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9E28E5" w14:textId="14C52F02" w:rsidR="00ED2628" w:rsidRPr="00ED2628" w:rsidRDefault="00ED2628" w:rsidP="00ED2628">
      <w:pPr>
        <w:tabs>
          <w:tab w:val="left" w:pos="1985"/>
        </w:tabs>
        <w:jc w:val="both"/>
        <w:rPr>
          <w:rFonts w:ascii="Arial" w:hAnsi="Arial" w:cs="Arial"/>
          <w:b/>
          <w:bCs/>
          <w:sz w:val="28"/>
        </w:rPr>
      </w:pPr>
      <w:r w:rsidRPr="00ED2628">
        <w:rPr>
          <w:rFonts w:ascii="Arial" w:hAnsi="Arial" w:cs="Arial"/>
          <w:b/>
          <w:bCs/>
          <w:sz w:val="28"/>
        </w:rPr>
        <w:t>3GPP TSG RAN WG1 #11</w:t>
      </w:r>
      <w:r w:rsidR="000D47EF">
        <w:rPr>
          <w:rFonts w:ascii="Arial" w:hAnsi="Arial" w:cs="Arial"/>
          <w:b/>
          <w:bCs/>
          <w:sz w:val="28"/>
        </w:rPr>
        <w:t>4</w:t>
      </w:r>
      <w:r w:rsidRPr="00ED2628">
        <w:rPr>
          <w:rFonts w:ascii="Arial" w:hAnsi="Arial" w:cs="Arial"/>
          <w:b/>
          <w:bCs/>
          <w:sz w:val="28"/>
        </w:rPr>
        <w:tab/>
      </w:r>
      <w:r w:rsidRPr="00ED2628">
        <w:rPr>
          <w:rFonts w:ascii="Arial" w:hAnsi="Arial" w:cs="Arial"/>
          <w:b/>
          <w:bCs/>
          <w:sz w:val="28"/>
        </w:rPr>
        <w:tab/>
      </w:r>
      <w:r w:rsidRPr="00ED2628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</w:t>
      </w:r>
      <w:r w:rsidR="000D47EF" w:rsidRPr="000D47EF">
        <w:rPr>
          <w:rFonts w:ascii="Arial" w:hAnsi="Arial" w:cs="Arial"/>
          <w:b/>
          <w:bCs/>
          <w:sz w:val="28"/>
        </w:rPr>
        <w:t>R1-2306855</w:t>
      </w:r>
    </w:p>
    <w:p w14:paraId="16461256" w14:textId="656BF005" w:rsidR="0017325E" w:rsidRDefault="000D47EF" w:rsidP="00ED2628">
      <w:pPr>
        <w:tabs>
          <w:tab w:val="left" w:pos="1985"/>
        </w:tabs>
        <w:jc w:val="both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Toulouse, France</w:t>
      </w:r>
      <w:r w:rsidR="00ED2628" w:rsidRPr="00ED2628">
        <w:rPr>
          <w:rFonts w:ascii="Arial" w:hAnsi="Arial" w:cs="Arial"/>
          <w:b/>
          <w:bCs/>
          <w:sz w:val="28"/>
        </w:rPr>
        <w:t>,</w:t>
      </w:r>
      <w:r>
        <w:rPr>
          <w:rFonts w:ascii="Arial" w:hAnsi="Arial" w:cs="Arial"/>
          <w:b/>
          <w:bCs/>
          <w:sz w:val="28"/>
        </w:rPr>
        <w:t xml:space="preserve"> Aug 21</w:t>
      </w:r>
      <w:r w:rsidRPr="000D47EF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hAnsi="Arial" w:cs="Arial"/>
          <w:b/>
          <w:bCs/>
          <w:sz w:val="28"/>
        </w:rPr>
        <w:t xml:space="preserve"> – 25</w:t>
      </w:r>
      <w:r w:rsidRPr="000D47EF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>,</w:t>
      </w:r>
      <w:r w:rsidR="00ED2628" w:rsidRPr="00ED2628">
        <w:rPr>
          <w:rFonts w:ascii="Arial" w:hAnsi="Arial" w:cs="Arial"/>
          <w:b/>
          <w:bCs/>
          <w:sz w:val="28"/>
        </w:rPr>
        <w:t xml:space="preserve"> 2023</w:t>
      </w:r>
    </w:p>
    <w:p w14:paraId="681CAC75" w14:textId="77777777" w:rsidR="0017325E" w:rsidRDefault="0017325E" w:rsidP="0017325E">
      <w:pPr>
        <w:tabs>
          <w:tab w:val="left" w:pos="1985"/>
        </w:tabs>
        <w:jc w:val="both"/>
        <w:rPr>
          <w:rFonts w:ascii="Arial" w:hAnsi="Arial" w:cs="Arial"/>
          <w:b/>
          <w:bCs/>
          <w:sz w:val="28"/>
        </w:rPr>
      </w:pPr>
    </w:p>
    <w:p w14:paraId="41D2AC97" w14:textId="193A2EA8" w:rsidR="00FD75AC" w:rsidRPr="00E95DAE" w:rsidRDefault="00FD75AC" w:rsidP="0017325E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4419C980" w:rsidR="001466F4" w:rsidRPr="00A61344" w:rsidRDefault="001466F4" w:rsidP="001466F4">
      <w:pPr>
        <w:ind w:left="1975" w:hangingChars="823" w:hanging="1975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1D6E14">
        <w:rPr>
          <w:rFonts w:ascii="Arial" w:eastAsia="Malgun Gothic" w:hAnsi="Arial" w:cs="Arial"/>
          <w:b/>
          <w:sz w:val="24"/>
          <w:lang w:val="en-US" w:eastAsia="ko-KR"/>
        </w:rPr>
        <w:t>DM-RS Enhancements for Rel-18 NR</w:t>
      </w:r>
    </w:p>
    <w:p w14:paraId="442797E2" w14:textId="3933881E" w:rsidR="001466F4" w:rsidRPr="00E832E5" w:rsidRDefault="001466F4" w:rsidP="00E832E5">
      <w:pPr>
        <w:ind w:left="1975" w:hangingChars="823" w:hanging="1975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4856B4">
        <w:rPr>
          <w:rFonts w:ascii="Arial" w:hAnsi="Arial" w:cs="Arial"/>
          <w:b/>
          <w:sz w:val="24"/>
          <w:lang w:val="en-US"/>
        </w:rPr>
        <w:t>9.1.</w:t>
      </w:r>
      <w:r w:rsidR="00425DFD">
        <w:rPr>
          <w:rFonts w:ascii="Arial" w:hAnsi="Arial" w:cs="Arial"/>
          <w:b/>
          <w:sz w:val="24"/>
          <w:lang w:val="en-US"/>
        </w:rPr>
        <w:t>3.1</w:t>
      </w:r>
    </w:p>
    <w:p w14:paraId="3DFA8DEC" w14:textId="77777777" w:rsidR="001466F4" w:rsidRDefault="001466F4" w:rsidP="00B502E8">
      <w:pPr>
        <w:ind w:left="1975" w:hangingChars="823" w:hanging="1975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5A0CE23A" w:rsidR="0097496D" w:rsidRDefault="0097496D" w:rsidP="00A13AAA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>Introduction</w:t>
      </w:r>
    </w:p>
    <w:p w14:paraId="3FB5EC9E" w14:textId="58579254" w:rsidR="00682841" w:rsidRDefault="00F842BC" w:rsidP="001731F6">
      <w:pPr>
        <w:spacing w:before="120"/>
        <w:jc w:val="both"/>
        <w:rPr>
          <w:rFonts w:eastAsiaTheme="minorHAnsi"/>
          <w:lang w:eastAsia="zh-CN"/>
        </w:rPr>
      </w:pPr>
      <w:r w:rsidRPr="00F842BC">
        <w:rPr>
          <w:rFonts w:eastAsiaTheme="minorHAnsi"/>
          <w:lang w:eastAsia="zh-CN"/>
        </w:rPr>
        <w:t xml:space="preserve">In this </w:t>
      </w:r>
      <w:r>
        <w:rPr>
          <w:rFonts w:eastAsiaTheme="minorHAnsi"/>
          <w:lang w:eastAsia="zh-CN"/>
        </w:rPr>
        <w:t xml:space="preserve">paper, </w:t>
      </w:r>
      <w:r w:rsidR="00425DFD">
        <w:rPr>
          <w:rFonts w:eastAsiaTheme="minorHAnsi"/>
          <w:lang w:eastAsia="zh-CN"/>
        </w:rPr>
        <w:t xml:space="preserve">we discuss DM-RS capacity enhancement for Rel-18 NR MIMO WI </w:t>
      </w:r>
      <w:r w:rsidR="00985E6D">
        <w:rPr>
          <w:rFonts w:eastAsiaTheme="minorHAnsi"/>
          <w:lang w:eastAsia="zh-CN"/>
        </w:rPr>
        <w:fldChar w:fldCharType="begin"/>
      </w:r>
      <w:r w:rsidR="00985E6D">
        <w:rPr>
          <w:rFonts w:eastAsiaTheme="minorHAnsi"/>
          <w:lang w:eastAsia="zh-CN"/>
        </w:rPr>
        <w:instrText xml:space="preserve"> REF _Ref102151687 \r \h </w:instrText>
      </w:r>
      <w:r w:rsidR="00985E6D">
        <w:rPr>
          <w:rFonts w:eastAsiaTheme="minorHAnsi"/>
          <w:lang w:eastAsia="zh-CN"/>
        </w:rPr>
      </w:r>
      <w:r w:rsidR="00985E6D">
        <w:rPr>
          <w:rFonts w:eastAsiaTheme="minorHAnsi"/>
          <w:lang w:eastAsia="zh-CN"/>
        </w:rPr>
        <w:fldChar w:fldCharType="separate"/>
      </w:r>
      <w:r w:rsidR="00135257">
        <w:rPr>
          <w:rFonts w:eastAsiaTheme="minorHAnsi"/>
          <w:lang w:eastAsia="zh-CN"/>
        </w:rPr>
        <w:t>[1]</w:t>
      </w:r>
      <w:r w:rsidR="00985E6D">
        <w:rPr>
          <w:rFonts w:eastAsiaTheme="minorHAnsi"/>
          <w:lang w:eastAsia="zh-CN"/>
        </w:rPr>
        <w:fldChar w:fldCharType="end"/>
      </w:r>
      <w:r w:rsidR="00985E6D">
        <w:rPr>
          <w:rFonts w:eastAsiaTheme="minorHAnsi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72D15" w14:paraId="5A13BB7A" w14:textId="77777777" w:rsidTr="00C72D15">
        <w:tc>
          <w:tcPr>
            <w:tcW w:w="10160" w:type="dxa"/>
          </w:tcPr>
          <w:p w14:paraId="6D52FEA9" w14:textId="77777777" w:rsidR="00C51A7B" w:rsidRPr="00173CF4" w:rsidRDefault="00C51A7B" w:rsidP="00567829">
            <w:pPr>
              <w:pStyle w:val="ListParagraph"/>
              <w:numPr>
                <w:ilvl w:val="0"/>
                <w:numId w:val="11"/>
              </w:numPr>
              <w:snapToGrid w:val="0"/>
              <w:spacing w:before="240" w:line="240" w:lineRule="auto"/>
              <w:rPr>
                <w:bCs/>
              </w:rPr>
            </w:pPr>
            <w:r w:rsidRPr="00173CF4">
              <w:rPr>
                <w:bCs/>
                <w:i w:val="0"/>
                <w:iCs w:val="0"/>
              </w:rPr>
              <w:t>Study, and if justified, specify larger number of orthogonal DMRS ports for downlink and uplink MU-MIMO (without increasing the DM-RS overhead), only for CP-OFDM</w:t>
            </w:r>
            <w:r w:rsidRPr="00173CF4">
              <w:rPr>
                <w:bCs/>
              </w:rPr>
              <w:t>,</w:t>
            </w:r>
          </w:p>
          <w:p w14:paraId="65574A01" w14:textId="77777777" w:rsidR="0098253D" w:rsidRDefault="00C51A7B" w:rsidP="00567829">
            <w:pPr>
              <w:numPr>
                <w:ilvl w:val="0"/>
                <w:numId w:val="10"/>
              </w:numPr>
              <w:snapToGrid w:val="0"/>
              <w:spacing w:before="0" w:line="240" w:lineRule="auto"/>
              <w:ind w:left="1327" w:hanging="18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</w:t>
            </w:r>
            <w:r w:rsidRPr="00F85229">
              <w:rPr>
                <w:bCs/>
                <w:lang w:val="en-US"/>
              </w:rPr>
              <w:t>triving for a common design between DL and UL DMRS</w:t>
            </w:r>
          </w:p>
          <w:p w14:paraId="1B69F17E" w14:textId="68A6E2CA" w:rsidR="00C72D15" w:rsidRPr="0098253D" w:rsidRDefault="00C51A7B" w:rsidP="00567829">
            <w:pPr>
              <w:numPr>
                <w:ilvl w:val="0"/>
                <w:numId w:val="10"/>
              </w:numPr>
              <w:snapToGrid w:val="0"/>
              <w:spacing w:before="0" w:line="240" w:lineRule="auto"/>
              <w:ind w:left="1327" w:hanging="180"/>
              <w:rPr>
                <w:bCs/>
                <w:lang w:val="en-US"/>
              </w:rPr>
            </w:pPr>
            <w:r w:rsidRPr="0098253D">
              <w:rPr>
                <w:bCs/>
                <w:lang w:val="en-US"/>
              </w:rPr>
              <w:t>Up to 24 orthogonal DM-RS ports, where for each applicable DMRS type, the maximum number of orthogonal ports is doubled for both single- and double-symbol DMRS</w:t>
            </w:r>
          </w:p>
          <w:p w14:paraId="12AEE1A9" w14:textId="15758058" w:rsidR="00173CF4" w:rsidRPr="00053C6B" w:rsidRDefault="00053C6B" w:rsidP="00567829">
            <w:pPr>
              <w:pStyle w:val="ListParagraph"/>
              <w:numPr>
                <w:ilvl w:val="0"/>
                <w:numId w:val="11"/>
              </w:numPr>
              <w:spacing w:before="0" w:after="240" w:line="240" w:lineRule="auto"/>
              <w:rPr>
                <w:rFonts w:eastAsiaTheme="minorHAnsi"/>
                <w:i w:val="0"/>
                <w:iCs w:val="0"/>
                <w:lang w:eastAsia="zh-CN"/>
              </w:rPr>
            </w:pPr>
            <w:r w:rsidRPr="00053C6B">
              <w:rPr>
                <w:bCs/>
                <w:i w:val="0"/>
                <w:iCs w:val="0"/>
              </w:rPr>
              <w:t>Study, and if justified, specify UL DMRS</w:t>
            </w:r>
            <w:r>
              <w:rPr>
                <w:bCs/>
                <w:i w:val="0"/>
                <w:iCs w:val="0"/>
              </w:rPr>
              <w:t xml:space="preserve"> </w:t>
            </w:r>
            <w:r w:rsidRPr="00053C6B">
              <w:rPr>
                <w:bCs/>
                <w:i w:val="0"/>
                <w:iCs w:val="0"/>
              </w:rPr>
              <w:t>enhancements to enable 8 Tx UL operation to support 4 and more layers per UE in UL targeting CPE/FWA/vehicle/Industrial devices</w:t>
            </w:r>
          </w:p>
        </w:tc>
      </w:tr>
    </w:tbl>
    <w:p w14:paraId="5E88A0A2" w14:textId="77777777" w:rsidR="007C0FA3" w:rsidRDefault="007C0FA3" w:rsidP="001731F6">
      <w:pPr>
        <w:spacing w:before="120"/>
        <w:jc w:val="both"/>
        <w:rPr>
          <w:rFonts w:eastAsiaTheme="minorHAnsi"/>
          <w:lang w:eastAsia="zh-CN"/>
        </w:rPr>
      </w:pPr>
    </w:p>
    <w:p w14:paraId="2641E76A" w14:textId="02B318B3" w:rsidR="00AA2472" w:rsidRDefault="00207284" w:rsidP="00AA2472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bookmarkStart w:id="0" w:name="_Hlk47732020"/>
      <w:r>
        <w:rPr>
          <w:rFonts w:cs="Arial"/>
          <w:sz w:val="32"/>
          <w:szCs w:val="18"/>
          <w:lang w:val="en-US"/>
        </w:rPr>
        <w:t>DM-RS Capacity Enhancement</w:t>
      </w:r>
    </w:p>
    <w:p w14:paraId="7F2ADC9E" w14:textId="2E6A636B" w:rsidR="004F4543" w:rsidRPr="004F4543" w:rsidRDefault="006246FE" w:rsidP="004F4543">
      <w:pPr>
        <w:rPr>
          <w:lang w:val="en-US"/>
        </w:rPr>
      </w:pPr>
      <w:r>
        <w:rPr>
          <w:lang w:val="en-US"/>
        </w:rPr>
        <w:t>The following agreement w</w:t>
      </w:r>
      <w:r w:rsidR="00352618">
        <w:rPr>
          <w:lang w:val="en-US"/>
        </w:rPr>
        <w:t>as</w:t>
      </w:r>
      <w:r>
        <w:rPr>
          <w:lang w:val="en-US"/>
        </w:rPr>
        <w:t xml:space="preserve"> made in RAN1#1</w:t>
      </w:r>
      <w:r w:rsidR="00A22792">
        <w:rPr>
          <w:lang w:val="en-US"/>
        </w:rPr>
        <w:t>10</w:t>
      </w:r>
      <w:r w:rsidR="00CE5BE2">
        <w:rPr>
          <w:lang w:val="en-US"/>
        </w:rPr>
        <w:t>bis-e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_Ref111199515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135257">
        <w:rPr>
          <w:lang w:val="en-US"/>
        </w:rPr>
        <w:t>[2]</w:t>
      </w:r>
      <w:r>
        <w:rPr>
          <w:lang w:val="en-US"/>
        </w:rPr>
        <w:fldChar w:fldCharType="end"/>
      </w:r>
      <w:r w:rsidR="00AC2A0C">
        <w:rPr>
          <w:lang w:val="en-US"/>
        </w:rPr>
        <w:t xml:space="preserve"> for DM-RS capacity enhancement.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D6D16" w:rsidRPr="00DD0127" w14:paraId="2F3A029D" w14:textId="77777777" w:rsidTr="005D6D16">
        <w:tc>
          <w:tcPr>
            <w:tcW w:w="10160" w:type="dxa"/>
          </w:tcPr>
          <w:p w14:paraId="227A2D0D" w14:textId="77777777" w:rsidR="00E35D66" w:rsidRPr="00DD0127" w:rsidRDefault="00E35D66" w:rsidP="00E35D66">
            <w:pPr>
              <w:spacing w:before="0" w:line="240" w:lineRule="auto"/>
              <w:ind w:left="720"/>
              <w:rPr>
                <w:rFonts w:eastAsia="Malgun Gothic" w:cs="Times"/>
                <w:sz w:val="18"/>
                <w:szCs w:val="18"/>
                <w:lang w:eastAsia="ja-JP"/>
              </w:rPr>
            </w:pPr>
          </w:p>
          <w:p w14:paraId="70FD098C" w14:textId="77777777" w:rsidR="00D0445B" w:rsidRPr="00DD0127" w:rsidRDefault="00D0445B" w:rsidP="006B7C41">
            <w:pPr>
              <w:spacing w:before="0" w:line="240" w:lineRule="auto"/>
              <w:rPr>
                <w:rFonts w:cs="Times"/>
                <w:b/>
                <w:bCs/>
                <w:iCs/>
                <w:sz w:val="18"/>
                <w:szCs w:val="18"/>
                <w:highlight w:val="green"/>
              </w:rPr>
            </w:pPr>
            <w:r w:rsidRPr="00DD0127">
              <w:rPr>
                <w:rFonts w:cs="Times"/>
                <w:b/>
                <w:bCs/>
                <w:iCs/>
                <w:sz w:val="18"/>
                <w:szCs w:val="18"/>
                <w:highlight w:val="green"/>
              </w:rPr>
              <w:t>Agreement</w:t>
            </w:r>
          </w:p>
          <w:p w14:paraId="36643160" w14:textId="77777777" w:rsidR="00D0445B" w:rsidRPr="00DD0127" w:rsidRDefault="00D0445B" w:rsidP="006B7C41">
            <w:pPr>
              <w:shd w:val="clear" w:color="auto" w:fill="FFFFFF"/>
              <w:spacing w:before="0" w:line="240" w:lineRule="auto"/>
              <w:rPr>
                <w:rFonts w:ascii="SimSun" w:hAnsi="SimSun"/>
                <w:iCs/>
                <w:color w:val="242424"/>
                <w:sz w:val="18"/>
                <w:szCs w:val="18"/>
              </w:rPr>
            </w:pPr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>Confirm the working assumption in RAN1#110 with the </w:t>
            </w:r>
            <w:r w:rsidRPr="00DD0127">
              <w:rPr>
                <w:rStyle w:val="xcontentpasted0"/>
                <w:rFonts w:eastAsia="Times New Roman"/>
                <w:bCs/>
                <w:iCs/>
                <w:color w:val="FF0000"/>
                <w:sz w:val="18"/>
                <w:szCs w:val="18"/>
              </w:rPr>
              <w:t>following update</w:t>
            </w:r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>: </w:t>
            </w:r>
          </w:p>
          <w:p w14:paraId="3CC710E8" w14:textId="77777777" w:rsidR="00D0445B" w:rsidRPr="00DD0127" w:rsidRDefault="00D0445B" w:rsidP="006B7C41">
            <w:pPr>
              <w:shd w:val="clear" w:color="auto" w:fill="FFFFFF"/>
              <w:spacing w:before="0" w:line="240" w:lineRule="auto"/>
              <w:rPr>
                <w:rFonts w:ascii="SimSun" w:hAnsi="SimSun"/>
                <w:iCs/>
                <w:color w:val="242424"/>
                <w:sz w:val="18"/>
                <w:szCs w:val="18"/>
              </w:rPr>
            </w:pPr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>To increase the number of DMRS ports for PDSCH/PUSCH, support at least Opt.1 (introduce larger FD-OCC length than Rel.15 (</w:t>
            </w:r>
            <w:proofErr w:type="gramStart"/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>e.g.</w:t>
            </w:r>
            <w:proofErr w:type="gramEnd"/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 xml:space="preserve"> 4 or 6)). </w:t>
            </w:r>
          </w:p>
          <w:p w14:paraId="3BE076BD" w14:textId="77777777" w:rsidR="00D0445B" w:rsidRPr="00DD0127" w:rsidRDefault="00D0445B" w:rsidP="00567829">
            <w:pPr>
              <w:numPr>
                <w:ilvl w:val="0"/>
                <w:numId w:val="13"/>
              </w:numPr>
              <w:shd w:val="clear" w:color="auto" w:fill="FFFFFF"/>
              <w:spacing w:before="0" w:line="240" w:lineRule="auto"/>
              <w:rPr>
                <w:rFonts w:ascii="SimSun" w:hAnsi="SimSun"/>
                <w:iCs/>
                <w:color w:val="242424"/>
                <w:sz w:val="18"/>
                <w:szCs w:val="18"/>
              </w:rPr>
            </w:pPr>
            <w:r w:rsidRPr="00DD0127">
              <w:rPr>
                <w:rStyle w:val="xcontentpasted0"/>
                <w:rFonts w:eastAsia="Times New Roman"/>
                <w:bCs/>
                <w:iCs/>
                <w:strike/>
                <w:color w:val="FF0000"/>
                <w:sz w:val="18"/>
                <w:szCs w:val="18"/>
              </w:rPr>
              <w:t>FFS: FD-OCC length for Rel.18 DMRS type 1 and type 2. </w:t>
            </w:r>
          </w:p>
          <w:p w14:paraId="280DA9DB" w14:textId="7CCCB46C" w:rsidR="00B6633C" w:rsidRPr="00D028B1" w:rsidRDefault="00D0445B" w:rsidP="00D028B1">
            <w:pPr>
              <w:numPr>
                <w:ilvl w:val="0"/>
                <w:numId w:val="13"/>
              </w:numPr>
              <w:shd w:val="clear" w:color="auto" w:fill="FFFFFF"/>
              <w:spacing w:before="0" w:line="240" w:lineRule="auto"/>
              <w:rPr>
                <w:rFonts w:ascii="SimSun" w:hAnsi="SimSun"/>
                <w:iCs/>
                <w:color w:val="242424"/>
                <w:sz w:val="18"/>
                <w:szCs w:val="18"/>
              </w:rPr>
            </w:pPr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 xml:space="preserve">FFS: Whether it is needed to handle potential performance issues of </w:t>
            </w:r>
            <w:proofErr w:type="spellStart"/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>Opt</w:t>
            </w:r>
            <w:proofErr w:type="spellEnd"/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 xml:space="preserve"> 1. For example, study if there is performance loss in case of large delay spread scenario. If needed, how (</w:t>
            </w:r>
            <w:proofErr w:type="gramStart"/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>e.g.</w:t>
            </w:r>
            <w:proofErr w:type="gramEnd"/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 xml:space="preserve"> additionally support other options). </w:t>
            </w:r>
          </w:p>
        </w:tc>
      </w:tr>
    </w:tbl>
    <w:p w14:paraId="62C798DC" w14:textId="63C81A55" w:rsidR="004422E0" w:rsidRDefault="005943EA" w:rsidP="001F33EC">
      <w:pPr>
        <w:spacing w:before="240"/>
      </w:pPr>
      <w:r>
        <w:rPr>
          <w:lang w:val="en-US"/>
        </w:rPr>
        <w:t>Based on the above agreement</w:t>
      </w:r>
      <w:r w:rsidR="00EF4886">
        <w:rPr>
          <w:lang w:val="en-US"/>
        </w:rPr>
        <w:t xml:space="preserve"> “at least” option-1 i.e., larger FD-OCC length is supported</w:t>
      </w:r>
      <w:r w:rsidR="009A61F6">
        <w:rPr>
          <w:lang w:val="en-US"/>
        </w:rPr>
        <w:t>.</w:t>
      </w:r>
      <w:r w:rsidR="00EF4886">
        <w:rPr>
          <w:lang w:val="en-US"/>
        </w:rPr>
        <w:t xml:space="preserve"> Other options included TD-OCC enhancement are still under discussion in RAN1. Since Option-1 successfully </w:t>
      </w:r>
      <w:r w:rsidR="001F4677">
        <w:rPr>
          <w:lang w:val="en-US"/>
        </w:rPr>
        <w:t>enhance</w:t>
      </w:r>
      <w:r w:rsidR="00A323C3">
        <w:rPr>
          <w:lang w:val="en-US"/>
        </w:rPr>
        <w:t>s</w:t>
      </w:r>
      <w:r w:rsidR="001F4677">
        <w:rPr>
          <w:lang w:val="en-US"/>
        </w:rPr>
        <w:t xml:space="preserve"> DM-RS capacity, only a single option is </w:t>
      </w:r>
      <w:r w:rsidR="00685236">
        <w:rPr>
          <w:lang w:val="en-US"/>
        </w:rPr>
        <w:t>preferred,</w:t>
      </w:r>
      <w:r w:rsidR="001F4677">
        <w:rPr>
          <w:lang w:val="en-US"/>
        </w:rPr>
        <w:t xml:space="preserve"> and </w:t>
      </w:r>
      <w:r w:rsidR="00685236">
        <w:rPr>
          <w:lang w:val="en-US"/>
        </w:rPr>
        <w:t>FD-OCC enhancement should be sufficient. Multiple methods</w:t>
      </w:r>
      <w:r w:rsidR="0018719F">
        <w:rPr>
          <w:lang w:val="en-US"/>
        </w:rPr>
        <w:t>,</w:t>
      </w:r>
      <w:r w:rsidR="00685236">
        <w:rPr>
          <w:lang w:val="en-US"/>
        </w:rPr>
        <w:t xml:space="preserve"> including TD-OCC related options</w:t>
      </w:r>
      <w:r w:rsidR="0018719F">
        <w:rPr>
          <w:lang w:val="en-US"/>
        </w:rPr>
        <w:t xml:space="preserve">, to handle the same problem should not be adopted. </w:t>
      </w:r>
    </w:p>
    <w:p w14:paraId="3963B3D4" w14:textId="57E0B689" w:rsidR="00B659F0" w:rsidRDefault="005131D2" w:rsidP="00B659F0">
      <w:pPr>
        <w:rPr>
          <w:lang w:eastAsia="zh-CN"/>
        </w:rPr>
      </w:pPr>
      <w:r>
        <w:t>An</w:t>
      </w:r>
      <w:r w:rsidRPr="005131D2">
        <w:t xml:space="preserve">other </w:t>
      </w:r>
      <w:r>
        <w:t xml:space="preserve">FFS point in the confirmed WA alludes to potential performance issues of Opt-1 i.e., </w:t>
      </w:r>
      <w:r w:rsidR="00B659F0">
        <w:t xml:space="preserve">increased </w:t>
      </w:r>
      <w:r>
        <w:t xml:space="preserve">FD-OCC </w:t>
      </w:r>
      <w:r w:rsidR="00B659F0">
        <w:t xml:space="preserve">length especially in high delay spread. </w:t>
      </w:r>
      <w:r w:rsidR="00B659F0">
        <w:rPr>
          <w:lang w:eastAsia="zh-CN"/>
        </w:rPr>
        <w:t>With respect to channel estimation performance in high delay spread channels, the performance of Length-4 FD-OCC may not be deficient based on implementation of the channel estimator. The following figures show that DM-RS channel estimation MSE based on LLS simulation of 2 UE MU-MIMO with 2 layers per UE and multiplexed within the same CDM group for single symbol Type-1 DM-RS with length 4 FD-OCC</w:t>
      </w:r>
      <w:r w:rsidR="00E03B80">
        <w:rPr>
          <w:lang w:eastAsia="zh-CN"/>
        </w:rPr>
        <w:t>.</w:t>
      </w:r>
    </w:p>
    <w:p w14:paraId="40F68C87" w14:textId="77777777" w:rsidR="00B659F0" w:rsidRDefault="00B659F0" w:rsidP="00B659F0">
      <w:pPr>
        <w:rPr>
          <w:lang w:eastAsia="zh-CN"/>
        </w:rPr>
      </w:pPr>
    </w:p>
    <w:p w14:paraId="4D79FFF1" w14:textId="77777777" w:rsidR="00B659F0" w:rsidRDefault="00B659F0" w:rsidP="00B659F0">
      <w:pPr>
        <w:keepNext/>
      </w:pPr>
      <w:r w:rsidRPr="006A1D0D">
        <w:rPr>
          <w:lang w:eastAsia="zh-CN"/>
        </w:rPr>
        <w:t xml:space="preserve"> </w:t>
      </w:r>
      <w:r w:rsidRPr="002E6099">
        <w:rPr>
          <w:lang w:eastAsia="zh-CN"/>
        </w:rPr>
        <w:t xml:space="preserve"> </w:t>
      </w:r>
      <w:r w:rsidRPr="007F2BEF">
        <w:rPr>
          <w:noProof/>
          <w:lang w:eastAsia="zh-CN"/>
        </w:rPr>
        <w:drawing>
          <wp:inline distT="0" distB="0" distL="0" distR="0" wp14:anchorId="180C766E" wp14:editId="31280D5D">
            <wp:extent cx="3148717" cy="266325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949" cy="2673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7126">
        <w:rPr>
          <w:lang w:eastAsia="zh-CN"/>
        </w:rPr>
        <w:t xml:space="preserve"> </w:t>
      </w:r>
      <w:r w:rsidRPr="00B67126">
        <w:rPr>
          <w:noProof/>
          <w:lang w:eastAsia="zh-CN"/>
        </w:rPr>
        <w:drawing>
          <wp:inline distT="0" distB="0" distL="0" distR="0" wp14:anchorId="6895737D" wp14:editId="487C5FEC">
            <wp:extent cx="3172571" cy="263788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669" cy="2645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CA5C7" w14:textId="57A7EC5F" w:rsidR="00B659F0" w:rsidRPr="00B93E5F" w:rsidRDefault="00B659F0" w:rsidP="00B659F0">
      <w:pPr>
        <w:pStyle w:val="Caption"/>
        <w:jc w:val="center"/>
        <w:rPr>
          <w:lang w:eastAsia="zh-CN"/>
        </w:rPr>
      </w:pPr>
      <w:bookmarkStart w:id="1" w:name="_Ref11542172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35257">
        <w:rPr>
          <w:noProof/>
        </w:rPr>
        <w:t>1</w:t>
      </w:r>
      <w:r>
        <w:fldChar w:fldCharType="end"/>
      </w:r>
      <w:bookmarkEnd w:id="1"/>
      <w:r>
        <w:t>: DM-RS Channel Estimation Performance for 2 UE MU-MIMO at varying delay spread with MMSE before and after channel de-spreading. Based on implementation of Channel Estimation, performance at high delay spread can be significantly improved.</w:t>
      </w:r>
    </w:p>
    <w:p w14:paraId="6950AC57" w14:textId="5BB6AF16" w:rsidR="00B659F0" w:rsidRDefault="00B659F0" w:rsidP="00B659F0">
      <w:pPr>
        <w:spacing w:after="200" w:line="276" w:lineRule="auto"/>
        <w:rPr>
          <w:rFonts w:eastAsia="Times New Roman"/>
        </w:rPr>
      </w:pPr>
      <w:r>
        <w:rPr>
          <w:rFonts w:eastAsia="Times New Roman"/>
        </w:rPr>
        <w:t xml:space="preserve">From </w:t>
      </w:r>
      <w:r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REF _Ref115421723 \h </w:instrText>
      </w:r>
      <w:r>
        <w:rPr>
          <w:rFonts w:eastAsia="Times New Roman"/>
        </w:rPr>
      </w:r>
      <w:r>
        <w:rPr>
          <w:rFonts w:eastAsia="Times New Roman"/>
        </w:rPr>
        <w:fldChar w:fldCharType="separate"/>
      </w:r>
      <w:r w:rsidR="00135257">
        <w:t xml:space="preserve">Figure </w:t>
      </w:r>
      <w:r w:rsidR="00135257">
        <w:rPr>
          <w:noProof/>
        </w:rPr>
        <w:t>1</w:t>
      </w:r>
      <w:r>
        <w:rPr>
          <w:rFonts w:eastAsia="Times New Roman"/>
        </w:rPr>
        <w:fldChar w:fldCharType="end"/>
      </w:r>
      <w:r>
        <w:rPr>
          <w:rFonts w:eastAsia="Times New Roman"/>
        </w:rPr>
        <w:t xml:space="preserve">, </w:t>
      </w:r>
      <w:proofErr w:type="gramStart"/>
      <w:r>
        <w:rPr>
          <w:rFonts w:eastAsia="Times New Roman"/>
        </w:rPr>
        <w:t>it can be seen that as</w:t>
      </w:r>
      <w:proofErr w:type="gramEnd"/>
      <w:r>
        <w:rPr>
          <w:rFonts w:eastAsia="Times New Roman"/>
        </w:rPr>
        <w:t xml:space="preserve"> delay spread increases, the implementation of channel estimator is a major differentiator </w:t>
      </w:r>
      <w:r w:rsidR="00E03B80">
        <w:rPr>
          <w:rFonts w:eastAsia="Times New Roman"/>
        </w:rPr>
        <w:t>in performance</w:t>
      </w:r>
      <w:r>
        <w:rPr>
          <w:rFonts w:eastAsia="Times New Roman"/>
        </w:rPr>
        <w:t>. At 300ns delay spread, if the de-spreading is performed before the MMSE filter,</w:t>
      </w:r>
      <w:r w:rsidR="00E03B80">
        <w:rPr>
          <w:rFonts w:eastAsia="Times New Roman"/>
        </w:rPr>
        <w:t xml:space="preserve"> length-4 </w:t>
      </w:r>
      <w:r>
        <w:rPr>
          <w:rFonts w:eastAsia="Times New Roman"/>
        </w:rPr>
        <w:t xml:space="preserve">OCC </w:t>
      </w:r>
      <w:r w:rsidR="00E03B80">
        <w:rPr>
          <w:rFonts w:eastAsia="Times New Roman"/>
        </w:rPr>
        <w:t xml:space="preserve">has </w:t>
      </w:r>
      <w:r>
        <w:rPr>
          <w:rFonts w:eastAsia="Times New Roman"/>
        </w:rPr>
        <w:t>a floor in channel estimation performance at high SNRs</w:t>
      </w:r>
      <w:r w:rsidR="00E03B80">
        <w:rPr>
          <w:rFonts w:eastAsia="Times New Roman"/>
        </w:rPr>
        <w:t>.</w:t>
      </w:r>
      <w:r>
        <w:rPr>
          <w:rFonts w:eastAsia="Times New Roman"/>
        </w:rPr>
        <w:t xml:space="preserve"> Note that a residual timing offset can cause such issues even in lower delay spread channels. However, when the channel de-spreading is performed after the MMSE filtering</w:t>
      </w:r>
      <w:r w:rsidR="00DC2DE3">
        <w:rPr>
          <w:rFonts w:eastAsia="Times New Roman"/>
        </w:rPr>
        <w:t>,</w:t>
      </w:r>
      <w:r>
        <w:rPr>
          <w:rFonts w:eastAsia="Times New Roman"/>
        </w:rPr>
        <w:t xml:space="preserve"> the error floor at high SNRs disappears and the channel estimation performance </w:t>
      </w:r>
      <w:r w:rsidR="00DC2DE3">
        <w:rPr>
          <w:rFonts w:eastAsia="Times New Roman"/>
        </w:rPr>
        <w:t>length-4</w:t>
      </w:r>
      <w:r>
        <w:rPr>
          <w:rFonts w:eastAsia="Times New Roman"/>
        </w:rPr>
        <w:t xml:space="preserve"> OCC improves drastically. Therefore, with the latter implementation of channel de-spreading after the MMSE filtering (which is also more practical), the performance loss </w:t>
      </w:r>
      <w:r w:rsidR="00536796">
        <w:rPr>
          <w:rFonts w:eastAsia="Times New Roman"/>
        </w:rPr>
        <w:t>at high delay spread can be eliminated</w:t>
      </w:r>
      <w:r>
        <w:rPr>
          <w:rFonts w:eastAsia="Times New Roman"/>
        </w:rPr>
        <w:t xml:space="preserve">. For example, at 10-15dB SNR (which is the region of interest for high order MU-MIMO), the channel estimation performance is quite good and should not lead to any relative performance loss. </w:t>
      </w:r>
    </w:p>
    <w:p w14:paraId="3B707D33" w14:textId="4B5C619B" w:rsidR="00AE2730" w:rsidRPr="004422E0" w:rsidRDefault="00B659F0" w:rsidP="00567829">
      <w:pPr>
        <w:pStyle w:val="ListParagraph"/>
        <w:numPr>
          <w:ilvl w:val="0"/>
          <w:numId w:val="14"/>
        </w:numPr>
        <w:spacing w:after="200" w:line="276" w:lineRule="auto"/>
      </w:pPr>
      <w:r w:rsidRPr="00384007">
        <w:rPr>
          <w:rFonts w:eastAsia="Times New Roman"/>
          <w:b/>
          <w:bCs/>
        </w:rPr>
        <w:t xml:space="preserve">At high delay spread, receiver implementation for channel estimation can avoid performance </w:t>
      </w:r>
      <w:r w:rsidR="00384007" w:rsidRPr="00384007">
        <w:rPr>
          <w:rFonts w:eastAsia="Times New Roman"/>
          <w:b/>
          <w:bCs/>
        </w:rPr>
        <w:t>degradation of length-4</w:t>
      </w:r>
      <w:r w:rsidRPr="00384007">
        <w:rPr>
          <w:rFonts w:eastAsia="Times New Roman"/>
          <w:b/>
          <w:bCs/>
        </w:rPr>
        <w:t xml:space="preserve"> FD-OCC, especially at high SNRs</w:t>
      </w:r>
      <w:r w:rsidR="00384007" w:rsidRPr="00384007">
        <w:rPr>
          <w:rFonts w:eastAsia="Times New Roman"/>
          <w:b/>
          <w:bCs/>
        </w:rPr>
        <w:t>, hence no additional support of other options is needed to address this issue.</w:t>
      </w:r>
    </w:p>
    <w:p w14:paraId="32269AE3" w14:textId="773E8FF4" w:rsidR="007A730D" w:rsidRDefault="004422E0" w:rsidP="004422E0">
      <w:pPr>
        <w:spacing w:after="200" w:line="276" w:lineRule="auto"/>
      </w:pPr>
      <w:r>
        <w:t>Based on this observation, the following proposal is made for the Rel-18 DMRS</w:t>
      </w:r>
    </w:p>
    <w:p w14:paraId="57EF4AD6" w14:textId="075812AF" w:rsidR="004422E0" w:rsidRPr="002B0D5C" w:rsidRDefault="001F33EC" w:rsidP="004422E0">
      <w:pPr>
        <w:pStyle w:val="ListParagraph"/>
        <w:numPr>
          <w:ilvl w:val="0"/>
          <w:numId w:val="12"/>
        </w:numPr>
        <w:spacing w:after="200" w:line="276" w:lineRule="auto"/>
      </w:pPr>
      <w:bookmarkStart w:id="2" w:name="_Hlk127522930"/>
      <w:bookmarkStart w:id="3" w:name="_Hlk127523290"/>
      <w:bookmarkStart w:id="4" w:name="_Hlk131703245"/>
      <w:r>
        <w:rPr>
          <w:b/>
          <w:bCs/>
        </w:rPr>
        <w:t>Support only Option-1 (larger FD-OCC) for DM-RS capacity enhancement in Rel-18 NR</w:t>
      </w:r>
      <w:bookmarkEnd w:id="2"/>
      <w:r>
        <w:rPr>
          <w:b/>
          <w:bCs/>
        </w:rPr>
        <w:t xml:space="preserve"> since there is no fundamental performance issue at </w:t>
      </w:r>
      <w:r w:rsidR="001C4762">
        <w:rPr>
          <w:b/>
          <w:bCs/>
        </w:rPr>
        <w:t>large delay spreads</w:t>
      </w:r>
      <w:bookmarkEnd w:id="3"/>
      <w:r w:rsidR="001C4762">
        <w:rPr>
          <w:b/>
          <w:bCs/>
        </w:rPr>
        <w:t>.</w:t>
      </w:r>
      <w:bookmarkEnd w:id="4"/>
      <w:r w:rsidR="001C4762">
        <w:rPr>
          <w:b/>
          <w:bCs/>
        </w:rPr>
        <w:t xml:space="preserve"> </w:t>
      </w:r>
    </w:p>
    <w:p w14:paraId="3B75CFFB" w14:textId="1EB534EB" w:rsidR="005C38FD" w:rsidRDefault="005C38FD" w:rsidP="005C38FD">
      <w:pPr>
        <w:pStyle w:val="Heading2"/>
        <w:rPr>
          <w:lang w:eastAsia="zh-CN"/>
        </w:rPr>
      </w:pPr>
      <w:r>
        <w:rPr>
          <w:lang w:eastAsia="zh-CN"/>
        </w:rPr>
        <w:t>MU-MIMO Pairing of Rel-18 and Rel-15 DM-RS Ports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D7DA9" w:rsidRPr="00DD0127" w14:paraId="12AB3BF2" w14:textId="77777777" w:rsidTr="00CD7DA9">
        <w:tc>
          <w:tcPr>
            <w:tcW w:w="10160" w:type="dxa"/>
          </w:tcPr>
          <w:p w14:paraId="2928C89C" w14:textId="40953ACF" w:rsidR="00C04BAA" w:rsidRPr="00C04BAA" w:rsidRDefault="00C04BAA" w:rsidP="00C04BAA">
            <w:pPr>
              <w:spacing w:before="240" w:line="240" w:lineRule="auto"/>
              <w:rPr>
                <w:b/>
                <w:bCs/>
                <w:highlight w:val="green"/>
                <w:lang w:eastAsia="zh-CN"/>
              </w:rPr>
            </w:pPr>
            <w:r w:rsidRPr="00C04BAA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1CA4D0E8" w14:textId="77777777" w:rsidR="00C04BAA" w:rsidRPr="00C04BAA" w:rsidRDefault="00C04BAA" w:rsidP="00C04BAA">
            <w:pPr>
              <w:rPr>
                <w:rFonts w:cs="Times"/>
                <w:lang w:eastAsia="zh-CN"/>
              </w:rPr>
            </w:pPr>
            <w:r w:rsidRPr="00C04BAA">
              <w:rPr>
                <w:rFonts w:cs="Times"/>
                <w:lang w:eastAsia="zh-CN"/>
              </w:rPr>
              <w:t>The following MU-MIMO within a CDM group between Rel.15 DMRS ports and Rel.18 DMRS ports is not supported:</w:t>
            </w:r>
          </w:p>
          <w:p w14:paraId="79EF0BA6" w14:textId="77777777" w:rsidR="00C04BAA" w:rsidRPr="00C04BAA" w:rsidRDefault="00C04BAA" w:rsidP="00C04BAA">
            <w:pPr>
              <w:numPr>
                <w:ilvl w:val="0"/>
                <w:numId w:val="27"/>
              </w:numPr>
              <w:spacing w:before="0" w:line="240" w:lineRule="auto"/>
              <w:rPr>
                <w:rFonts w:cs="Times"/>
                <w:lang w:eastAsia="zh-CN"/>
              </w:rPr>
            </w:pPr>
            <w:r w:rsidRPr="00C04BAA">
              <w:rPr>
                <w:rFonts w:cs="Times"/>
                <w:lang w:eastAsia="zh-CN"/>
              </w:rPr>
              <w:t>3) For PDSCH, between Rel.18 UE1 indicated with Rel-18 New ports (eType1: ports 1008-1015, eType2: ports 1012-1023) and Rel.15-17 UE2 indicated with Rel.15 DMRS ports in a CDM group.</w:t>
            </w:r>
          </w:p>
          <w:p w14:paraId="629EE86C" w14:textId="77777777" w:rsidR="00C04BAA" w:rsidRPr="00C04BAA" w:rsidRDefault="00C04BAA" w:rsidP="00C04BAA">
            <w:pPr>
              <w:numPr>
                <w:ilvl w:val="1"/>
                <w:numId w:val="27"/>
              </w:numPr>
              <w:spacing w:before="0" w:line="240" w:lineRule="auto"/>
              <w:rPr>
                <w:rFonts w:cs="Times"/>
                <w:lang w:eastAsia="zh-CN"/>
              </w:rPr>
            </w:pPr>
            <w:r w:rsidRPr="00C04BAA">
              <w:rPr>
                <w:rFonts w:cs="Times"/>
                <w:lang w:eastAsia="zh-CN"/>
              </w:rPr>
              <w:t xml:space="preserve">UE does not expect such MU-MIMO within a CDM </w:t>
            </w:r>
            <w:proofErr w:type="gramStart"/>
            <w:r w:rsidRPr="00C04BAA">
              <w:rPr>
                <w:rFonts w:cs="Times"/>
                <w:lang w:eastAsia="zh-CN"/>
              </w:rPr>
              <w:t>group</w:t>
            </w:r>
            <w:proofErr w:type="gramEnd"/>
          </w:p>
          <w:p w14:paraId="054760AA" w14:textId="77777777" w:rsidR="00C04BAA" w:rsidRPr="00C04BAA" w:rsidRDefault="00C04BAA" w:rsidP="00C04BAA">
            <w:pPr>
              <w:numPr>
                <w:ilvl w:val="0"/>
                <w:numId w:val="27"/>
              </w:numPr>
              <w:spacing w:before="0" w:line="240" w:lineRule="auto"/>
              <w:rPr>
                <w:rFonts w:cs="Times"/>
                <w:lang w:eastAsia="zh-CN"/>
              </w:rPr>
            </w:pPr>
            <w:r w:rsidRPr="00C04BAA">
              <w:rPr>
                <w:rFonts w:cs="Times"/>
                <w:lang w:eastAsia="zh-CN"/>
              </w:rPr>
              <w:t>FFS: 4) For PDSCH, between Rel.18 UE1 indicated with Rel-18 New ports (eType1: ports 1008-1015, eType2: ports 1012-1023) and Rel.18 UE2 indicated with Rel.15 DMRS ports in a CDM group.</w:t>
            </w:r>
          </w:p>
          <w:p w14:paraId="362709AE" w14:textId="20AA6E97" w:rsidR="00CD7DA9" w:rsidRPr="00C04BAA" w:rsidRDefault="00C04BAA" w:rsidP="00C04BAA">
            <w:pPr>
              <w:numPr>
                <w:ilvl w:val="1"/>
                <w:numId w:val="27"/>
              </w:numPr>
              <w:spacing w:before="0" w:line="240" w:lineRule="auto"/>
              <w:rPr>
                <w:rFonts w:cs="Times"/>
                <w:lang w:eastAsia="zh-CN"/>
              </w:rPr>
            </w:pPr>
            <w:r w:rsidRPr="00C04BAA">
              <w:rPr>
                <w:rFonts w:cs="Times"/>
                <w:lang w:eastAsia="zh-CN"/>
              </w:rPr>
              <w:t>UE does not expect such MU-MIMO within a CDM group</w:t>
            </w:r>
          </w:p>
        </w:tc>
      </w:tr>
    </w:tbl>
    <w:p w14:paraId="11AB4C5A" w14:textId="77777777" w:rsidR="00CD7DA9" w:rsidRDefault="00CD7DA9" w:rsidP="005C38FD">
      <w:pPr>
        <w:rPr>
          <w:lang w:eastAsia="zh-CN"/>
        </w:rPr>
      </w:pPr>
    </w:p>
    <w:p w14:paraId="122BD4D6" w14:textId="318CAF82" w:rsidR="008405F1" w:rsidRDefault="008405F1" w:rsidP="005C38FD">
      <w:pPr>
        <w:rPr>
          <w:lang w:eastAsia="zh-CN"/>
        </w:rPr>
      </w:pPr>
      <w:r>
        <w:rPr>
          <w:lang w:eastAsia="zh-CN"/>
        </w:rPr>
        <w:t>For the FFS part of the agreement</w:t>
      </w:r>
      <w:r w:rsidR="001868BB">
        <w:rPr>
          <w:lang w:eastAsia="zh-CN"/>
        </w:rPr>
        <w:t>, the restriction on MU-MIMO pairing between Rel-18 UE1</w:t>
      </w:r>
      <w:r>
        <w:rPr>
          <w:lang w:eastAsia="zh-CN"/>
        </w:rPr>
        <w:t xml:space="preserve"> </w:t>
      </w:r>
      <w:r w:rsidR="005D2E91">
        <w:rPr>
          <w:lang w:eastAsia="zh-CN"/>
        </w:rPr>
        <w:t>indicated with new ports and Rel-18 UE2 indicated with legacy ports</w:t>
      </w:r>
      <w:r w:rsidR="005B6A8A">
        <w:rPr>
          <w:lang w:eastAsia="zh-CN"/>
        </w:rPr>
        <w:t xml:space="preserve"> should not be supported. This would severely limit the usefulness of adding new ports and possibility of higher rank MU-MIMO pairing from the gNB perspective. </w:t>
      </w:r>
    </w:p>
    <w:p w14:paraId="17C42979" w14:textId="3E967D7B" w:rsidR="005B6A8A" w:rsidRPr="00F967E5" w:rsidRDefault="006806E3" w:rsidP="005B6A8A">
      <w:pPr>
        <w:pStyle w:val="ListParagraph"/>
        <w:numPr>
          <w:ilvl w:val="0"/>
          <w:numId w:val="12"/>
        </w:num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No MU-MIMO </w:t>
      </w:r>
      <w:r w:rsidR="00F967E5">
        <w:rPr>
          <w:b/>
          <w:bCs/>
          <w:lang w:eastAsia="zh-CN"/>
        </w:rPr>
        <w:t xml:space="preserve">pairing </w:t>
      </w:r>
      <w:r>
        <w:rPr>
          <w:b/>
          <w:bCs/>
          <w:lang w:eastAsia="zh-CN"/>
        </w:rPr>
        <w:t xml:space="preserve">restrictions </w:t>
      </w:r>
      <w:r w:rsidR="00F967E5" w:rsidRPr="00C04BAA">
        <w:rPr>
          <w:rFonts w:cs="Times"/>
          <w:b/>
          <w:bCs/>
          <w:lang w:eastAsia="zh-CN"/>
        </w:rPr>
        <w:t xml:space="preserve">between Rel.18 UE1 indicated with Rel-18 New ports (eType1: ports 1008-1015, eType2: ports 1012-1023) and Rel.18 UE2 indicated with Rel.15 DMRS ports in a CDM </w:t>
      </w:r>
      <w:proofErr w:type="gramStart"/>
      <w:r w:rsidR="00F967E5" w:rsidRPr="00C04BAA">
        <w:rPr>
          <w:rFonts w:cs="Times"/>
          <w:b/>
          <w:bCs/>
          <w:lang w:eastAsia="zh-CN"/>
        </w:rPr>
        <w:t>group</w:t>
      </w:r>
      <w:proofErr w:type="gramEnd"/>
    </w:p>
    <w:p w14:paraId="4762AA49" w14:textId="1F1D872A" w:rsidR="00DD7271" w:rsidRDefault="00647A98" w:rsidP="00C72D15">
      <w:pPr>
        <w:pStyle w:val="Heading2"/>
        <w:rPr>
          <w:lang w:eastAsia="zh-CN"/>
        </w:rPr>
      </w:pPr>
      <w:r>
        <w:rPr>
          <w:lang w:eastAsia="zh-CN"/>
        </w:rPr>
        <w:t>DM-RS Antenna Port Indication</w:t>
      </w:r>
    </w:p>
    <w:p w14:paraId="3B4CE934" w14:textId="626D71E4" w:rsidR="0029249B" w:rsidRDefault="007166D6" w:rsidP="006E1CAA">
      <w:pPr>
        <w:pStyle w:val="Heading3"/>
        <w:ind w:left="0" w:firstLine="0"/>
        <w:rPr>
          <w:lang w:eastAsia="zh-CN"/>
        </w:rPr>
      </w:pPr>
      <w:proofErr w:type="spellStart"/>
      <w:r>
        <w:rPr>
          <w:lang w:eastAsia="zh-CN"/>
        </w:rPr>
        <w:t>e</w:t>
      </w:r>
      <w:r w:rsidR="00C72D15">
        <w:rPr>
          <w:lang w:eastAsia="zh-CN"/>
        </w:rPr>
        <w:t>Type</w:t>
      </w:r>
      <w:proofErr w:type="spellEnd"/>
      <w:r w:rsidR="00C72D15">
        <w:rPr>
          <w:lang w:eastAsia="zh-CN"/>
        </w:rPr>
        <w:t xml:space="preserve"> 1 DM-RS</w:t>
      </w:r>
      <w:r>
        <w:rPr>
          <w:lang w:eastAsia="zh-CN"/>
        </w:rPr>
        <w:t xml:space="preserve"> Antenna Port Indication Tables</w:t>
      </w:r>
    </w:p>
    <w:p w14:paraId="56170445" w14:textId="1BB71FFB" w:rsidR="00043CE3" w:rsidRDefault="004E7A41" w:rsidP="004E7A41">
      <w:pPr>
        <w:rPr>
          <w:lang w:eastAsia="zh-CN"/>
        </w:rPr>
      </w:pPr>
      <w:r>
        <w:rPr>
          <w:lang w:eastAsia="zh-CN"/>
        </w:rPr>
        <w:t xml:space="preserve">For two-symbol DM-RS with </w:t>
      </w:r>
      <w:proofErr w:type="spellStart"/>
      <w:r>
        <w:rPr>
          <w:i/>
          <w:iCs/>
          <w:lang w:eastAsia="zh-CN"/>
        </w:rPr>
        <w:t>maxLength</w:t>
      </w:r>
      <w:proofErr w:type="spellEnd"/>
      <w:r>
        <w:rPr>
          <w:i/>
          <w:iCs/>
          <w:lang w:eastAsia="zh-CN"/>
        </w:rPr>
        <w:t xml:space="preserve">=2, </w:t>
      </w:r>
      <w:r>
        <w:rPr>
          <w:lang w:eastAsia="zh-CN"/>
        </w:rPr>
        <w:t xml:space="preserve">the following new values can be considered in addition to the values in </w:t>
      </w:r>
      <w:r>
        <w:t xml:space="preserve">Table 7.3.1.2.2-2/Table 7.3.1.2.2-2A  </w:t>
      </w:r>
      <w:r>
        <w:fldChar w:fldCharType="begin"/>
      </w:r>
      <w:r>
        <w:instrText xml:space="preserve"> REF _Ref118645593 \r \h </w:instrText>
      </w:r>
      <w:r>
        <w:fldChar w:fldCharType="separate"/>
      </w:r>
      <w:r>
        <w:t>[5]</w:t>
      </w:r>
      <w:r>
        <w:fldChar w:fldCharType="end"/>
      </w:r>
      <w:r>
        <w:t xml:space="preserve">: </w:t>
      </w:r>
      <w:r w:rsidR="007D41FD">
        <w:t xml:space="preserve">The port combinations based on </w:t>
      </w:r>
      <w:r w:rsidR="00122D6A" w:rsidRPr="00372D1D">
        <w:rPr>
          <w:color w:val="0000FF"/>
        </w:rPr>
        <w:t>Cat-</w:t>
      </w:r>
      <w:r w:rsidR="007D41FD" w:rsidRPr="00372D1D">
        <w:rPr>
          <w:color w:val="0000FF"/>
        </w:rPr>
        <w:t xml:space="preserve">2 </w:t>
      </w:r>
      <w:r w:rsidR="007D41FD">
        <w:t xml:space="preserve">and </w:t>
      </w:r>
      <w:r w:rsidR="00372D1D" w:rsidRPr="00372D1D">
        <w:rPr>
          <w:color w:val="FF0000"/>
        </w:rPr>
        <w:t>Cat-</w:t>
      </w:r>
      <w:r w:rsidR="007D41FD" w:rsidRPr="00372D1D">
        <w:rPr>
          <w:color w:val="FF0000"/>
        </w:rPr>
        <w:t>3</w:t>
      </w:r>
      <w:r w:rsidR="007D41FD">
        <w:t xml:space="preserve"> are </w:t>
      </w:r>
      <w:r w:rsidR="00122D6A">
        <w:t xml:space="preserve">provided in </w:t>
      </w:r>
      <w:r w:rsidR="00122D6A" w:rsidRPr="00372D1D">
        <w:rPr>
          <w:color w:val="0000FF"/>
        </w:rPr>
        <w:t>blue</w:t>
      </w:r>
      <w:r w:rsidR="00122D6A">
        <w:t xml:space="preserve"> and </w:t>
      </w:r>
      <w:r w:rsidR="00122D6A" w:rsidRPr="00372D1D">
        <w:rPr>
          <w:color w:val="FF0000"/>
        </w:rPr>
        <w:t>red</w:t>
      </w:r>
      <w:r w:rsidR="00122D6A">
        <w:t xml:space="preserve"> text respectively.</w:t>
      </w:r>
    </w:p>
    <w:p w14:paraId="66ECB4DF" w14:textId="77777777" w:rsidR="00F75AFD" w:rsidRPr="00557D85" w:rsidRDefault="00F75AFD" w:rsidP="007166D6">
      <w:pPr>
        <w:rPr>
          <w:lang w:eastAsia="zh-CN"/>
        </w:rPr>
      </w:pPr>
    </w:p>
    <w:p w14:paraId="0C922399" w14:textId="34D012F0" w:rsidR="00FA0C0E" w:rsidRDefault="00FA0C0E" w:rsidP="00FA0C0E">
      <w:pPr>
        <w:pStyle w:val="TH"/>
        <w:rPr>
          <w:lang w:eastAsia="zh-CN"/>
        </w:rPr>
      </w:pPr>
      <w:r>
        <w:rPr>
          <w:lang w:eastAsia="zh-CN"/>
        </w:rPr>
        <w:t xml:space="preserve">Table 2: Antenna port(s) (1000 + DMRS port),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 xml:space="preserve">=1,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lang w:eastAsia="zh-CN"/>
        </w:rPr>
        <w:t>=2</w:t>
      </w:r>
    </w:p>
    <w:p w14:paraId="5D6C63E5" w14:textId="77777777" w:rsidR="00FA0C0E" w:rsidRDefault="00FA0C0E" w:rsidP="00FA0C0E">
      <w:pPr>
        <w:pStyle w:val="N1"/>
        <w:rPr>
          <w:b/>
          <w:u w:val="single"/>
        </w:rPr>
      </w:pP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1121"/>
        <w:gridCol w:w="1170"/>
        <w:gridCol w:w="1051"/>
        <w:gridCol w:w="676"/>
        <w:gridCol w:w="1076"/>
        <w:gridCol w:w="1768"/>
        <w:gridCol w:w="1180"/>
      </w:tblGrid>
      <w:tr w:rsidR="00FA0C0E" w14:paraId="352CC17D" w14:textId="77777777" w:rsidTr="00DB79D3">
        <w:trPr>
          <w:trHeight w:val="214"/>
          <w:jc w:val="center"/>
        </w:trPr>
        <w:tc>
          <w:tcPr>
            <w:tcW w:w="3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4134B1" w14:textId="77777777" w:rsidR="00FA0C0E" w:rsidRDefault="00FA0C0E" w:rsidP="00DB79D3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3A8F1E60" w14:textId="77777777" w:rsidR="00FA0C0E" w:rsidRDefault="00FA0C0E" w:rsidP="00DB79D3">
            <w:pPr>
              <w:snapToGrid w:val="0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1F8D2BEF" w14:textId="77777777" w:rsidR="00FA0C0E" w:rsidRDefault="00FA0C0E" w:rsidP="00DB79D3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DB2840" w14:textId="77777777" w:rsidR="00FA0C0E" w:rsidRDefault="00FA0C0E" w:rsidP="00DB79D3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14:paraId="43A3CA1C" w14:textId="77777777" w:rsidR="00FA0C0E" w:rsidRDefault="00FA0C0E" w:rsidP="00DB79D3">
            <w:pPr>
              <w:snapToGrid w:val="0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7D8D6A1C" w14:textId="77777777" w:rsidR="00FA0C0E" w:rsidRDefault="00FA0C0E" w:rsidP="00DB79D3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FA0C0E" w14:paraId="02D2A725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07A211" w14:textId="321E4C03" w:rsidR="00FA0C0E" w:rsidRDefault="0061128A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Index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E12EDB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CDM group(s)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CF68BE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F20B20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ront-load symbol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A1BD1D" w14:textId="0FAB8405" w:rsidR="00FA0C0E" w:rsidRDefault="0061128A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Index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E0F05C" w14:textId="77777777" w:rsidR="00FA0C0E" w:rsidRDefault="00FA0C0E" w:rsidP="00DB79D3">
            <w:pPr>
              <w:pStyle w:val="TAC"/>
              <w:rPr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CDM group(s)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719F69" w14:textId="77777777" w:rsidR="00FA0C0E" w:rsidRDefault="00FA0C0E" w:rsidP="00DB79D3">
            <w:pPr>
              <w:pStyle w:val="TAC"/>
              <w:rPr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FD5C82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ront-load symbol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FA0C0E" w14:paraId="303D794F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E798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920D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F9C8" w14:textId="77777777" w:rsidR="00FA0C0E" w:rsidRPr="0061128A" w:rsidRDefault="00FA0C0E" w:rsidP="00DB79D3">
            <w:pPr>
              <w:pStyle w:val="TAC"/>
              <w:rPr>
                <w:color w:val="0000FF"/>
                <w:lang w:eastAsia="en-GB"/>
              </w:rPr>
            </w:pPr>
            <w:r w:rsidRPr="0061128A">
              <w:rPr>
                <w:color w:val="0000FF"/>
                <w:lang w:eastAsia="en-GB"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12748" w14:textId="77777777" w:rsidR="00FA0C0E" w:rsidRPr="005F4CB8" w:rsidRDefault="00FA0C0E" w:rsidP="00DB79D3">
            <w:pPr>
              <w:pStyle w:val="TAC"/>
              <w:rPr>
                <w:color w:val="0000FF"/>
                <w:lang w:eastAsia="en-GB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9C6C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AC9A" w14:textId="77777777" w:rsidR="00FA0C0E" w:rsidRPr="005F4CB8" w:rsidRDefault="00FA0C0E" w:rsidP="00DB79D3">
            <w:pPr>
              <w:pStyle w:val="TAC"/>
              <w:rPr>
                <w:color w:val="FF0000"/>
                <w:lang w:eastAsia="en-GB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3E36" w14:textId="77777777" w:rsidR="00FA0C0E" w:rsidRPr="005F4CB8" w:rsidRDefault="00FA0C0E" w:rsidP="00DB79D3">
            <w:pPr>
              <w:pStyle w:val="TAC"/>
              <w:rPr>
                <w:color w:val="FF0000"/>
                <w:lang w:eastAsia="en-GB"/>
              </w:rPr>
            </w:pPr>
            <w:r w:rsidRPr="005F4CB8">
              <w:rPr>
                <w:color w:val="FF0000"/>
                <w:lang w:eastAsia="en-GB"/>
              </w:rPr>
              <w:t>0-3,8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90E5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</w:tr>
      <w:tr w:rsidR="00FA0C0E" w14:paraId="5BC8C8A5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968E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8AAC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AE18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en-GB"/>
              </w:rPr>
              <w:t>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9EBE" w14:textId="77777777" w:rsidR="00FA0C0E" w:rsidRPr="005F4CB8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B890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487A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33D4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0-3,8,9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3F1B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</w:tr>
      <w:tr w:rsidR="00FA0C0E" w14:paraId="47ECDDBB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59FA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A536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D6D8" w14:textId="77777777" w:rsidR="00FA0C0E" w:rsidRPr="0061128A" w:rsidRDefault="00FA0C0E" w:rsidP="00DB79D3">
            <w:pPr>
              <w:pStyle w:val="TAC"/>
              <w:rPr>
                <w:color w:val="0000FF"/>
                <w:lang w:eastAsia="en-GB"/>
              </w:rPr>
            </w:pPr>
            <w:r w:rsidRPr="0061128A">
              <w:rPr>
                <w:color w:val="0000FF"/>
                <w:lang w:eastAsia="zh-CN"/>
              </w:rPr>
              <w:t>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E838" w14:textId="77777777" w:rsidR="00FA0C0E" w:rsidRPr="005F4CB8" w:rsidRDefault="00FA0C0E" w:rsidP="00DB79D3">
            <w:pPr>
              <w:pStyle w:val="TAC"/>
              <w:rPr>
                <w:color w:val="0000FF"/>
                <w:lang w:eastAsia="en-GB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9EAF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8075" w14:textId="77777777" w:rsidR="00FA0C0E" w:rsidRPr="005F4CB8" w:rsidRDefault="00FA0C0E" w:rsidP="00DB79D3">
            <w:pPr>
              <w:pStyle w:val="TAC"/>
              <w:rPr>
                <w:color w:val="FF0000"/>
                <w:lang w:eastAsia="en-GB"/>
              </w:rPr>
            </w:pPr>
            <w:r w:rsidRPr="005F4CB8">
              <w:rPr>
                <w:color w:val="FF0000"/>
                <w:lang w:eastAsia="zh-CN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DD06" w14:textId="77777777" w:rsidR="00FA0C0E" w:rsidRPr="005F4CB8" w:rsidRDefault="00FA0C0E" w:rsidP="00DB79D3">
            <w:pPr>
              <w:pStyle w:val="TAC"/>
              <w:rPr>
                <w:color w:val="FF0000"/>
                <w:lang w:eastAsia="en-GB"/>
              </w:rPr>
            </w:pPr>
            <w:r w:rsidRPr="005F4CB8">
              <w:rPr>
                <w:color w:val="FF0000"/>
                <w:lang w:eastAsia="zh-CN"/>
              </w:rPr>
              <w:t>0-3,8-10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04D2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</w:tr>
      <w:tr w:rsidR="00FA0C0E" w14:paraId="27B81024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2912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8516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65E5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en-GB"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F847" w14:textId="77777777" w:rsidR="00FA0C0E" w:rsidRPr="005F4CB8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39FD4" w14:textId="77777777" w:rsidR="00FA0C0E" w:rsidRDefault="00FA0C0E" w:rsidP="00DB79D3">
            <w:pPr>
              <w:pStyle w:val="TAC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27EF" w14:textId="77777777" w:rsidR="00FA0C0E" w:rsidRPr="005F4CB8" w:rsidRDefault="00FA0C0E" w:rsidP="00DB79D3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E432" w14:textId="77777777" w:rsidR="00FA0C0E" w:rsidRPr="005F4CB8" w:rsidRDefault="00FA0C0E" w:rsidP="00DB79D3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5F4CB8">
              <w:rPr>
                <w:color w:val="FF0000"/>
                <w:lang w:eastAsia="en-GB"/>
              </w:rPr>
              <w:t>0-3,8-11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5357" w14:textId="77777777" w:rsidR="00FA0C0E" w:rsidRPr="005F4CB8" w:rsidRDefault="00FA0C0E" w:rsidP="00DB79D3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5F4CB8">
              <w:rPr>
                <w:color w:val="FF0000"/>
                <w:sz w:val="16"/>
                <w:szCs w:val="16"/>
                <w:lang w:eastAsia="en-GB"/>
              </w:rPr>
              <w:t>1</w:t>
            </w:r>
          </w:p>
        </w:tc>
      </w:tr>
      <w:tr w:rsidR="00FA0C0E" w14:paraId="28D5D279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FF41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5A13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4F3C" w14:textId="77777777" w:rsidR="00FA0C0E" w:rsidRPr="0061128A" w:rsidRDefault="00FA0C0E" w:rsidP="00DB79D3">
            <w:pPr>
              <w:pStyle w:val="TAC"/>
              <w:rPr>
                <w:color w:val="0000FF"/>
                <w:lang w:eastAsia="en-GB"/>
              </w:rPr>
            </w:pPr>
            <w:r w:rsidRPr="0061128A">
              <w:rPr>
                <w:color w:val="0000FF"/>
                <w:lang w:eastAsia="zh-CN"/>
              </w:rPr>
              <w:t>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8A3D0" w14:textId="77777777" w:rsidR="00FA0C0E" w:rsidRPr="005F4CB8" w:rsidRDefault="00FA0C0E" w:rsidP="00DB79D3">
            <w:pPr>
              <w:pStyle w:val="TAC"/>
              <w:rPr>
                <w:color w:val="0000FF"/>
                <w:lang w:eastAsia="en-GB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356F" w14:textId="77777777" w:rsidR="00FA0C0E" w:rsidRDefault="00FA0C0E" w:rsidP="00DB79D3">
            <w:pPr>
              <w:pStyle w:val="TAC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91D" w14:textId="77777777" w:rsidR="00FA0C0E" w:rsidRPr="005F4CB8" w:rsidRDefault="00FA0C0E" w:rsidP="00DB79D3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8CEA" w14:textId="77777777" w:rsidR="00FA0C0E" w:rsidRPr="005F4CB8" w:rsidRDefault="00FA0C0E" w:rsidP="00DB79D3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5F4CB8">
              <w:rPr>
                <w:color w:val="FF0000"/>
                <w:sz w:val="16"/>
                <w:szCs w:val="16"/>
                <w:lang w:eastAsia="en-GB"/>
              </w:rPr>
              <w:t>8-12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BEC1" w14:textId="77777777" w:rsidR="00FA0C0E" w:rsidRPr="005F4CB8" w:rsidRDefault="00FA0C0E" w:rsidP="00DB79D3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5F4CB8">
              <w:rPr>
                <w:color w:val="FF0000"/>
                <w:sz w:val="16"/>
                <w:szCs w:val="16"/>
                <w:lang w:eastAsia="en-GB"/>
              </w:rPr>
              <w:t>2</w:t>
            </w:r>
          </w:p>
        </w:tc>
      </w:tr>
      <w:tr w:rsidR="00FA0C0E" w14:paraId="4DCA482D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83610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FF1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1901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en-GB"/>
              </w:rPr>
              <w:t>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2E02" w14:textId="77777777" w:rsidR="00FA0C0E" w:rsidRPr="005F4CB8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B2C1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8084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F8BB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8-12,14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014A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sz w:val="16"/>
                <w:szCs w:val="16"/>
                <w:lang w:eastAsia="en-GB"/>
              </w:rPr>
              <w:t>2</w:t>
            </w:r>
          </w:p>
        </w:tc>
      </w:tr>
      <w:tr w:rsidR="00FA0C0E" w14:paraId="4E028AB7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FCD72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8C37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1936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F095" w14:textId="77777777" w:rsidR="00FA0C0E" w:rsidRPr="005F4CB8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2DF0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37AA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48AD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8-14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F78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sz w:val="16"/>
                <w:szCs w:val="16"/>
                <w:lang w:eastAsia="en-GB"/>
              </w:rPr>
              <w:t>2</w:t>
            </w:r>
          </w:p>
        </w:tc>
      </w:tr>
      <w:tr w:rsidR="00FA0C0E" w14:paraId="1642A875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6C84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DC39" w14:textId="77777777" w:rsidR="00FA0C0E" w:rsidRPr="0061128A" w:rsidRDefault="00FA0C0E" w:rsidP="00DB79D3">
            <w:pPr>
              <w:pStyle w:val="TAC"/>
              <w:rPr>
                <w:color w:val="0000FF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2922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E08E" w14:textId="77777777" w:rsidR="00FA0C0E" w:rsidRPr="005F4CB8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944E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63AD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E10E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8-15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9D91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sz w:val="16"/>
                <w:szCs w:val="16"/>
                <w:lang w:eastAsia="en-GB"/>
              </w:rPr>
              <w:t>2</w:t>
            </w:r>
          </w:p>
        </w:tc>
      </w:tr>
      <w:tr w:rsidR="00FA0C0E" w14:paraId="69FEC16D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4FBF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118C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2CC8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10,11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D77D" w14:textId="77777777" w:rsidR="00FA0C0E" w:rsidRPr="005F4CB8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A04A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1479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1469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0,1,4,5,8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F1A9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01B5258D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550D" w14:textId="77777777" w:rsidR="00FA0C0E" w:rsidRDefault="00FA0C0E" w:rsidP="00DB79D3">
            <w:pPr>
              <w:pStyle w:val="TAC"/>
              <w:rPr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C77D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D24F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8-10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20FA" w14:textId="77777777" w:rsidR="00FA0C0E" w:rsidRPr="005F4CB8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EF75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5723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A878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0,1,4,5,8,9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B365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4AC42D2D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4F71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4E4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4A34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8-11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A2C1" w14:textId="77777777" w:rsidR="00FA0C0E" w:rsidRPr="005F4CB8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953C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17CF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2129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0,1,4,5,8,9,12,13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0E3E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0838786B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EA37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3C22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E3BB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4EAE" w14:textId="77777777" w:rsidR="00FA0C0E" w:rsidRPr="005F4CB8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4992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3025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C793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2,3,6,7,10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F47E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0096F1CA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67E6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EA3F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714B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0E23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F78F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EE30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549F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2,3,6,7,10,11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1F8B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02DCDE28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8124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02BF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0EF6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C855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6455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E999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4875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2,3,6,7,10,11,14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7AFB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030BBA18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5861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75C2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48E6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8CF3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279C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63A4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477E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2,3,6,7,10,11,14,15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A076" w14:textId="77777777" w:rsidR="00FA0C0E" w:rsidRPr="005F4CB8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4495EAC5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DB6B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9AA0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B52F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F835F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AF4D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E401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DBB3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13A2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30E1DE98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54E4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9A0D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BBCB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2,3,10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10C4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2DFC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DCE9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B19B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74C8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45A32CE7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54110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E679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5366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2,3,10,11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46AC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0D6D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D960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1C5B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98DE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1F3ABEC4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E72DC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2CB2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B381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en-GB"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4C09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A586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DE9E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448B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469C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26B19DD7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534DA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6C41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EA62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733E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C97F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DAEA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0B50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E0C4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7C07D0B7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0465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4E83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DDCB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en-GB"/>
              </w:rPr>
              <w:t>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854C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7234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F435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7261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DBB0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3AF6EFFB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FE41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F488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D4FC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7746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AD51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E40C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A894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184B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51FA42EC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1380B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B8E3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D3D4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2D0D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3F0A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2B17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DDA3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663F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1F025717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2EE1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2ABC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1C3B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10,11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C42D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AEED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A19C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C838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F193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349F2A0C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DA28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1156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0429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8-10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4C4C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CA51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3C93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A141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09E3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54E8C48C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ED5E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1547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0E60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8-11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3A96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71CC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68C3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EFE2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9249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383E1668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1A63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EE2E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69E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3A6B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C521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6DEA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7C35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BAB2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3E3D865A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6228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7239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B871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A8AF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0F0E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3885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1524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E337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4D7D5F5D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80E93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FC1D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AECA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5572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DCFE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C94C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5E52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576A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01A04A02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552A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190E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FE09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71D8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2563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3077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157B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D7C4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038A3649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CCFF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3B2A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8842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2931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EEC7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280E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59CE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20EE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00DF4FBF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509B" w14:textId="77777777" w:rsidR="00FA0C0E" w:rsidRDefault="00FA0C0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2C18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49C4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2,3,10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D51F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D5E9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28B4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7229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5089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0BFAF3E7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F9CE" w14:textId="77777777" w:rsidR="00FA0C0E" w:rsidRDefault="00FA0C0E" w:rsidP="00DB79D3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0CC7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F6CF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2,3,10,11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17EE" w14:textId="77777777" w:rsidR="00FA0C0E" w:rsidRPr="0061128A" w:rsidRDefault="00FA0C0E" w:rsidP="00DB79D3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E25B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165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CC58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1ED7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787CE3DE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9792" w14:textId="77777777" w:rsidR="00FA0C0E" w:rsidRDefault="00FA0C0E" w:rsidP="00DB79D3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8DC8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3861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AB7F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DAD6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2A52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58E4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F926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3613AA6C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BD46" w14:textId="77777777" w:rsidR="00FA0C0E" w:rsidRDefault="00FA0C0E" w:rsidP="00DB79D3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0990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98B4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FE7F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FE16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9BC9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495C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41202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1625247F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C6F4" w14:textId="77777777" w:rsidR="00FA0C0E" w:rsidRDefault="00FA0C0E" w:rsidP="00DB79D3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50B1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45CF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CFD3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78EB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89BD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049B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8C32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0C39FAC2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D6CF" w14:textId="77777777" w:rsidR="00FA0C0E" w:rsidRDefault="00FA0C0E" w:rsidP="00DB79D3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7F4A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2DA6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0521" w14:textId="77777777" w:rsidR="00FA0C0E" w:rsidRPr="0061128A" w:rsidRDefault="00FA0C0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BC4C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8C5F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ED68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80E7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3CCAD1C5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99FA" w14:textId="77777777" w:rsidR="00FA0C0E" w:rsidRDefault="00FA0C0E" w:rsidP="00DB79D3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D9D3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2A80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12,13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48D8" w14:textId="77777777" w:rsidR="00FA0C0E" w:rsidRPr="0061128A" w:rsidRDefault="00FA0C0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3FDD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E060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6EB5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F98F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3C26FE39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3EEB" w14:textId="77777777" w:rsidR="00FA0C0E" w:rsidRDefault="00FA0C0E" w:rsidP="00DB79D3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9ABC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DE37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14,15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9523" w14:textId="77777777" w:rsidR="00FA0C0E" w:rsidRPr="0061128A" w:rsidRDefault="00FA0C0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192F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0620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E29A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F3C7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468772A3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9DE2" w14:textId="77777777" w:rsidR="00FA0C0E" w:rsidRDefault="00FA0C0E" w:rsidP="00DB79D3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C464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E946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12-14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FE11" w14:textId="77777777" w:rsidR="00FA0C0E" w:rsidRPr="0061128A" w:rsidRDefault="00FA0C0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B1A2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7D6D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95D1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36E2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2B16BE97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BEB1" w14:textId="77777777" w:rsidR="00FA0C0E" w:rsidRDefault="00FA0C0E" w:rsidP="00DB79D3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6038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2EF9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12-15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A5DA" w14:textId="77777777" w:rsidR="00FA0C0E" w:rsidRPr="0061128A" w:rsidRDefault="00FA0C0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7A28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38D5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1739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C95D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42134B10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7D7A" w14:textId="77777777" w:rsidR="00FA0C0E" w:rsidRDefault="00FA0C0E" w:rsidP="00DB79D3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63E6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3956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8,9,12,13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565C" w14:textId="77777777" w:rsidR="00FA0C0E" w:rsidRPr="0061128A" w:rsidRDefault="00FA0C0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D128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94D1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F2FD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9E51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0A94FFD6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8325" w14:textId="77777777" w:rsidR="00FA0C0E" w:rsidRDefault="00FA0C0E" w:rsidP="00DB79D3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1695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1A96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10,11,14,15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B8C4" w14:textId="77777777" w:rsidR="00FA0C0E" w:rsidRPr="0061128A" w:rsidRDefault="00FA0C0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33F6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287A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AE6F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9132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5A674CDC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71F6" w14:textId="77777777" w:rsidR="00FA0C0E" w:rsidRDefault="00FA0C0E" w:rsidP="00DB79D3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AD34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7EA1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8,10,12,14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BF0E" w14:textId="77777777" w:rsidR="00FA0C0E" w:rsidRPr="0061128A" w:rsidRDefault="00FA0C0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4A63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8AB1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49CC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D202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  <w:tr w:rsidR="00FA0C0E" w14:paraId="6897C4AF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89F9" w14:textId="77777777" w:rsidR="00FA0C0E" w:rsidRDefault="00FA0C0E" w:rsidP="00DB79D3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E2C9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FDE2" w14:textId="77777777" w:rsidR="00FA0C0E" w:rsidRPr="0061128A" w:rsidRDefault="00FA0C0E" w:rsidP="00DB79D3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8,10,11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77CD" w14:textId="77777777" w:rsidR="00FA0C0E" w:rsidRPr="0061128A" w:rsidRDefault="00FA0C0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F639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C132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88DD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36C4" w14:textId="77777777" w:rsidR="00FA0C0E" w:rsidRDefault="00FA0C0E" w:rsidP="00DB79D3">
            <w:pPr>
              <w:pStyle w:val="TAC"/>
              <w:rPr>
                <w:lang w:eastAsia="zh-CN"/>
              </w:rPr>
            </w:pPr>
          </w:p>
        </w:tc>
      </w:tr>
    </w:tbl>
    <w:p w14:paraId="188528E0" w14:textId="77777777" w:rsidR="00FA598B" w:rsidRDefault="00FA598B" w:rsidP="006E1CAA">
      <w:pPr>
        <w:rPr>
          <w:b/>
          <w:bCs/>
          <w:lang w:eastAsia="zh-CN"/>
        </w:rPr>
      </w:pPr>
    </w:p>
    <w:p w14:paraId="15057F01" w14:textId="77777777" w:rsidR="00A40148" w:rsidRDefault="00A40148" w:rsidP="006E1CAA">
      <w:pPr>
        <w:rPr>
          <w:lang w:eastAsia="zh-CN"/>
        </w:rPr>
      </w:pPr>
    </w:p>
    <w:p w14:paraId="2A40DD56" w14:textId="77777777" w:rsidR="00A40148" w:rsidRDefault="00A40148" w:rsidP="006E1CAA">
      <w:pPr>
        <w:rPr>
          <w:lang w:eastAsia="zh-CN"/>
        </w:rPr>
      </w:pPr>
    </w:p>
    <w:p w14:paraId="07F5E0D9" w14:textId="0EE60B01" w:rsidR="00EC3A2E" w:rsidRDefault="00EC3A2E" w:rsidP="006E1CAA">
      <w:pPr>
        <w:rPr>
          <w:lang w:eastAsia="zh-CN"/>
        </w:rPr>
      </w:pPr>
      <w:r w:rsidRPr="00EC3A2E">
        <w:rPr>
          <w:lang w:eastAsia="zh-CN"/>
        </w:rPr>
        <w:t xml:space="preserve">The </w:t>
      </w:r>
      <w:r>
        <w:rPr>
          <w:lang w:eastAsia="zh-CN"/>
        </w:rPr>
        <w:t xml:space="preserve">superset of values under discussion was agreed in RAN1#112bis-e and is provided in Table </w:t>
      </w:r>
      <w:r w:rsidR="002E5BFA">
        <w:rPr>
          <w:lang w:eastAsia="zh-CN"/>
        </w:rPr>
        <w:t>4</w:t>
      </w:r>
      <w:r>
        <w:rPr>
          <w:lang w:eastAsia="zh-CN"/>
        </w:rPr>
        <w:t xml:space="preserve"> in </w:t>
      </w:r>
      <w:r w:rsidR="002E5BFA">
        <w:rPr>
          <w:lang w:eastAsia="zh-CN"/>
        </w:rPr>
        <w:t xml:space="preserve">the </w:t>
      </w:r>
      <w:r>
        <w:rPr>
          <w:lang w:eastAsia="zh-CN"/>
        </w:rPr>
        <w:t>Appendix</w:t>
      </w:r>
      <w:r w:rsidR="002E5BFA">
        <w:rPr>
          <w:lang w:eastAsia="zh-CN"/>
        </w:rPr>
        <w:t>. The following agreement was made in RAN1#113:</w:t>
      </w:r>
    </w:p>
    <w:p w14:paraId="377B97D8" w14:textId="77777777" w:rsidR="00867631" w:rsidRDefault="00867631" w:rsidP="006E1CAA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2E5BFA" w14:paraId="0B6C41A0" w14:textId="77777777" w:rsidTr="002E5BFA">
        <w:tc>
          <w:tcPr>
            <w:tcW w:w="10160" w:type="dxa"/>
          </w:tcPr>
          <w:p w14:paraId="285A7692" w14:textId="77777777" w:rsidR="00900673" w:rsidRPr="00900673" w:rsidRDefault="00900673" w:rsidP="00900673">
            <w:pPr>
              <w:spacing w:before="0" w:line="240" w:lineRule="auto"/>
              <w:rPr>
                <w:b/>
                <w:bCs/>
                <w:highlight w:val="green"/>
                <w:lang w:eastAsia="zh-CN"/>
              </w:rPr>
            </w:pPr>
            <w:r w:rsidRPr="00900673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31839788" w14:textId="77777777" w:rsidR="00900673" w:rsidRPr="00900673" w:rsidRDefault="00900673" w:rsidP="00900673">
            <w:pPr>
              <w:snapToGrid w:val="0"/>
              <w:rPr>
                <w:rFonts w:cs="Times"/>
                <w:lang w:eastAsia="zh-CN"/>
              </w:rPr>
            </w:pPr>
            <w:r w:rsidRPr="00900673">
              <w:rPr>
                <w:rFonts w:cs="Times"/>
                <w:lang w:eastAsia="zh-CN"/>
              </w:rPr>
              <w:t xml:space="preserve">For the antenna ports indication in Rel.18 eType1 DMRS ports with </w:t>
            </w:r>
            <w:proofErr w:type="spellStart"/>
            <w:r w:rsidRPr="00900673">
              <w:rPr>
                <w:rFonts w:cs="Times"/>
                <w:i/>
                <w:iCs/>
                <w:lang w:eastAsia="zh-CN"/>
              </w:rPr>
              <w:t>maxLength</w:t>
            </w:r>
            <w:proofErr w:type="spellEnd"/>
            <w:r w:rsidRPr="00900673">
              <w:rPr>
                <w:rFonts w:cs="Times"/>
                <w:lang w:eastAsia="zh-CN"/>
              </w:rPr>
              <w:t xml:space="preserve"> = 2 for PDSCH, at least for S-TRP case, support/remove the following rows of DMRS port combinations and Number of DMRS CDM group(s) without data in RAN1#112bis-e agreement.</w:t>
            </w:r>
          </w:p>
          <w:p w14:paraId="205903BE" w14:textId="77777777" w:rsidR="00900673" w:rsidRPr="00900673" w:rsidRDefault="00900673" w:rsidP="00900673">
            <w:pPr>
              <w:numPr>
                <w:ilvl w:val="0"/>
                <w:numId w:val="28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900673">
              <w:rPr>
                <w:rFonts w:cs="Times"/>
                <w:lang w:eastAsia="zh-CN"/>
              </w:rPr>
              <w:t xml:space="preserve">For 1CW, </w:t>
            </w:r>
          </w:p>
          <w:p w14:paraId="11F14081" w14:textId="77777777" w:rsidR="00900673" w:rsidRPr="00900673" w:rsidRDefault="00900673" w:rsidP="00900673">
            <w:pPr>
              <w:numPr>
                <w:ilvl w:val="1"/>
                <w:numId w:val="28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900673">
              <w:rPr>
                <w:rFonts w:cs="Times"/>
                <w:lang w:eastAsia="zh-CN"/>
              </w:rPr>
              <w:t>1) Support row 8-11 for 1 CW.</w:t>
            </w:r>
          </w:p>
          <w:p w14:paraId="6F445C58" w14:textId="77777777" w:rsidR="00900673" w:rsidRPr="00900673" w:rsidRDefault="00900673" w:rsidP="00900673">
            <w:pPr>
              <w:numPr>
                <w:ilvl w:val="2"/>
                <w:numId w:val="28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900673">
              <w:rPr>
                <w:rFonts w:cs="Times"/>
                <w:lang w:eastAsia="zh-CN"/>
              </w:rPr>
              <w:t>For row 9-11 in one CW, introduce MU-MIMO restriction (</w:t>
            </w:r>
            <w:proofErr w:type="gramStart"/>
            <w:r w:rsidRPr="00900673">
              <w:rPr>
                <w:rFonts w:cs="Times"/>
                <w:lang w:eastAsia="zh-CN"/>
              </w:rPr>
              <w:t>i.e.</w:t>
            </w:r>
            <w:proofErr w:type="gramEnd"/>
            <w:r w:rsidRPr="00900673">
              <w:rPr>
                <w:rFonts w:cs="Times"/>
                <w:lang w:eastAsia="zh-CN"/>
              </w:rPr>
              <w:t xml:space="preserve"> UE does not expect to be multiplexed with other DMRS ports in the same CDM group).</w:t>
            </w:r>
          </w:p>
          <w:p w14:paraId="2C9780C0" w14:textId="77777777" w:rsidR="00900673" w:rsidRPr="00900673" w:rsidRDefault="00900673" w:rsidP="00900673">
            <w:pPr>
              <w:numPr>
                <w:ilvl w:val="1"/>
                <w:numId w:val="28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900673">
              <w:rPr>
                <w:rFonts w:eastAsia="Malgun Gothic" w:cs="Times"/>
                <w:lang w:eastAsia="x-none"/>
              </w:rPr>
              <w:t>2) For row 24-30, 55-60, 69-80, down select from the following:</w:t>
            </w:r>
          </w:p>
          <w:p w14:paraId="4B330510" w14:textId="77777777" w:rsidR="00900673" w:rsidRPr="00900673" w:rsidRDefault="00900673" w:rsidP="00900673">
            <w:pPr>
              <w:numPr>
                <w:ilvl w:val="2"/>
                <w:numId w:val="28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900673">
              <w:rPr>
                <w:rFonts w:cs="Times"/>
                <w:lang w:eastAsia="zh-CN"/>
              </w:rPr>
              <w:t>Alt.2-1: Support row 24-30 and row 55-60 without MU restriction. Remove row 69-80.</w:t>
            </w:r>
          </w:p>
          <w:p w14:paraId="7F56234E" w14:textId="77777777" w:rsidR="00900673" w:rsidRPr="00900673" w:rsidRDefault="00900673" w:rsidP="00900673">
            <w:pPr>
              <w:numPr>
                <w:ilvl w:val="2"/>
                <w:numId w:val="28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900673">
              <w:rPr>
                <w:rFonts w:cs="Times"/>
                <w:lang w:eastAsia="zh-CN"/>
              </w:rPr>
              <w:t>Alt.2-2: Support row 69-80 without MU restriction. Support row 24-30 with MU restriction. Remove row 55-60.</w:t>
            </w:r>
          </w:p>
          <w:p w14:paraId="26956824" w14:textId="77777777" w:rsidR="00900673" w:rsidRPr="00900673" w:rsidRDefault="00900673" w:rsidP="00900673">
            <w:pPr>
              <w:numPr>
                <w:ilvl w:val="2"/>
                <w:numId w:val="28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900673">
              <w:rPr>
                <w:rFonts w:cs="Times"/>
                <w:lang w:eastAsia="zh-CN"/>
              </w:rPr>
              <w:t>Alt.2-3: Support row 24-30 with MU restriction. Remove row 55-60 and 69-80.</w:t>
            </w:r>
          </w:p>
          <w:p w14:paraId="4CC8E9D8" w14:textId="77777777" w:rsidR="00900673" w:rsidRPr="00900673" w:rsidRDefault="00900673" w:rsidP="00900673">
            <w:pPr>
              <w:numPr>
                <w:ilvl w:val="2"/>
                <w:numId w:val="28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900673">
              <w:rPr>
                <w:rFonts w:cs="Times"/>
                <w:lang w:eastAsia="zh-CN"/>
              </w:rPr>
              <w:t xml:space="preserve">Alt 2-4: Support row 69-80 without MU restriction. Remove row 24-30, 55-60. </w:t>
            </w:r>
          </w:p>
          <w:p w14:paraId="52BFE938" w14:textId="77777777" w:rsidR="00900673" w:rsidRPr="00900673" w:rsidRDefault="00900673" w:rsidP="00900673">
            <w:pPr>
              <w:numPr>
                <w:ilvl w:val="2"/>
                <w:numId w:val="28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900673">
              <w:rPr>
                <w:rFonts w:cs="Times"/>
                <w:lang w:eastAsia="zh-CN"/>
              </w:rPr>
              <w:t>Alt 2-5: Remove row 24-30, 55-60, 69-80 due to no consensus to support them.</w:t>
            </w:r>
          </w:p>
          <w:p w14:paraId="2762FCCF" w14:textId="77777777" w:rsidR="00900673" w:rsidRPr="00900673" w:rsidRDefault="00900673" w:rsidP="00900673">
            <w:pPr>
              <w:numPr>
                <w:ilvl w:val="2"/>
                <w:numId w:val="28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proofErr w:type="spellStart"/>
            <w:r w:rsidRPr="00900673">
              <w:rPr>
                <w:rFonts w:cs="Times"/>
                <w:lang w:eastAsia="zh-CN"/>
              </w:rPr>
              <w:t>Atl</w:t>
            </w:r>
            <w:proofErr w:type="spellEnd"/>
            <w:r w:rsidRPr="00900673">
              <w:rPr>
                <w:rFonts w:cs="Times"/>
                <w:lang w:eastAsia="zh-CN"/>
              </w:rPr>
              <w:t xml:space="preserve"> 2-6: Support rows 24-30 and rows 59-60 without MU restriction. Remove rows 69-80 and rows 55-58.</w:t>
            </w:r>
          </w:p>
          <w:p w14:paraId="1B896785" w14:textId="77777777" w:rsidR="00900673" w:rsidRPr="00900673" w:rsidRDefault="00900673" w:rsidP="00900673">
            <w:pPr>
              <w:numPr>
                <w:ilvl w:val="1"/>
                <w:numId w:val="28"/>
              </w:numPr>
              <w:snapToGrid w:val="0"/>
              <w:spacing w:before="0" w:line="240" w:lineRule="auto"/>
              <w:rPr>
                <w:rFonts w:eastAsia="Malgun Gothic" w:cs="Times"/>
                <w:lang w:eastAsia="x-none"/>
              </w:rPr>
            </w:pPr>
            <w:r w:rsidRPr="00900673">
              <w:rPr>
                <w:rFonts w:eastAsia="Malgun Gothic" w:cs="Times"/>
                <w:lang w:eastAsia="x-none"/>
              </w:rPr>
              <w:t>3) For row 81-82:</w:t>
            </w:r>
          </w:p>
          <w:p w14:paraId="01551663" w14:textId="77777777" w:rsidR="00900673" w:rsidRPr="00900673" w:rsidRDefault="00900673" w:rsidP="00900673">
            <w:pPr>
              <w:numPr>
                <w:ilvl w:val="2"/>
                <w:numId w:val="28"/>
              </w:numPr>
              <w:snapToGrid w:val="0"/>
              <w:spacing w:before="0" w:line="240" w:lineRule="auto"/>
              <w:rPr>
                <w:rFonts w:eastAsia="Malgun Gothic" w:cs="Times"/>
                <w:lang w:eastAsia="x-none"/>
              </w:rPr>
            </w:pPr>
            <w:r w:rsidRPr="00900673">
              <w:rPr>
                <w:rFonts w:eastAsia="Malgun Gothic" w:cs="Times"/>
                <w:lang w:eastAsia="ja-JP"/>
              </w:rPr>
              <w:t xml:space="preserve">Alt.3-1: </w:t>
            </w:r>
          </w:p>
          <w:p w14:paraId="384888DD" w14:textId="77777777" w:rsidR="00900673" w:rsidRPr="00900673" w:rsidRDefault="00900673" w:rsidP="00900673">
            <w:pPr>
              <w:numPr>
                <w:ilvl w:val="3"/>
                <w:numId w:val="28"/>
              </w:numPr>
              <w:snapToGrid w:val="0"/>
              <w:spacing w:before="0" w:line="240" w:lineRule="auto"/>
              <w:rPr>
                <w:rFonts w:eastAsia="Malgun Gothic" w:cs="Times"/>
                <w:lang w:eastAsia="x-none"/>
              </w:rPr>
            </w:pPr>
            <w:r w:rsidRPr="00900673">
              <w:rPr>
                <w:rFonts w:eastAsia="Malgun Gothic" w:cs="Times"/>
                <w:lang w:eastAsia="x-none"/>
              </w:rPr>
              <w:t>If RAN1 agree row 26-27 without MU restriction,</w:t>
            </w:r>
          </w:p>
          <w:p w14:paraId="51B76944" w14:textId="77777777" w:rsidR="00900673" w:rsidRPr="00900673" w:rsidRDefault="00900673" w:rsidP="00900673">
            <w:pPr>
              <w:numPr>
                <w:ilvl w:val="4"/>
                <w:numId w:val="28"/>
              </w:numPr>
              <w:snapToGrid w:val="0"/>
              <w:spacing w:before="0" w:line="240" w:lineRule="auto"/>
              <w:rPr>
                <w:rFonts w:eastAsia="Malgun Gothic" w:cs="Times"/>
                <w:lang w:eastAsia="x-none"/>
              </w:rPr>
            </w:pPr>
            <w:r w:rsidRPr="00900673">
              <w:rPr>
                <w:rFonts w:eastAsia="Malgun Gothic" w:cs="Times"/>
                <w:lang w:eastAsia="x-none"/>
              </w:rPr>
              <w:t>Support row 81-82 without MU restriction.</w:t>
            </w:r>
          </w:p>
          <w:p w14:paraId="044E38FD" w14:textId="77777777" w:rsidR="00900673" w:rsidRPr="00900673" w:rsidRDefault="00900673" w:rsidP="00900673">
            <w:pPr>
              <w:numPr>
                <w:ilvl w:val="3"/>
                <w:numId w:val="28"/>
              </w:numPr>
              <w:snapToGrid w:val="0"/>
              <w:spacing w:before="0" w:line="240" w:lineRule="auto"/>
              <w:rPr>
                <w:rFonts w:eastAsia="Malgun Gothic" w:cs="Times"/>
                <w:lang w:eastAsia="x-none"/>
              </w:rPr>
            </w:pPr>
            <w:r w:rsidRPr="00900673">
              <w:rPr>
                <w:rFonts w:eastAsia="Malgun Gothic" w:cs="Times"/>
                <w:lang w:eastAsia="x-none"/>
              </w:rPr>
              <w:t>Else,</w:t>
            </w:r>
          </w:p>
          <w:p w14:paraId="47ECE8DF" w14:textId="77777777" w:rsidR="00900673" w:rsidRPr="00900673" w:rsidRDefault="00900673" w:rsidP="00900673">
            <w:pPr>
              <w:numPr>
                <w:ilvl w:val="4"/>
                <w:numId w:val="28"/>
              </w:numPr>
              <w:snapToGrid w:val="0"/>
              <w:spacing w:before="0" w:line="240" w:lineRule="auto"/>
              <w:rPr>
                <w:rFonts w:eastAsia="Malgun Gothic" w:cs="Times"/>
                <w:lang w:eastAsia="x-none"/>
              </w:rPr>
            </w:pPr>
            <w:r w:rsidRPr="00900673">
              <w:rPr>
                <w:rFonts w:eastAsia="Malgun Gothic" w:cs="Times"/>
                <w:lang w:eastAsia="x-none"/>
              </w:rPr>
              <w:t>Remove row 81-82.</w:t>
            </w:r>
          </w:p>
          <w:p w14:paraId="66AE9E3B" w14:textId="77777777" w:rsidR="00900673" w:rsidRPr="00900673" w:rsidRDefault="00900673" w:rsidP="00900673">
            <w:pPr>
              <w:numPr>
                <w:ilvl w:val="2"/>
                <w:numId w:val="28"/>
              </w:numPr>
              <w:snapToGrid w:val="0"/>
              <w:spacing w:before="0" w:line="240" w:lineRule="auto"/>
              <w:rPr>
                <w:rFonts w:eastAsia="Malgun Gothic" w:cs="Times"/>
                <w:lang w:eastAsia="ja-JP"/>
              </w:rPr>
            </w:pPr>
            <w:r w:rsidRPr="00900673">
              <w:rPr>
                <w:rFonts w:eastAsia="Malgun Gothic" w:cs="Times"/>
                <w:lang w:eastAsia="ja-JP"/>
              </w:rPr>
              <w:t>Alt.3-2: Remove 81-82.</w:t>
            </w:r>
          </w:p>
          <w:p w14:paraId="53F93ADD" w14:textId="77777777" w:rsidR="00900673" w:rsidRPr="00900673" w:rsidRDefault="00900673" w:rsidP="00900673">
            <w:pPr>
              <w:numPr>
                <w:ilvl w:val="1"/>
                <w:numId w:val="28"/>
              </w:numPr>
              <w:snapToGrid w:val="0"/>
              <w:spacing w:before="0" w:line="240" w:lineRule="auto"/>
              <w:rPr>
                <w:rFonts w:eastAsia="Malgun Gothic" w:cs="Times"/>
                <w:lang w:eastAsia="x-none"/>
              </w:rPr>
            </w:pPr>
            <w:r w:rsidRPr="00900673">
              <w:rPr>
                <w:rFonts w:eastAsia="Malgun Gothic" w:cs="Times"/>
                <w:lang w:eastAsia="x-none"/>
              </w:rPr>
              <w:t>4) [Remove row 83.]</w:t>
            </w:r>
          </w:p>
          <w:p w14:paraId="1B540CAD" w14:textId="77777777" w:rsidR="00900673" w:rsidRPr="00900673" w:rsidRDefault="00900673" w:rsidP="00900673">
            <w:pPr>
              <w:numPr>
                <w:ilvl w:val="0"/>
                <w:numId w:val="28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900673">
              <w:rPr>
                <w:rFonts w:cs="Times"/>
                <w:lang w:eastAsia="zh-CN"/>
              </w:rPr>
              <w:t xml:space="preserve">For 2CW, </w:t>
            </w:r>
          </w:p>
          <w:p w14:paraId="0276FAE7" w14:textId="77777777" w:rsidR="00900673" w:rsidRPr="00900673" w:rsidRDefault="00900673" w:rsidP="00900673">
            <w:pPr>
              <w:numPr>
                <w:ilvl w:val="1"/>
                <w:numId w:val="28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900673">
              <w:rPr>
                <w:rFonts w:cs="Times"/>
                <w:lang w:eastAsia="zh-CN"/>
              </w:rPr>
              <w:t>5 [Remove row 0-3.]</w:t>
            </w:r>
          </w:p>
          <w:p w14:paraId="29843048" w14:textId="77777777" w:rsidR="00900673" w:rsidRPr="00900673" w:rsidRDefault="00900673" w:rsidP="00900673">
            <w:pPr>
              <w:numPr>
                <w:ilvl w:val="1"/>
                <w:numId w:val="28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900673">
              <w:rPr>
                <w:rFonts w:eastAsia="Malgun Gothic" w:cs="Times"/>
                <w:lang w:eastAsia="x-none"/>
              </w:rPr>
              <w:t xml:space="preserve">6) </w:t>
            </w:r>
            <w:r w:rsidRPr="00900673">
              <w:rPr>
                <w:rFonts w:eastAsia="Malgun Gothic" w:cs="Times"/>
                <w:strike/>
                <w:lang w:eastAsia="x-none"/>
              </w:rPr>
              <w:t xml:space="preserve">Support row 20-23 if row 4-7 are supported for eType1 </w:t>
            </w:r>
            <w:proofErr w:type="spellStart"/>
            <w:r w:rsidRPr="00900673">
              <w:rPr>
                <w:rFonts w:eastAsia="Malgun Gothic" w:cs="Times"/>
                <w:i/>
                <w:iCs/>
                <w:strike/>
                <w:lang w:eastAsia="x-none"/>
              </w:rPr>
              <w:t>maxLength</w:t>
            </w:r>
            <w:proofErr w:type="spellEnd"/>
            <w:r w:rsidRPr="00900673">
              <w:rPr>
                <w:rFonts w:eastAsia="Malgun Gothic" w:cs="Times"/>
                <w:strike/>
                <w:lang w:eastAsia="x-none"/>
              </w:rPr>
              <w:t>=1.</w:t>
            </w:r>
            <w:r w:rsidRPr="00900673">
              <w:rPr>
                <w:rFonts w:eastAsia="Malgun Gothic" w:cs="Times"/>
                <w:lang w:eastAsia="x-none"/>
              </w:rPr>
              <w:t xml:space="preserve"> </w:t>
            </w:r>
            <w:r w:rsidRPr="00900673">
              <w:rPr>
                <w:rFonts w:eastAsia="Malgun Gothic" w:cs="Times"/>
                <w:strike/>
                <w:lang w:eastAsia="x-none"/>
              </w:rPr>
              <w:t>Else,</w:t>
            </w:r>
            <w:r w:rsidRPr="00900673">
              <w:rPr>
                <w:rFonts w:eastAsia="Malgun Gothic" w:cs="Times"/>
                <w:lang w:eastAsia="x-none"/>
              </w:rPr>
              <w:t xml:space="preserve"> remove row 20-23.</w:t>
            </w:r>
          </w:p>
          <w:p w14:paraId="4F3D151F" w14:textId="77777777" w:rsidR="00900673" w:rsidRPr="00900673" w:rsidRDefault="00900673" w:rsidP="00900673">
            <w:pPr>
              <w:numPr>
                <w:ilvl w:val="1"/>
                <w:numId w:val="28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900673">
              <w:rPr>
                <w:rFonts w:eastAsia="Malgun Gothic" w:cs="Times"/>
                <w:lang w:eastAsia="x-none"/>
              </w:rPr>
              <w:t>7) Down select from the following:</w:t>
            </w:r>
          </w:p>
          <w:p w14:paraId="7560245E" w14:textId="77777777" w:rsidR="00900673" w:rsidRPr="00900673" w:rsidRDefault="00900673" w:rsidP="00900673">
            <w:pPr>
              <w:numPr>
                <w:ilvl w:val="2"/>
                <w:numId w:val="28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900673">
              <w:rPr>
                <w:rFonts w:eastAsia="Malgun Gothic" w:cs="Times"/>
                <w:lang w:eastAsia="x-none"/>
              </w:rPr>
              <w:t>Alt.7-1: Support row 8-19 and remove row 24-35.</w:t>
            </w:r>
          </w:p>
          <w:p w14:paraId="04602FC0" w14:textId="77777777" w:rsidR="00900673" w:rsidRPr="00900673" w:rsidRDefault="00900673" w:rsidP="00900673">
            <w:pPr>
              <w:numPr>
                <w:ilvl w:val="2"/>
                <w:numId w:val="28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900673">
              <w:rPr>
                <w:rFonts w:eastAsia="Malgun Gothic" w:cs="Times"/>
                <w:lang w:eastAsia="x-none"/>
              </w:rPr>
              <w:t>Alt.7-2: Support row 24-35 and remove row 8-19.</w:t>
            </w:r>
          </w:p>
          <w:p w14:paraId="79148721" w14:textId="77777777" w:rsidR="00900673" w:rsidRPr="00900673" w:rsidRDefault="00900673" w:rsidP="00900673">
            <w:pPr>
              <w:numPr>
                <w:ilvl w:val="2"/>
                <w:numId w:val="28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900673">
              <w:rPr>
                <w:rFonts w:cs="Times"/>
                <w:lang w:eastAsia="zh-CN"/>
              </w:rPr>
              <w:t>Alt.7-3: Remove row 8-19 and 24-35.</w:t>
            </w:r>
          </w:p>
          <w:p w14:paraId="2390E78A" w14:textId="77777777" w:rsidR="00900673" w:rsidRPr="00DB7CBA" w:rsidRDefault="00900673" w:rsidP="00900673">
            <w:pPr>
              <w:numPr>
                <w:ilvl w:val="1"/>
                <w:numId w:val="28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900673">
              <w:rPr>
                <w:rFonts w:eastAsia="Malgun Gothic" w:cs="Times"/>
                <w:lang w:eastAsia="x-none"/>
              </w:rPr>
              <w:t xml:space="preserve">8) </w:t>
            </w:r>
            <w:r w:rsidRPr="00900673">
              <w:rPr>
                <w:rFonts w:eastAsia="Malgun Gothic" w:cs="Times"/>
                <w:strike/>
                <w:lang w:eastAsia="x-none"/>
              </w:rPr>
              <w:t xml:space="preserve">Support row 36-37 if row 8-9 are supported for eType1 </w:t>
            </w:r>
            <w:proofErr w:type="spellStart"/>
            <w:r w:rsidRPr="00900673">
              <w:rPr>
                <w:rFonts w:eastAsia="Malgun Gothic" w:cs="Times"/>
                <w:i/>
                <w:iCs/>
                <w:strike/>
                <w:lang w:eastAsia="x-none"/>
              </w:rPr>
              <w:t>maxLength</w:t>
            </w:r>
            <w:proofErr w:type="spellEnd"/>
            <w:r w:rsidRPr="00900673">
              <w:rPr>
                <w:rFonts w:eastAsia="Malgun Gothic" w:cs="Times"/>
                <w:strike/>
                <w:lang w:eastAsia="x-none"/>
              </w:rPr>
              <w:t>=1. Else,</w:t>
            </w:r>
            <w:r w:rsidRPr="00900673">
              <w:rPr>
                <w:rFonts w:eastAsia="Malgun Gothic" w:cs="Times"/>
                <w:lang w:eastAsia="x-none"/>
              </w:rPr>
              <w:t xml:space="preserve"> remove row 36-37.</w:t>
            </w:r>
          </w:p>
          <w:p w14:paraId="0F1F0B48" w14:textId="77777777" w:rsidR="00DB7CBA" w:rsidRDefault="00DB7CBA" w:rsidP="00DB7CBA">
            <w:pPr>
              <w:snapToGrid w:val="0"/>
              <w:spacing w:before="0" w:line="240" w:lineRule="auto"/>
              <w:rPr>
                <w:rFonts w:eastAsia="Malgun Gothic" w:cs="Times"/>
                <w:lang w:eastAsia="x-none"/>
              </w:rPr>
            </w:pPr>
          </w:p>
          <w:p w14:paraId="0A8C52FB" w14:textId="77777777" w:rsidR="00735983" w:rsidRDefault="00735983" w:rsidP="00735983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highlight w:val="darkYellow"/>
                <w:lang w:eastAsia="zh-CN"/>
              </w:rPr>
              <w:t>Working Assumption</w:t>
            </w:r>
          </w:p>
          <w:p w14:paraId="44581C62" w14:textId="77777777" w:rsidR="00735983" w:rsidRDefault="00735983" w:rsidP="00735983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For the antenna ports indication in Rel.18 eType1 DMRS ports with </w:t>
            </w:r>
            <w:proofErr w:type="spellStart"/>
            <w:r>
              <w:rPr>
                <w:rFonts w:eastAsia="SimSun"/>
                <w:i/>
                <w:iCs/>
                <w:lang w:eastAsia="zh-CN"/>
              </w:rPr>
              <w:t>maxLength</w:t>
            </w:r>
            <w:proofErr w:type="spellEnd"/>
            <w:r>
              <w:rPr>
                <w:rFonts w:eastAsia="SimSun"/>
                <w:lang w:eastAsia="zh-CN"/>
              </w:rPr>
              <w:t xml:space="preserve"> = 2 for PDSCH, at least for S-TRP case, for case 2) in RAN1#113 agreement,</w:t>
            </w:r>
          </w:p>
          <w:p w14:paraId="0345B419" w14:textId="77777777" w:rsidR="00735983" w:rsidRDefault="00735983" w:rsidP="00735983">
            <w:pPr>
              <w:numPr>
                <w:ilvl w:val="0"/>
                <w:numId w:val="24"/>
              </w:numPr>
              <w:rPr>
                <w:rFonts w:eastAsia="SimSun"/>
                <w:lang w:eastAsia="zh-CN"/>
              </w:rPr>
            </w:pPr>
            <w:r>
              <w:rPr>
                <w:rFonts w:eastAsia="Malgun Gothic"/>
              </w:rPr>
              <w:t xml:space="preserve">For 1CW, </w:t>
            </w:r>
          </w:p>
          <w:p w14:paraId="241AC40D" w14:textId="77777777" w:rsidR="00735983" w:rsidRDefault="00735983" w:rsidP="00735983">
            <w:pPr>
              <w:numPr>
                <w:ilvl w:val="1"/>
                <w:numId w:val="24"/>
              </w:numPr>
              <w:spacing w:before="0" w:line="240" w:lineRule="auto"/>
              <w:rPr>
                <w:rFonts w:eastAsia="SimSun"/>
                <w:lang w:eastAsia="zh-CN"/>
              </w:rPr>
            </w:pPr>
            <w:r>
              <w:rPr>
                <w:rFonts w:eastAsia="Malgun Gothic"/>
              </w:rPr>
              <w:t xml:space="preserve">2) For row 24-30, 55-60, 69-80, support at least row 73-80 without MU restriction. Support row 24-30 with MU restriction (UE does not expect to be </w:t>
            </w:r>
            <w:proofErr w:type="spellStart"/>
            <w:r>
              <w:rPr>
                <w:rFonts w:eastAsia="Malgun Gothic"/>
              </w:rPr>
              <w:t>coscheduled</w:t>
            </w:r>
            <w:proofErr w:type="spellEnd"/>
            <w:r>
              <w:rPr>
                <w:rFonts w:eastAsia="Malgun Gothic"/>
              </w:rPr>
              <w:t xml:space="preserve"> with another UE in the same CDM group). Remove row 55-60.</w:t>
            </w:r>
          </w:p>
          <w:p w14:paraId="31DFFD91" w14:textId="77777777" w:rsidR="00735983" w:rsidRDefault="00735983" w:rsidP="00735983">
            <w:pPr>
              <w:numPr>
                <w:ilvl w:val="2"/>
                <w:numId w:val="24"/>
              </w:numPr>
              <w:spacing w:before="0" w:line="240" w:lineRule="auto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ja-JP"/>
              </w:rPr>
              <w:t xml:space="preserve">FFS: for row </w:t>
            </w:r>
            <w:r>
              <w:rPr>
                <w:rFonts w:eastAsia="Malgun Gothic"/>
              </w:rPr>
              <w:t>69-72</w:t>
            </w:r>
          </w:p>
          <w:p w14:paraId="38D98265" w14:textId="77777777" w:rsidR="002E5BFA" w:rsidRDefault="002E5BFA" w:rsidP="00900673">
            <w:pPr>
              <w:spacing w:before="0" w:line="240" w:lineRule="auto"/>
              <w:rPr>
                <w:lang w:eastAsia="zh-CN"/>
              </w:rPr>
            </w:pPr>
          </w:p>
        </w:tc>
      </w:tr>
    </w:tbl>
    <w:p w14:paraId="0981574F" w14:textId="77777777" w:rsidR="002E5BFA" w:rsidRDefault="002E5BFA" w:rsidP="006E1CAA">
      <w:pPr>
        <w:rPr>
          <w:lang w:eastAsia="zh-CN"/>
        </w:rPr>
      </w:pPr>
    </w:p>
    <w:p w14:paraId="77948932" w14:textId="5DAC81C9" w:rsidR="00EC3A2E" w:rsidRDefault="001134B3" w:rsidP="006E1CAA">
      <w:pPr>
        <w:rPr>
          <w:lang w:eastAsia="zh-CN"/>
        </w:rPr>
      </w:pPr>
      <w:r w:rsidRPr="001134B3">
        <w:rPr>
          <w:lang w:eastAsia="zh-CN"/>
        </w:rPr>
        <w:t>For the down</w:t>
      </w:r>
      <w:r>
        <w:rPr>
          <w:lang w:eastAsia="zh-CN"/>
        </w:rPr>
        <w:t>-</w:t>
      </w:r>
      <w:r w:rsidRPr="001134B3">
        <w:rPr>
          <w:lang w:eastAsia="zh-CN"/>
        </w:rPr>
        <w:t>selection</w:t>
      </w:r>
      <w:r w:rsidR="00735983">
        <w:rPr>
          <w:lang w:eastAsia="zh-CN"/>
        </w:rPr>
        <w:t xml:space="preserve"> in the first agreement</w:t>
      </w:r>
      <w:r w:rsidR="00CA69D5">
        <w:rPr>
          <w:lang w:eastAsia="zh-CN"/>
        </w:rPr>
        <w:t xml:space="preserve"> for 3) row 81-82</w:t>
      </w:r>
      <w:r>
        <w:rPr>
          <w:lang w:eastAsia="zh-CN"/>
        </w:rPr>
        <w:t xml:space="preserve">, </w:t>
      </w:r>
      <w:r w:rsidR="006C1E3A">
        <w:rPr>
          <w:lang w:eastAsia="zh-CN"/>
        </w:rPr>
        <w:t>Alt-</w:t>
      </w:r>
      <w:r w:rsidR="001146E2">
        <w:rPr>
          <w:lang w:eastAsia="zh-CN"/>
        </w:rPr>
        <w:t xml:space="preserve">3-2 i.e., </w:t>
      </w:r>
      <w:r w:rsidR="00775ECD">
        <w:rPr>
          <w:lang w:eastAsia="zh-CN"/>
        </w:rPr>
        <w:t>prefer to remove rows 81-82</w:t>
      </w:r>
      <w:r w:rsidR="001146E2">
        <w:rPr>
          <w:lang w:eastAsia="zh-CN"/>
        </w:rPr>
        <w:t xml:space="preserve">. </w:t>
      </w:r>
      <w:r w:rsidR="00CC5830">
        <w:rPr>
          <w:lang w:eastAsia="zh-CN"/>
        </w:rPr>
        <w:t xml:space="preserve">For the two codeword case, </w:t>
      </w:r>
      <w:r w:rsidR="006F239C">
        <w:rPr>
          <w:lang w:eastAsia="zh-CN"/>
        </w:rPr>
        <w:t>we support Alt-</w:t>
      </w:r>
      <w:r w:rsidR="00D45B2F">
        <w:rPr>
          <w:lang w:eastAsia="zh-CN"/>
        </w:rPr>
        <w:t xml:space="preserve">7-1 since it provides </w:t>
      </w:r>
      <w:r w:rsidR="00054E2B">
        <w:rPr>
          <w:lang w:eastAsia="zh-CN"/>
        </w:rPr>
        <w:t>scheduling flexibility</w:t>
      </w:r>
      <w:r w:rsidR="00824146">
        <w:rPr>
          <w:lang w:eastAsia="zh-CN"/>
        </w:rPr>
        <w:t>.</w:t>
      </w:r>
      <w:r w:rsidR="008A4545">
        <w:rPr>
          <w:lang w:eastAsia="zh-CN"/>
        </w:rPr>
        <w:t xml:space="preserve"> The WA for the</w:t>
      </w:r>
      <w:r w:rsidR="003F0798">
        <w:rPr>
          <w:lang w:eastAsia="zh-CN"/>
        </w:rPr>
        <w:t xml:space="preserve"> 1CW rows 24-30, 55-60, 69-80 can be confirmed and for the FFS, we support rows </w:t>
      </w:r>
      <w:r w:rsidR="00A85DFC">
        <w:rPr>
          <w:lang w:eastAsia="zh-CN"/>
        </w:rPr>
        <w:t>69-70.</w:t>
      </w:r>
    </w:p>
    <w:p w14:paraId="44E9BA4E" w14:textId="77777777" w:rsidR="00012CF5" w:rsidRPr="001134B3" w:rsidRDefault="00012CF5" w:rsidP="006E1CAA">
      <w:pPr>
        <w:rPr>
          <w:lang w:eastAsia="zh-CN"/>
        </w:rPr>
      </w:pPr>
    </w:p>
    <w:p w14:paraId="4FE9B272" w14:textId="668A4216" w:rsidR="00900673" w:rsidRDefault="00B25408" w:rsidP="00B25408">
      <w:pPr>
        <w:pStyle w:val="ListParagraph"/>
        <w:numPr>
          <w:ilvl w:val="0"/>
          <w:numId w:val="12"/>
        </w:numPr>
        <w:rPr>
          <w:b/>
          <w:bCs/>
          <w:lang w:eastAsia="zh-CN"/>
        </w:rPr>
      </w:pPr>
      <w:r>
        <w:rPr>
          <w:b/>
          <w:bCs/>
          <w:lang w:eastAsia="zh-CN"/>
        </w:rPr>
        <w:t>For eType-1</w:t>
      </w:r>
      <w:r w:rsidR="00717496">
        <w:rPr>
          <w:b/>
          <w:bCs/>
          <w:lang w:eastAsia="zh-CN"/>
        </w:rPr>
        <w:t xml:space="preserve"> DMRS with </w:t>
      </w:r>
      <w:proofErr w:type="spellStart"/>
      <w:r w:rsidR="00717496">
        <w:rPr>
          <w:b/>
          <w:bCs/>
          <w:lang w:eastAsia="zh-CN"/>
        </w:rPr>
        <w:t>maxLength</w:t>
      </w:r>
      <w:proofErr w:type="spellEnd"/>
      <w:r w:rsidR="00717496">
        <w:rPr>
          <w:b/>
          <w:bCs/>
          <w:lang w:eastAsia="zh-CN"/>
        </w:rPr>
        <w:t>=2, support</w:t>
      </w:r>
      <w:r w:rsidR="00B26945">
        <w:rPr>
          <w:b/>
          <w:bCs/>
          <w:lang w:eastAsia="zh-CN"/>
        </w:rPr>
        <w:t xml:space="preserve"> Alt.</w:t>
      </w:r>
      <w:r w:rsidR="00816E19">
        <w:rPr>
          <w:b/>
          <w:bCs/>
          <w:lang w:eastAsia="zh-CN"/>
        </w:rPr>
        <w:t xml:space="preserve">3-2 and 7-1. </w:t>
      </w:r>
    </w:p>
    <w:p w14:paraId="0ADED4BC" w14:textId="77777777" w:rsidR="005D221E" w:rsidRDefault="005D221E" w:rsidP="005D221E">
      <w:pPr>
        <w:pStyle w:val="ListParagraph"/>
        <w:numPr>
          <w:ilvl w:val="0"/>
          <w:numId w:val="0"/>
        </w:numPr>
        <w:ind w:left="720"/>
        <w:rPr>
          <w:b/>
          <w:bCs/>
          <w:lang w:eastAsia="zh-CN"/>
        </w:rPr>
      </w:pPr>
    </w:p>
    <w:p w14:paraId="2D732AA4" w14:textId="2193DDB5" w:rsidR="00B26945" w:rsidRDefault="00B26945" w:rsidP="00B25408">
      <w:pPr>
        <w:pStyle w:val="ListParagraph"/>
        <w:numPr>
          <w:ilvl w:val="0"/>
          <w:numId w:val="12"/>
        </w:num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For eType-1 DMRS with </w:t>
      </w:r>
      <w:proofErr w:type="spellStart"/>
      <w:r>
        <w:rPr>
          <w:b/>
          <w:bCs/>
          <w:lang w:eastAsia="zh-CN"/>
        </w:rPr>
        <w:t>maxLength</w:t>
      </w:r>
      <w:proofErr w:type="spellEnd"/>
      <w:r>
        <w:rPr>
          <w:b/>
          <w:bCs/>
          <w:lang w:eastAsia="zh-CN"/>
        </w:rPr>
        <w:t>=2</w:t>
      </w:r>
      <w:r w:rsidR="00AE23AC">
        <w:rPr>
          <w:b/>
          <w:bCs/>
          <w:lang w:eastAsia="zh-CN"/>
        </w:rPr>
        <w:t>, confirm the working assumption</w:t>
      </w:r>
      <w:r w:rsidR="008A4545">
        <w:rPr>
          <w:b/>
          <w:bCs/>
          <w:lang w:eastAsia="zh-CN"/>
        </w:rPr>
        <w:t xml:space="preserve">. </w:t>
      </w:r>
      <w:r w:rsidR="00A85DFC">
        <w:rPr>
          <w:b/>
          <w:bCs/>
          <w:lang w:eastAsia="zh-CN"/>
        </w:rPr>
        <w:t>Additionally support to keep rows 69-70</w:t>
      </w:r>
      <w:r w:rsidR="005D221E">
        <w:rPr>
          <w:b/>
          <w:bCs/>
          <w:lang w:eastAsia="zh-CN"/>
        </w:rPr>
        <w:t>.</w:t>
      </w:r>
    </w:p>
    <w:p w14:paraId="5AF6BDC1" w14:textId="77777777" w:rsidR="00816E19" w:rsidRPr="00B25408" w:rsidRDefault="00816E19" w:rsidP="00816E19">
      <w:pPr>
        <w:pStyle w:val="ListParagraph"/>
        <w:numPr>
          <w:ilvl w:val="0"/>
          <w:numId w:val="0"/>
        </w:numPr>
        <w:ind w:left="720"/>
        <w:rPr>
          <w:b/>
          <w:bCs/>
          <w:lang w:eastAsia="zh-CN"/>
        </w:rPr>
      </w:pPr>
    </w:p>
    <w:p w14:paraId="180FE7FB" w14:textId="3B9502F1" w:rsidR="007166D6" w:rsidRDefault="007166D6" w:rsidP="007166D6">
      <w:pPr>
        <w:pStyle w:val="Heading3"/>
        <w:ind w:left="0" w:firstLine="0"/>
        <w:rPr>
          <w:lang w:eastAsia="zh-CN"/>
        </w:rPr>
      </w:pPr>
      <w:proofErr w:type="spellStart"/>
      <w:r>
        <w:rPr>
          <w:lang w:eastAsia="zh-CN"/>
        </w:rPr>
        <w:t>eType</w:t>
      </w:r>
      <w:proofErr w:type="spellEnd"/>
      <w:r>
        <w:rPr>
          <w:lang w:eastAsia="zh-CN"/>
        </w:rPr>
        <w:t xml:space="preserve"> </w:t>
      </w:r>
      <w:r w:rsidR="00FA0C0E">
        <w:rPr>
          <w:lang w:eastAsia="zh-CN"/>
        </w:rPr>
        <w:t>2</w:t>
      </w:r>
      <w:r>
        <w:rPr>
          <w:lang w:eastAsia="zh-CN"/>
        </w:rPr>
        <w:t xml:space="preserve"> DM-RS Antenna Port Indication Tables </w:t>
      </w:r>
    </w:p>
    <w:p w14:paraId="65BEE942" w14:textId="1F2F64BB" w:rsidR="00002468" w:rsidRPr="00002468" w:rsidRDefault="00002468" w:rsidP="00002468">
      <w:pPr>
        <w:rPr>
          <w:bCs/>
          <w:szCs w:val="22"/>
          <w:lang w:val="en-US" w:eastAsia="zh-CN" w:bidi="hi-IN"/>
        </w:rPr>
      </w:pPr>
      <w:r>
        <w:rPr>
          <w:bCs/>
          <w:szCs w:val="22"/>
          <w:lang w:val="en-US" w:eastAsia="zh-CN" w:bidi="hi-IN"/>
        </w:rPr>
        <w:t>F</w:t>
      </w:r>
      <w:r w:rsidRPr="00002468">
        <w:rPr>
          <w:bCs/>
          <w:szCs w:val="22"/>
          <w:lang w:val="en-US" w:eastAsia="zh-CN" w:bidi="hi-IN"/>
        </w:rPr>
        <w:t xml:space="preserve">or </w:t>
      </w:r>
      <w:proofErr w:type="spellStart"/>
      <w:r w:rsidRPr="00002468">
        <w:rPr>
          <w:bCs/>
          <w:szCs w:val="22"/>
          <w:lang w:val="en-US" w:eastAsia="zh-CN" w:bidi="hi-IN"/>
        </w:rPr>
        <w:t>eType</w:t>
      </w:r>
      <w:proofErr w:type="spellEnd"/>
      <w:r w:rsidRPr="00002468">
        <w:rPr>
          <w:bCs/>
          <w:szCs w:val="22"/>
          <w:lang w:val="en-US" w:eastAsia="zh-CN" w:bidi="hi-IN"/>
        </w:rPr>
        <w:t xml:space="preserve"> 2 DM-RS with </w:t>
      </w:r>
      <w:proofErr w:type="spellStart"/>
      <w:r w:rsidRPr="00002468">
        <w:rPr>
          <w:bCs/>
          <w:i/>
          <w:iCs/>
          <w:szCs w:val="22"/>
          <w:lang w:val="en-US" w:eastAsia="zh-CN" w:bidi="hi-IN"/>
        </w:rPr>
        <w:t>maxLength</w:t>
      </w:r>
      <w:proofErr w:type="spellEnd"/>
      <w:r w:rsidRPr="00002468">
        <w:rPr>
          <w:bCs/>
          <w:szCs w:val="22"/>
          <w:lang w:val="en-US" w:eastAsia="zh-CN" w:bidi="hi-IN"/>
        </w:rPr>
        <w:t xml:space="preserve">=1, the following additional entries for antenna port indication </w:t>
      </w:r>
      <w:r w:rsidRPr="00002468">
        <w:rPr>
          <w:szCs w:val="22"/>
          <w:lang w:val="en-US" w:eastAsia="zh-CN" w:bidi="hi-IN"/>
        </w:rPr>
        <w:t xml:space="preserve">Table 7.3.1.2.2-3/Table 7.3.1.2.2-3A </w:t>
      </w:r>
      <w:r w:rsidR="00783470">
        <w:rPr>
          <w:szCs w:val="22"/>
          <w:lang w:val="en-US" w:eastAsia="zh-CN" w:bidi="hi-IN"/>
        </w:rPr>
        <w:fldChar w:fldCharType="begin"/>
      </w:r>
      <w:r w:rsidR="00783470">
        <w:rPr>
          <w:szCs w:val="22"/>
          <w:lang w:val="en-US" w:eastAsia="zh-CN" w:bidi="hi-IN"/>
        </w:rPr>
        <w:instrText xml:space="preserve"> REF _Ref118645593 \r \h </w:instrText>
      </w:r>
      <w:r w:rsidR="00783470">
        <w:rPr>
          <w:szCs w:val="22"/>
          <w:lang w:val="en-US" w:eastAsia="zh-CN" w:bidi="hi-IN"/>
        </w:rPr>
      </w:r>
      <w:r w:rsidR="00783470">
        <w:rPr>
          <w:szCs w:val="22"/>
          <w:lang w:val="en-US" w:eastAsia="zh-CN" w:bidi="hi-IN"/>
        </w:rPr>
        <w:fldChar w:fldCharType="separate"/>
      </w:r>
      <w:r w:rsidR="00135257">
        <w:rPr>
          <w:szCs w:val="22"/>
          <w:lang w:val="en-US" w:eastAsia="zh-CN" w:bidi="hi-IN"/>
        </w:rPr>
        <w:t>[5]</w:t>
      </w:r>
      <w:r w:rsidR="00783470">
        <w:rPr>
          <w:szCs w:val="22"/>
          <w:lang w:val="en-US" w:eastAsia="zh-CN" w:bidi="hi-IN"/>
        </w:rPr>
        <w:fldChar w:fldCharType="end"/>
      </w:r>
      <w:r w:rsidR="00783470">
        <w:rPr>
          <w:szCs w:val="22"/>
          <w:lang w:val="en-US" w:eastAsia="zh-CN" w:bidi="hi-IN"/>
        </w:rPr>
        <w:t xml:space="preserve"> </w:t>
      </w:r>
      <w:r w:rsidR="009C2BA3">
        <w:rPr>
          <w:szCs w:val="22"/>
          <w:lang w:val="en-US" w:eastAsia="zh-CN" w:bidi="hi-IN"/>
        </w:rPr>
        <w:t>can be considered</w:t>
      </w:r>
      <w:r w:rsidR="00135257">
        <w:rPr>
          <w:bCs/>
          <w:szCs w:val="22"/>
          <w:lang w:val="en-US" w:eastAsia="zh-CN" w:bidi="hi-IN"/>
        </w:rPr>
        <w:t>:</w:t>
      </w:r>
    </w:p>
    <w:p w14:paraId="68076357" w14:textId="77777777" w:rsidR="00002468" w:rsidRPr="00002468" w:rsidRDefault="00002468" w:rsidP="00002468">
      <w:pPr>
        <w:rPr>
          <w:b/>
          <w:szCs w:val="22"/>
          <w:u w:val="single"/>
          <w:lang w:val="en-US" w:eastAsia="zh-CN" w:bidi="hi-IN"/>
        </w:rPr>
      </w:pPr>
    </w:p>
    <w:p w14:paraId="7E7ADCB0" w14:textId="564506FD" w:rsidR="00002468" w:rsidRPr="00002468" w:rsidRDefault="00002468" w:rsidP="00002468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002468">
        <w:rPr>
          <w:rFonts w:ascii="Arial" w:eastAsia="Times New Roman" w:hAnsi="Arial"/>
          <w:b/>
          <w:lang w:eastAsia="zh-CN"/>
        </w:rPr>
        <w:t xml:space="preserve">Table </w:t>
      </w:r>
      <w:r w:rsidR="00EC5E66">
        <w:rPr>
          <w:rFonts w:ascii="Arial" w:eastAsia="Times New Roman" w:hAnsi="Arial"/>
          <w:b/>
          <w:lang w:eastAsia="zh-CN"/>
        </w:rPr>
        <w:t>3</w:t>
      </w:r>
      <w:r w:rsidRPr="00002468">
        <w:rPr>
          <w:rFonts w:ascii="Arial" w:eastAsia="Times New Roman" w:hAnsi="Arial"/>
          <w:b/>
          <w:lang w:eastAsia="zh-CN"/>
        </w:rPr>
        <w:t xml:space="preserve">: Antenna port(s) (1000 + DMRS port), </w:t>
      </w:r>
      <w:proofErr w:type="spellStart"/>
      <w:r w:rsidRPr="00002468">
        <w:rPr>
          <w:rFonts w:ascii="Arial" w:eastAsia="Times New Roman" w:hAnsi="Arial"/>
          <w:b/>
          <w:i/>
          <w:lang w:eastAsia="zh-CN"/>
        </w:rPr>
        <w:t>dmrs</w:t>
      </w:r>
      <w:proofErr w:type="spellEnd"/>
      <w:r w:rsidRPr="00002468">
        <w:rPr>
          <w:rFonts w:ascii="Arial" w:eastAsia="Times New Roman" w:hAnsi="Arial"/>
          <w:b/>
          <w:i/>
          <w:lang w:eastAsia="zh-CN"/>
        </w:rPr>
        <w:t>-Type</w:t>
      </w:r>
      <w:r w:rsidRPr="00002468">
        <w:rPr>
          <w:rFonts w:ascii="Arial" w:eastAsia="Times New Roman" w:hAnsi="Arial"/>
          <w:b/>
          <w:lang w:eastAsia="zh-CN"/>
        </w:rPr>
        <w:t xml:space="preserve">=2, </w:t>
      </w:r>
      <w:proofErr w:type="spellStart"/>
      <w:r w:rsidRPr="00002468">
        <w:rPr>
          <w:rFonts w:ascii="Arial" w:eastAsia="Times New Roman" w:hAnsi="Arial"/>
          <w:b/>
          <w:i/>
          <w:lang w:eastAsia="zh-CN"/>
        </w:rPr>
        <w:t>maxLength</w:t>
      </w:r>
      <w:proofErr w:type="spellEnd"/>
      <w:r w:rsidRPr="00002468">
        <w:rPr>
          <w:rFonts w:ascii="Arial" w:eastAsia="Times New Roman" w:hAnsi="Arial"/>
          <w:b/>
          <w:lang w:eastAsia="zh-CN"/>
        </w:rPr>
        <w:t>=1</w:t>
      </w:r>
    </w:p>
    <w:tbl>
      <w:tblPr>
        <w:tblW w:w="7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231"/>
        <w:gridCol w:w="1231"/>
        <w:gridCol w:w="1230"/>
        <w:gridCol w:w="1231"/>
        <w:gridCol w:w="1240"/>
      </w:tblGrid>
      <w:tr w:rsidR="00002468" w:rsidRPr="00002468" w14:paraId="70DC2ADA" w14:textId="77777777" w:rsidTr="00DB79D3">
        <w:trPr>
          <w:trHeight w:val="214"/>
          <w:jc w:val="center"/>
        </w:trPr>
        <w:tc>
          <w:tcPr>
            <w:tcW w:w="3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715535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78DEA319" w14:textId="77777777" w:rsidR="00002468" w:rsidRPr="00002468" w:rsidRDefault="00002468" w:rsidP="00002468">
            <w:pPr>
              <w:snapToGrid w:val="0"/>
              <w:spacing w:line="276" w:lineRule="auto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002468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1023F5EA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002468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3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9DC0FD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14:paraId="15017F7B" w14:textId="77777777" w:rsidR="00002468" w:rsidRPr="00002468" w:rsidRDefault="00002468" w:rsidP="00002468">
            <w:pPr>
              <w:snapToGrid w:val="0"/>
              <w:spacing w:line="276" w:lineRule="auto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002468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758455CA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002468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002468" w:rsidRPr="00002468" w14:paraId="5BCB654F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64F2CB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C32A7E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 xml:space="preserve">CDM group(s) </w:t>
            </w: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41E7F6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en-GB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6C8714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870BBD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en-GB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 xml:space="preserve">CDM group(s) </w:t>
            </w: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DA4D12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en-GB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</w:tr>
      <w:tr w:rsidR="00002468" w:rsidRPr="00002468" w14:paraId="6B15F246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343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D9D5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87B7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en-GB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en-GB"/>
              </w:rPr>
              <w:t>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27F5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sz w:val="18"/>
                <w:lang w:eastAsia="zh-CN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CFDA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en-GB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en-GB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9C9C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en-GB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en-GB"/>
              </w:rPr>
              <w:t>12-16</w:t>
            </w:r>
          </w:p>
        </w:tc>
      </w:tr>
      <w:tr w:rsidR="00002468" w:rsidRPr="00002468" w14:paraId="7261D30F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4CF5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31A3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23DD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B379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sz w:val="18"/>
                <w:lang w:eastAsia="zh-CN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E8CB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AAA9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12-17</w:t>
            </w:r>
          </w:p>
        </w:tc>
      </w:tr>
      <w:tr w:rsidR="00002468" w:rsidRPr="00002468" w14:paraId="0092DC0F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D319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283F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BB46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en-GB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43B9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sz w:val="18"/>
                <w:lang w:eastAsia="zh-CN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DB23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en-GB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en-GB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99C4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en-GB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en-GB"/>
              </w:rPr>
              <w:t>0-3,12</w:t>
            </w:r>
          </w:p>
        </w:tc>
      </w:tr>
      <w:tr w:rsidR="00002468" w:rsidRPr="00002468" w14:paraId="12D1B821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D57D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CC11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7B3C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80D4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6"/>
                <w:szCs w:val="16"/>
                <w:lang w:eastAsia="en-GB"/>
              </w:rPr>
            </w:pPr>
            <w:r w:rsidRPr="00002468">
              <w:rPr>
                <w:rFonts w:ascii="Arial" w:eastAsia="MS Mincho" w:hAnsi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26E0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</w:pPr>
            <w:r w:rsidRPr="00002468"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1B64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</w:pPr>
            <w:r w:rsidRPr="00002468"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  <w:t>0-3,12,13</w:t>
            </w:r>
          </w:p>
        </w:tc>
      </w:tr>
      <w:tr w:rsidR="00002468" w:rsidRPr="00002468" w14:paraId="416534C2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7394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A0F8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50BD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en-GB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4C3C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6"/>
                <w:szCs w:val="16"/>
                <w:lang w:eastAsia="en-GB"/>
              </w:rPr>
            </w:pPr>
            <w:r w:rsidRPr="00002468">
              <w:rPr>
                <w:rFonts w:ascii="Arial" w:eastAsia="MS Mincho" w:hAnsi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7103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</w:pPr>
            <w:r w:rsidRPr="00002468"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6A69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</w:pPr>
            <w:r w:rsidRPr="00002468"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  <w:t>0-3,12-14</w:t>
            </w:r>
          </w:p>
        </w:tc>
      </w:tr>
      <w:tr w:rsidR="00002468" w:rsidRPr="00002468" w14:paraId="563A0BB4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EA1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239F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4B47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A554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sz w:val="18"/>
                <w:lang w:eastAsia="zh-CN"/>
              </w:rPr>
              <w:t>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6CBF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9E12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0-3,12-15</w:t>
            </w:r>
          </w:p>
        </w:tc>
      </w:tr>
      <w:tr w:rsidR="00002468" w:rsidRPr="00002468" w14:paraId="10F5B844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D934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4714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A407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919D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sz w:val="18"/>
                <w:lang w:eastAsia="zh-CN"/>
              </w:rPr>
              <w:t>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EB42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17CB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0-5,12</w:t>
            </w:r>
          </w:p>
        </w:tc>
      </w:tr>
      <w:tr w:rsidR="00002468" w:rsidRPr="00002468" w14:paraId="02FE176A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C34C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1618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en-GB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8E9C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9BC2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sz w:val="18"/>
                <w:lang w:eastAsia="zh-CN"/>
              </w:rPr>
              <w:t>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5E4F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C7B4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0-5,12,13</w:t>
            </w:r>
          </w:p>
        </w:tc>
      </w:tr>
      <w:tr w:rsidR="00002468" w:rsidRPr="00002468" w14:paraId="4733156A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FADF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3426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7F4D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14,15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A395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79A6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AC12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6D4E516A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6C69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B703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B0C7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12-14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8F19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8387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BCE3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29FF2909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407F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450B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890B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12-15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40DE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3E45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AAB0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43B0B588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04ED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DCF3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42D9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6051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C309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38A3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2C3A7F40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0708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BBF0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ADBF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3DC4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900D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0257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65F45DF3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8434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A371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1D1C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AD22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FC1E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F405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34CF6518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101C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0466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8B35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350A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90BA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3671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1C3BC3F5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0D9B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BC83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D931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16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D9FC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6055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50CD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30697871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4EAB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C699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9234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BEB1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520F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E769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4E6A84D8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63F6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B733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E968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12,13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185D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A2F8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CF40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274CEF3B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2DF4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E186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C37F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14,15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B59A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C650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BE29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2B24B7E6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7716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59DD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4914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16,17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5D47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64E8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D246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2C24AE47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BEAF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0809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E72F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12-14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CC78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F2A2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FEEE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1ADDD1A7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AE04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8938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2B44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15-17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CEB4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CB1A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53B9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48D3EB2B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A74B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C7DA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EDB6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12-15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07BA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55A5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6413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27E0C94B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A84B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E64A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82B2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12,14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AA06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8D55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D7F7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1D44E793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FC50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8080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76A7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0,1,12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E1CC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3622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AD2F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7490F7BC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C3D9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46AE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5BF3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0,1,12,13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51D8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99C6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ED4A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655DA07F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EEEA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7E84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835F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0,1,12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78E7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01E4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8F12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528FDF87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04D2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E094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6403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0,1,12,13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7D31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79D3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4FE5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351F15D7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27FD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0EF8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15E2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0,1,12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7E7A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066D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8A64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57305BD7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A829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D235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26A1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0,1,12,13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AD34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7F00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1E68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07E85512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1BB2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7EA4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2089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2,3,14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0222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AE71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E199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7ACE4E3B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46A3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D6C5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31A3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2,3,14,15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0D89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1A03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A560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78088F0B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1F06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111C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102D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2,3,14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603E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18D1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F226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39625675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80EB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B52D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584A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2,3,14,15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D9A9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0CDF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B71A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6E9637A2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A3A5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9BF3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9D27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4,5,16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E63F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A2C8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865C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64E78133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353F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5ADF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0491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4,5,16,17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E334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0208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B2F7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528FEFEB" w14:textId="77777777" w:rsidTr="00DB79D3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68B5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9FCC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5038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12,14,15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3887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781E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1861" w14:textId="77777777" w:rsidR="00002468" w:rsidRPr="00002468" w:rsidRDefault="00002468" w:rsidP="00002468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</w:tbl>
    <w:p w14:paraId="4B9553C0" w14:textId="77777777" w:rsidR="007C0FF5" w:rsidRDefault="007C0FF5" w:rsidP="00816E19"/>
    <w:p w14:paraId="23292A16" w14:textId="096D9261" w:rsidR="00816E19" w:rsidRDefault="00816E19" w:rsidP="00816E19">
      <w:pPr>
        <w:rPr>
          <w:lang w:eastAsia="zh-CN"/>
        </w:rPr>
      </w:pPr>
      <w:r>
        <w:rPr>
          <w:lang w:eastAsia="zh-CN"/>
        </w:rPr>
        <w:t>The following agreement was made in RAN1#113:</w:t>
      </w:r>
    </w:p>
    <w:p w14:paraId="62F97F46" w14:textId="77777777" w:rsidR="009102BA" w:rsidRDefault="009102BA" w:rsidP="00816E19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7C0FF5" w14:paraId="04C24999" w14:textId="77777777" w:rsidTr="007C0FF5">
        <w:tc>
          <w:tcPr>
            <w:tcW w:w="10160" w:type="dxa"/>
          </w:tcPr>
          <w:p w14:paraId="10E82406" w14:textId="77777777" w:rsidR="00787373" w:rsidRPr="00787373" w:rsidRDefault="00787373" w:rsidP="00787373">
            <w:pPr>
              <w:spacing w:before="0" w:line="240" w:lineRule="auto"/>
              <w:rPr>
                <w:b/>
                <w:bCs/>
                <w:highlight w:val="green"/>
                <w:lang w:eastAsia="zh-CN"/>
              </w:rPr>
            </w:pPr>
            <w:r w:rsidRPr="00787373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34BAB29A" w14:textId="77777777" w:rsidR="00787373" w:rsidRPr="00787373" w:rsidRDefault="00787373" w:rsidP="00787373">
            <w:pPr>
              <w:snapToGrid w:val="0"/>
              <w:rPr>
                <w:rFonts w:cs="Times"/>
                <w:lang w:eastAsia="zh-CN"/>
              </w:rPr>
            </w:pPr>
            <w:r w:rsidRPr="00787373">
              <w:rPr>
                <w:rFonts w:cs="Times"/>
                <w:lang w:eastAsia="zh-CN"/>
              </w:rPr>
              <w:t xml:space="preserve">For the antenna ports indication in Rel.18 eType2 DMRS ports with </w:t>
            </w:r>
            <w:proofErr w:type="spellStart"/>
            <w:r w:rsidRPr="00787373">
              <w:rPr>
                <w:rFonts w:cs="Times"/>
                <w:i/>
                <w:iCs/>
                <w:lang w:eastAsia="zh-CN"/>
              </w:rPr>
              <w:t>maxLength</w:t>
            </w:r>
            <w:proofErr w:type="spellEnd"/>
            <w:r w:rsidRPr="00787373">
              <w:rPr>
                <w:rFonts w:cs="Times"/>
                <w:lang w:eastAsia="zh-CN"/>
              </w:rPr>
              <w:t xml:space="preserve"> = 1 for PDSCH, at least for S-TRP case, support/remove the following rows of DMRS port combinations and Number of DMRS CDM group(s) without data in RAN1#112bis-e agreement.</w:t>
            </w:r>
          </w:p>
          <w:p w14:paraId="79628F2A" w14:textId="77777777" w:rsidR="00787373" w:rsidRPr="00787373" w:rsidRDefault="00787373" w:rsidP="00787373">
            <w:pPr>
              <w:numPr>
                <w:ilvl w:val="0"/>
                <w:numId w:val="30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787373">
              <w:rPr>
                <w:rFonts w:eastAsia="Malgun Gothic" w:cs="Times"/>
                <w:lang w:eastAsia="x-none"/>
              </w:rPr>
              <w:t xml:space="preserve">For 1CW, </w:t>
            </w:r>
          </w:p>
          <w:p w14:paraId="551B3A90" w14:textId="77777777" w:rsidR="00787373" w:rsidRPr="00787373" w:rsidRDefault="00787373" w:rsidP="00787373">
            <w:pPr>
              <w:numPr>
                <w:ilvl w:val="1"/>
                <w:numId w:val="30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787373">
              <w:rPr>
                <w:rFonts w:eastAsia="Malgun Gothic" w:cs="Times"/>
                <w:lang w:eastAsia="x-none"/>
              </w:rPr>
              <w:t>1) [Support row 9-10 and row 20-23.]</w:t>
            </w:r>
          </w:p>
          <w:p w14:paraId="10A28D58" w14:textId="77777777" w:rsidR="00787373" w:rsidRPr="00787373" w:rsidRDefault="00787373" w:rsidP="00787373">
            <w:pPr>
              <w:numPr>
                <w:ilvl w:val="1"/>
                <w:numId w:val="30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787373">
              <w:rPr>
                <w:rFonts w:eastAsia="Malgun Gothic" w:cs="Times"/>
                <w:lang w:eastAsia="x-none"/>
              </w:rPr>
              <w:t>2) For row 33-34, 44-46, down select from the following:</w:t>
            </w:r>
          </w:p>
          <w:p w14:paraId="47151314" w14:textId="77777777" w:rsidR="00787373" w:rsidRPr="00787373" w:rsidRDefault="00787373" w:rsidP="00787373">
            <w:pPr>
              <w:numPr>
                <w:ilvl w:val="2"/>
                <w:numId w:val="30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787373">
              <w:rPr>
                <w:rFonts w:eastAsia="Malgun Gothic" w:cs="Times"/>
                <w:lang w:eastAsia="x-none"/>
              </w:rPr>
              <w:t>Alt.2-1: Support row 33-34 and row 44-46.</w:t>
            </w:r>
          </w:p>
          <w:p w14:paraId="0E89C341" w14:textId="77777777" w:rsidR="00787373" w:rsidRPr="00787373" w:rsidRDefault="00787373" w:rsidP="00787373">
            <w:pPr>
              <w:numPr>
                <w:ilvl w:val="2"/>
                <w:numId w:val="30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787373">
              <w:rPr>
                <w:rFonts w:eastAsia="Malgun Gothic" w:cs="Times"/>
                <w:lang w:eastAsia="x-none"/>
              </w:rPr>
              <w:t>Alt.2-2: Remove row 33-34 and row 44-46.</w:t>
            </w:r>
          </w:p>
          <w:p w14:paraId="5614580C" w14:textId="77777777" w:rsidR="00787373" w:rsidRPr="00787373" w:rsidRDefault="00787373" w:rsidP="00787373">
            <w:pPr>
              <w:numPr>
                <w:ilvl w:val="1"/>
                <w:numId w:val="30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787373">
              <w:rPr>
                <w:rFonts w:eastAsia="Malgun Gothic" w:cs="Times"/>
                <w:lang w:eastAsia="x-none"/>
              </w:rPr>
              <w:t>3) For row 60-62, down select from the following:</w:t>
            </w:r>
          </w:p>
          <w:p w14:paraId="6582B07B" w14:textId="77777777" w:rsidR="00787373" w:rsidRPr="00787373" w:rsidRDefault="00787373" w:rsidP="00787373">
            <w:pPr>
              <w:numPr>
                <w:ilvl w:val="2"/>
                <w:numId w:val="30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787373">
              <w:rPr>
                <w:rFonts w:eastAsia="Malgun Gothic" w:cs="Times"/>
                <w:lang w:eastAsia="x-none"/>
              </w:rPr>
              <w:t>Alt.3-1: Support row 60-62.</w:t>
            </w:r>
          </w:p>
          <w:p w14:paraId="61B93CA4" w14:textId="77777777" w:rsidR="00787373" w:rsidRPr="00787373" w:rsidRDefault="00787373" w:rsidP="00787373">
            <w:pPr>
              <w:numPr>
                <w:ilvl w:val="2"/>
                <w:numId w:val="30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787373">
              <w:rPr>
                <w:rFonts w:eastAsia="Malgun Gothic" w:cs="Times"/>
                <w:lang w:eastAsia="x-none"/>
              </w:rPr>
              <w:t>Alt.3-2: Remove row 60-62.</w:t>
            </w:r>
          </w:p>
          <w:p w14:paraId="1A58573E" w14:textId="77777777" w:rsidR="00787373" w:rsidRPr="00787373" w:rsidRDefault="00787373" w:rsidP="00787373">
            <w:pPr>
              <w:numPr>
                <w:ilvl w:val="0"/>
                <w:numId w:val="30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787373">
              <w:rPr>
                <w:rFonts w:eastAsia="Malgun Gothic" w:cs="Times"/>
                <w:lang w:eastAsia="x-none"/>
              </w:rPr>
              <w:t xml:space="preserve">For 2CW, </w:t>
            </w:r>
          </w:p>
          <w:p w14:paraId="4A179C12" w14:textId="77777777" w:rsidR="00787373" w:rsidRPr="00787373" w:rsidRDefault="00787373" w:rsidP="00787373">
            <w:pPr>
              <w:numPr>
                <w:ilvl w:val="1"/>
                <w:numId w:val="30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787373">
              <w:rPr>
                <w:rFonts w:eastAsia="Malgun Gothic" w:cs="Times"/>
                <w:lang w:eastAsia="x-none"/>
              </w:rPr>
              <w:t>4) For row 2-3.</w:t>
            </w:r>
          </w:p>
          <w:p w14:paraId="06CB4160" w14:textId="77777777" w:rsidR="00787373" w:rsidRPr="00787373" w:rsidRDefault="00787373" w:rsidP="00787373">
            <w:pPr>
              <w:numPr>
                <w:ilvl w:val="2"/>
                <w:numId w:val="30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787373">
              <w:rPr>
                <w:rFonts w:eastAsia="Malgun Gothic" w:cs="Times"/>
                <w:lang w:eastAsia="x-none"/>
              </w:rPr>
              <w:t>Alt.4-1: Support row 2-3.</w:t>
            </w:r>
          </w:p>
          <w:p w14:paraId="3E97A364" w14:textId="77777777" w:rsidR="00787373" w:rsidRPr="00787373" w:rsidRDefault="00787373" w:rsidP="00787373">
            <w:pPr>
              <w:numPr>
                <w:ilvl w:val="2"/>
                <w:numId w:val="30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787373">
              <w:rPr>
                <w:rFonts w:eastAsia="Malgun Gothic" w:cs="Times"/>
                <w:lang w:eastAsia="x-none"/>
              </w:rPr>
              <w:t>Alt.4-2: Remove row 2-3.</w:t>
            </w:r>
          </w:p>
          <w:p w14:paraId="5A6410EA" w14:textId="77777777" w:rsidR="00787373" w:rsidRPr="00787373" w:rsidRDefault="00787373" w:rsidP="00787373">
            <w:pPr>
              <w:numPr>
                <w:ilvl w:val="1"/>
                <w:numId w:val="30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787373">
              <w:rPr>
                <w:rFonts w:eastAsia="Malgun Gothic" w:cs="Times"/>
                <w:lang w:eastAsia="x-none"/>
              </w:rPr>
              <w:t>5) [Support row 8-11.]</w:t>
            </w:r>
          </w:p>
          <w:p w14:paraId="4BE9B5D4" w14:textId="77777777" w:rsidR="00787373" w:rsidRPr="00787373" w:rsidRDefault="00787373" w:rsidP="00787373">
            <w:pPr>
              <w:numPr>
                <w:ilvl w:val="1"/>
                <w:numId w:val="30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787373">
              <w:rPr>
                <w:rFonts w:eastAsia="Malgun Gothic" w:cs="Times"/>
                <w:lang w:eastAsia="ja-JP"/>
              </w:rPr>
              <w:t>6) Remove row 12.</w:t>
            </w:r>
          </w:p>
          <w:p w14:paraId="5FF1512B" w14:textId="77777777" w:rsidR="00787373" w:rsidRPr="00787373" w:rsidRDefault="00787373" w:rsidP="00787373">
            <w:pPr>
              <w:numPr>
                <w:ilvl w:val="1"/>
                <w:numId w:val="30"/>
              </w:numPr>
              <w:snapToGrid w:val="0"/>
              <w:spacing w:before="0" w:line="240" w:lineRule="auto"/>
              <w:rPr>
                <w:rFonts w:cs="Times"/>
                <w:lang w:eastAsia="zh-CN"/>
              </w:rPr>
            </w:pPr>
            <w:r w:rsidRPr="00787373">
              <w:rPr>
                <w:rFonts w:eastAsia="Malgun Gothic" w:cs="Times"/>
                <w:lang w:eastAsia="x-none"/>
              </w:rPr>
              <w:t xml:space="preserve">7) </w:t>
            </w:r>
            <w:r w:rsidRPr="00787373">
              <w:rPr>
                <w:rFonts w:eastAsia="Malgun Gothic" w:cs="Times"/>
                <w:strike/>
                <w:lang w:eastAsia="x-none"/>
              </w:rPr>
              <w:t xml:space="preserve">Support row 13-20 if row 8-9 are supported for eType1 </w:t>
            </w:r>
            <w:proofErr w:type="spellStart"/>
            <w:r w:rsidRPr="00787373">
              <w:rPr>
                <w:rFonts w:eastAsia="Malgun Gothic" w:cs="Times"/>
                <w:i/>
                <w:iCs/>
                <w:strike/>
                <w:lang w:eastAsia="x-none"/>
              </w:rPr>
              <w:t>maxLength</w:t>
            </w:r>
            <w:proofErr w:type="spellEnd"/>
            <w:r w:rsidRPr="00787373">
              <w:rPr>
                <w:rFonts w:eastAsia="Malgun Gothic" w:cs="Times"/>
                <w:strike/>
                <w:lang w:eastAsia="x-none"/>
              </w:rPr>
              <w:t>=1. Else,</w:t>
            </w:r>
            <w:r w:rsidRPr="00787373">
              <w:rPr>
                <w:rFonts w:eastAsia="Malgun Gothic" w:cs="Times"/>
                <w:lang w:eastAsia="x-none"/>
              </w:rPr>
              <w:t xml:space="preserve"> remove row 13-20.</w:t>
            </w:r>
          </w:p>
          <w:p w14:paraId="544F6429" w14:textId="77777777" w:rsidR="007C0FF5" w:rsidRDefault="007C0FF5" w:rsidP="00787373">
            <w:pPr>
              <w:spacing w:before="0" w:line="240" w:lineRule="auto"/>
              <w:rPr>
                <w:bCs/>
              </w:rPr>
            </w:pPr>
          </w:p>
        </w:tc>
      </w:tr>
    </w:tbl>
    <w:p w14:paraId="0C4C8356" w14:textId="77777777" w:rsidR="00816E19" w:rsidRDefault="00816E19" w:rsidP="0000053E">
      <w:pPr>
        <w:rPr>
          <w:bCs/>
        </w:rPr>
      </w:pPr>
    </w:p>
    <w:p w14:paraId="224534B9" w14:textId="5CA4D011" w:rsidR="00816E19" w:rsidRDefault="00BE2F37" w:rsidP="0000053E">
      <w:pPr>
        <w:rPr>
          <w:bCs/>
        </w:rPr>
      </w:pPr>
      <w:r>
        <w:rPr>
          <w:bCs/>
        </w:rPr>
        <w:t xml:space="preserve">For the single CW case, </w:t>
      </w:r>
      <w:r w:rsidR="002F24E9">
        <w:rPr>
          <w:bCs/>
        </w:rPr>
        <w:t xml:space="preserve">we prefer to support rows 9-10 and 20-23. </w:t>
      </w:r>
      <w:r w:rsidR="00C5174F">
        <w:rPr>
          <w:bCs/>
        </w:rPr>
        <w:t xml:space="preserve">For rows 33,34 and </w:t>
      </w:r>
      <w:r w:rsidR="00792ADE">
        <w:rPr>
          <w:bCs/>
        </w:rPr>
        <w:t xml:space="preserve">44-46 we prefer to support these port combinations and </w:t>
      </w:r>
      <w:r w:rsidR="00451868">
        <w:rPr>
          <w:bCs/>
        </w:rPr>
        <w:t>prefer Alt.2-1</w:t>
      </w:r>
      <w:r w:rsidR="005017AB">
        <w:rPr>
          <w:bCs/>
        </w:rPr>
        <w:t xml:space="preserve">. For the two CW case, </w:t>
      </w:r>
      <w:r w:rsidR="00736158">
        <w:rPr>
          <w:bCs/>
        </w:rPr>
        <w:t>we support to retain rows 2-3 and prefer Alt.</w:t>
      </w:r>
      <w:r w:rsidR="00722E69">
        <w:rPr>
          <w:bCs/>
        </w:rPr>
        <w:t>4-1</w:t>
      </w:r>
      <w:r w:rsidR="00922C6C">
        <w:rPr>
          <w:bCs/>
        </w:rPr>
        <w:t>.</w:t>
      </w:r>
    </w:p>
    <w:p w14:paraId="58A8F09C" w14:textId="77777777" w:rsidR="00922C6C" w:rsidRDefault="00922C6C" w:rsidP="0000053E">
      <w:pPr>
        <w:rPr>
          <w:bCs/>
        </w:rPr>
      </w:pPr>
    </w:p>
    <w:p w14:paraId="3DFC124A" w14:textId="6FA8EA9D" w:rsidR="00922C6C" w:rsidRPr="00423A01" w:rsidRDefault="00922C6C" w:rsidP="00922C6C">
      <w:pPr>
        <w:pStyle w:val="ListParagraph"/>
        <w:numPr>
          <w:ilvl w:val="0"/>
          <w:numId w:val="12"/>
        </w:numPr>
        <w:rPr>
          <w:b/>
        </w:rPr>
      </w:pPr>
      <w:r w:rsidRPr="00423A01">
        <w:rPr>
          <w:b/>
        </w:rPr>
        <w:t xml:space="preserve">For eType2 DMRS with </w:t>
      </w:r>
      <w:proofErr w:type="spellStart"/>
      <w:r w:rsidRPr="00423A01">
        <w:rPr>
          <w:b/>
        </w:rPr>
        <w:t>maxLength</w:t>
      </w:r>
      <w:proofErr w:type="spellEnd"/>
      <w:r w:rsidRPr="00423A01">
        <w:rPr>
          <w:b/>
        </w:rPr>
        <w:t>=1, support</w:t>
      </w:r>
      <w:r w:rsidR="00B65FEC" w:rsidRPr="00423A01">
        <w:rPr>
          <w:b/>
        </w:rPr>
        <w:t xml:space="preserve"> to keep rows 9-10 and 20-23</w:t>
      </w:r>
      <w:r w:rsidR="00D94B94" w:rsidRPr="00423A01">
        <w:rPr>
          <w:b/>
        </w:rPr>
        <w:t>. Additionally support</w:t>
      </w:r>
      <w:r w:rsidRPr="00423A01">
        <w:rPr>
          <w:b/>
        </w:rPr>
        <w:t xml:space="preserve"> A</w:t>
      </w:r>
      <w:r w:rsidR="00A91465" w:rsidRPr="00423A01">
        <w:rPr>
          <w:b/>
        </w:rPr>
        <w:t>lt.</w:t>
      </w:r>
      <w:r w:rsidR="00B65FEC" w:rsidRPr="00423A01">
        <w:rPr>
          <w:b/>
        </w:rPr>
        <w:t>2-1</w:t>
      </w:r>
      <w:r w:rsidR="00D94B94" w:rsidRPr="00423A01">
        <w:rPr>
          <w:b/>
        </w:rPr>
        <w:t xml:space="preserve"> and </w:t>
      </w:r>
      <w:r w:rsidR="006E32BE" w:rsidRPr="00423A01">
        <w:rPr>
          <w:b/>
        </w:rPr>
        <w:t>Alt.4-1</w:t>
      </w:r>
      <w:r w:rsidR="00423A01" w:rsidRPr="00423A01">
        <w:rPr>
          <w:b/>
        </w:rPr>
        <w:t>.</w:t>
      </w:r>
    </w:p>
    <w:p w14:paraId="488BEDB9" w14:textId="77777777" w:rsidR="00816E19" w:rsidRDefault="00816E19" w:rsidP="0000053E">
      <w:pPr>
        <w:rPr>
          <w:bCs/>
        </w:rPr>
      </w:pPr>
    </w:p>
    <w:p w14:paraId="1676CE65" w14:textId="77777777" w:rsidR="00816E19" w:rsidRDefault="00816E19" w:rsidP="0000053E">
      <w:pPr>
        <w:rPr>
          <w:bCs/>
        </w:rPr>
      </w:pPr>
    </w:p>
    <w:p w14:paraId="30E40D89" w14:textId="01C4635C" w:rsidR="0000053E" w:rsidRDefault="000E1B9D" w:rsidP="0000053E">
      <w:r>
        <w:rPr>
          <w:bCs/>
        </w:rPr>
        <w:t xml:space="preserve">For </w:t>
      </w:r>
      <w:proofErr w:type="spellStart"/>
      <w:r>
        <w:rPr>
          <w:bCs/>
        </w:rPr>
        <w:t>eType</w:t>
      </w:r>
      <w:proofErr w:type="spellEnd"/>
      <w:r>
        <w:rPr>
          <w:bCs/>
        </w:rPr>
        <w:t xml:space="preserve"> 2 DM-RS with </w:t>
      </w:r>
      <w:proofErr w:type="spellStart"/>
      <w:r w:rsidRPr="005C74FA">
        <w:rPr>
          <w:bCs/>
          <w:i/>
          <w:iCs/>
        </w:rPr>
        <w:t>maxLength</w:t>
      </w:r>
      <w:proofErr w:type="spellEnd"/>
      <w:r>
        <w:rPr>
          <w:bCs/>
        </w:rPr>
        <w:t>=2, the following additional entries</w:t>
      </w:r>
      <w:r w:rsidR="00C5357C">
        <w:rPr>
          <w:bCs/>
        </w:rPr>
        <w:t xml:space="preserve"> or at least a subset of the entries</w:t>
      </w:r>
      <w:r>
        <w:rPr>
          <w:bCs/>
        </w:rPr>
        <w:t xml:space="preserve"> for antenna port indication </w:t>
      </w:r>
      <w:r>
        <w:t xml:space="preserve">Table 7.3.1.2.2-4/Table 7.3.1.2.2-4A </w:t>
      </w:r>
      <w:r>
        <w:fldChar w:fldCharType="begin"/>
      </w:r>
      <w:r>
        <w:instrText xml:space="preserve"> REF _Ref118645593 \r \h </w:instrText>
      </w:r>
      <w:r>
        <w:fldChar w:fldCharType="separate"/>
      </w:r>
      <w:r>
        <w:t>[5]</w:t>
      </w:r>
      <w:r>
        <w:fldChar w:fldCharType="end"/>
      </w:r>
      <w:r>
        <w:t xml:space="preserve"> can be considered</w:t>
      </w:r>
      <w:r w:rsidR="00BA3623">
        <w:t>:</w:t>
      </w:r>
      <w:r w:rsidR="0000053E">
        <w:t xml:space="preserve"> </w:t>
      </w:r>
    </w:p>
    <w:p w14:paraId="46D1CE44" w14:textId="17A50601" w:rsidR="0000053E" w:rsidRPr="0000053E" w:rsidRDefault="0000053E" w:rsidP="0000053E">
      <w:pPr>
        <w:jc w:val="center"/>
        <w:rPr>
          <w:rFonts w:ascii="Arial" w:eastAsia="Times New Roman" w:hAnsi="Arial"/>
          <w:b/>
          <w:lang w:eastAsia="zh-CN"/>
        </w:rPr>
      </w:pPr>
      <w:r w:rsidRPr="0000053E">
        <w:rPr>
          <w:rFonts w:ascii="Arial" w:eastAsia="Times New Roman" w:hAnsi="Arial"/>
          <w:b/>
          <w:lang w:eastAsia="zh-CN"/>
        </w:rPr>
        <w:t xml:space="preserve">Table 6: Antenna port(s) (1000 + DMRS port), </w:t>
      </w:r>
      <w:proofErr w:type="spellStart"/>
      <w:r w:rsidRPr="0000053E">
        <w:rPr>
          <w:rFonts w:ascii="Arial" w:eastAsia="Times New Roman" w:hAnsi="Arial"/>
          <w:b/>
          <w:lang w:eastAsia="zh-CN"/>
        </w:rPr>
        <w:t>dmrs</w:t>
      </w:r>
      <w:proofErr w:type="spellEnd"/>
      <w:r w:rsidRPr="0000053E">
        <w:rPr>
          <w:rFonts w:ascii="Arial" w:eastAsia="Times New Roman" w:hAnsi="Arial"/>
          <w:b/>
          <w:lang w:eastAsia="zh-CN"/>
        </w:rPr>
        <w:t xml:space="preserve">-Type=2, </w:t>
      </w:r>
      <w:proofErr w:type="spellStart"/>
      <w:r w:rsidRPr="0000053E">
        <w:rPr>
          <w:rFonts w:ascii="Arial" w:eastAsia="Times New Roman" w:hAnsi="Arial"/>
          <w:b/>
          <w:lang w:eastAsia="zh-CN"/>
        </w:rPr>
        <w:t>maxLength</w:t>
      </w:r>
      <w:proofErr w:type="spellEnd"/>
      <w:r w:rsidRPr="0000053E">
        <w:rPr>
          <w:rFonts w:ascii="Arial" w:eastAsia="Times New Roman" w:hAnsi="Arial"/>
          <w:b/>
          <w:lang w:eastAsia="zh-CN"/>
        </w:rPr>
        <w:t>=2</w:t>
      </w: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959"/>
        <w:gridCol w:w="1148"/>
        <w:gridCol w:w="986"/>
        <w:gridCol w:w="667"/>
        <w:gridCol w:w="1016"/>
        <w:gridCol w:w="2168"/>
        <w:gridCol w:w="1089"/>
      </w:tblGrid>
      <w:tr w:rsidR="0000053E" w14:paraId="430665DE" w14:textId="77777777" w:rsidTr="00DB79D3">
        <w:trPr>
          <w:trHeight w:val="214"/>
          <w:jc w:val="center"/>
        </w:trPr>
        <w:tc>
          <w:tcPr>
            <w:tcW w:w="3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E2D53A" w14:textId="77777777" w:rsidR="0000053E" w:rsidRDefault="0000053E" w:rsidP="00DB79D3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0E1AF9B3" w14:textId="77777777" w:rsidR="0000053E" w:rsidRDefault="0000053E" w:rsidP="00DB79D3">
            <w:pPr>
              <w:snapToGrid w:val="0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3BEA0399" w14:textId="77777777" w:rsidR="0000053E" w:rsidRDefault="0000053E" w:rsidP="00DB79D3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98C792" w14:textId="77777777" w:rsidR="0000053E" w:rsidRDefault="0000053E" w:rsidP="00DB79D3">
            <w:pPr>
              <w:snapToGrid w:val="0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Two Codewords:</w:t>
            </w:r>
          </w:p>
          <w:p w14:paraId="4F2CEE5A" w14:textId="77777777" w:rsidR="0000053E" w:rsidRDefault="0000053E" w:rsidP="00DB79D3">
            <w:pPr>
              <w:snapToGrid w:val="0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09C0C306" w14:textId="77777777" w:rsidR="0000053E" w:rsidRDefault="0000053E" w:rsidP="00DB79D3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00053E" w14:paraId="4CBC123F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7EC153" w14:textId="77777777" w:rsidR="0000053E" w:rsidRDefault="0000053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CB7887" w14:textId="77777777" w:rsidR="0000053E" w:rsidRDefault="0000053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CDM group(s)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DB91B0" w14:textId="77777777" w:rsidR="0000053E" w:rsidRDefault="0000053E" w:rsidP="00DB79D3">
            <w:pPr>
              <w:pStyle w:val="TAC"/>
              <w:rPr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70BAB8" w14:textId="77777777" w:rsidR="0000053E" w:rsidRDefault="0000053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ront-load symbol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B7FE03" w14:textId="77777777" w:rsidR="0000053E" w:rsidRDefault="0000053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98726A" w14:textId="77777777" w:rsidR="0000053E" w:rsidRDefault="0000053E" w:rsidP="00DB79D3">
            <w:pPr>
              <w:pStyle w:val="TAC"/>
              <w:rPr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CDM group(s)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69FE42" w14:textId="77777777" w:rsidR="0000053E" w:rsidRDefault="0000053E" w:rsidP="00DB79D3">
            <w:pPr>
              <w:pStyle w:val="TAC"/>
              <w:rPr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4C1B31" w14:textId="77777777" w:rsidR="0000053E" w:rsidRDefault="0000053E" w:rsidP="00DB79D3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ront-load symbol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00053E" w14:paraId="461BF32B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E6DB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jc w:val="left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55F2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FE73" w14:textId="77777777" w:rsidR="0000053E" w:rsidRPr="0000053E" w:rsidRDefault="0000053E" w:rsidP="00DB79D3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color w:val="0000FF"/>
                <w:lang w:eastAsia="en-GB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844D" w14:textId="77777777" w:rsidR="0000053E" w:rsidRPr="0000053E" w:rsidRDefault="0000053E" w:rsidP="00DB79D3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6800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7C4C" w14:textId="77777777" w:rsidR="0000053E" w:rsidRPr="0000053E" w:rsidRDefault="0000053E" w:rsidP="00DB79D3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color w:val="0000FF"/>
                <w:lang w:eastAsia="en-GB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6793" w14:textId="77777777" w:rsidR="0000053E" w:rsidRPr="0000053E" w:rsidRDefault="0000053E" w:rsidP="00DB79D3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color w:val="0000FF"/>
                <w:lang w:eastAsia="en-GB"/>
              </w:rPr>
              <w:t>12-16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2A13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</w:t>
            </w:r>
          </w:p>
        </w:tc>
      </w:tr>
      <w:tr w:rsidR="0000053E" w14:paraId="72B7DF76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9169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4C59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DF0D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E511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93DD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8B8F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B39B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12-17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262A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</w:t>
            </w:r>
          </w:p>
        </w:tc>
      </w:tr>
      <w:tr w:rsidR="0000053E" w14:paraId="13C772B3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B9A4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8126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6DF6" w14:textId="77777777" w:rsidR="0000053E" w:rsidRPr="0000053E" w:rsidRDefault="0000053E" w:rsidP="00DB79D3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6A6E" w14:textId="77777777" w:rsidR="0000053E" w:rsidRPr="0000053E" w:rsidRDefault="0000053E" w:rsidP="00DB79D3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E5BD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4D18" w14:textId="77777777" w:rsidR="0000053E" w:rsidRPr="00C5357C" w:rsidRDefault="0000053E" w:rsidP="00DB79D3">
            <w:pPr>
              <w:pStyle w:val="TAC"/>
              <w:rPr>
                <w:color w:val="FF0000"/>
                <w:lang w:eastAsia="en-GB"/>
              </w:rPr>
            </w:pPr>
            <w:r w:rsidRPr="00C5357C">
              <w:rPr>
                <w:color w:val="FF0000"/>
                <w:lang w:eastAsia="en-GB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457F" w14:textId="77777777" w:rsidR="0000053E" w:rsidRPr="00C5357C" w:rsidRDefault="0000053E" w:rsidP="00DB79D3">
            <w:pPr>
              <w:pStyle w:val="TAC"/>
              <w:rPr>
                <w:color w:val="FF0000"/>
                <w:lang w:eastAsia="en-GB"/>
              </w:rPr>
            </w:pPr>
            <w:r w:rsidRPr="00C5357C">
              <w:rPr>
                <w:color w:val="FF0000"/>
                <w:lang w:eastAsia="en-GB"/>
              </w:rPr>
              <w:t>0-3,12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E051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1</w:t>
            </w:r>
          </w:p>
        </w:tc>
      </w:tr>
      <w:tr w:rsidR="0000053E" w14:paraId="5E51AED8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E663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47FF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C7EC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6AC0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FC34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sz w:val="16"/>
                <w:szCs w:val="16"/>
                <w:lang w:eastAsia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1010" w14:textId="77777777" w:rsidR="0000053E" w:rsidRPr="00C5357C" w:rsidRDefault="0000053E" w:rsidP="00DB79D3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C5357C">
              <w:rPr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FFFD" w14:textId="77777777" w:rsidR="0000053E" w:rsidRPr="00C5357C" w:rsidRDefault="0000053E" w:rsidP="00DB79D3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C5357C">
              <w:rPr>
                <w:color w:val="FF0000"/>
                <w:sz w:val="16"/>
                <w:szCs w:val="16"/>
                <w:lang w:eastAsia="en-GB"/>
              </w:rPr>
              <w:t>0-3,12,13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865E" w14:textId="77777777" w:rsidR="0000053E" w:rsidRPr="00C5357C" w:rsidRDefault="0000053E" w:rsidP="00DB79D3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C5357C">
              <w:rPr>
                <w:color w:val="FF0000"/>
                <w:sz w:val="16"/>
                <w:szCs w:val="16"/>
                <w:lang w:eastAsia="en-GB"/>
              </w:rPr>
              <w:t>1</w:t>
            </w:r>
          </w:p>
        </w:tc>
      </w:tr>
      <w:tr w:rsidR="0000053E" w14:paraId="55FF9739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877B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72EA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7750" w14:textId="77777777" w:rsidR="0000053E" w:rsidRPr="0000053E" w:rsidRDefault="0000053E" w:rsidP="00DB79D3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1F04" w14:textId="77777777" w:rsidR="0000053E" w:rsidRPr="0000053E" w:rsidRDefault="0000053E" w:rsidP="00DB79D3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A61C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sz w:val="16"/>
                <w:szCs w:val="16"/>
                <w:lang w:eastAsia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48DB" w14:textId="77777777" w:rsidR="0000053E" w:rsidRPr="00C5357C" w:rsidRDefault="0000053E" w:rsidP="00DB79D3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C5357C">
              <w:rPr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B461" w14:textId="77777777" w:rsidR="0000053E" w:rsidRPr="00C5357C" w:rsidRDefault="0000053E" w:rsidP="00DB79D3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C5357C">
              <w:rPr>
                <w:color w:val="FF0000"/>
                <w:sz w:val="16"/>
                <w:szCs w:val="16"/>
                <w:lang w:eastAsia="en-GB"/>
              </w:rPr>
              <w:t>0-3,12-14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B745" w14:textId="77777777" w:rsidR="0000053E" w:rsidRPr="00C5357C" w:rsidRDefault="0000053E" w:rsidP="00DB79D3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C5357C">
              <w:rPr>
                <w:color w:val="FF0000"/>
                <w:sz w:val="16"/>
                <w:szCs w:val="16"/>
                <w:lang w:eastAsia="en-GB"/>
              </w:rPr>
              <w:t>1</w:t>
            </w:r>
          </w:p>
        </w:tc>
      </w:tr>
      <w:tr w:rsidR="0000053E" w14:paraId="384CFBA3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8A6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A436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F2B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CD43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589B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sz w:val="16"/>
                <w:szCs w:val="16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2745" w14:textId="77777777" w:rsidR="0000053E" w:rsidRPr="00C5357C" w:rsidRDefault="0000053E" w:rsidP="00DB79D3">
            <w:pPr>
              <w:pStyle w:val="TAC"/>
              <w:rPr>
                <w:color w:val="FF0000"/>
                <w:sz w:val="16"/>
                <w:szCs w:val="16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70BB" w14:textId="77777777" w:rsidR="0000053E" w:rsidRPr="00C5357C" w:rsidRDefault="0000053E" w:rsidP="00DB79D3">
            <w:pPr>
              <w:pStyle w:val="TAC"/>
              <w:rPr>
                <w:color w:val="FF0000"/>
                <w:sz w:val="16"/>
                <w:szCs w:val="16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0-3,12-15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C100" w14:textId="77777777" w:rsidR="0000053E" w:rsidRPr="00C5357C" w:rsidRDefault="0000053E" w:rsidP="00DB79D3">
            <w:pPr>
              <w:pStyle w:val="TAC"/>
              <w:rPr>
                <w:color w:val="FF0000"/>
                <w:sz w:val="16"/>
                <w:szCs w:val="16"/>
                <w:lang w:eastAsia="zh-CN"/>
              </w:rPr>
            </w:pPr>
            <w:r w:rsidRPr="00C5357C">
              <w:rPr>
                <w:color w:val="FF0000"/>
                <w:sz w:val="16"/>
                <w:szCs w:val="16"/>
                <w:lang w:eastAsia="zh-CN"/>
              </w:rPr>
              <w:t>1</w:t>
            </w:r>
          </w:p>
        </w:tc>
      </w:tr>
      <w:tr w:rsidR="0000053E" w14:paraId="6BC7623C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5F7F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8FAF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12D9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0CB7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81F3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sz w:val="16"/>
                <w:szCs w:val="16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2D55" w14:textId="77777777" w:rsidR="0000053E" w:rsidRPr="00C5357C" w:rsidRDefault="0000053E" w:rsidP="00DB79D3">
            <w:pPr>
              <w:pStyle w:val="TAC"/>
              <w:rPr>
                <w:color w:val="FF0000"/>
                <w:sz w:val="16"/>
                <w:szCs w:val="16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D87D" w14:textId="77777777" w:rsidR="0000053E" w:rsidRPr="00C5357C" w:rsidRDefault="0000053E" w:rsidP="00DB79D3">
            <w:pPr>
              <w:pStyle w:val="TAC"/>
              <w:rPr>
                <w:color w:val="FF0000"/>
                <w:sz w:val="16"/>
                <w:szCs w:val="16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0-5,12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1F9C" w14:textId="77777777" w:rsidR="0000053E" w:rsidRPr="00C5357C" w:rsidRDefault="0000053E" w:rsidP="00DB79D3">
            <w:pPr>
              <w:pStyle w:val="TAC"/>
              <w:rPr>
                <w:color w:val="FF0000"/>
                <w:sz w:val="16"/>
                <w:szCs w:val="16"/>
                <w:lang w:eastAsia="zh-CN"/>
              </w:rPr>
            </w:pPr>
            <w:r w:rsidRPr="00C5357C">
              <w:rPr>
                <w:color w:val="FF0000"/>
                <w:sz w:val="16"/>
                <w:szCs w:val="16"/>
                <w:lang w:eastAsia="zh-CN"/>
              </w:rPr>
              <w:t>1</w:t>
            </w:r>
          </w:p>
        </w:tc>
      </w:tr>
      <w:tr w:rsidR="0000053E" w14:paraId="704392D8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8B56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4D51" w14:textId="77777777" w:rsidR="0000053E" w:rsidRPr="0000053E" w:rsidRDefault="0000053E" w:rsidP="00DB79D3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E58F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5D36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DEA6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4DDD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DCAB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0-5,12,13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6D9B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1</w:t>
            </w:r>
          </w:p>
        </w:tc>
      </w:tr>
      <w:tr w:rsidR="0000053E" w14:paraId="1053FAD0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9DE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5E2A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361E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F3F8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271F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8251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1DCA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12,13,14,15,18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C059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</w:tr>
      <w:tr w:rsidR="0000053E" w14:paraId="65A50239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C74C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57E5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C942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12-14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987C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86AB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1BBE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4F1E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12,13,14,15,18,19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1EEB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</w:tr>
      <w:tr w:rsidR="0000053E" w14:paraId="677B8413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3148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5233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4D76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12-15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8706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E53E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6339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6A87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12,13,14,15,18,19,20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C1AC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</w:tr>
      <w:tr w:rsidR="0000053E" w14:paraId="45CDD311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CDA2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7593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6B4F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868C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8253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7F58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40F6" w14:textId="77777777" w:rsidR="0000053E" w:rsidRPr="0000053E" w:rsidRDefault="0000053E" w:rsidP="00DB79D3">
            <w:pPr>
              <w:pStyle w:val="TAC"/>
              <w:jc w:val="left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12,13,14,15,18,19,20,21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1016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</w:tr>
      <w:tr w:rsidR="0000053E" w14:paraId="6C2A3916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FA10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E4D8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12AD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5962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B29C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D261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A690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12-18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9531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</w:tr>
      <w:tr w:rsidR="0000053E" w14:paraId="165C08B7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FB5A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76FF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0387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4BA8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1803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1CD5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E708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12-19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D49A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</w:tr>
      <w:tr w:rsidR="0000053E" w14:paraId="76F96F0E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161E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5B3B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DA93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01B5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6174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A423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BC70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F9EB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6338CB10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5F40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FB23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1BDF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0FA9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6B1C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EB29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6382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1D04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6878661B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0FE3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4099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EBD9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BB80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F28B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9E8E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822D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0,1,6,7,12,13,18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FB53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1D965E00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1A88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D5DA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158A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2706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ED7D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CC38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6B44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0,1,6,7,12,13,18,19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F142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0A6107E3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E491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5BDA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977C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28FE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73E8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911A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7C2C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62D9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4C0EB3E8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35E7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BFB9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101E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16,17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4F06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8A65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3023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9AAF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21F5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2AFB38AE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A771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83ED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E7E6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12-14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6435D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1456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0101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746F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0,1,6,7,12,13,18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7D8C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0F7A7582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365E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6EBE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4A83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15-17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6C1D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7D4A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30D0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667E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0,1,6,7,12,13,18,19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BBD4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3ACE0A1A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A642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2E5C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46FA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12-15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D091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2C28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E06F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DD5D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06DB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5C0A1E4B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5BBE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48C3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3849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FB06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D8FD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4A83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4CF2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2,3,8,9,14,15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B316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770ABC72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1225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C253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BC6D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0,1,12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6602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2E59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DB15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8ACC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2,3,8,9,14,15,20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899A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17566E3F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6A01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ADAA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0BA0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0,1,12,13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F427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8642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8931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CFE6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2,3,8,9,14,15,20,21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A61C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4D579E76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13D7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1EB5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EC69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0,1,12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25EC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CE44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C02C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3E0A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C865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62E6B892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F18E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A283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51D5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0,1,12,13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34D8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FB7D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CD04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EDCB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4854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49E41B7C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B532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182D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6E75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0,1,12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5EDD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0E64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DE74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F6F5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0,1,6,7,12,13,18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07A4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7B98F769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3605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2CB8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4C96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0,1,12,13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E3BF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D448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82FA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B332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0,1,6,7,12,13,18,19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611B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5CC09E57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7699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A45E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B3B7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2,3,14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6033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73DF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08B5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C14D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6DA2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6E728E93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5C2D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0BC1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CA0C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2,3,14,15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0D85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7505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0227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7AFF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2,3,8,9,14,15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089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7AAAFD17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9031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8C21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B025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2,3,14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5354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C030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E940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00BD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2,3,8,9,14,15,20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06E4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1E902F2E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5844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D463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AFD6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2,3,14,15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5E5D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E369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13E1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6553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2,3,8,9,14,15,20,21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D8AD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29E76A68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B262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15B1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1B10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4,5,16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2700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244F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C78A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AEA2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4,5,10,11,16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4ADA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7EF133BE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F020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B506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5FE6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4,5,16,17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E7A7" w14:textId="77777777" w:rsidR="0000053E" w:rsidRPr="0000053E" w:rsidRDefault="0000053E" w:rsidP="00DB79D3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CE22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A760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CA1F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4,5,10,11,16,17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BC3D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538FC1C5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FA16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CD6B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813F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color w:val="0000FF"/>
                <w:lang w:eastAsia="zh-CN"/>
              </w:rPr>
              <w:t>12,14,15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45FF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811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0B9C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4E0A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4,5,10,11,16,17,22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C4D3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5A537BA5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8AB7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7AC2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103A5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C05D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7E16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E4B7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0855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4,5,10,11,16,17,22,23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AC7F" w14:textId="77777777" w:rsidR="0000053E" w:rsidRPr="00C5357C" w:rsidRDefault="0000053E" w:rsidP="00DB79D3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64622242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5E47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CB4DD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71C8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0C3EC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0C68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A9D4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FEC3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4306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2A6EA911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192B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3C44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FF02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9E68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DBD8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AA15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E5CF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0B8B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3A586071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B548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8FA1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F2B9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D77E0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AFF4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0CD6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6ED8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2D1C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6042B624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9DA6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D7E7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704B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A9A4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BB7C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8C1E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2F59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11A4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4EEE8AFA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5CB0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AD56E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AC2CA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F9374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9B57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160D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A21A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8DD2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0F165D0E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82EC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5302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1AD6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7CE8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8FBE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6675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68D9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3E92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111DD318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98DB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014B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B7E20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27056" w14:textId="77777777" w:rsidR="0000053E" w:rsidRPr="0000053E" w:rsidRDefault="0000053E" w:rsidP="00DB79D3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5D7F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AB33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AA1B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9AD7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0016362C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00E8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9F2B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1B1F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60AE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ED0A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A653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8437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DF17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417710CD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EE08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94A7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74DB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B326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9E7B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C142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BC19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CA9E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55BC1046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56A0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FCE9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46BE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C789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8473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F3AA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89F7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8DF6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77AC281A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3BA7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3091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DD54F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D1F19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F566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1282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F7DD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D60A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7844CBAA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71EC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239B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C5F9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EB66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9153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253A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D026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36D7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3D55B205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38BD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676D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A659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AECD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BBB9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8C77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660F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031A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6E76C284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3ECA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7E1C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D0E3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16,17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70B3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73DE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FAC5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196E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5DD7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7A20BAD1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31BF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4686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7039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2A20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EB5B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0B2E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A6C6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C336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38EFB92C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D9B6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09A3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88FC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20,21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EC10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E458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0F90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CA14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0EAB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4939E311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9AFC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92C3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F4D1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22,23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D5AF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79A8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0F20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2A73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3FDD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0B7CD511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DE96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1169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B8B7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12,13,18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40EF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05CA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DE9E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0AC5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0A52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624BBBE4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A898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AAA1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D369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13,18,19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0C5B" w14:textId="177552F1" w:rsidR="0000053E" w:rsidRPr="0000053E" w:rsidRDefault="007975CA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D527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07B1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F8ED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7E08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1DDEE6CF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0282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0DF30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037D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14,15,20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9E17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9D5E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DDC9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6287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AE49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2D64C37C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6733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B465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4841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16,17,22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BCFB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BB14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DC8F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422E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853A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5A6D81D4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357B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C6376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6D0C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12,13,18,19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454A1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7449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FF85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537A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5812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1931D1C5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934F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09C1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F299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14,15,20,21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CE57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DBFC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4078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010D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382C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57DD3CFC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279E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A2F4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3A37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18,19,22,23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2612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756D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BE3A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72A4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C091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6C722BD9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863B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7AD9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A282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4098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1295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D8A3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BE61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6EEB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58E3EB98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150C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58E2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A2C1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98FC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D157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CF9F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D882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D396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41C98916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18B6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C693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C1AF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069B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2C59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031C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2C87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0B7C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35C9F7FF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E030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9169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72A3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EBD0B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2311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1560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C151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182C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7A04E08D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CB54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1941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8DE2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E495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D491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6723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86D9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2A92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65927AD5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864C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DBDE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875A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747E9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82AC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CFD6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05EF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565A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0D063C82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29CD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70F2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B4BA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12,13,18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21FB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6EED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64A6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F306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E1EF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370DD0D9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00EC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3254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9D21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12,13,18,19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C1F2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3B47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EEE2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10A6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5ACA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2A023701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EA07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D62C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48B3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D864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343E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0609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8D77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F45B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464FF41A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E314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83536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FBEA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E254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76D6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9A6F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642E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17A5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4B7A6216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5726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0E25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63E7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732F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7284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24BF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715B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6BDB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6AB79814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C24E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FBC9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1280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20,21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B974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61D9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78FB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0309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3F8C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48833E74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1647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6190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7487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12,13,18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471E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2F35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A78C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6E8B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8550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2BEC3415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D3A9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ED57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C84B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13,18,19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CD18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087C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2CC6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9CD2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E58E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208E1244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C5A6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37BC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1D9C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14,15,20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BC51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56AD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1039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51B1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DE39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602FE000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8137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CB89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1539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12,13,18,19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E600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73FB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1FD3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D1F8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FBA6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  <w:tr w:rsidR="0000053E" w14:paraId="16BF2314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51E5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7543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7895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14,15,20, 21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E5E2" w14:textId="77777777" w:rsidR="0000053E" w:rsidRPr="0000053E" w:rsidRDefault="0000053E" w:rsidP="00DB79D3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15BF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29F5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99A9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B366" w14:textId="77777777" w:rsidR="0000053E" w:rsidRDefault="0000053E" w:rsidP="00DB79D3">
            <w:pPr>
              <w:pStyle w:val="TAC"/>
              <w:rPr>
                <w:lang w:eastAsia="zh-CN"/>
              </w:rPr>
            </w:pPr>
          </w:p>
        </w:tc>
      </w:tr>
    </w:tbl>
    <w:p w14:paraId="59F23701" w14:textId="77777777" w:rsidR="005D221E" w:rsidRDefault="005D221E" w:rsidP="0000053E">
      <w:pPr>
        <w:pStyle w:val="N1"/>
        <w:rPr>
          <w:b/>
          <w:u w:val="single"/>
        </w:rPr>
      </w:pPr>
    </w:p>
    <w:p w14:paraId="74E9BC24" w14:textId="77777777" w:rsidR="005D221E" w:rsidRDefault="005D221E" w:rsidP="005D221E">
      <w:pPr>
        <w:rPr>
          <w:lang w:eastAsia="zh-CN"/>
        </w:rPr>
      </w:pPr>
      <w:r>
        <w:rPr>
          <w:lang w:eastAsia="zh-CN"/>
        </w:rPr>
        <w:t>The following agreement was made in RAN1#113:</w:t>
      </w:r>
    </w:p>
    <w:p w14:paraId="1ADB8D7D" w14:textId="77777777" w:rsidR="005D221E" w:rsidRDefault="005D221E" w:rsidP="005D221E">
      <w:pPr>
        <w:pStyle w:val="B1"/>
        <w:ind w:left="0" w:firstLine="0"/>
        <w:rPr>
          <w:rStyle w:val="apple-converted-spac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D221E" w14:paraId="275C7649" w14:textId="77777777" w:rsidTr="005D221E">
        <w:tc>
          <w:tcPr>
            <w:tcW w:w="10160" w:type="dxa"/>
          </w:tcPr>
          <w:p w14:paraId="6FEBDF03" w14:textId="77777777" w:rsidR="00B11F76" w:rsidRPr="00B11F76" w:rsidRDefault="00B11F76" w:rsidP="00B11F76">
            <w:pPr>
              <w:rPr>
                <w:b/>
                <w:bCs/>
                <w:highlight w:val="green"/>
                <w:lang w:eastAsia="zh-CN"/>
              </w:rPr>
            </w:pPr>
            <w:r w:rsidRPr="00B11F76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46D76030" w14:textId="77777777" w:rsidR="00B11F76" w:rsidRPr="00B11F76" w:rsidRDefault="00B11F76" w:rsidP="00B11F76">
            <w:pPr>
              <w:rPr>
                <w:rFonts w:eastAsia="SimSun" w:cs="Times"/>
                <w:lang w:eastAsia="zh-CN"/>
              </w:rPr>
            </w:pPr>
            <w:r w:rsidRPr="00B11F76">
              <w:rPr>
                <w:rFonts w:eastAsia="SimSun" w:cs="Times"/>
                <w:lang w:eastAsia="zh-CN"/>
              </w:rPr>
              <w:t xml:space="preserve">For the antenna ports indication in Rel.18 eType2 DMRS ports with </w:t>
            </w:r>
            <w:proofErr w:type="spellStart"/>
            <w:r w:rsidRPr="00B11F76">
              <w:rPr>
                <w:rFonts w:eastAsia="SimSun" w:cs="Times"/>
                <w:i/>
                <w:iCs/>
                <w:lang w:eastAsia="zh-CN"/>
              </w:rPr>
              <w:t>maxLength</w:t>
            </w:r>
            <w:proofErr w:type="spellEnd"/>
            <w:r w:rsidRPr="00B11F76">
              <w:rPr>
                <w:rFonts w:eastAsia="SimSun" w:cs="Times"/>
                <w:lang w:eastAsia="zh-CN"/>
              </w:rPr>
              <w:t xml:space="preserve"> = 2 for PDSCH, at least for S-TRP case, support/remove the following rows of DMRS port combinations and Number of DMRS CDM group(s) without data in RAN1#112bis-e agreement.</w:t>
            </w:r>
          </w:p>
          <w:p w14:paraId="4F91F312" w14:textId="77777777" w:rsidR="00B11F76" w:rsidRPr="00B11F76" w:rsidRDefault="00B11F76" w:rsidP="00B11F76">
            <w:pPr>
              <w:numPr>
                <w:ilvl w:val="0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Malgun Gothic" w:cs="Times"/>
                <w:lang w:eastAsia="x-none"/>
              </w:rPr>
              <w:t xml:space="preserve">For 1CW, </w:t>
            </w:r>
          </w:p>
          <w:p w14:paraId="2D26C704" w14:textId="77777777" w:rsidR="00B11F76" w:rsidRPr="00B11F76" w:rsidRDefault="00B11F76" w:rsidP="00B11F76">
            <w:pPr>
              <w:numPr>
                <w:ilvl w:val="1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Malgun Gothic" w:cs="Times"/>
                <w:lang w:eastAsia="x-none"/>
              </w:rPr>
              <w:t>1) [Support row 9-10, 20-23].</w:t>
            </w:r>
          </w:p>
          <w:p w14:paraId="43ADB740" w14:textId="77777777" w:rsidR="00B11F76" w:rsidRPr="00B11F76" w:rsidRDefault="00B11F76" w:rsidP="00B11F76">
            <w:pPr>
              <w:numPr>
                <w:ilvl w:val="1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Malgun Gothic" w:cs="Times"/>
                <w:lang w:eastAsia="x-none"/>
              </w:rPr>
              <w:t>2) For row 42-47, 100-105, 129-152, down select or modify from the following:</w:t>
            </w:r>
          </w:p>
          <w:p w14:paraId="7A5BE112" w14:textId="77777777" w:rsidR="00B11F76" w:rsidRPr="00B11F76" w:rsidRDefault="00B11F76" w:rsidP="00B11F76">
            <w:pPr>
              <w:numPr>
                <w:ilvl w:val="2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Malgun Gothic" w:cs="Times"/>
                <w:lang w:eastAsia="x-none"/>
              </w:rPr>
              <w:t>Alt.2-1: Support row 42-47 and row 100-105 without MU restriction. Remove row 129-152.</w:t>
            </w:r>
          </w:p>
          <w:p w14:paraId="31D6730A" w14:textId="77777777" w:rsidR="00B11F76" w:rsidRPr="00B11F76" w:rsidRDefault="00B11F76" w:rsidP="00B11F76">
            <w:pPr>
              <w:numPr>
                <w:ilvl w:val="2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Malgun Gothic" w:cs="Times"/>
                <w:lang w:eastAsia="x-none"/>
              </w:rPr>
              <w:t>Alt.2-2: Support row 129-152 without MU restriction. Support row 42-47 with MU restriction. Remove row 100-105.</w:t>
            </w:r>
          </w:p>
          <w:p w14:paraId="0B081815" w14:textId="77777777" w:rsidR="00B11F76" w:rsidRPr="00B11F76" w:rsidRDefault="00B11F76" w:rsidP="00B11F76">
            <w:pPr>
              <w:numPr>
                <w:ilvl w:val="2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SimSun" w:cs="Times"/>
                <w:lang w:eastAsia="zh-CN"/>
              </w:rPr>
              <w:t>Alt.2-3: Support row 42-47 with MU restriction. Remove row 100-105 and 129-152.</w:t>
            </w:r>
          </w:p>
          <w:p w14:paraId="5090A21D" w14:textId="77777777" w:rsidR="00B11F76" w:rsidRPr="00B11F76" w:rsidRDefault="00B11F76" w:rsidP="00B11F76">
            <w:pPr>
              <w:numPr>
                <w:ilvl w:val="2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SimSun" w:cs="Times"/>
                <w:lang w:eastAsia="zh-CN"/>
              </w:rPr>
              <w:t xml:space="preserve">Alt 2-4: Support row 129-152 without MU restriction. Remove row 42-47, 100-105. </w:t>
            </w:r>
          </w:p>
          <w:p w14:paraId="57A80D1F" w14:textId="77777777" w:rsidR="00B11F76" w:rsidRPr="00B11F76" w:rsidRDefault="00B11F76" w:rsidP="00B11F76">
            <w:pPr>
              <w:numPr>
                <w:ilvl w:val="2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SimSun" w:cs="Times"/>
                <w:lang w:eastAsia="zh-CN"/>
              </w:rPr>
              <w:t>Alt 2-5: remove row 42-47, 100-105, 129-152 due to no consensus to support them.</w:t>
            </w:r>
          </w:p>
          <w:p w14:paraId="650C4F40" w14:textId="77777777" w:rsidR="00B11F76" w:rsidRPr="00B11F76" w:rsidRDefault="00B11F76" w:rsidP="00B11F76">
            <w:pPr>
              <w:numPr>
                <w:ilvl w:val="2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SimSun" w:cs="Times"/>
                <w:lang w:eastAsia="zh-CN"/>
              </w:rPr>
              <w:t>Alt 2-6: Support row 42-47 and 103-105 without MU restriction, remove 100-102 and 129-152</w:t>
            </w:r>
          </w:p>
          <w:p w14:paraId="24494728" w14:textId="77777777" w:rsidR="00B11F76" w:rsidRPr="00B11F76" w:rsidRDefault="00B11F76" w:rsidP="00B11F76">
            <w:pPr>
              <w:numPr>
                <w:ilvl w:val="1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Malgun Gothic" w:cs="Times"/>
                <w:lang w:eastAsia="x-none"/>
              </w:rPr>
              <w:t>3) For row 67-68, 78-80:</w:t>
            </w:r>
          </w:p>
          <w:p w14:paraId="2A3B9B81" w14:textId="77777777" w:rsidR="00B11F76" w:rsidRPr="00B11F76" w:rsidRDefault="00B11F76" w:rsidP="00B11F76">
            <w:pPr>
              <w:numPr>
                <w:ilvl w:val="2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Malgun Gothic" w:cs="Times"/>
                <w:lang w:eastAsia="ja-JP"/>
              </w:rPr>
              <w:t xml:space="preserve">Alt.3-1: </w:t>
            </w:r>
          </w:p>
          <w:p w14:paraId="4BC972C3" w14:textId="77777777" w:rsidR="00B11F76" w:rsidRPr="00B11F76" w:rsidRDefault="00B11F76" w:rsidP="00B11F76">
            <w:pPr>
              <w:numPr>
                <w:ilvl w:val="3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Malgun Gothic" w:cs="Times"/>
                <w:lang w:eastAsia="x-none"/>
              </w:rPr>
              <w:t xml:space="preserve">If RAN1 agree row 9-10, 20-23 without MU </w:t>
            </w:r>
            <w:proofErr w:type="gramStart"/>
            <w:r w:rsidRPr="00B11F76">
              <w:rPr>
                <w:rFonts w:eastAsia="Malgun Gothic" w:cs="Times"/>
                <w:lang w:eastAsia="x-none"/>
              </w:rPr>
              <w:t>restriction</w:t>
            </w:r>
            <w:proofErr w:type="gramEnd"/>
          </w:p>
          <w:p w14:paraId="0A4486F3" w14:textId="77777777" w:rsidR="00B11F76" w:rsidRPr="00B11F76" w:rsidRDefault="00B11F76" w:rsidP="00B11F76">
            <w:pPr>
              <w:numPr>
                <w:ilvl w:val="4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Malgun Gothic" w:cs="Times"/>
                <w:lang w:eastAsia="x-none"/>
              </w:rPr>
              <w:t>Support row 67-68, 78-80 without MU restriction.</w:t>
            </w:r>
          </w:p>
          <w:p w14:paraId="01F9BF2B" w14:textId="77777777" w:rsidR="00B11F76" w:rsidRPr="00B11F76" w:rsidRDefault="00B11F76" w:rsidP="00B11F76">
            <w:pPr>
              <w:numPr>
                <w:ilvl w:val="3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Malgun Gothic" w:cs="Times"/>
                <w:lang w:eastAsia="x-none"/>
              </w:rPr>
              <w:t>Else,</w:t>
            </w:r>
          </w:p>
          <w:p w14:paraId="65279283" w14:textId="77777777" w:rsidR="00B11F76" w:rsidRPr="00B11F76" w:rsidRDefault="00B11F76" w:rsidP="00B11F76">
            <w:pPr>
              <w:numPr>
                <w:ilvl w:val="4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Malgun Gothic" w:cs="Times"/>
                <w:lang w:eastAsia="x-none"/>
              </w:rPr>
              <w:t>Remove row 67-68, 78-80.</w:t>
            </w:r>
          </w:p>
          <w:p w14:paraId="3A2C86C8" w14:textId="77777777" w:rsidR="00B11F76" w:rsidRPr="00B11F76" w:rsidRDefault="00B11F76" w:rsidP="00B11F76">
            <w:pPr>
              <w:numPr>
                <w:ilvl w:val="2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Malgun Gothic" w:cs="Times"/>
                <w:lang w:eastAsia="ja-JP"/>
              </w:rPr>
              <w:t>Alt.3-2: Remove 67-68,78-80.</w:t>
            </w:r>
          </w:p>
          <w:p w14:paraId="593B734F" w14:textId="77777777" w:rsidR="00B11F76" w:rsidRPr="00B11F76" w:rsidRDefault="00B11F76" w:rsidP="00B11F76">
            <w:pPr>
              <w:numPr>
                <w:ilvl w:val="1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Malgun Gothic" w:cs="Times"/>
                <w:lang w:eastAsia="x-none"/>
              </w:rPr>
              <w:t>4) For row 153-158, down select from the following.</w:t>
            </w:r>
          </w:p>
          <w:p w14:paraId="58C37092" w14:textId="77777777" w:rsidR="00B11F76" w:rsidRPr="00B11F76" w:rsidRDefault="00B11F76" w:rsidP="00B11F76">
            <w:pPr>
              <w:numPr>
                <w:ilvl w:val="2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Malgun Gothic" w:cs="Times"/>
                <w:lang w:eastAsia="x-none"/>
              </w:rPr>
              <w:t>Alt.4-1: Support row 153-158 without MU restriction.</w:t>
            </w:r>
          </w:p>
          <w:p w14:paraId="5CC266D5" w14:textId="77777777" w:rsidR="00B11F76" w:rsidRPr="00B11F76" w:rsidRDefault="00B11F76" w:rsidP="00B11F76">
            <w:pPr>
              <w:numPr>
                <w:ilvl w:val="2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Malgun Gothic" w:cs="Times"/>
                <w:lang w:eastAsia="x-none"/>
              </w:rPr>
              <w:t>Alt.4-2: Remove row 153-158.</w:t>
            </w:r>
          </w:p>
          <w:p w14:paraId="28EFD265" w14:textId="77777777" w:rsidR="00B11F76" w:rsidRPr="00B11F76" w:rsidRDefault="00B11F76" w:rsidP="00B11F76">
            <w:pPr>
              <w:numPr>
                <w:ilvl w:val="0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Malgun Gothic" w:cs="Times"/>
                <w:lang w:eastAsia="x-none"/>
              </w:rPr>
              <w:t xml:space="preserve">For 2CW, </w:t>
            </w:r>
          </w:p>
          <w:p w14:paraId="13673E71" w14:textId="77777777" w:rsidR="00B11F76" w:rsidRPr="00B11F76" w:rsidRDefault="00B11F76" w:rsidP="00B11F76">
            <w:pPr>
              <w:numPr>
                <w:ilvl w:val="1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Malgun Gothic" w:cs="Times"/>
                <w:lang w:eastAsia="x-none"/>
              </w:rPr>
              <w:t>5) [Remove row 0-5.]</w:t>
            </w:r>
          </w:p>
          <w:p w14:paraId="7AD32F0B" w14:textId="77777777" w:rsidR="00B11F76" w:rsidRPr="00B11F76" w:rsidRDefault="00B11F76" w:rsidP="00B11F76">
            <w:pPr>
              <w:numPr>
                <w:ilvl w:val="1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Malgun Gothic" w:cs="Times"/>
                <w:lang w:eastAsia="x-none"/>
              </w:rPr>
              <w:t>6) [Support row 10-13.]</w:t>
            </w:r>
          </w:p>
          <w:p w14:paraId="12C0A977" w14:textId="77777777" w:rsidR="00B11F76" w:rsidRPr="00B11F76" w:rsidRDefault="00B11F76" w:rsidP="00B11F76">
            <w:pPr>
              <w:numPr>
                <w:ilvl w:val="1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Malgun Gothic" w:cs="Times"/>
                <w:lang w:eastAsia="x-none"/>
              </w:rPr>
              <w:t>7) Down select from the following:</w:t>
            </w:r>
          </w:p>
          <w:p w14:paraId="04320670" w14:textId="77777777" w:rsidR="00B11F76" w:rsidRPr="00B11F76" w:rsidRDefault="00B11F76" w:rsidP="00B11F76">
            <w:pPr>
              <w:numPr>
                <w:ilvl w:val="2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Malgun Gothic" w:cs="Times"/>
                <w:lang w:eastAsia="x-none"/>
              </w:rPr>
              <w:t>Alt.7-1: Support row 14-37 and remove row 46-69.</w:t>
            </w:r>
          </w:p>
          <w:p w14:paraId="0E2D9FC0" w14:textId="77777777" w:rsidR="00B11F76" w:rsidRPr="00B11F76" w:rsidRDefault="00B11F76" w:rsidP="00B11F76">
            <w:pPr>
              <w:numPr>
                <w:ilvl w:val="2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Malgun Gothic" w:cs="Times"/>
                <w:lang w:eastAsia="x-none"/>
              </w:rPr>
              <w:t>Alt.7-2: Support row 46-69 and remove row 14-37.</w:t>
            </w:r>
          </w:p>
          <w:p w14:paraId="075650E9" w14:textId="77777777" w:rsidR="00B11F76" w:rsidRPr="00B11F76" w:rsidRDefault="00B11F76" w:rsidP="00B11F76">
            <w:pPr>
              <w:numPr>
                <w:ilvl w:val="2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SimSun" w:cs="Times"/>
                <w:lang w:eastAsia="zh-CN"/>
              </w:rPr>
              <w:t>Alt.7-3: Remove row 14-37 and row 46-69.</w:t>
            </w:r>
          </w:p>
          <w:p w14:paraId="156AAB0D" w14:textId="77777777" w:rsidR="00B11F76" w:rsidRPr="00B11F76" w:rsidRDefault="00B11F76" w:rsidP="00B11F76">
            <w:pPr>
              <w:numPr>
                <w:ilvl w:val="1"/>
                <w:numId w:val="24"/>
              </w:numPr>
              <w:spacing w:before="0" w:line="240" w:lineRule="auto"/>
              <w:rPr>
                <w:rFonts w:eastAsia="SimSun" w:cs="Times"/>
                <w:lang w:eastAsia="zh-CN"/>
              </w:rPr>
            </w:pPr>
            <w:r w:rsidRPr="00B11F76">
              <w:rPr>
                <w:rFonts w:eastAsia="Malgun Gothic" w:cs="Times"/>
                <w:lang w:eastAsia="x-none"/>
              </w:rPr>
              <w:t>8) remove row 38-45.</w:t>
            </w:r>
          </w:p>
          <w:p w14:paraId="1333053B" w14:textId="77777777" w:rsidR="005D221E" w:rsidRDefault="005D221E" w:rsidP="00B11F76">
            <w:pPr>
              <w:pStyle w:val="B1"/>
              <w:spacing w:before="0" w:line="240" w:lineRule="auto"/>
              <w:ind w:left="0" w:firstLine="0"/>
              <w:rPr>
                <w:rStyle w:val="apple-converted-space"/>
              </w:rPr>
            </w:pPr>
          </w:p>
        </w:tc>
      </w:tr>
    </w:tbl>
    <w:p w14:paraId="1A72BABC" w14:textId="77777777" w:rsidR="005D221E" w:rsidRDefault="005D221E" w:rsidP="005D221E">
      <w:pPr>
        <w:pStyle w:val="B1"/>
        <w:ind w:left="0" w:firstLine="0"/>
        <w:rPr>
          <w:rStyle w:val="apple-converted-space"/>
        </w:rPr>
      </w:pPr>
    </w:p>
    <w:p w14:paraId="6963AEF7" w14:textId="55837801" w:rsidR="006131E8" w:rsidRDefault="006131E8" w:rsidP="005D221E">
      <w:pPr>
        <w:pStyle w:val="B1"/>
        <w:ind w:left="0" w:firstLine="0"/>
        <w:rPr>
          <w:rStyle w:val="apple-converted-space"/>
        </w:rPr>
      </w:pPr>
      <w:r>
        <w:rPr>
          <w:rStyle w:val="apple-converted-space"/>
        </w:rPr>
        <w:t xml:space="preserve">For the 1CW case, </w:t>
      </w:r>
      <w:r w:rsidR="00662D4F">
        <w:rPr>
          <w:rStyle w:val="apple-converted-space"/>
        </w:rPr>
        <w:t xml:space="preserve">row 9-10 and 20-23 should be </w:t>
      </w:r>
      <w:r w:rsidR="0056036E">
        <w:rPr>
          <w:rStyle w:val="apple-converted-space"/>
        </w:rPr>
        <w:t xml:space="preserve">confirmed. </w:t>
      </w:r>
      <w:r w:rsidR="00FF7AC7">
        <w:rPr>
          <w:rStyle w:val="apple-converted-space"/>
        </w:rPr>
        <w:t>For 2 CW case, support 10-13</w:t>
      </w:r>
      <w:r w:rsidR="00DC485A">
        <w:rPr>
          <w:rStyle w:val="apple-converted-space"/>
        </w:rPr>
        <w:t xml:space="preserve"> and Alt.7-1</w:t>
      </w:r>
      <w:r w:rsidR="00D6658B">
        <w:rPr>
          <w:rStyle w:val="apple-converted-space"/>
        </w:rPr>
        <w:t>.</w:t>
      </w:r>
    </w:p>
    <w:p w14:paraId="1B11785F" w14:textId="77777777" w:rsidR="00D6658B" w:rsidRDefault="00D6658B" w:rsidP="005D221E">
      <w:pPr>
        <w:pStyle w:val="B1"/>
        <w:ind w:left="0" w:firstLine="0"/>
        <w:rPr>
          <w:rStyle w:val="apple-converted-space"/>
        </w:rPr>
      </w:pPr>
    </w:p>
    <w:p w14:paraId="50C2C6FF" w14:textId="2502DE15" w:rsidR="00D6658B" w:rsidRPr="00D6658B" w:rsidRDefault="00D6658B" w:rsidP="00D6658B">
      <w:pPr>
        <w:pStyle w:val="B1"/>
        <w:numPr>
          <w:ilvl w:val="0"/>
          <w:numId w:val="12"/>
        </w:numPr>
        <w:rPr>
          <w:rStyle w:val="apple-converted-space"/>
          <w:i/>
          <w:iCs/>
        </w:rPr>
      </w:pPr>
      <w:r w:rsidRPr="00D6658B">
        <w:rPr>
          <w:b/>
          <w:i/>
          <w:iCs/>
        </w:rPr>
        <w:t xml:space="preserve">For eType2 DMRS with </w:t>
      </w:r>
      <w:proofErr w:type="spellStart"/>
      <w:r w:rsidRPr="00D6658B">
        <w:rPr>
          <w:b/>
          <w:i/>
          <w:iCs/>
        </w:rPr>
        <w:t>maxLength</w:t>
      </w:r>
      <w:proofErr w:type="spellEnd"/>
      <w:r w:rsidRPr="00D6658B">
        <w:rPr>
          <w:b/>
          <w:i/>
          <w:iCs/>
        </w:rPr>
        <w:t>=</w:t>
      </w:r>
      <w:r>
        <w:rPr>
          <w:b/>
          <w:i/>
          <w:iCs/>
        </w:rPr>
        <w:t>2</w:t>
      </w:r>
      <w:r w:rsidRPr="00D6658B">
        <w:rPr>
          <w:b/>
          <w:i/>
          <w:iCs/>
        </w:rPr>
        <w:t>, support</w:t>
      </w:r>
      <w:r>
        <w:rPr>
          <w:b/>
          <w:i/>
          <w:iCs/>
        </w:rPr>
        <w:t xml:space="preserve"> to keep rows 9,10, 20-23 for 1CW and support </w:t>
      </w:r>
      <w:r w:rsidR="00534541">
        <w:rPr>
          <w:b/>
          <w:i/>
          <w:iCs/>
        </w:rPr>
        <w:t xml:space="preserve">rows 10-13 and Alt.7-1 for the </w:t>
      </w:r>
      <w:r w:rsidR="0004695C">
        <w:rPr>
          <w:b/>
          <w:i/>
          <w:iCs/>
        </w:rPr>
        <w:t xml:space="preserve">2CW case. </w:t>
      </w:r>
    </w:p>
    <w:bookmarkEnd w:id="0"/>
    <w:p w14:paraId="79F4FCB6" w14:textId="79E5FD3C" w:rsidR="00C24399" w:rsidRPr="009C2192" w:rsidRDefault="00217F1F" w:rsidP="00116997">
      <w:pPr>
        <w:pStyle w:val="Heading1"/>
        <w:pBdr>
          <w:top w:val="single" w:sz="12" w:space="4" w:color="auto"/>
        </w:pBdr>
        <w:ind w:left="0" w:firstLine="0"/>
        <w:rPr>
          <w:lang w:val="en-US"/>
        </w:rPr>
      </w:pPr>
      <w:r w:rsidRPr="009C2192">
        <w:rPr>
          <w:rFonts w:cs="Arial"/>
          <w:sz w:val="32"/>
          <w:szCs w:val="18"/>
          <w:lang w:val="en-US"/>
        </w:rPr>
        <w:t>Conclusion</w:t>
      </w:r>
    </w:p>
    <w:p w14:paraId="35A7CDCD" w14:textId="1DC03F99" w:rsidR="00F65153" w:rsidRDefault="00217F1F" w:rsidP="00C72D15">
      <w:pPr>
        <w:rPr>
          <w:lang w:val="en-US"/>
        </w:rPr>
      </w:pPr>
      <w:r>
        <w:rPr>
          <w:lang w:val="en-US"/>
        </w:rPr>
        <w:t xml:space="preserve">In this paper, </w:t>
      </w:r>
      <w:r w:rsidR="0071538D">
        <w:rPr>
          <w:lang w:val="en-US"/>
        </w:rPr>
        <w:t xml:space="preserve">DM-RS design for Rel-18 NR was discussed and the following proposals were </w:t>
      </w:r>
      <w:proofErr w:type="gramStart"/>
      <w:r w:rsidR="0071538D">
        <w:rPr>
          <w:lang w:val="en-US"/>
        </w:rPr>
        <w:t>made</w:t>
      </w:r>
      <w:proofErr w:type="gramEnd"/>
    </w:p>
    <w:p w14:paraId="473FF48B" w14:textId="77777777" w:rsidR="00522CB0" w:rsidRDefault="00522CB0" w:rsidP="00C72D15">
      <w:pPr>
        <w:rPr>
          <w:lang w:val="en-US"/>
        </w:rPr>
      </w:pPr>
    </w:p>
    <w:p w14:paraId="28E6918A" w14:textId="306A204B" w:rsidR="00522CB0" w:rsidRPr="00522CB0" w:rsidRDefault="00522CB0" w:rsidP="00522CB0">
      <w:pPr>
        <w:pStyle w:val="ListParagraph"/>
        <w:numPr>
          <w:ilvl w:val="0"/>
          <w:numId w:val="31"/>
        </w:numPr>
        <w:spacing w:after="120"/>
      </w:pPr>
      <w:r w:rsidRPr="00522CB0">
        <w:rPr>
          <w:b/>
          <w:bCs/>
        </w:rPr>
        <w:t>Support only Option-1 (larger FD-OCC) for DM-RS capacity enhancement in Rel-18 NR since there is no fundamental performance issue at large delay spreads.</w:t>
      </w:r>
    </w:p>
    <w:p w14:paraId="2C22F3EC" w14:textId="77777777" w:rsidR="00522CB0" w:rsidRPr="00F967E5" w:rsidRDefault="00522CB0" w:rsidP="00522CB0">
      <w:pPr>
        <w:pStyle w:val="ListParagraph"/>
        <w:numPr>
          <w:ilvl w:val="0"/>
          <w:numId w:val="31"/>
        </w:numPr>
        <w:spacing w:after="12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No MU-MIMO pairing restrictions </w:t>
      </w:r>
      <w:r w:rsidRPr="00C04BAA">
        <w:rPr>
          <w:rFonts w:cs="Times"/>
          <w:b/>
          <w:bCs/>
          <w:lang w:eastAsia="zh-CN"/>
        </w:rPr>
        <w:t xml:space="preserve">between Rel.18 UE1 indicated with Rel-18 New ports (eType1: ports 1008-1015, eType2: ports 1012-1023) and Rel.18 UE2 indicated with Rel.15 DMRS ports in a CDM </w:t>
      </w:r>
      <w:proofErr w:type="gramStart"/>
      <w:r w:rsidRPr="00C04BAA">
        <w:rPr>
          <w:rFonts w:cs="Times"/>
          <w:b/>
          <w:bCs/>
          <w:lang w:eastAsia="zh-CN"/>
        </w:rPr>
        <w:t>group</w:t>
      </w:r>
      <w:proofErr w:type="gramEnd"/>
    </w:p>
    <w:p w14:paraId="3DC6C548" w14:textId="2858DBB4" w:rsidR="00522CB0" w:rsidRPr="00522CB0" w:rsidRDefault="00522CB0" w:rsidP="00522CB0">
      <w:pPr>
        <w:pStyle w:val="ListParagraph"/>
        <w:numPr>
          <w:ilvl w:val="0"/>
          <w:numId w:val="31"/>
        </w:numPr>
        <w:spacing w:after="12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For eType-1 DMRS with </w:t>
      </w:r>
      <w:proofErr w:type="spellStart"/>
      <w:r>
        <w:rPr>
          <w:b/>
          <w:bCs/>
          <w:lang w:eastAsia="zh-CN"/>
        </w:rPr>
        <w:t>maxLength</w:t>
      </w:r>
      <w:proofErr w:type="spellEnd"/>
      <w:r>
        <w:rPr>
          <w:b/>
          <w:bCs/>
          <w:lang w:eastAsia="zh-CN"/>
        </w:rPr>
        <w:t xml:space="preserve">=2, support Alt.3-2 and 7-1. </w:t>
      </w:r>
    </w:p>
    <w:p w14:paraId="0D8B2E41" w14:textId="77777777" w:rsidR="00522CB0" w:rsidRDefault="00522CB0" w:rsidP="00522CB0">
      <w:pPr>
        <w:pStyle w:val="ListParagraph"/>
        <w:numPr>
          <w:ilvl w:val="0"/>
          <w:numId w:val="31"/>
        </w:numPr>
        <w:spacing w:after="12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For eType-1 DMRS with </w:t>
      </w:r>
      <w:proofErr w:type="spellStart"/>
      <w:r>
        <w:rPr>
          <w:b/>
          <w:bCs/>
          <w:lang w:eastAsia="zh-CN"/>
        </w:rPr>
        <w:t>maxLength</w:t>
      </w:r>
      <w:proofErr w:type="spellEnd"/>
      <w:r>
        <w:rPr>
          <w:b/>
          <w:bCs/>
          <w:lang w:eastAsia="zh-CN"/>
        </w:rPr>
        <w:t>=2, confirm the working assumption. Additionally support to keep rows 69-70.</w:t>
      </w:r>
    </w:p>
    <w:p w14:paraId="728B833D" w14:textId="454D3D04" w:rsidR="00522CB0" w:rsidRPr="00423A01" w:rsidRDefault="00522CB0" w:rsidP="00522CB0">
      <w:pPr>
        <w:pStyle w:val="ListParagraph"/>
        <w:numPr>
          <w:ilvl w:val="0"/>
          <w:numId w:val="31"/>
        </w:numPr>
        <w:spacing w:after="120"/>
        <w:rPr>
          <w:b/>
        </w:rPr>
      </w:pPr>
      <w:r w:rsidRPr="00423A01">
        <w:rPr>
          <w:b/>
        </w:rPr>
        <w:t>For eType</w:t>
      </w:r>
      <w:r>
        <w:rPr>
          <w:b/>
        </w:rPr>
        <w:t>-</w:t>
      </w:r>
      <w:r w:rsidRPr="00423A01">
        <w:rPr>
          <w:b/>
        </w:rPr>
        <w:t xml:space="preserve">2 DMRS with </w:t>
      </w:r>
      <w:proofErr w:type="spellStart"/>
      <w:r w:rsidRPr="00423A01">
        <w:rPr>
          <w:b/>
        </w:rPr>
        <w:t>maxLength</w:t>
      </w:r>
      <w:proofErr w:type="spellEnd"/>
      <w:r w:rsidRPr="00423A01">
        <w:rPr>
          <w:b/>
        </w:rPr>
        <w:t>=1, support to keep rows 9-10 and 20-23. Additionally support Alt.2-1 and Alt.4-1.</w:t>
      </w:r>
    </w:p>
    <w:p w14:paraId="319105AD" w14:textId="3F2AAF2D" w:rsidR="00522CB0" w:rsidRPr="00D6658B" w:rsidRDefault="00522CB0" w:rsidP="00522CB0">
      <w:pPr>
        <w:pStyle w:val="B1"/>
        <w:numPr>
          <w:ilvl w:val="0"/>
          <w:numId w:val="31"/>
        </w:numPr>
        <w:spacing w:after="120"/>
        <w:rPr>
          <w:rStyle w:val="apple-converted-space"/>
          <w:i/>
          <w:iCs/>
        </w:rPr>
      </w:pPr>
      <w:r w:rsidRPr="00D6658B">
        <w:rPr>
          <w:b/>
          <w:i/>
          <w:iCs/>
        </w:rPr>
        <w:t>For eType</w:t>
      </w:r>
      <w:r>
        <w:rPr>
          <w:b/>
          <w:i/>
          <w:iCs/>
        </w:rPr>
        <w:t>-</w:t>
      </w:r>
      <w:r w:rsidRPr="00D6658B">
        <w:rPr>
          <w:b/>
          <w:i/>
          <w:iCs/>
        </w:rPr>
        <w:t xml:space="preserve">2 DMRS with </w:t>
      </w:r>
      <w:proofErr w:type="spellStart"/>
      <w:r w:rsidRPr="00D6658B">
        <w:rPr>
          <w:b/>
          <w:i/>
          <w:iCs/>
        </w:rPr>
        <w:t>maxLength</w:t>
      </w:r>
      <w:proofErr w:type="spellEnd"/>
      <w:r w:rsidRPr="00D6658B">
        <w:rPr>
          <w:b/>
          <w:i/>
          <w:iCs/>
        </w:rPr>
        <w:t>=</w:t>
      </w:r>
      <w:r>
        <w:rPr>
          <w:b/>
          <w:i/>
          <w:iCs/>
        </w:rPr>
        <w:t>2</w:t>
      </w:r>
      <w:r w:rsidRPr="00D6658B">
        <w:rPr>
          <w:b/>
          <w:i/>
          <w:iCs/>
        </w:rPr>
        <w:t>, support</w:t>
      </w:r>
      <w:r>
        <w:rPr>
          <w:b/>
          <w:i/>
          <w:iCs/>
        </w:rPr>
        <w:t xml:space="preserve"> to keep rows 9,10, 20-23 for 1CW and support rows 10-13 and Alt.7-1 for the 2CW case. </w:t>
      </w:r>
    </w:p>
    <w:p w14:paraId="67EE6988" w14:textId="77777777" w:rsidR="00522CB0" w:rsidRPr="00522CB0" w:rsidRDefault="00522CB0" w:rsidP="00522CB0">
      <w:pPr>
        <w:pStyle w:val="ListParagraph"/>
        <w:numPr>
          <w:ilvl w:val="0"/>
          <w:numId w:val="0"/>
        </w:numPr>
        <w:ind w:left="720"/>
      </w:pPr>
    </w:p>
    <w:p w14:paraId="05D83324" w14:textId="77777777" w:rsidR="002A4EFE" w:rsidRPr="00263538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t>References</w:t>
      </w:r>
    </w:p>
    <w:p w14:paraId="4A4A966B" w14:textId="77777777" w:rsidR="00BB388B" w:rsidRDefault="00BB388B" w:rsidP="00BB388B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5" w:name="_Ref54369575"/>
      <w:bookmarkStart w:id="6" w:name="_Ref102151687"/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R</w:t>
      </w:r>
      <w:bookmarkEnd w:id="5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P-213598, “</w:t>
      </w:r>
      <w:r w:rsidRPr="00A47007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New WID: MIMO Evolution for Downlink and Uplink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”, TSG RAN Meeting #94e, Samsung</w:t>
      </w:r>
      <w:bookmarkEnd w:id="6"/>
    </w:p>
    <w:p w14:paraId="37708C38" w14:textId="2A060836" w:rsidR="006246FE" w:rsidRDefault="006246FE" w:rsidP="00BB388B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7" w:name="_Ref111199515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Chairman’s Notes, 3GPP RAN1#</w:t>
      </w:r>
      <w:r w:rsidR="00717537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</w:t>
      </w:r>
      <w:r w:rsidR="002D22FD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11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Meeting, </w:t>
      </w:r>
      <w:r w:rsidR="00717537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Novembe</w:t>
      </w:r>
      <w:r w:rsidR="00CE5BE2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r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2022.</w:t>
      </w:r>
      <w:bookmarkEnd w:id="7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</w:t>
      </w:r>
    </w:p>
    <w:p w14:paraId="15036C07" w14:textId="65D1A9F2" w:rsidR="00BD2E66" w:rsidRPr="008D2E98" w:rsidRDefault="00BD2E66" w:rsidP="00BD2E66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8" w:name="_Ref127518095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Chairman’s Notes, 3GPP RAN1#11</w:t>
      </w:r>
      <w:r w:rsidR="00717537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2</w:t>
      </w:r>
      <w:r w:rsidR="002D22FD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bis-e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Meeting, </w:t>
      </w:r>
      <w:r w:rsidR="002D22FD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Online, April</w:t>
      </w:r>
      <w:r w:rsidR="00717537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2023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</w:t>
      </w:r>
      <w:bookmarkEnd w:id="8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</w:t>
      </w:r>
    </w:p>
    <w:p w14:paraId="2A796DC0" w14:textId="77777777" w:rsidR="00BB388B" w:rsidRPr="008D2E98" w:rsidRDefault="00BB388B" w:rsidP="00BB388B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3GPP TS 38.211 v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0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.0, NR Physical Channels and Modulation (Release 1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)</w:t>
      </w:r>
    </w:p>
    <w:p w14:paraId="0F74214A" w14:textId="77777777" w:rsidR="00BB388B" w:rsidRPr="008D2E98" w:rsidRDefault="00BB388B" w:rsidP="00BB388B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9" w:name="_Ref118645593"/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3GPP TS 38.212 v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0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.0, NR Multiplexing and Channel Coding (Release 1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)</w:t>
      </w:r>
      <w:bookmarkEnd w:id="9"/>
    </w:p>
    <w:p w14:paraId="752DD2BF" w14:textId="77777777" w:rsidR="00BB388B" w:rsidRPr="008D2E98" w:rsidRDefault="00BB388B" w:rsidP="00BB388B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3GPP TS 38.213 v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0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.0, NR Physical Layer Procedures for Control (Release 1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)</w:t>
      </w:r>
    </w:p>
    <w:p w14:paraId="79FAD26F" w14:textId="77777777" w:rsidR="00BB388B" w:rsidRPr="00A67684" w:rsidRDefault="00BB388B" w:rsidP="00BB388B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sz w:val="18"/>
          <w:szCs w:val="18"/>
          <w:lang w:eastAsia="zh-CN"/>
        </w:rPr>
      </w:pP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3GPP TS 38.214 v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0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.0, NR Physical Layer Procedures for Data (Release 1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)</w:t>
      </w:r>
    </w:p>
    <w:p w14:paraId="6D834999" w14:textId="77777777" w:rsidR="00A67684" w:rsidRDefault="00A67684" w:rsidP="00A67684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p w14:paraId="280CACA2" w14:textId="6A538AF6" w:rsidR="00773894" w:rsidRDefault="00773894">
      <w:pPr>
        <w:rPr>
          <w:rFonts w:ascii="Times New Roman" w:eastAsia="SimSun" w:hAnsi="Times New Roman"/>
          <w:sz w:val="18"/>
          <w:szCs w:val="18"/>
          <w:lang w:val="en-US" w:eastAsia="zh-CN"/>
        </w:rPr>
      </w:pPr>
      <w:r>
        <w:rPr>
          <w:rFonts w:ascii="Times New Roman" w:eastAsia="SimSun" w:hAnsi="Times New Roman"/>
          <w:sz w:val="18"/>
          <w:szCs w:val="18"/>
          <w:lang w:eastAsia="zh-CN"/>
        </w:rPr>
        <w:br w:type="page"/>
      </w:r>
    </w:p>
    <w:p w14:paraId="5D1183C1" w14:textId="7183DA1D" w:rsidR="008D2E98" w:rsidRDefault="0066209E" w:rsidP="00EC3A2E">
      <w:pPr>
        <w:pStyle w:val="Heading1"/>
        <w:numPr>
          <w:ilvl w:val="0"/>
          <w:numId w:val="0"/>
        </w:numPr>
      </w:pPr>
      <w:r>
        <w:t xml:space="preserve">Appendix: </w:t>
      </w:r>
      <w:r w:rsidR="00EC3A2E">
        <w:t>Antenna Port Indication Table</w:t>
      </w:r>
      <w:r w:rsidR="004E3AAE">
        <w:t>s</w:t>
      </w:r>
      <w:r w:rsidR="00EC3A2E">
        <w:t xml:space="preserve"> </w:t>
      </w:r>
      <w:r w:rsidR="004E3AAE">
        <w:t>from RAN1</w:t>
      </w:r>
      <w:r w:rsidR="00773894">
        <w:t>#112bis</w:t>
      </w:r>
    </w:p>
    <w:p w14:paraId="465FD9DD" w14:textId="420C91F8" w:rsidR="00F26F04" w:rsidRDefault="002829AB" w:rsidP="00F26F04">
      <w:pPr>
        <w:spacing w:before="120"/>
        <w:jc w:val="center"/>
        <w:rPr>
          <w:rFonts w:ascii="Times New Roman" w:hAnsi="Times New Roman"/>
        </w:rPr>
      </w:pPr>
      <w:r w:rsidRPr="002829AB">
        <w:rPr>
          <w:rFonts w:ascii="Times New Roman" w:eastAsia="Times New Roman" w:hAnsi="Times New Roman"/>
          <w:b/>
          <w:lang w:eastAsia="zh-CN"/>
        </w:rPr>
        <w:t>Table 4:</w:t>
      </w:r>
      <w:r w:rsidRPr="00002468">
        <w:rPr>
          <w:rFonts w:ascii="Arial" w:eastAsia="Times New Roman" w:hAnsi="Arial"/>
          <w:b/>
          <w:lang w:eastAsia="zh-CN"/>
        </w:rPr>
        <w:t xml:space="preserve"> </w:t>
      </w:r>
      <w:r w:rsidR="00F26F04">
        <w:rPr>
          <w:rFonts w:ascii="Times New Roman" w:eastAsia="Times New Roman" w:hAnsi="Times New Roman"/>
          <w:b/>
          <w:lang w:eastAsia="zh-CN"/>
        </w:rPr>
        <w:t xml:space="preserve">Antenna port(s) (1000 + DMRS port), </w:t>
      </w:r>
      <w:proofErr w:type="spellStart"/>
      <w:r w:rsidR="00F26F04">
        <w:rPr>
          <w:rFonts w:ascii="Times New Roman" w:eastAsia="Times New Roman" w:hAnsi="Times New Roman"/>
          <w:b/>
          <w:i/>
          <w:lang w:eastAsia="zh-CN"/>
        </w:rPr>
        <w:t>dmrs</w:t>
      </w:r>
      <w:proofErr w:type="spellEnd"/>
      <w:r w:rsidR="00F26F04">
        <w:rPr>
          <w:rFonts w:ascii="Times New Roman" w:eastAsia="Times New Roman" w:hAnsi="Times New Roman"/>
          <w:b/>
          <w:i/>
          <w:lang w:eastAsia="zh-CN"/>
        </w:rPr>
        <w:t>-Type</w:t>
      </w:r>
      <w:r w:rsidR="00F26F04">
        <w:rPr>
          <w:rFonts w:ascii="Times New Roman" w:eastAsia="Times New Roman" w:hAnsi="Times New Roman"/>
          <w:b/>
          <w:lang w:eastAsia="zh-CN"/>
        </w:rPr>
        <w:t xml:space="preserve">=eType1, </w:t>
      </w:r>
      <w:proofErr w:type="spellStart"/>
      <w:r w:rsidR="00F26F04">
        <w:rPr>
          <w:rFonts w:ascii="Times New Roman" w:eastAsia="Times New Roman" w:hAnsi="Times New Roman"/>
          <w:b/>
          <w:i/>
          <w:lang w:eastAsia="zh-CN"/>
        </w:rPr>
        <w:t>maxLength</w:t>
      </w:r>
      <w:proofErr w:type="spellEnd"/>
      <w:r w:rsidR="00F26F04">
        <w:rPr>
          <w:rFonts w:ascii="Times New Roman" w:eastAsia="Times New Roman" w:hAnsi="Times New Roman"/>
          <w:b/>
          <w:lang w:eastAsia="zh-CN"/>
        </w:rPr>
        <w:t>=2</w:t>
      </w: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1119"/>
        <w:gridCol w:w="1196"/>
        <w:gridCol w:w="1061"/>
        <w:gridCol w:w="716"/>
        <w:gridCol w:w="1059"/>
        <w:gridCol w:w="1766"/>
        <w:gridCol w:w="1131"/>
      </w:tblGrid>
      <w:tr w:rsidR="00F26F04" w14:paraId="788F77F7" w14:textId="77777777" w:rsidTr="00F26F04">
        <w:trPr>
          <w:trHeight w:val="214"/>
          <w:jc w:val="center"/>
        </w:trPr>
        <w:tc>
          <w:tcPr>
            <w:tcW w:w="4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C149" w14:textId="77777777" w:rsidR="00F26F04" w:rsidRDefault="00F26F04">
            <w:pPr>
              <w:pStyle w:val="TAC"/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3744EABB" w14:textId="77777777" w:rsidR="00F26F04" w:rsidRDefault="00F26F04">
            <w:pPr>
              <w:snapToGrid w:val="0"/>
              <w:jc w:val="center"/>
              <w:rPr>
                <w:rFonts w:eastAsia="KaiTi_GB2312" w:cs="Times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eastAsia="KaiTi_GB2312" w:cs="Times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69EDE046" w14:textId="77777777" w:rsidR="00F26F04" w:rsidRDefault="00F26F04">
            <w:pPr>
              <w:pStyle w:val="TAC"/>
              <w:rPr>
                <w:rFonts w:ascii="Times" w:eastAsia="SimSun" w:hAnsi="Times" w:cs="Times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Times" w:eastAsia="KaiTi_GB2312" w:hAnsi="Times" w:cs="Times"/>
                <w:b/>
                <w:bCs/>
                <w:kern w:val="28"/>
                <w:sz w:val="16"/>
                <w:szCs w:val="16"/>
                <w:lang w:eastAsia="zh-CN"/>
              </w:rPr>
              <w:t>Codeword 1 disabled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BD30" w14:textId="77777777" w:rsidR="00F26F04" w:rsidRDefault="00F26F04">
            <w:pPr>
              <w:pStyle w:val="TAC"/>
              <w:rPr>
                <w:rFonts w:ascii="Times" w:eastAsia="Times New Roman" w:hAnsi="Times" w:cs="Times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14:paraId="5483B985" w14:textId="77777777" w:rsidR="00F26F04" w:rsidRDefault="00F26F04">
            <w:pPr>
              <w:snapToGrid w:val="0"/>
              <w:jc w:val="center"/>
              <w:rPr>
                <w:rFonts w:eastAsia="KaiTi_GB2312" w:cs="Times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eastAsia="KaiTi_GB2312" w:cs="Times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5C711069" w14:textId="77777777" w:rsidR="00F26F04" w:rsidRDefault="00F26F04">
            <w:pPr>
              <w:pStyle w:val="TAC"/>
              <w:rPr>
                <w:rFonts w:ascii="Times" w:eastAsia="SimSun" w:hAnsi="Times" w:cs="Times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Times" w:eastAsia="KaiTi_GB2312" w:hAnsi="Times" w:cs="Times"/>
                <w:b/>
                <w:bCs/>
                <w:kern w:val="28"/>
                <w:sz w:val="16"/>
                <w:szCs w:val="16"/>
                <w:lang w:eastAsia="zh-CN"/>
              </w:rPr>
              <w:t>Codeword 1 enabled</w:t>
            </w:r>
          </w:p>
        </w:tc>
      </w:tr>
      <w:tr w:rsidR="00F26F04" w14:paraId="4DFA368F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272F" w14:textId="77777777" w:rsidR="00F26F04" w:rsidRDefault="00F26F04">
            <w:pPr>
              <w:pStyle w:val="TAC"/>
              <w:rPr>
                <w:rFonts w:ascii="Times" w:eastAsia="Times New Roman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Value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F1A4" w14:textId="77777777" w:rsidR="00F26F04" w:rsidRDefault="00F26F04">
            <w:pPr>
              <w:pStyle w:val="TAC"/>
              <w:rPr>
                <w:rFonts w:ascii="Times" w:eastAsia="SimSun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Number of DMRS CDM group(s) without data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09EE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DMRS port(s)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B1C6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Number of front-load symbols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C940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Value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91AA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Number of DMRS CDM group(s) without data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F283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DMRS port(s)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5792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Number of front-load symbols</w:t>
            </w:r>
          </w:p>
        </w:tc>
      </w:tr>
      <w:tr w:rsidR="00F26F04" w14:paraId="09DEFCD2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E079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313D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BC3D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4A25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736A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7AA8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4E01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0-4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6771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</w:tr>
      <w:tr w:rsidR="00F26F04" w14:paraId="450C3C7C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C28E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9940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1A05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0FB4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36B8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11E1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A0D6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0,1,2,3,4,6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D8C8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</w:tr>
      <w:tr w:rsidR="00F26F04" w14:paraId="71670DC8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3F80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B039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4051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3EF4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D86E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B9DE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7C8B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0,1,2,3,4,5,6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9146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</w:tr>
      <w:tr w:rsidR="00F26F04" w14:paraId="3D7F4B43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AC77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1FFB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B65A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7031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C4F1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33C8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5E85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0,1,2,3,4,5,6,7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C625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</w:tr>
      <w:tr w:rsidR="00F26F04" w14:paraId="40831BE5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30AA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D61B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9650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4000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F7AB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59C0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F3B0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0,1,2,3,8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9815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</w:tr>
      <w:tr w:rsidR="00F26F04" w14:paraId="328BE58C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F7DD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7A55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C654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5360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7DB8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A86D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3A5C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0,1,2,3,8,10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B051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</w:tr>
      <w:tr w:rsidR="00F26F04" w14:paraId="4CCE49EA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08B2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7087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B90C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B835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A198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23FA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0CE9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0,1,2,3,8,9,10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E704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</w:tr>
      <w:tr w:rsidR="00F26F04" w14:paraId="621BD689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667C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59AC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DEEB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C97E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C4CF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1178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DB04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0,1,2,3,8,9,10,11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3206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</w:tr>
      <w:tr w:rsidR="00F26F04" w14:paraId="614FCFAD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351C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703B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40FA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2,3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A3D7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53F5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CAB9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0AA1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0,1,4,5,8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79DC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F26F04" w14:paraId="7DFA81B4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091F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CBF9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BD8B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0-2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25CF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50E6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6FDA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F868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0,1,4,5,8,12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6B12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F26F04" w14:paraId="377AAAE4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D373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9C67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6C2AE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0-3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6DF3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AEF6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E93D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82C8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0,1,4,5,8,9,12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0049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F26F04" w14:paraId="2333DFDD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B368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[11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A107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7A50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10B4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815C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9A8F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4EC5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0,1,4,5,8,9,12,13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A7D8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F26F04" w14:paraId="12917C62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E553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51EF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FAD2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F839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6373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E3DB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216D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0,1,4,5,8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1669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F26F04" w14:paraId="7A9A1D46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84F4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7E2E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4FCD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41F0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858E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6B9C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FD09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0,1,4,5,8,12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3967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F26F04" w14:paraId="356B1204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0630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0760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C098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7570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2B05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36DB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59CF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0,1,4,5,8,9,12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2367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F26F04" w14:paraId="6459D185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F6FF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82C8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0CF2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7508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9AEE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934B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A798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0,1,4,5,8,9,12,13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5C17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F26F04" w14:paraId="1581D3BB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BC32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C50C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3300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7871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610B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9C3E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C7AB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2,3,6,7,10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E075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F26F04" w14:paraId="73789F4E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5DA3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129A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765C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8E27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22D8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868B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66AC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2,3,6,7,10,14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CF11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F26F04" w14:paraId="095F40B2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7542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63FA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6987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35AF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6C05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AF97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2166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2,3,6,7,10,11,14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357A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F26F04" w14:paraId="3821AD02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A90F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675C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1621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C470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A500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C034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3E24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2,3,6,7,10,11,14,15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6CE35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F26F04" w14:paraId="109F88E5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F2F9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4513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C53E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9F1D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C8DD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[20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C25E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6232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0,1, 2,3,10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EE08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1]</w:t>
            </w:r>
          </w:p>
        </w:tc>
      </w:tr>
      <w:tr w:rsidR="00F26F04" w14:paraId="20C85CC2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6074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22E0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B1F6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2,3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E1E4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B227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[21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28990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3BD7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0,1,8,2,3,10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A1E9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1]</w:t>
            </w:r>
          </w:p>
        </w:tc>
      </w:tr>
      <w:tr w:rsidR="00F26F04" w14:paraId="23410B6C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54A5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136E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6CD4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4,5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E33E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C6BF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[22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65BA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7055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0,1,8, 2,3,10,11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25C0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1]</w:t>
            </w:r>
          </w:p>
        </w:tc>
      </w:tr>
      <w:tr w:rsidR="00F26F04" w14:paraId="233BF99B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EB74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83FA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E88F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6,7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8E83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2C40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[23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8C56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871A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0,1,8,9,2,3,10,11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AB56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1]</w:t>
            </w:r>
          </w:p>
        </w:tc>
      </w:tr>
      <w:tr w:rsidR="00F26F04" w14:paraId="6751DC0A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706C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[24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B328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C9CB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366E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F0F4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[24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9610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99FD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0,1,4,5,12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83EE5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F26F04" w14:paraId="4AA7E444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476B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[25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C144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2F09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2,6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443D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9514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[25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ED98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A515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0,1,8,4,5,12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C755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F26F04" w14:paraId="0835F3B0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DD1F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[26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AEA1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0B17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0,1,4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3876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EF2C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[26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1878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70E3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0,1,8,4,5,12,13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7E46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F26F04" w14:paraId="2A6A9BB8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5984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[27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E7BB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D569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2,3,6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0D3C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ACD0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[27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5E56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DA9E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0,1,8,9,4,5,12,13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9CEA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F26F04" w14:paraId="29325993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AC19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[28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1526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1305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0,1,4,5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73D7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F4D1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[28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DD8C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4C27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0,1,4,5,12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5D97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F26F04" w14:paraId="5AB64D69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2F94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[29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E5B5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1949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2,3,6,7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D8C5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A97A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[29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71BA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E68E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0,1,8,4,5,12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A456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F26F04" w14:paraId="1D43838B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8AA4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[30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72B7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DF13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0,2,4,6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BAD6" w14:textId="77777777" w:rsidR="00F26F04" w:rsidRDefault="00F26F0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82E6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[30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A59E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861A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0,1,8,4,5,12,13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55E8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F26F04" w14:paraId="64F67EE7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324E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A6C4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6B2C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32C8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EB2F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[31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63AE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02EC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0,1,8,9,4,5,12,13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E330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F26F04" w14:paraId="278307D3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5548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A48A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25DE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600F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F1F2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[32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AA3A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60B2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2,3,6,7,14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3641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F26F04" w14:paraId="4A06E0CB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E392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418B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1B62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46AF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775F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[33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6283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FDC0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2,3,10,6,7,14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9780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F26F04" w14:paraId="3A893FE2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96AE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36E7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FD68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4F2E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6DBA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[34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667E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B53C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2,3,10,6,7,14,15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80E3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F26F04" w14:paraId="24608F52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9C84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3E82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D0CC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1E90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6F48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[35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BF19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06CA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2,3,10,11,6,7,14,15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2BA8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F26F04" w14:paraId="5C7D9FAA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F49D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EAE0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63EC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38AF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9D9E" w14:textId="77777777" w:rsidR="00F26F04" w:rsidRDefault="00F26F0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[36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D7C9B" w14:textId="77777777" w:rsidR="00F26F04" w:rsidRDefault="00F26F0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27B8" w14:textId="77777777" w:rsidR="00F26F04" w:rsidRDefault="00F26F0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</w:rPr>
              <w:t>0,2,3,8,9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766A" w14:textId="77777777" w:rsidR="00F26F04" w:rsidRDefault="00F26F0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1]</w:t>
            </w:r>
          </w:p>
        </w:tc>
      </w:tr>
      <w:tr w:rsidR="00F26F04" w14:paraId="12A04B6E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30D2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CFFE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05BD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DB8E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C3C1" w14:textId="77777777" w:rsidR="00F26F04" w:rsidRDefault="00F26F0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[37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B5E8" w14:textId="77777777" w:rsidR="00F26F04" w:rsidRDefault="00F26F0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433F" w14:textId="77777777" w:rsidR="00F26F04" w:rsidRDefault="00F26F0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</w:rPr>
              <w:t>0,1,2,3,8,9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AA0B" w14:textId="77777777" w:rsidR="00F26F04" w:rsidRDefault="00F26F0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1]</w:t>
            </w:r>
          </w:p>
        </w:tc>
      </w:tr>
      <w:tr w:rsidR="00F26F04" w14:paraId="360DC705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6FDD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2DE7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CEBC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D7A4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8426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69E9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141F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A222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F26F04" w14:paraId="6DB503CC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EE65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81E5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E291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10,11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AD3E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F1D3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FE60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70BB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9730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F26F04" w14:paraId="2BD00ABF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9096" w14:textId="77777777" w:rsidR="00F26F04" w:rsidRDefault="00F26F0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[40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9E7C" w14:textId="77777777" w:rsidR="00F26F04" w:rsidRDefault="00F26F0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ECA3" w14:textId="77777777" w:rsidR="00F26F04" w:rsidRDefault="00F26F0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8-10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1124" w14:textId="77777777" w:rsidR="00F26F04" w:rsidRDefault="00F26F0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1]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6985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EC2E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8AE2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E8B3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F26F04" w14:paraId="287525E5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14A1" w14:textId="77777777" w:rsidR="00F26F04" w:rsidRDefault="00F26F0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[41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5D20" w14:textId="77777777" w:rsidR="00F26F04" w:rsidRDefault="00F26F0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590A" w14:textId="77777777" w:rsidR="00F26F04" w:rsidRDefault="00F26F0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8-11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81E3" w14:textId="77777777" w:rsidR="00F26F04" w:rsidRDefault="00F26F0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1]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D695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C202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A330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47D1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F26F04" w14:paraId="4E3B795B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9D88" w14:textId="77777777" w:rsidR="00F26F04" w:rsidRDefault="00F26F0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[42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2DFE" w14:textId="77777777" w:rsidR="00F26F04" w:rsidRDefault="00F26F0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3CF8" w14:textId="77777777" w:rsidR="00F26F04" w:rsidRDefault="00F26F0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8,10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CBD0" w14:textId="77777777" w:rsidR="00F26F04" w:rsidRDefault="00F26F0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1]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BC9D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8289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C81D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F499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F26F04" w14:paraId="749D2062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87ED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43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7035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6451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40B4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376B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F1CB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BE35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B958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F26F04" w14:paraId="3A8A99C6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5161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44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C0CC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FB52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4EE2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0E21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D7DD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04E4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5CDF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F26F04" w14:paraId="3A58DCDA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A14B2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45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F3B7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817B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28E5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B188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8E2B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C059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B6B4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F26F04" w14:paraId="056E7943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7048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46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793C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CCF09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56C0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CC5B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9947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E094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78EA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F26F04" w14:paraId="130693F0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A10E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47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8C3F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37F6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A17F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69C4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5BDE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416C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83AE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F26F04" w14:paraId="328F41EB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1D0D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48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64C6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CCE1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C27C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D45B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8193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A810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4879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F26F04" w14:paraId="792F0666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A6CB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49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8C18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4018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CE94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F941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0542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9C3B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4272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F26F04" w14:paraId="7CE9B915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61FB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9573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509E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9058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5CBC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46D5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0523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EC8D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F26F04" w14:paraId="3DDC753F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4EFE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51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438E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A442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539D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8D7E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045A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A18D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622F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F26F04" w14:paraId="79EF339A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D95D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52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98B4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1C04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10,11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8B23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94B5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B92C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A986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39AC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F26F04" w14:paraId="6E17D844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9D05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53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AF3F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C2FB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12,13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C869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4AF2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07D9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D2D2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8499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58859241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9E1E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54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B0A7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C2A6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14,15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14D3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B72B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E8A1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33A4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FB8A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31CA234F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BF80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[55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5CF4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D31C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8,12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A42D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55F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6AE0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0A84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1617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5EFCB45A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54F5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[56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0AE2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558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10,14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5F02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B8D9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56F7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1E6B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BCCB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5C371795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BD29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[57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86EA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A19E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8,9,12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DF5F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2977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678F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D507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65F4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5C286695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9615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[58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6D22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9275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10,11,14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7BED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22D0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7F2C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8D42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E162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02939415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573F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[59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BBB0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4ACA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8,9,12,13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3153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266E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054E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55C7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A854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204F186F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9CE1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[60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46DF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AF67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10,11,14,15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ECD0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E511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A088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55B3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9B21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6B4EBEFA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0CD4" w14:textId="77777777" w:rsidR="00F26F04" w:rsidRDefault="00F26F0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61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E4D3" w14:textId="77777777" w:rsidR="00F26F04" w:rsidRDefault="00F26F0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5B40" w14:textId="77777777" w:rsidR="00F26F04" w:rsidRDefault="00F26F0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8,10,12,14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95F8" w14:textId="77777777" w:rsidR="00F26F04" w:rsidRDefault="00F26F0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1E43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E202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2F41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CA38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4C8E3389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67BE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62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C5A8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8B82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CD05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2E02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B97F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34DF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32E4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2AAB70F2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FF64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63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5308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1A1F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0,1,8,9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E44A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BA3C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50FB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AE6F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BEE7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4D8A571B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C344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64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C8E4" w14:textId="77777777" w:rsidR="00F26F04" w:rsidRDefault="00F26F04">
            <w:pPr>
              <w:pStyle w:val="TAC"/>
              <w:rPr>
                <w:rFonts w:ascii="Times" w:eastAsia="Times New Roman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ADB8" w14:textId="77777777" w:rsidR="00F26F04" w:rsidRDefault="00F26F04">
            <w:pPr>
              <w:pStyle w:val="TAC"/>
              <w:rPr>
                <w:rFonts w:ascii="Times" w:eastAsia="SimSun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2BFB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289B" w14:textId="77777777" w:rsidR="00F26F04" w:rsidRDefault="00F26F0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95C7" w14:textId="77777777" w:rsidR="00F26F04" w:rsidRDefault="00F26F0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DA79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0C00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54E1D8C3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915B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65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13523" w14:textId="77777777" w:rsidR="00F26F04" w:rsidRDefault="00F26F04">
            <w:pPr>
              <w:pStyle w:val="TAC"/>
              <w:rPr>
                <w:rFonts w:ascii="Times" w:eastAsia="Times New Roman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5AD5" w14:textId="77777777" w:rsidR="00F26F04" w:rsidRDefault="00F26F04">
            <w:pPr>
              <w:pStyle w:val="TAC"/>
              <w:rPr>
                <w:rFonts w:ascii="Times" w:eastAsia="SimSun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0,1,8,9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4C0F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BB82" w14:textId="77777777" w:rsidR="00F26F04" w:rsidRDefault="00F26F0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4A49" w14:textId="77777777" w:rsidR="00F26F04" w:rsidRDefault="00F26F0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A71D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E026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0BE6D499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8B33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66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25FA" w14:textId="77777777" w:rsidR="00F26F04" w:rsidRDefault="00F26F04">
            <w:pPr>
              <w:pStyle w:val="TAC"/>
              <w:rPr>
                <w:rFonts w:ascii="Times" w:eastAsia="Times New Roman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CACD" w14:textId="77777777" w:rsidR="00F26F04" w:rsidRDefault="00F26F04">
            <w:pPr>
              <w:pStyle w:val="TAC"/>
              <w:rPr>
                <w:rFonts w:ascii="Times" w:eastAsia="SimSun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2,3,10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F24B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D63B" w14:textId="77777777" w:rsidR="00F26F04" w:rsidRDefault="00F26F0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44A3" w14:textId="77777777" w:rsidR="00F26F04" w:rsidRDefault="00F26F0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0BB0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3D0D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4DBB222D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9FE4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67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AB0C" w14:textId="77777777" w:rsidR="00F26F04" w:rsidRDefault="00F26F04">
            <w:pPr>
              <w:pStyle w:val="TAC"/>
              <w:rPr>
                <w:rFonts w:ascii="Times" w:eastAsia="Times New Roman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AE31" w14:textId="77777777" w:rsidR="00F26F04" w:rsidRDefault="00F26F04">
            <w:pPr>
              <w:pStyle w:val="TAC"/>
              <w:rPr>
                <w:rFonts w:ascii="Times" w:eastAsia="SimSun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2,3,10,11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8EE7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0C90" w14:textId="77777777" w:rsidR="00F26F04" w:rsidRDefault="00F26F0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9F38" w14:textId="77777777" w:rsidR="00F26F04" w:rsidRDefault="00F26F0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F5F1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0D25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1034668F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FB1B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[69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FDB8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5D8E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BEAA" w14:textId="77777777" w:rsidR="00F26F04" w:rsidRDefault="00F26F0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74CC" w14:textId="77777777" w:rsidR="00F26F04" w:rsidRDefault="00F26F0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854E" w14:textId="77777777" w:rsidR="00F26F04" w:rsidRDefault="00F26F0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150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3D31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6451A515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22B0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9042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F10A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0,1,8,9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0E43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DD1C" w14:textId="77777777" w:rsidR="00F26F04" w:rsidRDefault="00F26F0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3A91" w14:textId="77777777" w:rsidR="00F26F04" w:rsidRDefault="00F26F0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7369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7FD3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671A5984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F1E5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9ACE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CF04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4,5,12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A1CC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E4AE" w14:textId="77777777" w:rsidR="00F26F04" w:rsidRDefault="00F26F0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AB53" w14:textId="77777777" w:rsidR="00F26F04" w:rsidRDefault="00F26F0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46E6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C4CA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1915F7CD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F883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B872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B4D2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4,5,12,13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BA19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3ACE" w14:textId="77777777" w:rsidR="00F26F04" w:rsidRDefault="00F26F0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D611" w14:textId="77777777" w:rsidR="00F26F04" w:rsidRDefault="00F26F0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0CDC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4717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57BD2D33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4105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5CF2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7AC5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9CA6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7847" w14:textId="77777777" w:rsidR="00F26F04" w:rsidRDefault="00F26F0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0BD2" w14:textId="77777777" w:rsidR="00F26F04" w:rsidRDefault="00F26F0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2A78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F365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7C9D0868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F09F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B73D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70D6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0,1,8,9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74C5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77CB" w14:textId="77777777" w:rsidR="00F26F04" w:rsidRDefault="00F26F0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7280" w14:textId="77777777" w:rsidR="00F26F04" w:rsidRDefault="00F26F0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647B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7D33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37248DF8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79CA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0589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39BB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4,5,12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7035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80B6" w14:textId="77777777" w:rsidR="00F26F04" w:rsidRDefault="00F26F0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AFB1" w14:textId="77777777" w:rsidR="00F26F04" w:rsidRDefault="00F26F0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F084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E248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1D25BC37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2436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F02D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CFE7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4,5,12,13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BDCA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C55F" w14:textId="77777777" w:rsidR="00F26F04" w:rsidRDefault="00F26F0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C94C" w14:textId="77777777" w:rsidR="00F26F04" w:rsidRDefault="00F26F0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1EC8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C503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56BD93F3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3F54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5FF2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8601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2,3,10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ABF5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9672" w14:textId="77777777" w:rsidR="00F26F04" w:rsidRDefault="00F26F0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4EFB" w14:textId="77777777" w:rsidR="00F26F04" w:rsidRDefault="00F26F0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DC89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3614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46DDDBAC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C6B1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3FFB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4531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2,3,10,11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4DCE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ABFA" w14:textId="77777777" w:rsidR="00F26F04" w:rsidRDefault="00F26F0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955A" w14:textId="77777777" w:rsidR="00F26F04" w:rsidRDefault="00F26F0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572B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CC50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30BA7C18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41AE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9525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5342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6,7,14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C1E6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73DE" w14:textId="77777777" w:rsidR="00F26F04" w:rsidRDefault="00F26F0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C0ED" w14:textId="77777777" w:rsidR="00F26F04" w:rsidRDefault="00F26F0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FD32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2A60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7DA467B3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68AD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[80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AB62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B63B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6,7,14,15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B0ED" w14:textId="77777777" w:rsidR="00F26F04" w:rsidRDefault="00F26F0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567A" w14:textId="77777777" w:rsidR="00F26F04" w:rsidRDefault="00F26F0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731E" w14:textId="77777777" w:rsidR="00F26F04" w:rsidRDefault="00F26F0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15D8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F867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7E537287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2787" w14:textId="77777777" w:rsidR="00F26F04" w:rsidRDefault="00F26F0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[81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364B" w14:textId="77777777" w:rsidR="00F26F04" w:rsidRDefault="00F26F0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A355" w14:textId="77777777" w:rsidR="00F26F04" w:rsidRDefault="00F26F0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5,8,9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9D51" w14:textId="77777777" w:rsidR="00F26F04" w:rsidRDefault="00F26F0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F110" w14:textId="77777777" w:rsidR="00F26F04" w:rsidRDefault="00F26F0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B4F9" w14:textId="77777777" w:rsidR="00F26F04" w:rsidRDefault="00F26F0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9D35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D1B3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32A39D68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8F37" w14:textId="77777777" w:rsidR="00F26F04" w:rsidRDefault="00F26F0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[82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19A8" w14:textId="77777777" w:rsidR="00F26F04" w:rsidRDefault="00F26F0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125B" w14:textId="77777777" w:rsidR="00F26F04" w:rsidRDefault="00F26F0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7,10,11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FC1C" w14:textId="77777777" w:rsidR="00F26F04" w:rsidRDefault="00F26F0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89DA" w14:textId="77777777" w:rsidR="00F26F04" w:rsidRDefault="00F26F0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3534" w14:textId="77777777" w:rsidR="00F26F04" w:rsidRDefault="00F26F0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F0E5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5556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F26F04" w14:paraId="52CBCCA6" w14:textId="77777777" w:rsidTr="00F26F04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7E77" w14:textId="77777777" w:rsidR="00F26F04" w:rsidRDefault="00F26F0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[83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7358" w14:textId="77777777" w:rsidR="00F26F04" w:rsidRDefault="00F26F0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E82F" w14:textId="77777777" w:rsidR="00F26F04" w:rsidRDefault="00F26F0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7,12,13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3E85" w14:textId="77777777" w:rsidR="00F26F04" w:rsidRDefault="00F26F0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604A" w14:textId="77777777" w:rsidR="00F26F04" w:rsidRDefault="00F26F0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C6E9" w14:textId="77777777" w:rsidR="00F26F04" w:rsidRDefault="00F26F0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8BD2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D373" w14:textId="77777777" w:rsidR="00F26F04" w:rsidRDefault="00F26F0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</w:tbl>
    <w:p w14:paraId="569206FB" w14:textId="77777777" w:rsidR="00EC3A2E" w:rsidRDefault="00EC3A2E" w:rsidP="00EC3A2E"/>
    <w:p w14:paraId="60C5F2F7" w14:textId="77C000BE" w:rsidR="00EF1884" w:rsidRDefault="002829AB" w:rsidP="00541EDC">
      <w:pPr>
        <w:jc w:val="center"/>
        <w:rPr>
          <w:rFonts w:ascii="Times New Roman" w:hAnsi="Times New Roman"/>
        </w:rPr>
      </w:pPr>
      <w:r w:rsidRPr="002829AB">
        <w:rPr>
          <w:rFonts w:ascii="Times New Roman" w:eastAsia="Times New Roman" w:hAnsi="Times New Roman"/>
          <w:b/>
          <w:lang w:eastAsia="zh-CN"/>
        </w:rPr>
        <w:t xml:space="preserve">Table </w:t>
      </w:r>
      <w:r w:rsidR="008405F1">
        <w:rPr>
          <w:rFonts w:eastAsia="Times New Roman"/>
          <w:b/>
          <w:lang w:eastAsia="zh-CN"/>
        </w:rPr>
        <w:t>5</w:t>
      </w:r>
      <w:r w:rsidRPr="002829AB">
        <w:rPr>
          <w:rFonts w:ascii="Times New Roman" w:eastAsia="Times New Roman" w:hAnsi="Times New Roman"/>
          <w:b/>
          <w:lang w:eastAsia="zh-CN"/>
        </w:rPr>
        <w:t>:</w:t>
      </w:r>
      <w:r w:rsidRPr="00002468">
        <w:rPr>
          <w:rFonts w:ascii="Arial" w:eastAsia="Times New Roman" w:hAnsi="Arial"/>
          <w:b/>
          <w:lang w:eastAsia="zh-CN"/>
        </w:rPr>
        <w:t xml:space="preserve"> </w:t>
      </w:r>
      <w:r w:rsidR="00EF1884">
        <w:rPr>
          <w:rFonts w:ascii="Times New Roman" w:eastAsia="Times New Roman" w:hAnsi="Times New Roman"/>
          <w:b/>
          <w:lang w:eastAsia="zh-CN"/>
        </w:rPr>
        <w:t xml:space="preserve">Antenna port(s) (1000 + DMRS port), </w:t>
      </w:r>
      <w:proofErr w:type="spellStart"/>
      <w:r w:rsidR="00EF1884">
        <w:rPr>
          <w:rFonts w:ascii="Times New Roman" w:eastAsia="Times New Roman" w:hAnsi="Times New Roman"/>
          <w:b/>
          <w:i/>
          <w:lang w:eastAsia="zh-CN"/>
        </w:rPr>
        <w:t>dmrs</w:t>
      </w:r>
      <w:proofErr w:type="spellEnd"/>
      <w:r w:rsidR="00EF1884">
        <w:rPr>
          <w:rFonts w:ascii="Times New Roman" w:eastAsia="Times New Roman" w:hAnsi="Times New Roman"/>
          <w:b/>
          <w:i/>
          <w:lang w:eastAsia="zh-CN"/>
        </w:rPr>
        <w:t>-Type</w:t>
      </w:r>
      <w:r w:rsidR="00EF1884">
        <w:rPr>
          <w:rFonts w:ascii="Times New Roman" w:eastAsia="Times New Roman" w:hAnsi="Times New Roman"/>
          <w:b/>
          <w:lang w:eastAsia="zh-CN"/>
        </w:rPr>
        <w:t xml:space="preserve">=eType1, </w:t>
      </w:r>
      <w:proofErr w:type="spellStart"/>
      <w:r w:rsidR="00EF1884">
        <w:rPr>
          <w:rFonts w:ascii="Times New Roman" w:eastAsia="Times New Roman" w:hAnsi="Times New Roman"/>
          <w:b/>
          <w:i/>
          <w:lang w:eastAsia="zh-CN"/>
        </w:rPr>
        <w:t>maxLength</w:t>
      </w:r>
      <w:proofErr w:type="spellEnd"/>
      <w:r w:rsidR="00EF1884">
        <w:rPr>
          <w:rFonts w:ascii="Times New Roman" w:eastAsia="Times New Roman" w:hAnsi="Times New Roman"/>
          <w:b/>
          <w:lang w:eastAsia="zh-CN"/>
        </w:rPr>
        <w:t>=2</w:t>
      </w: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1119"/>
        <w:gridCol w:w="1196"/>
        <w:gridCol w:w="1061"/>
        <w:gridCol w:w="716"/>
        <w:gridCol w:w="1059"/>
        <w:gridCol w:w="1766"/>
        <w:gridCol w:w="1131"/>
      </w:tblGrid>
      <w:tr w:rsidR="00EF1884" w14:paraId="5D9DD562" w14:textId="77777777" w:rsidTr="00DB79D3">
        <w:trPr>
          <w:trHeight w:val="214"/>
          <w:jc w:val="center"/>
        </w:trPr>
        <w:tc>
          <w:tcPr>
            <w:tcW w:w="4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DECD" w14:textId="77777777" w:rsidR="00EF1884" w:rsidRDefault="00EF1884">
            <w:pPr>
              <w:pStyle w:val="TAC"/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139E159F" w14:textId="77777777" w:rsidR="00EF1884" w:rsidRDefault="00EF1884">
            <w:pPr>
              <w:snapToGrid w:val="0"/>
              <w:jc w:val="center"/>
              <w:rPr>
                <w:rFonts w:eastAsia="KaiTi_GB2312" w:cs="Times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eastAsia="KaiTi_GB2312" w:cs="Times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32B0429D" w14:textId="77777777" w:rsidR="00EF1884" w:rsidRDefault="00EF1884">
            <w:pPr>
              <w:pStyle w:val="TAC"/>
              <w:rPr>
                <w:rFonts w:ascii="Times" w:eastAsia="SimSun" w:hAnsi="Times" w:cs="Times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Times" w:eastAsia="KaiTi_GB2312" w:hAnsi="Times" w:cs="Times"/>
                <w:b/>
                <w:bCs/>
                <w:kern w:val="28"/>
                <w:sz w:val="16"/>
                <w:szCs w:val="16"/>
                <w:lang w:eastAsia="zh-CN"/>
              </w:rPr>
              <w:t>Codeword 1 disabled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85050" w14:textId="77777777" w:rsidR="00EF1884" w:rsidRDefault="00EF1884">
            <w:pPr>
              <w:pStyle w:val="TAC"/>
              <w:rPr>
                <w:rFonts w:ascii="Times" w:eastAsia="Times New Roman" w:hAnsi="Times" w:cs="Times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14:paraId="072DC749" w14:textId="77777777" w:rsidR="00EF1884" w:rsidRDefault="00EF1884">
            <w:pPr>
              <w:snapToGrid w:val="0"/>
              <w:jc w:val="center"/>
              <w:rPr>
                <w:rFonts w:eastAsia="KaiTi_GB2312" w:cs="Times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eastAsia="KaiTi_GB2312" w:cs="Times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0242F42B" w14:textId="77777777" w:rsidR="00EF1884" w:rsidRDefault="00EF1884">
            <w:pPr>
              <w:pStyle w:val="TAC"/>
              <w:rPr>
                <w:rFonts w:ascii="Times" w:eastAsia="SimSun" w:hAnsi="Times" w:cs="Times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Times" w:eastAsia="KaiTi_GB2312" w:hAnsi="Times" w:cs="Times"/>
                <w:b/>
                <w:bCs/>
                <w:kern w:val="28"/>
                <w:sz w:val="16"/>
                <w:szCs w:val="16"/>
                <w:lang w:eastAsia="zh-CN"/>
              </w:rPr>
              <w:t>Codeword 1 enabled</w:t>
            </w:r>
          </w:p>
        </w:tc>
      </w:tr>
      <w:tr w:rsidR="00EF1884" w14:paraId="6705D584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008D" w14:textId="77777777" w:rsidR="00EF1884" w:rsidRDefault="00EF1884">
            <w:pPr>
              <w:pStyle w:val="TAC"/>
              <w:rPr>
                <w:rFonts w:ascii="Times" w:eastAsia="Times New Roman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Value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D392" w14:textId="77777777" w:rsidR="00EF1884" w:rsidRDefault="00EF1884">
            <w:pPr>
              <w:pStyle w:val="TAC"/>
              <w:rPr>
                <w:rFonts w:ascii="Times" w:eastAsia="SimSun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Number of DMRS CDM group(s) without data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8AA3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DMRS port(s)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8023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Number of front-load symbols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6800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Value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A510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Number of DMRS CDM group(s) without data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2138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DMRS port(s)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22FC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Number of front-load symbols</w:t>
            </w:r>
          </w:p>
        </w:tc>
      </w:tr>
      <w:tr w:rsidR="00EF1884" w14:paraId="6D56E121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1D17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EA06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CCE2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D8BC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8DF3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5B1A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B449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0-4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2511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</w:tr>
      <w:tr w:rsidR="00EF1884" w14:paraId="3FF50A1A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94AB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2A53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B9EB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71AC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8C5B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53BA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EA27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0,1,2,3,4,6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9D02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</w:tr>
      <w:tr w:rsidR="00EF1884" w14:paraId="67A6A60E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6003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2165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CC0D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D694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E406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A87A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122E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0,1,2,3,4,5,6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61F3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</w:tr>
      <w:tr w:rsidR="00EF1884" w14:paraId="04B7B9EC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4DCF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FF86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A54D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4AED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124E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1A9F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08E6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0,1,2,3,4,5,6,7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2FCE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</w:tr>
      <w:tr w:rsidR="00EF1884" w14:paraId="40854DC0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3C2C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289E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1DEC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CF8F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7F4A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E14C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DE8EA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0,1,2,3,8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3DB6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</w:tr>
      <w:tr w:rsidR="00EF1884" w14:paraId="30BE8ABB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A866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2F3E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1D5D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4956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25D5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420F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FF95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0,1,2,3,8,10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D192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</w:tr>
      <w:tr w:rsidR="00EF1884" w14:paraId="32B77383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06B8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9210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6C1F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A1EE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D192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AB06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EEFB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0,1,2,3,8,9,10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D8F2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</w:tr>
      <w:tr w:rsidR="00EF1884" w14:paraId="285806CE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39E3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9660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C3B4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C0A2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E470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7182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5360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0,1,2,3,8,9,10,11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9132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</w:tr>
      <w:tr w:rsidR="00EF1884" w14:paraId="31778993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C5EE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250A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A17C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2,3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FC5F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98AF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590E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1BA5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0,1,4,5,8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4D34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EF1884" w14:paraId="2BE6C802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A365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2F1B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21B6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0-2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032E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E12B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DFD9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6EA2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0,1,4,5,8,12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1EC8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EF1884" w14:paraId="76276C13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B70A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CAF4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E80E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0-3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2CD6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0016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0682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A41B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0,1,4,5,8,9,12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9BD0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EF1884" w14:paraId="3CD9ABEC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1C4C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[11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7224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A373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3A7B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7A5F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4163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599E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0,1,4,5,8,9,12,13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D665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EF1884" w14:paraId="0C9A6861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3E4D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C0FA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08B8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42C7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8E28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6169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BA8E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0,1,4,5,8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C961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EF1884" w14:paraId="153B0FB7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186C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B023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24CC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B081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0B38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52B0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00A1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0,1,4,5,8,12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0066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EF1884" w14:paraId="7580DCC9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9DF9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1FAA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9E2B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9031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86F5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5911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C8E0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0,1,4,5,8,9,12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2233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EF1884" w14:paraId="18D657B4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F830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3C4D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4158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B1F8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719A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FA1D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E3DC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0,1,4,5,8,9,12,13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420AE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EF1884" w14:paraId="30B3F9B0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5979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62EF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1490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9275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6A8C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40BF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A897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2,3,6,7,10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9474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EF1884" w14:paraId="70E9425F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9CB9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1922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0279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9C9F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503D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EAC8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E474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2,3,6,7,10,14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2243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EF1884" w14:paraId="35E17F7F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3524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7F05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AD98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84B3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90C1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3221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D2C4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2,3,6,7,10,11,14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5436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EF1884" w14:paraId="50C62E82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09D9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9416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8EA0F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01AA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A3C9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255E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6EB4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2,3,6,7,10,11,14,15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A3EA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EF1884" w14:paraId="1722AFFB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1DA5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3CC6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5F1A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6D38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D217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[20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808A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1336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0,1, 2,3,10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D9BC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1]</w:t>
            </w:r>
          </w:p>
        </w:tc>
      </w:tr>
      <w:tr w:rsidR="00EF1884" w14:paraId="0D750AEF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E9E1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3155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667D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2,3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B6BB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FE4C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[21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85B3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E092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0,1,8,2,3,10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11E2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1]</w:t>
            </w:r>
          </w:p>
        </w:tc>
      </w:tr>
      <w:tr w:rsidR="00EF1884" w14:paraId="14904730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21CE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B168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A6E4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4,5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56EF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146B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[22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47FA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2C5F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0,1,8, 2,3,10,11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F73B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1]</w:t>
            </w:r>
          </w:p>
        </w:tc>
      </w:tr>
      <w:tr w:rsidR="00EF1884" w14:paraId="0DE4340B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AB1D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7DF6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F4C0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6,7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2DEF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0EE7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[23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8F1C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DAD2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0,1,8,9,2,3,10,11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863A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1]</w:t>
            </w:r>
          </w:p>
        </w:tc>
      </w:tr>
      <w:tr w:rsidR="00EF1884" w14:paraId="5F4F6B6A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3CBA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[24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5DEC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02F8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D4F1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C3CB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[24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1CF5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D785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0,1,4,5,12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CE2E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EF1884" w14:paraId="429F1486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9DE6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[25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329C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4B09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2,6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733B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8BE8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[25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0538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0931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0,1,8,4,5,12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5A17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EF1884" w14:paraId="33CEBD4D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2F5F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[26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2F6C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08E3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0,1,4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F7AE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BAEF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[26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2BCE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5487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0,1,8,4,5,12,13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9EF4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EF1884" w14:paraId="1E9FAF08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F177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[27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2870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3218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2,3,6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A1A7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62D4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[27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02CB8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502E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0,1,8,9,4,5,12,13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DD8A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EF1884" w14:paraId="2B9FA941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8CB6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[28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14E9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EC9C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0,1,4,5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FED5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F9E9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[28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32E4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2719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0,1,4,5,12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D4DB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EF1884" w14:paraId="6A2524B5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F855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[29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A6EE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A7F7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2,3,6,7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8EB8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E71B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[29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F4D7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A3A9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0,1,8,4,5,12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7625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EF1884" w14:paraId="5E0D0CDD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2798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[30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C505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F948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0,2,4,6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F5EF" w14:textId="77777777" w:rsidR="00EF1884" w:rsidRDefault="00EF1884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7CD6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[30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DB41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51B0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0,1,8,4,5,12,13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9730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EF1884" w14:paraId="4F9E462E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60DD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CB50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8B6A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22B3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E18E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[31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C4BA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D9A2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0,1,8,9,4,5,12,13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C8F6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EF1884" w14:paraId="2B0908A8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3120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4701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DBE9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5EE0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7A10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[32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849E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5BD7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2,3,6,7,14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3B04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EF1884" w14:paraId="53E34EB5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E6B5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60C9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A6E2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F7DC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5889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[33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60A8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BB2F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2,3,10,6,7,14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F614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EF1884" w14:paraId="125FAA36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4FE4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CB60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EAC8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CA62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CF44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[34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505A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4EB6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2,3,10,6,7,14,15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5091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EF1884" w14:paraId="31E7C052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A3CB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9C34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61AA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8A74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59DB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[35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1EF8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E5F7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2,3,10,11,6,7,14,15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EE59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EF1884" w14:paraId="0C99211F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EA86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DD43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3139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4867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5217" w14:textId="77777777" w:rsidR="00EF1884" w:rsidRDefault="00EF188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[36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F872" w14:textId="77777777" w:rsidR="00EF1884" w:rsidRDefault="00EF188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212E" w14:textId="77777777" w:rsidR="00EF1884" w:rsidRDefault="00EF188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</w:rPr>
              <w:t>0,2,3,8,9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BC01" w14:textId="77777777" w:rsidR="00EF1884" w:rsidRDefault="00EF188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1]</w:t>
            </w:r>
          </w:p>
        </w:tc>
      </w:tr>
      <w:tr w:rsidR="00EF1884" w14:paraId="2D4FF87D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62EC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EE93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3407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B3FB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69F0" w14:textId="77777777" w:rsidR="00EF1884" w:rsidRDefault="00EF188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[37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2084" w14:textId="77777777" w:rsidR="00EF1884" w:rsidRDefault="00EF188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130A" w14:textId="77777777" w:rsidR="00EF1884" w:rsidRDefault="00EF188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</w:rPr>
              <w:t>0,1,2,3,8,9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2B1E" w14:textId="77777777" w:rsidR="00EF1884" w:rsidRDefault="00EF188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1]</w:t>
            </w:r>
          </w:p>
        </w:tc>
      </w:tr>
      <w:tr w:rsidR="00EF1884" w14:paraId="32CC40DF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9E09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BC2D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DC64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E490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21EF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9B73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6B82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472D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EF1884" w14:paraId="06A37161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7557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6BA3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2EAC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10,11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49E2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554C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F131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C191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8636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EF1884" w14:paraId="6C6F706D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4CB6" w14:textId="77777777" w:rsidR="00EF1884" w:rsidRDefault="00EF188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[40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BDFB" w14:textId="77777777" w:rsidR="00EF1884" w:rsidRDefault="00EF188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142F" w14:textId="77777777" w:rsidR="00EF1884" w:rsidRDefault="00EF188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8-10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2C4A" w14:textId="77777777" w:rsidR="00EF1884" w:rsidRDefault="00EF188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1]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C4DC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0BAF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F14C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B758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EF1884" w14:paraId="3B282E49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EE0D" w14:textId="77777777" w:rsidR="00EF1884" w:rsidRDefault="00EF188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[41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244A" w14:textId="77777777" w:rsidR="00EF1884" w:rsidRDefault="00EF188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143C" w14:textId="77777777" w:rsidR="00EF1884" w:rsidRDefault="00EF188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8-11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041C" w14:textId="77777777" w:rsidR="00EF1884" w:rsidRDefault="00EF188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1]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767F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B530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BE1E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49E9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EF1884" w14:paraId="61A1B96E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7AAB" w14:textId="77777777" w:rsidR="00EF1884" w:rsidRDefault="00EF188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[42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A4EC" w14:textId="77777777" w:rsidR="00EF1884" w:rsidRDefault="00EF188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D16B" w14:textId="77777777" w:rsidR="00EF1884" w:rsidRDefault="00EF188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8,10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CDFD" w14:textId="77777777" w:rsidR="00EF1884" w:rsidRDefault="00EF188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1]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2DC3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7D4A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45A4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828A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EF1884" w14:paraId="2ED7D510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8DE0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43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86D7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D659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F1EC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9930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B7F5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EC99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8513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EF1884" w14:paraId="2E213033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9244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44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112C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8FFC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AFEE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2130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2594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4B0B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F29D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EF1884" w14:paraId="5ACC8ACE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F316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45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75AD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29CA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1036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BBB0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2121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F928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4B46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EF1884" w14:paraId="17E2C7D6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DA86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46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30C7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23EE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0892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C234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ED6D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52B4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90A5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EF1884" w14:paraId="777D6000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1190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47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C3B0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12DF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F058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390F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CD2A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A07E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F29D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EF1884" w14:paraId="2A80221E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E094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48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5BEA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0B27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CDA2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7A00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03AE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EE18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FE49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EF1884" w14:paraId="1FCD3E46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AC72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49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5932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AD75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1042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9B01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45D7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FFBA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6C5F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EF1884" w14:paraId="600D1975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BB07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CCD8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3105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4949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3F67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20A5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25B1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E9A4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EF1884" w14:paraId="085DB548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9875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51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C37B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0CA4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C9F1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FEA4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961E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F41C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AFB5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EF1884" w14:paraId="63BEBCA3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4ED2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52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8297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AC73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10,11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B090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56A9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5CC6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E76E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3616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EF1884" w14:paraId="71A59568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A078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53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DA9B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634B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12,13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1F2C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9640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0917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8A27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C8FE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07B223E9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AE83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54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E1FB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46E8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14,15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FB44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1008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E2D1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3295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62FB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4C4B7C69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4443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[55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9508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33D1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8,12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9F95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FBFC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B8C1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A585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BE41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4B218766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95D9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[56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672B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C571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10,14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84AD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A7CE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6433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D49D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6DF2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4619FCDC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2D84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[57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31C83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9539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8,9,12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780E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B4D0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4FA0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9293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0F5B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724DB688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65DA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[58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458C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CE52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10,11,14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FE0D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FF89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D0D6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5FB6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84E9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659C44DC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8215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[59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3113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90C0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8,9,12,13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F056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043C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4857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0394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13AB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4A7186B7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9F89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[60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2F06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D45F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10,11,14,15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F628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5ED6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E66C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9D4A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1AD8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6C402D77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07CE" w14:textId="77777777" w:rsidR="00EF1884" w:rsidRDefault="00EF188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61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1DD6" w14:textId="77777777" w:rsidR="00EF1884" w:rsidRDefault="00EF188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76D6" w14:textId="77777777" w:rsidR="00EF1884" w:rsidRDefault="00EF188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8,10,12,14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944F" w14:textId="77777777" w:rsidR="00EF1884" w:rsidRDefault="00EF1884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66C0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BB9B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D359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ACFD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28B2EE56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19F9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62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6D73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C8B2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0824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1EC0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8524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844E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7017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07134503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13C2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63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F45B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4311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0,1,8,9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AE41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CD9A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6C8D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54BC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F59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6290FB2D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491A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64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2916" w14:textId="77777777" w:rsidR="00EF1884" w:rsidRDefault="00EF1884">
            <w:pPr>
              <w:pStyle w:val="TAC"/>
              <w:rPr>
                <w:rFonts w:ascii="Times" w:eastAsia="Times New Roman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0523" w14:textId="77777777" w:rsidR="00EF1884" w:rsidRDefault="00EF1884">
            <w:pPr>
              <w:pStyle w:val="TAC"/>
              <w:rPr>
                <w:rFonts w:ascii="Times" w:eastAsia="SimSun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E8E1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DF6C" w14:textId="77777777" w:rsidR="00EF1884" w:rsidRDefault="00EF188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0A59" w14:textId="77777777" w:rsidR="00EF1884" w:rsidRDefault="00EF188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E98D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8B61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2278779C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DFC3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65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23B2" w14:textId="77777777" w:rsidR="00EF1884" w:rsidRDefault="00EF1884">
            <w:pPr>
              <w:pStyle w:val="TAC"/>
              <w:rPr>
                <w:rFonts w:ascii="Times" w:eastAsia="Times New Roman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0DD9" w14:textId="77777777" w:rsidR="00EF1884" w:rsidRDefault="00EF1884">
            <w:pPr>
              <w:pStyle w:val="TAC"/>
              <w:rPr>
                <w:rFonts w:ascii="Times" w:eastAsia="SimSun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0,1,8,9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21C9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01B2" w14:textId="77777777" w:rsidR="00EF1884" w:rsidRDefault="00EF188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F62A" w14:textId="77777777" w:rsidR="00EF1884" w:rsidRDefault="00EF188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5D56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68EF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6290ADA2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6CE6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66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6323" w14:textId="77777777" w:rsidR="00EF1884" w:rsidRDefault="00EF1884">
            <w:pPr>
              <w:pStyle w:val="TAC"/>
              <w:rPr>
                <w:rFonts w:ascii="Times" w:eastAsia="Times New Roman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F64E" w14:textId="77777777" w:rsidR="00EF1884" w:rsidRDefault="00EF1884">
            <w:pPr>
              <w:pStyle w:val="TAC"/>
              <w:rPr>
                <w:rFonts w:ascii="Times" w:eastAsia="SimSun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2,3,10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EED9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AC83" w14:textId="77777777" w:rsidR="00EF1884" w:rsidRDefault="00EF188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E179" w14:textId="77777777" w:rsidR="00EF1884" w:rsidRDefault="00EF188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CE87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ED47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3A75F678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20ED2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67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6881" w14:textId="77777777" w:rsidR="00EF1884" w:rsidRDefault="00EF1884">
            <w:pPr>
              <w:pStyle w:val="TAC"/>
              <w:rPr>
                <w:rFonts w:ascii="Times" w:eastAsia="Times New Roman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EB03" w14:textId="77777777" w:rsidR="00EF1884" w:rsidRDefault="00EF1884">
            <w:pPr>
              <w:pStyle w:val="TAC"/>
              <w:rPr>
                <w:rFonts w:ascii="Times" w:eastAsia="SimSun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2,3,10,11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BD3E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9D69" w14:textId="77777777" w:rsidR="00EF1884" w:rsidRDefault="00EF188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8D3A" w14:textId="77777777" w:rsidR="00EF1884" w:rsidRDefault="00EF188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B9DF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64A6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09C86EFF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1BFB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[69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437A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6A41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E54D" w14:textId="77777777" w:rsidR="00EF1884" w:rsidRDefault="00EF1884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A2D3" w14:textId="77777777" w:rsidR="00EF1884" w:rsidRDefault="00EF188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4934" w14:textId="77777777" w:rsidR="00EF1884" w:rsidRDefault="00EF188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0D7B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0D5C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20513657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E7C1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BD04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1D7D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0,1,8,9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38DA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C104" w14:textId="77777777" w:rsidR="00EF1884" w:rsidRDefault="00EF188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644F" w14:textId="77777777" w:rsidR="00EF1884" w:rsidRDefault="00EF188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0AD6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7FF1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0DF364B5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6FC2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629B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BB30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4,5,12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E2FA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4FB0" w14:textId="77777777" w:rsidR="00EF1884" w:rsidRDefault="00EF188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D59F" w14:textId="77777777" w:rsidR="00EF1884" w:rsidRDefault="00EF188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27EE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8FFA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7F05440D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2308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DB5A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BF53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4,5,12,13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8C65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F635" w14:textId="77777777" w:rsidR="00EF1884" w:rsidRDefault="00EF188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F7F2" w14:textId="77777777" w:rsidR="00EF1884" w:rsidRDefault="00EF188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A43A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071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5014AF6F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A13C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2DAD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0622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40B6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5CD0" w14:textId="77777777" w:rsidR="00EF1884" w:rsidRDefault="00EF188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511C" w14:textId="77777777" w:rsidR="00EF1884" w:rsidRDefault="00EF188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65D5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6655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27AF3A81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0606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DFB6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0031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0,1,8,9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1EAF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F2F8" w14:textId="77777777" w:rsidR="00EF1884" w:rsidRDefault="00EF188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F44D" w14:textId="77777777" w:rsidR="00EF1884" w:rsidRDefault="00EF188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1082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F93B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4EB13D37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3A30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F651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41B7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4,5,12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DD79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5C8C" w14:textId="77777777" w:rsidR="00EF1884" w:rsidRDefault="00EF188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4EC9" w14:textId="77777777" w:rsidR="00EF1884" w:rsidRDefault="00EF188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4C63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43DD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0AF70E5E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4F36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7122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E6C5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4,5,12,13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C218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0B34" w14:textId="77777777" w:rsidR="00EF1884" w:rsidRDefault="00EF188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A6BB" w14:textId="77777777" w:rsidR="00EF1884" w:rsidRDefault="00EF188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096F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B554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4A527418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DE20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5162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FBB0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2,3,10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55AB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6CF2" w14:textId="77777777" w:rsidR="00EF1884" w:rsidRDefault="00EF188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4200" w14:textId="77777777" w:rsidR="00EF1884" w:rsidRDefault="00EF188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DBC8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6312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22649364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8C4B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EF57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AB21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2,3,10,11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F89D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80F6" w14:textId="77777777" w:rsidR="00EF1884" w:rsidRDefault="00EF188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6D27" w14:textId="77777777" w:rsidR="00EF1884" w:rsidRDefault="00EF188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60E3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B7B6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4361E75B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27BE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5149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05E9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6,7,14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6B73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FBC6" w14:textId="77777777" w:rsidR="00EF1884" w:rsidRDefault="00EF188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8FC0" w14:textId="77777777" w:rsidR="00EF1884" w:rsidRDefault="00EF188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BB1F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9691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2266172F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6E1E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[80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497D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4362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6,7,14,15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F3ED" w14:textId="77777777" w:rsidR="00EF1884" w:rsidRDefault="00EF1884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7F18" w14:textId="77777777" w:rsidR="00EF1884" w:rsidRDefault="00EF188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BE2B" w14:textId="77777777" w:rsidR="00EF1884" w:rsidRDefault="00EF188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5A9A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9DC3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6A80137B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3BA4" w14:textId="77777777" w:rsidR="00EF1884" w:rsidRDefault="00EF188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[81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ED0C" w14:textId="77777777" w:rsidR="00EF1884" w:rsidRDefault="00EF188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E9D4" w14:textId="77777777" w:rsidR="00EF1884" w:rsidRDefault="00EF188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5,8,9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6F9D" w14:textId="77777777" w:rsidR="00EF1884" w:rsidRDefault="00EF188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AEC8" w14:textId="77777777" w:rsidR="00EF1884" w:rsidRDefault="00EF188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F2D8" w14:textId="77777777" w:rsidR="00EF1884" w:rsidRDefault="00EF188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072F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7130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2A96FBB9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35BE" w14:textId="77777777" w:rsidR="00EF1884" w:rsidRDefault="00EF188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[82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8E9D" w14:textId="77777777" w:rsidR="00EF1884" w:rsidRDefault="00EF188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2004" w14:textId="77777777" w:rsidR="00EF1884" w:rsidRDefault="00EF188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7,10,11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DA0C" w14:textId="77777777" w:rsidR="00EF1884" w:rsidRDefault="00EF188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D8B9" w14:textId="77777777" w:rsidR="00EF1884" w:rsidRDefault="00EF188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18C3" w14:textId="77777777" w:rsidR="00EF1884" w:rsidRDefault="00EF188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A583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8707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EF1884" w14:paraId="236B5B4A" w14:textId="77777777" w:rsidTr="00DB79D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BC6C" w14:textId="77777777" w:rsidR="00EF1884" w:rsidRDefault="00EF188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[83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81BB" w14:textId="77777777" w:rsidR="00EF1884" w:rsidRDefault="00EF188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BE92" w14:textId="77777777" w:rsidR="00EF1884" w:rsidRDefault="00EF188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7,12,13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C67F" w14:textId="77777777" w:rsidR="00EF1884" w:rsidRDefault="00EF1884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DFB7" w14:textId="77777777" w:rsidR="00EF1884" w:rsidRDefault="00EF1884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2055" w14:textId="77777777" w:rsidR="00EF1884" w:rsidRDefault="00EF1884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4734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6610" w14:textId="77777777" w:rsidR="00EF1884" w:rsidRDefault="00EF1884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</w:tbl>
    <w:p w14:paraId="08A48122" w14:textId="77777777" w:rsidR="00F26F04" w:rsidRDefault="00F26F04" w:rsidP="00EC3A2E"/>
    <w:p w14:paraId="7F6793D8" w14:textId="18F8D7F6" w:rsidR="00D17023" w:rsidRDefault="008405F1" w:rsidP="00D17023">
      <w:pPr>
        <w:spacing w:before="120"/>
        <w:jc w:val="center"/>
        <w:rPr>
          <w:rFonts w:ascii="Times New Roman" w:hAnsi="Times New Roman"/>
        </w:rPr>
      </w:pPr>
      <w:r w:rsidRPr="002829AB">
        <w:rPr>
          <w:rFonts w:ascii="Times New Roman" w:eastAsia="Times New Roman" w:hAnsi="Times New Roman"/>
          <w:b/>
          <w:lang w:eastAsia="zh-CN"/>
        </w:rPr>
        <w:t xml:space="preserve">Table </w:t>
      </w:r>
      <w:r>
        <w:rPr>
          <w:rFonts w:eastAsia="Times New Roman"/>
          <w:b/>
          <w:lang w:eastAsia="zh-CN"/>
        </w:rPr>
        <w:t>6</w:t>
      </w:r>
      <w:r w:rsidRPr="002829AB">
        <w:rPr>
          <w:rFonts w:ascii="Times New Roman" w:eastAsia="Times New Roman" w:hAnsi="Times New Roman"/>
          <w:b/>
          <w:lang w:eastAsia="zh-CN"/>
        </w:rPr>
        <w:t>:</w:t>
      </w:r>
      <w:r w:rsidRPr="00002468">
        <w:rPr>
          <w:rFonts w:ascii="Arial" w:eastAsia="Times New Roman" w:hAnsi="Arial"/>
          <w:b/>
          <w:lang w:eastAsia="zh-CN"/>
        </w:rPr>
        <w:t xml:space="preserve"> </w:t>
      </w:r>
      <w:r w:rsidR="00D17023">
        <w:rPr>
          <w:rFonts w:ascii="Times New Roman" w:eastAsia="Times New Roman" w:hAnsi="Times New Roman"/>
          <w:b/>
          <w:lang w:eastAsia="zh-CN"/>
        </w:rPr>
        <w:t xml:space="preserve">Antenna port(s) (1000 + DMRS port), </w:t>
      </w:r>
      <w:proofErr w:type="spellStart"/>
      <w:r w:rsidR="00D17023">
        <w:rPr>
          <w:rFonts w:ascii="Times New Roman" w:eastAsia="Times New Roman" w:hAnsi="Times New Roman"/>
          <w:b/>
          <w:i/>
          <w:lang w:eastAsia="zh-CN"/>
        </w:rPr>
        <w:t>dmrs</w:t>
      </w:r>
      <w:proofErr w:type="spellEnd"/>
      <w:r w:rsidR="00D17023">
        <w:rPr>
          <w:rFonts w:ascii="Times New Roman" w:eastAsia="Times New Roman" w:hAnsi="Times New Roman"/>
          <w:b/>
          <w:i/>
          <w:lang w:eastAsia="zh-CN"/>
        </w:rPr>
        <w:t>-Type</w:t>
      </w:r>
      <w:r w:rsidR="00D17023">
        <w:rPr>
          <w:rFonts w:ascii="Times New Roman" w:eastAsia="Times New Roman" w:hAnsi="Times New Roman"/>
          <w:b/>
          <w:lang w:eastAsia="zh-CN"/>
        </w:rPr>
        <w:t xml:space="preserve">=eType1, </w:t>
      </w:r>
      <w:proofErr w:type="spellStart"/>
      <w:r w:rsidR="00D17023">
        <w:rPr>
          <w:rFonts w:ascii="Times New Roman" w:eastAsia="Times New Roman" w:hAnsi="Times New Roman"/>
          <w:b/>
          <w:i/>
          <w:lang w:eastAsia="zh-CN"/>
        </w:rPr>
        <w:t>maxLength</w:t>
      </w:r>
      <w:proofErr w:type="spellEnd"/>
      <w:r w:rsidR="00D17023">
        <w:rPr>
          <w:rFonts w:ascii="Times New Roman" w:eastAsia="Times New Roman" w:hAnsi="Times New Roman"/>
          <w:b/>
          <w:lang w:eastAsia="zh-CN"/>
        </w:rPr>
        <w:t>=2</w:t>
      </w: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1119"/>
        <w:gridCol w:w="1196"/>
        <w:gridCol w:w="1061"/>
        <w:gridCol w:w="716"/>
        <w:gridCol w:w="1059"/>
        <w:gridCol w:w="1766"/>
        <w:gridCol w:w="1131"/>
      </w:tblGrid>
      <w:tr w:rsidR="00D17023" w14:paraId="16FD351E" w14:textId="77777777" w:rsidTr="00D17023">
        <w:trPr>
          <w:trHeight w:val="214"/>
          <w:jc w:val="center"/>
        </w:trPr>
        <w:tc>
          <w:tcPr>
            <w:tcW w:w="4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B44A" w14:textId="77777777" w:rsidR="00D17023" w:rsidRDefault="00D17023">
            <w:pPr>
              <w:pStyle w:val="TAC"/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60D4473C" w14:textId="77777777" w:rsidR="00D17023" w:rsidRDefault="00D17023">
            <w:pPr>
              <w:snapToGrid w:val="0"/>
              <w:jc w:val="center"/>
              <w:rPr>
                <w:rFonts w:eastAsia="KaiTi_GB2312" w:cs="Times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eastAsia="KaiTi_GB2312" w:cs="Times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4ABDA628" w14:textId="77777777" w:rsidR="00D17023" w:rsidRDefault="00D17023">
            <w:pPr>
              <w:pStyle w:val="TAC"/>
              <w:rPr>
                <w:rFonts w:ascii="Times" w:eastAsia="SimSun" w:hAnsi="Times" w:cs="Times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Times" w:eastAsia="KaiTi_GB2312" w:hAnsi="Times" w:cs="Times"/>
                <w:b/>
                <w:bCs/>
                <w:kern w:val="28"/>
                <w:sz w:val="16"/>
                <w:szCs w:val="16"/>
                <w:lang w:eastAsia="zh-CN"/>
              </w:rPr>
              <w:t>Codeword 1 disabled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32CE" w14:textId="77777777" w:rsidR="00D17023" w:rsidRDefault="00D17023">
            <w:pPr>
              <w:pStyle w:val="TAC"/>
              <w:rPr>
                <w:rFonts w:ascii="Times" w:eastAsia="Times New Roman" w:hAnsi="Times" w:cs="Times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14:paraId="4B5606B7" w14:textId="77777777" w:rsidR="00D17023" w:rsidRDefault="00D17023">
            <w:pPr>
              <w:snapToGrid w:val="0"/>
              <w:jc w:val="center"/>
              <w:rPr>
                <w:rFonts w:eastAsia="KaiTi_GB2312" w:cs="Times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eastAsia="KaiTi_GB2312" w:cs="Times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3E4C7A50" w14:textId="77777777" w:rsidR="00D17023" w:rsidRDefault="00D17023">
            <w:pPr>
              <w:pStyle w:val="TAC"/>
              <w:rPr>
                <w:rFonts w:ascii="Times" w:eastAsia="SimSun" w:hAnsi="Times" w:cs="Times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Times" w:eastAsia="KaiTi_GB2312" w:hAnsi="Times" w:cs="Times"/>
                <w:b/>
                <w:bCs/>
                <w:kern w:val="28"/>
                <w:sz w:val="16"/>
                <w:szCs w:val="16"/>
                <w:lang w:eastAsia="zh-CN"/>
              </w:rPr>
              <w:t>Codeword 1 enabled</w:t>
            </w:r>
          </w:p>
        </w:tc>
      </w:tr>
      <w:tr w:rsidR="00D17023" w14:paraId="6B24A6F5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8283" w14:textId="77777777" w:rsidR="00D17023" w:rsidRDefault="00D17023">
            <w:pPr>
              <w:pStyle w:val="TAC"/>
              <w:rPr>
                <w:rFonts w:ascii="Times" w:eastAsia="Times New Roman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Value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A16D" w14:textId="77777777" w:rsidR="00D17023" w:rsidRDefault="00D17023">
            <w:pPr>
              <w:pStyle w:val="TAC"/>
              <w:rPr>
                <w:rFonts w:ascii="Times" w:eastAsia="SimSun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Number of DMRS CDM group(s) without data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912A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DMRS port(s)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C56F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Number of front-load symbols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109D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Value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0FFB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Number of DMRS CDM group(s) without data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EBD3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DMRS port(s)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B6C0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16"/>
                <w:szCs w:val="16"/>
                <w:lang w:eastAsia="zh-CN"/>
              </w:rPr>
              <w:t>Number of front-load symbols</w:t>
            </w:r>
          </w:p>
        </w:tc>
      </w:tr>
      <w:tr w:rsidR="00D17023" w14:paraId="73271822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0295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F873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4A64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A669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D9F1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DD8D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2C62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0-4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945B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</w:tr>
      <w:tr w:rsidR="00D17023" w14:paraId="3486D618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CF95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4B17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8188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FF85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653C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996B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89FE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0,1,2,3,4,6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B33D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</w:tr>
      <w:tr w:rsidR="00D17023" w14:paraId="49FC3C5E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33A2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8A51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35AB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BEB5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FA94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A48F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BC8C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0,1,2,3,4,5,6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12FD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</w:tr>
      <w:tr w:rsidR="00D17023" w14:paraId="7F9DBD48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AE6C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61FE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1161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BAB7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B75B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CC5D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EF5D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0,1,2,3,4,5,6,7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ABFC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</w:tr>
      <w:tr w:rsidR="00D17023" w14:paraId="46327275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7215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8472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C3B6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DCBA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D3F0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8E81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CF7F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0,1,2,3,8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EC70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</w:tr>
      <w:tr w:rsidR="00D17023" w14:paraId="23461B0E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D051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76C9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E22C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9411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211A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9C85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4507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0,1,2,3,8,10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E58D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</w:tr>
      <w:tr w:rsidR="00D17023" w14:paraId="46550892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B0D7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1042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79E2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BEFF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2C0E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F2C0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652C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0,1,2,3,8,9,10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3660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</w:tr>
      <w:tr w:rsidR="00D17023" w14:paraId="675B60A6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A114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6684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9F29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AD20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9E8A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B58C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BC82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0,1,2,3,8,9,10,11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C2C8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</w:tr>
      <w:tr w:rsidR="00D17023" w14:paraId="7C1542D9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B305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A42D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38A0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2,3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29A4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5869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9A46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3902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0,1,4,5,8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E9CD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D17023" w14:paraId="06000B28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75E4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9DCC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5927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0-2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EFED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513B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2145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2FED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0,1,4,5,8,12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8B77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D17023" w14:paraId="7BBB4DEC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B67A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41F6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3376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0-3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1F72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0945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6007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BCB8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0,1,4,5,8,9,12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9FF5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D17023" w14:paraId="0F28828E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415B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[11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2C2F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BEAC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9DC9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DE90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4382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9C2E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0,1,4,5,8,9,12,13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7545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D17023" w14:paraId="798EC6FA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34B0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1921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F4FC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33E5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DBEA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8670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35C6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0,1,4,5,8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BEAE2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D17023" w14:paraId="7CC458BA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4DCB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5105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F26C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0FA0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204C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0623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3060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0,1,4,5,8,12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AD8A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D17023" w14:paraId="2196A9F7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D05C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0568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3228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1E65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D7D1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3F92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AB4A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0,1,4,5,8,9,12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1B42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D17023" w14:paraId="27F5EF2A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2D4B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5171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228E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9EDE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7919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94BE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FCA4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0,1,4,5,8,9,12,13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DB39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D17023" w14:paraId="68E20530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D422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E6D6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41FD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3AC2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18FE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8D0F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488B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2,3,6,7,10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035F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D17023" w14:paraId="1BA5CACE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ECB0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E524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81AD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9D65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F379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433F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9D02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2,3,6,7,10,14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1663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D17023" w14:paraId="72D6A9BF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F775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2D4E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CF18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A9AE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4983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DD24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6A8C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2,3,6,7,10,11,14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6BD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D17023" w14:paraId="7D8B50AE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E7E5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F80F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364F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4CE4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98A6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[19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FFA3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AFD5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2,3,6,7,10,11,14,15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713F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  <w:t>2]</w:t>
            </w:r>
          </w:p>
        </w:tc>
      </w:tr>
      <w:tr w:rsidR="00D17023" w14:paraId="0DA85D2E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1866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DE30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CF2B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AEDE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3312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[20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0AC3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B0C9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0,1, 2,3,10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CF9C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1]</w:t>
            </w:r>
          </w:p>
        </w:tc>
      </w:tr>
      <w:tr w:rsidR="00D17023" w14:paraId="53167600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6875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1391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6AF5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2,3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0535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91AE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[21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885E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54EA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0,1,8,2,3,10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7BE2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1]</w:t>
            </w:r>
          </w:p>
        </w:tc>
      </w:tr>
      <w:tr w:rsidR="00D17023" w14:paraId="7EDC3BE8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C33B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711F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7F10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4,5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699F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C650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[22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C4D4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C3B9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0,1,8, 2,3,10,11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475B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1]</w:t>
            </w:r>
          </w:p>
        </w:tc>
      </w:tr>
      <w:tr w:rsidR="00D17023" w14:paraId="507F8DC3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28EB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A01A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F264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6,7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C438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3C50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[23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83BB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7F64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0,1,8,9,2,3,10,11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ECBB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FF0000"/>
                <w:sz w:val="16"/>
                <w:szCs w:val="16"/>
                <w:bdr w:val="none" w:sz="0" w:space="0" w:color="auto" w:frame="1"/>
              </w:rPr>
              <w:t>1]</w:t>
            </w:r>
          </w:p>
        </w:tc>
      </w:tr>
      <w:tr w:rsidR="00D17023" w14:paraId="2B5E9775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44C9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[24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AFC8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608C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D358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B3CE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[24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C1B4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BE08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0,1,4,5,12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EFC2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D17023" w14:paraId="566FEA4F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1CE6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[25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82A3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944F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2,6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8686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84C4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[25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34FD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82F6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0,1,8,4,5,12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E1EB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D17023" w14:paraId="56F09B52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AECB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[26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7046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EEB2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0,1,4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DE28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86E9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[26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8570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51000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0,1,8,4,5,12,13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A293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D17023" w14:paraId="2D3E4F6D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8249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[27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2122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DD6E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2,3,6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BB1F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7F43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[27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EF81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EA3F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0,1,8,9,4,5,12,13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708B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D17023" w14:paraId="61EB820F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D4A6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[28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CC28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EAEE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0,1,4,5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827C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703E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[28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BFE9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08C3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0,1,4,5,12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06BE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D17023" w14:paraId="7B33E098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6DE4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[29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81A4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6B2A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2,3,6,7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E406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BC1B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[29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3073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810C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0,1,8,4,5,12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77F6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D17023" w14:paraId="7C698FA4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2B52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[30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A541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9EDB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0,2,4,6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154B" w14:textId="77777777" w:rsidR="00D17023" w:rsidRDefault="00D17023">
            <w:pPr>
              <w:pStyle w:val="TAC"/>
              <w:rPr>
                <w:rFonts w:ascii="Times" w:hAnsi="Times" w:cs="Times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C101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[30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0646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8D22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0,1,8,4,5,12,13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4C2A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D17023" w14:paraId="06C4661E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831B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9ED0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8314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773A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A132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[31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CCB0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4764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0,1,8,9,4,5,12,13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9DCB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D17023" w14:paraId="58D5C732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39A2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C02F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BE17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4B39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C5DE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[32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885F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A397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2,3,6,7,14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B417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D17023" w14:paraId="495222E9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B823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CA92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EAD4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F8BCC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0792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[33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4C8B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6EE7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2,3,10,6,7,14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57E1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D17023" w14:paraId="00245873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2C1E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752F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5055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B8EC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333C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[34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8E97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1231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2,3,10,6,7,14,15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CBBF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D17023" w14:paraId="17A11191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E336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4144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D42F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CC25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5C57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[35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5897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4A4F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2,3,10,11,6,7,14,15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8E0C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eastAsia="Yu Gothic UI" w:hAnsi="Times" w:cs="Times"/>
                <w:color w:val="00B0F0"/>
                <w:sz w:val="16"/>
                <w:szCs w:val="16"/>
                <w:bdr w:val="none" w:sz="0" w:space="0" w:color="auto" w:frame="1"/>
              </w:rPr>
              <w:t>2]</w:t>
            </w:r>
          </w:p>
        </w:tc>
      </w:tr>
      <w:tr w:rsidR="00D17023" w14:paraId="680C8602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ABCA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1C21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FD38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485F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6E9B" w14:textId="77777777" w:rsidR="00D17023" w:rsidRDefault="00D17023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[36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0128" w14:textId="77777777" w:rsidR="00D17023" w:rsidRDefault="00D17023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34FF" w14:textId="77777777" w:rsidR="00D17023" w:rsidRDefault="00D17023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</w:rPr>
              <w:t>0,2,3,8,9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EFD5" w14:textId="77777777" w:rsidR="00D17023" w:rsidRDefault="00D17023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1]</w:t>
            </w:r>
          </w:p>
        </w:tc>
      </w:tr>
      <w:tr w:rsidR="00D17023" w14:paraId="196DB05E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ED71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E569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D36C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ADC0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7E95" w14:textId="77777777" w:rsidR="00D17023" w:rsidRDefault="00D17023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[37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002E" w14:textId="77777777" w:rsidR="00D17023" w:rsidRDefault="00D17023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CDB0" w14:textId="77777777" w:rsidR="00D17023" w:rsidRDefault="00D17023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</w:rPr>
              <w:t>0,1,2,3,8,9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9ED9" w14:textId="77777777" w:rsidR="00D17023" w:rsidRDefault="00D17023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1]</w:t>
            </w:r>
          </w:p>
        </w:tc>
      </w:tr>
      <w:tr w:rsidR="00D17023" w14:paraId="103407D4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CF35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DB8D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8C03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1620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8498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932F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555B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5162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D17023" w14:paraId="666038D9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00CB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39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4F19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6CBE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10,11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75D6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7127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B9E9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0A32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DEE1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D17023" w14:paraId="74A7C064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D83E" w14:textId="77777777" w:rsidR="00D17023" w:rsidRDefault="00D17023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[40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7C37" w14:textId="77777777" w:rsidR="00D17023" w:rsidRDefault="00D17023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44EF" w14:textId="77777777" w:rsidR="00D17023" w:rsidRDefault="00D17023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8-10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87DF" w14:textId="77777777" w:rsidR="00D17023" w:rsidRDefault="00D17023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1]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6A5F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C229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7E47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4C66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D17023" w14:paraId="4252A9A6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A646" w14:textId="77777777" w:rsidR="00D17023" w:rsidRDefault="00D17023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[41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C5A3" w14:textId="77777777" w:rsidR="00D17023" w:rsidRDefault="00D17023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E1DE" w14:textId="77777777" w:rsidR="00D17023" w:rsidRDefault="00D17023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8-11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F1D2" w14:textId="77777777" w:rsidR="00D17023" w:rsidRDefault="00D17023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1]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B59F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4E4F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0A5C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4735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D17023" w14:paraId="7BD8D6C8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26A2" w14:textId="77777777" w:rsidR="00D17023" w:rsidRDefault="00D17023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[42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132E" w14:textId="77777777" w:rsidR="00D17023" w:rsidRDefault="00D17023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AF24" w14:textId="77777777" w:rsidR="00D17023" w:rsidRDefault="00D17023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8,10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D357" w14:textId="77777777" w:rsidR="00D17023" w:rsidRDefault="00D17023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1]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9396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B94F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E10B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3890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D17023" w14:paraId="45268F43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BB21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43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C039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1F61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8975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1058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B458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6C89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9211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D17023" w14:paraId="5AC2F92F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C531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44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F06C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3062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EE94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687A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D974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F568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6E73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D17023" w14:paraId="3D5453F3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5DE3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45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90D3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D3CE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67EA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734C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E4AE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B848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9086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D17023" w14:paraId="65654395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6100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46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2108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F630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77D1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4161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DF69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8953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0840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D17023" w14:paraId="647CC0C5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9E24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47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C451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0701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9851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24EE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9F92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671A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19BA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D17023" w14:paraId="0DB817A2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3B5B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48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DDA38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46C0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F444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973F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FB62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AF54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FC76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D17023" w14:paraId="6990BE55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5061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49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91B9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430A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D8DC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3E12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23B0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E709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24C7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D17023" w14:paraId="3752C9E5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AD20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9432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077A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8779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F09E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B80F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F69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01A4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D17023" w14:paraId="7D2BF782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1D72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51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94A6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966B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7949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CD60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860F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D168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591A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D17023" w14:paraId="1BFF379D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37DB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52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8953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1AE7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10,11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0361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9CEB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C6CD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81BD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EC47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</w:p>
        </w:tc>
      </w:tr>
      <w:tr w:rsidR="00D17023" w14:paraId="613D17F1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3104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53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3C05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764B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12,13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D2FF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3981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04E5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A8C5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76C3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642E18DB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5130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54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9A11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734B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14,15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B40D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2C36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1D7D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0048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82A6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72F0A95C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81D1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[55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1D38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D591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8,12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0EEB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0EC8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FE72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5BEA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0DA0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0B2087DF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208A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[56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1A2F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64EE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10,14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A8A5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5E6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27DF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5C24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D1E1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185DDDFE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3566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[57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7D85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2DB5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8,9,12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6326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A650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0820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B541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3B61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1809C809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265F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[58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0731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C63B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10,11,14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A0B3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AFA5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24C2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FBD2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7CDD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6BB51289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B904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[59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B930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49CB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8,9,12,13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C50B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F7BD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BEBC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3186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CC00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298F77B8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F966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[60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79A0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B21C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10,11,14,15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C4DA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8929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9296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29CE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AF35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70BD7123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A428" w14:textId="77777777" w:rsidR="00D17023" w:rsidRDefault="00D17023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61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9C53" w14:textId="77777777" w:rsidR="00D17023" w:rsidRDefault="00D17023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F77E" w14:textId="77777777" w:rsidR="00D17023" w:rsidRDefault="00D17023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8,10,12,14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605C" w14:textId="77777777" w:rsidR="00D17023" w:rsidRDefault="00D17023">
            <w:pPr>
              <w:pStyle w:val="TAC"/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strike/>
                <w:color w:val="0000FF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7D1E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BD9E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2872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7347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312C0CE5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3FC8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62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9D11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F84F8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F83C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DCFB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5217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0C15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3F4B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2506FAB0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6F35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63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F8B5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F0EE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0,1,8,9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9545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5934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EA60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071E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E41D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0284D764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F6B9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64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4E74F" w14:textId="77777777" w:rsidR="00D17023" w:rsidRDefault="00D17023">
            <w:pPr>
              <w:pStyle w:val="TAC"/>
              <w:rPr>
                <w:rFonts w:ascii="Times" w:eastAsia="Times New Roman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7BD8" w14:textId="77777777" w:rsidR="00D17023" w:rsidRDefault="00D17023">
            <w:pPr>
              <w:pStyle w:val="TAC"/>
              <w:rPr>
                <w:rFonts w:ascii="Times" w:eastAsia="SimSun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E583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9679" w14:textId="77777777" w:rsidR="00D17023" w:rsidRDefault="00D17023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8F86" w14:textId="77777777" w:rsidR="00D17023" w:rsidRDefault="00D17023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F346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BE57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2CB62E5F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CB41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65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51BD" w14:textId="77777777" w:rsidR="00D17023" w:rsidRDefault="00D17023">
            <w:pPr>
              <w:pStyle w:val="TAC"/>
              <w:rPr>
                <w:rFonts w:ascii="Times" w:eastAsia="Times New Roman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70F6" w14:textId="77777777" w:rsidR="00D17023" w:rsidRDefault="00D17023">
            <w:pPr>
              <w:pStyle w:val="TAC"/>
              <w:rPr>
                <w:rFonts w:ascii="Times" w:eastAsia="SimSun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0,1,8,9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7B24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CB87" w14:textId="77777777" w:rsidR="00D17023" w:rsidRDefault="00D17023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BD68" w14:textId="77777777" w:rsidR="00D17023" w:rsidRDefault="00D17023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FD92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B7A0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6911822A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C3A9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66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105F" w14:textId="77777777" w:rsidR="00D17023" w:rsidRDefault="00D17023">
            <w:pPr>
              <w:pStyle w:val="TAC"/>
              <w:rPr>
                <w:rFonts w:ascii="Times" w:eastAsia="Times New Roman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E85" w14:textId="77777777" w:rsidR="00D17023" w:rsidRDefault="00D17023">
            <w:pPr>
              <w:pStyle w:val="TAC"/>
              <w:rPr>
                <w:rFonts w:ascii="Times" w:eastAsia="SimSun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2,3,10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2E44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F19E" w14:textId="77777777" w:rsidR="00D17023" w:rsidRDefault="00D17023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319C" w14:textId="77777777" w:rsidR="00D17023" w:rsidRDefault="00D17023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0737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7EC7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6E075496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7859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67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C82C" w14:textId="77777777" w:rsidR="00D17023" w:rsidRDefault="00D17023">
            <w:pPr>
              <w:pStyle w:val="TAC"/>
              <w:rPr>
                <w:rFonts w:ascii="Times" w:eastAsia="Times New Roman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11A7" w14:textId="77777777" w:rsidR="00D17023" w:rsidRDefault="00D17023">
            <w:pPr>
              <w:pStyle w:val="TAC"/>
              <w:rPr>
                <w:rFonts w:ascii="Times" w:eastAsia="SimSun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2,3,10,11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2336B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8489" w14:textId="77777777" w:rsidR="00D17023" w:rsidRDefault="00D17023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4E90" w14:textId="77777777" w:rsidR="00D17023" w:rsidRDefault="00D17023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DF81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0EA3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1461E99B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E260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[69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354C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75D5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4252" w14:textId="77777777" w:rsidR="00D17023" w:rsidRDefault="00D17023">
            <w:pPr>
              <w:pStyle w:val="TAC"/>
              <w:rPr>
                <w:rFonts w:ascii="Times" w:hAnsi="Times" w:cs="Times"/>
                <w:color w:val="FF0000"/>
                <w:sz w:val="16"/>
                <w:szCs w:val="16"/>
                <w:lang w:eastAsia="x-none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2ABD" w14:textId="77777777" w:rsidR="00D17023" w:rsidRDefault="00D17023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8488" w14:textId="77777777" w:rsidR="00D17023" w:rsidRDefault="00D17023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103A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4B1A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104FDB68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ABE4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EF5D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C310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0,1,8,9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1574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D86A" w14:textId="77777777" w:rsidR="00D17023" w:rsidRDefault="00D17023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02BE" w14:textId="77777777" w:rsidR="00D17023" w:rsidRDefault="00D17023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219F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9F22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7F5B400F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E884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F195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D4F8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4,5,12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00E5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F9A7" w14:textId="77777777" w:rsidR="00D17023" w:rsidRDefault="00D17023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58CD" w14:textId="77777777" w:rsidR="00D17023" w:rsidRDefault="00D17023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A835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DD22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05F9E7DD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7010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1650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E89D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4,5,12,13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7195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0A7D" w14:textId="77777777" w:rsidR="00D17023" w:rsidRDefault="00D17023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4171" w14:textId="77777777" w:rsidR="00D17023" w:rsidRDefault="00D17023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6956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E78D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5BA0F64D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C261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ECD0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BEC7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C29D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F793" w14:textId="77777777" w:rsidR="00D17023" w:rsidRDefault="00D17023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83AB" w14:textId="77777777" w:rsidR="00D17023" w:rsidRDefault="00D17023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F29E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536B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7B764369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DE49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6917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77A4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0,1,8,9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91B7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E9BC" w14:textId="77777777" w:rsidR="00D17023" w:rsidRDefault="00D17023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7305" w14:textId="77777777" w:rsidR="00D17023" w:rsidRDefault="00D17023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3041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F240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06CAB5EC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FBE6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57A1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BAB8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4,5,12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FFBB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8F71" w14:textId="77777777" w:rsidR="00D17023" w:rsidRDefault="00D17023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81BF" w14:textId="77777777" w:rsidR="00D17023" w:rsidRDefault="00D17023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4FDC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7733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5DD6C113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E2C5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76B6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E11B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4,5,12,13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C378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9368" w14:textId="77777777" w:rsidR="00D17023" w:rsidRDefault="00D17023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DB31" w14:textId="77777777" w:rsidR="00D17023" w:rsidRDefault="00D17023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BB8C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AE0C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6634834B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D105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5B7E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F732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2,3,10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0DE9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67D4" w14:textId="77777777" w:rsidR="00D17023" w:rsidRDefault="00D17023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1518" w14:textId="77777777" w:rsidR="00D17023" w:rsidRDefault="00D17023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14D6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046D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3F16C917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B458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58E7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73F5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2,3,10,11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2FE8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B014" w14:textId="77777777" w:rsidR="00D17023" w:rsidRDefault="00D17023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9CBF" w14:textId="77777777" w:rsidR="00D17023" w:rsidRDefault="00D17023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2F0A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82CC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53143F4B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504B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[79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3E64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4071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6,7,14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1F24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9E18" w14:textId="77777777" w:rsidR="00D17023" w:rsidRDefault="00D17023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B56B" w14:textId="77777777" w:rsidR="00D17023" w:rsidRDefault="00D17023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9446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296D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0758951A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D1476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</w:rPr>
              <w:t>[80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C224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BFAA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6,7,14,15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9568" w14:textId="77777777" w:rsidR="00D17023" w:rsidRDefault="00D17023">
            <w:pPr>
              <w:pStyle w:val="TAC"/>
              <w:rPr>
                <w:rFonts w:ascii="Times" w:hAnsi="Times" w:cs="Times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Times" w:hAnsi="Times" w:cs="Times"/>
                <w:color w:val="FF0000"/>
                <w:sz w:val="16"/>
                <w:szCs w:val="16"/>
                <w:lang w:eastAsia="zh-CN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768C" w14:textId="77777777" w:rsidR="00D17023" w:rsidRDefault="00D17023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A270" w14:textId="77777777" w:rsidR="00D17023" w:rsidRDefault="00D17023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8AC4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4026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3842024C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A8C3" w14:textId="77777777" w:rsidR="00D17023" w:rsidRDefault="00D17023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[81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2206" w14:textId="77777777" w:rsidR="00D17023" w:rsidRDefault="00D17023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0A4A" w14:textId="77777777" w:rsidR="00D17023" w:rsidRDefault="00D17023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5,8,9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5EA6" w14:textId="77777777" w:rsidR="00D17023" w:rsidRDefault="00D17023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CEC3" w14:textId="77777777" w:rsidR="00D17023" w:rsidRDefault="00D17023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DB1E" w14:textId="77777777" w:rsidR="00D17023" w:rsidRDefault="00D17023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E44B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D548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0B9E6C14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00F7" w14:textId="77777777" w:rsidR="00D17023" w:rsidRDefault="00D17023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[82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D806" w14:textId="77777777" w:rsidR="00D17023" w:rsidRDefault="00D17023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4549" w14:textId="77777777" w:rsidR="00D17023" w:rsidRDefault="00D17023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7,10,11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B299" w14:textId="77777777" w:rsidR="00D17023" w:rsidRDefault="00D17023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7072" w14:textId="77777777" w:rsidR="00D17023" w:rsidRDefault="00D17023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AF96" w14:textId="77777777" w:rsidR="00D17023" w:rsidRDefault="00D17023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F618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C013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  <w:tr w:rsidR="00D17023" w14:paraId="0A43581F" w14:textId="77777777" w:rsidTr="00D17023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E034" w14:textId="77777777" w:rsidR="00D17023" w:rsidRDefault="00D17023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[83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19C8" w14:textId="77777777" w:rsidR="00D17023" w:rsidRDefault="00D17023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0744" w14:textId="77777777" w:rsidR="00D17023" w:rsidRDefault="00D17023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7,12,13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8E0D" w14:textId="77777777" w:rsidR="00D17023" w:rsidRDefault="00D17023">
            <w:pPr>
              <w:pStyle w:val="TAC"/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</w:pPr>
            <w:r>
              <w:rPr>
                <w:rFonts w:ascii="Times" w:hAnsi="Times" w:cs="Times"/>
                <w:color w:val="FF00FF"/>
                <w:sz w:val="16"/>
                <w:szCs w:val="16"/>
                <w:lang w:eastAsia="ja-JP"/>
              </w:rPr>
              <w:t>2]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41B" w14:textId="77777777" w:rsidR="00D17023" w:rsidRDefault="00D17023">
            <w:pPr>
              <w:pStyle w:val="TAC"/>
              <w:rPr>
                <w:rFonts w:ascii="Times" w:eastAsia="Times New Roma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38F2" w14:textId="77777777" w:rsidR="00D17023" w:rsidRDefault="00D17023">
            <w:pPr>
              <w:pStyle w:val="TAC"/>
              <w:rPr>
                <w:rFonts w:ascii="Times" w:eastAsia="SimSun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6B09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3147" w14:textId="77777777" w:rsidR="00D17023" w:rsidRDefault="00D17023">
            <w:pPr>
              <w:pStyle w:val="TAC"/>
              <w:rPr>
                <w:rFonts w:ascii="Times" w:hAnsi="Times" w:cs="Times"/>
                <w:color w:val="00B050"/>
                <w:sz w:val="16"/>
                <w:szCs w:val="16"/>
                <w:lang w:eastAsia="zh-CN"/>
              </w:rPr>
            </w:pPr>
          </w:p>
        </w:tc>
      </w:tr>
    </w:tbl>
    <w:p w14:paraId="14F9C8F7" w14:textId="77777777" w:rsidR="00EF1884" w:rsidRPr="00EC3A2E" w:rsidRDefault="00EF1884" w:rsidP="00EC3A2E"/>
    <w:sectPr w:rsidR="00EF1884" w:rsidRPr="00EC3A2E" w:rsidSect="00733B1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BF7ED8" w14:textId="77777777" w:rsidR="007956A7" w:rsidRDefault="007956A7">
      <w:r>
        <w:separator/>
      </w:r>
    </w:p>
  </w:endnote>
  <w:endnote w:type="continuationSeparator" w:id="0">
    <w:p w14:paraId="79F4AAE4" w14:textId="77777777" w:rsidR="007956A7" w:rsidRDefault="007956A7">
      <w:r>
        <w:continuationSeparator/>
      </w:r>
    </w:p>
  </w:endnote>
  <w:endnote w:type="continuationNotice" w:id="1">
    <w:p w14:paraId="35AF4C53" w14:textId="77777777" w:rsidR="007956A7" w:rsidRDefault="007956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_GB2312">
    <w:altName w:val="Microsoft YaHei UI"/>
    <w:charset w:val="86"/>
    <w:family w:val="modern"/>
    <w:pitch w:val="fixed"/>
    <w:sig w:usb0="00000001" w:usb1="080E0000" w:usb2="00000010" w:usb3="00000000" w:csb0="00040000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674C8" w14:textId="77777777" w:rsidR="00477DE0" w:rsidRDefault="00477DE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477DE0" w:rsidRDefault="00477DE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34507" w14:textId="77777777" w:rsidR="00477DE0" w:rsidRDefault="00477DE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28601" w14:textId="77777777" w:rsidR="00910D91" w:rsidRDefault="00910D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75359C" w14:textId="77777777" w:rsidR="007956A7" w:rsidRDefault="007956A7">
      <w:r>
        <w:separator/>
      </w:r>
    </w:p>
  </w:footnote>
  <w:footnote w:type="continuationSeparator" w:id="0">
    <w:p w14:paraId="050D2244" w14:textId="77777777" w:rsidR="007956A7" w:rsidRDefault="007956A7">
      <w:r>
        <w:continuationSeparator/>
      </w:r>
    </w:p>
  </w:footnote>
  <w:footnote w:type="continuationNotice" w:id="1">
    <w:p w14:paraId="5F9508A7" w14:textId="77777777" w:rsidR="007956A7" w:rsidRDefault="007956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2CF55" w14:textId="77777777" w:rsidR="00477DE0" w:rsidRDefault="00477D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EAC36" w14:textId="77777777" w:rsidR="00910D91" w:rsidRDefault="00910D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191C90" w14:textId="77777777" w:rsidR="00910D91" w:rsidRDefault="00910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8141D"/>
    <w:multiLevelType w:val="hybridMultilevel"/>
    <w:tmpl w:val="248C86EE"/>
    <w:lvl w:ilvl="0" w:tplc="5AFA9C1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71F48"/>
    <w:multiLevelType w:val="hybridMultilevel"/>
    <w:tmpl w:val="544C4E42"/>
    <w:lvl w:ilvl="0" w:tplc="FFFFFFF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52FE"/>
    <w:multiLevelType w:val="hybridMultilevel"/>
    <w:tmpl w:val="248C86EE"/>
    <w:lvl w:ilvl="0" w:tplc="FFFFFFF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F478FD"/>
    <w:multiLevelType w:val="hybridMultilevel"/>
    <w:tmpl w:val="3E443B00"/>
    <w:lvl w:ilvl="0" w:tplc="3DE028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17A35"/>
    <w:multiLevelType w:val="multilevel"/>
    <w:tmpl w:val="A308F88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 w:val="0"/>
        <w:bCs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ind w:left="48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2A762B8B"/>
    <w:multiLevelType w:val="hybridMultilevel"/>
    <w:tmpl w:val="5AC24C7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3324820"/>
    <w:multiLevelType w:val="hybridMultilevel"/>
    <w:tmpl w:val="412A5034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4" w15:restartNumberingAfterBreak="0">
    <w:nsid w:val="4352514C"/>
    <w:multiLevelType w:val="hybridMultilevel"/>
    <w:tmpl w:val="0E5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9EE6C6E"/>
    <w:multiLevelType w:val="hybridMultilevel"/>
    <w:tmpl w:val="96A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84B32"/>
    <w:multiLevelType w:val="hybridMultilevel"/>
    <w:tmpl w:val="FAFC33D4"/>
    <w:lvl w:ilvl="0" w:tplc="21981754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A25E34"/>
    <w:multiLevelType w:val="hybridMultilevel"/>
    <w:tmpl w:val="EF505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CA0BBF"/>
    <w:multiLevelType w:val="hybridMultilevel"/>
    <w:tmpl w:val="412A5034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FC13E1"/>
    <w:multiLevelType w:val="hybridMultilevel"/>
    <w:tmpl w:val="BCEC1FCE"/>
    <w:lvl w:ilvl="0" w:tplc="19367AE8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3E0105"/>
    <w:multiLevelType w:val="hybridMultilevel"/>
    <w:tmpl w:val="BF8AB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94DEF"/>
    <w:multiLevelType w:val="hybridMultilevel"/>
    <w:tmpl w:val="55BEB7F0"/>
    <w:lvl w:ilvl="0" w:tplc="F6DE3358"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4833566"/>
    <w:multiLevelType w:val="hybridMultilevel"/>
    <w:tmpl w:val="F60A7624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05172B"/>
    <w:multiLevelType w:val="hybridMultilevel"/>
    <w:tmpl w:val="09207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810C14"/>
    <w:multiLevelType w:val="multilevel"/>
    <w:tmpl w:val="7D810C1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E9E52DC"/>
    <w:multiLevelType w:val="hybridMultilevel"/>
    <w:tmpl w:val="01600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698848">
    <w:abstractNumId w:val="10"/>
  </w:num>
  <w:num w:numId="2" w16cid:durableId="812256178">
    <w:abstractNumId w:val="26"/>
  </w:num>
  <w:num w:numId="3" w16cid:durableId="20860311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8261097">
    <w:abstractNumId w:val="8"/>
  </w:num>
  <w:num w:numId="5" w16cid:durableId="750393359">
    <w:abstractNumId w:val="2"/>
  </w:num>
  <w:num w:numId="6" w16cid:durableId="673798232">
    <w:abstractNumId w:val="21"/>
  </w:num>
  <w:num w:numId="7" w16cid:durableId="326203905">
    <w:abstractNumId w:val="3"/>
  </w:num>
  <w:num w:numId="8" w16cid:durableId="712771942">
    <w:abstractNumId w:val="12"/>
  </w:num>
  <w:num w:numId="9" w16cid:durableId="438718757">
    <w:abstractNumId w:val="1"/>
  </w:num>
  <w:num w:numId="10" w16cid:durableId="1959945370">
    <w:abstractNumId w:val="23"/>
  </w:num>
  <w:num w:numId="11" w16cid:durableId="733621049">
    <w:abstractNumId w:val="7"/>
  </w:num>
  <w:num w:numId="12" w16cid:durableId="763500080">
    <w:abstractNumId w:val="19"/>
  </w:num>
  <w:num w:numId="13" w16cid:durableId="487986579">
    <w:abstractNumId w:val="18"/>
  </w:num>
  <w:num w:numId="14" w16cid:durableId="171385065">
    <w:abstractNumId w:val="17"/>
  </w:num>
  <w:num w:numId="15" w16cid:durableId="1258447703">
    <w:abstractNumId w:val="14"/>
  </w:num>
  <w:num w:numId="16" w16cid:durableId="133639242">
    <w:abstractNumId w:val="22"/>
  </w:num>
  <w:num w:numId="17" w16cid:durableId="918367092">
    <w:abstractNumId w:val="4"/>
  </w:num>
  <w:num w:numId="18" w16cid:durableId="1994136293">
    <w:abstractNumId w:val="6"/>
  </w:num>
  <w:num w:numId="19" w16cid:durableId="1758986242">
    <w:abstractNumId w:val="5"/>
  </w:num>
  <w:num w:numId="20" w16cid:durableId="1488790705">
    <w:abstractNumId w:val="16"/>
  </w:num>
  <w:num w:numId="21" w16cid:durableId="1335760248">
    <w:abstractNumId w:val="20"/>
  </w:num>
  <w:num w:numId="22" w16cid:durableId="793523320">
    <w:abstractNumId w:val="15"/>
  </w:num>
  <w:num w:numId="23" w16cid:durableId="332490914">
    <w:abstractNumId w:val="27"/>
  </w:num>
  <w:num w:numId="24" w16cid:durableId="1695498675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148325927">
    <w:abstractNumId w:val="24"/>
  </w:num>
  <w:num w:numId="26" w16cid:durableId="2069569816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287051887">
    <w:abstractNumId w:val="9"/>
  </w:num>
  <w:num w:numId="28" w16cid:durableId="817575893">
    <w:abstractNumId w:val="28"/>
  </w:num>
  <w:num w:numId="29" w16cid:durableId="1844468979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246186296">
    <w:abstractNumId w:val="25"/>
  </w:num>
  <w:num w:numId="31" w16cid:durableId="659626447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53E"/>
    <w:rsid w:val="00000ECA"/>
    <w:rsid w:val="00000F2A"/>
    <w:rsid w:val="00001431"/>
    <w:rsid w:val="00001D14"/>
    <w:rsid w:val="00001FC3"/>
    <w:rsid w:val="00002375"/>
    <w:rsid w:val="00002459"/>
    <w:rsid w:val="00002468"/>
    <w:rsid w:val="0000275A"/>
    <w:rsid w:val="000029A6"/>
    <w:rsid w:val="00003131"/>
    <w:rsid w:val="00003772"/>
    <w:rsid w:val="000037FB"/>
    <w:rsid w:val="00004044"/>
    <w:rsid w:val="00004885"/>
    <w:rsid w:val="00004CD0"/>
    <w:rsid w:val="00004CE6"/>
    <w:rsid w:val="00004D8C"/>
    <w:rsid w:val="00004DCB"/>
    <w:rsid w:val="00004F9D"/>
    <w:rsid w:val="000051F0"/>
    <w:rsid w:val="00005327"/>
    <w:rsid w:val="0000553B"/>
    <w:rsid w:val="00005D14"/>
    <w:rsid w:val="00006009"/>
    <w:rsid w:val="00006462"/>
    <w:rsid w:val="00006780"/>
    <w:rsid w:val="000067E5"/>
    <w:rsid w:val="0000689E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07E57"/>
    <w:rsid w:val="0001004F"/>
    <w:rsid w:val="000101EF"/>
    <w:rsid w:val="00010CD5"/>
    <w:rsid w:val="00010CF1"/>
    <w:rsid w:val="00010E97"/>
    <w:rsid w:val="00010FD1"/>
    <w:rsid w:val="0001166A"/>
    <w:rsid w:val="00011703"/>
    <w:rsid w:val="00011918"/>
    <w:rsid w:val="000124D1"/>
    <w:rsid w:val="00012CF5"/>
    <w:rsid w:val="00012D90"/>
    <w:rsid w:val="00013158"/>
    <w:rsid w:val="0001321B"/>
    <w:rsid w:val="00013633"/>
    <w:rsid w:val="000137FF"/>
    <w:rsid w:val="00013B63"/>
    <w:rsid w:val="000141F0"/>
    <w:rsid w:val="000147DD"/>
    <w:rsid w:val="00014A2C"/>
    <w:rsid w:val="00014D13"/>
    <w:rsid w:val="00015B2E"/>
    <w:rsid w:val="00015BCB"/>
    <w:rsid w:val="000162B2"/>
    <w:rsid w:val="00016DCE"/>
    <w:rsid w:val="00016FF6"/>
    <w:rsid w:val="0001729B"/>
    <w:rsid w:val="00017309"/>
    <w:rsid w:val="000175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8A0"/>
    <w:rsid w:val="00021C67"/>
    <w:rsid w:val="00021CFF"/>
    <w:rsid w:val="00021DEC"/>
    <w:rsid w:val="0002225A"/>
    <w:rsid w:val="000222A9"/>
    <w:rsid w:val="000222F7"/>
    <w:rsid w:val="0002266E"/>
    <w:rsid w:val="000226C1"/>
    <w:rsid w:val="000228C4"/>
    <w:rsid w:val="00023545"/>
    <w:rsid w:val="00023564"/>
    <w:rsid w:val="00023C29"/>
    <w:rsid w:val="00023D63"/>
    <w:rsid w:val="00024C66"/>
    <w:rsid w:val="00024E37"/>
    <w:rsid w:val="00024E57"/>
    <w:rsid w:val="0002506A"/>
    <w:rsid w:val="00025281"/>
    <w:rsid w:val="000255A1"/>
    <w:rsid w:val="00025880"/>
    <w:rsid w:val="000258DD"/>
    <w:rsid w:val="0002591B"/>
    <w:rsid w:val="00025AFC"/>
    <w:rsid w:val="000266AE"/>
    <w:rsid w:val="00026770"/>
    <w:rsid w:val="00026905"/>
    <w:rsid w:val="00026977"/>
    <w:rsid w:val="00026AF7"/>
    <w:rsid w:val="00026D62"/>
    <w:rsid w:val="00026E78"/>
    <w:rsid w:val="00026EF9"/>
    <w:rsid w:val="00027333"/>
    <w:rsid w:val="00027413"/>
    <w:rsid w:val="00027599"/>
    <w:rsid w:val="0002790C"/>
    <w:rsid w:val="000300FE"/>
    <w:rsid w:val="00030365"/>
    <w:rsid w:val="00030634"/>
    <w:rsid w:val="00030766"/>
    <w:rsid w:val="00030ED5"/>
    <w:rsid w:val="00030F74"/>
    <w:rsid w:val="00031242"/>
    <w:rsid w:val="00031BDE"/>
    <w:rsid w:val="00031EDD"/>
    <w:rsid w:val="00032043"/>
    <w:rsid w:val="000321DC"/>
    <w:rsid w:val="00032682"/>
    <w:rsid w:val="00032A64"/>
    <w:rsid w:val="00032B1F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878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843"/>
    <w:rsid w:val="0004286F"/>
    <w:rsid w:val="00042A8D"/>
    <w:rsid w:val="00042BFC"/>
    <w:rsid w:val="000430CF"/>
    <w:rsid w:val="00043703"/>
    <w:rsid w:val="00043850"/>
    <w:rsid w:val="00043CE3"/>
    <w:rsid w:val="00043E86"/>
    <w:rsid w:val="00043F71"/>
    <w:rsid w:val="0004403C"/>
    <w:rsid w:val="00044225"/>
    <w:rsid w:val="00044247"/>
    <w:rsid w:val="00044359"/>
    <w:rsid w:val="00044576"/>
    <w:rsid w:val="00044C0A"/>
    <w:rsid w:val="00044FC4"/>
    <w:rsid w:val="0004516E"/>
    <w:rsid w:val="000451E5"/>
    <w:rsid w:val="000453F6"/>
    <w:rsid w:val="0004695C"/>
    <w:rsid w:val="00046CD6"/>
    <w:rsid w:val="00046CE4"/>
    <w:rsid w:val="00046DB7"/>
    <w:rsid w:val="00046F9A"/>
    <w:rsid w:val="0004713D"/>
    <w:rsid w:val="000472F3"/>
    <w:rsid w:val="000475B5"/>
    <w:rsid w:val="000477BB"/>
    <w:rsid w:val="00047A82"/>
    <w:rsid w:val="00050191"/>
    <w:rsid w:val="00050395"/>
    <w:rsid w:val="0005055B"/>
    <w:rsid w:val="000505E0"/>
    <w:rsid w:val="000505E5"/>
    <w:rsid w:val="000509C8"/>
    <w:rsid w:val="00050D32"/>
    <w:rsid w:val="00051135"/>
    <w:rsid w:val="00051327"/>
    <w:rsid w:val="00051586"/>
    <w:rsid w:val="00051A22"/>
    <w:rsid w:val="00051C5E"/>
    <w:rsid w:val="00051D7A"/>
    <w:rsid w:val="0005201C"/>
    <w:rsid w:val="000524CE"/>
    <w:rsid w:val="0005291A"/>
    <w:rsid w:val="00052AE3"/>
    <w:rsid w:val="00052C9B"/>
    <w:rsid w:val="000531A8"/>
    <w:rsid w:val="000532F8"/>
    <w:rsid w:val="000534D5"/>
    <w:rsid w:val="000537DB"/>
    <w:rsid w:val="00053849"/>
    <w:rsid w:val="00053A47"/>
    <w:rsid w:val="00053C6B"/>
    <w:rsid w:val="0005456E"/>
    <w:rsid w:val="0005468A"/>
    <w:rsid w:val="000549AD"/>
    <w:rsid w:val="00054ACE"/>
    <w:rsid w:val="00054DAB"/>
    <w:rsid w:val="00054E2B"/>
    <w:rsid w:val="0005504C"/>
    <w:rsid w:val="0005550B"/>
    <w:rsid w:val="00055873"/>
    <w:rsid w:val="00055B8E"/>
    <w:rsid w:val="0005602E"/>
    <w:rsid w:val="00056057"/>
    <w:rsid w:val="00056C53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26CF"/>
    <w:rsid w:val="00062C83"/>
    <w:rsid w:val="000632B7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B64"/>
    <w:rsid w:val="00064D36"/>
    <w:rsid w:val="0006523A"/>
    <w:rsid w:val="0006549C"/>
    <w:rsid w:val="00065D64"/>
    <w:rsid w:val="000663FC"/>
    <w:rsid w:val="000667D1"/>
    <w:rsid w:val="00066D21"/>
    <w:rsid w:val="00066E05"/>
    <w:rsid w:val="00066FC0"/>
    <w:rsid w:val="00067087"/>
    <w:rsid w:val="000671F8"/>
    <w:rsid w:val="00067200"/>
    <w:rsid w:val="0006739D"/>
    <w:rsid w:val="00067409"/>
    <w:rsid w:val="00067436"/>
    <w:rsid w:val="000674DD"/>
    <w:rsid w:val="0006777C"/>
    <w:rsid w:val="00067824"/>
    <w:rsid w:val="00067921"/>
    <w:rsid w:val="00067FE2"/>
    <w:rsid w:val="00070378"/>
    <w:rsid w:val="000709C2"/>
    <w:rsid w:val="00070E4C"/>
    <w:rsid w:val="0007118F"/>
    <w:rsid w:val="000715BD"/>
    <w:rsid w:val="000716DB"/>
    <w:rsid w:val="000716FB"/>
    <w:rsid w:val="00071E9B"/>
    <w:rsid w:val="000721FD"/>
    <w:rsid w:val="000725C2"/>
    <w:rsid w:val="00072E75"/>
    <w:rsid w:val="00072EFA"/>
    <w:rsid w:val="000732BB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95F"/>
    <w:rsid w:val="00076F0D"/>
    <w:rsid w:val="0007747E"/>
    <w:rsid w:val="00077579"/>
    <w:rsid w:val="00077B11"/>
    <w:rsid w:val="00080344"/>
    <w:rsid w:val="000805B2"/>
    <w:rsid w:val="00080786"/>
    <w:rsid w:val="00080C20"/>
    <w:rsid w:val="00080D68"/>
    <w:rsid w:val="00080D74"/>
    <w:rsid w:val="000814B2"/>
    <w:rsid w:val="000814C5"/>
    <w:rsid w:val="00081534"/>
    <w:rsid w:val="00082152"/>
    <w:rsid w:val="000825BC"/>
    <w:rsid w:val="000826FF"/>
    <w:rsid w:val="00082794"/>
    <w:rsid w:val="00082A49"/>
    <w:rsid w:val="00083322"/>
    <w:rsid w:val="00083391"/>
    <w:rsid w:val="0008376E"/>
    <w:rsid w:val="00083788"/>
    <w:rsid w:val="000839CE"/>
    <w:rsid w:val="00083EBD"/>
    <w:rsid w:val="00084255"/>
    <w:rsid w:val="0008481B"/>
    <w:rsid w:val="00085201"/>
    <w:rsid w:val="00085239"/>
    <w:rsid w:val="0008579B"/>
    <w:rsid w:val="000862BA"/>
    <w:rsid w:val="00086840"/>
    <w:rsid w:val="00086A02"/>
    <w:rsid w:val="00086B50"/>
    <w:rsid w:val="00086C4D"/>
    <w:rsid w:val="00086CF2"/>
    <w:rsid w:val="0008731C"/>
    <w:rsid w:val="0008760B"/>
    <w:rsid w:val="0008775D"/>
    <w:rsid w:val="000877D2"/>
    <w:rsid w:val="00087881"/>
    <w:rsid w:val="0008791E"/>
    <w:rsid w:val="00087B7B"/>
    <w:rsid w:val="00087BAB"/>
    <w:rsid w:val="00087E29"/>
    <w:rsid w:val="00087F91"/>
    <w:rsid w:val="000901BE"/>
    <w:rsid w:val="00090228"/>
    <w:rsid w:val="00090573"/>
    <w:rsid w:val="00090586"/>
    <w:rsid w:val="000906BE"/>
    <w:rsid w:val="000908EE"/>
    <w:rsid w:val="00090AAF"/>
    <w:rsid w:val="00090E2A"/>
    <w:rsid w:val="00091714"/>
    <w:rsid w:val="00091768"/>
    <w:rsid w:val="00091C08"/>
    <w:rsid w:val="000921E3"/>
    <w:rsid w:val="000922A1"/>
    <w:rsid w:val="00092334"/>
    <w:rsid w:val="00092C47"/>
    <w:rsid w:val="000931C3"/>
    <w:rsid w:val="00093629"/>
    <w:rsid w:val="00093B23"/>
    <w:rsid w:val="00093EA6"/>
    <w:rsid w:val="0009437A"/>
    <w:rsid w:val="000947B7"/>
    <w:rsid w:val="00094CFE"/>
    <w:rsid w:val="00094FCB"/>
    <w:rsid w:val="00095008"/>
    <w:rsid w:val="00095127"/>
    <w:rsid w:val="00095191"/>
    <w:rsid w:val="00095671"/>
    <w:rsid w:val="00095920"/>
    <w:rsid w:val="00095F53"/>
    <w:rsid w:val="0009612D"/>
    <w:rsid w:val="0009653B"/>
    <w:rsid w:val="000967BD"/>
    <w:rsid w:val="0009680E"/>
    <w:rsid w:val="000968D8"/>
    <w:rsid w:val="00096C10"/>
    <w:rsid w:val="0009709B"/>
    <w:rsid w:val="00097215"/>
    <w:rsid w:val="000972CD"/>
    <w:rsid w:val="000973C6"/>
    <w:rsid w:val="000979F0"/>
    <w:rsid w:val="00097A74"/>
    <w:rsid w:val="00097AE8"/>
    <w:rsid w:val="00097C6B"/>
    <w:rsid w:val="000A02DC"/>
    <w:rsid w:val="000A0CA1"/>
    <w:rsid w:val="000A0E99"/>
    <w:rsid w:val="000A10D0"/>
    <w:rsid w:val="000A18A8"/>
    <w:rsid w:val="000A1995"/>
    <w:rsid w:val="000A1AD3"/>
    <w:rsid w:val="000A1B13"/>
    <w:rsid w:val="000A1D49"/>
    <w:rsid w:val="000A2070"/>
    <w:rsid w:val="000A23B7"/>
    <w:rsid w:val="000A2B42"/>
    <w:rsid w:val="000A2BAA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618"/>
    <w:rsid w:val="000A5AE2"/>
    <w:rsid w:val="000A61CB"/>
    <w:rsid w:val="000A64B8"/>
    <w:rsid w:val="000A6788"/>
    <w:rsid w:val="000A6818"/>
    <w:rsid w:val="000A6AC6"/>
    <w:rsid w:val="000A6CFE"/>
    <w:rsid w:val="000A6E10"/>
    <w:rsid w:val="000A6FDD"/>
    <w:rsid w:val="000A7C88"/>
    <w:rsid w:val="000A7E17"/>
    <w:rsid w:val="000B016D"/>
    <w:rsid w:val="000B0283"/>
    <w:rsid w:val="000B02C2"/>
    <w:rsid w:val="000B0352"/>
    <w:rsid w:val="000B060C"/>
    <w:rsid w:val="000B081C"/>
    <w:rsid w:val="000B0F92"/>
    <w:rsid w:val="000B10AB"/>
    <w:rsid w:val="000B17A1"/>
    <w:rsid w:val="000B1CD3"/>
    <w:rsid w:val="000B20AF"/>
    <w:rsid w:val="000B256B"/>
    <w:rsid w:val="000B2AAA"/>
    <w:rsid w:val="000B32D4"/>
    <w:rsid w:val="000B38DA"/>
    <w:rsid w:val="000B3F37"/>
    <w:rsid w:val="000B420A"/>
    <w:rsid w:val="000B4749"/>
    <w:rsid w:val="000B4894"/>
    <w:rsid w:val="000B49D7"/>
    <w:rsid w:val="000B53AF"/>
    <w:rsid w:val="000B546F"/>
    <w:rsid w:val="000B54A8"/>
    <w:rsid w:val="000B569D"/>
    <w:rsid w:val="000B5E69"/>
    <w:rsid w:val="000B60B9"/>
    <w:rsid w:val="000B65BE"/>
    <w:rsid w:val="000B6BDF"/>
    <w:rsid w:val="000B6D9B"/>
    <w:rsid w:val="000B71B6"/>
    <w:rsid w:val="000B7312"/>
    <w:rsid w:val="000B7387"/>
    <w:rsid w:val="000B754B"/>
    <w:rsid w:val="000B76BB"/>
    <w:rsid w:val="000B7D5E"/>
    <w:rsid w:val="000C05BC"/>
    <w:rsid w:val="000C1051"/>
    <w:rsid w:val="000C133A"/>
    <w:rsid w:val="000C143C"/>
    <w:rsid w:val="000C1B48"/>
    <w:rsid w:val="000C1DBD"/>
    <w:rsid w:val="000C1F69"/>
    <w:rsid w:val="000C2306"/>
    <w:rsid w:val="000C2DE1"/>
    <w:rsid w:val="000C393F"/>
    <w:rsid w:val="000C3987"/>
    <w:rsid w:val="000C3EB8"/>
    <w:rsid w:val="000C3F16"/>
    <w:rsid w:val="000C44B7"/>
    <w:rsid w:val="000C4C76"/>
    <w:rsid w:val="000C4E89"/>
    <w:rsid w:val="000C4F1D"/>
    <w:rsid w:val="000C550B"/>
    <w:rsid w:val="000C5759"/>
    <w:rsid w:val="000C59A5"/>
    <w:rsid w:val="000C5B11"/>
    <w:rsid w:val="000C5D65"/>
    <w:rsid w:val="000C5E7D"/>
    <w:rsid w:val="000C63D5"/>
    <w:rsid w:val="000C673C"/>
    <w:rsid w:val="000C689A"/>
    <w:rsid w:val="000C69F8"/>
    <w:rsid w:val="000C6C96"/>
    <w:rsid w:val="000C71D9"/>
    <w:rsid w:val="000C71E8"/>
    <w:rsid w:val="000C7315"/>
    <w:rsid w:val="000C75D2"/>
    <w:rsid w:val="000C7A42"/>
    <w:rsid w:val="000C7C3E"/>
    <w:rsid w:val="000D037E"/>
    <w:rsid w:val="000D063F"/>
    <w:rsid w:val="000D09B6"/>
    <w:rsid w:val="000D0A0F"/>
    <w:rsid w:val="000D0AB8"/>
    <w:rsid w:val="000D0BCC"/>
    <w:rsid w:val="000D0ED4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3EEF"/>
    <w:rsid w:val="000D4324"/>
    <w:rsid w:val="000D46EE"/>
    <w:rsid w:val="000D47EF"/>
    <w:rsid w:val="000D4ABD"/>
    <w:rsid w:val="000D4DE6"/>
    <w:rsid w:val="000D4DFF"/>
    <w:rsid w:val="000D514E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B9D"/>
    <w:rsid w:val="000E1E8E"/>
    <w:rsid w:val="000E210D"/>
    <w:rsid w:val="000E24CC"/>
    <w:rsid w:val="000E279B"/>
    <w:rsid w:val="000E2A84"/>
    <w:rsid w:val="000E2AC1"/>
    <w:rsid w:val="000E2B8B"/>
    <w:rsid w:val="000E2D8C"/>
    <w:rsid w:val="000E3075"/>
    <w:rsid w:val="000E3358"/>
    <w:rsid w:val="000E38ED"/>
    <w:rsid w:val="000E3D10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D68"/>
    <w:rsid w:val="000E7F51"/>
    <w:rsid w:val="000F00D8"/>
    <w:rsid w:val="000F036B"/>
    <w:rsid w:val="000F04CE"/>
    <w:rsid w:val="000F06D8"/>
    <w:rsid w:val="000F07F0"/>
    <w:rsid w:val="000F095B"/>
    <w:rsid w:val="000F0D34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731"/>
    <w:rsid w:val="000F2965"/>
    <w:rsid w:val="000F2987"/>
    <w:rsid w:val="000F2D6C"/>
    <w:rsid w:val="000F2F75"/>
    <w:rsid w:val="000F34C7"/>
    <w:rsid w:val="000F379F"/>
    <w:rsid w:val="000F3B40"/>
    <w:rsid w:val="000F3FFF"/>
    <w:rsid w:val="000F4139"/>
    <w:rsid w:val="000F42EA"/>
    <w:rsid w:val="000F440A"/>
    <w:rsid w:val="000F4CAF"/>
    <w:rsid w:val="000F4EA9"/>
    <w:rsid w:val="000F4F44"/>
    <w:rsid w:val="000F50C5"/>
    <w:rsid w:val="000F52FB"/>
    <w:rsid w:val="000F53CB"/>
    <w:rsid w:val="000F5474"/>
    <w:rsid w:val="000F56C7"/>
    <w:rsid w:val="000F5B02"/>
    <w:rsid w:val="000F60BF"/>
    <w:rsid w:val="000F61A6"/>
    <w:rsid w:val="000F61C4"/>
    <w:rsid w:val="000F628F"/>
    <w:rsid w:val="000F64E2"/>
    <w:rsid w:val="000F6646"/>
    <w:rsid w:val="000F67AC"/>
    <w:rsid w:val="000F6881"/>
    <w:rsid w:val="000F6C32"/>
    <w:rsid w:val="000F6DB3"/>
    <w:rsid w:val="000F6E58"/>
    <w:rsid w:val="000F77C9"/>
    <w:rsid w:val="000F78AB"/>
    <w:rsid w:val="00100097"/>
    <w:rsid w:val="001000E9"/>
    <w:rsid w:val="00100169"/>
    <w:rsid w:val="001001C4"/>
    <w:rsid w:val="0010067A"/>
    <w:rsid w:val="00100880"/>
    <w:rsid w:val="00100CA1"/>
    <w:rsid w:val="00100FE2"/>
    <w:rsid w:val="00101080"/>
    <w:rsid w:val="001011F3"/>
    <w:rsid w:val="001013DF"/>
    <w:rsid w:val="00101489"/>
    <w:rsid w:val="00101513"/>
    <w:rsid w:val="00101956"/>
    <w:rsid w:val="00101A0E"/>
    <w:rsid w:val="00101ACE"/>
    <w:rsid w:val="00102147"/>
    <w:rsid w:val="001021B6"/>
    <w:rsid w:val="001025A2"/>
    <w:rsid w:val="00102D2E"/>
    <w:rsid w:val="0010341A"/>
    <w:rsid w:val="00103658"/>
    <w:rsid w:val="0010366C"/>
    <w:rsid w:val="00103A96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756"/>
    <w:rsid w:val="0010690B"/>
    <w:rsid w:val="00106A95"/>
    <w:rsid w:val="00106CC3"/>
    <w:rsid w:val="00106E7E"/>
    <w:rsid w:val="001073A3"/>
    <w:rsid w:val="001074D1"/>
    <w:rsid w:val="00107523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78E"/>
    <w:rsid w:val="00112B35"/>
    <w:rsid w:val="00112B8F"/>
    <w:rsid w:val="00112D41"/>
    <w:rsid w:val="001134B3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6E2"/>
    <w:rsid w:val="001147B8"/>
    <w:rsid w:val="00114949"/>
    <w:rsid w:val="00114A39"/>
    <w:rsid w:val="00114D36"/>
    <w:rsid w:val="00114E61"/>
    <w:rsid w:val="00114EA7"/>
    <w:rsid w:val="001151B4"/>
    <w:rsid w:val="0011536C"/>
    <w:rsid w:val="001153A7"/>
    <w:rsid w:val="00115716"/>
    <w:rsid w:val="0011584C"/>
    <w:rsid w:val="00115D19"/>
    <w:rsid w:val="0011677E"/>
    <w:rsid w:val="00116997"/>
    <w:rsid w:val="00116C09"/>
    <w:rsid w:val="00116E5F"/>
    <w:rsid w:val="00116EBA"/>
    <w:rsid w:val="00116F5E"/>
    <w:rsid w:val="00117754"/>
    <w:rsid w:val="00117957"/>
    <w:rsid w:val="00117B90"/>
    <w:rsid w:val="0012018E"/>
    <w:rsid w:val="0012022B"/>
    <w:rsid w:val="001203DB"/>
    <w:rsid w:val="0012079F"/>
    <w:rsid w:val="001207F3"/>
    <w:rsid w:val="00120D2A"/>
    <w:rsid w:val="00121897"/>
    <w:rsid w:val="00121AF7"/>
    <w:rsid w:val="00121E20"/>
    <w:rsid w:val="00121F72"/>
    <w:rsid w:val="00121FDE"/>
    <w:rsid w:val="00122581"/>
    <w:rsid w:val="00122842"/>
    <w:rsid w:val="00122A64"/>
    <w:rsid w:val="00122D6A"/>
    <w:rsid w:val="00122EB3"/>
    <w:rsid w:val="00123236"/>
    <w:rsid w:val="0012343D"/>
    <w:rsid w:val="0012345C"/>
    <w:rsid w:val="00123537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4B"/>
    <w:rsid w:val="001252FE"/>
    <w:rsid w:val="001257E6"/>
    <w:rsid w:val="00125C03"/>
    <w:rsid w:val="00125E40"/>
    <w:rsid w:val="0012697D"/>
    <w:rsid w:val="001269AC"/>
    <w:rsid w:val="00126C38"/>
    <w:rsid w:val="00126C3C"/>
    <w:rsid w:val="0012722E"/>
    <w:rsid w:val="00127276"/>
    <w:rsid w:val="001273DC"/>
    <w:rsid w:val="0012748A"/>
    <w:rsid w:val="001274AC"/>
    <w:rsid w:val="001275E6"/>
    <w:rsid w:val="001277C4"/>
    <w:rsid w:val="00127DE2"/>
    <w:rsid w:val="00127E51"/>
    <w:rsid w:val="00127EA7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1B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3A9"/>
    <w:rsid w:val="0013344F"/>
    <w:rsid w:val="0013359C"/>
    <w:rsid w:val="00133706"/>
    <w:rsid w:val="00133CA0"/>
    <w:rsid w:val="00133EBD"/>
    <w:rsid w:val="001345D5"/>
    <w:rsid w:val="001348C5"/>
    <w:rsid w:val="00134E58"/>
    <w:rsid w:val="00135015"/>
    <w:rsid w:val="00135095"/>
    <w:rsid w:val="00135257"/>
    <w:rsid w:val="001352A6"/>
    <w:rsid w:val="00135379"/>
    <w:rsid w:val="00135829"/>
    <w:rsid w:val="001358A7"/>
    <w:rsid w:val="001358F4"/>
    <w:rsid w:val="00135A28"/>
    <w:rsid w:val="00135C8D"/>
    <w:rsid w:val="0013612A"/>
    <w:rsid w:val="00136424"/>
    <w:rsid w:val="00136764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5D8"/>
    <w:rsid w:val="001376F7"/>
    <w:rsid w:val="001377C3"/>
    <w:rsid w:val="00137A97"/>
    <w:rsid w:val="0014012F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E46"/>
    <w:rsid w:val="0014206B"/>
    <w:rsid w:val="00142093"/>
    <w:rsid w:val="0014215B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BD2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462"/>
    <w:rsid w:val="001475CD"/>
    <w:rsid w:val="0014765D"/>
    <w:rsid w:val="001477C4"/>
    <w:rsid w:val="00147D65"/>
    <w:rsid w:val="00147D91"/>
    <w:rsid w:val="001503DD"/>
    <w:rsid w:val="001508E1"/>
    <w:rsid w:val="00150A0D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2C56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80"/>
    <w:rsid w:val="00154AA8"/>
    <w:rsid w:val="00154B50"/>
    <w:rsid w:val="00154E96"/>
    <w:rsid w:val="00154F3A"/>
    <w:rsid w:val="00155CB4"/>
    <w:rsid w:val="00155CB8"/>
    <w:rsid w:val="00155F7A"/>
    <w:rsid w:val="00156260"/>
    <w:rsid w:val="0015674F"/>
    <w:rsid w:val="00157654"/>
    <w:rsid w:val="0016019C"/>
    <w:rsid w:val="00160674"/>
    <w:rsid w:val="00160786"/>
    <w:rsid w:val="00160E93"/>
    <w:rsid w:val="001613DF"/>
    <w:rsid w:val="00161455"/>
    <w:rsid w:val="0016149F"/>
    <w:rsid w:val="00161737"/>
    <w:rsid w:val="001618A3"/>
    <w:rsid w:val="0016207A"/>
    <w:rsid w:val="00162181"/>
    <w:rsid w:val="00162262"/>
    <w:rsid w:val="00162BD5"/>
    <w:rsid w:val="00162CF1"/>
    <w:rsid w:val="00162F82"/>
    <w:rsid w:val="00162FCB"/>
    <w:rsid w:val="001630E4"/>
    <w:rsid w:val="001630E8"/>
    <w:rsid w:val="001639BC"/>
    <w:rsid w:val="001639E6"/>
    <w:rsid w:val="00163AFC"/>
    <w:rsid w:val="00163BE3"/>
    <w:rsid w:val="00164567"/>
    <w:rsid w:val="00164646"/>
    <w:rsid w:val="001647FA"/>
    <w:rsid w:val="001649D4"/>
    <w:rsid w:val="00164BBE"/>
    <w:rsid w:val="00164C22"/>
    <w:rsid w:val="00165137"/>
    <w:rsid w:val="0016634F"/>
    <w:rsid w:val="001669F9"/>
    <w:rsid w:val="00166C04"/>
    <w:rsid w:val="0016700E"/>
    <w:rsid w:val="0016711A"/>
    <w:rsid w:val="001671F4"/>
    <w:rsid w:val="00167531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E61"/>
    <w:rsid w:val="00171EE6"/>
    <w:rsid w:val="00171F14"/>
    <w:rsid w:val="0017226B"/>
    <w:rsid w:val="00172903"/>
    <w:rsid w:val="001729E1"/>
    <w:rsid w:val="00172B61"/>
    <w:rsid w:val="00172C20"/>
    <w:rsid w:val="001731F6"/>
    <w:rsid w:val="0017325E"/>
    <w:rsid w:val="00173869"/>
    <w:rsid w:val="001738A5"/>
    <w:rsid w:val="00173A00"/>
    <w:rsid w:val="00173CF4"/>
    <w:rsid w:val="00173DB6"/>
    <w:rsid w:val="0017440C"/>
    <w:rsid w:val="001746C1"/>
    <w:rsid w:val="00174BE4"/>
    <w:rsid w:val="00174DDB"/>
    <w:rsid w:val="00174EAE"/>
    <w:rsid w:val="00174F2F"/>
    <w:rsid w:val="00174FE4"/>
    <w:rsid w:val="00175152"/>
    <w:rsid w:val="001752D7"/>
    <w:rsid w:val="001752EC"/>
    <w:rsid w:val="00175532"/>
    <w:rsid w:val="00175B5A"/>
    <w:rsid w:val="00175F2D"/>
    <w:rsid w:val="00176334"/>
    <w:rsid w:val="00176414"/>
    <w:rsid w:val="001764FD"/>
    <w:rsid w:val="00176B7F"/>
    <w:rsid w:val="00176F85"/>
    <w:rsid w:val="00177036"/>
    <w:rsid w:val="0017714C"/>
    <w:rsid w:val="0017722E"/>
    <w:rsid w:val="00177711"/>
    <w:rsid w:val="0017790D"/>
    <w:rsid w:val="00177916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1FD4"/>
    <w:rsid w:val="001820B2"/>
    <w:rsid w:val="001821E9"/>
    <w:rsid w:val="001825DC"/>
    <w:rsid w:val="00182608"/>
    <w:rsid w:val="001828CC"/>
    <w:rsid w:val="00182A82"/>
    <w:rsid w:val="00182E75"/>
    <w:rsid w:val="00182E85"/>
    <w:rsid w:val="001830CF"/>
    <w:rsid w:val="00183221"/>
    <w:rsid w:val="0018322F"/>
    <w:rsid w:val="001836DF"/>
    <w:rsid w:val="00183CC6"/>
    <w:rsid w:val="00183D8A"/>
    <w:rsid w:val="00183E8B"/>
    <w:rsid w:val="00183F11"/>
    <w:rsid w:val="001840F5"/>
    <w:rsid w:val="001847C4"/>
    <w:rsid w:val="001847D0"/>
    <w:rsid w:val="00184BE0"/>
    <w:rsid w:val="00184DAB"/>
    <w:rsid w:val="00184F51"/>
    <w:rsid w:val="00185257"/>
    <w:rsid w:val="00185CD4"/>
    <w:rsid w:val="00185E59"/>
    <w:rsid w:val="00185E97"/>
    <w:rsid w:val="00185F10"/>
    <w:rsid w:val="00186395"/>
    <w:rsid w:val="00186658"/>
    <w:rsid w:val="001868BB"/>
    <w:rsid w:val="0018691B"/>
    <w:rsid w:val="00186B4D"/>
    <w:rsid w:val="0018719F"/>
    <w:rsid w:val="0018767B"/>
    <w:rsid w:val="00187877"/>
    <w:rsid w:val="00187A94"/>
    <w:rsid w:val="00187CBC"/>
    <w:rsid w:val="00190187"/>
    <w:rsid w:val="00190307"/>
    <w:rsid w:val="0019051A"/>
    <w:rsid w:val="00190731"/>
    <w:rsid w:val="00190927"/>
    <w:rsid w:val="00190AFC"/>
    <w:rsid w:val="00190BD5"/>
    <w:rsid w:val="001912D1"/>
    <w:rsid w:val="00191727"/>
    <w:rsid w:val="00191830"/>
    <w:rsid w:val="00191A2B"/>
    <w:rsid w:val="00191DA4"/>
    <w:rsid w:val="00191EBF"/>
    <w:rsid w:val="001925E5"/>
    <w:rsid w:val="00192D98"/>
    <w:rsid w:val="00193944"/>
    <w:rsid w:val="00193987"/>
    <w:rsid w:val="00193F6A"/>
    <w:rsid w:val="00194465"/>
    <w:rsid w:val="00194A69"/>
    <w:rsid w:val="00194FBD"/>
    <w:rsid w:val="0019573B"/>
    <w:rsid w:val="0019592C"/>
    <w:rsid w:val="00195B9A"/>
    <w:rsid w:val="00196085"/>
    <w:rsid w:val="00196228"/>
    <w:rsid w:val="00196A48"/>
    <w:rsid w:val="00196B90"/>
    <w:rsid w:val="00196FF4"/>
    <w:rsid w:val="0019734F"/>
    <w:rsid w:val="001975D9"/>
    <w:rsid w:val="00197A1F"/>
    <w:rsid w:val="00197BA6"/>
    <w:rsid w:val="001A0303"/>
    <w:rsid w:val="001A032E"/>
    <w:rsid w:val="001A0421"/>
    <w:rsid w:val="001A066D"/>
    <w:rsid w:val="001A067A"/>
    <w:rsid w:val="001A0727"/>
    <w:rsid w:val="001A0A44"/>
    <w:rsid w:val="001A10FA"/>
    <w:rsid w:val="001A11B9"/>
    <w:rsid w:val="001A1B6A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883"/>
    <w:rsid w:val="001A3974"/>
    <w:rsid w:val="001A3D5B"/>
    <w:rsid w:val="001A3F0F"/>
    <w:rsid w:val="001A3FA5"/>
    <w:rsid w:val="001A448D"/>
    <w:rsid w:val="001A48A1"/>
    <w:rsid w:val="001A4904"/>
    <w:rsid w:val="001A4926"/>
    <w:rsid w:val="001A4C64"/>
    <w:rsid w:val="001A4EDF"/>
    <w:rsid w:val="001A5174"/>
    <w:rsid w:val="001A6114"/>
    <w:rsid w:val="001A61A0"/>
    <w:rsid w:val="001A628F"/>
    <w:rsid w:val="001A6756"/>
    <w:rsid w:val="001A690D"/>
    <w:rsid w:val="001A6AFE"/>
    <w:rsid w:val="001A6B75"/>
    <w:rsid w:val="001A6ECF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6D9"/>
    <w:rsid w:val="001B0916"/>
    <w:rsid w:val="001B0F1F"/>
    <w:rsid w:val="001B140E"/>
    <w:rsid w:val="001B1522"/>
    <w:rsid w:val="001B1565"/>
    <w:rsid w:val="001B1782"/>
    <w:rsid w:val="001B1F17"/>
    <w:rsid w:val="001B1F29"/>
    <w:rsid w:val="001B2055"/>
    <w:rsid w:val="001B2085"/>
    <w:rsid w:val="001B208E"/>
    <w:rsid w:val="001B26EE"/>
    <w:rsid w:val="001B2993"/>
    <w:rsid w:val="001B337E"/>
    <w:rsid w:val="001B345B"/>
    <w:rsid w:val="001B3754"/>
    <w:rsid w:val="001B3FD9"/>
    <w:rsid w:val="001B4645"/>
    <w:rsid w:val="001B46A1"/>
    <w:rsid w:val="001B4B37"/>
    <w:rsid w:val="001B4C09"/>
    <w:rsid w:val="001B5021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B7CAB"/>
    <w:rsid w:val="001C002C"/>
    <w:rsid w:val="001C0085"/>
    <w:rsid w:val="001C030C"/>
    <w:rsid w:val="001C04E1"/>
    <w:rsid w:val="001C063F"/>
    <w:rsid w:val="001C0883"/>
    <w:rsid w:val="001C146C"/>
    <w:rsid w:val="001C14E8"/>
    <w:rsid w:val="001C16A9"/>
    <w:rsid w:val="001C1982"/>
    <w:rsid w:val="001C1E53"/>
    <w:rsid w:val="001C1FF8"/>
    <w:rsid w:val="001C211D"/>
    <w:rsid w:val="001C222D"/>
    <w:rsid w:val="001C2706"/>
    <w:rsid w:val="001C2E60"/>
    <w:rsid w:val="001C3474"/>
    <w:rsid w:val="001C3DC6"/>
    <w:rsid w:val="001C3EAD"/>
    <w:rsid w:val="001C3EAE"/>
    <w:rsid w:val="001C459F"/>
    <w:rsid w:val="001C4762"/>
    <w:rsid w:val="001C48CF"/>
    <w:rsid w:val="001C4F5F"/>
    <w:rsid w:val="001C518A"/>
    <w:rsid w:val="001C5594"/>
    <w:rsid w:val="001C589B"/>
    <w:rsid w:val="001C58A6"/>
    <w:rsid w:val="001C5B75"/>
    <w:rsid w:val="001C5F88"/>
    <w:rsid w:val="001C5FCC"/>
    <w:rsid w:val="001C619C"/>
    <w:rsid w:val="001C6488"/>
    <w:rsid w:val="001C6659"/>
    <w:rsid w:val="001C6AA5"/>
    <w:rsid w:val="001C70EF"/>
    <w:rsid w:val="001C7185"/>
    <w:rsid w:val="001C73CA"/>
    <w:rsid w:val="001C7AB6"/>
    <w:rsid w:val="001C7F47"/>
    <w:rsid w:val="001D006C"/>
    <w:rsid w:val="001D0578"/>
    <w:rsid w:val="001D0593"/>
    <w:rsid w:val="001D09AE"/>
    <w:rsid w:val="001D0CA6"/>
    <w:rsid w:val="001D1258"/>
    <w:rsid w:val="001D13B0"/>
    <w:rsid w:val="001D15D4"/>
    <w:rsid w:val="001D19F8"/>
    <w:rsid w:val="001D1CFF"/>
    <w:rsid w:val="001D2908"/>
    <w:rsid w:val="001D2B3C"/>
    <w:rsid w:val="001D2BB2"/>
    <w:rsid w:val="001D2E6C"/>
    <w:rsid w:val="001D2ECD"/>
    <w:rsid w:val="001D329E"/>
    <w:rsid w:val="001D32E8"/>
    <w:rsid w:val="001D34EC"/>
    <w:rsid w:val="001D37AD"/>
    <w:rsid w:val="001D37C0"/>
    <w:rsid w:val="001D39C1"/>
    <w:rsid w:val="001D3C68"/>
    <w:rsid w:val="001D3E9B"/>
    <w:rsid w:val="001D4043"/>
    <w:rsid w:val="001D4315"/>
    <w:rsid w:val="001D43C0"/>
    <w:rsid w:val="001D452A"/>
    <w:rsid w:val="001D4969"/>
    <w:rsid w:val="001D4AF0"/>
    <w:rsid w:val="001D4E75"/>
    <w:rsid w:val="001D4F24"/>
    <w:rsid w:val="001D506F"/>
    <w:rsid w:val="001D562F"/>
    <w:rsid w:val="001D57BC"/>
    <w:rsid w:val="001D5990"/>
    <w:rsid w:val="001D5E31"/>
    <w:rsid w:val="001D6433"/>
    <w:rsid w:val="001D6C90"/>
    <w:rsid w:val="001D6E14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7A3"/>
    <w:rsid w:val="001E197E"/>
    <w:rsid w:val="001E1D3C"/>
    <w:rsid w:val="001E1D61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56E"/>
    <w:rsid w:val="001E36FC"/>
    <w:rsid w:val="001E3A45"/>
    <w:rsid w:val="001E3D0D"/>
    <w:rsid w:val="001E420B"/>
    <w:rsid w:val="001E4583"/>
    <w:rsid w:val="001E4704"/>
    <w:rsid w:val="001E4841"/>
    <w:rsid w:val="001E50CB"/>
    <w:rsid w:val="001E534E"/>
    <w:rsid w:val="001E5475"/>
    <w:rsid w:val="001E555E"/>
    <w:rsid w:val="001E5A3E"/>
    <w:rsid w:val="001E5BB2"/>
    <w:rsid w:val="001E5D1F"/>
    <w:rsid w:val="001E6126"/>
    <w:rsid w:val="001E6419"/>
    <w:rsid w:val="001E6446"/>
    <w:rsid w:val="001E684F"/>
    <w:rsid w:val="001E69AD"/>
    <w:rsid w:val="001E6A26"/>
    <w:rsid w:val="001E6C1B"/>
    <w:rsid w:val="001E6DE6"/>
    <w:rsid w:val="001E6F14"/>
    <w:rsid w:val="001E6FB8"/>
    <w:rsid w:val="001E719A"/>
    <w:rsid w:val="001E750C"/>
    <w:rsid w:val="001E7632"/>
    <w:rsid w:val="001E7922"/>
    <w:rsid w:val="001E7AFE"/>
    <w:rsid w:val="001F0546"/>
    <w:rsid w:val="001F0D94"/>
    <w:rsid w:val="001F0DDF"/>
    <w:rsid w:val="001F134F"/>
    <w:rsid w:val="001F1526"/>
    <w:rsid w:val="001F1588"/>
    <w:rsid w:val="001F16FD"/>
    <w:rsid w:val="001F1B1E"/>
    <w:rsid w:val="001F1DFA"/>
    <w:rsid w:val="001F1E18"/>
    <w:rsid w:val="001F22A9"/>
    <w:rsid w:val="001F2536"/>
    <w:rsid w:val="001F26BB"/>
    <w:rsid w:val="001F26E9"/>
    <w:rsid w:val="001F2724"/>
    <w:rsid w:val="001F2E08"/>
    <w:rsid w:val="001F330A"/>
    <w:rsid w:val="001F33EC"/>
    <w:rsid w:val="001F37ED"/>
    <w:rsid w:val="001F3935"/>
    <w:rsid w:val="001F39AB"/>
    <w:rsid w:val="001F4451"/>
    <w:rsid w:val="001F45E8"/>
    <w:rsid w:val="001F4677"/>
    <w:rsid w:val="001F4AE1"/>
    <w:rsid w:val="001F4CB5"/>
    <w:rsid w:val="001F4E57"/>
    <w:rsid w:val="001F53A2"/>
    <w:rsid w:val="001F5AF6"/>
    <w:rsid w:val="001F5C95"/>
    <w:rsid w:val="001F5C9E"/>
    <w:rsid w:val="001F5D0D"/>
    <w:rsid w:val="001F5E73"/>
    <w:rsid w:val="001F5ED8"/>
    <w:rsid w:val="001F5F10"/>
    <w:rsid w:val="001F6192"/>
    <w:rsid w:val="001F623C"/>
    <w:rsid w:val="001F63F5"/>
    <w:rsid w:val="001F6408"/>
    <w:rsid w:val="001F6445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DBE"/>
    <w:rsid w:val="0020213E"/>
    <w:rsid w:val="00202201"/>
    <w:rsid w:val="002029C7"/>
    <w:rsid w:val="00202B8E"/>
    <w:rsid w:val="00202D2E"/>
    <w:rsid w:val="00203159"/>
    <w:rsid w:val="0020355D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EAF"/>
    <w:rsid w:val="00205FB9"/>
    <w:rsid w:val="0020610B"/>
    <w:rsid w:val="00206133"/>
    <w:rsid w:val="002063A7"/>
    <w:rsid w:val="00206718"/>
    <w:rsid w:val="0020674D"/>
    <w:rsid w:val="00206799"/>
    <w:rsid w:val="00206E5A"/>
    <w:rsid w:val="002070E3"/>
    <w:rsid w:val="00207284"/>
    <w:rsid w:val="00207603"/>
    <w:rsid w:val="00207613"/>
    <w:rsid w:val="00207847"/>
    <w:rsid w:val="002078E5"/>
    <w:rsid w:val="0020799F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940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C1B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429"/>
    <w:rsid w:val="002177AC"/>
    <w:rsid w:val="002178BA"/>
    <w:rsid w:val="0021795F"/>
    <w:rsid w:val="00217A8F"/>
    <w:rsid w:val="00217AC2"/>
    <w:rsid w:val="00217CE8"/>
    <w:rsid w:val="00217F1F"/>
    <w:rsid w:val="002202EC"/>
    <w:rsid w:val="002204ED"/>
    <w:rsid w:val="00220AA0"/>
    <w:rsid w:val="00220E92"/>
    <w:rsid w:val="002211DD"/>
    <w:rsid w:val="0022135D"/>
    <w:rsid w:val="002213AF"/>
    <w:rsid w:val="002222A4"/>
    <w:rsid w:val="0022230B"/>
    <w:rsid w:val="0022337A"/>
    <w:rsid w:val="00223833"/>
    <w:rsid w:val="00223ABE"/>
    <w:rsid w:val="00223ACD"/>
    <w:rsid w:val="00223ADC"/>
    <w:rsid w:val="00223AFF"/>
    <w:rsid w:val="00223F34"/>
    <w:rsid w:val="002241C9"/>
    <w:rsid w:val="002244C8"/>
    <w:rsid w:val="00224A9B"/>
    <w:rsid w:val="00224B0A"/>
    <w:rsid w:val="00224C25"/>
    <w:rsid w:val="00224FF9"/>
    <w:rsid w:val="00225398"/>
    <w:rsid w:val="00225FAF"/>
    <w:rsid w:val="0022657F"/>
    <w:rsid w:val="00226608"/>
    <w:rsid w:val="002269A7"/>
    <w:rsid w:val="00226B7D"/>
    <w:rsid w:val="00226BD3"/>
    <w:rsid w:val="00226F21"/>
    <w:rsid w:val="0022735A"/>
    <w:rsid w:val="002275A8"/>
    <w:rsid w:val="002276C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101D"/>
    <w:rsid w:val="00231234"/>
    <w:rsid w:val="002314EE"/>
    <w:rsid w:val="00231692"/>
    <w:rsid w:val="00231740"/>
    <w:rsid w:val="00231929"/>
    <w:rsid w:val="00231C09"/>
    <w:rsid w:val="00231D67"/>
    <w:rsid w:val="00231E02"/>
    <w:rsid w:val="00231EDC"/>
    <w:rsid w:val="00232191"/>
    <w:rsid w:val="002323FC"/>
    <w:rsid w:val="00232471"/>
    <w:rsid w:val="00232E9D"/>
    <w:rsid w:val="00232ED9"/>
    <w:rsid w:val="002336F1"/>
    <w:rsid w:val="0023386C"/>
    <w:rsid w:val="00233B04"/>
    <w:rsid w:val="00233BB1"/>
    <w:rsid w:val="002344C8"/>
    <w:rsid w:val="002349C5"/>
    <w:rsid w:val="00235581"/>
    <w:rsid w:val="00235698"/>
    <w:rsid w:val="00235724"/>
    <w:rsid w:val="0023598D"/>
    <w:rsid w:val="002361D3"/>
    <w:rsid w:val="00236786"/>
    <w:rsid w:val="00236EB2"/>
    <w:rsid w:val="00236F55"/>
    <w:rsid w:val="00236F71"/>
    <w:rsid w:val="00237189"/>
    <w:rsid w:val="0023729A"/>
    <w:rsid w:val="002373FC"/>
    <w:rsid w:val="0023768D"/>
    <w:rsid w:val="0023776F"/>
    <w:rsid w:val="0023798F"/>
    <w:rsid w:val="00237C6F"/>
    <w:rsid w:val="00237D22"/>
    <w:rsid w:val="00240B7D"/>
    <w:rsid w:val="00240F76"/>
    <w:rsid w:val="0024103F"/>
    <w:rsid w:val="00241C7B"/>
    <w:rsid w:val="00241DFA"/>
    <w:rsid w:val="002421F2"/>
    <w:rsid w:val="0024224E"/>
    <w:rsid w:val="0024235B"/>
    <w:rsid w:val="002425D0"/>
    <w:rsid w:val="002425DE"/>
    <w:rsid w:val="00242B2A"/>
    <w:rsid w:val="00242CAE"/>
    <w:rsid w:val="002437F9"/>
    <w:rsid w:val="002438A8"/>
    <w:rsid w:val="0024395B"/>
    <w:rsid w:val="00243ACD"/>
    <w:rsid w:val="00243C68"/>
    <w:rsid w:val="00243DCC"/>
    <w:rsid w:val="002443C2"/>
    <w:rsid w:val="002444E3"/>
    <w:rsid w:val="00244606"/>
    <w:rsid w:val="00244924"/>
    <w:rsid w:val="00244B37"/>
    <w:rsid w:val="00245492"/>
    <w:rsid w:val="00245A41"/>
    <w:rsid w:val="00245B70"/>
    <w:rsid w:val="00245D7D"/>
    <w:rsid w:val="00245E39"/>
    <w:rsid w:val="00245EC9"/>
    <w:rsid w:val="00245F88"/>
    <w:rsid w:val="00245FBA"/>
    <w:rsid w:val="00246C52"/>
    <w:rsid w:val="00246EB6"/>
    <w:rsid w:val="00246F3C"/>
    <w:rsid w:val="00246F99"/>
    <w:rsid w:val="002471AB"/>
    <w:rsid w:val="002472FF"/>
    <w:rsid w:val="00247857"/>
    <w:rsid w:val="0024785A"/>
    <w:rsid w:val="00247B6E"/>
    <w:rsid w:val="00247BB5"/>
    <w:rsid w:val="00247C82"/>
    <w:rsid w:val="00247D8E"/>
    <w:rsid w:val="00247DC3"/>
    <w:rsid w:val="00247DD1"/>
    <w:rsid w:val="002500C3"/>
    <w:rsid w:val="00250244"/>
    <w:rsid w:val="00250D9C"/>
    <w:rsid w:val="00250F6D"/>
    <w:rsid w:val="00251117"/>
    <w:rsid w:val="0025111B"/>
    <w:rsid w:val="002512A9"/>
    <w:rsid w:val="0025169E"/>
    <w:rsid w:val="00251929"/>
    <w:rsid w:val="00251F5E"/>
    <w:rsid w:val="00252052"/>
    <w:rsid w:val="002521A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7F"/>
    <w:rsid w:val="00255A05"/>
    <w:rsid w:val="00255C71"/>
    <w:rsid w:val="00256363"/>
    <w:rsid w:val="0025648C"/>
    <w:rsid w:val="00256F02"/>
    <w:rsid w:val="002571C8"/>
    <w:rsid w:val="002571D0"/>
    <w:rsid w:val="002572F1"/>
    <w:rsid w:val="00257500"/>
    <w:rsid w:val="00257578"/>
    <w:rsid w:val="00257A62"/>
    <w:rsid w:val="00260156"/>
    <w:rsid w:val="0026075E"/>
    <w:rsid w:val="00260A1B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3038"/>
    <w:rsid w:val="00263538"/>
    <w:rsid w:val="00263A48"/>
    <w:rsid w:val="00263B02"/>
    <w:rsid w:val="00263B8E"/>
    <w:rsid w:val="00263DD9"/>
    <w:rsid w:val="00263F00"/>
    <w:rsid w:val="00264110"/>
    <w:rsid w:val="002643C7"/>
    <w:rsid w:val="0026455A"/>
    <w:rsid w:val="0026468A"/>
    <w:rsid w:val="00264B64"/>
    <w:rsid w:val="00264C28"/>
    <w:rsid w:val="00264ED2"/>
    <w:rsid w:val="0026509A"/>
    <w:rsid w:val="002651FC"/>
    <w:rsid w:val="00265521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6E14"/>
    <w:rsid w:val="0026716C"/>
    <w:rsid w:val="0026772E"/>
    <w:rsid w:val="00267825"/>
    <w:rsid w:val="00267A30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0A"/>
    <w:rsid w:val="002732F9"/>
    <w:rsid w:val="00273388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AD8"/>
    <w:rsid w:val="00275CD2"/>
    <w:rsid w:val="00276001"/>
    <w:rsid w:val="002761BF"/>
    <w:rsid w:val="002764FB"/>
    <w:rsid w:val="002767B4"/>
    <w:rsid w:val="00276CDE"/>
    <w:rsid w:val="0027720E"/>
    <w:rsid w:val="0027779A"/>
    <w:rsid w:val="0027799A"/>
    <w:rsid w:val="00277BBA"/>
    <w:rsid w:val="00277D7D"/>
    <w:rsid w:val="00277E66"/>
    <w:rsid w:val="002801E2"/>
    <w:rsid w:val="0028052D"/>
    <w:rsid w:val="00280684"/>
    <w:rsid w:val="0028073A"/>
    <w:rsid w:val="00280851"/>
    <w:rsid w:val="00280960"/>
    <w:rsid w:val="00280ACC"/>
    <w:rsid w:val="002817B4"/>
    <w:rsid w:val="002825CE"/>
    <w:rsid w:val="002826D0"/>
    <w:rsid w:val="002829AB"/>
    <w:rsid w:val="002829D3"/>
    <w:rsid w:val="002829E8"/>
    <w:rsid w:val="00283181"/>
    <w:rsid w:val="002835A5"/>
    <w:rsid w:val="002836DC"/>
    <w:rsid w:val="00283B90"/>
    <w:rsid w:val="00283CC3"/>
    <w:rsid w:val="00283D6B"/>
    <w:rsid w:val="00284428"/>
    <w:rsid w:val="00284858"/>
    <w:rsid w:val="00284E7F"/>
    <w:rsid w:val="0028527A"/>
    <w:rsid w:val="00285520"/>
    <w:rsid w:val="00285894"/>
    <w:rsid w:val="00285D1C"/>
    <w:rsid w:val="00285E28"/>
    <w:rsid w:val="00285F3C"/>
    <w:rsid w:val="00286112"/>
    <w:rsid w:val="002863BA"/>
    <w:rsid w:val="00286487"/>
    <w:rsid w:val="00286631"/>
    <w:rsid w:val="00286B14"/>
    <w:rsid w:val="00286F76"/>
    <w:rsid w:val="00287376"/>
    <w:rsid w:val="002877DE"/>
    <w:rsid w:val="00287AE3"/>
    <w:rsid w:val="00287C28"/>
    <w:rsid w:val="00290254"/>
    <w:rsid w:val="002907DA"/>
    <w:rsid w:val="0029178F"/>
    <w:rsid w:val="00291B01"/>
    <w:rsid w:val="0029249B"/>
    <w:rsid w:val="00292B70"/>
    <w:rsid w:val="00292CBD"/>
    <w:rsid w:val="00292CF8"/>
    <w:rsid w:val="00293504"/>
    <w:rsid w:val="00293559"/>
    <w:rsid w:val="00293A4A"/>
    <w:rsid w:val="002943A4"/>
    <w:rsid w:val="002944CA"/>
    <w:rsid w:val="00294654"/>
    <w:rsid w:val="0029466E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DCA"/>
    <w:rsid w:val="00296FD8"/>
    <w:rsid w:val="002971CA"/>
    <w:rsid w:val="002972ED"/>
    <w:rsid w:val="0029743A"/>
    <w:rsid w:val="00297499"/>
    <w:rsid w:val="002974AA"/>
    <w:rsid w:val="002976A3"/>
    <w:rsid w:val="002979BC"/>
    <w:rsid w:val="00297F46"/>
    <w:rsid w:val="002A0050"/>
    <w:rsid w:val="002A0581"/>
    <w:rsid w:val="002A05EF"/>
    <w:rsid w:val="002A0724"/>
    <w:rsid w:val="002A0A16"/>
    <w:rsid w:val="002A1370"/>
    <w:rsid w:val="002A14C1"/>
    <w:rsid w:val="002A161F"/>
    <w:rsid w:val="002A1737"/>
    <w:rsid w:val="002A1A4C"/>
    <w:rsid w:val="002A1A57"/>
    <w:rsid w:val="002A1C6E"/>
    <w:rsid w:val="002A1DA1"/>
    <w:rsid w:val="002A205B"/>
    <w:rsid w:val="002A223F"/>
    <w:rsid w:val="002A22F3"/>
    <w:rsid w:val="002A24F5"/>
    <w:rsid w:val="002A2B35"/>
    <w:rsid w:val="002A2FE5"/>
    <w:rsid w:val="002A30CB"/>
    <w:rsid w:val="002A31FF"/>
    <w:rsid w:val="002A3668"/>
    <w:rsid w:val="002A3771"/>
    <w:rsid w:val="002A3900"/>
    <w:rsid w:val="002A3B12"/>
    <w:rsid w:val="002A3CF2"/>
    <w:rsid w:val="002A4102"/>
    <w:rsid w:val="002A4918"/>
    <w:rsid w:val="002A4E20"/>
    <w:rsid w:val="002A4EFE"/>
    <w:rsid w:val="002A523D"/>
    <w:rsid w:val="002A5488"/>
    <w:rsid w:val="002A570C"/>
    <w:rsid w:val="002A5912"/>
    <w:rsid w:val="002A5F1E"/>
    <w:rsid w:val="002A5FC1"/>
    <w:rsid w:val="002A60B6"/>
    <w:rsid w:val="002A6377"/>
    <w:rsid w:val="002A649B"/>
    <w:rsid w:val="002A68D9"/>
    <w:rsid w:val="002A732C"/>
    <w:rsid w:val="002A7635"/>
    <w:rsid w:val="002A7A6A"/>
    <w:rsid w:val="002A7AB4"/>
    <w:rsid w:val="002A7B72"/>
    <w:rsid w:val="002A7E8B"/>
    <w:rsid w:val="002B05B2"/>
    <w:rsid w:val="002B0740"/>
    <w:rsid w:val="002B07BF"/>
    <w:rsid w:val="002B0805"/>
    <w:rsid w:val="002B0C99"/>
    <w:rsid w:val="002B0D5C"/>
    <w:rsid w:val="002B0EDA"/>
    <w:rsid w:val="002B10F9"/>
    <w:rsid w:val="002B112E"/>
    <w:rsid w:val="002B151A"/>
    <w:rsid w:val="002B159E"/>
    <w:rsid w:val="002B21D6"/>
    <w:rsid w:val="002B264B"/>
    <w:rsid w:val="002B275F"/>
    <w:rsid w:val="002B27CA"/>
    <w:rsid w:val="002B2C92"/>
    <w:rsid w:val="002B2F85"/>
    <w:rsid w:val="002B3081"/>
    <w:rsid w:val="002B3177"/>
    <w:rsid w:val="002B318B"/>
    <w:rsid w:val="002B31B6"/>
    <w:rsid w:val="002B32BC"/>
    <w:rsid w:val="002B340B"/>
    <w:rsid w:val="002B34AE"/>
    <w:rsid w:val="002B3616"/>
    <w:rsid w:val="002B3D90"/>
    <w:rsid w:val="002B3E79"/>
    <w:rsid w:val="002B3F04"/>
    <w:rsid w:val="002B44E1"/>
    <w:rsid w:val="002B47C0"/>
    <w:rsid w:val="002B495C"/>
    <w:rsid w:val="002B4982"/>
    <w:rsid w:val="002B4C39"/>
    <w:rsid w:val="002B4F00"/>
    <w:rsid w:val="002B5193"/>
    <w:rsid w:val="002B5370"/>
    <w:rsid w:val="002B5499"/>
    <w:rsid w:val="002B5976"/>
    <w:rsid w:val="002B5C55"/>
    <w:rsid w:val="002B6397"/>
    <w:rsid w:val="002B64FE"/>
    <w:rsid w:val="002B651D"/>
    <w:rsid w:val="002B6890"/>
    <w:rsid w:val="002B694E"/>
    <w:rsid w:val="002B6A2B"/>
    <w:rsid w:val="002B6B3F"/>
    <w:rsid w:val="002B6F2F"/>
    <w:rsid w:val="002B71EC"/>
    <w:rsid w:val="002B76FF"/>
    <w:rsid w:val="002C0100"/>
    <w:rsid w:val="002C020D"/>
    <w:rsid w:val="002C04C2"/>
    <w:rsid w:val="002C07F7"/>
    <w:rsid w:val="002C0818"/>
    <w:rsid w:val="002C0DD0"/>
    <w:rsid w:val="002C0E0A"/>
    <w:rsid w:val="002C175A"/>
    <w:rsid w:val="002C1C49"/>
    <w:rsid w:val="002C1C4F"/>
    <w:rsid w:val="002C1DF1"/>
    <w:rsid w:val="002C1EFC"/>
    <w:rsid w:val="002C203A"/>
    <w:rsid w:val="002C273B"/>
    <w:rsid w:val="002C27F3"/>
    <w:rsid w:val="002C28CD"/>
    <w:rsid w:val="002C2B30"/>
    <w:rsid w:val="002C2E8A"/>
    <w:rsid w:val="002C2FCD"/>
    <w:rsid w:val="002C3216"/>
    <w:rsid w:val="002C36D3"/>
    <w:rsid w:val="002C383E"/>
    <w:rsid w:val="002C3AE4"/>
    <w:rsid w:val="002C3B99"/>
    <w:rsid w:val="002C3C99"/>
    <w:rsid w:val="002C3E89"/>
    <w:rsid w:val="002C3FF2"/>
    <w:rsid w:val="002C4110"/>
    <w:rsid w:val="002C44BB"/>
    <w:rsid w:val="002C44DB"/>
    <w:rsid w:val="002C47BD"/>
    <w:rsid w:val="002C4823"/>
    <w:rsid w:val="002C4FAC"/>
    <w:rsid w:val="002C51A0"/>
    <w:rsid w:val="002C5533"/>
    <w:rsid w:val="002C5620"/>
    <w:rsid w:val="002C5A6B"/>
    <w:rsid w:val="002C5AD6"/>
    <w:rsid w:val="002C5DAF"/>
    <w:rsid w:val="002C61E0"/>
    <w:rsid w:val="002C62B2"/>
    <w:rsid w:val="002C68E9"/>
    <w:rsid w:val="002C741A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9E"/>
    <w:rsid w:val="002D09B3"/>
    <w:rsid w:val="002D1371"/>
    <w:rsid w:val="002D13B7"/>
    <w:rsid w:val="002D15C0"/>
    <w:rsid w:val="002D165D"/>
    <w:rsid w:val="002D1DFE"/>
    <w:rsid w:val="002D2057"/>
    <w:rsid w:val="002D20F7"/>
    <w:rsid w:val="002D22FD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16"/>
    <w:rsid w:val="002D52E0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D7AA4"/>
    <w:rsid w:val="002D7BC5"/>
    <w:rsid w:val="002E018E"/>
    <w:rsid w:val="002E04F0"/>
    <w:rsid w:val="002E0864"/>
    <w:rsid w:val="002E0A48"/>
    <w:rsid w:val="002E0D02"/>
    <w:rsid w:val="002E0E94"/>
    <w:rsid w:val="002E169E"/>
    <w:rsid w:val="002E16BC"/>
    <w:rsid w:val="002E1852"/>
    <w:rsid w:val="002E1941"/>
    <w:rsid w:val="002E1A90"/>
    <w:rsid w:val="002E1ADF"/>
    <w:rsid w:val="002E1D0D"/>
    <w:rsid w:val="002E21D5"/>
    <w:rsid w:val="002E251B"/>
    <w:rsid w:val="002E2923"/>
    <w:rsid w:val="002E2A53"/>
    <w:rsid w:val="002E2A76"/>
    <w:rsid w:val="002E2BB0"/>
    <w:rsid w:val="002E2FE8"/>
    <w:rsid w:val="002E306D"/>
    <w:rsid w:val="002E3402"/>
    <w:rsid w:val="002E3624"/>
    <w:rsid w:val="002E3653"/>
    <w:rsid w:val="002E36AE"/>
    <w:rsid w:val="002E38B7"/>
    <w:rsid w:val="002E38D8"/>
    <w:rsid w:val="002E394B"/>
    <w:rsid w:val="002E3BE7"/>
    <w:rsid w:val="002E43BA"/>
    <w:rsid w:val="002E45D5"/>
    <w:rsid w:val="002E4DC0"/>
    <w:rsid w:val="002E5290"/>
    <w:rsid w:val="002E56B2"/>
    <w:rsid w:val="002E58E1"/>
    <w:rsid w:val="002E5BDD"/>
    <w:rsid w:val="002E5BFA"/>
    <w:rsid w:val="002E5C56"/>
    <w:rsid w:val="002E6099"/>
    <w:rsid w:val="002E65C8"/>
    <w:rsid w:val="002E679D"/>
    <w:rsid w:val="002E6994"/>
    <w:rsid w:val="002E7321"/>
    <w:rsid w:val="002E7840"/>
    <w:rsid w:val="002E7894"/>
    <w:rsid w:val="002E7FA9"/>
    <w:rsid w:val="002F0045"/>
    <w:rsid w:val="002F00F0"/>
    <w:rsid w:val="002F025B"/>
    <w:rsid w:val="002F03ED"/>
    <w:rsid w:val="002F0684"/>
    <w:rsid w:val="002F070D"/>
    <w:rsid w:val="002F081E"/>
    <w:rsid w:val="002F09A5"/>
    <w:rsid w:val="002F0A0A"/>
    <w:rsid w:val="002F0A62"/>
    <w:rsid w:val="002F0ADB"/>
    <w:rsid w:val="002F0D65"/>
    <w:rsid w:val="002F1246"/>
    <w:rsid w:val="002F1B45"/>
    <w:rsid w:val="002F1B6E"/>
    <w:rsid w:val="002F2338"/>
    <w:rsid w:val="002F24E9"/>
    <w:rsid w:val="002F2AE0"/>
    <w:rsid w:val="002F2DC1"/>
    <w:rsid w:val="002F3325"/>
    <w:rsid w:val="002F35D0"/>
    <w:rsid w:val="002F363D"/>
    <w:rsid w:val="002F3F16"/>
    <w:rsid w:val="002F413F"/>
    <w:rsid w:val="002F43B6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9BD"/>
    <w:rsid w:val="002F6BDA"/>
    <w:rsid w:val="002F6E26"/>
    <w:rsid w:val="002F6EA2"/>
    <w:rsid w:val="002F7B6D"/>
    <w:rsid w:val="002F7D48"/>
    <w:rsid w:val="002F7EC5"/>
    <w:rsid w:val="00300203"/>
    <w:rsid w:val="003003AD"/>
    <w:rsid w:val="003004CC"/>
    <w:rsid w:val="003004DC"/>
    <w:rsid w:val="00301106"/>
    <w:rsid w:val="003011C0"/>
    <w:rsid w:val="003016FB"/>
    <w:rsid w:val="00301EE4"/>
    <w:rsid w:val="003024AF"/>
    <w:rsid w:val="003024DE"/>
    <w:rsid w:val="00302701"/>
    <w:rsid w:val="00302734"/>
    <w:rsid w:val="00302739"/>
    <w:rsid w:val="003027C5"/>
    <w:rsid w:val="00302D52"/>
    <w:rsid w:val="0030327E"/>
    <w:rsid w:val="0030361B"/>
    <w:rsid w:val="00303634"/>
    <w:rsid w:val="00303F58"/>
    <w:rsid w:val="00303FB7"/>
    <w:rsid w:val="00304289"/>
    <w:rsid w:val="003044E7"/>
    <w:rsid w:val="00304549"/>
    <w:rsid w:val="0030469C"/>
    <w:rsid w:val="00304AC5"/>
    <w:rsid w:val="00304FCA"/>
    <w:rsid w:val="00305E8E"/>
    <w:rsid w:val="003060DC"/>
    <w:rsid w:val="003062FA"/>
    <w:rsid w:val="003065E4"/>
    <w:rsid w:val="003065FB"/>
    <w:rsid w:val="0030663B"/>
    <w:rsid w:val="00306E33"/>
    <w:rsid w:val="00307614"/>
    <w:rsid w:val="00307B27"/>
    <w:rsid w:val="00307F28"/>
    <w:rsid w:val="00310148"/>
    <w:rsid w:val="003101DC"/>
    <w:rsid w:val="0031035A"/>
    <w:rsid w:val="00310693"/>
    <w:rsid w:val="003106D1"/>
    <w:rsid w:val="0031079B"/>
    <w:rsid w:val="0031089B"/>
    <w:rsid w:val="00310CC6"/>
    <w:rsid w:val="003111AD"/>
    <w:rsid w:val="003111DA"/>
    <w:rsid w:val="00311642"/>
    <w:rsid w:val="00311761"/>
    <w:rsid w:val="00311941"/>
    <w:rsid w:val="003119F3"/>
    <w:rsid w:val="00311AFC"/>
    <w:rsid w:val="00311D01"/>
    <w:rsid w:val="003121B8"/>
    <w:rsid w:val="00312287"/>
    <w:rsid w:val="00312357"/>
    <w:rsid w:val="00312416"/>
    <w:rsid w:val="00312D99"/>
    <w:rsid w:val="003131C7"/>
    <w:rsid w:val="003137A0"/>
    <w:rsid w:val="003137ED"/>
    <w:rsid w:val="00313C4F"/>
    <w:rsid w:val="00313D20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B15"/>
    <w:rsid w:val="00321D6A"/>
    <w:rsid w:val="00321D74"/>
    <w:rsid w:val="003222E4"/>
    <w:rsid w:val="00322A6A"/>
    <w:rsid w:val="00322BC3"/>
    <w:rsid w:val="00322E3B"/>
    <w:rsid w:val="00323325"/>
    <w:rsid w:val="0032386E"/>
    <w:rsid w:val="00323A49"/>
    <w:rsid w:val="00323FAD"/>
    <w:rsid w:val="003240EB"/>
    <w:rsid w:val="00324636"/>
    <w:rsid w:val="00324731"/>
    <w:rsid w:val="00324788"/>
    <w:rsid w:val="00324871"/>
    <w:rsid w:val="003249F8"/>
    <w:rsid w:val="003259EB"/>
    <w:rsid w:val="00325E89"/>
    <w:rsid w:val="00326251"/>
    <w:rsid w:val="0032645E"/>
    <w:rsid w:val="0032649F"/>
    <w:rsid w:val="003264A2"/>
    <w:rsid w:val="003264F3"/>
    <w:rsid w:val="0032695B"/>
    <w:rsid w:val="00326BBA"/>
    <w:rsid w:val="00326FC1"/>
    <w:rsid w:val="003271E3"/>
    <w:rsid w:val="003272D0"/>
    <w:rsid w:val="003273DE"/>
    <w:rsid w:val="00327470"/>
    <w:rsid w:val="00327897"/>
    <w:rsid w:val="003278C7"/>
    <w:rsid w:val="0032793B"/>
    <w:rsid w:val="00327AEA"/>
    <w:rsid w:val="00330533"/>
    <w:rsid w:val="003308C4"/>
    <w:rsid w:val="00330990"/>
    <w:rsid w:val="00330B70"/>
    <w:rsid w:val="00330C30"/>
    <w:rsid w:val="00330DE8"/>
    <w:rsid w:val="00331029"/>
    <w:rsid w:val="00331BCC"/>
    <w:rsid w:val="00331CD3"/>
    <w:rsid w:val="00332158"/>
    <w:rsid w:val="003321C3"/>
    <w:rsid w:val="00332202"/>
    <w:rsid w:val="0033265F"/>
    <w:rsid w:val="0033270A"/>
    <w:rsid w:val="00332962"/>
    <w:rsid w:val="00332A33"/>
    <w:rsid w:val="00332B7D"/>
    <w:rsid w:val="00333238"/>
    <w:rsid w:val="003337E1"/>
    <w:rsid w:val="0033392F"/>
    <w:rsid w:val="00333D90"/>
    <w:rsid w:val="00334815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6D35"/>
    <w:rsid w:val="003370D3"/>
    <w:rsid w:val="00337121"/>
    <w:rsid w:val="003375B2"/>
    <w:rsid w:val="003377F1"/>
    <w:rsid w:val="0033787B"/>
    <w:rsid w:val="003379C3"/>
    <w:rsid w:val="00337C71"/>
    <w:rsid w:val="003401C5"/>
    <w:rsid w:val="0034097A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325"/>
    <w:rsid w:val="00343752"/>
    <w:rsid w:val="00343C24"/>
    <w:rsid w:val="00343F02"/>
    <w:rsid w:val="00344118"/>
    <w:rsid w:val="00344725"/>
    <w:rsid w:val="003447B7"/>
    <w:rsid w:val="00344898"/>
    <w:rsid w:val="00344C47"/>
    <w:rsid w:val="0034511B"/>
    <w:rsid w:val="00345C58"/>
    <w:rsid w:val="00346EA4"/>
    <w:rsid w:val="003471DC"/>
    <w:rsid w:val="0034733D"/>
    <w:rsid w:val="0034745C"/>
    <w:rsid w:val="00347655"/>
    <w:rsid w:val="00347A3F"/>
    <w:rsid w:val="00347D04"/>
    <w:rsid w:val="00347F2E"/>
    <w:rsid w:val="0035025F"/>
    <w:rsid w:val="00350263"/>
    <w:rsid w:val="003503F4"/>
    <w:rsid w:val="0035041A"/>
    <w:rsid w:val="003505AD"/>
    <w:rsid w:val="00350631"/>
    <w:rsid w:val="003506CA"/>
    <w:rsid w:val="00350757"/>
    <w:rsid w:val="003508C5"/>
    <w:rsid w:val="0035141D"/>
    <w:rsid w:val="0035180B"/>
    <w:rsid w:val="00351C98"/>
    <w:rsid w:val="0035216E"/>
    <w:rsid w:val="00352431"/>
    <w:rsid w:val="00352618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3FAC"/>
    <w:rsid w:val="00354024"/>
    <w:rsid w:val="0035414B"/>
    <w:rsid w:val="003542B7"/>
    <w:rsid w:val="0035488F"/>
    <w:rsid w:val="003552C6"/>
    <w:rsid w:val="0035533C"/>
    <w:rsid w:val="00355623"/>
    <w:rsid w:val="00355A83"/>
    <w:rsid w:val="00355CC0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DE9"/>
    <w:rsid w:val="00360E73"/>
    <w:rsid w:val="003617B5"/>
    <w:rsid w:val="0036185C"/>
    <w:rsid w:val="00361AAF"/>
    <w:rsid w:val="00361B3C"/>
    <w:rsid w:val="00361C91"/>
    <w:rsid w:val="0036262C"/>
    <w:rsid w:val="003627FC"/>
    <w:rsid w:val="00362C5A"/>
    <w:rsid w:val="00363C7A"/>
    <w:rsid w:val="00363D68"/>
    <w:rsid w:val="00363E00"/>
    <w:rsid w:val="00363E9E"/>
    <w:rsid w:val="0036416E"/>
    <w:rsid w:val="00364591"/>
    <w:rsid w:val="00364A3C"/>
    <w:rsid w:val="00364A63"/>
    <w:rsid w:val="00365D32"/>
    <w:rsid w:val="00366EB2"/>
    <w:rsid w:val="00367080"/>
    <w:rsid w:val="003674A3"/>
    <w:rsid w:val="0036773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29D"/>
    <w:rsid w:val="003714B4"/>
    <w:rsid w:val="0037165D"/>
    <w:rsid w:val="00371766"/>
    <w:rsid w:val="00371796"/>
    <w:rsid w:val="00371831"/>
    <w:rsid w:val="003718AF"/>
    <w:rsid w:val="003718D6"/>
    <w:rsid w:val="003719F5"/>
    <w:rsid w:val="00372029"/>
    <w:rsid w:val="0037209A"/>
    <w:rsid w:val="003723C6"/>
    <w:rsid w:val="003724A1"/>
    <w:rsid w:val="003724EB"/>
    <w:rsid w:val="0037297C"/>
    <w:rsid w:val="00372A6B"/>
    <w:rsid w:val="00372A72"/>
    <w:rsid w:val="00372BD0"/>
    <w:rsid w:val="00372D1D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91"/>
    <w:rsid w:val="003744CB"/>
    <w:rsid w:val="0037456D"/>
    <w:rsid w:val="003746CC"/>
    <w:rsid w:val="00374804"/>
    <w:rsid w:val="00374916"/>
    <w:rsid w:val="00374BFE"/>
    <w:rsid w:val="00374DE2"/>
    <w:rsid w:val="00374F06"/>
    <w:rsid w:val="00374F99"/>
    <w:rsid w:val="00375D8B"/>
    <w:rsid w:val="00375FFC"/>
    <w:rsid w:val="003764FA"/>
    <w:rsid w:val="00376897"/>
    <w:rsid w:val="00376B24"/>
    <w:rsid w:val="00376E52"/>
    <w:rsid w:val="0037709A"/>
    <w:rsid w:val="00377146"/>
    <w:rsid w:val="00377259"/>
    <w:rsid w:val="00377397"/>
    <w:rsid w:val="003773E2"/>
    <w:rsid w:val="003773F2"/>
    <w:rsid w:val="003774FD"/>
    <w:rsid w:val="003775BD"/>
    <w:rsid w:val="003779D4"/>
    <w:rsid w:val="00377CF8"/>
    <w:rsid w:val="003802C7"/>
    <w:rsid w:val="0038084F"/>
    <w:rsid w:val="00380892"/>
    <w:rsid w:val="00380AE2"/>
    <w:rsid w:val="00380B11"/>
    <w:rsid w:val="00381022"/>
    <w:rsid w:val="00381685"/>
    <w:rsid w:val="003821E7"/>
    <w:rsid w:val="00382238"/>
    <w:rsid w:val="0038232C"/>
    <w:rsid w:val="0038242A"/>
    <w:rsid w:val="00382903"/>
    <w:rsid w:val="00382920"/>
    <w:rsid w:val="00383246"/>
    <w:rsid w:val="00383483"/>
    <w:rsid w:val="003834A2"/>
    <w:rsid w:val="0038365A"/>
    <w:rsid w:val="00383816"/>
    <w:rsid w:val="00383827"/>
    <w:rsid w:val="00383D4B"/>
    <w:rsid w:val="00383DDB"/>
    <w:rsid w:val="00383EBF"/>
    <w:rsid w:val="00383F15"/>
    <w:rsid w:val="00383F1F"/>
    <w:rsid w:val="00384007"/>
    <w:rsid w:val="0038415A"/>
    <w:rsid w:val="003842A8"/>
    <w:rsid w:val="0038470D"/>
    <w:rsid w:val="003848D9"/>
    <w:rsid w:val="00384969"/>
    <w:rsid w:val="00385141"/>
    <w:rsid w:val="00385192"/>
    <w:rsid w:val="003852CC"/>
    <w:rsid w:val="003852E9"/>
    <w:rsid w:val="0038556E"/>
    <w:rsid w:val="00385737"/>
    <w:rsid w:val="00385823"/>
    <w:rsid w:val="00385AA3"/>
    <w:rsid w:val="00385BD7"/>
    <w:rsid w:val="00386063"/>
    <w:rsid w:val="003862D5"/>
    <w:rsid w:val="00386498"/>
    <w:rsid w:val="003865B4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86B"/>
    <w:rsid w:val="00387B2B"/>
    <w:rsid w:val="00387D1D"/>
    <w:rsid w:val="003904B1"/>
    <w:rsid w:val="003907D2"/>
    <w:rsid w:val="00390B8F"/>
    <w:rsid w:val="00390B9A"/>
    <w:rsid w:val="00390C56"/>
    <w:rsid w:val="0039122C"/>
    <w:rsid w:val="0039124D"/>
    <w:rsid w:val="003914C2"/>
    <w:rsid w:val="00391A92"/>
    <w:rsid w:val="00392669"/>
    <w:rsid w:val="003926BE"/>
    <w:rsid w:val="00392DB8"/>
    <w:rsid w:val="0039383D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0C8"/>
    <w:rsid w:val="00397424"/>
    <w:rsid w:val="003978B8"/>
    <w:rsid w:val="00397A38"/>
    <w:rsid w:val="00397B96"/>
    <w:rsid w:val="00397C89"/>
    <w:rsid w:val="00397E0D"/>
    <w:rsid w:val="00397F7C"/>
    <w:rsid w:val="003A0311"/>
    <w:rsid w:val="003A0736"/>
    <w:rsid w:val="003A07F5"/>
    <w:rsid w:val="003A08E9"/>
    <w:rsid w:val="003A0F8F"/>
    <w:rsid w:val="003A1135"/>
    <w:rsid w:val="003A1341"/>
    <w:rsid w:val="003A1350"/>
    <w:rsid w:val="003A162C"/>
    <w:rsid w:val="003A168D"/>
    <w:rsid w:val="003A19E0"/>
    <w:rsid w:val="003A1DD5"/>
    <w:rsid w:val="003A2019"/>
    <w:rsid w:val="003A2D39"/>
    <w:rsid w:val="003A2FE7"/>
    <w:rsid w:val="003A36CA"/>
    <w:rsid w:val="003A425A"/>
    <w:rsid w:val="003A42BB"/>
    <w:rsid w:val="003A435A"/>
    <w:rsid w:val="003A45FB"/>
    <w:rsid w:val="003A48FC"/>
    <w:rsid w:val="003A4E82"/>
    <w:rsid w:val="003A5826"/>
    <w:rsid w:val="003A590E"/>
    <w:rsid w:val="003A6223"/>
    <w:rsid w:val="003A6330"/>
    <w:rsid w:val="003A65E0"/>
    <w:rsid w:val="003A6700"/>
    <w:rsid w:val="003A67EA"/>
    <w:rsid w:val="003A6BC9"/>
    <w:rsid w:val="003A700D"/>
    <w:rsid w:val="003A7391"/>
    <w:rsid w:val="003A74F0"/>
    <w:rsid w:val="003A76A9"/>
    <w:rsid w:val="003A76BF"/>
    <w:rsid w:val="003A7747"/>
    <w:rsid w:val="003B028F"/>
    <w:rsid w:val="003B0299"/>
    <w:rsid w:val="003B0901"/>
    <w:rsid w:val="003B0A92"/>
    <w:rsid w:val="003B0B4D"/>
    <w:rsid w:val="003B0FA6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1EF"/>
    <w:rsid w:val="003B4386"/>
    <w:rsid w:val="003B4482"/>
    <w:rsid w:val="003B45D1"/>
    <w:rsid w:val="003B4BCD"/>
    <w:rsid w:val="003B4FC5"/>
    <w:rsid w:val="003B5134"/>
    <w:rsid w:val="003B570F"/>
    <w:rsid w:val="003B5B57"/>
    <w:rsid w:val="003B5B7E"/>
    <w:rsid w:val="003B5E30"/>
    <w:rsid w:val="003B6194"/>
    <w:rsid w:val="003B6953"/>
    <w:rsid w:val="003B6A81"/>
    <w:rsid w:val="003B6C1C"/>
    <w:rsid w:val="003B6F75"/>
    <w:rsid w:val="003B6FCB"/>
    <w:rsid w:val="003B7020"/>
    <w:rsid w:val="003B704C"/>
    <w:rsid w:val="003B7271"/>
    <w:rsid w:val="003B7294"/>
    <w:rsid w:val="003B75C4"/>
    <w:rsid w:val="003B76FE"/>
    <w:rsid w:val="003B7885"/>
    <w:rsid w:val="003B7BB8"/>
    <w:rsid w:val="003B7E7C"/>
    <w:rsid w:val="003C009A"/>
    <w:rsid w:val="003C0242"/>
    <w:rsid w:val="003C03D5"/>
    <w:rsid w:val="003C04E2"/>
    <w:rsid w:val="003C07D7"/>
    <w:rsid w:val="003C0985"/>
    <w:rsid w:val="003C0B22"/>
    <w:rsid w:val="003C0D37"/>
    <w:rsid w:val="003C167D"/>
    <w:rsid w:val="003C1EC9"/>
    <w:rsid w:val="003C226A"/>
    <w:rsid w:val="003C270B"/>
    <w:rsid w:val="003C2C9D"/>
    <w:rsid w:val="003C30C6"/>
    <w:rsid w:val="003C3B73"/>
    <w:rsid w:val="003C4002"/>
    <w:rsid w:val="003C4250"/>
    <w:rsid w:val="003C4692"/>
    <w:rsid w:val="003C473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6E76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7F"/>
    <w:rsid w:val="003D28F0"/>
    <w:rsid w:val="003D2A2B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4A94"/>
    <w:rsid w:val="003D4B4E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ADF"/>
    <w:rsid w:val="003D6DEB"/>
    <w:rsid w:val="003D74B4"/>
    <w:rsid w:val="003D772E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6FF"/>
    <w:rsid w:val="003E1723"/>
    <w:rsid w:val="003E1748"/>
    <w:rsid w:val="003E187F"/>
    <w:rsid w:val="003E18AD"/>
    <w:rsid w:val="003E19B9"/>
    <w:rsid w:val="003E1CF4"/>
    <w:rsid w:val="003E240A"/>
    <w:rsid w:val="003E2482"/>
    <w:rsid w:val="003E2A34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6D14"/>
    <w:rsid w:val="003E703E"/>
    <w:rsid w:val="003E70AF"/>
    <w:rsid w:val="003E73BC"/>
    <w:rsid w:val="003E7A07"/>
    <w:rsid w:val="003F0656"/>
    <w:rsid w:val="003F0798"/>
    <w:rsid w:val="003F0905"/>
    <w:rsid w:val="003F0967"/>
    <w:rsid w:val="003F0D71"/>
    <w:rsid w:val="003F1438"/>
    <w:rsid w:val="003F16E1"/>
    <w:rsid w:val="003F1786"/>
    <w:rsid w:val="003F1B6D"/>
    <w:rsid w:val="003F1D73"/>
    <w:rsid w:val="003F1D98"/>
    <w:rsid w:val="003F1DA9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407"/>
    <w:rsid w:val="003F4933"/>
    <w:rsid w:val="003F4977"/>
    <w:rsid w:val="003F4E1C"/>
    <w:rsid w:val="003F4E39"/>
    <w:rsid w:val="003F4FE1"/>
    <w:rsid w:val="003F536B"/>
    <w:rsid w:val="003F5651"/>
    <w:rsid w:val="003F5667"/>
    <w:rsid w:val="003F586D"/>
    <w:rsid w:val="003F58F4"/>
    <w:rsid w:val="003F59D4"/>
    <w:rsid w:val="003F5FA3"/>
    <w:rsid w:val="003F60EF"/>
    <w:rsid w:val="003F62B4"/>
    <w:rsid w:val="003F632E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277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DEB"/>
    <w:rsid w:val="00406F4B"/>
    <w:rsid w:val="00406FBD"/>
    <w:rsid w:val="00407345"/>
    <w:rsid w:val="004073B0"/>
    <w:rsid w:val="00407612"/>
    <w:rsid w:val="00407A66"/>
    <w:rsid w:val="00407C9E"/>
    <w:rsid w:val="0041029D"/>
    <w:rsid w:val="00410CC4"/>
    <w:rsid w:val="00411230"/>
    <w:rsid w:val="0041138F"/>
    <w:rsid w:val="004118C9"/>
    <w:rsid w:val="0041195D"/>
    <w:rsid w:val="00411B37"/>
    <w:rsid w:val="00411B58"/>
    <w:rsid w:val="00412437"/>
    <w:rsid w:val="00412697"/>
    <w:rsid w:val="00412B1D"/>
    <w:rsid w:val="00412DBE"/>
    <w:rsid w:val="00412F8D"/>
    <w:rsid w:val="0041317F"/>
    <w:rsid w:val="00413369"/>
    <w:rsid w:val="00413501"/>
    <w:rsid w:val="00413F24"/>
    <w:rsid w:val="00414129"/>
    <w:rsid w:val="004142FC"/>
    <w:rsid w:val="004145AE"/>
    <w:rsid w:val="00414A69"/>
    <w:rsid w:val="0041577E"/>
    <w:rsid w:val="004157F6"/>
    <w:rsid w:val="0041596C"/>
    <w:rsid w:val="004159D3"/>
    <w:rsid w:val="00415A14"/>
    <w:rsid w:val="00415EC0"/>
    <w:rsid w:val="0041616C"/>
    <w:rsid w:val="004163E6"/>
    <w:rsid w:val="00416468"/>
    <w:rsid w:val="00416583"/>
    <w:rsid w:val="00416A66"/>
    <w:rsid w:val="00416DCB"/>
    <w:rsid w:val="00417372"/>
    <w:rsid w:val="00417435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01"/>
    <w:rsid w:val="00423A73"/>
    <w:rsid w:val="0042425E"/>
    <w:rsid w:val="00424994"/>
    <w:rsid w:val="00424E7E"/>
    <w:rsid w:val="00424EEE"/>
    <w:rsid w:val="00425164"/>
    <w:rsid w:val="00425BAC"/>
    <w:rsid w:val="00425C97"/>
    <w:rsid w:val="00425DFD"/>
    <w:rsid w:val="00425FFD"/>
    <w:rsid w:val="004262F8"/>
    <w:rsid w:val="00426442"/>
    <w:rsid w:val="0042654A"/>
    <w:rsid w:val="00426A93"/>
    <w:rsid w:val="00426DFA"/>
    <w:rsid w:val="00427129"/>
    <w:rsid w:val="004273BA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214"/>
    <w:rsid w:val="004314E7"/>
    <w:rsid w:val="0043189C"/>
    <w:rsid w:val="0043193A"/>
    <w:rsid w:val="00431CB1"/>
    <w:rsid w:val="00431DB5"/>
    <w:rsid w:val="0043270B"/>
    <w:rsid w:val="00432780"/>
    <w:rsid w:val="004329AD"/>
    <w:rsid w:val="00432DB9"/>
    <w:rsid w:val="00432E64"/>
    <w:rsid w:val="00432F8F"/>
    <w:rsid w:val="00432F9E"/>
    <w:rsid w:val="00433106"/>
    <w:rsid w:val="00433C6F"/>
    <w:rsid w:val="00433F45"/>
    <w:rsid w:val="004342F6"/>
    <w:rsid w:val="00434583"/>
    <w:rsid w:val="00434754"/>
    <w:rsid w:val="0043480E"/>
    <w:rsid w:val="00434A45"/>
    <w:rsid w:val="00434D1A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681"/>
    <w:rsid w:val="0043779D"/>
    <w:rsid w:val="00437866"/>
    <w:rsid w:val="0043793C"/>
    <w:rsid w:val="00437C7A"/>
    <w:rsid w:val="00437CE2"/>
    <w:rsid w:val="00437DBC"/>
    <w:rsid w:val="00437F1D"/>
    <w:rsid w:val="004402A7"/>
    <w:rsid w:val="0044035D"/>
    <w:rsid w:val="0044068F"/>
    <w:rsid w:val="00440EA5"/>
    <w:rsid w:val="0044131C"/>
    <w:rsid w:val="0044142F"/>
    <w:rsid w:val="004422E0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50778"/>
    <w:rsid w:val="00450B28"/>
    <w:rsid w:val="00450D3B"/>
    <w:rsid w:val="00450D7D"/>
    <w:rsid w:val="004513BD"/>
    <w:rsid w:val="00451868"/>
    <w:rsid w:val="004518D5"/>
    <w:rsid w:val="004519BF"/>
    <w:rsid w:val="00451B06"/>
    <w:rsid w:val="00451BEB"/>
    <w:rsid w:val="00451C1F"/>
    <w:rsid w:val="004527C0"/>
    <w:rsid w:val="00453871"/>
    <w:rsid w:val="00453B31"/>
    <w:rsid w:val="00453D65"/>
    <w:rsid w:val="00453DEF"/>
    <w:rsid w:val="004543E4"/>
    <w:rsid w:val="0045443D"/>
    <w:rsid w:val="004548E5"/>
    <w:rsid w:val="00454AA7"/>
    <w:rsid w:val="00454F08"/>
    <w:rsid w:val="0045502E"/>
    <w:rsid w:val="00455105"/>
    <w:rsid w:val="004553ED"/>
    <w:rsid w:val="0045584A"/>
    <w:rsid w:val="00455BD9"/>
    <w:rsid w:val="00455C09"/>
    <w:rsid w:val="00455E02"/>
    <w:rsid w:val="00456114"/>
    <w:rsid w:val="00456458"/>
    <w:rsid w:val="004566D8"/>
    <w:rsid w:val="00456971"/>
    <w:rsid w:val="004569CC"/>
    <w:rsid w:val="00456A01"/>
    <w:rsid w:val="00456B9B"/>
    <w:rsid w:val="004570A8"/>
    <w:rsid w:val="0045742D"/>
    <w:rsid w:val="004576F3"/>
    <w:rsid w:val="00457C5E"/>
    <w:rsid w:val="0046026D"/>
    <w:rsid w:val="0046027A"/>
    <w:rsid w:val="004603B2"/>
    <w:rsid w:val="004605CC"/>
    <w:rsid w:val="0046063D"/>
    <w:rsid w:val="0046072D"/>
    <w:rsid w:val="00460921"/>
    <w:rsid w:val="00460958"/>
    <w:rsid w:val="004609BC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1D6B"/>
    <w:rsid w:val="004622A1"/>
    <w:rsid w:val="004622D0"/>
    <w:rsid w:val="00462420"/>
    <w:rsid w:val="004628D4"/>
    <w:rsid w:val="00462A9C"/>
    <w:rsid w:val="00462B09"/>
    <w:rsid w:val="00462EFF"/>
    <w:rsid w:val="00462FC4"/>
    <w:rsid w:val="00463339"/>
    <w:rsid w:val="00463448"/>
    <w:rsid w:val="00463702"/>
    <w:rsid w:val="00463E84"/>
    <w:rsid w:val="00463ECB"/>
    <w:rsid w:val="0046434B"/>
    <w:rsid w:val="00464374"/>
    <w:rsid w:val="00464513"/>
    <w:rsid w:val="004648C0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27E"/>
    <w:rsid w:val="00466409"/>
    <w:rsid w:val="0046645E"/>
    <w:rsid w:val="00467245"/>
    <w:rsid w:val="00467716"/>
    <w:rsid w:val="00467838"/>
    <w:rsid w:val="0046790A"/>
    <w:rsid w:val="0047034D"/>
    <w:rsid w:val="0047041E"/>
    <w:rsid w:val="00470750"/>
    <w:rsid w:val="00470893"/>
    <w:rsid w:val="00470E35"/>
    <w:rsid w:val="00470F05"/>
    <w:rsid w:val="00470FE9"/>
    <w:rsid w:val="0047157D"/>
    <w:rsid w:val="0047166D"/>
    <w:rsid w:val="00471856"/>
    <w:rsid w:val="00471978"/>
    <w:rsid w:val="004719A1"/>
    <w:rsid w:val="00471DB0"/>
    <w:rsid w:val="00471F3B"/>
    <w:rsid w:val="00471FAB"/>
    <w:rsid w:val="00472749"/>
    <w:rsid w:val="004727D8"/>
    <w:rsid w:val="00472ACB"/>
    <w:rsid w:val="00473026"/>
    <w:rsid w:val="004730B8"/>
    <w:rsid w:val="00473F5F"/>
    <w:rsid w:val="0047410D"/>
    <w:rsid w:val="00474144"/>
    <w:rsid w:val="00474CEE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534"/>
    <w:rsid w:val="004765DA"/>
    <w:rsid w:val="004768BD"/>
    <w:rsid w:val="00476D8B"/>
    <w:rsid w:val="00476EAE"/>
    <w:rsid w:val="00476FC4"/>
    <w:rsid w:val="004772CB"/>
    <w:rsid w:val="004774C5"/>
    <w:rsid w:val="004775ED"/>
    <w:rsid w:val="004777C7"/>
    <w:rsid w:val="00477DE0"/>
    <w:rsid w:val="00477E71"/>
    <w:rsid w:val="004802F4"/>
    <w:rsid w:val="004803A9"/>
    <w:rsid w:val="00480497"/>
    <w:rsid w:val="0048069C"/>
    <w:rsid w:val="004807D5"/>
    <w:rsid w:val="00480870"/>
    <w:rsid w:val="00480A66"/>
    <w:rsid w:val="00480B03"/>
    <w:rsid w:val="004810EC"/>
    <w:rsid w:val="00481315"/>
    <w:rsid w:val="004814F6"/>
    <w:rsid w:val="00481607"/>
    <w:rsid w:val="0048224A"/>
    <w:rsid w:val="00482302"/>
    <w:rsid w:val="0048234B"/>
    <w:rsid w:val="00482358"/>
    <w:rsid w:val="00482389"/>
    <w:rsid w:val="00482849"/>
    <w:rsid w:val="00482943"/>
    <w:rsid w:val="00482ADC"/>
    <w:rsid w:val="00482B1F"/>
    <w:rsid w:val="00482BAD"/>
    <w:rsid w:val="00482D0D"/>
    <w:rsid w:val="00482D67"/>
    <w:rsid w:val="00483D11"/>
    <w:rsid w:val="00483D20"/>
    <w:rsid w:val="0048406D"/>
    <w:rsid w:val="0048410E"/>
    <w:rsid w:val="004844C7"/>
    <w:rsid w:val="00484758"/>
    <w:rsid w:val="00484C46"/>
    <w:rsid w:val="004853DD"/>
    <w:rsid w:val="004855A3"/>
    <w:rsid w:val="004855C4"/>
    <w:rsid w:val="004856B4"/>
    <w:rsid w:val="00485969"/>
    <w:rsid w:val="0048598C"/>
    <w:rsid w:val="00485E8A"/>
    <w:rsid w:val="00485F63"/>
    <w:rsid w:val="0048620B"/>
    <w:rsid w:val="004862DE"/>
    <w:rsid w:val="0048655A"/>
    <w:rsid w:val="00486CF2"/>
    <w:rsid w:val="00486EC5"/>
    <w:rsid w:val="00487056"/>
    <w:rsid w:val="00487213"/>
    <w:rsid w:val="00487442"/>
    <w:rsid w:val="004877EB"/>
    <w:rsid w:val="00487BB8"/>
    <w:rsid w:val="00487F28"/>
    <w:rsid w:val="004903B5"/>
    <w:rsid w:val="00490649"/>
    <w:rsid w:val="0049093B"/>
    <w:rsid w:val="00490A27"/>
    <w:rsid w:val="00490E94"/>
    <w:rsid w:val="00490EE3"/>
    <w:rsid w:val="0049143D"/>
    <w:rsid w:val="00491728"/>
    <w:rsid w:val="004918A0"/>
    <w:rsid w:val="00491E33"/>
    <w:rsid w:val="00492102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722"/>
    <w:rsid w:val="00494743"/>
    <w:rsid w:val="004949AB"/>
    <w:rsid w:val="00494D25"/>
    <w:rsid w:val="00494E4A"/>
    <w:rsid w:val="00494E75"/>
    <w:rsid w:val="00495007"/>
    <w:rsid w:val="00495071"/>
    <w:rsid w:val="00495227"/>
    <w:rsid w:val="004961DB"/>
    <w:rsid w:val="0049653E"/>
    <w:rsid w:val="0049681D"/>
    <w:rsid w:val="00496BEF"/>
    <w:rsid w:val="0049792C"/>
    <w:rsid w:val="00497A67"/>
    <w:rsid w:val="00497F79"/>
    <w:rsid w:val="004A01E1"/>
    <w:rsid w:val="004A05B4"/>
    <w:rsid w:val="004A06D4"/>
    <w:rsid w:val="004A0814"/>
    <w:rsid w:val="004A086E"/>
    <w:rsid w:val="004A0C81"/>
    <w:rsid w:val="004A0E00"/>
    <w:rsid w:val="004A0E98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934"/>
    <w:rsid w:val="004A4C8C"/>
    <w:rsid w:val="004A4D38"/>
    <w:rsid w:val="004A4E7E"/>
    <w:rsid w:val="004A4E95"/>
    <w:rsid w:val="004A5270"/>
    <w:rsid w:val="004A52E7"/>
    <w:rsid w:val="004A5667"/>
    <w:rsid w:val="004A57FC"/>
    <w:rsid w:val="004A5853"/>
    <w:rsid w:val="004A62CB"/>
    <w:rsid w:val="004A6C23"/>
    <w:rsid w:val="004A705C"/>
    <w:rsid w:val="004A717D"/>
    <w:rsid w:val="004A71FB"/>
    <w:rsid w:val="004A7276"/>
    <w:rsid w:val="004A7447"/>
    <w:rsid w:val="004A74E1"/>
    <w:rsid w:val="004A7779"/>
    <w:rsid w:val="004A7805"/>
    <w:rsid w:val="004A7AAA"/>
    <w:rsid w:val="004A7EE7"/>
    <w:rsid w:val="004A7FB0"/>
    <w:rsid w:val="004B028F"/>
    <w:rsid w:val="004B0706"/>
    <w:rsid w:val="004B0770"/>
    <w:rsid w:val="004B0787"/>
    <w:rsid w:val="004B0971"/>
    <w:rsid w:val="004B09A0"/>
    <w:rsid w:val="004B1313"/>
    <w:rsid w:val="004B169E"/>
    <w:rsid w:val="004B191D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43"/>
    <w:rsid w:val="004B45A2"/>
    <w:rsid w:val="004B4A0F"/>
    <w:rsid w:val="004B4AA2"/>
    <w:rsid w:val="004B4BF8"/>
    <w:rsid w:val="004B4C67"/>
    <w:rsid w:val="004B4FE9"/>
    <w:rsid w:val="004B50E0"/>
    <w:rsid w:val="004B55EC"/>
    <w:rsid w:val="004B5A6D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88E"/>
    <w:rsid w:val="004C1987"/>
    <w:rsid w:val="004C2371"/>
    <w:rsid w:val="004C2713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86E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6D4C"/>
    <w:rsid w:val="004C718C"/>
    <w:rsid w:val="004C730E"/>
    <w:rsid w:val="004C7554"/>
    <w:rsid w:val="004C7739"/>
    <w:rsid w:val="004C794A"/>
    <w:rsid w:val="004C7BCD"/>
    <w:rsid w:val="004C7BDF"/>
    <w:rsid w:val="004C7D7C"/>
    <w:rsid w:val="004D001B"/>
    <w:rsid w:val="004D0200"/>
    <w:rsid w:val="004D0D8C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C3"/>
    <w:rsid w:val="004D3251"/>
    <w:rsid w:val="004D363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CAC"/>
    <w:rsid w:val="004E0033"/>
    <w:rsid w:val="004E03BE"/>
    <w:rsid w:val="004E06EA"/>
    <w:rsid w:val="004E07E7"/>
    <w:rsid w:val="004E0CD0"/>
    <w:rsid w:val="004E1159"/>
    <w:rsid w:val="004E1260"/>
    <w:rsid w:val="004E1CBB"/>
    <w:rsid w:val="004E1D07"/>
    <w:rsid w:val="004E1E90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40C"/>
    <w:rsid w:val="004E3579"/>
    <w:rsid w:val="004E3892"/>
    <w:rsid w:val="004E3AAE"/>
    <w:rsid w:val="004E3FD8"/>
    <w:rsid w:val="004E4668"/>
    <w:rsid w:val="004E471C"/>
    <w:rsid w:val="004E47ED"/>
    <w:rsid w:val="004E4E24"/>
    <w:rsid w:val="004E4E46"/>
    <w:rsid w:val="004E53AE"/>
    <w:rsid w:val="004E5449"/>
    <w:rsid w:val="004E54CE"/>
    <w:rsid w:val="004E5763"/>
    <w:rsid w:val="004E57C6"/>
    <w:rsid w:val="004E58DD"/>
    <w:rsid w:val="004E5C61"/>
    <w:rsid w:val="004E601D"/>
    <w:rsid w:val="004E6158"/>
    <w:rsid w:val="004E6184"/>
    <w:rsid w:val="004E63C9"/>
    <w:rsid w:val="004E6401"/>
    <w:rsid w:val="004E6605"/>
    <w:rsid w:val="004E6CEA"/>
    <w:rsid w:val="004E7339"/>
    <w:rsid w:val="004E7691"/>
    <w:rsid w:val="004E76A5"/>
    <w:rsid w:val="004E7831"/>
    <w:rsid w:val="004E78C3"/>
    <w:rsid w:val="004E7A41"/>
    <w:rsid w:val="004E7B7F"/>
    <w:rsid w:val="004E7E45"/>
    <w:rsid w:val="004F003D"/>
    <w:rsid w:val="004F01B4"/>
    <w:rsid w:val="004F01D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543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4AD"/>
    <w:rsid w:val="004F66FA"/>
    <w:rsid w:val="004F67A9"/>
    <w:rsid w:val="004F68F9"/>
    <w:rsid w:val="004F699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337"/>
    <w:rsid w:val="005004F7"/>
    <w:rsid w:val="00500798"/>
    <w:rsid w:val="005007E7"/>
    <w:rsid w:val="005009C7"/>
    <w:rsid w:val="00500A59"/>
    <w:rsid w:val="00500D5B"/>
    <w:rsid w:val="005012BB"/>
    <w:rsid w:val="0050132F"/>
    <w:rsid w:val="00501723"/>
    <w:rsid w:val="005017AB"/>
    <w:rsid w:val="0050192A"/>
    <w:rsid w:val="00501A8C"/>
    <w:rsid w:val="00501F0D"/>
    <w:rsid w:val="0050223A"/>
    <w:rsid w:val="00502320"/>
    <w:rsid w:val="0050259B"/>
    <w:rsid w:val="00502877"/>
    <w:rsid w:val="005029A2"/>
    <w:rsid w:val="00502A40"/>
    <w:rsid w:val="00502FCA"/>
    <w:rsid w:val="00503104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961"/>
    <w:rsid w:val="00505A2A"/>
    <w:rsid w:val="00505B90"/>
    <w:rsid w:val="00505D65"/>
    <w:rsid w:val="00505E39"/>
    <w:rsid w:val="0050614B"/>
    <w:rsid w:val="00506571"/>
    <w:rsid w:val="00506A8D"/>
    <w:rsid w:val="00506C2E"/>
    <w:rsid w:val="00506D3B"/>
    <w:rsid w:val="00506EB6"/>
    <w:rsid w:val="005074C9"/>
    <w:rsid w:val="00507754"/>
    <w:rsid w:val="00507816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CAC"/>
    <w:rsid w:val="00511E38"/>
    <w:rsid w:val="00511E67"/>
    <w:rsid w:val="0051227E"/>
    <w:rsid w:val="005124B0"/>
    <w:rsid w:val="00512747"/>
    <w:rsid w:val="00512857"/>
    <w:rsid w:val="0051317C"/>
    <w:rsid w:val="005131D2"/>
    <w:rsid w:val="00513825"/>
    <w:rsid w:val="005138DA"/>
    <w:rsid w:val="00513B5F"/>
    <w:rsid w:val="00513C24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C5E"/>
    <w:rsid w:val="00515E2B"/>
    <w:rsid w:val="00516B96"/>
    <w:rsid w:val="00516D2A"/>
    <w:rsid w:val="00517186"/>
    <w:rsid w:val="0051739D"/>
    <w:rsid w:val="005173A4"/>
    <w:rsid w:val="0051770E"/>
    <w:rsid w:val="0052001B"/>
    <w:rsid w:val="005200E6"/>
    <w:rsid w:val="00520278"/>
    <w:rsid w:val="0052049B"/>
    <w:rsid w:val="005205C8"/>
    <w:rsid w:val="005205D5"/>
    <w:rsid w:val="00520A4F"/>
    <w:rsid w:val="00520E3C"/>
    <w:rsid w:val="00521149"/>
    <w:rsid w:val="00521623"/>
    <w:rsid w:val="00521D65"/>
    <w:rsid w:val="005221A4"/>
    <w:rsid w:val="00522400"/>
    <w:rsid w:val="0052248A"/>
    <w:rsid w:val="005224CA"/>
    <w:rsid w:val="005226AB"/>
    <w:rsid w:val="005227EA"/>
    <w:rsid w:val="00522CB0"/>
    <w:rsid w:val="0052303B"/>
    <w:rsid w:val="005232BE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1F6"/>
    <w:rsid w:val="00525407"/>
    <w:rsid w:val="0052543E"/>
    <w:rsid w:val="005259D7"/>
    <w:rsid w:val="00525EFB"/>
    <w:rsid w:val="00525F16"/>
    <w:rsid w:val="00525F71"/>
    <w:rsid w:val="00526270"/>
    <w:rsid w:val="005266A9"/>
    <w:rsid w:val="005269C2"/>
    <w:rsid w:val="00526C8A"/>
    <w:rsid w:val="00526E5A"/>
    <w:rsid w:val="00526E75"/>
    <w:rsid w:val="00527192"/>
    <w:rsid w:val="00527489"/>
    <w:rsid w:val="00527BD3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541"/>
    <w:rsid w:val="005338BD"/>
    <w:rsid w:val="0053394F"/>
    <w:rsid w:val="005339A3"/>
    <w:rsid w:val="00533B6D"/>
    <w:rsid w:val="0053405D"/>
    <w:rsid w:val="00534451"/>
    <w:rsid w:val="00534541"/>
    <w:rsid w:val="00534695"/>
    <w:rsid w:val="0053473D"/>
    <w:rsid w:val="005347FB"/>
    <w:rsid w:val="005348FE"/>
    <w:rsid w:val="005349EB"/>
    <w:rsid w:val="00534AA6"/>
    <w:rsid w:val="00534C83"/>
    <w:rsid w:val="00534C99"/>
    <w:rsid w:val="005354A1"/>
    <w:rsid w:val="00535590"/>
    <w:rsid w:val="005357B3"/>
    <w:rsid w:val="00535A20"/>
    <w:rsid w:val="00535A27"/>
    <w:rsid w:val="00535BE9"/>
    <w:rsid w:val="00535C00"/>
    <w:rsid w:val="00535D4C"/>
    <w:rsid w:val="00535EFE"/>
    <w:rsid w:val="0053637E"/>
    <w:rsid w:val="00536752"/>
    <w:rsid w:val="00536796"/>
    <w:rsid w:val="00536AEE"/>
    <w:rsid w:val="00537BE9"/>
    <w:rsid w:val="00537E22"/>
    <w:rsid w:val="00540147"/>
    <w:rsid w:val="005402B2"/>
    <w:rsid w:val="005405D3"/>
    <w:rsid w:val="005408F9"/>
    <w:rsid w:val="005409DC"/>
    <w:rsid w:val="00540C54"/>
    <w:rsid w:val="00540EB6"/>
    <w:rsid w:val="00541096"/>
    <w:rsid w:val="005417A0"/>
    <w:rsid w:val="0054199D"/>
    <w:rsid w:val="00541D8A"/>
    <w:rsid w:val="00541E2B"/>
    <w:rsid w:val="00541EDC"/>
    <w:rsid w:val="005424B2"/>
    <w:rsid w:val="00542F16"/>
    <w:rsid w:val="00543639"/>
    <w:rsid w:val="005436D7"/>
    <w:rsid w:val="00543703"/>
    <w:rsid w:val="00543867"/>
    <w:rsid w:val="00543981"/>
    <w:rsid w:val="00543A66"/>
    <w:rsid w:val="00543A83"/>
    <w:rsid w:val="00544220"/>
    <w:rsid w:val="00544274"/>
    <w:rsid w:val="00544284"/>
    <w:rsid w:val="005444D2"/>
    <w:rsid w:val="0054499B"/>
    <w:rsid w:val="005449D5"/>
    <w:rsid w:val="00544C33"/>
    <w:rsid w:val="0054556F"/>
    <w:rsid w:val="005458CC"/>
    <w:rsid w:val="0054593F"/>
    <w:rsid w:val="00545A3E"/>
    <w:rsid w:val="00545B4E"/>
    <w:rsid w:val="00545C3A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74"/>
    <w:rsid w:val="00550C80"/>
    <w:rsid w:val="00550D6F"/>
    <w:rsid w:val="00550E94"/>
    <w:rsid w:val="005511B1"/>
    <w:rsid w:val="005513A2"/>
    <w:rsid w:val="0055190B"/>
    <w:rsid w:val="00551E1E"/>
    <w:rsid w:val="00551E52"/>
    <w:rsid w:val="00552038"/>
    <w:rsid w:val="0055217E"/>
    <w:rsid w:val="0055233E"/>
    <w:rsid w:val="00552569"/>
    <w:rsid w:val="00552615"/>
    <w:rsid w:val="005526F2"/>
    <w:rsid w:val="005529D8"/>
    <w:rsid w:val="00552AE7"/>
    <w:rsid w:val="00552B8F"/>
    <w:rsid w:val="00552C4A"/>
    <w:rsid w:val="00552FF4"/>
    <w:rsid w:val="0055348F"/>
    <w:rsid w:val="00553D4E"/>
    <w:rsid w:val="00553DFF"/>
    <w:rsid w:val="0055410A"/>
    <w:rsid w:val="005543EE"/>
    <w:rsid w:val="005547CB"/>
    <w:rsid w:val="00554DF7"/>
    <w:rsid w:val="005552D8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65"/>
    <w:rsid w:val="005570E7"/>
    <w:rsid w:val="0055718D"/>
    <w:rsid w:val="00557464"/>
    <w:rsid w:val="00557541"/>
    <w:rsid w:val="0055771C"/>
    <w:rsid w:val="00557CAB"/>
    <w:rsid w:val="00557D85"/>
    <w:rsid w:val="00560354"/>
    <w:rsid w:val="0056036E"/>
    <w:rsid w:val="005608D5"/>
    <w:rsid w:val="00560955"/>
    <w:rsid w:val="00560AC9"/>
    <w:rsid w:val="00560DDA"/>
    <w:rsid w:val="00560F9A"/>
    <w:rsid w:val="00561250"/>
    <w:rsid w:val="0056134D"/>
    <w:rsid w:val="0056172C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84F"/>
    <w:rsid w:val="00564ED6"/>
    <w:rsid w:val="005650BF"/>
    <w:rsid w:val="005652E4"/>
    <w:rsid w:val="00565679"/>
    <w:rsid w:val="00565C0D"/>
    <w:rsid w:val="0056620B"/>
    <w:rsid w:val="00566219"/>
    <w:rsid w:val="0056636D"/>
    <w:rsid w:val="005666AD"/>
    <w:rsid w:val="00566A42"/>
    <w:rsid w:val="00566B73"/>
    <w:rsid w:val="00566E05"/>
    <w:rsid w:val="0056719E"/>
    <w:rsid w:val="005676E3"/>
    <w:rsid w:val="00567829"/>
    <w:rsid w:val="005701C5"/>
    <w:rsid w:val="005701F8"/>
    <w:rsid w:val="005703E3"/>
    <w:rsid w:val="0057043C"/>
    <w:rsid w:val="0057050B"/>
    <w:rsid w:val="0057054C"/>
    <w:rsid w:val="005706C1"/>
    <w:rsid w:val="00570825"/>
    <w:rsid w:val="005708C3"/>
    <w:rsid w:val="005708C6"/>
    <w:rsid w:val="00570C83"/>
    <w:rsid w:val="00570D79"/>
    <w:rsid w:val="00570D85"/>
    <w:rsid w:val="00570E9B"/>
    <w:rsid w:val="005710C7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2F8"/>
    <w:rsid w:val="0057337E"/>
    <w:rsid w:val="0057380A"/>
    <w:rsid w:val="00573948"/>
    <w:rsid w:val="00573BB0"/>
    <w:rsid w:val="00573CB8"/>
    <w:rsid w:val="00573D2B"/>
    <w:rsid w:val="00573F24"/>
    <w:rsid w:val="00574167"/>
    <w:rsid w:val="00574886"/>
    <w:rsid w:val="005748AD"/>
    <w:rsid w:val="00574923"/>
    <w:rsid w:val="00574B86"/>
    <w:rsid w:val="00575224"/>
    <w:rsid w:val="005753BB"/>
    <w:rsid w:val="005753BD"/>
    <w:rsid w:val="005753DB"/>
    <w:rsid w:val="005755C2"/>
    <w:rsid w:val="005758BA"/>
    <w:rsid w:val="00575D99"/>
    <w:rsid w:val="00575E27"/>
    <w:rsid w:val="00575EC1"/>
    <w:rsid w:val="00575F55"/>
    <w:rsid w:val="00576050"/>
    <w:rsid w:val="0057681E"/>
    <w:rsid w:val="00576A37"/>
    <w:rsid w:val="00576C34"/>
    <w:rsid w:val="00576D95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B55"/>
    <w:rsid w:val="00581F00"/>
    <w:rsid w:val="00581F40"/>
    <w:rsid w:val="005829CC"/>
    <w:rsid w:val="00582CC1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338"/>
    <w:rsid w:val="0058564A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5AB"/>
    <w:rsid w:val="005915B4"/>
    <w:rsid w:val="00591777"/>
    <w:rsid w:val="00591B9C"/>
    <w:rsid w:val="00591E71"/>
    <w:rsid w:val="00591E92"/>
    <w:rsid w:val="00592160"/>
    <w:rsid w:val="005923C9"/>
    <w:rsid w:val="0059284F"/>
    <w:rsid w:val="00592891"/>
    <w:rsid w:val="00593396"/>
    <w:rsid w:val="00593432"/>
    <w:rsid w:val="00593629"/>
    <w:rsid w:val="00593F19"/>
    <w:rsid w:val="00594131"/>
    <w:rsid w:val="00594160"/>
    <w:rsid w:val="00594360"/>
    <w:rsid w:val="005943C6"/>
    <w:rsid w:val="005943EA"/>
    <w:rsid w:val="0059441D"/>
    <w:rsid w:val="00594523"/>
    <w:rsid w:val="00594819"/>
    <w:rsid w:val="00594951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7F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543"/>
    <w:rsid w:val="005A1D03"/>
    <w:rsid w:val="005A2174"/>
    <w:rsid w:val="005A2229"/>
    <w:rsid w:val="005A26B8"/>
    <w:rsid w:val="005A2BB3"/>
    <w:rsid w:val="005A2E7A"/>
    <w:rsid w:val="005A320D"/>
    <w:rsid w:val="005A36E3"/>
    <w:rsid w:val="005A3834"/>
    <w:rsid w:val="005A38FE"/>
    <w:rsid w:val="005A3A31"/>
    <w:rsid w:val="005A3AF1"/>
    <w:rsid w:val="005A3B1E"/>
    <w:rsid w:val="005A40D5"/>
    <w:rsid w:val="005A438E"/>
    <w:rsid w:val="005A4999"/>
    <w:rsid w:val="005A49C4"/>
    <w:rsid w:val="005A4E38"/>
    <w:rsid w:val="005A50CE"/>
    <w:rsid w:val="005A588D"/>
    <w:rsid w:val="005A59CF"/>
    <w:rsid w:val="005A6A39"/>
    <w:rsid w:val="005A6A3A"/>
    <w:rsid w:val="005A6FA1"/>
    <w:rsid w:val="005A7E8A"/>
    <w:rsid w:val="005A7F72"/>
    <w:rsid w:val="005B030E"/>
    <w:rsid w:val="005B0604"/>
    <w:rsid w:val="005B08FF"/>
    <w:rsid w:val="005B1352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3DB"/>
    <w:rsid w:val="005B541A"/>
    <w:rsid w:val="005B5425"/>
    <w:rsid w:val="005B54FE"/>
    <w:rsid w:val="005B5A4A"/>
    <w:rsid w:val="005B5A55"/>
    <w:rsid w:val="005B5D1D"/>
    <w:rsid w:val="005B6404"/>
    <w:rsid w:val="005B6A8A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5"/>
    <w:rsid w:val="005C3016"/>
    <w:rsid w:val="005C308A"/>
    <w:rsid w:val="005C376D"/>
    <w:rsid w:val="005C38FD"/>
    <w:rsid w:val="005C3A65"/>
    <w:rsid w:val="005C3CDF"/>
    <w:rsid w:val="005C44D1"/>
    <w:rsid w:val="005C45E0"/>
    <w:rsid w:val="005C4A30"/>
    <w:rsid w:val="005C4B4D"/>
    <w:rsid w:val="005C4DE3"/>
    <w:rsid w:val="005C4EA1"/>
    <w:rsid w:val="005C5379"/>
    <w:rsid w:val="005C56B4"/>
    <w:rsid w:val="005C5769"/>
    <w:rsid w:val="005C5849"/>
    <w:rsid w:val="005C59BA"/>
    <w:rsid w:val="005C63F0"/>
    <w:rsid w:val="005C68E1"/>
    <w:rsid w:val="005C698C"/>
    <w:rsid w:val="005C7027"/>
    <w:rsid w:val="005C7340"/>
    <w:rsid w:val="005C7795"/>
    <w:rsid w:val="005C77F4"/>
    <w:rsid w:val="005C7858"/>
    <w:rsid w:val="005C7A54"/>
    <w:rsid w:val="005C7CAD"/>
    <w:rsid w:val="005C7EF8"/>
    <w:rsid w:val="005D0102"/>
    <w:rsid w:val="005D02FA"/>
    <w:rsid w:val="005D047B"/>
    <w:rsid w:val="005D0790"/>
    <w:rsid w:val="005D12A2"/>
    <w:rsid w:val="005D1DDB"/>
    <w:rsid w:val="005D1F85"/>
    <w:rsid w:val="005D20FC"/>
    <w:rsid w:val="005D221E"/>
    <w:rsid w:val="005D241F"/>
    <w:rsid w:val="005D24A2"/>
    <w:rsid w:val="005D26D7"/>
    <w:rsid w:val="005D2990"/>
    <w:rsid w:val="005D2A49"/>
    <w:rsid w:val="005D2A80"/>
    <w:rsid w:val="005D2AAC"/>
    <w:rsid w:val="005D2B7E"/>
    <w:rsid w:val="005D2D17"/>
    <w:rsid w:val="005D2E91"/>
    <w:rsid w:val="005D2EE8"/>
    <w:rsid w:val="005D304E"/>
    <w:rsid w:val="005D31D3"/>
    <w:rsid w:val="005D379C"/>
    <w:rsid w:val="005D3894"/>
    <w:rsid w:val="005D3897"/>
    <w:rsid w:val="005D39A2"/>
    <w:rsid w:val="005D3DC0"/>
    <w:rsid w:val="005D3EA6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929"/>
    <w:rsid w:val="005D69E8"/>
    <w:rsid w:val="005D6B30"/>
    <w:rsid w:val="005D6D16"/>
    <w:rsid w:val="005D6E1C"/>
    <w:rsid w:val="005D70C9"/>
    <w:rsid w:val="005D729E"/>
    <w:rsid w:val="005D7741"/>
    <w:rsid w:val="005D7E04"/>
    <w:rsid w:val="005E0082"/>
    <w:rsid w:val="005E0128"/>
    <w:rsid w:val="005E02D6"/>
    <w:rsid w:val="005E0E2E"/>
    <w:rsid w:val="005E11F9"/>
    <w:rsid w:val="005E1385"/>
    <w:rsid w:val="005E1393"/>
    <w:rsid w:val="005E1987"/>
    <w:rsid w:val="005E1A58"/>
    <w:rsid w:val="005E1B3D"/>
    <w:rsid w:val="005E1C06"/>
    <w:rsid w:val="005E1D4D"/>
    <w:rsid w:val="005E22E7"/>
    <w:rsid w:val="005E23CC"/>
    <w:rsid w:val="005E2868"/>
    <w:rsid w:val="005E2E2C"/>
    <w:rsid w:val="005E2FA0"/>
    <w:rsid w:val="005E308C"/>
    <w:rsid w:val="005E35FD"/>
    <w:rsid w:val="005E383F"/>
    <w:rsid w:val="005E3CA2"/>
    <w:rsid w:val="005E4010"/>
    <w:rsid w:val="005E45DF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999"/>
    <w:rsid w:val="005E6AFB"/>
    <w:rsid w:val="005E7567"/>
    <w:rsid w:val="005E7698"/>
    <w:rsid w:val="005E76D5"/>
    <w:rsid w:val="005E76F5"/>
    <w:rsid w:val="005E7C06"/>
    <w:rsid w:val="005E7DF4"/>
    <w:rsid w:val="005E7FB6"/>
    <w:rsid w:val="005F0129"/>
    <w:rsid w:val="005F031E"/>
    <w:rsid w:val="005F0B4C"/>
    <w:rsid w:val="005F0B53"/>
    <w:rsid w:val="005F0C46"/>
    <w:rsid w:val="005F15BA"/>
    <w:rsid w:val="005F179F"/>
    <w:rsid w:val="005F1E42"/>
    <w:rsid w:val="005F1FE4"/>
    <w:rsid w:val="005F235D"/>
    <w:rsid w:val="005F25B3"/>
    <w:rsid w:val="005F25D2"/>
    <w:rsid w:val="005F2CD8"/>
    <w:rsid w:val="005F327D"/>
    <w:rsid w:val="005F369B"/>
    <w:rsid w:val="005F3F7F"/>
    <w:rsid w:val="005F401B"/>
    <w:rsid w:val="005F40E5"/>
    <w:rsid w:val="005F42B8"/>
    <w:rsid w:val="005F4364"/>
    <w:rsid w:val="005F46D9"/>
    <w:rsid w:val="005F4950"/>
    <w:rsid w:val="005F4CB8"/>
    <w:rsid w:val="005F509E"/>
    <w:rsid w:val="005F51DA"/>
    <w:rsid w:val="005F660A"/>
    <w:rsid w:val="005F6697"/>
    <w:rsid w:val="005F6C51"/>
    <w:rsid w:val="005F6F9C"/>
    <w:rsid w:val="005F6FFC"/>
    <w:rsid w:val="005F7311"/>
    <w:rsid w:val="005F7504"/>
    <w:rsid w:val="005F7B32"/>
    <w:rsid w:val="005F7F11"/>
    <w:rsid w:val="006004DE"/>
    <w:rsid w:val="00600860"/>
    <w:rsid w:val="006008BE"/>
    <w:rsid w:val="00600ECF"/>
    <w:rsid w:val="00601023"/>
    <w:rsid w:val="00601072"/>
    <w:rsid w:val="0060144E"/>
    <w:rsid w:val="00601486"/>
    <w:rsid w:val="0060168C"/>
    <w:rsid w:val="00601754"/>
    <w:rsid w:val="0060184B"/>
    <w:rsid w:val="00601D4D"/>
    <w:rsid w:val="00601DFE"/>
    <w:rsid w:val="00601E39"/>
    <w:rsid w:val="00601FCD"/>
    <w:rsid w:val="006020B1"/>
    <w:rsid w:val="00602354"/>
    <w:rsid w:val="0060241D"/>
    <w:rsid w:val="0060254B"/>
    <w:rsid w:val="006025E1"/>
    <w:rsid w:val="0060268D"/>
    <w:rsid w:val="006026F1"/>
    <w:rsid w:val="0060318C"/>
    <w:rsid w:val="00603565"/>
    <w:rsid w:val="00603648"/>
    <w:rsid w:val="006039C5"/>
    <w:rsid w:val="00603B1B"/>
    <w:rsid w:val="00604148"/>
    <w:rsid w:val="0060419F"/>
    <w:rsid w:val="006043D7"/>
    <w:rsid w:val="00604594"/>
    <w:rsid w:val="00604708"/>
    <w:rsid w:val="00604727"/>
    <w:rsid w:val="00604AAE"/>
    <w:rsid w:val="00604CFF"/>
    <w:rsid w:val="00604DDF"/>
    <w:rsid w:val="00604F9E"/>
    <w:rsid w:val="00605207"/>
    <w:rsid w:val="00605399"/>
    <w:rsid w:val="006054EE"/>
    <w:rsid w:val="0060591D"/>
    <w:rsid w:val="0060594E"/>
    <w:rsid w:val="006059EC"/>
    <w:rsid w:val="00605A2C"/>
    <w:rsid w:val="00605B5D"/>
    <w:rsid w:val="0060632A"/>
    <w:rsid w:val="006065FC"/>
    <w:rsid w:val="006068B9"/>
    <w:rsid w:val="00606CB6"/>
    <w:rsid w:val="00606D2C"/>
    <w:rsid w:val="00607039"/>
    <w:rsid w:val="006074B1"/>
    <w:rsid w:val="00607504"/>
    <w:rsid w:val="00607738"/>
    <w:rsid w:val="006079D8"/>
    <w:rsid w:val="00607ADE"/>
    <w:rsid w:val="00607E68"/>
    <w:rsid w:val="006101AC"/>
    <w:rsid w:val="006102C6"/>
    <w:rsid w:val="006103F0"/>
    <w:rsid w:val="00611034"/>
    <w:rsid w:val="0061128A"/>
    <w:rsid w:val="006113A9"/>
    <w:rsid w:val="00611960"/>
    <w:rsid w:val="0061262E"/>
    <w:rsid w:val="006126E9"/>
    <w:rsid w:val="006128B4"/>
    <w:rsid w:val="00612BD9"/>
    <w:rsid w:val="00612C73"/>
    <w:rsid w:val="00612D12"/>
    <w:rsid w:val="00613036"/>
    <w:rsid w:val="006131E8"/>
    <w:rsid w:val="006134CE"/>
    <w:rsid w:val="0061367D"/>
    <w:rsid w:val="006138D8"/>
    <w:rsid w:val="00613A19"/>
    <w:rsid w:val="00613E28"/>
    <w:rsid w:val="00614064"/>
    <w:rsid w:val="00614096"/>
    <w:rsid w:val="006141D8"/>
    <w:rsid w:val="00614263"/>
    <w:rsid w:val="0061431C"/>
    <w:rsid w:val="006149B2"/>
    <w:rsid w:val="00614CB4"/>
    <w:rsid w:val="00614D1E"/>
    <w:rsid w:val="00614D3B"/>
    <w:rsid w:val="0061524B"/>
    <w:rsid w:val="0061561D"/>
    <w:rsid w:val="0061565F"/>
    <w:rsid w:val="006157CF"/>
    <w:rsid w:val="00615BDB"/>
    <w:rsid w:val="006162DC"/>
    <w:rsid w:val="00616449"/>
    <w:rsid w:val="0061659C"/>
    <w:rsid w:val="00616885"/>
    <w:rsid w:val="00616893"/>
    <w:rsid w:val="0061717F"/>
    <w:rsid w:val="006171DC"/>
    <w:rsid w:val="006175CF"/>
    <w:rsid w:val="00620172"/>
    <w:rsid w:val="006201A2"/>
    <w:rsid w:val="00620254"/>
    <w:rsid w:val="006204AD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6FE"/>
    <w:rsid w:val="0062489A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A"/>
    <w:rsid w:val="00627654"/>
    <w:rsid w:val="0062788D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98F"/>
    <w:rsid w:val="00635EDC"/>
    <w:rsid w:val="00635EE6"/>
    <w:rsid w:val="00635F56"/>
    <w:rsid w:val="00636094"/>
    <w:rsid w:val="00636215"/>
    <w:rsid w:val="0063641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1061"/>
    <w:rsid w:val="006419E1"/>
    <w:rsid w:val="006419ED"/>
    <w:rsid w:val="00642499"/>
    <w:rsid w:val="00642A78"/>
    <w:rsid w:val="00642D10"/>
    <w:rsid w:val="00643769"/>
    <w:rsid w:val="006437A9"/>
    <w:rsid w:val="006438DA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C49"/>
    <w:rsid w:val="006473FF"/>
    <w:rsid w:val="00647A98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2F2D"/>
    <w:rsid w:val="006530FC"/>
    <w:rsid w:val="00653273"/>
    <w:rsid w:val="00653365"/>
    <w:rsid w:val="0065403E"/>
    <w:rsid w:val="00654346"/>
    <w:rsid w:val="006544F6"/>
    <w:rsid w:val="00654542"/>
    <w:rsid w:val="0065481A"/>
    <w:rsid w:val="00654A54"/>
    <w:rsid w:val="00654B42"/>
    <w:rsid w:val="00654C2D"/>
    <w:rsid w:val="00654C81"/>
    <w:rsid w:val="00655070"/>
    <w:rsid w:val="00655223"/>
    <w:rsid w:val="006553AA"/>
    <w:rsid w:val="00655780"/>
    <w:rsid w:val="0065594D"/>
    <w:rsid w:val="00655F74"/>
    <w:rsid w:val="00655F76"/>
    <w:rsid w:val="006561FF"/>
    <w:rsid w:val="00656251"/>
    <w:rsid w:val="006564C2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209E"/>
    <w:rsid w:val="00662166"/>
    <w:rsid w:val="00662240"/>
    <w:rsid w:val="00662444"/>
    <w:rsid w:val="00662972"/>
    <w:rsid w:val="00662D4F"/>
    <w:rsid w:val="00662FA2"/>
    <w:rsid w:val="006631ED"/>
    <w:rsid w:val="00663572"/>
    <w:rsid w:val="006635DC"/>
    <w:rsid w:val="006637AA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6CD3"/>
    <w:rsid w:val="006672CE"/>
    <w:rsid w:val="006672FC"/>
    <w:rsid w:val="00667A27"/>
    <w:rsid w:val="00667DF0"/>
    <w:rsid w:val="006704BF"/>
    <w:rsid w:val="00670AAB"/>
    <w:rsid w:val="00670AD6"/>
    <w:rsid w:val="00670ECD"/>
    <w:rsid w:val="00671681"/>
    <w:rsid w:val="006717F9"/>
    <w:rsid w:val="00671C8F"/>
    <w:rsid w:val="0067222A"/>
    <w:rsid w:val="00672575"/>
    <w:rsid w:val="00672966"/>
    <w:rsid w:val="006729A2"/>
    <w:rsid w:val="006729D5"/>
    <w:rsid w:val="00672B94"/>
    <w:rsid w:val="00672E1A"/>
    <w:rsid w:val="00672EC5"/>
    <w:rsid w:val="00672F44"/>
    <w:rsid w:val="006731E5"/>
    <w:rsid w:val="0067330E"/>
    <w:rsid w:val="006735BC"/>
    <w:rsid w:val="006736C7"/>
    <w:rsid w:val="006737C2"/>
    <w:rsid w:val="006737DD"/>
    <w:rsid w:val="00673BDE"/>
    <w:rsid w:val="00673DFA"/>
    <w:rsid w:val="00673EB7"/>
    <w:rsid w:val="00673FBF"/>
    <w:rsid w:val="00674460"/>
    <w:rsid w:val="00674676"/>
    <w:rsid w:val="006746FF"/>
    <w:rsid w:val="00674BB7"/>
    <w:rsid w:val="006750F2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7725"/>
    <w:rsid w:val="006779F1"/>
    <w:rsid w:val="0068013A"/>
    <w:rsid w:val="006804EA"/>
    <w:rsid w:val="00680549"/>
    <w:rsid w:val="006806E3"/>
    <w:rsid w:val="00680A97"/>
    <w:rsid w:val="00680F30"/>
    <w:rsid w:val="00680F81"/>
    <w:rsid w:val="0068102D"/>
    <w:rsid w:val="006819F6"/>
    <w:rsid w:val="00681D7C"/>
    <w:rsid w:val="0068226B"/>
    <w:rsid w:val="006822AF"/>
    <w:rsid w:val="00682318"/>
    <w:rsid w:val="006824E8"/>
    <w:rsid w:val="00682841"/>
    <w:rsid w:val="00682A4A"/>
    <w:rsid w:val="00682ED3"/>
    <w:rsid w:val="0068367C"/>
    <w:rsid w:val="00683738"/>
    <w:rsid w:val="00683D2C"/>
    <w:rsid w:val="00683D7F"/>
    <w:rsid w:val="00683E7A"/>
    <w:rsid w:val="00683EF3"/>
    <w:rsid w:val="00684258"/>
    <w:rsid w:val="006844EE"/>
    <w:rsid w:val="00684DCF"/>
    <w:rsid w:val="00685211"/>
    <w:rsid w:val="00685236"/>
    <w:rsid w:val="00685725"/>
    <w:rsid w:val="00685D3B"/>
    <w:rsid w:val="00685DBC"/>
    <w:rsid w:val="0068623E"/>
    <w:rsid w:val="00686366"/>
    <w:rsid w:val="0068653A"/>
    <w:rsid w:val="0068673B"/>
    <w:rsid w:val="006868CB"/>
    <w:rsid w:val="0068721F"/>
    <w:rsid w:val="00687389"/>
    <w:rsid w:val="00687904"/>
    <w:rsid w:val="00690447"/>
    <w:rsid w:val="006906D8"/>
    <w:rsid w:val="00690D12"/>
    <w:rsid w:val="00690F0E"/>
    <w:rsid w:val="00691278"/>
    <w:rsid w:val="0069138C"/>
    <w:rsid w:val="0069172D"/>
    <w:rsid w:val="006918F9"/>
    <w:rsid w:val="006919C5"/>
    <w:rsid w:val="006919D4"/>
    <w:rsid w:val="00691D23"/>
    <w:rsid w:val="00691D43"/>
    <w:rsid w:val="0069225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3F21"/>
    <w:rsid w:val="006943ED"/>
    <w:rsid w:val="0069447C"/>
    <w:rsid w:val="006949AD"/>
    <w:rsid w:val="00694A09"/>
    <w:rsid w:val="00694C98"/>
    <w:rsid w:val="00694FE8"/>
    <w:rsid w:val="0069546E"/>
    <w:rsid w:val="006954FA"/>
    <w:rsid w:val="00695D50"/>
    <w:rsid w:val="00695E95"/>
    <w:rsid w:val="00696244"/>
    <w:rsid w:val="006968C2"/>
    <w:rsid w:val="006969D6"/>
    <w:rsid w:val="00696C33"/>
    <w:rsid w:val="0069755C"/>
    <w:rsid w:val="00697905"/>
    <w:rsid w:val="006979DC"/>
    <w:rsid w:val="00697C2C"/>
    <w:rsid w:val="006A01FA"/>
    <w:rsid w:val="006A0558"/>
    <w:rsid w:val="006A05EF"/>
    <w:rsid w:val="006A0942"/>
    <w:rsid w:val="006A18CF"/>
    <w:rsid w:val="006A18DD"/>
    <w:rsid w:val="006A1B7F"/>
    <w:rsid w:val="006A1D0D"/>
    <w:rsid w:val="006A1ECB"/>
    <w:rsid w:val="006A2047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58A"/>
    <w:rsid w:val="006A3E12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426"/>
    <w:rsid w:val="006A6700"/>
    <w:rsid w:val="006A6725"/>
    <w:rsid w:val="006A6AFA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18A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7C"/>
    <w:rsid w:val="006B1DA2"/>
    <w:rsid w:val="006B1F5F"/>
    <w:rsid w:val="006B1FA7"/>
    <w:rsid w:val="006B20F8"/>
    <w:rsid w:val="006B21B7"/>
    <w:rsid w:val="006B21E9"/>
    <w:rsid w:val="006B225A"/>
    <w:rsid w:val="006B242D"/>
    <w:rsid w:val="006B2744"/>
    <w:rsid w:val="006B2EBF"/>
    <w:rsid w:val="006B3604"/>
    <w:rsid w:val="006B364C"/>
    <w:rsid w:val="006B393F"/>
    <w:rsid w:val="006B3DA2"/>
    <w:rsid w:val="006B3E55"/>
    <w:rsid w:val="006B4900"/>
    <w:rsid w:val="006B4D4E"/>
    <w:rsid w:val="006B5114"/>
    <w:rsid w:val="006B5764"/>
    <w:rsid w:val="006B5B43"/>
    <w:rsid w:val="006B5CDC"/>
    <w:rsid w:val="006B6AD0"/>
    <w:rsid w:val="006B6BA3"/>
    <w:rsid w:val="006B6BF0"/>
    <w:rsid w:val="006B6C95"/>
    <w:rsid w:val="006B725C"/>
    <w:rsid w:val="006B7360"/>
    <w:rsid w:val="006B7473"/>
    <w:rsid w:val="006B7864"/>
    <w:rsid w:val="006B789D"/>
    <w:rsid w:val="006B7C41"/>
    <w:rsid w:val="006C03B2"/>
    <w:rsid w:val="006C09DD"/>
    <w:rsid w:val="006C0A1A"/>
    <w:rsid w:val="006C1B3F"/>
    <w:rsid w:val="006C1E3A"/>
    <w:rsid w:val="006C20C0"/>
    <w:rsid w:val="006C2AD8"/>
    <w:rsid w:val="006C2F89"/>
    <w:rsid w:val="006C34CF"/>
    <w:rsid w:val="006C375B"/>
    <w:rsid w:val="006C377A"/>
    <w:rsid w:val="006C3E79"/>
    <w:rsid w:val="006C3F40"/>
    <w:rsid w:val="006C42A7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6DF"/>
    <w:rsid w:val="006C57EC"/>
    <w:rsid w:val="006C5996"/>
    <w:rsid w:val="006C5A4C"/>
    <w:rsid w:val="006C5C20"/>
    <w:rsid w:val="006C5FF1"/>
    <w:rsid w:val="006C61FE"/>
    <w:rsid w:val="006C6287"/>
    <w:rsid w:val="006C677C"/>
    <w:rsid w:val="006C688A"/>
    <w:rsid w:val="006C6E3F"/>
    <w:rsid w:val="006C6E92"/>
    <w:rsid w:val="006C75C9"/>
    <w:rsid w:val="006C7875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BD6"/>
    <w:rsid w:val="006D1F1A"/>
    <w:rsid w:val="006D21FF"/>
    <w:rsid w:val="006D2440"/>
    <w:rsid w:val="006D2627"/>
    <w:rsid w:val="006D312A"/>
    <w:rsid w:val="006D31AF"/>
    <w:rsid w:val="006D31DD"/>
    <w:rsid w:val="006D4345"/>
    <w:rsid w:val="006D43BD"/>
    <w:rsid w:val="006D47AB"/>
    <w:rsid w:val="006D492A"/>
    <w:rsid w:val="006D493C"/>
    <w:rsid w:val="006D4DCD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A4A"/>
    <w:rsid w:val="006D6D22"/>
    <w:rsid w:val="006D6D26"/>
    <w:rsid w:val="006D7598"/>
    <w:rsid w:val="006D774A"/>
    <w:rsid w:val="006D7B93"/>
    <w:rsid w:val="006D7DAD"/>
    <w:rsid w:val="006E03AC"/>
    <w:rsid w:val="006E0B16"/>
    <w:rsid w:val="006E0BC0"/>
    <w:rsid w:val="006E0BE8"/>
    <w:rsid w:val="006E0E1D"/>
    <w:rsid w:val="006E0E60"/>
    <w:rsid w:val="006E0ED0"/>
    <w:rsid w:val="006E176F"/>
    <w:rsid w:val="006E1C69"/>
    <w:rsid w:val="006E1CAA"/>
    <w:rsid w:val="006E1EE9"/>
    <w:rsid w:val="006E22CC"/>
    <w:rsid w:val="006E260B"/>
    <w:rsid w:val="006E2AA6"/>
    <w:rsid w:val="006E2F9C"/>
    <w:rsid w:val="006E3085"/>
    <w:rsid w:val="006E32BE"/>
    <w:rsid w:val="006E3C82"/>
    <w:rsid w:val="006E3D3A"/>
    <w:rsid w:val="006E3D54"/>
    <w:rsid w:val="006E4058"/>
    <w:rsid w:val="006E4469"/>
    <w:rsid w:val="006E459B"/>
    <w:rsid w:val="006E4A83"/>
    <w:rsid w:val="006E4EC2"/>
    <w:rsid w:val="006E512D"/>
    <w:rsid w:val="006E5151"/>
    <w:rsid w:val="006E5266"/>
    <w:rsid w:val="006E54EC"/>
    <w:rsid w:val="006E554E"/>
    <w:rsid w:val="006E5D5A"/>
    <w:rsid w:val="006E63EA"/>
    <w:rsid w:val="006E6A05"/>
    <w:rsid w:val="006E6A86"/>
    <w:rsid w:val="006E6CE4"/>
    <w:rsid w:val="006E6DA9"/>
    <w:rsid w:val="006E6F03"/>
    <w:rsid w:val="006E7090"/>
    <w:rsid w:val="006E71A8"/>
    <w:rsid w:val="006E7320"/>
    <w:rsid w:val="006E7496"/>
    <w:rsid w:val="006E7503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9D1"/>
    <w:rsid w:val="006F1D86"/>
    <w:rsid w:val="006F2217"/>
    <w:rsid w:val="006F22CB"/>
    <w:rsid w:val="006F239C"/>
    <w:rsid w:val="006F291E"/>
    <w:rsid w:val="006F2A39"/>
    <w:rsid w:val="006F2E21"/>
    <w:rsid w:val="006F3052"/>
    <w:rsid w:val="006F314D"/>
    <w:rsid w:val="006F3738"/>
    <w:rsid w:val="006F399D"/>
    <w:rsid w:val="006F3A50"/>
    <w:rsid w:val="006F3B01"/>
    <w:rsid w:val="006F3BDF"/>
    <w:rsid w:val="006F4072"/>
    <w:rsid w:val="006F407D"/>
    <w:rsid w:val="006F4189"/>
    <w:rsid w:val="006F4862"/>
    <w:rsid w:val="006F4A19"/>
    <w:rsid w:val="006F4C7E"/>
    <w:rsid w:val="006F4CB6"/>
    <w:rsid w:val="006F4D51"/>
    <w:rsid w:val="006F4F5A"/>
    <w:rsid w:val="006F4FD7"/>
    <w:rsid w:val="006F4FDE"/>
    <w:rsid w:val="006F4FEE"/>
    <w:rsid w:val="006F557B"/>
    <w:rsid w:val="006F5B41"/>
    <w:rsid w:val="006F6432"/>
    <w:rsid w:val="006F64CB"/>
    <w:rsid w:val="006F6689"/>
    <w:rsid w:val="006F6740"/>
    <w:rsid w:val="006F6A24"/>
    <w:rsid w:val="006F746D"/>
    <w:rsid w:val="006F79D0"/>
    <w:rsid w:val="006F7A92"/>
    <w:rsid w:val="006F7C53"/>
    <w:rsid w:val="006F7E42"/>
    <w:rsid w:val="00700042"/>
    <w:rsid w:val="0070023A"/>
    <w:rsid w:val="00700F2D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4FC"/>
    <w:rsid w:val="007035DB"/>
    <w:rsid w:val="007035F6"/>
    <w:rsid w:val="007036E5"/>
    <w:rsid w:val="00703897"/>
    <w:rsid w:val="007038D5"/>
    <w:rsid w:val="00703C95"/>
    <w:rsid w:val="007047A7"/>
    <w:rsid w:val="007048DD"/>
    <w:rsid w:val="0070497C"/>
    <w:rsid w:val="00704A33"/>
    <w:rsid w:val="00704BC7"/>
    <w:rsid w:val="00704DEB"/>
    <w:rsid w:val="007051DB"/>
    <w:rsid w:val="007052F3"/>
    <w:rsid w:val="007053C9"/>
    <w:rsid w:val="00705428"/>
    <w:rsid w:val="0070542C"/>
    <w:rsid w:val="00705584"/>
    <w:rsid w:val="00705E96"/>
    <w:rsid w:val="00706122"/>
    <w:rsid w:val="00706DFB"/>
    <w:rsid w:val="00706E08"/>
    <w:rsid w:val="0070711F"/>
    <w:rsid w:val="00707299"/>
    <w:rsid w:val="0070743B"/>
    <w:rsid w:val="00707AE0"/>
    <w:rsid w:val="00707CFF"/>
    <w:rsid w:val="007100D1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C9C"/>
    <w:rsid w:val="00711D10"/>
    <w:rsid w:val="00711D14"/>
    <w:rsid w:val="00711D73"/>
    <w:rsid w:val="00711E0C"/>
    <w:rsid w:val="00712A0F"/>
    <w:rsid w:val="00712FDB"/>
    <w:rsid w:val="00713214"/>
    <w:rsid w:val="007135E9"/>
    <w:rsid w:val="007136DC"/>
    <w:rsid w:val="0071374D"/>
    <w:rsid w:val="00713B48"/>
    <w:rsid w:val="00713CA2"/>
    <w:rsid w:val="00713FFB"/>
    <w:rsid w:val="00714312"/>
    <w:rsid w:val="0071435E"/>
    <w:rsid w:val="00714722"/>
    <w:rsid w:val="00714D6A"/>
    <w:rsid w:val="0071506C"/>
    <w:rsid w:val="0071538D"/>
    <w:rsid w:val="00715502"/>
    <w:rsid w:val="00715F49"/>
    <w:rsid w:val="007161E7"/>
    <w:rsid w:val="007162F2"/>
    <w:rsid w:val="007163BF"/>
    <w:rsid w:val="0071649C"/>
    <w:rsid w:val="007166D6"/>
    <w:rsid w:val="00716C3F"/>
    <w:rsid w:val="00716F68"/>
    <w:rsid w:val="00716F80"/>
    <w:rsid w:val="00716FB1"/>
    <w:rsid w:val="00716FC0"/>
    <w:rsid w:val="00717267"/>
    <w:rsid w:val="00717496"/>
    <w:rsid w:val="00717537"/>
    <w:rsid w:val="0071779B"/>
    <w:rsid w:val="007178EE"/>
    <w:rsid w:val="00717B0A"/>
    <w:rsid w:val="00720209"/>
    <w:rsid w:val="00720759"/>
    <w:rsid w:val="00720BD4"/>
    <w:rsid w:val="0072149B"/>
    <w:rsid w:val="007215A9"/>
    <w:rsid w:val="007218A9"/>
    <w:rsid w:val="0072190B"/>
    <w:rsid w:val="007219ED"/>
    <w:rsid w:val="00721BD9"/>
    <w:rsid w:val="00721E1D"/>
    <w:rsid w:val="007221F1"/>
    <w:rsid w:val="0072297E"/>
    <w:rsid w:val="00722B72"/>
    <w:rsid w:val="00722E69"/>
    <w:rsid w:val="007230B7"/>
    <w:rsid w:val="0072345D"/>
    <w:rsid w:val="00723701"/>
    <w:rsid w:val="00723BFA"/>
    <w:rsid w:val="00723C97"/>
    <w:rsid w:val="00723D94"/>
    <w:rsid w:val="00723EC3"/>
    <w:rsid w:val="00724426"/>
    <w:rsid w:val="00724B73"/>
    <w:rsid w:val="00724EF5"/>
    <w:rsid w:val="00724FB9"/>
    <w:rsid w:val="00725068"/>
    <w:rsid w:val="007250C0"/>
    <w:rsid w:val="007254A9"/>
    <w:rsid w:val="007254B1"/>
    <w:rsid w:val="0072560E"/>
    <w:rsid w:val="00725735"/>
    <w:rsid w:val="007259B8"/>
    <w:rsid w:val="00725CB6"/>
    <w:rsid w:val="00725D75"/>
    <w:rsid w:val="0072602E"/>
    <w:rsid w:val="00726281"/>
    <w:rsid w:val="0072665F"/>
    <w:rsid w:val="00726661"/>
    <w:rsid w:val="00726FBB"/>
    <w:rsid w:val="00727E10"/>
    <w:rsid w:val="00727E9F"/>
    <w:rsid w:val="00730246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26F3"/>
    <w:rsid w:val="007330A8"/>
    <w:rsid w:val="00733315"/>
    <w:rsid w:val="00733858"/>
    <w:rsid w:val="00733A74"/>
    <w:rsid w:val="00733A80"/>
    <w:rsid w:val="00733AA9"/>
    <w:rsid w:val="00733B1F"/>
    <w:rsid w:val="00733F4E"/>
    <w:rsid w:val="0073405A"/>
    <w:rsid w:val="00734111"/>
    <w:rsid w:val="007343B8"/>
    <w:rsid w:val="0073497A"/>
    <w:rsid w:val="00734C03"/>
    <w:rsid w:val="00734EA3"/>
    <w:rsid w:val="007356D0"/>
    <w:rsid w:val="00735983"/>
    <w:rsid w:val="00735A6A"/>
    <w:rsid w:val="00735D02"/>
    <w:rsid w:val="00735D07"/>
    <w:rsid w:val="00736158"/>
    <w:rsid w:val="0073637C"/>
    <w:rsid w:val="00736647"/>
    <w:rsid w:val="00736801"/>
    <w:rsid w:val="0073685C"/>
    <w:rsid w:val="00736D7B"/>
    <w:rsid w:val="007377ED"/>
    <w:rsid w:val="007379C8"/>
    <w:rsid w:val="00737E0C"/>
    <w:rsid w:val="00740698"/>
    <w:rsid w:val="007406C0"/>
    <w:rsid w:val="007409E8"/>
    <w:rsid w:val="00740AC1"/>
    <w:rsid w:val="00740CD3"/>
    <w:rsid w:val="0074108B"/>
    <w:rsid w:val="007418D8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696"/>
    <w:rsid w:val="007449C0"/>
    <w:rsid w:val="00744FB1"/>
    <w:rsid w:val="0074576E"/>
    <w:rsid w:val="00745EBB"/>
    <w:rsid w:val="00746167"/>
    <w:rsid w:val="00746199"/>
    <w:rsid w:val="007461B4"/>
    <w:rsid w:val="0074644A"/>
    <w:rsid w:val="007467F4"/>
    <w:rsid w:val="00746C5F"/>
    <w:rsid w:val="00746CFE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8B8"/>
    <w:rsid w:val="00751F76"/>
    <w:rsid w:val="00752497"/>
    <w:rsid w:val="00752612"/>
    <w:rsid w:val="0075288B"/>
    <w:rsid w:val="00752A4B"/>
    <w:rsid w:val="00752FE7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5692"/>
    <w:rsid w:val="007556A5"/>
    <w:rsid w:val="00755B06"/>
    <w:rsid w:val="00755E06"/>
    <w:rsid w:val="0075639D"/>
    <w:rsid w:val="0075646E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DA"/>
    <w:rsid w:val="007605FC"/>
    <w:rsid w:val="00760756"/>
    <w:rsid w:val="007608B3"/>
    <w:rsid w:val="00760D79"/>
    <w:rsid w:val="00760E75"/>
    <w:rsid w:val="00760EB3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60D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67F4F"/>
    <w:rsid w:val="00770210"/>
    <w:rsid w:val="007706CC"/>
    <w:rsid w:val="00770CEE"/>
    <w:rsid w:val="00771284"/>
    <w:rsid w:val="007718CC"/>
    <w:rsid w:val="007719DC"/>
    <w:rsid w:val="007721AD"/>
    <w:rsid w:val="00772A81"/>
    <w:rsid w:val="00772ABA"/>
    <w:rsid w:val="00772C63"/>
    <w:rsid w:val="00772C97"/>
    <w:rsid w:val="00772D15"/>
    <w:rsid w:val="00772DC3"/>
    <w:rsid w:val="007733C4"/>
    <w:rsid w:val="007735AE"/>
    <w:rsid w:val="00773894"/>
    <w:rsid w:val="007743A1"/>
    <w:rsid w:val="007744EF"/>
    <w:rsid w:val="00774836"/>
    <w:rsid w:val="00774B37"/>
    <w:rsid w:val="007750DC"/>
    <w:rsid w:val="00775330"/>
    <w:rsid w:val="00775BAA"/>
    <w:rsid w:val="00775D0E"/>
    <w:rsid w:val="00775ECD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9FC"/>
    <w:rsid w:val="00777CD9"/>
    <w:rsid w:val="00777EE9"/>
    <w:rsid w:val="007800FA"/>
    <w:rsid w:val="00780657"/>
    <w:rsid w:val="00780980"/>
    <w:rsid w:val="007809E1"/>
    <w:rsid w:val="00780B7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67"/>
    <w:rsid w:val="007822AF"/>
    <w:rsid w:val="0078243D"/>
    <w:rsid w:val="0078266C"/>
    <w:rsid w:val="007828BB"/>
    <w:rsid w:val="00782B9C"/>
    <w:rsid w:val="00782D8A"/>
    <w:rsid w:val="00783171"/>
    <w:rsid w:val="00783315"/>
    <w:rsid w:val="007833C3"/>
    <w:rsid w:val="00783470"/>
    <w:rsid w:val="007837BE"/>
    <w:rsid w:val="0078380D"/>
    <w:rsid w:val="00783DB9"/>
    <w:rsid w:val="00783F0C"/>
    <w:rsid w:val="00784132"/>
    <w:rsid w:val="007842FE"/>
    <w:rsid w:val="0078447F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0C5"/>
    <w:rsid w:val="00787373"/>
    <w:rsid w:val="0078756D"/>
    <w:rsid w:val="00787736"/>
    <w:rsid w:val="007878B0"/>
    <w:rsid w:val="007878F1"/>
    <w:rsid w:val="00787977"/>
    <w:rsid w:val="00787A55"/>
    <w:rsid w:val="00787C13"/>
    <w:rsid w:val="00787FAC"/>
    <w:rsid w:val="00787FF1"/>
    <w:rsid w:val="0079051B"/>
    <w:rsid w:val="007908B3"/>
    <w:rsid w:val="007914CB"/>
    <w:rsid w:val="007916D2"/>
    <w:rsid w:val="00791ADE"/>
    <w:rsid w:val="00791BEA"/>
    <w:rsid w:val="007926B7"/>
    <w:rsid w:val="00792ADE"/>
    <w:rsid w:val="00792DB2"/>
    <w:rsid w:val="00792ECC"/>
    <w:rsid w:val="00792F7F"/>
    <w:rsid w:val="00792FCC"/>
    <w:rsid w:val="007939C7"/>
    <w:rsid w:val="00793EE3"/>
    <w:rsid w:val="00793F70"/>
    <w:rsid w:val="007945AC"/>
    <w:rsid w:val="007947FB"/>
    <w:rsid w:val="00794B96"/>
    <w:rsid w:val="00794D1E"/>
    <w:rsid w:val="007953DC"/>
    <w:rsid w:val="0079541B"/>
    <w:rsid w:val="007954AC"/>
    <w:rsid w:val="007956A7"/>
    <w:rsid w:val="00795B69"/>
    <w:rsid w:val="0079601B"/>
    <w:rsid w:val="007962E1"/>
    <w:rsid w:val="0079663F"/>
    <w:rsid w:val="007968C9"/>
    <w:rsid w:val="00796F91"/>
    <w:rsid w:val="007975CA"/>
    <w:rsid w:val="00797847"/>
    <w:rsid w:val="00797DAA"/>
    <w:rsid w:val="00797DDD"/>
    <w:rsid w:val="00797E01"/>
    <w:rsid w:val="00797FCF"/>
    <w:rsid w:val="007A0511"/>
    <w:rsid w:val="007A0616"/>
    <w:rsid w:val="007A0AC7"/>
    <w:rsid w:val="007A0DAC"/>
    <w:rsid w:val="007A0F46"/>
    <w:rsid w:val="007A1189"/>
    <w:rsid w:val="007A15BA"/>
    <w:rsid w:val="007A166E"/>
    <w:rsid w:val="007A1B05"/>
    <w:rsid w:val="007A1B63"/>
    <w:rsid w:val="007A2B63"/>
    <w:rsid w:val="007A2BFF"/>
    <w:rsid w:val="007A2DE7"/>
    <w:rsid w:val="007A2E12"/>
    <w:rsid w:val="007A300F"/>
    <w:rsid w:val="007A3040"/>
    <w:rsid w:val="007A3068"/>
    <w:rsid w:val="007A30CD"/>
    <w:rsid w:val="007A3373"/>
    <w:rsid w:val="007A3376"/>
    <w:rsid w:val="007A3395"/>
    <w:rsid w:val="007A3505"/>
    <w:rsid w:val="007A359F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30D"/>
    <w:rsid w:val="007A75A3"/>
    <w:rsid w:val="007A7A14"/>
    <w:rsid w:val="007B0253"/>
    <w:rsid w:val="007B02DD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2975"/>
    <w:rsid w:val="007B2CAB"/>
    <w:rsid w:val="007B30A4"/>
    <w:rsid w:val="007B314C"/>
    <w:rsid w:val="007B322B"/>
    <w:rsid w:val="007B3476"/>
    <w:rsid w:val="007B3BF0"/>
    <w:rsid w:val="007B3D12"/>
    <w:rsid w:val="007B3D55"/>
    <w:rsid w:val="007B40AD"/>
    <w:rsid w:val="007B414D"/>
    <w:rsid w:val="007B448A"/>
    <w:rsid w:val="007B44DC"/>
    <w:rsid w:val="007B4533"/>
    <w:rsid w:val="007B4543"/>
    <w:rsid w:val="007B484D"/>
    <w:rsid w:val="007B4937"/>
    <w:rsid w:val="007B5A66"/>
    <w:rsid w:val="007B5E5F"/>
    <w:rsid w:val="007B5F98"/>
    <w:rsid w:val="007B60B5"/>
    <w:rsid w:val="007B614B"/>
    <w:rsid w:val="007B630D"/>
    <w:rsid w:val="007B697F"/>
    <w:rsid w:val="007B7618"/>
    <w:rsid w:val="007B7CC2"/>
    <w:rsid w:val="007C0379"/>
    <w:rsid w:val="007C05DD"/>
    <w:rsid w:val="007C0880"/>
    <w:rsid w:val="007C0A5B"/>
    <w:rsid w:val="007C0BD2"/>
    <w:rsid w:val="007C0F3A"/>
    <w:rsid w:val="007C0FA3"/>
    <w:rsid w:val="007C0FF5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4C2F"/>
    <w:rsid w:val="007C5077"/>
    <w:rsid w:val="007C508D"/>
    <w:rsid w:val="007C515A"/>
    <w:rsid w:val="007C52ED"/>
    <w:rsid w:val="007C5468"/>
    <w:rsid w:val="007C56CE"/>
    <w:rsid w:val="007C5772"/>
    <w:rsid w:val="007C57F8"/>
    <w:rsid w:val="007C59DC"/>
    <w:rsid w:val="007C5AB0"/>
    <w:rsid w:val="007C5CE6"/>
    <w:rsid w:val="007C5DB6"/>
    <w:rsid w:val="007C5F3A"/>
    <w:rsid w:val="007C61E0"/>
    <w:rsid w:val="007C646B"/>
    <w:rsid w:val="007C64BC"/>
    <w:rsid w:val="007C6847"/>
    <w:rsid w:val="007C6939"/>
    <w:rsid w:val="007C6941"/>
    <w:rsid w:val="007C6AA7"/>
    <w:rsid w:val="007C6D8A"/>
    <w:rsid w:val="007C7215"/>
    <w:rsid w:val="007C7720"/>
    <w:rsid w:val="007C776A"/>
    <w:rsid w:val="007C7A3E"/>
    <w:rsid w:val="007C7CEB"/>
    <w:rsid w:val="007C7EF3"/>
    <w:rsid w:val="007D020B"/>
    <w:rsid w:val="007D05A6"/>
    <w:rsid w:val="007D0677"/>
    <w:rsid w:val="007D0779"/>
    <w:rsid w:val="007D096E"/>
    <w:rsid w:val="007D098C"/>
    <w:rsid w:val="007D11B6"/>
    <w:rsid w:val="007D149C"/>
    <w:rsid w:val="007D1558"/>
    <w:rsid w:val="007D1B7C"/>
    <w:rsid w:val="007D1C02"/>
    <w:rsid w:val="007D214A"/>
    <w:rsid w:val="007D2306"/>
    <w:rsid w:val="007D2C8F"/>
    <w:rsid w:val="007D357E"/>
    <w:rsid w:val="007D3889"/>
    <w:rsid w:val="007D39A2"/>
    <w:rsid w:val="007D39D7"/>
    <w:rsid w:val="007D3F34"/>
    <w:rsid w:val="007D41FD"/>
    <w:rsid w:val="007D425D"/>
    <w:rsid w:val="007D4422"/>
    <w:rsid w:val="007D4677"/>
    <w:rsid w:val="007D47E5"/>
    <w:rsid w:val="007D4A65"/>
    <w:rsid w:val="007D4F29"/>
    <w:rsid w:val="007D4FF2"/>
    <w:rsid w:val="007D512C"/>
    <w:rsid w:val="007D526F"/>
    <w:rsid w:val="007D5338"/>
    <w:rsid w:val="007D54C0"/>
    <w:rsid w:val="007D5AB1"/>
    <w:rsid w:val="007D5E43"/>
    <w:rsid w:val="007D6115"/>
    <w:rsid w:val="007D6310"/>
    <w:rsid w:val="007D647B"/>
    <w:rsid w:val="007D673F"/>
    <w:rsid w:val="007D6877"/>
    <w:rsid w:val="007D68F4"/>
    <w:rsid w:val="007D69AA"/>
    <w:rsid w:val="007D6C84"/>
    <w:rsid w:val="007D6CE5"/>
    <w:rsid w:val="007D6EF0"/>
    <w:rsid w:val="007D7042"/>
    <w:rsid w:val="007D7059"/>
    <w:rsid w:val="007D794A"/>
    <w:rsid w:val="007D7B6F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1D58"/>
    <w:rsid w:val="007E201B"/>
    <w:rsid w:val="007E2146"/>
    <w:rsid w:val="007E2416"/>
    <w:rsid w:val="007E2603"/>
    <w:rsid w:val="007E279D"/>
    <w:rsid w:val="007E284A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0BE"/>
    <w:rsid w:val="007E7B2B"/>
    <w:rsid w:val="007E7CBA"/>
    <w:rsid w:val="007F05E0"/>
    <w:rsid w:val="007F0B2A"/>
    <w:rsid w:val="007F0B77"/>
    <w:rsid w:val="007F0C6E"/>
    <w:rsid w:val="007F0DD3"/>
    <w:rsid w:val="007F14D7"/>
    <w:rsid w:val="007F18C0"/>
    <w:rsid w:val="007F1E6C"/>
    <w:rsid w:val="007F1F12"/>
    <w:rsid w:val="007F22A5"/>
    <w:rsid w:val="007F2538"/>
    <w:rsid w:val="007F2951"/>
    <w:rsid w:val="007F2BEF"/>
    <w:rsid w:val="007F2DBB"/>
    <w:rsid w:val="007F2ED4"/>
    <w:rsid w:val="007F2F86"/>
    <w:rsid w:val="007F33CD"/>
    <w:rsid w:val="007F3564"/>
    <w:rsid w:val="007F3C69"/>
    <w:rsid w:val="007F3D96"/>
    <w:rsid w:val="007F3FB0"/>
    <w:rsid w:val="007F43A9"/>
    <w:rsid w:val="007F5608"/>
    <w:rsid w:val="007F5874"/>
    <w:rsid w:val="007F5D4A"/>
    <w:rsid w:val="007F6071"/>
    <w:rsid w:val="007F62F7"/>
    <w:rsid w:val="007F6562"/>
    <w:rsid w:val="007F65F2"/>
    <w:rsid w:val="007F6667"/>
    <w:rsid w:val="007F6BB0"/>
    <w:rsid w:val="007F6C1B"/>
    <w:rsid w:val="007F6C5D"/>
    <w:rsid w:val="007F70D6"/>
    <w:rsid w:val="007F72AC"/>
    <w:rsid w:val="007F7864"/>
    <w:rsid w:val="007F795B"/>
    <w:rsid w:val="007F7AF9"/>
    <w:rsid w:val="007F7B6D"/>
    <w:rsid w:val="007F7C2F"/>
    <w:rsid w:val="007F7C5E"/>
    <w:rsid w:val="007F7C88"/>
    <w:rsid w:val="008000CD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DFB"/>
    <w:rsid w:val="00801E41"/>
    <w:rsid w:val="00801FBC"/>
    <w:rsid w:val="008020FC"/>
    <w:rsid w:val="00802410"/>
    <w:rsid w:val="00802841"/>
    <w:rsid w:val="00803A19"/>
    <w:rsid w:val="00803E2E"/>
    <w:rsid w:val="00803FAA"/>
    <w:rsid w:val="008041E1"/>
    <w:rsid w:val="00804404"/>
    <w:rsid w:val="00804867"/>
    <w:rsid w:val="0080487F"/>
    <w:rsid w:val="00804B2F"/>
    <w:rsid w:val="00804FDF"/>
    <w:rsid w:val="00805018"/>
    <w:rsid w:val="0080536A"/>
    <w:rsid w:val="008054A1"/>
    <w:rsid w:val="0080623D"/>
    <w:rsid w:val="0080626E"/>
    <w:rsid w:val="0080638C"/>
    <w:rsid w:val="008068E9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07F05"/>
    <w:rsid w:val="0081012C"/>
    <w:rsid w:val="00810A5A"/>
    <w:rsid w:val="00810C3E"/>
    <w:rsid w:val="00810DE9"/>
    <w:rsid w:val="00810EAE"/>
    <w:rsid w:val="00811036"/>
    <w:rsid w:val="008113E7"/>
    <w:rsid w:val="008118D6"/>
    <w:rsid w:val="00811EF6"/>
    <w:rsid w:val="00812204"/>
    <w:rsid w:val="008123D5"/>
    <w:rsid w:val="008124FE"/>
    <w:rsid w:val="008127B0"/>
    <w:rsid w:val="0081389D"/>
    <w:rsid w:val="00813C85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F85"/>
    <w:rsid w:val="0081605A"/>
    <w:rsid w:val="00816135"/>
    <w:rsid w:val="00816264"/>
    <w:rsid w:val="00816654"/>
    <w:rsid w:val="00816756"/>
    <w:rsid w:val="00816A54"/>
    <w:rsid w:val="00816D94"/>
    <w:rsid w:val="00816E19"/>
    <w:rsid w:val="00816F7C"/>
    <w:rsid w:val="00817508"/>
    <w:rsid w:val="00817636"/>
    <w:rsid w:val="0081787C"/>
    <w:rsid w:val="00817B8F"/>
    <w:rsid w:val="00817C96"/>
    <w:rsid w:val="00817D2A"/>
    <w:rsid w:val="00817F27"/>
    <w:rsid w:val="0082024C"/>
    <w:rsid w:val="0082084C"/>
    <w:rsid w:val="00820DF1"/>
    <w:rsid w:val="008210DA"/>
    <w:rsid w:val="0082172C"/>
    <w:rsid w:val="00821C95"/>
    <w:rsid w:val="00822541"/>
    <w:rsid w:val="008225A2"/>
    <w:rsid w:val="00822DD4"/>
    <w:rsid w:val="00823335"/>
    <w:rsid w:val="008237B2"/>
    <w:rsid w:val="00823A11"/>
    <w:rsid w:val="00823D4A"/>
    <w:rsid w:val="00823F61"/>
    <w:rsid w:val="00824146"/>
    <w:rsid w:val="0082446A"/>
    <w:rsid w:val="0082449E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6F4"/>
    <w:rsid w:val="00827805"/>
    <w:rsid w:val="00827A41"/>
    <w:rsid w:val="00827AF3"/>
    <w:rsid w:val="00827CA7"/>
    <w:rsid w:val="00827DDC"/>
    <w:rsid w:val="00827E45"/>
    <w:rsid w:val="00830501"/>
    <w:rsid w:val="0083056F"/>
    <w:rsid w:val="00830F16"/>
    <w:rsid w:val="00831198"/>
    <w:rsid w:val="008311E8"/>
    <w:rsid w:val="008314BC"/>
    <w:rsid w:val="0083168E"/>
    <w:rsid w:val="00831A11"/>
    <w:rsid w:val="00831AB4"/>
    <w:rsid w:val="00831AE6"/>
    <w:rsid w:val="00831BBF"/>
    <w:rsid w:val="00831E08"/>
    <w:rsid w:val="008320DA"/>
    <w:rsid w:val="00832142"/>
    <w:rsid w:val="008326B7"/>
    <w:rsid w:val="00832C18"/>
    <w:rsid w:val="00832CAF"/>
    <w:rsid w:val="00832F72"/>
    <w:rsid w:val="00832FF7"/>
    <w:rsid w:val="0083302B"/>
    <w:rsid w:val="008330AE"/>
    <w:rsid w:val="008330DB"/>
    <w:rsid w:val="00833351"/>
    <w:rsid w:val="00833434"/>
    <w:rsid w:val="00833EF5"/>
    <w:rsid w:val="00834137"/>
    <w:rsid w:val="0083417A"/>
    <w:rsid w:val="00834512"/>
    <w:rsid w:val="00834746"/>
    <w:rsid w:val="008349E7"/>
    <w:rsid w:val="00834F4B"/>
    <w:rsid w:val="008353C3"/>
    <w:rsid w:val="008353F6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927"/>
    <w:rsid w:val="00837C92"/>
    <w:rsid w:val="00840043"/>
    <w:rsid w:val="008401C3"/>
    <w:rsid w:val="008403BA"/>
    <w:rsid w:val="008404D7"/>
    <w:rsid w:val="008405F1"/>
    <w:rsid w:val="00840634"/>
    <w:rsid w:val="00840A68"/>
    <w:rsid w:val="00840A83"/>
    <w:rsid w:val="00840D46"/>
    <w:rsid w:val="00840EDA"/>
    <w:rsid w:val="0084100E"/>
    <w:rsid w:val="008411A2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9C7"/>
    <w:rsid w:val="00843AFD"/>
    <w:rsid w:val="008444F8"/>
    <w:rsid w:val="008445B3"/>
    <w:rsid w:val="00844750"/>
    <w:rsid w:val="0084499E"/>
    <w:rsid w:val="00845055"/>
    <w:rsid w:val="0084578E"/>
    <w:rsid w:val="00845F51"/>
    <w:rsid w:val="00845F5B"/>
    <w:rsid w:val="00845F6D"/>
    <w:rsid w:val="00846106"/>
    <w:rsid w:val="008462E7"/>
    <w:rsid w:val="00846467"/>
    <w:rsid w:val="0084688A"/>
    <w:rsid w:val="00846EE5"/>
    <w:rsid w:val="00847991"/>
    <w:rsid w:val="00847999"/>
    <w:rsid w:val="00847C4E"/>
    <w:rsid w:val="00850060"/>
    <w:rsid w:val="00850174"/>
    <w:rsid w:val="008504F0"/>
    <w:rsid w:val="00850608"/>
    <w:rsid w:val="00850A54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1B1"/>
    <w:rsid w:val="00853506"/>
    <w:rsid w:val="00853657"/>
    <w:rsid w:val="00853B2A"/>
    <w:rsid w:val="00853C45"/>
    <w:rsid w:val="00853C6A"/>
    <w:rsid w:val="00853FD4"/>
    <w:rsid w:val="00854090"/>
    <w:rsid w:val="008540CB"/>
    <w:rsid w:val="008540E5"/>
    <w:rsid w:val="00854104"/>
    <w:rsid w:val="00854157"/>
    <w:rsid w:val="0085429C"/>
    <w:rsid w:val="00854983"/>
    <w:rsid w:val="00854B60"/>
    <w:rsid w:val="00854B9A"/>
    <w:rsid w:val="008551F7"/>
    <w:rsid w:val="008555CB"/>
    <w:rsid w:val="0085562C"/>
    <w:rsid w:val="00855A3E"/>
    <w:rsid w:val="00855C49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57F79"/>
    <w:rsid w:val="00860315"/>
    <w:rsid w:val="0086037F"/>
    <w:rsid w:val="00860C15"/>
    <w:rsid w:val="00860F10"/>
    <w:rsid w:val="008615A2"/>
    <w:rsid w:val="00861761"/>
    <w:rsid w:val="00861846"/>
    <w:rsid w:val="00861B41"/>
    <w:rsid w:val="00861D65"/>
    <w:rsid w:val="00861DA1"/>
    <w:rsid w:val="008620C2"/>
    <w:rsid w:val="00862173"/>
    <w:rsid w:val="00862290"/>
    <w:rsid w:val="00862299"/>
    <w:rsid w:val="008626B0"/>
    <w:rsid w:val="00862988"/>
    <w:rsid w:val="00863479"/>
    <w:rsid w:val="00863AA0"/>
    <w:rsid w:val="00863BCC"/>
    <w:rsid w:val="00864758"/>
    <w:rsid w:val="00864A9F"/>
    <w:rsid w:val="008650AB"/>
    <w:rsid w:val="00865200"/>
    <w:rsid w:val="00865696"/>
    <w:rsid w:val="00865D4C"/>
    <w:rsid w:val="00865DE1"/>
    <w:rsid w:val="00866453"/>
    <w:rsid w:val="00866781"/>
    <w:rsid w:val="00866B3D"/>
    <w:rsid w:val="00866EEA"/>
    <w:rsid w:val="00867631"/>
    <w:rsid w:val="00867F66"/>
    <w:rsid w:val="00870018"/>
    <w:rsid w:val="008703F9"/>
    <w:rsid w:val="00870793"/>
    <w:rsid w:val="00870A1C"/>
    <w:rsid w:val="00870C0F"/>
    <w:rsid w:val="00870E13"/>
    <w:rsid w:val="00871029"/>
    <w:rsid w:val="0087103E"/>
    <w:rsid w:val="00871096"/>
    <w:rsid w:val="008710EF"/>
    <w:rsid w:val="00871171"/>
    <w:rsid w:val="008712B8"/>
    <w:rsid w:val="008717A0"/>
    <w:rsid w:val="0087182E"/>
    <w:rsid w:val="00871CDF"/>
    <w:rsid w:val="00871D14"/>
    <w:rsid w:val="0087229F"/>
    <w:rsid w:val="008722B0"/>
    <w:rsid w:val="0087250F"/>
    <w:rsid w:val="008726A0"/>
    <w:rsid w:val="00872AE1"/>
    <w:rsid w:val="008731E1"/>
    <w:rsid w:val="00873422"/>
    <w:rsid w:val="008734E7"/>
    <w:rsid w:val="00873BF0"/>
    <w:rsid w:val="00874013"/>
    <w:rsid w:val="00874D5F"/>
    <w:rsid w:val="00874E33"/>
    <w:rsid w:val="00874F9B"/>
    <w:rsid w:val="00874FAC"/>
    <w:rsid w:val="00874FE8"/>
    <w:rsid w:val="0087504C"/>
    <w:rsid w:val="00875389"/>
    <w:rsid w:val="00875391"/>
    <w:rsid w:val="00875905"/>
    <w:rsid w:val="00875B58"/>
    <w:rsid w:val="00875E7F"/>
    <w:rsid w:val="00875F79"/>
    <w:rsid w:val="00875FBD"/>
    <w:rsid w:val="00876321"/>
    <w:rsid w:val="00876AC7"/>
    <w:rsid w:val="00876D4B"/>
    <w:rsid w:val="00876ECF"/>
    <w:rsid w:val="0087707C"/>
    <w:rsid w:val="0087721D"/>
    <w:rsid w:val="008772A5"/>
    <w:rsid w:val="0087746C"/>
    <w:rsid w:val="00877C57"/>
    <w:rsid w:val="00877C86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A1C"/>
    <w:rsid w:val="00881B9F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0BA"/>
    <w:rsid w:val="0088579F"/>
    <w:rsid w:val="0088589E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46D"/>
    <w:rsid w:val="0089076E"/>
    <w:rsid w:val="0089078B"/>
    <w:rsid w:val="008907B2"/>
    <w:rsid w:val="00890AA4"/>
    <w:rsid w:val="00890B03"/>
    <w:rsid w:val="00890BCD"/>
    <w:rsid w:val="00890F04"/>
    <w:rsid w:val="00890F2B"/>
    <w:rsid w:val="00890F64"/>
    <w:rsid w:val="00890FAB"/>
    <w:rsid w:val="008911A2"/>
    <w:rsid w:val="00891692"/>
    <w:rsid w:val="00891A5E"/>
    <w:rsid w:val="00891D62"/>
    <w:rsid w:val="00891F63"/>
    <w:rsid w:val="008922DC"/>
    <w:rsid w:val="008922DF"/>
    <w:rsid w:val="0089278F"/>
    <w:rsid w:val="00892B5D"/>
    <w:rsid w:val="00892FD7"/>
    <w:rsid w:val="00893024"/>
    <w:rsid w:val="00893723"/>
    <w:rsid w:val="00893ABC"/>
    <w:rsid w:val="00893B3B"/>
    <w:rsid w:val="00893CB5"/>
    <w:rsid w:val="00894304"/>
    <w:rsid w:val="00894A6F"/>
    <w:rsid w:val="00894BCD"/>
    <w:rsid w:val="00894D3B"/>
    <w:rsid w:val="00895243"/>
    <w:rsid w:val="00895461"/>
    <w:rsid w:val="00895777"/>
    <w:rsid w:val="00895A0C"/>
    <w:rsid w:val="0089654E"/>
    <w:rsid w:val="00896A6F"/>
    <w:rsid w:val="00896D10"/>
    <w:rsid w:val="00896DF5"/>
    <w:rsid w:val="0089761F"/>
    <w:rsid w:val="00897745"/>
    <w:rsid w:val="0089799F"/>
    <w:rsid w:val="00897EFC"/>
    <w:rsid w:val="008A0173"/>
    <w:rsid w:val="008A0339"/>
    <w:rsid w:val="008A0364"/>
    <w:rsid w:val="008A03A0"/>
    <w:rsid w:val="008A0473"/>
    <w:rsid w:val="008A04BD"/>
    <w:rsid w:val="008A04C7"/>
    <w:rsid w:val="008A0627"/>
    <w:rsid w:val="008A0734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45"/>
    <w:rsid w:val="008A457F"/>
    <w:rsid w:val="008A4FA2"/>
    <w:rsid w:val="008A53C3"/>
    <w:rsid w:val="008A56E0"/>
    <w:rsid w:val="008A5784"/>
    <w:rsid w:val="008A59E9"/>
    <w:rsid w:val="008A5E82"/>
    <w:rsid w:val="008A5EAA"/>
    <w:rsid w:val="008A631F"/>
    <w:rsid w:val="008A668F"/>
    <w:rsid w:val="008A6FA2"/>
    <w:rsid w:val="008A7285"/>
    <w:rsid w:val="008A72A4"/>
    <w:rsid w:val="008A745B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DF7"/>
    <w:rsid w:val="008B1E1E"/>
    <w:rsid w:val="008B1EFF"/>
    <w:rsid w:val="008B20B4"/>
    <w:rsid w:val="008B2151"/>
    <w:rsid w:val="008B21F5"/>
    <w:rsid w:val="008B23D8"/>
    <w:rsid w:val="008B2417"/>
    <w:rsid w:val="008B269F"/>
    <w:rsid w:val="008B2A2E"/>
    <w:rsid w:val="008B2D1D"/>
    <w:rsid w:val="008B2D5B"/>
    <w:rsid w:val="008B2DEB"/>
    <w:rsid w:val="008B33D2"/>
    <w:rsid w:val="008B35ED"/>
    <w:rsid w:val="008B396C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4F3F"/>
    <w:rsid w:val="008B535C"/>
    <w:rsid w:val="008B5577"/>
    <w:rsid w:val="008B58AE"/>
    <w:rsid w:val="008B5A8B"/>
    <w:rsid w:val="008B60E9"/>
    <w:rsid w:val="008B60ED"/>
    <w:rsid w:val="008B68DD"/>
    <w:rsid w:val="008B6904"/>
    <w:rsid w:val="008B6E5C"/>
    <w:rsid w:val="008B7394"/>
    <w:rsid w:val="008B75B0"/>
    <w:rsid w:val="008B766A"/>
    <w:rsid w:val="008B7893"/>
    <w:rsid w:val="008B7A0E"/>
    <w:rsid w:val="008C0192"/>
    <w:rsid w:val="008C0B9C"/>
    <w:rsid w:val="008C0FB9"/>
    <w:rsid w:val="008C1106"/>
    <w:rsid w:val="008C2426"/>
    <w:rsid w:val="008C2453"/>
    <w:rsid w:val="008C26B4"/>
    <w:rsid w:val="008C27E1"/>
    <w:rsid w:val="008C28BA"/>
    <w:rsid w:val="008C30ED"/>
    <w:rsid w:val="008C3240"/>
    <w:rsid w:val="008C3519"/>
    <w:rsid w:val="008C39F9"/>
    <w:rsid w:val="008C4188"/>
    <w:rsid w:val="008C4514"/>
    <w:rsid w:val="008C4665"/>
    <w:rsid w:val="008C49BA"/>
    <w:rsid w:val="008C4B47"/>
    <w:rsid w:val="008C4F50"/>
    <w:rsid w:val="008C4FE4"/>
    <w:rsid w:val="008C532E"/>
    <w:rsid w:val="008C550E"/>
    <w:rsid w:val="008C57D1"/>
    <w:rsid w:val="008C58BA"/>
    <w:rsid w:val="008C59D5"/>
    <w:rsid w:val="008C5B10"/>
    <w:rsid w:val="008C6C72"/>
    <w:rsid w:val="008C6C7A"/>
    <w:rsid w:val="008C6F4F"/>
    <w:rsid w:val="008C70B1"/>
    <w:rsid w:val="008C72EC"/>
    <w:rsid w:val="008C74CC"/>
    <w:rsid w:val="008C7F77"/>
    <w:rsid w:val="008D008C"/>
    <w:rsid w:val="008D0134"/>
    <w:rsid w:val="008D02CB"/>
    <w:rsid w:val="008D0459"/>
    <w:rsid w:val="008D05D2"/>
    <w:rsid w:val="008D0A9C"/>
    <w:rsid w:val="008D0B9F"/>
    <w:rsid w:val="008D13DC"/>
    <w:rsid w:val="008D149D"/>
    <w:rsid w:val="008D189E"/>
    <w:rsid w:val="008D1E23"/>
    <w:rsid w:val="008D2461"/>
    <w:rsid w:val="008D24B4"/>
    <w:rsid w:val="008D27B6"/>
    <w:rsid w:val="008D2E98"/>
    <w:rsid w:val="008D3208"/>
    <w:rsid w:val="008D3BDC"/>
    <w:rsid w:val="008D3CEE"/>
    <w:rsid w:val="008D3F21"/>
    <w:rsid w:val="008D3F74"/>
    <w:rsid w:val="008D410B"/>
    <w:rsid w:val="008D4277"/>
    <w:rsid w:val="008D453F"/>
    <w:rsid w:val="008D469A"/>
    <w:rsid w:val="008D508F"/>
    <w:rsid w:val="008D538D"/>
    <w:rsid w:val="008D5575"/>
    <w:rsid w:val="008D592A"/>
    <w:rsid w:val="008D592F"/>
    <w:rsid w:val="008D5D58"/>
    <w:rsid w:val="008D5F10"/>
    <w:rsid w:val="008D5FCD"/>
    <w:rsid w:val="008D6733"/>
    <w:rsid w:val="008D6927"/>
    <w:rsid w:val="008D6A69"/>
    <w:rsid w:val="008D6F90"/>
    <w:rsid w:val="008D72A4"/>
    <w:rsid w:val="008D7378"/>
    <w:rsid w:val="008D7554"/>
    <w:rsid w:val="008D7615"/>
    <w:rsid w:val="008D76A0"/>
    <w:rsid w:val="008D78C3"/>
    <w:rsid w:val="008D78F4"/>
    <w:rsid w:val="008D7DEB"/>
    <w:rsid w:val="008E0054"/>
    <w:rsid w:val="008E037E"/>
    <w:rsid w:val="008E03C6"/>
    <w:rsid w:val="008E04B5"/>
    <w:rsid w:val="008E0CDD"/>
    <w:rsid w:val="008E0E89"/>
    <w:rsid w:val="008E0E8C"/>
    <w:rsid w:val="008E1214"/>
    <w:rsid w:val="008E1217"/>
    <w:rsid w:val="008E1294"/>
    <w:rsid w:val="008E169F"/>
    <w:rsid w:val="008E176B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4D"/>
    <w:rsid w:val="008E35C0"/>
    <w:rsid w:val="008E378A"/>
    <w:rsid w:val="008E388C"/>
    <w:rsid w:val="008E38A2"/>
    <w:rsid w:val="008E3D78"/>
    <w:rsid w:val="008E3F52"/>
    <w:rsid w:val="008E412D"/>
    <w:rsid w:val="008E4152"/>
    <w:rsid w:val="008E427C"/>
    <w:rsid w:val="008E4280"/>
    <w:rsid w:val="008E451A"/>
    <w:rsid w:val="008E4820"/>
    <w:rsid w:val="008E4DE6"/>
    <w:rsid w:val="008E577E"/>
    <w:rsid w:val="008E5B5F"/>
    <w:rsid w:val="008E5B80"/>
    <w:rsid w:val="008E5D5A"/>
    <w:rsid w:val="008E60D0"/>
    <w:rsid w:val="008E6333"/>
    <w:rsid w:val="008E63CD"/>
    <w:rsid w:val="008E6718"/>
    <w:rsid w:val="008E6788"/>
    <w:rsid w:val="008E7284"/>
    <w:rsid w:val="008E7305"/>
    <w:rsid w:val="008E7DB3"/>
    <w:rsid w:val="008F01AB"/>
    <w:rsid w:val="008F0460"/>
    <w:rsid w:val="008F0D27"/>
    <w:rsid w:val="008F0F91"/>
    <w:rsid w:val="008F11C6"/>
    <w:rsid w:val="008F1219"/>
    <w:rsid w:val="008F123C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3F46"/>
    <w:rsid w:val="008F4107"/>
    <w:rsid w:val="008F46DB"/>
    <w:rsid w:val="008F473A"/>
    <w:rsid w:val="008F4786"/>
    <w:rsid w:val="008F4B05"/>
    <w:rsid w:val="008F4BFE"/>
    <w:rsid w:val="008F4E3F"/>
    <w:rsid w:val="008F5085"/>
    <w:rsid w:val="008F50DB"/>
    <w:rsid w:val="008F5184"/>
    <w:rsid w:val="008F52BC"/>
    <w:rsid w:val="008F595E"/>
    <w:rsid w:val="008F5AA2"/>
    <w:rsid w:val="008F6030"/>
    <w:rsid w:val="008F607A"/>
    <w:rsid w:val="008F6188"/>
    <w:rsid w:val="008F6649"/>
    <w:rsid w:val="008F68E9"/>
    <w:rsid w:val="008F6CD0"/>
    <w:rsid w:val="008F6CD1"/>
    <w:rsid w:val="008F7067"/>
    <w:rsid w:val="008F77C3"/>
    <w:rsid w:val="008F7BD6"/>
    <w:rsid w:val="008F7CEF"/>
    <w:rsid w:val="008F7E12"/>
    <w:rsid w:val="009000FD"/>
    <w:rsid w:val="00900673"/>
    <w:rsid w:val="00900D40"/>
    <w:rsid w:val="00900DDE"/>
    <w:rsid w:val="00900DF1"/>
    <w:rsid w:val="00900E95"/>
    <w:rsid w:val="00900FA1"/>
    <w:rsid w:val="0090108C"/>
    <w:rsid w:val="00901421"/>
    <w:rsid w:val="0090173C"/>
    <w:rsid w:val="009017E2"/>
    <w:rsid w:val="00901845"/>
    <w:rsid w:val="00901926"/>
    <w:rsid w:val="009022BC"/>
    <w:rsid w:val="009023CF"/>
    <w:rsid w:val="0090255A"/>
    <w:rsid w:val="00902734"/>
    <w:rsid w:val="00902997"/>
    <w:rsid w:val="009029F0"/>
    <w:rsid w:val="00902F3F"/>
    <w:rsid w:val="0090300D"/>
    <w:rsid w:val="009030C4"/>
    <w:rsid w:val="00903281"/>
    <w:rsid w:val="009032CC"/>
    <w:rsid w:val="009036A5"/>
    <w:rsid w:val="00903DBD"/>
    <w:rsid w:val="00903F59"/>
    <w:rsid w:val="0090411E"/>
    <w:rsid w:val="009045C7"/>
    <w:rsid w:val="0090480E"/>
    <w:rsid w:val="00904A52"/>
    <w:rsid w:val="00904A62"/>
    <w:rsid w:val="00904B6D"/>
    <w:rsid w:val="00904C73"/>
    <w:rsid w:val="00904E1D"/>
    <w:rsid w:val="0090557B"/>
    <w:rsid w:val="00905A06"/>
    <w:rsid w:val="00905AD3"/>
    <w:rsid w:val="00905E2D"/>
    <w:rsid w:val="00906100"/>
    <w:rsid w:val="009067B8"/>
    <w:rsid w:val="00906EED"/>
    <w:rsid w:val="00906FCE"/>
    <w:rsid w:val="00907071"/>
    <w:rsid w:val="0090715C"/>
    <w:rsid w:val="00910178"/>
    <w:rsid w:val="009102BA"/>
    <w:rsid w:val="009106B0"/>
    <w:rsid w:val="009108A7"/>
    <w:rsid w:val="00910A24"/>
    <w:rsid w:val="00910D91"/>
    <w:rsid w:val="00910ED6"/>
    <w:rsid w:val="00911052"/>
    <w:rsid w:val="0091192E"/>
    <w:rsid w:val="0091199C"/>
    <w:rsid w:val="00911E1A"/>
    <w:rsid w:val="009122C8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67A"/>
    <w:rsid w:val="0091590D"/>
    <w:rsid w:val="00915DB6"/>
    <w:rsid w:val="0091610F"/>
    <w:rsid w:val="009161BA"/>
    <w:rsid w:val="009166EE"/>
    <w:rsid w:val="00916827"/>
    <w:rsid w:val="00916886"/>
    <w:rsid w:val="0091690C"/>
    <w:rsid w:val="009170CE"/>
    <w:rsid w:val="009171B7"/>
    <w:rsid w:val="009172BA"/>
    <w:rsid w:val="0091794C"/>
    <w:rsid w:val="00917A0F"/>
    <w:rsid w:val="00917FC8"/>
    <w:rsid w:val="009200D2"/>
    <w:rsid w:val="0092082F"/>
    <w:rsid w:val="00920A7B"/>
    <w:rsid w:val="00920E93"/>
    <w:rsid w:val="00920FE4"/>
    <w:rsid w:val="00921140"/>
    <w:rsid w:val="009216BF"/>
    <w:rsid w:val="0092185F"/>
    <w:rsid w:val="009218D2"/>
    <w:rsid w:val="00921A74"/>
    <w:rsid w:val="00921C78"/>
    <w:rsid w:val="00921C9F"/>
    <w:rsid w:val="00921ED5"/>
    <w:rsid w:val="00921FA1"/>
    <w:rsid w:val="009223FC"/>
    <w:rsid w:val="009225B6"/>
    <w:rsid w:val="0092286C"/>
    <w:rsid w:val="00922C6C"/>
    <w:rsid w:val="00922D55"/>
    <w:rsid w:val="00922DE5"/>
    <w:rsid w:val="00923151"/>
    <w:rsid w:val="009239D8"/>
    <w:rsid w:val="00923ABA"/>
    <w:rsid w:val="00923FB0"/>
    <w:rsid w:val="00924108"/>
    <w:rsid w:val="0092434B"/>
    <w:rsid w:val="009247D8"/>
    <w:rsid w:val="00924842"/>
    <w:rsid w:val="00924AB6"/>
    <w:rsid w:val="00924BE9"/>
    <w:rsid w:val="00924F5D"/>
    <w:rsid w:val="0092507E"/>
    <w:rsid w:val="009255A9"/>
    <w:rsid w:val="00925603"/>
    <w:rsid w:val="00925836"/>
    <w:rsid w:val="00925AE7"/>
    <w:rsid w:val="00925C3F"/>
    <w:rsid w:val="00925DD1"/>
    <w:rsid w:val="00925DF1"/>
    <w:rsid w:val="009260EC"/>
    <w:rsid w:val="00926264"/>
    <w:rsid w:val="0092634B"/>
    <w:rsid w:val="00926595"/>
    <w:rsid w:val="0092694F"/>
    <w:rsid w:val="0092698B"/>
    <w:rsid w:val="009269EB"/>
    <w:rsid w:val="00927060"/>
    <w:rsid w:val="00927211"/>
    <w:rsid w:val="009272DB"/>
    <w:rsid w:val="00927752"/>
    <w:rsid w:val="00930305"/>
    <w:rsid w:val="0093063D"/>
    <w:rsid w:val="0093135E"/>
    <w:rsid w:val="0093195D"/>
    <w:rsid w:val="00932100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460"/>
    <w:rsid w:val="0093457F"/>
    <w:rsid w:val="009355F0"/>
    <w:rsid w:val="00935B52"/>
    <w:rsid w:val="00935BA8"/>
    <w:rsid w:val="00935E52"/>
    <w:rsid w:val="00936951"/>
    <w:rsid w:val="00936A90"/>
    <w:rsid w:val="009370A6"/>
    <w:rsid w:val="00937466"/>
    <w:rsid w:val="00937AC7"/>
    <w:rsid w:val="00937D15"/>
    <w:rsid w:val="009401C0"/>
    <w:rsid w:val="009406F4"/>
    <w:rsid w:val="00940A5D"/>
    <w:rsid w:val="00940BCB"/>
    <w:rsid w:val="00940C1B"/>
    <w:rsid w:val="00940D85"/>
    <w:rsid w:val="00940DF4"/>
    <w:rsid w:val="00940F45"/>
    <w:rsid w:val="00940F95"/>
    <w:rsid w:val="00940FB5"/>
    <w:rsid w:val="0094148B"/>
    <w:rsid w:val="009415AB"/>
    <w:rsid w:val="00941A1C"/>
    <w:rsid w:val="00941B97"/>
    <w:rsid w:val="00941CE1"/>
    <w:rsid w:val="009422F0"/>
    <w:rsid w:val="00942BB8"/>
    <w:rsid w:val="00942C04"/>
    <w:rsid w:val="0094335F"/>
    <w:rsid w:val="00943D09"/>
    <w:rsid w:val="00944202"/>
    <w:rsid w:val="00944335"/>
    <w:rsid w:val="00944710"/>
    <w:rsid w:val="00944AF4"/>
    <w:rsid w:val="00944B7D"/>
    <w:rsid w:val="00944D54"/>
    <w:rsid w:val="00944EC4"/>
    <w:rsid w:val="00945337"/>
    <w:rsid w:val="0094567F"/>
    <w:rsid w:val="009457F4"/>
    <w:rsid w:val="00945D81"/>
    <w:rsid w:val="00945E49"/>
    <w:rsid w:val="009462D8"/>
    <w:rsid w:val="00946388"/>
    <w:rsid w:val="009469FE"/>
    <w:rsid w:val="009477BE"/>
    <w:rsid w:val="00950272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36E"/>
    <w:rsid w:val="009526FD"/>
    <w:rsid w:val="00952ACA"/>
    <w:rsid w:val="00952CD2"/>
    <w:rsid w:val="009534C9"/>
    <w:rsid w:val="009537A7"/>
    <w:rsid w:val="00953B1F"/>
    <w:rsid w:val="00953C4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5BF1"/>
    <w:rsid w:val="00956101"/>
    <w:rsid w:val="00956383"/>
    <w:rsid w:val="00956526"/>
    <w:rsid w:val="009569E2"/>
    <w:rsid w:val="00957060"/>
    <w:rsid w:val="009571E6"/>
    <w:rsid w:val="00957487"/>
    <w:rsid w:val="0095771D"/>
    <w:rsid w:val="00957D9C"/>
    <w:rsid w:val="00957F40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0DDC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771"/>
    <w:rsid w:val="00962874"/>
    <w:rsid w:val="0096292B"/>
    <w:rsid w:val="009630FD"/>
    <w:rsid w:val="0096336E"/>
    <w:rsid w:val="0096392B"/>
    <w:rsid w:val="0096397B"/>
    <w:rsid w:val="00963A7C"/>
    <w:rsid w:val="00963B4B"/>
    <w:rsid w:val="009640C7"/>
    <w:rsid w:val="00964632"/>
    <w:rsid w:val="009649EA"/>
    <w:rsid w:val="00964B7F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671"/>
    <w:rsid w:val="00970872"/>
    <w:rsid w:val="00970F7A"/>
    <w:rsid w:val="00970FE3"/>
    <w:rsid w:val="00971190"/>
    <w:rsid w:val="009712FC"/>
    <w:rsid w:val="009717CD"/>
    <w:rsid w:val="009718F0"/>
    <w:rsid w:val="00971EC5"/>
    <w:rsid w:val="00971F6B"/>
    <w:rsid w:val="00971FCC"/>
    <w:rsid w:val="00972250"/>
    <w:rsid w:val="009723FB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0E8"/>
    <w:rsid w:val="00973257"/>
    <w:rsid w:val="0097328F"/>
    <w:rsid w:val="009732FC"/>
    <w:rsid w:val="0097383E"/>
    <w:rsid w:val="009738E5"/>
    <w:rsid w:val="009739F8"/>
    <w:rsid w:val="00973A04"/>
    <w:rsid w:val="00973F29"/>
    <w:rsid w:val="00974013"/>
    <w:rsid w:val="00974182"/>
    <w:rsid w:val="009744FF"/>
    <w:rsid w:val="00974520"/>
    <w:rsid w:val="00974950"/>
    <w:rsid w:val="0097496D"/>
    <w:rsid w:val="00974B0E"/>
    <w:rsid w:val="00974EBD"/>
    <w:rsid w:val="009751BA"/>
    <w:rsid w:val="00975859"/>
    <w:rsid w:val="00975955"/>
    <w:rsid w:val="009761A9"/>
    <w:rsid w:val="00976E81"/>
    <w:rsid w:val="00977262"/>
    <w:rsid w:val="00977311"/>
    <w:rsid w:val="009775C2"/>
    <w:rsid w:val="00977852"/>
    <w:rsid w:val="009778AB"/>
    <w:rsid w:val="00977B50"/>
    <w:rsid w:val="00977EC7"/>
    <w:rsid w:val="00980099"/>
    <w:rsid w:val="00980373"/>
    <w:rsid w:val="00980403"/>
    <w:rsid w:val="009804CB"/>
    <w:rsid w:val="009809DD"/>
    <w:rsid w:val="00980F14"/>
    <w:rsid w:val="009813F5"/>
    <w:rsid w:val="009814E7"/>
    <w:rsid w:val="0098172B"/>
    <w:rsid w:val="009817F9"/>
    <w:rsid w:val="0098183B"/>
    <w:rsid w:val="009822AF"/>
    <w:rsid w:val="009823A3"/>
    <w:rsid w:val="0098253D"/>
    <w:rsid w:val="009827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4EF"/>
    <w:rsid w:val="00985B5B"/>
    <w:rsid w:val="00985C9A"/>
    <w:rsid w:val="00985CA4"/>
    <w:rsid w:val="00985D90"/>
    <w:rsid w:val="00985E6D"/>
    <w:rsid w:val="00985F0C"/>
    <w:rsid w:val="00986956"/>
    <w:rsid w:val="009876A0"/>
    <w:rsid w:val="009879B5"/>
    <w:rsid w:val="009879F4"/>
    <w:rsid w:val="0099050E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BE4"/>
    <w:rsid w:val="009930C0"/>
    <w:rsid w:val="0099324C"/>
    <w:rsid w:val="00993627"/>
    <w:rsid w:val="00993658"/>
    <w:rsid w:val="0099367D"/>
    <w:rsid w:val="009936F0"/>
    <w:rsid w:val="00993845"/>
    <w:rsid w:val="00993D5D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9"/>
    <w:rsid w:val="00996F9D"/>
    <w:rsid w:val="00996FA3"/>
    <w:rsid w:val="0099713E"/>
    <w:rsid w:val="00997157"/>
    <w:rsid w:val="009971EE"/>
    <w:rsid w:val="0099731A"/>
    <w:rsid w:val="009979D6"/>
    <w:rsid w:val="00997ABC"/>
    <w:rsid w:val="00997BC0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57A"/>
    <w:rsid w:val="009A37AC"/>
    <w:rsid w:val="009A3AB5"/>
    <w:rsid w:val="009A4C99"/>
    <w:rsid w:val="009A5004"/>
    <w:rsid w:val="009A516A"/>
    <w:rsid w:val="009A528E"/>
    <w:rsid w:val="009A52CC"/>
    <w:rsid w:val="009A5372"/>
    <w:rsid w:val="009A6127"/>
    <w:rsid w:val="009A61F6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821"/>
    <w:rsid w:val="009B4BED"/>
    <w:rsid w:val="009B4C24"/>
    <w:rsid w:val="009B4C48"/>
    <w:rsid w:val="009B5821"/>
    <w:rsid w:val="009B59B0"/>
    <w:rsid w:val="009B5A07"/>
    <w:rsid w:val="009B5A7E"/>
    <w:rsid w:val="009B616B"/>
    <w:rsid w:val="009B6171"/>
    <w:rsid w:val="009B61D3"/>
    <w:rsid w:val="009B68AD"/>
    <w:rsid w:val="009B6C13"/>
    <w:rsid w:val="009B7958"/>
    <w:rsid w:val="009B7BB7"/>
    <w:rsid w:val="009B7FFA"/>
    <w:rsid w:val="009C00EF"/>
    <w:rsid w:val="009C0898"/>
    <w:rsid w:val="009C0BC1"/>
    <w:rsid w:val="009C0DBE"/>
    <w:rsid w:val="009C0E79"/>
    <w:rsid w:val="009C10DF"/>
    <w:rsid w:val="009C1280"/>
    <w:rsid w:val="009C1518"/>
    <w:rsid w:val="009C1A35"/>
    <w:rsid w:val="009C1AA6"/>
    <w:rsid w:val="009C1B3C"/>
    <w:rsid w:val="009C1D4B"/>
    <w:rsid w:val="009C1DCD"/>
    <w:rsid w:val="009C1E0C"/>
    <w:rsid w:val="009C210C"/>
    <w:rsid w:val="009C2192"/>
    <w:rsid w:val="009C281C"/>
    <w:rsid w:val="009C29E0"/>
    <w:rsid w:val="009C2BA3"/>
    <w:rsid w:val="009C2BB6"/>
    <w:rsid w:val="009C31B7"/>
    <w:rsid w:val="009C3A87"/>
    <w:rsid w:val="009C3D88"/>
    <w:rsid w:val="009C3EDC"/>
    <w:rsid w:val="009C3EEC"/>
    <w:rsid w:val="009C4074"/>
    <w:rsid w:val="009C4683"/>
    <w:rsid w:val="009C520B"/>
    <w:rsid w:val="009C52E5"/>
    <w:rsid w:val="009C5785"/>
    <w:rsid w:val="009C5874"/>
    <w:rsid w:val="009C594F"/>
    <w:rsid w:val="009C6492"/>
    <w:rsid w:val="009C64A2"/>
    <w:rsid w:val="009C64C1"/>
    <w:rsid w:val="009C6768"/>
    <w:rsid w:val="009C6894"/>
    <w:rsid w:val="009C68DA"/>
    <w:rsid w:val="009C69D6"/>
    <w:rsid w:val="009C6AAD"/>
    <w:rsid w:val="009C6B3B"/>
    <w:rsid w:val="009C6B7B"/>
    <w:rsid w:val="009C6DEE"/>
    <w:rsid w:val="009C6E56"/>
    <w:rsid w:val="009C6E60"/>
    <w:rsid w:val="009C6E93"/>
    <w:rsid w:val="009C7147"/>
    <w:rsid w:val="009C759C"/>
    <w:rsid w:val="009C7DDE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911"/>
    <w:rsid w:val="009D1D55"/>
    <w:rsid w:val="009D2118"/>
    <w:rsid w:val="009D22EA"/>
    <w:rsid w:val="009D28DC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2B0"/>
    <w:rsid w:val="009D4303"/>
    <w:rsid w:val="009D4477"/>
    <w:rsid w:val="009D478C"/>
    <w:rsid w:val="009D49A4"/>
    <w:rsid w:val="009D4A63"/>
    <w:rsid w:val="009D4A8E"/>
    <w:rsid w:val="009D4DA3"/>
    <w:rsid w:val="009D5364"/>
    <w:rsid w:val="009D5944"/>
    <w:rsid w:val="009D60A4"/>
    <w:rsid w:val="009D610C"/>
    <w:rsid w:val="009D62E7"/>
    <w:rsid w:val="009D69E5"/>
    <w:rsid w:val="009D6B8A"/>
    <w:rsid w:val="009D75A4"/>
    <w:rsid w:val="009E0FC3"/>
    <w:rsid w:val="009E11A9"/>
    <w:rsid w:val="009E126D"/>
    <w:rsid w:val="009E1544"/>
    <w:rsid w:val="009E176B"/>
    <w:rsid w:val="009E1D4E"/>
    <w:rsid w:val="009E1D56"/>
    <w:rsid w:val="009E1E13"/>
    <w:rsid w:val="009E1E2D"/>
    <w:rsid w:val="009E1F70"/>
    <w:rsid w:val="009E1FFC"/>
    <w:rsid w:val="009E244C"/>
    <w:rsid w:val="009E2F97"/>
    <w:rsid w:val="009E3235"/>
    <w:rsid w:val="009E351C"/>
    <w:rsid w:val="009E365B"/>
    <w:rsid w:val="009E3790"/>
    <w:rsid w:val="009E3AD5"/>
    <w:rsid w:val="009E457F"/>
    <w:rsid w:val="009E4C23"/>
    <w:rsid w:val="009E53AA"/>
    <w:rsid w:val="009E53D6"/>
    <w:rsid w:val="009E5656"/>
    <w:rsid w:val="009E5AB4"/>
    <w:rsid w:val="009E5B99"/>
    <w:rsid w:val="009E605E"/>
    <w:rsid w:val="009E6334"/>
    <w:rsid w:val="009E641D"/>
    <w:rsid w:val="009E65A4"/>
    <w:rsid w:val="009E6F6E"/>
    <w:rsid w:val="009E72BD"/>
    <w:rsid w:val="009E78D9"/>
    <w:rsid w:val="009E798E"/>
    <w:rsid w:val="009E7B37"/>
    <w:rsid w:val="009E7CD5"/>
    <w:rsid w:val="009F04E9"/>
    <w:rsid w:val="009F0595"/>
    <w:rsid w:val="009F06F6"/>
    <w:rsid w:val="009F07A3"/>
    <w:rsid w:val="009F0C38"/>
    <w:rsid w:val="009F0CD1"/>
    <w:rsid w:val="009F1033"/>
    <w:rsid w:val="009F10FC"/>
    <w:rsid w:val="009F12FE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457"/>
    <w:rsid w:val="009F55B0"/>
    <w:rsid w:val="009F5606"/>
    <w:rsid w:val="009F57FE"/>
    <w:rsid w:val="009F5CA4"/>
    <w:rsid w:val="009F5E10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6FE"/>
    <w:rsid w:val="00A00F35"/>
    <w:rsid w:val="00A01006"/>
    <w:rsid w:val="00A011C6"/>
    <w:rsid w:val="00A0169E"/>
    <w:rsid w:val="00A01937"/>
    <w:rsid w:val="00A01C91"/>
    <w:rsid w:val="00A01DF1"/>
    <w:rsid w:val="00A020F8"/>
    <w:rsid w:val="00A02183"/>
    <w:rsid w:val="00A0267C"/>
    <w:rsid w:val="00A02B26"/>
    <w:rsid w:val="00A02E00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67F"/>
    <w:rsid w:val="00A05A1F"/>
    <w:rsid w:val="00A05A70"/>
    <w:rsid w:val="00A05BA9"/>
    <w:rsid w:val="00A05DFF"/>
    <w:rsid w:val="00A05FF8"/>
    <w:rsid w:val="00A061CF"/>
    <w:rsid w:val="00A06F57"/>
    <w:rsid w:val="00A07443"/>
    <w:rsid w:val="00A07654"/>
    <w:rsid w:val="00A0767A"/>
    <w:rsid w:val="00A07B16"/>
    <w:rsid w:val="00A07CA2"/>
    <w:rsid w:val="00A07EA6"/>
    <w:rsid w:val="00A07ED3"/>
    <w:rsid w:val="00A100E9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28C"/>
    <w:rsid w:val="00A1341C"/>
    <w:rsid w:val="00A13511"/>
    <w:rsid w:val="00A13715"/>
    <w:rsid w:val="00A13AAA"/>
    <w:rsid w:val="00A13CF1"/>
    <w:rsid w:val="00A142D9"/>
    <w:rsid w:val="00A145D0"/>
    <w:rsid w:val="00A14620"/>
    <w:rsid w:val="00A14743"/>
    <w:rsid w:val="00A14B5D"/>
    <w:rsid w:val="00A1562F"/>
    <w:rsid w:val="00A157EC"/>
    <w:rsid w:val="00A15E98"/>
    <w:rsid w:val="00A16098"/>
    <w:rsid w:val="00A16150"/>
    <w:rsid w:val="00A1630A"/>
    <w:rsid w:val="00A1637F"/>
    <w:rsid w:val="00A164DC"/>
    <w:rsid w:val="00A16605"/>
    <w:rsid w:val="00A16A02"/>
    <w:rsid w:val="00A16CF4"/>
    <w:rsid w:val="00A17345"/>
    <w:rsid w:val="00A1789B"/>
    <w:rsid w:val="00A1791D"/>
    <w:rsid w:val="00A17C1A"/>
    <w:rsid w:val="00A17EE0"/>
    <w:rsid w:val="00A2004D"/>
    <w:rsid w:val="00A20155"/>
    <w:rsid w:val="00A20237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3BC"/>
    <w:rsid w:val="00A224C8"/>
    <w:rsid w:val="00A226BE"/>
    <w:rsid w:val="00A22792"/>
    <w:rsid w:val="00A22A06"/>
    <w:rsid w:val="00A22A25"/>
    <w:rsid w:val="00A22C21"/>
    <w:rsid w:val="00A22D9C"/>
    <w:rsid w:val="00A23162"/>
    <w:rsid w:val="00A238AF"/>
    <w:rsid w:val="00A23921"/>
    <w:rsid w:val="00A23D83"/>
    <w:rsid w:val="00A24150"/>
    <w:rsid w:val="00A246A6"/>
    <w:rsid w:val="00A2470A"/>
    <w:rsid w:val="00A2481C"/>
    <w:rsid w:val="00A24B4D"/>
    <w:rsid w:val="00A24CCF"/>
    <w:rsid w:val="00A25A28"/>
    <w:rsid w:val="00A261E4"/>
    <w:rsid w:val="00A26200"/>
    <w:rsid w:val="00A26337"/>
    <w:rsid w:val="00A26756"/>
    <w:rsid w:val="00A26883"/>
    <w:rsid w:val="00A26D60"/>
    <w:rsid w:val="00A26E54"/>
    <w:rsid w:val="00A26EE0"/>
    <w:rsid w:val="00A2766C"/>
    <w:rsid w:val="00A27C01"/>
    <w:rsid w:val="00A27E36"/>
    <w:rsid w:val="00A30396"/>
    <w:rsid w:val="00A303C8"/>
    <w:rsid w:val="00A30488"/>
    <w:rsid w:val="00A3072C"/>
    <w:rsid w:val="00A30BAE"/>
    <w:rsid w:val="00A31120"/>
    <w:rsid w:val="00A313D0"/>
    <w:rsid w:val="00A314A9"/>
    <w:rsid w:val="00A31591"/>
    <w:rsid w:val="00A3170C"/>
    <w:rsid w:val="00A31C37"/>
    <w:rsid w:val="00A31E88"/>
    <w:rsid w:val="00A321EE"/>
    <w:rsid w:val="00A323C3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D39"/>
    <w:rsid w:val="00A35735"/>
    <w:rsid w:val="00A35752"/>
    <w:rsid w:val="00A3583A"/>
    <w:rsid w:val="00A3590A"/>
    <w:rsid w:val="00A35A0B"/>
    <w:rsid w:val="00A35B9D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148"/>
    <w:rsid w:val="00A4039E"/>
    <w:rsid w:val="00A40531"/>
    <w:rsid w:val="00A40889"/>
    <w:rsid w:val="00A408CF"/>
    <w:rsid w:val="00A40DD3"/>
    <w:rsid w:val="00A41009"/>
    <w:rsid w:val="00A41179"/>
    <w:rsid w:val="00A41263"/>
    <w:rsid w:val="00A41772"/>
    <w:rsid w:val="00A418E6"/>
    <w:rsid w:val="00A41CA0"/>
    <w:rsid w:val="00A41CD0"/>
    <w:rsid w:val="00A42659"/>
    <w:rsid w:val="00A42721"/>
    <w:rsid w:val="00A42897"/>
    <w:rsid w:val="00A429DE"/>
    <w:rsid w:val="00A42B76"/>
    <w:rsid w:val="00A4339C"/>
    <w:rsid w:val="00A43FC6"/>
    <w:rsid w:val="00A4449D"/>
    <w:rsid w:val="00A44530"/>
    <w:rsid w:val="00A44882"/>
    <w:rsid w:val="00A449C6"/>
    <w:rsid w:val="00A44AA5"/>
    <w:rsid w:val="00A44E28"/>
    <w:rsid w:val="00A45240"/>
    <w:rsid w:val="00A4570E"/>
    <w:rsid w:val="00A45A3B"/>
    <w:rsid w:val="00A45F75"/>
    <w:rsid w:val="00A46395"/>
    <w:rsid w:val="00A46FAD"/>
    <w:rsid w:val="00A47007"/>
    <w:rsid w:val="00A470ED"/>
    <w:rsid w:val="00A47430"/>
    <w:rsid w:val="00A4761F"/>
    <w:rsid w:val="00A47B4B"/>
    <w:rsid w:val="00A5044D"/>
    <w:rsid w:val="00A504EC"/>
    <w:rsid w:val="00A50A9E"/>
    <w:rsid w:val="00A50AED"/>
    <w:rsid w:val="00A50B00"/>
    <w:rsid w:val="00A511FB"/>
    <w:rsid w:val="00A514B2"/>
    <w:rsid w:val="00A514EB"/>
    <w:rsid w:val="00A51810"/>
    <w:rsid w:val="00A51D17"/>
    <w:rsid w:val="00A51F5E"/>
    <w:rsid w:val="00A521E0"/>
    <w:rsid w:val="00A527AD"/>
    <w:rsid w:val="00A52952"/>
    <w:rsid w:val="00A52A54"/>
    <w:rsid w:val="00A52D1E"/>
    <w:rsid w:val="00A53552"/>
    <w:rsid w:val="00A53CFC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6F44"/>
    <w:rsid w:val="00A570E9"/>
    <w:rsid w:val="00A57311"/>
    <w:rsid w:val="00A5750B"/>
    <w:rsid w:val="00A575E5"/>
    <w:rsid w:val="00A577E9"/>
    <w:rsid w:val="00A57C08"/>
    <w:rsid w:val="00A57E1B"/>
    <w:rsid w:val="00A57F96"/>
    <w:rsid w:val="00A60100"/>
    <w:rsid w:val="00A602EE"/>
    <w:rsid w:val="00A60357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8E8"/>
    <w:rsid w:val="00A62953"/>
    <w:rsid w:val="00A62961"/>
    <w:rsid w:val="00A62D25"/>
    <w:rsid w:val="00A62F9E"/>
    <w:rsid w:val="00A630F5"/>
    <w:rsid w:val="00A633F7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506"/>
    <w:rsid w:val="00A65744"/>
    <w:rsid w:val="00A657CF"/>
    <w:rsid w:val="00A657D8"/>
    <w:rsid w:val="00A659FD"/>
    <w:rsid w:val="00A65A39"/>
    <w:rsid w:val="00A65FBF"/>
    <w:rsid w:val="00A66089"/>
    <w:rsid w:val="00A66A0F"/>
    <w:rsid w:val="00A66A5A"/>
    <w:rsid w:val="00A67684"/>
    <w:rsid w:val="00A677C1"/>
    <w:rsid w:val="00A67A8E"/>
    <w:rsid w:val="00A67AC6"/>
    <w:rsid w:val="00A7028F"/>
    <w:rsid w:val="00A70A35"/>
    <w:rsid w:val="00A7120A"/>
    <w:rsid w:val="00A7141F"/>
    <w:rsid w:val="00A71B0A"/>
    <w:rsid w:val="00A71D6B"/>
    <w:rsid w:val="00A72343"/>
    <w:rsid w:val="00A72469"/>
    <w:rsid w:val="00A727FC"/>
    <w:rsid w:val="00A73873"/>
    <w:rsid w:val="00A73A4F"/>
    <w:rsid w:val="00A73D3B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A75"/>
    <w:rsid w:val="00A76BF2"/>
    <w:rsid w:val="00A76D98"/>
    <w:rsid w:val="00A76FC0"/>
    <w:rsid w:val="00A770A5"/>
    <w:rsid w:val="00A770DE"/>
    <w:rsid w:val="00A7735F"/>
    <w:rsid w:val="00A773B3"/>
    <w:rsid w:val="00A77816"/>
    <w:rsid w:val="00A77C0E"/>
    <w:rsid w:val="00A77D4F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3C2"/>
    <w:rsid w:val="00A82655"/>
    <w:rsid w:val="00A82665"/>
    <w:rsid w:val="00A82AEB"/>
    <w:rsid w:val="00A82DBF"/>
    <w:rsid w:val="00A82E6A"/>
    <w:rsid w:val="00A831F0"/>
    <w:rsid w:val="00A834EC"/>
    <w:rsid w:val="00A835F0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295"/>
    <w:rsid w:val="00A853DF"/>
    <w:rsid w:val="00A85661"/>
    <w:rsid w:val="00A85DFC"/>
    <w:rsid w:val="00A85E66"/>
    <w:rsid w:val="00A85FFF"/>
    <w:rsid w:val="00A862CF"/>
    <w:rsid w:val="00A864D5"/>
    <w:rsid w:val="00A865AF"/>
    <w:rsid w:val="00A86736"/>
    <w:rsid w:val="00A8674C"/>
    <w:rsid w:val="00A86ACD"/>
    <w:rsid w:val="00A86FEF"/>
    <w:rsid w:val="00A871B5"/>
    <w:rsid w:val="00A8745A"/>
    <w:rsid w:val="00A87482"/>
    <w:rsid w:val="00A875E8"/>
    <w:rsid w:val="00A87C98"/>
    <w:rsid w:val="00A905F1"/>
    <w:rsid w:val="00A90840"/>
    <w:rsid w:val="00A90E27"/>
    <w:rsid w:val="00A90F21"/>
    <w:rsid w:val="00A91218"/>
    <w:rsid w:val="00A91465"/>
    <w:rsid w:val="00A91469"/>
    <w:rsid w:val="00A9164F"/>
    <w:rsid w:val="00A91F3E"/>
    <w:rsid w:val="00A9287D"/>
    <w:rsid w:val="00A92F38"/>
    <w:rsid w:val="00A930F9"/>
    <w:rsid w:val="00A93270"/>
    <w:rsid w:val="00A93462"/>
    <w:rsid w:val="00A934FE"/>
    <w:rsid w:val="00A93715"/>
    <w:rsid w:val="00A9399B"/>
    <w:rsid w:val="00A939D3"/>
    <w:rsid w:val="00A93BDA"/>
    <w:rsid w:val="00A93E41"/>
    <w:rsid w:val="00A941A7"/>
    <w:rsid w:val="00A94739"/>
    <w:rsid w:val="00A9491B"/>
    <w:rsid w:val="00A949D9"/>
    <w:rsid w:val="00A94A70"/>
    <w:rsid w:val="00A94C11"/>
    <w:rsid w:val="00A94F5C"/>
    <w:rsid w:val="00A9505F"/>
    <w:rsid w:val="00A9526D"/>
    <w:rsid w:val="00A952D3"/>
    <w:rsid w:val="00A95445"/>
    <w:rsid w:val="00A95491"/>
    <w:rsid w:val="00A95A3E"/>
    <w:rsid w:val="00A96058"/>
    <w:rsid w:val="00A96696"/>
    <w:rsid w:val="00A96801"/>
    <w:rsid w:val="00A9692B"/>
    <w:rsid w:val="00A96D7E"/>
    <w:rsid w:val="00A96F4A"/>
    <w:rsid w:val="00A971EC"/>
    <w:rsid w:val="00A9727C"/>
    <w:rsid w:val="00A97444"/>
    <w:rsid w:val="00A97666"/>
    <w:rsid w:val="00A97A74"/>
    <w:rsid w:val="00A97B6E"/>
    <w:rsid w:val="00A97B8C"/>
    <w:rsid w:val="00A97E7B"/>
    <w:rsid w:val="00A97FC8"/>
    <w:rsid w:val="00AA0003"/>
    <w:rsid w:val="00AA0407"/>
    <w:rsid w:val="00AA0585"/>
    <w:rsid w:val="00AA06C0"/>
    <w:rsid w:val="00AA0A0B"/>
    <w:rsid w:val="00AA0E1E"/>
    <w:rsid w:val="00AA13A5"/>
    <w:rsid w:val="00AA1573"/>
    <w:rsid w:val="00AA158B"/>
    <w:rsid w:val="00AA192D"/>
    <w:rsid w:val="00AA1D12"/>
    <w:rsid w:val="00AA1DBC"/>
    <w:rsid w:val="00AA1EEC"/>
    <w:rsid w:val="00AA1F14"/>
    <w:rsid w:val="00AA210C"/>
    <w:rsid w:val="00AA2275"/>
    <w:rsid w:val="00AA2472"/>
    <w:rsid w:val="00AA27F7"/>
    <w:rsid w:val="00AA29F2"/>
    <w:rsid w:val="00AA2CD8"/>
    <w:rsid w:val="00AA2D01"/>
    <w:rsid w:val="00AA2FDC"/>
    <w:rsid w:val="00AA30A2"/>
    <w:rsid w:val="00AA3354"/>
    <w:rsid w:val="00AA34E4"/>
    <w:rsid w:val="00AA3531"/>
    <w:rsid w:val="00AA3927"/>
    <w:rsid w:val="00AA3B44"/>
    <w:rsid w:val="00AA3B75"/>
    <w:rsid w:val="00AA3BBE"/>
    <w:rsid w:val="00AA3F33"/>
    <w:rsid w:val="00AA3FF1"/>
    <w:rsid w:val="00AA458F"/>
    <w:rsid w:val="00AA461D"/>
    <w:rsid w:val="00AA4757"/>
    <w:rsid w:val="00AA4AD5"/>
    <w:rsid w:val="00AA4B1B"/>
    <w:rsid w:val="00AA5144"/>
    <w:rsid w:val="00AA53BC"/>
    <w:rsid w:val="00AA5584"/>
    <w:rsid w:val="00AA5903"/>
    <w:rsid w:val="00AA5A50"/>
    <w:rsid w:val="00AA6026"/>
    <w:rsid w:val="00AA6206"/>
    <w:rsid w:val="00AA630A"/>
    <w:rsid w:val="00AA69EF"/>
    <w:rsid w:val="00AA6A93"/>
    <w:rsid w:val="00AA6B64"/>
    <w:rsid w:val="00AA6D60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5A4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7E7"/>
    <w:rsid w:val="00AB492C"/>
    <w:rsid w:val="00AB4B78"/>
    <w:rsid w:val="00AB4C64"/>
    <w:rsid w:val="00AB513E"/>
    <w:rsid w:val="00AB53BA"/>
    <w:rsid w:val="00AB57AD"/>
    <w:rsid w:val="00AB583A"/>
    <w:rsid w:val="00AB642C"/>
    <w:rsid w:val="00AB64B8"/>
    <w:rsid w:val="00AB7134"/>
    <w:rsid w:val="00AB745B"/>
    <w:rsid w:val="00AB74CC"/>
    <w:rsid w:val="00AB76D5"/>
    <w:rsid w:val="00AB7787"/>
    <w:rsid w:val="00AB78AC"/>
    <w:rsid w:val="00AC0166"/>
    <w:rsid w:val="00AC06BF"/>
    <w:rsid w:val="00AC0825"/>
    <w:rsid w:val="00AC1191"/>
    <w:rsid w:val="00AC1281"/>
    <w:rsid w:val="00AC1500"/>
    <w:rsid w:val="00AC1A0A"/>
    <w:rsid w:val="00AC1C9F"/>
    <w:rsid w:val="00AC26FA"/>
    <w:rsid w:val="00AC2A0C"/>
    <w:rsid w:val="00AC2D4E"/>
    <w:rsid w:val="00AC2DA4"/>
    <w:rsid w:val="00AC3084"/>
    <w:rsid w:val="00AC33C9"/>
    <w:rsid w:val="00AC33F7"/>
    <w:rsid w:val="00AC3431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5B93"/>
    <w:rsid w:val="00AC60B0"/>
    <w:rsid w:val="00AC61B3"/>
    <w:rsid w:val="00AC63F4"/>
    <w:rsid w:val="00AC6521"/>
    <w:rsid w:val="00AC690A"/>
    <w:rsid w:val="00AC6D0A"/>
    <w:rsid w:val="00AC723D"/>
    <w:rsid w:val="00AC7615"/>
    <w:rsid w:val="00AC7949"/>
    <w:rsid w:val="00AD0406"/>
    <w:rsid w:val="00AD06C1"/>
    <w:rsid w:val="00AD0C3A"/>
    <w:rsid w:val="00AD12BD"/>
    <w:rsid w:val="00AD163D"/>
    <w:rsid w:val="00AD1BF3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04F"/>
    <w:rsid w:val="00AD6A52"/>
    <w:rsid w:val="00AD6C38"/>
    <w:rsid w:val="00AD6C7F"/>
    <w:rsid w:val="00AD70C9"/>
    <w:rsid w:val="00AD724E"/>
    <w:rsid w:val="00AD732B"/>
    <w:rsid w:val="00AD7346"/>
    <w:rsid w:val="00AD75A6"/>
    <w:rsid w:val="00AD788F"/>
    <w:rsid w:val="00AD7927"/>
    <w:rsid w:val="00AD7B8B"/>
    <w:rsid w:val="00AE0D23"/>
    <w:rsid w:val="00AE0E9E"/>
    <w:rsid w:val="00AE1418"/>
    <w:rsid w:val="00AE14B7"/>
    <w:rsid w:val="00AE1606"/>
    <w:rsid w:val="00AE18E9"/>
    <w:rsid w:val="00AE1EFD"/>
    <w:rsid w:val="00AE202D"/>
    <w:rsid w:val="00AE2205"/>
    <w:rsid w:val="00AE232B"/>
    <w:rsid w:val="00AE23AC"/>
    <w:rsid w:val="00AE24C9"/>
    <w:rsid w:val="00AE268B"/>
    <w:rsid w:val="00AE2730"/>
    <w:rsid w:val="00AE2BFE"/>
    <w:rsid w:val="00AE2E18"/>
    <w:rsid w:val="00AE3004"/>
    <w:rsid w:val="00AE31B1"/>
    <w:rsid w:val="00AE3211"/>
    <w:rsid w:val="00AE3528"/>
    <w:rsid w:val="00AE37E9"/>
    <w:rsid w:val="00AE3CE1"/>
    <w:rsid w:val="00AE4557"/>
    <w:rsid w:val="00AE456C"/>
    <w:rsid w:val="00AE482F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75A"/>
    <w:rsid w:val="00AE5802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7EF"/>
    <w:rsid w:val="00AE7992"/>
    <w:rsid w:val="00AF00EE"/>
    <w:rsid w:val="00AF04B2"/>
    <w:rsid w:val="00AF0508"/>
    <w:rsid w:val="00AF0801"/>
    <w:rsid w:val="00AF0987"/>
    <w:rsid w:val="00AF0AF0"/>
    <w:rsid w:val="00AF0BA8"/>
    <w:rsid w:val="00AF0E62"/>
    <w:rsid w:val="00AF1414"/>
    <w:rsid w:val="00AF28B0"/>
    <w:rsid w:val="00AF2C91"/>
    <w:rsid w:val="00AF2DED"/>
    <w:rsid w:val="00AF3978"/>
    <w:rsid w:val="00AF3C80"/>
    <w:rsid w:val="00AF3C8C"/>
    <w:rsid w:val="00AF41FC"/>
    <w:rsid w:val="00AF44F2"/>
    <w:rsid w:val="00AF457C"/>
    <w:rsid w:val="00AF4648"/>
    <w:rsid w:val="00AF4853"/>
    <w:rsid w:val="00AF4BC1"/>
    <w:rsid w:val="00AF5021"/>
    <w:rsid w:val="00AF5235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1B"/>
    <w:rsid w:val="00B002BA"/>
    <w:rsid w:val="00B00306"/>
    <w:rsid w:val="00B00858"/>
    <w:rsid w:val="00B0087F"/>
    <w:rsid w:val="00B00944"/>
    <w:rsid w:val="00B00D62"/>
    <w:rsid w:val="00B010D3"/>
    <w:rsid w:val="00B010DD"/>
    <w:rsid w:val="00B01670"/>
    <w:rsid w:val="00B01884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AA4"/>
    <w:rsid w:val="00B04D36"/>
    <w:rsid w:val="00B04F11"/>
    <w:rsid w:val="00B054CE"/>
    <w:rsid w:val="00B05688"/>
    <w:rsid w:val="00B05E47"/>
    <w:rsid w:val="00B05F5F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D55"/>
    <w:rsid w:val="00B07F35"/>
    <w:rsid w:val="00B1093D"/>
    <w:rsid w:val="00B10BD1"/>
    <w:rsid w:val="00B10C31"/>
    <w:rsid w:val="00B111BF"/>
    <w:rsid w:val="00B114C4"/>
    <w:rsid w:val="00B11882"/>
    <w:rsid w:val="00B11C13"/>
    <w:rsid w:val="00B11D57"/>
    <w:rsid w:val="00B11E29"/>
    <w:rsid w:val="00B11F2E"/>
    <w:rsid w:val="00B11F76"/>
    <w:rsid w:val="00B12498"/>
    <w:rsid w:val="00B1282D"/>
    <w:rsid w:val="00B12F78"/>
    <w:rsid w:val="00B13110"/>
    <w:rsid w:val="00B137AD"/>
    <w:rsid w:val="00B137BE"/>
    <w:rsid w:val="00B137D3"/>
    <w:rsid w:val="00B137EA"/>
    <w:rsid w:val="00B1388A"/>
    <w:rsid w:val="00B13930"/>
    <w:rsid w:val="00B13BE5"/>
    <w:rsid w:val="00B13F1F"/>
    <w:rsid w:val="00B13F5C"/>
    <w:rsid w:val="00B146A7"/>
    <w:rsid w:val="00B147CC"/>
    <w:rsid w:val="00B14B30"/>
    <w:rsid w:val="00B14DE2"/>
    <w:rsid w:val="00B15085"/>
    <w:rsid w:val="00B150B5"/>
    <w:rsid w:val="00B15141"/>
    <w:rsid w:val="00B151C6"/>
    <w:rsid w:val="00B1537F"/>
    <w:rsid w:val="00B153A6"/>
    <w:rsid w:val="00B15A0F"/>
    <w:rsid w:val="00B15C5C"/>
    <w:rsid w:val="00B1629E"/>
    <w:rsid w:val="00B16562"/>
    <w:rsid w:val="00B167A6"/>
    <w:rsid w:val="00B169F8"/>
    <w:rsid w:val="00B16AE9"/>
    <w:rsid w:val="00B16B5F"/>
    <w:rsid w:val="00B16CC3"/>
    <w:rsid w:val="00B16E40"/>
    <w:rsid w:val="00B1736C"/>
    <w:rsid w:val="00B17475"/>
    <w:rsid w:val="00B17744"/>
    <w:rsid w:val="00B20057"/>
    <w:rsid w:val="00B20383"/>
    <w:rsid w:val="00B2043A"/>
    <w:rsid w:val="00B20846"/>
    <w:rsid w:val="00B208F6"/>
    <w:rsid w:val="00B20E2B"/>
    <w:rsid w:val="00B21016"/>
    <w:rsid w:val="00B215F9"/>
    <w:rsid w:val="00B217E4"/>
    <w:rsid w:val="00B21A0D"/>
    <w:rsid w:val="00B21A49"/>
    <w:rsid w:val="00B21CA7"/>
    <w:rsid w:val="00B21D72"/>
    <w:rsid w:val="00B21D85"/>
    <w:rsid w:val="00B21DF7"/>
    <w:rsid w:val="00B21DF9"/>
    <w:rsid w:val="00B2251A"/>
    <w:rsid w:val="00B22803"/>
    <w:rsid w:val="00B233A9"/>
    <w:rsid w:val="00B239CC"/>
    <w:rsid w:val="00B23CC4"/>
    <w:rsid w:val="00B24784"/>
    <w:rsid w:val="00B24F49"/>
    <w:rsid w:val="00B25258"/>
    <w:rsid w:val="00B253EA"/>
    <w:rsid w:val="00B25408"/>
    <w:rsid w:val="00B254EC"/>
    <w:rsid w:val="00B25585"/>
    <w:rsid w:val="00B25688"/>
    <w:rsid w:val="00B2585E"/>
    <w:rsid w:val="00B25A70"/>
    <w:rsid w:val="00B25BD8"/>
    <w:rsid w:val="00B25D3D"/>
    <w:rsid w:val="00B25E1D"/>
    <w:rsid w:val="00B25F0A"/>
    <w:rsid w:val="00B25F9A"/>
    <w:rsid w:val="00B2613A"/>
    <w:rsid w:val="00B26945"/>
    <w:rsid w:val="00B269CE"/>
    <w:rsid w:val="00B27277"/>
    <w:rsid w:val="00B2757B"/>
    <w:rsid w:val="00B27B29"/>
    <w:rsid w:val="00B27BA9"/>
    <w:rsid w:val="00B27C5E"/>
    <w:rsid w:val="00B27D54"/>
    <w:rsid w:val="00B305C0"/>
    <w:rsid w:val="00B305F9"/>
    <w:rsid w:val="00B31447"/>
    <w:rsid w:val="00B3166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193"/>
    <w:rsid w:val="00B35212"/>
    <w:rsid w:val="00B35284"/>
    <w:rsid w:val="00B352CE"/>
    <w:rsid w:val="00B3539A"/>
    <w:rsid w:val="00B35CB3"/>
    <w:rsid w:val="00B35E56"/>
    <w:rsid w:val="00B35F8E"/>
    <w:rsid w:val="00B36A46"/>
    <w:rsid w:val="00B37121"/>
    <w:rsid w:val="00B37235"/>
    <w:rsid w:val="00B3729C"/>
    <w:rsid w:val="00B4003E"/>
    <w:rsid w:val="00B40292"/>
    <w:rsid w:val="00B406B2"/>
    <w:rsid w:val="00B40984"/>
    <w:rsid w:val="00B409B7"/>
    <w:rsid w:val="00B40D73"/>
    <w:rsid w:val="00B411A3"/>
    <w:rsid w:val="00B412CB"/>
    <w:rsid w:val="00B41351"/>
    <w:rsid w:val="00B413E1"/>
    <w:rsid w:val="00B415EF"/>
    <w:rsid w:val="00B41A84"/>
    <w:rsid w:val="00B41B34"/>
    <w:rsid w:val="00B42378"/>
    <w:rsid w:val="00B427E4"/>
    <w:rsid w:val="00B42879"/>
    <w:rsid w:val="00B42B9A"/>
    <w:rsid w:val="00B42C78"/>
    <w:rsid w:val="00B430D3"/>
    <w:rsid w:val="00B432D4"/>
    <w:rsid w:val="00B4340E"/>
    <w:rsid w:val="00B43787"/>
    <w:rsid w:val="00B437BD"/>
    <w:rsid w:val="00B4383C"/>
    <w:rsid w:val="00B43985"/>
    <w:rsid w:val="00B439FA"/>
    <w:rsid w:val="00B43B0B"/>
    <w:rsid w:val="00B43D4D"/>
    <w:rsid w:val="00B44069"/>
    <w:rsid w:val="00B440CF"/>
    <w:rsid w:val="00B441BE"/>
    <w:rsid w:val="00B443C5"/>
    <w:rsid w:val="00B4485B"/>
    <w:rsid w:val="00B44D81"/>
    <w:rsid w:val="00B4500C"/>
    <w:rsid w:val="00B45013"/>
    <w:rsid w:val="00B45385"/>
    <w:rsid w:val="00B455F6"/>
    <w:rsid w:val="00B458D3"/>
    <w:rsid w:val="00B45A61"/>
    <w:rsid w:val="00B45AAE"/>
    <w:rsid w:val="00B460A0"/>
    <w:rsid w:val="00B461C8"/>
    <w:rsid w:val="00B462D6"/>
    <w:rsid w:val="00B46347"/>
    <w:rsid w:val="00B46AA4"/>
    <w:rsid w:val="00B46BBB"/>
    <w:rsid w:val="00B47036"/>
    <w:rsid w:val="00B47784"/>
    <w:rsid w:val="00B4783F"/>
    <w:rsid w:val="00B47CEF"/>
    <w:rsid w:val="00B47E6A"/>
    <w:rsid w:val="00B502AF"/>
    <w:rsid w:val="00B502D9"/>
    <w:rsid w:val="00B502E8"/>
    <w:rsid w:val="00B50445"/>
    <w:rsid w:val="00B504F7"/>
    <w:rsid w:val="00B50A64"/>
    <w:rsid w:val="00B50BA6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C3"/>
    <w:rsid w:val="00B52BFC"/>
    <w:rsid w:val="00B52EA6"/>
    <w:rsid w:val="00B53591"/>
    <w:rsid w:val="00B53C0B"/>
    <w:rsid w:val="00B53EC2"/>
    <w:rsid w:val="00B53EF5"/>
    <w:rsid w:val="00B53F61"/>
    <w:rsid w:val="00B5428C"/>
    <w:rsid w:val="00B54381"/>
    <w:rsid w:val="00B543E9"/>
    <w:rsid w:val="00B54759"/>
    <w:rsid w:val="00B5475E"/>
    <w:rsid w:val="00B54989"/>
    <w:rsid w:val="00B54A96"/>
    <w:rsid w:val="00B54DAD"/>
    <w:rsid w:val="00B553CF"/>
    <w:rsid w:val="00B55517"/>
    <w:rsid w:val="00B555B8"/>
    <w:rsid w:val="00B55ACA"/>
    <w:rsid w:val="00B55CE0"/>
    <w:rsid w:val="00B56023"/>
    <w:rsid w:val="00B5612F"/>
    <w:rsid w:val="00B566E0"/>
    <w:rsid w:val="00B5685D"/>
    <w:rsid w:val="00B56DDB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395"/>
    <w:rsid w:val="00B634C4"/>
    <w:rsid w:val="00B63870"/>
    <w:rsid w:val="00B63CC1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9F0"/>
    <w:rsid w:val="00B65A2A"/>
    <w:rsid w:val="00B65D1C"/>
    <w:rsid w:val="00B65FEC"/>
    <w:rsid w:val="00B660B7"/>
    <w:rsid w:val="00B66331"/>
    <w:rsid w:val="00B6633C"/>
    <w:rsid w:val="00B664EC"/>
    <w:rsid w:val="00B66758"/>
    <w:rsid w:val="00B66801"/>
    <w:rsid w:val="00B669F5"/>
    <w:rsid w:val="00B66A75"/>
    <w:rsid w:val="00B66FF7"/>
    <w:rsid w:val="00B67126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298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667"/>
    <w:rsid w:val="00B758C6"/>
    <w:rsid w:val="00B75ED2"/>
    <w:rsid w:val="00B76727"/>
    <w:rsid w:val="00B768B5"/>
    <w:rsid w:val="00B76CD5"/>
    <w:rsid w:val="00B77062"/>
    <w:rsid w:val="00B7709F"/>
    <w:rsid w:val="00B774CC"/>
    <w:rsid w:val="00B77632"/>
    <w:rsid w:val="00B77ACE"/>
    <w:rsid w:val="00B77B98"/>
    <w:rsid w:val="00B77D8A"/>
    <w:rsid w:val="00B8053A"/>
    <w:rsid w:val="00B8053B"/>
    <w:rsid w:val="00B80795"/>
    <w:rsid w:val="00B80CAD"/>
    <w:rsid w:val="00B80D06"/>
    <w:rsid w:val="00B80F5B"/>
    <w:rsid w:val="00B81009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E3E"/>
    <w:rsid w:val="00B82ED6"/>
    <w:rsid w:val="00B82EEF"/>
    <w:rsid w:val="00B830F7"/>
    <w:rsid w:val="00B8321E"/>
    <w:rsid w:val="00B83AC3"/>
    <w:rsid w:val="00B83D8E"/>
    <w:rsid w:val="00B83DF6"/>
    <w:rsid w:val="00B8408E"/>
    <w:rsid w:val="00B84920"/>
    <w:rsid w:val="00B84BE8"/>
    <w:rsid w:val="00B84CFA"/>
    <w:rsid w:val="00B8502C"/>
    <w:rsid w:val="00B85E03"/>
    <w:rsid w:val="00B85EEF"/>
    <w:rsid w:val="00B85F67"/>
    <w:rsid w:val="00B86557"/>
    <w:rsid w:val="00B86734"/>
    <w:rsid w:val="00B8692C"/>
    <w:rsid w:val="00B86BDC"/>
    <w:rsid w:val="00B86C35"/>
    <w:rsid w:val="00B86CD4"/>
    <w:rsid w:val="00B86DC9"/>
    <w:rsid w:val="00B8706E"/>
    <w:rsid w:val="00B87143"/>
    <w:rsid w:val="00B87211"/>
    <w:rsid w:val="00B872BD"/>
    <w:rsid w:val="00B874FB"/>
    <w:rsid w:val="00B8769E"/>
    <w:rsid w:val="00B90516"/>
    <w:rsid w:val="00B90CE3"/>
    <w:rsid w:val="00B90DC8"/>
    <w:rsid w:val="00B90E5F"/>
    <w:rsid w:val="00B911A5"/>
    <w:rsid w:val="00B91356"/>
    <w:rsid w:val="00B917B0"/>
    <w:rsid w:val="00B91DF0"/>
    <w:rsid w:val="00B91E0F"/>
    <w:rsid w:val="00B91F1C"/>
    <w:rsid w:val="00B926E0"/>
    <w:rsid w:val="00B928B6"/>
    <w:rsid w:val="00B92A14"/>
    <w:rsid w:val="00B92DBB"/>
    <w:rsid w:val="00B93042"/>
    <w:rsid w:val="00B934A9"/>
    <w:rsid w:val="00B93B55"/>
    <w:rsid w:val="00B93C36"/>
    <w:rsid w:val="00B93E5F"/>
    <w:rsid w:val="00B93F6B"/>
    <w:rsid w:val="00B94054"/>
    <w:rsid w:val="00B9422F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322"/>
    <w:rsid w:val="00B967D6"/>
    <w:rsid w:val="00B96A58"/>
    <w:rsid w:val="00B96ABF"/>
    <w:rsid w:val="00B96CBF"/>
    <w:rsid w:val="00B96CF0"/>
    <w:rsid w:val="00B96DA2"/>
    <w:rsid w:val="00B97585"/>
    <w:rsid w:val="00B977E6"/>
    <w:rsid w:val="00B97B85"/>
    <w:rsid w:val="00BA067F"/>
    <w:rsid w:val="00BA0827"/>
    <w:rsid w:val="00BA0883"/>
    <w:rsid w:val="00BA0EBA"/>
    <w:rsid w:val="00BA13E0"/>
    <w:rsid w:val="00BA17C4"/>
    <w:rsid w:val="00BA1C20"/>
    <w:rsid w:val="00BA1E0C"/>
    <w:rsid w:val="00BA270E"/>
    <w:rsid w:val="00BA2729"/>
    <w:rsid w:val="00BA283C"/>
    <w:rsid w:val="00BA2847"/>
    <w:rsid w:val="00BA2A31"/>
    <w:rsid w:val="00BA2AEB"/>
    <w:rsid w:val="00BA2DED"/>
    <w:rsid w:val="00BA2E12"/>
    <w:rsid w:val="00BA2E29"/>
    <w:rsid w:val="00BA3129"/>
    <w:rsid w:val="00BA3623"/>
    <w:rsid w:val="00BA3909"/>
    <w:rsid w:val="00BA3974"/>
    <w:rsid w:val="00BA3CC9"/>
    <w:rsid w:val="00BA3F29"/>
    <w:rsid w:val="00BA40BE"/>
    <w:rsid w:val="00BA441C"/>
    <w:rsid w:val="00BA48E0"/>
    <w:rsid w:val="00BA4C24"/>
    <w:rsid w:val="00BA4E10"/>
    <w:rsid w:val="00BA4EB2"/>
    <w:rsid w:val="00BA5346"/>
    <w:rsid w:val="00BA54FB"/>
    <w:rsid w:val="00BA5619"/>
    <w:rsid w:val="00BA580D"/>
    <w:rsid w:val="00BA5B1B"/>
    <w:rsid w:val="00BA5C97"/>
    <w:rsid w:val="00BA5EFB"/>
    <w:rsid w:val="00BA6282"/>
    <w:rsid w:val="00BA659A"/>
    <w:rsid w:val="00BA68C1"/>
    <w:rsid w:val="00BA6BE1"/>
    <w:rsid w:val="00BA6CFD"/>
    <w:rsid w:val="00BA6E7E"/>
    <w:rsid w:val="00BA70E9"/>
    <w:rsid w:val="00BA73D7"/>
    <w:rsid w:val="00BA7423"/>
    <w:rsid w:val="00BA7541"/>
    <w:rsid w:val="00BA7576"/>
    <w:rsid w:val="00BA758B"/>
    <w:rsid w:val="00BA7688"/>
    <w:rsid w:val="00BA7814"/>
    <w:rsid w:val="00BA7963"/>
    <w:rsid w:val="00BA7EB0"/>
    <w:rsid w:val="00BB0481"/>
    <w:rsid w:val="00BB04D0"/>
    <w:rsid w:val="00BB0528"/>
    <w:rsid w:val="00BB070E"/>
    <w:rsid w:val="00BB0B3E"/>
    <w:rsid w:val="00BB0D75"/>
    <w:rsid w:val="00BB0FE6"/>
    <w:rsid w:val="00BB1211"/>
    <w:rsid w:val="00BB1393"/>
    <w:rsid w:val="00BB16E8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5FB"/>
    <w:rsid w:val="00BB365A"/>
    <w:rsid w:val="00BB388B"/>
    <w:rsid w:val="00BB3942"/>
    <w:rsid w:val="00BB3E68"/>
    <w:rsid w:val="00BB3F4C"/>
    <w:rsid w:val="00BB3F8F"/>
    <w:rsid w:val="00BB3FE9"/>
    <w:rsid w:val="00BB424D"/>
    <w:rsid w:val="00BB4A42"/>
    <w:rsid w:val="00BB525A"/>
    <w:rsid w:val="00BB5321"/>
    <w:rsid w:val="00BB55E6"/>
    <w:rsid w:val="00BB56F2"/>
    <w:rsid w:val="00BB56F3"/>
    <w:rsid w:val="00BB6037"/>
    <w:rsid w:val="00BB61DC"/>
    <w:rsid w:val="00BB62A9"/>
    <w:rsid w:val="00BB6431"/>
    <w:rsid w:val="00BB6472"/>
    <w:rsid w:val="00BB6661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0F"/>
    <w:rsid w:val="00BC1EF1"/>
    <w:rsid w:val="00BC201A"/>
    <w:rsid w:val="00BC20D2"/>
    <w:rsid w:val="00BC2126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0B9"/>
    <w:rsid w:val="00BC499E"/>
    <w:rsid w:val="00BC4ADC"/>
    <w:rsid w:val="00BC4D1F"/>
    <w:rsid w:val="00BC52B4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00C"/>
    <w:rsid w:val="00BD140B"/>
    <w:rsid w:val="00BD1624"/>
    <w:rsid w:val="00BD1A67"/>
    <w:rsid w:val="00BD238C"/>
    <w:rsid w:val="00BD2869"/>
    <w:rsid w:val="00BD2A08"/>
    <w:rsid w:val="00BD2CED"/>
    <w:rsid w:val="00BD2E66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4F5F"/>
    <w:rsid w:val="00BD5A26"/>
    <w:rsid w:val="00BD5CD4"/>
    <w:rsid w:val="00BD5FA4"/>
    <w:rsid w:val="00BD616D"/>
    <w:rsid w:val="00BD6509"/>
    <w:rsid w:val="00BD689C"/>
    <w:rsid w:val="00BD6A22"/>
    <w:rsid w:val="00BD6BB1"/>
    <w:rsid w:val="00BD6D88"/>
    <w:rsid w:val="00BD6DF9"/>
    <w:rsid w:val="00BD7413"/>
    <w:rsid w:val="00BD782C"/>
    <w:rsid w:val="00BD7927"/>
    <w:rsid w:val="00BD7A82"/>
    <w:rsid w:val="00BD7F9E"/>
    <w:rsid w:val="00BE02A3"/>
    <w:rsid w:val="00BE0695"/>
    <w:rsid w:val="00BE072F"/>
    <w:rsid w:val="00BE0FCB"/>
    <w:rsid w:val="00BE1382"/>
    <w:rsid w:val="00BE13B8"/>
    <w:rsid w:val="00BE16C6"/>
    <w:rsid w:val="00BE1703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2F37"/>
    <w:rsid w:val="00BE312F"/>
    <w:rsid w:val="00BE35D1"/>
    <w:rsid w:val="00BE3E52"/>
    <w:rsid w:val="00BE3EA0"/>
    <w:rsid w:val="00BE403F"/>
    <w:rsid w:val="00BE4376"/>
    <w:rsid w:val="00BE4593"/>
    <w:rsid w:val="00BE475F"/>
    <w:rsid w:val="00BE4E4C"/>
    <w:rsid w:val="00BE5164"/>
    <w:rsid w:val="00BE51C6"/>
    <w:rsid w:val="00BE5519"/>
    <w:rsid w:val="00BE5622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90"/>
    <w:rsid w:val="00BF12B0"/>
    <w:rsid w:val="00BF1309"/>
    <w:rsid w:val="00BF1A29"/>
    <w:rsid w:val="00BF1DF1"/>
    <w:rsid w:val="00BF204A"/>
    <w:rsid w:val="00BF21AD"/>
    <w:rsid w:val="00BF220D"/>
    <w:rsid w:val="00BF2372"/>
    <w:rsid w:val="00BF2817"/>
    <w:rsid w:val="00BF2A22"/>
    <w:rsid w:val="00BF300F"/>
    <w:rsid w:val="00BF31CB"/>
    <w:rsid w:val="00BF3615"/>
    <w:rsid w:val="00BF3BCB"/>
    <w:rsid w:val="00BF3C10"/>
    <w:rsid w:val="00BF3E35"/>
    <w:rsid w:val="00BF3E99"/>
    <w:rsid w:val="00BF3EDF"/>
    <w:rsid w:val="00BF3FFA"/>
    <w:rsid w:val="00BF41CF"/>
    <w:rsid w:val="00BF43E6"/>
    <w:rsid w:val="00BF46F1"/>
    <w:rsid w:val="00BF493C"/>
    <w:rsid w:val="00BF4B69"/>
    <w:rsid w:val="00BF56A8"/>
    <w:rsid w:val="00BF60E3"/>
    <w:rsid w:val="00BF61AC"/>
    <w:rsid w:val="00BF6C19"/>
    <w:rsid w:val="00BF6E7B"/>
    <w:rsid w:val="00BF6FBF"/>
    <w:rsid w:val="00BF6FFA"/>
    <w:rsid w:val="00BF70A1"/>
    <w:rsid w:val="00BF70F8"/>
    <w:rsid w:val="00BF7B97"/>
    <w:rsid w:val="00BF7C67"/>
    <w:rsid w:val="00BF7D39"/>
    <w:rsid w:val="00BF7D43"/>
    <w:rsid w:val="00C00881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628"/>
    <w:rsid w:val="00C039B6"/>
    <w:rsid w:val="00C03B7B"/>
    <w:rsid w:val="00C03CF4"/>
    <w:rsid w:val="00C04591"/>
    <w:rsid w:val="00C04BAA"/>
    <w:rsid w:val="00C04CAF"/>
    <w:rsid w:val="00C053DB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6FFC"/>
    <w:rsid w:val="00C071C6"/>
    <w:rsid w:val="00C07A6C"/>
    <w:rsid w:val="00C07AE3"/>
    <w:rsid w:val="00C07AE4"/>
    <w:rsid w:val="00C07C81"/>
    <w:rsid w:val="00C07D3E"/>
    <w:rsid w:val="00C10296"/>
    <w:rsid w:val="00C10599"/>
    <w:rsid w:val="00C106DF"/>
    <w:rsid w:val="00C10857"/>
    <w:rsid w:val="00C10A3B"/>
    <w:rsid w:val="00C110AB"/>
    <w:rsid w:val="00C1114F"/>
    <w:rsid w:val="00C11183"/>
    <w:rsid w:val="00C11197"/>
    <w:rsid w:val="00C1150F"/>
    <w:rsid w:val="00C11C33"/>
    <w:rsid w:val="00C11C73"/>
    <w:rsid w:val="00C11FE5"/>
    <w:rsid w:val="00C11FF6"/>
    <w:rsid w:val="00C120E0"/>
    <w:rsid w:val="00C124FB"/>
    <w:rsid w:val="00C1286D"/>
    <w:rsid w:val="00C12CB5"/>
    <w:rsid w:val="00C12E3C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A63"/>
    <w:rsid w:val="00C14C0C"/>
    <w:rsid w:val="00C15135"/>
    <w:rsid w:val="00C153DD"/>
    <w:rsid w:val="00C159ED"/>
    <w:rsid w:val="00C15FFF"/>
    <w:rsid w:val="00C1662C"/>
    <w:rsid w:val="00C16E99"/>
    <w:rsid w:val="00C17099"/>
    <w:rsid w:val="00C1733B"/>
    <w:rsid w:val="00C17405"/>
    <w:rsid w:val="00C1741D"/>
    <w:rsid w:val="00C174EC"/>
    <w:rsid w:val="00C17593"/>
    <w:rsid w:val="00C1792D"/>
    <w:rsid w:val="00C17BE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1E09"/>
    <w:rsid w:val="00C222CF"/>
    <w:rsid w:val="00C223DE"/>
    <w:rsid w:val="00C2288B"/>
    <w:rsid w:val="00C232DD"/>
    <w:rsid w:val="00C236CC"/>
    <w:rsid w:val="00C2423A"/>
    <w:rsid w:val="00C24399"/>
    <w:rsid w:val="00C243D1"/>
    <w:rsid w:val="00C24BCD"/>
    <w:rsid w:val="00C24CA2"/>
    <w:rsid w:val="00C24EE5"/>
    <w:rsid w:val="00C24F34"/>
    <w:rsid w:val="00C24F74"/>
    <w:rsid w:val="00C250CF"/>
    <w:rsid w:val="00C2544D"/>
    <w:rsid w:val="00C254EB"/>
    <w:rsid w:val="00C255D5"/>
    <w:rsid w:val="00C25808"/>
    <w:rsid w:val="00C25900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8F8"/>
    <w:rsid w:val="00C339DE"/>
    <w:rsid w:val="00C33AA7"/>
    <w:rsid w:val="00C33B5B"/>
    <w:rsid w:val="00C33DCE"/>
    <w:rsid w:val="00C342B6"/>
    <w:rsid w:val="00C3455F"/>
    <w:rsid w:val="00C3463A"/>
    <w:rsid w:val="00C346BB"/>
    <w:rsid w:val="00C346C1"/>
    <w:rsid w:val="00C3488A"/>
    <w:rsid w:val="00C34C05"/>
    <w:rsid w:val="00C34DD9"/>
    <w:rsid w:val="00C352D1"/>
    <w:rsid w:val="00C35576"/>
    <w:rsid w:val="00C3566B"/>
    <w:rsid w:val="00C35A42"/>
    <w:rsid w:val="00C35A75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FD3"/>
    <w:rsid w:val="00C413FE"/>
    <w:rsid w:val="00C41634"/>
    <w:rsid w:val="00C41C62"/>
    <w:rsid w:val="00C42130"/>
    <w:rsid w:val="00C4214B"/>
    <w:rsid w:val="00C42784"/>
    <w:rsid w:val="00C429D4"/>
    <w:rsid w:val="00C429E1"/>
    <w:rsid w:val="00C4346C"/>
    <w:rsid w:val="00C439C5"/>
    <w:rsid w:val="00C439F0"/>
    <w:rsid w:val="00C43C30"/>
    <w:rsid w:val="00C43CE7"/>
    <w:rsid w:val="00C44189"/>
    <w:rsid w:val="00C44416"/>
    <w:rsid w:val="00C4451B"/>
    <w:rsid w:val="00C445F4"/>
    <w:rsid w:val="00C44626"/>
    <w:rsid w:val="00C4464F"/>
    <w:rsid w:val="00C447FB"/>
    <w:rsid w:val="00C44ADA"/>
    <w:rsid w:val="00C450DB"/>
    <w:rsid w:val="00C45A9C"/>
    <w:rsid w:val="00C45B3D"/>
    <w:rsid w:val="00C45EEB"/>
    <w:rsid w:val="00C466A6"/>
    <w:rsid w:val="00C466EC"/>
    <w:rsid w:val="00C466F1"/>
    <w:rsid w:val="00C46B53"/>
    <w:rsid w:val="00C470AA"/>
    <w:rsid w:val="00C470E9"/>
    <w:rsid w:val="00C47334"/>
    <w:rsid w:val="00C4734C"/>
    <w:rsid w:val="00C4740A"/>
    <w:rsid w:val="00C47838"/>
    <w:rsid w:val="00C47AE8"/>
    <w:rsid w:val="00C47B8F"/>
    <w:rsid w:val="00C508B7"/>
    <w:rsid w:val="00C5174F"/>
    <w:rsid w:val="00C51957"/>
    <w:rsid w:val="00C51A7B"/>
    <w:rsid w:val="00C51D11"/>
    <w:rsid w:val="00C5257E"/>
    <w:rsid w:val="00C52A41"/>
    <w:rsid w:val="00C52A73"/>
    <w:rsid w:val="00C52AAB"/>
    <w:rsid w:val="00C531B4"/>
    <w:rsid w:val="00C532F9"/>
    <w:rsid w:val="00C53511"/>
    <w:rsid w:val="00C5357C"/>
    <w:rsid w:val="00C53D13"/>
    <w:rsid w:val="00C53E22"/>
    <w:rsid w:val="00C5430E"/>
    <w:rsid w:val="00C54C62"/>
    <w:rsid w:val="00C55941"/>
    <w:rsid w:val="00C55ADC"/>
    <w:rsid w:val="00C55CE2"/>
    <w:rsid w:val="00C55E52"/>
    <w:rsid w:val="00C5638E"/>
    <w:rsid w:val="00C56491"/>
    <w:rsid w:val="00C5666E"/>
    <w:rsid w:val="00C56918"/>
    <w:rsid w:val="00C569CA"/>
    <w:rsid w:val="00C56C48"/>
    <w:rsid w:val="00C5707E"/>
    <w:rsid w:val="00C57A4B"/>
    <w:rsid w:val="00C57CC6"/>
    <w:rsid w:val="00C60002"/>
    <w:rsid w:val="00C601EB"/>
    <w:rsid w:val="00C603F8"/>
    <w:rsid w:val="00C60487"/>
    <w:rsid w:val="00C60EC1"/>
    <w:rsid w:val="00C60FFC"/>
    <w:rsid w:val="00C6115A"/>
    <w:rsid w:val="00C6119C"/>
    <w:rsid w:val="00C61B02"/>
    <w:rsid w:val="00C61FD6"/>
    <w:rsid w:val="00C62027"/>
    <w:rsid w:val="00C62163"/>
    <w:rsid w:val="00C62484"/>
    <w:rsid w:val="00C62997"/>
    <w:rsid w:val="00C62BE7"/>
    <w:rsid w:val="00C62C31"/>
    <w:rsid w:val="00C62FB5"/>
    <w:rsid w:val="00C633AB"/>
    <w:rsid w:val="00C6343A"/>
    <w:rsid w:val="00C6396A"/>
    <w:rsid w:val="00C6419F"/>
    <w:rsid w:val="00C64376"/>
    <w:rsid w:val="00C645DC"/>
    <w:rsid w:val="00C64626"/>
    <w:rsid w:val="00C64849"/>
    <w:rsid w:val="00C64958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A55"/>
    <w:rsid w:val="00C70B8C"/>
    <w:rsid w:val="00C71468"/>
    <w:rsid w:val="00C719E5"/>
    <w:rsid w:val="00C7238B"/>
    <w:rsid w:val="00C723AF"/>
    <w:rsid w:val="00C723F3"/>
    <w:rsid w:val="00C72750"/>
    <w:rsid w:val="00C72953"/>
    <w:rsid w:val="00C72D15"/>
    <w:rsid w:val="00C72EF5"/>
    <w:rsid w:val="00C7305F"/>
    <w:rsid w:val="00C730A0"/>
    <w:rsid w:val="00C732C5"/>
    <w:rsid w:val="00C7357D"/>
    <w:rsid w:val="00C73807"/>
    <w:rsid w:val="00C73F0A"/>
    <w:rsid w:val="00C73F77"/>
    <w:rsid w:val="00C740FD"/>
    <w:rsid w:val="00C74157"/>
    <w:rsid w:val="00C7448E"/>
    <w:rsid w:val="00C746BD"/>
    <w:rsid w:val="00C748E2"/>
    <w:rsid w:val="00C75004"/>
    <w:rsid w:val="00C7542A"/>
    <w:rsid w:val="00C755E8"/>
    <w:rsid w:val="00C75970"/>
    <w:rsid w:val="00C75AC4"/>
    <w:rsid w:val="00C75B22"/>
    <w:rsid w:val="00C75C9D"/>
    <w:rsid w:val="00C75ED0"/>
    <w:rsid w:val="00C76485"/>
    <w:rsid w:val="00C76A56"/>
    <w:rsid w:val="00C76A6B"/>
    <w:rsid w:val="00C76F37"/>
    <w:rsid w:val="00C7731D"/>
    <w:rsid w:val="00C77371"/>
    <w:rsid w:val="00C7799E"/>
    <w:rsid w:val="00C77C55"/>
    <w:rsid w:val="00C77DF7"/>
    <w:rsid w:val="00C80059"/>
    <w:rsid w:val="00C80547"/>
    <w:rsid w:val="00C80C97"/>
    <w:rsid w:val="00C818F8"/>
    <w:rsid w:val="00C8198E"/>
    <w:rsid w:val="00C81B30"/>
    <w:rsid w:val="00C82373"/>
    <w:rsid w:val="00C82387"/>
    <w:rsid w:val="00C823AF"/>
    <w:rsid w:val="00C8329E"/>
    <w:rsid w:val="00C834A3"/>
    <w:rsid w:val="00C836F2"/>
    <w:rsid w:val="00C838C2"/>
    <w:rsid w:val="00C84332"/>
    <w:rsid w:val="00C8534D"/>
    <w:rsid w:val="00C8591F"/>
    <w:rsid w:val="00C85FA0"/>
    <w:rsid w:val="00C8624E"/>
    <w:rsid w:val="00C86275"/>
    <w:rsid w:val="00C86379"/>
    <w:rsid w:val="00C864DB"/>
    <w:rsid w:val="00C86817"/>
    <w:rsid w:val="00C869B7"/>
    <w:rsid w:val="00C8714D"/>
    <w:rsid w:val="00C8781D"/>
    <w:rsid w:val="00C87E17"/>
    <w:rsid w:val="00C87FAD"/>
    <w:rsid w:val="00C901A9"/>
    <w:rsid w:val="00C902B6"/>
    <w:rsid w:val="00C905AC"/>
    <w:rsid w:val="00C906BF"/>
    <w:rsid w:val="00C90AFC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26"/>
    <w:rsid w:val="00C93297"/>
    <w:rsid w:val="00C934C7"/>
    <w:rsid w:val="00C93589"/>
    <w:rsid w:val="00C94292"/>
    <w:rsid w:val="00C9449C"/>
    <w:rsid w:val="00C945EC"/>
    <w:rsid w:val="00C9487D"/>
    <w:rsid w:val="00C94C29"/>
    <w:rsid w:val="00C94C62"/>
    <w:rsid w:val="00C94C81"/>
    <w:rsid w:val="00C94C87"/>
    <w:rsid w:val="00C94E45"/>
    <w:rsid w:val="00C952BF"/>
    <w:rsid w:val="00C95300"/>
    <w:rsid w:val="00C95548"/>
    <w:rsid w:val="00C95730"/>
    <w:rsid w:val="00C95962"/>
    <w:rsid w:val="00C95BE4"/>
    <w:rsid w:val="00C95CD4"/>
    <w:rsid w:val="00C96127"/>
    <w:rsid w:val="00C961F5"/>
    <w:rsid w:val="00C96FE0"/>
    <w:rsid w:val="00C973E2"/>
    <w:rsid w:val="00C97AB0"/>
    <w:rsid w:val="00C97AF1"/>
    <w:rsid w:val="00C97D88"/>
    <w:rsid w:val="00C97E2C"/>
    <w:rsid w:val="00C97E38"/>
    <w:rsid w:val="00CA0151"/>
    <w:rsid w:val="00CA09AA"/>
    <w:rsid w:val="00CA0BAF"/>
    <w:rsid w:val="00CA0EAB"/>
    <w:rsid w:val="00CA114D"/>
    <w:rsid w:val="00CA1225"/>
    <w:rsid w:val="00CA13E8"/>
    <w:rsid w:val="00CA18D2"/>
    <w:rsid w:val="00CA2124"/>
    <w:rsid w:val="00CA261A"/>
    <w:rsid w:val="00CA2919"/>
    <w:rsid w:val="00CA2BAF"/>
    <w:rsid w:val="00CA2C56"/>
    <w:rsid w:val="00CA3072"/>
    <w:rsid w:val="00CA374F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0A"/>
    <w:rsid w:val="00CA6164"/>
    <w:rsid w:val="00CA625F"/>
    <w:rsid w:val="00CA69D5"/>
    <w:rsid w:val="00CA6CDE"/>
    <w:rsid w:val="00CA7202"/>
    <w:rsid w:val="00CA73B2"/>
    <w:rsid w:val="00CA74E8"/>
    <w:rsid w:val="00CA7680"/>
    <w:rsid w:val="00CA7801"/>
    <w:rsid w:val="00CA7D8D"/>
    <w:rsid w:val="00CB047F"/>
    <w:rsid w:val="00CB050A"/>
    <w:rsid w:val="00CB0C2A"/>
    <w:rsid w:val="00CB11BD"/>
    <w:rsid w:val="00CB1368"/>
    <w:rsid w:val="00CB1467"/>
    <w:rsid w:val="00CB16B2"/>
    <w:rsid w:val="00CB170F"/>
    <w:rsid w:val="00CB1D87"/>
    <w:rsid w:val="00CB1D94"/>
    <w:rsid w:val="00CB1F2A"/>
    <w:rsid w:val="00CB2072"/>
    <w:rsid w:val="00CB23DE"/>
    <w:rsid w:val="00CB242E"/>
    <w:rsid w:val="00CB2836"/>
    <w:rsid w:val="00CB2EDA"/>
    <w:rsid w:val="00CB30FC"/>
    <w:rsid w:val="00CB3460"/>
    <w:rsid w:val="00CB3886"/>
    <w:rsid w:val="00CB3C8D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9F5"/>
    <w:rsid w:val="00CB6F9E"/>
    <w:rsid w:val="00CB710E"/>
    <w:rsid w:val="00CB7648"/>
    <w:rsid w:val="00CB7B6B"/>
    <w:rsid w:val="00CB7E60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AC0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30"/>
    <w:rsid w:val="00CC5867"/>
    <w:rsid w:val="00CC5A3D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3C3"/>
    <w:rsid w:val="00CD03F4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670"/>
    <w:rsid w:val="00CD283A"/>
    <w:rsid w:val="00CD2962"/>
    <w:rsid w:val="00CD2DBE"/>
    <w:rsid w:val="00CD309B"/>
    <w:rsid w:val="00CD3122"/>
    <w:rsid w:val="00CD325D"/>
    <w:rsid w:val="00CD3D0C"/>
    <w:rsid w:val="00CD3E10"/>
    <w:rsid w:val="00CD3F09"/>
    <w:rsid w:val="00CD3FAF"/>
    <w:rsid w:val="00CD4611"/>
    <w:rsid w:val="00CD492B"/>
    <w:rsid w:val="00CD4F29"/>
    <w:rsid w:val="00CD50EE"/>
    <w:rsid w:val="00CD5423"/>
    <w:rsid w:val="00CD5C02"/>
    <w:rsid w:val="00CD61E3"/>
    <w:rsid w:val="00CD6731"/>
    <w:rsid w:val="00CD6804"/>
    <w:rsid w:val="00CD6814"/>
    <w:rsid w:val="00CD6E0B"/>
    <w:rsid w:val="00CD6F74"/>
    <w:rsid w:val="00CD73B9"/>
    <w:rsid w:val="00CD755F"/>
    <w:rsid w:val="00CD7780"/>
    <w:rsid w:val="00CD787F"/>
    <w:rsid w:val="00CD7DA9"/>
    <w:rsid w:val="00CE025E"/>
    <w:rsid w:val="00CE030D"/>
    <w:rsid w:val="00CE03B6"/>
    <w:rsid w:val="00CE05F2"/>
    <w:rsid w:val="00CE098A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56"/>
    <w:rsid w:val="00CE253D"/>
    <w:rsid w:val="00CE2561"/>
    <w:rsid w:val="00CE2566"/>
    <w:rsid w:val="00CE26F5"/>
    <w:rsid w:val="00CE2D5A"/>
    <w:rsid w:val="00CE2EB0"/>
    <w:rsid w:val="00CE2EC2"/>
    <w:rsid w:val="00CE3257"/>
    <w:rsid w:val="00CE367C"/>
    <w:rsid w:val="00CE3749"/>
    <w:rsid w:val="00CE436D"/>
    <w:rsid w:val="00CE43D3"/>
    <w:rsid w:val="00CE5086"/>
    <w:rsid w:val="00CE5112"/>
    <w:rsid w:val="00CE5A5B"/>
    <w:rsid w:val="00CE5A7F"/>
    <w:rsid w:val="00CE5BE2"/>
    <w:rsid w:val="00CE5E50"/>
    <w:rsid w:val="00CE697C"/>
    <w:rsid w:val="00CE698C"/>
    <w:rsid w:val="00CE69F3"/>
    <w:rsid w:val="00CE6AD5"/>
    <w:rsid w:val="00CE6E24"/>
    <w:rsid w:val="00CE71BB"/>
    <w:rsid w:val="00CE73F8"/>
    <w:rsid w:val="00CE755E"/>
    <w:rsid w:val="00CE76BD"/>
    <w:rsid w:val="00CE775C"/>
    <w:rsid w:val="00CE79BC"/>
    <w:rsid w:val="00CF02AC"/>
    <w:rsid w:val="00CF057C"/>
    <w:rsid w:val="00CF06E6"/>
    <w:rsid w:val="00CF0912"/>
    <w:rsid w:val="00CF095B"/>
    <w:rsid w:val="00CF0CC6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E81"/>
    <w:rsid w:val="00CF3F01"/>
    <w:rsid w:val="00CF414F"/>
    <w:rsid w:val="00CF448D"/>
    <w:rsid w:val="00CF46E1"/>
    <w:rsid w:val="00CF50A9"/>
    <w:rsid w:val="00CF59E0"/>
    <w:rsid w:val="00CF5D82"/>
    <w:rsid w:val="00CF6061"/>
    <w:rsid w:val="00CF61A3"/>
    <w:rsid w:val="00CF61C9"/>
    <w:rsid w:val="00CF6218"/>
    <w:rsid w:val="00CF66DE"/>
    <w:rsid w:val="00CF6848"/>
    <w:rsid w:val="00CF6992"/>
    <w:rsid w:val="00CF6ABE"/>
    <w:rsid w:val="00CF6AF3"/>
    <w:rsid w:val="00CF6C9A"/>
    <w:rsid w:val="00CF6EED"/>
    <w:rsid w:val="00CF6F64"/>
    <w:rsid w:val="00CF7888"/>
    <w:rsid w:val="00CF7C2C"/>
    <w:rsid w:val="00CF7CCF"/>
    <w:rsid w:val="00D00522"/>
    <w:rsid w:val="00D00B22"/>
    <w:rsid w:val="00D0173E"/>
    <w:rsid w:val="00D017EE"/>
    <w:rsid w:val="00D0182B"/>
    <w:rsid w:val="00D0186E"/>
    <w:rsid w:val="00D01881"/>
    <w:rsid w:val="00D01C73"/>
    <w:rsid w:val="00D02369"/>
    <w:rsid w:val="00D0253B"/>
    <w:rsid w:val="00D02685"/>
    <w:rsid w:val="00D02707"/>
    <w:rsid w:val="00D028B1"/>
    <w:rsid w:val="00D02C36"/>
    <w:rsid w:val="00D02E17"/>
    <w:rsid w:val="00D02E71"/>
    <w:rsid w:val="00D0327B"/>
    <w:rsid w:val="00D03334"/>
    <w:rsid w:val="00D03CD2"/>
    <w:rsid w:val="00D0445B"/>
    <w:rsid w:val="00D04FC8"/>
    <w:rsid w:val="00D0505A"/>
    <w:rsid w:val="00D05216"/>
    <w:rsid w:val="00D05287"/>
    <w:rsid w:val="00D05393"/>
    <w:rsid w:val="00D05F00"/>
    <w:rsid w:val="00D05FD4"/>
    <w:rsid w:val="00D06088"/>
    <w:rsid w:val="00D06639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07F97"/>
    <w:rsid w:val="00D1039F"/>
    <w:rsid w:val="00D105EB"/>
    <w:rsid w:val="00D11152"/>
    <w:rsid w:val="00D112DD"/>
    <w:rsid w:val="00D11873"/>
    <w:rsid w:val="00D11C73"/>
    <w:rsid w:val="00D11E89"/>
    <w:rsid w:val="00D11EEE"/>
    <w:rsid w:val="00D11FAE"/>
    <w:rsid w:val="00D12440"/>
    <w:rsid w:val="00D12487"/>
    <w:rsid w:val="00D1249D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8BE"/>
    <w:rsid w:val="00D15CFC"/>
    <w:rsid w:val="00D15D9D"/>
    <w:rsid w:val="00D15F30"/>
    <w:rsid w:val="00D1624D"/>
    <w:rsid w:val="00D165A8"/>
    <w:rsid w:val="00D16B24"/>
    <w:rsid w:val="00D16BA8"/>
    <w:rsid w:val="00D16DEE"/>
    <w:rsid w:val="00D17023"/>
    <w:rsid w:val="00D174E5"/>
    <w:rsid w:val="00D17761"/>
    <w:rsid w:val="00D17C5E"/>
    <w:rsid w:val="00D17CE8"/>
    <w:rsid w:val="00D17F37"/>
    <w:rsid w:val="00D20171"/>
    <w:rsid w:val="00D2018F"/>
    <w:rsid w:val="00D202B4"/>
    <w:rsid w:val="00D202D3"/>
    <w:rsid w:val="00D20F77"/>
    <w:rsid w:val="00D2106C"/>
    <w:rsid w:val="00D2109E"/>
    <w:rsid w:val="00D21389"/>
    <w:rsid w:val="00D215E6"/>
    <w:rsid w:val="00D2171B"/>
    <w:rsid w:val="00D217CE"/>
    <w:rsid w:val="00D21810"/>
    <w:rsid w:val="00D21CC1"/>
    <w:rsid w:val="00D21DB8"/>
    <w:rsid w:val="00D2200D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91A"/>
    <w:rsid w:val="00D24965"/>
    <w:rsid w:val="00D24FEC"/>
    <w:rsid w:val="00D25BC6"/>
    <w:rsid w:val="00D25C26"/>
    <w:rsid w:val="00D261F9"/>
    <w:rsid w:val="00D261FB"/>
    <w:rsid w:val="00D26283"/>
    <w:rsid w:val="00D26288"/>
    <w:rsid w:val="00D262A8"/>
    <w:rsid w:val="00D263B5"/>
    <w:rsid w:val="00D263F5"/>
    <w:rsid w:val="00D26586"/>
    <w:rsid w:val="00D26DBE"/>
    <w:rsid w:val="00D26E45"/>
    <w:rsid w:val="00D2706F"/>
    <w:rsid w:val="00D273B0"/>
    <w:rsid w:val="00D27F01"/>
    <w:rsid w:val="00D30983"/>
    <w:rsid w:val="00D30C46"/>
    <w:rsid w:val="00D30FC7"/>
    <w:rsid w:val="00D31B49"/>
    <w:rsid w:val="00D31B9F"/>
    <w:rsid w:val="00D31BEA"/>
    <w:rsid w:val="00D324F0"/>
    <w:rsid w:val="00D32B6E"/>
    <w:rsid w:val="00D33313"/>
    <w:rsid w:val="00D33410"/>
    <w:rsid w:val="00D33AB3"/>
    <w:rsid w:val="00D33AFC"/>
    <w:rsid w:val="00D33C09"/>
    <w:rsid w:val="00D3410B"/>
    <w:rsid w:val="00D344C9"/>
    <w:rsid w:val="00D351CB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C2D"/>
    <w:rsid w:val="00D400AD"/>
    <w:rsid w:val="00D404CE"/>
    <w:rsid w:val="00D409A2"/>
    <w:rsid w:val="00D40BE3"/>
    <w:rsid w:val="00D40E25"/>
    <w:rsid w:val="00D40E78"/>
    <w:rsid w:val="00D41009"/>
    <w:rsid w:val="00D41281"/>
    <w:rsid w:val="00D414DB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B2F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8AC"/>
    <w:rsid w:val="00D47CD0"/>
    <w:rsid w:val="00D47E55"/>
    <w:rsid w:val="00D502FF"/>
    <w:rsid w:val="00D5044A"/>
    <w:rsid w:val="00D509A1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162"/>
    <w:rsid w:val="00D52200"/>
    <w:rsid w:val="00D52550"/>
    <w:rsid w:val="00D52784"/>
    <w:rsid w:val="00D5294C"/>
    <w:rsid w:val="00D5297A"/>
    <w:rsid w:val="00D52D27"/>
    <w:rsid w:val="00D52E1A"/>
    <w:rsid w:val="00D530BC"/>
    <w:rsid w:val="00D530ED"/>
    <w:rsid w:val="00D5346C"/>
    <w:rsid w:val="00D53658"/>
    <w:rsid w:val="00D53710"/>
    <w:rsid w:val="00D53768"/>
    <w:rsid w:val="00D53C63"/>
    <w:rsid w:val="00D54ADA"/>
    <w:rsid w:val="00D54AF7"/>
    <w:rsid w:val="00D54C00"/>
    <w:rsid w:val="00D54C59"/>
    <w:rsid w:val="00D54D88"/>
    <w:rsid w:val="00D55115"/>
    <w:rsid w:val="00D5521C"/>
    <w:rsid w:val="00D552BA"/>
    <w:rsid w:val="00D553EA"/>
    <w:rsid w:val="00D5547E"/>
    <w:rsid w:val="00D554E6"/>
    <w:rsid w:val="00D55723"/>
    <w:rsid w:val="00D55B68"/>
    <w:rsid w:val="00D55BC0"/>
    <w:rsid w:val="00D55C01"/>
    <w:rsid w:val="00D55C22"/>
    <w:rsid w:val="00D55C37"/>
    <w:rsid w:val="00D5632B"/>
    <w:rsid w:val="00D56330"/>
    <w:rsid w:val="00D563C2"/>
    <w:rsid w:val="00D56450"/>
    <w:rsid w:val="00D566CB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700"/>
    <w:rsid w:val="00D60BCB"/>
    <w:rsid w:val="00D60CB2"/>
    <w:rsid w:val="00D60DD4"/>
    <w:rsid w:val="00D61059"/>
    <w:rsid w:val="00D61192"/>
    <w:rsid w:val="00D61B4E"/>
    <w:rsid w:val="00D62101"/>
    <w:rsid w:val="00D62243"/>
    <w:rsid w:val="00D622BE"/>
    <w:rsid w:val="00D624A5"/>
    <w:rsid w:val="00D626BF"/>
    <w:rsid w:val="00D6278F"/>
    <w:rsid w:val="00D627C0"/>
    <w:rsid w:val="00D62949"/>
    <w:rsid w:val="00D62DEC"/>
    <w:rsid w:val="00D62E52"/>
    <w:rsid w:val="00D62E5A"/>
    <w:rsid w:val="00D6394E"/>
    <w:rsid w:val="00D63BAD"/>
    <w:rsid w:val="00D63C5F"/>
    <w:rsid w:val="00D63C74"/>
    <w:rsid w:val="00D63EFD"/>
    <w:rsid w:val="00D6410E"/>
    <w:rsid w:val="00D6433E"/>
    <w:rsid w:val="00D64346"/>
    <w:rsid w:val="00D6447E"/>
    <w:rsid w:val="00D645C7"/>
    <w:rsid w:val="00D647F9"/>
    <w:rsid w:val="00D6485C"/>
    <w:rsid w:val="00D64CB8"/>
    <w:rsid w:val="00D6513F"/>
    <w:rsid w:val="00D65357"/>
    <w:rsid w:val="00D65404"/>
    <w:rsid w:val="00D6575A"/>
    <w:rsid w:val="00D657DF"/>
    <w:rsid w:val="00D65837"/>
    <w:rsid w:val="00D65A79"/>
    <w:rsid w:val="00D65AAD"/>
    <w:rsid w:val="00D65B5D"/>
    <w:rsid w:val="00D65DAF"/>
    <w:rsid w:val="00D66022"/>
    <w:rsid w:val="00D66065"/>
    <w:rsid w:val="00D6610B"/>
    <w:rsid w:val="00D662E2"/>
    <w:rsid w:val="00D6658B"/>
    <w:rsid w:val="00D66957"/>
    <w:rsid w:val="00D66DAA"/>
    <w:rsid w:val="00D671E9"/>
    <w:rsid w:val="00D67A3D"/>
    <w:rsid w:val="00D67AC6"/>
    <w:rsid w:val="00D67D09"/>
    <w:rsid w:val="00D67DA4"/>
    <w:rsid w:val="00D67EF9"/>
    <w:rsid w:val="00D7010A"/>
    <w:rsid w:val="00D7040B"/>
    <w:rsid w:val="00D7060E"/>
    <w:rsid w:val="00D70648"/>
    <w:rsid w:val="00D70816"/>
    <w:rsid w:val="00D70F5E"/>
    <w:rsid w:val="00D70F87"/>
    <w:rsid w:val="00D71083"/>
    <w:rsid w:val="00D7123A"/>
    <w:rsid w:val="00D71392"/>
    <w:rsid w:val="00D71C76"/>
    <w:rsid w:val="00D71F20"/>
    <w:rsid w:val="00D72585"/>
    <w:rsid w:val="00D72A67"/>
    <w:rsid w:val="00D73347"/>
    <w:rsid w:val="00D73A3C"/>
    <w:rsid w:val="00D73A6B"/>
    <w:rsid w:val="00D73CC9"/>
    <w:rsid w:val="00D73DAD"/>
    <w:rsid w:val="00D73E0D"/>
    <w:rsid w:val="00D74461"/>
    <w:rsid w:val="00D7480B"/>
    <w:rsid w:val="00D74937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DDA"/>
    <w:rsid w:val="00D76E83"/>
    <w:rsid w:val="00D771C9"/>
    <w:rsid w:val="00D771D5"/>
    <w:rsid w:val="00D777BD"/>
    <w:rsid w:val="00D77B6A"/>
    <w:rsid w:val="00D77FF2"/>
    <w:rsid w:val="00D800A1"/>
    <w:rsid w:val="00D80226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837"/>
    <w:rsid w:val="00D81900"/>
    <w:rsid w:val="00D81C3D"/>
    <w:rsid w:val="00D81C74"/>
    <w:rsid w:val="00D81E9C"/>
    <w:rsid w:val="00D81EB1"/>
    <w:rsid w:val="00D81FA7"/>
    <w:rsid w:val="00D820A7"/>
    <w:rsid w:val="00D820F3"/>
    <w:rsid w:val="00D829AC"/>
    <w:rsid w:val="00D83401"/>
    <w:rsid w:val="00D83A89"/>
    <w:rsid w:val="00D83DAF"/>
    <w:rsid w:val="00D83F49"/>
    <w:rsid w:val="00D84268"/>
    <w:rsid w:val="00D846C5"/>
    <w:rsid w:val="00D84D27"/>
    <w:rsid w:val="00D8508D"/>
    <w:rsid w:val="00D8586C"/>
    <w:rsid w:val="00D864A4"/>
    <w:rsid w:val="00D86B37"/>
    <w:rsid w:val="00D86ED1"/>
    <w:rsid w:val="00D87012"/>
    <w:rsid w:val="00D87154"/>
    <w:rsid w:val="00D87214"/>
    <w:rsid w:val="00D8778A"/>
    <w:rsid w:val="00D90029"/>
    <w:rsid w:val="00D9045F"/>
    <w:rsid w:val="00D90BF3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064"/>
    <w:rsid w:val="00D943B0"/>
    <w:rsid w:val="00D9469D"/>
    <w:rsid w:val="00D948A0"/>
    <w:rsid w:val="00D94B94"/>
    <w:rsid w:val="00D94BB0"/>
    <w:rsid w:val="00D94EA5"/>
    <w:rsid w:val="00D94FF3"/>
    <w:rsid w:val="00D9532A"/>
    <w:rsid w:val="00D957C0"/>
    <w:rsid w:val="00D95830"/>
    <w:rsid w:val="00D95878"/>
    <w:rsid w:val="00D95B3C"/>
    <w:rsid w:val="00D95BF0"/>
    <w:rsid w:val="00D95BFF"/>
    <w:rsid w:val="00D95D70"/>
    <w:rsid w:val="00D96193"/>
    <w:rsid w:val="00D96DD2"/>
    <w:rsid w:val="00D975DD"/>
    <w:rsid w:val="00D978F5"/>
    <w:rsid w:val="00D97E86"/>
    <w:rsid w:val="00D97ED5"/>
    <w:rsid w:val="00D97F81"/>
    <w:rsid w:val="00DA0C03"/>
    <w:rsid w:val="00DA0CD3"/>
    <w:rsid w:val="00DA0FC0"/>
    <w:rsid w:val="00DA10AB"/>
    <w:rsid w:val="00DA1603"/>
    <w:rsid w:val="00DA1771"/>
    <w:rsid w:val="00DA1C03"/>
    <w:rsid w:val="00DA1D80"/>
    <w:rsid w:val="00DA2046"/>
    <w:rsid w:val="00DA2129"/>
    <w:rsid w:val="00DA23BC"/>
    <w:rsid w:val="00DA23D2"/>
    <w:rsid w:val="00DA24CF"/>
    <w:rsid w:val="00DA29C4"/>
    <w:rsid w:val="00DA2CD7"/>
    <w:rsid w:val="00DA2D90"/>
    <w:rsid w:val="00DA3994"/>
    <w:rsid w:val="00DA3B0C"/>
    <w:rsid w:val="00DA3B43"/>
    <w:rsid w:val="00DA3BE7"/>
    <w:rsid w:val="00DA3F00"/>
    <w:rsid w:val="00DA43CA"/>
    <w:rsid w:val="00DA4406"/>
    <w:rsid w:val="00DA46AB"/>
    <w:rsid w:val="00DA4735"/>
    <w:rsid w:val="00DA492A"/>
    <w:rsid w:val="00DA4990"/>
    <w:rsid w:val="00DA4B10"/>
    <w:rsid w:val="00DA4C6E"/>
    <w:rsid w:val="00DA4D11"/>
    <w:rsid w:val="00DA50C0"/>
    <w:rsid w:val="00DA5A53"/>
    <w:rsid w:val="00DA5CA9"/>
    <w:rsid w:val="00DA5E7E"/>
    <w:rsid w:val="00DA6759"/>
    <w:rsid w:val="00DA6806"/>
    <w:rsid w:val="00DA6A59"/>
    <w:rsid w:val="00DA714A"/>
    <w:rsid w:val="00DA71AF"/>
    <w:rsid w:val="00DA71FA"/>
    <w:rsid w:val="00DA727D"/>
    <w:rsid w:val="00DA7A85"/>
    <w:rsid w:val="00DA7BC7"/>
    <w:rsid w:val="00DA7E4C"/>
    <w:rsid w:val="00DB0483"/>
    <w:rsid w:val="00DB0487"/>
    <w:rsid w:val="00DB0564"/>
    <w:rsid w:val="00DB1083"/>
    <w:rsid w:val="00DB1491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3F63"/>
    <w:rsid w:val="00DB4071"/>
    <w:rsid w:val="00DB4146"/>
    <w:rsid w:val="00DB42C3"/>
    <w:rsid w:val="00DB4322"/>
    <w:rsid w:val="00DB4755"/>
    <w:rsid w:val="00DB485F"/>
    <w:rsid w:val="00DB4A18"/>
    <w:rsid w:val="00DB4F9D"/>
    <w:rsid w:val="00DB560E"/>
    <w:rsid w:val="00DB57D2"/>
    <w:rsid w:val="00DB5830"/>
    <w:rsid w:val="00DB5836"/>
    <w:rsid w:val="00DB5A21"/>
    <w:rsid w:val="00DB5BEA"/>
    <w:rsid w:val="00DB5DEB"/>
    <w:rsid w:val="00DB5EE5"/>
    <w:rsid w:val="00DB62A6"/>
    <w:rsid w:val="00DB6500"/>
    <w:rsid w:val="00DB6598"/>
    <w:rsid w:val="00DB6646"/>
    <w:rsid w:val="00DB665F"/>
    <w:rsid w:val="00DB6842"/>
    <w:rsid w:val="00DB68FF"/>
    <w:rsid w:val="00DB6FA9"/>
    <w:rsid w:val="00DB71FD"/>
    <w:rsid w:val="00DB7427"/>
    <w:rsid w:val="00DB749A"/>
    <w:rsid w:val="00DB7893"/>
    <w:rsid w:val="00DB79D3"/>
    <w:rsid w:val="00DB7CBA"/>
    <w:rsid w:val="00DB7D62"/>
    <w:rsid w:val="00DB7D8C"/>
    <w:rsid w:val="00DB7E8C"/>
    <w:rsid w:val="00DC05B4"/>
    <w:rsid w:val="00DC0715"/>
    <w:rsid w:val="00DC091F"/>
    <w:rsid w:val="00DC09FF"/>
    <w:rsid w:val="00DC0F66"/>
    <w:rsid w:val="00DC0F93"/>
    <w:rsid w:val="00DC0FC3"/>
    <w:rsid w:val="00DC1252"/>
    <w:rsid w:val="00DC1384"/>
    <w:rsid w:val="00DC13D4"/>
    <w:rsid w:val="00DC1479"/>
    <w:rsid w:val="00DC1624"/>
    <w:rsid w:val="00DC1763"/>
    <w:rsid w:val="00DC229F"/>
    <w:rsid w:val="00DC22B7"/>
    <w:rsid w:val="00DC257F"/>
    <w:rsid w:val="00DC2898"/>
    <w:rsid w:val="00DC28A6"/>
    <w:rsid w:val="00DC28EC"/>
    <w:rsid w:val="00DC2DE3"/>
    <w:rsid w:val="00DC3131"/>
    <w:rsid w:val="00DC35E3"/>
    <w:rsid w:val="00DC39CE"/>
    <w:rsid w:val="00DC3E1F"/>
    <w:rsid w:val="00DC4287"/>
    <w:rsid w:val="00DC485A"/>
    <w:rsid w:val="00DC4B72"/>
    <w:rsid w:val="00DC4D82"/>
    <w:rsid w:val="00DC4E9C"/>
    <w:rsid w:val="00DC50B8"/>
    <w:rsid w:val="00DC522F"/>
    <w:rsid w:val="00DC588E"/>
    <w:rsid w:val="00DC65D8"/>
    <w:rsid w:val="00DC6812"/>
    <w:rsid w:val="00DC6A94"/>
    <w:rsid w:val="00DC7073"/>
    <w:rsid w:val="00DC765F"/>
    <w:rsid w:val="00DC7704"/>
    <w:rsid w:val="00DC7722"/>
    <w:rsid w:val="00DC77CB"/>
    <w:rsid w:val="00DC7890"/>
    <w:rsid w:val="00DC7A85"/>
    <w:rsid w:val="00DC7ADE"/>
    <w:rsid w:val="00DD0127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14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AF2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6F53"/>
    <w:rsid w:val="00DD7271"/>
    <w:rsid w:val="00DD761C"/>
    <w:rsid w:val="00DD7DF3"/>
    <w:rsid w:val="00DE0171"/>
    <w:rsid w:val="00DE0333"/>
    <w:rsid w:val="00DE044F"/>
    <w:rsid w:val="00DE04B5"/>
    <w:rsid w:val="00DE0558"/>
    <w:rsid w:val="00DE11B8"/>
    <w:rsid w:val="00DE147F"/>
    <w:rsid w:val="00DE183E"/>
    <w:rsid w:val="00DE21CF"/>
    <w:rsid w:val="00DE279F"/>
    <w:rsid w:val="00DE29C7"/>
    <w:rsid w:val="00DE2AD9"/>
    <w:rsid w:val="00DE2D4B"/>
    <w:rsid w:val="00DE3083"/>
    <w:rsid w:val="00DE33AF"/>
    <w:rsid w:val="00DE3A0B"/>
    <w:rsid w:val="00DE3E7C"/>
    <w:rsid w:val="00DE3F49"/>
    <w:rsid w:val="00DE450D"/>
    <w:rsid w:val="00DE464E"/>
    <w:rsid w:val="00DE4664"/>
    <w:rsid w:val="00DE47CE"/>
    <w:rsid w:val="00DE480D"/>
    <w:rsid w:val="00DE4B0C"/>
    <w:rsid w:val="00DE4D74"/>
    <w:rsid w:val="00DE516B"/>
    <w:rsid w:val="00DE5566"/>
    <w:rsid w:val="00DE5C2F"/>
    <w:rsid w:val="00DE6167"/>
    <w:rsid w:val="00DE61AA"/>
    <w:rsid w:val="00DE66C4"/>
    <w:rsid w:val="00DE6A5A"/>
    <w:rsid w:val="00DE6AE9"/>
    <w:rsid w:val="00DE7012"/>
    <w:rsid w:val="00DE7D03"/>
    <w:rsid w:val="00DF02EC"/>
    <w:rsid w:val="00DF056B"/>
    <w:rsid w:val="00DF0C19"/>
    <w:rsid w:val="00DF0D33"/>
    <w:rsid w:val="00DF0E63"/>
    <w:rsid w:val="00DF0FE6"/>
    <w:rsid w:val="00DF1300"/>
    <w:rsid w:val="00DF1698"/>
    <w:rsid w:val="00DF1758"/>
    <w:rsid w:val="00DF1ADA"/>
    <w:rsid w:val="00DF1DE2"/>
    <w:rsid w:val="00DF1F02"/>
    <w:rsid w:val="00DF1FD6"/>
    <w:rsid w:val="00DF27C9"/>
    <w:rsid w:val="00DF2BD3"/>
    <w:rsid w:val="00DF2DDB"/>
    <w:rsid w:val="00DF300A"/>
    <w:rsid w:val="00DF3195"/>
    <w:rsid w:val="00DF32AF"/>
    <w:rsid w:val="00DF3307"/>
    <w:rsid w:val="00DF360A"/>
    <w:rsid w:val="00DF3799"/>
    <w:rsid w:val="00DF3A17"/>
    <w:rsid w:val="00DF3A6C"/>
    <w:rsid w:val="00DF3BA2"/>
    <w:rsid w:val="00DF4158"/>
    <w:rsid w:val="00DF4430"/>
    <w:rsid w:val="00DF4920"/>
    <w:rsid w:val="00DF4C07"/>
    <w:rsid w:val="00DF4DEA"/>
    <w:rsid w:val="00DF4F19"/>
    <w:rsid w:val="00DF4F87"/>
    <w:rsid w:val="00DF5270"/>
    <w:rsid w:val="00DF576F"/>
    <w:rsid w:val="00DF6014"/>
    <w:rsid w:val="00DF6824"/>
    <w:rsid w:val="00DF6D3C"/>
    <w:rsid w:val="00DF7226"/>
    <w:rsid w:val="00DF7879"/>
    <w:rsid w:val="00DF7FF9"/>
    <w:rsid w:val="00E000AA"/>
    <w:rsid w:val="00E004D1"/>
    <w:rsid w:val="00E00633"/>
    <w:rsid w:val="00E00A07"/>
    <w:rsid w:val="00E00CFB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3B80"/>
    <w:rsid w:val="00E03C36"/>
    <w:rsid w:val="00E04277"/>
    <w:rsid w:val="00E042DC"/>
    <w:rsid w:val="00E046BC"/>
    <w:rsid w:val="00E046C1"/>
    <w:rsid w:val="00E049B0"/>
    <w:rsid w:val="00E049EC"/>
    <w:rsid w:val="00E04AE7"/>
    <w:rsid w:val="00E04E2D"/>
    <w:rsid w:val="00E04EE6"/>
    <w:rsid w:val="00E04FB3"/>
    <w:rsid w:val="00E05A43"/>
    <w:rsid w:val="00E05B03"/>
    <w:rsid w:val="00E05E45"/>
    <w:rsid w:val="00E0646D"/>
    <w:rsid w:val="00E06AF4"/>
    <w:rsid w:val="00E06EDB"/>
    <w:rsid w:val="00E0714A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86A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2FC8"/>
    <w:rsid w:val="00E13318"/>
    <w:rsid w:val="00E136AE"/>
    <w:rsid w:val="00E137EA"/>
    <w:rsid w:val="00E138E9"/>
    <w:rsid w:val="00E139D0"/>
    <w:rsid w:val="00E13ADE"/>
    <w:rsid w:val="00E13CF3"/>
    <w:rsid w:val="00E13EF2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54C"/>
    <w:rsid w:val="00E15722"/>
    <w:rsid w:val="00E15A4C"/>
    <w:rsid w:val="00E15F08"/>
    <w:rsid w:val="00E15FA1"/>
    <w:rsid w:val="00E1626E"/>
    <w:rsid w:val="00E1645D"/>
    <w:rsid w:val="00E164E8"/>
    <w:rsid w:val="00E1654E"/>
    <w:rsid w:val="00E167D4"/>
    <w:rsid w:val="00E16AEB"/>
    <w:rsid w:val="00E16B25"/>
    <w:rsid w:val="00E16B53"/>
    <w:rsid w:val="00E16FB2"/>
    <w:rsid w:val="00E1737B"/>
    <w:rsid w:val="00E175FF"/>
    <w:rsid w:val="00E17A78"/>
    <w:rsid w:val="00E17C3F"/>
    <w:rsid w:val="00E17CFB"/>
    <w:rsid w:val="00E17F26"/>
    <w:rsid w:val="00E202F9"/>
    <w:rsid w:val="00E20661"/>
    <w:rsid w:val="00E20862"/>
    <w:rsid w:val="00E20AD1"/>
    <w:rsid w:val="00E20E6F"/>
    <w:rsid w:val="00E21059"/>
    <w:rsid w:val="00E214FB"/>
    <w:rsid w:val="00E215ED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BA2"/>
    <w:rsid w:val="00E22EE3"/>
    <w:rsid w:val="00E23179"/>
    <w:rsid w:val="00E231EB"/>
    <w:rsid w:val="00E23224"/>
    <w:rsid w:val="00E23851"/>
    <w:rsid w:val="00E23ACC"/>
    <w:rsid w:val="00E23ADB"/>
    <w:rsid w:val="00E24101"/>
    <w:rsid w:val="00E2441D"/>
    <w:rsid w:val="00E2446F"/>
    <w:rsid w:val="00E244E3"/>
    <w:rsid w:val="00E247BD"/>
    <w:rsid w:val="00E2481D"/>
    <w:rsid w:val="00E24EC0"/>
    <w:rsid w:val="00E250DB"/>
    <w:rsid w:val="00E250E7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27EEB"/>
    <w:rsid w:val="00E30517"/>
    <w:rsid w:val="00E305B5"/>
    <w:rsid w:val="00E30608"/>
    <w:rsid w:val="00E3070A"/>
    <w:rsid w:val="00E30785"/>
    <w:rsid w:val="00E30A72"/>
    <w:rsid w:val="00E30ABC"/>
    <w:rsid w:val="00E30BEB"/>
    <w:rsid w:val="00E30D53"/>
    <w:rsid w:val="00E312CB"/>
    <w:rsid w:val="00E31371"/>
    <w:rsid w:val="00E31506"/>
    <w:rsid w:val="00E315DA"/>
    <w:rsid w:val="00E31985"/>
    <w:rsid w:val="00E3210F"/>
    <w:rsid w:val="00E32252"/>
    <w:rsid w:val="00E327EE"/>
    <w:rsid w:val="00E32E04"/>
    <w:rsid w:val="00E32E0E"/>
    <w:rsid w:val="00E330DC"/>
    <w:rsid w:val="00E332B9"/>
    <w:rsid w:val="00E33802"/>
    <w:rsid w:val="00E33814"/>
    <w:rsid w:val="00E339C6"/>
    <w:rsid w:val="00E33BB9"/>
    <w:rsid w:val="00E33E4D"/>
    <w:rsid w:val="00E3445D"/>
    <w:rsid w:val="00E3457A"/>
    <w:rsid w:val="00E34F08"/>
    <w:rsid w:val="00E3506A"/>
    <w:rsid w:val="00E35D66"/>
    <w:rsid w:val="00E35F47"/>
    <w:rsid w:val="00E362BC"/>
    <w:rsid w:val="00E37273"/>
    <w:rsid w:val="00E377BF"/>
    <w:rsid w:val="00E37C25"/>
    <w:rsid w:val="00E37EB7"/>
    <w:rsid w:val="00E40362"/>
    <w:rsid w:val="00E40954"/>
    <w:rsid w:val="00E40DAE"/>
    <w:rsid w:val="00E40F66"/>
    <w:rsid w:val="00E410FE"/>
    <w:rsid w:val="00E41A3E"/>
    <w:rsid w:val="00E41D2F"/>
    <w:rsid w:val="00E427A3"/>
    <w:rsid w:val="00E42A09"/>
    <w:rsid w:val="00E42FF3"/>
    <w:rsid w:val="00E432AE"/>
    <w:rsid w:val="00E43510"/>
    <w:rsid w:val="00E4356E"/>
    <w:rsid w:val="00E438BA"/>
    <w:rsid w:val="00E43F1E"/>
    <w:rsid w:val="00E43FBE"/>
    <w:rsid w:val="00E4434D"/>
    <w:rsid w:val="00E448F3"/>
    <w:rsid w:val="00E44C1F"/>
    <w:rsid w:val="00E44F6A"/>
    <w:rsid w:val="00E452D0"/>
    <w:rsid w:val="00E45421"/>
    <w:rsid w:val="00E4577C"/>
    <w:rsid w:val="00E45A07"/>
    <w:rsid w:val="00E45A6F"/>
    <w:rsid w:val="00E45A9D"/>
    <w:rsid w:val="00E460A1"/>
    <w:rsid w:val="00E4679E"/>
    <w:rsid w:val="00E46809"/>
    <w:rsid w:val="00E46814"/>
    <w:rsid w:val="00E468E4"/>
    <w:rsid w:val="00E46BDA"/>
    <w:rsid w:val="00E46CC9"/>
    <w:rsid w:val="00E46F78"/>
    <w:rsid w:val="00E471C0"/>
    <w:rsid w:val="00E47878"/>
    <w:rsid w:val="00E47B8B"/>
    <w:rsid w:val="00E47D5F"/>
    <w:rsid w:val="00E47D96"/>
    <w:rsid w:val="00E47E0E"/>
    <w:rsid w:val="00E47EBF"/>
    <w:rsid w:val="00E500A1"/>
    <w:rsid w:val="00E509E6"/>
    <w:rsid w:val="00E50FA0"/>
    <w:rsid w:val="00E5129A"/>
    <w:rsid w:val="00E51548"/>
    <w:rsid w:val="00E515A3"/>
    <w:rsid w:val="00E517F6"/>
    <w:rsid w:val="00E51A30"/>
    <w:rsid w:val="00E51E23"/>
    <w:rsid w:val="00E52017"/>
    <w:rsid w:val="00E521ED"/>
    <w:rsid w:val="00E52775"/>
    <w:rsid w:val="00E52937"/>
    <w:rsid w:val="00E52B7A"/>
    <w:rsid w:val="00E52CCE"/>
    <w:rsid w:val="00E52DCB"/>
    <w:rsid w:val="00E52F76"/>
    <w:rsid w:val="00E5315C"/>
    <w:rsid w:val="00E538E0"/>
    <w:rsid w:val="00E53EAE"/>
    <w:rsid w:val="00E53FBB"/>
    <w:rsid w:val="00E543BD"/>
    <w:rsid w:val="00E548A8"/>
    <w:rsid w:val="00E54AFB"/>
    <w:rsid w:val="00E54C37"/>
    <w:rsid w:val="00E54D33"/>
    <w:rsid w:val="00E55428"/>
    <w:rsid w:val="00E556A3"/>
    <w:rsid w:val="00E55BCA"/>
    <w:rsid w:val="00E55F3F"/>
    <w:rsid w:val="00E566A9"/>
    <w:rsid w:val="00E56897"/>
    <w:rsid w:val="00E5711F"/>
    <w:rsid w:val="00E5719D"/>
    <w:rsid w:val="00E571FE"/>
    <w:rsid w:val="00E5765B"/>
    <w:rsid w:val="00E57A8F"/>
    <w:rsid w:val="00E6000E"/>
    <w:rsid w:val="00E602C9"/>
    <w:rsid w:val="00E60352"/>
    <w:rsid w:val="00E608B7"/>
    <w:rsid w:val="00E60F80"/>
    <w:rsid w:val="00E613DF"/>
    <w:rsid w:val="00E61653"/>
    <w:rsid w:val="00E61764"/>
    <w:rsid w:val="00E61A52"/>
    <w:rsid w:val="00E61DAC"/>
    <w:rsid w:val="00E621DD"/>
    <w:rsid w:val="00E624DA"/>
    <w:rsid w:val="00E62599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412A"/>
    <w:rsid w:val="00E64286"/>
    <w:rsid w:val="00E643ED"/>
    <w:rsid w:val="00E64763"/>
    <w:rsid w:val="00E65E6B"/>
    <w:rsid w:val="00E6640D"/>
    <w:rsid w:val="00E66477"/>
    <w:rsid w:val="00E6682F"/>
    <w:rsid w:val="00E66A1B"/>
    <w:rsid w:val="00E66A77"/>
    <w:rsid w:val="00E67551"/>
    <w:rsid w:val="00E676A6"/>
    <w:rsid w:val="00E67953"/>
    <w:rsid w:val="00E67CCD"/>
    <w:rsid w:val="00E67D24"/>
    <w:rsid w:val="00E67D67"/>
    <w:rsid w:val="00E67E2F"/>
    <w:rsid w:val="00E701EB"/>
    <w:rsid w:val="00E704DB"/>
    <w:rsid w:val="00E705E5"/>
    <w:rsid w:val="00E70B0C"/>
    <w:rsid w:val="00E71101"/>
    <w:rsid w:val="00E71315"/>
    <w:rsid w:val="00E714FC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775"/>
    <w:rsid w:val="00E73E01"/>
    <w:rsid w:val="00E7429A"/>
    <w:rsid w:val="00E745E9"/>
    <w:rsid w:val="00E746AB"/>
    <w:rsid w:val="00E7476B"/>
    <w:rsid w:val="00E74B5A"/>
    <w:rsid w:val="00E74C6D"/>
    <w:rsid w:val="00E74DD9"/>
    <w:rsid w:val="00E74DDD"/>
    <w:rsid w:val="00E7524F"/>
    <w:rsid w:val="00E7556D"/>
    <w:rsid w:val="00E756FB"/>
    <w:rsid w:val="00E75BCE"/>
    <w:rsid w:val="00E75C51"/>
    <w:rsid w:val="00E75C79"/>
    <w:rsid w:val="00E75F9B"/>
    <w:rsid w:val="00E760A7"/>
    <w:rsid w:val="00E76141"/>
    <w:rsid w:val="00E76270"/>
    <w:rsid w:val="00E76316"/>
    <w:rsid w:val="00E763ED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DD2"/>
    <w:rsid w:val="00E83E6E"/>
    <w:rsid w:val="00E84088"/>
    <w:rsid w:val="00E845FB"/>
    <w:rsid w:val="00E84F87"/>
    <w:rsid w:val="00E850F7"/>
    <w:rsid w:val="00E85483"/>
    <w:rsid w:val="00E85796"/>
    <w:rsid w:val="00E8593F"/>
    <w:rsid w:val="00E859CA"/>
    <w:rsid w:val="00E86057"/>
    <w:rsid w:val="00E861F7"/>
    <w:rsid w:val="00E864B0"/>
    <w:rsid w:val="00E86647"/>
    <w:rsid w:val="00E86BA9"/>
    <w:rsid w:val="00E86DBF"/>
    <w:rsid w:val="00E8723B"/>
    <w:rsid w:val="00E87274"/>
    <w:rsid w:val="00E87565"/>
    <w:rsid w:val="00E879F0"/>
    <w:rsid w:val="00E87A83"/>
    <w:rsid w:val="00E87AE6"/>
    <w:rsid w:val="00E87AF8"/>
    <w:rsid w:val="00E87DCE"/>
    <w:rsid w:val="00E900A2"/>
    <w:rsid w:val="00E90199"/>
    <w:rsid w:val="00E913F0"/>
    <w:rsid w:val="00E91514"/>
    <w:rsid w:val="00E915E1"/>
    <w:rsid w:val="00E919F0"/>
    <w:rsid w:val="00E91B92"/>
    <w:rsid w:val="00E91BF2"/>
    <w:rsid w:val="00E91CD5"/>
    <w:rsid w:val="00E91DDE"/>
    <w:rsid w:val="00E91E61"/>
    <w:rsid w:val="00E920B8"/>
    <w:rsid w:val="00E92483"/>
    <w:rsid w:val="00E924C7"/>
    <w:rsid w:val="00E92E29"/>
    <w:rsid w:val="00E92F0A"/>
    <w:rsid w:val="00E93168"/>
    <w:rsid w:val="00E93251"/>
    <w:rsid w:val="00E9346A"/>
    <w:rsid w:val="00E93907"/>
    <w:rsid w:val="00E93A7A"/>
    <w:rsid w:val="00E93B3D"/>
    <w:rsid w:val="00E93D80"/>
    <w:rsid w:val="00E94038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0FD"/>
    <w:rsid w:val="00E954A9"/>
    <w:rsid w:val="00E954B3"/>
    <w:rsid w:val="00E95754"/>
    <w:rsid w:val="00E957B8"/>
    <w:rsid w:val="00E95B52"/>
    <w:rsid w:val="00E95D01"/>
    <w:rsid w:val="00E95DAE"/>
    <w:rsid w:val="00E9627E"/>
    <w:rsid w:val="00E9694A"/>
    <w:rsid w:val="00E96C84"/>
    <w:rsid w:val="00E96FBC"/>
    <w:rsid w:val="00E970C4"/>
    <w:rsid w:val="00E9738B"/>
    <w:rsid w:val="00E97507"/>
    <w:rsid w:val="00E9760C"/>
    <w:rsid w:val="00EA0281"/>
    <w:rsid w:val="00EA02B4"/>
    <w:rsid w:val="00EA0BD3"/>
    <w:rsid w:val="00EA0BFA"/>
    <w:rsid w:val="00EA0E05"/>
    <w:rsid w:val="00EA0E10"/>
    <w:rsid w:val="00EA1468"/>
    <w:rsid w:val="00EA14FB"/>
    <w:rsid w:val="00EA1B4A"/>
    <w:rsid w:val="00EA1B65"/>
    <w:rsid w:val="00EA21F0"/>
    <w:rsid w:val="00EA2271"/>
    <w:rsid w:val="00EA2730"/>
    <w:rsid w:val="00EA2C87"/>
    <w:rsid w:val="00EA2D58"/>
    <w:rsid w:val="00EA3A0E"/>
    <w:rsid w:val="00EA3D67"/>
    <w:rsid w:val="00EA3DB9"/>
    <w:rsid w:val="00EA4256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5E"/>
    <w:rsid w:val="00EA7E9E"/>
    <w:rsid w:val="00EA7EF5"/>
    <w:rsid w:val="00EA7F1F"/>
    <w:rsid w:val="00EB0073"/>
    <w:rsid w:val="00EB00CD"/>
    <w:rsid w:val="00EB0376"/>
    <w:rsid w:val="00EB03D0"/>
    <w:rsid w:val="00EB05DC"/>
    <w:rsid w:val="00EB113E"/>
    <w:rsid w:val="00EB1189"/>
    <w:rsid w:val="00EB1705"/>
    <w:rsid w:val="00EB1D4D"/>
    <w:rsid w:val="00EB1E07"/>
    <w:rsid w:val="00EB1E13"/>
    <w:rsid w:val="00EB224E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BB5"/>
    <w:rsid w:val="00EB3C42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0C3"/>
    <w:rsid w:val="00EC024D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3A2E"/>
    <w:rsid w:val="00EC45F5"/>
    <w:rsid w:val="00EC4C3D"/>
    <w:rsid w:val="00EC4D77"/>
    <w:rsid w:val="00EC4D7B"/>
    <w:rsid w:val="00EC4E2E"/>
    <w:rsid w:val="00EC4F04"/>
    <w:rsid w:val="00EC51DC"/>
    <w:rsid w:val="00EC5316"/>
    <w:rsid w:val="00EC555C"/>
    <w:rsid w:val="00EC5A0B"/>
    <w:rsid w:val="00EC5A47"/>
    <w:rsid w:val="00EC5E66"/>
    <w:rsid w:val="00EC5F1A"/>
    <w:rsid w:val="00EC5FD9"/>
    <w:rsid w:val="00EC6337"/>
    <w:rsid w:val="00EC66D7"/>
    <w:rsid w:val="00EC6D68"/>
    <w:rsid w:val="00EC7183"/>
    <w:rsid w:val="00EC71AB"/>
    <w:rsid w:val="00EC768D"/>
    <w:rsid w:val="00EC7BC5"/>
    <w:rsid w:val="00ED022F"/>
    <w:rsid w:val="00ED0332"/>
    <w:rsid w:val="00ED0DE8"/>
    <w:rsid w:val="00ED0EB9"/>
    <w:rsid w:val="00ED1447"/>
    <w:rsid w:val="00ED16A0"/>
    <w:rsid w:val="00ED1757"/>
    <w:rsid w:val="00ED17CE"/>
    <w:rsid w:val="00ED1975"/>
    <w:rsid w:val="00ED19B6"/>
    <w:rsid w:val="00ED1A39"/>
    <w:rsid w:val="00ED1CB3"/>
    <w:rsid w:val="00ED1D06"/>
    <w:rsid w:val="00ED207A"/>
    <w:rsid w:val="00ED24AE"/>
    <w:rsid w:val="00ED24BA"/>
    <w:rsid w:val="00ED2628"/>
    <w:rsid w:val="00ED298C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D75C2"/>
    <w:rsid w:val="00EE03F1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69D9"/>
    <w:rsid w:val="00EE7257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1CB"/>
    <w:rsid w:val="00EF1884"/>
    <w:rsid w:val="00EF1A4F"/>
    <w:rsid w:val="00EF20FD"/>
    <w:rsid w:val="00EF24B5"/>
    <w:rsid w:val="00EF2786"/>
    <w:rsid w:val="00EF2970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886"/>
    <w:rsid w:val="00EF493B"/>
    <w:rsid w:val="00EF4F32"/>
    <w:rsid w:val="00EF5247"/>
    <w:rsid w:val="00EF5326"/>
    <w:rsid w:val="00EF53DE"/>
    <w:rsid w:val="00EF5593"/>
    <w:rsid w:val="00EF56DE"/>
    <w:rsid w:val="00EF5861"/>
    <w:rsid w:val="00EF60E0"/>
    <w:rsid w:val="00EF6141"/>
    <w:rsid w:val="00EF63FC"/>
    <w:rsid w:val="00EF68E7"/>
    <w:rsid w:val="00EF6EF5"/>
    <w:rsid w:val="00EF6F55"/>
    <w:rsid w:val="00EF7194"/>
    <w:rsid w:val="00EF73AB"/>
    <w:rsid w:val="00EF74AB"/>
    <w:rsid w:val="00EF7614"/>
    <w:rsid w:val="00EF7878"/>
    <w:rsid w:val="00EF7890"/>
    <w:rsid w:val="00EF7DD6"/>
    <w:rsid w:val="00EF7E34"/>
    <w:rsid w:val="00F000F0"/>
    <w:rsid w:val="00F00180"/>
    <w:rsid w:val="00F006E4"/>
    <w:rsid w:val="00F00923"/>
    <w:rsid w:val="00F00A7F"/>
    <w:rsid w:val="00F00A86"/>
    <w:rsid w:val="00F00C9D"/>
    <w:rsid w:val="00F01640"/>
    <w:rsid w:val="00F016E1"/>
    <w:rsid w:val="00F017CB"/>
    <w:rsid w:val="00F0197D"/>
    <w:rsid w:val="00F019BB"/>
    <w:rsid w:val="00F01A58"/>
    <w:rsid w:val="00F01AAD"/>
    <w:rsid w:val="00F023A1"/>
    <w:rsid w:val="00F024E9"/>
    <w:rsid w:val="00F026AE"/>
    <w:rsid w:val="00F027FF"/>
    <w:rsid w:val="00F02D95"/>
    <w:rsid w:val="00F0301D"/>
    <w:rsid w:val="00F0310F"/>
    <w:rsid w:val="00F032DF"/>
    <w:rsid w:val="00F03300"/>
    <w:rsid w:val="00F03355"/>
    <w:rsid w:val="00F03466"/>
    <w:rsid w:val="00F03791"/>
    <w:rsid w:val="00F0388F"/>
    <w:rsid w:val="00F03891"/>
    <w:rsid w:val="00F03A5E"/>
    <w:rsid w:val="00F03A67"/>
    <w:rsid w:val="00F04030"/>
    <w:rsid w:val="00F04523"/>
    <w:rsid w:val="00F04551"/>
    <w:rsid w:val="00F048A6"/>
    <w:rsid w:val="00F04B22"/>
    <w:rsid w:val="00F04D51"/>
    <w:rsid w:val="00F04F3E"/>
    <w:rsid w:val="00F050D9"/>
    <w:rsid w:val="00F0522E"/>
    <w:rsid w:val="00F0535E"/>
    <w:rsid w:val="00F057AA"/>
    <w:rsid w:val="00F05999"/>
    <w:rsid w:val="00F05BD9"/>
    <w:rsid w:val="00F05DD5"/>
    <w:rsid w:val="00F05EED"/>
    <w:rsid w:val="00F0650D"/>
    <w:rsid w:val="00F06692"/>
    <w:rsid w:val="00F06D91"/>
    <w:rsid w:val="00F06F02"/>
    <w:rsid w:val="00F06FBB"/>
    <w:rsid w:val="00F071B3"/>
    <w:rsid w:val="00F07C13"/>
    <w:rsid w:val="00F07F82"/>
    <w:rsid w:val="00F10437"/>
    <w:rsid w:val="00F10465"/>
    <w:rsid w:val="00F10864"/>
    <w:rsid w:val="00F108F5"/>
    <w:rsid w:val="00F10961"/>
    <w:rsid w:val="00F11003"/>
    <w:rsid w:val="00F110A5"/>
    <w:rsid w:val="00F1114C"/>
    <w:rsid w:val="00F111D5"/>
    <w:rsid w:val="00F1146B"/>
    <w:rsid w:val="00F115E0"/>
    <w:rsid w:val="00F1165E"/>
    <w:rsid w:val="00F11CF5"/>
    <w:rsid w:val="00F11F38"/>
    <w:rsid w:val="00F124CB"/>
    <w:rsid w:val="00F12B3D"/>
    <w:rsid w:val="00F12D63"/>
    <w:rsid w:val="00F13416"/>
    <w:rsid w:val="00F13BE5"/>
    <w:rsid w:val="00F14006"/>
    <w:rsid w:val="00F1403E"/>
    <w:rsid w:val="00F1415B"/>
    <w:rsid w:val="00F14606"/>
    <w:rsid w:val="00F1476B"/>
    <w:rsid w:val="00F149F8"/>
    <w:rsid w:val="00F152EE"/>
    <w:rsid w:val="00F1558A"/>
    <w:rsid w:val="00F15860"/>
    <w:rsid w:val="00F16035"/>
    <w:rsid w:val="00F16301"/>
    <w:rsid w:val="00F16BB1"/>
    <w:rsid w:val="00F16EFB"/>
    <w:rsid w:val="00F16FC3"/>
    <w:rsid w:val="00F17383"/>
    <w:rsid w:val="00F1754C"/>
    <w:rsid w:val="00F17A8F"/>
    <w:rsid w:val="00F17AD5"/>
    <w:rsid w:val="00F17AE3"/>
    <w:rsid w:val="00F17CA7"/>
    <w:rsid w:val="00F20046"/>
    <w:rsid w:val="00F2031A"/>
    <w:rsid w:val="00F206FE"/>
    <w:rsid w:val="00F2083D"/>
    <w:rsid w:val="00F20E4D"/>
    <w:rsid w:val="00F20F5B"/>
    <w:rsid w:val="00F20F67"/>
    <w:rsid w:val="00F21048"/>
    <w:rsid w:val="00F210AB"/>
    <w:rsid w:val="00F215C3"/>
    <w:rsid w:val="00F21857"/>
    <w:rsid w:val="00F218EF"/>
    <w:rsid w:val="00F21A0B"/>
    <w:rsid w:val="00F22369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D65"/>
    <w:rsid w:val="00F23EC7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5F12"/>
    <w:rsid w:val="00F26055"/>
    <w:rsid w:val="00F2617C"/>
    <w:rsid w:val="00F2643A"/>
    <w:rsid w:val="00F26886"/>
    <w:rsid w:val="00F2699C"/>
    <w:rsid w:val="00F26AF5"/>
    <w:rsid w:val="00F26B24"/>
    <w:rsid w:val="00F26F04"/>
    <w:rsid w:val="00F27E0C"/>
    <w:rsid w:val="00F3002F"/>
    <w:rsid w:val="00F30031"/>
    <w:rsid w:val="00F30353"/>
    <w:rsid w:val="00F308C0"/>
    <w:rsid w:val="00F309D2"/>
    <w:rsid w:val="00F31092"/>
    <w:rsid w:val="00F3159B"/>
    <w:rsid w:val="00F315C5"/>
    <w:rsid w:val="00F318E7"/>
    <w:rsid w:val="00F31931"/>
    <w:rsid w:val="00F31F17"/>
    <w:rsid w:val="00F31F79"/>
    <w:rsid w:val="00F3236F"/>
    <w:rsid w:val="00F32374"/>
    <w:rsid w:val="00F329BF"/>
    <w:rsid w:val="00F32F0E"/>
    <w:rsid w:val="00F32F3E"/>
    <w:rsid w:val="00F32FBF"/>
    <w:rsid w:val="00F332A8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972"/>
    <w:rsid w:val="00F35A79"/>
    <w:rsid w:val="00F35D4F"/>
    <w:rsid w:val="00F35E08"/>
    <w:rsid w:val="00F35E92"/>
    <w:rsid w:val="00F35F18"/>
    <w:rsid w:val="00F36190"/>
    <w:rsid w:val="00F3651B"/>
    <w:rsid w:val="00F367DF"/>
    <w:rsid w:val="00F369F3"/>
    <w:rsid w:val="00F370CB"/>
    <w:rsid w:val="00F374F1"/>
    <w:rsid w:val="00F377A2"/>
    <w:rsid w:val="00F37922"/>
    <w:rsid w:val="00F37AE3"/>
    <w:rsid w:val="00F37AEF"/>
    <w:rsid w:val="00F40649"/>
    <w:rsid w:val="00F40AA1"/>
    <w:rsid w:val="00F4125D"/>
    <w:rsid w:val="00F42373"/>
    <w:rsid w:val="00F42400"/>
    <w:rsid w:val="00F42910"/>
    <w:rsid w:val="00F42C2B"/>
    <w:rsid w:val="00F439C5"/>
    <w:rsid w:val="00F43AD1"/>
    <w:rsid w:val="00F44833"/>
    <w:rsid w:val="00F453E3"/>
    <w:rsid w:val="00F4559E"/>
    <w:rsid w:val="00F465C1"/>
    <w:rsid w:val="00F4678D"/>
    <w:rsid w:val="00F467B0"/>
    <w:rsid w:val="00F46E40"/>
    <w:rsid w:val="00F46F8B"/>
    <w:rsid w:val="00F47132"/>
    <w:rsid w:val="00F471BC"/>
    <w:rsid w:val="00F476F3"/>
    <w:rsid w:val="00F47728"/>
    <w:rsid w:val="00F478E7"/>
    <w:rsid w:val="00F47A4C"/>
    <w:rsid w:val="00F47AB9"/>
    <w:rsid w:val="00F47AFE"/>
    <w:rsid w:val="00F47CBA"/>
    <w:rsid w:val="00F50020"/>
    <w:rsid w:val="00F5037F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902"/>
    <w:rsid w:val="00F61CF4"/>
    <w:rsid w:val="00F61FDE"/>
    <w:rsid w:val="00F622E3"/>
    <w:rsid w:val="00F62377"/>
    <w:rsid w:val="00F62C76"/>
    <w:rsid w:val="00F63289"/>
    <w:rsid w:val="00F634A6"/>
    <w:rsid w:val="00F63622"/>
    <w:rsid w:val="00F6404E"/>
    <w:rsid w:val="00F6426F"/>
    <w:rsid w:val="00F6433C"/>
    <w:rsid w:val="00F644BD"/>
    <w:rsid w:val="00F6474A"/>
    <w:rsid w:val="00F64966"/>
    <w:rsid w:val="00F64D85"/>
    <w:rsid w:val="00F64E9B"/>
    <w:rsid w:val="00F64F9F"/>
    <w:rsid w:val="00F65153"/>
    <w:rsid w:val="00F6522A"/>
    <w:rsid w:val="00F6557E"/>
    <w:rsid w:val="00F65913"/>
    <w:rsid w:val="00F660B8"/>
    <w:rsid w:val="00F6624A"/>
    <w:rsid w:val="00F664AF"/>
    <w:rsid w:val="00F6658E"/>
    <w:rsid w:val="00F66844"/>
    <w:rsid w:val="00F669E3"/>
    <w:rsid w:val="00F67A85"/>
    <w:rsid w:val="00F67B95"/>
    <w:rsid w:val="00F67C46"/>
    <w:rsid w:val="00F67F10"/>
    <w:rsid w:val="00F704D0"/>
    <w:rsid w:val="00F70FF9"/>
    <w:rsid w:val="00F71026"/>
    <w:rsid w:val="00F71042"/>
    <w:rsid w:val="00F710A0"/>
    <w:rsid w:val="00F71976"/>
    <w:rsid w:val="00F71A99"/>
    <w:rsid w:val="00F71C4F"/>
    <w:rsid w:val="00F71C65"/>
    <w:rsid w:val="00F71F79"/>
    <w:rsid w:val="00F721A1"/>
    <w:rsid w:val="00F724E3"/>
    <w:rsid w:val="00F727AA"/>
    <w:rsid w:val="00F729CA"/>
    <w:rsid w:val="00F72B10"/>
    <w:rsid w:val="00F72C94"/>
    <w:rsid w:val="00F73121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AFD"/>
    <w:rsid w:val="00F75CDB"/>
    <w:rsid w:val="00F76337"/>
    <w:rsid w:val="00F7639C"/>
    <w:rsid w:val="00F763DF"/>
    <w:rsid w:val="00F76793"/>
    <w:rsid w:val="00F76B2E"/>
    <w:rsid w:val="00F76B74"/>
    <w:rsid w:val="00F76D1E"/>
    <w:rsid w:val="00F76D2A"/>
    <w:rsid w:val="00F774B2"/>
    <w:rsid w:val="00F7792A"/>
    <w:rsid w:val="00F77A26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55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201"/>
    <w:rsid w:val="00F842BC"/>
    <w:rsid w:val="00F84849"/>
    <w:rsid w:val="00F849D7"/>
    <w:rsid w:val="00F84A2F"/>
    <w:rsid w:val="00F84BAB"/>
    <w:rsid w:val="00F85015"/>
    <w:rsid w:val="00F850EB"/>
    <w:rsid w:val="00F85123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C8C"/>
    <w:rsid w:val="00F870D5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827"/>
    <w:rsid w:val="00F90A89"/>
    <w:rsid w:val="00F90BEE"/>
    <w:rsid w:val="00F90C86"/>
    <w:rsid w:val="00F90D61"/>
    <w:rsid w:val="00F90FD6"/>
    <w:rsid w:val="00F910E4"/>
    <w:rsid w:val="00F91220"/>
    <w:rsid w:val="00F915AB"/>
    <w:rsid w:val="00F9174D"/>
    <w:rsid w:val="00F91906"/>
    <w:rsid w:val="00F91CA2"/>
    <w:rsid w:val="00F91CDD"/>
    <w:rsid w:val="00F91DAC"/>
    <w:rsid w:val="00F91DB1"/>
    <w:rsid w:val="00F91F7C"/>
    <w:rsid w:val="00F92126"/>
    <w:rsid w:val="00F92174"/>
    <w:rsid w:val="00F923DB"/>
    <w:rsid w:val="00F92725"/>
    <w:rsid w:val="00F92F19"/>
    <w:rsid w:val="00F93A3D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4DE2"/>
    <w:rsid w:val="00F95013"/>
    <w:rsid w:val="00F951BD"/>
    <w:rsid w:val="00F96140"/>
    <w:rsid w:val="00F9632D"/>
    <w:rsid w:val="00F9644F"/>
    <w:rsid w:val="00F965D9"/>
    <w:rsid w:val="00F967E5"/>
    <w:rsid w:val="00F96842"/>
    <w:rsid w:val="00F969EB"/>
    <w:rsid w:val="00F96BE3"/>
    <w:rsid w:val="00F96C7A"/>
    <w:rsid w:val="00F96CB6"/>
    <w:rsid w:val="00F96E7C"/>
    <w:rsid w:val="00F974CD"/>
    <w:rsid w:val="00F975B5"/>
    <w:rsid w:val="00F97B2F"/>
    <w:rsid w:val="00F97C88"/>
    <w:rsid w:val="00FA03EA"/>
    <w:rsid w:val="00FA04BE"/>
    <w:rsid w:val="00FA0509"/>
    <w:rsid w:val="00FA09C3"/>
    <w:rsid w:val="00FA0A8A"/>
    <w:rsid w:val="00FA0C0E"/>
    <w:rsid w:val="00FA0E7C"/>
    <w:rsid w:val="00FA101A"/>
    <w:rsid w:val="00FA14A2"/>
    <w:rsid w:val="00FA19A2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1F"/>
    <w:rsid w:val="00FA3C7B"/>
    <w:rsid w:val="00FA3C84"/>
    <w:rsid w:val="00FA4297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8B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6F35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8B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2FB7"/>
    <w:rsid w:val="00FB35AB"/>
    <w:rsid w:val="00FB38EA"/>
    <w:rsid w:val="00FB3CD6"/>
    <w:rsid w:val="00FB3F97"/>
    <w:rsid w:val="00FB4065"/>
    <w:rsid w:val="00FB44CB"/>
    <w:rsid w:val="00FB4760"/>
    <w:rsid w:val="00FB47B5"/>
    <w:rsid w:val="00FB5236"/>
    <w:rsid w:val="00FB52FD"/>
    <w:rsid w:val="00FB5430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578"/>
    <w:rsid w:val="00FB77BB"/>
    <w:rsid w:val="00FB7A9C"/>
    <w:rsid w:val="00FB7D00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A75"/>
    <w:rsid w:val="00FC2EED"/>
    <w:rsid w:val="00FC330F"/>
    <w:rsid w:val="00FC37AA"/>
    <w:rsid w:val="00FC37F0"/>
    <w:rsid w:val="00FC3BBC"/>
    <w:rsid w:val="00FC3EEB"/>
    <w:rsid w:val="00FC40BF"/>
    <w:rsid w:val="00FC4278"/>
    <w:rsid w:val="00FC4423"/>
    <w:rsid w:val="00FC4516"/>
    <w:rsid w:val="00FC47D1"/>
    <w:rsid w:val="00FC4850"/>
    <w:rsid w:val="00FC492C"/>
    <w:rsid w:val="00FC4CA4"/>
    <w:rsid w:val="00FC4D2F"/>
    <w:rsid w:val="00FC4DD6"/>
    <w:rsid w:val="00FC545C"/>
    <w:rsid w:val="00FC553E"/>
    <w:rsid w:val="00FC6143"/>
    <w:rsid w:val="00FC65A0"/>
    <w:rsid w:val="00FC6B41"/>
    <w:rsid w:val="00FC6DC7"/>
    <w:rsid w:val="00FC6EF1"/>
    <w:rsid w:val="00FC7308"/>
    <w:rsid w:val="00FC76FD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875"/>
    <w:rsid w:val="00FD2A71"/>
    <w:rsid w:val="00FD2B29"/>
    <w:rsid w:val="00FD2F7C"/>
    <w:rsid w:val="00FD31EC"/>
    <w:rsid w:val="00FD3905"/>
    <w:rsid w:val="00FD3B8A"/>
    <w:rsid w:val="00FD43D6"/>
    <w:rsid w:val="00FD4620"/>
    <w:rsid w:val="00FD48FE"/>
    <w:rsid w:val="00FD4C9D"/>
    <w:rsid w:val="00FD4CC0"/>
    <w:rsid w:val="00FD552B"/>
    <w:rsid w:val="00FD5642"/>
    <w:rsid w:val="00FD5EAC"/>
    <w:rsid w:val="00FD6318"/>
    <w:rsid w:val="00FD681C"/>
    <w:rsid w:val="00FD6859"/>
    <w:rsid w:val="00FD6A3D"/>
    <w:rsid w:val="00FD6CCB"/>
    <w:rsid w:val="00FD6EF6"/>
    <w:rsid w:val="00FD6F9D"/>
    <w:rsid w:val="00FD7001"/>
    <w:rsid w:val="00FD7240"/>
    <w:rsid w:val="00FD72D9"/>
    <w:rsid w:val="00FD73AE"/>
    <w:rsid w:val="00FD75AC"/>
    <w:rsid w:val="00FD7D67"/>
    <w:rsid w:val="00FD7F6A"/>
    <w:rsid w:val="00FE01F8"/>
    <w:rsid w:val="00FE03A5"/>
    <w:rsid w:val="00FE0408"/>
    <w:rsid w:val="00FE04B6"/>
    <w:rsid w:val="00FE05E5"/>
    <w:rsid w:val="00FE0657"/>
    <w:rsid w:val="00FE07D8"/>
    <w:rsid w:val="00FE0E57"/>
    <w:rsid w:val="00FE11F5"/>
    <w:rsid w:val="00FE19FD"/>
    <w:rsid w:val="00FE1D8F"/>
    <w:rsid w:val="00FE20AB"/>
    <w:rsid w:val="00FE22FE"/>
    <w:rsid w:val="00FE26CB"/>
    <w:rsid w:val="00FE2B7B"/>
    <w:rsid w:val="00FE306A"/>
    <w:rsid w:val="00FE3100"/>
    <w:rsid w:val="00FE3439"/>
    <w:rsid w:val="00FE3768"/>
    <w:rsid w:val="00FE37C6"/>
    <w:rsid w:val="00FE417B"/>
    <w:rsid w:val="00FE436D"/>
    <w:rsid w:val="00FE49BD"/>
    <w:rsid w:val="00FE501E"/>
    <w:rsid w:val="00FE5172"/>
    <w:rsid w:val="00FE5410"/>
    <w:rsid w:val="00FE544A"/>
    <w:rsid w:val="00FE54B4"/>
    <w:rsid w:val="00FE58D7"/>
    <w:rsid w:val="00FE5977"/>
    <w:rsid w:val="00FE59D6"/>
    <w:rsid w:val="00FE5BA0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BAF"/>
    <w:rsid w:val="00FF1E0C"/>
    <w:rsid w:val="00FF1E43"/>
    <w:rsid w:val="00FF2077"/>
    <w:rsid w:val="00FF29B2"/>
    <w:rsid w:val="00FF2A88"/>
    <w:rsid w:val="00FF30B9"/>
    <w:rsid w:val="00FF32DE"/>
    <w:rsid w:val="00FF3345"/>
    <w:rsid w:val="00FF37C5"/>
    <w:rsid w:val="00FF38DA"/>
    <w:rsid w:val="00FF39D7"/>
    <w:rsid w:val="00FF3A12"/>
    <w:rsid w:val="00FF3B82"/>
    <w:rsid w:val="00FF3CFC"/>
    <w:rsid w:val="00FF3F68"/>
    <w:rsid w:val="00FF437C"/>
    <w:rsid w:val="00FF43AF"/>
    <w:rsid w:val="00FF44A2"/>
    <w:rsid w:val="00FF48E0"/>
    <w:rsid w:val="00FF4C7C"/>
    <w:rsid w:val="00FF4D22"/>
    <w:rsid w:val="00FF4F61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CF6"/>
    <w:rsid w:val="00FF707C"/>
    <w:rsid w:val="00FF73C1"/>
    <w:rsid w:val="00FF7746"/>
    <w:rsid w:val="00FF78DB"/>
    <w:rsid w:val="00FF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30741E6B"/>
  <w15:chartTrackingRefBased/>
  <w15:docId w15:val="{88C81735-9DDA-4BB0-8ABB-B351EEB03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373"/>
    <w:rPr>
      <w:rFonts w:ascii="Times" w:eastAsia="Batang" w:hAnsi="Times"/>
      <w:szCs w:val="24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val="en-US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192"/>
    <w:pPr>
      <w:numPr>
        <w:numId w:val="9"/>
      </w:numPr>
    </w:pPr>
    <w:rPr>
      <w:rFonts w:eastAsia="Calibri"/>
      <w:i/>
      <w:iCs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spacing w:before="100" w:beforeAutospacing="1" w:after="100" w:afterAutospacing="1"/>
    </w:pPr>
    <w:rPr>
      <w:sz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spacing w:before="100" w:beforeAutospacing="1"/>
      <w:ind w:left="601" w:hanging="601"/>
    </w:pPr>
    <w:rPr>
      <w:b/>
      <w:i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spacing w:after="100" w:afterAutospacing="1"/>
      <w:contextualSpacing/>
    </w:pPr>
    <w:rPr>
      <w:rFonts w:eastAsia="Times New Roman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" w:eastAsia="Times New Roman" w:hAnsi="Times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jc w:val="center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eastAsia="Batang" w:hAnsi="Arial"/>
      <w:sz w:val="18"/>
      <w:szCs w:val="24"/>
      <w:lang w:val="en-GB" w:eastAsia="en-US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eastAsia="Batang" w:hAnsi="Times"/>
      <w:szCs w:val="24"/>
      <w:lang w:eastAsia="en-US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spacing w:line="173" w:lineRule="atLeast"/>
    </w:pPr>
    <w:rPr>
      <w:rFonts w:ascii="Swift" w:hAnsi="Swift"/>
      <w:sz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</w:pPr>
    <w:rPr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szCs w:val="24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ind w:left="1440" w:hanging="1440"/>
    </w:p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C1150F"/>
    <w:pPr>
      <w:numPr>
        <w:numId w:val="6"/>
      </w:numPr>
      <w:spacing w:after="0"/>
      <w:jc w:val="left"/>
    </w:pPr>
    <w:rPr>
      <w:kern w:val="2"/>
      <w:sz w:val="20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spacing w:after="0"/>
      <w:jc w:val="left"/>
    </w:pPr>
    <w:rPr>
      <w:kern w:val="2"/>
      <w:lang w:val="en-GB"/>
    </w:rPr>
  </w:style>
  <w:style w:type="character" w:customStyle="1" w:styleId="bullet1Char">
    <w:name w:val="bullet1 Char"/>
    <w:link w:val="bullet1"/>
    <w:rsid w:val="00C1150F"/>
    <w:rPr>
      <w:rFonts w:ascii="Times" w:eastAsia="Batang" w:hAnsi="Times"/>
      <w:kern w:val="2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spacing w:after="0"/>
      <w:jc w:val="left"/>
    </w:pPr>
    <w:rPr>
      <w:sz w:val="20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eastAsia="Batang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spacing w:after="0"/>
      <w:jc w:val="left"/>
    </w:pPr>
    <w:rPr>
      <w:sz w:val="20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spacing w:before="60"/>
      <w:jc w:val="center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jc w:val="center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</w:pPr>
    <w:rPr>
      <w:rFonts w:eastAsia="Times New Roman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C2192"/>
    <w:rPr>
      <w:rFonts w:ascii="Times" w:eastAsia="Calibri" w:hAnsi="Times"/>
      <w:i/>
      <w:iCs/>
      <w:szCs w:val="24"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snapToGrid w:val="0"/>
      <w:spacing w:afterLines="50" w:line="264" w:lineRule="auto"/>
      <w:jc w:val="both"/>
    </w:pPr>
    <w:rPr>
      <w:kern w:val="2"/>
      <w:sz w:val="22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" w:eastAsia="Batang" w:hAnsi="Times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116F5E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E0695"/>
    <w:pPr>
      <w:tabs>
        <w:tab w:val="center" w:pos="5080"/>
        <w:tab w:val="right" w:pos="10160"/>
      </w:tabs>
    </w:pPr>
    <w:rPr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BE0695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14765D"/>
  </w:style>
  <w:style w:type="character" w:customStyle="1" w:styleId="B1Char">
    <w:name w:val="B1 Char"/>
    <w:qFormat/>
    <w:locked/>
    <w:rsid w:val="007461B4"/>
    <w:rPr>
      <w:rFonts w:ascii="Times New Roman" w:hAnsi="Times New Roman"/>
      <w:lang w:val="en-GB" w:eastAsia="en-US"/>
    </w:rPr>
  </w:style>
  <w:style w:type="paragraph" w:customStyle="1" w:styleId="capChar21">
    <w:name w:val="cap Char21"/>
    <w:basedOn w:val="Normal"/>
    <w:next w:val="Normal"/>
    <w:unhideWhenUsed/>
    <w:qFormat/>
    <w:rsid w:val="001E555E"/>
    <w:pPr>
      <w:spacing w:after="200"/>
    </w:pPr>
    <w:rPr>
      <w:rFonts w:eastAsia="Times New Roman"/>
      <w:i/>
      <w:iCs/>
      <w:color w:val="44546A"/>
      <w:sz w:val="18"/>
      <w:szCs w:val="18"/>
      <w:lang w:val="en-US"/>
    </w:rPr>
  </w:style>
  <w:style w:type="character" w:customStyle="1" w:styleId="xcontentpasted0">
    <w:name w:val="x_contentpasted0"/>
    <w:rsid w:val="00D0445B"/>
  </w:style>
  <w:style w:type="character" w:customStyle="1" w:styleId="contentpasted0">
    <w:name w:val="contentpasted0"/>
    <w:rsid w:val="00734EA3"/>
  </w:style>
  <w:style w:type="paragraph" w:customStyle="1" w:styleId="xmsonormal">
    <w:name w:val="x_msonormal"/>
    <w:basedOn w:val="Normal"/>
    <w:uiPriority w:val="99"/>
    <w:qFormat/>
    <w:rsid w:val="00C86275"/>
    <w:rPr>
      <w:rFonts w:ascii="Calibri" w:eastAsia="Calibri" w:hAnsi="Calibri" w:cs="Calibri"/>
      <w:sz w:val="22"/>
      <w:szCs w:val="22"/>
      <w:lang w:val="en-US"/>
    </w:rPr>
  </w:style>
  <w:style w:type="character" w:customStyle="1" w:styleId="xxcontentpasted0">
    <w:name w:val="x_xcontentpasted0"/>
    <w:basedOn w:val="DefaultParagraphFont"/>
    <w:rsid w:val="00C86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4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5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8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77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9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261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56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2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65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4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5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0" ma:contentTypeDescription="Create a new document." ma:contentTypeScope="" ma:versionID="d0ce266e6c6887cab72fe29e3aed75ee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4aa40603ed54a32af923dcc0d4e1bf7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A0B177-DE53-4D35-8B38-9B3914D2B6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</ds:schemaRefs>
</ds:datastoreItem>
</file>

<file path=customXml/itemProps4.xml><?xml version="1.0" encoding="utf-8"?>
<ds:datastoreItem xmlns:ds="http://schemas.openxmlformats.org/officeDocument/2006/customXml" ds:itemID="{4ABC10B2-9169-4797-B066-A604C426FE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1</Pages>
  <Words>3765</Words>
  <Characters>21466</Characters>
  <Application>Microsoft Office Word</Application>
  <DocSecurity>4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25181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88</cp:revision>
  <cp:lastPrinted>2011-11-09T07:49:00Z</cp:lastPrinted>
  <dcterms:created xsi:type="dcterms:W3CDTF">2023-08-10T21:27:00Z</dcterms:created>
  <dcterms:modified xsi:type="dcterms:W3CDTF">2023-08-11T16:05:00Z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d72681e5-656f-4549-841a-e38bec7a1084</vt:lpwstr>
  </property>
  <property fmtid="{D5CDD505-2E9C-101B-9397-08002B2CF9AE}" pid="10" name="CTP_BU">
    <vt:lpwstr>NA</vt:lpwstr>
  </property>
  <property fmtid="{D5CDD505-2E9C-101B-9397-08002B2CF9AE}" pid="11" name="CTP_TimeStamp">
    <vt:lpwstr>2020-08-08 17:03:45Z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CTPClassification">
    <vt:lpwstr>CTP_NT</vt:lpwstr>
  </property>
  <property fmtid="{D5CDD505-2E9C-101B-9397-08002B2CF9AE}" pid="15" name="MediaServiceImageTags">
    <vt:lpwstr/>
  </property>
  <property fmtid="{D5CDD505-2E9C-101B-9397-08002B2CF9AE}" pid="16" name="ContentTypeId">
    <vt:lpwstr>0x010100361E33C89985864D9AA975E7D75E938A</vt:lpwstr>
  </property>
</Properties>
</file>