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548F5DC8" w:rsidR="008F2770" w:rsidRPr="007B519D" w:rsidRDefault="008F2770" w:rsidP="008F2770">
      <w:pPr>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E627D2">
        <w:rPr>
          <w:rFonts w:asciiTheme="minorBidi" w:hAnsiTheme="minorBidi"/>
          <w:b/>
          <w:bCs/>
          <w:snapToGrid w:val="0"/>
          <w:sz w:val="24"/>
          <w:szCs w:val="24"/>
          <w:lang w:val="en-US"/>
        </w:rPr>
        <w:t>11</w:t>
      </w:r>
      <w:r w:rsidR="00057C76">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260D0F">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00966AD6" w:rsidRPr="00966AD6">
        <w:t xml:space="preserve"> </w:t>
      </w:r>
      <w:r w:rsidR="00656290">
        <w:rPr>
          <w:rFonts w:asciiTheme="minorBidi" w:hAnsiTheme="minorBidi"/>
          <w:b/>
          <w:bCs/>
          <w:snapToGrid w:val="0"/>
          <w:sz w:val="24"/>
          <w:szCs w:val="24"/>
          <w:lang w:val="en-US"/>
        </w:rPr>
        <w:t>2</w:t>
      </w:r>
      <w:r w:rsidR="00057C76">
        <w:rPr>
          <w:rFonts w:asciiTheme="minorBidi" w:hAnsiTheme="minorBidi"/>
          <w:b/>
          <w:bCs/>
          <w:snapToGrid w:val="0"/>
          <w:sz w:val="24"/>
          <w:szCs w:val="24"/>
          <w:lang w:val="en-US"/>
        </w:rPr>
        <w:t>3</w:t>
      </w:r>
      <w:r w:rsidR="007C6CB3">
        <w:rPr>
          <w:rFonts w:asciiTheme="minorBidi" w:hAnsiTheme="minorBidi"/>
          <w:b/>
          <w:bCs/>
          <w:snapToGrid w:val="0"/>
          <w:sz w:val="24"/>
          <w:szCs w:val="24"/>
          <w:lang w:val="en-US"/>
        </w:rPr>
        <w:t>0</w:t>
      </w:r>
      <w:r w:rsidR="00E64E0C">
        <w:rPr>
          <w:rFonts w:asciiTheme="minorBidi" w:hAnsiTheme="minorBidi"/>
          <w:b/>
          <w:bCs/>
          <w:snapToGrid w:val="0"/>
          <w:sz w:val="24"/>
          <w:szCs w:val="24"/>
          <w:lang w:val="en-US"/>
        </w:rPr>
        <w:t>1189</w:t>
      </w:r>
    </w:p>
    <w:p w14:paraId="14B9DD3B" w14:textId="5D27E8D7" w:rsidR="00C05AC4" w:rsidRDefault="00057C76" w:rsidP="00C05AC4">
      <w:pPr>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27</w:t>
      </w:r>
      <w:r w:rsidRPr="00397824">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3</w:t>
      </w:r>
      <w:r w:rsidRPr="00397824">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2023</w:t>
      </w:r>
    </w:p>
    <w:p w14:paraId="1A46D608" w14:textId="77777777" w:rsidR="00E627D2" w:rsidRPr="009D7AA5" w:rsidRDefault="00E627D2" w:rsidP="00C05AC4">
      <w:pPr>
        <w:rPr>
          <w:rFonts w:asciiTheme="minorBidi" w:hAnsiTheme="minorBidi"/>
          <w:b/>
          <w:bCs/>
          <w:snapToGrid w:val="0"/>
          <w:sz w:val="24"/>
          <w:szCs w:val="24"/>
          <w:lang w:val="en-US"/>
        </w:rPr>
      </w:pPr>
    </w:p>
    <w:p w14:paraId="3968EB5D" w14:textId="6EB836E1"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45DD3178"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Unlicensed Channel Access Mechanisms</w:t>
      </w:r>
    </w:p>
    <w:p w14:paraId="49846B98" w14:textId="77777777" w:rsidR="00C05AC4" w:rsidRPr="009D7AA5"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0559BACF" w14:textId="45859B6E" w:rsidR="007061BC"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0F2F6F">
        <w:t>8</w:t>
      </w:r>
      <w:r w:rsidR="00BF5B53">
        <w:t>e</w:t>
      </w:r>
      <w:r>
        <w:t xml:space="preserve"> [1], </w:t>
      </w:r>
      <w:r w:rsidR="007061BC">
        <w:t>and the following agreements [2]</w:t>
      </w:r>
      <w:r w:rsidR="000F2F6F">
        <w:t>[6]</w:t>
      </w:r>
      <w:r w:rsidR="007061BC">
        <w:t xml:space="preserve"> were made in relation to the channel access mechanisms for supporting sidelink on the unlicensed spectrum:</w:t>
      </w:r>
    </w:p>
    <w:tbl>
      <w:tblPr>
        <w:tblStyle w:val="Tabellenraster"/>
        <w:tblW w:w="0" w:type="auto"/>
        <w:tblLook w:val="04A0" w:firstRow="1" w:lastRow="0" w:firstColumn="1" w:lastColumn="0" w:noHBand="0" w:noVBand="1"/>
      </w:tblPr>
      <w:tblGrid>
        <w:gridCol w:w="9962"/>
      </w:tblGrid>
      <w:tr w:rsidR="007061BC" w14:paraId="507F5383" w14:textId="77777777" w:rsidTr="007061BC">
        <w:tc>
          <w:tcPr>
            <w:tcW w:w="9962" w:type="dxa"/>
          </w:tcPr>
          <w:p w14:paraId="2DFAA4CE" w14:textId="77777777" w:rsidR="00CA6D89" w:rsidRPr="00E44850" w:rsidRDefault="00CA6D89" w:rsidP="00EA136E">
            <w:pPr>
              <w:spacing w:before="0"/>
              <w:rPr>
                <w:b/>
                <w:bCs/>
              </w:rPr>
            </w:pPr>
            <w:r w:rsidRPr="00E44850">
              <w:rPr>
                <w:rFonts w:eastAsia="Calibri"/>
                <w:b/>
                <w:bCs/>
                <w:sz w:val="22"/>
                <w:szCs w:val="22"/>
                <w:lang w:val="en-US"/>
              </w:rPr>
              <w:t>Agreement</w:t>
            </w:r>
          </w:p>
          <w:p w14:paraId="03913DEB" w14:textId="77777777" w:rsidR="00CA6D89" w:rsidRPr="00E44850" w:rsidRDefault="00CA6D89" w:rsidP="00E44850">
            <w:pPr>
              <w:pStyle w:val="Listenabsatz"/>
              <w:numPr>
                <w:ilvl w:val="0"/>
                <w:numId w:val="63"/>
              </w:numPr>
              <w:spacing w:before="0"/>
              <w:rPr>
                <w:rFonts w:ascii="Times New Roman" w:hAnsi="Times New Roman"/>
              </w:rPr>
            </w:pPr>
            <w:r w:rsidRPr="00E44850">
              <w:rPr>
                <w:rFonts w:ascii="Times New Roman" w:hAnsi="Times New Roman"/>
              </w:rPr>
              <w:t>Type 2A channel access procedure is applicable for S-SSB transmissions from a UE without a shared channel occupancy, when the following constraints are met:</w:t>
            </w:r>
          </w:p>
          <w:p w14:paraId="760113FE" w14:textId="77777777" w:rsidR="00CA6D89" w:rsidRPr="00E44850" w:rsidRDefault="00CA6D89" w:rsidP="00E44850">
            <w:pPr>
              <w:pStyle w:val="Listenabsatz"/>
              <w:numPr>
                <w:ilvl w:val="1"/>
                <w:numId w:val="63"/>
              </w:numPr>
              <w:spacing w:before="0"/>
              <w:rPr>
                <w:rFonts w:ascii="Times New Roman" w:hAnsi="Times New Roman"/>
              </w:rPr>
            </w:pPr>
            <w:r w:rsidRPr="00E44850">
              <w:rPr>
                <w:rFonts w:ascii="Times New Roman" w:hAnsi="Times New Roman"/>
              </w:rPr>
              <w:t xml:space="preserve">Time duration is at most 1ms per transmission </w:t>
            </w:r>
          </w:p>
          <w:p w14:paraId="2268FD3F" w14:textId="77777777" w:rsidR="00CA6D89" w:rsidRPr="00E44850" w:rsidRDefault="00CA6D89" w:rsidP="00E44850">
            <w:pPr>
              <w:pStyle w:val="Listenabsatz"/>
              <w:numPr>
                <w:ilvl w:val="1"/>
                <w:numId w:val="63"/>
              </w:numPr>
              <w:spacing w:before="0"/>
              <w:rPr>
                <w:rFonts w:ascii="Times New Roman" w:hAnsi="Times New Roman"/>
              </w:rPr>
            </w:pPr>
            <w:r w:rsidRPr="00E44850">
              <w:rPr>
                <w:rFonts w:ascii="Times New Roman" w:hAnsi="Times New Roman"/>
              </w:rPr>
              <w:t>The duty cycle of the S-SSB transmissions is at most 1/20</w:t>
            </w:r>
          </w:p>
          <w:p w14:paraId="30C82B09" w14:textId="77777777" w:rsidR="00CA6D89" w:rsidRPr="00E44850" w:rsidRDefault="00CA6D89" w:rsidP="00E44850">
            <w:pPr>
              <w:pStyle w:val="Listenabsatz"/>
              <w:numPr>
                <w:ilvl w:val="1"/>
                <w:numId w:val="63"/>
              </w:numPr>
              <w:spacing w:before="0"/>
              <w:rPr>
                <w:rFonts w:ascii="Times New Roman" w:hAnsi="Times New Roman"/>
              </w:rPr>
            </w:pPr>
            <w:r w:rsidRPr="00E44850">
              <w:rPr>
                <w:rFonts w:ascii="Times New Roman" w:hAnsi="Times New Roman"/>
              </w:rPr>
              <w:t>FFS: details of EDT</w:t>
            </w:r>
          </w:p>
          <w:p w14:paraId="0A27C73F" w14:textId="77777777" w:rsidR="00CA6D89" w:rsidRPr="00E44850" w:rsidRDefault="00CA6D89" w:rsidP="00E44850">
            <w:pPr>
              <w:pStyle w:val="Listenabsatz"/>
              <w:numPr>
                <w:ilvl w:val="1"/>
                <w:numId w:val="63"/>
              </w:numPr>
              <w:spacing w:before="0"/>
              <w:rPr>
                <w:rFonts w:ascii="Times New Roman" w:hAnsi="Times New Roman"/>
              </w:rPr>
            </w:pPr>
            <w:r w:rsidRPr="00E44850">
              <w:rPr>
                <w:rFonts w:ascii="Times New Roman" w:hAnsi="Times New Roman"/>
              </w:rPr>
              <w:t>FFS: whether/how to define observation period, including whether or not observation period would be captured in the specifications if defined</w:t>
            </w:r>
          </w:p>
          <w:p w14:paraId="0E3936B7" w14:textId="73DB8782" w:rsidR="00CA6D89" w:rsidRPr="00E44850" w:rsidRDefault="00CA6D89" w:rsidP="00E44850">
            <w:pPr>
              <w:pStyle w:val="Listenabsatz"/>
              <w:numPr>
                <w:ilvl w:val="0"/>
                <w:numId w:val="63"/>
              </w:numPr>
              <w:spacing w:before="0" w:after="120"/>
              <w:ind w:left="357" w:hanging="357"/>
              <w:rPr>
                <w:rFonts w:ascii="Times New Roman" w:hAnsi="Times New Roman"/>
              </w:rPr>
            </w:pPr>
            <w:r w:rsidRPr="00E44850">
              <w:rPr>
                <w:rFonts w:ascii="Times New Roman" w:hAnsi="Times New Roman"/>
              </w:rPr>
              <w:t>FFS: Type 2A applicability for PSFCH without a shared channel occupancy and further limitations for combined transmissions of both S-SSB and PSFCH using Type 2A channel access procedure</w:t>
            </w:r>
          </w:p>
          <w:p w14:paraId="43F4C8BF" w14:textId="7AF111D0" w:rsidR="00CA6D89" w:rsidRPr="00E44850" w:rsidRDefault="00CA6D89" w:rsidP="00E44850">
            <w:pPr>
              <w:rPr>
                <w:b/>
                <w:bCs/>
              </w:rPr>
            </w:pPr>
            <w:bookmarkStart w:id="0" w:name="_Hlk119444575"/>
            <w:r w:rsidRPr="00E44850">
              <w:rPr>
                <w:rFonts w:eastAsia="Calibri"/>
                <w:b/>
                <w:bCs/>
                <w:sz w:val="22"/>
                <w:szCs w:val="22"/>
                <w:lang w:val="en-AU"/>
              </w:rPr>
              <w:t>Agreement</w:t>
            </w:r>
          </w:p>
          <w:p w14:paraId="20C61F0E" w14:textId="77777777" w:rsidR="00CA6D89" w:rsidRPr="00E44850" w:rsidRDefault="00CA6D89" w:rsidP="00E44850">
            <w:pPr>
              <w:pStyle w:val="Listenabsatz"/>
              <w:spacing w:before="0" w:line="240" w:lineRule="auto"/>
              <w:ind w:left="0"/>
              <w:rPr>
                <w:rFonts w:ascii="Times New Roman" w:hAnsi="Times New Roman"/>
              </w:rPr>
            </w:pPr>
            <w:r w:rsidRPr="00E44850">
              <w:rPr>
                <w:rFonts w:ascii="Times New Roman" w:hAnsi="Times New Roman"/>
                <w:lang w:val="en-AU"/>
              </w:rPr>
              <w:t>Performance metric, company to report which one of the following options is evaluated in their simulation results.</w:t>
            </w:r>
          </w:p>
          <w:p w14:paraId="6BA2237E"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Option 1:</w:t>
            </w:r>
          </w:p>
          <w:p w14:paraId="46387695"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For GC and BC, a device within the range (a, b) from the TX can be a receiver, and the UPT/latency/PRR can be calculated by average. The packet whose delay exceeding the remaining PDB as transmission failure.</w:t>
            </w:r>
          </w:p>
          <w:p w14:paraId="7F2A1BD9"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Option 2:</w:t>
            </w:r>
          </w:p>
          <w:p w14:paraId="0D7B5F5A"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For GC, UPT and latency for a packet is measured from the perspective of the worst-case RX (i.e., the one with the longest transmission time).</w:t>
            </w:r>
          </w:p>
          <w:p w14:paraId="5105BB90"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For BC, UPT and latency for a packet are measured for each RX separately.</w:t>
            </w:r>
          </w:p>
          <w:p w14:paraId="63F9622B"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 xml:space="preserve">Option 3: </w:t>
            </w:r>
          </w:p>
          <w:p w14:paraId="71380A2C" w14:textId="77777777" w:rsidR="00CA6D89" w:rsidRPr="00E44850" w:rsidRDefault="00CA6D89" w:rsidP="00E44850">
            <w:pPr>
              <w:pStyle w:val="Listenabsatz"/>
              <w:numPr>
                <w:ilvl w:val="1"/>
                <w:numId w:val="63"/>
              </w:numPr>
              <w:spacing w:before="0" w:after="120" w:line="240" w:lineRule="auto"/>
              <w:ind w:left="1077" w:hanging="357"/>
              <w:rPr>
                <w:rFonts w:ascii="Times New Roman" w:hAnsi="Times New Roman"/>
              </w:rPr>
            </w:pPr>
            <w:r w:rsidRPr="00E44850">
              <w:rPr>
                <w:rFonts w:ascii="Times New Roman" w:hAnsi="Times New Roman"/>
              </w:rPr>
              <w:t>For GC and BC, UPT, latency and PRR are measured from the perspective of each RX UE</w:t>
            </w:r>
          </w:p>
          <w:bookmarkEnd w:id="0"/>
          <w:p w14:paraId="12F082F3" w14:textId="77777777" w:rsidR="00CA6D89" w:rsidRPr="00E44850" w:rsidRDefault="00CA6D89" w:rsidP="00E44850">
            <w:pPr>
              <w:pStyle w:val="Listenabsatz"/>
              <w:spacing w:before="0" w:line="240" w:lineRule="auto"/>
              <w:ind w:left="0"/>
              <w:rPr>
                <w:rFonts w:ascii="Times New Roman" w:hAnsi="Times New Roman"/>
                <w:b/>
                <w:lang w:val="en-GB"/>
              </w:rPr>
            </w:pPr>
            <w:r w:rsidRPr="00E44850">
              <w:rPr>
                <w:rFonts w:ascii="Times New Roman" w:hAnsi="Times New Roman"/>
                <w:b/>
                <w:lang w:val="en-GB"/>
              </w:rPr>
              <w:t>Agreement</w:t>
            </w:r>
          </w:p>
          <w:p w14:paraId="2FDC6A43" w14:textId="77777777" w:rsidR="00CA6D89" w:rsidRPr="00E44850" w:rsidRDefault="00CA6D89" w:rsidP="00E44850">
            <w:pPr>
              <w:pStyle w:val="Listenabsatz"/>
              <w:spacing w:before="0" w:line="240" w:lineRule="auto"/>
              <w:ind w:left="0"/>
              <w:rPr>
                <w:rFonts w:ascii="Times New Roman" w:hAnsi="Times New Roman"/>
              </w:rPr>
            </w:pPr>
            <w:r w:rsidRPr="00E44850">
              <w:rPr>
                <w:rFonts w:ascii="Times New Roman" w:hAnsi="Times New Roma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35E558D8"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FFS: the case for S-SSB if agreed to transmit S-SSB (or S-SSB can be (pre-)configured) in more than one RB set</w:t>
            </w:r>
          </w:p>
          <w:p w14:paraId="3A8E1B67"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FFS: whether type A or type B or both will be supported for this case for PSFCH</w:t>
            </w:r>
          </w:p>
          <w:p w14:paraId="30566668" w14:textId="766332C8" w:rsidR="00CA6D89" w:rsidRPr="00E44850" w:rsidRDefault="00CA6D89" w:rsidP="00E44850">
            <w:pPr>
              <w:pStyle w:val="Listenabsatz"/>
              <w:numPr>
                <w:ilvl w:val="0"/>
                <w:numId w:val="63"/>
              </w:numPr>
              <w:spacing w:before="0" w:after="120" w:line="240" w:lineRule="auto"/>
              <w:ind w:left="357" w:hanging="357"/>
              <w:rPr>
                <w:rFonts w:ascii="Times New Roman" w:hAnsi="Times New Roman"/>
              </w:rPr>
            </w:pPr>
            <w:r w:rsidRPr="00E44850">
              <w:rPr>
                <w:rFonts w:ascii="Times New Roman" w:hAnsi="Times New Roman"/>
              </w:rPr>
              <w:t>FFS: whether multiple PSFCH transmissions on multiple channels after performing the multi-channel access procedure is limited to contiguous RB sets</w:t>
            </w:r>
          </w:p>
          <w:p w14:paraId="7C0B6767" w14:textId="77777777" w:rsidR="002E4865" w:rsidRDefault="002E4865">
            <w:pPr>
              <w:pStyle w:val="Listenabsatz"/>
              <w:spacing w:before="0" w:line="240" w:lineRule="auto"/>
              <w:ind w:left="0"/>
              <w:rPr>
                <w:rFonts w:ascii="Times New Roman" w:hAnsi="Times New Roman"/>
                <w:b/>
                <w:lang w:val="en-GB"/>
              </w:rPr>
            </w:pPr>
            <w:bookmarkStart w:id="1" w:name="_Hlk119444613"/>
          </w:p>
          <w:p w14:paraId="7DA37CB8" w14:textId="06295E18" w:rsidR="00CA6D89" w:rsidRPr="00E44850" w:rsidRDefault="00CA6D89" w:rsidP="00E44850">
            <w:pPr>
              <w:pStyle w:val="Listenabsatz"/>
              <w:spacing w:before="0" w:line="240" w:lineRule="auto"/>
              <w:ind w:left="0"/>
              <w:rPr>
                <w:rFonts w:ascii="Times New Roman" w:hAnsi="Times New Roman"/>
                <w:b/>
                <w:lang w:val="en-GB"/>
              </w:rPr>
            </w:pPr>
            <w:r w:rsidRPr="00E44850">
              <w:rPr>
                <w:rFonts w:ascii="Times New Roman" w:hAnsi="Times New Roman"/>
                <w:b/>
                <w:lang w:val="en-GB"/>
              </w:rPr>
              <w:lastRenderedPageBreak/>
              <w:t>Agreement</w:t>
            </w:r>
          </w:p>
          <w:p w14:paraId="03F48FFD" w14:textId="77777777" w:rsidR="00CA6D89" w:rsidRPr="00E44850" w:rsidRDefault="00CA6D89" w:rsidP="00E44850">
            <w:pPr>
              <w:pStyle w:val="Listenabsatz"/>
              <w:spacing w:before="0" w:line="240" w:lineRule="auto"/>
              <w:ind w:left="0"/>
              <w:rPr>
                <w:rFonts w:ascii="Times New Roman" w:hAnsi="Times New Roman"/>
              </w:rPr>
            </w:pPr>
            <w:r w:rsidRPr="00E44850">
              <w:rPr>
                <w:rFonts w:ascii="Times New Roman" w:hAnsi="Times New Roman"/>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58449B2D"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 xml:space="preserve">Option 1a: </w:t>
            </w:r>
          </w:p>
          <w:p w14:paraId="5B01E503"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the end of the first slot where at least one PSSCH with ACK/NACK HARQ-ACK enabled is transmitted</w:t>
            </w:r>
          </w:p>
          <w:p w14:paraId="72BB91DB"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Note, SL reference duration is not used if PSSCH with ACK/NACK HARQ-ACK enabled cannot be found in the latest COT</w:t>
            </w:r>
          </w:p>
          <w:p w14:paraId="20D782BC"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 xml:space="preserve">FFS: Whether to support another ending timing is FFS, </w:t>
            </w:r>
            <w:proofErr w:type="spellStart"/>
            <w:r w:rsidRPr="00E44850">
              <w:rPr>
                <w:rFonts w:ascii="Times New Roman" w:hAnsi="Times New Roman"/>
              </w:rPr>
              <w:t>e.g</w:t>
            </w:r>
            <w:proofErr w:type="spellEnd"/>
            <w:r w:rsidRPr="00E44850">
              <w:rPr>
                <w:rFonts w:ascii="Times New Roman" w:hAnsi="Times New Roman"/>
              </w:rPr>
              <w:t xml:space="preserve"> for MCSt if needed</w:t>
            </w:r>
          </w:p>
          <w:p w14:paraId="06BF29A9"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 xml:space="preserve">Option 1b: </w:t>
            </w:r>
          </w:p>
          <w:p w14:paraId="6EADF72F"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the end of the first slot where at least one PSSCH with HARQ-ACK enabled is transmitted</w:t>
            </w:r>
          </w:p>
          <w:p w14:paraId="22F0A828"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Note, SL reference duration is not used if PSSCH with HARQ-ACK enabled cannot be found in the latest COT</w:t>
            </w:r>
          </w:p>
          <w:p w14:paraId="056FD788"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 xml:space="preserve">FFS: Whether to support another ending timing is FFS, </w:t>
            </w:r>
            <w:proofErr w:type="spellStart"/>
            <w:r w:rsidRPr="00E44850">
              <w:rPr>
                <w:rFonts w:ascii="Times New Roman" w:hAnsi="Times New Roman"/>
              </w:rPr>
              <w:t>e.g</w:t>
            </w:r>
            <w:proofErr w:type="spellEnd"/>
            <w:r w:rsidRPr="00E44850">
              <w:rPr>
                <w:rFonts w:ascii="Times New Roman" w:hAnsi="Times New Roman"/>
              </w:rPr>
              <w:t xml:space="preserve"> for MCSt if needed</w:t>
            </w:r>
          </w:p>
          <w:p w14:paraId="2EAC3D72"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 xml:space="preserve">Option 2a: </w:t>
            </w:r>
          </w:p>
          <w:p w14:paraId="20BE0B5E"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the end of the first slot where at least one PSSCH with HARQ-ACK enabled if it is transmitted, otherwise until the end of the channel occupancy</w:t>
            </w:r>
          </w:p>
          <w:p w14:paraId="35C6DD88"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 xml:space="preserve">FFS: Whether to support another ending timing is FFS, </w:t>
            </w:r>
            <w:proofErr w:type="spellStart"/>
            <w:r w:rsidRPr="00E44850">
              <w:rPr>
                <w:rFonts w:ascii="Times New Roman" w:hAnsi="Times New Roman"/>
              </w:rPr>
              <w:t>e.g</w:t>
            </w:r>
            <w:proofErr w:type="spellEnd"/>
            <w:r w:rsidRPr="00E44850">
              <w:rPr>
                <w:rFonts w:ascii="Times New Roman" w:hAnsi="Times New Roman"/>
              </w:rPr>
              <w:t xml:space="preserve"> for MCSt if needed</w:t>
            </w:r>
          </w:p>
          <w:p w14:paraId="292D6FB7"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 xml:space="preserve">Option 2b: </w:t>
            </w:r>
          </w:p>
          <w:p w14:paraId="4F2399FE"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the end of the first slot where at least one PSSCH with HARQ-ACK enabled if it is transmitted, otherwise until the time when UE updates the CW</w:t>
            </w:r>
          </w:p>
          <w:p w14:paraId="1FA13146" w14:textId="4001500E" w:rsidR="00CA6D89" w:rsidRPr="00E44850" w:rsidRDefault="00CA6D89" w:rsidP="00E44850">
            <w:pPr>
              <w:pStyle w:val="Listenabsatz"/>
              <w:numPr>
                <w:ilvl w:val="1"/>
                <w:numId w:val="63"/>
              </w:numPr>
              <w:spacing w:before="0" w:after="120" w:line="240" w:lineRule="auto"/>
              <w:ind w:left="1077" w:hanging="357"/>
              <w:rPr>
                <w:rFonts w:ascii="Times New Roman" w:hAnsi="Times New Roman"/>
              </w:rPr>
            </w:pPr>
            <w:r w:rsidRPr="00E44850">
              <w:rPr>
                <w:rFonts w:ascii="Times New Roman" w:hAnsi="Times New Roman"/>
              </w:rPr>
              <w:t xml:space="preserve">FFS: Whether to support another ending timing is FFS, </w:t>
            </w:r>
            <w:proofErr w:type="spellStart"/>
            <w:r w:rsidRPr="00E44850">
              <w:rPr>
                <w:rFonts w:ascii="Times New Roman" w:hAnsi="Times New Roman"/>
              </w:rPr>
              <w:t>e.g</w:t>
            </w:r>
            <w:proofErr w:type="spellEnd"/>
            <w:r w:rsidRPr="00E44850">
              <w:rPr>
                <w:rFonts w:ascii="Times New Roman" w:hAnsi="Times New Roman"/>
              </w:rPr>
              <w:t xml:space="preserve"> for MCSt if needed</w:t>
            </w:r>
            <w:bookmarkEnd w:id="1"/>
          </w:p>
          <w:p w14:paraId="05EC1C08" w14:textId="77777777" w:rsidR="00CA6D89" w:rsidRPr="00E44850" w:rsidRDefault="00CA6D89" w:rsidP="00E44850">
            <w:pPr>
              <w:pStyle w:val="Listenabsatz"/>
              <w:spacing w:before="0" w:line="240" w:lineRule="auto"/>
              <w:ind w:left="0"/>
              <w:rPr>
                <w:rFonts w:ascii="Times New Roman" w:hAnsi="Times New Roman"/>
                <w:b/>
                <w:lang w:val="en-GB"/>
              </w:rPr>
            </w:pPr>
            <w:r w:rsidRPr="00E44850">
              <w:rPr>
                <w:rFonts w:ascii="Times New Roman" w:hAnsi="Times New Roman"/>
                <w:b/>
                <w:lang w:val="en-GB"/>
              </w:rPr>
              <w:t>Agreement</w:t>
            </w:r>
          </w:p>
          <w:p w14:paraId="4DFC0AF7"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A CPE is transmitted from a CPE starting position before SL transmission within a COT, select one or both of the two options:</w:t>
            </w:r>
          </w:p>
          <w:p w14:paraId="593D7813"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Option 1: within the symbol just before the next AGC symbol</w:t>
            </w:r>
          </w:p>
          <w:p w14:paraId="263462A5"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Option 2: within at most 1, 2 or 4 symbols just before the next AGC symbol for 15, 30 or 60 kHz SCS, respectively</w:t>
            </w:r>
          </w:p>
          <w:p w14:paraId="42B92371"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whether Option 1 and Option 2 are both applicable and the conditions (e.g., Option 1 in case of COT sharing and Option 2 in case of initiating a COT)</w:t>
            </w:r>
          </w:p>
          <w:p w14:paraId="5391752D"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which channel access type(s) is applicable for option 1 and option 2</w:t>
            </w:r>
          </w:p>
          <w:p w14:paraId="0E4911FF"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other details</w:t>
            </w:r>
          </w:p>
          <w:p w14:paraId="24442487"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A single CPE starting position for PSFCH</w:t>
            </w:r>
          </w:p>
          <w:p w14:paraId="653A0E0E"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CPE starting position and whether it should be (pre-)configured in each RP, pre-defined or indicated</w:t>
            </w:r>
          </w:p>
          <w:p w14:paraId="7F3A2612"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other details (e.g., indication granularity)</w:t>
            </w:r>
          </w:p>
          <w:p w14:paraId="74D36B75"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Note: value 0 is a candidate</w:t>
            </w:r>
          </w:p>
          <w:p w14:paraId="6DCE6F7F"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At least one CPE starting position for S-SSB</w:t>
            </w:r>
          </w:p>
          <w:p w14:paraId="23984F0E"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CPE starting position should be (pre-)configured, pre-defined or indicated</w:t>
            </w:r>
          </w:p>
          <w:p w14:paraId="251D7F90"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FFS: Whether multiple CPE starting positions should be (pre-)configured, pre-defined or indicated</w:t>
            </w:r>
          </w:p>
          <w:p w14:paraId="77B388FB"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 xml:space="preserve">FFS CPE starting positions for the R16 S-SSB and the additional S-SSBs </w:t>
            </w:r>
          </w:p>
          <w:p w14:paraId="3D9B04F0"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Note: value 0 is a candidate</w:t>
            </w:r>
          </w:p>
          <w:p w14:paraId="7F19397C" w14:textId="77777777" w:rsidR="00CA6D89" w:rsidRPr="00E44850" w:rsidRDefault="00CA6D89" w:rsidP="00E44850">
            <w:pPr>
              <w:pStyle w:val="Listenabsatz"/>
              <w:numPr>
                <w:ilvl w:val="0"/>
                <w:numId w:val="63"/>
              </w:numPr>
              <w:spacing w:before="0" w:line="240" w:lineRule="auto"/>
              <w:rPr>
                <w:rFonts w:ascii="Times New Roman" w:hAnsi="Times New Roman"/>
              </w:rPr>
            </w:pPr>
            <w:r w:rsidRPr="00E44850">
              <w:rPr>
                <w:rFonts w:ascii="Times New Roman" w:hAnsi="Times New Roman"/>
              </w:rPr>
              <w:t>One or multiple CPE starting positions can be (pre-)configured in each resource pool for PSSCH/PSCCH</w:t>
            </w:r>
          </w:p>
          <w:p w14:paraId="05BF4323" w14:textId="77777777" w:rsidR="00CA6D89" w:rsidRPr="00E44850" w:rsidRDefault="00CA6D89" w:rsidP="00E44850">
            <w:pPr>
              <w:pStyle w:val="Listenabsatz"/>
              <w:numPr>
                <w:ilvl w:val="1"/>
                <w:numId w:val="63"/>
              </w:numPr>
              <w:spacing w:before="0" w:line="240" w:lineRule="auto"/>
              <w:rPr>
                <w:rFonts w:ascii="Times New Roman" w:hAnsi="Times New Roman"/>
              </w:rPr>
            </w:pPr>
            <w:r w:rsidRPr="00E44850">
              <w:rPr>
                <w:rFonts w:ascii="Times New Roman" w:hAnsi="Times New Roman"/>
              </w:rPr>
              <w:t xml:space="preserve">When multiple CPE starting positions are (pre-)configured, </w:t>
            </w:r>
          </w:p>
          <w:p w14:paraId="157F3736" w14:textId="77777777" w:rsidR="00CA6D89" w:rsidRPr="00E44850" w:rsidRDefault="00CA6D89" w:rsidP="00E44850">
            <w:pPr>
              <w:pStyle w:val="Listenabsatz"/>
              <w:numPr>
                <w:ilvl w:val="2"/>
                <w:numId w:val="63"/>
              </w:numPr>
              <w:spacing w:before="0" w:line="240" w:lineRule="auto"/>
              <w:rPr>
                <w:rFonts w:ascii="Times New Roman" w:hAnsi="Times New Roman"/>
              </w:rPr>
            </w:pPr>
            <w:r w:rsidRPr="00E44850">
              <w:rPr>
                <w:rFonts w:ascii="Times New Roman" w:hAnsi="Times New Roman"/>
              </w:rPr>
              <w:t>FFS whether/how to define a criteria for selecting a default CPE starting position (e.g., according to partial/full RB set allocation, resource reservation information, within or outside of a COT, etc.)</w:t>
            </w:r>
          </w:p>
          <w:p w14:paraId="4C75CD83" w14:textId="77777777" w:rsidR="00CA6D89" w:rsidRPr="00E44850" w:rsidRDefault="00CA6D89" w:rsidP="00E44850">
            <w:pPr>
              <w:pStyle w:val="Listenabsatz"/>
              <w:numPr>
                <w:ilvl w:val="2"/>
                <w:numId w:val="63"/>
              </w:numPr>
              <w:spacing w:before="0" w:line="240" w:lineRule="auto"/>
              <w:rPr>
                <w:rFonts w:ascii="Times New Roman" w:hAnsi="Times New Roman"/>
              </w:rPr>
            </w:pPr>
            <w:r w:rsidRPr="00E44850">
              <w:rPr>
                <w:rFonts w:ascii="Times New Roman" w:hAnsi="Times New Roman"/>
              </w:rPr>
              <w:t xml:space="preserve">FFS criteria for selecting one of the multiple CPE starting positions (e.g., according to priority level (e.g., CAPC or L1), selected randomly by UE from the (pre-)configured set </w:t>
            </w:r>
            <w:r w:rsidRPr="00E44850">
              <w:rPr>
                <w:rFonts w:ascii="Times New Roman" w:hAnsi="Times New Roman"/>
              </w:rPr>
              <w:lastRenderedPageBreak/>
              <w:t>of CPEs, selected by the UE based on channel access result, determined based on indication from the COT initiating UE, etc.)</w:t>
            </w:r>
          </w:p>
          <w:p w14:paraId="3AAFC0E5" w14:textId="799001ED" w:rsidR="00CA6D89" w:rsidRPr="00E44850" w:rsidRDefault="00CA6D89" w:rsidP="00E44850">
            <w:pPr>
              <w:pStyle w:val="Listenabsatz"/>
              <w:numPr>
                <w:ilvl w:val="1"/>
                <w:numId w:val="63"/>
              </w:numPr>
              <w:spacing w:before="0" w:after="120" w:line="240" w:lineRule="auto"/>
              <w:ind w:left="1077" w:hanging="357"/>
              <w:rPr>
                <w:rFonts w:ascii="Times New Roman" w:hAnsi="Times New Roman"/>
              </w:rPr>
            </w:pPr>
            <w:r w:rsidRPr="00E44850">
              <w:rPr>
                <w:rFonts w:ascii="Times New Roman" w:hAnsi="Times New Roman"/>
              </w:rPr>
              <w:t>FFS other details</w:t>
            </w:r>
          </w:p>
          <w:p w14:paraId="0387DE26" w14:textId="77777777" w:rsidR="00CA6D89" w:rsidRPr="00E44850" w:rsidRDefault="00CA6D89" w:rsidP="00E44850">
            <w:pPr>
              <w:pStyle w:val="Listenabsatz"/>
              <w:spacing w:before="0" w:line="240" w:lineRule="auto"/>
              <w:ind w:left="0"/>
              <w:rPr>
                <w:rFonts w:ascii="Times New Roman" w:hAnsi="Times New Roman"/>
                <w:lang w:val="en-GB"/>
              </w:rPr>
            </w:pPr>
            <w:r w:rsidRPr="00E44850">
              <w:rPr>
                <w:rFonts w:ascii="Times New Roman" w:hAnsi="Times New Roman"/>
                <w:b/>
                <w:bCs/>
                <w:lang w:val="en-GB"/>
              </w:rPr>
              <w:t>Agreement</w:t>
            </w:r>
          </w:p>
          <w:p w14:paraId="0E61F9D3" w14:textId="77777777" w:rsidR="00CA6D89" w:rsidRPr="00E44850" w:rsidRDefault="00CA6D89" w:rsidP="00E44850">
            <w:pPr>
              <w:pStyle w:val="Listenabsatz"/>
              <w:autoSpaceDE w:val="0"/>
              <w:autoSpaceDN w:val="0"/>
              <w:spacing w:before="0" w:line="240" w:lineRule="auto"/>
              <w:ind w:left="0"/>
              <w:rPr>
                <w:rFonts w:ascii="Times New Roman" w:hAnsi="Times New Roman"/>
              </w:rPr>
            </w:pPr>
            <w:r w:rsidRPr="00E44850">
              <w:rPr>
                <w:rFonts w:ascii="Times New Roman" w:hAnsi="Times New Roman"/>
                <w:lang w:val="en-AU"/>
              </w:rPr>
              <w:t>For UE-to-UE COT sharing,</w:t>
            </w:r>
          </w:p>
          <w:p w14:paraId="5FB9D8F6" w14:textId="77777777" w:rsidR="00CA6D89" w:rsidRPr="00E44850" w:rsidRDefault="00CA6D89" w:rsidP="00E44850">
            <w:pPr>
              <w:pStyle w:val="Listenabsatz"/>
              <w:numPr>
                <w:ilvl w:val="0"/>
                <w:numId w:val="67"/>
              </w:numPr>
              <w:autoSpaceDE w:val="0"/>
              <w:autoSpaceDN w:val="0"/>
              <w:spacing w:before="0" w:line="240" w:lineRule="auto"/>
              <w:rPr>
                <w:rFonts w:ascii="Times New Roman" w:hAnsi="Times New Roman"/>
              </w:rPr>
            </w:pPr>
            <w:r w:rsidRPr="00E44850">
              <w:rPr>
                <w:rFonts w:ascii="Times New Roman" w:hAnsi="Times New Roman"/>
                <w:lang w:val="en-GB"/>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E44850">
              <w:rPr>
                <w:rFonts w:ascii="Times New Roman" w:hAnsi="Times New Roman"/>
                <w:lang w:val="en-GB"/>
              </w:rPr>
              <w:t>COT.When</w:t>
            </w:r>
            <w:proofErr w:type="spellEnd"/>
            <w:r w:rsidRPr="00E44850">
              <w:rPr>
                <w:rFonts w:ascii="Times New Roman" w:hAnsi="Times New Roman"/>
                <w:lang w:val="en-GB"/>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7C52FE1" w14:textId="77777777" w:rsidR="00CA6D89" w:rsidRPr="00E44850" w:rsidRDefault="00CA6D89" w:rsidP="00E44850">
            <w:pPr>
              <w:pStyle w:val="Listenabsatz"/>
              <w:numPr>
                <w:ilvl w:val="1"/>
                <w:numId w:val="67"/>
              </w:numPr>
              <w:autoSpaceDE w:val="0"/>
              <w:autoSpaceDN w:val="0"/>
              <w:spacing w:before="0" w:line="240" w:lineRule="auto"/>
              <w:rPr>
                <w:rFonts w:ascii="Times New Roman" w:hAnsi="Times New Roman"/>
              </w:rPr>
            </w:pPr>
            <w:r w:rsidRPr="00E44850">
              <w:rPr>
                <w:rFonts w:ascii="Times New Roman" w:hAnsi="Times New Roman"/>
                <w:lang w:val="en-GB"/>
              </w:rPr>
              <w:t>FFS: whether a responding UE can transmit PSFCH(s) to UE(s) other than the initiator</w:t>
            </w:r>
          </w:p>
          <w:p w14:paraId="62CAB4C3" w14:textId="77777777" w:rsidR="00CA6D89" w:rsidRPr="00E44850" w:rsidRDefault="00CA6D89" w:rsidP="00E44850">
            <w:pPr>
              <w:pStyle w:val="Listenabsatz"/>
              <w:numPr>
                <w:ilvl w:val="0"/>
                <w:numId w:val="67"/>
              </w:numPr>
              <w:autoSpaceDE w:val="0"/>
              <w:autoSpaceDN w:val="0"/>
              <w:spacing w:before="0" w:line="240" w:lineRule="auto"/>
              <w:rPr>
                <w:rFonts w:ascii="Times New Roman" w:hAnsi="Times New Roman"/>
              </w:rPr>
            </w:pPr>
            <w:r w:rsidRPr="00E44850">
              <w:rPr>
                <w:rFonts w:ascii="Times New Roman" w:hAnsi="Times New Roman"/>
                <w:lang w:val="en-GB"/>
              </w:rPr>
              <w:t>When performing PSSCH/PSCCH transmission(s), a responding UE can utilize a COT shared by a COT initiating UE at least when the responding UE’s PSSCH/PSCCH transmission(s) within RB set(s) corresponding to the shared COT is intended for the COT initiating UE</w:t>
            </w:r>
          </w:p>
          <w:p w14:paraId="15857795" w14:textId="77777777" w:rsidR="00CA6D89" w:rsidRPr="00E44850" w:rsidRDefault="00CA6D89" w:rsidP="00E44850">
            <w:pPr>
              <w:pStyle w:val="Listenabsatz"/>
              <w:numPr>
                <w:ilvl w:val="1"/>
                <w:numId w:val="67"/>
              </w:numPr>
              <w:autoSpaceDE w:val="0"/>
              <w:autoSpaceDN w:val="0"/>
              <w:spacing w:before="0" w:line="240" w:lineRule="auto"/>
              <w:rPr>
                <w:rFonts w:ascii="Times New Roman" w:hAnsi="Times New Roman"/>
              </w:rPr>
            </w:pPr>
            <w:r w:rsidRPr="00E44850">
              <w:rPr>
                <w:rFonts w:ascii="Times New Roman" w:hAnsi="Times New Roman"/>
                <w:lang w:val="en-GB"/>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C494155" w14:textId="77777777" w:rsidR="00CA6D89" w:rsidRPr="00E44850" w:rsidRDefault="00CA6D89" w:rsidP="00E44850">
            <w:pPr>
              <w:pStyle w:val="Listenabsatz"/>
              <w:numPr>
                <w:ilvl w:val="2"/>
                <w:numId w:val="67"/>
              </w:numPr>
              <w:autoSpaceDE w:val="0"/>
              <w:autoSpaceDN w:val="0"/>
              <w:spacing w:before="0" w:line="240" w:lineRule="auto"/>
              <w:rPr>
                <w:rFonts w:ascii="Times New Roman" w:hAnsi="Times New Roman"/>
              </w:rPr>
            </w:pPr>
            <w:r w:rsidRPr="00E44850">
              <w:rPr>
                <w:rFonts w:ascii="Times New Roman" w:hAnsi="Times New Roman"/>
                <w:lang w:val="en-GB"/>
              </w:rPr>
              <w:t>FFS: how to determine / what are the restrictions to the destination ID of the responding UE’s PSSCH/PSCCH transmission(s) to utilize the COT shared by the initiating UE.</w:t>
            </w:r>
          </w:p>
          <w:p w14:paraId="615C282D" w14:textId="77777777" w:rsidR="00CA6D89" w:rsidRPr="00E44850" w:rsidRDefault="00CA6D89" w:rsidP="00E44850">
            <w:pPr>
              <w:pStyle w:val="Listenabsatz"/>
              <w:numPr>
                <w:ilvl w:val="2"/>
                <w:numId w:val="67"/>
              </w:numPr>
              <w:autoSpaceDE w:val="0"/>
              <w:autoSpaceDN w:val="0"/>
              <w:spacing w:before="0" w:line="240" w:lineRule="auto"/>
              <w:rPr>
                <w:rFonts w:ascii="Times New Roman" w:hAnsi="Times New Roman"/>
              </w:rPr>
            </w:pPr>
            <w:r w:rsidRPr="00E44850">
              <w:rPr>
                <w:rFonts w:ascii="Times New Roman" w:hAnsi="Times New Roma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31544D2F" w14:textId="67C2CE96" w:rsidR="00CA6D89" w:rsidRPr="00E44850" w:rsidRDefault="00CA6D89" w:rsidP="00E44850">
            <w:pPr>
              <w:pStyle w:val="Listenabsatz"/>
              <w:numPr>
                <w:ilvl w:val="0"/>
                <w:numId w:val="67"/>
              </w:numPr>
              <w:autoSpaceDE w:val="0"/>
              <w:autoSpaceDN w:val="0"/>
              <w:spacing w:before="0" w:after="120" w:line="240" w:lineRule="auto"/>
              <w:ind w:left="357" w:hanging="357"/>
              <w:rPr>
                <w:rFonts w:ascii="Times New Roman" w:hAnsi="Times New Roman"/>
              </w:rPr>
            </w:pPr>
            <w:r w:rsidRPr="00E44850">
              <w:rPr>
                <w:rFonts w:ascii="Times New Roman" w:hAnsi="Times New Roman"/>
                <w:lang w:val="en-GB"/>
              </w:rPr>
              <w:t>FFS: UE forwarding/relaying information about a COT initiated by another UE.</w:t>
            </w:r>
          </w:p>
          <w:p w14:paraId="0A21BEF9" w14:textId="77777777" w:rsidR="00CA6D89" w:rsidRPr="00E44850" w:rsidRDefault="00CA6D89" w:rsidP="00E44850">
            <w:pPr>
              <w:pStyle w:val="Listenabsatz"/>
              <w:spacing w:before="0" w:line="240" w:lineRule="auto"/>
              <w:ind w:left="0"/>
              <w:rPr>
                <w:rFonts w:ascii="Times New Roman" w:hAnsi="Times New Roman"/>
                <w:lang w:val="en-GB"/>
              </w:rPr>
            </w:pPr>
            <w:r w:rsidRPr="00E44850">
              <w:rPr>
                <w:rFonts w:ascii="Times New Roman" w:hAnsi="Times New Roman"/>
                <w:b/>
                <w:bCs/>
                <w:lang w:val="en-GB"/>
              </w:rPr>
              <w:t>Agreement</w:t>
            </w:r>
          </w:p>
          <w:p w14:paraId="4BA80117" w14:textId="20A7CBC5" w:rsidR="00CA6D89" w:rsidRPr="00E44850" w:rsidRDefault="00CA6D89" w:rsidP="00E44850">
            <w:pPr>
              <w:pStyle w:val="Listenabsatz"/>
              <w:numPr>
                <w:ilvl w:val="0"/>
                <w:numId w:val="67"/>
              </w:numPr>
              <w:autoSpaceDE w:val="0"/>
              <w:autoSpaceDN w:val="0"/>
              <w:spacing w:before="0" w:line="240" w:lineRule="auto"/>
              <w:rPr>
                <w:rFonts w:ascii="Times New Roman" w:hAnsi="Times New Roman"/>
                <w:bCs/>
                <w:iCs/>
                <w:u w:val="single"/>
                <w:lang w:val="en-GB"/>
              </w:rPr>
            </w:pPr>
            <w:r w:rsidRPr="00E44850">
              <w:rPr>
                <w:rFonts w:ascii="Times New Roman" w:hAnsi="Times New Roman"/>
                <w:bCs/>
                <w:iCs/>
              </w:rPr>
              <w:t xml:space="preserve">If </w:t>
            </w:r>
            <m:oMath>
              <m:r>
                <w:rPr>
                  <w:rFonts w:ascii="Cambria Math" w:hAnsi="Cambria Math"/>
                </w:rPr>
                <m:t>C</m:t>
              </m:r>
              <m:sSub>
                <m:sSubPr>
                  <m:ctrlPr>
                    <w:rPr>
                      <w:rFonts w:ascii="Cambria Math" w:hAnsi="Cambria Math"/>
                      <w:bCs/>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bCs/>
                      <w:i/>
                    </w:rPr>
                  </m:ctrlPr>
                </m:sSubPr>
                <m:e>
                  <m:r>
                    <w:rPr>
                      <w:rFonts w:ascii="Cambria Math" w:hAnsi="Cambria Math"/>
                    </w:rPr>
                    <m:t>W</m:t>
                  </m:r>
                </m:e>
                <m:sub>
                  <m:func>
                    <m:funcPr>
                      <m:ctrlPr>
                        <w:rPr>
                          <w:rFonts w:ascii="Cambria Math" w:hAnsi="Cambria Math"/>
                          <w:bCs/>
                          <w:i/>
                        </w:rPr>
                      </m:ctrlPr>
                    </m:funcPr>
                    <m:fName>
                      <m:r>
                        <w:rPr>
                          <w:rFonts w:ascii="Cambria Math" w:hAnsi="Cambria Math"/>
                        </w:rPr>
                        <m:t>max,</m:t>
                      </m:r>
                    </m:fName>
                    <m:e>
                      <m:r>
                        <w:rPr>
                          <w:rFonts w:ascii="Cambria Math" w:hAnsi="Cambria Math"/>
                        </w:rPr>
                        <m:t>p</m:t>
                      </m:r>
                    </m:e>
                  </m:func>
                </m:sub>
              </m:sSub>
            </m:oMath>
            <w:r w:rsidRPr="00E44850">
              <w:rPr>
                <w:rFonts w:ascii="Times New Roman" w:hAnsi="Times New Roman"/>
                <w:bCs/>
                <w:iCs/>
              </w:rPr>
              <w:t xml:space="preserve">, the next higher allowed value for adjusting </w:t>
            </w:r>
            <m:oMath>
              <m:r>
                <w:rPr>
                  <w:rFonts w:ascii="Cambria Math" w:hAnsi="Cambria Math"/>
                </w:rPr>
                <m:t>C</m:t>
              </m:r>
              <m:sSub>
                <m:sSubPr>
                  <m:ctrlPr>
                    <w:rPr>
                      <w:rFonts w:ascii="Cambria Math" w:hAnsi="Cambria Math"/>
                      <w:bCs/>
                      <w:i/>
                    </w:rPr>
                  </m:ctrlPr>
                </m:sSubPr>
                <m:e>
                  <m:r>
                    <w:rPr>
                      <w:rFonts w:ascii="Cambria Math" w:hAnsi="Cambria Math"/>
                    </w:rPr>
                    <m:t>W</m:t>
                  </m:r>
                </m:e>
                <m:sub>
                  <m:r>
                    <w:rPr>
                      <w:rFonts w:ascii="Cambria Math" w:hAnsi="Cambria Math"/>
                    </w:rPr>
                    <m:t>p</m:t>
                  </m:r>
                </m:sub>
              </m:sSub>
            </m:oMath>
            <w:r w:rsidRPr="00E44850">
              <w:rPr>
                <w:rFonts w:ascii="Times New Roman" w:hAnsi="Times New Roman"/>
                <w:bCs/>
                <w:iCs/>
              </w:rPr>
              <w:t xml:space="preserve"> is </w:t>
            </w:r>
            <m:oMath>
              <m:r>
                <w:rPr>
                  <w:rFonts w:ascii="Cambria Math" w:hAnsi="Cambria Math"/>
                </w:rPr>
                <m:t>C</m:t>
              </m:r>
              <m:sSub>
                <m:sSubPr>
                  <m:ctrlPr>
                    <w:rPr>
                      <w:rFonts w:ascii="Cambria Math" w:hAnsi="Cambria Math"/>
                      <w:bCs/>
                      <w:i/>
                    </w:rPr>
                  </m:ctrlPr>
                </m:sSubPr>
                <m:e>
                  <m:r>
                    <w:rPr>
                      <w:rFonts w:ascii="Cambria Math" w:hAnsi="Cambria Math"/>
                    </w:rPr>
                    <m:t>W</m:t>
                  </m:r>
                </m:e>
                <m:sub>
                  <m:func>
                    <m:funcPr>
                      <m:ctrlPr>
                        <w:rPr>
                          <w:rFonts w:ascii="Cambria Math" w:hAnsi="Cambria Math"/>
                          <w:bCs/>
                          <w:i/>
                        </w:rPr>
                      </m:ctrlPr>
                    </m:funcPr>
                    <m:fName>
                      <m:r>
                        <w:rPr>
                          <w:rFonts w:ascii="Cambria Math" w:hAnsi="Cambria Math"/>
                        </w:rPr>
                        <m:t>max,</m:t>
                      </m:r>
                    </m:fName>
                    <m:e>
                      <m:r>
                        <w:rPr>
                          <w:rFonts w:ascii="Cambria Math" w:hAnsi="Cambria Math"/>
                        </w:rPr>
                        <m:t>p</m:t>
                      </m:r>
                    </m:e>
                  </m:func>
                </m:sub>
              </m:sSub>
            </m:oMath>
            <w:r w:rsidRPr="00E44850">
              <w:rPr>
                <w:rFonts w:ascii="Times New Roman" w:hAnsi="Times New Roman"/>
                <w:bCs/>
                <w:iCs/>
              </w:rPr>
              <w:t>.</w:t>
            </w:r>
          </w:p>
          <w:p w14:paraId="7C51282D" w14:textId="5FB7186F" w:rsidR="007061BC" w:rsidRPr="00EA136E" w:rsidRDefault="00CA6D89" w:rsidP="00E44850">
            <w:pPr>
              <w:pStyle w:val="Listenabsatz"/>
              <w:numPr>
                <w:ilvl w:val="0"/>
                <w:numId w:val="67"/>
              </w:numPr>
              <w:autoSpaceDE w:val="0"/>
              <w:autoSpaceDN w:val="0"/>
              <w:spacing w:after="120"/>
              <w:ind w:left="357" w:hanging="357"/>
              <w:rPr>
                <w:bCs/>
                <w:iCs/>
                <w:u w:val="single"/>
              </w:rPr>
            </w:pPr>
            <w:r w:rsidRPr="00E44850">
              <w:rPr>
                <w:rFonts w:ascii="Times New Roman" w:hAnsi="Times New Roman"/>
                <w:bCs/>
                <w:iCs/>
              </w:rPr>
              <w:t xml:space="preserve">If the </w:t>
            </w:r>
            <m:oMath>
              <m:r>
                <w:rPr>
                  <w:rFonts w:ascii="Cambria Math" w:hAnsi="Cambria Math"/>
                </w:rPr>
                <m:t>C</m:t>
              </m:r>
              <m:sSub>
                <m:sSubPr>
                  <m:ctrlPr>
                    <w:rPr>
                      <w:rFonts w:ascii="Cambria Math" w:hAnsi="Cambria Math"/>
                      <w:bCs/>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bCs/>
                      <w:i/>
                    </w:rPr>
                  </m:ctrlPr>
                </m:sSubPr>
                <m:e>
                  <m:r>
                    <w:rPr>
                      <w:rFonts w:ascii="Cambria Math" w:hAnsi="Cambria Math"/>
                    </w:rPr>
                    <m:t>W</m:t>
                  </m:r>
                </m:e>
                <m:sub>
                  <m:func>
                    <m:funcPr>
                      <m:ctrlPr>
                        <w:rPr>
                          <w:rFonts w:ascii="Cambria Math" w:hAnsi="Cambria Math"/>
                          <w:bCs/>
                          <w:i/>
                        </w:rPr>
                      </m:ctrlPr>
                    </m:funcPr>
                    <m:fName>
                      <m:r>
                        <w:rPr>
                          <w:rFonts w:ascii="Cambria Math" w:hAnsi="Cambria Math"/>
                        </w:rPr>
                        <m:t>max,</m:t>
                      </m:r>
                    </m:fName>
                    <m:e>
                      <m:r>
                        <w:rPr>
                          <w:rFonts w:ascii="Cambria Math" w:hAnsi="Cambria Math"/>
                        </w:rPr>
                        <m:t>p</m:t>
                      </m:r>
                    </m:e>
                  </m:func>
                </m:sub>
              </m:sSub>
            </m:oMath>
            <w:r w:rsidRPr="00E44850">
              <w:rPr>
                <w:rFonts w:ascii="Times New Roman" w:hAnsi="Times New Roman"/>
                <w:bCs/>
                <w:iCs/>
              </w:rPr>
              <w:t xml:space="preserve"> is consecutively used </w:t>
            </w:r>
            <m:oMath>
              <m:r>
                <w:rPr>
                  <w:rFonts w:ascii="Cambria Math" w:hAnsi="Cambria Math"/>
                </w:rPr>
                <m:t>K</m:t>
              </m:r>
            </m:oMath>
            <w:r w:rsidRPr="00E44850">
              <w:rPr>
                <w:rFonts w:ascii="Times New Roman" w:hAnsi="Times New Roman"/>
                <w:bCs/>
                <w:iCs/>
              </w:rPr>
              <w:t xml:space="preserve"> times for generation of </w:t>
            </w:r>
            <m:oMath>
              <m:sSub>
                <m:sSubPr>
                  <m:ctrlPr>
                    <w:rPr>
                      <w:rFonts w:ascii="Cambria Math" w:hAnsi="Cambria Math"/>
                      <w:bCs/>
                      <w:i/>
                    </w:rPr>
                  </m:ctrlPr>
                </m:sSubPr>
                <m:e>
                  <m:r>
                    <w:rPr>
                      <w:rFonts w:ascii="Cambria Math" w:hAnsi="Cambria Math"/>
                    </w:rPr>
                    <m:t>N</m:t>
                  </m:r>
                </m:e>
                <m:sub>
                  <m:r>
                    <w:rPr>
                      <w:rFonts w:ascii="Cambria Math" w:hAnsi="Cambria Math"/>
                    </w:rPr>
                    <m:t>init</m:t>
                  </m:r>
                </m:sub>
              </m:sSub>
            </m:oMath>
            <w:r w:rsidRPr="00E44850">
              <w:rPr>
                <w:rFonts w:ascii="Times New Roman" w:hAnsi="Times New Roman"/>
                <w:bCs/>
                <w:iCs/>
              </w:rPr>
              <w:t xml:space="preserve">, </w:t>
            </w:r>
            <m:oMath>
              <m:r>
                <w:rPr>
                  <w:rFonts w:ascii="Cambria Math" w:hAnsi="Cambria Math"/>
                </w:rPr>
                <m:t>C</m:t>
              </m:r>
              <m:sSub>
                <m:sSubPr>
                  <m:ctrlPr>
                    <w:rPr>
                      <w:rFonts w:ascii="Cambria Math" w:hAnsi="Cambria Math"/>
                      <w:bCs/>
                      <w:i/>
                    </w:rPr>
                  </m:ctrlPr>
                </m:sSubPr>
                <m:e>
                  <m:r>
                    <w:rPr>
                      <w:rFonts w:ascii="Cambria Math" w:hAnsi="Cambria Math"/>
                    </w:rPr>
                    <m:t>W</m:t>
                  </m:r>
                </m:e>
                <m:sub>
                  <m:r>
                    <w:rPr>
                      <w:rFonts w:ascii="Cambria Math" w:hAnsi="Cambria Math"/>
                    </w:rPr>
                    <m:t>p</m:t>
                  </m:r>
                </m:sub>
              </m:sSub>
            </m:oMath>
            <w:r w:rsidRPr="00E44850">
              <w:rPr>
                <w:rFonts w:ascii="Times New Roman" w:hAnsi="Times New Roman"/>
                <w:bCs/>
                <w:iCs/>
              </w:rPr>
              <w:t xml:space="preserve"> is reset to </w:t>
            </w:r>
            <m:oMath>
              <m:r>
                <w:rPr>
                  <w:rFonts w:ascii="Cambria Math" w:hAnsi="Cambria Math"/>
                </w:rPr>
                <m:t>C</m:t>
              </m:r>
              <m:sSub>
                <m:sSubPr>
                  <m:ctrlPr>
                    <w:rPr>
                      <w:rFonts w:ascii="Cambria Math" w:hAnsi="Cambria Math"/>
                      <w:bCs/>
                      <w:i/>
                    </w:rPr>
                  </m:ctrlPr>
                </m:sSubPr>
                <m:e>
                  <m:r>
                    <w:rPr>
                      <w:rFonts w:ascii="Cambria Math" w:hAnsi="Cambria Math"/>
                    </w:rPr>
                    <m:t>W</m:t>
                  </m:r>
                </m:e>
                <m:sub>
                  <m:func>
                    <m:funcPr>
                      <m:ctrlPr>
                        <w:rPr>
                          <w:rFonts w:ascii="Cambria Math" w:hAnsi="Cambria Math"/>
                          <w:bCs/>
                          <w:i/>
                        </w:rPr>
                      </m:ctrlPr>
                    </m:funcPr>
                    <m:fName>
                      <m:r>
                        <w:rPr>
                          <w:rFonts w:ascii="Cambria Math" w:hAnsi="Cambria Math"/>
                        </w:rPr>
                        <m:t>min,</m:t>
                      </m:r>
                    </m:fName>
                    <m:e>
                      <m:r>
                        <w:rPr>
                          <w:rFonts w:ascii="Cambria Math" w:hAnsi="Cambria Math"/>
                        </w:rPr>
                        <m:t>p</m:t>
                      </m:r>
                    </m:e>
                  </m:func>
                </m:sub>
              </m:sSub>
            </m:oMath>
            <w:r w:rsidRPr="00E44850">
              <w:rPr>
                <w:rFonts w:ascii="Times New Roman" w:hAnsi="Times New Roman"/>
                <w:bCs/>
                <w:iCs/>
              </w:rPr>
              <w:t xml:space="preserve"> only for that priority class </w:t>
            </w:r>
            <m:oMath>
              <m:r>
                <m:rPr>
                  <m:sty m:val="p"/>
                </m:rPr>
                <w:rPr>
                  <w:rFonts w:ascii="Cambria Math" w:hAnsi="Cambria Math"/>
                </w:rPr>
                <m:t>p</m:t>
              </m:r>
            </m:oMath>
            <w:r w:rsidRPr="00E44850">
              <w:rPr>
                <w:rFonts w:ascii="Times New Roman" w:hAnsi="Times New Roman"/>
                <w:bCs/>
                <w:iCs/>
              </w:rPr>
              <w:t xml:space="preserve"> for which </w:t>
            </w:r>
            <m:oMath>
              <m:r>
                <w:rPr>
                  <w:rFonts w:ascii="Cambria Math" w:hAnsi="Cambria Math"/>
                </w:rPr>
                <m:t>C</m:t>
              </m:r>
              <m:sSub>
                <m:sSubPr>
                  <m:ctrlPr>
                    <w:rPr>
                      <w:rFonts w:ascii="Cambria Math" w:hAnsi="Cambria Math"/>
                      <w:bCs/>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bCs/>
                      <w:i/>
                    </w:rPr>
                  </m:ctrlPr>
                </m:sSubPr>
                <m:e>
                  <m:r>
                    <w:rPr>
                      <w:rFonts w:ascii="Cambria Math" w:hAnsi="Cambria Math"/>
                    </w:rPr>
                    <m:t>W</m:t>
                  </m:r>
                </m:e>
                <m:sub>
                  <m:func>
                    <m:funcPr>
                      <m:ctrlPr>
                        <w:rPr>
                          <w:rFonts w:ascii="Cambria Math" w:hAnsi="Cambria Math"/>
                          <w:bCs/>
                          <w:i/>
                        </w:rPr>
                      </m:ctrlPr>
                    </m:funcPr>
                    <m:fName>
                      <m:r>
                        <w:rPr>
                          <w:rFonts w:ascii="Cambria Math" w:hAnsi="Cambria Math"/>
                        </w:rPr>
                        <m:t>max,</m:t>
                      </m:r>
                    </m:fName>
                    <m:e>
                      <m:r>
                        <w:rPr>
                          <w:rFonts w:ascii="Cambria Math" w:hAnsi="Cambria Math"/>
                        </w:rPr>
                        <m:t>p</m:t>
                      </m:r>
                    </m:e>
                  </m:func>
                </m:sub>
              </m:sSub>
            </m:oMath>
            <w:r w:rsidRPr="00E44850">
              <w:rPr>
                <w:rFonts w:ascii="Times New Roman" w:hAnsi="Times New Roman"/>
                <w:bCs/>
                <w:iCs/>
              </w:rPr>
              <w:t xml:space="preserve"> is consecutively used </w:t>
            </w:r>
            <m:oMath>
              <m:r>
                <w:rPr>
                  <w:rFonts w:ascii="Cambria Math" w:hAnsi="Cambria Math"/>
                </w:rPr>
                <m:t>K</m:t>
              </m:r>
            </m:oMath>
            <w:r w:rsidRPr="00E44850">
              <w:rPr>
                <w:rFonts w:ascii="Times New Roman" w:hAnsi="Times New Roman"/>
                <w:bCs/>
                <w:iCs/>
              </w:rPr>
              <w:t xml:space="preserve"> times for generation of </w:t>
            </w:r>
            <m:oMath>
              <m:sSub>
                <m:sSubPr>
                  <m:ctrlPr>
                    <w:rPr>
                      <w:rFonts w:ascii="Cambria Math" w:hAnsi="Cambria Math"/>
                      <w:bCs/>
                      <w:i/>
                    </w:rPr>
                  </m:ctrlPr>
                </m:sSubPr>
                <m:e>
                  <m:r>
                    <w:rPr>
                      <w:rFonts w:ascii="Cambria Math" w:hAnsi="Cambria Math"/>
                    </w:rPr>
                    <m:t>N</m:t>
                  </m:r>
                </m:e>
                <m:sub>
                  <m:r>
                    <w:rPr>
                      <w:rFonts w:ascii="Cambria Math" w:hAnsi="Cambria Math"/>
                    </w:rPr>
                    <m:t>init</m:t>
                  </m:r>
                </m:sub>
              </m:sSub>
            </m:oMath>
            <w:r w:rsidRPr="00E44850">
              <w:rPr>
                <w:rFonts w:ascii="Times New Roman" w:hAnsi="Times New Roman"/>
                <w:bCs/>
                <w:iCs/>
              </w:rPr>
              <w:t xml:space="preserve">. </w:t>
            </w:r>
            <m:oMath>
              <m:r>
                <w:rPr>
                  <w:rFonts w:ascii="Cambria Math" w:hAnsi="Cambria Math"/>
                </w:rPr>
                <m:t>K</m:t>
              </m:r>
            </m:oMath>
            <w:r w:rsidRPr="00E44850">
              <w:rPr>
                <w:rFonts w:ascii="Times New Roman" w:hAnsi="Times New Roman"/>
                <w:bCs/>
                <w:iCs/>
              </w:rPr>
              <w:t xml:space="preserve"> is selected by UE from the set of values {1, 2, …,8} for each priority class </w:t>
            </w:r>
            <m:oMath>
              <m:r>
                <w:rPr>
                  <w:rFonts w:ascii="Cambria Math" w:hAnsi="Cambria Math"/>
                </w:rPr>
                <m:t>p∈</m:t>
              </m:r>
              <m:d>
                <m:dPr>
                  <m:begChr m:val="{"/>
                  <m:endChr m:val="}"/>
                  <m:ctrlPr>
                    <w:rPr>
                      <w:rFonts w:ascii="Cambria Math" w:hAnsi="Cambria Math"/>
                      <w:bCs/>
                      <w:i/>
                    </w:rPr>
                  </m:ctrlPr>
                </m:dPr>
                <m:e>
                  <m:r>
                    <w:rPr>
                      <w:rFonts w:ascii="Cambria Math" w:hAnsi="Cambria Math"/>
                    </w:rPr>
                    <m:t>1,2,3,4</m:t>
                  </m:r>
                </m:e>
              </m:d>
            </m:oMath>
            <w:r w:rsidRPr="00E44850">
              <w:rPr>
                <w:rFonts w:ascii="Times New Roman" w:hAnsi="Times New Roman"/>
                <w:bCs/>
                <w:iCs/>
              </w:rPr>
              <w:t>.</w:t>
            </w:r>
          </w:p>
        </w:tc>
      </w:tr>
    </w:tbl>
    <w:p w14:paraId="67D54B69" w14:textId="45E724A2" w:rsidR="00487892" w:rsidRDefault="009736F5" w:rsidP="00D67026">
      <w:pPr>
        <w:pStyle w:val="3GPPNormalText"/>
      </w:pPr>
      <w:r>
        <w:lastRenderedPageBreak/>
        <w:t xml:space="preserve">                                                                                                                                                                                                                                                                                                         </w:t>
      </w:r>
      <w:r w:rsidR="00627D4D">
        <w:t xml:space="preserve">This document focuses on the </w:t>
      </w:r>
      <w:r w:rsidR="00DA4740">
        <w:t xml:space="preserve">possible </w:t>
      </w:r>
      <w:r w:rsidR="00627D4D">
        <w:t>channel access mechanisms that are to be employed for implementation on the sidelink unlicensed (SL-U) spectrum. This includes a discussion on the existing NR-U channel access framework from Rel-16 and areas where it needs to be improved upon for a successful implementation of SL-U.</w:t>
      </w:r>
    </w:p>
    <w:p w14:paraId="164CDB2F" w14:textId="088BAE2D" w:rsidR="00452993" w:rsidRPr="002B0CD1" w:rsidRDefault="00D67026" w:rsidP="00EA5309">
      <w:pPr>
        <w:pStyle w:val="berschrift1"/>
      </w:pPr>
      <w:r>
        <w:t xml:space="preserve">Channel Access </w:t>
      </w:r>
      <w:r w:rsidR="007061BC">
        <w:t>Procedures in SL-U</w:t>
      </w:r>
    </w:p>
    <w:p w14:paraId="056D90DD" w14:textId="4ADC68AB" w:rsidR="005B0F68" w:rsidRDefault="005B0F68" w:rsidP="002E57D6">
      <w:pPr>
        <w:pStyle w:val="3GPPNormalText"/>
      </w:pPr>
      <w:r>
        <w:t>The channel access procedures</w:t>
      </w:r>
      <w:r w:rsidR="00B24214">
        <w:t xml:space="preserve"> (CAP)</w:t>
      </w:r>
      <w:r>
        <w:t xml:space="preserve"> that were employed in NR-U have been described in detail in [</w:t>
      </w:r>
      <w:r w:rsidR="00B24214">
        <w:t>3</w:t>
      </w:r>
      <w:r>
        <w:t>]. These procedures can be carried out by the gNB for downlink transmissions, and by the UE for uplink transmissions. The different channel access procedures used by both entities differ in their sensing duration</w:t>
      </w:r>
      <w:r w:rsidR="003E7D41">
        <w:t xml:space="preserve"> </w:t>
      </w:r>
      <w:r w:rsidR="00990C45">
        <w:t xml:space="preserve">over </w:t>
      </w:r>
      <w:r w:rsidR="003E7D41">
        <w:t>which they perform LBT</w:t>
      </w:r>
      <w:r>
        <w:t xml:space="preserve">, where the time duration of the sensing slots is randomly determined in the Type 1 access procedure, and deterministically determined in the Type 2 access procedure. In both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733D012F" w14:textId="617C5C7E" w:rsidR="005B0F68" w:rsidRDefault="005B0F68" w:rsidP="002E57D6">
      <w:pPr>
        <w:pStyle w:val="3GPPNormalText"/>
      </w:pPr>
      <w:r>
        <w:t>The following is a table highlighting the different channel access procedures used, as captured in [4], and depicted in Figure 1.</w:t>
      </w:r>
    </w:p>
    <w:p w14:paraId="7AF54AE7" w14:textId="77777777" w:rsidR="00C940A3" w:rsidRDefault="00C940A3" w:rsidP="002E57D6">
      <w:pPr>
        <w:pStyle w:val="3GPPNormalText"/>
      </w:pPr>
    </w:p>
    <w:tbl>
      <w:tblPr>
        <w:tblStyle w:val="Tabellenraster"/>
        <w:tblW w:w="9923" w:type="dxa"/>
        <w:tblInd w:w="-5" w:type="dxa"/>
        <w:tblLayout w:type="fixed"/>
        <w:tblLook w:val="04A0" w:firstRow="1" w:lastRow="0" w:firstColumn="1" w:lastColumn="0" w:noHBand="0" w:noVBand="1"/>
      </w:tblPr>
      <w:tblGrid>
        <w:gridCol w:w="1170"/>
        <w:gridCol w:w="8753"/>
      </w:tblGrid>
      <w:tr w:rsidR="005B0F68" w14:paraId="382C230B" w14:textId="77777777" w:rsidTr="00EC043B">
        <w:tc>
          <w:tcPr>
            <w:tcW w:w="1170" w:type="dxa"/>
            <w:shd w:val="clear" w:color="auto" w:fill="8BD1C5"/>
            <w:vAlign w:val="center"/>
          </w:tcPr>
          <w:p w14:paraId="054A7D06"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lastRenderedPageBreak/>
              <w:t>Type 1</w:t>
            </w:r>
          </w:p>
        </w:tc>
        <w:tc>
          <w:tcPr>
            <w:tcW w:w="8753" w:type="dxa"/>
          </w:tcPr>
          <w:p w14:paraId="15AB1491" w14:textId="611D33B2"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randomly determined</w:t>
            </w:r>
            <w:r w:rsidRPr="005B0F68">
              <w:rPr>
                <w:color w:val="000000" w:themeColor="text1"/>
                <w:sz w:val="22"/>
                <w:szCs w:val="22"/>
                <w:lang w:eastAsia="zh-CN"/>
              </w:rPr>
              <w:t xml:space="preserve">. </w:t>
            </w:r>
          </w:p>
          <w:p w14:paraId="5F40B9CB"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A gNB or a UE determines an initial counter </w:t>
            </w:r>
            <m:oMath>
              <m:r>
                <w:rPr>
                  <w:rFonts w:ascii="Cambria Math" w:hAnsi="Cambria Math"/>
                  <w:color w:val="000000" w:themeColor="text1"/>
                  <w:sz w:val="22"/>
                  <w:szCs w:val="22"/>
                </w:rPr>
                <m:t>N</m:t>
              </m:r>
            </m:oMath>
            <w:r w:rsidRPr="005B0F68">
              <w:rPr>
                <w:color w:val="000000" w:themeColor="text1"/>
                <w:sz w:val="22"/>
                <w:szCs w:val="22"/>
                <w:lang w:eastAsia="zh-CN"/>
              </w:rPr>
              <w:t xml:space="preserve"> which is randomly selected between </w:t>
            </w:r>
            <w:r w:rsidRPr="005B0F68">
              <w:rPr>
                <w:color w:val="000000" w:themeColor="text1"/>
                <w:sz w:val="22"/>
                <w:szCs w:val="22"/>
              </w:rPr>
              <w:t xml:space="preserve">0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oMath>
            <w:r w:rsidRPr="005B0F68">
              <w:rPr>
                <w:color w:val="000000" w:themeColor="text1"/>
                <w:sz w:val="22"/>
                <w:szCs w:val="22"/>
                <w:lang w:eastAsia="zh-CN"/>
              </w:rPr>
              <w:t xml:space="preserve">, where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r>
                    <w:rPr>
                      <w:rFonts w:ascii="Cambria Math" w:hAnsi="Cambria Math"/>
                      <w:color w:val="000000" w:themeColor="text1"/>
                      <w:sz w:val="22"/>
                      <w:szCs w:val="22"/>
                    </w:rPr>
                    <m:t>p</m:t>
                  </m:r>
                </m:sub>
              </m:sSub>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r>
                <m:rPr>
                  <m:sty m:val="p"/>
                </m:rPr>
                <w:rPr>
                  <w:rFonts w:ascii="Cambria Math" w:hAnsi="Cambria Math"/>
                  <w:color w:val="000000" w:themeColor="text1"/>
                  <w:sz w:val="22"/>
                  <w:szCs w:val="22"/>
                </w:rPr>
                <m:t xml:space="preserve">, </m:t>
              </m:r>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min,</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and </w:t>
            </w:r>
            <m:oMath>
              <m:r>
                <w:rPr>
                  <w:rFonts w:ascii="Cambria Math" w:hAnsi="Cambria Math"/>
                  <w:color w:val="000000" w:themeColor="text1"/>
                  <w:sz w:val="22"/>
                  <w:szCs w:val="22"/>
                </w:rPr>
                <m:t>C</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W</m:t>
                  </m:r>
                </m:e>
                <m:sub>
                  <m:func>
                    <m:funcPr>
                      <m:ctrlPr>
                        <w:rPr>
                          <w:rFonts w:ascii="Cambria Math" w:hAnsi="Cambria Math"/>
                          <w:i/>
                          <w:color w:val="000000" w:themeColor="text1"/>
                          <w:sz w:val="22"/>
                          <w:szCs w:val="22"/>
                        </w:rPr>
                      </m:ctrlPr>
                    </m:funcPr>
                    <m:fName>
                      <m:r>
                        <w:rPr>
                          <w:rFonts w:ascii="Cambria Math" w:hAnsi="Cambria Math"/>
                          <w:color w:val="000000" w:themeColor="text1"/>
                          <w:sz w:val="22"/>
                          <w:szCs w:val="22"/>
                        </w:rPr>
                        <m:t>max,</m:t>
                      </m:r>
                    </m:fName>
                    <m:e>
                      <m:r>
                        <w:rPr>
                          <w:rFonts w:ascii="Cambria Math" w:hAnsi="Cambria Math"/>
                          <w:color w:val="000000" w:themeColor="text1"/>
                          <w:sz w:val="22"/>
                          <w:szCs w:val="22"/>
                        </w:rPr>
                        <m:t>p</m:t>
                      </m:r>
                    </m:e>
                  </m:func>
                </m:sub>
              </m:sSub>
            </m:oMath>
            <w:r w:rsidRPr="005B0F68">
              <w:rPr>
                <w:color w:val="000000" w:themeColor="text1"/>
                <w:sz w:val="22"/>
                <w:szCs w:val="22"/>
                <w:lang w:eastAsia="zh-CN"/>
              </w:rPr>
              <w:t xml:space="preserve"> are subject to CAPC. </w:t>
            </w:r>
          </w:p>
          <w:p w14:paraId="512486A6" w14:textId="77777777" w:rsidR="005B0F68" w:rsidRPr="005B0F68" w:rsidRDefault="005B0F68" w:rsidP="005B0F68">
            <w:pPr>
              <w:spacing w:before="0" w:line="240" w:lineRule="auto"/>
              <w:rPr>
                <w:color w:val="000000" w:themeColor="text1"/>
                <w:sz w:val="22"/>
                <w:szCs w:val="22"/>
                <w:lang w:eastAsia="zh-CN"/>
              </w:rPr>
            </w:pPr>
            <w:r w:rsidRPr="005B0F68">
              <w:rPr>
                <w:i/>
                <w:color w:val="000000" w:themeColor="text1"/>
                <w:sz w:val="22"/>
                <w:szCs w:val="22"/>
                <w:lang w:eastAsia="zh-CN"/>
              </w:rPr>
              <w:t>N</w:t>
            </w:r>
            <w:r w:rsidRPr="005B0F68">
              <w:rPr>
                <w:color w:val="000000" w:themeColor="text1"/>
                <w:sz w:val="22"/>
                <w:szCs w:val="22"/>
                <w:lang w:eastAsia="zh-CN"/>
              </w:rPr>
              <w:t xml:space="preserve"> can be decreased when channel is sensed to be idle for a certain period of time.</w:t>
            </w:r>
          </w:p>
          <w:p w14:paraId="014E6959" w14:textId="77777777"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 xml:space="preserve">Transmission can only take place when </w:t>
            </w:r>
            <w:r w:rsidRPr="005B0F68">
              <w:rPr>
                <w:i/>
                <w:color w:val="000000" w:themeColor="text1"/>
                <w:sz w:val="22"/>
                <w:szCs w:val="22"/>
                <w:lang w:eastAsia="zh-CN"/>
              </w:rPr>
              <w:t xml:space="preserve">N </w:t>
            </w:r>
            <w:r w:rsidRPr="005B0F68">
              <w:rPr>
                <w:color w:val="000000" w:themeColor="text1"/>
                <w:sz w:val="22"/>
                <w:szCs w:val="22"/>
                <w:lang w:eastAsia="zh-CN"/>
              </w:rPr>
              <w:t xml:space="preserve">reaches 0. </w:t>
            </w:r>
          </w:p>
        </w:tc>
      </w:tr>
      <w:tr w:rsidR="005B0F68" w14:paraId="38237A06" w14:textId="77777777" w:rsidTr="009F1772">
        <w:tc>
          <w:tcPr>
            <w:tcW w:w="1170" w:type="dxa"/>
            <w:shd w:val="clear" w:color="auto" w:fill="E7E6E6" w:themeFill="background2"/>
            <w:vAlign w:val="center"/>
          </w:tcPr>
          <w:p w14:paraId="1049412E"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2A</w:t>
            </w:r>
          </w:p>
        </w:tc>
        <w:tc>
          <w:tcPr>
            <w:tcW w:w="8753" w:type="dxa"/>
          </w:tcPr>
          <w:p w14:paraId="65563B07" w14:textId="091254CE"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for a sensing interval of 25 µs.</w:t>
            </w:r>
          </w:p>
        </w:tc>
      </w:tr>
      <w:tr w:rsidR="005B0F68" w14:paraId="4E1DA9AB" w14:textId="77777777" w:rsidTr="00EC043B">
        <w:tc>
          <w:tcPr>
            <w:tcW w:w="1170" w:type="dxa"/>
            <w:shd w:val="clear" w:color="auto" w:fill="8BD1C5"/>
            <w:vAlign w:val="center"/>
          </w:tcPr>
          <w:p w14:paraId="440D0308"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2B</w:t>
            </w:r>
          </w:p>
        </w:tc>
        <w:tc>
          <w:tcPr>
            <w:tcW w:w="8753" w:type="dxa"/>
          </w:tcPr>
          <w:p w14:paraId="423A355B" w14:textId="004CD83B" w:rsidR="005B0F68" w:rsidRPr="005B0F68" w:rsidRDefault="005B0F68" w:rsidP="005B0F68">
            <w:pPr>
              <w:spacing w:before="0" w:line="240" w:lineRule="auto"/>
              <w:rPr>
                <w:color w:val="000000" w:themeColor="text1"/>
                <w:sz w:val="22"/>
                <w:szCs w:val="22"/>
                <w:lang w:eastAsia="zh-CN"/>
              </w:rPr>
            </w:pPr>
            <w:r w:rsidRPr="005B0F68">
              <w:rPr>
                <w:color w:val="000000" w:themeColor="text1"/>
                <w:sz w:val="22"/>
                <w:szCs w:val="22"/>
                <w:lang w:eastAsia="zh-CN"/>
              </w:rPr>
              <w:t>T</w:t>
            </w:r>
            <w:r w:rsidRPr="005B0F68">
              <w:rPr>
                <w:sz w:val="22"/>
                <w:szCs w:val="22"/>
              </w:rPr>
              <w:t>ime duration of the sensing slots</w:t>
            </w:r>
            <w:r>
              <w:rPr>
                <w:sz w:val="22"/>
                <w:szCs w:val="22"/>
              </w:rPr>
              <w:t xml:space="preserve"> that are idle</w:t>
            </w:r>
            <w:r w:rsidRPr="005B0F68">
              <w:rPr>
                <w:sz w:val="22"/>
                <w:szCs w:val="22"/>
              </w:rPr>
              <w:t xml:space="preserve"> is </w:t>
            </w:r>
            <w:r>
              <w:t xml:space="preserve">deterministically </w:t>
            </w:r>
            <w:r w:rsidRPr="005B0F68">
              <w:rPr>
                <w:sz w:val="22"/>
                <w:szCs w:val="22"/>
              </w:rPr>
              <w:t>determined</w:t>
            </w:r>
            <w:r w:rsidRPr="005B0F68">
              <w:rPr>
                <w:color w:val="000000" w:themeColor="text1"/>
                <w:sz w:val="22"/>
                <w:szCs w:val="22"/>
                <w:lang w:eastAsia="zh-CN"/>
              </w:rPr>
              <w:t>. The channel needs to be idle equal to or longer than a sensing interval of 16 µs but less than 25 µs.</w:t>
            </w:r>
          </w:p>
        </w:tc>
      </w:tr>
      <w:tr w:rsidR="005B0F68" w14:paraId="2020BBFF" w14:textId="77777777" w:rsidTr="009F1772">
        <w:tc>
          <w:tcPr>
            <w:tcW w:w="1170" w:type="dxa"/>
            <w:shd w:val="clear" w:color="auto" w:fill="E7E6E6" w:themeFill="background2"/>
            <w:vAlign w:val="center"/>
          </w:tcPr>
          <w:p w14:paraId="6302D525" w14:textId="77777777" w:rsidR="005B0F68" w:rsidRPr="005B0F68" w:rsidRDefault="005B0F68" w:rsidP="005B0F68">
            <w:pPr>
              <w:spacing w:before="0" w:line="240" w:lineRule="auto"/>
              <w:jc w:val="center"/>
              <w:rPr>
                <w:color w:val="000000" w:themeColor="text1"/>
                <w:sz w:val="22"/>
                <w:szCs w:val="22"/>
                <w:lang w:eastAsia="zh-CN"/>
              </w:rPr>
            </w:pPr>
            <w:r w:rsidRPr="005B0F68">
              <w:rPr>
                <w:color w:val="000000" w:themeColor="text1"/>
                <w:sz w:val="22"/>
                <w:szCs w:val="22"/>
                <w:lang w:eastAsia="zh-CN"/>
              </w:rPr>
              <w:t>Type 2C</w:t>
            </w:r>
          </w:p>
        </w:tc>
        <w:tc>
          <w:tcPr>
            <w:tcW w:w="8753" w:type="dxa"/>
          </w:tcPr>
          <w:p w14:paraId="7EB7C5FA"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Does not sense the channel before transmission. Time gap to the previous transmission is less than 16 µs.</w:t>
            </w:r>
          </w:p>
          <w:p w14:paraId="6B330A58" w14:textId="77777777" w:rsidR="005B0F68" w:rsidRPr="005B0F68" w:rsidRDefault="005B0F68" w:rsidP="005B0F68">
            <w:pPr>
              <w:keepNext/>
              <w:spacing w:before="0" w:line="240" w:lineRule="auto"/>
              <w:rPr>
                <w:color w:val="000000" w:themeColor="text1"/>
                <w:sz w:val="22"/>
                <w:szCs w:val="22"/>
                <w:lang w:eastAsia="zh-CN"/>
              </w:rPr>
            </w:pPr>
            <w:r w:rsidRPr="005B0F68">
              <w:rPr>
                <w:color w:val="000000" w:themeColor="text1"/>
                <w:sz w:val="22"/>
                <w:szCs w:val="22"/>
                <w:lang w:eastAsia="zh-CN"/>
              </w:rPr>
              <w:t>Duration of the corresponding transmission is at most 584 µs.</w:t>
            </w:r>
          </w:p>
        </w:tc>
      </w:tr>
    </w:tbl>
    <w:p w14:paraId="3567B6D6" w14:textId="4EFCD122" w:rsidR="00AE6FC6" w:rsidRPr="00CB490A" w:rsidRDefault="00AE6FC6" w:rsidP="00AE6FC6">
      <w:pPr>
        <w:pStyle w:val="Beschriftung"/>
        <w:jc w:val="center"/>
        <w:rPr>
          <w:i/>
        </w:rPr>
      </w:pPr>
      <w:r>
        <w:rPr>
          <w:i/>
        </w:rPr>
        <w:t>Table</w:t>
      </w:r>
      <w:r w:rsidRPr="00CB490A">
        <w:rPr>
          <w:i/>
        </w:rPr>
        <w:t xml:space="preserve"> </w:t>
      </w:r>
      <w:r w:rsidRPr="00CB490A">
        <w:rPr>
          <w:i/>
        </w:rPr>
        <w:fldChar w:fldCharType="begin"/>
      </w:r>
      <w:r w:rsidRPr="00CB490A">
        <w:rPr>
          <w:i/>
        </w:rPr>
        <w:instrText xml:space="preserve"> SEQ Figure \* ARABIC </w:instrText>
      </w:r>
      <w:r w:rsidRPr="00CB490A">
        <w:rPr>
          <w:i/>
        </w:rPr>
        <w:fldChar w:fldCharType="separate"/>
      </w:r>
      <w:r w:rsidR="005F0091">
        <w:rPr>
          <w:i/>
          <w:noProof/>
        </w:rPr>
        <w:t>1</w:t>
      </w:r>
      <w:r w:rsidRPr="00CB490A">
        <w:rPr>
          <w:i/>
        </w:rPr>
        <w:fldChar w:fldCharType="end"/>
      </w:r>
      <w:r w:rsidRPr="00CB490A">
        <w:rPr>
          <w:i/>
        </w:rPr>
        <w:t xml:space="preserve">: </w:t>
      </w:r>
      <w:r w:rsidRPr="00CB490A">
        <w:rPr>
          <w:b w:val="0"/>
          <w:i/>
        </w:rPr>
        <w:t>Different Channel Access Procedures in NR-U</w:t>
      </w:r>
    </w:p>
    <w:p w14:paraId="32341F8B" w14:textId="77777777" w:rsidR="00F2003B" w:rsidRDefault="00F2003B" w:rsidP="002E57D6">
      <w:pPr>
        <w:pStyle w:val="3GPPNormalText"/>
      </w:pPr>
    </w:p>
    <w:p w14:paraId="474237DB" w14:textId="77777777" w:rsidR="00CB490A" w:rsidRDefault="00CB490A" w:rsidP="00CB490A">
      <w:pPr>
        <w:pStyle w:val="3GPPNormalText"/>
        <w:keepNext/>
      </w:pPr>
      <w:r w:rsidRPr="00CB490A">
        <w:rPr>
          <w:noProof/>
        </w:rPr>
        <w:drawing>
          <wp:inline distT="0" distB="0" distL="0" distR="0" wp14:anchorId="6644C935" wp14:editId="1C12D519">
            <wp:extent cx="6332220" cy="2885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885923"/>
                    </a:xfrm>
                    <a:prstGeom prst="rect">
                      <a:avLst/>
                    </a:prstGeom>
                    <a:noFill/>
                    <a:ln>
                      <a:noFill/>
                    </a:ln>
                  </pic:spPr>
                </pic:pic>
              </a:graphicData>
            </a:graphic>
          </wp:inline>
        </w:drawing>
      </w:r>
    </w:p>
    <w:p w14:paraId="7EEF94CE" w14:textId="5862C1F8" w:rsidR="00CB490A" w:rsidRPr="00CB490A" w:rsidRDefault="00CB490A" w:rsidP="00CB490A">
      <w:pPr>
        <w:pStyle w:val="Beschriftung"/>
        <w:jc w:val="center"/>
        <w:rPr>
          <w:i/>
        </w:rPr>
      </w:pPr>
      <w:r w:rsidRPr="00CB490A">
        <w:rPr>
          <w:i/>
        </w:rPr>
        <w:t xml:space="preserve">Figure </w:t>
      </w:r>
      <w:r w:rsidRPr="00CB490A">
        <w:rPr>
          <w:i/>
        </w:rPr>
        <w:fldChar w:fldCharType="begin"/>
      </w:r>
      <w:r w:rsidRPr="00CB490A">
        <w:rPr>
          <w:i/>
        </w:rPr>
        <w:instrText xml:space="preserve"> SEQ Figure \* ARABIC </w:instrText>
      </w:r>
      <w:r w:rsidRPr="00CB490A">
        <w:rPr>
          <w:i/>
        </w:rPr>
        <w:fldChar w:fldCharType="separate"/>
      </w:r>
      <w:r w:rsidRPr="00CB490A">
        <w:rPr>
          <w:i/>
          <w:noProof/>
        </w:rPr>
        <w:t>1</w:t>
      </w:r>
      <w:r w:rsidRPr="00CB490A">
        <w:rPr>
          <w:i/>
        </w:rPr>
        <w:fldChar w:fldCharType="end"/>
      </w:r>
      <w:r w:rsidRPr="00CB490A">
        <w:rPr>
          <w:i/>
        </w:rPr>
        <w:t xml:space="preserve">: </w:t>
      </w:r>
      <w:r w:rsidRPr="00CB490A">
        <w:rPr>
          <w:b w:val="0"/>
          <w:i/>
        </w:rPr>
        <w:t>Depiction of different Channel Access Procedures in NR-U</w:t>
      </w:r>
    </w:p>
    <w:p w14:paraId="19213CFC" w14:textId="77777777" w:rsidR="00487892" w:rsidRDefault="00487892" w:rsidP="00E63E6F">
      <w:pPr>
        <w:pStyle w:val="3GPPNormalText"/>
      </w:pPr>
    </w:p>
    <w:p w14:paraId="265FB0CE" w14:textId="3171FF86" w:rsidR="00CB490A" w:rsidRDefault="00E63E6F" w:rsidP="00E63E6F">
      <w:pPr>
        <w:pStyle w:val="3GPPNormalText"/>
      </w:pPr>
      <w:r>
        <w:t>Based on the discussions in previous meeting</w:t>
      </w:r>
      <w:r w:rsidR="00FF1F7B">
        <w:t>s</w:t>
      </w:r>
      <w:r>
        <w:t xml:space="preserve">, the following are a set of conditions </w:t>
      </w:r>
      <w:r w:rsidR="00E15C8E">
        <w:t xml:space="preserve">that should be considered </w:t>
      </w:r>
      <w:r>
        <w:t>for applying the different channel access procedures for each SL channel and signal transmitted</w:t>
      </w:r>
      <w:r w:rsidR="00FF1F7B">
        <w:t>:</w:t>
      </w:r>
      <w:r>
        <w:t xml:space="preserve"> </w:t>
      </w:r>
    </w:p>
    <w:p w14:paraId="706E0A6A" w14:textId="1A41B8D4" w:rsidR="00E63E6F" w:rsidRPr="0075770A" w:rsidRDefault="00E63E6F" w:rsidP="0075770A">
      <w:pPr>
        <w:pStyle w:val="3GPPNormalText"/>
        <w:numPr>
          <w:ilvl w:val="0"/>
          <w:numId w:val="54"/>
        </w:numPr>
        <w:ind w:left="360"/>
        <w:rPr>
          <w:b/>
        </w:rPr>
      </w:pPr>
      <w:r w:rsidRPr="0075770A">
        <w:rPr>
          <w:b/>
        </w:rPr>
        <w:t>Based on the SL Channel</w:t>
      </w:r>
    </w:p>
    <w:p w14:paraId="665C549C" w14:textId="7C9EDA77" w:rsidR="00E63E6F" w:rsidRDefault="00E63E6F" w:rsidP="0075770A">
      <w:pPr>
        <w:pStyle w:val="3GPPNormalText"/>
        <w:ind w:left="360"/>
      </w:pPr>
      <w:r>
        <w:t xml:space="preserve">In the case where the UE is transmitting on the PSCCH/PSSCH, the UE can perform Type 1 </w:t>
      </w:r>
      <w:r w:rsidR="00B24214">
        <w:t>CAP</w:t>
      </w:r>
      <w:r>
        <w:t xml:space="preserve"> over a longer duration in order to determine whether the resources are available to </w:t>
      </w:r>
      <w:r w:rsidR="00FF1F7B">
        <w:t xml:space="preserve">be </w:t>
      </w:r>
      <w:r>
        <w:t>use</w:t>
      </w:r>
      <w:r w:rsidR="00FF1F7B">
        <w:t>d</w:t>
      </w:r>
      <w:r>
        <w:t xml:space="preserve"> for transmissions. On the other hand, a receiving UE can perform Type 2 </w:t>
      </w:r>
      <w:r w:rsidR="00B24214">
        <w:t>CAP</w:t>
      </w:r>
      <w:r>
        <w:t xml:space="preserve"> for transmitting on the PSFCH</w:t>
      </w:r>
      <w:r w:rsidR="00990C45">
        <w:t>, or choose not to</w:t>
      </w:r>
      <w:r w:rsidR="00B24214">
        <w:t xml:space="preserve"> by performing Type 2C CAP</w:t>
      </w:r>
      <w:r w:rsidR="00990C45">
        <w:t>,</w:t>
      </w:r>
      <w:r>
        <w:t xml:space="preserve"> since the </w:t>
      </w:r>
      <w:r w:rsidR="00990C45">
        <w:t>channel occupancy time (</w:t>
      </w:r>
      <w:r>
        <w:t>COT</w:t>
      </w:r>
      <w:r w:rsidR="00990C45">
        <w:t>)</w:t>
      </w:r>
      <w:r>
        <w:t xml:space="preserve"> can be shared by the transmitting UE.</w:t>
      </w:r>
    </w:p>
    <w:p w14:paraId="53250CEE" w14:textId="123BA909" w:rsidR="00E63E6F" w:rsidRPr="0075770A" w:rsidRDefault="0075770A" w:rsidP="0075770A">
      <w:pPr>
        <w:pStyle w:val="3GPPNormalText"/>
        <w:numPr>
          <w:ilvl w:val="0"/>
          <w:numId w:val="54"/>
        </w:numPr>
        <w:ind w:left="360"/>
        <w:rPr>
          <w:b/>
        </w:rPr>
      </w:pPr>
      <w:r w:rsidRPr="0075770A">
        <w:rPr>
          <w:b/>
        </w:rPr>
        <w:t>Based on Signal Transmission Characteristics</w:t>
      </w:r>
    </w:p>
    <w:p w14:paraId="22822AA3" w14:textId="0440CE0B" w:rsidR="0075770A" w:rsidRDefault="0075770A" w:rsidP="0075770A">
      <w:pPr>
        <w:pStyle w:val="3GPPNormalText"/>
        <w:ind w:left="360"/>
      </w:pPr>
      <w:r>
        <w:t>The CAPC table that determines the size of the contention window is already linked to the priority of the transmission that the UE intends to carry out. Apart from the priority, the UE can also consider the remaining PDB of the transmission to determine the LBT type. Additionally, the LBT type can also differ depending on whether the transmission is an initial transmission or a retransmission, or if the transmission is periodic or aperiodic.</w:t>
      </w:r>
    </w:p>
    <w:p w14:paraId="4D71E036" w14:textId="24CA5817" w:rsidR="00EC043B" w:rsidRDefault="00EC043B" w:rsidP="00EC043B">
      <w:pPr>
        <w:pStyle w:val="3GPPNormalText"/>
        <w:numPr>
          <w:ilvl w:val="0"/>
          <w:numId w:val="54"/>
        </w:numPr>
        <w:ind w:left="360"/>
        <w:rPr>
          <w:b/>
        </w:rPr>
      </w:pPr>
      <w:r w:rsidRPr="0075770A">
        <w:rPr>
          <w:b/>
        </w:rPr>
        <w:lastRenderedPageBreak/>
        <w:t xml:space="preserve">Based on </w:t>
      </w:r>
      <w:r>
        <w:rPr>
          <w:b/>
        </w:rPr>
        <w:t>the UE Initiating COT</w:t>
      </w:r>
    </w:p>
    <w:p w14:paraId="6DFDC637" w14:textId="006F73BE" w:rsidR="00ED4FD0" w:rsidRDefault="00EC043B" w:rsidP="00ED4FD0">
      <w:pPr>
        <w:pStyle w:val="3GPPNormalText"/>
        <w:ind w:left="360"/>
      </w:pPr>
      <w:r>
        <w:t xml:space="preserve">The UE that initiates COT sharing between other UEs can also indicate the type of LBT that the UE sharing the COT should use for checking the availability of a resource. The UE that initiates the COT can provide this information to the other UEs sharing the COT along with the COT information transmitted </w:t>
      </w:r>
      <w:r w:rsidR="00990C45">
        <w:t xml:space="preserve">by using </w:t>
      </w:r>
      <w:r>
        <w:t>RRC or PHY signaling. This would enable the UE that initiates the COT to perform Type 1 LBT, while the UE that carries out transmissions within the shared COT can perform Type 2 LBT.</w:t>
      </w:r>
      <w:r w:rsidR="00ED4FD0">
        <w:t xml:space="preserve"> On the other hand, in case a PSFCH is to be transmitted without a shared COT, this could be handled </w:t>
      </w:r>
      <w:r w:rsidR="00811CCB">
        <w:t xml:space="preserve">similar </w:t>
      </w:r>
      <w:r w:rsidR="00ED4FD0">
        <w:t xml:space="preserve">as agreed for the S-SSB channel access procedure </w:t>
      </w:r>
      <w:r w:rsidR="00811CCB">
        <w:t xml:space="preserve">in the last meeting, </w:t>
      </w:r>
      <w:r w:rsidR="00ED4FD0">
        <w:t>using Type 2A channel access.</w:t>
      </w:r>
    </w:p>
    <w:p w14:paraId="42B790B8" w14:textId="77777777" w:rsidR="000719AA" w:rsidRDefault="000719AA" w:rsidP="000719AA">
      <w:pPr>
        <w:pStyle w:val="3GPPNormalText"/>
        <w:spacing w:after="0"/>
        <w:rPr>
          <w:b/>
        </w:rPr>
      </w:pPr>
      <w:r w:rsidRPr="0075770A">
        <w:rPr>
          <w:b/>
        </w:rPr>
        <w:t xml:space="preserve">Proposal 1: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1737B8A4" w14:textId="77777777" w:rsidR="000719AA" w:rsidRDefault="000719AA" w:rsidP="000719AA">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4FB31E3B" w14:textId="77777777" w:rsidR="000719AA" w:rsidRPr="00C053AC" w:rsidRDefault="000719AA" w:rsidP="000719AA">
      <w:pPr>
        <w:pStyle w:val="3GPPNormalText"/>
        <w:numPr>
          <w:ilvl w:val="1"/>
          <w:numId w:val="54"/>
        </w:numPr>
        <w:spacing w:after="0"/>
        <w:rPr>
          <w:b/>
        </w:rPr>
      </w:pPr>
      <w:r w:rsidRPr="00971578">
        <w:rPr>
          <w:b/>
        </w:rPr>
        <w:t>for PSCCH /PSSCH: LBT Type 1 or Type 2A/2B</w:t>
      </w:r>
      <w:r>
        <w:rPr>
          <w:b/>
        </w:rPr>
        <w:t>,</w:t>
      </w:r>
    </w:p>
    <w:p w14:paraId="1008E0DA" w14:textId="1E5C50A4" w:rsidR="00ED4FD0" w:rsidRPr="00ED4FD0" w:rsidRDefault="000719AA" w:rsidP="00ED4FD0">
      <w:pPr>
        <w:pStyle w:val="3GPPNormalText"/>
        <w:numPr>
          <w:ilvl w:val="1"/>
          <w:numId w:val="54"/>
        </w:numPr>
        <w:spacing w:after="0"/>
        <w:rPr>
          <w:b/>
        </w:rPr>
      </w:pPr>
      <w:r>
        <w:rPr>
          <w:b/>
        </w:rPr>
        <w:t>for</w:t>
      </w:r>
      <w:r w:rsidRPr="0075770A">
        <w:rPr>
          <w:b/>
        </w:rPr>
        <w:t xml:space="preserve"> PSFCH</w:t>
      </w:r>
      <w:r>
        <w:rPr>
          <w:b/>
        </w:rPr>
        <w:t>: Type 1 or Type 2C</w:t>
      </w:r>
      <w:r w:rsidR="00ED4FD0">
        <w:rPr>
          <w:b/>
        </w:rPr>
        <w:t xml:space="preserve"> in case of a shared COT, Type 2A </w:t>
      </w:r>
      <w:r w:rsidR="00811CCB">
        <w:rPr>
          <w:b/>
        </w:rPr>
        <w:t>without a shared COT</w:t>
      </w:r>
      <w:r>
        <w:rPr>
          <w:b/>
        </w:rPr>
        <w:t>.</w:t>
      </w:r>
    </w:p>
    <w:p w14:paraId="5BD0B811"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25FE7914" w14:textId="7C6695CA" w:rsidR="00CB490A" w:rsidRPr="000719AA" w:rsidRDefault="000719AA" w:rsidP="002B5AF7">
      <w:pPr>
        <w:pStyle w:val="3GPPNormalText"/>
        <w:numPr>
          <w:ilvl w:val="0"/>
          <w:numId w:val="54"/>
        </w:numPr>
        <w:spacing w:after="240"/>
        <w:ind w:left="714" w:hanging="357"/>
        <w:rPr>
          <w:b/>
        </w:rPr>
      </w:pPr>
      <w:r>
        <w:rPr>
          <w:b/>
        </w:rPr>
        <w:t>the UE initiating the COT or the responding UE</w:t>
      </w:r>
      <w:r w:rsidRPr="0075770A">
        <w:rPr>
          <w:b/>
        </w:rPr>
        <w:t>.</w:t>
      </w:r>
    </w:p>
    <w:p w14:paraId="1F9EBEBF" w14:textId="1F2EFEE0" w:rsidR="00CB490A" w:rsidRPr="004225BE" w:rsidRDefault="004225BE" w:rsidP="00037777">
      <w:pPr>
        <w:pStyle w:val="berschrift1"/>
      </w:pPr>
      <w:r w:rsidRPr="004225BE">
        <w:t>Contention Window Adjustment</w:t>
      </w:r>
    </w:p>
    <w:p w14:paraId="2DD23EC0" w14:textId="7C04664B" w:rsidR="008F2E82" w:rsidRPr="00201E21" w:rsidRDefault="00990C45" w:rsidP="008F2E82">
      <w:pPr>
        <w:pStyle w:val="3GPPNormalText"/>
      </w:pPr>
      <w:r>
        <w:t>Another aspect that has to be considered is that t</w:t>
      </w:r>
      <w:r w:rsidR="008F2E82">
        <w:t>he existing contention window</w:t>
      </w:r>
      <w:r w:rsidR="00B24214">
        <w:t xml:space="preserve"> (CW)</w:t>
      </w:r>
      <w:r w:rsidR="008F2E82">
        <w:t xml:space="preserve"> lengths as described in the CAPC table would have to be maintained in order to ensure interoperability with other RATs</w:t>
      </w:r>
      <w:r>
        <w:t>.</w:t>
      </w:r>
      <w:r w:rsidR="008F2E82">
        <w:t xml:space="preserve"> </w:t>
      </w:r>
      <w:r w:rsidR="00024439">
        <w:t>For</w:t>
      </w:r>
      <w:r w:rsidR="008F2E82">
        <w:t xml:space="preserve"> this to be replicated for sidelink transmissions, the </w:t>
      </w:r>
      <w:r w:rsidR="009F7D51">
        <w:t xml:space="preserve">remaining </w:t>
      </w:r>
      <w:r w:rsidR="008F2E82">
        <w:t xml:space="preserve">PDB, </w:t>
      </w:r>
      <w:r w:rsidR="009F7D51">
        <w:t xml:space="preserve">number of NACKs received based on </w:t>
      </w:r>
      <w:r w:rsidR="008F2E82">
        <w:t>HARQ feedback</w:t>
      </w:r>
      <w:r w:rsidR="009F7D51">
        <w:t>, congestion status</w:t>
      </w:r>
      <w:r w:rsidR="008F2E82">
        <w:t xml:space="preserve"> </w:t>
      </w:r>
      <w:r w:rsidR="009F7D51">
        <w:t xml:space="preserve">of the resource pool </w:t>
      </w:r>
      <w:r w:rsidR="008F2E82">
        <w:t xml:space="preserve">and other aspects relevant to a transmission need to be mapped </w:t>
      </w:r>
      <w:r w:rsidR="008F2E82" w:rsidRPr="00201E21">
        <w:t>to the size of the chosen contention windows.</w:t>
      </w:r>
      <w:r w:rsidR="00B40CE7">
        <w:t xml:space="preserve"> The adjustment of the CW was discussed in detail in the previous meeting [2], with respect to the different HARQ schemes and different options under each scheme were identified.</w:t>
      </w:r>
    </w:p>
    <w:p w14:paraId="0E22A3A6" w14:textId="5A0BBDE0" w:rsidR="00037777" w:rsidRDefault="00B24214" w:rsidP="00D37ADF">
      <w:pPr>
        <w:pStyle w:val="3GPPNormalText"/>
      </w:pPr>
      <w:r w:rsidRPr="00594AAA">
        <w:t xml:space="preserve">In the case of HARQ enabled transmissions, the CW can be adjusted depending on the number of NACKs while maintaining the maximum and minimum range of CW lengths based on the CAPC table. This aspect </w:t>
      </w:r>
      <w:r w:rsidR="0028689F">
        <w:t>is discussed in</w:t>
      </w:r>
      <w:r w:rsidR="0028689F" w:rsidRPr="00594AAA">
        <w:t xml:space="preserve"> </w:t>
      </w:r>
      <w:r w:rsidRPr="00594AAA">
        <w:t xml:space="preserve">further </w:t>
      </w:r>
      <w:r w:rsidR="0028689F">
        <w:t>detail</w:t>
      </w:r>
      <w:r w:rsidRPr="00594AAA">
        <w:t xml:space="preserve"> in the case of the NACK-only option in groupcast option 1</w:t>
      </w:r>
      <w:r w:rsidR="001551F9">
        <w:t>, in the case of groupcast option 2 with SL-HARQ feedback enabled</w:t>
      </w:r>
      <w:r w:rsidR="00F01211" w:rsidRPr="00594AAA">
        <w:t>,</w:t>
      </w:r>
      <w:r w:rsidRPr="00594AAA">
        <w:t xml:space="preserve"> as well as in the case when HARQ feedback is disabled.</w:t>
      </w:r>
    </w:p>
    <w:p w14:paraId="310C3440" w14:textId="741B06B1" w:rsidR="008F2E82" w:rsidRDefault="004225BE" w:rsidP="00D37ADF">
      <w:pPr>
        <w:pStyle w:val="berschrift2"/>
        <w:ind w:left="567"/>
      </w:pPr>
      <w:r>
        <w:t xml:space="preserve">CW </w:t>
      </w:r>
      <w:r w:rsidR="00F54542">
        <w:t>A</w:t>
      </w:r>
      <w:r>
        <w:t xml:space="preserve">djustment when SL-HARQ </w:t>
      </w:r>
      <w:r w:rsidR="00F54542">
        <w:t>F</w:t>
      </w:r>
      <w:r>
        <w:t xml:space="preserve">eedback is </w:t>
      </w:r>
      <w:r w:rsidR="00F54542">
        <w:t>D</w:t>
      </w:r>
      <w:r>
        <w:t>isabled</w:t>
      </w:r>
    </w:p>
    <w:p w14:paraId="4265EE8E" w14:textId="42F97288" w:rsidR="00681CEF" w:rsidRDefault="00681CEF" w:rsidP="00681CEF">
      <w:pPr>
        <w:pStyle w:val="3GPPNormalText"/>
      </w:pPr>
      <w:r>
        <w:t xml:space="preserve">In case SL-HARQ feedback is disabled, a UE should have a means to </w:t>
      </w:r>
      <w:r w:rsidR="00AA658A">
        <w:t>adapt</w:t>
      </w:r>
      <w:r>
        <w:t xml:space="preserve"> </w:t>
      </w:r>
      <w:r w:rsidR="00AA658A">
        <w:t>its</w:t>
      </w:r>
      <w:r>
        <w:t xml:space="preserve"> CW</w:t>
      </w:r>
      <w:r w:rsidR="00AA658A">
        <w:t xml:space="preserve"> according to the utilization </w:t>
      </w:r>
      <w:r w:rsidR="000A6164">
        <w:t>on</w:t>
      </w:r>
      <w:r w:rsidR="00AA658A">
        <w:t xml:space="preserve"> the unlicensed carrier. This can be done by the UE itself, </w:t>
      </w:r>
      <w:r w:rsidR="00F701AE">
        <w:t xml:space="preserve">e.g., </w:t>
      </w:r>
      <w:r w:rsidR="00AA658A">
        <w:t xml:space="preserve">by </w:t>
      </w:r>
      <w:r w:rsidR="000A6164">
        <w:t>car</w:t>
      </w:r>
      <w:r w:rsidR="001945D6">
        <w:t>ry</w:t>
      </w:r>
      <w:r w:rsidR="000A6164">
        <w:t xml:space="preserve">ing out </w:t>
      </w:r>
      <w:r w:rsidR="00AA658A">
        <w:t xml:space="preserve">measurement </w:t>
      </w:r>
      <w:r w:rsidR="00D10A19">
        <w:t>of</w:t>
      </w:r>
      <w:r w:rsidR="000A6164">
        <w:t xml:space="preserve"> </w:t>
      </w:r>
      <w:r w:rsidR="00AA658A">
        <w:t xml:space="preserve">the CR/CBR and in case of high CR/CBR, the said UE </w:t>
      </w:r>
      <w:r w:rsidR="000A6164">
        <w:t>could</w:t>
      </w:r>
      <w:r w:rsidR="00AA658A">
        <w:t xml:space="preserve"> increase its CW </w:t>
      </w:r>
      <w:r w:rsidR="000A6164">
        <w:t>accordingly</w:t>
      </w:r>
      <w:r w:rsidR="00AA658A">
        <w:t xml:space="preserve">. </w:t>
      </w:r>
      <w:r w:rsidR="009B41A0">
        <w:t>In addition, or as an alternative in case CR/CBR measurements are not available</w:t>
      </w:r>
      <w:r w:rsidR="00AA658A">
        <w:t xml:space="preserve">, the UE could also adapt </w:t>
      </w:r>
      <w:r w:rsidR="009B41A0">
        <w:t>its</w:t>
      </w:r>
      <w:r w:rsidR="00AA658A">
        <w:t xml:space="preserve"> CW according to </w:t>
      </w:r>
      <w:r w:rsidR="001945D6">
        <w:t>a collision</w:t>
      </w:r>
      <w:r w:rsidR="00AA658A">
        <w:t xml:space="preserve"> indication</w:t>
      </w:r>
      <w:r w:rsidR="00F30CCC">
        <w:t> (CI)</w:t>
      </w:r>
      <w:r w:rsidR="00203BBD">
        <w:t xml:space="preserve"> from another UE,</w:t>
      </w:r>
      <w:r w:rsidR="00AA658A">
        <w:t xml:space="preserve"> </w:t>
      </w:r>
      <w:r w:rsidR="00203BBD">
        <w:t>as per IUC scheme 2</w:t>
      </w:r>
      <w:r w:rsidR="00F701AE">
        <w:t>. Here</w:t>
      </w:r>
      <w:r w:rsidR="00AA658A">
        <w:t xml:space="preserve">, the </w:t>
      </w:r>
      <w:r w:rsidR="00AA658A" w:rsidRPr="00D37ADF">
        <w:rPr>
          <w:i/>
          <w:iCs/>
        </w:rPr>
        <w:t>CW</w:t>
      </w:r>
      <w:r w:rsidR="00AA658A" w:rsidRPr="00D37ADF">
        <w:rPr>
          <w:i/>
          <w:iCs/>
          <w:vertAlign w:val="subscript"/>
        </w:rPr>
        <w:t>p</w:t>
      </w:r>
      <w:r w:rsidR="00AA658A">
        <w:t xml:space="preserve"> </w:t>
      </w:r>
      <w:r w:rsidR="00F701AE">
        <w:t xml:space="preserve">for each priority class </w:t>
      </w:r>
      <w:r w:rsidR="00F701AE" w:rsidRPr="00D37ADF">
        <w:rPr>
          <w:i/>
          <w:iCs/>
        </w:rPr>
        <w:t>p</w:t>
      </w:r>
      <w:r w:rsidR="00F701AE">
        <w:t xml:space="preserve"> c</w:t>
      </w:r>
      <w:r w:rsidR="00AA658A">
        <w:t xml:space="preserve">ould be increased </w:t>
      </w:r>
      <w:r w:rsidR="00F701AE">
        <w:t xml:space="preserve">to the next higher value in case a </w:t>
      </w:r>
      <w:r w:rsidR="00F30CCC">
        <w:t>CI</w:t>
      </w:r>
      <w:r w:rsidR="00F701AE">
        <w:t xml:space="preserve"> is received</w:t>
      </w:r>
      <w:r w:rsidR="00AA658A">
        <w:t>.</w:t>
      </w:r>
      <w:r w:rsidR="00D57A17">
        <w:t xml:space="preserve"> Furthermore, the UE could also </w:t>
      </w:r>
      <w:r w:rsidR="00F72A53">
        <w:t xml:space="preserve">refrain from too frequent CW </w:t>
      </w:r>
      <w:r w:rsidR="001F674F">
        <w:t>adjustments and</w:t>
      </w:r>
      <w:r w:rsidR="00F72A53">
        <w:t xml:space="preserve"> could increase</w:t>
      </w:r>
      <w:r w:rsidR="00D57A17">
        <w:t xml:space="preserve"> </w:t>
      </w:r>
      <w:r w:rsidR="00F72A53">
        <w:t xml:space="preserve">a corresponding </w:t>
      </w:r>
      <w:r w:rsidR="00F72A53" w:rsidRPr="00217A86">
        <w:rPr>
          <w:i/>
          <w:iCs/>
        </w:rPr>
        <w:t>CW</w:t>
      </w:r>
      <w:r w:rsidR="00F72A53" w:rsidRPr="00217A86">
        <w:rPr>
          <w:i/>
          <w:iCs/>
          <w:vertAlign w:val="subscript"/>
        </w:rPr>
        <w:t>p</w:t>
      </w:r>
      <w:r w:rsidR="00F72A53">
        <w:t xml:space="preserve"> in case</w:t>
      </w:r>
      <w:r w:rsidR="00D57A17">
        <w:t xml:space="preserve"> a certain threshold is exceeded, e.g., if a certain number of CIs indicate that a </w:t>
      </w:r>
      <w:r w:rsidR="00F72A53">
        <w:t xml:space="preserve">sub-channel is highly </w:t>
      </w:r>
      <w:r w:rsidR="00D57A17">
        <w:t>congest</w:t>
      </w:r>
      <w:r w:rsidR="00F72A53">
        <w:t>ed</w:t>
      </w:r>
      <w:r w:rsidR="00D57A17">
        <w:t>.</w:t>
      </w:r>
    </w:p>
    <w:p w14:paraId="65D13D65" w14:textId="476CE3EB" w:rsidR="00387F6A" w:rsidRDefault="00AA658A" w:rsidP="00D37ADF">
      <w:pPr>
        <w:pStyle w:val="3GPPNormalText"/>
        <w:spacing w:after="0"/>
        <w:rPr>
          <w:b/>
          <w:bCs/>
        </w:rPr>
      </w:pPr>
      <w:r w:rsidRPr="00D37ADF">
        <w:rPr>
          <w:b/>
          <w:bCs/>
        </w:rPr>
        <w:t xml:space="preserve">Proposal </w:t>
      </w:r>
      <w:r w:rsidR="002432A0">
        <w:rPr>
          <w:b/>
          <w:bCs/>
        </w:rPr>
        <w:t>2</w:t>
      </w:r>
      <w:r w:rsidRPr="00D37ADF">
        <w:rPr>
          <w:b/>
          <w:bCs/>
        </w:rPr>
        <w:t xml:space="preserve">: For </w:t>
      </w:r>
      <w:r w:rsidR="000544A5">
        <w:rPr>
          <w:b/>
          <w:bCs/>
        </w:rPr>
        <w:t>transmissions</w:t>
      </w:r>
      <w:r w:rsidRPr="00D37ADF">
        <w:rPr>
          <w:b/>
          <w:bCs/>
        </w:rPr>
        <w:t xml:space="preserve"> when SL-HARQ feedback is disabled, </w:t>
      </w:r>
      <w:r w:rsidR="00F30CCC">
        <w:rPr>
          <w:b/>
          <w:bCs/>
        </w:rPr>
        <w:t xml:space="preserve">we </w:t>
      </w:r>
      <w:r w:rsidRPr="00D37ADF">
        <w:rPr>
          <w:b/>
          <w:bCs/>
        </w:rPr>
        <w:t>support</w:t>
      </w:r>
      <w:r w:rsidR="00387F6A">
        <w:rPr>
          <w:b/>
          <w:bCs/>
        </w:rPr>
        <w:t xml:space="preserve"> </w:t>
      </w:r>
      <w:r w:rsidR="00D37ADF">
        <w:rPr>
          <w:b/>
          <w:bCs/>
        </w:rPr>
        <w:t xml:space="preserve">the </w:t>
      </w:r>
      <w:r w:rsidR="00387F6A">
        <w:rPr>
          <w:b/>
          <w:bCs/>
        </w:rPr>
        <w:t>adjustment of the CW according to</w:t>
      </w:r>
    </w:p>
    <w:p w14:paraId="158BADD2" w14:textId="54A29550" w:rsidR="00387F6A" w:rsidRDefault="00387F6A" w:rsidP="00D37ADF">
      <w:pPr>
        <w:pStyle w:val="3GPPNormalText"/>
        <w:numPr>
          <w:ilvl w:val="0"/>
          <w:numId w:val="65"/>
        </w:numPr>
        <w:spacing w:after="0"/>
        <w:rPr>
          <w:b/>
          <w:bCs/>
        </w:rPr>
      </w:pPr>
      <w:r>
        <w:rPr>
          <w:b/>
          <w:bCs/>
        </w:rPr>
        <w:t>CR/CBR measurements, if measurement results are available</w:t>
      </w:r>
      <w:r w:rsidR="006F4D0F">
        <w:rPr>
          <w:b/>
          <w:bCs/>
        </w:rPr>
        <w:t xml:space="preserve"> (Option 3)</w:t>
      </w:r>
      <w:r>
        <w:rPr>
          <w:b/>
          <w:bCs/>
        </w:rPr>
        <w:t>,</w:t>
      </w:r>
    </w:p>
    <w:p w14:paraId="1CDC57DB" w14:textId="4E28D24E" w:rsidR="00AF4803" w:rsidRPr="00D37ADF" w:rsidRDefault="00387F6A" w:rsidP="00D37ADF">
      <w:pPr>
        <w:pStyle w:val="3GPPNormalText"/>
        <w:numPr>
          <w:ilvl w:val="0"/>
          <w:numId w:val="65"/>
        </w:numPr>
        <w:spacing w:after="0"/>
        <w:rPr>
          <w:b/>
          <w:bCs/>
        </w:rPr>
      </w:pPr>
      <w:r>
        <w:rPr>
          <w:b/>
          <w:bCs/>
        </w:rPr>
        <w:t xml:space="preserve">A </w:t>
      </w:r>
      <w:r w:rsidR="00F30CCC">
        <w:rPr>
          <w:b/>
          <w:bCs/>
        </w:rPr>
        <w:t xml:space="preserve">received </w:t>
      </w:r>
      <w:r>
        <w:rPr>
          <w:b/>
          <w:bCs/>
        </w:rPr>
        <w:t>collision indicator</w:t>
      </w:r>
      <w:r w:rsidR="00884003">
        <w:rPr>
          <w:b/>
          <w:bCs/>
        </w:rPr>
        <w:t>,</w:t>
      </w:r>
      <w:r>
        <w:rPr>
          <w:b/>
          <w:bCs/>
        </w:rPr>
        <w:t xml:space="preserve"> which yields an increase of </w:t>
      </w:r>
      <w:r w:rsidRPr="00884003">
        <w:rPr>
          <w:b/>
          <w:bCs/>
        </w:rPr>
        <w:t xml:space="preserve">the </w:t>
      </w:r>
      <w:r w:rsidR="00884003" w:rsidRPr="00D37ADF">
        <w:rPr>
          <w:b/>
          <w:bCs/>
          <w:i/>
          <w:iCs/>
        </w:rPr>
        <w:t>CW</w:t>
      </w:r>
      <w:r w:rsidR="00884003" w:rsidRPr="00D37ADF">
        <w:rPr>
          <w:b/>
          <w:bCs/>
          <w:i/>
          <w:iCs/>
          <w:vertAlign w:val="subscript"/>
        </w:rPr>
        <w:t>p</w:t>
      </w:r>
      <w:r w:rsidR="00884003" w:rsidRPr="00884003">
        <w:rPr>
          <w:b/>
          <w:bCs/>
        </w:rPr>
        <w:t xml:space="preserve"> </w:t>
      </w:r>
      <w:r w:rsidRPr="00884003">
        <w:rPr>
          <w:b/>
          <w:bCs/>
        </w:rPr>
        <w:t>for</w:t>
      </w:r>
      <w:r>
        <w:rPr>
          <w:b/>
          <w:bCs/>
        </w:rPr>
        <w:t xml:space="preserve"> every priority class to the next higher value</w:t>
      </w:r>
      <w:r w:rsidR="006F4D0F">
        <w:rPr>
          <w:b/>
          <w:bCs/>
        </w:rPr>
        <w:t xml:space="preserve"> (Option 5)</w:t>
      </w:r>
      <w:r>
        <w:rPr>
          <w:b/>
          <w:bCs/>
        </w:rPr>
        <w:t>.</w:t>
      </w:r>
    </w:p>
    <w:p w14:paraId="4B5F644A" w14:textId="47892EB3" w:rsidR="004225BE" w:rsidRDefault="004225BE">
      <w:pPr>
        <w:pStyle w:val="berschrift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ption 2</w:t>
      </w:r>
    </w:p>
    <w:p w14:paraId="167B736D" w14:textId="02C60747" w:rsidR="003A3B81" w:rsidRDefault="00D10A19" w:rsidP="002B5AF7">
      <w:pPr>
        <w:spacing w:after="120"/>
        <w:jc w:val="both"/>
        <w:rPr>
          <w:rFonts w:eastAsia="MS Mincho"/>
          <w:sz w:val="22"/>
          <w:szCs w:val="24"/>
          <w:lang w:val="en-US"/>
        </w:rPr>
      </w:pPr>
      <w:r>
        <w:rPr>
          <w:rFonts w:eastAsia="MS Mincho"/>
          <w:sz w:val="22"/>
          <w:szCs w:val="24"/>
          <w:lang w:val="en-US"/>
        </w:rPr>
        <w:t>In g</w:t>
      </w:r>
      <w:r w:rsidR="00722703" w:rsidRPr="00D37ADF">
        <w:rPr>
          <w:rFonts w:eastAsia="MS Mincho"/>
          <w:sz w:val="22"/>
          <w:szCs w:val="24"/>
          <w:lang w:val="en-US"/>
        </w:rPr>
        <w:t>roupcast</w:t>
      </w:r>
      <w:r w:rsidR="003A3B81" w:rsidRPr="00D37ADF">
        <w:rPr>
          <w:rFonts w:eastAsia="MS Mincho"/>
          <w:sz w:val="22"/>
          <w:szCs w:val="24"/>
          <w:lang w:val="en-US"/>
        </w:rPr>
        <w:t xml:space="preserve"> option 2</w:t>
      </w:r>
      <w:r>
        <w:rPr>
          <w:rFonts w:eastAsia="MS Mincho"/>
          <w:sz w:val="22"/>
          <w:szCs w:val="24"/>
          <w:lang w:val="en-US"/>
        </w:rPr>
        <w:t>,</w:t>
      </w:r>
      <w:r w:rsidR="003A3B81" w:rsidRPr="00D37ADF">
        <w:rPr>
          <w:rFonts w:eastAsia="MS Mincho"/>
          <w:sz w:val="22"/>
          <w:szCs w:val="24"/>
          <w:lang w:val="en-US"/>
        </w:rPr>
        <w:t xml:space="preserve"> </w:t>
      </w:r>
      <w:r w:rsidR="00722703" w:rsidRPr="00D37ADF">
        <w:rPr>
          <w:rFonts w:eastAsia="MS Mincho"/>
          <w:sz w:val="22"/>
          <w:szCs w:val="24"/>
          <w:lang w:val="en-US"/>
        </w:rPr>
        <w:t>all UEs send HARQ feedback on PSFCH in response to a groupcast transmission on PSSCH</w:t>
      </w:r>
      <w:r w:rsidR="00A87DF0">
        <w:rPr>
          <w:rFonts w:eastAsia="MS Mincho"/>
          <w:sz w:val="22"/>
          <w:szCs w:val="24"/>
          <w:lang w:val="en-US"/>
        </w:rPr>
        <w:t>, where the HARQ feedback is in the form of an ACK or NACK</w:t>
      </w:r>
      <w:r w:rsidR="00722703" w:rsidRPr="00D37ADF">
        <w:rPr>
          <w:rFonts w:eastAsia="MS Mincho"/>
          <w:sz w:val="22"/>
          <w:szCs w:val="24"/>
          <w:lang w:val="en-US"/>
        </w:rPr>
        <w:t xml:space="preserve">. For this, the CW </w:t>
      </w:r>
      <w:r w:rsidR="00D57A17">
        <w:rPr>
          <w:rFonts w:eastAsia="MS Mincho"/>
          <w:sz w:val="22"/>
          <w:szCs w:val="24"/>
          <w:lang w:val="en-US"/>
        </w:rPr>
        <w:t>should</w:t>
      </w:r>
      <w:r w:rsidR="00722703" w:rsidRPr="00D37ADF">
        <w:rPr>
          <w:rFonts w:eastAsia="MS Mincho"/>
          <w:sz w:val="22"/>
          <w:szCs w:val="24"/>
          <w:lang w:val="en-US"/>
        </w:rPr>
        <w:t xml:space="preserve"> be adjusted per priority </w:t>
      </w:r>
      <w:r w:rsidR="00722703" w:rsidRPr="00D37ADF">
        <w:rPr>
          <w:rFonts w:eastAsia="MS Mincho"/>
          <w:sz w:val="22"/>
          <w:szCs w:val="24"/>
          <w:lang w:val="en-US"/>
        </w:rPr>
        <w:lastRenderedPageBreak/>
        <w:t xml:space="preserve">class </w:t>
      </w:r>
      <w:r w:rsidR="00722703" w:rsidRPr="00D37ADF">
        <w:rPr>
          <w:rFonts w:eastAsia="MS Mincho"/>
          <w:i/>
          <w:iCs/>
          <w:sz w:val="22"/>
          <w:szCs w:val="24"/>
          <w:lang w:val="en-US"/>
        </w:rPr>
        <w:t>CW</w:t>
      </w:r>
      <w:r w:rsidR="00722703" w:rsidRPr="00D37ADF">
        <w:rPr>
          <w:rFonts w:eastAsia="MS Mincho"/>
          <w:i/>
          <w:iCs/>
          <w:sz w:val="22"/>
          <w:szCs w:val="24"/>
          <w:vertAlign w:val="subscript"/>
          <w:lang w:val="en-US"/>
        </w:rPr>
        <w:t>p</w:t>
      </w:r>
      <w:r w:rsidR="00722703" w:rsidRPr="00D37ADF">
        <w:rPr>
          <w:rFonts w:eastAsia="MS Mincho"/>
          <w:sz w:val="22"/>
          <w:szCs w:val="24"/>
          <w:lang w:val="en-US"/>
        </w:rPr>
        <w:t>, depending on the ratio of received number of NACKs</w:t>
      </w:r>
      <w:r w:rsidR="00E53F5D">
        <w:rPr>
          <w:rFonts w:eastAsia="MS Mincho"/>
          <w:sz w:val="22"/>
          <w:szCs w:val="24"/>
          <w:lang w:val="en-US"/>
        </w:rPr>
        <w:t xml:space="preserve"> </w:t>
      </w:r>
      <w:r w:rsidR="00E53F5D" w:rsidRPr="00E53F5D">
        <w:rPr>
          <w:rFonts w:eastAsia="MS Mincho"/>
          <w:sz w:val="22"/>
          <w:szCs w:val="24"/>
          <w:lang w:val="en-US"/>
        </w:rPr>
        <w:t>as done in NR-U</w:t>
      </w:r>
      <w:r w:rsidR="00A81C2A" w:rsidRPr="00832FFE">
        <w:rPr>
          <w:sz w:val="22"/>
          <w:szCs w:val="22"/>
        </w:rPr>
        <w:t xml:space="preserve">, where the number of NACKs received has to be above a certain threshold and only in this case, the corresponding </w:t>
      </w:r>
      <w:r w:rsidR="00A81C2A" w:rsidRPr="00832FFE">
        <w:rPr>
          <w:i/>
          <w:iCs/>
          <w:sz w:val="22"/>
          <w:szCs w:val="22"/>
        </w:rPr>
        <w:t>CW</w:t>
      </w:r>
      <w:r w:rsidR="00A81C2A" w:rsidRPr="00832FFE">
        <w:rPr>
          <w:i/>
          <w:iCs/>
          <w:sz w:val="22"/>
          <w:szCs w:val="22"/>
          <w:vertAlign w:val="subscript"/>
        </w:rPr>
        <w:t>p</w:t>
      </w:r>
      <w:r w:rsidR="00A81C2A" w:rsidRPr="00832FFE">
        <w:rPr>
          <w:sz w:val="22"/>
          <w:szCs w:val="22"/>
        </w:rPr>
        <w:t xml:space="preserve"> is increased. The benefit of </w:t>
      </w:r>
      <w:r w:rsidR="00B40CE7">
        <w:rPr>
          <w:sz w:val="22"/>
          <w:szCs w:val="22"/>
        </w:rPr>
        <w:t>using the threshold</w:t>
      </w:r>
      <w:r w:rsidR="00A81C2A" w:rsidRPr="00832FFE">
        <w:rPr>
          <w:sz w:val="22"/>
          <w:szCs w:val="22"/>
        </w:rPr>
        <w:t xml:space="preserve"> is that the CW length is only adapted in highly congested scenarios, which still yields fast channel access with a short CW length, when a small number of NACKs is received.</w:t>
      </w:r>
      <w:r w:rsidR="00FD6A48">
        <w:rPr>
          <w:rFonts w:eastAsia="MS Mincho"/>
          <w:sz w:val="22"/>
          <w:szCs w:val="24"/>
          <w:lang w:val="en-US"/>
        </w:rPr>
        <w:t xml:space="preserve"> </w:t>
      </w:r>
      <w:r w:rsidR="00A1501C">
        <w:rPr>
          <w:rFonts w:eastAsia="MS Mincho"/>
          <w:sz w:val="22"/>
          <w:szCs w:val="24"/>
          <w:lang w:val="en-US"/>
        </w:rPr>
        <w:t>Furthermore</w:t>
      </w:r>
      <w:r w:rsidR="00FD6A48">
        <w:rPr>
          <w:rFonts w:eastAsia="MS Mincho"/>
          <w:sz w:val="22"/>
          <w:szCs w:val="24"/>
          <w:lang w:val="en-US"/>
        </w:rPr>
        <w:t xml:space="preserve">, a similar mechanism as in code block group (CBG)-based HARQ could be reused in order to adjust the length of a particular </w:t>
      </w:r>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r w:rsidR="00FD6A48">
        <w:rPr>
          <w:rFonts w:eastAsia="MS Mincho"/>
          <w:sz w:val="22"/>
          <w:szCs w:val="24"/>
          <w:lang w:val="en-US"/>
        </w:rPr>
        <w:t xml:space="preserve"> in case </w:t>
      </w:r>
      <w:r w:rsidR="00B40CE7">
        <w:rPr>
          <w:rFonts w:eastAsia="MS Mincho"/>
          <w:sz w:val="22"/>
          <w:szCs w:val="24"/>
          <w:lang w:val="en-US"/>
        </w:rPr>
        <w:t xml:space="preserve">only </w:t>
      </w:r>
      <w:r w:rsidR="00FD6A48">
        <w:rPr>
          <w:rFonts w:eastAsia="MS Mincho"/>
          <w:sz w:val="22"/>
          <w:szCs w:val="24"/>
          <w:lang w:val="en-US"/>
        </w:rPr>
        <w:t xml:space="preserve">a certain </w:t>
      </w:r>
      <w:r w:rsidR="00E53F5D">
        <w:rPr>
          <w:rFonts w:eastAsia="MS Mincho"/>
          <w:sz w:val="22"/>
          <w:szCs w:val="24"/>
          <w:lang w:val="en-US"/>
        </w:rPr>
        <w:t xml:space="preserve">number of </w:t>
      </w:r>
      <w:r w:rsidR="00FD6A48">
        <w:rPr>
          <w:rFonts w:eastAsia="MS Mincho"/>
          <w:sz w:val="22"/>
          <w:szCs w:val="24"/>
          <w:lang w:val="en-US"/>
        </w:rPr>
        <w:t xml:space="preserve">NACKs for a number of code blocks is received. This would avoid unnecessary increase of the </w:t>
      </w:r>
      <w:r w:rsidR="00FD6A48" w:rsidRPr="00217A86">
        <w:rPr>
          <w:rFonts w:eastAsia="MS Mincho"/>
          <w:i/>
          <w:iCs/>
          <w:sz w:val="22"/>
          <w:szCs w:val="24"/>
          <w:lang w:val="en-US"/>
        </w:rPr>
        <w:t>CW</w:t>
      </w:r>
      <w:r w:rsidR="00FD6A48" w:rsidRPr="00217A86">
        <w:rPr>
          <w:rFonts w:eastAsia="MS Mincho"/>
          <w:i/>
          <w:iCs/>
          <w:sz w:val="22"/>
          <w:szCs w:val="24"/>
          <w:vertAlign w:val="subscript"/>
          <w:lang w:val="en-US"/>
        </w:rPr>
        <w:t>p</w:t>
      </w:r>
      <w:r w:rsidR="00FD6A48">
        <w:rPr>
          <w:rFonts w:eastAsia="MS Mincho"/>
          <w:sz w:val="22"/>
          <w:szCs w:val="24"/>
          <w:lang w:val="en-US"/>
        </w:rPr>
        <w:t xml:space="preserve"> of a transmission in case only a small number of code blocks have not been successfully transmitted </w:t>
      </w:r>
      <w:r w:rsidR="00A1501C">
        <w:rPr>
          <w:rFonts w:eastAsia="MS Mincho"/>
          <w:sz w:val="22"/>
          <w:szCs w:val="24"/>
          <w:lang w:val="en-US"/>
        </w:rPr>
        <w:t xml:space="preserve">for this transport block </w:t>
      </w:r>
      <w:r w:rsidR="00FD6A48">
        <w:rPr>
          <w:rFonts w:eastAsia="MS Mincho"/>
          <w:sz w:val="22"/>
          <w:szCs w:val="24"/>
          <w:lang w:val="en-US"/>
        </w:rPr>
        <w:t>yet.</w:t>
      </w:r>
    </w:p>
    <w:p w14:paraId="502556BF" w14:textId="490BA111" w:rsidR="003A697B" w:rsidRDefault="003A697B" w:rsidP="00D37ADF">
      <w:pPr>
        <w:jc w:val="both"/>
        <w:rPr>
          <w:b/>
          <w:bCs/>
          <w:sz w:val="22"/>
          <w:szCs w:val="22"/>
        </w:rPr>
      </w:pPr>
      <w:r w:rsidRPr="00D37ADF">
        <w:rPr>
          <w:b/>
          <w:bCs/>
          <w:sz w:val="22"/>
          <w:szCs w:val="22"/>
        </w:rPr>
        <w:t xml:space="preserve">Proposal </w:t>
      </w:r>
      <w:r w:rsidR="00E53F5D">
        <w:rPr>
          <w:b/>
          <w:bCs/>
          <w:sz w:val="22"/>
          <w:szCs w:val="22"/>
        </w:rPr>
        <w:t>3</w:t>
      </w:r>
      <w:r w:rsidRPr="00D37ADF">
        <w:rPr>
          <w:b/>
          <w:bCs/>
          <w:sz w:val="22"/>
          <w:szCs w:val="22"/>
        </w:rPr>
        <w:t xml:space="preserve">: </w:t>
      </w:r>
      <w:r w:rsidR="000544A5">
        <w:rPr>
          <w:b/>
          <w:bCs/>
          <w:sz w:val="22"/>
          <w:szCs w:val="22"/>
        </w:rPr>
        <w:t>For transmissions with</w:t>
      </w:r>
      <w:r w:rsidR="00E53F5D">
        <w:rPr>
          <w:b/>
          <w:bCs/>
          <w:sz w:val="22"/>
          <w:szCs w:val="22"/>
        </w:rPr>
        <w:t xml:space="preserve"> groupcast option 2, we support adjustment of the CW according to </w:t>
      </w:r>
    </w:p>
    <w:p w14:paraId="2C5EC062" w14:textId="0623CBC7" w:rsidR="00E53F5D" w:rsidRPr="00D37ADF" w:rsidRDefault="006F4D0F" w:rsidP="00D37ADF">
      <w:pPr>
        <w:pStyle w:val="3GPPNormalText"/>
        <w:numPr>
          <w:ilvl w:val="0"/>
          <w:numId w:val="65"/>
        </w:numPr>
        <w:spacing w:after="0"/>
        <w:rPr>
          <w:rFonts w:eastAsia="SimSun"/>
          <w:sz w:val="20"/>
          <w:szCs w:val="20"/>
          <w:lang w:val="en-GB"/>
        </w:rPr>
      </w:pPr>
      <w:r w:rsidRPr="00B40CCA">
        <w:rPr>
          <w:b/>
          <w:bCs/>
        </w:rPr>
        <w:t xml:space="preserve">The </w:t>
      </w:r>
      <w:r w:rsidR="00F54542">
        <w:rPr>
          <w:b/>
          <w:bCs/>
        </w:rPr>
        <w:t>r</w:t>
      </w:r>
      <w:r w:rsidR="00E53F5D" w:rsidRPr="00D37ADF">
        <w:rPr>
          <w:b/>
          <w:bCs/>
        </w:rPr>
        <w:t>atio or number of received NACKs per TB or per CBG in case CBG-based HARQ is enabled</w:t>
      </w:r>
      <w:r w:rsidRPr="00B40CCA">
        <w:rPr>
          <w:b/>
          <w:bCs/>
        </w:rPr>
        <w:t xml:space="preserve"> (Option 1)</w:t>
      </w:r>
      <w:r w:rsidR="00E53F5D" w:rsidRPr="00D37ADF">
        <w:rPr>
          <w:b/>
          <w:bCs/>
        </w:rPr>
        <w:t xml:space="preserve">. </w:t>
      </w:r>
    </w:p>
    <w:p w14:paraId="49B2A312" w14:textId="5F96C712" w:rsidR="004225BE" w:rsidRDefault="004225BE" w:rsidP="00D37ADF">
      <w:pPr>
        <w:pStyle w:val="berschrift2"/>
        <w:ind w:left="567"/>
        <w:rPr>
          <w:lang w:eastAsia="ko-KR"/>
        </w:rPr>
      </w:pPr>
      <w:r w:rsidRPr="00525D20">
        <w:rPr>
          <w:lang w:eastAsia="ko-KR"/>
        </w:rPr>
        <w:t xml:space="preserve">CW </w:t>
      </w:r>
      <w:r w:rsidR="00F54542">
        <w:rPr>
          <w:lang w:eastAsia="ko-KR"/>
        </w:rPr>
        <w:t>A</w:t>
      </w:r>
      <w:r w:rsidRPr="00525D20">
        <w:rPr>
          <w:lang w:eastAsia="ko-KR"/>
        </w:rPr>
        <w:t xml:space="preserve">djustment for </w:t>
      </w:r>
      <w:r w:rsidR="00F54542">
        <w:rPr>
          <w:lang w:eastAsia="ko-KR"/>
        </w:rPr>
        <w:t>G</w:t>
      </w:r>
      <w:r w:rsidRPr="00525D20">
        <w:rPr>
          <w:lang w:eastAsia="ko-KR"/>
        </w:rPr>
        <w:t xml:space="preserve">roupcast </w:t>
      </w:r>
      <w:r w:rsidR="00F54542">
        <w:rPr>
          <w:lang w:eastAsia="ko-KR"/>
        </w:rPr>
        <w:t>O</w:t>
      </w:r>
      <w:r w:rsidRPr="00525D20">
        <w:rPr>
          <w:lang w:eastAsia="ko-KR"/>
        </w:rPr>
        <w:t xml:space="preserve">ption </w:t>
      </w:r>
      <w:r>
        <w:rPr>
          <w:lang w:eastAsia="ko-KR"/>
        </w:rPr>
        <w:t>1</w:t>
      </w:r>
    </w:p>
    <w:p w14:paraId="6502A78E" w14:textId="0211CF64" w:rsidR="00065EE2" w:rsidRDefault="00065EE2" w:rsidP="00065EE2">
      <w:pPr>
        <w:pStyle w:val="3GPPNormalText"/>
      </w:pPr>
      <w:r>
        <w:t>In groupcast option 1, HARQ</w:t>
      </w:r>
      <w:r w:rsidR="00A87DF0">
        <w:t xml:space="preserve"> </w:t>
      </w:r>
      <w:r>
        <w:t xml:space="preserve">feedback is only </w:t>
      </w:r>
      <w:r w:rsidR="00E628D6">
        <w:t>sent</w:t>
      </w:r>
      <w:r>
        <w:t xml:space="preserve"> </w:t>
      </w:r>
      <w:r w:rsidR="00E628D6">
        <w:t>by RX</w:t>
      </w:r>
      <w:r>
        <w:t xml:space="preserve"> UEs within a certain </w:t>
      </w:r>
      <w:r w:rsidR="00E628D6">
        <w:t>distance from the transmit UE</w:t>
      </w:r>
      <w:r w:rsidR="00A87DF0">
        <w:t>, where only NACK is used for indicating HARQ feedback</w:t>
      </w:r>
      <w:r w:rsidR="00E628D6">
        <w:t xml:space="preserve">. Here, the </w:t>
      </w:r>
      <w:r w:rsidR="00E628D6" w:rsidRPr="00217A86">
        <w:rPr>
          <w:i/>
          <w:iCs/>
        </w:rPr>
        <w:t>CW</w:t>
      </w:r>
      <w:r w:rsidR="00E628D6" w:rsidRPr="00217A86">
        <w:rPr>
          <w:i/>
          <w:iCs/>
          <w:vertAlign w:val="subscript"/>
        </w:rPr>
        <w:t>p</w:t>
      </w:r>
      <w:r w:rsidR="00E628D6">
        <w:t xml:space="preserve"> should be adapted for every priority class and can be based on NACKs received related to any transmission with the latest SL reference duration. Furthermore, in highly congested scenarios, the said UE could benefit from </w:t>
      </w:r>
      <w:r w:rsidR="006F4D0F">
        <w:t xml:space="preserve">CI </w:t>
      </w:r>
      <w:r w:rsidR="00E628D6">
        <w:t xml:space="preserve">messages received </w:t>
      </w:r>
      <w:r w:rsidR="006F4D0F">
        <w:t xml:space="preserve">as per </w:t>
      </w:r>
      <w:r w:rsidR="00E628D6">
        <w:t xml:space="preserve">IUC scheme 2, </w:t>
      </w:r>
      <w:r w:rsidR="00A9631A">
        <w:t>to</w:t>
      </w:r>
      <w:r w:rsidR="00E628D6">
        <w:t xml:space="preserve"> adjust its CW and could take either NACKs or CI into account when adapting its CW.</w:t>
      </w:r>
      <w:r w:rsidR="0001194D">
        <w:t xml:space="preserve"> When neither NACK nor </w:t>
      </w:r>
      <w:r w:rsidR="006F4D0F">
        <w:t>CI</w:t>
      </w:r>
      <w:r w:rsidR="0001194D">
        <w:t xml:space="preserve"> is received within a certain reference </w:t>
      </w:r>
      <w:r w:rsidR="00E62031">
        <w:t xml:space="preserve">time </w:t>
      </w:r>
      <w:r w:rsidR="0001194D">
        <w:t xml:space="preserve">duration, </w:t>
      </w:r>
      <w:r w:rsidR="00E62031">
        <w:t xml:space="preserve">the </w:t>
      </w:r>
      <w:r w:rsidR="00E62031" w:rsidRPr="00217A86">
        <w:rPr>
          <w:i/>
          <w:iCs/>
        </w:rPr>
        <w:t>CW</w:t>
      </w:r>
      <w:r w:rsidR="00E62031" w:rsidRPr="00217A86">
        <w:rPr>
          <w:i/>
          <w:iCs/>
          <w:vertAlign w:val="subscript"/>
        </w:rPr>
        <w:t>p</w:t>
      </w:r>
      <w:r w:rsidR="00E62031">
        <w:t xml:space="preserve"> could be reset to the minimum value for every priority class </w:t>
      </w:r>
      <w:r w:rsidR="00E62031" w:rsidRPr="00D37ADF">
        <w:rPr>
          <w:i/>
          <w:iCs/>
        </w:rPr>
        <w:t>p</w:t>
      </w:r>
      <w:r w:rsidR="00E62031">
        <w:t>.</w:t>
      </w:r>
    </w:p>
    <w:p w14:paraId="49450D34" w14:textId="3585BC82" w:rsidR="006F4D0F" w:rsidRDefault="003A697B" w:rsidP="00D37ADF">
      <w:pPr>
        <w:jc w:val="both"/>
        <w:rPr>
          <w:b/>
          <w:bCs/>
          <w:sz w:val="22"/>
          <w:szCs w:val="22"/>
        </w:rPr>
      </w:pPr>
      <w:r w:rsidRPr="00D37ADF">
        <w:rPr>
          <w:b/>
          <w:bCs/>
          <w:sz w:val="22"/>
          <w:szCs w:val="22"/>
        </w:rPr>
        <w:t xml:space="preserve">Proposal </w:t>
      </w:r>
      <w:r w:rsidR="006F4D0F" w:rsidRPr="00D37ADF">
        <w:rPr>
          <w:b/>
          <w:bCs/>
          <w:sz w:val="22"/>
          <w:szCs w:val="22"/>
        </w:rPr>
        <w:t>4</w:t>
      </w:r>
      <w:r w:rsidRPr="00D37ADF">
        <w:rPr>
          <w:b/>
          <w:bCs/>
          <w:sz w:val="22"/>
          <w:szCs w:val="22"/>
        </w:rPr>
        <w:t>:</w:t>
      </w:r>
      <w:r w:rsidR="006F4D0F" w:rsidRPr="00D37ADF">
        <w:rPr>
          <w:b/>
          <w:bCs/>
          <w:sz w:val="22"/>
          <w:szCs w:val="22"/>
        </w:rPr>
        <w:t xml:space="preserve"> </w:t>
      </w:r>
      <w:r w:rsidR="000544A5">
        <w:rPr>
          <w:b/>
          <w:bCs/>
          <w:sz w:val="22"/>
          <w:szCs w:val="22"/>
        </w:rPr>
        <w:t>F</w:t>
      </w:r>
      <w:r w:rsidR="006F4D0F">
        <w:rPr>
          <w:b/>
          <w:bCs/>
          <w:sz w:val="22"/>
          <w:szCs w:val="22"/>
        </w:rPr>
        <w:t xml:space="preserve">or </w:t>
      </w:r>
      <w:r w:rsidR="000544A5">
        <w:rPr>
          <w:b/>
          <w:bCs/>
          <w:sz w:val="22"/>
          <w:szCs w:val="22"/>
        </w:rPr>
        <w:t xml:space="preserve">transmissions with </w:t>
      </w:r>
      <w:r w:rsidR="006F4D0F">
        <w:rPr>
          <w:b/>
          <w:bCs/>
          <w:sz w:val="22"/>
          <w:szCs w:val="22"/>
        </w:rPr>
        <w:t xml:space="preserve">groupcast option 1, we support adjustment of the CW according to </w:t>
      </w:r>
    </w:p>
    <w:p w14:paraId="6436453E" w14:textId="19AF68A9" w:rsidR="00F54542" w:rsidRPr="00D37ADF" w:rsidRDefault="00174FC7" w:rsidP="00D37ADF">
      <w:pPr>
        <w:pStyle w:val="Listenabsatz"/>
        <w:numPr>
          <w:ilvl w:val="0"/>
          <w:numId w:val="66"/>
        </w:numPr>
        <w:jc w:val="both"/>
        <w:rPr>
          <w:rFonts w:eastAsia="SimSun"/>
          <w:b/>
          <w:bCs/>
          <w:lang w:val="en-GB"/>
        </w:rPr>
      </w:pPr>
      <w:r>
        <w:rPr>
          <w:rFonts w:ascii="Times New Roman" w:eastAsia="SimSun" w:hAnsi="Times New Roman"/>
          <w:b/>
          <w:bCs/>
          <w:lang w:val="en-GB"/>
        </w:rPr>
        <w:t xml:space="preserve">A received </w:t>
      </w:r>
      <w:r w:rsidR="0051049A">
        <w:rPr>
          <w:rFonts w:ascii="Times New Roman" w:eastAsia="SimSun" w:hAnsi="Times New Roman"/>
          <w:b/>
          <w:bCs/>
          <w:lang w:val="en-GB"/>
        </w:rPr>
        <w:t xml:space="preserve">NACK </w:t>
      </w:r>
      <w:r>
        <w:rPr>
          <w:rFonts w:ascii="Times New Roman" w:eastAsia="SimSun" w:hAnsi="Times New Roman"/>
          <w:b/>
          <w:bCs/>
          <w:lang w:val="en-GB"/>
        </w:rPr>
        <w:t xml:space="preserve">or collision indicator which yields </w:t>
      </w:r>
      <w:r w:rsidRPr="00D37ADF">
        <w:rPr>
          <w:rFonts w:ascii="Times New Roman" w:eastAsia="SimSun" w:hAnsi="Times New Roman"/>
          <w:b/>
          <w:bCs/>
          <w:lang w:val="en-GB"/>
        </w:rPr>
        <w:t>an increase of the CW</w:t>
      </w:r>
      <w:r w:rsidRPr="00D37ADF">
        <w:rPr>
          <w:rFonts w:ascii="Times New Roman" w:eastAsia="SimSun" w:hAnsi="Times New Roman"/>
          <w:b/>
          <w:bCs/>
          <w:i/>
          <w:iCs/>
          <w:vertAlign w:val="subscript"/>
          <w:lang w:val="en-GB"/>
        </w:rPr>
        <w:t>p</w:t>
      </w:r>
      <w:r w:rsidRPr="00D37ADF">
        <w:rPr>
          <w:rFonts w:ascii="Times New Roman" w:eastAsia="SimSun" w:hAnsi="Times New Roman"/>
          <w:b/>
          <w:bCs/>
          <w:lang w:val="en-GB"/>
        </w:rPr>
        <w:t xml:space="preserve"> for every priority class to the next higher value</w:t>
      </w:r>
      <w:r>
        <w:rPr>
          <w:rFonts w:ascii="Times New Roman" w:eastAsia="SimSun" w:hAnsi="Times New Roman"/>
          <w:b/>
          <w:bCs/>
          <w:lang w:val="en-GB"/>
        </w:rPr>
        <w:t xml:space="preserve"> (Option 2). If neither are received, </w:t>
      </w:r>
      <w:r w:rsidRPr="00D37ADF">
        <w:rPr>
          <w:rFonts w:ascii="Times New Roman" w:eastAsia="SimSun" w:hAnsi="Times New Roman"/>
          <w:b/>
          <w:bCs/>
          <w:lang w:val="en-GB"/>
        </w:rPr>
        <w:t xml:space="preserve">the </w:t>
      </w:r>
      <w:r w:rsidRPr="00832FFE">
        <w:rPr>
          <w:rFonts w:ascii="Times New Roman" w:eastAsia="SimSun" w:hAnsi="Times New Roman"/>
          <w:b/>
          <w:bCs/>
          <w:lang w:val="en-GB"/>
        </w:rPr>
        <w:t>CW</w:t>
      </w:r>
      <w:r w:rsidRPr="00832FFE">
        <w:rPr>
          <w:rFonts w:ascii="Times New Roman" w:eastAsia="SimSun" w:hAnsi="Times New Roman"/>
          <w:b/>
          <w:bCs/>
          <w:i/>
          <w:iCs/>
          <w:vertAlign w:val="subscript"/>
          <w:lang w:val="en-GB"/>
        </w:rPr>
        <w:t>p</w:t>
      </w:r>
      <w:r w:rsidRPr="00D37ADF">
        <w:rPr>
          <w:rFonts w:ascii="Times New Roman" w:eastAsia="SimSun" w:hAnsi="Times New Roman"/>
          <w:b/>
          <w:bCs/>
          <w:lang w:val="en-GB"/>
        </w:rPr>
        <w:t xml:space="preserve"> is reset to the minimum value for every priority class </w:t>
      </w:r>
      <w:r w:rsidRPr="00D37ADF">
        <w:rPr>
          <w:rFonts w:ascii="Times New Roman" w:eastAsia="SimSun" w:hAnsi="Times New Roman"/>
          <w:b/>
          <w:bCs/>
          <w:i/>
          <w:iCs/>
          <w:lang w:val="en-GB"/>
        </w:rPr>
        <w:t>p</w:t>
      </w:r>
      <w:r>
        <w:rPr>
          <w:rFonts w:ascii="Times New Roman" w:eastAsia="SimSun" w:hAnsi="Times New Roman"/>
          <w:b/>
          <w:bCs/>
          <w:lang w:val="en-GB"/>
        </w:rPr>
        <w:t xml:space="preserve"> (Option A).</w:t>
      </w:r>
    </w:p>
    <w:p w14:paraId="63851A44" w14:textId="60317FDE" w:rsidR="00103A86" w:rsidRDefault="00103A86" w:rsidP="00103A86">
      <w:pPr>
        <w:pStyle w:val="berschrift2"/>
        <w:ind w:left="567"/>
      </w:pPr>
      <w:r>
        <w:t xml:space="preserve">CW </w:t>
      </w:r>
      <w:r w:rsidR="00F54542">
        <w:t>A</w:t>
      </w:r>
      <w:r>
        <w:t xml:space="preserve">djustment for </w:t>
      </w:r>
      <w:r w:rsidR="00F54542">
        <w:t>U</w:t>
      </w:r>
      <w:r>
        <w:t xml:space="preserve">nicast when SL-HARQ </w:t>
      </w:r>
      <w:r w:rsidR="00F54542">
        <w:t>F</w:t>
      </w:r>
      <w:r>
        <w:t xml:space="preserve">eedback is </w:t>
      </w:r>
      <w:r w:rsidR="00F54542">
        <w:t>E</w:t>
      </w:r>
      <w:r>
        <w:t>nabled</w:t>
      </w:r>
    </w:p>
    <w:p w14:paraId="44D0BA07" w14:textId="004DE356" w:rsidR="004225BE" w:rsidRDefault="001364BE" w:rsidP="002B5AF7">
      <w:pPr>
        <w:spacing w:after="120"/>
        <w:jc w:val="both"/>
        <w:rPr>
          <w:sz w:val="22"/>
          <w:szCs w:val="22"/>
        </w:rPr>
      </w:pPr>
      <w:r w:rsidRPr="00D37ADF">
        <w:rPr>
          <w:sz w:val="22"/>
          <w:szCs w:val="22"/>
        </w:rPr>
        <w:t>F</w:t>
      </w:r>
      <w:r w:rsidR="008429B1" w:rsidRPr="00D37ADF">
        <w:rPr>
          <w:sz w:val="22"/>
          <w:szCs w:val="22"/>
        </w:rPr>
        <w:t xml:space="preserve">or HARQ enabled transmissions, the CW can be adjusted depending on the number of ACKs </w:t>
      </w:r>
      <w:r w:rsidRPr="00D37ADF">
        <w:rPr>
          <w:sz w:val="22"/>
          <w:szCs w:val="22"/>
        </w:rPr>
        <w:t xml:space="preserve">received </w:t>
      </w:r>
      <w:r w:rsidR="008429B1" w:rsidRPr="00D37ADF">
        <w:rPr>
          <w:sz w:val="22"/>
          <w:szCs w:val="22"/>
        </w:rPr>
        <w:t>while maintaining the maximum and minimum range of CW lengths based on the CAPC table.</w:t>
      </w:r>
      <w:r w:rsidRPr="00D37ADF">
        <w:rPr>
          <w:sz w:val="22"/>
          <w:szCs w:val="22"/>
        </w:rPr>
        <w:t xml:space="preserve"> For this, the </w:t>
      </w:r>
      <w:r w:rsidRPr="00D37ADF">
        <w:rPr>
          <w:i/>
          <w:iCs/>
          <w:sz w:val="22"/>
          <w:szCs w:val="22"/>
        </w:rPr>
        <w:t>CW</w:t>
      </w:r>
      <w:r w:rsidRPr="00D37ADF">
        <w:rPr>
          <w:i/>
          <w:iCs/>
          <w:sz w:val="22"/>
          <w:szCs w:val="22"/>
          <w:vertAlign w:val="subscript"/>
        </w:rPr>
        <w:t>p</w:t>
      </w:r>
      <w:r w:rsidRPr="00D37ADF">
        <w:rPr>
          <w:sz w:val="22"/>
          <w:szCs w:val="22"/>
        </w:rPr>
        <w:t xml:space="preserve"> for each priority class </w:t>
      </w:r>
      <w:r w:rsidRPr="00D37ADF">
        <w:rPr>
          <w:i/>
          <w:iCs/>
          <w:sz w:val="22"/>
          <w:szCs w:val="22"/>
        </w:rPr>
        <w:t>p</w:t>
      </w:r>
      <w:r w:rsidRPr="00D37ADF">
        <w:rPr>
          <w:sz w:val="22"/>
          <w:szCs w:val="22"/>
        </w:rPr>
        <w:t xml:space="preserve"> could be adjusted, e.g., in case </w:t>
      </w:r>
      <w:r w:rsidR="00A81C2A">
        <w:rPr>
          <w:sz w:val="22"/>
          <w:szCs w:val="22"/>
        </w:rPr>
        <w:t xml:space="preserve">at least one </w:t>
      </w:r>
      <w:r w:rsidRPr="00D37ADF">
        <w:rPr>
          <w:sz w:val="22"/>
          <w:szCs w:val="22"/>
        </w:rPr>
        <w:t xml:space="preserve">ACK is received, the said UE could reset the corresponding </w:t>
      </w:r>
      <w:r w:rsidRPr="00D37ADF">
        <w:rPr>
          <w:i/>
          <w:iCs/>
          <w:sz w:val="22"/>
          <w:szCs w:val="22"/>
        </w:rPr>
        <w:t>CW</w:t>
      </w:r>
      <w:r w:rsidRPr="00D37ADF">
        <w:rPr>
          <w:i/>
          <w:iCs/>
          <w:sz w:val="22"/>
          <w:szCs w:val="22"/>
          <w:vertAlign w:val="subscript"/>
        </w:rPr>
        <w:t>p</w:t>
      </w:r>
      <w:r w:rsidRPr="00D37ADF">
        <w:rPr>
          <w:sz w:val="22"/>
          <w:szCs w:val="22"/>
        </w:rPr>
        <w:t xml:space="preserve"> value.</w:t>
      </w:r>
    </w:p>
    <w:p w14:paraId="6AFD19A6" w14:textId="4AA8B5CB" w:rsidR="00F54542" w:rsidRPr="00F54542" w:rsidRDefault="003A697B" w:rsidP="002B5AF7">
      <w:pPr>
        <w:spacing w:after="240"/>
        <w:jc w:val="both"/>
        <w:rPr>
          <w:szCs w:val="22"/>
        </w:rPr>
      </w:pPr>
      <w:r w:rsidRPr="00D37ADF">
        <w:rPr>
          <w:b/>
          <w:bCs/>
          <w:sz w:val="22"/>
          <w:szCs w:val="22"/>
        </w:rPr>
        <w:t xml:space="preserve">Proposal </w:t>
      </w:r>
      <w:r w:rsidR="00A81C2A" w:rsidRPr="00D37ADF">
        <w:rPr>
          <w:b/>
          <w:bCs/>
          <w:sz w:val="22"/>
          <w:szCs w:val="22"/>
        </w:rPr>
        <w:t>5</w:t>
      </w:r>
      <w:r w:rsidRPr="00D37ADF">
        <w:rPr>
          <w:b/>
          <w:bCs/>
          <w:sz w:val="22"/>
          <w:szCs w:val="22"/>
        </w:rPr>
        <w:t xml:space="preserve">: </w:t>
      </w:r>
      <w:r w:rsidR="000544A5">
        <w:rPr>
          <w:b/>
          <w:bCs/>
          <w:sz w:val="22"/>
          <w:szCs w:val="22"/>
        </w:rPr>
        <w:t>F</w:t>
      </w:r>
      <w:r w:rsidR="00A81C2A" w:rsidRPr="00D37ADF">
        <w:rPr>
          <w:b/>
          <w:bCs/>
          <w:sz w:val="22"/>
          <w:szCs w:val="22"/>
        </w:rPr>
        <w:t>or unicast</w:t>
      </w:r>
      <w:r w:rsidR="000544A5">
        <w:rPr>
          <w:b/>
          <w:bCs/>
          <w:sz w:val="22"/>
          <w:szCs w:val="22"/>
        </w:rPr>
        <w:t xml:space="preserve"> transmissions</w:t>
      </w:r>
      <w:r w:rsidR="00A81C2A" w:rsidRPr="00D37ADF">
        <w:rPr>
          <w:b/>
          <w:bCs/>
          <w:sz w:val="22"/>
          <w:szCs w:val="22"/>
        </w:rPr>
        <w:t xml:space="preserve"> when SL-HARQ feedback is enabled, we support the adjustment of the CW according to </w:t>
      </w:r>
      <w:r w:rsidR="00A7102A">
        <w:rPr>
          <w:b/>
          <w:bCs/>
          <w:sz w:val="22"/>
          <w:szCs w:val="22"/>
        </w:rPr>
        <w:t>a received ACK.</w:t>
      </w:r>
    </w:p>
    <w:p w14:paraId="3DA8D9E7" w14:textId="794E52D6" w:rsidR="00C05AC4" w:rsidRPr="00F721A3" w:rsidRDefault="007B0C85" w:rsidP="00C05AC4">
      <w:pPr>
        <w:pStyle w:val="berschrift1"/>
        <w:tabs>
          <w:tab w:val="clear" w:pos="432"/>
        </w:tabs>
      </w:pPr>
      <w:r>
        <w:t>COT Sharing Between UEs</w:t>
      </w:r>
    </w:p>
    <w:p w14:paraId="3121259B" w14:textId="7F150794" w:rsidR="007C4356" w:rsidRDefault="004249C5" w:rsidP="00627D4D">
      <w:pPr>
        <w:pStyle w:val="3GPPNormalText"/>
      </w:pPr>
      <w:r>
        <w:t xml:space="preserve">In NR-U, channel occupancy time was defined as the total time for which the gNB and the UE can occupy a given channel and perform transmissions after carrying out the required channel access procedures. </w:t>
      </w:r>
      <w:r w:rsidR="007C4356">
        <w:t xml:space="preserve">COT sharing, or the concept of one entity initiating a COT and sharing it with the other was also supported in NR-U, where the </w:t>
      </w:r>
      <w:r w:rsidR="00011151">
        <w:t xml:space="preserve">initiating </w:t>
      </w:r>
      <w:r w:rsidR="007C4356">
        <w:t xml:space="preserve">UE could </w:t>
      </w:r>
      <w:r w:rsidR="00011151">
        <w:t>start</w:t>
      </w:r>
      <w:r w:rsidR="007C4356">
        <w:t xml:space="preserve"> a COT and share it with a UE, or vice versa. The entity that is sharing the COT</w:t>
      </w:r>
      <w:r w:rsidR="00DD61C9">
        <w:t>, or the responding UE,</w:t>
      </w:r>
      <w:r w:rsidR="007C4356">
        <w:t xml:space="preserve"> was expected to perform </w:t>
      </w:r>
      <w:r w:rsidR="00011151">
        <w:t xml:space="preserve">at least </w:t>
      </w:r>
      <w:r w:rsidR="007C4356">
        <w:t>Type 2 LBT before the actual transmission and usage of the indicated resources.</w:t>
      </w:r>
      <w:r w:rsidR="002756E7">
        <w:t xml:space="preserve"> The advantage of COT sharing is that it increases the resource usage efficiency while at the same time dec</w:t>
      </w:r>
      <w:r w:rsidR="00933512">
        <w:t>r</w:t>
      </w:r>
      <w:r w:rsidR="002756E7">
        <w:t xml:space="preserve">eases channel access delays since the UE that shares the COT can avoid performing </w:t>
      </w:r>
      <w:r w:rsidR="00594AAA">
        <w:t>LBT</w:t>
      </w:r>
      <w:r w:rsidR="002756E7">
        <w:t xml:space="preserve"> if </w:t>
      </w:r>
      <w:r w:rsidR="00F01211">
        <w:t xml:space="preserve">both involved UEs </w:t>
      </w:r>
      <w:r w:rsidR="002756E7">
        <w:t>carry out back-to-back transmissions across consecutive time slots.</w:t>
      </w:r>
    </w:p>
    <w:p w14:paraId="2252F049" w14:textId="17506F37" w:rsidR="00CB4FE9" w:rsidRPr="00CD7591" w:rsidRDefault="00181D51" w:rsidP="00627D4D">
      <w:pPr>
        <w:pStyle w:val="3GPPNormalText"/>
        <w:rPr>
          <w:highlight w:val="lightGray"/>
        </w:rPr>
      </w:pPr>
      <w:r w:rsidRPr="00594AAA">
        <w:t xml:space="preserve">In the </w:t>
      </w:r>
      <w:r w:rsidR="00A87DF0">
        <w:t>last two meetings [2] and [5]</w:t>
      </w:r>
      <w:r w:rsidRPr="00594AAA">
        <w:t xml:space="preserve">, aspects related to the identification of the responding UE </w:t>
      </w:r>
      <w:r w:rsidR="00F01211" w:rsidRPr="00594AAA">
        <w:t xml:space="preserve">transmitting on a shared COT provided by a </w:t>
      </w:r>
      <w:r w:rsidRPr="00594AAA">
        <w:t>COT</w:t>
      </w:r>
      <w:r w:rsidR="00594AAA">
        <w:t xml:space="preserve"> </w:t>
      </w:r>
      <w:r w:rsidRPr="00594AAA">
        <w:t>initiating UE, as well as with which UEs the responding UE could share the COT with were discussed.</w:t>
      </w:r>
    </w:p>
    <w:p w14:paraId="741CCB5C" w14:textId="0AA87EA7" w:rsidR="00181D51" w:rsidRPr="00594AAA" w:rsidRDefault="00181D51" w:rsidP="00181D51">
      <w:pPr>
        <w:pStyle w:val="berschrift2"/>
        <w:tabs>
          <w:tab w:val="num" w:pos="450"/>
        </w:tabs>
        <w:ind w:left="630"/>
      </w:pPr>
      <w:r w:rsidRPr="00594AAA">
        <w:lastRenderedPageBreak/>
        <w:t xml:space="preserve">Identification of </w:t>
      </w:r>
      <w:r w:rsidR="007B1290" w:rsidRPr="00594AAA">
        <w:t xml:space="preserve">Target Receiver or </w:t>
      </w:r>
      <w:r w:rsidRPr="00594AAA">
        <w:t>Responding UE</w:t>
      </w:r>
    </w:p>
    <w:p w14:paraId="2EDD1C21" w14:textId="10AD55FE" w:rsidR="00181D51" w:rsidRPr="00594AAA" w:rsidRDefault="00181D51" w:rsidP="00627D4D">
      <w:pPr>
        <w:pStyle w:val="3GPPNormalText"/>
      </w:pPr>
      <w:r w:rsidRPr="00594AAA">
        <w:t xml:space="preserve">According to the agreement made in </w:t>
      </w:r>
      <w:r w:rsidR="00F54542">
        <w:t>RAN1#110</w:t>
      </w:r>
      <w:r w:rsidRPr="00594AAA">
        <w:t>, the responding UE should have received either a data transmission from the initiating UE</w:t>
      </w:r>
      <w:r w:rsidR="00524CEF" w:rsidRPr="00594AAA">
        <w:t xml:space="preserve">, </w:t>
      </w:r>
      <w:r w:rsidRPr="00594AAA">
        <w:t xml:space="preserve">along with its corresponding control information, which is </w:t>
      </w:r>
      <w:r w:rsidR="00524CEF" w:rsidRPr="00594AAA">
        <w:t>Alt </w:t>
      </w:r>
      <w:r w:rsidRPr="00594AAA">
        <w:t xml:space="preserve">1, or any transmission from the initiating UE, which could be the control information alone, which is </w:t>
      </w:r>
      <w:r w:rsidR="00524CEF" w:rsidRPr="00594AAA">
        <w:t>Alt </w:t>
      </w:r>
      <w:r w:rsidRPr="00594AAA">
        <w:t>2.</w:t>
      </w:r>
    </w:p>
    <w:p w14:paraId="3886F0A6" w14:textId="369EB8E9" w:rsidR="00181D51" w:rsidRPr="00594AAA" w:rsidRDefault="00181D51" w:rsidP="00627D4D">
      <w:pPr>
        <w:pStyle w:val="3GPPNormalText"/>
      </w:pPr>
      <w:r w:rsidRPr="00594AAA">
        <w:t xml:space="preserve">While Alt 1 is fairly straightforward in </w:t>
      </w:r>
      <w:r w:rsidR="007B1290" w:rsidRPr="00594AAA">
        <w:t xml:space="preserve">the sense </w:t>
      </w:r>
      <w:r w:rsidRPr="00594AAA">
        <w:t xml:space="preserve">that only a </w:t>
      </w:r>
      <w:r w:rsidR="007B1290" w:rsidRPr="00594AAA">
        <w:t xml:space="preserve">target </w:t>
      </w:r>
      <w:r w:rsidRPr="00594AAA">
        <w:t>UE that receives a transmission from the initiating UE can use the shared COT, it is also a bit restrictive that no other UE in the vicinity that receives the COT information in the 1</w:t>
      </w:r>
      <w:r w:rsidRPr="00594AAA">
        <w:rPr>
          <w:vertAlign w:val="superscript"/>
        </w:rPr>
        <w:t>st</w:t>
      </w:r>
      <w:r w:rsidR="00594AAA">
        <w:t xml:space="preserve"> </w:t>
      </w:r>
      <w:r w:rsidRPr="00594AAA">
        <w:t xml:space="preserve">stage SCI from the initiating UE can use the COT. </w:t>
      </w:r>
      <w:r w:rsidR="007B1290" w:rsidRPr="00594AAA">
        <w:t xml:space="preserve">In the case of unicast transmissions, it is clear that only the RX UE is the eligible target UE, while in groupcast, every UE within the group that received the data transmission from the initiating UE is eligible to be a target UE. </w:t>
      </w:r>
      <w:r w:rsidRPr="00594AAA">
        <w:t xml:space="preserve">This alternative is also not clear in the case of broadcast transmissions, where every UE within the vicinity of the initiating UE would have received the data transmission from the initiating UE, making </w:t>
      </w:r>
      <w:r w:rsidR="007B1290" w:rsidRPr="00594AAA">
        <w:t xml:space="preserve">them </w:t>
      </w:r>
      <w:r w:rsidRPr="00594AAA">
        <w:t xml:space="preserve">all </w:t>
      </w:r>
      <w:r w:rsidR="007B1290" w:rsidRPr="00594AAA">
        <w:t>target</w:t>
      </w:r>
      <w:r w:rsidRPr="00594AAA">
        <w:t xml:space="preserve"> UEs eligible to use the shared COT. This would result in a contention for the shared COT among UEs, and would end up with resource collisions if more than one UE were to use the shared COT at the same time.</w:t>
      </w:r>
    </w:p>
    <w:p w14:paraId="27582D65" w14:textId="77777777" w:rsidR="007B1290" w:rsidRPr="00594AAA" w:rsidRDefault="00181D51" w:rsidP="00627D4D">
      <w:pPr>
        <w:pStyle w:val="3GPPNormalText"/>
      </w:pPr>
      <w:r w:rsidRPr="00594AAA">
        <w:t xml:space="preserve">On the other hand, Alt 2 is more relaxed in the sense that </w:t>
      </w:r>
      <w:r w:rsidR="007B1290" w:rsidRPr="00594AAA">
        <w:t xml:space="preserve">the target UE needs to receive only the control information from the initiating UE. However, this alternative also has the issue of multiple target UEs contending for using the shared COT. </w:t>
      </w:r>
    </w:p>
    <w:p w14:paraId="316FD281" w14:textId="695F9EB3" w:rsidR="002B0F45" w:rsidRPr="00594AAA" w:rsidRDefault="007B1290" w:rsidP="00627D4D">
      <w:pPr>
        <w:pStyle w:val="3GPPNormalText"/>
      </w:pPr>
      <w:r w:rsidRPr="00594AAA">
        <w:t xml:space="preserve">Hence in our opinion, the factor of whether the target UE receives only control transmissions or control and data transmissions should not alone define a target UE. It is preferable for the initiating UE to select </w:t>
      </w:r>
      <w:r w:rsidR="002B0F45" w:rsidRPr="00594AAA">
        <w:t xml:space="preserve">one or more target receiver UEs and include this information in the control information when sharing the COT related details. One possible way to do so is for the initiating UE to identify UEs with upcoming resource reservations, based on previously received SCIs. This would allow the initiating UE to select </w:t>
      </w:r>
      <w:r w:rsidR="00393291">
        <w:t xml:space="preserve">a </w:t>
      </w:r>
      <w:r w:rsidR="002B0F45" w:rsidRPr="00594AAA">
        <w:t>target receiver and share the COT with this UE so that it can attempt to carry out its transmission, after performing the required LBT. Other transmission characteristics such as the priority of the upcoming reserved transmissions can also be used by the initiating UE to identify these potential target receivers.</w:t>
      </w:r>
    </w:p>
    <w:p w14:paraId="32008DA6" w14:textId="696A9A7D" w:rsidR="002B0F45" w:rsidRDefault="002B0F45" w:rsidP="00627D4D">
      <w:pPr>
        <w:pStyle w:val="3GPPNormalText"/>
      </w:pPr>
      <w:r w:rsidRPr="00594AAA">
        <w:t>In the case of unicast transmissions, the initiating UE could by default assign the RX UE to be the target receiver, but if it is aware of another UE having reserved resources earlier than the scheduled transmission by the RX UE, the initiating UE could share</w:t>
      </w:r>
      <w:r w:rsidR="00CB4FE9" w:rsidRPr="00594AAA">
        <w:t xml:space="preserve"> the CO</w:t>
      </w:r>
      <w:r w:rsidRPr="00594AAA">
        <w:t>T with the other UE. The same is applicable for other cast types, thereby resulting in a common solution across cast types.</w:t>
      </w:r>
    </w:p>
    <w:p w14:paraId="39B5A1D9" w14:textId="2AE2B245" w:rsidR="00BF37FE" w:rsidRPr="00594AAA" w:rsidRDefault="00BF37FE" w:rsidP="00627D4D">
      <w:pPr>
        <w:pStyle w:val="3GPPNormalText"/>
      </w:pPr>
      <w:r>
        <w:t xml:space="preserve">Based on the discussions from the previous meeting, it is clear that a majority of the companies support Alt 2, and we also prefer to have the target receiver be the destination UE of at least the initiating UE’s control information. However, the changing of text within Alt 2 to restrict the target receiver to be only the destination UE of the initiating UE’s data transmission essentially converts it back to Alt 1, which we </w:t>
      </w:r>
      <w:r w:rsidR="00A63009">
        <w:t xml:space="preserve">find restrictive and </w:t>
      </w:r>
      <w:r>
        <w:t>d</w:t>
      </w:r>
      <w:r w:rsidR="00A63009">
        <w:t>o</w:t>
      </w:r>
      <w:r>
        <w:t xml:space="preserve"> not support.</w:t>
      </w:r>
    </w:p>
    <w:p w14:paraId="50D20C90" w14:textId="20F9C050" w:rsidR="00181D51" w:rsidRDefault="002B0F45" w:rsidP="00627D4D">
      <w:pPr>
        <w:pStyle w:val="3GPPNormalText"/>
        <w:rPr>
          <w:b/>
        </w:rPr>
      </w:pPr>
      <w:r w:rsidRPr="00594AAA">
        <w:rPr>
          <w:b/>
        </w:rPr>
        <w:t xml:space="preserve">Proposal </w:t>
      </w:r>
      <w:r w:rsidR="00F54542">
        <w:rPr>
          <w:b/>
        </w:rPr>
        <w:t>6</w:t>
      </w:r>
      <w:r w:rsidRPr="00594AAA">
        <w:rPr>
          <w:b/>
        </w:rPr>
        <w:t xml:space="preserve">: We propose </w:t>
      </w:r>
      <w:r w:rsidR="00BF37FE">
        <w:rPr>
          <w:b/>
        </w:rPr>
        <w:t>that</w:t>
      </w:r>
      <w:r w:rsidRPr="00594AAA">
        <w:rPr>
          <w:b/>
        </w:rPr>
        <w:t xml:space="preserve"> the responding UE is required to only receive the control transmission from the initiating UE, where the initiating UE will indicate the selected target receiver</w:t>
      </w:r>
      <w:r w:rsidR="00CB4FE9" w:rsidRPr="00594AAA">
        <w:rPr>
          <w:b/>
        </w:rPr>
        <w:t xml:space="preserve"> based on information obtained from previously received SCIs</w:t>
      </w:r>
      <w:r w:rsidRPr="00594AAA">
        <w:rPr>
          <w:b/>
        </w:rPr>
        <w:t xml:space="preserve">. </w:t>
      </w:r>
    </w:p>
    <w:p w14:paraId="52B1CF0A" w14:textId="2D0FF276" w:rsidR="00BE50A4" w:rsidRDefault="00A36D0C" w:rsidP="00627D4D">
      <w:pPr>
        <w:pStyle w:val="3GPPNormalText"/>
      </w:pPr>
      <w:r>
        <w:t xml:space="preserve">Furthermore, </w:t>
      </w:r>
      <w:r w:rsidR="00BE50A4">
        <w:t>in</w:t>
      </w:r>
      <w:r>
        <w:t xml:space="preserve"> the last meeting, it was discussed </w:t>
      </w:r>
      <w:r w:rsidR="009A31B2">
        <w:t xml:space="preserve">how a responding UE can utilize a COT shared by a COT initiating UE. </w:t>
      </w:r>
      <w:r w:rsidR="00BE50A4">
        <w:t>In our view, the restriction to only allow transmissions to the COT</w:t>
      </w:r>
      <w:r w:rsidR="009555A3">
        <w:t xml:space="preserve"> </w:t>
      </w:r>
      <w:r w:rsidR="00BE50A4">
        <w:t xml:space="preserve">initiating UE </w:t>
      </w:r>
      <w:r w:rsidR="009555A3">
        <w:t>by the responding UE would</w:t>
      </w:r>
      <w:r w:rsidR="00BE50A4">
        <w:t xml:space="preserve"> result in </w:t>
      </w:r>
      <w:r w:rsidR="009A10C7">
        <w:t>a</w:t>
      </w:r>
      <w:r w:rsidR="009555A3">
        <w:t xml:space="preserve"> waste of</w:t>
      </w:r>
      <w:r w:rsidR="00BE50A4">
        <w:t xml:space="preserve"> resource</w:t>
      </w:r>
      <w:r w:rsidR="009555A3">
        <w:t>s, since</w:t>
      </w:r>
      <w:r w:rsidR="009A10C7">
        <w:t xml:space="preserve"> SL UEs already suffer under duplexing issues and hidden node problems when compared t</w:t>
      </w:r>
      <w:r w:rsidR="009555A3">
        <w:t>o UE</w:t>
      </w:r>
      <w:r w:rsidR="009A10C7">
        <w:t>s</w:t>
      </w:r>
      <w:r w:rsidR="009555A3">
        <w:t xml:space="preserve"> operating in NR-U.</w:t>
      </w:r>
    </w:p>
    <w:p w14:paraId="2AEA2594" w14:textId="0DCBC684" w:rsidR="00A36D0C" w:rsidRPr="00594AAA" w:rsidRDefault="00A36D0C" w:rsidP="00627D4D">
      <w:pPr>
        <w:pStyle w:val="3GPPNormalText"/>
        <w:rPr>
          <w:b/>
        </w:rPr>
      </w:pPr>
      <w:r w:rsidRPr="00594AAA">
        <w:rPr>
          <w:b/>
        </w:rPr>
        <w:t xml:space="preserve">Proposal </w:t>
      </w:r>
      <w:r w:rsidR="009A31B2">
        <w:rPr>
          <w:b/>
        </w:rPr>
        <w:t>7</w:t>
      </w:r>
      <w:r w:rsidRPr="00594AAA">
        <w:rPr>
          <w:b/>
        </w:rPr>
        <w:t>:</w:t>
      </w:r>
      <w:r>
        <w:rPr>
          <w:b/>
        </w:rPr>
        <w:t xml:space="preserve"> We propose that the destination ID of the responding UE can be different to the source ID of the COT-initiating UE.</w:t>
      </w:r>
    </w:p>
    <w:p w14:paraId="59F3646D" w14:textId="05344C62" w:rsidR="00CB4FE9" w:rsidRPr="00594AAA" w:rsidRDefault="00CB4FE9" w:rsidP="00CB4FE9">
      <w:pPr>
        <w:pStyle w:val="berschrift2"/>
        <w:tabs>
          <w:tab w:val="clear" w:pos="718"/>
          <w:tab w:val="num" w:pos="450"/>
        </w:tabs>
        <w:ind w:left="630"/>
      </w:pPr>
      <w:r w:rsidRPr="00594AAA">
        <w:t xml:space="preserve">Use of </w:t>
      </w:r>
      <w:r w:rsidR="00880DC9" w:rsidRPr="00594AAA">
        <w:t xml:space="preserve">a </w:t>
      </w:r>
      <w:r w:rsidRPr="00594AAA">
        <w:t>Shared COT by Responding UE</w:t>
      </w:r>
    </w:p>
    <w:p w14:paraId="1D941509" w14:textId="6AAFF6BA" w:rsidR="00C40EB6" w:rsidRPr="00594AAA" w:rsidRDefault="00CB4FE9" w:rsidP="00CB4FE9">
      <w:pPr>
        <w:pStyle w:val="3GPPNormalText"/>
      </w:pPr>
      <w:r w:rsidRPr="00594AAA">
        <w:t xml:space="preserve">Another aspect of COT sharing that was discussed and agreed in </w:t>
      </w:r>
      <w:r w:rsidR="00F54542">
        <w:t>RAN1#110</w:t>
      </w:r>
      <w:r w:rsidRPr="00594AAA">
        <w:t xml:space="preserve"> was the criteria that the responding UE can use the shared COT as long as </w:t>
      </w:r>
      <w:r w:rsidR="00AD42BB" w:rsidRPr="00594AAA">
        <w:t xml:space="preserve">the initiating UE is one of the target receivers of its transmission, where the transmission is not restricted to only data, but control alone as well. </w:t>
      </w:r>
      <w:r w:rsidR="00C40EB6" w:rsidRPr="00594AAA">
        <w:t xml:space="preserve">This makes the responding UE capable of </w:t>
      </w:r>
      <w:r w:rsidR="00C40EB6" w:rsidRPr="00594AAA">
        <w:lastRenderedPageBreak/>
        <w:t>using the shared COT to transmit on the PSCCH/PSSCH in the following time slot(s) to any other UE, as long as the initiating UE receives at least the control information from the responding UE.</w:t>
      </w:r>
    </w:p>
    <w:p w14:paraId="1858D60B" w14:textId="7B87A363" w:rsidR="00CB4FE9" w:rsidRPr="00594AAA" w:rsidRDefault="00AD42BB" w:rsidP="00CB4FE9">
      <w:pPr>
        <w:pStyle w:val="3GPPNormalText"/>
      </w:pPr>
      <w:r w:rsidRPr="00594AAA">
        <w:t>The agreement also does not preclude the responding UE using the PSFCH of a time slot, when the initiating UE had used the previous PSCCH/PSSCH symbols of the same time slot for control and data transmission. In this case, the initiating UE can indicate in the SCI the COT sharing information with the responding UE, which can then use the remaining PSFCH symbols in the same time slot to transmit feedback to the initiating UE, or to any other UE</w:t>
      </w:r>
      <w:r w:rsidR="00C40EB6" w:rsidRPr="00594AAA">
        <w:t>, as long as the initiating UE can receive the feedback transmission.</w:t>
      </w:r>
    </w:p>
    <w:p w14:paraId="71D84D79" w14:textId="6B7575E6" w:rsidR="00C40EB6" w:rsidRPr="00594AAA" w:rsidRDefault="00C40EB6" w:rsidP="00CB4FE9">
      <w:pPr>
        <w:pStyle w:val="3GPPNormalText"/>
        <w:rPr>
          <w:b/>
        </w:rPr>
      </w:pPr>
      <w:r w:rsidRPr="00594AAA">
        <w:rPr>
          <w:b/>
        </w:rPr>
        <w:t xml:space="preserve">Proposal </w:t>
      </w:r>
      <w:r w:rsidR="009555A3">
        <w:rPr>
          <w:b/>
        </w:rPr>
        <w:t>8</w:t>
      </w:r>
      <w:r w:rsidRPr="00594AAA">
        <w:rPr>
          <w:b/>
        </w:rPr>
        <w:t xml:space="preserve">: We propose that with regards to the channel types for the responding UEs transmissions using the shared COT, the responding UE should be capable of </w:t>
      </w:r>
      <w:r w:rsidR="00A27EE1" w:rsidRPr="00594AAA">
        <w:rPr>
          <w:b/>
        </w:rPr>
        <w:t xml:space="preserve">using the shared COT to </w:t>
      </w:r>
      <w:r w:rsidRPr="00594AAA">
        <w:rPr>
          <w:b/>
        </w:rPr>
        <w:t xml:space="preserve">transmit </w:t>
      </w:r>
      <w:r w:rsidR="00A27EE1" w:rsidRPr="00594AAA">
        <w:rPr>
          <w:b/>
        </w:rPr>
        <w:t xml:space="preserve">over </w:t>
      </w:r>
      <w:r w:rsidRPr="00594AAA">
        <w:rPr>
          <w:b/>
        </w:rPr>
        <w:t>PSCCH/PSSCH in the following time slot</w:t>
      </w:r>
      <w:r w:rsidR="00A27EE1" w:rsidRPr="00594AAA">
        <w:rPr>
          <w:b/>
        </w:rPr>
        <w:t>(</w:t>
      </w:r>
      <w:r w:rsidRPr="00594AAA">
        <w:rPr>
          <w:b/>
        </w:rPr>
        <w:t>s</w:t>
      </w:r>
      <w:r w:rsidR="00A27EE1" w:rsidRPr="00594AAA">
        <w:rPr>
          <w:b/>
        </w:rPr>
        <w:t>)</w:t>
      </w:r>
      <w:r w:rsidRPr="00594AAA">
        <w:rPr>
          <w:b/>
        </w:rPr>
        <w:t xml:space="preserve">, or </w:t>
      </w:r>
      <w:r w:rsidR="00A27EE1" w:rsidRPr="00594AAA">
        <w:rPr>
          <w:b/>
        </w:rPr>
        <w:t xml:space="preserve">over </w:t>
      </w:r>
      <w:r w:rsidRPr="00594AAA">
        <w:rPr>
          <w:b/>
        </w:rPr>
        <w:t>the PSFCH in the same time slot.</w:t>
      </w:r>
    </w:p>
    <w:p w14:paraId="2E215B25" w14:textId="6C4C1B2D" w:rsidR="00C40EB6" w:rsidRPr="00594AAA" w:rsidRDefault="00C40EB6" w:rsidP="00C40EB6">
      <w:pPr>
        <w:pStyle w:val="berschrift2"/>
        <w:tabs>
          <w:tab w:val="clear" w:pos="718"/>
          <w:tab w:val="num" w:pos="450"/>
        </w:tabs>
        <w:ind w:left="630"/>
      </w:pPr>
      <w:r w:rsidRPr="00594AAA">
        <w:t>Time Gap between Transmissions</w:t>
      </w:r>
    </w:p>
    <w:p w14:paraId="2208BCFD" w14:textId="0C7545E9" w:rsidR="00C40EB6" w:rsidRPr="00594AAA" w:rsidRDefault="00A27EE1" w:rsidP="00CB4FE9">
      <w:pPr>
        <w:pStyle w:val="3GPPNormalText"/>
      </w:pPr>
      <w:r w:rsidRPr="00594AAA">
        <w:t xml:space="preserve">When the initiating UE shares a COT with a responding UE, </w:t>
      </w:r>
      <w:r w:rsidR="005E23E7" w:rsidRPr="00594AAA">
        <w:t xml:space="preserve">the responding UE can carry out transmissions only after a time gap where the responding UE performs Type 2 LBT, according to the agreement made in </w:t>
      </w:r>
      <w:r w:rsidR="00F54542">
        <w:t>RAN1#110</w:t>
      </w:r>
      <w:r w:rsidR="005E23E7" w:rsidRPr="00594AAA">
        <w:t>. The time gap here has to be small enough such that no other 3GPP or non-3GPP device occupies the channel, while at the same time has to be long enough for the responding UE to perform LBT before accessing the shared COT</w:t>
      </w:r>
      <w:r w:rsidR="001F6476" w:rsidRPr="00594AAA">
        <w:t xml:space="preserve"> and switch from a receiving mode to a transmitting mode</w:t>
      </w:r>
      <w:r w:rsidR="005E23E7" w:rsidRPr="00594AAA">
        <w:t>.</w:t>
      </w:r>
    </w:p>
    <w:p w14:paraId="2B04612F" w14:textId="0A07B87D" w:rsidR="005E23E7" w:rsidRPr="00594AAA" w:rsidRDefault="005E23E7" w:rsidP="00CB4FE9">
      <w:pPr>
        <w:pStyle w:val="3GPPNormalText"/>
      </w:pPr>
      <w:r w:rsidRPr="00594AAA">
        <w:t xml:space="preserve">In the case of transmissions across time slots, typically the guard symbol at the end of a time slot can be used by the responding UE to perform LBT and check the availability of the shared COT before </w:t>
      </w:r>
      <w:r w:rsidR="001F6476" w:rsidRPr="00594AAA">
        <w:t>transmitting in the following time slot. Since the guard symbol has a duration that is greater than 25us, at least for 15 kHz and 30 kHz SCS, there is a possibility that the guard symbol might be too long</w:t>
      </w:r>
      <w:r w:rsidR="00B82EAC" w:rsidRPr="00594AAA">
        <w:t>, depending on the SCS used</w:t>
      </w:r>
      <w:r w:rsidR="001F6476" w:rsidRPr="00594AAA">
        <w:t xml:space="preserve">, thereby </w:t>
      </w:r>
      <w:r w:rsidR="00B82EAC" w:rsidRPr="00594AAA">
        <w:t>allowing</w:t>
      </w:r>
      <w:r w:rsidR="001F6476" w:rsidRPr="00594AAA">
        <w:t xml:space="preserve"> other devices </w:t>
      </w:r>
      <w:r w:rsidR="00174BC4" w:rsidRPr="00594AAA">
        <w:t>to access</w:t>
      </w:r>
      <w:r w:rsidR="001F6476" w:rsidRPr="00594AAA">
        <w:t xml:space="preserve"> the channel. In order to avoid such a scenario, it was agreed previously [</w:t>
      </w:r>
      <w:r w:rsidR="00BF37FE">
        <w:t>7</w:t>
      </w:r>
      <w:r w:rsidR="001F6476" w:rsidRPr="00594AAA">
        <w:t>] that cyclic prefix extensions (CPE) can be used in order to occupy the channel in order to maintain the time gap requirement for LBT.</w:t>
      </w:r>
    </w:p>
    <w:p w14:paraId="5873912B" w14:textId="43F5C24D" w:rsidR="001F6476" w:rsidRPr="00594AAA" w:rsidRDefault="001F6476" w:rsidP="00CB4FE9">
      <w:pPr>
        <w:pStyle w:val="3GPPNormalText"/>
      </w:pPr>
      <w:r w:rsidRPr="00594AAA">
        <w:t xml:space="preserve">However, in the case of COT sharing within the same time slot, the initiating UE uses the PSCCH/PSSCH symbols for control and data transmission and shares the remainder of the time slot for PSFCH transmissions by the responding UE. When PSFCH is enabled in the resource pool, there is another guard symbol prior to the symbols for PSFCH transmission. While this guard symbol can be used for the responding UE to perform LBT, it is also long enough for other devices to access the channel. In order to avoid such a scenario and retain the COT, the initiating UE or the responding UE can extend their transmissions into the guard symbol by ensuring that there is adequate time to perform TX/RX </w:t>
      </w:r>
      <w:r w:rsidR="00BF3682" w:rsidRPr="00594AAA">
        <w:t>switching and</w:t>
      </w:r>
      <w:r w:rsidRPr="00594AAA">
        <w:t xml:space="preserve"> perform Type 2 LBT.</w:t>
      </w:r>
    </w:p>
    <w:p w14:paraId="328A3F9D" w14:textId="462BDEB6" w:rsidR="00CD7591" w:rsidRPr="00594AAA" w:rsidRDefault="00CD7591" w:rsidP="00CB4FE9">
      <w:pPr>
        <w:pStyle w:val="3GPPNormalText"/>
        <w:rPr>
          <w:b/>
        </w:rPr>
      </w:pPr>
      <w:r w:rsidRPr="00594AAA">
        <w:rPr>
          <w:b/>
        </w:rPr>
        <w:t xml:space="preserve">Proposal </w:t>
      </w:r>
      <w:r w:rsidR="009555A3">
        <w:rPr>
          <w:b/>
        </w:rPr>
        <w:t>9</w:t>
      </w:r>
      <w:r w:rsidRPr="00594AAA">
        <w:rPr>
          <w:b/>
        </w:rPr>
        <w:t>: We propose to use CPE and extended transmissions on guard symbols in order to retain the COT when sharing it across time slots and within the same time slot, respectively.</w:t>
      </w:r>
    </w:p>
    <w:p w14:paraId="1A1ADE4E" w14:textId="15B8E9D0" w:rsidR="00CD7591" w:rsidRPr="00594AAA" w:rsidRDefault="00CD7591" w:rsidP="00CD7591">
      <w:pPr>
        <w:pStyle w:val="berschrift2"/>
        <w:tabs>
          <w:tab w:val="clear" w:pos="718"/>
          <w:tab w:val="num" w:pos="450"/>
        </w:tabs>
        <w:ind w:left="630"/>
      </w:pPr>
      <w:r w:rsidRPr="00594AAA">
        <w:t>Content of COT Sharing Information</w:t>
      </w:r>
    </w:p>
    <w:p w14:paraId="71EE95CB" w14:textId="153F98F6" w:rsidR="00CD7591" w:rsidRPr="00594AAA" w:rsidRDefault="00CD7591" w:rsidP="00CB4FE9">
      <w:pPr>
        <w:pStyle w:val="3GPPNormalText"/>
      </w:pPr>
      <w:r w:rsidRPr="00594AAA">
        <w:t>The UE initiating the COT can inform the other UEs that share the COT about the LBT type to be used, the remaining COT duration and other COT-related parameters by using an SCI when carrying out its transmission. This would also enable other UEs that decode the SCI to be aware of the COT sharing that is active between the UE pair.</w:t>
      </w:r>
    </w:p>
    <w:p w14:paraId="43DBDE46" w14:textId="46AE73CD" w:rsidR="00CD7591" w:rsidRPr="00594AAA" w:rsidRDefault="00CD7591" w:rsidP="00CB4FE9">
      <w:pPr>
        <w:pStyle w:val="3GPPNormalText"/>
      </w:pPr>
      <w:r w:rsidRPr="00594AAA">
        <w:t>Apart from this information, the initiating UE can also indicate the UE ID of the responding UE(s) which have been selected as the target receiver(s), along with a possible indication of whether CPE or extended transmissions are used to maintain the time gap required for the indicated LBT type.</w:t>
      </w:r>
    </w:p>
    <w:p w14:paraId="0275DDED" w14:textId="1C0BC4AF" w:rsidR="00CD7591" w:rsidRPr="00CD7591" w:rsidRDefault="00CD7591" w:rsidP="00CB4FE9">
      <w:pPr>
        <w:pStyle w:val="3GPPNormalText"/>
        <w:rPr>
          <w:b/>
        </w:rPr>
      </w:pPr>
      <w:r w:rsidRPr="00594AAA">
        <w:rPr>
          <w:b/>
        </w:rPr>
        <w:t xml:space="preserve">Proposal </w:t>
      </w:r>
      <w:r w:rsidR="009555A3">
        <w:rPr>
          <w:b/>
        </w:rPr>
        <w:t>10</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2C77DD14" w14:textId="77777777" w:rsidR="00517845" w:rsidRDefault="00517845" w:rsidP="00C05AC4">
      <w:pPr>
        <w:pStyle w:val="3GPPNormalText"/>
        <w:rPr>
          <w:b/>
        </w:rPr>
      </w:pPr>
    </w:p>
    <w:p w14:paraId="02A877B1" w14:textId="1C01C3F9" w:rsidR="007061BC" w:rsidRPr="00F721A3" w:rsidRDefault="007061BC" w:rsidP="007061BC">
      <w:pPr>
        <w:pStyle w:val="berschrift1"/>
        <w:tabs>
          <w:tab w:val="clear" w:pos="432"/>
        </w:tabs>
      </w:pPr>
      <w:r>
        <w:lastRenderedPageBreak/>
        <w:t>Mode 1 Resource Allocation in SL-U</w:t>
      </w:r>
    </w:p>
    <w:p w14:paraId="6AE3E970" w14:textId="6FAE2D4D" w:rsidR="007061BC" w:rsidRDefault="007061BC" w:rsidP="007061BC">
      <w:pPr>
        <w:pStyle w:val="3GPPNormalText"/>
      </w:pPr>
      <w:r>
        <w:t xml:space="preserve">Since SL-U is expected to be deployed on the FR1 unlicensed bands </w:t>
      </w:r>
      <w:r w:rsidRPr="00D67026">
        <w:t>(n46 and n96/n102)</w:t>
      </w:r>
      <w:r>
        <w:t xml:space="preserve">, an SL-U UE would essentially compete for resources with other devices operating on RATs such as WiFi. </w:t>
      </w:r>
      <w:r w:rsidR="004C4DB5">
        <w:t>I</w:t>
      </w:r>
      <w:r>
        <w:t>n NR-U, the gNB was responsible for scheduling and configuring the UE with resources and information regarding the slot format to be used, the available RB sets, the COT duration and the search space set group switching. This was possible because the gNB would be capable of performing LBT in order to determine available resources.</w:t>
      </w:r>
    </w:p>
    <w:p w14:paraId="447F5E4E" w14:textId="653D59C4" w:rsidR="007061BC" w:rsidRDefault="007061BC" w:rsidP="004C4DB5">
      <w:pPr>
        <w:pStyle w:val="3GPPNormalText"/>
      </w:pPr>
      <w:r>
        <w:t xml:space="preserve">For NR sidelink, the gNB has the capability to provide configured or dynamic grants to the UE, providing resources in a resource pool exclusively used for Mode 1 transmissions. If such a resource pool is configured in the unlicensed band, the gNB </w:t>
      </w:r>
      <w:r w:rsidR="004C4DB5">
        <w:t>in Rel-18 cannot initiate or share a COT, nor can it perform LBT on the unlicensed band</w:t>
      </w:r>
      <w:r w:rsidR="00C57C04">
        <w:t xml:space="preserve">, because </w:t>
      </w:r>
      <w:r w:rsidR="00DD1D00">
        <w:t>of the constraint in the WID [1]</w:t>
      </w:r>
      <w:r w:rsidR="00C57C04">
        <w:t xml:space="preserve"> that the gNB is restricted to only operate in the licensed band</w:t>
      </w:r>
      <w:r w:rsidR="00011151">
        <w:t xml:space="preserve"> and cannot perform Type 1 LBT and initiate a COT, nor can it share a COT initiated by a UE</w:t>
      </w:r>
      <w:r w:rsidR="004C4DB5">
        <w:t>. This would leave the gNB to be unaware of the actual usage and occupancy status of resources within the unlicensed resource pool.</w:t>
      </w:r>
      <w:r w:rsidR="00301E85">
        <w:t xml:space="preserve"> Hence the gNB can provide grants to UEs, but it is then the responsibility of the UE to perform LBT</w:t>
      </w:r>
      <w:r w:rsidR="00400379">
        <w:t xml:space="preserve"> Type 1 or Type 2</w:t>
      </w:r>
      <w:r w:rsidR="00301E85">
        <w:t xml:space="preserve"> on these resources to check whet</w:t>
      </w:r>
      <w:r w:rsidR="0032274A">
        <w:t xml:space="preserve">her they are actually available, </w:t>
      </w:r>
      <w:r w:rsidR="00011151">
        <w:t>as agreed previously [</w:t>
      </w:r>
      <w:r w:rsidR="00BF37FE">
        <w:t>7</w:t>
      </w:r>
      <w:r w:rsidR="00011151">
        <w:t>]</w:t>
      </w:r>
      <w:r w:rsidR="0032274A">
        <w:t>.</w:t>
      </w:r>
    </w:p>
    <w:p w14:paraId="6551B079" w14:textId="7B4143E4" w:rsidR="007061BC" w:rsidRDefault="004C4DB5" w:rsidP="00301E85">
      <w:pPr>
        <w:pStyle w:val="3GPPNormalText"/>
      </w:pPr>
      <w:r>
        <w:t>One way to assist the gNB to be</w:t>
      </w:r>
      <w:r w:rsidR="007061BC">
        <w:t xml:space="preserve"> aware of transmissions in the resource pool that are carried out by other RATs is to empower the UE to provide a report of the resource pool conditions that are prevalent. The reporting mechanism used in LTE V2X could be reused for this as well.</w:t>
      </w:r>
      <w:r w:rsidR="00301E85">
        <w:t xml:space="preserve"> The gNB can also perform some basic energy measurements on resources to check whether they are being used by other non-3GPP UEs. This would provide some confidence to the UEs that receive the grants from the gNB</w:t>
      </w:r>
      <w:r w:rsidR="00BB2231">
        <w:t>,</w:t>
      </w:r>
      <w:r w:rsidR="00301E85">
        <w:t xml:space="preserve"> and can perform Type 2 LBT of a shorter duration, or avoid LBT altogether, further reducing the channel access delay.</w:t>
      </w:r>
    </w:p>
    <w:p w14:paraId="358C90DA" w14:textId="0A853BE1" w:rsidR="00301E85" w:rsidRDefault="007061BC" w:rsidP="007061BC">
      <w:pPr>
        <w:pStyle w:val="3GPPNormalText"/>
        <w:rPr>
          <w:b/>
        </w:rPr>
      </w:pPr>
      <w:r>
        <w:rPr>
          <w:b/>
        </w:rPr>
        <w:t>Proposal</w:t>
      </w:r>
      <w:r w:rsidRPr="00137625">
        <w:rPr>
          <w:b/>
        </w:rPr>
        <w:t xml:space="preserve"> </w:t>
      </w:r>
      <w:r w:rsidR="003A697B">
        <w:rPr>
          <w:b/>
        </w:rPr>
        <w:t>1</w:t>
      </w:r>
      <w:r w:rsidR="009555A3">
        <w:rPr>
          <w:b/>
        </w:rPr>
        <w:t>1</w:t>
      </w:r>
      <w:r w:rsidRPr="00137625">
        <w:rPr>
          <w:b/>
        </w:rPr>
        <w:t xml:space="preserve">: </w:t>
      </w:r>
      <w:r w:rsidR="00BB2231">
        <w:rPr>
          <w:b/>
        </w:rPr>
        <w:t>For</w:t>
      </w:r>
      <w:r w:rsidR="00BB2231" w:rsidRPr="00137625">
        <w:rPr>
          <w:b/>
        </w:rPr>
        <w:t xml:space="preserve"> </w:t>
      </w:r>
      <w:r w:rsidRPr="00137625">
        <w:rPr>
          <w:b/>
        </w:rPr>
        <w:t>Mode 1</w:t>
      </w:r>
      <w:r w:rsidR="00BB2231">
        <w:rPr>
          <w:b/>
        </w:rPr>
        <w:t xml:space="preserve"> SL-U operations</w:t>
      </w:r>
      <w:r w:rsidRPr="00137625">
        <w:rPr>
          <w:b/>
        </w:rPr>
        <w:t xml:space="preserve">, </w:t>
      </w:r>
      <w:r w:rsidR="00301E85">
        <w:rPr>
          <w:b/>
        </w:rPr>
        <w:t>we propose that the gNB can provide resource grants to the UE after checking for the resource availability by using reports by other Mode 1 UEs indicating the resource usage, or by performing some basic energy measurements.</w:t>
      </w:r>
    </w:p>
    <w:p w14:paraId="7AD8C4D6" w14:textId="24474455" w:rsidR="007061BC" w:rsidRPr="00F721A3" w:rsidRDefault="007061BC" w:rsidP="007061BC">
      <w:pPr>
        <w:pStyle w:val="berschrift1"/>
        <w:tabs>
          <w:tab w:val="clear" w:pos="432"/>
        </w:tabs>
      </w:pPr>
      <w:r>
        <w:t>Mode 2 Resource Allocation in SL-U</w:t>
      </w:r>
    </w:p>
    <w:p w14:paraId="5286DC39" w14:textId="7DA9A38B" w:rsidR="007061BC" w:rsidRDefault="007061BC" w:rsidP="007061BC">
      <w:pPr>
        <w:pStyle w:val="3GPPNormalText"/>
      </w:pPr>
      <w:r>
        <w:t>In Mode 2, in the absence of the gNB being able to provide UEs with resource allocation and scheduling information, a UE would have to carry out LBT after it carries out the sensing and resource scheduling processes.</w:t>
      </w:r>
      <w:r w:rsidR="0032274A">
        <w:t xml:space="preserve"> Here the UE would select resources for the initial transmission as well as for the retransmissions in accordance with the procedures defined in [</w:t>
      </w:r>
      <w:r w:rsidR="00BF37FE">
        <w:t>8</w:t>
      </w:r>
      <w:r w:rsidR="0032274A">
        <w:t>]</w:t>
      </w:r>
      <w:r w:rsidR="00400379">
        <w:t xml:space="preserve"> in Rel-16/17</w:t>
      </w:r>
      <w:r w:rsidR="0032274A">
        <w:t>, but would have to perform LBT before actually carrying out the transmission on these resources.</w:t>
      </w:r>
    </w:p>
    <w:p w14:paraId="192E25EC" w14:textId="5EEBE07C" w:rsidR="00400379" w:rsidRDefault="00400379" w:rsidP="007061BC">
      <w:pPr>
        <w:pStyle w:val="3GPPNormalText"/>
      </w:pPr>
      <w:r>
        <w:t>While striving to keep the sensing and resource selection procedures the same from Rel-16/17, the UE can select more resources than actually necessary across different sub bands to introduce some kind of redundancy in the case of LBT failures. This would still enable the UE to use resources for its transmission while ensuring that the resources are unoccupied by other UEs.</w:t>
      </w:r>
    </w:p>
    <w:p w14:paraId="1A0FE12C" w14:textId="0491128B" w:rsidR="00400379" w:rsidRDefault="00400379" w:rsidP="007061BC">
      <w:pPr>
        <w:pStyle w:val="3GPPNormalText"/>
      </w:pPr>
      <w:r>
        <w:t xml:space="preserve">Another aspect to be discussed is the effect of </w:t>
      </w:r>
      <w:r w:rsidR="0074732B">
        <w:t>channel access procedures on the resource re-evaluation and pre-emption procedures. Since the UE effectively has to carry out its transmissions over a limited time duration, the UE could perform only Type 2 LBT before transmissions.</w:t>
      </w:r>
    </w:p>
    <w:p w14:paraId="68C0B072" w14:textId="3456D319" w:rsidR="0074732B" w:rsidRDefault="007061BC" w:rsidP="0074732B">
      <w:pPr>
        <w:pStyle w:val="3GPPNormalText"/>
        <w:spacing w:after="0"/>
        <w:rPr>
          <w:b/>
        </w:rPr>
      </w:pPr>
      <w:r w:rsidRPr="00137625">
        <w:rPr>
          <w:b/>
        </w:rPr>
        <w:t xml:space="preserve">Proposal </w:t>
      </w:r>
      <w:r w:rsidR="003A697B">
        <w:rPr>
          <w:b/>
        </w:rPr>
        <w:t>1</w:t>
      </w:r>
      <w:r w:rsidR="009555A3">
        <w:rPr>
          <w:b/>
        </w:rPr>
        <w:t>2</w:t>
      </w:r>
      <w:r w:rsidRPr="00137625">
        <w:rPr>
          <w:b/>
        </w:rPr>
        <w:t xml:space="preserve">: </w:t>
      </w:r>
      <w:r w:rsidR="00BB2231">
        <w:rPr>
          <w:b/>
        </w:rPr>
        <w:t>For</w:t>
      </w:r>
      <w:r w:rsidRPr="00137625">
        <w:rPr>
          <w:b/>
        </w:rPr>
        <w:t xml:space="preserve"> Mode 2</w:t>
      </w:r>
      <w:r w:rsidR="00BB2231">
        <w:rPr>
          <w:b/>
        </w:rPr>
        <w:t xml:space="preserve"> SL-U operations</w:t>
      </w:r>
      <w:r w:rsidRPr="00137625">
        <w:rPr>
          <w:b/>
        </w:rPr>
        <w:t xml:space="preserve">, </w:t>
      </w:r>
      <w:r w:rsidR="0074732B">
        <w:rPr>
          <w:b/>
        </w:rPr>
        <w:t>we propose the following:</w:t>
      </w:r>
    </w:p>
    <w:p w14:paraId="1ABB6873" w14:textId="7E27E641" w:rsidR="007061BC" w:rsidRDefault="007061BC" w:rsidP="0074732B">
      <w:pPr>
        <w:pStyle w:val="3GPPNormalText"/>
        <w:numPr>
          <w:ilvl w:val="0"/>
          <w:numId w:val="54"/>
        </w:numPr>
        <w:spacing w:after="0"/>
        <w:rPr>
          <w:b/>
        </w:rPr>
      </w:pPr>
      <w:r w:rsidRPr="00137625">
        <w:rPr>
          <w:b/>
        </w:rPr>
        <w:t>UE</w:t>
      </w:r>
      <w:r w:rsidR="0074732B">
        <w:rPr>
          <w:b/>
        </w:rPr>
        <w:t>s</w:t>
      </w:r>
      <w:r w:rsidRPr="00137625">
        <w:rPr>
          <w:b/>
        </w:rPr>
        <w:t xml:space="preserve"> should be capable of carrying out the channel access procedures after it has performed the sensing and resource selection procedures.</w:t>
      </w:r>
    </w:p>
    <w:p w14:paraId="5BB94825" w14:textId="12CC3830" w:rsidR="0074732B" w:rsidRDefault="0074732B" w:rsidP="0074732B">
      <w:pPr>
        <w:pStyle w:val="3GPPNormalText"/>
        <w:numPr>
          <w:ilvl w:val="0"/>
          <w:numId w:val="54"/>
        </w:numPr>
        <w:spacing w:after="0"/>
        <w:rPr>
          <w:b/>
        </w:rPr>
      </w:pPr>
      <w:r>
        <w:rPr>
          <w:b/>
        </w:rPr>
        <w:t>UEs can select more resources for redundancy in the case of LBT failures.</w:t>
      </w:r>
    </w:p>
    <w:p w14:paraId="3F9441A2" w14:textId="1568EA3A" w:rsidR="0074732B" w:rsidRPr="00137625" w:rsidRDefault="0074732B" w:rsidP="0074732B">
      <w:pPr>
        <w:pStyle w:val="3GPPNormalText"/>
        <w:numPr>
          <w:ilvl w:val="0"/>
          <w:numId w:val="54"/>
        </w:numPr>
        <w:rPr>
          <w:b/>
        </w:rPr>
      </w:pPr>
      <w:r>
        <w:rPr>
          <w:b/>
        </w:rPr>
        <w:t>UE behavior for resource re-evaluation and pre-emption needs to be studied.</w:t>
      </w:r>
    </w:p>
    <w:p w14:paraId="410347D3" w14:textId="7BE8A47E" w:rsidR="007061BC" w:rsidRDefault="007061BC" w:rsidP="00C05AC4">
      <w:pPr>
        <w:pStyle w:val="3GPPNormalText"/>
        <w:rPr>
          <w:b/>
        </w:rPr>
      </w:pPr>
    </w:p>
    <w:p w14:paraId="2CFAA0CA" w14:textId="7DBF61DC" w:rsidR="00F2003B" w:rsidRPr="00F721A3" w:rsidRDefault="00F2003B" w:rsidP="00F2003B">
      <w:pPr>
        <w:pStyle w:val="berschrift1"/>
        <w:tabs>
          <w:tab w:val="clear" w:pos="432"/>
        </w:tabs>
      </w:pPr>
      <w:r>
        <w:lastRenderedPageBreak/>
        <w:t>Multi-slot Transmissions in SL-U</w:t>
      </w:r>
    </w:p>
    <w:p w14:paraId="4B84D5C4" w14:textId="0B1763F5" w:rsidR="008E326F" w:rsidRDefault="005C2EB4" w:rsidP="005C2EB4">
      <w:pPr>
        <w:pStyle w:val="3GPPNormalText"/>
      </w:pPr>
      <w:r>
        <w:t xml:space="preserve">For SL-U UEs to be able to perform LBT and make use of the remaining symbols in the same time slot, it can use </w:t>
      </w:r>
      <w:r w:rsidR="00A63009">
        <w:t>sub</w:t>
      </w:r>
      <w:r>
        <w:t>-slots as described in [</w:t>
      </w:r>
      <w:r w:rsidR="00A63009">
        <w:t>8</w:t>
      </w:r>
      <w:r>
        <w:t xml:space="preserve">], and at the same time </w:t>
      </w:r>
      <w:r w:rsidR="001C5458">
        <w:t xml:space="preserve">introduce multi-slot transmissions. In this case, the UE can commence the transmission within a time slot immediately after performing LBT, and confirming that the channel is indeed available and unoccupied, by using a </w:t>
      </w:r>
      <w:r w:rsidR="00A63009">
        <w:t>sub</w:t>
      </w:r>
      <w:r w:rsidR="001C5458">
        <w:t>-slot, followed by one or more 14-symbol time slots. This type of a SL burst transmission would enable UEs to occupy the channel and retain the COT without the risk of other UEs occupying it, and at the same time, eliminate the need to repeatedly perform LBT</w:t>
      </w:r>
      <w:r w:rsidR="00487892">
        <w:t xml:space="preserve"> Type 1</w:t>
      </w:r>
      <w:r w:rsidR="001C5458">
        <w:t xml:space="preserve"> to check for the </w:t>
      </w:r>
      <w:r w:rsidR="00201E21">
        <w:t>availability of</w:t>
      </w:r>
      <w:r w:rsidR="007D272E">
        <w:t xml:space="preserve"> the </w:t>
      </w:r>
      <w:r w:rsidR="001C5458">
        <w:t>channel.</w:t>
      </w:r>
    </w:p>
    <w:p w14:paraId="575CF1AD" w14:textId="2A59254D" w:rsidR="00F2003B" w:rsidRPr="00201E21" w:rsidRDefault="001C5458" w:rsidP="005C2EB4">
      <w:pPr>
        <w:pStyle w:val="3GPPNormalText"/>
      </w:pPr>
      <w:r>
        <w:t xml:space="preserve">The risk of not using a full time slot, and only a </w:t>
      </w:r>
      <w:r w:rsidR="00A63009">
        <w:t>sub</w:t>
      </w:r>
      <w:r>
        <w:t xml:space="preserve">-slot, </w:t>
      </w:r>
      <w:r w:rsidRPr="00201E21">
        <w:t>immediately after performing LBT is that there are only a limited number of symbols that it can use for the actual data transmission.</w:t>
      </w:r>
      <w:r w:rsidR="00487892" w:rsidRPr="00201E21">
        <w:t xml:space="preserve"> </w:t>
      </w:r>
      <w:r w:rsidR="00487892" w:rsidRPr="00594AAA">
        <w:t xml:space="preserve">Hence in order to incorporate feedback enabled transmissions, it is possible for a single TB to be transmitted across a </w:t>
      </w:r>
      <w:r w:rsidR="00A63009">
        <w:t>sub</w:t>
      </w:r>
      <w:r w:rsidR="00487892" w:rsidRPr="00594AAA">
        <w:t>-slot and the following time slot.</w:t>
      </w:r>
      <w:r w:rsidRPr="00594AAA">
        <w:t xml:space="preserve"> The use of multi-slot transmissions would enable the UE to transmit data packets more efficiently.</w:t>
      </w:r>
    </w:p>
    <w:p w14:paraId="23B04BBF" w14:textId="3D1480B8" w:rsidR="00F2003B" w:rsidRPr="00656290" w:rsidRDefault="001C5458" w:rsidP="0092778E">
      <w:pPr>
        <w:spacing w:after="120"/>
        <w:jc w:val="both"/>
        <w:rPr>
          <w:szCs w:val="22"/>
        </w:rPr>
      </w:pPr>
      <w:r w:rsidRPr="00006935">
        <w:rPr>
          <w:sz w:val="22"/>
          <w:szCs w:val="22"/>
        </w:rPr>
        <w:t xml:space="preserve">In Mode 2, this would mean that the UE would have to carry out sensing and select consecutive resources in time for being able to carry out multi-slot transmissions. </w:t>
      </w:r>
      <w:r w:rsidR="00E36588">
        <w:rPr>
          <w:sz w:val="22"/>
          <w:szCs w:val="22"/>
        </w:rPr>
        <w:t>O</w:t>
      </w:r>
      <w:r w:rsidR="00F2003B" w:rsidRPr="00006935">
        <w:rPr>
          <w:sz w:val="22"/>
          <w:szCs w:val="22"/>
        </w:rPr>
        <w:t>ther aspect</w:t>
      </w:r>
      <w:r w:rsidR="00530F5D" w:rsidRPr="00006935">
        <w:rPr>
          <w:sz w:val="22"/>
          <w:szCs w:val="22"/>
        </w:rPr>
        <w:t>s</w:t>
      </w:r>
      <w:r w:rsidR="00F2003B" w:rsidRPr="00006935">
        <w:rPr>
          <w:sz w:val="22"/>
          <w:szCs w:val="22"/>
        </w:rPr>
        <w:t xml:space="preserve"> of the introduction of flexible slot structures and </w:t>
      </w:r>
      <w:r w:rsidR="00A63009">
        <w:rPr>
          <w:sz w:val="22"/>
          <w:szCs w:val="22"/>
        </w:rPr>
        <w:t>sub</w:t>
      </w:r>
      <w:r w:rsidR="00F2003B" w:rsidRPr="00006935">
        <w:rPr>
          <w:sz w:val="22"/>
          <w:szCs w:val="22"/>
        </w:rPr>
        <w:t>-slots in SL-U ha</w:t>
      </w:r>
      <w:r w:rsidR="00530F5D" w:rsidRPr="00006935">
        <w:rPr>
          <w:sz w:val="22"/>
          <w:szCs w:val="22"/>
        </w:rPr>
        <w:t>ve</w:t>
      </w:r>
      <w:r w:rsidR="00F2003B" w:rsidRPr="00006935">
        <w:rPr>
          <w:sz w:val="22"/>
          <w:szCs w:val="22"/>
        </w:rPr>
        <w:t xml:space="preserve"> been discussed in our accompanying contribution [</w:t>
      </w:r>
      <w:r w:rsidR="00A63009">
        <w:rPr>
          <w:sz w:val="22"/>
          <w:szCs w:val="22"/>
        </w:rPr>
        <w:t>9</w:t>
      </w:r>
      <w:r w:rsidR="00F2003B" w:rsidRPr="00006935">
        <w:rPr>
          <w:sz w:val="22"/>
          <w:szCs w:val="22"/>
        </w:rPr>
        <w:t>].</w:t>
      </w:r>
    </w:p>
    <w:p w14:paraId="3D56A652" w14:textId="01ED2DF1" w:rsidR="00F2003B" w:rsidRDefault="00F2003B" w:rsidP="00F2003B">
      <w:pPr>
        <w:pStyle w:val="3GPPNormalText"/>
        <w:rPr>
          <w:b/>
        </w:rPr>
      </w:pPr>
      <w:r w:rsidRPr="00594AAA">
        <w:rPr>
          <w:b/>
        </w:rPr>
        <w:t xml:space="preserve">Proposal </w:t>
      </w:r>
      <w:r w:rsidR="003A697B">
        <w:rPr>
          <w:b/>
        </w:rPr>
        <w:t>1</w:t>
      </w:r>
      <w:r w:rsidR="009555A3">
        <w:rPr>
          <w:b/>
        </w:rPr>
        <w:t>3</w:t>
      </w:r>
      <w:r w:rsidRPr="00594AAA">
        <w:rPr>
          <w:b/>
        </w:rPr>
        <w:t xml:space="preserve">: </w:t>
      </w:r>
      <w:r w:rsidR="001C5458" w:rsidRPr="00594AAA">
        <w:rPr>
          <w:b/>
        </w:rPr>
        <w:t>We propose to study the impact of multi-slot transmissions in SL-U</w:t>
      </w:r>
      <w:r w:rsidR="00487892" w:rsidRPr="00594AAA">
        <w:rPr>
          <w:b/>
        </w:rPr>
        <w:t>, including aspects related to single TB transmissions across slots, and its effect on Mode 2 sensing and resource selection procedures</w:t>
      </w:r>
      <w:r w:rsidRPr="00594AAA">
        <w:rPr>
          <w:b/>
        </w:rPr>
        <w:t>.</w:t>
      </w:r>
    </w:p>
    <w:p w14:paraId="403E5D21" w14:textId="61CC32EA" w:rsidR="00C75BD1" w:rsidRDefault="00C75BD1" w:rsidP="00C75BD1">
      <w:pPr>
        <w:pStyle w:val="3GPPNormalText"/>
      </w:pPr>
      <w:r>
        <w:t>In the previous meeting, it was agreed to support a maximum of 2 candidate starting symbols within a slot for a PSCCH/PSSCH transmission</w:t>
      </w:r>
      <w:r w:rsidR="00C30734">
        <w:t xml:space="preserve"> and that </w:t>
      </w:r>
      <w:r>
        <w:t>RAN1 will strive for a unified design for a PSCCH/PSSCH transmission from a 1</w:t>
      </w:r>
      <w:r w:rsidRPr="00217A86">
        <w:rPr>
          <w:vertAlign w:val="superscript"/>
        </w:rPr>
        <w:t>st</w:t>
      </w:r>
      <w:r>
        <w:t> or 2</w:t>
      </w:r>
      <w:r w:rsidRPr="00217A86">
        <w:rPr>
          <w:vertAlign w:val="superscript"/>
        </w:rPr>
        <w:t>nd</w:t>
      </w:r>
      <w:r>
        <w:t xml:space="preserve"> starting symbol. Using a 2</w:t>
      </w:r>
      <w:r w:rsidRPr="00217A86">
        <w:rPr>
          <w:vertAlign w:val="superscript"/>
        </w:rPr>
        <w:t>nd</w:t>
      </w:r>
      <w:r>
        <w:t xml:space="preserve"> symbol position would imply that the </w:t>
      </w:r>
      <w:r w:rsidR="00EF44EE">
        <w:t xml:space="preserve">time slot </w:t>
      </w:r>
      <w:r>
        <w:t xml:space="preserve">structure for a SL transmission would have to be modified resulting in </w:t>
      </w:r>
      <w:r w:rsidR="00EF44EE">
        <w:t xml:space="preserve">enabling transmissions over </w:t>
      </w:r>
      <w:r>
        <w:t xml:space="preserve">a shorter </w:t>
      </w:r>
      <w:r w:rsidR="00EF44EE">
        <w:t>time slot</w:t>
      </w:r>
      <w:r>
        <w:t xml:space="preserve"> than a full-slot transmission. In order to still ensure efficient transmissions, it would be obvious to allow to configure multi-consecutive slot transmissions (MCSt) by concatenating sub-slots and </w:t>
      </w:r>
      <w:r w:rsidR="00952391">
        <w:t>full-</w:t>
      </w:r>
      <w:r>
        <w:t xml:space="preserve">slots. Thus, for efficient utilization of MCSt, L1 should report candidate multi-slot resources in </w:t>
      </w:r>
      <w:r w:rsidRPr="00217A86">
        <w:rPr>
          <w:i/>
          <w:iCs/>
        </w:rPr>
        <w:t>S</w:t>
      </w:r>
      <w:r w:rsidRPr="00217A86">
        <w:rPr>
          <w:i/>
          <w:iCs/>
          <w:vertAlign w:val="subscript"/>
        </w:rPr>
        <w:t>A</w:t>
      </w:r>
      <w:r>
        <w:t xml:space="preserve"> consisting of a set of single-slot resources that are consecutive in time. Leaving this up to higher (MAC) layer would result in high burden on the MAC layer to optimize MCSt by selecting candidate single-slots which are consecutive.</w:t>
      </w:r>
      <w:r w:rsidR="001C2611">
        <w:t xml:space="preserve"> At the same time, </w:t>
      </w:r>
      <w:r w:rsidR="00AE4868">
        <w:t>reporting candidate single-slot resources would be very opportunistic in nature resulting in the MAC layer being able to perform MCSt only if it could find such consecutive resources in time. Thus, w</w:t>
      </w:r>
      <w:r>
        <w:t xml:space="preserve">e believe that this step </w:t>
      </w:r>
      <w:r w:rsidR="006F5E52">
        <w:t>is best</w:t>
      </w:r>
      <w:r>
        <w:t xml:space="preserve"> performed by the</w:t>
      </w:r>
      <w:r w:rsidR="006F5E52">
        <w:t> </w:t>
      </w:r>
      <w:r>
        <w:t>L1.</w:t>
      </w:r>
    </w:p>
    <w:p w14:paraId="471684DC" w14:textId="03083173" w:rsidR="006F5E52" w:rsidRDefault="00C75BD1" w:rsidP="006F5E52">
      <w:pPr>
        <w:pStyle w:val="3GPPNormalText"/>
        <w:rPr>
          <w:b/>
        </w:rPr>
      </w:pPr>
      <w:r w:rsidRPr="00137625">
        <w:rPr>
          <w:b/>
        </w:rPr>
        <w:t xml:space="preserve">Proposal </w:t>
      </w:r>
      <w:r>
        <w:rPr>
          <w:b/>
        </w:rPr>
        <w:t>1</w:t>
      </w:r>
      <w:r w:rsidR="009555A3">
        <w:rPr>
          <w:b/>
        </w:rPr>
        <w:t>4</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w:t>
      </w:r>
      <w:r w:rsidR="009101A0">
        <w:rPr>
          <w:b/>
        </w:rPr>
        <w:t xml:space="preserve"> (Option A)</w:t>
      </w:r>
      <w:r>
        <w:rPr>
          <w:b/>
        </w:rPr>
        <w:t>.</w:t>
      </w:r>
    </w:p>
    <w:p w14:paraId="3EF0B9E6" w14:textId="77777777" w:rsidR="00DB7030" w:rsidRDefault="00DB7030" w:rsidP="00DB7030">
      <w:pPr>
        <w:pStyle w:val="3GPPNormalText"/>
        <w:keepNext/>
        <w:jc w:val="center"/>
      </w:pPr>
      <w:r w:rsidRPr="00073BBD">
        <w:rPr>
          <w:noProof/>
        </w:rPr>
        <w:drawing>
          <wp:inline distT="0" distB="0" distL="0" distR="0" wp14:anchorId="2E192925" wp14:editId="33526C82">
            <wp:extent cx="2866293" cy="2273364"/>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461" cy="2282222"/>
                    </a:xfrm>
                    <a:prstGeom prst="rect">
                      <a:avLst/>
                    </a:prstGeom>
                    <a:noFill/>
                    <a:ln>
                      <a:noFill/>
                    </a:ln>
                  </pic:spPr>
                </pic:pic>
              </a:graphicData>
            </a:graphic>
          </wp:inline>
        </w:drawing>
      </w:r>
    </w:p>
    <w:p w14:paraId="34189501" w14:textId="77777777" w:rsidR="00DB7030" w:rsidRPr="00006935" w:rsidRDefault="00DB7030" w:rsidP="00DB7030">
      <w:pPr>
        <w:pStyle w:val="Beschriftung"/>
        <w:jc w:val="center"/>
        <w:rPr>
          <w:i/>
        </w:rPr>
      </w:pPr>
      <w:r w:rsidRPr="00006935">
        <w:rPr>
          <w:i/>
        </w:rPr>
        <w:t xml:space="preserve">Figure 2: </w:t>
      </w:r>
      <w:r w:rsidRPr="00006935">
        <w:rPr>
          <w:b w:val="0"/>
          <w:i/>
        </w:rPr>
        <w:t>Depiction of</w:t>
      </w:r>
      <w:r>
        <w:rPr>
          <w:i/>
        </w:rPr>
        <w:t xml:space="preserve"> </w:t>
      </w:r>
      <w:r w:rsidRPr="00006935">
        <w:rPr>
          <w:b w:val="0"/>
          <w:i/>
        </w:rPr>
        <w:t>AGC adjustment issue due to sub-slot transmissions</w:t>
      </w:r>
    </w:p>
    <w:p w14:paraId="5F4ABAAD" w14:textId="124B6F8A" w:rsidR="00F54542" w:rsidRDefault="00B676A7" w:rsidP="00C75BD1">
      <w:pPr>
        <w:pStyle w:val="3GPPNormalText"/>
      </w:pPr>
      <w:r>
        <w:lastRenderedPageBreak/>
        <w:t xml:space="preserve">Another aspect to be discussed </w:t>
      </w:r>
      <w:r w:rsidR="00F54542">
        <w:t xml:space="preserve">is that </w:t>
      </w:r>
      <w:r>
        <w:t xml:space="preserve">when utilizing a second starting symbol position in combination with MCSt, a transmission could start </w:t>
      </w:r>
      <w:r w:rsidR="00F54542">
        <w:t>after</w:t>
      </w:r>
      <w:r>
        <w:t xml:space="preserve"> a slot boundary, which might require alignment of control (PSCCH) and DMRS across subchannels, such that neighboring UEs would be aware of such transmissions. </w:t>
      </w:r>
      <w:r w:rsidR="00F54542">
        <w:t>Since it was agreed that the candidate starting symbols are to be used for AGC purposes, it would also require an RX UE to perform AGC measurements at the second starting symbol position as well. However, since transmissions that commence at the first starting symbol position do not have a second AGC symbol in between the time slot, the RX UE will not be able to perform AGC measurements accurately, and adjust its receiver gain accordingly.</w:t>
      </w:r>
      <w:r w:rsidR="00073BBD">
        <w:t xml:space="preserve"> This is depicted in</w:t>
      </w:r>
      <w:r w:rsidR="00006935">
        <w:t> </w:t>
      </w:r>
      <w:r w:rsidR="00073BBD">
        <w:t>Figure</w:t>
      </w:r>
      <w:r w:rsidR="005F0091">
        <w:t> </w:t>
      </w:r>
      <w:r w:rsidR="00073BBD">
        <w:t>2.</w:t>
      </w:r>
    </w:p>
    <w:p w14:paraId="791E9068" w14:textId="6C5DB369" w:rsidR="00073BBD" w:rsidRDefault="00B676A7" w:rsidP="00006935">
      <w:pPr>
        <w:pStyle w:val="3GPPNormalText"/>
        <w:spacing w:after="0"/>
        <w:rPr>
          <w:b/>
        </w:rPr>
      </w:pPr>
      <w:r w:rsidRPr="00137625">
        <w:rPr>
          <w:b/>
        </w:rPr>
        <w:t xml:space="preserve">Proposal </w:t>
      </w:r>
      <w:r>
        <w:rPr>
          <w:b/>
        </w:rPr>
        <w:t>1</w:t>
      </w:r>
      <w:r w:rsidR="009555A3">
        <w:rPr>
          <w:b/>
        </w:rPr>
        <w:t>5</w:t>
      </w:r>
      <w:r w:rsidRPr="00137625">
        <w:rPr>
          <w:b/>
        </w:rPr>
        <w:t xml:space="preserve">: </w:t>
      </w:r>
      <w:r>
        <w:rPr>
          <w:b/>
        </w:rPr>
        <w:t>For</w:t>
      </w:r>
      <w:r w:rsidRPr="00137625">
        <w:rPr>
          <w:b/>
        </w:rPr>
        <w:t xml:space="preserve"> Mode 2</w:t>
      </w:r>
      <w:r>
        <w:rPr>
          <w:b/>
        </w:rPr>
        <w:t xml:space="preserve"> SL-U operations with a 2</w:t>
      </w:r>
      <w:r w:rsidRPr="002D4DFE">
        <w:rPr>
          <w:b/>
        </w:rPr>
        <w:t>nd</w:t>
      </w:r>
      <w:r>
        <w:rPr>
          <w:b/>
        </w:rPr>
        <w:t xml:space="preserve"> starting symbol </w:t>
      </w:r>
      <w:r w:rsidR="00073BBD">
        <w:rPr>
          <w:b/>
        </w:rPr>
        <w:t>after</w:t>
      </w:r>
      <w:r>
        <w:rPr>
          <w:b/>
        </w:rPr>
        <w:t xml:space="preserve"> a slot boundary, </w:t>
      </w:r>
      <w:r w:rsidR="00073BBD">
        <w:rPr>
          <w:b/>
        </w:rPr>
        <w:t>we propose to enable RX UEs to perform AGC measurements at the 2</w:t>
      </w:r>
      <w:r w:rsidR="00073BBD" w:rsidRPr="002D4DFE">
        <w:rPr>
          <w:b/>
        </w:rPr>
        <w:t>nd</w:t>
      </w:r>
      <w:r w:rsidR="00073BBD">
        <w:rPr>
          <w:b/>
        </w:rPr>
        <w:t xml:space="preserve"> starting symbol.</w:t>
      </w:r>
    </w:p>
    <w:p w14:paraId="7872C61E" w14:textId="7A1294A4" w:rsidR="00073BBD" w:rsidRDefault="00073BBD" w:rsidP="00006935">
      <w:pPr>
        <w:pStyle w:val="3GPPNormalText"/>
        <w:numPr>
          <w:ilvl w:val="0"/>
          <w:numId w:val="54"/>
        </w:numPr>
        <w:rPr>
          <w:b/>
        </w:rPr>
      </w:pPr>
      <w:r>
        <w:rPr>
          <w:b/>
        </w:rPr>
        <w:t xml:space="preserve">Study how the RX UE can perform AGC measurements when a full-slot transmission is taking place in the same time slot of a sub-slot transmission. </w:t>
      </w:r>
    </w:p>
    <w:p w14:paraId="67462EDA" w14:textId="5D9D19FC" w:rsidR="00C75BD1" w:rsidRPr="00006935" w:rsidRDefault="00C75BD1" w:rsidP="00C75BD1">
      <w:pPr>
        <w:pStyle w:val="3GPPNormalText"/>
      </w:pPr>
      <w:r w:rsidRPr="00006935">
        <w:t xml:space="preserve">Another issue with using flexible slot structures is that if there was a mismatch in the slot boundaries, the UE would not be able to detect a PSCCH transmission in the symbols within the time slots that it expects. If a UE misses out on decoding a PSCCH transmission that does not adhere to the slot boundary, the UE would consider the resource to be available, but in reality, could carry a transmission over a </w:t>
      </w:r>
      <w:r w:rsidR="00A63009">
        <w:t>sub</w:t>
      </w:r>
      <w:r w:rsidRPr="00006935">
        <w:t>-slot. For this, the minimum LBT durations across channel access procedure types are defined over a symbol for a time slot defined in 30 kHz SCS. While the LBT procedures with its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3573CBB5" w14:textId="07E5D42E" w:rsidR="009555A3" w:rsidRPr="00666484" w:rsidRDefault="00C75BD1" w:rsidP="0092778E">
      <w:pPr>
        <w:pStyle w:val="3GPPNormalText"/>
        <w:spacing w:after="240"/>
        <w:rPr>
          <w:b/>
        </w:rPr>
      </w:pPr>
      <w:r w:rsidRPr="00006935">
        <w:rPr>
          <w:b/>
        </w:rPr>
        <w:t>Proposal 1</w:t>
      </w:r>
      <w:r w:rsidR="009555A3">
        <w:rPr>
          <w:b/>
        </w:rPr>
        <w:t>6</w:t>
      </w:r>
      <w:r w:rsidRPr="00006935">
        <w:rPr>
          <w:b/>
        </w:rPr>
        <w:t>: Study the possibility of adjusting the existing sensing and resource allocation procedure in SL</w:t>
      </w:r>
      <w:r w:rsidRPr="00006935">
        <w:rPr>
          <w:b/>
        </w:rPr>
        <w:noBreakHyphen/>
        <w:t xml:space="preserve">U for UEs to be able to decode the PSCCH in flexible time slots or </w:t>
      </w:r>
      <w:r w:rsidR="00A63009">
        <w:rPr>
          <w:b/>
        </w:rPr>
        <w:t>sub</w:t>
      </w:r>
      <w:r w:rsidRPr="00006935">
        <w:rPr>
          <w:b/>
        </w:rPr>
        <w:t>-slot structures.</w:t>
      </w:r>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29F1B84C" w14:textId="77777777" w:rsidR="000719AA" w:rsidRDefault="000719AA" w:rsidP="000719AA">
      <w:pPr>
        <w:pStyle w:val="3GPPNormalText"/>
        <w:spacing w:after="0"/>
        <w:rPr>
          <w:b/>
        </w:rPr>
      </w:pPr>
      <w:r w:rsidRPr="0075770A">
        <w:rPr>
          <w:b/>
        </w:rPr>
        <w:t xml:space="preserve">Proposal 1: </w:t>
      </w:r>
      <w:r>
        <w:rPr>
          <w:b/>
        </w:rPr>
        <w:t>For channel access procedures, w</w:t>
      </w:r>
      <w:r w:rsidRPr="0075770A">
        <w:rPr>
          <w:b/>
        </w:rPr>
        <w:t xml:space="preserve">e propose that different LBT types </w:t>
      </w:r>
      <w:r>
        <w:rPr>
          <w:b/>
        </w:rPr>
        <w:t>can be applicable depending on at least one of the following</w:t>
      </w:r>
      <w:r w:rsidRPr="0075770A">
        <w:rPr>
          <w:b/>
        </w:rPr>
        <w:t xml:space="preserve"> </w:t>
      </w:r>
    </w:p>
    <w:p w14:paraId="3938129A" w14:textId="77777777" w:rsidR="000719AA" w:rsidRDefault="000719AA" w:rsidP="000719AA">
      <w:pPr>
        <w:pStyle w:val="3GPPNormalText"/>
        <w:numPr>
          <w:ilvl w:val="0"/>
          <w:numId w:val="54"/>
        </w:numPr>
        <w:spacing w:after="0"/>
        <w:rPr>
          <w:b/>
        </w:rPr>
      </w:pPr>
      <w:r w:rsidRPr="0075770A">
        <w:rPr>
          <w:b/>
        </w:rPr>
        <w:t xml:space="preserve">the SL channel being used, PSCCH/PSSCH </w:t>
      </w:r>
      <w:r>
        <w:rPr>
          <w:b/>
        </w:rPr>
        <w:t>or</w:t>
      </w:r>
      <w:r w:rsidRPr="0075770A">
        <w:rPr>
          <w:b/>
        </w:rPr>
        <w:t xml:space="preserve"> PSFCH, </w:t>
      </w:r>
    </w:p>
    <w:p w14:paraId="372E735D" w14:textId="77777777" w:rsidR="000719AA" w:rsidRPr="00C053AC" w:rsidRDefault="000719AA" w:rsidP="000719AA">
      <w:pPr>
        <w:pStyle w:val="3GPPNormalText"/>
        <w:numPr>
          <w:ilvl w:val="1"/>
          <w:numId w:val="54"/>
        </w:numPr>
        <w:spacing w:after="0"/>
        <w:rPr>
          <w:b/>
        </w:rPr>
      </w:pPr>
      <w:r w:rsidRPr="00971578">
        <w:rPr>
          <w:b/>
        </w:rPr>
        <w:t>for PSCCH /PSSCH: LBT Type 1 or Type 2A/2B</w:t>
      </w:r>
      <w:r>
        <w:rPr>
          <w:b/>
        </w:rPr>
        <w:t>,</w:t>
      </w:r>
    </w:p>
    <w:p w14:paraId="0C0C9353" w14:textId="3CEB649E" w:rsidR="000719AA" w:rsidRPr="00C053AC" w:rsidRDefault="000719AA" w:rsidP="000719AA">
      <w:pPr>
        <w:pStyle w:val="3GPPNormalText"/>
        <w:numPr>
          <w:ilvl w:val="1"/>
          <w:numId w:val="54"/>
        </w:numPr>
        <w:spacing w:after="0"/>
        <w:rPr>
          <w:b/>
        </w:rPr>
      </w:pPr>
      <w:r>
        <w:rPr>
          <w:b/>
        </w:rPr>
        <w:t>for</w:t>
      </w:r>
      <w:r w:rsidRPr="0075770A">
        <w:rPr>
          <w:b/>
        </w:rPr>
        <w:t xml:space="preserve"> PSFCH</w:t>
      </w:r>
      <w:r>
        <w:rPr>
          <w:b/>
        </w:rPr>
        <w:t>: Type 1 or Type 2C</w:t>
      </w:r>
      <w:r w:rsidR="001B03AD">
        <w:rPr>
          <w:b/>
        </w:rPr>
        <w:t xml:space="preserve"> in case of a shared COT, Type 2A without a shared COT</w:t>
      </w:r>
      <w:r>
        <w:rPr>
          <w:b/>
        </w:rPr>
        <w:t>.</w:t>
      </w:r>
    </w:p>
    <w:p w14:paraId="597C9724" w14:textId="77777777" w:rsidR="000719AA" w:rsidRPr="00971578" w:rsidRDefault="000719AA" w:rsidP="000719AA">
      <w:pPr>
        <w:pStyle w:val="3GPPNormalText"/>
        <w:numPr>
          <w:ilvl w:val="0"/>
          <w:numId w:val="54"/>
        </w:numPr>
        <w:spacing w:after="0"/>
        <w:rPr>
          <w:b/>
        </w:rPr>
      </w:pPr>
      <w:r w:rsidRPr="00971578">
        <w:rPr>
          <w:b/>
        </w:rPr>
        <w:t>the signal transmission characteristics such as the priority and/or PDB,</w:t>
      </w:r>
    </w:p>
    <w:p w14:paraId="1BBF1E91" w14:textId="77777777" w:rsidR="000719AA" w:rsidRPr="000719AA" w:rsidRDefault="000719AA" w:rsidP="000719AA">
      <w:pPr>
        <w:pStyle w:val="3GPPNormalText"/>
        <w:numPr>
          <w:ilvl w:val="0"/>
          <w:numId w:val="54"/>
        </w:numPr>
        <w:rPr>
          <w:b/>
        </w:rPr>
      </w:pPr>
      <w:r>
        <w:rPr>
          <w:b/>
        </w:rPr>
        <w:t>the UE initiating the COT or the responding UE</w:t>
      </w:r>
      <w:r w:rsidRPr="0075770A">
        <w:rPr>
          <w:b/>
        </w:rPr>
        <w:t>.</w:t>
      </w:r>
    </w:p>
    <w:p w14:paraId="65B86084" w14:textId="77777777" w:rsidR="002D4DFE" w:rsidRDefault="002D4DFE" w:rsidP="002D4DFE">
      <w:pPr>
        <w:pStyle w:val="3GPPNormalText"/>
        <w:spacing w:after="0"/>
        <w:rPr>
          <w:b/>
          <w:bCs/>
        </w:rPr>
      </w:pPr>
      <w:r w:rsidRPr="007C3215">
        <w:rPr>
          <w:b/>
          <w:bCs/>
        </w:rPr>
        <w:t xml:space="preserve">Proposal </w:t>
      </w:r>
      <w:r>
        <w:rPr>
          <w:b/>
          <w:bCs/>
        </w:rPr>
        <w:t>2</w:t>
      </w:r>
      <w:r w:rsidRPr="007C3215">
        <w:rPr>
          <w:b/>
          <w:bCs/>
        </w:rPr>
        <w:t xml:space="preserve">: For </w:t>
      </w:r>
      <w:r>
        <w:rPr>
          <w:b/>
          <w:bCs/>
        </w:rPr>
        <w:t>transmissions</w:t>
      </w:r>
      <w:r w:rsidRPr="007C3215">
        <w:rPr>
          <w:b/>
          <w:bCs/>
        </w:rPr>
        <w:t xml:space="preserve"> when SL-HARQ feedback is disabled, </w:t>
      </w:r>
      <w:r>
        <w:rPr>
          <w:b/>
          <w:bCs/>
        </w:rPr>
        <w:t xml:space="preserve">we </w:t>
      </w:r>
      <w:r w:rsidRPr="007C3215">
        <w:rPr>
          <w:b/>
          <w:bCs/>
        </w:rPr>
        <w:t>support</w:t>
      </w:r>
      <w:r>
        <w:rPr>
          <w:b/>
          <w:bCs/>
        </w:rPr>
        <w:t xml:space="preserve"> adjustment of the CW according to</w:t>
      </w:r>
    </w:p>
    <w:p w14:paraId="6D5BA5FB" w14:textId="77777777" w:rsidR="002D4DFE" w:rsidRDefault="002D4DFE" w:rsidP="002D4DFE">
      <w:pPr>
        <w:pStyle w:val="3GPPNormalText"/>
        <w:numPr>
          <w:ilvl w:val="0"/>
          <w:numId w:val="65"/>
        </w:numPr>
        <w:spacing w:after="0"/>
        <w:rPr>
          <w:b/>
          <w:bCs/>
        </w:rPr>
      </w:pPr>
      <w:r>
        <w:rPr>
          <w:b/>
          <w:bCs/>
        </w:rPr>
        <w:t>CR/CBR measurements, if measurement results are available (Option 3),</w:t>
      </w:r>
    </w:p>
    <w:p w14:paraId="6FFB7BF3" w14:textId="77777777" w:rsidR="002D4DFE" w:rsidRPr="007C3215" w:rsidRDefault="002D4DFE" w:rsidP="00006935">
      <w:pPr>
        <w:pStyle w:val="3GPPNormalText"/>
        <w:numPr>
          <w:ilvl w:val="0"/>
          <w:numId w:val="65"/>
        </w:numPr>
        <w:rPr>
          <w:b/>
          <w:bCs/>
        </w:rPr>
      </w:pPr>
      <w:r>
        <w:rPr>
          <w:b/>
          <w:bCs/>
        </w:rPr>
        <w:t xml:space="preserve">A received collision indicator, which yields an increase of </w:t>
      </w:r>
      <w:r w:rsidRPr="00884003">
        <w:rPr>
          <w:b/>
          <w:bCs/>
        </w:rPr>
        <w:t xml:space="preserve">the </w:t>
      </w:r>
      <w:r w:rsidRPr="007C3215">
        <w:rPr>
          <w:b/>
          <w:bCs/>
          <w:i/>
          <w:iCs/>
        </w:rPr>
        <w:t>CW</w:t>
      </w:r>
      <w:r w:rsidRPr="007C3215">
        <w:rPr>
          <w:b/>
          <w:bCs/>
          <w:i/>
          <w:iCs/>
          <w:vertAlign w:val="subscript"/>
        </w:rPr>
        <w:t>p</w:t>
      </w:r>
      <w:r w:rsidRPr="00884003">
        <w:rPr>
          <w:b/>
          <w:bCs/>
        </w:rPr>
        <w:t xml:space="preserve"> for</w:t>
      </w:r>
      <w:r>
        <w:rPr>
          <w:b/>
          <w:bCs/>
        </w:rPr>
        <w:t xml:space="preserve"> every priority class to the next higher value (Option 5).</w:t>
      </w:r>
    </w:p>
    <w:p w14:paraId="1DCF1D87" w14:textId="77777777" w:rsidR="002D4DFE" w:rsidRDefault="002D4DFE" w:rsidP="002D4DFE">
      <w:pPr>
        <w:jc w:val="both"/>
        <w:rPr>
          <w:b/>
          <w:bCs/>
          <w:sz w:val="22"/>
          <w:szCs w:val="22"/>
        </w:rPr>
      </w:pPr>
      <w:r w:rsidRPr="007C3215">
        <w:rPr>
          <w:b/>
          <w:bCs/>
          <w:sz w:val="22"/>
          <w:szCs w:val="22"/>
        </w:rPr>
        <w:t xml:space="preserve">Proposal </w:t>
      </w:r>
      <w:r>
        <w:rPr>
          <w:b/>
          <w:bCs/>
          <w:sz w:val="22"/>
          <w:szCs w:val="22"/>
        </w:rPr>
        <w:t>3</w:t>
      </w:r>
      <w:r w:rsidRPr="007C3215">
        <w:rPr>
          <w:b/>
          <w:bCs/>
          <w:sz w:val="22"/>
          <w:szCs w:val="22"/>
        </w:rPr>
        <w:t xml:space="preserve">: </w:t>
      </w:r>
      <w:r>
        <w:rPr>
          <w:b/>
          <w:bCs/>
          <w:sz w:val="22"/>
          <w:szCs w:val="22"/>
        </w:rPr>
        <w:t xml:space="preserve">For transmissions with groupcast option 2, we support adjustment of the CW according to </w:t>
      </w:r>
    </w:p>
    <w:p w14:paraId="2DAC8E73" w14:textId="77777777" w:rsidR="002D4DFE" w:rsidRPr="00006935" w:rsidRDefault="002D4DFE" w:rsidP="00006935">
      <w:pPr>
        <w:pStyle w:val="3GPPNormalText"/>
        <w:numPr>
          <w:ilvl w:val="0"/>
          <w:numId w:val="65"/>
        </w:numPr>
        <w:rPr>
          <w:b/>
          <w:bCs/>
        </w:rPr>
      </w:pPr>
      <w:r w:rsidRPr="007C3215">
        <w:rPr>
          <w:b/>
          <w:bCs/>
        </w:rPr>
        <w:t xml:space="preserve">The </w:t>
      </w:r>
      <w:r>
        <w:rPr>
          <w:b/>
          <w:bCs/>
        </w:rPr>
        <w:t>r</w:t>
      </w:r>
      <w:r w:rsidRPr="007C3215">
        <w:rPr>
          <w:b/>
          <w:bCs/>
        </w:rPr>
        <w:t xml:space="preserve">atio or number of received NACKs per TB or per CBG in case CBG-based HARQ is enabled (Option 1). </w:t>
      </w:r>
    </w:p>
    <w:p w14:paraId="4FE1936A" w14:textId="77777777" w:rsidR="002D4DFE" w:rsidRDefault="002D4DFE" w:rsidP="002D4DFE">
      <w:pPr>
        <w:jc w:val="both"/>
        <w:rPr>
          <w:b/>
          <w:bCs/>
          <w:sz w:val="22"/>
          <w:szCs w:val="22"/>
        </w:rPr>
      </w:pPr>
      <w:r w:rsidRPr="007C3215">
        <w:rPr>
          <w:b/>
          <w:bCs/>
          <w:sz w:val="22"/>
          <w:szCs w:val="22"/>
        </w:rPr>
        <w:t xml:space="preserve">Proposal 4: </w:t>
      </w:r>
      <w:r>
        <w:rPr>
          <w:b/>
          <w:bCs/>
          <w:sz w:val="22"/>
          <w:szCs w:val="22"/>
        </w:rPr>
        <w:t xml:space="preserve">For transmissions with groupcast option 1, we support adjustment of the CW according to </w:t>
      </w:r>
    </w:p>
    <w:p w14:paraId="1BE127D8" w14:textId="25DAC85E" w:rsidR="002D4DFE" w:rsidRPr="00006935" w:rsidRDefault="002D4DFE" w:rsidP="00006935">
      <w:pPr>
        <w:pStyle w:val="3GPPNormalText"/>
        <w:numPr>
          <w:ilvl w:val="0"/>
          <w:numId w:val="65"/>
        </w:numPr>
        <w:rPr>
          <w:b/>
          <w:bCs/>
        </w:rPr>
      </w:pPr>
      <w:r w:rsidRPr="00006935">
        <w:rPr>
          <w:b/>
          <w:bCs/>
        </w:rPr>
        <w:t xml:space="preserve">A received </w:t>
      </w:r>
      <w:r w:rsidR="0051049A">
        <w:rPr>
          <w:b/>
          <w:bCs/>
        </w:rPr>
        <w:t xml:space="preserve">NACK </w:t>
      </w:r>
      <w:r w:rsidRPr="00006935">
        <w:rPr>
          <w:b/>
          <w:bCs/>
        </w:rPr>
        <w:t>or collision indicator which yields an increase of the CWp for every priority class to the next higher value (Option 2). If neither are received, the CWp is reset to the minimum value for every priority class p (Option A).</w:t>
      </w:r>
    </w:p>
    <w:p w14:paraId="242169F5" w14:textId="1709A4A8" w:rsidR="0095167F" w:rsidRDefault="002D4DFE" w:rsidP="0092778E">
      <w:pPr>
        <w:spacing w:after="120"/>
        <w:jc w:val="both"/>
        <w:rPr>
          <w:b/>
          <w:bCs/>
          <w:sz w:val="22"/>
          <w:szCs w:val="22"/>
        </w:rPr>
      </w:pPr>
      <w:r w:rsidRPr="007C3215">
        <w:rPr>
          <w:b/>
          <w:bCs/>
          <w:sz w:val="22"/>
          <w:szCs w:val="22"/>
        </w:rPr>
        <w:lastRenderedPageBreak/>
        <w:t xml:space="preserve">Proposal 5: </w:t>
      </w:r>
      <w:r>
        <w:rPr>
          <w:b/>
          <w:bCs/>
          <w:sz w:val="22"/>
          <w:szCs w:val="22"/>
        </w:rPr>
        <w:t>F</w:t>
      </w:r>
      <w:r w:rsidRPr="007C3215">
        <w:rPr>
          <w:b/>
          <w:bCs/>
          <w:sz w:val="22"/>
          <w:szCs w:val="22"/>
        </w:rPr>
        <w:t>or unicast</w:t>
      </w:r>
      <w:r>
        <w:rPr>
          <w:b/>
          <w:bCs/>
          <w:sz w:val="22"/>
          <w:szCs w:val="22"/>
        </w:rPr>
        <w:t xml:space="preserve"> transmissions</w:t>
      </w:r>
      <w:r w:rsidRPr="007C3215">
        <w:rPr>
          <w:b/>
          <w:bCs/>
          <w:sz w:val="22"/>
          <w:szCs w:val="22"/>
        </w:rPr>
        <w:t xml:space="preserve"> when SL-HARQ feedback is enabled, we support the adjustment of the CW according to </w:t>
      </w:r>
      <w:r>
        <w:rPr>
          <w:b/>
          <w:bCs/>
          <w:sz w:val="22"/>
          <w:szCs w:val="22"/>
        </w:rPr>
        <w:t>a received ACK.</w:t>
      </w:r>
    </w:p>
    <w:p w14:paraId="6599D431" w14:textId="67FE807E" w:rsidR="002D4DFE" w:rsidRDefault="002D4DFE" w:rsidP="00483126">
      <w:pPr>
        <w:pStyle w:val="3GPPNormalText"/>
        <w:rPr>
          <w:b/>
        </w:rPr>
      </w:pPr>
      <w:r w:rsidRPr="00594AAA">
        <w:rPr>
          <w:b/>
        </w:rPr>
        <w:t xml:space="preserve">Proposal </w:t>
      </w:r>
      <w:r>
        <w:rPr>
          <w:b/>
        </w:rPr>
        <w:t>6</w:t>
      </w:r>
      <w:r w:rsidRPr="00594AAA">
        <w:rPr>
          <w:b/>
        </w:rPr>
        <w:t xml:space="preserve">: We propose </w:t>
      </w:r>
      <w:r w:rsidR="00A63009">
        <w:rPr>
          <w:b/>
        </w:rPr>
        <w:t>that</w:t>
      </w:r>
      <w:r w:rsidRPr="00594AAA">
        <w:rPr>
          <w:b/>
        </w:rPr>
        <w:t xml:space="preserve"> the responding UE is required to only receive the control transmission from the initiating UE, where the initiating UE will indicate the selected target receiver based on information obtained from previously received SCIs.</w:t>
      </w:r>
    </w:p>
    <w:p w14:paraId="780BCC30" w14:textId="15150DCB" w:rsidR="00C11C1A" w:rsidRPr="00594AAA" w:rsidRDefault="00C11C1A" w:rsidP="00483126">
      <w:pPr>
        <w:pStyle w:val="3GPPNormalText"/>
        <w:rPr>
          <w:b/>
        </w:rPr>
      </w:pPr>
      <w:r w:rsidRPr="00594AAA">
        <w:rPr>
          <w:b/>
        </w:rPr>
        <w:t xml:space="preserve">Proposal </w:t>
      </w:r>
      <w:r>
        <w:rPr>
          <w:b/>
        </w:rPr>
        <w:t>7</w:t>
      </w:r>
      <w:r w:rsidRPr="00594AAA">
        <w:rPr>
          <w:b/>
        </w:rPr>
        <w:t>:</w:t>
      </w:r>
      <w:r>
        <w:rPr>
          <w:b/>
        </w:rPr>
        <w:t xml:space="preserve"> We propose that the destination ID of the responding UE can be different to the source ID of the COT-initiating UE</w:t>
      </w:r>
      <w:r w:rsidRPr="00594AAA">
        <w:rPr>
          <w:b/>
        </w:rPr>
        <w:t>.</w:t>
      </w:r>
    </w:p>
    <w:p w14:paraId="596E4081" w14:textId="29945C35" w:rsidR="002D4DFE" w:rsidRPr="00594AAA" w:rsidRDefault="002D4DFE" w:rsidP="002D4DFE">
      <w:pPr>
        <w:pStyle w:val="3GPPNormalText"/>
        <w:rPr>
          <w:b/>
        </w:rPr>
      </w:pPr>
      <w:r w:rsidRPr="00594AAA">
        <w:rPr>
          <w:b/>
        </w:rPr>
        <w:t xml:space="preserve">Proposal </w:t>
      </w:r>
      <w:r w:rsidR="00CC10A8">
        <w:rPr>
          <w:b/>
        </w:rPr>
        <w:t>8</w:t>
      </w:r>
      <w:r w:rsidRPr="00594AAA">
        <w:rPr>
          <w:b/>
        </w:rPr>
        <w:t>: 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75AD737F" w14:textId="3BA22F73" w:rsidR="002D4DFE" w:rsidRPr="00594AAA" w:rsidRDefault="002D4DFE" w:rsidP="002D4DFE">
      <w:pPr>
        <w:pStyle w:val="3GPPNormalText"/>
        <w:rPr>
          <w:b/>
        </w:rPr>
      </w:pPr>
      <w:r w:rsidRPr="00594AAA">
        <w:rPr>
          <w:b/>
        </w:rPr>
        <w:t xml:space="preserve">Proposal </w:t>
      </w:r>
      <w:r w:rsidR="00CC10A8">
        <w:rPr>
          <w:b/>
        </w:rPr>
        <w:t>9</w:t>
      </w:r>
      <w:r w:rsidRPr="00594AAA">
        <w:rPr>
          <w:b/>
        </w:rPr>
        <w:t>: We propose to use CPE and extended transmissions on guard symbols in order to retain the COT when sharing it across time slots and within the same time slot, respectively.</w:t>
      </w:r>
    </w:p>
    <w:p w14:paraId="1A34B8CA" w14:textId="58033295" w:rsidR="002D4DFE" w:rsidRPr="00CD7591" w:rsidRDefault="002D4DFE" w:rsidP="002D4DFE">
      <w:pPr>
        <w:pStyle w:val="3GPPNormalText"/>
        <w:rPr>
          <w:b/>
        </w:rPr>
      </w:pPr>
      <w:r w:rsidRPr="00594AAA">
        <w:rPr>
          <w:b/>
        </w:rPr>
        <w:t xml:space="preserve">Proposal </w:t>
      </w:r>
      <w:r w:rsidR="00CC10A8">
        <w:rPr>
          <w:b/>
        </w:rPr>
        <w:t>10</w:t>
      </w:r>
      <w:r w:rsidRPr="00594AAA">
        <w:rPr>
          <w:b/>
        </w:rPr>
        <w:t>: We propose that the initiating UE provides COT information to the responding UE, including parameters such as the LBT type to be used, the COT duration, UE ID of the responding UE and other related parameters using the SCI.</w:t>
      </w:r>
    </w:p>
    <w:p w14:paraId="73A1D55A" w14:textId="0DB855E0" w:rsidR="002D4DFE" w:rsidRDefault="002D4DFE" w:rsidP="002D4DFE">
      <w:pPr>
        <w:pStyle w:val="3GPPNormalText"/>
        <w:rPr>
          <w:b/>
        </w:rPr>
      </w:pPr>
      <w:r>
        <w:rPr>
          <w:b/>
        </w:rPr>
        <w:t>Proposal</w:t>
      </w:r>
      <w:r w:rsidRPr="00137625">
        <w:rPr>
          <w:b/>
        </w:rPr>
        <w:t xml:space="preserve"> </w:t>
      </w:r>
      <w:r>
        <w:rPr>
          <w:b/>
        </w:rPr>
        <w:t>1</w:t>
      </w:r>
      <w:r w:rsidR="00CC10A8">
        <w:rPr>
          <w:b/>
        </w:rPr>
        <w:t>1</w:t>
      </w:r>
      <w:r w:rsidRPr="00137625">
        <w:rPr>
          <w:b/>
        </w:rPr>
        <w:t xml:space="preserve">: </w:t>
      </w:r>
      <w:r>
        <w:rPr>
          <w:b/>
        </w:rPr>
        <w:t>For</w:t>
      </w:r>
      <w:r w:rsidRPr="00137625">
        <w:rPr>
          <w:b/>
        </w:rPr>
        <w:t xml:space="preserve"> Mode 1</w:t>
      </w:r>
      <w:r>
        <w:rPr>
          <w:b/>
        </w:rPr>
        <w:t xml:space="preserve"> SL-U operations</w:t>
      </w:r>
      <w:r w:rsidRPr="00137625">
        <w:rPr>
          <w:b/>
        </w:rPr>
        <w:t xml:space="preserve">, </w:t>
      </w:r>
      <w:r>
        <w:rPr>
          <w:b/>
        </w:rPr>
        <w:t>we propose that the gNB can provide resource grants to the UE after checking for the resource availability by using reports by other Mode 1 UEs indicating the resource usage, or by performing some basic energy measurements.</w:t>
      </w:r>
    </w:p>
    <w:p w14:paraId="2282D1D6" w14:textId="73C31A62" w:rsidR="002D4DFE" w:rsidRDefault="002D4DFE" w:rsidP="002D4DFE">
      <w:pPr>
        <w:pStyle w:val="3GPPNormalText"/>
        <w:spacing w:after="0"/>
        <w:rPr>
          <w:b/>
        </w:rPr>
      </w:pPr>
      <w:r w:rsidRPr="00137625">
        <w:rPr>
          <w:b/>
        </w:rPr>
        <w:t xml:space="preserve">Proposal </w:t>
      </w:r>
      <w:r>
        <w:rPr>
          <w:b/>
        </w:rPr>
        <w:t>1</w:t>
      </w:r>
      <w:r w:rsidR="00CC10A8">
        <w:rPr>
          <w:b/>
        </w:rPr>
        <w:t>2</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we propose the following:</w:t>
      </w:r>
    </w:p>
    <w:p w14:paraId="0FB8C733" w14:textId="77777777" w:rsidR="002D4DFE" w:rsidRDefault="002D4DFE" w:rsidP="002D4DFE">
      <w:pPr>
        <w:pStyle w:val="3GPPNormalText"/>
        <w:numPr>
          <w:ilvl w:val="0"/>
          <w:numId w:val="54"/>
        </w:numPr>
        <w:spacing w:after="0"/>
        <w:rPr>
          <w:b/>
        </w:rPr>
      </w:pPr>
      <w:r w:rsidRPr="00137625">
        <w:rPr>
          <w:b/>
        </w:rPr>
        <w:t>UE</w:t>
      </w:r>
      <w:r>
        <w:rPr>
          <w:b/>
        </w:rPr>
        <w:t>s</w:t>
      </w:r>
      <w:r w:rsidRPr="00137625">
        <w:rPr>
          <w:b/>
        </w:rPr>
        <w:t xml:space="preserve"> should be capable of carrying out the channel access procedures after it has performed the sensing and resource selection procedures.</w:t>
      </w:r>
    </w:p>
    <w:p w14:paraId="3EBEBBCE" w14:textId="77777777" w:rsidR="002D4DFE" w:rsidRDefault="002D4DFE" w:rsidP="002D4DFE">
      <w:pPr>
        <w:pStyle w:val="3GPPNormalText"/>
        <w:numPr>
          <w:ilvl w:val="0"/>
          <w:numId w:val="54"/>
        </w:numPr>
        <w:spacing w:after="0"/>
        <w:rPr>
          <w:b/>
        </w:rPr>
      </w:pPr>
      <w:r>
        <w:rPr>
          <w:b/>
        </w:rPr>
        <w:t>UEs can select more resources for redundancy in the case of LBT failures.</w:t>
      </w:r>
    </w:p>
    <w:p w14:paraId="3637A43B" w14:textId="77777777" w:rsidR="002D4DFE" w:rsidRPr="00137625" w:rsidRDefault="002D4DFE" w:rsidP="002D4DFE">
      <w:pPr>
        <w:pStyle w:val="3GPPNormalText"/>
        <w:numPr>
          <w:ilvl w:val="0"/>
          <w:numId w:val="54"/>
        </w:numPr>
        <w:rPr>
          <w:b/>
        </w:rPr>
      </w:pPr>
      <w:r>
        <w:rPr>
          <w:b/>
        </w:rPr>
        <w:t>UE behavior for resource re-evaluation and pre-emption needs to be studied.</w:t>
      </w:r>
    </w:p>
    <w:p w14:paraId="0FA42F79" w14:textId="1ED821A8" w:rsidR="002D4DFE" w:rsidRDefault="002D4DFE" w:rsidP="002D4DFE">
      <w:pPr>
        <w:pStyle w:val="3GPPNormalText"/>
        <w:rPr>
          <w:b/>
        </w:rPr>
      </w:pPr>
      <w:r w:rsidRPr="00594AAA">
        <w:rPr>
          <w:b/>
        </w:rPr>
        <w:t xml:space="preserve">Proposal </w:t>
      </w:r>
      <w:r>
        <w:rPr>
          <w:b/>
        </w:rPr>
        <w:t>1</w:t>
      </w:r>
      <w:r w:rsidR="00CC10A8">
        <w:rPr>
          <w:b/>
        </w:rPr>
        <w:t>3</w:t>
      </w:r>
      <w:r w:rsidRPr="00594AAA">
        <w:rPr>
          <w:b/>
        </w:rPr>
        <w:t>: We propose to study the impact of multi-slot transmissions in SL-U, including aspects related to single TB transmissions across slots, and its effect on Mode 2 sensing and resource selection procedures.</w:t>
      </w:r>
    </w:p>
    <w:p w14:paraId="28BDE5BD" w14:textId="648FEDD7" w:rsidR="002D4DFE" w:rsidRDefault="002D4DFE" w:rsidP="002D4DFE">
      <w:pPr>
        <w:pStyle w:val="3GPPNormalText"/>
        <w:rPr>
          <w:b/>
        </w:rPr>
      </w:pPr>
      <w:r w:rsidRPr="00137625">
        <w:rPr>
          <w:b/>
        </w:rPr>
        <w:t xml:space="preserve">Proposal </w:t>
      </w:r>
      <w:r>
        <w:rPr>
          <w:b/>
        </w:rPr>
        <w:t>1</w:t>
      </w:r>
      <w:r w:rsidR="00CC10A8">
        <w:rPr>
          <w:b/>
        </w:rPr>
        <w:t>4</w:t>
      </w:r>
      <w:r w:rsidRPr="00137625">
        <w:rPr>
          <w:b/>
        </w:rPr>
        <w:t xml:space="preserve">: </w:t>
      </w:r>
      <w:r>
        <w:rPr>
          <w:b/>
        </w:rPr>
        <w:t>For</w:t>
      </w:r>
      <w:r w:rsidRPr="00137625">
        <w:rPr>
          <w:b/>
        </w:rPr>
        <w:t xml:space="preserve"> Mode 2</w:t>
      </w:r>
      <w:r>
        <w:rPr>
          <w:b/>
        </w:rPr>
        <w:t xml:space="preserve"> SL-U operations</w:t>
      </w:r>
      <w:r w:rsidRPr="00137625">
        <w:rPr>
          <w:b/>
        </w:rPr>
        <w:t xml:space="preserve">, </w:t>
      </w:r>
      <w:r>
        <w:rPr>
          <w:b/>
        </w:rPr>
        <w:t xml:space="preserve">we propose to support that L1 reports candidate multi-slot resources in </w:t>
      </w:r>
      <w:r w:rsidRPr="00217A86">
        <w:rPr>
          <w:i/>
          <w:iCs/>
        </w:rPr>
        <w:t>S</w:t>
      </w:r>
      <w:r w:rsidRPr="00217A86">
        <w:rPr>
          <w:i/>
          <w:iCs/>
          <w:vertAlign w:val="subscript"/>
        </w:rPr>
        <w:t>A</w:t>
      </w:r>
      <w:r>
        <w:rPr>
          <w:b/>
        </w:rPr>
        <w:t xml:space="preserve"> where a candidate multi-slot resource consists of a set of single-slot resources that are consecutive in time (Option A).</w:t>
      </w:r>
    </w:p>
    <w:p w14:paraId="182340A8" w14:textId="00A439B6" w:rsidR="002D4DFE" w:rsidRPr="00B40CCA" w:rsidRDefault="002D4DFE" w:rsidP="00006935">
      <w:pPr>
        <w:jc w:val="both"/>
        <w:rPr>
          <w:b/>
          <w:bCs/>
          <w:szCs w:val="22"/>
        </w:rPr>
      </w:pPr>
      <w:r w:rsidRPr="00006935">
        <w:rPr>
          <w:b/>
          <w:bCs/>
          <w:sz w:val="22"/>
          <w:szCs w:val="22"/>
        </w:rPr>
        <w:t>Proposal 1</w:t>
      </w:r>
      <w:r w:rsidR="00CC10A8">
        <w:rPr>
          <w:b/>
          <w:bCs/>
          <w:sz w:val="22"/>
          <w:szCs w:val="22"/>
        </w:rPr>
        <w:t>5</w:t>
      </w:r>
      <w:r w:rsidRPr="00006935">
        <w:rPr>
          <w:b/>
          <w:bCs/>
          <w:sz w:val="22"/>
          <w:szCs w:val="22"/>
        </w:rPr>
        <w:t>: For Mode 2 SL-U operations with a 2nd starting symbol after a slot boundary, we propose to enable RX UEs to perform AGC measurements at the 2nd starting symbol.</w:t>
      </w:r>
    </w:p>
    <w:p w14:paraId="1B741AF7" w14:textId="30A6C59D" w:rsidR="002D4DFE" w:rsidRDefault="002D4DFE" w:rsidP="00006935">
      <w:pPr>
        <w:pStyle w:val="3GPPNormalText"/>
        <w:numPr>
          <w:ilvl w:val="0"/>
          <w:numId w:val="54"/>
        </w:numPr>
        <w:rPr>
          <w:b/>
        </w:rPr>
      </w:pPr>
      <w:r>
        <w:rPr>
          <w:b/>
        </w:rPr>
        <w:t xml:space="preserve">Study how the RX UE can perform AGC measurements when a full-slot transmission is taking place in the same time slot as that sub-slot transmission. </w:t>
      </w:r>
    </w:p>
    <w:p w14:paraId="503B3678" w14:textId="37469E1C" w:rsidR="002D4DFE" w:rsidRDefault="002D4DFE" w:rsidP="002D4DFE">
      <w:pPr>
        <w:pStyle w:val="3GPPNormalText"/>
        <w:rPr>
          <w:b/>
        </w:rPr>
      </w:pPr>
      <w:r w:rsidRPr="007C3215">
        <w:rPr>
          <w:b/>
        </w:rPr>
        <w:t>Proposal 1</w:t>
      </w:r>
      <w:r w:rsidR="00CC10A8">
        <w:rPr>
          <w:b/>
        </w:rPr>
        <w:t>6</w:t>
      </w:r>
      <w:r w:rsidRPr="007C3215">
        <w:rPr>
          <w:b/>
        </w:rPr>
        <w:t>: Study the possibility of adjusting the existing sensing and resource allocation procedure in SL</w:t>
      </w:r>
      <w:r w:rsidRPr="007C3215">
        <w:rPr>
          <w:b/>
        </w:rPr>
        <w:noBreakHyphen/>
        <w:t xml:space="preserve">U for UEs to be able to decode the PSCCH in flexible time slots or </w:t>
      </w:r>
      <w:r w:rsidR="00A63009">
        <w:rPr>
          <w:b/>
        </w:rPr>
        <w:t>sub</w:t>
      </w:r>
      <w:r w:rsidRPr="007C3215">
        <w:rPr>
          <w:b/>
        </w:rPr>
        <w:t>-slot structures.</w:t>
      </w:r>
    </w:p>
    <w:p w14:paraId="0C25324B" w14:textId="77777777" w:rsidR="00221574" w:rsidRPr="00806A3D" w:rsidRDefault="00221574" w:rsidP="00487892">
      <w:pPr>
        <w:pStyle w:val="3GPPNormalText"/>
        <w:spacing w:after="0"/>
      </w:pPr>
    </w:p>
    <w:p w14:paraId="68F1FAA0" w14:textId="77777777" w:rsidR="00C05AC4" w:rsidRPr="00B41BCC" w:rsidRDefault="00C05AC4" w:rsidP="00487892">
      <w:pPr>
        <w:pStyle w:val="berschrift1"/>
        <w:tabs>
          <w:tab w:val="clear" w:pos="432"/>
        </w:tabs>
        <w:spacing w:before="120" w:after="120"/>
        <w:rPr>
          <w:snapToGrid w:val="0"/>
          <w:lang w:val="en-US"/>
        </w:rPr>
      </w:pPr>
      <w:r w:rsidRPr="00990ECA">
        <w:rPr>
          <w:lang w:val="en-US"/>
        </w:rPr>
        <w:t>References</w:t>
      </w:r>
    </w:p>
    <w:p w14:paraId="2628BDDE" w14:textId="04D92A92" w:rsidR="00C05AC4" w:rsidRPr="00654BBA" w:rsidRDefault="00010F70" w:rsidP="00487892">
      <w:pPr>
        <w:widowControl w:val="0"/>
        <w:numPr>
          <w:ilvl w:val="0"/>
          <w:numId w:val="10"/>
        </w:numPr>
        <w:spacing w:after="60"/>
        <w:ind w:left="418" w:hanging="418"/>
        <w:rPr>
          <w:rFonts w:cs="Arial"/>
        </w:rPr>
      </w:pPr>
      <w:bookmarkStart w:id="2" w:name="_Ref494465620"/>
      <w:bookmarkStart w:id="3" w:name="_Ref527624780"/>
      <w:r>
        <w:rPr>
          <w:rFonts w:cs="Arial"/>
        </w:rPr>
        <w:t>RP-2</w:t>
      </w:r>
      <w:r w:rsidR="00627D4D">
        <w:rPr>
          <w:rFonts w:cs="Arial"/>
        </w:rPr>
        <w:t>2</w:t>
      </w:r>
      <w:r w:rsidR="00606EC1">
        <w:rPr>
          <w:rFonts w:cs="Arial"/>
        </w:rPr>
        <w:t>2806</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Pr>
          <w:rFonts w:cs="Arial"/>
        </w:rPr>
        <w:t>9</w:t>
      </w:r>
      <w:r w:rsidR="00606EC1">
        <w:rPr>
          <w:rFonts w:cs="Arial"/>
        </w:rPr>
        <w:t>8</w:t>
      </w:r>
      <w:r w:rsidR="00487892">
        <w:rPr>
          <w:rFonts w:cs="Arial"/>
        </w:rPr>
        <w:t>e</w:t>
      </w:r>
      <w:r w:rsidRPr="007833B8">
        <w:rPr>
          <w:rFonts w:cs="Arial"/>
        </w:rPr>
        <w:t xml:space="preserve">, </w:t>
      </w:r>
      <w:r w:rsidR="00606EC1">
        <w:rPr>
          <w:rFonts w:cs="Arial"/>
        </w:rPr>
        <w:t>December</w:t>
      </w:r>
      <w:r w:rsidR="00606EC1"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bookmarkEnd w:id="2"/>
    <w:bookmarkEnd w:id="3"/>
    <w:p w14:paraId="5BFA45C7" w14:textId="73A3D8FE" w:rsidR="00011151" w:rsidRPr="00011151" w:rsidRDefault="00011151"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w:t>
      </w:r>
      <w:r w:rsidR="00606EC1">
        <w:rPr>
          <w:iCs/>
          <w:lang w:val="en-US"/>
        </w:rPr>
        <w:t>1</w:t>
      </w:r>
      <w:r>
        <w:rPr>
          <w:iCs/>
          <w:lang w:val="en-US"/>
        </w:rPr>
        <w:t xml:space="preserve">, </w:t>
      </w:r>
      <w:r w:rsidR="00606EC1">
        <w:rPr>
          <w:iCs/>
          <w:lang w:val="en-US"/>
        </w:rPr>
        <w:t>Toulouse, France, November</w:t>
      </w:r>
      <w:r w:rsidR="004836E5">
        <w:rPr>
          <w:iCs/>
          <w:lang w:val="en-US"/>
        </w:rPr>
        <w:t xml:space="preserve"> </w:t>
      </w:r>
      <w:r>
        <w:rPr>
          <w:iCs/>
          <w:lang w:val="en-US"/>
        </w:rPr>
        <w:t>2022.</w:t>
      </w:r>
    </w:p>
    <w:p w14:paraId="6E63A464" w14:textId="4BB052B3" w:rsidR="009B248B" w:rsidRPr="00E15360" w:rsidRDefault="009B248B" w:rsidP="00487892">
      <w:pPr>
        <w:widowControl w:val="0"/>
        <w:numPr>
          <w:ilvl w:val="0"/>
          <w:numId w:val="10"/>
        </w:numPr>
        <w:spacing w:after="60"/>
        <w:ind w:left="418" w:hanging="418"/>
        <w:jc w:val="both"/>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0A6D0FAD" w14:textId="77777777" w:rsidR="00B24214" w:rsidRPr="005B0F68" w:rsidRDefault="00B24214" w:rsidP="00487892">
      <w:pPr>
        <w:widowControl w:val="0"/>
        <w:numPr>
          <w:ilvl w:val="0"/>
          <w:numId w:val="10"/>
        </w:numPr>
        <w:spacing w:after="60"/>
        <w:ind w:left="418" w:hanging="418"/>
        <w:jc w:val="both"/>
        <w:rPr>
          <w:iCs/>
          <w:lang w:val="en-US"/>
        </w:rPr>
      </w:pPr>
      <w:r>
        <w:rPr>
          <w:iCs/>
          <w:lang w:val="en-US"/>
        </w:rPr>
        <w:t>R1-2205184, “</w:t>
      </w:r>
      <w:r w:rsidRPr="005B0F68">
        <w:rPr>
          <w:iCs/>
          <w:lang w:val="en-US"/>
        </w:rPr>
        <w:t>FL summary for AI 9.4.1.1: SL-U channel access mechanism (EOM)</w:t>
      </w:r>
      <w:r>
        <w:rPr>
          <w:iCs/>
          <w:lang w:val="en-US"/>
        </w:rPr>
        <w:t xml:space="preserve">”, Moderator (OPPO), </w:t>
      </w:r>
      <w:r>
        <w:rPr>
          <w:rFonts w:cs="Arial"/>
        </w:rPr>
        <w:t>3GPP </w:t>
      </w:r>
      <w:r>
        <w:rPr>
          <w:iCs/>
          <w:lang w:val="en-US"/>
        </w:rPr>
        <w:t>RAN1#109-e, May 2022.</w:t>
      </w:r>
    </w:p>
    <w:p w14:paraId="1B36CE62" w14:textId="142D631C" w:rsidR="00A87DF0" w:rsidRDefault="00A87DF0" w:rsidP="00487892">
      <w:pPr>
        <w:widowControl w:val="0"/>
        <w:numPr>
          <w:ilvl w:val="0"/>
          <w:numId w:val="10"/>
        </w:numPr>
        <w:spacing w:after="60"/>
        <w:ind w:left="418" w:hanging="418"/>
        <w:jc w:val="both"/>
        <w:rPr>
          <w:iCs/>
          <w:lang w:val="en-US"/>
        </w:rPr>
      </w:pPr>
      <w:r>
        <w:rPr>
          <w:rFonts w:cs="Arial"/>
        </w:rPr>
        <w:t xml:space="preserve">Chairman’s Notes, 3GPP </w:t>
      </w:r>
      <w:r>
        <w:rPr>
          <w:iCs/>
          <w:lang w:val="en-US"/>
        </w:rPr>
        <w:t>RAN1#110, August 2022.</w:t>
      </w:r>
    </w:p>
    <w:p w14:paraId="2C3FF6E0" w14:textId="651C5BF0" w:rsidR="00BF37FE" w:rsidRPr="004D6A76" w:rsidRDefault="00BF37FE" w:rsidP="00487892">
      <w:pPr>
        <w:widowControl w:val="0"/>
        <w:numPr>
          <w:ilvl w:val="0"/>
          <w:numId w:val="10"/>
        </w:numPr>
        <w:spacing w:after="60"/>
        <w:ind w:left="418" w:hanging="418"/>
        <w:jc w:val="both"/>
        <w:rPr>
          <w:iCs/>
          <w:lang w:val="en-US"/>
        </w:rPr>
      </w:pPr>
      <w:r>
        <w:rPr>
          <w:iCs/>
          <w:lang w:val="en-US"/>
        </w:rPr>
        <w:t>R1-</w:t>
      </w:r>
      <w:r w:rsidR="000F2F6F">
        <w:rPr>
          <w:iCs/>
          <w:lang w:val="en-US"/>
        </w:rPr>
        <w:t>2212686</w:t>
      </w:r>
      <w:r>
        <w:rPr>
          <w:iCs/>
          <w:lang w:val="en-US"/>
        </w:rPr>
        <w:t>, “</w:t>
      </w:r>
      <w:r w:rsidRPr="005B0F68">
        <w:rPr>
          <w:iCs/>
          <w:lang w:val="en-US"/>
        </w:rPr>
        <w:t>FL summary for AI 9.4.1.1: SL-U channel access mechanism (EOM)</w:t>
      </w:r>
      <w:r>
        <w:rPr>
          <w:iCs/>
          <w:lang w:val="en-US"/>
        </w:rPr>
        <w:t xml:space="preserve">”, Moderator (OPPO), </w:t>
      </w:r>
      <w:r>
        <w:rPr>
          <w:rFonts w:cs="Arial"/>
        </w:rPr>
        <w:t>3GPP </w:t>
      </w:r>
      <w:r>
        <w:rPr>
          <w:iCs/>
          <w:lang w:val="en-US"/>
        </w:rPr>
        <w:t>RAN1#11</w:t>
      </w:r>
      <w:r w:rsidR="000F2F6F">
        <w:rPr>
          <w:iCs/>
          <w:lang w:val="en-US"/>
        </w:rPr>
        <w:t>1</w:t>
      </w:r>
      <w:r>
        <w:rPr>
          <w:iCs/>
          <w:lang w:val="en-US"/>
        </w:rPr>
        <w:t>,</w:t>
      </w:r>
      <w:r w:rsidR="000F2F6F">
        <w:rPr>
          <w:iCs/>
          <w:lang w:val="en-US"/>
        </w:rPr>
        <w:t xml:space="preserve"> Toulouse, France, November</w:t>
      </w:r>
      <w:r>
        <w:rPr>
          <w:iCs/>
          <w:lang w:val="en-US"/>
        </w:rPr>
        <w:t xml:space="preserve"> 2022.</w:t>
      </w:r>
    </w:p>
    <w:p w14:paraId="6BBDA001" w14:textId="19603751" w:rsidR="00B24214" w:rsidRPr="00B539D6" w:rsidRDefault="00B24214" w:rsidP="00487892">
      <w:pPr>
        <w:widowControl w:val="0"/>
        <w:numPr>
          <w:ilvl w:val="0"/>
          <w:numId w:val="10"/>
        </w:numPr>
        <w:spacing w:after="60"/>
        <w:ind w:left="418" w:hanging="418"/>
        <w:jc w:val="both"/>
        <w:rPr>
          <w:iCs/>
          <w:lang w:val="en-US"/>
        </w:rPr>
      </w:pPr>
      <w:r>
        <w:rPr>
          <w:rFonts w:cs="Arial"/>
        </w:rPr>
        <w:lastRenderedPageBreak/>
        <w:t xml:space="preserve">Chairman’s Notes, 3GPP </w:t>
      </w:r>
      <w:r>
        <w:rPr>
          <w:iCs/>
          <w:lang w:val="en-US"/>
        </w:rPr>
        <w:t>RAN1#109-e, May 2022.</w:t>
      </w:r>
    </w:p>
    <w:p w14:paraId="08D7399D" w14:textId="151189F4" w:rsidR="0032274A" w:rsidRDefault="0032274A" w:rsidP="00487892">
      <w:pPr>
        <w:widowControl w:val="0"/>
        <w:numPr>
          <w:ilvl w:val="0"/>
          <w:numId w:val="10"/>
        </w:numPr>
        <w:spacing w:after="60"/>
        <w:ind w:left="418" w:hanging="418"/>
        <w:jc w:val="both"/>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8A3582" w:rsidRPr="00E15360">
        <w:rPr>
          <w:iCs/>
          <w:lang w:val="en-US"/>
        </w:rPr>
        <w:t>v1</w:t>
      </w:r>
      <w:r w:rsidR="008A3582">
        <w:rPr>
          <w:iCs/>
          <w:lang w:val="en-US"/>
        </w:rPr>
        <w:t>7</w:t>
      </w:r>
      <w:r w:rsidRPr="00E15360">
        <w:rPr>
          <w:iCs/>
          <w:lang w:val="en-US"/>
        </w:rPr>
        <w:t>.</w:t>
      </w:r>
      <w:r w:rsidR="008A3582">
        <w:rPr>
          <w:iCs/>
          <w:lang w:val="en-US"/>
        </w:rPr>
        <w:t>2</w:t>
      </w:r>
      <w:r w:rsidRPr="00E15360">
        <w:rPr>
          <w:iCs/>
          <w:lang w:val="en-US"/>
        </w:rPr>
        <w:t>.0, “</w:t>
      </w:r>
      <w:r w:rsidRPr="002572B7">
        <w:rPr>
          <w:iCs/>
          <w:lang w:val="en-US"/>
        </w:rPr>
        <w:t xml:space="preserve">Physical layer procedures for </w:t>
      </w:r>
      <w:r>
        <w:rPr>
          <w:iCs/>
          <w:lang w:val="en-US"/>
        </w:rPr>
        <w:t xml:space="preserve">data </w:t>
      </w:r>
      <w:r w:rsidRPr="002572B7">
        <w:rPr>
          <w:iCs/>
          <w:lang w:val="en-US"/>
        </w:rPr>
        <w:t xml:space="preserve">(Release </w:t>
      </w:r>
      <w:r w:rsidR="008A3582" w:rsidRPr="002572B7">
        <w:rPr>
          <w:iCs/>
          <w:lang w:val="en-US"/>
        </w:rPr>
        <w:t>1</w:t>
      </w:r>
      <w:r w:rsidR="008A3582">
        <w:rPr>
          <w:iCs/>
          <w:lang w:val="en-US"/>
        </w:rPr>
        <w:t>7</w:t>
      </w:r>
      <w:r w:rsidRPr="002572B7">
        <w:rPr>
          <w:iCs/>
          <w:lang w:val="en-US"/>
        </w:rPr>
        <w:t xml:space="preserve">)”, </w:t>
      </w:r>
      <w:r w:rsidR="008A3582">
        <w:rPr>
          <w:iCs/>
          <w:lang w:val="en-US"/>
        </w:rPr>
        <w:t>June</w:t>
      </w:r>
      <w:r w:rsidR="008A3582" w:rsidRPr="002572B7">
        <w:rPr>
          <w:iCs/>
          <w:lang w:val="en-US"/>
        </w:rPr>
        <w:t xml:space="preserve"> </w:t>
      </w:r>
      <w:r w:rsidRPr="002572B7">
        <w:rPr>
          <w:iCs/>
          <w:lang w:val="en-US"/>
        </w:rPr>
        <w:t>202</w:t>
      </w:r>
      <w:r w:rsidR="008A3582">
        <w:rPr>
          <w:iCs/>
          <w:lang w:val="en-US"/>
        </w:rPr>
        <w:t>2</w:t>
      </w:r>
      <w:r w:rsidRPr="00E15360">
        <w:rPr>
          <w:iCs/>
          <w:lang w:val="en-US"/>
        </w:rPr>
        <w:t>.</w:t>
      </w:r>
    </w:p>
    <w:p w14:paraId="37895394" w14:textId="61227E0F" w:rsidR="005C2EB4" w:rsidRPr="005C2EB4" w:rsidRDefault="0092778E" w:rsidP="00487892">
      <w:pPr>
        <w:widowControl w:val="0"/>
        <w:numPr>
          <w:ilvl w:val="0"/>
          <w:numId w:val="10"/>
        </w:numPr>
        <w:spacing w:after="60"/>
        <w:ind w:left="418" w:hanging="418"/>
        <w:jc w:val="both"/>
        <w:rPr>
          <w:iCs/>
          <w:lang w:val="en-US"/>
        </w:rPr>
      </w:pPr>
      <w:r w:rsidRPr="0092778E">
        <w:rPr>
          <w:iCs/>
          <w:lang w:val="en-US"/>
        </w:rPr>
        <w:t>R1-2301190</w:t>
      </w:r>
      <w:r w:rsidR="005C2EB4">
        <w:rPr>
          <w:iCs/>
          <w:lang w:val="en-US"/>
        </w:rPr>
        <w:t>, “</w:t>
      </w:r>
      <w:r w:rsidR="005C2EB4" w:rsidRPr="003178C0">
        <w:rPr>
          <w:iCs/>
          <w:lang w:val="en-US"/>
        </w:rPr>
        <w:t xml:space="preserve">NR Sidelink Unlicensed </w:t>
      </w:r>
      <w:r w:rsidR="005C2EB4" w:rsidRPr="00BA555A">
        <w:rPr>
          <w:iCs/>
          <w:lang w:val="en-US"/>
        </w:rPr>
        <w:t>Physical Channel Design</w:t>
      </w:r>
      <w:r w:rsidR="005C2EB4">
        <w:rPr>
          <w:iCs/>
          <w:lang w:val="en-US"/>
        </w:rPr>
        <w:t xml:space="preserve">”, </w:t>
      </w:r>
      <w:r w:rsidR="005C2EB4" w:rsidRPr="003178C0">
        <w:rPr>
          <w:iCs/>
          <w:lang w:val="en-US"/>
        </w:rPr>
        <w:t>Fraunhofer HHI, Fraunhofer IIS</w:t>
      </w:r>
      <w:r w:rsidR="005C2EB4">
        <w:rPr>
          <w:iCs/>
          <w:lang w:val="en-US"/>
        </w:rPr>
        <w:t xml:space="preserve">, </w:t>
      </w:r>
      <w:r w:rsidR="005C2EB4">
        <w:rPr>
          <w:rFonts w:cs="Arial"/>
        </w:rPr>
        <w:t xml:space="preserve">3GPP </w:t>
      </w:r>
      <w:r w:rsidR="005C2EB4">
        <w:rPr>
          <w:iCs/>
          <w:lang w:val="en-US"/>
        </w:rPr>
        <w:t>RAN1#1</w:t>
      </w:r>
      <w:r w:rsidR="00487892">
        <w:rPr>
          <w:iCs/>
          <w:lang w:val="en-US"/>
        </w:rPr>
        <w:t>1</w:t>
      </w:r>
      <w:r>
        <w:rPr>
          <w:iCs/>
          <w:lang w:val="en-US"/>
        </w:rPr>
        <w:t>2</w:t>
      </w:r>
      <w:r w:rsidR="005C2EB4">
        <w:rPr>
          <w:iCs/>
          <w:lang w:val="en-US"/>
        </w:rPr>
        <w:t xml:space="preserve">, </w:t>
      </w:r>
      <w:r>
        <w:rPr>
          <w:iCs/>
          <w:lang w:val="en-US"/>
        </w:rPr>
        <w:t>Athens, Greece, Feb. 2023</w:t>
      </w:r>
      <w:r w:rsidR="005C2EB4">
        <w:rPr>
          <w:iCs/>
          <w:lang w:val="en-US"/>
        </w:rPr>
        <w:t>.</w:t>
      </w:r>
    </w:p>
    <w:sectPr w:rsidR="005C2EB4" w:rsidRPr="005C2EB4"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C49E6" w14:textId="77777777" w:rsidR="00812F23" w:rsidRDefault="00812F23">
      <w:r>
        <w:separator/>
      </w:r>
    </w:p>
  </w:endnote>
  <w:endnote w:type="continuationSeparator" w:id="0">
    <w:p w14:paraId="7E8CC72A" w14:textId="77777777" w:rsidR="00812F23" w:rsidRDefault="00812F23">
      <w:r>
        <w:continuationSeparator/>
      </w:r>
    </w:p>
  </w:endnote>
  <w:endnote w:type="continuationNotice" w:id="1">
    <w:p w14:paraId="1356F760" w14:textId="77777777" w:rsidR="00812F23" w:rsidRDefault="00812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B40CE7" w:rsidRDefault="00B40C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B40CE7" w:rsidRDefault="00B40C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012E6CC" w:rsidR="00B40CE7" w:rsidRPr="00270202" w:rsidRDefault="00B40C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6A76">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6A76">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2E58" w14:textId="77777777" w:rsidR="00812F23" w:rsidRDefault="00812F23">
      <w:r>
        <w:separator/>
      </w:r>
    </w:p>
  </w:footnote>
  <w:footnote w:type="continuationSeparator" w:id="0">
    <w:p w14:paraId="75C192E7" w14:textId="77777777" w:rsidR="00812F23" w:rsidRDefault="00812F23">
      <w:r>
        <w:continuationSeparator/>
      </w:r>
    </w:p>
  </w:footnote>
  <w:footnote w:type="continuationNotice" w:id="1">
    <w:p w14:paraId="54EB8939" w14:textId="77777777" w:rsidR="00812F23" w:rsidRDefault="00812F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B40CE7" w:rsidRDefault="00B40C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02F9" w14:textId="77777777" w:rsidR="00B40CE7" w:rsidRDefault="00B40C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5"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360" w:hanging="360"/>
      </w:pPr>
      <w:rPr>
        <w:rFonts w:ascii="Symbol" w:eastAsia="Batang" w:hAnsi="Symbol"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804482"/>
    <w:multiLevelType w:val="multilevel"/>
    <w:tmpl w:val="FF54D5DC"/>
    <w:lvl w:ilvl="0">
      <w:start w:val="1"/>
      <w:numFmt w:val="bullet"/>
      <w:lvlText w:val=""/>
      <w:lvlJc w:val="left"/>
      <w:pPr>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1CB4A74"/>
    <w:multiLevelType w:val="hybridMultilevel"/>
    <w:tmpl w:val="0750D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4"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3"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35525105">
    <w:abstractNumId w:val="22"/>
  </w:num>
  <w:num w:numId="2" w16cid:durableId="19051443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1153885">
    <w:abstractNumId w:val="2"/>
  </w:num>
  <w:num w:numId="4" w16cid:durableId="1945110237">
    <w:abstractNumId w:val="24"/>
  </w:num>
  <w:num w:numId="5" w16cid:durableId="10755185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2584514">
    <w:abstractNumId w:val="46"/>
  </w:num>
  <w:num w:numId="7" w16cid:durableId="1587685744">
    <w:abstractNumId w:val="32"/>
  </w:num>
  <w:num w:numId="8" w16cid:durableId="378863655">
    <w:abstractNumId w:val="25"/>
  </w:num>
  <w:num w:numId="9" w16cid:durableId="1249190659">
    <w:abstractNumId w:val="17"/>
  </w:num>
  <w:num w:numId="10" w16cid:durableId="1106576290">
    <w:abstractNumId w:val="13"/>
  </w:num>
  <w:num w:numId="11" w16cid:durableId="409156366">
    <w:abstractNumId w:val="41"/>
  </w:num>
  <w:num w:numId="12" w16cid:durableId="610625235">
    <w:abstractNumId w:val="45"/>
  </w:num>
  <w:num w:numId="13" w16cid:durableId="1478037754">
    <w:abstractNumId w:val="4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142825">
    <w:abstractNumId w:val="42"/>
  </w:num>
  <w:num w:numId="15" w16cid:durableId="1788769244">
    <w:abstractNumId w:val="43"/>
  </w:num>
  <w:num w:numId="16" w16cid:durableId="451948668">
    <w:abstractNumId w:val="29"/>
  </w:num>
  <w:num w:numId="17" w16cid:durableId="1551847566">
    <w:abstractNumId w:val="27"/>
  </w:num>
  <w:num w:numId="18" w16cid:durableId="297684644">
    <w:abstractNumId w:val="19"/>
  </w:num>
  <w:num w:numId="19" w16cid:durableId="905722028">
    <w:abstractNumId w:val="50"/>
  </w:num>
  <w:num w:numId="20" w16cid:durableId="2140877562">
    <w:abstractNumId w:val="5"/>
  </w:num>
  <w:num w:numId="21" w16cid:durableId="1450851961">
    <w:abstractNumId w:val="36"/>
  </w:num>
  <w:num w:numId="22" w16cid:durableId="1204251805">
    <w:abstractNumId w:val="40"/>
  </w:num>
  <w:num w:numId="23" w16cid:durableId="1851410426">
    <w:abstractNumId w:val="44"/>
  </w:num>
  <w:num w:numId="24" w16cid:durableId="1152452441">
    <w:abstractNumId w:val="26"/>
  </w:num>
  <w:num w:numId="25" w16cid:durableId="633829283">
    <w:abstractNumId w:val="2"/>
  </w:num>
  <w:num w:numId="26" w16cid:durableId="336881441">
    <w:abstractNumId w:val="2"/>
  </w:num>
  <w:num w:numId="27" w16cid:durableId="1169179578">
    <w:abstractNumId w:val="16"/>
  </w:num>
  <w:num w:numId="28" w16cid:durableId="677777834">
    <w:abstractNumId w:val="15"/>
  </w:num>
  <w:num w:numId="29" w16cid:durableId="1849825262">
    <w:abstractNumId w:val="35"/>
  </w:num>
  <w:num w:numId="30" w16cid:durableId="220333319">
    <w:abstractNumId w:val="54"/>
  </w:num>
  <w:num w:numId="31" w16cid:durableId="70734471">
    <w:abstractNumId w:val="2"/>
  </w:num>
  <w:num w:numId="32" w16cid:durableId="799498715">
    <w:abstractNumId w:val="2"/>
  </w:num>
  <w:num w:numId="33" w16cid:durableId="216355041">
    <w:abstractNumId w:val="14"/>
  </w:num>
  <w:num w:numId="34" w16cid:durableId="1527133940">
    <w:abstractNumId w:val="53"/>
  </w:num>
  <w:num w:numId="35" w16cid:durableId="1967196119">
    <w:abstractNumId w:val="7"/>
  </w:num>
  <w:num w:numId="36" w16cid:durableId="1205172926">
    <w:abstractNumId w:val="23"/>
  </w:num>
  <w:num w:numId="37" w16cid:durableId="1143886014">
    <w:abstractNumId w:val="52"/>
  </w:num>
  <w:num w:numId="38" w16cid:durableId="22171961">
    <w:abstractNumId w:val="11"/>
  </w:num>
  <w:num w:numId="39" w16cid:durableId="1177843828">
    <w:abstractNumId w:val="54"/>
  </w:num>
  <w:num w:numId="40" w16cid:durableId="1265193558">
    <w:abstractNumId w:val="54"/>
  </w:num>
  <w:num w:numId="41" w16cid:durableId="205796441">
    <w:abstractNumId w:val="18"/>
  </w:num>
  <w:num w:numId="42" w16cid:durableId="1595673105">
    <w:abstractNumId w:val="55"/>
  </w:num>
  <w:num w:numId="43" w16cid:durableId="470094798">
    <w:abstractNumId w:val="34"/>
  </w:num>
  <w:num w:numId="44" w16cid:durableId="1702172203">
    <w:abstractNumId w:val="38"/>
  </w:num>
  <w:num w:numId="45" w16cid:durableId="1161194017">
    <w:abstractNumId w:val="20"/>
  </w:num>
  <w:num w:numId="46" w16cid:durableId="1578590456">
    <w:abstractNumId w:val="48"/>
  </w:num>
  <w:num w:numId="47" w16cid:durableId="1799107460">
    <w:abstractNumId w:val="31"/>
  </w:num>
  <w:num w:numId="48" w16cid:durableId="236594443">
    <w:abstractNumId w:val="21"/>
  </w:num>
  <w:num w:numId="49" w16cid:durableId="2106537334">
    <w:abstractNumId w:val="51"/>
  </w:num>
  <w:num w:numId="50" w16cid:durableId="843514618">
    <w:abstractNumId w:val="28"/>
  </w:num>
  <w:num w:numId="51" w16cid:durableId="306132369">
    <w:abstractNumId w:val="49"/>
  </w:num>
  <w:num w:numId="52" w16cid:durableId="1903367885">
    <w:abstractNumId w:val="3"/>
  </w:num>
  <w:num w:numId="53" w16cid:durableId="1316178671">
    <w:abstractNumId w:val="33"/>
  </w:num>
  <w:num w:numId="54" w16cid:durableId="905802056">
    <w:abstractNumId w:val="39"/>
  </w:num>
  <w:num w:numId="55" w16cid:durableId="1079716663">
    <w:abstractNumId w:val="30"/>
  </w:num>
  <w:num w:numId="56" w16cid:durableId="1384401874">
    <w:abstractNumId w:val="2"/>
  </w:num>
  <w:num w:numId="57" w16cid:durableId="1180704881">
    <w:abstractNumId w:val="2"/>
  </w:num>
  <w:num w:numId="58" w16cid:durableId="1239290930">
    <w:abstractNumId w:val="2"/>
  </w:num>
  <w:num w:numId="59" w16cid:durableId="2018073053">
    <w:abstractNumId w:val="47"/>
  </w:num>
  <w:num w:numId="60" w16cid:durableId="2055083246">
    <w:abstractNumId w:val="12"/>
  </w:num>
  <w:num w:numId="61" w16cid:durableId="1981837216">
    <w:abstractNumId w:val="1"/>
  </w:num>
  <w:num w:numId="62" w16cid:durableId="1647053111">
    <w:abstractNumId w:val="4"/>
  </w:num>
  <w:num w:numId="63" w16cid:durableId="889028256">
    <w:abstractNumId w:val="8"/>
  </w:num>
  <w:num w:numId="64" w16cid:durableId="1911577879">
    <w:abstractNumId w:val="37"/>
  </w:num>
  <w:num w:numId="65" w16cid:durableId="1523780156">
    <w:abstractNumId w:val="6"/>
  </w:num>
  <w:num w:numId="66" w16cid:durableId="1255817372">
    <w:abstractNumId w:val="10"/>
  </w:num>
  <w:num w:numId="67" w16cid:durableId="1221791678">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43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53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C76"/>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100"/>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2F6F"/>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C76"/>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AD"/>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8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4A"/>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883"/>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D0F"/>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CDC"/>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AF7"/>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4865"/>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14B"/>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85C"/>
    <w:rsid w:val="00361F88"/>
    <w:rsid w:val="0036262C"/>
    <w:rsid w:val="003626C4"/>
    <w:rsid w:val="00362835"/>
    <w:rsid w:val="003628B2"/>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24"/>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6F3"/>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126"/>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6EC1"/>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0F00"/>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476"/>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B3"/>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CCB"/>
    <w:rsid w:val="00811EF6"/>
    <w:rsid w:val="008123D5"/>
    <w:rsid w:val="008124FE"/>
    <w:rsid w:val="00812606"/>
    <w:rsid w:val="008127B0"/>
    <w:rsid w:val="00812D40"/>
    <w:rsid w:val="00812F23"/>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58"/>
    <w:rsid w:val="00883F8F"/>
    <w:rsid w:val="00884003"/>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63D"/>
    <w:rsid w:val="00895A0C"/>
    <w:rsid w:val="00895F3A"/>
    <w:rsid w:val="008964EE"/>
    <w:rsid w:val="008965AD"/>
    <w:rsid w:val="0089695D"/>
    <w:rsid w:val="00896A6F"/>
    <w:rsid w:val="00896C4D"/>
    <w:rsid w:val="00896CA4"/>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8E"/>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67F"/>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4E0"/>
    <w:rsid w:val="009548C3"/>
    <w:rsid w:val="0095506D"/>
    <w:rsid w:val="00955406"/>
    <w:rsid w:val="009555A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C7"/>
    <w:rsid w:val="009A10D9"/>
    <w:rsid w:val="009A1487"/>
    <w:rsid w:val="009A1501"/>
    <w:rsid w:val="009A1723"/>
    <w:rsid w:val="009A175B"/>
    <w:rsid w:val="009A1E77"/>
    <w:rsid w:val="009A20F1"/>
    <w:rsid w:val="009A2180"/>
    <w:rsid w:val="009A2366"/>
    <w:rsid w:val="009A246A"/>
    <w:rsid w:val="009A2B0F"/>
    <w:rsid w:val="009A2BDF"/>
    <w:rsid w:val="009A3183"/>
    <w:rsid w:val="009A31B2"/>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AD"/>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0C"/>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438"/>
    <w:rsid w:val="00A61828"/>
    <w:rsid w:val="00A619F9"/>
    <w:rsid w:val="00A61B5C"/>
    <w:rsid w:val="00A61B79"/>
    <w:rsid w:val="00A61BD9"/>
    <w:rsid w:val="00A61DC0"/>
    <w:rsid w:val="00A61E6D"/>
    <w:rsid w:val="00A620AA"/>
    <w:rsid w:val="00A62690"/>
    <w:rsid w:val="00A6280B"/>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7C4"/>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CC4"/>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14"/>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0A4"/>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682"/>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1A"/>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0A3"/>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6D8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0A8"/>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971"/>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21"/>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599"/>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A20"/>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799"/>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6C88"/>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5D6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17F"/>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236"/>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850"/>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F7"/>
    <w:rsid w:val="00E63136"/>
    <w:rsid w:val="00E631EB"/>
    <w:rsid w:val="00E63434"/>
    <w:rsid w:val="00E63E6F"/>
    <w:rsid w:val="00E6412A"/>
    <w:rsid w:val="00E64286"/>
    <w:rsid w:val="00E644C3"/>
    <w:rsid w:val="00E64763"/>
    <w:rsid w:val="00E64A2E"/>
    <w:rsid w:val="00E64D86"/>
    <w:rsid w:val="00E64E0C"/>
    <w:rsid w:val="00E654C9"/>
    <w:rsid w:val="00E65E6B"/>
    <w:rsid w:val="00E66244"/>
    <w:rsid w:val="00E6640D"/>
    <w:rsid w:val="00E66781"/>
    <w:rsid w:val="00E6682F"/>
    <w:rsid w:val="00E6691F"/>
    <w:rsid w:val="00E67387"/>
    <w:rsid w:val="00E67C8B"/>
    <w:rsid w:val="00E7020E"/>
    <w:rsid w:val="00E702A2"/>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6E"/>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4FD0"/>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3BD"/>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DCF"/>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A5D"/>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F7B"/>
    <w:rsid w:val="00FF2077"/>
    <w:rsid w:val="00FF2260"/>
    <w:rsid w:val="00FF2926"/>
    <w:rsid w:val="00FF2A88"/>
    <w:rsid w:val="00FF2B35"/>
    <w:rsid w:val="00FF310E"/>
    <w:rsid w:val="00FF32D4"/>
    <w:rsid w:val="00FF3332"/>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B0F68"/>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spacing w:before="100" w:beforeAutospacing="1" w:after="100" w:afterAutospacing="1"/>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jc w:val="both"/>
    </w:pPr>
  </w:style>
  <w:style w:type="paragraph" w:styleId="Endnotentext">
    <w:name w:val="endnote text"/>
    <w:basedOn w:val="Standard"/>
    <w:link w:val="EndnotentextZchn"/>
    <w:semiHidden/>
    <w:unhideWhenUsed/>
    <w:rsid w:val="00782319"/>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BC34CB2-8C5D-473F-B407-3E3B999E8A23}">
  <ds:schemaRefs>
    <ds:schemaRef ds:uri="http://schemas.openxmlformats.org/officeDocument/2006/bibliography"/>
  </ds:schemaRefs>
</ds:datastoreItem>
</file>

<file path=customXml/itemProps3.xml><?xml version="1.0" encoding="utf-8"?>
<ds:datastoreItem xmlns:ds="http://schemas.openxmlformats.org/officeDocument/2006/customXml" ds:itemID="{64F855E2-D5D6-439F-BD2D-205A02629201}">
  <ds:schemaRefs>
    <ds:schemaRef ds:uri="http://schemas.openxmlformats.org/officeDocument/2006/bibliography"/>
  </ds:schemaRefs>
</ds:datastoreItem>
</file>

<file path=customXml/itemProps4.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13</Pages>
  <Words>6579</Words>
  <Characters>35332</Characters>
  <Application>Microsoft Office Word</Application>
  <DocSecurity>0</DocSecurity>
  <Lines>588</Lines>
  <Paragraphs>303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41608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20</cp:revision>
  <cp:lastPrinted>2022-01-05T12:49:00Z</cp:lastPrinted>
  <dcterms:created xsi:type="dcterms:W3CDTF">2023-02-15T21:50:00Z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