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812471903"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812471904"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812471905"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812471906"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812471907"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812471908"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812471909"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812471910"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812471911"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812471912"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812471913"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812471914"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812471915"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812471916"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812471917"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812471918"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812471919"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812471920"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812471921"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812471922"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812471923"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812471924"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812471925"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812471926"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812471927"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812471928"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812471929"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812471930"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812471931"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812471932"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812471933"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2C00B6">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812471934"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812471935"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812471936"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812471937"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812471938"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812471939"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812471940"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812471941"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812471942"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812471943"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812471944"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812471945"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812471946"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812471947"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812471948"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812471949"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812471950"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812471951"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812471952"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812471953"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75pt;height:19.5pt" o:ole="">
            <v:imagedata r:id="rId110" o:title=""/>
          </v:shape>
          <o:OLEObject Type="Embed" ProgID="Equation.DSMT4" ShapeID="_x0000_i1077" DrawAspect="Content" ObjectID="_1812471954"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812471955"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812471956"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812471957"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812471958"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812471959"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812471960"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812471961"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812471962"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812471963" r:id="rId127"/>
        </w:object>
      </w:r>
      <w:r w:rsidRPr="00730023">
        <w:t xml:space="preserve">sorted HARQ process IDs and </w:t>
      </w:r>
      <w:r w:rsidRPr="00730023">
        <w:rPr>
          <w:position w:val="-40"/>
        </w:rPr>
        <w:object w:dxaOrig="1620" w:dyaOrig="900" w14:anchorId="159CB280">
          <v:shape id="_x0000_i1087" type="#_x0000_t75" style="width:81.75pt;height:45.75pt" o:ole="">
            <v:imagedata r:id="rId128" o:title=""/>
          </v:shape>
          <o:OLEObject Type="Embed" ProgID="Equation.3" ShapeID="_x0000_i1087" DrawAspect="Content" ObjectID="_1812471964"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812471965"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812471966"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812471967"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812471968"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812471969"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812471970"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812471971"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812471972"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812471973"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812471974"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812471975"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812471976"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812471977"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812471978"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812471979"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812471980"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812471981"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812471982"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812471983"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812471984"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812471985"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812471986"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812471987"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812471988"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812471989"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812471990"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812471991"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812471992"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812471993"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812471994"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812471995"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812471996"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812471997"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812471998"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812471999"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812472000"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812472001"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812472002"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2C00B6"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812472003" r:id="rId190"/>
        </w:object>
      </w:r>
      <w:r w:rsidRPr="00730023">
        <w:t xml:space="preserve"> in the current cell and the target cell of less than </w:t>
      </w:r>
      <w:r w:rsidRPr="00730023">
        <w:rPr>
          <w:position w:val="-10"/>
        </w:rPr>
        <w:object w:dxaOrig="900" w:dyaOrig="300" w14:anchorId="39B63463">
          <v:shape id="_x0000_i1127" type="#_x0000_t75" style="width:45.75pt;height:15pt" o:ole="">
            <v:imagedata r:id="rId191" o:title=""/>
          </v:shape>
          <o:OLEObject Type="Embed" ProgID="Equation.3" ShapeID="_x0000_i1127" DrawAspect="Content" ObjectID="_1812472004"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812472005"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812472006"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812472007"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812472008"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812472009"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812472010"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812472011"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812472012"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812472013"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812472014"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812472015"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812472016"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812472017"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812472018"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75pt;height:18.75pt" o:ole="">
            <v:imagedata r:id="rId223" o:title=""/>
          </v:shape>
          <o:OLEObject Type="Embed" ProgID="Equation.3" ShapeID="_x0000_i1142" DrawAspect="Content" ObjectID="_1812472019"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812472020"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812472021"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812472022"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812472023"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812472024"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812472025"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812472026"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812472027"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812472028"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812472029"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812472030"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812472031"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812472032"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812472033"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812472034"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812472035"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812472036"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812472037"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812472038"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812472039"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812472040"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812472041"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812472042"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812472043"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812472044"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812472045"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812472046"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812472047"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812472048"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812472049"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812472050"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812472051"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812472052"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812472053"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812472054"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812472055"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812472056"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812472057"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25pt;height:15.75pt" o:ole="">
            <v:imagedata r:id="rId305" o:title=""/>
          </v:shape>
          <o:OLEObject Type="Embed" ProgID="Equation.3" ShapeID="_x0000_i1181" DrawAspect="Content" ObjectID="_1812472058"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812472059"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25pt;height:18.75pt" o:ole="">
            <v:imagedata r:id="rId309" o:title=""/>
          </v:shape>
          <o:OLEObject Type="Embed" ProgID="Equation.3" ShapeID="_x0000_i1183" DrawAspect="Content" ObjectID="_1812472060"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812472061"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812472062"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812472063"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812472064"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812472065"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812472066"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812472067"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812472068"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812472069"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812472070"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812472071"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812472072"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812472073"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812472074"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812472075"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812472076"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812472077"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812472078"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812472079"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812472080"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812472081"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812472082"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812472083"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812472084"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812472085"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812472086"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25pt;height:14.25pt" o:ole="">
                  <v:imagedata r:id="rId357" o:title=""/>
                </v:shape>
                <o:OLEObject Type="Embed" ProgID="Equation.DSMT4" ShapeID="_x0000_i1210" DrawAspect="Content" ObjectID="_1812472087"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812472088"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812472089"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812472090"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812472091"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812472092"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812472093"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812472094"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812472095"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812472096"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812472097"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812472098"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812472099"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812472100"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812472101"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812472102"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812472103"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812472104"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812472105"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812472106"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812472107"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812472108"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812472109"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812472110"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812472111"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812472112"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812472113"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812472114"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812472115"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812472116"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812472117"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812472118"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812472119"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812472120"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812472121"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812472122"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812472123"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812472124"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812472125"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812472126"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812472127"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812472128"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812472129"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812472130"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812472131"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812472132"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812472133"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812472134"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75pt;height:19.5pt" o:ole="">
            <v:imagedata r:id="rId516" o:title=""/>
          </v:shape>
          <o:OLEObject Type="Embed" ProgID="Equation.3" ShapeID="_x0000_i1258" DrawAspect="Content" ObjectID="_1812472135"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812472136"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812472137"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812472138"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812472139"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812472140"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812472141"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812472142"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812472143"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812472144"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812472145"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812472146"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812472147"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812472148"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812472149"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812472150"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812472151"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812472152"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812472153"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812472154"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812472155"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812472156"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812472157"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812472158"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812472159"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812472160"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812472161"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812472162"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812472163"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812472164"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812472165"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812472166"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812472167"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812472168"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812472169"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812472170"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812472171"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812472172"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812472173"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812472174"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812472175"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812472176"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812472177"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812472178"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812472179"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812472180"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812472181"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812472182"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812472183"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812472184"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812472185"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812472186"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812472187"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812472188"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812472189"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812472190"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812472191"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812472192"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812472193"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812472194"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812472195"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812472196"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812472197"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812472198"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812472199"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812472200"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812472201"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812472202"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812472203"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812472204"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812472205"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812472206"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812472207"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812472208"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812472209"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812472210"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812472211"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812472212"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812472213"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812472214"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812472215"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812472216"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812472217"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812472218"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812472219"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812472220"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812472221"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812472222"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812472223"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812472224"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812472225"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812472226"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812472227"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812472228"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812472229"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812472230"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812472231"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812472232"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812472233"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812472234"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812472235"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812472236"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812472237"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812472238"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812472239"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812472240"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812472241"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812472242"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812472243"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812472244"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812472245"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812472246"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812472247"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812472248"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812472249"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812472250"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812472251"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812472252"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812472253"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812472254"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812472255"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812472256"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812472257"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812472258"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812472259"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812472260"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812472261"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812472262"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812472263"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812472264"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812472265"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812472266"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812472267"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812472268"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812472269"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812472270"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812472271"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812472272"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812472273"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812472274"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812472275"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812472276"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812472277"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812472278"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812472279"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812472280"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812472281"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812472282"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812472283"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812472284"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812472285"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812472286"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812472287"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812472288"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812472289"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812472290"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812472291"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812472292"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812472293"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812472294"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812472295"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812472296"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812472297"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812472298"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812472299" r:id="rId926"/>
        </w:object>
      </w:r>
      <w:r w:rsidR="00C1336F" w:rsidRPr="00730023">
        <w:t xml:space="preserve"> and repetition level </w:t>
      </w:r>
      <w:r w:rsidR="00C1336F" w:rsidRPr="00730023">
        <w:rPr>
          <w:position w:val="-10"/>
        </w:rPr>
        <w:object w:dxaOrig="2880" w:dyaOrig="340" w14:anchorId="637563CE">
          <v:shape id="_x0000_i1423" type="#_x0000_t75" style="width:135.75pt;height:14.25pt" o:ole="">
            <v:imagedata r:id="rId927" o:title=""/>
          </v:shape>
          <o:OLEObject Type="Embed" ProgID="Equation.3" ShapeID="_x0000_i1423" DrawAspect="Content" ObjectID="_1812472300"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812472301"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812472302"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812472303"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812472304"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812472305"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812472306"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812472307"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812472308"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812472309"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812472310"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812472311"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812472312"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812472313"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812472314"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812472315"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812472316"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812472317"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812472318"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812472319"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812472320"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812472321"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812472322"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812472323"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812472324"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812472325"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812472326"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812472327"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812472328"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812472329"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812472330"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812472331"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812472332"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812472333"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812472334"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812472335"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812472336"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812472337"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812472338"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812472339"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812472340"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812472341"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812472342"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812472343"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812472344"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812472345"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812472346"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812472347"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812472348"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812472349"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812472350"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812472351"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812472352"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812472353"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812472354"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812472355"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812472356"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812472357"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812472358"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812472359"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812472360"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812472361"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812472362"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812472363"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812472364"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812472365"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812472366"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812472367"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812472368"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812472369"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812472370"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812472371"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812472372"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812472373"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812472374"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812472375"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812472376"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812472377"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812472378"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812472379"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812472380"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812472381"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812472382"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812472383"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812472384"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812472385"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812472386"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812472387"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812472388"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812472389"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812472390"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812472391"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812472392"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812472393"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812472394"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812472395"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812472396"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812472397"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812472398"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812472399"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812472400"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812472401"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812472402"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812472403"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812472404"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812472405"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812472406"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812472407"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812472408"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812472409"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812472410"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812472411"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812472412"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812472413"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812472414"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812472415"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812472416"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812472417"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812472418"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812472419"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812472420"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812472421"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812472422"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812472423"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812472424"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812472425"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812472426"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812472427"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812472428"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812472429"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812472430"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812472431"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812472432"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812472433"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812472434"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812472435"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812472436"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812472437"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75pt;height:22.5pt" o:ole="">
            <v:imagedata r:id="rId1076" o:title=""/>
          </v:shape>
          <o:OLEObject Type="Embed" ProgID="Equation.DSMT4" ShapeID="_x0000_i1561" DrawAspect="Content" ObjectID="_1812472438" r:id="rId1100"/>
        </w:object>
      </w:r>
      <w:r w:rsidRPr="00730023">
        <w:t xml:space="preserve"> or </w:t>
      </w:r>
      <w:r w:rsidRPr="00730023">
        <w:rPr>
          <w:position w:val="-10"/>
          <w:szCs w:val="22"/>
        </w:rPr>
        <w:object w:dxaOrig="820" w:dyaOrig="380" w14:anchorId="47E34583">
          <v:shape id="_x0000_i1562" type="#_x0000_t75" style="width:45.75pt;height:22.5pt" o:ole="">
            <v:imagedata r:id="rId1084" o:title=""/>
          </v:shape>
          <o:OLEObject Type="Embed" ProgID="Equation.DSMT4" ShapeID="_x0000_i1562" DrawAspect="Content" ObjectID="_1812472439"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812472440"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812472441"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812472442"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812472443"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812472444"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812472445"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812472446"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812472447"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812472448"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0.75pt;height:14.25pt" o:ole="">
            <v:imagedata r:id="rId1118" o:title=""/>
          </v:shape>
          <o:OLEObject Type="Embed" ProgID="Equation.3" ShapeID="_x0000_i1572" DrawAspect="Content" ObjectID="_1812472449"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812472450"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812472451"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812472452"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812472453"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812472454"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812472455"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812472456"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812472457"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812472458"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812472459"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812472460"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812472461"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812472462"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812472463"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812472464"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812472465"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812472466"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812472467"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812472468"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812472469"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812472470"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0FD0A3"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000A7FC0" w:rsidRPr="00F5188D">
        <w:rPr>
          <w:rFonts w:eastAsiaTheme="minorEastAsia"/>
          <w:i/>
          <w:noProof/>
          <w:lang w:eastAsia="zh-CN"/>
        </w:rPr>
        <w:t>pur-ResponseWindowTimer</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812472471"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812472472"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812472473"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812472474"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812472475"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812472476"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812472477"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812472478"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812472479"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812472480"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812472481"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812472482"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812472483"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812472484"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812472485"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812472486"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812472487"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812472488"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812472489"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812472490"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812472491"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812472492"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812472493"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812472494"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812472495"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812472496"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812472497"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812472498"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812472499"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812472500"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812472501"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812472502"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812472503"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812472504"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812472505"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812472506"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812472507"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812472508"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812472509"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812472510"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812472511"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812472512"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2516C221"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2C00B6">
      <w:rPr>
        <w:rFonts w:ascii="Arial" w:hAnsi="Arial"/>
        <w:b/>
        <w:noProof/>
        <w:sz w:val="18"/>
        <w:lang w:eastAsia="en-US"/>
      </w:rPr>
      <w:t>9</w:t>
    </w:r>
    <w:r w:rsidR="0079079A">
      <w:rPr>
        <w:rFonts w:ascii="Arial" w:hAnsi="Arial"/>
        <w:b/>
        <w:noProof/>
        <w:sz w:val="18"/>
        <w:lang w:eastAsia="en-US"/>
      </w:rPr>
      <w:t>.</w:t>
    </w:r>
    <w:r w:rsidR="002C00B6">
      <w:rPr>
        <w:rFonts w:ascii="Arial" w:hAnsi="Arial"/>
        <w:b/>
        <w:noProof/>
        <w:sz w:val="18"/>
        <w:lang w:eastAsia="en-US"/>
      </w:rPr>
      <w:t>0</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2C00B6">
      <w:rPr>
        <w:rFonts w:ascii="Arial" w:hAnsi="Arial"/>
        <w:b/>
        <w:noProof/>
        <w:sz w:val="18"/>
        <w:lang w:eastAsia="en-US"/>
      </w:rPr>
      <w:t>5</w:t>
    </w:r>
    <w:r w:rsidR="00723335">
      <w:rPr>
        <w:rFonts w:ascii="Arial" w:hAnsi="Arial"/>
        <w:b/>
        <w:noProof/>
        <w:sz w:val="18"/>
        <w:lang w:eastAsia="en-US"/>
      </w:rPr>
      <w:t>-</w:t>
    </w:r>
    <w:r w:rsidR="002C00B6">
      <w:rPr>
        <w:rFonts w:ascii="Arial" w:hAnsi="Arial"/>
        <w:b/>
        <w:noProof/>
        <w:sz w:val="18"/>
        <w:lang w:eastAsia="en-US"/>
      </w:rPr>
      <w:t>06</w:t>
    </w:r>
    <w:r w:rsidRPr="00C000C2">
      <w:rPr>
        <w:rFonts w:ascii="Arial" w:hAnsi="Arial"/>
        <w:b/>
        <w:noProof/>
        <w:sz w:val="18"/>
        <w:lang w:eastAsia="en-US"/>
      </w:rPr>
      <w:t>)</w:t>
    </w:r>
  </w:p>
  <w:p w14:paraId="6DEDD9E0" w14:textId="5C1A6EF9"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2C00B6">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21F7"/>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4AAB"/>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A7FC0"/>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87D9C"/>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00B6"/>
    <w:rsid w:val="002C167C"/>
    <w:rsid w:val="002C368B"/>
    <w:rsid w:val="002C436E"/>
    <w:rsid w:val="002C7A81"/>
    <w:rsid w:val="002D3F00"/>
    <w:rsid w:val="002D4419"/>
    <w:rsid w:val="002D5CFD"/>
    <w:rsid w:val="002D6FD8"/>
    <w:rsid w:val="002E17B4"/>
    <w:rsid w:val="002E1B5B"/>
    <w:rsid w:val="002E60D0"/>
    <w:rsid w:val="002F026B"/>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8F634F"/>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517"/>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D12"/>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105</Pages>
  <Words>50723</Words>
  <Characters>266924</Characters>
  <Application>Microsoft Office Word</Application>
  <DocSecurity>0</DocSecurity>
  <Lines>2224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CR1450</cp:lastModifiedBy>
  <cp:revision>24</cp:revision>
  <cp:lastPrinted>2007-03-03T11:31:00Z</cp:lastPrinted>
  <dcterms:created xsi:type="dcterms:W3CDTF">2021-12-17T19:58:00Z</dcterms:created>
  <dcterms:modified xsi:type="dcterms:W3CDTF">2025-06-26T17:28:00Z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