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040D8" w14:textId="11FED30F" w:rsidR="0065518E" w:rsidRPr="000A64D8" w:rsidRDefault="0065518E" w:rsidP="0065518E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r w:rsidR="00120FD0">
        <w:rPr>
          <w:rFonts w:ascii="Arial" w:hAnsi="Arial" w:cs="Arial"/>
          <w:b/>
          <w:sz w:val="24"/>
          <w:szCs w:val="24"/>
        </w:rPr>
        <w:t>NR AdHoc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R1-1</w:t>
      </w:r>
      <w:r>
        <w:rPr>
          <w:rFonts w:ascii="Arial" w:hAnsi="Arial" w:cs="Arial"/>
          <w:b/>
          <w:sz w:val="24"/>
          <w:szCs w:val="24"/>
        </w:rPr>
        <w:t>7</w:t>
      </w:r>
      <w:r w:rsidR="008E78FE">
        <w:rPr>
          <w:rFonts w:ascii="Arial" w:hAnsi="Arial" w:cs="Arial"/>
          <w:b/>
          <w:sz w:val="24"/>
          <w:szCs w:val="24"/>
        </w:rPr>
        <w:t>00817</w:t>
      </w:r>
    </w:p>
    <w:p w14:paraId="75448977" w14:textId="77777777" w:rsidR="00120FD0" w:rsidRDefault="00120FD0" w:rsidP="00120FD0">
      <w:pPr>
        <w:pStyle w:val="Footer"/>
        <w:jc w:val="both"/>
        <w:rPr>
          <w:i w:val="0"/>
          <w:sz w:val="24"/>
          <w:szCs w:val="24"/>
          <w:lang w:val="en-GB" w:eastAsia="ja-JP"/>
        </w:rPr>
      </w:pPr>
      <w:r>
        <w:rPr>
          <w:i w:val="0"/>
          <w:iCs/>
          <w:sz w:val="24"/>
          <w:szCs w:val="24"/>
          <w:lang w:val="en-GB" w:eastAsia="ja-JP"/>
        </w:rPr>
        <w:t>January 16</w:t>
      </w:r>
      <w:r>
        <w:rPr>
          <w:i w:val="0"/>
          <w:iCs/>
          <w:sz w:val="24"/>
          <w:szCs w:val="24"/>
          <w:vertAlign w:val="superscript"/>
          <w:lang w:val="en-GB" w:eastAsia="ja-JP"/>
        </w:rPr>
        <w:t>th</w:t>
      </w:r>
      <w:r>
        <w:rPr>
          <w:i w:val="0"/>
          <w:iCs/>
          <w:sz w:val="24"/>
          <w:szCs w:val="24"/>
          <w:lang w:val="en-GB" w:eastAsia="ja-JP"/>
        </w:rPr>
        <w:t xml:space="preserve"> - 20</w:t>
      </w:r>
      <w:r>
        <w:rPr>
          <w:i w:val="0"/>
          <w:iCs/>
          <w:sz w:val="24"/>
          <w:szCs w:val="24"/>
          <w:vertAlign w:val="superscript"/>
          <w:lang w:val="en-GB" w:eastAsia="ja-JP"/>
        </w:rPr>
        <w:t>th</w:t>
      </w:r>
      <w:r>
        <w:rPr>
          <w:i w:val="0"/>
          <w:iCs/>
          <w:sz w:val="24"/>
          <w:szCs w:val="24"/>
          <w:lang w:val="en-GB" w:eastAsia="ja-JP"/>
        </w:rPr>
        <w:t>, 2017</w:t>
      </w:r>
    </w:p>
    <w:p w14:paraId="615A84B4" w14:textId="77777777" w:rsidR="00120FD0" w:rsidRDefault="00120FD0" w:rsidP="00120FD0">
      <w:pPr>
        <w:pStyle w:val="Footer"/>
        <w:jc w:val="both"/>
        <w:rPr>
          <w:i w:val="0"/>
          <w:iCs/>
          <w:sz w:val="24"/>
          <w:szCs w:val="24"/>
          <w:lang w:val="en-GB" w:eastAsia="ja-JP"/>
        </w:rPr>
      </w:pPr>
      <w:r>
        <w:rPr>
          <w:i w:val="0"/>
          <w:iCs/>
          <w:sz w:val="24"/>
          <w:szCs w:val="24"/>
          <w:lang w:val="en-GB" w:eastAsia="zh-CN"/>
        </w:rPr>
        <w:t>Spokane, U.S.A</w:t>
      </w:r>
      <w:r>
        <w:rPr>
          <w:i w:val="0"/>
          <w:iCs/>
          <w:sz w:val="24"/>
          <w:szCs w:val="24"/>
          <w:lang w:val="en-GB" w:eastAsia="ja-JP"/>
        </w:rPr>
        <w:t>.</w:t>
      </w:r>
    </w:p>
    <w:p w14:paraId="43B7F87B" w14:textId="77777777" w:rsidR="0068226B" w:rsidRPr="00120FD0" w:rsidRDefault="0068226B" w:rsidP="00480B03">
      <w:pPr>
        <w:pStyle w:val="Footer"/>
        <w:jc w:val="both"/>
        <w:rPr>
          <w:noProof w:val="0"/>
          <w:lang w:val="en-GB"/>
        </w:rPr>
      </w:pPr>
    </w:p>
    <w:p w14:paraId="43B7F87C" w14:textId="21A838DE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6E53E3">
        <w:rPr>
          <w:rFonts w:ascii="Arial" w:hAnsi="Arial"/>
          <w:sz w:val="24"/>
        </w:rPr>
        <w:t>5</w:t>
      </w:r>
      <w:r w:rsidR="00DF7BB2">
        <w:rPr>
          <w:rFonts w:ascii="Arial" w:hAnsi="Arial"/>
          <w:sz w:val="24"/>
        </w:rPr>
        <w:t>.1.</w:t>
      </w:r>
      <w:r w:rsidR="0065518E">
        <w:rPr>
          <w:rFonts w:ascii="Arial" w:hAnsi="Arial"/>
          <w:sz w:val="24"/>
        </w:rPr>
        <w:t>3</w:t>
      </w:r>
      <w:r w:rsidR="00DF7BB2">
        <w:rPr>
          <w:rFonts w:ascii="Arial" w:hAnsi="Arial"/>
          <w:sz w:val="24"/>
        </w:rPr>
        <w:t>.1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3B7F87E" w14:textId="32EC5134" w:rsidR="00C10599" w:rsidRPr="00736C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736CD8">
        <w:rPr>
          <w:rFonts w:ascii="Arial" w:hAnsi="Arial"/>
          <w:sz w:val="24"/>
          <w:szCs w:val="24"/>
        </w:rPr>
        <w:t>UE power saving for PDCCH monitoring</w:t>
      </w: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43B7F880" w14:textId="77777777" w:rsidR="004503F9" w:rsidRPr="00183CB7" w:rsidRDefault="004503F9" w:rsidP="004503F9">
      <w:pPr>
        <w:pStyle w:val="Heading1"/>
      </w:pPr>
      <w:r w:rsidRPr="00183CB7">
        <w:t>Introduction</w:t>
      </w:r>
    </w:p>
    <w:p w14:paraId="1855AC54" w14:textId="21D0E224" w:rsidR="0065518E" w:rsidRDefault="0076043E" w:rsidP="00F32FE3">
      <w:pPr>
        <w:jc w:val="both"/>
        <w:rPr>
          <w:szCs w:val="22"/>
        </w:rPr>
      </w:pPr>
      <w:r>
        <w:rPr>
          <w:szCs w:val="22"/>
        </w:rPr>
        <w:t xml:space="preserve">During RAN1#86bis, it was agreed to support cross slot scheduling. </w:t>
      </w:r>
      <w:r w:rsidR="0065518E">
        <w:rPr>
          <w:szCs w:val="22"/>
        </w:rPr>
        <w:t xml:space="preserve">During RAN1#87, LS was sent to RAN4 related to bandwidth adaptation. </w:t>
      </w:r>
      <w:r>
        <w:rPr>
          <w:szCs w:val="22"/>
        </w:rPr>
        <w:t>Once RAN4 provides the answers on UE bandwidth adaptation, adaptive PDCCH monitoring BW proposal in [1] can be further discussed.</w:t>
      </w:r>
    </w:p>
    <w:p w14:paraId="6F13A9B1" w14:textId="037933BE" w:rsidR="00F32FE3" w:rsidRDefault="00F32FE3" w:rsidP="00F32FE3">
      <w:pPr>
        <w:jc w:val="both"/>
        <w:rPr>
          <w:szCs w:val="22"/>
        </w:rPr>
      </w:pPr>
      <w:r>
        <w:rPr>
          <w:szCs w:val="22"/>
        </w:rPr>
        <w:t xml:space="preserve">This contribution </w:t>
      </w:r>
      <w:r w:rsidR="0076043E">
        <w:rPr>
          <w:szCs w:val="22"/>
        </w:rPr>
        <w:t>is mostly a resubmission from [1] with the remaining items</w:t>
      </w:r>
      <w:r>
        <w:rPr>
          <w:szCs w:val="22"/>
        </w:rPr>
        <w:t>.</w:t>
      </w:r>
    </w:p>
    <w:p w14:paraId="5ADE699D" w14:textId="27B4C318" w:rsidR="0044173B" w:rsidRPr="0044173B" w:rsidRDefault="0044173B" w:rsidP="004503F9">
      <w:pPr>
        <w:jc w:val="both"/>
        <w:rPr>
          <w:szCs w:val="22"/>
        </w:rPr>
      </w:pPr>
    </w:p>
    <w:p w14:paraId="0B3BE98D" w14:textId="7F0E4311" w:rsidR="0044173B" w:rsidRDefault="00F32FE3" w:rsidP="0044173B">
      <w:pPr>
        <w:pStyle w:val="Heading1"/>
      </w:pPr>
      <w:r>
        <w:t>PDCCH monitoring considering UE power saving</w:t>
      </w:r>
    </w:p>
    <w:p w14:paraId="3B17EBC1" w14:textId="3A70E27F" w:rsidR="00736CD8" w:rsidRDefault="002B4AC3" w:rsidP="00736CD8">
      <w:pPr>
        <w:pStyle w:val="Heading2"/>
      </w:pPr>
      <w:r>
        <w:t xml:space="preserve">Reduction on </w:t>
      </w:r>
      <w:r w:rsidR="00736CD8">
        <w:t xml:space="preserve">PDCCH </w:t>
      </w:r>
      <w:r>
        <w:t>blind decoding</w:t>
      </w:r>
    </w:p>
    <w:p w14:paraId="1FBC2A59" w14:textId="3119AAED" w:rsidR="00736CD8" w:rsidRDefault="00736CD8" w:rsidP="00736CD8">
      <w:pPr>
        <w:jc w:val="both"/>
        <w:rPr>
          <w:szCs w:val="22"/>
        </w:rPr>
      </w:pPr>
      <w:r>
        <w:rPr>
          <w:szCs w:val="22"/>
        </w:rPr>
        <w:t xml:space="preserve">To further reduce the complexity for PDCCH decoding and improve the timeline, </w:t>
      </w:r>
      <w:r w:rsidR="002B4AC3">
        <w:rPr>
          <w:szCs w:val="22"/>
        </w:rPr>
        <w:t xml:space="preserve">companies </w:t>
      </w:r>
      <w:r>
        <w:rPr>
          <w:szCs w:val="22"/>
        </w:rPr>
        <w:t>consider fewer hypotheses of blind decoding for PDCCH.</w:t>
      </w:r>
    </w:p>
    <w:p w14:paraId="10B16D01" w14:textId="77777777" w:rsidR="00736CD8" w:rsidRDefault="00736CD8" w:rsidP="00736CD8">
      <w:pPr>
        <w:jc w:val="both"/>
        <w:rPr>
          <w:szCs w:val="22"/>
        </w:rPr>
      </w:pPr>
      <w:r>
        <w:rPr>
          <w:szCs w:val="22"/>
        </w:rPr>
        <w:t>In LTE, there are 44 blind decodes.</w:t>
      </w:r>
    </w:p>
    <w:p w14:paraId="01AF7C95" w14:textId="77777777" w:rsidR="00736CD8" w:rsidRPr="00F75671" w:rsidRDefault="00736CD8" w:rsidP="00736CD8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</w:rPr>
      </w:pPr>
      <w:r w:rsidRPr="00F75671">
        <w:rPr>
          <w:rFonts w:ascii="Times New Roman" w:hAnsi="Times New Roman"/>
          <w:bCs/>
          <w:sz w:val="20"/>
        </w:rPr>
        <w:t>UE specific</w:t>
      </w:r>
      <w:r w:rsidRPr="00F75671">
        <w:rPr>
          <w:rFonts w:ascii="Times New Roman" w:hAnsi="Times New Roman"/>
          <w:sz w:val="20"/>
        </w:rPr>
        <w:t>: (6xAL1; 6xAL2; 2xAL4; 2xAL8) x (2 DCI lengths) = 32</w:t>
      </w:r>
    </w:p>
    <w:p w14:paraId="444B22F7" w14:textId="77777777" w:rsidR="00736CD8" w:rsidRPr="00F75671" w:rsidRDefault="00736CD8" w:rsidP="00736CD8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0"/>
        </w:rPr>
      </w:pPr>
      <w:r w:rsidRPr="00F75671">
        <w:rPr>
          <w:rFonts w:ascii="Times New Roman" w:hAnsi="Times New Roman"/>
          <w:bCs/>
          <w:sz w:val="20"/>
        </w:rPr>
        <w:t>Common</w:t>
      </w:r>
      <w:r w:rsidRPr="00F75671">
        <w:rPr>
          <w:rFonts w:ascii="Times New Roman" w:hAnsi="Times New Roman"/>
          <w:sz w:val="20"/>
        </w:rPr>
        <w:t>: (4xAL4; 2xAL8) x (2 DCI lengths) = 12</w:t>
      </w:r>
    </w:p>
    <w:p w14:paraId="11893879" w14:textId="77777777" w:rsidR="00736CD8" w:rsidRDefault="00736CD8" w:rsidP="00736CD8">
      <w:pPr>
        <w:jc w:val="both"/>
      </w:pPr>
      <w:r>
        <w:t>There could be multiple ways to reduce the number of hypotheses.</w:t>
      </w:r>
    </w:p>
    <w:p w14:paraId="58484329" w14:textId="5564A6A9" w:rsidR="00736CD8" w:rsidRPr="00F75671" w:rsidRDefault="00736CD8" w:rsidP="00736CD8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0"/>
        </w:rPr>
      </w:pPr>
      <w:r w:rsidRPr="00F75671">
        <w:rPr>
          <w:rFonts w:ascii="Times New Roman" w:hAnsi="Times New Roman"/>
          <w:sz w:val="20"/>
        </w:rPr>
        <w:t>Limit the DCI length options via quantized DCI length</w:t>
      </w:r>
      <w:r w:rsidR="002B4AC3" w:rsidRPr="00F75671">
        <w:rPr>
          <w:rFonts w:ascii="Times New Roman" w:hAnsi="Times New Roman"/>
          <w:sz w:val="20"/>
        </w:rPr>
        <w:t>.</w:t>
      </w:r>
    </w:p>
    <w:p w14:paraId="40BF009E" w14:textId="3B8FEA04" w:rsidR="002B4AC3" w:rsidRPr="00F75671" w:rsidRDefault="002B4AC3" w:rsidP="002B4AC3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0"/>
        </w:rPr>
      </w:pPr>
      <w:r w:rsidRPr="00F75671">
        <w:rPr>
          <w:rFonts w:ascii="Times New Roman" w:hAnsi="Times New Roman"/>
          <w:sz w:val="20"/>
        </w:rPr>
        <w:t>This can be pursued once NR sub-features are settled and DCI contents are determined.</w:t>
      </w:r>
    </w:p>
    <w:p w14:paraId="7A8781EA" w14:textId="75CD21FB" w:rsidR="002B4AC3" w:rsidRPr="00F75671" w:rsidRDefault="002B4AC3" w:rsidP="002B4AC3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0"/>
        </w:rPr>
      </w:pPr>
      <w:r w:rsidRPr="00F75671">
        <w:rPr>
          <w:rFonts w:ascii="Times New Roman" w:hAnsi="Times New Roman"/>
          <w:sz w:val="20"/>
        </w:rPr>
        <w:t>Multi-part PDCCH can be also utilized to minimize DCI length options.</w:t>
      </w:r>
    </w:p>
    <w:p w14:paraId="6745677D" w14:textId="7429FDA5" w:rsidR="00736CD8" w:rsidRPr="00F75671" w:rsidRDefault="00736CD8" w:rsidP="00736CD8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0"/>
        </w:rPr>
      </w:pPr>
      <w:r w:rsidRPr="00F75671">
        <w:rPr>
          <w:rFonts w:ascii="Times New Roman" w:hAnsi="Times New Roman"/>
          <w:sz w:val="20"/>
        </w:rPr>
        <w:t xml:space="preserve">Use nested search space for each </w:t>
      </w:r>
      <w:r w:rsidR="00E33299">
        <w:rPr>
          <w:rFonts w:ascii="Times New Roman" w:hAnsi="Times New Roman"/>
          <w:sz w:val="20"/>
        </w:rPr>
        <w:t>control resource set</w:t>
      </w:r>
      <w:r w:rsidRPr="00F75671">
        <w:rPr>
          <w:rFonts w:ascii="Times New Roman" w:hAnsi="Times New Roman"/>
          <w:sz w:val="20"/>
        </w:rPr>
        <w:t xml:space="preserve"> (example shown in Figure 1)</w:t>
      </w:r>
    </w:p>
    <w:p w14:paraId="599D907E" w14:textId="0CBD2AC9" w:rsidR="002B4AC3" w:rsidRPr="00F75671" w:rsidRDefault="002B4AC3" w:rsidP="002B4AC3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0"/>
        </w:rPr>
      </w:pPr>
      <w:r w:rsidRPr="00F75671">
        <w:rPr>
          <w:rFonts w:ascii="Times New Roman" w:hAnsi="Times New Roman"/>
          <w:sz w:val="20"/>
        </w:rPr>
        <w:t>This can help reducing UE processing for multiple AL hypotheses.</w:t>
      </w:r>
    </w:p>
    <w:p w14:paraId="6CA02051" w14:textId="501F21E8" w:rsidR="00736CD8" w:rsidRPr="00F75671" w:rsidRDefault="00736CD8" w:rsidP="00736CD8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0"/>
        </w:rPr>
      </w:pPr>
      <w:r w:rsidRPr="00F75671">
        <w:rPr>
          <w:rFonts w:ascii="Times New Roman" w:hAnsi="Times New Roman"/>
          <w:sz w:val="20"/>
        </w:rPr>
        <w:t>Reduce the number of options for each aggregation level compared to LTE</w:t>
      </w:r>
      <w:r w:rsidR="002B4AC3" w:rsidRPr="00F75671">
        <w:rPr>
          <w:rFonts w:ascii="Times New Roman" w:hAnsi="Times New Roman"/>
          <w:sz w:val="20"/>
        </w:rPr>
        <w:t>.</w:t>
      </w:r>
    </w:p>
    <w:p w14:paraId="5604B192" w14:textId="60831E1C" w:rsidR="00736CD8" w:rsidRDefault="00736CD8" w:rsidP="00736CD8">
      <w:r w:rsidRPr="00C17521">
        <w:rPr>
          <w:b/>
          <w:u w:val="single"/>
        </w:rPr>
        <w:t xml:space="preserve">Proposal </w:t>
      </w:r>
      <w:r w:rsidR="0063006E">
        <w:rPr>
          <w:b/>
          <w:u w:val="single"/>
        </w:rPr>
        <w:t>1</w:t>
      </w:r>
      <w:r w:rsidRPr="00C17521">
        <w:rPr>
          <w:b/>
          <w:u w:val="single"/>
        </w:rPr>
        <w:t>:</w:t>
      </w:r>
      <w:r>
        <w:t xml:space="preserve"> Consider fewer hypotheses for PDCCH blind decoding based on the presented ways.</w:t>
      </w:r>
    </w:p>
    <w:p w14:paraId="0D1D087B" w14:textId="77777777" w:rsidR="00736CD8" w:rsidRDefault="00736CD8" w:rsidP="00736CD8"/>
    <w:p w14:paraId="2DDB1360" w14:textId="77777777" w:rsidR="00736CD8" w:rsidRDefault="00736CD8" w:rsidP="00736CD8">
      <w:pPr>
        <w:keepNext/>
        <w:jc w:val="center"/>
      </w:pPr>
      <w:r w:rsidRPr="00F706FC">
        <w:rPr>
          <w:noProof/>
        </w:rPr>
        <w:lastRenderedPageBreak/>
        <w:drawing>
          <wp:inline distT="0" distB="0" distL="0" distR="0" wp14:anchorId="09C80F3B" wp14:editId="5AFD08FF">
            <wp:extent cx="1170432" cy="2642616"/>
            <wp:effectExtent l="0" t="0" r="0" b="5715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0432" cy="2642616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</pic:spPr>
                </pic:pic>
              </a:graphicData>
            </a:graphic>
          </wp:inline>
        </w:drawing>
      </w:r>
    </w:p>
    <w:p w14:paraId="488328A9" w14:textId="77777777" w:rsidR="00736CD8" w:rsidRDefault="00736CD8" w:rsidP="00736CD8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Illustration of nested search space</w:t>
      </w:r>
    </w:p>
    <w:p w14:paraId="49422958" w14:textId="77777777" w:rsidR="00736CD8" w:rsidRDefault="00736CD8" w:rsidP="00736CD8"/>
    <w:p w14:paraId="0A38E153" w14:textId="561C5B8C" w:rsidR="00736CD8" w:rsidRDefault="0063006E" w:rsidP="00736CD8">
      <w:pPr>
        <w:pStyle w:val="Heading2"/>
      </w:pPr>
      <w:r>
        <w:t>Adaptive PDCCH monitoring BW</w:t>
      </w:r>
    </w:p>
    <w:p w14:paraId="4328E426" w14:textId="5C2F2470" w:rsidR="00736CD8" w:rsidRDefault="0063006E" w:rsidP="00736CD8">
      <w:pPr>
        <w:jc w:val="both"/>
        <w:rPr>
          <w:szCs w:val="22"/>
        </w:rPr>
      </w:pPr>
      <w:r>
        <w:rPr>
          <w:szCs w:val="22"/>
          <w:lang w:val="en-GB"/>
        </w:rPr>
        <w:t xml:space="preserve">It was agreed to support cross slot scheduling in previous RAN1 meeting. </w:t>
      </w:r>
      <w:r w:rsidR="00736CD8">
        <w:rPr>
          <w:szCs w:val="22"/>
        </w:rPr>
        <w:t xml:space="preserve">With </w:t>
      </w:r>
      <w:r>
        <w:rPr>
          <w:szCs w:val="22"/>
        </w:rPr>
        <w:t>cross slot scheduling</w:t>
      </w:r>
      <w:r w:rsidR="00736CD8">
        <w:rPr>
          <w:szCs w:val="22"/>
        </w:rPr>
        <w:t>, dynamic BW switching can be also allowed for UE power saving between active/non-active traffic.</w:t>
      </w:r>
      <w:r>
        <w:rPr>
          <w:szCs w:val="22"/>
        </w:rPr>
        <w:t xml:space="preserve"> It is proposed to allow dynamic BW switching together with cross slot scheduling.</w:t>
      </w:r>
    </w:p>
    <w:p w14:paraId="12C56C16" w14:textId="30433A05" w:rsidR="00736CD8" w:rsidRPr="00345832" w:rsidRDefault="00736CD8" w:rsidP="00736CD8">
      <w:pPr>
        <w:jc w:val="both"/>
      </w:pPr>
      <w:r>
        <w:t xml:space="preserve">Note that </w:t>
      </w:r>
      <w:r w:rsidRPr="00345832">
        <w:t>RF BW determines the sampling rate. ADC/BBF power consumption is significant</w:t>
      </w:r>
      <w:r>
        <w:t>. Thus, s</w:t>
      </w:r>
      <w:r w:rsidRPr="00345832">
        <w:t xml:space="preserve">ignificant </w:t>
      </w:r>
      <w:r>
        <w:t>power saving can be achieved</w:t>
      </w:r>
      <w:r w:rsidRPr="00345832">
        <w:t xml:space="preserve"> if (i) UE’s full BW &gt;&gt; monitored control </w:t>
      </w:r>
      <w:r w:rsidR="00E33299">
        <w:t>resource set</w:t>
      </w:r>
      <w:r w:rsidRPr="00345832">
        <w:t xml:space="preserve"> BW, (ii) Percentage of no DL assignment is significant, but not bursty enough to switch to DRX mode</w:t>
      </w:r>
      <w:r>
        <w:t>.</w:t>
      </w:r>
    </w:p>
    <w:p w14:paraId="685E6EA8" w14:textId="43FCC0E7" w:rsidR="00736CD8" w:rsidRDefault="00DF7BB2" w:rsidP="00736CD8">
      <w:pPr>
        <w:jc w:val="both"/>
        <w:rPr>
          <w:szCs w:val="22"/>
        </w:rPr>
      </w:pPr>
      <w:r>
        <w:object w:dxaOrig="13950" w:dyaOrig="5933" w14:anchorId="7B7EF40B">
          <v:shape id="_x0000_i1025" type="#_x0000_t75" style="width:498.25pt;height:211.7pt" o:ole="">
            <v:imagedata r:id="rId13" o:title=""/>
          </v:shape>
          <o:OLEObject Type="Embed" ProgID="Visio.Drawing.11" ShapeID="_x0000_i1025" DrawAspect="Content" ObjectID="_1545502540" r:id="rId14"/>
        </w:object>
      </w:r>
    </w:p>
    <w:p w14:paraId="238CF62D" w14:textId="5DB190C2" w:rsidR="00396925" w:rsidRDefault="00396925" w:rsidP="00396925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: Dynamic BW switching with cross slot scheduling</w:t>
      </w:r>
    </w:p>
    <w:p w14:paraId="3E293906" w14:textId="7DDB5D4E" w:rsidR="0029660E" w:rsidRDefault="0029660E" w:rsidP="00BC4D50"/>
    <w:p w14:paraId="58787619" w14:textId="3A707CC6" w:rsidR="001C74A9" w:rsidRPr="00345832" w:rsidRDefault="00396925" w:rsidP="001C74A9">
      <w:pPr>
        <w:jc w:val="both"/>
      </w:pPr>
      <w:r>
        <w:t>In [</w:t>
      </w:r>
      <w:r w:rsidR="0076043E">
        <w:t>2</w:t>
      </w:r>
      <w:r>
        <w:t xml:space="preserve">], common control </w:t>
      </w:r>
      <w:r w:rsidR="001C74A9">
        <w:t>resource set</w:t>
      </w:r>
      <w:r>
        <w:t xml:space="preserve"> and UE-specific control </w:t>
      </w:r>
      <w:r w:rsidR="001C74A9">
        <w:t>resource set</w:t>
      </w:r>
      <w:r>
        <w:t xml:space="preserve"> were discussed. It is expected that UE monitors configured </w:t>
      </w:r>
      <w:r w:rsidR="001C74A9">
        <w:t>control resource set</w:t>
      </w:r>
      <w:r>
        <w:t xml:space="preserve"> only including common control and UE-specific control. If UE is required to monitor both common control and UE-specific control </w:t>
      </w:r>
      <w:r w:rsidR="001C74A9">
        <w:t>resource sets</w:t>
      </w:r>
      <w:r>
        <w:t xml:space="preserve">, UE RF BW is subject to the entire BW including both. Therefore, it </w:t>
      </w:r>
      <w:r>
        <w:lastRenderedPageBreak/>
        <w:t xml:space="preserve">may be helpful to minimize the monitoring BW when both are not necessary. One option could be to allow NW to configure UE-specific </w:t>
      </w:r>
      <w:r w:rsidR="00531C5A">
        <w:t xml:space="preserve">control </w:t>
      </w:r>
      <w:r w:rsidR="001C74A9">
        <w:t>resource set</w:t>
      </w:r>
      <w:r>
        <w:t xml:space="preserve"> (e.g., RRC configuration) but activate and deactivate the UE-specific</w:t>
      </w:r>
      <w:r w:rsidR="00531C5A">
        <w:t xml:space="preserve"> control</w:t>
      </w:r>
      <w:r>
        <w:t xml:space="preserve"> </w:t>
      </w:r>
      <w:r w:rsidR="001C74A9">
        <w:t>resource set</w:t>
      </w:r>
      <w:r>
        <w:t xml:space="preserve"> based</w:t>
      </w:r>
      <w:r w:rsidR="001C74A9">
        <w:t xml:space="preserve"> on the need similar to LTE CA.</w:t>
      </w:r>
    </w:p>
    <w:p w14:paraId="362BA262" w14:textId="394651A4" w:rsidR="00396925" w:rsidRDefault="00396925" w:rsidP="00396925">
      <w:r w:rsidRPr="00C17521">
        <w:rPr>
          <w:b/>
          <w:u w:val="single"/>
        </w:rPr>
        <w:t xml:space="preserve">Proposal </w:t>
      </w:r>
      <w:r w:rsidR="001C74A9">
        <w:rPr>
          <w:b/>
          <w:u w:val="single"/>
        </w:rPr>
        <w:t>2</w:t>
      </w:r>
      <w:r w:rsidRPr="00C17521">
        <w:rPr>
          <w:b/>
          <w:u w:val="single"/>
        </w:rPr>
        <w:t>:</w:t>
      </w:r>
      <w:r>
        <w:t xml:space="preserve"> Introduce activation/deactivation of </w:t>
      </w:r>
      <w:r w:rsidR="00531C5A">
        <w:t xml:space="preserve">control </w:t>
      </w:r>
      <w:r w:rsidR="001C74A9">
        <w:t>resource set</w:t>
      </w:r>
      <w:r w:rsidR="00531C5A">
        <w:t xml:space="preserve"> via L1 channel (e.g., MAC CE command)</w:t>
      </w:r>
      <w:r w:rsidR="001C74A9">
        <w:t xml:space="preserve"> with RRC pre-configuration</w:t>
      </w:r>
      <w:r>
        <w:t>.</w:t>
      </w:r>
    </w:p>
    <w:p w14:paraId="4A0481E0" w14:textId="77777777" w:rsidR="00396925" w:rsidRDefault="00396925" w:rsidP="00BC4D50"/>
    <w:p w14:paraId="56D28D4B" w14:textId="26018A49" w:rsidR="00067CA8" w:rsidRPr="00226FE2" w:rsidRDefault="004503F9" w:rsidP="00067CA8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104D2FA2" w14:textId="76B22EE9" w:rsidR="00EF3FCB" w:rsidRDefault="00531C5A" w:rsidP="00531C5A">
      <w:pPr>
        <w:jc w:val="both"/>
        <w:rPr>
          <w:lang w:eastAsia="ja-JP"/>
        </w:rPr>
      </w:pPr>
      <w:r>
        <w:rPr>
          <w:szCs w:val="22"/>
        </w:rPr>
        <w:t>This contribution has discussed UE power saving aspects related to PDCCH monitoring. The following proposals have been made:</w:t>
      </w:r>
    </w:p>
    <w:p w14:paraId="35C01B5A" w14:textId="577B663A" w:rsidR="00736CD8" w:rsidRDefault="00736CD8" w:rsidP="00736CD8">
      <w:r w:rsidRPr="00BA0646">
        <w:rPr>
          <w:b/>
          <w:u w:val="single"/>
        </w:rPr>
        <w:t xml:space="preserve">Proposal </w:t>
      </w:r>
      <w:r w:rsidR="00531C5A">
        <w:rPr>
          <w:b/>
          <w:u w:val="single"/>
        </w:rPr>
        <w:t>1</w:t>
      </w:r>
      <w:r w:rsidRPr="00BA0646">
        <w:rPr>
          <w:b/>
          <w:u w:val="single"/>
        </w:rPr>
        <w:t>:</w:t>
      </w:r>
      <w:r>
        <w:t xml:space="preserve"> Consider fewer hypotheses for PDCCH blind decoding based on the presented ways.</w:t>
      </w:r>
    </w:p>
    <w:p w14:paraId="64703CED" w14:textId="77777777" w:rsidR="00531C5A" w:rsidRPr="006E53E3" w:rsidRDefault="00531C5A" w:rsidP="00531C5A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0"/>
        </w:rPr>
      </w:pPr>
      <w:r w:rsidRPr="006E53E3">
        <w:rPr>
          <w:rFonts w:ascii="Times New Roman" w:hAnsi="Times New Roman"/>
          <w:sz w:val="20"/>
        </w:rPr>
        <w:t>Limit the DCI length options via quantized DCI length.</w:t>
      </w:r>
    </w:p>
    <w:p w14:paraId="40DE3C38" w14:textId="77777777" w:rsidR="00531C5A" w:rsidRPr="006E53E3" w:rsidRDefault="00531C5A" w:rsidP="00531C5A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0"/>
        </w:rPr>
      </w:pPr>
      <w:r w:rsidRPr="006E53E3">
        <w:rPr>
          <w:rFonts w:ascii="Times New Roman" w:hAnsi="Times New Roman"/>
          <w:sz w:val="20"/>
        </w:rPr>
        <w:t>This can be pursued once NR sub-features are settled and DCI contents are determined.</w:t>
      </w:r>
    </w:p>
    <w:p w14:paraId="28B90E4E" w14:textId="77777777" w:rsidR="00531C5A" w:rsidRPr="006E53E3" w:rsidRDefault="00531C5A" w:rsidP="00531C5A">
      <w:pPr>
        <w:pStyle w:val="ListParagraph"/>
        <w:numPr>
          <w:ilvl w:val="1"/>
          <w:numId w:val="30"/>
        </w:numPr>
        <w:jc w:val="both"/>
        <w:rPr>
          <w:rFonts w:ascii="Times New Roman" w:hAnsi="Times New Roman"/>
          <w:sz w:val="20"/>
        </w:rPr>
      </w:pPr>
      <w:r w:rsidRPr="006E53E3">
        <w:rPr>
          <w:rFonts w:ascii="Times New Roman" w:hAnsi="Times New Roman"/>
          <w:sz w:val="20"/>
        </w:rPr>
        <w:t>Multi-part PDCCH can be also utilized to minimize DCI length options.</w:t>
      </w:r>
    </w:p>
    <w:p w14:paraId="5E6697A2" w14:textId="4D4D1199" w:rsidR="00531C5A" w:rsidRPr="006E53E3" w:rsidRDefault="00531C5A" w:rsidP="00531C5A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0"/>
        </w:rPr>
      </w:pPr>
      <w:r w:rsidRPr="006E53E3">
        <w:rPr>
          <w:rFonts w:ascii="Times New Roman" w:hAnsi="Times New Roman"/>
          <w:sz w:val="20"/>
        </w:rPr>
        <w:t xml:space="preserve">Use nested search space for each </w:t>
      </w:r>
      <w:r w:rsidR="00E33299">
        <w:rPr>
          <w:rFonts w:ascii="Times New Roman" w:hAnsi="Times New Roman"/>
          <w:sz w:val="20"/>
        </w:rPr>
        <w:t>control resource set</w:t>
      </w:r>
    </w:p>
    <w:p w14:paraId="7FE161AB" w14:textId="77777777" w:rsidR="00531C5A" w:rsidRPr="006E53E3" w:rsidRDefault="00531C5A" w:rsidP="00531C5A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  <w:sz w:val="20"/>
        </w:rPr>
      </w:pPr>
      <w:r w:rsidRPr="006E53E3">
        <w:rPr>
          <w:rFonts w:ascii="Times New Roman" w:hAnsi="Times New Roman"/>
          <w:sz w:val="20"/>
        </w:rPr>
        <w:t>Reduce the number of options for each aggregation level compared to LTE.</w:t>
      </w:r>
    </w:p>
    <w:p w14:paraId="749DF38A" w14:textId="77777777" w:rsidR="002B6D0D" w:rsidRDefault="002B6D0D" w:rsidP="001C74A9">
      <w:pPr>
        <w:rPr>
          <w:b/>
          <w:u w:val="single"/>
        </w:rPr>
      </w:pPr>
    </w:p>
    <w:p w14:paraId="54B7D987" w14:textId="77777777" w:rsidR="001C74A9" w:rsidRDefault="001C74A9" w:rsidP="001C74A9">
      <w:bookmarkStart w:id="2" w:name="_GoBack"/>
      <w:bookmarkEnd w:id="2"/>
      <w:r w:rsidRPr="00C17521">
        <w:rPr>
          <w:b/>
          <w:u w:val="single"/>
        </w:rPr>
        <w:t xml:space="preserve">Proposal </w:t>
      </w:r>
      <w:r>
        <w:rPr>
          <w:b/>
          <w:u w:val="single"/>
        </w:rPr>
        <w:t>2</w:t>
      </w:r>
      <w:r w:rsidRPr="00C17521">
        <w:rPr>
          <w:b/>
          <w:u w:val="single"/>
        </w:rPr>
        <w:t>:</w:t>
      </w:r>
      <w:r>
        <w:t xml:space="preserve"> Introduce activation/deactivation of control resource set via L1 channel (e.g., MAC CE command) with RRC pre-configuration.</w:t>
      </w:r>
    </w:p>
    <w:p w14:paraId="48311529" w14:textId="77777777" w:rsidR="00531C5A" w:rsidRDefault="00531C5A" w:rsidP="00531C5A"/>
    <w:p w14:paraId="43B7F896" w14:textId="5D50D665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71CA73C6" w14:textId="011C6894" w:rsidR="0076043E" w:rsidRDefault="0076043E" w:rsidP="0076043E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>R1-1612065, “</w:t>
      </w:r>
      <w:r w:rsidRPr="0076043E">
        <w:rPr>
          <w:szCs w:val="22"/>
        </w:rPr>
        <w:t>UE power saving for PDCCH monitoring</w:t>
      </w:r>
      <w:r>
        <w:rPr>
          <w:szCs w:val="22"/>
        </w:rPr>
        <w:t>”, Qualcomm Incorporated, RAN1#87</w:t>
      </w:r>
    </w:p>
    <w:p w14:paraId="41EABB7E" w14:textId="2ED4A75D" w:rsidR="001C74A9" w:rsidRPr="00396925" w:rsidRDefault="001C74A9" w:rsidP="008E78FE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>R1-17</w:t>
      </w:r>
      <w:r w:rsidR="008E78FE">
        <w:rPr>
          <w:szCs w:val="22"/>
        </w:rPr>
        <w:t>00816</w:t>
      </w:r>
      <w:r>
        <w:rPr>
          <w:szCs w:val="22"/>
        </w:rPr>
        <w:t>, “</w:t>
      </w:r>
      <w:r w:rsidR="008E78FE" w:rsidRPr="008E78FE">
        <w:rPr>
          <w:szCs w:val="22"/>
        </w:rPr>
        <w:t>Common control resource set and UE-specific control resource set</w:t>
      </w:r>
      <w:r>
        <w:rPr>
          <w:szCs w:val="22"/>
        </w:rPr>
        <w:t>”, Qualcomm Incorporated, RAN1#87NR-AH</w:t>
      </w:r>
    </w:p>
    <w:sectPr w:rsidR="001C74A9" w:rsidRPr="00396925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3EB0F" w14:textId="77777777" w:rsidR="006D237E" w:rsidRDefault="006D237E">
      <w:r>
        <w:separator/>
      </w:r>
    </w:p>
  </w:endnote>
  <w:endnote w:type="continuationSeparator" w:id="0">
    <w:p w14:paraId="1273F5E7" w14:textId="77777777" w:rsidR="006D237E" w:rsidRDefault="006D237E">
      <w:r>
        <w:continuationSeparator/>
      </w:r>
    </w:p>
  </w:endnote>
  <w:endnote w:type="continuationNotice" w:id="1">
    <w:p w14:paraId="6410EBF1" w14:textId="77777777" w:rsidR="006D237E" w:rsidRDefault="006D23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223847" w:rsidRDefault="002238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223847" w:rsidRDefault="002238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77777777" w:rsidR="00223847" w:rsidRDefault="002238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B6D0D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B6D0D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B30D52" w14:textId="77777777" w:rsidR="006D237E" w:rsidRDefault="006D237E">
      <w:r>
        <w:separator/>
      </w:r>
    </w:p>
  </w:footnote>
  <w:footnote w:type="continuationSeparator" w:id="0">
    <w:p w14:paraId="287DF1EF" w14:textId="77777777" w:rsidR="006D237E" w:rsidRDefault="006D237E">
      <w:r>
        <w:continuationSeparator/>
      </w:r>
    </w:p>
  </w:footnote>
  <w:footnote w:type="continuationNotice" w:id="1">
    <w:p w14:paraId="458F7817" w14:textId="77777777" w:rsidR="006D237E" w:rsidRDefault="006D237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223847" w:rsidRDefault="00223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5.85pt;height:15.85pt" o:bullet="t">
        <v:imagedata r:id="rId1" o:title="artA0B3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740E2"/>
    <w:multiLevelType w:val="hybridMultilevel"/>
    <w:tmpl w:val="AEB27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22D22"/>
    <w:multiLevelType w:val="hybridMultilevel"/>
    <w:tmpl w:val="65D28C76"/>
    <w:lvl w:ilvl="0" w:tplc="B196724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D547AE0"/>
    <w:multiLevelType w:val="hybridMultilevel"/>
    <w:tmpl w:val="168A235E"/>
    <w:lvl w:ilvl="0" w:tplc="C3AC401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B2B0B"/>
    <w:multiLevelType w:val="hybridMultilevel"/>
    <w:tmpl w:val="E04A1B7C"/>
    <w:lvl w:ilvl="0" w:tplc="B13013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F29B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B4FD7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A85A4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343FE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9280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089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B0AC5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CE32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6EB3FDA"/>
    <w:multiLevelType w:val="hybridMultilevel"/>
    <w:tmpl w:val="813413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E4517B"/>
    <w:multiLevelType w:val="hybridMultilevel"/>
    <w:tmpl w:val="578C2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8C924E4"/>
    <w:multiLevelType w:val="hybridMultilevel"/>
    <w:tmpl w:val="EA52F806"/>
    <w:lvl w:ilvl="0" w:tplc="92904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FC1F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8454B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4200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CAB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7405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00BF1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FEA22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F6425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F6F592C"/>
    <w:multiLevelType w:val="hybridMultilevel"/>
    <w:tmpl w:val="8084E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794A81"/>
    <w:multiLevelType w:val="hybridMultilevel"/>
    <w:tmpl w:val="D3EA6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1211F7"/>
    <w:multiLevelType w:val="hybridMultilevel"/>
    <w:tmpl w:val="CE787A00"/>
    <w:lvl w:ilvl="0" w:tplc="F14EBC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8807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62347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A82C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3CEF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A0C0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CB93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58B42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EA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6D7E4A"/>
    <w:multiLevelType w:val="hybridMultilevel"/>
    <w:tmpl w:val="75B62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01F16"/>
    <w:multiLevelType w:val="hybridMultilevel"/>
    <w:tmpl w:val="9C4A6B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8362F0F"/>
    <w:multiLevelType w:val="hybridMultilevel"/>
    <w:tmpl w:val="20FEF8B6"/>
    <w:lvl w:ilvl="0" w:tplc="B196724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8C7EDC"/>
    <w:multiLevelType w:val="hybridMultilevel"/>
    <w:tmpl w:val="221CD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F726A5"/>
    <w:multiLevelType w:val="hybridMultilevel"/>
    <w:tmpl w:val="7B92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E926F13"/>
    <w:multiLevelType w:val="hybridMultilevel"/>
    <w:tmpl w:val="E6723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6647B9"/>
    <w:multiLevelType w:val="hybridMultilevel"/>
    <w:tmpl w:val="95AE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17"/>
  </w:num>
  <w:num w:numId="5">
    <w:abstractNumId w:val="5"/>
  </w:num>
  <w:num w:numId="6">
    <w:abstractNumId w:val="8"/>
  </w:num>
  <w:num w:numId="7">
    <w:abstractNumId w:val="10"/>
  </w:num>
  <w:num w:numId="8">
    <w:abstractNumId w:val="1"/>
  </w:num>
  <w:num w:numId="9">
    <w:abstractNumId w:val="28"/>
    <w:lvlOverride w:ilvl="0">
      <w:startOverride w:val="1"/>
    </w:lvlOverride>
  </w:num>
  <w:num w:numId="10">
    <w:abstractNumId w:val="19"/>
  </w:num>
  <w:num w:numId="11">
    <w:abstractNumId w:val="22"/>
  </w:num>
  <w:num w:numId="12">
    <w:abstractNumId w:val="23"/>
  </w:num>
  <w:num w:numId="13">
    <w:abstractNumId w:val="14"/>
  </w:num>
  <w:num w:numId="14">
    <w:abstractNumId w:val="21"/>
  </w:num>
  <w:num w:numId="15">
    <w:abstractNumId w:val="7"/>
  </w:num>
  <w:num w:numId="16">
    <w:abstractNumId w:val="16"/>
  </w:num>
  <w:num w:numId="17">
    <w:abstractNumId w:val="12"/>
  </w:num>
  <w:num w:numId="18">
    <w:abstractNumId w:val="26"/>
  </w:num>
  <w:num w:numId="19">
    <w:abstractNumId w:val="30"/>
  </w:num>
  <w:num w:numId="20">
    <w:abstractNumId w:val="11"/>
  </w:num>
  <w:num w:numId="21">
    <w:abstractNumId w:val="25"/>
  </w:num>
  <w:num w:numId="22">
    <w:abstractNumId w:val="3"/>
  </w:num>
  <w:num w:numId="23">
    <w:abstractNumId w:val="13"/>
  </w:num>
  <w:num w:numId="24">
    <w:abstractNumId w:val="9"/>
  </w:num>
  <w:num w:numId="25">
    <w:abstractNumId w:val="6"/>
  </w:num>
  <w:num w:numId="26">
    <w:abstractNumId w:val="20"/>
  </w:num>
  <w:num w:numId="27">
    <w:abstractNumId w:val="24"/>
  </w:num>
  <w:num w:numId="28">
    <w:abstractNumId w:val="18"/>
  </w:num>
  <w:num w:numId="29">
    <w:abstractNumId w:val="27"/>
  </w:num>
  <w:num w:numId="30">
    <w:abstractNumId w:val="29"/>
  </w:num>
  <w:num w:numId="31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oNotDisplayPageBoundaries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21A"/>
    <w:rsid w:val="0006739D"/>
    <w:rsid w:val="0006777C"/>
    <w:rsid w:val="00067CA8"/>
    <w:rsid w:val="00067FE2"/>
    <w:rsid w:val="00070192"/>
    <w:rsid w:val="00070FC3"/>
    <w:rsid w:val="0007118F"/>
    <w:rsid w:val="0007162A"/>
    <w:rsid w:val="000716FB"/>
    <w:rsid w:val="00071740"/>
    <w:rsid w:val="00072A48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3BC"/>
    <w:rsid w:val="000B65BE"/>
    <w:rsid w:val="000B6BDF"/>
    <w:rsid w:val="000B71B6"/>
    <w:rsid w:val="000B7B2B"/>
    <w:rsid w:val="000B7D5E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29F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423"/>
    <w:rsid w:val="0010795D"/>
    <w:rsid w:val="0011034F"/>
    <w:rsid w:val="00110851"/>
    <w:rsid w:val="001115C0"/>
    <w:rsid w:val="001115F4"/>
    <w:rsid w:val="001116D2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0FD0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45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A42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35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4A9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847"/>
    <w:rsid w:val="00223ACD"/>
    <w:rsid w:val="00224A38"/>
    <w:rsid w:val="00224A9B"/>
    <w:rsid w:val="0022657F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3FCB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3C4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D90"/>
    <w:rsid w:val="002B453B"/>
    <w:rsid w:val="002B4AC3"/>
    <w:rsid w:val="002B4C39"/>
    <w:rsid w:val="002B601A"/>
    <w:rsid w:val="002B61F1"/>
    <w:rsid w:val="002B64FE"/>
    <w:rsid w:val="002B694E"/>
    <w:rsid w:val="002B6D0D"/>
    <w:rsid w:val="002B6D31"/>
    <w:rsid w:val="002B70A2"/>
    <w:rsid w:val="002B7D56"/>
    <w:rsid w:val="002C04C2"/>
    <w:rsid w:val="002C0818"/>
    <w:rsid w:val="002C0D11"/>
    <w:rsid w:val="002C1B17"/>
    <w:rsid w:val="002C1D21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310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3FD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925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4FCC"/>
    <w:rsid w:val="00405898"/>
    <w:rsid w:val="00405A9F"/>
    <w:rsid w:val="00405D95"/>
    <w:rsid w:val="00405F90"/>
    <w:rsid w:val="00406108"/>
    <w:rsid w:val="00406412"/>
    <w:rsid w:val="00406D4A"/>
    <w:rsid w:val="00406D9D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1EC6"/>
    <w:rsid w:val="004222BF"/>
    <w:rsid w:val="00422A01"/>
    <w:rsid w:val="00422D62"/>
    <w:rsid w:val="00422DB5"/>
    <w:rsid w:val="004232D4"/>
    <w:rsid w:val="00423326"/>
    <w:rsid w:val="0042408B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173B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E31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328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EAC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D6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0E7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626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C5A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A5C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6BE7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E09"/>
    <w:rsid w:val="005760C5"/>
    <w:rsid w:val="005766EA"/>
    <w:rsid w:val="00576903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424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02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F5F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4FF1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6E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18E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4A5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237E"/>
    <w:rsid w:val="006D31AF"/>
    <w:rsid w:val="006D31DD"/>
    <w:rsid w:val="006D35CD"/>
    <w:rsid w:val="006D3CC3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3D3A"/>
    <w:rsid w:val="006E4646"/>
    <w:rsid w:val="006E512D"/>
    <w:rsid w:val="006E53E3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CD8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62D"/>
    <w:rsid w:val="0074475B"/>
    <w:rsid w:val="00744E4F"/>
    <w:rsid w:val="0074544C"/>
    <w:rsid w:val="0074576E"/>
    <w:rsid w:val="007458E7"/>
    <w:rsid w:val="00745EBB"/>
    <w:rsid w:val="00746167"/>
    <w:rsid w:val="00746199"/>
    <w:rsid w:val="00746D90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5E6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43E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56"/>
    <w:rsid w:val="008050E9"/>
    <w:rsid w:val="008053AD"/>
    <w:rsid w:val="00805D11"/>
    <w:rsid w:val="0080656E"/>
    <w:rsid w:val="008065D0"/>
    <w:rsid w:val="0080660A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367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640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D75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5AA1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DE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BC8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988"/>
    <w:rsid w:val="008D1E23"/>
    <w:rsid w:val="008D2209"/>
    <w:rsid w:val="008D2461"/>
    <w:rsid w:val="008D2CFC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8FE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2AE7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3D88"/>
    <w:rsid w:val="009C42A3"/>
    <w:rsid w:val="009C4B76"/>
    <w:rsid w:val="009C509F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074"/>
    <w:rsid w:val="009E457F"/>
    <w:rsid w:val="009E4FCC"/>
    <w:rsid w:val="009E5656"/>
    <w:rsid w:val="009E5AB4"/>
    <w:rsid w:val="009E60C7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66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6"/>
    <w:rsid w:val="00A52EDB"/>
    <w:rsid w:val="00A532E0"/>
    <w:rsid w:val="00A53533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15E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A75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095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7EB"/>
    <w:rsid w:val="00B318CB"/>
    <w:rsid w:val="00B31C72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1B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3AC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AF9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71F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072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252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E3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387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44F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EB6"/>
    <w:rsid w:val="00DF1FD6"/>
    <w:rsid w:val="00DF21AF"/>
    <w:rsid w:val="00DF2412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7226"/>
    <w:rsid w:val="00DF787E"/>
    <w:rsid w:val="00DF7BB2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586"/>
    <w:rsid w:val="00E3200D"/>
    <w:rsid w:val="00E32E0E"/>
    <w:rsid w:val="00E3305B"/>
    <w:rsid w:val="00E33299"/>
    <w:rsid w:val="00E33506"/>
    <w:rsid w:val="00E33802"/>
    <w:rsid w:val="00E33814"/>
    <w:rsid w:val="00E339C6"/>
    <w:rsid w:val="00E33B8C"/>
    <w:rsid w:val="00E33D92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02B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456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31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18D"/>
    <w:rsid w:val="00F14FB4"/>
    <w:rsid w:val="00F15CF3"/>
    <w:rsid w:val="00F165FF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088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2FE3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37E70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671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956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60D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1EC0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120FD0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09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8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95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496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385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3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05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547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74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61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7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39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3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3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55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50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63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21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85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HR33RHYHUWRF-4-1529</_dlc_DocId>
    <_dlc_DocIdUrl xmlns="c06861ca-3f08-4d07-bff7-bb15bac121f4">
      <Url>https://projects.qualcomm.com/sites/pentari/_layouts/15/DocIdRedir.aspx?ID=HR33RHYHUWRF-4-1529</Url>
      <Description>HR33RHYHUWRF-4-1529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80612CB-4B66-40AE-B691-03FAD8233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UE power saving for PDCCH monitoring</vt:lpstr>
    </vt:vector>
  </TitlesOfParts>
  <Company>Qualcomm Inc.</Company>
  <LinksUpToDate>false</LinksUpToDate>
  <CharactersWithSpaces>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 power saving for PDCCH monitoring</dc:title>
  <dc:subject/>
  <dc:creator>Qualcomm Inc.</dc:creator>
  <cp:keywords/>
  <cp:lastModifiedBy>Peter Gaal</cp:lastModifiedBy>
  <cp:revision>3</cp:revision>
  <cp:lastPrinted>2014-11-07T05:38:00Z</cp:lastPrinted>
  <dcterms:created xsi:type="dcterms:W3CDTF">2017-01-10T04:11:00Z</dcterms:created>
  <dcterms:modified xsi:type="dcterms:W3CDTF">2017-01-10T05:26:00Z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ae91feca-c965-4046-a197-e66ba7c21f6f</vt:lpwstr>
  </property>
  <property fmtid="{D5CDD505-2E9C-101B-9397-08002B2CF9AE}" pid="4" name="_AdHocReviewCycleID">
    <vt:i4>939187194</vt:i4>
  </property>
  <property fmtid="{D5CDD505-2E9C-101B-9397-08002B2CF9AE}" pid="5" name="_NewReviewCycle">
    <vt:lpwstr/>
  </property>
  <property fmtid="{D5CDD505-2E9C-101B-9397-08002B2CF9AE}" pid="6" name="_EmailSubject">
    <vt:lpwstr>Control channel contributions for RAN1#87</vt:lpwstr>
  </property>
  <property fmtid="{D5CDD505-2E9C-101B-9397-08002B2CF9AE}" pid="7" name="_AuthorEmail">
    <vt:lpwstr>jingsun@qti.qualcomm.com</vt:lpwstr>
  </property>
  <property fmtid="{D5CDD505-2E9C-101B-9397-08002B2CF9AE}" pid="8" name="_AuthorEmailDisplayName">
    <vt:lpwstr>Sun, Jing</vt:lpwstr>
  </property>
  <property fmtid="{D5CDD505-2E9C-101B-9397-08002B2CF9AE}" pid="9" name="_ReviewingToolsShownOnce">
    <vt:lpwstr/>
  </property>
</Properties>
</file>