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C58" w:rsidRDefault="00E14C58" w:rsidP="00157197">
      <w:pPr>
        <w:tabs>
          <w:tab w:val="center" w:pos="4536"/>
          <w:tab w:val="right" w:pos="8080"/>
          <w:tab w:val="right" w:pos="9639"/>
        </w:tabs>
        <w:spacing w:after="0"/>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sidR="000227BE">
        <w:rPr>
          <w:rFonts w:ascii="Arial" w:hAnsi="Arial" w:cs="Arial"/>
          <w:b/>
          <w:bCs/>
          <w:sz w:val="28"/>
        </w:rPr>
        <w:t>#97</w:t>
      </w:r>
      <w:r>
        <w:rPr>
          <w:rFonts w:ascii="Arial" w:eastAsia="MS Mincho" w:hAnsi="Arial" w:cs="Arial"/>
          <w:b/>
          <w:bCs/>
          <w:sz w:val="28"/>
          <w:lang w:eastAsia="ja-JP"/>
        </w:rPr>
        <w:tab/>
      </w:r>
      <w:r>
        <w:rPr>
          <w:rFonts w:ascii="Arial" w:hAnsi="Arial" w:cs="Arial"/>
          <w:b/>
          <w:bCs/>
          <w:sz w:val="28"/>
        </w:rPr>
        <w:tab/>
      </w:r>
      <w:r w:rsidR="00772821">
        <w:rPr>
          <w:rFonts w:ascii="Arial" w:hAnsi="Arial" w:cs="Arial"/>
          <w:b/>
          <w:bCs/>
          <w:sz w:val="28"/>
        </w:rPr>
        <w:tab/>
      </w:r>
      <w:r w:rsidR="00A551C0" w:rsidRPr="00A551C0">
        <w:rPr>
          <w:rFonts w:ascii="Arial" w:hAnsi="Arial" w:cs="Arial"/>
          <w:b/>
          <w:bCs/>
          <w:sz w:val="28"/>
        </w:rPr>
        <w:t>R1-190</w:t>
      </w:r>
      <w:r w:rsidR="000227BE">
        <w:rPr>
          <w:rFonts w:ascii="Arial" w:hAnsi="Arial" w:cs="Arial"/>
          <w:b/>
          <w:bCs/>
          <w:sz w:val="28"/>
        </w:rPr>
        <w:t>6558</w:t>
      </w:r>
    </w:p>
    <w:p w:rsidR="00AC6325" w:rsidRPr="009513AC" w:rsidRDefault="000227BE" w:rsidP="00AC6325">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Reno</w:t>
      </w:r>
      <w:r w:rsidR="00AC6325">
        <w:rPr>
          <w:rFonts w:ascii="Arial" w:eastAsia="MS Mincho" w:hAnsi="Arial" w:cs="Arial"/>
          <w:b/>
          <w:bCs/>
          <w:sz w:val="28"/>
          <w:lang w:eastAsia="ja-JP"/>
        </w:rPr>
        <w:t xml:space="preserve">, </w:t>
      </w:r>
      <w:r>
        <w:rPr>
          <w:rFonts w:ascii="Arial" w:eastAsia="MS Mincho" w:hAnsi="Arial" w:cs="Arial"/>
          <w:b/>
          <w:bCs/>
          <w:sz w:val="28"/>
          <w:lang w:eastAsia="ja-JP"/>
        </w:rPr>
        <w:t>USA</w:t>
      </w:r>
      <w:r w:rsidR="00AC6325">
        <w:rPr>
          <w:rFonts w:ascii="Arial" w:eastAsia="MS Mincho" w:hAnsi="Arial" w:cs="Arial"/>
          <w:b/>
          <w:bCs/>
          <w:sz w:val="28"/>
          <w:lang w:eastAsia="ja-JP"/>
        </w:rPr>
        <w:t xml:space="preserve">, </w:t>
      </w:r>
      <w:r>
        <w:rPr>
          <w:rFonts w:ascii="Arial" w:eastAsia="MS Mincho" w:hAnsi="Arial" w:cs="Arial"/>
          <w:b/>
          <w:bCs/>
          <w:sz w:val="28"/>
          <w:lang w:eastAsia="ja-JP"/>
        </w:rPr>
        <w:t>13</w:t>
      </w:r>
      <w:r w:rsidR="00AC6325" w:rsidRPr="008F5A33">
        <w:rPr>
          <w:rFonts w:ascii="Arial" w:eastAsia="MS Mincho" w:hAnsi="Arial" w:cs="Arial"/>
          <w:b/>
          <w:bCs/>
          <w:sz w:val="28"/>
          <w:vertAlign w:val="superscript"/>
          <w:lang w:eastAsia="ja-JP"/>
        </w:rPr>
        <w:t>th</w:t>
      </w:r>
      <w:r w:rsidR="00AC6325">
        <w:rPr>
          <w:rFonts w:ascii="Arial" w:eastAsia="MS Mincho" w:hAnsi="Arial" w:cs="Arial"/>
          <w:b/>
          <w:bCs/>
          <w:sz w:val="28"/>
          <w:lang w:eastAsia="ja-JP"/>
        </w:rPr>
        <w:t xml:space="preserve"> – 1</w:t>
      </w:r>
      <w:r>
        <w:rPr>
          <w:rFonts w:ascii="Arial" w:eastAsia="MS Mincho" w:hAnsi="Arial" w:cs="Arial"/>
          <w:b/>
          <w:bCs/>
          <w:sz w:val="28"/>
          <w:lang w:eastAsia="ja-JP"/>
        </w:rPr>
        <w:t>7</w:t>
      </w:r>
      <w:r w:rsidR="00AC6325" w:rsidRPr="00363679">
        <w:rPr>
          <w:rFonts w:ascii="Arial" w:eastAsia="MS Mincho" w:hAnsi="Arial" w:cs="Arial"/>
          <w:b/>
          <w:bCs/>
          <w:sz w:val="28"/>
          <w:vertAlign w:val="superscript"/>
          <w:lang w:eastAsia="ja-JP"/>
        </w:rPr>
        <w:t>th</w:t>
      </w:r>
      <w:r w:rsidR="00AC6325">
        <w:rPr>
          <w:rFonts w:ascii="Arial" w:eastAsia="MS Mincho" w:hAnsi="Arial" w:cs="Arial"/>
          <w:b/>
          <w:bCs/>
          <w:sz w:val="28"/>
          <w:lang w:eastAsia="ja-JP"/>
        </w:rPr>
        <w:t xml:space="preserve"> </w:t>
      </w:r>
      <w:r>
        <w:rPr>
          <w:rFonts w:ascii="Arial" w:eastAsia="MS Mincho" w:hAnsi="Arial" w:cs="Arial"/>
          <w:b/>
          <w:bCs/>
          <w:sz w:val="28"/>
          <w:lang w:eastAsia="ja-JP"/>
        </w:rPr>
        <w:t>May</w:t>
      </w:r>
      <w:r w:rsidR="00AC6325">
        <w:rPr>
          <w:rFonts w:ascii="Arial" w:eastAsia="MS Mincho" w:hAnsi="Arial" w:cs="Arial"/>
          <w:b/>
          <w:bCs/>
          <w:sz w:val="28"/>
          <w:lang w:eastAsia="ja-JP"/>
        </w:rPr>
        <w:t>, 2019</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05F2">
        <w:rPr>
          <w:rFonts w:cs="Arial"/>
          <w:bCs/>
          <w:sz w:val="28"/>
          <w:szCs w:val="24"/>
          <w:lang w:val="en-US" w:eastAsia="zh-TW"/>
        </w:rPr>
        <w:t>7.2</w:t>
      </w:r>
      <w:r w:rsidR="00A551C0" w:rsidRPr="00A551C0">
        <w:rPr>
          <w:rFonts w:cs="Arial"/>
          <w:bCs/>
          <w:sz w:val="28"/>
          <w:szCs w:val="24"/>
          <w:lang w:val="en-US" w:eastAsia="zh-TW"/>
        </w:rPr>
        <w:t>.</w:t>
      </w:r>
      <w:r w:rsidR="003C05F2">
        <w:rPr>
          <w:rFonts w:cs="Arial"/>
          <w:bCs/>
          <w:sz w:val="28"/>
          <w:szCs w:val="24"/>
          <w:lang w:val="en-US" w:eastAsia="zh-TW"/>
        </w:rPr>
        <w:t>4.</w:t>
      </w:r>
      <w:r w:rsidR="00AC6325">
        <w:rPr>
          <w:rFonts w:cs="Arial"/>
          <w:bCs/>
          <w:sz w:val="28"/>
          <w:szCs w:val="24"/>
          <w:lang w:val="en-US" w:eastAsia="zh-TW"/>
        </w:rPr>
        <w:t>5</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0227BE" w:rsidRPr="000227BE">
        <w:rPr>
          <w:rFonts w:eastAsia="MS Mincho" w:cs="Arial"/>
          <w:bCs/>
          <w:sz w:val="28"/>
          <w:szCs w:val="24"/>
          <w:lang w:val="en-US"/>
        </w:rPr>
        <w:t>Discussion on V2X Physical layer procedure</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Pr="00C10411" w:rsidRDefault="00807D4E" w:rsidP="00807D4E">
      <w:pPr>
        <w:pStyle w:val="Heading1"/>
      </w:pPr>
      <w:r>
        <w:rPr>
          <w:rFonts w:hint="eastAsia"/>
          <w:lang w:eastAsia="zh-TW"/>
        </w:rPr>
        <w:t>Introduction</w:t>
      </w:r>
    </w:p>
    <w:p w:rsidR="001C5645" w:rsidRDefault="001C5645" w:rsidP="002148D7">
      <w:pPr>
        <w:pStyle w:val="Header"/>
        <w:tabs>
          <w:tab w:val="center" w:pos="4536"/>
          <w:tab w:val="right" w:pos="8280"/>
          <w:tab w:val="right" w:pos="9781"/>
        </w:tabs>
        <w:spacing w:before="120" w:after="120"/>
        <w:ind w:right="-57"/>
        <w:jc w:val="both"/>
        <w:rPr>
          <w:rFonts w:ascii="Times New Roman" w:hAnsi="Times New Roman"/>
          <w:b w:val="0"/>
          <w:bCs/>
          <w:sz w:val="20"/>
          <w:lang w:eastAsia="zh-TW"/>
        </w:rPr>
      </w:pPr>
      <w:r>
        <w:rPr>
          <w:rFonts w:ascii="Times New Roman" w:hAnsi="Times New Roman"/>
          <w:b w:val="0"/>
          <w:bCs/>
          <w:sz w:val="20"/>
          <w:lang w:eastAsia="zh-TW"/>
        </w:rPr>
        <w:t xml:space="preserve">The Rel-16 </w:t>
      </w:r>
      <w:r w:rsidR="00F74A35">
        <w:rPr>
          <w:rFonts w:ascii="Times New Roman" w:hAnsi="Times New Roman"/>
          <w:b w:val="0"/>
          <w:bCs/>
          <w:sz w:val="20"/>
          <w:lang w:eastAsia="zh-TW"/>
        </w:rPr>
        <w:t xml:space="preserve">NR </w:t>
      </w:r>
      <w:r>
        <w:rPr>
          <w:rFonts w:ascii="Times New Roman" w:hAnsi="Times New Roman"/>
          <w:b w:val="0"/>
          <w:bCs/>
          <w:sz w:val="20"/>
          <w:lang w:eastAsia="zh-TW"/>
        </w:rPr>
        <w:t xml:space="preserve">V2X WI was approved in RAN#83. </w:t>
      </w:r>
      <w:r w:rsidR="002106A2">
        <w:rPr>
          <w:rFonts w:ascii="Times New Roman" w:hAnsi="Times New Roman"/>
          <w:b w:val="0"/>
          <w:bCs/>
          <w:sz w:val="20"/>
          <w:lang w:eastAsia="zh-TW"/>
        </w:rPr>
        <w:t>T</w:t>
      </w:r>
      <w:r>
        <w:rPr>
          <w:rFonts w:ascii="Times New Roman" w:hAnsi="Times New Roman"/>
          <w:b w:val="0"/>
          <w:bCs/>
          <w:sz w:val="20"/>
          <w:lang w:eastAsia="zh-TW"/>
        </w:rPr>
        <w:t xml:space="preserve">he </w:t>
      </w:r>
      <w:r w:rsidR="00112264">
        <w:rPr>
          <w:rFonts w:ascii="Times New Roman" w:hAnsi="Times New Roman"/>
          <w:b w:val="0"/>
          <w:bCs/>
          <w:sz w:val="20"/>
          <w:lang w:eastAsia="zh-TW"/>
        </w:rPr>
        <w:t xml:space="preserve">objective of the </w:t>
      </w:r>
      <w:r>
        <w:rPr>
          <w:rFonts w:ascii="Times New Roman" w:hAnsi="Times New Roman"/>
          <w:b w:val="0"/>
          <w:bCs/>
          <w:sz w:val="20"/>
          <w:lang w:eastAsia="zh-TW"/>
        </w:rPr>
        <w:t>WI [1]</w:t>
      </w:r>
      <w:r w:rsidR="002106A2">
        <w:rPr>
          <w:rFonts w:ascii="Times New Roman" w:hAnsi="Times New Roman"/>
          <w:b w:val="0"/>
          <w:bCs/>
          <w:sz w:val="20"/>
          <w:lang w:eastAsia="zh-TW"/>
        </w:rPr>
        <w:t xml:space="preserve"> relevant to the </w:t>
      </w:r>
      <w:r w:rsidR="00DE174B">
        <w:rPr>
          <w:rFonts w:ascii="Times New Roman" w:hAnsi="Times New Roman"/>
          <w:b w:val="0"/>
          <w:bCs/>
          <w:sz w:val="20"/>
          <w:lang w:eastAsia="zh-TW"/>
        </w:rPr>
        <w:t>SL physical</w:t>
      </w:r>
      <w:r w:rsidR="002106A2">
        <w:rPr>
          <w:rFonts w:ascii="Times New Roman" w:hAnsi="Times New Roman"/>
          <w:b w:val="0"/>
          <w:bCs/>
          <w:sz w:val="20"/>
          <w:lang w:eastAsia="zh-TW"/>
        </w:rPr>
        <w:t xml:space="preserve"> layer procedure is shown below. </w:t>
      </w:r>
      <w:r>
        <w:rPr>
          <w:rFonts w:ascii="Times New Roman" w:hAnsi="Times New Roman"/>
          <w:b w:val="0"/>
          <w:bCs/>
          <w:sz w:val="20"/>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C5645" w:rsidRPr="00C04865" w:rsidTr="00C04865">
        <w:tc>
          <w:tcPr>
            <w:tcW w:w="9857" w:type="dxa"/>
            <w:shd w:val="clear" w:color="auto" w:fill="auto"/>
          </w:tcPr>
          <w:p w:rsidR="001C5645" w:rsidRPr="007720DE" w:rsidRDefault="001C5645" w:rsidP="004E10EE">
            <w:pPr>
              <w:numPr>
                <w:ilvl w:val="0"/>
                <w:numId w:val="30"/>
              </w:numPr>
              <w:overflowPunct w:val="0"/>
              <w:autoSpaceDE w:val="0"/>
              <w:autoSpaceDN w:val="0"/>
              <w:adjustRightInd w:val="0"/>
              <w:spacing w:before="120"/>
              <w:ind w:left="567" w:hanging="283"/>
              <w:jc w:val="both"/>
              <w:textAlignment w:val="baseline"/>
              <w:rPr>
                <w:lang w:eastAsia="ko-KR"/>
              </w:rPr>
            </w:pPr>
            <w:r w:rsidRPr="007720DE">
              <w:rPr>
                <w:lang w:eastAsia="ko-KR"/>
              </w:rPr>
              <w:t>Sidelink physical layer procedures as per the study outcome</w:t>
            </w:r>
          </w:p>
          <w:p w:rsidR="001C5645" w:rsidRPr="007720DE" w:rsidRDefault="001C5645" w:rsidP="00C04865">
            <w:pPr>
              <w:numPr>
                <w:ilvl w:val="1"/>
                <w:numId w:val="30"/>
              </w:numPr>
              <w:overflowPunct w:val="0"/>
              <w:autoSpaceDE w:val="0"/>
              <w:autoSpaceDN w:val="0"/>
              <w:adjustRightInd w:val="0"/>
              <w:ind w:left="993" w:hanging="284"/>
              <w:jc w:val="both"/>
              <w:textAlignment w:val="baseline"/>
              <w:rPr>
                <w:lang w:eastAsia="ko-KR"/>
              </w:rPr>
            </w:pPr>
            <w:r w:rsidRPr="007720DE">
              <w:rPr>
                <w:lang w:eastAsia="ko-KR"/>
              </w:rPr>
              <w:t>HARQ procedures [RAN1, RAN2]</w:t>
            </w:r>
          </w:p>
          <w:p w:rsidR="001C5645" w:rsidRPr="007720DE" w:rsidRDefault="001C5645" w:rsidP="00C04865">
            <w:pPr>
              <w:numPr>
                <w:ilvl w:val="1"/>
                <w:numId w:val="30"/>
              </w:numPr>
              <w:overflowPunct w:val="0"/>
              <w:autoSpaceDE w:val="0"/>
              <w:autoSpaceDN w:val="0"/>
              <w:adjustRightInd w:val="0"/>
              <w:ind w:left="993" w:hanging="284"/>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rsidR="001C5645" w:rsidRPr="007720DE" w:rsidRDefault="001C5645" w:rsidP="00C04865">
            <w:pPr>
              <w:numPr>
                <w:ilvl w:val="2"/>
                <w:numId w:val="30"/>
              </w:numPr>
              <w:overflowPunct w:val="0"/>
              <w:autoSpaceDE w:val="0"/>
              <w:autoSpaceDN w:val="0"/>
              <w:adjustRightInd w:val="0"/>
              <w:ind w:left="1418" w:hanging="284"/>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rsidR="001C5645" w:rsidRPr="007720DE" w:rsidRDefault="001C5645" w:rsidP="00C04865">
            <w:pPr>
              <w:numPr>
                <w:ilvl w:val="2"/>
                <w:numId w:val="30"/>
              </w:numPr>
              <w:overflowPunct w:val="0"/>
              <w:autoSpaceDE w:val="0"/>
              <w:autoSpaceDN w:val="0"/>
              <w:adjustRightInd w:val="0"/>
              <w:ind w:left="1418" w:hanging="284"/>
              <w:jc w:val="both"/>
              <w:textAlignment w:val="baseline"/>
              <w:rPr>
                <w:lang w:eastAsia="ko-KR"/>
              </w:rPr>
            </w:pPr>
            <w:r w:rsidRPr="007720DE">
              <w:rPr>
                <w:lang w:eastAsia="ko-KR"/>
              </w:rPr>
              <w:t>In sidelink, CSI is delivered using PSSCH (including PSSCH containing CSI only) using the resource allocation procedure for data transmission.</w:t>
            </w:r>
          </w:p>
          <w:p w:rsidR="001C5645" w:rsidRPr="00C04865" w:rsidRDefault="001C5645" w:rsidP="00C04865">
            <w:pPr>
              <w:numPr>
                <w:ilvl w:val="1"/>
                <w:numId w:val="30"/>
              </w:numPr>
              <w:overflowPunct w:val="0"/>
              <w:autoSpaceDE w:val="0"/>
              <w:autoSpaceDN w:val="0"/>
              <w:adjustRightInd w:val="0"/>
              <w:ind w:left="993" w:hanging="284"/>
              <w:jc w:val="both"/>
              <w:textAlignment w:val="baseline"/>
              <w:rPr>
                <w:b/>
                <w:bCs/>
                <w:lang w:eastAsia="zh-TW"/>
              </w:rPr>
            </w:pPr>
            <w:r w:rsidRPr="007720DE">
              <w:rPr>
                <w:lang w:eastAsia="ko-KR"/>
              </w:rPr>
              <w:t>P</w:t>
            </w:r>
            <w:r w:rsidRPr="007720DE">
              <w:rPr>
                <w:rFonts w:hint="eastAsia"/>
                <w:lang w:eastAsia="ko-KR"/>
              </w:rPr>
              <w:t>ower control [RAN1, RAN2]</w:t>
            </w:r>
          </w:p>
        </w:tc>
      </w:tr>
    </w:tbl>
    <w:p w:rsidR="003C05F2" w:rsidRDefault="001C5645" w:rsidP="002148D7">
      <w:pPr>
        <w:pStyle w:val="Header"/>
        <w:tabs>
          <w:tab w:val="center" w:pos="4536"/>
          <w:tab w:val="right" w:pos="8280"/>
          <w:tab w:val="right" w:pos="9781"/>
        </w:tabs>
        <w:spacing w:before="120"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contribution, </w:t>
      </w:r>
      <w:r w:rsidR="00F74A35">
        <w:rPr>
          <w:rFonts w:ascii="Times New Roman" w:hAnsi="Times New Roman"/>
          <w:b w:val="0"/>
          <w:bCs/>
          <w:sz w:val="20"/>
          <w:lang w:val="en-US" w:eastAsia="zh-TW"/>
        </w:rPr>
        <w:t xml:space="preserve">we provide </w:t>
      </w:r>
      <w:r>
        <w:rPr>
          <w:rFonts w:ascii="Times New Roman" w:hAnsi="Times New Roman"/>
          <w:b w:val="0"/>
          <w:bCs/>
          <w:sz w:val="20"/>
          <w:lang w:val="en-US" w:eastAsia="zh-TW"/>
        </w:rPr>
        <w:t xml:space="preserve">our views on </w:t>
      </w:r>
      <w:r w:rsidR="00DE174B">
        <w:rPr>
          <w:rFonts w:ascii="Times New Roman" w:hAnsi="Times New Roman"/>
          <w:b w:val="0"/>
          <w:bCs/>
          <w:sz w:val="20"/>
          <w:lang w:val="en-US" w:eastAsia="zh-TW"/>
        </w:rPr>
        <w:t>SL</w:t>
      </w:r>
      <w:r>
        <w:rPr>
          <w:rFonts w:ascii="Times New Roman" w:hAnsi="Times New Roman"/>
          <w:b w:val="0"/>
          <w:bCs/>
          <w:sz w:val="20"/>
          <w:lang w:val="en-US" w:eastAsia="zh-TW"/>
        </w:rPr>
        <w:t xml:space="preserve"> physical layer procedure</w:t>
      </w:r>
      <w:r w:rsidR="00DE174B">
        <w:rPr>
          <w:rFonts w:ascii="Times New Roman" w:hAnsi="Times New Roman"/>
          <w:b w:val="0"/>
          <w:bCs/>
          <w:sz w:val="20"/>
          <w:lang w:val="en-US" w:eastAsia="zh-TW"/>
        </w:rPr>
        <w:t xml:space="preserve"> with emphasis on the </w:t>
      </w:r>
      <w:r w:rsidR="00C30EA4">
        <w:rPr>
          <w:rFonts w:ascii="Times New Roman" w:hAnsi="Times New Roman"/>
          <w:b w:val="0"/>
          <w:bCs/>
          <w:sz w:val="20"/>
          <w:lang w:val="en-US" w:eastAsia="zh-TW"/>
        </w:rPr>
        <w:t xml:space="preserve">support of </w:t>
      </w:r>
      <w:r w:rsidR="00DE174B">
        <w:rPr>
          <w:rFonts w:ascii="Times New Roman" w:hAnsi="Times New Roman"/>
          <w:b w:val="0"/>
          <w:bCs/>
          <w:sz w:val="20"/>
          <w:lang w:val="en-US" w:eastAsia="zh-TW"/>
        </w:rPr>
        <w:t>gro</w:t>
      </w:r>
      <w:r w:rsidR="00DE174B" w:rsidRPr="00F74A35">
        <w:rPr>
          <w:rFonts w:ascii="Times New Roman" w:hAnsi="Times New Roman"/>
          <w:b w:val="0"/>
          <w:bCs/>
          <w:sz w:val="20"/>
          <w:lang w:val="en-US" w:eastAsia="zh-TW"/>
        </w:rPr>
        <w:t xml:space="preserve">upcast </w:t>
      </w:r>
      <w:r w:rsidR="00C30EA4">
        <w:rPr>
          <w:rFonts w:ascii="Times New Roman" w:hAnsi="Times New Roman"/>
          <w:b w:val="0"/>
          <w:bCs/>
          <w:sz w:val="20"/>
          <w:lang w:val="en-US" w:eastAsia="zh-TW"/>
        </w:rPr>
        <w:t xml:space="preserve">V2X </w:t>
      </w:r>
      <w:r w:rsidR="00DE174B" w:rsidRPr="00F74A35">
        <w:rPr>
          <w:rFonts w:ascii="Times New Roman" w:hAnsi="Times New Roman"/>
          <w:b w:val="0"/>
          <w:bCs/>
          <w:sz w:val="20"/>
          <w:lang w:val="en-US" w:eastAsia="zh-TW"/>
        </w:rPr>
        <w:t xml:space="preserve">communication. </w:t>
      </w:r>
      <w:r w:rsidR="00F74A35" w:rsidRPr="00F74A35">
        <w:rPr>
          <w:rFonts w:ascii="Times New Roman" w:hAnsi="Times New Roman"/>
          <w:b w:val="0"/>
          <w:bCs/>
          <w:sz w:val="20"/>
          <w:lang w:val="en-US" w:eastAsia="zh-TW"/>
        </w:rPr>
        <w:t>P</w:t>
      </w:r>
      <w:r w:rsidR="007801C2" w:rsidRPr="00F74A35">
        <w:rPr>
          <w:rFonts w:ascii="Times New Roman" w:hAnsi="Times New Roman"/>
          <w:b w:val="0"/>
          <w:bCs/>
          <w:sz w:val="20"/>
          <w:lang w:val="en-US" w:eastAsia="zh-TW"/>
        </w:rPr>
        <w:t xml:space="preserve">ower control in groupcast </w:t>
      </w:r>
      <w:r w:rsidR="002148D7">
        <w:rPr>
          <w:rFonts w:ascii="Times New Roman" w:hAnsi="Times New Roman"/>
          <w:b w:val="0"/>
          <w:bCs/>
          <w:sz w:val="20"/>
          <w:lang w:val="en-US" w:eastAsia="zh-TW"/>
        </w:rPr>
        <w:t>is</w:t>
      </w:r>
      <w:r w:rsidR="007801C2" w:rsidRPr="00F74A35">
        <w:rPr>
          <w:rFonts w:ascii="Times New Roman" w:hAnsi="Times New Roman"/>
          <w:b w:val="0"/>
          <w:bCs/>
          <w:sz w:val="20"/>
          <w:lang w:val="en-US" w:eastAsia="zh-TW"/>
        </w:rPr>
        <w:t xml:space="preserve"> discussed</w:t>
      </w:r>
      <w:r w:rsidR="00F74A35" w:rsidRPr="00F74A35">
        <w:rPr>
          <w:rFonts w:ascii="Times New Roman" w:hAnsi="Times New Roman"/>
          <w:b w:val="0"/>
          <w:bCs/>
          <w:sz w:val="20"/>
          <w:lang w:val="en-US" w:eastAsia="zh-TW"/>
        </w:rPr>
        <w:t xml:space="preserve"> i</w:t>
      </w:r>
      <w:r w:rsidR="007801C2" w:rsidRPr="00F74A35">
        <w:rPr>
          <w:rFonts w:ascii="Times New Roman" w:hAnsi="Times New Roman"/>
          <w:b w:val="0"/>
          <w:bCs/>
          <w:sz w:val="20"/>
          <w:lang w:val="en-US" w:eastAsia="zh-TW"/>
        </w:rPr>
        <w:t>n Section</w:t>
      </w:r>
      <w:r w:rsidR="00F74A35" w:rsidRPr="00F74A35">
        <w:rPr>
          <w:rFonts w:ascii="Times New Roman" w:hAnsi="Times New Roman"/>
          <w:b w:val="0"/>
          <w:bCs/>
          <w:sz w:val="20"/>
          <w:lang w:val="en-US" w:eastAsia="zh-TW"/>
        </w:rPr>
        <w:t xml:space="preserve"> 2</w:t>
      </w:r>
      <w:r w:rsidR="002148D7">
        <w:rPr>
          <w:rFonts w:ascii="Times New Roman" w:hAnsi="Times New Roman"/>
          <w:b w:val="0"/>
          <w:bCs/>
          <w:sz w:val="20"/>
          <w:lang w:val="en-US" w:eastAsia="zh-TW"/>
        </w:rPr>
        <w:t>,</w:t>
      </w:r>
      <w:r w:rsidR="00F74A35" w:rsidRPr="00F74A35">
        <w:rPr>
          <w:rFonts w:ascii="Times New Roman" w:hAnsi="Times New Roman"/>
          <w:b w:val="0"/>
          <w:bCs/>
          <w:sz w:val="20"/>
          <w:lang w:val="en-US" w:eastAsia="zh-TW"/>
        </w:rPr>
        <w:t xml:space="preserve"> and</w:t>
      </w:r>
      <w:r w:rsidR="007801C2" w:rsidRPr="00F74A35">
        <w:rPr>
          <w:rFonts w:ascii="Times New Roman" w:hAnsi="Times New Roman"/>
          <w:b w:val="0"/>
          <w:bCs/>
          <w:sz w:val="20"/>
          <w:lang w:val="en-US" w:eastAsia="zh-TW"/>
        </w:rPr>
        <w:t xml:space="preserve"> </w:t>
      </w:r>
      <w:r w:rsidR="002148D7" w:rsidRPr="002148D7">
        <w:rPr>
          <w:rFonts w:ascii="Times New Roman" w:hAnsi="Times New Roman"/>
          <w:b w:val="0"/>
          <w:bCs/>
          <w:sz w:val="20"/>
          <w:lang w:val="en-US" w:eastAsia="zh-TW"/>
        </w:rPr>
        <w:t>HARQ feedback and SL-RSRP report in groupcast</w:t>
      </w:r>
      <w:r w:rsidR="002148D7">
        <w:rPr>
          <w:rFonts w:ascii="Times New Roman" w:hAnsi="Times New Roman"/>
          <w:b w:val="0"/>
          <w:bCs/>
          <w:sz w:val="20"/>
          <w:lang w:val="en-US" w:eastAsia="zh-TW"/>
        </w:rPr>
        <w:t xml:space="preserve"> is discused in Section </w:t>
      </w:r>
      <w:r w:rsidR="007801C2" w:rsidRPr="00F74A35">
        <w:rPr>
          <w:rFonts w:ascii="Times New Roman" w:hAnsi="Times New Roman"/>
          <w:b w:val="0"/>
          <w:bCs/>
          <w:sz w:val="20"/>
          <w:lang w:val="en-US" w:eastAsia="zh-TW"/>
        </w:rPr>
        <w:t>3</w:t>
      </w:r>
      <w:r w:rsidR="00F74A35" w:rsidRPr="00F74A35">
        <w:rPr>
          <w:rFonts w:ascii="Times New Roman" w:hAnsi="Times New Roman"/>
          <w:b w:val="0"/>
          <w:bCs/>
          <w:sz w:val="20"/>
          <w:lang w:val="en-US" w:eastAsia="zh-TW"/>
        </w:rPr>
        <w:t>.</w:t>
      </w:r>
      <w:r w:rsidR="007801C2">
        <w:rPr>
          <w:rFonts w:ascii="Times New Roman" w:hAnsi="Times New Roman"/>
          <w:b w:val="0"/>
          <w:bCs/>
          <w:sz w:val="20"/>
          <w:lang w:val="en-US" w:eastAsia="zh-TW"/>
        </w:rPr>
        <w:t xml:space="preserve"> </w:t>
      </w:r>
    </w:p>
    <w:p w:rsidR="00807D4E" w:rsidRDefault="00A54019" w:rsidP="007E6C87">
      <w:pPr>
        <w:pStyle w:val="Heading1"/>
      </w:pPr>
      <w:r>
        <w:rPr>
          <w:lang w:eastAsia="zh-TW"/>
        </w:rPr>
        <w:t>Power control</w:t>
      </w:r>
      <w:r w:rsidR="00B45322">
        <w:rPr>
          <w:lang w:eastAsia="zh-TW"/>
        </w:rPr>
        <w:t xml:space="preserve"> in groupcast</w:t>
      </w:r>
    </w:p>
    <w:p w:rsidR="006F3AE0" w:rsidRDefault="00C30EA4" w:rsidP="006F3AE0">
      <w:pPr>
        <w:pStyle w:val="Heading2"/>
      </w:pPr>
      <w:r>
        <w:t>Open-loop</w:t>
      </w:r>
      <w:r w:rsidR="006F3AE0">
        <w:t xml:space="preserve"> power control in groupcast</w:t>
      </w:r>
    </w:p>
    <w:p w:rsidR="008A09FC" w:rsidRDefault="002E5D19" w:rsidP="002148D7">
      <w:pPr>
        <w:pStyle w:val="Caption"/>
        <w:keepNext/>
        <w:jc w:val="both"/>
        <w:rPr>
          <w:b w:val="0"/>
        </w:rPr>
      </w:pPr>
      <w:r>
        <w:rPr>
          <w:b w:val="0"/>
        </w:rPr>
        <w:t>In RAN1 AH1901 and RAN1#96, the following agreements were made about the power control of V2X.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E5D19" w:rsidTr="00580AE0">
        <w:tc>
          <w:tcPr>
            <w:tcW w:w="9857" w:type="dxa"/>
            <w:shd w:val="clear" w:color="auto" w:fill="auto"/>
          </w:tcPr>
          <w:p w:rsidR="002E5D19" w:rsidRPr="00580AE0" w:rsidRDefault="002E5D19" w:rsidP="00B2770C">
            <w:pPr>
              <w:spacing w:after="0"/>
              <w:rPr>
                <w:lang w:val="en-US" w:eastAsia="x-none"/>
              </w:rPr>
            </w:pPr>
            <w:r w:rsidRPr="00580AE0">
              <w:rPr>
                <w:highlight w:val="green"/>
                <w:lang w:val="en-US" w:eastAsia="x-none"/>
              </w:rPr>
              <w:t>Agreements</w:t>
            </w:r>
            <w:r w:rsidRPr="00580AE0">
              <w:rPr>
                <w:lang w:val="en-US" w:eastAsia="x-none"/>
              </w:rPr>
              <w:t>:</w:t>
            </w:r>
          </w:p>
          <w:p w:rsidR="002E5D19" w:rsidRPr="00580AE0" w:rsidRDefault="002E5D19" w:rsidP="00B2770C">
            <w:pPr>
              <w:pStyle w:val="LGTdoc"/>
              <w:numPr>
                <w:ilvl w:val="0"/>
                <w:numId w:val="23"/>
              </w:numPr>
              <w:spacing w:afterLines="0"/>
              <w:rPr>
                <w:rFonts w:ascii="Calibri" w:hAnsi="Calibri" w:cs="Calibri"/>
                <w:sz w:val="20"/>
                <w:szCs w:val="20"/>
                <w:lang w:val="en-US"/>
              </w:rPr>
            </w:pPr>
            <w:r w:rsidRPr="00580AE0">
              <w:rPr>
                <w:rFonts w:ascii="Calibri" w:hAnsi="Calibri" w:cs="Calibri"/>
                <w:sz w:val="20"/>
                <w:szCs w:val="20"/>
                <w:lang w:val="en-US"/>
              </w:rPr>
              <w:t xml:space="preserve">SL open-loop power control is supported. </w:t>
            </w:r>
          </w:p>
          <w:p w:rsidR="002E5D19" w:rsidRPr="00580AE0" w:rsidRDefault="002E5D19" w:rsidP="00B2770C">
            <w:pPr>
              <w:pStyle w:val="LGTdoc"/>
              <w:numPr>
                <w:ilvl w:val="1"/>
                <w:numId w:val="23"/>
              </w:numPr>
              <w:spacing w:afterLines="0"/>
              <w:rPr>
                <w:rFonts w:ascii="Calibri" w:hAnsi="Calibri" w:cs="Calibri"/>
                <w:sz w:val="20"/>
                <w:szCs w:val="20"/>
                <w:lang w:val="en-US"/>
              </w:rPr>
            </w:pPr>
            <w:r w:rsidRPr="00580AE0">
              <w:rPr>
                <w:rFonts w:ascii="Calibri" w:hAnsi="Calibri" w:cs="Calibri" w:hint="eastAsia"/>
                <w:sz w:val="20"/>
                <w:szCs w:val="20"/>
                <w:lang w:val="en-US"/>
              </w:rPr>
              <w:t xml:space="preserve">For unicast, groupcast, broadcast,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based on the pathloss between TX UE and gNB (if TX UE is in-coverage).</w:t>
            </w:r>
          </w:p>
          <w:p w:rsidR="002E5D19" w:rsidRPr="00580AE0" w:rsidRDefault="002E5D19" w:rsidP="00B2770C">
            <w:pPr>
              <w:pStyle w:val="LGTdoc"/>
              <w:numPr>
                <w:ilvl w:val="2"/>
                <w:numId w:val="23"/>
              </w:numPr>
              <w:spacing w:afterLines="0"/>
              <w:rPr>
                <w:rFonts w:ascii="Calibri" w:hAnsi="Calibri" w:cs="Calibri"/>
                <w:sz w:val="20"/>
                <w:szCs w:val="20"/>
                <w:lang w:val="en-US"/>
              </w:rPr>
            </w:pPr>
            <w:r w:rsidRPr="00580AE0">
              <w:rPr>
                <w:rFonts w:ascii="Calibri" w:hAnsi="Calibri" w:cs="Calibri" w:hint="eastAsia"/>
                <w:sz w:val="20"/>
                <w:szCs w:val="20"/>
                <w:lang w:val="en-US"/>
              </w:rPr>
              <w:t>This is at least to mitigate interference to UL reception at gNB.</w:t>
            </w:r>
          </w:p>
          <w:p w:rsidR="002E5D19" w:rsidRPr="00580AE0" w:rsidRDefault="002E5D19" w:rsidP="00B2770C">
            <w:pPr>
              <w:pStyle w:val="LGTdoc"/>
              <w:numPr>
                <w:ilvl w:val="2"/>
                <w:numId w:val="23"/>
              </w:numPr>
              <w:spacing w:afterLines="0"/>
              <w:rPr>
                <w:rFonts w:ascii="Calibri" w:hAnsi="Calibri" w:cs="Calibri"/>
                <w:sz w:val="20"/>
                <w:szCs w:val="20"/>
                <w:lang w:val="en-US"/>
              </w:rPr>
            </w:pPr>
            <w:r w:rsidRPr="00580AE0">
              <w:rPr>
                <w:rFonts w:ascii="Calibri" w:hAnsi="Calibri" w:cs="Calibri" w:hint="eastAsia"/>
                <w:sz w:val="20"/>
                <w:szCs w:val="20"/>
                <w:lang w:val="en-US"/>
              </w:rPr>
              <w:t>Rel-14 LTE sidelink open-loop power control is the baseline.</w:t>
            </w:r>
          </w:p>
          <w:p w:rsidR="002E5D19" w:rsidRPr="00580AE0" w:rsidRDefault="002E5D19" w:rsidP="00B2770C">
            <w:pPr>
              <w:pStyle w:val="LGTdoc"/>
              <w:numPr>
                <w:ilvl w:val="2"/>
                <w:numId w:val="23"/>
              </w:numPr>
              <w:spacing w:afterLines="0"/>
              <w:rPr>
                <w:rFonts w:ascii="Calibri" w:hAnsi="Calibri" w:cs="Calibri"/>
                <w:sz w:val="20"/>
                <w:szCs w:val="20"/>
                <w:lang w:val="en-US"/>
              </w:rPr>
            </w:pPr>
            <w:r w:rsidRPr="00580AE0">
              <w:rPr>
                <w:rFonts w:ascii="Calibri" w:hAnsi="Calibri" w:cs="Calibri" w:hint="eastAsia"/>
                <w:sz w:val="20"/>
                <w:szCs w:val="20"/>
                <w:lang w:val="en-US"/>
              </w:rPr>
              <w:t>gNB should be able to enable/disable this power control.</w:t>
            </w:r>
          </w:p>
          <w:p w:rsidR="002E5D19" w:rsidRPr="00580AE0" w:rsidRDefault="002E5D19" w:rsidP="00B2770C">
            <w:pPr>
              <w:pStyle w:val="LGTdoc"/>
              <w:numPr>
                <w:ilvl w:val="1"/>
                <w:numId w:val="23"/>
              </w:numPr>
              <w:spacing w:afterLines="0"/>
              <w:rPr>
                <w:rFonts w:ascii="Calibri" w:hAnsi="Calibri" w:cs="Calibri"/>
                <w:sz w:val="20"/>
                <w:szCs w:val="20"/>
                <w:lang w:val="en-US"/>
              </w:rPr>
            </w:pPr>
            <w:r w:rsidRPr="00580AE0">
              <w:rPr>
                <w:rFonts w:ascii="Calibri" w:hAnsi="Calibri" w:cs="Calibri" w:hint="eastAsia"/>
                <w:sz w:val="20"/>
                <w:szCs w:val="20"/>
                <w:lang w:val="en-US"/>
              </w:rPr>
              <w:t xml:space="preserve">At least for unicast,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also based on the pathloss between TX UE and RX UE.</w:t>
            </w:r>
          </w:p>
          <w:p w:rsidR="002E5D19" w:rsidRPr="00580AE0" w:rsidRDefault="002E5D19" w:rsidP="00B2770C">
            <w:pPr>
              <w:pStyle w:val="LGTdoc"/>
              <w:numPr>
                <w:ilvl w:val="2"/>
                <w:numId w:val="23"/>
              </w:numPr>
              <w:spacing w:afterLines="0"/>
              <w:rPr>
                <w:rFonts w:ascii="Calibri" w:hAnsi="Calibri" w:cs="Calibri"/>
                <w:sz w:val="20"/>
                <w:szCs w:val="20"/>
                <w:lang w:val="en-US"/>
              </w:rPr>
            </w:pPr>
            <w:r w:rsidRPr="00580AE0">
              <w:rPr>
                <w:rFonts w:ascii="Calibri" w:hAnsi="Calibri" w:cs="Calibri" w:hint="eastAsia"/>
                <w:sz w:val="20"/>
                <w:szCs w:val="20"/>
                <w:lang w:val="en-US"/>
              </w:rPr>
              <w:t>(Pre-)configuration should be able to enable/disable this power control.</w:t>
            </w:r>
          </w:p>
          <w:p w:rsidR="002E5D19" w:rsidRPr="00580AE0" w:rsidRDefault="002E5D19" w:rsidP="00B2770C">
            <w:pPr>
              <w:pStyle w:val="LGTdoc"/>
              <w:numPr>
                <w:ilvl w:val="2"/>
                <w:numId w:val="23"/>
              </w:numPr>
              <w:spacing w:afterLines="0"/>
              <w:rPr>
                <w:rFonts w:ascii="Calibri" w:hAnsi="Calibri" w:cs="Calibri"/>
                <w:sz w:val="20"/>
                <w:szCs w:val="20"/>
                <w:lang w:val="en-US"/>
              </w:rPr>
            </w:pPr>
            <w:r w:rsidRPr="00580AE0">
              <w:rPr>
                <w:rFonts w:ascii="Calibri" w:hAnsi="Calibri" w:cs="Calibri" w:hint="eastAsia"/>
                <w:sz w:val="20"/>
                <w:szCs w:val="20"/>
                <w:lang w:val="en-US"/>
              </w:rPr>
              <w:t>FFS whether this is applicable to groupcast</w:t>
            </w:r>
          </w:p>
          <w:p w:rsidR="002E5D19" w:rsidRPr="00580AE0" w:rsidRDefault="002E5D19" w:rsidP="00B2770C">
            <w:pPr>
              <w:pStyle w:val="LGTdoc"/>
              <w:numPr>
                <w:ilvl w:val="2"/>
                <w:numId w:val="23"/>
              </w:numPr>
              <w:spacing w:afterLines="0"/>
              <w:rPr>
                <w:rFonts w:ascii="Calibri" w:hAnsi="Calibri" w:cs="Calibri"/>
                <w:sz w:val="20"/>
                <w:szCs w:val="20"/>
                <w:lang w:val="en-US"/>
              </w:rPr>
            </w:pPr>
            <w:r w:rsidRPr="00580AE0">
              <w:rPr>
                <w:rFonts w:ascii="Calibri" w:hAnsi="Calibri" w:cs="Calibri" w:hint="eastAsia"/>
                <w:sz w:val="20"/>
                <w:szCs w:val="20"/>
                <w:lang w:val="en-US"/>
              </w:rPr>
              <w:t>FFS whether this requires information signaling in the sidelink.</w:t>
            </w:r>
          </w:p>
          <w:p w:rsidR="002E5D19" w:rsidRPr="00580AE0" w:rsidRDefault="002E5D19" w:rsidP="00B2770C">
            <w:pPr>
              <w:pStyle w:val="LGTdoc"/>
              <w:numPr>
                <w:ilvl w:val="1"/>
                <w:numId w:val="23"/>
              </w:numPr>
              <w:spacing w:afterLines="0"/>
              <w:rPr>
                <w:rFonts w:ascii="Calibri" w:hAnsi="Calibri" w:cs="Calibri"/>
                <w:sz w:val="20"/>
                <w:szCs w:val="20"/>
                <w:lang w:val="en-US"/>
              </w:rPr>
            </w:pPr>
            <w:r w:rsidRPr="00580AE0">
              <w:rPr>
                <w:rFonts w:ascii="Calibri" w:hAnsi="Calibri" w:cs="Calibri"/>
                <w:sz w:val="20"/>
                <w:szCs w:val="20"/>
                <w:lang w:val="en-US"/>
              </w:rPr>
              <w:t>Further study its potential impact, e.g., on resource allocation.</w:t>
            </w:r>
          </w:p>
          <w:p w:rsidR="002E5D19" w:rsidRPr="00580AE0" w:rsidRDefault="002E5D19" w:rsidP="00B2770C">
            <w:pPr>
              <w:pStyle w:val="LGTdoc"/>
              <w:numPr>
                <w:ilvl w:val="0"/>
                <w:numId w:val="23"/>
              </w:numPr>
              <w:spacing w:afterLines="0" w:after="240"/>
              <w:rPr>
                <w:lang w:val="en-US"/>
              </w:rPr>
            </w:pPr>
            <w:r w:rsidRPr="00580AE0">
              <w:rPr>
                <w:rFonts w:ascii="Calibri" w:hAnsi="Calibri" w:cs="Calibri"/>
                <w:sz w:val="20"/>
                <w:szCs w:val="20"/>
                <w:lang w:val="en-US"/>
              </w:rPr>
              <w:t>FFS whether closed-loop power control is additionally needed</w:t>
            </w:r>
          </w:p>
          <w:p w:rsidR="002E5D19" w:rsidRPr="00B96D2F" w:rsidRDefault="002E5D19" w:rsidP="002E5D19">
            <w:pPr>
              <w:rPr>
                <w:lang w:eastAsia="x-none"/>
              </w:rPr>
            </w:pPr>
            <w:r w:rsidRPr="00580AE0">
              <w:rPr>
                <w:highlight w:val="green"/>
                <w:lang w:eastAsia="x-none"/>
              </w:rPr>
              <w:lastRenderedPageBreak/>
              <w:t>Agreements</w:t>
            </w:r>
            <w:r w:rsidRPr="00B96D2F">
              <w:rPr>
                <w:lang w:eastAsia="x-none"/>
              </w:rPr>
              <w:t>:</w:t>
            </w:r>
          </w:p>
          <w:p w:rsidR="002E5D19" w:rsidRPr="00B96D2F" w:rsidRDefault="002E5D19" w:rsidP="00580AE0">
            <w:pPr>
              <w:numPr>
                <w:ilvl w:val="0"/>
                <w:numId w:val="24"/>
              </w:numPr>
              <w:spacing w:after="0"/>
            </w:pPr>
            <w:r w:rsidRPr="00B96D2F">
              <w:t xml:space="preserve">For unicast RX UEs, SL-RSRP is reported to TX UE </w:t>
            </w:r>
          </w:p>
          <w:p w:rsidR="002E5D19" w:rsidRPr="00B96D2F" w:rsidRDefault="002E5D19" w:rsidP="00580AE0">
            <w:pPr>
              <w:numPr>
                <w:ilvl w:val="0"/>
                <w:numId w:val="24"/>
              </w:numPr>
              <w:spacing w:after="0"/>
            </w:pPr>
            <w:r w:rsidRPr="00B96D2F">
              <w:rPr>
                <w:rFonts w:hint="eastAsia"/>
              </w:rPr>
              <w:t xml:space="preserve">For sidelink </w:t>
            </w:r>
            <w:r w:rsidR="00C30EA4">
              <w:t>open-loop</w:t>
            </w:r>
            <w:r w:rsidRPr="00B96D2F">
              <w:t xml:space="preserve">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rsidR="002E5D19" w:rsidRPr="002E5D19" w:rsidRDefault="002E5D19" w:rsidP="002148D7">
            <w:pPr>
              <w:numPr>
                <w:ilvl w:val="1"/>
                <w:numId w:val="24"/>
              </w:numPr>
              <w:spacing w:after="120"/>
            </w:pPr>
            <w:r w:rsidRPr="00B96D2F">
              <w:t xml:space="preserve">Revisit during the WI phase w.r.t. whether or not there is a need regarding how to handle pathloss estimation for OLPC before SL-RSRP is available for a RX UE </w:t>
            </w:r>
          </w:p>
        </w:tc>
      </w:tr>
    </w:tbl>
    <w:p w:rsidR="002148D7" w:rsidRDefault="0070469F" w:rsidP="002148D7">
      <w:pPr>
        <w:spacing w:before="240"/>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93.5pt">
            <v:imagedata r:id="rId13" o:title=""/>
          </v:shape>
        </w:pict>
      </w:r>
    </w:p>
    <w:p w:rsidR="002148D7" w:rsidRPr="002148D7" w:rsidRDefault="002148D7" w:rsidP="002148D7">
      <w:pPr>
        <w:jc w:val="center"/>
        <w:rPr>
          <w:b/>
        </w:rPr>
      </w:pPr>
      <w:r w:rsidRPr="002148D7">
        <w:rPr>
          <w:b/>
        </w:rPr>
        <w:t xml:space="preserve">Figure 1. PRR in </w:t>
      </w:r>
      <w:r w:rsidR="00472874">
        <w:rPr>
          <w:b/>
        </w:rPr>
        <w:t xml:space="preserve">the </w:t>
      </w:r>
      <w:r w:rsidRPr="002148D7">
        <w:rPr>
          <w:b/>
        </w:rPr>
        <w:t>highway</w:t>
      </w:r>
      <w:r w:rsidR="00472874">
        <w:rPr>
          <w:b/>
        </w:rPr>
        <w:t xml:space="preserve"> scenario</w:t>
      </w:r>
      <w:bookmarkStart w:id="2" w:name="_GoBack"/>
      <w:bookmarkEnd w:id="2"/>
      <w:r w:rsidRPr="002148D7">
        <w:rPr>
          <w:b/>
        </w:rPr>
        <w:t xml:space="preserve"> with different transmit power</w:t>
      </w:r>
      <w:r w:rsidR="00B2532A">
        <w:rPr>
          <w:b/>
        </w:rPr>
        <w:t xml:space="preserve"> levels</w:t>
      </w:r>
    </w:p>
    <w:p w:rsidR="00532AFC" w:rsidRDefault="006F3AE0" w:rsidP="00532AFC">
      <w:pPr>
        <w:spacing w:before="120" w:after="0"/>
        <w:jc w:val="both"/>
      </w:pPr>
      <w:r>
        <w:t>According to</w:t>
      </w:r>
      <w:r w:rsidR="004F0AEE" w:rsidRPr="004F0AEE">
        <w:t xml:space="preserve"> the agreements, </w:t>
      </w:r>
      <w:r w:rsidR="004F0AEE">
        <w:t>the open</w:t>
      </w:r>
      <w:r w:rsidR="00C30EA4">
        <w:t>-</w:t>
      </w:r>
      <w:r w:rsidR="004F0AEE">
        <w:t xml:space="preserve">loop power </w:t>
      </w:r>
      <w:r w:rsidR="00D77741">
        <w:t xml:space="preserve">control based on the pathloss </w:t>
      </w:r>
      <w:r w:rsidR="004F0AEE">
        <w:t>between TX UE and RX UE</w:t>
      </w:r>
      <w:r w:rsidR="00627C2C">
        <w:t>(s)</w:t>
      </w:r>
      <w:r w:rsidR="004F0AEE">
        <w:t xml:space="preserve"> for groupcast </w:t>
      </w:r>
      <w:r w:rsidR="00C30EA4">
        <w:t xml:space="preserve">communication </w:t>
      </w:r>
      <w:r w:rsidR="004F0AEE">
        <w:t xml:space="preserve">is FFS. </w:t>
      </w:r>
      <w:r w:rsidR="00C30EA4">
        <w:t xml:space="preserve">In our view, open-loop power control based on the pathloss should be supported for groupcast. </w:t>
      </w:r>
      <w:r w:rsidR="00627C2C">
        <w:t>Without th</w:t>
      </w:r>
      <w:r>
        <w:t>is</w:t>
      </w:r>
      <w:r w:rsidR="00627C2C">
        <w:t xml:space="preserve"> </w:t>
      </w:r>
      <w:r w:rsidR="00C30EA4">
        <w:t>mechanism</w:t>
      </w:r>
      <w:r w:rsidR="00627C2C">
        <w:t>, the</w:t>
      </w:r>
      <w:r w:rsidR="00C30EA4">
        <w:t xml:space="preserve"> groupcast</w:t>
      </w:r>
      <w:r w:rsidR="00627C2C">
        <w:t xml:space="preserve"> TX UE can simply perform transmission using the maximum </w:t>
      </w:r>
      <w:r w:rsidR="00C30EA4">
        <w:t xml:space="preserve">transmit </w:t>
      </w:r>
      <w:r w:rsidR="00627C2C">
        <w:t>power</w:t>
      </w:r>
      <w:r w:rsidR="00B2532A">
        <w:t>. In this case, power usage is inefficient, and too much interference is introduced to the sidelink. For</w:t>
      </w:r>
      <w:r w:rsidR="00B2532A">
        <w:rPr>
          <w:rFonts w:hint="eastAsia"/>
        </w:rPr>
        <w:t xml:space="preserve"> platooning where group of UEs </w:t>
      </w:r>
      <w:r w:rsidR="00B2532A">
        <w:t xml:space="preserve">are </w:t>
      </w:r>
      <w:r w:rsidR="00B2532A">
        <w:rPr>
          <w:rFonts w:hint="eastAsia"/>
        </w:rPr>
        <w:t>in proximity</w:t>
      </w:r>
      <w:r w:rsidR="00B2532A">
        <w:t>, the required transmit power level to maintain the communication is generally much lower than the maximum transmit power</w:t>
      </w:r>
      <w:r w:rsidR="00627C2C">
        <w:t xml:space="preserve">. </w:t>
      </w:r>
      <w:r w:rsidR="00B2532A">
        <w:t xml:space="preserve">Figure 1 shows the average PRR in the highway </w:t>
      </w:r>
      <w:r w:rsidR="0070469F">
        <w:t xml:space="preserve">scenario </w:t>
      </w:r>
      <w:r w:rsidR="00B2532A">
        <w:t xml:space="preserve">with different transmit power levels. </w:t>
      </w:r>
      <w:r w:rsidR="0070469F">
        <w:t>The simulation assumption</w:t>
      </w:r>
      <w:r w:rsidR="00532AFC">
        <w:t>s</w:t>
      </w:r>
      <w:r w:rsidR="0070469F">
        <w:t xml:space="preserve"> </w:t>
      </w:r>
      <w:r w:rsidR="00532AFC">
        <w:t>are summarized below</w:t>
      </w:r>
      <w:r w:rsidR="0070469F">
        <w:t xml:space="preserve">. </w:t>
      </w:r>
    </w:p>
    <w:p w:rsidR="00532AFC" w:rsidRDefault="00532AFC" w:rsidP="00896517">
      <w:pPr>
        <w:numPr>
          <w:ilvl w:val="0"/>
          <w:numId w:val="39"/>
        </w:numPr>
        <w:spacing w:before="60" w:after="0"/>
        <w:ind w:left="567" w:hanging="283"/>
        <w:jc w:val="both"/>
      </w:pPr>
      <w:r>
        <w:rPr>
          <w:rFonts w:hint="eastAsia"/>
        </w:rPr>
        <w:t>20 MHz bandwidth</w:t>
      </w:r>
    </w:p>
    <w:p w:rsidR="00532AFC" w:rsidRDefault="00532AFC" w:rsidP="00896517">
      <w:pPr>
        <w:numPr>
          <w:ilvl w:val="0"/>
          <w:numId w:val="39"/>
        </w:numPr>
        <w:spacing w:before="60" w:after="0"/>
        <w:ind w:left="567" w:hanging="283"/>
        <w:jc w:val="both"/>
      </w:pPr>
      <w:r>
        <w:t xml:space="preserve">15 kHz </w:t>
      </w:r>
      <w:r>
        <w:rPr>
          <w:rFonts w:hint="eastAsia"/>
        </w:rPr>
        <w:t>SCS</w:t>
      </w:r>
    </w:p>
    <w:p w:rsidR="00532AFC" w:rsidRDefault="00532AFC" w:rsidP="00896517">
      <w:pPr>
        <w:numPr>
          <w:ilvl w:val="0"/>
          <w:numId w:val="39"/>
        </w:numPr>
        <w:spacing w:before="60" w:after="0"/>
        <w:ind w:left="567" w:hanging="283"/>
        <w:jc w:val="both"/>
      </w:pPr>
      <w:r>
        <w:rPr>
          <w:rFonts w:hint="eastAsia"/>
        </w:rPr>
        <w:t>Highway scenario</w:t>
      </w:r>
    </w:p>
    <w:p w:rsidR="00532AFC" w:rsidRDefault="00532AFC" w:rsidP="00896517">
      <w:pPr>
        <w:numPr>
          <w:ilvl w:val="0"/>
          <w:numId w:val="39"/>
        </w:numPr>
        <w:spacing w:before="60" w:after="0"/>
        <w:ind w:left="567" w:hanging="283"/>
        <w:jc w:val="both"/>
      </w:pPr>
      <w:r>
        <w:rPr>
          <w:rFonts w:hint="eastAsia"/>
        </w:rPr>
        <w:t>Vehicle dropping option A</w:t>
      </w:r>
    </w:p>
    <w:p w:rsidR="00532AFC" w:rsidRDefault="00532AFC" w:rsidP="00896517">
      <w:pPr>
        <w:numPr>
          <w:ilvl w:val="0"/>
          <w:numId w:val="39"/>
        </w:numPr>
        <w:spacing w:before="60" w:after="0"/>
        <w:ind w:left="567" w:hanging="283"/>
        <w:jc w:val="both"/>
      </w:pPr>
      <w:r>
        <w:rPr>
          <w:rFonts w:hint="eastAsia"/>
        </w:rPr>
        <w:t>Periodic traffic model 2 (1200 bytes, 800 bytes)</w:t>
      </w:r>
    </w:p>
    <w:p w:rsidR="00532AFC" w:rsidRDefault="00532AFC" w:rsidP="00896517">
      <w:pPr>
        <w:numPr>
          <w:ilvl w:val="0"/>
          <w:numId w:val="39"/>
        </w:numPr>
        <w:spacing w:before="60" w:after="0"/>
        <w:ind w:left="567" w:hanging="283"/>
        <w:jc w:val="both"/>
      </w:pPr>
      <w:r>
        <w:rPr>
          <w:rFonts w:hint="eastAsia"/>
        </w:rPr>
        <w:t>Groupcast</w:t>
      </w:r>
    </w:p>
    <w:p w:rsidR="00532AFC" w:rsidRDefault="00532AFC" w:rsidP="00896517">
      <w:pPr>
        <w:numPr>
          <w:ilvl w:val="0"/>
          <w:numId w:val="39"/>
        </w:numPr>
        <w:spacing w:before="60" w:after="0"/>
        <w:ind w:left="567" w:hanging="283"/>
        <w:jc w:val="both"/>
      </w:pPr>
      <w:r>
        <w:rPr>
          <w:rFonts w:hint="eastAsia"/>
        </w:rPr>
        <w:t>Single transmission of each TB</w:t>
      </w:r>
    </w:p>
    <w:p w:rsidR="00532AFC" w:rsidRDefault="00532AFC" w:rsidP="00896517">
      <w:pPr>
        <w:numPr>
          <w:ilvl w:val="0"/>
          <w:numId w:val="39"/>
        </w:numPr>
        <w:spacing w:before="60" w:after="0"/>
        <w:ind w:left="567" w:hanging="283"/>
        <w:jc w:val="both"/>
      </w:pPr>
      <w:r>
        <w:t>MMSE receiver</w:t>
      </w:r>
    </w:p>
    <w:p w:rsidR="00627C2C" w:rsidRDefault="00B2532A" w:rsidP="00C45BD4">
      <w:pPr>
        <w:spacing w:before="240"/>
        <w:jc w:val="both"/>
      </w:pPr>
      <w:r>
        <w:t xml:space="preserve">It is observed, to maintain a groupcast up to 60 meters, the average PRR is almost identical for transmit power levels of 0, 7, 14, and 23 dBm.  </w:t>
      </w:r>
    </w:p>
    <w:p w:rsidR="00627C2C" w:rsidRPr="00627C2C" w:rsidRDefault="00627C2C" w:rsidP="002148D7">
      <w:pPr>
        <w:jc w:val="both"/>
        <w:rPr>
          <w:b/>
        </w:rPr>
      </w:pPr>
      <w:r w:rsidRPr="00627C2C">
        <w:rPr>
          <w:b/>
          <w:u w:val="single"/>
        </w:rPr>
        <w:t>Proposal #1</w:t>
      </w:r>
      <w:r w:rsidR="00AD52B1" w:rsidRPr="002148D7">
        <w:rPr>
          <w:b/>
        </w:rPr>
        <w:t>:</w:t>
      </w:r>
      <w:r w:rsidRPr="00627C2C">
        <w:rPr>
          <w:b/>
        </w:rPr>
        <w:t xml:space="preserve"> </w:t>
      </w:r>
      <w:r w:rsidR="00AD52B1" w:rsidRPr="002148D7">
        <w:t>F</w:t>
      </w:r>
      <w:r w:rsidRPr="002148D7">
        <w:t xml:space="preserve">or groupcast, </w:t>
      </w:r>
      <w:r w:rsidR="00166985" w:rsidRPr="002148D7">
        <w:t xml:space="preserve">it is supported </w:t>
      </w:r>
      <w:r w:rsidRPr="002148D7">
        <w:t xml:space="preserve">the pathloss between the TX UE and the RX UE(s) is known to the TX UE. The TX UE adjusts the transmit power based on the </w:t>
      </w:r>
      <w:r w:rsidR="005A675D" w:rsidRPr="002148D7">
        <w:t xml:space="preserve">knowledge of </w:t>
      </w:r>
      <w:r w:rsidRPr="002148D7">
        <w:t>pathloss.</w:t>
      </w:r>
    </w:p>
    <w:p w:rsidR="00DC58E4" w:rsidRDefault="0031699D" w:rsidP="002148D7">
      <w:pPr>
        <w:jc w:val="both"/>
      </w:pPr>
      <w:r>
        <w:t>As agreed in RAN1#96, for unicast, the open</w:t>
      </w:r>
      <w:r w:rsidR="00C30EA4">
        <w:t>-</w:t>
      </w:r>
      <w:r>
        <w:t xml:space="preserve">loop power control </w:t>
      </w:r>
      <w:r w:rsidR="00DC58E4">
        <w:t xml:space="preserve">(called Method 1) </w:t>
      </w:r>
      <w:r>
        <w:t>is the TX UE transmits the pilot signal, and the RX UE reports the SL-RSRP to the TX UE. Based on the reported SL-RSRP from the RX UE, the TX UE can derive the pathloss estimat</w:t>
      </w:r>
      <w:r w:rsidR="00AD52B1">
        <w:t>e</w:t>
      </w:r>
      <w:r>
        <w:t>.</w:t>
      </w:r>
      <w:r w:rsidR="00DC58E4">
        <w:t xml:space="preserve"> </w:t>
      </w:r>
    </w:p>
    <w:p w:rsidR="00DC58E4" w:rsidRDefault="00DC58E4" w:rsidP="002148D7">
      <w:pPr>
        <w:jc w:val="both"/>
      </w:pPr>
      <w:r>
        <w:t>Another me</w:t>
      </w:r>
      <w:r w:rsidR="00AD52B1">
        <w:t>thod</w:t>
      </w:r>
      <w:r>
        <w:t xml:space="preserve"> (called Method 2) used by eMBB uplink power control </w:t>
      </w:r>
      <w:r w:rsidR="006F3AE0">
        <w:t>(</w:t>
      </w:r>
      <w:r>
        <w:t xml:space="preserve">but not </w:t>
      </w:r>
      <w:r w:rsidR="006F3AE0">
        <w:t>us</w:t>
      </w:r>
      <w:r>
        <w:t>ed for SL unicast</w:t>
      </w:r>
      <w:r w:rsidR="006F3AE0">
        <w:t>)</w:t>
      </w:r>
      <w:r>
        <w:t xml:space="preserve"> is the RX UE transmits the pilot signal a</w:t>
      </w:r>
      <w:r w:rsidR="006F3AE0">
        <w:t>nd also</w:t>
      </w:r>
      <w:r>
        <w:t xml:space="preserve"> indicates the pilot signal transmit power, and the TX UE derives the pathloss </w:t>
      </w:r>
      <w:r w:rsidR="00AD52B1">
        <w:t xml:space="preserve">estimate </w:t>
      </w:r>
      <w:r>
        <w:t>according to the measured pilot signal received power.</w:t>
      </w:r>
    </w:p>
    <w:p w:rsidR="00544628" w:rsidRDefault="002A416C" w:rsidP="002148D7">
      <w:pPr>
        <w:jc w:val="both"/>
      </w:pPr>
      <w:r>
        <w:t>F</w:t>
      </w:r>
      <w:r w:rsidR="00F15241">
        <w:t>o</w:t>
      </w:r>
      <w:r>
        <w:t>r V2X, t</w:t>
      </w:r>
      <w:r w:rsidR="00DC58E4">
        <w:t>he advantage of Method 1</w:t>
      </w:r>
      <w:r>
        <w:t xml:space="preserve"> come</w:t>
      </w:r>
      <w:r w:rsidR="00DC58E4">
        <w:t>s</w:t>
      </w:r>
      <w:r>
        <w:t xml:space="preserve"> from the fact that</w:t>
      </w:r>
      <w:r w:rsidR="006F3AE0">
        <w:t xml:space="preserve"> the V2X communication is peer-to-peer</w:t>
      </w:r>
      <w:r>
        <w:t xml:space="preserve"> </w:t>
      </w:r>
      <w:r w:rsidR="006F3AE0">
        <w:t>and many</w:t>
      </w:r>
      <w:r>
        <w:t xml:space="preserve"> UEs keep moving</w:t>
      </w:r>
      <w:r w:rsidR="00544628">
        <w:t>.</w:t>
      </w:r>
      <w:r>
        <w:t xml:space="preserve"> </w:t>
      </w:r>
      <w:r w:rsidR="00544628">
        <w:t>The</w:t>
      </w:r>
      <w:r>
        <w:t xml:space="preserve"> transmit power of data packet</w:t>
      </w:r>
      <w:r w:rsidR="00544628">
        <w:t>s</w:t>
      </w:r>
      <w:r>
        <w:t xml:space="preserve"> as well as the pilot signal</w:t>
      </w:r>
      <w:r w:rsidR="00544628">
        <w:t xml:space="preserve"> may be adjusted frequently. It is not </w:t>
      </w:r>
      <w:r w:rsidR="00544628">
        <w:lastRenderedPageBreak/>
        <w:t xml:space="preserve">efficient (as Method 2) to have the RX UE </w:t>
      </w:r>
      <w:r w:rsidR="00AD52B1">
        <w:t>provide</w:t>
      </w:r>
      <w:r w:rsidR="00544628">
        <w:t xml:space="preserve"> the </w:t>
      </w:r>
      <w:r w:rsidR="00AD52B1">
        <w:t xml:space="preserve">signalling for the </w:t>
      </w:r>
      <w:r w:rsidR="00544628">
        <w:t>transmit power of the pilot signal.</w:t>
      </w:r>
      <w:r w:rsidR="00F15241">
        <w:t xml:space="preserve"> </w:t>
      </w:r>
      <w:r w:rsidR="00544628">
        <w:t xml:space="preserve"> </w:t>
      </w:r>
      <w:r w:rsidR="00F15241">
        <w:t>Therefore, the</w:t>
      </w:r>
      <w:r w:rsidR="0031699D">
        <w:t xml:space="preserve"> mechanism </w:t>
      </w:r>
      <w:r w:rsidR="00544628">
        <w:t xml:space="preserve">of </w:t>
      </w:r>
      <w:r w:rsidR="00C30EA4">
        <w:t>open-loop</w:t>
      </w:r>
      <w:r w:rsidR="00544628">
        <w:t xml:space="preserve"> </w:t>
      </w:r>
      <w:r w:rsidR="006F3AE0">
        <w:t xml:space="preserve">power </w:t>
      </w:r>
      <w:r w:rsidR="00544628">
        <w:t xml:space="preserve">control </w:t>
      </w:r>
      <w:r w:rsidR="006F3AE0">
        <w:t>in</w:t>
      </w:r>
      <w:r w:rsidR="00544628">
        <w:t xml:space="preserve"> unicast </w:t>
      </w:r>
      <w:r w:rsidR="0031699D">
        <w:t>can be reused f</w:t>
      </w:r>
      <w:r w:rsidR="00DC58E4">
        <w:t>o</w:t>
      </w:r>
      <w:r w:rsidR="0031699D">
        <w:t>r groupcast.</w:t>
      </w:r>
      <w:r w:rsidR="00544628">
        <w:t xml:space="preserve"> </w:t>
      </w:r>
    </w:p>
    <w:p w:rsidR="001478C3" w:rsidRDefault="001478C3" w:rsidP="002148D7">
      <w:pPr>
        <w:jc w:val="both"/>
      </w:pPr>
      <w:r>
        <w:t>Since the TX UE may adjust the transmit power of the pilot signal, it is not appropriate for the RX UE to perform Layer-3 filtering on the RSRP measurement results. Therefore, the RX UE reports Layer-1 RSRP measurement, and the Layer-3 filtering</w:t>
      </w:r>
      <w:r w:rsidR="002139A3">
        <w:t xml:space="preserve"> of SL RSRP</w:t>
      </w:r>
      <w:r>
        <w:t xml:space="preserve"> is performed by the TX UE. </w:t>
      </w:r>
    </w:p>
    <w:p w:rsidR="00F15241" w:rsidRPr="00264189" w:rsidRDefault="00544628" w:rsidP="002148D7">
      <w:pPr>
        <w:jc w:val="both"/>
      </w:pPr>
      <w:r w:rsidRPr="00544628">
        <w:rPr>
          <w:b/>
          <w:u w:val="single"/>
        </w:rPr>
        <w:t>Proposal #2</w:t>
      </w:r>
      <w:r w:rsidRPr="00264189">
        <w:rPr>
          <w:b/>
        </w:rPr>
        <w:t>:</w:t>
      </w:r>
      <w:r w:rsidRPr="00264189">
        <w:t xml:space="preserve"> </w:t>
      </w:r>
      <w:r w:rsidR="00AD52B1" w:rsidRPr="00264189">
        <w:t>F</w:t>
      </w:r>
      <w:r w:rsidRPr="00264189">
        <w:t xml:space="preserve">or </w:t>
      </w:r>
      <w:r w:rsidR="00C30EA4" w:rsidRPr="00264189">
        <w:t>open-loop</w:t>
      </w:r>
      <w:r w:rsidRPr="00264189">
        <w:t xml:space="preserve"> power control in groupcast based on the pathloss between TX UE and RX UE, the TX UE transmits the pilot signal, and the RX UE reports the </w:t>
      </w:r>
      <w:r w:rsidR="001478C3">
        <w:t xml:space="preserve">Layer-1 </w:t>
      </w:r>
      <w:r w:rsidRPr="00264189">
        <w:t>SL-RSRP to the TX UE.</w:t>
      </w:r>
      <w:r w:rsidR="00F15241" w:rsidRPr="00264189">
        <w:t xml:space="preserve"> </w:t>
      </w:r>
      <w:r w:rsidR="002139A3">
        <w:t>T</w:t>
      </w:r>
      <w:r w:rsidR="002139A3">
        <w:t>he Layer-3 filtering</w:t>
      </w:r>
      <w:r w:rsidR="002139A3">
        <w:t xml:space="preserve"> on </w:t>
      </w:r>
      <w:r w:rsidR="002139A3">
        <w:t>SL RSRP is performed by the TX UE.</w:t>
      </w:r>
    </w:p>
    <w:p w:rsidR="00EB01EA" w:rsidRDefault="00EB01EA" w:rsidP="002148D7">
      <w:pPr>
        <w:jc w:val="both"/>
      </w:pPr>
      <w:r w:rsidRPr="00EB01EA">
        <w:t xml:space="preserve">For open-loop power control in unicast, </w:t>
      </w:r>
      <w:r>
        <w:t>it was agreed to r</w:t>
      </w:r>
      <w:r w:rsidRPr="00EB01EA">
        <w:t>evisit during the WI phase w.r.t. whether or not there is a need regarding how to handle pathloss estimation before SL-RSRP is available for a RX UE</w:t>
      </w:r>
      <w:r>
        <w:t xml:space="preserve">. Our view is, </w:t>
      </w:r>
      <w:r w:rsidRPr="00EB01EA">
        <w:t xml:space="preserve">if </w:t>
      </w:r>
      <w:r>
        <w:t xml:space="preserve">the </w:t>
      </w:r>
      <w:r w:rsidRPr="00EB01EA">
        <w:t>TX UE is in-coverage</w:t>
      </w:r>
      <w:r>
        <w:t>,</w:t>
      </w:r>
      <w:r w:rsidRPr="00EB01EA">
        <w:t xml:space="preserve"> </w:t>
      </w:r>
      <w:r>
        <w:t xml:space="preserve">the TX UE derives the transmit power </w:t>
      </w:r>
      <w:r w:rsidRPr="00EB01EA">
        <w:t xml:space="preserve">based on the pathloss between </w:t>
      </w:r>
      <w:r>
        <w:t xml:space="preserve">the </w:t>
      </w:r>
      <w:r w:rsidRPr="00EB01EA">
        <w:t>TX UE and gNB</w:t>
      </w:r>
      <w:r>
        <w:t xml:space="preserve"> </w:t>
      </w:r>
      <w:r w:rsidRPr="00EB01EA">
        <w:t xml:space="preserve">before </w:t>
      </w:r>
      <w:r>
        <w:t xml:space="preserve">the SL-RSRP from RX UE is available. Otherwise, the TX UE performs transmission based on the maximum transmit power or a (pre-)configured power level. This rule </w:t>
      </w:r>
      <w:r w:rsidR="00160ECA">
        <w:t>is applicable to unicast as well as groupcast.</w:t>
      </w:r>
      <w:r>
        <w:t xml:space="preserve"> </w:t>
      </w:r>
    </w:p>
    <w:p w:rsidR="00160ECA" w:rsidRPr="00264189" w:rsidRDefault="00160ECA" w:rsidP="002148D7">
      <w:pPr>
        <w:jc w:val="both"/>
      </w:pPr>
      <w:r w:rsidRPr="00544628">
        <w:rPr>
          <w:b/>
          <w:u w:val="single"/>
        </w:rPr>
        <w:t>Proposal #</w:t>
      </w:r>
      <w:r>
        <w:rPr>
          <w:b/>
          <w:u w:val="single"/>
        </w:rPr>
        <w:t>3</w:t>
      </w:r>
      <w:r w:rsidRPr="00264189">
        <w:rPr>
          <w:b/>
        </w:rPr>
        <w:t>:</w:t>
      </w:r>
      <w:r w:rsidRPr="00544628">
        <w:rPr>
          <w:b/>
        </w:rPr>
        <w:t xml:space="preserve"> </w:t>
      </w:r>
      <w:r w:rsidRPr="00264189">
        <w:t xml:space="preserve">For open-loop power control in unicast and groupcast, if the TX UE is in-coverage, the TX UE derives the transmit power based on the pathloss between the TX UE and gNB before the SL-RSRP from RX UE is available; otherwise, the TX UE performs transmission based on the maximum transmit power or a (pre-)configured power level. </w:t>
      </w:r>
    </w:p>
    <w:p w:rsidR="006F3AE0" w:rsidRDefault="006F3AE0" w:rsidP="006F3AE0">
      <w:pPr>
        <w:pStyle w:val="Heading2"/>
      </w:pPr>
      <w:r>
        <w:t>Connection establishment of groupcast</w:t>
      </w:r>
    </w:p>
    <w:p w:rsidR="00A01054" w:rsidRDefault="00270C9E" w:rsidP="00260D25">
      <w:pPr>
        <w:jc w:val="both"/>
      </w:pPr>
      <w:r>
        <w:t xml:space="preserve">RAN2 has agreed that </w:t>
      </w:r>
      <w:r w:rsidRPr="00270C9E">
        <w:t>there is no 1-to-many connection establishment for groupcast, so in that sense groupcast could always be connection-less</w:t>
      </w:r>
      <w:r>
        <w:t>.</w:t>
      </w:r>
      <w:r w:rsidRPr="00270C9E">
        <w:t xml:space="preserve"> </w:t>
      </w:r>
      <w:r>
        <w:t>B</w:t>
      </w:r>
      <w:r w:rsidRPr="00270C9E">
        <w:t>ut it is still open that the 1-to-1 connection procedures could be used for pairs of UEs within the group, e.g.</w:t>
      </w:r>
      <w:r w:rsidR="000D66CB">
        <w:t>,</w:t>
      </w:r>
      <w:r w:rsidRPr="00270C9E">
        <w:t xml:space="preserve"> each </w:t>
      </w:r>
      <w:r w:rsidR="000D66CB">
        <w:t>RX UE</w:t>
      </w:r>
      <w:r w:rsidRPr="00270C9E">
        <w:t xml:space="preserve"> could have a connection to the </w:t>
      </w:r>
      <w:r w:rsidR="000D66CB">
        <w:t>TX UE</w:t>
      </w:r>
      <w:r w:rsidRPr="00270C9E">
        <w:t>.</w:t>
      </w:r>
      <w:r>
        <w:t xml:space="preserve"> </w:t>
      </w:r>
    </w:p>
    <w:p w:rsidR="00157197" w:rsidRDefault="00270C9E" w:rsidP="00260D25">
      <w:pPr>
        <w:jc w:val="both"/>
      </w:pPr>
      <w:r>
        <w:t>For groupcast, the design of reporting/feedback depends on the connection management of groupcast</w:t>
      </w:r>
      <w:r w:rsidR="00FD103E">
        <w:t xml:space="preserve">, i.e., </w:t>
      </w:r>
      <w:r w:rsidR="002405D2">
        <w:t xml:space="preserve">whether </w:t>
      </w:r>
      <w:r w:rsidR="00FD103E">
        <w:t>groupcast is connection-less or connection based</w:t>
      </w:r>
      <w:r>
        <w:t xml:space="preserve">. </w:t>
      </w:r>
      <w:r w:rsidR="00D73244" w:rsidRPr="00D73244">
        <w:t xml:space="preserve">The </w:t>
      </w:r>
      <w:r w:rsidR="00D73244">
        <w:t xml:space="preserve">reporting mechanism of </w:t>
      </w:r>
      <w:r w:rsidR="00B45322">
        <w:t xml:space="preserve">groupcast </w:t>
      </w:r>
      <w:r w:rsidR="00D73244">
        <w:t>SL</w:t>
      </w:r>
      <w:r w:rsidR="002405D2">
        <w:t>-</w:t>
      </w:r>
      <w:r w:rsidR="00D73244">
        <w:t xml:space="preserve">RSRP by RX UE is to be discussed along with </w:t>
      </w:r>
      <w:r w:rsidR="00B45322">
        <w:t xml:space="preserve">groupcast </w:t>
      </w:r>
      <w:r w:rsidR="00D73244">
        <w:t>HARQ feedback in Section 3.</w:t>
      </w:r>
      <w:r w:rsidR="002D782C" w:rsidRPr="00D73244">
        <w:t xml:space="preserve"> </w:t>
      </w:r>
    </w:p>
    <w:p w:rsidR="00270C9E" w:rsidRPr="00270C9E" w:rsidRDefault="00270C9E" w:rsidP="00260D25">
      <w:pPr>
        <w:jc w:val="both"/>
        <w:rPr>
          <w:b/>
        </w:rPr>
      </w:pPr>
      <w:r w:rsidRPr="00270C9E">
        <w:rPr>
          <w:b/>
          <w:u w:val="single"/>
        </w:rPr>
        <w:t>Observation #1</w:t>
      </w:r>
      <w:r w:rsidRPr="00260D25">
        <w:rPr>
          <w:b/>
        </w:rPr>
        <w:t>:</w:t>
      </w:r>
      <w:r w:rsidRPr="00270C9E">
        <w:rPr>
          <w:b/>
        </w:rPr>
        <w:t xml:space="preserve"> </w:t>
      </w:r>
      <w:r w:rsidR="00260D25">
        <w:t>T</w:t>
      </w:r>
      <w:r w:rsidRPr="00260D25">
        <w:t>he design of reporting/feedback of groupcast depends on the connection management of groupcast is connection-less or connection based.</w:t>
      </w:r>
    </w:p>
    <w:bookmarkEnd w:id="0"/>
    <w:bookmarkEnd w:id="1"/>
    <w:p w:rsidR="0042338B" w:rsidRDefault="00A54019" w:rsidP="0042338B">
      <w:pPr>
        <w:pStyle w:val="Heading1"/>
        <w:rPr>
          <w:lang w:val="en-US" w:eastAsia="zh-TW"/>
        </w:rPr>
      </w:pPr>
      <w:r>
        <w:rPr>
          <w:lang w:val="en-US" w:eastAsia="zh-TW"/>
        </w:rPr>
        <w:t xml:space="preserve">HARQ </w:t>
      </w:r>
      <w:r w:rsidR="001555D0">
        <w:rPr>
          <w:lang w:val="en-US" w:eastAsia="zh-TW"/>
        </w:rPr>
        <w:t xml:space="preserve">feedback and SL-RSRP report </w:t>
      </w:r>
      <w:r w:rsidR="00B45322">
        <w:rPr>
          <w:lang w:val="en-US" w:eastAsia="zh-TW"/>
        </w:rPr>
        <w:t>in groupcast</w:t>
      </w:r>
    </w:p>
    <w:p w:rsidR="00FD103E" w:rsidRDefault="00FD103E" w:rsidP="00F34B51">
      <w:pPr>
        <w:pStyle w:val="ListParagraph"/>
        <w:widowControl w:val="0"/>
        <w:snapToGrid w:val="0"/>
        <w:spacing w:after="120"/>
        <w:ind w:left="0"/>
        <w:jc w:val="both"/>
      </w:pPr>
      <w:r>
        <w:t xml:space="preserve">The discussion in this section is separated into two parts according to the connection establishment of groupcast, i.e., </w:t>
      </w:r>
      <w:r w:rsidR="00A234F0">
        <w:t xml:space="preserve">connection-less </w:t>
      </w:r>
      <w:r>
        <w:t>groupcast and connection based</w:t>
      </w:r>
      <w:r w:rsidR="00A234F0">
        <w:t xml:space="preserve"> groupcast</w:t>
      </w:r>
      <w:r>
        <w:t>.</w:t>
      </w:r>
    </w:p>
    <w:p w:rsidR="00FD103E" w:rsidRDefault="00FD103E" w:rsidP="00FD103E">
      <w:pPr>
        <w:pStyle w:val="Heading2"/>
      </w:pPr>
      <w:r>
        <w:t>Groupcast is connection-less</w:t>
      </w:r>
    </w:p>
    <w:p w:rsidR="007801C2" w:rsidRPr="007801C2" w:rsidRDefault="007801C2" w:rsidP="008D354E">
      <w:pPr>
        <w:jc w:val="both"/>
      </w:pPr>
      <w:r>
        <w:t>The implication of connection-less groupcast is no UE specific configuration is possible</w:t>
      </w:r>
      <w:r w:rsidR="00402744">
        <w:t xml:space="preserve"> for RX UEs</w:t>
      </w:r>
      <w:r>
        <w:t>. Thus, for HARQ feedback, RX UEs should share a common resource.</w:t>
      </w:r>
    </w:p>
    <w:p w:rsidR="009448FE" w:rsidRDefault="009448FE" w:rsidP="009448FE">
      <w:pPr>
        <w:pStyle w:val="Heading3"/>
      </w:pPr>
      <w:r>
        <w:t>Bit width of HARQ feedback</w:t>
      </w:r>
      <w:r w:rsidR="00577C58">
        <w:t xml:space="preserve"> for connection-less groupcast</w:t>
      </w:r>
    </w:p>
    <w:p w:rsidR="00817DFD" w:rsidRDefault="00817DFD" w:rsidP="00F34B51">
      <w:pPr>
        <w:pStyle w:val="ListParagraph"/>
        <w:widowControl w:val="0"/>
        <w:snapToGrid w:val="0"/>
        <w:spacing w:after="120"/>
        <w:ind w:left="0"/>
        <w:jc w:val="both"/>
      </w:pPr>
      <w:r>
        <w:t>In the design of groupcast HARQ feedback channel, it is needed to know the bit</w:t>
      </w:r>
      <w:r w:rsidR="00773925">
        <w:t xml:space="preserve"> width</w:t>
      </w:r>
      <w:r>
        <w:t xml:space="preserve"> of the HARQ feedback. The bit </w:t>
      </w:r>
      <w:r w:rsidR="00773925">
        <w:t>width</w:t>
      </w:r>
      <w:r>
        <w:t xml:space="preserve"> is dependent on </w:t>
      </w:r>
      <w:r w:rsidR="003E2190">
        <w:t>issues</w:t>
      </w:r>
      <w:r w:rsidR="00F34B51">
        <w:t xml:space="preserve"> </w:t>
      </w:r>
      <w:r w:rsidR="00773925">
        <w:t>such as</w:t>
      </w:r>
      <w:r w:rsidR="00F34B51">
        <w:t xml:space="preserve"> </w:t>
      </w:r>
      <w:r w:rsidR="003E2190">
        <w:t xml:space="preserve">whether </w:t>
      </w:r>
      <w:r w:rsidR="00F34B51">
        <w:t>CBG</w:t>
      </w:r>
      <w:r w:rsidR="003E2190">
        <w:t xml:space="preserve"> is supported</w:t>
      </w:r>
      <w:r w:rsidR="00F34B51">
        <w:t xml:space="preserve">, </w:t>
      </w:r>
      <w:r w:rsidR="002405D2">
        <w:t xml:space="preserve">the </w:t>
      </w:r>
      <w:r w:rsidR="0048140E">
        <w:t>number of</w:t>
      </w:r>
      <w:r w:rsidR="003E2190">
        <w:t xml:space="preserve"> HARQ acknowledgements in a HARQ feedback</w:t>
      </w:r>
      <w:r w:rsidR="00F34B51">
        <w:t xml:space="preserve">, and so on. </w:t>
      </w:r>
    </w:p>
    <w:p w:rsidR="00F34B51" w:rsidRDefault="00817DFD" w:rsidP="00F34B51">
      <w:pPr>
        <w:pStyle w:val="ListParagraph"/>
        <w:widowControl w:val="0"/>
        <w:snapToGrid w:val="0"/>
        <w:spacing w:after="0"/>
        <w:ind w:left="0"/>
        <w:jc w:val="both"/>
        <w:rPr>
          <w:i/>
        </w:rPr>
      </w:pPr>
      <w:r w:rsidRPr="00F34B51">
        <w:rPr>
          <w:i/>
          <w:u w:val="single"/>
        </w:rPr>
        <w:t>CBG in groupcast</w:t>
      </w:r>
      <w:r w:rsidR="00F34B51" w:rsidRPr="00F34B51">
        <w:rPr>
          <w:i/>
        </w:rPr>
        <w:t xml:space="preserve"> </w:t>
      </w:r>
    </w:p>
    <w:p w:rsidR="00817DFD" w:rsidRPr="00F34B51" w:rsidRDefault="00773925" w:rsidP="00F34B51">
      <w:pPr>
        <w:pStyle w:val="ListParagraph"/>
        <w:widowControl w:val="0"/>
        <w:snapToGrid w:val="0"/>
        <w:spacing w:after="120"/>
        <w:ind w:left="142"/>
        <w:jc w:val="both"/>
      </w:pPr>
      <w:r>
        <w:t xml:space="preserve">In groupcast, </w:t>
      </w:r>
      <w:r w:rsidR="00F34B51">
        <w:t xml:space="preserve">retransmission of a CBG can be waived only when all RX UEs successfully receive the CBG. </w:t>
      </w:r>
      <w:r>
        <w:t>Thus, t</w:t>
      </w:r>
      <w:r w:rsidR="00B2017A">
        <w:t xml:space="preserve">he gain of CBG in groupcast </w:t>
      </w:r>
      <w:r>
        <w:t xml:space="preserve">is </w:t>
      </w:r>
      <w:r w:rsidR="0048140E">
        <w:t xml:space="preserve">expected to be </w:t>
      </w:r>
      <w:r w:rsidR="00B2017A">
        <w:t>smaller than in unicast.</w:t>
      </w:r>
      <w:r>
        <w:t xml:space="preserve"> In our view, CBG in groupcast is not supported due to the limited gain. </w:t>
      </w:r>
    </w:p>
    <w:p w:rsidR="00773925" w:rsidRPr="00773925" w:rsidRDefault="00A50E0E" w:rsidP="00773925">
      <w:pPr>
        <w:pStyle w:val="ListParagraph"/>
        <w:widowControl w:val="0"/>
        <w:snapToGrid w:val="0"/>
        <w:spacing w:after="120"/>
        <w:ind w:left="0"/>
        <w:jc w:val="both"/>
        <w:rPr>
          <w:i/>
          <w:u w:val="single"/>
        </w:rPr>
      </w:pPr>
      <w:r>
        <w:rPr>
          <w:i/>
          <w:u w:val="single"/>
        </w:rPr>
        <w:t>Number of HARQ acknowledgements per HARQ feedback</w:t>
      </w:r>
    </w:p>
    <w:p w:rsidR="00A50E0E" w:rsidRDefault="00A50E0E" w:rsidP="00773925">
      <w:pPr>
        <w:pStyle w:val="ListParagraph"/>
        <w:widowControl w:val="0"/>
        <w:snapToGrid w:val="0"/>
        <w:spacing w:after="120"/>
        <w:ind w:left="142"/>
        <w:jc w:val="both"/>
      </w:pPr>
      <w:r>
        <w:t>Multiple HARQ acknowledgements per HARQ feedback may happen in CA. In CA, e</w:t>
      </w:r>
      <w:r w:rsidR="00773925">
        <w:t xml:space="preserve">ach UE has its own CA configuration, such as the number of CCs and which CC is configured as the PCC. </w:t>
      </w:r>
      <w:r>
        <w:t xml:space="preserve">If groupcast is connection-less, having HARQ acknowledgements of all CCs provided on the PCC leads to UE specific HARQ feedback, which does </w:t>
      </w:r>
      <w:r>
        <w:lastRenderedPageBreak/>
        <w:t xml:space="preserve">not make sense </w:t>
      </w:r>
      <w:r w:rsidR="002405D2">
        <w:t>for</w:t>
      </w:r>
      <w:r>
        <w:t xml:space="preserve"> connection-less</w:t>
      </w:r>
      <w:r w:rsidR="002405D2">
        <w:t xml:space="preserve"> groupcast</w:t>
      </w:r>
      <w:r>
        <w:t xml:space="preserve">. </w:t>
      </w:r>
    </w:p>
    <w:p w:rsidR="002405D2" w:rsidRDefault="00A50E0E" w:rsidP="00773925">
      <w:pPr>
        <w:pStyle w:val="ListParagraph"/>
        <w:widowControl w:val="0"/>
        <w:snapToGrid w:val="0"/>
        <w:spacing w:after="120"/>
        <w:ind w:left="142"/>
        <w:jc w:val="both"/>
      </w:pPr>
      <w:r>
        <w:t xml:space="preserve">Asynchronous HARQ may also result in multiple HARQ acknowledgements per HARQ feedback. </w:t>
      </w:r>
      <w:r w:rsidR="002405D2">
        <w:t xml:space="preserve">For UEs belonging to a groupcast, the ongoing unicast and groupcast communications may not be the same. </w:t>
      </w:r>
      <w:r w:rsidR="00773925">
        <w:t xml:space="preserve">Therefore, </w:t>
      </w:r>
      <w:r w:rsidR="0074135A">
        <w:t xml:space="preserve">if groupcast is connection-less, </w:t>
      </w:r>
      <w:r w:rsidR="002405D2">
        <w:t>the n</w:t>
      </w:r>
      <w:r w:rsidR="002405D2" w:rsidRPr="00A50E0E">
        <w:t xml:space="preserve">umber of </w:t>
      </w:r>
      <w:r w:rsidR="002405D2">
        <w:t>PSCCHs to be ACKed/NACKed</w:t>
      </w:r>
      <w:r w:rsidR="002405D2" w:rsidRPr="00A50E0E">
        <w:t xml:space="preserve"> per HARQ feedback</w:t>
      </w:r>
      <w:r w:rsidR="002405D2">
        <w:t xml:space="preserve"> should be 1 to avoid UE specific HARQ feedback. </w:t>
      </w:r>
    </w:p>
    <w:p w:rsidR="00773925" w:rsidRPr="00B42D47" w:rsidRDefault="006277BA" w:rsidP="00B42D47">
      <w:pPr>
        <w:pStyle w:val="ListParagraph"/>
        <w:widowControl w:val="0"/>
        <w:snapToGrid w:val="0"/>
        <w:spacing w:after="120"/>
        <w:ind w:left="0"/>
        <w:jc w:val="both"/>
        <w:rPr>
          <w:b/>
        </w:rPr>
      </w:pPr>
      <w:r>
        <w:rPr>
          <w:b/>
          <w:u w:val="single"/>
        </w:rPr>
        <w:t>Proposal #4</w:t>
      </w:r>
      <w:r w:rsidR="00B42D47" w:rsidRPr="002A486F">
        <w:rPr>
          <w:b/>
        </w:rPr>
        <w:t>:</w:t>
      </w:r>
      <w:r w:rsidR="00B42D47" w:rsidRPr="00B42D47">
        <w:rPr>
          <w:b/>
        </w:rPr>
        <w:t xml:space="preserve"> </w:t>
      </w:r>
      <w:r w:rsidR="00B42D47" w:rsidRPr="002A486F">
        <w:t xml:space="preserve">CBG is not supported for groupcast </w:t>
      </w:r>
      <w:r w:rsidR="002405D2" w:rsidRPr="002A486F">
        <w:t>sidelink</w:t>
      </w:r>
      <w:r w:rsidR="00B42D47" w:rsidRPr="002A486F">
        <w:t>.</w:t>
      </w:r>
    </w:p>
    <w:p w:rsidR="00B7784E" w:rsidRPr="002A486F" w:rsidRDefault="00B42D47" w:rsidP="00B42D47">
      <w:pPr>
        <w:pStyle w:val="ListParagraph"/>
        <w:widowControl w:val="0"/>
        <w:snapToGrid w:val="0"/>
        <w:spacing w:after="120"/>
        <w:ind w:left="0"/>
        <w:jc w:val="both"/>
      </w:pPr>
      <w:r w:rsidRPr="00B42D47">
        <w:rPr>
          <w:b/>
          <w:u w:val="single"/>
        </w:rPr>
        <w:t>Proposal #</w:t>
      </w:r>
      <w:r w:rsidR="006277BA">
        <w:rPr>
          <w:b/>
          <w:u w:val="single"/>
        </w:rPr>
        <w:t>5</w:t>
      </w:r>
      <w:r w:rsidRPr="002A486F">
        <w:rPr>
          <w:b/>
        </w:rPr>
        <w:t>:</w:t>
      </w:r>
      <w:r w:rsidR="0086315C">
        <w:rPr>
          <w:b/>
        </w:rPr>
        <w:t xml:space="preserve"> </w:t>
      </w:r>
      <w:r w:rsidR="006277BA" w:rsidRPr="002A486F">
        <w:t>W</w:t>
      </w:r>
      <w:r w:rsidRPr="002A486F">
        <w:t xml:space="preserve">hen the connection establishment of groupcast is connection-less, </w:t>
      </w:r>
    </w:p>
    <w:p w:rsidR="00B7784E" w:rsidRPr="002A486F" w:rsidRDefault="0052277A" w:rsidP="00532AFC">
      <w:pPr>
        <w:pStyle w:val="ListParagraph"/>
        <w:widowControl w:val="0"/>
        <w:numPr>
          <w:ilvl w:val="0"/>
          <w:numId w:val="28"/>
        </w:numPr>
        <w:snapToGrid w:val="0"/>
        <w:spacing w:after="120"/>
        <w:ind w:left="567" w:hanging="283"/>
        <w:jc w:val="both"/>
      </w:pPr>
      <w:r w:rsidRPr="002A486F">
        <w:t>C</w:t>
      </w:r>
      <w:r w:rsidR="00B7784E" w:rsidRPr="002A486F">
        <w:t>ross</w:t>
      </w:r>
      <w:r w:rsidRPr="002A486F">
        <w:t>-</w:t>
      </w:r>
      <w:r w:rsidR="00B7784E" w:rsidRPr="002A486F">
        <w:t>carrier HARQ feedback in CA is not supported for groupcast;</w:t>
      </w:r>
    </w:p>
    <w:p w:rsidR="00B42D47" w:rsidRPr="002A486F" w:rsidRDefault="0052277A" w:rsidP="00532AFC">
      <w:pPr>
        <w:pStyle w:val="ListParagraph"/>
        <w:widowControl w:val="0"/>
        <w:numPr>
          <w:ilvl w:val="0"/>
          <w:numId w:val="28"/>
        </w:numPr>
        <w:snapToGrid w:val="0"/>
        <w:spacing w:after="120"/>
        <w:ind w:left="567" w:hanging="283"/>
        <w:jc w:val="both"/>
      </w:pPr>
      <w:r w:rsidRPr="002A486F">
        <w:t>A</w:t>
      </w:r>
      <w:r w:rsidR="0048140E" w:rsidRPr="002A486F">
        <w:t xml:space="preserve"> groupcast HARQ feedback provides acknowledgement of only 1 groupcast PSSCH.</w:t>
      </w:r>
    </w:p>
    <w:p w:rsidR="00577C58" w:rsidRDefault="00577C58" w:rsidP="00577C58">
      <w:pPr>
        <w:pStyle w:val="ListParagraph"/>
        <w:widowControl w:val="0"/>
        <w:snapToGrid w:val="0"/>
        <w:spacing w:after="120"/>
        <w:jc w:val="both"/>
        <w:rPr>
          <w:b/>
        </w:rPr>
      </w:pPr>
    </w:p>
    <w:p w:rsidR="00577C58" w:rsidRPr="00577C58" w:rsidRDefault="00577C58" w:rsidP="00577C58">
      <w:pPr>
        <w:pStyle w:val="Heading3"/>
      </w:pPr>
      <w:r w:rsidRPr="00577C58">
        <w:t>SL RSRP report</w:t>
      </w:r>
      <w:r>
        <w:t xml:space="preserve"> for connection-less groupcast</w:t>
      </w:r>
    </w:p>
    <w:p w:rsidR="00577C58" w:rsidRDefault="0070469F" w:rsidP="00577C58">
      <w:pPr>
        <w:pStyle w:val="ListParagraph"/>
        <w:widowControl w:val="0"/>
        <w:snapToGrid w:val="0"/>
        <w:spacing w:before="120" w:after="120"/>
        <w:ind w:left="0"/>
        <w:jc w:val="center"/>
      </w:pPr>
      <w:r>
        <w:pict>
          <v:shape id="_x0000_i1026" type="#_x0000_t75" style="width:293.5pt;height:206.5pt">
            <v:imagedata r:id="rId14" o:title=""/>
          </v:shape>
        </w:pict>
      </w:r>
    </w:p>
    <w:p w:rsidR="00577C58" w:rsidRPr="0043633D" w:rsidRDefault="00577C58" w:rsidP="00771AF5">
      <w:pPr>
        <w:pStyle w:val="ListParagraph"/>
        <w:widowControl w:val="0"/>
        <w:snapToGrid w:val="0"/>
        <w:spacing w:before="120" w:after="360"/>
        <w:ind w:left="0"/>
        <w:jc w:val="center"/>
        <w:rPr>
          <w:b/>
        </w:rPr>
      </w:pPr>
      <w:r w:rsidRPr="0043633D">
        <w:rPr>
          <w:b/>
        </w:rPr>
        <w:t xml:space="preserve">Figure </w:t>
      </w:r>
      <w:r w:rsidR="00CF3D40">
        <w:rPr>
          <w:b/>
        </w:rPr>
        <w:t>2</w:t>
      </w:r>
      <w:r w:rsidRPr="0043633D">
        <w:rPr>
          <w:b/>
        </w:rPr>
        <w:t>. UE grouping in groupcast based on SL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3445"/>
      </w:tblGrid>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1</w:t>
            </w:r>
          </w:p>
        </w:tc>
        <w:tc>
          <w:tcPr>
            <w:tcW w:w="3445" w:type="dxa"/>
            <w:shd w:val="clear" w:color="auto" w:fill="auto"/>
          </w:tcPr>
          <w:p w:rsidR="00EE7FD7" w:rsidRDefault="00EE7FD7" w:rsidP="00D5238E">
            <w:pPr>
              <w:pStyle w:val="ListParagraph"/>
              <w:widowControl w:val="0"/>
              <w:snapToGrid w:val="0"/>
              <w:spacing w:after="0"/>
              <w:ind w:left="99"/>
            </w:pPr>
            <w:r>
              <w:t xml:space="preserve">RSRP </w:t>
            </w:r>
            <w:r w:rsidR="007A7CC5">
              <w:t>&lt;</w:t>
            </w:r>
            <w:r>
              <w:t xml:space="preserve"> -120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2</w:t>
            </w:r>
          </w:p>
        </w:tc>
        <w:tc>
          <w:tcPr>
            <w:tcW w:w="3445" w:type="dxa"/>
            <w:shd w:val="clear" w:color="auto" w:fill="auto"/>
          </w:tcPr>
          <w:p w:rsidR="00EE7FD7" w:rsidRDefault="00EE7FD7" w:rsidP="00D5238E">
            <w:pPr>
              <w:pStyle w:val="ListParagraph"/>
              <w:widowControl w:val="0"/>
              <w:snapToGrid w:val="0"/>
              <w:spacing w:after="0"/>
              <w:ind w:left="99"/>
            </w:pPr>
            <w:r>
              <w:t>-120 dBm ≤ RSRP &lt; -110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3</w:t>
            </w:r>
          </w:p>
        </w:tc>
        <w:tc>
          <w:tcPr>
            <w:tcW w:w="3445" w:type="dxa"/>
            <w:shd w:val="clear" w:color="auto" w:fill="auto"/>
          </w:tcPr>
          <w:p w:rsidR="00EE7FD7" w:rsidRDefault="00EE7FD7" w:rsidP="00D5238E">
            <w:pPr>
              <w:pStyle w:val="ListParagraph"/>
              <w:widowControl w:val="0"/>
              <w:snapToGrid w:val="0"/>
              <w:spacing w:after="0"/>
              <w:ind w:left="99"/>
            </w:pPr>
            <w:r>
              <w:t>-110 dBm ≤ RSRP &lt; -100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4</w:t>
            </w:r>
          </w:p>
        </w:tc>
        <w:tc>
          <w:tcPr>
            <w:tcW w:w="3445" w:type="dxa"/>
            <w:shd w:val="clear" w:color="auto" w:fill="auto"/>
          </w:tcPr>
          <w:p w:rsidR="00EE7FD7" w:rsidRDefault="00EE7FD7" w:rsidP="00D5238E">
            <w:pPr>
              <w:pStyle w:val="ListParagraph"/>
              <w:widowControl w:val="0"/>
              <w:snapToGrid w:val="0"/>
              <w:spacing w:after="0"/>
              <w:ind w:left="99"/>
            </w:pPr>
            <w:r>
              <w:t>-100 dBm ≤ RSRP &lt; -90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center"/>
            </w:pPr>
            <w:r>
              <w:t>…</w:t>
            </w:r>
          </w:p>
        </w:tc>
        <w:tc>
          <w:tcPr>
            <w:tcW w:w="3445" w:type="dxa"/>
            <w:shd w:val="clear" w:color="auto" w:fill="auto"/>
          </w:tcPr>
          <w:p w:rsidR="00EE7FD7" w:rsidRDefault="00EE7FD7" w:rsidP="00D5238E">
            <w:pPr>
              <w:pStyle w:val="ListParagraph"/>
              <w:widowControl w:val="0"/>
              <w:snapToGrid w:val="0"/>
              <w:spacing w:after="0"/>
              <w:ind w:left="99"/>
              <w:jc w:val="center"/>
            </w:pPr>
            <w:r>
              <w:t>…</w:t>
            </w:r>
          </w:p>
        </w:tc>
      </w:tr>
    </w:tbl>
    <w:p w:rsidR="00EE7FD7" w:rsidRPr="00597AD8" w:rsidRDefault="00597AD8" w:rsidP="00597AD8">
      <w:pPr>
        <w:pStyle w:val="ListParagraph"/>
        <w:widowControl w:val="0"/>
        <w:snapToGrid w:val="0"/>
        <w:spacing w:before="120" w:after="120"/>
        <w:ind w:left="0"/>
        <w:jc w:val="center"/>
        <w:rPr>
          <w:b/>
        </w:rPr>
      </w:pPr>
      <w:r w:rsidRPr="00597AD8">
        <w:rPr>
          <w:b/>
        </w:rPr>
        <w:t>Table 1.</w:t>
      </w:r>
      <w:r>
        <w:rPr>
          <w:b/>
        </w:rPr>
        <w:t xml:space="preserve"> </w:t>
      </w:r>
      <w:r w:rsidR="00710EBB">
        <w:rPr>
          <w:b/>
        </w:rPr>
        <w:t>An example of m</w:t>
      </w:r>
      <w:r>
        <w:rPr>
          <w:b/>
        </w:rPr>
        <w:t>apping between RSRP range and measured RSRP values</w:t>
      </w:r>
    </w:p>
    <w:p w:rsidR="00577C58" w:rsidRDefault="00E81636" w:rsidP="00577C58">
      <w:pPr>
        <w:pStyle w:val="ListParagraph"/>
        <w:widowControl w:val="0"/>
        <w:snapToGrid w:val="0"/>
        <w:spacing w:before="120" w:after="120"/>
        <w:ind w:left="0"/>
        <w:jc w:val="both"/>
      </w:pPr>
      <w:r>
        <w:t xml:space="preserve">As discussed in Section 2.1, SL RSRP report from RX UEs is needed for the support of open-loop power control. For the SL RSRP report in groupcast, a kind of grouping based on SL RSRP as shown in Figure </w:t>
      </w:r>
      <w:r w:rsidR="00CF3D40">
        <w:t>2</w:t>
      </w:r>
      <w:r>
        <w:t xml:space="preserve"> can be used. In the figure, each RX UE measures the pilot signal </w:t>
      </w:r>
      <w:r w:rsidR="00710556">
        <w:t xml:space="preserve">transmitted </w:t>
      </w:r>
      <w:r>
        <w:t xml:space="preserve">from the TX UE. The RX UEs </w:t>
      </w:r>
      <w:r w:rsidR="00710556">
        <w:t xml:space="preserve">also </w:t>
      </w:r>
      <w:r>
        <w:t xml:space="preserve">receive the configuration of RSRP ranges from the network or TX UE as shown in Table 1. Based on the measured RSRP value, </w:t>
      </w:r>
      <w:r w:rsidR="00710556">
        <w:t>a</w:t>
      </w:r>
      <w:r>
        <w:t xml:space="preserve"> UE</w:t>
      </w:r>
      <w:r w:rsidR="00577C58">
        <w:t xml:space="preserve"> is aware of the subgroup it belongs to. The outermost UE does not need to provide RSRP report due to the large TX-RX geographical distance. </w:t>
      </w:r>
      <w:r w:rsidR="006277BA">
        <w:t xml:space="preserve">For UEs belonging to the same subgroup, they share a common resource for SL RSRP feedback. This UE grouping and sharing of resource for SL RSRP feedback is needed for connection-less groupcast. </w:t>
      </w:r>
    </w:p>
    <w:p w:rsidR="00D272EC" w:rsidRDefault="00D272EC" w:rsidP="00577C58">
      <w:pPr>
        <w:pStyle w:val="ListParagraph"/>
        <w:widowControl w:val="0"/>
        <w:snapToGrid w:val="0"/>
        <w:spacing w:before="120" w:after="120"/>
        <w:ind w:left="0"/>
        <w:jc w:val="both"/>
      </w:pPr>
      <w:r>
        <w:t xml:space="preserve">Based on the feedback, the TX UE is aware of the RSRP distribution of RX UEs, from which the transmit power </w:t>
      </w:r>
      <w:r w:rsidR="00710556">
        <w:t xml:space="preserve">level </w:t>
      </w:r>
      <w:r>
        <w:t xml:space="preserve">can be adjusted. Without such RSRP information, open-loop power control cannot be used, and the TX UE will generally transmit with the maximum power to ensure the coverage. In this case, the </w:t>
      </w:r>
      <w:r w:rsidR="00710556">
        <w:t xml:space="preserve">power usage is not efficient, and </w:t>
      </w:r>
      <w:r>
        <w:t>interference level in the V2X channel is unnecessarily high.</w:t>
      </w:r>
    </w:p>
    <w:p w:rsidR="006277BA" w:rsidRPr="00CF3D40" w:rsidRDefault="006277BA" w:rsidP="006277BA">
      <w:pPr>
        <w:pStyle w:val="ListParagraph"/>
        <w:widowControl w:val="0"/>
        <w:snapToGrid w:val="0"/>
        <w:spacing w:after="120"/>
        <w:ind w:left="0"/>
        <w:jc w:val="both"/>
      </w:pPr>
      <w:r w:rsidRPr="006277BA">
        <w:rPr>
          <w:b/>
          <w:u w:val="single"/>
        </w:rPr>
        <w:t>Proposal #6</w:t>
      </w:r>
      <w:r w:rsidRPr="00CF3D40">
        <w:rPr>
          <w:b/>
        </w:rPr>
        <w:t>:</w:t>
      </w:r>
      <w:r w:rsidRPr="006277BA">
        <w:rPr>
          <w:b/>
        </w:rPr>
        <w:t xml:space="preserve"> </w:t>
      </w:r>
      <w:r w:rsidRPr="00CF3D40">
        <w:t xml:space="preserve">For SL RSRP report of RX UEs in connection-less groupcast, RX UEs are grouped based on the ranges of SL RSRP. RX UEs belonging to the same subgroup </w:t>
      </w:r>
      <w:r w:rsidR="00CB7B32" w:rsidRPr="00CF3D40">
        <w:t xml:space="preserve">may </w:t>
      </w:r>
      <w:r w:rsidRPr="00CF3D40">
        <w:t>share a resource for SL RSRP feedback.</w:t>
      </w:r>
    </w:p>
    <w:p w:rsidR="00542D3D" w:rsidRDefault="00542D3D" w:rsidP="00542D3D">
      <w:pPr>
        <w:pStyle w:val="Heading3"/>
      </w:pPr>
      <w:r>
        <w:lastRenderedPageBreak/>
        <w:t xml:space="preserve">Joint feedback of </w:t>
      </w:r>
      <w:r w:rsidR="003E2190">
        <w:t>HARQ and SL RSRP</w:t>
      </w:r>
      <w:r w:rsidR="00E20A0A">
        <w:t xml:space="preserve"> for connection-less groupcast</w:t>
      </w:r>
    </w:p>
    <w:p w:rsidR="003E2190" w:rsidRDefault="003E2190" w:rsidP="003C05F2">
      <w:pPr>
        <w:pStyle w:val="ListParagraph"/>
        <w:widowControl w:val="0"/>
        <w:snapToGrid w:val="0"/>
        <w:spacing w:after="120"/>
        <w:ind w:left="0"/>
        <w:jc w:val="both"/>
      </w:pPr>
      <w:r>
        <w:t>In this section, we discuss the joint feedback of HARQ and SL RSRP</w:t>
      </w:r>
      <w:r w:rsidR="00D36391">
        <w:t xml:space="preserve"> in groupcast</w:t>
      </w:r>
      <w:r>
        <w:t xml:space="preserve">, where the purpose of the SL RSRP feedback is used for </w:t>
      </w:r>
      <w:r w:rsidR="00C30EA4">
        <w:t>open-loop</w:t>
      </w:r>
      <w:r>
        <w:t xml:space="preserve"> power control.</w:t>
      </w:r>
    </w:p>
    <w:p w:rsidR="00355FEA" w:rsidRDefault="00355FEA" w:rsidP="003C05F2">
      <w:pPr>
        <w:pStyle w:val="ListParagraph"/>
        <w:widowControl w:val="0"/>
        <w:snapToGrid w:val="0"/>
        <w:spacing w:after="120"/>
        <w:ind w:left="0"/>
        <w:jc w:val="both"/>
      </w:pPr>
      <w:r>
        <w:t>In RAN1#96bis, t</w:t>
      </w:r>
      <w:r w:rsidRPr="00166985">
        <w:t xml:space="preserve">he following </w:t>
      </w:r>
      <w:r>
        <w:t>agreements about groupcast HARQ feedback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905CB" w:rsidRPr="00580AE0" w:rsidTr="00580AE0">
        <w:tc>
          <w:tcPr>
            <w:tcW w:w="9857" w:type="dxa"/>
            <w:shd w:val="clear" w:color="auto" w:fill="auto"/>
          </w:tcPr>
          <w:p w:rsidR="009C64C3" w:rsidRPr="00022E49" w:rsidRDefault="009C64C3" w:rsidP="00B306EA">
            <w:pPr>
              <w:spacing w:after="120" w:line="200" w:lineRule="exact"/>
              <w:ind w:left="1440" w:hanging="1440"/>
              <w:rPr>
                <w:highlight w:val="green"/>
              </w:rPr>
            </w:pPr>
            <w:r w:rsidRPr="00022E49">
              <w:rPr>
                <w:highlight w:val="green"/>
              </w:rPr>
              <w:t>Agreements:</w:t>
            </w:r>
          </w:p>
          <w:p w:rsidR="009C64C3" w:rsidRPr="00022E49" w:rsidRDefault="009C64C3" w:rsidP="00B306EA">
            <w:pPr>
              <w:pStyle w:val="LGTdoc"/>
              <w:numPr>
                <w:ilvl w:val="0"/>
                <w:numId w:val="31"/>
              </w:numPr>
              <w:spacing w:afterLines="0" w:after="120" w:line="200" w:lineRule="exact"/>
              <w:rPr>
                <w:rFonts w:ascii="Calibri" w:hAnsi="Calibri" w:cs="Calibri"/>
                <w:sz w:val="20"/>
                <w:szCs w:val="20"/>
                <w:lang w:val="en-US"/>
              </w:rPr>
            </w:pPr>
            <w:r w:rsidRPr="00022E49">
              <w:rPr>
                <w:rFonts w:ascii="Calibri" w:hAnsi="Calibri" w:cs="Calibri"/>
                <w:sz w:val="20"/>
                <w:szCs w:val="20"/>
                <w:lang w:val="en-US"/>
              </w:rPr>
              <w:t>Confirm the following working assumption:</w:t>
            </w:r>
          </w:p>
          <w:p w:rsidR="009C64C3" w:rsidRPr="00022E49" w:rsidRDefault="009C64C3" w:rsidP="00B306EA">
            <w:pPr>
              <w:pStyle w:val="LGTdoc"/>
              <w:numPr>
                <w:ilvl w:val="1"/>
                <w:numId w:val="31"/>
              </w:numPr>
              <w:spacing w:afterLines="0" w:after="120" w:line="200" w:lineRule="exact"/>
              <w:rPr>
                <w:rFonts w:ascii="Calibri" w:hAnsi="Calibri" w:cs="Calibri"/>
                <w:sz w:val="20"/>
                <w:szCs w:val="20"/>
                <w:lang w:val="en-US"/>
              </w:rPr>
            </w:pPr>
            <w:r w:rsidRPr="00022E49">
              <w:rPr>
                <w:rFonts w:ascii="Calibri" w:hAnsi="Calibri" w:cs="Calibri"/>
                <w:sz w:val="20"/>
                <w:szCs w:val="20"/>
                <w:lang w:val="en-US"/>
              </w:rPr>
              <w:t>Working assumption:</w:t>
            </w:r>
          </w:p>
          <w:p w:rsidR="009C64C3" w:rsidRPr="00022E49" w:rsidRDefault="009C64C3" w:rsidP="00B306EA">
            <w:pPr>
              <w:pStyle w:val="LGTdoc"/>
              <w:numPr>
                <w:ilvl w:val="2"/>
                <w:numId w:val="31"/>
              </w:numPr>
              <w:spacing w:afterLines="0" w:after="120" w:line="200" w:lineRule="exact"/>
              <w:rPr>
                <w:rFonts w:ascii="Calibri" w:hAnsi="Calibri" w:cs="Calibri"/>
                <w:sz w:val="20"/>
                <w:szCs w:val="20"/>
                <w:lang w:val="en-US"/>
              </w:rPr>
            </w:pPr>
            <w:r w:rsidRPr="00022E49">
              <w:rPr>
                <w:rFonts w:ascii="Calibri" w:hAnsi="Calibri" w:cs="Calibri"/>
                <w:sz w:val="20"/>
                <w:szCs w:val="20"/>
                <w:lang w:val="en-US"/>
              </w:rPr>
              <w:t>When HARQ feedback is enabled for groupcast, support (options as identified in RAN1#95):</w:t>
            </w:r>
          </w:p>
          <w:p w:rsidR="009C64C3" w:rsidRPr="00022E49" w:rsidRDefault="009C64C3" w:rsidP="00B306EA">
            <w:pPr>
              <w:pStyle w:val="LGTdoc"/>
              <w:numPr>
                <w:ilvl w:val="3"/>
                <w:numId w:val="31"/>
              </w:numPr>
              <w:spacing w:afterLines="0" w:after="120" w:line="200" w:lineRule="exact"/>
              <w:rPr>
                <w:rFonts w:ascii="Calibri" w:hAnsi="Calibri" w:cs="Calibri"/>
                <w:sz w:val="20"/>
                <w:szCs w:val="20"/>
                <w:lang w:val="en-US"/>
              </w:rPr>
            </w:pPr>
            <w:r w:rsidRPr="00022E49">
              <w:rPr>
                <w:rFonts w:ascii="Calibri" w:hAnsi="Calibri" w:cs="Calibri"/>
                <w:sz w:val="20"/>
                <w:szCs w:val="20"/>
                <w:lang w:val="en-US"/>
              </w:rPr>
              <w:t>Option 1: Receiver UE transmits only HARQ NACK</w:t>
            </w:r>
          </w:p>
          <w:p w:rsidR="009C64C3" w:rsidRPr="00022E49" w:rsidRDefault="009C64C3" w:rsidP="00B306EA">
            <w:pPr>
              <w:pStyle w:val="LGTdoc"/>
              <w:numPr>
                <w:ilvl w:val="3"/>
                <w:numId w:val="31"/>
              </w:numPr>
              <w:spacing w:afterLines="0" w:after="120" w:line="200" w:lineRule="exact"/>
              <w:rPr>
                <w:rFonts w:ascii="Calibri" w:hAnsi="Calibri" w:cs="Calibri"/>
                <w:sz w:val="20"/>
                <w:szCs w:val="20"/>
                <w:lang w:val="en-US"/>
              </w:rPr>
            </w:pPr>
            <w:r w:rsidRPr="00022E49">
              <w:rPr>
                <w:rFonts w:ascii="Calibri" w:hAnsi="Calibri" w:cs="Calibri"/>
                <w:sz w:val="20"/>
                <w:szCs w:val="20"/>
                <w:lang w:val="en-US"/>
              </w:rPr>
              <w:t>Option 2: Receiver UE transmits HARQ ACK/NACK</w:t>
            </w:r>
          </w:p>
          <w:p w:rsidR="009C64C3" w:rsidRPr="00022E49" w:rsidRDefault="009C64C3" w:rsidP="00B306EA">
            <w:pPr>
              <w:pStyle w:val="LGTdoc"/>
              <w:numPr>
                <w:ilvl w:val="0"/>
                <w:numId w:val="31"/>
              </w:numPr>
              <w:spacing w:afterLines="0" w:after="240" w:line="200" w:lineRule="exact"/>
              <w:rPr>
                <w:rFonts w:ascii="Calibri" w:hAnsi="Calibri" w:cs="Calibri"/>
                <w:sz w:val="20"/>
                <w:szCs w:val="20"/>
                <w:lang w:val="en-US"/>
              </w:rPr>
            </w:pPr>
            <w:r w:rsidRPr="00022E49">
              <w:rPr>
                <w:rFonts w:ascii="Calibri" w:hAnsi="Calibri" w:cs="Calibri"/>
                <w:sz w:val="20"/>
                <w:szCs w:val="20"/>
                <w:lang w:val="en-US"/>
              </w:rPr>
              <w:t>Note: RAN1 has not concluded the respective applicability of option 1 vs. option 2 yet</w:t>
            </w:r>
          </w:p>
          <w:p w:rsidR="009C64C3" w:rsidRPr="00AF4683" w:rsidRDefault="009C64C3" w:rsidP="00B306EA">
            <w:pPr>
              <w:pStyle w:val="LGTdoc"/>
              <w:spacing w:afterLines="0" w:after="120" w:line="200" w:lineRule="exact"/>
              <w:rPr>
                <w:rFonts w:ascii="Calibri" w:hAnsi="Calibri" w:cs="Calibri"/>
                <w:sz w:val="20"/>
                <w:szCs w:val="20"/>
                <w:lang w:val="en-US"/>
              </w:rPr>
            </w:pPr>
            <w:r w:rsidRPr="00AF4683">
              <w:rPr>
                <w:rFonts w:ascii="Calibri" w:hAnsi="Calibri" w:cs="Calibri"/>
                <w:sz w:val="20"/>
                <w:szCs w:val="20"/>
                <w:highlight w:val="green"/>
                <w:lang w:val="en-US"/>
              </w:rPr>
              <w:t>Agreements</w:t>
            </w:r>
            <w:r w:rsidRPr="00AF4683">
              <w:rPr>
                <w:rFonts w:ascii="Calibri" w:hAnsi="Calibri" w:cs="Calibri"/>
                <w:sz w:val="20"/>
                <w:szCs w:val="20"/>
                <w:lang w:val="en-US"/>
              </w:rPr>
              <w:t>:</w:t>
            </w:r>
          </w:p>
          <w:p w:rsidR="009C64C3" w:rsidRPr="00AF4683" w:rsidRDefault="009C64C3" w:rsidP="00B306EA">
            <w:pPr>
              <w:pStyle w:val="LGTdoc"/>
              <w:numPr>
                <w:ilvl w:val="0"/>
                <w:numId w:val="32"/>
              </w:numPr>
              <w:spacing w:afterLines="0" w:after="120" w:line="200" w:lineRule="exact"/>
              <w:rPr>
                <w:rFonts w:ascii="Calibri" w:hAnsi="Calibri" w:cs="Calibri"/>
                <w:sz w:val="20"/>
                <w:szCs w:val="20"/>
              </w:rPr>
            </w:pPr>
            <w:r w:rsidRPr="00AF4683">
              <w:rPr>
                <w:rFonts w:ascii="Calibri" w:hAnsi="Calibri" w:cs="Calibri"/>
                <w:sz w:val="20"/>
                <w:szCs w:val="20"/>
              </w:rPr>
              <w:t>In HARQ feedback for groupcast,</w:t>
            </w:r>
          </w:p>
          <w:p w:rsidR="009C64C3" w:rsidRPr="00AF4683" w:rsidRDefault="009C64C3" w:rsidP="00B306EA">
            <w:pPr>
              <w:pStyle w:val="LGTdoc"/>
              <w:numPr>
                <w:ilvl w:val="1"/>
                <w:numId w:val="32"/>
              </w:numPr>
              <w:spacing w:afterLines="0" w:after="120" w:line="200" w:lineRule="exact"/>
              <w:rPr>
                <w:rFonts w:ascii="Calibri" w:hAnsi="Calibri" w:cs="Calibri"/>
                <w:sz w:val="20"/>
                <w:szCs w:val="20"/>
              </w:rPr>
            </w:pPr>
            <w:r w:rsidRPr="00AF4683">
              <w:rPr>
                <w:rFonts w:ascii="Calibri" w:hAnsi="Calibri" w:cs="Calibri"/>
                <w:sz w:val="20"/>
                <w:szCs w:val="20"/>
              </w:rPr>
              <w:t xml:space="preserve">When Option 1 is used for a groupcast transmission, it is supported </w:t>
            </w:r>
          </w:p>
          <w:p w:rsidR="009C64C3" w:rsidRPr="00AF4683" w:rsidRDefault="009C64C3" w:rsidP="00B306EA">
            <w:pPr>
              <w:pStyle w:val="LGTdoc"/>
              <w:numPr>
                <w:ilvl w:val="2"/>
                <w:numId w:val="32"/>
              </w:numPr>
              <w:spacing w:afterLines="0" w:after="120" w:line="200" w:lineRule="exact"/>
              <w:rPr>
                <w:rFonts w:ascii="Calibri" w:hAnsi="Calibri" w:cs="Calibri"/>
                <w:sz w:val="20"/>
                <w:szCs w:val="20"/>
              </w:rPr>
            </w:pPr>
            <w:r w:rsidRPr="00AF4683">
              <w:rPr>
                <w:rFonts w:ascii="Calibri" w:hAnsi="Calibri" w:cs="Calibri"/>
                <w:sz w:val="20"/>
                <w:szCs w:val="20"/>
              </w:rPr>
              <w:t>all the receiver UEs share a PSFCH</w:t>
            </w:r>
          </w:p>
          <w:p w:rsidR="009C64C3" w:rsidRPr="00AF4683" w:rsidRDefault="009C64C3" w:rsidP="00B306EA">
            <w:pPr>
              <w:pStyle w:val="LGTdoc"/>
              <w:numPr>
                <w:ilvl w:val="2"/>
                <w:numId w:val="32"/>
              </w:numPr>
              <w:spacing w:afterLines="0" w:after="120" w:line="200" w:lineRule="exact"/>
              <w:rPr>
                <w:rFonts w:ascii="Calibri" w:hAnsi="Calibri" w:cs="Calibri"/>
                <w:sz w:val="20"/>
                <w:szCs w:val="20"/>
              </w:rPr>
            </w:pPr>
            <w:r w:rsidRPr="00AF4683">
              <w:rPr>
                <w:rFonts w:ascii="Calibri" w:hAnsi="Calibri" w:cs="Calibri"/>
                <w:sz w:val="20"/>
                <w:szCs w:val="20"/>
              </w:rPr>
              <w:t>FFS: a subset of the receiver UEs share a PSFCH</w:t>
            </w:r>
          </w:p>
          <w:p w:rsidR="009C64C3" w:rsidRPr="00AF4683" w:rsidRDefault="009C64C3" w:rsidP="00B306EA">
            <w:pPr>
              <w:pStyle w:val="LGTdoc"/>
              <w:numPr>
                <w:ilvl w:val="2"/>
                <w:numId w:val="32"/>
              </w:numPr>
              <w:spacing w:afterLines="0" w:after="120" w:line="200" w:lineRule="exact"/>
              <w:rPr>
                <w:rFonts w:ascii="Calibri" w:hAnsi="Calibri" w:cs="Calibri"/>
                <w:sz w:val="20"/>
                <w:szCs w:val="20"/>
              </w:rPr>
            </w:pPr>
            <w:r w:rsidRPr="00AF4683">
              <w:rPr>
                <w:rFonts w:ascii="Calibri" w:hAnsi="Calibri" w:cs="Calibri"/>
                <w:sz w:val="20"/>
                <w:szCs w:val="20"/>
              </w:rPr>
              <w:t>FFS: all or a subset of receiver UEs share a pool of PSFCH.</w:t>
            </w:r>
          </w:p>
          <w:p w:rsidR="009C64C3" w:rsidRPr="00AF4683" w:rsidRDefault="009C64C3" w:rsidP="00B306EA">
            <w:pPr>
              <w:pStyle w:val="LGTdoc"/>
              <w:numPr>
                <w:ilvl w:val="1"/>
                <w:numId w:val="32"/>
              </w:numPr>
              <w:spacing w:afterLines="0" w:after="120" w:line="200" w:lineRule="exact"/>
              <w:rPr>
                <w:rFonts w:ascii="Calibri" w:hAnsi="Calibri" w:cs="Calibri"/>
                <w:sz w:val="20"/>
                <w:szCs w:val="20"/>
              </w:rPr>
            </w:pPr>
            <w:r w:rsidRPr="00AF4683">
              <w:rPr>
                <w:rFonts w:ascii="Calibri" w:hAnsi="Calibri" w:cs="Calibri"/>
                <w:sz w:val="20"/>
                <w:szCs w:val="20"/>
              </w:rPr>
              <w:t xml:space="preserve">When Option 2 is used for a groupcast transmission, it is supported </w:t>
            </w:r>
          </w:p>
          <w:p w:rsidR="009C64C3" w:rsidRPr="00AF4683" w:rsidRDefault="009C64C3" w:rsidP="00B306EA">
            <w:pPr>
              <w:pStyle w:val="LGTdoc"/>
              <w:numPr>
                <w:ilvl w:val="2"/>
                <w:numId w:val="32"/>
              </w:numPr>
              <w:spacing w:afterLines="0" w:after="120" w:line="200" w:lineRule="exact"/>
              <w:rPr>
                <w:rFonts w:ascii="Calibri" w:hAnsi="Calibri" w:cs="Calibri"/>
                <w:sz w:val="20"/>
                <w:szCs w:val="20"/>
              </w:rPr>
            </w:pPr>
            <w:r w:rsidRPr="00AF4683">
              <w:rPr>
                <w:rFonts w:ascii="Calibri" w:hAnsi="Calibri" w:cs="Calibri"/>
                <w:sz w:val="20"/>
                <w:szCs w:val="20"/>
              </w:rPr>
              <w:t>each receiver UE uses a separate PSFCH for</w:t>
            </w:r>
            <w:r w:rsidRPr="00AF4683">
              <w:rPr>
                <w:rFonts w:ascii="Calibri" w:hAnsi="Calibri" w:cs="Calibri"/>
                <w:sz w:val="20"/>
                <w:szCs w:val="20"/>
                <w:lang w:val="en-US"/>
              </w:rPr>
              <w:t xml:space="preserve"> HARQ ACK/NACK</w:t>
            </w:r>
            <w:r w:rsidRPr="00AF4683">
              <w:rPr>
                <w:rFonts w:ascii="Calibri" w:hAnsi="Calibri" w:cs="Calibri"/>
                <w:sz w:val="20"/>
                <w:szCs w:val="20"/>
              </w:rPr>
              <w:t>.</w:t>
            </w:r>
          </w:p>
          <w:p w:rsidR="009C64C3" w:rsidRPr="00AF4683" w:rsidRDefault="009C64C3" w:rsidP="00B306EA">
            <w:pPr>
              <w:pStyle w:val="LGTdoc"/>
              <w:numPr>
                <w:ilvl w:val="2"/>
                <w:numId w:val="32"/>
              </w:numPr>
              <w:spacing w:afterLines="0" w:after="120" w:line="200" w:lineRule="exact"/>
              <w:rPr>
                <w:rFonts w:ascii="Calibri" w:hAnsi="Calibri" w:cs="Calibri"/>
                <w:sz w:val="20"/>
                <w:szCs w:val="20"/>
              </w:rPr>
            </w:pPr>
            <w:r w:rsidRPr="00AF4683">
              <w:rPr>
                <w:rFonts w:ascii="Calibri" w:hAnsi="Calibri" w:cs="Calibri"/>
                <w:sz w:val="20"/>
                <w:szCs w:val="20"/>
              </w:rPr>
              <w:t>FFS: all or a subset of receiver UEs share a PSFCH for ACK transmission and another PSFCH for NACK transmission</w:t>
            </w:r>
          </w:p>
          <w:p w:rsidR="009C64C3" w:rsidRPr="00AF4683" w:rsidRDefault="009C64C3" w:rsidP="00B306EA">
            <w:pPr>
              <w:pStyle w:val="LGTdoc"/>
              <w:numPr>
                <w:ilvl w:val="1"/>
                <w:numId w:val="32"/>
              </w:numPr>
              <w:spacing w:afterLines="0" w:after="120" w:line="200" w:lineRule="exact"/>
              <w:rPr>
                <w:rFonts w:ascii="Calibri" w:hAnsi="Calibri" w:cs="Calibri"/>
                <w:sz w:val="20"/>
                <w:szCs w:val="20"/>
              </w:rPr>
            </w:pPr>
            <w:r w:rsidRPr="00AF4683">
              <w:rPr>
                <w:rFonts w:ascii="Calibri" w:hAnsi="Calibri" w:cs="Calibri"/>
                <w:sz w:val="20"/>
                <w:szCs w:val="20"/>
              </w:rPr>
              <w:t>FFS on which entity and how to allocate PSFCH resource to the receiver UE(s)</w:t>
            </w:r>
          </w:p>
          <w:p w:rsidR="009C64C3" w:rsidRPr="00AF4683" w:rsidRDefault="009C64C3" w:rsidP="00B306EA">
            <w:pPr>
              <w:pStyle w:val="LGTdoc"/>
              <w:numPr>
                <w:ilvl w:val="1"/>
                <w:numId w:val="32"/>
              </w:numPr>
              <w:spacing w:afterLines="0" w:after="120" w:line="200" w:lineRule="exact"/>
              <w:rPr>
                <w:rFonts w:ascii="Calibri" w:hAnsi="Calibri" w:cs="Calibri"/>
                <w:sz w:val="20"/>
                <w:szCs w:val="20"/>
              </w:rPr>
            </w:pPr>
            <w:r w:rsidRPr="00AF4683">
              <w:rPr>
                <w:rFonts w:ascii="Calibri" w:hAnsi="Calibri" w:cs="Calibri"/>
                <w:sz w:val="20"/>
                <w:szCs w:val="20"/>
              </w:rPr>
              <w:t>FFS whether or not to additionally support a mixture of option 1 and option 2 for a groupcast transmission</w:t>
            </w:r>
          </w:p>
          <w:p w:rsidR="001905CB" w:rsidRPr="009C64C3" w:rsidRDefault="009C64C3" w:rsidP="00B306EA">
            <w:pPr>
              <w:pStyle w:val="LGTdoc"/>
              <w:numPr>
                <w:ilvl w:val="0"/>
                <w:numId w:val="32"/>
              </w:numPr>
              <w:spacing w:afterLines="0" w:after="240" w:line="200" w:lineRule="exact"/>
              <w:rPr>
                <w:b/>
              </w:rPr>
            </w:pPr>
            <w:r w:rsidRPr="00AF4683">
              <w:rPr>
                <w:rFonts w:ascii="Calibri" w:hAnsi="Calibri" w:cs="Calibri"/>
                <w:sz w:val="20"/>
                <w:szCs w:val="20"/>
              </w:rPr>
              <w:t>Note: Each PSFCH is mapped to a time, frequency, and code resource.</w:t>
            </w:r>
          </w:p>
        </w:tc>
      </w:tr>
    </w:tbl>
    <w:p w:rsidR="001555D0" w:rsidRPr="001555D0" w:rsidRDefault="001555D0" w:rsidP="001555D0">
      <w:pPr>
        <w:pStyle w:val="ListParagraph"/>
        <w:widowControl w:val="0"/>
        <w:snapToGrid w:val="0"/>
        <w:spacing w:before="240" w:after="120"/>
        <w:ind w:left="0"/>
        <w:jc w:val="both"/>
      </w:pPr>
      <w:r w:rsidRPr="001555D0">
        <w:t xml:space="preserve">In the following, </w:t>
      </w:r>
      <w:r>
        <w:t>we discuss joint feedback of HARQ and SL RSRP for two options separately.</w:t>
      </w:r>
    </w:p>
    <w:p w:rsidR="001555D0" w:rsidRDefault="001555D0" w:rsidP="001555D0">
      <w:pPr>
        <w:pStyle w:val="ListParagraph"/>
        <w:widowControl w:val="0"/>
        <w:snapToGrid w:val="0"/>
        <w:spacing w:before="120" w:after="120"/>
        <w:ind w:left="0"/>
        <w:jc w:val="both"/>
        <w:rPr>
          <w:i/>
          <w:u w:val="single"/>
        </w:rPr>
      </w:pPr>
      <w:r>
        <w:rPr>
          <w:i/>
          <w:u w:val="single"/>
        </w:rPr>
        <w:t xml:space="preserve">Option 1: </w:t>
      </w:r>
      <w:r w:rsidRPr="001555D0">
        <w:rPr>
          <w:i/>
          <w:u w:val="single"/>
        </w:rPr>
        <w:t>Receiver UE transmits only HARQ NACK</w:t>
      </w:r>
    </w:p>
    <w:p w:rsidR="00414494" w:rsidRDefault="00411F3C" w:rsidP="001555D0">
      <w:pPr>
        <w:pStyle w:val="ListParagraph"/>
        <w:widowControl w:val="0"/>
        <w:snapToGrid w:val="0"/>
        <w:spacing w:after="120"/>
        <w:ind w:left="0"/>
        <w:jc w:val="both"/>
      </w:pPr>
      <w:r>
        <w:t xml:space="preserve">In this option, </w:t>
      </w:r>
      <w:r w:rsidR="009D4083">
        <w:t xml:space="preserve">according to RAN1 agreements, </w:t>
      </w:r>
      <w:r>
        <w:t xml:space="preserve">it is supported all the RX UEs share a PSFCH. There is an FFS about the support for a subset of the RX UEs share a PSFCH. </w:t>
      </w:r>
    </w:p>
    <w:p w:rsidR="00414494" w:rsidRDefault="0070469F" w:rsidP="00414494">
      <w:pPr>
        <w:pStyle w:val="ListParagraph"/>
        <w:widowControl w:val="0"/>
        <w:snapToGrid w:val="0"/>
        <w:spacing w:after="120"/>
        <w:ind w:left="0"/>
        <w:jc w:val="center"/>
      </w:pPr>
      <w:r>
        <w:pict>
          <v:shape id="_x0000_i1027" type="#_x0000_t75" style="width:394.5pt;height:122pt">
            <v:imagedata r:id="rId15" o:title=""/>
          </v:shape>
        </w:pict>
      </w:r>
    </w:p>
    <w:p w:rsidR="00414494" w:rsidRPr="00414494" w:rsidRDefault="00414494" w:rsidP="00414494">
      <w:pPr>
        <w:pStyle w:val="ListParagraph"/>
        <w:widowControl w:val="0"/>
        <w:snapToGrid w:val="0"/>
        <w:spacing w:after="240"/>
        <w:ind w:left="0"/>
        <w:jc w:val="center"/>
        <w:rPr>
          <w:b/>
        </w:rPr>
      </w:pPr>
      <w:r w:rsidRPr="00414494">
        <w:rPr>
          <w:b/>
        </w:rPr>
        <w:t xml:space="preserve">Figure </w:t>
      </w:r>
      <w:r w:rsidR="009D4083">
        <w:rPr>
          <w:b/>
        </w:rPr>
        <w:t>3</w:t>
      </w:r>
      <w:r w:rsidRPr="00414494">
        <w:rPr>
          <w:b/>
        </w:rPr>
        <w:t xml:space="preserve">. </w:t>
      </w:r>
      <w:r>
        <w:rPr>
          <w:b/>
        </w:rPr>
        <w:t>Joint feedback of HARQ and SL RSRP for Option 1</w:t>
      </w:r>
    </w:p>
    <w:p w:rsidR="00094E11" w:rsidRDefault="00411F3C" w:rsidP="001555D0">
      <w:pPr>
        <w:pStyle w:val="ListParagraph"/>
        <w:widowControl w:val="0"/>
        <w:snapToGrid w:val="0"/>
        <w:spacing w:after="120"/>
        <w:ind w:left="0"/>
        <w:jc w:val="both"/>
      </w:pPr>
      <w:r>
        <w:t>For the case of all RX UEs share a PSFCH</w:t>
      </w:r>
      <w:r w:rsidR="00094E11">
        <w:t xml:space="preserve"> for HARQ feedback</w:t>
      </w:r>
      <w:r>
        <w:t xml:space="preserve">, the SL RSRP report can be delivered by PSFCH(s) other than the PSHCH for HARQ feedback. </w:t>
      </w:r>
      <w:r w:rsidR="00414494">
        <w:t xml:space="preserve">Assume the sequence based channel structure is used for PSFCH. In Figure </w:t>
      </w:r>
      <w:r w:rsidR="009D4083">
        <w:t>3</w:t>
      </w:r>
      <w:r w:rsidR="00414494">
        <w:t xml:space="preserve">(a), an example is illustrated where a sequence is used for NACK feedback, and another 3 sequences are used for SL RSRP reports of different subgroups associated with RSRP ranges. </w:t>
      </w:r>
      <w:r w:rsidR="00094E11">
        <w:t>In the figure, the PSFCH for NACK and the PSFCH for RSRP report occupy the same time-frequency resource. It is also possible that the PSFCH for NACK and the PSFCH for RSRP report use different time-frequency resources.</w:t>
      </w:r>
    </w:p>
    <w:p w:rsidR="001555D0" w:rsidRPr="001555D0" w:rsidRDefault="00094E11" w:rsidP="001555D0">
      <w:pPr>
        <w:pStyle w:val="ListParagraph"/>
        <w:widowControl w:val="0"/>
        <w:snapToGrid w:val="0"/>
        <w:spacing w:after="120"/>
        <w:ind w:left="0"/>
        <w:jc w:val="both"/>
      </w:pPr>
      <w:r>
        <w:lastRenderedPageBreak/>
        <w:t xml:space="preserve">For the case that a subset of the RX UEs share a PSFCH for HARQ feedback, Figure </w:t>
      </w:r>
      <w:r w:rsidR="009D4083">
        <w:t>3</w:t>
      </w:r>
      <w:r>
        <w:t xml:space="preserve">(b) gives an example </w:t>
      </w:r>
      <w:r w:rsidR="006C25A9">
        <w:t xml:space="preserve">that RX UEs who are with the same RSRP range share a PSFCH for </w:t>
      </w:r>
      <w:r w:rsidR="009D4083">
        <w:t>NACK</w:t>
      </w:r>
      <w:r w:rsidR="006C25A9">
        <w:t xml:space="preserve"> feedback. </w:t>
      </w:r>
      <w:r w:rsidR="008C669E">
        <w:t xml:space="preserve"> </w:t>
      </w:r>
      <w:r w:rsidR="00414494">
        <w:t xml:space="preserve"> </w:t>
      </w:r>
      <w:r w:rsidR="00411F3C">
        <w:t xml:space="preserve"> </w:t>
      </w:r>
    </w:p>
    <w:p w:rsidR="00400014" w:rsidRDefault="0070469F" w:rsidP="00400014">
      <w:pPr>
        <w:pStyle w:val="ListParagraph"/>
        <w:widowControl w:val="0"/>
        <w:snapToGrid w:val="0"/>
        <w:spacing w:before="120" w:after="120"/>
        <w:ind w:left="0"/>
        <w:jc w:val="center"/>
      </w:pPr>
      <w:r>
        <w:pict>
          <v:shape id="_x0000_i1028" type="#_x0000_t75" style="width:414.5pt;height:113pt">
            <v:imagedata r:id="rId16" o:title=""/>
          </v:shape>
        </w:pict>
      </w:r>
    </w:p>
    <w:p w:rsidR="00400014" w:rsidRDefault="00400014" w:rsidP="00400014">
      <w:pPr>
        <w:pStyle w:val="ListParagraph"/>
        <w:widowControl w:val="0"/>
        <w:snapToGrid w:val="0"/>
        <w:spacing w:before="120" w:after="120"/>
        <w:ind w:left="0"/>
        <w:jc w:val="center"/>
      </w:pPr>
      <w:r w:rsidRPr="00414494">
        <w:rPr>
          <w:b/>
        </w:rPr>
        <w:t xml:space="preserve">Figure </w:t>
      </w:r>
      <w:r w:rsidR="00517FD0">
        <w:rPr>
          <w:b/>
        </w:rPr>
        <w:t>4</w:t>
      </w:r>
      <w:r w:rsidRPr="00414494">
        <w:rPr>
          <w:b/>
        </w:rPr>
        <w:t xml:space="preserve">. </w:t>
      </w:r>
      <w:r>
        <w:rPr>
          <w:b/>
        </w:rPr>
        <w:t>Joint feedback of HARQ and SL RSRP for Option 2</w:t>
      </w:r>
    </w:p>
    <w:p w:rsidR="00D272EC" w:rsidRPr="001555D0" w:rsidRDefault="00D272EC" w:rsidP="00D272EC">
      <w:pPr>
        <w:pStyle w:val="ListParagraph"/>
        <w:widowControl w:val="0"/>
        <w:snapToGrid w:val="0"/>
        <w:spacing w:before="120" w:after="120"/>
        <w:ind w:left="0"/>
        <w:jc w:val="both"/>
        <w:rPr>
          <w:i/>
          <w:u w:val="single"/>
        </w:rPr>
      </w:pPr>
      <w:r>
        <w:rPr>
          <w:i/>
          <w:u w:val="single"/>
        </w:rPr>
        <w:t xml:space="preserve">Option 2: </w:t>
      </w:r>
      <w:r w:rsidRPr="001555D0">
        <w:rPr>
          <w:i/>
          <w:u w:val="single"/>
        </w:rPr>
        <w:t xml:space="preserve">Receiver UE transmits HARQ </w:t>
      </w:r>
      <w:r>
        <w:rPr>
          <w:i/>
          <w:u w:val="single"/>
        </w:rPr>
        <w:t>ACK/</w:t>
      </w:r>
      <w:r w:rsidRPr="001555D0">
        <w:rPr>
          <w:i/>
          <w:u w:val="single"/>
        </w:rPr>
        <w:t>NACK</w:t>
      </w:r>
    </w:p>
    <w:p w:rsidR="00400014" w:rsidRDefault="00D272EC" w:rsidP="00D272EC">
      <w:pPr>
        <w:pStyle w:val="ListParagraph"/>
        <w:widowControl w:val="0"/>
        <w:snapToGrid w:val="0"/>
        <w:spacing w:after="120"/>
        <w:ind w:left="0"/>
        <w:jc w:val="both"/>
      </w:pPr>
      <w:r>
        <w:t xml:space="preserve">In this option, </w:t>
      </w:r>
      <w:r w:rsidR="00517FD0">
        <w:t xml:space="preserve">according to RAN1 agreements, </w:t>
      </w:r>
      <w:r>
        <w:t xml:space="preserve">there is an FFS issue about whether to support the configuration of </w:t>
      </w:r>
      <w:r w:rsidRPr="00400014">
        <w:t>all or a subset of receiver UEs share a PSFCH for ACK transmission and another PSFCH for NACK transmission</w:t>
      </w:r>
      <w:r>
        <w:t xml:space="preserve">. In our view, this configuration should be supported to enable the joint feedback of HARQ and SL RSRP. Figure </w:t>
      </w:r>
      <w:r w:rsidR="00517FD0">
        <w:t>4</w:t>
      </w:r>
      <w:r>
        <w:t xml:space="preserve"> gives an example that RX UEs who are with</w:t>
      </w:r>
      <w:r w:rsidR="00517FD0">
        <w:t>in</w:t>
      </w:r>
      <w:r>
        <w:t xml:space="preserve"> the same RSRP range share a PSFCH for ACK transmission and a</w:t>
      </w:r>
      <w:r w:rsidR="00517FD0">
        <w:t>nother</w:t>
      </w:r>
      <w:r>
        <w:t xml:space="preserve"> PSFCH for NACK transmission.</w:t>
      </w:r>
    </w:p>
    <w:p w:rsidR="00FA1BF4" w:rsidRDefault="00D54071" w:rsidP="0086315C">
      <w:pPr>
        <w:pStyle w:val="ListParagraph"/>
        <w:widowControl w:val="0"/>
        <w:snapToGrid w:val="0"/>
        <w:spacing w:before="120" w:after="120"/>
        <w:ind w:left="0"/>
        <w:jc w:val="both"/>
        <w:rPr>
          <w:b/>
        </w:rPr>
      </w:pPr>
      <w:r w:rsidRPr="00D54071">
        <w:rPr>
          <w:b/>
          <w:u w:val="single"/>
        </w:rPr>
        <w:t>Proposal #7</w:t>
      </w:r>
      <w:r w:rsidRPr="00517FD0">
        <w:rPr>
          <w:b/>
        </w:rPr>
        <w:t>:</w:t>
      </w:r>
      <w:r w:rsidRPr="00D54071">
        <w:rPr>
          <w:b/>
        </w:rPr>
        <w:t xml:space="preserve"> </w:t>
      </w:r>
      <w:r w:rsidRPr="00517FD0">
        <w:t>In Option 2, the configuration of all or a subset of RX UEs share a PSFCH for ACK transmission and another PSFCH for NACK transmission is supported</w:t>
      </w:r>
      <w:r w:rsidR="00FA1BF4" w:rsidRPr="00517FD0">
        <w:t xml:space="preserve">. </w:t>
      </w:r>
    </w:p>
    <w:p w:rsidR="00D54071" w:rsidRPr="00D54071" w:rsidRDefault="00FA1BF4" w:rsidP="0086315C">
      <w:pPr>
        <w:pStyle w:val="ListParagraph"/>
        <w:widowControl w:val="0"/>
        <w:snapToGrid w:val="0"/>
        <w:spacing w:before="120" w:after="120"/>
        <w:ind w:left="0"/>
        <w:jc w:val="both"/>
        <w:rPr>
          <w:b/>
          <w:u w:val="single"/>
        </w:rPr>
      </w:pPr>
      <w:r w:rsidRPr="00FA1BF4">
        <w:rPr>
          <w:b/>
          <w:u w:val="single"/>
        </w:rPr>
        <w:t xml:space="preserve">Proposal </w:t>
      </w:r>
      <w:r>
        <w:rPr>
          <w:b/>
          <w:u w:val="single"/>
        </w:rPr>
        <w:t>#</w:t>
      </w:r>
      <w:r w:rsidRPr="00FA1BF4">
        <w:rPr>
          <w:b/>
          <w:u w:val="single"/>
        </w:rPr>
        <w:t>8</w:t>
      </w:r>
      <w:r w:rsidRPr="00517FD0">
        <w:rPr>
          <w:b/>
        </w:rPr>
        <w:t>:</w:t>
      </w:r>
      <w:r>
        <w:rPr>
          <w:b/>
        </w:rPr>
        <w:t xml:space="preserve"> </w:t>
      </w:r>
      <w:r w:rsidRPr="00517FD0">
        <w:t>In Option 2, RX UEs belonging to the same subgroup</w:t>
      </w:r>
      <w:r w:rsidR="00517FD0">
        <w:t xml:space="preserve"> of RSRP ranges</w:t>
      </w:r>
      <w:r w:rsidRPr="00517FD0">
        <w:t xml:space="preserve"> share a PSFCH for ACK transmission and another PSFCH for NACK transmission.</w:t>
      </w:r>
    </w:p>
    <w:p w:rsidR="0086315C" w:rsidRPr="0086315C" w:rsidRDefault="0086315C" w:rsidP="0086315C">
      <w:pPr>
        <w:pStyle w:val="ListParagraph"/>
        <w:widowControl w:val="0"/>
        <w:snapToGrid w:val="0"/>
        <w:spacing w:before="120" w:after="120"/>
        <w:ind w:left="0"/>
        <w:jc w:val="both"/>
        <w:rPr>
          <w:b/>
        </w:rPr>
      </w:pPr>
      <w:r w:rsidRPr="0086315C">
        <w:rPr>
          <w:b/>
          <w:u w:val="single"/>
        </w:rPr>
        <w:t>Proposal #</w:t>
      </w:r>
      <w:r w:rsidR="00FA1BF4">
        <w:rPr>
          <w:b/>
          <w:u w:val="single"/>
        </w:rPr>
        <w:t>9</w:t>
      </w:r>
      <w:r w:rsidRPr="00517FD0">
        <w:rPr>
          <w:b/>
        </w:rPr>
        <w:t>:</w:t>
      </w:r>
      <w:r w:rsidRPr="0086315C">
        <w:rPr>
          <w:b/>
        </w:rPr>
        <w:t xml:space="preserve"> </w:t>
      </w:r>
      <w:r w:rsidR="00D272EC" w:rsidRPr="00517FD0">
        <w:t>J</w:t>
      </w:r>
      <w:r w:rsidRPr="00517FD0">
        <w:t xml:space="preserve">oint feedback of {HARQ, </w:t>
      </w:r>
      <w:r w:rsidR="00517FD0">
        <w:t xml:space="preserve">SL </w:t>
      </w:r>
      <w:r w:rsidRPr="00517FD0">
        <w:t xml:space="preserve">RSRP for </w:t>
      </w:r>
      <w:r w:rsidR="00C30EA4" w:rsidRPr="00517FD0">
        <w:t>open-loop</w:t>
      </w:r>
      <w:r w:rsidRPr="00517FD0">
        <w:t xml:space="preserve"> power control} is supported for </w:t>
      </w:r>
      <w:r w:rsidR="00D272EC" w:rsidRPr="00517FD0">
        <w:t xml:space="preserve">connection-less </w:t>
      </w:r>
      <w:r w:rsidRPr="00517FD0">
        <w:t>groupcast.</w:t>
      </w:r>
    </w:p>
    <w:p w:rsidR="00402744" w:rsidRDefault="00402744" w:rsidP="00402744">
      <w:pPr>
        <w:pStyle w:val="Heading3"/>
      </w:pPr>
      <w:r>
        <w:t>Joint feedback of HARQ and TX-RX distance</w:t>
      </w:r>
    </w:p>
    <w:p w:rsidR="00323E87" w:rsidRDefault="00EB0BFA" w:rsidP="0082403B">
      <w:pPr>
        <w:pStyle w:val="ListParagraph"/>
        <w:widowControl w:val="0"/>
        <w:snapToGrid w:val="0"/>
        <w:spacing w:before="120" w:after="120"/>
        <w:ind w:left="0"/>
        <w:jc w:val="both"/>
      </w:pPr>
      <w:r>
        <w:t>In Section 3.1.3</w:t>
      </w:r>
      <w:r w:rsidR="00402744" w:rsidRPr="00402744">
        <w:t>,</w:t>
      </w:r>
      <w:r w:rsidR="00402744">
        <w:t xml:space="preserve"> </w:t>
      </w:r>
      <w:r w:rsidR="00E5084A">
        <w:t xml:space="preserve">joint feedback for HARQ and SL RSRP is discussed. The design can be reused for joint feedback of HARQ and TX-RX distance if the knowledge of TX-RX distance is considered needed at the TX UE. </w:t>
      </w:r>
      <w:r w:rsidR="00C559CC">
        <w:t xml:space="preserve">In this case, the term </w:t>
      </w:r>
      <w:r w:rsidR="00C559CC" w:rsidRPr="00C559CC">
        <w:rPr>
          <w:i/>
        </w:rPr>
        <w:t>RSRP</w:t>
      </w:r>
      <w:r w:rsidR="00C559CC">
        <w:t xml:space="preserve"> in Figures </w:t>
      </w:r>
      <w:r w:rsidR="00A078C5">
        <w:t>3</w:t>
      </w:r>
      <w:r>
        <w:t xml:space="preserve"> and</w:t>
      </w:r>
      <w:r w:rsidR="00C559CC">
        <w:t xml:space="preserve"> </w:t>
      </w:r>
      <w:r w:rsidR="00A078C5">
        <w:t>4</w:t>
      </w:r>
      <w:r w:rsidR="00C559CC">
        <w:t xml:space="preserve"> is replaced with the term of </w:t>
      </w:r>
      <w:r w:rsidR="00C559CC" w:rsidRPr="00C559CC">
        <w:rPr>
          <w:i/>
        </w:rPr>
        <w:t>TX-RX distance</w:t>
      </w:r>
      <w:r w:rsidR="00C559CC">
        <w:t>.</w:t>
      </w:r>
    </w:p>
    <w:p w:rsidR="00402744" w:rsidRPr="00A078C5" w:rsidRDefault="00323E87" w:rsidP="0082403B">
      <w:pPr>
        <w:pStyle w:val="ListParagraph"/>
        <w:widowControl w:val="0"/>
        <w:snapToGrid w:val="0"/>
        <w:spacing w:before="120" w:after="120"/>
        <w:ind w:left="0"/>
        <w:jc w:val="both"/>
      </w:pPr>
      <w:r w:rsidRPr="00323E87">
        <w:rPr>
          <w:b/>
          <w:u w:val="single"/>
        </w:rPr>
        <w:t>Proposal #</w:t>
      </w:r>
      <w:r w:rsidR="00977934">
        <w:rPr>
          <w:b/>
          <w:u w:val="single"/>
        </w:rPr>
        <w:t>10</w:t>
      </w:r>
      <w:r w:rsidRPr="00A078C5">
        <w:rPr>
          <w:b/>
        </w:rPr>
        <w:t>:</w:t>
      </w:r>
      <w:r w:rsidRPr="00A078C5">
        <w:t xml:space="preserve"> </w:t>
      </w:r>
      <w:r w:rsidR="002C324A" w:rsidRPr="00A078C5">
        <w:t>Joint feedback of {HARQ, TX-RX distance} is supported for connection-less groupcast</w:t>
      </w:r>
      <w:r w:rsidRPr="00A078C5">
        <w:t xml:space="preserve"> if the knowledge of the TX-RX distance is considered needed at the TX UE.</w:t>
      </w:r>
      <w:r w:rsidR="00E5084A" w:rsidRPr="00A078C5">
        <w:t xml:space="preserve"> </w:t>
      </w:r>
    </w:p>
    <w:p w:rsidR="00AE11B9" w:rsidRDefault="002A7455" w:rsidP="00AE11B9">
      <w:pPr>
        <w:pStyle w:val="Heading3"/>
      </w:pPr>
      <w:r>
        <w:t>D</w:t>
      </w:r>
      <w:r w:rsidR="00AE11B9" w:rsidRPr="00AE11B9">
        <w:t xml:space="preserve">estructive </w:t>
      </w:r>
      <w:r w:rsidR="00644608">
        <w:t xml:space="preserve">channel </w:t>
      </w:r>
      <w:r w:rsidR="00AE11B9" w:rsidRPr="00AE11B9">
        <w:t>sum effect</w:t>
      </w:r>
    </w:p>
    <w:p w:rsidR="00F44907" w:rsidRDefault="005C7A72" w:rsidP="00532AFC">
      <w:pPr>
        <w:spacing w:after="120"/>
        <w:jc w:val="both"/>
      </w:pPr>
      <w:r>
        <w:t xml:space="preserve">In the SI phase, it was raised the destructive </w:t>
      </w:r>
      <w:r w:rsidR="00644608">
        <w:t xml:space="preserve">channel </w:t>
      </w:r>
      <w:r>
        <w:t>sum effect may degrade the performance of PSFCH when multiple RX UEs share a PSFCH. This issue is relevant to the validity of proposals</w:t>
      </w:r>
      <w:r w:rsidR="00F44907">
        <w:t xml:space="preserve"> in Sections 3.1.3 and 3.1.4,</w:t>
      </w:r>
      <w:r>
        <w:t xml:space="preserve"> where a PSFCH is shared by multiple RX UEs. </w:t>
      </w:r>
      <w:r w:rsidR="00F44907">
        <w:t>T</w:t>
      </w:r>
      <w:r w:rsidR="00F44907" w:rsidRPr="005C7A72">
        <w:t xml:space="preserve">o check whether the destructive </w:t>
      </w:r>
      <w:r w:rsidR="00F44907">
        <w:t xml:space="preserve">channel </w:t>
      </w:r>
      <w:r w:rsidR="00F44907" w:rsidRPr="005C7A72">
        <w:t>sum effect exists</w:t>
      </w:r>
      <w:r w:rsidR="00F44907">
        <w:t>, l</w:t>
      </w:r>
      <w:r w:rsidRPr="005C7A72">
        <w:t>ink level simulations are executed</w:t>
      </w:r>
      <w:r w:rsidR="00F44907">
        <w:t xml:space="preserve">, and the simulation results are demonstrated in the following. The simulation assumptions are </w:t>
      </w:r>
      <w:r w:rsidR="00532AFC">
        <w:t>summarized below</w:t>
      </w:r>
      <w:r w:rsidR="00F44907">
        <w:t>.</w:t>
      </w:r>
    </w:p>
    <w:p w:rsidR="00532AFC" w:rsidRDefault="00532AFC" w:rsidP="00532AFC">
      <w:pPr>
        <w:numPr>
          <w:ilvl w:val="0"/>
          <w:numId w:val="37"/>
        </w:numPr>
        <w:spacing w:after="120"/>
        <w:ind w:left="567" w:hanging="283"/>
        <w:jc w:val="both"/>
      </w:pPr>
      <w:r w:rsidRPr="005C7A72">
        <w:t>The configuration of joint feedback of HARQ and SL RSRP</w:t>
      </w:r>
      <w:r>
        <w:t xml:space="preserve"> in Figure 4 is used for the simulations.</w:t>
      </w:r>
      <w:r>
        <w:t xml:space="preserve"> </w:t>
      </w:r>
    </w:p>
    <w:p w:rsidR="00532AFC" w:rsidRDefault="005C7A72" w:rsidP="00532AFC">
      <w:pPr>
        <w:numPr>
          <w:ilvl w:val="0"/>
          <w:numId w:val="37"/>
        </w:numPr>
        <w:spacing w:after="120"/>
        <w:ind w:left="567" w:hanging="283"/>
        <w:jc w:val="both"/>
      </w:pPr>
      <w:r>
        <w:t xml:space="preserve">The physical channel structure of PUCCH format 0 with 2 OFDM symbols is adopted for the PSFCH. </w:t>
      </w:r>
    </w:p>
    <w:p w:rsidR="005C7A72" w:rsidRDefault="005C7A72" w:rsidP="00532AFC">
      <w:pPr>
        <w:numPr>
          <w:ilvl w:val="0"/>
          <w:numId w:val="37"/>
        </w:numPr>
        <w:spacing w:after="120"/>
        <w:ind w:left="567" w:hanging="283"/>
        <w:jc w:val="both"/>
      </w:pPr>
      <w:r>
        <w:t xml:space="preserve">The fading channel in the simulations is </w:t>
      </w:r>
      <w:r w:rsidRPr="005C7A72">
        <w:t xml:space="preserve">TDL-A channel model with </w:t>
      </w:r>
      <w:r>
        <w:t>1</w:t>
      </w:r>
      <w:r w:rsidRPr="005C7A72">
        <w:t>0 ns RMS delay spread</w:t>
      </w:r>
      <w:r>
        <w:t xml:space="preserve">. This channel model is relatively flat in the frequency domain compared with other channel models; the destructive </w:t>
      </w:r>
      <w:r w:rsidR="002C13A0">
        <w:t xml:space="preserve">channel </w:t>
      </w:r>
      <w:r>
        <w:t xml:space="preserve">sum effect is expected to be the most obvious if the effect really exists.  </w:t>
      </w:r>
    </w:p>
    <w:p w:rsidR="00532AFC" w:rsidRDefault="00532AFC" w:rsidP="00532AFC">
      <w:pPr>
        <w:numPr>
          <w:ilvl w:val="0"/>
          <w:numId w:val="37"/>
        </w:numPr>
        <w:spacing w:after="240"/>
        <w:ind w:left="567" w:hanging="283"/>
        <w:jc w:val="both"/>
      </w:pPr>
      <w:r w:rsidRPr="00532AFC">
        <w:t xml:space="preserve">The target of the simulations is </w:t>
      </w:r>
      <w:r>
        <w:t>to</w:t>
      </w:r>
      <w:r w:rsidRPr="00532AFC">
        <w:t xml:space="preserve"> detect the cyclic shift sequence corresponding to ‘RSRP range 1’</w:t>
      </w:r>
      <w:r>
        <w:t xml:space="preserve"> in Figure 4</w:t>
      </w:r>
      <w:r w:rsidRPr="00532AFC">
        <w:t>.</w:t>
      </w:r>
    </w:p>
    <w:p w:rsidR="00F214EF" w:rsidRDefault="00F214EF" w:rsidP="00CD1D3B">
      <w:pPr>
        <w:spacing w:after="120"/>
        <w:jc w:val="both"/>
        <w:rPr>
          <w:i/>
          <w:u w:val="single"/>
        </w:rPr>
      </w:pPr>
      <w:r w:rsidRPr="00F214EF">
        <w:rPr>
          <w:i/>
          <w:u w:val="single"/>
        </w:rPr>
        <w:t>When the sequence corresponding to ‘RSRP range 1’ is absent</w:t>
      </w:r>
    </w:p>
    <w:p w:rsidR="00F214EF" w:rsidRDefault="00EB69A6" w:rsidP="00CD1D3B">
      <w:pPr>
        <w:jc w:val="both"/>
      </w:pPr>
      <w:r>
        <w:lastRenderedPageBreak/>
        <w:t>The signals corresponding to ‘RSRP range 2’ and ‘RSRP range 3’ are always present. The number of RX UEs transmitting ‘RSRP range 2’ (and ‘RSRP range 3’) is indicated in the legend of curves</w:t>
      </w:r>
      <w:r w:rsidR="00CD1D3B">
        <w:t xml:space="preserve"> in Figures 5 and 6</w:t>
      </w:r>
      <w:r>
        <w:t xml:space="preserve">. </w:t>
      </w:r>
      <w:r w:rsidR="009E4D12">
        <w:t>In the detector design, the probability Prob(DTX→’RSRP range 1’ is present) is set around 1</w:t>
      </w:r>
      <w:r w:rsidR="00322D40">
        <w:t>0</w:t>
      </w:r>
      <w:r w:rsidR="009E4D12" w:rsidRPr="00322D40">
        <w:rPr>
          <w:vertAlign w:val="superscript"/>
        </w:rPr>
        <w:t>-</w:t>
      </w:r>
      <w:r w:rsidR="00322D40" w:rsidRPr="00322D40">
        <w:rPr>
          <w:vertAlign w:val="superscript"/>
        </w:rPr>
        <w:t>3</w:t>
      </w:r>
      <w:r w:rsidR="00A02D22" w:rsidRPr="00A02D22">
        <w:t xml:space="preserve"> for </w:t>
      </w:r>
      <w:r w:rsidR="00CD1D3B">
        <w:t>‘</w:t>
      </w:r>
      <w:r w:rsidR="00A02D22">
        <w:t>ACK+RSRP resource</w:t>
      </w:r>
      <w:r w:rsidR="00CD1D3B">
        <w:t>’</w:t>
      </w:r>
      <w:r w:rsidR="00A02D22">
        <w:t xml:space="preserve"> and 10</w:t>
      </w:r>
      <w:r w:rsidR="00A02D22" w:rsidRPr="00322D40">
        <w:rPr>
          <w:vertAlign w:val="superscript"/>
        </w:rPr>
        <w:t>-</w:t>
      </w:r>
      <w:r w:rsidR="00A02D22">
        <w:rPr>
          <w:vertAlign w:val="superscript"/>
        </w:rPr>
        <w:t>2</w:t>
      </w:r>
      <w:r w:rsidR="00A02D22" w:rsidRPr="00A02D22">
        <w:t xml:space="preserve"> for </w:t>
      </w:r>
      <w:r w:rsidR="00CD1D3B">
        <w:t>‘</w:t>
      </w:r>
      <w:r w:rsidR="00A02D22">
        <w:t>NACK+RSRP resource</w:t>
      </w:r>
      <w:r w:rsidR="00CD1D3B">
        <w:t>’</w:t>
      </w:r>
      <w:r w:rsidR="009E4D12">
        <w:t>.</w:t>
      </w:r>
      <w:r w:rsidR="00322D40">
        <w:t xml:space="preserve"> </w:t>
      </w:r>
    </w:p>
    <w:p w:rsidR="00F214EF" w:rsidRDefault="00F214EF" w:rsidP="00CD1D3B">
      <w:pPr>
        <w:spacing w:after="120"/>
        <w:jc w:val="both"/>
        <w:rPr>
          <w:i/>
          <w:u w:val="single"/>
        </w:rPr>
      </w:pPr>
      <w:r w:rsidRPr="00F214EF">
        <w:rPr>
          <w:i/>
          <w:u w:val="single"/>
        </w:rPr>
        <w:t xml:space="preserve">When the sequence corresponding to ‘RSRP range 1’ is </w:t>
      </w:r>
      <w:r>
        <w:rPr>
          <w:i/>
          <w:u w:val="single"/>
        </w:rPr>
        <w:t>pre</w:t>
      </w:r>
      <w:r w:rsidRPr="00F214EF">
        <w:rPr>
          <w:i/>
          <w:u w:val="single"/>
        </w:rPr>
        <w:t>sent</w:t>
      </w:r>
    </w:p>
    <w:p w:rsidR="0036097B" w:rsidRDefault="0036097B" w:rsidP="00CD1D3B">
      <w:pPr>
        <w:jc w:val="both"/>
      </w:pPr>
      <w:r>
        <w:t xml:space="preserve">The signals corresponding to ‘RSRP range 2’ and ‘RSRP range 3’ are always present. The number of RX UEs transmitting ‘RSRP range 1’ (and ‘RSRP range 2’, ‘RSRP range 3’) is indicated in the legend of curves. </w:t>
      </w:r>
    </w:p>
    <w:p w:rsidR="005C7A72" w:rsidRDefault="00EE3045" w:rsidP="005C7A72">
      <w:r>
        <w:rPr>
          <w:noProof/>
          <w:lang w:val="en-US" w:eastAsia="zh-CN"/>
        </w:rPr>
        <w:pict>
          <v:shapetype id="_x0000_t32" coordsize="21600,21600" o:spt="32" o:oned="t" path="m,l21600,21600e" filled="f">
            <v:path arrowok="t" fillok="f" o:connecttype="none"/>
            <o:lock v:ext="edit" shapetype="t"/>
          </v:shapetype>
          <v:shape id="_x0000_s1034" type="#_x0000_t32" style="position:absolute;margin-left:204.55pt;margin-top:99.7pt;width:128.8pt;height:0;z-index:5" o:connectortype="straight">
            <v:stroke startarrow="block" endarrow="block"/>
          </v:shape>
        </w:pict>
      </w:r>
      <w:r>
        <w:rPr>
          <w:noProof/>
          <w:lang w:val="en-US" w:eastAsia="zh-CN"/>
        </w:rPr>
        <w:pict>
          <v:shape id="_x0000_s1030" type="#_x0000_t32" style="position:absolute;margin-left:159.35pt;margin-top:71.3pt;width:68.5pt;height:.05pt;z-index:1" o:connectortype="straight">
            <v:stroke startarrow="block" endarrow="block"/>
          </v:shape>
        </w:pict>
      </w:r>
      <w:r>
        <w:rPr>
          <w:noProof/>
          <w:lang w:val="en-US" w:eastAsia="zh-CN"/>
        </w:rPr>
        <w:pict>
          <v:shape id="_x0000_s1032" type="#_x0000_t32" style="position:absolute;margin-left:159.85pt;margin-top:81.7pt;width:105.3pt;height:0;z-index:3" o:connectortype="straight">
            <v:stroke startarrow="block" endarrow="block"/>
          </v:shape>
        </w:pict>
      </w:r>
      <w:r>
        <w:rPr>
          <w:noProof/>
          <w:lang w:val="en-US" w:eastAsia="zh-CN"/>
        </w:rPr>
        <w:pict>
          <v:shapetype id="_x0000_t202" coordsize="21600,21600" o:spt="202" path="m,l,21600r21600,l21600,xe">
            <v:stroke joinstyle="miter"/>
            <v:path gradientshapeok="t" o:connecttype="rect"/>
          </v:shapetype>
          <v:shape id="_x0000_s1035" type="#_x0000_t202" style="position:absolute;margin-left:261.75pt;margin-top:82.9pt;width:61pt;height:20.5pt;z-index:6" filled="f" stroked="f">
            <v:textbox>
              <w:txbxContent>
                <w:p w:rsidR="00581250" w:rsidRPr="00581250" w:rsidRDefault="00581250">
                  <w:pPr>
                    <w:rPr>
                      <w:color w:val="FF0000"/>
                      <w:sz w:val="24"/>
                    </w:rPr>
                  </w:pPr>
                  <w:r>
                    <w:rPr>
                      <w:color w:val="FF0000"/>
                      <w:sz w:val="24"/>
                    </w:rPr>
                    <w:t>6</w:t>
                  </w:r>
                  <w:r w:rsidRPr="00581250">
                    <w:rPr>
                      <w:color w:val="FF0000"/>
                      <w:sz w:val="24"/>
                    </w:rPr>
                    <w:t>dB</w:t>
                  </w:r>
                </w:p>
              </w:txbxContent>
            </v:textbox>
          </v:shape>
        </w:pict>
      </w:r>
      <w:r>
        <w:rPr>
          <w:noProof/>
          <w:lang w:val="en-US" w:eastAsia="zh-CN"/>
        </w:rPr>
        <w:pict>
          <v:shape id="_x0000_s1033" type="#_x0000_t202" style="position:absolute;margin-left:208.35pt;margin-top:76.3pt;width:61pt;height:20.5pt;z-index:4" filled="f" stroked="f">
            <v:textbox>
              <w:txbxContent>
                <w:p w:rsidR="00581250" w:rsidRPr="00581250" w:rsidRDefault="00581250">
                  <w:pPr>
                    <w:rPr>
                      <w:color w:val="FF0000"/>
                      <w:sz w:val="24"/>
                    </w:rPr>
                  </w:pPr>
                  <w:r>
                    <w:rPr>
                      <w:color w:val="FF0000"/>
                      <w:sz w:val="24"/>
                    </w:rPr>
                    <w:t>4.7</w:t>
                  </w:r>
                  <w:r w:rsidRPr="00581250">
                    <w:rPr>
                      <w:color w:val="FF0000"/>
                      <w:sz w:val="24"/>
                    </w:rPr>
                    <w:t>dB</w:t>
                  </w:r>
                </w:p>
              </w:txbxContent>
            </v:textbox>
          </v:shape>
        </w:pict>
      </w:r>
      <w:r>
        <w:rPr>
          <w:noProof/>
          <w:lang w:val="en-US" w:eastAsia="zh-CN"/>
        </w:rPr>
        <w:pict>
          <v:shape id="_x0000_s1031" type="#_x0000_t202" style="position:absolute;margin-left:172.85pt;margin-top:54.3pt;width:40pt;height:20.5pt;z-index:2" filled="f" stroked="f">
            <v:textbox>
              <w:txbxContent>
                <w:p w:rsidR="00581250" w:rsidRPr="00581250" w:rsidRDefault="00581250">
                  <w:pPr>
                    <w:rPr>
                      <w:color w:val="FF0000"/>
                      <w:sz w:val="24"/>
                    </w:rPr>
                  </w:pPr>
                  <w:r w:rsidRPr="00581250">
                    <w:rPr>
                      <w:color w:val="FF0000"/>
                      <w:sz w:val="24"/>
                    </w:rPr>
                    <w:t>3dB</w:t>
                  </w:r>
                </w:p>
              </w:txbxContent>
            </v:textbox>
          </v:shape>
        </w:pict>
      </w:r>
      <w:r>
        <w:pict>
          <v:shape id="_x0000_i1029" type="#_x0000_t75" style="width:479pt;height:225pt">
            <v:imagedata r:id="rId17" o:title=""/>
          </v:shape>
        </w:pict>
      </w:r>
    </w:p>
    <w:p w:rsidR="005C7A72" w:rsidRPr="005C7A72" w:rsidRDefault="005C7A72" w:rsidP="009E189D">
      <w:pPr>
        <w:spacing w:after="240"/>
        <w:rPr>
          <w:b/>
        </w:rPr>
      </w:pPr>
      <w:r w:rsidRPr="005C7A72">
        <w:rPr>
          <w:b/>
        </w:rPr>
        <w:t xml:space="preserve">Figure </w:t>
      </w:r>
      <w:r w:rsidR="00A078C5">
        <w:rPr>
          <w:b/>
        </w:rPr>
        <w:t>5</w:t>
      </w:r>
      <w:r w:rsidRPr="005C7A72">
        <w:rPr>
          <w:b/>
        </w:rPr>
        <w:t>. E</w:t>
      </w:r>
      <w:r w:rsidR="00D942B1">
        <w:rPr>
          <w:b/>
        </w:rPr>
        <w:t>rror probability</w:t>
      </w:r>
      <w:r w:rsidRPr="005C7A72">
        <w:rPr>
          <w:b/>
        </w:rPr>
        <w:t xml:space="preserve"> vs. SNR for different number of RX UEs on each PSFCH when the configuration of </w:t>
      </w:r>
      <w:r w:rsidR="00466423">
        <w:rPr>
          <w:b/>
        </w:rPr>
        <w:t xml:space="preserve">‘ACK+RSRP resource’ in </w:t>
      </w:r>
      <w:r w:rsidRPr="005C7A72">
        <w:rPr>
          <w:b/>
        </w:rPr>
        <w:t xml:space="preserve">Figure </w:t>
      </w:r>
      <w:r w:rsidR="009E189D">
        <w:rPr>
          <w:b/>
        </w:rPr>
        <w:t>4</w:t>
      </w:r>
      <w:r w:rsidRPr="005C7A72">
        <w:rPr>
          <w:b/>
        </w:rPr>
        <w:t xml:space="preserve"> is used </w:t>
      </w:r>
    </w:p>
    <w:p w:rsidR="00AE11B9" w:rsidRDefault="00EE3045" w:rsidP="00AE11B9">
      <w:r>
        <w:pict>
          <v:shape id="_x0000_i1030" type="#_x0000_t75" style="width:478.5pt;height:225.5pt">
            <v:imagedata r:id="rId18" o:title=""/>
          </v:shape>
        </w:pict>
      </w:r>
    </w:p>
    <w:p w:rsidR="005C7A72" w:rsidRPr="005C7A72" w:rsidRDefault="005C7A72" w:rsidP="009E189D">
      <w:pPr>
        <w:spacing w:after="240"/>
        <w:rPr>
          <w:b/>
        </w:rPr>
      </w:pPr>
      <w:r w:rsidRPr="005C7A72">
        <w:rPr>
          <w:b/>
        </w:rPr>
        <w:t xml:space="preserve">Figure </w:t>
      </w:r>
      <w:r w:rsidR="00A078C5">
        <w:rPr>
          <w:b/>
        </w:rPr>
        <w:t>6</w:t>
      </w:r>
      <w:r w:rsidRPr="005C7A72">
        <w:rPr>
          <w:b/>
        </w:rPr>
        <w:t>. E</w:t>
      </w:r>
      <w:r w:rsidR="00D942B1">
        <w:rPr>
          <w:b/>
        </w:rPr>
        <w:t>rror probability</w:t>
      </w:r>
      <w:r w:rsidRPr="005C7A72">
        <w:rPr>
          <w:b/>
        </w:rPr>
        <w:t xml:space="preserve"> vs. SNR for different number of RX UEs on each PSFCH when the configuration of </w:t>
      </w:r>
      <w:r w:rsidR="00466423">
        <w:rPr>
          <w:b/>
        </w:rPr>
        <w:t xml:space="preserve">‘NACK+RSRP resource’ in </w:t>
      </w:r>
      <w:r w:rsidRPr="005C7A72">
        <w:rPr>
          <w:b/>
        </w:rPr>
        <w:t xml:space="preserve">Figure </w:t>
      </w:r>
      <w:r w:rsidR="009E189D">
        <w:rPr>
          <w:b/>
        </w:rPr>
        <w:t>4</w:t>
      </w:r>
      <w:r w:rsidRPr="005C7A72">
        <w:rPr>
          <w:b/>
        </w:rPr>
        <w:t xml:space="preserve"> is used </w:t>
      </w:r>
    </w:p>
    <w:p w:rsidR="002A7455" w:rsidRDefault="002A7455" w:rsidP="009E189D">
      <w:pPr>
        <w:spacing w:after="240"/>
        <w:jc w:val="both"/>
      </w:pPr>
      <w:r>
        <w:t xml:space="preserve">In Figures </w:t>
      </w:r>
      <w:r w:rsidR="00F621C4">
        <w:t>5</w:t>
      </w:r>
      <w:r>
        <w:t xml:space="preserve"> and </w:t>
      </w:r>
      <w:r w:rsidR="00F621C4">
        <w:t>6</w:t>
      </w:r>
      <w:r>
        <w:t xml:space="preserve">, the </w:t>
      </w:r>
      <w:r w:rsidR="00D942B1">
        <w:t>error probability</w:t>
      </w:r>
      <w:r>
        <w:t xml:space="preserve"> vs. SNR is shown for the detec</w:t>
      </w:r>
      <w:r w:rsidRPr="002A7455">
        <w:t xml:space="preserve">tion </w:t>
      </w:r>
      <w:r w:rsidR="009E189D">
        <w:t xml:space="preserve">of the sequence associated with ‘RSRP range 1’ in the resources of </w:t>
      </w:r>
      <w:r w:rsidRPr="002A7455">
        <w:t>‘ACK+RSRP resource’</w:t>
      </w:r>
      <w:r>
        <w:t xml:space="preserve"> and </w:t>
      </w:r>
      <w:r w:rsidRPr="002A7455">
        <w:t>‘</w:t>
      </w:r>
      <w:r>
        <w:t>N</w:t>
      </w:r>
      <w:r w:rsidRPr="002A7455">
        <w:t>ACK+RSRP resource’</w:t>
      </w:r>
      <w:r>
        <w:t>, respectively. From the simulation results, a 10log(</w:t>
      </w:r>
      <w:r w:rsidRPr="00837931">
        <w:rPr>
          <w:i/>
        </w:rPr>
        <w:t>m</w:t>
      </w:r>
      <w:r>
        <w:t>) dB gain in SNR can be observed for ‘</w:t>
      </w:r>
      <w:r w:rsidRPr="00837931">
        <w:rPr>
          <w:i/>
        </w:rPr>
        <w:t>m</w:t>
      </w:r>
      <w:r>
        <w:t xml:space="preserve"> RX UEs (</w:t>
      </w:r>
      <w:r w:rsidRPr="00837931">
        <w:rPr>
          <w:i/>
        </w:rPr>
        <w:t>m</w:t>
      </w:r>
      <w:r>
        <w:t>=2,</w:t>
      </w:r>
      <w:r w:rsidR="008C3BFC">
        <w:t xml:space="preserve"> </w:t>
      </w:r>
      <w:r>
        <w:t>3,</w:t>
      </w:r>
      <w:r w:rsidR="008C3BFC">
        <w:t xml:space="preserve"> </w:t>
      </w:r>
      <w:r>
        <w:t xml:space="preserve">4) per PSFCH’ compared with ‘1 RX UE per PSFCH’. Therefore, the destructive </w:t>
      </w:r>
      <w:r w:rsidR="00EF7893">
        <w:t xml:space="preserve">channel </w:t>
      </w:r>
      <w:r>
        <w:t xml:space="preserve">sum effect is not present in the simulation results. </w:t>
      </w:r>
      <w:r w:rsidR="009E189D">
        <w:t xml:space="preserve">On the contrary, when multiple RX UEs transmit a PSFCH simultaneously, a power gain linearly proportional to the number of UEs can be earned. This </w:t>
      </w:r>
      <w:r>
        <w:t xml:space="preserve">observation is consistent with the intuition that </w:t>
      </w:r>
      <w:r w:rsidR="009E189D">
        <w:t xml:space="preserve">fading channels of different UEs are independent, and </w:t>
      </w:r>
      <w:r>
        <w:lastRenderedPageBreak/>
        <w:t>the</w:t>
      </w:r>
      <w:r w:rsidRPr="00644608">
        <w:t xml:space="preserve"> probability of phase difference</w:t>
      </w:r>
      <w:r>
        <w:t xml:space="preserve"> of two channels</w:t>
      </w:r>
      <w:r w:rsidRPr="00644608">
        <w:t xml:space="preserve"> to be </w:t>
      </w:r>
      <w:r>
        <w:t>roughly equal to</w:t>
      </w:r>
      <w:r w:rsidR="009E189D">
        <w:t xml:space="preserve"> 180 degree</w:t>
      </w:r>
      <w:r w:rsidRPr="00644608">
        <w:t xml:space="preserve"> </w:t>
      </w:r>
      <w:r>
        <w:t>is</w:t>
      </w:r>
      <w:r w:rsidRPr="00644608">
        <w:t xml:space="preserve"> quite low. Hence</w:t>
      </w:r>
      <w:r>
        <w:t>,</w:t>
      </w:r>
      <w:r w:rsidRPr="00644608">
        <w:t xml:space="preserve"> </w:t>
      </w:r>
      <w:r>
        <w:t xml:space="preserve">it is </w:t>
      </w:r>
      <w:r w:rsidRPr="00644608">
        <w:t xml:space="preserve">no need to consider the destructive channel sum effect </w:t>
      </w:r>
      <w:r w:rsidR="009E189D">
        <w:t>owing</w:t>
      </w:r>
      <w:r w:rsidRPr="00644608">
        <w:t xml:space="preserve"> to transmission of </w:t>
      </w:r>
      <w:r>
        <w:t>a same sequence</w:t>
      </w:r>
      <w:r w:rsidRPr="00644608">
        <w:t xml:space="preserve"> from multiple UEs.</w:t>
      </w:r>
    </w:p>
    <w:p w:rsidR="005C7A72" w:rsidRPr="00EF7893" w:rsidRDefault="00EF7893" w:rsidP="009E189D">
      <w:pPr>
        <w:jc w:val="both"/>
        <w:rPr>
          <w:b/>
        </w:rPr>
      </w:pPr>
      <w:r w:rsidRPr="00EF7893">
        <w:rPr>
          <w:b/>
          <w:u w:val="single"/>
        </w:rPr>
        <w:t>Observation #2</w:t>
      </w:r>
      <w:r w:rsidRPr="00F621C4">
        <w:rPr>
          <w:b/>
        </w:rPr>
        <w:t>:</w:t>
      </w:r>
      <w:r w:rsidRPr="00EF7893">
        <w:rPr>
          <w:b/>
        </w:rPr>
        <w:t xml:space="preserve"> </w:t>
      </w:r>
      <w:r w:rsidRPr="00F621C4">
        <w:t xml:space="preserve">The destructive channel sum effect is not observed </w:t>
      </w:r>
      <w:r w:rsidR="002C13A0" w:rsidRPr="00F621C4">
        <w:t>from</w:t>
      </w:r>
      <w:r w:rsidRPr="00F621C4">
        <w:t xml:space="preserve"> the simulation results.</w:t>
      </w:r>
    </w:p>
    <w:p w:rsidR="00FD103E" w:rsidRDefault="00FD103E" w:rsidP="00E04097">
      <w:pPr>
        <w:pStyle w:val="Heading2"/>
        <w:jc w:val="both"/>
      </w:pPr>
      <w:r>
        <w:t>Groupcast is connection based</w:t>
      </w:r>
    </w:p>
    <w:p w:rsidR="004F2E1A" w:rsidRDefault="00FE6CF1" w:rsidP="00E04097">
      <w:pPr>
        <w:jc w:val="both"/>
        <w:rPr>
          <w:lang w:eastAsia="zh-TW"/>
        </w:rPr>
      </w:pPr>
      <w:r w:rsidRPr="00FE6CF1">
        <w:rPr>
          <w:lang w:eastAsia="zh-TW"/>
        </w:rPr>
        <w:t xml:space="preserve">When the connection establishment of groupcast is </w:t>
      </w:r>
      <w:r>
        <w:rPr>
          <w:lang w:eastAsia="zh-TW"/>
        </w:rPr>
        <w:t xml:space="preserve">connection based, i.e. multiple 1-to-1 connection, the HARQ feedback for groupcast </w:t>
      </w:r>
      <w:r w:rsidR="004F2E1A">
        <w:rPr>
          <w:lang w:eastAsia="zh-TW"/>
        </w:rPr>
        <w:t>can be considered equivalent</w:t>
      </w:r>
      <w:r>
        <w:rPr>
          <w:lang w:eastAsia="zh-TW"/>
        </w:rPr>
        <w:t xml:space="preserve"> </w:t>
      </w:r>
      <w:r w:rsidR="004F2E1A">
        <w:rPr>
          <w:lang w:eastAsia="zh-TW"/>
        </w:rPr>
        <w:t xml:space="preserve">to </w:t>
      </w:r>
      <w:r>
        <w:rPr>
          <w:lang w:eastAsia="zh-TW"/>
        </w:rPr>
        <w:t xml:space="preserve">multiple unicast HARQ feedback. </w:t>
      </w:r>
      <w:r w:rsidR="004F2E1A">
        <w:rPr>
          <w:lang w:eastAsia="zh-TW"/>
        </w:rPr>
        <w:t>In this case, special handling of HARQ feedback for groupcast is not needed; the HARQ feedback mechanism of unicast communication is used for each 1-to-1 connection.</w:t>
      </w:r>
      <w:r w:rsidR="00E80AA3">
        <w:rPr>
          <w:lang w:eastAsia="zh-TW"/>
        </w:rPr>
        <w:t xml:space="preserve"> </w:t>
      </w:r>
    </w:p>
    <w:p w:rsidR="00831EEF" w:rsidRPr="004F2E1A" w:rsidRDefault="004F2E1A" w:rsidP="00E04097">
      <w:pPr>
        <w:jc w:val="both"/>
        <w:rPr>
          <w:b/>
          <w:lang w:eastAsia="zh-TW"/>
        </w:rPr>
      </w:pPr>
      <w:r w:rsidRPr="00977934">
        <w:rPr>
          <w:b/>
          <w:u w:val="single"/>
          <w:lang w:eastAsia="zh-TW"/>
        </w:rPr>
        <w:t>Proposal #11</w:t>
      </w:r>
      <w:r w:rsidRPr="00F621C4">
        <w:rPr>
          <w:b/>
          <w:lang w:eastAsia="zh-TW"/>
        </w:rPr>
        <w:t>:</w:t>
      </w:r>
      <w:r w:rsidRPr="004F2E1A">
        <w:rPr>
          <w:b/>
          <w:lang w:eastAsia="zh-TW"/>
        </w:rPr>
        <w:t xml:space="preserve"> </w:t>
      </w:r>
      <w:r w:rsidRPr="00F621C4">
        <w:rPr>
          <w:lang w:eastAsia="zh-TW"/>
        </w:rPr>
        <w:t>When the connection establishment of groupcast is connection based, the unicast HARQ feedback mechanism is used for each 1-to-1 connection in the groupcast.</w:t>
      </w:r>
      <w:r w:rsidRPr="004F2E1A">
        <w:rPr>
          <w:b/>
          <w:lang w:eastAsia="zh-TW"/>
        </w:rPr>
        <w:t xml:space="preserve"> </w:t>
      </w:r>
    </w:p>
    <w:p w:rsidR="0063375A" w:rsidRDefault="0063375A" w:rsidP="0063375A">
      <w:pPr>
        <w:pStyle w:val="Heading1"/>
        <w:rPr>
          <w:lang w:val="en-US" w:eastAsia="zh-TW"/>
        </w:rPr>
      </w:pPr>
      <w:r w:rsidRPr="0063375A">
        <w:rPr>
          <w:lang w:val="en-US" w:eastAsia="zh-TW"/>
        </w:rPr>
        <w:t>Conclusion</w:t>
      </w:r>
    </w:p>
    <w:p w:rsidR="00E80AA3" w:rsidRDefault="00D05F51" w:rsidP="007B0B09">
      <w:pPr>
        <w:jc w:val="both"/>
      </w:pPr>
      <w:r w:rsidRPr="00D05F51">
        <w:t xml:space="preserve">In this contribution, </w:t>
      </w:r>
      <w:r w:rsidR="00342509">
        <w:t>we discussed power control and HARQ procedures for SL groupcast communication in V2X.</w:t>
      </w:r>
      <w:r w:rsidR="00E80AA3">
        <w:t xml:space="preserve"> </w:t>
      </w:r>
    </w:p>
    <w:p w:rsidR="00D05F51" w:rsidRDefault="00E80AA3" w:rsidP="007B0B09">
      <w:pPr>
        <w:jc w:val="both"/>
      </w:pPr>
      <w:r>
        <w:t xml:space="preserve">For power control, it was proposed that </w:t>
      </w:r>
      <w:r w:rsidR="00C30EA4">
        <w:t>open-loop</w:t>
      </w:r>
      <w:r>
        <w:t xml:space="preserve"> power control based on the TX-RX pathloss is supported in groupcast V2X communication to reduce the interference level in the channel. </w:t>
      </w:r>
    </w:p>
    <w:p w:rsidR="00E80AA3" w:rsidRDefault="00E80AA3" w:rsidP="007B0B09">
      <w:pPr>
        <w:jc w:val="both"/>
        <w:rPr>
          <w:lang w:eastAsia="zh-TW"/>
        </w:rPr>
      </w:pPr>
      <w:r>
        <w:t xml:space="preserve">For HARQ </w:t>
      </w:r>
      <w:r w:rsidR="007B0B09">
        <w:t>feedback and SL RSRP report</w:t>
      </w:r>
      <w:r>
        <w:t xml:space="preserve">, the discussion was separated into cases that groupcast is connection-less and connection based. For the former, joint feedback for HARQ and </w:t>
      </w:r>
      <w:r w:rsidR="007B0B09">
        <w:t xml:space="preserve">SL </w:t>
      </w:r>
      <w:r>
        <w:t xml:space="preserve">RSRP/TX-RX distance was proposed. </w:t>
      </w:r>
      <w:r w:rsidR="007B0B09">
        <w:t>For the latter</w:t>
      </w:r>
      <w:r w:rsidRPr="00E80AA3">
        <w:t>,</w:t>
      </w:r>
      <w:r>
        <w:t xml:space="preserve"> </w:t>
      </w:r>
      <w:r w:rsidRPr="00E80AA3">
        <w:rPr>
          <w:lang w:eastAsia="zh-TW"/>
        </w:rPr>
        <w:t>the unicast HARQ feedback mechanism is used for each 1-to-1 connection in the groupcast.</w:t>
      </w:r>
    </w:p>
    <w:p w:rsidR="00E80AA3" w:rsidRDefault="00E80AA3" w:rsidP="007B0B09">
      <w:pPr>
        <w:jc w:val="both"/>
        <w:rPr>
          <w:lang w:eastAsia="zh-TW"/>
        </w:rPr>
      </w:pPr>
      <w:r>
        <w:rPr>
          <w:lang w:eastAsia="zh-TW"/>
        </w:rPr>
        <w:t>The following proposals and observations were made in the paper.</w:t>
      </w:r>
    </w:p>
    <w:p w:rsidR="00FC5808" w:rsidRDefault="00FC5808" w:rsidP="00FC5808">
      <w:pPr>
        <w:jc w:val="both"/>
      </w:pPr>
      <w:r w:rsidRPr="00D36E55">
        <w:rPr>
          <w:b/>
          <w:u w:val="single"/>
        </w:rPr>
        <w:t>Observation #1</w:t>
      </w:r>
      <w:r w:rsidRPr="00D36E55">
        <w:rPr>
          <w:b/>
        </w:rPr>
        <w:t>:</w:t>
      </w:r>
      <w:r>
        <w:t xml:space="preserve"> The design of reporting/feedback of groupcast depends on the connection management of groupcast is connection-less or connection based.</w:t>
      </w:r>
    </w:p>
    <w:p w:rsidR="00FC5808" w:rsidRDefault="00FC5808" w:rsidP="00FC5808">
      <w:pPr>
        <w:jc w:val="both"/>
      </w:pPr>
      <w:r w:rsidRPr="00FC5808">
        <w:rPr>
          <w:b/>
          <w:u w:val="single"/>
        </w:rPr>
        <w:t>Observation #2</w:t>
      </w:r>
      <w:r w:rsidRPr="00FC5808">
        <w:rPr>
          <w:b/>
        </w:rPr>
        <w:t>:</w:t>
      </w:r>
      <w:r>
        <w:t xml:space="preserve"> The destructive channel sum effect is not observed from the simulation results.</w:t>
      </w:r>
    </w:p>
    <w:p w:rsidR="00D36E55" w:rsidRDefault="00D36E55" w:rsidP="00D36E55">
      <w:pPr>
        <w:jc w:val="both"/>
      </w:pPr>
      <w:r w:rsidRPr="00D36E55">
        <w:rPr>
          <w:b/>
          <w:u w:val="single"/>
        </w:rPr>
        <w:t>Proposal #1</w:t>
      </w:r>
      <w:r w:rsidRPr="00D36E55">
        <w:rPr>
          <w:b/>
        </w:rPr>
        <w:t>:</w:t>
      </w:r>
      <w:r>
        <w:t xml:space="preserve"> For groupcast, it is supported the pathloss between the TX UE and the RX UE(s) is known to the TX UE. The TX UE adjusts the transmit power based on the knowledge of pathloss.</w:t>
      </w:r>
    </w:p>
    <w:p w:rsidR="00D36E55" w:rsidRDefault="00D36E55" w:rsidP="00D36E55">
      <w:pPr>
        <w:jc w:val="both"/>
      </w:pPr>
      <w:r w:rsidRPr="00D36E55">
        <w:rPr>
          <w:b/>
          <w:u w:val="single"/>
        </w:rPr>
        <w:t>Proposal #2</w:t>
      </w:r>
      <w:r w:rsidRPr="00D36E55">
        <w:rPr>
          <w:b/>
        </w:rPr>
        <w:t>:</w:t>
      </w:r>
      <w:r>
        <w:t xml:space="preserve"> For open-loop power control in groupcast based on the pathloss between TX UE and RX UE, the TX UE transmits the pilot signal, and the RX UE reports the Layer-1 SL-RSRP to the TX UE. The Layer-3 filtering on SL RSRP is performed by the TX UE.</w:t>
      </w:r>
    </w:p>
    <w:p w:rsidR="00D36E55" w:rsidRDefault="00D36E55" w:rsidP="00D36E55">
      <w:pPr>
        <w:jc w:val="both"/>
      </w:pPr>
      <w:r w:rsidRPr="00D36E55">
        <w:rPr>
          <w:b/>
          <w:u w:val="single"/>
        </w:rPr>
        <w:t>Proposal #3</w:t>
      </w:r>
      <w:r w:rsidRPr="00D36E55">
        <w:rPr>
          <w:b/>
        </w:rPr>
        <w:t>:</w:t>
      </w:r>
      <w:r>
        <w:t xml:space="preserve"> For open-loop power control in unicast and groupcast, if the TX UE is in-coverage, the TX UE derives the transmit power based on the pathloss between the TX UE and gNB before the SL-RSRP from RX UE is available; otherwise, the TX UE performs transmission based on the maximum transmit power or a (pre-)configured power level. </w:t>
      </w:r>
    </w:p>
    <w:p w:rsidR="00D36E55" w:rsidRDefault="00D36E55" w:rsidP="00D36E55">
      <w:pPr>
        <w:jc w:val="both"/>
      </w:pPr>
      <w:r w:rsidRPr="00D36E55">
        <w:rPr>
          <w:b/>
          <w:u w:val="single"/>
        </w:rPr>
        <w:t>Proposal #4</w:t>
      </w:r>
      <w:r w:rsidRPr="00D36E55">
        <w:rPr>
          <w:b/>
        </w:rPr>
        <w:t>:</w:t>
      </w:r>
      <w:r>
        <w:t xml:space="preserve"> CBG is not supported for groupcast sidelink.</w:t>
      </w:r>
    </w:p>
    <w:p w:rsidR="00D36E55" w:rsidRDefault="00D36E55" w:rsidP="00CC32A2">
      <w:pPr>
        <w:spacing w:after="0"/>
        <w:jc w:val="both"/>
      </w:pPr>
      <w:r w:rsidRPr="00D36E55">
        <w:rPr>
          <w:b/>
          <w:u w:val="single"/>
        </w:rPr>
        <w:t>Proposal #5</w:t>
      </w:r>
      <w:r w:rsidRPr="00D36E55">
        <w:rPr>
          <w:b/>
        </w:rPr>
        <w:t>:</w:t>
      </w:r>
      <w:r>
        <w:t xml:space="preserve"> When the connection establishment of groupcast is connection-less, </w:t>
      </w:r>
    </w:p>
    <w:p w:rsidR="00D36E55" w:rsidRDefault="00D36E55" w:rsidP="00CC32A2">
      <w:pPr>
        <w:numPr>
          <w:ilvl w:val="0"/>
          <w:numId w:val="40"/>
        </w:numPr>
        <w:spacing w:after="0"/>
        <w:ind w:left="567" w:hanging="283"/>
        <w:jc w:val="both"/>
      </w:pPr>
      <w:r>
        <w:t>Cross-carrier HARQ feedback in CA is not supported for groupcast;</w:t>
      </w:r>
    </w:p>
    <w:p w:rsidR="00D36E55" w:rsidRDefault="00D36E55" w:rsidP="00D36E55">
      <w:pPr>
        <w:numPr>
          <w:ilvl w:val="0"/>
          <w:numId w:val="40"/>
        </w:numPr>
        <w:ind w:left="567" w:hanging="283"/>
        <w:jc w:val="both"/>
      </w:pPr>
      <w:r>
        <w:t>A groupcast HARQ feedback provides acknowledgement of only 1 groupcast PSSCH.</w:t>
      </w:r>
    </w:p>
    <w:p w:rsidR="00D36E55" w:rsidRDefault="00D36E55" w:rsidP="00D36E55">
      <w:pPr>
        <w:jc w:val="both"/>
      </w:pPr>
      <w:r w:rsidRPr="00FC5808">
        <w:rPr>
          <w:b/>
          <w:u w:val="single"/>
        </w:rPr>
        <w:t>Proposal #6</w:t>
      </w:r>
      <w:r w:rsidRPr="00FC5808">
        <w:rPr>
          <w:b/>
        </w:rPr>
        <w:t>:</w:t>
      </w:r>
      <w:r>
        <w:t xml:space="preserve"> For SL RSRP report of RX UEs in connection-less groupcast, RX UEs are grouped based on the ranges of SL RSRP. RX UEs belonging to the same subgroup may share a resource for SL RSRP feedback.</w:t>
      </w:r>
    </w:p>
    <w:p w:rsidR="00D36E55" w:rsidRDefault="00D36E55" w:rsidP="00D36E55">
      <w:pPr>
        <w:jc w:val="both"/>
      </w:pPr>
      <w:r w:rsidRPr="00FC5808">
        <w:rPr>
          <w:b/>
          <w:u w:val="single"/>
        </w:rPr>
        <w:t>Proposal #7</w:t>
      </w:r>
      <w:r w:rsidRPr="00FC5808">
        <w:rPr>
          <w:b/>
        </w:rPr>
        <w:t>:</w:t>
      </w:r>
      <w:r>
        <w:t xml:space="preserve"> In Option 2, the configuration of all or a subset of RX UEs share a PSFCH for ACK transmission and another PSFCH for NACK transmission is supported. </w:t>
      </w:r>
    </w:p>
    <w:p w:rsidR="00D36E55" w:rsidRDefault="00D36E55" w:rsidP="00D36E55">
      <w:pPr>
        <w:jc w:val="both"/>
      </w:pPr>
      <w:r w:rsidRPr="00FC5808">
        <w:rPr>
          <w:b/>
          <w:u w:val="single"/>
        </w:rPr>
        <w:t>Proposal #8</w:t>
      </w:r>
      <w:r w:rsidRPr="00FC5808">
        <w:rPr>
          <w:b/>
        </w:rPr>
        <w:t>:</w:t>
      </w:r>
      <w:r>
        <w:t xml:space="preserve"> In Option 2, RX UEs belonging to the same subgroup of RSRP ranges share a PSFCH for ACK transmission and another PSFCH for NACK transmission.</w:t>
      </w:r>
    </w:p>
    <w:p w:rsidR="00D36E55" w:rsidRDefault="00D36E55" w:rsidP="00D36E55">
      <w:pPr>
        <w:jc w:val="both"/>
      </w:pPr>
      <w:r w:rsidRPr="00FC5808">
        <w:rPr>
          <w:b/>
          <w:u w:val="single"/>
        </w:rPr>
        <w:t>Proposal #9</w:t>
      </w:r>
      <w:r w:rsidRPr="00FC5808">
        <w:rPr>
          <w:b/>
        </w:rPr>
        <w:t>:</w:t>
      </w:r>
      <w:r>
        <w:t xml:space="preserve"> Joint feedback of {HARQ, SL RSRP for open-loop power control} is supported for connection-less groupcast.</w:t>
      </w:r>
    </w:p>
    <w:p w:rsidR="00D36E55" w:rsidRDefault="00D36E55" w:rsidP="00D36E55">
      <w:pPr>
        <w:jc w:val="both"/>
      </w:pPr>
      <w:r w:rsidRPr="00FC5808">
        <w:rPr>
          <w:b/>
          <w:u w:val="single"/>
        </w:rPr>
        <w:lastRenderedPageBreak/>
        <w:t>Proposal #10</w:t>
      </w:r>
      <w:r w:rsidRPr="00FC5808">
        <w:rPr>
          <w:b/>
        </w:rPr>
        <w:t>:</w:t>
      </w:r>
      <w:r>
        <w:t xml:space="preserve"> Joint feedback of {HARQ, TX-RX distance} is supported for connection-less groupcast if the knowledge of the TX-RX distance is considered needed at the TX UE. </w:t>
      </w:r>
    </w:p>
    <w:p w:rsidR="00D36E55" w:rsidRPr="00D05F51" w:rsidRDefault="00D36E55" w:rsidP="00D36E55">
      <w:pPr>
        <w:jc w:val="both"/>
      </w:pPr>
      <w:r w:rsidRPr="00FC5808">
        <w:rPr>
          <w:b/>
          <w:u w:val="single"/>
        </w:rPr>
        <w:t>Proposal #11</w:t>
      </w:r>
      <w:r w:rsidRPr="00FC5808">
        <w:rPr>
          <w:b/>
        </w:rPr>
        <w:t>:</w:t>
      </w:r>
      <w:r>
        <w:t xml:space="preserve"> When the connection establishment of groupcast is connection based, the unicast HARQ feedback mechanism is used for each 1-to-1 connection in the groupcast.</w:t>
      </w:r>
    </w:p>
    <w:p w:rsidR="00BD41CC" w:rsidRPr="00BD41CC" w:rsidRDefault="00BD41CC" w:rsidP="00BD41CC">
      <w:pPr>
        <w:pStyle w:val="Heading1"/>
        <w:rPr>
          <w:lang w:val="en-US" w:eastAsia="zh-TW"/>
        </w:rPr>
      </w:pPr>
      <w:r>
        <w:rPr>
          <w:lang w:val="en-US" w:eastAsia="zh-TW"/>
        </w:rPr>
        <w:t>Reference</w:t>
      </w:r>
    </w:p>
    <w:p w:rsidR="00482752" w:rsidRDefault="00DC1163" w:rsidP="00DC1163">
      <w:pPr>
        <w:numPr>
          <w:ilvl w:val="0"/>
          <w:numId w:val="2"/>
        </w:numPr>
      </w:pPr>
      <w:r w:rsidRPr="00DC1163">
        <w:t xml:space="preserve">RP-190766, </w:t>
      </w:r>
      <w:r>
        <w:t>“</w:t>
      </w:r>
      <w:r w:rsidRPr="00DC1163">
        <w:t>New WID on 5G V2X with NR sidelink,</w:t>
      </w:r>
      <w:r>
        <w:t>”</w:t>
      </w:r>
      <w:r w:rsidRPr="00DC1163">
        <w:t xml:space="preserve"> LG Electronics, Huawei, March 2019.</w:t>
      </w:r>
    </w:p>
    <w:p w:rsidR="0070469F" w:rsidRDefault="0070469F" w:rsidP="0070469F"/>
    <w:sectPr w:rsidR="0070469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045" w:rsidRDefault="00EE3045">
      <w:r>
        <w:separator/>
      </w:r>
    </w:p>
  </w:endnote>
  <w:endnote w:type="continuationSeparator" w:id="0">
    <w:p w:rsidR="00EE3045" w:rsidRDefault="00EE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045" w:rsidRDefault="00EE3045">
      <w:r>
        <w:separator/>
      </w:r>
    </w:p>
  </w:footnote>
  <w:footnote w:type="continuationSeparator" w:id="0">
    <w:p w:rsidR="00EE3045" w:rsidRDefault="00EE30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8716B"/>
    <w:multiLevelType w:val="hybridMultilevel"/>
    <w:tmpl w:val="B95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62950"/>
    <w:multiLevelType w:val="hybridMultilevel"/>
    <w:tmpl w:val="42ECB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43FA1"/>
    <w:multiLevelType w:val="hybridMultilevel"/>
    <w:tmpl w:val="838405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3D0CB7"/>
    <w:multiLevelType w:val="hybridMultilevel"/>
    <w:tmpl w:val="316C68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A537B1"/>
    <w:multiLevelType w:val="hybridMultilevel"/>
    <w:tmpl w:val="85C4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F7A3E"/>
    <w:multiLevelType w:val="hybridMultilevel"/>
    <w:tmpl w:val="DF8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DB2DDF"/>
    <w:multiLevelType w:val="hybridMultilevel"/>
    <w:tmpl w:val="FC2012DA"/>
    <w:lvl w:ilvl="0" w:tplc="ADFAFB1C">
      <w:start w:val="1"/>
      <w:numFmt w:val="bullet"/>
      <w:lvlText w:val="•"/>
      <w:lvlJc w:val="left"/>
      <w:pPr>
        <w:tabs>
          <w:tab w:val="num" w:pos="720"/>
        </w:tabs>
        <w:ind w:left="720" w:hanging="360"/>
      </w:pPr>
      <w:rPr>
        <w:rFonts w:ascii="Arial" w:hAnsi="Arial" w:hint="default"/>
      </w:rPr>
    </w:lvl>
    <w:lvl w:ilvl="1" w:tplc="EC288248">
      <w:start w:val="25"/>
      <w:numFmt w:val="bullet"/>
      <w:lvlText w:val="•"/>
      <w:lvlJc w:val="left"/>
      <w:pPr>
        <w:tabs>
          <w:tab w:val="num" w:pos="1440"/>
        </w:tabs>
        <w:ind w:left="1440" w:hanging="360"/>
      </w:pPr>
      <w:rPr>
        <w:rFonts w:ascii="Arial" w:hAnsi="Arial" w:hint="default"/>
      </w:rPr>
    </w:lvl>
    <w:lvl w:ilvl="2" w:tplc="6BF033CA" w:tentative="1">
      <w:start w:val="1"/>
      <w:numFmt w:val="bullet"/>
      <w:lvlText w:val="•"/>
      <w:lvlJc w:val="left"/>
      <w:pPr>
        <w:tabs>
          <w:tab w:val="num" w:pos="2160"/>
        </w:tabs>
        <w:ind w:left="2160" w:hanging="360"/>
      </w:pPr>
      <w:rPr>
        <w:rFonts w:ascii="Arial" w:hAnsi="Arial" w:hint="default"/>
      </w:rPr>
    </w:lvl>
    <w:lvl w:ilvl="3" w:tplc="1EE0BE1C" w:tentative="1">
      <w:start w:val="1"/>
      <w:numFmt w:val="bullet"/>
      <w:lvlText w:val="•"/>
      <w:lvlJc w:val="left"/>
      <w:pPr>
        <w:tabs>
          <w:tab w:val="num" w:pos="2880"/>
        </w:tabs>
        <w:ind w:left="2880" w:hanging="360"/>
      </w:pPr>
      <w:rPr>
        <w:rFonts w:ascii="Arial" w:hAnsi="Arial" w:hint="default"/>
      </w:rPr>
    </w:lvl>
    <w:lvl w:ilvl="4" w:tplc="B8D08002" w:tentative="1">
      <w:start w:val="1"/>
      <w:numFmt w:val="bullet"/>
      <w:lvlText w:val="•"/>
      <w:lvlJc w:val="left"/>
      <w:pPr>
        <w:tabs>
          <w:tab w:val="num" w:pos="3600"/>
        </w:tabs>
        <w:ind w:left="3600" w:hanging="360"/>
      </w:pPr>
      <w:rPr>
        <w:rFonts w:ascii="Arial" w:hAnsi="Arial" w:hint="default"/>
      </w:rPr>
    </w:lvl>
    <w:lvl w:ilvl="5" w:tplc="5412D03E" w:tentative="1">
      <w:start w:val="1"/>
      <w:numFmt w:val="bullet"/>
      <w:lvlText w:val="•"/>
      <w:lvlJc w:val="left"/>
      <w:pPr>
        <w:tabs>
          <w:tab w:val="num" w:pos="4320"/>
        </w:tabs>
        <w:ind w:left="4320" w:hanging="360"/>
      </w:pPr>
      <w:rPr>
        <w:rFonts w:ascii="Arial" w:hAnsi="Arial" w:hint="default"/>
      </w:rPr>
    </w:lvl>
    <w:lvl w:ilvl="6" w:tplc="7048F320" w:tentative="1">
      <w:start w:val="1"/>
      <w:numFmt w:val="bullet"/>
      <w:lvlText w:val="•"/>
      <w:lvlJc w:val="left"/>
      <w:pPr>
        <w:tabs>
          <w:tab w:val="num" w:pos="5040"/>
        </w:tabs>
        <w:ind w:left="5040" w:hanging="360"/>
      </w:pPr>
      <w:rPr>
        <w:rFonts w:ascii="Arial" w:hAnsi="Arial" w:hint="default"/>
      </w:rPr>
    </w:lvl>
    <w:lvl w:ilvl="7" w:tplc="AA4CCEB4" w:tentative="1">
      <w:start w:val="1"/>
      <w:numFmt w:val="bullet"/>
      <w:lvlText w:val="•"/>
      <w:lvlJc w:val="left"/>
      <w:pPr>
        <w:tabs>
          <w:tab w:val="num" w:pos="5760"/>
        </w:tabs>
        <w:ind w:left="5760" w:hanging="360"/>
      </w:pPr>
      <w:rPr>
        <w:rFonts w:ascii="Arial" w:hAnsi="Arial" w:hint="default"/>
      </w:rPr>
    </w:lvl>
    <w:lvl w:ilvl="8" w:tplc="57A27E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16024"/>
    <w:multiLevelType w:val="hybridMultilevel"/>
    <w:tmpl w:val="2A707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04F9A"/>
    <w:multiLevelType w:val="hybridMultilevel"/>
    <w:tmpl w:val="3FA6187E"/>
    <w:lvl w:ilvl="0" w:tplc="EB76ADFA">
      <w:start w:val="1"/>
      <w:numFmt w:val="bullet"/>
      <w:lvlText w:val=""/>
      <w:lvlJc w:val="left"/>
      <w:pPr>
        <w:tabs>
          <w:tab w:val="num" w:pos="720"/>
        </w:tabs>
        <w:ind w:left="720" w:hanging="360"/>
      </w:pPr>
      <w:rPr>
        <w:rFonts w:ascii="Wingdings" w:hAnsi="Wingdings" w:hint="default"/>
      </w:rPr>
    </w:lvl>
    <w:lvl w:ilvl="1" w:tplc="D1C2BBEE">
      <w:start w:val="1"/>
      <w:numFmt w:val="bullet"/>
      <w:lvlText w:val=""/>
      <w:lvlJc w:val="left"/>
      <w:pPr>
        <w:tabs>
          <w:tab w:val="num" w:pos="1440"/>
        </w:tabs>
        <w:ind w:left="1440" w:hanging="360"/>
      </w:pPr>
      <w:rPr>
        <w:rFonts w:ascii="Wingdings" w:hAnsi="Wingdings" w:hint="default"/>
      </w:rPr>
    </w:lvl>
    <w:lvl w:ilvl="2" w:tplc="376EF6B0">
      <w:start w:val="1"/>
      <w:numFmt w:val="bullet"/>
      <w:lvlText w:val=""/>
      <w:lvlJc w:val="left"/>
      <w:pPr>
        <w:tabs>
          <w:tab w:val="num" w:pos="2160"/>
        </w:tabs>
        <w:ind w:left="2160" w:hanging="360"/>
      </w:pPr>
      <w:rPr>
        <w:rFonts w:ascii="Wingdings" w:hAnsi="Wingdings" w:hint="default"/>
      </w:rPr>
    </w:lvl>
    <w:lvl w:ilvl="3" w:tplc="6EB2FB30">
      <w:start w:val="1"/>
      <w:numFmt w:val="bullet"/>
      <w:lvlText w:val=""/>
      <w:lvlJc w:val="left"/>
      <w:pPr>
        <w:tabs>
          <w:tab w:val="num" w:pos="2880"/>
        </w:tabs>
        <w:ind w:left="2880" w:hanging="360"/>
      </w:pPr>
      <w:rPr>
        <w:rFonts w:ascii="Wingdings" w:hAnsi="Wingdings" w:hint="default"/>
      </w:rPr>
    </w:lvl>
    <w:lvl w:ilvl="4" w:tplc="F388677C">
      <w:start w:val="1"/>
      <w:numFmt w:val="bullet"/>
      <w:lvlText w:val=""/>
      <w:lvlJc w:val="left"/>
      <w:pPr>
        <w:tabs>
          <w:tab w:val="num" w:pos="3600"/>
        </w:tabs>
        <w:ind w:left="3600" w:hanging="360"/>
      </w:pPr>
      <w:rPr>
        <w:rFonts w:ascii="Wingdings" w:hAnsi="Wingdings" w:hint="default"/>
      </w:rPr>
    </w:lvl>
    <w:lvl w:ilvl="5" w:tplc="66D8FA28">
      <w:start w:val="1"/>
      <w:numFmt w:val="bullet"/>
      <w:lvlText w:val=""/>
      <w:lvlJc w:val="left"/>
      <w:pPr>
        <w:tabs>
          <w:tab w:val="num" w:pos="4320"/>
        </w:tabs>
        <w:ind w:left="4320" w:hanging="360"/>
      </w:pPr>
      <w:rPr>
        <w:rFonts w:ascii="Wingdings" w:hAnsi="Wingdings" w:hint="default"/>
      </w:rPr>
    </w:lvl>
    <w:lvl w:ilvl="6" w:tplc="7AC2C052">
      <w:start w:val="1"/>
      <w:numFmt w:val="bullet"/>
      <w:lvlText w:val=""/>
      <w:lvlJc w:val="left"/>
      <w:pPr>
        <w:tabs>
          <w:tab w:val="num" w:pos="5040"/>
        </w:tabs>
        <w:ind w:left="5040" w:hanging="360"/>
      </w:pPr>
      <w:rPr>
        <w:rFonts w:ascii="Wingdings" w:hAnsi="Wingdings" w:hint="default"/>
      </w:rPr>
    </w:lvl>
    <w:lvl w:ilvl="7" w:tplc="A520569E">
      <w:start w:val="1"/>
      <w:numFmt w:val="bullet"/>
      <w:lvlText w:val=""/>
      <w:lvlJc w:val="left"/>
      <w:pPr>
        <w:tabs>
          <w:tab w:val="num" w:pos="5760"/>
        </w:tabs>
        <w:ind w:left="5760" w:hanging="360"/>
      </w:pPr>
      <w:rPr>
        <w:rFonts w:ascii="Wingdings" w:hAnsi="Wingdings" w:hint="default"/>
      </w:rPr>
    </w:lvl>
    <w:lvl w:ilvl="8" w:tplc="5E5EA574">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06622"/>
    <w:multiLevelType w:val="hybridMultilevel"/>
    <w:tmpl w:val="445CF886"/>
    <w:lvl w:ilvl="0" w:tplc="8E84E47E">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42E97"/>
    <w:multiLevelType w:val="hybridMultilevel"/>
    <w:tmpl w:val="D0A4D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F72A9D"/>
    <w:multiLevelType w:val="hybridMultilevel"/>
    <w:tmpl w:val="1022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E41D3"/>
    <w:multiLevelType w:val="hybridMultilevel"/>
    <w:tmpl w:val="313C2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C20F7"/>
    <w:multiLevelType w:val="hybridMultilevel"/>
    <w:tmpl w:val="A306A1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197A38"/>
    <w:multiLevelType w:val="hybridMultilevel"/>
    <w:tmpl w:val="7BE69CAA"/>
    <w:lvl w:ilvl="0" w:tplc="0409000F">
      <w:start w:val="1"/>
      <w:numFmt w:val="decimal"/>
      <w:lvlText w:val="%1."/>
      <w:lvlJc w:val="left"/>
      <w:pPr>
        <w:ind w:left="720" w:hanging="360"/>
      </w:pPr>
      <w:rPr>
        <w:rFonts w:hint="default"/>
      </w:rPr>
    </w:lvl>
    <w:lvl w:ilvl="1" w:tplc="AF7A902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6A1BC7"/>
    <w:multiLevelType w:val="multilevel"/>
    <w:tmpl w:val="AEFC7EF2"/>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73626D3"/>
    <w:multiLevelType w:val="hybridMultilevel"/>
    <w:tmpl w:val="4FA28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60266"/>
    <w:multiLevelType w:val="hybridMultilevel"/>
    <w:tmpl w:val="5228420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cs="Times New Roman" w:hint="default"/>
      </w:rPr>
    </w:lvl>
    <w:lvl w:ilvl="1" w:tplc="71288312">
      <w:numFmt w:val="bullet"/>
      <w:lvlText w:val="–"/>
      <w:lvlJc w:val="left"/>
      <w:pPr>
        <w:tabs>
          <w:tab w:val="num" w:pos="1440"/>
        </w:tabs>
        <w:ind w:left="1440" w:hanging="360"/>
      </w:pPr>
      <w:rPr>
        <w:rFonts w:ascii="Arial" w:hAnsi="Arial" w:cs="Times New Roman" w:hint="default"/>
      </w:rPr>
    </w:lvl>
    <w:lvl w:ilvl="2" w:tplc="F03CBB98">
      <w:numFmt w:val="bullet"/>
      <w:lvlText w:val="•"/>
      <w:lvlJc w:val="left"/>
      <w:pPr>
        <w:tabs>
          <w:tab w:val="num" w:pos="2160"/>
        </w:tabs>
        <w:ind w:left="2160" w:hanging="360"/>
      </w:pPr>
      <w:rPr>
        <w:rFonts w:ascii="Arial" w:hAnsi="Arial" w:cs="Times New Roman" w:hint="default"/>
      </w:rPr>
    </w:lvl>
    <w:lvl w:ilvl="3" w:tplc="49F49556">
      <w:start w:val="1"/>
      <w:numFmt w:val="bullet"/>
      <w:lvlText w:val="•"/>
      <w:lvlJc w:val="left"/>
      <w:pPr>
        <w:tabs>
          <w:tab w:val="num" w:pos="2880"/>
        </w:tabs>
        <w:ind w:left="2880" w:hanging="360"/>
      </w:pPr>
      <w:rPr>
        <w:rFonts w:ascii="Arial" w:hAnsi="Arial" w:cs="Times New Roman" w:hint="default"/>
      </w:rPr>
    </w:lvl>
    <w:lvl w:ilvl="4" w:tplc="92D434CA">
      <w:start w:val="1"/>
      <w:numFmt w:val="bullet"/>
      <w:lvlText w:val="•"/>
      <w:lvlJc w:val="left"/>
      <w:pPr>
        <w:tabs>
          <w:tab w:val="num" w:pos="3600"/>
        </w:tabs>
        <w:ind w:left="3600" w:hanging="360"/>
      </w:pPr>
      <w:rPr>
        <w:rFonts w:ascii="Arial" w:hAnsi="Arial" w:cs="Times New Roman" w:hint="default"/>
      </w:rPr>
    </w:lvl>
    <w:lvl w:ilvl="5" w:tplc="A5DC9C2A">
      <w:start w:val="1"/>
      <w:numFmt w:val="bullet"/>
      <w:lvlText w:val="•"/>
      <w:lvlJc w:val="left"/>
      <w:pPr>
        <w:tabs>
          <w:tab w:val="num" w:pos="4320"/>
        </w:tabs>
        <w:ind w:left="4320" w:hanging="360"/>
      </w:pPr>
      <w:rPr>
        <w:rFonts w:ascii="Arial" w:hAnsi="Arial" w:cs="Times New Roman" w:hint="default"/>
      </w:rPr>
    </w:lvl>
    <w:lvl w:ilvl="6" w:tplc="6958BC96">
      <w:start w:val="1"/>
      <w:numFmt w:val="bullet"/>
      <w:lvlText w:val="•"/>
      <w:lvlJc w:val="left"/>
      <w:pPr>
        <w:tabs>
          <w:tab w:val="num" w:pos="5040"/>
        </w:tabs>
        <w:ind w:left="5040" w:hanging="360"/>
      </w:pPr>
      <w:rPr>
        <w:rFonts w:ascii="Arial" w:hAnsi="Arial" w:cs="Times New Roman" w:hint="default"/>
      </w:rPr>
    </w:lvl>
    <w:lvl w:ilvl="7" w:tplc="3A7E7598">
      <w:start w:val="1"/>
      <w:numFmt w:val="bullet"/>
      <w:lvlText w:val="•"/>
      <w:lvlJc w:val="left"/>
      <w:pPr>
        <w:tabs>
          <w:tab w:val="num" w:pos="5760"/>
        </w:tabs>
        <w:ind w:left="5760" w:hanging="360"/>
      </w:pPr>
      <w:rPr>
        <w:rFonts w:ascii="Arial" w:hAnsi="Arial" w:cs="Times New Roman" w:hint="default"/>
      </w:rPr>
    </w:lvl>
    <w:lvl w:ilvl="8" w:tplc="D298A6DC">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911EB1"/>
    <w:multiLevelType w:val="hybridMultilevel"/>
    <w:tmpl w:val="2892B3FE"/>
    <w:lvl w:ilvl="0" w:tplc="A38A842E">
      <w:start w:val="1"/>
      <w:numFmt w:val="bullet"/>
      <w:lvlText w:val="•"/>
      <w:lvlJc w:val="left"/>
      <w:pPr>
        <w:tabs>
          <w:tab w:val="num" w:pos="720"/>
        </w:tabs>
        <w:ind w:left="720" w:hanging="360"/>
      </w:pPr>
      <w:rPr>
        <w:rFonts w:ascii="Arial" w:hAnsi="Arial" w:hint="default"/>
      </w:rPr>
    </w:lvl>
    <w:lvl w:ilvl="1" w:tplc="4852000A">
      <w:numFmt w:val="bullet"/>
      <w:lvlText w:val="–"/>
      <w:lvlJc w:val="left"/>
      <w:pPr>
        <w:tabs>
          <w:tab w:val="num" w:pos="1440"/>
        </w:tabs>
        <w:ind w:left="1440" w:hanging="360"/>
      </w:pPr>
      <w:rPr>
        <w:rFonts w:ascii="Arial" w:hAnsi="Arial" w:hint="default"/>
      </w:rPr>
    </w:lvl>
    <w:lvl w:ilvl="2" w:tplc="F546335E">
      <w:numFmt w:val="bullet"/>
      <w:lvlText w:val="•"/>
      <w:lvlJc w:val="left"/>
      <w:pPr>
        <w:tabs>
          <w:tab w:val="num" w:pos="2160"/>
        </w:tabs>
        <w:ind w:left="2160" w:hanging="360"/>
      </w:pPr>
      <w:rPr>
        <w:rFonts w:ascii="Arial" w:hAnsi="Arial" w:hint="default"/>
      </w:rPr>
    </w:lvl>
    <w:lvl w:ilvl="3" w:tplc="E5A2151E">
      <w:numFmt w:val="bullet"/>
      <w:lvlText w:val="–"/>
      <w:lvlJc w:val="left"/>
      <w:pPr>
        <w:tabs>
          <w:tab w:val="num" w:pos="2880"/>
        </w:tabs>
        <w:ind w:left="2880" w:hanging="360"/>
      </w:pPr>
      <w:rPr>
        <w:rFonts w:ascii="Arial" w:hAnsi="Arial" w:hint="default"/>
      </w:rPr>
    </w:lvl>
    <w:lvl w:ilvl="4" w:tplc="7E4817E4" w:tentative="1">
      <w:start w:val="1"/>
      <w:numFmt w:val="bullet"/>
      <w:lvlText w:val="•"/>
      <w:lvlJc w:val="left"/>
      <w:pPr>
        <w:tabs>
          <w:tab w:val="num" w:pos="3600"/>
        </w:tabs>
        <w:ind w:left="3600" w:hanging="360"/>
      </w:pPr>
      <w:rPr>
        <w:rFonts w:ascii="Arial" w:hAnsi="Arial" w:hint="default"/>
      </w:rPr>
    </w:lvl>
    <w:lvl w:ilvl="5" w:tplc="E5B4C9D2" w:tentative="1">
      <w:start w:val="1"/>
      <w:numFmt w:val="bullet"/>
      <w:lvlText w:val="•"/>
      <w:lvlJc w:val="left"/>
      <w:pPr>
        <w:tabs>
          <w:tab w:val="num" w:pos="4320"/>
        </w:tabs>
        <w:ind w:left="4320" w:hanging="360"/>
      </w:pPr>
      <w:rPr>
        <w:rFonts w:ascii="Arial" w:hAnsi="Arial" w:hint="default"/>
      </w:rPr>
    </w:lvl>
    <w:lvl w:ilvl="6" w:tplc="07824DB8" w:tentative="1">
      <w:start w:val="1"/>
      <w:numFmt w:val="bullet"/>
      <w:lvlText w:val="•"/>
      <w:lvlJc w:val="left"/>
      <w:pPr>
        <w:tabs>
          <w:tab w:val="num" w:pos="5040"/>
        </w:tabs>
        <w:ind w:left="5040" w:hanging="360"/>
      </w:pPr>
      <w:rPr>
        <w:rFonts w:ascii="Arial" w:hAnsi="Arial" w:hint="default"/>
      </w:rPr>
    </w:lvl>
    <w:lvl w:ilvl="7" w:tplc="094CE3DC" w:tentative="1">
      <w:start w:val="1"/>
      <w:numFmt w:val="bullet"/>
      <w:lvlText w:val="•"/>
      <w:lvlJc w:val="left"/>
      <w:pPr>
        <w:tabs>
          <w:tab w:val="num" w:pos="5760"/>
        </w:tabs>
        <w:ind w:left="5760" w:hanging="360"/>
      </w:pPr>
      <w:rPr>
        <w:rFonts w:ascii="Arial" w:hAnsi="Arial" w:hint="default"/>
      </w:rPr>
    </w:lvl>
    <w:lvl w:ilvl="8" w:tplc="03845C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B54B0C"/>
    <w:multiLevelType w:val="hybridMultilevel"/>
    <w:tmpl w:val="BD889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0DE3C47"/>
    <w:multiLevelType w:val="hybridMultilevel"/>
    <w:tmpl w:val="6C0A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6"/>
  </w:num>
  <w:num w:numId="4">
    <w:abstractNumId w:val="32"/>
  </w:num>
  <w:num w:numId="5">
    <w:abstractNumId w:val="13"/>
  </w:num>
  <w:num w:numId="6">
    <w:abstractNumId w:val="2"/>
  </w:num>
  <w:num w:numId="7">
    <w:abstractNumId w:val="4"/>
  </w:num>
  <w:num w:numId="8">
    <w:abstractNumId w:val="24"/>
  </w:num>
  <w:num w:numId="9">
    <w:abstractNumId w:val="10"/>
  </w:num>
  <w:num w:numId="10">
    <w:abstractNumId w:val="3"/>
  </w:num>
  <w:num w:numId="11">
    <w:abstractNumId w:val="28"/>
  </w:num>
  <w:num w:numId="12">
    <w:abstractNumId w:val="27"/>
  </w:num>
  <w:num w:numId="13">
    <w:abstractNumId w:val="1"/>
  </w:num>
  <w:num w:numId="14">
    <w:abstractNumId w:val="19"/>
  </w:num>
  <w:num w:numId="15">
    <w:abstractNumId w:val="23"/>
  </w:num>
  <w:num w:numId="16">
    <w:abstractNumId w:val="18"/>
  </w:num>
  <w:num w:numId="17">
    <w:abstractNumId w:val="17"/>
  </w:num>
  <w:num w:numId="18">
    <w:abstractNumId w:val="30"/>
  </w:num>
  <w:num w:numId="19">
    <w:abstractNumId w:val="31"/>
  </w:num>
  <w:num w:numId="20">
    <w:abstractNumId w:val="21"/>
  </w:num>
  <w:num w:numId="21">
    <w:abstractNumId w:val="12"/>
  </w:num>
  <w:num w:numId="22">
    <w:abstractNumId w:val="7"/>
  </w:num>
  <w:num w:numId="23">
    <w:abstractNumId w:val="26"/>
  </w:num>
  <w:num w:numId="24">
    <w:abstractNumId w:val="16"/>
  </w:num>
  <w:num w:numId="25">
    <w:abstractNumId w:val="34"/>
  </w:num>
  <w:num w:numId="26">
    <w:abstractNumId w:val="15"/>
  </w:num>
  <w:num w:numId="27">
    <w:abstractNumId w:val="5"/>
  </w:num>
  <w:num w:numId="28">
    <w:abstractNumId w:val="0"/>
  </w:num>
  <w:num w:numId="29">
    <w:abstractNumId w:val="20"/>
  </w:num>
  <w:num w:numId="30">
    <w:abstractNumId w:val="33"/>
  </w:num>
  <w:num w:numId="31">
    <w:abstractNumId w:val="11"/>
  </w:num>
  <w:num w:numId="32">
    <w:abstractNumId w:val="25"/>
  </w:num>
  <w:num w:numId="33">
    <w:abstractNumId w:val="20"/>
  </w:num>
  <w:num w:numId="34">
    <w:abstractNumId w:val="20"/>
  </w:num>
  <w:num w:numId="35">
    <w:abstractNumId w:val="20"/>
  </w:num>
  <w:num w:numId="36">
    <w:abstractNumId w:val="20"/>
  </w:num>
  <w:num w:numId="37">
    <w:abstractNumId w:val="29"/>
  </w:num>
  <w:num w:numId="38">
    <w:abstractNumId w:val="9"/>
    <w:lvlOverride w:ilvl="0"/>
    <w:lvlOverride w:ilvl="1"/>
    <w:lvlOverride w:ilvl="2"/>
    <w:lvlOverride w:ilvl="3"/>
    <w:lvlOverride w:ilvl="4"/>
    <w:lvlOverride w:ilvl="5"/>
    <w:lvlOverride w:ilvl="6"/>
    <w:lvlOverride w:ilvl="7"/>
    <w:lvlOverride w:ilvl="8"/>
  </w:num>
  <w:num w:numId="39">
    <w:abstractNumId w:val="14"/>
  </w:num>
  <w:num w:numId="4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0E3"/>
    <w:rsid w:val="00001B41"/>
    <w:rsid w:val="00002CDB"/>
    <w:rsid w:val="00003F25"/>
    <w:rsid w:val="00004B5C"/>
    <w:rsid w:val="0000797A"/>
    <w:rsid w:val="000121C0"/>
    <w:rsid w:val="000122D6"/>
    <w:rsid w:val="000143D3"/>
    <w:rsid w:val="000152CE"/>
    <w:rsid w:val="00015326"/>
    <w:rsid w:val="00015631"/>
    <w:rsid w:val="00015873"/>
    <w:rsid w:val="0001727A"/>
    <w:rsid w:val="000208E3"/>
    <w:rsid w:val="0002094E"/>
    <w:rsid w:val="0002191D"/>
    <w:rsid w:val="000227BE"/>
    <w:rsid w:val="00022871"/>
    <w:rsid w:val="00024613"/>
    <w:rsid w:val="000258FE"/>
    <w:rsid w:val="000266A0"/>
    <w:rsid w:val="00026F21"/>
    <w:rsid w:val="00031C1D"/>
    <w:rsid w:val="00032F6B"/>
    <w:rsid w:val="000343F5"/>
    <w:rsid w:val="00034473"/>
    <w:rsid w:val="000373A1"/>
    <w:rsid w:val="00041C77"/>
    <w:rsid w:val="00041FB5"/>
    <w:rsid w:val="00042253"/>
    <w:rsid w:val="000447F4"/>
    <w:rsid w:val="00046CBD"/>
    <w:rsid w:val="000472D9"/>
    <w:rsid w:val="00047DB7"/>
    <w:rsid w:val="00053C5F"/>
    <w:rsid w:val="00054BF1"/>
    <w:rsid w:val="00055FA2"/>
    <w:rsid w:val="00057B1E"/>
    <w:rsid w:val="00057C82"/>
    <w:rsid w:val="00061103"/>
    <w:rsid w:val="0006534D"/>
    <w:rsid w:val="00065840"/>
    <w:rsid w:val="00066951"/>
    <w:rsid w:val="000672B2"/>
    <w:rsid w:val="0006733D"/>
    <w:rsid w:val="000722E4"/>
    <w:rsid w:val="00072468"/>
    <w:rsid w:val="00074BF1"/>
    <w:rsid w:val="00076D8D"/>
    <w:rsid w:val="00076E6A"/>
    <w:rsid w:val="00081128"/>
    <w:rsid w:val="000837A9"/>
    <w:rsid w:val="000850F3"/>
    <w:rsid w:val="0008693B"/>
    <w:rsid w:val="00087287"/>
    <w:rsid w:val="0008738E"/>
    <w:rsid w:val="00093A69"/>
    <w:rsid w:val="00093E7E"/>
    <w:rsid w:val="00094225"/>
    <w:rsid w:val="00094B67"/>
    <w:rsid w:val="00094E11"/>
    <w:rsid w:val="00095554"/>
    <w:rsid w:val="00096F03"/>
    <w:rsid w:val="00097E21"/>
    <w:rsid w:val="000A00D0"/>
    <w:rsid w:val="000A07F1"/>
    <w:rsid w:val="000A1759"/>
    <w:rsid w:val="000A2E06"/>
    <w:rsid w:val="000A2E10"/>
    <w:rsid w:val="000A3132"/>
    <w:rsid w:val="000A3689"/>
    <w:rsid w:val="000A661A"/>
    <w:rsid w:val="000B2EBA"/>
    <w:rsid w:val="000B2EF7"/>
    <w:rsid w:val="000B3A12"/>
    <w:rsid w:val="000B6A6A"/>
    <w:rsid w:val="000C43F7"/>
    <w:rsid w:val="000C44A9"/>
    <w:rsid w:val="000C5083"/>
    <w:rsid w:val="000C62BA"/>
    <w:rsid w:val="000D06B4"/>
    <w:rsid w:val="000D0758"/>
    <w:rsid w:val="000D1520"/>
    <w:rsid w:val="000D1AEB"/>
    <w:rsid w:val="000D4A72"/>
    <w:rsid w:val="000D53D3"/>
    <w:rsid w:val="000D66CB"/>
    <w:rsid w:val="000D6CFC"/>
    <w:rsid w:val="000D7963"/>
    <w:rsid w:val="000E0CA4"/>
    <w:rsid w:val="000E0D9B"/>
    <w:rsid w:val="000E16EB"/>
    <w:rsid w:val="000E17F1"/>
    <w:rsid w:val="000E284C"/>
    <w:rsid w:val="000E3056"/>
    <w:rsid w:val="000E5BEE"/>
    <w:rsid w:val="000E5CBC"/>
    <w:rsid w:val="000E69EA"/>
    <w:rsid w:val="000F2478"/>
    <w:rsid w:val="000F7730"/>
    <w:rsid w:val="000F7EFE"/>
    <w:rsid w:val="00100245"/>
    <w:rsid w:val="001012D3"/>
    <w:rsid w:val="00101ACF"/>
    <w:rsid w:val="00102C99"/>
    <w:rsid w:val="00104E8E"/>
    <w:rsid w:val="001051DE"/>
    <w:rsid w:val="00112264"/>
    <w:rsid w:val="00112480"/>
    <w:rsid w:val="001135BD"/>
    <w:rsid w:val="00114473"/>
    <w:rsid w:val="00114A5F"/>
    <w:rsid w:val="00115249"/>
    <w:rsid w:val="001176FD"/>
    <w:rsid w:val="001206F8"/>
    <w:rsid w:val="001211BC"/>
    <w:rsid w:val="00121E7E"/>
    <w:rsid w:val="00126E09"/>
    <w:rsid w:val="00127AE9"/>
    <w:rsid w:val="001311E4"/>
    <w:rsid w:val="00131A87"/>
    <w:rsid w:val="00132A1B"/>
    <w:rsid w:val="00133193"/>
    <w:rsid w:val="00133541"/>
    <w:rsid w:val="001354B3"/>
    <w:rsid w:val="00135703"/>
    <w:rsid w:val="00137B0F"/>
    <w:rsid w:val="0014010C"/>
    <w:rsid w:val="00142407"/>
    <w:rsid w:val="00143961"/>
    <w:rsid w:val="001478C3"/>
    <w:rsid w:val="00147BE5"/>
    <w:rsid w:val="001518AB"/>
    <w:rsid w:val="00151F88"/>
    <w:rsid w:val="00152C7E"/>
    <w:rsid w:val="00152EF4"/>
    <w:rsid w:val="00153528"/>
    <w:rsid w:val="001541D5"/>
    <w:rsid w:val="001555D0"/>
    <w:rsid w:val="0015578E"/>
    <w:rsid w:val="0015718A"/>
    <w:rsid w:val="00157197"/>
    <w:rsid w:val="00157CBC"/>
    <w:rsid w:val="00160ECA"/>
    <w:rsid w:val="00162C70"/>
    <w:rsid w:val="0016596F"/>
    <w:rsid w:val="00166750"/>
    <w:rsid w:val="00166985"/>
    <w:rsid w:val="00172031"/>
    <w:rsid w:val="001753C0"/>
    <w:rsid w:val="00175404"/>
    <w:rsid w:val="00175920"/>
    <w:rsid w:val="00177DC6"/>
    <w:rsid w:val="001822E1"/>
    <w:rsid w:val="00182B95"/>
    <w:rsid w:val="00182FB3"/>
    <w:rsid w:val="001842CE"/>
    <w:rsid w:val="0018604E"/>
    <w:rsid w:val="00186ED9"/>
    <w:rsid w:val="001905CB"/>
    <w:rsid w:val="001911A9"/>
    <w:rsid w:val="00191AD9"/>
    <w:rsid w:val="0019286D"/>
    <w:rsid w:val="00194FCC"/>
    <w:rsid w:val="001953F4"/>
    <w:rsid w:val="001958D6"/>
    <w:rsid w:val="00196882"/>
    <w:rsid w:val="001968B4"/>
    <w:rsid w:val="00197455"/>
    <w:rsid w:val="0019768C"/>
    <w:rsid w:val="001A08AA"/>
    <w:rsid w:val="001A5826"/>
    <w:rsid w:val="001A79E5"/>
    <w:rsid w:val="001C0790"/>
    <w:rsid w:val="001C0D39"/>
    <w:rsid w:val="001C15BE"/>
    <w:rsid w:val="001C1F2B"/>
    <w:rsid w:val="001C2B5A"/>
    <w:rsid w:val="001C2EA0"/>
    <w:rsid w:val="001C46E2"/>
    <w:rsid w:val="001C478C"/>
    <w:rsid w:val="001C4EDD"/>
    <w:rsid w:val="001C5305"/>
    <w:rsid w:val="001C5645"/>
    <w:rsid w:val="001C5A24"/>
    <w:rsid w:val="001D028C"/>
    <w:rsid w:val="001D2E59"/>
    <w:rsid w:val="001D3079"/>
    <w:rsid w:val="001D50EA"/>
    <w:rsid w:val="001D5835"/>
    <w:rsid w:val="001D72E5"/>
    <w:rsid w:val="001E0941"/>
    <w:rsid w:val="001E3B39"/>
    <w:rsid w:val="001E63A1"/>
    <w:rsid w:val="001E6D3D"/>
    <w:rsid w:val="001E6F75"/>
    <w:rsid w:val="001E7812"/>
    <w:rsid w:val="001F02FE"/>
    <w:rsid w:val="001F0340"/>
    <w:rsid w:val="001F206B"/>
    <w:rsid w:val="001F2E57"/>
    <w:rsid w:val="001F2FB7"/>
    <w:rsid w:val="001F331B"/>
    <w:rsid w:val="001F6689"/>
    <w:rsid w:val="001F7429"/>
    <w:rsid w:val="002004AE"/>
    <w:rsid w:val="00200A50"/>
    <w:rsid w:val="002023A0"/>
    <w:rsid w:val="00202AE7"/>
    <w:rsid w:val="00203C81"/>
    <w:rsid w:val="0020670D"/>
    <w:rsid w:val="00207AC8"/>
    <w:rsid w:val="002106A2"/>
    <w:rsid w:val="0021141F"/>
    <w:rsid w:val="00211C4A"/>
    <w:rsid w:val="00212373"/>
    <w:rsid w:val="002124E5"/>
    <w:rsid w:val="0021250B"/>
    <w:rsid w:val="00212513"/>
    <w:rsid w:val="00212520"/>
    <w:rsid w:val="00212BC4"/>
    <w:rsid w:val="002138EA"/>
    <w:rsid w:val="002139A3"/>
    <w:rsid w:val="002143B4"/>
    <w:rsid w:val="002148D7"/>
    <w:rsid w:val="00214C0D"/>
    <w:rsid w:val="00214FBD"/>
    <w:rsid w:val="00216D2C"/>
    <w:rsid w:val="0021766C"/>
    <w:rsid w:val="00220070"/>
    <w:rsid w:val="002201C3"/>
    <w:rsid w:val="002223A7"/>
    <w:rsid w:val="00222897"/>
    <w:rsid w:val="00224667"/>
    <w:rsid w:val="00224D08"/>
    <w:rsid w:val="00226094"/>
    <w:rsid w:val="002305ED"/>
    <w:rsid w:val="002306B9"/>
    <w:rsid w:val="00231673"/>
    <w:rsid w:val="0023181B"/>
    <w:rsid w:val="00232C18"/>
    <w:rsid w:val="0023333C"/>
    <w:rsid w:val="00235394"/>
    <w:rsid w:val="00235A9B"/>
    <w:rsid w:val="00236AF3"/>
    <w:rsid w:val="002371D3"/>
    <w:rsid w:val="002374A0"/>
    <w:rsid w:val="002379CC"/>
    <w:rsid w:val="002405D2"/>
    <w:rsid w:val="00241D4B"/>
    <w:rsid w:val="00241DA6"/>
    <w:rsid w:val="002446C9"/>
    <w:rsid w:val="00244AF0"/>
    <w:rsid w:val="002506F0"/>
    <w:rsid w:val="002528EA"/>
    <w:rsid w:val="00253CD8"/>
    <w:rsid w:val="002549FC"/>
    <w:rsid w:val="00254B3D"/>
    <w:rsid w:val="00254CCD"/>
    <w:rsid w:val="00256CF6"/>
    <w:rsid w:val="002570A5"/>
    <w:rsid w:val="00257ACB"/>
    <w:rsid w:val="00260D25"/>
    <w:rsid w:val="00261488"/>
    <w:rsid w:val="0026179F"/>
    <w:rsid w:val="00264189"/>
    <w:rsid w:val="00265464"/>
    <w:rsid w:val="0026583D"/>
    <w:rsid w:val="00266028"/>
    <w:rsid w:val="00266FA8"/>
    <w:rsid w:val="00270C9E"/>
    <w:rsid w:val="00272358"/>
    <w:rsid w:val="0027490F"/>
    <w:rsid w:val="00274E1A"/>
    <w:rsid w:val="00274F1E"/>
    <w:rsid w:val="0027516B"/>
    <w:rsid w:val="00275FD2"/>
    <w:rsid w:val="00276223"/>
    <w:rsid w:val="002770F4"/>
    <w:rsid w:val="00281777"/>
    <w:rsid w:val="002819FD"/>
    <w:rsid w:val="00282159"/>
    <w:rsid w:val="00282213"/>
    <w:rsid w:val="00287BC6"/>
    <w:rsid w:val="0029193E"/>
    <w:rsid w:val="00292870"/>
    <w:rsid w:val="00292CC3"/>
    <w:rsid w:val="0029400E"/>
    <w:rsid w:val="0029560C"/>
    <w:rsid w:val="00295686"/>
    <w:rsid w:val="002A1DCC"/>
    <w:rsid w:val="002A416C"/>
    <w:rsid w:val="002A452B"/>
    <w:rsid w:val="002A486F"/>
    <w:rsid w:val="002A63E4"/>
    <w:rsid w:val="002A64A5"/>
    <w:rsid w:val="002A6FE9"/>
    <w:rsid w:val="002A7183"/>
    <w:rsid w:val="002A7455"/>
    <w:rsid w:val="002A7B53"/>
    <w:rsid w:val="002B1B15"/>
    <w:rsid w:val="002B1F88"/>
    <w:rsid w:val="002B429C"/>
    <w:rsid w:val="002B561F"/>
    <w:rsid w:val="002B6CEF"/>
    <w:rsid w:val="002B72AA"/>
    <w:rsid w:val="002B757F"/>
    <w:rsid w:val="002B7BC4"/>
    <w:rsid w:val="002C13A0"/>
    <w:rsid w:val="002C324A"/>
    <w:rsid w:val="002C3F4C"/>
    <w:rsid w:val="002C40A3"/>
    <w:rsid w:val="002D06F5"/>
    <w:rsid w:val="002D2619"/>
    <w:rsid w:val="002D36ED"/>
    <w:rsid w:val="002D5B23"/>
    <w:rsid w:val="002D69AB"/>
    <w:rsid w:val="002D70EF"/>
    <w:rsid w:val="002D782C"/>
    <w:rsid w:val="002E08D7"/>
    <w:rsid w:val="002E0B06"/>
    <w:rsid w:val="002E48E5"/>
    <w:rsid w:val="002E5799"/>
    <w:rsid w:val="002E5D19"/>
    <w:rsid w:val="002E7DE5"/>
    <w:rsid w:val="002E7EF7"/>
    <w:rsid w:val="002F030F"/>
    <w:rsid w:val="002F104C"/>
    <w:rsid w:val="002F1DCB"/>
    <w:rsid w:val="002F2B29"/>
    <w:rsid w:val="002F373E"/>
    <w:rsid w:val="002F4093"/>
    <w:rsid w:val="002F40CC"/>
    <w:rsid w:val="002F63F6"/>
    <w:rsid w:val="002F7D50"/>
    <w:rsid w:val="00300397"/>
    <w:rsid w:val="0030129F"/>
    <w:rsid w:val="00302C96"/>
    <w:rsid w:val="003046A7"/>
    <w:rsid w:val="003052DA"/>
    <w:rsid w:val="0030536D"/>
    <w:rsid w:val="00307BEF"/>
    <w:rsid w:val="00313089"/>
    <w:rsid w:val="003155D8"/>
    <w:rsid w:val="0031581E"/>
    <w:rsid w:val="0031699D"/>
    <w:rsid w:val="00317783"/>
    <w:rsid w:val="003210CC"/>
    <w:rsid w:val="003225EF"/>
    <w:rsid w:val="00322D40"/>
    <w:rsid w:val="003230B0"/>
    <w:rsid w:val="00323E87"/>
    <w:rsid w:val="003245C3"/>
    <w:rsid w:val="00325430"/>
    <w:rsid w:val="00326B16"/>
    <w:rsid w:val="00330067"/>
    <w:rsid w:val="0033073D"/>
    <w:rsid w:val="00330F3F"/>
    <w:rsid w:val="00331C9E"/>
    <w:rsid w:val="00331F8D"/>
    <w:rsid w:val="00333CCD"/>
    <w:rsid w:val="003357E1"/>
    <w:rsid w:val="00335E85"/>
    <w:rsid w:val="003366B3"/>
    <w:rsid w:val="003379C2"/>
    <w:rsid w:val="003411C2"/>
    <w:rsid w:val="00342018"/>
    <w:rsid w:val="00342509"/>
    <w:rsid w:val="00345462"/>
    <w:rsid w:val="00346325"/>
    <w:rsid w:val="00347868"/>
    <w:rsid w:val="003505A3"/>
    <w:rsid w:val="003540D1"/>
    <w:rsid w:val="00354265"/>
    <w:rsid w:val="00355D5F"/>
    <w:rsid w:val="00355FEA"/>
    <w:rsid w:val="003569D5"/>
    <w:rsid w:val="00357DDA"/>
    <w:rsid w:val="003605F0"/>
    <w:rsid w:val="0036097B"/>
    <w:rsid w:val="0036376B"/>
    <w:rsid w:val="00364B88"/>
    <w:rsid w:val="00364CFD"/>
    <w:rsid w:val="00367724"/>
    <w:rsid w:val="00367E7D"/>
    <w:rsid w:val="0037097E"/>
    <w:rsid w:val="00370F1F"/>
    <w:rsid w:val="00373155"/>
    <w:rsid w:val="00376EB4"/>
    <w:rsid w:val="003770FF"/>
    <w:rsid w:val="00377A81"/>
    <w:rsid w:val="00377B02"/>
    <w:rsid w:val="00377E65"/>
    <w:rsid w:val="003807E0"/>
    <w:rsid w:val="00382957"/>
    <w:rsid w:val="00383EAB"/>
    <w:rsid w:val="00384502"/>
    <w:rsid w:val="00385271"/>
    <w:rsid w:val="003861F1"/>
    <w:rsid w:val="00390B2E"/>
    <w:rsid w:val="003947AB"/>
    <w:rsid w:val="003953AA"/>
    <w:rsid w:val="00396280"/>
    <w:rsid w:val="003969DE"/>
    <w:rsid w:val="00396F61"/>
    <w:rsid w:val="003978CE"/>
    <w:rsid w:val="003A338B"/>
    <w:rsid w:val="003A5FA4"/>
    <w:rsid w:val="003A6CCB"/>
    <w:rsid w:val="003A7F9B"/>
    <w:rsid w:val="003B1CD7"/>
    <w:rsid w:val="003B25A7"/>
    <w:rsid w:val="003B63FF"/>
    <w:rsid w:val="003B7096"/>
    <w:rsid w:val="003C05F2"/>
    <w:rsid w:val="003C245B"/>
    <w:rsid w:val="003C2562"/>
    <w:rsid w:val="003C2DC1"/>
    <w:rsid w:val="003C3166"/>
    <w:rsid w:val="003C3EAD"/>
    <w:rsid w:val="003C5F24"/>
    <w:rsid w:val="003C6BDA"/>
    <w:rsid w:val="003C6CE6"/>
    <w:rsid w:val="003C7C79"/>
    <w:rsid w:val="003D0233"/>
    <w:rsid w:val="003D0346"/>
    <w:rsid w:val="003D0F5B"/>
    <w:rsid w:val="003D1F33"/>
    <w:rsid w:val="003D3003"/>
    <w:rsid w:val="003D30CE"/>
    <w:rsid w:val="003D3659"/>
    <w:rsid w:val="003D46BA"/>
    <w:rsid w:val="003E05F6"/>
    <w:rsid w:val="003E2190"/>
    <w:rsid w:val="003E75DA"/>
    <w:rsid w:val="003F04F5"/>
    <w:rsid w:val="003F1503"/>
    <w:rsid w:val="003F17A3"/>
    <w:rsid w:val="003F2D18"/>
    <w:rsid w:val="003F6410"/>
    <w:rsid w:val="003F6FC9"/>
    <w:rsid w:val="003F7334"/>
    <w:rsid w:val="00400014"/>
    <w:rsid w:val="00402744"/>
    <w:rsid w:val="004039E9"/>
    <w:rsid w:val="004048A8"/>
    <w:rsid w:val="00405657"/>
    <w:rsid w:val="00411F3C"/>
    <w:rsid w:val="004134F7"/>
    <w:rsid w:val="0041441E"/>
    <w:rsid w:val="00414494"/>
    <w:rsid w:val="0041475D"/>
    <w:rsid w:val="00415DFC"/>
    <w:rsid w:val="0041688B"/>
    <w:rsid w:val="00416DD2"/>
    <w:rsid w:val="00416F56"/>
    <w:rsid w:val="00420E31"/>
    <w:rsid w:val="00421674"/>
    <w:rsid w:val="0042338B"/>
    <w:rsid w:val="00423C66"/>
    <w:rsid w:val="00423D02"/>
    <w:rsid w:val="0042539B"/>
    <w:rsid w:val="00432DB0"/>
    <w:rsid w:val="004348E3"/>
    <w:rsid w:val="00435D47"/>
    <w:rsid w:val="0043633D"/>
    <w:rsid w:val="00440B01"/>
    <w:rsid w:val="004428BB"/>
    <w:rsid w:val="00443C22"/>
    <w:rsid w:val="00444225"/>
    <w:rsid w:val="00445D09"/>
    <w:rsid w:val="00445D1B"/>
    <w:rsid w:val="00446111"/>
    <w:rsid w:val="0045125C"/>
    <w:rsid w:val="00451E54"/>
    <w:rsid w:val="00452D7E"/>
    <w:rsid w:val="00456BEA"/>
    <w:rsid w:val="004573DA"/>
    <w:rsid w:val="00457C47"/>
    <w:rsid w:val="004626AB"/>
    <w:rsid w:val="00463882"/>
    <w:rsid w:val="004652DB"/>
    <w:rsid w:val="00466423"/>
    <w:rsid w:val="004707C7"/>
    <w:rsid w:val="004714C0"/>
    <w:rsid w:val="004720C4"/>
    <w:rsid w:val="0047284D"/>
    <w:rsid w:val="00472874"/>
    <w:rsid w:val="00473697"/>
    <w:rsid w:val="004741D5"/>
    <w:rsid w:val="0048140E"/>
    <w:rsid w:val="00481B8C"/>
    <w:rsid w:val="004824B8"/>
    <w:rsid w:val="00482752"/>
    <w:rsid w:val="00486374"/>
    <w:rsid w:val="00487A20"/>
    <w:rsid w:val="00491E50"/>
    <w:rsid w:val="00493BD5"/>
    <w:rsid w:val="00493D84"/>
    <w:rsid w:val="004944F1"/>
    <w:rsid w:val="00494954"/>
    <w:rsid w:val="00495EE1"/>
    <w:rsid w:val="00496C45"/>
    <w:rsid w:val="00496DB3"/>
    <w:rsid w:val="00497D93"/>
    <w:rsid w:val="004A07B6"/>
    <w:rsid w:val="004A17C7"/>
    <w:rsid w:val="004A215D"/>
    <w:rsid w:val="004A3261"/>
    <w:rsid w:val="004A44BA"/>
    <w:rsid w:val="004B313C"/>
    <w:rsid w:val="004B36DC"/>
    <w:rsid w:val="004B6A3D"/>
    <w:rsid w:val="004C0650"/>
    <w:rsid w:val="004C0AE5"/>
    <w:rsid w:val="004C0F3E"/>
    <w:rsid w:val="004C443A"/>
    <w:rsid w:val="004C500C"/>
    <w:rsid w:val="004C58A6"/>
    <w:rsid w:val="004D237A"/>
    <w:rsid w:val="004D2891"/>
    <w:rsid w:val="004D29D7"/>
    <w:rsid w:val="004D69A7"/>
    <w:rsid w:val="004D6D62"/>
    <w:rsid w:val="004D7817"/>
    <w:rsid w:val="004E0562"/>
    <w:rsid w:val="004E10EE"/>
    <w:rsid w:val="004E13F4"/>
    <w:rsid w:val="004E23DE"/>
    <w:rsid w:val="004E2602"/>
    <w:rsid w:val="004E2E08"/>
    <w:rsid w:val="004E34F7"/>
    <w:rsid w:val="004E4003"/>
    <w:rsid w:val="004E5190"/>
    <w:rsid w:val="004F03DF"/>
    <w:rsid w:val="004F0AEE"/>
    <w:rsid w:val="004F0B5D"/>
    <w:rsid w:val="004F2E1A"/>
    <w:rsid w:val="004F62D0"/>
    <w:rsid w:val="005012E6"/>
    <w:rsid w:val="005025E1"/>
    <w:rsid w:val="00503690"/>
    <w:rsid w:val="00503A15"/>
    <w:rsid w:val="00503C68"/>
    <w:rsid w:val="005044F3"/>
    <w:rsid w:val="00504ABF"/>
    <w:rsid w:val="00504C1D"/>
    <w:rsid w:val="00505BFA"/>
    <w:rsid w:val="00507A87"/>
    <w:rsid w:val="00512808"/>
    <w:rsid w:val="0051687F"/>
    <w:rsid w:val="00516C17"/>
    <w:rsid w:val="00517FD0"/>
    <w:rsid w:val="00520285"/>
    <w:rsid w:val="005203DE"/>
    <w:rsid w:val="005208C8"/>
    <w:rsid w:val="00520A81"/>
    <w:rsid w:val="00520AC5"/>
    <w:rsid w:val="0052277A"/>
    <w:rsid w:val="005236BB"/>
    <w:rsid w:val="00523A04"/>
    <w:rsid w:val="00524169"/>
    <w:rsid w:val="00525277"/>
    <w:rsid w:val="005259DC"/>
    <w:rsid w:val="005312DF"/>
    <w:rsid w:val="00531F0A"/>
    <w:rsid w:val="00532AFC"/>
    <w:rsid w:val="00532C4D"/>
    <w:rsid w:val="00534990"/>
    <w:rsid w:val="00535DC1"/>
    <w:rsid w:val="00536873"/>
    <w:rsid w:val="00536BF3"/>
    <w:rsid w:val="005373FA"/>
    <w:rsid w:val="005400D0"/>
    <w:rsid w:val="005412AC"/>
    <w:rsid w:val="00541F8F"/>
    <w:rsid w:val="0054230D"/>
    <w:rsid w:val="00542D3D"/>
    <w:rsid w:val="005437B2"/>
    <w:rsid w:val="00544628"/>
    <w:rsid w:val="005460DB"/>
    <w:rsid w:val="00546664"/>
    <w:rsid w:val="005504FF"/>
    <w:rsid w:val="00552024"/>
    <w:rsid w:val="0055717C"/>
    <w:rsid w:val="00561966"/>
    <w:rsid w:val="00563111"/>
    <w:rsid w:val="00564539"/>
    <w:rsid w:val="0056490C"/>
    <w:rsid w:val="005724AC"/>
    <w:rsid w:val="00577349"/>
    <w:rsid w:val="00577842"/>
    <w:rsid w:val="0057789C"/>
    <w:rsid w:val="00577C58"/>
    <w:rsid w:val="00580522"/>
    <w:rsid w:val="00580AE0"/>
    <w:rsid w:val="00581250"/>
    <w:rsid w:val="00581E99"/>
    <w:rsid w:val="005856C5"/>
    <w:rsid w:val="0058668B"/>
    <w:rsid w:val="00586BDE"/>
    <w:rsid w:val="0059131E"/>
    <w:rsid w:val="00591A1D"/>
    <w:rsid w:val="00591A8F"/>
    <w:rsid w:val="00593800"/>
    <w:rsid w:val="0059412B"/>
    <w:rsid w:val="00595B59"/>
    <w:rsid w:val="005969A6"/>
    <w:rsid w:val="00597AD8"/>
    <w:rsid w:val="005A1338"/>
    <w:rsid w:val="005A2979"/>
    <w:rsid w:val="005A3652"/>
    <w:rsid w:val="005A602E"/>
    <w:rsid w:val="005A6683"/>
    <w:rsid w:val="005A675D"/>
    <w:rsid w:val="005A70E4"/>
    <w:rsid w:val="005A7465"/>
    <w:rsid w:val="005A7783"/>
    <w:rsid w:val="005B0B2E"/>
    <w:rsid w:val="005B0BF5"/>
    <w:rsid w:val="005B1F15"/>
    <w:rsid w:val="005B21AE"/>
    <w:rsid w:val="005B3861"/>
    <w:rsid w:val="005B4416"/>
    <w:rsid w:val="005B5132"/>
    <w:rsid w:val="005B5284"/>
    <w:rsid w:val="005B5C1C"/>
    <w:rsid w:val="005B5D20"/>
    <w:rsid w:val="005B68DE"/>
    <w:rsid w:val="005B7BAE"/>
    <w:rsid w:val="005C194A"/>
    <w:rsid w:val="005C1B28"/>
    <w:rsid w:val="005C4E15"/>
    <w:rsid w:val="005C4F05"/>
    <w:rsid w:val="005C6B2A"/>
    <w:rsid w:val="005C6F72"/>
    <w:rsid w:val="005C75E4"/>
    <w:rsid w:val="005C7A72"/>
    <w:rsid w:val="005C7CB5"/>
    <w:rsid w:val="005D0B69"/>
    <w:rsid w:val="005D2673"/>
    <w:rsid w:val="005D320C"/>
    <w:rsid w:val="005D47F0"/>
    <w:rsid w:val="005D4C01"/>
    <w:rsid w:val="005D4D94"/>
    <w:rsid w:val="005E0178"/>
    <w:rsid w:val="005E032A"/>
    <w:rsid w:val="005E2FBA"/>
    <w:rsid w:val="005E5985"/>
    <w:rsid w:val="005E64B6"/>
    <w:rsid w:val="005E7768"/>
    <w:rsid w:val="005F5422"/>
    <w:rsid w:val="005F54C9"/>
    <w:rsid w:val="005F55F8"/>
    <w:rsid w:val="005F57B4"/>
    <w:rsid w:val="005F6D11"/>
    <w:rsid w:val="006002C5"/>
    <w:rsid w:val="006003DF"/>
    <w:rsid w:val="00600E04"/>
    <w:rsid w:val="00601791"/>
    <w:rsid w:val="00601BCD"/>
    <w:rsid w:val="0060469B"/>
    <w:rsid w:val="00606DC9"/>
    <w:rsid w:val="0061035E"/>
    <w:rsid w:val="0061126B"/>
    <w:rsid w:val="0061230B"/>
    <w:rsid w:val="00617873"/>
    <w:rsid w:val="0062084A"/>
    <w:rsid w:val="00621321"/>
    <w:rsid w:val="006226BC"/>
    <w:rsid w:val="00623415"/>
    <w:rsid w:val="00624011"/>
    <w:rsid w:val="006253B1"/>
    <w:rsid w:val="006269F9"/>
    <w:rsid w:val="00626BF2"/>
    <w:rsid w:val="00627292"/>
    <w:rsid w:val="006277BA"/>
    <w:rsid w:val="00627C2C"/>
    <w:rsid w:val="0063019F"/>
    <w:rsid w:val="00630F44"/>
    <w:rsid w:val="00631361"/>
    <w:rsid w:val="006319BF"/>
    <w:rsid w:val="00631E9C"/>
    <w:rsid w:val="00632D91"/>
    <w:rsid w:val="0063375A"/>
    <w:rsid w:val="00635C3F"/>
    <w:rsid w:val="00636471"/>
    <w:rsid w:val="00636BCC"/>
    <w:rsid w:val="00641FC4"/>
    <w:rsid w:val="00642E83"/>
    <w:rsid w:val="00644608"/>
    <w:rsid w:val="00644DBB"/>
    <w:rsid w:val="00644FD4"/>
    <w:rsid w:val="00645F5B"/>
    <w:rsid w:val="00647224"/>
    <w:rsid w:val="00647C02"/>
    <w:rsid w:val="00650A9F"/>
    <w:rsid w:val="00650E61"/>
    <w:rsid w:val="006517D0"/>
    <w:rsid w:val="0065310A"/>
    <w:rsid w:val="006548A6"/>
    <w:rsid w:val="00654F94"/>
    <w:rsid w:val="00656D64"/>
    <w:rsid w:val="0065702D"/>
    <w:rsid w:val="00662682"/>
    <w:rsid w:val="00663CAF"/>
    <w:rsid w:val="006653F6"/>
    <w:rsid w:val="00665A62"/>
    <w:rsid w:val="00666664"/>
    <w:rsid w:val="00670166"/>
    <w:rsid w:val="00670FAA"/>
    <w:rsid w:val="006723F2"/>
    <w:rsid w:val="00674154"/>
    <w:rsid w:val="00674C3D"/>
    <w:rsid w:val="006754C3"/>
    <w:rsid w:val="00675AB9"/>
    <w:rsid w:val="00676F9F"/>
    <w:rsid w:val="006776D7"/>
    <w:rsid w:val="00680109"/>
    <w:rsid w:val="006819B6"/>
    <w:rsid w:val="00681E90"/>
    <w:rsid w:val="00682660"/>
    <w:rsid w:val="00682BFE"/>
    <w:rsid w:val="00683EB8"/>
    <w:rsid w:val="00684722"/>
    <w:rsid w:val="0068496A"/>
    <w:rsid w:val="006851D4"/>
    <w:rsid w:val="00687B56"/>
    <w:rsid w:val="00690EB8"/>
    <w:rsid w:val="00691A70"/>
    <w:rsid w:val="00692002"/>
    <w:rsid w:val="00692087"/>
    <w:rsid w:val="006960AC"/>
    <w:rsid w:val="006A1129"/>
    <w:rsid w:val="006A2A18"/>
    <w:rsid w:val="006A4206"/>
    <w:rsid w:val="006A4F41"/>
    <w:rsid w:val="006A6912"/>
    <w:rsid w:val="006B0464"/>
    <w:rsid w:val="006B26C4"/>
    <w:rsid w:val="006C08AD"/>
    <w:rsid w:val="006C17B2"/>
    <w:rsid w:val="006C183B"/>
    <w:rsid w:val="006C25A9"/>
    <w:rsid w:val="006C3111"/>
    <w:rsid w:val="006C512B"/>
    <w:rsid w:val="006C6D65"/>
    <w:rsid w:val="006C714E"/>
    <w:rsid w:val="006C7CF2"/>
    <w:rsid w:val="006D045A"/>
    <w:rsid w:val="006D1231"/>
    <w:rsid w:val="006D24CA"/>
    <w:rsid w:val="006D5D32"/>
    <w:rsid w:val="006E0160"/>
    <w:rsid w:val="006E0979"/>
    <w:rsid w:val="006E0F03"/>
    <w:rsid w:val="006E3D98"/>
    <w:rsid w:val="006E50C9"/>
    <w:rsid w:val="006E5FAD"/>
    <w:rsid w:val="006E6C2D"/>
    <w:rsid w:val="006E707B"/>
    <w:rsid w:val="006E7B14"/>
    <w:rsid w:val="006F09AD"/>
    <w:rsid w:val="006F1F77"/>
    <w:rsid w:val="006F3AE0"/>
    <w:rsid w:val="00702D49"/>
    <w:rsid w:val="007034A9"/>
    <w:rsid w:val="0070469F"/>
    <w:rsid w:val="00704E63"/>
    <w:rsid w:val="00705A42"/>
    <w:rsid w:val="0070646B"/>
    <w:rsid w:val="00707FE0"/>
    <w:rsid w:val="00710556"/>
    <w:rsid w:val="00710EBB"/>
    <w:rsid w:val="00710FE8"/>
    <w:rsid w:val="0071157A"/>
    <w:rsid w:val="00712BB6"/>
    <w:rsid w:val="00713B22"/>
    <w:rsid w:val="00715FC6"/>
    <w:rsid w:val="00716BFE"/>
    <w:rsid w:val="007170DF"/>
    <w:rsid w:val="00722727"/>
    <w:rsid w:val="00722F31"/>
    <w:rsid w:val="00724FEA"/>
    <w:rsid w:val="00725F80"/>
    <w:rsid w:val="0072661A"/>
    <w:rsid w:val="00726C30"/>
    <w:rsid w:val="00730EFF"/>
    <w:rsid w:val="007314A7"/>
    <w:rsid w:val="0073564F"/>
    <w:rsid w:val="0073609F"/>
    <w:rsid w:val="00737559"/>
    <w:rsid w:val="0074015A"/>
    <w:rsid w:val="007403CA"/>
    <w:rsid w:val="0074135A"/>
    <w:rsid w:val="007418CF"/>
    <w:rsid w:val="00741CB3"/>
    <w:rsid w:val="007428EA"/>
    <w:rsid w:val="00743747"/>
    <w:rsid w:val="007437A7"/>
    <w:rsid w:val="00743BD6"/>
    <w:rsid w:val="00744542"/>
    <w:rsid w:val="00744BD7"/>
    <w:rsid w:val="00745D12"/>
    <w:rsid w:val="00746DE5"/>
    <w:rsid w:val="00750479"/>
    <w:rsid w:val="007510B7"/>
    <w:rsid w:val="007518BE"/>
    <w:rsid w:val="00751D28"/>
    <w:rsid w:val="00753075"/>
    <w:rsid w:val="0075418E"/>
    <w:rsid w:val="00754838"/>
    <w:rsid w:val="0076177C"/>
    <w:rsid w:val="00763C87"/>
    <w:rsid w:val="007644DE"/>
    <w:rsid w:val="00764E31"/>
    <w:rsid w:val="00765949"/>
    <w:rsid w:val="0076716D"/>
    <w:rsid w:val="00771AF5"/>
    <w:rsid w:val="00771CA0"/>
    <w:rsid w:val="00772742"/>
    <w:rsid w:val="00772821"/>
    <w:rsid w:val="0077340D"/>
    <w:rsid w:val="00773925"/>
    <w:rsid w:val="00776064"/>
    <w:rsid w:val="00777A9B"/>
    <w:rsid w:val="007801C2"/>
    <w:rsid w:val="0078108A"/>
    <w:rsid w:val="00781152"/>
    <w:rsid w:val="0078275B"/>
    <w:rsid w:val="00783251"/>
    <w:rsid w:val="00783D5E"/>
    <w:rsid w:val="00784117"/>
    <w:rsid w:val="00784FE0"/>
    <w:rsid w:val="007860F9"/>
    <w:rsid w:val="00791181"/>
    <w:rsid w:val="00791352"/>
    <w:rsid w:val="007920B7"/>
    <w:rsid w:val="00793002"/>
    <w:rsid w:val="00793A47"/>
    <w:rsid w:val="00794AAB"/>
    <w:rsid w:val="007A7CC5"/>
    <w:rsid w:val="007B0B09"/>
    <w:rsid w:val="007B2D72"/>
    <w:rsid w:val="007B54D9"/>
    <w:rsid w:val="007B55E9"/>
    <w:rsid w:val="007B6B88"/>
    <w:rsid w:val="007B7EB8"/>
    <w:rsid w:val="007C0077"/>
    <w:rsid w:val="007C0E49"/>
    <w:rsid w:val="007C1473"/>
    <w:rsid w:val="007C6033"/>
    <w:rsid w:val="007C6DD6"/>
    <w:rsid w:val="007C794B"/>
    <w:rsid w:val="007D02A3"/>
    <w:rsid w:val="007D0F9C"/>
    <w:rsid w:val="007D12E6"/>
    <w:rsid w:val="007D4AB0"/>
    <w:rsid w:val="007D7607"/>
    <w:rsid w:val="007D769C"/>
    <w:rsid w:val="007D7BA9"/>
    <w:rsid w:val="007E0CEA"/>
    <w:rsid w:val="007E19E0"/>
    <w:rsid w:val="007E3046"/>
    <w:rsid w:val="007E37BE"/>
    <w:rsid w:val="007E3B51"/>
    <w:rsid w:val="007E3CE8"/>
    <w:rsid w:val="007E54BC"/>
    <w:rsid w:val="007E6C87"/>
    <w:rsid w:val="007F086F"/>
    <w:rsid w:val="007F0E1E"/>
    <w:rsid w:val="007F1890"/>
    <w:rsid w:val="007F2D33"/>
    <w:rsid w:val="007F32A7"/>
    <w:rsid w:val="007F3B5C"/>
    <w:rsid w:val="007F55AC"/>
    <w:rsid w:val="007F5E10"/>
    <w:rsid w:val="007F62EA"/>
    <w:rsid w:val="007F7C8F"/>
    <w:rsid w:val="0080168B"/>
    <w:rsid w:val="0080184F"/>
    <w:rsid w:val="00801F03"/>
    <w:rsid w:val="00802493"/>
    <w:rsid w:val="00803723"/>
    <w:rsid w:val="00807D4E"/>
    <w:rsid w:val="00810C29"/>
    <w:rsid w:val="008128D1"/>
    <w:rsid w:val="0081359C"/>
    <w:rsid w:val="00815989"/>
    <w:rsid w:val="00815D74"/>
    <w:rsid w:val="008162D6"/>
    <w:rsid w:val="00816505"/>
    <w:rsid w:val="00817DFD"/>
    <w:rsid w:val="0082009D"/>
    <w:rsid w:val="00820C50"/>
    <w:rsid w:val="00822512"/>
    <w:rsid w:val="00823592"/>
    <w:rsid w:val="0082403B"/>
    <w:rsid w:val="00824781"/>
    <w:rsid w:val="0082598F"/>
    <w:rsid w:val="00826206"/>
    <w:rsid w:val="0082795C"/>
    <w:rsid w:val="008301BD"/>
    <w:rsid w:val="00830987"/>
    <w:rsid w:val="00831533"/>
    <w:rsid w:val="00831EEF"/>
    <w:rsid w:val="00832211"/>
    <w:rsid w:val="00834D7A"/>
    <w:rsid w:val="008357E1"/>
    <w:rsid w:val="008359C2"/>
    <w:rsid w:val="00836673"/>
    <w:rsid w:val="00837931"/>
    <w:rsid w:val="00837A32"/>
    <w:rsid w:val="00837EBF"/>
    <w:rsid w:val="00843252"/>
    <w:rsid w:val="00844166"/>
    <w:rsid w:val="008458F7"/>
    <w:rsid w:val="0085071E"/>
    <w:rsid w:val="008520B9"/>
    <w:rsid w:val="00852927"/>
    <w:rsid w:val="00853968"/>
    <w:rsid w:val="00853A9A"/>
    <w:rsid w:val="00854E76"/>
    <w:rsid w:val="00855BF2"/>
    <w:rsid w:val="00857171"/>
    <w:rsid w:val="0085736A"/>
    <w:rsid w:val="00857B52"/>
    <w:rsid w:val="00860304"/>
    <w:rsid w:val="008612BD"/>
    <w:rsid w:val="0086225D"/>
    <w:rsid w:val="0086315C"/>
    <w:rsid w:val="00863CD1"/>
    <w:rsid w:val="008642DC"/>
    <w:rsid w:val="008651F2"/>
    <w:rsid w:val="00865953"/>
    <w:rsid w:val="00865A53"/>
    <w:rsid w:val="0086760C"/>
    <w:rsid w:val="00867DC9"/>
    <w:rsid w:val="00872F2F"/>
    <w:rsid w:val="00873416"/>
    <w:rsid w:val="00874478"/>
    <w:rsid w:val="0087462F"/>
    <w:rsid w:val="0087489E"/>
    <w:rsid w:val="00874928"/>
    <w:rsid w:val="00874F58"/>
    <w:rsid w:val="0087757C"/>
    <w:rsid w:val="00883880"/>
    <w:rsid w:val="008875D1"/>
    <w:rsid w:val="00887E30"/>
    <w:rsid w:val="0089035B"/>
    <w:rsid w:val="00890FCC"/>
    <w:rsid w:val="00891CAA"/>
    <w:rsid w:val="00892961"/>
    <w:rsid w:val="00893466"/>
    <w:rsid w:val="00894782"/>
    <w:rsid w:val="008949A2"/>
    <w:rsid w:val="00896517"/>
    <w:rsid w:val="00897D4E"/>
    <w:rsid w:val="008A0232"/>
    <w:rsid w:val="008A02A4"/>
    <w:rsid w:val="008A09FC"/>
    <w:rsid w:val="008A36E0"/>
    <w:rsid w:val="008A3EC1"/>
    <w:rsid w:val="008A4FC8"/>
    <w:rsid w:val="008A5E57"/>
    <w:rsid w:val="008A618D"/>
    <w:rsid w:val="008B0AE8"/>
    <w:rsid w:val="008B0F4D"/>
    <w:rsid w:val="008B37BB"/>
    <w:rsid w:val="008B382D"/>
    <w:rsid w:val="008B3CB5"/>
    <w:rsid w:val="008B4BAA"/>
    <w:rsid w:val="008B618D"/>
    <w:rsid w:val="008B6CAC"/>
    <w:rsid w:val="008C0878"/>
    <w:rsid w:val="008C11BA"/>
    <w:rsid w:val="008C2A5D"/>
    <w:rsid w:val="008C2A92"/>
    <w:rsid w:val="008C3442"/>
    <w:rsid w:val="008C3B00"/>
    <w:rsid w:val="008C3BFC"/>
    <w:rsid w:val="008C3E3B"/>
    <w:rsid w:val="008C5A9B"/>
    <w:rsid w:val="008C60E9"/>
    <w:rsid w:val="008C6376"/>
    <w:rsid w:val="008C669E"/>
    <w:rsid w:val="008C7E3D"/>
    <w:rsid w:val="008D14EB"/>
    <w:rsid w:val="008D26E1"/>
    <w:rsid w:val="008D354E"/>
    <w:rsid w:val="008D3F4C"/>
    <w:rsid w:val="008D44E1"/>
    <w:rsid w:val="008D50CE"/>
    <w:rsid w:val="008D69B5"/>
    <w:rsid w:val="008E0E5C"/>
    <w:rsid w:val="008E177D"/>
    <w:rsid w:val="008E1BCA"/>
    <w:rsid w:val="008E31E9"/>
    <w:rsid w:val="008E5342"/>
    <w:rsid w:val="008F0124"/>
    <w:rsid w:val="008F071C"/>
    <w:rsid w:val="008F15B0"/>
    <w:rsid w:val="008F3200"/>
    <w:rsid w:val="008F380B"/>
    <w:rsid w:val="008F3C23"/>
    <w:rsid w:val="008F5493"/>
    <w:rsid w:val="008F6B5D"/>
    <w:rsid w:val="008F6EED"/>
    <w:rsid w:val="008F7610"/>
    <w:rsid w:val="008F79CC"/>
    <w:rsid w:val="00900F9B"/>
    <w:rsid w:val="00901327"/>
    <w:rsid w:val="00901A8E"/>
    <w:rsid w:val="00902935"/>
    <w:rsid w:val="0090374A"/>
    <w:rsid w:val="00904188"/>
    <w:rsid w:val="0090441C"/>
    <w:rsid w:val="0090483A"/>
    <w:rsid w:val="009064EB"/>
    <w:rsid w:val="0090689E"/>
    <w:rsid w:val="00907C35"/>
    <w:rsid w:val="009106BA"/>
    <w:rsid w:val="0091204F"/>
    <w:rsid w:val="009131D2"/>
    <w:rsid w:val="009140D0"/>
    <w:rsid w:val="00914290"/>
    <w:rsid w:val="0091543B"/>
    <w:rsid w:val="00917279"/>
    <w:rsid w:val="00921620"/>
    <w:rsid w:val="00923552"/>
    <w:rsid w:val="009241CD"/>
    <w:rsid w:val="009243E2"/>
    <w:rsid w:val="00930751"/>
    <w:rsid w:val="009328CC"/>
    <w:rsid w:val="00936088"/>
    <w:rsid w:val="0093767B"/>
    <w:rsid w:val="00943783"/>
    <w:rsid w:val="009448FE"/>
    <w:rsid w:val="00944D4B"/>
    <w:rsid w:val="00945A15"/>
    <w:rsid w:val="0094612E"/>
    <w:rsid w:val="0094697D"/>
    <w:rsid w:val="00950F0C"/>
    <w:rsid w:val="00954074"/>
    <w:rsid w:val="00954522"/>
    <w:rsid w:val="0095462C"/>
    <w:rsid w:val="00954DF6"/>
    <w:rsid w:val="0095575F"/>
    <w:rsid w:val="00955C2B"/>
    <w:rsid w:val="00955E02"/>
    <w:rsid w:val="009560CB"/>
    <w:rsid w:val="00960C15"/>
    <w:rsid w:val="009615D7"/>
    <w:rsid w:val="009637A5"/>
    <w:rsid w:val="00963A6D"/>
    <w:rsid w:val="00964434"/>
    <w:rsid w:val="0096508E"/>
    <w:rsid w:val="009659FF"/>
    <w:rsid w:val="00967831"/>
    <w:rsid w:val="00971B09"/>
    <w:rsid w:val="00975498"/>
    <w:rsid w:val="00975596"/>
    <w:rsid w:val="00976401"/>
    <w:rsid w:val="00977934"/>
    <w:rsid w:val="00983517"/>
    <w:rsid w:val="00983910"/>
    <w:rsid w:val="009849B6"/>
    <w:rsid w:val="00984A1B"/>
    <w:rsid w:val="00987779"/>
    <w:rsid w:val="0099206A"/>
    <w:rsid w:val="009935B1"/>
    <w:rsid w:val="00993D01"/>
    <w:rsid w:val="0099442D"/>
    <w:rsid w:val="009A019A"/>
    <w:rsid w:val="009A1620"/>
    <w:rsid w:val="009A2451"/>
    <w:rsid w:val="009A278E"/>
    <w:rsid w:val="009A2E57"/>
    <w:rsid w:val="009A347C"/>
    <w:rsid w:val="009A47E7"/>
    <w:rsid w:val="009A579D"/>
    <w:rsid w:val="009A5E57"/>
    <w:rsid w:val="009B03DE"/>
    <w:rsid w:val="009B134B"/>
    <w:rsid w:val="009B1432"/>
    <w:rsid w:val="009B2CAC"/>
    <w:rsid w:val="009B465A"/>
    <w:rsid w:val="009B710B"/>
    <w:rsid w:val="009C0727"/>
    <w:rsid w:val="009C64C3"/>
    <w:rsid w:val="009C7691"/>
    <w:rsid w:val="009D0242"/>
    <w:rsid w:val="009D087A"/>
    <w:rsid w:val="009D14BC"/>
    <w:rsid w:val="009D295B"/>
    <w:rsid w:val="009D30A1"/>
    <w:rsid w:val="009D3888"/>
    <w:rsid w:val="009D4083"/>
    <w:rsid w:val="009D67E7"/>
    <w:rsid w:val="009D6C3C"/>
    <w:rsid w:val="009D70D7"/>
    <w:rsid w:val="009E189D"/>
    <w:rsid w:val="009E1E6A"/>
    <w:rsid w:val="009E1E8A"/>
    <w:rsid w:val="009E449B"/>
    <w:rsid w:val="009E4AD4"/>
    <w:rsid w:val="009E4D12"/>
    <w:rsid w:val="009E75B7"/>
    <w:rsid w:val="009E7DBD"/>
    <w:rsid w:val="009F02A9"/>
    <w:rsid w:val="009F0992"/>
    <w:rsid w:val="009F0B9A"/>
    <w:rsid w:val="009F0E3E"/>
    <w:rsid w:val="009F152E"/>
    <w:rsid w:val="009F1C56"/>
    <w:rsid w:val="009F3D03"/>
    <w:rsid w:val="009F4691"/>
    <w:rsid w:val="009F4900"/>
    <w:rsid w:val="009F4E87"/>
    <w:rsid w:val="00A01054"/>
    <w:rsid w:val="00A0110C"/>
    <w:rsid w:val="00A01544"/>
    <w:rsid w:val="00A02D22"/>
    <w:rsid w:val="00A02DD9"/>
    <w:rsid w:val="00A0357F"/>
    <w:rsid w:val="00A0595A"/>
    <w:rsid w:val="00A078C5"/>
    <w:rsid w:val="00A10B82"/>
    <w:rsid w:val="00A12436"/>
    <w:rsid w:val="00A152DB"/>
    <w:rsid w:val="00A154EE"/>
    <w:rsid w:val="00A15E51"/>
    <w:rsid w:val="00A169D7"/>
    <w:rsid w:val="00A2081F"/>
    <w:rsid w:val="00A20DD1"/>
    <w:rsid w:val="00A219F6"/>
    <w:rsid w:val="00A234F0"/>
    <w:rsid w:val="00A24BF3"/>
    <w:rsid w:val="00A25570"/>
    <w:rsid w:val="00A275EF"/>
    <w:rsid w:val="00A3036D"/>
    <w:rsid w:val="00A31BCD"/>
    <w:rsid w:val="00A32693"/>
    <w:rsid w:val="00A329AB"/>
    <w:rsid w:val="00A34B69"/>
    <w:rsid w:val="00A35C04"/>
    <w:rsid w:val="00A36ABA"/>
    <w:rsid w:val="00A37219"/>
    <w:rsid w:val="00A4100C"/>
    <w:rsid w:val="00A41F00"/>
    <w:rsid w:val="00A41FD3"/>
    <w:rsid w:val="00A4354B"/>
    <w:rsid w:val="00A445F3"/>
    <w:rsid w:val="00A4709B"/>
    <w:rsid w:val="00A50E0E"/>
    <w:rsid w:val="00A51A9E"/>
    <w:rsid w:val="00A520EA"/>
    <w:rsid w:val="00A522F0"/>
    <w:rsid w:val="00A52428"/>
    <w:rsid w:val="00A5255F"/>
    <w:rsid w:val="00A52923"/>
    <w:rsid w:val="00A54019"/>
    <w:rsid w:val="00A551C0"/>
    <w:rsid w:val="00A55380"/>
    <w:rsid w:val="00A566E3"/>
    <w:rsid w:val="00A56E39"/>
    <w:rsid w:val="00A63C98"/>
    <w:rsid w:val="00A64E33"/>
    <w:rsid w:val="00A64E87"/>
    <w:rsid w:val="00A6569F"/>
    <w:rsid w:val="00A6590A"/>
    <w:rsid w:val="00A66CB6"/>
    <w:rsid w:val="00A67DE5"/>
    <w:rsid w:val="00A7008F"/>
    <w:rsid w:val="00A71225"/>
    <w:rsid w:val="00A74C22"/>
    <w:rsid w:val="00A75177"/>
    <w:rsid w:val="00A765B1"/>
    <w:rsid w:val="00A77488"/>
    <w:rsid w:val="00A8078E"/>
    <w:rsid w:val="00A814D0"/>
    <w:rsid w:val="00A81B15"/>
    <w:rsid w:val="00A81B91"/>
    <w:rsid w:val="00A829DD"/>
    <w:rsid w:val="00A82DC5"/>
    <w:rsid w:val="00A8485D"/>
    <w:rsid w:val="00A85373"/>
    <w:rsid w:val="00A858E6"/>
    <w:rsid w:val="00A85DBC"/>
    <w:rsid w:val="00A91209"/>
    <w:rsid w:val="00A91E40"/>
    <w:rsid w:val="00A91E4E"/>
    <w:rsid w:val="00A92763"/>
    <w:rsid w:val="00A93808"/>
    <w:rsid w:val="00A95C65"/>
    <w:rsid w:val="00AA127E"/>
    <w:rsid w:val="00AA1E31"/>
    <w:rsid w:val="00AA3680"/>
    <w:rsid w:val="00AA422A"/>
    <w:rsid w:val="00AA58D6"/>
    <w:rsid w:val="00AA63BB"/>
    <w:rsid w:val="00AB2AA5"/>
    <w:rsid w:val="00AB2D59"/>
    <w:rsid w:val="00AB5659"/>
    <w:rsid w:val="00AB602F"/>
    <w:rsid w:val="00AB6E69"/>
    <w:rsid w:val="00AB71FD"/>
    <w:rsid w:val="00AC0B1D"/>
    <w:rsid w:val="00AC1DE0"/>
    <w:rsid w:val="00AC35A8"/>
    <w:rsid w:val="00AC47B6"/>
    <w:rsid w:val="00AC5332"/>
    <w:rsid w:val="00AC5487"/>
    <w:rsid w:val="00AC6325"/>
    <w:rsid w:val="00AC66AC"/>
    <w:rsid w:val="00AC70B9"/>
    <w:rsid w:val="00AD4D40"/>
    <w:rsid w:val="00AD52B1"/>
    <w:rsid w:val="00AD650B"/>
    <w:rsid w:val="00AE0825"/>
    <w:rsid w:val="00AE11B9"/>
    <w:rsid w:val="00AE120C"/>
    <w:rsid w:val="00AE1FEF"/>
    <w:rsid w:val="00AE46F7"/>
    <w:rsid w:val="00AE56BB"/>
    <w:rsid w:val="00AE78E1"/>
    <w:rsid w:val="00AE7A4A"/>
    <w:rsid w:val="00AF1A67"/>
    <w:rsid w:val="00AF42CB"/>
    <w:rsid w:val="00AF5453"/>
    <w:rsid w:val="00AF77FD"/>
    <w:rsid w:val="00B0054D"/>
    <w:rsid w:val="00B00D97"/>
    <w:rsid w:val="00B0241A"/>
    <w:rsid w:val="00B06014"/>
    <w:rsid w:val="00B0660C"/>
    <w:rsid w:val="00B06B6F"/>
    <w:rsid w:val="00B07D7B"/>
    <w:rsid w:val="00B10B7E"/>
    <w:rsid w:val="00B10BF5"/>
    <w:rsid w:val="00B111B8"/>
    <w:rsid w:val="00B112EF"/>
    <w:rsid w:val="00B11BA6"/>
    <w:rsid w:val="00B13CFA"/>
    <w:rsid w:val="00B14CCD"/>
    <w:rsid w:val="00B1773B"/>
    <w:rsid w:val="00B177E5"/>
    <w:rsid w:val="00B17DAA"/>
    <w:rsid w:val="00B2017A"/>
    <w:rsid w:val="00B20319"/>
    <w:rsid w:val="00B20A6E"/>
    <w:rsid w:val="00B20E7E"/>
    <w:rsid w:val="00B21FA9"/>
    <w:rsid w:val="00B23CBD"/>
    <w:rsid w:val="00B2532A"/>
    <w:rsid w:val="00B256FD"/>
    <w:rsid w:val="00B2770C"/>
    <w:rsid w:val="00B27F9F"/>
    <w:rsid w:val="00B300C3"/>
    <w:rsid w:val="00B30627"/>
    <w:rsid w:val="00B306EA"/>
    <w:rsid w:val="00B3269E"/>
    <w:rsid w:val="00B33106"/>
    <w:rsid w:val="00B34BA9"/>
    <w:rsid w:val="00B34E41"/>
    <w:rsid w:val="00B379D8"/>
    <w:rsid w:val="00B4098D"/>
    <w:rsid w:val="00B42D47"/>
    <w:rsid w:val="00B45322"/>
    <w:rsid w:val="00B47A69"/>
    <w:rsid w:val="00B50088"/>
    <w:rsid w:val="00B51542"/>
    <w:rsid w:val="00B53359"/>
    <w:rsid w:val="00B5461D"/>
    <w:rsid w:val="00B5469F"/>
    <w:rsid w:val="00B54EA4"/>
    <w:rsid w:val="00B56569"/>
    <w:rsid w:val="00B57086"/>
    <w:rsid w:val="00B604D4"/>
    <w:rsid w:val="00B609D8"/>
    <w:rsid w:val="00B60BC0"/>
    <w:rsid w:val="00B61E6C"/>
    <w:rsid w:val="00B628B3"/>
    <w:rsid w:val="00B62CD7"/>
    <w:rsid w:val="00B664FC"/>
    <w:rsid w:val="00B67E76"/>
    <w:rsid w:val="00B705F5"/>
    <w:rsid w:val="00B70E29"/>
    <w:rsid w:val="00B71ACA"/>
    <w:rsid w:val="00B752B0"/>
    <w:rsid w:val="00B7784E"/>
    <w:rsid w:val="00B809A2"/>
    <w:rsid w:val="00B80F90"/>
    <w:rsid w:val="00B82065"/>
    <w:rsid w:val="00B828B9"/>
    <w:rsid w:val="00B83CE7"/>
    <w:rsid w:val="00B8446C"/>
    <w:rsid w:val="00B85EF6"/>
    <w:rsid w:val="00B860B9"/>
    <w:rsid w:val="00B87903"/>
    <w:rsid w:val="00B879E9"/>
    <w:rsid w:val="00B87B6C"/>
    <w:rsid w:val="00B909CA"/>
    <w:rsid w:val="00B910FF"/>
    <w:rsid w:val="00B91168"/>
    <w:rsid w:val="00B934D4"/>
    <w:rsid w:val="00B94136"/>
    <w:rsid w:val="00B95577"/>
    <w:rsid w:val="00B96148"/>
    <w:rsid w:val="00BA12ED"/>
    <w:rsid w:val="00BA1ABF"/>
    <w:rsid w:val="00BA1BCF"/>
    <w:rsid w:val="00BA3702"/>
    <w:rsid w:val="00BA39EF"/>
    <w:rsid w:val="00BA6C6E"/>
    <w:rsid w:val="00BA6D33"/>
    <w:rsid w:val="00BA7F87"/>
    <w:rsid w:val="00BB0427"/>
    <w:rsid w:val="00BB142C"/>
    <w:rsid w:val="00BB1E9B"/>
    <w:rsid w:val="00BB3DBB"/>
    <w:rsid w:val="00BB3DFF"/>
    <w:rsid w:val="00BB4523"/>
    <w:rsid w:val="00BB4BD9"/>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41CC"/>
    <w:rsid w:val="00BD4DDB"/>
    <w:rsid w:val="00BD58CD"/>
    <w:rsid w:val="00BD6500"/>
    <w:rsid w:val="00BD6D67"/>
    <w:rsid w:val="00BD78A8"/>
    <w:rsid w:val="00BD791E"/>
    <w:rsid w:val="00BE0489"/>
    <w:rsid w:val="00BE2152"/>
    <w:rsid w:val="00BE2338"/>
    <w:rsid w:val="00BE3BD2"/>
    <w:rsid w:val="00BE3E91"/>
    <w:rsid w:val="00BE7DB4"/>
    <w:rsid w:val="00BF1F30"/>
    <w:rsid w:val="00BF5D84"/>
    <w:rsid w:val="00BF6F01"/>
    <w:rsid w:val="00C00F69"/>
    <w:rsid w:val="00C02167"/>
    <w:rsid w:val="00C02369"/>
    <w:rsid w:val="00C02377"/>
    <w:rsid w:val="00C04865"/>
    <w:rsid w:val="00C06FC1"/>
    <w:rsid w:val="00C11BAB"/>
    <w:rsid w:val="00C132B7"/>
    <w:rsid w:val="00C154F7"/>
    <w:rsid w:val="00C16577"/>
    <w:rsid w:val="00C16C5A"/>
    <w:rsid w:val="00C16FF5"/>
    <w:rsid w:val="00C2366B"/>
    <w:rsid w:val="00C2385A"/>
    <w:rsid w:val="00C2558B"/>
    <w:rsid w:val="00C25FAE"/>
    <w:rsid w:val="00C305A5"/>
    <w:rsid w:val="00C30821"/>
    <w:rsid w:val="00C30EA4"/>
    <w:rsid w:val="00C31006"/>
    <w:rsid w:val="00C32A19"/>
    <w:rsid w:val="00C359F8"/>
    <w:rsid w:val="00C37CD2"/>
    <w:rsid w:val="00C41A76"/>
    <w:rsid w:val="00C444FF"/>
    <w:rsid w:val="00C44924"/>
    <w:rsid w:val="00C44E67"/>
    <w:rsid w:val="00C45BD4"/>
    <w:rsid w:val="00C47FB1"/>
    <w:rsid w:val="00C50676"/>
    <w:rsid w:val="00C513C0"/>
    <w:rsid w:val="00C524BE"/>
    <w:rsid w:val="00C52BDA"/>
    <w:rsid w:val="00C559CC"/>
    <w:rsid w:val="00C55A94"/>
    <w:rsid w:val="00C6237F"/>
    <w:rsid w:val="00C66186"/>
    <w:rsid w:val="00C66897"/>
    <w:rsid w:val="00C66ECA"/>
    <w:rsid w:val="00C7254C"/>
    <w:rsid w:val="00C73BC8"/>
    <w:rsid w:val="00C742E4"/>
    <w:rsid w:val="00C773D8"/>
    <w:rsid w:val="00C8023D"/>
    <w:rsid w:val="00C81445"/>
    <w:rsid w:val="00C81936"/>
    <w:rsid w:val="00C81DF2"/>
    <w:rsid w:val="00C81F3B"/>
    <w:rsid w:val="00C82277"/>
    <w:rsid w:val="00C83888"/>
    <w:rsid w:val="00C83C97"/>
    <w:rsid w:val="00C8492D"/>
    <w:rsid w:val="00C86377"/>
    <w:rsid w:val="00C90A80"/>
    <w:rsid w:val="00C90E68"/>
    <w:rsid w:val="00C92E43"/>
    <w:rsid w:val="00C93A2E"/>
    <w:rsid w:val="00C964AE"/>
    <w:rsid w:val="00CA188E"/>
    <w:rsid w:val="00CA59EE"/>
    <w:rsid w:val="00CA648F"/>
    <w:rsid w:val="00CA7122"/>
    <w:rsid w:val="00CA7554"/>
    <w:rsid w:val="00CA762D"/>
    <w:rsid w:val="00CA7CC3"/>
    <w:rsid w:val="00CB0504"/>
    <w:rsid w:val="00CB0A2C"/>
    <w:rsid w:val="00CB424D"/>
    <w:rsid w:val="00CB4372"/>
    <w:rsid w:val="00CB5A7C"/>
    <w:rsid w:val="00CB6683"/>
    <w:rsid w:val="00CB7B32"/>
    <w:rsid w:val="00CC2BCE"/>
    <w:rsid w:val="00CC2C80"/>
    <w:rsid w:val="00CC32A2"/>
    <w:rsid w:val="00CD19AA"/>
    <w:rsid w:val="00CD1ABC"/>
    <w:rsid w:val="00CD1D3B"/>
    <w:rsid w:val="00CD230D"/>
    <w:rsid w:val="00CD26E8"/>
    <w:rsid w:val="00CD2C27"/>
    <w:rsid w:val="00CD2E36"/>
    <w:rsid w:val="00CD6646"/>
    <w:rsid w:val="00CD6B7F"/>
    <w:rsid w:val="00CE09A3"/>
    <w:rsid w:val="00CE38D2"/>
    <w:rsid w:val="00CE3C2C"/>
    <w:rsid w:val="00CE4905"/>
    <w:rsid w:val="00CE7746"/>
    <w:rsid w:val="00CE7AEF"/>
    <w:rsid w:val="00CE7B9B"/>
    <w:rsid w:val="00CF35F4"/>
    <w:rsid w:val="00CF3D40"/>
    <w:rsid w:val="00CF4264"/>
    <w:rsid w:val="00CF5FA8"/>
    <w:rsid w:val="00CF60CE"/>
    <w:rsid w:val="00CF675E"/>
    <w:rsid w:val="00D04B17"/>
    <w:rsid w:val="00D05D62"/>
    <w:rsid w:val="00D05D8B"/>
    <w:rsid w:val="00D05F51"/>
    <w:rsid w:val="00D05FFB"/>
    <w:rsid w:val="00D07663"/>
    <w:rsid w:val="00D10B52"/>
    <w:rsid w:val="00D121AC"/>
    <w:rsid w:val="00D1435C"/>
    <w:rsid w:val="00D15F6A"/>
    <w:rsid w:val="00D164B7"/>
    <w:rsid w:val="00D16779"/>
    <w:rsid w:val="00D174AE"/>
    <w:rsid w:val="00D205BB"/>
    <w:rsid w:val="00D22BB5"/>
    <w:rsid w:val="00D23A8C"/>
    <w:rsid w:val="00D24BAD"/>
    <w:rsid w:val="00D24D0D"/>
    <w:rsid w:val="00D25708"/>
    <w:rsid w:val="00D26472"/>
    <w:rsid w:val="00D26DD0"/>
    <w:rsid w:val="00D272EC"/>
    <w:rsid w:val="00D32900"/>
    <w:rsid w:val="00D3468B"/>
    <w:rsid w:val="00D34E97"/>
    <w:rsid w:val="00D354E1"/>
    <w:rsid w:val="00D35F08"/>
    <w:rsid w:val="00D36391"/>
    <w:rsid w:val="00D367AF"/>
    <w:rsid w:val="00D36E55"/>
    <w:rsid w:val="00D4313E"/>
    <w:rsid w:val="00D43C41"/>
    <w:rsid w:val="00D447D1"/>
    <w:rsid w:val="00D45215"/>
    <w:rsid w:val="00D45850"/>
    <w:rsid w:val="00D45FD5"/>
    <w:rsid w:val="00D46AF6"/>
    <w:rsid w:val="00D505CD"/>
    <w:rsid w:val="00D5065F"/>
    <w:rsid w:val="00D520E4"/>
    <w:rsid w:val="00D5238E"/>
    <w:rsid w:val="00D52A8E"/>
    <w:rsid w:val="00D54071"/>
    <w:rsid w:val="00D552CC"/>
    <w:rsid w:val="00D55941"/>
    <w:rsid w:val="00D55B60"/>
    <w:rsid w:val="00D561E8"/>
    <w:rsid w:val="00D56306"/>
    <w:rsid w:val="00D564AA"/>
    <w:rsid w:val="00D567FC"/>
    <w:rsid w:val="00D56AB7"/>
    <w:rsid w:val="00D5721D"/>
    <w:rsid w:val="00D57DFA"/>
    <w:rsid w:val="00D6255A"/>
    <w:rsid w:val="00D64952"/>
    <w:rsid w:val="00D66DA2"/>
    <w:rsid w:val="00D67279"/>
    <w:rsid w:val="00D70EE6"/>
    <w:rsid w:val="00D71C66"/>
    <w:rsid w:val="00D72624"/>
    <w:rsid w:val="00D73244"/>
    <w:rsid w:val="00D752BE"/>
    <w:rsid w:val="00D7767C"/>
    <w:rsid w:val="00D77741"/>
    <w:rsid w:val="00D802D4"/>
    <w:rsid w:val="00D804A7"/>
    <w:rsid w:val="00D835BE"/>
    <w:rsid w:val="00D86FF5"/>
    <w:rsid w:val="00D9031D"/>
    <w:rsid w:val="00D907EF"/>
    <w:rsid w:val="00D90B6A"/>
    <w:rsid w:val="00D9186A"/>
    <w:rsid w:val="00D942B1"/>
    <w:rsid w:val="00D94582"/>
    <w:rsid w:val="00D953DA"/>
    <w:rsid w:val="00D95924"/>
    <w:rsid w:val="00D97A63"/>
    <w:rsid w:val="00D97DA3"/>
    <w:rsid w:val="00DA033B"/>
    <w:rsid w:val="00DA33B9"/>
    <w:rsid w:val="00DA41AF"/>
    <w:rsid w:val="00DA42CD"/>
    <w:rsid w:val="00DA51CB"/>
    <w:rsid w:val="00DA54B9"/>
    <w:rsid w:val="00DA6B4A"/>
    <w:rsid w:val="00DA7D98"/>
    <w:rsid w:val="00DB0F0F"/>
    <w:rsid w:val="00DB3A71"/>
    <w:rsid w:val="00DB662D"/>
    <w:rsid w:val="00DC1163"/>
    <w:rsid w:val="00DC3BCB"/>
    <w:rsid w:val="00DC428B"/>
    <w:rsid w:val="00DC58E4"/>
    <w:rsid w:val="00DC74A5"/>
    <w:rsid w:val="00DD031B"/>
    <w:rsid w:val="00DD0C2C"/>
    <w:rsid w:val="00DD1AA4"/>
    <w:rsid w:val="00DD2BD0"/>
    <w:rsid w:val="00DD4C03"/>
    <w:rsid w:val="00DD507E"/>
    <w:rsid w:val="00DD5DC5"/>
    <w:rsid w:val="00DD619A"/>
    <w:rsid w:val="00DD69DC"/>
    <w:rsid w:val="00DD6C37"/>
    <w:rsid w:val="00DE1457"/>
    <w:rsid w:val="00DE174B"/>
    <w:rsid w:val="00DE18A2"/>
    <w:rsid w:val="00DE2BB2"/>
    <w:rsid w:val="00DE378B"/>
    <w:rsid w:val="00DE3E45"/>
    <w:rsid w:val="00DE3EBD"/>
    <w:rsid w:val="00DE4214"/>
    <w:rsid w:val="00DE6765"/>
    <w:rsid w:val="00DE70EF"/>
    <w:rsid w:val="00DF1F28"/>
    <w:rsid w:val="00DF25A9"/>
    <w:rsid w:val="00DF277E"/>
    <w:rsid w:val="00DF5CC6"/>
    <w:rsid w:val="00DF671D"/>
    <w:rsid w:val="00DF75BF"/>
    <w:rsid w:val="00E01F90"/>
    <w:rsid w:val="00E0395D"/>
    <w:rsid w:val="00E04097"/>
    <w:rsid w:val="00E04577"/>
    <w:rsid w:val="00E046ED"/>
    <w:rsid w:val="00E068DB"/>
    <w:rsid w:val="00E0690C"/>
    <w:rsid w:val="00E07C61"/>
    <w:rsid w:val="00E10AD7"/>
    <w:rsid w:val="00E11EF4"/>
    <w:rsid w:val="00E13467"/>
    <w:rsid w:val="00E14085"/>
    <w:rsid w:val="00E14C58"/>
    <w:rsid w:val="00E16C4F"/>
    <w:rsid w:val="00E17942"/>
    <w:rsid w:val="00E20A0A"/>
    <w:rsid w:val="00E21821"/>
    <w:rsid w:val="00E22AB6"/>
    <w:rsid w:val="00E22F9D"/>
    <w:rsid w:val="00E22FB8"/>
    <w:rsid w:val="00E25C18"/>
    <w:rsid w:val="00E26E16"/>
    <w:rsid w:val="00E32650"/>
    <w:rsid w:val="00E34D20"/>
    <w:rsid w:val="00E354FA"/>
    <w:rsid w:val="00E356E2"/>
    <w:rsid w:val="00E42A5A"/>
    <w:rsid w:val="00E43395"/>
    <w:rsid w:val="00E449FE"/>
    <w:rsid w:val="00E453AE"/>
    <w:rsid w:val="00E45F4B"/>
    <w:rsid w:val="00E5084A"/>
    <w:rsid w:val="00E51485"/>
    <w:rsid w:val="00E52190"/>
    <w:rsid w:val="00E54D72"/>
    <w:rsid w:val="00E55944"/>
    <w:rsid w:val="00E55ABC"/>
    <w:rsid w:val="00E56162"/>
    <w:rsid w:val="00E56639"/>
    <w:rsid w:val="00E57B74"/>
    <w:rsid w:val="00E607DB"/>
    <w:rsid w:val="00E61A44"/>
    <w:rsid w:val="00E61C84"/>
    <w:rsid w:val="00E630C6"/>
    <w:rsid w:val="00E66FAE"/>
    <w:rsid w:val="00E673BB"/>
    <w:rsid w:val="00E702F3"/>
    <w:rsid w:val="00E70D80"/>
    <w:rsid w:val="00E717A5"/>
    <w:rsid w:val="00E80AA3"/>
    <w:rsid w:val="00E81636"/>
    <w:rsid w:val="00E822BA"/>
    <w:rsid w:val="00E83583"/>
    <w:rsid w:val="00E850BC"/>
    <w:rsid w:val="00E856BA"/>
    <w:rsid w:val="00E8629F"/>
    <w:rsid w:val="00E86718"/>
    <w:rsid w:val="00E87634"/>
    <w:rsid w:val="00E93697"/>
    <w:rsid w:val="00EA1E1D"/>
    <w:rsid w:val="00EA3C24"/>
    <w:rsid w:val="00EA4428"/>
    <w:rsid w:val="00EA4465"/>
    <w:rsid w:val="00EA497A"/>
    <w:rsid w:val="00EA5997"/>
    <w:rsid w:val="00EA5E4B"/>
    <w:rsid w:val="00EA6C08"/>
    <w:rsid w:val="00EB01EA"/>
    <w:rsid w:val="00EB0BFA"/>
    <w:rsid w:val="00EB0CE9"/>
    <w:rsid w:val="00EB1F08"/>
    <w:rsid w:val="00EB3664"/>
    <w:rsid w:val="00EB401F"/>
    <w:rsid w:val="00EB5323"/>
    <w:rsid w:val="00EB69A6"/>
    <w:rsid w:val="00EB776E"/>
    <w:rsid w:val="00EB7F59"/>
    <w:rsid w:val="00EC565F"/>
    <w:rsid w:val="00EC7935"/>
    <w:rsid w:val="00ED066D"/>
    <w:rsid w:val="00ED0B96"/>
    <w:rsid w:val="00ED25E4"/>
    <w:rsid w:val="00ED32E3"/>
    <w:rsid w:val="00EE15C1"/>
    <w:rsid w:val="00EE1BF3"/>
    <w:rsid w:val="00EE2BDD"/>
    <w:rsid w:val="00EE3045"/>
    <w:rsid w:val="00EE3E05"/>
    <w:rsid w:val="00EE52FC"/>
    <w:rsid w:val="00EE56F6"/>
    <w:rsid w:val="00EE5B78"/>
    <w:rsid w:val="00EE5D91"/>
    <w:rsid w:val="00EE748A"/>
    <w:rsid w:val="00EE78ED"/>
    <w:rsid w:val="00EE7FD7"/>
    <w:rsid w:val="00EF35AE"/>
    <w:rsid w:val="00EF48EA"/>
    <w:rsid w:val="00EF49E9"/>
    <w:rsid w:val="00EF5BB6"/>
    <w:rsid w:val="00EF5DA7"/>
    <w:rsid w:val="00EF7893"/>
    <w:rsid w:val="00F01045"/>
    <w:rsid w:val="00F02B54"/>
    <w:rsid w:val="00F035EB"/>
    <w:rsid w:val="00F04044"/>
    <w:rsid w:val="00F04D06"/>
    <w:rsid w:val="00F05D0B"/>
    <w:rsid w:val="00F0609A"/>
    <w:rsid w:val="00F067BC"/>
    <w:rsid w:val="00F06A13"/>
    <w:rsid w:val="00F072D8"/>
    <w:rsid w:val="00F105B4"/>
    <w:rsid w:val="00F10DF7"/>
    <w:rsid w:val="00F11FEF"/>
    <w:rsid w:val="00F12D2F"/>
    <w:rsid w:val="00F1477C"/>
    <w:rsid w:val="00F14DCA"/>
    <w:rsid w:val="00F15241"/>
    <w:rsid w:val="00F17661"/>
    <w:rsid w:val="00F20A0A"/>
    <w:rsid w:val="00F214EF"/>
    <w:rsid w:val="00F21549"/>
    <w:rsid w:val="00F2204C"/>
    <w:rsid w:val="00F23213"/>
    <w:rsid w:val="00F23653"/>
    <w:rsid w:val="00F25D38"/>
    <w:rsid w:val="00F3253C"/>
    <w:rsid w:val="00F3330D"/>
    <w:rsid w:val="00F3423B"/>
    <w:rsid w:val="00F34B51"/>
    <w:rsid w:val="00F35B54"/>
    <w:rsid w:val="00F36282"/>
    <w:rsid w:val="00F44907"/>
    <w:rsid w:val="00F47598"/>
    <w:rsid w:val="00F50634"/>
    <w:rsid w:val="00F50643"/>
    <w:rsid w:val="00F53122"/>
    <w:rsid w:val="00F55F19"/>
    <w:rsid w:val="00F56659"/>
    <w:rsid w:val="00F57369"/>
    <w:rsid w:val="00F617EC"/>
    <w:rsid w:val="00F6188B"/>
    <w:rsid w:val="00F621C4"/>
    <w:rsid w:val="00F62735"/>
    <w:rsid w:val="00F6331F"/>
    <w:rsid w:val="00F63976"/>
    <w:rsid w:val="00F64143"/>
    <w:rsid w:val="00F641AE"/>
    <w:rsid w:val="00F64B3E"/>
    <w:rsid w:val="00F65259"/>
    <w:rsid w:val="00F6634D"/>
    <w:rsid w:val="00F7224D"/>
    <w:rsid w:val="00F74A35"/>
    <w:rsid w:val="00F74B3A"/>
    <w:rsid w:val="00F75696"/>
    <w:rsid w:val="00F75899"/>
    <w:rsid w:val="00F75A4F"/>
    <w:rsid w:val="00F76971"/>
    <w:rsid w:val="00F76B9A"/>
    <w:rsid w:val="00F76FA2"/>
    <w:rsid w:val="00F805AE"/>
    <w:rsid w:val="00F80B51"/>
    <w:rsid w:val="00F80E68"/>
    <w:rsid w:val="00F81638"/>
    <w:rsid w:val="00F8381E"/>
    <w:rsid w:val="00F83C10"/>
    <w:rsid w:val="00F84BEB"/>
    <w:rsid w:val="00F85FD0"/>
    <w:rsid w:val="00F871B4"/>
    <w:rsid w:val="00F87529"/>
    <w:rsid w:val="00F87C10"/>
    <w:rsid w:val="00F902C3"/>
    <w:rsid w:val="00F90656"/>
    <w:rsid w:val="00F90D35"/>
    <w:rsid w:val="00F94943"/>
    <w:rsid w:val="00F95112"/>
    <w:rsid w:val="00F9594C"/>
    <w:rsid w:val="00F95BC3"/>
    <w:rsid w:val="00F95D69"/>
    <w:rsid w:val="00F97654"/>
    <w:rsid w:val="00F9767B"/>
    <w:rsid w:val="00F9790A"/>
    <w:rsid w:val="00FA085E"/>
    <w:rsid w:val="00FA149C"/>
    <w:rsid w:val="00FA1B0C"/>
    <w:rsid w:val="00FA1BF4"/>
    <w:rsid w:val="00FA2B27"/>
    <w:rsid w:val="00FA2E4F"/>
    <w:rsid w:val="00FA3174"/>
    <w:rsid w:val="00FA47B3"/>
    <w:rsid w:val="00FA5C89"/>
    <w:rsid w:val="00FA5C95"/>
    <w:rsid w:val="00FB0688"/>
    <w:rsid w:val="00FB1E20"/>
    <w:rsid w:val="00FB2299"/>
    <w:rsid w:val="00FB2499"/>
    <w:rsid w:val="00FB273E"/>
    <w:rsid w:val="00FB340F"/>
    <w:rsid w:val="00FB5A5F"/>
    <w:rsid w:val="00FB640A"/>
    <w:rsid w:val="00FB6410"/>
    <w:rsid w:val="00FB64AB"/>
    <w:rsid w:val="00FB65CA"/>
    <w:rsid w:val="00FB6BD2"/>
    <w:rsid w:val="00FC051F"/>
    <w:rsid w:val="00FC14E7"/>
    <w:rsid w:val="00FC1B45"/>
    <w:rsid w:val="00FC3C19"/>
    <w:rsid w:val="00FC46BC"/>
    <w:rsid w:val="00FC5808"/>
    <w:rsid w:val="00FC69F5"/>
    <w:rsid w:val="00FD063A"/>
    <w:rsid w:val="00FD103E"/>
    <w:rsid w:val="00FD3A47"/>
    <w:rsid w:val="00FD45BD"/>
    <w:rsid w:val="00FD4DCD"/>
    <w:rsid w:val="00FD4DF8"/>
    <w:rsid w:val="00FD769A"/>
    <w:rsid w:val="00FE30D7"/>
    <w:rsid w:val="00FE3C4C"/>
    <w:rsid w:val="00FE6CF1"/>
    <w:rsid w:val="00FE6F14"/>
    <w:rsid w:val="00FE709C"/>
    <w:rsid w:val="00FE76DD"/>
    <w:rsid w:val="00FF0C15"/>
    <w:rsid w:val="00FF380C"/>
    <w:rsid w:val="00FF3EB2"/>
    <w:rsid w:val="00FF4498"/>
    <w:rsid w:val="00FF534F"/>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0"/>
        <o:r id="V:Rule2" type="connector" idref="#_x0000_s1034"/>
        <o:r id="V:Rule3" type="connector" idref="#_x0000_s1032"/>
      </o:rules>
    </o:shapelayout>
  </w:shapeDefaults>
  <w:decimalSymbol w:val="."/>
  <w:listSeparator w:val=","/>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E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 w:type="paragraph" w:customStyle="1" w:styleId="DECISION">
    <w:name w:val="DECISION"/>
    <w:basedOn w:val="Normal"/>
    <w:rsid w:val="00AC6325"/>
    <w:pPr>
      <w:widowControl w:val="0"/>
      <w:numPr>
        <w:numId w:val="18"/>
      </w:numPr>
      <w:spacing w:before="120" w:after="120"/>
      <w:jc w:val="both"/>
    </w:pPr>
    <w:rPr>
      <w:rFonts w:ascii="Arial" w:eastAsia="Times New Roman" w:hAnsi="Arial"/>
      <w:b/>
      <w:color w:val="0000FF"/>
      <w:u w:val="single"/>
    </w:rPr>
  </w:style>
  <w:style w:type="character" w:customStyle="1" w:styleId="LGTdocChar">
    <w:name w:val="LGTdoc_본문 Char"/>
    <w:link w:val="LGTdoc"/>
    <w:qFormat/>
    <w:rsid w:val="002E5D19"/>
    <w:rPr>
      <w:kern w:val="2"/>
      <w:sz w:val="22"/>
      <w:szCs w:val="24"/>
      <w:lang w:val="en-GB" w:eastAsia="ko-KR"/>
    </w:rPr>
  </w:style>
  <w:style w:type="paragraph" w:customStyle="1" w:styleId="LGTdoc">
    <w:name w:val="LGTdoc_본문"/>
    <w:basedOn w:val="Normal"/>
    <w:link w:val="LGTdocChar"/>
    <w:qFormat/>
    <w:rsid w:val="002E5D19"/>
    <w:pPr>
      <w:widowControl w:val="0"/>
      <w:autoSpaceDE w:val="0"/>
      <w:autoSpaceDN w:val="0"/>
      <w:adjustRightInd w:val="0"/>
      <w:snapToGrid w:val="0"/>
      <w:spacing w:afterLines="50" w:after="0" w:line="264" w:lineRule="auto"/>
      <w:jc w:val="both"/>
    </w:pPr>
    <w:rPr>
      <w:kern w:val="2"/>
      <w:sz w:val="22"/>
      <w:szCs w:val="24"/>
      <w:lang w:eastAsia="ko-KR"/>
    </w:rPr>
  </w:style>
  <w:style w:type="character" w:styleId="Emphasis">
    <w:name w:val="Emphasis"/>
    <w:uiPriority w:val="20"/>
    <w:qFormat/>
    <w:rsid w:val="005C7A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1254">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85386211">
      <w:bodyDiv w:val="1"/>
      <w:marLeft w:val="0"/>
      <w:marRight w:val="0"/>
      <w:marTop w:val="0"/>
      <w:marBottom w:val="0"/>
      <w:divBdr>
        <w:top w:val="none" w:sz="0" w:space="0" w:color="auto"/>
        <w:left w:val="none" w:sz="0" w:space="0" w:color="auto"/>
        <w:bottom w:val="none" w:sz="0" w:space="0" w:color="auto"/>
        <w:right w:val="none" w:sz="0" w:space="0" w:color="auto"/>
      </w:divBdr>
      <w:divsChild>
        <w:div w:id="1989507056">
          <w:marLeft w:val="288"/>
          <w:marRight w:val="0"/>
          <w:marTop w:val="0"/>
          <w:marBottom w:val="0"/>
          <w:divBdr>
            <w:top w:val="none" w:sz="0" w:space="0" w:color="auto"/>
            <w:left w:val="none" w:sz="0" w:space="0" w:color="auto"/>
            <w:bottom w:val="none" w:sz="0" w:space="0" w:color="auto"/>
            <w:right w:val="none" w:sz="0" w:space="0" w:color="auto"/>
          </w:divBdr>
        </w:div>
        <w:div w:id="371658205">
          <w:marLeft w:val="850"/>
          <w:marRight w:val="0"/>
          <w:marTop w:val="0"/>
          <w:marBottom w:val="0"/>
          <w:divBdr>
            <w:top w:val="none" w:sz="0" w:space="0" w:color="auto"/>
            <w:left w:val="none" w:sz="0" w:space="0" w:color="auto"/>
            <w:bottom w:val="none" w:sz="0" w:space="0" w:color="auto"/>
            <w:right w:val="none" w:sz="0" w:space="0" w:color="auto"/>
          </w:divBdr>
        </w:div>
        <w:div w:id="1648781210">
          <w:marLeft w:val="850"/>
          <w:marRight w:val="0"/>
          <w:marTop w:val="0"/>
          <w:marBottom w:val="0"/>
          <w:divBdr>
            <w:top w:val="none" w:sz="0" w:space="0" w:color="auto"/>
            <w:left w:val="none" w:sz="0" w:space="0" w:color="auto"/>
            <w:bottom w:val="none" w:sz="0" w:space="0" w:color="auto"/>
            <w:right w:val="none" w:sz="0" w:space="0" w:color="auto"/>
          </w:divBdr>
        </w:div>
        <w:div w:id="240719629">
          <w:marLeft w:val="850"/>
          <w:marRight w:val="0"/>
          <w:marTop w:val="0"/>
          <w:marBottom w:val="0"/>
          <w:divBdr>
            <w:top w:val="none" w:sz="0" w:space="0" w:color="auto"/>
            <w:left w:val="none" w:sz="0" w:space="0" w:color="auto"/>
            <w:bottom w:val="none" w:sz="0" w:space="0" w:color="auto"/>
            <w:right w:val="none" w:sz="0" w:space="0" w:color="auto"/>
          </w:divBdr>
        </w:div>
        <w:div w:id="227959615">
          <w:marLeft w:val="288"/>
          <w:marRight w:val="0"/>
          <w:marTop w:val="0"/>
          <w:marBottom w:val="0"/>
          <w:divBdr>
            <w:top w:val="none" w:sz="0" w:space="0" w:color="auto"/>
            <w:left w:val="none" w:sz="0" w:space="0" w:color="auto"/>
            <w:bottom w:val="none" w:sz="0" w:space="0" w:color="auto"/>
            <w:right w:val="none" w:sz="0" w:space="0" w:color="auto"/>
          </w:divBdr>
        </w:div>
        <w:div w:id="1829204612">
          <w:marLeft w:val="288"/>
          <w:marRight w:val="0"/>
          <w:marTop w:val="0"/>
          <w:marBottom w:val="0"/>
          <w:divBdr>
            <w:top w:val="none" w:sz="0" w:space="0" w:color="auto"/>
            <w:left w:val="none" w:sz="0" w:space="0" w:color="auto"/>
            <w:bottom w:val="none" w:sz="0" w:space="0" w:color="auto"/>
            <w:right w:val="none" w:sz="0" w:space="0" w:color="auto"/>
          </w:divBdr>
        </w:div>
        <w:div w:id="473377515">
          <w:marLeft w:val="288"/>
          <w:marRight w:val="0"/>
          <w:marTop w:val="0"/>
          <w:marBottom w:val="0"/>
          <w:divBdr>
            <w:top w:val="none" w:sz="0" w:space="0" w:color="auto"/>
            <w:left w:val="none" w:sz="0" w:space="0" w:color="auto"/>
            <w:bottom w:val="none" w:sz="0" w:space="0" w:color="auto"/>
            <w:right w:val="none" w:sz="0" w:space="0" w:color="auto"/>
          </w:divBdr>
        </w:div>
        <w:div w:id="1017728941">
          <w:marLeft w:val="288"/>
          <w:marRight w:val="0"/>
          <w:marTop w:val="0"/>
          <w:marBottom w:val="0"/>
          <w:divBdr>
            <w:top w:val="none" w:sz="0" w:space="0" w:color="auto"/>
            <w:left w:val="none" w:sz="0" w:space="0" w:color="auto"/>
            <w:bottom w:val="none" w:sz="0" w:space="0" w:color="auto"/>
            <w:right w:val="none" w:sz="0" w:space="0" w:color="auto"/>
          </w:divBdr>
        </w:div>
      </w:divsChild>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330697">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4.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5.xml><?xml version="1.0" encoding="utf-8"?>
<ds:datastoreItem xmlns:ds="http://schemas.openxmlformats.org/officeDocument/2006/customXml" ds:itemID="{A5C8386D-6EF4-471A-97CE-09655AAB1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2614</TotalTime>
  <Pages>9</Pages>
  <Words>3214</Words>
  <Characters>18321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Support;MediaTek</dc:creator>
  <cp:keywords>&lt;keyword[, keyword]&gt;</cp:keywords>
  <cp:lastModifiedBy>Chienhwa Hwang (黃建華)</cp:lastModifiedBy>
  <cp:revision>195</cp:revision>
  <dcterms:created xsi:type="dcterms:W3CDTF">2019-02-14T03:10:00Z</dcterms:created>
  <dcterms:modified xsi:type="dcterms:W3CDTF">2019-05-03T08:36:00Z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