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59986" w14:textId="5B0F2B48" w:rsidR="006A4A88" w:rsidRPr="00F9101C" w:rsidRDefault="006A4A88" w:rsidP="0AFD0A20">
      <w:pPr>
        <w:pStyle w:val="CRCoverPage"/>
        <w:tabs>
          <w:tab w:val="right" w:pos="9639"/>
        </w:tabs>
        <w:spacing w:after="0"/>
        <w:rPr>
          <w:b/>
          <w:bCs/>
          <w:i/>
          <w:iCs/>
          <w:sz w:val="28"/>
          <w:szCs w:val="28"/>
        </w:rPr>
      </w:pPr>
      <w:r w:rsidRPr="00F9101C">
        <w:rPr>
          <w:b/>
          <w:bCs/>
          <w:sz w:val="24"/>
          <w:szCs w:val="24"/>
        </w:rPr>
        <w:t>3GPP TSG RAN WG1 Meeting #9</w:t>
      </w:r>
      <w:r w:rsidR="008D02FE" w:rsidRPr="00F9101C">
        <w:rPr>
          <w:b/>
          <w:bCs/>
          <w:sz w:val="24"/>
          <w:szCs w:val="24"/>
        </w:rPr>
        <w:t>4</w:t>
      </w:r>
      <w:r w:rsidR="009A036A" w:rsidRPr="00F9101C">
        <w:rPr>
          <w:b/>
          <w:bCs/>
          <w:sz w:val="24"/>
          <w:szCs w:val="24"/>
        </w:rPr>
        <w:t>bis</w:t>
      </w:r>
      <w:r w:rsidRPr="00F9101C">
        <w:rPr>
          <w:b/>
          <w:i/>
          <w:sz w:val="28"/>
        </w:rPr>
        <w:tab/>
      </w:r>
      <w:r w:rsidR="005B1863" w:rsidRPr="00F9101C">
        <w:rPr>
          <w:b/>
          <w:bCs/>
          <w:sz w:val="28"/>
          <w:szCs w:val="28"/>
        </w:rPr>
        <w:t>R1-</w:t>
      </w:r>
      <w:r w:rsidR="00076BDA" w:rsidRPr="00F9101C">
        <w:t xml:space="preserve"> </w:t>
      </w:r>
      <w:r w:rsidR="00076BDA" w:rsidRPr="00F9101C">
        <w:rPr>
          <w:b/>
          <w:bCs/>
          <w:sz w:val="28"/>
          <w:szCs w:val="28"/>
        </w:rPr>
        <w:t>1810662</w:t>
      </w:r>
    </w:p>
    <w:p w14:paraId="631F63BF" w14:textId="58AA267C" w:rsidR="006A4A88" w:rsidRPr="00F9101C" w:rsidRDefault="009A036A" w:rsidP="006A4A88">
      <w:pPr>
        <w:pStyle w:val="CRCoverPage"/>
        <w:tabs>
          <w:tab w:val="right" w:pos="9639"/>
        </w:tabs>
        <w:spacing w:after="0"/>
        <w:rPr>
          <w:b/>
          <w:sz w:val="24"/>
        </w:rPr>
      </w:pPr>
      <w:r w:rsidRPr="00F9101C">
        <w:rPr>
          <w:b/>
          <w:sz w:val="24"/>
        </w:rPr>
        <w:t>Chengdu, China, October 8th – 12th, 2018</w:t>
      </w:r>
    </w:p>
    <w:p w14:paraId="1F654FFB" w14:textId="57FD0F6C" w:rsidR="007D040F" w:rsidRPr="00F9101C" w:rsidRDefault="007D040F" w:rsidP="007D040F">
      <w:pPr>
        <w:pStyle w:val="CRCoverPage"/>
        <w:tabs>
          <w:tab w:val="right" w:pos="9639"/>
        </w:tabs>
        <w:spacing w:after="0"/>
        <w:rPr>
          <w:b/>
          <w:sz w:val="24"/>
        </w:rPr>
      </w:pPr>
    </w:p>
    <w:p w14:paraId="5A72964D" w14:textId="6A278E61" w:rsidR="007D040F" w:rsidRPr="00F9101C" w:rsidRDefault="007D040F" w:rsidP="007D040F">
      <w:pPr>
        <w:pStyle w:val="CRCoverPage"/>
        <w:rPr>
          <w:rFonts w:cs="Arial"/>
          <w:b/>
          <w:bCs/>
          <w:sz w:val="24"/>
        </w:rPr>
      </w:pPr>
      <w:r w:rsidRPr="00F9101C">
        <w:rPr>
          <w:rFonts w:cs="Arial"/>
          <w:b/>
          <w:bCs/>
          <w:sz w:val="24"/>
        </w:rPr>
        <w:t>Agenda item:</w:t>
      </w:r>
      <w:r w:rsidRPr="00F9101C">
        <w:rPr>
          <w:rFonts w:cs="Arial"/>
          <w:b/>
          <w:bCs/>
          <w:sz w:val="24"/>
        </w:rPr>
        <w:tab/>
      </w:r>
      <w:r w:rsidRPr="00F9101C">
        <w:rPr>
          <w:rFonts w:cs="Arial"/>
          <w:b/>
          <w:bCs/>
          <w:sz w:val="24"/>
        </w:rPr>
        <w:tab/>
      </w:r>
      <w:r w:rsidR="00B41A10" w:rsidRPr="00F9101C">
        <w:rPr>
          <w:rFonts w:cs="Arial"/>
          <w:b/>
          <w:bCs/>
          <w:sz w:val="24"/>
        </w:rPr>
        <w:t>7.2.6.</w:t>
      </w:r>
      <w:r w:rsidR="009A036A" w:rsidRPr="00F9101C">
        <w:rPr>
          <w:rFonts w:cs="Arial"/>
          <w:b/>
          <w:bCs/>
          <w:sz w:val="24"/>
        </w:rPr>
        <w:t>4</w:t>
      </w:r>
    </w:p>
    <w:p w14:paraId="7D9EB809" w14:textId="36C3E977" w:rsidR="00141C25" w:rsidRPr="00F9101C" w:rsidRDefault="00141C25" w:rsidP="00141C25">
      <w:pPr>
        <w:pStyle w:val="CRCoverPage"/>
        <w:ind w:left="1985" w:hanging="1985"/>
        <w:rPr>
          <w:rFonts w:cs="Arial"/>
          <w:b/>
          <w:bCs/>
          <w:sz w:val="24"/>
          <w:lang w:eastAsia="ja-JP"/>
        </w:rPr>
      </w:pPr>
      <w:r w:rsidRPr="00F9101C">
        <w:rPr>
          <w:rFonts w:cs="Arial"/>
          <w:b/>
          <w:bCs/>
          <w:sz w:val="24"/>
          <w:lang w:eastAsia="ja-JP"/>
        </w:rPr>
        <w:t>Source:</w:t>
      </w:r>
      <w:r w:rsidRPr="00F9101C">
        <w:rPr>
          <w:rFonts w:cs="Arial"/>
          <w:b/>
          <w:bCs/>
          <w:sz w:val="24"/>
          <w:lang w:eastAsia="ja-JP"/>
        </w:rPr>
        <w:tab/>
      </w:r>
      <w:r w:rsidRPr="00F9101C">
        <w:rPr>
          <w:rFonts w:cs="Arial"/>
          <w:b/>
          <w:bCs/>
          <w:sz w:val="24"/>
          <w:lang w:eastAsia="ja-JP"/>
        </w:rPr>
        <w:tab/>
        <w:t>Nokia, Nokia Shanghai Bell</w:t>
      </w:r>
    </w:p>
    <w:p w14:paraId="020AFC7D" w14:textId="1232B61A" w:rsidR="003E2C42" w:rsidRPr="00F9101C" w:rsidRDefault="003E2C42" w:rsidP="003E2C42">
      <w:pPr>
        <w:ind w:left="1985" w:hanging="1985"/>
        <w:rPr>
          <w:rFonts w:ascii="Arial" w:hAnsi="Arial" w:cs="Arial"/>
          <w:b/>
          <w:bCs/>
          <w:sz w:val="24"/>
        </w:rPr>
      </w:pPr>
      <w:r w:rsidRPr="00F9101C">
        <w:rPr>
          <w:rFonts w:ascii="Arial" w:hAnsi="Arial" w:cs="Arial"/>
          <w:b/>
          <w:bCs/>
          <w:sz w:val="24"/>
        </w:rPr>
        <w:t>Title:</w:t>
      </w:r>
      <w:r w:rsidRPr="00F9101C">
        <w:rPr>
          <w:rFonts w:ascii="Arial" w:hAnsi="Arial" w:cs="Arial"/>
          <w:b/>
          <w:bCs/>
          <w:sz w:val="24"/>
        </w:rPr>
        <w:tab/>
      </w:r>
      <w:r w:rsidR="00877D8F" w:rsidRPr="00F9101C">
        <w:rPr>
          <w:rFonts w:ascii="Arial" w:hAnsi="Arial" w:cs="Arial"/>
          <w:b/>
          <w:bCs/>
          <w:sz w:val="24"/>
        </w:rPr>
        <w:t xml:space="preserve">On </w:t>
      </w:r>
      <w:r w:rsidR="004053D6" w:rsidRPr="00F9101C">
        <w:rPr>
          <w:rFonts w:ascii="Arial" w:hAnsi="Arial" w:cs="Arial"/>
          <w:b/>
          <w:bCs/>
          <w:sz w:val="24"/>
        </w:rPr>
        <w:t>Configured Grant enhancements for NR URLLC</w:t>
      </w:r>
    </w:p>
    <w:p w14:paraId="7A84ED52" w14:textId="77777777" w:rsidR="003E2C42" w:rsidRPr="00F9101C" w:rsidRDefault="003E2C42" w:rsidP="003E2C42">
      <w:pPr>
        <w:rPr>
          <w:rFonts w:ascii="Arial" w:hAnsi="Arial" w:cs="Arial"/>
          <w:b/>
          <w:bCs/>
          <w:sz w:val="24"/>
        </w:rPr>
      </w:pPr>
      <w:r w:rsidRPr="00F9101C">
        <w:rPr>
          <w:rFonts w:ascii="Arial" w:hAnsi="Arial" w:cs="Arial"/>
          <w:b/>
          <w:bCs/>
          <w:sz w:val="24"/>
        </w:rPr>
        <w:t>Document for:</w:t>
      </w:r>
      <w:r w:rsidRPr="00F9101C">
        <w:rPr>
          <w:rFonts w:ascii="Arial" w:hAnsi="Arial" w:cs="Arial"/>
          <w:b/>
          <w:bCs/>
          <w:sz w:val="24"/>
        </w:rPr>
        <w:tab/>
      </w:r>
      <w:r w:rsidRPr="00F9101C">
        <w:rPr>
          <w:rFonts w:ascii="Arial" w:hAnsi="Arial" w:cs="Arial"/>
          <w:b/>
          <w:bCs/>
          <w:sz w:val="24"/>
        </w:rPr>
        <w:tab/>
        <w:t>Discussion and Decision</w:t>
      </w:r>
    </w:p>
    <w:p w14:paraId="58915F8C" w14:textId="77777777" w:rsidR="003E2C42" w:rsidRPr="00F9101C" w:rsidRDefault="003E2C42" w:rsidP="003E2C42">
      <w:pPr>
        <w:pStyle w:val="Heading1"/>
      </w:pPr>
      <w:r w:rsidRPr="00F9101C">
        <w:t>1</w:t>
      </w:r>
      <w:r w:rsidRPr="00F9101C">
        <w:tab/>
        <w:t>Introduction</w:t>
      </w:r>
    </w:p>
    <w:p w14:paraId="3201D80A" w14:textId="62A86A9C" w:rsidR="00877D8F" w:rsidRPr="00F9101C" w:rsidRDefault="000A1ED2" w:rsidP="00D97000">
      <w:pPr>
        <w:jc w:val="both"/>
        <w:rPr>
          <w:sz w:val="22"/>
          <w:lang w:eastAsia="zh-CN"/>
        </w:rPr>
      </w:pPr>
      <w:r w:rsidRPr="00F9101C">
        <w:rPr>
          <w:sz w:val="22"/>
          <w:lang w:eastAsia="zh-CN"/>
        </w:rPr>
        <w:t>The URLLC L1 study item was approved in RAN#80, and the SID was further updated in RAN1#81 [1].</w:t>
      </w:r>
      <w:r w:rsidR="00877D8F" w:rsidRPr="00F9101C">
        <w:rPr>
          <w:sz w:val="22"/>
          <w:lang w:eastAsia="zh-CN"/>
        </w:rPr>
        <w:t xml:space="preserve"> </w:t>
      </w:r>
    </w:p>
    <w:p w14:paraId="7271C490" w14:textId="20EA3734" w:rsidR="00877D8F" w:rsidRPr="00F9101C" w:rsidRDefault="004053D6" w:rsidP="00D97000">
      <w:pPr>
        <w:jc w:val="both"/>
        <w:rPr>
          <w:sz w:val="22"/>
          <w:lang w:eastAsia="zh-CN"/>
        </w:rPr>
      </w:pPr>
      <w:r w:rsidRPr="00F9101C">
        <w:rPr>
          <w:sz w:val="22"/>
          <w:lang w:eastAsia="zh-CN"/>
        </w:rPr>
        <w:t>Configured UL grants</w:t>
      </w:r>
      <w:r w:rsidR="00877D8F" w:rsidRPr="00F9101C">
        <w:rPr>
          <w:sz w:val="22"/>
          <w:lang w:eastAsia="zh-CN"/>
        </w:rPr>
        <w:t xml:space="preserve"> </w:t>
      </w:r>
      <w:r w:rsidRPr="00F9101C">
        <w:rPr>
          <w:sz w:val="22"/>
          <w:lang w:eastAsia="zh-CN"/>
        </w:rPr>
        <w:t xml:space="preserve">enhancements </w:t>
      </w:r>
      <w:r w:rsidR="00877D8F" w:rsidRPr="00F9101C">
        <w:rPr>
          <w:sz w:val="22"/>
          <w:lang w:eastAsia="zh-CN"/>
        </w:rPr>
        <w:t>is one of the objectives in the SID noted as:</w:t>
      </w:r>
    </w:p>
    <w:p w14:paraId="5122730A" w14:textId="12E1D964" w:rsidR="00693628" w:rsidRPr="00F9101C" w:rsidRDefault="004053D6" w:rsidP="009B276F">
      <w:pPr>
        <w:ind w:left="568"/>
        <w:jc w:val="both"/>
        <w:rPr>
          <w:i/>
          <w:sz w:val="22"/>
          <w:lang w:eastAsia="zh-CN"/>
        </w:rPr>
      </w:pPr>
      <w:r w:rsidRPr="00F9101C">
        <w:rPr>
          <w:i/>
          <w:sz w:val="22"/>
          <w:lang w:eastAsia="zh-CN"/>
        </w:rPr>
        <w:t xml:space="preserve">Enhanced UL configured grant (grant free) transmissions, with study focusing on improved configured grant operation, example methods such as </w:t>
      </w:r>
      <w:r w:rsidRPr="00F9101C">
        <w:rPr>
          <w:i/>
          <w:sz w:val="22"/>
          <w:highlight w:val="yellow"/>
          <w:lang w:eastAsia="zh-CN"/>
        </w:rPr>
        <w:t>explicit HARQ-ACK</w:t>
      </w:r>
      <w:r w:rsidRPr="00F9101C">
        <w:rPr>
          <w:i/>
          <w:sz w:val="22"/>
          <w:lang w:eastAsia="zh-CN"/>
        </w:rPr>
        <w:t xml:space="preserve">, </w:t>
      </w:r>
      <w:r w:rsidRPr="00F9101C">
        <w:rPr>
          <w:i/>
          <w:sz w:val="22"/>
          <w:highlight w:val="yellow"/>
          <w:lang w:eastAsia="zh-CN"/>
        </w:rPr>
        <w:t>ensuring K repetitions</w:t>
      </w:r>
      <w:r w:rsidRPr="00F9101C">
        <w:rPr>
          <w:i/>
          <w:sz w:val="22"/>
          <w:lang w:eastAsia="zh-CN"/>
        </w:rPr>
        <w:t xml:space="preserve"> and </w:t>
      </w:r>
      <w:r w:rsidRPr="00F9101C">
        <w:rPr>
          <w:i/>
          <w:sz w:val="22"/>
          <w:highlight w:val="yellow"/>
          <w:lang w:eastAsia="zh-CN"/>
        </w:rPr>
        <w:t>mini-slot repetitions within a slot</w:t>
      </w:r>
      <w:r w:rsidRPr="00F9101C">
        <w:rPr>
          <w:i/>
          <w:sz w:val="22"/>
          <w:lang w:eastAsia="zh-CN"/>
        </w:rPr>
        <w:t>. (RAN1/RAN2)</w:t>
      </w:r>
    </w:p>
    <w:p w14:paraId="08DB1B0F" w14:textId="77C59B30" w:rsidR="00877D8F" w:rsidRPr="00F9101C" w:rsidRDefault="00877D8F" w:rsidP="00D97000">
      <w:pPr>
        <w:jc w:val="both"/>
        <w:rPr>
          <w:sz w:val="22"/>
          <w:lang w:eastAsia="zh-CN"/>
        </w:rPr>
      </w:pPr>
      <w:r w:rsidRPr="00F9101C">
        <w:rPr>
          <w:sz w:val="22"/>
          <w:lang w:eastAsia="zh-CN"/>
        </w:rPr>
        <w:t>In this contribution</w:t>
      </w:r>
      <w:r w:rsidR="004053D6" w:rsidRPr="00F9101C">
        <w:rPr>
          <w:sz w:val="22"/>
          <w:lang w:eastAsia="zh-CN"/>
        </w:rPr>
        <w:t xml:space="preserve">, we discuss enhancements on UL configured grant </w:t>
      </w:r>
      <w:r w:rsidR="009B276F" w:rsidRPr="00F9101C">
        <w:rPr>
          <w:sz w:val="22"/>
          <w:lang w:eastAsia="zh-CN"/>
        </w:rPr>
        <w:t xml:space="preserve">(CG) </w:t>
      </w:r>
      <w:r w:rsidR="004053D6" w:rsidRPr="00F9101C">
        <w:rPr>
          <w:sz w:val="22"/>
          <w:lang w:eastAsia="zh-CN"/>
        </w:rPr>
        <w:t xml:space="preserve">transmission specifically focusing on the examples mentioned in the SID in the following sections. </w:t>
      </w:r>
    </w:p>
    <w:p w14:paraId="1E4CF058" w14:textId="6912335A" w:rsidR="00541668" w:rsidRPr="00F9101C" w:rsidRDefault="00541668" w:rsidP="00541668">
      <w:pPr>
        <w:pStyle w:val="Heading1"/>
      </w:pPr>
      <w:r w:rsidRPr="00F9101C">
        <w:t>2</w:t>
      </w:r>
      <w:r w:rsidRPr="00F9101C">
        <w:tab/>
      </w:r>
      <w:r w:rsidR="004053D6" w:rsidRPr="00F9101C">
        <w:t>Explicit HARQ-Ack for NR Configured Grants</w:t>
      </w:r>
    </w:p>
    <w:p w14:paraId="684E6AB2" w14:textId="6FFC3FFF" w:rsidR="006B2BBB" w:rsidRPr="00F9101C" w:rsidRDefault="004B3658" w:rsidP="006B2BBB">
      <w:pPr>
        <w:overflowPunct w:val="0"/>
        <w:autoSpaceDE w:val="0"/>
        <w:autoSpaceDN w:val="0"/>
        <w:adjustRightInd w:val="0"/>
        <w:jc w:val="both"/>
        <w:textAlignment w:val="baseline"/>
        <w:rPr>
          <w:sz w:val="22"/>
          <w:szCs w:val="22"/>
          <w:lang w:eastAsia="zh-CN"/>
        </w:rPr>
      </w:pPr>
      <w:r w:rsidRPr="00F9101C">
        <w:rPr>
          <w:sz w:val="22"/>
          <w:szCs w:val="22"/>
          <w:lang w:eastAsia="zh-CN"/>
        </w:rPr>
        <w:t>UL configured grant (i.e. grant</w:t>
      </w:r>
      <w:r w:rsidR="001D276B" w:rsidRPr="00F9101C">
        <w:rPr>
          <w:sz w:val="22"/>
          <w:szCs w:val="22"/>
          <w:lang w:eastAsia="zh-CN"/>
        </w:rPr>
        <w:t>-</w:t>
      </w:r>
      <w:r w:rsidRPr="00F9101C">
        <w:rPr>
          <w:sz w:val="22"/>
          <w:szCs w:val="22"/>
          <w:lang w:eastAsia="zh-CN"/>
        </w:rPr>
        <w:t>free) transmission</w:t>
      </w:r>
      <w:r w:rsidR="00C15DC4" w:rsidRPr="00F9101C">
        <w:rPr>
          <w:sz w:val="22"/>
          <w:szCs w:val="22"/>
          <w:lang w:eastAsia="zh-CN"/>
        </w:rPr>
        <w:t>,</w:t>
      </w:r>
      <w:r w:rsidRPr="00F9101C">
        <w:rPr>
          <w:sz w:val="22"/>
          <w:szCs w:val="22"/>
          <w:lang w:eastAsia="zh-CN"/>
        </w:rPr>
        <w:t xml:space="preserve"> </w:t>
      </w:r>
      <w:r w:rsidR="00C15DC4" w:rsidRPr="00F9101C">
        <w:rPr>
          <w:sz w:val="22"/>
          <w:szCs w:val="22"/>
          <w:lang w:eastAsia="zh-CN"/>
        </w:rPr>
        <w:t xml:space="preserve">where gNB can pre-configure the resource for UL grant free usage, </w:t>
      </w:r>
      <w:r w:rsidRPr="00F9101C">
        <w:rPr>
          <w:sz w:val="22"/>
          <w:szCs w:val="22"/>
          <w:lang w:eastAsia="zh-CN"/>
        </w:rPr>
        <w:t xml:space="preserve">can be utilized for efficient support of low latency services by avoiding the </w:t>
      </w:r>
      <w:r w:rsidR="00C15DC4" w:rsidRPr="00F9101C">
        <w:rPr>
          <w:sz w:val="22"/>
          <w:szCs w:val="22"/>
          <w:lang w:eastAsia="zh-CN"/>
        </w:rPr>
        <w:t xml:space="preserve">latency from the scheduling request and UL </w:t>
      </w:r>
      <w:r w:rsidRPr="00F9101C">
        <w:rPr>
          <w:sz w:val="22"/>
          <w:szCs w:val="22"/>
          <w:lang w:eastAsia="zh-CN"/>
        </w:rPr>
        <w:t xml:space="preserve">scheduling. </w:t>
      </w:r>
      <w:r w:rsidR="00FA1C7E" w:rsidRPr="00F9101C">
        <w:rPr>
          <w:sz w:val="22"/>
          <w:szCs w:val="22"/>
          <w:lang w:eastAsia="zh-CN"/>
        </w:rPr>
        <w:t>Since t</w:t>
      </w:r>
      <w:r w:rsidRPr="00F9101C">
        <w:rPr>
          <w:sz w:val="22"/>
          <w:szCs w:val="22"/>
          <w:lang w:eastAsia="zh-CN"/>
        </w:rPr>
        <w:t xml:space="preserve">he grant-free transmissions use contention-based access, collisions can become noticeable in case the configured resource is populated with </w:t>
      </w:r>
      <w:proofErr w:type="gramStart"/>
      <w:r w:rsidR="001D276B" w:rsidRPr="00F9101C">
        <w:rPr>
          <w:sz w:val="22"/>
          <w:szCs w:val="22"/>
          <w:lang w:eastAsia="zh-CN"/>
        </w:rPr>
        <w:t xml:space="preserve">a </w:t>
      </w:r>
      <w:r w:rsidRPr="00F9101C">
        <w:rPr>
          <w:sz w:val="22"/>
          <w:szCs w:val="22"/>
          <w:lang w:eastAsia="zh-CN"/>
        </w:rPr>
        <w:t>large number of</w:t>
      </w:r>
      <w:proofErr w:type="gramEnd"/>
      <w:r w:rsidRPr="00F9101C">
        <w:rPr>
          <w:sz w:val="22"/>
          <w:szCs w:val="22"/>
          <w:lang w:eastAsia="zh-CN"/>
        </w:rPr>
        <w:t xml:space="preserve"> UEs with grant-free transmission. This will result in not only URLLC capacity degradation, but also performance degradation in terms of reliability. </w:t>
      </w:r>
    </w:p>
    <w:p w14:paraId="3C9BDE9D" w14:textId="77777777" w:rsidR="00076BDA" w:rsidRPr="00F9101C" w:rsidRDefault="004B3658" w:rsidP="006B2BBB">
      <w:pPr>
        <w:overflowPunct w:val="0"/>
        <w:autoSpaceDE w:val="0"/>
        <w:autoSpaceDN w:val="0"/>
        <w:adjustRightInd w:val="0"/>
        <w:jc w:val="both"/>
        <w:textAlignment w:val="baseline"/>
        <w:rPr>
          <w:sz w:val="22"/>
          <w:szCs w:val="22"/>
          <w:lang w:eastAsia="zh-CN"/>
        </w:rPr>
      </w:pPr>
      <w:r w:rsidRPr="00F9101C">
        <w:rPr>
          <w:sz w:val="22"/>
          <w:szCs w:val="22"/>
          <w:lang w:eastAsia="zh-CN"/>
        </w:rPr>
        <w:t xml:space="preserve">To ensure the reliability of grant-free transmission, not only against the collisions but also other </w:t>
      </w:r>
      <w:r w:rsidR="00F82425" w:rsidRPr="00F9101C">
        <w:rPr>
          <w:sz w:val="22"/>
          <w:szCs w:val="22"/>
          <w:lang w:eastAsia="zh-CN"/>
        </w:rPr>
        <w:t xml:space="preserve">source of </w:t>
      </w:r>
      <w:r w:rsidRPr="00F9101C">
        <w:rPr>
          <w:sz w:val="22"/>
          <w:szCs w:val="22"/>
          <w:lang w:eastAsia="zh-CN"/>
        </w:rPr>
        <w:t>errors</w:t>
      </w:r>
      <w:r w:rsidR="00F82425" w:rsidRPr="00F9101C">
        <w:rPr>
          <w:sz w:val="22"/>
          <w:szCs w:val="22"/>
          <w:lang w:eastAsia="zh-CN"/>
        </w:rPr>
        <w:t xml:space="preserve"> e.g. deep fading</w:t>
      </w:r>
      <w:r w:rsidRPr="00F9101C">
        <w:rPr>
          <w:sz w:val="22"/>
          <w:szCs w:val="22"/>
          <w:lang w:eastAsia="zh-CN"/>
        </w:rPr>
        <w:t xml:space="preserve">, the utilization of HARQ-ACK feedback of UL grant-free transmission by the gNB becomes vital, especially considering URLLC services. According to the current agreement in RAN2 [2], implicit HARQ-ACK feedback is </w:t>
      </w:r>
      <w:r w:rsidR="00F82425" w:rsidRPr="00F9101C">
        <w:rPr>
          <w:sz w:val="22"/>
          <w:szCs w:val="22"/>
          <w:lang w:eastAsia="zh-CN"/>
        </w:rPr>
        <w:t xml:space="preserve">specified </w:t>
      </w:r>
      <w:r w:rsidRPr="00F9101C">
        <w:rPr>
          <w:sz w:val="22"/>
          <w:szCs w:val="22"/>
          <w:lang w:eastAsia="zh-CN"/>
        </w:rPr>
        <w:t xml:space="preserve">where UE assumes the packet has been received successfully in case no feedback </w:t>
      </w:r>
      <w:r w:rsidR="006A144D" w:rsidRPr="00F9101C">
        <w:rPr>
          <w:sz w:val="22"/>
          <w:szCs w:val="22"/>
          <w:lang w:eastAsia="zh-CN"/>
        </w:rPr>
        <w:t xml:space="preserve">is </w:t>
      </w:r>
      <w:r w:rsidRPr="00F9101C">
        <w:rPr>
          <w:sz w:val="22"/>
          <w:szCs w:val="22"/>
          <w:lang w:eastAsia="zh-CN"/>
        </w:rPr>
        <w:t xml:space="preserve">received </w:t>
      </w:r>
      <w:r w:rsidR="00D81D79" w:rsidRPr="00F9101C">
        <w:rPr>
          <w:sz w:val="22"/>
          <w:szCs w:val="22"/>
          <w:lang w:eastAsia="zh-CN"/>
        </w:rPr>
        <w:t>at the time</w:t>
      </w:r>
      <w:r w:rsidR="00924270" w:rsidRPr="00F9101C">
        <w:rPr>
          <w:sz w:val="22"/>
          <w:szCs w:val="22"/>
          <w:lang w:eastAsia="zh-CN"/>
        </w:rPr>
        <w:t xml:space="preserve"> </w:t>
      </w:r>
      <w:r w:rsidR="00D81D79" w:rsidRPr="00F9101C">
        <w:rPr>
          <w:sz w:val="22"/>
          <w:szCs w:val="22"/>
          <w:lang w:eastAsia="zh-CN"/>
        </w:rPr>
        <w:t xml:space="preserve">when </w:t>
      </w:r>
      <w:r w:rsidRPr="00F9101C">
        <w:rPr>
          <w:sz w:val="22"/>
          <w:szCs w:val="22"/>
          <w:lang w:eastAsia="zh-CN"/>
        </w:rPr>
        <w:t xml:space="preserve">the </w:t>
      </w:r>
      <w:r w:rsidR="00924270" w:rsidRPr="00F9101C">
        <w:rPr>
          <w:sz w:val="22"/>
          <w:szCs w:val="22"/>
          <w:lang w:eastAsia="zh-CN"/>
        </w:rPr>
        <w:t>t</w:t>
      </w:r>
      <w:r w:rsidRPr="00F9101C">
        <w:rPr>
          <w:sz w:val="22"/>
          <w:szCs w:val="22"/>
          <w:lang w:eastAsia="zh-CN"/>
        </w:rPr>
        <w:t xml:space="preserve">imer </w:t>
      </w:r>
      <w:r w:rsidR="00924270" w:rsidRPr="00F9101C">
        <w:rPr>
          <w:sz w:val="22"/>
          <w:szCs w:val="22"/>
          <w:lang w:eastAsia="zh-CN"/>
        </w:rPr>
        <w:t>expires</w:t>
      </w:r>
      <w:r w:rsidRPr="00F9101C">
        <w:rPr>
          <w:sz w:val="22"/>
          <w:szCs w:val="22"/>
          <w:lang w:eastAsia="zh-CN"/>
        </w:rPr>
        <w:t xml:space="preserve">. This is desirable from signalling overhead reduction point of view. However, from reliability point of view, </w:t>
      </w:r>
      <w:r w:rsidR="001D276B" w:rsidRPr="00F9101C">
        <w:rPr>
          <w:sz w:val="22"/>
          <w:szCs w:val="22"/>
          <w:lang w:eastAsia="zh-CN"/>
        </w:rPr>
        <w:t xml:space="preserve">the current </w:t>
      </w:r>
      <w:r w:rsidR="0087293D" w:rsidRPr="00F9101C">
        <w:rPr>
          <w:sz w:val="22"/>
          <w:szCs w:val="22"/>
          <w:lang w:eastAsia="zh-CN"/>
        </w:rPr>
        <w:t>way</w:t>
      </w:r>
      <w:r w:rsidRPr="00F9101C">
        <w:rPr>
          <w:sz w:val="22"/>
          <w:szCs w:val="22"/>
          <w:lang w:eastAsia="zh-CN"/>
        </w:rPr>
        <w:t xml:space="preserve"> is not preferred because </w:t>
      </w:r>
      <w:r w:rsidR="0087293D" w:rsidRPr="00F9101C">
        <w:rPr>
          <w:sz w:val="22"/>
          <w:szCs w:val="22"/>
          <w:lang w:eastAsia="zh-CN"/>
        </w:rPr>
        <w:t>this</w:t>
      </w:r>
      <w:r w:rsidRPr="00F9101C">
        <w:rPr>
          <w:sz w:val="22"/>
          <w:szCs w:val="22"/>
          <w:lang w:eastAsia="zh-CN"/>
        </w:rPr>
        <w:t xml:space="preserve"> may lead to packet loss </w:t>
      </w:r>
      <w:r w:rsidR="0087293D" w:rsidRPr="00F9101C">
        <w:rPr>
          <w:sz w:val="22"/>
          <w:szCs w:val="22"/>
          <w:lang w:eastAsia="zh-CN"/>
        </w:rPr>
        <w:t>in case</w:t>
      </w:r>
      <w:r w:rsidR="00E77903" w:rsidRPr="00F9101C">
        <w:rPr>
          <w:sz w:val="22"/>
          <w:szCs w:val="22"/>
          <w:lang w:eastAsia="zh-CN"/>
        </w:rPr>
        <w:t xml:space="preserve"> the packet has not been received successfully and</w:t>
      </w:r>
      <w:r w:rsidR="0087293D" w:rsidRPr="00F9101C">
        <w:rPr>
          <w:sz w:val="22"/>
          <w:szCs w:val="22"/>
          <w:lang w:eastAsia="zh-CN"/>
        </w:rPr>
        <w:t xml:space="preserve"> no time </w:t>
      </w:r>
      <w:r w:rsidR="007F7270" w:rsidRPr="00F9101C">
        <w:rPr>
          <w:sz w:val="22"/>
          <w:szCs w:val="22"/>
          <w:lang w:eastAsia="zh-CN"/>
        </w:rPr>
        <w:t xml:space="preserve">is </w:t>
      </w:r>
      <w:r w:rsidR="0087293D" w:rsidRPr="00F9101C">
        <w:rPr>
          <w:sz w:val="22"/>
          <w:szCs w:val="22"/>
          <w:lang w:eastAsia="zh-CN"/>
        </w:rPr>
        <w:t xml:space="preserve">left for higher layer triggered retransmission </w:t>
      </w:r>
      <w:r w:rsidRPr="00F9101C">
        <w:rPr>
          <w:sz w:val="22"/>
          <w:szCs w:val="22"/>
          <w:lang w:eastAsia="zh-CN"/>
        </w:rPr>
        <w:t xml:space="preserve">or increased latency in case </w:t>
      </w:r>
      <w:r w:rsidR="0087293D" w:rsidRPr="00F9101C">
        <w:rPr>
          <w:sz w:val="22"/>
          <w:szCs w:val="22"/>
          <w:lang w:eastAsia="zh-CN"/>
        </w:rPr>
        <w:t xml:space="preserve">where </w:t>
      </w:r>
      <w:r w:rsidRPr="00F9101C">
        <w:rPr>
          <w:sz w:val="22"/>
          <w:szCs w:val="22"/>
          <w:lang w:eastAsia="zh-CN"/>
        </w:rPr>
        <w:t xml:space="preserve">higher layers </w:t>
      </w:r>
      <w:r w:rsidR="0087293D" w:rsidRPr="00F9101C">
        <w:rPr>
          <w:sz w:val="22"/>
          <w:szCs w:val="22"/>
          <w:lang w:eastAsia="zh-CN"/>
        </w:rPr>
        <w:t xml:space="preserve">can </w:t>
      </w:r>
      <w:r w:rsidRPr="00F9101C">
        <w:rPr>
          <w:sz w:val="22"/>
          <w:szCs w:val="22"/>
          <w:lang w:eastAsia="zh-CN"/>
        </w:rPr>
        <w:t>trigger</w:t>
      </w:r>
      <w:r w:rsidR="0087293D" w:rsidRPr="00F9101C">
        <w:rPr>
          <w:sz w:val="22"/>
          <w:szCs w:val="22"/>
          <w:lang w:eastAsia="zh-CN"/>
        </w:rPr>
        <w:t xml:space="preserve"> the</w:t>
      </w:r>
      <w:r w:rsidRPr="00F9101C">
        <w:rPr>
          <w:sz w:val="22"/>
          <w:szCs w:val="22"/>
          <w:lang w:eastAsia="zh-CN"/>
        </w:rPr>
        <w:t xml:space="preserve"> retransmission. One way to </w:t>
      </w:r>
      <w:r w:rsidR="0087293D" w:rsidRPr="00F9101C">
        <w:rPr>
          <w:sz w:val="22"/>
          <w:szCs w:val="22"/>
          <w:lang w:eastAsia="zh-CN"/>
        </w:rPr>
        <w:t>overcome this issue</w:t>
      </w:r>
      <w:r w:rsidRPr="00F9101C">
        <w:rPr>
          <w:sz w:val="22"/>
          <w:szCs w:val="22"/>
          <w:lang w:eastAsia="zh-CN"/>
        </w:rPr>
        <w:t xml:space="preserve"> is to </w:t>
      </w:r>
      <w:r w:rsidR="0087293D" w:rsidRPr="00F9101C">
        <w:rPr>
          <w:sz w:val="22"/>
          <w:szCs w:val="22"/>
          <w:lang w:eastAsia="zh-CN"/>
        </w:rPr>
        <w:t xml:space="preserve">introduce the support of </w:t>
      </w:r>
      <w:r w:rsidRPr="00F9101C">
        <w:rPr>
          <w:sz w:val="22"/>
          <w:szCs w:val="22"/>
          <w:lang w:eastAsia="zh-CN"/>
        </w:rPr>
        <w:t>explicit HARQ-ACK feedback</w:t>
      </w:r>
      <w:r w:rsidR="007F7270" w:rsidRPr="00F9101C">
        <w:rPr>
          <w:sz w:val="22"/>
          <w:szCs w:val="22"/>
          <w:lang w:eastAsia="zh-CN"/>
        </w:rPr>
        <w:t xml:space="preserve"> for NR configured grants</w:t>
      </w:r>
      <w:r w:rsidRPr="00F9101C">
        <w:rPr>
          <w:sz w:val="22"/>
          <w:szCs w:val="22"/>
          <w:lang w:eastAsia="zh-CN"/>
        </w:rPr>
        <w:t xml:space="preserve">. </w:t>
      </w:r>
    </w:p>
    <w:p w14:paraId="7DE6B1B2" w14:textId="3B30077B" w:rsidR="004B3658" w:rsidRPr="00F9101C" w:rsidRDefault="004B3658" w:rsidP="006B2BBB">
      <w:pPr>
        <w:overflowPunct w:val="0"/>
        <w:autoSpaceDE w:val="0"/>
        <w:autoSpaceDN w:val="0"/>
        <w:adjustRightInd w:val="0"/>
        <w:jc w:val="both"/>
        <w:textAlignment w:val="baseline"/>
        <w:rPr>
          <w:sz w:val="22"/>
          <w:szCs w:val="22"/>
          <w:lang w:eastAsia="zh-CN"/>
        </w:rPr>
      </w:pPr>
      <w:r w:rsidRPr="00F9101C">
        <w:rPr>
          <w:sz w:val="22"/>
          <w:szCs w:val="22"/>
          <w:lang w:eastAsia="zh-CN"/>
        </w:rPr>
        <w:t>The introduction of explicit HARQ-ACK feedback</w:t>
      </w:r>
      <w:r w:rsidR="003B7511" w:rsidRPr="00F9101C">
        <w:rPr>
          <w:sz w:val="22"/>
          <w:szCs w:val="22"/>
          <w:lang w:eastAsia="zh-CN"/>
        </w:rPr>
        <w:t>, especially explicit ACK,</w:t>
      </w:r>
      <w:r w:rsidRPr="00F9101C">
        <w:rPr>
          <w:sz w:val="22"/>
          <w:szCs w:val="22"/>
          <w:lang w:eastAsia="zh-CN"/>
        </w:rPr>
        <w:t xml:space="preserve"> can </w:t>
      </w:r>
      <w:r w:rsidR="0087293D" w:rsidRPr="00F9101C">
        <w:rPr>
          <w:sz w:val="22"/>
          <w:szCs w:val="22"/>
          <w:lang w:eastAsia="zh-CN"/>
        </w:rPr>
        <w:t xml:space="preserve">bring advantages </w:t>
      </w:r>
      <w:r w:rsidRPr="00F9101C">
        <w:rPr>
          <w:sz w:val="22"/>
          <w:szCs w:val="22"/>
          <w:lang w:eastAsia="zh-CN"/>
        </w:rPr>
        <w:t>at least</w:t>
      </w:r>
      <w:r w:rsidR="0087293D" w:rsidRPr="00F9101C">
        <w:rPr>
          <w:sz w:val="22"/>
          <w:szCs w:val="22"/>
          <w:lang w:eastAsia="zh-CN"/>
        </w:rPr>
        <w:t xml:space="preserve"> as the following po</w:t>
      </w:r>
      <w:r w:rsidR="007F7270" w:rsidRPr="00F9101C">
        <w:rPr>
          <w:sz w:val="22"/>
          <w:szCs w:val="22"/>
          <w:lang w:eastAsia="zh-CN"/>
        </w:rPr>
        <w:t>i</w:t>
      </w:r>
      <w:r w:rsidR="0087293D" w:rsidRPr="00F9101C">
        <w:rPr>
          <w:sz w:val="22"/>
          <w:szCs w:val="22"/>
          <w:lang w:eastAsia="zh-CN"/>
        </w:rPr>
        <w:t>nts</w:t>
      </w:r>
      <w:r w:rsidRPr="00F9101C">
        <w:rPr>
          <w:sz w:val="22"/>
          <w:szCs w:val="22"/>
          <w:lang w:eastAsia="zh-CN"/>
        </w:rPr>
        <w:t>:</w:t>
      </w:r>
    </w:p>
    <w:p w14:paraId="163BF680" w14:textId="6DD5518F" w:rsidR="004B3658" w:rsidRPr="00F9101C" w:rsidRDefault="34206519" w:rsidP="00200253">
      <w:pPr>
        <w:pStyle w:val="ListParagraph"/>
        <w:numPr>
          <w:ilvl w:val="0"/>
          <w:numId w:val="17"/>
        </w:numPr>
        <w:jc w:val="both"/>
        <w:rPr>
          <w:sz w:val="22"/>
          <w:szCs w:val="22"/>
        </w:rPr>
      </w:pPr>
      <w:r w:rsidRPr="00F9101C">
        <w:rPr>
          <w:i/>
          <w:iCs/>
          <w:sz w:val="22"/>
          <w:szCs w:val="22"/>
        </w:rPr>
        <w:t>Improving reliability and latency:</w:t>
      </w:r>
      <w:r w:rsidRPr="00F9101C">
        <w:rPr>
          <w:sz w:val="22"/>
          <w:szCs w:val="22"/>
        </w:rPr>
        <w:t xml:space="preserve"> in case the gNB fails to decode the TB and the UE ID (i.e. the gNB is not aware of the UEs configured grant transmission), the UE does not receive the ACK and the TB can be re-transmitted by the UE at the time when the timer is expired. In this way, there is no need to wait for higher layers e.g. RLC to trigger the retransmission.</w:t>
      </w:r>
      <w:r w:rsidR="000E3B8F" w:rsidRPr="00F9101C">
        <w:rPr>
          <w:sz w:val="22"/>
          <w:szCs w:val="22"/>
        </w:rPr>
        <w:t xml:space="preserve"> Moreover, </w:t>
      </w:r>
      <w:r w:rsidR="00200253" w:rsidRPr="00F9101C">
        <w:rPr>
          <w:sz w:val="22"/>
          <w:szCs w:val="22"/>
        </w:rPr>
        <w:t xml:space="preserve">early termination of K-repetition with the help of explicit ACK can reduce the queuing latency as well. To be more specific, </w:t>
      </w:r>
      <w:r w:rsidR="000A1ED2" w:rsidRPr="00F9101C">
        <w:rPr>
          <w:sz w:val="22"/>
          <w:szCs w:val="22"/>
        </w:rPr>
        <w:t>a</w:t>
      </w:r>
      <w:r w:rsidR="00200253" w:rsidRPr="00F9101C">
        <w:rPr>
          <w:sz w:val="22"/>
          <w:szCs w:val="22"/>
        </w:rPr>
        <w:t xml:space="preserve"> new TB within the data buffer can be transmitted </w:t>
      </w:r>
      <w:r w:rsidR="000A1ED2" w:rsidRPr="00F9101C">
        <w:rPr>
          <w:sz w:val="22"/>
          <w:szCs w:val="22"/>
        </w:rPr>
        <w:t>as soon as the K-repetitions are terminated early</w:t>
      </w:r>
      <w:r w:rsidR="00F7340E" w:rsidRPr="00F9101C">
        <w:rPr>
          <w:sz w:val="22"/>
          <w:szCs w:val="22"/>
        </w:rPr>
        <w:t xml:space="preserve">, no need to wait until all </w:t>
      </w:r>
      <w:r w:rsidR="000A1ED2" w:rsidRPr="00F9101C">
        <w:rPr>
          <w:sz w:val="22"/>
          <w:szCs w:val="22"/>
        </w:rPr>
        <w:t xml:space="preserve">the </w:t>
      </w:r>
      <w:r w:rsidR="00F7340E" w:rsidRPr="00F9101C">
        <w:rPr>
          <w:sz w:val="22"/>
          <w:szCs w:val="22"/>
        </w:rPr>
        <w:t>K-repetition</w:t>
      </w:r>
      <w:r w:rsidR="000A1ED2" w:rsidRPr="00F9101C">
        <w:rPr>
          <w:sz w:val="22"/>
          <w:szCs w:val="22"/>
        </w:rPr>
        <w:t>s</w:t>
      </w:r>
      <w:r w:rsidR="00F7340E" w:rsidRPr="00F9101C">
        <w:rPr>
          <w:sz w:val="22"/>
          <w:szCs w:val="22"/>
        </w:rPr>
        <w:t xml:space="preserve"> </w:t>
      </w:r>
      <w:r w:rsidR="000A1ED2" w:rsidRPr="00F9101C">
        <w:rPr>
          <w:sz w:val="22"/>
          <w:szCs w:val="22"/>
        </w:rPr>
        <w:t>are transmitted</w:t>
      </w:r>
      <w:r w:rsidR="00200253" w:rsidRPr="00F9101C">
        <w:rPr>
          <w:sz w:val="22"/>
          <w:szCs w:val="22"/>
        </w:rPr>
        <w:t>.</w:t>
      </w:r>
    </w:p>
    <w:p w14:paraId="412B8790" w14:textId="1BDE82FD" w:rsidR="006B2BBB" w:rsidRPr="00F9101C" w:rsidRDefault="004B3658" w:rsidP="0008466C">
      <w:pPr>
        <w:pStyle w:val="ListParagraph"/>
        <w:numPr>
          <w:ilvl w:val="0"/>
          <w:numId w:val="17"/>
        </w:numPr>
        <w:jc w:val="both"/>
        <w:rPr>
          <w:sz w:val="22"/>
        </w:rPr>
      </w:pPr>
      <w:r w:rsidRPr="00F9101C">
        <w:rPr>
          <w:i/>
          <w:sz w:val="22"/>
        </w:rPr>
        <w:t>Reducing interference at gNB reception:</w:t>
      </w:r>
      <w:r w:rsidRPr="00F9101C">
        <w:rPr>
          <w:sz w:val="22"/>
        </w:rPr>
        <w:t xml:space="preserve"> in case K-</w:t>
      </w:r>
      <w:r w:rsidR="00AB5151" w:rsidRPr="00F9101C">
        <w:rPr>
          <w:sz w:val="22"/>
        </w:rPr>
        <w:t>repetition</w:t>
      </w:r>
      <w:r w:rsidRPr="00F9101C">
        <w:rPr>
          <w:sz w:val="22"/>
        </w:rPr>
        <w:t xml:space="preserve"> is configured for a UE, explicit ACK can be utilized to avoid </w:t>
      </w:r>
      <w:r w:rsidR="00AB5151" w:rsidRPr="00F9101C">
        <w:rPr>
          <w:sz w:val="22"/>
        </w:rPr>
        <w:t>unnecessary</w:t>
      </w:r>
      <w:r w:rsidRPr="00F9101C">
        <w:rPr>
          <w:sz w:val="22"/>
        </w:rPr>
        <w:t xml:space="preserve"> repetition </w:t>
      </w:r>
      <w:r w:rsidR="007F7270" w:rsidRPr="00F9101C">
        <w:rPr>
          <w:sz w:val="22"/>
        </w:rPr>
        <w:t xml:space="preserve">through early termination </w:t>
      </w:r>
      <w:r w:rsidRPr="00F9101C">
        <w:rPr>
          <w:sz w:val="22"/>
        </w:rPr>
        <w:t xml:space="preserve">which could result in </w:t>
      </w:r>
      <w:r w:rsidR="003C6737" w:rsidRPr="00F9101C">
        <w:rPr>
          <w:sz w:val="22"/>
        </w:rPr>
        <w:t xml:space="preserve">reduced </w:t>
      </w:r>
      <w:r w:rsidRPr="00F9101C">
        <w:rPr>
          <w:sz w:val="22"/>
        </w:rPr>
        <w:lastRenderedPageBreak/>
        <w:t xml:space="preserve">interference </w:t>
      </w:r>
      <w:r w:rsidR="003C6737" w:rsidRPr="00F9101C">
        <w:rPr>
          <w:sz w:val="22"/>
        </w:rPr>
        <w:t xml:space="preserve">to other UEs </w:t>
      </w:r>
      <w:r w:rsidRPr="00F9101C">
        <w:rPr>
          <w:sz w:val="22"/>
        </w:rPr>
        <w:t xml:space="preserve">sharing the same UL GF resource pool and/or </w:t>
      </w:r>
      <w:r w:rsidR="003C6737" w:rsidRPr="00F9101C">
        <w:rPr>
          <w:sz w:val="22"/>
        </w:rPr>
        <w:t xml:space="preserve">reduced </w:t>
      </w:r>
      <w:r w:rsidRPr="00F9101C">
        <w:rPr>
          <w:sz w:val="22"/>
        </w:rPr>
        <w:t>interference to neighbour cells.</w:t>
      </w:r>
      <w:r w:rsidR="000E3B8F" w:rsidRPr="00F9101C">
        <w:rPr>
          <w:sz w:val="22"/>
        </w:rPr>
        <w:t xml:space="preserve"> </w:t>
      </w:r>
    </w:p>
    <w:p w14:paraId="0E2ED0A5" w14:textId="77777777" w:rsidR="006B2BBB" w:rsidRPr="00F9101C" w:rsidRDefault="004B3658" w:rsidP="0008466C">
      <w:pPr>
        <w:pStyle w:val="ListParagraph"/>
        <w:numPr>
          <w:ilvl w:val="0"/>
          <w:numId w:val="17"/>
        </w:numPr>
        <w:jc w:val="both"/>
        <w:rPr>
          <w:sz w:val="24"/>
        </w:rPr>
      </w:pPr>
      <w:r w:rsidRPr="00F9101C">
        <w:rPr>
          <w:i/>
          <w:sz w:val="22"/>
        </w:rPr>
        <w:t>Reducing UE power consumption</w:t>
      </w:r>
      <w:r w:rsidRPr="00F9101C">
        <w:rPr>
          <w:sz w:val="22"/>
        </w:rPr>
        <w:t xml:space="preserve"> by avoiding unnecessary repetition</w:t>
      </w:r>
      <w:r w:rsidR="007F7270" w:rsidRPr="00F9101C">
        <w:rPr>
          <w:sz w:val="22"/>
        </w:rPr>
        <w:t xml:space="preserve"> in case K</w:t>
      </w:r>
      <w:r w:rsidR="00D51892" w:rsidRPr="00F9101C">
        <w:rPr>
          <w:sz w:val="22"/>
        </w:rPr>
        <w:t>-</w:t>
      </w:r>
      <w:r w:rsidR="007F7270" w:rsidRPr="00F9101C">
        <w:rPr>
          <w:sz w:val="22"/>
        </w:rPr>
        <w:t>rep</w:t>
      </w:r>
      <w:r w:rsidR="00D51892" w:rsidRPr="00F9101C">
        <w:rPr>
          <w:sz w:val="22"/>
        </w:rPr>
        <w:t>etition</w:t>
      </w:r>
      <w:r w:rsidR="007F7270" w:rsidRPr="00F9101C">
        <w:rPr>
          <w:sz w:val="22"/>
        </w:rPr>
        <w:t xml:space="preserve"> is configured for a UE through the same early termination mechanism</w:t>
      </w:r>
      <w:r w:rsidRPr="00F9101C">
        <w:rPr>
          <w:sz w:val="22"/>
        </w:rPr>
        <w:t>.</w:t>
      </w:r>
    </w:p>
    <w:p w14:paraId="3B77F923" w14:textId="4BF1EF6C" w:rsidR="006B2BBB" w:rsidRPr="00F9101C" w:rsidRDefault="003C6737" w:rsidP="0008466C">
      <w:pPr>
        <w:jc w:val="both"/>
        <w:rPr>
          <w:sz w:val="24"/>
        </w:rPr>
      </w:pPr>
      <w:r w:rsidRPr="00F9101C">
        <w:rPr>
          <w:kern w:val="28"/>
          <w:sz w:val="22"/>
          <w:szCs w:val="22"/>
        </w:rPr>
        <w:t>The main concern of introducing explicit HARQ-ACK could be signalling overhead. However, considering the stri</w:t>
      </w:r>
      <w:r w:rsidR="007F7270" w:rsidRPr="00F9101C">
        <w:rPr>
          <w:kern w:val="28"/>
          <w:sz w:val="22"/>
          <w:szCs w:val="22"/>
        </w:rPr>
        <w:t>n</w:t>
      </w:r>
      <w:r w:rsidRPr="00F9101C">
        <w:rPr>
          <w:kern w:val="28"/>
          <w:sz w:val="22"/>
          <w:szCs w:val="22"/>
        </w:rPr>
        <w:t xml:space="preserve">gent latency and reliability requirements, spectral efficiency becomes less critical. Furthermore, with the potential optimization </w:t>
      </w:r>
      <w:r w:rsidR="007F7270" w:rsidRPr="00F9101C">
        <w:rPr>
          <w:kern w:val="28"/>
          <w:sz w:val="22"/>
          <w:szCs w:val="22"/>
        </w:rPr>
        <w:t>of the explicit HARQ-</w:t>
      </w:r>
      <w:r w:rsidR="00596B15" w:rsidRPr="00F9101C">
        <w:rPr>
          <w:kern w:val="28"/>
          <w:sz w:val="22"/>
          <w:szCs w:val="22"/>
        </w:rPr>
        <w:t xml:space="preserve">ACK feedback </w:t>
      </w:r>
      <w:r w:rsidR="007F7270" w:rsidRPr="00F9101C">
        <w:rPr>
          <w:kern w:val="28"/>
          <w:sz w:val="22"/>
          <w:szCs w:val="22"/>
        </w:rPr>
        <w:t xml:space="preserve">such as </w:t>
      </w:r>
      <w:r w:rsidRPr="00F9101C">
        <w:rPr>
          <w:kern w:val="28"/>
          <w:sz w:val="22"/>
          <w:szCs w:val="22"/>
        </w:rPr>
        <w:t>group common PDCCH for HARQ-ACK, the introduced overhead could be to</w:t>
      </w:r>
      <w:r w:rsidR="0008466C" w:rsidRPr="00F9101C">
        <w:rPr>
          <w:kern w:val="28"/>
          <w:sz w:val="22"/>
          <w:szCs w:val="22"/>
        </w:rPr>
        <w:t>ler</w:t>
      </w:r>
      <w:r w:rsidRPr="00F9101C">
        <w:rPr>
          <w:kern w:val="28"/>
          <w:sz w:val="22"/>
          <w:szCs w:val="22"/>
        </w:rPr>
        <w:t>able.</w:t>
      </w:r>
      <w:r w:rsidR="00583487" w:rsidRPr="00F9101C">
        <w:rPr>
          <w:kern w:val="28"/>
          <w:sz w:val="22"/>
          <w:szCs w:val="22"/>
        </w:rPr>
        <w:t xml:space="preserve"> </w:t>
      </w:r>
      <w:bookmarkStart w:id="0" w:name="_Hlk525806740"/>
    </w:p>
    <w:bookmarkEnd w:id="0"/>
    <w:p w14:paraId="3C7A26F9" w14:textId="5740EF6E" w:rsidR="004B3658" w:rsidRPr="00F9101C" w:rsidRDefault="003C6737" w:rsidP="0008466C">
      <w:pPr>
        <w:jc w:val="both"/>
        <w:rPr>
          <w:sz w:val="24"/>
        </w:rPr>
      </w:pPr>
      <w:r w:rsidRPr="00F9101C">
        <w:rPr>
          <w:kern w:val="28"/>
          <w:sz w:val="22"/>
          <w:szCs w:val="22"/>
        </w:rPr>
        <w:t>Considering HARQ-ACK design, a</w:t>
      </w:r>
      <w:r w:rsidR="004B3658" w:rsidRPr="00F9101C">
        <w:rPr>
          <w:kern w:val="28"/>
          <w:sz w:val="22"/>
          <w:szCs w:val="22"/>
        </w:rPr>
        <w:t>t least the following options should be studied further:</w:t>
      </w:r>
    </w:p>
    <w:p w14:paraId="3C6BAA17" w14:textId="2CCCB4C8" w:rsidR="00417EB7" w:rsidRPr="00F9101C" w:rsidRDefault="34206519" w:rsidP="34206519">
      <w:pPr>
        <w:pStyle w:val="ListParagraph"/>
        <w:numPr>
          <w:ilvl w:val="0"/>
          <w:numId w:val="19"/>
        </w:numPr>
        <w:ind w:left="357" w:hanging="357"/>
        <w:contextualSpacing w:val="0"/>
        <w:jc w:val="both"/>
        <w:rPr>
          <w:sz w:val="22"/>
          <w:szCs w:val="22"/>
        </w:rPr>
      </w:pPr>
      <w:r w:rsidRPr="00F9101C">
        <w:rPr>
          <w:b/>
          <w:bCs/>
          <w:sz w:val="22"/>
          <w:szCs w:val="22"/>
        </w:rPr>
        <w:t>Option 1 UE specific DCI:</w:t>
      </w:r>
      <w:r w:rsidRPr="00F9101C">
        <w:rPr>
          <w:sz w:val="22"/>
          <w:szCs w:val="22"/>
        </w:rPr>
        <w:t xml:space="preserve"> The disadvantage of this schemes is the potential high overhead</w:t>
      </w:r>
      <w:r w:rsidR="00A11D50" w:rsidRPr="00F9101C">
        <w:rPr>
          <w:sz w:val="22"/>
          <w:szCs w:val="22"/>
        </w:rPr>
        <w:t xml:space="preserve">, as for </w:t>
      </w:r>
      <w:r w:rsidR="007D15EE" w:rsidRPr="00F9101C">
        <w:rPr>
          <w:sz w:val="22"/>
          <w:szCs w:val="22"/>
        </w:rPr>
        <w:t xml:space="preserve">the explicit </w:t>
      </w:r>
      <w:r w:rsidR="00A67A41" w:rsidRPr="00F9101C">
        <w:rPr>
          <w:sz w:val="22"/>
          <w:szCs w:val="22"/>
        </w:rPr>
        <w:t>ACK</w:t>
      </w:r>
      <w:r w:rsidR="007D15EE" w:rsidRPr="00F9101C">
        <w:rPr>
          <w:sz w:val="22"/>
          <w:szCs w:val="22"/>
        </w:rPr>
        <w:t xml:space="preserve"> </w:t>
      </w:r>
      <w:r w:rsidR="00A11D50" w:rsidRPr="00F9101C">
        <w:rPr>
          <w:sz w:val="22"/>
          <w:szCs w:val="22"/>
        </w:rPr>
        <w:t xml:space="preserve">for a single UE </w:t>
      </w:r>
      <w:r w:rsidR="007D15EE" w:rsidRPr="00F9101C">
        <w:rPr>
          <w:sz w:val="22"/>
          <w:szCs w:val="22"/>
        </w:rPr>
        <w:t>a full DCI/PDCCH candidate needs to be spent</w:t>
      </w:r>
      <w:r w:rsidRPr="00F9101C">
        <w:rPr>
          <w:sz w:val="22"/>
          <w:szCs w:val="22"/>
        </w:rPr>
        <w:t xml:space="preserve">. However, this scheme can be applied in the scenarios with sporadic traffic where high reliability is mandatory and sending HARQ-ACK for each UL GF transmission does not necessarily lead to a large resource usage. </w:t>
      </w:r>
    </w:p>
    <w:p w14:paraId="740FFB6E" w14:textId="4AE76E3A" w:rsidR="004B3658" w:rsidRPr="00F9101C" w:rsidRDefault="34206519" w:rsidP="34206519">
      <w:pPr>
        <w:pStyle w:val="ListParagraph"/>
        <w:numPr>
          <w:ilvl w:val="0"/>
          <w:numId w:val="19"/>
        </w:numPr>
        <w:jc w:val="both"/>
        <w:rPr>
          <w:sz w:val="22"/>
          <w:szCs w:val="22"/>
        </w:rPr>
      </w:pPr>
      <w:r w:rsidRPr="00F9101C">
        <w:rPr>
          <w:b/>
          <w:bCs/>
          <w:sz w:val="22"/>
          <w:szCs w:val="22"/>
        </w:rPr>
        <w:t>Option 2 Group common DCI</w:t>
      </w:r>
      <w:r w:rsidRPr="00F9101C">
        <w:rPr>
          <w:sz w:val="22"/>
          <w:szCs w:val="22"/>
        </w:rPr>
        <w:t xml:space="preserve">: Group common DCI formats were specified in TS38.212 for e.g. notifying a group of UEs of the slot format (DCI Format 2_0), pre-emption indication (DCI Format 2_1) and a group of TPC commands (DCI Format 2_3) already, which should be quite straightforward to be extended to cover the group HARQ-ACK feedback transmission for jointly delivering HARQ-ACK to a group of UEs. The main advantage of this scheme is the reduced signal overhead by allowing multiple UEs to share a single PDCCH resource. </w:t>
      </w:r>
    </w:p>
    <w:p w14:paraId="242DB176" w14:textId="4190A5F5" w:rsidR="004B3658" w:rsidRPr="00F9101C" w:rsidRDefault="004B3658" w:rsidP="0008466C">
      <w:pPr>
        <w:jc w:val="both"/>
        <w:rPr>
          <w:sz w:val="22"/>
          <w:szCs w:val="22"/>
        </w:rPr>
      </w:pPr>
      <w:r w:rsidRPr="00F9101C">
        <w:rPr>
          <w:sz w:val="22"/>
          <w:szCs w:val="22"/>
        </w:rPr>
        <w:t xml:space="preserve">Clearly the introduction of explicit HARQ-ACK support will bring impacts on UE behaviour. According to the current specification, in case no feedback </w:t>
      </w:r>
      <w:r w:rsidR="00101E70" w:rsidRPr="00F9101C">
        <w:rPr>
          <w:sz w:val="22"/>
          <w:szCs w:val="22"/>
        </w:rPr>
        <w:t xml:space="preserve">is </w:t>
      </w:r>
      <w:r w:rsidRPr="00F9101C">
        <w:rPr>
          <w:sz w:val="22"/>
          <w:szCs w:val="22"/>
        </w:rPr>
        <w:t xml:space="preserve">received when the </w:t>
      </w:r>
      <w:r w:rsidR="00B22224" w:rsidRPr="00F9101C">
        <w:rPr>
          <w:sz w:val="22"/>
          <w:szCs w:val="22"/>
        </w:rPr>
        <w:t xml:space="preserve">timer </w:t>
      </w:r>
      <w:r w:rsidRPr="00F9101C">
        <w:rPr>
          <w:sz w:val="22"/>
          <w:szCs w:val="22"/>
        </w:rPr>
        <w:t xml:space="preserve">expires, UE </w:t>
      </w:r>
      <w:r w:rsidR="00DD75F8" w:rsidRPr="00F9101C">
        <w:rPr>
          <w:sz w:val="22"/>
          <w:szCs w:val="22"/>
        </w:rPr>
        <w:t>assumes</w:t>
      </w:r>
      <w:r w:rsidRPr="00F9101C">
        <w:rPr>
          <w:sz w:val="22"/>
          <w:szCs w:val="22"/>
        </w:rPr>
        <w:t xml:space="preserve"> the data packet is correctly decoded at gNB receiver. Such behaviour </w:t>
      </w:r>
      <w:r w:rsidR="002A4531" w:rsidRPr="00F9101C">
        <w:rPr>
          <w:sz w:val="22"/>
          <w:szCs w:val="22"/>
        </w:rPr>
        <w:t>can</w:t>
      </w:r>
      <w:r w:rsidR="00D90788" w:rsidRPr="00F9101C">
        <w:rPr>
          <w:sz w:val="22"/>
          <w:szCs w:val="22"/>
        </w:rPr>
        <w:t xml:space="preserve"> be modified</w:t>
      </w:r>
      <w:r w:rsidRPr="00F9101C">
        <w:rPr>
          <w:sz w:val="22"/>
          <w:szCs w:val="22"/>
        </w:rPr>
        <w:t xml:space="preserve"> </w:t>
      </w:r>
      <w:r w:rsidR="00213B1B" w:rsidRPr="00F9101C">
        <w:rPr>
          <w:sz w:val="22"/>
          <w:szCs w:val="22"/>
        </w:rPr>
        <w:t xml:space="preserve">as below when </w:t>
      </w:r>
      <w:r w:rsidRPr="00F9101C">
        <w:rPr>
          <w:sz w:val="22"/>
          <w:szCs w:val="22"/>
        </w:rPr>
        <w:t>explicit HARQ-ACK</w:t>
      </w:r>
      <w:r w:rsidR="00DD75F8" w:rsidRPr="00F9101C">
        <w:rPr>
          <w:sz w:val="22"/>
          <w:szCs w:val="22"/>
        </w:rPr>
        <w:t xml:space="preserve"> </w:t>
      </w:r>
      <w:r w:rsidR="00213B1B" w:rsidRPr="00F9101C">
        <w:rPr>
          <w:sz w:val="22"/>
          <w:szCs w:val="22"/>
        </w:rPr>
        <w:t>is supported</w:t>
      </w:r>
      <w:r w:rsidR="00C825A4" w:rsidRPr="00F9101C">
        <w:rPr>
          <w:sz w:val="22"/>
          <w:szCs w:val="22"/>
        </w:rPr>
        <w:t>:</w:t>
      </w:r>
      <w:r w:rsidRPr="00F9101C">
        <w:rPr>
          <w:sz w:val="22"/>
          <w:szCs w:val="22"/>
        </w:rPr>
        <w:t xml:space="preserve"> </w:t>
      </w:r>
    </w:p>
    <w:p w14:paraId="2B516948" w14:textId="5EB51D5F" w:rsidR="00C825A4" w:rsidRPr="00F9101C" w:rsidRDefault="00C825A4" w:rsidP="004A07BC">
      <w:pPr>
        <w:pStyle w:val="ListParagraph"/>
        <w:numPr>
          <w:ilvl w:val="0"/>
          <w:numId w:val="31"/>
        </w:numPr>
        <w:jc w:val="both"/>
        <w:rPr>
          <w:sz w:val="22"/>
          <w:szCs w:val="22"/>
        </w:rPr>
      </w:pPr>
      <w:r w:rsidRPr="00F9101C">
        <w:rPr>
          <w:sz w:val="22"/>
          <w:szCs w:val="22"/>
        </w:rPr>
        <w:t xml:space="preserve">If </w:t>
      </w:r>
      <w:r w:rsidR="005755CB" w:rsidRPr="00F9101C">
        <w:rPr>
          <w:sz w:val="22"/>
          <w:szCs w:val="22"/>
        </w:rPr>
        <w:t xml:space="preserve">explicit </w:t>
      </w:r>
      <w:r w:rsidRPr="00F9101C">
        <w:rPr>
          <w:sz w:val="22"/>
          <w:szCs w:val="22"/>
        </w:rPr>
        <w:t xml:space="preserve">ACK </w:t>
      </w:r>
      <w:r w:rsidR="005755CB" w:rsidRPr="00F9101C">
        <w:rPr>
          <w:sz w:val="22"/>
          <w:szCs w:val="22"/>
        </w:rPr>
        <w:t xml:space="preserve">is </w:t>
      </w:r>
      <w:r w:rsidRPr="00F9101C">
        <w:rPr>
          <w:sz w:val="22"/>
          <w:szCs w:val="22"/>
        </w:rPr>
        <w:t xml:space="preserve">received, </w:t>
      </w:r>
      <w:r w:rsidR="007B0AAC">
        <w:rPr>
          <w:sz w:val="22"/>
          <w:szCs w:val="22"/>
        </w:rPr>
        <w:t xml:space="preserve">the UE assumes correct reception of the data packet at the gNB. Moreover, the </w:t>
      </w:r>
      <w:r w:rsidRPr="00F9101C">
        <w:rPr>
          <w:sz w:val="22"/>
          <w:szCs w:val="22"/>
        </w:rPr>
        <w:t>UE stops sending the same TB in case ACK is received in the middle of K repetitions</w:t>
      </w:r>
      <w:r w:rsidR="007B0AAC">
        <w:rPr>
          <w:sz w:val="22"/>
          <w:szCs w:val="22"/>
        </w:rPr>
        <w:t xml:space="preserve"> (if supported)</w:t>
      </w:r>
      <w:r w:rsidRPr="00F9101C">
        <w:rPr>
          <w:sz w:val="22"/>
          <w:szCs w:val="22"/>
        </w:rPr>
        <w:t xml:space="preserve">. </w:t>
      </w:r>
    </w:p>
    <w:p w14:paraId="364985A6" w14:textId="38E9C0A0" w:rsidR="005755CB" w:rsidRPr="00F9101C" w:rsidRDefault="00C825A4" w:rsidP="004A07BC">
      <w:pPr>
        <w:pStyle w:val="ListParagraph"/>
        <w:numPr>
          <w:ilvl w:val="0"/>
          <w:numId w:val="31"/>
        </w:numPr>
        <w:jc w:val="both"/>
        <w:rPr>
          <w:sz w:val="22"/>
          <w:szCs w:val="22"/>
        </w:rPr>
      </w:pPr>
      <w:r w:rsidRPr="00F9101C">
        <w:rPr>
          <w:sz w:val="22"/>
          <w:szCs w:val="22"/>
        </w:rPr>
        <w:t xml:space="preserve">In case </w:t>
      </w:r>
      <w:r w:rsidR="005755CB" w:rsidRPr="00F9101C">
        <w:rPr>
          <w:sz w:val="22"/>
          <w:szCs w:val="22"/>
        </w:rPr>
        <w:t xml:space="preserve">an </w:t>
      </w:r>
      <w:r w:rsidRPr="00F9101C">
        <w:rPr>
          <w:sz w:val="22"/>
          <w:szCs w:val="22"/>
        </w:rPr>
        <w:t xml:space="preserve">UL grant </w:t>
      </w:r>
      <w:r w:rsidR="000D0824" w:rsidRPr="00F9101C">
        <w:rPr>
          <w:sz w:val="22"/>
          <w:szCs w:val="22"/>
        </w:rPr>
        <w:t xml:space="preserve">is </w:t>
      </w:r>
      <w:r w:rsidRPr="00F9101C">
        <w:rPr>
          <w:sz w:val="22"/>
          <w:szCs w:val="22"/>
        </w:rPr>
        <w:t>received for retransmission, UE can retransmit the same TB with the allocated resource.</w:t>
      </w:r>
      <w:r w:rsidR="005755CB" w:rsidRPr="00F9101C">
        <w:rPr>
          <w:sz w:val="22"/>
          <w:szCs w:val="22"/>
        </w:rPr>
        <w:t xml:space="preserve"> </w:t>
      </w:r>
      <w:r w:rsidR="000D0824" w:rsidRPr="00F9101C">
        <w:rPr>
          <w:sz w:val="22"/>
          <w:szCs w:val="22"/>
        </w:rPr>
        <w:t>This is the existing UE behaviour in Rel-15 that does not need to be changed.</w:t>
      </w:r>
    </w:p>
    <w:p w14:paraId="0B4298A6" w14:textId="6921F033" w:rsidR="00C825A4" w:rsidRPr="00F9101C" w:rsidRDefault="00C3549C" w:rsidP="004A07BC">
      <w:pPr>
        <w:pStyle w:val="ListParagraph"/>
        <w:numPr>
          <w:ilvl w:val="0"/>
          <w:numId w:val="31"/>
        </w:numPr>
        <w:jc w:val="both"/>
        <w:rPr>
          <w:sz w:val="22"/>
          <w:szCs w:val="22"/>
        </w:rPr>
      </w:pPr>
      <w:r w:rsidRPr="00F9101C">
        <w:rPr>
          <w:sz w:val="22"/>
          <w:szCs w:val="22"/>
        </w:rPr>
        <w:t>If explicit NACK is supported, i</w:t>
      </w:r>
      <w:r w:rsidR="005755CB" w:rsidRPr="00F9101C">
        <w:rPr>
          <w:sz w:val="22"/>
          <w:szCs w:val="22"/>
        </w:rPr>
        <w:t>n case explicit NACK is received (but no UL resource grant for retransmitting the same TB), the UE will send the same TB with UL GF resource</w:t>
      </w:r>
      <w:r w:rsidR="005C0BA7" w:rsidRPr="00F9101C">
        <w:rPr>
          <w:sz w:val="22"/>
          <w:szCs w:val="22"/>
        </w:rPr>
        <w:t xml:space="preserve">. </w:t>
      </w:r>
    </w:p>
    <w:p w14:paraId="07FDB125" w14:textId="2F6258A1" w:rsidR="004B3658" w:rsidRPr="00F9101C" w:rsidRDefault="34206519" w:rsidP="004A07BC">
      <w:pPr>
        <w:pStyle w:val="ListParagraph"/>
        <w:numPr>
          <w:ilvl w:val="0"/>
          <w:numId w:val="31"/>
        </w:numPr>
        <w:jc w:val="both"/>
        <w:rPr>
          <w:sz w:val="22"/>
          <w:szCs w:val="22"/>
        </w:rPr>
      </w:pPr>
      <w:r w:rsidRPr="00F9101C">
        <w:rPr>
          <w:sz w:val="22"/>
          <w:szCs w:val="22"/>
        </w:rPr>
        <w:t xml:space="preserve">In case no feedback received for the transmitted TB when the timer expires, UE assumes the transmission has failed, and the same TB will be sent again with UL GF resource similar as in case of receiving explicit NACK. In this case depending on the overall latency requirement, the timer can be restarted again with the same or different value. In the extreme case when the time budget for the packet is almost over, there would be no need to start the timer, and the UE would not re-transmit the TB again. From gNB point of view, this could be regarded as a new TB/HARQ process. </w:t>
      </w:r>
    </w:p>
    <w:p w14:paraId="43EA0E6C" w14:textId="2E395560" w:rsidR="00DE0663" w:rsidRPr="00F9101C" w:rsidRDefault="00157115" w:rsidP="34206519">
      <w:pPr>
        <w:jc w:val="both"/>
        <w:rPr>
          <w:sz w:val="22"/>
          <w:szCs w:val="22"/>
        </w:rPr>
      </w:pPr>
      <w:r w:rsidRPr="00F9101C">
        <w:rPr>
          <w:sz w:val="22"/>
          <w:szCs w:val="22"/>
        </w:rPr>
        <w:t>Question may arise</w:t>
      </w:r>
      <w:r w:rsidR="00E84E3C" w:rsidRPr="00F9101C">
        <w:rPr>
          <w:sz w:val="22"/>
          <w:szCs w:val="22"/>
        </w:rPr>
        <w:t xml:space="preserve"> </w:t>
      </w:r>
      <w:r w:rsidR="00DE0663" w:rsidRPr="00F9101C">
        <w:rPr>
          <w:sz w:val="22"/>
          <w:szCs w:val="22"/>
        </w:rPr>
        <w:t xml:space="preserve">on how the reliability of the explicit ACK </w:t>
      </w:r>
      <w:r w:rsidR="00624930" w:rsidRPr="00F9101C">
        <w:rPr>
          <w:sz w:val="22"/>
          <w:szCs w:val="22"/>
        </w:rPr>
        <w:t xml:space="preserve">signalling </w:t>
      </w:r>
      <w:r w:rsidR="00DE0663" w:rsidRPr="00F9101C">
        <w:rPr>
          <w:sz w:val="22"/>
          <w:szCs w:val="22"/>
        </w:rPr>
        <w:t xml:space="preserve">would impact the </w:t>
      </w:r>
      <w:r w:rsidR="00624930" w:rsidRPr="00F9101C">
        <w:rPr>
          <w:sz w:val="22"/>
          <w:szCs w:val="22"/>
        </w:rPr>
        <w:t xml:space="preserve">overall </w:t>
      </w:r>
      <w:r w:rsidR="00DE0663" w:rsidRPr="00F9101C">
        <w:rPr>
          <w:sz w:val="22"/>
          <w:szCs w:val="22"/>
        </w:rPr>
        <w:t>reliability</w:t>
      </w:r>
      <w:r w:rsidR="00FC3494" w:rsidRPr="00F9101C">
        <w:rPr>
          <w:sz w:val="22"/>
          <w:szCs w:val="22"/>
        </w:rPr>
        <w:t xml:space="preserve"> and </w:t>
      </w:r>
      <w:r w:rsidR="00DE0663" w:rsidRPr="00F9101C">
        <w:rPr>
          <w:sz w:val="22"/>
          <w:szCs w:val="22"/>
        </w:rPr>
        <w:t>performance. We therefore analyse in here the different error cases that could occur and discuss the impact on the operation / reliability</w:t>
      </w:r>
      <w:r w:rsidR="00DA56EC" w:rsidRPr="00F9101C">
        <w:rPr>
          <w:sz w:val="22"/>
          <w:szCs w:val="22"/>
        </w:rPr>
        <w:t xml:space="preserve">. As the </w:t>
      </w:r>
      <w:r w:rsidR="000664C4" w:rsidRPr="00F9101C">
        <w:rPr>
          <w:sz w:val="22"/>
          <w:szCs w:val="22"/>
        </w:rPr>
        <w:t>ACK</w:t>
      </w:r>
      <w:r w:rsidR="00DA56EC" w:rsidRPr="00F9101C">
        <w:rPr>
          <w:sz w:val="22"/>
          <w:szCs w:val="22"/>
        </w:rPr>
        <w:t xml:space="preserve"> is to be carried on PDCCH (UE-specific or Group-common), basically two different error cases can occur (i) missed DCI detection (i.e. DCI transmitted but not correctly decoded) and (ii) false-positive DCI detection</w:t>
      </w:r>
      <w:r w:rsidR="00DE0663" w:rsidRPr="00F9101C">
        <w:rPr>
          <w:sz w:val="22"/>
          <w:szCs w:val="22"/>
        </w:rPr>
        <w:t xml:space="preserve"> </w:t>
      </w:r>
      <w:r w:rsidR="00DA56EC" w:rsidRPr="00F9101C">
        <w:rPr>
          <w:sz w:val="22"/>
          <w:szCs w:val="22"/>
        </w:rPr>
        <w:t>(</w:t>
      </w:r>
      <w:r w:rsidR="00FC3494" w:rsidRPr="00F9101C">
        <w:rPr>
          <w:sz w:val="22"/>
          <w:szCs w:val="22"/>
        </w:rPr>
        <w:t>DCI decoded, but incorrect</w:t>
      </w:r>
      <w:r w:rsidR="00DA56EC" w:rsidRPr="00F9101C">
        <w:rPr>
          <w:sz w:val="22"/>
          <w:szCs w:val="22"/>
        </w:rPr>
        <w:t xml:space="preserve">). </w:t>
      </w:r>
    </w:p>
    <w:p w14:paraId="2FD167E7" w14:textId="3CD7070D" w:rsidR="00DA56EC" w:rsidRPr="00F9101C" w:rsidRDefault="00DA56EC" w:rsidP="00E84E3C">
      <w:pPr>
        <w:pStyle w:val="ListParagraph"/>
        <w:numPr>
          <w:ilvl w:val="0"/>
          <w:numId w:val="30"/>
        </w:numPr>
        <w:spacing w:after="0"/>
        <w:ind w:left="714" w:hanging="357"/>
        <w:jc w:val="both"/>
        <w:rPr>
          <w:sz w:val="22"/>
          <w:szCs w:val="22"/>
        </w:rPr>
      </w:pPr>
      <w:r w:rsidRPr="00F9101C">
        <w:rPr>
          <w:sz w:val="22"/>
          <w:szCs w:val="22"/>
        </w:rPr>
        <w:t xml:space="preserve">The missed DCI detection based on the UE </w:t>
      </w:r>
      <w:r w:rsidR="00F9101C" w:rsidRPr="00F9101C">
        <w:rPr>
          <w:sz w:val="22"/>
          <w:szCs w:val="22"/>
        </w:rPr>
        <w:t>behaviours’</w:t>
      </w:r>
      <w:r w:rsidRPr="00F9101C">
        <w:rPr>
          <w:sz w:val="22"/>
          <w:szCs w:val="22"/>
        </w:rPr>
        <w:t xml:space="preserve"> 1-4 will have the effect, that a possible gNB transmitted ‘</w:t>
      </w:r>
      <w:r w:rsidR="000664C4" w:rsidRPr="00F9101C">
        <w:rPr>
          <w:sz w:val="22"/>
          <w:szCs w:val="22"/>
        </w:rPr>
        <w:t>ACK</w:t>
      </w:r>
      <w:r w:rsidRPr="00F9101C">
        <w:rPr>
          <w:sz w:val="22"/>
          <w:szCs w:val="22"/>
        </w:rPr>
        <w:t xml:space="preserve">’ has not been received by the UE. This may lead to unnecessary re-transmission by the UE based on UE behaviour 4 (i.e. waste of resources) </w:t>
      </w:r>
      <w:r w:rsidR="00FC3494" w:rsidRPr="00F9101C">
        <w:rPr>
          <w:sz w:val="22"/>
          <w:szCs w:val="22"/>
        </w:rPr>
        <w:t xml:space="preserve">compared to Rel-15 </w:t>
      </w:r>
      <w:r w:rsidRPr="00F9101C">
        <w:rPr>
          <w:sz w:val="22"/>
          <w:szCs w:val="22"/>
        </w:rPr>
        <w:t xml:space="preserve">– but will not impact the reliability of the transmission itself. </w:t>
      </w:r>
    </w:p>
    <w:p w14:paraId="40BB3E76" w14:textId="69703CD5" w:rsidR="00DA56EC" w:rsidRPr="00F9101C" w:rsidRDefault="00DA56EC" w:rsidP="00E84E3C">
      <w:pPr>
        <w:ind w:left="720"/>
        <w:jc w:val="both"/>
        <w:rPr>
          <w:sz w:val="22"/>
          <w:szCs w:val="22"/>
        </w:rPr>
      </w:pPr>
      <w:r w:rsidRPr="00F9101C">
        <w:rPr>
          <w:sz w:val="22"/>
          <w:szCs w:val="22"/>
        </w:rPr>
        <w:t xml:space="preserve">Please note, that the missed DCI detection rate of the DCI carrying explicit ACK will be on the same level as </w:t>
      </w:r>
      <w:r w:rsidR="002B136D" w:rsidRPr="00F9101C">
        <w:rPr>
          <w:sz w:val="22"/>
          <w:szCs w:val="22"/>
        </w:rPr>
        <w:t xml:space="preserve">that of </w:t>
      </w:r>
      <w:r w:rsidRPr="00F9101C">
        <w:rPr>
          <w:sz w:val="22"/>
          <w:szCs w:val="22"/>
        </w:rPr>
        <w:t xml:space="preserve">a potential re-transmission UL grant sent by the </w:t>
      </w:r>
      <w:r w:rsidRPr="00F9101C">
        <w:rPr>
          <w:sz w:val="22"/>
          <w:szCs w:val="22"/>
        </w:rPr>
        <w:t xml:space="preserve">gNB (assuming the same DCI size). </w:t>
      </w:r>
      <w:r w:rsidR="00AE3D63">
        <w:rPr>
          <w:sz w:val="22"/>
          <w:szCs w:val="22"/>
        </w:rPr>
        <w:t xml:space="preserve">If </w:t>
      </w:r>
      <w:r w:rsidR="007B0AAC">
        <w:rPr>
          <w:sz w:val="22"/>
          <w:szCs w:val="22"/>
        </w:rPr>
        <w:t xml:space="preserve">the </w:t>
      </w:r>
      <w:r w:rsidR="00AE3D63">
        <w:rPr>
          <w:sz w:val="22"/>
          <w:szCs w:val="22"/>
        </w:rPr>
        <w:t xml:space="preserve">missed detection rate of the UL grant scheduling re-transmission is regarded as sufficient, the missed detection </w:t>
      </w:r>
      <w:r w:rsidR="007B0AAC">
        <w:rPr>
          <w:sz w:val="22"/>
          <w:szCs w:val="22"/>
        </w:rPr>
        <w:t xml:space="preserve">rate </w:t>
      </w:r>
      <w:r w:rsidR="00AE3D63">
        <w:rPr>
          <w:sz w:val="22"/>
          <w:szCs w:val="22"/>
        </w:rPr>
        <w:t>of the DCI carrying explicit ACK would be even less of an issue</w:t>
      </w:r>
      <w:r w:rsidR="007B0AAC">
        <w:rPr>
          <w:sz w:val="22"/>
          <w:szCs w:val="22"/>
        </w:rPr>
        <w:t xml:space="preserve"> and in contrast to a missed detection of the re-</w:t>
      </w:r>
      <w:proofErr w:type="spellStart"/>
      <w:r w:rsidR="007B0AAC">
        <w:rPr>
          <w:sz w:val="22"/>
          <w:szCs w:val="22"/>
        </w:rPr>
        <w:t>tx</w:t>
      </w:r>
      <w:proofErr w:type="spellEnd"/>
      <w:r w:rsidR="007B0AAC">
        <w:rPr>
          <w:sz w:val="22"/>
          <w:szCs w:val="22"/>
        </w:rPr>
        <w:t xml:space="preserve"> UL grant does not impact the reliability</w:t>
      </w:r>
      <w:r w:rsidR="00AE3D63">
        <w:rPr>
          <w:sz w:val="22"/>
          <w:szCs w:val="22"/>
        </w:rPr>
        <w:t xml:space="preserve">. </w:t>
      </w:r>
    </w:p>
    <w:p w14:paraId="5B386035" w14:textId="377FF039" w:rsidR="00DA56EC" w:rsidRPr="00F9101C" w:rsidRDefault="00FC3494" w:rsidP="00E84E3C">
      <w:pPr>
        <w:pStyle w:val="ListParagraph"/>
        <w:numPr>
          <w:ilvl w:val="0"/>
          <w:numId w:val="30"/>
        </w:numPr>
        <w:jc w:val="both"/>
        <w:rPr>
          <w:sz w:val="22"/>
          <w:szCs w:val="22"/>
        </w:rPr>
      </w:pPr>
      <w:r w:rsidRPr="00F9101C">
        <w:rPr>
          <w:sz w:val="22"/>
          <w:szCs w:val="22"/>
        </w:rPr>
        <w:t>The false-</w:t>
      </w:r>
      <w:r w:rsidR="00DA56EC" w:rsidRPr="00F9101C">
        <w:rPr>
          <w:sz w:val="22"/>
          <w:szCs w:val="22"/>
        </w:rPr>
        <w:t xml:space="preserve">positive DCI detection </w:t>
      </w:r>
      <w:r w:rsidR="00F9101C" w:rsidRPr="00F9101C">
        <w:rPr>
          <w:sz w:val="22"/>
          <w:szCs w:val="22"/>
        </w:rPr>
        <w:t>probability</w:t>
      </w:r>
      <w:r w:rsidR="006324AE" w:rsidRPr="00F9101C">
        <w:rPr>
          <w:sz w:val="22"/>
          <w:szCs w:val="22"/>
        </w:rPr>
        <w:t xml:space="preserve"> in a certain monitoring occasion is independent of the AL, SINR, DCI size etc. but is only dependent on the number of CRC (and virtual CRC) bits of the DCI and the number of PDCCH candidates. Therefore, the false positive detection </w:t>
      </w:r>
      <w:r w:rsidR="00F9101C" w:rsidRPr="00F9101C">
        <w:rPr>
          <w:sz w:val="22"/>
          <w:szCs w:val="22"/>
        </w:rPr>
        <w:t>probability</w:t>
      </w:r>
      <w:r w:rsidR="006324AE" w:rsidRPr="00F9101C">
        <w:rPr>
          <w:sz w:val="22"/>
          <w:szCs w:val="22"/>
        </w:rPr>
        <w:t xml:space="preserve"> can be controlled by additionally setting some defined fields in the DCI to specified values to decrease the false positive detection rate. As an example, with 10 BDs and the 20bits CRC this will lead to a false positive detection rate of 9.5*10</w:t>
      </w:r>
      <w:r w:rsidR="006324AE" w:rsidRPr="00F9101C">
        <w:rPr>
          <w:sz w:val="22"/>
          <w:szCs w:val="22"/>
          <w:vertAlign w:val="superscript"/>
        </w:rPr>
        <w:t>-</w:t>
      </w:r>
      <w:r w:rsidR="006A7A0A" w:rsidRPr="00F9101C">
        <w:rPr>
          <w:sz w:val="22"/>
          <w:szCs w:val="22"/>
          <w:vertAlign w:val="superscript"/>
        </w:rPr>
        <w:t>6</w:t>
      </w:r>
      <w:r w:rsidR="00DC43DE" w:rsidRPr="00F9101C">
        <w:rPr>
          <w:sz w:val="22"/>
          <w:szCs w:val="22"/>
        </w:rPr>
        <w:t>. Th</w:t>
      </w:r>
      <w:r w:rsidR="004A07BC" w:rsidRPr="00F9101C">
        <w:rPr>
          <w:sz w:val="22"/>
          <w:szCs w:val="22"/>
        </w:rPr>
        <w:t xml:space="preserve">e false-positive detection rate </w:t>
      </w:r>
      <w:r w:rsidR="006324AE" w:rsidRPr="00F9101C">
        <w:rPr>
          <w:sz w:val="22"/>
          <w:szCs w:val="22"/>
        </w:rPr>
        <w:t xml:space="preserve">can be easily decreased </w:t>
      </w:r>
      <w:r w:rsidR="004A07BC" w:rsidRPr="00F9101C">
        <w:rPr>
          <w:sz w:val="22"/>
          <w:szCs w:val="22"/>
        </w:rPr>
        <w:t>to</w:t>
      </w:r>
      <w:r w:rsidR="00F9101C">
        <w:rPr>
          <w:sz w:val="22"/>
          <w:szCs w:val="22"/>
        </w:rPr>
        <w:t xml:space="preserve"> </w:t>
      </w:r>
      <w:r w:rsidR="006324AE" w:rsidRPr="00F9101C">
        <w:rPr>
          <w:sz w:val="22"/>
          <w:szCs w:val="22"/>
        </w:rPr>
        <w:t xml:space="preserve">e.g. </w:t>
      </w:r>
      <w:r w:rsidR="004A07BC" w:rsidRPr="00F9101C">
        <w:rPr>
          <w:sz w:val="22"/>
          <w:szCs w:val="22"/>
        </w:rPr>
        <w:t>6*10</w:t>
      </w:r>
      <w:r w:rsidR="004A07BC" w:rsidRPr="00F9101C">
        <w:rPr>
          <w:sz w:val="22"/>
          <w:szCs w:val="22"/>
          <w:vertAlign w:val="superscript"/>
        </w:rPr>
        <w:t>-7</w:t>
      </w:r>
      <w:r w:rsidR="004A07BC" w:rsidRPr="00F9101C">
        <w:rPr>
          <w:sz w:val="22"/>
          <w:szCs w:val="22"/>
        </w:rPr>
        <w:t xml:space="preserve"> by </w:t>
      </w:r>
      <w:r w:rsidR="006324AE" w:rsidRPr="00F9101C">
        <w:rPr>
          <w:sz w:val="22"/>
          <w:szCs w:val="22"/>
        </w:rPr>
        <w:t xml:space="preserve">just setting </w:t>
      </w:r>
      <w:r w:rsidR="00E84E3C" w:rsidRPr="00F9101C">
        <w:rPr>
          <w:sz w:val="22"/>
          <w:szCs w:val="22"/>
        </w:rPr>
        <w:t>4 defin</w:t>
      </w:r>
      <w:r w:rsidR="00013003" w:rsidRPr="00F9101C">
        <w:rPr>
          <w:sz w:val="22"/>
          <w:szCs w:val="22"/>
        </w:rPr>
        <w:t>e</w:t>
      </w:r>
      <w:r w:rsidR="00E84E3C" w:rsidRPr="00F9101C">
        <w:rPr>
          <w:sz w:val="22"/>
          <w:szCs w:val="22"/>
        </w:rPr>
        <w:t xml:space="preserve">d bits to 0 which </w:t>
      </w:r>
      <w:r w:rsidR="00796A42" w:rsidRPr="00F9101C">
        <w:rPr>
          <w:sz w:val="22"/>
          <w:szCs w:val="22"/>
        </w:rPr>
        <w:t xml:space="preserve">is </w:t>
      </w:r>
      <w:r w:rsidR="00E84E3C" w:rsidRPr="00F9101C">
        <w:rPr>
          <w:sz w:val="22"/>
          <w:szCs w:val="22"/>
        </w:rPr>
        <w:t xml:space="preserve">clearly below the reliabilities discussed here. In addition, as we show below, the false positive detection is having not so much of an impact on the </w:t>
      </w:r>
      <w:r w:rsidRPr="00F9101C">
        <w:rPr>
          <w:sz w:val="22"/>
          <w:szCs w:val="22"/>
        </w:rPr>
        <w:t xml:space="preserve">system </w:t>
      </w:r>
      <w:r w:rsidR="00E84E3C" w:rsidRPr="00F9101C">
        <w:rPr>
          <w:sz w:val="22"/>
          <w:szCs w:val="22"/>
        </w:rPr>
        <w:t>operation overall:</w:t>
      </w:r>
    </w:p>
    <w:p w14:paraId="6FFA73B6" w14:textId="77777777" w:rsidR="007B0AAC" w:rsidRDefault="006324AE" w:rsidP="007B0AAC">
      <w:pPr>
        <w:pStyle w:val="ListParagraph"/>
        <w:numPr>
          <w:ilvl w:val="1"/>
          <w:numId w:val="30"/>
        </w:numPr>
        <w:spacing w:after="0"/>
        <w:ind w:left="1434" w:hanging="357"/>
        <w:jc w:val="both"/>
        <w:rPr>
          <w:sz w:val="22"/>
          <w:szCs w:val="22"/>
        </w:rPr>
      </w:pPr>
      <w:r w:rsidRPr="00F9101C">
        <w:rPr>
          <w:sz w:val="22"/>
          <w:szCs w:val="22"/>
        </w:rPr>
        <w:t>If explicit A</w:t>
      </w:r>
      <w:r w:rsidR="00B24C59" w:rsidRPr="00F9101C">
        <w:rPr>
          <w:sz w:val="22"/>
          <w:szCs w:val="22"/>
        </w:rPr>
        <w:t>CK</w:t>
      </w:r>
      <w:r w:rsidRPr="00F9101C">
        <w:rPr>
          <w:sz w:val="22"/>
          <w:szCs w:val="22"/>
        </w:rPr>
        <w:t xml:space="preserve"> is detected (but the gNB has not correctly decoded the packet), based on UE behaviour 1 the UE will </w:t>
      </w:r>
      <w:r w:rsidR="00C1776F">
        <w:rPr>
          <w:sz w:val="22"/>
          <w:szCs w:val="22"/>
        </w:rPr>
        <w:t>assume correct reception of the data packet</w:t>
      </w:r>
      <w:r w:rsidR="007B0AAC">
        <w:rPr>
          <w:sz w:val="22"/>
          <w:szCs w:val="22"/>
        </w:rPr>
        <w:t>. If supported, the UE may further stop an ongoing CG PUSCH repetition.  and may (if still having an ongoing repetition) stop the repetitions</w:t>
      </w:r>
      <w:r w:rsidRPr="00F9101C">
        <w:rPr>
          <w:sz w:val="22"/>
          <w:szCs w:val="22"/>
        </w:rPr>
        <w:t xml:space="preserve">. </w:t>
      </w:r>
    </w:p>
    <w:p w14:paraId="2F90DE65" w14:textId="134A84F2" w:rsidR="006324AE" w:rsidRPr="007B0AAC" w:rsidRDefault="007B0AAC" w:rsidP="007B0AAC">
      <w:pPr>
        <w:spacing w:after="0"/>
        <w:ind w:left="1418"/>
        <w:jc w:val="both"/>
        <w:rPr>
          <w:sz w:val="22"/>
          <w:szCs w:val="22"/>
        </w:rPr>
      </w:pPr>
      <w:r>
        <w:rPr>
          <w:sz w:val="22"/>
          <w:szCs w:val="22"/>
        </w:rPr>
        <w:t>I</w:t>
      </w:r>
      <w:r w:rsidR="00E84E3C" w:rsidRPr="007B0AAC">
        <w:rPr>
          <w:sz w:val="22"/>
          <w:szCs w:val="22"/>
        </w:rPr>
        <w:t>n case the gNB has not correctly decoded (but identified the PUSCH)</w:t>
      </w:r>
      <w:r w:rsidR="00C56FE9" w:rsidRPr="007B0AAC">
        <w:rPr>
          <w:sz w:val="22"/>
          <w:szCs w:val="22"/>
        </w:rPr>
        <w:t>,</w:t>
      </w:r>
      <w:r w:rsidR="00E84E3C" w:rsidRPr="007B0AAC">
        <w:rPr>
          <w:sz w:val="22"/>
          <w:szCs w:val="22"/>
        </w:rPr>
        <w:t xml:space="preserve"> the gNB would most </w:t>
      </w:r>
      <w:r w:rsidR="00F9101C" w:rsidRPr="007B0AAC">
        <w:rPr>
          <w:sz w:val="22"/>
          <w:szCs w:val="22"/>
        </w:rPr>
        <w:t>probably</w:t>
      </w:r>
      <w:r w:rsidR="00E84E3C" w:rsidRPr="007B0AAC">
        <w:rPr>
          <w:sz w:val="22"/>
          <w:szCs w:val="22"/>
        </w:rPr>
        <w:t xml:space="preserve"> send a dynamic re-transmission grant to the UE as soon as possible. Therefore, the dynamic grant would take priority </w:t>
      </w:r>
      <w:r w:rsidR="00C1776F" w:rsidRPr="007B0AAC">
        <w:rPr>
          <w:sz w:val="22"/>
          <w:szCs w:val="22"/>
        </w:rPr>
        <w:t xml:space="preserve">(as in case of LTE PHICH / UL grant </w:t>
      </w:r>
      <w:r w:rsidR="006C4116" w:rsidRPr="007B0AAC">
        <w:rPr>
          <w:sz w:val="22"/>
          <w:szCs w:val="22"/>
        </w:rPr>
        <w:t>mismatch</w:t>
      </w:r>
      <w:r w:rsidR="00C1776F" w:rsidRPr="007B0AAC">
        <w:rPr>
          <w:sz w:val="22"/>
          <w:szCs w:val="22"/>
        </w:rPr>
        <w:t xml:space="preserve">) </w:t>
      </w:r>
      <w:r w:rsidR="00E84E3C" w:rsidRPr="007B0AAC">
        <w:rPr>
          <w:sz w:val="22"/>
          <w:szCs w:val="22"/>
        </w:rPr>
        <w:t xml:space="preserve">and the UE would re-transmit the PUSCH </w:t>
      </w:r>
      <w:r w:rsidR="00C1776F" w:rsidRPr="007B0AAC">
        <w:rPr>
          <w:sz w:val="22"/>
          <w:szCs w:val="22"/>
        </w:rPr>
        <w:t>(as long as the data is still available in the HARQ buffer)</w:t>
      </w:r>
      <w:r w:rsidR="00E84E3C" w:rsidRPr="007B0AAC">
        <w:rPr>
          <w:sz w:val="22"/>
          <w:szCs w:val="22"/>
        </w:rPr>
        <w:t>.</w:t>
      </w:r>
      <w:r>
        <w:rPr>
          <w:sz w:val="22"/>
          <w:szCs w:val="22"/>
        </w:rPr>
        <w:t xml:space="preserve"> Therefore, there would be no data or scheduled retransmission lost. In case </w:t>
      </w:r>
      <w:r w:rsidR="006C4116">
        <w:rPr>
          <w:sz w:val="22"/>
          <w:szCs w:val="22"/>
        </w:rPr>
        <w:t>stopping</w:t>
      </w:r>
      <w:r>
        <w:rPr>
          <w:sz w:val="22"/>
          <w:szCs w:val="22"/>
        </w:rPr>
        <w:t xml:space="preserve"> an ongoing CG PUSCH repetition </w:t>
      </w:r>
      <w:r w:rsidR="006C4116">
        <w:rPr>
          <w:sz w:val="22"/>
          <w:szCs w:val="22"/>
        </w:rPr>
        <w:t xml:space="preserve">through explicit ACK </w:t>
      </w:r>
      <w:r>
        <w:rPr>
          <w:sz w:val="22"/>
          <w:szCs w:val="22"/>
        </w:rPr>
        <w:t xml:space="preserve">is supported, this may just introduce a slight delay due to the stopped repetition. </w:t>
      </w:r>
      <w:r w:rsidR="00E84E3C" w:rsidRPr="007B0AAC">
        <w:rPr>
          <w:sz w:val="22"/>
          <w:szCs w:val="22"/>
        </w:rPr>
        <w:t xml:space="preserve">For the case the gNB has not detected/identified the PUSCH transmission at all, this behaviour would just </w:t>
      </w:r>
      <w:r w:rsidR="00C1776F" w:rsidRPr="007B0AAC">
        <w:rPr>
          <w:sz w:val="22"/>
          <w:szCs w:val="22"/>
        </w:rPr>
        <w:t xml:space="preserve">be the same as the Rel-15 UE behaviour after the timer expiry. Looking at this, we don’t see any </w:t>
      </w:r>
      <w:r>
        <w:rPr>
          <w:sz w:val="22"/>
          <w:szCs w:val="22"/>
        </w:rPr>
        <w:t xml:space="preserve">real </w:t>
      </w:r>
      <w:r w:rsidR="00C1776F" w:rsidRPr="007B0AAC">
        <w:rPr>
          <w:sz w:val="22"/>
          <w:szCs w:val="22"/>
        </w:rPr>
        <w:t>drawback of supporting explicit ACK even for the case of a false-positive DCI detection indicating a wrong explicit ACK compared to the Rel-15 CG operation.</w:t>
      </w:r>
      <w:r w:rsidR="00C56FE9" w:rsidRPr="007B0AAC">
        <w:rPr>
          <w:sz w:val="22"/>
          <w:szCs w:val="22"/>
        </w:rPr>
        <w:t xml:space="preserve"> </w:t>
      </w:r>
    </w:p>
    <w:p w14:paraId="27F6360B" w14:textId="28E9F719" w:rsidR="00C56FE9" w:rsidRPr="00F9101C" w:rsidRDefault="00C56FE9" w:rsidP="00E84E3C">
      <w:pPr>
        <w:pStyle w:val="ListParagraph"/>
        <w:numPr>
          <w:ilvl w:val="1"/>
          <w:numId w:val="30"/>
        </w:numPr>
        <w:jc w:val="both"/>
        <w:rPr>
          <w:sz w:val="22"/>
          <w:szCs w:val="22"/>
        </w:rPr>
      </w:pPr>
      <w:r w:rsidRPr="00F9101C">
        <w:rPr>
          <w:sz w:val="22"/>
          <w:szCs w:val="22"/>
        </w:rPr>
        <w:t xml:space="preserve">If explicit NACK is supported and explicit NACK would be incorrectly detected, this would lead to an unnecessary autonomous re-transmission by the UE based on UE behaviour 3 which again would waste resources but not </w:t>
      </w:r>
      <w:r w:rsidR="005D7F2C" w:rsidRPr="00F9101C">
        <w:rPr>
          <w:sz w:val="22"/>
          <w:szCs w:val="22"/>
        </w:rPr>
        <w:t xml:space="preserve">decrease </w:t>
      </w:r>
      <w:r w:rsidRPr="00F9101C">
        <w:rPr>
          <w:sz w:val="22"/>
          <w:szCs w:val="22"/>
        </w:rPr>
        <w:t xml:space="preserve">the reliability. </w:t>
      </w:r>
    </w:p>
    <w:p w14:paraId="3379CFC9" w14:textId="4172373A" w:rsidR="00796A42" w:rsidRPr="00F9101C" w:rsidRDefault="00796A42" w:rsidP="34206519">
      <w:pPr>
        <w:jc w:val="both"/>
        <w:rPr>
          <w:kern w:val="28"/>
          <w:sz w:val="22"/>
          <w:szCs w:val="22"/>
        </w:rPr>
      </w:pPr>
      <w:r w:rsidRPr="00F9101C">
        <w:rPr>
          <w:kern w:val="28"/>
          <w:sz w:val="22"/>
          <w:szCs w:val="22"/>
        </w:rPr>
        <w:t xml:space="preserve">Based on the analysis above, it can be concluded that the overall performance in terms of reliability and latency will be improved by introducing explicit HARQ-ACK feedback, as the main reliability issue of Rel-15 CG PUSCH namely the failed CG PUSCH transmission identification by the gNB with the related overall packet failure after timer expiry can be </w:t>
      </w:r>
      <w:r w:rsidR="00F9101C" w:rsidRPr="00F9101C">
        <w:rPr>
          <w:kern w:val="28"/>
          <w:sz w:val="22"/>
          <w:szCs w:val="22"/>
        </w:rPr>
        <w:t>eliminated</w:t>
      </w:r>
      <w:r w:rsidRPr="00F9101C">
        <w:rPr>
          <w:kern w:val="28"/>
          <w:sz w:val="22"/>
          <w:szCs w:val="22"/>
        </w:rPr>
        <w:t>.</w:t>
      </w:r>
    </w:p>
    <w:p w14:paraId="758B2F9E" w14:textId="4B526858" w:rsidR="00C825A4" w:rsidRPr="00F9101C" w:rsidRDefault="34206519" w:rsidP="34206519">
      <w:pPr>
        <w:jc w:val="both"/>
        <w:rPr>
          <w:sz w:val="22"/>
          <w:szCs w:val="22"/>
        </w:rPr>
      </w:pPr>
      <w:r w:rsidRPr="00F9101C">
        <w:rPr>
          <w:sz w:val="22"/>
          <w:szCs w:val="22"/>
        </w:rPr>
        <w:t>Based on the above</w:t>
      </w:r>
      <w:bookmarkStart w:id="1" w:name="_GoBack"/>
      <w:bookmarkEnd w:id="1"/>
      <w:r w:rsidRPr="00F9101C">
        <w:rPr>
          <w:sz w:val="22"/>
          <w:szCs w:val="22"/>
        </w:rPr>
        <w:t xml:space="preserve"> discussions, we believe it is necessary to introduce the support of explicit HARQ-ACK and study further the detailed signalling and UE behaviours. </w:t>
      </w:r>
    </w:p>
    <w:p w14:paraId="537839C3" w14:textId="7D0AB215" w:rsidR="00620B36" w:rsidRPr="00F9101C" w:rsidRDefault="34206519" w:rsidP="34206519">
      <w:pPr>
        <w:jc w:val="both"/>
        <w:rPr>
          <w:b/>
          <w:bCs/>
          <w:sz w:val="22"/>
          <w:szCs w:val="22"/>
          <w:lang w:eastAsia="zh-CN"/>
        </w:rPr>
      </w:pPr>
      <w:r w:rsidRPr="00F9101C">
        <w:rPr>
          <w:b/>
          <w:bCs/>
          <w:sz w:val="22"/>
          <w:szCs w:val="22"/>
          <w:lang w:eastAsia="zh-CN"/>
        </w:rPr>
        <w:t>Proposal 1: Explicit ACK</w:t>
      </w:r>
      <w:r w:rsidR="00607E5A" w:rsidRPr="00F9101C">
        <w:rPr>
          <w:b/>
          <w:bCs/>
          <w:sz w:val="22"/>
          <w:szCs w:val="22"/>
          <w:lang w:eastAsia="zh-CN"/>
        </w:rPr>
        <w:t xml:space="preserve"> feedback</w:t>
      </w:r>
      <w:r w:rsidRPr="00F9101C">
        <w:rPr>
          <w:b/>
          <w:bCs/>
          <w:sz w:val="22"/>
          <w:szCs w:val="22"/>
          <w:lang w:eastAsia="zh-CN"/>
        </w:rPr>
        <w:t xml:space="preserve"> </w:t>
      </w:r>
      <w:r w:rsidR="009F54E2" w:rsidRPr="00F9101C">
        <w:rPr>
          <w:b/>
          <w:bCs/>
          <w:sz w:val="22"/>
          <w:szCs w:val="22"/>
          <w:lang w:eastAsia="zh-CN"/>
        </w:rPr>
        <w:t xml:space="preserve">can be configured </w:t>
      </w:r>
      <w:r w:rsidRPr="00F9101C">
        <w:rPr>
          <w:b/>
          <w:bCs/>
          <w:sz w:val="22"/>
          <w:szCs w:val="22"/>
          <w:lang w:eastAsia="zh-CN"/>
        </w:rPr>
        <w:t>for UL configured grant operation to increase reliability and latency performance. Detailed signalling design and impacts on UE behaviour are FFS.</w:t>
      </w:r>
    </w:p>
    <w:p w14:paraId="20C9A3FB" w14:textId="77777777" w:rsidR="0018494D" w:rsidRPr="00F9101C" w:rsidRDefault="0018494D" w:rsidP="00417EB7">
      <w:pPr>
        <w:jc w:val="both"/>
        <w:rPr>
          <w:b/>
          <w:sz w:val="22"/>
          <w:szCs w:val="22"/>
          <w:lang w:eastAsia="zh-CN"/>
        </w:rPr>
      </w:pPr>
    </w:p>
    <w:p w14:paraId="47CD6562" w14:textId="1FA3F1CB" w:rsidR="00541668" w:rsidRPr="00F9101C" w:rsidRDefault="00541668" w:rsidP="00541668">
      <w:pPr>
        <w:pStyle w:val="Heading1"/>
      </w:pPr>
      <w:r w:rsidRPr="00F9101C">
        <w:t>3</w:t>
      </w:r>
      <w:r w:rsidRPr="00F9101C">
        <w:tab/>
      </w:r>
      <w:r w:rsidR="009B276F" w:rsidRPr="00F9101C">
        <w:t>Ensuring K repetitions for NR CG</w:t>
      </w:r>
      <w:r w:rsidR="005A14A2" w:rsidRPr="00F9101C">
        <w:t xml:space="preserve"> &amp; support of multiple (active) configured grants </w:t>
      </w:r>
    </w:p>
    <w:p w14:paraId="0C0B7AE5" w14:textId="2954FFDB" w:rsidR="007124AD" w:rsidRPr="00F9101C" w:rsidRDefault="34206519" w:rsidP="34206519">
      <w:pPr>
        <w:jc w:val="both"/>
        <w:rPr>
          <w:sz w:val="22"/>
          <w:szCs w:val="22"/>
          <w:lang w:eastAsia="zh-CN"/>
        </w:rPr>
      </w:pPr>
      <w:bookmarkStart w:id="2" w:name="_Toc415085486"/>
      <w:bookmarkStart w:id="3" w:name="_Toc503902285"/>
      <w:r w:rsidRPr="00F9101C">
        <w:rPr>
          <w:sz w:val="22"/>
          <w:szCs w:val="22"/>
          <w:lang w:eastAsia="zh-CN"/>
        </w:rPr>
        <w:t xml:space="preserve">At RAN1#94, ensuring K repetitions for NR CG has been discussed and the following principle agreement was made: </w:t>
      </w:r>
    </w:p>
    <w:p w14:paraId="4EAEC550" w14:textId="77777777" w:rsidR="007124AD" w:rsidRPr="00F9101C" w:rsidRDefault="007124AD" w:rsidP="007124AD">
      <w:pPr>
        <w:spacing w:after="0"/>
        <w:ind w:left="284"/>
        <w:rPr>
          <w:b/>
          <w:i/>
          <w:sz w:val="22"/>
          <w:szCs w:val="22"/>
          <w:lang w:eastAsia="x-none"/>
        </w:rPr>
      </w:pPr>
      <w:r w:rsidRPr="00F9101C">
        <w:rPr>
          <w:i/>
          <w:sz w:val="22"/>
          <w:szCs w:val="22"/>
          <w:highlight w:val="green"/>
          <w:lang w:eastAsia="x-none"/>
        </w:rPr>
        <w:t>Agreements</w:t>
      </w:r>
      <w:r w:rsidRPr="00F9101C">
        <w:rPr>
          <w:b/>
          <w:i/>
          <w:sz w:val="22"/>
          <w:szCs w:val="22"/>
          <w:lang w:eastAsia="x-none"/>
        </w:rPr>
        <w:t>:</w:t>
      </w:r>
    </w:p>
    <w:p w14:paraId="21D4644F" w14:textId="77777777" w:rsidR="007124AD" w:rsidRPr="00F9101C" w:rsidRDefault="007124AD" w:rsidP="007124AD">
      <w:pPr>
        <w:pStyle w:val="ListParagraph"/>
        <w:widowControl w:val="0"/>
        <w:numPr>
          <w:ilvl w:val="0"/>
          <w:numId w:val="23"/>
        </w:numPr>
        <w:spacing w:afterLines="50" w:after="120"/>
        <w:contextualSpacing w:val="0"/>
        <w:jc w:val="both"/>
        <w:rPr>
          <w:rFonts w:eastAsia="Yu Mincho"/>
          <w:i/>
          <w:sz w:val="22"/>
          <w:szCs w:val="22"/>
          <w:lang w:eastAsia="ja-JP"/>
        </w:rPr>
      </w:pPr>
      <w:r w:rsidRPr="00F9101C">
        <w:rPr>
          <w:rFonts w:eastAsia="Yu Mincho"/>
          <w:i/>
          <w:sz w:val="22"/>
          <w:szCs w:val="22"/>
          <w:lang w:eastAsia="ja-JP"/>
        </w:rPr>
        <w:t>Study further whether/how on ensuring K repetitions.</w:t>
      </w:r>
    </w:p>
    <w:p w14:paraId="68E21B8F" w14:textId="77777777" w:rsidR="007124AD" w:rsidRPr="00F9101C" w:rsidRDefault="007124AD" w:rsidP="0008466C">
      <w:pPr>
        <w:jc w:val="both"/>
        <w:rPr>
          <w:sz w:val="22"/>
          <w:szCs w:val="22"/>
          <w:lang w:eastAsia="zh-CN"/>
        </w:rPr>
      </w:pPr>
    </w:p>
    <w:p w14:paraId="003AA93A" w14:textId="2F764FDA" w:rsidR="009B276F" w:rsidRPr="00F9101C" w:rsidRDefault="009B276F" w:rsidP="0008466C">
      <w:pPr>
        <w:jc w:val="both"/>
        <w:rPr>
          <w:sz w:val="22"/>
          <w:szCs w:val="22"/>
          <w:lang w:eastAsia="zh-CN"/>
        </w:rPr>
      </w:pPr>
      <w:r w:rsidRPr="00F9101C">
        <w:rPr>
          <w:sz w:val="22"/>
          <w:szCs w:val="22"/>
          <w:lang w:eastAsia="zh-CN"/>
        </w:rPr>
        <w:t xml:space="preserve">NR supports CG transmission repetition by configuring the UE with </w:t>
      </w:r>
      <w:r w:rsidR="00CA3DA4" w:rsidRPr="00F9101C">
        <w:rPr>
          <w:sz w:val="22"/>
          <w:szCs w:val="22"/>
          <w:lang w:eastAsia="zh-CN"/>
        </w:rPr>
        <w:t>t</w:t>
      </w:r>
      <w:r w:rsidRPr="00F9101C">
        <w:rPr>
          <w:sz w:val="22"/>
          <w:szCs w:val="22"/>
          <w:lang w:eastAsia="zh-CN"/>
        </w:rPr>
        <w:t xml:space="preserve">he higher layer parameters </w:t>
      </w:r>
      <w:r w:rsidRPr="00F9101C">
        <w:rPr>
          <w:i/>
          <w:sz w:val="22"/>
          <w:szCs w:val="22"/>
          <w:lang w:eastAsia="zh-CN"/>
        </w:rPr>
        <w:t>repK</w:t>
      </w:r>
      <w:r w:rsidRPr="00F9101C">
        <w:rPr>
          <w:sz w:val="22"/>
          <w:szCs w:val="22"/>
          <w:lang w:eastAsia="zh-CN"/>
        </w:rPr>
        <w:t xml:space="preserve"> and </w:t>
      </w:r>
      <w:r w:rsidRPr="00F9101C">
        <w:rPr>
          <w:i/>
          <w:sz w:val="22"/>
          <w:szCs w:val="22"/>
          <w:lang w:eastAsia="zh-CN"/>
        </w:rPr>
        <w:t>repK-RV</w:t>
      </w:r>
      <w:r w:rsidR="00CA3DA4" w:rsidRPr="00F9101C">
        <w:rPr>
          <w:sz w:val="22"/>
          <w:szCs w:val="22"/>
          <w:lang w:eastAsia="zh-CN"/>
        </w:rPr>
        <w:t>. But depending on the time of arrival of the data in the buffer</w:t>
      </w:r>
      <w:r w:rsidR="00164264" w:rsidRPr="00F9101C">
        <w:rPr>
          <w:sz w:val="22"/>
          <w:szCs w:val="22"/>
          <w:lang w:eastAsia="zh-CN"/>
        </w:rPr>
        <w:t xml:space="preserve"> in relation to the periodicity</w:t>
      </w:r>
      <w:r w:rsidR="00D01E01" w:rsidRPr="00F9101C">
        <w:rPr>
          <w:sz w:val="22"/>
          <w:szCs w:val="22"/>
          <w:lang w:eastAsia="zh-CN"/>
        </w:rPr>
        <w:t xml:space="preserve"> </w:t>
      </w:r>
      <w:r w:rsidR="00D01E01" w:rsidRPr="00F9101C">
        <w:rPr>
          <w:i/>
          <w:sz w:val="22"/>
          <w:szCs w:val="22"/>
          <w:lang w:eastAsia="zh-CN"/>
        </w:rPr>
        <w:t>P</w:t>
      </w:r>
      <w:r w:rsidR="00CA3DA4" w:rsidRPr="00F9101C">
        <w:rPr>
          <w:sz w:val="22"/>
          <w:szCs w:val="22"/>
          <w:lang w:eastAsia="zh-CN"/>
        </w:rPr>
        <w:t xml:space="preserve">, the number of repetitions may be smaller than the configured number of repetitions </w:t>
      </w:r>
      <w:r w:rsidR="00D01E01" w:rsidRPr="00F9101C">
        <w:rPr>
          <w:i/>
          <w:sz w:val="22"/>
          <w:szCs w:val="22"/>
          <w:lang w:eastAsia="zh-CN"/>
        </w:rPr>
        <w:t>K</w:t>
      </w:r>
      <w:r w:rsidR="00D01E01" w:rsidRPr="00F9101C">
        <w:rPr>
          <w:sz w:val="22"/>
          <w:szCs w:val="22"/>
          <w:lang w:eastAsia="zh-CN"/>
        </w:rPr>
        <w:t xml:space="preserve"> as the repeated transmissions need to stop at latest at the last transmission occasion of the period </w:t>
      </w:r>
      <w:r w:rsidR="00D01E01" w:rsidRPr="00F9101C">
        <w:rPr>
          <w:i/>
          <w:sz w:val="22"/>
          <w:szCs w:val="22"/>
          <w:lang w:eastAsia="zh-CN"/>
        </w:rPr>
        <w:t>P</w:t>
      </w:r>
      <w:r w:rsidR="00D01E01" w:rsidRPr="00F9101C">
        <w:rPr>
          <w:sz w:val="22"/>
          <w:szCs w:val="22"/>
          <w:lang w:eastAsia="zh-CN"/>
        </w:rPr>
        <w:t xml:space="preserve">. </w:t>
      </w:r>
      <w:r w:rsidR="006B2BBB" w:rsidRPr="00F9101C">
        <w:rPr>
          <w:sz w:val="22"/>
          <w:szCs w:val="22"/>
          <w:lang w:eastAsia="zh-CN"/>
        </w:rPr>
        <w:t xml:space="preserve">The only currently available option to guarantee </w:t>
      </w:r>
      <w:r w:rsidR="006B2BBB" w:rsidRPr="00F9101C">
        <w:rPr>
          <w:i/>
          <w:sz w:val="22"/>
          <w:szCs w:val="22"/>
          <w:lang w:eastAsia="zh-CN"/>
        </w:rPr>
        <w:t>K</w:t>
      </w:r>
      <w:r w:rsidR="006B2BBB" w:rsidRPr="00F9101C">
        <w:rPr>
          <w:sz w:val="22"/>
          <w:szCs w:val="22"/>
          <w:lang w:eastAsia="zh-CN"/>
        </w:rPr>
        <w:t xml:space="preserve"> transmissions is to delay the start of the transmission </w:t>
      </w:r>
      <w:r w:rsidR="00D01E01" w:rsidRPr="00F9101C">
        <w:rPr>
          <w:sz w:val="22"/>
          <w:szCs w:val="22"/>
          <w:lang w:eastAsia="zh-CN"/>
        </w:rPr>
        <w:t xml:space="preserve">to the start of the </w:t>
      </w:r>
      <w:r w:rsidR="006B2BBB" w:rsidRPr="00F9101C">
        <w:rPr>
          <w:sz w:val="22"/>
          <w:szCs w:val="22"/>
          <w:lang w:eastAsia="zh-CN"/>
        </w:rPr>
        <w:t xml:space="preserve">next </w:t>
      </w:r>
      <w:r w:rsidR="00D01E01" w:rsidRPr="00F9101C">
        <w:rPr>
          <w:sz w:val="22"/>
          <w:szCs w:val="22"/>
          <w:lang w:eastAsia="zh-CN"/>
        </w:rPr>
        <w:t xml:space="preserve">periodicity window </w:t>
      </w:r>
      <w:r w:rsidR="00D01E01" w:rsidRPr="00F9101C">
        <w:rPr>
          <w:i/>
          <w:sz w:val="22"/>
          <w:szCs w:val="22"/>
          <w:lang w:eastAsia="zh-CN"/>
        </w:rPr>
        <w:t>P</w:t>
      </w:r>
      <w:r w:rsidR="00D01E01" w:rsidRPr="00F9101C">
        <w:rPr>
          <w:sz w:val="22"/>
          <w:szCs w:val="22"/>
          <w:lang w:eastAsia="zh-CN"/>
        </w:rPr>
        <w:t xml:space="preserve"> which introduces additional delays. </w:t>
      </w:r>
    </w:p>
    <w:p w14:paraId="07D8F804" w14:textId="6F0F712E" w:rsidR="00D01E01" w:rsidRPr="00F9101C" w:rsidRDefault="00D01E01" w:rsidP="0008466C">
      <w:pPr>
        <w:jc w:val="both"/>
        <w:rPr>
          <w:sz w:val="22"/>
          <w:szCs w:val="22"/>
          <w:lang w:eastAsia="zh-CN"/>
        </w:rPr>
      </w:pPr>
      <w:r w:rsidRPr="00F9101C">
        <w:rPr>
          <w:sz w:val="22"/>
          <w:szCs w:val="22"/>
          <w:lang w:eastAsia="zh-CN"/>
        </w:rPr>
        <w:t xml:space="preserve">Therefore, the current NR specification of CG PUSCH repetition is not sufficient for NR URLLC in case the repetitions are required to fulfil the URLLC reliability requirements of a specific service and having a strict delay bound. Thus, enhancements to NR CG operation are envisioned to guarantee a certain total number of PUSCH transmissions of a URLLC data packet applying CG operation. </w:t>
      </w:r>
    </w:p>
    <w:p w14:paraId="36E7788D" w14:textId="3CF2D2FB" w:rsidR="001077E9" w:rsidRPr="00F9101C" w:rsidRDefault="00D01E01" w:rsidP="0008466C">
      <w:pPr>
        <w:spacing w:after="0"/>
        <w:jc w:val="both"/>
        <w:rPr>
          <w:sz w:val="22"/>
          <w:szCs w:val="22"/>
          <w:lang w:eastAsia="zh-CN"/>
        </w:rPr>
      </w:pPr>
      <w:r w:rsidRPr="00F9101C">
        <w:rPr>
          <w:sz w:val="22"/>
          <w:szCs w:val="22"/>
          <w:lang w:eastAsia="zh-CN"/>
        </w:rPr>
        <w:t xml:space="preserve">Ensuring </w:t>
      </w:r>
      <w:r w:rsidRPr="00F9101C">
        <w:rPr>
          <w:i/>
          <w:sz w:val="22"/>
          <w:szCs w:val="22"/>
          <w:lang w:eastAsia="zh-CN"/>
        </w:rPr>
        <w:t>K</w:t>
      </w:r>
      <w:r w:rsidRPr="00F9101C">
        <w:rPr>
          <w:sz w:val="22"/>
          <w:szCs w:val="22"/>
          <w:lang w:eastAsia="zh-CN"/>
        </w:rPr>
        <w:t xml:space="preserve"> total transmissions (or repetitions, as currently noted</w:t>
      </w:r>
      <w:r w:rsidR="006B301E" w:rsidRPr="00F9101C">
        <w:rPr>
          <w:sz w:val="22"/>
          <w:szCs w:val="22"/>
          <w:lang w:eastAsia="zh-CN"/>
        </w:rPr>
        <w:t xml:space="preserve"> in 3</w:t>
      </w:r>
      <w:r w:rsidR="002A74BD" w:rsidRPr="00F9101C">
        <w:rPr>
          <w:sz w:val="22"/>
          <w:szCs w:val="22"/>
          <w:lang w:eastAsia="zh-CN"/>
        </w:rPr>
        <w:t>8</w:t>
      </w:r>
      <w:r w:rsidR="006B301E" w:rsidRPr="00F9101C">
        <w:rPr>
          <w:sz w:val="22"/>
          <w:szCs w:val="22"/>
          <w:lang w:eastAsia="zh-CN"/>
        </w:rPr>
        <w:t xml:space="preserve">.214, Sec. 6.1.2.3.1) has also been discussed in the specification of </w:t>
      </w:r>
      <w:r w:rsidR="00842DA1" w:rsidRPr="00F9101C">
        <w:rPr>
          <w:sz w:val="22"/>
          <w:szCs w:val="22"/>
          <w:lang w:eastAsia="zh-CN"/>
        </w:rPr>
        <w:t>URLLC</w:t>
      </w:r>
      <w:r w:rsidR="006B301E" w:rsidRPr="00F9101C">
        <w:rPr>
          <w:sz w:val="22"/>
          <w:szCs w:val="22"/>
          <w:lang w:eastAsia="zh-CN"/>
        </w:rPr>
        <w:t xml:space="preserve"> for LTE in Rel-15 [</w:t>
      </w:r>
      <w:r w:rsidR="00F82425" w:rsidRPr="00F9101C">
        <w:rPr>
          <w:sz w:val="22"/>
          <w:szCs w:val="22"/>
          <w:lang w:eastAsia="zh-CN"/>
        </w:rPr>
        <w:t>3</w:t>
      </w:r>
      <w:r w:rsidR="006B301E" w:rsidRPr="00F9101C">
        <w:rPr>
          <w:sz w:val="22"/>
          <w:szCs w:val="22"/>
          <w:lang w:eastAsia="zh-CN"/>
        </w:rPr>
        <w:t xml:space="preserve">]. </w:t>
      </w:r>
      <w:r w:rsidR="001077E9" w:rsidRPr="00F9101C">
        <w:rPr>
          <w:sz w:val="22"/>
          <w:szCs w:val="22"/>
          <w:lang w:eastAsia="zh-CN"/>
        </w:rPr>
        <w:t xml:space="preserve">There, two different methods to minimize the waiting time (by setting P=K) and guaranteeing K total transmissions have been discussed: </w:t>
      </w:r>
    </w:p>
    <w:p w14:paraId="4CEEAC62" w14:textId="77777777" w:rsidR="0007157C" w:rsidRPr="00F9101C" w:rsidRDefault="0007157C" w:rsidP="0008466C">
      <w:pPr>
        <w:pStyle w:val="ListParagraph"/>
        <w:ind w:left="832"/>
        <w:jc w:val="both"/>
        <w:rPr>
          <w:sz w:val="22"/>
          <w:szCs w:val="22"/>
          <w:lang w:eastAsia="zh-CN"/>
        </w:rPr>
      </w:pPr>
    </w:p>
    <w:p w14:paraId="2F6759BE" w14:textId="0A424939" w:rsidR="0008466C" w:rsidRPr="00F9101C" w:rsidRDefault="0007157C" w:rsidP="00417EB7">
      <w:pPr>
        <w:pStyle w:val="ListParagraph"/>
        <w:numPr>
          <w:ilvl w:val="0"/>
          <w:numId w:val="20"/>
        </w:numPr>
        <w:spacing w:after="0"/>
        <w:ind w:left="357" w:hanging="357"/>
        <w:jc w:val="both"/>
        <w:rPr>
          <w:sz w:val="22"/>
          <w:szCs w:val="22"/>
          <w:lang w:eastAsia="zh-CN"/>
        </w:rPr>
      </w:pPr>
      <w:r w:rsidRPr="00F9101C">
        <w:rPr>
          <w:b/>
          <w:sz w:val="22"/>
          <w:szCs w:val="22"/>
          <w:u w:val="single"/>
          <w:lang w:eastAsia="zh-CN"/>
        </w:rPr>
        <w:t>Option1</w:t>
      </w:r>
      <w:r w:rsidR="007124AD" w:rsidRPr="00F9101C">
        <w:rPr>
          <w:b/>
          <w:sz w:val="22"/>
          <w:szCs w:val="22"/>
          <w:u w:val="single"/>
          <w:lang w:eastAsia="zh-CN"/>
        </w:rPr>
        <w:t xml:space="preserve"> – K repetitions to cross the periodicity boundary</w:t>
      </w:r>
      <w:r w:rsidRPr="00F9101C">
        <w:rPr>
          <w:b/>
          <w:sz w:val="22"/>
          <w:szCs w:val="22"/>
          <w:u w:val="single"/>
          <w:lang w:eastAsia="zh-CN"/>
        </w:rPr>
        <w:t>:</w:t>
      </w:r>
      <w:r w:rsidRPr="00F9101C">
        <w:rPr>
          <w:sz w:val="22"/>
          <w:szCs w:val="22"/>
          <w:lang w:eastAsia="zh-CN"/>
        </w:rPr>
        <w:t xml:space="preserve"> </w:t>
      </w:r>
      <w:r w:rsidR="001077E9" w:rsidRPr="00F9101C">
        <w:rPr>
          <w:sz w:val="22"/>
          <w:szCs w:val="22"/>
          <w:lang w:eastAsia="zh-CN"/>
        </w:rPr>
        <w:t xml:space="preserve">Allowing the UE to start its </w:t>
      </w:r>
      <w:r w:rsidR="001077E9" w:rsidRPr="00F9101C">
        <w:rPr>
          <w:i/>
          <w:sz w:val="22"/>
          <w:szCs w:val="22"/>
          <w:lang w:eastAsia="zh-CN"/>
        </w:rPr>
        <w:t>K</w:t>
      </w:r>
      <w:r w:rsidR="001077E9" w:rsidRPr="00F9101C">
        <w:rPr>
          <w:sz w:val="22"/>
          <w:szCs w:val="22"/>
          <w:lang w:eastAsia="zh-CN"/>
        </w:rPr>
        <w:t xml:space="preserve"> transmissions in each possible transmission occasion and end the transmission after </w:t>
      </w:r>
      <w:r w:rsidR="001077E9" w:rsidRPr="00F9101C">
        <w:rPr>
          <w:i/>
          <w:sz w:val="22"/>
          <w:szCs w:val="22"/>
          <w:lang w:eastAsia="zh-CN"/>
        </w:rPr>
        <w:t>K</w:t>
      </w:r>
      <w:r w:rsidR="001077E9" w:rsidRPr="00F9101C">
        <w:rPr>
          <w:sz w:val="22"/>
          <w:szCs w:val="22"/>
          <w:lang w:eastAsia="zh-CN"/>
        </w:rPr>
        <w:t xml:space="preserve"> transmissions. Similar discussions also happened in </w:t>
      </w:r>
      <w:r w:rsidR="00DC3D14" w:rsidRPr="00F9101C">
        <w:rPr>
          <w:sz w:val="22"/>
          <w:szCs w:val="22"/>
          <w:lang w:eastAsia="zh-CN"/>
        </w:rPr>
        <w:t>LTE</w:t>
      </w:r>
      <w:r w:rsidR="001077E9" w:rsidRPr="00F9101C">
        <w:rPr>
          <w:sz w:val="22"/>
          <w:szCs w:val="22"/>
          <w:lang w:eastAsia="zh-CN"/>
        </w:rPr>
        <w:t xml:space="preserve"> in terms of having basically a floating/moving transmissions window of length of </w:t>
      </w:r>
      <w:r w:rsidR="001077E9" w:rsidRPr="00F9101C">
        <w:rPr>
          <w:i/>
          <w:sz w:val="22"/>
          <w:szCs w:val="22"/>
          <w:lang w:eastAsia="zh-CN"/>
        </w:rPr>
        <w:t>K</w:t>
      </w:r>
      <w:r w:rsidR="0008466C" w:rsidRPr="00F9101C">
        <w:rPr>
          <w:sz w:val="22"/>
          <w:szCs w:val="22"/>
          <w:lang w:eastAsia="zh-CN"/>
        </w:rPr>
        <w:t xml:space="preserve"> transmissions. </w:t>
      </w:r>
    </w:p>
    <w:p w14:paraId="7705795C" w14:textId="17180E3E" w:rsidR="0007157C" w:rsidRPr="00F9101C" w:rsidRDefault="34206519" w:rsidP="34206519">
      <w:pPr>
        <w:ind w:left="357"/>
        <w:jc w:val="both"/>
        <w:rPr>
          <w:sz w:val="22"/>
          <w:szCs w:val="22"/>
          <w:lang w:eastAsia="zh-CN"/>
        </w:rPr>
      </w:pPr>
      <w:r w:rsidRPr="00F9101C">
        <w:rPr>
          <w:sz w:val="22"/>
          <w:szCs w:val="22"/>
          <w:lang w:eastAsia="zh-CN"/>
        </w:rPr>
        <w:t xml:space="preserve">In the NR as well as the LTE discussions it was recognized that the fully floating nature of the transmission window containing </w:t>
      </w:r>
      <w:r w:rsidRPr="00F9101C">
        <w:rPr>
          <w:i/>
          <w:iCs/>
          <w:sz w:val="22"/>
          <w:szCs w:val="22"/>
          <w:lang w:eastAsia="zh-CN"/>
        </w:rPr>
        <w:t>K</w:t>
      </w:r>
      <w:r w:rsidRPr="00F9101C">
        <w:rPr>
          <w:sz w:val="22"/>
          <w:szCs w:val="22"/>
          <w:lang w:eastAsia="zh-CN"/>
        </w:rPr>
        <w:t xml:space="preserve"> transmissions will dramatically increase the number of hypothesis on start &amp; end of a data packet transmission for the e/gNB and has therefore neither been adopted for LTE nor for NR in Rel-15. </w:t>
      </w:r>
    </w:p>
    <w:p w14:paraId="203E0FE4" w14:textId="0F0DDDA7" w:rsidR="0008466C" w:rsidRPr="00F9101C" w:rsidRDefault="0007157C" w:rsidP="00417EB7">
      <w:pPr>
        <w:pStyle w:val="ListParagraph"/>
        <w:numPr>
          <w:ilvl w:val="0"/>
          <w:numId w:val="20"/>
        </w:numPr>
        <w:spacing w:after="0"/>
        <w:ind w:left="357" w:hanging="357"/>
        <w:jc w:val="both"/>
        <w:rPr>
          <w:sz w:val="22"/>
          <w:szCs w:val="22"/>
          <w:lang w:eastAsia="zh-CN"/>
        </w:rPr>
      </w:pPr>
      <w:r w:rsidRPr="00F9101C">
        <w:rPr>
          <w:b/>
          <w:sz w:val="22"/>
          <w:szCs w:val="22"/>
          <w:u w:val="single"/>
          <w:lang w:eastAsia="zh-CN"/>
        </w:rPr>
        <w:t>Option 2</w:t>
      </w:r>
      <w:r w:rsidR="007124AD" w:rsidRPr="00F9101C">
        <w:rPr>
          <w:b/>
          <w:sz w:val="22"/>
          <w:szCs w:val="22"/>
          <w:u w:val="single"/>
          <w:lang w:eastAsia="zh-CN"/>
        </w:rPr>
        <w:t xml:space="preserve"> – Multiple active configured grants</w:t>
      </w:r>
      <w:r w:rsidRPr="00F9101C">
        <w:rPr>
          <w:b/>
          <w:sz w:val="22"/>
          <w:szCs w:val="22"/>
          <w:u w:val="single"/>
          <w:lang w:eastAsia="zh-CN"/>
        </w:rPr>
        <w:t>:</w:t>
      </w:r>
      <w:r w:rsidRPr="00F9101C">
        <w:rPr>
          <w:sz w:val="22"/>
          <w:szCs w:val="22"/>
          <w:lang w:eastAsia="zh-CN"/>
        </w:rPr>
        <w:t xml:space="preserve"> </w:t>
      </w:r>
      <w:r w:rsidR="001077E9" w:rsidRPr="00F9101C">
        <w:rPr>
          <w:sz w:val="22"/>
          <w:szCs w:val="22"/>
          <w:lang w:eastAsia="zh-CN"/>
        </w:rPr>
        <w:t xml:space="preserve">The second alternative, which had been discussed </w:t>
      </w:r>
      <w:r w:rsidR="007B43DF" w:rsidRPr="00F9101C">
        <w:rPr>
          <w:sz w:val="22"/>
          <w:szCs w:val="22"/>
          <w:lang w:eastAsia="zh-CN"/>
        </w:rPr>
        <w:t xml:space="preserve">and </w:t>
      </w:r>
      <w:r w:rsidR="001077E9" w:rsidRPr="00F9101C">
        <w:rPr>
          <w:sz w:val="22"/>
          <w:szCs w:val="22"/>
          <w:lang w:eastAsia="zh-CN"/>
        </w:rPr>
        <w:t xml:space="preserve">adopted </w:t>
      </w:r>
      <w:r w:rsidR="007B43DF" w:rsidRPr="00F9101C">
        <w:rPr>
          <w:sz w:val="22"/>
          <w:szCs w:val="22"/>
          <w:lang w:eastAsia="zh-CN"/>
        </w:rPr>
        <w:t xml:space="preserve">for LTE </w:t>
      </w:r>
      <w:r w:rsidR="001077E9" w:rsidRPr="00F9101C">
        <w:rPr>
          <w:sz w:val="22"/>
          <w:szCs w:val="22"/>
          <w:lang w:eastAsia="zh-CN"/>
        </w:rPr>
        <w:t xml:space="preserve">is the support of multiple, </w:t>
      </w:r>
      <w:r w:rsidR="00540E5E" w:rsidRPr="00F9101C">
        <w:rPr>
          <w:sz w:val="22"/>
          <w:szCs w:val="22"/>
          <w:lang w:eastAsia="zh-CN"/>
        </w:rPr>
        <w:t>simul</w:t>
      </w:r>
      <w:r w:rsidR="001077E9" w:rsidRPr="00F9101C">
        <w:rPr>
          <w:sz w:val="22"/>
          <w:szCs w:val="22"/>
          <w:lang w:eastAsia="zh-CN"/>
        </w:rPr>
        <w:t xml:space="preserve">taneously activated UL SPS / </w:t>
      </w:r>
      <w:r w:rsidR="00540E5E" w:rsidRPr="00F9101C">
        <w:rPr>
          <w:sz w:val="22"/>
          <w:szCs w:val="22"/>
          <w:lang w:eastAsia="zh-CN"/>
        </w:rPr>
        <w:t>CG</w:t>
      </w:r>
      <w:r w:rsidR="001077E9" w:rsidRPr="00F9101C">
        <w:rPr>
          <w:sz w:val="22"/>
          <w:szCs w:val="22"/>
          <w:lang w:eastAsia="zh-CN"/>
        </w:rPr>
        <w:t xml:space="preserve"> configura</w:t>
      </w:r>
      <w:r w:rsidR="00540E5E" w:rsidRPr="00F9101C">
        <w:rPr>
          <w:sz w:val="22"/>
          <w:szCs w:val="22"/>
          <w:lang w:eastAsia="zh-CN"/>
        </w:rPr>
        <w:t xml:space="preserve">tions where within each configuration the UE is only allowed to start the transmission burst of </w:t>
      </w:r>
      <w:r w:rsidR="00540E5E" w:rsidRPr="00F9101C">
        <w:rPr>
          <w:i/>
          <w:sz w:val="22"/>
          <w:szCs w:val="22"/>
          <w:lang w:eastAsia="zh-CN"/>
        </w:rPr>
        <w:t>K</w:t>
      </w:r>
      <w:r w:rsidR="00540E5E" w:rsidRPr="00F9101C">
        <w:rPr>
          <w:sz w:val="22"/>
          <w:szCs w:val="22"/>
          <w:lang w:eastAsia="zh-CN"/>
        </w:rPr>
        <w:t xml:space="preserve"> transmissions at the beginning of the </w:t>
      </w:r>
      <w:r w:rsidR="00AB5151" w:rsidRPr="00F9101C">
        <w:rPr>
          <w:sz w:val="22"/>
          <w:szCs w:val="22"/>
          <w:lang w:eastAsia="zh-CN"/>
        </w:rPr>
        <w:t>periodicity</w:t>
      </w:r>
      <w:r w:rsidR="00540E5E" w:rsidRPr="00F9101C">
        <w:rPr>
          <w:sz w:val="22"/>
          <w:szCs w:val="22"/>
          <w:lang w:eastAsia="zh-CN"/>
        </w:rPr>
        <w:t>/transmission window of length P.</w:t>
      </w:r>
    </w:p>
    <w:p w14:paraId="45D5A30E" w14:textId="00474C72" w:rsidR="001077E9" w:rsidRPr="00F9101C" w:rsidRDefault="00540E5E" w:rsidP="00417EB7">
      <w:pPr>
        <w:ind w:left="363"/>
        <w:jc w:val="both"/>
        <w:rPr>
          <w:sz w:val="22"/>
          <w:szCs w:val="22"/>
          <w:lang w:eastAsia="zh-CN"/>
        </w:rPr>
      </w:pPr>
      <w:r w:rsidRPr="00F9101C">
        <w:rPr>
          <w:sz w:val="22"/>
          <w:szCs w:val="22"/>
          <w:lang w:eastAsia="zh-CN"/>
        </w:rPr>
        <w:t xml:space="preserve">As the configurations are to be regarded as independent, the gNB may assign e.g. different DMRS-configurations or resource allocations that can help the gNB to identify the CG configuration chosen by the UE for its transmission. To minimize the starting delay and at the same time guaranteeing </w:t>
      </w:r>
      <w:r w:rsidRPr="00F9101C">
        <w:rPr>
          <w:i/>
          <w:sz w:val="22"/>
          <w:szCs w:val="22"/>
          <w:lang w:eastAsia="zh-CN"/>
        </w:rPr>
        <w:t>K</w:t>
      </w:r>
      <w:r w:rsidRPr="00F9101C">
        <w:rPr>
          <w:sz w:val="22"/>
          <w:szCs w:val="22"/>
          <w:lang w:eastAsia="zh-CN"/>
        </w:rPr>
        <w:t xml:space="preserve"> transmissions, at least </w:t>
      </w:r>
      <w:r w:rsidRPr="00F9101C">
        <w:rPr>
          <w:i/>
          <w:sz w:val="22"/>
          <w:szCs w:val="22"/>
          <w:lang w:eastAsia="zh-CN"/>
        </w:rPr>
        <w:t>K</w:t>
      </w:r>
      <w:r w:rsidRPr="00F9101C">
        <w:rPr>
          <w:sz w:val="22"/>
          <w:szCs w:val="22"/>
          <w:lang w:eastAsia="zh-CN"/>
        </w:rPr>
        <w:t xml:space="preserve"> configurations offset by one slot are required by setting P=K. An example for such setup with </w:t>
      </w:r>
      <w:r w:rsidRPr="00F9101C">
        <w:rPr>
          <w:i/>
          <w:sz w:val="22"/>
          <w:szCs w:val="22"/>
          <w:lang w:eastAsia="zh-CN"/>
        </w:rPr>
        <w:t>K=P=4</w:t>
      </w:r>
      <w:r w:rsidRPr="00F9101C">
        <w:rPr>
          <w:sz w:val="22"/>
          <w:szCs w:val="22"/>
          <w:lang w:eastAsia="zh-CN"/>
        </w:rPr>
        <w:t xml:space="preserve"> is shown in Figure </w:t>
      </w:r>
      <w:r w:rsidR="002A74BD" w:rsidRPr="00F9101C">
        <w:rPr>
          <w:sz w:val="22"/>
          <w:szCs w:val="22"/>
          <w:lang w:eastAsia="zh-CN"/>
        </w:rPr>
        <w:t>1</w:t>
      </w:r>
      <w:r w:rsidRPr="00F9101C">
        <w:rPr>
          <w:sz w:val="22"/>
          <w:szCs w:val="22"/>
          <w:lang w:eastAsia="zh-CN"/>
        </w:rPr>
        <w:t xml:space="preserve">. </w:t>
      </w:r>
    </w:p>
    <w:p w14:paraId="301E529F" w14:textId="139C1437" w:rsidR="0007157C" w:rsidRPr="00F9101C" w:rsidRDefault="0007157C" w:rsidP="0007157C">
      <w:pPr>
        <w:spacing w:after="0"/>
        <w:jc w:val="center"/>
        <w:rPr>
          <w:sz w:val="22"/>
        </w:rPr>
      </w:pPr>
      <w:r w:rsidRPr="00F9101C">
        <w:rPr>
          <w:noProof/>
          <w:sz w:val="22"/>
        </w:rPr>
        <w:drawing>
          <wp:inline distT="0" distB="0" distL="0" distR="0" wp14:anchorId="200BEEDA" wp14:editId="0336F744">
            <wp:extent cx="5212558" cy="1939636"/>
            <wp:effectExtent l="0" t="0" r="762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88818" cy="1968013"/>
                    </a:xfrm>
                    <a:prstGeom prst="rect">
                      <a:avLst/>
                    </a:prstGeom>
                    <a:noFill/>
                  </pic:spPr>
                </pic:pic>
              </a:graphicData>
            </a:graphic>
          </wp:inline>
        </w:drawing>
      </w:r>
      <w:r w:rsidRPr="00F9101C">
        <w:rPr>
          <w:sz w:val="22"/>
        </w:rPr>
        <w:br/>
        <w:t xml:space="preserve">Figure </w:t>
      </w:r>
      <w:r w:rsidR="002A74BD" w:rsidRPr="00F9101C">
        <w:rPr>
          <w:sz w:val="22"/>
        </w:rPr>
        <w:t>1</w:t>
      </w:r>
      <w:r w:rsidRPr="00F9101C">
        <w:rPr>
          <w:sz w:val="22"/>
        </w:rPr>
        <w:t xml:space="preserve">: Enabling guaranteed </w:t>
      </w:r>
      <w:r w:rsidRPr="00F9101C">
        <w:rPr>
          <w:i/>
          <w:sz w:val="22"/>
        </w:rPr>
        <w:t>K</w:t>
      </w:r>
      <w:r w:rsidRPr="00F9101C">
        <w:rPr>
          <w:sz w:val="22"/>
        </w:rPr>
        <w:t xml:space="preserve"> and minimizing the packet data delay</w:t>
      </w:r>
      <w:r w:rsidRPr="00F9101C">
        <w:rPr>
          <w:sz w:val="22"/>
        </w:rPr>
        <w:br/>
        <w:t>through multiple CG operation</w:t>
      </w:r>
    </w:p>
    <w:p w14:paraId="11D80CDA" w14:textId="4009EEA8" w:rsidR="0007157C" w:rsidRPr="00F9101C" w:rsidRDefault="0007157C" w:rsidP="0007157C">
      <w:pPr>
        <w:rPr>
          <w:sz w:val="22"/>
          <w:szCs w:val="22"/>
          <w:lang w:eastAsia="zh-CN"/>
        </w:rPr>
      </w:pPr>
    </w:p>
    <w:p w14:paraId="58157C7F" w14:textId="03CD2457" w:rsidR="0007157C" w:rsidRPr="00F9101C" w:rsidRDefault="0007157C" w:rsidP="009A051D">
      <w:pPr>
        <w:jc w:val="both"/>
        <w:rPr>
          <w:sz w:val="22"/>
          <w:szCs w:val="22"/>
          <w:lang w:eastAsia="zh-CN"/>
        </w:rPr>
      </w:pPr>
      <w:r w:rsidRPr="00F9101C">
        <w:rPr>
          <w:sz w:val="22"/>
          <w:szCs w:val="22"/>
          <w:lang w:eastAsia="zh-CN"/>
        </w:rPr>
        <w:t xml:space="preserve">As can be seen from Figure </w:t>
      </w:r>
      <w:r w:rsidR="002A74BD" w:rsidRPr="00F9101C">
        <w:rPr>
          <w:sz w:val="22"/>
          <w:szCs w:val="22"/>
          <w:lang w:eastAsia="zh-CN"/>
        </w:rPr>
        <w:t>1</w:t>
      </w:r>
      <w:r w:rsidRPr="00F9101C">
        <w:rPr>
          <w:sz w:val="22"/>
          <w:szCs w:val="22"/>
          <w:lang w:eastAsia="zh-CN"/>
        </w:rPr>
        <w:t xml:space="preserve">, when having the transmission window of the individual configurations offset by one slot through appropriate configuration, with 4 configurations and </w:t>
      </w:r>
      <w:r w:rsidRPr="00F9101C">
        <w:rPr>
          <w:i/>
          <w:sz w:val="22"/>
          <w:szCs w:val="22"/>
          <w:lang w:eastAsia="zh-CN"/>
        </w:rPr>
        <w:t>K</w:t>
      </w:r>
      <w:r w:rsidRPr="00F9101C">
        <w:rPr>
          <w:sz w:val="22"/>
          <w:szCs w:val="22"/>
          <w:lang w:eastAsia="zh-CN"/>
        </w:rPr>
        <w:t xml:space="preserve">=4 repetitions the UE will be able to start transmissions in each slot (by selecting the appropriate CG configuration) and transmitting K repetitions of the related UL URLLC data packet. </w:t>
      </w:r>
    </w:p>
    <w:p w14:paraId="6FF7CC95" w14:textId="4B2FB614" w:rsidR="00612C11" w:rsidRPr="00F9101C" w:rsidRDefault="00612C11" w:rsidP="009A051D">
      <w:pPr>
        <w:jc w:val="both"/>
        <w:rPr>
          <w:sz w:val="22"/>
          <w:szCs w:val="22"/>
          <w:lang w:eastAsia="zh-CN"/>
        </w:rPr>
      </w:pPr>
      <w:r w:rsidRPr="00F9101C">
        <w:rPr>
          <w:sz w:val="22"/>
          <w:szCs w:val="22"/>
          <w:lang w:eastAsia="zh-CN"/>
        </w:rPr>
        <w:t xml:space="preserve">At RAN1#94, multiple active CGs have been discussed and the following has been noted: </w:t>
      </w:r>
    </w:p>
    <w:p w14:paraId="5732A917" w14:textId="77777777" w:rsidR="00612C11" w:rsidRPr="00F9101C" w:rsidRDefault="00612C11" w:rsidP="00612C11">
      <w:pPr>
        <w:spacing w:after="0"/>
        <w:ind w:left="284"/>
        <w:rPr>
          <w:b/>
          <w:i/>
          <w:lang w:eastAsia="x-none"/>
        </w:rPr>
      </w:pPr>
      <w:r w:rsidRPr="00F9101C">
        <w:rPr>
          <w:i/>
          <w:highlight w:val="green"/>
          <w:lang w:eastAsia="x-none"/>
        </w:rPr>
        <w:t>Agreements</w:t>
      </w:r>
      <w:r w:rsidRPr="00F9101C">
        <w:rPr>
          <w:b/>
          <w:i/>
          <w:lang w:eastAsia="x-none"/>
        </w:rPr>
        <w:t>:</w:t>
      </w:r>
    </w:p>
    <w:p w14:paraId="4D8DB910" w14:textId="77777777" w:rsidR="00612C11" w:rsidRPr="00F9101C" w:rsidRDefault="00612C11" w:rsidP="00612C11">
      <w:pPr>
        <w:pStyle w:val="BodyText"/>
        <w:numPr>
          <w:ilvl w:val="0"/>
          <w:numId w:val="24"/>
        </w:numPr>
        <w:spacing w:after="0"/>
        <w:rPr>
          <w:rFonts w:ascii="Times New Roman" w:eastAsia="Yu Mincho" w:hAnsi="Times New Roman"/>
          <w:i/>
          <w:szCs w:val="20"/>
          <w:lang w:eastAsia="ja-JP"/>
        </w:rPr>
      </w:pPr>
      <w:r w:rsidRPr="00F9101C">
        <w:rPr>
          <w:rFonts w:ascii="Times New Roman" w:eastAsia="Yu Mincho" w:hAnsi="Times New Roman"/>
          <w:i/>
          <w:szCs w:val="20"/>
          <w:lang w:eastAsia="ja-JP"/>
        </w:rPr>
        <w:t>Study further whether/how multiple active configured grants for a BWP of a serving cell.</w:t>
      </w:r>
    </w:p>
    <w:p w14:paraId="51017DA4" w14:textId="77777777" w:rsidR="00612C11" w:rsidRPr="00F9101C" w:rsidRDefault="00612C11" w:rsidP="00612C11">
      <w:pPr>
        <w:pStyle w:val="BodyText"/>
        <w:numPr>
          <w:ilvl w:val="1"/>
          <w:numId w:val="24"/>
        </w:numPr>
        <w:spacing w:after="0"/>
        <w:rPr>
          <w:rFonts w:ascii="Times New Roman" w:eastAsia="Yu Mincho" w:hAnsi="Times New Roman"/>
          <w:i/>
          <w:szCs w:val="20"/>
          <w:lang w:eastAsia="ja-JP"/>
        </w:rPr>
      </w:pPr>
      <w:r w:rsidRPr="00F9101C">
        <w:rPr>
          <w:rFonts w:ascii="Times New Roman" w:eastAsia="Yu Mincho" w:hAnsi="Times New Roman"/>
          <w:i/>
          <w:szCs w:val="20"/>
          <w:lang w:eastAsia="ja-JP"/>
        </w:rPr>
        <w:t>Identify potential specification impacts and options for both type 1 and type 2</w:t>
      </w:r>
    </w:p>
    <w:p w14:paraId="413DECD2" w14:textId="77777777" w:rsidR="00612C11" w:rsidRPr="00F9101C" w:rsidRDefault="00612C11" w:rsidP="00612C11">
      <w:pPr>
        <w:pStyle w:val="BodyText"/>
        <w:numPr>
          <w:ilvl w:val="2"/>
          <w:numId w:val="24"/>
        </w:numPr>
        <w:spacing w:after="0"/>
        <w:rPr>
          <w:rFonts w:ascii="Times New Roman" w:eastAsia="Yu Mincho" w:hAnsi="Times New Roman"/>
          <w:i/>
          <w:szCs w:val="20"/>
          <w:lang w:eastAsia="ja-JP"/>
        </w:rPr>
      </w:pPr>
      <w:r w:rsidRPr="00F9101C">
        <w:rPr>
          <w:rFonts w:ascii="Times New Roman" w:eastAsia="Yu Mincho" w:hAnsi="Times New Roman"/>
          <w:i/>
          <w:szCs w:val="20"/>
          <w:lang w:eastAsia="ja-JP"/>
        </w:rPr>
        <w:t>At least Activation/deactivation mechanism for Type2</w:t>
      </w:r>
    </w:p>
    <w:p w14:paraId="7FB311DF" w14:textId="77777777" w:rsidR="00612C11" w:rsidRPr="00F9101C" w:rsidRDefault="00612C11" w:rsidP="00612C11">
      <w:pPr>
        <w:pStyle w:val="BodyText"/>
        <w:numPr>
          <w:ilvl w:val="3"/>
          <w:numId w:val="24"/>
        </w:numPr>
        <w:spacing w:after="0"/>
        <w:rPr>
          <w:rFonts w:ascii="Times New Roman" w:eastAsia="Yu Mincho" w:hAnsi="Times New Roman"/>
          <w:i/>
          <w:szCs w:val="20"/>
          <w:lang w:eastAsia="ja-JP"/>
        </w:rPr>
      </w:pPr>
      <w:r w:rsidRPr="00F9101C">
        <w:rPr>
          <w:rFonts w:ascii="Times New Roman" w:eastAsia="Yu Mincho" w:hAnsi="Times New Roman"/>
          <w:i/>
          <w:szCs w:val="20"/>
          <w:lang w:eastAsia="ja-JP"/>
        </w:rPr>
        <w:t>E.g., whether each configuration is activated/deactivated or multiple configurations are activated/deactivated</w:t>
      </w:r>
    </w:p>
    <w:p w14:paraId="13C19332" w14:textId="77777777" w:rsidR="00612C11" w:rsidRPr="00F9101C" w:rsidRDefault="00612C11" w:rsidP="00612C11">
      <w:pPr>
        <w:pStyle w:val="BodyText"/>
        <w:numPr>
          <w:ilvl w:val="2"/>
          <w:numId w:val="24"/>
        </w:numPr>
        <w:spacing w:after="0"/>
        <w:rPr>
          <w:rFonts w:ascii="Times New Roman" w:eastAsia="Yu Mincho" w:hAnsi="Times New Roman"/>
          <w:i/>
          <w:szCs w:val="20"/>
          <w:lang w:eastAsia="ja-JP"/>
        </w:rPr>
      </w:pPr>
      <w:r w:rsidRPr="00F9101C">
        <w:rPr>
          <w:rFonts w:ascii="Times New Roman" w:eastAsia="Yu Mincho" w:hAnsi="Times New Roman"/>
          <w:i/>
          <w:szCs w:val="20"/>
          <w:lang w:eastAsia="ja-JP"/>
        </w:rPr>
        <w:t>Study how to support repetitions with multiple configurations for a BWP of a serving cell</w:t>
      </w:r>
    </w:p>
    <w:p w14:paraId="0438B052" w14:textId="77777777" w:rsidR="00612C11" w:rsidRPr="00F9101C" w:rsidRDefault="00612C11" w:rsidP="00612C11">
      <w:pPr>
        <w:pStyle w:val="BodyText"/>
        <w:numPr>
          <w:ilvl w:val="2"/>
          <w:numId w:val="24"/>
        </w:numPr>
        <w:spacing w:after="0"/>
        <w:rPr>
          <w:rFonts w:ascii="Times New Roman" w:eastAsia="Yu Mincho" w:hAnsi="Times New Roman"/>
          <w:i/>
          <w:szCs w:val="20"/>
          <w:lang w:eastAsia="ja-JP"/>
        </w:rPr>
      </w:pPr>
      <w:r w:rsidRPr="00F9101C">
        <w:rPr>
          <w:rFonts w:ascii="Times New Roman" w:eastAsia="Yu Mincho" w:hAnsi="Times New Roman"/>
          <w:i/>
          <w:szCs w:val="20"/>
          <w:lang w:eastAsia="ja-JP"/>
        </w:rPr>
        <w:t>FFS HARQ process ID determination for both type 1 and type 2</w:t>
      </w:r>
    </w:p>
    <w:p w14:paraId="0DD0F463" w14:textId="77777777" w:rsidR="00612C11" w:rsidRPr="00F9101C" w:rsidRDefault="00612C11" w:rsidP="00612C11">
      <w:pPr>
        <w:pStyle w:val="BodyText"/>
        <w:numPr>
          <w:ilvl w:val="2"/>
          <w:numId w:val="24"/>
        </w:numPr>
        <w:spacing w:after="0"/>
        <w:rPr>
          <w:rFonts w:ascii="Times New Roman" w:eastAsia="Yu Mincho" w:hAnsi="Times New Roman"/>
          <w:i/>
          <w:szCs w:val="20"/>
          <w:lang w:eastAsia="ja-JP"/>
        </w:rPr>
      </w:pPr>
      <w:r w:rsidRPr="00F9101C">
        <w:rPr>
          <w:rFonts w:ascii="Times New Roman" w:eastAsia="Yu Mincho" w:hAnsi="Times New Roman"/>
          <w:i/>
          <w:szCs w:val="20"/>
          <w:lang w:eastAsia="ja-JP"/>
        </w:rPr>
        <w:t>FFS other specification impacts for both type 1 and type 2</w:t>
      </w:r>
    </w:p>
    <w:p w14:paraId="243C2F17" w14:textId="77777777" w:rsidR="00612C11" w:rsidRPr="00F9101C" w:rsidRDefault="00612C11" w:rsidP="00612C11">
      <w:pPr>
        <w:pStyle w:val="BodyText"/>
        <w:numPr>
          <w:ilvl w:val="1"/>
          <w:numId w:val="24"/>
        </w:numPr>
        <w:spacing w:after="0"/>
        <w:rPr>
          <w:rFonts w:ascii="Times New Roman" w:eastAsia="Yu Mincho" w:hAnsi="Times New Roman"/>
          <w:i/>
          <w:szCs w:val="20"/>
          <w:lang w:eastAsia="ja-JP"/>
        </w:rPr>
      </w:pPr>
      <w:r w:rsidRPr="00F9101C">
        <w:rPr>
          <w:rFonts w:ascii="Times New Roman" w:eastAsia="Yu Mincho" w:hAnsi="Times New Roman"/>
          <w:i/>
          <w:szCs w:val="20"/>
          <w:lang w:eastAsia="ja-JP"/>
        </w:rPr>
        <w:t>Study the performance impacts</w:t>
      </w:r>
    </w:p>
    <w:p w14:paraId="00690006" w14:textId="77777777" w:rsidR="00612C11" w:rsidRPr="00F9101C" w:rsidRDefault="00612C11" w:rsidP="009A051D">
      <w:pPr>
        <w:jc w:val="both"/>
        <w:rPr>
          <w:sz w:val="22"/>
          <w:szCs w:val="22"/>
          <w:lang w:eastAsia="zh-CN"/>
        </w:rPr>
      </w:pPr>
    </w:p>
    <w:p w14:paraId="0F089DBC" w14:textId="2BFFC848" w:rsidR="00612C11" w:rsidRPr="00F9101C" w:rsidRDefault="00A62E9A" w:rsidP="009A051D">
      <w:pPr>
        <w:jc w:val="both"/>
        <w:rPr>
          <w:sz w:val="22"/>
          <w:szCs w:val="22"/>
          <w:lang w:eastAsia="zh-CN"/>
        </w:rPr>
      </w:pPr>
      <w:r w:rsidRPr="00F9101C">
        <w:rPr>
          <w:sz w:val="22"/>
          <w:szCs w:val="22"/>
          <w:lang w:eastAsia="zh-CN"/>
        </w:rPr>
        <w:t>Based on the RAN1#94 agreements, let’s discuss the potential operation of multiple active configured grants for a BWP on a serving cell</w:t>
      </w:r>
      <w:r w:rsidR="00E35CF3" w:rsidRPr="00F9101C">
        <w:rPr>
          <w:sz w:val="22"/>
          <w:szCs w:val="22"/>
          <w:lang w:eastAsia="zh-CN"/>
        </w:rPr>
        <w:t xml:space="preserve"> to guarantee K repetitions</w:t>
      </w:r>
      <w:r w:rsidRPr="00F9101C">
        <w:rPr>
          <w:sz w:val="22"/>
          <w:szCs w:val="22"/>
          <w:lang w:eastAsia="zh-CN"/>
        </w:rPr>
        <w:t xml:space="preserve">. </w:t>
      </w:r>
    </w:p>
    <w:p w14:paraId="5D3DB80A" w14:textId="0112E501" w:rsidR="00012D21" w:rsidRPr="00F9101C" w:rsidRDefault="00012D21" w:rsidP="009A051D">
      <w:pPr>
        <w:jc w:val="both"/>
        <w:rPr>
          <w:sz w:val="22"/>
          <w:szCs w:val="22"/>
          <w:lang w:eastAsia="zh-CN"/>
        </w:rPr>
      </w:pPr>
      <w:r w:rsidRPr="00F9101C">
        <w:rPr>
          <w:sz w:val="22"/>
          <w:szCs w:val="22"/>
          <w:lang w:eastAsia="zh-CN"/>
        </w:rPr>
        <w:t xml:space="preserve">During the RAN1#94 discussions, some companies raised the issue that the overhead in terms of PUSCH resources of multiple configured grants to guarantee K repetitions would be higher compared to the Option 1 operation. Clearly, this is a matter of gNB configuration (and activation) of multiple </w:t>
      </w:r>
      <w:r w:rsidR="00753AFB" w:rsidRPr="00F9101C">
        <w:rPr>
          <w:sz w:val="22"/>
          <w:szCs w:val="22"/>
          <w:lang w:eastAsia="zh-CN"/>
        </w:rPr>
        <w:t xml:space="preserve">active </w:t>
      </w:r>
      <w:r w:rsidRPr="00F9101C">
        <w:rPr>
          <w:sz w:val="22"/>
          <w:szCs w:val="22"/>
          <w:lang w:eastAsia="zh-CN"/>
        </w:rPr>
        <w:t xml:space="preserve">configured grants. In case the multiple active </w:t>
      </w:r>
      <w:r w:rsidR="003A1619" w:rsidRPr="00F9101C">
        <w:rPr>
          <w:sz w:val="22"/>
          <w:szCs w:val="22"/>
          <w:lang w:eastAsia="zh-CN"/>
        </w:rPr>
        <w:t>CGs</w:t>
      </w:r>
      <w:r w:rsidRPr="00F9101C">
        <w:rPr>
          <w:sz w:val="22"/>
          <w:szCs w:val="22"/>
          <w:lang w:eastAsia="zh-CN"/>
        </w:rPr>
        <w:t xml:space="preserve"> use the same parameters except the time-offset as well as the applicable DMRS, the same baseline operation as with Option 1 can be achieved</w:t>
      </w:r>
      <w:r w:rsidR="00A14F9D" w:rsidRPr="00F9101C">
        <w:rPr>
          <w:sz w:val="22"/>
          <w:szCs w:val="22"/>
          <w:lang w:eastAsia="zh-CN"/>
        </w:rPr>
        <w:t xml:space="preserve"> assuming the differentiation of the starting point by using a different DM-RS sequence</w:t>
      </w:r>
      <w:r w:rsidR="00E35CF3" w:rsidRPr="00F9101C">
        <w:rPr>
          <w:sz w:val="22"/>
          <w:szCs w:val="22"/>
          <w:lang w:eastAsia="zh-CN"/>
        </w:rPr>
        <w:t xml:space="preserve"> as </w:t>
      </w:r>
      <w:r w:rsidRPr="00F9101C">
        <w:rPr>
          <w:sz w:val="22"/>
          <w:szCs w:val="22"/>
          <w:lang w:eastAsia="zh-CN"/>
        </w:rPr>
        <w:t xml:space="preserve">shown in Figure </w:t>
      </w:r>
      <w:r w:rsidR="00A14F9D" w:rsidRPr="00F9101C">
        <w:rPr>
          <w:sz w:val="22"/>
          <w:szCs w:val="22"/>
          <w:lang w:eastAsia="zh-CN"/>
        </w:rPr>
        <w:t xml:space="preserve">2. </w:t>
      </w:r>
    </w:p>
    <w:p w14:paraId="3E4B8F29" w14:textId="0A90F5EF" w:rsidR="00A14F9D" w:rsidRPr="00F9101C" w:rsidRDefault="00F94D00" w:rsidP="00012D21">
      <w:pPr>
        <w:spacing w:after="0"/>
        <w:jc w:val="center"/>
        <w:rPr>
          <w:sz w:val="22"/>
        </w:rPr>
      </w:pPr>
      <w:r w:rsidRPr="00F9101C">
        <w:rPr>
          <w:sz w:val="22"/>
          <w:szCs w:val="22"/>
          <w:lang w:eastAsia="zh-CN"/>
        </w:rPr>
        <w:br/>
      </w:r>
      <w:r w:rsidR="00A14F9D" w:rsidRPr="00F9101C">
        <w:rPr>
          <w:noProof/>
          <w:sz w:val="22"/>
        </w:rPr>
        <w:drawing>
          <wp:inline distT="0" distB="0" distL="0" distR="0" wp14:anchorId="5AFF903A" wp14:editId="09B900E3">
            <wp:extent cx="5735684" cy="129228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5383" cy="1339529"/>
                    </a:xfrm>
                    <a:prstGeom prst="rect">
                      <a:avLst/>
                    </a:prstGeom>
                    <a:noFill/>
                  </pic:spPr>
                </pic:pic>
              </a:graphicData>
            </a:graphic>
          </wp:inline>
        </w:drawing>
      </w:r>
    </w:p>
    <w:p w14:paraId="709F0CDF" w14:textId="3AF9B384" w:rsidR="00012D21" w:rsidRPr="00F9101C" w:rsidRDefault="00012D21" w:rsidP="00012D21">
      <w:pPr>
        <w:spacing w:after="0"/>
        <w:jc w:val="center"/>
        <w:rPr>
          <w:sz w:val="22"/>
        </w:rPr>
      </w:pPr>
      <w:r w:rsidRPr="00F9101C">
        <w:rPr>
          <w:sz w:val="22"/>
        </w:rPr>
        <w:t xml:space="preserve">Figure 2: </w:t>
      </w:r>
      <w:r w:rsidR="00A14F9D" w:rsidRPr="00F9101C">
        <w:rPr>
          <w:sz w:val="22"/>
        </w:rPr>
        <w:t xml:space="preserve">Multiple active CGs to mimic the repetition across </w:t>
      </w:r>
      <w:r w:rsidR="00A8503D" w:rsidRPr="00F9101C">
        <w:rPr>
          <w:sz w:val="22"/>
        </w:rPr>
        <w:br/>
        <w:t>periodicity boundary based on g</w:t>
      </w:r>
      <w:r w:rsidR="00A14F9D" w:rsidRPr="00F9101C">
        <w:rPr>
          <w:sz w:val="22"/>
        </w:rPr>
        <w:t>NB configuration</w:t>
      </w:r>
    </w:p>
    <w:p w14:paraId="51323744" w14:textId="065A9CCA" w:rsidR="00A62E9A" w:rsidRPr="00F9101C" w:rsidRDefault="00A62E9A" w:rsidP="009A051D">
      <w:pPr>
        <w:jc w:val="both"/>
        <w:rPr>
          <w:sz w:val="22"/>
          <w:szCs w:val="22"/>
          <w:lang w:eastAsia="zh-CN"/>
        </w:rPr>
      </w:pPr>
    </w:p>
    <w:p w14:paraId="75647A92" w14:textId="2E3F869D" w:rsidR="00540E5E" w:rsidRPr="00F9101C" w:rsidRDefault="0007157C" w:rsidP="009A051D">
      <w:pPr>
        <w:jc w:val="both"/>
        <w:rPr>
          <w:sz w:val="22"/>
          <w:szCs w:val="22"/>
          <w:lang w:eastAsia="zh-CN"/>
        </w:rPr>
      </w:pPr>
      <w:r w:rsidRPr="00F9101C">
        <w:rPr>
          <w:sz w:val="22"/>
          <w:szCs w:val="22"/>
          <w:lang w:eastAsia="zh-CN"/>
        </w:rPr>
        <w:t xml:space="preserve">As noted in the related LTE URLLC discussions, we see Option 2 as being more flexible to enable different gNB operation and implementation strategies compared to Option 1. </w:t>
      </w:r>
      <w:r w:rsidR="00E35CF3" w:rsidRPr="00F9101C">
        <w:rPr>
          <w:sz w:val="22"/>
          <w:szCs w:val="22"/>
          <w:lang w:eastAsia="zh-CN"/>
        </w:rPr>
        <w:t xml:space="preserve">As Option 2 can mimic the Option 1 operation (as illustrated in Fig. 2 above), the performance of the two schemes will be equal for this specific setup but the decoding performance of Option 2 can be better adjusted by different gNB configurations for the multiple configurations of Option 2. </w:t>
      </w:r>
      <w:r w:rsidRPr="00F9101C">
        <w:rPr>
          <w:sz w:val="22"/>
          <w:szCs w:val="22"/>
          <w:lang w:eastAsia="zh-CN"/>
        </w:rPr>
        <w:t xml:space="preserve">Therefore, in case K repetitions need to be guaranteed for NR in Rel-15, Option 2 should be adopted. </w:t>
      </w:r>
    </w:p>
    <w:p w14:paraId="4745D188" w14:textId="029070E0" w:rsidR="00B026C3" w:rsidRPr="00F9101C" w:rsidRDefault="0007157C" w:rsidP="009A051D">
      <w:pPr>
        <w:jc w:val="both"/>
        <w:rPr>
          <w:b/>
          <w:sz w:val="22"/>
          <w:szCs w:val="22"/>
          <w:lang w:eastAsia="zh-CN"/>
        </w:rPr>
      </w:pPr>
      <w:r w:rsidRPr="00F9101C">
        <w:rPr>
          <w:b/>
          <w:sz w:val="22"/>
          <w:szCs w:val="22"/>
          <w:lang w:eastAsia="zh-CN"/>
        </w:rPr>
        <w:t>Proposal</w:t>
      </w:r>
      <w:r w:rsidR="0008466C" w:rsidRPr="00F9101C">
        <w:rPr>
          <w:b/>
          <w:sz w:val="22"/>
          <w:szCs w:val="22"/>
          <w:lang w:eastAsia="zh-CN"/>
        </w:rPr>
        <w:t xml:space="preserve"> 2</w:t>
      </w:r>
      <w:r w:rsidRPr="00F9101C">
        <w:rPr>
          <w:b/>
          <w:sz w:val="22"/>
          <w:szCs w:val="22"/>
          <w:lang w:eastAsia="zh-CN"/>
        </w:rPr>
        <w:t xml:space="preserve">: </w:t>
      </w:r>
      <w:r w:rsidRPr="00F9101C">
        <w:rPr>
          <w:b/>
          <w:i/>
          <w:sz w:val="22"/>
          <w:szCs w:val="22"/>
          <w:lang w:eastAsia="zh-CN"/>
        </w:rPr>
        <w:t>K</w:t>
      </w:r>
      <w:r w:rsidRPr="00F9101C">
        <w:rPr>
          <w:b/>
          <w:sz w:val="22"/>
          <w:szCs w:val="22"/>
          <w:lang w:eastAsia="zh-CN"/>
        </w:rPr>
        <w:t xml:space="preserve"> guaranteed repetitions for UL configured grant operation is </w:t>
      </w:r>
      <w:r w:rsidR="007C6E06" w:rsidRPr="00F9101C">
        <w:rPr>
          <w:b/>
          <w:sz w:val="22"/>
          <w:szCs w:val="22"/>
          <w:lang w:eastAsia="zh-CN"/>
        </w:rPr>
        <w:t xml:space="preserve">to be </w:t>
      </w:r>
      <w:r w:rsidRPr="00F9101C">
        <w:rPr>
          <w:b/>
          <w:sz w:val="22"/>
          <w:szCs w:val="22"/>
          <w:lang w:eastAsia="zh-CN"/>
        </w:rPr>
        <w:t xml:space="preserve">enabled by the support of multiple simultaneously active CG configurations </w:t>
      </w:r>
      <w:r w:rsidR="0008466C" w:rsidRPr="00F9101C">
        <w:rPr>
          <w:b/>
          <w:sz w:val="22"/>
          <w:szCs w:val="22"/>
          <w:lang w:eastAsia="zh-CN"/>
        </w:rPr>
        <w:t xml:space="preserve">on </w:t>
      </w:r>
      <w:r w:rsidR="00315649" w:rsidRPr="00F9101C">
        <w:rPr>
          <w:b/>
          <w:sz w:val="22"/>
          <w:szCs w:val="22"/>
          <w:lang w:eastAsia="zh-CN"/>
        </w:rPr>
        <w:t xml:space="preserve">a </w:t>
      </w:r>
      <w:r w:rsidR="0008466C" w:rsidRPr="00F9101C">
        <w:rPr>
          <w:b/>
          <w:sz w:val="22"/>
          <w:szCs w:val="22"/>
          <w:lang w:eastAsia="zh-CN"/>
        </w:rPr>
        <w:t xml:space="preserve">serving cell </w:t>
      </w:r>
      <w:r w:rsidRPr="00F9101C">
        <w:rPr>
          <w:b/>
          <w:sz w:val="22"/>
          <w:szCs w:val="22"/>
          <w:lang w:eastAsia="zh-CN"/>
        </w:rPr>
        <w:t xml:space="preserve">(similar as for LTE URLLC in Rel-15). </w:t>
      </w:r>
    </w:p>
    <w:p w14:paraId="14B69FFB" w14:textId="578ABEBE" w:rsidR="00E35CF3" w:rsidRPr="00F9101C" w:rsidRDefault="00E35CF3" w:rsidP="00E35CF3">
      <w:pPr>
        <w:jc w:val="both"/>
        <w:rPr>
          <w:sz w:val="22"/>
          <w:szCs w:val="22"/>
          <w:lang w:eastAsia="zh-CN"/>
        </w:rPr>
      </w:pPr>
      <w:r w:rsidRPr="00F9101C">
        <w:rPr>
          <w:sz w:val="22"/>
          <w:szCs w:val="22"/>
          <w:lang w:eastAsia="zh-CN"/>
        </w:rPr>
        <w:t xml:space="preserve">The </w:t>
      </w:r>
      <w:r w:rsidR="00697208" w:rsidRPr="00F9101C">
        <w:rPr>
          <w:sz w:val="22"/>
          <w:szCs w:val="22"/>
          <w:lang w:eastAsia="zh-CN"/>
        </w:rPr>
        <w:t xml:space="preserve">time-domain </w:t>
      </w:r>
      <w:r w:rsidRPr="00F9101C">
        <w:rPr>
          <w:sz w:val="22"/>
          <w:szCs w:val="22"/>
          <w:lang w:eastAsia="zh-CN"/>
        </w:rPr>
        <w:t xml:space="preserve">HARQ-ID determination can follow the baseline principle of the Rel-15 NR CG operation, but as in case of LTE URLLC not just the number of applicable HARQ processes </w:t>
      </w:r>
      <w:r w:rsidR="00697208" w:rsidRPr="00F9101C">
        <w:rPr>
          <w:sz w:val="22"/>
          <w:szCs w:val="22"/>
          <w:lang w:eastAsia="zh-CN"/>
        </w:rPr>
        <w:t xml:space="preserve">for a specific CG operation but </w:t>
      </w:r>
      <w:r w:rsidR="00753AFB" w:rsidRPr="00F9101C">
        <w:rPr>
          <w:sz w:val="22"/>
          <w:szCs w:val="22"/>
          <w:lang w:eastAsia="zh-CN"/>
        </w:rPr>
        <w:t xml:space="preserve">also </w:t>
      </w:r>
      <w:r w:rsidR="00697208" w:rsidRPr="00F9101C">
        <w:rPr>
          <w:sz w:val="22"/>
          <w:szCs w:val="22"/>
          <w:lang w:eastAsia="zh-CN"/>
        </w:rPr>
        <w:t>the used HARQ process IDs themselves could be configured (</w:t>
      </w:r>
      <w:r w:rsidR="008F3EA8" w:rsidRPr="00F9101C">
        <w:rPr>
          <w:sz w:val="22"/>
          <w:szCs w:val="22"/>
          <w:lang w:eastAsia="zh-CN"/>
        </w:rPr>
        <w:t xml:space="preserve">e.g. using </w:t>
      </w:r>
      <w:r w:rsidR="00697208" w:rsidRPr="00F9101C">
        <w:rPr>
          <w:sz w:val="22"/>
          <w:szCs w:val="22"/>
          <w:lang w:eastAsia="zh-CN"/>
        </w:rPr>
        <w:t xml:space="preserve">a HARQ process offset </w:t>
      </w:r>
      <w:r w:rsidR="008F3EA8" w:rsidRPr="00F9101C">
        <w:rPr>
          <w:sz w:val="22"/>
          <w:szCs w:val="22"/>
          <w:lang w:eastAsia="zh-CN"/>
        </w:rPr>
        <w:t xml:space="preserve">as </w:t>
      </w:r>
      <w:r w:rsidR="00697208" w:rsidRPr="00F9101C">
        <w:rPr>
          <w:sz w:val="22"/>
          <w:szCs w:val="22"/>
          <w:lang w:eastAsia="zh-CN"/>
        </w:rPr>
        <w:t>for Rel-15 LTE</w:t>
      </w:r>
      <w:r w:rsidR="00DC3D14" w:rsidRPr="00F9101C">
        <w:rPr>
          <w:sz w:val="22"/>
          <w:szCs w:val="22"/>
          <w:lang w:eastAsia="zh-CN"/>
        </w:rPr>
        <w:t>, in addition to the number of HARQ processes</w:t>
      </w:r>
      <w:r w:rsidR="00697208" w:rsidRPr="00F9101C">
        <w:rPr>
          <w:sz w:val="22"/>
          <w:szCs w:val="22"/>
          <w:lang w:eastAsia="zh-CN"/>
        </w:rPr>
        <w:t xml:space="preserve">). This will provide further flexibility in HARQ process usage </w:t>
      </w:r>
      <w:r w:rsidR="00A8503D" w:rsidRPr="00F9101C">
        <w:rPr>
          <w:sz w:val="22"/>
          <w:szCs w:val="22"/>
          <w:lang w:eastAsia="zh-CN"/>
        </w:rPr>
        <w:t xml:space="preserve">&amp; management </w:t>
      </w:r>
      <w:r w:rsidR="00697208" w:rsidRPr="00F9101C">
        <w:rPr>
          <w:sz w:val="22"/>
          <w:szCs w:val="22"/>
          <w:lang w:eastAsia="zh-CN"/>
        </w:rPr>
        <w:t>of Option 2 compared to Option 1.</w:t>
      </w:r>
      <w:r w:rsidR="00697208" w:rsidRPr="00F9101C">
        <w:rPr>
          <w:sz w:val="22"/>
          <w:szCs w:val="22"/>
          <w:lang w:eastAsia="zh-CN"/>
        </w:rPr>
        <w:t xml:space="preserve"> </w:t>
      </w:r>
    </w:p>
    <w:p w14:paraId="1188A699" w14:textId="631B8AD8" w:rsidR="00E35CF3" w:rsidRPr="00F9101C" w:rsidRDefault="00E35CF3" w:rsidP="00E35CF3">
      <w:pPr>
        <w:jc w:val="both"/>
        <w:rPr>
          <w:sz w:val="22"/>
          <w:szCs w:val="22"/>
          <w:lang w:eastAsia="zh-CN"/>
        </w:rPr>
      </w:pPr>
      <w:r w:rsidRPr="00F9101C">
        <w:rPr>
          <w:sz w:val="22"/>
          <w:szCs w:val="22"/>
          <w:lang w:eastAsia="zh-CN"/>
        </w:rPr>
        <w:t xml:space="preserve">The </w:t>
      </w:r>
      <w:r w:rsidR="008F3EA8" w:rsidRPr="00F9101C">
        <w:rPr>
          <w:sz w:val="22"/>
          <w:szCs w:val="22"/>
          <w:lang w:eastAsia="zh-CN"/>
        </w:rPr>
        <w:t>activation/re</w:t>
      </w:r>
      <w:r w:rsidRPr="00F9101C">
        <w:rPr>
          <w:sz w:val="22"/>
          <w:szCs w:val="22"/>
          <w:lang w:eastAsia="zh-CN"/>
        </w:rPr>
        <w:t>lease for Type 2 configured grants could be performed through independent DCI signalling (as done for LTE URLLC) or with a single DCI indicating the co</w:t>
      </w:r>
      <w:r w:rsidR="008F3EA8" w:rsidRPr="00F9101C">
        <w:rPr>
          <w:sz w:val="22"/>
          <w:szCs w:val="22"/>
          <w:lang w:eastAsia="zh-CN"/>
        </w:rPr>
        <w:t>nfigurations to be activated/re</w:t>
      </w:r>
      <w:r w:rsidRPr="00F9101C">
        <w:rPr>
          <w:sz w:val="22"/>
          <w:szCs w:val="22"/>
          <w:lang w:eastAsia="zh-CN"/>
        </w:rPr>
        <w:t>leased. Clearly the independent activation</w:t>
      </w:r>
      <w:r w:rsidR="008F3EA8" w:rsidRPr="00F9101C">
        <w:rPr>
          <w:sz w:val="22"/>
          <w:szCs w:val="22"/>
          <w:lang w:eastAsia="zh-CN"/>
        </w:rPr>
        <w:t>/re</w:t>
      </w:r>
      <w:r w:rsidRPr="00F9101C">
        <w:rPr>
          <w:sz w:val="22"/>
          <w:szCs w:val="22"/>
          <w:lang w:eastAsia="zh-CN"/>
        </w:rPr>
        <w:t xml:space="preserve">lease command has some advantages in terms of flexibility, as e.g. MCS and other physical layer parameters can be independently configured as part of the CG activation command. Some unused bit-field in the DCI (such as the HARQ-ID field as used for LTE URLLC) could be thereby used to indicate the addressed CG index with a required bit length of log2(M), where M denotes the number of CG configurations. </w:t>
      </w:r>
      <w:r w:rsidRPr="00F9101C">
        <w:rPr>
          <w:sz w:val="22"/>
          <w:szCs w:val="22"/>
          <w:lang w:eastAsia="zh-CN"/>
        </w:rPr>
        <w:br/>
        <w:t xml:space="preserve">In contrast, when using a single DCI activating all the multiple active CGs the flexibility in the physical layer parameters for Type 2 CG will be restricted and </w:t>
      </w:r>
      <w:r w:rsidR="00A8503D" w:rsidRPr="00F9101C">
        <w:rPr>
          <w:sz w:val="22"/>
          <w:szCs w:val="22"/>
          <w:lang w:eastAsia="zh-CN"/>
        </w:rPr>
        <w:t>e.g. a bit</w:t>
      </w:r>
      <w:r w:rsidRPr="00F9101C">
        <w:rPr>
          <w:sz w:val="22"/>
          <w:szCs w:val="22"/>
          <w:lang w:eastAsia="zh-CN"/>
        </w:rPr>
        <w:t xml:space="preserve">map of length </w:t>
      </w:r>
      <w:r w:rsidRPr="00F9101C">
        <w:rPr>
          <w:i/>
          <w:sz w:val="22"/>
          <w:szCs w:val="22"/>
          <w:lang w:eastAsia="zh-CN"/>
        </w:rPr>
        <w:t xml:space="preserve">M </w:t>
      </w:r>
      <w:r w:rsidRPr="00F9101C">
        <w:rPr>
          <w:sz w:val="22"/>
          <w:szCs w:val="22"/>
          <w:lang w:eastAsia="zh-CN"/>
        </w:rPr>
        <w:t>ma</w:t>
      </w:r>
      <w:r w:rsidR="00A8503D" w:rsidRPr="00F9101C">
        <w:rPr>
          <w:sz w:val="22"/>
          <w:szCs w:val="22"/>
          <w:lang w:eastAsia="zh-CN"/>
        </w:rPr>
        <w:t>y</w:t>
      </w:r>
      <w:r w:rsidRPr="00F9101C">
        <w:rPr>
          <w:sz w:val="22"/>
          <w:szCs w:val="22"/>
          <w:lang w:eastAsia="zh-CN"/>
        </w:rPr>
        <w:t xml:space="preserve"> be used. For CG release command this flexibility restriction is not applicable and a multiple </w:t>
      </w:r>
      <w:r w:rsidR="00A8503D" w:rsidRPr="00F9101C">
        <w:rPr>
          <w:sz w:val="22"/>
          <w:szCs w:val="22"/>
          <w:lang w:eastAsia="zh-CN"/>
        </w:rPr>
        <w:t xml:space="preserve">CG </w:t>
      </w:r>
      <w:r w:rsidRPr="00F9101C">
        <w:rPr>
          <w:sz w:val="22"/>
          <w:szCs w:val="22"/>
          <w:lang w:eastAsia="zh-CN"/>
        </w:rPr>
        <w:t>release command in this respect has no disadvantage over independent release but will save DL control overhead.</w:t>
      </w:r>
    </w:p>
    <w:p w14:paraId="426BE8C4" w14:textId="49EA7297" w:rsidR="00E35CF3" w:rsidRPr="00F9101C" w:rsidRDefault="00E35CF3" w:rsidP="00E35CF3">
      <w:pPr>
        <w:jc w:val="both"/>
        <w:rPr>
          <w:sz w:val="22"/>
          <w:szCs w:val="22"/>
          <w:lang w:eastAsia="zh-CN"/>
        </w:rPr>
      </w:pPr>
      <w:r w:rsidRPr="00F9101C">
        <w:rPr>
          <w:b/>
          <w:i/>
          <w:sz w:val="22"/>
          <w:szCs w:val="22"/>
          <w:lang w:eastAsia="zh-CN"/>
        </w:rPr>
        <w:t xml:space="preserve">Observation </w:t>
      </w:r>
      <w:r w:rsidR="0068364C" w:rsidRPr="00F9101C">
        <w:rPr>
          <w:b/>
          <w:i/>
          <w:sz w:val="22"/>
          <w:szCs w:val="22"/>
          <w:lang w:eastAsia="zh-CN"/>
        </w:rPr>
        <w:t>1</w:t>
      </w:r>
      <w:r w:rsidRPr="00F9101C">
        <w:rPr>
          <w:sz w:val="22"/>
          <w:szCs w:val="22"/>
          <w:lang w:eastAsia="zh-CN"/>
        </w:rPr>
        <w:t xml:space="preserve">: </w:t>
      </w:r>
      <w:r w:rsidRPr="00F9101C">
        <w:rPr>
          <w:i/>
          <w:sz w:val="22"/>
          <w:szCs w:val="22"/>
          <w:lang w:eastAsia="zh-CN"/>
        </w:rPr>
        <w:t>Independent activation commands for multiple Type 2 CGs provide more flexibility in CG parameter setting but with the drawback of higher DL control overhead. A single DCI releasing one or more Type 2 CGs can save DL control overhead.</w:t>
      </w:r>
      <w:r w:rsidRPr="00F9101C">
        <w:rPr>
          <w:sz w:val="22"/>
          <w:szCs w:val="22"/>
          <w:lang w:eastAsia="zh-CN"/>
        </w:rPr>
        <w:t xml:space="preserve"> </w:t>
      </w:r>
    </w:p>
    <w:p w14:paraId="40EFDD45" w14:textId="39B4E032" w:rsidR="00BD5E2A" w:rsidRPr="00F9101C" w:rsidRDefault="00BD5E2A" w:rsidP="00E35CF3">
      <w:pPr>
        <w:jc w:val="both"/>
        <w:rPr>
          <w:sz w:val="22"/>
          <w:szCs w:val="22"/>
          <w:lang w:eastAsia="zh-CN"/>
        </w:rPr>
      </w:pPr>
      <w:r w:rsidRPr="00F9101C">
        <w:rPr>
          <w:sz w:val="22"/>
          <w:szCs w:val="22"/>
          <w:lang w:eastAsia="zh-CN"/>
        </w:rPr>
        <w:t>As we noted in our previous contribution [5]</w:t>
      </w:r>
      <w:r w:rsidR="006E55AC" w:rsidRPr="00F9101C">
        <w:rPr>
          <w:sz w:val="22"/>
          <w:szCs w:val="22"/>
          <w:lang w:eastAsia="zh-CN"/>
        </w:rPr>
        <w:t xml:space="preserve"> (in Sec. 5)</w:t>
      </w:r>
      <w:r w:rsidRPr="00F9101C">
        <w:rPr>
          <w:sz w:val="22"/>
          <w:szCs w:val="22"/>
          <w:lang w:eastAsia="zh-CN"/>
        </w:rPr>
        <w:t>,</w:t>
      </w:r>
      <w:r w:rsidR="006E55AC" w:rsidRPr="00F9101C">
        <w:rPr>
          <w:sz w:val="22"/>
          <w:szCs w:val="22"/>
          <w:lang w:eastAsia="zh-CN"/>
        </w:rPr>
        <w:t xml:space="preserve"> we see that the current CG grant operation is not very well supporting needed changes of the CG parameters for URLLC services with low latency and guaranteeing uninterrupted URLLC service sessions. Enabling independent CG Type 2 activation commands of multiple CG configurations discussed above can already solve this short-coming of the Rel-15 NR CG design</w:t>
      </w:r>
      <w:r w:rsidR="00A8503D" w:rsidRPr="00F9101C">
        <w:rPr>
          <w:sz w:val="22"/>
          <w:szCs w:val="22"/>
          <w:lang w:eastAsia="zh-CN"/>
        </w:rPr>
        <w:t xml:space="preserve"> for Type 2 CG</w:t>
      </w:r>
      <w:r w:rsidR="006E55AC" w:rsidRPr="00F9101C">
        <w:rPr>
          <w:sz w:val="22"/>
          <w:szCs w:val="22"/>
          <w:lang w:eastAsia="zh-CN"/>
        </w:rPr>
        <w:t xml:space="preserve">. </w:t>
      </w:r>
    </w:p>
    <w:p w14:paraId="3BF7190C" w14:textId="563A7870" w:rsidR="00E35CF3" w:rsidRPr="00F9101C" w:rsidRDefault="006E55AC" w:rsidP="00E35CF3">
      <w:pPr>
        <w:jc w:val="both"/>
        <w:rPr>
          <w:sz w:val="22"/>
          <w:szCs w:val="22"/>
          <w:lang w:eastAsia="zh-CN"/>
        </w:rPr>
      </w:pPr>
      <w:r w:rsidRPr="00F9101C">
        <w:rPr>
          <w:sz w:val="22"/>
          <w:szCs w:val="22"/>
          <w:lang w:eastAsia="zh-CN"/>
        </w:rPr>
        <w:t xml:space="preserve">For Type 1 CG, the only option for the gNB to change the configuration is by RRC reconfiguration resulting in long latency of the intended change and potentially undefined UE behaviour in the RRC re-configuration phase. This is clearly not </w:t>
      </w:r>
      <w:r w:rsidR="00DD25D4" w:rsidRPr="00F9101C">
        <w:rPr>
          <w:sz w:val="22"/>
          <w:szCs w:val="22"/>
          <w:lang w:eastAsia="zh-CN"/>
        </w:rPr>
        <w:t xml:space="preserve">desirable </w:t>
      </w:r>
      <w:r w:rsidRPr="00F9101C">
        <w:rPr>
          <w:sz w:val="22"/>
          <w:szCs w:val="22"/>
          <w:lang w:eastAsia="zh-CN"/>
        </w:rPr>
        <w:t>as the gNB for URLLC services is required to ensure an uninterrupted URLLC service session. Therefore, we think that some more dynamic CG parameter change through L1 signalling of a wider set of CG parameters should be supported also for Type 1 CGs. Such operation could be enabled by supporting multiple CG Type 1 configurations with a dynamic L1 /PDCCH based selection of the intended profile from the group of CG configurations. To take advantage of Type 1 CG for URLLC (having low latency after the RRC configuration in contrast to Type 2 CG), at least one of the configurations (one reference configuration) would need to be active immediately after RRC configuration. The swap to a different pre-configured Type 1 configuration</w:t>
      </w:r>
      <w:r w:rsidR="00A8503D" w:rsidRPr="00F9101C">
        <w:rPr>
          <w:sz w:val="22"/>
          <w:szCs w:val="22"/>
          <w:lang w:eastAsia="zh-CN"/>
        </w:rPr>
        <w:t>(s)</w:t>
      </w:r>
      <w:r w:rsidRPr="00F9101C">
        <w:rPr>
          <w:sz w:val="22"/>
          <w:szCs w:val="22"/>
          <w:lang w:eastAsia="zh-CN"/>
        </w:rPr>
        <w:t xml:space="preserve"> could then be based on a PDCCH message indicating the applicable configuration</w:t>
      </w:r>
      <w:r w:rsidR="00A8503D" w:rsidRPr="00F9101C">
        <w:rPr>
          <w:sz w:val="22"/>
          <w:szCs w:val="22"/>
          <w:lang w:eastAsia="zh-CN"/>
        </w:rPr>
        <w:t>(s)</w:t>
      </w:r>
      <w:r w:rsidRPr="00F9101C">
        <w:rPr>
          <w:sz w:val="22"/>
          <w:szCs w:val="22"/>
          <w:lang w:eastAsia="zh-CN"/>
        </w:rPr>
        <w:t>.</w:t>
      </w:r>
      <w:r w:rsidR="00A72FFF" w:rsidRPr="00F9101C">
        <w:rPr>
          <w:sz w:val="22"/>
          <w:szCs w:val="22"/>
          <w:lang w:eastAsia="zh-CN"/>
        </w:rPr>
        <w:t xml:space="preserve"> </w:t>
      </w:r>
      <w:r w:rsidR="00E35CF3" w:rsidRPr="00F9101C">
        <w:rPr>
          <w:sz w:val="22"/>
          <w:szCs w:val="22"/>
          <w:lang w:eastAsia="zh-CN"/>
        </w:rPr>
        <w:t xml:space="preserve">For this operation, clearly a single DCI activation/release command could be envisioned to </w:t>
      </w:r>
      <w:r w:rsidR="00E92F12" w:rsidRPr="00F9101C">
        <w:rPr>
          <w:sz w:val="22"/>
          <w:szCs w:val="22"/>
          <w:lang w:eastAsia="zh-CN"/>
        </w:rPr>
        <w:t>choose</w:t>
      </w:r>
      <w:r w:rsidR="00E35CF3" w:rsidRPr="00F9101C">
        <w:rPr>
          <w:sz w:val="22"/>
          <w:szCs w:val="22"/>
          <w:lang w:eastAsia="zh-CN"/>
        </w:rPr>
        <w:t xml:space="preserve"> one or more of RRC configured Type 1 CGs for operation</w:t>
      </w:r>
      <w:r w:rsidR="00A72FFF" w:rsidRPr="00F9101C">
        <w:rPr>
          <w:sz w:val="22"/>
          <w:szCs w:val="22"/>
          <w:lang w:eastAsia="zh-CN"/>
        </w:rPr>
        <w:t xml:space="preserve"> (as for Type 2 release)</w:t>
      </w:r>
      <w:r w:rsidR="00E35CF3" w:rsidRPr="00F9101C">
        <w:rPr>
          <w:sz w:val="22"/>
          <w:szCs w:val="22"/>
          <w:lang w:eastAsia="zh-CN"/>
        </w:rPr>
        <w:t>.</w:t>
      </w:r>
    </w:p>
    <w:p w14:paraId="3A160ED9" w14:textId="795DD743" w:rsidR="00A72FFF" w:rsidRPr="00F9101C" w:rsidRDefault="00A72FFF" w:rsidP="00A72FFF">
      <w:pPr>
        <w:jc w:val="both"/>
        <w:rPr>
          <w:sz w:val="22"/>
          <w:szCs w:val="22"/>
          <w:lang w:eastAsia="zh-CN"/>
        </w:rPr>
      </w:pPr>
      <w:r w:rsidRPr="00F9101C">
        <w:rPr>
          <w:b/>
          <w:sz w:val="22"/>
          <w:szCs w:val="22"/>
          <w:lang w:eastAsia="zh-CN"/>
        </w:rPr>
        <w:t xml:space="preserve">Proposal </w:t>
      </w:r>
      <w:r w:rsidR="0068364C" w:rsidRPr="00F9101C">
        <w:rPr>
          <w:b/>
          <w:sz w:val="22"/>
          <w:szCs w:val="22"/>
          <w:lang w:eastAsia="zh-CN"/>
        </w:rPr>
        <w:t>3</w:t>
      </w:r>
      <w:r w:rsidRPr="00F9101C">
        <w:rPr>
          <w:b/>
          <w:sz w:val="22"/>
          <w:szCs w:val="22"/>
          <w:lang w:eastAsia="zh-CN"/>
        </w:rPr>
        <w:t>: Support a dynamic CG profile/configuration change through UE pre-configuration of multiple CG Type 1 configurations by RRC signalling, which can be dynamically exchanged/selected by DL PDCCH signalling</w:t>
      </w:r>
      <w:r w:rsidRPr="00F9101C">
        <w:rPr>
          <w:sz w:val="22"/>
          <w:szCs w:val="22"/>
          <w:lang w:eastAsia="zh-CN"/>
        </w:rPr>
        <w:t xml:space="preserve">. </w:t>
      </w:r>
    </w:p>
    <w:p w14:paraId="091D0A05" w14:textId="77777777" w:rsidR="00A72FFF" w:rsidRPr="00F9101C" w:rsidRDefault="00A72FFF" w:rsidP="00E35CF3">
      <w:pPr>
        <w:jc w:val="both"/>
        <w:rPr>
          <w:b/>
          <w:sz w:val="22"/>
          <w:szCs w:val="22"/>
          <w:lang w:eastAsia="zh-CN"/>
        </w:rPr>
      </w:pPr>
    </w:p>
    <w:p w14:paraId="5C842925" w14:textId="511B0581" w:rsidR="00B026C3" w:rsidRPr="00F9101C" w:rsidRDefault="007C6E06" w:rsidP="00B026C3">
      <w:pPr>
        <w:pStyle w:val="Heading1"/>
      </w:pPr>
      <w:r w:rsidRPr="00F9101C">
        <w:t>4</w:t>
      </w:r>
      <w:r w:rsidR="00B026C3" w:rsidRPr="00F9101C">
        <w:tab/>
      </w:r>
      <w:r w:rsidRPr="00F9101C">
        <w:t>Repetition operation within a slot for NR URLLC</w:t>
      </w:r>
    </w:p>
    <w:p w14:paraId="34BCBA5A" w14:textId="2FBA36D5" w:rsidR="00B026C3" w:rsidRPr="00F9101C" w:rsidRDefault="008171C9" w:rsidP="00B12108">
      <w:pPr>
        <w:jc w:val="both"/>
        <w:rPr>
          <w:sz w:val="22"/>
          <w:szCs w:val="22"/>
          <w:lang w:eastAsia="zh-CN"/>
        </w:rPr>
      </w:pPr>
      <w:r w:rsidRPr="00F9101C">
        <w:rPr>
          <w:sz w:val="22"/>
          <w:szCs w:val="22"/>
          <w:lang w:eastAsia="zh-CN"/>
        </w:rPr>
        <w:t xml:space="preserve">The configured grant repetition operation discussed in the previous section is moreover limited to one transmission occasion per slot, as described in TS 38.214 Sec. 6.1.2.3.1. Therefore, although the possible </w:t>
      </w:r>
      <w:r w:rsidR="00697065" w:rsidRPr="00F9101C">
        <w:rPr>
          <w:sz w:val="22"/>
          <w:szCs w:val="22"/>
          <w:lang w:eastAsia="zh-CN"/>
        </w:rPr>
        <w:t xml:space="preserve">t-domain resource allocation down to 1 symbol and </w:t>
      </w:r>
      <w:r w:rsidRPr="00F9101C">
        <w:rPr>
          <w:sz w:val="22"/>
          <w:szCs w:val="22"/>
          <w:lang w:eastAsia="zh-CN"/>
        </w:rPr>
        <w:t>periodicities in the configuration go down to 2 symbols</w:t>
      </w:r>
      <w:r w:rsidR="00697065" w:rsidRPr="00F9101C">
        <w:rPr>
          <w:sz w:val="22"/>
          <w:szCs w:val="22"/>
          <w:lang w:eastAsia="zh-CN"/>
        </w:rPr>
        <w:t xml:space="preserve"> are supported</w:t>
      </w:r>
      <w:r w:rsidRPr="00F9101C">
        <w:rPr>
          <w:sz w:val="22"/>
          <w:szCs w:val="22"/>
          <w:lang w:eastAsia="zh-CN"/>
        </w:rPr>
        <w:t xml:space="preserve">, in case the repetition is configured the </w:t>
      </w:r>
      <w:r w:rsidR="00AB5151" w:rsidRPr="00F9101C">
        <w:rPr>
          <w:sz w:val="22"/>
          <w:szCs w:val="22"/>
          <w:lang w:eastAsia="zh-CN"/>
        </w:rPr>
        <w:t>periodicity</w:t>
      </w:r>
      <w:r w:rsidRPr="00F9101C">
        <w:rPr>
          <w:sz w:val="22"/>
          <w:szCs w:val="22"/>
          <w:lang w:eastAsia="zh-CN"/>
        </w:rPr>
        <w:t xml:space="preserve"> needs to be at least P&gt;K slots</w:t>
      </w:r>
      <w:r w:rsidR="00697065" w:rsidRPr="00F9101C">
        <w:rPr>
          <w:sz w:val="22"/>
          <w:szCs w:val="22"/>
          <w:lang w:eastAsia="zh-CN"/>
        </w:rPr>
        <w:t xml:space="preserve"> to be able support the repetition. And even </w:t>
      </w:r>
      <w:r w:rsidR="003C5FDD" w:rsidRPr="00F9101C">
        <w:rPr>
          <w:sz w:val="22"/>
          <w:szCs w:val="22"/>
          <w:lang w:eastAsia="zh-CN"/>
        </w:rPr>
        <w:t xml:space="preserve">if </w:t>
      </w:r>
      <w:r w:rsidR="00697065" w:rsidRPr="00F9101C">
        <w:rPr>
          <w:sz w:val="22"/>
          <w:szCs w:val="22"/>
          <w:lang w:eastAsia="zh-CN"/>
        </w:rPr>
        <w:t xml:space="preserve">some rather short (mini-slot) type of resource allocation of 1 or 2 symbols is configured, the total transmission duration of the packet will be </w:t>
      </w:r>
      <w:r w:rsidR="00697065" w:rsidRPr="00F9101C">
        <w:rPr>
          <w:i/>
          <w:sz w:val="22"/>
          <w:szCs w:val="22"/>
          <w:lang w:eastAsia="zh-CN"/>
        </w:rPr>
        <w:t>K</w:t>
      </w:r>
      <w:r w:rsidR="00697065" w:rsidRPr="00F9101C">
        <w:rPr>
          <w:sz w:val="22"/>
          <w:szCs w:val="22"/>
          <w:lang w:eastAsia="zh-CN"/>
        </w:rPr>
        <w:t xml:space="preserve"> slots which will limit the achievable latencies for URLLC data services requiring CG repetitions to achieve the reliability requirements. </w:t>
      </w:r>
    </w:p>
    <w:p w14:paraId="56440205" w14:textId="16C8E9A0" w:rsidR="004C3748" w:rsidRPr="00F9101C" w:rsidRDefault="34206519" w:rsidP="34206519">
      <w:pPr>
        <w:jc w:val="both"/>
        <w:rPr>
          <w:sz w:val="22"/>
          <w:szCs w:val="22"/>
          <w:lang w:eastAsia="zh-CN"/>
        </w:rPr>
      </w:pPr>
      <w:r w:rsidRPr="00F9101C">
        <w:rPr>
          <w:sz w:val="22"/>
          <w:szCs w:val="22"/>
          <w:lang w:eastAsia="zh-CN"/>
        </w:rPr>
        <w:t>Therefore, clearly some CG repetition of ‘mini-slot’ type of t-domain resource allocation within slots should be supported in Rel-16. Similar as in case of Rel-1</w:t>
      </w:r>
      <w:r w:rsidR="00A17E2F" w:rsidRPr="00F9101C">
        <w:rPr>
          <w:sz w:val="22"/>
          <w:szCs w:val="22"/>
          <w:lang w:eastAsia="zh-CN"/>
        </w:rPr>
        <w:t>5</w:t>
      </w:r>
      <w:r w:rsidRPr="00F9101C">
        <w:rPr>
          <w:sz w:val="22"/>
          <w:szCs w:val="22"/>
          <w:lang w:eastAsia="zh-CN"/>
        </w:rPr>
        <w:t xml:space="preserve"> slot-to-slot repetition, the same transmission characteristics except (potentially) RV apply for all the transmissions but of course in contrast to the Rel-15 slot-to-slot repetition the symbol allocation needs to be changed. </w:t>
      </w:r>
    </w:p>
    <w:p w14:paraId="377810F7" w14:textId="36724CDD" w:rsidR="00B9300E" w:rsidRPr="00F9101C" w:rsidRDefault="00B9300E" w:rsidP="00B12108">
      <w:pPr>
        <w:jc w:val="both"/>
        <w:rPr>
          <w:sz w:val="22"/>
          <w:szCs w:val="22"/>
          <w:lang w:eastAsia="zh-CN"/>
        </w:rPr>
      </w:pPr>
      <w:r w:rsidRPr="00F9101C">
        <w:rPr>
          <w:sz w:val="22"/>
          <w:szCs w:val="22"/>
          <w:lang w:eastAsia="zh-CN"/>
        </w:rPr>
        <w:t xml:space="preserve">This has been commonly </w:t>
      </w:r>
      <w:r w:rsidR="00E92F12" w:rsidRPr="00F9101C">
        <w:rPr>
          <w:sz w:val="22"/>
          <w:szCs w:val="22"/>
          <w:lang w:eastAsia="zh-CN"/>
        </w:rPr>
        <w:t>acknowledged</w:t>
      </w:r>
      <w:r w:rsidRPr="00F9101C">
        <w:rPr>
          <w:sz w:val="22"/>
          <w:szCs w:val="22"/>
          <w:lang w:eastAsia="zh-CN"/>
        </w:rPr>
        <w:t xml:space="preserve"> during the RAN1#94 discussions with the following to be noted: </w:t>
      </w:r>
    </w:p>
    <w:p w14:paraId="309A1FB2" w14:textId="77777777" w:rsidR="00B9300E" w:rsidRPr="00F9101C" w:rsidRDefault="00B9300E" w:rsidP="00B9300E">
      <w:pPr>
        <w:spacing w:after="0"/>
        <w:ind w:left="284"/>
        <w:rPr>
          <w:b/>
          <w:i/>
          <w:sz w:val="22"/>
          <w:szCs w:val="22"/>
          <w:lang w:eastAsia="x-none"/>
        </w:rPr>
      </w:pPr>
      <w:r w:rsidRPr="00F9101C">
        <w:rPr>
          <w:i/>
          <w:sz w:val="22"/>
          <w:szCs w:val="22"/>
          <w:highlight w:val="green"/>
          <w:lang w:eastAsia="x-none"/>
        </w:rPr>
        <w:t>Agreements</w:t>
      </w:r>
      <w:r w:rsidRPr="00F9101C">
        <w:rPr>
          <w:b/>
          <w:i/>
          <w:sz w:val="22"/>
          <w:szCs w:val="22"/>
          <w:lang w:eastAsia="x-none"/>
        </w:rPr>
        <w:t>:</w:t>
      </w:r>
    </w:p>
    <w:p w14:paraId="654019D5" w14:textId="77777777" w:rsidR="00B9300E" w:rsidRPr="00F9101C" w:rsidRDefault="00B9300E" w:rsidP="00B9300E">
      <w:pPr>
        <w:pStyle w:val="ListParagraph"/>
        <w:widowControl w:val="0"/>
        <w:numPr>
          <w:ilvl w:val="0"/>
          <w:numId w:val="23"/>
        </w:numPr>
        <w:spacing w:afterLines="50" w:after="120"/>
        <w:contextualSpacing w:val="0"/>
        <w:jc w:val="both"/>
        <w:rPr>
          <w:rFonts w:eastAsia="Yu Mincho"/>
          <w:i/>
          <w:sz w:val="22"/>
          <w:szCs w:val="22"/>
          <w:lang w:eastAsia="ja-JP"/>
        </w:rPr>
      </w:pPr>
      <w:r w:rsidRPr="00F9101C">
        <w:rPr>
          <w:rFonts w:eastAsia="Yu Mincho"/>
          <w:i/>
          <w:sz w:val="22"/>
          <w:szCs w:val="22"/>
          <w:lang w:eastAsia="ja-JP"/>
        </w:rPr>
        <w:t>Study further on PUSCH repetitions within a slot for configured grant.</w:t>
      </w:r>
    </w:p>
    <w:p w14:paraId="46D65E78" w14:textId="77777777" w:rsidR="00B9300E" w:rsidRPr="00F9101C" w:rsidRDefault="00B9300E" w:rsidP="0007157C">
      <w:pPr>
        <w:rPr>
          <w:sz w:val="22"/>
          <w:szCs w:val="22"/>
          <w:lang w:eastAsia="zh-CN"/>
        </w:rPr>
      </w:pPr>
    </w:p>
    <w:p w14:paraId="26884A07" w14:textId="7DFBFAED" w:rsidR="00697065" w:rsidRPr="00F9101C" w:rsidRDefault="004C3748" w:rsidP="0007157C">
      <w:pPr>
        <w:rPr>
          <w:sz w:val="22"/>
          <w:szCs w:val="22"/>
          <w:lang w:eastAsia="zh-CN"/>
        </w:rPr>
      </w:pPr>
      <w:r w:rsidRPr="00F9101C">
        <w:rPr>
          <w:sz w:val="22"/>
          <w:szCs w:val="22"/>
          <w:lang w:eastAsia="zh-CN"/>
        </w:rPr>
        <w:t xml:space="preserve">Some of the issues </w:t>
      </w:r>
      <w:r w:rsidR="00697065" w:rsidRPr="00F9101C">
        <w:rPr>
          <w:sz w:val="22"/>
          <w:szCs w:val="22"/>
          <w:lang w:eastAsia="zh-CN"/>
        </w:rPr>
        <w:t xml:space="preserve">that need further </w:t>
      </w:r>
      <w:r w:rsidRPr="00F9101C">
        <w:rPr>
          <w:sz w:val="22"/>
          <w:szCs w:val="22"/>
          <w:lang w:eastAsia="zh-CN"/>
        </w:rPr>
        <w:t xml:space="preserve">discussion </w:t>
      </w:r>
      <w:r w:rsidR="00697065" w:rsidRPr="00F9101C">
        <w:rPr>
          <w:sz w:val="22"/>
          <w:szCs w:val="22"/>
          <w:lang w:eastAsia="zh-CN"/>
        </w:rPr>
        <w:t>when supporting mini-slot repetition are:</w:t>
      </w:r>
    </w:p>
    <w:p w14:paraId="5C01BAFB" w14:textId="29091488" w:rsidR="00697065" w:rsidRPr="00F9101C" w:rsidRDefault="00697065" w:rsidP="00B12108">
      <w:pPr>
        <w:pStyle w:val="ListParagraph"/>
        <w:numPr>
          <w:ilvl w:val="0"/>
          <w:numId w:val="12"/>
        </w:numPr>
        <w:jc w:val="both"/>
        <w:rPr>
          <w:sz w:val="22"/>
          <w:szCs w:val="22"/>
          <w:lang w:eastAsia="zh-CN"/>
        </w:rPr>
      </w:pPr>
      <w:r w:rsidRPr="00F9101C">
        <w:rPr>
          <w:sz w:val="22"/>
          <w:szCs w:val="22"/>
          <w:lang w:eastAsia="zh-CN"/>
        </w:rPr>
        <w:t xml:space="preserve">Mini-slot repetition limited within a single slot </w:t>
      </w:r>
      <w:r w:rsidR="00E67E9E" w:rsidRPr="00F9101C">
        <w:rPr>
          <w:sz w:val="22"/>
          <w:szCs w:val="22"/>
          <w:lang w:eastAsia="zh-CN"/>
        </w:rPr>
        <w:t>(</w:t>
      </w:r>
      <w:r w:rsidRPr="00F9101C">
        <w:rPr>
          <w:sz w:val="22"/>
          <w:szCs w:val="22"/>
          <w:lang w:eastAsia="zh-CN"/>
        </w:rPr>
        <w:t xml:space="preserve">versus enabling mini-slot repetition </w:t>
      </w:r>
      <w:r w:rsidR="00E67E9E" w:rsidRPr="00F9101C">
        <w:rPr>
          <w:sz w:val="22"/>
          <w:szCs w:val="22"/>
          <w:lang w:eastAsia="zh-CN"/>
        </w:rPr>
        <w:t xml:space="preserve">also across slot boundaries) as already discussed in Rel-15 </w:t>
      </w:r>
    </w:p>
    <w:p w14:paraId="7B15C660" w14:textId="1586669B" w:rsidR="00E67E9E" w:rsidRPr="00F9101C" w:rsidRDefault="00E67E9E" w:rsidP="00B12108">
      <w:pPr>
        <w:pStyle w:val="ListParagraph"/>
        <w:numPr>
          <w:ilvl w:val="1"/>
          <w:numId w:val="12"/>
        </w:numPr>
        <w:jc w:val="both"/>
        <w:rPr>
          <w:sz w:val="22"/>
          <w:szCs w:val="22"/>
          <w:lang w:eastAsia="zh-CN"/>
        </w:rPr>
      </w:pPr>
      <w:r w:rsidRPr="00F9101C">
        <w:rPr>
          <w:sz w:val="22"/>
          <w:szCs w:val="22"/>
          <w:lang w:eastAsia="zh-CN"/>
        </w:rPr>
        <w:t xml:space="preserve">Flexibility &amp; complexity trade-off in terms of supported repetition factors, mini-slot length, flexible symbol operation, … </w:t>
      </w:r>
    </w:p>
    <w:p w14:paraId="601AFFFB" w14:textId="0CE883AF" w:rsidR="00B9300E" w:rsidRPr="00F9101C" w:rsidRDefault="00B9300E" w:rsidP="00B12108">
      <w:pPr>
        <w:pStyle w:val="ListParagraph"/>
        <w:numPr>
          <w:ilvl w:val="1"/>
          <w:numId w:val="12"/>
        </w:numPr>
        <w:jc w:val="both"/>
        <w:rPr>
          <w:sz w:val="22"/>
          <w:szCs w:val="22"/>
          <w:lang w:eastAsia="zh-CN"/>
        </w:rPr>
      </w:pPr>
      <w:r w:rsidRPr="00F9101C">
        <w:rPr>
          <w:sz w:val="22"/>
          <w:szCs w:val="22"/>
          <w:lang w:eastAsia="zh-CN"/>
        </w:rPr>
        <w:t xml:space="preserve">More detailed discussions can be found in Sec. 4.1 below. </w:t>
      </w:r>
    </w:p>
    <w:p w14:paraId="6EB2B0E7" w14:textId="4E5322D8" w:rsidR="004F5078" w:rsidRPr="00F9101C" w:rsidRDefault="004F5078" w:rsidP="00B12108">
      <w:pPr>
        <w:pStyle w:val="ListParagraph"/>
        <w:numPr>
          <w:ilvl w:val="0"/>
          <w:numId w:val="12"/>
        </w:numPr>
        <w:jc w:val="both"/>
        <w:rPr>
          <w:sz w:val="22"/>
          <w:szCs w:val="22"/>
          <w:lang w:eastAsia="zh-CN"/>
        </w:rPr>
      </w:pPr>
      <w:r w:rsidRPr="00F9101C">
        <w:rPr>
          <w:sz w:val="22"/>
          <w:szCs w:val="22"/>
          <w:lang w:eastAsia="zh-CN"/>
        </w:rPr>
        <w:t>Frequency hopping operation for mini-slot repetition (within a slot)</w:t>
      </w:r>
    </w:p>
    <w:p w14:paraId="666C9D78" w14:textId="661B5D03" w:rsidR="004F5078" w:rsidRPr="00F9101C" w:rsidRDefault="004F5078" w:rsidP="004F5078">
      <w:pPr>
        <w:pStyle w:val="ListParagraph"/>
        <w:numPr>
          <w:ilvl w:val="1"/>
          <w:numId w:val="12"/>
        </w:numPr>
        <w:jc w:val="both"/>
        <w:rPr>
          <w:sz w:val="22"/>
          <w:szCs w:val="22"/>
          <w:lang w:eastAsia="zh-CN"/>
        </w:rPr>
      </w:pPr>
      <w:r w:rsidRPr="00F9101C">
        <w:rPr>
          <w:sz w:val="22"/>
          <w:szCs w:val="22"/>
          <w:lang w:eastAsia="zh-CN"/>
        </w:rPr>
        <w:t>More detailed discussion can be found in Sec. 4.2 below</w:t>
      </w:r>
    </w:p>
    <w:p w14:paraId="2E0E2022" w14:textId="4CE4558C" w:rsidR="00E67E9E" w:rsidRPr="00F9101C" w:rsidRDefault="00E67E9E" w:rsidP="00B12108">
      <w:pPr>
        <w:pStyle w:val="ListParagraph"/>
        <w:numPr>
          <w:ilvl w:val="0"/>
          <w:numId w:val="12"/>
        </w:numPr>
        <w:jc w:val="both"/>
        <w:rPr>
          <w:sz w:val="22"/>
          <w:szCs w:val="22"/>
          <w:lang w:eastAsia="zh-CN"/>
        </w:rPr>
      </w:pPr>
      <w:r w:rsidRPr="00F9101C">
        <w:rPr>
          <w:sz w:val="22"/>
          <w:szCs w:val="22"/>
          <w:lang w:eastAsia="zh-CN"/>
        </w:rPr>
        <w:t xml:space="preserve">Supported repetition factors </w:t>
      </w:r>
      <w:r w:rsidRPr="00F9101C">
        <w:rPr>
          <w:i/>
          <w:sz w:val="22"/>
          <w:szCs w:val="22"/>
          <w:lang w:eastAsia="zh-CN"/>
        </w:rPr>
        <w:t>repK</w:t>
      </w:r>
      <w:r w:rsidRPr="00F9101C">
        <w:rPr>
          <w:sz w:val="22"/>
          <w:szCs w:val="22"/>
          <w:lang w:eastAsia="zh-CN"/>
        </w:rPr>
        <w:t xml:space="preserve"> for mini-slot repetition within a slot</w:t>
      </w:r>
    </w:p>
    <w:p w14:paraId="51B01D8A" w14:textId="6B7119C7" w:rsidR="00E67E9E" w:rsidRPr="00F9101C" w:rsidRDefault="00E67E9E" w:rsidP="00B12108">
      <w:pPr>
        <w:pStyle w:val="ListParagraph"/>
        <w:numPr>
          <w:ilvl w:val="1"/>
          <w:numId w:val="12"/>
        </w:numPr>
        <w:jc w:val="both"/>
        <w:rPr>
          <w:sz w:val="22"/>
          <w:szCs w:val="22"/>
          <w:lang w:eastAsia="zh-CN"/>
        </w:rPr>
      </w:pPr>
      <w:r w:rsidRPr="00F9101C">
        <w:rPr>
          <w:sz w:val="22"/>
          <w:szCs w:val="22"/>
          <w:lang w:eastAsia="zh-CN"/>
        </w:rPr>
        <w:t xml:space="preserve">The current available repetition factors of </w:t>
      </w:r>
      <w:r w:rsidR="00DB563E" w:rsidRPr="00F9101C">
        <w:rPr>
          <w:i/>
          <w:sz w:val="22"/>
          <w:szCs w:val="22"/>
          <w:lang w:eastAsia="zh-CN"/>
        </w:rPr>
        <w:t>K</w:t>
      </w:r>
      <w:r w:rsidR="00DB563E" w:rsidRPr="00F9101C">
        <w:rPr>
          <w:sz w:val="22"/>
          <w:szCs w:val="22"/>
          <w:lang w:eastAsia="zh-CN"/>
        </w:rPr>
        <w:sym w:font="Symbol" w:char="F0CE"/>
      </w:r>
      <w:r w:rsidRPr="00F9101C">
        <w:rPr>
          <w:sz w:val="22"/>
          <w:szCs w:val="22"/>
          <w:lang w:eastAsia="zh-CN"/>
        </w:rPr>
        <w:t xml:space="preserve">{2,4,8} may be rather restrictive with respect to support PUSCH mini-slot length </w:t>
      </w:r>
      <w:r w:rsidR="00DB563E" w:rsidRPr="00F9101C">
        <w:rPr>
          <w:i/>
          <w:sz w:val="22"/>
          <w:szCs w:val="22"/>
          <w:lang w:eastAsia="zh-CN"/>
        </w:rPr>
        <w:t>L</w:t>
      </w:r>
      <w:r w:rsidRPr="00F9101C">
        <w:rPr>
          <w:sz w:val="22"/>
          <w:szCs w:val="22"/>
          <w:lang w:eastAsia="zh-CN"/>
        </w:rPr>
        <w:t xml:space="preserve"> and dynamic NR frame structure operation. </w:t>
      </w:r>
      <w:r w:rsidR="00DB563E" w:rsidRPr="00F9101C">
        <w:rPr>
          <w:sz w:val="22"/>
          <w:szCs w:val="22"/>
          <w:lang w:eastAsia="zh-CN"/>
        </w:rPr>
        <w:t xml:space="preserve">As an example, </w:t>
      </w:r>
      <w:r w:rsidRPr="00F9101C">
        <w:rPr>
          <w:sz w:val="22"/>
          <w:szCs w:val="22"/>
          <w:lang w:eastAsia="zh-CN"/>
        </w:rPr>
        <w:t xml:space="preserve">for a PUSCH length </w:t>
      </w:r>
      <w:r w:rsidRPr="00F9101C">
        <w:rPr>
          <w:i/>
          <w:sz w:val="22"/>
          <w:szCs w:val="22"/>
          <w:lang w:eastAsia="zh-CN"/>
        </w:rPr>
        <w:t>L=2</w:t>
      </w:r>
      <w:r w:rsidRPr="00F9101C">
        <w:rPr>
          <w:sz w:val="22"/>
          <w:szCs w:val="22"/>
          <w:lang w:eastAsia="zh-CN"/>
        </w:rPr>
        <w:t xml:space="preserve"> only up to 4 repetitions (8 out of 14 symbols) are supported within a slot – whereas repetition factors of </w:t>
      </w:r>
      <w:r w:rsidR="00DB563E" w:rsidRPr="00F9101C">
        <w:rPr>
          <w:i/>
          <w:sz w:val="22"/>
          <w:szCs w:val="22"/>
          <w:lang w:eastAsia="zh-CN"/>
        </w:rPr>
        <w:t>K</w:t>
      </w:r>
      <w:r w:rsidR="00DB563E" w:rsidRPr="00F9101C">
        <w:rPr>
          <w:i/>
          <w:sz w:val="22"/>
          <w:szCs w:val="22"/>
          <w:lang w:eastAsia="zh-CN"/>
        </w:rPr>
        <w:sym w:font="Symbol" w:char="F0CE"/>
      </w:r>
      <w:r w:rsidRPr="00F9101C">
        <w:rPr>
          <w:i/>
          <w:sz w:val="22"/>
          <w:szCs w:val="22"/>
          <w:lang w:eastAsia="zh-CN"/>
        </w:rPr>
        <w:t>{5,6,7}</w:t>
      </w:r>
      <w:r w:rsidR="00DB563E" w:rsidRPr="00F9101C">
        <w:rPr>
          <w:sz w:val="22"/>
          <w:szCs w:val="22"/>
          <w:lang w:eastAsia="zh-CN"/>
        </w:rPr>
        <w:t xml:space="preserve"> could be rather useful to use the available UL slots as much as possible for the repetition operation </w:t>
      </w:r>
      <w:r w:rsidRPr="00F9101C">
        <w:rPr>
          <w:i/>
          <w:sz w:val="22"/>
          <w:szCs w:val="22"/>
          <w:lang w:eastAsia="zh-CN"/>
        </w:rPr>
        <w:t>L=2</w:t>
      </w:r>
      <w:r w:rsidR="00DB563E" w:rsidRPr="00F9101C">
        <w:rPr>
          <w:sz w:val="22"/>
          <w:szCs w:val="22"/>
          <w:lang w:eastAsia="zh-CN"/>
        </w:rPr>
        <w:t xml:space="preserve">. Similarly adding </w:t>
      </w:r>
      <w:r w:rsidRPr="00F9101C">
        <w:rPr>
          <w:i/>
          <w:sz w:val="22"/>
          <w:szCs w:val="22"/>
          <w:lang w:eastAsia="zh-CN"/>
        </w:rPr>
        <w:t>K=3</w:t>
      </w:r>
      <w:r w:rsidRPr="00F9101C">
        <w:rPr>
          <w:sz w:val="22"/>
          <w:szCs w:val="22"/>
          <w:lang w:eastAsia="zh-CN"/>
        </w:rPr>
        <w:t xml:space="preserve"> could be us</w:t>
      </w:r>
      <w:r w:rsidR="00DB563E" w:rsidRPr="00F9101C">
        <w:rPr>
          <w:sz w:val="22"/>
          <w:szCs w:val="22"/>
          <w:lang w:eastAsia="zh-CN"/>
        </w:rPr>
        <w:t xml:space="preserve">eful for a PUSCH length of </w:t>
      </w:r>
      <w:r w:rsidRPr="00F9101C">
        <w:rPr>
          <w:i/>
          <w:sz w:val="22"/>
          <w:szCs w:val="22"/>
          <w:lang w:eastAsia="zh-CN"/>
        </w:rPr>
        <w:t>L=4</w:t>
      </w:r>
      <w:r w:rsidR="00DB563E" w:rsidRPr="00F9101C">
        <w:rPr>
          <w:sz w:val="22"/>
          <w:szCs w:val="22"/>
          <w:lang w:eastAsia="zh-CN"/>
        </w:rPr>
        <w:t xml:space="preserve"> symbols.</w:t>
      </w:r>
    </w:p>
    <w:p w14:paraId="373EDBC6" w14:textId="612B92E4" w:rsidR="00697065" w:rsidRPr="00F9101C" w:rsidRDefault="000531CE" w:rsidP="00B12108">
      <w:pPr>
        <w:pStyle w:val="ListParagraph"/>
        <w:numPr>
          <w:ilvl w:val="0"/>
          <w:numId w:val="12"/>
        </w:numPr>
        <w:jc w:val="both"/>
        <w:rPr>
          <w:sz w:val="22"/>
          <w:szCs w:val="22"/>
          <w:lang w:eastAsia="zh-CN"/>
        </w:rPr>
      </w:pPr>
      <w:r w:rsidRPr="00F9101C">
        <w:rPr>
          <w:sz w:val="22"/>
          <w:szCs w:val="22"/>
          <w:lang w:eastAsia="zh-CN"/>
        </w:rPr>
        <w:t xml:space="preserve">Supported periodicities P for mini-slot </w:t>
      </w:r>
      <w:r w:rsidR="00E67E9E" w:rsidRPr="00F9101C">
        <w:rPr>
          <w:sz w:val="22"/>
          <w:szCs w:val="22"/>
          <w:lang w:eastAsia="zh-CN"/>
        </w:rPr>
        <w:t xml:space="preserve">repetition </w:t>
      </w:r>
    </w:p>
    <w:p w14:paraId="5FAF20E0" w14:textId="25139095" w:rsidR="00DB563E" w:rsidRPr="00F9101C" w:rsidRDefault="00DB563E" w:rsidP="00B12108">
      <w:pPr>
        <w:pStyle w:val="ListParagraph"/>
        <w:numPr>
          <w:ilvl w:val="1"/>
          <w:numId w:val="12"/>
        </w:numPr>
        <w:jc w:val="both"/>
        <w:rPr>
          <w:sz w:val="22"/>
          <w:szCs w:val="22"/>
          <w:lang w:eastAsia="zh-CN"/>
        </w:rPr>
      </w:pPr>
      <w:r w:rsidRPr="00F9101C">
        <w:rPr>
          <w:sz w:val="22"/>
          <w:szCs w:val="22"/>
          <w:lang w:eastAsia="zh-CN"/>
        </w:rPr>
        <w:t xml:space="preserve">If only repetition within a slot is to be supported, the current </w:t>
      </w:r>
      <w:r w:rsidR="00D40A8E" w:rsidRPr="00F9101C">
        <w:rPr>
          <w:sz w:val="22"/>
          <w:szCs w:val="22"/>
          <w:lang w:eastAsia="zh-CN"/>
        </w:rPr>
        <w:t xml:space="preserve">supported CG </w:t>
      </w:r>
      <w:r w:rsidRPr="00F9101C">
        <w:rPr>
          <w:sz w:val="22"/>
          <w:szCs w:val="22"/>
          <w:lang w:eastAsia="zh-CN"/>
        </w:rPr>
        <w:t>periodicities of multiple of slots could be sufficient. In case repetition across slot-boundaries is to be supported</w:t>
      </w:r>
      <w:r w:rsidR="00D40A8E" w:rsidRPr="00F9101C">
        <w:rPr>
          <w:sz w:val="22"/>
          <w:szCs w:val="22"/>
          <w:lang w:eastAsia="zh-CN"/>
        </w:rPr>
        <w:t>,</w:t>
      </w:r>
      <w:r w:rsidRPr="00F9101C">
        <w:rPr>
          <w:sz w:val="22"/>
          <w:szCs w:val="22"/>
          <w:lang w:eastAsia="zh-CN"/>
        </w:rPr>
        <w:t xml:space="preserve"> a finer granularity </w:t>
      </w:r>
      <w:r w:rsidR="00D40A8E" w:rsidRPr="00F9101C">
        <w:rPr>
          <w:sz w:val="22"/>
          <w:szCs w:val="22"/>
          <w:lang w:eastAsia="zh-CN"/>
        </w:rPr>
        <w:t xml:space="preserve">than multiple of slots for repetition operation could be considered </w:t>
      </w:r>
      <w:r w:rsidRPr="00F9101C">
        <w:rPr>
          <w:sz w:val="22"/>
          <w:szCs w:val="22"/>
          <w:lang w:eastAsia="zh-CN"/>
        </w:rPr>
        <w:t xml:space="preserve">taking the supported combinations of PUSCH length </w:t>
      </w:r>
      <w:r w:rsidRPr="00F9101C">
        <w:rPr>
          <w:i/>
          <w:sz w:val="22"/>
          <w:szCs w:val="22"/>
          <w:lang w:eastAsia="zh-CN"/>
        </w:rPr>
        <w:t>L</w:t>
      </w:r>
      <w:r w:rsidRPr="00F9101C">
        <w:rPr>
          <w:sz w:val="22"/>
          <w:szCs w:val="22"/>
          <w:lang w:eastAsia="zh-CN"/>
        </w:rPr>
        <w:t xml:space="preserve"> and repetition factor </w:t>
      </w:r>
      <w:r w:rsidRPr="00F9101C">
        <w:rPr>
          <w:i/>
          <w:sz w:val="22"/>
          <w:szCs w:val="22"/>
          <w:lang w:eastAsia="zh-CN"/>
        </w:rPr>
        <w:t>K</w:t>
      </w:r>
      <w:r w:rsidRPr="00F9101C">
        <w:rPr>
          <w:sz w:val="22"/>
          <w:szCs w:val="22"/>
          <w:lang w:eastAsia="zh-CN"/>
        </w:rPr>
        <w:t xml:space="preserve"> </w:t>
      </w:r>
      <w:r w:rsidR="00D40A8E" w:rsidRPr="00F9101C">
        <w:rPr>
          <w:sz w:val="22"/>
          <w:szCs w:val="22"/>
          <w:lang w:eastAsia="zh-CN"/>
        </w:rPr>
        <w:t>into account</w:t>
      </w:r>
      <w:r w:rsidRPr="00F9101C">
        <w:rPr>
          <w:sz w:val="22"/>
          <w:szCs w:val="22"/>
          <w:lang w:eastAsia="zh-CN"/>
        </w:rPr>
        <w:t xml:space="preserve">. </w:t>
      </w:r>
      <w:r w:rsidR="00D40A8E" w:rsidRPr="00F9101C">
        <w:rPr>
          <w:sz w:val="22"/>
          <w:szCs w:val="22"/>
          <w:lang w:eastAsia="zh-CN"/>
        </w:rPr>
        <w:t>As an example</w:t>
      </w:r>
      <w:r w:rsidR="007004A2" w:rsidRPr="00F9101C">
        <w:rPr>
          <w:sz w:val="22"/>
          <w:szCs w:val="22"/>
          <w:lang w:eastAsia="zh-CN"/>
        </w:rPr>
        <w:t>,</w:t>
      </w:r>
      <w:r w:rsidR="00D40A8E" w:rsidRPr="00F9101C">
        <w:rPr>
          <w:sz w:val="22"/>
          <w:szCs w:val="22"/>
          <w:lang w:eastAsia="zh-CN"/>
        </w:rPr>
        <w:t xml:space="preserve"> for </w:t>
      </w:r>
      <w:r w:rsidR="00D40A8E" w:rsidRPr="00F9101C">
        <w:rPr>
          <w:i/>
          <w:sz w:val="22"/>
          <w:szCs w:val="22"/>
          <w:lang w:eastAsia="zh-CN"/>
        </w:rPr>
        <w:t>K</w:t>
      </w:r>
      <w:r w:rsidR="00D40A8E" w:rsidRPr="00F9101C">
        <w:rPr>
          <w:sz w:val="22"/>
          <w:szCs w:val="22"/>
          <w:lang w:eastAsia="zh-CN"/>
        </w:rPr>
        <w:t xml:space="preserve">=4 and </w:t>
      </w:r>
      <w:r w:rsidR="00D40A8E" w:rsidRPr="00F9101C">
        <w:rPr>
          <w:i/>
          <w:sz w:val="22"/>
          <w:szCs w:val="22"/>
          <w:lang w:eastAsia="zh-CN"/>
        </w:rPr>
        <w:t>L</w:t>
      </w:r>
      <w:r w:rsidR="00D40A8E" w:rsidRPr="00F9101C">
        <w:rPr>
          <w:sz w:val="22"/>
          <w:szCs w:val="22"/>
          <w:lang w:eastAsia="zh-CN"/>
        </w:rPr>
        <w:t xml:space="preserve">=2, a periodicity of P=8 symbols would lead to the best performance in terms of latency. </w:t>
      </w:r>
    </w:p>
    <w:p w14:paraId="583FE664" w14:textId="77777777" w:rsidR="00417EB7" w:rsidRPr="00F9101C" w:rsidRDefault="00417EB7" w:rsidP="00D40A8E">
      <w:pPr>
        <w:rPr>
          <w:b/>
          <w:sz w:val="22"/>
          <w:szCs w:val="22"/>
          <w:lang w:eastAsia="zh-CN"/>
        </w:rPr>
      </w:pPr>
    </w:p>
    <w:p w14:paraId="51E60A81" w14:textId="2E4F08DF" w:rsidR="00D40A8E" w:rsidRPr="00F9101C" w:rsidRDefault="00D40A8E" w:rsidP="009A051D">
      <w:pPr>
        <w:jc w:val="both"/>
        <w:rPr>
          <w:b/>
          <w:sz w:val="22"/>
          <w:szCs w:val="22"/>
          <w:lang w:eastAsia="zh-CN"/>
        </w:rPr>
      </w:pPr>
      <w:r w:rsidRPr="00F9101C">
        <w:rPr>
          <w:b/>
          <w:sz w:val="22"/>
          <w:szCs w:val="22"/>
          <w:lang w:eastAsia="zh-CN"/>
        </w:rPr>
        <w:t>Proposal</w:t>
      </w:r>
      <w:r w:rsidR="00B12108" w:rsidRPr="00F9101C">
        <w:rPr>
          <w:b/>
          <w:sz w:val="22"/>
          <w:szCs w:val="22"/>
          <w:lang w:eastAsia="zh-CN"/>
        </w:rPr>
        <w:t xml:space="preserve"> </w:t>
      </w:r>
      <w:r w:rsidR="0068364C" w:rsidRPr="00F9101C">
        <w:rPr>
          <w:b/>
          <w:sz w:val="22"/>
          <w:szCs w:val="22"/>
          <w:lang w:eastAsia="zh-CN"/>
        </w:rPr>
        <w:t>4</w:t>
      </w:r>
      <w:r w:rsidRPr="00F9101C">
        <w:rPr>
          <w:b/>
          <w:sz w:val="22"/>
          <w:szCs w:val="22"/>
          <w:lang w:eastAsia="zh-CN"/>
        </w:rPr>
        <w:t xml:space="preserve">: Support mini-slot repetition within a slot for configured grant operation for NR URLLC. Further details including additional supported repetition factors and </w:t>
      </w:r>
      <w:r w:rsidR="00AB5151" w:rsidRPr="00F9101C">
        <w:rPr>
          <w:b/>
          <w:sz w:val="22"/>
          <w:szCs w:val="22"/>
          <w:lang w:eastAsia="zh-CN"/>
        </w:rPr>
        <w:t>periodicities</w:t>
      </w:r>
      <w:r w:rsidRPr="00F9101C">
        <w:rPr>
          <w:b/>
          <w:sz w:val="22"/>
          <w:szCs w:val="22"/>
          <w:lang w:eastAsia="zh-CN"/>
        </w:rPr>
        <w:t xml:space="preserve"> are FFS. </w:t>
      </w:r>
    </w:p>
    <w:p w14:paraId="2AD30A6B" w14:textId="0A433E6B" w:rsidR="00417EB7" w:rsidRPr="00F9101C" w:rsidRDefault="00417EB7" w:rsidP="00D40A8E">
      <w:pPr>
        <w:rPr>
          <w:b/>
          <w:sz w:val="22"/>
          <w:szCs w:val="22"/>
          <w:lang w:eastAsia="zh-CN"/>
        </w:rPr>
      </w:pPr>
    </w:p>
    <w:p w14:paraId="5D357C2F" w14:textId="578A294D" w:rsidR="00B9300E" w:rsidRPr="00F9101C" w:rsidRDefault="00B9300E" w:rsidP="00297F71">
      <w:pPr>
        <w:pStyle w:val="Heading2"/>
      </w:pPr>
      <w:r w:rsidRPr="00F9101C">
        <w:t xml:space="preserve">4.1 </w:t>
      </w:r>
      <w:r w:rsidR="008007A0" w:rsidRPr="00F9101C">
        <w:t>PUSCH r</w:t>
      </w:r>
      <w:r w:rsidRPr="00F9101C">
        <w:t>epetition across the slot or UL/DL boundary</w:t>
      </w:r>
    </w:p>
    <w:p w14:paraId="18C1C9C8" w14:textId="2398131B" w:rsidR="008007A0" w:rsidRPr="00F9101C" w:rsidRDefault="008007A0" w:rsidP="00B9300E">
      <w:pPr>
        <w:jc w:val="both"/>
        <w:rPr>
          <w:sz w:val="22"/>
          <w:szCs w:val="22"/>
          <w:lang w:eastAsia="zh-CN"/>
        </w:rPr>
      </w:pPr>
      <w:r w:rsidRPr="00F9101C">
        <w:rPr>
          <w:sz w:val="22"/>
          <w:szCs w:val="22"/>
          <w:lang w:eastAsia="zh-CN"/>
        </w:rPr>
        <w:t xml:space="preserve">In case repetition across the slot boundary (or UL/DL switch) is not supported, the intended number of required PUSCH repetitions cannot be achieved (having a reliability impact) and/or the time instances of the start of a repetition number will be limited to the beginning of the UL period to guarantee the number of repetitions within a slot / UL period (having a queuing/latency impact). Therefore, we believe that PUSCH </w:t>
      </w:r>
      <w:r w:rsidR="00FF7233" w:rsidRPr="00F9101C">
        <w:rPr>
          <w:sz w:val="22"/>
          <w:szCs w:val="22"/>
          <w:lang w:eastAsia="zh-CN"/>
        </w:rPr>
        <w:t xml:space="preserve">repetition </w:t>
      </w:r>
      <w:r w:rsidRPr="00F9101C">
        <w:rPr>
          <w:sz w:val="22"/>
          <w:szCs w:val="22"/>
          <w:lang w:eastAsia="zh-CN"/>
        </w:rPr>
        <w:t xml:space="preserve">across the slot boundary </w:t>
      </w:r>
      <w:r w:rsidR="00A8503D" w:rsidRPr="00F9101C">
        <w:rPr>
          <w:sz w:val="22"/>
          <w:szCs w:val="22"/>
          <w:lang w:eastAsia="zh-CN"/>
        </w:rPr>
        <w:t>and/or</w:t>
      </w:r>
      <w:r w:rsidRPr="00F9101C">
        <w:rPr>
          <w:sz w:val="22"/>
          <w:szCs w:val="22"/>
          <w:lang w:eastAsia="zh-CN"/>
        </w:rPr>
        <w:t xml:space="preserve"> UL/DL switch should be supported. Certain details of course need to be still figured out. </w:t>
      </w:r>
    </w:p>
    <w:p w14:paraId="61CDAD67" w14:textId="2D189E8D" w:rsidR="00955C98" w:rsidRPr="00F9101C" w:rsidRDefault="008007A0" w:rsidP="00B9300E">
      <w:pPr>
        <w:jc w:val="both"/>
        <w:rPr>
          <w:sz w:val="22"/>
          <w:szCs w:val="22"/>
          <w:lang w:eastAsia="zh-CN"/>
        </w:rPr>
      </w:pPr>
      <w:r w:rsidRPr="00F9101C">
        <w:rPr>
          <w:sz w:val="22"/>
          <w:szCs w:val="22"/>
          <w:lang w:eastAsia="zh-CN"/>
        </w:rPr>
        <w:t xml:space="preserve">Based on the offline discussions during RAN1#94, clearly a single PUSCH transmission/repetition should be contained within a single slot &amp; UL period, as e.g. </w:t>
      </w:r>
      <w:r w:rsidR="00A8503D" w:rsidRPr="00F9101C">
        <w:rPr>
          <w:sz w:val="22"/>
          <w:szCs w:val="22"/>
          <w:lang w:eastAsia="zh-CN"/>
        </w:rPr>
        <w:t xml:space="preserve">it </w:t>
      </w:r>
      <w:r w:rsidRPr="00F9101C">
        <w:rPr>
          <w:sz w:val="22"/>
          <w:szCs w:val="22"/>
          <w:lang w:eastAsia="zh-CN"/>
        </w:rPr>
        <w:t xml:space="preserve">may not be </w:t>
      </w:r>
      <w:r w:rsidR="00A8503D" w:rsidRPr="00F9101C">
        <w:rPr>
          <w:sz w:val="22"/>
          <w:szCs w:val="22"/>
          <w:lang w:eastAsia="zh-CN"/>
        </w:rPr>
        <w:t xml:space="preserve">possible </w:t>
      </w:r>
      <w:r w:rsidRPr="00F9101C">
        <w:rPr>
          <w:sz w:val="22"/>
          <w:szCs w:val="22"/>
          <w:lang w:eastAsia="zh-CN"/>
        </w:rPr>
        <w:t>to guarantee the TX phase stability across the slot boundary required for successful decoding.</w:t>
      </w:r>
    </w:p>
    <w:p w14:paraId="2AAAC662" w14:textId="47A74856" w:rsidR="008007A0" w:rsidRPr="00F9101C" w:rsidRDefault="00955C98" w:rsidP="00B9300E">
      <w:pPr>
        <w:jc w:val="both"/>
        <w:rPr>
          <w:sz w:val="22"/>
          <w:szCs w:val="22"/>
          <w:lang w:eastAsia="zh-CN"/>
        </w:rPr>
      </w:pPr>
      <w:r w:rsidRPr="00F9101C">
        <w:rPr>
          <w:sz w:val="22"/>
          <w:szCs w:val="22"/>
          <w:lang w:eastAsia="zh-CN"/>
        </w:rPr>
        <w:t>This leaves the question on where to (i) stop the transmission in one slot &amp; UL period and (ii) where to continue the PUSCH repetition in the next applicable UL slot</w:t>
      </w:r>
      <w:r w:rsidR="00A8503D" w:rsidRPr="00F9101C">
        <w:rPr>
          <w:sz w:val="22"/>
          <w:szCs w:val="22"/>
          <w:lang w:eastAsia="zh-CN"/>
        </w:rPr>
        <w:t xml:space="preserve"> or period</w:t>
      </w:r>
      <w:r w:rsidRPr="00F9101C">
        <w:rPr>
          <w:sz w:val="22"/>
          <w:szCs w:val="22"/>
          <w:lang w:eastAsia="zh-CN"/>
        </w:rPr>
        <w:t xml:space="preserve">. </w:t>
      </w:r>
      <w:r w:rsidR="003F305C" w:rsidRPr="00F9101C">
        <w:rPr>
          <w:sz w:val="22"/>
          <w:szCs w:val="22"/>
          <w:lang w:eastAsia="zh-CN"/>
        </w:rPr>
        <w:t xml:space="preserve">The </w:t>
      </w:r>
      <w:proofErr w:type="spellStart"/>
      <w:r w:rsidR="00A8503D" w:rsidRPr="00F9101C">
        <w:rPr>
          <w:sz w:val="22"/>
          <w:szCs w:val="22"/>
          <w:lang w:eastAsia="zh-CN"/>
        </w:rPr>
        <w:t>TDoc</w:t>
      </w:r>
      <w:proofErr w:type="spellEnd"/>
      <w:r w:rsidR="00A8503D" w:rsidRPr="00F9101C">
        <w:rPr>
          <w:sz w:val="22"/>
          <w:szCs w:val="22"/>
          <w:lang w:eastAsia="zh-CN"/>
        </w:rPr>
        <w:t xml:space="preserve"> </w:t>
      </w:r>
      <w:r w:rsidRPr="00F9101C">
        <w:rPr>
          <w:sz w:val="22"/>
          <w:szCs w:val="22"/>
          <w:lang w:eastAsia="zh-CN"/>
        </w:rPr>
        <w:t>[</w:t>
      </w:r>
      <w:r w:rsidR="003F305C" w:rsidRPr="00F9101C">
        <w:rPr>
          <w:sz w:val="22"/>
          <w:szCs w:val="22"/>
          <w:lang w:eastAsia="zh-CN"/>
        </w:rPr>
        <w:t>4</w:t>
      </w:r>
      <w:r w:rsidRPr="00F9101C">
        <w:rPr>
          <w:sz w:val="22"/>
          <w:szCs w:val="22"/>
          <w:lang w:eastAsia="zh-CN"/>
        </w:rPr>
        <w:t>]</w:t>
      </w:r>
      <w:r w:rsidR="003F305C" w:rsidRPr="00F9101C">
        <w:rPr>
          <w:sz w:val="22"/>
          <w:szCs w:val="22"/>
          <w:lang w:eastAsia="zh-CN"/>
        </w:rPr>
        <w:t xml:space="preserve"> provides a very good starting point for the needed discussions on this topic. </w:t>
      </w:r>
    </w:p>
    <w:p w14:paraId="7EEA2EFC" w14:textId="6AC9D5D0" w:rsidR="003F305C" w:rsidRPr="00F9101C" w:rsidRDefault="003F305C" w:rsidP="00B9300E">
      <w:pPr>
        <w:jc w:val="both"/>
        <w:rPr>
          <w:sz w:val="22"/>
          <w:szCs w:val="22"/>
          <w:lang w:eastAsia="zh-CN"/>
        </w:rPr>
      </w:pPr>
      <w:r w:rsidRPr="00F9101C">
        <w:rPr>
          <w:sz w:val="22"/>
          <w:szCs w:val="22"/>
          <w:lang w:eastAsia="zh-CN"/>
        </w:rPr>
        <w:t>In [4], it is assumed that only PUSCH transmission/repetitions with the configured number of PUSCH symbols are performed</w:t>
      </w:r>
      <w:r w:rsidR="005F21FC" w:rsidRPr="00F9101C">
        <w:rPr>
          <w:sz w:val="22"/>
          <w:szCs w:val="22"/>
          <w:lang w:eastAsia="zh-CN"/>
        </w:rPr>
        <w:t>,</w:t>
      </w:r>
      <w:r w:rsidRPr="00F9101C">
        <w:rPr>
          <w:sz w:val="22"/>
          <w:szCs w:val="22"/>
          <w:lang w:eastAsia="zh-CN"/>
        </w:rPr>
        <w:t xml:space="preserve"> potentially leaving some </w:t>
      </w:r>
      <w:r w:rsidR="00A96244" w:rsidRPr="00F9101C">
        <w:rPr>
          <w:sz w:val="22"/>
          <w:szCs w:val="22"/>
          <w:lang w:eastAsia="zh-CN"/>
        </w:rPr>
        <w:t xml:space="preserve">orphan </w:t>
      </w:r>
      <w:r w:rsidRPr="00F9101C">
        <w:rPr>
          <w:sz w:val="22"/>
          <w:szCs w:val="22"/>
          <w:lang w:eastAsia="zh-CN"/>
        </w:rPr>
        <w:t xml:space="preserve">PUSCH symbols in a slot of an UL period unused for PUSCH repetition operation, noted with Alt. 1 here. This will guarantee the number of repetitions with the guaranteed number of PUSCH symbols in each transmission but may lead to inefficient PUSCH resource usage, as it will be hard to reuse the </w:t>
      </w:r>
      <w:r w:rsidR="00A8503D" w:rsidRPr="00F9101C">
        <w:rPr>
          <w:sz w:val="22"/>
          <w:szCs w:val="22"/>
          <w:lang w:eastAsia="zh-CN"/>
        </w:rPr>
        <w:t xml:space="preserve">empty orphan </w:t>
      </w:r>
      <w:r w:rsidRPr="00F9101C">
        <w:rPr>
          <w:sz w:val="22"/>
          <w:szCs w:val="22"/>
          <w:lang w:eastAsia="zh-CN"/>
        </w:rPr>
        <w:t xml:space="preserve">PUSCH symbols for anything else. To reduce this effect, one could think of also using the remaining </w:t>
      </w:r>
      <w:r w:rsidR="00A96244" w:rsidRPr="00F9101C">
        <w:rPr>
          <w:sz w:val="22"/>
          <w:szCs w:val="22"/>
          <w:lang w:eastAsia="zh-CN"/>
        </w:rPr>
        <w:t xml:space="preserve">(orphan) </w:t>
      </w:r>
      <w:r w:rsidRPr="00F9101C">
        <w:rPr>
          <w:sz w:val="22"/>
          <w:szCs w:val="22"/>
          <w:lang w:eastAsia="zh-CN"/>
        </w:rPr>
        <w:t xml:space="preserve">PUSCH symbols for PUSCH repetition operation if a reasonably large number of PUSCH symbols (compared to the configured PUSCH length) is available, which we denote here with Alt. 2. The difference between these two operation modes is illustrated in Fig. 3, where </w:t>
      </w:r>
      <w:r w:rsidR="00A8503D" w:rsidRPr="00F9101C">
        <w:rPr>
          <w:sz w:val="22"/>
          <w:szCs w:val="22"/>
          <w:lang w:eastAsia="zh-CN"/>
        </w:rPr>
        <w:t xml:space="preserve">a PUSCH </w:t>
      </w:r>
      <w:r w:rsidR="00D1643B" w:rsidRPr="00F9101C">
        <w:rPr>
          <w:sz w:val="22"/>
          <w:szCs w:val="22"/>
          <w:lang w:eastAsia="zh-CN"/>
        </w:rPr>
        <w:t xml:space="preserve">length of 4 symbols is assumed (as in the discussion </w:t>
      </w:r>
      <w:r w:rsidR="00A8503D" w:rsidRPr="00F9101C">
        <w:rPr>
          <w:sz w:val="22"/>
          <w:szCs w:val="22"/>
          <w:lang w:eastAsia="zh-CN"/>
        </w:rPr>
        <w:t xml:space="preserve">&amp; figures </w:t>
      </w:r>
      <w:r w:rsidR="00D1643B" w:rsidRPr="00F9101C">
        <w:rPr>
          <w:sz w:val="22"/>
          <w:szCs w:val="22"/>
          <w:lang w:eastAsia="zh-CN"/>
        </w:rPr>
        <w:t>of [4]). Between these alternatives there is again the trade</w:t>
      </w:r>
      <w:r w:rsidR="00E92F12" w:rsidRPr="00F9101C">
        <w:rPr>
          <w:sz w:val="22"/>
          <w:szCs w:val="22"/>
          <w:lang w:eastAsia="zh-CN"/>
        </w:rPr>
        <w:t>-</w:t>
      </w:r>
      <w:r w:rsidR="00D1643B" w:rsidRPr="00F9101C">
        <w:rPr>
          <w:sz w:val="22"/>
          <w:szCs w:val="22"/>
          <w:lang w:eastAsia="zh-CN"/>
        </w:rPr>
        <w:t>off between reliability (of Alt. 1) and latency</w:t>
      </w:r>
      <w:r w:rsidR="00A42C5A" w:rsidRPr="00F9101C">
        <w:rPr>
          <w:sz w:val="22"/>
          <w:szCs w:val="22"/>
          <w:lang w:eastAsia="zh-CN"/>
        </w:rPr>
        <w:t>/efficiency</w:t>
      </w:r>
      <w:r w:rsidR="00D1643B" w:rsidRPr="00F9101C">
        <w:rPr>
          <w:sz w:val="22"/>
          <w:szCs w:val="22"/>
          <w:lang w:eastAsia="zh-CN"/>
        </w:rPr>
        <w:t xml:space="preserve"> (of Alt. 2). </w:t>
      </w:r>
    </w:p>
    <w:p w14:paraId="07C4F330" w14:textId="18C99C1F" w:rsidR="00D1643B" w:rsidRPr="00F9101C" w:rsidRDefault="00DC60D1" w:rsidP="00B9300E">
      <w:pPr>
        <w:jc w:val="both"/>
        <w:rPr>
          <w:sz w:val="22"/>
          <w:szCs w:val="22"/>
          <w:lang w:eastAsia="zh-CN"/>
        </w:rPr>
      </w:pPr>
      <w:r>
        <w:rPr>
          <w:sz w:val="22"/>
          <w:szCs w:val="22"/>
          <w:lang w:eastAsia="zh-CN"/>
        </w:rPr>
        <w:pict w14:anchorId="3A08E4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89.45pt">
            <v:imagedata r:id="rId16" o:title=""/>
          </v:shape>
        </w:pict>
      </w:r>
      <w:r w:rsidR="00221E5B" w:rsidRPr="00F9101C" w:rsidDel="00221E5B">
        <w:t xml:space="preserve"> </w:t>
      </w:r>
    </w:p>
    <w:p w14:paraId="1D7C4981" w14:textId="6136A8BE" w:rsidR="00D1643B" w:rsidRPr="00F9101C" w:rsidRDefault="00D1643B" w:rsidP="00D1643B">
      <w:pPr>
        <w:jc w:val="center"/>
        <w:rPr>
          <w:sz w:val="22"/>
          <w:szCs w:val="22"/>
          <w:lang w:eastAsia="zh-CN"/>
        </w:rPr>
      </w:pPr>
      <w:r w:rsidRPr="00F9101C">
        <w:rPr>
          <w:sz w:val="22"/>
          <w:szCs w:val="22"/>
          <w:lang w:eastAsia="zh-CN"/>
        </w:rPr>
        <w:t xml:space="preserve">Figure 3: Alternatives for the last </w:t>
      </w:r>
      <w:r w:rsidR="0018494D" w:rsidRPr="00F9101C">
        <w:rPr>
          <w:sz w:val="22"/>
          <w:szCs w:val="22"/>
          <w:lang w:eastAsia="zh-CN"/>
        </w:rPr>
        <w:t xml:space="preserve">(orphan) </w:t>
      </w:r>
      <w:r w:rsidRPr="00F9101C">
        <w:rPr>
          <w:sz w:val="22"/>
          <w:szCs w:val="22"/>
          <w:lang w:eastAsia="zh-CN"/>
        </w:rPr>
        <w:t>PUSCH</w:t>
      </w:r>
      <w:r w:rsidR="0018494D" w:rsidRPr="00F9101C">
        <w:rPr>
          <w:sz w:val="22"/>
          <w:szCs w:val="22"/>
          <w:lang w:eastAsia="zh-CN"/>
        </w:rPr>
        <w:t xml:space="preserve"> symbols</w:t>
      </w:r>
      <w:r w:rsidRPr="00F9101C">
        <w:rPr>
          <w:sz w:val="22"/>
          <w:szCs w:val="22"/>
          <w:lang w:eastAsia="zh-CN"/>
        </w:rPr>
        <w:t xml:space="preserve"> in an UL period of a slot</w:t>
      </w:r>
      <w:r w:rsidR="00366358" w:rsidRPr="00F9101C">
        <w:rPr>
          <w:sz w:val="22"/>
          <w:szCs w:val="22"/>
          <w:lang w:eastAsia="zh-CN"/>
        </w:rPr>
        <w:t xml:space="preserve"> </w:t>
      </w:r>
    </w:p>
    <w:p w14:paraId="767B65FE" w14:textId="77777777" w:rsidR="00366358" w:rsidRPr="00F9101C" w:rsidRDefault="00D1643B" w:rsidP="00366358">
      <w:pPr>
        <w:spacing w:after="0"/>
        <w:jc w:val="both"/>
        <w:rPr>
          <w:sz w:val="22"/>
          <w:szCs w:val="22"/>
          <w:lang w:eastAsia="zh-CN"/>
        </w:rPr>
      </w:pPr>
      <w:r w:rsidRPr="00F9101C">
        <w:rPr>
          <w:sz w:val="22"/>
          <w:szCs w:val="22"/>
          <w:lang w:eastAsia="zh-CN"/>
        </w:rPr>
        <w:t xml:space="preserve">Now looking at the continuation / resuming of the PUSCH repetition in the next applicable UL period of a slot, 4 different options have been discussed in [4]. Without repeating the discussions in [4] here, we think the PUSCH repetition in principle should be resume as soon as possible in the next applicable UL period of a slot to decrease the overall latency. </w:t>
      </w:r>
      <w:r w:rsidR="00366358" w:rsidRPr="00F9101C">
        <w:rPr>
          <w:sz w:val="22"/>
          <w:szCs w:val="22"/>
          <w:lang w:eastAsia="zh-CN"/>
        </w:rPr>
        <w:t>For FDD (i.e. all UL symbols), the next repetition could start from symbol #0 in the next slot.</w:t>
      </w:r>
    </w:p>
    <w:p w14:paraId="23AE4E3A" w14:textId="03EC3320" w:rsidR="006C6B5B" w:rsidRPr="00F9101C" w:rsidRDefault="00A8503D" w:rsidP="00366358">
      <w:pPr>
        <w:jc w:val="both"/>
        <w:rPr>
          <w:sz w:val="22"/>
          <w:szCs w:val="22"/>
          <w:lang w:eastAsia="zh-CN"/>
        </w:rPr>
      </w:pPr>
      <w:r w:rsidRPr="00F9101C">
        <w:rPr>
          <w:sz w:val="22"/>
          <w:szCs w:val="22"/>
          <w:lang w:eastAsia="zh-CN"/>
        </w:rPr>
        <w:t>S</w:t>
      </w:r>
      <w:r w:rsidR="00366358" w:rsidRPr="00F9101C">
        <w:rPr>
          <w:sz w:val="22"/>
          <w:szCs w:val="22"/>
          <w:lang w:eastAsia="zh-CN"/>
        </w:rPr>
        <w:t xml:space="preserve">pecific considerations for the flexible NR frame structure </w:t>
      </w:r>
      <w:r w:rsidRPr="00F9101C">
        <w:rPr>
          <w:sz w:val="22"/>
          <w:szCs w:val="22"/>
          <w:lang w:eastAsia="zh-CN"/>
        </w:rPr>
        <w:t xml:space="preserve">for TDD </w:t>
      </w:r>
      <w:r w:rsidR="00366358" w:rsidRPr="00F9101C">
        <w:rPr>
          <w:sz w:val="22"/>
          <w:szCs w:val="22"/>
          <w:lang w:eastAsia="zh-CN"/>
        </w:rPr>
        <w:t xml:space="preserve">are clearly needed. The first thing to </w:t>
      </w:r>
      <w:r w:rsidR="0050683B" w:rsidRPr="00F9101C">
        <w:rPr>
          <w:sz w:val="22"/>
          <w:szCs w:val="22"/>
          <w:lang w:eastAsia="zh-CN"/>
        </w:rPr>
        <w:t>consider</w:t>
      </w:r>
      <w:r w:rsidR="00366358" w:rsidRPr="00F9101C">
        <w:rPr>
          <w:sz w:val="22"/>
          <w:szCs w:val="22"/>
          <w:lang w:eastAsia="zh-CN"/>
        </w:rPr>
        <w:t xml:space="preserve"> is how the applicable UL symbols for CG grant operation are defined. For Rel-15 CGs without configured SFI, the UE </w:t>
      </w:r>
      <w:r w:rsidR="00A46C5D" w:rsidRPr="00F9101C">
        <w:rPr>
          <w:sz w:val="22"/>
          <w:szCs w:val="22"/>
          <w:lang w:eastAsia="zh-CN"/>
        </w:rPr>
        <w:t>can</w:t>
      </w:r>
      <w:r w:rsidR="00366358" w:rsidRPr="00F9101C">
        <w:rPr>
          <w:sz w:val="22"/>
          <w:szCs w:val="22"/>
          <w:lang w:eastAsia="zh-CN"/>
        </w:rPr>
        <w:t xml:space="preserve"> use the higher layer configured UL &amp; flexible symbols for CG PUSCH transmission. The same operation could be equally applicable</w:t>
      </w:r>
      <w:r w:rsidR="00A46C5D" w:rsidRPr="00F9101C">
        <w:rPr>
          <w:sz w:val="22"/>
          <w:szCs w:val="22"/>
          <w:lang w:eastAsia="zh-CN"/>
        </w:rPr>
        <w:t xml:space="preserve"> for the PUSCH repetition within a slot. In case the SFI monitoring is configured, based on the Rel-15 operation the UE is allowed to use the higher layer configured UL symbols as well as the higher layer configured flexible symbols which are </w:t>
      </w:r>
      <w:r w:rsidR="00E92F12" w:rsidRPr="00F9101C">
        <w:rPr>
          <w:sz w:val="22"/>
          <w:szCs w:val="22"/>
          <w:lang w:eastAsia="zh-CN"/>
        </w:rPr>
        <w:t>dynamically</w:t>
      </w:r>
      <w:r w:rsidR="00A46C5D" w:rsidRPr="00F9101C">
        <w:rPr>
          <w:sz w:val="22"/>
          <w:szCs w:val="22"/>
          <w:lang w:eastAsia="zh-CN"/>
        </w:rPr>
        <w:t xml:space="preserve"> indicated as ‘UL’. In this operation, the reliability will be partially affected by the correct reception (and/or missed detection) of the SFI by the UE. In case of SFI</w:t>
      </w:r>
      <w:r w:rsidR="006C6B5B" w:rsidRPr="00F9101C">
        <w:rPr>
          <w:sz w:val="22"/>
          <w:szCs w:val="22"/>
          <w:lang w:eastAsia="zh-CN"/>
        </w:rPr>
        <w:t xml:space="preserve"> is not correctly decoded by the UE, the UE will only be able to use the higher layer configured UL symbols which will result in a different understanding of the symbol usage for PUSCH repetition at UE and gNB side (and thereby may lead to decoding errors). The same issue </w:t>
      </w:r>
      <w:r w:rsidR="00D35F7A" w:rsidRPr="00F9101C">
        <w:rPr>
          <w:sz w:val="22"/>
          <w:szCs w:val="22"/>
          <w:lang w:eastAsia="zh-CN"/>
        </w:rPr>
        <w:t xml:space="preserve">is present for the case of </w:t>
      </w:r>
      <w:r w:rsidR="006C6B5B" w:rsidRPr="00F9101C">
        <w:rPr>
          <w:sz w:val="22"/>
          <w:szCs w:val="22"/>
          <w:lang w:eastAsia="zh-CN"/>
        </w:rPr>
        <w:t>LTE eIMTA and there</w:t>
      </w:r>
      <w:r w:rsidR="00D35F7A" w:rsidRPr="00F9101C">
        <w:rPr>
          <w:sz w:val="22"/>
          <w:szCs w:val="22"/>
          <w:lang w:eastAsia="zh-CN"/>
        </w:rPr>
        <w:t xml:space="preserve"> the related discussions are still ongoing as well. </w:t>
      </w:r>
      <w:r w:rsidR="00DB3B73" w:rsidRPr="00F9101C">
        <w:rPr>
          <w:sz w:val="22"/>
          <w:szCs w:val="22"/>
          <w:lang w:eastAsia="zh-CN"/>
        </w:rPr>
        <w:t xml:space="preserve">Again, there is a trade-off between reliability and latency. </w:t>
      </w:r>
    </w:p>
    <w:p w14:paraId="7CC7B0B1" w14:textId="4E2BE34A" w:rsidR="00A96244" w:rsidRPr="00F9101C" w:rsidRDefault="006C6B5B" w:rsidP="00A96244">
      <w:pPr>
        <w:jc w:val="both"/>
        <w:rPr>
          <w:b/>
          <w:i/>
          <w:sz w:val="22"/>
          <w:szCs w:val="22"/>
          <w:lang w:eastAsia="zh-CN"/>
        </w:rPr>
      </w:pPr>
      <w:r w:rsidRPr="00F9101C">
        <w:rPr>
          <w:b/>
          <w:i/>
          <w:sz w:val="22"/>
          <w:szCs w:val="22"/>
          <w:lang w:eastAsia="zh-CN"/>
        </w:rPr>
        <w:t>Observation</w:t>
      </w:r>
      <w:r w:rsidR="0068364C" w:rsidRPr="00F9101C">
        <w:rPr>
          <w:b/>
          <w:i/>
          <w:sz w:val="22"/>
          <w:szCs w:val="22"/>
          <w:lang w:eastAsia="zh-CN"/>
        </w:rPr>
        <w:t xml:space="preserve"> 2</w:t>
      </w:r>
      <w:r w:rsidRPr="00F9101C">
        <w:rPr>
          <w:b/>
          <w:i/>
          <w:sz w:val="22"/>
          <w:szCs w:val="22"/>
          <w:lang w:eastAsia="zh-CN"/>
        </w:rPr>
        <w:t xml:space="preserve">: </w:t>
      </w:r>
      <w:r w:rsidRPr="00F9101C">
        <w:rPr>
          <w:i/>
          <w:sz w:val="22"/>
          <w:szCs w:val="22"/>
          <w:lang w:eastAsia="zh-CN"/>
        </w:rPr>
        <w:t xml:space="preserve">In case of SFI decoding failure, the gNB and UE have a different assumption on the usable UL symbols for CG PUSCH repetition within a slot leading to potential decoding errors. </w:t>
      </w:r>
      <w:r w:rsidR="00A96244" w:rsidRPr="00F9101C">
        <w:rPr>
          <w:i/>
          <w:sz w:val="22"/>
          <w:szCs w:val="22"/>
          <w:lang w:eastAsia="zh-CN"/>
        </w:rPr>
        <w:t>Using the SFI may therefore decrease the reliability whereas neglecting the SFI will increase the latency.</w:t>
      </w:r>
      <w:r w:rsidR="00A96244" w:rsidRPr="00F9101C">
        <w:rPr>
          <w:b/>
          <w:i/>
          <w:sz w:val="22"/>
          <w:szCs w:val="22"/>
          <w:lang w:eastAsia="zh-CN"/>
        </w:rPr>
        <w:t xml:space="preserve"> </w:t>
      </w:r>
    </w:p>
    <w:p w14:paraId="54A7F1CE" w14:textId="71D20DFE" w:rsidR="00366358" w:rsidRPr="00F9101C" w:rsidRDefault="00A96244" w:rsidP="00A96244">
      <w:pPr>
        <w:jc w:val="both"/>
        <w:rPr>
          <w:sz w:val="22"/>
          <w:szCs w:val="22"/>
          <w:lang w:eastAsia="zh-CN"/>
        </w:rPr>
      </w:pPr>
      <w:r w:rsidRPr="00F9101C">
        <w:rPr>
          <w:sz w:val="22"/>
          <w:szCs w:val="22"/>
          <w:lang w:eastAsia="zh-CN"/>
        </w:rPr>
        <w:t xml:space="preserve">The flexible frame structure further means, that the first available UL symbol for CG PUSCH in a slot may vary from slot to slot (in case SFI is utilized). The PUSCH transmission may either be starting in the first available </w:t>
      </w:r>
      <w:r w:rsidR="003D0629" w:rsidRPr="00F9101C">
        <w:rPr>
          <w:sz w:val="22"/>
          <w:szCs w:val="22"/>
          <w:lang w:eastAsia="zh-CN"/>
        </w:rPr>
        <w:t xml:space="preserve">UL </w:t>
      </w:r>
      <w:r w:rsidRPr="00F9101C">
        <w:rPr>
          <w:sz w:val="22"/>
          <w:szCs w:val="22"/>
          <w:lang w:eastAsia="zh-CN"/>
        </w:rPr>
        <w:t>symbol directly or having at least some ‘starting granularity’ to enable efficient multi-user UL DM-RS multiplexing. As an example, there may be a restriction to CG PUSCH can only start in every e.g. 2</w:t>
      </w:r>
      <w:r w:rsidRPr="00F9101C">
        <w:rPr>
          <w:sz w:val="22"/>
          <w:szCs w:val="22"/>
          <w:vertAlign w:val="superscript"/>
          <w:lang w:eastAsia="zh-CN"/>
        </w:rPr>
        <w:t>nd</w:t>
      </w:r>
      <w:r w:rsidRPr="00F9101C">
        <w:rPr>
          <w:sz w:val="22"/>
          <w:szCs w:val="22"/>
          <w:lang w:eastAsia="zh-CN"/>
        </w:rPr>
        <w:t xml:space="preserve"> symbol in contrast to the first symbol. Clearly further discussions will be needed considering the latency and operation trade</w:t>
      </w:r>
      <w:r w:rsidR="00E92F12" w:rsidRPr="00F9101C">
        <w:rPr>
          <w:sz w:val="22"/>
          <w:szCs w:val="22"/>
          <w:lang w:eastAsia="zh-CN"/>
        </w:rPr>
        <w:t>-</w:t>
      </w:r>
      <w:r w:rsidRPr="00F9101C">
        <w:rPr>
          <w:sz w:val="22"/>
          <w:szCs w:val="22"/>
          <w:lang w:eastAsia="zh-CN"/>
        </w:rPr>
        <w:t xml:space="preserve">offs of the starting points.  </w:t>
      </w:r>
    </w:p>
    <w:p w14:paraId="6D517A71" w14:textId="39A014D5" w:rsidR="00A96244" w:rsidRPr="00F9101C" w:rsidRDefault="008007A0" w:rsidP="0089200A">
      <w:pPr>
        <w:spacing w:after="0"/>
        <w:jc w:val="both"/>
        <w:rPr>
          <w:b/>
          <w:sz w:val="22"/>
          <w:szCs w:val="22"/>
          <w:lang w:eastAsia="zh-CN"/>
        </w:rPr>
      </w:pPr>
      <w:r w:rsidRPr="00F9101C">
        <w:rPr>
          <w:b/>
          <w:sz w:val="22"/>
          <w:szCs w:val="22"/>
          <w:lang w:eastAsia="zh-CN"/>
        </w:rPr>
        <w:t xml:space="preserve">Proposal </w:t>
      </w:r>
      <w:r w:rsidR="0068364C" w:rsidRPr="00F9101C">
        <w:rPr>
          <w:b/>
          <w:sz w:val="22"/>
          <w:szCs w:val="22"/>
          <w:lang w:eastAsia="zh-CN"/>
        </w:rPr>
        <w:t>5</w:t>
      </w:r>
      <w:r w:rsidRPr="00F9101C">
        <w:rPr>
          <w:b/>
          <w:sz w:val="22"/>
          <w:szCs w:val="22"/>
          <w:lang w:eastAsia="zh-CN"/>
        </w:rPr>
        <w:t>: Support mini-slot repetition within a slot for configured grant operation for NR URLLC across the slot-boundary</w:t>
      </w:r>
      <w:r w:rsidR="00955C98" w:rsidRPr="00F9101C">
        <w:rPr>
          <w:b/>
          <w:sz w:val="22"/>
          <w:szCs w:val="22"/>
          <w:lang w:eastAsia="zh-CN"/>
        </w:rPr>
        <w:t xml:space="preserve"> and </w:t>
      </w:r>
      <w:r w:rsidRPr="00F9101C">
        <w:rPr>
          <w:b/>
          <w:sz w:val="22"/>
          <w:szCs w:val="22"/>
          <w:lang w:eastAsia="zh-CN"/>
        </w:rPr>
        <w:t xml:space="preserve">UL periods. </w:t>
      </w:r>
    </w:p>
    <w:p w14:paraId="67EE52C5" w14:textId="06D5BAE6" w:rsidR="00A96244" w:rsidRPr="00F9101C" w:rsidRDefault="00A96244" w:rsidP="00A96244">
      <w:pPr>
        <w:pStyle w:val="ListParagraph"/>
        <w:numPr>
          <w:ilvl w:val="0"/>
          <w:numId w:val="26"/>
        </w:numPr>
        <w:jc w:val="both"/>
        <w:rPr>
          <w:b/>
          <w:sz w:val="22"/>
          <w:szCs w:val="22"/>
          <w:lang w:eastAsia="zh-CN"/>
        </w:rPr>
      </w:pPr>
      <w:r w:rsidRPr="00F9101C">
        <w:rPr>
          <w:b/>
          <w:sz w:val="22"/>
          <w:szCs w:val="22"/>
          <w:lang w:eastAsia="zh-CN"/>
        </w:rPr>
        <w:t xml:space="preserve">A single mini-slot PUSCH transmission is not to cross the slot boundary. </w:t>
      </w:r>
    </w:p>
    <w:p w14:paraId="69D34C27" w14:textId="77777777" w:rsidR="0089200A" w:rsidRPr="00F9101C" w:rsidRDefault="0089200A" w:rsidP="0089200A">
      <w:pPr>
        <w:pStyle w:val="ListParagraph"/>
        <w:numPr>
          <w:ilvl w:val="0"/>
          <w:numId w:val="26"/>
        </w:numPr>
        <w:jc w:val="both"/>
        <w:rPr>
          <w:b/>
          <w:sz w:val="22"/>
          <w:szCs w:val="22"/>
          <w:lang w:eastAsia="zh-CN"/>
        </w:rPr>
      </w:pPr>
      <w:r w:rsidRPr="00F9101C">
        <w:rPr>
          <w:b/>
          <w:sz w:val="22"/>
          <w:szCs w:val="22"/>
          <w:lang w:eastAsia="zh-CN"/>
        </w:rPr>
        <w:t>FFS: Usage of SFI for mini-slot PUSCH repetition</w:t>
      </w:r>
    </w:p>
    <w:p w14:paraId="1704994D" w14:textId="099E73B1" w:rsidR="00A96244" w:rsidRPr="00F9101C" w:rsidRDefault="00A96244" w:rsidP="00A96244">
      <w:pPr>
        <w:pStyle w:val="ListParagraph"/>
        <w:numPr>
          <w:ilvl w:val="0"/>
          <w:numId w:val="26"/>
        </w:numPr>
        <w:jc w:val="both"/>
        <w:rPr>
          <w:b/>
          <w:sz w:val="22"/>
          <w:szCs w:val="22"/>
          <w:lang w:eastAsia="zh-CN"/>
        </w:rPr>
      </w:pPr>
      <w:r w:rsidRPr="00F9101C">
        <w:rPr>
          <w:b/>
          <w:sz w:val="22"/>
          <w:szCs w:val="22"/>
          <w:lang w:eastAsia="zh-CN"/>
        </w:rPr>
        <w:t>FFS: Usage of orphan PUSCH symbols in a slot</w:t>
      </w:r>
    </w:p>
    <w:p w14:paraId="37C2D55E" w14:textId="3F9A98F6" w:rsidR="008007A0" w:rsidRPr="00F9101C" w:rsidRDefault="00A96244" w:rsidP="008007A0">
      <w:pPr>
        <w:pStyle w:val="ListParagraph"/>
        <w:numPr>
          <w:ilvl w:val="0"/>
          <w:numId w:val="26"/>
        </w:numPr>
        <w:jc w:val="both"/>
        <w:rPr>
          <w:b/>
          <w:sz w:val="22"/>
          <w:szCs w:val="22"/>
          <w:lang w:eastAsia="zh-CN"/>
        </w:rPr>
      </w:pPr>
      <w:r w:rsidRPr="00F9101C">
        <w:rPr>
          <w:b/>
          <w:sz w:val="22"/>
          <w:szCs w:val="22"/>
          <w:lang w:eastAsia="zh-CN"/>
        </w:rPr>
        <w:t xml:space="preserve">FFS: </w:t>
      </w:r>
      <w:r w:rsidR="0089200A" w:rsidRPr="00F9101C">
        <w:rPr>
          <w:b/>
          <w:sz w:val="22"/>
          <w:szCs w:val="22"/>
          <w:lang w:eastAsia="zh-CN"/>
        </w:rPr>
        <w:t>First UL symbol for CG PUSCH transmission in the next slot (with SFI)</w:t>
      </w:r>
    </w:p>
    <w:p w14:paraId="50BE3934" w14:textId="5750C0EA" w:rsidR="00B9300E" w:rsidRPr="00F9101C" w:rsidRDefault="00B9300E" w:rsidP="00B9300E">
      <w:pPr>
        <w:jc w:val="both"/>
        <w:rPr>
          <w:sz w:val="22"/>
          <w:szCs w:val="22"/>
          <w:lang w:eastAsia="zh-CN"/>
        </w:rPr>
      </w:pPr>
      <w:r w:rsidRPr="00F9101C">
        <w:rPr>
          <w:sz w:val="22"/>
          <w:szCs w:val="22"/>
          <w:lang w:eastAsia="zh-CN"/>
        </w:rPr>
        <w:t xml:space="preserve"> </w:t>
      </w:r>
    </w:p>
    <w:p w14:paraId="04A61670" w14:textId="2871EC14" w:rsidR="00500C9C" w:rsidRPr="00F9101C" w:rsidRDefault="0B6B51B6" w:rsidP="00297F71">
      <w:pPr>
        <w:pStyle w:val="Heading2"/>
      </w:pPr>
      <w:r w:rsidRPr="00F9101C">
        <w:t>4.2 FH for mini-slot PUSCH repetition within a slot</w:t>
      </w:r>
    </w:p>
    <w:p w14:paraId="0A9721F3" w14:textId="49C43E59" w:rsidR="00500C9C" w:rsidRPr="00F9101C" w:rsidRDefault="00500C9C" w:rsidP="00B9300E">
      <w:pPr>
        <w:jc w:val="both"/>
        <w:rPr>
          <w:sz w:val="22"/>
          <w:szCs w:val="22"/>
          <w:lang w:eastAsia="zh-CN"/>
        </w:rPr>
      </w:pPr>
      <w:r w:rsidRPr="00F9101C">
        <w:rPr>
          <w:sz w:val="22"/>
          <w:szCs w:val="22"/>
          <w:lang w:eastAsia="zh-CN"/>
        </w:rPr>
        <w:t xml:space="preserve">Several companies raised the issue of FH (and needed changes/adaptation) for mini-slot PUSCH repetition within a slot, as based on NR Rel-15 two different FH modes for configured grants are supported which </w:t>
      </w:r>
      <w:r w:rsidR="00024860" w:rsidRPr="00F9101C">
        <w:rPr>
          <w:sz w:val="22"/>
          <w:szCs w:val="22"/>
          <w:lang w:eastAsia="zh-CN"/>
        </w:rPr>
        <w:t xml:space="preserve">may need some re-interpretation/adaptation for </w:t>
      </w:r>
      <w:r w:rsidRPr="00F9101C">
        <w:rPr>
          <w:sz w:val="22"/>
          <w:szCs w:val="22"/>
          <w:lang w:eastAsia="zh-CN"/>
        </w:rPr>
        <w:t xml:space="preserve">mini-slot </w:t>
      </w:r>
      <w:r w:rsidR="00024860" w:rsidRPr="00F9101C">
        <w:rPr>
          <w:sz w:val="22"/>
          <w:szCs w:val="22"/>
          <w:lang w:eastAsia="zh-CN"/>
        </w:rPr>
        <w:t xml:space="preserve">PUSCH </w:t>
      </w:r>
      <w:r w:rsidRPr="00F9101C">
        <w:rPr>
          <w:sz w:val="22"/>
          <w:szCs w:val="22"/>
          <w:lang w:eastAsia="zh-CN"/>
        </w:rPr>
        <w:t>repetition within a slot:</w:t>
      </w:r>
    </w:p>
    <w:p w14:paraId="5005AC0C" w14:textId="37387A60" w:rsidR="00500C9C" w:rsidRPr="00F9101C" w:rsidRDefault="00500C9C" w:rsidP="00500C9C">
      <w:pPr>
        <w:pStyle w:val="ListParagraph"/>
        <w:numPr>
          <w:ilvl w:val="0"/>
          <w:numId w:val="27"/>
        </w:numPr>
        <w:jc w:val="both"/>
        <w:rPr>
          <w:sz w:val="22"/>
          <w:szCs w:val="22"/>
          <w:u w:val="single"/>
          <w:lang w:eastAsia="zh-CN"/>
        </w:rPr>
      </w:pPr>
      <w:r w:rsidRPr="00F9101C">
        <w:rPr>
          <w:sz w:val="22"/>
          <w:szCs w:val="22"/>
          <w:u w:val="single"/>
          <w:lang w:eastAsia="zh-CN"/>
        </w:rPr>
        <w:t>‘Mode 1’ (in 38.331) or ‘Intra-slot FH’</w:t>
      </w:r>
      <w:r w:rsidR="00676D43" w:rsidRPr="00F9101C">
        <w:rPr>
          <w:sz w:val="22"/>
          <w:szCs w:val="22"/>
          <w:u w:val="single"/>
          <w:lang w:eastAsia="zh-CN"/>
        </w:rPr>
        <w:t xml:space="preserve"> (in 38</w:t>
      </w:r>
      <w:r w:rsidRPr="00F9101C">
        <w:rPr>
          <w:sz w:val="22"/>
          <w:szCs w:val="22"/>
          <w:u w:val="single"/>
          <w:lang w:eastAsia="zh-CN"/>
        </w:rPr>
        <w:t>.214):</w:t>
      </w:r>
      <w:r w:rsidRPr="00F9101C">
        <w:rPr>
          <w:sz w:val="22"/>
          <w:szCs w:val="22"/>
          <w:lang w:eastAsia="zh-CN"/>
        </w:rPr>
        <w:t xml:space="preserve"> For this operation, the first about half PUSCH symbols in a slot are transmitted on the first hop whereas the remaining PUSCH symbols (of a PUSCH transmission) are using the second hop. </w:t>
      </w:r>
      <w:r w:rsidR="00676D43" w:rsidRPr="00F9101C">
        <w:rPr>
          <w:sz w:val="22"/>
          <w:szCs w:val="22"/>
          <w:lang w:eastAsia="zh-CN"/>
        </w:rPr>
        <w:t>Basically, this corresponds to FH within a single PUSCH transmission</w:t>
      </w:r>
      <w:r w:rsidR="00281AC9" w:rsidRPr="00F9101C">
        <w:rPr>
          <w:sz w:val="22"/>
          <w:szCs w:val="22"/>
          <w:lang w:eastAsia="zh-CN"/>
        </w:rPr>
        <w:t xml:space="preserve"> as for Rel-15 CGs there is only a single CG PUSCH transmission in a slot</w:t>
      </w:r>
      <w:r w:rsidR="00676D43" w:rsidRPr="00F9101C">
        <w:rPr>
          <w:sz w:val="22"/>
          <w:szCs w:val="22"/>
          <w:lang w:eastAsia="zh-CN"/>
        </w:rPr>
        <w:t xml:space="preserve">. </w:t>
      </w:r>
    </w:p>
    <w:p w14:paraId="7367CF41" w14:textId="7080C26B" w:rsidR="00500C9C" w:rsidRPr="00F9101C" w:rsidRDefault="00500C9C" w:rsidP="00500C9C">
      <w:pPr>
        <w:pStyle w:val="ListParagraph"/>
        <w:numPr>
          <w:ilvl w:val="0"/>
          <w:numId w:val="27"/>
        </w:numPr>
        <w:jc w:val="both"/>
        <w:rPr>
          <w:sz w:val="22"/>
          <w:szCs w:val="22"/>
          <w:u w:val="single"/>
          <w:lang w:eastAsia="zh-CN"/>
        </w:rPr>
      </w:pPr>
      <w:r w:rsidRPr="00F9101C">
        <w:rPr>
          <w:sz w:val="22"/>
          <w:szCs w:val="22"/>
          <w:u w:val="single"/>
          <w:lang w:eastAsia="zh-CN"/>
        </w:rPr>
        <w:t>‘Mode 2’ (in 38.331) or ‘Inter-slot FH’</w:t>
      </w:r>
      <w:r w:rsidR="00676D43" w:rsidRPr="00F9101C">
        <w:rPr>
          <w:sz w:val="22"/>
          <w:szCs w:val="22"/>
          <w:u w:val="single"/>
          <w:lang w:eastAsia="zh-CN"/>
        </w:rPr>
        <w:t xml:space="preserve"> (in 38</w:t>
      </w:r>
      <w:r w:rsidRPr="00F9101C">
        <w:rPr>
          <w:sz w:val="22"/>
          <w:szCs w:val="22"/>
          <w:u w:val="single"/>
          <w:lang w:eastAsia="zh-CN"/>
        </w:rPr>
        <w:t>.214):</w:t>
      </w:r>
      <w:r w:rsidRPr="00F9101C">
        <w:rPr>
          <w:sz w:val="22"/>
          <w:szCs w:val="22"/>
          <w:lang w:eastAsia="zh-CN"/>
        </w:rPr>
        <w:t xml:space="preserve"> </w:t>
      </w:r>
      <w:r w:rsidR="00676D43" w:rsidRPr="00F9101C">
        <w:rPr>
          <w:sz w:val="22"/>
          <w:szCs w:val="22"/>
          <w:lang w:eastAsia="zh-CN"/>
        </w:rPr>
        <w:t xml:space="preserve">Applicable to PUSCH repetition only, where in each slot a different FH is applied. As for Rel-15 there is only a single PUSCH repetition per slot the Mode 2 corresponds to a FH operation from PUSCH transmission/repetition to PUSCH transmission/repetition. </w:t>
      </w:r>
    </w:p>
    <w:p w14:paraId="3AE4EB82" w14:textId="38CFB755" w:rsidR="00676D43" w:rsidRPr="00F9101C" w:rsidRDefault="00676D43" w:rsidP="00676D43">
      <w:pPr>
        <w:jc w:val="both"/>
        <w:rPr>
          <w:sz w:val="22"/>
          <w:szCs w:val="22"/>
          <w:lang w:eastAsia="zh-CN"/>
        </w:rPr>
      </w:pPr>
      <w:r w:rsidRPr="00F9101C">
        <w:rPr>
          <w:sz w:val="22"/>
          <w:szCs w:val="22"/>
          <w:lang w:eastAsia="zh-CN"/>
        </w:rPr>
        <w:t>Clearly, ‘Mode1’ for mini-slot repetition could be directly applied as well as the FH is done within a single PUSCH repetition but then should clearly not be called ‘intra-slot FH’ (in 38.214) but something like ‘intra-PUSCH FH’</w:t>
      </w:r>
      <w:r w:rsidR="00BB12C1" w:rsidRPr="00F9101C">
        <w:rPr>
          <w:sz w:val="22"/>
          <w:szCs w:val="22"/>
          <w:lang w:eastAsia="zh-CN"/>
        </w:rPr>
        <w:t xml:space="preserve"> </w:t>
      </w:r>
      <w:r w:rsidR="000C770A" w:rsidRPr="00F9101C">
        <w:rPr>
          <w:sz w:val="22"/>
          <w:szCs w:val="22"/>
          <w:lang w:eastAsia="zh-CN"/>
        </w:rPr>
        <w:t>(</w:t>
      </w:r>
      <w:r w:rsidR="00BB12C1" w:rsidRPr="00F9101C">
        <w:rPr>
          <w:sz w:val="22"/>
          <w:szCs w:val="22"/>
          <w:lang w:eastAsia="zh-CN"/>
        </w:rPr>
        <w:t>which we denote here with ‘Mode1_1’ to avoid any confusion</w:t>
      </w:r>
      <w:r w:rsidR="000C770A" w:rsidRPr="00F9101C">
        <w:rPr>
          <w:sz w:val="22"/>
          <w:szCs w:val="22"/>
          <w:lang w:eastAsia="zh-CN"/>
        </w:rPr>
        <w:t xml:space="preserve"> with the original Mode1)</w:t>
      </w:r>
      <w:r w:rsidRPr="00F9101C">
        <w:rPr>
          <w:sz w:val="22"/>
          <w:szCs w:val="22"/>
          <w:lang w:eastAsia="zh-CN"/>
        </w:rPr>
        <w:t>.</w:t>
      </w:r>
    </w:p>
    <w:p w14:paraId="5917F8AB" w14:textId="63C9C1AD" w:rsidR="007A5C1F" w:rsidRPr="00F9101C" w:rsidRDefault="00EF191F" w:rsidP="00676D43">
      <w:pPr>
        <w:jc w:val="both"/>
        <w:rPr>
          <w:sz w:val="22"/>
          <w:szCs w:val="22"/>
          <w:lang w:eastAsia="zh-CN"/>
        </w:rPr>
      </w:pPr>
      <w:r w:rsidRPr="00F9101C">
        <w:rPr>
          <w:sz w:val="22"/>
          <w:szCs w:val="22"/>
          <w:lang w:eastAsia="zh-CN"/>
        </w:rPr>
        <w:t>‘Mode 2’, i.e. ‘Inter-slot FH’, can be directly supported for mini-slot repetition</w:t>
      </w:r>
      <w:r w:rsidR="00C72F2C" w:rsidRPr="00F9101C">
        <w:rPr>
          <w:sz w:val="22"/>
          <w:szCs w:val="22"/>
          <w:lang w:eastAsia="zh-CN"/>
        </w:rPr>
        <w:t>, where the repetitions in a certain slot use a single hop.</w:t>
      </w:r>
      <w:r w:rsidR="0071645F" w:rsidRPr="00F9101C">
        <w:rPr>
          <w:sz w:val="22"/>
          <w:szCs w:val="22"/>
          <w:lang w:eastAsia="zh-CN"/>
        </w:rPr>
        <w:t xml:space="preserve"> </w:t>
      </w:r>
      <w:r w:rsidR="00F9101C" w:rsidRPr="00F9101C">
        <w:rPr>
          <w:sz w:val="22"/>
          <w:szCs w:val="22"/>
          <w:lang w:eastAsia="zh-CN"/>
        </w:rPr>
        <w:t>A</w:t>
      </w:r>
      <w:r w:rsidR="0071645F" w:rsidRPr="00F9101C">
        <w:rPr>
          <w:sz w:val="22"/>
          <w:szCs w:val="22"/>
          <w:lang w:eastAsia="zh-CN"/>
        </w:rPr>
        <w:t xml:space="preserve"> variation of ‘Mode 2’ is ‘Mode 2_1’, which uses the principle of having the hopping between consecutive PUSCH transmissions (which could be noted as ‘Inter-PUSCH repetition FH’).</w:t>
      </w:r>
    </w:p>
    <w:p w14:paraId="7F45CEA5" w14:textId="1817E167" w:rsidR="00676D43" w:rsidRPr="00F9101C" w:rsidRDefault="00B1371D" w:rsidP="00676D43">
      <w:pPr>
        <w:jc w:val="both"/>
        <w:rPr>
          <w:sz w:val="22"/>
          <w:szCs w:val="22"/>
          <w:lang w:eastAsia="zh-CN"/>
        </w:rPr>
      </w:pPr>
      <w:r w:rsidRPr="00F9101C">
        <w:rPr>
          <w:sz w:val="22"/>
          <w:szCs w:val="22"/>
          <w:lang w:eastAsia="zh-CN"/>
        </w:rPr>
        <w:t xml:space="preserve">In [4], a modified version of the ‘Mode 1’ principle is suggested which we denote here with ‘Mode 3’, where the first half of the PUSCH repetitions use a single hop and the second half of the PUSCH repetitions use the f-domain resources for the second hop. </w:t>
      </w:r>
    </w:p>
    <w:p w14:paraId="672EF2EC" w14:textId="7D24B69D" w:rsidR="00B1371D" w:rsidRPr="00F9101C" w:rsidRDefault="00B1371D" w:rsidP="00676D43">
      <w:pPr>
        <w:jc w:val="both"/>
        <w:rPr>
          <w:sz w:val="22"/>
          <w:szCs w:val="22"/>
          <w:lang w:eastAsia="zh-CN"/>
        </w:rPr>
      </w:pPr>
      <w:r w:rsidRPr="00F9101C">
        <w:rPr>
          <w:sz w:val="22"/>
          <w:szCs w:val="22"/>
          <w:lang w:eastAsia="zh-CN"/>
        </w:rPr>
        <w:t xml:space="preserve">In Figure 4 we illustrate the principle of the different modes assuming 4 repetitions which are located in different slots. </w:t>
      </w:r>
    </w:p>
    <w:p w14:paraId="047EA0F8" w14:textId="62258D4E" w:rsidR="00722ED9" w:rsidRPr="00F9101C" w:rsidRDefault="00221E5B" w:rsidP="00722ED9">
      <w:pPr>
        <w:jc w:val="center"/>
        <w:rPr>
          <w:sz w:val="22"/>
          <w:szCs w:val="22"/>
          <w:lang w:eastAsia="zh-CN"/>
        </w:rPr>
      </w:pPr>
      <w:r w:rsidRPr="00F9101C">
        <w:rPr>
          <w:sz w:val="22"/>
          <w:szCs w:val="22"/>
          <w:lang w:eastAsia="zh-CN"/>
        </w:rPr>
        <w:br/>
      </w:r>
      <w:r w:rsidRPr="00F9101C">
        <w:rPr>
          <w:noProof/>
        </w:rPr>
        <w:drawing>
          <wp:inline distT="0" distB="0" distL="0" distR="0" wp14:anchorId="3C9B89D7" wp14:editId="60CE8EC9">
            <wp:extent cx="5229848" cy="2321223"/>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39729" cy="2325609"/>
                    </a:xfrm>
                    <a:prstGeom prst="rect">
                      <a:avLst/>
                    </a:prstGeom>
                    <a:noFill/>
                    <a:ln>
                      <a:noFill/>
                    </a:ln>
                  </pic:spPr>
                </pic:pic>
              </a:graphicData>
            </a:graphic>
          </wp:inline>
        </w:drawing>
      </w:r>
      <w:r w:rsidR="00722ED9" w:rsidRPr="00F9101C">
        <w:rPr>
          <w:sz w:val="22"/>
          <w:szCs w:val="22"/>
          <w:lang w:eastAsia="zh-CN"/>
        </w:rPr>
        <w:br/>
        <w:t>Figure 4: Different possible FH modes for mini-slot PUSCH repetition</w:t>
      </w:r>
    </w:p>
    <w:p w14:paraId="253656C0" w14:textId="38B2C8BC" w:rsidR="00722ED9" w:rsidRPr="00F9101C" w:rsidRDefault="00722ED9" w:rsidP="00281AC9">
      <w:pPr>
        <w:jc w:val="both"/>
        <w:rPr>
          <w:sz w:val="22"/>
          <w:szCs w:val="22"/>
          <w:lang w:eastAsia="zh-CN"/>
        </w:rPr>
      </w:pPr>
      <w:r w:rsidRPr="00F9101C">
        <w:rPr>
          <w:sz w:val="22"/>
          <w:szCs w:val="22"/>
          <w:lang w:eastAsia="zh-CN"/>
        </w:rPr>
        <w:t>Looking at these 4 different modes, Mode 1</w:t>
      </w:r>
      <w:r w:rsidR="00BB12C1" w:rsidRPr="00F9101C">
        <w:rPr>
          <w:sz w:val="22"/>
          <w:szCs w:val="22"/>
          <w:lang w:eastAsia="zh-CN"/>
        </w:rPr>
        <w:t>_1</w:t>
      </w:r>
      <w:r w:rsidRPr="00F9101C">
        <w:rPr>
          <w:sz w:val="22"/>
          <w:szCs w:val="22"/>
          <w:lang w:eastAsia="zh-CN"/>
        </w:rPr>
        <w:t xml:space="preserve"> is the only mode that provides f-diversity already within the first transmission at the cost of the additional DM-RS overhead (as DM-RS needs to be present each of the hops). As we discuss mini-slot repetition, the additional DM-RS overhead introduced by Mode 1 </w:t>
      </w:r>
      <w:r w:rsidR="00281AC9" w:rsidRPr="00F9101C">
        <w:rPr>
          <w:sz w:val="22"/>
          <w:szCs w:val="22"/>
          <w:lang w:eastAsia="zh-CN"/>
        </w:rPr>
        <w:t xml:space="preserve">due to the short PUSCH length </w:t>
      </w:r>
      <w:r w:rsidRPr="00F9101C">
        <w:rPr>
          <w:sz w:val="22"/>
          <w:szCs w:val="22"/>
          <w:lang w:eastAsia="zh-CN"/>
        </w:rPr>
        <w:t>compared to e.g. Mode 2</w:t>
      </w:r>
      <w:r w:rsidR="00BB12C1" w:rsidRPr="00F9101C">
        <w:rPr>
          <w:sz w:val="22"/>
          <w:szCs w:val="22"/>
          <w:lang w:eastAsia="zh-CN"/>
        </w:rPr>
        <w:t>_1</w:t>
      </w:r>
      <w:r w:rsidRPr="00F9101C">
        <w:rPr>
          <w:sz w:val="22"/>
          <w:szCs w:val="22"/>
          <w:lang w:eastAsia="zh-CN"/>
        </w:rPr>
        <w:t xml:space="preserve"> (where the full f-diversity is available after the second transmission) may not be justified as the transmission will anyhow continue for several mini-slots. </w:t>
      </w:r>
    </w:p>
    <w:p w14:paraId="4E134D0A" w14:textId="53BA2628" w:rsidR="00722ED9" w:rsidRPr="00F9101C" w:rsidRDefault="00722ED9" w:rsidP="00281AC9">
      <w:pPr>
        <w:jc w:val="both"/>
        <w:rPr>
          <w:sz w:val="22"/>
          <w:szCs w:val="22"/>
          <w:lang w:eastAsia="zh-CN"/>
        </w:rPr>
      </w:pPr>
      <w:r w:rsidRPr="00F9101C">
        <w:rPr>
          <w:sz w:val="22"/>
          <w:szCs w:val="22"/>
          <w:lang w:eastAsia="zh-CN"/>
        </w:rPr>
        <w:t>Comparing Mode 2_1 with Mode 3, both achieve a balanced usage of FH resources (50/50) but Mode 2_1 provides the frequency diversity gain already after the 2</w:t>
      </w:r>
      <w:r w:rsidRPr="00F9101C">
        <w:rPr>
          <w:sz w:val="22"/>
          <w:szCs w:val="22"/>
          <w:vertAlign w:val="superscript"/>
          <w:lang w:eastAsia="zh-CN"/>
        </w:rPr>
        <w:t>nd</w:t>
      </w:r>
      <w:r w:rsidRPr="00F9101C">
        <w:rPr>
          <w:sz w:val="22"/>
          <w:szCs w:val="22"/>
          <w:lang w:eastAsia="zh-CN"/>
        </w:rPr>
        <w:t xml:space="preserve"> transmission (whereas the f-diversity gain for Mode 3 is only available after the 3</w:t>
      </w:r>
      <w:r w:rsidRPr="00F9101C">
        <w:rPr>
          <w:sz w:val="22"/>
          <w:szCs w:val="22"/>
          <w:vertAlign w:val="superscript"/>
          <w:lang w:eastAsia="zh-CN"/>
        </w:rPr>
        <w:t>rd</w:t>
      </w:r>
      <w:r w:rsidRPr="00F9101C">
        <w:rPr>
          <w:sz w:val="22"/>
          <w:szCs w:val="22"/>
          <w:lang w:eastAsia="zh-CN"/>
        </w:rPr>
        <w:t xml:space="preserve"> transmission in this case). As we don’t see any real advantage of Mode 3 compared to Mode 2_1, we think Mode 2_1 should be </w:t>
      </w:r>
      <w:r w:rsidR="00281AC9" w:rsidRPr="00F9101C">
        <w:rPr>
          <w:sz w:val="22"/>
          <w:szCs w:val="22"/>
          <w:lang w:eastAsia="zh-CN"/>
        </w:rPr>
        <w:t xml:space="preserve">applied </w:t>
      </w:r>
      <w:r w:rsidRPr="00F9101C">
        <w:rPr>
          <w:sz w:val="22"/>
          <w:szCs w:val="22"/>
          <w:lang w:eastAsia="zh-CN"/>
        </w:rPr>
        <w:t>for mini-slot repetition within a slot</w:t>
      </w:r>
      <w:r w:rsidR="00281AC9" w:rsidRPr="00F9101C">
        <w:rPr>
          <w:sz w:val="22"/>
          <w:szCs w:val="22"/>
          <w:lang w:eastAsia="zh-CN"/>
        </w:rPr>
        <w:t xml:space="preserve"> with related FH within a slot</w:t>
      </w:r>
      <w:r w:rsidRPr="00F9101C">
        <w:rPr>
          <w:sz w:val="22"/>
          <w:szCs w:val="22"/>
          <w:lang w:eastAsia="zh-CN"/>
        </w:rPr>
        <w:t xml:space="preserve">. </w:t>
      </w:r>
    </w:p>
    <w:p w14:paraId="6A460725" w14:textId="62A16F1D" w:rsidR="00722ED9" w:rsidRPr="00F9101C" w:rsidRDefault="00281AC9" w:rsidP="00281AC9">
      <w:pPr>
        <w:jc w:val="both"/>
        <w:rPr>
          <w:sz w:val="22"/>
          <w:szCs w:val="22"/>
          <w:lang w:eastAsia="zh-CN"/>
        </w:rPr>
      </w:pPr>
      <w:r w:rsidRPr="00F9101C">
        <w:rPr>
          <w:sz w:val="22"/>
          <w:szCs w:val="22"/>
          <w:lang w:eastAsia="zh-CN"/>
        </w:rPr>
        <w:t xml:space="preserve">For </w:t>
      </w:r>
      <w:r w:rsidR="00BB12C1" w:rsidRPr="00F9101C">
        <w:rPr>
          <w:sz w:val="22"/>
          <w:szCs w:val="22"/>
          <w:lang w:eastAsia="zh-CN"/>
        </w:rPr>
        <w:t>Mode 2 applying inter-slot FH</w:t>
      </w:r>
      <w:r w:rsidRPr="00F9101C">
        <w:rPr>
          <w:sz w:val="22"/>
          <w:szCs w:val="22"/>
          <w:lang w:eastAsia="zh-CN"/>
        </w:rPr>
        <w:t xml:space="preserve">, </w:t>
      </w:r>
      <w:r w:rsidR="00F3640C" w:rsidRPr="00F9101C">
        <w:rPr>
          <w:sz w:val="22"/>
          <w:szCs w:val="22"/>
          <w:lang w:eastAsia="zh-CN"/>
        </w:rPr>
        <w:t>depending on the start of the PUSCH CG transmission</w:t>
      </w:r>
      <w:r w:rsidRPr="00F9101C">
        <w:rPr>
          <w:sz w:val="22"/>
          <w:szCs w:val="22"/>
          <w:lang w:eastAsia="zh-CN"/>
        </w:rPr>
        <w:t>, there</w:t>
      </w:r>
      <w:r w:rsidR="00F3640C" w:rsidRPr="00F9101C">
        <w:rPr>
          <w:sz w:val="22"/>
          <w:szCs w:val="22"/>
          <w:lang w:eastAsia="zh-CN"/>
        </w:rPr>
        <w:t xml:space="preserve"> may </w:t>
      </w:r>
      <w:r w:rsidRPr="00F9101C">
        <w:rPr>
          <w:sz w:val="22"/>
          <w:szCs w:val="22"/>
          <w:lang w:eastAsia="zh-CN"/>
        </w:rPr>
        <w:t xml:space="preserve">be an </w:t>
      </w:r>
      <w:r w:rsidR="00F3640C" w:rsidRPr="00F9101C">
        <w:rPr>
          <w:sz w:val="22"/>
          <w:szCs w:val="22"/>
          <w:lang w:eastAsia="zh-CN"/>
        </w:rPr>
        <w:t>unbalanced usage of the FH resources from single TB &amp; UE point of view</w:t>
      </w:r>
      <w:r w:rsidRPr="00F9101C">
        <w:rPr>
          <w:sz w:val="22"/>
          <w:szCs w:val="22"/>
          <w:lang w:eastAsia="zh-CN"/>
        </w:rPr>
        <w:t xml:space="preserve"> as shown in the example of Figure 4 (75/25)</w:t>
      </w:r>
      <w:r w:rsidR="00F3640C" w:rsidRPr="00F9101C">
        <w:rPr>
          <w:sz w:val="22"/>
          <w:szCs w:val="22"/>
          <w:lang w:eastAsia="zh-CN"/>
        </w:rPr>
        <w:t xml:space="preserve">. Therefore, the f-diversity performance of Mode 2 in this case will be worse compared to the three other alternatives. </w:t>
      </w:r>
      <w:r w:rsidR="00C03481" w:rsidRPr="00F9101C">
        <w:rPr>
          <w:sz w:val="22"/>
          <w:szCs w:val="22"/>
          <w:lang w:eastAsia="zh-CN"/>
        </w:rPr>
        <w:t>But the</w:t>
      </w:r>
      <w:r w:rsidRPr="00F9101C">
        <w:rPr>
          <w:sz w:val="22"/>
          <w:szCs w:val="22"/>
          <w:lang w:eastAsia="zh-CN"/>
        </w:rPr>
        <w:t xml:space="preserve">re may be some advantage of </w:t>
      </w:r>
      <w:r w:rsidR="00F3640C" w:rsidRPr="00F9101C">
        <w:rPr>
          <w:sz w:val="22"/>
          <w:szCs w:val="22"/>
          <w:lang w:eastAsia="zh-CN"/>
        </w:rPr>
        <w:t>Mode 2 from gNB point of view, as only a single frequenc</w:t>
      </w:r>
      <w:r w:rsidRPr="00F9101C">
        <w:rPr>
          <w:sz w:val="22"/>
          <w:szCs w:val="22"/>
          <w:lang w:eastAsia="zh-CN"/>
        </w:rPr>
        <w:t>y</w:t>
      </w:r>
      <w:r w:rsidR="00F3640C" w:rsidRPr="00F9101C">
        <w:rPr>
          <w:sz w:val="22"/>
          <w:szCs w:val="22"/>
          <w:lang w:eastAsia="zh-CN"/>
        </w:rPr>
        <w:t xml:space="preserve"> resource is used within a slot for Mode 2 (in contrast to two FH resources in a slot for the other modes). This may enable the gNB in certain scenarios to utilize the frequency resources of the other (unused) hop in slot for dynamic PUSCH scheduling. </w:t>
      </w:r>
      <w:r w:rsidRPr="00F9101C">
        <w:rPr>
          <w:sz w:val="22"/>
          <w:szCs w:val="22"/>
          <w:lang w:eastAsia="zh-CN"/>
        </w:rPr>
        <w:t>Therefore</w:t>
      </w:r>
      <w:r w:rsidR="00F3640C" w:rsidRPr="00F9101C">
        <w:rPr>
          <w:sz w:val="22"/>
          <w:szCs w:val="22"/>
          <w:lang w:eastAsia="zh-CN"/>
        </w:rPr>
        <w:t xml:space="preserve">, such mode may be supported as well. </w:t>
      </w:r>
    </w:p>
    <w:p w14:paraId="2A24E852" w14:textId="3F00D7BD" w:rsidR="00F3640C" w:rsidRPr="00F9101C" w:rsidRDefault="00F3640C" w:rsidP="00722ED9">
      <w:pPr>
        <w:rPr>
          <w:sz w:val="22"/>
          <w:szCs w:val="22"/>
          <w:lang w:eastAsia="zh-CN"/>
        </w:rPr>
      </w:pPr>
      <w:r w:rsidRPr="00F9101C">
        <w:rPr>
          <w:sz w:val="22"/>
          <w:szCs w:val="22"/>
          <w:lang w:eastAsia="zh-CN"/>
        </w:rPr>
        <w:t>To summarize the discussion here, we clearly think that Mode 2_1 of ‘Inter-PUSCH repetition FH’ has advantages in terms of DM-RS overhead compared to Mode 1</w:t>
      </w:r>
      <w:r w:rsidR="00BB12C1" w:rsidRPr="00F9101C">
        <w:rPr>
          <w:sz w:val="22"/>
          <w:szCs w:val="22"/>
          <w:lang w:eastAsia="zh-CN"/>
        </w:rPr>
        <w:t>_1</w:t>
      </w:r>
      <w:r w:rsidRPr="00F9101C">
        <w:rPr>
          <w:sz w:val="22"/>
          <w:szCs w:val="22"/>
          <w:lang w:eastAsia="zh-CN"/>
        </w:rPr>
        <w:t xml:space="preserve"> ‘Intra-PUSCH FH’ as well as in terms of f-diversity </w:t>
      </w:r>
      <w:r w:rsidR="005100D3" w:rsidRPr="00F9101C">
        <w:rPr>
          <w:sz w:val="22"/>
          <w:szCs w:val="22"/>
          <w:lang w:eastAsia="zh-CN"/>
        </w:rPr>
        <w:t>and</w:t>
      </w:r>
      <w:r w:rsidRPr="00F9101C">
        <w:rPr>
          <w:sz w:val="22"/>
          <w:szCs w:val="22"/>
          <w:lang w:eastAsia="zh-CN"/>
        </w:rPr>
        <w:t xml:space="preserve"> latency compared to Mode 3 and therefore should be supported. The sup</w:t>
      </w:r>
      <w:r w:rsidR="00BB12C1" w:rsidRPr="00F9101C">
        <w:rPr>
          <w:sz w:val="22"/>
          <w:szCs w:val="22"/>
          <w:lang w:eastAsia="zh-CN"/>
        </w:rPr>
        <w:t xml:space="preserve">port of ‘Inter-slot FH’ </w:t>
      </w:r>
      <w:r w:rsidR="001700DD" w:rsidRPr="00F9101C">
        <w:rPr>
          <w:sz w:val="22"/>
          <w:szCs w:val="22"/>
          <w:lang w:eastAsia="zh-CN"/>
        </w:rPr>
        <w:t xml:space="preserve">original </w:t>
      </w:r>
      <w:r w:rsidR="00BB12C1" w:rsidRPr="00F9101C">
        <w:rPr>
          <w:sz w:val="22"/>
          <w:szCs w:val="22"/>
          <w:lang w:eastAsia="zh-CN"/>
        </w:rPr>
        <w:t>Mode 2</w:t>
      </w:r>
      <w:r w:rsidRPr="00F9101C">
        <w:rPr>
          <w:sz w:val="22"/>
          <w:szCs w:val="22"/>
          <w:lang w:eastAsia="zh-CN"/>
        </w:rPr>
        <w:t xml:space="preserve"> for mini-slot repetition within a slot may need further discussion. </w:t>
      </w:r>
    </w:p>
    <w:p w14:paraId="4E3AE511" w14:textId="5FF45C5F" w:rsidR="007F487A" w:rsidRPr="00F9101C" w:rsidRDefault="007F487A" w:rsidP="007F487A">
      <w:pPr>
        <w:spacing w:after="0"/>
        <w:jc w:val="both"/>
        <w:rPr>
          <w:b/>
          <w:sz w:val="22"/>
          <w:szCs w:val="22"/>
          <w:lang w:eastAsia="zh-CN"/>
        </w:rPr>
      </w:pPr>
      <w:r w:rsidRPr="00F9101C">
        <w:rPr>
          <w:b/>
          <w:sz w:val="22"/>
          <w:szCs w:val="22"/>
          <w:lang w:eastAsia="zh-CN"/>
        </w:rPr>
        <w:t xml:space="preserve">Proposal </w:t>
      </w:r>
      <w:r w:rsidR="0068364C" w:rsidRPr="00F9101C">
        <w:rPr>
          <w:b/>
          <w:sz w:val="22"/>
          <w:szCs w:val="22"/>
          <w:lang w:eastAsia="zh-CN"/>
        </w:rPr>
        <w:t>6</w:t>
      </w:r>
      <w:r w:rsidRPr="00F9101C">
        <w:rPr>
          <w:b/>
          <w:sz w:val="22"/>
          <w:szCs w:val="22"/>
          <w:lang w:eastAsia="zh-CN"/>
        </w:rPr>
        <w:t>: Support at least ‘Int</w:t>
      </w:r>
      <w:r w:rsidR="001467DA" w:rsidRPr="00F9101C">
        <w:rPr>
          <w:b/>
          <w:sz w:val="22"/>
          <w:szCs w:val="22"/>
          <w:lang w:eastAsia="zh-CN"/>
        </w:rPr>
        <w:t>er</w:t>
      </w:r>
      <w:r w:rsidRPr="00F9101C">
        <w:rPr>
          <w:b/>
          <w:sz w:val="22"/>
          <w:szCs w:val="22"/>
          <w:lang w:eastAsia="zh-CN"/>
        </w:rPr>
        <w:t>-PUSCH repetition FH’ (</w:t>
      </w:r>
      <w:r w:rsidR="001700DD" w:rsidRPr="00F9101C">
        <w:rPr>
          <w:b/>
          <w:sz w:val="22"/>
          <w:szCs w:val="22"/>
          <w:lang w:eastAsia="zh-CN"/>
        </w:rPr>
        <w:t xml:space="preserve">new </w:t>
      </w:r>
      <w:r w:rsidRPr="00F9101C">
        <w:rPr>
          <w:b/>
          <w:sz w:val="22"/>
          <w:szCs w:val="22"/>
          <w:lang w:eastAsia="zh-CN"/>
        </w:rPr>
        <w:t xml:space="preserve">Mode 2_1) for mini-slot repetition within a slot. FSS on </w:t>
      </w:r>
      <w:r w:rsidR="001467DA" w:rsidRPr="00F9101C">
        <w:rPr>
          <w:b/>
          <w:sz w:val="22"/>
          <w:szCs w:val="22"/>
          <w:lang w:eastAsia="zh-CN"/>
        </w:rPr>
        <w:t>the additional support of ‘Inter</w:t>
      </w:r>
      <w:r w:rsidRPr="00F9101C">
        <w:rPr>
          <w:b/>
          <w:sz w:val="22"/>
          <w:szCs w:val="22"/>
          <w:lang w:eastAsia="zh-CN"/>
        </w:rPr>
        <w:t xml:space="preserve">-slot </w:t>
      </w:r>
      <w:r w:rsidR="00DF237E" w:rsidRPr="00F9101C">
        <w:rPr>
          <w:b/>
          <w:sz w:val="22"/>
          <w:szCs w:val="22"/>
          <w:lang w:eastAsia="zh-CN"/>
        </w:rPr>
        <w:t>FH</w:t>
      </w:r>
      <w:r w:rsidRPr="00F9101C">
        <w:rPr>
          <w:b/>
          <w:sz w:val="22"/>
          <w:szCs w:val="22"/>
          <w:lang w:eastAsia="zh-CN"/>
        </w:rPr>
        <w:t>’ (</w:t>
      </w:r>
      <w:r w:rsidR="001700DD" w:rsidRPr="00F9101C">
        <w:rPr>
          <w:b/>
          <w:sz w:val="22"/>
          <w:szCs w:val="22"/>
          <w:lang w:eastAsia="zh-CN"/>
        </w:rPr>
        <w:t xml:space="preserve">original </w:t>
      </w:r>
      <w:r w:rsidRPr="00F9101C">
        <w:rPr>
          <w:b/>
          <w:sz w:val="22"/>
          <w:szCs w:val="22"/>
          <w:lang w:eastAsia="zh-CN"/>
        </w:rPr>
        <w:t xml:space="preserve">Mode 2). </w:t>
      </w:r>
    </w:p>
    <w:p w14:paraId="44CBF7FC" w14:textId="04AE9BEA" w:rsidR="00166EC7" w:rsidRPr="00F9101C" w:rsidRDefault="00A72FFF" w:rsidP="00166EC7">
      <w:pPr>
        <w:pStyle w:val="Heading1"/>
      </w:pPr>
      <w:r w:rsidRPr="00F9101C">
        <w:t>5</w:t>
      </w:r>
      <w:r w:rsidR="00166EC7" w:rsidRPr="00F9101C">
        <w:tab/>
        <w:t>Conclusions</w:t>
      </w:r>
    </w:p>
    <w:p w14:paraId="6C5E08DE" w14:textId="42127CA9" w:rsidR="00116546" w:rsidRPr="00F9101C" w:rsidRDefault="00166EC7" w:rsidP="00166EC7">
      <w:pPr>
        <w:rPr>
          <w:sz w:val="24"/>
          <w:lang w:eastAsia="zh-CN"/>
        </w:rPr>
      </w:pPr>
      <w:r w:rsidRPr="00F9101C">
        <w:rPr>
          <w:sz w:val="24"/>
          <w:lang w:eastAsia="zh-CN"/>
        </w:rPr>
        <w:t>In this contribution</w:t>
      </w:r>
      <w:r w:rsidR="00737CB7" w:rsidRPr="00F9101C">
        <w:rPr>
          <w:sz w:val="24"/>
          <w:lang w:eastAsia="zh-CN"/>
        </w:rPr>
        <w:t xml:space="preserve">, we discussed </w:t>
      </w:r>
      <w:r w:rsidR="007C6E06" w:rsidRPr="00F9101C">
        <w:rPr>
          <w:sz w:val="24"/>
          <w:lang w:eastAsia="zh-CN"/>
        </w:rPr>
        <w:t xml:space="preserve">enhancements to UL Configured Grant operation for NR URLLC. </w:t>
      </w:r>
    </w:p>
    <w:p w14:paraId="19FC2D79" w14:textId="4F34D66E" w:rsidR="00737CB7" w:rsidRPr="00F9101C" w:rsidRDefault="00737CB7" w:rsidP="00166EC7">
      <w:pPr>
        <w:rPr>
          <w:sz w:val="24"/>
          <w:lang w:eastAsia="zh-CN"/>
        </w:rPr>
      </w:pPr>
      <w:r w:rsidRPr="00F9101C">
        <w:rPr>
          <w:sz w:val="24"/>
          <w:lang w:eastAsia="zh-CN"/>
        </w:rPr>
        <w:t xml:space="preserve">Based on the discussions in this contribution, the following </w:t>
      </w:r>
      <w:r w:rsidR="00315649" w:rsidRPr="00F9101C">
        <w:rPr>
          <w:sz w:val="24"/>
          <w:lang w:eastAsia="zh-CN"/>
        </w:rPr>
        <w:t xml:space="preserve">observations and </w:t>
      </w:r>
      <w:r w:rsidRPr="00F9101C">
        <w:rPr>
          <w:sz w:val="24"/>
          <w:lang w:eastAsia="zh-CN"/>
        </w:rPr>
        <w:t xml:space="preserve">proposals are made: </w:t>
      </w:r>
    </w:p>
    <w:bookmarkEnd w:id="2"/>
    <w:bookmarkEnd w:id="3"/>
    <w:p w14:paraId="18C1D0B3" w14:textId="5AA7EDDD" w:rsidR="00297F71" w:rsidRPr="00F9101C" w:rsidRDefault="00297F71" w:rsidP="00297F71">
      <w:pPr>
        <w:jc w:val="both"/>
        <w:rPr>
          <w:b/>
          <w:bCs/>
          <w:sz w:val="22"/>
          <w:szCs w:val="22"/>
          <w:lang w:eastAsia="zh-CN"/>
        </w:rPr>
      </w:pPr>
      <w:r w:rsidRPr="00F9101C">
        <w:rPr>
          <w:b/>
          <w:bCs/>
          <w:sz w:val="22"/>
          <w:szCs w:val="22"/>
          <w:lang w:eastAsia="zh-CN"/>
        </w:rPr>
        <w:t>Proposal 1: Explicit ACK feedback can be configured for UL configured grant operation to increase reliability and latency performance. Detailed signalling design and impacts on UE behaviour are FFS.</w:t>
      </w:r>
    </w:p>
    <w:p w14:paraId="486F69E9" w14:textId="46096749" w:rsidR="00297F71" w:rsidRPr="00F9101C" w:rsidRDefault="00297F71" w:rsidP="00297F71">
      <w:pPr>
        <w:jc w:val="both"/>
        <w:rPr>
          <w:b/>
          <w:sz w:val="22"/>
          <w:szCs w:val="22"/>
          <w:lang w:eastAsia="zh-CN"/>
        </w:rPr>
      </w:pPr>
      <w:r w:rsidRPr="00F9101C">
        <w:rPr>
          <w:b/>
          <w:sz w:val="22"/>
          <w:szCs w:val="22"/>
          <w:lang w:eastAsia="zh-CN"/>
        </w:rPr>
        <w:t xml:space="preserve">Proposal 2: </w:t>
      </w:r>
      <w:r w:rsidRPr="00F9101C">
        <w:rPr>
          <w:b/>
          <w:i/>
          <w:sz w:val="22"/>
          <w:szCs w:val="22"/>
          <w:lang w:eastAsia="zh-CN"/>
        </w:rPr>
        <w:t>K</w:t>
      </w:r>
      <w:r w:rsidRPr="00F9101C">
        <w:rPr>
          <w:b/>
          <w:sz w:val="22"/>
          <w:szCs w:val="22"/>
          <w:lang w:eastAsia="zh-CN"/>
        </w:rPr>
        <w:t xml:space="preserve"> guaranteed repetitions for UL configured grant operation is to be enabled by the support of multiple simultaneously active CG configurations on a serving cell (similar as for LTE URLLC in Rel-15). </w:t>
      </w:r>
    </w:p>
    <w:p w14:paraId="753EDCBE" w14:textId="77777777" w:rsidR="00297F71" w:rsidRPr="00F9101C" w:rsidRDefault="00297F71" w:rsidP="00297F71">
      <w:pPr>
        <w:jc w:val="both"/>
        <w:rPr>
          <w:sz w:val="22"/>
          <w:szCs w:val="22"/>
          <w:lang w:eastAsia="zh-CN"/>
        </w:rPr>
      </w:pPr>
      <w:r w:rsidRPr="00F9101C">
        <w:rPr>
          <w:b/>
          <w:i/>
          <w:sz w:val="22"/>
          <w:szCs w:val="22"/>
          <w:lang w:eastAsia="zh-CN"/>
        </w:rPr>
        <w:t>Observation 1</w:t>
      </w:r>
      <w:r w:rsidRPr="00F9101C">
        <w:rPr>
          <w:sz w:val="22"/>
          <w:szCs w:val="22"/>
          <w:lang w:eastAsia="zh-CN"/>
        </w:rPr>
        <w:t xml:space="preserve">: </w:t>
      </w:r>
      <w:r w:rsidRPr="00F9101C">
        <w:rPr>
          <w:i/>
          <w:sz w:val="22"/>
          <w:szCs w:val="22"/>
          <w:lang w:eastAsia="zh-CN"/>
        </w:rPr>
        <w:t>Independent activation commands for multiple Type 2 CGs provide more flexibility in CG parameter setting but with the drawback of higher DL control overhead. A single DCI releasing one or more Type 2 CGs can save DL control overhead.</w:t>
      </w:r>
      <w:r w:rsidRPr="00F9101C">
        <w:rPr>
          <w:sz w:val="22"/>
          <w:szCs w:val="22"/>
          <w:lang w:eastAsia="zh-CN"/>
        </w:rPr>
        <w:t xml:space="preserve"> </w:t>
      </w:r>
    </w:p>
    <w:p w14:paraId="07A761B5" w14:textId="77777777" w:rsidR="00297F71" w:rsidRPr="00F9101C" w:rsidRDefault="00297F71" w:rsidP="00297F71">
      <w:pPr>
        <w:jc w:val="both"/>
        <w:rPr>
          <w:sz w:val="22"/>
          <w:szCs w:val="22"/>
          <w:lang w:eastAsia="zh-CN"/>
        </w:rPr>
      </w:pPr>
      <w:r w:rsidRPr="00F9101C">
        <w:rPr>
          <w:b/>
          <w:sz w:val="22"/>
          <w:szCs w:val="22"/>
          <w:lang w:eastAsia="zh-CN"/>
        </w:rPr>
        <w:t>Proposal 3: Support a dynamic CG profile/configuration change through UE pre-configuration of multiple CG Type 1 configurations by RRC signalling, which can be dynamically exchanged/selected by DL PDCCH signalling</w:t>
      </w:r>
      <w:r w:rsidRPr="00F9101C">
        <w:rPr>
          <w:sz w:val="22"/>
          <w:szCs w:val="22"/>
          <w:lang w:eastAsia="zh-CN"/>
        </w:rPr>
        <w:t xml:space="preserve">. </w:t>
      </w:r>
    </w:p>
    <w:p w14:paraId="5E812E78" w14:textId="015A6C02" w:rsidR="00297F71" w:rsidRPr="00F9101C" w:rsidRDefault="00297F71" w:rsidP="00297F71">
      <w:pPr>
        <w:jc w:val="both"/>
        <w:rPr>
          <w:b/>
          <w:sz w:val="22"/>
          <w:szCs w:val="22"/>
          <w:lang w:eastAsia="zh-CN"/>
        </w:rPr>
      </w:pPr>
      <w:r w:rsidRPr="00F9101C">
        <w:rPr>
          <w:b/>
          <w:sz w:val="22"/>
          <w:szCs w:val="22"/>
          <w:lang w:eastAsia="zh-CN"/>
        </w:rPr>
        <w:t xml:space="preserve">Proposal 4: Support mini-slot repetition within a slot for configured grant operation for NR URLLC. Further details including additional supported repetition factors and periodicities are FFS. </w:t>
      </w:r>
    </w:p>
    <w:p w14:paraId="6898A7A6" w14:textId="40D4AB5B" w:rsidR="00297F71" w:rsidRPr="00F9101C" w:rsidRDefault="00297F71" w:rsidP="00297F71">
      <w:pPr>
        <w:jc w:val="both"/>
        <w:rPr>
          <w:b/>
          <w:i/>
          <w:sz w:val="22"/>
          <w:szCs w:val="22"/>
          <w:lang w:eastAsia="zh-CN"/>
        </w:rPr>
      </w:pPr>
      <w:r w:rsidRPr="00F9101C">
        <w:rPr>
          <w:b/>
          <w:i/>
          <w:sz w:val="22"/>
          <w:szCs w:val="22"/>
          <w:lang w:eastAsia="zh-CN"/>
        </w:rPr>
        <w:t xml:space="preserve">Observation 2: </w:t>
      </w:r>
      <w:r w:rsidRPr="00F9101C">
        <w:rPr>
          <w:i/>
          <w:sz w:val="22"/>
          <w:szCs w:val="22"/>
          <w:lang w:eastAsia="zh-CN"/>
        </w:rPr>
        <w:t>In case of SFI decoding failure, the gNB and UE have a different assumption on the usable UL symbols for CG PUSCH repetition within a slot leading to potential decoding errors. Using the SFI may therefore decrease the reliability whereas neglecting the SFI will increase the latency.</w:t>
      </w:r>
      <w:r w:rsidRPr="00F9101C">
        <w:rPr>
          <w:b/>
          <w:i/>
          <w:sz w:val="22"/>
          <w:szCs w:val="22"/>
          <w:lang w:eastAsia="zh-CN"/>
        </w:rPr>
        <w:t xml:space="preserve"> </w:t>
      </w:r>
    </w:p>
    <w:p w14:paraId="43648656" w14:textId="77777777" w:rsidR="00297F71" w:rsidRPr="00F9101C" w:rsidRDefault="00297F71" w:rsidP="00297F71">
      <w:pPr>
        <w:spacing w:after="0"/>
        <w:jc w:val="both"/>
        <w:rPr>
          <w:b/>
          <w:sz w:val="22"/>
          <w:szCs w:val="22"/>
          <w:lang w:eastAsia="zh-CN"/>
        </w:rPr>
      </w:pPr>
      <w:r w:rsidRPr="00F9101C">
        <w:rPr>
          <w:b/>
          <w:sz w:val="22"/>
          <w:szCs w:val="22"/>
          <w:lang w:eastAsia="zh-CN"/>
        </w:rPr>
        <w:t xml:space="preserve">Proposal 5: Support mini-slot repetition within a slot for configured grant operation for NR URLLC across the slot-boundary and UL periods. </w:t>
      </w:r>
    </w:p>
    <w:p w14:paraId="028274D3" w14:textId="77777777" w:rsidR="00297F71" w:rsidRPr="00F9101C" w:rsidRDefault="00297F71" w:rsidP="00297F71">
      <w:pPr>
        <w:pStyle w:val="ListParagraph"/>
        <w:numPr>
          <w:ilvl w:val="0"/>
          <w:numId w:val="26"/>
        </w:numPr>
        <w:jc w:val="both"/>
        <w:rPr>
          <w:b/>
          <w:sz w:val="22"/>
          <w:szCs w:val="22"/>
          <w:lang w:eastAsia="zh-CN"/>
        </w:rPr>
      </w:pPr>
      <w:r w:rsidRPr="00F9101C">
        <w:rPr>
          <w:b/>
          <w:sz w:val="22"/>
          <w:szCs w:val="22"/>
          <w:lang w:eastAsia="zh-CN"/>
        </w:rPr>
        <w:t xml:space="preserve">A single mini-slot PUSCH transmission is not to cross the slot boundary. </w:t>
      </w:r>
    </w:p>
    <w:p w14:paraId="61C8857D" w14:textId="77777777" w:rsidR="00297F71" w:rsidRPr="00F9101C" w:rsidRDefault="00297F71" w:rsidP="00297F71">
      <w:pPr>
        <w:pStyle w:val="ListParagraph"/>
        <w:numPr>
          <w:ilvl w:val="0"/>
          <w:numId w:val="26"/>
        </w:numPr>
        <w:jc w:val="both"/>
        <w:rPr>
          <w:b/>
          <w:sz w:val="22"/>
          <w:szCs w:val="22"/>
          <w:lang w:eastAsia="zh-CN"/>
        </w:rPr>
      </w:pPr>
      <w:r w:rsidRPr="00F9101C">
        <w:rPr>
          <w:b/>
          <w:sz w:val="22"/>
          <w:szCs w:val="22"/>
          <w:lang w:eastAsia="zh-CN"/>
        </w:rPr>
        <w:t>FFS: Usage of SFI for mini-slot PUSCH repetition</w:t>
      </w:r>
    </w:p>
    <w:p w14:paraId="64B5E726" w14:textId="77777777" w:rsidR="00297F71" w:rsidRPr="00F9101C" w:rsidRDefault="00297F71" w:rsidP="00297F71">
      <w:pPr>
        <w:pStyle w:val="ListParagraph"/>
        <w:numPr>
          <w:ilvl w:val="0"/>
          <w:numId w:val="26"/>
        </w:numPr>
        <w:jc w:val="both"/>
        <w:rPr>
          <w:b/>
          <w:sz w:val="22"/>
          <w:szCs w:val="22"/>
          <w:lang w:eastAsia="zh-CN"/>
        </w:rPr>
      </w:pPr>
      <w:r w:rsidRPr="00F9101C">
        <w:rPr>
          <w:b/>
          <w:sz w:val="22"/>
          <w:szCs w:val="22"/>
          <w:lang w:eastAsia="zh-CN"/>
        </w:rPr>
        <w:t>FFS: Usage of orphan PUSCH symbols in a slot</w:t>
      </w:r>
    </w:p>
    <w:p w14:paraId="31718C60" w14:textId="77777777" w:rsidR="00297F71" w:rsidRPr="00F9101C" w:rsidRDefault="00297F71" w:rsidP="00297F71">
      <w:pPr>
        <w:pStyle w:val="ListParagraph"/>
        <w:numPr>
          <w:ilvl w:val="0"/>
          <w:numId w:val="26"/>
        </w:numPr>
        <w:jc w:val="both"/>
        <w:rPr>
          <w:b/>
          <w:sz w:val="22"/>
          <w:szCs w:val="22"/>
          <w:lang w:eastAsia="zh-CN"/>
        </w:rPr>
      </w:pPr>
      <w:r w:rsidRPr="00F9101C">
        <w:rPr>
          <w:b/>
          <w:sz w:val="22"/>
          <w:szCs w:val="22"/>
          <w:lang w:eastAsia="zh-CN"/>
        </w:rPr>
        <w:t>FFS: First UL symbol for CG PUSCH transmission in the next slot (with SFI)</w:t>
      </w:r>
    </w:p>
    <w:p w14:paraId="6C23041B" w14:textId="77777777" w:rsidR="00297F71" w:rsidRPr="00F9101C" w:rsidRDefault="00297F71" w:rsidP="00297F71">
      <w:pPr>
        <w:spacing w:after="0"/>
        <w:jc w:val="both"/>
        <w:rPr>
          <w:b/>
          <w:sz w:val="22"/>
          <w:szCs w:val="22"/>
          <w:lang w:eastAsia="zh-CN"/>
        </w:rPr>
      </w:pPr>
      <w:r w:rsidRPr="00F9101C">
        <w:rPr>
          <w:b/>
          <w:sz w:val="22"/>
          <w:szCs w:val="22"/>
          <w:lang w:eastAsia="zh-CN"/>
        </w:rPr>
        <w:t xml:space="preserve">Proposal 6: Support at least ‘Inter-PUSCH repetition FH’ (new Mode 2_1) for mini-slot repetition within a slot. FSS on the additional support of ‘Inter-slot FH’ (original Mode 2). </w:t>
      </w:r>
    </w:p>
    <w:p w14:paraId="775D1159" w14:textId="77777777" w:rsidR="00297F71" w:rsidRPr="00F9101C" w:rsidRDefault="00297F71" w:rsidP="00297F71">
      <w:pPr>
        <w:jc w:val="both"/>
        <w:rPr>
          <w:b/>
          <w:bCs/>
          <w:sz w:val="22"/>
          <w:szCs w:val="22"/>
          <w:lang w:eastAsia="zh-CN"/>
        </w:rPr>
      </w:pPr>
    </w:p>
    <w:p w14:paraId="2DE7A1E6" w14:textId="2A3AC87A" w:rsidR="00877D8F" w:rsidRPr="00F9101C" w:rsidRDefault="00877D8F" w:rsidP="007E515D">
      <w:pPr>
        <w:jc w:val="center"/>
        <w:rPr>
          <w:color w:val="FF0000"/>
          <w:sz w:val="24"/>
          <w:lang w:eastAsia="zh-CN"/>
        </w:rPr>
      </w:pPr>
    </w:p>
    <w:p w14:paraId="57017DD0" w14:textId="6C3F1C03" w:rsidR="00877D8F" w:rsidRPr="00F9101C" w:rsidRDefault="00877D8F" w:rsidP="00877D8F">
      <w:pPr>
        <w:pStyle w:val="Heading1"/>
      </w:pPr>
      <w:r w:rsidRPr="00F9101C">
        <w:t>References</w:t>
      </w:r>
    </w:p>
    <w:p w14:paraId="2C29B495" w14:textId="2AA1A2AD" w:rsidR="00877D8F" w:rsidRPr="00F9101C" w:rsidRDefault="00877D8F" w:rsidP="00877D8F">
      <w:pPr>
        <w:rPr>
          <w:i/>
          <w:sz w:val="22"/>
          <w:szCs w:val="22"/>
          <w:lang w:eastAsia="zh-CN"/>
        </w:rPr>
      </w:pPr>
      <w:r w:rsidRPr="00F9101C">
        <w:rPr>
          <w:sz w:val="24"/>
          <w:lang w:eastAsia="zh-CN"/>
        </w:rPr>
        <w:t>[1]</w:t>
      </w:r>
      <w:r w:rsidRPr="00F9101C">
        <w:rPr>
          <w:sz w:val="24"/>
          <w:lang w:eastAsia="zh-CN"/>
        </w:rPr>
        <w:tab/>
      </w:r>
      <w:r w:rsidRPr="00F9101C">
        <w:rPr>
          <w:sz w:val="24"/>
          <w:lang w:eastAsia="zh-CN"/>
        </w:rPr>
        <w:tab/>
      </w:r>
      <w:r w:rsidR="00AC6B53" w:rsidRPr="00F9101C">
        <w:rPr>
          <w:sz w:val="22"/>
        </w:rPr>
        <w:t xml:space="preserve">RP-182089, </w:t>
      </w:r>
      <w:r w:rsidR="00AC6B53" w:rsidRPr="00F9101C">
        <w:rPr>
          <w:i/>
          <w:sz w:val="22"/>
        </w:rPr>
        <w:t>Study on physical layer enhancements for NR URLLC</w:t>
      </w:r>
      <w:r w:rsidR="00AC6B53" w:rsidRPr="00F9101C">
        <w:rPr>
          <w:sz w:val="22"/>
        </w:rPr>
        <w:t xml:space="preserve"> </w:t>
      </w:r>
    </w:p>
    <w:p w14:paraId="590032CF" w14:textId="06769D5C" w:rsidR="00F82425" w:rsidRPr="00F9101C" w:rsidRDefault="00F82425" w:rsidP="00877D8F">
      <w:pPr>
        <w:rPr>
          <w:i/>
          <w:sz w:val="22"/>
          <w:szCs w:val="22"/>
          <w:lang w:eastAsia="zh-CN"/>
        </w:rPr>
      </w:pPr>
      <w:r w:rsidRPr="00F9101C">
        <w:rPr>
          <w:sz w:val="22"/>
          <w:szCs w:val="22"/>
          <w:lang w:eastAsia="zh-CN"/>
        </w:rPr>
        <w:t xml:space="preserve">[2] </w:t>
      </w:r>
      <w:r w:rsidRPr="00F9101C">
        <w:rPr>
          <w:sz w:val="22"/>
          <w:szCs w:val="22"/>
          <w:lang w:eastAsia="zh-CN"/>
        </w:rPr>
        <w:tab/>
        <w:t>RAN2#100 Chairman Notes, Reno, USA, Dec. 2017.</w:t>
      </w:r>
    </w:p>
    <w:p w14:paraId="580AE20E" w14:textId="5DEA897F" w:rsidR="00AC6125" w:rsidRPr="00F9101C" w:rsidRDefault="00AC6125" w:rsidP="00877D8F">
      <w:pPr>
        <w:rPr>
          <w:bCs/>
          <w:sz w:val="22"/>
          <w:szCs w:val="22"/>
        </w:rPr>
      </w:pPr>
      <w:r w:rsidRPr="00F9101C">
        <w:rPr>
          <w:sz w:val="22"/>
          <w:szCs w:val="22"/>
          <w:lang w:eastAsia="zh-CN"/>
        </w:rPr>
        <w:t>[</w:t>
      </w:r>
      <w:r w:rsidR="00F82425" w:rsidRPr="00F9101C">
        <w:rPr>
          <w:sz w:val="22"/>
          <w:szCs w:val="22"/>
          <w:lang w:eastAsia="zh-CN"/>
        </w:rPr>
        <w:t>3</w:t>
      </w:r>
      <w:r w:rsidRPr="00F9101C">
        <w:rPr>
          <w:sz w:val="22"/>
          <w:szCs w:val="22"/>
          <w:lang w:eastAsia="zh-CN"/>
        </w:rPr>
        <w:t xml:space="preserve">] </w:t>
      </w:r>
      <w:r w:rsidRPr="00F9101C">
        <w:rPr>
          <w:sz w:val="22"/>
          <w:szCs w:val="22"/>
          <w:lang w:eastAsia="zh-CN"/>
        </w:rPr>
        <w:tab/>
      </w:r>
      <w:r w:rsidR="006B301E" w:rsidRPr="00F9101C">
        <w:rPr>
          <w:bCs/>
          <w:sz w:val="22"/>
          <w:szCs w:val="22"/>
        </w:rPr>
        <w:t>RP-172845</w:t>
      </w:r>
      <w:r w:rsidRPr="00F9101C">
        <w:rPr>
          <w:bCs/>
          <w:sz w:val="22"/>
          <w:szCs w:val="22"/>
        </w:rPr>
        <w:t xml:space="preserve">, </w:t>
      </w:r>
      <w:r w:rsidR="00842DA1" w:rsidRPr="00F9101C">
        <w:rPr>
          <w:bCs/>
          <w:i/>
          <w:sz w:val="22"/>
          <w:szCs w:val="22"/>
        </w:rPr>
        <w:t>Revised Work item on Ultra Reliable Low Latency Communication for LTE</w:t>
      </w:r>
      <w:r w:rsidRPr="00F9101C">
        <w:rPr>
          <w:bCs/>
          <w:sz w:val="22"/>
          <w:szCs w:val="22"/>
        </w:rPr>
        <w:t xml:space="preserve">, </w:t>
      </w:r>
      <w:r w:rsidR="00842DA1" w:rsidRPr="00F9101C">
        <w:rPr>
          <w:bCs/>
          <w:sz w:val="22"/>
          <w:szCs w:val="22"/>
        </w:rPr>
        <w:t>Ericsson</w:t>
      </w:r>
      <w:r w:rsidRPr="00F9101C">
        <w:rPr>
          <w:bCs/>
          <w:sz w:val="22"/>
          <w:szCs w:val="22"/>
        </w:rPr>
        <w:t xml:space="preserve"> </w:t>
      </w:r>
    </w:p>
    <w:p w14:paraId="09A9BF42" w14:textId="446466B1" w:rsidR="00955C98" w:rsidRPr="00F9101C" w:rsidRDefault="00955C98" w:rsidP="00877D8F">
      <w:pPr>
        <w:rPr>
          <w:bCs/>
          <w:sz w:val="22"/>
          <w:szCs w:val="22"/>
        </w:rPr>
      </w:pPr>
      <w:r w:rsidRPr="00F9101C">
        <w:rPr>
          <w:bCs/>
          <w:sz w:val="22"/>
          <w:szCs w:val="22"/>
        </w:rPr>
        <w:t>[4]</w:t>
      </w:r>
      <w:r w:rsidRPr="00F9101C">
        <w:rPr>
          <w:bCs/>
          <w:sz w:val="22"/>
          <w:szCs w:val="22"/>
        </w:rPr>
        <w:tab/>
      </w:r>
      <w:r w:rsidRPr="00F9101C">
        <w:rPr>
          <w:bCs/>
          <w:sz w:val="22"/>
          <w:szCs w:val="22"/>
        </w:rPr>
        <w:tab/>
        <w:t xml:space="preserve">R1-1809163, </w:t>
      </w:r>
      <w:r w:rsidRPr="00F9101C">
        <w:rPr>
          <w:bCs/>
          <w:i/>
          <w:sz w:val="22"/>
          <w:szCs w:val="22"/>
        </w:rPr>
        <w:t>Physical Layer Enhancements for NR URLLC</w:t>
      </w:r>
      <w:r w:rsidRPr="00F9101C">
        <w:rPr>
          <w:bCs/>
          <w:sz w:val="22"/>
          <w:szCs w:val="22"/>
        </w:rPr>
        <w:t>, NTT DoCoMo, RAN1#94, Aug. 2018</w:t>
      </w:r>
    </w:p>
    <w:p w14:paraId="5AC46C44" w14:textId="58A5A390" w:rsidR="00BD5E2A" w:rsidRPr="00F9101C" w:rsidRDefault="00BD5E2A" w:rsidP="00BD5E2A">
      <w:pPr>
        <w:ind w:left="567" w:hanging="567"/>
        <w:rPr>
          <w:bCs/>
          <w:sz w:val="22"/>
          <w:szCs w:val="22"/>
        </w:rPr>
      </w:pPr>
      <w:r w:rsidRPr="00F9101C">
        <w:rPr>
          <w:bCs/>
          <w:sz w:val="22"/>
          <w:szCs w:val="22"/>
        </w:rPr>
        <w:t>[5]</w:t>
      </w:r>
      <w:r w:rsidRPr="00F9101C">
        <w:rPr>
          <w:bCs/>
          <w:sz w:val="22"/>
          <w:szCs w:val="22"/>
        </w:rPr>
        <w:tab/>
      </w:r>
      <w:r w:rsidRPr="00F9101C">
        <w:rPr>
          <w:bCs/>
          <w:sz w:val="22"/>
          <w:szCs w:val="22"/>
        </w:rPr>
        <w:tab/>
        <w:t xml:space="preserve">R1-1808570, </w:t>
      </w:r>
      <w:r w:rsidRPr="00F9101C">
        <w:rPr>
          <w:bCs/>
          <w:i/>
          <w:sz w:val="22"/>
          <w:szCs w:val="22"/>
        </w:rPr>
        <w:t>On Configured Grant enhancements for NR URLLC</w:t>
      </w:r>
      <w:r w:rsidRPr="00F9101C">
        <w:rPr>
          <w:bCs/>
          <w:sz w:val="22"/>
          <w:szCs w:val="22"/>
        </w:rPr>
        <w:t>, Nokia, Nokia Shanghai Bell, RAN1#94, Aug. 2018</w:t>
      </w:r>
    </w:p>
    <w:sectPr w:rsidR="00BD5E2A" w:rsidRPr="00F9101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0C9649" w14:textId="77777777" w:rsidR="006C4605" w:rsidRDefault="006C4605">
      <w:r>
        <w:separator/>
      </w:r>
    </w:p>
  </w:endnote>
  <w:endnote w:type="continuationSeparator" w:id="0">
    <w:p w14:paraId="1FA2CB5F" w14:textId="77777777" w:rsidR="006C4605" w:rsidRDefault="006C4605">
      <w:r>
        <w:continuationSeparator/>
      </w:r>
    </w:p>
  </w:endnote>
  <w:endnote w:type="continuationNotice" w:id="1">
    <w:p w14:paraId="3C802718" w14:textId="77777777" w:rsidR="0044780E" w:rsidRDefault="004478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7E4F0" w14:textId="77777777" w:rsidR="006C4605" w:rsidRDefault="006C4605">
      <w:r>
        <w:separator/>
      </w:r>
    </w:p>
  </w:footnote>
  <w:footnote w:type="continuationSeparator" w:id="0">
    <w:p w14:paraId="133687A9" w14:textId="77777777" w:rsidR="006C4605" w:rsidRDefault="006C4605">
      <w:r>
        <w:continuationSeparator/>
      </w:r>
    </w:p>
  </w:footnote>
  <w:footnote w:type="continuationNotice" w:id="1">
    <w:p w14:paraId="6D229FDF" w14:textId="77777777" w:rsidR="0044780E" w:rsidRDefault="004478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22834" w14:textId="77777777" w:rsidR="006C4605" w:rsidRDefault="006C46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6C4605" w:rsidRDefault="006C460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042B7" w14:textId="77777777" w:rsidR="006C4605" w:rsidRDefault="006C46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4598C"/>
    <w:multiLevelType w:val="hybridMultilevel"/>
    <w:tmpl w:val="4F7217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EC4ECE"/>
    <w:multiLevelType w:val="hybridMultilevel"/>
    <w:tmpl w:val="46A4656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EA221A8"/>
    <w:multiLevelType w:val="multilevel"/>
    <w:tmpl w:val="A2B0E4CE"/>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3" w15:restartNumberingAfterBreak="0">
    <w:nsid w:val="17624F0D"/>
    <w:multiLevelType w:val="hybridMultilevel"/>
    <w:tmpl w:val="8FAC4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19D068FD"/>
    <w:multiLevelType w:val="hybridMultilevel"/>
    <w:tmpl w:val="27D692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BB76610"/>
    <w:multiLevelType w:val="hybridMultilevel"/>
    <w:tmpl w:val="AB6CC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024013"/>
    <w:multiLevelType w:val="hybridMultilevel"/>
    <w:tmpl w:val="935E11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AD122F"/>
    <w:multiLevelType w:val="hybridMultilevel"/>
    <w:tmpl w:val="A53C93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AD03803"/>
    <w:multiLevelType w:val="hybridMultilevel"/>
    <w:tmpl w:val="305819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DF61C5"/>
    <w:multiLevelType w:val="hybridMultilevel"/>
    <w:tmpl w:val="00949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E901CC"/>
    <w:multiLevelType w:val="hybridMultilevel"/>
    <w:tmpl w:val="4EF80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330A45"/>
    <w:multiLevelType w:val="hybridMultilevel"/>
    <w:tmpl w:val="50764B2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1E2188"/>
    <w:multiLevelType w:val="hybridMultilevel"/>
    <w:tmpl w:val="489AC00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96E42E7"/>
    <w:multiLevelType w:val="hybridMultilevel"/>
    <w:tmpl w:val="BE2297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4E678C"/>
    <w:multiLevelType w:val="hybridMultilevel"/>
    <w:tmpl w:val="A330D0CC"/>
    <w:lvl w:ilvl="0" w:tplc="7AF805BE">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5B370810"/>
    <w:multiLevelType w:val="hybridMultilevel"/>
    <w:tmpl w:val="20ACE5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2150844"/>
    <w:multiLevelType w:val="hybridMultilevel"/>
    <w:tmpl w:val="A3C41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2FD4923"/>
    <w:multiLevelType w:val="hybridMultilevel"/>
    <w:tmpl w:val="22D25616"/>
    <w:lvl w:ilvl="0" w:tplc="0409000F">
      <w:start w:val="1"/>
      <w:numFmt w:val="decimal"/>
      <w:lvlText w:val="%1."/>
      <w:lvlJc w:val="left"/>
      <w:pPr>
        <w:ind w:left="775" w:hanging="360"/>
      </w:p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21" w15:restartNumberingAfterBreak="0">
    <w:nsid w:val="648045E6"/>
    <w:multiLevelType w:val="hybridMultilevel"/>
    <w:tmpl w:val="B980F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9070786"/>
    <w:multiLevelType w:val="hybridMultilevel"/>
    <w:tmpl w:val="7A14B8BC"/>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4" w15:restartNumberingAfterBreak="0">
    <w:nsid w:val="6B875F27"/>
    <w:multiLevelType w:val="hybridMultilevel"/>
    <w:tmpl w:val="37F2CB28"/>
    <w:lvl w:ilvl="0" w:tplc="040B0001">
      <w:start w:val="1"/>
      <w:numFmt w:val="bullet"/>
      <w:lvlText w:val=""/>
      <w:lvlJc w:val="left"/>
      <w:pPr>
        <w:ind w:left="768" w:hanging="360"/>
      </w:pPr>
      <w:rPr>
        <w:rFonts w:ascii="Symbol" w:hAnsi="Symbol" w:hint="default"/>
      </w:rPr>
    </w:lvl>
    <w:lvl w:ilvl="1" w:tplc="040B0003" w:tentative="1">
      <w:start w:val="1"/>
      <w:numFmt w:val="bullet"/>
      <w:lvlText w:val="o"/>
      <w:lvlJc w:val="left"/>
      <w:pPr>
        <w:ind w:left="1488" w:hanging="360"/>
      </w:pPr>
      <w:rPr>
        <w:rFonts w:ascii="Courier New" w:hAnsi="Courier New" w:cs="Courier New" w:hint="default"/>
      </w:rPr>
    </w:lvl>
    <w:lvl w:ilvl="2" w:tplc="040B0005" w:tentative="1">
      <w:start w:val="1"/>
      <w:numFmt w:val="bullet"/>
      <w:lvlText w:val=""/>
      <w:lvlJc w:val="left"/>
      <w:pPr>
        <w:ind w:left="2208" w:hanging="360"/>
      </w:pPr>
      <w:rPr>
        <w:rFonts w:ascii="Wingdings" w:hAnsi="Wingdings" w:hint="default"/>
      </w:rPr>
    </w:lvl>
    <w:lvl w:ilvl="3" w:tplc="040B0001" w:tentative="1">
      <w:start w:val="1"/>
      <w:numFmt w:val="bullet"/>
      <w:lvlText w:val=""/>
      <w:lvlJc w:val="left"/>
      <w:pPr>
        <w:ind w:left="2928" w:hanging="360"/>
      </w:pPr>
      <w:rPr>
        <w:rFonts w:ascii="Symbol" w:hAnsi="Symbol" w:hint="default"/>
      </w:rPr>
    </w:lvl>
    <w:lvl w:ilvl="4" w:tplc="040B0003" w:tentative="1">
      <w:start w:val="1"/>
      <w:numFmt w:val="bullet"/>
      <w:lvlText w:val="o"/>
      <w:lvlJc w:val="left"/>
      <w:pPr>
        <w:ind w:left="3648" w:hanging="360"/>
      </w:pPr>
      <w:rPr>
        <w:rFonts w:ascii="Courier New" w:hAnsi="Courier New" w:cs="Courier New" w:hint="default"/>
      </w:rPr>
    </w:lvl>
    <w:lvl w:ilvl="5" w:tplc="040B0005" w:tentative="1">
      <w:start w:val="1"/>
      <w:numFmt w:val="bullet"/>
      <w:lvlText w:val=""/>
      <w:lvlJc w:val="left"/>
      <w:pPr>
        <w:ind w:left="4368" w:hanging="360"/>
      </w:pPr>
      <w:rPr>
        <w:rFonts w:ascii="Wingdings" w:hAnsi="Wingdings" w:hint="default"/>
      </w:rPr>
    </w:lvl>
    <w:lvl w:ilvl="6" w:tplc="040B0001" w:tentative="1">
      <w:start w:val="1"/>
      <w:numFmt w:val="bullet"/>
      <w:lvlText w:val=""/>
      <w:lvlJc w:val="left"/>
      <w:pPr>
        <w:ind w:left="5088" w:hanging="360"/>
      </w:pPr>
      <w:rPr>
        <w:rFonts w:ascii="Symbol" w:hAnsi="Symbol" w:hint="default"/>
      </w:rPr>
    </w:lvl>
    <w:lvl w:ilvl="7" w:tplc="040B0003" w:tentative="1">
      <w:start w:val="1"/>
      <w:numFmt w:val="bullet"/>
      <w:lvlText w:val="o"/>
      <w:lvlJc w:val="left"/>
      <w:pPr>
        <w:ind w:left="5808" w:hanging="360"/>
      </w:pPr>
      <w:rPr>
        <w:rFonts w:ascii="Courier New" w:hAnsi="Courier New" w:cs="Courier New" w:hint="default"/>
      </w:rPr>
    </w:lvl>
    <w:lvl w:ilvl="8" w:tplc="040B0005" w:tentative="1">
      <w:start w:val="1"/>
      <w:numFmt w:val="bullet"/>
      <w:lvlText w:val=""/>
      <w:lvlJc w:val="left"/>
      <w:pPr>
        <w:ind w:left="6528" w:hanging="360"/>
      </w:pPr>
      <w:rPr>
        <w:rFonts w:ascii="Wingdings" w:hAnsi="Wingdings" w:hint="default"/>
      </w:rPr>
    </w:lvl>
  </w:abstractNum>
  <w:abstractNum w:abstractNumId="25" w15:restartNumberingAfterBreak="0">
    <w:nsid w:val="711D46DB"/>
    <w:multiLevelType w:val="hybridMultilevel"/>
    <w:tmpl w:val="1510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0E4188"/>
    <w:multiLevelType w:val="hybridMultilevel"/>
    <w:tmpl w:val="377C14A6"/>
    <w:lvl w:ilvl="0" w:tplc="04090001">
      <w:start w:val="1"/>
      <w:numFmt w:val="bullet"/>
      <w:lvlText w:val=""/>
      <w:lvlJc w:val="left"/>
      <w:pPr>
        <w:ind w:left="428" w:hanging="360"/>
      </w:pPr>
      <w:rPr>
        <w:rFonts w:ascii="Symbol" w:hAnsi="Symbol" w:hint="default"/>
      </w:rPr>
    </w:lvl>
    <w:lvl w:ilvl="1" w:tplc="04090003" w:tentative="1">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27" w15:restartNumberingAfterBreak="0">
    <w:nsid w:val="792257CB"/>
    <w:multiLevelType w:val="hybridMultilevel"/>
    <w:tmpl w:val="C326FF9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97C5571"/>
    <w:multiLevelType w:val="hybridMultilevel"/>
    <w:tmpl w:val="4B4E4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501B1D"/>
    <w:multiLevelType w:val="hybridMultilevel"/>
    <w:tmpl w:val="8144A5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C005ACF"/>
    <w:multiLevelType w:val="multilevel"/>
    <w:tmpl w:val="7840D31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 w:numId="3">
    <w:abstractNumId w:val="21"/>
  </w:num>
  <w:num w:numId="4">
    <w:abstractNumId w:val="22"/>
  </w:num>
  <w:num w:numId="5">
    <w:abstractNumId w:val="13"/>
  </w:num>
  <w:num w:numId="6">
    <w:abstractNumId w:val="4"/>
  </w:num>
  <w:num w:numId="7">
    <w:abstractNumId w:val="5"/>
  </w:num>
  <w:num w:numId="8">
    <w:abstractNumId w:val="28"/>
  </w:num>
  <w:num w:numId="9">
    <w:abstractNumId w:val="11"/>
  </w:num>
  <w:num w:numId="10">
    <w:abstractNumId w:val="7"/>
  </w:num>
  <w:num w:numId="11">
    <w:abstractNumId w:val="23"/>
  </w:num>
  <w:num w:numId="12">
    <w:abstractNumId w:val="15"/>
  </w:num>
  <w:num w:numId="13">
    <w:abstractNumId w:val="24"/>
  </w:num>
  <w:num w:numId="14">
    <w:abstractNumId w:val="19"/>
  </w:num>
  <w:num w:numId="15">
    <w:abstractNumId w:val="9"/>
  </w:num>
  <w:num w:numId="16">
    <w:abstractNumId w:val="29"/>
  </w:num>
  <w:num w:numId="17">
    <w:abstractNumId w:val="18"/>
  </w:num>
  <w:num w:numId="18">
    <w:abstractNumId w:val="26"/>
  </w:num>
  <w:num w:numId="19">
    <w:abstractNumId w:val="6"/>
  </w:num>
  <w:num w:numId="20">
    <w:abstractNumId w:val="3"/>
  </w:num>
  <w:num w:numId="21">
    <w:abstractNumId w:val="10"/>
  </w:num>
  <w:num w:numId="22">
    <w:abstractNumId w:val="27"/>
  </w:num>
  <w:num w:numId="23">
    <w:abstractNumId w:val="14"/>
  </w:num>
  <w:num w:numId="24">
    <w:abstractNumId w:val="16"/>
  </w:num>
  <w:num w:numId="25">
    <w:abstractNumId w:val="25"/>
  </w:num>
  <w:num w:numId="26">
    <w:abstractNumId w:val="12"/>
  </w:num>
  <w:num w:numId="27">
    <w:abstractNumId w:val="20"/>
  </w:num>
  <w:num w:numId="28">
    <w:abstractNumId w:val="17"/>
  </w:num>
  <w:num w:numId="29">
    <w:abstractNumId w:val="30"/>
  </w:num>
  <w:num w:numId="30">
    <w:abstractNumId w:val="8"/>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2B5A"/>
    <w:rsid w:val="000040B7"/>
    <w:rsid w:val="00011D53"/>
    <w:rsid w:val="00012D21"/>
    <w:rsid w:val="00013003"/>
    <w:rsid w:val="0001636E"/>
    <w:rsid w:val="00016CF4"/>
    <w:rsid w:val="00022E4A"/>
    <w:rsid w:val="000234E7"/>
    <w:rsid w:val="00024533"/>
    <w:rsid w:val="00024860"/>
    <w:rsid w:val="00033E3D"/>
    <w:rsid w:val="000376C4"/>
    <w:rsid w:val="000418EB"/>
    <w:rsid w:val="00052A09"/>
    <w:rsid w:val="000531CE"/>
    <w:rsid w:val="000544B4"/>
    <w:rsid w:val="00054C42"/>
    <w:rsid w:val="000601F3"/>
    <w:rsid w:val="000664C4"/>
    <w:rsid w:val="0007157C"/>
    <w:rsid w:val="00076BDA"/>
    <w:rsid w:val="0007799F"/>
    <w:rsid w:val="00081584"/>
    <w:rsid w:val="0008466C"/>
    <w:rsid w:val="000867DB"/>
    <w:rsid w:val="00096D36"/>
    <w:rsid w:val="000A1ED2"/>
    <w:rsid w:val="000A6394"/>
    <w:rsid w:val="000A7129"/>
    <w:rsid w:val="000B7FED"/>
    <w:rsid w:val="000C038A"/>
    <w:rsid w:val="000C6598"/>
    <w:rsid w:val="000C770A"/>
    <w:rsid w:val="000D0824"/>
    <w:rsid w:val="000D2B47"/>
    <w:rsid w:val="000D3C21"/>
    <w:rsid w:val="000E3B8F"/>
    <w:rsid w:val="000F08E8"/>
    <w:rsid w:val="000F24E3"/>
    <w:rsid w:val="000F68D4"/>
    <w:rsid w:val="00101E70"/>
    <w:rsid w:val="001077E9"/>
    <w:rsid w:val="00112C9C"/>
    <w:rsid w:val="00116546"/>
    <w:rsid w:val="00120F3B"/>
    <w:rsid w:val="00141C25"/>
    <w:rsid w:val="001426A8"/>
    <w:rsid w:val="00145D43"/>
    <w:rsid w:val="001467DA"/>
    <w:rsid w:val="00157115"/>
    <w:rsid w:val="00163E50"/>
    <w:rsid w:val="00163EE4"/>
    <w:rsid w:val="00164264"/>
    <w:rsid w:val="001642FF"/>
    <w:rsid w:val="00165CDB"/>
    <w:rsid w:val="00166174"/>
    <w:rsid w:val="00166EC7"/>
    <w:rsid w:val="001700DD"/>
    <w:rsid w:val="001752FB"/>
    <w:rsid w:val="00176EAF"/>
    <w:rsid w:val="0018274E"/>
    <w:rsid w:val="00182CE8"/>
    <w:rsid w:val="001837FA"/>
    <w:rsid w:val="0018494D"/>
    <w:rsid w:val="00192C46"/>
    <w:rsid w:val="00194BAA"/>
    <w:rsid w:val="00195A0D"/>
    <w:rsid w:val="001A08B3"/>
    <w:rsid w:val="001A2E06"/>
    <w:rsid w:val="001A7B60"/>
    <w:rsid w:val="001B52F0"/>
    <w:rsid w:val="001B7088"/>
    <w:rsid w:val="001B7A65"/>
    <w:rsid w:val="001C0D07"/>
    <w:rsid w:val="001C3D7A"/>
    <w:rsid w:val="001C797D"/>
    <w:rsid w:val="001D276B"/>
    <w:rsid w:val="001D297E"/>
    <w:rsid w:val="001E01FC"/>
    <w:rsid w:val="001E24F6"/>
    <w:rsid w:val="001E41F3"/>
    <w:rsid w:val="001F1E44"/>
    <w:rsid w:val="001F4AF0"/>
    <w:rsid w:val="001F78BD"/>
    <w:rsid w:val="00200253"/>
    <w:rsid w:val="00202263"/>
    <w:rsid w:val="0020232E"/>
    <w:rsid w:val="00206E0C"/>
    <w:rsid w:val="00213B1B"/>
    <w:rsid w:val="002211E6"/>
    <w:rsid w:val="00221E5B"/>
    <w:rsid w:val="00225263"/>
    <w:rsid w:val="002301BA"/>
    <w:rsid w:val="002311F0"/>
    <w:rsid w:val="002316F7"/>
    <w:rsid w:val="0024260B"/>
    <w:rsid w:val="00253D55"/>
    <w:rsid w:val="00256EC4"/>
    <w:rsid w:val="0026004D"/>
    <w:rsid w:val="002640DD"/>
    <w:rsid w:val="0027054C"/>
    <w:rsid w:val="00271C13"/>
    <w:rsid w:val="00272B22"/>
    <w:rsid w:val="002732CC"/>
    <w:rsid w:val="00274006"/>
    <w:rsid w:val="00275166"/>
    <w:rsid w:val="00275D12"/>
    <w:rsid w:val="00281AC9"/>
    <w:rsid w:val="00284FEB"/>
    <w:rsid w:val="002860C4"/>
    <w:rsid w:val="00297F71"/>
    <w:rsid w:val="002A002E"/>
    <w:rsid w:val="002A1830"/>
    <w:rsid w:val="002A4531"/>
    <w:rsid w:val="002A74BD"/>
    <w:rsid w:val="002A78EF"/>
    <w:rsid w:val="002A7F3F"/>
    <w:rsid w:val="002B136D"/>
    <w:rsid w:val="002B2173"/>
    <w:rsid w:val="002B542A"/>
    <w:rsid w:val="002B5741"/>
    <w:rsid w:val="002C5E29"/>
    <w:rsid w:val="00305409"/>
    <w:rsid w:val="00310A5D"/>
    <w:rsid w:val="00315649"/>
    <w:rsid w:val="0031782A"/>
    <w:rsid w:val="003521CA"/>
    <w:rsid w:val="0035420E"/>
    <w:rsid w:val="003571FF"/>
    <w:rsid w:val="003609EF"/>
    <w:rsid w:val="0036231A"/>
    <w:rsid w:val="00366358"/>
    <w:rsid w:val="00371C7C"/>
    <w:rsid w:val="003738CE"/>
    <w:rsid w:val="00375822"/>
    <w:rsid w:val="0037793D"/>
    <w:rsid w:val="003A1619"/>
    <w:rsid w:val="003A7B15"/>
    <w:rsid w:val="003B10EE"/>
    <w:rsid w:val="003B7511"/>
    <w:rsid w:val="003C0576"/>
    <w:rsid w:val="003C5FDD"/>
    <w:rsid w:val="003C6737"/>
    <w:rsid w:val="003D0629"/>
    <w:rsid w:val="003D1909"/>
    <w:rsid w:val="003D350A"/>
    <w:rsid w:val="003E1A36"/>
    <w:rsid w:val="003E2C42"/>
    <w:rsid w:val="003E2EBE"/>
    <w:rsid w:val="003F0276"/>
    <w:rsid w:val="003F2933"/>
    <w:rsid w:val="003F305C"/>
    <w:rsid w:val="003F3832"/>
    <w:rsid w:val="003F3FE8"/>
    <w:rsid w:val="003F40E1"/>
    <w:rsid w:val="003F67BA"/>
    <w:rsid w:val="003F76AE"/>
    <w:rsid w:val="00402056"/>
    <w:rsid w:val="004053D6"/>
    <w:rsid w:val="00410371"/>
    <w:rsid w:val="00417EB7"/>
    <w:rsid w:val="004242F1"/>
    <w:rsid w:val="004307B9"/>
    <w:rsid w:val="0043784A"/>
    <w:rsid w:val="00440896"/>
    <w:rsid w:val="00444939"/>
    <w:rsid w:val="00446E50"/>
    <w:rsid w:val="0044780E"/>
    <w:rsid w:val="00454FFD"/>
    <w:rsid w:val="00476159"/>
    <w:rsid w:val="00492E1E"/>
    <w:rsid w:val="004A07BC"/>
    <w:rsid w:val="004A45BA"/>
    <w:rsid w:val="004B3658"/>
    <w:rsid w:val="004B75B7"/>
    <w:rsid w:val="004C2074"/>
    <w:rsid w:val="004C3748"/>
    <w:rsid w:val="004D1701"/>
    <w:rsid w:val="004D3EB8"/>
    <w:rsid w:val="004E5F90"/>
    <w:rsid w:val="004F4D87"/>
    <w:rsid w:val="004F5078"/>
    <w:rsid w:val="004F68E7"/>
    <w:rsid w:val="00500C9C"/>
    <w:rsid w:val="005010E0"/>
    <w:rsid w:val="00503F86"/>
    <w:rsid w:val="0050683B"/>
    <w:rsid w:val="005100D3"/>
    <w:rsid w:val="0051580D"/>
    <w:rsid w:val="00525730"/>
    <w:rsid w:val="00531A64"/>
    <w:rsid w:val="00540B6B"/>
    <w:rsid w:val="00540E5E"/>
    <w:rsid w:val="00541668"/>
    <w:rsid w:val="00542475"/>
    <w:rsid w:val="00547111"/>
    <w:rsid w:val="0057171F"/>
    <w:rsid w:val="0057319E"/>
    <w:rsid w:val="005755CB"/>
    <w:rsid w:val="00580086"/>
    <w:rsid w:val="00583487"/>
    <w:rsid w:val="0058525A"/>
    <w:rsid w:val="00592D74"/>
    <w:rsid w:val="0059554C"/>
    <w:rsid w:val="005963D0"/>
    <w:rsid w:val="00596B15"/>
    <w:rsid w:val="005A14A2"/>
    <w:rsid w:val="005A22BE"/>
    <w:rsid w:val="005B1863"/>
    <w:rsid w:val="005C0BA7"/>
    <w:rsid w:val="005C3699"/>
    <w:rsid w:val="005C4A6F"/>
    <w:rsid w:val="005C6BB3"/>
    <w:rsid w:val="005D5E39"/>
    <w:rsid w:val="005D7B4E"/>
    <w:rsid w:val="005D7C72"/>
    <w:rsid w:val="005D7F2C"/>
    <w:rsid w:val="005E2C44"/>
    <w:rsid w:val="005E599D"/>
    <w:rsid w:val="005E72CA"/>
    <w:rsid w:val="005F21FC"/>
    <w:rsid w:val="005F36CF"/>
    <w:rsid w:val="005F6BF5"/>
    <w:rsid w:val="00604FAE"/>
    <w:rsid w:val="006051B4"/>
    <w:rsid w:val="00607748"/>
    <w:rsid w:val="00607C13"/>
    <w:rsid w:val="00607E5A"/>
    <w:rsid w:val="00612C11"/>
    <w:rsid w:val="00615C0E"/>
    <w:rsid w:val="00620B36"/>
    <w:rsid w:val="00621188"/>
    <w:rsid w:val="0062160C"/>
    <w:rsid w:val="00621894"/>
    <w:rsid w:val="00621BB1"/>
    <w:rsid w:val="006232E0"/>
    <w:rsid w:val="00623721"/>
    <w:rsid w:val="00624930"/>
    <w:rsid w:val="00625087"/>
    <w:rsid w:val="006257ED"/>
    <w:rsid w:val="006324AE"/>
    <w:rsid w:val="00642A3D"/>
    <w:rsid w:val="0067174E"/>
    <w:rsid w:val="00675F65"/>
    <w:rsid w:val="00676D43"/>
    <w:rsid w:val="0068364C"/>
    <w:rsid w:val="006845EA"/>
    <w:rsid w:val="006908EE"/>
    <w:rsid w:val="00693628"/>
    <w:rsid w:val="00695808"/>
    <w:rsid w:val="00697065"/>
    <w:rsid w:val="00697208"/>
    <w:rsid w:val="006A144D"/>
    <w:rsid w:val="006A4A88"/>
    <w:rsid w:val="006A7A0A"/>
    <w:rsid w:val="006B2BBB"/>
    <w:rsid w:val="006B301E"/>
    <w:rsid w:val="006B46FB"/>
    <w:rsid w:val="006B5B28"/>
    <w:rsid w:val="006C16E0"/>
    <w:rsid w:val="006C4116"/>
    <w:rsid w:val="006C4605"/>
    <w:rsid w:val="006C567C"/>
    <w:rsid w:val="006C6B5B"/>
    <w:rsid w:val="006D0B78"/>
    <w:rsid w:val="006E21FB"/>
    <w:rsid w:val="006E464D"/>
    <w:rsid w:val="006E55AC"/>
    <w:rsid w:val="007004A2"/>
    <w:rsid w:val="00703AC1"/>
    <w:rsid w:val="00707670"/>
    <w:rsid w:val="007124AD"/>
    <w:rsid w:val="00715A63"/>
    <w:rsid w:val="0071645F"/>
    <w:rsid w:val="00722239"/>
    <w:rsid w:val="00722ED9"/>
    <w:rsid w:val="007247A0"/>
    <w:rsid w:val="00725DE3"/>
    <w:rsid w:val="00737CB7"/>
    <w:rsid w:val="00741AAE"/>
    <w:rsid w:val="00753AFB"/>
    <w:rsid w:val="00760E23"/>
    <w:rsid w:val="0077377C"/>
    <w:rsid w:val="00774AB7"/>
    <w:rsid w:val="007837AF"/>
    <w:rsid w:val="00784A16"/>
    <w:rsid w:val="00786469"/>
    <w:rsid w:val="00787D1B"/>
    <w:rsid w:val="00792342"/>
    <w:rsid w:val="00796A42"/>
    <w:rsid w:val="007977A8"/>
    <w:rsid w:val="007A00E0"/>
    <w:rsid w:val="007A580F"/>
    <w:rsid w:val="007A5C1F"/>
    <w:rsid w:val="007B0AAC"/>
    <w:rsid w:val="007B278B"/>
    <w:rsid w:val="007B3CC2"/>
    <w:rsid w:val="007B43DF"/>
    <w:rsid w:val="007B512A"/>
    <w:rsid w:val="007B6D51"/>
    <w:rsid w:val="007C2097"/>
    <w:rsid w:val="007C6E06"/>
    <w:rsid w:val="007D040F"/>
    <w:rsid w:val="007D15EE"/>
    <w:rsid w:val="007D6A07"/>
    <w:rsid w:val="007D74E1"/>
    <w:rsid w:val="007E515D"/>
    <w:rsid w:val="007F0E68"/>
    <w:rsid w:val="007F487A"/>
    <w:rsid w:val="007F7259"/>
    <w:rsid w:val="007F7270"/>
    <w:rsid w:val="008007A0"/>
    <w:rsid w:val="00802355"/>
    <w:rsid w:val="0080353B"/>
    <w:rsid w:val="00804C5B"/>
    <w:rsid w:val="00811D98"/>
    <w:rsid w:val="008171C9"/>
    <w:rsid w:val="008209B8"/>
    <w:rsid w:val="00822AFA"/>
    <w:rsid w:val="008279FA"/>
    <w:rsid w:val="0083179F"/>
    <w:rsid w:val="00840415"/>
    <w:rsid w:val="00842DA1"/>
    <w:rsid w:val="008540A1"/>
    <w:rsid w:val="008626E7"/>
    <w:rsid w:val="0086452D"/>
    <w:rsid w:val="00865806"/>
    <w:rsid w:val="00867355"/>
    <w:rsid w:val="00870EE7"/>
    <w:rsid w:val="0087293D"/>
    <w:rsid w:val="00877D8F"/>
    <w:rsid w:val="00880AE3"/>
    <w:rsid w:val="008859EC"/>
    <w:rsid w:val="008862A0"/>
    <w:rsid w:val="0089200A"/>
    <w:rsid w:val="008A45A6"/>
    <w:rsid w:val="008A5E5E"/>
    <w:rsid w:val="008B68B8"/>
    <w:rsid w:val="008C69C0"/>
    <w:rsid w:val="008D02FE"/>
    <w:rsid w:val="008D7E95"/>
    <w:rsid w:val="008E4A9C"/>
    <w:rsid w:val="008E6CF3"/>
    <w:rsid w:val="008F3EA8"/>
    <w:rsid w:val="008F6359"/>
    <w:rsid w:val="008F686C"/>
    <w:rsid w:val="009036D7"/>
    <w:rsid w:val="009049F2"/>
    <w:rsid w:val="00910253"/>
    <w:rsid w:val="009148DE"/>
    <w:rsid w:val="00916474"/>
    <w:rsid w:val="009178D0"/>
    <w:rsid w:val="00924270"/>
    <w:rsid w:val="009316A2"/>
    <w:rsid w:val="00933DBE"/>
    <w:rsid w:val="009348D3"/>
    <w:rsid w:val="0093677C"/>
    <w:rsid w:val="0094698B"/>
    <w:rsid w:val="00952813"/>
    <w:rsid w:val="00955C98"/>
    <w:rsid w:val="00957E9D"/>
    <w:rsid w:val="009710FE"/>
    <w:rsid w:val="00971E36"/>
    <w:rsid w:val="009777D9"/>
    <w:rsid w:val="00980CF5"/>
    <w:rsid w:val="00981326"/>
    <w:rsid w:val="009853DC"/>
    <w:rsid w:val="009905CE"/>
    <w:rsid w:val="00991B88"/>
    <w:rsid w:val="00991C95"/>
    <w:rsid w:val="009A0339"/>
    <w:rsid w:val="009A036A"/>
    <w:rsid w:val="009A051D"/>
    <w:rsid w:val="009A2060"/>
    <w:rsid w:val="009A3577"/>
    <w:rsid w:val="009A5753"/>
    <w:rsid w:val="009A579D"/>
    <w:rsid w:val="009A68E3"/>
    <w:rsid w:val="009A6D4E"/>
    <w:rsid w:val="009B276F"/>
    <w:rsid w:val="009C3BE8"/>
    <w:rsid w:val="009E3297"/>
    <w:rsid w:val="009E3F08"/>
    <w:rsid w:val="009F54E2"/>
    <w:rsid w:val="009F734F"/>
    <w:rsid w:val="00A009EE"/>
    <w:rsid w:val="00A03E36"/>
    <w:rsid w:val="00A11D50"/>
    <w:rsid w:val="00A13E9A"/>
    <w:rsid w:val="00A14F9D"/>
    <w:rsid w:val="00A16F24"/>
    <w:rsid w:val="00A17E2F"/>
    <w:rsid w:val="00A246B6"/>
    <w:rsid w:val="00A31B31"/>
    <w:rsid w:val="00A34B5F"/>
    <w:rsid w:val="00A42C5A"/>
    <w:rsid w:val="00A46C5D"/>
    <w:rsid w:val="00A47E70"/>
    <w:rsid w:val="00A50CF0"/>
    <w:rsid w:val="00A62E9A"/>
    <w:rsid w:val="00A67A41"/>
    <w:rsid w:val="00A72B9C"/>
    <w:rsid w:val="00A72FFF"/>
    <w:rsid w:val="00A7671C"/>
    <w:rsid w:val="00A8108D"/>
    <w:rsid w:val="00A82013"/>
    <w:rsid w:val="00A836B2"/>
    <w:rsid w:val="00A8503D"/>
    <w:rsid w:val="00A85306"/>
    <w:rsid w:val="00A96244"/>
    <w:rsid w:val="00A962B2"/>
    <w:rsid w:val="00AA12CF"/>
    <w:rsid w:val="00AA2CBC"/>
    <w:rsid w:val="00AA5B5C"/>
    <w:rsid w:val="00AB0C4F"/>
    <w:rsid w:val="00AB5151"/>
    <w:rsid w:val="00AB6030"/>
    <w:rsid w:val="00AB65CD"/>
    <w:rsid w:val="00AC380C"/>
    <w:rsid w:val="00AC5820"/>
    <w:rsid w:val="00AC6125"/>
    <w:rsid w:val="00AC6B53"/>
    <w:rsid w:val="00AD1CD8"/>
    <w:rsid w:val="00AE3D63"/>
    <w:rsid w:val="00AE4559"/>
    <w:rsid w:val="00B026C3"/>
    <w:rsid w:val="00B03723"/>
    <w:rsid w:val="00B12108"/>
    <w:rsid w:val="00B1371D"/>
    <w:rsid w:val="00B14AA3"/>
    <w:rsid w:val="00B14D6C"/>
    <w:rsid w:val="00B16DC1"/>
    <w:rsid w:val="00B22224"/>
    <w:rsid w:val="00B24C59"/>
    <w:rsid w:val="00B25466"/>
    <w:rsid w:val="00B258BB"/>
    <w:rsid w:val="00B27D81"/>
    <w:rsid w:val="00B30772"/>
    <w:rsid w:val="00B41A10"/>
    <w:rsid w:val="00B575FE"/>
    <w:rsid w:val="00B62010"/>
    <w:rsid w:val="00B63304"/>
    <w:rsid w:val="00B67B97"/>
    <w:rsid w:val="00B82081"/>
    <w:rsid w:val="00B9300E"/>
    <w:rsid w:val="00B968C8"/>
    <w:rsid w:val="00BA19CE"/>
    <w:rsid w:val="00BA3EC5"/>
    <w:rsid w:val="00BA51D9"/>
    <w:rsid w:val="00BB0221"/>
    <w:rsid w:val="00BB12C1"/>
    <w:rsid w:val="00BB3E73"/>
    <w:rsid w:val="00BB4856"/>
    <w:rsid w:val="00BB5DFC"/>
    <w:rsid w:val="00BD279D"/>
    <w:rsid w:val="00BD5E2A"/>
    <w:rsid w:val="00BD6BB8"/>
    <w:rsid w:val="00C03481"/>
    <w:rsid w:val="00C109C9"/>
    <w:rsid w:val="00C15DC4"/>
    <w:rsid w:val="00C1776F"/>
    <w:rsid w:val="00C17A7A"/>
    <w:rsid w:val="00C23D05"/>
    <w:rsid w:val="00C30D62"/>
    <w:rsid w:val="00C3549C"/>
    <w:rsid w:val="00C440E0"/>
    <w:rsid w:val="00C44F3B"/>
    <w:rsid w:val="00C512E2"/>
    <w:rsid w:val="00C525E8"/>
    <w:rsid w:val="00C56FE9"/>
    <w:rsid w:val="00C65D3F"/>
    <w:rsid w:val="00C66BA2"/>
    <w:rsid w:val="00C72F2C"/>
    <w:rsid w:val="00C825A4"/>
    <w:rsid w:val="00C834AF"/>
    <w:rsid w:val="00C87335"/>
    <w:rsid w:val="00C935A6"/>
    <w:rsid w:val="00C95985"/>
    <w:rsid w:val="00CA3DA4"/>
    <w:rsid w:val="00CC5026"/>
    <w:rsid w:val="00CE1D2C"/>
    <w:rsid w:val="00D01E01"/>
    <w:rsid w:val="00D03F9A"/>
    <w:rsid w:val="00D06D51"/>
    <w:rsid w:val="00D14751"/>
    <w:rsid w:val="00D1643B"/>
    <w:rsid w:val="00D1794F"/>
    <w:rsid w:val="00D22436"/>
    <w:rsid w:val="00D23724"/>
    <w:rsid w:val="00D24991"/>
    <w:rsid w:val="00D31F28"/>
    <w:rsid w:val="00D35F7A"/>
    <w:rsid w:val="00D40A8E"/>
    <w:rsid w:val="00D50255"/>
    <w:rsid w:val="00D51892"/>
    <w:rsid w:val="00D529B3"/>
    <w:rsid w:val="00D76ED8"/>
    <w:rsid w:val="00D7772D"/>
    <w:rsid w:val="00D81D79"/>
    <w:rsid w:val="00D875EF"/>
    <w:rsid w:val="00D90788"/>
    <w:rsid w:val="00D97000"/>
    <w:rsid w:val="00DA0EEE"/>
    <w:rsid w:val="00DA1CB3"/>
    <w:rsid w:val="00DA56EC"/>
    <w:rsid w:val="00DB3B73"/>
    <w:rsid w:val="00DB563E"/>
    <w:rsid w:val="00DC051A"/>
    <w:rsid w:val="00DC3D14"/>
    <w:rsid w:val="00DC43DE"/>
    <w:rsid w:val="00DC60D1"/>
    <w:rsid w:val="00DD25D4"/>
    <w:rsid w:val="00DD75F8"/>
    <w:rsid w:val="00DE0663"/>
    <w:rsid w:val="00DE07CF"/>
    <w:rsid w:val="00DE34CF"/>
    <w:rsid w:val="00DF237E"/>
    <w:rsid w:val="00DF2A33"/>
    <w:rsid w:val="00DF460D"/>
    <w:rsid w:val="00E0792D"/>
    <w:rsid w:val="00E13F3D"/>
    <w:rsid w:val="00E24D48"/>
    <w:rsid w:val="00E35CF3"/>
    <w:rsid w:val="00E519B5"/>
    <w:rsid w:val="00E53BDB"/>
    <w:rsid w:val="00E54FCC"/>
    <w:rsid w:val="00E67E9E"/>
    <w:rsid w:val="00E73B95"/>
    <w:rsid w:val="00E77903"/>
    <w:rsid w:val="00E84E3C"/>
    <w:rsid w:val="00E876A6"/>
    <w:rsid w:val="00E92F12"/>
    <w:rsid w:val="00E95408"/>
    <w:rsid w:val="00E97FFC"/>
    <w:rsid w:val="00EA096B"/>
    <w:rsid w:val="00EB324C"/>
    <w:rsid w:val="00EB657D"/>
    <w:rsid w:val="00EC5E6B"/>
    <w:rsid w:val="00ED6962"/>
    <w:rsid w:val="00EE0337"/>
    <w:rsid w:val="00EE0A91"/>
    <w:rsid w:val="00EE3662"/>
    <w:rsid w:val="00EE7D7C"/>
    <w:rsid w:val="00EF0CE1"/>
    <w:rsid w:val="00EF191F"/>
    <w:rsid w:val="00EF3E07"/>
    <w:rsid w:val="00F25D98"/>
    <w:rsid w:val="00F300FB"/>
    <w:rsid w:val="00F31A04"/>
    <w:rsid w:val="00F3640C"/>
    <w:rsid w:val="00F36892"/>
    <w:rsid w:val="00F42304"/>
    <w:rsid w:val="00F5456A"/>
    <w:rsid w:val="00F62D1E"/>
    <w:rsid w:val="00F63323"/>
    <w:rsid w:val="00F66DE4"/>
    <w:rsid w:val="00F73088"/>
    <w:rsid w:val="00F7340E"/>
    <w:rsid w:val="00F77D08"/>
    <w:rsid w:val="00F82425"/>
    <w:rsid w:val="00F9101C"/>
    <w:rsid w:val="00F94D00"/>
    <w:rsid w:val="00F959AB"/>
    <w:rsid w:val="00FA1C7E"/>
    <w:rsid w:val="00FB1C56"/>
    <w:rsid w:val="00FB2585"/>
    <w:rsid w:val="00FB6386"/>
    <w:rsid w:val="00FC2230"/>
    <w:rsid w:val="00FC3494"/>
    <w:rsid w:val="00FC784F"/>
    <w:rsid w:val="00FD3A57"/>
    <w:rsid w:val="00FF41E7"/>
    <w:rsid w:val="00FF7233"/>
    <w:rsid w:val="0AFD0A20"/>
    <w:rsid w:val="0B6B51B6"/>
    <w:rsid w:val="3420651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8ACFAD3"/>
  <w15:docId w15:val="{B7C9E52B-49AF-4A7B-AE94-C60F44050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リスト段落,列出段落,Lista1,?? ??,?????,????"/>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eastAsia="SimSun"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5AIRPNAIUNRU-1830940522-4050</_dlc_DocId>
    <_dlc_DocIdUrl xmlns="71c5aaf6-e6ce-465b-b873-5148d2a4c105">
      <Url>https://nokia.sharepoint.com/sites/c5g/5gradio/_layouts/15/DocIdRedir.aspx?ID=5AIRPNAIUNRU-1830940522-4050</Url>
      <Description>5AIRPNAIUNRU-1830940522-4050</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2.xml><?xml version="1.0" encoding="utf-8"?>
<ds:datastoreItem xmlns:ds="http://schemas.openxmlformats.org/officeDocument/2006/customXml" ds:itemID="{9022B368-F147-40DF-922F-CAC46DDDF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0FF836-ABE1-465A-B132-3EBAA2CA8755}">
  <ds:schemaRefs>
    <ds:schemaRef ds:uri="http://schemas.microsoft.com/office/2006/documentManagement/types"/>
    <ds:schemaRef ds:uri="http://schemas.microsoft.com/office/infopath/2007/PartnerControls"/>
    <ds:schemaRef ds:uri="http://purl.org/dc/elements/1.1/"/>
    <ds:schemaRef ds:uri="http://purl.org/dc/terms/"/>
    <ds:schemaRef ds:uri="3b34c8f0-1ef5-4d1e-bb66-517ce7fe7356"/>
    <ds:schemaRef ds:uri="http://schemas.microsoft.com/office/2006/metadata/properties"/>
    <ds:schemaRef ds:uri="71c5aaf6-e6ce-465b-b873-5148d2a4c105"/>
    <ds:schemaRef ds:uri="95d2e41d-1f11-4347-bb1c-11d6a32975dd"/>
    <ds:schemaRef ds:uri="http://www.w3.org/XML/1998/namespace"/>
    <ds:schemaRef ds:uri="http://schemas.openxmlformats.org/package/2006/metadata/core-properties"/>
    <ds:schemaRef ds:uri="ebabf6ce-2443-438c-9946-ecc878e7654a"/>
    <ds:schemaRef ds:uri="http://purl.org/dc/dcmitype/"/>
  </ds:schemaRefs>
</ds:datastoreItem>
</file>

<file path=customXml/itemProps4.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5.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6.xml><?xml version="1.0" encoding="utf-8"?>
<ds:datastoreItem xmlns:ds="http://schemas.openxmlformats.org/officeDocument/2006/customXml" ds:itemID="{3FD5F29C-3C7F-483F-A0E5-6DC926EFA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11</Pages>
  <Words>5812</Words>
  <Characters>30075</Characters>
  <Application>Microsoft Office Word</Application>
  <DocSecurity>0</DocSecurity>
  <Lines>250</Lines>
  <Paragraphs>71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4</cp:revision>
  <cp:lastPrinted>1900-01-01T05:00:00Z</cp:lastPrinted>
  <dcterms:created xsi:type="dcterms:W3CDTF">2018-09-28T13:36:00Z</dcterms:created>
  <dcterms:modified xsi:type="dcterms:W3CDTF">2018-09-28T14:02:00Z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ca56dd96-3ea1-470d-b795-8dba027bd109</vt:lpwstr>
  </property>
</Properties>
</file>