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81B31" w14:textId="20EBE2D8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605AA3">
        <w:rPr>
          <w:rFonts w:ascii="Arial" w:hAnsi="Arial" w:cs="Arial"/>
          <w:b/>
          <w:sz w:val="24"/>
          <w:szCs w:val="24"/>
        </w:rPr>
        <w:t>90</w:t>
      </w:r>
      <w:r w:rsidR="00C16CD2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648A0" w:rsidRPr="005648A0">
        <w:rPr>
          <w:rFonts w:ascii="Arial" w:hAnsi="Arial" w:cs="Arial"/>
          <w:b/>
          <w:sz w:val="24"/>
          <w:szCs w:val="24"/>
        </w:rPr>
        <w:t>17</w:t>
      </w:r>
      <w:r w:rsidR="002D33EA">
        <w:rPr>
          <w:rFonts w:ascii="Arial" w:hAnsi="Arial" w:cs="Arial"/>
          <w:b/>
          <w:sz w:val="24"/>
          <w:szCs w:val="24"/>
        </w:rPr>
        <w:t>18147</w:t>
      </w:r>
    </w:p>
    <w:p w14:paraId="563872CF" w14:textId="2CA9D37F" w:rsidR="00605AA3" w:rsidRDefault="00C16CD2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4C78B0" w:rsidRPr="004C78B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C78B0">
        <w:rPr>
          <w:rFonts w:ascii="Arial" w:hAnsi="Arial" w:cs="Arial"/>
          <w:b/>
          <w:sz w:val="24"/>
          <w:szCs w:val="24"/>
        </w:rPr>
        <w:t xml:space="preserve"> </w:t>
      </w:r>
      <w:r w:rsidR="009611DA">
        <w:rPr>
          <w:rFonts w:ascii="Arial" w:hAnsi="Arial" w:cs="Arial"/>
          <w:b/>
          <w:sz w:val="24"/>
          <w:szCs w:val="24"/>
        </w:rPr>
        <w:t>–</w:t>
      </w:r>
      <w:r w:rsidR="009611DA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13</w:t>
      </w:r>
      <w:r w:rsidR="009611DA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611D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9611DA">
        <w:rPr>
          <w:rFonts w:ascii="Arial" w:hAnsi="Arial" w:cs="Arial"/>
          <w:b/>
          <w:sz w:val="24"/>
          <w:szCs w:val="24"/>
        </w:rPr>
        <w:t xml:space="preserve"> 2017</w:t>
      </w:r>
    </w:p>
    <w:p w14:paraId="1866D85A" w14:textId="750710B5" w:rsidR="009611DA" w:rsidRPr="00FD021C" w:rsidRDefault="00605AA3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9611DA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Czech</w:t>
      </w:r>
      <w:r w:rsidR="00E57DF0">
        <w:rPr>
          <w:rFonts w:ascii="Arial" w:hAnsi="Arial" w:cs="Arial" w:hint="eastAsia"/>
          <w:b/>
          <w:sz w:val="24"/>
          <w:szCs w:val="24"/>
          <w:lang w:eastAsia="zh-CN"/>
        </w:rPr>
        <w:t>ia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1D69ED39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C16CD2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.2.</w:t>
      </w:r>
      <w:r w:rsidR="00C16CD2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</w:t>
      </w:r>
      <w:r w:rsidR="00C16CD2">
        <w:rPr>
          <w:rFonts w:ascii="Arial" w:hAnsi="Arial"/>
          <w:sz w:val="24"/>
        </w:rPr>
        <w:t>3</w:t>
      </w:r>
      <w:r w:rsidR="00265BBD">
        <w:rPr>
          <w:rFonts w:ascii="Arial" w:hAnsi="Arial"/>
          <w:sz w:val="24"/>
        </w:rPr>
        <w:t>.</w:t>
      </w:r>
      <w:r w:rsidR="005E181F">
        <w:rPr>
          <w:rFonts w:ascii="Arial" w:hAnsi="Arial"/>
          <w:sz w:val="24"/>
        </w:rPr>
        <w:t>2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66658181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E181F">
        <w:rPr>
          <w:rFonts w:ascii="Arial" w:hAnsi="Arial"/>
          <w:sz w:val="24"/>
        </w:rPr>
        <w:t>Up</w:t>
      </w:r>
      <w:r w:rsidR="00AE0208">
        <w:rPr>
          <w:rFonts w:ascii="Arial" w:hAnsi="Arial"/>
          <w:sz w:val="24"/>
        </w:rPr>
        <w:t>l</w:t>
      </w:r>
      <w:r w:rsidR="00622D53">
        <w:rPr>
          <w:rFonts w:ascii="Arial" w:hAnsi="Arial"/>
          <w:sz w:val="24"/>
        </w:rPr>
        <w:t>ink aspects of TDD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15F9F831" w14:textId="3015E0FA" w:rsidR="002D33EA" w:rsidRPr="007502A5" w:rsidRDefault="002D33EA" w:rsidP="002D33EA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  <w:lang w:val="en-GB"/>
        </w:rPr>
      </w:pPr>
      <w:r w:rsidRPr="007502A5">
        <w:rPr>
          <w:rFonts w:ascii="Times New Roman" w:hAnsi="Times New Roman"/>
          <w:sz w:val="20"/>
          <w:szCs w:val="20"/>
          <w:lang w:val="en-GB"/>
        </w:rPr>
        <w:t xml:space="preserve">This </w:t>
      </w:r>
      <w:proofErr w:type="spellStart"/>
      <w:r w:rsidRPr="007502A5">
        <w:rPr>
          <w:rFonts w:ascii="Times New Roman" w:hAnsi="Times New Roman"/>
          <w:sz w:val="20"/>
          <w:szCs w:val="20"/>
          <w:lang w:val="en-GB"/>
        </w:rPr>
        <w:t>Tdoc</w:t>
      </w:r>
      <w:proofErr w:type="spellEnd"/>
      <w:r w:rsidRPr="007502A5">
        <w:rPr>
          <w:rFonts w:ascii="Times New Roman" w:hAnsi="Times New Roman"/>
          <w:sz w:val="20"/>
          <w:szCs w:val="20"/>
          <w:lang w:val="en-GB"/>
        </w:rPr>
        <w:t xml:space="preserve"> is a revision of R1-17128</w:t>
      </w:r>
      <w:r>
        <w:rPr>
          <w:rFonts w:ascii="Times New Roman" w:hAnsi="Times New Roman"/>
          <w:sz w:val="20"/>
          <w:szCs w:val="20"/>
          <w:lang w:val="en-GB"/>
        </w:rPr>
        <w:t>15</w:t>
      </w:r>
      <w:r w:rsidRPr="007502A5">
        <w:rPr>
          <w:rFonts w:ascii="Times New Roman" w:hAnsi="Times New Roman"/>
          <w:sz w:val="20"/>
          <w:szCs w:val="20"/>
          <w:lang w:val="en-GB"/>
        </w:rPr>
        <w:t xml:space="preserve"> [</w:t>
      </w:r>
      <w:r>
        <w:rPr>
          <w:rFonts w:ascii="Times New Roman" w:hAnsi="Times New Roman"/>
          <w:sz w:val="20"/>
          <w:szCs w:val="20"/>
          <w:lang w:val="en-GB"/>
        </w:rPr>
        <w:t>3</w:t>
      </w:r>
      <w:r w:rsidRPr="007502A5">
        <w:rPr>
          <w:rFonts w:ascii="Times New Roman" w:hAnsi="Times New Roman"/>
          <w:sz w:val="20"/>
          <w:szCs w:val="20"/>
          <w:lang w:val="en-GB"/>
        </w:rPr>
        <w:t>].</w:t>
      </w:r>
    </w:p>
    <w:p w14:paraId="65FEFD91" w14:textId="74466D73" w:rsidR="00536814" w:rsidRDefault="00C1213E" w:rsidP="00777CE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In RAN#76 meeting, the support of NB-IoT TDD was approved and t</w:t>
      </w:r>
      <w:r w:rsidR="00265BBD">
        <w:rPr>
          <w:rFonts w:ascii="Times New Roman" w:hAnsi="Times New Roman"/>
          <w:sz w:val="20"/>
          <w:szCs w:val="20"/>
          <w:lang w:val="en-GB"/>
        </w:rPr>
        <w:t xml:space="preserve">he latest WID of </w:t>
      </w:r>
      <w:proofErr w:type="spellStart"/>
      <w:r w:rsidR="00265BBD">
        <w:rPr>
          <w:rFonts w:ascii="Times New Roman" w:hAnsi="Times New Roman"/>
          <w:sz w:val="20"/>
          <w:szCs w:val="20"/>
          <w:lang w:val="en-GB"/>
        </w:rPr>
        <w:t>feNB</w:t>
      </w:r>
      <w:proofErr w:type="spellEnd"/>
      <w:r w:rsidR="00265BBD">
        <w:rPr>
          <w:rFonts w:ascii="Times New Roman" w:hAnsi="Times New Roman"/>
          <w:sz w:val="20"/>
          <w:szCs w:val="20"/>
          <w:lang w:val="en-GB"/>
        </w:rPr>
        <w:t xml:space="preserve">-IoT in [1] defines the </w:t>
      </w:r>
      <w:r>
        <w:rPr>
          <w:rFonts w:ascii="Times New Roman" w:hAnsi="Times New Roman"/>
          <w:sz w:val="20"/>
          <w:szCs w:val="20"/>
          <w:lang w:val="en-GB"/>
        </w:rPr>
        <w:t>work scope which says the baseline design for NB-IoT TDD is Rel-13</w:t>
      </w:r>
      <w:r w:rsidR="00C16CD2">
        <w:rPr>
          <w:rFonts w:ascii="Times New Roman" w:hAnsi="Times New Roman"/>
          <w:sz w:val="20"/>
          <w:szCs w:val="20"/>
          <w:lang w:val="en-GB"/>
        </w:rPr>
        <w:t>.</w:t>
      </w:r>
      <w:r w:rsidR="002D33EA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16CD2">
        <w:rPr>
          <w:rFonts w:ascii="Times New Roman" w:hAnsi="Times New Roman"/>
          <w:sz w:val="20"/>
          <w:szCs w:val="20"/>
          <w:lang w:val="en-GB"/>
        </w:rPr>
        <w:t xml:space="preserve">In RAN1#90 meeting, the following agreements for uplink </w:t>
      </w:r>
      <w:r w:rsidR="002D33EA">
        <w:rPr>
          <w:rFonts w:ascii="Times New Roman" w:hAnsi="Times New Roman"/>
          <w:sz w:val="20"/>
          <w:szCs w:val="20"/>
          <w:lang w:val="en-GB"/>
        </w:rPr>
        <w:t xml:space="preserve">design </w:t>
      </w:r>
      <w:r w:rsidR="00C16CD2">
        <w:rPr>
          <w:rFonts w:ascii="Times New Roman" w:hAnsi="Times New Roman"/>
          <w:sz w:val="20"/>
          <w:szCs w:val="20"/>
          <w:lang w:val="en-GB"/>
        </w:rPr>
        <w:t>of NB-IoT TDD were reached [2].</w:t>
      </w:r>
      <w:r w:rsidR="00777CEC">
        <w:rPr>
          <w:rFonts w:ascii="Times New Roman" w:hAnsi="Times New Roman"/>
          <w:sz w:val="20"/>
          <w:szCs w:val="20"/>
        </w:rPr>
        <w:t xml:space="preserve"> </w:t>
      </w:r>
    </w:p>
    <w:p w14:paraId="0A7A0B94" w14:textId="77777777" w:rsidR="00C16CD2" w:rsidRPr="00C16CD2" w:rsidRDefault="00C16CD2" w:rsidP="00C16CD2">
      <w:pPr>
        <w:spacing w:after="0"/>
        <w:rPr>
          <w:b/>
          <w:bCs/>
          <w:u w:val="single"/>
        </w:rPr>
      </w:pPr>
      <w:r w:rsidRPr="00C16CD2">
        <w:rPr>
          <w:b/>
          <w:bCs/>
          <w:highlight w:val="green"/>
          <w:u w:val="single"/>
        </w:rPr>
        <w:t>Agreements:</w:t>
      </w:r>
    </w:p>
    <w:p w14:paraId="071AF586" w14:textId="77777777" w:rsidR="00C16CD2" w:rsidRPr="00C00D1D" w:rsidRDefault="00C16CD2" w:rsidP="00C16CD2">
      <w:pPr>
        <w:numPr>
          <w:ilvl w:val="0"/>
          <w:numId w:val="13"/>
        </w:numPr>
        <w:spacing w:after="0"/>
        <w:rPr>
          <w:lang w:eastAsia="ja-JP"/>
        </w:rPr>
      </w:pPr>
      <w:r w:rsidRPr="00C16CD2">
        <w:rPr>
          <w:bCs/>
        </w:rPr>
        <w:t>NPRACH for TDD supports single-tone with frequency hopping</w:t>
      </w:r>
    </w:p>
    <w:p w14:paraId="3049D778" w14:textId="77777777" w:rsidR="00C16CD2" w:rsidRPr="00C00D1D" w:rsidRDefault="00C16CD2" w:rsidP="00C16CD2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C00D1D">
        <w:rPr>
          <w:lang w:eastAsia="ja-JP"/>
        </w:rPr>
        <w:t>Multi-tone NPRACH formats can also be considered</w:t>
      </w:r>
    </w:p>
    <w:p w14:paraId="1BDBDC81" w14:textId="77777777" w:rsidR="00C16CD2" w:rsidRPr="00C00D1D" w:rsidRDefault="00C16CD2" w:rsidP="00C16CD2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C00D1D">
        <w:rPr>
          <w:lang w:eastAsia="ja-JP"/>
        </w:rPr>
        <w:t>FFS details of frequency hopping</w:t>
      </w:r>
    </w:p>
    <w:p w14:paraId="5CA70665" w14:textId="77777777" w:rsidR="00C16CD2" w:rsidRPr="00C00D1D" w:rsidRDefault="00C16CD2" w:rsidP="00C16CD2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C00D1D">
        <w:rPr>
          <w:lang w:eastAsia="ja-JP"/>
        </w:rPr>
        <w:t xml:space="preserve">One symbol group is defined by one CP, and N symbols. </w:t>
      </w:r>
    </w:p>
    <w:p w14:paraId="0EAD401D" w14:textId="77777777" w:rsidR="00C16CD2" w:rsidRPr="00C00D1D" w:rsidRDefault="00C16CD2" w:rsidP="00C16CD2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C00D1D">
        <w:rPr>
          <w:lang w:eastAsia="ja-JP"/>
        </w:rPr>
        <w:t>FFS the value(s) of N</w:t>
      </w:r>
    </w:p>
    <w:p w14:paraId="27814FD6" w14:textId="77777777" w:rsidR="00C16CD2" w:rsidRPr="00C00D1D" w:rsidRDefault="00C16CD2" w:rsidP="00C16CD2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C00D1D">
        <w:rPr>
          <w:lang w:eastAsia="ja-JP"/>
        </w:rPr>
        <w:t>FFS CP durations, symbol duration</w:t>
      </w:r>
    </w:p>
    <w:p w14:paraId="26E07A2B" w14:textId="77777777" w:rsidR="00C16CD2" w:rsidRPr="00C00D1D" w:rsidRDefault="00C16CD2" w:rsidP="00C16CD2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C00D1D">
        <w:rPr>
          <w:lang w:eastAsia="ja-JP"/>
        </w:rPr>
        <w:t>A preamble is defined by P symbol groups</w:t>
      </w:r>
    </w:p>
    <w:p w14:paraId="0CBB8AA8" w14:textId="77777777" w:rsidR="00C16CD2" w:rsidRPr="00C00D1D" w:rsidRDefault="00C16CD2" w:rsidP="00C16CD2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C00D1D">
        <w:rPr>
          <w:lang w:eastAsia="ja-JP"/>
        </w:rPr>
        <w:t>FFS: Guard time usage</w:t>
      </w:r>
    </w:p>
    <w:p w14:paraId="11C30A01" w14:textId="77777777" w:rsidR="00C16CD2" w:rsidRPr="00C00D1D" w:rsidRDefault="00C16CD2" w:rsidP="00C16CD2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C00D1D">
        <w:rPr>
          <w:lang w:eastAsia="ja-JP"/>
        </w:rPr>
        <w:t>Repetition of NPRACH preamble is supported</w:t>
      </w:r>
    </w:p>
    <w:p w14:paraId="026379F8" w14:textId="77777777" w:rsidR="00C16CD2" w:rsidRPr="00C00D1D" w:rsidRDefault="00C16CD2" w:rsidP="00C16CD2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C00D1D">
        <w:rPr>
          <w:lang w:eastAsia="ja-JP"/>
        </w:rPr>
        <w:t>The cell radius target for TDD NPRACH is FFS</w:t>
      </w:r>
    </w:p>
    <w:p w14:paraId="388E18E4" w14:textId="77777777" w:rsidR="00C16CD2" w:rsidRPr="0049668E" w:rsidRDefault="00C16CD2" w:rsidP="00C16CD2">
      <w:pPr>
        <w:spacing w:after="0"/>
        <w:rPr>
          <w:bCs/>
        </w:rPr>
      </w:pPr>
    </w:p>
    <w:p w14:paraId="332547D9" w14:textId="478DB145" w:rsidR="00C1213E" w:rsidRDefault="002C1E49" w:rsidP="00C1213E">
      <w:pPr>
        <w:jc w:val="both"/>
        <w:rPr>
          <w:i/>
          <w:iCs/>
          <w:lang w:eastAsia="x-none"/>
        </w:rPr>
      </w:pPr>
      <w:r>
        <w:t xml:space="preserve">In this contribution, we </w:t>
      </w:r>
      <w:r w:rsidR="002D33EA">
        <w:t xml:space="preserve">further </w:t>
      </w:r>
      <w:r>
        <w:t>discu</w:t>
      </w:r>
      <w:r w:rsidR="00605AA3">
        <w:t xml:space="preserve">ss the </w:t>
      </w:r>
      <w:r w:rsidR="00010EF9">
        <w:t>U</w:t>
      </w:r>
      <w:r w:rsidR="00A6527F">
        <w:t>L design</w:t>
      </w:r>
      <w:r w:rsidR="00C1213E">
        <w:t xml:space="preserve"> aspects of TDD NB-IoT, such as </w:t>
      </w:r>
      <w:r w:rsidR="00010EF9">
        <w:t>NPRACH</w:t>
      </w:r>
      <w:r w:rsidR="00A6527F">
        <w:t xml:space="preserve"> and </w:t>
      </w:r>
      <w:r w:rsidR="008D0CE4">
        <w:t>NP</w:t>
      </w:r>
      <w:r w:rsidR="00010EF9">
        <w:t>USCH</w:t>
      </w:r>
      <w:r w:rsidR="00C1213E">
        <w:t>.</w:t>
      </w:r>
    </w:p>
    <w:p w14:paraId="6A808625" w14:textId="65D99727" w:rsidR="007D7698" w:rsidRDefault="00A55AF1" w:rsidP="00564597">
      <w:pPr>
        <w:pStyle w:val="Heading1"/>
      </w:pPr>
      <w:r>
        <w:t>Discussion</w:t>
      </w:r>
      <w:r w:rsidR="00AC5978">
        <w:t xml:space="preserve"> </w:t>
      </w:r>
    </w:p>
    <w:p w14:paraId="012EED93" w14:textId="1645D813" w:rsidR="00AA6E3C" w:rsidRDefault="00A6527F" w:rsidP="00AA6E3C">
      <w:pPr>
        <w:pStyle w:val="Heading2"/>
      </w:pPr>
      <w:r>
        <w:t>NP</w:t>
      </w:r>
      <w:r w:rsidR="007F3EB6">
        <w:t>R</w:t>
      </w:r>
      <w:r w:rsidR="00AE0208">
        <w:t>ACH</w:t>
      </w:r>
    </w:p>
    <w:p w14:paraId="06E51A6D" w14:textId="1BFB8AC4" w:rsidR="00E353FB" w:rsidRDefault="00A6527F" w:rsidP="00212968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  <w:lang w:val="en-GB"/>
        </w:rPr>
      </w:pPr>
      <w:r w:rsidRPr="00212968"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C20349" w:rsidRPr="00212968">
        <w:rPr>
          <w:rFonts w:ascii="Times New Roman" w:hAnsi="Times New Roman"/>
          <w:sz w:val="20"/>
          <w:szCs w:val="20"/>
          <w:lang w:val="en-GB"/>
        </w:rPr>
        <w:t>LTE</w:t>
      </w:r>
      <w:r w:rsidR="003A39E7" w:rsidRPr="00212968">
        <w:rPr>
          <w:rFonts w:ascii="Times New Roman" w:hAnsi="Times New Roman"/>
          <w:sz w:val="20"/>
          <w:szCs w:val="20"/>
          <w:lang w:val="en-GB"/>
        </w:rPr>
        <w:t xml:space="preserve"> TDD</w:t>
      </w:r>
      <w:r w:rsidR="00C20349" w:rsidRPr="00212968">
        <w:rPr>
          <w:rFonts w:ascii="Times New Roman" w:hAnsi="Times New Roman"/>
          <w:sz w:val="20"/>
          <w:szCs w:val="20"/>
          <w:lang w:val="en-GB"/>
        </w:rPr>
        <w:t xml:space="preserve">, 7 </w:t>
      </w:r>
      <w:r w:rsidR="00E353FB" w:rsidRPr="00212968">
        <w:rPr>
          <w:rFonts w:ascii="Times New Roman" w:hAnsi="Times New Roman" w:hint="eastAsia"/>
          <w:sz w:val="20"/>
          <w:szCs w:val="20"/>
          <w:lang w:val="en-GB"/>
        </w:rPr>
        <w:t>different subframe configurations are specified</w:t>
      </w:r>
      <w:r w:rsidR="00E353FB" w:rsidRPr="00212968">
        <w:rPr>
          <w:rFonts w:ascii="Times New Roman" w:hAnsi="Times New Roman"/>
          <w:sz w:val="20"/>
          <w:szCs w:val="20"/>
          <w:lang w:val="en-GB"/>
        </w:rPr>
        <w:t xml:space="preserve"> as given in Table 1</w:t>
      </w:r>
      <w:r w:rsidR="00E353FB" w:rsidRPr="00212968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4A6332" w:rsidRPr="00212968">
        <w:rPr>
          <w:rFonts w:ascii="Times New Roman" w:hAnsi="Times New Roman"/>
          <w:sz w:val="20"/>
          <w:szCs w:val="20"/>
          <w:lang w:val="en-GB"/>
        </w:rPr>
        <w:t xml:space="preserve">Different configurations </w:t>
      </w:r>
      <w:proofErr w:type="gramStart"/>
      <w:r w:rsidR="004A6332" w:rsidRPr="00212968">
        <w:rPr>
          <w:rFonts w:ascii="Times New Roman" w:hAnsi="Times New Roman"/>
          <w:sz w:val="20"/>
          <w:szCs w:val="20"/>
          <w:lang w:val="en-GB"/>
        </w:rPr>
        <w:t>allows</w:t>
      </w:r>
      <w:proofErr w:type="gramEnd"/>
      <w:r w:rsidR="004A6332" w:rsidRPr="00212968">
        <w:rPr>
          <w:rFonts w:ascii="Times New Roman" w:hAnsi="Times New Roman"/>
          <w:sz w:val="20"/>
          <w:szCs w:val="20"/>
          <w:lang w:val="en-GB"/>
        </w:rPr>
        <w:t xml:space="preserve"> different DL to UL resource allocations and also different HARQ timeline and process</w:t>
      </w:r>
      <w:r w:rsidR="00E353FB" w:rsidRPr="00212968">
        <w:rPr>
          <w:rFonts w:ascii="Times New Roman" w:hAnsi="Times New Roman"/>
          <w:sz w:val="20"/>
          <w:szCs w:val="20"/>
          <w:lang w:val="en-GB"/>
        </w:rPr>
        <w:t xml:space="preserve">. However, the 7 different UL/DL configurations also make </w:t>
      </w:r>
      <w:r w:rsidR="00082EAF">
        <w:rPr>
          <w:rFonts w:ascii="Times New Roman" w:hAnsi="Times New Roman"/>
          <w:sz w:val="20"/>
          <w:szCs w:val="20"/>
          <w:lang w:val="en-GB"/>
        </w:rPr>
        <w:t xml:space="preserve">it difficult to have a unified </w:t>
      </w:r>
      <w:r w:rsidR="00E353FB" w:rsidRPr="00212968">
        <w:rPr>
          <w:rFonts w:ascii="Times New Roman" w:hAnsi="Times New Roman"/>
          <w:sz w:val="20"/>
          <w:szCs w:val="20"/>
          <w:lang w:val="en-GB"/>
        </w:rPr>
        <w:t xml:space="preserve">NPRACH design for TDD NB-IoT. </w:t>
      </w:r>
    </w:p>
    <w:p w14:paraId="3079C4BF" w14:textId="2770A462" w:rsidR="00B435EC" w:rsidRPr="0067638E" w:rsidRDefault="00B435EC" w:rsidP="00B435EC">
      <w:pPr>
        <w:spacing w:before="120"/>
        <w:jc w:val="center"/>
        <w:rPr>
          <w:b/>
          <w:lang w:val="en-GB" w:eastAsia="zh-CN"/>
        </w:rPr>
      </w:pPr>
      <w:r>
        <w:rPr>
          <w:b/>
          <w:lang w:val="en-GB" w:eastAsia="zh-CN"/>
        </w:rPr>
        <w:t>Table</w:t>
      </w:r>
      <w:r w:rsidRPr="006959E0"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TDD UL/DL configurations</w:t>
      </w:r>
    </w:p>
    <w:tbl>
      <w:tblPr>
        <w:tblW w:w="9327" w:type="dxa"/>
        <w:tblInd w:w="41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1941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80"/>
      </w:tblGrid>
      <w:tr w:rsidR="003A39E7" w:rsidRPr="003A39E7" w14:paraId="1F030BFA" w14:textId="77777777" w:rsidTr="003A39E7">
        <w:trPr>
          <w:trHeight w:val="216"/>
        </w:trPr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F7325" w14:textId="77777777" w:rsidR="00B435EC" w:rsidRDefault="003A39E7" w:rsidP="00B435EC">
            <w:pPr>
              <w:spacing w:after="100" w:afterAutospacing="1"/>
              <w:jc w:val="both"/>
              <w:rPr>
                <w:b/>
                <w:bCs/>
                <w:lang w:val="en-GB"/>
              </w:rPr>
            </w:pPr>
            <w:r w:rsidRPr="003A39E7">
              <w:rPr>
                <w:b/>
                <w:bCs/>
                <w:lang w:val="en-GB"/>
              </w:rPr>
              <w:t>Uplink-downlink</w:t>
            </w:r>
          </w:p>
          <w:p w14:paraId="40561C9B" w14:textId="1CE80047" w:rsidR="003A39E7" w:rsidRPr="003A39E7" w:rsidRDefault="003A39E7" w:rsidP="00B435EC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configuration</w:t>
            </w:r>
          </w:p>
        </w:tc>
        <w:tc>
          <w:tcPr>
            <w:tcW w:w="19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44BD6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 xml:space="preserve">Downlink-to-Uplink </w:t>
            </w:r>
          </w:p>
          <w:p w14:paraId="4E2E2F4D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Switch-point periodicity</w:t>
            </w:r>
          </w:p>
        </w:tc>
        <w:tc>
          <w:tcPr>
            <w:tcW w:w="52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97FA7" w14:textId="77777777" w:rsidR="003A39E7" w:rsidRPr="003A39E7" w:rsidRDefault="003A39E7" w:rsidP="003A39E7">
            <w:pPr>
              <w:spacing w:after="100" w:afterAutospacing="1"/>
              <w:jc w:val="center"/>
            </w:pPr>
            <w:r w:rsidRPr="003A39E7">
              <w:rPr>
                <w:b/>
                <w:bCs/>
                <w:lang w:val="en-GB"/>
              </w:rPr>
              <w:t>Subframe number</w:t>
            </w:r>
          </w:p>
        </w:tc>
      </w:tr>
      <w:tr w:rsidR="003A39E7" w:rsidRPr="003A39E7" w14:paraId="6ECD8323" w14:textId="77777777" w:rsidTr="003A39E7">
        <w:trPr>
          <w:trHeight w:val="216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EF3549" w14:textId="77777777" w:rsidR="003A39E7" w:rsidRPr="003A39E7" w:rsidRDefault="003A39E7" w:rsidP="003A39E7">
            <w:pPr>
              <w:spacing w:after="100" w:afterAutospacing="1"/>
              <w:jc w:val="both"/>
            </w:pPr>
          </w:p>
        </w:tc>
        <w:tc>
          <w:tcPr>
            <w:tcW w:w="19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DC0597" w14:textId="77777777" w:rsidR="003A39E7" w:rsidRPr="003A39E7" w:rsidRDefault="003A39E7" w:rsidP="003A39E7">
            <w:pPr>
              <w:spacing w:after="100" w:afterAutospacing="1"/>
              <w:jc w:val="both"/>
            </w:pP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F440D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28A86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1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934C9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2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AD178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3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2C941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4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F823B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5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3CD14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6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F4238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7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C42E7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8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F4240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b/>
                <w:bCs/>
                <w:lang w:val="en-GB"/>
              </w:rPr>
              <w:t>9</w:t>
            </w:r>
          </w:p>
        </w:tc>
      </w:tr>
      <w:tr w:rsidR="003A39E7" w:rsidRPr="003A39E7" w14:paraId="33E989BE" w14:textId="77777777" w:rsidTr="003A39E7">
        <w:trPr>
          <w:trHeight w:val="216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CD983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0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163EA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 xml:space="preserve">5 </w:t>
            </w:r>
            <w:proofErr w:type="spellStart"/>
            <w:r w:rsidRPr="003A39E7">
              <w:rPr>
                <w:lang w:val="en-GB"/>
              </w:rPr>
              <w:t>ms</w:t>
            </w:r>
            <w:proofErr w:type="spellEnd"/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2BC01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374D1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S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5328B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0D650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A9067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2BB59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A2FCF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S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8D005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13605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22E5E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</w:tr>
      <w:tr w:rsidR="003A39E7" w:rsidRPr="003A39E7" w14:paraId="3B85F804" w14:textId="77777777" w:rsidTr="003A39E7">
        <w:trPr>
          <w:trHeight w:val="216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5FD57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1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4B8BC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 xml:space="preserve">5 </w:t>
            </w:r>
            <w:proofErr w:type="spellStart"/>
            <w:r w:rsidRPr="003A39E7">
              <w:rPr>
                <w:lang w:val="en-GB"/>
              </w:rPr>
              <w:t>ms</w:t>
            </w:r>
            <w:proofErr w:type="spellEnd"/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0051A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07337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S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0C45E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A3D9E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A866E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3EDFF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E26C8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S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283A6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14B9A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E13AE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</w:tr>
      <w:tr w:rsidR="003A39E7" w:rsidRPr="003A39E7" w14:paraId="55D73C8B" w14:textId="77777777" w:rsidTr="003A39E7">
        <w:trPr>
          <w:trHeight w:val="216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88A65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2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20F79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 xml:space="preserve">5 </w:t>
            </w:r>
            <w:proofErr w:type="spellStart"/>
            <w:r w:rsidRPr="003A39E7">
              <w:rPr>
                <w:lang w:val="en-GB"/>
              </w:rPr>
              <w:t>ms</w:t>
            </w:r>
            <w:proofErr w:type="spellEnd"/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85313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7C9A2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S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F1B7F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EDA8F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390DD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9643A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6B4CC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S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2EB00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E2044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88C32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</w:tr>
      <w:tr w:rsidR="003A39E7" w:rsidRPr="003A39E7" w14:paraId="6F5ABAA6" w14:textId="77777777" w:rsidTr="003A39E7">
        <w:trPr>
          <w:trHeight w:val="216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A8D4B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3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B4633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 xml:space="preserve">10 </w:t>
            </w:r>
            <w:proofErr w:type="spellStart"/>
            <w:r w:rsidRPr="003A39E7">
              <w:rPr>
                <w:lang w:val="en-GB"/>
              </w:rPr>
              <w:t>ms</w:t>
            </w:r>
            <w:proofErr w:type="spellEnd"/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0BEBD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21294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S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A144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A7DF5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EC1B8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AA602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F5F5C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A34F2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E10AA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2210D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</w:tr>
      <w:tr w:rsidR="003A39E7" w:rsidRPr="003A39E7" w14:paraId="2B501151" w14:textId="77777777" w:rsidTr="003A39E7">
        <w:trPr>
          <w:trHeight w:val="216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764B9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4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FCEC5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 xml:space="preserve">10 </w:t>
            </w:r>
            <w:proofErr w:type="spellStart"/>
            <w:r w:rsidRPr="003A39E7">
              <w:rPr>
                <w:lang w:val="en-GB"/>
              </w:rPr>
              <w:t>ms</w:t>
            </w:r>
            <w:proofErr w:type="spellEnd"/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C32EF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ACCB8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S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C9D23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52FF1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CFD81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6063F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A6432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2ACAD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752DF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30FC0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</w:tr>
      <w:tr w:rsidR="003A39E7" w:rsidRPr="003A39E7" w14:paraId="75A35E1D" w14:textId="77777777" w:rsidTr="003A39E7">
        <w:trPr>
          <w:trHeight w:val="216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51EBA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5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8984A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 xml:space="preserve">10 </w:t>
            </w:r>
            <w:proofErr w:type="spellStart"/>
            <w:r w:rsidRPr="003A39E7">
              <w:rPr>
                <w:lang w:val="en-GB"/>
              </w:rPr>
              <w:t>ms</w:t>
            </w:r>
            <w:proofErr w:type="spellEnd"/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73D1A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FEFC8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S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E7D55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B1021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68B59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C8223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96A63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2FA22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BD98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068DB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</w:tr>
      <w:tr w:rsidR="003A39E7" w:rsidRPr="003A39E7" w14:paraId="4729E6D9" w14:textId="77777777" w:rsidTr="003A39E7">
        <w:trPr>
          <w:trHeight w:val="31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E8675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lastRenderedPageBreak/>
              <w:t>6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8FD2A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 xml:space="preserve">5 </w:t>
            </w:r>
            <w:proofErr w:type="spellStart"/>
            <w:r w:rsidRPr="003A39E7">
              <w:rPr>
                <w:lang w:val="en-GB"/>
              </w:rPr>
              <w:t>ms</w:t>
            </w:r>
            <w:proofErr w:type="spellEnd"/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4F2C0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175F6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S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1969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6B014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DCE6D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4F94D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CC050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S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A7F86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B15F1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U</w:t>
            </w: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5855C" w14:textId="77777777" w:rsidR="003A39E7" w:rsidRPr="003A39E7" w:rsidRDefault="003A39E7" w:rsidP="003A39E7">
            <w:pPr>
              <w:spacing w:after="100" w:afterAutospacing="1"/>
              <w:jc w:val="both"/>
            </w:pPr>
            <w:r w:rsidRPr="003A39E7">
              <w:rPr>
                <w:lang w:val="en-GB"/>
              </w:rPr>
              <w:t>D</w:t>
            </w:r>
          </w:p>
        </w:tc>
      </w:tr>
    </w:tbl>
    <w:p w14:paraId="244F2F4D" w14:textId="77777777" w:rsidR="003A39E7" w:rsidRDefault="003A39E7" w:rsidP="00C471F2">
      <w:pPr>
        <w:jc w:val="both"/>
      </w:pPr>
    </w:p>
    <w:p w14:paraId="6CAF05F4" w14:textId="1A1B56A7" w:rsidR="00E353FB" w:rsidRDefault="00E353FB" w:rsidP="00C471F2">
      <w:pPr>
        <w:jc w:val="both"/>
        <w:rPr>
          <w:lang w:eastAsia="zh-CN"/>
        </w:rPr>
      </w:pPr>
      <w:r>
        <w:rPr>
          <w:lang w:eastAsia="zh-CN"/>
        </w:rPr>
        <w:t xml:space="preserve">In FDD, one preamble is sent in 4 symbol groups without any gap. A symbol group consists of a cyclic prefix and a sequence of 5 identical symbols with a total length equal to 1.4ms </w:t>
      </w:r>
      <w:r w:rsidR="00C16CD2">
        <w:rPr>
          <w:lang w:eastAsia="zh-CN"/>
        </w:rPr>
        <w:t>or</w:t>
      </w:r>
      <w:r>
        <w:rPr>
          <w:lang w:eastAsia="zh-CN"/>
        </w:rPr>
        <w:t xml:space="preserve"> 1.6ms corresponding to two preamble formats. The frequency hopping occurs every symbol group according to a pre</w:t>
      </w:r>
      <w:r w:rsidR="00082EAF">
        <w:rPr>
          <w:lang w:eastAsia="zh-CN"/>
        </w:rPr>
        <w:t xml:space="preserve">defined </w:t>
      </w:r>
      <w:r>
        <w:rPr>
          <w:lang w:eastAsia="zh-CN"/>
        </w:rPr>
        <w:t xml:space="preserve">pattern and </w:t>
      </w:r>
      <w:r w:rsidR="00B435EC">
        <w:rPr>
          <w:lang w:eastAsia="zh-CN"/>
        </w:rPr>
        <w:t>random hopping i</w:t>
      </w:r>
      <w:r>
        <w:rPr>
          <w:lang w:eastAsia="zh-CN"/>
        </w:rPr>
        <w:t xml:space="preserve">s applied </w:t>
      </w:r>
      <w:r w:rsidR="00082EAF">
        <w:rPr>
          <w:lang w:eastAsia="zh-CN"/>
        </w:rPr>
        <w:t>to</w:t>
      </w:r>
      <w:r>
        <w:rPr>
          <w:lang w:eastAsia="zh-CN"/>
        </w:rPr>
        <w:t xml:space="preserve"> </w:t>
      </w:r>
      <w:r w:rsidR="002F57E6">
        <w:rPr>
          <w:lang w:eastAsia="zh-CN"/>
        </w:rPr>
        <w:t xml:space="preserve">multiple repetitions of the </w:t>
      </w:r>
      <w:r>
        <w:rPr>
          <w:lang w:eastAsia="zh-CN"/>
        </w:rPr>
        <w:t xml:space="preserve">preamble. </w:t>
      </w:r>
    </w:p>
    <w:p w14:paraId="3E0BD263" w14:textId="426C39D5" w:rsidR="00082EAF" w:rsidRDefault="00082EAF" w:rsidP="00C471F2">
      <w:pPr>
        <w:jc w:val="both"/>
        <w:rPr>
          <w:lang w:eastAsia="zh-CN"/>
        </w:rPr>
      </w:pPr>
      <w:r>
        <w:rPr>
          <w:lang w:eastAsia="zh-CN"/>
        </w:rPr>
        <w:t xml:space="preserve">If the </w:t>
      </w:r>
      <w:r w:rsidR="0088368C">
        <w:rPr>
          <w:lang w:eastAsia="zh-CN"/>
        </w:rPr>
        <w:t xml:space="preserve">definition of the preamble </w:t>
      </w:r>
      <w:r w:rsidR="00B435EC">
        <w:rPr>
          <w:lang w:eastAsia="zh-CN"/>
        </w:rPr>
        <w:t>i</w:t>
      </w:r>
      <w:r w:rsidR="0088368C">
        <w:rPr>
          <w:lang w:eastAsia="zh-CN"/>
        </w:rPr>
        <w:t>s reused for TDD then it requires at least 6 consecutive UL subframes, e.g., 1.4*4=5.6ms which is not possible. Therefore, the symbol group size shall be changed to be more suitable for TDD. For example, the total length is reduced to 1ms from 1.4/1.6ms today to fit within 1 UL subframe</w:t>
      </w:r>
      <w:r w:rsidR="000D7B13">
        <w:rPr>
          <w:lang w:eastAsia="zh-CN"/>
        </w:rPr>
        <w:t>. As a result, f</w:t>
      </w:r>
      <w:r w:rsidR="00CD5C6B">
        <w:rPr>
          <w:lang w:eastAsia="zh-CN"/>
        </w:rPr>
        <w:t>or</w:t>
      </w:r>
      <w:r w:rsidR="0088368C">
        <w:rPr>
          <w:lang w:eastAsia="zh-CN"/>
        </w:rPr>
        <w:t xml:space="preserve"> </w:t>
      </w:r>
      <w:r w:rsidR="00CD5C6B">
        <w:rPr>
          <w:lang w:eastAsia="zh-CN"/>
        </w:rPr>
        <w:t xml:space="preserve">2ms UL occasion like in </w:t>
      </w:r>
      <w:r w:rsidR="0088368C">
        <w:rPr>
          <w:lang w:eastAsia="zh-CN"/>
        </w:rPr>
        <w:t>TDD UL/DL configuration</w:t>
      </w:r>
      <w:r w:rsidR="00CD5C6B">
        <w:rPr>
          <w:lang w:eastAsia="zh-CN"/>
        </w:rPr>
        <w:t xml:space="preserve"> #1, we can accommodate 2 symbol groups and for 3ms UL occasion like in TDD UL/DL configuration #0 we can accommodate 3 symbol groups.</w:t>
      </w:r>
      <w:r w:rsidR="0088368C">
        <w:rPr>
          <w:lang w:eastAsia="zh-CN"/>
        </w:rPr>
        <w:t xml:space="preserve"> </w:t>
      </w:r>
    </w:p>
    <w:p w14:paraId="1934F600" w14:textId="05827F83" w:rsidR="00CD5C6B" w:rsidRDefault="00CD5C6B" w:rsidP="00C471F2">
      <w:pPr>
        <w:jc w:val="both"/>
        <w:rPr>
          <w:lang w:eastAsia="zh-CN"/>
        </w:rPr>
      </w:pPr>
      <w:r>
        <w:rPr>
          <w:lang w:eastAsia="zh-CN"/>
        </w:rPr>
        <w:t xml:space="preserve">Alternatively, we can increase the length of the symbol group to 2ms and accommodate one symbol group in a 2ms UL occasion. It is also possible to transmit the same size of symbol group as FDD but this may lead to a waste of 0.6/0.4 ms of the UL duration given the 1 symbol group was 1.4/1.6ms long. </w:t>
      </w:r>
      <w:r w:rsidR="002F57E6">
        <w:rPr>
          <w:lang w:eastAsia="zh-CN"/>
        </w:rPr>
        <w:t xml:space="preserve">Note these </w:t>
      </w:r>
      <w:r w:rsidR="00B435EC">
        <w:rPr>
          <w:lang w:eastAsia="zh-CN"/>
        </w:rPr>
        <w:t>options</w:t>
      </w:r>
      <w:r w:rsidR="002F57E6">
        <w:rPr>
          <w:lang w:eastAsia="zh-CN"/>
        </w:rPr>
        <w:t xml:space="preserve"> may make the symbol group size dependent on the TDD configurations or particular UL occasion length. It is </w:t>
      </w:r>
      <w:r w:rsidR="00C16CD2">
        <w:rPr>
          <w:lang w:eastAsia="zh-CN"/>
        </w:rPr>
        <w:t xml:space="preserve">more </w:t>
      </w:r>
      <w:r w:rsidR="002F57E6">
        <w:rPr>
          <w:lang w:eastAsia="zh-CN"/>
        </w:rPr>
        <w:t xml:space="preserve">preferable to use the same symbol group size for all the TDD UL/DL configurations to minimize the speciation efforts and also </w:t>
      </w:r>
      <w:r w:rsidR="00B435EC">
        <w:rPr>
          <w:lang w:eastAsia="zh-CN"/>
        </w:rPr>
        <w:t xml:space="preserve">simplify </w:t>
      </w:r>
      <w:r w:rsidR="002F57E6">
        <w:rPr>
          <w:lang w:eastAsia="zh-CN"/>
        </w:rPr>
        <w:t>UE’s implementation</w:t>
      </w:r>
      <w:r w:rsidR="00B435EC">
        <w:rPr>
          <w:lang w:eastAsia="zh-CN"/>
        </w:rPr>
        <w:t>.</w:t>
      </w:r>
    </w:p>
    <w:p w14:paraId="100BA0A1" w14:textId="1708A5EE" w:rsidR="002F57E6" w:rsidRPr="0096474C" w:rsidRDefault="002F57E6" w:rsidP="002F57E6">
      <w:pPr>
        <w:rPr>
          <w:b/>
          <w:lang w:val="en-GB"/>
        </w:rPr>
      </w:pPr>
      <w:r w:rsidRPr="005648A0"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 xml:space="preserve">: </w:t>
      </w:r>
      <w:r w:rsidR="00B04211">
        <w:rPr>
          <w:b/>
          <w:lang w:val="en-GB"/>
        </w:rPr>
        <w:t>For TDD NB-IoT, redesign NPRACH with one</w:t>
      </w:r>
      <w:r>
        <w:rPr>
          <w:b/>
          <w:lang w:val="en-GB"/>
        </w:rPr>
        <w:t xml:space="preserve"> symbol group </w:t>
      </w:r>
      <w:r w:rsidR="00B04211">
        <w:rPr>
          <w:b/>
          <w:lang w:val="en-GB"/>
        </w:rPr>
        <w:t xml:space="preserve">to </w:t>
      </w:r>
      <w:r>
        <w:rPr>
          <w:b/>
          <w:lang w:val="en-GB"/>
        </w:rPr>
        <w:t xml:space="preserve">fit within 1 </w:t>
      </w:r>
      <w:proofErr w:type="spellStart"/>
      <w:r w:rsidR="00B04211">
        <w:rPr>
          <w:b/>
          <w:lang w:val="en-GB"/>
        </w:rPr>
        <w:t>ms</w:t>
      </w:r>
      <w:proofErr w:type="spellEnd"/>
      <w:r>
        <w:rPr>
          <w:b/>
          <w:lang w:val="en-GB"/>
        </w:rPr>
        <w:t xml:space="preserve">. </w:t>
      </w:r>
    </w:p>
    <w:p w14:paraId="4B12C40C" w14:textId="1EFCAC07" w:rsidR="00A623F8" w:rsidRDefault="00962537" w:rsidP="00282CEC">
      <w:pPr>
        <w:jc w:val="both"/>
        <w:rPr>
          <w:lang w:eastAsia="zh-CN"/>
        </w:rPr>
      </w:pPr>
      <w:r>
        <w:rPr>
          <w:lang w:eastAsia="zh-CN"/>
        </w:rPr>
        <w:t xml:space="preserve">As discussed above the preamble definition for TDD NB-IoT may be changed to fit in different UL </w:t>
      </w:r>
      <w:r w:rsidR="00CE2876">
        <w:rPr>
          <w:lang w:eastAsia="zh-CN"/>
        </w:rPr>
        <w:t>transmission</w:t>
      </w:r>
      <w:r>
        <w:rPr>
          <w:lang w:eastAsia="zh-CN"/>
        </w:rPr>
        <w:t xml:space="preserve"> occasions. For example, </w:t>
      </w:r>
      <w:r w:rsidR="00282CEC">
        <w:rPr>
          <w:lang w:eastAsia="zh-CN"/>
        </w:rPr>
        <w:t>a</w:t>
      </w:r>
      <w:r w:rsidR="00E36F6C">
        <w:rPr>
          <w:lang w:eastAsia="zh-CN"/>
        </w:rPr>
        <w:t xml:space="preserve"> preamble may consist of a sequence of </w:t>
      </w:r>
      <w:r w:rsidR="00282CEC">
        <w:rPr>
          <w:lang w:eastAsia="zh-CN"/>
        </w:rPr>
        <w:t xml:space="preserve">UL gap occasions which </w:t>
      </w:r>
      <w:r w:rsidR="00A623F8">
        <w:rPr>
          <w:lang w:eastAsia="zh-CN"/>
        </w:rPr>
        <w:t>can be</w:t>
      </w:r>
      <w:r w:rsidR="00282CEC">
        <w:rPr>
          <w:lang w:eastAsia="zh-CN"/>
        </w:rPr>
        <w:t xml:space="preserve"> called as mini-preamble. Each mini-preamble may have either 2 or 3 symbol groups without </w:t>
      </w:r>
      <w:r w:rsidR="003C613A">
        <w:rPr>
          <w:lang w:eastAsia="zh-CN"/>
        </w:rPr>
        <w:t xml:space="preserve">the </w:t>
      </w:r>
      <w:r w:rsidR="00282CEC">
        <w:rPr>
          <w:lang w:eastAsia="zh-CN"/>
        </w:rPr>
        <w:t xml:space="preserve">gap. </w:t>
      </w:r>
      <w:r w:rsidR="00CE2876">
        <w:rPr>
          <w:lang w:eastAsia="zh-CN"/>
        </w:rPr>
        <w:t xml:space="preserve">The hopping </w:t>
      </w:r>
      <w:r w:rsidR="00282CEC">
        <w:rPr>
          <w:lang w:eastAsia="zh-CN"/>
        </w:rPr>
        <w:t xml:space="preserve">occurring in the mini-preamble is </w:t>
      </w:r>
      <w:r w:rsidR="00CE2876">
        <w:rPr>
          <w:lang w:eastAsia="zh-CN"/>
        </w:rPr>
        <w:t>relative to the first symbol group</w:t>
      </w:r>
      <w:r w:rsidR="00282CEC">
        <w:rPr>
          <w:lang w:eastAsia="zh-CN"/>
        </w:rPr>
        <w:t>. For U</w:t>
      </w:r>
      <w:r>
        <w:rPr>
          <w:lang w:eastAsia="zh-CN"/>
        </w:rPr>
        <w:t>L occasi</w:t>
      </w:r>
      <w:r w:rsidR="00282CEC">
        <w:rPr>
          <w:lang w:eastAsia="zh-CN"/>
        </w:rPr>
        <w:t xml:space="preserve">on with 2 symbol groups, there is one </w:t>
      </w:r>
      <w:r>
        <w:rPr>
          <w:lang w:eastAsia="zh-CN"/>
        </w:rPr>
        <w:t xml:space="preserve">hopping value </w:t>
      </w:r>
      <w:r w:rsidR="002D33EA">
        <w:rPr>
          <w:lang w:eastAsia="zh-CN"/>
        </w:rPr>
        <w:t xml:space="preserve">that can be determined </w:t>
      </w:r>
      <w:r w:rsidR="00A623F8">
        <w:rPr>
          <w:lang w:eastAsia="zh-CN"/>
        </w:rPr>
        <w:t xml:space="preserve">according to the existing pattern for FDD. For example, two hopping patterns: {X, X+1} (or {X, X-1} dependent on X being even or odd) and {X, </w:t>
      </w:r>
      <w:proofErr w:type="gramStart"/>
      <w:r w:rsidR="00A623F8">
        <w:rPr>
          <w:lang w:eastAsia="zh-CN"/>
        </w:rPr>
        <w:t>mod(</w:t>
      </w:r>
      <w:proofErr w:type="gramEnd"/>
      <w:r w:rsidR="00A623F8">
        <w:rPr>
          <w:lang w:eastAsia="zh-CN"/>
        </w:rPr>
        <w:t xml:space="preserve">X+6, 12)}. Similarly, </w:t>
      </w:r>
      <w:r w:rsidR="00282CEC">
        <w:rPr>
          <w:lang w:eastAsia="zh-CN"/>
        </w:rPr>
        <w:t xml:space="preserve">for mini-preamble with 3 symbol groups there are </w:t>
      </w:r>
      <w:r>
        <w:rPr>
          <w:lang w:eastAsia="zh-CN"/>
        </w:rPr>
        <w:t>two hopping values</w:t>
      </w:r>
      <w:r w:rsidR="002D33EA">
        <w:rPr>
          <w:lang w:eastAsia="zh-CN"/>
        </w:rPr>
        <w:t xml:space="preserve"> with </w:t>
      </w:r>
      <w:r w:rsidR="00A623F8">
        <w:rPr>
          <w:lang w:eastAsia="zh-CN"/>
        </w:rPr>
        <w:t xml:space="preserve">multiple hopping patterns, such as {X, X+1, X}, {X, </w:t>
      </w:r>
      <w:proofErr w:type="gramStart"/>
      <w:r w:rsidR="00A623F8">
        <w:rPr>
          <w:lang w:eastAsia="zh-CN"/>
        </w:rPr>
        <w:t>mod(</w:t>
      </w:r>
      <w:proofErr w:type="gramEnd"/>
      <w:r w:rsidR="00A623F8">
        <w:rPr>
          <w:lang w:eastAsia="zh-CN"/>
        </w:rPr>
        <w:t xml:space="preserve">X+6, 12), X} or {X, X+1, mod(X+7, 12)} with the difference on the hopping gap values between symbol groups. The selection of the hopping pattern shall ensure the symbol groups with 1 subcarrier spacing and the symbol groups with 6 </w:t>
      </w:r>
      <w:proofErr w:type="gramStart"/>
      <w:r w:rsidR="00A623F8">
        <w:rPr>
          <w:lang w:eastAsia="zh-CN"/>
        </w:rPr>
        <w:t>subcarrier</w:t>
      </w:r>
      <w:proofErr w:type="gramEnd"/>
      <w:r w:rsidR="00A623F8">
        <w:rPr>
          <w:lang w:eastAsia="zh-CN"/>
        </w:rPr>
        <w:t xml:space="preserve"> spacing can occur in every or at least alternate mini-preambles. For example, for two symbol groups per UL occasion, the hopping pattern {X, X+1} on the first 2ms UL occasion and {X, X+6} on the next can get both coarse and fine freq/timing estimation. The hopping pattern {X, X+1} in one UL occasion and {X+7, X+6} on next UL occasion does not yield good timing estimation since the eNB has to rely on mini-preambles across UL occasions for fine freq offset estimation which may not achieve good performance due to large time domain separation.</w:t>
      </w:r>
    </w:p>
    <w:p w14:paraId="1AD3C9C7" w14:textId="3A698A9F" w:rsidR="002F57E6" w:rsidRDefault="00962537" w:rsidP="00282CEC">
      <w:pPr>
        <w:jc w:val="both"/>
        <w:rPr>
          <w:lang w:eastAsia="zh-CN"/>
        </w:rPr>
      </w:pPr>
      <w:r>
        <w:rPr>
          <w:lang w:eastAsia="zh-CN"/>
        </w:rPr>
        <w:t xml:space="preserve">The hopping </w:t>
      </w:r>
      <w:r w:rsidR="00A623F8">
        <w:rPr>
          <w:lang w:eastAsia="zh-CN"/>
        </w:rPr>
        <w:t xml:space="preserve">across different UL gap occasions may also be </w:t>
      </w:r>
      <w:r w:rsidR="002D33EA">
        <w:rPr>
          <w:lang w:eastAsia="zh-CN"/>
        </w:rPr>
        <w:t>supported</w:t>
      </w:r>
      <w:r w:rsidR="00A623F8">
        <w:rPr>
          <w:lang w:eastAsia="zh-CN"/>
        </w:rPr>
        <w:t xml:space="preserve"> for inter-cell interference randomization. Random hopping can be used in such case. </w:t>
      </w:r>
    </w:p>
    <w:p w14:paraId="1A31A40C" w14:textId="3A660699" w:rsidR="00A76264" w:rsidRDefault="00A76264" w:rsidP="00A76264">
      <w:pPr>
        <w:jc w:val="center"/>
        <w:rPr>
          <w:lang w:eastAsia="zh-CN"/>
        </w:rPr>
      </w:pPr>
      <w:r w:rsidRPr="00A76264">
        <w:rPr>
          <w:noProof/>
          <w:lang w:eastAsia="zh-CN"/>
        </w:rPr>
        <w:drawing>
          <wp:inline distT="0" distB="0" distL="0" distR="0" wp14:anchorId="39F3296F" wp14:editId="5AD78A29">
            <wp:extent cx="5041441" cy="2545921"/>
            <wp:effectExtent l="0" t="0" r="6985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893" cy="2548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87FAD" w14:textId="2D181079" w:rsidR="00A76264" w:rsidRPr="006959E0" w:rsidRDefault="00A76264" w:rsidP="00A76264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 w:rsidR="0019264D">
        <w:rPr>
          <w:b/>
          <w:lang w:val="en-GB" w:eastAsia="zh-CN"/>
        </w:rPr>
        <w:t>2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Hopping </w:t>
      </w:r>
      <w:r w:rsidR="0019264D">
        <w:rPr>
          <w:b/>
          <w:lang w:val="en-GB" w:eastAsia="zh-CN"/>
        </w:rPr>
        <w:t>pattern for 2 symbol groups per UL occasion</w:t>
      </w:r>
    </w:p>
    <w:p w14:paraId="7717E60F" w14:textId="77777777" w:rsidR="00A76264" w:rsidRPr="00A76264" w:rsidRDefault="00A76264" w:rsidP="00A76264">
      <w:pPr>
        <w:jc w:val="center"/>
        <w:rPr>
          <w:lang w:val="en-GB" w:eastAsia="zh-CN"/>
        </w:rPr>
      </w:pPr>
    </w:p>
    <w:p w14:paraId="4660C044" w14:textId="1ED1BB6A" w:rsidR="00533934" w:rsidRPr="0096474C" w:rsidRDefault="00533934" w:rsidP="00533934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 w:rsidR="00112309">
        <w:rPr>
          <w:b/>
          <w:lang w:val="en-GB"/>
        </w:rPr>
        <w:t xml:space="preserve">The preamble for NB-IoT </w:t>
      </w:r>
      <w:r w:rsidR="003C613A">
        <w:rPr>
          <w:b/>
          <w:lang w:val="en-GB"/>
        </w:rPr>
        <w:t xml:space="preserve">TDD </w:t>
      </w:r>
      <w:r w:rsidR="00112309">
        <w:rPr>
          <w:b/>
          <w:lang w:val="en-GB"/>
        </w:rPr>
        <w:t xml:space="preserve">can </w:t>
      </w:r>
      <w:r w:rsidR="003C613A">
        <w:rPr>
          <w:b/>
          <w:lang w:val="en-GB"/>
        </w:rPr>
        <w:t>consist of a</w:t>
      </w:r>
      <w:r w:rsidR="00112309">
        <w:rPr>
          <w:b/>
          <w:lang w:val="en-GB"/>
        </w:rPr>
        <w:t xml:space="preserve"> predefined sequence of </w:t>
      </w:r>
      <w:r w:rsidR="0019264D">
        <w:rPr>
          <w:b/>
          <w:lang w:val="en-GB"/>
        </w:rPr>
        <w:t>mini-preamble</w:t>
      </w:r>
      <w:r w:rsidR="003C613A">
        <w:rPr>
          <w:b/>
          <w:lang w:val="en-GB"/>
        </w:rPr>
        <w:t>s</w:t>
      </w:r>
      <w:r w:rsidR="0019264D">
        <w:rPr>
          <w:b/>
          <w:lang w:val="en-GB"/>
        </w:rPr>
        <w:t xml:space="preserve"> </w:t>
      </w:r>
      <w:r w:rsidR="00112309">
        <w:rPr>
          <w:b/>
          <w:lang w:val="en-GB"/>
        </w:rPr>
        <w:t xml:space="preserve">with each mini-preamble consisting of </w:t>
      </w:r>
      <w:r w:rsidR="003C613A">
        <w:rPr>
          <w:b/>
          <w:lang w:val="en-GB"/>
        </w:rPr>
        <w:t>2 or 3 symbol groups without the gap.</w:t>
      </w:r>
    </w:p>
    <w:p w14:paraId="36CFEB58" w14:textId="67649CBB" w:rsidR="00B0279F" w:rsidRDefault="00B0279F" w:rsidP="00B0279F">
      <w:pPr>
        <w:rPr>
          <w:b/>
          <w:lang w:val="en-GB"/>
        </w:rPr>
      </w:pPr>
    </w:p>
    <w:p w14:paraId="654B749D" w14:textId="302C0B02" w:rsidR="00B0279F" w:rsidRDefault="00B0279F" w:rsidP="00B0279F">
      <w:pPr>
        <w:pStyle w:val="Heading2"/>
      </w:pPr>
      <w:r>
        <w:t>NP</w:t>
      </w:r>
      <w:r w:rsidR="00DA45B7">
        <w:t>U</w:t>
      </w:r>
      <w:r>
        <w:t>SCH</w:t>
      </w:r>
    </w:p>
    <w:p w14:paraId="4F6587EB" w14:textId="2A99D188" w:rsidR="00112309" w:rsidRDefault="00112309" w:rsidP="00C471F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NPUSCH in FDD can be configured with two modes: single tone mode and multiple tone mode. For single tone mode, two </w:t>
      </w:r>
      <w:proofErr w:type="gramStart"/>
      <w:r>
        <w:rPr>
          <w:lang w:val="en-GB" w:eastAsia="zh-CN"/>
        </w:rPr>
        <w:t>subcarrier</w:t>
      </w:r>
      <w:proofErr w:type="gramEnd"/>
      <w:r>
        <w:rPr>
          <w:lang w:val="en-GB" w:eastAsia="zh-CN"/>
        </w:rPr>
        <w:t xml:space="preserve"> spacing are supported</w:t>
      </w:r>
      <w:r w:rsidR="0067638E">
        <w:rPr>
          <w:lang w:val="en-GB" w:eastAsia="zh-CN"/>
        </w:rPr>
        <w:t>, e.g., 3.75KHz and 15KHz. And only 1</w:t>
      </w:r>
      <w:r>
        <w:rPr>
          <w:lang w:val="en-GB" w:eastAsia="zh-CN"/>
        </w:rPr>
        <w:t xml:space="preserve">5KHz tone spacing </w:t>
      </w:r>
      <w:r w:rsidR="0067638E">
        <w:rPr>
          <w:lang w:val="en-GB" w:eastAsia="zh-CN"/>
        </w:rPr>
        <w:t xml:space="preserve">is supported for multi-tone mode. The resource allocation is done in resource unit which is defined as </w:t>
      </w:r>
      <w:r w:rsidR="0067638E" w:rsidRPr="00EE56D7">
        <w:rPr>
          <w:position w:val="-14"/>
        </w:rPr>
        <w:object w:dxaOrig="960" w:dyaOrig="380" w14:anchorId="3DE18A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.35pt;height:18.8pt" o:ole="">
            <v:imagedata r:id="rId13" o:title=""/>
          </v:shape>
          <o:OLEObject Type="Embed" ProgID="Equation.3" ShapeID="_x0000_i1026" DrawAspect="Content" ObjectID="_1568276341" r:id="rId14"/>
        </w:object>
      </w:r>
      <w:r w:rsidR="0067638E" w:rsidRPr="00C12953">
        <w:t xml:space="preserve"> consecutive </w:t>
      </w:r>
      <w:r w:rsidR="0067638E">
        <w:t>SC-FDMA</w:t>
      </w:r>
      <w:r w:rsidR="0067638E" w:rsidRPr="00C12953">
        <w:t xml:space="preserve"> symbols in the time domain and </w:t>
      </w:r>
      <w:r w:rsidR="0067638E" w:rsidRPr="009037CE">
        <w:rPr>
          <w:position w:val="-10"/>
        </w:rPr>
        <w:object w:dxaOrig="460" w:dyaOrig="340" w14:anchorId="10822221">
          <v:shape id="_x0000_i1027" type="#_x0000_t75" style="width:23.65pt;height:17.75pt" o:ole="">
            <v:imagedata r:id="rId15" o:title=""/>
          </v:shape>
          <o:OLEObject Type="Embed" ProgID="Equation.3" ShapeID="_x0000_i1027" DrawAspect="Content" ObjectID="_1568276342" r:id="rId16"/>
        </w:object>
      </w:r>
      <w:r w:rsidR="0067638E" w:rsidRPr="00C12953">
        <w:t>consecutive subcarriers in the frequency domain</w:t>
      </w:r>
      <w:r w:rsidR="0067638E">
        <w:t xml:space="preserve">, where </w:t>
      </w:r>
      <w:r w:rsidR="0067638E" w:rsidRPr="009037CE">
        <w:rPr>
          <w:position w:val="-10"/>
        </w:rPr>
        <w:object w:dxaOrig="460" w:dyaOrig="340" w14:anchorId="3DF18D2F">
          <v:shape id="_x0000_i1028" type="#_x0000_t75" style="width:23.65pt;height:17.75pt" o:ole="">
            <v:imagedata r:id="rId15" o:title=""/>
          </v:shape>
          <o:OLEObject Type="Embed" ProgID="Equation.3" ShapeID="_x0000_i1028" DrawAspect="Content" ObjectID="_1568276343" r:id="rId17"/>
        </w:object>
      </w:r>
      <w:r w:rsidR="0067638E">
        <w:t xml:space="preserve"> and </w:t>
      </w:r>
      <w:r w:rsidR="0067638E" w:rsidRPr="00C12953">
        <w:rPr>
          <w:position w:val="-14"/>
        </w:rPr>
        <w:object w:dxaOrig="540" w:dyaOrig="380" w14:anchorId="76C2076F">
          <v:shape id="_x0000_i1029" type="#_x0000_t75" style="width:26.85pt;height:18.8pt" o:ole="">
            <v:imagedata r:id="rId18" o:title=""/>
          </v:shape>
          <o:OLEObject Type="Embed" ProgID="Equation.3" ShapeID="_x0000_i1029" DrawAspect="Content" ObjectID="_1568276344" r:id="rId19"/>
        </w:object>
      </w:r>
      <w:r w:rsidR="0067638E">
        <w:t xml:space="preserve"> are given by Table </w:t>
      </w:r>
      <w:r w:rsidR="00B435EC">
        <w:t>2</w:t>
      </w:r>
      <w:r w:rsidR="0067638E">
        <w:t xml:space="preserve">. Note that </w:t>
      </w:r>
      <w:r w:rsidR="00226295">
        <w:t>NPUSCH</w:t>
      </w:r>
      <w:r w:rsidR="0067638E">
        <w:t xml:space="preserve"> transmission is done in </w:t>
      </w:r>
      <w:r w:rsidR="00226295">
        <w:t xml:space="preserve">the </w:t>
      </w:r>
      <w:r w:rsidR="0067638E">
        <w:t>unit of UL slot</w:t>
      </w:r>
      <w:r w:rsidR="00226295">
        <w:t>s</w:t>
      </w:r>
      <w:r w:rsidR="0067638E">
        <w:t>. One UL slot is transmitted without the gap. The length of UL slot is de</w:t>
      </w:r>
      <w:r w:rsidR="00226295">
        <w:t xml:space="preserve">termined by </w:t>
      </w:r>
      <w:r w:rsidR="0067638E">
        <w:t>the subcarrier spacing</w:t>
      </w:r>
      <w:r w:rsidR="00226295">
        <w:t>, e.g., 2ms for 3.75KHz subcarrier spacing and 0.5ms for 15KHz subcarrier spacing. In addition, the 3.75KHz UL slots are aligned with even numbering subframes.</w:t>
      </w:r>
    </w:p>
    <w:p w14:paraId="0E25BA95" w14:textId="2EC6AB1A" w:rsidR="0067638E" w:rsidRPr="0067638E" w:rsidRDefault="0067638E" w:rsidP="0067638E">
      <w:pPr>
        <w:spacing w:before="120"/>
        <w:jc w:val="center"/>
        <w:rPr>
          <w:b/>
          <w:lang w:val="en-GB" w:eastAsia="zh-CN"/>
        </w:rPr>
      </w:pPr>
      <w:r>
        <w:rPr>
          <w:b/>
          <w:lang w:val="en-GB" w:eastAsia="zh-CN"/>
        </w:rPr>
        <w:t>Table</w:t>
      </w:r>
      <w:r w:rsidRPr="006959E0"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2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Resource unit in time and frequency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73"/>
        <w:gridCol w:w="1401"/>
        <w:gridCol w:w="1401"/>
        <w:gridCol w:w="1401"/>
        <w:gridCol w:w="1377"/>
      </w:tblGrid>
      <w:tr w:rsidR="0067638E" w:rsidRPr="009428F2" w14:paraId="219CF527" w14:textId="77777777" w:rsidTr="0050383F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F7D5FE" w14:textId="77777777" w:rsidR="0067638E" w:rsidRPr="009428F2" w:rsidRDefault="0067638E" w:rsidP="0050383F">
            <w:pPr>
              <w:pStyle w:val="TAH"/>
            </w:pPr>
            <w:r w:rsidRPr="009428F2">
              <w:t>NPUSCH format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D926ED" w14:textId="28F63407" w:rsidR="0067638E" w:rsidRPr="009428F2" w:rsidRDefault="0067638E" w:rsidP="0050383F">
            <w:pPr>
              <w:pStyle w:val="TAH"/>
            </w:pPr>
            <w:r w:rsidRPr="009428F2">
              <w:rPr>
                <w:noProof/>
                <w:lang w:eastAsia="zh-CN"/>
              </w:rPr>
              <w:drawing>
                <wp:inline distT="0" distB="0" distL="0" distR="0" wp14:anchorId="793BC129" wp14:editId="52ABEED5">
                  <wp:extent cx="175260" cy="1752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B707AD" w14:textId="77777777" w:rsidR="0067638E" w:rsidRPr="009428F2" w:rsidRDefault="0067638E" w:rsidP="0050383F">
            <w:pPr>
              <w:pStyle w:val="TAH"/>
            </w:pPr>
            <w:r w:rsidRPr="009428F2">
              <w:rPr>
                <w:position w:val="-10"/>
              </w:rPr>
              <w:object w:dxaOrig="460" w:dyaOrig="340" w14:anchorId="046E4D31">
                <v:shape id="_x0000_i1030" type="#_x0000_t75" style="width:23.65pt;height:17.75pt" o:ole="">
                  <v:imagedata r:id="rId21" o:title=""/>
                </v:shape>
                <o:OLEObject Type="Embed" ProgID="Equation.3" ShapeID="_x0000_i1030" DrawAspect="Content" ObjectID="_1568276345" r:id="rId22"/>
              </w:objec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AE2674" w14:textId="77777777" w:rsidR="0067638E" w:rsidRPr="009428F2" w:rsidRDefault="0067638E" w:rsidP="0050383F">
            <w:pPr>
              <w:pStyle w:val="TAH"/>
            </w:pPr>
            <w:r w:rsidRPr="009428F2">
              <w:rPr>
                <w:position w:val="-10"/>
              </w:rPr>
              <w:object w:dxaOrig="499" w:dyaOrig="340" w14:anchorId="1693F7B1">
                <v:shape id="_x0000_i1031" type="#_x0000_t75" style="width:25.25pt;height:17.75pt" o:ole="">
                  <v:imagedata r:id="rId23" o:title=""/>
                </v:shape>
                <o:OLEObject Type="Embed" ProgID="Equation.3" ShapeID="_x0000_i1031" DrawAspect="Content" ObjectID="_1568276346" r:id="rId24"/>
              </w:objec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06093B" w14:textId="77777777" w:rsidR="0067638E" w:rsidRPr="009428F2" w:rsidRDefault="0067638E" w:rsidP="0050383F">
            <w:pPr>
              <w:pStyle w:val="TAH"/>
            </w:pPr>
            <w:r w:rsidRPr="009428F2">
              <w:rPr>
                <w:position w:val="-14"/>
              </w:rPr>
              <w:object w:dxaOrig="540" w:dyaOrig="380" w14:anchorId="4591FF31">
                <v:shape id="_x0000_i1032" type="#_x0000_t75" style="width:26.85pt;height:18.8pt" o:ole="">
                  <v:imagedata r:id="rId25" o:title=""/>
                </v:shape>
                <o:OLEObject Type="Embed" ProgID="Equation.3" ShapeID="_x0000_i1032" DrawAspect="Content" ObjectID="_1568276347" r:id="rId26"/>
              </w:object>
            </w:r>
          </w:p>
        </w:tc>
      </w:tr>
      <w:tr w:rsidR="0067638E" w:rsidRPr="009428F2" w14:paraId="0066B2C5" w14:textId="77777777" w:rsidTr="0050383F">
        <w:trPr>
          <w:cantSplit/>
          <w:jc w:val="center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58F0B" w14:textId="77777777" w:rsidR="0067638E" w:rsidRPr="009428F2" w:rsidRDefault="0067638E" w:rsidP="0050383F">
            <w:pPr>
              <w:pStyle w:val="TAC"/>
            </w:pPr>
            <w:r w:rsidRPr="009428F2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637A" w14:textId="77777777" w:rsidR="0067638E" w:rsidRPr="009428F2" w:rsidRDefault="0067638E" w:rsidP="0050383F">
            <w:pPr>
              <w:pStyle w:val="TAC"/>
            </w:pPr>
            <w:r w:rsidRPr="009428F2">
              <w:t>3.75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07ED" w14:textId="77777777" w:rsidR="0067638E" w:rsidRPr="009428F2" w:rsidRDefault="0067638E" w:rsidP="0050383F">
            <w:pPr>
              <w:pStyle w:val="TAC"/>
            </w:pPr>
            <w:r w:rsidRPr="009428F2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E950" w14:textId="77777777" w:rsidR="0067638E" w:rsidRPr="009428F2" w:rsidRDefault="0067638E" w:rsidP="0050383F">
            <w:pPr>
              <w:pStyle w:val="TAC"/>
            </w:pPr>
            <w:r w:rsidRPr="009428F2">
              <w:t>16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D7037" w14:textId="77777777" w:rsidR="0067638E" w:rsidRPr="009428F2" w:rsidRDefault="0067638E" w:rsidP="0050383F">
            <w:pPr>
              <w:pStyle w:val="TAC"/>
            </w:pPr>
            <w:r w:rsidRPr="009428F2">
              <w:t>7</w:t>
            </w:r>
          </w:p>
        </w:tc>
      </w:tr>
      <w:tr w:rsidR="0067638E" w:rsidRPr="009428F2" w14:paraId="3FC66748" w14:textId="77777777" w:rsidTr="0050383F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4D94C" w14:textId="77777777" w:rsidR="0067638E" w:rsidRPr="009428F2" w:rsidRDefault="0067638E" w:rsidP="0050383F">
            <w:pPr>
              <w:pStyle w:val="TAC"/>
              <w:jc w:val="left"/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13F7C" w14:textId="77777777" w:rsidR="0067638E" w:rsidRPr="009428F2" w:rsidRDefault="0067638E" w:rsidP="0050383F">
            <w:pPr>
              <w:pStyle w:val="TAC"/>
            </w:pPr>
            <w:r w:rsidRPr="009428F2">
              <w:t>15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381D" w14:textId="77777777" w:rsidR="0067638E" w:rsidRPr="009428F2" w:rsidRDefault="0067638E" w:rsidP="0050383F">
            <w:pPr>
              <w:pStyle w:val="TAC"/>
            </w:pPr>
            <w:r w:rsidRPr="009428F2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6FA1" w14:textId="77777777" w:rsidR="0067638E" w:rsidRPr="009428F2" w:rsidRDefault="0067638E" w:rsidP="0050383F">
            <w:pPr>
              <w:pStyle w:val="TAC"/>
            </w:pPr>
            <w:r w:rsidRPr="009428F2">
              <w:t>16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D24B8" w14:textId="77777777" w:rsidR="0067638E" w:rsidRPr="009428F2" w:rsidRDefault="0067638E" w:rsidP="0050383F">
            <w:pPr>
              <w:pStyle w:val="TAC"/>
            </w:pPr>
          </w:p>
        </w:tc>
      </w:tr>
      <w:tr w:rsidR="0067638E" w:rsidRPr="009428F2" w14:paraId="013454FB" w14:textId="77777777" w:rsidTr="0050383F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51717" w14:textId="77777777" w:rsidR="0067638E" w:rsidRPr="009428F2" w:rsidRDefault="0067638E" w:rsidP="0050383F">
            <w:pPr>
              <w:pStyle w:val="TAC"/>
              <w:jc w:val="left"/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39057" w14:textId="77777777" w:rsidR="0067638E" w:rsidRPr="009428F2" w:rsidRDefault="0067638E" w:rsidP="0050383F">
            <w:pPr>
              <w:pStyle w:val="TAC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4249" w14:textId="77777777" w:rsidR="0067638E" w:rsidRPr="009428F2" w:rsidRDefault="0067638E" w:rsidP="0050383F">
            <w:pPr>
              <w:pStyle w:val="TAC"/>
            </w:pPr>
            <w:r w:rsidRPr="009428F2"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947B" w14:textId="77777777" w:rsidR="0067638E" w:rsidRPr="009428F2" w:rsidRDefault="0067638E" w:rsidP="0050383F">
            <w:pPr>
              <w:pStyle w:val="TAC"/>
            </w:pPr>
            <w:r w:rsidRPr="009428F2">
              <w:t>8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901BC" w14:textId="77777777" w:rsidR="0067638E" w:rsidRPr="009428F2" w:rsidRDefault="0067638E" w:rsidP="0050383F">
            <w:pPr>
              <w:pStyle w:val="TAC"/>
            </w:pPr>
          </w:p>
        </w:tc>
      </w:tr>
      <w:tr w:rsidR="0067638E" w:rsidRPr="009428F2" w14:paraId="59F6387E" w14:textId="77777777" w:rsidTr="0050383F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CBFD4" w14:textId="77777777" w:rsidR="0067638E" w:rsidRPr="009428F2" w:rsidRDefault="0067638E" w:rsidP="0050383F">
            <w:pPr>
              <w:pStyle w:val="TAC"/>
              <w:jc w:val="left"/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0D05" w14:textId="77777777" w:rsidR="0067638E" w:rsidRPr="009428F2" w:rsidRDefault="0067638E" w:rsidP="0050383F">
            <w:pPr>
              <w:pStyle w:val="TAC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586D" w14:textId="77777777" w:rsidR="0067638E" w:rsidRPr="009428F2" w:rsidRDefault="0067638E" w:rsidP="0050383F">
            <w:pPr>
              <w:pStyle w:val="TAC"/>
            </w:pPr>
            <w:r w:rsidRPr="009428F2">
              <w:t>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1EC0" w14:textId="77777777" w:rsidR="0067638E" w:rsidRPr="009428F2" w:rsidRDefault="0067638E" w:rsidP="0050383F">
            <w:pPr>
              <w:pStyle w:val="TAC"/>
            </w:pPr>
            <w:r w:rsidRPr="009428F2"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9545D" w14:textId="77777777" w:rsidR="0067638E" w:rsidRPr="009428F2" w:rsidRDefault="0067638E" w:rsidP="0050383F">
            <w:pPr>
              <w:pStyle w:val="TAC"/>
            </w:pPr>
          </w:p>
        </w:tc>
      </w:tr>
      <w:tr w:rsidR="0067638E" w:rsidRPr="009428F2" w14:paraId="5336F150" w14:textId="77777777" w:rsidTr="0050383F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2944" w14:textId="77777777" w:rsidR="0067638E" w:rsidRPr="009428F2" w:rsidRDefault="0067638E" w:rsidP="0050383F">
            <w:pPr>
              <w:pStyle w:val="TAC"/>
              <w:jc w:val="left"/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FA55" w14:textId="77777777" w:rsidR="0067638E" w:rsidRPr="009428F2" w:rsidRDefault="0067638E" w:rsidP="0050383F">
            <w:pPr>
              <w:pStyle w:val="TAC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68B" w14:textId="77777777" w:rsidR="0067638E" w:rsidRPr="009428F2" w:rsidRDefault="0067638E" w:rsidP="0050383F">
            <w:pPr>
              <w:pStyle w:val="TAC"/>
            </w:pPr>
            <w:r w:rsidRPr="009428F2">
              <w:t>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D044" w14:textId="77777777" w:rsidR="0067638E" w:rsidRPr="009428F2" w:rsidRDefault="0067638E" w:rsidP="0050383F">
            <w:pPr>
              <w:pStyle w:val="TAC"/>
            </w:pPr>
            <w:r w:rsidRPr="009428F2">
              <w:t>2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D9E84" w14:textId="77777777" w:rsidR="0067638E" w:rsidRPr="009428F2" w:rsidRDefault="0067638E" w:rsidP="0050383F">
            <w:pPr>
              <w:pStyle w:val="TAC"/>
            </w:pPr>
          </w:p>
        </w:tc>
      </w:tr>
      <w:tr w:rsidR="0067638E" w:rsidRPr="009428F2" w14:paraId="19F9DCF0" w14:textId="77777777" w:rsidTr="0050383F">
        <w:trPr>
          <w:cantSplit/>
          <w:jc w:val="center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46F36" w14:textId="77777777" w:rsidR="0067638E" w:rsidRPr="009428F2" w:rsidRDefault="0067638E" w:rsidP="0050383F">
            <w:pPr>
              <w:pStyle w:val="TAC"/>
            </w:pPr>
            <w:r w:rsidRPr="009428F2"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30F" w14:textId="77777777" w:rsidR="0067638E" w:rsidRPr="009428F2" w:rsidRDefault="0067638E" w:rsidP="0050383F">
            <w:pPr>
              <w:pStyle w:val="TAC"/>
            </w:pPr>
            <w:r w:rsidRPr="009428F2">
              <w:t>3.75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FDD0" w14:textId="77777777" w:rsidR="0067638E" w:rsidRPr="009428F2" w:rsidRDefault="0067638E" w:rsidP="0050383F">
            <w:pPr>
              <w:pStyle w:val="TAC"/>
            </w:pPr>
            <w:r w:rsidRPr="009428F2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D599" w14:textId="77777777" w:rsidR="0067638E" w:rsidRPr="009428F2" w:rsidRDefault="0067638E" w:rsidP="0050383F">
            <w:pPr>
              <w:pStyle w:val="TAC"/>
            </w:pPr>
            <w:r w:rsidRPr="009428F2"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141E6" w14:textId="77777777" w:rsidR="0067638E" w:rsidRPr="009428F2" w:rsidRDefault="0067638E" w:rsidP="0050383F">
            <w:pPr>
              <w:pStyle w:val="TAC"/>
            </w:pPr>
          </w:p>
        </w:tc>
      </w:tr>
      <w:tr w:rsidR="0067638E" w:rsidRPr="009428F2" w14:paraId="17837C20" w14:textId="77777777" w:rsidTr="0050383F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A880" w14:textId="77777777" w:rsidR="0067638E" w:rsidRPr="009428F2" w:rsidRDefault="0067638E" w:rsidP="0050383F">
            <w:pPr>
              <w:pStyle w:val="TAC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EAA7" w14:textId="77777777" w:rsidR="0067638E" w:rsidRPr="009428F2" w:rsidRDefault="0067638E" w:rsidP="0050383F">
            <w:pPr>
              <w:pStyle w:val="TAC"/>
            </w:pPr>
            <w:r w:rsidRPr="009428F2">
              <w:t>15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CC54" w14:textId="77777777" w:rsidR="0067638E" w:rsidRPr="009428F2" w:rsidRDefault="0067638E" w:rsidP="0050383F">
            <w:pPr>
              <w:pStyle w:val="TAC"/>
            </w:pPr>
            <w:r w:rsidRPr="009428F2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8D2E" w14:textId="77777777" w:rsidR="0067638E" w:rsidRPr="009428F2" w:rsidRDefault="0067638E" w:rsidP="0050383F">
            <w:pPr>
              <w:pStyle w:val="TAC"/>
            </w:pPr>
            <w:r w:rsidRPr="009428F2"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EF4F" w14:textId="77777777" w:rsidR="0067638E" w:rsidRPr="009428F2" w:rsidRDefault="0067638E" w:rsidP="0050383F">
            <w:pPr>
              <w:pStyle w:val="TAC"/>
            </w:pPr>
          </w:p>
        </w:tc>
      </w:tr>
    </w:tbl>
    <w:p w14:paraId="2A957B87" w14:textId="62828659" w:rsidR="0067638E" w:rsidRDefault="0067638E" w:rsidP="00C471F2">
      <w:pPr>
        <w:jc w:val="both"/>
        <w:rPr>
          <w:lang w:val="en-GB" w:eastAsia="zh-CN"/>
        </w:rPr>
      </w:pPr>
    </w:p>
    <w:p w14:paraId="794398C2" w14:textId="6E3714DC" w:rsidR="00C86436" w:rsidRDefault="0067638E" w:rsidP="00C471F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TDD NB-IoT, we may drop 3.75KHz support </w:t>
      </w:r>
      <w:r>
        <w:rPr>
          <w:lang w:val="en-GB" w:eastAsia="zh-CN"/>
        </w:rPr>
        <w:t>for some TDD configurations since</w:t>
      </w:r>
      <w:r w:rsidR="00226295">
        <w:rPr>
          <w:lang w:val="en-GB" w:eastAsia="zh-CN"/>
        </w:rPr>
        <w:t xml:space="preserve"> part of the UL slots </w:t>
      </w:r>
      <w:r w:rsidR="0023178D">
        <w:rPr>
          <w:lang w:val="en-GB" w:eastAsia="zh-CN"/>
        </w:rPr>
        <w:t xml:space="preserve">may </w:t>
      </w:r>
      <w:r w:rsidR="00226295">
        <w:rPr>
          <w:lang w:val="en-GB" w:eastAsia="zh-CN"/>
        </w:rPr>
        <w:t>collide with DL subframe</w:t>
      </w:r>
      <w:r w:rsidR="003F25EE">
        <w:rPr>
          <w:lang w:val="en-GB" w:eastAsia="zh-CN"/>
        </w:rPr>
        <w:t xml:space="preserve"> as shown in Figure 3 resulting in some UL slots not useful</w:t>
      </w:r>
      <w:r w:rsidR="00226295">
        <w:rPr>
          <w:lang w:val="en-GB" w:eastAsia="zh-CN"/>
        </w:rPr>
        <w:t>. We can instead introduce 7.5KHz subcarrier spacing with 1ms slot length</w:t>
      </w:r>
      <w:r w:rsidR="0023178D">
        <w:rPr>
          <w:lang w:val="en-GB" w:eastAsia="zh-CN"/>
        </w:rPr>
        <w:t xml:space="preserve"> to better fit in 1ms UL subframe</w:t>
      </w:r>
      <w:r w:rsidR="00226295">
        <w:rPr>
          <w:lang w:val="en-GB" w:eastAsia="zh-CN"/>
        </w:rPr>
        <w:t xml:space="preserve">. </w:t>
      </w:r>
      <w:r w:rsidR="00C86436">
        <w:rPr>
          <w:lang w:val="en-GB" w:eastAsia="zh-CN"/>
        </w:rPr>
        <w:t xml:space="preserve">Following 3.75KHz slot structure we can define the 7.5KHz slot structure. That is, there are 7 symbols per 1ms slot with a </w:t>
      </w:r>
      <w:r w:rsidR="0023178D">
        <w:rPr>
          <w:lang w:val="en-GB" w:eastAsia="zh-CN"/>
        </w:rPr>
        <w:t xml:space="preserve">guard period of 256 </w:t>
      </w:r>
      <w:r w:rsidR="00C86436">
        <w:rPr>
          <w:lang w:val="en-GB" w:eastAsia="zh-CN"/>
        </w:rPr>
        <w:t>samples @</w:t>
      </w:r>
      <w:r w:rsidR="0023178D">
        <w:rPr>
          <w:lang w:val="en-GB" w:eastAsia="zh-CN"/>
        </w:rPr>
        <w:t>30.72</w:t>
      </w:r>
      <w:r w:rsidR="00C86436">
        <w:rPr>
          <w:lang w:val="en-GB" w:eastAsia="zh-CN"/>
        </w:rPr>
        <w:t>MHz</w:t>
      </w:r>
      <w:r w:rsidR="0023178D">
        <w:rPr>
          <w:lang w:val="en-GB" w:eastAsia="zh-CN"/>
        </w:rPr>
        <w:t xml:space="preserve"> as </w:t>
      </w:r>
      <w:r w:rsidR="00B12B09">
        <w:rPr>
          <w:lang w:val="en-GB" w:eastAsia="zh-CN"/>
        </w:rPr>
        <w:t>given</w:t>
      </w:r>
      <w:r w:rsidR="0023178D">
        <w:rPr>
          <w:lang w:val="en-GB" w:eastAsia="zh-CN"/>
        </w:rPr>
        <w:t xml:space="preserve"> in Figure </w:t>
      </w:r>
      <w:r w:rsidR="003F25EE">
        <w:rPr>
          <w:lang w:val="en-GB" w:eastAsia="zh-CN"/>
        </w:rPr>
        <w:t>4</w:t>
      </w:r>
      <w:r w:rsidR="0023178D">
        <w:rPr>
          <w:lang w:val="en-GB" w:eastAsia="zh-CN"/>
        </w:rPr>
        <w:t>.</w:t>
      </w:r>
    </w:p>
    <w:p w14:paraId="11EDEBED" w14:textId="79757716" w:rsidR="003F25EE" w:rsidRDefault="00B435EC" w:rsidP="003F25EE">
      <w:pPr>
        <w:jc w:val="center"/>
        <w:rPr>
          <w:lang w:val="en-GB" w:eastAsia="zh-CN"/>
        </w:rPr>
      </w:pPr>
      <w:r w:rsidRPr="00B435EC">
        <w:rPr>
          <w:noProof/>
          <w:lang w:eastAsia="zh-CN"/>
        </w:rPr>
        <w:drawing>
          <wp:inline distT="0" distB="0" distL="0" distR="0" wp14:anchorId="1DEB515D" wp14:editId="7316FD1F">
            <wp:extent cx="4158457" cy="10864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791" cy="1097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F582F" w14:textId="7D01E3D1" w:rsidR="003F25EE" w:rsidRPr="006959E0" w:rsidRDefault="003F25EE" w:rsidP="003F25EE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3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Collision of 3.75KHz UL slot with DL </w:t>
      </w:r>
      <w:r w:rsidR="00B435EC">
        <w:rPr>
          <w:b/>
          <w:lang w:val="en-GB" w:eastAsia="zh-CN"/>
        </w:rPr>
        <w:t>subframes</w:t>
      </w:r>
    </w:p>
    <w:p w14:paraId="4D44FA3F" w14:textId="77777777" w:rsidR="003F25EE" w:rsidRPr="003F25EE" w:rsidRDefault="003F25EE" w:rsidP="003F25EE">
      <w:pPr>
        <w:jc w:val="center"/>
        <w:rPr>
          <w:lang w:val="en-GB" w:eastAsia="zh-CN"/>
        </w:rPr>
      </w:pPr>
    </w:p>
    <w:p w14:paraId="4468EFDB" w14:textId="76B2464B" w:rsidR="0067638E" w:rsidRDefault="0023178D" w:rsidP="0023178D">
      <w:pPr>
        <w:jc w:val="center"/>
        <w:rPr>
          <w:lang w:val="en-GB" w:eastAsia="zh-CN"/>
        </w:rPr>
      </w:pPr>
      <w:r w:rsidRPr="0023178D">
        <w:rPr>
          <w:noProof/>
          <w:lang w:eastAsia="zh-CN"/>
        </w:rPr>
        <w:drawing>
          <wp:inline distT="0" distB="0" distL="0" distR="0" wp14:anchorId="4472323C" wp14:editId="503BB9FE">
            <wp:extent cx="3351530" cy="149206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483" cy="1516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A5DC8" w14:textId="14E6BA29" w:rsidR="0023178D" w:rsidRPr="006959E0" w:rsidRDefault="0023178D" w:rsidP="0023178D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lastRenderedPageBreak/>
        <w:t xml:space="preserve">Figure </w:t>
      </w:r>
      <w:r w:rsidR="003F25EE">
        <w:rPr>
          <w:b/>
          <w:lang w:val="en-GB" w:eastAsia="zh-CN"/>
        </w:rPr>
        <w:t>4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Slot structure for 7.5KHz subcarrier spacing</w:t>
      </w:r>
    </w:p>
    <w:p w14:paraId="766FACB1" w14:textId="46D48067" w:rsidR="0023178D" w:rsidRDefault="0023178D" w:rsidP="0023178D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Support 7.5KHz single tone spacing for </w:t>
      </w:r>
      <w:r w:rsidR="006019A3">
        <w:rPr>
          <w:b/>
          <w:lang w:val="en-GB"/>
        </w:rPr>
        <w:t>UL</w:t>
      </w:r>
      <w:r>
        <w:rPr>
          <w:b/>
          <w:lang w:val="en-GB"/>
        </w:rPr>
        <w:t xml:space="preserve"> </w:t>
      </w:r>
    </w:p>
    <w:p w14:paraId="195D38DD" w14:textId="68361EFD" w:rsidR="00B12B09" w:rsidRDefault="00B12B09" w:rsidP="00C471F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definition of resource unit for TDD NB-IoT can also be changed. Since some TDD configurations have </w:t>
      </w:r>
      <w:r w:rsidR="003C613A">
        <w:rPr>
          <w:lang w:val="en-GB" w:eastAsia="zh-CN"/>
        </w:rPr>
        <w:t>three</w:t>
      </w:r>
      <w:r>
        <w:rPr>
          <w:lang w:val="en-GB" w:eastAsia="zh-CN"/>
        </w:rPr>
        <w:t xml:space="preserve"> consecutive </w:t>
      </w:r>
      <w:r w:rsidR="003C613A">
        <w:rPr>
          <w:lang w:val="en-GB" w:eastAsia="zh-CN"/>
        </w:rPr>
        <w:t>U</w:t>
      </w:r>
      <w:r>
        <w:rPr>
          <w:lang w:val="en-GB" w:eastAsia="zh-CN"/>
        </w:rPr>
        <w:t xml:space="preserve">L subframes, the current resource unit is done in units of 2, 4, 8, and 16 slots x 7 symbols. To better fit </w:t>
      </w:r>
      <w:r w:rsidR="003C613A">
        <w:rPr>
          <w:lang w:val="en-GB" w:eastAsia="zh-CN"/>
        </w:rPr>
        <w:t xml:space="preserve">in </w:t>
      </w:r>
      <w:r>
        <w:rPr>
          <w:lang w:val="en-GB" w:eastAsia="zh-CN"/>
        </w:rPr>
        <w:t xml:space="preserve">the 3ms UL occasion we can consider </w:t>
      </w:r>
      <w:proofErr w:type="gramStart"/>
      <w:r>
        <w:rPr>
          <w:lang w:val="en-GB" w:eastAsia="zh-CN"/>
        </w:rPr>
        <w:t>to add</w:t>
      </w:r>
      <w:proofErr w:type="gramEnd"/>
      <w:r>
        <w:rPr>
          <w:lang w:val="en-GB" w:eastAsia="zh-CN"/>
        </w:rPr>
        <w:t xml:space="preserve"> additional configs such as 6 slots x 7 symbols or 10 slots x 7 symbols for 15KHz subcarrier spacing. In addition, the resource unit definition can be based on TDD UL/DL configurations. For example, the new resource unit of 6 slots x 7 symbols is only appl</w:t>
      </w:r>
      <w:r w:rsidR="00B435EC">
        <w:rPr>
          <w:lang w:val="en-GB" w:eastAsia="zh-CN"/>
        </w:rPr>
        <w:t xml:space="preserve">ied to TDD UL/DL configuration </w:t>
      </w:r>
      <w:r>
        <w:rPr>
          <w:lang w:val="en-GB" w:eastAsia="zh-CN"/>
        </w:rPr>
        <w:t>0</w:t>
      </w:r>
      <w:r w:rsidR="00B435EC">
        <w:rPr>
          <w:lang w:val="en-GB" w:eastAsia="zh-CN"/>
        </w:rPr>
        <w:t>, 3 or 6</w:t>
      </w:r>
      <w:r>
        <w:rPr>
          <w:lang w:val="en-GB" w:eastAsia="zh-CN"/>
        </w:rPr>
        <w:t>.</w:t>
      </w:r>
    </w:p>
    <w:p w14:paraId="4D98CFB2" w14:textId="2A0839AD" w:rsidR="0019655E" w:rsidRDefault="0019655E" w:rsidP="0019655E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B12B09"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 w:rsidR="00B12B09">
        <w:rPr>
          <w:b/>
          <w:lang w:val="en-GB"/>
        </w:rPr>
        <w:t>Introduce additional resource units such as 6 slots x 7 symbols or 10 slots x 7 symbols for TDD NB-IoT.</w:t>
      </w: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64523ECA" w:rsidR="00975ABF" w:rsidRDefault="0019655E" w:rsidP="00975ABF">
      <w:pPr>
        <w:rPr>
          <w:lang w:val="en-GB"/>
        </w:rPr>
      </w:pPr>
      <w:r>
        <w:rPr>
          <w:lang w:val="en-GB"/>
        </w:rPr>
        <w:t>In this contribution</w:t>
      </w:r>
      <w:r w:rsidR="00975ABF">
        <w:rPr>
          <w:lang w:val="en-GB"/>
        </w:rPr>
        <w:t xml:space="preserve">, we </w:t>
      </w:r>
      <w:r>
        <w:rPr>
          <w:lang w:val="en-GB"/>
        </w:rPr>
        <w:t xml:space="preserve">discussed the </w:t>
      </w:r>
      <w:r w:rsidR="00B12B09">
        <w:rPr>
          <w:lang w:val="en-GB"/>
        </w:rPr>
        <w:t>U</w:t>
      </w:r>
      <w:r>
        <w:rPr>
          <w:lang w:val="en-GB"/>
        </w:rPr>
        <w:t xml:space="preserve">L design aspects of NB-IoT. </w:t>
      </w:r>
      <w:r w:rsidR="00077400">
        <w:rPr>
          <w:lang w:val="en-GB"/>
        </w:rPr>
        <w:t>We ma</w:t>
      </w:r>
      <w:r>
        <w:rPr>
          <w:lang w:val="en-GB"/>
        </w:rPr>
        <w:t>d</w:t>
      </w:r>
      <w:r w:rsidR="00077400">
        <w:rPr>
          <w:lang w:val="en-GB"/>
        </w:rPr>
        <w:t>e the following proposal</w:t>
      </w:r>
      <w:r w:rsidR="003B10DA">
        <w:rPr>
          <w:lang w:val="en-GB"/>
        </w:rPr>
        <w:t>:</w:t>
      </w:r>
    </w:p>
    <w:p w14:paraId="3C238A01" w14:textId="77777777" w:rsidR="00B04211" w:rsidRPr="0096474C" w:rsidRDefault="00B04211" w:rsidP="00B04211">
      <w:pPr>
        <w:rPr>
          <w:b/>
          <w:lang w:val="en-GB"/>
        </w:rPr>
      </w:pPr>
      <w:r w:rsidRPr="005648A0"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For TDD NB-IoT, redesign NPRACH with one symbol group to fit within 1 </w:t>
      </w:r>
      <w:proofErr w:type="spellStart"/>
      <w:r>
        <w:rPr>
          <w:b/>
          <w:lang w:val="en-GB"/>
        </w:rPr>
        <w:t>ms</w:t>
      </w:r>
      <w:proofErr w:type="spellEnd"/>
      <w:r>
        <w:rPr>
          <w:b/>
          <w:lang w:val="en-GB"/>
        </w:rPr>
        <w:t xml:space="preserve">. </w:t>
      </w:r>
    </w:p>
    <w:p w14:paraId="59B22DB2" w14:textId="77777777" w:rsidR="003C613A" w:rsidRPr="0096474C" w:rsidRDefault="003C613A" w:rsidP="003C613A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preamble for NB-IoT TDD can consist of a predefined sequence of mini-preambles with each mini-preamble consisting of 2 or 3 symbol groups without the gap.</w:t>
      </w:r>
    </w:p>
    <w:p w14:paraId="6E3B1C56" w14:textId="73DC62CD" w:rsidR="00B12B09" w:rsidRDefault="00B12B09" w:rsidP="00B12B0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Support 7.5KHz single tone spacing for UL </w:t>
      </w:r>
    </w:p>
    <w:p w14:paraId="655183CA" w14:textId="77777777" w:rsidR="00B12B09" w:rsidRDefault="00B12B09" w:rsidP="00B12B0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Introduce additional resource units such as 6 slots x 7 symbols or 10 slots x 7 symbols for TDD NB-IoT.</w:t>
      </w:r>
    </w:p>
    <w:p w14:paraId="26881B4C" w14:textId="77777777" w:rsidR="00E523F3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8DFF2ED" w14:textId="317B2BDD" w:rsidR="00B823C6" w:rsidRDefault="00B823C6" w:rsidP="00B823C6">
      <w:pPr>
        <w:rPr>
          <w:rStyle w:val="SubtleReference"/>
        </w:rPr>
      </w:pPr>
      <w:r>
        <w:t xml:space="preserve">[1] </w:t>
      </w:r>
      <w:r w:rsidR="00E91545" w:rsidRPr="00C250ED">
        <w:rPr>
          <w:rStyle w:val="SubtleReference"/>
        </w:rPr>
        <w:t>RP-171428, “Revised WID on further NB-IoT enhancements”, Huawei, HiSilicon, 3GPP RAN#76 meeting, West Palm Beach, USA, June 5-8, 2017</w:t>
      </w:r>
    </w:p>
    <w:p w14:paraId="5D4E89EF" w14:textId="5A7CBE49" w:rsidR="00C16CD2" w:rsidRDefault="00C16CD2" w:rsidP="00B823C6">
      <w:pPr>
        <w:rPr>
          <w:rStyle w:val="SubtleReference"/>
        </w:rPr>
      </w:pPr>
      <w:r>
        <w:t xml:space="preserve">[2] 3GPP </w:t>
      </w:r>
      <w:r w:rsidRPr="00C250ED">
        <w:rPr>
          <w:rStyle w:val="SubtleReference"/>
        </w:rPr>
        <w:t>R</w:t>
      </w:r>
      <w:r>
        <w:rPr>
          <w:rStyle w:val="SubtleReference"/>
        </w:rPr>
        <w:t>AN1#90, Chairman’s notes</w:t>
      </w:r>
    </w:p>
    <w:p w14:paraId="0A2542C8" w14:textId="77777777" w:rsidR="002D33EA" w:rsidRDefault="002D33EA" w:rsidP="002D33EA">
      <w:r w:rsidRPr="00956548">
        <w:t>[</w:t>
      </w:r>
      <w:r>
        <w:t>3</w:t>
      </w:r>
      <w:r w:rsidRPr="00956548">
        <w:t>] R1-171281</w:t>
      </w:r>
      <w:r>
        <w:t>5</w:t>
      </w:r>
      <w:r w:rsidRPr="00956548">
        <w:t>, “</w:t>
      </w:r>
      <w:r>
        <w:t>Uplink</w:t>
      </w:r>
      <w:r w:rsidRPr="00956548">
        <w:t xml:space="preserve"> aspects of TDD “, Qualcomm Incorporated</w:t>
      </w:r>
    </w:p>
    <w:p w14:paraId="7E9CE26A" w14:textId="77777777" w:rsidR="002D33EA" w:rsidRPr="00EE1C09" w:rsidRDefault="002D33EA" w:rsidP="00B823C6"/>
    <w:sectPr w:rsidR="002D33EA" w:rsidRPr="00EE1C09" w:rsidSect="00671B4F">
      <w:headerReference w:type="even" r:id="rId29"/>
      <w:footerReference w:type="even" r:id="rId30"/>
      <w:footerReference w:type="default" r:id="rId3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B3CD5" w14:textId="77777777" w:rsidR="00B41B40" w:rsidRDefault="00B41B40">
      <w:r>
        <w:separator/>
      </w:r>
    </w:p>
  </w:endnote>
  <w:endnote w:type="continuationSeparator" w:id="0">
    <w:p w14:paraId="155B4666" w14:textId="77777777" w:rsidR="00B41B40" w:rsidRDefault="00B41B40">
      <w:r>
        <w:continuationSeparator/>
      </w:r>
    </w:p>
  </w:endnote>
  <w:endnote w:type="continuationNotice" w:id="1">
    <w:p w14:paraId="7CC9980D" w14:textId="77777777" w:rsidR="00B41B40" w:rsidRDefault="00B41B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AB0A16" w:rsidRDefault="00AB0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B0A16" w:rsidRDefault="00AB0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6623DB51" w:rsidR="00AB0A16" w:rsidRDefault="00AB0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421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4211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314D6" w14:textId="77777777" w:rsidR="00B41B40" w:rsidRDefault="00B41B40">
      <w:r>
        <w:separator/>
      </w:r>
    </w:p>
  </w:footnote>
  <w:footnote w:type="continuationSeparator" w:id="0">
    <w:p w14:paraId="2698293A" w14:textId="77777777" w:rsidR="00B41B40" w:rsidRDefault="00B41B40">
      <w:r>
        <w:continuationSeparator/>
      </w:r>
    </w:p>
  </w:footnote>
  <w:footnote w:type="continuationNotice" w:id="1">
    <w:p w14:paraId="5D1CC7C2" w14:textId="77777777" w:rsidR="00B41B40" w:rsidRDefault="00B41B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AB0A16" w:rsidRDefault="00AB0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680459"/>
    <w:multiLevelType w:val="hybridMultilevel"/>
    <w:tmpl w:val="EF3A3DD4"/>
    <w:lvl w:ilvl="0" w:tplc="5F409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06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61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2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41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08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D4C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0A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2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F50C33"/>
    <w:multiLevelType w:val="hybridMultilevel"/>
    <w:tmpl w:val="6EAC1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4F253D"/>
    <w:multiLevelType w:val="hybridMultilevel"/>
    <w:tmpl w:val="A128ECD8"/>
    <w:lvl w:ilvl="0" w:tplc="C8227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F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8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2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3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C7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2B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4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7B9B3954"/>
    <w:multiLevelType w:val="hybridMultilevel"/>
    <w:tmpl w:val="0A82769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12"/>
  </w:num>
  <w:num w:numId="6">
    <w:abstractNumId w:val="3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2"/>
  </w:num>
  <w:num w:numId="13">
    <w:abstractNumId w:val="4"/>
  </w:num>
  <w:num w:numId="14">
    <w:abstractNumId w:val="13"/>
  </w:num>
  <w:num w:numId="15">
    <w:abstractNumId w:val="1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07C02"/>
    <w:rsid w:val="000101EF"/>
    <w:rsid w:val="00010E97"/>
    <w:rsid w:val="00010EF9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4DF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486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2EAF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43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816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27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B1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2DB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99C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6B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3FC1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64D"/>
    <w:rsid w:val="001929F7"/>
    <w:rsid w:val="00193987"/>
    <w:rsid w:val="00193D48"/>
    <w:rsid w:val="00194955"/>
    <w:rsid w:val="001954AB"/>
    <w:rsid w:val="00195657"/>
    <w:rsid w:val="0019573B"/>
    <w:rsid w:val="0019592C"/>
    <w:rsid w:val="00196085"/>
    <w:rsid w:val="0019655E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2968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18B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295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78D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4A3B"/>
    <w:rsid w:val="0024520E"/>
    <w:rsid w:val="0024530E"/>
    <w:rsid w:val="00245492"/>
    <w:rsid w:val="00245A41"/>
    <w:rsid w:val="00245B70"/>
    <w:rsid w:val="00245B79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BBD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CEC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3EA"/>
    <w:rsid w:val="002D3561"/>
    <w:rsid w:val="002D3968"/>
    <w:rsid w:val="002D3C67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7E6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69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39E7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B1F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13A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5EE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08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EBE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332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43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2E2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93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49A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900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0F4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500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76F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1F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9A3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A3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D53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29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38E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3A5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85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A7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334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0E5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B6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C53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3F6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68C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3C8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0CE4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713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C8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2537"/>
    <w:rsid w:val="0096392B"/>
    <w:rsid w:val="0096397B"/>
    <w:rsid w:val="0096474C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7791C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3F8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27F"/>
    <w:rsid w:val="00A65417"/>
    <w:rsid w:val="00A655C8"/>
    <w:rsid w:val="00A6563A"/>
    <w:rsid w:val="00A657CF"/>
    <w:rsid w:val="00A65C72"/>
    <w:rsid w:val="00A65FBF"/>
    <w:rsid w:val="00A6636E"/>
    <w:rsid w:val="00A6662B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264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E3C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62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208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79F"/>
    <w:rsid w:val="00B02A4C"/>
    <w:rsid w:val="00B02AD0"/>
    <w:rsid w:val="00B03101"/>
    <w:rsid w:val="00B039CE"/>
    <w:rsid w:val="00B03BB8"/>
    <w:rsid w:val="00B03D26"/>
    <w:rsid w:val="00B04211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2B09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1B40"/>
    <w:rsid w:val="00B42879"/>
    <w:rsid w:val="00B430D3"/>
    <w:rsid w:val="00B435EC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F45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B7D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3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6CD2"/>
    <w:rsid w:val="00C17099"/>
    <w:rsid w:val="00C170AE"/>
    <w:rsid w:val="00C173EB"/>
    <w:rsid w:val="00C17593"/>
    <w:rsid w:val="00C176B6"/>
    <w:rsid w:val="00C17D7E"/>
    <w:rsid w:val="00C17D89"/>
    <w:rsid w:val="00C202D5"/>
    <w:rsid w:val="00C20349"/>
    <w:rsid w:val="00C2068D"/>
    <w:rsid w:val="00C206C4"/>
    <w:rsid w:val="00C206EC"/>
    <w:rsid w:val="00C20DD5"/>
    <w:rsid w:val="00C20F2A"/>
    <w:rsid w:val="00C21C3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1F2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36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C6B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876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A9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36C9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5B7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094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72D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3FB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F6C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DF0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9E5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47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45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35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77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39730448-78E1-4065-A69C-16176A86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TAHChar">
    <w:name w:val="TAH Char"/>
    <w:locked/>
    <w:rsid w:val="005810F4"/>
    <w:rPr>
      <w:rFonts w:ascii="Arial" w:hAnsi="Arial"/>
      <w:b/>
      <w:sz w:val="18"/>
      <w:lang w:val="en-GB" w:eastAsia="en-US"/>
    </w:rPr>
  </w:style>
  <w:style w:type="character" w:styleId="SubtleReference">
    <w:name w:val="Subtle Reference"/>
    <w:uiPriority w:val="31"/>
    <w:qFormat/>
    <w:rsid w:val="00E9154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0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3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10.emf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emf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E4E51A-BDA0-43FB-91F0-62CA44FE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Chao Wei</cp:lastModifiedBy>
  <cp:revision>4</cp:revision>
  <cp:lastPrinted>2014-11-07T05:38:00Z</cp:lastPrinted>
  <dcterms:created xsi:type="dcterms:W3CDTF">2017-09-29T06:11:00Z</dcterms:created>
  <dcterms:modified xsi:type="dcterms:W3CDTF">2017-09-30T03:29:00Z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-2058970810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albertor@qti.qualcomm.com</vt:lpwstr>
  </property>
  <property fmtid="{D5CDD505-2E9C-101B-9397-08002B2CF9AE}" pid="6" name="_AuthorEmailDisplayName">
    <vt:lpwstr>Alberto Rico Alvarino</vt:lpwstr>
  </property>
  <property fmtid="{D5CDD505-2E9C-101B-9397-08002B2CF9AE}" pid="7" name="_PreviousAdHocReviewCycleID">
    <vt:i4>-738167667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