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1C83C96"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981D20">
        <w:t>1</w:t>
      </w:r>
      <w:r w:rsidR="00A85C6C" w:rsidRPr="00981D20">
        <w:t>7</w:t>
      </w:r>
      <w:r w:rsidR="00356A14" w:rsidRPr="00981D20">
        <w:t>0</w:t>
      </w:r>
      <w:r w:rsidR="009A0110">
        <w:t>9186</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B34DAAA" w:rsidR="00E90E49" w:rsidRPr="00327997" w:rsidRDefault="003D3C45" w:rsidP="00327997">
      <w:pPr>
        <w:pStyle w:val="3GPPHeader"/>
      </w:pPr>
      <w:r w:rsidRPr="00327997">
        <w:t>Title:</w:t>
      </w:r>
      <w:r w:rsidR="00E90E49" w:rsidRPr="00327997">
        <w:tab/>
      </w:r>
      <w:r w:rsidR="008460FE">
        <w:t>M</w:t>
      </w:r>
      <w:r w:rsidR="00DE614D">
        <w:t>easurements based on CSI-RS for L3 mobility</w:t>
      </w:r>
    </w:p>
    <w:p w14:paraId="2D554DE3" w14:textId="756960BF" w:rsidR="00952A24" w:rsidRPr="00672954" w:rsidRDefault="00952A24" w:rsidP="00327997">
      <w:pPr>
        <w:pStyle w:val="3GPPHeader"/>
        <w:rPr>
          <w:lang w:val="en-US"/>
        </w:rPr>
      </w:pPr>
      <w:r w:rsidRPr="00672954">
        <w:rPr>
          <w:lang w:val="en-US"/>
        </w:rPr>
        <w:t>Agenda Item:</w:t>
      </w:r>
      <w:r w:rsidRPr="00672954">
        <w:rPr>
          <w:lang w:val="en-US"/>
        </w:rPr>
        <w:tab/>
      </w:r>
      <w:r w:rsidR="00DE614D" w:rsidRPr="00672954">
        <w:rPr>
          <w:lang w:val="en-US"/>
        </w:rPr>
        <w:t>7.1.1.5.2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4A88BE2" w:rsidR="00BF7642" w:rsidRPr="00E9149C" w:rsidRDefault="00E64B80" w:rsidP="00BF7642">
      <w:pPr>
        <w:pStyle w:val="BodyText"/>
      </w:pPr>
      <w:r>
        <w:t>In RAN1#88</w:t>
      </w:r>
      <w:r w:rsidR="00356A14">
        <w:t>b</w:t>
      </w:r>
      <w:r w:rsidR="00BF7642">
        <w:t>, the following agreement was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4EF133" w14:textId="560AD188" w:rsidR="003B5C1A" w:rsidRPr="002A5745" w:rsidRDefault="003B5C1A" w:rsidP="003B5C1A">
                            <w:pPr>
                              <w:rPr>
                                <w:rFonts w:eastAsia="MS Mincho"/>
                                <w:b/>
                                <w:u w:val="single"/>
                                <w:lang w:val="en-US" w:eastAsia="ja-JP"/>
                              </w:rPr>
                            </w:pPr>
                            <w:r w:rsidRPr="002A5745">
                              <w:rPr>
                                <w:rFonts w:eastAsia="MS Mincho" w:hint="eastAsia"/>
                                <w:b/>
                                <w:highlight w:val="green"/>
                                <w:u w:val="single"/>
                                <w:lang w:val="en-US" w:eastAsia="ja-JP"/>
                              </w:rPr>
                              <w:t>Agreement</w:t>
                            </w:r>
                            <w:r w:rsidR="00233488">
                              <w:rPr>
                                <w:rFonts w:eastAsia="MS Mincho"/>
                                <w:b/>
                                <w:highlight w:val="green"/>
                                <w:u w:val="single"/>
                                <w:lang w:val="en-US" w:eastAsia="ja-JP"/>
                              </w:rPr>
                              <w:t xml:space="preserve"> A1</w:t>
                            </w:r>
                            <w:r w:rsidRPr="002A5745">
                              <w:rPr>
                                <w:rFonts w:eastAsia="MS Mincho" w:hint="eastAsia"/>
                                <w:b/>
                                <w:highlight w:val="green"/>
                                <w:u w:val="single"/>
                                <w:lang w:val="en-US" w:eastAsia="ja-JP"/>
                              </w:rPr>
                              <w:t>:</w:t>
                            </w:r>
                          </w:p>
                          <w:p w14:paraId="2387FC3C" w14:textId="77777777" w:rsidR="003B5C1A" w:rsidRPr="002A5745" w:rsidRDefault="003B5C1A" w:rsidP="003B5C1A">
                            <w:pPr>
                              <w:numPr>
                                <w:ilvl w:val="0"/>
                                <w:numId w:val="15"/>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32E440F2" w14:textId="77777777" w:rsidR="003B5C1A" w:rsidRPr="002A5745" w:rsidRDefault="003B5C1A" w:rsidP="003B5C1A">
                            <w:pPr>
                              <w:numPr>
                                <w:ilvl w:val="0"/>
                                <w:numId w:val="16"/>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Design:</w:t>
                            </w:r>
                          </w:p>
                          <w:p w14:paraId="799C51C3" w14:textId="77777777" w:rsidR="003B5C1A" w:rsidRPr="002A5745" w:rsidRDefault="003B5C1A" w:rsidP="003B5C1A">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Reuse CSI-RS design for beam management as baseline</w:t>
                            </w:r>
                          </w:p>
                          <w:p w14:paraId="7CF99B79" w14:textId="77777777" w:rsidR="003B5C1A" w:rsidRPr="002A5745" w:rsidRDefault="003B5C1A" w:rsidP="003B5C1A">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Identify additional requirements on the CSI-RS to support L3 mobility</w:t>
                            </w:r>
                          </w:p>
                          <w:p w14:paraId="0ECE780E" w14:textId="77777777" w:rsidR="003B5C1A" w:rsidRPr="002A5745" w:rsidRDefault="003B5C1A" w:rsidP="003B5C1A">
                            <w:pPr>
                              <w:numPr>
                                <w:ilvl w:val="0"/>
                                <w:numId w:val="18"/>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Configuration:</w:t>
                            </w:r>
                          </w:p>
                          <w:p w14:paraId="21E077BF" w14:textId="77777777" w:rsidR="003B5C1A" w:rsidRPr="002A5745"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Support measurement of a large number of beams</w:t>
                            </w:r>
                          </w:p>
                          <w:p w14:paraId="3B5E98E1" w14:textId="77777777" w:rsidR="003B5C1A" w:rsidRPr="002A5745"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371BB5F2" w14:textId="0BBC3967" w:rsidR="003B5C1A"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FFS: Detailed signaling or format</w:t>
                            </w:r>
                          </w:p>
                          <w:p w14:paraId="4EF2DFD6" w14:textId="77777777" w:rsidR="003B5C1A" w:rsidRPr="002A5745" w:rsidRDefault="003B5C1A" w:rsidP="003B5C1A">
                            <w:pPr>
                              <w:overflowPunct/>
                              <w:autoSpaceDE/>
                              <w:autoSpaceDN/>
                              <w:adjustRightInd/>
                              <w:spacing w:after="0"/>
                              <w:ind w:left="1080"/>
                              <w:jc w:val="left"/>
                              <w:textAlignment w:val="auto"/>
                              <w:rPr>
                                <w:rFonts w:eastAsia="MS Mincho"/>
                                <w:lang w:val="en-US" w:eastAsia="ja-JP"/>
                              </w:rPr>
                            </w:pPr>
                          </w:p>
                          <w:p w14:paraId="204E9D4B" w14:textId="24F5C398" w:rsidR="003B5C1A" w:rsidRPr="002A5745" w:rsidRDefault="00233488" w:rsidP="003B5C1A">
                            <w:pPr>
                              <w:rPr>
                                <w:rFonts w:eastAsia="MS Mincho"/>
                                <w:b/>
                                <w:u w:val="single"/>
                                <w:lang w:val="en-US" w:eastAsia="ja-JP"/>
                              </w:rPr>
                            </w:pPr>
                            <w:r>
                              <w:rPr>
                                <w:rFonts w:eastAsia="MS Mincho" w:hint="eastAsia"/>
                                <w:b/>
                                <w:highlight w:val="green"/>
                                <w:u w:val="single"/>
                                <w:lang w:val="en-US" w:eastAsia="ja-JP"/>
                              </w:rPr>
                              <w:t>Agreement A2</w:t>
                            </w:r>
                            <w:r w:rsidR="003B5C1A" w:rsidRPr="0062545C">
                              <w:rPr>
                                <w:rFonts w:eastAsia="MS Mincho" w:hint="eastAsia"/>
                                <w:b/>
                                <w:highlight w:val="green"/>
                                <w:u w:val="single"/>
                                <w:lang w:val="en-US" w:eastAsia="ja-JP"/>
                              </w:rPr>
                              <w:t>:</w:t>
                            </w:r>
                          </w:p>
                          <w:p w14:paraId="02F4FC33" w14:textId="77777777" w:rsidR="003B5C1A" w:rsidRPr="002A5745" w:rsidRDefault="003B5C1A" w:rsidP="003B5C1A">
                            <w:pPr>
                              <w:numPr>
                                <w:ilvl w:val="0"/>
                                <w:numId w:val="20"/>
                              </w:numPr>
                              <w:overflowPunct/>
                              <w:autoSpaceDE/>
                              <w:autoSpaceDN/>
                              <w:adjustRightInd/>
                              <w:spacing w:after="0"/>
                              <w:jc w:val="left"/>
                              <w:textAlignment w:val="auto"/>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7FA05B3E" w14:textId="36101EB4" w:rsidR="00BF7642" w:rsidRPr="00233488" w:rsidRDefault="003B5C1A" w:rsidP="00BF7642">
                            <w:pPr>
                              <w:numPr>
                                <w:ilvl w:val="1"/>
                                <w:numId w:val="20"/>
                              </w:numPr>
                              <w:overflowPunct/>
                              <w:autoSpaceDE/>
                              <w:autoSpaceDN/>
                              <w:adjustRightInd/>
                              <w:spacing w:after="0"/>
                              <w:jc w:val="left"/>
                              <w:textAlignment w:val="auto"/>
                              <w:rPr>
                                <w:rFonts w:eastAsia="MS Mincho"/>
                                <w:lang w:val="en-US"/>
                              </w:rPr>
                            </w:pPr>
                            <w:r w:rsidRPr="003B5C1A">
                              <w:rPr>
                                <w:rFonts w:eastAsia="MS Mincho" w:hint="eastAsia"/>
                                <w:lang w:eastAsia="ja-JP"/>
                              </w:rPr>
                              <w:t>Note that s</w:t>
                            </w:r>
                            <w:r w:rsidRPr="003B5C1A">
                              <w:rPr>
                                <w:rFonts w:eastAsia="MS Mincho"/>
                                <w:lang w:eastAsia="ja-JP"/>
                              </w:rPr>
                              <w:t>ignalling</w:t>
                            </w:r>
                            <w:r w:rsidRPr="003B5C1A">
                              <w:rPr>
                                <w:rFonts w:eastAsia="MS Mincho" w:hint="eastAsia"/>
                                <w:lang w:eastAsia="ja-JP"/>
                              </w:rPr>
                              <w:t xml:space="preserve"> other than dedicated RRC </w:t>
                            </w:r>
                            <w:r w:rsidRPr="003B5C1A">
                              <w:rPr>
                                <w:rFonts w:eastAsia="MS Mincho"/>
                                <w:lang w:eastAsia="ja-JP"/>
                              </w:rPr>
                              <w:t>signalling</w:t>
                            </w:r>
                            <w:r w:rsidRPr="003B5C1A">
                              <w:rPr>
                                <w:rFonts w:eastAsia="MS Mincho" w:hint="eastAsia"/>
                                <w:lang w:eastAsia="ja-JP"/>
                              </w:rPr>
                              <w:t xml:space="preserve"> is not precluded</w:t>
                            </w:r>
                          </w:p>
                          <w:p w14:paraId="4DD4745F" w14:textId="5EE6D56A" w:rsidR="00233488" w:rsidRPr="00F92377" w:rsidRDefault="000F4EE3" w:rsidP="00233488">
                            <w:pPr>
                              <w:rPr>
                                <w:rFonts w:eastAsia="MS Mincho"/>
                                <w:b/>
                                <w:u w:val="single"/>
                                <w:lang w:eastAsia="ja-JP"/>
                              </w:rPr>
                            </w:pPr>
                            <w:r>
                              <w:rPr>
                                <w:rFonts w:eastAsia="MS Mincho" w:hint="eastAsia"/>
                                <w:b/>
                                <w:highlight w:val="green"/>
                                <w:u w:val="single"/>
                                <w:lang w:eastAsia="ja-JP"/>
                              </w:rPr>
                              <w:t>Agreement</w:t>
                            </w:r>
                            <w:r w:rsidR="00233488">
                              <w:rPr>
                                <w:rFonts w:eastAsia="MS Mincho"/>
                                <w:b/>
                                <w:highlight w:val="green"/>
                                <w:u w:val="single"/>
                                <w:lang w:eastAsia="ja-JP"/>
                              </w:rPr>
                              <w:t xml:space="preserve"> A3</w:t>
                            </w:r>
                            <w:r w:rsidR="00233488" w:rsidRPr="00FB731D">
                              <w:rPr>
                                <w:rFonts w:eastAsia="MS Mincho" w:hint="eastAsia"/>
                                <w:b/>
                                <w:highlight w:val="green"/>
                                <w:u w:val="single"/>
                                <w:lang w:eastAsia="ja-JP"/>
                              </w:rPr>
                              <w:t>:</w:t>
                            </w:r>
                          </w:p>
                          <w:p w14:paraId="6A814750" w14:textId="77777777" w:rsidR="00233488" w:rsidRPr="00F92377" w:rsidRDefault="00233488" w:rsidP="00233488">
                            <w:pPr>
                              <w:numPr>
                                <w:ilvl w:val="0"/>
                                <w:numId w:val="20"/>
                              </w:numPr>
                              <w:overflowPunct/>
                              <w:autoSpaceDE/>
                              <w:autoSpaceDN/>
                              <w:adjustRightInd/>
                              <w:spacing w:after="0"/>
                              <w:jc w:val="left"/>
                              <w:textAlignment w:val="auto"/>
                              <w:rPr>
                                <w:rFonts w:eastAsia="MS Mincho"/>
                                <w:lang w:val="en-US" w:eastAsia="ja-JP"/>
                              </w:rPr>
                            </w:pPr>
                            <w:r w:rsidRPr="00F92377">
                              <w:rPr>
                                <w:rFonts w:eastAsia="MS Mincho"/>
                                <w:lang w:val="en-US" w:eastAsia="ja-JP"/>
                              </w:rPr>
                              <w:t>The time synchronization reference for a CSI-RS for L3 mobility is the frame/slot/symbol timing of a cell.</w:t>
                            </w:r>
                          </w:p>
                          <w:p w14:paraId="7C99A9FE" w14:textId="77777777" w:rsidR="00233488" w:rsidRPr="00F92377" w:rsidRDefault="00233488" w:rsidP="00233488">
                            <w:pPr>
                              <w:numPr>
                                <w:ilvl w:val="1"/>
                                <w:numId w:val="20"/>
                              </w:numPr>
                              <w:overflowPunct/>
                              <w:autoSpaceDE/>
                              <w:autoSpaceDN/>
                              <w:adjustRightInd/>
                              <w:spacing w:after="0"/>
                              <w:jc w:val="left"/>
                              <w:textAlignment w:val="auto"/>
                              <w:rPr>
                                <w:rFonts w:eastAsia="MS Mincho"/>
                                <w:lang w:val="en-US" w:eastAsia="ja-JP"/>
                              </w:rPr>
                            </w:pPr>
                            <w:r w:rsidRPr="00F92377">
                              <w:rPr>
                                <w:rFonts w:eastAsia="MS Mincho"/>
                                <w:lang w:val="en-US" w:eastAsia="ja-JP"/>
                              </w:rPr>
                              <w:t xml:space="preserve">Note: </w:t>
                            </w:r>
                            <w:r>
                              <w:rPr>
                                <w:rFonts w:eastAsia="MS Mincho" w:hint="eastAsia"/>
                                <w:lang w:val="en-US" w:eastAsia="ja-JP"/>
                              </w:rPr>
                              <w:t>T</w:t>
                            </w:r>
                            <w:r w:rsidRPr="00F92377">
                              <w:rPr>
                                <w:rFonts w:eastAsia="MS Mincho"/>
                                <w:lang w:val="en-US" w:eastAsia="ja-JP"/>
                              </w:rPr>
                              <w:t>he frame/slot/symbol timing of the cell can be obtained from an SS block</w:t>
                            </w:r>
                          </w:p>
                          <w:p w14:paraId="2E1B5EA0" w14:textId="77777777" w:rsidR="00233488" w:rsidRPr="00F92377" w:rsidRDefault="00233488" w:rsidP="00233488">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F92377">
                              <w:rPr>
                                <w:rFonts w:eastAsia="MS Mincho"/>
                                <w:lang w:val="en-US" w:eastAsia="ja-JP"/>
                              </w:rPr>
                              <w:t>Note: timing synchronization between CSI-</w:t>
                            </w:r>
                            <w:r>
                              <w:rPr>
                                <w:rFonts w:eastAsia="MS Mincho"/>
                                <w:lang w:val="en-US" w:eastAsia="ja-JP"/>
                              </w:rPr>
                              <w:t xml:space="preserve">RS and SS block of the cell is </w:t>
                            </w:r>
                            <w:r>
                              <w:rPr>
                                <w:rFonts w:eastAsia="MS Mincho" w:hint="eastAsia"/>
                                <w:lang w:val="en-US" w:eastAsia="ja-JP"/>
                              </w:rPr>
                              <w:t>assured</w:t>
                            </w:r>
                            <w:r w:rsidRPr="00F92377">
                              <w:rPr>
                                <w:rFonts w:eastAsia="MS Mincho"/>
                                <w:lang w:val="en-US" w:eastAsia="ja-JP"/>
                              </w:rPr>
                              <w:t>. Timing synchronization refers to frame/slot/symbol timing.</w:t>
                            </w:r>
                          </w:p>
                          <w:p w14:paraId="2376BA0E" w14:textId="5915002D" w:rsidR="00233488" w:rsidRDefault="00233488" w:rsidP="00233488">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NR c</w:t>
                            </w:r>
                            <w:r w:rsidRPr="00F92377">
                              <w:rPr>
                                <w:rFonts w:eastAsia="MS Mincho"/>
                                <w:lang w:val="en-US" w:eastAsia="ja-JP"/>
                              </w:rPr>
                              <w:t>ell ID for time reference of CSI-RS(s) is informed to the UE</w:t>
                            </w:r>
                          </w:p>
                          <w:p w14:paraId="15B49EB5" w14:textId="77777777" w:rsidR="000F4EE3" w:rsidRDefault="000F4EE3" w:rsidP="00233488">
                            <w:pPr>
                              <w:numPr>
                                <w:ilvl w:val="0"/>
                                <w:numId w:val="20"/>
                              </w:numPr>
                              <w:overflowPunct/>
                              <w:autoSpaceDE/>
                              <w:autoSpaceDN/>
                              <w:adjustRightInd/>
                              <w:spacing w:after="0"/>
                              <w:jc w:val="left"/>
                              <w:textAlignment w:val="auto"/>
                              <w:rPr>
                                <w:rFonts w:eastAsia="MS Mincho"/>
                                <w:lang w:val="en-US" w:eastAsia="ja-JP"/>
                              </w:rPr>
                            </w:pPr>
                          </w:p>
                          <w:p w14:paraId="1E2D21F2" w14:textId="66047D9E" w:rsidR="000F4EE3" w:rsidRPr="00480CA9" w:rsidRDefault="000F4EE3" w:rsidP="000F4EE3">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A4</w:t>
                            </w:r>
                            <w:r w:rsidRPr="00F01A30">
                              <w:rPr>
                                <w:rFonts w:eastAsia="MS Mincho" w:hint="eastAsia"/>
                                <w:b/>
                                <w:highlight w:val="green"/>
                                <w:u w:val="single"/>
                                <w:lang w:eastAsia="ja-JP"/>
                              </w:rPr>
                              <w:t>:</w:t>
                            </w:r>
                          </w:p>
                          <w:p w14:paraId="447BFDAE" w14:textId="77777777" w:rsidR="000F4EE3" w:rsidRDefault="000F4EE3" w:rsidP="000F4EE3">
                            <w:pPr>
                              <w:numPr>
                                <w:ilvl w:val="0"/>
                                <w:numId w:val="22"/>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6E1EE932" w14:textId="363D0560" w:rsidR="000F4EE3" w:rsidRPr="000F4EE3" w:rsidRDefault="000F4EE3" w:rsidP="000F4EE3">
                            <w:pPr>
                              <w:numPr>
                                <w:ilvl w:val="1"/>
                                <w:numId w:val="22"/>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44EF133" w14:textId="560AD188" w:rsidR="003B5C1A" w:rsidRPr="002A5745" w:rsidRDefault="003B5C1A" w:rsidP="003B5C1A">
                      <w:pPr>
                        <w:rPr>
                          <w:rFonts w:eastAsia="MS Mincho"/>
                          <w:b/>
                          <w:u w:val="single"/>
                          <w:lang w:val="en-US" w:eastAsia="ja-JP"/>
                        </w:rPr>
                      </w:pPr>
                      <w:r w:rsidRPr="002A5745">
                        <w:rPr>
                          <w:rFonts w:eastAsia="MS Mincho" w:hint="eastAsia"/>
                          <w:b/>
                          <w:highlight w:val="green"/>
                          <w:u w:val="single"/>
                          <w:lang w:val="en-US" w:eastAsia="ja-JP"/>
                        </w:rPr>
                        <w:t>Agreement</w:t>
                      </w:r>
                      <w:r w:rsidR="00233488">
                        <w:rPr>
                          <w:rFonts w:eastAsia="MS Mincho"/>
                          <w:b/>
                          <w:highlight w:val="green"/>
                          <w:u w:val="single"/>
                          <w:lang w:val="en-US" w:eastAsia="ja-JP"/>
                        </w:rPr>
                        <w:t xml:space="preserve"> A1</w:t>
                      </w:r>
                      <w:r w:rsidRPr="002A5745">
                        <w:rPr>
                          <w:rFonts w:eastAsia="MS Mincho" w:hint="eastAsia"/>
                          <w:b/>
                          <w:highlight w:val="green"/>
                          <w:u w:val="single"/>
                          <w:lang w:val="en-US" w:eastAsia="ja-JP"/>
                        </w:rPr>
                        <w:t>:</w:t>
                      </w:r>
                    </w:p>
                    <w:p w14:paraId="2387FC3C" w14:textId="77777777" w:rsidR="003B5C1A" w:rsidRPr="002A5745" w:rsidRDefault="003B5C1A" w:rsidP="003B5C1A">
                      <w:pPr>
                        <w:numPr>
                          <w:ilvl w:val="0"/>
                          <w:numId w:val="15"/>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32E440F2" w14:textId="77777777" w:rsidR="003B5C1A" w:rsidRPr="002A5745" w:rsidRDefault="003B5C1A" w:rsidP="003B5C1A">
                      <w:pPr>
                        <w:numPr>
                          <w:ilvl w:val="0"/>
                          <w:numId w:val="16"/>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Design:</w:t>
                      </w:r>
                    </w:p>
                    <w:p w14:paraId="799C51C3" w14:textId="77777777" w:rsidR="003B5C1A" w:rsidRPr="002A5745" w:rsidRDefault="003B5C1A" w:rsidP="003B5C1A">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Reuse CSI-RS design for beam management as baseline</w:t>
                      </w:r>
                    </w:p>
                    <w:p w14:paraId="7CF99B79" w14:textId="77777777" w:rsidR="003B5C1A" w:rsidRPr="002A5745" w:rsidRDefault="003B5C1A" w:rsidP="003B5C1A">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Identify additional requirements on the CSI-RS to support L3 mobility</w:t>
                      </w:r>
                    </w:p>
                    <w:p w14:paraId="0ECE780E" w14:textId="77777777" w:rsidR="003B5C1A" w:rsidRPr="002A5745" w:rsidRDefault="003B5C1A" w:rsidP="003B5C1A">
                      <w:pPr>
                        <w:numPr>
                          <w:ilvl w:val="0"/>
                          <w:numId w:val="18"/>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Configuration:</w:t>
                      </w:r>
                    </w:p>
                    <w:p w14:paraId="21E077BF" w14:textId="77777777" w:rsidR="003B5C1A" w:rsidRPr="002A5745"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Support measurement of a large number of beams</w:t>
                      </w:r>
                    </w:p>
                    <w:p w14:paraId="3B5E98E1" w14:textId="77777777" w:rsidR="003B5C1A" w:rsidRPr="002A5745"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371BB5F2" w14:textId="0BBC3967" w:rsidR="003B5C1A"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FFS: Detailed signaling or format</w:t>
                      </w:r>
                    </w:p>
                    <w:p w14:paraId="4EF2DFD6" w14:textId="77777777" w:rsidR="003B5C1A" w:rsidRPr="002A5745" w:rsidRDefault="003B5C1A" w:rsidP="003B5C1A">
                      <w:pPr>
                        <w:overflowPunct/>
                        <w:autoSpaceDE/>
                        <w:autoSpaceDN/>
                        <w:adjustRightInd/>
                        <w:spacing w:after="0"/>
                        <w:ind w:left="1080"/>
                        <w:jc w:val="left"/>
                        <w:textAlignment w:val="auto"/>
                        <w:rPr>
                          <w:rFonts w:eastAsia="MS Mincho"/>
                          <w:lang w:val="en-US" w:eastAsia="ja-JP"/>
                        </w:rPr>
                      </w:pPr>
                    </w:p>
                    <w:p w14:paraId="204E9D4B" w14:textId="24F5C398" w:rsidR="003B5C1A" w:rsidRPr="002A5745" w:rsidRDefault="00233488" w:rsidP="003B5C1A">
                      <w:pPr>
                        <w:rPr>
                          <w:rFonts w:eastAsia="MS Mincho"/>
                          <w:b/>
                          <w:u w:val="single"/>
                          <w:lang w:val="en-US" w:eastAsia="ja-JP"/>
                        </w:rPr>
                      </w:pPr>
                      <w:r>
                        <w:rPr>
                          <w:rFonts w:eastAsia="MS Mincho" w:hint="eastAsia"/>
                          <w:b/>
                          <w:highlight w:val="green"/>
                          <w:u w:val="single"/>
                          <w:lang w:val="en-US" w:eastAsia="ja-JP"/>
                        </w:rPr>
                        <w:t>Agreement A2</w:t>
                      </w:r>
                      <w:r w:rsidR="003B5C1A" w:rsidRPr="0062545C">
                        <w:rPr>
                          <w:rFonts w:eastAsia="MS Mincho" w:hint="eastAsia"/>
                          <w:b/>
                          <w:highlight w:val="green"/>
                          <w:u w:val="single"/>
                          <w:lang w:val="en-US" w:eastAsia="ja-JP"/>
                        </w:rPr>
                        <w:t>:</w:t>
                      </w:r>
                    </w:p>
                    <w:p w14:paraId="02F4FC33" w14:textId="77777777" w:rsidR="003B5C1A" w:rsidRPr="002A5745" w:rsidRDefault="003B5C1A" w:rsidP="003B5C1A">
                      <w:pPr>
                        <w:numPr>
                          <w:ilvl w:val="0"/>
                          <w:numId w:val="20"/>
                        </w:numPr>
                        <w:overflowPunct/>
                        <w:autoSpaceDE/>
                        <w:autoSpaceDN/>
                        <w:adjustRightInd/>
                        <w:spacing w:after="0"/>
                        <w:jc w:val="left"/>
                        <w:textAlignment w:val="auto"/>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7FA05B3E" w14:textId="36101EB4" w:rsidR="00BF7642" w:rsidRPr="00233488" w:rsidRDefault="003B5C1A" w:rsidP="00BF7642">
                      <w:pPr>
                        <w:numPr>
                          <w:ilvl w:val="1"/>
                          <w:numId w:val="20"/>
                        </w:numPr>
                        <w:overflowPunct/>
                        <w:autoSpaceDE/>
                        <w:autoSpaceDN/>
                        <w:adjustRightInd/>
                        <w:spacing w:after="0"/>
                        <w:jc w:val="left"/>
                        <w:textAlignment w:val="auto"/>
                        <w:rPr>
                          <w:rFonts w:eastAsia="MS Mincho"/>
                          <w:lang w:val="en-US"/>
                        </w:rPr>
                      </w:pPr>
                      <w:r w:rsidRPr="003B5C1A">
                        <w:rPr>
                          <w:rFonts w:eastAsia="MS Mincho" w:hint="eastAsia"/>
                          <w:lang w:eastAsia="ja-JP"/>
                        </w:rPr>
                        <w:t>Note that s</w:t>
                      </w:r>
                      <w:r w:rsidRPr="003B5C1A">
                        <w:rPr>
                          <w:rFonts w:eastAsia="MS Mincho"/>
                          <w:lang w:eastAsia="ja-JP"/>
                        </w:rPr>
                        <w:t>ignalling</w:t>
                      </w:r>
                      <w:r w:rsidRPr="003B5C1A">
                        <w:rPr>
                          <w:rFonts w:eastAsia="MS Mincho" w:hint="eastAsia"/>
                          <w:lang w:eastAsia="ja-JP"/>
                        </w:rPr>
                        <w:t xml:space="preserve"> other than dedicated RRC </w:t>
                      </w:r>
                      <w:r w:rsidRPr="003B5C1A">
                        <w:rPr>
                          <w:rFonts w:eastAsia="MS Mincho"/>
                          <w:lang w:eastAsia="ja-JP"/>
                        </w:rPr>
                        <w:t>signalling</w:t>
                      </w:r>
                      <w:r w:rsidRPr="003B5C1A">
                        <w:rPr>
                          <w:rFonts w:eastAsia="MS Mincho" w:hint="eastAsia"/>
                          <w:lang w:eastAsia="ja-JP"/>
                        </w:rPr>
                        <w:t xml:space="preserve"> is not precluded</w:t>
                      </w:r>
                    </w:p>
                    <w:p w14:paraId="4DD4745F" w14:textId="5EE6D56A" w:rsidR="00233488" w:rsidRPr="00F92377" w:rsidRDefault="000F4EE3" w:rsidP="00233488">
                      <w:pPr>
                        <w:rPr>
                          <w:rFonts w:eastAsia="MS Mincho"/>
                          <w:b/>
                          <w:u w:val="single"/>
                          <w:lang w:eastAsia="ja-JP"/>
                        </w:rPr>
                      </w:pPr>
                      <w:r>
                        <w:rPr>
                          <w:rFonts w:eastAsia="MS Mincho" w:hint="eastAsia"/>
                          <w:b/>
                          <w:highlight w:val="green"/>
                          <w:u w:val="single"/>
                          <w:lang w:eastAsia="ja-JP"/>
                        </w:rPr>
                        <w:t>Agreement</w:t>
                      </w:r>
                      <w:r w:rsidR="00233488">
                        <w:rPr>
                          <w:rFonts w:eastAsia="MS Mincho"/>
                          <w:b/>
                          <w:highlight w:val="green"/>
                          <w:u w:val="single"/>
                          <w:lang w:eastAsia="ja-JP"/>
                        </w:rPr>
                        <w:t xml:space="preserve"> A3</w:t>
                      </w:r>
                      <w:r w:rsidR="00233488" w:rsidRPr="00FB731D">
                        <w:rPr>
                          <w:rFonts w:eastAsia="MS Mincho" w:hint="eastAsia"/>
                          <w:b/>
                          <w:highlight w:val="green"/>
                          <w:u w:val="single"/>
                          <w:lang w:eastAsia="ja-JP"/>
                        </w:rPr>
                        <w:t>:</w:t>
                      </w:r>
                    </w:p>
                    <w:p w14:paraId="6A814750" w14:textId="77777777" w:rsidR="00233488" w:rsidRPr="00F92377" w:rsidRDefault="00233488" w:rsidP="00233488">
                      <w:pPr>
                        <w:numPr>
                          <w:ilvl w:val="0"/>
                          <w:numId w:val="20"/>
                        </w:numPr>
                        <w:overflowPunct/>
                        <w:autoSpaceDE/>
                        <w:autoSpaceDN/>
                        <w:adjustRightInd/>
                        <w:spacing w:after="0"/>
                        <w:jc w:val="left"/>
                        <w:textAlignment w:val="auto"/>
                        <w:rPr>
                          <w:rFonts w:eastAsia="MS Mincho"/>
                          <w:lang w:val="en-US" w:eastAsia="ja-JP"/>
                        </w:rPr>
                      </w:pPr>
                      <w:r w:rsidRPr="00F92377">
                        <w:rPr>
                          <w:rFonts w:eastAsia="MS Mincho"/>
                          <w:lang w:val="en-US" w:eastAsia="ja-JP"/>
                        </w:rPr>
                        <w:t>The time synchronization reference for a CSI-RS for L3 mobility is the frame/slot/symbol timing of a cell.</w:t>
                      </w:r>
                    </w:p>
                    <w:p w14:paraId="7C99A9FE" w14:textId="77777777" w:rsidR="00233488" w:rsidRPr="00F92377" w:rsidRDefault="00233488" w:rsidP="00233488">
                      <w:pPr>
                        <w:numPr>
                          <w:ilvl w:val="1"/>
                          <w:numId w:val="20"/>
                        </w:numPr>
                        <w:overflowPunct/>
                        <w:autoSpaceDE/>
                        <w:autoSpaceDN/>
                        <w:adjustRightInd/>
                        <w:spacing w:after="0"/>
                        <w:jc w:val="left"/>
                        <w:textAlignment w:val="auto"/>
                        <w:rPr>
                          <w:rFonts w:eastAsia="MS Mincho"/>
                          <w:lang w:val="en-US" w:eastAsia="ja-JP"/>
                        </w:rPr>
                      </w:pPr>
                      <w:r w:rsidRPr="00F92377">
                        <w:rPr>
                          <w:rFonts w:eastAsia="MS Mincho"/>
                          <w:lang w:val="en-US" w:eastAsia="ja-JP"/>
                        </w:rPr>
                        <w:t xml:space="preserve">Note: </w:t>
                      </w:r>
                      <w:r>
                        <w:rPr>
                          <w:rFonts w:eastAsia="MS Mincho" w:hint="eastAsia"/>
                          <w:lang w:val="en-US" w:eastAsia="ja-JP"/>
                        </w:rPr>
                        <w:t>T</w:t>
                      </w:r>
                      <w:r w:rsidRPr="00F92377">
                        <w:rPr>
                          <w:rFonts w:eastAsia="MS Mincho"/>
                          <w:lang w:val="en-US" w:eastAsia="ja-JP"/>
                        </w:rPr>
                        <w:t>he frame/slot/symbol timing of the cell can be obtained from an SS block</w:t>
                      </w:r>
                    </w:p>
                    <w:p w14:paraId="2E1B5EA0" w14:textId="77777777" w:rsidR="00233488" w:rsidRPr="00F92377" w:rsidRDefault="00233488" w:rsidP="00233488">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F92377">
                        <w:rPr>
                          <w:rFonts w:eastAsia="MS Mincho"/>
                          <w:lang w:val="en-US" w:eastAsia="ja-JP"/>
                        </w:rPr>
                        <w:t>Note: timing synchronization between CSI-</w:t>
                      </w:r>
                      <w:r>
                        <w:rPr>
                          <w:rFonts w:eastAsia="MS Mincho"/>
                          <w:lang w:val="en-US" w:eastAsia="ja-JP"/>
                        </w:rPr>
                        <w:t xml:space="preserve">RS and SS block of the cell is </w:t>
                      </w:r>
                      <w:r>
                        <w:rPr>
                          <w:rFonts w:eastAsia="MS Mincho" w:hint="eastAsia"/>
                          <w:lang w:val="en-US" w:eastAsia="ja-JP"/>
                        </w:rPr>
                        <w:t>assured</w:t>
                      </w:r>
                      <w:r w:rsidRPr="00F92377">
                        <w:rPr>
                          <w:rFonts w:eastAsia="MS Mincho"/>
                          <w:lang w:val="en-US" w:eastAsia="ja-JP"/>
                        </w:rPr>
                        <w:t>. Timing synchronization refers to frame/slot/symbol timing.</w:t>
                      </w:r>
                    </w:p>
                    <w:p w14:paraId="2376BA0E" w14:textId="5915002D" w:rsidR="00233488" w:rsidRDefault="00233488" w:rsidP="00233488">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NR c</w:t>
                      </w:r>
                      <w:r w:rsidRPr="00F92377">
                        <w:rPr>
                          <w:rFonts w:eastAsia="MS Mincho"/>
                          <w:lang w:val="en-US" w:eastAsia="ja-JP"/>
                        </w:rPr>
                        <w:t>ell ID for time reference of CSI-RS(s) is informed to the UE</w:t>
                      </w:r>
                    </w:p>
                    <w:p w14:paraId="15B49EB5" w14:textId="77777777" w:rsidR="000F4EE3" w:rsidRDefault="000F4EE3" w:rsidP="00233488">
                      <w:pPr>
                        <w:numPr>
                          <w:ilvl w:val="0"/>
                          <w:numId w:val="20"/>
                        </w:numPr>
                        <w:overflowPunct/>
                        <w:autoSpaceDE/>
                        <w:autoSpaceDN/>
                        <w:adjustRightInd/>
                        <w:spacing w:after="0"/>
                        <w:jc w:val="left"/>
                        <w:textAlignment w:val="auto"/>
                        <w:rPr>
                          <w:rFonts w:eastAsia="MS Mincho"/>
                          <w:lang w:val="en-US" w:eastAsia="ja-JP"/>
                        </w:rPr>
                      </w:pPr>
                    </w:p>
                    <w:p w14:paraId="1E2D21F2" w14:textId="66047D9E" w:rsidR="000F4EE3" w:rsidRPr="00480CA9" w:rsidRDefault="000F4EE3" w:rsidP="000F4EE3">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A4</w:t>
                      </w:r>
                      <w:r w:rsidRPr="00F01A30">
                        <w:rPr>
                          <w:rFonts w:eastAsia="MS Mincho" w:hint="eastAsia"/>
                          <w:b/>
                          <w:highlight w:val="green"/>
                          <w:u w:val="single"/>
                          <w:lang w:eastAsia="ja-JP"/>
                        </w:rPr>
                        <w:t>:</w:t>
                      </w:r>
                    </w:p>
                    <w:p w14:paraId="447BFDAE" w14:textId="77777777" w:rsidR="000F4EE3" w:rsidRDefault="000F4EE3" w:rsidP="000F4EE3">
                      <w:pPr>
                        <w:numPr>
                          <w:ilvl w:val="0"/>
                          <w:numId w:val="22"/>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6E1EE932" w14:textId="363D0560" w:rsidR="000F4EE3" w:rsidRPr="000F4EE3" w:rsidRDefault="000F4EE3" w:rsidP="000F4EE3">
                      <w:pPr>
                        <w:numPr>
                          <w:ilvl w:val="1"/>
                          <w:numId w:val="22"/>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v:textbox>
                <w10:anchorlock/>
              </v:shape>
            </w:pict>
          </mc:Fallback>
        </mc:AlternateContent>
      </w:r>
    </w:p>
    <w:p w14:paraId="45D94F03" w14:textId="584EE0FE" w:rsidR="00477768" w:rsidRPr="00CE0424" w:rsidRDefault="003B5C1A" w:rsidP="00BF7642">
      <w:pPr>
        <w:pStyle w:val="BodyText"/>
      </w:pPr>
      <w:r>
        <w:t xml:space="preserve">In this contribution, we will discuss performance of various CSI-RS configurations in the context of RRM measurements for CONNECTED mode L3 mobility. We will also discuss configuration principles. Finally, we will discuss additional </w:t>
      </w:r>
      <w:r w:rsidR="00B571BF">
        <w:t xml:space="preserve">RAN1 aspects </w:t>
      </w:r>
      <w:r>
        <w:t xml:space="preserve">that will be </w:t>
      </w:r>
      <w:r w:rsidR="00B571BF">
        <w:t>necessary to enable L3 mobility based on CSI-RS</w:t>
      </w:r>
      <w:r>
        <w:t xml:space="preserve">. </w:t>
      </w:r>
    </w:p>
    <w:p w14:paraId="7300382C" w14:textId="24D9F6DC" w:rsidR="00591CDC" w:rsidRDefault="004000E8" w:rsidP="00591CDC">
      <w:pPr>
        <w:pStyle w:val="Heading1"/>
      </w:pPr>
      <w:bookmarkStart w:id="0" w:name="_Ref178064866"/>
      <w:r w:rsidRPr="00CE0424">
        <w:t>Discussion</w:t>
      </w:r>
      <w:bookmarkEnd w:id="0"/>
    </w:p>
    <w:p w14:paraId="58E01AA1" w14:textId="7C5359EE" w:rsidR="00432DED" w:rsidRPr="00432DED" w:rsidRDefault="00432DED" w:rsidP="00432DED">
      <w:r>
        <w:t>There has been significant development in RAN1 on defining a flexible CSI framework, which includes a description of a CSI-RS structure. This includes a wide range of allocation options in time and frequency as well as three scheduling mechanisms, aperiodic, semi-static and periodic.</w:t>
      </w:r>
    </w:p>
    <w:p w14:paraId="4D1046B8" w14:textId="137F65CD" w:rsidR="00B571BF" w:rsidRDefault="00B571BF" w:rsidP="00B571BF">
      <w:pPr>
        <w:pStyle w:val="Observation"/>
      </w:pPr>
      <w:bookmarkStart w:id="1" w:name="_Ref481766231"/>
      <w:r>
        <w:lastRenderedPageBreak/>
        <w:t xml:space="preserve">The </w:t>
      </w:r>
      <w:r w:rsidR="00544C39">
        <w:t xml:space="preserve">CSI-RS structure in the </w:t>
      </w:r>
      <w:r>
        <w:t xml:space="preserve">CSI framework </w:t>
      </w:r>
      <w:r w:rsidR="00544C39">
        <w:t>has the</w:t>
      </w:r>
      <w:r>
        <w:t xml:space="preserve"> </w:t>
      </w:r>
      <w:r w:rsidR="00544C39">
        <w:t xml:space="preserve">necessary </w:t>
      </w:r>
      <w:r>
        <w:t>flexibility with respect to bandwidth, periodicity and RE density</w:t>
      </w:r>
      <w:r w:rsidR="00544C39">
        <w:t xml:space="preserve"> to be used for mobility purpose as well</w:t>
      </w:r>
      <w:r>
        <w:t>.</w:t>
      </w:r>
      <w:bookmarkEnd w:id="1"/>
    </w:p>
    <w:p w14:paraId="1971166F" w14:textId="23685DA2" w:rsidR="00083723" w:rsidRDefault="00083723" w:rsidP="00083723">
      <w:r>
        <w:t>In this contribution, we will discuss performance of various CSI-RS configurations in the context of RRM measurements for CONNECTED mode L3 mobility. For properties not explicitly mentioned, it should be possible to apply the full flexibility of the CSI framework, e.g., regarding allocation in slots and frames.</w:t>
      </w:r>
    </w:p>
    <w:p w14:paraId="622B6B51" w14:textId="22B30E0C" w:rsidR="00591CDC" w:rsidRDefault="00591CDC" w:rsidP="00591CDC">
      <w:pPr>
        <w:pStyle w:val="Heading2"/>
      </w:pPr>
      <w:r>
        <w:t>Transmission scheme and measurements</w:t>
      </w:r>
    </w:p>
    <w:p w14:paraId="4A2EB7B4" w14:textId="3E657B41" w:rsidR="00833FD1" w:rsidRPr="00833FD1" w:rsidRDefault="00833FD1" w:rsidP="00833FD1">
      <w:r>
        <w:t xml:space="preserve">CSI-RS was designed to be used to provide a reference signal which can be used to estimate CQI, PMI and RI. For that to be possible, CSI-RS resources with many ports have been defined. However, for mobility measurements, it is sufficient to rely on coarser measurements, such as RSRP and RSRQ. Both quantities have been defined for LTE and are used in real deployments. To estimate RSRP and RSRQ, it is sufficient to rely on a single-port RS. We thus propose: </w:t>
      </w:r>
    </w:p>
    <w:p w14:paraId="279278DE" w14:textId="393B8AFE" w:rsidR="004433CF" w:rsidRDefault="004433CF" w:rsidP="00DC47C3">
      <w:pPr>
        <w:pStyle w:val="Proposal"/>
      </w:pPr>
      <w:bookmarkStart w:id="2" w:name="_Ref481766418"/>
      <w:r>
        <w:t>Define a single-port CSI-RS</w:t>
      </w:r>
      <w:r w:rsidR="00544C39">
        <w:t xml:space="preserve"> resource</w:t>
      </w:r>
      <w:r>
        <w:t xml:space="preserve"> for RRM measurements </w:t>
      </w:r>
      <w:r w:rsidR="00544C39">
        <w:t>to support</w:t>
      </w:r>
      <w:r>
        <w:t xml:space="preserve"> L3 mobility.</w:t>
      </w:r>
      <w:bookmarkEnd w:id="2"/>
    </w:p>
    <w:p w14:paraId="4BBDA404" w14:textId="633D8837" w:rsidR="00591CDC" w:rsidRDefault="00DC47C3" w:rsidP="00591CDC">
      <w:pPr>
        <w:pStyle w:val="Proposal"/>
      </w:pPr>
      <w:bookmarkStart w:id="3" w:name="_Ref481766437"/>
      <w:r>
        <w:t xml:space="preserve">Define RSRP and RSRQ measurements </w:t>
      </w:r>
      <w:r w:rsidR="006E435A">
        <w:t xml:space="preserve">for the </w:t>
      </w:r>
      <w:r>
        <w:t>CSI-RS</w:t>
      </w:r>
      <w:r w:rsidR="00544C39">
        <w:t xml:space="preserve"> </w:t>
      </w:r>
      <w:r>
        <w:t>for CONNECTED mode mobility.</w:t>
      </w:r>
      <w:bookmarkEnd w:id="3"/>
      <w:r w:rsidRPr="00B571BF">
        <w:t xml:space="preserve"> </w:t>
      </w:r>
    </w:p>
    <w:p w14:paraId="67932E59" w14:textId="4D2297C1" w:rsidR="00591CDC" w:rsidRDefault="00B85B11" w:rsidP="00591CDC">
      <w:pPr>
        <w:pStyle w:val="Heading2"/>
      </w:pPr>
      <w:r>
        <w:t xml:space="preserve">CSI-RS </w:t>
      </w:r>
      <w:r w:rsidR="009B2E76">
        <w:t xml:space="preserve">signal structure and </w:t>
      </w:r>
      <w:r>
        <w:t>bandwidth</w:t>
      </w:r>
    </w:p>
    <w:p w14:paraId="4324A67F" w14:textId="18F45EB9" w:rsidR="00D6027A" w:rsidRPr="00D6027A" w:rsidRDefault="00D6027A" w:rsidP="00D6027A">
      <w:r>
        <w:t xml:space="preserve">For its use for link adaptation and precoder selection, the CSI-RS will be transmitted at certain OFDM symbol positions in the slot, inline with data. To serve that purpose, the CSI-RS quite naturally uses the same subcarrier spacing as the data. If the CSI-RS for mobility would use a different subcarrier spacing than the data, it would be significantly more difficult to multiplex it with data. Or in other words: </w:t>
      </w:r>
    </w:p>
    <w:p w14:paraId="1C1FD6D4" w14:textId="398621EB" w:rsidR="009B2E76" w:rsidRDefault="009B2E76" w:rsidP="00CC3B52">
      <w:pPr>
        <w:pStyle w:val="Observation"/>
      </w:pPr>
      <w:bookmarkStart w:id="4" w:name="_Ref481766249"/>
      <w:r w:rsidRPr="00CC3B52">
        <w:t>By allowing flexible subcarrier spacing of the CSI-RS for mobility, multiplexing with data becomes easier.</w:t>
      </w:r>
      <w:bookmarkEnd w:id="4"/>
    </w:p>
    <w:p w14:paraId="69D01720" w14:textId="219FE3BF" w:rsidR="00D6027A" w:rsidRPr="00CC3B52" w:rsidRDefault="00B837DC" w:rsidP="00D6027A">
      <w:r>
        <w:t>Allowing such flexible multiplexing is critical. To enable that, we propose:</w:t>
      </w:r>
    </w:p>
    <w:p w14:paraId="31D83D95" w14:textId="77777777" w:rsidR="00475757" w:rsidRDefault="009B2E76" w:rsidP="009B2E76">
      <w:pPr>
        <w:pStyle w:val="Proposal"/>
      </w:pPr>
      <w:bookmarkStart w:id="5" w:name="_Ref481766443"/>
      <w:r>
        <w:t xml:space="preserve">The CSI-RS for L3 mobility should support </w:t>
      </w:r>
      <w:r w:rsidR="00CC3B52">
        <w:t>all subcarrier spacings in NR.</w:t>
      </w:r>
      <w:bookmarkEnd w:id="5"/>
      <w:r w:rsidR="00CC3B52" w:rsidDel="00CC3B52">
        <w:t xml:space="preserve"> </w:t>
      </w:r>
    </w:p>
    <w:p w14:paraId="0C814E2C" w14:textId="4658EA37" w:rsidR="009B2E76" w:rsidRPr="009B2E76" w:rsidRDefault="00475757" w:rsidP="00475757">
      <w:r>
        <w:t>In </w:t>
      </w:r>
      <w:r>
        <w:fldChar w:fldCharType="begin"/>
      </w:r>
      <w:r>
        <w:instrText xml:space="preserve"> REF _Ref481761405 \r \h </w:instrText>
      </w:r>
      <w:r>
        <w:fldChar w:fldCharType="separate"/>
      </w:r>
      <w:r>
        <w:t>[1]</w:t>
      </w:r>
      <w:r>
        <w:fldChar w:fldCharType="end"/>
      </w:r>
      <w:r>
        <w:t>, a unified structure for CSI-RS design is introduced. The central concept is an RE-level comb structure, which is described by a compact set of parameters while still providing a high degree of design flexibility.</w:t>
      </w:r>
      <w:r w:rsidR="00CC3B52" w:rsidDel="00CC3B52">
        <w:t xml:space="preserve">   </w:t>
      </w:r>
    </w:p>
    <w:p w14:paraId="4CE2815A" w14:textId="3F47D23C" w:rsidR="009B2E76" w:rsidRDefault="009B2E76" w:rsidP="009B2E76">
      <w:pPr>
        <w:pStyle w:val="Observation"/>
      </w:pPr>
      <w:bookmarkStart w:id="6" w:name="_Ref481766259"/>
      <w:r>
        <w:t>An RE-level comb structure with configurable density provides a balance between frequency diversity and overhead.</w:t>
      </w:r>
      <w:bookmarkEnd w:id="6"/>
    </w:p>
    <w:p w14:paraId="41592EF9" w14:textId="460B8B71" w:rsidR="00475757" w:rsidRDefault="008B27A3" w:rsidP="00475757">
      <w:r>
        <w:t xml:space="preserve">To describe the density of the comb we use the term </w:t>
      </w:r>
      <w:r>
        <w:rPr>
          <w:i/>
        </w:rPr>
        <w:t xml:space="preserve">repetition factor (RPF).  </w:t>
      </w:r>
      <w:r>
        <w:t xml:space="preserve">With an RPF of </w:t>
      </w:r>
      <w:r w:rsidRPr="008B27A3">
        <w:t>N</w:t>
      </w:r>
      <w:r>
        <w:t xml:space="preserve">, every Nth RE is used. </w:t>
      </w:r>
      <w:r w:rsidR="00475757">
        <w:t>In the simulations in this contribution, we demonstrate how the CSI-RS can be easily adjusted by using the parameters. Hence, we propose:</w:t>
      </w:r>
    </w:p>
    <w:p w14:paraId="6CFEE767" w14:textId="6E4FB5E3" w:rsidR="008B27A3" w:rsidRPr="008B27A3" w:rsidRDefault="009B2E76" w:rsidP="008B27A3">
      <w:pPr>
        <w:pStyle w:val="Proposal"/>
        <w:rPr>
          <w:lang w:val="en-US" w:eastAsia="en-US"/>
        </w:rPr>
      </w:pPr>
      <w:bookmarkStart w:id="7" w:name="_Ref481766450"/>
      <w:r>
        <w:t>Use an RE-level comb structure for CSI-RS for L3 mobility.</w:t>
      </w:r>
      <w:bookmarkEnd w:id="7"/>
      <w:r w:rsidR="008B27A3" w:rsidRPr="008B27A3">
        <w:rPr>
          <w:lang w:val="en-US" w:eastAsia="en-US"/>
        </w:rPr>
        <w:t xml:space="preserve"> </w:t>
      </w:r>
    </w:p>
    <w:p w14:paraId="0A0058D3" w14:textId="7C7D77BB" w:rsidR="008B27A3" w:rsidRDefault="008B27A3" w:rsidP="008B27A3">
      <w:pPr>
        <w:rPr>
          <w:lang w:val="en-US"/>
        </w:rPr>
      </w:pPr>
      <w:r>
        <w:t>To evaluate the accuracy for different choices of CSI-RS bandwidth and RPFs, link level simulations have been performed. RSRP estimation accuracy of different CSI-RS options has been compared in low and medium dispersion conditions (30 and 300 ns RMS delay spread) in 20 MHz signal BW at 15 kHz subcarrier spacing. A simplified SS</w:t>
      </w:r>
      <w:r w:rsidR="00B94A4F">
        <w:t xml:space="preserve"> block</w:t>
      </w:r>
      <w:r>
        <w:t xml:space="preserve"> model of 288 subcarriers, and single-symbol CSI-RS configurations with BW of 10 and 20 MHz and RPFs of 2 and 12 were compared. Median (50-percentile) of the absolute value of the estimation error is depicted in the plots for different instantaneous symbol SNRs. The results </w:t>
      </w:r>
      <w:r w:rsidR="00B94A4F">
        <w:t xml:space="preserve">in </w:t>
      </w:r>
      <w:r w:rsidR="00B94A4F">
        <w:fldChar w:fldCharType="begin"/>
      </w:r>
      <w:r w:rsidR="00B94A4F">
        <w:instrText xml:space="preserve"> REF _Ref481755275 \h  \* MERGEFORMAT </w:instrText>
      </w:r>
      <w:r w:rsidR="00B94A4F">
        <w:fldChar w:fldCharType="separate"/>
      </w:r>
      <w:r w:rsidR="00B94A4F">
        <w:t xml:space="preserve">Figure </w:t>
      </w:r>
      <w:r w:rsidR="00B94A4F">
        <w:rPr>
          <w:noProof/>
        </w:rPr>
        <w:t>1</w:t>
      </w:r>
      <w:r w:rsidR="00B94A4F">
        <w:fldChar w:fldCharType="end"/>
      </w:r>
      <w:r w:rsidR="00B94A4F">
        <w:t xml:space="preserve"> and</w:t>
      </w:r>
      <w:r w:rsidR="00B94A4F">
        <w:rPr>
          <w:sz w:val="18"/>
        </w:rPr>
        <w:t> </w:t>
      </w:r>
      <w:r w:rsidR="00B94A4F">
        <w:rPr>
          <w:sz w:val="18"/>
        </w:rPr>
        <w:fldChar w:fldCharType="begin"/>
      </w:r>
      <w:r w:rsidR="00B94A4F">
        <w:rPr>
          <w:sz w:val="18"/>
        </w:rPr>
        <w:instrText xml:space="preserve"> REF _Ref481755290 \h  \* MERGEFORMAT </w:instrText>
      </w:r>
      <w:r w:rsidR="00B94A4F">
        <w:rPr>
          <w:sz w:val="18"/>
        </w:rPr>
      </w:r>
      <w:r w:rsidR="00B94A4F">
        <w:rPr>
          <w:sz w:val="18"/>
        </w:rPr>
        <w:fldChar w:fldCharType="separate"/>
      </w:r>
      <w:r w:rsidR="00B94A4F">
        <w:t xml:space="preserve">Figure </w:t>
      </w:r>
      <w:r w:rsidR="00B94A4F">
        <w:rPr>
          <w:noProof/>
        </w:rPr>
        <w:t>2</w:t>
      </w:r>
      <w:r w:rsidR="00B94A4F">
        <w:rPr>
          <w:sz w:val="18"/>
        </w:rPr>
        <w:fldChar w:fldCharType="end"/>
      </w:r>
      <w:r w:rsidR="00B94A4F">
        <w:rPr>
          <w:sz w:val="18"/>
        </w:rPr>
        <w:t xml:space="preserve"> </w:t>
      </w:r>
      <w:r>
        <w:t xml:space="preserve">illustrate </w:t>
      </w:r>
      <w:r w:rsidR="00B94A4F">
        <w:t xml:space="preserve">the impact of these </w:t>
      </w:r>
      <w:r>
        <w:t xml:space="preserve">two important </w:t>
      </w:r>
      <w:r w:rsidR="00B94A4F">
        <w:t xml:space="preserve">CSI-RS configuration </w:t>
      </w:r>
      <w:r>
        <w:t xml:space="preserve">parameters. </w:t>
      </w:r>
    </w:p>
    <w:p w14:paraId="41163872" w14:textId="4984A33F" w:rsidR="001A3DAD" w:rsidRDefault="001A3DAD" w:rsidP="001A3DAD">
      <w:pPr>
        <w:jc w:val="center"/>
      </w:pPr>
      <w:r>
        <w:rPr>
          <w:noProof/>
          <w:lang w:val="en-US" w:eastAsia="en-US"/>
        </w:rPr>
        <w:lastRenderedPageBreak/>
        <mc:AlternateContent>
          <mc:Choice Requires="wpc">
            <w:drawing>
              <wp:inline distT="0" distB="0" distL="0" distR="0" wp14:anchorId="0A630138" wp14:editId="793D8076">
                <wp:extent cx="4837641" cy="381650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preferRelativeResize="0">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75380" y="106701"/>
                            <a:ext cx="4320000" cy="3239999"/>
                          </a:xfrm>
                          <a:prstGeom prst="rect">
                            <a:avLst/>
                          </a:prstGeom>
                        </pic:spPr>
                      </pic:pic>
                    </wpc:wpc>
                  </a:graphicData>
                </a:graphic>
              </wp:inline>
            </w:drawing>
          </mc:Choice>
          <mc:Fallback>
            <w:pict>
              <v:group w14:anchorId="045A092B" id="Canvas 1" o:spid="_x0000_s1026" editas="canvas" style="width:380.9pt;height:300.5pt;mso-position-horizontal-relative:char;mso-position-vertical-relative:line" coordsize="48374,38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374;height:38163;visibility:visible;mso-wrap-style:square">
                  <v:fill o:detectmouseclick="t"/>
                  <v:path o:connecttype="none"/>
                </v:shape>
                <v:shape id="Picture 3" o:spid="_x0000_s1028" type="#_x0000_t75" style="position:absolute;left:753;top:1067;width:43200;height:3240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">
                  <v:imagedata r:id="rId14" o:title=""/>
                  <v:path arrowok="t"/>
                </v:shape>
                <w10:anchorlock/>
              </v:group>
            </w:pict>
          </mc:Fallback>
        </mc:AlternateContent>
      </w:r>
    </w:p>
    <w:p w14:paraId="007792D0" w14:textId="34E4F41E" w:rsidR="001A3DAD" w:rsidRDefault="001A3DAD" w:rsidP="001A3DAD">
      <w:pPr>
        <w:pStyle w:val="Caption"/>
      </w:pPr>
      <w:bookmarkStart w:id="8" w:name="_Ref481755275"/>
      <w:r>
        <w:t xml:space="preserve">Figure </w:t>
      </w:r>
      <w:r>
        <w:fldChar w:fldCharType="begin"/>
      </w:r>
      <w:r>
        <w:instrText xml:space="preserve"> SEQ Figure \* ARABIC </w:instrText>
      </w:r>
      <w:r>
        <w:fldChar w:fldCharType="separate"/>
      </w:r>
      <w:r>
        <w:rPr>
          <w:noProof/>
        </w:rPr>
        <w:t>1</w:t>
      </w:r>
      <w:r>
        <w:fldChar w:fldCharType="end"/>
      </w:r>
      <w:bookmarkEnd w:id="8"/>
      <w:r>
        <w:t>: Median</w:t>
      </w:r>
      <w:r w:rsidR="00955A11">
        <w:t xml:space="preserve"> </w:t>
      </w:r>
      <w:r w:rsidR="00CC3B52">
        <w:t xml:space="preserve">absolute </w:t>
      </w:r>
      <w:r w:rsidR="00955A11">
        <w:t>RSRP</w:t>
      </w:r>
      <w:r>
        <w:t xml:space="preserve"> estimation error for </w:t>
      </w:r>
      <w:r w:rsidR="00955A11">
        <w:t>a low-dispersion channel</w:t>
      </w:r>
      <w:r>
        <w:t>.</w:t>
      </w:r>
    </w:p>
    <w:p w14:paraId="523EB787" w14:textId="77777777" w:rsidR="001A3DAD" w:rsidRDefault="001A3DAD" w:rsidP="001A3DAD">
      <w:pPr>
        <w:keepNext/>
        <w:jc w:val="center"/>
      </w:pPr>
      <w:bookmarkStart w:id="9" w:name="_GoBack"/>
      <w:r>
        <w:rPr>
          <w:noProof/>
          <w:lang w:val="en-US" w:eastAsia="en-US"/>
        </w:rPr>
        <mc:AlternateContent>
          <mc:Choice Requires="wpc">
            <w:drawing>
              <wp:inline distT="0" distB="0" distL="0" distR="0" wp14:anchorId="4CA69A76" wp14:editId="5E263B0E">
                <wp:extent cx="4516967" cy="3594146"/>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preferRelativeResize="0">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76834" y="165655"/>
                            <a:ext cx="4320000" cy="3240001"/>
                          </a:xfrm>
                          <a:prstGeom prst="rect">
                            <a:avLst/>
                          </a:prstGeom>
                        </pic:spPr>
                      </pic:pic>
                    </wpc:wpc>
                  </a:graphicData>
                </a:graphic>
              </wp:inline>
            </w:drawing>
          </mc:Choice>
          <mc:Fallback>
            <w:pict>
              <v:group w14:anchorId="3FD56336" id="Canvas 4" o:spid="_x0000_s1026" editas="canvas" style="width:355.65pt;height:283pt;mso-position-horizontal-relative:char;mso-position-vertical-relative:line" coordsize="45167,359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">
                <v:shape id="_x0000_s1027" type="#_x0000_t75" style="position:absolute;width:45167;height:35941;visibility:visible;mso-wrap-style:square">
                  <v:fill o:detectmouseclick="t"/>
                  <v:path o:connecttype="none"/>
                </v:shape>
                <v:shape id="Picture 5" o:spid="_x0000_s1028" type="#_x0000_t75" style="position:absolute;left:768;top:1656;width:43200;height:3240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">
                  <v:imagedata r:id="rId16" o:title=""/>
                  <v:path arrowok="t"/>
                </v:shape>
                <w10:anchorlock/>
              </v:group>
            </w:pict>
          </mc:Fallback>
        </mc:AlternateContent>
      </w:r>
      <w:bookmarkEnd w:id="9"/>
    </w:p>
    <w:p w14:paraId="517DA704" w14:textId="15C4757E" w:rsidR="001A3DAD" w:rsidRPr="001A3DAD" w:rsidRDefault="001A3DAD" w:rsidP="001A3DAD">
      <w:pPr>
        <w:pStyle w:val="Caption"/>
      </w:pPr>
      <w:bookmarkStart w:id="10" w:name="_Ref481755290"/>
      <w:r>
        <w:t xml:space="preserve">Figure </w:t>
      </w:r>
      <w:r>
        <w:fldChar w:fldCharType="begin"/>
      </w:r>
      <w:r>
        <w:instrText xml:space="preserve"> SEQ Figure \* ARABIC </w:instrText>
      </w:r>
      <w:r>
        <w:fldChar w:fldCharType="separate"/>
      </w:r>
      <w:r>
        <w:rPr>
          <w:noProof/>
        </w:rPr>
        <w:t>2</w:t>
      </w:r>
      <w:r>
        <w:fldChar w:fldCharType="end"/>
      </w:r>
      <w:bookmarkEnd w:id="10"/>
      <w:r>
        <w:t xml:space="preserve">: Median </w:t>
      </w:r>
      <w:r w:rsidR="00CC3B52">
        <w:t xml:space="preserve">absolute </w:t>
      </w:r>
      <w:r>
        <w:t xml:space="preserve">RSRP estimation error for </w:t>
      </w:r>
      <w:r w:rsidR="00955A11">
        <w:t>a moderately dispersive channel.</w:t>
      </w:r>
    </w:p>
    <w:p w14:paraId="3A8B5956" w14:textId="1182F730" w:rsidR="00B94A4F" w:rsidRDefault="00B94A4F" w:rsidP="00B94A4F">
      <w:r>
        <w:lastRenderedPageBreak/>
        <w:t>For accurate RSRP estimation at higher SNRs where estimation performance is not noise-limited, the channel characteristics within the RS BW must be comparable to the total signal BW whose RSRP is to be estimated.  The 30 ns RMS delay spread figure shows that particularly clearly that, at high instantaneous symbol SNR, RSRP estimation accuracy is limited by the bias when the channel power within the RS BW does not match the average power over the band. SS block with the narrowest BW performs worst and the full-BW CSI-RS best, regardless of the RS RE density.</w:t>
      </w:r>
    </w:p>
    <w:p w14:paraId="40C072B6" w14:textId="3DC057F6" w:rsidR="00B94A4F" w:rsidRDefault="00B94A4F" w:rsidP="00B94A4F">
      <w:r>
        <w:t>On the other hand, accurate estimation at low SNR is improved by coherently averaging over multiple RS REs, by virtue of the obtained processing gain. The averaging may only be applied over a set of REs within the coherence BW of the channel. In the simulati</w:t>
      </w:r>
      <w:r w:rsidR="00EF1D1D">
        <w:t>ons, averaging over 10 and 30 subcarriers</w:t>
      </w:r>
      <w:r>
        <w:t xml:space="preserve"> was applied for the medium- and low-dispersive channels respectively. The critical quality of the </w:t>
      </w:r>
      <w:r w:rsidR="00EF1D1D">
        <w:t>CSI-</w:t>
      </w:r>
      <w:r>
        <w:t>RS is thus the number of RS REs within the coherence BW of the channel. This is why the CSI-RS RPF2 configuration performs significantly better than the RPF12 option, while their BW difference (10 vs 20 MHz) is mostly inconsequential at low SNR. (However, the much narrower SS</w:t>
      </w:r>
      <w:r w:rsidR="00EF1D1D">
        <w:t xml:space="preserve"> block</w:t>
      </w:r>
      <w:r>
        <w:t xml:space="preserve"> suffers from channel bias at the lower SNRs as well.)</w:t>
      </w:r>
    </w:p>
    <w:p w14:paraId="16FB4A6B" w14:textId="161D50D1" w:rsidR="00EF1D1D" w:rsidRPr="00EF1D1D" w:rsidRDefault="00EF1D1D" w:rsidP="00B94A4F">
      <w:pPr>
        <w:rPr>
          <w:lang w:val="en-US"/>
        </w:rPr>
      </w:pPr>
      <w:r>
        <w:rPr>
          <w:lang w:val="en-US"/>
        </w:rPr>
        <w:t>A CSI-</w:t>
      </w:r>
      <w:r w:rsidRPr="00EF1D1D">
        <w:rPr>
          <w:lang w:val="en-US"/>
        </w:rPr>
        <w:t>RS design that provides universally good RSRP estimation accuracy is thus both wide-BW and dense. This is, however, a resource-wise expensive configuration. The degrees of freedom of CSI-RS configuration, e.g. the RE-level comb de</w:t>
      </w:r>
      <w:r>
        <w:rPr>
          <w:lang w:val="en-US"/>
        </w:rPr>
        <w:t>sign proposed in </w:t>
      </w:r>
      <w:r>
        <w:rPr>
          <w:lang w:val="en-US"/>
        </w:rPr>
        <w:fldChar w:fldCharType="begin"/>
      </w:r>
      <w:r>
        <w:rPr>
          <w:lang w:val="en-US"/>
        </w:rPr>
        <w:instrText xml:space="preserve"> REF _Ref481761405 \r \h </w:instrText>
      </w:r>
      <w:r>
        <w:rPr>
          <w:lang w:val="en-US"/>
        </w:rPr>
      </w:r>
      <w:r>
        <w:rPr>
          <w:lang w:val="en-US"/>
        </w:rPr>
        <w:fldChar w:fldCharType="separate"/>
      </w:r>
      <w:r>
        <w:rPr>
          <w:lang w:val="en-US"/>
        </w:rPr>
        <w:t>[1]</w:t>
      </w:r>
      <w:r>
        <w:rPr>
          <w:lang w:val="en-US"/>
        </w:rPr>
        <w:fldChar w:fldCharType="end"/>
      </w:r>
      <w:r w:rsidRPr="00EF1D1D">
        <w:rPr>
          <w:lang w:val="en-US"/>
        </w:rPr>
        <w:t xml:space="preserve">, is therefore an attractive structure as it allows configuring the </w:t>
      </w:r>
      <w:r w:rsidR="006B44B8">
        <w:rPr>
          <w:lang w:val="en-US"/>
        </w:rPr>
        <w:t>CSI-</w:t>
      </w:r>
      <w:r w:rsidRPr="00EF1D1D">
        <w:rPr>
          <w:lang w:val="en-US"/>
        </w:rPr>
        <w:t>RS according to deployment and current NW load characteristics. Based on the simulations, a half-BW, RPF2 CSI-RS provides reasonable performance over a wide range of channel conditions.</w:t>
      </w:r>
    </w:p>
    <w:p w14:paraId="17E9FD4C" w14:textId="59505FB3" w:rsidR="00CC3B52" w:rsidRPr="001A3DAD" w:rsidRDefault="00CC3B52" w:rsidP="001A3DAD">
      <w:r>
        <w:t>However, accuracy is not the only factor that determines the CSI-RS parameters. A learning from LTE is that it becomes important to also accommodate UEs that can only handle a small radio bandwidth. Although the minimum bandwidth is still being discussed in 3GPP, it is reasonable to assume that it will be attractive to develop UEs that have a bandwidth similar to the SS block bandwidth, whereas it will be impossible to design a UE that supports a bandwidth smaller than the SS block. For such a UE, we would still want to rely on CSI-RS for L3 mobility:</w:t>
      </w:r>
    </w:p>
    <w:p w14:paraId="08A400B5" w14:textId="7C70DF13" w:rsidR="00DE39F0" w:rsidRDefault="00DE39F0" w:rsidP="00DE39F0">
      <w:pPr>
        <w:pStyle w:val="Proposal"/>
      </w:pPr>
      <w:bookmarkStart w:id="11" w:name="_Ref481766463"/>
      <w:r>
        <w:t>It should be possible to configure the UE to perform RRM measurements for L3 mobility on periodic CSI-RS resources with frequency allocation approximately equal to that of the SS block.</w:t>
      </w:r>
      <w:bookmarkEnd w:id="11"/>
    </w:p>
    <w:p w14:paraId="112AD6CA" w14:textId="09938CCB" w:rsidR="00CC3B52" w:rsidRDefault="00CC3B52" w:rsidP="00CC3B52">
      <w:r>
        <w:t xml:space="preserve">In addition, there is a need to define at least one additional CSI-RS bandwidth, to provide better accuracy </w:t>
      </w:r>
      <w:r w:rsidR="006B44B8">
        <w:t xml:space="preserve">for UEs capable of handling </w:t>
      </w:r>
      <w:r>
        <w:t>large bandwidth</w:t>
      </w:r>
      <w:r w:rsidR="006B44B8">
        <w:t>s</w:t>
      </w:r>
      <w:r>
        <w:t xml:space="preserve">. </w:t>
      </w:r>
      <w:r w:rsidR="00B02F31">
        <w:t>On one hand, t</w:t>
      </w:r>
      <w:r>
        <w:t xml:space="preserve">his additional bandwidth should be </w:t>
      </w:r>
      <w:r w:rsidR="00B02F31">
        <w:t xml:space="preserve">significantly larger than the SS block bandwidth. On the other hand, from the results in </w:t>
      </w:r>
      <w:r w:rsidR="00B02F31">
        <w:fldChar w:fldCharType="begin"/>
      </w:r>
      <w:r w:rsidR="00B02F31">
        <w:instrText xml:space="preserve"> REF _Ref481755275 \h </w:instrText>
      </w:r>
      <w:r w:rsidR="00B02F31">
        <w:fldChar w:fldCharType="separate"/>
      </w:r>
      <w:r w:rsidR="00B02F31">
        <w:t xml:space="preserve">Figure </w:t>
      </w:r>
      <w:r w:rsidR="00B02F31">
        <w:rPr>
          <w:noProof/>
        </w:rPr>
        <w:t>1</w:t>
      </w:r>
      <w:r w:rsidR="00B02F31">
        <w:fldChar w:fldCharType="end"/>
      </w:r>
      <w:r w:rsidR="00B02F31">
        <w:t xml:space="preserve"> and </w:t>
      </w:r>
      <w:r w:rsidR="00B02F31">
        <w:fldChar w:fldCharType="begin"/>
      </w:r>
      <w:r w:rsidR="00B02F31">
        <w:instrText xml:space="preserve"> REF _Ref481755290 \h </w:instrText>
      </w:r>
      <w:r w:rsidR="00B02F31">
        <w:fldChar w:fldCharType="separate"/>
      </w:r>
      <w:r w:rsidR="00B02F31">
        <w:t xml:space="preserve">Figure </w:t>
      </w:r>
      <w:r w:rsidR="00B02F31">
        <w:rPr>
          <w:noProof/>
        </w:rPr>
        <w:t>2</w:t>
      </w:r>
      <w:r w:rsidR="00B02F31">
        <w:fldChar w:fldCharType="end"/>
      </w:r>
      <w:r w:rsidR="00B02F31">
        <w:t xml:space="preserve">, it seems </w:t>
      </w:r>
      <w:r w:rsidR="006B44B8">
        <w:t xml:space="preserve">that estimation performance is adequate with a </w:t>
      </w:r>
      <w:r w:rsidR="00B02F31">
        <w:t xml:space="preserve">CSI-RS bandwidth </w:t>
      </w:r>
      <w:r w:rsidR="006B44B8">
        <w:t xml:space="preserve">equal to half </w:t>
      </w:r>
      <w:r w:rsidR="00C85099">
        <w:t>the system bandwidth:</w:t>
      </w:r>
    </w:p>
    <w:p w14:paraId="3D28B32A" w14:textId="4A18FF83" w:rsidR="009C31B6" w:rsidRDefault="006B44B8" w:rsidP="009C31B6">
      <w:pPr>
        <w:pStyle w:val="Observation"/>
      </w:pPr>
      <w:bookmarkStart w:id="12" w:name="_Ref481766288"/>
      <w:r>
        <w:t xml:space="preserve">Adequate estimation performance is obtained when the CSI-RS bandwidth equals half the system bandwidth. </w:t>
      </w:r>
      <w:bookmarkEnd w:id="12"/>
    </w:p>
    <w:p w14:paraId="1DB85ED8" w14:textId="36E6C257" w:rsidR="00C85099" w:rsidRDefault="00C85099" w:rsidP="00C85099">
      <w:r>
        <w:t xml:space="preserve">Clearly, since the relation between the system bandwidth and the SS block bandwidth varies, it is not possible to translate “half the system bandwidth” to any unique multiplier of the SS block bandwidth. The final decision of the bandwidth of this CSI-RS configuration may be up to RAN4, but as a rule of thumb, we propose: </w:t>
      </w:r>
    </w:p>
    <w:p w14:paraId="1B581C94" w14:textId="77777777" w:rsidR="00233488" w:rsidRDefault="00DE39F0" w:rsidP="00DE39F0">
      <w:pPr>
        <w:pStyle w:val="Proposal"/>
      </w:pPr>
      <w:bookmarkStart w:id="13" w:name="_Ref481766491"/>
      <w:r>
        <w:t xml:space="preserve">It should be possible to configure the UE to perform RRM measurements for L3 mobility on periodic CSI-RS resources with frequency allocation approximately </w:t>
      </w:r>
      <w:r w:rsidR="00C85099">
        <w:t>5</w:t>
      </w:r>
      <w:r>
        <w:t xml:space="preserve"> times that of the SS block.</w:t>
      </w:r>
      <w:bookmarkEnd w:id="13"/>
    </w:p>
    <w:p w14:paraId="0FC1A8D9" w14:textId="3C8F0E90" w:rsidR="00DE39F0" w:rsidRDefault="00233488" w:rsidP="00233488">
      <w:r>
        <w:t xml:space="preserve">The agreement from RAN1#88b suggests to identify additional requirements on the CSI-RS to enable seemless and high-performing mobility. One such requirement is described in </w:t>
      </w:r>
      <w:r>
        <w:fldChar w:fldCharType="begin"/>
      </w:r>
      <w:r>
        <w:instrText xml:space="preserve"> REF _Ref481762156 \r \h </w:instrText>
      </w:r>
      <w:r>
        <w:fldChar w:fldCharType="separate"/>
      </w:r>
      <w:r>
        <w:t>[2]</w:t>
      </w:r>
      <w:r>
        <w:fldChar w:fldCharType="end"/>
      </w:r>
      <w:r>
        <w:t xml:space="preserve">, where it was described that it is not always possible to rely on an SS block as synchronization source. Cases where the SS block may be unsuitable include when the SS block is transmitted very sparsely, or when the </w:t>
      </w:r>
      <w:r w:rsidR="000F4EE3">
        <w:t>cell-border SNR of</w:t>
      </w:r>
      <w:r>
        <w:t xml:space="preserve"> the SS block becomes so low that PSS reception suffers. The </w:t>
      </w:r>
      <w:r w:rsidRPr="00F92377">
        <w:rPr>
          <w:rFonts w:eastAsia="MS Mincho"/>
          <w:lang w:val="en-US" w:eastAsia="ja-JP"/>
        </w:rPr>
        <w:t>frame/slot/symbol timing</w:t>
      </w:r>
      <w:r>
        <w:rPr>
          <w:rFonts w:eastAsia="MS Mincho"/>
          <w:lang w:val="en-US" w:eastAsia="ja-JP"/>
        </w:rPr>
        <w:t xml:space="preserve"> mentioned in agreement A</w:t>
      </w:r>
      <w:r w:rsidR="00A36BDB">
        <w:rPr>
          <w:rFonts w:eastAsia="MS Mincho"/>
          <w:lang w:val="en-US" w:eastAsia="ja-JP"/>
        </w:rPr>
        <w:t xml:space="preserve">3 must then be obtained using some </w:t>
      </w:r>
      <w:r>
        <w:rPr>
          <w:rFonts w:eastAsia="MS Mincho"/>
          <w:lang w:val="en-US" w:eastAsia="ja-JP"/>
        </w:rPr>
        <w:t>other mean. Several ways of obtained that kind of synchronization is described in </w:t>
      </w:r>
      <w:r>
        <w:rPr>
          <w:rFonts w:eastAsia="MS Mincho"/>
          <w:lang w:val="en-US" w:eastAsia="ja-JP"/>
        </w:rPr>
        <w:fldChar w:fldCharType="begin"/>
      </w:r>
      <w:r>
        <w:rPr>
          <w:rFonts w:eastAsia="MS Mincho"/>
          <w:lang w:val="en-US" w:eastAsia="ja-JP"/>
        </w:rPr>
        <w:instrText xml:space="preserve"> REF _Ref481762156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xml:space="preserve">. One such way could be to introduce a synchronization source as in the LTE DRS. </w:t>
      </w:r>
    </w:p>
    <w:p w14:paraId="04FCE3CF" w14:textId="2D6350C4" w:rsidR="009B2E76" w:rsidRDefault="009B2E76" w:rsidP="009B2E76">
      <w:pPr>
        <w:pStyle w:val="Heading2"/>
      </w:pPr>
      <w:r>
        <w:t>CSI-RS period</w:t>
      </w:r>
    </w:p>
    <w:p w14:paraId="561E46A5" w14:textId="20C6F3F1" w:rsidR="001B72B3" w:rsidRPr="001B72B3" w:rsidRDefault="001B72B3" w:rsidP="001B72B3">
      <w:r>
        <w:t>The CSI framework provides three main mechanism</w:t>
      </w:r>
      <w:r w:rsidR="008E4296">
        <w:t>s</w:t>
      </w:r>
      <w:r>
        <w:t xml:space="preserve"> to schedule CSI-RS: aperiodic, semi-static and periodic. Since L3 mobility relies on event-triggered reporting, periodic allocations seem central.</w:t>
      </w:r>
    </w:p>
    <w:p w14:paraId="74BC34C4" w14:textId="3A5E215E" w:rsidR="009B2E76" w:rsidRDefault="009B2E76" w:rsidP="009B2E76">
      <w:pPr>
        <w:pStyle w:val="Observation"/>
      </w:pPr>
      <w:bookmarkStart w:id="14" w:name="_Ref481766302"/>
      <w:r>
        <w:lastRenderedPageBreak/>
        <w:t>Periodic CSI-RS resources are more suitable for RRM measurements for CONNECTED mode L3 mobility.</w:t>
      </w:r>
      <w:bookmarkEnd w:id="14"/>
    </w:p>
    <w:p w14:paraId="734148B9" w14:textId="112A6140" w:rsidR="009B2E76" w:rsidRDefault="001B72B3" w:rsidP="008E4296">
      <w:r>
        <w:t>To achieve adequate performance, setting the periodicity of the C</w:t>
      </w:r>
      <w:r w:rsidR="008E4296">
        <w:t>SI-RS is central. As a starting point, we observe that in</w:t>
      </w:r>
      <w:r w:rsidR="009B2E76">
        <w:t xml:space="preserve"> LTE, the UE is required to perform intra-frequency mobility measurements every 40ms.</w:t>
      </w:r>
      <w:r w:rsidR="008E4296">
        <w:t xml:space="preserve"> Another reference point is the periodicity of the SS burst set, since the SS blocks can be used for L3 mobility as well: </w:t>
      </w:r>
    </w:p>
    <w:p w14:paraId="2A8FD56C" w14:textId="3CC0FA1B" w:rsidR="009B2E76" w:rsidRDefault="009B2E76" w:rsidP="009B2E76">
      <w:pPr>
        <w:pStyle w:val="Observation"/>
      </w:pPr>
      <w:bookmarkStart w:id="15" w:name="_Ref481766324"/>
      <w:r>
        <w:t>Relevant SS burst set periodicities are 20ms for NR cells supporting initial access, and {20,40,80,160} ms for NR cells not supporting initial access. The periodicity of the CSI-RS for L3 mobility can be put in relation to these SS burst set periodicities.</w:t>
      </w:r>
      <w:bookmarkEnd w:id="15"/>
    </w:p>
    <w:p w14:paraId="5247AC42" w14:textId="65EEB6AE" w:rsidR="008E4296" w:rsidRDefault="008E4296" w:rsidP="008E4296">
      <w:r>
        <w:t xml:space="preserve">For cells where initial access is possible, the SS burst set periodicity will be 20ms. Since that will be a common periodicity in actual deployments, many mobility algorithms and requirements will be developed around that periodicity. Having a possibility to configure CSI-RS using the same periodicity would be valuable. </w:t>
      </w:r>
    </w:p>
    <w:p w14:paraId="787C1070" w14:textId="2EFF302C" w:rsidR="008E4296" w:rsidRDefault="008E4296" w:rsidP="008E4296">
      <w:r>
        <w:t>Of course, the point of performing mobility based on CSI-RS is that the properties of the signal becomes different compared to the properties of the SS block. One such difference could be periodicity: for high-speed use cases, the periodicity of the SS block may be too large:</w:t>
      </w:r>
    </w:p>
    <w:p w14:paraId="6AFB5F95" w14:textId="46D1AAF3" w:rsidR="009B2E76" w:rsidRDefault="009B2E76" w:rsidP="009B2E76">
      <w:pPr>
        <w:pStyle w:val="Observation"/>
      </w:pPr>
      <w:bookmarkStart w:id="16" w:name="_Ref481766347"/>
      <w:r>
        <w:t>One use case when CSI-RS for L3 mobility is relevant is for high-speed use cases, where the SS burst set periodicity is too large.</w:t>
      </w:r>
      <w:bookmarkEnd w:id="16"/>
    </w:p>
    <w:p w14:paraId="749810FA" w14:textId="20535F20" w:rsidR="008E4296" w:rsidRDefault="008E4296" w:rsidP="008E4296">
      <w:r>
        <w:t>Of course, the CSI-RS framework supports CSI-RS allocations with several periodicities. Ideally, we would like to be able to perform L3 measurements for all these periodicities, and the final decision may be up to RAN4. However, summarizing the argumentation above, we realize that some periodicities are more important than other. Hence, we propose:</w:t>
      </w:r>
    </w:p>
    <w:p w14:paraId="7457DEF0" w14:textId="6907E406" w:rsidR="009B2E76" w:rsidRDefault="009B2E76" w:rsidP="009B2E76">
      <w:pPr>
        <w:pStyle w:val="Proposal"/>
      </w:pPr>
      <w:bookmarkStart w:id="17" w:name="_Ref481766504"/>
      <w:r>
        <w:t xml:space="preserve">It should be possible to configure the UE to perform RRM measurements for L3 mobility on periodic CSI-RS resources </w:t>
      </w:r>
      <w:r w:rsidR="008E4296">
        <w:t xml:space="preserve">at least </w:t>
      </w:r>
      <w:r>
        <w:t>with periods {5,20} ms.</w:t>
      </w:r>
      <w:bookmarkEnd w:id="17"/>
    </w:p>
    <w:p w14:paraId="40F80CAF" w14:textId="7BEA2AB9" w:rsidR="00BD4FE7" w:rsidRDefault="00BD4FE7" w:rsidP="00BD4FE7">
      <w:pPr>
        <w:pStyle w:val="Heading2"/>
      </w:pPr>
      <w:r>
        <w:t>Configuration</w:t>
      </w:r>
    </w:p>
    <w:p w14:paraId="6175F1BE" w14:textId="3B87AA63" w:rsidR="002125CA" w:rsidRPr="002125CA" w:rsidRDefault="002125CA" w:rsidP="002125CA">
      <w:r>
        <w:t xml:space="preserve">In agreement A2, it is stated that CSI-RS configuration via dedicated signalling is supported. Such dedicated signalling provides great flexibility in what configurations can be supported. Essentially, all possibilities in the CSI framework are available regarding bandwidths and periodicities. In contrast, if configured via MIB,SIB, only an extremely limited set of configurations could be supported, and it is unrealistic to assume that it is possible to design, let alone agree on, a scheme that provides sufficient flexibility. </w:t>
      </w:r>
      <w:r w:rsidR="00E07DD4">
        <w:t xml:space="preserve">More details are provided in </w:t>
      </w:r>
      <w:r w:rsidR="00244D84">
        <w:fldChar w:fldCharType="begin"/>
      </w:r>
      <w:r w:rsidR="00244D84">
        <w:instrText xml:space="preserve"> REF _Ref481763725 \r \h </w:instrText>
      </w:r>
      <w:r w:rsidR="00244D84">
        <w:fldChar w:fldCharType="separate"/>
      </w:r>
      <w:r w:rsidR="00244D84">
        <w:t>[4]</w:t>
      </w:r>
      <w:r w:rsidR="00244D84">
        <w:fldChar w:fldCharType="end"/>
      </w:r>
    </w:p>
    <w:p w14:paraId="295E09D5" w14:textId="63648251" w:rsidR="00460541" w:rsidRPr="00460541" w:rsidRDefault="002125CA" w:rsidP="00460541">
      <w:pPr>
        <w:pStyle w:val="Proposal"/>
      </w:pPr>
      <w:bookmarkStart w:id="18" w:name="_Ref481766515"/>
      <w:r>
        <w:t xml:space="preserve">NR supports CSI-RS configuration only via </w:t>
      </w:r>
      <w:r w:rsidR="00460541">
        <w:t xml:space="preserve">dedicated </w:t>
      </w:r>
      <w:r>
        <w:t xml:space="preserve">RRC </w:t>
      </w:r>
      <w:r w:rsidR="00460541">
        <w:t>signalling.</w:t>
      </w:r>
      <w:bookmarkEnd w:id="18"/>
    </w:p>
    <w:p w14:paraId="790854C1" w14:textId="1F91EEAF" w:rsidR="00B85B11" w:rsidRDefault="00B85B11" w:rsidP="00B85B11">
      <w:pPr>
        <w:pStyle w:val="Heading2"/>
      </w:pPr>
      <w:r>
        <w:t>Association with RACH resources in target TRP</w:t>
      </w:r>
    </w:p>
    <w:p w14:paraId="3C7E5FFA" w14:textId="482A98B0" w:rsidR="000F4EE3" w:rsidRPr="000F4EE3" w:rsidRDefault="000F4EE3" w:rsidP="000F4EE3">
      <w:r>
        <w:t xml:space="preserve">One topic that is very much related to CSI-RS and its use for L3 mobility relates to how the UE contacts the target TRP once it has been ordered to move to the target TRP. Often, the UE transmits a PRACH preamble to the target TRP. To directly associate with the measured CSI-RS beam in the target, the UE would have to convey that information to the target TRP one way or another, which is particularly challenging when the target TRP is equipped with analog beamforming. Here, the target TRP can only listen in one direction at a time, and the UE would have to transmit the PRACH preamble at the right time. For SS, this is achieved using a mapping between an SS block and a RACH resource, as was agreed in A3. For the reasons </w:t>
      </w:r>
      <w:r w:rsidR="00C3085C">
        <w:t xml:space="preserve">presented </w:t>
      </w:r>
      <w:r>
        <w:t xml:space="preserve">in </w:t>
      </w:r>
      <w:r>
        <w:fldChar w:fldCharType="begin"/>
      </w:r>
      <w:r>
        <w:instrText xml:space="preserve"> REF _Ref481763226 \r \h </w:instrText>
      </w:r>
      <w:r>
        <w:fldChar w:fldCharType="separate"/>
      </w:r>
      <w:r>
        <w:t>[3]</w:t>
      </w:r>
      <w:r>
        <w:fldChar w:fldCharType="end"/>
      </w:r>
      <w:r>
        <w:t>, we propose that the same functional</w:t>
      </w:r>
      <w:r w:rsidR="00C3085C">
        <w:t>ity is introduced for CSI-RS:</w:t>
      </w:r>
    </w:p>
    <w:p w14:paraId="1F2B2B8D" w14:textId="278E3C38" w:rsidR="003A0E41" w:rsidRPr="003A0E41" w:rsidRDefault="00672954" w:rsidP="00672954">
      <w:pPr>
        <w:pStyle w:val="Proposal"/>
      </w:pPr>
      <w:bookmarkStart w:id="19" w:name="_Ref481766529"/>
      <w:r>
        <w:t xml:space="preserve">The NW </w:t>
      </w:r>
      <w:r w:rsidRPr="00672954">
        <w:t>can configure an association between CSI-RS for L3 mobility and a subset of RACH resources</w:t>
      </w:r>
      <w:r>
        <w:t>.</w:t>
      </w:r>
      <w:bookmarkEnd w:id="19"/>
    </w:p>
    <w:p w14:paraId="56327F3C" w14:textId="77777777" w:rsidR="00C01F33" w:rsidRPr="00CE0424" w:rsidRDefault="00C01F33" w:rsidP="003A0E41">
      <w:pPr>
        <w:pStyle w:val="Heading1"/>
      </w:pPr>
      <w:r w:rsidRPr="00CE0424">
        <w:t>Conclusion</w:t>
      </w:r>
      <w:r w:rsidR="00AE2FEB">
        <w:t>s</w:t>
      </w:r>
    </w:p>
    <w:p w14:paraId="6A4817C8" w14:textId="5D880C49" w:rsidR="002451ED" w:rsidRDefault="003A0E41" w:rsidP="008E065E">
      <w:pPr>
        <w:pStyle w:val="BodyText"/>
      </w:pPr>
      <w:r>
        <w:t>In this contribution we made the following ob</w:t>
      </w:r>
      <w:r w:rsidR="004033B5">
        <w:t>s</w:t>
      </w:r>
      <w:r>
        <w:t>ervations</w:t>
      </w:r>
      <w:r w:rsidR="008E065E" w:rsidRPr="00CE0424">
        <w:t>:</w:t>
      </w:r>
    </w:p>
    <w:p w14:paraId="5A7DE797" w14:textId="6BFFFBF0" w:rsidR="00A41062" w:rsidRDefault="00A41062" w:rsidP="00A41062">
      <w:pPr>
        <w:pStyle w:val="Observation"/>
        <w:numPr>
          <w:ilvl w:val="0"/>
          <w:numId w:val="23"/>
        </w:numPr>
        <w:ind w:left="1701" w:hanging="1701"/>
      </w:pPr>
      <w:r>
        <w:fldChar w:fldCharType="begin"/>
      </w:r>
      <w:r>
        <w:instrText xml:space="preserve"> REF _Ref481766231 \h </w:instrText>
      </w:r>
      <w:r>
        <w:fldChar w:fldCharType="separate"/>
      </w:r>
      <w:r w:rsidR="00B83E76">
        <w:t>The CSI-RS structure in the CSI framework has the necessary flexibility with respect to bandwidth, periodicity and RE density to be used for mobility purpose as well.</w:t>
      </w:r>
      <w:r>
        <w:fldChar w:fldCharType="end"/>
      </w:r>
    </w:p>
    <w:p w14:paraId="57962B99" w14:textId="0469BF1B" w:rsidR="00A41062" w:rsidRDefault="00A41062" w:rsidP="00A41062">
      <w:pPr>
        <w:pStyle w:val="Observation"/>
        <w:numPr>
          <w:ilvl w:val="0"/>
          <w:numId w:val="23"/>
        </w:numPr>
        <w:ind w:left="1701" w:hanging="1701"/>
      </w:pPr>
      <w:r>
        <w:lastRenderedPageBreak/>
        <w:fldChar w:fldCharType="begin"/>
      </w:r>
      <w:r>
        <w:instrText xml:space="preserve"> REF _Ref481766249 \h </w:instrText>
      </w:r>
      <w:r>
        <w:fldChar w:fldCharType="separate"/>
      </w:r>
      <w:r w:rsidR="00B83E76" w:rsidRPr="00CC3B52">
        <w:t>By allowing flexible subcarrier spacing of the CSI-RS for mobility, multiplexing with data becomes easier.</w:t>
      </w:r>
      <w:r>
        <w:fldChar w:fldCharType="end"/>
      </w:r>
    </w:p>
    <w:p w14:paraId="4F6C8628" w14:textId="7CAD157E" w:rsidR="00A41062" w:rsidRDefault="00A41062" w:rsidP="00A41062">
      <w:pPr>
        <w:pStyle w:val="Observation"/>
        <w:numPr>
          <w:ilvl w:val="0"/>
          <w:numId w:val="23"/>
        </w:numPr>
        <w:ind w:left="1701" w:hanging="1701"/>
      </w:pPr>
      <w:r>
        <w:fldChar w:fldCharType="begin"/>
      </w:r>
      <w:r>
        <w:instrText xml:space="preserve"> REF _Ref481766259 \h </w:instrText>
      </w:r>
      <w:r>
        <w:fldChar w:fldCharType="separate"/>
      </w:r>
      <w:r w:rsidR="00B83E76">
        <w:t>An RE-level comb structure with configurable density provides a balance between frequency diversity and overhead.</w:t>
      </w:r>
      <w:r>
        <w:fldChar w:fldCharType="end"/>
      </w:r>
    </w:p>
    <w:p w14:paraId="334D41E3" w14:textId="3343713D" w:rsidR="00A41062" w:rsidRDefault="00A41062" w:rsidP="00A41062">
      <w:pPr>
        <w:pStyle w:val="Observation"/>
        <w:numPr>
          <w:ilvl w:val="0"/>
          <w:numId w:val="23"/>
        </w:numPr>
        <w:ind w:left="1701" w:hanging="1701"/>
      </w:pPr>
      <w:r>
        <w:fldChar w:fldCharType="begin"/>
      </w:r>
      <w:r>
        <w:instrText xml:space="preserve"> REF _Ref481766288 \h </w:instrText>
      </w:r>
      <w:r>
        <w:fldChar w:fldCharType="separate"/>
      </w:r>
      <w:r w:rsidR="00B83E76">
        <w:t xml:space="preserve">Adequate estimation performance is obtained when the CSI-RS bandwidth equals half the system bandwidth. </w:t>
      </w:r>
      <w:r>
        <w:fldChar w:fldCharType="end"/>
      </w:r>
    </w:p>
    <w:p w14:paraId="61DFFDAD" w14:textId="50ECA7A2" w:rsidR="00A41062" w:rsidRDefault="00A41062" w:rsidP="00A41062">
      <w:pPr>
        <w:pStyle w:val="Observation"/>
        <w:numPr>
          <w:ilvl w:val="0"/>
          <w:numId w:val="23"/>
        </w:numPr>
        <w:ind w:left="1701" w:hanging="1701"/>
      </w:pPr>
      <w:r>
        <w:fldChar w:fldCharType="begin"/>
      </w:r>
      <w:r>
        <w:instrText xml:space="preserve"> REF _Ref481766302 \h </w:instrText>
      </w:r>
      <w:r>
        <w:fldChar w:fldCharType="separate"/>
      </w:r>
      <w:r w:rsidR="00B83E76">
        <w:t>Periodic CSI-RS resources are more suitable for RRM measurements for CONNECTED mode L3 mobility.</w:t>
      </w:r>
      <w:r>
        <w:fldChar w:fldCharType="end"/>
      </w:r>
    </w:p>
    <w:p w14:paraId="0C07B179" w14:textId="697A6C88" w:rsidR="00A41062" w:rsidRDefault="00A41062" w:rsidP="00A41062">
      <w:pPr>
        <w:pStyle w:val="Observation"/>
        <w:numPr>
          <w:ilvl w:val="0"/>
          <w:numId w:val="23"/>
        </w:numPr>
        <w:ind w:left="1701" w:hanging="1701"/>
      </w:pPr>
      <w:r>
        <w:fldChar w:fldCharType="begin"/>
      </w:r>
      <w:r>
        <w:instrText xml:space="preserve"> REF _Ref481766324 \h </w:instrText>
      </w:r>
      <w:r>
        <w:fldChar w:fldCharType="separate"/>
      </w:r>
      <w:r w:rsidR="00B83E76">
        <w:t>Relevant SS burst set periodicities are 20ms for NR cells supporting initial access, and {20,40,80,160} ms for NR cells not supporting initial access. The periodicity of the CSI-RS for L3 mobility can be put in relation to these SS burst set periodicities.</w:t>
      </w:r>
      <w:r>
        <w:fldChar w:fldCharType="end"/>
      </w:r>
    </w:p>
    <w:p w14:paraId="6AC53E94" w14:textId="75BF4427" w:rsidR="008E065E" w:rsidRPr="00A41062" w:rsidRDefault="00A41062" w:rsidP="008E065E">
      <w:pPr>
        <w:pStyle w:val="Observation"/>
        <w:numPr>
          <w:ilvl w:val="0"/>
          <w:numId w:val="23"/>
        </w:numPr>
        <w:ind w:left="1701" w:hanging="1701"/>
      </w:pPr>
      <w:r>
        <w:fldChar w:fldCharType="begin"/>
      </w:r>
      <w:r>
        <w:instrText xml:space="preserve"> REF _Ref481766347 \h </w:instrText>
      </w:r>
      <w:r>
        <w:fldChar w:fldCharType="separate"/>
      </w:r>
      <w:r>
        <w:t>One use case when CSI-RS for L3 mobility is relevant is for high-speed use cases, where the SS burst set periodicity is too large.</w:t>
      </w:r>
      <w:r>
        <w:fldChar w:fldCharType="end"/>
      </w:r>
    </w:p>
    <w:p w14:paraId="228393FC" w14:textId="77777777" w:rsidR="00A41062" w:rsidRDefault="00E5689D" w:rsidP="00E5689D">
      <w:pPr>
        <w:pStyle w:val="BodyText"/>
      </w:pPr>
      <w:r>
        <w:t xml:space="preserve">Based on the discussion </w:t>
      </w:r>
      <w:r w:rsidR="009C6832">
        <w:t>in this contri</w:t>
      </w:r>
      <w:r w:rsidR="003A0E41">
        <w:t>bution</w:t>
      </w:r>
      <w:r w:rsidR="00A41062">
        <w:t xml:space="preserve"> we propose</w:t>
      </w:r>
      <w:r w:rsidR="008E065E" w:rsidRPr="00CE0424">
        <w:t>:</w:t>
      </w:r>
    </w:p>
    <w:p w14:paraId="3131A17E" w14:textId="31099ACB" w:rsidR="00A41062" w:rsidRDefault="00A41062" w:rsidP="00A41062">
      <w:pPr>
        <w:pStyle w:val="Proposal"/>
        <w:numPr>
          <w:ilvl w:val="0"/>
          <w:numId w:val="24"/>
        </w:numPr>
        <w:ind w:left="1701" w:hanging="1701"/>
        <w:rPr>
          <w:noProof/>
        </w:rPr>
      </w:pPr>
      <w:r>
        <w:fldChar w:fldCharType="begin"/>
      </w:r>
      <w:r>
        <w:instrText xml:space="preserve"> REF _Ref481766418 \h </w:instrText>
      </w:r>
      <w:r>
        <w:fldChar w:fldCharType="separate"/>
      </w:r>
      <w:r w:rsidR="00B83E76">
        <w:t>Define a single-port CSI-RS resource for RRM measurements to support L3 mobility.</w:t>
      </w:r>
      <w:r>
        <w:fldChar w:fldCharType="end"/>
      </w:r>
    </w:p>
    <w:p w14:paraId="6E8EDB0B" w14:textId="41A5D99F" w:rsidR="00A41062" w:rsidRDefault="00A41062" w:rsidP="00A41062">
      <w:pPr>
        <w:pStyle w:val="Proposal"/>
        <w:numPr>
          <w:ilvl w:val="0"/>
          <w:numId w:val="24"/>
        </w:numPr>
        <w:ind w:left="1701" w:hanging="1701"/>
        <w:rPr>
          <w:noProof/>
        </w:rPr>
      </w:pPr>
      <w:r>
        <w:fldChar w:fldCharType="begin"/>
      </w:r>
      <w:r>
        <w:instrText xml:space="preserve"> REF _Ref481766437 \h </w:instrText>
      </w:r>
      <w:r>
        <w:fldChar w:fldCharType="separate"/>
      </w:r>
      <w:r w:rsidR="00B83E76">
        <w:t>Define RSRP and RSRQ measurements for the CSI-RS for CONNECTED mode mobility.</w:t>
      </w:r>
      <w:r>
        <w:fldChar w:fldCharType="end"/>
      </w:r>
    </w:p>
    <w:p w14:paraId="3EECE460" w14:textId="6B4433A3" w:rsidR="00A41062" w:rsidRDefault="00A41062" w:rsidP="00A41062">
      <w:pPr>
        <w:pStyle w:val="Proposal"/>
        <w:numPr>
          <w:ilvl w:val="0"/>
          <w:numId w:val="24"/>
        </w:numPr>
        <w:ind w:left="1701" w:hanging="1701"/>
        <w:rPr>
          <w:noProof/>
        </w:rPr>
      </w:pPr>
      <w:r>
        <w:fldChar w:fldCharType="begin"/>
      </w:r>
      <w:r>
        <w:instrText xml:space="preserve"> REF _Ref481766443 \h </w:instrText>
      </w:r>
      <w:r>
        <w:fldChar w:fldCharType="separate"/>
      </w:r>
      <w:r w:rsidR="00B83E76">
        <w:t>The CSI-RS for L3 mobility should support all subcarrier spacings in NR.</w:t>
      </w:r>
      <w:r>
        <w:fldChar w:fldCharType="end"/>
      </w:r>
    </w:p>
    <w:p w14:paraId="6294FDC6" w14:textId="0ECF4BD6" w:rsidR="00A41062" w:rsidRDefault="00A41062" w:rsidP="00A41062">
      <w:pPr>
        <w:pStyle w:val="Proposal"/>
        <w:numPr>
          <w:ilvl w:val="0"/>
          <w:numId w:val="24"/>
        </w:numPr>
        <w:ind w:left="1701" w:hanging="1701"/>
        <w:rPr>
          <w:noProof/>
        </w:rPr>
      </w:pPr>
      <w:r>
        <w:fldChar w:fldCharType="begin"/>
      </w:r>
      <w:r>
        <w:instrText xml:space="preserve"> REF _Ref481766450 \h </w:instrText>
      </w:r>
      <w:r>
        <w:fldChar w:fldCharType="separate"/>
      </w:r>
      <w:r w:rsidR="00B83E76">
        <w:t>Use an RE-level comb structure for CSI-RS for L3 mobility.</w:t>
      </w:r>
      <w:r>
        <w:fldChar w:fldCharType="end"/>
      </w:r>
    </w:p>
    <w:p w14:paraId="5F0DEF24" w14:textId="70C13BCB" w:rsidR="00A41062" w:rsidRDefault="00A41062" w:rsidP="00A41062">
      <w:pPr>
        <w:pStyle w:val="Proposal"/>
        <w:numPr>
          <w:ilvl w:val="0"/>
          <w:numId w:val="24"/>
        </w:numPr>
        <w:rPr>
          <w:noProof/>
        </w:rPr>
      </w:pPr>
      <w:r>
        <w:fldChar w:fldCharType="begin"/>
      </w:r>
      <w:r>
        <w:instrText xml:space="preserve"> REF _Ref481766463 \h </w:instrText>
      </w:r>
      <w:r>
        <w:fldChar w:fldCharType="separate"/>
      </w:r>
      <w:r w:rsidR="00B83E76">
        <w:t>It should be possible to configure the UE to perform RRM measurements for L3 mobility on periodic CSI-RS resources with frequency allocation approximately equal to that of the SS block.</w:t>
      </w:r>
      <w:r>
        <w:fldChar w:fldCharType="end"/>
      </w:r>
    </w:p>
    <w:p w14:paraId="7EF65E08" w14:textId="17997AE2" w:rsidR="00A41062" w:rsidRDefault="00A41062" w:rsidP="00A41062">
      <w:pPr>
        <w:pStyle w:val="Proposal"/>
        <w:numPr>
          <w:ilvl w:val="0"/>
          <w:numId w:val="24"/>
        </w:numPr>
        <w:rPr>
          <w:noProof/>
        </w:rPr>
      </w:pPr>
      <w:r>
        <w:fldChar w:fldCharType="begin"/>
      </w:r>
      <w:r>
        <w:instrText xml:space="preserve"> REF _Ref481766491 \h </w:instrText>
      </w:r>
      <w:r>
        <w:fldChar w:fldCharType="separate"/>
      </w:r>
      <w:r w:rsidR="00B83E76">
        <w:t>It should be possible to configure the UE to perform RRM measurements for L3 mobility on periodic CSI-RS resources with frequency allocation approximately 5 times that of the SS block.</w:t>
      </w:r>
      <w:r>
        <w:fldChar w:fldCharType="end"/>
      </w:r>
    </w:p>
    <w:p w14:paraId="0D386B8E" w14:textId="3DF24A4A" w:rsidR="00A41062" w:rsidRDefault="00A41062" w:rsidP="00A41062">
      <w:pPr>
        <w:pStyle w:val="Proposal"/>
        <w:numPr>
          <w:ilvl w:val="0"/>
          <w:numId w:val="24"/>
        </w:numPr>
        <w:rPr>
          <w:noProof/>
        </w:rPr>
      </w:pPr>
      <w:r>
        <w:fldChar w:fldCharType="begin"/>
      </w:r>
      <w:r>
        <w:instrText xml:space="preserve"> REF _Ref481766504 \h </w:instrText>
      </w:r>
      <w:r>
        <w:fldChar w:fldCharType="separate"/>
      </w:r>
      <w:r w:rsidR="00B83E76">
        <w:t>It should be possible to configure the UE to perform RRM measurements for L3 mobility on periodic CSI-RS resources at least with periods {5,20} ms.</w:t>
      </w:r>
      <w:r>
        <w:fldChar w:fldCharType="end"/>
      </w:r>
    </w:p>
    <w:p w14:paraId="48CDB11C" w14:textId="787F620C" w:rsidR="00A41062" w:rsidRDefault="00A41062" w:rsidP="00A41062">
      <w:pPr>
        <w:pStyle w:val="Proposal"/>
        <w:numPr>
          <w:ilvl w:val="0"/>
          <w:numId w:val="24"/>
        </w:numPr>
        <w:rPr>
          <w:noProof/>
        </w:rPr>
      </w:pPr>
      <w:r>
        <w:fldChar w:fldCharType="begin"/>
      </w:r>
      <w:r>
        <w:instrText xml:space="preserve"> REF _Ref481766515 \h </w:instrText>
      </w:r>
      <w:r>
        <w:fldChar w:fldCharType="separate"/>
      </w:r>
      <w:r w:rsidR="00B83E76">
        <w:t>NR supports CSI-RS configuration only via dedicated RRC signalling.</w:t>
      </w:r>
      <w:r>
        <w:fldChar w:fldCharType="end"/>
      </w:r>
    </w:p>
    <w:p w14:paraId="2BFE9553" w14:textId="1817488D" w:rsidR="003A0E41" w:rsidRDefault="00A41062" w:rsidP="00A41062">
      <w:pPr>
        <w:pStyle w:val="Proposal"/>
        <w:numPr>
          <w:ilvl w:val="0"/>
          <w:numId w:val="24"/>
        </w:numPr>
        <w:rPr>
          <w:noProof/>
        </w:rPr>
      </w:pPr>
      <w:r>
        <w:fldChar w:fldCharType="begin"/>
      </w:r>
      <w:r>
        <w:instrText xml:space="preserve"> REF _Ref481766529 \h </w:instrText>
      </w:r>
      <w:r>
        <w:fldChar w:fldCharType="separate"/>
      </w:r>
      <w:r w:rsidR="00B83E76">
        <w:t xml:space="preserve">The NW </w:t>
      </w:r>
      <w:r w:rsidR="00B83E76" w:rsidRPr="00672954">
        <w:t>can configure an association between CSI-RS for L3 mobility and a subset of RACH resources</w:t>
      </w:r>
      <w:r w:rsidR="00B83E76">
        <w:t>.</w:t>
      </w:r>
      <w:r>
        <w:fldChar w:fldCharType="end"/>
      </w:r>
      <w:r w:rsidR="00E5689D">
        <w:fldChar w:fldCharType="begin"/>
      </w:r>
      <w:r w:rsidR="00E5689D">
        <w:instrText xml:space="preserve"> TOC \f \n \p " " \t "Proposal,1" </w:instrText>
      </w:r>
      <w:r w:rsidR="00E5689D">
        <w:fldChar w:fldCharType="separate"/>
      </w:r>
    </w:p>
    <w:p w14:paraId="60B357CF" w14:textId="005CF22F"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0" w:name="_In-sequence_SDU_delivery"/>
      <w:bookmarkEnd w:id="20"/>
      <w:r w:rsidRPr="00CE0424">
        <w:t>References</w:t>
      </w:r>
    </w:p>
    <w:p w14:paraId="3BC9304B" w14:textId="37DD0965" w:rsidR="003A7EF3" w:rsidRDefault="00475757" w:rsidP="00475757">
      <w:pPr>
        <w:pStyle w:val="Reference"/>
      </w:pPr>
      <w:bookmarkStart w:id="21" w:name="_Ref481761405"/>
      <w:r>
        <w:t>R1-1708712</w:t>
      </w:r>
      <w:r w:rsidR="00220DD8">
        <w:t xml:space="preserve">, </w:t>
      </w:r>
      <w:r w:rsidRPr="00475757">
        <w:t>On a unified CSI-RS design to support multiple use cases</w:t>
      </w:r>
      <w:r>
        <w:t>, Ericsson, RAN1#89, Hangzhou, China, May 2017</w:t>
      </w:r>
      <w:bookmarkEnd w:id="21"/>
    </w:p>
    <w:p w14:paraId="35BE2DE6" w14:textId="404F13EF" w:rsidR="00233488" w:rsidRDefault="00233488" w:rsidP="00475757">
      <w:pPr>
        <w:pStyle w:val="Reference"/>
      </w:pPr>
      <w:bookmarkStart w:id="22" w:name="_Ref481762156"/>
      <w:r>
        <w:t>R1-1706016, Active mode mobility measurements and the availability of a synchronization signal, Ericsson, RAN1#88b, Spokane, US, April 2017</w:t>
      </w:r>
      <w:bookmarkEnd w:id="22"/>
    </w:p>
    <w:p w14:paraId="34BC7C29" w14:textId="6DB86D42" w:rsidR="000F4EE3" w:rsidRDefault="000F4EE3" w:rsidP="000F4EE3">
      <w:pPr>
        <w:pStyle w:val="Reference"/>
      </w:pPr>
      <w:bookmarkStart w:id="23" w:name="_Ref481763226"/>
      <w:r>
        <w:t xml:space="preserve">R1-1706021, </w:t>
      </w:r>
      <w:r w:rsidRPr="000F4EE3">
        <w:t>CSI-RS mapping to RACH configuration</w:t>
      </w:r>
      <w:r>
        <w:t>, Ericsson, RAN1#88b, Spokane, US, April 2017</w:t>
      </w:r>
      <w:bookmarkEnd w:id="23"/>
    </w:p>
    <w:p w14:paraId="5744777C" w14:textId="7DE52C6D" w:rsidR="00E07DD4" w:rsidRPr="00CE0424" w:rsidRDefault="00E07DD4" w:rsidP="00E07DD4">
      <w:pPr>
        <w:pStyle w:val="Reference"/>
      </w:pPr>
      <w:bookmarkStart w:id="24" w:name="_Ref481763725"/>
      <w:r>
        <w:t xml:space="preserve">R1-1708679, </w:t>
      </w:r>
      <w:r w:rsidRPr="00E07DD4">
        <w:t>On cell specific CSI-RS</w:t>
      </w:r>
      <w:r>
        <w:t>, Ericsson, RAN1#89, Hangzhou, China, May 2017</w:t>
      </w:r>
      <w:bookmarkEnd w:id="24"/>
    </w:p>
    <w:sectPr w:rsidR="00E07DD4" w:rsidRPr="00CE042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57595" w14:textId="77777777" w:rsidR="0040669A" w:rsidRDefault="0040669A">
      <w:r>
        <w:separator/>
      </w:r>
    </w:p>
  </w:endnote>
  <w:endnote w:type="continuationSeparator" w:id="0">
    <w:p w14:paraId="4C601E0D" w14:textId="77777777" w:rsidR="0040669A" w:rsidRDefault="0040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009C57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76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766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5A6A9" w14:textId="77777777" w:rsidR="0040669A" w:rsidRDefault="0040669A">
      <w:r>
        <w:separator/>
      </w:r>
    </w:p>
  </w:footnote>
  <w:footnote w:type="continuationSeparator" w:id="0">
    <w:p w14:paraId="517C0143" w14:textId="77777777" w:rsidR="0040669A" w:rsidRDefault="00406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1"/>
  </w:num>
  <w:num w:numId="15">
    <w:abstractNumId w:val="7"/>
  </w:num>
  <w:num w:numId="16">
    <w:abstractNumId w:val="5"/>
  </w:num>
  <w:num w:numId="17">
    <w:abstractNumId w:val="18"/>
  </w:num>
  <w:num w:numId="18">
    <w:abstractNumId w:val="21"/>
  </w:num>
  <w:num w:numId="19">
    <w:abstractNumId w:val="6"/>
  </w:num>
  <w:num w:numId="20">
    <w:abstractNumId w:val="20"/>
  </w:num>
  <w:num w:numId="21">
    <w:abstractNumId w:val="15"/>
  </w:num>
  <w:num w:numId="22">
    <w:abstractNumId w:val="4"/>
  </w:num>
  <w:num w:numId="23">
    <w:abstractNumId w:val="17"/>
    <w:lvlOverride w:ilvl="0">
      <w:startOverride w:val="1"/>
    </w:lvlOverride>
  </w:num>
  <w:num w:numId="24">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16136"/>
    <w:rsid w:val="0002564D"/>
    <w:rsid w:val="00025ECA"/>
    <w:rsid w:val="00030B30"/>
    <w:rsid w:val="000325B8"/>
    <w:rsid w:val="00034C15"/>
    <w:rsid w:val="00036BA1"/>
    <w:rsid w:val="00042009"/>
    <w:rsid w:val="000422E2"/>
    <w:rsid w:val="00042F22"/>
    <w:rsid w:val="000444EF"/>
    <w:rsid w:val="000452DB"/>
    <w:rsid w:val="00052A07"/>
    <w:rsid w:val="000534E3"/>
    <w:rsid w:val="0005606A"/>
    <w:rsid w:val="00057117"/>
    <w:rsid w:val="000616E7"/>
    <w:rsid w:val="0006487E"/>
    <w:rsid w:val="00065E1A"/>
    <w:rsid w:val="00074E60"/>
    <w:rsid w:val="00077E5F"/>
    <w:rsid w:val="0008036A"/>
    <w:rsid w:val="00081AE6"/>
    <w:rsid w:val="00083723"/>
    <w:rsid w:val="000855EB"/>
    <w:rsid w:val="00085B52"/>
    <w:rsid w:val="000866F2"/>
    <w:rsid w:val="0009009F"/>
    <w:rsid w:val="00091557"/>
    <w:rsid w:val="00091DFC"/>
    <w:rsid w:val="000924C1"/>
    <w:rsid w:val="000924F0"/>
    <w:rsid w:val="00093474"/>
    <w:rsid w:val="0009510F"/>
    <w:rsid w:val="000A1B7B"/>
    <w:rsid w:val="000A20E8"/>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6AD"/>
    <w:rsid w:val="000F4EE3"/>
    <w:rsid w:val="000F6DF3"/>
    <w:rsid w:val="001005FF"/>
    <w:rsid w:val="001062FB"/>
    <w:rsid w:val="001063E6"/>
    <w:rsid w:val="00113CF4"/>
    <w:rsid w:val="001153EA"/>
    <w:rsid w:val="00115643"/>
    <w:rsid w:val="00116765"/>
    <w:rsid w:val="001219F5"/>
    <w:rsid w:val="00121A20"/>
    <w:rsid w:val="0012377F"/>
    <w:rsid w:val="00124314"/>
    <w:rsid w:val="001249DA"/>
    <w:rsid w:val="00126B4A"/>
    <w:rsid w:val="00132FD0"/>
    <w:rsid w:val="001344C0"/>
    <w:rsid w:val="001346FA"/>
    <w:rsid w:val="00135252"/>
    <w:rsid w:val="00137AB5"/>
    <w:rsid w:val="00137F0B"/>
    <w:rsid w:val="00151E23"/>
    <w:rsid w:val="001526E0"/>
    <w:rsid w:val="0015373E"/>
    <w:rsid w:val="00153DCB"/>
    <w:rsid w:val="001551B5"/>
    <w:rsid w:val="001659C1"/>
    <w:rsid w:val="00173A8E"/>
    <w:rsid w:val="00175AC8"/>
    <w:rsid w:val="0018143F"/>
    <w:rsid w:val="00190AC1"/>
    <w:rsid w:val="0019341A"/>
    <w:rsid w:val="00197DF9"/>
    <w:rsid w:val="001A1987"/>
    <w:rsid w:val="001A2564"/>
    <w:rsid w:val="001A3DAD"/>
    <w:rsid w:val="001A6173"/>
    <w:rsid w:val="001A6CBA"/>
    <w:rsid w:val="001B0D97"/>
    <w:rsid w:val="001B5A5D"/>
    <w:rsid w:val="001B72B3"/>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25CA"/>
    <w:rsid w:val="00214DA8"/>
    <w:rsid w:val="00215423"/>
    <w:rsid w:val="002158FA"/>
    <w:rsid w:val="00220600"/>
    <w:rsid w:val="00220DD8"/>
    <w:rsid w:val="002224DB"/>
    <w:rsid w:val="00223FCB"/>
    <w:rsid w:val="002252C3"/>
    <w:rsid w:val="00225C54"/>
    <w:rsid w:val="00230765"/>
    <w:rsid w:val="002319E4"/>
    <w:rsid w:val="00233488"/>
    <w:rsid w:val="00235632"/>
    <w:rsid w:val="00235872"/>
    <w:rsid w:val="00241559"/>
    <w:rsid w:val="002435B3"/>
    <w:rsid w:val="00244D84"/>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653"/>
    <w:rsid w:val="002A2869"/>
    <w:rsid w:val="002B24D6"/>
    <w:rsid w:val="002C41E6"/>
    <w:rsid w:val="002D071A"/>
    <w:rsid w:val="002D2917"/>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766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C1A"/>
    <w:rsid w:val="003B7FE5"/>
    <w:rsid w:val="003C11C8"/>
    <w:rsid w:val="003C2702"/>
    <w:rsid w:val="003C7806"/>
    <w:rsid w:val="003D109F"/>
    <w:rsid w:val="003D2478"/>
    <w:rsid w:val="003D3C45"/>
    <w:rsid w:val="003D5B1F"/>
    <w:rsid w:val="003E15FA"/>
    <w:rsid w:val="003E55E4"/>
    <w:rsid w:val="003E74E3"/>
    <w:rsid w:val="003F00D2"/>
    <w:rsid w:val="003F05C7"/>
    <w:rsid w:val="003F2CD4"/>
    <w:rsid w:val="003F6BBE"/>
    <w:rsid w:val="004000E8"/>
    <w:rsid w:val="00402E2B"/>
    <w:rsid w:val="004033B5"/>
    <w:rsid w:val="004050EA"/>
    <w:rsid w:val="0040512B"/>
    <w:rsid w:val="00405CA5"/>
    <w:rsid w:val="0040669A"/>
    <w:rsid w:val="00407CD3"/>
    <w:rsid w:val="00410134"/>
    <w:rsid w:val="00410B72"/>
    <w:rsid w:val="00410F18"/>
    <w:rsid w:val="0041263E"/>
    <w:rsid w:val="00413AAC"/>
    <w:rsid w:val="00413E92"/>
    <w:rsid w:val="004166A7"/>
    <w:rsid w:val="00421105"/>
    <w:rsid w:val="004242F4"/>
    <w:rsid w:val="00427248"/>
    <w:rsid w:val="00432DED"/>
    <w:rsid w:val="00437447"/>
    <w:rsid w:val="00441782"/>
    <w:rsid w:val="00441A92"/>
    <w:rsid w:val="004433CF"/>
    <w:rsid w:val="00444F56"/>
    <w:rsid w:val="00446488"/>
    <w:rsid w:val="0045130C"/>
    <w:rsid w:val="004517AA"/>
    <w:rsid w:val="00452CAC"/>
    <w:rsid w:val="00457565"/>
    <w:rsid w:val="00457B71"/>
    <w:rsid w:val="00460541"/>
    <w:rsid w:val="004669E2"/>
    <w:rsid w:val="00470C31"/>
    <w:rsid w:val="004734D0"/>
    <w:rsid w:val="0047556B"/>
    <w:rsid w:val="00475757"/>
    <w:rsid w:val="00477768"/>
    <w:rsid w:val="0048214A"/>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37C86"/>
    <w:rsid w:val="00544C39"/>
    <w:rsid w:val="00546970"/>
    <w:rsid w:val="00554192"/>
    <w:rsid w:val="00554E19"/>
    <w:rsid w:val="0056121F"/>
    <w:rsid w:val="00572505"/>
    <w:rsid w:val="00575DA6"/>
    <w:rsid w:val="00582809"/>
    <w:rsid w:val="0058798C"/>
    <w:rsid w:val="005900FA"/>
    <w:rsid w:val="00590577"/>
    <w:rsid w:val="00591CDC"/>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54"/>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B8"/>
    <w:rsid w:val="006B50CF"/>
    <w:rsid w:val="006C03B8"/>
    <w:rsid w:val="006C5EC9"/>
    <w:rsid w:val="006C6059"/>
    <w:rsid w:val="006C7522"/>
    <w:rsid w:val="006D6F08"/>
    <w:rsid w:val="006E062C"/>
    <w:rsid w:val="006E1514"/>
    <w:rsid w:val="006E2288"/>
    <w:rsid w:val="006E28B7"/>
    <w:rsid w:val="006E3310"/>
    <w:rsid w:val="006E435A"/>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192B"/>
    <w:rsid w:val="007571E1"/>
    <w:rsid w:val="007604B2"/>
    <w:rsid w:val="00765281"/>
    <w:rsid w:val="00766BAD"/>
    <w:rsid w:val="00767D65"/>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0A3A"/>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3FD1"/>
    <w:rsid w:val="008376AC"/>
    <w:rsid w:val="008444E8"/>
    <w:rsid w:val="00844E80"/>
    <w:rsid w:val="008460FE"/>
    <w:rsid w:val="00846FE7"/>
    <w:rsid w:val="00856911"/>
    <w:rsid w:val="008677FD"/>
    <w:rsid w:val="008706D4"/>
    <w:rsid w:val="00870F8A"/>
    <w:rsid w:val="008719A4"/>
    <w:rsid w:val="00871D23"/>
    <w:rsid w:val="00874312"/>
    <w:rsid w:val="0087437C"/>
    <w:rsid w:val="00875CD7"/>
    <w:rsid w:val="00876B4D"/>
    <w:rsid w:val="00877F18"/>
    <w:rsid w:val="00882046"/>
    <w:rsid w:val="00886D15"/>
    <w:rsid w:val="00894A88"/>
    <w:rsid w:val="00895386"/>
    <w:rsid w:val="008A21FF"/>
    <w:rsid w:val="008A2CE2"/>
    <w:rsid w:val="008A30AC"/>
    <w:rsid w:val="008A44B8"/>
    <w:rsid w:val="008A51A8"/>
    <w:rsid w:val="008A54C7"/>
    <w:rsid w:val="008A77D8"/>
    <w:rsid w:val="008B0483"/>
    <w:rsid w:val="008B120C"/>
    <w:rsid w:val="008B27A3"/>
    <w:rsid w:val="008B51A0"/>
    <w:rsid w:val="008B592A"/>
    <w:rsid w:val="008B7B5C"/>
    <w:rsid w:val="008C0C99"/>
    <w:rsid w:val="008C122A"/>
    <w:rsid w:val="008C2017"/>
    <w:rsid w:val="008C4958"/>
    <w:rsid w:val="008C4BAA"/>
    <w:rsid w:val="008C6AE8"/>
    <w:rsid w:val="008C7573"/>
    <w:rsid w:val="008D34F1"/>
    <w:rsid w:val="008D39D8"/>
    <w:rsid w:val="008D6D1A"/>
    <w:rsid w:val="008E065E"/>
    <w:rsid w:val="008E0927"/>
    <w:rsid w:val="008E1909"/>
    <w:rsid w:val="008E429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821"/>
    <w:rsid w:val="00931BD9"/>
    <w:rsid w:val="00935739"/>
    <w:rsid w:val="009368F3"/>
    <w:rsid w:val="00941636"/>
    <w:rsid w:val="00943742"/>
    <w:rsid w:val="00945C05"/>
    <w:rsid w:val="00946945"/>
    <w:rsid w:val="00947713"/>
    <w:rsid w:val="009503EC"/>
    <w:rsid w:val="00950DE7"/>
    <w:rsid w:val="00952A24"/>
    <w:rsid w:val="00953920"/>
    <w:rsid w:val="00953D47"/>
    <w:rsid w:val="00955A11"/>
    <w:rsid w:val="0095681E"/>
    <w:rsid w:val="009572D4"/>
    <w:rsid w:val="00961921"/>
    <w:rsid w:val="0096430A"/>
    <w:rsid w:val="0096554B"/>
    <w:rsid w:val="00965697"/>
    <w:rsid w:val="0096584A"/>
    <w:rsid w:val="00971F08"/>
    <w:rsid w:val="0097603D"/>
    <w:rsid w:val="00976949"/>
    <w:rsid w:val="00980477"/>
    <w:rsid w:val="00981D20"/>
    <w:rsid w:val="00985253"/>
    <w:rsid w:val="009853B3"/>
    <w:rsid w:val="00985BFD"/>
    <w:rsid w:val="00990630"/>
    <w:rsid w:val="00991761"/>
    <w:rsid w:val="00994652"/>
    <w:rsid w:val="00994DCA"/>
    <w:rsid w:val="009960EC"/>
    <w:rsid w:val="009970DD"/>
    <w:rsid w:val="00997CB2"/>
    <w:rsid w:val="009A0110"/>
    <w:rsid w:val="009A0FBA"/>
    <w:rsid w:val="009A1601"/>
    <w:rsid w:val="009A18A7"/>
    <w:rsid w:val="009A462D"/>
    <w:rsid w:val="009A5CBA"/>
    <w:rsid w:val="009B1F30"/>
    <w:rsid w:val="009B2E76"/>
    <w:rsid w:val="009B3AC2"/>
    <w:rsid w:val="009B4DF4"/>
    <w:rsid w:val="009B564E"/>
    <w:rsid w:val="009B7ACE"/>
    <w:rsid w:val="009B7E87"/>
    <w:rsid w:val="009C31B6"/>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17FA"/>
    <w:rsid w:val="00A13E54"/>
    <w:rsid w:val="00A15745"/>
    <w:rsid w:val="00A17F63"/>
    <w:rsid w:val="00A2193B"/>
    <w:rsid w:val="00A225B9"/>
    <w:rsid w:val="00A2351A"/>
    <w:rsid w:val="00A264A9"/>
    <w:rsid w:val="00A27785"/>
    <w:rsid w:val="00A30187"/>
    <w:rsid w:val="00A3448A"/>
    <w:rsid w:val="00A36297"/>
    <w:rsid w:val="00A36BDB"/>
    <w:rsid w:val="00A41062"/>
    <w:rsid w:val="00A41E2B"/>
    <w:rsid w:val="00A45B74"/>
    <w:rsid w:val="00A52E1D"/>
    <w:rsid w:val="00A61499"/>
    <w:rsid w:val="00A62A77"/>
    <w:rsid w:val="00A63483"/>
    <w:rsid w:val="00A657D7"/>
    <w:rsid w:val="00A660AC"/>
    <w:rsid w:val="00A67E6C"/>
    <w:rsid w:val="00A71B99"/>
    <w:rsid w:val="00A739D0"/>
    <w:rsid w:val="00A761D4"/>
    <w:rsid w:val="00A77EC4"/>
    <w:rsid w:val="00A82B16"/>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549"/>
    <w:rsid w:val="00AC49FB"/>
    <w:rsid w:val="00AC5A10"/>
    <w:rsid w:val="00AC7789"/>
    <w:rsid w:val="00AD0AA3"/>
    <w:rsid w:val="00AD3F94"/>
    <w:rsid w:val="00AD4A5A"/>
    <w:rsid w:val="00AE27AC"/>
    <w:rsid w:val="00AE2FEB"/>
    <w:rsid w:val="00AE40E0"/>
    <w:rsid w:val="00AE4DBA"/>
    <w:rsid w:val="00AE4F07"/>
    <w:rsid w:val="00AF1C5D"/>
    <w:rsid w:val="00AF3EDD"/>
    <w:rsid w:val="00AF42D7"/>
    <w:rsid w:val="00B006FE"/>
    <w:rsid w:val="00B007CB"/>
    <w:rsid w:val="00B02AA9"/>
    <w:rsid w:val="00B02F31"/>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71BF"/>
    <w:rsid w:val="00B664C7"/>
    <w:rsid w:val="00B739F6"/>
    <w:rsid w:val="00B75A51"/>
    <w:rsid w:val="00B81A6C"/>
    <w:rsid w:val="00B837DC"/>
    <w:rsid w:val="00B83E76"/>
    <w:rsid w:val="00B850EC"/>
    <w:rsid w:val="00B85B11"/>
    <w:rsid w:val="00B85DE5"/>
    <w:rsid w:val="00B90F73"/>
    <w:rsid w:val="00B93B59"/>
    <w:rsid w:val="00B9406A"/>
    <w:rsid w:val="00B94A4F"/>
    <w:rsid w:val="00B97EFD"/>
    <w:rsid w:val="00BA2280"/>
    <w:rsid w:val="00BA2A08"/>
    <w:rsid w:val="00BA56D2"/>
    <w:rsid w:val="00BA76E0"/>
    <w:rsid w:val="00BB2A25"/>
    <w:rsid w:val="00BB51E9"/>
    <w:rsid w:val="00BC0FDC"/>
    <w:rsid w:val="00BC3053"/>
    <w:rsid w:val="00BC4D2E"/>
    <w:rsid w:val="00BD48AC"/>
    <w:rsid w:val="00BD4FE7"/>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1EB"/>
    <w:rsid w:val="00C14D4B"/>
    <w:rsid w:val="00C154BB"/>
    <w:rsid w:val="00C279B5"/>
    <w:rsid w:val="00C27C45"/>
    <w:rsid w:val="00C3085C"/>
    <w:rsid w:val="00C3719D"/>
    <w:rsid w:val="00C54995"/>
    <w:rsid w:val="00C54D41"/>
    <w:rsid w:val="00C57259"/>
    <w:rsid w:val="00C60783"/>
    <w:rsid w:val="00C64672"/>
    <w:rsid w:val="00C70697"/>
    <w:rsid w:val="00C72EF4"/>
    <w:rsid w:val="00C75D2F"/>
    <w:rsid w:val="00C767BE"/>
    <w:rsid w:val="00C76E3C"/>
    <w:rsid w:val="00C81568"/>
    <w:rsid w:val="00C85099"/>
    <w:rsid w:val="00C9027A"/>
    <w:rsid w:val="00C9068E"/>
    <w:rsid w:val="00C93C4B"/>
    <w:rsid w:val="00C944AB"/>
    <w:rsid w:val="00C95B40"/>
    <w:rsid w:val="00C96642"/>
    <w:rsid w:val="00CA1068"/>
    <w:rsid w:val="00CA1ED8"/>
    <w:rsid w:val="00CA2417"/>
    <w:rsid w:val="00CB1F63"/>
    <w:rsid w:val="00CB57A5"/>
    <w:rsid w:val="00CB7170"/>
    <w:rsid w:val="00CC040E"/>
    <w:rsid w:val="00CC111F"/>
    <w:rsid w:val="00CC2011"/>
    <w:rsid w:val="00CC3B52"/>
    <w:rsid w:val="00CC3EA0"/>
    <w:rsid w:val="00CC7B45"/>
    <w:rsid w:val="00CD1188"/>
    <w:rsid w:val="00CD2ED1"/>
    <w:rsid w:val="00CD337B"/>
    <w:rsid w:val="00CE0424"/>
    <w:rsid w:val="00CE7561"/>
    <w:rsid w:val="00CF1354"/>
    <w:rsid w:val="00CF3B1F"/>
    <w:rsid w:val="00CF3BF6"/>
    <w:rsid w:val="00CF625B"/>
    <w:rsid w:val="00CF687E"/>
    <w:rsid w:val="00CF70C0"/>
    <w:rsid w:val="00D0120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27A"/>
    <w:rsid w:val="00D61AF5"/>
    <w:rsid w:val="00D652B5"/>
    <w:rsid w:val="00D66155"/>
    <w:rsid w:val="00D708B0"/>
    <w:rsid w:val="00D77B1D"/>
    <w:rsid w:val="00D8021F"/>
    <w:rsid w:val="00D80383"/>
    <w:rsid w:val="00D823C6"/>
    <w:rsid w:val="00D86CA3"/>
    <w:rsid w:val="00D871CE"/>
    <w:rsid w:val="00D9196D"/>
    <w:rsid w:val="00D92982"/>
    <w:rsid w:val="00DA1597"/>
    <w:rsid w:val="00DA305E"/>
    <w:rsid w:val="00DA37E1"/>
    <w:rsid w:val="00DA5417"/>
    <w:rsid w:val="00DA56E8"/>
    <w:rsid w:val="00DB0A9F"/>
    <w:rsid w:val="00DB377D"/>
    <w:rsid w:val="00DC2D36"/>
    <w:rsid w:val="00DC47C3"/>
    <w:rsid w:val="00DC53EF"/>
    <w:rsid w:val="00DE2F00"/>
    <w:rsid w:val="00DE39F0"/>
    <w:rsid w:val="00DE5608"/>
    <w:rsid w:val="00DE58D0"/>
    <w:rsid w:val="00DE614D"/>
    <w:rsid w:val="00DE654F"/>
    <w:rsid w:val="00DF0B6E"/>
    <w:rsid w:val="00DF15E0"/>
    <w:rsid w:val="00DF37A0"/>
    <w:rsid w:val="00E00354"/>
    <w:rsid w:val="00E07DD4"/>
    <w:rsid w:val="00E10A68"/>
    <w:rsid w:val="00E110E7"/>
    <w:rsid w:val="00E11B20"/>
    <w:rsid w:val="00E13CA9"/>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1D1D"/>
    <w:rsid w:val="00EF5787"/>
    <w:rsid w:val="00EF60D0"/>
    <w:rsid w:val="00EF65B3"/>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D1D"/>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863993">
      <w:bodyDiv w:val="1"/>
      <w:marLeft w:val="0"/>
      <w:marRight w:val="0"/>
      <w:marTop w:val="0"/>
      <w:marBottom w:val="0"/>
      <w:divBdr>
        <w:top w:val="none" w:sz="0" w:space="0" w:color="auto"/>
        <w:left w:val="none" w:sz="0" w:space="0" w:color="auto"/>
        <w:bottom w:val="none" w:sz="0" w:space="0" w:color="auto"/>
        <w:right w:val="none" w:sz="0" w:space="0" w:color="auto"/>
      </w:divBdr>
    </w:div>
    <w:div w:id="1659380044">
      <w:bodyDiv w:val="1"/>
      <w:marLeft w:val="0"/>
      <w:marRight w:val="0"/>
      <w:marTop w:val="0"/>
      <w:marBottom w:val="0"/>
      <w:divBdr>
        <w:top w:val="none" w:sz="0" w:space="0" w:color="auto"/>
        <w:left w:val="none" w:sz="0" w:space="0" w:color="auto"/>
        <w:bottom w:val="none" w:sz="0" w:space="0" w:color="auto"/>
        <w:right w:val="none" w:sz="0" w:space="0" w:color="auto"/>
      </w:divBdr>
    </w:div>
    <w:div w:id="1883127810">
      <w:bodyDiv w:val="1"/>
      <w:marLeft w:val="0"/>
      <w:marRight w:val="0"/>
      <w:marTop w:val="0"/>
      <w:marBottom w:val="0"/>
      <w:divBdr>
        <w:top w:val="none" w:sz="0" w:space="0" w:color="auto"/>
        <w:left w:val="none" w:sz="0" w:space="0" w:color="auto"/>
        <w:bottom w:val="none" w:sz="0" w:space="0" w:color="auto"/>
        <w:right w:val="none" w:sz="0" w:space="0" w:color="auto"/>
      </w:divBdr>
    </w:div>
    <w:div w:id="20115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A905E9B9-9E3A-4236-95BA-F7D70B77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6</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4</cp:revision>
  <cp:lastPrinted>2008-01-31T15:09:00Z</cp:lastPrinted>
  <dcterms:created xsi:type="dcterms:W3CDTF">2017-05-12T12:38:00Z</dcterms:created>
  <dcterms:modified xsi:type="dcterms:W3CDTF">2017-05-12T12:40:00Z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2017-05-04T22:00:00Z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