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7F0FFB03" w:rsidR="00425991" w:rsidRPr="00CE0424" w:rsidRDefault="00425991" w:rsidP="00425991">
      <w:pPr>
        <w:pStyle w:val="3GPPHeader"/>
        <w:spacing w:after="60"/>
        <w:rPr>
          <w:sz w:val="32"/>
          <w:szCs w:val="32"/>
          <w:highlight w:val="yellow"/>
        </w:rPr>
      </w:pPr>
      <w:r w:rsidRPr="00CE0424">
        <w:t>3GPP TSG-RAN WG</w:t>
      </w:r>
      <w:r>
        <w:t>1</w:t>
      </w:r>
      <w:r w:rsidRPr="00CE0424">
        <w:t xml:space="preserve"> </w:t>
      </w:r>
      <w:r w:rsidR="00E33DB0">
        <w:t>Meeting #88</w:t>
      </w:r>
      <w:r w:rsidRPr="00CE0424">
        <w:tab/>
      </w:r>
      <w:r w:rsidR="006271A3" w:rsidRPr="006271A3">
        <w:rPr>
          <w:sz w:val="32"/>
          <w:szCs w:val="32"/>
        </w:rPr>
        <w:t>R1-1</w:t>
      </w:r>
      <w:r w:rsidR="00390C1B">
        <w:rPr>
          <w:sz w:val="32"/>
          <w:szCs w:val="32"/>
        </w:rPr>
        <w:t>70</w:t>
      </w:r>
      <w:r w:rsidR="00E33DB0">
        <w:rPr>
          <w:sz w:val="32"/>
          <w:szCs w:val="32"/>
        </w:rPr>
        <w:t>2126</w:t>
      </w:r>
    </w:p>
    <w:p w14:paraId="0F1F378C" w14:textId="77777777" w:rsidR="00E33DB0" w:rsidRDefault="00E33DB0" w:rsidP="00E33DB0">
      <w:pPr>
        <w:pStyle w:val="CRCoverPage"/>
        <w:outlineLvl w:val="0"/>
        <w:rPr>
          <w:b/>
          <w:noProof/>
          <w:sz w:val="24"/>
        </w:rPr>
      </w:pPr>
      <w:r>
        <w:rPr>
          <w:b/>
          <w:noProof/>
          <w:sz w:val="24"/>
        </w:rPr>
        <w:t>Athens, Greece, 13</w:t>
      </w:r>
      <w:r w:rsidRPr="00BD6748">
        <w:rPr>
          <w:b/>
          <w:noProof/>
          <w:sz w:val="24"/>
          <w:vertAlign w:val="superscript"/>
        </w:rPr>
        <w:t>th</w:t>
      </w:r>
      <w:r>
        <w:rPr>
          <w:b/>
          <w:noProof/>
          <w:sz w:val="24"/>
        </w:rPr>
        <w:t>- 17</w:t>
      </w:r>
      <w:r w:rsidRPr="00BD6748">
        <w:rPr>
          <w:b/>
          <w:noProof/>
          <w:sz w:val="24"/>
          <w:vertAlign w:val="superscript"/>
        </w:rPr>
        <w:t>th</w:t>
      </w:r>
      <w:r>
        <w:rPr>
          <w:b/>
          <w:noProof/>
          <w:sz w:val="24"/>
        </w:rPr>
        <w:t xml:space="preserve"> February 2017</w:t>
      </w:r>
    </w:p>
    <w:p w14:paraId="5FE9F370" w14:textId="77777777" w:rsidR="00E90E49" w:rsidRPr="00CE0424" w:rsidRDefault="00E90E49" w:rsidP="00357380">
      <w:pPr>
        <w:pStyle w:val="3GPPHeader"/>
      </w:pPr>
    </w:p>
    <w:p w14:paraId="2D2CF31E" w14:textId="6EF146E5"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E33DB0">
        <w:rPr>
          <w:sz w:val="22"/>
          <w:szCs w:val="22"/>
          <w:lang w:val="en-US"/>
        </w:rPr>
        <w:t>8</w:t>
      </w:r>
      <w:r w:rsidR="000902BC">
        <w:rPr>
          <w:sz w:val="22"/>
          <w:szCs w:val="22"/>
          <w:lang w:val="en-US"/>
        </w:rPr>
        <w:t>.1.1.3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86ECEEF" w:rsidR="00E90E49" w:rsidRPr="00CE0424" w:rsidRDefault="003D3C45" w:rsidP="00311702">
      <w:pPr>
        <w:pStyle w:val="3GPPHeader"/>
        <w:rPr>
          <w:sz w:val="22"/>
          <w:szCs w:val="22"/>
        </w:rPr>
      </w:pPr>
      <w:r>
        <w:rPr>
          <w:sz w:val="22"/>
          <w:szCs w:val="22"/>
        </w:rPr>
        <w:t>Title:</w:t>
      </w:r>
      <w:r w:rsidR="00E90E49" w:rsidRPr="00CE0424">
        <w:rPr>
          <w:sz w:val="22"/>
          <w:szCs w:val="22"/>
        </w:rPr>
        <w:tab/>
      </w:r>
      <w:r w:rsidR="006E2B1D" w:rsidRPr="006E2B1D">
        <w:rPr>
          <w:sz w:val="22"/>
          <w:szCs w:val="22"/>
        </w:rPr>
        <w:t>NR Paging design</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3378C511" w:rsidR="00E30225" w:rsidRDefault="00E30225" w:rsidP="00E30225">
      <w:pPr>
        <w:pStyle w:val="Heading1"/>
      </w:pPr>
      <w:r w:rsidRPr="00CE0424">
        <w:t>Introduction</w:t>
      </w:r>
    </w:p>
    <w:p w14:paraId="3B2CED80" w14:textId="6780C018" w:rsidR="00486479" w:rsidRPr="00486479" w:rsidRDefault="00486479" w:rsidP="00486479">
      <w:r>
        <w:t>RAN1#87 made</w:t>
      </w:r>
      <w:r w:rsidR="001A69A9">
        <w:t xml:space="preserve"> the following agreements on paging</w:t>
      </w:r>
      <w:r>
        <w:t>:</w:t>
      </w:r>
    </w:p>
    <w:p w14:paraId="4132FBF7" w14:textId="1A26B6E5" w:rsidR="005447DF" w:rsidRDefault="00486479" w:rsidP="005447DF">
      <w:pPr>
        <w:pStyle w:val="BodyText"/>
      </w:pPr>
      <w:r>
        <w:rPr>
          <w:noProof/>
          <w:lang w:val="en-US" w:eastAsia="en-US"/>
        </w:rPr>
        <mc:AlternateContent>
          <mc:Choice Requires="wps">
            <w:drawing>
              <wp:inline distT="0" distB="0" distL="0" distR="0" wp14:anchorId="266CB3DA" wp14:editId="0757B9CB">
                <wp:extent cx="6391275" cy="1314450"/>
                <wp:effectExtent l="0" t="0" r="28575" b="19050"/>
                <wp:docPr id="1" name="Text Box 1"/>
                <wp:cNvGraphicFramePr/>
                <a:graphic xmlns:a="http://schemas.openxmlformats.org/drawingml/2006/main">
                  <a:graphicData uri="http://schemas.microsoft.com/office/word/2010/wordprocessingShape">
                    <wps:wsp>
                      <wps:cNvSpPr txBox="1"/>
                      <wps:spPr>
                        <a:xfrm>
                          <a:off x="0" y="0"/>
                          <a:ext cx="6391275" cy="1314450"/>
                        </a:xfrm>
                        <a:prstGeom prst="rect">
                          <a:avLst/>
                        </a:prstGeom>
                        <a:solidFill>
                          <a:schemeClr val="lt1"/>
                        </a:solidFill>
                        <a:ln w="6350">
                          <a:solidFill>
                            <a:prstClr val="black"/>
                          </a:solidFill>
                        </a:ln>
                      </wps:spPr>
                      <wps:txbx>
                        <w:txbxContent>
                          <w:p w14:paraId="6E0F532B" w14:textId="77777777" w:rsidR="00F96D4D" w:rsidRPr="00CB1BCF" w:rsidRDefault="00F96D4D" w:rsidP="001A69A9">
                            <w:pPr>
                              <w:numPr>
                                <w:ilvl w:val="0"/>
                                <w:numId w:val="35"/>
                              </w:numPr>
                              <w:overflowPunct/>
                              <w:autoSpaceDE/>
                              <w:autoSpaceDN/>
                              <w:adjustRightInd/>
                              <w:spacing w:after="0"/>
                              <w:jc w:val="left"/>
                              <w:textAlignment w:val="auto"/>
                              <w:rPr>
                                <w:lang w:val="en-US"/>
                              </w:rPr>
                            </w:pPr>
                            <w:r w:rsidRPr="00CB1BCF">
                              <w:rPr>
                                <w:rFonts w:hint="eastAsia"/>
                                <w:lang w:val="en-US"/>
                              </w:rPr>
                              <w:t>For</w:t>
                            </w:r>
                            <w:r w:rsidRPr="00CB1BCF">
                              <w:rPr>
                                <w:lang w:val="en-US"/>
                              </w:rPr>
                              <w:t xml:space="preserve"> paging in multi-beam operation, support beam sweeping for paging, and study the following methods:</w:t>
                            </w:r>
                          </w:p>
                          <w:p w14:paraId="5CF69048"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lang w:val="en-US"/>
                              </w:rPr>
                              <w:t>Alt-1: Multiplexing paging with SS blocks</w:t>
                            </w:r>
                          </w:p>
                          <w:p w14:paraId="7A09F724" w14:textId="77777777" w:rsidR="00F96D4D" w:rsidRPr="00CB1BCF" w:rsidRDefault="00F96D4D" w:rsidP="001A69A9">
                            <w:pPr>
                              <w:numPr>
                                <w:ilvl w:val="2"/>
                                <w:numId w:val="35"/>
                              </w:numPr>
                              <w:overflowPunct/>
                              <w:autoSpaceDE/>
                              <w:autoSpaceDN/>
                              <w:adjustRightInd/>
                              <w:spacing w:after="0"/>
                              <w:jc w:val="left"/>
                              <w:textAlignment w:val="auto"/>
                              <w:rPr>
                                <w:lang w:val="en-US"/>
                              </w:rPr>
                            </w:pPr>
                            <w:r w:rsidRPr="00CB1BCF">
                              <w:rPr>
                                <w:lang w:val="en-US"/>
                              </w:rPr>
                              <w:t xml:space="preserve">FFS: Details of paging </w:t>
                            </w:r>
                          </w:p>
                          <w:p w14:paraId="6B5B09E0"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lang w:val="en-US"/>
                              </w:rPr>
                              <w:t xml:space="preserve">Alt-2: Adding another round of beam sweeping for paging </w:t>
                            </w:r>
                          </w:p>
                          <w:p w14:paraId="1E96C280" w14:textId="77777777" w:rsidR="00F96D4D" w:rsidRPr="00CB1BCF" w:rsidRDefault="00F96D4D" w:rsidP="001A69A9">
                            <w:pPr>
                              <w:numPr>
                                <w:ilvl w:val="2"/>
                                <w:numId w:val="35"/>
                              </w:numPr>
                              <w:overflowPunct/>
                              <w:autoSpaceDE/>
                              <w:autoSpaceDN/>
                              <w:adjustRightInd/>
                              <w:spacing w:after="0"/>
                              <w:jc w:val="left"/>
                              <w:textAlignment w:val="auto"/>
                              <w:rPr>
                                <w:lang w:val="en-US"/>
                              </w:rPr>
                            </w:pPr>
                            <w:r w:rsidRPr="00CB1BCF">
                              <w:rPr>
                                <w:lang w:val="en-US"/>
                              </w:rPr>
                              <w:t xml:space="preserve">Note: Another round of beam sweeping is different from the beam sweeping of SS burst set </w:t>
                            </w:r>
                          </w:p>
                          <w:p w14:paraId="18B0602D"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rFonts w:hint="eastAsia"/>
                                <w:lang w:val="en-US"/>
                              </w:rPr>
                              <w:t>Other alternatives are not precluded</w:t>
                            </w:r>
                          </w:p>
                          <w:p w14:paraId="41665040"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rFonts w:hint="eastAsia"/>
                                <w:lang w:val="en-US"/>
                              </w:rPr>
                              <w:t>Companies report their assumption for paging</w:t>
                            </w:r>
                          </w:p>
                          <w:p w14:paraId="1C20C711" w14:textId="77777777" w:rsidR="00F96D4D" w:rsidRDefault="00F96D4D" w:rsidP="00486479">
                            <w:pPr>
                              <w:pStyle w:val="BodyText"/>
                            </w:pPr>
                          </w:p>
                          <w:p w14:paraId="44493EB6" w14:textId="77777777" w:rsidR="00F96D4D" w:rsidRDefault="00F96D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6CB3DA" id="_x0000_t202" coordsize="21600,21600" o:spt="202" path="m,l,21600r21600,l21600,xe">
                <v:stroke joinstyle="miter"/>
                <v:path gradientshapeok="t" o:connecttype="rect"/>
              </v:shapetype>
              <v:shape id="Text Box 1" o:spid="_x0000_s1026" type="#_x0000_t202" style="width:503.25pt;height:1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" fillcolor="white [3201]" strokeweight=".5pt">
                <v:textbox>
                  <w:txbxContent>
                    <w:p w14:paraId="6E0F532B" w14:textId="77777777" w:rsidR="00F96D4D" w:rsidRPr="00CB1BCF" w:rsidRDefault="00F96D4D" w:rsidP="001A69A9">
                      <w:pPr>
                        <w:numPr>
                          <w:ilvl w:val="0"/>
                          <w:numId w:val="35"/>
                        </w:numPr>
                        <w:overflowPunct/>
                        <w:autoSpaceDE/>
                        <w:autoSpaceDN/>
                        <w:adjustRightInd/>
                        <w:spacing w:after="0"/>
                        <w:jc w:val="left"/>
                        <w:textAlignment w:val="auto"/>
                        <w:rPr>
                          <w:lang w:val="en-US"/>
                        </w:rPr>
                      </w:pPr>
                      <w:r w:rsidRPr="00CB1BCF">
                        <w:rPr>
                          <w:rFonts w:hint="eastAsia"/>
                          <w:lang w:val="en-US"/>
                        </w:rPr>
                        <w:t>For</w:t>
                      </w:r>
                      <w:r w:rsidRPr="00CB1BCF">
                        <w:rPr>
                          <w:lang w:val="en-US"/>
                        </w:rPr>
                        <w:t xml:space="preserve"> paging in multi-beam operation, support beam sweeping for paging, and study the following methods:</w:t>
                      </w:r>
                    </w:p>
                    <w:p w14:paraId="5CF69048"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lang w:val="en-US"/>
                        </w:rPr>
                        <w:t>Alt-1: Multiplexing paging with SS blocks</w:t>
                      </w:r>
                    </w:p>
                    <w:p w14:paraId="7A09F724" w14:textId="77777777" w:rsidR="00F96D4D" w:rsidRPr="00CB1BCF" w:rsidRDefault="00F96D4D" w:rsidP="001A69A9">
                      <w:pPr>
                        <w:numPr>
                          <w:ilvl w:val="2"/>
                          <w:numId w:val="35"/>
                        </w:numPr>
                        <w:overflowPunct/>
                        <w:autoSpaceDE/>
                        <w:autoSpaceDN/>
                        <w:adjustRightInd/>
                        <w:spacing w:after="0"/>
                        <w:jc w:val="left"/>
                        <w:textAlignment w:val="auto"/>
                        <w:rPr>
                          <w:lang w:val="en-US"/>
                        </w:rPr>
                      </w:pPr>
                      <w:r w:rsidRPr="00CB1BCF">
                        <w:rPr>
                          <w:lang w:val="en-US"/>
                        </w:rPr>
                        <w:t xml:space="preserve">FFS: Details of paging </w:t>
                      </w:r>
                    </w:p>
                    <w:p w14:paraId="6B5B09E0"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lang w:val="en-US"/>
                        </w:rPr>
                        <w:t xml:space="preserve">Alt-2: Adding another round of beam sweeping for paging </w:t>
                      </w:r>
                    </w:p>
                    <w:p w14:paraId="1E96C280" w14:textId="77777777" w:rsidR="00F96D4D" w:rsidRPr="00CB1BCF" w:rsidRDefault="00F96D4D" w:rsidP="001A69A9">
                      <w:pPr>
                        <w:numPr>
                          <w:ilvl w:val="2"/>
                          <w:numId w:val="35"/>
                        </w:numPr>
                        <w:overflowPunct/>
                        <w:autoSpaceDE/>
                        <w:autoSpaceDN/>
                        <w:adjustRightInd/>
                        <w:spacing w:after="0"/>
                        <w:jc w:val="left"/>
                        <w:textAlignment w:val="auto"/>
                        <w:rPr>
                          <w:lang w:val="en-US"/>
                        </w:rPr>
                      </w:pPr>
                      <w:r w:rsidRPr="00CB1BCF">
                        <w:rPr>
                          <w:lang w:val="en-US"/>
                        </w:rPr>
                        <w:t xml:space="preserve">Note: Another round of beam sweeping is different from the beam sweeping of SS burst set </w:t>
                      </w:r>
                    </w:p>
                    <w:p w14:paraId="18B0602D"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rFonts w:hint="eastAsia"/>
                          <w:lang w:val="en-US"/>
                        </w:rPr>
                        <w:t>Other alternatives are not precluded</w:t>
                      </w:r>
                    </w:p>
                    <w:p w14:paraId="41665040" w14:textId="77777777" w:rsidR="00F96D4D" w:rsidRPr="00CB1BCF" w:rsidRDefault="00F96D4D" w:rsidP="001A69A9">
                      <w:pPr>
                        <w:numPr>
                          <w:ilvl w:val="1"/>
                          <w:numId w:val="35"/>
                        </w:numPr>
                        <w:overflowPunct/>
                        <w:autoSpaceDE/>
                        <w:autoSpaceDN/>
                        <w:adjustRightInd/>
                        <w:spacing w:after="0"/>
                        <w:jc w:val="left"/>
                        <w:textAlignment w:val="auto"/>
                        <w:rPr>
                          <w:lang w:val="en-US"/>
                        </w:rPr>
                      </w:pPr>
                      <w:r w:rsidRPr="00CB1BCF">
                        <w:rPr>
                          <w:rFonts w:hint="eastAsia"/>
                          <w:lang w:val="en-US"/>
                        </w:rPr>
                        <w:t>Companies report their assumption for paging</w:t>
                      </w:r>
                    </w:p>
                    <w:p w14:paraId="1C20C711" w14:textId="77777777" w:rsidR="00F96D4D" w:rsidRDefault="00F96D4D" w:rsidP="00486479">
                      <w:pPr>
                        <w:pStyle w:val="BodyText"/>
                      </w:pPr>
                    </w:p>
                    <w:p w14:paraId="44493EB6" w14:textId="77777777" w:rsidR="00F96D4D" w:rsidRDefault="00F96D4D"/>
                  </w:txbxContent>
                </v:textbox>
                <w10:anchorlock/>
              </v:shape>
            </w:pict>
          </mc:Fallback>
        </mc:AlternateContent>
      </w:r>
    </w:p>
    <w:p w14:paraId="5A432E21" w14:textId="3DB450C4" w:rsidR="008D6CC6" w:rsidRDefault="008D6CC6" w:rsidP="005447DF">
      <w:pPr>
        <w:pStyle w:val="BodyText"/>
      </w:pPr>
      <w:r>
        <w:t>In this contribution we discuss further paging delivery in NR.</w:t>
      </w:r>
    </w:p>
    <w:p w14:paraId="2EB6B046" w14:textId="4CC83CBA" w:rsidR="001A69A9" w:rsidRDefault="008D6CC6" w:rsidP="00F96D4D">
      <w:pPr>
        <w:pStyle w:val="Heading1"/>
      </w:pPr>
      <w:r>
        <w:t>Wide beams vs. beam sweeping</w:t>
      </w:r>
    </w:p>
    <w:p w14:paraId="3BF50DB3" w14:textId="1BF81E7E" w:rsidR="00775F56" w:rsidRDefault="008D6CC6" w:rsidP="008D6CC6">
      <w:pPr>
        <w:pStyle w:val="BodyText"/>
      </w:pPr>
      <w:r>
        <w:t>In low frequency bands, omnidirectional or wide beam transmission will be used for paging delivery. In higher frequencies, sweeping of narrow beams may be used, but has the disadvantages of large overhead and increased active/wake time for the UE to monitor the paging channel since the UE does not know which beam(s) in the sweep it can receive. Hence, use of omnidirectional or wide beam transmission with repetition to allow accumulation of multiple receptions for UEs at the cell edge should also be supported</w:t>
      </w:r>
      <w:r w:rsidR="00F24771">
        <w:t xml:space="preserve"> also in this case</w:t>
      </w:r>
      <w:r>
        <w:t xml:space="preserve">. The number of repetitions needed to provide coverage at the cell edge depend on the deployment density and the applied modulation and coding. Since paging is typically </w:t>
      </w:r>
      <w:r w:rsidR="00775F56">
        <w:t xml:space="preserve">performed over larger areas, single frequency network (SFN) transmission involving multiple cells or multiple transmission points serving the same cell is possible and </w:t>
      </w:r>
      <w:r w:rsidR="004916F6">
        <w:t>improving the link budget further</w:t>
      </w:r>
      <w:r w:rsidR="00775F56">
        <w:t xml:space="preserve">. </w:t>
      </w:r>
    </w:p>
    <w:p w14:paraId="29A3FC63" w14:textId="77777777" w:rsidR="00775F56" w:rsidRDefault="00775F56" w:rsidP="00775F56">
      <w:pPr>
        <w:pStyle w:val="Proposal"/>
      </w:pPr>
      <w:bookmarkStart w:id="0" w:name="_Toc470174584"/>
      <w:bookmarkStart w:id="1" w:name="_Toc470174680"/>
      <w:bookmarkStart w:id="2" w:name="_Toc470941439"/>
      <w:bookmarkStart w:id="3" w:name="_Toc470941820"/>
      <w:bookmarkStart w:id="4" w:name="_Toc471404974"/>
      <w:bookmarkStart w:id="5" w:name="_Toc471473153"/>
      <w:bookmarkStart w:id="6" w:name="_Toc471514690"/>
      <w:r>
        <w:t>NR should support at least three different delivery mechanisms for paging</w:t>
      </w:r>
    </w:p>
    <w:p w14:paraId="7741F18C" w14:textId="1F163C9C" w:rsidR="00775F56" w:rsidRDefault="00775F56" w:rsidP="00775F56">
      <w:pPr>
        <w:pStyle w:val="Proposal"/>
        <w:numPr>
          <w:ilvl w:val="2"/>
          <w:numId w:val="3"/>
        </w:numPr>
      </w:pPr>
      <w:r>
        <w:t>Omnidirectional or wide beam (e.g. sector) transmission</w:t>
      </w:r>
    </w:p>
    <w:p w14:paraId="5B9917C1" w14:textId="44D70D53" w:rsidR="00775F56" w:rsidRDefault="00775F56" w:rsidP="00775F56">
      <w:pPr>
        <w:pStyle w:val="Proposal"/>
        <w:numPr>
          <w:ilvl w:val="2"/>
          <w:numId w:val="3"/>
        </w:numPr>
      </w:pPr>
      <w:r>
        <w:t>Sweeping of narrow beams</w:t>
      </w:r>
    </w:p>
    <w:p w14:paraId="1E030B49" w14:textId="77777777" w:rsidR="00775F56" w:rsidRDefault="00775F56" w:rsidP="00F96D4D">
      <w:pPr>
        <w:pStyle w:val="Proposal"/>
        <w:numPr>
          <w:ilvl w:val="2"/>
          <w:numId w:val="3"/>
        </w:numPr>
        <w:jc w:val="left"/>
      </w:pPr>
      <w:r>
        <w:t>Single frequency network (SFN) transmission involving multiple cells or multiple transmission points serving the same cell.</w:t>
      </w:r>
      <w:bookmarkEnd w:id="0"/>
      <w:bookmarkEnd w:id="1"/>
      <w:bookmarkEnd w:id="2"/>
      <w:bookmarkEnd w:id="3"/>
      <w:bookmarkEnd w:id="4"/>
      <w:bookmarkEnd w:id="5"/>
      <w:bookmarkEnd w:id="6"/>
    </w:p>
    <w:p w14:paraId="342BED58" w14:textId="63E0239C" w:rsidR="001A69A9" w:rsidRDefault="004916F6" w:rsidP="00CE0424">
      <w:pPr>
        <w:pStyle w:val="Heading1"/>
      </w:pPr>
      <w:r>
        <w:t>Self-contained paging</w:t>
      </w:r>
    </w:p>
    <w:p w14:paraId="10BE8200" w14:textId="77777777" w:rsidR="004916F6" w:rsidRDefault="004916F6" w:rsidP="004916F6">
      <w:pPr>
        <w:pStyle w:val="BodyText"/>
      </w:pPr>
      <w:r>
        <w:t xml:space="preserve">In LTE paging is delivered like any downlink data using the PDCCH and the PDSCH, where the paging message, which is transmitted on the PDSCH, is allocated transmission resources by a scheduling assignment on the PDCCH addressed to the P-RNTI (which is shared by all UEs). The delivery channel is cell specific, since both the reference signals (CRS) and the scrambling are derived from the PCI. </w:t>
      </w:r>
    </w:p>
    <w:p w14:paraId="7D98573C" w14:textId="0CBD7D45" w:rsidR="00261C2C" w:rsidRDefault="004916F6" w:rsidP="004916F6">
      <w:pPr>
        <w:pStyle w:val="BodyText"/>
      </w:pPr>
      <w:r>
        <w:lastRenderedPageBreak/>
        <w:t xml:space="preserve">The same principle, i.e. delivering paging on a </w:t>
      </w:r>
      <w:r w:rsidR="00261C2C">
        <w:t xml:space="preserve">physical </w:t>
      </w:r>
      <w:r>
        <w:t>channel wh</w:t>
      </w:r>
      <w:r w:rsidR="00261C2C">
        <w:t xml:space="preserve">ere the information needed to </w:t>
      </w:r>
      <w:r w:rsidR="007040B0">
        <w:t xml:space="preserve">demodulate the physical channel </w:t>
      </w:r>
      <w:r>
        <w:t>can be derived from the PCI may be used in NR too</w:t>
      </w:r>
      <w:r w:rsidR="007040B0">
        <w:t>,</w:t>
      </w:r>
      <w:r>
        <w:t xml:space="preserve"> except for the case where the paging message is transmitted in an SFN manner where a common configuration for the TRPs transmitting paging is needed.</w:t>
      </w:r>
      <w:r w:rsidR="00261C2C">
        <w:t xml:space="preserve"> </w:t>
      </w:r>
    </w:p>
    <w:p w14:paraId="4B3D448A" w14:textId="27411CEA" w:rsidR="004916F6" w:rsidRDefault="00261C2C" w:rsidP="004916F6">
      <w:pPr>
        <w:pStyle w:val="BodyText"/>
      </w:pPr>
      <w:r>
        <w:t xml:space="preserve">For demodulation, dedicated DMRS for paging are included in the paging transmission and with sparse NR-PSS/NR-SSS transmissions, it may be beneficial to include a synchronization component in the reference signal for the paging delivery. This to prevent that UEs waking up after having been in DRX sleep mode for a relatively long time </w:t>
      </w:r>
      <w:r w:rsidR="00896CC2">
        <w:t xml:space="preserve">are forced </w:t>
      </w:r>
      <w:r>
        <w:t>to re</w:t>
      </w:r>
      <w:r w:rsidR="007040B0">
        <w:t xml:space="preserve">sync with </w:t>
      </w:r>
      <w:r>
        <w:t>the NR-PSS/NR-SSS before receiving the paging channel.</w:t>
      </w:r>
      <w:r w:rsidR="00965AC4">
        <w:t xml:space="preserve"> With such a design of the paging channel, the channel can be said to be self-contained, i.e. </w:t>
      </w:r>
      <w:r w:rsidR="00896CC2">
        <w:t>the paging occasion contains all the signals needed for demodulation the signal.</w:t>
      </w:r>
      <w:r w:rsidR="00965AC4">
        <w:t xml:space="preserve"> </w:t>
      </w:r>
    </w:p>
    <w:p w14:paraId="473720EB" w14:textId="6C3191A1" w:rsidR="00965AC4" w:rsidRDefault="00965AC4" w:rsidP="007040B0">
      <w:pPr>
        <w:pStyle w:val="Proposal"/>
      </w:pPr>
      <w:r>
        <w:t>The paging channel should be self-contained</w:t>
      </w:r>
      <w:r w:rsidR="00896CC2">
        <w:t xml:space="preserve"> containing all the signals needed to decode the </w:t>
      </w:r>
      <w:r w:rsidR="008E699D">
        <w:t xml:space="preserve">paging </w:t>
      </w:r>
      <w:r w:rsidR="00896CC2">
        <w:t>channel within the paging occasion.</w:t>
      </w:r>
    </w:p>
    <w:p w14:paraId="06762CB9" w14:textId="43CE2422" w:rsidR="00261C2C" w:rsidRDefault="00896CC2" w:rsidP="007040B0">
      <w:pPr>
        <w:pStyle w:val="Proposal"/>
      </w:pPr>
      <w:r>
        <w:t xml:space="preserve">By </w:t>
      </w:r>
      <w:r w:rsidR="00965AC4">
        <w:t>default, the information needed to demo</w:t>
      </w:r>
      <w:r>
        <w:t>dulate the paging channel, like DMRS and scrambling phase, can be derived from the PCI. Additionally, the network can configure different settings to allow</w:t>
      </w:r>
      <w:r w:rsidR="000B2FC1">
        <w:t xml:space="preserve"> SFN transmission of the paging from multiple cells</w:t>
      </w:r>
      <w:r>
        <w:t xml:space="preserve"> </w:t>
      </w:r>
    </w:p>
    <w:p w14:paraId="36CB625B" w14:textId="44329D2C" w:rsidR="0092788A" w:rsidRDefault="001A69A9" w:rsidP="00CE0424">
      <w:pPr>
        <w:pStyle w:val="Heading1"/>
      </w:pPr>
      <w:r>
        <w:t>P</w:t>
      </w:r>
      <w:r w:rsidR="00261C2C">
        <w:t>hysical channel format</w:t>
      </w:r>
    </w:p>
    <w:p w14:paraId="64C47008" w14:textId="3624B7BB" w:rsidR="003E6B1C" w:rsidRDefault="003E6B1C" w:rsidP="003E6B1C">
      <w:r>
        <w:t>The following (non)agreements were made on paging at the RAN1 NR adhoc:</w:t>
      </w:r>
    </w:p>
    <w:p w14:paraId="0C645902" w14:textId="77777777" w:rsidR="003E6B1C" w:rsidRDefault="003E6B1C" w:rsidP="003E6B1C">
      <w:pPr>
        <w:pStyle w:val="BodyText"/>
      </w:pPr>
      <w:r>
        <w:rPr>
          <w:noProof/>
          <w:lang w:val="en-US" w:eastAsia="en-US"/>
        </w:rPr>
        <mc:AlternateContent>
          <mc:Choice Requires="wps">
            <w:drawing>
              <wp:inline distT="0" distB="0" distL="0" distR="0" wp14:anchorId="136687E9" wp14:editId="6849B1FB">
                <wp:extent cx="6391275" cy="2952750"/>
                <wp:effectExtent l="0" t="0" r="28575" b="19050"/>
                <wp:docPr id="2" name="Text Box 2"/>
                <wp:cNvGraphicFramePr/>
                <a:graphic xmlns:a="http://schemas.openxmlformats.org/drawingml/2006/main">
                  <a:graphicData uri="http://schemas.microsoft.com/office/word/2010/wordprocessingShape">
                    <wps:wsp>
                      <wps:cNvSpPr txBox="1"/>
                      <wps:spPr>
                        <a:xfrm>
                          <a:off x="0" y="0"/>
                          <a:ext cx="6391275" cy="2952750"/>
                        </a:xfrm>
                        <a:prstGeom prst="rect">
                          <a:avLst/>
                        </a:prstGeom>
                        <a:solidFill>
                          <a:schemeClr val="lt1"/>
                        </a:solidFill>
                        <a:ln w="6350">
                          <a:solidFill>
                            <a:prstClr val="black"/>
                          </a:solidFill>
                        </a:ln>
                      </wps:spPr>
                      <wps:txbx>
                        <w:txbxContent>
                          <w:p w14:paraId="19B0A990" w14:textId="77777777" w:rsidR="003E6B1C" w:rsidRPr="003E6B1C" w:rsidRDefault="003E6B1C" w:rsidP="003E6B1C">
                            <w:pPr>
                              <w:overflowPunct/>
                              <w:autoSpaceDE/>
                              <w:autoSpaceDN/>
                              <w:adjustRightInd/>
                              <w:spacing w:after="0"/>
                              <w:ind w:left="1440" w:hanging="1440"/>
                              <w:jc w:val="left"/>
                              <w:textAlignment w:val="auto"/>
                              <w:rPr>
                                <w:rFonts w:ascii="Times" w:eastAsia="MS Mincho" w:hAnsi="Times"/>
                                <w:b/>
                                <w:szCs w:val="24"/>
                                <w:u w:val="single"/>
                                <w:lang w:val="en-US" w:eastAsia="ja-JP"/>
                              </w:rPr>
                            </w:pPr>
                            <w:r w:rsidRPr="003E6B1C">
                              <w:rPr>
                                <w:rFonts w:ascii="Times" w:eastAsia="MS Mincho" w:hAnsi="Times" w:hint="eastAsia"/>
                                <w:b/>
                                <w:szCs w:val="24"/>
                                <w:highlight w:val="green"/>
                                <w:u w:val="single"/>
                                <w:lang w:val="en-US" w:eastAsia="ja-JP"/>
                              </w:rPr>
                              <w:t>Agreements:</w:t>
                            </w:r>
                          </w:p>
                          <w:p w14:paraId="2965B602" w14:textId="77777777" w:rsidR="003E6B1C" w:rsidRPr="003E6B1C" w:rsidRDefault="003E6B1C" w:rsidP="003E6B1C">
                            <w:pPr>
                              <w:numPr>
                                <w:ilvl w:val="0"/>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Companies are encouraged to compare the following options for channel design for paging, taking the necessity of beam sweeping into consideration</w:t>
                            </w:r>
                          </w:p>
                          <w:p w14:paraId="3E042326"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Opt-1: Paging message is scheduled by DCI carried by NR-PDCCH and is transmitted over PCH carried by NR-PDSCH</w:t>
                            </w:r>
                          </w:p>
                          <w:p w14:paraId="3FC53A07"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 xml:space="preserve">Opt-2: Paging message is transmitted in a non-scheduled physical channel </w:t>
                            </w:r>
                          </w:p>
                          <w:p w14:paraId="0C4FF47D" w14:textId="77777777" w:rsidR="003E6B1C" w:rsidRPr="003E6B1C" w:rsidRDefault="003E6B1C" w:rsidP="003E6B1C">
                            <w:pPr>
                              <w:numPr>
                                <w:ilvl w:val="2"/>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hint="eastAsia"/>
                                <w:szCs w:val="24"/>
                                <w:lang w:val="en-US" w:eastAsia="ja-JP"/>
                              </w:rPr>
                              <w:t>Where the paging indication may be carried by NR-PBCH or some other channel(s)</w:t>
                            </w:r>
                          </w:p>
                          <w:p w14:paraId="72631FFF"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Opt-3: Paging message is transmitted over PCH carried by NR-PDSCH without DCI. The resource is semi-statically configured</w:t>
                            </w:r>
                          </w:p>
                          <w:p w14:paraId="5FCF6981"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Opt-4: Paging message (e.g., only for SI change indication) is transmitted over NR-PDCCH without NR-PDSCH</w:t>
                            </w:r>
                          </w:p>
                          <w:p w14:paraId="330F5B0C"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hint="eastAsia"/>
                                <w:szCs w:val="24"/>
                                <w:lang w:val="en-US" w:eastAsia="ja-JP"/>
                              </w:rPr>
                              <w:t>Opt-5: Paging message is transmitted by PDSCH and paging indication is transmitted non-scheduled physical channel</w:t>
                            </w:r>
                          </w:p>
                          <w:p w14:paraId="6F24A563" w14:textId="77777777" w:rsidR="003E6B1C" w:rsidRPr="003E6B1C" w:rsidRDefault="003E6B1C" w:rsidP="003E6B1C">
                            <w:pPr>
                              <w:numPr>
                                <w:ilvl w:val="0"/>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 xml:space="preserve">Companies are encouraged to provide their views on </w:t>
                            </w:r>
                          </w:p>
                          <w:p w14:paraId="6BE9B27C"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Definitions of paging occasion and paging periodicity</w:t>
                            </w:r>
                          </w:p>
                          <w:p w14:paraId="7F71320F"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Content and payload of paging message</w:t>
                            </w:r>
                          </w:p>
                          <w:p w14:paraId="349A62C2" w14:textId="77777777" w:rsidR="003E6B1C" w:rsidRPr="003E6B1C" w:rsidRDefault="003E6B1C" w:rsidP="003E6B1C">
                            <w:pPr>
                              <w:numPr>
                                <w:ilvl w:val="0"/>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RAN1 sends a LS to RAN2, asking about</w:t>
                            </w:r>
                          </w:p>
                          <w:p w14:paraId="21CB8951"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b/>
                                <w:szCs w:val="24"/>
                                <w:lang w:val="en-US" w:eastAsia="ja-JP"/>
                              </w:rPr>
                            </w:pPr>
                            <w:r w:rsidRPr="003E6B1C">
                              <w:rPr>
                                <w:rFonts w:ascii="Times" w:eastAsia="MS Mincho" w:hAnsi="Times"/>
                                <w:szCs w:val="24"/>
                                <w:lang w:val="en-US" w:eastAsia="ja-JP"/>
                              </w:rPr>
                              <w:t>Paging payload and capacity requirement</w:t>
                            </w:r>
                          </w:p>
                          <w:p w14:paraId="2FF3D515" w14:textId="284B1A0B" w:rsidR="003E6B1C" w:rsidRPr="003E6B1C" w:rsidRDefault="003E6B1C" w:rsidP="003E6B1C">
                            <w:pPr>
                              <w:numPr>
                                <w:ilvl w:val="0"/>
                                <w:numId w:val="38"/>
                              </w:numPr>
                              <w:overflowPunct/>
                              <w:autoSpaceDE/>
                              <w:autoSpaceDN/>
                              <w:adjustRightInd/>
                              <w:spacing w:after="0"/>
                              <w:jc w:val="left"/>
                              <w:textAlignment w:val="auto"/>
                              <w:rPr>
                                <w:rFonts w:ascii="Times" w:eastAsia="MS Mincho" w:hAnsi="Times"/>
                                <w:b/>
                                <w:szCs w:val="24"/>
                                <w:lang w:val="en-US" w:eastAsia="ja-JP"/>
                              </w:rPr>
                            </w:pPr>
                            <w:r w:rsidRPr="003E6B1C">
                              <w:rPr>
                                <w:rFonts w:ascii="Times" w:eastAsia="MS Mincho" w:hAnsi="Times" w:hint="eastAsia"/>
                                <w:szCs w:val="24"/>
                                <w:lang w:val="en-US" w:eastAsia="ja-JP"/>
                              </w:rPr>
                              <w:t xml:space="preserve">Prepare draft LS to RAN2 within Thursday in </w:t>
                            </w:r>
                            <w:hyperlink r:id="rId14" w:history="1">
                              <w:r w:rsidRPr="003E6B1C">
                                <w:rPr>
                                  <w:rFonts w:ascii="Times" w:eastAsia="MS Mincho" w:hAnsi="Times"/>
                                  <w:color w:val="0000FF"/>
                                  <w:szCs w:val="24"/>
                                  <w:u w:val="single"/>
                                  <w:lang w:val="en-US" w:eastAsia="ja-JP"/>
                                </w:rPr>
                                <w:t>R1-1701495</w:t>
                              </w:r>
                            </w:hyperlink>
                            <w:r w:rsidRPr="003E6B1C">
                              <w:rPr>
                                <w:rFonts w:ascii="Times" w:eastAsia="MS Mincho" w:hAnsi="Times" w:hint="eastAsia"/>
                                <w:szCs w:val="24"/>
                                <w:highlight w:val="green"/>
                                <w:lang w:val="en-US" w:eastAsia="ja-JP"/>
                              </w:rPr>
                              <w:t xml:space="preserve"> </w:t>
                            </w:r>
                            <w:r w:rsidRPr="003E6B1C">
                              <w:rPr>
                                <w:rFonts w:ascii="Times" w:eastAsia="MS Mincho" w:hAnsi="Times"/>
                                <w:szCs w:val="24"/>
                                <w:lang w:val="en-US" w:eastAsia="ja-JP"/>
                              </w:rPr>
                              <w:t>–</w:t>
                            </w:r>
                            <w:r w:rsidRPr="003E6B1C">
                              <w:rPr>
                                <w:rFonts w:ascii="Times" w:eastAsia="MS Mincho" w:hAnsi="Times" w:hint="eastAsia"/>
                                <w:szCs w:val="24"/>
                                <w:lang w:val="en-US" w:eastAsia="ja-JP"/>
                              </w:rPr>
                              <w:t xml:space="preserve"> Teck (Huawei)</w:t>
                            </w:r>
                          </w:p>
                          <w:p w14:paraId="384246FE" w14:textId="77777777" w:rsidR="003E6B1C" w:rsidRDefault="003E6B1C" w:rsidP="003E6B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36687E9" id="Text Box 2" o:spid="_x0000_s1027" type="#_x0000_t202" style="width:503.25pt;height: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" fillcolor="white [3201]" strokeweight=".5pt">
                <v:textbox>
                  <w:txbxContent>
                    <w:p w14:paraId="19B0A990" w14:textId="77777777" w:rsidR="003E6B1C" w:rsidRPr="003E6B1C" w:rsidRDefault="003E6B1C" w:rsidP="003E6B1C">
                      <w:pPr>
                        <w:overflowPunct/>
                        <w:autoSpaceDE/>
                        <w:autoSpaceDN/>
                        <w:adjustRightInd/>
                        <w:spacing w:after="0"/>
                        <w:ind w:left="1440" w:hanging="1440"/>
                        <w:jc w:val="left"/>
                        <w:textAlignment w:val="auto"/>
                        <w:rPr>
                          <w:rFonts w:ascii="Times" w:eastAsia="MS Mincho" w:hAnsi="Times" w:hint="eastAsia"/>
                          <w:b/>
                          <w:szCs w:val="24"/>
                          <w:u w:val="single"/>
                          <w:lang w:val="en-US" w:eastAsia="ja-JP"/>
                        </w:rPr>
                      </w:pPr>
                      <w:r w:rsidRPr="003E6B1C">
                        <w:rPr>
                          <w:rFonts w:ascii="Times" w:eastAsia="MS Mincho" w:hAnsi="Times" w:hint="eastAsia"/>
                          <w:b/>
                          <w:szCs w:val="24"/>
                          <w:highlight w:val="green"/>
                          <w:u w:val="single"/>
                          <w:lang w:val="en-US" w:eastAsia="ja-JP"/>
                        </w:rPr>
                        <w:t>Agreements:</w:t>
                      </w:r>
                    </w:p>
                    <w:p w14:paraId="2965B602" w14:textId="77777777" w:rsidR="003E6B1C" w:rsidRPr="003E6B1C" w:rsidRDefault="003E6B1C" w:rsidP="003E6B1C">
                      <w:pPr>
                        <w:numPr>
                          <w:ilvl w:val="0"/>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Companies are encouraged to compare the following options for channel design for paging, taking the necessity of beam sweeping into consideration</w:t>
                      </w:r>
                    </w:p>
                    <w:p w14:paraId="3E042326"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Opt-1: Paging message is scheduled by DCI carried by NR-PDCCH and is transmitted over PCH carried by NR-PDSCH</w:t>
                      </w:r>
                    </w:p>
                    <w:p w14:paraId="3FC53A07"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hint="eastAsia"/>
                          <w:szCs w:val="24"/>
                          <w:lang w:val="en-US" w:eastAsia="ja-JP"/>
                        </w:rPr>
                      </w:pPr>
                      <w:r w:rsidRPr="003E6B1C">
                        <w:rPr>
                          <w:rFonts w:ascii="Times" w:eastAsia="MS Mincho" w:hAnsi="Times"/>
                          <w:szCs w:val="24"/>
                          <w:lang w:val="en-US" w:eastAsia="ja-JP"/>
                        </w:rPr>
                        <w:t xml:space="preserve">Opt-2: Paging message is transmitted in a non-scheduled physical channel </w:t>
                      </w:r>
                    </w:p>
                    <w:p w14:paraId="0C4FF47D" w14:textId="77777777" w:rsidR="003E6B1C" w:rsidRPr="003E6B1C" w:rsidRDefault="003E6B1C" w:rsidP="003E6B1C">
                      <w:pPr>
                        <w:numPr>
                          <w:ilvl w:val="2"/>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hint="eastAsia"/>
                          <w:szCs w:val="24"/>
                          <w:lang w:val="en-US" w:eastAsia="ja-JP"/>
                        </w:rPr>
                        <w:t>Where the paging indication may be carried by NR-PBCH or some other channel(s)</w:t>
                      </w:r>
                    </w:p>
                    <w:p w14:paraId="72631FFF"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Opt-3: Paging message is transmitted over PCH carried by NR-PDSCH without DCI. The resource is semi-statically configured</w:t>
                      </w:r>
                    </w:p>
                    <w:p w14:paraId="5FCF6981"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hint="eastAsia"/>
                          <w:szCs w:val="24"/>
                          <w:lang w:val="en-US" w:eastAsia="ja-JP"/>
                        </w:rPr>
                      </w:pPr>
                      <w:r w:rsidRPr="003E6B1C">
                        <w:rPr>
                          <w:rFonts w:ascii="Times" w:eastAsia="MS Mincho" w:hAnsi="Times"/>
                          <w:szCs w:val="24"/>
                          <w:lang w:val="en-US" w:eastAsia="ja-JP"/>
                        </w:rPr>
                        <w:t>Opt-4: Paging message (e.g., only for SI change indication) is transmitted over NR-PDCCH without NR-PDSCH</w:t>
                      </w:r>
                    </w:p>
                    <w:p w14:paraId="330F5B0C"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hint="eastAsia"/>
                          <w:szCs w:val="24"/>
                          <w:lang w:val="en-US" w:eastAsia="ja-JP"/>
                        </w:rPr>
                        <w:t>Opt-5: Paging message is transmitted by PDSCH and paging indication is transmitted non-scheduled physical channel</w:t>
                      </w:r>
                    </w:p>
                    <w:p w14:paraId="6F24A563" w14:textId="77777777" w:rsidR="003E6B1C" w:rsidRPr="003E6B1C" w:rsidRDefault="003E6B1C" w:rsidP="003E6B1C">
                      <w:pPr>
                        <w:numPr>
                          <w:ilvl w:val="0"/>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 xml:space="preserve">Companies are encouraged to provide their views on </w:t>
                      </w:r>
                    </w:p>
                    <w:p w14:paraId="6BE9B27C"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Definitions of paging occasion and paging periodicity</w:t>
                      </w:r>
                    </w:p>
                    <w:p w14:paraId="7F71320F"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Content and payload of paging message</w:t>
                      </w:r>
                    </w:p>
                    <w:p w14:paraId="349A62C2" w14:textId="77777777" w:rsidR="003E6B1C" w:rsidRPr="003E6B1C" w:rsidRDefault="003E6B1C" w:rsidP="003E6B1C">
                      <w:pPr>
                        <w:numPr>
                          <w:ilvl w:val="0"/>
                          <w:numId w:val="38"/>
                        </w:numPr>
                        <w:overflowPunct/>
                        <w:autoSpaceDE/>
                        <w:autoSpaceDN/>
                        <w:adjustRightInd/>
                        <w:spacing w:after="0"/>
                        <w:jc w:val="left"/>
                        <w:textAlignment w:val="auto"/>
                        <w:rPr>
                          <w:rFonts w:ascii="Times" w:eastAsia="MS Mincho" w:hAnsi="Times"/>
                          <w:szCs w:val="24"/>
                          <w:lang w:val="en-US" w:eastAsia="ja-JP"/>
                        </w:rPr>
                      </w:pPr>
                      <w:r w:rsidRPr="003E6B1C">
                        <w:rPr>
                          <w:rFonts w:ascii="Times" w:eastAsia="MS Mincho" w:hAnsi="Times"/>
                          <w:szCs w:val="24"/>
                          <w:lang w:val="en-US" w:eastAsia="ja-JP"/>
                        </w:rPr>
                        <w:t>RAN1 sends a LS to RAN2, asking about</w:t>
                      </w:r>
                    </w:p>
                    <w:p w14:paraId="21CB8951" w14:textId="77777777" w:rsidR="003E6B1C" w:rsidRPr="003E6B1C" w:rsidRDefault="003E6B1C" w:rsidP="003E6B1C">
                      <w:pPr>
                        <w:numPr>
                          <w:ilvl w:val="1"/>
                          <w:numId w:val="38"/>
                        </w:numPr>
                        <w:overflowPunct/>
                        <w:autoSpaceDE/>
                        <w:autoSpaceDN/>
                        <w:adjustRightInd/>
                        <w:spacing w:after="0"/>
                        <w:jc w:val="left"/>
                        <w:textAlignment w:val="auto"/>
                        <w:rPr>
                          <w:rFonts w:ascii="Times" w:eastAsia="MS Mincho" w:hAnsi="Times" w:hint="eastAsia"/>
                          <w:b/>
                          <w:szCs w:val="24"/>
                          <w:lang w:val="en-US" w:eastAsia="ja-JP"/>
                        </w:rPr>
                      </w:pPr>
                      <w:r w:rsidRPr="003E6B1C">
                        <w:rPr>
                          <w:rFonts w:ascii="Times" w:eastAsia="MS Mincho" w:hAnsi="Times"/>
                          <w:szCs w:val="24"/>
                          <w:lang w:val="en-US" w:eastAsia="ja-JP"/>
                        </w:rPr>
                        <w:t>Paging payload and capacity requirement</w:t>
                      </w:r>
                    </w:p>
                    <w:p w14:paraId="2FF3D515" w14:textId="284B1A0B" w:rsidR="003E6B1C" w:rsidRPr="003E6B1C" w:rsidRDefault="003E6B1C" w:rsidP="003E6B1C">
                      <w:pPr>
                        <w:numPr>
                          <w:ilvl w:val="0"/>
                          <w:numId w:val="38"/>
                        </w:numPr>
                        <w:overflowPunct/>
                        <w:autoSpaceDE/>
                        <w:autoSpaceDN/>
                        <w:adjustRightInd/>
                        <w:spacing w:after="0"/>
                        <w:jc w:val="left"/>
                        <w:textAlignment w:val="auto"/>
                        <w:rPr>
                          <w:rFonts w:ascii="Times" w:eastAsia="MS Mincho" w:hAnsi="Times"/>
                          <w:b/>
                          <w:szCs w:val="24"/>
                          <w:lang w:val="en-US" w:eastAsia="ja-JP"/>
                        </w:rPr>
                      </w:pPr>
                      <w:r w:rsidRPr="003E6B1C">
                        <w:rPr>
                          <w:rFonts w:ascii="Times" w:eastAsia="MS Mincho" w:hAnsi="Times" w:hint="eastAsia"/>
                          <w:szCs w:val="24"/>
                          <w:lang w:val="en-US" w:eastAsia="ja-JP"/>
                        </w:rPr>
                        <w:t xml:space="preserve">Prepare draft LS to RAN2 within Thursday in </w:t>
                      </w:r>
                      <w:hyperlink r:id="rId15" w:history="1">
                        <w:r w:rsidRPr="003E6B1C">
                          <w:rPr>
                            <w:rFonts w:ascii="Times" w:eastAsia="MS Mincho" w:hAnsi="Times"/>
                            <w:color w:val="0000FF"/>
                            <w:szCs w:val="24"/>
                            <w:u w:val="single"/>
                            <w:lang w:val="en-US" w:eastAsia="ja-JP"/>
                          </w:rPr>
                          <w:t>R1-1701495</w:t>
                        </w:r>
                      </w:hyperlink>
                      <w:r w:rsidRPr="003E6B1C">
                        <w:rPr>
                          <w:rFonts w:ascii="Times" w:eastAsia="MS Mincho" w:hAnsi="Times" w:hint="eastAsia"/>
                          <w:szCs w:val="24"/>
                          <w:highlight w:val="green"/>
                          <w:lang w:val="en-US" w:eastAsia="ja-JP"/>
                        </w:rPr>
                        <w:t xml:space="preserve"> </w:t>
                      </w:r>
                      <w:r w:rsidRPr="003E6B1C">
                        <w:rPr>
                          <w:rFonts w:ascii="Times" w:eastAsia="MS Mincho" w:hAnsi="Times"/>
                          <w:szCs w:val="24"/>
                          <w:lang w:val="en-US" w:eastAsia="ja-JP"/>
                        </w:rPr>
                        <w:t>–</w:t>
                      </w:r>
                      <w:r w:rsidRPr="003E6B1C">
                        <w:rPr>
                          <w:rFonts w:ascii="Times" w:eastAsia="MS Mincho" w:hAnsi="Times" w:hint="eastAsia"/>
                          <w:szCs w:val="24"/>
                          <w:lang w:val="en-US" w:eastAsia="ja-JP"/>
                        </w:rPr>
                        <w:t xml:space="preserve"> Teck (Huawei)</w:t>
                      </w:r>
                    </w:p>
                    <w:p w14:paraId="384246FE" w14:textId="77777777" w:rsidR="003E6B1C" w:rsidRDefault="003E6B1C" w:rsidP="003E6B1C"/>
                  </w:txbxContent>
                </v:textbox>
                <w10:anchorlock/>
              </v:shape>
            </w:pict>
          </mc:Fallback>
        </mc:AlternateContent>
      </w:r>
    </w:p>
    <w:p w14:paraId="539D208D" w14:textId="47E2DAC7" w:rsidR="00965AC4" w:rsidRDefault="003E6B1C" w:rsidP="003E6B1C">
      <w:pPr>
        <w:pStyle w:val="BodyText"/>
        <w:rPr>
          <w:lang w:val="en-US"/>
        </w:rPr>
      </w:pPr>
      <w:r>
        <w:t>While waiting for the reply from RAN2, it should be noted that in LTE even the payload when paging a single UE can vary</w:t>
      </w:r>
      <w:r w:rsidR="00896CC2">
        <w:rPr>
          <w:lang w:val="en-US"/>
        </w:rPr>
        <w:t xml:space="preserve"> due to the following reason:</w:t>
      </w:r>
    </w:p>
    <w:p w14:paraId="7D0BB871" w14:textId="6F377F2C" w:rsidR="00896CC2" w:rsidRDefault="00896CC2" w:rsidP="00896CC2">
      <w:pPr>
        <w:pStyle w:val="ListParagraph"/>
        <w:numPr>
          <w:ilvl w:val="0"/>
          <w:numId w:val="36"/>
        </w:numPr>
        <w:rPr>
          <w:lang w:val="en-US"/>
        </w:rPr>
      </w:pPr>
      <w:r>
        <w:rPr>
          <w:lang w:val="en-US"/>
        </w:rPr>
        <w:t>The UE IDs used for paging are of variable size</w:t>
      </w:r>
    </w:p>
    <w:p w14:paraId="3F16AED3" w14:textId="7806451B" w:rsidR="00896CC2" w:rsidRPr="00896CC2" w:rsidRDefault="00896CC2" w:rsidP="003E6B1C">
      <w:pPr>
        <w:pStyle w:val="ListParagraph"/>
        <w:numPr>
          <w:ilvl w:val="0"/>
          <w:numId w:val="36"/>
        </w:numPr>
        <w:rPr>
          <w:lang w:val="en-US"/>
        </w:rPr>
      </w:pPr>
      <w:r>
        <w:rPr>
          <w:lang w:val="en-US"/>
        </w:rPr>
        <w:t>Paging of multiple UEs in a paging occasions needs to be supported</w:t>
      </w:r>
      <w:r w:rsidR="003E6B1C">
        <w:rPr>
          <w:lang w:val="en-US"/>
        </w:rPr>
        <w:t xml:space="preserve"> </w:t>
      </w:r>
      <w:r w:rsidR="003E6B1C" w:rsidRPr="003E6B1C">
        <w:rPr>
          <w:lang w:val="en-US"/>
        </w:rPr>
        <w:t>to allow long network DTX</w:t>
      </w:r>
    </w:p>
    <w:p w14:paraId="20624B67" w14:textId="77777777" w:rsidR="003C363F" w:rsidRDefault="00896CC2" w:rsidP="00896CC2">
      <w:pPr>
        <w:rPr>
          <w:lang w:val="en-US"/>
        </w:rPr>
      </w:pPr>
      <w:r>
        <w:rPr>
          <w:lang w:val="en-US"/>
        </w:rPr>
        <w:t>Based on this</w:t>
      </w:r>
      <w:r w:rsidR="00F714DE">
        <w:rPr>
          <w:lang w:val="en-US"/>
        </w:rPr>
        <w:t xml:space="preserve"> and to ease the UE decoding</w:t>
      </w:r>
      <w:r w:rsidR="003E6B1C">
        <w:rPr>
          <w:lang w:val="en-US"/>
        </w:rPr>
        <w:t>(avoid blind decodes)</w:t>
      </w:r>
      <w:r>
        <w:rPr>
          <w:lang w:val="en-US"/>
        </w:rPr>
        <w:t xml:space="preserve">, the </w:t>
      </w:r>
      <w:r w:rsidR="003C363F">
        <w:rPr>
          <w:lang w:val="en-US"/>
        </w:rPr>
        <w:t xml:space="preserve">following observation can be made: </w:t>
      </w:r>
    </w:p>
    <w:p w14:paraId="14C06B8B" w14:textId="178FEA4C" w:rsidR="003C363F" w:rsidRDefault="003C363F" w:rsidP="003C363F">
      <w:pPr>
        <w:pStyle w:val="Observation"/>
        <w:rPr>
          <w:lang w:val="en-US"/>
        </w:rPr>
      </w:pPr>
      <w:r>
        <w:rPr>
          <w:lang w:val="en-US"/>
        </w:rPr>
        <w:t>A variable payload needs to be supported for paging messages in NR</w:t>
      </w:r>
    </w:p>
    <w:p w14:paraId="606BB89B" w14:textId="23123CF1" w:rsidR="00B05829" w:rsidRDefault="003C363F" w:rsidP="003C363F">
      <w:pPr>
        <w:rPr>
          <w:lang w:val="en-US"/>
        </w:rPr>
      </w:pPr>
      <w:r>
        <w:rPr>
          <w:lang w:val="en-US"/>
        </w:rPr>
        <w:t xml:space="preserve">With this observation, </w:t>
      </w:r>
      <w:r w:rsidR="00B05829">
        <w:rPr>
          <w:lang w:val="en-US"/>
        </w:rPr>
        <w:t xml:space="preserve">a short analysis of the different options is </w:t>
      </w:r>
      <w:r w:rsidR="00B80AFB">
        <w:rPr>
          <w:lang w:val="en-US"/>
        </w:rPr>
        <w:t>performed</w:t>
      </w:r>
      <w:r w:rsidR="00B05829">
        <w:rPr>
          <w:lang w:val="en-US"/>
        </w:rPr>
        <w:t xml:space="preserve">. The assumption on terminology here is that a paging indication only indicating that a page is happing in the paging occasion with no information on which UE(s) are being paged. Also, a non-scheduled channel has a fixed resource allocation, payload and MCS. </w:t>
      </w:r>
    </w:p>
    <w:p w14:paraId="4789B19C" w14:textId="709031C8" w:rsidR="00896CC2" w:rsidRDefault="00B05829" w:rsidP="00896CC2">
      <w:r>
        <w:rPr>
          <w:lang w:val="en-US"/>
        </w:rPr>
        <w:t>In options 2, 3</w:t>
      </w:r>
      <w:r w:rsidR="003C363F">
        <w:rPr>
          <w:lang w:val="en-US"/>
        </w:rPr>
        <w:t xml:space="preserve"> and </w:t>
      </w:r>
      <w:r>
        <w:rPr>
          <w:lang w:val="en-US"/>
        </w:rPr>
        <w:t>5</w:t>
      </w:r>
      <w:r w:rsidR="003C363F">
        <w:rPr>
          <w:lang w:val="en-US"/>
        </w:rPr>
        <w:t xml:space="preserve"> </w:t>
      </w:r>
      <w:r>
        <w:rPr>
          <w:lang w:val="en-US"/>
        </w:rPr>
        <w:t xml:space="preserve">the paging message is on a non-scheduled channel not supporting flexible payload </w:t>
      </w:r>
      <w:r w:rsidR="003C363F">
        <w:rPr>
          <w:lang w:val="en-US"/>
        </w:rPr>
        <w:t xml:space="preserve">and can be excluded. Options </w:t>
      </w:r>
      <w:r w:rsidR="00B80AFB">
        <w:rPr>
          <w:lang w:val="en-US"/>
        </w:rPr>
        <w:t>4</w:t>
      </w:r>
      <w:r w:rsidR="003C363F">
        <w:rPr>
          <w:lang w:val="en-US"/>
        </w:rPr>
        <w:t xml:space="preserve"> </w:t>
      </w:r>
      <w:r w:rsidR="00B80AFB">
        <w:rPr>
          <w:lang w:val="en-US"/>
        </w:rPr>
        <w:t xml:space="preserve">seems to be </w:t>
      </w:r>
      <w:r w:rsidR="00BF1312">
        <w:rPr>
          <w:lang w:val="en-US"/>
        </w:rPr>
        <w:t xml:space="preserve">only </w:t>
      </w:r>
      <w:r w:rsidR="00B80AFB">
        <w:rPr>
          <w:lang w:val="en-US"/>
        </w:rPr>
        <w:t>related to paging for update of system information. This can be considered</w:t>
      </w:r>
      <w:r w:rsidR="005467FE">
        <w:rPr>
          <w:lang w:val="en-US"/>
        </w:rPr>
        <w:t xml:space="preserve"> at some stage based on RAN2 input on paging for system information update. All in all, the </w:t>
      </w:r>
      <w:bookmarkStart w:id="7" w:name="_GoBack"/>
      <w:bookmarkEnd w:id="7"/>
      <w:r w:rsidR="00896CC2">
        <w:rPr>
          <w:lang w:val="en-US"/>
        </w:rPr>
        <w:t xml:space="preserve">proposal is to use </w:t>
      </w:r>
      <w:r w:rsidR="00896CC2">
        <w:t xml:space="preserve">a </w:t>
      </w:r>
      <w:r w:rsidR="00896CC2" w:rsidRPr="009A6C99">
        <w:t xml:space="preserve">“two-channel” structure similar to the PDCCH+PDSCH approach </w:t>
      </w:r>
      <w:r w:rsidR="00896CC2">
        <w:t xml:space="preserve">in </w:t>
      </w:r>
      <w:r w:rsidR="00896CC2" w:rsidRPr="009A6C99">
        <w:t>LTE</w:t>
      </w:r>
      <w:r w:rsidR="005467FE">
        <w:t>, i.e. option 2.</w:t>
      </w:r>
    </w:p>
    <w:p w14:paraId="54F63A8F" w14:textId="4A9716CD" w:rsidR="00896CC2" w:rsidRDefault="00896CC2" w:rsidP="00896CC2">
      <w:pPr>
        <w:pStyle w:val="Proposal"/>
        <w:rPr>
          <w:lang w:val="en-US"/>
        </w:rPr>
      </w:pPr>
      <w:r>
        <w:rPr>
          <w:lang w:val="en-US"/>
        </w:rPr>
        <w:t>Use a two channel structure for paging in NR similar to PDCCH+PDSCH in LTE</w:t>
      </w:r>
    </w:p>
    <w:p w14:paraId="077C9702" w14:textId="5D9FDD4B" w:rsidR="00261C2C" w:rsidRPr="009A6C99" w:rsidRDefault="007040B0" w:rsidP="00261C2C">
      <w:r>
        <w:rPr>
          <w:lang w:val="en-US"/>
        </w:rPr>
        <w:t xml:space="preserve">With </w:t>
      </w:r>
      <w:r w:rsidR="00261C2C" w:rsidRPr="009A6C99">
        <w:t>paging channel</w:t>
      </w:r>
      <w:r>
        <w:t xml:space="preserve"> as defined above</w:t>
      </w:r>
      <w:r w:rsidR="00261C2C">
        <w:t>, it may be considered to use this channel for delivery of other data to UEs in idle mode or the “new state”. Such data could e.g. be on demand triggered broadcast of other system information (i.e. system information that is not included in the periodically broadcast minimum system information). This would make it a generic channel for delivery of control information to UEs in idle mode or the “new state”.</w:t>
      </w:r>
    </w:p>
    <w:p w14:paraId="51B9CE17" w14:textId="1AED62AA" w:rsidR="00261C2C" w:rsidRDefault="00261C2C" w:rsidP="007040B0">
      <w:pPr>
        <w:pStyle w:val="Observation"/>
      </w:pPr>
      <w:r>
        <w:t xml:space="preserve">The channel for delivering paging could be a generic channel for delivery of control information to UEs in idle mode or the “new state” that could </w:t>
      </w:r>
      <w:r w:rsidR="003D2501">
        <w:t xml:space="preserve">for example </w:t>
      </w:r>
      <w:r>
        <w:t xml:space="preserve">be used for transmission of on demand system information. It may have a “two-channel” structure with a principle similar to the PDCCH+PDSCH approach of LTE. </w:t>
      </w:r>
    </w:p>
    <w:p w14:paraId="0979A9B4" w14:textId="4031813A" w:rsidR="00497202" w:rsidRDefault="00497202" w:rsidP="00497202">
      <w:pPr>
        <w:pStyle w:val="Heading1"/>
      </w:pPr>
      <w:r w:rsidRPr="00CE0424">
        <w:t>Conclusion</w:t>
      </w:r>
    </w:p>
    <w:p w14:paraId="463764C3" w14:textId="73BDFD34" w:rsidR="00896CC2" w:rsidRDefault="00896CC2" w:rsidP="00896CC2">
      <w:r>
        <w:t xml:space="preserve">Based on the </w:t>
      </w:r>
      <w:r w:rsidR="008E699D">
        <w:t>discussion above we make the following proposals:</w:t>
      </w:r>
    </w:p>
    <w:p w14:paraId="2EE55855" w14:textId="77777777" w:rsidR="008E699D" w:rsidRDefault="008E699D" w:rsidP="00C27957">
      <w:pPr>
        <w:pStyle w:val="Proposal"/>
        <w:numPr>
          <w:ilvl w:val="0"/>
          <w:numId w:val="37"/>
        </w:numPr>
        <w:tabs>
          <w:tab w:val="clear" w:pos="1304"/>
        </w:tabs>
        <w:ind w:left="1710" w:hanging="1710"/>
      </w:pPr>
      <w:r>
        <w:t>NR should support at least three different delivery mechanisms for paging</w:t>
      </w:r>
    </w:p>
    <w:p w14:paraId="2F7A8C52" w14:textId="77777777" w:rsidR="008E699D" w:rsidRDefault="008E699D" w:rsidP="008E699D">
      <w:pPr>
        <w:pStyle w:val="Proposal"/>
        <w:numPr>
          <w:ilvl w:val="2"/>
          <w:numId w:val="3"/>
        </w:numPr>
      </w:pPr>
      <w:r>
        <w:t>Omnidirectional or wide beam (e.g. sector) transmission</w:t>
      </w:r>
    </w:p>
    <w:p w14:paraId="0B65FEA8" w14:textId="77777777" w:rsidR="008E699D" w:rsidRDefault="008E699D" w:rsidP="008E699D">
      <w:pPr>
        <w:pStyle w:val="Proposal"/>
        <w:numPr>
          <w:ilvl w:val="2"/>
          <w:numId w:val="3"/>
        </w:numPr>
      </w:pPr>
      <w:r>
        <w:t>Sweeping of narrow beams</w:t>
      </w:r>
    </w:p>
    <w:p w14:paraId="62E736D7" w14:textId="77777777" w:rsidR="008E699D" w:rsidRDefault="008E699D" w:rsidP="008E699D">
      <w:pPr>
        <w:pStyle w:val="Proposal"/>
        <w:numPr>
          <w:ilvl w:val="2"/>
          <w:numId w:val="3"/>
        </w:numPr>
        <w:jc w:val="left"/>
      </w:pPr>
      <w:r>
        <w:t>Single frequency network (SFN) transmission involving multiple cells or multiple transmission points serving the same cell.</w:t>
      </w:r>
    </w:p>
    <w:p w14:paraId="1577FCF2" w14:textId="77777777" w:rsidR="008E699D" w:rsidRDefault="008E699D" w:rsidP="008E699D">
      <w:pPr>
        <w:pStyle w:val="Proposal"/>
      </w:pPr>
      <w:r>
        <w:t>The paging channel should be self-contained containing all the signals needed to decode the channel within the paging occasion.</w:t>
      </w:r>
    </w:p>
    <w:p w14:paraId="372F899C" w14:textId="77777777" w:rsidR="008E699D" w:rsidRDefault="008E699D" w:rsidP="008E699D">
      <w:pPr>
        <w:pStyle w:val="Proposal"/>
      </w:pPr>
      <w:r>
        <w:t xml:space="preserve">By default, the information needed to demodulate the paging channel, like DMRS and scrambling phase, can be derived from the PCI. Additionally, the network can configure different settings to allow SFN transmission of the paging from multiple cells </w:t>
      </w:r>
    </w:p>
    <w:p w14:paraId="427A38C2" w14:textId="77777777" w:rsidR="008E699D" w:rsidRDefault="008E699D" w:rsidP="008E699D">
      <w:pPr>
        <w:pStyle w:val="Proposal"/>
        <w:rPr>
          <w:lang w:val="en-US"/>
        </w:rPr>
      </w:pPr>
      <w:r>
        <w:rPr>
          <w:lang w:val="en-US"/>
        </w:rPr>
        <w:t>Use a two channel structure for paging in NR similar to PDCCH+PDSCH in LTE</w:t>
      </w:r>
    </w:p>
    <w:sectPr w:rsidR="008E699D">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61209" w14:textId="77777777" w:rsidR="0067326E" w:rsidRDefault="0067326E">
      <w:r>
        <w:separator/>
      </w:r>
    </w:p>
  </w:endnote>
  <w:endnote w:type="continuationSeparator" w:id="0">
    <w:p w14:paraId="51AA2939" w14:textId="77777777" w:rsidR="0067326E" w:rsidRDefault="0067326E">
      <w:r>
        <w:continuationSeparator/>
      </w:r>
    </w:p>
  </w:endnote>
  <w:endnote w:type="continuationNotice" w:id="1">
    <w:p w14:paraId="748192D2" w14:textId="77777777" w:rsidR="0067326E" w:rsidRDefault="006732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693AAEC" w:rsidR="00F96D4D" w:rsidRDefault="00F96D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32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326E">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CF32C" w14:textId="77777777" w:rsidR="0067326E" w:rsidRDefault="0067326E">
      <w:r>
        <w:separator/>
      </w:r>
    </w:p>
  </w:footnote>
  <w:footnote w:type="continuationSeparator" w:id="0">
    <w:p w14:paraId="3AE5B74F" w14:textId="77777777" w:rsidR="0067326E" w:rsidRDefault="0067326E">
      <w:r>
        <w:continuationSeparator/>
      </w:r>
    </w:p>
  </w:footnote>
  <w:footnote w:type="continuationNotice" w:id="1">
    <w:p w14:paraId="7E466C91" w14:textId="77777777" w:rsidR="0067326E" w:rsidRDefault="006732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F96D4D" w:rsidRDefault="00F96D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9109E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B48D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97085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CFD0186C"/>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820E16"/>
    <w:multiLevelType w:val="hybridMultilevel"/>
    <w:tmpl w:val="24ECC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7"/>
  </w:num>
  <w:num w:numId="3">
    <w:abstractNumId w:val="20"/>
  </w:num>
  <w:num w:numId="4">
    <w:abstractNumId w:val="21"/>
  </w:num>
  <w:num w:numId="5">
    <w:abstractNumId w:val="16"/>
  </w:num>
  <w:num w:numId="6">
    <w:abstractNumId w:val="24"/>
  </w:num>
  <w:num w:numId="7">
    <w:abstractNumId w:val="31"/>
  </w:num>
  <w:num w:numId="8">
    <w:abstractNumId w:val="17"/>
  </w:num>
  <w:num w:numId="9">
    <w:abstractNumId w:val="13"/>
  </w:num>
  <w:num w:numId="10">
    <w:abstractNumId w:val="3"/>
  </w:num>
  <w:num w:numId="11">
    <w:abstractNumId w:val="2"/>
  </w:num>
  <w:num w:numId="12">
    <w:abstractNumId w:val="1"/>
  </w:num>
  <w:num w:numId="13">
    <w:abstractNumId w:val="29"/>
  </w:num>
  <w:num w:numId="14">
    <w:abstractNumId w:val="0"/>
  </w:num>
  <w:num w:numId="15">
    <w:abstractNumId w:val="14"/>
  </w:num>
  <w:num w:numId="16">
    <w:abstractNumId w:val="32"/>
  </w:num>
  <w:num w:numId="17">
    <w:abstractNumId w:val="23"/>
  </w:num>
  <w:num w:numId="18">
    <w:abstractNumId w:val="26"/>
  </w:num>
  <w:num w:numId="19">
    <w:abstractNumId w:val="9"/>
  </w:num>
  <w:num w:numId="20">
    <w:abstractNumId w:val="19"/>
  </w:num>
  <w:num w:numId="21">
    <w:abstractNumId w:val="11"/>
  </w:num>
  <w:num w:numId="22">
    <w:abstractNumId w:val="30"/>
  </w:num>
  <w:num w:numId="23">
    <w:abstractNumId w:val="28"/>
  </w:num>
  <w:num w:numId="24">
    <w:abstractNumId w:val="10"/>
  </w:num>
  <w:num w:numId="25">
    <w:abstractNumId w:val="25"/>
  </w:num>
  <w:num w:numId="26">
    <w:abstractNumId w:val="5"/>
  </w:num>
  <w:num w:numId="27">
    <w:abstractNumId w:val="7"/>
  </w:num>
  <w:num w:numId="28">
    <w:abstractNumId w:val="4"/>
  </w:num>
  <w:num w:numId="29">
    <w:abstractNumId w:val="4"/>
  </w:num>
  <w:num w:numId="30">
    <w:abstractNumId w:val="4"/>
  </w:num>
  <w:num w:numId="31">
    <w:abstractNumId w:val="6"/>
  </w:num>
  <w:num w:numId="32">
    <w:abstractNumId w:val="33"/>
  </w:num>
  <w:num w:numId="33">
    <w:abstractNumId w:val="12"/>
  </w:num>
  <w:num w:numId="34">
    <w:abstractNumId w:val="18"/>
  </w:num>
  <w:num w:numId="35">
    <w:abstractNumId w:val="8"/>
  </w:num>
  <w:num w:numId="36">
    <w:abstractNumId w:val="22"/>
  </w:num>
  <w:num w:numId="37">
    <w:abstractNumId w:val="20"/>
    <w:lvlOverride w:ilvl="0">
      <w:startOverride w:val="1"/>
    </w:lvlOverride>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5D15"/>
    <w:rsid w:val="00015F6F"/>
    <w:rsid w:val="0002564D"/>
    <w:rsid w:val="00025ECA"/>
    <w:rsid w:val="000266D4"/>
    <w:rsid w:val="000325B8"/>
    <w:rsid w:val="00032982"/>
    <w:rsid w:val="000340C8"/>
    <w:rsid w:val="00034C15"/>
    <w:rsid w:val="00036BA1"/>
    <w:rsid w:val="000422E2"/>
    <w:rsid w:val="00042F22"/>
    <w:rsid w:val="000444EF"/>
    <w:rsid w:val="000476CE"/>
    <w:rsid w:val="00052A07"/>
    <w:rsid w:val="000534E3"/>
    <w:rsid w:val="00055303"/>
    <w:rsid w:val="0005606A"/>
    <w:rsid w:val="00057117"/>
    <w:rsid w:val="000616E7"/>
    <w:rsid w:val="0006478A"/>
    <w:rsid w:val="0006487E"/>
    <w:rsid w:val="00065E1A"/>
    <w:rsid w:val="0007265B"/>
    <w:rsid w:val="00076C39"/>
    <w:rsid w:val="00077E5F"/>
    <w:rsid w:val="0008036A"/>
    <w:rsid w:val="00081AE6"/>
    <w:rsid w:val="000855EB"/>
    <w:rsid w:val="00085B52"/>
    <w:rsid w:val="000866F2"/>
    <w:rsid w:val="0009009F"/>
    <w:rsid w:val="0009012F"/>
    <w:rsid w:val="000901BB"/>
    <w:rsid w:val="000902BC"/>
    <w:rsid w:val="00091557"/>
    <w:rsid w:val="000924C1"/>
    <w:rsid w:val="000924F0"/>
    <w:rsid w:val="00092B4B"/>
    <w:rsid w:val="00093474"/>
    <w:rsid w:val="0009510F"/>
    <w:rsid w:val="000A1B7B"/>
    <w:rsid w:val="000A43E7"/>
    <w:rsid w:val="000A46AB"/>
    <w:rsid w:val="000A56F2"/>
    <w:rsid w:val="000A5A49"/>
    <w:rsid w:val="000B2719"/>
    <w:rsid w:val="000B2FC1"/>
    <w:rsid w:val="000B348F"/>
    <w:rsid w:val="000B3A8F"/>
    <w:rsid w:val="000B4AB9"/>
    <w:rsid w:val="000B58C3"/>
    <w:rsid w:val="000B61E9"/>
    <w:rsid w:val="000B66A8"/>
    <w:rsid w:val="000B7B33"/>
    <w:rsid w:val="000C165A"/>
    <w:rsid w:val="000C2E19"/>
    <w:rsid w:val="000D0D07"/>
    <w:rsid w:val="000D3C8C"/>
    <w:rsid w:val="000D4797"/>
    <w:rsid w:val="000E0527"/>
    <w:rsid w:val="000E17AD"/>
    <w:rsid w:val="000E1A1F"/>
    <w:rsid w:val="000E1E92"/>
    <w:rsid w:val="000F06D6"/>
    <w:rsid w:val="000F0839"/>
    <w:rsid w:val="000F0EB1"/>
    <w:rsid w:val="000F1106"/>
    <w:rsid w:val="000F202D"/>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07F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2BC9"/>
    <w:rsid w:val="0016360E"/>
    <w:rsid w:val="00164D43"/>
    <w:rsid w:val="00164D4A"/>
    <w:rsid w:val="001659C1"/>
    <w:rsid w:val="00166E7F"/>
    <w:rsid w:val="00170546"/>
    <w:rsid w:val="00170C0D"/>
    <w:rsid w:val="00173A8E"/>
    <w:rsid w:val="00174693"/>
    <w:rsid w:val="001748BD"/>
    <w:rsid w:val="00177795"/>
    <w:rsid w:val="00180CD2"/>
    <w:rsid w:val="0018143F"/>
    <w:rsid w:val="00183D3A"/>
    <w:rsid w:val="0018412F"/>
    <w:rsid w:val="0018507F"/>
    <w:rsid w:val="001854EE"/>
    <w:rsid w:val="00185502"/>
    <w:rsid w:val="00190AC1"/>
    <w:rsid w:val="0019341A"/>
    <w:rsid w:val="00194A47"/>
    <w:rsid w:val="00197DF9"/>
    <w:rsid w:val="001A0FF8"/>
    <w:rsid w:val="001A1987"/>
    <w:rsid w:val="001A2564"/>
    <w:rsid w:val="001A31D1"/>
    <w:rsid w:val="001A4FC1"/>
    <w:rsid w:val="001A6173"/>
    <w:rsid w:val="001A61A9"/>
    <w:rsid w:val="001A69A9"/>
    <w:rsid w:val="001A6CBA"/>
    <w:rsid w:val="001B089D"/>
    <w:rsid w:val="001B0D97"/>
    <w:rsid w:val="001B1D6E"/>
    <w:rsid w:val="001B4E13"/>
    <w:rsid w:val="001B501F"/>
    <w:rsid w:val="001B5A5D"/>
    <w:rsid w:val="001B700F"/>
    <w:rsid w:val="001C1CE5"/>
    <w:rsid w:val="001C3D2A"/>
    <w:rsid w:val="001D51BA"/>
    <w:rsid w:val="001D6342"/>
    <w:rsid w:val="001D6D53"/>
    <w:rsid w:val="001D7DE5"/>
    <w:rsid w:val="001E58E2"/>
    <w:rsid w:val="001E7AED"/>
    <w:rsid w:val="001F238A"/>
    <w:rsid w:val="001F3916"/>
    <w:rsid w:val="001F4263"/>
    <w:rsid w:val="001F42D8"/>
    <w:rsid w:val="001F54C5"/>
    <w:rsid w:val="001F662C"/>
    <w:rsid w:val="001F6F78"/>
    <w:rsid w:val="001F7074"/>
    <w:rsid w:val="001F780E"/>
    <w:rsid w:val="00200490"/>
    <w:rsid w:val="00201F3A"/>
    <w:rsid w:val="00202C20"/>
    <w:rsid w:val="00203F96"/>
    <w:rsid w:val="002069B2"/>
    <w:rsid w:val="00207FA3"/>
    <w:rsid w:val="00214DA8"/>
    <w:rsid w:val="00215423"/>
    <w:rsid w:val="002158FA"/>
    <w:rsid w:val="00220600"/>
    <w:rsid w:val="0022138B"/>
    <w:rsid w:val="002224DB"/>
    <w:rsid w:val="00223FCB"/>
    <w:rsid w:val="00224F37"/>
    <w:rsid w:val="002252C3"/>
    <w:rsid w:val="00225C54"/>
    <w:rsid w:val="00230765"/>
    <w:rsid w:val="002319E4"/>
    <w:rsid w:val="002342CA"/>
    <w:rsid w:val="00235632"/>
    <w:rsid w:val="00235872"/>
    <w:rsid w:val="00241559"/>
    <w:rsid w:val="002435B3"/>
    <w:rsid w:val="002458EB"/>
    <w:rsid w:val="00247415"/>
    <w:rsid w:val="002500C8"/>
    <w:rsid w:val="00257543"/>
    <w:rsid w:val="00260265"/>
    <w:rsid w:val="002617E7"/>
    <w:rsid w:val="00261B9F"/>
    <w:rsid w:val="00261C2C"/>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B0907"/>
    <w:rsid w:val="002B24D6"/>
    <w:rsid w:val="002B4CE9"/>
    <w:rsid w:val="002C06A9"/>
    <w:rsid w:val="002C41E6"/>
    <w:rsid w:val="002D071A"/>
    <w:rsid w:val="002D1464"/>
    <w:rsid w:val="002D34B2"/>
    <w:rsid w:val="002D4A15"/>
    <w:rsid w:val="002D7225"/>
    <w:rsid w:val="002D7637"/>
    <w:rsid w:val="002E17F2"/>
    <w:rsid w:val="002E4453"/>
    <w:rsid w:val="002E6D28"/>
    <w:rsid w:val="002E7CAE"/>
    <w:rsid w:val="002F2771"/>
    <w:rsid w:val="002F37A9"/>
    <w:rsid w:val="002F56C5"/>
    <w:rsid w:val="002F5BBD"/>
    <w:rsid w:val="002F65A8"/>
    <w:rsid w:val="00301CE6"/>
    <w:rsid w:val="0030256B"/>
    <w:rsid w:val="00302CA2"/>
    <w:rsid w:val="003042A8"/>
    <w:rsid w:val="0030501F"/>
    <w:rsid w:val="0030638C"/>
    <w:rsid w:val="00307BA1"/>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6DB5"/>
    <w:rsid w:val="003477B1"/>
    <w:rsid w:val="00357380"/>
    <w:rsid w:val="003602D9"/>
    <w:rsid w:val="003604CE"/>
    <w:rsid w:val="00365F79"/>
    <w:rsid w:val="00370E47"/>
    <w:rsid w:val="003742AC"/>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EF3"/>
    <w:rsid w:val="003B159C"/>
    <w:rsid w:val="003B369F"/>
    <w:rsid w:val="003B36A3"/>
    <w:rsid w:val="003B6CA4"/>
    <w:rsid w:val="003B7FE5"/>
    <w:rsid w:val="003C11C8"/>
    <w:rsid w:val="003C2702"/>
    <w:rsid w:val="003C363F"/>
    <w:rsid w:val="003C6964"/>
    <w:rsid w:val="003C7806"/>
    <w:rsid w:val="003D0CD4"/>
    <w:rsid w:val="003D109F"/>
    <w:rsid w:val="003D2478"/>
    <w:rsid w:val="003D2501"/>
    <w:rsid w:val="003D3C45"/>
    <w:rsid w:val="003D4B11"/>
    <w:rsid w:val="003D5B1F"/>
    <w:rsid w:val="003E15FA"/>
    <w:rsid w:val="003E1E1D"/>
    <w:rsid w:val="003E20CE"/>
    <w:rsid w:val="003E25DB"/>
    <w:rsid w:val="003E53C5"/>
    <w:rsid w:val="003E55E4"/>
    <w:rsid w:val="003E5F40"/>
    <w:rsid w:val="003E6625"/>
    <w:rsid w:val="003E6B1C"/>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3376"/>
    <w:rsid w:val="004242F4"/>
    <w:rsid w:val="00425991"/>
    <w:rsid w:val="00427248"/>
    <w:rsid w:val="00433CC4"/>
    <w:rsid w:val="00437447"/>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4FD1"/>
    <w:rsid w:val="00486479"/>
    <w:rsid w:val="004903E5"/>
    <w:rsid w:val="004916F6"/>
    <w:rsid w:val="00492BC5"/>
    <w:rsid w:val="004964F1"/>
    <w:rsid w:val="00497202"/>
    <w:rsid w:val="004A163A"/>
    <w:rsid w:val="004A16BC"/>
    <w:rsid w:val="004A2B94"/>
    <w:rsid w:val="004B6991"/>
    <w:rsid w:val="004B7C0C"/>
    <w:rsid w:val="004C3898"/>
    <w:rsid w:val="004C4D69"/>
    <w:rsid w:val="004C6818"/>
    <w:rsid w:val="004D36B1"/>
    <w:rsid w:val="004D47F7"/>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4B59"/>
    <w:rsid w:val="00536759"/>
    <w:rsid w:val="00537C62"/>
    <w:rsid w:val="005420DA"/>
    <w:rsid w:val="00543986"/>
    <w:rsid w:val="005439C4"/>
    <w:rsid w:val="005447DF"/>
    <w:rsid w:val="00544D5B"/>
    <w:rsid w:val="005467FE"/>
    <w:rsid w:val="00546970"/>
    <w:rsid w:val="00546C74"/>
    <w:rsid w:val="00554E19"/>
    <w:rsid w:val="00555435"/>
    <w:rsid w:val="00557D7C"/>
    <w:rsid w:val="0056121F"/>
    <w:rsid w:val="00561EC3"/>
    <w:rsid w:val="0057036A"/>
    <w:rsid w:val="00572505"/>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6CEE"/>
    <w:rsid w:val="005B6F83"/>
    <w:rsid w:val="005C2CC7"/>
    <w:rsid w:val="005C74FB"/>
    <w:rsid w:val="005C7A61"/>
    <w:rsid w:val="005D1602"/>
    <w:rsid w:val="005D22E6"/>
    <w:rsid w:val="005D241D"/>
    <w:rsid w:val="005E385F"/>
    <w:rsid w:val="005E3C70"/>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7C0"/>
    <w:rsid w:val="006613A6"/>
    <w:rsid w:val="006627A2"/>
    <w:rsid w:val="00662E0C"/>
    <w:rsid w:val="006634E6"/>
    <w:rsid w:val="006655EE"/>
    <w:rsid w:val="00667EE7"/>
    <w:rsid w:val="00670922"/>
    <w:rsid w:val="00670BE1"/>
    <w:rsid w:val="0067218F"/>
    <w:rsid w:val="0067326E"/>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3409"/>
    <w:rsid w:val="006C5761"/>
    <w:rsid w:val="006C5EC9"/>
    <w:rsid w:val="006C6059"/>
    <w:rsid w:val="006C7522"/>
    <w:rsid w:val="006D11AA"/>
    <w:rsid w:val="006D1623"/>
    <w:rsid w:val="006D2139"/>
    <w:rsid w:val="006D2CB6"/>
    <w:rsid w:val="006D6F08"/>
    <w:rsid w:val="006E062C"/>
    <w:rsid w:val="006E28B7"/>
    <w:rsid w:val="006E2B1D"/>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0B0"/>
    <w:rsid w:val="00704EDB"/>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30A5D"/>
    <w:rsid w:val="007348B1"/>
    <w:rsid w:val="007362A6"/>
    <w:rsid w:val="00736D7D"/>
    <w:rsid w:val="00740E58"/>
    <w:rsid w:val="00742371"/>
    <w:rsid w:val="007445A0"/>
    <w:rsid w:val="0074524B"/>
    <w:rsid w:val="00747D8B"/>
    <w:rsid w:val="00750E8F"/>
    <w:rsid w:val="00751228"/>
    <w:rsid w:val="007557B4"/>
    <w:rsid w:val="007571E1"/>
    <w:rsid w:val="007604B2"/>
    <w:rsid w:val="00765281"/>
    <w:rsid w:val="00766BAD"/>
    <w:rsid w:val="007705B8"/>
    <w:rsid w:val="007730BD"/>
    <w:rsid w:val="00773999"/>
    <w:rsid w:val="007755F2"/>
    <w:rsid w:val="00775F56"/>
    <w:rsid w:val="00775F7C"/>
    <w:rsid w:val="00776971"/>
    <w:rsid w:val="00777130"/>
    <w:rsid w:val="0078177E"/>
    <w:rsid w:val="0078304C"/>
    <w:rsid w:val="00783673"/>
    <w:rsid w:val="00785490"/>
    <w:rsid w:val="0079075E"/>
    <w:rsid w:val="00791306"/>
    <w:rsid w:val="007925EA"/>
    <w:rsid w:val="00793CD8"/>
    <w:rsid w:val="00795C92"/>
    <w:rsid w:val="00796231"/>
    <w:rsid w:val="00797E68"/>
    <w:rsid w:val="007A1CB3"/>
    <w:rsid w:val="007A306F"/>
    <w:rsid w:val="007A43A6"/>
    <w:rsid w:val="007A512C"/>
    <w:rsid w:val="007A58A6"/>
    <w:rsid w:val="007A6E9A"/>
    <w:rsid w:val="007A7157"/>
    <w:rsid w:val="007A7E58"/>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6E96"/>
    <w:rsid w:val="007D7526"/>
    <w:rsid w:val="007E1602"/>
    <w:rsid w:val="007E3872"/>
    <w:rsid w:val="007E4610"/>
    <w:rsid w:val="007E4715"/>
    <w:rsid w:val="007E505B"/>
    <w:rsid w:val="007E7091"/>
    <w:rsid w:val="007F09D8"/>
    <w:rsid w:val="007F629A"/>
    <w:rsid w:val="00803FAE"/>
    <w:rsid w:val="00804708"/>
    <w:rsid w:val="0080605F"/>
    <w:rsid w:val="00807786"/>
    <w:rsid w:val="00811FCB"/>
    <w:rsid w:val="00814FE6"/>
    <w:rsid w:val="008158D6"/>
    <w:rsid w:val="00817196"/>
    <w:rsid w:val="0082276B"/>
    <w:rsid w:val="00822EBB"/>
    <w:rsid w:val="008235DB"/>
    <w:rsid w:val="00824AB4"/>
    <w:rsid w:val="00825C42"/>
    <w:rsid w:val="00825D25"/>
    <w:rsid w:val="00827D6F"/>
    <w:rsid w:val="00836B3D"/>
    <w:rsid w:val="008376AC"/>
    <w:rsid w:val="008444E8"/>
    <w:rsid w:val="00844E80"/>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3405"/>
    <w:rsid w:val="008843F9"/>
    <w:rsid w:val="00894A88"/>
    <w:rsid w:val="00895386"/>
    <w:rsid w:val="00895561"/>
    <w:rsid w:val="008967DC"/>
    <w:rsid w:val="00896CC2"/>
    <w:rsid w:val="008A21FF"/>
    <w:rsid w:val="008A2CE2"/>
    <w:rsid w:val="008A30AC"/>
    <w:rsid w:val="008A44B8"/>
    <w:rsid w:val="008A4ECE"/>
    <w:rsid w:val="008A51A8"/>
    <w:rsid w:val="008A54C7"/>
    <w:rsid w:val="008A56AB"/>
    <w:rsid w:val="008A5994"/>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CC6"/>
    <w:rsid w:val="008D6D1A"/>
    <w:rsid w:val="008E065E"/>
    <w:rsid w:val="008E0927"/>
    <w:rsid w:val="008E1909"/>
    <w:rsid w:val="008E699D"/>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65AC4"/>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94A"/>
    <w:rsid w:val="00995A19"/>
    <w:rsid w:val="009960EC"/>
    <w:rsid w:val="009970DD"/>
    <w:rsid w:val="009A0FBA"/>
    <w:rsid w:val="009A13A3"/>
    <w:rsid w:val="009A1601"/>
    <w:rsid w:val="009A462D"/>
    <w:rsid w:val="009A5CBA"/>
    <w:rsid w:val="009A79BE"/>
    <w:rsid w:val="009B1F30"/>
    <w:rsid w:val="009B3AC2"/>
    <w:rsid w:val="009B4DF4"/>
    <w:rsid w:val="009B4FF0"/>
    <w:rsid w:val="009B564E"/>
    <w:rsid w:val="009B7E87"/>
    <w:rsid w:val="009C11C1"/>
    <w:rsid w:val="009C2D17"/>
    <w:rsid w:val="009C3D26"/>
    <w:rsid w:val="009C403E"/>
    <w:rsid w:val="009C4578"/>
    <w:rsid w:val="009C5D6A"/>
    <w:rsid w:val="009D4FF0"/>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1DEA"/>
    <w:rsid w:val="00A2351A"/>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61499"/>
    <w:rsid w:val="00A62A77"/>
    <w:rsid w:val="00A63483"/>
    <w:rsid w:val="00A653DB"/>
    <w:rsid w:val="00A657D7"/>
    <w:rsid w:val="00A660AC"/>
    <w:rsid w:val="00A67E6C"/>
    <w:rsid w:val="00A71B99"/>
    <w:rsid w:val="00A71EF5"/>
    <w:rsid w:val="00A7315F"/>
    <w:rsid w:val="00A739D0"/>
    <w:rsid w:val="00A761D4"/>
    <w:rsid w:val="00A77441"/>
    <w:rsid w:val="00A77EC4"/>
    <w:rsid w:val="00A8033B"/>
    <w:rsid w:val="00A80920"/>
    <w:rsid w:val="00A80BF1"/>
    <w:rsid w:val="00A84FFB"/>
    <w:rsid w:val="00A924EB"/>
    <w:rsid w:val="00A92879"/>
    <w:rsid w:val="00A9442A"/>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D0AA3"/>
    <w:rsid w:val="00AD1390"/>
    <w:rsid w:val="00AD3F94"/>
    <w:rsid w:val="00AD4A5A"/>
    <w:rsid w:val="00AE27AC"/>
    <w:rsid w:val="00AE40E0"/>
    <w:rsid w:val="00AE4DBA"/>
    <w:rsid w:val="00AE4F07"/>
    <w:rsid w:val="00AE5AE8"/>
    <w:rsid w:val="00AE6CFE"/>
    <w:rsid w:val="00AE7CA0"/>
    <w:rsid w:val="00AF1C5D"/>
    <w:rsid w:val="00AF42D7"/>
    <w:rsid w:val="00B006FE"/>
    <w:rsid w:val="00B007CB"/>
    <w:rsid w:val="00B02AA9"/>
    <w:rsid w:val="00B02FA3"/>
    <w:rsid w:val="00B04341"/>
    <w:rsid w:val="00B05084"/>
    <w:rsid w:val="00B05829"/>
    <w:rsid w:val="00B05920"/>
    <w:rsid w:val="00B07227"/>
    <w:rsid w:val="00B10020"/>
    <w:rsid w:val="00B119E8"/>
    <w:rsid w:val="00B157F9"/>
    <w:rsid w:val="00B20256"/>
    <w:rsid w:val="00B20D09"/>
    <w:rsid w:val="00B2763F"/>
    <w:rsid w:val="00B27AAC"/>
    <w:rsid w:val="00B30929"/>
    <w:rsid w:val="00B319D5"/>
    <w:rsid w:val="00B36D94"/>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06FA"/>
    <w:rsid w:val="00B739F6"/>
    <w:rsid w:val="00B73A8E"/>
    <w:rsid w:val="00B767FC"/>
    <w:rsid w:val="00B80AFB"/>
    <w:rsid w:val="00B81A6C"/>
    <w:rsid w:val="00B81BE4"/>
    <w:rsid w:val="00B82A77"/>
    <w:rsid w:val="00B842A0"/>
    <w:rsid w:val="00B8549A"/>
    <w:rsid w:val="00B85DE5"/>
    <w:rsid w:val="00B90F73"/>
    <w:rsid w:val="00B9371D"/>
    <w:rsid w:val="00B93B59"/>
    <w:rsid w:val="00B9406A"/>
    <w:rsid w:val="00BA00E0"/>
    <w:rsid w:val="00BA2280"/>
    <w:rsid w:val="00BA2A08"/>
    <w:rsid w:val="00BA56D2"/>
    <w:rsid w:val="00BA6C49"/>
    <w:rsid w:val="00BA76E0"/>
    <w:rsid w:val="00BB0976"/>
    <w:rsid w:val="00BB207A"/>
    <w:rsid w:val="00BB2A25"/>
    <w:rsid w:val="00BB2D82"/>
    <w:rsid w:val="00BB51E9"/>
    <w:rsid w:val="00BB5BB8"/>
    <w:rsid w:val="00BC0FDC"/>
    <w:rsid w:val="00BC3053"/>
    <w:rsid w:val="00BC4D2E"/>
    <w:rsid w:val="00BC5E44"/>
    <w:rsid w:val="00BD0907"/>
    <w:rsid w:val="00BD48AC"/>
    <w:rsid w:val="00BD5C65"/>
    <w:rsid w:val="00BD5F1A"/>
    <w:rsid w:val="00BD762E"/>
    <w:rsid w:val="00BE1234"/>
    <w:rsid w:val="00BE2FA6"/>
    <w:rsid w:val="00BE333F"/>
    <w:rsid w:val="00BE7406"/>
    <w:rsid w:val="00BE7603"/>
    <w:rsid w:val="00BF1312"/>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0BE8"/>
    <w:rsid w:val="00C25F2F"/>
    <w:rsid w:val="00C27624"/>
    <w:rsid w:val="00C27957"/>
    <w:rsid w:val="00C279B5"/>
    <w:rsid w:val="00C27C45"/>
    <w:rsid w:val="00C3719D"/>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B65"/>
    <w:rsid w:val="00CA1ED8"/>
    <w:rsid w:val="00CA2D38"/>
    <w:rsid w:val="00CA2FA1"/>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4379"/>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34D96"/>
    <w:rsid w:val="00D36BB2"/>
    <w:rsid w:val="00D36E71"/>
    <w:rsid w:val="00D37D87"/>
    <w:rsid w:val="00D40B33"/>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87B6C"/>
    <w:rsid w:val="00D9196D"/>
    <w:rsid w:val="00D92982"/>
    <w:rsid w:val="00DA305E"/>
    <w:rsid w:val="00DA5417"/>
    <w:rsid w:val="00DA56E8"/>
    <w:rsid w:val="00DB0A9F"/>
    <w:rsid w:val="00DB2E53"/>
    <w:rsid w:val="00DB377D"/>
    <w:rsid w:val="00DB5019"/>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E110E7"/>
    <w:rsid w:val="00E11B20"/>
    <w:rsid w:val="00E17FA2"/>
    <w:rsid w:val="00E21714"/>
    <w:rsid w:val="00E22330"/>
    <w:rsid w:val="00E27AA3"/>
    <w:rsid w:val="00E30225"/>
    <w:rsid w:val="00E30B5A"/>
    <w:rsid w:val="00E30C30"/>
    <w:rsid w:val="00E3123D"/>
    <w:rsid w:val="00E31461"/>
    <w:rsid w:val="00E31D43"/>
    <w:rsid w:val="00E32608"/>
    <w:rsid w:val="00E33DB0"/>
    <w:rsid w:val="00E34188"/>
    <w:rsid w:val="00E34B6E"/>
    <w:rsid w:val="00E35559"/>
    <w:rsid w:val="00E3723A"/>
    <w:rsid w:val="00E37860"/>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4F7F"/>
    <w:rsid w:val="00EB52D3"/>
    <w:rsid w:val="00EB6D02"/>
    <w:rsid w:val="00EC27C6"/>
    <w:rsid w:val="00EC4207"/>
    <w:rsid w:val="00EC5653"/>
    <w:rsid w:val="00EC71CE"/>
    <w:rsid w:val="00ED1006"/>
    <w:rsid w:val="00ED221F"/>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4771"/>
    <w:rsid w:val="00F30828"/>
    <w:rsid w:val="00F313D6"/>
    <w:rsid w:val="00F32DB9"/>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14D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6D4D"/>
    <w:rsid w:val="00F97838"/>
    <w:rsid w:val="00FA2BB3"/>
    <w:rsid w:val="00FA6F0B"/>
    <w:rsid w:val="00FB4C80"/>
    <w:rsid w:val="00FB6A6A"/>
    <w:rsid w:val="00FC7429"/>
    <w:rsid w:val="00FD0620"/>
    <w:rsid w:val="00FD07F6"/>
    <w:rsid w:val="00FD1EC8"/>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WG1_RL1/TSGR1_AH/NR_AH_1701/Docs/R1-1701495.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1_RL1/TSGR1_AH/NR_AH_1701/Docs/R1-17014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7.xml><?xml version="1.0" encoding="utf-8"?>
<ds:datastoreItem xmlns:ds="http://schemas.openxmlformats.org/officeDocument/2006/customXml" ds:itemID="{AF473ED2-91B7-42B1-8542-5F2FC9DFB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109</TotalTime>
  <Pages>3</Pages>
  <Words>926</Words>
  <Characters>5280</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Ericsson</vt:lpstr>
      <vt:lpstr>Athens, Greece, 13th- 17th February 2017</vt:lpstr>
      <vt:lpstr>Introduction</vt:lpstr>
      <vt:lpstr>Wide beams vs. beam sweeping</vt:lpstr>
      <vt:lpstr>Self-contained paging</vt:lpstr>
      <vt:lpstr>Physical channel format</vt:lpstr>
      <vt:lpstr>Conclusion</vt:lpstr>
    </vt:vector>
  </TitlesOfParts>
  <Company>Ericsson</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Gröveln</dc:creator>
  <cp:keywords>Ericsson; TDoc; 3GPP</cp:keywords>
  <cp:lastModifiedBy>Asbjörn Grövlen</cp:lastModifiedBy>
  <cp:revision>9</cp:revision>
  <cp:lastPrinted>2008-01-31T07:09:00Z</cp:lastPrinted>
  <dcterms:created xsi:type="dcterms:W3CDTF">2017-02-03T13:06:00Z</dcterms:created>
  <dcterms:modified xsi:type="dcterms:W3CDTF">2017-02-07T06:18:00Z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