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38A" w:rsidRPr="0020138A" w:rsidRDefault="0020138A" w:rsidP="0020138A">
      <w:pPr>
        <w:pStyle w:val="a5"/>
        <w:tabs>
          <w:tab w:val="left" w:pos="1800"/>
        </w:tabs>
        <w:ind w:left="1800" w:hanging="1800"/>
        <w:rPr>
          <w:rFonts w:eastAsia="宋体"/>
          <w:sz w:val="24"/>
          <w:szCs w:val="24"/>
          <w:lang w:eastAsia="zh-CN"/>
        </w:rPr>
      </w:pPr>
      <w:r w:rsidRPr="0020138A">
        <w:rPr>
          <w:sz w:val="24"/>
          <w:szCs w:val="24"/>
        </w:rPr>
        <w:t>3GPP TSG RAN WG1 Meeting #</w:t>
      </w:r>
      <w:r w:rsidRPr="0020138A">
        <w:rPr>
          <w:rFonts w:hint="eastAsia"/>
          <w:sz w:val="24"/>
          <w:szCs w:val="24"/>
        </w:rPr>
        <w:t>8</w:t>
      </w:r>
      <w:r w:rsidRPr="0020138A">
        <w:rPr>
          <w:sz w:val="24"/>
          <w:szCs w:val="24"/>
        </w:rPr>
        <w:t>7</w:t>
      </w:r>
      <w:r w:rsidRPr="0020138A">
        <w:rPr>
          <w:sz w:val="24"/>
          <w:szCs w:val="24"/>
        </w:rPr>
        <w:tab/>
      </w:r>
      <w:r w:rsidRPr="0020138A">
        <w:rPr>
          <w:rFonts w:hint="eastAsia"/>
          <w:sz w:val="24"/>
          <w:szCs w:val="24"/>
        </w:rPr>
        <w:t xml:space="preserve">                                                                 </w:t>
      </w:r>
      <w:r w:rsidRPr="0020138A">
        <w:rPr>
          <w:sz w:val="24"/>
          <w:szCs w:val="24"/>
        </w:rPr>
        <w:t>R1-16</w:t>
      </w:r>
      <w:r>
        <w:rPr>
          <w:rFonts w:eastAsia="宋体"/>
          <w:sz w:val="24"/>
          <w:szCs w:val="24"/>
          <w:lang w:eastAsia="zh-CN"/>
        </w:rPr>
        <w:t>11370</w:t>
      </w:r>
    </w:p>
    <w:p w:rsidR="0020138A" w:rsidRPr="0020138A" w:rsidRDefault="0020138A" w:rsidP="0020138A">
      <w:pPr>
        <w:pStyle w:val="a5"/>
        <w:tabs>
          <w:tab w:val="left" w:pos="1800"/>
        </w:tabs>
        <w:ind w:left="1800" w:hanging="1800"/>
        <w:rPr>
          <w:sz w:val="24"/>
          <w:szCs w:val="24"/>
        </w:rPr>
      </w:pPr>
      <w:r w:rsidRPr="0020138A">
        <w:rPr>
          <w:sz w:val="24"/>
          <w:szCs w:val="24"/>
        </w:rPr>
        <w:t>Reno, NV, USA, 14</w:t>
      </w:r>
      <w:r w:rsidRPr="0020138A">
        <w:rPr>
          <w:sz w:val="24"/>
          <w:szCs w:val="24"/>
          <w:vertAlign w:val="superscript"/>
        </w:rPr>
        <w:t>th</w:t>
      </w:r>
      <w:r w:rsidRPr="0020138A">
        <w:rPr>
          <w:sz w:val="24"/>
          <w:szCs w:val="24"/>
        </w:rPr>
        <w:t xml:space="preserve"> – 18</w:t>
      </w:r>
      <w:r w:rsidRPr="0020138A">
        <w:rPr>
          <w:sz w:val="24"/>
          <w:szCs w:val="24"/>
          <w:vertAlign w:val="superscript"/>
        </w:rPr>
        <w:t>th</w:t>
      </w:r>
      <w:r w:rsidRPr="0020138A">
        <w:rPr>
          <w:sz w:val="24"/>
          <w:szCs w:val="24"/>
        </w:rPr>
        <w:t xml:space="preserve"> November 2016</w:t>
      </w:r>
    </w:p>
    <w:p w:rsidR="0020138A" w:rsidRDefault="0020138A" w:rsidP="00DF1CB7">
      <w:pPr>
        <w:tabs>
          <w:tab w:val="right" w:pos="9630"/>
        </w:tabs>
        <w:spacing w:after="0"/>
        <w:rPr>
          <w:rFonts w:ascii="Arial" w:hAnsi="Arial" w:cs="Arial"/>
          <w:b/>
          <w:sz w:val="24"/>
        </w:rPr>
      </w:pPr>
    </w:p>
    <w:p w:rsidR="0020138A" w:rsidRDefault="0020138A"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20138A">
        <w:rPr>
          <w:rFonts w:ascii="Arial" w:hAnsi="Arial"/>
          <w:sz w:val="24"/>
        </w:rPr>
        <w:tab/>
        <w:t>7.1.2</w:t>
      </w:r>
      <w:r w:rsidR="00B01BFC">
        <w:rPr>
          <w:rFonts w:ascii="Arial" w:hAnsi="Arial"/>
          <w:sz w:val="24"/>
        </w:rPr>
        <w:t>.1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5C241E">
        <w:rPr>
          <w:rFonts w:ascii="Arial" w:hAnsi="Arial"/>
          <w:sz w:val="24"/>
          <w:szCs w:val="24"/>
        </w:rPr>
        <w:t>NR System Bandwidth</w:t>
      </w:r>
      <w:r w:rsidR="00B01BFC" w:rsidRPr="00B01BFC">
        <w:rPr>
          <w:rFonts w:ascii="Arial" w:hAnsi="Arial"/>
          <w:sz w:val="24"/>
          <w:szCs w:val="24"/>
        </w:rPr>
        <w:t xml:space="preserve"> Agnostic Synchronization Channel Design</w:t>
      </w:r>
      <w:r w:rsidR="0002668B" w:rsidRPr="0002668B">
        <w:rPr>
          <w:rFonts w:ascii="Arial" w:hAnsi="Arial"/>
          <w:sz w:val="24"/>
          <w:szCs w:val="24"/>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FD0359" w:rsidRDefault="00FD0359" w:rsidP="00FD0359">
      <w:r>
        <w:t xml:space="preserve">In RAN1#86bis, </w:t>
      </w:r>
      <w:proofErr w:type="gramStart"/>
      <w:r>
        <w:t>the  synchronization</w:t>
      </w:r>
      <w:proofErr w:type="gramEnd"/>
      <w:r>
        <w:t xml:space="preserve"> signals and some initial access procedures are defined as follows,</w:t>
      </w:r>
    </w:p>
    <w:p w:rsidR="00FD0359" w:rsidRPr="000E413B" w:rsidRDefault="00FD0359" w:rsidP="00FD0359">
      <w:pPr>
        <w:rPr>
          <w:b/>
          <w:u w:val="single"/>
        </w:rPr>
      </w:pPr>
      <w:r w:rsidRPr="000E413B">
        <w:rPr>
          <w:rFonts w:hint="eastAsia"/>
          <w:b/>
          <w:highlight w:val="green"/>
          <w:u w:val="single"/>
        </w:rPr>
        <w:t>Agreements:</w:t>
      </w:r>
    </w:p>
    <w:p w:rsidR="00FD0359" w:rsidRPr="005D2858" w:rsidRDefault="00FD0359" w:rsidP="00FD0359">
      <w:pPr>
        <w:numPr>
          <w:ilvl w:val="0"/>
          <w:numId w:val="39"/>
        </w:numPr>
        <w:spacing w:after="0"/>
      </w:pPr>
      <w:r w:rsidRPr="005D2858">
        <w:t>NR defines at least two types of synchronization signals</w:t>
      </w:r>
    </w:p>
    <w:p w:rsidR="00FD0359" w:rsidRPr="005D2858" w:rsidRDefault="00FD0359" w:rsidP="00FD0359">
      <w:pPr>
        <w:numPr>
          <w:ilvl w:val="1"/>
          <w:numId w:val="39"/>
        </w:numPr>
        <w:spacing w:after="0"/>
      </w:pPr>
      <w:r w:rsidRPr="005D2858">
        <w:t>NR-PSS at least for initial symbol boundary synchronization to the NR cell</w:t>
      </w:r>
    </w:p>
    <w:p w:rsidR="00FD0359" w:rsidRPr="005D2858" w:rsidRDefault="00FD0359" w:rsidP="00FD0359">
      <w:pPr>
        <w:numPr>
          <w:ilvl w:val="2"/>
          <w:numId w:val="39"/>
        </w:numPr>
        <w:spacing w:after="0"/>
      </w:pPr>
      <w:r w:rsidRPr="005D2858">
        <w:t>FFS other functionality provided by NR-PSS, e.g., part of NR cell ID, serving as DMRS for NR-SSS, detection of subcarrier spacing</w:t>
      </w:r>
    </w:p>
    <w:p w:rsidR="00FD0359" w:rsidRPr="005D2858" w:rsidRDefault="00FD0359" w:rsidP="00FD0359">
      <w:pPr>
        <w:numPr>
          <w:ilvl w:val="1"/>
          <w:numId w:val="39"/>
        </w:numPr>
        <w:spacing w:after="0"/>
      </w:pPr>
      <w:r w:rsidRPr="005D2858">
        <w:t xml:space="preserve">NR-SSS for detection of </w:t>
      </w:r>
      <w:r>
        <w:rPr>
          <w:rFonts w:hint="eastAsia"/>
        </w:rPr>
        <w:t xml:space="preserve">NR cell ID or </w:t>
      </w:r>
      <w:r w:rsidRPr="005D2858">
        <w:t>at least par</w:t>
      </w:r>
      <w:r>
        <w:t xml:space="preserve">t of </w:t>
      </w:r>
      <w:r>
        <w:rPr>
          <w:rFonts w:hint="eastAsia"/>
        </w:rPr>
        <w:t>NR cell</w:t>
      </w:r>
      <w:r w:rsidRPr="005D2858">
        <w:t xml:space="preserve"> ID</w:t>
      </w:r>
    </w:p>
    <w:p w:rsidR="00FD0359" w:rsidRDefault="00FD0359" w:rsidP="00FD0359">
      <w:pPr>
        <w:numPr>
          <w:ilvl w:val="2"/>
          <w:numId w:val="39"/>
        </w:numPr>
        <w:spacing w:after="0"/>
      </w:pPr>
      <w:r w:rsidRPr="005D2858">
        <w:t xml:space="preserve">Number of NR cell IDs is </w:t>
      </w:r>
      <w:r>
        <w:rPr>
          <w:rFonts w:hint="eastAsia"/>
        </w:rPr>
        <w:t>targeted to be at least 504</w:t>
      </w:r>
    </w:p>
    <w:p w:rsidR="00FD0359" w:rsidRPr="005D2858" w:rsidRDefault="00FD0359" w:rsidP="00FD0359">
      <w:pPr>
        <w:numPr>
          <w:ilvl w:val="3"/>
          <w:numId w:val="39"/>
        </w:numPr>
        <w:spacing w:after="0"/>
      </w:pPr>
      <w:r>
        <w:rPr>
          <w:rFonts w:hint="eastAsia"/>
        </w:rPr>
        <w:t xml:space="preserve">FFS: </w:t>
      </w:r>
      <w:r w:rsidRPr="005D2858">
        <w:t>larger than that in LTE</w:t>
      </w:r>
    </w:p>
    <w:p w:rsidR="00FD0359" w:rsidRPr="005D2858" w:rsidRDefault="00FD0359" w:rsidP="00FD0359">
      <w:pPr>
        <w:numPr>
          <w:ilvl w:val="3"/>
          <w:numId w:val="39"/>
        </w:numPr>
        <w:spacing w:after="0"/>
      </w:pPr>
      <w:r w:rsidRPr="005D2858">
        <w:t>FFS number of NR cell IDs</w:t>
      </w:r>
    </w:p>
    <w:p w:rsidR="00FD0359" w:rsidRPr="005D2858" w:rsidRDefault="00FD0359" w:rsidP="00FD0359">
      <w:pPr>
        <w:numPr>
          <w:ilvl w:val="2"/>
          <w:numId w:val="39"/>
        </w:numPr>
        <w:spacing w:after="0"/>
      </w:pPr>
      <w:r w:rsidRPr="005D2858">
        <w:t xml:space="preserve">NR-SSS detection is based on the fixed </w:t>
      </w:r>
      <w:r>
        <w:rPr>
          <w:rFonts w:hint="eastAsia"/>
        </w:rPr>
        <w:t xml:space="preserve">time/freq. </w:t>
      </w:r>
      <w:r w:rsidRPr="005D2858">
        <w:t xml:space="preserve">relationship with NR-PSS resource position irrespective of duplex mode and beam operation type at least within a given </w:t>
      </w:r>
      <w:r>
        <w:t>frequency range and CP overhead</w:t>
      </w:r>
    </w:p>
    <w:p w:rsidR="00FD0359" w:rsidRPr="005D2858" w:rsidRDefault="00FD0359" w:rsidP="00FD0359">
      <w:pPr>
        <w:numPr>
          <w:ilvl w:val="3"/>
          <w:numId w:val="39"/>
        </w:numPr>
        <w:spacing w:after="0"/>
      </w:pPr>
      <w:r w:rsidRPr="005D2858">
        <w:t>FFS FDM or TDM</w:t>
      </w:r>
    </w:p>
    <w:p w:rsidR="00FD0359" w:rsidRPr="005D2858" w:rsidRDefault="00FD0359" w:rsidP="00FD0359">
      <w:pPr>
        <w:numPr>
          <w:ilvl w:val="2"/>
          <w:numId w:val="39"/>
        </w:numPr>
        <w:spacing w:after="0"/>
      </w:pPr>
      <w:r w:rsidRPr="005D2858">
        <w:t>FFS other functionality provided by NR-SSS, e.g., demodulation of broadcast channel, RRM measurement, deriving subframe index, deriving symbol index</w:t>
      </w:r>
    </w:p>
    <w:p w:rsidR="00FD0359" w:rsidRPr="00B0535A" w:rsidRDefault="00FD0359" w:rsidP="00FD0359">
      <w:pPr>
        <w:numPr>
          <w:ilvl w:val="0"/>
          <w:numId w:val="39"/>
        </w:numPr>
        <w:spacing w:after="0"/>
      </w:pPr>
      <w:r w:rsidRPr="00B0535A">
        <w:t>NR defines at least one broadcast channel: NR-PBCH</w:t>
      </w:r>
    </w:p>
    <w:p w:rsidR="00FD0359" w:rsidRDefault="00FD0359" w:rsidP="00FD0359">
      <w:pPr>
        <w:numPr>
          <w:ilvl w:val="1"/>
          <w:numId w:val="39"/>
        </w:numPr>
        <w:spacing w:after="0"/>
      </w:pPr>
      <w:r w:rsidRPr="00B0535A">
        <w:t xml:space="preserve">NR-PBCH decoding is based on the fixed relationship with NR-PSS and/or NR-SSS resource position irrespective of duplex mode and beam operation type at least within a given </w:t>
      </w:r>
      <w:r>
        <w:t>frequency range and CP overhead</w:t>
      </w:r>
    </w:p>
    <w:p w:rsidR="00FD0359" w:rsidRPr="00B0535A" w:rsidRDefault="00FD0359" w:rsidP="00FD0359">
      <w:pPr>
        <w:numPr>
          <w:ilvl w:val="2"/>
          <w:numId w:val="39"/>
        </w:numPr>
        <w:spacing w:after="0"/>
      </w:pPr>
      <w:r>
        <w:rPr>
          <w:rFonts w:hint="eastAsia"/>
        </w:rPr>
        <w:t>FFS: Unlicensed spectrum case</w:t>
      </w:r>
    </w:p>
    <w:p w:rsidR="00FD0359" w:rsidRPr="00B0535A" w:rsidRDefault="00FD0359" w:rsidP="00FD0359">
      <w:pPr>
        <w:numPr>
          <w:ilvl w:val="1"/>
          <w:numId w:val="39"/>
        </w:numPr>
        <w:spacing w:after="0"/>
      </w:pPr>
      <w:r w:rsidRPr="00B0535A">
        <w:t>FFS relationship between NR-PBCH subcarrier spacing and NR-PSS and/or SSS subcarrier spacing</w:t>
      </w:r>
    </w:p>
    <w:p w:rsidR="00FD0359" w:rsidRPr="00B0535A" w:rsidRDefault="00FD0359" w:rsidP="00FD0359">
      <w:pPr>
        <w:numPr>
          <w:ilvl w:val="1"/>
          <w:numId w:val="39"/>
        </w:numPr>
        <w:spacing w:after="0"/>
      </w:pPr>
      <w:r w:rsidRPr="00B0535A">
        <w:t>Following broadcasting schemes to carry essential system information can be considered</w:t>
      </w:r>
    </w:p>
    <w:p w:rsidR="00FD0359" w:rsidRPr="00B0535A" w:rsidRDefault="00FD0359" w:rsidP="00FD0359">
      <w:pPr>
        <w:numPr>
          <w:ilvl w:val="2"/>
          <w:numId w:val="39"/>
        </w:numPr>
        <w:spacing w:after="0"/>
      </w:pPr>
      <w:r w:rsidRPr="00B0535A">
        <w:t>Option 1: NR-PBCH carries a part of essential system information for initial access including information necessary for UE to receive channel carrying remaining essential system information</w:t>
      </w:r>
    </w:p>
    <w:p w:rsidR="00FD0359" w:rsidRPr="00B0535A" w:rsidRDefault="00FD0359" w:rsidP="00FD0359">
      <w:pPr>
        <w:numPr>
          <w:ilvl w:val="2"/>
          <w:numId w:val="39"/>
        </w:numPr>
        <w:spacing w:after="0"/>
      </w:pPr>
      <w:r w:rsidRPr="00B0535A">
        <w:t>Option 2: NR-PBCH carries minimum information necessary for UE to perform initial UL transmission</w:t>
      </w:r>
      <w:r>
        <w:rPr>
          <w:rFonts w:hint="eastAsia"/>
        </w:rPr>
        <w:t xml:space="preserve"> (not limited to NR-PRACH)</w:t>
      </w:r>
      <w:r w:rsidRPr="00B0535A">
        <w:t xml:space="preserve"> in addition to information in Option 1</w:t>
      </w:r>
    </w:p>
    <w:p w:rsidR="00FD0359" w:rsidRDefault="00FD0359" w:rsidP="00FD0359">
      <w:pPr>
        <w:numPr>
          <w:ilvl w:val="2"/>
          <w:numId w:val="39"/>
        </w:numPr>
        <w:spacing w:after="0"/>
      </w:pPr>
      <w:r w:rsidRPr="00B0535A">
        <w:t>Option 3: NR-PBCH carries all essential system information for initial access</w:t>
      </w:r>
    </w:p>
    <w:p w:rsidR="00FD0359" w:rsidRPr="00826D95" w:rsidRDefault="00FD0359" w:rsidP="00FD0359">
      <w:pPr>
        <w:numPr>
          <w:ilvl w:val="2"/>
          <w:numId w:val="39"/>
        </w:numPr>
        <w:spacing w:after="0"/>
      </w:pPr>
      <w:r>
        <w:rPr>
          <w:rFonts w:hint="eastAsia"/>
        </w:rPr>
        <w:t>Other options are not precluded</w:t>
      </w:r>
    </w:p>
    <w:p w:rsidR="00FD0359" w:rsidRPr="000E413B" w:rsidRDefault="00FD0359" w:rsidP="00FD0359">
      <w:pPr>
        <w:rPr>
          <w:b/>
          <w:u w:val="single"/>
        </w:rPr>
      </w:pPr>
      <w:r w:rsidRPr="000E413B">
        <w:rPr>
          <w:rFonts w:hint="eastAsia"/>
          <w:b/>
          <w:highlight w:val="darkYellow"/>
          <w:u w:val="single"/>
        </w:rPr>
        <w:t>Working assumption:</w:t>
      </w:r>
    </w:p>
    <w:p w:rsidR="00FD0359" w:rsidRPr="003F0EDA" w:rsidRDefault="00FD0359" w:rsidP="00FD0359">
      <w:pPr>
        <w:numPr>
          <w:ilvl w:val="0"/>
          <w:numId w:val="39"/>
        </w:numPr>
        <w:spacing w:after="0"/>
      </w:pPr>
      <w:r w:rsidRPr="003F0EDA">
        <w:t xml:space="preserve">Wider transmission bandwidth </w:t>
      </w:r>
      <w:r>
        <w:t>for NR-PSS/SSS</w:t>
      </w:r>
      <w:r>
        <w:rPr>
          <w:rFonts w:hint="eastAsia"/>
        </w:rPr>
        <w:t xml:space="preserve"> and/or </w:t>
      </w:r>
      <w:r w:rsidRPr="003F0EDA">
        <w:t xml:space="preserve">PBCH </w:t>
      </w:r>
      <w:r>
        <w:t>than that for LTE-PSS/SSS</w:t>
      </w:r>
      <w:r>
        <w:rPr>
          <w:rFonts w:hint="eastAsia"/>
        </w:rPr>
        <w:t>/</w:t>
      </w:r>
      <w:r w:rsidRPr="003F0EDA">
        <w:t xml:space="preserve">PBCH is supported at least for a subcarrier </w:t>
      </w:r>
      <w:r>
        <w:t xml:space="preserve">spacing </w:t>
      </w:r>
      <w:r w:rsidRPr="003F0EDA">
        <w:t>larger than 15kHz</w:t>
      </w:r>
    </w:p>
    <w:p w:rsidR="00FD0359" w:rsidRPr="00BD4494" w:rsidRDefault="00FD0359" w:rsidP="00FD0359">
      <w:pPr>
        <w:numPr>
          <w:ilvl w:val="1"/>
          <w:numId w:val="39"/>
        </w:numPr>
        <w:spacing w:after="0"/>
      </w:pPr>
      <w:r w:rsidRPr="003F0EDA">
        <w:t>Below 6 GHz, transmission bandwidth containing N</w:t>
      </w:r>
      <w:r>
        <w:t>R-PSS/SSS</w:t>
      </w:r>
      <w:r>
        <w:rPr>
          <w:rFonts w:hint="eastAsia"/>
        </w:rPr>
        <w:t>/</w:t>
      </w:r>
      <w:r w:rsidRPr="003F0EDA">
        <w:t>PBCH is not more than [5</w:t>
      </w:r>
      <w:r>
        <w:rPr>
          <w:rFonts w:hint="eastAsia"/>
        </w:rPr>
        <w:t xml:space="preserve"> or 20</w:t>
      </w:r>
      <w:r w:rsidRPr="003F0EDA">
        <w:t>] MHz</w:t>
      </w:r>
    </w:p>
    <w:p w:rsidR="00FD0359" w:rsidRDefault="00FD0359" w:rsidP="00FD0359">
      <w:pPr>
        <w:numPr>
          <w:ilvl w:val="1"/>
          <w:numId w:val="39"/>
        </w:numPr>
        <w:spacing w:after="0"/>
      </w:pPr>
      <w:r w:rsidRPr="003F0EDA">
        <w:t>Below 40 GHz, transmission bandwidth containing NR-PSS/SSS/PBCH is not more than [40</w:t>
      </w:r>
      <w:r>
        <w:rPr>
          <w:rFonts w:hint="eastAsia"/>
        </w:rPr>
        <w:t xml:space="preserve"> or 80</w:t>
      </w:r>
      <w:r w:rsidRPr="003F0EDA">
        <w:t>] MHz</w:t>
      </w:r>
    </w:p>
    <w:p w:rsidR="00FD0359" w:rsidRPr="00770B86" w:rsidRDefault="00FD0359" w:rsidP="00FD0359"/>
    <w:p w:rsidR="00FD0359" w:rsidRPr="000E413B" w:rsidRDefault="00FD0359" w:rsidP="00FD0359">
      <w:pPr>
        <w:rPr>
          <w:b/>
          <w:highlight w:val="yellow"/>
          <w:u w:val="single"/>
        </w:rPr>
      </w:pPr>
      <w:r w:rsidRPr="000E413B">
        <w:rPr>
          <w:rFonts w:hint="eastAsia"/>
          <w:b/>
          <w:highlight w:val="green"/>
          <w:u w:val="single"/>
        </w:rPr>
        <w:t>Agreements:</w:t>
      </w:r>
    </w:p>
    <w:p w:rsidR="00FD0359" w:rsidRPr="00950BE4" w:rsidRDefault="00FD0359" w:rsidP="00FD0359">
      <w:pPr>
        <w:numPr>
          <w:ilvl w:val="0"/>
          <w:numId w:val="40"/>
        </w:numPr>
        <w:spacing w:after="0"/>
      </w:pPr>
      <w:r w:rsidRPr="00950BE4">
        <w:lastRenderedPageBreak/>
        <w:t>PSS, SSS and/or PBCH can be transmitted within a ‘SS block’</w:t>
      </w:r>
    </w:p>
    <w:p w:rsidR="00FD0359" w:rsidRPr="00950BE4" w:rsidRDefault="00FD0359" w:rsidP="00FD0359">
      <w:pPr>
        <w:numPr>
          <w:ilvl w:val="1"/>
          <w:numId w:val="40"/>
        </w:numPr>
        <w:spacing w:after="0"/>
      </w:pPr>
      <w:r w:rsidRPr="00950BE4">
        <w:t>FFS: details how to compose PSS, SSS and/or PBCH</w:t>
      </w:r>
    </w:p>
    <w:p w:rsidR="00FD0359" w:rsidRPr="00950BE4" w:rsidRDefault="00FD0359" w:rsidP="00FD0359">
      <w:pPr>
        <w:numPr>
          <w:ilvl w:val="1"/>
          <w:numId w:val="40"/>
        </w:numPr>
        <w:spacing w:after="0"/>
      </w:pPr>
      <w:r w:rsidRPr="00950BE4">
        <w:t>Multiplexing other signals are not precluded within a ‘SS block’</w:t>
      </w:r>
    </w:p>
    <w:p w:rsidR="00FD0359" w:rsidRPr="00950BE4" w:rsidRDefault="00FD0359" w:rsidP="00FD0359">
      <w:pPr>
        <w:numPr>
          <w:ilvl w:val="0"/>
          <w:numId w:val="40"/>
        </w:numPr>
        <w:spacing w:after="0"/>
      </w:pPr>
      <w:r w:rsidRPr="00950BE4">
        <w:t>One or multiple ‘SS block(s)’ compose an ‘SS burst’</w:t>
      </w:r>
    </w:p>
    <w:p w:rsidR="00FD0359" w:rsidRPr="00950BE4" w:rsidRDefault="00FD0359" w:rsidP="00FD0359">
      <w:pPr>
        <w:numPr>
          <w:ilvl w:val="1"/>
          <w:numId w:val="40"/>
        </w:numPr>
        <w:spacing w:after="0"/>
      </w:pPr>
      <w:r w:rsidRPr="00950BE4">
        <w:t>FFS: Number of ‘SS block(s)’ (defined as duration of ‘SS burst’)</w:t>
      </w:r>
    </w:p>
    <w:p w:rsidR="00FD0359" w:rsidRDefault="00FD0359" w:rsidP="00FD0359">
      <w:pPr>
        <w:numPr>
          <w:ilvl w:val="1"/>
          <w:numId w:val="40"/>
        </w:numPr>
        <w:spacing w:after="0"/>
      </w:pPr>
      <w:r w:rsidRPr="00950BE4">
        <w:t>FFS: whether or not ‘SS block(s)’ are consecutive</w:t>
      </w:r>
    </w:p>
    <w:p w:rsidR="00FD0359" w:rsidRPr="006B23FF" w:rsidRDefault="00FD0359" w:rsidP="00FD0359">
      <w:pPr>
        <w:numPr>
          <w:ilvl w:val="1"/>
          <w:numId w:val="40"/>
        </w:numPr>
        <w:spacing w:after="0"/>
      </w:pPr>
      <w:r w:rsidRPr="00950BE4">
        <w:t xml:space="preserve">FFS: whether or not ‘SS block(s)’ </w:t>
      </w:r>
      <w:r>
        <w:rPr>
          <w:rFonts w:hint="eastAsia"/>
        </w:rPr>
        <w:t xml:space="preserve">within a </w:t>
      </w:r>
      <w:r w:rsidRPr="00950BE4">
        <w:t>‘SS burst’</w:t>
      </w:r>
      <w:r>
        <w:rPr>
          <w:rFonts w:hint="eastAsia"/>
        </w:rPr>
        <w:t xml:space="preserve"> are the same</w:t>
      </w:r>
    </w:p>
    <w:p w:rsidR="00FD0359" w:rsidRPr="000F5879" w:rsidRDefault="00FD0359" w:rsidP="00FD0359">
      <w:pPr>
        <w:numPr>
          <w:ilvl w:val="0"/>
          <w:numId w:val="40"/>
        </w:numPr>
        <w:spacing w:after="0"/>
      </w:pPr>
      <w:r w:rsidRPr="000F5879">
        <w:t xml:space="preserve">One or multiple ‘SS burst(s)’ compose a ‘SS burst </w:t>
      </w:r>
      <w:r w:rsidRPr="000F5879">
        <w:rPr>
          <w:rFonts w:hint="eastAsia"/>
        </w:rPr>
        <w:t>set</w:t>
      </w:r>
      <w:r w:rsidRPr="000F5879">
        <w:t>’</w:t>
      </w:r>
    </w:p>
    <w:p w:rsidR="00FD0359" w:rsidRPr="000F5879" w:rsidRDefault="00FD0359" w:rsidP="00FD0359">
      <w:pPr>
        <w:numPr>
          <w:ilvl w:val="1"/>
          <w:numId w:val="40"/>
        </w:numPr>
        <w:spacing w:after="0"/>
      </w:pPr>
      <w:r w:rsidRPr="000F5879">
        <w:t xml:space="preserve">FFS: Periodicity and </w:t>
      </w:r>
      <w:r w:rsidRPr="000F5879">
        <w:rPr>
          <w:rFonts w:hint="eastAsia"/>
        </w:rPr>
        <w:t xml:space="preserve">the </w:t>
      </w:r>
      <w:r w:rsidRPr="000F5879">
        <w:t>number of ‘SS burst’</w:t>
      </w:r>
      <w:r w:rsidRPr="000F5879">
        <w:rPr>
          <w:rFonts w:hint="eastAsia"/>
        </w:rPr>
        <w:t xml:space="preserve"> within a SS burst set</w:t>
      </w:r>
    </w:p>
    <w:p w:rsidR="00FD0359" w:rsidRPr="000F5879" w:rsidRDefault="00FD0359" w:rsidP="00FD0359">
      <w:pPr>
        <w:numPr>
          <w:ilvl w:val="1"/>
          <w:numId w:val="40"/>
        </w:numPr>
        <w:spacing w:after="0"/>
      </w:pPr>
      <w:r w:rsidRPr="000F5879">
        <w:rPr>
          <w:rFonts w:hint="eastAsia"/>
        </w:rPr>
        <w:t>Number of SS bursts within a SS burst set is finite.</w:t>
      </w:r>
    </w:p>
    <w:p w:rsidR="00FD0359" w:rsidRPr="000F5879" w:rsidRDefault="00FD0359" w:rsidP="00FD0359">
      <w:pPr>
        <w:numPr>
          <w:ilvl w:val="1"/>
          <w:numId w:val="40"/>
        </w:numPr>
        <w:spacing w:after="0"/>
      </w:pPr>
      <w:r w:rsidRPr="000F5879">
        <w:t xml:space="preserve">FFS: Transmission instances of ‘SS burst </w:t>
      </w:r>
      <w:r w:rsidRPr="000F5879">
        <w:rPr>
          <w:rFonts w:hint="eastAsia"/>
        </w:rPr>
        <w:t>set</w:t>
      </w:r>
      <w:r w:rsidRPr="000F5879">
        <w:t xml:space="preserve">’ </w:t>
      </w:r>
    </w:p>
    <w:p w:rsidR="00FD0359" w:rsidRPr="000F5879" w:rsidRDefault="00FD0359" w:rsidP="00FD0359">
      <w:pPr>
        <w:numPr>
          <w:ilvl w:val="2"/>
          <w:numId w:val="40"/>
        </w:numPr>
        <w:spacing w:after="0"/>
      </w:pPr>
      <w:r w:rsidRPr="000F5879">
        <w:rPr>
          <w:rFonts w:hint="eastAsia"/>
        </w:rPr>
        <w:t xml:space="preserve">E.g., periodic/aperiodic </w:t>
      </w:r>
      <w:r w:rsidRPr="000F5879">
        <w:t>transmission</w:t>
      </w:r>
      <w:r w:rsidRPr="000F5879">
        <w:rPr>
          <w:rFonts w:hint="eastAsia"/>
        </w:rPr>
        <w:t xml:space="preserve"> of SS burst sets.</w:t>
      </w:r>
    </w:p>
    <w:p w:rsidR="00FD0359" w:rsidRPr="003F0F97" w:rsidRDefault="00FD0359" w:rsidP="00FD0359">
      <w:pPr>
        <w:rPr>
          <w:highlight w:val="yellow"/>
        </w:rPr>
      </w:pPr>
    </w:p>
    <w:p w:rsidR="00FD0359" w:rsidRPr="000E413B" w:rsidRDefault="00FD0359" w:rsidP="00FD0359">
      <w:pPr>
        <w:rPr>
          <w:b/>
          <w:u w:val="single"/>
        </w:rPr>
      </w:pPr>
      <w:r w:rsidRPr="000E413B">
        <w:rPr>
          <w:rFonts w:hint="eastAsia"/>
          <w:b/>
          <w:highlight w:val="green"/>
          <w:u w:val="single"/>
        </w:rPr>
        <w:t>Agreements:</w:t>
      </w:r>
    </w:p>
    <w:p w:rsidR="00FD0359" w:rsidRPr="00782E8C" w:rsidRDefault="00FD0359" w:rsidP="00FD0359">
      <w:pPr>
        <w:numPr>
          <w:ilvl w:val="0"/>
          <w:numId w:val="41"/>
        </w:numPr>
        <w:spacing w:after="0"/>
      </w:pPr>
      <w:r w:rsidRPr="00782E8C">
        <w:rPr>
          <w:rFonts w:hint="eastAsia"/>
        </w:rPr>
        <w:t xml:space="preserve">From RAN1 specification perspective, </w:t>
      </w:r>
      <w:r w:rsidRPr="00782E8C">
        <w:t xml:space="preserve">NR air interface defines </w:t>
      </w:r>
      <w:r w:rsidRPr="00782E8C">
        <w:rPr>
          <w:rFonts w:hint="eastAsia"/>
        </w:rPr>
        <w:t>at least one</w:t>
      </w:r>
      <w:r w:rsidRPr="00782E8C">
        <w:t xml:space="preserve"> </w:t>
      </w:r>
      <w:r w:rsidRPr="00782E8C">
        <w:rPr>
          <w:rFonts w:hint="eastAsia"/>
        </w:rPr>
        <w:t>periodicity of SS burst set</w:t>
      </w:r>
    </w:p>
    <w:p w:rsidR="00FD0359" w:rsidRPr="00782E8C" w:rsidRDefault="00FD0359" w:rsidP="00FD0359">
      <w:pPr>
        <w:numPr>
          <w:ilvl w:val="1"/>
          <w:numId w:val="41"/>
        </w:numPr>
        <w:spacing w:after="0"/>
      </w:pPr>
      <w:r w:rsidRPr="00782E8C">
        <w:rPr>
          <w:rFonts w:hint="eastAsia"/>
        </w:rPr>
        <w:t>FFS: whether or not to define common periodicity range for SS burst set across NR carriers</w:t>
      </w:r>
    </w:p>
    <w:p w:rsidR="00FD0359" w:rsidRPr="00782E8C" w:rsidRDefault="00FD0359" w:rsidP="00FD0359">
      <w:pPr>
        <w:numPr>
          <w:ilvl w:val="1"/>
          <w:numId w:val="41"/>
        </w:numPr>
        <w:spacing w:after="0"/>
      </w:pPr>
      <w:r w:rsidRPr="00782E8C">
        <w:t xml:space="preserve">Values of the </w:t>
      </w:r>
      <w:r w:rsidRPr="00782E8C">
        <w:rPr>
          <w:rFonts w:hint="eastAsia"/>
        </w:rPr>
        <w:t>periodicities of SS burst set</w:t>
      </w:r>
      <w:r w:rsidRPr="00782E8C">
        <w:t xml:space="preserve"> is for further study</w:t>
      </w:r>
    </w:p>
    <w:p w:rsidR="00FD0359" w:rsidRPr="00782E8C" w:rsidRDefault="00FD0359" w:rsidP="00FD0359">
      <w:pPr>
        <w:numPr>
          <w:ilvl w:val="2"/>
          <w:numId w:val="41"/>
        </w:numPr>
        <w:spacing w:after="0"/>
      </w:pPr>
      <w:r w:rsidRPr="00782E8C">
        <w:t>E.g., 5ms, 40ms</w:t>
      </w:r>
      <w:r w:rsidRPr="00782E8C">
        <w:rPr>
          <w:rFonts w:hint="eastAsia"/>
        </w:rPr>
        <w:t>, 100ms</w:t>
      </w:r>
    </w:p>
    <w:p w:rsidR="00FD0359" w:rsidRPr="00782E8C" w:rsidRDefault="00FD0359" w:rsidP="00FD0359">
      <w:pPr>
        <w:numPr>
          <w:ilvl w:val="1"/>
          <w:numId w:val="41"/>
        </w:numPr>
        <w:spacing w:after="0"/>
      </w:pPr>
      <w:r w:rsidRPr="00782E8C">
        <w:t xml:space="preserve">The lowest value of the </w:t>
      </w:r>
      <w:r w:rsidRPr="00782E8C">
        <w:rPr>
          <w:rFonts w:hint="eastAsia"/>
        </w:rPr>
        <w:t>periodicity of SS burst set</w:t>
      </w:r>
      <w:r w:rsidRPr="00782E8C">
        <w:t xml:space="preserve"> is </w:t>
      </w:r>
      <w:r w:rsidRPr="00782E8C">
        <w:rPr>
          <w:bCs/>
        </w:rPr>
        <w:t>X ms, e.g., 5ms</w:t>
      </w:r>
      <w:r w:rsidRPr="00782E8C">
        <w:rPr>
          <w:rFonts w:hint="eastAsia"/>
          <w:bCs/>
        </w:rPr>
        <w:t xml:space="preserve">, 40ms, 80ms </w:t>
      </w:r>
    </w:p>
    <w:p w:rsidR="00FD0359" w:rsidRPr="00782E8C" w:rsidRDefault="00FD0359" w:rsidP="00FD0359">
      <w:pPr>
        <w:numPr>
          <w:ilvl w:val="1"/>
          <w:numId w:val="41"/>
        </w:numPr>
        <w:spacing w:after="0"/>
      </w:pPr>
      <w:r w:rsidRPr="00782E8C">
        <w:rPr>
          <w:rFonts w:hint="eastAsia"/>
          <w:bCs/>
        </w:rPr>
        <w:t>Note: Interval of SS burst can be the same as interval of SS burst set in some cases, e.g., single beam operation</w:t>
      </w:r>
    </w:p>
    <w:p w:rsidR="00FD0359" w:rsidRPr="00782E8C" w:rsidRDefault="00FD0359" w:rsidP="00FD0359">
      <w:pPr>
        <w:numPr>
          <w:ilvl w:val="1"/>
          <w:numId w:val="41"/>
        </w:numPr>
        <w:spacing w:after="0"/>
      </w:pPr>
      <w:r w:rsidRPr="00782E8C">
        <w:rPr>
          <w:rFonts w:hint="eastAsia"/>
          <w:bCs/>
        </w:rPr>
        <w:t>N</w:t>
      </w:r>
      <w:r w:rsidRPr="00782E8C">
        <w:rPr>
          <w:bCs/>
        </w:rPr>
        <w:t>o</w:t>
      </w:r>
      <w:r w:rsidRPr="00782E8C">
        <w:rPr>
          <w:rFonts w:hint="eastAsia"/>
          <w:bCs/>
        </w:rPr>
        <w:t>te: the main bullet can be applied to PSS, SSS and/or PBCH</w:t>
      </w:r>
    </w:p>
    <w:p w:rsidR="00FD0359" w:rsidRPr="00782E8C" w:rsidRDefault="00FD0359" w:rsidP="00FD0359">
      <w:pPr>
        <w:numPr>
          <w:ilvl w:val="0"/>
          <w:numId w:val="41"/>
        </w:numPr>
        <w:spacing w:after="0"/>
      </w:pPr>
      <w:r w:rsidRPr="00782E8C">
        <w:rPr>
          <w:rFonts w:hint="eastAsia"/>
        </w:rPr>
        <w:t>FFS: n</w:t>
      </w:r>
      <w:r w:rsidRPr="00782E8C">
        <w:t xml:space="preserve">etworks is allowed to transmit </w:t>
      </w:r>
      <w:r w:rsidRPr="00782E8C">
        <w:rPr>
          <w:rFonts w:hint="eastAsia"/>
        </w:rPr>
        <w:t>SS burst set</w:t>
      </w:r>
      <w:r w:rsidRPr="00782E8C">
        <w:t xml:space="preserve"> at least at the defined periodicities</w:t>
      </w:r>
    </w:p>
    <w:p w:rsidR="00FD0359" w:rsidRPr="00782E8C" w:rsidRDefault="00FD0359" w:rsidP="00FD0359">
      <w:pPr>
        <w:numPr>
          <w:ilvl w:val="0"/>
          <w:numId w:val="41"/>
        </w:numPr>
        <w:spacing w:after="0"/>
      </w:pPr>
      <w:r w:rsidRPr="00782E8C">
        <w:rPr>
          <w:rFonts w:hint="eastAsia"/>
        </w:rPr>
        <w:t xml:space="preserve">FFS: </w:t>
      </w:r>
      <w:r w:rsidRPr="00782E8C">
        <w:t xml:space="preserve">UE is </w:t>
      </w:r>
      <w:r w:rsidRPr="00782E8C">
        <w:rPr>
          <w:rFonts w:hint="eastAsia"/>
        </w:rPr>
        <w:t>allowed or informed</w:t>
      </w:r>
      <w:r w:rsidRPr="00782E8C">
        <w:t xml:space="preserve"> to adapt acquisition procedure based on </w:t>
      </w:r>
      <w:r w:rsidRPr="00782E8C">
        <w:rPr>
          <w:rFonts w:hint="eastAsia"/>
        </w:rPr>
        <w:t>periodicities of SS burst set</w:t>
      </w:r>
    </w:p>
    <w:p w:rsidR="00FD0359" w:rsidRPr="00782E8C" w:rsidRDefault="00FD0359" w:rsidP="00FD0359">
      <w:pPr>
        <w:numPr>
          <w:ilvl w:val="0"/>
          <w:numId w:val="41"/>
        </w:numPr>
        <w:spacing w:after="0"/>
      </w:pPr>
      <w:r w:rsidRPr="00782E8C">
        <w:rPr>
          <w:rFonts w:hint="eastAsia"/>
        </w:rPr>
        <w:t xml:space="preserve">FFS: For example, if multiple periodicities of SS burst set are defined for initial </w:t>
      </w:r>
      <w:r w:rsidRPr="00782E8C">
        <w:t>blind acquisition</w:t>
      </w:r>
      <w:r w:rsidRPr="00782E8C">
        <w:rPr>
          <w:rFonts w:hint="eastAsia"/>
        </w:rPr>
        <w:t>, UE</w:t>
      </w:r>
      <w:r w:rsidRPr="00782E8C">
        <w:t xml:space="preserve"> assumes </w:t>
      </w:r>
      <w:r w:rsidRPr="00782E8C">
        <w:rPr>
          <w:bCs/>
        </w:rPr>
        <w:t xml:space="preserve">X ms </w:t>
      </w:r>
      <w:r w:rsidRPr="00782E8C">
        <w:rPr>
          <w:rFonts w:hint="eastAsia"/>
          <w:bCs/>
        </w:rPr>
        <w:t xml:space="preserve">of an NR carrier as periodicity of SS burst set </w:t>
      </w:r>
      <w:r w:rsidRPr="00782E8C">
        <w:t>for dwell time on a freq</w:t>
      </w:r>
    </w:p>
    <w:p w:rsidR="005F46DA" w:rsidRDefault="005F46DA" w:rsidP="00693C74"/>
    <w:p w:rsidR="005F46DA" w:rsidRDefault="005F46DA" w:rsidP="00FD0359">
      <w:pPr>
        <w:spacing w:beforeLines="50"/>
        <w:jc w:val="both"/>
        <w:rPr>
          <w:rFonts w:eastAsia="宋体"/>
          <w:lang w:eastAsia="zh-CN"/>
        </w:rPr>
      </w:pPr>
      <w:r w:rsidRPr="0064588B">
        <w:rPr>
          <w:rFonts w:hint="eastAsia"/>
        </w:rPr>
        <w:t xml:space="preserve">In this contribution, we </w:t>
      </w:r>
      <w:r>
        <w:rPr>
          <w:rFonts w:eastAsia="宋体" w:hint="eastAsia"/>
          <w:lang w:eastAsia="zh-CN"/>
        </w:rPr>
        <w:t>discuss the considerations o</w:t>
      </w:r>
      <w:r>
        <w:rPr>
          <w:rFonts w:eastAsia="宋体"/>
          <w:lang w:eastAsia="zh-CN"/>
        </w:rPr>
        <w:t>f</w:t>
      </w:r>
      <w:r w:rsidR="00D35455">
        <w:rPr>
          <w:rFonts w:eastAsia="宋体" w:hint="eastAsia"/>
          <w:lang w:eastAsia="zh-CN"/>
        </w:rPr>
        <w:t xml:space="preserve"> the </w:t>
      </w:r>
      <w:r w:rsidR="00D35455">
        <w:rPr>
          <w:rFonts w:eastAsia="宋体"/>
          <w:lang w:eastAsia="zh-CN"/>
        </w:rPr>
        <w:t>transmission bandwidth</w:t>
      </w:r>
      <w:r w:rsidR="00F24E8A">
        <w:rPr>
          <w:rFonts w:eastAsia="宋体" w:hint="eastAsia"/>
          <w:lang w:eastAsia="zh-CN"/>
        </w:rPr>
        <w:t xml:space="preserve"> </w:t>
      </w:r>
      <w:r w:rsidR="00F24E8A">
        <w:rPr>
          <w:rFonts w:eastAsia="宋体"/>
          <w:lang w:eastAsia="zh-CN"/>
        </w:rPr>
        <w:t>agnostic synchronization signals design</w:t>
      </w:r>
      <w:r>
        <w:rPr>
          <w:rFonts w:eastAsia="宋体" w:hint="eastAsia"/>
          <w:lang w:eastAsia="zh-CN"/>
        </w:rPr>
        <w:t>.</w:t>
      </w:r>
    </w:p>
    <w:p w:rsidR="005F46DA" w:rsidRDefault="005F46DA" w:rsidP="00693C74"/>
    <w:p w:rsidR="00693C74" w:rsidRDefault="00D35455" w:rsidP="00BA7C9E">
      <w:pPr>
        <w:pStyle w:val="1"/>
        <w:rPr>
          <w:lang w:eastAsia="ja-JP"/>
        </w:rPr>
      </w:pPr>
      <w:r>
        <w:rPr>
          <w:lang w:eastAsia="ja-JP"/>
        </w:rPr>
        <w:t>Transmission Bandwidth Agnostic Synchronization Signals Design</w:t>
      </w:r>
      <w:r w:rsidR="00FD26B7">
        <w:rPr>
          <w:lang w:eastAsia="ja-JP"/>
        </w:rPr>
        <w:t xml:space="preserve"> </w:t>
      </w:r>
    </w:p>
    <w:p w:rsidR="00F746A6" w:rsidRDefault="00F746A6" w:rsidP="00F746A6"/>
    <w:p w:rsidR="00F746A6" w:rsidRDefault="00F746A6" w:rsidP="00F746A6">
      <w:pPr>
        <w:pStyle w:val="maintext"/>
        <w:spacing w:before="0" w:after="0" w:line="240" w:lineRule="auto"/>
        <w:ind w:firstLineChars="0" w:firstLine="0"/>
      </w:pPr>
      <w:r>
        <w:t>The initial access procedure starts with the UE acquiring the NR system DL transmission timing by detection of the DL synchronization signals(s), e.g., NR-PSS/NR-SSS.  UE might detect more than one set of NR-PSS/NR-SSS.  UE will select the strongest detected NR-PSS/NR-SSS and use as the reference time and performs the RRM measurements.   The RRM measurements would be based on the associated system reference signals, e.g., NR-PSS/NR-SSS, DM RS of NR-PBCH.   The associated reference signals could also include the synchronization signals similar to discovery reference signal (DRS) in LTE Rel-12 small cells.  The associated reference signals are used for channel tracking and channel estimation for NR system information acquisition.  It was agreed in RAN1#86bis that NR Cell ID is derived from the detection of NR-PSS/NR-SSS.  The NR-PSS/NR-SSS detected by the UE would be the dependent variable to derive the identification of DL transmission point and to retrieve the essential system information.  The associated system reference signals are also derived from the detected signals.  If both synchronization signals and the associated system reference signals are used for channel tracking, channel estimation, and channel measurement, UEs should assume the synchronization signals and the associated reference signals are quasi-co-located (</w:t>
      </w:r>
      <w:proofErr w:type="spellStart"/>
      <w:r>
        <w:t>QCL’d</w:t>
      </w:r>
      <w:proofErr w:type="spellEnd"/>
      <w:r>
        <w:t xml:space="preserve">) </w:t>
      </w:r>
      <w:r>
        <w:fldChar w:fldCharType="begin"/>
      </w:r>
      <w:r>
        <w:instrText xml:space="preserve"> REF _Ref462857809 \r \h </w:instrText>
      </w:r>
      <w:r>
        <w:fldChar w:fldCharType="separate"/>
      </w:r>
      <w:r>
        <w:t>[5]</w:t>
      </w:r>
      <w:r>
        <w:fldChar w:fldCharType="end"/>
      </w:r>
      <w:r>
        <w:t xml:space="preserve">.  </w:t>
      </w:r>
    </w:p>
    <w:p w:rsidR="00F746A6" w:rsidRDefault="00F746A6" w:rsidP="00F746A6">
      <w:pPr>
        <w:pStyle w:val="maintext"/>
        <w:spacing w:before="0" w:after="0" w:line="240" w:lineRule="auto"/>
        <w:ind w:firstLineChars="0" w:firstLine="0"/>
        <w:rPr>
          <w:lang w:val="en-US"/>
        </w:rPr>
      </w:pPr>
    </w:p>
    <w:p w:rsidR="004E453A" w:rsidRDefault="00A85860" w:rsidP="00B9324D">
      <w:pPr>
        <w:pStyle w:val="maintext"/>
        <w:spacing w:before="0" w:after="0" w:line="240" w:lineRule="auto"/>
        <w:ind w:firstLineChars="0" w:firstLine="0"/>
        <w:rPr>
          <w:lang w:val="en-US"/>
        </w:rPr>
      </w:pPr>
      <w:r>
        <w:rPr>
          <w:lang w:val="en-US"/>
        </w:rPr>
        <w:t xml:space="preserve">The synchronization signals and associated </w:t>
      </w:r>
      <w:r w:rsidR="005473D7">
        <w:rPr>
          <w:lang w:val="en-US"/>
        </w:rPr>
        <w:t xml:space="preserve">system </w:t>
      </w:r>
      <w:r>
        <w:rPr>
          <w:lang w:val="en-US"/>
        </w:rPr>
        <w:t xml:space="preserve">reference signals for channel measurements need to support diverse range of the system bandwidth.  In LTE, the system bandwidth was from 1.4 MHz to 20 </w:t>
      </w:r>
      <w:proofErr w:type="spellStart"/>
      <w:r>
        <w:rPr>
          <w:lang w:val="en-US"/>
        </w:rPr>
        <w:t>MHz.</w:t>
      </w:r>
      <w:proofErr w:type="spellEnd"/>
      <w:r>
        <w:rPr>
          <w:lang w:val="en-US"/>
        </w:rPr>
        <w:t xml:space="preserve">   The synchronization signal and CRS in LTE was designed based on 1.4 MHz system bandwidth.   With additional </w:t>
      </w:r>
      <w:proofErr w:type="spellStart"/>
      <w:r>
        <w:rPr>
          <w:lang w:val="en-US"/>
        </w:rPr>
        <w:t>eMTC</w:t>
      </w:r>
      <w:proofErr w:type="spellEnd"/>
      <w:r>
        <w:rPr>
          <w:lang w:val="en-US"/>
        </w:rPr>
        <w:t xml:space="preserve"> and NB </w:t>
      </w:r>
      <w:proofErr w:type="spellStart"/>
      <w:r>
        <w:rPr>
          <w:lang w:val="en-US"/>
        </w:rPr>
        <w:t>IoT</w:t>
      </w:r>
      <w:proofErr w:type="spellEnd"/>
      <w:r>
        <w:rPr>
          <w:lang w:val="en-US"/>
        </w:rPr>
        <w:t xml:space="preserve"> features, the system bandwidth supported by LTE span down</w:t>
      </w:r>
      <w:r w:rsidR="006E6109">
        <w:rPr>
          <w:lang w:val="en-US"/>
        </w:rPr>
        <w:t xml:space="preserve"> to 180 KHz and up to 20 </w:t>
      </w:r>
      <w:proofErr w:type="spellStart"/>
      <w:r w:rsidR="006E6109">
        <w:rPr>
          <w:lang w:val="en-US"/>
        </w:rPr>
        <w:t>MHz.</w:t>
      </w:r>
      <w:proofErr w:type="spellEnd"/>
      <w:r w:rsidR="006E6109">
        <w:rPr>
          <w:lang w:val="en-US"/>
        </w:rPr>
        <w:t xml:space="preserve">  </w:t>
      </w:r>
      <w:r>
        <w:rPr>
          <w:lang w:val="en-US"/>
        </w:rPr>
        <w:t xml:space="preserve">Additional synchronization signal type was added for the initial acquisition of the NB </w:t>
      </w:r>
      <w:proofErr w:type="spellStart"/>
      <w:r>
        <w:rPr>
          <w:lang w:val="en-US"/>
        </w:rPr>
        <w:t>IoT</w:t>
      </w:r>
      <w:proofErr w:type="spellEnd"/>
      <w:r>
        <w:rPr>
          <w:lang w:val="en-US"/>
        </w:rPr>
        <w:t xml:space="preserve"> system embedded within LTE carrier. </w:t>
      </w:r>
      <w:r w:rsidR="004E453A">
        <w:rPr>
          <w:lang w:val="en-US"/>
        </w:rPr>
        <w:t xml:space="preserve"> It was agreed in RAN1#84bis that the maximum system BW should be at least 80 </w:t>
      </w:r>
      <w:proofErr w:type="spellStart"/>
      <w:r w:rsidR="004E453A">
        <w:rPr>
          <w:lang w:val="en-US"/>
        </w:rPr>
        <w:t>MHz.</w:t>
      </w:r>
      <w:proofErr w:type="spellEnd"/>
      <w:r w:rsidR="004E453A">
        <w:rPr>
          <w:lang w:val="en-US"/>
        </w:rPr>
        <w:t xml:space="preserve">    The expected system bandwidth supported could be from 180 KHz to more than 80 </w:t>
      </w:r>
      <w:proofErr w:type="spellStart"/>
      <w:r w:rsidR="004E453A">
        <w:rPr>
          <w:lang w:val="en-US"/>
        </w:rPr>
        <w:t>MHz.</w:t>
      </w:r>
      <w:proofErr w:type="spellEnd"/>
      <w:r w:rsidR="004E453A">
        <w:rPr>
          <w:lang w:val="en-US"/>
        </w:rPr>
        <w:t xml:space="preserve">   In RAN1#85, it was agreed that NR should support flexible operating bandwidth as follows,  </w:t>
      </w:r>
    </w:p>
    <w:p w:rsidR="00B9324D" w:rsidRPr="00B9324D" w:rsidRDefault="00B9324D" w:rsidP="00B9324D">
      <w:pPr>
        <w:pStyle w:val="maintext"/>
        <w:spacing w:before="0" w:after="0" w:line="240" w:lineRule="auto"/>
        <w:ind w:firstLineChars="0" w:firstLine="0"/>
        <w:rPr>
          <w:lang w:val="en-US"/>
        </w:rPr>
      </w:pPr>
    </w:p>
    <w:p w:rsidR="004E453A" w:rsidRPr="004E453A" w:rsidRDefault="004E453A" w:rsidP="004E453A">
      <w:pPr>
        <w:pStyle w:val="afa"/>
        <w:numPr>
          <w:ilvl w:val="0"/>
          <w:numId w:val="28"/>
        </w:numPr>
        <w:rPr>
          <w:rFonts w:eastAsia="MS Mincho"/>
          <w:sz w:val="20"/>
          <w:szCs w:val="20"/>
        </w:rPr>
      </w:pPr>
      <w:r w:rsidRPr="004E453A">
        <w:rPr>
          <w:rFonts w:eastAsia="MS Mincho" w:hint="eastAsia"/>
          <w:sz w:val="20"/>
          <w:szCs w:val="20"/>
        </w:rPr>
        <w:t xml:space="preserve">NR </w:t>
      </w:r>
      <w:r w:rsidRPr="004E453A">
        <w:rPr>
          <w:rFonts w:eastAsia="MS Mincho"/>
          <w:sz w:val="20"/>
          <w:szCs w:val="20"/>
        </w:rPr>
        <w:t>should</w:t>
      </w:r>
      <w:r w:rsidRPr="004E453A">
        <w:rPr>
          <w:rFonts w:eastAsia="MS Mincho" w:hint="eastAsia"/>
          <w:sz w:val="20"/>
          <w:szCs w:val="20"/>
        </w:rPr>
        <w:t xml:space="preserve"> support of flexible NW and UE channel bandwidth</w:t>
      </w:r>
    </w:p>
    <w:p w:rsidR="004E453A" w:rsidRPr="004E453A" w:rsidRDefault="004E453A" w:rsidP="004E453A">
      <w:pPr>
        <w:pStyle w:val="afa"/>
        <w:numPr>
          <w:ilvl w:val="0"/>
          <w:numId w:val="28"/>
        </w:numPr>
        <w:rPr>
          <w:rFonts w:eastAsia="MS Mincho"/>
          <w:sz w:val="20"/>
          <w:szCs w:val="20"/>
        </w:rPr>
      </w:pPr>
      <w:r w:rsidRPr="004E453A">
        <w:rPr>
          <w:rFonts w:eastAsia="MS Mincho" w:hint="eastAsia"/>
          <w:sz w:val="20"/>
          <w:szCs w:val="20"/>
        </w:rPr>
        <w:t xml:space="preserve">FFS: </w:t>
      </w:r>
      <w:r w:rsidRPr="004E453A">
        <w:rPr>
          <w:sz w:val="20"/>
          <w:szCs w:val="20"/>
        </w:rPr>
        <w:t xml:space="preserve">NR </w:t>
      </w:r>
      <w:r w:rsidRPr="004E453A">
        <w:rPr>
          <w:rFonts w:eastAsia="MS Mincho" w:hint="eastAsia"/>
          <w:sz w:val="20"/>
          <w:szCs w:val="20"/>
        </w:rPr>
        <w:t>carrier</w:t>
      </w:r>
      <w:r w:rsidRPr="004E453A">
        <w:rPr>
          <w:sz w:val="20"/>
          <w:szCs w:val="20"/>
        </w:rPr>
        <w:t xml:space="preserve"> bandwidth should </w:t>
      </w:r>
      <w:r w:rsidRPr="004E453A">
        <w:rPr>
          <w:rFonts w:eastAsia="MS Mincho" w:hint="eastAsia"/>
          <w:sz w:val="20"/>
          <w:szCs w:val="20"/>
        </w:rPr>
        <w:t xml:space="preserve">consider </w:t>
      </w:r>
      <w:r w:rsidRPr="004E453A">
        <w:rPr>
          <w:sz w:val="20"/>
          <w:szCs w:val="20"/>
        </w:rPr>
        <w:t>to allow efficient unlicensed spectrum access</w:t>
      </w:r>
    </w:p>
    <w:p w:rsidR="004E453A" w:rsidRPr="004E453A" w:rsidRDefault="004E453A" w:rsidP="004E453A">
      <w:pPr>
        <w:pStyle w:val="afa"/>
        <w:numPr>
          <w:ilvl w:val="0"/>
          <w:numId w:val="28"/>
        </w:numPr>
        <w:rPr>
          <w:rFonts w:eastAsia="MS Mincho"/>
          <w:sz w:val="20"/>
          <w:szCs w:val="20"/>
        </w:rPr>
      </w:pPr>
      <w:r w:rsidRPr="004E453A">
        <w:rPr>
          <w:rFonts w:eastAsia="MS Mincho"/>
          <w:sz w:val="20"/>
          <w:szCs w:val="20"/>
        </w:rPr>
        <w:t xml:space="preserve">The NR physical-layer design should allow for </w:t>
      </w:r>
      <w:r w:rsidRPr="004E453A">
        <w:rPr>
          <w:rFonts w:eastAsia="MS Mincho" w:hint="eastAsia"/>
          <w:sz w:val="20"/>
          <w:szCs w:val="20"/>
        </w:rPr>
        <w:t xml:space="preserve">fine </w:t>
      </w:r>
      <w:r w:rsidRPr="004E453A">
        <w:rPr>
          <w:rFonts w:eastAsia="MS Mincho"/>
          <w:sz w:val="20"/>
          <w:szCs w:val="20"/>
        </w:rPr>
        <w:t>granularity</w:t>
      </w:r>
      <w:r w:rsidRPr="004E453A">
        <w:rPr>
          <w:rFonts w:eastAsia="MS Mincho" w:hint="eastAsia"/>
          <w:sz w:val="20"/>
          <w:szCs w:val="20"/>
        </w:rPr>
        <w:t xml:space="preserve"> in terms of NR</w:t>
      </w:r>
      <w:r w:rsidRPr="004E453A">
        <w:rPr>
          <w:rFonts w:eastAsia="MS Mincho"/>
          <w:sz w:val="20"/>
          <w:szCs w:val="20"/>
        </w:rPr>
        <w:t xml:space="preserve"> carrier bandwidth </w:t>
      </w:r>
    </w:p>
    <w:p w:rsidR="004E453A" w:rsidRPr="004E453A" w:rsidRDefault="004E453A" w:rsidP="004E453A">
      <w:pPr>
        <w:pStyle w:val="afa"/>
        <w:numPr>
          <w:ilvl w:val="0"/>
          <w:numId w:val="28"/>
        </w:numPr>
        <w:rPr>
          <w:rFonts w:eastAsia="MS Mincho"/>
          <w:sz w:val="20"/>
          <w:szCs w:val="20"/>
        </w:rPr>
      </w:pPr>
      <w:r w:rsidRPr="004E453A">
        <w:rPr>
          <w:rFonts w:eastAsia="MS Mincho"/>
          <w:sz w:val="20"/>
          <w:szCs w:val="20"/>
        </w:rPr>
        <w:t xml:space="preserve">The NR physical-layer design should be such that devices with different bandwidth capabilities </w:t>
      </w:r>
      <w:r w:rsidRPr="004E453A">
        <w:rPr>
          <w:rFonts w:eastAsia="MS Mincho" w:hint="eastAsia"/>
          <w:sz w:val="20"/>
          <w:szCs w:val="20"/>
        </w:rPr>
        <w:t>can</w:t>
      </w:r>
      <w:r w:rsidRPr="004E453A">
        <w:rPr>
          <w:rFonts w:eastAsia="MS Mincho"/>
          <w:sz w:val="20"/>
          <w:szCs w:val="20"/>
        </w:rPr>
        <w:t xml:space="preserve"> efficiently access the same </w:t>
      </w:r>
      <w:r w:rsidRPr="004E453A">
        <w:rPr>
          <w:rFonts w:eastAsia="MS Mincho" w:hint="eastAsia"/>
          <w:sz w:val="20"/>
          <w:szCs w:val="20"/>
        </w:rPr>
        <w:t>NR</w:t>
      </w:r>
      <w:r w:rsidRPr="004E453A">
        <w:rPr>
          <w:rFonts w:eastAsia="MS Mincho"/>
          <w:sz w:val="20"/>
          <w:szCs w:val="20"/>
        </w:rPr>
        <w:t xml:space="preserve"> carrier</w:t>
      </w:r>
      <w:r w:rsidRPr="004E453A">
        <w:rPr>
          <w:rFonts w:eastAsia="MS Mincho" w:hint="eastAsia"/>
          <w:sz w:val="20"/>
          <w:szCs w:val="20"/>
        </w:rPr>
        <w:t xml:space="preserve"> regardless of the NR carrier bandwidth</w:t>
      </w:r>
    </w:p>
    <w:p w:rsidR="004E453A" w:rsidRPr="004E453A" w:rsidRDefault="004E453A" w:rsidP="004E453A">
      <w:pPr>
        <w:pStyle w:val="afa"/>
        <w:numPr>
          <w:ilvl w:val="1"/>
          <w:numId w:val="28"/>
        </w:numPr>
        <w:rPr>
          <w:rFonts w:eastAsia="MS Mincho"/>
          <w:sz w:val="20"/>
          <w:szCs w:val="20"/>
        </w:rPr>
      </w:pPr>
      <w:r w:rsidRPr="004E453A">
        <w:rPr>
          <w:rFonts w:eastAsia="MS Mincho" w:hint="eastAsia"/>
          <w:sz w:val="20"/>
          <w:szCs w:val="20"/>
        </w:rPr>
        <w:t>FFS: minimum bandwidth</w:t>
      </w:r>
    </w:p>
    <w:p w:rsidR="004E453A" w:rsidRPr="004E453A" w:rsidRDefault="004E453A" w:rsidP="004E453A">
      <w:pPr>
        <w:pStyle w:val="afa"/>
        <w:numPr>
          <w:ilvl w:val="0"/>
          <w:numId w:val="28"/>
        </w:numPr>
        <w:rPr>
          <w:rFonts w:eastAsia="MS Mincho"/>
          <w:sz w:val="20"/>
          <w:szCs w:val="20"/>
        </w:rPr>
      </w:pPr>
      <w:r w:rsidRPr="004E453A">
        <w:rPr>
          <w:rFonts w:eastAsia="MS Mincho" w:hint="eastAsia"/>
          <w:sz w:val="20"/>
          <w:szCs w:val="20"/>
        </w:rPr>
        <w:t xml:space="preserve">FFS: </w:t>
      </w:r>
      <w:r w:rsidRPr="004E453A">
        <w:rPr>
          <w:rFonts w:eastAsia="MS Mincho"/>
          <w:sz w:val="20"/>
          <w:szCs w:val="20"/>
        </w:rPr>
        <w:t>There should not be an assumption that devices necessarily support the same set of bandwidths for transmission and reception</w:t>
      </w:r>
    </w:p>
    <w:p w:rsidR="004E453A" w:rsidRPr="004E453A" w:rsidRDefault="004E453A" w:rsidP="004E453A">
      <w:pPr>
        <w:pStyle w:val="afa"/>
        <w:numPr>
          <w:ilvl w:val="0"/>
          <w:numId w:val="28"/>
        </w:numPr>
        <w:rPr>
          <w:rFonts w:eastAsia="MS Mincho"/>
          <w:sz w:val="20"/>
          <w:szCs w:val="20"/>
        </w:rPr>
      </w:pPr>
      <w:r w:rsidRPr="004E453A">
        <w:rPr>
          <w:rFonts w:eastAsia="MS Mincho" w:hint="eastAsia"/>
          <w:sz w:val="20"/>
          <w:szCs w:val="20"/>
        </w:rPr>
        <w:t xml:space="preserve">FFS: </w:t>
      </w:r>
      <w:r w:rsidRPr="004E453A">
        <w:rPr>
          <w:rFonts w:eastAsia="MS Mincho"/>
          <w:sz w:val="20"/>
          <w:szCs w:val="20"/>
        </w:rPr>
        <w:t>There should not be an assumption that the network carrier bandwidth is necessarily the same for downlink and uplink</w:t>
      </w:r>
    </w:p>
    <w:p w:rsidR="007E7857" w:rsidRDefault="007E7857" w:rsidP="00CF6971">
      <w:pPr>
        <w:pStyle w:val="maintext"/>
        <w:spacing w:before="0" w:after="0" w:line="240" w:lineRule="auto"/>
        <w:ind w:firstLineChars="100"/>
        <w:rPr>
          <w:lang w:val="en-US"/>
        </w:rPr>
      </w:pPr>
    </w:p>
    <w:p w:rsidR="006E6109" w:rsidRPr="00D05733" w:rsidRDefault="006E6109" w:rsidP="00FD0359">
      <w:pPr>
        <w:spacing w:beforeLines="50"/>
        <w:jc w:val="both"/>
        <w:rPr>
          <w:rFonts w:eastAsia="宋体"/>
          <w:lang w:eastAsia="zh-CN"/>
        </w:rPr>
      </w:pPr>
      <w:r>
        <w:rPr>
          <w:rFonts w:eastAsia="宋体"/>
          <w:lang w:eastAsia="zh-CN"/>
        </w:rPr>
        <w:t>In RAN1#86, the agreements on the transmission bandwidth of synchronization channel over the system bandwidth are as follows,</w:t>
      </w:r>
      <w:r w:rsidRPr="00940679">
        <w:rPr>
          <w:rFonts w:eastAsia="宋体"/>
          <w:lang w:eastAsia="zh-CN"/>
        </w:rPr>
        <w:t xml:space="preserve">  </w:t>
      </w:r>
    </w:p>
    <w:p w:rsidR="006E6109" w:rsidRPr="00D05733" w:rsidRDefault="006E6109" w:rsidP="006E6109">
      <w:pPr>
        <w:pStyle w:val="afa"/>
        <w:numPr>
          <w:ilvl w:val="0"/>
          <w:numId w:val="36"/>
        </w:numPr>
        <w:rPr>
          <w:sz w:val="20"/>
          <w:szCs w:val="20"/>
        </w:rPr>
      </w:pPr>
      <w:r w:rsidRPr="00D05733">
        <w:rPr>
          <w:sz w:val="20"/>
          <w:szCs w:val="20"/>
        </w:rPr>
        <w:t>At least one transmission bandwidth within a carrier bandwidth can b</w:t>
      </w:r>
      <w:r>
        <w:rPr>
          <w:sz w:val="20"/>
          <w:szCs w:val="20"/>
        </w:rPr>
        <w:t>e specified for transmission of</w:t>
      </w:r>
      <w:r w:rsidRPr="00D05733">
        <w:rPr>
          <w:sz w:val="20"/>
          <w:szCs w:val="20"/>
        </w:rPr>
        <w:t xml:space="preserve"> each synchronization signal and at least some essential system information.</w:t>
      </w:r>
    </w:p>
    <w:p w:rsidR="006E6109" w:rsidRPr="00D05733" w:rsidRDefault="006E6109" w:rsidP="006E6109">
      <w:pPr>
        <w:pStyle w:val="afa"/>
        <w:numPr>
          <w:ilvl w:val="1"/>
          <w:numId w:val="36"/>
        </w:numPr>
        <w:rPr>
          <w:sz w:val="20"/>
          <w:szCs w:val="20"/>
        </w:rPr>
      </w:pPr>
      <w:r w:rsidRPr="00D05733">
        <w:rPr>
          <w:sz w:val="20"/>
          <w:szCs w:val="20"/>
        </w:rPr>
        <w:t>The transmission bandwidth may be specified either differently according to the frequency range or the same across the frequency ranges</w:t>
      </w:r>
    </w:p>
    <w:p w:rsidR="006E6109" w:rsidRPr="00D05733" w:rsidRDefault="006E6109" w:rsidP="006E6109">
      <w:pPr>
        <w:pStyle w:val="afa"/>
        <w:numPr>
          <w:ilvl w:val="1"/>
          <w:numId w:val="36"/>
        </w:numPr>
        <w:rPr>
          <w:sz w:val="20"/>
          <w:szCs w:val="20"/>
        </w:rPr>
      </w:pPr>
      <w:r w:rsidRPr="00D05733">
        <w:rPr>
          <w:sz w:val="20"/>
          <w:szCs w:val="20"/>
        </w:rPr>
        <w:t>FFS: transmission bandwidths for each synchronization signal and at least some system information are same or not</w:t>
      </w:r>
    </w:p>
    <w:p w:rsidR="006E6109" w:rsidRPr="00D05733" w:rsidRDefault="006E6109" w:rsidP="006E6109">
      <w:pPr>
        <w:pStyle w:val="afa"/>
        <w:numPr>
          <w:ilvl w:val="1"/>
          <w:numId w:val="36"/>
        </w:numPr>
        <w:rPr>
          <w:sz w:val="20"/>
          <w:szCs w:val="20"/>
        </w:rPr>
      </w:pPr>
      <w:r w:rsidRPr="00D05733">
        <w:rPr>
          <w:sz w:val="20"/>
          <w:szCs w:val="20"/>
        </w:rPr>
        <w:t>FFS: the transmission bandwidth and the corresponding numerology</w:t>
      </w:r>
    </w:p>
    <w:p w:rsidR="006E6109" w:rsidRPr="00D35455" w:rsidRDefault="006E6109" w:rsidP="006E6109">
      <w:pPr>
        <w:pStyle w:val="afa"/>
        <w:numPr>
          <w:ilvl w:val="1"/>
          <w:numId w:val="36"/>
        </w:numPr>
        <w:rPr>
          <w:sz w:val="20"/>
          <w:szCs w:val="20"/>
        </w:rPr>
      </w:pPr>
      <w:r w:rsidRPr="00D05733">
        <w:rPr>
          <w:sz w:val="20"/>
          <w:szCs w:val="20"/>
        </w:rPr>
        <w:t>FFS: whether the used transmission bandwidth is blindly detected by UE from specified bandwidths according to the frequency bands</w:t>
      </w:r>
    </w:p>
    <w:p w:rsidR="006E6109" w:rsidRDefault="006E6109" w:rsidP="000E5984">
      <w:pPr>
        <w:pStyle w:val="maintext"/>
        <w:spacing w:before="0" w:after="0" w:line="240" w:lineRule="auto"/>
        <w:ind w:firstLineChars="0" w:firstLine="0"/>
        <w:rPr>
          <w:lang w:val="en-US"/>
        </w:rPr>
      </w:pPr>
    </w:p>
    <w:p w:rsidR="00F746A6" w:rsidRDefault="00F746A6" w:rsidP="000E5984">
      <w:pPr>
        <w:pStyle w:val="maintext"/>
        <w:spacing w:before="0" w:after="0" w:line="240" w:lineRule="auto"/>
        <w:ind w:firstLineChars="0" w:firstLine="0"/>
        <w:rPr>
          <w:lang w:val="en-US"/>
        </w:rPr>
      </w:pPr>
      <w:r>
        <w:rPr>
          <w:lang w:val="en-US"/>
        </w:rPr>
        <w:t>In RAN1#86bis, the working assumption was made on the wider bandwidth of synchronization signals as follows,</w:t>
      </w:r>
    </w:p>
    <w:p w:rsidR="00F746A6" w:rsidRDefault="00F746A6" w:rsidP="000E5984">
      <w:pPr>
        <w:pStyle w:val="maintext"/>
        <w:spacing w:before="0" w:after="0" w:line="240" w:lineRule="auto"/>
        <w:ind w:firstLineChars="0" w:firstLine="0"/>
        <w:rPr>
          <w:lang w:val="en-US"/>
        </w:rPr>
      </w:pPr>
    </w:p>
    <w:p w:rsidR="00F746A6" w:rsidRPr="003F0EDA" w:rsidRDefault="00F746A6" w:rsidP="00F746A6">
      <w:pPr>
        <w:numPr>
          <w:ilvl w:val="0"/>
          <w:numId w:val="39"/>
        </w:numPr>
        <w:spacing w:after="0"/>
      </w:pPr>
      <w:r w:rsidRPr="003F0EDA">
        <w:t xml:space="preserve">Wider transmission bandwidth </w:t>
      </w:r>
      <w:r>
        <w:t>for NR-PSS/SSS</w:t>
      </w:r>
      <w:r>
        <w:rPr>
          <w:rFonts w:hint="eastAsia"/>
        </w:rPr>
        <w:t xml:space="preserve"> and/or </w:t>
      </w:r>
      <w:r w:rsidRPr="003F0EDA">
        <w:t xml:space="preserve">PBCH </w:t>
      </w:r>
      <w:r>
        <w:t>than that for LTE-PSS/SSS</w:t>
      </w:r>
      <w:r>
        <w:rPr>
          <w:rFonts w:hint="eastAsia"/>
        </w:rPr>
        <w:t>/</w:t>
      </w:r>
      <w:r w:rsidRPr="003F0EDA">
        <w:t xml:space="preserve">PBCH is supported at least for a subcarrier </w:t>
      </w:r>
      <w:r>
        <w:t xml:space="preserve">spacing </w:t>
      </w:r>
      <w:r w:rsidRPr="003F0EDA">
        <w:t>larger than 15kHz</w:t>
      </w:r>
    </w:p>
    <w:p w:rsidR="00F746A6" w:rsidRPr="00BD4494" w:rsidRDefault="00F746A6" w:rsidP="00F746A6">
      <w:pPr>
        <w:numPr>
          <w:ilvl w:val="1"/>
          <w:numId w:val="39"/>
        </w:numPr>
        <w:spacing w:after="0"/>
      </w:pPr>
      <w:r w:rsidRPr="003F0EDA">
        <w:t>Below 6 GHz, transmission bandwidth containing N</w:t>
      </w:r>
      <w:r>
        <w:t>R-PSS/SSS</w:t>
      </w:r>
      <w:r>
        <w:rPr>
          <w:rFonts w:hint="eastAsia"/>
        </w:rPr>
        <w:t>/</w:t>
      </w:r>
      <w:r w:rsidRPr="003F0EDA">
        <w:t>PBCH is not more than [5</w:t>
      </w:r>
      <w:r>
        <w:rPr>
          <w:rFonts w:hint="eastAsia"/>
        </w:rPr>
        <w:t xml:space="preserve"> or 20</w:t>
      </w:r>
      <w:r w:rsidRPr="003F0EDA">
        <w:t>] MHz</w:t>
      </w:r>
    </w:p>
    <w:p w:rsidR="00F746A6" w:rsidRDefault="00F746A6" w:rsidP="00F746A6">
      <w:pPr>
        <w:numPr>
          <w:ilvl w:val="1"/>
          <w:numId w:val="39"/>
        </w:numPr>
        <w:spacing w:after="0"/>
      </w:pPr>
      <w:r w:rsidRPr="003F0EDA">
        <w:t>Below 40 GHz, transmission bandwidth containing NR-PSS/SSS/PBCH is not more than [40</w:t>
      </w:r>
      <w:r>
        <w:rPr>
          <w:rFonts w:hint="eastAsia"/>
        </w:rPr>
        <w:t xml:space="preserve"> or 80</w:t>
      </w:r>
      <w:r w:rsidRPr="003F0EDA">
        <w:t>] MHz</w:t>
      </w:r>
    </w:p>
    <w:p w:rsidR="00F746A6" w:rsidRPr="00F746A6" w:rsidRDefault="00F746A6" w:rsidP="000E5984">
      <w:pPr>
        <w:pStyle w:val="maintext"/>
        <w:spacing w:before="0" w:after="0" w:line="240" w:lineRule="auto"/>
        <w:ind w:firstLineChars="0" w:firstLine="0"/>
      </w:pPr>
    </w:p>
    <w:p w:rsidR="005224A2" w:rsidRDefault="000E5984" w:rsidP="000E5984">
      <w:pPr>
        <w:pStyle w:val="maintext"/>
        <w:spacing w:before="0" w:after="0" w:line="240" w:lineRule="auto"/>
        <w:ind w:firstLineChars="0" w:firstLine="0"/>
        <w:rPr>
          <w:lang w:val="en-US"/>
        </w:rPr>
      </w:pPr>
      <w:r>
        <w:rPr>
          <w:lang w:val="en-US"/>
        </w:rPr>
        <w:t>In order to support diverse system bandwidth, the synchronization signals could be designed based</w:t>
      </w:r>
      <w:r w:rsidR="00F746A6">
        <w:rPr>
          <w:lang w:val="en-US"/>
        </w:rPr>
        <w:t xml:space="preserve"> on smallest system bandwidth. </w:t>
      </w:r>
      <w:r>
        <w:rPr>
          <w:lang w:val="en-US"/>
        </w:rPr>
        <w:t xml:space="preserve"> UE could detect the synchronization signals and </w:t>
      </w:r>
      <w:r w:rsidR="008A1D0B">
        <w:rPr>
          <w:lang w:val="en-US"/>
        </w:rPr>
        <w:t>retrieve the system</w:t>
      </w:r>
      <w:r>
        <w:rPr>
          <w:lang w:val="en-US"/>
        </w:rPr>
        <w:t xml:space="preserve"> bandwidth from the system information.   </w:t>
      </w:r>
      <w:r w:rsidR="008A1D0B">
        <w:rPr>
          <w:lang w:val="en-US"/>
        </w:rPr>
        <w:t xml:space="preserve">LTE starts with 1.4 MHz as smallest system bandwidth.  The synchronization signals are design based on 6 PRBs of 1.4 MHz bandwidth.   When NB </w:t>
      </w:r>
      <w:proofErr w:type="spellStart"/>
      <w:r w:rsidR="008A1D0B">
        <w:rPr>
          <w:lang w:val="en-US"/>
        </w:rPr>
        <w:t>IoT</w:t>
      </w:r>
      <w:proofErr w:type="spellEnd"/>
      <w:r w:rsidR="008A1D0B">
        <w:rPr>
          <w:lang w:val="en-US"/>
        </w:rPr>
        <w:t xml:space="preserve"> was introduced in LTE Rel-13, additional narrowband synchronization signals of 1 PRB were introduced.    Only NB </w:t>
      </w:r>
      <w:proofErr w:type="spellStart"/>
      <w:r w:rsidR="008A1D0B">
        <w:rPr>
          <w:lang w:val="en-US"/>
        </w:rPr>
        <w:t>IoT</w:t>
      </w:r>
      <w:proofErr w:type="spellEnd"/>
      <w:r w:rsidR="008A1D0B">
        <w:rPr>
          <w:lang w:val="en-US"/>
        </w:rPr>
        <w:t xml:space="preserve"> UEs would be able to detect the narrowband synchronization signals.  </w:t>
      </w:r>
    </w:p>
    <w:p w:rsidR="005224A2" w:rsidRDefault="005224A2" w:rsidP="000E5984">
      <w:pPr>
        <w:pStyle w:val="maintext"/>
        <w:spacing w:before="0" w:after="0" w:line="240" w:lineRule="auto"/>
        <w:ind w:firstLineChars="0" w:firstLine="0"/>
        <w:rPr>
          <w:lang w:val="en-US"/>
        </w:rPr>
      </w:pPr>
    </w:p>
    <w:p w:rsidR="000E5984" w:rsidRDefault="008A1D0B" w:rsidP="000E5984">
      <w:pPr>
        <w:pStyle w:val="maintext"/>
        <w:spacing w:before="0" w:after="0" w:line="240" w:lineRule="auto"/>
        <w:ind w:firstLineChars="0" w:firstLine="0"/>
        <w:rPr>
          <w:lang w:val="en-US"/>
        </w:rPr>
      </w:pPr>
      <w:r>
        <w:rPr>
          <w:lang w:val="en-US"/>
        </w:rPr>
        <w:t xml:space="preserve">The NR system would support even large bandwidth span from 180 kHz to more than 80 </w:t>
      </w:r>
      <w:proofErr w:type="spellStart"/>
      <w:r>
        <w:rPr>
          <w:lang w:val="en-US"/>
        </w:rPr>
        <w:t>MHz.</w:t>
      </w:r>
      <w:proofErr w:type="spellEnd"/>
      <w:r>
        <w:rPr>
          <w:lang w:val="en-US"/>
        </w:rPr>
        <w:t xml:space="preserve">   </w:t>
      </w:r>
      <w:r w:rsidR="005224A2">
        <w:rPr>
          <w:lang w:val="en-US"/>
        </w:rPr>
        <w:t xml:space="preserve">If the synchronization signals are based on smallest system bandwidth, the detection performance of initial acquisition of synchronization signals might be compromised due to smallest processing gain of synchronization signals.   If the synchronization signals are designed for larger system bandwidth with longer sequence for better detection performance, the narrowband system with smaller system bandwidth would not be able to use it.  </w:t>
      </w:r>
    </w:p>
    <w:p w:rsidR="00F746A6" w:rsidRDefault="00F746A6" w:rsidP="000E5984">
      <w:pPr>
        <w:pStyle w:val="maintext"/>
        <w:spacing w:before="0" w:after="0" w:line="240" w:lineRule="auto"/>
        <w:ind w:firstLineChars="0" w:firstLine="0"/>
        <w:rPr>
          <w:lang w:val="en-US"/>
        </w:rPr>
      </w:pPr>
    </w:p>
    <w:p w:rsidR="00F746A6" w:rsidRDefault="00F746A6" w:rsidP="000E5984">
      <w:pPr>
        <w:pStyle w:val="maintext"/>
        <w:spacing w:before="0" w:after="0" w:line="240" w:lineRule="auto"/>
        <w:ind w:firstLineChars="0" w:firstLine="0"/>
        <w:rPr>
          <w:lang w:val="en-US"/>
        </w:rPr>
      </w:pPr>
      <w:r>
        <w:rPr>
          <w:lang w:val="en-US"/>
        </w:rPr>
        <w:t xml:space="preserve">The NR system also supports different subcarrier spacing.   When the subcarrier spacing increases, the bandwidth carries the synchronization signals needs to increase proportionally in order to retain the processing gain of NR-PSS/NR-SSS peak detection.  </w:t>
      </w:r>
      <w:r w:rsidR="005E32C9">
        <w:rPr>
          <w:lang w:val="en-US"/>
        </w:rPr>
        <w:t xml:space="preserve">In order to maintain the same detection performance of different subcarrier spacing, the length of the synchronization signals should remain the same for all different subcarrier spacing.  </w:t>
      </w:r>
    </w:p>
    <w:p w:rsidR="005E32C9" w:rsidRDefault="005E32C9" w:rsidP="000E5984">
      <w:pPr>
        <w:pStyle w:val="maintext"/>
        <w:spacing w:before="0" w:after="0" w:line="240" w:lineRule="auto"/>
        <w:ind w:firstLineChars="0" w:firstLine="0"/>
        <w:rPr>
          <w:lang w:val="en-US"/>
        </w:rPr>
      </w:pPr>
    </w:p>
    <w:p w:rsidR="005E32C9" w:rsidRPr="005E32C9" w:rsidRDefault="005E32C9" w:rsidP="000E5984">
      <w:pPr>
        <w:pStyle w:val="maintext"/>
        <w:spacing w:before="0" w:after="0" w:line="240" w:lineRule="auto"/>
        <w:ind w:firstLineChars="0" w:firstLine="0"/>
        <w:rPr>
          <w:b/>
          <w:lang w:val="en-US"/>
        </w:rPr>
      </w:pPr>
      <w:r>
        <w:rPr>
          <w:b/>
          <w:lang w:val="en-US"/>
        </w:rPr>
        <w:t xml:space="preserve">Proposal 1: </w:t>
      </w:r>
      <w:r w:rsidRPr="005E32C9">
        <w:rPr>
          <w:b/>
          <w:lang w:val="en-US"/>
        </w:rPr>
        <w:t xml:space="preserve">In order to maintain the same detection performance of different subcarrier spacing, the length of the synchronization signals should remain the same for all different subcarrier spacing.  </w:t>
      </w:r>
    </w:p>
    <w:p w:rsidR="005E32C9" w:rsidRDefault="005E32C9" w:rsidP="000E5984">
      <w:pPr>
        <w:pStyle w:val="maintext"/>
        <w:spacing w:before="0" w:after="0" w:line="240" w:lineRule="auto"/>
        <w:ind w:firstLineChars="0" w:firstLine="0"/>
        <w:rPr>
          <w:lang w:val="en-US"/>
        </w:rPr>
      </w:pPr>
    </w:p>
    <w:p w:rsidR="00CF6971" w:rsidRDefault="00CF6971" w:rsidP="00CF6971">
      <w:pPr>
        <w:pStyle w:val="maintext"/>
        <w:spacing w:before="0" w:after="0" w:line="240" w:lineRule="auto"/>
        <w:ind w:firstLineChars="100"/>
        <w:rPr>
          <w:lang w:val="en-US"/>
        </w:rPr>
      </w:pPr>
    </w:p>
    <w:p w:rsidR="000E5984" w:rsidRPr="005224A2" w:rsidRDefault="005224A2" w:rsidP="00086ACB">
      <w:pPr>
        <w:rPr>
          <w:bCs/>
        </w:rPr>
      </w:pPr>
      <w:r>
        <w:rPr>
          <w:bCs/>
        </w:rPr>
        <w:t xml:space="preserve">One potential solution is to have system bandwidth agnostic synchronization signal design.  The sequences selected for synchronization signals, such as </w:t>
      </w:r>
      <w:proofErr w:type="spellStart"/>
      <w:r>
        <w:rPr>
          <w:bCs/>
        </w:rPr>
        <w:t>Zadoff</w:t>
      </w:r>
      <w:proofErr w:type="spellEnd"/>
      <w:r>
        <w:rPr>
          <w:bCs/>
        </w:rPr>
        <w:t xml:space="preserve">-Chu sequences for PSS and ML sequence for SSS in </w:t>
      </w:r>
      <w:proofErr w:type="gramStart"/>
      <w:r>
        <w:rPr>
          <w:bCs/>
        </w:rPr>
        <w:t>LTE,</w:t>
      </w:r>
      <w:proofErr w:type="gramEnd"/>
      <w:r>
        <w:rPr>
          <w:bCs/>
        </w:rPr>
        <w:t xml:space="preserve"> would have optimal auto-correlation and cross-correlation properties with </w:t>
      </w:r>
      <w:r w:rsidR="00954480">
        <w:rPr>
          <w:bCs/>
        </w:rPr>
        <w:t xml:space="preserve">specific lengths.   However, the length of the sequence might not fit perfectly to the radio resource for the synchronization channel.   In LTE, only 62 out of 72 subcarriers are used for synchronization signals due to the property of </w:t>
      </w:r>
      <w:proofErr w:type="spellStart"/>
      <w:r w:rsidR="00954480">
        <w:rPr>
          <w:bCs/>
        </w:rPr>
        <w:t>Zadoff</w:t>
      </w:r>
      <w:proofErr w:type="spellEnd"/>
      <w:r w:rsidR="00954480">
        <w:rPr>
          <w:bCs/>
        </w:rPr>
        <w:t xml:space="preserve">-Chu and ML sequences.    However, some sub-optimal sequences could be constructed to have the sequence length fit into the available radio resource through truncation or extension of </w:t>
      </w:r>
      <w:r w:rsidR="00954480">
        <w:rPr>
          <w:bCs/>
        </w:rPr>
        <w:lastRenderedPageBreak/>
        <w:t xml:space="preserve">optimal sequence.  For example, the </w:t>
      </w:r>
      <w:proofErr w:type="spellStart"/>
      <w:r w:rsidR="00954480">
        <w:rPr>
          <w:bCs/>
        </w:rPr>
        <w:t>Zadoff</w:t>
      </w:r>
      <w:proofErr w:type="spellEnd"/>
      <w:r w:rsidR="00954480">
        <w:rPr>
          <w:bCs/>
        </w:rPr>
        <w:t xml:space="preserve">-Chu sequences used for UL DM RS for different PRB size are the sub-optimal sequence with either truncation or extension from the optimal length </w:t>
      </w:r>
      <w:proofErr w:type="spellStart"/>
      <w:r w:rsidR="00954480">
        <w:rPr>
          <w:bCs/>
        </w:rPr>
        <w:t>Zadoff</w:t>
      </w:r>
      <w:proofErr w:type="spellEnd"/>
      <w:r w:rsidR="00954480">
        <w:rPr>
          <w:bCs/>
        </w:rPr>
        <w:t>-Chu sequence.    Thus, it is possible to have the synchronization signals based on sub-optimal sequence generat</w:t>
      </w:r>
      <w:r w:rsidR="00D05E2F">
        <w:rPr>
          <w:bCs/>
        </w:rPr>
        <w:t xml:space="preserve">ed from optimal sequence through truncation or extension as shown in Figure 1.   </w:t>
      </w:r>
    </w:p>
    <w:p w:rsidR="005224A2" w:rsidRDefault="00D05E2F" w:rsidP="005224A2">
      <w:pPr>
        <w:tabs>
          <w:tab w:val="num" w:pos="720"/>
        </w:tabs>
        <w:rPr>
          <w:bCs/>
          <w:lang w:val="en-US"/>
        </w:rPr>
      </w:pPr>
      <w:r>
        <w:rPr>
          <w:bCs/>
          <w:lang w:val="en-US"/>
        </w:rPr>
        <w:t xml:space="preserve">If multiple suboptimal sequences could be generated for different system bandwidth based on one optimal sequence, one set of sequences family could be used for system bandwidth as shown in Figure 1.   For example, </w:t>
      </w:r>
      <w:proofErr w:type="spellStart"/>
      <w:r>
        <w:rPr>
          <w:bCs/>
          <w:lang w:val="en-US"/>
        </w:rPr>
        <w:t>Zadoff</w:t>
      </w:r>
      <w:proofErr w:type="spellEnd"/>
      <w:r>
        <w:rPr>
          <w:bCs/>
          <w:lang w:val="en-US"/>
        </w:rPr>
        <w:t xml:space="preserve">-Chu sequence of length 72 for 1.4 MHz system bandwidth could be generated through extension of length 63 </w:t>
      </w:r>
      <w:proofErr w:type="spellStart"/>
      <w:r>
        <w:rPr>
          <w:bCs/>
          <w:lang w:val="en-US"/>
        </w:rPr>
        <w:t>Zadoff</w:t>
      </w:r>
      <w:proofErr w:type="spellEnd"/>
      <w:r>
        <w:rPr>
          <w:bCs/>
          <w:lang w:val="en-US"/>
        </w:rPr>
        <w:t xml:space="preserve">-Chu sequences.   Length 12 </w:t>
      </w:r>
      <w:proofErr w:type="spellStart"/>
      <w:r>
        <w:rPr>
          <w:bCs/>
          <w:lang w:val="en-US"/>
        </w:rPr>
        <w:t>Zadoff</w:t>
      </w:r>
      <w:proofErr w:type="spellEnd"/>
      <w:r>
        <w:rPr>
          <w:bCs/>
          <w:lang w:val="en-US"/>
        </w:rPr>
        <w:t xml:space="preserve">-Chu </w:t>
      </w:r>
      <w:proofErr w:type="gramStart"/>
      <w:r>
        <w:rPr>
          <w:bCs/>
          <w:lang w:val="en-US"/>
        </w:rPr>
        <w:t>sequence</w:t>
      </w:r>
      <w:proofErr w:type="gramEnd"/>
      <w:r>
        <w:rPr>
          <w:bCs/>
          <w:lang w:val="en-US"/>
        </w:rPr>
        <w:t xml:space="preserve"> for 180 kHz system could be generated by truncated length 63 </w:t>
      </w:r>
      <w:proofErr w:type="spellStart"/>
      <w:r>
        <w:rPr>
          <w:bCs/>
          <w:lang w:val="en-US"/>
        </w:rPr>
        <w:t>Zadoff</w:t>
      </w:r>
      <w:proofErr w:type="spellEnd"/>
      <w:r>
        <w:rPr>
          <w:bCs/>
          <w:lang w:val="en-US"/>
        </w:rPr>
        <w:t xml:space="preserve">-Chu sequence.   If the sub-optimal sequences through extension or truncation from the optimal sequence have similar performance, the NR system could use one base sequence to generate different length of sequence for narrowband and wide band system. </w:t>
      </w:r>
      <w:r w:rsidR="00234112">
        <w:rPr>
          <w:bCs/>
          <w:lang w:val="en-US"/>
        </w:rPr>
        <w:t xml:space="preserve">  Narrowband UE could detect the synchronization signals configured for wideband system. </w:t>
      </w:r>
      <w:r>
        <w:rPr>
          <w:bCs/>
          <w:lang w:val="en-US"/>
        </w:rPr>
        <w:t xml:space="preserve">   </w:t>
      </w:r>
      <w:r w:rsidR="005224A2">
        <w:rPr>
          <w:bCs/>
          <w:lang w:val="en-US"/>
        </w:rPr>
        <w:t>The basic</w:t>
      </w:r>
      <w:r>
        <w:rPr>
          <w:bCs/>
          <w:lang w:val="en-US"/>
        </w:rPr>
        <w:t xml:space="preserve"> requirements for the system bandwidth</w:t>
      </w:r>
      <w:r w:rsidR="005224A2">
        <w:rPr>
          <w:bCs/>
          <w:lang w:val="en-US"/>
        </w:rPr>
        <w:t xml:space="preserve"> agnostic synchronization sequence are as follows,</w:t>
      </w:r>
    </w:p>
    <w:p w:rsidR="005224A2" w:rsidRPr="00E77910" w:rsidRDefault="005224A2" w:rsidP="005224A2">
      <w:pPr>
        <w:pStyle w:val="afa"/>
        <w:numPr>
          <w:ilvl w:val="0"/>
          <w:numId w:val="37"/>
        </w:numPr>
        <w:tabs>
          <w:tab w:val="num" w:pos="720"/>
        </w:tabs>
        <w:rPr>
          <w:bCs/>
        </w:rPr>
      </w:pPr>
      <w:r>
        <w:rPr>
          <w:bCs/>
          <w:sz w:val="20"/>
          <w:szCs w:val="20"/>
        </w:rPr>
        <w:t>Good auto-correlation properties between sequences in different subcarrier spacing – good auto-correlation would provide large processing gain to lower the required SINR in the initial system acquisition.</w:t>
      </w:r>
    </w:p>
    <w:p w:rsidR="005224A2" w:rsidRPr="00E77910" w:rsidRDefault="005224A2" w:rsidP="005224A2">
      <w:pPr>
        <w:pStyle w:val="afa"/>
        <w:numPr>
          <w:ilvl w:val="0"/>
          <w:numId w:val="37"/>
        </w:numPr>
        <w:tabs>
          <w:tab w:val="num" w:pos="720"/>
        </w:tabs>
        <w:rPr>
          <w:bCs/>
        </w:rPr>
      </w:pPr>
      <w:r>
        <w:rPr>
          <w:bCs/>
          <w:sz w:val="20"/>
          <w:szCs w:val="20"/>
        </w:rPr>
        <w:t>Low cross-correlation between sequences with same or different subcarrier spacing synchronously or asynchronously – low cross-correlation would have the effects of interference rejection when multiple synchronization signals are transmitted from all TRPs in the cluster.</w:t>
      </w:r>
    </w:p>
    <w:p w:rsidR="005224A2" w:rsidRPr="0050443C" w:rsidRDefault="005224A2" w:rsidP="005224A2">
      <w:pPr>
        <w:pStyle w:val="afa"/>
        <w:numPr>
          <w:ilvl w:val="0"/>
          <w:numId w:val="37"/>
        </w:numPr>
        <w:tabs>
          <w:tab w:val="num" w:pos="720"/>
        </w:tabs>
        <w:rPr>
          <w:bCs/>
        </w:rPr>
      </w:pPr>
      <w:r>
        <w:rPr>
          <w:bCs/>
          <w:sz w:val="20"/>
          <w:szCs w:val="20"/>
        </w:rPr>
        <w:t>Large number of sequences – large number of sequences would avoid any collision in detection in dense deployment scenario.</w:t>
      </w:r>
    </w:p>
    <w:p w:rsidR="000E5984" w:rsidRDefault="000E5984" w:rsidP="00086ACB">
      <w:pPr>
        <w:rPr>
          <w:b/>
          <w:bCs/>
        </w:rPr>
      </w:pPr>
    </w:p>
    <w:p w:rsidR="00E42762" w:rsidRDefault="005E32C9" w:rsidP="00086ACB">
      <w:pPr>
        <w:rPr>
          <w:bCs/>
        </w:rPr>
      </w:pPr>
      <w:r>
        <w:rPr>
          <w:b/>
          <w:bCs/>
        </w:rPr>
        <w:t>Proposal 2</w:t>
      </w:r>
      <w:r w:rsidR="00E42762">
        <w:rPr>
          <w:b/>
          <w:bCs/>
        </w:rPr>
        <w:t xml:space="preserve">:  </w:t>
      </w:r>
      <w:r w:rsidR="00234112">
        <w:rPr>
          <w:b/>
          <w:bCs/>
        </w:rPr>
        <w:t xml:space="preserve">NR should support more than one length of synchronization signals for different system bandwidth.   System bandwidth agnostic </w:t>
      </w:r>
      <w:r w:rsidR="00234112" w:rsidRPr="00E42762">
        <w:rPr>
          <w:b/>
          <w:bCs/>
        </w:rPr>
        <w:t xml:space="preserve">synchronization signals </w:t>
      </w:r>
      <w:r w:rsidR="00234112">
        <w:rPr>
          <w:b/>
          <w:bCs/>
        </w:rPr>
        <w:t xml:space="preserve">should be considered for the NR initial access.  </w:t>
      </w:r>
    </w:p>
    <w:p w:rsidR="00234112" w:rsidRDefault="00234112" w:rsidP="00086ACB">
      <w:pPr>
        <w:rPr>
          <w:bCs/>
        </w:rPr>
      </w:pPr>
    </w:p>
    <w:p w:rsidR="00234112" w:rsidRDefault="00234112" w:rsidP="00086ACB">
      <w:pPr>
        <w:rPr>
          <w:bCs/>
        </w:rPr>
      </w:pPr>
    </w:p>
    <w:p w:rsidR="006E6109" w:rsidRDefault="006E6109" w:rsidP="006E6109">
      <w:pPr>
        <w:keepNext/>
        <w:jc w:val="center"/>
      </w:pPr>
      <w:r w:rsidRPr="006E6109">
        <w:rPr>
          <w:bCs/>
          <w:noProof/>
          <w:lang w:val="en-US" w:eastAsia="zh-CN"/>
        </w:rPr>
        <w:drawing>
          <wp:inline distT="0" distB="0" distL="0" distR="0">
            <wp:extent cx="5486400" cy="706755"/>
            <wp:effectExtent l="0" t="0" r="0" b="0"/>
            <wp:docPr id="4" name="对象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57698" cy="1089412"/>
                      <a:chOff x="467544" y="4581128"/>
                      <a:chExt cx="8457698" cy="1089412"/>
                    </a:xfrm>
                  </a:grpSpPr>
                  <a:grpSp>
                    <a:nvGrpSpPr>
                      <a:cNvPr id="64" name="组合 63"/>
                      <a:cNvGrpSpPr/>
                    </a:nvGrpSpPr>
                    <a:grpSpPr>
                      <a:xfrm>
                        <a:off x="467544" y="4581128"/>
                        <a:ext cx="8457698" cy="1089412"/>
                        <a:chOff x="467544" y="4581128"/>
                        <a:chExt cx="8457698" cy="1089412"/>
                      </a:xfrm>
                    </a:grpSpPr>
                    <a:grpSp>
                      <a:nvGrpSpPr>
                        <a:cNvPr id="3" name="组合 15"/>
                        <a:cNvGrpSpPr/>
                      </a:nvGrpSpPr>
                      <a:grpSpPr>
                        <a:xfrm>
                          <a:off x="3851920" y="5229200"/>
                          <a:ext cx="576064" cy="216024"/>
                          <a:chOff x="1187624" y="3356992"/>
                          <a:chExt cx="576064" cy="216024"/>
                        </a:xfrm>
                      </a:grpSpPr>
                      <a:sp>
                        <a:nvSpPr>
                          <a:cNvPr id="15" name="矩形 10"/>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4"/>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组合 16"/>
                        <a:cNvGrpSpPr/>
                      </a:nvGrpSpPr>
                      <a:grpSpPr>
                        <a:xfrm>
                          <a:off x="4427984" y="5229200"/>
                          <a:ext cx="576064" cy="216024"/>
                          <a:chOff x="1187624" y="3356992"/>
                          <a:chExt cx="576064" cy="216024"/>
                        </a:xfrm>
                      </a:grpSpPr>
                      <a:sp>
                        <a:nvSpPr>
                          <a:cNvPr id="13" name="矩形 17"/>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8"/>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组合 19"/>
                        <a:cNvGrpSpPr/>
                      </a:nvGrpSpPr>
                      <a:grpSpPr>
                        <a:xfrm>
                          <a:off x="5004048" y="5229200"/>
                          <a:ext cx="576064" cy="216024"/>
                          <a:chOff x="1187624" y="3356992"/>
                          <a:chExt cx="576064" cy="216024"/>
                        </a:xfrm>
                      </a:grpSpPr>
                      <a:sp>
                        <a:nvSpPr>
                          <a:cNvPr id="2" name="矩形 20"/>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 name="组合 22"/>
                        <a:cNvGrpSpPr/>
                      </a:nvGrpSpPr>
                      <a:grpSpPr>
                        <a:xfrm>
                          <a:off x="5580112" y="5229200"/>
                          <a:ext cx="576064" cy="216024"/>
                          <a:chOff x="1187624" y="3356992"/>
                          <a:chExt cx="576064" cy="216024"/>
                        </a:xfrm>
                      </a:grpSpPr>
                      <a:sp>
                        <a:nvSpPr>
                          <a:cNvPr id="24" name="矩形 23"/>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组合 25"/>
                        <a:cNvGrpSpPr/>
                      </a:nvGrpSpPr>
                      <a:grpSpPr>
                        <a:xfrm>
                          <a:off x="6732240" y="5229200"/>
                          <a:ext cx="576064" cy="216024"/>
                          <a:chOff x="1187624" y="3356992"/>
                          <a:chExt cx="576064" cy="216024"/>
                        </a:xfrm>
                      </a:grpSpPr>
                      <a:sp>
                        <a:nvSpPr>
                          <a:cNvPr id="27" name="矩形 26"/>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 name="组合 28"/>
                        <a:cNvGrpSpPr/>
                      </a:nvGrpSpPr>
                      <a:grpSpPr>
                        <a:xfrm>
                          <a:off x="7884368" y="5229200"/>
                          <a:ext cx="576064" cy="216024"/>
                          <a:chOff x="1187624" y="3356992"/>
                          <a:chExt cx="576064" cy="216024"/>
                        </a:xfrm>
                      </a:grpSpPr>
                      <a:sp>
                        <a:nvSpPr>
                          <a:cNvPr id="30" name="矩形 29"/>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 name="组合 31"/>
                        <a:cNvGrpSpPr/>
                      </a:nvGrpSpPr>
                      <a:grpSpPr>
                        <a:xfrm>
                          <a:off x="3275856" y="5229200"/>
                          <a:ext cx="576064" cy="216024"/>
                          <a:chOff x="1187624" y="3356992"/>
                          <a:chExt cx="576064" cy="216024"/>
                        </a:xfrm>
                      </a:grpSpPr>
                      <a:sp>
                        <a:nvSpPr>
                          <a:cNvPr id="33" name="矩形 32"/>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 name="组合 34"/>
                        <a:cNvGrpSpPr/>
                      </a:nvGrpSpPr>
                      <a:grpSpPr>
                        <a:xfrm>
                          <a:off x="6156176" y="5229200"/>
                          <a:ext cx="576064" cy="216024"/>
                          <a:chOff x="1187624" y="3356992"/>
                          <a:chExt cx="576064" cy="216024"/>
                        </a:xfrm>
                      </a:grpSpPr>
                      <a:sp>
                        <a:nvSpPr>
                          <a:cNvPr id="36" name="矩形 35"/>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组合 37"/>
                        <a:cNvGrpSpPr/>
                      </a:nvGrpSpPr>
                      <a:grpSpPr>
                        <a:xfrm>
                          <a:off x="7308304" y="5229200"/>
                          <a:ext cx="576064" cy="216024"/>
                          <a:chOff x="1187624" y="3356992"/>
                          <a:chExt cx="576064" cy="216024"/>
                        </a:xfrm>
                      </a:grpSpPr>
                      <a:sp>
                        <a:nvSpPr>
                          <a:cNvPr id="39" name="矩形 38"/>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 name="组合 40"/>
                        <a:cNvGrpSpPr/>
                      </a:nvGrpSpPr>
                      <a:grpSpPr>
                        <a:xfrm>
                          <a:off x="2699792" y="5229200"/>
                          <a:ext cx="576064" cy="216024"/>
                          <a:chOff x="1187624" y="3356992"/>
                          <a:chExt cx="576064" cy="216024"/>
                        </a:xfrm>
                      </a:grpSpPr>
                      <a:sp>
                        <a:nvSpPr>
                          <a:cNvPr id="42" name="矩形 41"/>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4" name="TextBox 43"/>
                        <a:cNvSpPr txBox="1"/>
                      </a:nvSpPr>
                      <a:spPr>
                        <a:xfrm>
                          <a:off x="708795" y="4581128"/>
                          <a:ext cx="1685077"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Truncated Sync Sequence</a:t>
                            </a:r>
                          </a:p>
                        </a:txBody>
                        <a:useSpRect/>
                      </a:txSp>
                    </a:sp>
                    <a:sp>
                      <a:nvSpPr>
                        <a:cNvPr id="45" name="TextBox 44"/>
                        <a:cNvSpPr txBox="1"/>
                      </a:nvSpPr>
                      <a:spPr>
                        <a:xfrm>
                          <a:off x="467544" y="5229200"/>
                          <a:ext cx="2167581"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Frequency domain Sync Sequence</a:t>
                            </a:r>
                          </a:p>
                        </a:txBody>
                        <a:useSpRect/>
                      </a:txSp>
                    </a:sp>
                    <a:cxnSp>
                      <a:nvCxnSpPr>
                        <a:cNvPr id="47" name="直接箭头连接符 46"/>
                        <a:cNvCxnSpPr/>
                      </a:nvCxnSpPr>
                      <a:spPr>
                        <a:xfrm>
                          <a:off x="539552" y="5661248"/>
                          <a:ext cx="8333305" cy="929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8676456" y="5229200"/>
                          <a:ext cx="248786" cy="36933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dirty="0" smtClean="0"/>
                              <a:t>f</a:t>
                            </a:r>
                            <a:endParaRPr lang="en-US" dirty="0"/>
                          </a:p>
                        </a:txBody>
                        <a:useSpRect/>
                      </a:txSp>
                    </a:sp>
                    <a:grpSp>
                      <a:nvGrpSpPr>
                        <a:cNvPr id="17" name="组合 48"/>
                        <a:cNvGrpSpPr/>
                      </a:nvGrpSpPr>
                      <a:grpSpPr>
                        <a:xfrm>
                          <a:off x="4427984" y="4581128"/>
                          <a:ext cx="576064" cy="216024"/>
                          <a:chOff x="1187624" y="3356992"/>
                          <a:chExt cx="576064" cy="216024"/>
                        </a:xfrm>
                      </a:grpSpPr>
                      <a:sp>
                        <a:nvSpPr>
                          <a:cNvPr id="50" name="矩形 49"/>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 name="组合 51"/>
                        <a:cNvGrpSpPr/>
                      </a:nvGrpSpPr>
                      <a:grpSpPr>
                        <a:xfrm>
                          <a:off x="5004048" y="4581128"/>
                          <a:ext cx="576064" cy="216024"/>
                          <a:chOff x="1187624" y="3356992"/>
                          <a:chExt cx="576064" cy="216024"/>
                        </a:xfrm>
                      </a:grpSpPr>
                      <a:sp>
                        <a:nvSpPr>
                          <a:cNvPr id="53" name="矩形 52"/>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9" name="组合 54"/>
                        <a:cNvGrpSpPr/>
                      </a:nvGrpSpPr>
                      <a:grpSpPr>
                        <a:xfrm>
                          <a:off x="5580112" y="4581128"/>
                          <a:ext cx="576064" cy="216024"/>
                          <a:chOff x="1187624" y="3356992"/>
                          <a:chExt cx="576064" cy="216024"/>
                        </a:xfrm>
                      </a:grpSpPr>
                      <a:sp>
                        <a:nvSpPr>
                          <a:cNvPr id="56" name="矩形 55"/>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矩形 56"/>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0" name="组合 57"/>
                        <a:cNvGrpSpPr/>
                      </a:nvGrpSpPr>
                      <a:grpSpPr>
                        <a:xfrm>
                          <a:off x="6732240" y="4581128"/>
                          <a:ext cx="576064" cy="216024"/>
                          <a:chOff x="1187624" y="3356992"/>
                          <a:chExt cx="576064" cy="216024"/>
                        </a:xfrm>
                      </a:grpSpPr>
                      <a:sp>
                        <a:nvSpPr>
                          <a:cNvPr id="59" name="矩形 58"/>
                          <a:cNvSpPr/>
                        </a:nvSpPr>
                        <a:spPr>
                          <a:xfrm>
                            <a:off x="1187624"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矩形 59"/>
                          <a:cNvSpPr/>
                        </a:nvSpPr>
                        <a:spPr>
                          <a:xfrm>
                            <a:off x="1475656" y="3356992"/>
                            <a:ext cx="288032" cy="216024"/>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1" name="组合 60"/>
                        <a:cNvGrpSpPr/>
                      </a:nvGrpSpPr>
                      <a:grpSpPr>
                        <a:xfrm>
                          <a:off x="6156176" y="4581128"/>
                          <a:ext cx="576064" cy="216024"/>
                          <a:chOff x="1187624" y="3356992"/>
                          <a:chExt cx="576064" cy="216024"/>
                        </a:xfrm>
                      </a:grpSpPr>
                      <a:sp>
                        <a:nvSpPr>
                          <a:cNvPr id="62" name="矩形 61"/>
                          <a:cNvSpPr/>
                        </a:nvSpPr>
                        <a:spPr>
                          <a:xfrm>
                            <a:off x="1187624"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1475656" y="3356992"/>
                            <a:ext cx="288032" cy="21602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800" dirty="0" smtClean="0">
                                  <a:solidFill>
                                    <a:schemeClr val="tx1"/>
                                  </a:solidFill>
                                </a:rPr>
                                <a:t>-1</a:t>
                              </a:r>
                              <a:endParaRPr lang="en-US" sz="8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lc:lockedCanvas>
              </a:graphicData>
            </a:graphic>
          </wp:inline>
        </w:drawing>
      </w:r>
    </w:p>
    <w:p w:rsidR="006E6109" w:rsidRDefault="006E6109" w:rsidP="006E6109">
      <w:pPr>
        <w:pStyle w:val="af9"/>
        <w:rPr>
          <w:bCs w:val="0"/>
        </w:rPr>
      </w:pPr>
      <w:r>
        <w:t xml:space="preserve">Figure </w:t>
      </w:r>
      <w:fldSimple w:instr=" SEQ Figure \* ARABIC ">
        <w:r>
          <w:t>1</w:t>
        </w:r>
      </w:fldSimple>
      <w:r>
        <w:t>: An illustration of system bandwidth agnostic synchornization signals in frequency domain</w:t>
      </w:r>
    </w:p>
    <w:p w:rsidR="000859B2" w:rsidRPr="001D1EC3" w:rsidRDefault="000859B2" w:rsidP="00200DCD">
      <w:pPr>
        <w:pStyle w:val="1"/>
      </w:pPr>
      <w:r>
        <w:t>Conclusion</w:t>
      </w:r>
    </w:p>
    <w:p w:rsidR="00E42762" w:rsidRDefault="00380740" w:rsidP="00E42762">
      <w:r>
        <w:t>Thi</w:t>
      </w:r>
      <w:r w:rsidR="00E42762">
        <w:t>s paper discusse</w:t>
      </w:r>
      <w:r w:rsidR="005746F8">
        <w:t xml:space="preserve">s the transmission bandwidth and synchronization signals design for diverse range of bandwidth supported by the NR system </w:t>
      </w:r>
      <w:r w:rsidR="00E42762">
        <w:t xml:space="preserve">for the initial access and mobility management.  We propose the following, </w:t>
      </w:r>
      <w:r w:rsidR="00D42529">
        <w:t xml:space="preserve"> </w:t>
      </w:r>
    </w:p>
    <w:p w:rsidR="005E32C9" w:rsidRDefault="005E32C9" w:rsidP="005746F8">
      <w:pPr>
        <w:pStyle w:val="maintext"/>
        <w:numPr>
          <w:ilvl w:val="0"/>
          <w:numId w:val="38"/>
        </w:numPr>
        <w:spacing w:before="0" w:after="0" w:line="240" w:lineRule="auto"/>
        <w:ind w:firstLineChars="0"/>
      </w:pPr>
      <w:r>
        <w:t>Proposal 1</w:t>
      </w:r>
      <w:r w:rsidR="00E42762" w:rsidRPr="00E42762">
        <w:t xml:space="preserve">: </w:t>
      </w:r>
      <w:r w:rsidRPr="005E32C9">
        <w:t xml:space="preserve">In order to maintain the same detection performance of different subcarrier spacing, the length of the synchronization signals should remain the same for all different subcarrier spacing.  </w:t>
      </w:r>
    </w:p>
    <w:p w:rsidR="00E42762" w:rsidRPr="00E42762" w:rsidRDefault="005E32C9" w:rsidP="005746F8">
      <w:pPr>
        <w:pStyle w:val="maintext"/>
        <w:numPr>
          <w:ilvl w:val="0"/>
          <w:numId w:val="38"/>
        </w:numPr>
        <w:spacing w:before="0" w:after="0" w:line="240" w:lineRule="auto"/>
        <w:ind w:firstLineChars="0"/>
      </w:pPr>
      <w:r>
        <w:t xml:space="preserve">Proposal 2: </w:t>
      </w:r>
      <w:r w:rsidR="00234112" w:rsidRPr="00234112">
        <w:t xml:space="preserve">NR should support more than one length of synchronization signals for different system bandwidth.   System bandwidth agnostic synchronization signals should be considered for the NR initial access.  </w:t>
      </w:r>
    </w:p>
    <w:p w:rsidR="00F42B0B" w:rsidRPr="005B2B85" w:rsidRDefault="00F42B0B" w:rsidP="00086ACB"/>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762302" w:rsidRDefault="00762302" w:rsidP="00762302">
      <w:pPr>
        <w:pStyle w:val="afa"/>
        <w:numPr>
          <w:ilvl w:val="0"/>
          <w:numId w:val="6"/>
        </w:numPr>
        <w:rPr>
          <w:rFonts w:eastAsia="MS Mincho"/>
          <w:sz w:val="20"/>
          <w:szCs w:val="20"/>
        </w:rPr>
      </w:pPr>
      <w:r w:rsidRPr="00BC52B3">
        <w:rPr>
          <w:rFonts w:eastAsia="MS Mincho"/>
          <w:sz w:val="20"/>
          <w:szCs w:val="20"/>
        </w:rPr>
        <w:t>R1-168277</w:t>
      </w:r>
      <w:r>
        <w:rPr>
          <w:rFonts w:eastAsia="MS Mincho"/>
          <w:b/>
          <w:sz w:val="20"/>
          <w:szCs w:val="20"/>
        </w:rPr>
        <w:t>, “</w:t>
      </w:r>
      <w:r w:rsidRPr="00BC52B3">
        <w:rPr>
          <w:rFonts w:eastAsia="MS Mincho"/>
          <w:sz w:val="20"/>
          <w:szCs w:val="20"/>
        </w:rPr>
        <w:t>WF on numerology for synchronization signals in NR</w:t>
      </w:r>
      <w:r>
        <w:rPr>
          <w:rFonts w:eastAsia="MS Mincho"/>
          <w:sz w:val="20"/>
          <w:szCs w:val="20"/>
        </w:rPr>
        <w:t xml:space="preserve">”, </w:t>
      </w:r>
      <w:r w:rsidRPr="00BC52B3">
        <w:rPr>
          <w:rFonts w:eastAsia="MS Mincho"/>
          <w:sz w:val="20"/>
          <w:szCs w:val="20"/>
        </w:rPr>
        <w:t>Samsung, ETRI, CATT, NTT DOCOMO, Ericsson</w:t>
      </w:r>
    </w:p>
    <w:p w:rsidR="006E6109" w:rsidRPr="006E6109" w:rsidRDefault="00762302" w:rsidP="006E6109">
      <w:pPr>
        <w:pStyle w:val="afa"/>
        <w:numPr>
          <w:ilvl w:val="0"/>
          <w:numId w:val="6"/>
        </w:numPr>
        <w:rPr>
          <w:rFonts w:eastAsia="MS Mincho"/>
          <w:sz w:val="20"/>
          <w:szCs w:val="20"/>
        </w:rPr>
      </w:pPr>
      <w:r w:rsidRPr="00BC52B3">
        <w:rPr>
          <w:rFonts w:eastAsia="MS Mincho"/>
          <w:sz w:val="20"/>
          <w:szCs w:val="20"/>
        </w:rPr>
        <w:t>R1-166483</w:t>
      </w:r>
      <w:r>
        <w:rPr>
          <w:rFonts w:eastAsia="MS Mincho"/>
          <w:sz w:val="20"/>
          <w:szCs w:val="20"/>
        </w:rPr>
        <w:t>, “</w:t>
      </w:r>
      <w:r w:rsidRPr="00BC52B3">
        <w:rPr>
          <w:rFonts w:eastAsia="MS Mincho"/>
          <w:sz w:val="20"/>
          <w:szCs w:val="20"/>
        </w:rPr>
        <w:t>NR Initial Access and Mobility Management</w:t>
      </w:r>
      <w:r>
        <w:rPr>
          <w:rFonts w:eastAsia="MS Mincho"/>
          <w:sz w:val="20"/>
          <w:szCs w:val="20"/>
        </w:rPr>
        <w:t xml:space="preserve">”, </w:t>
      </w:r>
      <w:r w:rsidRPr="00BC52B3">
        <w:rPr>
          <w:rFonts w:eastAsia="MS Mincho"/>
          <w:sz w:val="20"/>
          <w:szCs w:val="20"/>
        </w:rPr>
        <w:t>CATT</w:t>
      </w:r>
    </w:p>
    <w:p w:rsidR="005E32C9" w:rsidRPr="005E32C9" w:rsidRDefault="005E32C9" w:rsidP="005E32C9">
      <w:pPr>
        <w:pStyle w:val="afa"/>
        <w:numPr>
          <w:ilvl w:val="0"/>
          <w:numId w:val="6"/>
        </w:numPr>
        <w:rPr>
          <w:rFonts w:eastAsia="MS Mincho"/>
          <w:sz w:val="20"/>
          <w:szCs w:val="20"/>
        </w:rPr>
      </w:pPr>
      <w:bookmarkStart w:id="2" w:name="_Ref462857809"/>
      <w:r w:rsidRPr="005E32C9">
        <w:rPr>
          <w:rFonts w:eastAsia="MS Mincho"/>
          <w:sz w:val="20"/>
          <w:szCs w:val="20"/>
        </w:rPr>
        <w:t>R1-1608783</w:t>
      </w:r>
      <w:r>
        <w:rPr>
          <w:rFonts w:eastAsia="MS Mincho"/>
          <w:sz w:val="20"/>
          <w:szCs w:val="20"/>
        </w:rPr>
        <w:t>, “</w:t>
      </w:r>
      <w:r w:rsidRPr="005E32C9">
        <w:rPr>
          <w:rFonts w:eastAsia="MS Mincho"/>
          <w:sz w:val="20"/>
          <w:szCs w:val="20"/>
        </w:rPr>
        <w:t>NR Numerology Agnostic Synchronization Channel Design</w:t>
      </w:r>
      <w:r>
        <w:rPr>
          <w:rFonts w:eastAsia="MS Mincho"/>
          <w:sz w:val="20"/>
          <w:szCs w:val="20"/>
        </w:rPr>
        <w:t xml:space="preserve">”, </w:t>
      </w:r>
      <w:r w:rsidRPr="005E32C9">
        <w:rPr>
          <w:rFonts w:eastAsia="MS Mincho"/>
          <w:sz w:val="20"/>
          <w:szCs w:val="20"/>
        </w:rPr>
        <w:tab/>
        <w:t>CATT</w:t>
      </w:r>
    </w:p>
    <w:p w:rsidR="005E32C9" w:rsidRPr="005E32C9" w:rsidRDefault="005E32C9" w:rsidP="005E32C9">
      <w:pPr>
        <w:pStyle w:val="afa"/>
        <w:numPr>
          <w:ilvl w:val="0"/>
          <w:numId w:val="6"/>
        </w:numPr>
        <w:rPr>
          <w:rFonts w:eastAsia="MS Mincho"/>
          <w:sz w:val="20"/>
          <w:szCs w:val="20"/>
        </w:rPr>
      </w:pPr>
      <w:r w:rsidRPr="005E32C9">
        <w:rPr>
          <w:rFonts w:eastAsia="MS Mincho"/>
          <w:sz w:val="20"/>
          <w:szCs w:val="20"/>
        </w:rPr>
        <w:t>R1-1608784</w:t>
      </w:r>
      <w:r>
        <w:rPr>
          <w:rFonts w:eastAsia="MS Mincho"/>
          <w:sz w:val="20"/>
          <w:szCs w:val="20"/>
        </w:rPr>
        <w:t>, “</w:t>
      </w:r>
      <w:r w:rsidRPr="005E32C9">
        <w:rPr>
          <w:rFonts w:eastAsia="MS Mincho"/>
          <w:sz w:val="20"/>
          <w:szCs w:val="20"/>
        </w:rPr>
        <w:t>NR System Bandwidth Agnostic Synchronization Channel Design</w:t>
      </w:r>
      <w:r>
        <w:rPr>
          <w:rFonts w:eastAsia="MS Mincho"/>
          <w:sz w:val="20"/>
          <w:szCs w:val="20"/>
        </w:rPr>
        <w:t xml:space="preserve">”, </w:t>
      </w:r>
      <w:r w:rsidRPr="005E32C9">
        <w:rPr>
          <w:rFonts w:eastAsia="MS Mincho"/>
          <w:sz w:val="20"/>
          <w:szCs w:val="20"/>
        </w:rPr>
        <w:tab/>
        <w:t>CATT</w:t>
      </w:r>
    </w:p>
    <w:p w:rsidR="005E32C9" w:rsidRPr="005E32C9" w:rsidRDefault="005E32C9" w:rsidP="005E32C9">
      <w:pPr>
        <w:pStyle w:val="afa"/>
        <w:numPr>
          <w:ilvl w:val="0"/>
          <w:numId w:val="6"/>
        </w:numPr>
        <w:rPr>
          <w:rFonts w:eastAsia="MS Mincho"/>
          <w:sz w:val="20"/>
          <w:szCs w:val="20"/>
        </w:rPr>
      </w:pPr>
      <w:r w:rsidRPr="005E32C9">
        <w:rPr>
          <w:rFonts w:eastAsia="MS Mincho"/>
          <w:sz w:val="20"/>
          <w:szCs w:val="20"/>
        </w:rPr>
        <w:t>R1-1608785</w:t>
      </w:r>
      <w:r>
        <w:rPr>
          <w:rFonts w:eastAsia="MS Mincho"/>
          <w:sz w:val="20"/>
          <w:szCs w:val="20"/>
        </w:rPr>
        <w:t>, “</w:t>
      </w:r>
      <w:r w:rsidRPr="005E32C9">
        <w:rPr>
          <w:rFonts w:eastAsia="MS Mincho"/>
          <w:sz w:val="20"/>
          <w:szCs w:val="20"/>
        </w:rPr>
        <w:t>NR Multi-stage Synchronization Channel Design</w:t>
      </w:r>
      <w:r>
        <w:rPr>
          <w:rFonts w:eastAsia="MS Mincho"/>
          <w:sz w:val="20"/>
          <w:szCs w:val="20"/>
        </w:rPr>
        <w:t xml:space="preserve">”, </w:t>
      </w:r>
      <w:r w:rsidRPr="005E32C9">
        <w:rPr>
          <w:rFonts w:eastAsia="MS Mincho"/>
          <w:sz w:val="20"/>
          <w:szCs w:val="20"/>
        </w:rPr>
        <w:t>CATT</w:t>
      </w:r>
    </w:p>
    <w:p w:rsidR="006E6109" w:rsidRPr="00BC52B3" w:rsidRDefault="006E6109" w:rsidP="006E6109">
      <w:pPr>
        <w:pStyle w:val="afa"/>
        <w:numPr>
          <w:ilvl w:val="0"/>
          <w:numId w:val="6"/>
        </w:numPr>
        <w:rPr>
          <w:rFonts w:eastAsia="MS Mincho"/>
          <w:sz w:val="20"/>
          <w:szCs w:val="20"/>
        </w:rPr>
      </w:pPr>
      <w:r>
        <w:rPr>
          <w:rFonts w:eastAsia="MS Mincho"/>
          <w:sz w:val="20"/>
          <w:szCs w:val="20"/>
        </w:rPr>
        <w:t>R1-1608786, “</w:t>
      </w:r>
      <w:r w:rsidRPr="00C66061">
        <w:rPr>
          <w:rFonts w:eastAsia="MS Mincho"/>
          <w:sz w:val="20"/>
          <w:szCs w:val="20"/>
        </w:rPr>
        <w:t>QCL assumption of NR Synchronization Signals and DM RS of Broadcast Channel</w:t>
      </w:r>
      <w:r>
        <w:rPr>
          <w:rFonts w:eastAsia="MS Mincho"/>
          <w:sz w:val="20"/>
          <w:szCs w:val="20"/>
        </w:rPr>
        <w:t>”, CATT</w:t>
      </w:r>
      <w:bookmarkEnd w:id="2"/>
    </w:p>
    <w:p w:rsidR="006E6109" w:rsidRPr="00BC52B3" w:rsidRDefault="006E6109" w:rsidP="006E6109">
      <w:pPr>
        <w:pStyle w:val="afa"/>
        <w:rPr>
          <w:rFonts w:eastAsia="MS Mincho"/>
          <w:sz w:val="20"/>
          <w:szCs w:val="20"/>
        </w:rPr>
      </w:pPr>
    </w:p>
    <w:p w:rsidR="006E6109" w:rsidRPr="006E6109" w:rsidRDefault="006E6109" w:rsidP="006E6109"/>
    <w:bookmarkEnd w:id="0"/>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3D7" w:rsidRDefault="007A73D7" w:rsidP="00086ACB">
      <w:r>
        <w:separator/>
      </w:r>
    </w:p>
  </w:endnote>
  <w:endnote w:type="continuationSeparator" w:id="0">
    <w:p w:rsidR="007A73D7" w:rsidRDefault="007A73D7"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0E25B3"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0E25B3"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5E32C9">
      <w:rPr>
        <w:rStyle w:val="af6"/>
      </w:rPr>
      <w:t>4</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3D7" w:rsidRDefault="007A73D7" w:rsidP="00086ACB">
      <w:r>
        <w:separator/>
      </w:r>
    </w:p>
  </w:footnote>
  <w:footnote w:type="continuationSeparator" w:id="0">
    <w:p w:rsidR="007A73D7" w:rsidRDefault="007A73D7"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72492E"/>
    <w:multiLevelType w:val="hybridMultilevel"/>
    <w:tmpl w:val="487E7F14"/>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7">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9">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18">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3736A0"/>
    <w:multiLevelType w:val="hybridMultilevel"/>
    <w:tmpl w:val="C4441C32"/>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3">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4">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6">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nsid w:val="4A002F57"/>
    <w:multiLevelType w:val="hybridMultilevel"/>
    <w:tmpl w:val="B9E076F8"/>
    <w:lvl w:ilvl="0" w:tplc="1CCE4B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9">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0">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4D54823"/>
    <w:multiLevelType w:val="hybridMultilevel"/>
    <w:tmpl w:val="69B498E0"/>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084A6E"/>
    <w:multiLevelType w:val="hybridMultilevel"/>
    <w:tmpl w:val="2522EA6C"/>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5B447F2">
      <w:numFmt w:val="bullet"/>
      <w:lvlText w:val="–"/>
      <w:lvlJc w:val="left"/>
      <w:pPr>
        <w:ind w:left="2880" w:hanging="360"/>
      </w:pPr>
      <w:rPr>
        <w:rFonts w:ascii="MS Mincho" w:eastAsia="MS Mincho" w:hAnsi="MS Mincho" w:cs="Arial"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6C4673"/>
    <w:multiLevelType w:val="hybridMultilevel"/>
    <w:tmpl w:val="CCC427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C1E7957"/>
    <w:multiLevelType w:val="hybridMultilevel"/>
    <w:tmpl w:val="98B6F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32"/>
  </w:num>
  <w:num w:numId="3">
    <w:abstractNumId w:val="30"/>
  </w:num>
  <w:num w:numId="4">
    <w:abstractNumId w:val="12"/>
  </w:num>
  <w:num w:numId="5">
    <w:abstractNumId w:val="21"/>
  </w:num>
  <w:num w:numId="6">
    <w:abstractNumId w:val="14"/>
  </w:num>
  <w:num w:numId="7">
    <w:abstractNumId w:val="33"/>
  </w:num>
  <w:num w:numId="8">
    <w:abstractNumId w:val="34"/>
  </w:num>
  <w:num w:numId="9">
    <w:abstractNumId w:val="16"/>
  </w:num>
  <w:num w:numId="10">
    <w:abstractNumId w:val="20"/>
  </w:num>
  <w:num w:numId="11">
    <w:abstractNumId w:val="18"/>
  </w:num>
  <w:num w:numId="12">
    <w:abstractNumId w:val="9"/>
  </w:num>
  <w:num w:numId="13">
    <w:abstractNumId w:val="24"/>
  </w:num>
  <w:num w:numId="14">
    <w:abstractNumId w:val="15"/>
  </w:num>
  <w:num w:numId="15">
    <w:abstractNumId w:val="38"/>
  </w:num>
  <w:num w:numId="16">
    <w:abstractNumId w:val="7"/>
  </w:num>
  <w:num w:numId="17">
    <w:abstractNumId w:val="25"/>
  </w:num>
  <w:num w:numId="18">
    <w:abstractNumId w:val="8"/>
  </w:num>
  <w:num w:numId="19">
    <w:abstractNumId w:val="0"/>
  </w:num>
  <w:num w:numId="20">
    <w:abstractNumId w:val="2"/>
  </w:num>
  <w:num w:numId="21">
    <w:abstractNumId w:val="26"/>
  </w:num>
  <w:num w:numId="22">
    <w:abstractNumId w:val="29"/>
  </w:num>
  <w:num w:numId="23">
    <w:abstractNumId w:val="10"/>
  </w:num>
  <w:num w:numId="24">
    <w:abstractNumId w:val="6"/>
  </w:num>
  <w:num w:numId="25">
    <w:abstractNumId w:val="17"/>
  </w:num>
  <w:num w:numId="26">
    <w:abstractNumId w:val="28"/>
  </w:num>
  <w:num w:numId="27">
    <w:abstractNumId w:val="13"/>
  </w:num>
  <w:num w:numId="28">
    <w:abstractNumId w:val="5"/>
  </w:num>
  <w:num w:numId="29">
    <w:abstractNumId w:val="11"/>
  </w:num>
  <w:num w:numId="30">
    <w:abstractNumId w:val="35"/>
  </w:num>
  <w:num w:numId="31">
    <w:abstractNumId w:val="4"/>
  </w:num>
  <w:num w:numId="32">
    <w:abstractNumId w:val="37"/>
  </w:num>
  <w:num w:numId="33">
    <w:abstractNumId w:val="27"/>
  </w:num>
  <w:num w:numId="34">
    <w:abstractNumId w:val="19"/>
  </w:num>
  <w:num w:numId="35">
    <w:abstractNumId w:val="1"/>
  </w:num>
  <w:num w:numId="36">
    <w:abstractNumId w:val="31"/>
  </w:num>
  <w:num w:numId="37">
    <w:abstractNumId w:val="3"/>
  </w:num>
  <w:num w:numId="38">
    <w:abstractNumId w:val="36"/>
  </w:num>
  <w:num w:numId="39">
    <w:abstractNumId w:val="22"/>
  </w:num>
  <w:num w:numId="40">
    <w:abstractNumId w:val="40"/>
  </w:num>
  <w:num w:numId="41">
    <w:abstractNumId w:val="2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2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1EE6"/>
    <w:rsid w:val="000020AE"/>
    <w:rsid w:val="00002480"/>
    <w:rsid w:val="00002993"/>
    <w:rsid w:val="00002BA4"/>
    <w:rsid w:val="00003CDA"/>
    <w:rsid w:val="00003DAD"/>
    <w:rsid w:val="00004694"/>
    <w:rsid w:val="0000526E"/>
    <w:rsid w:val="0000585D"/>
    <w:rsid w:val="00006D48"/>
    <w:rsid w:val="0000746F"/>
    <w:rsid w:val="000079D4"/>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B3"/>
    <w:rsid w:val="000E25C9"/>
    <w:rsid w:val="000E3A74"/>
    <w:rsid w:val="000E4C97"/>
    <w:rsid w:val="000E5563"/>
    <w:rsid w:val="000E5767"/>
    <w:rsid w:val="000E5984"/>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2237"/>
    <w:rsid w:val="0015328D"/>
    <w:rsid w:val="001532CE"/>
    <w:rsid w:val="001535C4"/>
    <w:rsid w:val="00153DA3"/>
    <w:rsid w:val="00154FFC"/>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44D6"/>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138A"/>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112"/>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4A2"/>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3D7"/>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46F8"/>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3C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41E"/>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32C9"/>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4E1A"/>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09"/>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302"/>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A73D7"/>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1D0B"/>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80"/>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17E0B"/>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242D"/>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3"/>
    <w:rsid w:val="00D0573E"/>
    <w:rsid w:val="00D05E2F"/>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455"/>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4AB"/>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6A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0359"/>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12CB561-E55C-4AF8-82F2-111F98FE8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1671</TotalTime>
  <Pages>5</Pages>
  <Words>2152</Words>
  <Characters>12271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14395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48</cp:revision>
  <cp:lastPrinted>2006-02-09T13:55:00Z</cp:lastPrinted>
  <dcterms:created xsi:type="dcterms:W3CDTF">2016-04-01T07:08:00Z</dcterms:created>
  <dcterms:modified xsi:type="dcterms:W3CDTF">2016-11-04T16:37:00Z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