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79D582BA" w:rsidR="00D42D5D" w:rsidRPr="005B2759" w:rsidRDefault="00D42D5D" w:rsidP="00D42D5D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5B2759">
        <w:rPr>
          <w:b/>
          <w:sz w:val="24"/>
          <w:szCs w:val="24"/>
        </w:rPr>
        <w:t>3GPP TSG-RAN WG1 #8</w:t>
      </w:r>
      <w:r w:rsidR="00575E09" w:rsidRPr="005B2759">
        <w:rPr>
          <w:b/>
          <w:sz w:val="24"/>
          <w:szCs w:val="24"/>
        </w:rPr>
        <w:t>7</w:t>
      </w:r>
      <w:r w:rsidRPr="005B2759">
        <w:rPr>
          <w:b/>
          <w:sz w:val="24"/>
          <w:szCs w:val="24"/>
        </w:rPr>
        <w:t xml:space="preserve"> </w:t>
      </w:r>
      <w:r w:rsidRPr="005B2759">
        <w:rPr>
          <w:b/>
          <w:sz w:val="24"/>
          <w:szCs w:val="24"/>
        </w:rPr>
        <w:tab/>
      </w:r>
      <w:r w:rsidR="00961A61" w:rsidRPr="005B2759">
        <w:rPr>
          <w:b/>
          <w:sz w:val="24"/>
          <w:szCs w:val="24"/>
        </w:rPr>
        <w:t>R1-</w:t>
      </w:r>
      <w:r w:rsidR="00AB54E7" w:rsidRPr="005B2759">
        <w:rPr>
          <w:b/>
          <w:sz w:val="24"/>
          <w:szCs w:val="24"/>
        </w:rPr>
        <w:t>16</w:t>
      </w:r>
      <w:r w:rsidR="00AB54E7">
        <w:rPr>
          <w:b/>
          <w:sz w:val="24"/>
          <w:szCs w:val="24"/>
        </w:rPr>
        <w:t>12069</w:t>
      </w:r>
    </w:p>
    <w:p w14:paraId="43B7F879" w14:textId="311A507E" w:rsidR="00D1303E" w:rsidRPr="005B2759" w:rsidRDefault="00F15CF3" w:rsidP="00D1303E">
      <w:pPr>
        <w:tabs>
          <w:tab w:val="right" w:pos="9630"/>
        </w:tabs>
        <w:spacing w:after="0"/>
        <w:jc w:val="both"/>
        <w:rPr>
          <w:b/>
          <w:sz w:val="24"/>
          <w:szCs w:val="24"/>
        </w:rPr>
      </w:pPr>
      <w:r w:rsidRPr="005B2759">
        <w:rPr>
          <w:b/>
          <w:sz w:val="24"/>
          <w:szCs w:val="24"/>
        </w:rPr>
        <w:t>1</w:t>
      </w:r>
      <w:r w:rsidR="00575E09" w:rsidRPr="005B2759">
        <w:rPr>
          <w:b/>
          <w:sz w:val="24"/>
          <w:szCs w:val="24"/>
        </w:rPr>
        <w:t>4</w:t>
      </w:r>
      <w:r w:rsidR="00D1303E" w:rsidRPr="005B2759">
        <w:rPr>
          <w:b/>
          <w:sz w:val="24"/>
          <w:szCs w:val="24"/>
          <w:vertAlign w:val="superscript"/>
        </w:rPr>
        <w:t>th</w:t>
      </w:r>
      <w:r w:rsidR="00D1303E" w:rsidRPr="005B2759">
        <w:rPr>
          <w:b/>
          <w:sz w:val="24"/>
          <w:szCs w:val="24"/>
        </w:rPr>
        <w:t xml:space="preserve"> – </w:t>
      </w:r>
      <w:r w:rsidRPr="005B2759">
        <w:rPr>
          <w:b/>
          <w:sz w:val="24"/>
          <w:szCs w:val="24"/>
        </w:rPr>
        <w:t>1</w:t>
      </w:r>
      <w:r w:rsidR="00575E09" w:rsidRPr="005B2759">
        <w:rPr>
          <w:b/>
          <w:sz w:val="24"/>
          <w:szCs w:val="24"/>
        </w:rPr>
        <w:t>8</w:t>
      </w:r>
      <w:r w:rsidR="00CA6BDF" w:rsidRPr="005B2759">
        <w:rPr>
          <w:b/>
          <w:sz w:val="24"/>
          <w:szCs w:val="24"/>
          <w:vertAlign w:val="superscript"/>
        </w:rPr>
        <w:t>th</w:t>
      </w:r>
      <w:r w:rsidR="00CA6BDF" w:rsidRPr="005B2759">
        <w:rPr>
          <w:b/>
          <w:sz w:val="24"/>
          <w:szCs w:val="24"/>
        </w:rPr>
        <w:t xml:space="preserve"> </w:t>
      </w:r>
      <w:r w:rsidR="00575E09" w:rsidRPr="005B2759">
        <w:rPr>
          <w:b/>
          <w:sz w:val="24"/>
          <w:szCs w:val="24"/>
        </w:rPr>
        <w:t>November</w:t>
      </w:r>
      <w:r w:rsidR="00CA6BDF" w:rsidRPr="005B2759">
        <w:rPr>
          <w:b/>
          <w:sz w:val="24"/>
          <w:szCs w:val="24"/>
        </w:rPr>
        <w:t xml:space="preserve"> 2016</w:t>
      </w:r>
    </w:p>
    <w:p w14:paraId="43B7F87A" w14:textId="558CE6CB" w:rsidR="00D1303E" w:rsidRPr="005B2759" w:rsidRDefault="00575E09" w:rsidP="00D1303E">
      <w:pPr>
        <w:spacing w:after="0"/>
        <w:jc w:val="both"/>
        <w:rPr>
          <w:b/>
          <w:sz w:val="24"/>
          <w:szCs w:val="24"/>
        </w:rPr>
      </w:pPr>
      <w:r w:rsidRPr="005B2759">
        <w:rPr>
          <w:b/>
          <w:sz w:val="24"/>
          <w:szCs w:val="24"/>
        </w:rPr>
        <w:t>Reno, Nevada, USA</w:t>
      </w:r>
    </w:p>
    <w:p w14:paraId="43B7F87B" w14:textId="77777777" w:rsidR="0068226B" w:rsidRPr="005B2759" w:rsidRDefault="0068226B" w:rsidP="00480B03">
      <w:pPr>
        <w:pStyle w:val="Footer"/>
        <w:jc w:val="both"/>
        <w:rPr>
          <w:rFonts w:ascii="Times New Roman" w:hAnsi="Times New Roman"/>
          <w:noProof w:val="0"/>
        </w:rPr>
      </w:pPr>
    </w:p>
    <w:p w14:paraId="43B7F87C" w14:textId="0149A950" w:rsidR="0068226B" w:rsidRPr="005B2759" w:rsidRDefault="0068226B" w:rsidP="00E15352">
      <w:pPr>
        <w:tabs>
          <w:tab w:val="left" w:pos="1985"/>
        </w:tabs>
        <w:jc w:val="both"/>
        <w:rPr>
          <w:sz w:val="24"/>
        </w:rPr>
      </w:pPr>
      <w:r w:rsidRPr="005B2759">
        <w:rPr>
          <w:b/>
          <w:sz w:val="24"/>
        </w:rPr>
        <w:t>Agenda item:</w:t>
      </w:r>
      <w:r w:rsidRPr="005B2759">
        <w:rPr>
          <w:sz w:val="24"/>
        </w:rPr>
        <w:tab/>
      </w:r>
      <w:bookmarkStart w:id="0" w:name="Source"/>
      <w:bookmarkEnd w:id="0"/>
      <w:r w:rsidR="00AB54E7">
        <w:rPr>
          <w:sz w:val="24"/>
        </w:rPr>
        <w:t>7.1.4.1</w:t>
      </w:r>
    </w:p>
    <w:p w14:paraId="43B7F87D" w14:textId="77777777" w:rsidR="0068226B" w:rsidRPr="005B2759" w:rsidRDefault="0068226B" w:rsidP="00480B03">
      <w:pPr>
        <w:tabs>
          <w:tab w:val="left" w:pos="1985"/>
        </w:tabs>
        <w:jc w:val="both"/>
        <w:rPr>
          <w:sz w:val="24"/>
        </w:rPr>
      </w:pPr>
      <w:r w:rsidRPr="005B2759">
        <w:rPr>
          <w:b/>
          <w:sz w:val="24"/>
        </w:rPr>
        <w:t xml:space="preserve">Source: </w:t>
      </w:r>
      <w:r w:rsidRPr="005B2759">
        <w:rPr>
          <w:b/>
          <w:sz w:val="24"/>
        </w:rPr>
        <w:tab/>
      </w:r>
      <w:r w:rsidR="00871D14" w:rsidRPr="005B2759">
        <w:rPr>
          <w:sz w:val="24"/>
        </w:rPr>
        <w:t>Qualcomm Inc</w:t>
      </w:r>
      <w:r w:rsidR="008E0E89" w:rsidRPr="005B2759">
        <w:rPr>
          <w:sz w:val="24"/>
        </w:rPr>
        <w:t>orporated</w:t>
      </w:r>
    </w:p>
    <w:p w14:paraId="43B7F87E" w14:textId="5E057D98" w:rsidR="00C10599" w:rsidRPr="005B2759" w:rsidRDefault="0068226B" w:rsidP="00EB05DC">
      <w:pPr>
        <w:ind w:left="1988" w:hanging="1988"/>
        <w:rPr>
          <w:sz w:val="24"/>
          <w:szCs w:val="24"/>
        </w:rPr>
      </w:pPr>
      <w:r w:rsidRPr="005B2759">
        <w:rPr>
          <w:b/>
          <w:sz w:val="24"/>
        </w:rPr>
        <w:t>Title:</w:t>
      </w:r>
      <w:r w:rsidRPr="005B2759">
        <w:rPr>
          <w:sz w:val="24"/>
        </w:rPr>
        <w:t xml:space="preserve"> </w:t>
      </w:r>
      <w:r w:rsidRPr="005B2759">
        <w:rPr>
          <w:sz w:val="22"/>
        </w:rPr>
        <w:tab/>
      </w:r>
      <w:r w:rsidR="00815371">
        <w:rPr>
          <w:sz w:val="24"/>
          <w:szCs w:val="24"/>
        </w:rPr>
        <w:t>WF on evaluation for wake-up signal</w:t>
      </w:r>
    </w:p>
    <w:p w14:paraId="43B7F87F" w14:textId="77777777" w:rsidR="0068226B" w:rsidRPr="005B2759" w:rsidRDefault="0068226B" w:rsidP="00480B03">
      <w:pPr>
        <w:ind w:left="1988" w:hanging="1988"/>
        <w:jc w:val="both"/>
        <w:rPr>
          <w:sz w:val="24"/>
        </w:rPr>
      </w:pPr>
      <w:r w:rsidRPr="005B2759">
        <w:rPr>
          <w:b/>
          <w:sz w:val="24"/>
        </w:rPr>
        <w:t>Document for:</w:t>
      </w:r>
      <w:r w:rsidRPr="005B2759">
        <w:rPr>
          <w:sz w:val="24"/>
        </w:rPr>
        <w:tab/>
      </w:r>
      <w:bookmarkStart w:id="1" w:name="DocumentFor"/>
      <w:bookmarkEnd w:id="1"/>
      <w:r w:rsidRPr="005B2759">
        <w:rPr>
          <w:sz w:val="24"/>
        </w:rPr>
        <w:t>Discussion</w:t>
      </w:r>
      <w:r w:rsidR="00272736" w:rsidRPr="005B2759">
        <w:rPr>
          <w:sz w:val="24"/>
        </w:rPr>
        <w:t>/Decision</w:t>
      </w:r>
    </w:p>
    <w:p w14:paraId="19C208D0" w14:textId="77777777" w:rsidR="004F7C80" w:rsidRPr="005B2759" w:rsidRDefault="004F7C80" w:rsidP="00480B03">
      <w:pPr>
        <w:ind w:left="1988" w:hanging="1988"/>
        <w:jc w:val="both"/>
        <w:rPr>
          <w:sz w:val="24"/>
        </w:rPr>
      </w:pPr>
    </w:p>
    <w:p w14:paraId="43B7F880" w14:textId="77777777" w:rsidR="004503F9" w:rsidRPr="005B2759" w:rsidRDefault="004503F9" w:rsidP="004503F9">
      <w:pPr>
        <w:pStyle w:val="Heading1"/>
        <w:rPr>
          <w:rFonts w:ascii="Times New Roman" w:hAnsi="Times New Roman"/>
        </w:rPr>
      </w:pPr>
      <w:r w:rsidRPr="005B2759">
        <w:rPr>
          <w:rFonts w:ascii="Times New Roman" w:hAnsi="Times New Roman"/>
        </w:rPr>
        <w:t>Introduction</w:t>
      </w:r>
    </w:p>
    <w:p w14:paraId="12E19127" w14:textId="0EF078A4" w:rsidR="00E1224F" w:rsidRPr="005B2759" w:rsidRDefault="00071131" w:rsidP="004503F9">
      <w:pPr>
        <w:jc w:val="both"/>
        <w:rPr>
          <w:szCs w:val="22"/>
        </w:rPr>
      </w:pPr>
      <w:r w:rsidRPr="005B2759">
        <w:rPr>
          <w:szCs w:val="22"/>
        </w:rPr>
        <w:t xml:space="preserve">RAN1#86 </w:t>
      </w:r>
      <w:r w:rsidR="00E1224F" w:rsidRPr="005B2759">
        <w:rPr>
          <w:szCs w:val="22"/>
        </w:rPr>
        <w:t>agreed to study the impact of UE DL reception energy consumption with a focus on Days of Use (</w:t>
      </w:r>
      <w:proofErr w:type="spellStart"/>
      <w:r w:rsidR="00E1224F" w:rsidRPr="005B2759">
        <w:rPr>
          <w:szCs w:val="22"/>
        </w:rPr>
        <w:t>DoU</w:t>
      </w:r>
      <w:proofErr w:type="spellEnd"/>
      <w:r w:rsidR="00E1224F" w:rsidRPr="005B2759">
        <w:rPr>
          <w:szCs w:val="22"/>
        </w:rPr>
        <w:t>)</w:t>
      </w:r>
      <w:r w:rsidR="00485B53">
        <w:rPr>
          <w:szCs w:val="22"/>
        </w:rPr>
        <w:t xml:space="preserve"> based on [1]</w:t>
      </w:r>
      <w:r w:rsidR="00E1224F" w:rsidRPr="005B2759">
        <w:rPr>
          <w:szCs w:val="22"/>
        </w:rPr>
        <w:t xml:space="preserve">. Specifically, UE power reduction techniques are to be studied </w:t>
      </w:r>
      <w:r w:rsidR="00950692">
        <w:rPr>
          <w:szCs w:val="22"/>
        </w:rPr>
        <w:t>from the system design perspective</w:t>
      </w:r>
      <w:r w:rsidR="00AB54E7">
        <w:rPr>
          <w:szCs w:val="22"/>
        </w:rPr>
        <w:t xml:space="preserve">. </w:t>
      </w:r>
      <w:r w:rsidR="00E1224F" w:rsidRPr="005B2759">
        <w:rPr>
          <w:szCs w:val="22"/>
        </w:rPr>
        <w:t xml:space="preserve">In [2], we presented a methodology for evaluating and modeling UE’s power consumption and in [3] we argued that </w:t>
      </w:r>
      <w:r w:rsidR="004A081D" w:rsidRPr="005B2759">
        <w:rPr>
          <w:szCs w:val="22"/>
        </w:rPr>
        <w:t xml:space="preserve">the portion of time that UE monitors PDCCH without any data allocation has a major impact on UE power consumption and should be optimized. Another company’s contribution [4] also suggests that the control channel design is a system design related item to be considered. </w:t>
      </w:r>
    </w:p>
    <w:p w14:paraId="375D468A" w14:textId="0DE87307" w:rsidR="004A081D" w:rsidRPr="005B2759" w:rsidRDefault="004A081D" w:rsidP="004503F9">
      <w:pPr>
        <w:jc w:val="both"/>
        <w:rPr>
          <w:szCs w:val="22"/>
        </w:rPr>
      </w:pPr>
      <w:r w:rsidRPr="005B2759">
        <w:rPr>
          <w:szCs w:val="22"/>
        </w:rPr>
        <w:t>We suggested two proposals in [3], namely (1) introducing a wake</w:t>
      </w:r>
      <w:r w:rsidR="00455257">
        <w:rPr>
          <w:szCs w:val="22"/>
        </w:rPr>
        <w:t>-</w:t>
      </w:r>
      <w:r w:rsidRPr="005B2759">
        <w:rPr>
          <w:szCs w:val="22"/>
        </w:rPr>
        <w:t>up signal</w:t>
      </w:r>
      <w:r w:rsidR="00455257">
        <w:rPr>
          <w:szCs w:val="22"/>
        </w:rPr>
        <w:t xml:space="preserve"> (WUS)</w:t>
      </w:r>
      <w:r w:rsidRPr="005B2759">
        <w:rPr>
          <w:szCs w:val="22"/>
        </w:rPr>
        <w:t xml:space="preserve">, and (2) narrower band or cross-slot scheduling. </w:t>
      </w:r>
    </w:p>
    <w:p w14:paraId="600C3006" w14:textId="6CDD4E9F" w:rsidR="004A081D" w:rsidRPr="005B2759" w:rsidRDefault="004A081D" w:rsidP="004503F9">
      <w:pPr>
        <w:jc w:val="both"/>
        <w:rPr>
          <w:szCs w:val="22"/>
        </w:rPr>
      </w:pPr>
      <w:r w:rsidRPr="005B2759">
        <w:rPr>
          <w:szCs w:val="22"/>
        </w:rPr>
        <w:t xml:space="preserve">In this contribution, we further present the design requirements and </w:t>
      </w:r>
      <w:r w:rsidR="00455257">
        <w:rPr>
          <w:szCs w:val="22"/>
        </w:rPr>
        <w:t>guideline</w:t>
      </w:r>
      <w:r w:rsidR="00847590" w:rsidRPr="005B2759">
        <w:rPr>
          <w:szCs w:val="22"/>
        </w:rPr>
        <w:t xml:space="preserve"> </w:t>
      </w:r>
      <w:r w:rsidR="00256B70">
        <w:rPr>
          <w:szCs w:val="22"/>
        </w:rPr>
        <w:t>for the design of</w:t>
      </w:r>
      <w:r w:rsidR="00847590" w:rsidRPr="005B2759">
        <w:rPr>
          <w:szCs w:val="22"/>
        </w:rPr>
        <w:t xml:space="preserve"> </w:t>
      </w:r>
      <w:r w:rsidR="00455257">
        <w:rPr>
          <w:szCs w:val="22"/>
        </w:rPr>
        <w:t>WUS</w:t>
      </w:r>
      <w:r w:rsidR="00847590" w:rsidRPr="005B2759">
        <w:rPr>
          <w:szCs w:val="22"/>
        </w:rPr>
        <w:t xml:space="preserve"> to be considered for NR. </w:t>
      </w:r>
      <w:r w:rsidR="00455257">
        <w:rPr>
          <w:szCs w:val="22"/>
        </w:rPr>
        <w:t xml:space="preserve">At the end we propose way forward on evaluation for WUS for efficient progress in RAN1 to design WUS. </w:t>
      </w:r>
      <w:r w:rsidR="006B784F" w:rsidRPr="005B2759">
        <w:rPr>
          <w:szCs w:val="22"/>
        </w:rPr>
        <w:t xml:space="preserve">We also note that RAN2 is also considering UE power improvements for NR in general and the power-performance tradeoff of </w:t>
      </w:r>
      <w:r w:rsidR="00455257">
        <w:rPr>
          <w:szCs w:val="22"/>
        </w:rPr>
        <w:t>WUS</w:t>
      </w:r>
      <w:r w:rsidR="006B784F" w:rsidRPr="005B2759">
        <w:rPr>
          <w:szCs w:val="22"/>
        </w:rPr>
        <w:t xml:space="preserve"> in particular [5]. </w:t>
      </w:r>
    </w:p>
    <w:p w14:paraId="0AF37C82" w14:textId="77777777" w:rsidR="00E1224F" w:rsidRPr="005B2759" w:rsidRDefault="00E1224F" w:rsidP="004503F9">
      <w:pPr>
        <w:jc w:val="both"/>
        <w:rPr>
          <w:szCs w:val="22"/>
        </w:rPr>
      </w:pPr>
    </w:p>
    <w:p w14:paraId="15828039" w14:textId="39FAE89F" w:rsidR="008A3410" w:rsidRPr="005B2759" w:rsidRDefault="001E13A3" w:rsidP="00E6176F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Consideration for </w:t>
      </w:r>
      <w:r w:rsidR="00E6176F" w:rsidRPr="005B2759">
        <w:rPr>
          <w:rFonts w:ascii="Times New Roman" w:hAnsi="Times New Roman"/>
        </w:rPr>
        <w:t xml:space="preserve">Wake-Up </w:t>
      </w:r>
      <w:r w:rsidR="003E21B8" w:rsidRPr="005B2759">
        <w:rPr>
          <w:rFonts w:ascii="Times New Roman" w:hAnsi="Times New Roman"/>
        </w:rPr>
        <w:t>Signal</w:t>
      </w:r>
      <w:r>
        <w:rPr>
          <w:rFonts w:ascii="Times New Roman" w:hAnsi="Times New Roman"/>
        </w:rPr>
        <w:t xml:space="preserve"> Design</w:t>
      </w:r>
    </w:p>
    <w:p w14:paraId="4E385E90" w14:textId="18D066CD" w:rsidR="008C73BE" w:rsidRPr="005B2759" w:rsidRDefault="008C73BE" w:rsidP="008A3410">
      <w:pPr>
        <w:keepNext/>
        <w:rPr>
          <w:lang w:val="en-GB"/>
        </w:rPr>
      </w:pPr>
      <w:r w:rsidRPr="005B2759">
        <w:rPr>
          <w:lang w:val="en-GB"/>
        </w:rPr>
        <w:t>As discussed in [3], the system level power impact on the UE can be alleviated by introduction of a new signal slightly before on-duration, where UE is simply informed of potential scheduling on PDCCH (or rather if it can skip the next wake</w:t>
      </w:r>
      <w:r w:rsidR="00AB54E7">
        <w:rPr>
          <w:lang w:val="en-GB"/>
        </w:rPr>
        <w:t>-</w:t>
      </w:r>
      <w:proofErr w:type="gramStart"/>
      <w:r w:rsidRPr="005B2759">
        <w:rPr>
          <w:lang w:val="en-GB"/>
        </w:rPr>
        <w:lastRenderedPageBreak/>
        <w:t>up</w:t>
      </w:r>
      <w:proofErr w:type="gramEnd"/>
      <w:r w:rsidRPr="005B2759">
        <w:rPr>
          <w:lang w:val="en-GB"/>
        </w:rPr>
        <w:t xml:space="preserve"> for on-duration).  If the energy expended to receive the wake-up signal is substantially lower than the energy to get through the ON duration, the overall power consumption can be reduced</w:t>
      </w:r>
      <w:r w:rsidR="00AF2260">
        <w:rPr>
          <w:rStyle w:val="FootnoteReference"/>
          <w:lang w:val="en-GB"/>
        </w:rPr>
        <w:footnoteReference w:id="2"/>
      </w:r>
      <w:r w:rsidR="00AF2260">
        <w:rPr>
          <w:lang w:val="en-GB"/>
        </w:rPr>
        <w:t>.</w:t>
      </w:r>
    </w:p>
    <w:p w14:paraId="20EB2FC4" w14:textId="2A27FF1B" w:rsidR="00C60BF7" w:rsidRPr="005B2759" w:rsidRDefault="00C60BF7" w:rsidP="008A3410">
      <w:pPr>
        <w:keepNext/>
        <w:rPr>
          <w:lang w:val="en-GB"/>
        </w:rPr>
      </w:pPr>
      <w:r w:rsidRPr="005B2759">
        <w:rPr>
          <w:lang w:val="en-GB"/>
        </w:rPr>
        <w:t xml:space="preserve">The timeline flow of the </w:t>
      </w:r>
      <w:r w:rsidR="00256B70">
        <w:rPr>
          <w:lang w:val="en-GB"/>
        </w:rPr>
        <w:t>WUS</w:t>
      </w:r>
      <w:r w:rsidRPr="005B2759">
        <w:rPr>
          <w:lang w:val="en-GB"/>
        </w:rPr>
        <w:t xml:space="preserve"> with respect to CDRX wake up is shown in </w:t>
      </w:r>
      <w:r w:rsidR="00872E3F" w:rsidRPr="005B2759">
        <w:rPr>
          <w:lang w:val="en-GB"/>
        </w:rPr>
        <w:fldChar w:fldCharType="begin"/>
      </w:r>
      <w:r w:rsidR="00872E3F" w:rsidRPr="005B2759">
        <w:rPr>
          <w:lang w:val="en-GB"/>
        </w:rPr>
        <w:instrText xml:space="preserve"> REF _Ref465896981 \h </w:instrText>
      </w:r>
      <w:r w:rsidR="005B2759">
        <w:rPr>
          <w:lang w:val="en-GB"/>
        </w:rPr>
        <w:instrText xml:space="preserve"> \* MERGEFORMAT </w:instrText>
      </w:r>
      <w:r w:rsidR="00872E3F" w:rsidRPr="005B2759">
        <w:rPr>
          <w:lang w:val="en-GB"/>
        </w:rPr>
      </w:r>
      <w:r w:rsidR="00872E3F" w:rsidRPr="005B2759">
        <w:rPr>
          <w:lang w:val="en-GB"/>
        </w:rPr>
        <w:fldChar w:fldCharType="separate"/>
      </w:r>
      <w:r w:rsidR="00294D13" w:rsidRPr="005B2759">
        <w:t xml:space="preserve">Figure </w:t>
      </w:r>
      <w:r w:rsidR="00294D13">
        <w:rPr>
          <w:noProof/>
        </w:rPr>
        <w:t>1</w:t>
      </w:r>
      <w:r w:rsidR="00872E3F" w:rsidRPr="005B2759">
        <w:rPr>
          <w:lang w:val="en-GB"/>
        </w:rPr>
        <w:fldChar w:fldCharType="end"/>
      </w:r>
      <w:r w:rsidR="00872E3F" w:rsidRPr="005B2759">
        <w:rPr>
          <w:lang w:val="en-GB"/>
        </w:rPr>
        <w:t>.</w:t>
      </w:r>
    </w:p>
    <w:p w14:paraId="36C27538" w14:textId="77777777" w:rsidR="00C60BF7" w:rsidRPr="005B2759" w:rsidRDefault="00C60BF7" w:rsidP="008A3410">
      <w:pPr>
        <w:keepNext/>
        <w:rPr>
          <w:lang w:val="en-GB"/>
        </w:rPr>
      </w:pPr>
    </w:p>
    <w:p w14:paraId="668F43E1" w14:textId="12B7F86F" w:rsidR="00C60BF7" w:rsidRPr="005B2759" w:rsidRDefault="00256B70" w:rsidP="00C60BF7">
      <w:pPr>
        <w:keepNext/>
        <w:jc w:val="center"/>
        <w:rPr>
          <w:lang w:val="en-GB"/>
        </w:rPr>
      </w:pPr>
      <w:r w:rsidRPr="005B2759">
        <w:rPr>
          <w:rFonts w:eastAsiaTheme="minorHAnsi"/>
          <w:sz w:val="22"/>
          <w:szCs w:val="22"/>
        </w:rPr>
        <w:object w:dxaOrig="6670" w:dyaOrig="810" w14:anchorId="29F763AF">
          <v:shape id="_x0000_i1025" type="#_x0000_t75" style="width:333.5pt;height:39.4pt" o:ole="">
            <v:imagedata r:id="rId12" o:title=""/>
          </v:shape>
          <o:OLEObject Type="Embed" ProgID="Visio.Drawing.11" ShapeID="_x0000_i1025" DrawAspect="Content" ObjectID="_1539787749" r:id="rId13"/>
        </w:object>
      </w:r>
    </w:p>
    <w:p w14:paraId="2FDEA963" w14:textId="77777777" w:rsidR="00C60BF7" w:rsidRPr="005B2759" w:rsidRDefault="00256B70" w:rsidP="00256B70">
      <w:pPr>
        <w:jc w:val="center"/>
        <w:rPr>
          <w:rFonts w:eastAsiaTheme="minorHAnsi"/>
          <w:sz w:val="22"/>
          <w:szCs w:val="22"/>
        </w:rPr>
      </w:pPr>
      <w:r w:rsidRPr="005B2759">
        <w:rPr>
          <w:rFonts w:eastAsiaTheme="minorHAnsi"/>
          <w:sz w:val="22"/>
          <w:szCs w:val="22"/>
        </w:rPr>
        <w:object w:dxaOrig="9089" w:dyaOrig="2549" w14:anchorId="5580237F">
          <v:shape id="_x0000_i1026" type="#_x0000_t75" style="width:453.75pt;height:127pt" o:ole="">
            <v:imagedata r:id="rId14" o:title=""/>
          </v:shape>
          <o:OLEObject Type="Embed" ProgID="Visio.Drawing.11" ShapeID="_x0000_i1026" DrawAspect="Content" ObjectID="_1539787750" r:id="rId15"/>
        </w:object>
      </w:r>
    </w:p>
    <w:p w14:paraId="2AA9517C" w14:textId="0BC4A678" w:rsidR="00C60BF7" w:rsidRPr="005B2759" w:rsidRDefault="00C60BF7" w:rsidP="00256B70">
      <w:pPr>
        <w:pStyle w:val="Caption"/>
        <w:jc w:val="center"/>
      </w:pPr>
      <w:bookmarkStart w:id="2" w:name="_Ref465896981"/>
      <w:r w:rsidRPr="005B2759">
        <w:t xml:space="preserve">Figure </w:t>
      </w:r>
      <w:fldSimple w:instr=" SEQ Figure \* ARABIC ">
        <w:r w:rsidR="00294D13">
          <w:rPr>
            <w:noProof/>
          </w:rPr>
          <w:t>1</w:t>
        </w:r>
      </w:fldSimple>
      <w:bookmarkEnd w:id="2"/>
      <w:r w:rsidRPr="005B2759">
        <w:t xml:space="preserve"> Timeline flow of wak</w:t>
      </w:r>
      <w:r w:rsidR="00256B70">
        <w:t>e-</w:t>
      </w:r>
      <w:r w:rsidRPr="005B2759">
        <w:t>up signaling before CDRX on-</w:t>
      </w:r>
      <w:r w:rsidR="00BB1387" w:rsidRPr="005B2759">
        <w:t>duration</w:t>
      </w:r>
    </w:p>
    <w:p w14:paraId="73AF9D29" w14:textId="77777777" w:rsidR="00130E4A" w:rsidRPr="005B2759" w:rsidRDefault="00130E4A" w:rsidP="006B784F">
      <w:pPr>
        <w:rPr>
          <w:lang w:val="en-GB"/>
        </w:rPr>
      </w:pPr>
    </w:p>
    <w:p w14:paraId="1A1A0ABA" w14:textId="3F3F18EA" w:rsidR="00D67A25" w:rsidRPr="005B2759" w:rsidRDefault="001E13A3" w:rsidP="001E13A3">
      <w:pPr>
        <w:pStyle w:val="Heading2"/>
      </w:pPr>
      <w:r>
        <w:t>WUS</w:t>
      </w:r>
      <w:r w:rsidR="003E21B8" w:rsidRPr="005B2759">
        <w:t xml:space="preserve"> </w:t>
      </w:r>
      <w:r w:rsidR="00043907">
        <w:t>d</w:t>
      </w:r>
      <w:r w:rsidR="003E21B8" w:rsidRPr="005B2759">
        <w:t xml:space="preserve">esign </w:t>
      </w:r>
      <w:r w:rsidR="00043907">
        <w:t>t</w:t>
      </w:r>
      <w:r w:rsidR="003E21B8" w:rsidRPr="005B2759">
        <w:t>rade-offs</w:t>
      </w:r>
      <w:r w:rsidR="003D38C4" w:rsidRPr="005B2759">
        <w:t xml:space="preserve"> </w:t>
      </w:r>
    </w:p>
    <w:p w14:paraId="182AC4E8" w14:textId="06A22878" w:rsidR="00E302BD" w:rsidRPr="005B2759" w:rsidRDefault="001E13A3" w:rsidP="00E302BD">
      <w:pPr>
        <w:rPr>
          <w:lang w:val="en-GB"/>
        </w:rPr>
      </w:pPr>
      <w:r>
        <w:rPr>
          <w:lang w:val="en-GB"/>
        </w:rPr>
        <w:t xml:space="preserve">The introduction of WUS </w:t>
      </w:r>
      <w:r w:rsidR="00E302BD" w:rsidRPr="005B2759">
        <w:rPr>
          <w:lang w:val="en-GB"/>
        </w:rPr>
        <w:t>comes with its unique trade-offs</w:t>
      </w:r>
      <w:r w:rsidR="00EF6E0B" w:rsidRPr="005B2759">
        <w:rPr>
          <w:lang w:val="en-GB"/>
        </w:rPr>
        <w:t xml:space="preserve">. </w:t>
      </w:r>
      <w:r w:rsidR="00E302BD" w:rsidRPr="005B2759">
        <w:rPr>
          <w:lang w:val="en-GB"/>
        </w:rPr>
        <w:t xml:space="preserve">Specifically, </w:t>
      </w:r>
    </w:p>
    <w:p w14:paraId="49E5C405" w14:textId="00D0091A" w:rsidR="008B1D45" w:rsidRPr="005B2759" w:rsidRDefault="008B1D45" w:rsidP="008B1D45">
      <w:pPr>
        <w:pStyle w:val="ListParagraph"/>
        <w:numPr>
          <w:ilvl w:val="0"/>
          <w:numId w:val="35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u w:val="single"/>
          <w:lang w:val="en-GB"/>
        </w:rPr>
        <w:t>WUS</w:t>
      </w:r>
      <w:r w:rsidRPr="00130E4A">
        <w:rPr>
          <w:rFonts w:ascii="Times New Roman" w:hAnsi="Times New Roman"/>
          <w:u w:val="single"/>
          <w:lang w:val="en-GB"/>
        </w:rPr>
        <w:t xml:space="preserve"> </w:t>
      </w:r>
      <w:proofErr w:type="spellStart"/>
      <w:r w:rsidRPr="00130E4A">
        <w:rPr>
          <w:rFonts w:ascii="Times New Roman" w:hAnsi="Times New Roman"/>
          <w:u w:val="single"/>
          <w:lang w:val="en-GB"/>
        </w:rPr>
        <w:t>mis</w:t>
      </w:r>
      <w:proofErr w:type="spellEnd"/>
      <w:r>
        <w:rPr>
          <w:rFonts w:ascii="Times New Roman" w:hAnsi="Times New Roman"/>
          <w:u w:val="single"/>
          <w:lang w:val="en-GB"/>
        </w:rPr>
        <w:t>-</w:t>
      </w:r>
      <w:r w:rsidRPr="00130E4A">
        <w:rPr>
          <w:rFonts w:ascii="Times New Roman" w:hAnsi="Times New Roman"/>
          <w:u w:val="single"/>
          <w:lang w:val="en-GB"/>
        </w:rPr>
        <w:t xml:space="preserve">detection </w:t>
      </w:r>
      <w:r w:rsidRPr="00130E4A">
        <w:rPr>
          <w:rFonts w:ascii="Times New Roman" w:hAnsi="Times New Roman"/>
          <w:lang w:val="en-GB"/>
        </w:rPr>
        <w:t>(</w:t>
      </w:r>
      <w:r>
        <w:rPr>
          <w:rFonts w:ascii="Times New Roman" w:hAnsi="Times New Roman"/>
          <w:lang w:val="en-GB"/>
        </w:rPr>
        <w:t>WUS</w:t>
      </w:r>
      <w:r w:rsidRPr="00130E4A">
        <w:rPr>
          <w:rFonts w:ascii="Times New Roman" w:hAnsi="Times New Roman"/>
          <w:lang w:val="en-GB"/>
        </w:rPr>
        <w:t xml:space="preserve"> indication is sent but not decoded by the UE):</w:t>
      </w:r>
      <w:r w:rsidRPr="005B2759">
        <w:rPr>
          <w:rFonts w:ascii="Times New Roman" w:hAnsi="Times New Roman"/>
          <w:lang w:val="en-GB"/>
        </w:rPr>
        <w:t xml:space="preserve"> The misdetection impact is additional latency, capacity loss (PDCCH/PDSCH)</w:t>
      </w:r>
      <w:r>
        <w:rPr>
          <w:rFonts w:ascii="Times New Roman" w:hAnsi="Times New Roman"/>
          <w:lang w:val="en-GB"/>
        </w:rPr>
        <w:t>.</w:t>
      </w:r>
      <w:r w:rsidRPr="005B2759">
        <w:rPr>
          <w:rFonts w:ascii="Times New Roman" w:hAnsi="Times New Roman"/>
          <w:lang w:val="en-GB"/>
        </w:rPr>
        <w:t xml:space="preserve"> </w:t>
      </w:r>
    </w:p>
    <w:p w14:paraId="0E9DD65A" w14:textId="56C963A8" w:rsidR="008B1D45" w:rsidRPr="005B2759" w:rsidRDefault="008B1D45" w:rsidP="008B1D45">
      <w:pPr>
        <w:pStyle w:val="ListParagraph"/>
        <w:numPr>
          <w:ilvl w:val="0"/>
          <w:numId w:val="35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u w:val="single"/>
          <w:lang w:val="en-GB"/>
        </w:rPr>
        <w:t>WUS</w:t>
      </w:r>
      <w:r w:rsidRPr="00130E4A">
        <w:rPr>
          <w:rFonts w:ascii="Times New Roman" w:hAnsi="Times New Roman"/>
          <w:u w:val="single"/>
          <w:lang w:val="en-GB"/>
        </w:rPr>
        <w:t xml:space="preserve"> false alarm</w:t>
      </w:r>
      <w:r w:rsidRPr="005B2759">
        <w:rPr>
          <w:rFonts w:ascii="Times New Roman" w:hAnsi="Times New Roman"/>
          <w:lang w:val="en-GB"/>
        </w:rPr>
        <w:t xml:space="preserve"> (UE wakes up for PDCCH monitoring but does not get any data). Therefore the signalling design and the receiver can consider a lower misdetection rate at the cost of slightly higher false alarm</w:t>
      </w:r>
      <w:r>
        <w:rPr>
          <w:rFonts w:ascii="Times New Roman" w:hAnsi="Times New Roman"/>
          <w:lang w:val="en-GB"/>
        </w:rPr>
        <w:t xml:space="preserve"> given that the penalty for </w:t>
      </w:r>
      <w:proofErr w:type="spellStart"/>
      <w:r>
        <w:rPr>
          <w:rFonts w:ascii="Times New Roman" w:hAnsi="Times New Roman"/>
          <w:lang w:val="en-GB"/>
        </w:rPr>
        <w:t>mis</w:t>
      </w:r>
      <w:proofErr w:type="spellEnd"/>
      <w:r>
        <w:rPr>
          <w:rFonts w:ascii="Times New Roman" w:hAnsi="Times New Roman"/>
          <w:lang w:val="en-GB"/>
        </w:rPr>
        <w:t>-detection is higher than false alarm.</w:t>
      </w:r>
    </w:p>
    <w:p w14:paraId="3AB43DB4" w14:textId="21AEA881" w:rsidR="00BE286E" w:rsidRPr="005B2759" w:rsidRDefault="001E13A3" w:rsidP="00BE286E">
      <w:pPr>
        <w:pStyle w:val="ListParagraph"/>
        <w:numPr>
          <w:ilvl w:val="0"/>
          <w:numId w:val="35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u w:val="single"/>
          <w:lang w:val="en-GB"/>
        </w:rPr>
        <w:t>WUS</w:t>
      </w:r>
      <w:r w:rsidR="00BE286E" w:rsidRPr="00130E4A">
        <w:rPr>
          <w:rFonts w:ascii="Times New Roman" w:hAnsi="Times New Roman"/>
          <w:u w:val="single"/>
          <w:lang w:val="en-GB"/>
        </w:rPr>
        <w:t xml:space="preserve"> decod</w:t>
      </w:r>
      <w:r>
        <w:rPr>
          <w:rFonts w:ascii="Times New Roman" w:hAnsi="Times New Roman"/>
          <w:u w:val="single"/>
          <w:lang w:val="en-GB"/>
        </w:rPr>
        <w:t>ing</w:t>
      </w:r>
      <w:r w:rsidR="00BE286E" w:rsidRPr="00130E4A">
        <w:rPr>
          <w:rFonts w:ascii="Times New Roman" w:hAnsi="Times New Roman"/>
          <w:u w:val="single"/>
          <w:lang w:val="en-GB"/>
        </w:rPr>
        <w:t xml:space="preserve"> robustness vs. </w:t>
      </w:r>
      <w:r w:rsidR="00E302BD" w:rsidRPr="00130E4A">
        <w:rPr>
          <w:rFonts w:ascii="Times New Roman" w:hAnsi="Times New Roman"/>
          <w:u w:val="single"/>
          <w:lang w:val="en-GB"/>
        </w:rPr>
        <w:t>overhead</w:t>
      </w:r>
      <w:r w:rsidR="00BE286E" w:rsidRPr="00130E4A">
        <w:rPr>
          <w:rFonts w:ascii="Times New Roman" w:hAnsi="Times New Roman"/>
          <w:u w:val="single"/>
          <w:lang w:val="en-GB"/>
        </w:rPr>
        <w:t>:</w:t>
      </w:r>
      <w:r w:rsidR="00BE286E" w:rsidRPr="005B2759">
        <w:rPr>
          <w:rFonts w:ascii="Times New Roman" w:hAnsi="Times New Roman"/>
          <w:lang w:val="en-GB"/>
        </w:rPr>
        <w:t xml:space="preserve"> reducing the </w:t>
      </w:r>
      <w:r>
        <w:rPr>
          <w:rFonts w:ascii="Times New Roman" w:hAnsi="Times New Roman"/>
          <w:lang w:val="en-GB"/>
        </w:rPr>
        <w:t>WUS decoding</w:t>
      </w:r>
      <w:r w:rsidR="00BE286E" w:rsidRPr="005B2759">
        <w:rPr>
          <w:rFonts w:ascii="Times New Roman" w:hAnsi="Times New Roman"/>
          <w:lang w:val="en-GB"/>
        </w:rPr>
        <w:t xml:space="preserve"> power comes at the cost of system overhead. Some of the resource elements have to be periodically assigned to this signalling.  </w:t>
      </w:r>
    </w:p>
    <w:p w14:paraId="2C279835" w14:textId="2E189933" w:rsidR="00BE286E" w:rsidRPr="005B2759" w:rsidRDefault="00AF2260" w:rsidP="00BE286E">
      <w:pPr>
        <w:pStyle w:val="ListParagraph"/>
        <w:numPr>
          <w:ilvl w:val="0"/>
          <w:numId w:val="35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u w:val="single"/>
          <w:lang w:val="en-GB"/>
        </w:rPr>
        <w:t xml:space="preserve">WUS decoding </w:t>
      </w:r>
      <w:r w:rsidR="00BE286E" w:rsidRPr="00130E4A">
        <w:rPr>
          <w:rFonts w:ascii="Times New Roman" w:hAnsi="Times New Roman"/>
          <w:u w:val="single"/>
          <w:lang w:val="en-GB"/>
        </w:rPr>
        <w:t>power consumption vs. skipped DRX cycle savings</w:t>
      </w:r>
      <w:r w:rsidR="00BE286E" w:rsidRPr="005B2759">
        <w:rPr>
          <w:rFonts w:ascii="Times New Roman" w:hAnsi="Times New Roman"/>
          <w:lang w:val="en-GB"/>
        </w:rPr>
        <w:t xml:space="preserve">: for certain parameter settings and traffic applications, the power overhead of </w:t>
      </w:r>
      <w:r w:rsidR="001E13A3">
        <w:rPr>
          <w:rFonts w:ascii="Times New Roman" w:hAnsi="Times New Roman"/>
          <w:lang w:val="en-GB"/>
        </w:rPr>
        <w:t>WUS decoding</w:t>
      </w:r>
      <w:r w:rsidR="00BE286E" w:rsidRPr="005B2759">
        <w:rPr>
          <w:rFonts w:ascii="Times New Roman" w:hAnsi="Times New Roman"/>
          <w:lang w:val="en-GB"/>
        </w:rPr>
        <w:t xml:space="preserve"> can remove any potential savings that comes with it. As an extreme example, if </w:t>
      </w:r>
      <w:proofErr w:type="spellStart"/>
      <w:r w:rsidR="001E13A3">
        <w:rPr>
          <w:rFonts w:ascii="Times New Roman" w:hAnsi="Times New Roman"/>
          <w:lang w:val="en-GB"/>
        </w:rPr>
        <w:t>g</w:t>
      </w:r>
      <w:r w:rsidR="00BE286E" w:rsidRPr="005B2759">
        <w:rPr>
          <w:rFonts w:ascii="Times New Roman" w:hAnsi="Times New Roman"/>
          <w:lang w:val="en-GB"/>
        </w:rPr>
        <w:t>NB</w:t>
      </w:r>
      <w:proofErr w:type="spellEnd"/>
      <w:r w:rsidR="00BE286E" w:rsidRPr="005B2759">
        <w:rPr>
          <w:rFonts w:ascii="Times New Roman" w:hAnsi="Times New Roman"/>
          <w:lang w:val="en-GB"/>
        </w:rPr>
        <w:t xml:space="preserve"> has </w:t>
      </w:r>
      <w:r w:rsidR="001E13A3">
        <w:rPr>
          <w:rFonts w:ascii="Times New Roman" w:hAnsi="Times New Roman"/>
          <w:lang w:val="en-GB"/>
        </w:rPr>
        <w:t>data</w:t>
      </w:r>
      <w:r w:rsidR="00BE286E" w:rsidRPr="005B2759">
        <w:rPr>
          <w:rFonts w:ascii="Times New Roman" w:hAnsi="Times New Roman"/>
          <w:lang w:val="en-GB"/>
        </w:rPr>
        <w:t xml:space="preserve"> on every DRX cycle and</w:t>
      </w:r>
      <w:r w:rsidR="001E13A3">
        <w:rPr>
          <w:rFonts w:ascii="Times New Roman" w:hAnsi="Times New Roman"/>
          <w:lang w:val="en-GB"/>
        </w:rPr>
        <w:t xml:space="preserve"> inactivity timer is </w:t>
      </w:r>
      <w:r w:rsidR="00BE286E" w:rsidRPr="005B2759">
        <w:rPr>
          <w:rFonts w:ascii="Times New Roman" w:hAnsi="Times New Roman"/>
          <w:lang w:val="en-GB"/>
        </w:rPr>
        <w:t xml:space="preserve">short, UE will incur both </w:t>
      </w:r>
      <w:r w:rsidR="00AB54E7">
        <w:rPr>
          <w:rFonts w:ascii="Times New Roman" w:hAnsi="Times New Roman"/>
          <w:lang w:val="en-GB"/>
        </w:rPr>
        <w:t>WUS decoding</w:t>
      </w:r>
      <w:r w:rsidR="00BE286E" w:rsidRPr="005B2759">
        <w:rPr>
          <w:rFonts w:ascii="Times New Roman" w:hAnsi="Times New Roman"/>
          <w:lang w:val="en-GB"/>
        </w:rPr>
        <w:t xml:space="preserve"> as well as the </w:t>
      </w:r>
      <w:r w:rsidR="001E13A3">
        <w:rPr>
          <w:rFonts w:ascii="Times New Roman" w:hAnsi="Times New Roman"/>
          <w:lang w:val="en-GB"/>
        </w:rPr>
        <w:t xml:space="preserve">regular </w:t>
      </w:r>
      <w:r w:rsidR="00BE286E" w:rsidRPr="005B2759">
        <w:rPr>
          <w:rFonts w:ascii="Times New Roman" w:hAnsi="Times New Roman"/>
          <w:lang w:val="en-GB"/>
        </w:rPr>
        <w:t>PDCCH/PDSCH decod</w:t>
      </w:r>
      <w:r w:rsidR="001E13A3">
        <w:rPr>
          <w:rFonts w:ascii="Times New Roman" w:hAnsi="Times New Roman"/>
          <w:lang w:val="en-GB"/>
        </w:rPr>
        <w:t>ing</w:t>
      </w:r>
      <w:r w:rsidR="00BE286E" w:rsidRPr="005B2759">
        <w:rPr>
          <w:rFonts w:ascii="Times New Roman" w:hAnsi="Times New Roman"/>
          <w:lang w:val="en-GB"/>
        </w:rPr>
        <w:t xml:space="preserve"> needed</w:t>
      </w:r>
      <w:r w:rsidR="00043907">
        <w:rPr>
          <w:rFonts w:ascii="Times New Roman" w:hAnsi="Times New Roman"/>
          <w:lang w:val="en-GB"/>
        </w:rPr>
        <w:t>.</w:t>
      </w:r>
      <w:r w:rsidR="008B1D45">
        <w:rPr>
          <w:rFonts w:ascii="Times New Roman" w:hAnsi="Times New Roman"/>
          <w:lang w:val="en-GB"/>
        </w:rPr>
        <w:t xml:space="preserve"> Thus, the network can choose to configure or not to configure WUS with CDRX.</w:t>
      </w:r>
    </w:p>
    <w:p w14:paraId="250CFF3F" w14:textId="77777777" w:rsidR="00EF6E0B" w:rsidRPr="005B2759" w:rsidRDefault="00EF6E0B" w:rsidP="006B784F">
      <w:pPr>
        <w:rPr>
          <w:lang w:val="en-GB"/>
        </w:rPr>
      </w:pPr>
    </w:p>
    <w:p w14:paraId="642DE22F" w14:textId="72ABA458" w:rsidR="00043907" w:rsidRDefault="00043907" w:rsidP="00043907">
      <w:pPr>
        <w:pStyle w:val="Heading2"/>
      </w:pPr>
      <w:r>
        <w:t>WUS design options</w:t>
      </w:r>
    </w:p>
    <w:p w14:paraId="307B54B4" w14:textId="6DA5584F" w:rsidR="00756447" w:rsidRPr="005B2759" w:rsidRDefault="00F81B72" w:rsidP="00F37E70">
      <w:r w:rsidRPr="005B2759">
        <w:rPr>
          <w:lang w:val="en-GB"/>
        </w:rPr>
        <w:t xml:space="preserve">Based on the above, the following </w:t>
      </w:r>
      <w:r w:rsidRPr="005B2759">
        <w:t xml:space="preserve">options for </w:t>
      </w:r>
      <w:r w:rsidR="002813A6">
        <w:t>WUS</w:t>
      </w:r>
      <w:r w:rsidRPr="005B2759">
        <w:t xml:space="preserve"> can be considered</w:t>
      </w:r>
      <w:r w:rsidR="00EF6E0B" w:rsidRPr="005B2759">
        <w:t>:</w:t>
      </w:r>
      <w:r w:rsidRPr="005B2759">
        <w:t xml:space="preserve"> </w:t>
      </w:r>
    </w:p>
    <w:p w14:paraId="352DE0DC" w14:textId="77777777" w:rsidR="008B1D45" w:rsidRPr="005B2759" w:rsidRDefault="008B1D45" w:rsidP="008B1D45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>OOK-based tone signals</w:t>
      </w:r>
    </w:p>
    <w:p w14:paraId="3C182746" w14:textId="77777777" w:rsidR="008B1D45" w:rsidRPr="005B2759" w:rsidRDefault="008B1D45" w:rsidP="008B1D45">
      <w:pPr>
        <w:pStyle w:val="ListParagraph"/>
        <w:numPr>
          <w:ilvl w:val="1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>Assumes non-coherent energy detection with very light receiver complexity</w:t>
      </w:r>
    </w:p>
    <w:p w14:paraId="05A7699F" w14:textId="0DA5DA9B" w:rsidR="008B1D45" w:rsidRPr="005B2759" w:rsidRDefault="008B1D45" w:rsidP="008B1D45">
      <w:pPr>
        <w:pStyle w:val="ListParagraph"/>
        <w:numPr>
          <w:ilvl w:val="1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Pr="005B2759">
        <w:rPr>
          <w:rFonts w:ascii="Times New Roman" w:hAnsi="Times New Roman"/>
        </w:rPr>
        <w:t>esign parameters</w:t>
      </w:r>
    </w:p>
    <w:p w14:paraId="028BAD4A" w14:textId="77777777" w:rsidR="008B1D45" w:rsidRPr="005B2759" w:rsidRDefault="008B1D45" w:rsidP="008B1D45">
      <w:pPr>
        <w:pStyle w:val="ListParagraph"/>
        <w:numPr>
          <w:ilvl w:val="2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>Number of tones</w:t>
      </w:r>
    </w:p>
    <w:p w14:paraId="4383B006" w14:textId="77777777" w:rsidR="008B1D45" w:rsidRPr="005B2759" w:rsidRDefault="008B1D45" w:rsidP="008B1D45">
      <w:pPr>
        <w:pStyle w:val="ListParagraph"/>
        <w:numPr>
          <w:ilvl w:val="2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>Number of guard tones</w:t>
      </w:r>
    </w:p>
    <w:p w14:paraId="2E049C3E" w14:textId="77777777" w:rsidR="008B1D45" w:rsidRDefault="008B1D45" w:rsidP="008B1D45">
      <w:pPr>
        <w:pStyle w:val="ListParagraph"/>
        <w:numPr>
          <w:ilvl w:val="2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lastRenderedPageBreak/>
        <w:t>Number of symbols</w:t>
      </w:r>
    </w:p>
    <w:p w14:paraId="00BA0B5A" w14:textId="7C523CA8" w:rsidR="00AB54E7" w:rsidRPr="005B2759" w:rsidRDefault="00AB54E7" w:rsidP="00AB54E7">
      <w:pPr>
        <w:pStyle w:val="ListParagraph"/>
        <w:numPr>
          <w:ilvl w:val="3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Preferably it is better not to expand over symbols from power saving perspective</w:t>
      </w:r>
    </w:p>
    <w:p w14:paraId="01EABAA3" w14:textId="2EC0319E" w:rsidR="008B1D45" w:rsidRDefault="008B1D45" w:rsidP="008B1D45">
      <w:pPr>
        <w:pStyle w:val="ListParagraph"/>
        <w:numPr>
          <w:ilvl w:val="2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>How to achieve time/freq</w:t>
      </w:r>
      <w:r>
        <w:rPr>
          <w:rFonts w:ascii="Times New Roman" w:hAnsi="Times New Roman"/>
        </w:rPr>
        <w:t>uency</w:t>
      </w:r>
      <w:r w:rsidRPr="005B2759">
        <w:rPr>
          <w:rFonts w:ascii="Times New Roman" w:hAnsi="Times New Roman"/>
        </w:rPr>
        <w:t xml:space="preserve"> diversity</w:t>
      </w:r>
    </w:p>
    <w:p w14:paraId="1E3C54EA" w14:textId="0B9258AC" w:rsidR="008B1D45" w:rsidRPr="005B2759" w:rsidRDefault="008B1D45" w:rsidP="008B1D45">
      <w:pPr>
        <w:pStyle w:val="ListParagraph"/>
        <w:numPr>
          <w:ilvl w:val="3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Tone patterns in time/frequency</w:t>
      </w:r>
    </w:p>
    <w:p w14:paraId="23088406" w14:textId="77777777" w:rsidR="008B1D45" w:rsidRPr="00AB54E7" w:rsidRDefault="008B1D45" w:rsidP="008B1D45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 xml:space="preserve">Frequency domain orthogonal sequences (e.g. </w:t>
      </w:r>
      <w:proofErr w:type="spellStart"/>
      <w:r w:rsidRPr="005B2759">
        <w:rPr>
          <w:rFonts w:ascii="Times New Roman" w:hAnsi="Times New Roman"/>
          <w:sz w:val="20"/>
          <w:szCs w:val="20"/>
        </w:rPr>
        <w:t>Zadoff</w:t>
      </w:r>
      <w:proofErr w:type="spellEnd"/>
      <w:r w:rsidRPr="005B2759">
        <w:rPr>
          <w:rFonts w:ascii="Times New Roman" w:hAnsi="Times New Roman"/>
          <w:sz w:val="20"/>
          <w:szCs w:val="20"/>
        </w:rPr>
        <w:t xml:space="preserve">-Chu like sequences) </w:t>
      </w:r>
    </w:p>
    <w:p w14:paraId="79EDE560" w14:textId="3D49981E" w:rsidR="00AB54E7" w:rsidRPr="005B2759" w:rsidRDefault="00AB54E7" w:rsidP="00AB54E7">
      <w:pPr>
        <w:pStyle w:val="ListParagraph"/>
        <w:numPr>
          <w:ilvl w:val="1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Potentially it can span over multi-symbols but not desirable from power consumption perspective</w:t>
      </w:r>
    </w:p>
    <w:p w14:paraId="2438315E" w14:textId="232DC487" w:rsidR="00F37E70" w:rsidRPr="005B2759" w:rsidRDefault="00F37E70" w:rsidP="00F37E70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>Simplified PDCCH</w:t>
      </w:r>
    </w:p>
    <w:p w14:paraId="0DDD533E" w14:textId="61B56E24" w:rsidR="00F37E70" w:rsidRDefault="00F81B72" w:rsidP="00F37E70">
      <w:pPr>
        <w:pStyle w:val="ListParagraph"/>
        <w:numPr>
          <w:ilvl w:val="1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>Where the baseband processing is substantially subsampled to allow a lighter version</w:t>
      </w:r>
      <w:r w:rsidR="008B1D45">
        <w:rPr>
          <w:rFonts w:ascii="Times New Roman" w:hAnsi="Times New Roman"/>
        </w:rPr>
        <w:t xml:space="preserve"> of receiver processing</w:t>
      </w:r>
      <w:r w:rsidRPr="005B2759">
        <w:rPr>
          <w:rFonts w:ascii="Times New Roman" w:hAnsi="Times New Roman"/>
        </w:rPr>
        <w:t xml:space="preserve"> </w:t>
      </w:r>
    </w:p>
    <w:p w14:paraId="7D233E59" w14:textId="071A0FBE" w:rsidR="0031087E" w:rsidRPr="005B2759" w:rsidRDefault="0031087E" w:rsidP="0031087E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>
        <w:rPr>
          <w:rFonts w:ascii="Times New Roman" w:hAnsi="Times New Roman"/>
        </w:rPr>
        <w:t>Simplified PHICH</w:t>
      </w:r>
      <w:r w:rsidR="00116F95">
        <w:rPr>
          <w:rFonts w:ascii="Times New Roman" w:hAnsi="Times New Roman"/>
        </w:rPr>
        <w:t>-like channel</w:t>
      </w:r>
    </w:p>
    <w:p w14:paraId="72859398" w14:textId="097C109A" w:rsidR="0029660E" w:rsidRDefault="0029660E" w:rsidP="0029660E">
      <w:pPr>
        <w:pStyle w:val="ListParagraph"/>
        <w:numPr>
          <w:ilvl w:val="0"/>
          <w:numId w:val="29"/>
        </w:numPr>
        <w:rPr>
          <w:rFonts w:ascii="Times New Roman" w:hAnsi="Times New Roman"/>
        </w:rPr>
      </w:pPr>
      <w:r w:rsidRPr="005B2759">
        <w:rPr>
          <w:rFonts w:ascii="Times New Roman" w:hAnsi="Times New Roman"/>
        </w:rPr>
        <w:t>Other options not precluded</w:t>
      </w:r>
    </w:p>
    <w:p w14:paraId="0DDAAFB0" w14:textId="77777777" w:rsidR="00116F95" w:rsidRPr="00116F95" w:rsidRDefault="00116F95" w:rsidP="00116F95"/>
    <w:p w14:paraId="3E293906" w14:textId="6B5CD740" w:rsidR="0029660E" w:rsidRDefault="002813A6" w:rsidP="00BC4D50">
      <w:r>
        <w:t xml:space="preserve">Companies are encouraged to investigate and present </w:t>
      </w:r>
      <w:r w:rsidR="009A3F09">
        <w:t xml:space="preserve">preferred </w:t>
      </w:r>
      <w:r>
        <w:t xml:space="preserve">design for WUS by next RAN1 meeting and also to </w:t>
      </w:r>
      <w:r w:rsidR="009A3F09">
        <w:t>present</w:t>
      </w:r>
      <w:r>
        <w:t xml:space="preserve"> power </w:t>
      </w:r>
      <w:r w:rsidR="009A3F09">
        <w:t>consumption aspects</w:t>
      </w:r>
      <w:r>
        <w:t xml:space="preserve"> for the receiver of their proposed WUS.</w:t>
      </w:r>
    </w:p>
    <w:p w14:paraId="17924226" w14:textId="69FBAEA2" w:rsidR="009A3F09" w:rsidRDefault="009A3F09" w:rsidP="00BC4D50">
      <w:r>
        <w:t xml:space="preserve">The metrics for the evaluation of WUS can be </w:t>
      </w:r>
      <w:proofErr w:type="spellStart"/>
      <w:r>
        <w:t>mis</w:t>
      </w:r>
      <w:proofErr w:type="spellEnd"/>
      <w:r>
        <w:t>-detection and false alarm probability. Performance in AWGN and fading channels (e.g., CDL-C, 100/300 ns delay spread with UE speed 3km/h) can be studied.</w:t>
      </w:r>
    </w:p>
    <w:p w14:paraId="4788B31C" w14:textId="77777777" w:rsidR="002813A6" w:rsidRPr="005B2759" w:rsidRDefault="002813A6" w:rsidP="00BC4D50"/>
    <w:p w14:paraId="56D28D4B" w14:textId="26018A49" w:rsidR="00067CA8" w:rsidRPr="005B2759" w:rsidRDefault="004503F9" w:rsidP="00067CA8">
      <w:pPr>
        <w:pStyle w:val="Heading1"/>
        <w:rPr>
          <w:rFonts w:ascii="Times New Roman" w:hAnsi="Times New Roman"/>
          <w:lang w:eastAsia="zh-CN"/>
        </w:rPr>
      </w:pPr>
      <w:r w:rsidRPr="005B2759">
        <w:rPr>
          <w:rFonts w:ascii="Times New Roman" w:hAnsi="Times New Roman"/>
          <w:lang w:eastAsia="zh-CN"/>
        </w:rPr>
        <w:t>Conclusions</w:t>
      </w:r>
    </w:p>
    <w:p w14:paraId="1CC0BE46" w14:textId="77777777" w:rsidR="009A3F09" w:rsidRDefault="00043907" w:rsidP="00043907">
      <w:pPr>
        <w:rPr>
          <w:lang w:eastAsia="ja-JP"/>
        </w:rPr>
      </w:pPr>
      <w:r>
        <w:rPr>
          <w:lang w:eastAsia="ja-JP"/>
        </w:rPr>
        <w:t xml:space="preserve">This contribution has discussed potential design direction for </w:t>
      </w:r>
      <w:r w:rsidR="009A3F09">
        <w:rPr>
          <w:lang w:eastAsia="ja-JP"/>
        </w:rPr>
        <w:t>WUS</w:t>
      </w:r>
      <w:r>
        <w:rPr>
          <w:lang w:eastAsia="ja-JP"/>
        </w:rPr>
        <w:t xml:space="preserve"> for connected mode DRX in NR. </w:t>
      </w:r>
    </w:p>
    <w:p w14:paraId="08F2AE2E" w14:textId="7964EA4C" w:rsidR="00043907" w:rsidRDefault="009A3F09" w:rsidP="00043907">
      <w:pPr>
        <w:rPr>
          <w:lang w:eastAsia="ja-JP"/>
        </w:rPr>
      </w:pPr>
      <w:r w:rsidRPr="009A3F09">
        <w:rPr>
          <w:b/>
          <w:u w:val="single"/>
          <w:lang w:eastAsia="ja-JP"/>
        </w:rPr>
        <w:t xml:space="preserve">Proposal: </w:t>
      </w:r>
      <w:r w:rsidR="00043907">
        <w:rPr>
          <w:lang w:eastAsia="ja-JP"/>
        </w:rPr>
        <w:t xml:space="preserve">Companies are encouraged to investigate and present </w:t>
      </w:r>
      <w:r w:rsidR="005D755C">
        <w:rPr>
          <w:lang w:eastAsia="ja-JP"/>
        </w:rPr>
        <w:t xml:space="preserve">preferred </w:t>
      </w:r>
      <w:r w:rsidR="00043907">
        <w:rPr>
          <w:lang w:eastAsia="ja-JP"/>
        </w:rPr>
        <w:t xml:space="preserve">design for </w:t>
      </w:r>
      <w:r w:rsidR="002813A6">
        <w:rPr>
          <w:lang w:eastAsia="ja-JP"/>
        </w:rPr>
        <w:t>WUS</w:t>
      </w:r>
      <w:r w:rsidR="00043907">
        <w:rPr>
          <w:lang w:eastAsia="ja-JP"/>
        </w:rPr>
        <w:t xml:space="preserve"> by next RAN1 meeting and also to </w:t>
      </w:r>
      <w:r>
        <w:rPr>
          <w:lang w:eastAsia="ja-JP"/>
        </w:rPr>
        <w:t>present</w:t>
      </w:r>
      <w:r w:rsidR="00043907">
        <w:rPr>
          <w:lang w:eastAsia="ja-JP"/>
        </w:rPr>
        <w:t xml:space="preserve"> power</w:t>
      </w:r>
      <w:r w:rsidR="002813A6">
        <w:rPr>
          <w:lang w:eastAsia="ja-JP"/>
        </w:rPr>
        <w:t xml:space="preserve"> </w:t>
      </w:r>
      <w:r>
        <w:rPr>
          <w:lang w:eastAsia="ja-JP"/>
        </w:rPr>
        <w:t xml:space="preserve">consumption </w:t>
      </w:r>
      <w:r w:rsidR="002813A6">
        <w:rPr>
          <w:lang w:eastAsia="ja-JP"/>
        </w:rPr>
        <w:t>aspects for the receiver</w:t>
      </w:r>
      <w:r w:rsidR="00043907">
        <w:rPr>
          <w:lang w:eastAsia="ja-JP"/>
        </w:rPr>
        <w:t xml:space="preserve"> of their proposed </w:t>
      </w:r>
      <w:r>
        <w:rPr>
          <w:lang w:eastAsia="ja-JP"/>
        </w:rPr>
        <w:t>WUS</w:t>
      </w:r>
      <w:r w:rsidR="00043907">
        <w:rPr>
          <w:lang w:eastAsia="ja-JP"/>
        </w:rPr>
        <w:t>.</w:t>
      </w:r>
      <w:r>
        <w:rPr>
          <w:lang w:eastAsia="ja-JP"/>
        </w:rPr>
        <w:t xml:space="preserve"> </w:t>
      </w:r>
      <w:r>
        <w:t xml:space="preserve">The metrics for the evaluation of WUS can be </w:t>
      </w:r>
      <w:proofErr w:type="spellStart"/>
      <w:r>
        <w:t>mis</w:t>
      </w:r>
      <w:proofErr w:type="spellEnd"/>
      <w:r>
        <w:t>-detection and false alarm probabili</w:t>
      </w:r>
      <w:bookmarkStart w:id="3" w:name="_GoBack"/>
      <w:bookmarkEnd w:id="3"/>
      <w:r>
        <w:t>ty. Performance in AWGN and fading channels (e.g., CDL-C, 100/300 ns delay spread with UE speed 3km/h) can be studied.</w:t>
      </w:r>
    </w:p>
    <w:p w14:paraId="106223B6" w14:textId="77777777" w:rsidR="00DC521F" w:rsidRPr="005B2759" w:rsidRDefault="00DC521F" w:rsidP="00DC521F">
      <w:pPr>
        <w:rPr>
          <w:lang w:val="en-GB"/>
        </w:rPr>
      </w:pPr>
    </w:p>
    <w:p w14:paraId="43B7F896" w14:textId="5D50D665" w:rsidR="00E523F3" w:rsidRPr="005B2759" w:rsidRDefault="00E523F3" w:rsidP="00E523F3">
      <w:pPr>
        <w:pStyle w:val="Heading1"/>
        <w:rPr>
          <w:rFonts w:ascii="Times New Roman" w:hAnsi="Times New Roman"/>
          <w:lang w:val="en-US"/>
        </w:rPr>
      </w:pPr>
      <w:r w:rsidRPr="005B2759">
        <w:rPr>
          <w:rFonts w:ascii="Times New Roman" w:hAnsi="Times New Roman"/>
          <w:lang w:val="en-US"/>
        </w:rPr>
        <w:t>References</w:t>
      </w:r>
    </w:p>
    <w:p w14:paraId="4C92D2AC" w14:textId="77777777" w:rsidR="00E1224F" w:rsidRPr="005B2759" w:rsidRDefault="00E1224F" w:rsidP="00E1224F">
      <w:pPr>
        <w:numPr>
          <w:ilvl w:val="0"/>
          <w:numId w:val="30"/>
        </w:numPr>
        <w:overflowPunct/>
        <w:autoSpaceDE/>
        <w:autoSpaceDN/>
        <w:adjustRightInd/>
        <w:spacing w:before="100" w:beforeAutospacing="1" w:after="100" w:afterAutospacing="1" w:line="256" w:lineRule="auto"/>
        <w:textAlignment w:val="auto"/>
      </w:pPr>
      <w:r w:rsidRPr="005B2759">
        <w:t>R1-166368, “UE Power Consideration based on Days-of-Use”, RAN1#86, Qualcomm Incorporated</w:t>
      </w:r>
    </w:p>
    <w:p w14:paraId="37A8E262" w14:textId="5DF2C48D" w:rsidR="00E1224F" w:rsidRPr="005B2759" w:rsidRDefault="00E1224F" w:rsidP="00E1224F">
      <w:pPr>
        <w:numPr>
          <w:ilvl w:val="0"/>
          <w:numId w:val="30"/>
        </w:numPr>
        <w:overflowPunct/>
        <w:autoSpaceDE/>
        <w:autoSpaceDN/>
        <w:adjustRightInd/>
        <w:spacing w:before="100" w:beforeAutospacing="1" w:after="100" w:afterAutospacing="1" w:line="256" w:lineRule="auto"/>
        <w:textAlignment w:val="auto"/>
      </w:pPr>
      <w:r w:rsidRPr="005B2759">
        <w:t>R1-16</w:t>
      </w:r>
      <w:r w:rsidR="00D44EAE">
        <w:t>10134</w:t>
      </w:r>
      <w:r w:rsidRPr="005B2759">
        <w:t xml:space="preserve">, “Methodology for UE </w:t>
      </w:r>
      <w:proofErr w:type="spellStart"/>
      <w:r w:rsidRPr="005B2759">
        <w:t>DoU</w:t>
      </w:r>
      <w:proofErr w:type="spellEnd"/>
      <w:r w:rsidRPr="005B2759">
        <w:t xml:space="preserve"> Power Consumption Analysis”, RAN1#86bis, Qualcomm Incorporated</w:t>
      </w:r>
    </w:p>
    <w:p w14:paraId="38D54644" w14:textId="1F76F806" w:rsidR="004A081D" w:rsidRPr="005B2759" w:rsidRDefault="00D44EAE" w:rsidP="004A081D">
      <w:pPr>
        <w:numPr>
          <w:ilvl w:val="0"/>
          <w:numId w:val="30"/>
        </w:numPr>
        <w:overflowPunct/>
        <w:autoSpaceDE/>
        <w:autoSpaceDN/>
        <w:adjustRightInd/>
        <w:spacing w:before="100" w:beforeAutospacing="1" w:after="100" w:afterAutospacing="1" w:line="256" w:lineRule="auto"/>
        <w:textAlignment w:val="auto"/>
      </w:pPr>
      <w:r>
        <w:rPr>
          <w:szCs w:val="22"/>
        </w:rPr>
        <w:t>R1-1610135</w:t>
      </w:r>
      <w:r w:rsidR="00E1224F" w:rsidRPr="005B2759">
        <w:rPr>
          <w:szCs w:val="22"/>
        </w:rPr>
        <w:t>, “Evaluation of Frame Structure Design for UE Power”</w:t>
      </w:r>
      <w:r w:rsidR="004A081D" w:rsidRPr="005B2759">
        <w:rPr>
          <w:szCs w:val="22"/>
        </w:rPr>
        <w:t xml:space="preserve">, </w:t>
      </w:r>
      <w:r w:rsidR="004A081D" w:rsidRPr="005B2759">
        <w:t>RAN1#86bis, Qualcomm Incorporated</w:t>
      </w:r>
    </w:p>
    <w:p w14:paraId="2BC5222E" w14:textId="20854DBB" w:rsidR="004A081D" w:rsidRPr="005B2759" w:rsidRDefault="004A081D" w:rsidP="004A081D">
      <w:pPr>
        <w:numPr>
          <w:ilvl w:val="0"/>
          <w:numId w:val="30"/>
        </w:numPr>
        <w:overflowPunct/>
        <w:autoSpaceDE/>
        <w:autoSpaceDN/>
        <w:adjustRightInd/>
        <w:spacing w:before="100" w:beforeAutospacing="1" w:after="100" w:afterAutospacing="1" w:line="256" w:lineRule="auto"/>
        <w:textAlignment w:val="auto"/>
      </w:pPr>
      <w:r w:rsidRPr="005B2759">
        <w:rPr>
          <w:szCs w:val="22"/>
        </w:rPr>
        <w:t>R1-16</w:t>
      </w:r>
      <w:r w:rsidR="00D44EAE">
        <w:rPr>
          <w:szCs w:val="22"/>
        </w:rPr>
        <w:t>09135</w:t>
      </w:r>
      <w:r w:rsidRPr="005B2759">
        <w:rPr>
          <w:szCs w:val="22"/>
        </w:rPr>
        <w:t xml:space="preserve">, “Discussion on UE power consumption reduction”, </w:t>
      </w:r>
      <w:r w:rsidRPr="005B2759">
        <w:t>RAN1#86bis, Samsung</w:t>
      </w:r>
    </w:p>
    <w:p w14:paraId="70F21215" w14:textId="7451BCF5" w:rsidR="00804B56" w:rsidRPr="005B2759" w:rsidRDefault="00756447" w:rsidP="00D44EAE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 w:rsidRPr="005B2759">
        <w:rPr>
          <w:rFonts w:eastAsia="MS Mincho"/>
          <w:lang w:eastAsia="ja-JP"/>
        </w:rPr>
        <w:t>R</w:t>
      </w:r>
      <w:r w:rsidR="00575E09" w:rsidRPr="005B2759">
        <w:rPr>
          <w:rFonts w:eastAsia="MS Mincho"/>
          <w:lang w:eastAsia="ja-JP"/>
        </w:rPr>
        <w:t>2</w:t>
      </w:r>
      <w:r w:rsidR="001A2F35" w:rsidRPr="005B2759">
        <w:rPr>
          <w:rFonts w:eastAsia="MS Mincho"/>
          <w:lang w:eastAsia="ja-JP"/>
        </w:rPr>
        <w:t>-16</w:t>
      </w:r>
      <w:r w:rsidR="00D44EAE">
        <w:rPr>
          <w:rFonts w:eastAsia="MS Mincho"/>
          <w:lang w:eastAsia="ja-JP"/>
        </w:rPr>
        <w:t>8612</w:t>
      </w:r>
      <w:r w:rsidRPr="005B2759">
        <w:rPr>
          <w:rFonts w:eastAsia="MS Mincho"/>
          <w:lang w:eastAsia="ja-JP"/>
        </w:rPr>
        <w:t>, “</w:t>
      </w:r>
      <w:r w:rsidR="00D44EAE" w:rsidRPr="00D44EAE">
        <w:rPr>
          <w:rFonts w:eastAsia="MS Mincho"/>
          <w:lang w:eastAsia="ja-JP"/>
        </w:rPr>
        <w:t>Wake-Up Schemes for DRX in NR</w:t>
      </w:r>
      <w:r w:rsidRPr="005B2759">
        <w:rPr>
          <w:rFonts w:eastAsia="MS Mincho"/>
          <w:lang w:eastAsia="ja-JP"/>
        </w:rPr>
        <w:t>”, Qualcomm Incorporated</w:t>
      </w:r>
    </w:p>
    <w:sectPr w:rsidR="00804B56" w:rsidRPr="005B2759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3A87F" w14:textId="77777777" w:rsidR="00141238" w:rsidRDefault="00141238">
      <w:r>
        <w:separator/>
      </w:r>
    </w:p>
  </w:endnote>
  <w:endnote w:type="continuationSeparator" w:id="0">
    <w:p w14:paraId="6ED75A4B" w14:textId="77777777" w:rsidR="00141238" w:rsidRDefault="00141238">
      <w:r>
        <w:continuationSeparator/>
      </w:r>
    </w:p>
  </w:endnote>
  <w:endnote w:type="continuationNotice" w:id="1">
    <w:p w14:paraId="3457198F" w14:textId="77777777" w:rsidR="00141238" w:rsidRDefault="001412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815371" w:rsidRDefault="0081537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815371" w:rsidRDefault="0081537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815371" w:rsidRDefault="0081537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D755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D755C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52A96" w14:textId="77777777" w:rsidR="00141238" w:rsidRDefault="00141238">
      <w:r>
        <w:separator/>
      </w:r>
    </w:p>
  </w:footnote>
  <w:footnote w:type="continuationSeparator" w:id="0">
    <w:p w14:paraId="6C694AAE" w14:textId="77777777" w:rsidR="00141238" w:rsidRDefault="00141238">
      <w:r>
        <w:continuationSeparator/>
      </w:r>
    </w:p>
  </w:footnote>
  <w:footnote w:type="continuationNotice" w:id="1">
    <w:p w14:paraId="55879404" w14:textId="77777777" w:rsidR="00141238" w:rsidRDefault="00141238">
      <w:pPr>
        <w:spacing w:after="0"/>
      </w:pPr>
    </w:p>
  </w:footnote>
  <w:footnote w:id="2">
    <w:p w14:paraId="29625BF3" w14:textId="06E6BC1C" w:rsidR="00AF2260" w:rsidRDefault="00AF2260">
      <w:pPr>
        <w:pStyle w:val="FootnoteText"/>
      </w:pPr>
      <w:r>
        <w:rPr>
          <w:rStyle w:val="FootnoteReference"/>
        </w:rPr>
        <w:footnoteRef/>
      </w:r>
      <w:r>
        <w:t xml:space="preserve"> Under</w:t>
      </w:r>
      <w:r>
        <w:rPr>
          <w:lang w:val="en-GB"/>
        </w:rPr>
        <w:t xml:space="preserve"> the condition that there is no data grant for a sufficient percentage of DRX cycles.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815371" w:rsidRDefault="00815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A0B3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22D22"/>
    <w:multiLevelType w:val="hybridMultilevel"/>
    <w:tmpl w:val="65D28C7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565C56"/>
    <w:multiLevelType w:val="hybridMultilevel"/>
    <w:tmpl w:val="BB0C6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E317D"/>
    <w:multiLevelType w:val="hybridMultilevel"/>
    <w:tmpl w:val="746CF7E2"/>
    <w:lvl w:ilvl="0" w:tplc="C268C844">
      <w:start w:val="1"/>
      <w:numFmt w:val="lowerLetter"/>
      <w:lvlText w:val="(%1)"/>
      <w:lvlJc w:val="left"/>
      <w:pPr>
        <w:ind w:left="648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0D547AE0"/>
    <w:multiLevelType w:val="hybridMultilevel"/>
    <w:tmpl w:val="168A235E"/>
    <w:lvl w:ilvl="0" w:tplc="C3AC401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B2B0B"/>
    <w:multiLevelType w:val="hybridMultilevel"/>
    <w:tmpl w:val="E04A1B7C"/>
    <w:lvl w:ilvl="0" w:tplc="B13013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29B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B4FD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A85A4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343F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9280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089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B0AC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CE32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DDA7D6A"/>
    <w:multiLevelType w:val="hybridMultilevel"/>
    <w:tmpl w:val="AAFE4A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E11FC1"/>
    <w:multiLevelType w:val="hybridMultilevel"/>
    <w:tmpl w:val="746CF7E2"/>
    <w:lvl w:ilvl="0" w:tplc="C268C844">
      <w:start w:val="1"/>
      <w:numFmt w:val="lowerLetter"/>
      <w:lvlText w:val="(%1)"/>
      <w:lvlJc w:val="left"/>
      <w:pPr>
        <w:ind w:left="648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26EB3FDA"/>
    <w:multiLevelType w:val="hybridMultilevel"/>
    <w:tmpl w:val="813413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E4517B"/>
    <w:multiLevelType w:val="hybridMultilevel"/>
    <w:tmpl w:val="578C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8C924E4"/>
    <w:multiLevelType w:val="hybridMultilevel"/>
    <w:tmpl w:val="EA52F806"/>
    <w:lvl w:ilvl="0" w:tplc="92904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C1F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8454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4200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CAB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7405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00BF1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FEA2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F642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F6F592C"/>
    <w:multiLevelType w:val="hybridMultilevel"/>
    <w:tmpl w:val="8084E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794A81"/>
    <w:multiLevelType w:val="hybridMultilevel"/>
    <w:tmpl w:val="D3EA6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9362C"/>
    <w:multiLevelType w:val="hybridMultilevel"/>
    <w:tmpl w:val="4F4C78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1211F7"/>
    <w:multiLevelType w:val="hybridMultilevel"/>
    <w:tmpl w:val="CE787A00"/>
    <w:lvl w:ilvl="0" w:tplc="F14EBC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8807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62347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A82C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3CEF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A0C0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CB9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58B4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EA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FE71A7"/>
    <w:multiLevelType w:val="hybridMultilevel"/>
    <w:tmpl w:val="54826450"/>
    <w:lvl w:ilvl="0" w:tplc="54EA2D46">
      <w:start w:val="1"/>
      <w:numFmt w:val="lowerLetter"/>
      <w:lvlText w:val="(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8" w15:restartNumberingAfterBreak="0">
    <w:nsid w:val="606D7E4A"/>
    <w:multiLevelType w:val="hybridMultilevel"/>
    <w:tmpl w:val="75B62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01F16"/>
    <w:multiLevelType w:val="hybridMultilevel"/>
    <w:tmpl w:val="9C4A6B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2603750"/>
    <w:multiLevelType w:val="hybridMultilevel"/>
    <w:tmpl w:val="41B4EA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62F0F"/>
    <w:multiLevelType w:val="hybridMultilevel"/>
    <w:tmpl w:val="20FEF8B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8C7EDC"/>
    <w:multiLevelType w:val="hybridMultilevel"/>
    <w:tmpl w:val="221C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726A5"/>
    <w:multiLevelType w:val="hybridMultilevel"/>
    <w:tmpl w:val="7B92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F6647B9"/>
    <w:multiLevelType w:val="hybridMultilevel"/>
    <w:tmpl w:val="95AE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3"/>
  </w:num>
  <w:num w:numId="4">
    <w:abstractNumId w:val="20"/>
  </w:num>
  <w:num w:numId="5">
    <w:abstractNumId w:val="4"/>
  </w:num>
  <w:num w:numId="6">
    <w:abstractNumId w:val="9"/>
  </w:num>
  <w:num w:numId="7">
    <w:abstractNumId w:val="12"/>
  </w:num>
  <w:num w:numId="8">
    <w:abstractNumId w:val="1"/>
  </w:num>
  <w:num w:numId="9">
    <w:abstractNumId w:val="34"/>
    <w:lvlOverride w:ilvl="0">
      <w:startOverride w:val="1"/>
    </w:lvlOverride>
  </w:num>
  <w:num w:numId="10">
    <w:abstractNumId w:val="22"/>
  </w:num>
  <w:num w:numId="11">
    <w:abstractNumId w:val="26"/>
  </w:num>
  <w:num w:numId="12">
    <w:abstractNumId w:val="28"/>
  </w:num>
  <w:num w:numId="13">
    <w:abstractNumId w:val="17"/>
  </w:num>
  <w:num w:numId="14">
    <w:abstractNumId w:val="25"/>
  </w:num>
  <w:num w:numId="15">
    <w:abstractNumId w:val="8"/>
  </w:num>
  <w:num w:numId="16">
    <w:abstractNumId w:val="19"/>
  </w:num>
  <w:num w:numId="17">
    <w:abstractNumId w:val="15"/>
  </w:num>
  <w:num w:numId="18">
    <w:abstractNumId w:val="32"/>
  </w:num>
  <w:num w:numId="19">
    <w:abstractNumId w:val="35"/>
  </w:num>
  <w:num w:numId="20">
    <w:abstractNumId w:val="13"/>
  </w:num>
  <w:num w:numId="21">
    <w:abstractNumId w:val="31"/>
  </w:num>
  <w:num w:numId="22">
    <w:abstractNumId w:val="2"/>
  </w:num>
  <w:num w:numId="23">
    <w:abstractNumId w:val="16"/>
  </w:num>
  <w:num w:numId="24">
    <w:abstractNumId w:val="11"/>
  </w:num>
  <w:num w:numId="25">
    <w:abstractNumId w:val="7"/>
  </w:num>
  <w:num w:numId="26">
    <w:abstractNumId w:val="23"/>
  </w:num>
  <w:num w:numId="27">
    <w:abstractNumId w:val="29"/>
  </w:num>
  <w:num w:numId="28">
    <w:abstractNumId w:val="21"/>
  </w:num>
  <w:num w:numId="29">
    <w:abstractNumId w:val="33"/>
  </w:num>
  <w:num w:numId="30">
    <w:abstractNumId w:val="0"/>
    <w:lvlOverride w:ilvl="0">
      <w:startOverride w:val="1"/>
    </w:lvlOverride>
  </w:num>
  <w:num w:numId="31">
    <w:abstractNumId w:val="30"/>
  </w:num>
  <w:num w:numId="32">
    <w:abstractNumId w:val="27"/>
  </w:num>
  <w:num w:numId="33">
    <w:abstractNumId w:val="10"/>
  </w:num>
  <w:num w:numId="34">
    <w:abstractNumId w:val="5"/>
  </w:num>
  <w:num w:numId="35">
    <w:abstractNumId w:val="24"/>
  </w:num>
  <w:num w:numId="36">
    <w:abstractNumId w:val="6"/>
  </w:num>
  <w:num w:numId="37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3907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131"/>
    <w:rsid w:val="0007118F"/>
    <w:rsid w:val="0007162A"/>
    <w:rsid w:val="000716FB"/>
    <w:rsid w:val="00071740"/>
    <w:rsid w:val="00072A48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43A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1D4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3BC"/>
    <w:rsid w:val="000B65BE"/>
    <w:rsid w:val="000B6BDF"/>
    <w:rsid w:val="000B71B6"/>
    <w:rsid w:val="000B7B2B"/>
    <w:rsid w:val="000B7D5E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0D1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29F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423"/>
    <w:rsid w:val="0010795D"/>
    <w:rsid w:val="0011034F"/>
    <w:rsid w:val="00110851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F95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0E4A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13B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238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42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40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5DFB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35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3A3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391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FCB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B70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3A6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D21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87E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31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3FD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5DD3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3D5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8C4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89F"/>
    <w:rsid w:val="003E0974"/>
    <w:rsid w:val="003E0ADB"/>
    <w:rsid w:val="003E0CE4"/>
    <w:rsid w:val="003E16FD"/>
    <w:rsid w:val="003E1868"/>
    <w:rsid w:val="003E1B00"/>
    <w:rsid w:val="003E1CF4"/>
    <w:rsid w:val="003E21B8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39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4FCC"/>
    <w:rsid w:val="00405898"/>
    <w:rsid w:val="00405A9F"/>
    <w:rsid w:val="00405D95"/>
    <w:rsid w:val="00405F90"/>
    <w:rsid w:val="00406108"/>
    <w:rsid w:val="00406412"/>
    <w:rsid w:val="00406D4A"/>
    <w:rsid w:val="00406D9D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D4"/>
    <w:rsid w:val="00423326"/>
    <w:rsid w:val="0042408B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257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B53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2"/>
    <w:rsid w:val="00492619"/>
    <w:rsid w:val="004927F3"/>
    <w:rsid w:val="00492C2F"/>
    <w:rsid w:val="0049349F"/>
    <w:rsid w:val="004935A4"/>
    <w:rsid w:val="004938AA"/>
    <w:rsid w:val="00493D08"/>
    <w:rsid w:val="00494451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81D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372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C80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0E7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6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E09"/>
    <w:rsid w:val="005760C5"/>
    <w:rsid w:val="005766EA"/>
    <w:rsid w:val="00576903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759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55C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5F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4FF1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2E17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4A5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4F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D90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BD8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56"/>
    <w:rsid w:val="008050E9"/>
    <w:rsid w:val="008053A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71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590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DAC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E3F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AA1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410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45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3BE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988"/>
    <w:rsid w:val="008D1E23"/>
    <w:rsid w:val="008D2209"/>
    <w:rsid w:val="008D2461"/>
    <w:rsid w:val="008D2CFC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2AE7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0BB3"/>
    <w:rsid w:val="009216BF"/>
    <w:rsid w:val="009218D2"/>
    <w:rsid w:val="00921A44"/>
    <w:rsid w:val="00921A74"/>
    <w:rsid w:val="00921C9F"/>
    <w:rsid w:val="00921ED5"/>
    <w:rsid w:val="00921FA1"/>
    <w:rsid w:val="009225B6"/>
    <w:rsid w:val="00922AAC"/>
    <w:rsid w:val="00923151"/>
    <w:rsid w:val="009235CF"/>
    <w:rsid w:val="00923821"/>
    <w:rsid w:val="00924108"/>
    <w:rsid w:val="0092507E"/>
    <w:rsid w:val="009250C2"/>
    <w:rsid w:val="00925267"/>
    <w:rsid w:val="00925836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692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3F09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3D88"/>
    <w:rsid w:val="009C42A3"/>
    <w:rsid w:val="009C4B76"/>
    <w:rsid w:val="009C509F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0C7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66"/>
    <w:rsid w:val="00A13B10"/>
    <w:rsid w:val="00A13CF1"/>
    <w:rsid w:val="00A145D0"/>
    <w:rsid w:val="00A14726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A75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4E7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51A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260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484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C72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6990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1B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6E82"/>
    <w:rsid w:val="00B87C60"/>
    <w:rsid w:val="00B87E6C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58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387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86E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BF7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71F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27A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4EAE"/>
    <w:rsid w:val="00D45B68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A25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1F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68A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2F2F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EB6"/>
    <w:rsid w:val="00DF1FD6"/>
    <w:rsid w:val="00DF21AF"/>
    <w:rsid w:val="00DF2412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D43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1EB8"/>
    <w:rsid w:val="00E1224F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2BD"/>
    <w:rsid w:val="00E30517"/>
    <w:rsid w:val="00E3070A"/>
    <w:rsid w:val="00E30A72"/>
    <w:rsid w:val="00E30DB2"/>
    <w:rsid w:val="00E31506"/>
    <w:rsid w:val="00E31586"/>
    <w:rsid w:val="00E3200D"/>
    <w:rsid w:val="00E32E0E"/>
    <w:rsid w:val="00E3305B"/>
    <w:rsid w:val="00E33506"/>
    <w:rsid w:val="00E33802"/>
    <w:rsid w:val="00E33814"/>
    <w:rsid w:val="00E339C6"/>
    <w:rsid w:val="00E33B8C"/>
    <w:rsid w:val="00E33D92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067"/>
    <w:rsid w:val="00E515A3"/>
    <w:rsid w:val="00E51E23"/>
    <w:rsid w:val="00E523F3"/>
    <w:rsid w:val="00E52F76"/>
    <w:rsid w:val="00E5315C"/>
    <w:rsid w:val="00E534EA"/>
    <w:rsid w:val="00E538E0"/>
    <w:rsid w:val="00E5429B"/>
    <w:rsid w:val="00E547DF"/>
    <w:rsid w:val="00E54D33"/>
    <w:rsid w:val="00E564C1"/>
    <w:rsid w:val="00E56898"/>
    <w:rsid w:val="00E56D97"/>
    <w:rsid w:val="00E56E3C"/>
    <w:rsid w:val="00E56F3C"/>
    <w:rsid w:val="00E5711F"/>
    <w:rsid w:val="00E57456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76F"/>
    <w:rsid w:val="00E61DAC"/>
    <w:rsid w:val="00E61F86"/>
    <w:rsid w:val="00E62AF2"/>
    <w:rsid w:val="00E62C6B"/>
    <w:rsid w:val="00E62DDA"/>
    <w:rsid w:val="00E630F7"/>
    <w:rsid w:val="00E63A8C"/>
    <w:rsid w:val="00E6402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0B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18D"/>
    <w:rsid w:val="00F14FB4"/>
    <w:rsid w:val="00F15CF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70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B72"/>
    <w:rsid w:val="00F81E0E"/>
    <w:rsid w:val="00F81F25"/>
    <w:rsid w:val="00F82272"/>
    <w:rsid w:val="00F825FF"/>
    <w:rsid w:val="00F82760"/>
    <w:rsid w:val="00F82956"/>
    <w:rsid w:val="00F82A7D"/>
    <w:rsid w:val="00F82D8E"/>
    <w:rsid w:val="00F831D3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1EC0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3644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751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49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42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2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348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7886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27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920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59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746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256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2100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910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772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369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44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HR33RHYHUWRF-4-557</_dlc_DocId>
    <_dlc_DocIdUrl xmlns="c06861ca-3f08-4d07-bff7-bb15bac121f4">
      <Url>https://projects.qualcomm.com/sites/pentari/_layouts/15/DocIdRedir.aspx?ID=HR33RHYHUWRF-4-557</Url>
      <Description>HR33RHYHUWRF-4-557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66469037-45B2-498F-8EDD-D1EA61B09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#86bis</vt:lpstr>
    </vt:vector>
  </TitlesOfParts>
  <Company>Qualcomm Inc.</Company>
  <LinksUpToDate>false</LinksUpToDate>
  <CharactersWithSpaces>5346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#86bis</dc:title>
  <dc:subject/>
  <dc:creator>Qualcomm Inc.</dc:creator>
  <cp:keywords/>
  <cp:lastModifiedBy>Lee, Heechoon</cp:lastModifiedBy>
  <cp:revision>4</cp:revision>
  <cp:lastPrinted>2014-11-07T05:38:00Z</cp:lastPrinted>
  <dcterms:created xsi:type="dcterms:W3CDTF">2016-11-04T22:47:00Z</dcterms:created>
  <dcterms:modified xsi:type="dcterms:W3CDTF">2016-11-05T01:03:00Z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975250101</vt:i4>
  </property>
  <property fmtid="{D5CDD505-2E9C-101B-9397-08002B2CF9AE}" pid="3" name="_NewReviewCycle">
    <vt:lpwstr/>
  </property>
  <property fmtid="{D5CDD505-2E9C-101B-9397-08002B2CF9AE}" pid="4" name="_EmailSubject">
    <vt:lpwstr>Pre-WU Proposal</vt:lpwstr>
  </property>
  <property fmtid="{D5CDD505-2E9C-101B-9397-08002B2CF9AE}" pid="5" name="_AuthorEmail">
    <vt:lpwstr>pang@qti.qualcomm.com</vt:lpwstr>
  </property>
  <property fmtid="{D5CDD505-2E9C-101B-9397-08002B2CF9AE}" pid="6" name="_AuthorEmailDisplayName">
    <vt:lpwstr>Ang, Peter</vt:lpwstr>
  </property>
  <property fmtid="{D5CDD505-2E9C-101B-9397-08002B2CF9AE}" pid="7" name="_PreviousAdHocReviewCycleID">
    <vt:i4>899221309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d61e779a-ab6d-4d3f-b973-76560b697a3a</vt:lpwstr>
  </property>
</Properties>
</file>