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579BC5" w14:textId="075C6934" w:rsidR="00A95CF5" w:rsidRPr="000F5009" w:rsidRDefault="00E90E49" w:rsidP="00E35559">
      <w:pPr>
        <w:pStyle w:val="3GPPHeader"/>
        <w:spacing w:after="60"/>
        <w:rPr>
          <w:sz w:val="32"/>
          <w:szCs w:val="32"/>
          <w:lang w:val="en-US"/>
        </w:rPr>
      </w:pPr>
      <w:bookmarkStart w:id="0" w:name="_GoBack"/>
      <w:bookmarkEnd w:id="0"/>
      <w:r w:rsidRPr="000F5009">
        <w:rPr>
          <w:lang w:val="en-US"/>
        </w:rPr>
        <w:t>3GPP TSG-RAN WG</w:t>
      </w:r>
      <w:r w:rsidR="00B9371D" w:rsidRPr="000F5009">
        <w:rPr>
          <w:lang w:val="en-US"/>
        </w:rPr>
        <w:t>1</w:t>
      </w:r>
      <w:r w:rsidRPr="000F5009">
        <w:rPr>
          <w:lang w:val="en-US"/>
        </w:rPr>
        <w:t xml:space="preserve"> #</w:t>
      </w:r>
      <w:r w:rsidR="00170C0D" w:rsidRPr="000F5009">
        <w:rPr>
          <w:lang w:val="en-US"/>
        </w:rPr>
        <w:t>86</w:t>
      </w:r>
      <w:r w:rsidRPr="000F5009">
        <w:rPr>
          <w:lang w:val="en-US"/>
        </w:rPr>
        <w:tab/>
      </w:r>
      <w:r w:rsidR="00A95CF5" w:rsidRPr="000F5009">
        <w:rPr>
          <w:sz w:val="32"/>
          <w:szCs w:val="32"/>
          <w:lang w:val="en-US"/>
        </w:rPr>
        <w:t>R1-16</w:t>
      </w:r>
      <w:r w:rsidR="000D7651" w:rsidRPr="000F5009">
        <w:rPr>
          <w:sz w:val="32"/>
          <w:szCs w:val="32"/>
          <w:lang w:val="en-US"/>
        </w:rPr>
        <w:t>7059</w:t>
      </w:r>
    </w:p>
    <w:p w14:paraId="6EFFA1AA" w14:textId="77777777" w:rsidR="00170C0D" w:rsidRPr="00CE0424" w:rsidRDefault="00170C0D" w:rsidP="00170C0D">
      <w:pPr>
        <w:pStyle w:val="3GPPHeader"/>
      </w:pPr>
      <w:r>
        <w:t>Gothenburg, Sweden, 22</w:t>
      </w:r>
      <w:r w:rsidRPr="007730BD">
        <w:rPr>
          <w:vertAlign w:val="superscript"/>
        </w:rPr>
        <w:t>th</w:t>
      </w:r>
      <w:r>
        <w:t xml:space="preserve"> – 26</w:t>
      </w:r>
      <w:r w:rsidRPr="007730BD">
        <w:rPr>
          <w:vertAlign w:val="superscript"/>
        </w:rPr>
        <w:t>th</w:t>
      </w:r>
      <w:r>
        <w:t xml:space="preserve"> August 2016</w:t>
      </w:r>
    </w:p>
    <w:p w14:paraId="5FE9F370" w14:textId="77777777" w:rsidR="00E90E49" w:rsidRPr="00CE0424" w:rsidRDefault="00E90E49" w:rsidP="00357380">
      <w:pPr>
        <w:pStyle w:val="3GPPHeader"/>
      </w:pPr>
    </w:p>
    <w:p w14:paraId="2D2CF31E" w14:textId="2C3206E0" w:rsidR="00E90E49" w:rsidRPr="0015001A" w:rsidRDefault="00E90E49" w:rsidP="00311702">
      <w:pPr>
        <w:pStyle w:val="3GPPHeader"/>
        <w:rPr>
          <w:sz w:val="22"/>
          <w:szCs w:val="22"/>
          <w:lang w:val="en-US"/>
        </w:rPr>
      </w:pPr>
      <w:r w:rsidRPr="0015001A">
        <w:rPr>
          <w:sz w:val="22"/>
          <w:szCs w:val="22"/>
          <w:lang w:val="en-US"/>
        </w:rPr>
        <w:t>Agenda Item:</w:t>
      </w:r>
      <w:r w:rsidRPr="0015001A">
        <w:rPr>
          <w:sz w:val="22"/>
          <w:szCs w:val="22"/>
          <w:lang w:val="en-US"/>
        </w:rPr>
        <w:tab/>
      </w:r>
      <w:r w:rsidR="0020712F">
        <w:rPr>
          <w:sz w:val="22"/>
          <w:szCs w:val="22"/>
          <w:lang w:val="en-US"/>
        </w:rPr>
        <w:t>8.1.6</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1C8E9DFE" w:rsidR="00E90E49" w:rsidRPr="00CE0424" w:rsidRDefault="003D3C45" w:rsidP="00311702">
      <w:pPr>
        <w:pStyle w:val="3GPPHeader"/>
        <w:rPr>
          <w:sz w:val="22"/>
          <w:szCs w:val="22"/>
        </w:rPr>
      </w:pPr>
      <w:r>
        <w:rPr>
          <w:sz w:val="22"/>
          <w:szCs w:val="22"/>
        </w:rPr>
        <w:t>Title:</w:t>
      </w:r>
      <w:r w:rsidR="00E90E49" w:rsidRPr="00CE0424">
        <w:rPr>
          <w:sz w:val="22"/>
          <w:szCs w:val="22"/>
        </w:rPr>
        <w:tab/>
      </w:r>
      <w:r w:rsidR="000E1A1F">
        <w:rPr>
          <w:sz w:val="22"/>
          <w:szCs w:val="22"/>
        </w:rPr>
        <w:t xml:space="preserve">On </w:t>
      </w:r>
      <w:r w:rsidR="00745057">
        <w:rPr>
          <w:sz w:val="22"/>
          <w:szCs w:val="22"/>
        </w:rPr>
        <w:t>the random access</w:t>
      </w:r>
      <w:r w:rsidR="000E1A1F">
        <w:rPr>
          <w:sz w:val="22"/>
          <w:szCs w:val="22"/>
        </w:rPr>
        <w:t xml:space="preserve"> </w:t>
      </w:r>
      <w:r w:rsidR="003E4AEC">
        <w:rPr>
          <w:sz w:val="22"/>
          <w:szCs w:val="22"/>
        </w:rPr>
        <w:t>procedure</w:t>
      </w:r>
    </w:p>
    <w:p w14:paraId="00BFF626" w14:textId="59BA655D" w:rsidR="00E90E49" w:rsidRPr="003E4AEC" w:rsidRDefault="00E90E49" w:rsidP="003E4AEC">
      <w:pPr>
        <w:pStyle w:val="3GPPHeader"/>
        <w:rPr>
          <w:sz w:val="22"/>
          <w:szCs w:val="22"/>
        </w:rPr>
      </w:pPr>
      <w:r w:rsidRPr="001B501F">
        <w:rPr>
          <w:sz w:val="22"/>
          <w:szCs w:val="22"/>
        </w:rPr>
        <w:t>Document for:</w:t>
      </w:r>
      <w:r w:rsidRPr="001B501F">
        <w:rPr>
          <w:sz w:val="22"/>
          <w:szCs w:val="22"/>
        </w:rPr>
        <w:tab/>
      </w:r>
      <w:r w:rsidRPr="00FF1171">
        <w:rPr>
          <w:sz w:val="22"/>
          <w:szCs w:val="22"/>
        </w:rPr>
        <w:t>Discussion, Decision</w:t>
      </w:r>
    </w:p>
    <w:p w14:paraId="5F52BF02" w14:textId="77777777" w:rsidR="00E30225" w:rsidRPr="00CE0424" w:rsidRDefault="00E30225" w:rsidP="00E30225">
      <w:pPr>
        <w:pStyle w:val="Heading1"/>
      </w:pPr>
      <w:r w:rsidRPr="00CE0424">
        <w:t>Introduction</w:t>
      </w:r>
    </w:p>
    <w:p w14:paraId="583528FF" w14:textId="0570BE6F" w:rsidR="004705D3" w:rsidRPr="004705D3" w:rsidRDefault="004705D3" w:rsidP="004705D3">
      <w:pPr>
        <w:pStyle w:val="BodyText"/>
      </w:pPr>
      <w:r>
        <w:t>Random</w:t>
      </w:r>
      <w:r w:rsidRPr="004705D3">
        <w:t xml:space="preserve"> access procedure </w:t>
      </w:r>
      <w:proofErr w:type="gramStart"/>
      <w:r>
        <w:t>i</w:t>
      </w:r>
      <w:r w:rsidRPr="004705D3">
        <w:t>s used</w:t>
      </w:r>
      <w:proofErr w:type="gramEnd"/>
      <w:r w:rsidRPr="004705D3">
        <w:t xml:space="preserve"> for </w:t>
      </w:r>
      <w:r w:rsidR="0072574D">
        <w:t xml:space="preserve">e.g. </w:t>
      </w:r>
      <w:r w:rsidRPr="004705D3">
        <w:t xml:space="preserve">initial system access, transition from idle to active mode, and </w:t>
      </w:r>
      <w:r w:rsidR="002D77B5">
        <w:t>handovers</w:t>
      </w:r>
      <w:r w:rsidRPr="004705D3">
        <w:t xml:space="preserve">. It is a critical part of an efficient cellular network design. </w:t>
      </w:r>
    </w:p>
    <w:p w14:paraId="19A8F72A" w14:textId="75C57D1F" w:rsidR="004705D3" w:rsidRDefault="004705D3" w:rsidP="004705D3">
      <w:pPr>
        <w:pStyle w:val="BodyText"/>
      </w:pPr>
      <w:r w:rsidRPr="004705D3">
        <w:t xml:space="preserve">The </w:t>
      </w:r>
      <w:r>
        <w:t>random</w:t>
      </w:r>
      <w:r w:rsidRPr="004705D3">
        <w:t xml:space="preserve"> access solution for NR should reuse the main principles of the LTE design</w:t>
      </w:r>
      <w:r w:rsidR="00141EDB">
        <w:t>, b</w:t>
      </w:r>
      <w:r w:rsidRPr="004705D3">
        <w:t>ut since a wider range of deployment scenarios</w:t>
      </w:r>
      <w:r w:rsidR="00141EDB">
        <w:t xml:space="preserve"> is expected</w:t>
      </w:r>
      <w:r w:rsidRPr="004705D3">
        <w:t xml:space="preserve">, as well as increased requirements on lean design, some changes to the legacy procedures are necessary. In particular, PRACH transmission principles </w:t>
      </w:r>
      <w:r w:rsidR="00141EDB">
        <w:t>need refinement</w:t>
      </w:r>
      <w:r w:rsidRPr="004705D3">
        <w:t xml:space="preserve">. </w:t>
      </w:r>
    </w:p>
    <w:p w14:paraId="7ABD09B7" w14:textId="73689454" w:rsidR="00557D7C" w:rsidRPr="000E1A1F" w:rsidRDefault="004705D3" w:rsidP="004705D3">
      <w:pPr>
        <w:pStyle w:val="BodyText"/>
        <w:rPr>
          <w:color w:val="FF0000"/>
        </w:rPr>
      </w:pPr>
      <w:r w:rsidRPr="004705D3">
        <w:t xml:space="preserve">Below we discuss the requirements and high-level principles for </w:t>
      </w:r>
      <w:r>
        <w:t>random</w:t>
      </w:r>
      <w:r w:rsidRPr="004705D3">
        <w:t xml:space="preserve"> access procedure and it</w:t>
      </w:r>
      <w:r>
        <w:t>s</w:t>
      </w:r>
      <w:r w:rsidRPr="004705D3">
        <w:t xml:space="preserve"> implications on PRACH transmission.</w:t>
      </w:r>
      <w:r>
        <w:t xml:space="preserve"> </w:t>
      </w:r>
      <w:r w:rsidR="000D3EAE">
        <w:t>P</w:t>
      </w:r>
      <w:r w:rsidR="000D3EAE" w:rsidRPr="000D3EAE">
        <w:t xml:space="preserve">hysical design of the PRACH preamble </w:t>
      </w:r>
      <w:proofErr w:type="gramStart"/>
      <w:r w:rsidR="000D3EAE">
        <w:t>is described</w:t>
      </w:r>
      <w:proofErr w:type="gramEnd"/>
      <w:r w:rsidR="000D3EAE">
        <w:t xml:space="preserve"> in </w:t>
      </w:r>
      <w:r w:rsidR="000D3EAE">
        <w:fldChar w:fldCharType="begin"/>
      </w:r>
      <w:r w:rsidR="000D3EAE">
        <w:instrText xml:space="preserve"> REF _Ref458407638 \r \h </w:instrText>
      </w:r>
      <w:r w:rsidR="000D3EAE">
        <w:fldChar w:fldCharType="separate"/>
      </w:r>
      <w:r w:rsidR="000D3EAE">
        <w:t>[1]</w:t>
      </w:r>
      <w:r w:rsidR="000D3EAE">
        <w:fldChar w:fldCharType="end"/>
      </w:r>
      <w:r w:rsidR="000D3EAE">
        <w:t xml:space="preserve"> and </w:t>
      </w:r>
      <w:r w:rsidR="005B041B">
        <w:t>Random Access Response (</w:t>
      </w:r>
      <w:r w:rsidR="000D3EAE" w:rsidRPr="000D3EAE">
        <w:t>RAR</w:t>
      </w:r>
      <w:r w:rsidR="005B041B">
        <w:t>)</w:t>
      </w:r>
      <w:r w:rsidR="000D3EAE" w:rsidRPr="000D3EAE">
        <w:t xml:space="preserve"> </w:t>
      </w:r>
      <w:r>
        <w:t xml:space="preserve">design </w:t>
      </w:r>
      <w:r w:rsidR="000D3EAE" w:rsidRPr="000D3EAE">
        <w:t xml:space="preserve">is described in </w:t>
      </w:r>
      <w:r w:rsidR="000D3EAE">
        <w:fldChar w:fldCharType="begin"/>
      </w:r>
      <w:r w:rsidR="000D3EAE">
        <w:instrText xml:space="preserve"> REF _Ref458515923 \r \h </w:instrText>
      </w:r>
      <w:r w:rsidR="000D3EAE">
        <w:fldChar w:fldCharType="separate"/>
      </w:r>
      <w:r w:rsidR="000D3EAE">
        <w:t>[2]</w:t>
      </w:r>
      <w:r w:rsidR="000D3EAE">
        <w:fldChar w:fldCharType="end"/>
      </w:r>
      <w:r w:rsidR="000D3EAE">
        <w:t>.</w:t>
      </w:r>
    </w:p>
    <w:p w14:paraId="1C7F68E1" w14:textId="627BCE13" w:rsidR="00103EEB" w:rsidRDefault="00E30225" w:rsidP="00103EEB">
      <w:pPr>
        <w:pStyle w:val="Heading1"/>
      </w:pPr>
      <w:bookmarkStart w:id="1" w:name="_Ref178064866"/>
      <w:r w:rsidRPr="00CE0424">
        <w:t>Discussion</w:t>
      </w:r>
      <w:bookmarkEnd w:id="1"/>
    </w:p>
    <w:p w14:paraId="429DAD02" w14:textId="0453A541" w:rsidR="000D3EAE" w:rsidRPr="000D3EAE" w:rsidRDefault="000D3EAE" w:rsidP="000D3EAE">
      <w:pPr>
        <w:pStyle w:val="Heading2"/>
      </w:pPr>
      <w:r>
        <w:t>Random access procedure</w:t>
      </w:r>
    </w:p>
    <w:p w14:paraId="1B543D37" w14:textId="041D588E" w:rsidR="003E4AEC" w:rsidRDefault="00141EDB" w:rsidP="00145307">
      <w:r>
        <w:t xml:space="preserve">In LTE, </w:t>
      </w:r>
      <w:r w:rsidR="003E4AEC">
        <w:t xml:space="preserve">a four-step approach </w:t>
      </w:r>
      <w:r>
        <w:t>is used for the random access procedure where</w:t>
      </w:r>
      <w:r w:rsidR="003E4AEC">
        <w:t xml:space="preserve">, as described in section </w:t>
      </w:r>
      <w:r w:rsidR="003E4AEC">
        <w:fldChar w:fldCharType="begin"/>
      </w:r>
      <w:r w:rsidR="003E4AEC">
        <w:instrText xml:space="preserve"> REF _Ref458514626 \r \h </w:instrText>
      </w:r>
      <w:r w:rsidR="003E4AEC">
        <w:fldChar w:fldCharType="separate"/>
      </w:r>
      <w:r w:rsidR="003E4AEC">
        <w:t>2.1</w:t>
      </w:r>
      <w:r w:rsidR="003E4AEC">
        <w:fldChar w:fldCharType="end"/>
      </w:r>
      <w:r w:rsidR="003E4AEC">
        <w:t xml:space="preserve">, the </w:t>
      </w:r>
      <w:r>
        <w:t xml:space="preserve">UE transmits </w:t>
      </w:r>
      <w:r w:rsidR="003E4AEC">
        <w:t xml:space="preserve">message 3 </w:t>
      </w:r>
      <w:r>
        <w:t>having</w:t>
      </w:r>
      <w:r w:rsidR="003E4AEC">
        <w:t xml:space="preserve"> received a timing advance command </w:t>
      </w:r>
      <w:r>
        <w:t xml:space="preserve">in message two allowing </w:t>
      </w:r>
      <w:r w:rsidR="003E4AEC">
        <w:t xml:space="preserve">message 3 </w:t>
      </w:r>
      <w:r>
        <w:t xml:space="preserve">to be </w:t>
      </w:r>
      <w:r w:rsidR="003E4AEC">
        <w:t xml:space="preserve">received with a timing accuracy within the cyclic prefix. Without this timing advance, a very large CP </w:t>
      </w:r>
      <w:proofErr w:type="gramStart"/>
      <w:r w:rsidR="003E4AEC">
        <w:t>would be needed</w:t>
      </w:r>
      <w:proofErr w:type="gramEnd"/>
      <w:r w:rsidR="003E4AEC">
        <w:t xml:space="preserve"> in order to be able to demodulate and detect the message 3, unless the system is applied in a cell with very small distance between UE and TRP. </w:t>
      </w:r>
      <w:r>
        <w:t>Since NR will also support larger cell</w:t>
      </w:r>
      <w:r w:rsidR="00F9687B">
        <w:t>s</w:t>
      </w:r>
      <w:r>
        <w:t xml:space="preserve"> with a need for </w:t>
      </w:r>
      <w:r w:rsidR="00F9687B">
        <w:t>providing a timing advance t</w:t>
      </w:r>
      <w:r>
        <w:t xml:space="preserve">o the UE the four-step approach </w:t>
      </w:r>
      <w:proofErr w:type="gramStart"/>
      <w:r>
        <w:t>is needed</w:t>
      </w:r>
      <w:proofErr w:type="gramEnd"/>
      <w:r>
        <w:t xml:space="preserve"> for random access procedure </w:t>
      </w:r>
      <w:r w:rsidR="00F9687B">
        <w:t xml:space="preserve">as </w:t>
      </w:r>
      <w:r w:rsidR="009A79BE">
        <w:t xml:space="preserve">illustrated in </w:t>
      </w:r>
      <w:r w:rsidR="00D63DDC">
        <w:fldChar w:fldCharType="begin"/>
      </w:r>
      <w:r w:rsidR="00D63DDC">
        <w:instrText xml:space="preserve"> REF _Ref458152610 \h </w:instrText>
      </w:r>
      <w:r w:rsidR="00D63DDC">
        <w:fldChar w:fldCharType="separate"/>
      </w:r>
      <w:r w:rsidR="00D63DDC">
        <w:t xml:space="preserve">Figure </w:t>
      </w:r>
      <w:r w:rsidR="00D63DDC">
        <w:rPr>
          <w:noProof/>
        </w:rPr>
        <w:t>1</w:t>
      </w:r>
      <w:r w:rsidR="00D63DDC">
        <w:fldChar w:fldCharType="end"/>
      </w:r>
      <w:r w:rsidR="00D63DDC">
        <w:t xml:space="preserve">. </w:t>
      </w:r>
      <w:r w:rsidR="00F9687B">
        <w:t xml:space="preserve">First, </w:t>
      </w:r>
      <w:r w:rsidR="00D63DDC">
        <w:t>the UE detects a synchronization signal (SS)</w:t>
      </w:r>
      <w:r w:rsidR="004705D3">
        <w:t xml:space="preserve"> and</w:t>
      </w:r>
      <w:r w:rsidR="00D63DDC">
        <w:t xml:space="preserve"> decodes </w:t>
      </w:r>
      <w:r>
        <w:t xml:space="preserve">the </w:t>
      </w:r>
      <w:r w:rsidR="00D63DDC">
        <w:t>broadcasted system information</w:t>
      </w:r>
      <w:r w:rsidR="004705D3">
        <w:t>,</w:t>
      </w:r>
      <w:r w:rsidR="00D63DDC">
        <w:t xml:space="preserve"> followed by transmitt</w:t>
      </w:r>
      <w:r w:rsidR="0015001A">
        <w:t>ing a PRACH preamble in uplink.</w:t>
      </w:r>
      <w:r w:rsidR="00D63DDC">
        <w:t xml:space="preserve"> The transmission and reception point (TRP) re</w:t>
      </w:r>
      <w:r w:rsidR="0015001A">
        <w:t>p</w:t>
      </w:r>
      <w:r w:rsidR="00D63DDC">
        <w:t xml:space="preserve">lies with a random access response (RAR), and the UE </w:t>
      </w:r>
      <w:proofErr w:type="gramStart"/>
      <w:r w:rsidR="00D63DDC">
        <w:t>transmits</w:t>
      </w:r>
      <w:proofErr w:type="gramEnd"/>
      <w:r w:rsidR="00D63DDC">
        <w:t xml:space="preserve"> a message 3 in </w:t>
      </w:r>
      <w:r>
        <w:t xml:space="preserve">the </w:t>
      </w:r>
      <w:r w:rsidR="00D63DDC">
        <w:t>uplink.</w:t>
      </w:r>
      <w:r w:rsidR="008478B9">
        <w:t xml:space="preserve"> </w:t>
      </w:r>
    </w:p>
    <w:p w14:paraId="7BB93728" w14:textId="75E3C447" w:rsidR="003E4AEC" w:rsidRDefault="003E4AEC" w:rsidP="00145307"/>
    <w:p w14:paraId="3DEDCABC" w14:textId="367D678D" w:rsidR="003E4AEC" w:rsidRDefault="003E4AEC" w:rsidP="00145307">
      <w:pPr>
        <w:pStyle w:val="Proposal"/>
        <w:tabs>
          <w:tab w:val="num" w:pos="1304"/>
        </w:tabs>
        <w:ind w:left="1304" w:hanging="1304"/>
      </w:pPr>
      <w:bookmarkStart w:id="2" w:name="_Toc458514793"/>
      <w:bookmarkStart w:id="3" w:name="_Toc458514827"/>
      <w:bookmarkStart w:id="4" w:name="_Toc458515312"/>
      <w:bookmarkStart w:id="5" w:name="_Toc458666142"/>
      <w:bookmarkStart w:id="6" w:name="_Toc458666363"/>
      <w:bookmarkStart w:id="7" w:name="_Ref458773542"/>
      <w:bookmarkStart w:id="8" w:name="_Ref458773549"/>
      <w:bookmarkStart w:id="9" w:name="_Ref458773554"/>
      <w:r>
        <w:t xml:space="preserve">NR should support a four </w:t>
      </w:r>
      <w:r w:rsidR="00F9687B">
        <w:t xml:space="preserve">message random access </w:t>
      </w:r>
      <w:r>
        <w:t xml:space="preserve"> procedure </w:t>
      </w:r>
      <w:r w:rsidR="00F9687B">
        <w:t xml:space="preserve">in order to </w:t>
      </w:r>
      <w:r>
        <w:t>support large</w:t>
      </w:r>
      <w:r w:rsidR="00F9687B">
        <w:t>r</w:t>
      </w:r>
      <w:r>
        <w:t xml:space="preserve"> distance</w:t>
      </w:r>
      <w:r w:rsidR="00F9687B">
        <w:t>s</w:t>
      </w:r>
      <w:r>
        <w:t xml:space="preserve"> between UE and TRP</w:t>
      </w:r>
      <w:bookmarkEnd w:id="2"/>
      <w:bookmarkEnd w:id="3"/>
      <w:bookmarkEnd w:id="4"/>
      <w:bookmarkEnd w:id="5"/>
      <w:bookmarkEnd w:id="6"/>
      <w:bookmarkEnd w:id="7"/>
      <w:bookmarkEnd w:id="8"/>
      <w:bookmarkEnd w:id="9"/>
    </w:p>
    <w:p w14:paraId="32D750CC" w14:textId="74D1508F" w:rsidR="00145307" w:rsidRDefault="00617E01" w:rsidP="00145307">
      <w:r>
        <w:rPr>
          <w:noProof/>
          <w:lang w:val="sv-SE" w:eastAsia="sv-SE"/>
        </w:rPr>
        <w:lastRenderedPageBreak/>
        <mc:AlternateContent>
          <mc:Choice Requires="wpc">
            <w:drawing>
              <wp:inline distT="0" distB="0" distL="0" distR="0" wp14:anchorId="44A66622" wp14:editId="62A2CCB6">
                <wp:extent cx="6066790" cy="2943225"/>
                <wp:effectExtent l="0" t="0" r="0" b="0"/>
                <wp:docPr id="198" name="Canvas 19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99" name="Picture 199"/>
                          <pic:cNvPicPr>
                            <a:picLocks noChangeAspect="1"/>
                          </pic:cNvPicPr>
                        </pic:nvPicPr>
                        <pic:blipFill>
                          <a:blip r:embed="rId15"/>
                          <a:stretch>
                            <a:fillRect/>
                          </a:stretch>
                        </pic:blipFill>
                        <pic:spPr>
                          <a:xfrm>
                            <a:off x="0" y="0"/>
                            <a:ext cx="6066790" cy="2903828"/>
                          </a:xfrm>
                          <a:prstGeom prst="rect">
                            <a:avLst/>
                          </a:prstGeom>
                        </pic:spPr>
                      </pic:pic>
                    </wpc:wpc>
                  </a:graphicData>
                </a:graphic>
              </wp:inline>
            </w:drawing>
          </mc:Choice>
          <mc:Fallback xmlns:cx="http://schemas.microsoft.com/office/drawing/2014/chartex" xmlns:cx1="http://schemas.microsoft.com/office/drawing/2015/9/8/chartex" xmlns:cx2="http://schemas.microsoft.com/office/drawing/2015/10/21/chartex" xmlns:w15="http://schemas.microsoft.com/office/word/2012/wordml" xmlns:w16se="http://schemas.microsoft.com/office/word/2015/wordml/symex">
            <w:pict>
              <v:group w14:anchorId="49301C6E" id="Canvas 198" o:spid="_x0000_s1026" editas="canvas" style="width:477.7pt;height:231.75pt;mso-position-horizontal-relative:char;mso-position-vertical-relative:line" coordsize="60667,294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npdQv/wEAAFkEAAAOAAAAZHJzL2Uyb0RvYy54bWysVNtu2zAMfR+wfxD0&#10;3tjNgCwR4hRDgw4Dii0Yug+gZdoWal0gKbe/HyW7Tbs+dBj2YJkSqcNzSNrrm5Me2AF9UNZU/HpW&#10;coZG2kaZruK/Hu6ulpyFCKaBwRqs+BkDv9l8/LA+OoFz29uhQc8IxARxdBXvY3SiKILsUUOYWYeG&#10;nK31GiJtfVc0Ho6ErodiXpaL4mh947yVGAKdbkcn32T8tkUZf7RtwMiGihO3mFef1zqtxWYNovPg&#10;eiUnGvAPLDQoQ0mfobYQge29egOllfQ22DbOpNWFbVslMWsgNdflH2puwRwgZDGSqvNEkKz/iFt3&#10;VAOCFEdqBpLtlBT0TNUg602y97tCt+LeI59A9F9haPCPe3dFhXEQVa0GFc+5yVSBRMocdkru/LiR&#10;3w87z1RDQ7dacWZA03SRP6Vl6WhSkuLGW5BU3Vv5GJixtz2YDr8ERxNCECm6ILe4hOftq5T1oNyd&#10;GobU52RP4mia3p/asdNbK/caTRxH1+NAOq0JvXKBMy9Q10iC/LcmEwIRosco+5SwpcQ/iWwi+sKR&#10;WV6IJQnBpRqBOLVepzelZqc88efnicdTZJIOF+Vi8XlFH4Yk33xVflrOl7kWl+vOh/gVrWbJIHLE&#10;gfoBAg73YWLzFDLVcCSQmREfOszT5ZL16gN5uc9Rlz/C5jc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DpZiEX3QAAAAUBAAAPAAAAZHJzL2Rvd25yZXYueG1sTI/BSsQwEIbvgu8Q&#10;RvDmpq5tXWvTRQRF9KCuBa/ZZrYtJpPSZLfVp3f0opeB4f/55ptyPTsrDjiG3pOC80UCAqnxpqdW&#10;Qf12d7YCEaImo60nVPCJAdbV8VGpC+MnesXDJraCIRQKraCLcSikDE2HToeFH5A42/nR6cjr2Eoz&#10;6onhzsplkuTS6Z74QqcHvO2w+djsnYJ0ubOrl/v86euhrqfH97S/TJ57pU5P5ptrEBHn+FeGH31W&#10;h4qdtn5PJgirgB+Jv5OzqyxLQWwZnF9kIKtS/revvgEAAP//AwBQSwMECgAAAAAAAAAhACm012HI&#10;8wEAyPMBABQAAABkcnMvbWVkaWEvaW1hZ2UxLnBuZ4lQTkcNChoKAAAADUlIRFIAAAY4AAAC+ggG&#10;AAAB/ItvXQAAAAFzUkdCAK7OHOkAAAAEZ0FNQQAAsY8L/GEFAAAACXBIWXMAABcRAAAXEQHKJvM/&#10;AAD/pUlEQVR4Xuy9CbwcVZn3H8EFRCACCQFEETcEVMb5v8g4inGbQcWReTHcJaMB2eIgMyjyiigS&#10;wpKwqyBBFJE1BFAGFBGHVclCHAnIEsJiEJQloAgMBMhS//OrOk/1U6efqq7u2327bvfv+/n8bp06&#10;+zlVp855auk7Lo/BweHIOwmpHMPDwzt5Zy4DA0MzvLN1MBAs+WBCKok7+Vd6Zx1y/g4MDF8Te3gG&#10;Bwd3GxgY2Mbv1uHSXeG3kfszdK4MBktxCkIqhD4vxa3PV9li5rDiDg0NbSeDxkqXpvGBN8Y7AWkk&#10;QiqEP2fjc3PKlCmT9Hma5wbY32uvqbuI22luHOCQuDJZpJ5O5uAgpIok5+zgbuLGVp30j8lyC2HO&#10;PQduIHGBuHVcbEHqhsOJMwcZM8h5qc9P574i2K+LI0a89gPZdGrQ4U8YWcjzJ6TbhOemdR5b568V&#10;Z2Bg6mS/G5Ma8VYGQlEYIVUCtod3NoWc424b36XKgEA3lRySbOvloxFSWfR52sw5u9deQ4PeaaeD&#10;pzNKDsfWko9GSGUp80DQIjy/6873ogHAwUGqDs7RadOmred3Y8qct4gzNDR8mt+NqUsHD6dZflsn&#10;H23UmX3t5lGsXymJn6ETXHiRyuQhyqQzwsuq5TyQRqnp+vh0eSqdn4+fKxfHH66uIOen2z4Wezhw&#10;t8kNlvFF564zuJdiG8bBfsbPRdzbO83I3jnqHH/1pGifb76xpiMD6TCnvZX2m7FNrH2PSvSFb70p&#10;Vho/Jw9o7294we2Vl19dnt6d5hHko/OCMvkcWVNReqlDntI8j6oJ/rr+RbLqE4bF4a4un/7ihl07&#10;P/qaWddMik5fsPWY0yV3fML07zWdfP2W0e4HVmpw9M9AxcxhHZRu69aHT83sgx//bpfoN8tnxvsY&#10;HGctekf0zIsPx35Axw8Frr53v0weohdefio6c+G20eo1L8bxdFi31beDI3wo0g2qOjhGWxholn+3&#10;xZmji3BwVFsyOOR1iwrAwUFVQ6fcwJmja3BwVFu1mWNoiT9k3aa/Bsc5v982ox+l27fEOucOtw+p&#10;OG2Tzzsty/lJ+U1J6hjkBRXmp9LFitPVhLSp7nT7UOxfX4aUk0nj/Qrly5b8wjSfOoAzR1f44nHb&#10;RUU64Oi3xzrwmHdE049N9O/HbxcdNOudsb5w5FtShWl1GOIiHdIfONPl53SA1/4z3hbH2eebNYVp&#10;RchDhDJ02BfhF5Sh44ZCm3S7pK0Q6gTt56XLl/iSHvGt/LXC9ki9JJ9GefjDVQX6Z3AccfGE6IiL&#10;JkZfvzBfRyhZ4W3VBYafl65HRq7+pnT4xQVy4VZ5ob7h4mrl5VUmPzOtKK6vOy5K/nBVgf4ZHJ/4&#10;wobRp/ebEGv3/TZL9en9nZ/S7vs6/wb65BcSpfkgHdL7vD/l4kC7u31xa0l6rU/svWmsTF0k/5w0&#10;IkkL/fPnNzGVtt3llZdfozxC6TxHmhe07XtezcHRDT6x7+tMQ7DTwoO3kT5we/y5JaZ/nvSzjJGW&#10;PVo66vIJ0Vs4OLpDtwcHnlrjabg87QY6Hli15oWMn/gDvX/3E5fEbjztBvc9eWXs9+izi6OfL90n&#10;LgOsWbsqTRcKoDz9FB1P47v1ugoGx5vf1YeDo5svHApVGBzYD9F+mCGApAU4WWXmADoMW4QDvC6C&#10;gYGTHYNDvyIiWy2gywPyqkoYdzTUl4Mj/BGsbtGtwUGVkwwOPufoAhwc1RYGxzY70uboChwc1da3&#10;LpsQvfU9r+Pg6AYYHN//3TaldNb/2H6Wf9mwIlnpGuksr3j/tmyYqGzeefVopW5WXmXyOfJSzhxd&#10;49P7T4yfO6TPEfw9euhfDpjYksrmgbLzVIvj8oFfQZ5hWkvZ+D5PqMn8wrhJfORXnGeRaulr0mEc&#10;HISMDfpocHx2QVRO8w3lhefFt6TzaEZ5acP8taz4ZWXlp2WlaUZWnpAPrw79Mzhe8Y8nR5t+7IRy&#10;+viJtnz4JtBHZyWK908M5OM4pWk+OjtXEic/ni/LUFE96/LFVtx1svOH8vKO0xXmqVWQr89v3OSz&#10;OTi6AQbHqz73+44IYDtv4dPxduL0u6M9v/1QJs62hyxN3eP3uysTVlaSf1lJvdop1H3xg8+bYSMV&#10;B0eX6OTgEO1x6kPxCSnoMBkcM3/6eN3g2PnI++MtQNhhFz2a7ut4yP/5l9bU+a94dlW8Xfny2mjV&#10;6rVx+Ab73BlvpawwTyCDDXXCVgsgP6D9Wh3YZcTB0SVGY3D0izhz9Ajyz0Q4OKqvcZPPqsQJ6d8F&#10;7KeZ45R0+QEBLFGw3MCVEFsgYUDcepvnJ/tA9uUKi3IgiYN6WEuZfte4D/+AM0c30IMD63FsccKK&#10;n6zJiyRY/toNZN/KVw9SqiYuq7rEaz97bbT+8OIGujWQFadIrabLU7vzg9qdH9SePDk4CBkb9M/g&#10;iCZOjOr0+tfX3BMmJNpss2ycIiG9CPuSHtp00yjaZJOawrSIa/lpf9kXSb6iSZOiaPPN6+M22wZd&#10;v1by0Bphn/rDVQX6Z3Bc9YpXRNGrX01VWPOrdUL22eB41atGV+PH2/6xxa72581L/G65JdnqOGDl&#10;yig67LAoOvfcxG/PPWthIIwP4F6xItmK/+LFSR5A/HbeOdkC8ZM0o6wFHBzdoRKDAyc4tuEJCBAG&#10;tP/MmUkeGByrViXh+oSXMMl3gw2SLQbA8uXZuJCg/TA4kI+k0WGjrF/32+DAA5UqqCuDo5EwY1j+&#10;fSosq6xj1y35U7izuIKme2fXqOTgoDLC4HjqH/8x+sgWW1RhBuGyiqqO4sHx1FPR5Le/nYNjNIkH&#10;h3GHpC2SA2yFjVTq5DHD2yVdTrvKazK/eHBMnBjtuuuuHByjyUUbbRRZumTjjaO5bnux37/A6XLn&#10;B4Vxm5XkgzyxjzJQFoRyw/iWJA+dDzTX7SMP6FIfrvUTpwtdPAjpdFoRwkI/qZ/UcZ7T+c6t4zZT&#10;f0jqFPZDGA966p57ol3diTkwMDQDxw3/E3yvvabuIv86z9oWhyX5WNuisI985GPx4HAmwY3h1vKT&#10;rbjHJC+us46/ZePA1UzQblzJQF64FfeBBxqne81rvMPRqTLE/cILUbTddom7UVyAh3fghhtq/mXS&#10;tdKO++/PTYdl1a4f/KA/MYeejg9ad+ifmUN48cUXkwOyNvmQJ/dAyokMv4f8R0wSvnq1HRfodEKe&#10;W+LiCTVuo4JGcUErZcAvbAew4oIulfGkOym5rOoSL37rW8lRyDt44p49O4pOOilxb711zZ0XF3HE&#10;XRQX6HT77Ze4t9kmik48MXG3u4xTT03c7W7H+usnWx23TBlvfGPNHcRdsWJFvKzyh6ub9N/guNud&#10;hAsWLEi02Wame6FzL1y4sLZ1WrzTTtGtV10VLVq0KFo4YUK06Ne/jhbMnx8tce4lS5ZEC370o2iR&#10;y/vWW2+Nbn33u6Nbrr46uuWWW6L5Lny+2yLfRS4/pF903XXRgre8JSnrPe+JFl5+eVLOO94RLfz5&#10;z5M8nGG6COUuXhwtdnnE2//6r+g2577tttui29zSY/4vfhHNd3WI6+PixulcGYibaZNsDfdtrj63&#10;/e530XznRh0WXXJJtGjSpDivxe9/f9p+3ReWW/KN67bLLtH8a6+N/Re5dix2eWXKvuiimlu2ys2Z&#10;g5Bqw8FBSA4cHITk0D+DY/W3x0V5evm0mtYEYau8tJ8lnYfkk5dXGNeSThdqzXdqssLLSuoTCuVb&#10;+YfxdFgo3ZZm+tQfrirQP4Pj0i+8IrrxqxunuvbL42PdfNjG0Q2HQuOj674yPhPHkqSLdcj46Cbn&#10;ByHsepcH9GuXJ/KFJEyk44dCHRJtHNdFS5er807qXr7+ovy8mstHS/KTvJrN51cHcXB0hcvc4Fh7&#10;xqtGV/N2zmxBvF31fC2O6Lzk//vF7ltnRmt/MDFaO2eDeD9m9cpa3J/vkfpFjy9O9l9YkcRdsypN&#10;g/RxHMHFje45t5aPjwfq3I/ekok3GuLg6BKYOawDMiqSQfKLPWOZgwNy8XCSIzx6Znk8SOKT+fvj&#10;s4PDSwYH4saDBH6e2I28vDsNk8GBwef9195yWLJV9QRp+CiJg6NLdHVwUKXEwdEl4sHhrpbR84+a&#10;ByZXbrkT+slVVRPGoZpXVQbH4ODwcrfp/cEx4H8OVGYOrKXjk9ktVeJ9uLF1y41YCA/W5XWSJYls&#10;g7xiOTsg3sJ+kH0sq2SfqtMvv8iZoyuUXVZlTnAtbxyXUW4eTkVh/a5rODi6A22O6uu/v8TB0RU4&#10;OKovGuRd4g/Hvjb622nrp3q6hHT8IrWarkjtzg9qd35QO/Pk4CBkbNA/g+NPf/pTBP3xj3809cgj&#10;j8R6+OGHMwrjheGiMN5DDz2UkZVGZJULhfmEZeRJ2mLJKgdCuuXLl6cK8yySFV/na/lrybGB/OGq&#10;Av0zOK666qro6KOPjmbPnh1r1qxZsY477rg6HXPMMbEQv5EkvzDfvLwhyb9RGWHeYf7Q8ccfXyer&#10;TEsnnHBCqjBfLcm3KEzXEfnpfUtWey+77DIOjm6AwVEl9t13/wjfsw8ODnsfm5deesm7ooZxzz//&#10;Au9KmDr1c95VzzPPPONdUbQa38QXoOvQSTg4ukTVBsf8+QviwSHICXrQQQfHW0GfmHLySzqkwSC7&#10;4YYb4/1wcMhgknjiBuHgkPATTzwpOvzwI2L3/fc/EG9Hi74bHENDQ9t5Z1ep2uAIaTQrdBMZLJ0G&#10;g2NgYHipP2TdZnQG6rRp08Z7Z9eo+uAgUXT55ZfHJ+Tg4NCS+KB1Fy6rSHW45JJL+mtZVRU4OKoP&#10;DfIuceGFF0ah5s6dG+viiy+OLrrootjv/PPPjw8SFMZvVpIP8sQ+ykBZEMoN41uSPHQ+kOSFfHDF&#10;1fEgLFGgCy64IE4HwQ1JHuG+zlfyhs4777w0HsKhsvWHpE5hP4TxIH+4qkD/DI61a9dGZbRmzZqO&#10;yiqzSFYejWTlU0ZWXqGsdGVl5QfpOP5wVYH+GRxYVskVNby6av3kJz9JFYZdeumlsZB23rx5sax8&#10;JH+JD0n8UBI3TCPhmBVEOp0oLFuXH+YZ7mvllVOUN9Ll5RcqzNvK76CDDuLg6AbdtDnkOcQTTzwR&#10;b4E8Q5g2bZ/c27jw1889sA/hWcTJJ58Sb7W/9dAPfgjTyL7US+cjeWCLZx94zlL0MLFdrFy5koOj&#10;W3RzcMiDPD04QpYuvTfeYjDoh3J6cGAgCYgvD+zkZLdOYl0mHhJKvkDqpR/8IQ88ZJR0iCODp5Nw&#10;cHQR3q2qNs8//zwHR7fg4Kg2mDkOPPBADo5uwMFRbfpycGA97J1dBYMDL9vBkBXw8p82VsV92WWX&#10;p26s0/XLf6QzYHDsv//+cb/7Q9ZtRqceVWiwzBwYHDJAtLEqxi4MUgwOMrpgcHzpS1+Kz5OKDJCq&#10;DNLOw2VVtcHgOPjgg6t0QvbX4Dj22OPjaVuWTIJeauWBW6DyLUQz4BapPE9oRNGt3kaM9aUfB0cX&#10;kZkDdgaA/SFLKRkc+n6/DgcYHBhU4ge3xJFnAzII4B+e6DqdxJOtdWLLQAwHZDjQUA7ylDxGMsC6&#10;iV5WVYT+GRw/+9nP/GGoFuEsVpaidK3m2U0wOPico0vQ5qg2HBxdRF61DoWX4eTVbOzjtWl5KS6M&#10;26wkH+SJfSkHZYZxLUl6yUPnIy/yyYt9Oi6k85F0kLyOriVhUj9dT+StXzUXf0lTRlIn5KHzDuNx&#10;cBAyNuDgICSH0Rkcg4NDCwcGBrbxu4T0DNOmTVvPO8uBuyWWfDAhlULOzUYnengOy77bPhZ7GAwP&#10;D++U+fUdJKrX0Lk+mJDKgXM02Q4e4tyPYX9gYGhOHOiohWfP45o/noFNG4+t8lsuA078TAoDCekS&#10;WPJjOzAwvHfeOar9wzjYd4PocHHHng7nXi77bjtdh9VRGEhIl8CyB1ucn1OmTJkk7nCLGUX7CbIv&#10;s4b3wz/czMQN02UoDCSki+DcDO2N8HzFrzDK4BEkjps5ZsQejvp0yf7Q0NAesYdFmIiQqhPeYdWD&#10;QHDndcYYt5ZnPPdJzyAnc7Mn9dDQ8GnYFqZDIKagVgshpJuIfdEs+jyXgVIHIuFfD3BwkLFGeK6W&#10;PXddvMzyiuc86TmswSG3e4sI0+EZiTlA4IlbZBJoRhpFDpkzMZp97eaJfuUl+zk6wcUpUpk8RGka&#10;I6wZtZyH1NfXQ8uMHwrxClQ6L5WmTi7cH66ugTtS4bla5txFnLx0yDP2AAMDUyd7Jyz3a/baa2jQ&#10;73aNqV/fLNr7yC2ifY58Y7TPN73g1hJ/p70D7Tdjm1j7HrVN9IVvvSlWXT6yH2jvb3jB7SR5SX65&#10;eYrbKc1D5RPmJXnE+RyZlaSdFqSX8rWQXrtTHZVIx923bj8rSRvWR4eJDjlr064PjtGmEg2eeviE&#10;6PNHjY9OX7B1V3X3E5f4T3sS4PfMiw+n/mH8ZpSXXrDCoDVrV5n+o60eGhyl21GJBg9/zQ2OGd0f&#10;HJCcqLLV/o8+uzizr8NFl9zxieisRe+IT+rHn1sS+wk/X7pPXXwJtwaB+K9a80Jd2GirLwdHGWOm&#10;02BwTDu6GoMj1I9/t0vqxomvw0ZLmLks/9HUIXOSwVFmjV9xmhkc3W9slQcHlUgNjivigzZ2KT84&#10;/LarDH9tMw6OiqsvZw6/7SocHNUXBkdV/mf9CBmbg+Oc32+b6kfp9i2xzrnD7UMqTtskeTul5Tl/&#10;qUNpGfnovHLzU+lSxelqkvQ/utO5odivlj+ky0jjK79C+XJr+WbDebeqSwwfvln0xeO2y9UBR789&#10;1oHHvCPW9GPfEf378dvFOmjWO2N94ci3pNJptb/ERXrowJkuX6/9Z7wt1j7ffEtGklaXBUn5EMrR&#10;YV90fpI/FMbVkjZJuyBpLyT12s8pLDsuw6eV+GH+ocK+sPKx0kH+cI11xtbgOOLiCdERF02Mvn5h&#10;vhB+BLZeVpwyalROrAu8rDCnuA5BfVI/SxJ+cb2+IW4XzyorFOIhjVaYp5RrpdeqS6eFPHBclPzh&#10;GuuMrcFx6A83iz6934RYu++3WUaf3t/5ixC+r/NvoE9+wW0lD5culff7FOLFZU2I3aGQPtQn9t40&#10;lq5PWkZOGkjSQf/8+U1MpW13+eg2NJuPVpinlZeVLk///u1NODi6AQbHzCu2MA3BTgtY/tCZC7c1&#10;/UdTeKBo+Y+2ODi6BAbHsVdWa3Dc+vCpsVaveTH6zfKZmTBw9uIdMw/nyjw9twReePmpuAzkh3z0&#10;k3QMDtQB6HSjLQ6OLoHBcfRPuzc45OQHevv4c7elr26Inyb0x4ABeG0E72QJCM8TnrrjFRGkxdN4&#10;DAzUR9JhcKAOea+ejJZkcPTVcw79lm636OayiionDA4+5+gCHBzV1/RT+nDm8NuuwsFRff37dzbB&#10;e3i5P6s5hhh7g+O7t7wx+v7vtimls/7H9rP8i8LEv0hhmrI6y/DTKpt/UV3KpA/VShqIBnmX+Lcj&#10;kmcO+nmG1r8cMLFpfXp/p5J5xHENZeO4fOCfk1+Y1lI2PvLLzzNMG0rHTeKr/KCcehaplkctr5r/&#10;RA4OQnqcMTY4PrsgKqf5hvLC8+LnSefTjKy0Yd5aYdxmZOUXykpXVlZ+kA//wCm9cDEdW4Nj3cmn&#10;R5t8dHa06cdOaKyPn2jLh28i+ugs7z7RUBInTePKLlJdvEwaV06OiuqpleYpSvPWKlmGzzOTb11e&#10;lnLy9Xlt8E9zonET/p6DY7TB4Fjnn86LXvW537dVK55dFW/H73dX6nfLsv9N3WCPUx9K96HDLno0&#10;3i5+8Plo20OWZsIsIb3OPxSw/OctfNr0t4Q6oT4rX15rho+Gxu3+Czc43svBMdqsMwqDY4N97ozd&#10;4ckaDg4tDA4ZLJAeWDsfeX+clwwOnT/C4Ie0AP7hQAOrVmdPdo3s63AMDkH8pCwBfkVtalXx4Nhs&#10;Jw6O0QQPldad/N2ODI5WdO7Nfy3l12+q0uAY4YPIsTE45H8uxMuqf77QPChUNTTWZ46BgaGV3jk2&#10;Boewzoe/F63z8R/HBwFgfS1ubPVyJlyeYGkSLpkQf+ZPH8/4TZx+d7oPxP38S2vi5Q8kcXQ6KtG4&#10;3a8e88sqP+OMrcGhDXIZCLLW1yc+TngMDqypEY5BhDU3lj2STgYWtHzFS6kb6fS+5IvBAcE+kTgS&#10;RtU07lM/p83RDTA41h9eXEK3BrLi2Npi/9vctvl0xWpnXqJO5NkecXAQ0tuMrcFx/brrRtHEiVm9&#10;/vVRtMkmtf0JE6Jos82ycRpJ5yHpRZtumoTpMrQQ3/ITf3FrSb6izTevTyvxxL9IYR9AzeahNcI+&#10;ndwbF9OxNziWrLNOFL361VRF9ZQ7Vz7CwTH6pIPjVa8afc2bF0UbbBBFK1dG0YoVNX/4jR9f2wc7&#10;75xsNRIGxB1ukc+qVYlbh4kbiHvPPZPt889H0R57JO4wn8WLa+lHSRgcnDm6wPVuYHRtcIBzz03c&#10;enDgJNWDA8LggB8GEtBhWjixt922tg9mzkzcWKKIv4Qh7vLlyb6Ua5UBkA/iaP9REAbHrv00ODba&#10;aKP4V9a7reu6OTiqpi6c+GUkg8M6ft2QP4VbYWzNHDe7gXEXB0elJYNj/vz5Iz05u83YGhw3ceao&#10;vFb4wbFgiy3G8sAAY2twtPVuFQ5mGb92SU4gK6ydknLaVV6YX4M8ZXDcfMMNHByjCQbHRc7+CXXJ&#10;xhtHc932YuV3gdPlzh/ScZuV5AEhT/ihHJSHcsP4lsI8Mvk4P+RzqZeO+xOvC30aCO4w/1BSPxHy&#10;n+d0vnNL+mbqL9JtKOoDWVYNDAzN8Icu/e/Eemv5ybbeb2gGXkDFVvK1tqGfW9rdmKQbvgZu8Qu3&#10;od9HPvKxsTU4hAt++MPoyiuvTK5ignbjKgYefrjmzotrpWsU98kna3EfeKAzZQBx33VX+XQPPRRF&#10;b3tb4m4UF1jteO1rky1olC4nfL4/Z9yJOT4+aGOPMTo4Xve66Mpvfzs5CnkH7zWv8Q6HuPPiWung&#10;hxNN3IIVF+AJMsBzj2eeSdw6rqtzSqtllG3HCy90vgxQUAZmDn+4xipjdHBccEH0c7xycdJJ8YHI&#10;HFw5eLNnR9HW/jdr4Za4eQdap5O4SF+UTpdx0UVRdPrpiRvPH4R2lnHyyZ1pB+otZeh0rZbhZhUO&#10;ji5xwTe/GS1YsCBa4K7W8dZwL1y4MFp48cXRQnH77eLFi6NbJ06MFjn3okWL4rhLliyJbrvttmjJ&#10;pElx+kU77hjdevnlcdxb3vSmaP6118YHG3dgFv3610laly5O75Z4C1y6uIx3vStadMUVsRtl3OrL&#10;WDxhQpxXLOdGGbfttlt02/nnx+XOd2UsvOaaOO4in07HXeDakbZPtoH7Nhc3zssZwgu33DLO69b3&#10;vjda7C4kuv25bt9Xku9tZ58d57fQ5Yv23nrrrbX66LJlG7h/7WZQf7jGKmNzcBAyCnBwEJIDBwch&#10;OYytwXH3N9aJVn97nKmXT6tpTRC2Skn7WwrzCfOCJC8dN09hWq0136nJCi8j3bZQKN/KW8cJw0JJ&#10;O8K+KMrj/dv2xMV0bA2Oqw5YN7rhkPWjG7+6caprvzw+uvmwjaObnPuGQ6HxmfA8IV2qQ8bH6eF/&#10;vUsP/drliXwl7zA9/LQ/yk624702jq77yviMEK7LlbwhqTskccsozEvyaSYPLZ1fK3n9Yca4aNe3&#10;cnCMOhgcvzlknWjtGa8aHf1gYhS9sCJ2R2tW1YdDP98jWvt9fD/xfLwfPfzfyf5985LbmsLji6O1&#10;522bxJG4jrgMISxjzgaxX4zLb+2tM2vp9NanEzLpXP2je85N8hsFPXgUB0dXuHr6OqM+OLCNT65b&#10;DksGAuT9Y2H/F3umJ3y8L2FOQLbRo7ck/i4+TnSAfOMt4liDQwaSDDZ9oiMflI10MpBRvk6HwfHM&#10;8lqaDguDg8uqLvCLL47y4KCaFpZVHByjzODgcHTlAdnBAfSBKVIcd97OZlgpuaWS6U9lVKXBMWXK&#10;lEne2QpjY3DIz4Fe6WyOhV9JBkcM1vH+oGTwS49o9co0HEuN1K33Q3+/rk/lBhRIB8dIBlgfqEqD&#10;AxdU72yFsTE4BBjkvy65rIpPaMO/rIrSF4X1u7is6hKjfreKalocHF2Cg6P64uDoEhgcfztt/Yye&#10;bqAwfp5GkjZP7cxL1Ik8oXbmx8FBSG8ztgbHn/70pwj64x//aOqRRx6J9fDDD2dkxQ3j5MV76KGH&#10;UllpRFa5UJiPzrtISCvtsRSWA0na5cuXp9J5FsmKG+ZrhWnJ8fnRj37EmWO0uf7666Ojjz46mj17&#10;dqpZs2bFOu644zI65phjYiF+GVl5WvlqSRlF5eh8rfwh+B1//PF1ssoMdcIJJ2QU5i3S+eaF6TpK&#10;ftrPUtje733ve9H222/fC4OjNJUZHPhqr9McfvgR0dKl98Zu3CufP39BtO+++6dbcP75F8Rb4cQT&#10;/SeiLXLQQQd7V42XXnrJu2pIvTS6Xnk8I9+1d5h77rmHg6MbjObgEGQQ3HDDjZmtNTiQTg8SnJA4&#10;wSWNsHr16niL+DIosIU/TnI50WUgIM8nnngidsMPgwG8+OKL8RZIGcgHAxpMnfq5NA7qcv/9D8Tu&#10;TnLvvff21+D45Cd3r0Rjr7vuulEZHKR1li1bFu2www7R0NDQdv6w9TzuajS0xLu7xs033xzdhd9w&#10;IpVl6dKl0Y477hhfTEf4btOYoRIzx0033cSZo+LowdEvVKKxo2VzkNbh4OgSGBwXXnhhnebOnRtd&#10;fPHF0UUXXRTvn3/++dFll10WK4zbiiQv5It9lIPyUG4Y15Kklzx0PhDyueSSS2LpuNDll18eb/FD&#10;dpIWbp1/uC/5Sh1F5513XhpXytXpGknqBLfOP4zHu1VdYO3atVEZrVmzpuOyyi2SlUeRrDzKyspP&#10;y0rTjKw8IQn3h6tvqMzMcemll8ZXU7miijvUT37yk1TaH+khpJ03b14qHUckV0pJA+k0WhJXx4db&#10;wmVm0GlERWVrSZ7itiTlhGXl5Y00jfIUWXmHed5xxx0cHN1gNJ9zyAM4eZ4hzw70MwQgzx9kHyAO&#10;njtIXHnWIHGBPJTDcwvEmzZtn/QZicST9PJ8Qp6LiL9sAdzhvqST5yKjAQdHl+jGQ8DwRJStNTgw&#10;CE4++ZR4Xx7K4YGepJG4GHAIv+KK/3JX28tjPxkcKDssCyc50uoHjHBLOBA30kueMjj0oOw0HBxd&#10;grdyqw8HR5fAQ0AOjmrDwdEl+Jyj+nBwdInw3Sqsu/XbqHoNrg1kgP1DD01+QI10Dg6OLoGZ4847&#10;74wPAgaGNlDl7VZtkGKwiHEdDhbSGTg4ugQGB188rDYcHF0CgwP/ikt/x5CHXmKFWOlxKxXIrViN&#10;fFfRyvMCqQe2ol6Gg6NL5Bnk8oxBllZAn4QSXoQeHPIAUJ4T5A0OOdkRHn7QJEi5spW8df2kHMkD&#10;+0V5VhkOji5R5btV+mSXL/3KoNOFFIVVFQ6OLlHlwUESODi6BAaHvI6thRfh5LVs8cOr0/JSnI7b&#10;rCQP5Id9KQdCuWF8S5KHzgfSL/LhxT4dD8JLkxJXXgeXfbwuDsEPW/HX9ZM6Iu+81+Rlv5GkTpKH&#10;5B/Gg/zh6hv6rsGElIWDg5BWgOEo8l6EEEJKMDAwvHe7rp1lr8OIMzw8vJPfbZlp06aNryuv2ca4&#10;+HObTUMIIf0KrpdDQ8OnJe6hJa1eP13ahTptXj5uklpaJl4ZkFb+6R7cTo+lGbrtjdiWwSduuSKE&#10;ENIv7LXX0KC+ztbcQ+cqf3MxLn46D1zExT0wMHVyUTpQxi3on/QsTCcebtvkxDF0rt8lhBCSQzBB&#10;YNE9S9y4fSXuvfaaugvcGkkHyrgF8dO3mNzMs5tyH5KXTq7tcA8MDB1ec0+dLO7kT7JDi4MQQjqA&#10;vl5qt5s4rpHbQECurZCeSPLSw239l4Mkj8Hdau7hx+IAh3bLLS2v5d4bceaq21OplZRaO+KBQGzL&#10;gDSSjhBCSGNwzRQLIw/E0beiQsLJRE86IQjPy0dw4dMlnrMuZnhvExe+Ms1PHMHMUyidjhBCyMjR&#10;t4/0M41OostoqjyJjHtZcEN4fUvcEm7tY0sIIWTk6GtsTZ37/5N2eSWv66UjBrSajhBCSA38o1l9&#10;4bbko7YNqwwtHy0fiaQtDjxsEbeEW/vYEkIIaY2SjwiWY+uTjBidZ44ew9ZHt5EIcn8NCmdAiRfu&#10;Y0sIIaR5/PU0fpNJrq2WEI6H4nAXPQxvhM7PGQd7yH4o/dotBHcduQENaDXdWGb4a5tF596xQ3Td&#10;Mx9uq375lw94fTCWDvvvv03O6FdPfygT3kkV1QsK6yb1a3cda/Wo1cWqD5RXp2v/umuqbH71+V7z&#10;1AdSaf/rXf5adeW7skLVpTHi5NU51PXPfiSWlJeXJlOnNinsJx3WSh12P3DDvrt+CHJBrqnxN3Fh&#10;Gu9dChd/VrPpw/hO031QDR/wGF7HKiMfP/6IpZ+Y+vXNouOvnhR9fsb46PQFW1MU1aROvn7L6JCz&#10;No12n96/E0c/wIOrmHr4hGj2NZw4oDMXbhv9ZvnMjB/Q+xDiyVbHP2vROzLhz7z4SJr+6nv3i92I&#10;f8kdn4jdAGF/fmaRi/twtGrNC7Hfz5fuUxdnzdpV0ePP1X6YH36CuLHVaZEGfroeonBf4oLnXvpz&#10;6gfufuKSNAyE8bHtZ6UTRx9bHA3oRr+0vUweXMXw1ybEFse0ozlx4OIublzEsZWLJi7GEibxrPjY&#10;ymTy49/tEm+xLxdYIHnJRINJA9vVa17MjYMLta7DCy8/FW/ve/LKeAuwxcQhbomj64EtFLYL+d/6&#10;8KmxW7a6PmF5nDhq4sTRkLE/cWy00Ub6Hlffa2i/yZw4WpBcQEM9+uxi03+sCOgJpkh64uxnxRPH&#10;nGTiwM9tWOOsn+Uuu2N/4nCkGbpG1T8c6TPwcJwTB0W1rlNu2Mq0ONz1Jf39pD6ntyYOwomDokaq&#10;wOJYav1AX5/DiaPXkIlj75mcOCiqFemJww8rZ20MLcG3Y3633+HE0WvIxHHyr7ZtWSdd++YRy8q3&#10;GVl5hrLSjZas+kBW3G6q6vUTVbGOfDieCycOQgghTcGJo9c4/IKJ0bw/vKtQF973zugir3l/eHeq&#10;Sx58l9eOseY+sGOapt1CHWItSxTWAWWHuvj+HWJZdbdUa09NZeLUK+mPRPV+RXWF8vpbK688nafV&#10;j61K+j+vXlZ9OlGPPOn62XWr1clK3w5t++5X89piw4mj1zj0h5tFn9j3ddGxV24ZnXLdG0ddJyud&#10;dtPWiW58Y3TqDVlZaUdDun5hHa16jlZdw3qJ0vo1qCNk5duMrPJDZeqj6nWqVliv6+tVOm8tl3eR&#10;wnItSfnfvnnrWKfd5PyRVqU/6vIJ0b9/e5No2/dw4siBE0evIRPHzCu2MB/89aLkYzZIPnIrK/kq&#10;vKyA5Q/hS3DLP0/Nlt0plf3Oo1+UThy0OPLgxNFryMRx3FX9OXEA+ZBN++Nra4AvrIGEycVbXzwF&#10;+Xpc/GQrX3+HYeHEAVAeytBp8LEhkLKBhEHyZTi+GsdW6iZ56C/AsdVuafvZi3eMt1ZegrQPfpK3&#10;lAXCr937RTJxvPldnDhy6I2Jw3/NSBz9aHGMBckFnKq+9MTB7zhMemPi8Nv4F3S9s2/hxEFRIxMm&#10;jumnbhJts2PN4uB3HBl6a+IgnDgoaqT61mXO4vhOMnG4CePpadOmjffDiyRw4ug1Dj2HEwdFjURH&#10;XprcqhKLY3BweO5eew0NxgOMAE4cvcZXfrBZNPO/JkbfW7wFRVEtSk8cpA5OHIQQQpqCEwchhJCm&#10;4MTRa6w7+fRo+2OjjuhtM1ZltP2xa1O985g1GW03c3UsK592K6xXWDerfp2qo1UXKKyPyKoXJHV7&#10;x9GrzfwyOsor8N/+2DVKdvla7zwmkRUGWfWEtpupldR7h+PWxipKK3FDWf3ajOr7wa5Ho/ImTb83&#10;Gjfhvby+1MOJo9fAxPGKfzw5Wuefzote9bnfUxTVgsbt/oto3OSzo3ET/57Xl3o4cfQaY23iWPHs&#10;qtQNxu93V2Yf252PvD+zL1utPU59KHVve8jSTJjkqfNe/ODz8RbAH2kA/JaveCl1r3x5bZoObLDP&#10;ndHE6XdHz7+0JvXDVsq36i/bVavXxm059+a/pu2WMIC0yMcKwxZ1wRZCXros1Fm3Seqp/bBF/nt+&#10;O6kr8sBW+mvewqfjrZakQ9lyHML6SZjVLt1/Y0npxLHZTry+1MOJY6wTfvS47uTvjtmJA9IXGQnT&#10;EwEukNjKRVQuUM1OHCKJe9hFj8ZbyU9vJR3ABVlPMrK1Jg6pP+oMfyAXX52nbOGHfGRSkjbKBR7o&#10;LSQTgzVxoJ7hhRztDCdiXPCx1X6y1f0cTkI6rFG74B5L4sSRZWBg6HD1SjInjl7BTSCznKbzVhVF&#10;jVycOGzwMeSee36WE0evsc6Hz0wnDqw2BVmpl5GsvntBuF0j7tC6oag8xRPHh+Zw4rAZlT4ZGho+&#10;DZaO3+XE0UnWmfw9N3GcUjdxhAMDk4PcEkE83NrQYZJm5k8fj7dyK0YmlXBykdsR1m0PSG5zQLiY&#10;6zDtFsktJEx4Ei5buUcv0m3RbcJW5xO2s5nJlOovjdv96mjch3/AicOm430yODj8WPDbYJw4Oonc&#10;qnrN0K3Rk8+ujtbfb3ms3/7hxXgLtjj4oWj5k6vcRXZttP6+y+N4r3Vhly7+3+i83zwXfW3eX5z/&#10;H+K4kv7t/++ReLvn6U/E2ziOD5N4W/zHH6ONpz+U7qd5uK24cV8c7r3OeDzeD/MQIa/Yz9VPtuJ+&#10;+2GuLt69pYsnbUEbZCttQjjQfsde+XTqB0n9ykrSFUnqmxH8tcK8w/DRUFgHr4Ztwr5Ip9X+oyVd&#10;vlNuveGO9xvXddynfs5bVfl0o084cXSSTT/x3WjL3U5oWpM+fmyqLf75eK9Zqbb8hIsn+uRJsSZ8&#10;ZIYpK/9OyCo7lNR1q0+dnGrLT5yY0Ra7za5X3G7ph/r+yKpsvAJZdWiguP6+fXUK2qg16Z+O9zqu&#10;Tpt/7JiMrD4tK+uYWbLSirJtcvG9sv2X7X99LlvlNSNOHCacOHqNP7v+CPXHV7yiKT1SQg+vs06q&#10;P5bQw0hTUladLD3k8rWk69as0vY1Iau9nVJYzyL9KdAjSBdIt11k9WmerOMyEqX5NqmwPtZxKqtw&#10;/PihRWpw4ug1rl933egqd/LPXG+9jE587WvrNDvQrPXXr9PxgY4zFJY1Ull1hcL6iqx6i8L6i6x2&#10;iKw6lVFY35M22MDUCS6skax2WrLapmX1CdJZ/pasuo1UYRsgKx5k9Z9W2OeQdWxa0Xx3bfkIry8W&#10;nDh6DUwcP3MTxxK3+ope9are1vjxNTcQ9yOP1NwrVtTcOg60fHl+Ho3UTFxo552bT9NIRW3rlM49&#10;1/bvMT3lriuYOCbz+mLBiaPXEIujryaO8AIq6DDZF82cmWytPKA990zS4IKv4x12WLIFOs2220bR&#10;ypWJe9WqWhwJF265JYrcSjn1hyRPHQ/I/h571NySNxS2DXUUUBeEA4ShPZIOddXtCNsIdBsE7Evc&#10;HpdMHLvy+mLROxPH4ODQwoGBqW6B0N/01cQxUuECavn3ovTEMRLJBNLjwsTxayc9cYS/0tDH9NLE&#10;wYMKZOK4kxMHRbUsbXEcddRR0QGf/kz0UbfQ8MOs3+mdiYMk3OwmDEwct3HioKiW9aS7rsjE8dT4&#10;8dH8a6+NPvzhD/Nak8CJo9fgrSqKGrlWuOtKOnFcfXU0f/78aNdXvpLXmgROHL2GTByR2zYUJpdG&#10;stKNBVltsWSl7ZSs8iErbjtlldkOWWWJrPhFsvJol6zyRFZ8r3TieOqp5HnHO96RXmv6/NY4J45e&#10;Y9U73xmFWg29/e11WpOjl0O97W22fPiqUVTDOgVa89a35mq1C8/I5QtZ5YrS8kUuXbOqK9fQqhzV&#10;lV9WSOtllSey+kkrE9/lW0bWOQbVxdV5l5FK2/A4OZWqQzB2oPh5ByyOXXeNrzV8nsqJo+e54IIL&#10;ohdffDG60pnZKTDHhbJu2ZfXMQXtnjjROxx5cYrcsl9Uxkjdsh+W8cEPJts//KE4vVDklv1W2vGa&#10;13iHY731oujllxN3GF/2my0Dr9m++tWJGxTFl/1uHI8ybt1XRfFl/33vK44nbLSRdzic/1OPP55M&#10;HLzWCJw4ep0LvvGN6EVnkl955ZXJQPiHf0i2oMwgwsVLgPv++2vuMunLuLfaKoqeeipxv/e9UfTw&#10;w4m7nWWMRjtGUsZzz5W7EI6kDFDGPZIyqtyO++6rucuk9xPsihUrkttWbnHhh1W/w4mj17ngXe+K&#10;LY6H/uu/oujNb44HQvTMM1HkTP2Yl15KPkgTXvc673DAjQsBcGZ8ekHfZZeae/vto+jjH0/cv/99&#10;FP2f/5O4n3giit7whsRdVMbrXx9Ff/lL4kba225L3J/8ZBTdfnvi3n33pHzw5z9ny8CkA1AG8hL3&#10;Jpsk7jVrkhXko8lPxccr23vvTdyf+EQU3Z38xHvchne+M3Hji/K3vjVxP/98tgzdjg039A6H7iuk&#10;/dvfEvd229XcaNM22yRutEPczZTxdPLLvtG73x1Fjz2WuD/wgWz75Dj/6U81N8rYeuvEXXQ80G+S&#10;LyZxfIUPcMwfSn75uLCMvHZsummyxfFAedIn7vxMy9PnFdokxxnnVbv6CnmKO68d+ti4Mp53k0ls&#10;cbz//bzWJHDi6HVuvfXWaNmHPhQt23PPaNmyZdF97mJ5nxugS5cujZb+9rfR0p12Sty//nW0zA3i&#10;Ze6iuuyee1L3fW6Vdp8bePctXpy4XfwHrrsueuCBB6IHPvrR6IFrr03c//Iv0QNTpsTupf/6r9FS&#10;d9GJ812yJFr6nvfE7nvdpHDvjjtG97qL9b133RXdu8MOiduVE9fD1WGpK3vp3/1ddM+NN0b3OPc9&#10;bpV3jysvdrvylrp2xPl+6lPR/bvtlpS9aFH0gCsvdbu6P+DqGgtut5qNw+BeuDBtx33uYhC7J0+O&#10;7nNlx+6PfCTtq2XOf5m7WMRu3VeuHUtdXrHbtWOpa1Psdlrm6r7M5Run+fu/j5a5uqd5/epXSTzn&#10;XrrXXon7wx+Olu66a+L+3e+ie1xfxW11/XaPK+Me1z/34bg5d1w/SB2PZa5Oy1yb4jLcxXbZggWJ&#10;2x3zpZ/5TJKv68Ol7oIZu13d4zSI48qIj7NrQ3zMXTvi448wuH2+8fFz7ji964+lrgzJ957PfrZ2&#10;nFz5sduVodsR1xf1dnmhHWkZcLt25JURx3GT7bJPfzpx49i8732J2/UV2iFtyjsesb8rI3arMu5x&#10;lvc97jjFdfzYx6J73Pkk7vtc38X1dedSfDxRnjv+p26+Oa81CZw4CCGENAUnDkIIIU3BiYMQQkhT&#10;cOLoNa46YN3otydNii77xlbV0RFbZmXFqYLGQj3DOoqsuKMpq06WrLStysq/WeXl5/Z/ddC46ANv&#10;4fXFgBNHr4GJ49IvvCL6zSHrRGvPeFXPKeWZ5dHaeTvX/NesyoSH8WP3qudT/7U/36MW555z4zAh&#10;DLeUxjMUrV5Zc+eUGYe5eGE+0o6Mn9QN+c7ZoC68kdC+zL4ndhvllVH0wopo7ffHm2G9oAeOGhdP&#10;HLu+ldcXA04cvcbPp6/TFxNHvG9MHLHcxTWeDNQFPI5jXMSj++alYTGSD8J9/nFej94S74PYD+j8&#10;bp2Z+AXlhmWmE5zbysQRPb448XOTIcibtOIwP3FIvinSDgF5o87wUxNHXZ9Ie39Q+3gz3pf2q/Iw&#10;WaRg4tDpe0wycdDiMOHE0Wtc3eMTR0d03ra2vxew/FtRO/OiOqcH/cTx/m15fTHgxDHWCX8356oD&#10;e/tWFUWNhv4wgxNHAZw4egU3gcxymn7lAfUWR3zLArcecAvH3xbBKjt2+/vUMf72w9pbDot3M265&#10;/SO3Xpx/vIVwC0fdDslTnE+472+F1Am3daSuTvGtF7mlAyQMt1iC++2ZcLTTIWEUVUZ64sB/Fi3W&#10;0Iwi+bF5YwNFY0RxXf1lZzThxNFJrvITx6JDg4kDF1aZLODnSd24537fvNgZX7QFlxZpYjA5+Hv5&#10;uGCn+XtkXz970Mrc71f7KXjgLWEec1/uv2t//aDWCpcwiiohTBy//CItDgH/mts7ASeOXkPeqvo1&#10;b1VRVMvCxPHfX+LEkQMnjl6j11/HpajRUDxx8BlHHpw4eg2ZOJ445TVRdM76tn7olXG/tibxkzgj&#10;lc7PkpUmlJVOS9e/VVn5WipKl5dPo/aE4aOhsA6isH2iTBylPP/Rki4/rkNOvXV8nd4QH44Xwomj&#10;1/jJQZtGPz5gi6b1g30npTpnvy1S/Wj/RD8+cMtU50+v6cxpE+pk5d9uWeVa0nW98ItbRee5bahz&#10;XX5a0mYo7AdLur8axc3TD/ebFJ3rtqaC+mnp9mmd545Tkc5x5f3QHWut739h8zpZfdqsrOOnZaWB&#10;wjbpc1D3ne57fR5DVnnNiBOHCScOQgghTcGJo9e4/vrr/XtEhJCR8NBDD0Xbb789ry/19ESf8MAq&#10;MHFcddVV0ZIlS/zpP/qsXbs2VlWR+lWxjlWqm65Lq/UJ87A02pQpF//s6bLLLuPEYcOJo9eowsTR&#10;Tg4//Ih4i4+ONC+99FIsTbgP1IdL3ieK5s9fEG/xL3UBwk488aTYffLJp2TiPoN/s6u4//4Hohtu&#10;uDFavXp1vA+3VS6w/FHm2Wf/MA6TPFDeQQcdnMkXfueff0GmLgDxNIgDwrRLlyb/HhftCZE2hfXT&#10;6aU/tDvsG/QFQJskz7C/xir4b4CcOHLpnYkDJ3S81+f06sQh4DjrixdotA/kAgumTv1cvJWJA8jF&#10;Ucq77LLL4y3y0nXABVouxgh74okn6i7A8Nd1wMV+2rR9Yre+CMuFet9996+bOOAndQ4v/uGEAjcu&#10;2DotQL1lktR1CC/ukleYHv5w677RfYe2S9pemTAE/LvYcOJAW72z3xn7/bDRRhu5kzfzVWNf02sT&#10;ByHdAP8H//LLL4922GGHaGhoaDt3jVnihxjhrare4+abb44njttuu80PAUJIs+AZx9y5c6Mdd9yR&#10;15d6OHH0GjfddBMtDkJGiDwc58Rhwomj15BbVYSQ1vnb3/7GiSMfThy9Bh5waq1Zs6YprVq1qimF&#10;5XVaVh2KZLWxkaxytaxyQr388suFsvLVsvLUCvOz4uTJKs9SK31jycqn3bLaaclKG0rX/YwzzuD1&#10;pR5OHL0GLA5CyMg56KCDeG2x4cTRa/TaW1V4BRKS10plX8ArrHn7eF1UkNdIAb5xkFdJJa4Ot0C+&#10;eehvK8J8y4JXZcM0eXVCPOkP+ZaiLGEZur/ktdtmyfuOZayycuXK6I477uDEkQ8njl6jVyeO8IKn&#10;L1YIw7cO4cdx+iIeXoTDC7xs8X0CLuK4iOJWhXz7gAusdYFEunDiEOAvF2OdFt9GIJ3+PkImDuub&#10;iRD9HQcmEF2m+APkhX1If5shhP2lywZoM75nkTToGykPfSN5S9sk/ViHE0dDOHH0GnyrqjHycV8e&#10;uCiS5gk/VByrvPDCC5w4iuHE0WvIdxycOAhpjeeff54TRzGcOHoNThyEjAy5VXXggQfy2mLTWxMH&#10;7rd6Z9+in3HgXjXuS+v72trdTnA/Hve+w/vmhIw1rIljr72GBt3Ymet3+53emDgGBoavGRiYOtnv&#10;9zXXXXddncWBe8+YRPBQFQ8w9YNN/QAYYfrH6uThqNy7lgelkKQRGr2VRMhYQSaO/fffP75A4nyP&#10;BxcRemPi8FviEIvjzjvv9MOgfTT76ichYxGZOL70pS/x2mLDiaPXkInj9ttv98OAENIMMnEcfPDB&#10;vLbYcOLoNazvOPL+/wIsCLldBXBLSr4JgL+8lw9/SQPy0gvyzQDe78czFtnHNwC4pSXxdT649SW3&#10;u5AGZcpHd7hFJm5dL4CP+WQft+NQRl55KEfiogx5HoP+kbrArfPPQ+ILVj8IulyAtsq+bo/UKfxG&#10;RcJ1PUnnoMXREE4cvQYmjp/97GeZiQMXV1xw5KKj3fpircNxEZYLFtxyMQZ56QUdVy76iC9lSFrt&#10;xsUU6XQ8PVlIPFyE9Qdv8p/uJByTRZnyyriBLkuj2whkX9Kjz4QwT72v2yP+euKwwklnkYmDr+Pm&#10;womj17AsDkJIeTBx4FYvJ45cOHH0GjJxEEJahxZHIZw4eg3rp6Rx792S9ZPSUPiT3Y1kldkJWWU3&#10;ktU+yOoPyCpXyyqjWVnlalnlQlZezcgqS8vqJy0rTSNZ+UBW3FZVpp/K1iHMyw8rkoUTByGEkKbo&#10;vWuuf4D4mN8lhBDSBIODg4d456gwMDA0wztHRMv5yFsnkPcihBBSkuT6ObTE77bMtGnT1itzHW7n&#10;9drMa2BgeG8JKCOfjBBCSAmSa+fQ03433vfO0rhV/+G4VsPdaPKAhaDDW71uh3m4NpwrOze6yiyN&#10;d0rSaiUIIaQfCS/AAwMD2/jdpkDaKVOmTBK3myBWxgEB9eXZ8Rrh0i4P80odw8PDO2FbVj7djXEG&#10;hBBCcvHXzfh66d3xc2JMHtiHG/iwzHUWwFIJ43lnxi3gOYr4Dw0NbVeUVgtxfVBdPLF0knjDp6WJ&#10;4xglEFOlmTSEENKv6GtlkTu0QnC7SVsXsacjzy3AL764ezd+tl7cTvGk5d1mWmxd2XPErScf594j&#10;duOPeJaBEwchhJRHXyvLuAV98Xbbx5yWezeu2bPEja0Gfq1MOKBM/NiNP9qzEWri4D9eIYSQBtRd&#10;dD15bgHPJXCbCm6E438jKXd66whbTRKe/A8lHZ7n1jSKnz6Uxx8doREycRBCCGmMdQEGybW3dgcn&#10;CJsbxvXOXLcAPydlnSSvAGPikfiYeODGRIB94OOq+sikNXSupEvdSYT6wvPQGccehBBCcsEFuHbh&#10;HZ6lr53aLbemRN47vsjL8w88u8hLL4Sv6mbzqr1d5eKNR5hIbm+BvPRpPEnk/RvCiYMQQpojvPjq&#10;C7im6HpsvSGFh9V+N4Mv4/DEXbMYQuAv8l4ZknySW2Ty9m0akJfIghMHIYQ0h7teZm494SLsnRkQ&#10;J3m2UfzTTtqKyUOHw7rwzgwSJy8veVYCMnGwk5fIwsVNX+eKPQghhDTETwi5180kvPYwPPY0CG9X&#10;5TE4OLhbo3gSXiaePJCP0QnLqXHDCCGENIe+po7G9TU7UQ0taarMVivIiYMQQtqD8UB7OS7sfrcj&#10;hNfwpq7pEhlbUdl9bAkhhIwMfX3V8sFtR25j1avkz74jsmxFZfexJYQQMjKs66m/3nbk/x8hb/0N&#10;h1D6ul46YkCr6QghhNTAtbRIPlrbcHleEZaRVYn/GYKIshWV3ceWEEJIa+AHCIuupY3exGqFRvmV&#10;Kk8iYSsqu48tIYSQ1kiuqckHekXSX3WPBCvvUKUmq4YRcmg1HSGEkMxFPPc5hgubLvG8V8vI71M1&#10;ykviuAkk//+MSyYSuZl9bAkhhDSHu36mX5LLq7iW5OIt+3C3SpJf7Vd184RwV+7h4jaRwDBhmX1s&#10;+4nZ124e1elXgaw4TegEl0eranddtMzyjHijoa7UA+XkKKyPyMynVSG/Eajt9UP6VuXS733M+L67&#10;fgj6N58afXgXXnPlg71mQVr5D38+z/j/eYTAH+Fw4/aYuOvIDWhAq+nGMof+cLPoumc+3Hb98i8f&#10;8PpgXdh//21yql89/aFYYZxOSNfJqhek69ap+tXqUatLXn2gsE5Sr2v/umusbH5aSb7XPPWBVLq8&#10;613eoerKd2Vp1cUPwiGrvpD0pej6Zz+SqqidUF292iDdT2FYWIcwPNSFd7032vbdr+6764eAa6eW&#10;984ljO9kXvTzCNPn/W6VYFlAPqiG6enJS4SC5V8T9hOYOD6x7+uifb75xmifI73g1hL/PIXxvfYu&#10;0H4ztslo36Oy+sK33pSqLu8m6hBq728Ygn+gRvUL62jWtaB+Zj1ECDcU1kmUVxdonyNt1ZXnttMK&#10;yobC9ucJ5Vr+UFi/WEdlpeNL+xIhLD/vRgrLtfpF1Cit1oHHvyH6929vEm37nv6dOHqCvfaaugsm&#10;B9xLK6Omf9Okh5CJY+YVW0SnL9iaoqgmddTlEzhxkP6CE0dNANsXXn4q3t768Knx9qxF74h+s3xm&#10;Gg/72Ibxy2r1mhdN/1Z15sJtTf885bWrrML297vSiaOPb1WRPoMTR03hhfDx55Zk9kUST7aiNWtX&#10;pf6r1rwQb4H4AbgxcYC7n7gkuvre/WJ3GAd5AcTRF2rw86X7eFcUPfrsYu+K0glMgDusBxS2S/LX&#10;cS+54xPela0bypP4zU5YvSpOHKTvkInj2Ks4cYhwYf3x73ZJ93GB1FYCLp7ihiT+fU9eGe+fvXjH&#10;+CIMNy7m4QVW8gKYOCSehCMvHUcu1NAzLz6cumXSkfyRh46LPHQ9xF8k7ZI0Yn0ATBxw6/ykPO2H&#10;SUzc/SqZON78Lk4cpE+QieM4ThzxRVHcuIjqfe3WF3Xxk4vun55ZEG/DCzYmA7ngWhOHvn0UxhE/&#10;gC2kL/J64sBWJj1YK9bEAbTbKjOcOHR54gdhkhR3v4oTRx/Rrw/DQ2TiOPqnnDjKylq9i7RFMFYF&#10;LP9QMtn1u8KJI/mmocSP6pGxg7yOSyXiM47WpG9licpecKsq/byljHibKpGeOKwx1s/CW6v+0jv2&#10;cQ1a3q4f2BrrcOKgqJEptDhwwYwHF+lNeIA5cVDUSIWJY/qpm0Tb7Jh9xtFTq21CNJw4KGpkiieO&#10;U2oTh/9/FHPjAUZIL8KJg6JGpm9dNiH69+8kEwfvYpC+gBMHRY1M8cTxbU4cpI849BxOHBQ1Eh15&#10;aW3i8MOKz09JbyMWxzm/37ZQP/JK3G/J6Jw7nL+WjzcmFNS9rm0+nrRf+qAjCuoiCusk0mlbrp9R&#10;XkZxOcXSZce60/lpxXHqZdUnzCvPP5TOoyWpNlt1LCpH3qoKH44T0rN85QebRSf/atuWddK1bx6x&#10;rHyblZWvlpVmNFXFOoWqev1EVawjJw7SV3zxuO2ikeiAo9+e6sBj3pFq+rFZ/fvx26U6aNY7U33h&#10;yLfkyioPsuKKdN66/ANnuvopHaC0/4y3pUIe+3wzX2F5kNUukW53KGmPlQ76IuJ45bUjL88i6eOk&#10;pftLH9dQur/2U0Jf6Prreum8IV2uztuqb7MKj09evaz6jKQunDgIIYQQQkKOuHhClOqiidHXL2xN&#10;R1zs5NIfAXcgK/6Y0gVKVniO6vojp39SIbwZWXngOJTUN0I/n6/VllaEvFBGkTLl50na24b6mfmX&#10;ka6DHjOB/LAipLcZ/tpm0bw/vKtQF973zlgXOc37w7szuuTBd3ntGM19IJGVx0gldYi1LFFYBylf&#10;dPH9O8RCva26W6q1J1GjcFs7KtX7h/UUSX11nfPqbeUb5m31Y6vS/Z9Xr7x2Wvm1W0V10/XqZJ12&#10;P3BDThykP5j69c2i46+eFH16vwkZ7b7fZrn69P4uTp4k/b4ubhv0yS/UVFcXV56WVfdPuTxEu8dh&#10;ibR/nnTZRfrE3pvWyewbJ123vHaWlVUu9M+f36S0pM+0dL2aqdtI69JIrdaxU/XROuQsd8y/yImD&#10;9AkycXx+xvjolOve2BWdrHTaTVsnuvGN0ak31GSlGw3pumXq5+sY1nO06hrWS2TVz6qjyMq7GVl1&#10;CJWpk6rXqSKrXtdnVSpfS76sPFlla+k6fPvmrWOddpMLQ1qf/uTrt+TEQfqLqV+fEM26xk0cR403&#10;P2zqVQnWT6M3ErD8W5H8c6ROSf6VrRZ+Ol3+YdNIZOXdj5KJY/fpnDhInzD18AnR7D6cOOSCLf99&#10;rxk1M3GE/zI2VLMTRzNl52mkeeT9H/Z+VTpx8BkH6ReGvzYhvVVlDYpelUb2sdX/OlX+u538C1Ur&#10;TP4ToPz7VEwEAG5IJg7xk/9JLpaOTBziL0J+1n/Xk3ykPP2vYSVM9iFYBVJ/2Uo8/e9lxS8vL90+&#10;mTiQd/jvbiVdP1kjnDhI3yETx7Sj+9PiEMm/exV/IP8NTy64OixcdQMdBxMBCCcOSP+/7rAeEg/o&#10;20lAtjo9JBd32ep/a6snDn1x13mgHAB3Xl4SjvrqiUOXhYlIT67i3+vixNFnDA4OP9bv/wWwXycO&#10;DfZl4sAFE+BfosrEce+Kn2TCgOQhK2sBq3dcWIHkCXDxFnR8mTgwwQjY17fQBHGHfnkXeyhv4pAt&#10;0H55eQloHybFR59dXNd2uPt24piTnTj4/zh6EHdEdxsYGL7G7/Y1/TpxVF364k9VW+HEwV/F7WF4&#10;cBM4cVDUyMSJo8/Ya6+pu7iDfKPf7Uvw5TgnDopqXSddV3+rCnACIT0LJw6KGplOuaH+4fjAwNCM&#10;gYGpk/0uIb0FJw6KGplOxsTBW1Wkn+DEQVEjk37GwUmD9AUycew9kxMHRbUi63VcTiCkp5GJY59j&#10;xkff/902bddZ/5PICtOSeGXjQ2GaMumsNK3Kyr8TOkspE3ZbsN9A7a637ouy+TYTdyQqU6921eXM&#10;xW+Kn3F86oDsw3FCehaZOL63eAuKolrUrGs2r3uripCeZfhw/H+NibHkf1XU/R8J9X8QQv3LARNH&#10;RXEdjfJFVppGknY3q/p8XB1iqXgt1C+TfgSy85Y6Qip+yXpm0rQgK0+tbP1EQT4F9fzMgdn9VmXX&#10;Qysvvhs/+7+eEwchhBBCCCGEEEIIIYSMIht/aGY07rML2qj5JWWlhay4UKPwAu1p+NVJ12E01Ey5&#10;up7NyMprNGTVpRlZeY6WrPoUyciDkF5no11nRq/49M+i7Y+NOqK3zViV0fbHrk31zmPWpNpu5upY&#10;Vh6dUFG9wrp1so5hPURhfURWvSCpG2TlV6ejvAL/7Y9d42WXr/XOYxJZYSKrrtB2M0VJnXc4bm2q&#10;vLS6jVpWvzarbB8U18FKLxr37oM5cZDeRyaOcTt9Ndrko7OjTT92Qvv08RPLy0i/idZHZyXK+J9Y&#10;Qjp+okwZrs2tSuejZcWtl29PCzL7z5JRt1CZOmFfS4c1lF3XIpl1hlzZltKy4BZl6tCq7Ppplanj&#10;uI/+OBr3nv/kxEF6Hz1xvOpzdzj9nqKoJrXuwK3JxPFuThykD8hMHP92uzkoqqbDLno03m6wz53x&#10;dtXqtWnY8hUvxdt5C5+O/wud+IsbabY9ZGm04tlVadjzL61J3aKZP3083ko66JZl/2vGbUW6fKv+&#10;jSRtb0ao/8Tpd5thrUr3z8qX10Y7H3l/JrxVSZ/scepDdWFVVG3i4K0q0geMRYsjb+LAvoTBb/x+&#10;d8VuS40mDslTXxj1xKH95WKJi9ye304udFI+LtQS99yb/xr7IZ41cUj9JT+JI+lxYQ7zlK1ctFHG&#10;4gefj+uKLcIgyVPiS96YqMI8kZdMsNpP2iZ+EMoRNyR1COuONuaF6fKkzlb/V1mcOEhfMZYnDlF4&#10;kcFFSJCwcKWtL9zWxCEXRKD9Ja6kx0VP4ghwo1xdhg5H/XWYdZEU4EYZ4ifp0EZspS9QL5kcZKsn&#10;To3sS5iuC9IIulzdH0DihxZSWDbqJYRhYbsETCDSJ9axqaI4cZCeZ3Bw+DHv7KmJA8KFDMi+rGDF&#10;L7zwaz8t62IOhemRPy50cGtrAen1Sh4XeriRLm/igFD/sM76Aos8tSUgW8QpmjikjhDKkPKRTtcT&#10;flIf1FP8gNy+0/2FW4LIG2Xq9kvZYtGAMCxsFywx5Ae/vP6vqjhx1MNfCO5BBgaGrxkcHNwtnTj+&#10;7jA3APhwXCQXyUYqG49qTXrCq7I4cdgMDQ1t5yaQ5X6X9AJYESQTx9WcOChqBFp3YBEnjhxoefQI&#10;AwNDK6dNm7Ye3Bti4vgXTBz/zw0AThwU1YrW3WshJ46A5P+uD83wux1FX9PIKBBPHPEzjkPdALgj&#10;vqcsWAPEkn57Z6wrbPdYeR2U6q54q6oa0LoZJTb8YHbi0BdKub8MxF8/mJUwmThwvx/AjQeoEB6Y&#10;ylbSyFtPsg+kLOQlD00lTLulHkA/VBbk7Sm8OooydZ0kntUWvQWSjy4PW4qyxImjGriJY7rTLL9L&#10;OkU4cQj64g3JWzhyIdVv3CBMXg+F8CaNvHkjW/0WkQjIWzSWZLIB4UNofA+g9wG2Eg+TQlgncVtt&#10;kW2YD+KIn3zHQFGhOHF0H1obo0jtddysxSEXS9nKBCCWwUgmDv1NgEwc1gQSTg5QGE8sA4CtXPDh&#10;r+uk44RtsSZDa+KgqDxx4iB9xcYfOsZPHF+N1t9vebTn6U/EW2jVmrXRP8z8c3zhPPbKv8Z+bz/s&#10;kWj9fZdHh8/7S/Ratw9++4cXnd8foktv/d94H/Gef2ltZvvks6vjrfgtfzL54Av7YIv/+GPsRl4I&#10;Q34Q0O6vuXIlDZA8hXjf1W+Lg11+bnvslclPj8Bda8vTcd3f8f8eibefdW3GFm0SsK/DgMSHpE5l&#10;Jelq6bP74pcR/LSMfOvidFpWHZzCtohy26PTa//Rki7fyaxzGFf2c8SJg/QN+H8cmDjWH17cBt1a&#10;Qla6kQsk7tEpr3VVuW6iqtdPVL16jnv3f3DiIL0PJo4tdzuhJU36+LGxtvjn45VmpdryEy4e9MmT&#10;Uk34yIw6WXl3QlbZoaSeW33q5FRbfuLEjLbYbXa90nbbfVGvsvFsoV/NejRQ3AZ1PDIK2ima9E/H&#10;Kx2X0eYfOyYjq0+bkXXcLFlpofo2ufhe2T6s9b+cx5BVVrPyQ4sQQgghhMTcvN560Z/Hjcvoj694&#10;RVN6pKQeXmedVH8soYeRpoSsOuXpIZevJV23ZpW2rwlZ7e2UwnoW6U9KjyBNIN1ukdWfebKOyUgV&#10;59ukrDpZx6mMwvHjhxYhvcsFG20UPffa10bRxInFev3rE22ySSIdNmFCVpttlg1vp3Q9sNVhunyt&#10;TTdNJHUPpfPIE/K1/ENJHURFYaHC+oaaNCmKNt88UZl8dR/o+COR9L8cA6v/iuoSxu2E8upm1UmH&#10;t0GncOIg/QAmjsfcqumEV74ymumsD60T3YSiNdvQrPXXz+h4Q8cFCssZqcJ6all1hsJ6i6z6i8J2&#10;iKw6lVFY15M22MDUCS6sjKx2WrLaphX2iaQL/fNk1W0k0nUXWfEgq/9Chf1uHZtWdLubNDhxkL5A&#10;Jo4z3AkfvfrVFEW1onXX5cRB+ofMxPGqV/W+Vq2quc89N9nuvHP8Om/qv8ceyXbevJofNH58srXy&#10;aCS30jX9i/TII7b/SJTXtk5pzz1t/14TJw7ST/T1xLF8ebIF+gInF1cI967FDbDNywNIOJBJBcgk&#10;8PzzyT7KkAlLgziQTDQrVyZb1A8cdliyL4Tuxck3LXHZyENAGBS2DZMhkDYJcKNtwCpTtzEsR4Ab&#10;kvS9LE4cpJ/o24lDLsiQcMstyT4urrigbrttLQ4k4VYeEND+YMWKxC0Tgb4IY+KAW7Zi0Ui4IPsS&#10;hslB3HLhBygX5QEdJnGhsG0a2ZfJRU+K0g4IaXUbdTlhfeAn/dXL4sRB+om+tjhwEdcXRFgD2MqF&#10;M7ydY10IdR4SX19UZ85M3LLVYUUTh74FhjIA3EDyknJlEhALQeLJBGNZU1JXgC3y1LfTYI1IGJAy&#10;pY66HWE5uj5628vixNE/8NcUx407308cZ/bLxDES6UmmH9QPF/x2yZg4BgeHFg4MTJ3sd8lYBxMG&#10;leirH/ggJ45mFN6+6mW1Y+Loh9tUkJo4/vznP5tjrZ/lL71jH9eY5VOmTJnkd/uW8zfcMHrCTRxz&#10;OHFQVOtSE8dRRx0VnXPOOb11wSRZ+v3gYuKAxcGJg6JGIDVxPLnBBtHtt98enXLSSZg8pvuhRkjv&#10;IBPH6Zw4KKp1qYkDxO5TTqHFQXoTThwU1QaFE8fvfhed4saVH2aE9BacOCiqDdITB9y4VfXNb3Li&#10;IL3JBRtvXJs4rN/g6ZZkQFphWnrwWuFVla73WKt7qLAtebLSjqasOmlZacrKTxynYRzB4lhnHd6q&#10;Ir2LTBz3+JVSodxgaCgr3ViR1Z5QVrpOySpfZMVvl6zy2iWrPJEVP09W+nbJKk9kxffCxPFtmTjO&#10;Pz9zq2ratGnjBweHnva7hIxtMHH8av31o4s22qi0LnFpoLnODV3sJeH4Gh263MXR0nl0Q2F9pJ6Q&#10;xJG2SNukrTqfkSqsh6iwPi5c6gJdqmTlpfUTrwtdPlq6PAh+up6hGoVDuu9C6frP88IHqJDUSfIJ&#10;0+gy2indT9IPEtbKeZC5VXXIIfHEYb25iQ8D5eNAN6msp/e1G7Q7LClvaIbT4UlY7J4BN9D77QhD&#10;ea4PbhwYGL4G+3BDcAO934kw0gEefNObolXvfGdGq0Vvf3tGa3L0sqW3va1eKnzVKEmXadbJ0Jq3&#10;vtXUaheWkcsTssrVaqUOoerKDrQqR5mymxHSelnlaVl9pZXGdfmWkXWOQVZcXY+GUukKj5FSw3r4&#10;saLHT3TTTdHtkyalt6r0RZSQnuVut2qafcQR0dNPP53cvxXgfuCBmhv3hYWRuKtSxtq1UeRWjSmd&#10;KAOMxF3FMlavLpevdjdbBijrfuaZxN3JMoSwjPvvj523b7FFdMpmm2UsDbcCrrM8COkZ7r777mi2&#10;mzye/utf40EQDxQZLPKDfMJI3S+9VHNLWLvLEOCW/XaU8fLLifs1r0m2AP4SbzTa8a53RdH/9/8l&#10;7scfT/6tLJg/v3xeQuiW/Z12iqIdd0zcoGx6ocgt+6N1zN/whsQNyqYXityy/773xf0V36r64hc5&#10;UZD+IZ44Zs+OnsZDP0FfHEO3DBr5bSOhWXeYL/ID661Xi/fQQ83nq91l2lG2jNe9zjscRfkKcOP/&#10;YAOsTOUiD8qUp91FZUi8KvVVnrtKZeB3yISRlOH8b7/5Zr5VRfqL+FYVJg7cqsJFW4Dbm+KZizkY&#10;ibvZMu65p3bR1bfT5Af1hJGUAZp1j3YZb3xjFC1alLjHejt64XjAfd99sfP2DTaITnnLWzhxkP7h&#10;Hndhjm9V4aIMMFDcRBLz9rdH0Xe+k7hPPTWKzjkncZ90UhRtvXXN3ewA1GUgH3EjL+2uYhn6Pvem&#10;m0bReecl7rHWjqqX8R//EUXrr5+4QSfKGGk7MAnOnBnfqjrtwx/mxEH6B0wcs2bNSm7FyOSBCePh&#10;hxP3LrtE0R//mLg//vEo2m67xA1z362yYvCA8m1vS9zI4/WvT9x4piG3awD+edALLyRupJUHmzvs&#10;kPz/C/B3fxdF/+f/JO4776y58Y+X5J418kVewsYbe4cD5f3lL4kb9+offDBx/8M/1NwoY7fdEjcs&#10;mr//+8T95z9H0TbbJG6U99rXJm6gy4Nb6vve9yb/Khbg+cNjjyXuD3ygdjvkT3+quZ94Ir8dmIgE&#10;tOPRRxM36ifHA+2Q23q4j//mNydulIHnEwDteOtbE3fYjg039A4HjvlzzyXud7yjdpxxjP/2t8S9&#10;/fa1YxD2z1ZbJe6wHWEZkhee0Uj/6L5CO6TuS5fW+grnR14Z+tYh/HVecjzQVzhPQdhX4m6mHTI+&#10;3v3u2rFxfYOfHDnVLaz8kCKk97nLWRsLFixItNlmWffFF9fcYZhyL1y4MFFJ9+LFi2Pd6i4Qt55/&#10;frRo0aJo0aRJ0UJ3wYJ7weWXRwvcRWbJkiXRkrPPjm57//uj2267LVpyySXRbZtvnpa9aMKEOP6t&#10;EPJ1fsj3Fue+5YYboltuuSWa7y4K851VMH/+/GiBcy9wgz5O6/Ja5C76cdlXXRUtchfOuOxf/Spa&#10;4PKNy0Aa547r7fbjdiAt0sB97bVJmJsE0Y5bb701aZPPd/EFF0SLXd3j9sLtLo6x+4orosUTJ8bu&#10;21y821y90L7b3AXoNlcetqjvfFfGfNeOuIwtt4wWXnRRUrbrq0Wuf+LyLr00utVNhLoM6Z+iY5br&#10;Do55XC8cg113jd3zf/GLaP6b3hTXb+E110QL/TFY5Op4q2sT6rQYkn6DXD4ZtysjdYdhDdxW3eM6&#10;ot9cPeJ+c/2p+wrHI66X6x8rfctuV4a4T3MTvR9ShPQ+y9yKe5m7CC27997ovvvui+5zF9b7fvtb&#10;t/BbGi19z3uipW5gxO5//MdomXMvW7YsWvahD0XL9twzdt/3kY9E97n9OK0bqA+4i9gDDzwQPeAu&#10;ZA+4vB5w+T/gwlK3C1vqLm5Lf/ObJF+3ml7685/H7nsnT47u/dnPontdXe79l3+J7v3Up2L30n/9&#10;1+geV34c300G97gyYCndA7ere+z+/e+je5zlsvSuu6Klbn+p83/Ahcd1cWU8cNNNiftjH4seuO66&#10;xO3yf2BwMHH/8z9HD3z4w7H7Plf3+1wZcZvgdnnFbvSRs2LQV3E/oN9cONxxX7kLW1xHN1mk/fbB&#10;D0ZLP/OZ2L3sk5+MlrkVapzWTYrLXD+kbpfXUteGpc7KWurKiNOiHXC7i2G878q458Ybk/a61fQ9&#10;118fu+9z9b5vYCCpY3A8lrl2xGW4YyrHGcc8LQNC2a4dcR1dXy1z/ROnccdjmZtIYzfqvsceiduV&#10;sex970vcbpKLjyfycRfwOC+43XG4x5Vxz913J4Lb1SeuuzsXpB33uf65z/VVXF/fjrRs149wx/kG&#10;ZSxz+cfnrss3diMN3O4YxG7XV8uk33KOR+x2xyPNV5URn1eotz+vYjfqi/GBc8LVNz5+vjyU4YcU&#10;IYQQQgghhBBCCCGEEEIIIYQQQgghhBBCepezp20crf72uJb08mn1WuP8RVaaVYaseM3KqouoUZ1E&#10;Yb2svFqVVV4ZrflOvax4nVbYN2WFtpetv5VeZMUvq/BYiDp1nvqhRUjvcvbnN4ruO/IV0WXf2Kpa&#10;OmLLmqzwKkjXsap1teoIWXFHW1a9QlnpWpWVf7PKy8/7zdqdEwfpA2TiOHmPcdGNX93Y1LVfHp/R&#10;zYdtHN3k/KEbDhWNj677SiIrj2YUlpfRIYmkfElzvStf69eujiLUVytMG0rCtcI40u6s3/hAG6d9&#10;kidJa7XVqjNU6/NsmVa+7VJe3errVF8fK792K69uYb06WZ/f/Oe4aNanOXGQPkBPHKtPf1W09oze&#10;UrTq+eT3gxzx/qO32OGrVyb7Qhjvvnm1/e+PT/yEZ5ZH0eOLa+HNyucXKlMmlBPPkhC716yqCy/U&#10;rTMz+ynokzkbZMKa0nnbRtE959phY1zPnbIuJw7SP+iJY1WPThzpPi5c4YRQ8qKqL+KYKGL3DyYm&#10;+y+siCcOsPbne6STUOz2pGk9GXeDiUPQ8QTZX3vLYTX3vJ1rbie0UeIKsftPN8VtENLwvz2Qpq2T&#10;mzhi0G/idu3NtN+D+EKc1vX/2l/smc2vR5ROHLxVRfqBvrE4/AQRThwiULSazqz+3cUx9vPEbm9x&#10;xJMKVuz+4h0jEwnkJ5s0zFHK4kDddDzUQZWR+mvhwu5W+OnkGEwS8WTj8hTSi7q+uId94vdlQk5R&#10;7TfLw6QBwb8HJRPHcZ/ixEH6AD1xrDEGxFhXxuLAPi5iTWxFGYtDJh89CeiJA1u5eOJiqW79yOpc&#10;JoG4nGDiiP30Fhd/tCNn4pA4aRj8/eQWWwDqQo7JAhZSvO+tlDh/8UN8X65I9uOtmjgkTUzBxJHW&#10;G30RtLVXxImD9BW9PnF0QhlLgGpK6aTSY+LEQfoKThwUNXJx4iA9z+Dg8GPemU4cp/4rJw6KalWc&#10;OEhfMDAwfM3g4OBumYlj3s5RtPKp+OFo+uYQ7s/rN3baoPi+N9znbRtFf7kr86wgDpfnErifjvvk&#10;wX788Fa2Kl2zyjy0pqgRiBOHjVuksj96DRxUTBwPfCuwODBx6Ie9eKAqF2+4cZ9a3rbBw1QfN77I&#10;y0NWTAp6gpA4XmmYobQsPEjVE4fsGxd8/cA3zts/kI6Rtjx6S7ybxsODahCGu7b16vcGVGf0rJo4&#10;BgamTm6soRlFcmPzxmINPe220RgQ6ovtLH/ZIWMVd2KunDZt2npwn/35DaMH3cRxWjBxZAaGv8hq&#10;v/gCC7e7QIs73uKCLenhLniLJm/FLxNFnJ+177ex5O0h7x+/IeRJ/dQkGIM4UDhxINy/McWJg2pG&#10;z5xMi8NiYGB46fDw8E5+l/QKmDhwq8qaOEC87yaOdILAit8jcUBZd7zvLtR6P/ZTk0hqYcCNC3yw&#10;H289qf9985J9eZ0UVoMQThwA1oU1cfi6ceKgmtFzp3LiCIG14Z2k1zj7c27i+OYropM+096H44IV&#10;ZkpZDu1QOpFg0jPC8yRYYRSVJ04cpK/o1MRBUf0kPhwnfQUnDooauThxkL5CXsflxEFRrYsTB+kr&#10;fjBtY04cFDVCycRxLCcO0g/IxIGfHInOWd/WD730/jmvzUri6HitSueVJyudlpUmVNiGVmTlG6oo&#10;Xbif+hsqE6fTCusg0m2z2pSXh/YfLeny4zrk1DuMr/MwxImD9A34n+OYOP522vq5erpNsvIeiawy&#10;tKw0oy2rXpAVt9saC3WEqlzP4/n/OEg/gInjxwds0ZJ+sO+kWOfst0WqH+1f048P3DLV+dMTnTlt&#10;Qp2svDshq+xQUk/owi9uFes859Y61+UVSrfb6gst3V+N4ubph/tNis51W1NG/UTnqWOhBf8inePK&#10;+6E71qG+/4XNM7L6tFlZx07LSiPSbdLnX9h/uu/lPIas8pqVH1qEEEIIIYQQQghpnptuuin605/+&#10;lOrhhx+O/vjHPzalRx55JCPkUSQrDy0rTZ6s9JYeeuihXFn5NlIz7RUV1UeHtUNSpq5nWek6l5Eu&#10;d/ny5aZ0nHapTN6N6mvJSmNJjxstP7QI6V0uuOCC6LnnnvM/tEEIGQkHHXQQJw7S+2DieOyxx6LZ&#10;s2dHRx99dCy4tWbNmlWn4447rqGOOeaYjCT/diiso8iqq8iqY5HC+mtZdSqSVVdLVr21JN7xxx/f&#10;UFabRqITTjjBlFXPMrLqbMXTstLo/tPSdbTCy8o6npbuuOMOThykP5CJ44wzzvBrpu6wdu3aWFWl&#10;qvWTelWhfmFdWq2PlY/WaFOm3JUrV3LiIP1DVSaOdvHEE094VxQdfvgR0b777u/3ouj++x9wA/tg&#10;v2fvh/E1OuzFF1+sC2+GadP28a5svs3k+cwzz3hXDSs9/pEO0H1jcfLJp3hXFt1HYX9Nnfo5v9cc&#10;kk9emWMNThykr+jliWP+/AWZizIu1vqCDcJ9xPf/sSy9CN9ww43xVvJauvTeeHvZZZenboA0+sKK&#10;/RNPPCl2I65cZOHOmzjgLxd6yQ9loC2YCCUMYOJAXtrPmjjCCQZpAC7aOi32zz//gtgd1kEI+yuv&#10;bOmb1atXx/uIJ3kjP8lT+mes88ILL3DiIP1DL08cQF+Uw4usdeHU8eVCKBc8HQYQLuVhUtAXaJkA&#10;9EW3zMSBMIkHf1x4sRU/2cLikYlD+6FOmGQ04ape2oWJSKfVE4eug25D2F9h2YL0jUwcYT69NnE8&#10;//zz8cRx4IEHcuLoZfbaa2jQDYK5frdv6YeJAxc7XCQF7MsFD+h9xBf0hRDoMCAXRxBaHtYWlgvc&#10;mDTCiQP+YR0FTAThBb1o4pC4GuQn7XnppZfS/HVa+Om0Ekdf8AH8JV2YHvVBvayJA4R5Svqxjtyq&#10;0hMHrzE9Bk5e7+x7zj///HjiOPPMM/0QIBbhLZqQcJVP+guZOPbff//42sJrTA/Cg1oDEwdWhpw4&#10;CGkdmTi+9KUvceLodXhwk4ljxYoV0Zw5c/wQIIQ0i0wcBx98cOaawmsM6UnkVtXpp5/uhwAhpFny&#10;Jg5CehJMHI8++ignDkJGQHiripCehhYHISNHJg5+x0H6AnkdlxMHIa3DiYP0FTJx4GeiCSGtw4mD&#10;9A2YOK699trowgsvLKW5c+fGuvjii2NddNFFsSQct76gyy67LCOdR7cU1knqCkkcaY+0T9qr8xmp&#10;wnqIrPpAUidI6nPJJZeksvLSuvzyy1NhH8cc0uVB4g/p8rXKxAn7MOxL0XnnnZcqzDNsr86/ndL9&#10;JP0A/7ANZevBiYP0BQ8++GD8da9ozZo1TWvVqlVNSZfXaVnlN5LVxiJZ5YayytF6+eWXC2XlGcrK&#10;V0vnZ4UXySrPUqv9o2Xl0W5ZbbRkpbWk6++HFiG9C1Z5+ierRyprUI01We1qp6wy2y2r3NGQVZdm&#10;ZOU5WrLq00hhHttvvz0nDtL7YOLAMw5CyMjA7S5OHKQvkIkDP3KIE1/fD5d74qIwrEg/+clPTFlx&#10;oUsvvbROKHPevHl1aqY+EheyyoCsMhpJ5xtK5419K71+RiGy4lmy2hkqrFOedD0t/zKy2iKy6g9Z&#10;dYbCemihrHC/HWpU5zL1XLp0abzlxEH6Aj1x9AL43S38zAME5Jdn9Y8UYl//KCH25Zdjw58gF/CL&#10;r5Iv0uJediPwS7F56J9gl3y1XyPwC7dlkV/lBe34GXPkJf0l22bB8dC/BjzWkYljhx124MRBep9e&#10;nDgEXJz0T6HjQi4XUCGcKKyJQ35qXC50uGhj4sAFGRdOyRNb/Ly67MvEIfv6Aq4nibBM/bPnyF/+&#10;kRTiYR8/Ra4nDvETJG0I/DFx6HBxo6+Qh0y8AO0OJ4awrrpspEMfoW8kbVF5vQQnDtJX9IPFIcjF&#10;Chc1CQ9X+ZJWwoG4dZhYHMhf3LhQ6nSYOMILpITnTRzwl4u1XMx1HrB20EY9cYgf0OVr4I9yxOKQ&#10;SRCTkp5QsYVQD/yPjZCwv3TZAGl13+jyJG+0R9oUTkxjFU4cpK/oZYsD6IkDFz1cuDSyL+nCFTWQ&#10;OPrWir44gu9+N/vlPcrCBVlW47gIQ5JOX4ClTPlnUGKpwF9W7mef/cPYD+5w4hA/Iby4C2iHvpBL&#10;e/TEIXVBXZGv1FcI+0vKln3kXzRxiFsmjry6jjU4cZC+otcmjk6gL8p56FtFpBx68hvryMSx4447&#10;cuIgvQ8nDkJGDiYOvIHFiYP0BZw4CBk5mDjwKi8nDtIXcOIgZORg4sBvWXHiIH0BJw5CRg4mDnwY&#10;yImD9AUycZx55pl+CBBCmuXee+/lxNEvDA4OPzZlypRJfrcvwc9Iy8SBt4cOOuhgt3q6N37NEuDV&#10;Sv2VdbuQVzbxaqb1vQAhYwlr4sDrx95JeoHBwcHdBgaGr/G7fY2eOPB65KGHHhZPHPLOPd7Fl4lD&#10;/HQ4tvLuP9zybQDc8sWzzkNYtmxZvO2V9/hJf4PzGRMHvuNw15alQ0ND2/khRnoJXNi8s6/BxAFL&#10;Q9+qwsQg3y7A8sBFH/0F4cMtbAXtBtiXtPh4DZaFpBXgDj8sI2Qsg4lDPgDEpDE4OLTEDzHSa+y1&#10;19Rd3EXsRr/bl+RNHOCee+6JtzJxALEogFgLsFRkssCXwvJhF257CRIucOIgvYSeOPzQcovToSX9&#10;fiuc9CiYOFasWBHNmTPHD4H2AYuDkH5AJg7+rDrpC+QZRycmDkL6BU4cpK+QieP007M/0kcIKQ/e&#10;quLEQfoGTByPPvpoOnHIswh5lmH9Wqwgz0LaiX6IXkT4A3nN1OUrXznUu8qXV4Zjjz2+7tVi+fVc&#10;PNNBWLiPest2JOifXiejDycO0ldYFof8FLYgk4m8DSUPy+Vih4uWPOyGv06P/bz0FuKPB+/6QXuY&#10;D/ylTFyMpS74iXC5OOMXa6UuegKEW34yXMKt8uThvq6vuJFWlwV/CwlHvnrikH3rgh+WK681w63b&#10;o+skb7uF4VJP0lnwIgknDtI3WBOHfqh9yCFfTi9keRdr/S2G/H8GARevvPQhCMPFVC7eAvII88mr&#10;Cy6ScjFGfLmQ6rfB5KIK6clCkDBxy/+rwBaSSUiXlYe0U/IL92UL5KNLoMvVcXV7JI7UIwzX9SSd&#10;hRMH6SvkJ0fCZxxywcKFXO/rizUmCH0RBnri0P7iLpo4gL6w6rT635NCcrGHW9cFF0n5F61w500c&#10;SC9WBpB8xY3y5D8Fok0SjrRIA7cuS/oJ6MlEtxPxw30geQthuegziRNOHBDqZE0cup6ks8j/4+DE&#10;QfqCvImD5CMX7Dy05dAOZCLJux2WR6N6kvbBiYP0FZw4CBk5nDhIX8GfVSdk5HDiIH2FTBzy8yKE&#10;kOZ58sknOXGQ/gETx69+9avooosuKi38i0wI//FMS8IvvPDCWPi1UC2dx2grrAsk9ZQ4YXuknZDO&#10;aySy6gFJXXR9oLAeoksvvTSWlZfWT37yk1g6TyivPNHFF1+cEeKFfmGasP+0rLrjjT4orEeYRpfR&#10;Tul+yqtDs/XgxEH6ggcffDBatWpVRniLx9KaNWtMvfzyy00rLLNTssouktU+yOoPyCpTyyqjWVnl&#10;alnlQlZezcoqT8vqKy0rTZGsPCArbqsq209l66Hzwi1fP7QIIYQQQgghhBBCCCGkUgwMDK2Uj6q0&#10;fDAhhBBCCCEdYWBgeO8qrT1dPW5sd330Wtt7dRVXj+WjXh8pMJQPJoQQQgghpK0MDQ1tp9ady713&#10;JZg2bdp6qm4tr4kHB4eeljyGh4d38t6VwLVxvNQNBpH3zpL3VKLd8sURQgghhBDSFtxCfGHeWlMv&#10;0rHw994dw5UzS8obHBzczXvHuPX24a3WpZZn1pjSC3201Xt3FFfWFVJmaPi4Ns6RsLSNcHjPuPLo&#10;GInUPg0egrylArBAsU8IIYQQQshIcGvLdPHrvWIGBga2Ef9wUewX6dP9boYkrGbAKJnxgax1NS7+&#10;Y5LWe8Xoenmvhkh8t5ae4b1inJ9ZBhgYmDo5b83t1/tpWi+3nzWQBNgLeFXN76bIAwtsvVfMXntN&#10;3UXyjT2cI37nyrvNCo8UqQzcnSqDEEIIIYT0F+rGOe6mj/feYlCYa07xDxfJsl5NNLRE54eFuwvP&#10;LPYFXQek894xzm+uhHmvGG3QeK9cdL28V4zbj9fwYTv0Yt+Vc673zvSJT5dpz157DTl7wzaqYLBJ&#10;uqGh4dO8d4zzM7/fcAbK0tRfR/DuG+NYbQSNDcpo2LmEEEIIIYQUgcWvtbYUP73gBuLvFttzvFeM&#10;8j/ce+UicZ0yrzYp/1neK6bmX3t6oI0U75WLxHNGzx7eK8ZKP2XKlEmWvzYYULb3zkXihkaJ+IdP&#10;QsRfP1HJ1CV1OLybBgchhBBCCKk8bk1p3uWX9WaZRbq+8++9CsEi3Ipfu6Of/Y5C4uYZP343Fyue&#10;fyXK8K99P+K9Ytx+U7+Uhf5M4ue1ZfgK7xUj/nkGSs1R8+yowUEIIYQQQkg7cOvL6X79mlln1hbM&#10;w495rxi3b77+k+cfon9yV38Xop9YhN9NiD/u+HuvzBMH75WLxHNtyjx9EX+dL1Dxc55OFH9Y7sLT&#10;173005CiOlv++IYk9dcRvLvTTzjwgUrm4BNCCCGEENIKfv1asMDOvuLkjIZrJCzPaGig8FWq9KN1&#10;fBDuvWPE3ymzvq75Dy30XrnIOhryXjFu3zS2gPiHYW4/TVOs7NMYZcAVlGU/wXG6Md1RAXylihBC&#10;CCGEjAn0nXdtQADxb3btqfMcafr6JxNDS5rNU+KHafA0RfxDg6sRLk36mpVXU/+7RD/twQfn3jvG&#10;+WV/PUvveDcNDkIIIYQQMmbQHyiHv6Kkn1zgNR/vXYjEd0q/iQi/B8lDGRR1C3jJC/JepXH5pv9P&#10;xHulyFq7mXwlvjZafFBDak88sr/KBSQvxPFeNc+auz7hSJFOSNzNNYgQQgghhJAy6EV53v+UaIRL&#10;d4her+o7+XGEFmhHvYD+Hx4jqY8yGOLvOZy71DcsRdTyxBOPqbt47wSdue7gDij+bkP24SaEEEII&#10;IaTdYN3Z6npT1qraMKj5NX9jHvkgLQwX7zVi1Ctbc71Xafz/24jb471ixK+VetaMshxjyiqwk4x2&#10;eYQQQgghhJRB1qnOsKj7mFvCyr6WVVWkHeFTiLz/4dEWrIzFTyn9VSn9npdS+lu8zp2+6ybS77yJ&#10;n98lhBBCCCGk6+DphaxT8RQAH2FnVXu1Sv9c7FhC6u/asrS+fXEb01/w8knaQ5ip6+z0oxMtseas&#10;MChO7LDCIB9cVx4hhBBCCCHdRP/Hci/8gtONWISL2/un8knHDLrurl343mL02mhlqC28RLXf1bV+&#10;o1i/66X/yYdI/0MS8fO7hBBCCCGEdA297sU61i3A58h+IFmcp2/zhP90r6pIfZ0e899w1BkXXq6N&#10;eJLT/E/3FmJl5gpRX9JDtffYnMGR/vt3ETrfB2c+RBHp30QWP79LCCGEEEJIV6hf88aahc8B5O0e&#10;/DKUN0TkSUAmvr7xXkWM+vrXqaZOlu84sK21MXzw0AbDSjLyu+h4vlJFCCGEEEJ6GrVOjb9VTm6q&#10;2+tgERbr8k/usm/9tP/fSowU+XUsSL6nhmHh9vOebohuFEMk+w8QBw+BX0tIJn43JrT20Lk+KLby&#10;dJhX+i/jUZkwXIwVIH5+lxBCCCGEkFHDL7oza1WluUV385PXjcx0sXy0ruPqkv6n71D6zSQL43sW&#10;nbb2z/yaQTLwuzHhoxSX+RwfZH7DIZYesA4iv+EghBBCCCHdBgtmvUbFjXQfFIM1rw43tFx/KgCc&#10;X+aJgb7RPtoY6/TMfzvHmjxc5xu6EU97fJIY55cxYJp+xUoS+l0YG3ylihBCCCGE9Ax4pai2Lq29&#10;/uT2r6j5x1oeGiEaZ5AcHsTHT+TGi/N2/RfwVtFvKIlRBAMkNLKcCv9ZIMKz8ZP/Rg70a1ravyGS&#10;yO/G1DKqzzD7LleqG32w+RhGPwERP79LepThr20WHXPlxGjO/7wh1pm/3Soj8c9TGL8VWfl2S2f+&#10;tpystGVktV/LSjPWZPVXI1n5NJLVf5AVdyzI6pdWZOVdRlXuR6udnZRVhzLK5lOuP7Npqierzo1k&#10;5ZMnK/0RF02Ittnx1Vx/9BlZI6C2nh1Q/2/Cabr3bhq9mMfiHn7ZtXLnv+1wZSyU8qz/fQdJ3ZoF&#10;6XQ+3ht5T6/5137NNhd0hM6gEdYjlGYa4StW3iIiYxIYHIf+cLPo+KsnRZ/YZ+Not2mbUBRFUdSo&#10;6/8evEn079/eJPr09A2jbd9Ng6PfcOvO5bWFcZ0K7/SXJVyUh2r69aMmcGXX/XqsVvj6V6vkfMOd&#10;qpQt0FTkESBWoN8lPczUryuDY9/XRZ+fMT761tytoxmXvqnr+tZFto6+LJCLK5oxz9ZRl9RklTXW&#10;ZPWLVl0fBf1U1Fci3WdV7Der3aGO9ArbLirT7oaaa0vqYB6LMmpQTy0d11Jd/xl5ZNRKmhIy+68J&#10;oR76+Fpq1Jdxfxh107LKHUuy+gUq6herH6DR6IejL3tjdNTlE6JDzto0MTi+6AyO99DgIKSrZN/J&#10;6ozw3psvjvQ4lsEx84ototMXbE1R0ePPLYmEu5+4pC78zIXb+tCEMDzUfU9eGf34d7uk+43yb5cu&#10;ueMT0eo1L5ph7dJZi94RrVm7ygxrRS+8/FT086X7mGGtquh4tbv+oXT+V9+7X9vbRo1dnXz9lhmD&#10;Y3c84aDBQciYg4OW5DL18AmxwTH7Gm9wHEWDg0oW6NbiE4jBsGrNC3WLRiwk8xb2WEBL2jL5t1Oj&#10;YXCMVGIMWGHtULPHq90KDRqU3Ukjkxo7qjM4DuQrVaQp+uVcqXw7OWhJLsNfCwyOGeOjY6+kwUEl&#10;CgnD8cRC85vlM+viQHkL25Aw7OzFO8buWx8+NV2cYuGsF6p6IQ3EYMECF8ANg0Pcsq/vtuswlKXr&#10;WjafvCcEqN+jzy6O3cj7mRcfTsN0fqHBoZ9wAG2IIaxMf4QqOl66/mEfYB/AXdQHRe2z+gfIMab6&#10;V5bB8eZ30eAgpaHBURE4aEkuYnDIK1XTjh4fHXcVDY5+F151su4+Y8GKxXPR3XjLHwtRWXRDjfKH&#10;W8rAQlUvfrGgDhffWDgX1QkL3zwjAgaHXiRLfrIPAZRZlE+4oEabwwW2GDcA7dcL8jyDQ5ch0gZc&#10;Xn/IPlTmeOn6h3no9I36UgjbF/YPVGQcUf0jGhxkhNDgqAh1FcRH5/gwHPJepE+xDI6jf0qDg6q/&#10;Gw70whyysO5YWwveMvmHTx+gogW2LHAFWcw2WiSH5aIMTZl89ILaAoaUXpCDe1f8JN5KfgLcYnDA&#10;HbZLL9zLGBwiCzleoUGg++Dx526Lt/Bv1Jca3b4w/yIjiOovNWNwuHXLjORb0+79wzZSOWhwVIS4&#10;gvgQ3H8UPiv2JcRBg4MaLWHBGS7sGwmLZ72YpkZH+hUqCOgnVO0QsPyp/lNqcMyxDQ78RD/WL/hZ&#10;Ue9FiIYGR0WIjQxvbLT8D1NIb2IZHPxonKIoihot5Rkc6v8WPOanLEIsaHBUhEwF8U9NOICJkPnH&#10;fzQ4KIqiqFHWSdfVDI7ppyYGh/Wfxt26ZS7WL3vtNTTovQgBNDgqQr8cCNICNDgoiqKobuqUG2rf&#10;cEw/Jd/gAM7guGJgYHhvv0sIoMFREWhwkFxocFAURVHd1MnO4PjWZdlXqsTg4FsZpAQ0OCoCDQ6S&#10;Cw0OiqIoqpvCNxypwfGdxODY87N7wsigKErJL90qCw0OkktocOw9kwYHRVEUNXqCwXHkpfYTDiC/&#10;somfxPVehGj6ZZ1Lg4OMXUKDY59jEoPjjIVbt0XfW/TGCgj1GJnOMFQmTkZt75f6OoQy6xFK1Wus&#10;ye6XPNX3D2T2CWSU1+uy+02rRP8Z+far7D6ECvrQyKfXlRoc/v9wfOqA/G848MtV/HlcEkCDoyLQ&#10;4CC5hAbHnP/Zqi0687dbNtRZv3vDiGWVTdXL6rtWZR1LS1Y9qiSrbZ2Q1TdFsurabln17KSsdo5E&#10;VpuseJAVt1VZ+RfJyqNXZLVXZMUvI/2P//IMDkIMaHBUBA5aksvw4c7g+MFm0eeP2Kqt2vvIN2Q0&#10;7ZtZff4bgY6o1+e+vlVGX5ixdaGsevSrrP4JFfYvVHccguMUHkcoPNZWfaogqw/yZPUNVNc/oqCf&#10;RHX9hbGAfvrW1nWy6tFJWe2rk+u3IlltDmXmq2SlaVZ5/Vykfzt8q4xaqddYOfctWeeEKNMPBee5&#10;7vN29gMNDtIkNDgqAgctyeVHi3aNQv1w4T+OvhZovb+8Fv5D23WOq0+RzPp3Wgs+kNEPXNtbkdXe&#10;loS82iC7jlb7R6L6cutktbFOiNeirDLbKVc/61zNaNH7R1X1/SdCWJOy2tyKzPqU1zmuLpB5jlZY&#10;5vmgJGPFOo6lZeTbSFI/ax6C/DRFSCNocFQEDlpCCCGEENKL0OCoCDQ4iAlepzrt15M6rlNvLqfT&#10;ftOEjHLGkqz2l5HZF41klF9GVvlVkNnGDunbDWSlqZPRtw1l5RPKSjdGZB3XMrKOgcjsI8gof6zK&#10;6pM8mX1hySin2+LrVKRJaHBUBA5cYiIfjJ9245uiE694L6V0whV/lysrPmXL6r9QVjoqkdVfRbLy&#10;6AdZfdGKrLxHS1Z9uiWrfq3Iyhuy4kL4YPzT0zeMtn03DQ7SFDQ4KgIHLjGZ+vXwf3BsEn3le28u&#10;1H9+O1+HnrlNKp3my2fk65DTa9JpmpVVn9HWV9DuUHV1hV9Nh87J6itnIh8lndb1VyN92fVjI4V1&#10;qFNYB0u6XoasYx1KH/s8WXk3I+s4FUmfw1pW3labitSJ9o2WrL4K1ajPrD4JNVb7p6ysfhPl9Z3V&#10;T1Av9dNRl9d+EvfTX3QGx3tocJCmoMFREThwiUlocHx+Bv/pH0VRFDV6wv/g0AbH7njCQYODNAcN&#10;jorAgUtMph4+ITY4Zl/jDY6jaHD0ql54+anoN8tnZvxA6Ndunblw27gcK2ykGknejz+3pKNt72S7&#10;mxU4e/GOZthoqNN9TY1t1RkcB/KVKtI0NDgqAgcuMRn+WmBw8AlHz8oyOO578sro0WcXx+6r790v&#10;+vMzi+LF6TMvPhz7rVrzQrwv/HzpPmnaEMknDHvupT/H27x04n/rw6d6nxoShgWr5u4nLqnLC/tn&#10;LXqH30tYs3ZVmgfap/nL88vq+kOMBA38ka/OSxsT7agb+vmuxy/yIQlhf0hcka7TJXd8InZrrHr8&#10;+He7xHE1uh5AjjkMlGbqlXf8tD/qFPZl3jlW1Caqt2QZHG9+Fw0O0hQ0OCoCBy4xEYNDv1J17FU0&#10;OHpRlsEBPzEusCAXt4SF8QEWrdpPL+SxH6YLF+dhnpYEiYs8BW306LzDBb2wes2LaZikg6y66Dz0&#10;ohjSxhmQJwYjrRvCsejW/Yp9nZd1LPTCHYtzyUvCgOyL2+oHHD9JC/STkFbqBQkSpvta19tKD8Qw&#10;KmoT1TuiwUHaAA2OimBWcGBgYJvBwWEO6j4mNDimHc0nHL2qvEWrLOJCgwN3pvMWfGFeWIxLWJhO&#10;7nBbYZKPtZgECNMLdx2GhXEYBvQCGeVJm8IwEPYHFsb6LnrYJ1hw/+mZBWm6dtVttAwOceuykLd+&#10;GtKKwVF0/ODOMzjC80HnQ4Ojf9SsweHWLVcMDAzv7XcJATQ4KkJawYGBoTkwMpymey/Sx1gGx9E/&#10;pcFBUZawCNYGCEVRI1dqcMyxDY4pU6ZM8uuWx7wXISE0OKrAW9/6NgxUiqrT0H6T+YSDokoI6O9U&#10;KIpqj/IMDjdHPRbOWRSlNTAwNMMvdWlwVIS0gtOmTVvPHaCVENzem/QpfKWKoiiK6qZOuq5mcEw/&#10;1X6lyq1ZDg8WmIRoaHBUhNwK8j3I/kb+0zgNDoqiKKobOuWG2jcc009JDI5tdsz/hmPatGnjIb9L&#10;CKDBURH65UCQJqHBQVEURXVTMDi+dVn2lSptcAwPD++UvEIztMR7ERJCg6Mi0OAgJjQ4KIqiqG4K&#10;33CkBsd3EoNjt099tO59fYrqd7llGw0OMjYJDY69Z9LgoCiKokZPGYMjeMIxODi4m19sXRFPWoTY&#10;9Ms6lwYHGZvEBsc5NYNjn2NocFAURVGjJxgcR16afMNhvVKlcYbHY/xwnBjQ4KgINDiISfiE49s3&#10;vSk67563mvrRXdtWUufe/ZZiIU47ZOXdSFY+TlY7GsnKJ5ZVbqhW0pTUj0egZvOz+qWR6tpeJFdG&#10;K7Lq2m5ZY7IdsvrMktXuVmS1rVVZ7amCrP4TWX1SRlb7y8iqXxX13Vu2Tg2OTx1Q/NE4IQY0OCoC&#10;By4xiQ2OH2wWHfHjbaOvnPGWntJX57w1qzOzOvR7WX3ljHp9+fS3ZPS1s982YoX1DOsR1jNW0JbD&#10;znpbRmEZYb1DhXWwFNYrlJWmXvV9GsrKO5TVJ1Y8yIob9l+Rwr4VhX0ssvoXaqatZp0ho36Q3dfd&#10;l9U/WmX6qVTfjJH+aFZWn4mK+q2wv8ZYP33ptDc0/JUqQgxocFQEDlxi8s1zdopO/a8P1evKfJ1y&#10;xa65OvmnWcHPzL/LCus9FmS1o9uSuoXHvUinIF2eVHtD1ZWP8zH0GwM62bUlT6f8V3md5trfSOHY&#10;bSijvp2W1Q+WrD5oVmYfGXXSsvLJCHXLkXX+j4Ywlqy2dkJy7pTpD1HmnBMF/T785bdy3UKagQZH&#10;ReDAJYQQQgghvQgNjopAg4MQQgghhPQiNDgqAg0OQgghhBDSi9DgqAg0OIjJRrvOjNadfHr0ymn3&#10;Ret+Pk/L4vA82Wnar1fufX97NK0dqu+HPFltaVZmO0KZ9QxVX7+xKKuP8mT2FWT2D1RfXj/I6rtQ&#10;jfuwPt9+l9WPEPuxsdbZ/cpo3GY7cf1CykCDoyJwwBITMThe8emfRa/4x5Oj17x7f4qiKIrqml65&#10;8zeicZPPjsa9+z+icRPey/ULKQMNjorAAUtMQoNj3E5fjdb5p/OiDT77y0rqdXv+zNQGU64N5OKL&#10;PntNrl732V+kssoba3rdnlcZaqKv4v5CX4ga91tV+y9sdyPV94vI5VfYR431uj2vzpFdl7Iy65Yr&#10;q22QFTeQ0b81yXlhhTWj7DnWiuw+zmqDKb8KFPSFkW+oqp/7ebLOIVFdP6THvnEfWGW1otd+9tpo&#10;3O6/iMZ99MeJwfGe/3QGx99z/ULKQIOjInDAEpM8g+NV/3Z79KrP/Z5qg1Y8uyqyOPfmv8bh4/e7&#10;y/vUM3H63Zm8Ntjnzth/+YqXMv6imT99PA7XHHbRo2k46rLHqQ9l0kDPv7Qm2vaQpXX+lgC2RfWW&#10;uM3k20gob9XqtWZYWVntb6b/Ryo5flZYu9ToHKmaLCRs5yPvj1a+PLJj3i7p8w99XJV69ZLWHbg1&#10;a3C8mwYHKQ0NjorAAUtMaHB0Xljk6kW/CGAxnreQ3vPbD9UtaiTN4gefj25Z9r9mmPaDjvuvJ1L3&#10;SA0OIG5ZqOtwSNdb8hWkbBhG4YIYaDfQ/RL2kyysQVh39I+g25tncJTpf12eji+LYm3sSViYTtw6&#10;XNDHU/LEVhB/QeKGAnnnCCR9E55bRf2Z1zZICPtQp7HOOev8FomhJ/2AuCAso5VjUhQmEnT/hecJ&#10;9vPqT7WmeoPjYL5SRcpCg6MicMASk1yD43N31E0GVGvCItdCjBBZuIeEi77QcMFiXu8Dcecpry4g&#10;LC8UFmjaSMirN5A4qGO44Jc668U/FsHiBvL0R0sv+OYtfNqMYymvTFHZ/teSNHBjARsuRCUM7dL1&#10;LAqDABbbYZ7YB7Kv89HSbYXKniN5/WkZSFj8y3kArHSymA/9tcocw6K+DVX2mDQ6Xrq/IIBjgng6&#10;HVTWUKfKyTQ4+NE4KQcNjorAAUtMYHCsQ4OjowoXgaGshYzc0ZV9LM6sV2SALHisBSyE8sXfWnBD&#10;ZRZOeQaHjhMqzDfsC4C2WnfiRSBc8IWLVewjD2uBrBfdVvvL9D/6NnwCIeFw6zvdul9GYnDoPIsW&#10;yaIy5wgIw7Btpj+LBOTphJZVt7y8ddsa9W0rx6RRnuExESEeDY7OigYHGQE0OCoCB2yfMzg4PN0p&#10;GhwcOtd7xSRPOL5bMzj+7jAaHG1WKwYHJAuyI+Y9ZoZDerEkwuJOCBdPIzE4ICBuq+xQjQyOvDw0&#10;4hf2k/QP0ItcWXgC+GtDqazBAUn+Eh9tAZIXsIwDq02CtcgW9LEK88S+rmNYRhiuFcbFohrkGQAg&#10;NBr060fheaLR/mK0gaLzH9Jo/0Z928oxaZQnJITxdB+H+VAjFw0OUha3nnkMa5opU6ZM8l40OKpA&#10;stCkqHrFTzg+pJ5w0OCgGghY/s1KsMIoqsqCcUZjo/3KMzisuYuiQg0NDZ/ml729DJ9wkOqz115T&#10;d/ED80bvNW5D+YbjX66uGRz/fIG7+NPgoCiKokZP6+61UBkcZ/EJBylkcHBoSWJoDG3ndvmEoyJw&#10;wPYxGJADA1Mn+90MMDjW+fCZyuD4f87guMhd/GlwUBRFUaOn7BMOGhykHtwwhaHhdzU9cZ5grZbc&#10;GB5a6L1CaHCQscmGH4TB8T3/StUp0bidDo3W+fiP3cX/jtz3/UH4jvdIhffKG73nTY2+io513vlB&#10;URTVitYdhMFxdWJwfDj7DUeyCKOo/pR/igNocJCxSWxwTA4NjuQbDmtBKR+cyj4+2pSPXeXjy/Aj&#10;Wx0mH5wib/nQUz5I1b8kJB9nhul0nvojV70fftSKjzuB7Fv5Y1Et6WWBreuIdos7LAdh8j43PpTV&#10;H5bqeED6BvGsd8AFuMO2A/2hry43rFPZ49KoDwWdj4Tp86OoLhRFUWWUPOEQg+MHfMJBmqFnzhN8&#10;CO8NjeXeS0ODg4xNYHDU/g+HNzj8R+N6QQlhURn+Eo4s5jViOGBhqxedyA9hsnAVfwh554XpX4MJ&#10;88S+rqOUIfsiWWRriuJb9RAhjYXUS/9KFNBpNdZPwQL9REG3XYdJ/UIkbjPHpagPQV59EA/pGtWF&#10;oiiqjLIGB3+lijTFmD9PvJEx3e/mQYODjE02/tAxwT/+SwyOV7uLPxaU/3raQ9GrP39nqtfvf3e8&#10;mNz8i/dEr/tCstCEG2GyED/s4sfifSxk3/Lle9O08ULWh8GNBSncM3/6RCYdwmDYwP2+bz0Qh0k+&#10;YZ7Y13XUZYgWP/hC/GQAbqk/0Pu6PUn+d8V5JenuivNI6nuXW2AnabDYRh7zFv4t3odb2gI3hPrh&#10;SQPcQOom7XrV5+7MSEA5r9//ntj9li8vi/fB5l9cGrsh3U86/2aPS1EfCnBLX0laxJN0eXWR/W4r&#10;7GdL0q8jV335VL6sY9Gq7OPRn7L6pxlZx6rTig2OT/3cf8NBg4M0Rb+cJzQ4yNgkNDhesftV0brT&#10;7i+h+wq1zufLallDvXLvB9qk+ysvMOGgB82wfFltbV3WMaiXdSzrZZ0b9bLOr3rZbdey29NuWe1s&#10;JLvdjWT3Q7tltVHLak8i67xoJCufkcnuu9ZllTESWWV0R/bxbyT7OGrZ7Ybseojs8qCawfEfNDhI&#10;WWhwVAQOWGKy8YeSV6rW/8h3o42c8dEJbfzh4zPaaPJxgY7Nyshjo12Pzmjjj55QKDOPPpHVH6HC&#10;/qzLJzwmsbLHLTyu8bEN8+myrLYXqa5fREbesXzfbIz+0PpwnmbZMurSqjZyY7pQVvtEaTyjrU2p&#10;DXnknHeNVKbfN9p1Rr3Stuf0QYkxUJemwrLOHVH2nFDp0mNSf2w60Rd8wkGagAZHReCAJSZv+tzV&#10;0Tv/47bG+s8lGb394DbrS78z9baD/mdEyuZ3W49Jt23kfWXprV9a0rTe5upWpPpjH7arWWX7oVN9&#10;0VCuLiPWQah7edW3Hed8nqz45WS2V2S1o6Ss86cZve0gl4+SfX6U1MFFCs7ZEcrqi1Zl5Z8rxC+U&#10;ffxNWfk3ocycYs05Sn66IqQIGhwVgQOWEEIIIYT0IjQ4KgINDmJywUYbRQ+us07kThCKoiiKqpR2&#10;dfLTFSFF9Mt5Uvl2csASExgc16+7bvTYK14R3b755tGNb34zladttsmXFZ/Kl9WHoax0VE1WnxXJ&#10;yqPfZPVLK7Ly7rasenZDVt20rDQiFW++W7ec4vRhrl9IOWhwVAQOWGKiDY6rnM5w58qt668fLR4/&#10;vrR+U6D/2XjjjCTNrYEWKS1U0uWMpqy2jES/NVTUB9IPv3N9VqSwf7XyymlGcR7Iq0BW/9UJ8Roo&#10;bH8ofV60Kqtu1vEqktXXkJW31aeQ1T7IqjNk5V0lWf2kVaa/yvTRWOuXZmT1G1TUb3n9NZb76Ck3&#10;B93uJAbHR5z8dEVIETQ4KgIHLDHRBsfPvMGxBK9YvepV1FiXm7xNDjvMjg/OPbfef8WKJCwkjBdq&#10;3rwo2nbb5usxEm2wQZK3FdZOAauvqqRWj9tY0qpVtj81NuXmotDg4BMOUhIaHBWBA5aYWE84aHD0&#10;iLDQtxZkO+8cRStXZv2wOIUB8PzzUbTHHvVhoR+EuDAoQn8IaSSsmXqMVKNhcBT1VZXUynEbi+r0&#10;8aZGT8rgWOAEg2Oyk5+uCCmCBkdF4IAlJjQ4elh5TxaAjocnEcuX1/bBxIm1fSxcLW65pRZHa889&#10;s4ZEmXrMnJmtA4wRCddu2RcDBul0WdiXuGGY1APuME/UWe/rMrQa9RXQhhaAO6yLGC2SRueBMuTp&#10;CRB/LcTJ639RmeMGmi077Kuidhb1ue7jovaAvDpCqI8+JtTYlWFw8KNxUhIaHBWBA5aYxAaHMzBo&#10;cPSgsNgLF81YhOoFYbgIhPQiEQrvlEt43l1yLDr14rFMPWQRC7CY1PWCO28RqxfukH7CEYZBAPUO&#10;89SLXyjsA4kT+ul4RU9XFi+urwtklWMJi2whDBPCV7waHbdWy7YW+AD5NtPneeULaE+ZOobHjhq7&#10;UgbHzU40OEgT0OCoCHUVnDZt2noDA0MrIe9F+hA+4ehhYbFmLcRkcV+0QEYcSRsuXEUgXORCYb6N&#10;6qHdwoUXJluENVqo4hUh4dZbk60VBqQdYZ7hojUso2xfIR+N7jddF11WmAZIGAwVjSz0pT4a/RQA&#10;KnPcWikb7X3kEe/pyWsnyOtz3cdF7SmqI5RnzFFjT8rg+LVTkcHBNQwJoMFREeIKuoF5+ODgcOQ0&#10;K/Ylfc/5zuC4Tj3hONOdKzQ4qBELi0m+5tKbgsFRlWOLulhGLzU2pQwO+WgcBsfabbeN1rrtFef8&#10;COuXaO7cS6Krr766XxaYpBw0OCpCbGR4Y2O69yMkNjjwhOMJGhwURVFUN5VjcAAYGVjDXPH3/190&#10;ytvfHn34Ax+gwUE0NDgqQqaCU6ZMmeSNj8e8F+lTzt9ww9jgWOENjjnuXLmTBgdFURQ12soxOObt&#10;t1900003Rbfffns0f/78aPb73hcbH1zDEAUNjorQLweCNAkMjpvVK1Wnu3PldhocFEVR1Ggr7wkH&#10;/N28JAbHKaecEn3kQx/iuoZoaHBUBA5MYiIGx6PK4LiNBgdFURQ12nKGxZNuDrJeqXrqyScTfzc/&#10;4ZWqyZMnc11DNDQ4KgIHJjGBwXGTu4DrJxz8hoOiKIoadeH1XjcHmQbHU0/FTzgWXHNNdIqbo3Z1&#10;85WfxggBNDgqAgcmMQl/FpcGB0VRFNUVBQbHqU55r1Tt+v73c11DNDQ4KgIHJjG5YOON6/4Px7Ov&#10;eU0Urb9++/Xa1+bLik+NXFZfd0NW3Tohq+xmZeVLjY6s41EkKw+qNVn9q2Wl6YC0wXGaU/qE409/&#10;iv1/vfnm0SknnRTtuuuuueuaoaGhPfBRud8l/QENjorAgUdMtMHxxw03jJ553etGrL+1SU+3QVb9&#10;qiCrvaGs9oSy8u43WX0HWf0FWXlQWTXqSysNVay8/rTiUq+rNzj8K1W/PuGE6BQ3X+36yldm1jWD&#10;g0NLYGQMDw/v5L1If0GDoyLQ4CAmMDh+uemm0aVbbjkqumjSJFNzt9iiTpcYsvKELjf04wkTSsvK&#10;cyzLamOrkv786VZb5Ur3e57muePXSHKcrfNBS58TZWXlA1lxOyUcG6vdndBlrizIOhZFknRldbEb&#10;v63qgs03byjrnBwNhWNqpLLKaCTr+IisMiDrvIOsc19kXZMhK//RVvpK1XrrZV+pctcdGBfJz+MO&#10;LfFTmjM84p/LTeW9Y9z+jVreO6bXwwYGhmZoee+YXgibOHHzaGBg6mSR947R/mM9TNrpvSsJDQ7S&#10;Mhe8+tXR3e96V/TiypXR7NmzoyuvvDJ6+umno8j5x+/dhoi/FZbn3yivEJbhdxR5/vBzk3X01rd6&#10;D0W7yhiNdvRSGRttFEX/9/96D8/DD0fR614XRf/f/xdFzz/vPT2tlAF/KyzPv9/L+NCHvIcHxwNh&#10;GDd/+Yv3dMCN+O9/v/dQNCojDLv55ijCK6w77tifxxzjICSnjKecsZF+TH7iieYrVXzK0df0yzq3&#10;8u2kwUFa5oILLojuPvnk6MV11olmO1358Y8nBocgk8POO3sPz4MPFvtvvbX38Ig/9G//5j094t9s&#10;Gf/4j97D84c/1PLKK+P//B/v4ZE0ef5hO8qUUcW+akcZWEDBf3DQe3jGWjv6pYyddvIenl//Onlf&#10;H4vgAw7wnh4YQ/A/7DDv4alCO8ZKGe2+luB4hIbraLSj3WXg3Coq46WX0leq5p93XvLrVe489VOU&#10;ycDAwDbeSfoDGhwVgQYHaZnY4Lj77ujFF1+MZk+fHl250UbR0+uu62cFBSY/KAR+MtloTjrJ9geS&#10;JqSRfxjWahmYAB96yHt42l1GkX8Y1s9lwA9h+nj87W+tl/GOd2TvJruFTLTVVsmd1Ucf9Z4Ot8iJ&#10;78AizW67eU8Pj7nfUTRbBvp9woTkeISMpXaAsVgGzunHH/eennaX0WxeuO6GwN+NzSff+tbaK1Un&#10;nxztusUWXNcQDQ2OisCBSVomfqVqhx0Sg0O/UpU3oYh/UVhIq/6tpAlp5N9sms03j6K//tV7eBrl&#10;UxQW0oo/XqmaPNl7eB55JAl7y1u8h+eOOxL/D3zAeyiKymgUFtKqfytpQhr567BVq6Lof/4n8Wvm&#10;tbRG/q2kCWnk30qakEb+raQJaeRfNg2e0MAPd9jXrvWenkb5FIWFtOrfSpqQRv6tpAlp5P+v/+o9&#10;FI3ShBT5y2tVihW//W3tlSp8w1HwK1WkL6HBURE4MEnLxE84Nt44eaXKba9y++krVZjU8yYOLHKL&#10;/GfN8h4e8bfS5Pk3KuPEE72H541vTO6Y4c71M894T4e0Y9NNvYeiCu0YaRlo39vfnvgvX+49PegT&#10;+B95ZBStXu09HVVsB+jXMiSfTTbJflNQ9THYK2XMmeM9PJttlp9Xnn8V2lGlMnC9sfxBUMaKFSuS&#10;JxxuHor/P8e223JdQzQ0OCoCByZpGf1K1Sw3kfzcnU8vh+/bAizkoRDxD8NOO61xmpBG/h/5iPfw&#10;HHNM4v+ud3kPD17nwIT2pjd5D88DD0TRBhskvwkfImVAmk60Iwxrdxnjx2ff/cZd/OnTk7CPfcx7&#10;eu66K+mrLbbwHp7nnktegQj7auXKxKCDf9jvcjzwYbTmvvsS//e8x3so4A+FiH8Y1s3jsWxZ4hd+&#10;G4EPkOGP7yM0MNzF/6Mf9Z4OHI8jjkjC9PHAAu33v0/80Vc4jwU8sZo4Mel3pBfcuE2PR9jvMDKR&#10;19/9nffwIC9rfKA8+Z8MeK1NeOGFKHrzmxN/fACtOe64JC8YthqkzzuvNtywvh1uwRmft/APX3H7&#10;ylfq+wrg3IX/Bz/oPTx33pn4Iz8NXqkT//DbiE6fV0VjMK+vcP5YY/DZZ5OnPDhW4TH/8pfryxZa&#10;9Q/DOtBXK5yBIa9UnXbSSdGum2/OdQ3R0OCoCByYpGXwStVdl18eGxy/x2IH4M6TO69iheT5S5qQ&#10;PP9XvjI/L/HX7+LjTi8WKqE/wN19+OPu/po13tOx5ZZRtM46iZERAn9M5Pr1KCyG8AoS8vrjH72n&#10;Bwst+OtFEsCECf9wwYW84P+GN3gPj/hDWIhr/uEfbH8scFFf9FkI/PGKAhYhAsrAq1/I6/77vacH&#10;r15ZZfz93yd5QSH4pgf+WBRqpK/CvKSvwj5873tr9Q2Bf3g8APoPeT32mPfwiL9+GgCwEENeeU+z&#10;cC7odqCvcOyQ1xNPeE+P+OPjXg2+S7Dagadq4p93/vzud97D8773Jf5YJOMcF9797lp9tT+w2oE4&#10;kyYlef35z97TA8MC/vocAVh4wx9PVTTIS/zLjkH4QSESH9sQnFfoq/C8yjvmcr6Fx1yP87CvMD5R&#10;tj6vitoh16WQMterkEZ5hUg+4bUEwB91Ds9RvAaIsLCvxD/sK3zPJH2ir5V5xxw0e21vcf543PnP&#10;v/lmZ8+cxleqSEi/nA+VbycHJmmZC84/Pzpviy2iWW6yPt5N9McfdVR0/PHHR8cfd1x03Fe+Eh33&#10;2tdGx7nF63Hf+Eb8jUes//f/otluYprt/Gd/61sZ/1mbbRbnNWv33aNZLh88NYm34u/KmDVjRs3/&#10;sMOiWa6MWaiDyyv2h+Dvypg1YUI068gja3kdccSolDF74sRotstrtisjbR/kFgOzN9oomu3KmO36&#10;Cn5lypjtyoj7zcWN80F/Ii+UsdtuNX8I/fq61yXhrh2pfwvt6ObxmO38475yi5/ZM2fW2vHVr0az&#10;XRmz3eIH59VxONf8+Xa8KyOW88c52KgM3Q45HrG+9rVotltUzXaL0dlf/3rWH8fWOh55x9w4HnHZ&#10;HTwecbnHHhvN/s//TOrkjIZM+/QYdPke5+LGfejKO86VG4/bT30q7kMZz8c7/+NVGWnZbWhHWi9j&#10;fMRq5XjkjQ/nf4Ir44S3vz064eijoxNOOCE6wYWf8B//EZ3g4p/w5jdHJ7iyTzzxxESuHSe6/E90&#10;BtmJruwTXfzY37XjeNd/x7u2H4++cnmkcn2Bvjre9bu+Jh5/6KFJfJfX8d/8Zhq/UV/FfbLHHrU2&#10;uON1gsujTDtif8j557XjRDeWTnRpTnTHI/XH1h2H2N/12YnumMM/rjPa4Y5H3A7X79KO2B994ozR&#10;4zEeXT1jf3dexH2Btv/zP8f+6Xni8p7l2jHLGfu6r2YdfHByXiFcn1du/B/n+uo4V8Zxrh3pOeqO&#10;edxXzvjY1fWJn6IIATQ4KgIHJiGEEEII6UVocFQEGhyEEEIIIaQXocFREWhwEEIIIYSQXoQGR0Wg&#10;wUEIIYQQQnoRGhwVgQYHIYQQQgjpRWhwVAQaHIQQQgghpBehwVERaHAQk18ctF507zfGldLSI8ZF&#10;dx3xio7pnm90XncdsU7bdLercztl9Uk7dOfX1ymtu+N2dUf6OFn9M1Lp/JMy7OM6FhX2JRS2txUt&#10;LaF7voGy8mXVDbLOv07qrq+78dAJuXOrUFYaQ2k9Xd90UrpPwjKtcTOasuYdyE9XhBRBg6MicMAS&#10;k7M/v1F01QHrRk9997VRdNnEkevi12c1d5OaLts8kEp36YR8zdssK52u6gr7I+wT7FvpGvWBpUs2&#10;zUqXU0bWccmVPo6BLnXhkJmupCSPsB8y0vEsWWlaUF7/NtLlk2rK9JGrW117jXKLpI+7lpV3t3Wx&#10;O7dC5Z57OX1k9YGlsdAfzaro+pHXZ1bfiMZQ/xz3qXHRB97C9QspBQ2OisABS0zE4LjvyFdEl37h&#10;FdHM3V8ZHfnJ9aJvfqKxjv3MaxvqmH9prKM/vX5j7d5YR32qsdC20ZTVb41k9WMjWf1aJLOPG8no&#10;80ayjkEjWf1oyeq7MrLKhI77zAZt07Guj9upmZ9ur6xjZclK24ysPNuhsBzrHO+GRjouLVnnVzP6&#10;lju3IWssdFPWmBb95j/HRb86aFw0a3caHKQ0NDgqAgcsMQkNjpP3GBf95pB1ope+++roxX7Wd7Ja&#10;qfTy6Vmhr0RmXv0s339WP5bpz77uU9c3lqw+hMJ+FIX92TN96trcSFY/hbL6LJTVh6HMOkKujJHK&#10;qnczstrUiqx2WzL7wSkvPwl/7pR1oweOcnOQGByfHhft+lauX0gpaHBUBA5YYqINjsuUwbH69FdF&#10;a8+gqq5o1fPR2h9MzPo5Yr95O0fRo7dkwuLwNasS9y/2rAuPXlgRrf35HjX3LYdlw1GehMOtwmK/&#10;++al4Rl/FbeoztHji830Hdf3x0fR6pVmWDPtTFWQX6j0eBSp6FjN2aBcHiPRrTOj6J5zzbDC82Q0&#10;6hYors9529bcQThVXdUZHLvT4CClocFREThgiUneEw4aHGNDdYt3LEyxeIe7kcEB+fiCLNTKLJhR&#10;tkXdQtwtVvWCtKjOMDjSha1aZEu4duuFpVYaro0XWTCHC2DxH4HBEZcn7UGdn1meyS8Oxzavba4+&#10;yC9vQZ8q71ihTdj38cQdGm+pP8pS50WmP1Bvqb/yz9Rdq9F50mzdrD7KyyMw+uLzAUarPi+QtqTh&#10;R3VfocHBbzhIE9DgqAgcsMQEBsfPp69TZ3CsMSYDqnqqW7xrWYtBvRDGwkwt2NJwLDgR7hd2GWGB&#10;LgvlBgvxjF+RwaGUWYjCYPJ1EUMhDreMDNeWugW+ZZAEC+lSBoeRj/aT8mJJPrqffXhe2+L6YN/H&#10;s1R4rHzfpHF9/4ZpJP/M8Qj7Q6T7HpJ+0nG8JN+M5Dxptm5WH5XMIw1XxyZMS1VbMDgepMFBWoMG&#10;R0XggCUmMDiupsExZlW0eBdhASaYi3VFGJYJDxZucdlqP/YzDI7Y31gw6vA0LM/ggHDHO1j0pqh4&#10;II2DhS9Qd/RTP0dcRmAgmEK4EMQD8vQhs5BvxuCAn4qbJ03qn7Mgz8R3/Rb7u+MfGoCSRuJl/AHy&#10;LjA4RCn6PGm2bk0YHGkcTxquDI6885GqpiyD4/3bcv1CSkGDoyJwwBITGBy/+CINDqrzKlzQN1C8&#10;oAwWyVVRXDfDn+qynJHUyBinqiUYHH+YQYODtAQNjorAAUtMaHBQFEVRVRANDjICaHBUBA7YPmdw&#10;cHi6UzQ4OHSu94qJPxo/sPbR+Kn/WjM44tcZ5u2c3CWUV0bC1xPwugP8K3r3WUtIXyvyr2zEr2A0&#10;uBOavnKi0K8nNQpP4wn6tZMSApZ/SzJe96Eoiuq2aHCQRuy119BgspYZPMR7CTQ4qkBycCiqXmd+&#10;ftPoygPWiR74VmBwyGJc3pf2vxgTLlDjhTbeu1YGhyy+M0aIN1hA6oe4gn7HXvv799wz/sY75WaZ&#10;OUrfE3cL7/i98WcfNuNpxf0Q+qn3wxuGo25BeN578SmqT0DqdvnG+y7veAs/36aYwJhJkb4s+L4g&#10;xkpv9DlFUVQ7lWdwuLlqrtONI9HAwNCMEerwgYGpk0eiKVOmTPLLMtIGBgYGtnHHNhoYGF7qdmlw&#10;VATeISDj9tpr6i4YnLj4eq9xZ39+Q2dwrJsxOBZ8xXilyhscmY9d/YI6NTj8044MWNiKf/AOP9IB&#10;60lALCxwARa5KFcvwLHohn9emTqfQHG5TS6cxaDRlA5XC/xGyuuT2A/bwLBJ/eUYwF8do1S6L/MM&#10;jjB9Xp/7fYqiqHbqWT7hIE0AI25oaGgPrGv23POzNDgqAgdsH5PcAZg62e9mEIPjQW9wnOYMjkWH&#10;Fhgczh0vTq/9t+y+X6zKAjaWtfB1yvxspUgWwUGaeAEui2R15z3+5SW/+G1YZpA2r15FqnuCgf7Q&#10;9WkUjjYHT1/iNIFfRpZhgHz8U5M4XPxxDMRf2lfUl5bBEaYv6HOKoqh265mTawbHL79Ig4PYDA0N&#10;n5asa4YO916ABkdF4IAlJjA4rjqg9tE4DI5bxsBH4/p1pXaqzOtVVVLGkOqwOtXnFEVR0HOn1gyO&#10;a2hwkOagwVEROGCJydmfg8GxbnTfNxOD46TPjIt+zV+poiiKokZZ2uD4b75SRZqDBkdF4IAlJpbB&#10;wZ/FpSiKokZb+qPx//4SDQ7SFDQ4KgIHLDFJDQ7/ShUNDoqiKKobyhgcfMJBmoMGR0XggCUmP5i2&#10;MQ0OiqIoquvi/+EgI4AGR0XggCUmocFR+0/jr46i71G2XqVkhZeRzkPLiku1LquPQ1npqM7JOgat&#10;ysqfqpfVd83Kyre9Cg2OY2lwkPLQ4KgIHLDE5OzA4Ljzm6+Iou+/0mnd9uisddqjs12d2qG4bT0k&#10;q42tyur3VmWdCyOSq1+erLZ0QlY7G8lsS0VktRGy2lE5ufpDVruakeQTyyqnWfm8rLLGosw2lpCV&#10;V2m9MjU4jt+dBgcpDQ2OisABS0zE4Piv6etHP9x7o47ox1/YuE4/2ifURhmFefxgWlYX7L9xQ4V5&#10;9IOsfggV9iUU5hMej/rjVX9MwzyqIKv9RbL6BrLyRr+c69pdVufta8uqRzO60MuqYyirbSIrfqhz&#10;Sgh5Wf7NKO+cK6My/X725zeqU9gfZeozFsZAnqxzSaT7QaepXQ/q+6QT/cBXqkgT0OCoCBywxOTu&#10;WW+Knv3h9g313DnvtPWDt+fqf3/YWM/94G2p/vb9Dunsd6R65ge9I90us91tkD4+ZfVsgazzxGpb&#10;WWX6oMV+eLoNstrarJ45uxm59geq64t2ybUvT1Y7yso6d5rVs64vUrlzaSTKnpfvSGVdt7Sy6RrL&#10;6ouysvIrK2v8iMzj3kBWX1iy6hLOI9aco+WnK0KKoMFREThgCSGEEEJIL0KDoyLQ4CCEEEIIIb0I&#10;DY6KQIODmFxwwQXRgw8+GBFCCCFV4tZbb422356vVJFS0OCoCBywxAQGx/XXXx899thj0e233x7d&#10;eOONFEVRFNU13X333dFll10WHXTQQTQ4SFl4nlQEHghiog2Oq666KjrjjDOiRYsWldbNN99savHi&#10;xRlJ/IULF2a0YMGCVPPnz0+ly2i3rPp2Qrg7F0q33Qr/7W9/21Bhv+o8m5Xuf6s+ocK+hBqFh9Jl&#10;isJ66XOhjKxy8mQdqyLp/tay8g7bIbLaDI20Ld2S1U9aZfqrTB+Nxb5pRlbfQXl9V9RnvdBPt912&#10;W7R06dLojjvuoMFBmoXnSUXggSAm2uD42c9+FhscS5Ys8Q+0Sbd54oknosHB4Tq9+OKLcfi+++5f&#10;F3byyafEYcJIwpF/yPnnXxDdf/8Dfq/GSy+95BYJl8duq16HH35EHHbiiSeZ6ZsB+TUL6jdt2j5+&#10;L0uZfmwXBx10cPTMM89EN9xwY9pfFnn9bLF06b119W8V5NVs26VNFmG9JO/Vq1dHU6d+LnaPFrqe&#10;cJNqsXLlShocpFV4nlQEHghiYj3hoMFRHWBwyEJd0AtnyyBAGlnUNVp4Ngova3CgTrqeSCdGkSCL&#10;PRgcc+aclS5AkVdoDEgZWJRLPEjyhBtg0arDBZSh/VFuI4MjRPdjWA8xFOAGUg9dv7BusrgODY68&#10;eNIHqDf880C8+fMX+D0bnb/klVeu7KPtyPu73z0j3kfb8vohz+BAnDxQPsqUvKT8sF5yzMJjir7J&#10;awPQ/nIcw3oijFQHGBz33HMPDQ7SCjxPKgIPBDGhwVFtrCccerFvLZRl8Y/FWN4CGzQKB2UNjtAP&#10;6XSd9UJQP+HQBpUswPVCX7df1xX7wDJsgLUwbtbgkH600mmjAYt9tOnZZ5+N6y1+sqAWpK6WwWHF&#10;Q5+i7jrMAmVbi30hXGRLe/LK1U84tDFT1A9hGaDM+WeVD/Sxg4B13hT1cZiHVU/rXCbd4/nnn4/u&#10;vfdeGhykFXieVIS6A+EuwFcMDAzv7XdJn0KDo9roBbkFFlgaWWgL8qqNLORkX2gUHuYPrEWaXqQC&#10;vXgMyTM4ABaE4QJSFohom8SVOsJPFrXIVwwLCRc36mYtmIVG/YhwaR/CdB0RT+ql61+0GEabkE8j&#10;gwP9hHBdFwtdByBtBmK0CXBLvla5+phogwPk9UO4kBeKzq+i/pEy4Zb4zRgcuhx9PoT1xL7UjXQf&#10;POFYtmxZanAceOCBhQaHO65cxxCBBkdFiKZMmTIJF12nx7wfIePOP//8jMFx5pln0uAgLYHFqbXo&#10;bAZZGBLSaWAwhYYz6S6WwbHDDjukC0muY0gBNDi6DQamH6AUVacjj/xWdN1119HgIIQQ0lW0wXH5&#10;5ZdH+++/f2xwuLmK6xiqUO973y40OCpCfCAGBoYOx4HBNvYlfY884cArCjA45syZE915553+8k8I&#10;IYSMDjA45BsOGBxf+tKXoh133DGzkFTrmBneixBAg6Mi1B2IadOmjYf8LulTYHDgd9/lCQcMjrvu&#10;ustf/gkhhJDRAQaH/CwuDI6DDz64zuDQcB1DFDQ4KgIPBDEJDY7TTz89/udLhBBCyGiiDY5LLrmk&#10;ocFBiILnSUXggSAmMDhuuummjMHBbzgIIYSMNtrgmDdvnvlKFSE58DypCDwQxCT8WVwaHIQQQrqB&#10;Njjk/3DQ4CAl4XlSEXggiIn1fzjwD8wIIYSQ0QT/V4UGB2kRnicVgQeCmGiD429/+1tH9fTTT1dC&#10;Vt26KauOzcrKt59k9UmRrDyomqw+07LSUPmy+lBkxe93PfLII6nBwf80TkrC86Qi8EAQExgcv/zl&#10;L+OLe6c1d+5cU3hXt4zwqyWWfvrTn9YJ36aUkVXPTsqqf6dktbesLrroolRXXHFFKf3kJz8plNUf&#10;oazjnqdLL720aVn5dELW8Qhl1a8VWXmHssZInqz0kC4TH/Q2kjXWQ+nzzJJ1brZTVjs7IavsRrKO&#10;jcgqA7LOxTKyjg1kldGMrDHejE477TQaHKQsPE8qAg8EIYQQQgjpRbjOrQg8EMREXqkihBBCqgJf&#10;pyJNwnOlIvBAEJPwo/GjjjqKoiiKoroi/cE4DQ7SBDxXKgIPBDGxfqUKP4u7YsWKSgofE1p66qmn&#10;MtJpnnjiiVSPP/54KrRZpOOPZVl9E6qoryDdX1a/hX1X1f6z2p6nsE9EVr5Q2B+isF9Ejz76aJ2s&#10;ejSrJ598spSstoms9nVD1nnWjPL6Wesvf/lLRmE/NTrvpRwtqy1VlHX+QHnnQ1FfdKL91k/i0uAg&#10;TcBzpSLwQBCTPIODVANM9IcffoTfS9h33/3dhHx56tbccMON0eDgsN+LohNPPCk6+eRT/B5eUzg4&#10;kx/ihvsSH2XrtMLUqZ/zrizTpu0Tb4vqjJ+9zEvfadD2Z555xu/VsNqJfpA+bicvvfRS2k+NKNtP&#10;RccYYfff/0Ds7hT6fAspOr9Go24a3fcYJ6NZNmmMZXDssMMOXLuQsvBcqQg8EMSEBke1sRbvS5fe&#10;m/qFBgfAwkrCzz//gniRZy1eseCzFuBCMwaHXnQW1RkGB+LOn78gdQPUE35A6o+tlKXjYrEoxgD8&#10;0AaUKXERLuUjD0nXjMEBEP/FF1+MwyUPADcWq2iTpENcWczKQhpbSQc34upFrw4L4wG0R7c7j0bH&#10;WOet+w1tA6i79D38ZSGOdktdw/7XbRX/EIQVnV/N1C3vvAnzkL7DuJCy4Y90uu+BHF9SDWhwkBHC&#10;c6Ui8EAQExoc1cZavGssg0MvhC1kQacX+ZpDDvlyvM1biFsLW+1XVGcsFnVc1F8WfeKWBaSAfREQ&#10;gyOvHITr+LLFArMZgyMvnV64os7YR3r051/+8tfMYlwv3sWIknDJ34oHEI48i45/HkiLvizKG0I/&#10;hgackNdfOg4I94VG51czdcs7bxr1sSb0R/0kLek+NDjICOG5UhF4IIgJDI6bbrqJBkdF0QsxCyy8&#10;ZIGmF2oCjI8wXC8CrXAxAFB2WYND3y0uqnORwQF0+UDXS9LpBTIWnBIuZWIhqdNBoMjgCONLGiEv&#10;DItY2Zc771L/RothSZe38Jb24hhZfS4UHeNGi3qRHGe4NTqOpJV2QqgXtnkUnV/N1K0ZgwNooxNC&#10;3NDggD+pDpbBwf8yTpqA50pF4IEgJjQ4SLvAgr5VsHDEAlAWj4R0kpGcq6QzvPDCC6nBgX9GSIOD&#10;NAnPlYrAA0FMYHDcfPPNNDgIIYR0jeeffz41OPCf6mlwkCbhuVIReCCICQ0OQggh3UYbHHPnzqXB&#10;QZqF50pF4IEgJjQ4CCGEdBv9Dcfll18eHXjggTQ4SDPwXKkIPBDEhAYHIYSQbkODg4wQnisVwTwQ&#10;AwMD2+BDTb9L+pDzzz8/87O4Z555Jg0OQgghowoMjnvvvbe0weHWLlcMDAzv7XcJ4Vq2IqQHYmBg&#10;aA6MDKfp3ov0MTA4rrvuOtPgOPbY4+OfmsRPSuLnLb/ylUPTn50U5Ocnrd/bryL4OU3985q6jYQQ&#10;QrpDaHDsv//+mf/DMWXKlEl+7fKY9yJEQ4OjCrz1rW+LF4UUFeqrXz0sNjiw6C56wgGDA7+Hr3/3&#10;Hr+NDwMEfmJwYEFv/YdfWeTLb/gD/DSl5KXzQLgYAIij/ZG35CH/i8EqMwR1QF3D3/MnhBDSfWBw&#10;LFu2rM7gcNf6x3C9p6give99u9DgqAjpgZg2bdp6AwNDKyG4vTfpU+SVKm1w3HnnnX4KqCEGB8Dg&#10;1lttWFj/4VfQFwdB/4MuMSD0vvyTN10+EP9GZYLwn4BBjdIQQggZPbTBgX/896UvfanuP427dcvh&#10;uH677QzvRYhAg6Mi5B4IvgPZ34jBsWLFitjgmDNnTkODA4t8XPStpwrh4l6eVGg/ecIQ/kdoedqh&#10;/SApF+VofzFQ8sq04BMOQgipHmUMDs20adPGQ36XEBocFYEHgpiEH43D4Ljrrrv8FFAttFEBEUII&#10;6Q1Cg+Pggw+Ott9+e65dSFl4rlQEHghiYhkct99+u58CCCGEkM6jPxqnwUFagOdKReCBICahwXH6&#10;6adHt912W/xNBz6yxkfb+hUl/fqSvALVKmed9X3vag7UTWjnkw58fC5tE8lrY+2izDcn0i/yncpI&#10;wetwaEt4vOTje+sj+26Sd+5ZNDpmZY+phDX7uh3StAt9brQzX0LGAjQ4yAjhuVIReCCIiRgcjz76&#10;aMbgwOIHC7NDDz0sngyw+NUfbQt6YSTfdkCyqJNvJuR7jfA7DckTi0zxE/DNBuLDz/ruA+j4zZRv&#10;gcVpCNLpNLKA1Yt0WdBDGqs+sqgMvyVBvlhcS3z0S2hwYAGOMG2wWH0UIt/fII4GZervb0Az7RO/&#10;8LwQ//AnlOGHOobtCssMz70ikDZEH7NG4Sg3JM/Qk3bp9ur0+hwT/6LjAz9I+knODVA2vdWfhIxF&#10;aHCQEcJzpSLwQBAT6wmH9bO4WOzKotlCFkaCXljL4glgAYiFtf4IHWkRRwtl6cWw3PUGOj9xN1u+&#10;hSx8tQTJR0vnr40AkFcfXS+9gLT6RRaSYVwgxyOvjzSSpw6XRbekb6V98M87J1B3hKP+KFcv0lG2&#10;tEvKEoXlNKLomIGicL3Ab0ReeyU/lKMR/0bHR/eTrk9R+rz+JGQsA4PjnnvuyXw0ToODNAHPlYrA&#10;A0FMLrjggtTg+NnPfpZrcGAxJIsgAQsf8QsXPVhIYVFUZmGNtHoBJXGw2JJFu16s6Xq0Wr5FuGhE&#10;HXVaXa61eARiCOTVx1pUArjzDA6g4wLZz+sjjc4T8TGp631Z0DbTPo20KUyDvFF/hOt+RB5Wu/LK&#10;LKLRMWsUjrpI+wWkCf001jFEPnIc9Fixjk9RP1kGR5i+qD8JGauEBsdBBx1Eg4M0A8+VisADQUzK&#10;GhyEtAsYY7KILkuZ16uqhDYIOk0r/UlI1YDBsXTpUhocpFV4rlQEHghiog2OoleqCCGEkE5Bg4OM&#10;EJ4rFYEHgpiEBscZZ5xBg4MQQsioIgYHfpadBgdpAZ4rFYEHgphYBsdf//pXPwUQQgghnWfVqlV8&#10;wkFGAs+VisADQUy0wfHnP/85+t///d8R6bnnnquErLpVRVZ9W5GVd7/J6pc8WemprKx+07LSUPmy&#10;+lBkxaf+N/rDH/5Ag4O0As+VisADQUxgcPzyl7+MLr300lHTRRddVKe5c+fW6ZJLLqmTlR90+eWX&#10;1+nHP/5xKVn5jWVZbWxFVp/+9Kc/rZMVT2vevHkNZR3rsudEI1n5hLLStVsXX3yx2fZOCAs2yDoe&#10;eZI0rQhta0a47hTJOh9HW9bYalZWvmVkHR/IKkNknXOQdb6LrGsxZOU/2jr11FNpcJBm4LlSEXgg&#10;CCGEEEJIL8J1bkXggSCEEEIIIb0I17kVgQeCEEIIIYT0IlznVp2BgeG98V9tleb6IEIIIYQQQjrK&#10;wMDQDO/sOnvtNTTo2M3vtoWBgYFtXBsP97tdx631p++119Rd/G7nmTZt2vjA2BDN8lEIIYQQQgjp&#10;CLW159DT3qurSH3aZQTBeKnlObCN9+4qUh9Xt0O8V2cxnm6IbvRRCCGEEEIIaTt67Ymb4N67q7i1&#10;8TWqXiO6AT80NLRHLa9qGFTA1WWJ1GtUni7R4CCEEEIIIaMNFuCy7qzKnX9BGx0wGrx3U7h020ke&#10;VTI2hKzRMXWy987irMD1XIQrag1pu2hwEEIIIYSQtoO76rLmHB4e3sl7x2A/CRta6L06itTD76Y4&#10;vxvzwsogaV1bV3qvFOe/HGEwSrxXR0nqUm/0OMNqqdTTe9XQ74J1Uq6D5vgiCSGEEEIIaQu19ebQ&#10;Eu8VEzwVyIR1CikvxzDwdRl+zHuVAsaSpMVDAu8dg3ZJ2OgaHFC90VELG17uvRIkIPfxxwiZMmXK&#10;pE6XQQghhBBC+o+8u+r+7R178dtBsuVmF+T6Jj/Wx967IbX8sr/86vbTt5NG81ei8MqalOuU6dvk&#10;V7mSsNQ4cjuPaQ/Zb5e0dSd+fpcQQgghhJARodacmZ+JxRo0XIsK+OY4b8GPX1qSPJVuLIi/Wxjm&#10;1tXqV1uzP4mr8iz1lMPFS40K7xWjDRss8r13StgfGmcInStpaxo61wfXgf5KjQdP7VW1+tfYVJ7J&#10;UyW9Uwtsv5D/0NDwaeImhBBCCCFkJGjjwHvF4MNs8Q8Xys4vvbnuvWLwhED88+SjZqiF1xkW5jcb&#10;MAQs/zwkbrp49+QZVNoQccp8Q20bGln5qCm6L8OP8Z2f2Zduf1bGP9kZPES99jQ9DmgTki8sIzmQ&#10;PogQQgghhJCWyVt0i79T5nUft58uhLWBAHfNv/6XpFx+h+f98hUMAUnnvVLEP3zdSfwb/ZqWNh6M&#10;xX7s7+Jkfv5X/CHvFaPrif7RTyVQjvPL/Tlblzb9BTDvlSL+4VMe8Y/rnTimTpb3rXyctoJ88XQD&#10;BXaqDEIIIYQQ0l9gXZmsZbOLZfEPP6IWf9zp914xNf/Grzn5eMGTAzu9WqgH/kl8GDLeywQPBSSu&#10;94px6ebY/rV/T6Gf7OjvKhqVCQPGiifpncLvSLx/9lfAxD/OJ3FMnex24p8T83Haiq/EuTQ4CCGE&#10;EEJIu0jWmMla1nu5RXftg2bvFaMX3d4rRtbAob9FXt5uf7rtbxsM4ud0hfcyceHma1ni59bXmdes&#10;av62gePU8ON5+QQC8l4xbt/8lgRr/Jz4UuYV8Q4NDkIIIYQQMtZI1pj5d/O9V4zbn2v5uzWwvH5V&#10;6n/GSR55H0r73Rj9XYj3ilG/rFX4RMWFx/9fI0wvfq7umX85If5OmU8kxL/ML1mhLyW+94opaEv6&#10;VMV7xbh9qftjcQVocBBCCCGEkLFGssasW+jmPG0oflrgFs7XeK9CavGz/+pB/P1uTMETkVL/BNCF&#10;NzI4zFfJwl+tqsUv/mZEkPh+Nwavp+X4px+Ve68YPH1J/fFntAwOcceehBBCCCGEjIBkjZl92qB/&#10;rtV7xbj97C8nedx+6f8ALt83hHHz7v4XvMZV6qkKwq304hcaSeLvlPOdRdbfwtXN/BUtsRVCf7ef&#10;169S5o3xzmgaHIQQQgghhLQDv6CFzFeI/G6K+Ie/0CT+bj2ceUUpROJB3ivG7Zs/DwuDICe+5DPL&#10;e5kgXOJ6rxj1SlaQr/09Bdol/kVPObJ9MbzUe8eIv1P4fUjcdldG5pfCVPxZ8Q4NDkIIIYQQMtbw&#10;C9qCxXHdr1Hl/d+I9INolybza0tA/fuIWHjS4YNc2tpP6oY/pyv+bp1t/uJTGD8k72lN3qtaQPxd&#10;O/I+KK+rD9DtgLx3jNgJUN7P3+a9xhW3EQ6+UkUIIYQQQsYaWF8m68y6BbL5s7FA/MMwt6+Mjnzh&#10;WwafJEaFZX4BKu/bBqy7Lf88JC7a5L1ixN8p80tXMCYkDL845b1jVJpC4UmHT5IxtoxXuHJep6oZ&#10;L95j9AwOfjROCCGEEELahX4FKO+f6zllvpPA04nEv/5JBowJ55/+k7tA5vcPbg290qXJPE0Aks5Y&#10;pJtPWfLQ9fFeMfr7EG0gAFnXh7+kBZx/+lF9KBgrPlqGJLz+bSWVLjCGgjonkWhwEEIIIYSQsUey&#10;zlSLW0/Rq06N0Hm2lt42ErIGUvYVpDz0a1VYs3vvmMTYqS+nDJKuHem9V4xuY9pv2KHBQQghhBBC&#10;xiLZBfnw3t47Bk8XJAwGiPduSC2NqP4JRh7a2MDTFO8d06qBIGmsdEVheejXukRh3xWh22E8Xalv&#10;Y1IADQ5CCCGEEDI2yXuiAGAs5IVZZBfj9jciRUh8rHu9V4x+4lLmH/Bpgo/W6/47uYRhPe+9CpE+&#10;0caBU8P/Qg50XUKDyvmlr2tlXueCBw0OQgghhBAylknWm4m8V0q4+C9iwP/kLBbj+vUgH9wQqyz9&#10;FAaLfe/dFC5t+p/SLcOimTaqfA4XGwDywQ1Be8InG9qgcm3Mfh+TFAaDI/m35N67rSRlDM2hwUEI&#10;IYQQQjqBrDP9ujPzPyGaQfJwC+hD9L61yC9D1tgY2TrYLeTTJzmt1gdPJcK6yH74k7dl0caG2fdJ&#10;wNTJyVf59tfsI6FmGQ4eQoODEEIIIYR0isK77CXIWYyX/k/kFpK21fQhWNBLfuFThjK4dOmTEu+l&#10;61j3ulYZVHq7jQiAwSHuTgn50+AghBBCCCGdRIyOZj6CFvRH5t4r882C92oKPJUYyRMXC1eX5a3X&#10;J2kL2uq9xuH/dYi/92qKxAgaetrv1pMUmBgc+IBFCmun5Ge/aHAQQgghhJCqotavs7xXTJ7/WCP4&#10;4Dv4BiPxb/W1qkKQsRgcnYYGByGEEEIIqSL6GxDvlTJQ8J/LxxKu/rmvh9Ve1Wrto/ZCkDENDkII&#10;IYQQ0s+4NWr8H8DzXn9KFuMdegIwSkgbXBvrPjjHP+mTcO/VPpJCawYHKiCFifRvBbv9+J0xLf1I&#10;JgzT73PR4CCEEEIIIVVErV9nYT2shc8DVPhjPsmYAj/gJG1Ae8I2yi/WQvimwydrD8hUGxxSUCiE&#10;6fe+tOSjE/3BiZb8W3MaHIQQQgghpGq49Wn6y01l5JONKax2FMknaw/IsKzBgXhWmFP8nwndNn0v&#10;TEt+JYAGByGEEEIIqRrB2hVv82BNOxd3/r07WON24DuHDmKs4aVNs1xb8N/U4Q7eYkr+D0lbQIZl&#10;DQ7928SB4t/sdVtX6fpweSWLBgchhBBCCKkSbm16haxZvVcu+juHVv4HRreQOjs1fB3MxSndH6VB&#10;ZtrgsH4aF4aGD3ZGQ+0rfa9Mxd1+xjrSv/FLg4MQQgghhFSJ2rp16Fy3zj3cuYOnGTq89qTAxW3r&#10;/9boFP4pja/z1Ml+v+6bbPghLHga0tI/AqwDmWmDo5PQ4CCEEEIIIVXBrUvjX6ZqVcPDwzv5rCqL&#10;Ve9m5LMZGchIGxz6UZEIhoIPRvw6q88HxcDa02EDA8NLfRANDkIIIYQQUglyfgzpRrnLLz9/CzfW&#10;x4l/dp0LxZlVFFc/42N4fLMxeIhe/8Ptwqa79oVvMkEj/1UuZKQLDApIhbC8X6lyKvyGA/9iHuE0&#10;OAghhBBCSBXQa1XvVRpZ00JYpHvvSqHX7a38zG32Z3Rr/yKjJZKOKmdweOvHCuevVBFCCCGEkDGB&#10;vpMvH38n/5tieKn42xo6V75t1nGxXzV0vb0X/PA/Ruqe0oh82Cwf3cyjJZLMR/aEQz4Md24+4SCE&#10;EEIIIZUFBkZtjTr0dNECvIHU60q1f3RdBZLXptJ6pr861bwy+cz12TcPMtAGR/CfFGPpD2JcwQvD&#10;cB8UYxy09L0vGhyEEEIIIaSbBOvUVFjDYh3so9Xh17FFi/fpPmpXwRMYo25eQ0uKXo+CTVD0lAd9&#10;4KM2R5K4ZnB0EhochBBCCCGkWwR37P0iOnn1vxmSpyRDT4d5yetZ3SSsE9SKoSDr9lA+uDmQUBsc&#10;eJoRZizvqgF8dBKEF/4fDqf093tpcBBCCCGEkG4wNDS0nV6jyicBAtbDzr/wZ3LDj6/DdTOekvig&#10;rhA+ncCva/mgGP0heIEyT2qMt5/ib7ebAgm1wRFkmAphBY9oYqPCdTL+WUpdOP/TOCGEEEII6SZ6&#10;bQrjw3vDP+cb5HzBsNBPM4KnHTd671HFlTtd6hAaPs6v6f83AuPFJ48JwtMPy0uRZFjO4PCWnxXO&#10;X6kihBBCCCGVRK9L5c0d68eQ3EJ9RpzAwK9jgzd5hs71wSgjDQufLHSa7JOW2gfs4cMAGCLyY04W&#10;CEvi6DS1V850GPrDezcmSVDO4AgfRYnkkZTxulUs6XQaHP3B5454QzT72s3L6VclZKUbBZ3gyu6W&#10;zH4QGXWtiqy2hLLS9YOsvoCsuGNSaEsLsvqkkczyuy3Uq8uy+sqSWf9OC+V2S6oem7/p1VyD9CH6&#10;6YM8lah/ayd/EW7h0qgnBkNLvDf805vvTS3IR0C2LTVjA8ZQzb+570sQV6fVhpjbT9teOs8kk4zB&#10;UfdYKQiveySjCwvDYAn5IBocfcLnjtgqOvCkTaM5//OGVGf+dqtU2j9POn6rsvLths78bXlZ6RvJ&#10;ansoK91YktVXZWTlVSSr7yAr7liR1S+tyMq7karel1Y7OyWr/DKqz6tcX9anq46s+paRlZclKy30&#10;/n95LQ2OPsStO9OnDmIAhIvpOGIL4IZ6Le/a9yD6KYArK/0OuhPktQUGgvJv+edstdGin3SovMv1&#10;X5JBzaDoJDQ4+gMxOI69csvoumc+PCb0y798INAHU1nxof/+2+Rc/erpD2VkpR+Lqu+nbF8V9ZfI&#10;6q9QY6X/7P6Asn0isvLIk9UveUIfXfvXXU3Z9bNk1/mapz5gyop7vat3I1ltrZNrUyNZeYus+Jas&#10;vixSeF5auv7Zj2QUts3KN1SYZ5hHVVV0TlnxIav9onb2wb8duTENjj7ErTnV/8mw5aO2TLCwN+Wj&#10;dgSrvEDNf+Ad4IyOun+JEcpHzQeRXGc1/S/Z8d6bd8aPcryzEFdW/DGL3yU9ihgc35w3MfrCsZtE&#10;u02jKIqiqO7okO9vSoOjT8n7FEDUrqcPeZ8UJKq9btUJio2B9pXt8jO/0/ZKf5E2F4nsdwvxj4ji&#10;xzJIgwMlP68VR2iAixe/juV3SY+iDY59jnl99K8Hbxzt88031nSkkva3pOO2IivPAu09Au03Y5tc&#10;7XtUvr7wrTflyqpjnax2a1lpRqi9v1FSiNtAVn9ZsvoulNWHlqw2xRpB/5ntbySka0JWvzSS1f5G&#10;2ufI5mS2DZK6+/1pXrpNzco67q1Kt9kKt6TTFOqoxrLyF+HYWf77xulEVnhnZbbVyzo3ysoqS2SV&#10;VUYYl189Z1MaHIRUATEY8I6W9+oI6jd8G1tBZEwTGhx7HLxR9JWzJ0YzLn1T1/Wti/J19GVKLq5o&#10;xrx8HXVJTVZ5Y0lWn4TK9FHQT436SqT7rGr9ZrXZ0pFeYftFZdrdUHPrpetQdyzKqEQ9tcL4oTL9&#10;Z6TPKIwvsuI2IbPvmpTu1zyNtC+hsFyzPyosq1+gvH6x+kA0Gn1w3NWTaHAQUiW8ISC6Au+jtVFz&#10;dP6+SNLD/NvX9StVicFxyFmbRacv2JqiKIqiRkUwOA79YdbgmLQNDQ5CuspA8J8J2y1neHT1Py+S&#10;0SPP4PjuLfakQPWXzly4baSx4jz+3BIfGkV3P3GJGUdr9ZoXU3eZ/NulVWteiH78u13MsHbphZef&#10;in6+dB8zrFmdtegd0Zq1q8ywkajoeLWz/pZ0/p1oGzV2RYODkLEPByzJhQYHladbHz41XpTKPhbA&#10;4DfLZ6Z+QC9asaAEsh8K4Wcv3jF2l8m/nRoNg2OkgjHQqfZDoJnj1W5pg+Pqe/crZaBS/SEaHGSE&#10;9Mu5Uul2csCSXGhwUHnCAj28241FojyhuOSOT5h3qYG1sIdBoZ9uNMq/3ep3g6PZ49UJaYMDAjqc&#10;6l/R4CAjhAZHBeCAJbnwGw4qT/LqjRUGyetQZRfI4WK6Uf7h4lTSy8JZo++Uh4g/DI4/PbPA+ybo&#10;NAgHeAKDMjR6oY54z7z4iA9JkDCpc/iqGJA85MmOJvRHe8JXqqR+gvRNo/4QlTleus/DPvjL88vS&#10;tEV9kNc+KO+Yyj7Vvzru5zWDY/gbNDhI09DgqAAcsCQXGhxUke578kq/ZEywFochYbgIhHfSi/LH&#10;045nXnw43QfYykJY/GXBDTcWu/oJCRa4epGsF+LYl8Uv0GUDXVfkI2mL8gkX1FBYXyCvlUFIL2Xr&#10;Bbg2OMJ2yetncBf1h6UQHabrD3QfgLJ9mde+sH/CY0z1r2BwfPVHm9HgIK1Cg6MCcMCSXGhwUGUl&#10;d8iLXnmSpxbWKzog9NOy8gfY6oUpFtR5i++iO+ZY+IZGhMQFskjW+Yn0q15F+YQLammTXoBrCZI+&#10;z+DQZYgA6lHUH40UHi+pv5WHrltRH2gJEhb2TyPjiOofHfszZXAcQYODNA0NjgrAAUtyocFBWZKF&#10;shUm/liAWq/u4KnFo88urvOXdFCZ/CFZ5GKhKgvcsWRwAL0vfgL2kZ+k1/Vvt8FR5nhJ/UdicGgk&#10;roSF/UODgxIdj//DoQyO931qfRocpBlocFQADliSCw0OKk8gXKBigQjgxiJc3Fp6gakF9CIVFOUv&#10;+1hMW36yrxfHjV6pKmNwyH4YV+palI9eUCNe2D5rIQ8kfZ7B0eiVqjIGR5njpesPwuMl8fL6oFH7&#10;dP6QfnJF9bcSg0M+Gh9Pg4M0Cw2OCmBWDv/oL/mfG1Mney/Sh/zb4c7gOJEGB2XLQi/Mw28wQN4C&#10;0nr6YBG+fgT0E5NGC2wshgV997zIUAC6XDF8hLL5yILa+nAaIE6IfvIg/Yn2aoMD0u0CsnAva3BA&#10;jY6XNgjCPmjlCQfQ7dP5Q9Y5QfWntMHxuW9tHL3vk7bBMW3atPXwv8L4/8JIAA2OCpCp3PDw8E7J&#10;P/gbWuK9SB8TGhz/+h80OKjOCAthvTAuKyxuQyOEGn1po6JdApY/1X/Cz+KmTzhyDA63blnIG6Uk&#10;BxocFSCtnBusT2OwTps2bbz3In0ODQ5qNIVFazPGQ6tGCjVyAXkykfc61kiEPMNXzqj+FQyOw9JX&#10;qjaOdv5EzeAYGBg6PLlROjwrnrgIqYcGRwWIBgaGr/GDlaLqRIODGk2VNSDktSQrjBodaazwkYgf&#10;i1NalsGx7Ts3NecsitKSta7f9jrVNjjwRMMfmMe8HyEx8oTjW5fS4KAoiqK6o/iVqnPqn3C4dcss&#10;v36Z7qctQixocFSAtHKDg4O7+YF7hfcifU5scJyUNTi+cvYEc0KgKIqiqE4oNDjC/8Ph1i3LsX6Z&#10;MmXKJO9FiIYGRwWoq5wbtHMxcPfaa2jQe5E+JTU4LksMjv/7n87g+AENDoqiKGr01MjgADA2sHZx&#10;4tsaJIQGRwXIrRwGLX4e1++SPgQGxxdPzRoch9LgoCiKokZRdQbHZ9aPJr2p/mdxgVu7TIfh4XcJ&#10;ATQ4KgAHJclFDI4j/UfjMDgOOYsGB0VRFDV6KmtwDAwMbENjgxjQ4KgAHJgkl9jgOGXT6JuXJAbH&#10;Z760YXTIHH40TlEURY2e6g2O19YZHHgrA8YGv+MgBjQ4KgANDpLL546gwUFRFEV1V5bBsbk3OAYG&#10;hubA0HDiL1WRPGhwVAAaHCSXeoODr1RRFEVRo6vQ4PiHf1k/2v49W8PIiP+XmJ+yCMmDBkcFoMFB&#10;cqHBQVEURXVbocHxT/93+9jYoCiqpk9/+jM0OMjYJDU4/EfjicHBV6ooiqKoUdJ8+wkHXqnC0w0s&#10;tAYGpk720xYhFnzCUQFocJBcYHDg/3DQ4KAoiqK6oe8aBgf+D4d8wzFt2rT1BgaGVkJwx5MXIVlo&#10;cFQAGhwkl88d8QYaHBRFUVTX1MjgEPbaa+ou/tWSG70XIQINjgpAg4PkEhocexxcMzjOWNgefW/R&#10;Gysg1KN1nWGoTJyM2t4n9XUIZdYjlKrXWJPdL0Wq7yOo1/qlVdl9Fop914zsPoQK+tDIp6fl5pvU&#10;4Dgr3+AQBgaG9/ZOQgQaHBWABgfJxTI4vvPrN0bn/H7blvSjQPXhbynUOXe4eEUy8qRGIKuPA1nH&#10;ScvKt9F5MGZk9EeerL4pklVe2G8iK25bZLSjJcXtaV1Jn9htz+hOFy9PaT7lZfaJklmHQM3GbySd&#10;X1dkHV8nq/+gMH2rbTn7d28ubXAQYkCDowJwwJJcQoPj2J9tHs35n63aojN/u2WhzvrdG9oiq2wq&#10;K6vfWpV1LC1Z9aiarPa1W1bfNJJV13bLqmsnZbWzVVntgay4kBW3VVn5F8nKoxdktVVkxS+j2ddu&#10;XvhKFSEF0OCoABywJBdtcJx4zbbRyb/qjk669s2VkFW30ZRVp1Zk5d0vsvojT1Z6KpHVX6GsdJQt&#10;q/9EVvx+1dGXb02Dg7QCDY4KwAFLchGDY/oJW0WfP6J92vvIN9Rp2jez+vw3Arm6aH3u61tl9IUZ&#10;WxfKqkc/y+qjUGEfh8eg7hg5hccxPM5WXaogq/1FCvtGVNdHOf0EhX0VC/30ra1NWfXolPALdVb7&#10;MkKcAhW1XcvM28uK36zy+rlI/3b4VnVqpW5j5fwPZZ0Torp+yDnXwz5vVz8MHz6RBgdpFhocFYAD&#10;luQCg+PgU94SffG47bqmA45+u6kDj3lHrqYfa+vfj98uVwfNeqepLxz5lqZltaORrHzKyKozhDZZ&#10;fQAdONP1X44OyNH+M95maj8nqcs+32xNuj1FKnO8Quk0ZWUdHyvvIn0R+QRq5jiIrPqFsuqrhbIs&#10;fy1rHBUpbIvIGqtlZJ1bIpxjoXA+WP0usvpJZNUbstopsuossvpzNBWOkyKV7Surf6CyfWPVs536&#10;7MFb0eAgzUCDowJwwJJcjr/8PdGPFu2a0Q8X/mN3tEDr/eW18B/arnNcffJk1n00tOADqX7g2t2q&#10;rPa2JOTVBtXXz2r7SFRfZp2s9tUJ8UYgq9w2yjpXM1rk4oyi7D4UIbxJGW1uWmZdmtM5ri6QeZ5W&#10;WOY54aXHi3UsS8nIt4xQt3AOEk396jZcv5Cy0OCoABywhBBCCCGkV6HBUQFocBBCCCGEkF6FBkcF&#10;oMFBTP791EnRERdPyOqiiam+fuHo64iLfflwNyErr15Vpdp7QY6suG1Sw/OjhfMnI3/+d0xWmaEQ&#10;D2OhA/qG4ZdRUF/rGHRLUie0YSQy292KVD/lyWrHaMmscydltL9ujimpKYeO59qFNAMNjgrAQUtM&#10;8ME4JoTTfj2pozr15vI67TclZZQz1mS1v5HMvigjo/xGssqvgsz2dUjfbiArjSmjfwtl5RHKSjeG&#10;ZB3bRrKOgcjsI8goeyzL6hdLZl9YMsrotv5zzqb8YJw0Cw2OCsBBS0zws5b4Sdzv3LxNNO//Z+88&#10;wCUryoSNJAnKjGSMSFAEDOv+q8iuOOquixnFmRtGvKggsyIrguwiiiJphqyggiKipAGGdQRx2aAi&#10;SFYZUGEYYB3zSBJBcZR0/vpOn+pbXf3Vyd19uu/7Ps/73HtPqFPp3K6vqk/3z15c2vPufFGH5zte&#10;9LOXBL3w/17suHOHi++eVrtmU/Xr4rwVnWbXw4s7yh7ygrt26tCt86x6z6ufL1/tHF/tvOJ29o1p&#10;tWPF7mO1Ogzp163Vr2OrVu6Qen7F7jyLWv60ftcEu/q+sUxd5ambYamTopapu7S6GsY6OvWqbflI&#10;XCgDAUcD4KYFFRtwxF/6980do+OXvhwdj1v6N0G141FXqz9f7TxsqdVXSO38maJWH2XU0u6XWn4G&#10;oZa3MmppW7XjP3fly/nSPygLAUcD4KYFFTfgeO9Rz4jetM+s6K37bBb0LftsWsq37mvOL6N//feb&#10;9Brkm96nq9VBW1OuPLbLrKWR+GaTB9+3xOfoaseXVSt3Wd+49yaZqv0jQ63O2poy5G3POtXKluU/&#10;v2fjnujeW2lqdeWrlbWsWh34auVpilodWrW6s2p1kUetfqxa/prqOw/YODrwi5sQcEBZCDgaADct&#10;qPgBxx4HbBT962efGx30+een+uHP6B78ha07dM/5yOd0DzxtWvf4omr5GYQHSbldu/Iq2zo9+PRO&#10;D/qCpOPonm/qLMuPmLpMU8tDl34efN08BdTa29dtf00t3aJq7RTS78NWLV1RK1NIrXyilm7T1OrK&#10;N6vetDrxHca6KapWd2KZehuVuvroF58XffSsTQg4oAoEHA2AmxZU3v2x7oDjwDM2jU76znOik779&#10;3BnhiSme8r3nTHul+Tvx5O+G1a4xqmp15ttRh149ZtWlVbv2sKrVUciuurN6dWjV6i6klrd+q5W5&#10;jGod+do6CqnUke9J38lWy5+mmscimjxXVStjEbXyi5+56jltT/meuVZiqL7lnGO+tWV08JcJOKAS&#10;BBwNgJsWVNyA431HTwccp17znOi06xAREXuvFnBsuTUBBxSCgKMBcNOCCgHHzPGMG14Y+Tz+xF/U&#10;Y+v2d39cFn1/5ZHqvkH5heu3ietA2zcs/vnR+6PLl79X3edr+eqPdlH399Mi+caZIQEH1AABRwPg&#10;pgUVAo6Zow043G03/vLkrm29sJcBR9m0+xFwNCXQuvO+S6OH/vJLdV8/HIXgDnsrAQfUAAFHA+Cm&#10;BRUCjpmjFnCIQq9nvQk49P39UgKO2+65UN3XDwk4MEs34Jj8OAEHlIKAowFw04JKKODQXhBwuE0L&#10;ONzfH3viz/HPL920c3ThrW+Mf7c88eRj7WPt6oiL3fetO/ZJtrR44JEV7YG3v88dkPv89uGb4u12&#10;wOoi29082AG1vF3HxX3rjssf//qb+KfdZ5UgwcVN103LBhN15E3qWd7e5iJpu2gBg5snabeH/vKr&#10;5OgWst3Nh30LnW1ji01D2uY3D90Qb5MVkaL58rHt5yJ/u/lO62OhMuHoeczlBBxQGQKOBsBNCyoE&#10;HDNH7RkOwR/w+3+7qx8yULQDTEGCErtPBof2XME9T9D2uUGQDIzdt/3Ygaj8LjP0dvDq664i+GmI&#10;Ng3Z5z6zYgfi9m+rtk2Uwbibtj2ujry5ZRVtUGb/lv3uQNzqBxzu4F/+tvvcFQ6/Htw20K7r/p2W&#10;L7987rn+CoebbyHUx9LKhKPl0d/cMvroVzZtBRyHEXBAKQg4GgA3LagQcMwctRUOu80GDu7v2vEy&#10;4HQHq1aLDK618/zVAHefph3YCvK3TVPwB97uoF4GqxoyoJV99jgxlBc3DX9wK8hPyZ8dXNeRNxmc&#10;u/XqBxhanYqSphtw+AN3e2034PDrQRTkXLdcYtl8+e0XCji0890+llYmHC0JOKAGCDgaADctqBBw&#10;zBxDg0N3hl7IG3C4yN8yOJTBoHZenoDDHaTK4NidIXe12AG0P6gPDUj9fVnBj9SLxW6z15K03IGw&#10;1VI0b6MQcKS1HwEHZnnstyTgsA+Nz45e+eb1CTigKAQcDSCYufHxyaVjY5N7J3/CDCMOOI4n4JgJ&#10;pg1a7WBUcN8mJfgDPjlWS0uwg0HBPU/Q9rnp+INJO+CX32XgbvMougNjd1Dvv11IFKRM/j75W3CP&#10;1YIQwdaJHYALdn8deSsysHe1A3f5PW/A4efDTbtKwJHWfqGAQ34XtD4mvxNwzBzdgGOvT85KDTjG&#10;xsa2NmMXghHwIeBoAF2ZmzdvYlxuWOPiZBPMQN59aGfA8Y5/JeAYVe3gUMMeI7gBhwwwXdzBpo87&#10;8PbPcwfe/j478HRnyIU77v2P+KfsswNWF5tPO7C1qzQySHVxgwF33+/+eHP80+6zSl5d3AG4KLjP&#10;bNSRtyIDe1d34J434LDHurhtUMcKh+C2n2iR3918+/3BTT+tTDhadgUcb9IDDjNmWSVjl7lz526Z&#10;bAKwEHA0gHbm5CZNAo1VySaYwRBwIBZTBsFuUIaI1ZWPxT3EvqVKCTjGxiZOT8YuC5JNAD4EHA0g&#10;ztzY2ORyuWEnJiZ2iLfCjIeAAzG/MqPvzvgjYj12BByHz4pe8cZWwDE+Pr67jFvM+OWK5GULIAQB&#10;RwOIVzSS2QHEDiXg+OTFBByIaWrPfCBiPUrA8dGzOgOOl7/yReprFqJrMs4VCDgaQJw5WdloNdDE&#10;sngrzHjiFY4TCDgQEXFw+gGH+7G4srohY5exsflz4hcuAB0CjgbQkbmxsYlDWzfvxBHJJpih+AHH&#10;Oz+8UXTQlzZTXxAQERF7YVrAIUxNTa1nxiyrRfk92QzgQsDRANTMyUqHBB582sPMpR1wLJkOOA4+&#10;k4ADERH7Z1fA8fb1oy2f1/0pVfPmzd+l9U6NySuTTQAWAo4GEMzc1NTUbDH5E2YYEnD8y8mbRIcn&#10;D40TcCAiYr/NG3BY+P4wUCDgaAAzpRGgIHHAcdIm0ScubAUcb//Q06MDzyDgQETE/pkn4HDfVpVs&#10;AnAh4GgABBygogYcp/PQOCIi9s/ugGODjoBjfHzieh4chwwIOBoAAQeo7HWYFnCwwoGIiP1TCzi2&#10;MAHHWPIhN8aFycsWQAgCjgZAwAEq3QGHfCwuAQciIvZPP+DYbY/N29+zgIhtV5qhGwEHDB96wMFb&#10;qhARsX/6Acer3rZ+tOtuf2sHWQuSlyyANFjhaAAEHKAiAYd8LO4nkk+pIuBARMS+eq3ylqq3td5S&#10;Ja9TMqsrgQcf4Q8ZEHA0AAIOUCHgQETEQXpqRsAhSLCRrHasSjYB+BBwNAACDlDZ67BnE3AgIuJA&#10;zQo4LPL2Kgk8kj8BXAg4GgA3J6j4AcceB7QCji/+aOuh8Iwfdqodk1c/LV/tnCpq13DVzimqlu6g&#10;1fI57J4RUDs29uZEbV9Fh6HOtTy6aucUtRdpDlK/PK7a8VlWPb9u2wHHGekBB0AKBBwNgJsWVLSA&#10;42u3bxf0Kz/dpnGefdu22cpxdailnaaWhlErRx61tNTrapY5J6dfLWmZtLR6SbOj3Hk01yiqls9e&#10;qN2TVdXqTFMrd1m1spVRK09T1OrQqtVJHrU6yKOWvyaaZ4UDIAUCjgbATQsqfsDx+Zu2QkREHIgE&#10;HFABAo4GwE0LKm7AcdDnth0pP3r6dt1+odODP9/pQZ/r9COnbdvhv39p+8pqefXz4edTK8shZ2zf&#10;oX8dP++uWh40/Xz5aud0212vrlq6vl31kVjkWK0OQ/p1a/XrOK2etbKKWp5FNc+ikj+9ngevVj++&#10;WfWUq26GpD7KqNWZNVRvqfU1hPVEwAElIeBoANy0oGIDjrfuu/m0+2wWvcXzrftmKMeU8G0f2Hzk&#10;tHVYRi29XtnR5j1Uu7av2qf8tJT68tXSLmPXtQeolr809boUu9PW6tCqpZ2leo0+qeWnjHrd+XZf&#10;v8Oa6nOQ6uUuaqs+tPSt2vEiAQeUgICjAXDTgooEHCd/4zW6l+qetHS3VE/8eqeyTU1/gPp5Hha1&#10;sgxSmy+/zbM8Sc4N6ZTXt+P6tk+624bAE005Qp70jfyeYsqepXvf5lLJb6/V6kFTq4OiqnWk5MlX&#10;S6tDyV9Arf/3WrmPtLL2Qrf/5KkP0T2nQ6/eCTigIAQcDYCbFgAAAABGFQKOBkDAAQAAAACjCgFH&#10;AyDgAAAAAIBRhYCjARBwAAAAAMCoQsDRAAg4AAAAAGBUIeBoAAQcAAAAADCqEHA0AAIOCLL2G86J&#10;1njXdQ312h6oXSekdn6WdaRR0D0TtX2F9PM+SvaqvFq6vVbLx6iqlX8QanmbCWp1UafaNTtda9Y2&#10;jGEgDwQcDYCbFYKs+6ojojXe8Z1o7ak7o7Xeo7kiVvZr6uf0xrX3vqu6U3XYXQ8htXKUUS2Lr5pX&#10;1+78DaNa/aSp1pU4wnVURq3uXPPVYXe6M1mtHq3UYbZrbLsnAQfkhYCjAXCzQpA44Pjn86NNP/iz&#10;aMejo6Fy+yMeC7rj0U8GfdFRTwTd4cjH22rXHFa1OvLV6spXqzNftw6bXo9aPaSp1UlIrW6y9OtO&#10;1PJR2E8pascl7nj0EwH1shbxRUd1qh2TpVZ3We5wpGZnXe90zJMdlrmun2Yetb7ZT7U+YPXrwFUr&#10;v1hH2dbY5RgCDigCAUcD4GaFIDbgWHPPq6K1X7xf9NSX7IuIiDgw1/jHcwg4oCgEHA2AmxWCrLvr&#10;ke2AY42dPhit/+pjo41fvyh2k388rpn+0/G9UbuW58YhX7+wW+242ONrUEu3W60Mrrat+62WF03t&#10;3A7zHNOh0k49VO1nVfTqp4p6/RhlX5raOZXV669u1TrN0pS5qF3lk22a/nEDUa+roqp152vKnKbk&#10;Z403nE/AAWUg4GgA3KwQxA841th1YbTeO/8z2vBd/9U4n7bnN4NuOPe/Hc3x1nddEfRp7/rPttr1&#10;htGn7XmZZ1o9KfUV15nUhzW77ppaf37Z09TrRTRpddWP1IFbR9k+bc9vKep5yauat1Rzls9XqdtO&#10;pT607UXs7F9ljPuiWs/Tbjj3fxS9+lDS9h2G/q+p9SOxsw6Sesioi16Uf813XEnAAWUh4GgA3KwQ&#10;ZN1Xfbor4FjrHf8drbPXjxEREfsmAQdUgICjAXCzQpB2wPGuqwk4euDsfX4ahbDH3PvwY8mWTlbe&#10;+9eOtMSb/u+ReN/mC27r2idq2H2Sl8cef7LjePEVh98VrX60e7vmnp/5eXT2Vb+Pfw/l2+4vkm4e&#10;5Xp7nPxzdV8eQ+UvUv9VlfY75PzfqvvqMquPNMkjv/67OK8ubv088tcnom0OXN5xzqB0+5/UcVPy&#10;NUoScEAFCDgaADcrBCHg6K024PC3y4DlmhV/in8PDaQFf9AoyCBNGwwL/mBWrmMH/XUEHIL9XfLt&#10;X2/D9/6kfUzdAUdV0wKOvPVf1X4EHEKojzRJCV4Fd5vtP3Yw39SAQ/Kp9SWsZhxw/BMBB5SCgKMB&#10;cLNCEAKO3hoKOGSwZQfjaQNed7Blz3EH9f4+d5vVDpqrBhwyiLVBkqgFHKIg+bbp2oGle23BHcy7&#10;abuz3m69+PVkZ/L9vNv6Edxrlgk43Pq31xPc4+2g2KIFfYKUzw843LK659g05adgz/H/9k3rI6Jb&#10;N27ZxFB9iha3/cVQW4mW0MBc8PMgHvONe9q/+3XrX6NMm6TtE0Nt4vcT+VvLP5a3I+B45VEEHFAE&#10;Ao4GwM0KQdofi/uu7ycBxyICjhoNBRwyUEpb4bADKXebDJTscXKOfeuSeNH1D3YNBn2rBhzagMsf&#10;rLkDXUlXcN+CZa8j+XXzL2WTAEQGzH5gYgd17vXldzuDL3Vlf7fXlN/tcTa9IgGHX/+SP5tf26b2&#10;HNknuPvcPNu82YGsrTM/b4I9z03TDRLcv7XBblofsdeQerZp2KDPzadbn/61ZJ9tw7S2Emw+QsGw&#10;4G/zTavbsm2Sts8tn192v59Ie2bdc1jMNd/xXQIOKAsBRwPgZoUg0wGHfWjcBBx7flt9McDi2gGN&#10;hj1GBjI+/gDNpmP/9gfW/gBeMy0v2oDQV3BXJbR8C3ZALXl0B6RuGeR3u08GdvZ3Oyi357i6A77Q&#10;Mb6ha7rmqX9fOceW0x3ku/vsgNVuz9onZbcDfT9N+dteT3Svb3XLKhbpI+5xrjIA968jSD9Iaysh&#10;qz8K2nbXUN26x2j70s4r0l4SLNk2kePc86R+89w3mN844HjDBa2A4xVHEnBAEQg4GgA3KwSZ/uK/&#10;7zkBx3fUFwMsrj8I1PQHMjLI8wfGsk3DnucOVkOGBtx5B06C+7c7iNP00/XrQgZ+MnvsD4Tlbxe7&#10;3dZTVp1Kuj6yPVT+PPVvB+8u7gDWzoKLtl60fNoBvLbPrS8/zdAg2f4tZvWRUHul1aeco2HzFmor&#10;0UVbCRDcAFYzVLfye5k2Sdtn68HHtokc57aBXF/rT1jeroDj+XsQcEBeCDgaADcrBOkOOI4j4KjR&#10;tMGc1R/IiII7SBP8wZkM9uxgSJudFd3ry+9VAw5/hUMbwFr9dP26sG9Jcbf5Shm1GWb/HPu3DLrd&#10;erODUvk9VP6s+tfqVgatWQPYqiscbpryt5tHre6FtD4iv/uBnS2jYLe7f0t9Zq1UWN228hX8vIXS&#10;lrLZ7UXqNk+bpO0L3UNWOc4POPLcN5jfNd9pXofesDh5aPxYAg4oAgFHA+BmncGMjU0cOj4+Gc2b&#10;NzGebOpADTje8T/qiwEWt2zAYc+TQVroPfB2gGQHcjLgE+xgyg627UCrasDh59MdxGlmBRw2/+4x&#10;/tt0ZHBoB5/u9eV3O7iVgatNQ3632+31BPt33oDDrX+/nuV4Ic/gVn63ebNlc/fZ/Ni2sun4acrf&#10;aXWfp49oZbLXkPS0+rTn2GvbPia/p7WVYPNny2aPcxXcfEsagvu3VrdV2iRtn/zu9hE3TdnntoEN&#10;mO3fWN3ugOPtBBzQgYxnjKuSP10IOBoANyvITbpKbtS5c+dumWyKmX6Gww04eGi8Lu2ATdtn9Qcy&#10;Vhn4yeBHBkjaflHO9Qc9Lu720IA7b8Ahg1r3Wu5ATTMr4BC1NOQ6FnefX09SP4I/q24HrXa7YAfc&#10;eQMO0da//G4HzYKklbYa4ZfJDtJlMC5pavsEu0300/T7gH+NvH3EDtQFO1i3hupTtPj9JNRWoou7&#10;3detA3/FI61uy7ZJ2j7RBlKCf5xbx346WN0136EEHLO3ZQwDHZixzIJW4DFxdrJJIOBoANysEDMx&#10;MbFD6yadXJlsclY47EPjBBwYVtC2l7Xu9BD7oQRueYJ0LGZnwHGMCTjeRsABQcbGJq9ojWnGdzd/&#10;EnA0ABlgInY5MTF5ih5w8JYq1JUZbX8WuozurL+2H7HJymoQqxv12/qm8e6AQ3v9QvSdmpqanYx7&#10;RxlWOGA4kBuydXNOPCh/s8KBiIhNsBVwJJ9SxQoH5MCMZxbKmGa77bZnhaMBcLNCjAkylsmNKW+t&#10;SjYRcCAiYiPsCjjkezhmb8cYBrqYN2/+Lq3J08krk00EHA2Am3WGMzY2cYTcmPIz2dSGgAMREZsg&#10;AQdkMTU1tZ4Zy6wW5fdkszDU/WRsbP6c0DjNg4ADmolE/7KykfzZBQEHIiI2wVbAcb4TcLwrWnMW&#10;AQdM0xqUz5+T/OkyEv3EvhNlcnLyZckmHwIOGE5CAYf9CFMN/+M0q2o/qlPbh4NTHhDXPiJVDH3E&#10;LCJiWQk4oAIj00/8Z209CDhgOEkLOLQBpXy6UGgQWlYCjmZKwIGI/TQUcLQGX4gzU/n432TIJhBw&#10;wHBSNOCQQaj7+fPuF4m5x9svfXO/RMvu88/TAg6L+0VzNk33C7/sdos91td+qZngf0Ga3ed/rr6b&#10;R/8jMEPlEi1+/bnnaF/SZgf49jh3sG8/jtZit1v8L//Lapc8dZiWH61/WPy8ICLmUQ84+JQqyMXI&#10;9RNZ4ZCAw/u4XwIOGE6KBBx2EOt/06/dL9/Ea8+x++z3LMg+O6CXtAX71iyLu88OyN3z/DRtoGAH&#10;uPK3HzSI8o3A9hwtfTuQlvPt724ebbltft3r2H02IBFs2m5wJr+79Sn4QYwcI9jyuGW3+2we/Ou6&#10;eSrSLml1aK8ZakObZlpeEBHz2h1w7EnAAXkZmX5igoylrdWN+AsNfQg4YDgp+gyHP0h2tefI7zKw&#10;dQfY7j4ZkNpBbNY+UZCBtp+mP7B200lTBs42aAodL28d8/Mh2sG1u00G5jZQEbTz7CqBv91V0vEH&#10;6oKU3d8n9WTL4B/rbhPT2iWtDtPyI8fZdIrkBRFR9d23EnBAFYa+n8ybN2FijPhtVIuTTRoEHDCc&#10;dAUcf3+8usJhB9r+W4Fk9cBHtstA1h2sugNZd8AvuoN4f58o15BAx0/THzy713C1g2oXuUboeFHL&#10;h2jP8XHz5eK+vch+u7bFbre6gYvVlt3fJ/nTsAFh3nZJq8O0/Mhx9rysvCAiZkrAAdUY6n6SfH3B&#10;quTPNAg4YDhpBRwXZAYcogxABfu3zGy7A2o7sLe/hwKOKiscRQMObUVCBs02mPD32b/9FQ75W8qq&#10;pZemoM30aw/fp60o+IN/rZ7cfXnbJa0O0/Lj9o+0vCAi5pKAA6oxU/oJAQcMJ90rHCfEAccz9r0t&#10;HlCu+56fdCiz2TLwld9v+r8/t3+X4y3y9ys/eXc8WLXn2f3u79t+5I74b4u77x2n/Dz+W4IDm46f&#10;pvzt5tG9hvVp72sNoLf4l9vjv+1s/CEXrGr/7Zanlf5PTVq3x8dt8S/LTRo2vyvMC2PrHPe6gk3P&#10;/V3yJ8jvR379nvbvopSrNUj/Sds9P/OL+BjZLnmQ69j8vOuzv0jy+dNYmz9bTxdd/4f4b/m9SLuk&#10;1aFcU2jlp1Vue64cZ8/z28zNS1N06zmkrdtqdl8bw2rtUFa9PWamWv0UVWuvnmquScABFSDgaADc&#10;rBCka4Vj1+Oi9fdZGW26/8+jx554Mv7dddaC1irHnqfdE//9yF+fjP9eed9j0frv/1n8+1b/+ovo&#10;VUf+Jh6crv9+c55x0w+2ztvAnGO1zE7SlPOtlq9+/4/ta7fTdP528yh5FuzfVjnOInk7+tIHW/lN&#10;9v/gZ3+J97nbJA+z9pvO41YH/Lwjf0dfOv2JUS845Jcd+1za6Rnnfb4VdAj/ftEDHfvsfsnDxTf9&#10;KT7m2rtWm/TMPuO8z7X22b+tFreuRbddbF0/05R916QObRvI31KH9u/NkjqU38eS/Eh9CZIf9zj3&#10;PNHipu/q1lEv1K5ZVLcOg8pxWSr561A7ZxTVyh5Qa4801bYRZZ+mck31uFFUK7ujVr+umXXsp+nv&#10;z+m6829pBRyv/xoBBxSFgKMBcLNCED/gWGvqrhzemema78njikzX3vvumryr8e556m+jlfc+qu5L&#10;VytvObU20NXas1OtX+hqfaxbveyuepnqVitrlnq509TroBdqZbRqZZlW6xdZaulUU6+/cmrpV1W7&#10;zmDU2z9LvR2teplFPQ9W/VriGu/4LiscUAYCjgbAzQpB4oDjDefFAcf6kzc1xBtrUEu32c47+S4T&#10;cPwl+Vsrk293GmjV6kvUjsVsqcf6pC4zffs3pgOOjbZhDAN5IOBoANysEMQGHBu95qieOOu1x3a5&#10;0ZxjPI/u1E9nt093OOv1x2XalcYMUasLX78+Y/20/DbparNjutvVT6MBauVPU60bUUnb1s0sqQvX&#10;14ZcqKvko6wbvebIbLXyiR3HKeXNbR1pGAP9Lss8db/Rbkd02lH2QN7VazX/Hgip9R+xu18457X/&#10;H3S3Td318NRdP03AAUUg4GgA3KwQRAKOZ+5+XN/c8p+OVt3qn49VXNjlM99o0tF80wldbva6I3Kp&#10;5XOY1cpYVr9On/XmE7t85huPz3Sr3Rdl29XeWp8Q/ePyqKVj1Y7vkVq5e2Rc9177Zeq1Wx63fMOx&#10;isdkusU/HpWp1if7pXZvlVVLP0u1faza/0Cj2ufaan3ftJXy/1jUytFvZ+3ykWitWQQckAsCjgbA&#10;zQpBXvSvN0eZfnhZly84oGY/9CPV7ff/YWm707t5xOwsn1YHVd3uQ8sKu73JW0i97f1yFbX39ZCp&#10;yUdl95e859cvd0vp9yG14/OpllnUylFArf8Ucfv9TTqOev/I6QEhlT5bUa0uyqqlryrHpqq3fVDt&#10;GgXseE3RXncSN3vNYYxhIA8EHA2AmxUAAAAARhUCjgZAwAEAAAAAowoBRwMg4IAgvzH9I8tfG3/x&#10;lKf01F/V6C/XXLPLX9TkLyX9HqjVSVV/bvJbRK3eem1X2/XQdhsmP0dBvz5Fv07L+usUfyXXyVDL&#10;m6bWF+tSuy+aZkd+e6x7rfh6Xl60+6bXaq85rl8x+UxergDSIOBoANysEOTcddeNTAdBRERslDca&#10;d1xrLfMrQCYzpZ80upzcrBDkHBNw3Gb6SLT55tV9xjM63XjjabXjrZttFnbTTTvVzm+qfn24dWL/&#10;9s/JUweam2zSqVv3Wfp5KKObX21/Gd00fbXjrdrxRc2q3yy33DKKttii2zry6+fNqqU9aN2+L5bp&#10;f1od+A5DXZQxrf6040WtfqxDVEc/33DDaH8CDsgPAUcD4GaFIDbg+Muaa0ZXPv/5GHLrrcNqx2NY&#10;rQ59tfOwU63e0tTSmElqdVJWLf1BquVxUGr5s2rHW53jVj73udES87pEwAEFIOBoANysEOR8J+BY&#10;aH4eud56mR6/wQaZLspw4frr5/LYHB6TQ60cTVGrvyy1Os1Sq98stfrOUqv/NLU66bVanbqesOGG&#10;uT3OHF+nWtuVVWufImp9wte/pnZMFbU6app+HYTUzg2p9bWian3bV7s/Bum566wT3Wpeiwg4oCAE&#10;HA2AmxWC+AHHUuNNs2cX8vsp/nDWrLbuOTc63uB5vaN7Tr/UylHFHyi65dfqQPyRqbM03br1DV2n&#10;qHE6kl6KWh26Sjo3yXEpauX3dftFWbX8aW0WUqtrUUtX9OvTqpVPzJvnJqnVk29WfeWpo2Grl6Jq&#10;9SaG6i1PXbnHD4O3PO1p0XLzGkTAASUg4GgA3KwQ5Dwl4Hho7bWjyGxHRETsl6vN6xABB5SEgKMB&#10;cLNCEC3geND8g4/WWQeH3XvvjVS0Y488Ut83e3Zru88hh3Qf67t6detnkXxU9aab8uWtiqG6apJV&#10;2m1Y3HPPKNpjD30fDqUEHFABAo4GwM0KQWzA8SgBx+gpA31/QHbRRa2Bp7tNfOSRKLrttu4BqQxc&#10;H3usc5sonH1293arXFs+bcb+njcfVe1HwBGqqyZZtt2GTUHbjkMpAQdUgICjAXCzQhACjhFWG+iL&#10;MmDeZpvpv+1s+Cte0T1IDQ1c5Vi7guEr57j78uajDnsdcKTVVZMs027DqKxyjFIANcOVgON28xpE&#10;wAElIOBoANysEMQGHI8RcIyeoYG+YFcfRBmk20Gb4Acj2sBVVihWruzeLvqD/jz5sG9TcrHHSWDy&#10;858nGxPsPhlwurgrDzK4dnHLIWmeeWayI8HPgz3WNa2u7DYXu93Pp18/LrauNtww2eBgz5F8uPiD&#10;7rztVubawuWXt35a7L6sOg+1Y1p5QnkUbT7t3zjU/pmAA8pDwNEAuFkhiHzTOAHHiOoP1CzXXNN5&#10;nGAH/v6A1M7oa9hjfAV3IJ4nH4IbBMng1A7K5Xd3ACp/20Gn4F5LsOcJfj5sOn6agpsf9xquQqiu&#10;JGDxV3a0vNg6tef4gZvdJ+n7bWW1x4TM025Vru0HBPZvIW+d++1ot7um5dH92+07OLQ+Yl6H7jCv&#10;QQQcUAICjgbAzQpBbMDhPjT+MAHHaCiDPTugswNQdzAo+jPvFrvfnymXNLPekuOeL+bJh6vFDTj8&#10;QazscwfuVru6ou2Tstq8+2n6AYa9hv1bzKorf2XHmjYLL9fRkLzZMgj+aoV7nhYY5Wm3stcW3AG+&#10;rdeide7Wcag8aXm0x/hth0MrAQdUgICjAXCzQhAbcMh7ZyXguNT4RwKO0VAGa+5AzA4I/cGaP0iW&#10;8+xMtD9wtfvTgg7B/TtPPlzkbzdfoYGqNsDtZcCRVVdlAw7tHF+Lu0IgykqExd2ep93KXluoO+Cw&#10;+uXJk0e/7XBoldchN+DYz0jAATkh4GgA3KwQhIBjhJXBmj8QswM6+V0bIIr2ffj2GH/gKgqhgaDg&#10;DyyL5kOw6acNVAV3nxDaJ+fZQbOfpj9o9Qe6eeqq7Fuq3HPssTKglwDGDTBk8C5vL9ICGMENAvK0&#10;W5lr22PcfW69Cnnr3NZPWnnS8hj6G4dWeR1aYV6DCDigBAQcDUDN3NjYxBHj45PR2Nj8OckmmIG4&#10;Acci81MCjgcIOEZDGdBpM7+CDAJlUJn2Pn05NzRwlQGo4G8X/Zn+rHzY313cAW9awOE/pOxeO+sB&#10;5iIBR566kt8lHYt7PT8v7rXccwRbbjsQd7EDa8mPi/+cQ952K3NtQR7Ot6SVM63O3TpOK08oj2La&#10;6hEOnUUCDsYw4EHA0QA6Mjc5OfkyuUnHxyeWJZtgBuM+w0HAgbUog11/VhpHR6EpKwqyAuIGIDjU&#10;agHHTl7AwRgGAhBwNIB25swN+qDcqFNTU7OTTTDD0QKO3xNwYFVl9pq3uYymTQo4BG07DqV+wLGv&#10;UQKOJ832J81r1fvf+z4TaExGf/rTn6Idd9xxpgwwIR8EHA0gGhubvKI1I4DYKQEH9kxWOUZToQkB&#10;h7w9THurHg6tbsBxidEGHAuPPFp9/UK07rzziwk4GkC8opE0yqpkG0CMFnDwPRyIiNhvJeCwn1Il&#10;AceHjBJwPPLII/GgcsG75kVLzN/7778/KxzgQ8DRANqZGx8f3z0JPJYmm2CGQ8CBiIhNUAs4djav&#10;R5/61Kdil375y3HgMfXq3Qg4wIeAowF0Zc7csIvlpp03b2I82QQzFAIORERsghJwLDevQTbgOMC4&#10;s9l20eLF0fLly6Mf//jH0ZJ3vSua2vXv48CDMQw4EHA0gGDmzA27Sj5aLvkTZiAEHIiI2ARDAcdq&#10;8zolAcett94aLVmyJNr/gx+MPy6XMQw4EHA0gJnSCFACAg5ERGyCwYBDtr/+9dGty5a1Ag55hmP7&#10;7RnbgAsBRwPgpoQgBByIiNgE3YBjsbEj4JDtz3rWdMDBMxzQCQFHA+CmhCAEHIiI2ATdgONCYzvg&#10;WL06uv3UU+PtS8zfBBygQMDRALgpIQgBByIiNkE34LjIGH9KlQ04li2Lbr3ggvgLAfd/ylMIOMCH&#10;gKMBcFNCEAIORERsgqGA489//nN0++23tx4aN9v2N+649tqMbcCFgKMBcFNCED/guMxIwIGIiP3W&#10;DThsYCEBxyM/+EF0hw045BmOTTaJP6UqeRkDEAg4GgA3JQSRgON200dswPFNIwEHIiL222DAYbzj&#10;BS+YDjjkGY5tt2VsAy4EHA2AmxKCuCscC83Py41xwGG2o6L7AqntL6Kblqt2LFZTq2df7Tzsj1p7&#10;lFVLfyap1UlRtXT7YCjgWP2850UrnvrU6NZXvjIOOPbbbz+e4QAfAo4GwE0JQdwVDgk45BmOaP31&#10;e+MGG+hqx2I9avU9CLW81a123TJqaWN/1NojpHY+llOrX1ftnB74uAkq1IBj9epoxaxZre05Ao7k&#10;CwEPTf6EmQEBRwMg4IAgfsARyepGVU1atamlj71Va4eyaumPglpZs9TSGQa1sjRdrRx51dKrQ+1a&#10;w6JWnjxqaWV4n3kdUgOOH/84uvWLX4y377fZZtFOSsAxMTF5igk2ovHx8QOTTTBzIOBoAAQcEEQC&#10;jp+aPiIBx0NPe1ot/qEGH6xBLW9NUSuzr1YmVy3dmahWdyJ1Vs48damdh2HT6lM7fqb7s/XXbwcc&#10;O9qAY8WK6NZbbom37/uUp0Q7mWOSl7E1xsbmz2kFGpNXJptg5kHA0QAIOCCIDTjO32ijnnjhrFld&#10;LjbbXS/w9NM41/MSk0aWfhozRa0ufP36FP10/DYR/Xbz29VPowlq5U9TqxtRS1vsqB9zvtWvG+vF&#10;ilo+ivgfnueZvKSplc/qHqeVN691pBHqd1lq9X6R5znmOF+37Fre81zLP6fJan3J6vYJ9xy3v/tt&#10;U3c9nPfUp3YGHD/5Sfuh8X3Ntp3WWiuamppab2xsYrUovycvayoSlLgmm2NGf9/EEa7J5phR2CeB&#10;5ute949xwOkHnXbbqOyTciabGwkBBwSRgOPiZz6zb56/5Zaqi7faqssLFbU0xUsUv7rZZrnU0ht2&#10;tXKW0a3Prz/rWaruMSEvMm2XpdvOWn+wuscVsc60ymjbRit73S4x17Fq7ZGme24eLzD3bxnP3WKL&#10;TLU+2S/d+6mqWvpZam1j1a4hav3OqvV/Uft/bNWu0U9PNsGLfPytPEx+xw9/GAccl1xySbTve94T&#10;7bTOOmaAOXG9GYRF8+bN30Vez+R31/hFLsH8nWtAN4r70gbro7Fv/pzNN98i0oOttEBs+PZJOZPN&#10;jYSAA4I89qIXRVk+7vuCF2T6REEfzXL77Yvpnf/YCOqXMVariwo+sd12hX3cnJepyatVK1sR1XoQ&#10;zXX6qVrOgj5WULXcvVKup6iVo4haH8qrlp7bt+pQ+3+VpZZOl1re61K5nnbv+KrtHlArt6aWl7bJ&#10;a4r2umP9nAm+4oBDPqVql13igONDH/pQtPPOO8djmyKrHDDSzJSxLgEHjCbnzJ4dfWeddaJ7X/3q&#10;6LLLLotOP/306Cc//nEU/e530x+h6LPuuuW2a/tC27lGssFB237VVa1tW2wRRQ88kGxMGKZyCKN0&#10;jd12i6JHH002GO69N4qe85woMoOq6OGHk40JTS5Hme3avtD2fl7jkUeSDYbf/na6PVatSjYmbLRR&#10;a/s735lscMi6ho9sk30//3myIaFKOXyytmv7QtsHdA15S9UdT3tadOtTnhJd8vnPRx/af/92wGGR&#10;2d/x1spGx+w+zBgIOBoAAQeU5pxzzomuMv/87zX/6C875pg44PjpT3/aehXoxQvW3XcnGxK4RvKH&#10;Qz+u8eIXt7Z///vJhoRhK8dMucbGG0fRX/6SbDQ8+WQUmQFatOmmyQaHstfQzgltL3oNyafkV8rx&#10;2GPJRoOUQwb38tGs7sD/oYeyrz3sbW6P/8EPoujxx5ONhl6U4667kg0JDbuGBBzLv/e96Na1144u&#10;MWOaA/bdN9p5p53UsY39pCr7NiuYMRBwNAACDihNHHD87/9Gq5YsiS4zQcfpL3pRdIu8AFr+7/9a&#10;LwwyG+hit4vvfneyMcFuf8Urkg0J9pzQ9jLXOOSQZEPCz37W2v53f5dsSLDb/WvY7WLoGqG08l6j&#10;KXVV9RrLlk1/bv8wl2MmXeMDH0g2JHzrW63tsgLjBjCXXNLa/vd/n2xIaEo5huEavfhfss02yYaE&#10;PNcYhrpyr/GhD7UCjuXLo1tvuim6xGw7wLwW7bzhhoxtwIWAowFwU0Jp4oDjqquiVb/5TXTZdttF&#10;p5n+dPPf/m3yquBgXxx8srb7++QFKescn6zt/j57jX/8x2SDg3a8kLXd39fPcqSd45O13d/Xi2u8&#10;4x3JhoTXvjb7HJ+s7f6+JtbVbbdF0dOf3tKd1f/971sz/TID/OxnJxsNcswLX1jsGkLWdn9f0XJc&#10;e22rDGYA2FEOwR7vnzOsfdff1+RrzJ4dRX/9a7IhwR7vn/PKV+rbhbLb/X1lr2H6VTvguPXWaPHn&#10;PhcdYLbJ93MkL1MAAgFHA+CmhNKc85WvtAKOVauiy770pei0zTaLbpYvaNp66+QVIeGEE8IvGvKW&#10;iDLb/X39vMauu7betuFS9zXKpOUzU64h7SHPDbmUvYYMfFyOOaY1uJc+7T7ncvvtreO1ALtsOdLO&#10;8Rnla8hAWGa15W1UvbqG0OtyCMN4Dal3/7mRuq+Rtt3fd+KJ+nbhWc+KHxq3AceFF14YHTA1Fe1s&#10;7tnkZQpAIOBoANyUUJpznv706Hvf+17029/+Nn5o/LRTT42WyUxmkReTlSvDLyZ1vWDJi6e2Xaj7&#10;GjL77Acj662npxXa3oRylEnLp+g15L3oz3xma/v99ycbE7bfvrVdznWx6fhppZXDbv/zn5MNCS94&#10;gX58E+tKmOnX8N8y9JOf1H8Nfx/tkfzhMMhr/OxnrYBjiy2iW3/0ozjgcD+lCiCBgKMBcFNCaeKA&#10;wwyaV/3N37QCjtNOi5aZf/qpn1JVdnuZc3yytpc5xydtu7xo7rRTssGhTFpp24ue85KXJH8k3Hdf&#10;6y0wkl95MNdFPoVH3GOPZINDmWunbS9zjk/W9jLnuNx5Z+vtKbIK4teVPT5vWkLZ7WXO8cnaXuYc&#10;n6ztZc7x0bbL27mk30o7NfEeLLO9zDk+WdvLnON+wpqQdXzaPh9le/yWKjOWkU+puuiiiwg4QIOA&#10;owFwU0JpzvnMZ6LvrblmtEo+perUU1sBhzwcLNjZ+5wvGjFZKwH+J5mMyjVe9KLWYEgGQn/8Y7LR&#10;IJ+8I4P+Zz0r2ZAgnw7VxHJwjeQPh6xr+IHbPfe0BsUmiO/4KFah7DW0c0LbuUayIcG2h/9AvFDX&#10;NYTQ9iZcQ4Jql7qu8atf1XKNOOA488z4U6qWmDHNh+RTqgg4oBMCjgbATQmlOffcc6PvfOc70Srz&#10;j14+peq0I4+cDjgE+6KxcGGyIaGuFyyh7DVkgO8O6GR2equtWvvkc/Zd5G1Ssv3005MNCU0oR1pa&#10;Pna7Xw4pnwQ2sqrhvh1M6kQGW7Ldr5MmlINrTGO3y1sUXSSYle3U1TR1X2OTTaLoiSeSDQa5b+q+&#10;RlpaPqN2jWOPTTYkuNcw/6/aD41fdlkccOxv3Hm77RjbgAsBRwPgpoTStAMOeWjcDFpPM0HHsv32&#10;S14VEuxDhYsWJRsSDj649cKx7bbJhoSTT24NcNdfP4qWLEk2GsyLSvwgqZZW6Bp2u/+xiu6Djv45&#10;XCPZkNDPa2y5ZWebC9I/JOg57rhkQ8Lhh7fO8YOnJpRj2K/xb//WugflI4xPOy3ZmDBM5WjqNfbZ&#10;p7VdPpDApanleO5zm3cNqTvZvvXWHZ9StWRsrBVw8ClV0AkBRwPgpoTSdAQcn/989LmnPjVaZv7R&#10;x7PlLqec0trmbxfKbvf3ZV3jpS9N/kiQtyvJzL4MqlwksJH35EvAIw8Ruxx0UCst9yNz7ZdupV07&#10;bbu/rwl1Jd+z4CIP48p2qRP3o03lG7BtXcmAwUUCBAko/Tq0bxPbbrtkQ4LbHn/4Q7LRIL/L8bL9&#10;da9LNiY0oa6KbpdyvP71yYaEAw9s7fO3r1jR2v6ylyUbEuTtJ1JXs2Z11pW8/Uc+KlfaQz65y+Xo&#10;o1tp+ffBL37R2i6rey7y8buSV0nLRR60t20ub/tykSBQ0vLbXJ4Jkr7wvOclGxLk7YPykbn+NeRT&#10;qqR8af3K3y5fOCrXlnK7fVS+fM9OYPh9V46XsrjfCi7HLFjQ2udul/v8xhtb21/96mSjg2wXfex2&#10;f1/RfmXvQcmvX45QXdk2ly/qdPnlL1vbd9wx2ZAgb3HSri3Y7f6+ftyDn/lM6jnup1QtWbIk2l++&#10;aXyttRjbgAsBRwPgpoTSnLvzztF3/ud/WgHHZZdFn/vEJ1pfQiUv8DKAdPmHf2i99eDlL082JMiL&#10;nHwMo8xku88vyFt7ZOAin0QjgyKLvA1qzpzWYMjdLmjXkLc6mBejOE8yQHKvIQM6ua4Mft23EsmA&#10;R77TQM7xP3FKXqQlv/6Xbd1yS+v4XXbpHgTusEPrOQz5wiqLXONVr2qd424X3vjGVjn8T+H5zW9a&#10;gwv5xCZJ1yJ1IoNSGWzKwMRCo/RaAADzrElEQVQi13jTm/RrSFAhafnlkPOf8YxWUOV+DKzUlZRD&#10;6kp+tzz4YOu7MmQgJB8Va5Frv+ENrbeuydt6XOTTa2S7lMN9q5bUtbSdfAStDIosUj6pVymHnOsi&#10;bS7t4Qcwv/51a/vzn9/ZHpKW9CuZfXX7j9sefr8KtfmPf9w6Xra7n3gl15DvR5A299tD6kTOcbcL&#10;MojVyiH1IMfLdr/N5WF/uYZ7r8k1JD/Shv52yZP0Kz+AkfLKtaW/SXtasq6h1ZW0hwQRft8N1ZWU&#10;Se5Bre+G6irU5m5d+W0ug26tHP/v/7XO8f9fSV1JOaT/uKT1K7mGXNtNS+pTriH/r4peQ+rQ/X8l&#10;17B15V5byiH3plZXcv9Lm/sfVe7WVdE2L1NXVa4h2+UakpYfzCbXWG76xK0//OF0wBH4pnGYsRBw&#10;NABuSijNubNmRd9Za61olXnxkoCjjSx1m77VRdZ2bV9o+9prp29/+OFkQ4IMiGW7DLJ9ZOZMXjBl&#10;Vtdls81a57gDb0Fe9GW7/8JrArBIvodEXuBdZNAgx7tf1CbY7aKP5Em2u7OZgt0uK0k+cm3Z7pdD&#10;rivn+IN1Capku/98hpRDriNvcXLfmy75lfS32KL1Qm+RupagQtLyH/6UQXxou82vj2yXt1HJ7K2L&#10;LYf/oGyoPWS7pO/PoAuyXdrJ7Sfy7dlSNknLb3MZIMl2CbbcT6OS7TLjLoMnF0n3KU9pDTT9j/i1&#10;/cqvd5mhlu3ySW/uNSTAljJInbjbBbm27JNg1MWm5QaHQqgcMriVe0fuE3e7/C7b5b6RgaJFtss9&#10;I2m52wW7Pe89aO8Df4ZekO2i+83mgvRR2e4HPLI9rc1lMOvnK3SfS0As2+W5GLdO0v6XyHbRJ+v/&#10;lY/dru3Ttqf9L7Ht4d//9v9Vkbqy94f/rFCozcv8by/5+nHr857XDjh23HFHswmgzUzpD40uJzcl&#10;lObco45qBRxmYHXdBRdE11133bSbbjqtu93dV3R7yjWuv/76TmVbme3mGv72mzbfPLrpH/4huumm&#10;m1reeGN048UXRzeafTe+/OXRjSYvN9xwQ8ulS6MbJJ3ttotuuPrq9vbrLr88us4MSq/baqvouvPO&#10;ix+ujzVpLTMD+2Vm38277x7dfPPN09u/+MVomRkMXWfSuu77358u93/+Z3yNG0zAcMO3vx2nf6Pk&#10;yQR9N5oX3RvNOTd95Ssd+b3GDJ6uMedcY8655pprYq8VTVrXmu3XmgFn/Pe117Y02+O6fcELouuu&#10;vDK+blwWc40bnvnM6AZTjhsuvLBdvhtMXd2w9dbRDebaN5iBjLtd8hunZQKA60za7XJcdFFru8nz&#10;9aZ87Tr/r/+Krjd1cr1J6/rFi+Nt7WvY7S9+8fTxJq3rv/71jvaI60O07SR5ctrjhksvjW6SepK2&#10;/cY3Ouqqvd1r85vOPbe1zwRLdru0181f+lJ0s9l+8667tv62XnJJdLO0qxmk3Wz6hWyL61bq2Wy/&#10;1pxzrakT2dYuh6nfuB+adpK/2/lN+tUNO+wQ3WDOb5dP2ty03Y0mvzeec05nfpNyxHUs9e0q28ps&#10;r/k+b9eV6QtxHUp9JXUVa4Ivv67i+jLn2rq6wfSFuG84dWXb/EZzf0g9xXVitrtt3u4/ojm+rbvd&#10;3Vd0u/K/JPMcb3tmHZprtOvKlD2uQ+lvr31tvK3d35L73PYrSdvtV25dxfXl1NV155+vX1t0t7v7&#10;im6v6RrxQ+MEHNANAUcD4KaE0thnOBZuvHF0rPjxj0fHHnNMdOyxx8a/H2NesI7ZYIPomDe/OTrm&#10;6KOjRYsWtTSD1UUbbhgtMgPpRUce2dpm9i885JBooTl+odm/8JOfjBYuXNhStpv0F5r0Fh5+eLTQ&#10;pB9vP+ywaKF5kVlo0lr4lrdMb5efdvuznx0tPOKI6e19ukZcPjNQWmSu0S73v/97tMi8gC8y11j0&#10;b/8WLSpwjUXmGos+9anOtJ7+9GiRGfwv+tjHprfLtSV98ROfmN5u2kOuXbQcg2qPRR/+cLTIXCPu&#10;K24dHnpoa5vTr44xfS7+acp3rLnGseYax5q6kn6Ytxy2Pdp19dznttrQBIHt7aJs32ij7vYwaalt&#10;Ltu99oiv3cO+2762lMmkFed3jz2mt4tSh5JfU55jzDntOjzooNY9awatx5r8xveyePDBrXtcrlNz&#10;m7fzpNwf8fYy7RG6P2S7Sf84s/04U47jjjuupelXx5lrH2fSOu4d74i3HX/88dHx8tOkfby59vEm&#10;oD7+05+e3i51YspxrCnHsaYe2nX1kY9Ex0pfnD07Otak6/5PPNZcOz7H9F27PU9dLTJBeUf5zP1x&#10;XM5yxJq0jjPBeqgc8fbnPCc63qQVbxfNtY831zhezjP94niTJ9l+rGmzY01+4nL88z9Hx5p+0y67&#10;bDf1fqxJq6v/yHaT1rGmbePyiVI+k9+Fm2wSLfzoR6frxJQj7s/mnIVvf/v08cZjzD0W91FzDem7&#10;cfpynrmG1JU8NL6jCcyTlykAgYCjAXBTQmkk4JCH9Vb84AfRipe9LFrxN38Trbj++mjFihXRnXfe&#10;Gd15883Rnf/wD9GdL35xdKcJTOTY2J/+NFr+hjdEy3feOVpuBkLt7eJrXhMtN8ev2HXXaMVNN8Vp&#10;xSrXiK9zww3Rna9+dXTnS14S3Xndda3rirLvta+N7jbb7547N7r79tuju+++u6V5Abv75S+P7jbX&#10;uvvaa6e3m+vd/Xd/F91trnH3t7/dsd3ma/mll0bLf/zj6XKYF/W4HG984/R24x3mGneY4+8w6d1x&#10;9dXRHXfc0fJHP4ruMOnf8dKXRnf813+1ty+/5Zbpa/znf7bSlrR+8pNo+ZveFN2+007R7e96V3S7&#10;KUfbf/qn1nZT/tuvuWZ6u/xuyn27uc7y//mfdp6Wm+3L58yJr3GX2X63qae4fPLTDIDuNtvvHhub&#10;3i6+9a3R3Savd0tdunVl6v3uv/3bVj26203bxMdKWqbcd991V6s9TBnvfN3rojtNXd1pytFuJ/Ef&#10;/7HVR6SvmPPb202932na/E6vzeO+YI5dYc5ZYdp8hUk73m7KvtzURdwepv7b5RZluzl+uWmP5dKe&#10;drvpo8tN+Zab6yw313C3rzB1FV/D1NUK0x72GitMe6ww11hh6qa9XZTtkle5xve/30pH8iT1Ltcw&#10;ddXeLsp2m6+rrpreLm1uBnLLpW1Nu9x+223TbWvq6nZz7dtNWrebNpBtcV3JfZDUVUcdptwfK0x/&#10;i8u3557TdSjaciv3YKiulptj43KYa7S3Sx82186qqxWm/7S3L1sWrTDXiO91d7u5b1bstlsrX6Zf&#10;tfNr6qZsm8v9cbu5Rrtu5fdXvSq63ZwT/27r3dzXcb0H2iOuW1OXcX91691pj3Y5An3X1lVWObrq&#10;ytyDcV2Z/1cd2wN1FbettIf/fzejroq2uVaO+P+U2X67Kb/tu3FdSl3L/ytpkyuvnK5bU460/+2h&#10;vit52nEtHhqHDgg4GgA3JQAAAACMKgQcDYCAAwAAAABGFQKOBkDAAQAAAACjCgFHAyDgAAAAAIBR&#10;hYCjARBwAAAAAMCoQsDRAAg4AAAAAGBUIeBoAAQcAAAAADCqEHA0AAIOAAAAABhVCDgaAAEHAAAA&#10;AIwqBBwNgIADAAAAAEYVAo4GQMABAAAAAKMKAUcDIOAAAAAAgFGFgKMBEHBAkDs+vkaUx+WHtfzp&#10;YU/pmbd/vLfeFl9nzVqUtOpWq5M6/MnH1sztbXHZBqPbTnXr9oPWNfR2HVb9uhT9MpdxeYa3f1yu&#10;E1bLl6j1vV7604+Ze6EXmr6VqnZOwDifpm56qV8vVtmn3Tf9VHvdET8/b03GMJAHAo4GwM0KQb44&#10;sW70+GfW6JuPnpLfJ8zxmlq6mo8VUDu/32p1kEetjqzadbLU6sdVy0MT1MrSK5/4bDG1NEZNra/0&#10;Sr/ttTq3annNUrtmllo6/dKvj5BV/0do5dbUzi3j9w9cI9phy7UYw0AeCDgaADcrBJGA46aD14ii&#10;JZvX4wXP6HTxxtMu2cLTOe/izcJetOm07jlN168Lvz7iOlHOSyt/yAs36dS/Th61dgnqtqPjxWaf&#10;qJ6TU5tGrFcXHfrH+mrnFDRUv1lesuW0HXVk8qWpXTtNt+2tWrqD9gLTr3yD/S6lnrQ68B2G+ihq&#10;2v+PtDrT6sc6JHX0fydsGO27KwEH5IaAowFws0IQCThuNAHHvceuGS35+LMwzcOeGVY7HsNqdeir&#10;nYedavWWppbGTFOrlzJqaTdBLa+Dsmj+kmNuPH7L6Jy91iDggCIQcDQAblYI8sXJ6YDjU29cIzr8&#10;TevFfuKN6R799g1yedTb0v30W9fP51uy/dSbs7Xl64davWWp1WGWWr1mqdZxlkqdZ6m1QZZaXWpq&#10;9Zeldj3xmLdvWKtHmzquyyPfWq9aO4XUzi+ilmZV/Wto/XsQ1nVv+mr9q4ifNP1buxcGrXZPi2dO&#10;rhNd85E1CDigKAQcDYCbFYL4Acfi96wRXfnRWYX974/MVr3qkFkdfs8ca/3uwa6zO/z2QdNq1+un&#10;WrkyPbBbt+yif53vmHKnebWpP1+/fn39a2rXzaOWjq92nqvb3tp+0e8H3U6n4faRstrrqm2YolbX&#10;olYvbp471cqn51N066lpanXkm1VXeepomOqkqFqdWUP1FqqrYa2jH35sw+imj67REXC8aCsCDsgF&#10;AUcD4GaFIH7Acb75J/+LI9eK/nLqujPbz3a62vHR06b9qznWqqYzk03qLlSPfl1qdTpj69XUTUi/&#10;DkP1KPp1aVWvOWyacmep1ZWvVm++Wh26qvkTTfpV1fJcVK1MRdXKranWg9HPh3+O/PzdwjUJOKAs&#10;BBwNgJsVgoQCjic/tw423YteEWk8eebm8f7osUe6zonuvCh68vI9Wn8r5z/5tW2mj//PPZOt07T3&#10;ybm/vWb678Toice6tsXb/3xv6/e0PJ++YfD83N54ZBTdfra+L8U4f27ZrQXLaW2nl5GfjvZIM6Wt&#10;ot/dlC+NCsbXU7bHpvSTfuStwy/OjqLHV8e/t/scDo0EHFABAo4GwM0KQSTgkE+pIuAYQmUQ+tDK&#10;zm0y+Eu2ZQUc7sAwVgZrdiAtv/v75Xp2f5GBuBxrB91pea4j4ChpzwIOZZ9r3oCjqy2cthpowJHR&#10;TwYZcMS/K22HzZWAAypAwNEAuFkhiA047jf/6Ak4hkxt8O4MuDIDDtkfGAzGx11ziLovtsBAPB58&#10;J6suqXlOAo42dtDqDd7b211sms6Kggx229i8yjVc3NnwEgGH1FP08yuSxAxJPtrp2fz413XOj9tA&#10;G7g7praVlPOX/xufL7Tb1y2/wZZPyhxj8+oSqidDvN0zq58UyluojvxjbT1I3TrE29yAQ86123Eo&#10;JOCAChBwNABuVghCwDHEKoP3eICVDAAz31Ilf7u4A7WsGXq5tkYySHQV2n+n5TkZcHZsl99lBcQO&#10;hOV3GcB7A8u27gDfyYtNSwavfvnjn1UCDqc8cXomuAoFHB3HJedLfuzfaXbgtpUMyJMgq11XXvk7&#10;AjGD3d7VHyTfNv92u5d316x+UihvoTrS0pDtbhrSH6Qd/IBD2jutH2OjJOCAChBwNABuVgjSDjgW&#10;EXAMncqgv2PwmCPg6NgnAztJI/k9M+BIGYgHt6Xl2RuIxvm3z6PIcXabs9/SzqsdvCqBjdUn3lYh&#10;4Oioc6k387cacChliwMWQam3NLvayubBLbdc2yUZtAvxfvnd5NNH8h3/TI7xz+nYntFPCuUtVEda&#10;GsmKUAcSaPgBR0p/x+ZJwAEVIOBoANysEMQGHA8QcAyfKYNqURtEt7fJwEwZ5Mb7ZZDvriq4+w3x&#10;7xkD8Y5t9hwxLc9pAYcMOq8Y01c1ksFnxwDfG3ha4/I5A9D4PLtdGzhr6Tjb4gGt85Yim047vRwB&#10;h+Qn/jv01qSMtgoOyN1zbD7kvKTM8e9efbS3O3Uf/+2c02FGPymUt6IBh1InbtuIHedi4/3dsdMB&#10;x9nzCTigEAQcDYCbFYJoAcevjibgGArTBu+iDAaTgV9sMqts/5YBXdfAzx3wCU76MXZwKdfuY8AR&#10;DyQlHXfg6Q4sZZ8c6w+sZdAv6crvsk0G2PYtZ+b3ju1awCH7hCRN+3c7jWSFIt4neUp+b6eXNZi2&#10;M/BOHjXT2io4ILfpJb/b9hLi7aLbR9xz3PTdMirGBPpJobwVCThkv2DbWtpSfpf03H4h7WD7EDbe&#10;VQQcUB4CjgbAzQpBvjjRCjjudZ7h+DUBx3DoDL6C2gGd4M/UizKwtGgBRDLYFNqDPlGunTfgsINq&#10;+Tstz2kBh/wteUh+j00Gy0L7OCfgEC3tc5xtclx8DXdFwjnONR7QJrjHxWUzwYfFPb5QwJGkpdVp&#10;20BbhQbk7vHxdrsqI38n57bPSejYnpwvacc/3X2eoX5SKG8FAw57TIxtcz/gUPojNtdVx0wHHF8h&#10;4IBiEHA0AG5WCNIOOJKPxZVvGv/NMQQcWK9qsFPEwFt3Bq0NOLR9OGBNUOMGP9h8CTigAgQcDYCb&#10;FYIQcGBfNAFD2gpCmnb2XNs3aAk4mmvm6h82znu8h8bf+8o1oh0JOCAfBBwNgJsVgmgBBw+NIyJi&#10;vyXggAoQcDQAblYIogUcKwk4EBGxzxJwQAUIOBoAN+sMZmxs4tDx8clo3ryJ8WRTB27AcQQBByIi&#10;DkgJOH5AwAHlIOBoANyssIYJOlZJ4DF37twtk00xwYBD3nMvnxDzwE/jF4IY7ROIfjf9BWSN1n4q&#10;jvsJNvIpOF99fvZ7vZ1P8WnjPgSdtd/qfjJPkYdZ5Tznk5eq2vUJSsoxiIj9loADshgbm1g9Pj7x&#10;YPKnCwFHA+BmhZiJiYkdJOgwrkw2qQHHz03AEQcaZiBtH/SNST6m0n2BsLjbGqd8wpENAGSQbX+X&#10;8jlBVVAJKLxPSIoDLRuoZO2XvwX/7wF96lLWR8AiIg5C+aZxN+CYegWfUgXdmLHMHslYZnGySSDg&#10;aADSKIhdTkxMnqIFHPLQeBxcXLp7e5AsdM2Iy0D7jvNa+9xtCe1txjbuINv9HgXn2I6VACfAaX9a&#10;0eXe9wIErqnqfNZ/9PAv48/tzxx8KwGF2F7xydov5dH2a/nV6sSr9xhJ225PyuTWT8e5CbYuQ98R&#10;oZ0frHNExJqVgOOHh3QHHOb16spqTpw9NjZxRDXnz6lqMiaDmhgbm7zCtK/pH+O7mz8JOBoAswPQ&#10;ZmpqanbrBm0tSYYCDv+FIB5s+l/MJV/I9ZXntPbJNhl429UDOTbZHg9wk0FsfI58jKh8QZdNyzk2&#10;HgTblYDkS+va25O0O97GFbimpv2SMG1fqkpAIWVKXeFw9sdlzrOikFYnScARb5O0kv3tgMEQ12uO&#10;ulQDDtmnna/VOSJiDwwFHNrgvZiTe+tBRH47A5jStif8sJqmTZebn6ZOJ66Xv+fOHYvM+Ga9eKAz&#10;2hBwQPMxN+YyuTHlrVXJpmIBh/x03lYVD46dAaodlLrIwLY9WHUH3cl57WBB0RL/Ltf19sU/A9d0&#10;j+3QHVDnVQIKHzfAyNjfHuDb40OG6sQGBl5gE68+uAGD3Z7x1rdgwGGPTc4P1TkiYi/0Aw6++A9C&#10;yDhGgkk7rnnhC184U/oJAQc0l2R2JpKfyaY2RQOO9iBVHir3ZsRTB9ZynkXOT7a7+MfZ/e5Pq/07&#10;92DeMfeKg9Uf6EuQY1cOcuyXwED7crjoT7/t2hZvd4i3OXXeEei4AYO78mQDjlBdagGHcr49vr3d&#10;+xsRsU7jgMN5hoOAA0LI26hkXGO8MtlEwNEAuFlnMHIzygxA8mcXhQOOZHAaD1rt38m+eMbdHXgr&#10;M+3xW3uUVQ07CO44xw9m7LMF7tuDclyz49zAMal6AYUYX9+mmbXffWuYVc7xt3l2BQbuW66S/akB&#10;Q1pd5gk4AnWOiNgL/YDjAybg2GHLNRnDQBv3beHeW6gIOBoANysEKRxwyO8y0A08N9GBfYYhefDY&#10;YgexHSQDXv9YIU47uY5LvN1Px115sPrnyiDbP8YYD7S1lQ8loOgIGLL2i87D4BYt6OnABgE2MJD9&#10;/lvI0gKGQF3mDTjS6hwRsW4JOCALCTYmJydflvzpQsDRALhZIUjegKNpugPk2vxijk+sapASULgr&#10;N722J3WOiJgoAYf7sbgEHFAAAo4GwM0KQYYl4OhaJVGeiahqtOo6dXuT9NGOqct+1DkiotUPOPYj&#10;4ID8EHA0AG5WCDKsKxyIiDhaEnBABQg4GgA3KwQh4EBExCZIwAEVIOBoANysEORLkwQciIg4eCXg&#10;uNG8HtmAY99XEXBAbgg4GgA3KwQh4EBExCZIwAEVIOBoANysEISAAxERB+0Txq6Ag7dUQX4IOBoA&#10;NysE8QOOC6cIOBARsb/agENejwg4oAQEHA2AmxWCEHAgIuKgfeI0Ag6oBAFHA+BmhSBnmoDjB07A&#10;cdHeBByIiNhfCTigIgQcDYCbFYLEAcdHWwHHp5yAI/r8uhh0HUdtf5bu+a7asVhNrZ59tfOwN2r1&#10;X1YtfdTV6q+oWrr1+aQxDjjkY3EPJOCAwhBwNABuVgjiBxzy0Hh01vrF/bJjaHu8bwNd/zhXN71B&#10;qeWrqFq6RdTSLKpW94NQy1tZtfR9tfPEPMe4au3iqp3jq503implD+m2Qx61NEQtH2KRY0dNreyu&#10;Wv26dh3vmbW/gH86dd044LiWFQ4oDgFHA+BmhSBnTKwbfyqIDTiiL66duFZ1z1izPr9k8lTVdtlG&#10;RK2MVdTqvaxafyityVuaWll6oVbOLNXyNECtfKJWhkaqlKmokkaH2nWK6KSlXW8YVcuZQy2tnP76&#10;GAIOKAUBRwPgZoUgbsDxh1PWL+2DDVHLW5PU8lxGLe2ZqFY3IbXzsVOt3ny18zBdrR5F7VhcP/rJ&#10;J9cn4ICiEHA0AG5WCCIBhzyk9+W9N+qZX33frA6/8l7fjTrU0jhzqtNz952VqpbGTFCrC1+/Lv00&#10;/PZo2d1ufrv66Qxarexp+vVi1dIWpV7ONuXO69fe362WjyKe56jl0Vcrn1U73vWsHEo62vaihvpc&#10;lnnq/Evv2ahLvy6689Kdn6b3/zS1vmT168I9b7ou0uvDPaesZ777qQQcUAQCjgbAzQpBvmgCjq9+&#10;YKu+eeb7t1Q9a5+tuvzKvt1+db9nqp6zoNsvTG2WWy2vw6pWvjJqdSqe9y/Pavs183eWZ5s85VFr&#10;7zx9Iks/jZDauXX65X22bHu2+buQSn1l+TVzX4haG4a055TxLFMu65fNPZ3lF9+3RapanxyE2j1W&#10;VC3dLLX2sWr/A0Wt34laf7dq/49FrRz99tg9Z5mAYy3GMJAHAo4GwM0KQR7+8o5RHv941ou6PfMF&#10;Qf/05Xz+8czt2/7hiz3ySy+MfejM0dGWqa1W7hp02yePD6eo9ROtbEWsox4erEGtvEV96EtFNOX3&#10;7KqLujTlC6mVI49a3ynqw6Ye2pq+VMXuvvnCttr/Ldfuc9PV6iOPWlpF1O4fq9ruKWr1oKnlI9Z7&#10;LdFec6yfmb8ZYxjIAwFHA+BmBQAAAIBRhYCjARBwAAAAAMCoQsDRAAg4AAAAAGBUIeBoAAQcAAAA&#10;ADCqEHA0AAIOCPLrX/86SvMXv/hFT/3Vr36V6S9/+ctKatctopZmHWrXKuvPf/7zUmr56pVa24ra&#10;sWXV6kbUyq6pndskbTm1euyVbv3WrVZGceXKlYXU0miqdeVbq09f7byiaulWVXutCZm8VAFkQcDR&#10;ALhhIci5554bAQAANI3ddtuN8QvkhYCjAXDDQpBzzjknuu2225J/7wAAAIPnpJNOiubMmcP4BfJC&#10;X2kANAIEsQHHX/7yl+jKK69EREQcqNdee20ccLz2ta9l/AJ5oa80ABoBgpx//vntgGPhwoXRpz/9&#10;6Q4XLVqUSzk3zWOOOaYWjzrqqEz9MjRFrd6y1OoyTa3OeqFW72lq9dELtTosq1a/RXTTOvbYY2tT&#10;a4+meNxxx5VSq79eqNVnSO38omrp+rr9JEut7kTt2H6p3YdVvOWWW9oBx+te9zrGL5AX+koDoBEg&#10;iB9wfOMb34huuOGGXF511VVBb7rpprbuOddff33b6667rkN5kbG659SpltdeeeONN3bolt3fZ/3B&#10;D36QqlavbrpFdOtey4uvW4/WPMf4utcV/Xy5/SCv2nVCam0V0q1vVy1d0S+L6JfXqpVD1NJtklo9&#10;+WbVWZ56GrZ6KapWb9Y89RaqK/f4YfP+++8n4ICy0FcaAI0AQc4777yOgGPp0qXRQw89lLyLdmbx&#10;5JNPtoViuHVHHeZHqzdxJqPVh2+/0K5dxlGnrrIScEAF6CsNgEaAIFrA8eCDDyb//mHQvP/9+0bj&#10;45MdHnroYfG+e+65p2uf6LJ8+R2l90v6J554UvLXNPPn75X81sn++x8Q/wzlS/rY448/Hjw/L9/9&#10;7pXRkiWXJH/lR/KnBdN56rEu/vrXv0ZTU++Nf8+6RpF68vOutVtesvLl45bJJ61/HX/8CdFdd92d&#10;/NV73HzK72X6EPQWP+DgGQ4oAH2lAdAIEMQGHI8++igBRwORgEMG6i4yaJNtWkAgAzw7UJVBlTvA&#10;E+ScvPu19AVtICzH2gGc/G6DIovkS7bVEXCUJS3gSKvHOkkbnPvkvb6U69prr0v+aiH9puxg3u8T&#10;WYTKlNW/BhlwCDZAhubgBxx8ShUUgL7SAGgECELA0Wy0gMMOnEMBgZwjnHPOuV0DUZes/aH0tYGw&#10;5MnmUws47GDPBhwyEBVtWn4wYLfb40SbprvCIYNWu9/mVa7hnmcHmf41LFn1KLjpiYLkw9af5MPN&#10;n2x38ybK4Nod9Np0tOMEt27S2smmE0Ly46av1Z0o15U+Yf8WJK/yuy2b3eceEwo4svqXXP/0089o&#10;p2XL7edL2sxvU1s3obrzyyz4+ZSgklWOZmEDDnkuhYADCkJfaQA0AgSRL/6TgOOxxx4j4GggfsBh&#10;36IihAbKdmAdGmBbsvZL+u6gzWoHey6y3aIFHLJfBp924Gixv0u5bFnsQDA0kLUBh79aYtOSQagd&#10;eAp2e9GAwx4vA2d3YCrXl+Mlf/5AXJDzpM0kH/Y8W75QwOEfJ0jZ/Gv7hOrIxV7HknVd93j397R6&#10;0PKQ1b+06/tt6ra1lq+0urPYdvLzKWlm1R30Fz/g4Iv/oAD0lQZAI0AQG3DIAMkGHA8//HDy7x8G&#10;jQQcMriyugOptIGyHfBmDfiyAg4tfTcPFj9fbp5FGwD4A0o3oJLjBHdlwS2/zasdhGqBjcWeYxXK&#10;BBySN/88P2iQMkk+5Di7TZD6teW2efXPFbTjBJt3N3jyyRo0a8GALU/adS3u76F60K4h5Ol/2vWl&#10;fW3ZRRtwaP0mVMfu+WIon1pfhsHhv6WKgAMKQF9pADQCBLEBx+rVqwk4Gog7IPeRAZY2UJYBluDO&#10;+Lrk3R9KXxuk2XMEd/DokxZwyOBxxYoV6uDVDiJlAGsDjtBAVwbG7iDd5s0fMFuy6tEd1Apu+WTf&#10;L3/5y3j1RvJ1++23t9MKDYZtnrX03bSlnuRvt241tP2SF8mHX99C2mBdcNNzfw/VQ6gdsvpXqH7c&#10;/Nq2Lhpw+GUW/HxqdQODhYADKkBfaQBdjTA2Nra1/NNP/oQZjB9wXHrppdEf//jH5N8/DJqiAYfc&#10;1/YtJoL8bQeSgvztnpO2X0tf0AZpcp7FDvw00gIOGRBKOu4A0h0gyj451g5C7TYJIiRdmwcJLOyz&#10;A/K7uz1vwCHn2GvIfpuGIL/bPMqgWv6WfPn5Dw2GiwQcgux329THzYP7t0Xq2JZP6s5NV7uu2yZu&#10;OqF68AfyLnJMqH+F6sdew/4uxxcJOAQ5z9aZtLv87udT/nbzBoPHBhxXX311ZsDBOAY86AsNoKMR&#10;zA26Sm7SuXPnbplsghmMFnA8yDMcjSEr4JB72VU71n0Q2A7OXEL7Jf28AYekoQ38fNICDkHy4GIH&#10;z6I9zg04BLvfxW6T4+QaEmikBRz2eKtfj3bwK7ppuIGO4P4eGlAXDTgEN90QcoyotY8NvNwBd+i6&#10;Ur9yrNSBf12tHvyBvE+of2VdX5TtknbRgEOQYyQN21f8fLp9FppB3oDDtCvjGPAh4GgAcSOMjU2c&#10;nvwTXxBvBTC4z3AsWrQoDjgeeOCB5N8/QH7SBp15CL0FB6AXaIEZDJasgINxDKRAwDFottpqq3iW&#10;Z2xs8opkE0AbAg6oCwkYtBWEPNhZcIB+IKso/ioWDJ7QMxzj4+O7M46BDAg4BonMAshNihhSCzh+&#10;//vfJ//+AQAA+oMWcJjXKcYxmKkZ8hJwNIB4VkAaZN68+bsk2wBitICDZzgAAKDfhFY4BDuOGRub&#10;PyfZBOBCwNEA4kaYmppab2xsYvX4+MSD8nu8B2Y8BBwAANAE0gIOwY5jRMYx4EHA0QA6GkFWOVqz&#10;BLwXEgg4AACgGWQFHBY7jjFemWwCIOBoAGojmIBj7+RXmMEQcAAAQBPIG3BYGMeAAwFHA6ARIAgB&#10;BwAANIGiAQeAA32lAdAIEISAAwAAmsB9991HwAFloa80ABoBghBwAABAEyDggArQVxoAjQBBCDgA&#10;AKAJ3HvvvQQcUBb6SgOgESAIAQcAADQBAg6oAH2lAdAIEEQCjttvv70dcHzzm98k4AAAgL7jBhwn&#10;n3wyAQcUgb7SAGgECOIGHAsXLowuv/xyAg4AAOg7bsBxyimnEHBAEegrDYBGgCB+wCFvqQIAAOg3&#10;BBxQAfpKA6ARIIgfcAAAAAwK3lIFJaGvNAAaAYJIwPHTn/40Djj+8Ic/9FR5q1YT1PI2KLX8lVFL&#10;eyap1UlI7XycVqszX+081NXqz6odj39ghQPKQF9pADQCBLEBx3nnnVe7ixcv7vCCCy7o8Pzzz+9Q&#10;S+Occ87pcMmSJalqacw0tXrx9etVdNPw20b0289vX9FNoylq5U9TqxtRS1urJzFUPxdeeKGqlo8i&#10;XnLJJap2v9znVq1sru6xrlr506wjDa1uRb8vumr17vu1r32twzz59PPgp6md01TdvuPr9wf3PL8O&#10;QvXunlNWPqUKCkJfaQA0AgSRF1ftRacXui9I1osuuii32oDq61//epf+C2aaWj57qVaGXqmVN6/u&#10;oGLp0qWZ/sd//EemWn34au0e8uKLLy5k0fSrqLWHq5a/smrpu2r3SEjtfKu9nhYw+Wr3uq/bx0Jq&#10;fbNOtXL2Qu3aWWrtY9WuIWp9MUutbazaNYro399FJeCAAtBXGgCNAEEef/zxKM0nnniipz722GM9&#10;VyvXqKiVt261dqtTrVxF1fJd1EcffbSSWr6KquWrqFrerNrxdamVp6xaP9HUzq1b7brDqNZmVdSu&#10;UUWt7sXkpQogC/pKA6ARAAAAAGBUYazbAGgECLJs2bLoySefbKTaLBj2X61thk2tXMOoVrZRVCv7&#10;INTyNhPU6qJOtWv6futb32LsAkWgvzQAGgGCyDMc99xzT/KBhAAAAINFPsiE5zegIPSXBkAjQBAJ&#10;OOSfu7wnFwAAYJDIl//JJ1TNmTOHsQsUgf7SAGgECGIDDvkejqOOOir61Kc+hYiI2HfPOuus9pf+&#10;EXBAQegvDYBGgCBuwCHfNO5/LKH2UYeif5yrdnwdah+1mqaWRpruR42G9Muqfcykr3+Odu2i+mm6&#10;avlOU8tz3Wr5zKOWX6s9RruepvbxrZrauWXV2q6Kbt1UMa0+09TOq6rWBllqdZ2lVp9ZanWQpl82&#10;7RjRP25QanXrq9Wlr1Z3vlo9uH7ve9/r+JZxAg4oCP2lAdAIEMQPOOQ7FeSZDlnWbpq/+tWvgt5/&#10;//1t3XOkLK6/+93v2q5ataqte86wqtWLr1tPWn2JaXXm11tT608re5pavYha2lqdhOpF/O1vf6uq&#10;5aOI9913X261somyTytjEaU+tO1FDNVpXtPq2frAAw906daRzYerdh1XvxxNVes/Vrc/uOeE6qEX&#10;5f/9738fX98GHPIt4wQcUBD6SwOgESCIFnA8+OCDybtpYdC8//37RuPjkx1aZCDg73vooYeSvdO4&#10;+zXsvvnz90q2tJBr+5xzzrnRXXfdnfzVydTUe+OfaXk+/vgTgufnxU0vL3/961/b+fPx8xs6rg72&#10;3/+AuI2++90royVLLkm2dpNWzxpu/i3yHQZ+m9ZNVjkEmy83L/3Im49b9/L/DpqFBB5uwPG6172O&#10;sQsUgf7SAGgECELA0WxkMOwOjmyQYX8/8cST4t8tss8OAGVQ5w5AZdAtf9v0li+/Q/3bUiTgkO02&#10;2EnLcx0BRxmyAg4XGZC69VAndtCbRd6AI62NBx1wpPWvQQYcQr+vDdkQcEBF6C8NgEaAIAQczcYf&#10;vAt24KQFHIId1MkAz98vA9lrr70u/t0dqFrcAWSRgMMdwKXl2QYccm17jlzTzaebbzlOdPe7+bbB&#10;gT/otecdeuhh8d9FAg5ByummKfmX9Gwa/oDZzZP8bvdLOvK3rTNbD7aeQ8e59Sz5s23mk9bGNm1b&#10;R2672W2ibSs5T95a5B4r15a//evLNpt2KOCQY3z8cufNm9ZvQnUnuKt/FjfgcOsXmgEBB1SE/tIA&#10;aAQIIgHHbbfdFr+wL1q0iICjYWiDdzsQCwUcMrCy59hBlz+4ksFa1luHQgNxPy0Z9LqDzrQ8y8DR&#10;DgLld3ue3SbY/MtPey051g+UZGBqyyDXtMfaawmShpxXNOCQ422wIvttPuWadsBr82FXFWQwawfB&#10;8lO22YG/PdYOet2Bt3acrWe3jkLIOaLWxlracm03EHOvacsmSLntAN2vf1tW+V3Ln+xL619F8+b3&#10;G+n3oTTkvnADQ7vd1r3gti80AwIOqAj9pQHQCBCEgKPZyKBPBkyuNshICzjswMrini/IgCtPwOGe&#10;Z/UHtjJQtYNRIS3P7sBV8m8HfbLdDmLtoNcOMrWyCFo5XWTwKsfKgDitvJJfH3u8mx+Lva4NCuQ6&#10;d955V3wdG3y5A11BrmGDKDnXDzgs9jhJ+/TTz1DbN4SkYxVCabu4x8s1bfBgz3WV+nDbTLDl8Mnq&#10;X0XzpvWbUBq237hKnbv9Rc712xUGi6yu2YBDPqWKgAMKQn9pADQCBLEBx6OPPkrA0UC0gZglFHC4&#10;gzAfGRDbAaN2nAwUbUAh1/axg2wXf1tanmUwaI91B6/2dxnAusGLDRpEO7C1+Q5dxz3eDoiLBhz2&#10;rUraeXbgautf/hbkOC1wEmxetYBDO84O/qUcoboMYds4lLZbp4L9Kde0dR+qL1svFhtgadh0XWz/&#10;Kpo3rd9k1bGPv909FwYPAQdUhP7SAGgECELA0WzsIEpDCzhkAGgHijKA1PbbbTIAcwf3glzPbpPf&#10;fbSAQwaJbjppeQ4FHIIMLrVrCu4AOG0Q6qcpx5QJOOQadnBqr2dx/5Y07cBVttt9dQQcUjY5LpRv&#10;Ia2NQ2nbn4IcY/PsBhyCW87QIN/Wr0Za/yqatyIBh18ndrsbcMi5afUK/cd9S5V80zgBBxSE/tIA&#10;aAQIQsDRbNwBmI8MvOwg19Wl6H53sC7X9tECDhnM++eF8pwWcEja/t9u3ux58rtgB6RWe013myiD&#10;z6yAwz/HHUS7s+7+PhnE2sGtlM3mPzQYLhpwCHJNv85d3LxZhbS0teNluxsg+OW29SvltNvkbV+h&#10;gENwzxez6ieUtyIBh+Ceb6/pBhxpKzMwGPyAg+/hgILQXxoAjQBBCDigDmSwVxV3UAnQSyT4gGZB&#10;wAEVob80ABoBgtiA47HHHmsHHA8//HDyEgCQD1lBKDtjLDPVMhPtzlYD9Arpq/7b0GDwuM9wEHBA&#10;CegvDYBGgCAEHAAAMGgIOKAi9JcGQCNAEBtwyHufCTgAAGAQ+AHHbrvtxtgFikB/aQA0AgQh4AAA&#10;gEFDwAEVob80ABoBgtiAY/Xq1XHAcemll0Z//OMfk5cAAACA3nP//fcTcEAV6C8NgEaAIAQcAAAw&#10;aAg4oCL0lwZAI0AQLeDgY3EBAKCfEHBARegvDYBGgCAEHAAAMGgIOKAi9JcGQCNAEC3geOCBB5KX&#10;AAAAgN5DwAEVob80ABoBgtiAw35KFQEHAAD0GwIOqAj9pQEEG2F8fHLp2Njk3smfMAMh4AAAgEFT&#10;JOAYGxvb2oxfGGCCC/2hAXQ1wrx5E+NysxoXJ5tghhIKON7//n3j7+M49NDD4hcD6S/z5+8V/+5y&#10;/PEnxPuGBcnvXXfdHf/ulxEAAAZD3oDDvN6sktecuXPnbplsAhAIOBpAuxHkBpUbVW7YZBPMcLSA&#10;4/e//310zz33xNuOPvrY+MVA+o0M0GWbS9Kfkr+ajZRJ8moDDr+MAAAwGLICjrGxidOT15sFySYA&#10;FwKOBhA3wtjY5HK5WScmJnaItwIYQgHHwQcfEv31r3+NHnroofjFQPrOd797ZbRkySXx34IM2C+8&#10;8KKOgMMO6t1tgt124oknJVuiaPnyO9Rj5Tp2uxvgnHPOufE2CRjcc0LX9JEVGneFwy8jAAAMhlDA&#10;MT4+vrv8bzdjmCviFy0AHQKOBiADsXgJEtFXCzi0j8WVYx9//PGOt1XJ4P2RRx6J9wky8J+aem/8&#10;uxxrt++//wHtQb6cc+2118UDfZuWe6wEG/YtTnKMu92m7b6NK3RNH8mDlNENOAAAoBloAYf5f75A&#10;/qcjZilj3daQFwZJ3AiystFqmIll8VYAQ5GAQ3DfViUBgzvIt4GAq6we2O3uSoI9zwYLGjYNQa7r&#10;YreHrunirswQcAAANI+0t1TJ6ob8bx8bmz8n2QTgQ8DRADoaYWxs4tDWjTtxRLIJZjBFAw47eJe3&#10;Q8lKhb+SEXp7kvs2KfdtWXabTcM9TvB/Wuzfade02PRcs84BAID+kfUMx9TU1Hpm3LJalN+TzQAW&#10;Ao4GoDaCrHTIwItPepjZFA04JMCQlQ0Z6Nu/7T55xsJ9RkN7yFzeJqWtatjAwT3HD2bsyoT7Vqs8&#10;13RhhQMAoHlkBRyWefPm7yL//41XJpsABAKOBhBshKmpqdli8ifMQIoGHIIM/kPPTSQvBLH2WQz7&#10;sLfVDvjdbfZ5Dv9YUbDX8bcL7rasj7gl4AAAaB424Lj66qtTAw4L3yEGHgQcDYBGgCBuwLFw4cJg&#10;wNE03IfXAQBguCkacAB40F8aAI0AQYYl4PBXPuT5EQAAGA0IOKAi9JcGQCNAkGFd4QAAgNGBgAMq&#10;Qn9pADQCBCHgAACAQWMDjquuuoqAA8pAf2kANAIEIeAAAIBBQ8ABFaG/NAAaAYKEAg75eNmHH364&#10;61Of7DMUVR/alm8IL8sZZ3wx/ul+oV9VJD/uMyJi2pcSliXre0PcepE81IGko7WX/dLEphHqez5Z&#10;bZa3Td3vfinyCWZ19j/B9o260wUYBmzAkfWxuAAB6C8NgEaAIKGAQwZrsu3oo4+NXwzki/5kQCbb&#10;3L/LUvZcua77vRt1IeX105UBedagtyhZAUeVOg0haWrfTyLbe3G9qvh9L0RWm+VpUym//3cv+lce&#10;svoGwChDwAEVob80ABoBgoQCjoMPPiT+gj07ANIGpv5MrAyY5Dh3Ftl+74Vs175rwyIDYvnbfvqU&#10;/YJBe6z/3R0yKCx7fQ1tcCq458gx9voudpt/vpYfO6i0+RIkXRn0+vVifwr2yw5F2yahOvKRfX5d&#10;yTUvvPCijmsUKZ8NOP1j5Tp2uxvguHl0z9Gu6fe9EHJuWptl7Ze8avvdvFi08vp1Kvskbbs9rX20&#10;erJ9I8/5ofoEGFZswHHdddcRcEAZ6C8NgEaAIOedd17mMxwy8NHeiuIiAYMdfMmAyQ7qZGBtB0Ty&#10;ux3guYMkOdcOLuUYCTrkmnKM+7vgrnC4A76i1/fRBqcyAHRny20duPmRY+xA0OZdCOUnLeAQ3Hqx&#10;v8t+f7ucG6ojH9ku+20eBLn+I4880j6nSPkkGLBpucdKOW053G+Dl+02bUkj65p5kfOz2ixtv+Ql&#10;K6gR0spr21i2SVp2v2y3v/vtE6on2zdsumnna/UJMMwQcEBF6C8NgEaAIHkCDhkU2QGOhgyG3MGs&#10;4A6s7SBcBoD+wNoOpFzlWu4AS5ABvORRCzjKXN9H9vn5cAerdmDnatO3v1vS8uPmK2/A4R4r2PYI&#10;1ZGPPcbdL/lzzy9aPtmW1idsGoJc18VuD10zL1ltlrXftkUWofLa/ifXcdOV1Qc3YLBo7WPzJdj8&#10;+AGHxZ4fqk+AYYaAAypCf2kANAIEyRNwCNqgRga+MhDWApK8A+tQMCODLXfQbgdbWsBR5vo+/qBR&#10;znOPTRucSj6kPGJWfvLWi2B/969t0w/VkY9Nx9aX1KE/a16kfBa7zabhHif4Py3277Rr5iGrzbL2&#10;S2Bgg1GXAw/8SPJbJ7ZsNv9ufbrXsdtD7ROqJ1sfWefb4y3+3wDDCAEHVIT+0gBoBAiSN+CQwZA/&#10;OJMBkN0WGgQVGVgL9pgiAYdQ9Po+/uBUkDTsuTI4dfdrg3s30Ajlxw4q3cGulCOtXuyMuUWOl7wU&#10;DTjs8ZIH+7d7jSLlc7Flcs9x05b9th4ljSLXTCOrzbL2u3mxyDn+Nh9bXtv/JB23HWR/WsCQVk95&#10;Ao5QfQIMMwQcUBH6SwOgESBI3oBDkIGNqzt4l0GSu88OkEMDfhk8yXGCf67kJTTYsgNCGUjagZlQ&#10;9Po+2uDUH3y66dt0ZNDsbrfXCuXHDipt2uKpp56m1ov9KdhjrUKojnzcdOT6NmhwB7uCm35W+dxt&#10;Ng/+saJgr+NvF9xtobaRckmd+WS1WZ42lQDWzYMYqkOrLa/b/6SfucfI9lD7hOopb8CRVp8Aw4oN&#10;OPiUKigJ/aUB0AgQRAKO22+/PR7ISMBx2WWXBQMOgDpwB9F5kFl8LeBoKhJQ2MCsHxStT4AmQsAB&#10;FaG/NAAaAYL4Acc3v/lNAg6oFX9GX3tuIo1TTvlM8ltzccsn9pKq9QnQRAg4oCL0lwZAI0CQ888/&#10;n4ADAAAGihtwnHjiiQQcUBT6SwOgESCIH3BcfvnlBBwAANBXCDigIvSXBkAjQBAJOJYvX07AAQAA&#10;A4OAAypCf2kANAIEIeAAAIBBQ8ABFaG/NAAaAYKcc845XR+LCwAA0E94aBwqQn9pADQCBPEDDgAA&#10;gEFAwAEVoL80ABoBgrgBx5/+9KdK/vGPf2yEWt6apJbnomrpzjS1eklTSwOn1erMVzsPw2p1aNWO&#10;xz8RcEBZ6C8NgEaAIOeee24ccMizHL3wwgsv7HLx4sWp+mnId4W4XnLJJZn6acwEtXrw9etS9NPR&#10;2sTXb1M/jSaolT9NrW5ELe1QPYS8+OKLVbV85PU//uM/OtTy6aqVzaod73rBBRdkatPS9lm1tH3d&#10;flbEPPUuEyy+bj2IefLjX8c/p8lqfckaqgetDqy9qAcCDigB/aUB0AgQRAIO/0W5l2ovLmLWC5lV&#10;S1PUXjy/+tWv5lJLb1jVyldWrU6//vWvd6gd43vRRRdlqrV13j6RpZaOq3ZO3doBt1b2XrhkyRK1&#10;LULK8WV1A4o8yv+cLLX+2E+1e6uMWtpZau1j1a4han3OqvV5Ufs/bNWu0W8JOKAg9JcGQCNAkMce&#10;eyzK8vHHHy/sE088UchHH320p2rlGma1Mtat1k5Zan0hTa1sRdTy3W+1chVVK1tILQ+DUCtHXrW+&#10;U0QtzbrVrpulls6g1fqQq9a2aWrl1tTy4qvlxzV5mQLIA/2lAdAIAAAAADCqMNZtADQCAAAAAIwq&#10;jHUbAI0AAAAAAKMKY90GQCMAAAAAwKjCWLcB0AgAAAAAMKow1m0ANAIAAAAAjCqMdWci4+OTC41R&#10;thMPzp07d8vkNAAAAAAAAAAAAIChZHx8fPexsYnVzvznwmTXjGdiYmIPp14iU0+HJrsaxbx583eR&#10;OWsnr0uTXWAw7XaE04arx8Ym9052jQ5jY/PnOB0gU1MJVySnAgAAAAAAAAAAAAwVMsmrzXtOTEye&#10;khwy4xkfHz9Qq6Px8Ymzk0MGirShtzhl87csOQQM0qe76yhe7DgiOWT4Cd3QKV6ZnAoAAAAAAAAA&#10;AAAwFChPbFhX8qk13UxNTa0nb3ZX6ss4fmByWF8Jt+HEg5OTky9LDgMH046zZeGnu87ihxnqeaJD&#10;nqIYlKYgOT+eqi0LHAAAAAAAAAAAADAUyES9PsE78eDY2NjWyWEqyST/3vJRSMmmkWFiYmIHWajI&#10;WtxJWehY1a+FoVAbtj52af6c5LAg8pFb8+ZNjCd/jhStRZ/JvaWOkk0qZn9ooWOV7EsOS0duBHOx&#10;5UoiQ2OyQrYgKRIAAAAAAAAAAABAI5F39fvzm4mp85ut8zq+2yFWJsqTQ4YabaI7q2yymKE9PVHb&#10;UwABQm1o8pL6MUuyeGWOW+mfNyofRdZasOgsm/TZrCdZQvWZ2v5ykt748bYrpTGaqsnfYmNXRxBl&#10;f1JEAAAAAAAAAAAAgMYgE7banGbaBHBoUlwWBHK/y30IkHf7a09ljMXz1eO7J4d1kZzX9Qb+Xs0T&#10;h9owI4+BJxVG72OsUvpralmTxZFV3ecpHz0mj754By7WbobWIoj+MVKDUjpskr02Jv8LOsvDF7cA&#10;AAAAAAAAAABAcwhMjKd+FM/Y2MShyjkrsz7GqioyBytzsZJnWSgQW7/Pn9Prj4BqTXSrH1u0ODlE&#10;xexf6h0vixyHJrtrQWtDc43VaXUSOidtQaQu7Py+LBJIG7Z+zp/Tj483Cy90TC5MDlEx+6/0jjc6&#10;ixz+4oZUcLJLbpjT3X1NV1b07IKHdCJZBXL2p1YUAAAAAAAAAAAAQD9IJns75jbFtIlx7WmGrI8y&#10;kgltd440a/JdkAUFSdebW83ryrxPILSuMX1u1sdIyX73+MSVdj5Yw5Thev8cd/67CqE2NOnvkBzS&#10;hV/mxNTvk5bydS/wZH+BemshRV0YylTWBZJkUmnlreMpi8zFNr0OJq5PdqtIuv45sjCT7HQLOXF2&#10;vNFg/vZWuCaul4vLyk6zlBu782azlWh+d5/kWBkXDAAAAAAAAAAAAGCAjKvvSg9/54bZ1/U0QtpE&#10;fTLxrEwKhxc4AgsInvE8rOTd6l1DvhQ9+wu1BW2iW/KXdn7rCYSur1kIzvsGFiFqmSc26XS1oclb&#10;8AkRmcv2jzemvinfnKM+gBBq+6S82lMSnvGagNuO/jFXpi0cWZQFDmvqwlNr8aXrnOBCjywaKce3&#10;2tHdaDuPPJIyvX3iwfjAhmPy2m4I6Syyze/A8YEAAAAAAAAAAAAAA0LmYN05y8Slye4utIUHO/+p&#10;IXOiZn/Xdy2PBz4CSRY89OPjievULzqvSutTeHJ+z0KC8nULUh/BJw7Mvq6P9ZI0kt2lkLr00zQG&#10;J+iLtrmQLEL45wQ/lsvs61oES1yc9dROVbT6kD6V9jSP2d+14CNtlezuQjs+bkd3g13g8Bo99RGZ&#10;pmAa/OzpPLeeRGGBAwAAAAAAAAAAAJqEN/cam/bxTP6x4ykf59N6R33XR0utCk1wa++MN/lLfYoi&#10;D62PxupMV57YSHZ3oU3mp+Whcy64ZWgyXXuKw5Qx10cwhZDz/TTTFmXM/o6nKqSO055waH1qkZt2&#10;+hM75viuL1U3pi6g5EErZ6hdtIWyrHJKX3aPF83x6nfQdD6U0VLy13GDOAsc7moICxwAAAAAAAAA&#10;AAAANTCuvNNe5jGT3R0EJnWDT2/oH/sUXijwJ8aTCengl5wXQZt0Dy20JE9ydBxrTPvIIu0jjlI+&#10;4stf9JlYluwqhZzfmZ48TaB/UXegbMHFB61s8UR+AG8u3x5fy5epS9/x0zamPKlS9Gkj7WO7wl+2&#10;3n2saUd3AwscAAAAAAAAAAAAAL1jvPs7ElYlu7qQiWrvWGPqBHDX9ykku7oITLwHPwKpKNrkddpi&#10;y7j3bn5z/upkVxfaUxl2TljD7M9dL3kw53d9z0Wyq4vAR2qlTfprT4cUavPQglkZTHodHyFWtF3k&#10;aZRkdxdSru7jw3Xj9xFRMuicPFoLHLLaKBUu29IqHgAAAAAAAAAAAKAfyHzr9Dxmy9BTE/qTCmkf&#10;hdT90U1pk9127nT62Mnlya7KmPS0L0bfIdndhcl77qcstCcL0ifGuxYkKn3RuJJesJ61j+uy89ca&#10;Zv+C7uNTP/5qsX982sdZFUFbBEvrI1q7pH802fiB/vHyFEiyu4vuPmLa0d0wagsclroeqwIAAAAA&#10;AAAAAACowvj45MLpecyWoQlpmdf0j02bHNcn/tPeQa9Npk9cb64b/N6EPHTO1bZN+4LsrjoZS//C&#10;aeV7TPSnQ3rxpIo5X/mYsfwT82mLBFL33QtP4e+y0J9mCddHXlrpdi0oZJWz6wmL0Ed3CWZ/1+JM&#10;aKEoUM7Fkkh7w6gucAAAAAAAAAAAAAA0Af2pjMmFye4uOuc9W6ZNXkta/vEmjeDTENrHBIlpCwwh&#10;JF/+5LyY9i5+7XtD0vKrL1gULV/4iYg8BD52qrbvydDyLPUaegImWQjr+CiplhPLpL6Sw3IhCyla&#10;nxPT+13395Kktbuk5R9vDH43iVbncTu6G0ZxgUP+YcgqZV2P5QAAAAAAAAAAAABUYVyZjA5NXgvd&#10;x088mPaUhUz8dh7fMjQJ35og756gdlwsE/IyfyzHyjny0Uvybv7WAkX3O/1bynb9+yOkvNp5Mpeb&#10;HKKi5TP0rn/B7O+qa1uGKmjppi8AdH80mdRhsrsLqR9Z1PDPkfKH8q8vFrWUp0Zk3l8WCux1JR3J&#10;s2yXetfOaxk/1aNe0+xXngISw4tIJi1ZRPGeagk/pZJy/GzJgLNxtBY4/MdW4gMBAAAAAAAAAAAA&#10;Boj+bvTw90K0FhO6P7YobVEkmRTu+sgg44LkEJW0SfICXhlPPqcgE+7eOSvTFipa5VEXhoJvbDd1&#10;1PWF3TL3neyuRKANg18YXyb/gjdXbw0+6SDIPL+/IFDO9CddtO8XkYUSKWtySBehhZu0xZ7Ouf+W&#10;Jo3WEzCdG1ngAAAAAAAAAAAAAOg12kJC2kf6JBPkXV9ubUxdsBBknjRtMSSEXHNsbHJv5Zodynxy&#10;0Y9CEuSctIlti3yPgz8pLn+nLYjIwoF7fGKtc92BxaDUxQezv+tJjrR2t5i2iJ+2SP4shNRfYLGr&#10;bWvBSX/aJgtpwzztb66jPe2xSsqWHNJFoB2n69jdwQIHAAAAAAAAAAAAQH8YV76sWiaik90q5hjl&#10;i5ll8r/c5HQW8i5+/3q+eSboy9B6QkB7EiH9i9ADeV6Zdk5ZTLpaG8rHSKXkT/uelNZCUXJIrUhe&#10;/AUizbQFoypI3wxcP3UxSF9A8r5vxd3JAgcAAAAAAAAAAABA/+ic12yb+q721oR193cmyCRymSc1&#10;QugT4/F3YPTkey1cTJrKwkH6x1gJ5hh1wSHZ3RO0NpR6y86r2vbm3Mm9k0NqQVso0PqP5Cc5pRak&#10;/5h0u/qKuU7qApUgx3Sfp6xVuAewwAEAAAAAAAAAAADQXwLf55A50S2LCua49hMdMq+b7KoFk2bX&#10;kwYyhyzvyPe31z053vmu/4llWYsF4ac9Jhcmh/SUcBtmt4ksQNiymp+nZ03+F8GfI0+M5/xNfXUt&#10;IuT5yLAimPIcOp1++AvSLaGnPSSd5JBOOg9igQMAAAAAAAAAAACg3ySLFdp3bER1v6M/D2kT44L5&#10;vetJCfmuh2R330j5GKsH63yaJQ/Shqat/C9Pj5U59+SwvqI9qWEXMVp117nP1FvqR6T1itDChrRj&#10;6uKWe7Bd4PBW4ILf/N4kTD7bX85iOwsLHAAAAAAAAAAAADBMyBytNtEr2+z8bT8w1+z6Mmz33f3y&#10;pdL+/vEefxSUS2vuV31iQ8z84vVeon0pumPf8qY/VdL5pI3J5+n+Mf1cUAv1d1HynxwWxj3B3iDy&#10;CIz52/1srJWSWOtiTdRfhWp9oQ4LHAAAAAAAAAAAADCMBN7R3pc3o8sEt3ddY/dHUJn8OR8/1FK2&#10;Jbt7irlW15etmzo7MNndCEJPl8jiUHJIz5A5fm3hwL+2shYQL6bJ0yjJIT3FXK/jqSW5dqEFls6T&#10;p1cApaBaBTTf1uKGwAIHAAAAAAAAAAAADDOtier5c/o14aw/mRFeWNE+AqmfHw3Veloi/fs5moC0&#10;YT8/wktrl9ATEfpHVfX3qytK93E30+4Ch0urk0zuPTY2cUTTlFW5pPBdX7zCAgcAAAAAAAAAAABA&#10;fsaVL55OW7CQeVnlKYWh+NqDUcXU/wKvPeTJiNOT3Soyz66c05encSrRmeH+fYZbP2CBAwAAAAAA&#10;AAAAACAf4+OTC9351JbZH/sk88rd500uTXZDH5HFKKUtVia7UzHHdX1xvPu9K43EzWzaAkdSMQvc&#10;pyesZt8eaY+PyD45RjvXeGjWozmtR2TkSY3u8+WxmtBnlrHAAQAAAAAAAAAAAJCN/r0b+RcpZK5W&#10;OX9hshv6gDxNY9qh62sn8n6EV+tpnM7v4xD78Z0hpXEzqi1wBD5/S9XcBMulEpJTY8bHJ5Zpx+p2&#10;rgYGVv5CrvIrmgUOAAAAAAAAAAAAgHSKzAGXcEFyGegxxebiizjxoD/v3xjcjGoLHCbzZ7vHZOmm&#10;UXCBQux4VEb7IpQ0ZZUxOTWGBQ4AAAAAAAAAAACAMPKmce1d/3Uqn+6TXA56hKnnro+XqtlVjVzk&#10;cDOpLXCYzn26e0yWbhry0VPaMSHlCZDk1BizrVCjsMABAAAAAAAAAAAAkI/AkxuVJ7K1N67LVw0k&#10;u6FmtCc3qi4qpfSN4FdVDAQ3g9oCh6zgySMo7nEpdn0mW7EFkvHdk9Niiq0eTixLTmvDAgcAAAAA&#10;AAAAAABAN9qb02Uutq7vW9Am3U36hya7oQZkIcrUa9d3ZuT5Yvg8aIsc0kfyfqdHX+jMXPcCxzDD&#10;AgcAAAAAAAAAAABAJzIB7s6b9teJs5NsQAVk7jv/wwH125i1hCKZklU9Oabb7BWbVoVr586fk+eR&#10;J+08cWJiYofkkC5Y4AAAAAAAAAAAAACYZrCLG22vTLIDJfDnvQel/5URA6EzQ/pHVBX4mKjrk9Pa&#10;mO25v0fD/1wweQSmwCrUSn+hhAUOAAAAAAAAAAAAgBbj+lztKnmqwvxcIPOxyaGVkTemywT4WOsr&#10;DFY612tft3Hf5zAEyHeZKHUpiw1XmLo+Qub466zX1oMGE4eaayzV5uqlfZNDB0NnZroXOJLO3ZHp&#10;NN005HftmJCmEfiScQAAAAAAAAAAAIAakQnvceW7GiYmJk9JDlGRT/SRCfXWxPnEEeachcYrRbut&#10;5eTecmxymkpyfsf1xToXVUYdU1+L/fozpn4p/PQnK023lzlH0jHtOHG2u711XPqnNZlzur5bRbYl&#10;u/uPm5FBL3AYVyanxpi/WeAAAAAAAAAAAAAAKElojlbmUpOFjwXj4xPX+/vrUybExw9sfVJQaL64&#10;ni/FHlVCC1SmDa+Q/ab+djd/LzZ1/aB/TB2OtZ7cWCyLXXI9WRjTjqnrC+oL0ZmJ7gWO1qNEuT+i&#10;qmulRipZP7Zbf4FC+5b2FLtWqljgAAAAAAAAAAAAgJnKeOuJC3cOtZDJvLA8rXG60Xmn/7TJG+Tl&#10;qQ41jQLyvRwKyeKFVl+5HRubXC7z9Fr7Wc1x0obaR4kV0p/j7zmdF+9e4LDI4oHs18zzGFHr+zT0&#10;87NWdmSFSjtPTHv0iQUOAAAAAAAAAAAAmGkk7/jPNVk95rw7338DeRVac7qTe0vayTXU67vKcfKG&#10;+ySJGY+pkwKfcNR6UibrI6aKkjwAIQtZykdThZy4vs6+lIp7YVkwSDar2MeIfJPdqUiBtHPzdlhp&#10;GO38tIpigQMAAAAAAAAAAABmEsmiQntO1DdZbFgoCxDJKSrK92/E371hlI9KksWTK92nAiYmJvbI&#10;eiO8XFP7eCNfSS85ZUaS51OVpO6z5tan59QnDpU6nX7apv2RZHGbmn3xEzqtBZLsBxKkbzhpBJW0&#10;klN6R9YFpdOZfV2f7xVwaXJamzwd1uo/jdFaUMm3uicrSMlpbVjgAAAAAAAAAAAAgJlA6w3mk8vd&#10;+dBp5bsZxndPDu1AJsmTOdzKH0+kuFLSDj1VIIsxKfO/qwbynQ4DJlmE0OpDFn4O1d7wn8zhLzDK&#10;goV6bkWXSluFrp2xBtDbjx5zL6YtcMjqjXtMlm4arZUc/ThNuQGTU2PMNr5kHAAAAAAAAAAAACAF&#10;mfh250GnnVimLS4k3+uQ403t8bv05SOm2u/u79Q+GRB/wXWOd/TLd0F0z0En38WsLrDI5Hly2EiT&#10;tElX+U39rtYWp1pPZ+T6/mtpZ3lKo/2kjduG9ikdc4x8X4t9QkdLx3HibG3xSebn9eOlHSf2SA6r&#10;F/ciWudKWzHSdNOQ37VjUlyZnBqTs4HassABMLp88OQto8Mu2Czb8zdX/dh5o+9hFyS6ZZftPVLL&#10;Aw6/tt9o+2a85xZUS2MIrPT/w55b9vw6dPMwjGplKqNNz742DIEfd9T2Z+rWo6LW37GlX1duWwxC&#10;tX0HqVc/ZdTqfSao1ucoqbS1qha39Ni5B89mDgRghtD63uPuJyBkXtV/t30yV5r2lMZibX64LMnc&#10;8GLvGo4Ty+Td/8nhMcmTCF1PIUgZ076LeZhJaZeV+uJU2hMe8RM8C/x6LYukI3PuSbqBa3Z/nFjK&#10;gtXK2p/KcS+gdeAkM24m0lzl3zjSUZXjAo4fmJwWI6s6+nHdSif3K4cFDoDRYa/Dnh1NHrppHCCc&#10;cvWWQ+/JV9XvKd/vgUresb9qbd0r1T7QK5Wy9kqtrBhWba8R8DMV1dIsrdJPa1e7bhm1tLEvavdn&#10;r9T6fB7VPpOmUk5shlq/qKraB6qo5Bu7/fDpm0Rb77xutMXz1mUOBGDESZsU1xcNgnO0S+uaDE8j&#10;yYM6Ma8txsg8r9nXVT6ZaO9HfvtBqF1Cizlmu/pJS1In/Vr8keuEFjtM/g5NDmsj6w1Snu5jJ69I&#10;DqlOZ8LhFbpkNTB+5Kjbyb3TVl5knxyjnxs/3qR+/pulVXGhcycXaCtZAgscAKPDXoc9K5r8902j&#10;/U7YJDr03M2jz161dXTRz148MM+780VBzw940c9eUsoL/+/FKe4cdPHdulp5sLpaX+hyRbpa+/vq&#10;/WBarc3LeMFdO6Wq9XFXLe+DUKujomrpFlVLd3Dq/zPCammE1M7vVutzdaj11TTlvtT6b0itbetQ&#10;r8s09XoNqdVVSO3/G4bt+j8fUOtPrlq/KKreV3z1PuKq9QtXrR5wcGr9zar1NavWh7LU+5So9yVR&#10;60OiVhas5qlXbRu9Zb+nR7u+bYNom5ewwAEwyqQsbBRyTJmM7hcyT6zlqZjdT38MC5JvmeDXy1XI&#10;K/2FoX5irl/o6yUCygJbtTKYRJwbovMJimFHFkamy8YCB8Aw4y5wHPzlTaNPXLR5dMqVz4uO/+aO&#10;0fFLX44Y9Lilf1NKLS3Eqmp9rYxa2ohZan2pLrXr4Wir9YNBquVxJqjVxUxXq6dBquUxSy2dkJ+7&#10;8uXRBz+zcfTuw2dFb13AAgfATGC8+qTyQCfFXUJPdOR1WL+bw+RdvutCLVM+Jx6UL4ZPkhsoslhj&#10;8lR1wW1Bklw5TALOTTGxLNlcCzZt+aKSZJNsk29zl+u1vz299TFY8k3+Ew+GnsYoQ+e3t9dbNgDo&#10;L7LAMf9jnQscx35ry+i9Rz0jeuP7nh69aR8zoN9ns9K+ZZ9N++pb9zXX7adKma1veb/JEwZ90/uK&#10;qbV3bk1b1aXa1to1M3yzqYO8viW+RjG1dJqg1rZN8Y17b1KL6v+KmtX6VC5NG+RRq59hVWujuv3n&#10;92w8dGr/y8qq9aEyau3XBLU2L6vWFpiu1ufyqPWxPGp9oJdq/SSPWl1hPb7zgI2jA8/YJDrwi5tM&#10;L3D8S7LA8VIWOAAAYAbR+vgo93Ow4sd7alnFM2md3Vq4mP4IquRb2Ve7K2yyqDHW+uyu2r5kpHNx&#10;YzKSRZRkFwAMIakLHO9/WrTHARtFex+5cfSvn31udNDnn1/JD3+muAd/Yeug2jXEj3yuuAeepqul&#10;3w+1upipHiRtnaVSh53KMekefHq6B33BpJOmel2j6V91+BHTH6uqlbuwWtmLqtVTQbX7uIzafV9U&#10;LX/9Vrt36lL7/5umlr+QWpvUpdZWIbW8YTm1PlRGrW/5ate3an2ijFp/cdWujc1S619Zav1N1NIX&#10;tb6TpdafRC197I8f/eLzok9dsln00bM2YYEDAADAIgsasrDhLgjI33U+TdEPpBz+woYsptS1aAIA&#10;g+PdH8te4HjPEbPNIH/T6OhLnxmd9J3nRCd9+7k4Yp5YwlO+95ywV5r9nid/t5xafnE01PpVUdX+&#10;56v0R1et35VRKyMOVq3P1KXa19JU+l5IrX/VpVZPM02tPQep2l/KqPWlIir9pYwnfacetbqqolpn&#10;/dbU86DV2qzfau0d8jNXPSfoKd8zZfJU+7ZVyYso1znxO8+MjjExkCxwHPxlFjgAAAC6qOcLXprk&#10;xNlJ0QBgyAktcLzv6O4FjiOXbhWdes1zotOuQ0REREREHA2zFjjeYr+D46XrRltuzQIHAADMYORJ&#10;iGSxo45vQu+b8jFXY2MTR/DEBsDo0Vrg2KxjgWPhFd4Cx6dY4EDETu+879IoD99feaR6vlhHGml+&#10;64594vNvu+fCrn29vvagvPDWN0aPPfHn6PEn/hJ99Ue7qMcMg2fc8MLoz4/eHz3x5GPR5cvfqx7T&#10;a23/8ftAE/KWxyp9fFjKGDKU/y9cv030uz8uG/r7AxHrN+8Cx7YscAAAAPQMeYHlRRYAChMvcBza&#10;ucCxiAUORAxoJw4FbeHAaicShYf+8svoSzft3N5XRxpZ3vjLk+PzQpPTQq+uPUhHZYFj0LrtP2yL&#10;XKPex/MYWuAQbbmHdfEGEXtj5gLHfskTHC9hgQMAaoc53dGC9qwAlQcApWCBAxGLaCfQhbITv3Wk&#10;kaZd3Pjtwzd17at6bZt22oSwf31/0cHud0nLizsRbQktYPjXsk8hWEKTuu7TLv45ft60/Gt1LZYt&#10;uzZBrdWDRtqkto92rJZHwS4WpE2eW/tRRyGr9nExq4xafUr9uNvda/fiHhBC+cvKv90fuo8QceaZ&#10;tsAx+XEWOACgpzCnO1rQnhWg8gCgFLLAMfnvGQsczndwaAEBIs4s7eSgT2gCV7OONDSzJjbdY3zy&#10;Xtt+9I/27ng7kesugLgTzoJ7npsXf7LV3eem5072+gstZa/lLmpoizfuuX7dpqVbtexp7ejq5t+9&#10;hnt9v73SyhSaqHfPS6uHftRRmu55Lnn7eJ4y+vnxFy20BQ5L3jKWbb9Q/l1tfqv+z0HE0TBe4Lg8&#10;e4Hj+S9mgQMAaoc53dGC9qwAlQcApdAWOEJfMn70pSxwIKJu6PP+0yYYfetIw05apj1hoVnk2qHJ&#10;Uzsp7m+3k7ShcrgTte6kcNpCSsiy17ILBNokujvZn5YXre7L5ifPBLXonl9mojp0/aILHIOoo6JW&#10;7eN5yhjKa6/KGDpPy7+vzVORhSNEHF1lgePob7YWOD76lU07FzgOY4EDAHoKc7qjBe1ZASoPAEpR&#10;aIHjMhY4EDG/dgJRKDJJ71o0jTrflZ12bW1yNLQgkTWRqk3Slp3wLXMt0S5wZD29kZYX7dpl82O3&#10;p01Q2/oOpW21ecjCvX7RBY5B1FEdunXj9tuyZQzVW5Uylmk/Lf++Nt20YxBx5sgCBwAMEOZ0Rwva&#10;swJUHgCUIs8Cx9SnWwscx7DAgTjjtZPKeZ+QsMe7Cw51pBEy6wmOOq/tLqbYBQLtuLKTu/baoYUd&#10;LW9lr5W2wFHH0wlF85M2Qe1+HJU/Ge7q5jvUd9zJczetogscg6ijkHX08bJlDOW1TBmrtJ+Wf9+s&#10;PCHizFIWOCQGai1wdH5E1bsPnx0vcLzyzeuzwAEAvYA53dGC9qxA4cobGxvbenx8cqkxGhub3DvZ&#10;DAAzjPYCx/HZCxx8BwciinZCVAhNDtqJXEGbaK0jDc08E5t1XdudgBVCaZWdwHa3u3lwr+unWfZa&#10;aQsconueX7fuJHNd+bHb3Wu5x4YmvF3devLL5aZlca+fNpmv5c3dLvSjjtKs2sfzlNFP101PcPNa&#10;poxV2i+Uf1eb3zx9CRFH37QFjr0+2XqCo+wCB3MvAJABE+KjBe1ZgVyVN2/exLh5UV0lL6yJi+fO&#10;nbtlshsAZiDvPjR9geMd/zq9wPHpr7PAgYiduhOpLqGJTM060nBNe5rCt+q1tYlZ36oT2P5CihBa&#10;iCh7rawFDletzkLv6C+bH22C2p9AT8Nte5sHF7ecNl2/7H692/1a3nz7UUd5LdPHs8qo9Ukpn7vd&#10;zWuVMpZpv6z8Z+UHEWeeXQscpysLHG/Kv8DB3AsAFIAJ8dGC9qyAWnnyAjo2NnG686IqL7ALkt0A&#10;ACxwIOJIaic9Q5PKddmv6yA2QbtYElo8tAtlTV44sIswLG4goqsscByTLHAc4i1wvDvHAgdzLwBQ&#10;ASbERwvaswLtyhsfH999bGxyuX1hNb9fMTExsYPsAwDwKbLAwUdUIeIwaSdb61588N8Rz+IGzhS1&#10;Jzd8/CdhmiSLG4gYMnWB4/DWAscr3ti5wMHcCwDUBBPiowXtWYFou+22t+8SsO8YQETM5cQ+c9oL&#10;HJ+8mAUOREREREScOboLHB89K32B4+WvfJHEUMy9IGIlx8YmjrBzuokwGtCeFeioPHnXgLx7YPrG&#10;mVg2NjZ/TrIbAKBN+wmOE1jgQERERETEmWeeBY5d37ZB10dUMfcCADXAhPhoQXtWIFh5U1NT642N&#10;TRxqXJ2sEK6WVULZnhwCADOYrAWOd364tcBx0Jc2Y4EDERERERFHzhO+rS9wLDg5fYHDhbkXACgJ&#10;E+KjBe1ZgdyVN2/e/F3kXQXT7zCYvFK+ECvZDQAzjNYCx6bTCxxL9AWOg89kgQMREREREUfPXAsc&#10;b18/2nrndaMtn6cvcPgw9wIAOWFCfLSgPStQqvKmpqZmj41N7i0/k00AMMOwCxz/cnJrgeNw70vG&#10;WeBARERERMRR9qTvegscZyQLHCeVX+BwYe4FAFJgQny0oD0rQOUBQCnaCxwntRY4PnFh5wLH2z/0&#10;9OQ7OFjgQERERETE0bPOBQ75SCr5aKrOj6riezkAIAhzuqMF7VkBKg8ASpF7geN0vmQcERERERFH&#10;T7vA8cklKV8y/vYNggsck5OTLxsfn7h++uOo+LJxAMgNc7qjBe1ZASoPAEqx12F5Fzh4ggMRERER&#10;EUfPE0MLHJ/tXuDYIlngGBubOHR8fOLB6UWNyYV8BBUAlIA53dGC9qwAlQcApche4Gh9BwcfUYWI&#10;iIiIiKPoid/JXuDYbY/No93f/Hq7mIGIiKj61re+nTn6krDAAQClyL/AwUdUISIiIiLi6JlngeNV&#10;b1s/2u6lT4t23e1v3YmsVcYFSWgFAFAG5nRHC9qzAlQeAJTCLnDsd0KywHFR9wLH3keywIGIiIiI&#10;iCPotSkLHO53cLyt8yOqhPHx8d3HxydXOgseS+fOnbtlshsAIA/M6Y4WtGcFqDwAKEXHAsdZLHAg&#10;IiIiIuLM8VRngePwi4stcLjIwsb4+ORiZ7Fj1bx5E+PJbgCAEMzpjha0ZwWoPAAoxV6HPTtzgeO9&#10;R7HAgYiIiIiIo2nXAscZxRc4fMbHJxfIIocsdoyNTRyRbAYA8GFOd7SgPStA5QFAKToWOJSPqNrj&#10;gOkFjlOveW70xR9tjTV5xg/T1c7pl1p+iqil2RS1/BZVS3cQannDbrW6w+Z5RkG1NFK92VM7poFq&#10;fVpTOxdbavVVVC3dQajlzVU7B/un1iZZaun0Qu3aonbsTPQLNz2ve4HDaBc43vyB4gscAAA5YU53&#10;tKA9K0DlAUAp8ixwfOZ7z4u+dvt2hf3KT7fBnJ5927bVlXSapJbHutWum6JW971Su35QrWxl1dK3&#10;asc3xK8OQC0fmtq5edX6Rt2qbV2Xpgz9Uqu/YVV7TWyqWp+qota2g1Zro0GrtQWmq/W3PGp9opdq&#10;7d1LtbrC8p56zXPUJzhY4ACAHsKc7mhBe1aAygOAUrgLHAed2bnAceQ3No8+f9NWiIiIiIiIM8aF&#10;V2xR+SOqAABywpzuaEF7VoDKA4BSdDzBkSxwHPbVbaKDPrctNtiPnr5dtl9I9+DPp3vQ57L9yGnb&#10;pvrvX9q+EWp16KvVgatWh11q7eB5yBnbp6rl31Wr57xq5S6rVkdF1NIsZ3e/LKqWvzKqfSKgdn5I&#10;7fygSp+rQ62vpqn13ZBaX01Ta8OQWn2mqdZpmkpdhdT7L4bU+kpRtf7jq/UbV62f+Kp9w1fpE65a&#10;HeBg1fpUHrV+ZtX6mKj1K6van6xKXxK18mA5P3TKs1ngAIBew5zuaEF7VoDKA4BSxAsch7YWON59&#10;2GbRW/fdXHefzaK3ZPjWfSsqafTRt31gcxwC/X7YL7W8jIId9TkiauUso/p/qcvu63ep9Kcyankc&#10;lGo5MVarr7rU+2Ca3fkLqvS5PGr57IVqnmeAWl0MSr2PlbG7nIVU+mFIrRxlfft++vaZrN6+g7Cz&#10;j2h5zVJP19qZvviWfZ/BAgcA9ArmdEcL2rMCVB4AlEIWOD5x1suik7/xmvxeWtyTlu5W2hO/nq49&#10;Ts0rdujWK/ZWrf6xU7/OtPu7Lk+S65XRy2NetfK2df8/avuxVk807VHGk77RG08x7V6HHf2oFyp1&#10;OYpqbV9Frc0HodZnNLU6Kap2/UJKvZVQ+18/qtrXJK0Nh1ntf09d/cNVu05Qp29rTn5kOxY4AKBu&#10;mNMdLWjPClB5AAAAAAAAAAAAAMMDc7qjBe1ZASoPAAAAAAAAAAAAYHhgTne0oD0rQOUBAAAAAAAA&#10;AAAADA/M6Y4WtGcFqDwAKIR898aBp28eLfrvLerzf2pSS3vEPc6Ueyaqtn8elTrEdLX6L6uWPo6m&#10;WvtnqaWDA1TapI9qfaIXqmXFbqWuZrha/6miWs+jqpR3pqnVg3Hvo2bz3RsA0CuY0x0taM8KUHkA&#10;UIi9DntWNPnvm0b7nbBJdNSlm0en//DZXX7hB88Kqh1fVC3dQajlbab7hR/Ur3adXqm1c1G1dLG/&#10;av2oV2rXr1utn6WppYG9Vesbg1TLY6/U+qCvdh52t9soqZW3l2p5mFbvl6KWVpb6NTCPWn32Su36&#10;VdWuE/Kw8zeLdn3bBtHWO6/LAgcA9ArmdEcL2rMCVB4AFMJd4Dj4y5tGR1/6zOjsW3eKvv3Qa7Em&#10;/+uBf8jw1apaWln+7x/mlPJ/HnxNUO06OFj1fuSr9yurlm5Rtb5URq3fuWrXxrB6f0hT7yMhtWvW&#10;odY3qur2o//+/W651eupqnp9al5x/z8UUksj5HdMXdeh1oaFNW1Uh1r+8qqlV0WtH9al25+r+J2H&#10;X5ep2l6JWt7KqOXNVbs2llf/v+Sq/8/Q0spSa+8stT4gaun30/N++vLo3YfPit6y39PjBY5tXsIC&#10;BwD0DOZ0RwvaswJUHgAUwl/g+MRFm0fHfmvL6H1Hbxy98b2zot2nNkZERERERJwxvvOAjaMDv7hJ&#10;9MHPbBwvcLx1AQscANBzmNMdLWjPClB5AFAIWeCY/7HuBY73HvWM6I3vf1r0jgNmRXsfvlX03k88&#10;t9vDA2rHFlFLs59qearZvQfgPkdsXdr3f6qc7/vk80qp1VlhtbYtqpZuA9374zUq6dWk1pfKqvWv&#10;Mmr9rYpae2Sq9TVN7dySqm3dC+VaPVbrH3Xbi76i+d7De6/aTmm69a3sn/LsOL5P+vd1k9TaWTuu&#10;qtp1KvmpetTymqV/72Ur19HUjh091fbLqfY/otdqZcijlv9eal8v9zv22dFHz9okOvAMo7vA8S/J&#10;AsdLWeAAgJ7BnO5oQXtWgMoDgEJkLXDsccBG0XuOmB0d9KXNo08ufk50xMXPQ+Mnzy/up5ekaNLU&#10;POKi4n7qQl2tHNhftX5RVLX/+Jprpan1m6JqfcxVKz+21Nq1rId7au2dpta2mlob1+ri/Gr1oN4H&#10;vVKpR6tWd0XU0iyi1t/aKtcrpJZmSO38Pqv2sz4rdaH116Kq/dDXXCtNrY6KqpXRtasfYK1qfSNN&#10;tZ9YTXqaWrtnOSp94dNLnhsdY2KgT12yGQscADAomNMdLWjPClB5AFCId39MX+B439GdCxwHnrFp&#10;dOTSraLTrnsOIiIiIiLiyHjid57ZXuA4+MvdCxxvsR9R9dJ1oy23ZoEDAHoCc7qjBe1ZASoPAApR&#10;dIHj1Gv0oAAREREREXEYZYEDABoAc7qjBe1ZASoPAAoRL3AculnHAsfCK7wFjk+xwIE4TJ5xwwuj&#10;Pz96f5SX2+65UE1nmPzC9dtEv/vjsrg83195pHpMU/3WHfv0Nd/DXFeu/a63OrX36BNPPhZdvvy9&#10;6jFFtfXh8tBffhl96aad1eNH0VCf6EV9I+JombnAsd/0l4yzwAEAPYI53dGC9qwAlQcAhdAWOBax&#10;wIE41LoLHFmTv3fed2l83G8fvkndPywO66T9IPI9Cgsco7JIU6ejci+XlT6BiFVkgQMAGgBzuqMF&#10;7VkBKg8ACpFrgYPv4EAcKosscNh3PD/+xF+ir/5ol67t8nSH/85wP80bf3lysmearElWdzLSJesd&#10;1tp5cq2syU3tPL/MvmXzqNWHdo52nKA9UVNXHeepK82iZUp7csAe4+e/6DV8qtbbhbe+MXrsiT+3&#10;+4X928Wtr6z9aYaeKPDzoOU/z/0naP27SH1k/Q/odX0Vuf+y+kSeJziq9JU87YSIzTZe4LhcX+CY&#10;/DgLHADQF5jTHS1ozwpQeQBQCFngmPz3fAscR1/KAgfiMJh3gcO+41ub9HMnNLXJavca/vnuPn+S&#10;1Z3k9Cek86bp58efXHTLHDrPnTz10yubR1tnafXp10faYoO7L+08f1/ZutIsUybbr7QFB1u3br6a&#10;Um/+BLybf/c8izv5nZaupm0jv8xpeXDbVbtGqN7T+mxamrbuBb8fib2qr7L3n5um3ydC9V22bqq0&#10;EyI2U3eB46Nf2TS4wPH8F7PAAQA9gznd0YL2rACVBwCF0BY4Ql8yfvRlLHAgDoPuBFsetHcphyaW&#10;RXci0Z+AdLWT6drkaEg373aSMs/1tPPEtMn2soau5S4e5L1eaFI2bbLW1baTreMqdaVZpkw2/dAE&#10;tL+9CfUm2+yktZ8/qzupraVdpF5DdZSVh7RraH09T38QtXs17X+A2M/6cg2dl9b2Wn1XqZsq7YSI&#10;zVQWOI7+ZmCB4zAWOACgLzCnO1rQnhWg8gCgEHkWOKY+3VrgOIYFDsShsMjkWuhYbQI46xxfOwmY&#10;9e7nEDbtPNfTJjerTDIWzaOrnWjW8BeTQpOybt7zYOu4bF1lWaRMotb2WYtNg6w3OTfUX612fx2T&#10;2vZYP62sPKRdQ6vfvHnSrpv2PyB0jra/TH3Zc7Nwz0vr11p9V6mbrLLnTRsRm6MscEgMlLbA8co3&#10;r88CBwD0EuZ0RwvaswJUHgAUggUOxNGz6OSanRh1J5HTJjfdicQi73x2z9MmxUV3YtPmPc/1QmXO&#10;O6lu81M2j3m013LrNDQpm7eOfavUVRm1Mllt+0s92v4UqtM0+1FvYtaktd0/TAsceesj7QkOrW3F&#10;XtSXm9+i91+oT4hafVepmyrthIjNtHOBo/M7ON59+GwWOACgHzCnO1rQnhXIXXlTU1PrjY1NHGFc&#10;PT4+GcnPsbH5c5LdADBDePehyQLH8dkLHJ/+OgsciMNg3sk19zh/oi5rctM9NzRJK7jpuhOKfrpu&#10;ehY372l5tROQltB57jXdvNSVRzcffr27dZJ3AjqtjkU7oS3UUVeaZcpkdcsm+HmxNqXesiat7f4i&#10;E/Yh7bGheyeUh7RraAscYlp9uPXrX3PQCxxF7788fcLPS9m6qdJOiNhM0xY49vpk8gTHm4otcDDn&#10;AgAFYUJ8tKA9K5BaeZOTky8bH5+4Xl5cW04s4wUWYGaTtcDxjn9lgQNx2NQmAkNoE9Ni1uSmqzth&#10;bAmlK7oThxb3OnbCO3Rt/3pyLXdyU5tQ9CfbhbSyVcmjrTuf0ESnnzctTX9hQghNrrqWqSvNomWy&#10;FpnoHXS9ZU1a2/1FJuxD2mNDk+plJs5DCxyuRe7VQSxwWO25Lnnuv1CfCNW3a5G6qdJOiNhM4y8Z&#10;dxc4Tnee4CiwwMGcCwBUgAnx0YL2rEBX5Y2NTRxqXlQfnH6BnVw4NTU1O9kNADMcFjgQEbFX2ono&#10;tEl3RETEQesucBziL3Ac3lrgeMUb9QUO5lwAoCaYEB8taM8KRBtttFE0NjZ5hfPiioiY6sQ+c3It&#10;cBy5lAUORERMV3tqRDsOERGxKRZZ4NjmRZsw54KIlZWPsEvmci1MiI8WtGcF4sqTdwuYm2Whc+Os&#10;Mi5oHQIAMI3/BMcnL2aBAxERERERZ44dH1F1VvYTHMy5AEAPYEJ8tKA9K6BW3vj4+O7mxXal8+K7&#10;dO7cuVsmuwFgBtNe4DghfYHjoC9txgIHIiIiIiKOnHkWOHZ92wbB7+BgzgUAaoAJ8dGC9qxAZuXJ&#10;i6x5sV3svPCumjdvYjzZDQAzjNYCx6bTCxxLOhc43vnhZIHjTBY4EBERERFx9Dzh2/oCx4KTOxc4&#10;tt45/UvGBeZcAKAkTIiPFrRnBQpXnnmxXSAvuPLCq3z+GwCMOHaB419OTl/gOJgFDkREREREHEFP&#10;+u6zOhc4zlAWON6+fmuB43npCxw+zLkAQE6YEB8taM8KUHkAUAh/geNw70vG7QLHgWewwIGIiIiI&#10;iKPnSd/1nuCwCxwnlV/gGBsb23p8fHJpa2Fjcu9kMwBACOZ0RwvaswJUHgAUor3AcVJrgeMTF3Yu&#10;cLz9Q09vLXCczpeMIyIiIiLi6Nm1wGE/oqpjgSP5iKqUBQ75KCr7tEbiYr6LAwBywpzuaEF7VoDK&#10;A4BC7HUYCxyIiIiIiDhzPTFZ4PjkkpQvGU8WOLZwFjhk8WJsbOJ0Z0FDFjcWJLsBAIrAnO5oQXtW&#10;gMoDgEJkL3DwEVWIiIiIiDi6nvidwALHZ6cXOF71ttZHVO340ufIR04tt4sa5vcrJiYmdkjCKwCA&#10;sjCnO1rQnhWg8gCgECxwICIiIiLiTDbPAscb3rljtOe79rRPaiAiIoZcuQZz9JWg8gCgEF0LHN6X&#10;jE8vcPARVYiIiIiIOGJem7LA4XxElX2CQz6iSp7YkCc3piezJpaNjc2fk4RYAABlYE53tKA9K0Dl&#10;AUAh7ALHfieEFzj2PpIFDkREREREHD1PdRY4Dr845Ts43tb9HRzC1NTUemNjE4caV8tih/w0HiHb&#10;k0MAAPLAnO5oQXtWgMoDgELsddizpxc4zmKBAxERERERZ45VFzh85s2bv4s80TH9dMfklfJl5Mlu&#10;AIAQzOmOFrRnBag8AChExwKH8gTHHgdsFL33qM4Fjs9d3yw/f8NzMVbqYrB+Lqfaua7aOYVU+omo&#10;19sg7C5zGdWyl1GpK+y9et+oy+7+kqbaL0IqZcHRU+9XRe3ua75qH/NV8oeo97k0u/ufVe13VuXa&#10;OGKa+KZrgeOMlnaB480fyL/A4TI1NTV7bGxyb/mZbAIACMGc7mhBe1aAygOAQuRZ4JDv4Pjs1c+N&#10;zvrxNn33Kxlq51i/8uNtK3nWrSadKip5QmyUWr8toXb/FFHNm6d2//tq52GPVPpBXWp9pC7VsgTU&#10;+liaWhqNVqn7gRm3zWBt9RG9bQv7E5NWWdt56Z1qfyioWu6CaulateP7rZavGaV2r2ao9bc01esm&#10;am1i1Y6vwy/96PnRpy6pd4EDAKAAzOmOFrRnBag8AChE1gLH0d/cIjr9h89qlF/4wTMre8aPnt0Y&#10;tTIillHrX01QuwerqJUdi6m107Cq9ZG61epwGNXqb5TU2q4pau0RUjs/TS2NJqjltU61a2Kz1dox&#10;j1pavXTRf2/RWuAo+RFVAAAlYU53tKA9K0DlAUAh3AWOg86cXuA4/optohP/Z2Z5wn8/Hx21Oppp&#10;avUyKLX84eir9YU61K6FmEetPxVVSxexDrX+lqWWDqL46UuewwIHAPQT5nRHC9qzAlQeABQiXuA4&#10;NHmC48xNowXHPSt6z2HNde/Dn53p1CfSfc/HMzR1kuVeH3tWqu874jmV1MqOKGr9pYxav/XV+n6H&#10;2v3jqd2Dvtp97KrVA4bV2rsutX6SptpvQir9J02tL3Vp+o91708+J7da2UfFvUwf0dqqsJJOBcu0&#10;eUg1fznV0huEav/1dfpzWd996LMy1erJVct/GbX/967a/zespvY/IY9aP7B2/S+3Km1uVft3otYX&#10;RK08/XLy0M1Z4ACAfsCc7mhBe1aAygOAQtgFjgNO2jb6l2N2mJF+4NMvKOx+R72wsAuOLu4Hj92h&#10;sPsvfFFh33f4tn1Rq/9eqF27V2r1maZtJ62909zvSNPvSviBEu57xPaF3Mfo18t7P9Ff/etX1b2n&#10;XLU2rap2nV6o3Su+Wv7q9F8kHznV7gNXrb8XVaunMmp1WVQpk7a9qNrrT136bZBH7TW0V2r/n/Io&#10;/8Pyav9HaP07j1r/yVKr1yy19sujVq9Zav1wpum+ftSl1n9Cav1GU+srIbX+oan1CU2t3obNdx3w&#10;LBY4AKCXMKc7WtCeFaDyAKAQx17y0ugrN+yW6Zev//uZ43Uhd+2N179qKDzL1E1Z1XoeVa/7h6Bn&#10;mvbut1pbDlTJU4PU6sxXbWdN9f9GP+wuVym19iqlpDUgtXINk6b+tP+hhbxh15G2u7/lUc7rg1qb&#10;Dkq1HvrrWaZOXNX/m1ib6v+DnGqvLdr913OVvPVKt+602CfN+R/dmjkXAOgFzOmOFrRnBag8AAAA&#10;AAAAAAAAgOGBOd3RgvasAJUHAAAAAAAAAAAAMDwwpzta0J4VoPIAAAAAAAAAAAAAhgfmdEcL2rMC&#10;VB4AAAAAAAAAAADA8MCc7mhBe1aAygMAAAAAAAAAAAAYHpjTHS1ozwpQeQBQmPVef0a0xpsvq883&#10;XRr7lDctHV7fbPLfcNd88zcyXNo4n2Ly1Xi1/tBQ13zT13urqY+ZpHaftfT6yJA5fQ865Y37DzZK&#10;t3089X45vGplHJja/74hU3t9wOJ21613jw6dfnnS1epEe00ZVdWYJqdr/r+PMwcDAHXAnO5oQXtW&#10;gMoDgMJstNuR0bqvOiIO9NcYXzZ6jv2oN47fUkAlX5W9Ob9jOVWvM0PV2rxXqn0mj0q+e6b0jxJq&#10;/SxTpY5mkmr9j4paP+61Wj6weZp7v6mq/6dSLHOu2nfzqNVlL5Q8llAra5bq9Udc7bWgqmp/Cank&#10;qZLSjjnU2l9TvUYD/MevRmts+rJorVnbMAcDAHXAnO5oQXtWgMoDgMLYBY615pwWrfHP50cb7HVz&#10;tPlH7m+Mz/jQ74JufEDYLT7yQNDNA2524P0p3pfqph/W1cqE9aj1CV+tb/jHaH3BV+8T02ptX8ZN&#10;/vXeVLXy1GWRe6WoWtppbm7qVFX29VMtD4laP8ijllYetbS61f8/1anWb61an63TLQ/6fYda33FV&#10;2zSgXp9p6vUTUquvkNr/O+zW/18eUvt/56r1HV+tz7jqfURT7x+uWp9w1eoCB6PW36xaXxO1/mXV&#10;+pao9yWr3o9Erf+IWlkwvxtOXBOt8ZIDojW23TNaY7OXs8ABAHXBnO5oQXtWgMoDgML4CxxPees3&#10;ozX3vCra8j3/FT1r7tmIhX3mu8qppYVYl1qfK6OWNmIRtX5Vp9o1ceap9Y1Bq+UTu9Xqbqar1VMe&#10;tbSy1NIRt9zrimiNOV+K1tjlmGiNl/wrCxwAUDfM6Y4WtGcFqDwAKEy8wLHrkV0LHE/5+xOjNXb6&#10;YLT2Sz4UrffS/Wpxg7/9cD2+/IDKrv83H6rR/evxZR+sxfVeumBE1ftVnar9rVcq/bJu9f7aC5X+&#10;3AuV/l63et8ro97HmqDaHz03/H+Dc4O//ddmqtxjTVG9XxrqBi//UCm1tJqq2n+wuEpfV9XO7bHa&#10;/65BqP3/TlN7TcA0F0TrvPKIaI3XfzVa4x/PmV7geOmHkwWOv2WBAwDqgjnd0YL2rACVBwCFyVrg&#10;WONlH43W2HVhtP7uX4lmvfVrPXX2m79c2FlvPSfobElT8y1fLenZqlpZRlmtHRqj5C9LtW1d9XYO&#10;Oeut55ZU77d5LFeuHunkQesveZ39ljps5WmW+b2KHeUr6az4p95n+q1W377q/VSTWh9O0+1TmXr1&#10;Xr96nfpqdYr51fpNGbX+5Kv2I1e1H5RR7ytWrR5w8Gr9Kkutn1nr62P0o3674dsujtZ4y39Ga7zh&#10;fBY4AKAfMKc7WtCeFaDyAKAwrY+o+nTmAseab/hatPae347Wnf8jnLH+MEXteOO7l4Wdf3NAJR3E&#10;tlr/89XO89T6pK/aP12VdHFE1fpZmloaKWr9L021P4ZUrod9VOsfZdXSL6jWn8qo9rWiKvnrUKuD&#10;Qanlr89q7TAI1bbslUo9xKa0iZZnUU1f7E5jrbEbozXfcWX2AsfmLHAAQG0wpzta0J4VoPIAoDBF&#10;FjjWesd/R+u8+5Zonb1+jNgYZ+/z0+jehx+L8rD60SejbQ5cXikN4ZDzf9uVRsgjv/675KwoOvuq&#10;36vHZOmm4ZKWni3TY48/Ge1x8s/VY1xfcfhd0SN/fSJYR1W86PoHO9Kto816md+qFq37XlgkD73s&#10;/4N0w/f+JLrp/x4ZqjyHrOP/CIYt8z+2yf+DBmnof8+en/n5QP8nIhaxvcDx1sACx0t4ggMAaoc5&#10;3dGC9qwAlQcAhVEXON51NQscODS6k7NZk5gy0S74kyxFJoNtGkLWRKOdAPvVA49Gt/16dXxO3olW&#10;d8Jt5b1/jTZfcFvHfpu2xU+3SJnEXkzW2Tz4+a+jzZhcTLdI+/eq/w/aUVngqPJ/BMNW/R/L/yDd&#10;tP8nssghsEiHTTfzCY6XHMCXjANA3TCnO1rQnhWg8gCgMCxw4LBbZLJctBMs7oRWkQleMc/Elp8v&#10;e07WNdxJ2TyTQO4knFv+XpSpiPb6Wnp1tBmTi+kWaf9B95VeOQoLHP69kvf/CIat638s/4N0s/6f&#10;sMiBw2DHAsc/scABAH2BOd3RgvasAJUHAIXRFzi+7y1wLJpe4Njr1q4gAHGQ1jFZXnSC176LXXvX&#10;rxiaQLPXTpsQs+8qDqWd10FOWmdNLNfRZm5+v3f7n+L9Gm79Z9WJlm93Wwh/oi7tOrYsIbT6CH18&#10;jss1K/7UcU6R9i/aV9L6f5m8upP2P7/vr8lR3WgTomn1mfbEgztpraHVhdvnzvzuA8mR3ci10uoh&#10;78Rulf8jYpm+VuYc937W0OqyzH1V5hzNuv7HlvkfZO3nfVLl/irTtln/T7T/s4hNM3WB45VHscAB&#10;AL2AOd3RgvasAJUHAIVpLXAckW+BY89vm0E/CxzYLN0JmLTJEvc4f+IlaxJHw598ck2bAM5aHLH7&#10;80zUpVmmTEIdCxxZE7B1tJk7Qa3VlTup555n85Y2Oe+mZ9sjrb19bb79a9v0tXoJ1UnWZKxbD+55&#10;oTxoutfOi1YfZfNati3T6tPdL2h1mqd/uvnJyqe7OKDVT6gcIav8H0krY1Zfq7N/itr/tDL3VZlz&#10;NLX8lLFqv+3XfdKrfIpaXeb535P2fxixCbYWOL6bfETVBeEFjk1fxgIHANQFc7qjBe1ZASoPAAqj&#10;L3D4XzJuFzi+Ywb9LHBgsywyORuaGEubkHHTD02Iuma9A9pFy09dk3h5Jplc7SRXnjJmaSfGsuo7&#10;D6E0svLrXsOdJBS1Og5NuIXymlavWt3X/a5lrZ+56RZp/7Rj3fKX7RtZeS3Tlto2X63O85wn2jy7&#10;ecrKZ2ii2Jr32mKV/yNl+lqZc9zy5MGtt9C5ee4rnzx93LWu/7FV/gdp9uI+EaveX3nQ2jatXbLu&#10;FcRBm7rA8YojWeAAgF7AnO5oQXtWgMoDgMLYBY413QWOPb/nLXAcxwIHNtaik0iaeSZk3OuEJors&#10;pI2Qlhc3Lf8dtWUmfrR3Xucpk2vWJFgRiyxwlG2zMpN2Vn8y1x6bt+x2gtQl6x3MZRc4QhPd9nqh&#10;Plek/fMc69ZnqJ7K5rVMW2rbfId1gSNUT75uem7/G8QCR95z0sy6rzTLnJPVTpra/9gy/Vbs530i&#10;ljmvStvac9Pqt0wbIPbTeIHjnd/TFzh2Oba1wPH8PVjgAIA6YU53tKA9K0DlAcxQxscnF4+NTaw2&#10;PxdOTU3NTjbnotACxzv+xwz6WeDAZlllIsaaZ0LG6k6ouddz85E1wSaGJrFEdwIsq0w2P37ei5RJ&#10;zJoEK6I2OexaR5uVneyzuufbz8/3j3MnfUNtasvqPvkRqnttktSq5TdPPWX1xzztX+TYPP2/aF7L&#10;tmVafbr7hSLnuddz2z0rn3Z/qB7z1FHo2iHtNYW8ZSxTn2XbwD3G3iNl7quy92LIOv7Hlum3efpA&#10;3fdJ2fPKtK1ss+ml/T8p0laIg7BzgWMxCxwAUJgSczTM6Y4WtGcFqDyAGcy8efN3GR+fuN68gEYt&#10;J66XbcnuINMfUXWq8xFVoQUOvmQcm2eeCaMs80zIuLqTYzLZ5k6+FfnYE5tO6Lp28igLrdxFy5Q1&#10;CVbErHeD19FmZSftXN12DLWbW5YQ/iRdWt3bfGtox7t51DjvmgfVid8i7V+0r/j9X9uuEcprlbZM&#10;q88b734k2A/TzhPS2i6UT7s/VI9ZfbLu/yNpZQzlse5zLP6iRJn7qsw5WVb5H5vVH0Lt3e/7pOx5&#10;Ypm2temF+kvW6wNiE8y3wPF2FjgAIJWCczTM6Y4WtGcFqDwAiJF3CMg7BZJ3DMgL6YPm90PN9vWS&#10;Q9pkLnD8zSEscCBiYe0kV2hSrQnayTveRYyI2B/topK/MILYJFvfwZFzgWP2tszBAEAmOeZomNMd&#10;LWjPClB5AKAyPj6++9jY5PLWC+lkZH6/YmJiYgfZ1/6Iqte4H1HlfMl4xwIHH1GFiPm1ixxNXEAY&#10;hgUYRMRR0j69wuIGNt3WAseVgQWOY5IFjrexwAEApfHnaF7zmtdGG220Ef9PRgfm6CsQ3xSIiPmd&#10;WNa9wPGtlAUOnuBAxOLKZ8o3ZSHB/UiaIh8DhIiI5ZXFjdDHViE2zbXGbnAWOPwvGe9e4NDjLETE&#10;Mk4sy/NR49B4WOCoAJUHAF2YF8kFxlX2BXNiYvIU90uupj+iKlngeBsLHIiIiIiIODPNtcCx7Z48&#10;wQEApdDmaNZdd13mdEcL2rMCVB4ArDF37twtzYvkYvtiaVw1MTGxR7K7i6dnLnD8W2uB45/PY4ED&#10;ERERERFH2rXmXR9Y4DhDWeDYjjkYAEgl5xwNc7oDxrSLLDxJ+ywdGxvbOtlcFtqzAlQewAxFHmE0&#10;/4RXJv+M43/I8iKa7E7FLnCs+dovZCxwnM8CByIiIiIijrSd38FxfmCB413xAseas1jgAIBuSszR&#10;MKfbALTFqHnzJsaT3UWgPStA5QHMUOQLw9Oe0kija4Gj60vGuxc47Jfz5uWQ83/bFTg00Q3f+5Po&#10;pv97ZKjyjDgo7ZfFFv0Ccfv/g89iR0RExCYaXOB4zekscABALkrM0TCn20DGvY8TGxubOD3nm4lp&#10;zwpQeQBQmOkFjs/rCxwvO7i1wPFPX+1a4MgzQSlfLmw5+6rfq8c0RRY4EPPLAgciIiKOomuNs8AB&#10;AH2HOd2GI4tWY2OTV0wvdkwuHx8f3z3Z7UN7VoDKA4DCPP3VoQWOk2pZ4BBfcfhd0SN/fSJa/eiT&#10;0TYHLlePaYIscCDmlwUOREREHEWnn+D4VucCx2vdLxm3CxytLxm3E16IiDjjXDU2Nrl3PME2DXP0&#10;FaDyAKAw7QWOOVkLHF8rvcBhn+LQJkKP/Prv4n1pXLPiTx3n2AUTuf7P7/trclQ32hMjdlJW41cP&#10;PBrd9uvV8e/+Aoe9ZgitLtyFnTO/+0ByZDdyrbR6yPvkS5m6FNPqRNAWe8qcY/tNCK0O3UWnEH79&#10;lDlH053Av3zZw/HvGn5Z7XlX3/Gnjj7j9v8ydSFWuV/q7oe2nO59o+HXT9r/j7L1goiIiFiX4QWO&#10;M7u+ZNwucAAAVIQ53QYzNjZ/zvj4xDK7qCFPcsgTHcluDdqzAlQeABSmygJHEbSJdTuZGnoHuLuo&#10;4E6Sutu1iWq7358MtdcLPUniTu6618s6z60PNz9Z+XQXCbT6CZVDs2xdppXNLVdd54TyJ9qFMLeu&#10;7DatfkKWOUfTbR+t/ULt7p7n1oG1bF2UbeNe9cOy9WO3h+7PovWCiIiIWJvvvpUFDgAYBMzpNoip&#10;qan1xsYmjjCubi1oTKw2Hirbk0OyoD0rQOUBQGFyL3C8Id8THO6kZmhBIEt34tSiTdjmWXCw52nb&#10;fLWPqMpznmjz7OYpK5+hiWNr3munmVaXZT6Sq8w5bjny4NZX6Ny0RZ8y52jaukubcNfaPe28KnUR&#10;Mq2NxV71w7L1Y9Nzr9eLekFEREQsbOoCh/sRVSxwAECtMKc7YOTLw8fHJ6+0T2nIExvz5s3fJdld&#10;FNqzAlQeABRmo+RLxteac1p4gePvj8+9wGF1JyxDk5HaxKxg351tJ16FIhO22oSsts13mBc4ytTl&#10;IBY48p6Tpn0Xv0vWO/rLnFN2Aj/tvCp1UaaN3e1198Oy9WPTCy1w1NFHEBEREUvpLnC8+XIWOACg&#10;XzCnO2CmpqZmz5s3MS4/k01VoD0rQOUBQGFmveYoZ4HjgsACxwmFFzis7sSyO3GZZ0IzdG7WhG0o&#10;7bSPVnL3C0XOc6/nTpr3amLZt0pdppWtTD2WrXv3GDth7i6mhBYj/En2Mudox4jugoKWVqjds9Iv&#10;UxdV2rjXCxxCkfqx2/3rlakX7RhERETEKgYXOOawwAEAPYM53dGC9qwAlQcAhelc4HCf4DgxWeD4&#10;aHuBY913L4ueuveKaOP97orue/jx6LEnnoze+Zlfx9vSnHvqb+JJSeGrV/9B3a5x/rUPRTf9X+vL&#10;i93zdvnUz6NH/vpkPBG63cH/195utfkT/m3xvR377Lkaci17vSLnCVpdtM5pTSy38nmH43SaoXr0&#10;y7Hee1cEnXta0bqczovNp0Yob2n1UeYci9vO4tP3ubOd7xAr73002nL/uyudo2n7568eeCy67df6&#10;l9lrZbXnpV2jTF0Uv18621fvh9P7pSx7fvbXXX1rkwVOP7xwuh/aPrfyvkejb93yp/h3HzdNW460&#10;/x9l6mXaznKlq52PvVVrh0Gp5a/Pyj3RAON7s6D2f8CoqfeVmazUyTCqlSW/Wt8oop6nIur5aqkd&#10;j71w3b1+0r3A8fqvscABAL2EOd3RgvasAJUHAIUJP8ExvcCx7tzvRRvs+8tuP/ArHGW1Np9Bjn3+&#10;vnhCfeV9j0XP/PCv1WOGyfUbrJbfkVC7r4ZVrXw4WmrtPmi1fCJqfaWXannAGeE6Ez/kCQ4A6BfM&#10;6Y4WtGcFqDwAKMys1zjfwfGG8zoXON749WiN+csRZ6R7nPzreIHjZ/c+Gj3jA3eqxyAiIiLiiPv2&#10;b3sLHP86vcCx0TbMwQBAHTCnO1rQnhWg8gCgMNoCx9PfdmG06du+gkPqZnuck+mmb/9ahl9N921n&#10;t3x7ikreXDd75/k9UbtWl1p+HTczdfCeY78bL3D84nd/jLafvzje1uEeupu+9csFPau8WtlclbL1&#10;VC0PpZS0Kqr1Wy3Pmfr3RlG1fHzV9BX93uy3br1r91Odqn04Ta1dQyp1nK7WVmG1ugvp1inmV+sz&#10;ZVT7kq/Wh1zVPqOp9xdXrY+4anWBg1frW3lU+5tV62ui2reser8Stf4kauXBetzgDV9kgQMAegVz&#10;uqMF7VkBKg8ACuMucKy7y+HRBn/zwcR/yeGCdF++f3Xb+cEmuaFpm7rVrlNGLe1BquURa1Dqtg61&#10;/11dav//XJX8VVTrS6OiVt6hUsrQS9U+mKbWJ0Mq5WmYWp8ZSf/2Q41yg5eb+q9F6cNa3yuiSaeq&#10;ko8CanUyiuptNij1tsi0tv5izy/yf7V17jov/SALHABQN8zpjha0ZwWoPAAojCxwPG/snGjnfb4R&#10;7bzvZcX8QD53MmnXrZqfir74A98s4eWNdqf3m/rqlUq71G7gujuan7pLB6SWF92d9/1mt6atRkLl&#10;vhoJTZ9rppcOVPX+HJhLa1P/X9871T7XC9U+1Av1/lKnO+3bW/Vy9UatDw5SrY+WVe2HRVXqrLzd&#10;famKO9Wont/RUetrvVDrh1mq/S5Np1xb7HZwtNYsFjgAoBaY0x0taM8KUHkAAAAAAAAAAAAAwwNz&#10;uqMF7VkBKg8AAAAAAAAAAABgeGBOd7SgPStA5QEAAAAAAAAAAAAMD8zpjha0ZwWoPAAozLmzZkXL&#10;1l47etL8/8BqPjGDfLwPatfF4VK7T7C3au2Ag1NrIxwNtfaeqWr1g6Or1geGSa1MZf2Wcce11mIO&#10;BgDqgDnd0YL2rACVBwCFOXejjaJz1l03+o4ZnN9j/odEa6/d0vxdWHtuUbW0hlmtjNgbtfoflFr+&#10;EEWtv9Sldj3Esmp9rKhauoi9UOt/aWppIJbwp2uuGe1v4qbdjCxwAEBNMKc7WtCeFaDyAKAw7gLH&#10;beZ/yKqnPCV6bNNNo+hFL8Jeuv325dxxx3JqecjjDjvoasdiM9T6TRm1flRULX9l1Pqgq3YOZqu1&#10;e11q/aFOtfLUqdbPNF/4Qr38o6rWFk1Wa1tf7by61a7bK7V+WsaddspWK6urlr8yavmrS+16M1Xt&#10;ns9Sa/cstWvnUWs/UTu2R9675ZbREhMvnWSUBY7XGlngAICaYE53tKA9K0DlAUBhtAWOv6y5ZnSZ&#10;+XnU2mtHn3rqU0fb9dbrrdo109TSGAa1soyiWtn7pZafvGrp4eiotXlVtev0Wy1fmF+tTnF41do4&#10;r1p6WJ9anZdVS78uteuF1M5vulo5avKsddaJbjVx0rVGFjgAoEcwpzta0J4VoPIAoDCywHF+YIFj&#10;ofn7c8aL118/umjjjbu8OOCSFLXjNbVzR9FLcrhkk036qtYew6xW74NSy18/1O5f1OvKVztvYD7j&#10;Gbm90Bw/qmr/t5qk1o+aoNqnMtTSKaqWbtPU+tkwq/XLXqi1d91q7eWrnZells5MVOs/g1LrY2XU&#10;2ruotn6+t+GG0XITC91i/LHRX+B4nZEFDgCoCeZ0RwvaswJUHgAUJs8Cx1Ljj83+e9ZbL7rXDPQx&#10;21897WmlvN+cG1K7jnhPwN+l+FtzLU0tfRyMWv8oo9aXfLXru2r9y1frZ75an3PVro2dam1cp1r/&#10;SFPLo2vRPuK6qqC/MfnPq1b2fih1dl8P9dsnpD1ea7N+6faNQar1vUHo/i/U+mwZtbb3dfuP1k5a&#10;Xovqlk1Tuy6WV/vfk6XWN6zaNUTtfhK1PmAdlva/b4MNotUmHrrfxEB2gUN7goMFDgCoEeZ0Rwva&#10;swJUHgAURhY4zsuxwLHMbHvQHBOtsw4iIiIiIuJoamIeFjgAoM8wpzta0J4VoPIAoDChBY5vssCB&#10;2Fxnz46ie++NCrFyZRRtvrmennXDDaPoppuSEwx5zulVXkLuuWcrjbPPnt7W7zz0S7c9DjlEP2YY&#10;LNOvUHdU+/pM094Tq1dH0Tbb6Mcg4uDMucDBd3AAQI0wpzta0J4VoPIAoDDaAsejZkDPExyIDdZO&#10;cj72WBTtsYd+jOtFF+Wb6LTHXXNNFB15ZOv3rHN6lRdNmyd/sr+feeino7LAUaZfoe6o9vWZqL2/&#10;87YlIvZPZ4HjdmNogWOOkQUOAKgJ5nRHC9qzAlQeABSGBQ7EIbToJKd96iHt3cL+Me7kukxMa+eI&#10;vciLpp0Y1/JSdx78Jw4sofRf8YooeuSR6fRsXl3SFii060k58yxwaNcKtZefT/u3i3udrP15LNuv&#10;rFrdZPWdMueIRerSqp2T1Q/LnGPtxf3W63LbPNhFFv/cPIsvRfJY9X4sUjbXInm02vbM0z8RsX8G&#10;FjiuM7LAAQA9gjnd0YL2rACVBwCFkQWOc70FjsdY4EBstnknOf2J3tCknp0Q9NOz1xHcj4RyrTsv&#10;mlnXqCsP7oS+X163Lvzr+AsBoY/P8icx3X3+JK8/WermNS0vaddLy6e2KOBOzrr7807G1tGvBLdu&#10;3Hz4dVbmnLRype2zk/ZanwstKpQ5x9eWUUvD1c274Pf1QZTb4vartP7q7kvrQ/55Ze/HMmUrW4+u&#10;9l7PWgxBxP5pYp4/51jg2M3IAgcA1ARzuqMF7VkBKg8ACqMtcIS+ZPxhFjgQm6E7SZdF2sSa6Kal&#10;LTq4k4Xa/jrzEtJOAPqT09Z+5EEM1VVoIt+qnedOfuaZ5C9ynqjVWVY+i7S1tt8169isa9mPVkor&#10;o2/Rc9y6TCuPndx269JdgMp7vTLn+Lr1mkWor/e73KHFAVe/v/ayn4f6ZtGyValHV5vfKv+bELFe&#10;TczzSLLAcYcx9BFVLHAAQI0wpzta0J4VoPIAoDDtBQ4ziLcLHPJINgsciA3WTtCFJvDcibfQMf5x&#10;edDSqisvadqJx9A7nOvMgzvxnoY7oZk1QalNqIYmWV21CdQ854lanrLyafeH6ijvtav2q7zXca16&#10;Th60erOLKhqh/lrmHKvNc5W+3u9yZ03wi37fzNueZfp5Vtp5y1ZHPYpZ9x0i9l8WOACg/zCnO1rQ&#10;nhWg8gCgMHkWOC41ygLHH1ngQGyGWZOcVjuxKGgTp3YiL23i0WqP9Sfp6spLmtq7tF3ryIM7MRzK&#10;n52IFNyJ0TITqu71Qu8WL3uemPbO9rITrVp+NOvoV3Z7qIx2v9tWRc/JW5dltNfKUwfWPOfU3df7&#10;UW6bl1C/E/3+2st+nrcf+/plq6ses/KLiP3XxDz2OzhWGO0Cx1VGu8Cxn5EFDgCoEeZ0RwvaswKF&#10;K29sbGzr8fHJpcZobGxy72QzAMwgtI+oCi1w8B0ciA0x7ySn6E7mFZ10dHUn89x06shLllnXqCMP&#10;ofL551iqLnD42/1z7cStJXSeX2abF8FPMyufdn9WPQuhieG6+5W/3T3ev0bVc7Ry20ltwS2z2z5+&#10;Xbht4E58lznH1+a3Sl/39/W63O5ii+Duc/NRpG3ca/nn2X2hPuimW7VsZevR1V43tLCKiP03sMBx&#10;tbGOBQ7mYQBAgQnx0YL2rECuyps3b2LcvJCukhfTxMVz587dMtkNADOMtO/gWGT+/oLRLnA8wAIH&#10;YjO0k2p5JjlFd4JXzjnssNZkXd7zre5knp2Mq5qXvNe3k6TaJGCdeXAnMi3u5LCdjHS3lZ1QdXUn&#10;QgWZRHXzmfc8ITRBnpVPuz9Uj1nlyDo/pNavrG4dWPzJet8y54juBLclVFdWf/LeEmovscw51l7c&#10;b70utz3WtoHfZ/NM7NfZz7P6cdn2KVOPWXlFxMFYYIFjp5wLHMzDAEAGTIiPFrRnBdTKkxfNsbGJ&#10;050XUnlRXZDsBoAZzjkscCDisGgnEEMTm4jYPP0FDu2YmahdfGJxA7F55ljg2NdoFzh+s9560W/M&#10;77EmrvrN3XdHy5cvjz772VPtHEz0gQ8siC655D+ir3zlK0x4AYAGE+KjBe1ZgXbljY+P7z42Nrnc&#10;vpia36+YmJjYQfYBALjYBY5vm0F81gLH71ngQMRBaydLWeRAHA5Z4OiWxQ3EZhtY4HC/ZNxd4Igx&#10;v9+y1VbRQW96S3tRY+HC46Lf/OY38e4bb7wx2m233aIdd9yRCS8A0GjP6cJIQHtWINpuu+3lhdR9&#10;7BERMdWP/sOrOxY47klZ4OA7OBARERERcaR1FjjuMLoLHJcY/QWO//3fb0cLFnxQjbUQEfO6884v&#10;ZkJ8dGCBowIdlSdPbMiTG9M3y8SysbH5c5LdAAAx5zz96R0fURVa4PgJCxyIiIiIiDjq5ljg+JBR&#10;Fjh2NsdeeeWVbZcuXRodcsi/tycsF+z+xuiILbaM9jfpvXbbbXmCAwBCMCE+WtCeFQhW3tTU1Hpj&#10;YxOHGlfLi6z8NB4h25NDAGCG4i9w3OstcJxuZIEDERERERFnhAUXOI484ojoyCOPjD333HOjW265&#10;JbrVePV3vxsd/aIdo4m5Y/Fix5j5+dqX/U3EPAwAKDAhPlrQnhXIXXnz5s3fRZ7osO8qMF4pX0ae&#10;7AaAGYRd4LjKDOLTFjh+ygIHIiIiIiKOus4Cx3KjtsBxgDFe4DDH3fSMZ0S3/OhH0f133BF/uXi8&#10;wHHrrdG1114bLbn44uikD3842t8c+8+bbR7t8cY3tZ/uYB4GAByYEB8taM8KlKq8qamp2WNjk3vL&#10;z2QTAMwg/AUO/0vG7QLHLSxwICIiIiLiqFtwgaN9/HrrRctvv71zgWPJkuikk06K9t9//+h1228f&#10;7WiOlRiMeRgA8GBCfLSgPStA5QFAYbIWOE4zygLHzWYbCxyIiIiIiDjSpixwLDZ2LXAY2sc/9anR&#10;Leb8W+fM6VrgeO1rX8t3cABACOZ0RwvaswJUHgAUhgUORERERETExGSB4z4TA/kLHBca1QWOP/0p&#10;uv+HP4yWmxgqPt78vHbnnVsLHCecEC9wzJkzhwUOAAjBnO5oQXtWgMoDgMLYBY7vJQscvw0scCxj&#10;gQMREREREUfdHAsc7S8Ztwscq1dH999/f3T7ZZe1jt944+g6k9YSOX6zzVjgAIAsmNMdLWjPClB5&#10;AFAYf4Ej9AQHCxyIiIiIiDjyJgsc95oYyF/guMioLXD8+c9/bi1w2O/g+MEPouuOO661wGGULxmf&#10;s+GG0Y6zZjFnAwAazOmOFrRnBag8ACgMCxyIiIiIiIiJKQscdsGiY4HDnPPII49E9//ud9Edd9zR&#10;/pLx6665Jlpy8cXRSfvtFy9wyPH2S8YBADyY0x0taM8KUHkAUJhzN9ooXuD4jhlshxY4LjOywIGI&#10;iIiIiCNvxgLHyUa7YBEvcJjjH3nmM6P7t9oquuPKK9sLHO0vGT/xxPgjqnYz+1ngAIAAzOmOFrRn&#10;Bag8ACjMubNmtRc4bjf/Q7QFjsuNLHAgIiIiIuLIm7HAcYrRX+BYvfba0f3m7ztmz24tcNx8c3TV&#10;VVe1FjhOOinab7/9ot12243v4ACAEMzpjha0ZwWoPAAojLvA4T/BsdD8/TmjXeB41BwXPfWpOAjX&#10;W6+4WjqIaWr9qC616yHiYKx6f/rnD7Na+XBmq/WTvGrp4fBpYp5CCxyG1VddFd2/bFm0YsMNW8eb&#10;WOrql7+8tgWOqamp9cbG5s+Rn8kmABgtmNMdLWjPClB5AFCYtCc47ALHz2VhY4MNEHFUXH/95qrl&#10;FxEREbHPPrLOOvk+okoWOFavju6/995oxRlntI43sdXVZt8SE1OdtP320X777hvt9upXF1rgmJyc&#10;fNn4+OSVxqjlxLKxsbGtk90AMFowpzta0J4VoPIAoDDuAsdPzf8Qd4Hjx+Zv808FERERERFxRvo7&#10;Y+gJjh3dBY77749WrFjR+oiqyy6Lrk6Oly8l38/EW7ttu22004teZJIMMz4+fuD4+MSDdlFjYmLy&#10;lKmpqdnJbgAYXeR/Q+r/BxgqaM8KUHkAUBhtgeO2pz89um7TTdHx+iHxps02y/RGc1yWN2ToXlPb&#10;L2r16LrM5CXLmxW146yyX7uWr5ZfV61ONG8KeE0Br62oVj5XrXy9VMtDGd0+VlYtf6J2bJpa2xdR&#10;y4NVu0cHoa13/36rW60Pp6m1R0itftPU2ipNrd5Cun0Z86v1mTJqfclX60OuWp/x1fqJr9Y/XLVr&#10;Y3W1/lVErV/lUetrVi2fota3rFqfsmr9SdTKg/V49QYb6AscRx/dvcBhv2R87tzopL/7u2jf5Pid&#10;TMyVhGExc+fO3XJ8fHLx9FMak6vmzZsYT3YDwMyBOd3RgvasAJUHAIVxFzi+Zn4uNAN38dgcHpPh&#10;ohq0+cFmuWjDDWtXu05ZtfQHqZZHrKb2/6KM2v8uTe1/oKuWx6pqfWlU1Mo7TGp9qS61/pel1idD&#10;auVpmlqfGTWPq9Hja1DrK4NU6xdF1e4vTa1Oe6FW74NQq+9BqbVbmnWkYdX+l1q164j23EXrrNO5&#10;wGHiKPnOjvuf/exoxfXXdyxwXHLJJdFJJ5wQ7fvOd0a7bbFFtNPaa0cTExN7jI9PrnQWNZb6Hz3l&#10;7FNNDutCO9Y1OawL7VjX5LAutGNdk8O60I51TQ7rQjvWNTmsC+1Y1+SwLrRjXZPDutCOdU0O60I7&#10;1jU5rAvtWNfksC60Y12Tw7rQjnVNDutCO9Y1OawL7VjX5LAutGNdk8O60I51TQ7rQjvWNTmsC+1Y&#10;1+SwLrRjXZPDutCOdU0O60I71jU5rAvtWNfksC60Y12Tw7rQjnVNDutCO9Y1OawL7VjX5DAogFQa&#10;FQcAhZAFjhuf97xo+c47RysKeGcBl++0Uz7l2JxqeSrrnS9+cS3e3SDV+q3RO/qgdt3b5eeOO+by&#10;9j6r5SHNu0zfE7X2G3a1/wP9VrvXq6j9H2qCWl77qXafDkr5/1CX2v/4XqnVa6/U+lDdatetXdNG&#10;vVYrWy/U+t+g1fppGdW2K6hWZ1XUrlFaU1d1qeV1lNT6WS/U+mEe1fZN0Zbr5C22iHZca632l5Lf&#10;b7zjVa+KbvnBD6Jbf/Sj6QWOk06KPrT//tFuu+4a7bT99u05G3lSY3x8cpUzEbZYnuhIdgPAzII5&#10;3dGC9qwAlQcAA+Gcpz+99RTI+utHt11/fXTPb38b/eUvf4kuu+yyaNGiRdHpp58eXXrppdFP/vd/&#10;owfXXjuKnvvcKFpnnWmzMGkXPr7MOXmPf+ih1jEmQIme+tTW7xtvHEWPPJIcEKBp5RC4RrHj+3EN&#10;9/gN/397bwJvV1Xe/SNQqvDiLGKtE04IOLUOSDUi+jpU21qtJjeoaUsp9hP4V1v9l1qRqSQhJGAN&#10;ymQ1ZJ6ENzj1bUVBCTMJUyYCgkyBMCQXRODmhvWuZ5+97l1nnWcPa+9z7jn33O/38/l9cnPOWvtZ&#10;61nP2ufs5znn7H2Mueuu9MkMenUe2CjffqLa8NsWtZfzrpxnpZ0778r+2Lo1baAwPGzMC15Q3obg&#10;t63ap4iwfZU+RYTtq/QpImxfpU8RvRq72IjrE9ve37cvfWnj/ZXsZw05N/jvx+x7UfPrXxvz4INp&#10;g4Bnnhk9lzgdcED6ZA696itslG/fSRtbtjQKHDZeN+2W3pT81a82a664wqxatqxR4Dj2WDNp0iRz&#10;yCGHqDkb+QbHlClTL/aKHVvlmx7p0wDQ/5DT7S9YzxrgPADoCgvmzDEL//VfzaXPfrZZb89D2/bY&#10;o3Gj8nnzzKyZM0cLHLfcYrZv355eCVj8i4YyFw+C3/aDHzTmjjvSJzLw2zsVEbZvl42dO41Zv96Y&#10;Rx4x5vnPb7STC/L3v398zcMnbI+NbML23bQhsbhunTHPfW6jnVzEv+51xl51G/Poo2mjDMracITt&#10;RUWE7bGRTdgeG9mE7dtpY/Pm1nP7wQcXFyjD44uKCNuzHtmE7cebjfvvN+b22435gz9otCsTV2Ec&#10;HnaYMR/9qDFDQ2mDDPzxiFiPVmQ9br65tX2/+EpiLY+wvaiIsH0v2XDvgURFuHZOio3kHhzbtpmN&#10;553XKHBYyU3JV9n3V3Nf/3pz3DHH5BY4QsKbjU+ePHAONxsH6GvI6fYXrGcNcB4AdIUFCxaYhRde&#10;aC4/6yyzfu+9zdYXvahR4DjgADPLXmSfM3euWb14sbn11lubCxyO8BNSp5+ePpGBXJDU/RRWkQ1p&#10;3ys2/MLIG9/Y6OM+qTie5uGDjVEVMd5tPPZYI3Zf85pGH4ndt7zFmPnz0wYZxNhwhO1Zj2ywMaoi&#10;xrsNtwfl9UP2n0j+/ta3jNm2rfGJdo2xmId8Uv95z2uM6cADGwX/u+825re/bR2XjFWek3OJm4f8&#10;fcYZjec0/ELu//pfxrzznZ2Zx1j4ChujGm82JD4lIS6x7rfHV9mMpQ13jpg5M30igywb6Te43U3G&#10;N954o7nx0kvNTRdcYNY861lmldVcq+Ne9jIz6Q1vMId4P1FVloGBgQOnTJn6i0axY8qX0ocBoL8g&#10;p9tfsJ41wHkA0BWSAsfChebyyy4z62+4wWy99Vbz1J57mkvsm/lZ9rw0z/69+rWvNTf+9Kd6gUOo&#10;c2HiJImLPNph4x3vSJ/IwCVd/D5FhO3/+I/TJzKItSEFEntBZfbee7Rfu20IYXtsZIONURURY+Pp&#10;p415xSsan3aWZKb8VEkZG7H7fCzOJdgY1USw8dRTjQS/i91nP9uYl7ykUZiQAoWGnNvf/GZj9t23&#10;YUuKBR/6UGMfZNHpeQiuvfwrrzuSPJRvHGTNQ6hiI+xTBDZGVUTYnteobDptQ/aznBv8bxuMV191&#10;I3ZjbMjPHlaxceihxjz++GiBY+PG5puM23P53D32MMfZa6JJ9trokN13J2cDABrkdPsL1rMGOA8A&#10;usJIgePyy8369evN1q1bG/fgOOIIM+vFLzbz7Bv51fb8tPY5zzHbf/UrY9auTa8QFN71rtZ7dNx5&#10;Z/qkwhe+0Ojjt5dPyeV9PV2zkdd+ItuQnwGT36aWJFWnbPSLr7DR3H6825C+8jvuWZ8MF979bnzl&#10;t8/rI776wz8cbW9fG8w112T/bM4xxxjz4Q83Ev3SXpL+V1/dUBZS5N5vv1EbonbPo1/WQ7OR9xM4&#10;n/98qw1pn9dH2kvBMeyTRRUbn/qUMQcdNJpwlJ9mkrjKgjVv7ZMFNlr7ZNGrNmLfw02b1vl59KuN&#10;5z3PPGnPPQ/9+MctBY6lS5eauV//ujnOHn/SnntS4ACALMjp9hesZw1wHgB0hQWvfrVZ+Ja3jBQ4&#10;7vdvMj5zppl32mlm9cknm7X2zf/2PfYY/cRXEf6n1ZzykGRkTHshbF/UZyxsSEEnpr0Qti/q02kb&#10;cnNPGw8tycYi/LZl+vSDrwRslO/TDza2bDFm9erR/SHJ2be/PfunguST+nJvlPB39T/ykfzf1Wc9&#10;yvfBRvk+/WrjL/8yfUJBPkUvhRZ3LwxfebAe5ftgo3yfTtuQb1tJMdkVRlyhuQj/2E559Lqv/G9q&#10;5HHVVck1i9xk/CH7+rxx0iRz45VXjhQ4lqU3GT9ObjJuX7ur/EQVAEwIyOn2F6xnDXAeAHSFBfvu&#10;axbaN/SXHXqoWX/ddaPf4JACx6xZZt68eWb1D35g1i1ebLbLRcKrXjV6wVB00SDEfgVe2lfpE9u+&#10;H2zIRau7cI3pE9u+bJ+HHmokkd70pnLtHb02D8dEtLFhQ+PT+fJzOdJP7rfxR3/USDIMD6eNPOQb&#10;Eg880PgZNRfzcsNzaW/PJSryu/puLH4htIgq+6lKn9j2vWTj8cdH10OSO9JPfqpEfmIo7wb0MTYc&#10;Vdpjo3x7bJRv32kbrp30k+KkfJup6Ab0vTgPbMS1n0g2pBB/222N1wl53XevH5MmpQ1yKGvDp0r7&#10;qjZcoaOAJ/fc02x7+cvNRtvvRrvHb3rnO82aX/3KLF++PClwHCsFjoibjAPAhIOcbn/BetYA5wFA&#10;V1jwgheYhfbN/2W7727W2/PQ1uc+1zz1xBPNBY7Vq826desa9+CQTynHXmR0OikrYCOufa/ZkLiS&#10;pHrZ9kK75pHeYLIFGZMUa+wF78gFsnwK/+GH0wYK0keSA+74L3yhMb/7XfpkBu2aRx7YiGuPjWrt&#10;Jd6luJWF21Pyk1UxNsZiHrF9qiTbqvSJbY+N8u17zYZ7/XB95PVmvBYnx2IPYiOuT2z7mD6Dg82x&#10;W/RaIIzFPCJiV+7BsW3DBrPRXgvdaNvdZP9dY5UUOGbPpsABAEWQ0+0vWM8a4DwA6ArJPTguvNBc&#10;eumlZv0++5itz3qWeWr33c0lr361mfXGN5p5M2cmxY6RAkdI+FNUp5+ePpGB39apiLA9NrIJ2+fZ&#10;uOWW0XZyASi/9Syf1s9Kpsj6y89XuTWXPi97mTFnnZU2UJD7tjgbvooI27fTV/ITQzfcMDoPKV4U&#10;zeOee0ZvYCnti3wl7QV/PCJiN5uwPTayCdtjoxn5NLLsc9mf/k+D2dc1c955aaMMwuOLigjbsx7Z&#10;hO2xkY3zqVOsjU9+Mn1CwX3jMvzZLtYjm7A9NrIJ22fZkHO1vE/034/JvX/k/VURoY1Zs9InMnDt&#10;3AdWRB5JgWPbNrPxxhvNjRdfbG664IKkwLHSaq69Nppu/51kr4sOOfhgcjYAoEFOt79gPWuA8wCg&#10;K8gNxkVS4NiwaFHjJ6r23NNcYt/Mz7L/zttvP/PDt7/drFu7Vi9wCBGfkBohbC83mM2jHTaOOqpx&#10;MaUhF/qveU1yo8Hk4uclLzHGXsQkv2Ws/U6+/BSMJM/8ZL/8dMUXv5g2yKAd85CfnMkDG6PCRjau&#10;vcTw4Ycb8+Uvp08oSKzLz9PJvpB+0ue1r83eHy55JntKfgdcPnUpNxP+27/N3oNCnXk4sebZYGNU&#10;RdS1kZdcdsVi+Tk46eP2x1/9FfsjC2yMqoixsOHaST9573PEEcbs2JE+qVDFRtie9chmotpw7aSf&#10;fAtY3rfLz2MWnUeljyt0/PmfJw+PFDjcTcat5B4cK+310Jm7794ocMhNxvfYg5wNAGiQ0+0vWM8a&#10;4DwA6Ap+gUNuMj5yD46DDjIz7Rv6eVY/sm/u19l/t0vS8pFHkguBJiTBKb/7/ta3GvPSlzYuHiQB&#10;KsmbrN+pthcS5rOfNebAA0e/pu7aS+InRH7/X37qBxu9Y0N+2ukd7zDmla9sJLGdDfl2xK5daUMP&#10;+Wmnj32scY8GGZOzIb/7rMVV1XlMnRpnQy6G5RsZ8pMKcsErNt74Rr29IDb+/u8bF97S1tmQeWvj&#10;8n0ln5Z185A5tXM9iN3O2JCfjZFz36c/3WzjRS9qxFU75xEbu2JDisPSrkzsuj0oe1ZsiKS9PC7F&#10;qhBnQ5KXZfe5zEP2x5vfPDoP8YHMw32zyUdssD86ayOM3V6Zhx+78uECKaBKnGiIjbr7o8hG1v6Q&#10;/S8/wRMiNuT1Q4q94etH1k8ZVrEh8/jgBxtF5pg9mPUaFfapauPII0d/lkhsSLxs3py/z2U9wn1+&#10;++1pIw8574qNv/u7ztkQtHl0wlex61Elrv70TzsbuzKPz32us3swy0bRuST2fDV5cvP5ao89zJOP&#10;P2622TUZKXCkNxlfuXKlOesrXzHT7XXQJHs9dIj9N72EAgDwIafbX7CeNcB5ANAVFn7/+6Pf4Niw&#10;YbTAccklZubMmeZs+8Z/tb0geUwuGp7znIby+Pa3GxcXrm1Re8FdjLj2cgNPuWDJwo45uQiTnwyS&#10;9tJXPjkoF7ZZHHJI49Pk0kcuSOVnS+6/P31S4VvfalyIuTGJvSJkHvvuO9pHlEdVX3XDRt56/Md/&#10;GLPffqNtZf3kGy55ffbfP27NnQ03Lkle3Hdf45PQWcgn+eRiX37v3/WRQlwW3/2uMa9/fauNvE+l&#10;SnJA7tEhMSV9XCxmccEFo3Hot8+L3VgbF17YuM+Bi3VJXkiSQ0tgO8L94fpkEdpw+ylvPSTJITe/&#10;LrsHlywx5m1va6xfWRt+HIrk/08/nT6pEO7zovYS1357kcSMJFk05FOk8rMZLgaL2gtiI/SV/GRH&#10;lq/Exvz5DV/5vm33mteJXecz8e/dd6dPKrhzu4zfb58X77HnEjknxpxDBWkf0wcb5fvE2pD94bcV&#10;Fb0+x+5zIfZ8VeW8G3tub9f+yEPWY7y8L8ljotrQ9kdRvFd5rZXXj7qxW/Q+MdZX3/lOrfUYttc5&#10;yU3GtQLHWWeZ6dOnm0n2+UPsnNNLKAAAH3K6/QXrWQOcBwBdYaG96F9o39RfusceZsOvftVS4JCi&#10;R4J8EkouBGy75CvdcqFy6KGNT0JpyIVR2EcuoLLaC5JMlosf116SaXl9JLEmn+iSr6Xvvrsxe+7Z&#10;+ERWng2/vdiRizL5XfasPvK4JCgkUe76yP0a8i787rmn8Y0ANw+5EHz3u7M/VS2folu/vnFc6SMX&#10;mR/4QLYNSWiG7cVP8pvFWX3k8XvvHe0j48prL4TtZc17wUYYV3lxKLQjdjvtq6prntdHkmtyk08/&#10;FuUTpFlxKISxK/tDbGbZqLI/xL4k2dyelUKS7PWsPrLPwz6SSMyzIftcki9uHnL8vD7yeLtiNyau&#10;8uJQ1vymm8qvuftEbsy5RIg5X4kNOU/ffHNjzaWPJHTlGx5Z96OReUgS1sWIJJ2kYJO1HmJDHg/7&#10;5K2fsyHHlTFJ0k2Sx29/e7YN+ZTyr3/d3CervSA25FPHLq5k3jKm97wn24YUVDdubLzGuD7ycz55&#10;vpJPp/u+lZiST4trfdw8JK78NZQ+MftcisHve192sUpsyCfg5RPSZW1IslNej/3zgswrq4993xF9&#10;Lgnblz1fyXxdHzn/iD+yCNvLp88lBmT/a2TZyGovay73w5I20l7iUGLy/e/Pj115b+ZiUfq89735&#10;6yH25VPx0l4k3z7IW8PYeQhZvspaD+3cnvdaIITv+WRMee/7ZEzh60G7Xz960YY7l7j2ci6Rn8HL&#10;Ol8JVd4zyLhi9mCVNZf2dX0lsZ5nw3s9f2ivvcyNu+1mbnrnO0cKHN/85jcbBQ5uMg4A2ZDT7S9Y&#10;zxrgPADoCkmBw76ZlwLHrfvv37jJ+OOPm9/cfrsZHBxs1n33mUF7UT1oLy4G993XDD73uWbQXjQM&#10;btliBu+6ywzu2NHaR55729vMoL1gT9rbi+pBe3EweOONZtBetLS0l+PcdJMZtBdiiQ2RvcDaccUV&#10;Zsf69WbHtm1mh7XTpOuvNzve8Q6z441vNDvsBcoOe/wdhx1mdlx9tdlx//1mx6OPjrZ9+GGz47bb&#10;Rvu88IVmhx3XDntRnrTPsmH9Ie23v/71Zrv12fbXvtZsf/ObzfZbbjHbbXu5P0mT7rnHbLd2ttsL&#10;7+12DomkvZ3b9o0bzXY7ppY+0t6Oo4yNxFf2gmzwjjvM4Bve0PCtyPYftMcflPVz7Xy59rKG1sbg&#10;61432sf6pmUNe8FG2F4kcWgvwpO4cjYkFqW9Flc2dt0axq55ElcvepHZYW1In3as+ci4xuN6lLVh&#10;96BqQ9ZHzgs33DBq48UvHm2fZUMef+tbGzakj/Vzcm6x66HOY+tWM3j33Wbwne9stJdziYzruuuy&#10;bbj2dXxVdE70YtePK/V8JbJxNXL+iTiXdGXNu2mjSlxJH9e+bFzdeacZ3LSpEYvSXuJKXtOkfdm4&#10;ktdBmYvEomYjK3bbuR4lXs+b4lBkbYfnxKLXwZ5f85e8pLF+MeerMmsuj/vnK/n7fe8zg/b1RrWx&#10;eXMjHmSu0t76d/BP/qTRPmseN988GlcyD7sug3Z91LiS9hK7ro+zYd9fZZ4TNRuxviozD2kv83a+&#10;Cveg317kvU9MXs/teiTv+4L3iU2xaPfsdjmH2vdXqg1/HqJu7vOs9RD1oo3Yc7tb87J7UNTO9ciy&#10;Eczj13vv3bjJ+LJl5qzjjx8pcBxk4y69hAIA8CGn21+wnjXAeQDQFZJ7cHz3u+bSvfYyt1r993Oe&#10;YxbbN/aLZ840ixcsMIsXL9b1ghc0JG2dpL09ntpeFLZvg41l9sJjRN/7nllmL5SW2QuZRC99qVk2&#10;a5ZZev75Zqnts3Tp0mZ9//tm6QEHmCV/8AdmiW2/xB5/ie2/5NxzzZL5882SJUsSNY3JPr7YXiwt&#10;tu2T8diL68X/9m9m8be/bRbasbl7mozI2lhoL6gX2j6rbJ9Edlyr7LFWrVqly453pK3ola80q771&#10;rXGxHi3Cxqgq2FDjQxTGiCgnrppi0bZdaI+/0Npb+NWvmoXf/GYSuy3jcbH+ilck8Z61P3y5PbXU&#10;7oultv3SF7/YLD3hhKY92LJnZZ96+7aqr/plzcvaSNZczivKeo8ojBPr51VnnGFWrVypt7c2JI7k&#10;fDUSJ3YtF86ZYxaed17r+U1k1zzrnLh40aKWOSSx84d/2HLeXWqPv/TCC1vO00mc2OeW2bhaZo+d&#10;xMnLX26WnXiiWXbBBWaZteHH1IoVK8yKc84xK+w8VtjjrrDtE9kxrrC+XWHjNGlj1TT3ir5q6pOz&#10;BxMFfX5g99YP7P77gX3uBz/4QYsW2Xkvsnt2kR37Itt+kfVV8u9pp5lFdryL7NxbZNdk0ZvfnLnP&#10;tfVzr1GuzyLr50Wnn24W2fcG7rhN65jzOqit+WK7Tovt69hiu+YjfV72MrP4O98xiyV+wvZpn0UH&#10;HdQYixvTP/2TWXz22foekeO84Q0NOzIesWHPP4vPPNMstueZlvai//zPRns3Jrvmi+35arGNn7Bt&#10;co7zYnfkHLfffmapHVNy7rPtwvgtc07U2icxbvsk8W7HuMz6dpm1v8yOw4930XK7b5bbWFpu2yay&#10;81h+yilmufXTAvvcAvnXl533ggMPNAte+1qzwLZP/Gv7LDrrLDWuyvgqax5LPV8ts2u+zI5nmW0f&#10;zkGU2KlxThyRtLe+VduL+tXGjBktNkbOPeH5TWT3cJX3DLHndnnPkLc/Wt63W18t64KvmuTZWPT7&#10;v2/m2n07/R/+wUx63/socABAFuR0+wvWswY4DwC6gkty/NdPfmJWfPObDdmLkxG94x1mxcc+NpIQ&#10;alHY/g1vaPTR2orG2Mbi/fc3i1/+crP4iCPM4oEB/UJGLoq+8hWz1F7sL7UX4IkOPtgs/eAHzVJ7&#10;UR9ekC0TnXaaWXbSSWaZvZhLLtolGWEvfJZ96lNNCYiRMS1fblbYi7YVr3zl6DzsRdKKSZNGEm4t&#10;F5lnnWVWzZljVr3qVWaVbb/K2lr1nveY+VOmmPl2XPPtxWSTvvc9M/8f/9HMt+OZby8Y5++3n5n/&#10;treZ+X/+561tRfaCd/6XvmTmf/GLo2MSjfM1H1Gf2chcQ7t+yXqLbLwXrvk//7OZf+yxo3EifT70&#10;obi4evObzao/+ROzyu6FMG4v+sEPzEX/8R/mojPOMBfZ2L3I7o2LXvEKc5GN3Yvs/rho5Upz0UUX&#10;NWmVnfuqGTPMKtsuiXXbZ5Xdg6s+8AGzyu6d0EbSXvaG3Yeuz3K7P5bb/bT8M58xy+3eW277NUke&#10;s3t2uT32cjuX5dLH2lhu577czsO1G0m4yT4+9VSz7N/+bfTcYPsutTaWfvrTjYRNek4Yke2z9Bvf&#10;aDqXLDvkELPswx82y+x5ZuTYio0kiSnt5Vxy+OFm2eTJLcn7kT5+ezsPZ0M7XyVjsjaSpKo3D+18&#10;NSLbb9nJJ4+e30TWV8vseqjJSWlf8pzY1KfNNsL9tNz6L1lzSf7a9sna29hdbs/ty62NpvgQSXtr&#10;Y/mJJ472sX4eiStrQ+3j2xDZc3vSRxLPYXs7l+WzZpnldk2Wv+Y1o7F42GFm+V/+pVlu4yTsIz+R&#10;snLuXLPygAPMSttWtOpNb8rcg4m0149DDzWr/uIv9D0lsjZc+8SOtbHS2lhp55GMwZf178ozzzQr&#10;Tz/drHzd6xrtrX9XWhsr7flnpZ1HSx8795V2zVdaXy2x551E1ldL7JpnFU2XWD8t+drXzBJ77kza&#10;W38tsb5dYvfgEns+a2lv13WJ3YMj7UU2rpbYNV9obYwUdpwWLDAL7fEXfvnLZqEd/8KXvtQstDYW&#10;2vcMC+17hrBP3jlxft55On2tHTlX2/WY/5GPmPmf+1x2n9hze6yN884rZaNpX3X5dTBsGzOPEUn7&#10;f/qnqNfBpNDp7Y/kNSpvD9r2K2bPNivs69rI+z7bZ4Vtv8Lu8xW2TziX5DypnRPl9UA7J0p7e74K&#10;z+1lXqOS98Yi22exjd3F1reZ74+//vWeWvMRjbGNM5/3PDNp773NQfvuS84GADTI6fYXrGcNcB4A&#10;dIU77rjD7Ny5c1RDQ2bnb35jdn7qU2anvejZaS/gdr7lLWbn//7fZufvftfc1rW//34z/Otfm+E/&#10;+iMzbC/Ghg86yAwfdpgZ/uhHzbDtMzw83Czbb9jaHbYXn0l7e1GS9PnTPzXDTz7ZeD5s/9BDZvi2&#10;28wuO5ZdBx5odr3xjWbXH/+x2fVnf2Z2PfWU2bVrV7Nsv13Wxi5rY5e1scva2GXnkrS3NnbZY7a0&#10;37HDDG3caIbe+U4zZG0MWRtD73+/Gfr4x83Q9u1myM61RVu2mCF7ITl0yCFmyNoYsraGPvIRM2R9&#10;MmTH1dL+7rvN0Lp1ZsheVCXHl/b24nXIXvAOPfJIa/snnjBDN9/ceF5syLjshfuQncfQffe12HDr&#10;sfOuu8xOe5GbrJ/ts9NeVO884ojGc7JuvqSPrPnnPtdYazuunXZcI+2ffrq1PTYq20jW8QMfGF1D&#10;26ZJsuYbNoyuucSVtTUSI2FcSfs77xyNK4kRiav3vc8M2T01tHVrc3snid0pU8yQ3eeJDbsHC2NX&#10;9of1T2JD9tTb32522f0he6dpP7k9JXvQ7o9ddh67Xv/6xr517a1/WtrL45s2mV12Hklb22f4Xe8y&#10;wx/7mBm2e7DpvCCyx0jOJdbGsLUxLO2tj0fa23G3tJdziZyv7HpI22TN3/ve/DWX9Ytdc7smTXGl&#10;2Bjxrazh+vVmaOrUxlqLf3P2eeaaS1yVPZf4cfXgg2bInheb2v/2t2bI+nbo+uvN0KGHNmxIjNg5&#10;JOe8bdua27s+N91khv7qr5pt2NeTIhvDdh7D1kbyWmDtDX/2s/qay2uEtTFsx52subWR/CvtH33U&#10;DNv1aGlvbQ+XtJGsjbzWWV/ttDZ22mPvtDaS10M7r53WRsuaS/t77zU71641O62NZL2tjWTNXZ+0&#10;7cjcbZ/EV3/xFw1f2bgaeutbzZAd09DgoL7m4qsbbjBDdt8NuXPJBz/Y8Lf08ds7+a9RYkPixO6P&#10;ITumITuPlvZun8vroNiQPmVfB+VcYvdg2XPJsD2XJOsh+9baG7a+GH7ggab1GJF9/R+256thayNp&#10;L/0+8YlGe3vMlvYPP2yGb7kl00bTucedf26/vfb5apd9H7TrQx8yu+y+bWqf9hmWeR95pBm2+2Ik&#10;dmVM99yjx67Mz8bi8Hve05iHXb/k/dUnP9k4l/ntXR97vhr+/OfNsI2nxIacEz/8YTNsYzTznCj+&#10;Ff+IDekj512xYefY1D5V4qvI91eJr+y8m97D2feWu+z5qql92qfS+8TNmxu+lXlYG8k+b/frh9iQ&#10;c4kc3/mqEzbS16hkLjIP66th+3re1D7ts9O+fuy0rx877Zon5x/5166f+hrlzlf2XJK8pkl7OS+4&#10;c7uca2SfhtLe7xadS+x7maj37QVxFc47c81dnPjtXR/ZH5HXOMnruT3vip/OfslLyNkAgAY53f6C&#10;9awBzgMAAAAAAAAAAAAYP5DT7S9YzxrgPAAAAAAAAAAAAIDxAznd/oL1rAHOAwAAAAAAAAAAABg/&#10;kNPtL1jPGuA8AAAAAAAAAAAAgPEDOd3+gvWsAc4DAAAAAAAAAAAAGD+Q0+0vWM8a4DwAAAAAAAAA&#10;AACA8QM53f6C9awBzgMAAAAAAAAAAAAYP5DT7S9YzxrgPAAAAAAAAAAAAIDxAznd/oL1rAHOAwAA&#10;AAAAAAAAABg/kNPtL1jPGuA8AAAAAAAAAAAAgPEDOd3+gvWsAc4DAAAAAAAAAAAAGD+Q0+0vWM8a&#10;4DwAAAAAAAAAAACA8QM53f6C9awBzgOAaM6f9jzzqy/vaR6bvVuiwZKKbdsJabbaIc2W0+Dp41gy&#10;/nZKs9EJabY97bBtxkrq+DqgsbRVKMXnobS9gpql+S1W2nHzpK6nkzzfK9LG14fS1qgXpa5RgbTj&#10;TBRpaz1Rpfmnk9JiUZPWF9WTtv7jTdq8YrXqqN3MgfvvQQ4GANoBOd3+gvWsAc4DgGjO/8JzzXkD&#10;e5lL/n4Pc8+/P8uY8/Yc1bl7xMvvHyPtWP2i83+vd6T5vl+k+b4b0vxeRdoc0fiWFi/tkhZDedLG&#10;h5CTFmOx0uIulGYboRhpsZcnLQ6dtOMjpOimf9vdHH3YbuawAyhwAEDbIKfbX7CeNcB5ABCNX+C4&#10;5p93M7ed8Czz2/kvNubnB6FO679fX6A36Pr5wQVSbIkufVM1/exAXZoN1BtS4ymUEluh1PgKpdj3&#10;pcVUVWlx6Euzj/KlxkaRlFjJkhozRVLGmSUtTtopLc6yJONR/dUl/d8caWsVI3XdqihYz7HQpTlS&#10;x9ghafZbpMRkGWnx6XSpr4I+lx1SrF/YueRJW4NQ/jiypI2v09LG2u/SziUjUs4FTlqMj0ixo61x&#10;GWnrJNJsdED3/+f+ZsHndzOnfXy3pMDx3tdS4ACAtkFOt79gPWuA8wAgmqTAMbW5wLFtxu5mxd8+&#10;y3z9Y3uaf/3o7yOEEEIIIYTQhNS3J+9prvjybua/p++WFDhmfoICBwC0HXK6/QXrWQOcBwDR5BU4&#10;TvzYbmbOJ+0b+b9+jrnw716UqQWR0o4Rq4VHI1+an9ulC//uhbU0/6hRac+XlX+cqpLYWWCP1SvS&#10;5tnzEj92WVqc9prCc1aRtH3tpMVOjDQftlViowelrQtqlRaPobS4bNULc6XZHg9SY74TUmK43dLm&#10;N96kxaeTHpei/orJTkqNzSpS4i9W2vjGWj8+dh9z7Vd2M7/6x92aCxx/1ihwTHodBQ4AaBvkdPsL&#10;1rMGOA8AoilT4Fhs38j/6ku7my0n/76549S9UYQ2nLxPJf363/fO1B3/vk+LtpxaTZtP0aXNBXVH&#10;WnxUkRZLobTY8qXFUBVpMedL8wNqlbbO7ZQWI3nSYiZLfjzcZte83dLiKkva3MdMJ7Xq19Y/7dKd&#10;dl1i5ffX1q6U7Lq2QxJXt9tY7wX5MTuWqhPbTneeZte2QOF+DtXsj31UaeMPpY3Pl3auQ9WknnMK&#10;pK29k7bXtTUukrbuIm0O3dLdM55tHpi5u7n9G7sVFjje9DIKHADQFsjp9hesZw1wHgBEE1Pg+M0p&#10;e5hdZ/+eeQYhVF/L32XMzidMEc9c8dXsvvdf0fpcIHPbcmN27TTP/OiT6vPPXHNKaqkZ1a4mrX+e&#10;vXaOXdNPPm3M8JPmmQsPaPy/qp/P2ceYB66Nt99uOf9u+L7+fDt13vON+d22Zv8VqdPr6UsbX03/&#10;1B5TlmL2Va/EWl21I1Zjzif94rc8ZcX84J3mmQv2a22PEGqLHp+7R6PAcSIFDgAYM8jp9hesZw1w&#10;HgBE4xc4rvUKHCszChzD8/QLAYRQpFxiOC9R5Sfn/aRh3aSySwwK2jFcUk3QxidFBEfR8+HxO5gQ&#10;T9qHyfmqfp4IydNQ47HAUVNtLXBU3VcTvcBR9XwyUQscIvH1RDo3ITTGKixwpPfgoMABAG2EnG5/&#10;wXrWAOcBQDSxBY6dFDgQao/KJN5FWoKrblLZJQwL+id9LU2fOndJzBK21YRnhxLimW2r+jlMnrq5&#10;CKGdIp9o/vaTtg6tv+bD8DlHXmI5bCuEPqlSQKi5nk0xFvoknI82vtA/wbq54yco8aHGjZuTpfQ3&#10;mURV91VMrPkqs6ZWiT3x2ZK3NPwn5MzZkTd31a/hWpSR61MiforWuq1+i4mjyJgbURmf5+zJxE7e&#10;8RFCleUKHHdQ4ACAsYOcbn/BetYA5wFANFqB42H7hp5vcCDUYZVNvLukqd+uZlJ55HGfMokyl8iL&#10;SYCHasPYW+R8pCVWq/rZzTWlJRktePacPzMTlO647v/hvLzjNh1DSxq7x/x1cPMMj+vahvN347CM&#10;2MtJpmaq5no2xaF/DHdcwc1dG1/onzLr5tlpGlPG2saoaT5CmfgtM2Zt/cusqdXImLSxOD+Ha+7Z&#10;VuPRbx+Mv7TvXL+YePPVSb+VObaLo5i2ohif5+1J91w4H4RQbRUVOE77OAUOAGg75HT7C9azBjgP&#10;AKJxBY4ffXH30QLHrOx7cFDgQKhN8hO4RYTJ45pJZU0tiVmHbyMv2VZWMfMWIsY+khT0VdXPWrIx&#10;PKafWHTttcSvPwc/6SkU+TJM4LdjDdwxHXWOXTMWc9cu9Kk2vtA/kevmxmTu/p+kT5l5xKjUvooc&#10;s6qsNbUaGYOf7BeFsZiF83fRWMK1KFLdWO6k32KOXbFtLnkx7+SOVeIciRCKU9FPVLkCx3tfS4ED&#10;ANoGOd3+gvWsAc4DgGhiCxzcZByhNqlsAk5T2b51E2DKt0dyE9KhJDn32/ubbbuxV0yIa8ptV9XP&#10;eb7LOmb4eJo8zfRVmFx1+AniMGkcOx/NhjtWeOw6BY6i8WT4M3ftwj4xBY6S6+Yn/0f+Luvbqsr6&#10;tlDZWItZUys3r5Y4jF1vN+6svZv3TaoMZY5NU3g+6aTfYo4d0zbW5wXtc/cPQqiykgLHDL3A8f0j&#10;KXAAQEcgp9tfsJ41wHkAEI1W4HiEAgdCnZeWgCsrl1Cz5CYGlQKFaCSRW1Rk0BKaLuFmybXt5he2&#10;c4+3scDhkpPqeKr6OTZ56uR8dt8vS89zRFoys07iNW+cXgyNHDs2+SrqZCyGfdrtH/tYS4y548X4&#10;IFXlfdXJNbVy49LWJ3fMoa28cWbYLlSd80kn/RZz7Ji29rEon+ftSWe3QqwihPIlBY6tM/SfqPIL&#10;HIcdQIEDANoGOd3+gvWsAc4DgGhcgePHXoFj20y9wHHPv1PgQKhtyku4ldRIoiyPrGSjS7IWkJl0&#10;LNNfm5ubd1ES2CqZn5Y0DOWSgHn2Yv0cmbT0NbIuRc9rhPbCBL7IT8iGBDZLxYhbiyoFjlRVY3Gk&#10;347bG/+G+HEyFgUOkYvtMrEXqsq+qpogz8Pzm2ufuZedDzXCGM6KPTv2kZ/5yjrn5KnK+aSTfos5&#10;duQ4EpX1ed6edD6r4m+EUK4ocABAFyCn21+wnjXAeQAQTVLgGChX4LiXAgdCqFflEondTvblJTtR&#10;iwqT7wihVrnCR4lCMUIoXkmB4zS9wPE9ChwA0BnI6fYXrGcNcB4AROMKHD/5B6/AMaO5wLH0C40C&#10;x32nUeBACPWwXNJvrIsc4afaKW6UFgUOhCJFcQOhjksKHA/O3N38+qTsAsffvLtR4DiIAgcAtAdy&#10;uv0F61kDnAcA0VDgQAghhBBCCKGG8gocCz5PgQMAOgI53f6C9awBzgOAaGIKHNxkHCGEEEIIIdTP&#10;osABAF2AnG5/wXrWAOcBTFCmTJm6dPLkgSftvzOnTZv2/PThUrgCxyXH7NFS4DjpY7uZM/9ytMBx&#10;JwUOhBBCCCGEUB/LL3BcR4EDAMYGcrr9BetZA5wHMIH57GePPHTKlIGrpkyZahoauEoeS5/OhAIH&#10;QgghhBBCCDVEgQMA6jIwMPWsNC/z/c985jP7pw/nQU63v2A9a4DzACBBvsUh3+ZIv9UhL6rb7d/H&#10;28efnTYZIabAcZcUONKbWyY3hPX/dhcFP/l0csPYEYpu9rv8XcbsfCJtzI1m68rdsFejybfO74N3&#10;mmfmv6Zxw1L5+4L9mo4XpWAtc9Fuwly3v1MYgxqduDnrNac0jj3WN7guI3dT2uEnzTMXHtB4rJfH&#10;ixBCCCHUJZUpcEx7V6PA8SYKHACQwcDAwIGTJ0/9qfsQqv174+TJRx6ePh1CTre/YD1rgPMAQGXK&#10;lCkflRdT74X1p/JiK8+5Asfqv2+9B4da4PAT46s/Ovq3S4y75PID11hdm5+IPmefRpvH7zHmkfVJ&#10;NwocFeV8meHvpPARPJc85hL9kuyum/R3sVF0HJdsD8dat797vCiOnJ282Ow3aQUOhBBCCCHUIilw&#10;PJAWOK7/KgUOAKiPfNh08uSBk9yHUOXf4EOo5HT7C9azBkniEiGEymtg3Rmfe1VTgeP2b2QXOErd&#10;ZNwVOCRJ7RdDtG8GSFJdksw/ndxIzltaEtPuU+YaYSI8r204hpi2rniQRZg09hLtTdi5mrv/p/F3&#10;+Kn5mHlGauRbHTWPU6guFzjcPNtaJKsSU/7axsRCUZyF/oqJS63AEY431n6VOEcIIYQQ6nE9Flng&#10;sNdVd7ZeZ6GJrYHt9t9f9IDkVx0kqd5FTf1r+dZCN1Xmp7vHmvBDqO9//wfMPvvsQ0K8f6DAUQOc&#10;BwAt2BfLL1ptdS+c8luQ/o3Iw29wtLXAIf/Xkr4il8yWx73Eqp+c1r51MCKXXHVJZi2Bm6WYtm5s&#10;WeMI5+eOrbX3E8KeP6LmGT6fJedfn7EqcJRBm2+d/jFrWlaxx6wbC36BwYuPROG+qhqXZQscRfZj&#10;54YQQgghNE5UpsBx9GF8gwOykettLdE+9ho4vrXgMLaSe1BM0YsvYyj/XqW9rYKfsYLxAzn6GuA8&#10;ANhNbmBlXxiXei+SWwcGBj6ZPt3C+V/YNy1wNO7BERY4zkoLHFf+U8UCh5aIdQnQsI1lpMDhJ0nz&#10;8BO2WQlyLUEd01bkksFZuERuOP9QWYnnIsom2bPk5htbKImRsxHO3U+cZ/lFVKe/a1PXT6Fi4iRc&#10;29hY0PaKU9b6lY1LF2f+uOvYj50bQgghhNA4UVaB47/+gQIHANRnypQpX0q/5ZPkbORDqHvttRc5&#10;3f6C9awBzgOYoMhXLu0Lo//V6Iul0JE+nUtY4Lgjo8BxVdUChyhIjibfWPATrV4Cu6XAkfUJ9bLy&#10;CwhFyW+tbdE4wkRuVpLeKWzfrnkWydkp8kEdFc3dPe/PX3u+av+ipLsvtw5l2obKiqm6sRBTYIiN&#10;S23969iPnRtCCCGE0DjR4ByvwOHdZFwrcBy4PwUOAMgnvNm41Z3Kh1DJ6fYXrGcNcB7ABEVeMPO+&#10;pZGHK3Bckv5EVVaB4+p/rlHg8B/fcXvyT9N9ErQCh99H8BOlfoLZPe4SrloC3yVbw+Rsmbaeraax&#10;+WMQ/Pm6Y/jH9+aY4M8nZp45yrzXRtYc2q2ipLfI94PzsXuubn+R78ui5/PsiGLixH/MX6uYWHCP&#10;xxQ4LKXi0j3ujyMcb4x9v3/ZOEcIIYQQGgd6/MziAsffjxQ4dicHAwAtSH7G/5bG5MkD5xR8CJWc&#10;bn/BetYA5wFANGGB47YTOlTgsMpMwHtJUTUB75KrPlmJUz+B7dAS3bFtXTLXR8aQkwQfma9D5p0e&#10;p/Y88xSONetT/nnKmVemXJ+iwoHIjdEfW93+gVr8L1TxRdk4cWNS1qxULMQWGEThWgtaXHaiwJEq&#10;Os4RQgghhHpYWQWOn1LgAICSTJ48+dWRNzcnp9tfsJ41wHkAEE1LgePrzQWOM/6iUeC4ouxNxie6&#10;XCJZSxK7RHlM0aCbkiR1VsEHFaufYiFUP88NIYQQQhNafoHjOgocADA2kNPtL1jPGuA8AIjm/M+7&#10;AkfjHhxZBY5fUuCIk/apfxK+E1P9HAvEOUIIIYT6TFkFjv+ZPlrgOIYCBwC0F3K6/QXrWQOcBwDR&#10;UOBACCGEEEIIoYYen0uBAwDGHHK6/QXrWQOcBwDRlC1w/IoCB0IIIYQQQqjP5Rc4rrHXRyMFjmNH&#10;CxxHv4cCBwC0FXK6/QXrWQOcBwDRSIHj/KkUOBBCCCGEEEKIAgcAdAFyuv0F61kDnAcA0bQUOE6g&#10;wIEQQgghhBCaeJJrHQocANAFyOn2F6xnDXAeAERz/heeS4EDIYQQQgghNOEVFjjk+ki7B8fR3IMD&#10;ANoLOd3+gvWsAc4DgGjKFDiWTaPAgRBCCCGEEOpvUeAAgC5BTre/YD1rgPMAIJoLpj1vpMBxHQUO&#10;hBBCCCGE0ATVrnnZBY7/psABAJ2DnG5/wXrWAOcBQDRS4Lggo8Bx4sd2M3M+uZtZ/tcUOBBCCCGE&#10;EEL9L7XA8aXRAse/U+AAgPZDTre/YD1rgPMAIJqmAsdX9AKHuwfHb/9jL2PO+30Uo3NzpLUv1LPj&#10;pdkukmobdUXa+rRTWsy0TXL8DkqbT560Y6DuS1urXpE23krS9keWtP7dljbOCSYtPiaq1BjpAWlj&#10;jZG27qUl/WtIG48vrQ/qmJ4+e6/RAoe9PqLAAQBjADnd/oL1rAHOA4Bozi9R4Lhjxl7GzN87W9+P&#10;lHaMWGnH7Ya0sfWjtLmjCaTntEHacXtAWrwj3VfjVdr8qkg7drekja9fpM23F6SNdSJI80W7pNnr&#10;JWlj7qS0MaB8aX6MkXZMT4+e9XsjBY413k9UzfgEBQ4AaDvkdPsL1rMGOA8AopECx7kDjQLHNcFP&#10;VK37192M+TZCCCGEEEIITUz95pTme3BQ4ACADkBOt79gPWuA8wAgGr/AIb8xKwWOa/91X/Ozr74Y&#10;jWNd9i8vKdQv/v8X5+rngX7xL80Kn9ekjc3Xmq+9pFBXpMp63JdmI5Q2Tl+/EN8UyPfjf//ziyvr&#10;f75STdq8RNp8xkLaWKro0jYoHJvWpoy0PRGrcCx+3HRTmu+1/dROaXGcJ21NshT6uUjaWuVJ82GW&#10;NN+iYmkxU0VaLIXSYsiXFjOatFgJpcWIL80XqPvSYquMtHhz0mJNpMWWkxZTTlo8ibT5oPbpv/6/&#10;vSlwAECnIKfbX7CeNcB5ABCNFDjOSwsc5w78njnxz/Ye0Tc+8ZxCnfDxfJ1kj1NX/phQ7+jkP2+/&#10;NDsx0o7ZTWljRPWlnSeqSDtnadLOfb60MVaVFkf9Im2+401aHLVTWvzlSYvHLGnz6aa0GJkIOqXH&#10;dOInqqtqLGZJi5MYaXuqjjR/jUeF6/aNLkrzcx25faXFQ0MSV63yYzeUFpsi/7gnffz3KHAAQLsh&#10;p9tfsJ41wHkAEI0UOC792qvMdTMPTnTDrENKa+3p5XS9PW67pY2nXdLm4HTj7PGr62Ye1HZdPwbK&#10;s5c8PqP3te70g6OkrV8va60dc7el7eW6cufFXtT1s9qnGyLl78le0LV2j7VL2nm/k9LirhPSYqgT&#10;0uJlPEqbWyekxWA3pcVoVWlxGCvNZ3WkrXWM6pw386SNtZ+kxVqnpMVikbTYy5M/txmTX2oO3H8P&#10;cjAA0A7I6fYXrGcNcB4AAAAAAAAAAADA+IGcbn/BetYA5wEAAAAAAAAAAACMH8jp9hesZw1wHgAA&#10;AAAAAAAAAMD4gZxuf8F61gDnAQAAAAAAAAAAAIwfyOn2F6xnDXAeAAAAAAAAAAAAwPiBnG5/wXrW&#10;AOcBQDQLFy40a9euNc888wzqgnbt2jUuNDw83HFpdsdK2njGo7S5jTdp+wSNn3PFRJG2Rqi/pK37&#10;RJTmGzQxpMXDeJM2r3bpxz/+sTnooIPIvwBAuyCn21+wnjXAeQAQjRQ4FixYYC699FLz4IMPGgAA&#10;AAAAAGjl1ltvNdOnTzeTJk2iwAEA7YScbn/BetYA5wFANH6BY/369Wbr1q1m586d6Vt4AAAAAACA&#10;ic22bdvMypUrzdy5c5MCxwc+8AEKHADQTsjpAqSwGQAgGq3A8dRTT5lLLrnEnHrqqebEE09ECCGE&#10;EEIIoQmnefPmmZtuusmsWbOmqcBxxBFHUOAAgHZCThcghc0AANFIgWPx4sVqgWPmzJnm29/+tlm+&#10;fLlZunRpomXLlo1LyRy6IW0s3ZRbxyxpfTopzWdltWLFiq7JH4fmR1ROS5Ys6Wtpc26XNHu9KH+v&#10;9Jq0c1K3pa11p6WNI1baccdSWuyNV2mx2glp69huaWtVVdrxi6QdZyJIi6tuSou/KtLWOFaav7L0&#10;k5/8xGzcuNHceOON5uabb6bAAQCdhpwuQAqbAQCikQLHokWLMgscZ599trn44ouTN/byHNJ11113&#10;RUvueZIlzYbo/vvvz9R9992XqXvvvVeVZgONrbTYiJUWQ6E02760mAqlxVYoLc58abZRQ9ratlNa&#10;XIR64IEHRqTFQJa0WMiSFhd5uueee0pLm3dVaf4pku+/dsn5WHsuT1qMVZW/1mWkHaMd0mwVSYvB&#10;utLiNEZa7MaqbIxqfnTS/BVKm38obY6+NNuovsJzVhlpMeKk2RBpcSHSYsFJiwORdvxek/jiySef&#10;NA8//PBIgYNvcADAGEBOFyCFzQAA0WQVOH74wx82FTjWrVtntm/fnv4KLQAIchF81FFHmylTpuZq&#10;zZor0x6jlOk7bdrfmMHBwbRHPj//+S9a+h955OfNli23py3yie3vxj9nztz0kWwWLFgYNRZh48ZN&#10;TfOv6uvh4WEze/YZ0fbbjfPvypWr0kc6x9NPP22mTz8uKn7aHY+9guaLumtRJZ5jqLuXO4HEx7nn&#10;npf+r/1UiVmfGJ/1yjmhk2T5U/x0/PFfS97nAUA2FDgAoAuQ0wVIYTMAQDRagWNoaIgCB0AJXFI4&#10;L2HkJ479hKp7PK9A4CfttGSsFAHc89oY/Oc1O3X6lxm/IzYhLO3DxFxVX0+EZGZInQJHnXjsReom&#10;zjU6UeCou5c7ibPdSbtV1qmqzyZygUOQfTyRzocAVShT4Dj88MMpcABAOyGnC5DCZgCAaLIKHOFP&#10;VFHgAGilTNJd0JJNsQUCSdL5SWWXbC7T37VtZ//Y8ZdNqGW1rerrMJnp5iIK7RT5REv0+klUJ62/&#10;5kOHP6asNo6wrSj0SZVkcd14dDjb/vjCceQlmLPWwPd92N+NRxQeU/NFuBYxxxO0GHX+kz7aN7by&#10;yJqzRjh2nzK+F2Lm6z/n5MYpz8nxH3rooRG7Yf+yY4qN2To+izkn+PjtnMK9F+Pb2Lhz+LHmFMZc&#10;kT/FVp4NgImOK3Bs2LBhpMBx5ZVX2vMIBQ4A6BjkdAFS2AwAEI1W4Ni5cycFDoASlE26u+Ss3y4m&#10;oeySVa6/S4yVTQaG1O0vxCbEyyTTnJ+05G1VX7u5holA/3HfnksyZiUM3XHd/7OSluExtMS0e8xf&#10;BzfP8LiubTh/Nw7fXlFyU6NOPAqufzhHwY3dn5NfsHD4c/HH7nzq+pdZU3dczRfhWsQcT/Dj2W+j&#10;xW0Rrn879qI2Bs33sfPV1kpweyWMVSF2TDExW9dnZebvjzlm78X4Nqat4Hwazttv745R5E/3fDgn&#10;AGjwu9/9jgIHAIw15HQBUtgMABCNFDhEFDgA4vGTeEUKk4Oub/i4RpisikkGatTtL8TMXaQlQUOy&#10;igtCVV9ryT+HO6af5HPtfd+4x/KSxEW+DJPq7VgDd0ynOseuE4+af0K0MYWFL5mPPH/bbVuSsbj5&#10;hIWvmDXV7IZrEXM8wY37nHPOTfqU8VkWdeOgiu9j51tU4HB+dFQZU4wf2uWzsvPXyNp7Mceu2jZP&#10;Zf1ZZo0AJjJPPPFEUuDYtGlTZoFj0qRJFDgAoJ2Q0wVIYTMAQDRagUMuprUCx2OPPZa+7QcAoWwy&#10;TMP1LZMc1RKMecWAEEl2felLX25KZNXtHzP+MJGdRV67qr7OS+RlHTN83CUzs3wVJjud/MRvmFSP&#10;nY9mwx0rPHaVBHDMeobxWMae1sa36Z53x5RYkLaPPPJosn5+v5g11eyG/oqNEbd3pL/7u+w6arhj&#10;VNmLVXwfO9+iAkc47ipjKtPHp47PYucfs/dijl03jvMo0158qNkGAL3AEd6DgwIHALQZcroAKWwG&#10;AIhGK3DI7876BY7Vq1cnBY7HH388fdsPAIKWDCuL61uUUHbJxTBR5RJY8lxeks/ZCdvV7V92/ELZ&#10;RJpLFmrjqerr2GSmw/n9W9+aV3qeDi25WCcRmjdOdxz/2LHJUKHsembFo0s4uzGEuPlrSXI51sUX&#10;/58mXzg755//3Zbj1k0M11kLIYxnd7wYf/vU3Yuxvo+db2yBQ4gdU2zM1vFZJ/dezLGrxJ3vM5+w&#10;fZE/ne2qMQvQ77h7cPgFjssvv9zu9UaB45hjjqHAAQDthpwuQEruZpg2bdqzJ08eOMnqSXlzLP9O&#10;nnzk4enTADBBiSlw8BNVAM3kJb+KcH3lNblIWUlCwSUf85Q3vqr93fi1ZFtImBDOwiXl8uzF+jo2&#10;iejjEopFz2sK7YVJdcFPkIYKbebZcqqaLBbaEY9ujlnS+vmJaj+WfN+EvohZU80X4VrExogWz24f&#10;accoS529HOP72PmGseHWycVkVoEhZkxVYlao4rMq660d15fzScyxY8ch5PnUb1vkT+e3rL0MMNFx&#10;BY7NmzePFDh++ctf2j1TvcBBPgYACqDAAZDSshmmTp36tilTBq4affM7sI4XUQDw0QoccoEsBY5Z&#10;s2Y1FTgeeeSR9G0/AEBncIm9bife8pKPAADjFVf8KFOcBpiotKvAQT4GACKgwAGQkmyGyZMHjrcv&#10;nNtHX0Snzpw2bdrzG00AAJpZsGBBboHjO9/5DgUOABhTXAJurIscrqjh3kNR3ACAfoLiBkA5yhY4&#10;Dj744JZkJPkYAKgIBQ6Y2AwMDBw4efLUn3ovoFbJC+ovEEKoSDNmzEwKHD/72c8KCxyPPvpo+rYf&#10;AAAAAACg/9AKHP5Nxo8++uiRAoeej0EIoTi9+92HUuAAkE8EvPWtbws3yFL5+iNCCOXpvPPOaypw&#10;yM/DZBU4uAcHAAAAAAD0M67A4d9kXAocq1atailwuHzMlClTZ3q5mK1WX0ySNQAA5aDAAZAyshmm&#10;TJnyUfuCeufoC+zA9z/zmc/sL88BAPiEP1GVVeC45ZZbKHAAAAAAAEBfU1TgOPbYY5MCxyGHHKIm&#10;I1vzMVMvJh8DAAVQ4ABIUTeDvJDaF9Sl7sV18uSpG+UFN30aACY4YYFj27ZtTQWOc845hwIHAAAA&#10;AABMCOoWOHzCfIzV1s9+dmBK+jQAgIMCB0BKqc1gX1C/KC+q8uI6efLASenDADBBcQWOyy+/PLfA&#10;ceutt1LgAAAAAACAvsYVODZu3KgWOI477rjSBY4Q8jEAkAEFDoAUNgMARBMWOMKbjM+bNy8pcMib&#10;ewocAAAAAADQz3SywAEAkAE5XYAUNgMARFO2wLF27VoKHAAAAAAA0NdIgeOhhx5qKXAsXbqUAgcA&#10;dApyugApbAYAiCYscNx///0UOAAAAAAAYEKSVeBYtmwZBQ4A6BTkdAFS2AwAEI0rcFx22WW53+BY&#10;t24dBQ4AAAAAAOhrpMAh9yUMCxzLly+Pvsk4AEBJyOkCpLAZACAaChwAAAAAAAANKHAAQBcgpwuQ&#10;wmYAgGikuCG69NJLMwsc8jcFDgAAAAAA6HeyChwrV65MChzTp0+nwAEA7YacLkAKmwEAovELHBs2&#10;bFALHD/84Q8pcAAAAAAAQN+TV+A488wzKXAAQCcgpwuQwmYAgGjyvsExc+ZMc/bZZ5sf/ehHSYFj&#10;aGgofdsPAAAAAADQf+QVOM466ywKHADQCcjpAqSwGQAgmrxvcLgCh7zBBwAAAAAAmAjI9RDf4ACA&#10;MYScLkAKmwEAovELHLfeemtTgeM3v/lN+hYfAAAAAABgYvHII49kfoPjoIMOIv8CAO2CnC5ACpsB&#10;AKLRChzyU1XyJh6ND1199dWFuuqqq2pJsxvqiiuuyNX111+f6IYbbsiUa1NGWn9f2hhDXXnllbnS&#10;fFlF1157ba40f9WRNtcy0nxQV5qdKtKOHSsttvOkHUOkte20rrnmmjGTFqNO2l6MlRazedLiIUua&#10;79opzV9Z0saH8qXFS6y0GNKk2felrX8Vaa8JvjTbqLvS4qqMtDhz0uyItJgpI+2c46TZQfV1+eWX&#10;U+AAgE5CThcghc0AANH4BY4LL7zQzJgxo1CnnXZaruTm5HUkP42Fek/aWtWVZqfd0ux2S9r4UHVp&#10;Pq4i7TwWSjsX+tLG125pY+8HaXPtdWnzaJe0+MuTFo9Z0uYyHqX5bbxq9uzZPSMtZqpIWzMnrb0m&#10;rW8ZaT7Ok+aHiS5tPToh7XwWSusXSouDMtLsOWl2nCRuKHAAQAcgpwuQwmYAgGikuCGfSL7ttttK&#10;a8uWLaW0adOmtkobSxlpY+sV3X777dHSfNNpbd68uePS7I6V5DeW2y13bG2uRbrjjjv6Vto+GCtp&#10;54d2yI+lbkqLpbGQNpZuStuPVaTFUCelxVYnpPms3dLipN3S5tZOafPqhLTY66a02Kwizaex0vxV&#10;R1oc1ZE25qrSxttP0mKtU9LisYy0dcmTfJODAgcAtBFyugApbAYAAAAAAAAAAACA8QM5XYAUNgMA&#10;RCO/J3vfffe1Tffee28iuUH5eNU999wzbnX33Xerc+oFydh6Xdq4J6I034y1tPjulNx5K5TWdjwo&#10;a+yan1FD2j7otLRxaNLWshsK90eMtOPFSvNNrO66666+kBZPKE795tNwPmXl+mv7ZSJIu5Ypo+99&#10;73vkXQCg3ZDTBUhhMwBANO4eHPLTMQAAAAAAANCK3MSde28AQIcgpwuQwmYAgGj8m4yvX7/ePP74&#10;4+lbeAAAAAAAgImNfNtl7ty53FwcADoJOV2AFDYDAETjFzhuvfVWs3XrVvPUU0+ZG2+80Vx88cUI&#10;IYQQQgghNOG0bt06s2bNGrNy5cqRAsfhhx9OgQMAOgE5XYAUNgMARJNV4LjkkkvMzJkzzemnn25O&#10;PfVUc8opp7RFZ5xxRlsk46ormV+v6bTTTqstWa9+lRZT7ZYWb52QFpPtlhZj41lavLdbWtxVlRZf&#10;vSAXg3PmzOlJzZ49uyc1a9asnpW2X+poxowZpaT11cZXR5qNXpcWPyhO2mua1m4spZ2vuiH/vYQm&#10;7byPdGmv3SK5NpIPe910000jBY4zzzyTAgcAdBJyugApbAYAiKaowHH22Web1atXm2uvvdZcd911&#10;HdUVV1wRrRtuuCFTmg2RzCVL8tu6Wbr66qtVaTYmgrT16Lauv/76Qmnr7ktb+1BaHKxduzZKWsyW&#10;lTYvJ21OnZQ2hirSYixW4di0NkXS1jtW4Ti0eBlraXMVafuoXdJiN0/a+LIU+rhI2jrl6aqrriot&#10;bXyonLS4iZUWS6E02760mAmlxUkobe/50myj7kuLqzxpMeakHV+kxZRIiyMnLYZE2vFRe7Rp0ybz&#10;8MMPm40bN1LgAICxhpwuQAqbAQCiKVPgcF/R3r59e/pLtAAAAAAAAP3Dk08+abZt26YWOM4666yk&#10;wHHEEUdQ4ACATkBOFyCFzQAA0VDgAKjOgw8+aI466mgzZcrUQh1//NeSveWI6Ttnzty0VzNljjFt&#10;2t+YwcHBtEczGzduUvv40mw7u1nj8lmwYKE58sjPmy1bbk8fyefpp58206cfZ1auXJU+Ut3Pw8PD&#10;ZvbsM6Lsd4Kf//wXydj8OXUK57+8dQ9pRyz2Ipov6q5FbDyXoco+7pXYrkud9ahy/uoXv+Whxb12&#10;XgWAVsoWOA4++GDyLgDQbsjpAqSwGQAgGgocANVxicmweBHiEnF+u7JFAtc3TMi5x/P6u6RW2Nc9&#10;Lv3XrLkyfbQVN8awf9mxCzEJYXfcMAlX1c8TIZkZoiU3i6gbi71KFV8U0e4CR9V9PJELHHXOXxO1&#10;wCG4x8uctwEmKhQ4AKCLkNMFSGEzAEA0eQUOubknBQ6AbMom3rWEU9mksqC11ZJ3ZZEkbVFyMI+Y&#10;sZdNCDsfab6s6mc/mXnOOecmc/bljysrKegI5+ESs5rCcWpJXDe2sK8o9GteW5E/5qJ5aNSNRSHP&#10;HyJ/7q6tH3/+HLP8J+2LfFG0puFaxBxPCOPA2ZC2VfZT1X3sxi39imJbiIkhQeYpj33rW2ePtPHX&#10;JW+9Y+L3hBNOTP6NKXDUOX910m9Fbf1jx7R1lPV53jnAFdRi/A0wkaDAAQBdhJwuQAqbAQCi8Qsc&#10;69evp8ABEEGZxLtLKIn8hFxMUrlMwkqT1r5KAjzEjV2zqUlL1oVoSW9HVT/7ScQwoad9cl57THCP&#10;u2PE+jArqZ6XxCzTVgjbV1nfurHoEs6hjx1ujO747hj+ejofn3/+d5N/3RqGbWPWVBtrln/LHE/w&#10;CxxF847B2dKkrWXMuGNjSHBz02LC90FIuF7u/1r7vDlkoa1pDJ30W5Vjl2krVPF5XtxU9R9AvyMF&#10;joceesjuw+ybjFPgAIAOQU4XIIXNAADRaAWOoaEhChwAJSiT6M9KSlVJKucl+EP8BJooTMLVSXDF&#10;jD0vMeeT166qn91ctefcMUOfhknLrLlmjUnza9YxY9bTHSNL7thVEsBZc9SISaY6tDZuPlLIcOsk&#10;x3zssceStm4sfjshZk3z7Ib7oWyMuMS/U1bMtgs3Pmev6riFsjEkuHmGBUfn07BvKOdzLVnv4573&#10;befh5h0T3z6d9FvMsWPaxvq8aE+WPScDTEQocABAFyGnC5DCZgCAaChwAFQnKyFWBte3bJFAElgu&#10;keYSWGWSVK6tP8aipKOPS+75bWPHXmacWQlVoaqfqyQz/T6bN29O/i6bTPUTkX6fMKlelID0KVrr&#10;Osd21InFPB87NF+7fvLY3XffnTzv1l7mJMfbsGFDMhd/XFUSw3lrERsjfjy75+V4WtwWUbS2Pq6t&#10;G0sVP2TZCX0iZO3HmDELmg99NNtF1Dl/ddJvMcdu5zhCXHvtHJBnFwDyf6KKAgcAdBhyugApbAYA&#10;iIYCB0B1ipJ3ebi+eUk6l0DTEoCuvzxXlIDTnndJQpE2fv/5cIxlxu4oW+DIS1pW9XNMEtHHJQhl&#10;PHl9tQSi87l/3DARKrjH/GO48fpt/bH4yWb/cZHzW15yM4sy61k2FsNjVInBPP9XSQx3qsAhaGsW&#10;g+87bQyC5sMqfpBjlIkhIavAIfjr5s/ZP57/eFYMOBth+zJUPX910m8xx46Nuxifu8e0c4B7TvMZ&#10;AOQXOObOnWv3z3Rz+OGHU+AAgE5AThcghc0AANG4Asdll11GgQMgEi0RVRbX1yWtNJU9rp989pWX&#10;sPbxE41OWuLN4cZe5vhlCxxCVtuqfo5NIvq4hGJe4tVPOjppxwuT6j7h2mX5VFtjOZ6bh0tm5iU3&#10;s2hXLIaJX1HeONz6SLswke5iMvRHlQR1JwscjqzxxhCzj6vEdtkYEtx8tAKHQ4ubvP3i23fjDtej&#10;Cm6svjS/CJ30W8yxq4xDKOPzvHNAVvwCQIOyBY5DDjmEvAsAtBtyugApbAYAiEYrcOzcuZMCBwB0&#10;BUnA5SXFxwJXuKiTrAYA6CWkUENxAyCf3/3ud+o9OJYvX06BAwA6DTldgBQ2AwBEE1PgkJu/AgB0&#10;GikwdKPI4X8SPO+T6wAA4wkpbmjfCAGAZp544gkKHADQLcjpAqSwGQAgGlfguPzyyylwAAAAAADA&#10;hCSrwLFs2bKRAsekSZMocABAJyCnC5DCZgCAaLQCh3zCjwIHAAAAAABMFChwAEAXIacLkMJmAIBo&#10;Ygocjz/+ePr2HwAAAAAAoH/IKnAsXbqUAgcAdBpyugApbAYAiEYrcDz55JNNBY7Vq1dT4AAAAAAA&#10;gL5FroEefvhhChwA0A3I6QKksBkAIBoKHAAAAAAAMNEpKnAcc8wxFDgAoFOQ0wVIYTMAQDQxBY7t&#10;27enb/8BAAAAAAD6h6wCx6pVqyhwAECnIacLkMJmAIBoYgocjzzySPr2HwAAAAAAoH+gwAEAXYSc&#10;LkAKmwEAonEFjksvvVS9yfh3vvMdChwAAAAAANDXuALHpk2bKHAAwFhDThcghc0AANEsWLCAAgcA&#10;AAAAAExoKHAAQBchpwuQUnozTJs27dmTJw+cZPXklClTjfw7efKRh6dPA8AEggIHAAAAAABMdDpR&#10;4CD3AgAlocABkJK7GaZOnfq2KVMGrpIX1YYG1vHCCgAxBY5HH33UPPjgg+aoo442xx//NfPYY4+Z&#10;6dOPS/6WPsLGjZvSc0xDK1euSh7Pwh3PtV+z5sr0GWgHP//5LxK/Hnnk582WLbenj476PWsdAQAA&#10;AAAmEmULHAcffHBuEpLcCwBUgAIHQErLZpg8eeB4+2K6ffSFderMadOmPT99GgBgpMDxs5/9rFSB&#10;Q1iwYKGZM2du8rck0N3fgitwnH76GWb27DNaEus+w8PDSZuvfvVfzMknn5r0o8DRHkLfauuQt44A&#10;AAAAABOJogLH0UcfnVngIPcCADWhwAGQYp773OeayZOn/tR7UUUIoVx95StfbSpwyCf7swoc27dv&#10;T9/+Z+MKHJIs978loH0zQJLqknjfvHlzkoyXfmGBw30DQVOYkM9rG44hpq0rFmhtRdOm/Y0ZHBxM&#10;Wxvz9NNPJ9+ICNvJXM8559zk7/CbLTHzLMKtgdhwY88rNAEAAAAATHRcgUOuTYoKHAMDAweSe0EI&#10;tUvvfvehFDgAUpLNIJ8SsJtjprdRtlp9sdEEAKCZ8Bsc7SxwCC5xHyb0XfHDT8JLO7/AId8wyErM&#10;uyKCK0a4/4fFBo2YtkUFgnB+7thae7/w4fsjZp5FhMeiwAEAAAAAUExMgUOuo8i9AEAbocABkKJu&#10;hilTpnzUvsje6b3oXvyZz3xm//RpAJjgdLrAoSXYXdI+bCP9XIHDLwbkyS9SuKJJXhtHTFsh7xsW&#10;IlewCOcfklUQ8Y+lqagY4+YT2qXAAQAAAABQTFaBY+XKlYU/USWQewGAGlDgAEgp3Azy4mpfZJd6&#10;L7hbP/vZgSnp0wAwAQlvMp5V4LjlllsqFTgEl3x330KQbxn4Cfu8AkfdxLxfQCgqEmhti8YRFiyy&#10;Cg2OmG98xFBUgHEq8gEAAAAAwESkqMBx7LHHlrrJuEDuBQAiocABkBK9GeyL7BflhVZecCdPHjgp&#10;fRgAJhBhgWPbtm1NBY5zzjmndoFDcI+fcMKJyb/+T1FpBQ7B9RH5P+nkFyLCwoKWwHfJf1dgiWnr&#10;2/LH5j8u8ufrjuEf35+jyJ9PzDxj4RscAAAAAADFaAWOX/7yl/Z9eHyBI8S+nyf3AgB5UOAASGEz&#10;AEA0Y1XgEOSbG9pzWQUOhytIyPNOWQl/v1jglHX/ipi22jckZAx5xRI3XyeZtztO3XmWhQIHAAAA&#10;AEAxZQscBx10EHkXAGg35HQBUtgMABBNXoFj5syZIwWOW2+9tVSBY6KT95NTrqDCz0QBAAAAAPQW&#10;RQWO4447jgIHAHQKcroAKWwGAIgmLHBs3bqVAkcb0L4dQmEDAAAAAKA3ocABAF2EnC5ACpsBAKIp&#10;W+CQN/kUOAAAAAAAoB/RChyXX345BQ4AGAvI6QKksBkAIJqiAse8efMocAAAAAAAQF/jChybNm2i&#10;wAEAYw05XYAUNgMARFO2wLF27VoKHAAAAAAA0JdQ4ACALkJOFyCFzQAA0YQFjvvvvz+3wPHggw+a&#10;o4462hx//NfMY489ltxQW/6WPj7aPShCzZkzN209drhxjaXtLJs///kvksdXrlyVPtIbuDV265Qn&#10;7WbqvYS76XvV+5+Ml7UL91vRuMI1XrPmyvQZ0Ch73ouh7j5r1z7t1rm6V89/gnbe6OXxAgBAe9AK&#10;HGvWrLHnfgocANBxyOkCpLAZACCa2AKHsGDBwpGElyR9/OSXSwxJIigvaeqSc2OdIO+lAkev4tam&#10;aLxurXu5yNGpAkev4cZ5+ulnmNmzz8hdk+Hh4aTNV7/6L+bkk08t3KvQIO+8V4W6+6xu/14/V3eT&#10;uucNAAAYn1DgAIAuQk4XIIXNAADRtPsnqiQJWDdh6j4pmyX/E7QuWau1E/lJOTc2X35yMM+u365d&#10;NrM+Edyp+ZelHQWOsr4U8tpqn5KP8U+YqHT+0sbs5u1sjqe18wsx4TxCZIxybLmBprMf7te8edRZ&#10;v5i2Rf4Jk89+wt6XzPWcc85N/o5Zr6L4r0vdfVa3fzvO1SFVYkHbr2FfbQ1j909MPIXnDSEcb6z9&#10;KvEJAABji1bguPLKK+35uVHgOPbYYylwAECnIKcLkMJmAIBopMCxaNGiwgLHunXrCgscWlIoFpd0&#10;y0r0uCSTS+r5Saawj/bp+6xP5IvdMCHlcPNyCbp22dQSfJ2efxlc4lT6FknzWYwvY2Mm1j/h8Z2/&#10;tPFphYHxsnZhe218gpujPO7b95PcnVq/mLZ56ySE83PH1tq750J/xMyzE9TdZ3X6x6xFWWKPWXcN&#10;Y/ZP1Xjy5xK2ibEfOzcAAOgOrsCxYcMGChwAMNaQ0wVIYTMAQDTtLHC4hE/VpJmWVAoJ2+Qlrsom&#10;rP0EU57aaVMok1QLqTv/Mrh+4Xj9hF74nCPWl0JWojb0QxX/1PXXeFm7MgldZz9sI/1cgcO1kcfy&#10;5M+z7PoJMW0F5+csOf9nrZMja738Y2nKW8+6OF+EYy6zz4Q6/V2bds8vZn3DNYldQy3GHW4c4f4p&#10;G0/afq5jP3ZuAADQHShwAEAXIacLkMJmAIBo2lngEIoSOT4uqePa5iWMHGHiKDbJpY3PJbPy7Pq0&#10;w6YQkzBz1J1/GVy/rDV0z/tjd8T6Mgs/Ae2SjFX8oyUqsz6579ZpPK6dNs7wGDJv3w/OvvQLCxyd&#10;WL8stLZF4wj97+aaFbNh+3bNsw5FY3bP++P2qds/K7Y1wnN1DFmxUHcNY/ZPbDy59nnjjbEfOzcA&#10;AOgOFDgAoIuQ0wVIYTMAQDRy/w2twPHDH/6wUoFDcIkzkZag9Z8PEz5+Ui58ziWB/IRSbJJYe0zw&#10;x+QnmfzkXJXEVtZjgpbU6vT8y+D6ZSXjBGdXxlPHl86WlgR389V8KY+X8U9eotI/blbMZvmw19bO&#10;jT+06x4/4YQTk3/9n6Ly19B/vFPrF9PWt+WPzX9c5M/XHcM/vj9HkT+fmHl2AuePqvusbn8hK+4d&#10;/vN5doSY9fUf830cs4bu8TL7Jzae3OP+OMLxxtgXYuMTAADGHq3A4d9kfPr06RQ4AKBTkNMFSGEz&#10;AEA0foFD3sxrBQ75NkdMgcPH3ZfAl5YQCgkTTyItcRabZBJcokkUPuf6+HbDpFO7bIYJM59Ozr8I&#10;168ooSm4OeTZ9+eQlcDzE6lOeeMu6x8tUSmEY5Ok53heO+c/bc3cHgyf85OrftLX0an1i2nr+95J&#10;xuDGpvk1POfIvN1x6s4zi7zxZOH6VN1ndfuHVD1Xh5Rd37w9VGYN656HnbR40s4b4Xir7t/Y+AQA&#10;gLHDFTg2btxIgQMAxhpyugApbAYAiKbTBQ4AgE7jEtJastkl3GOKD1WQJHVWoQaK6YU17BT9PDcA&#10;gH6CAgcAdBFyugApbAYAiEYKHIsXL84tcMjfFDgAoNfRvj1A4nh80c9rSHwCAPQ2FDgAoIuQ0wVI&#10;YTMAQDRZBQ7/JuMUOAAAAAAAoJ/JK3DMmTOHAgcAdBJyugApbAYAiMYvcMib+bDAcfbZZ5sf/ehH&#10;FDgAAAAAAKBvCQscIgocADBGkNMFSGEzAEA0FDgAAAAAAGCiQ4EDALoIOV2AFDYDAEQjBY4FCxbk&#10;FjhWr16dFDjkRqkAAAAAAAD9BvfgAIAuQk4XIIXNAADR+AWO9evXqwWOu+66K33bDwAAAAAA0J88&#10;8cQTFDgAoBuQ0wVIYTMAQDR5BY6bb745fasPAAAAAAAwMXjggQcocADAWEJOFyCFzQAA0WgFjg0b&#10;NpirrroKjUNde+21hbrmmmtq6+qrry6UNj5f8rNneVq7dm2TtDYiv41mJ5Q2Vl+az8roiiuuiNKV&#10;V15ZWdq8fGnz6qS0MVSRduxYafGq2SqSdpwYaWMTabHTDflz9fdQu6XFb578cRVJ83s7pfktS9r4&#10;ULG0mKkiLZZCafZ9aTEg8vev9nwoLT58abZR96XFVRlpseak2RFpcVNGWjyJNBuoffrlL39JgQMA&#10;xgJyugApbAYAiEYKHCIpcFx44YXJz1KJZsyYUUqnnXZarmbNmlVLbjyod3T66ad3RJqtWGnH7aa0&#10;MaJ60s4TVaSdr0Jp5zxf2vjqSIuhfpA21/EmLYbaKS3+8qTFY5a0+fSCtFjpZ82ePbtnpK1HrKrE&#10;Ypa041eRtrfKSPNRP0nzVbek+T9GdWLG9fXPpb7c86Fcf7FPgQMAOgg5XYAUNgMARCPFDflUmPzW&#10;7ObNm6N02223lZIcu93SxlNX2tjzdPvtt/e8NN+1Q5s2beq48uxqz8k3j8Za2jiytGXLllxp6zde&#10;pO2Pbkjb13WkrWMvSBvrWEkbT7ek7cmq0uKpk9J82wlpfmu3NLvjUdrcOiEt/ropLT6rSvNrrDSf&#10;VZV2/F6RNt5+khZrnZIWi0XS1iRP/tzOPPNMChwA0AnI6QKksBkAAAAAAAAAAAAAxg/kdAFS2AwA&#10;AAAAAAAAAAAA4wdyugApbAYAAAAAAAAAAACA8QM5XYAUNgMAAAAAAAAAAADA+IGcLkAKmwEAAAAA&#10;AAAAAABg/EBOFyCFzQAAAAAAAAAAAAAwfiCnCwAAAAAAAAAAAAAAANAedtvt/wEibGroCFDgzwAA&#10;AABJRU5ErkJgglBLAQItABQABgAIAAAAIQCxgme2CgEAABMCAAATAAAAAAAAAAAAAAAAAAAAAABb&#10;Q29udGVudF9UeXBlc10ueG1sUEsBAi0AFAAGAAgAAAAhADj9If/WAAAAlAEAAAsAAAAAAAAAAAAA&#10;AAAAOwEAAF9yZWxzLy5yZWxzUEsBAi0AFAAGAAgAAAAhAKel1C//AQAAWQQAAA4AAAAAAAAAAAAA&#10;AAAAOgIAAGRycy9lMm9Eb2MueG1sUEsBAi0AFAAGAAgAAAAhAKomDr68AAAAIQEAABkAAAAAAAAA&#10;AAAAAAAAZQQAAGRycy9fcmVscy9lMm9Eb2MueG1sLnJlbHNQSwECLQAUAAYACAAAACEA6WYhF90A&#10;AAAFAQAADwAAAAAAAAAAAAAAAABYBQAAZHJzL2Rvd25yZXYueG1sUEsBAi0ACgAAAAAAAAAhACm0&#10;12HI8wEAyPMBABQAAAAAAAAAAAAAAAAAYgYAAGRycy9tZWRpYS9pbWFnZTEucG5nUEsFBgAAAAAG&#10;AAYAfAEAAFz6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667;height:29432;visibility:visible;mso-wrap-style:square">
                  <v:fill o:detectmouseclick="t"/>
                  <v:path o:connecttype="none"/>
                </v:shape>
                <v:shape id="Picture 199" o:spid="_x0000_s1028" type="#_x0000_t75" style="position:absolute;width:60667;height:290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QhLwgAAANwAAAAPAAAAZHJzL2Rvd25yZXYueG1sRE9Li8Iw&#10;EL4L/ocwgjdNXUXWapSlonhY8LG7B29DM31gMylN1PrvzYLgbT6+5yxWranEjRpXWlYwGkYgiFOr&#10;S84V/P5sBp8gnEfWWFkmBQ9ysFp2OwuMtb3zkW4nn4sQwi5GBYX3dSylSwsy6Ia2Jg5cZhuDPsAm&#10;l7rBewg3lfyIoqk0WHJoKLCmpKD0croaBUl0wORvX63zc/3YruV48p1lVql+r/2ag/DU+rf45d7p&#10;MH82g/9nwgVy+QQAAP//AwBQSwECLQAUAAYACAAAACEA2+H2y+4AAACFAQAAEwAAAAAAAAAAAAAA&#10;AAAAAAAAW0NvbnRlbnRfVHlwZXNdLnhtbFBLAQItABQABgAIAAAAIQBa9CxbvwAAABUBAAALAAAA&#10;AAAAAAAAAAAAAB8BAABfcmVscy8ucmVsc1BLAQItABQABgAIAAAAIQAjvQhLwgAAANwAAAAPAAAA&#10;AAAAAAAAAAAAAAcCAABkcnMvZG93bnJldi54bWxQSwUGAAAAAAMAAwC3AAAA9gIAAAAA&#10;">
                  <v:imagedata r:id="rId16" o:title=""/>
                  <v:path arrowok="t"/>
                </v:shape>
                <w10:anchorlock/>
              </v:group>
            </w:pict>
          </mc:Fallback>
        </mc:AlternateContent>
      </w:r>
    </w:p>
    <w:p w14:paraId="1D0C79F5" w14:textId="22CD6247" w:rsidR="009A79BE" w:rsidRDefault="009A79BE" w:rsidP="009A79BE">
      <w:pPr>
        <w:pStyle w:val="Caption"/>
      </w:pPr>
      <w:bookmarkStart w:id="10" w:name="_Ref458152610"/>
      <w:proofErr w:type="gramStart"/>
      <w:r>
        <w:t xml:space="preserve">Figure </w:t>
      </w:r>
      <w:r>
        <w:fldChar w:fldCharType="begin"/>
      </w:r>
      <w:r>
        <w:instrText xml:space="preserve"> SEQ Figure \* ARABIC </w:instrText>
      </w:r>
      <w:r>
        <w:fldChar w:fldCharType="separate"/>
      </w:r>
      <w:r w:rsidR="00EB52D3">
        <w:rPr>
          <w:noProof/>
        </w:rPr>
        <w:t>1</w:t>
      </w:r>
      <w:r>
        <w:fldChar w:fldCharType="end"/>
      </w:r>
      <w:bookmarkEnd w:id="10"/>
      <w:r>
        <w:t>.</w:t>
      </w:r>
      <w:proofErr w:type="gramEnd"/>
      <w:r>
        <w:t xml:space="preserve"> Initial access procedure</w:t>
      </w:r>
    </w:p>
    <w:p w14:paraId="35BBBD09" w14:textId="77777777" w:rsidR="003E4AEC" w:rsidRPr="003E4AEC" w:rsidRDefault="003E4AEC" w:rsidP="003E4AEC">
      <w:pPr>
        <w:pStyle w:val="Proposal"/>
        <w:numPr>
          <w:ilvl w:val="0"/>
          <w:numId w:val="0"/>
        </w:numPr>
        <w:ind w:left="1701" w:hanging="1701"/>
      </w:pPr>
    </w:p>
    <w:p w14:paraId="1FFB92AC" w14:textId="1BC7DED6" w:rsidR="003E4AEC" w:rsidRDefault="003E4AEC" w:rsidP="003E4AEC">
      <w:r w:rsidRPr="001702D1">
        <w:t xml:space="preserve">For </w:t>
      </w:r>
      <w:r>
        <w:t>NR unlicensed operation</w:t>
      </w:r>
      <w:r w:rsidRPr="001702D1">
        <w:t xml:space="preserve">, using the current four-step LTE random access procedure for initial network access </w:t>
      </w:r>
      <w:r w:rsidR="00F9687B">
        <w:t xml:space="preserve">would </w:t>
      </w:r>
      <w:r w:rsidRPr="001702D1">
        <w:t>impl</w:t>
      </w:r>
      <w:r w:rsidR="00F9687B">
        <w:t>y</w:t>
      </w:r>
      <w:r w:rsidRPr="001702D1">
        <w:t xml:space="preserve"> that up to four independent LBT procedures need to be performed</w:t>
      </w:r>
      <w:r w:rsidR="00F9687B">
        <w:t xml:space="preserve"> during the random access procedure</w:t>
      </w:r>
      <w:r w:rsidRPr="001702D1">
        <w:t xml:space="preserve">, two by the UE and two by the </w:t>
      </w:r>
      <w:r w:rsidR="007B4B2D">
        <w:t>TRP</w:t>
      </w:r>
      <w:r w:rsidRPr="001702D1">
        <w:t xml:space="preserve">. This </w:t>
      </w:r>
      <w:r w:rsidR="00F9687B">
        <w:t xml:space="preserve">would </w:t>
      </w:r>
      <w:r w:rsidRPr="001702D1">
        <w:t xml:space="preserve">significantly increase the delay in </w:t>
      </w:r>
      <w:r>
        <w:t>accessing</w:t>
      </w:r>
      <w:r w:rsidRPr="001702D1">
        <w:t xml:space="preserve"> the network, reduc</w:t>
      </w:r>
      <w:r w:rsidR="00F9687B">
        <w:t>ing</w:t>
      </w:r>
      <w:r w:rsidRPr="001702D1">
        <w:t xml:space="preserve"> the competiveness of </w:t>
      </w:r>
      <w:r>
        <w:t>NR</w:t>
      </w:r>
      <w:r w:rsidRPr="001702D1">
        <w:t xml:space="preserve"> </w:t>
      </w:r>
      <w:r>
        <w:t>systems</w:t>
      </w:r>
      <w:r w:rsidR="0041064D">
        <w:t xml:space="preserve"> in unlicensed spectrum</w:t>
      </w:r>
      <w:r w:rsidRPr="001702D1">
        <w:t>.</w:t>
      </w:r>
    </w:p>
    <w:p w14:paraId="11369F63" w14:textId="14D4A77E" w:rsidR="003E4AEC" w:rsidRDefault="003E4AEC" w:rsidP="003E4AEC">
      <w:pPr>
        <w:pStyle w:val="BodyText"/>
      </w:pPr>
      <w:r>
        <w:t xml:space="preserve">Therefore, </w:t>
      </w:r>
      <w:r w:rsidR="00E06F8D">
        <w:t>completing</w:t>
      </w:r>
      <w:r w:rsidR="0041064D">
        <w:t xml:space="preserve"> </w:t>
      </w:r>
      <w:r>
        <w:t xml:space="preserve">the initial access in </w:t>
      </w:r>
      <w:r w:rsidR="00E06F8D">
        <w:t xml:space="preserve">only </w:t>
      </w:r>
      <w:r>
        <w:t>two steps</w:t>
      </w:r>
      <w:r w:rsidR="0041064D">
        <w:t xml:space="preserve"> </w:t>
      </w:r>
      <w:proofErr w:type="gramStart"/>
      <w:r w:rsidR="0041064D">
        <w:t>should be considered</w:t>
      </w:r>
      <w:proofErr w:type="gramEnd"/>
      <w:r>
        <w:t>:</w:t>
      </w:r>
    </w:p>
    <w:p w14:paraId="778D56B4" w14:textId="2F24E08F" w:rsidR="003E4AEC" w:rsidRDefault="003E4AEC" w:rsidP="003E4AEC">
      <w:pPr>
        <w:pStyle w:val="BodyText"/>
        <w:numPr>
          <w:ilvl w:val="0"/>
          <w:numId w:val="24"/>
        </w:numPr>
      </w:pPr>
      <w:r>
        <w:t xml:space="preserve">Step 1: UE sends random access preamble together with </w:t>
      </w:r>
      <w:r w:rsidR="002D77B5">
        <w:t xml:space="preserve">higher layer data such </w:t>
      </w:r>
      <w:r>
        <w:t>a</w:t>
      </w:r>
      <w:r w:rsidR="002D77B5">
        <w:t>s</w:t>
      </w:r>
      <w:r>
        <w:t xml:space="preserve"> RRC connection request on the UL after performing LBT;</w:t>
      </w:r>
    </w:p>
    <w:p w14:paraId="04442B02" w14:textId="4D4B6401" w:rsidR="003E4AEC" w:rsidRDefault="003E4AEC" w:rsidP="003E4AEC">
      <w:pPr>
        <w:pStyle w:val="BodyText"/>
        <w:numPr>
          <w:ilvl w:val="0"/>
          <w:numId w:val="24"/>
        </w:numPr>
      </w:pPr>
      <w:r>
        <w:t xml:space="preserve">Step 2: The </w:t>
      </w:r>
      <w:r w:rsidR="007B4B2D">
        <w:t xml:space="preserve">TRP </w:t>
      </w:r>
      <w:r>
        <w:t>sends random access response including UE identifier assignment, timing advance information, contention resolution after performing LBT.</w:t>
      </w:r>
    </w:p>
    <w:p w14:paraId="4632A9B1" w14:textId="1767D11B" w:rsidR="003E4AEC" w:rsidRDefault="003E4AEC" w:rsidP="003E4AEC">
      <w:r>
        <w:t>The</w:t>
      </w:r>
      <w:r w:rsidRPr="00DA3F3A">
        <w:t xml:space="preserve"> two-step random access procedure for initial access requires up to two LBT procedures compared to four LBT steps for the current LTE initial access. The UE transmits once on the UL and the </w:t>
      </w:r>
      <w:r w:rsidR="007B4B2D">
        <w:t>TRP</w:t>
      </w:r>
      <w:r w:rsidRPr="00DA3F3A">
        <w:t xml:space="preserve"> transmits once on the DL to complete the proposed RA procedure.</w:t>
      </w:r>
      <w:r w:rsidR="005B041B">
        <w:t xml:space="preserve"> </w:t>
      </w:r>
      <w:r w:rsidR="0041064D">
        <w:t xml:space="preserve">Such a </w:t>
      </w:r>
      <w:r w:rsidR="005B041B">
        <w:t xml:space="preserve">two-step procedure </w:t>
      </w:r>
      <w:proofErr w:type="gramStart"/>
      <w:r w:rsidR="005B041B">
        <w:t xml:space="preserve">might also be </w:t>
      </w:r>
      <w:r w:rsidR="0041064D">
        <w:t>us</w:t>
      </w:r>
      <w:r w:rsidR="002D77B5">
        <w:t>ed</w:t>
      </w:r>
      <w:proofErr w:type="gramEnd"/>
      <w:r w:rsidR="0041064D">
        <w:t xml:space="preserve"> </w:t>
      </w:r>
      <w:r w:rsidR="005B041B">
        <w:t>for operation in small cells</w:t>
      </w:r>
      <w:r w:rsidR="0041064D">
        <w:t xml:space="preserve"> in licensed spectrum where UE transmission of data without timing advance from the network is possible. </w:t>
      </w:r>
    </w:p>
    <w:p w14:paraId="20A4CD76" w14:textId="72251CF4" w:rsidR="003E4AEC" w:rsidRPr="005A288A" w:rsidRDefault="0041064D" w:rsidP="003E4AEC">
      <w:pPr>
        <w:pStyle w:val="Proposal"/>
        <w:tabs>
          <w:tab w:val="num" w:pos="1304"/>
        </w:tabs>
        <w:ind w:left="1304" w:hanging="1304"/>
      </w:pPr>
      <w:bookmarkStart w:id="11" w:name="_Toc458514795"/>
      <w:bookmarkStart w:id="12" w:name="_Toc458514828"/>
      <w:bookmarkStart w:id="13" w:name="_Toc458515313"/>
      <w:bookmarkStart w:id="14" w:name="_Toc458666143"/>
      <w:bookmarkStart w:id="15" w:name="_Toc458666364"/>
      <w:bookmarkStart w:id="16" w:name="_Ref458773574"/>
      <w:r>
        <w:t xml:space="preserve">Study additional </w:t>
      </w:r>
      <w:r w:rsidR="003E4AEC">
        <w:t xml:space="preserve">two step </w:t>
      </w:r>
      <w:r>
        <w:t xml:space="preserve">random access </w:t>
      </w:r>
      <w:r w:rsidR="003E4AEC">
        <w:t>procedure to reduce the delay of accessing the network</w:t>
      </w:r>
      <w:bookmarkEnd w:id="11"/>
      <w:bookmarkEnd w:id="12"/>
      <w:bookmarkEnd w:id="13"/>
      <w:bookmarkEnd w:id="14"/>
      <w:bookmarkEnd w:id="15"/>
      <w:bookmarkEnd w:id="16"/>
    </w:p>
    <w:p w14:paraId="79FF9BEB" w14:textId="77777777" w:rsidR="000D3EAE" w:rsidRDefault="000D3EAE" w:rsidP="000D3EAE">
      <w:pPr>
        <w:pStyle w:val="Heading2"/>
        <w:rPr>
          <w:lang w:val="en-US"/>
        </w:rPr>
      </w:pPr>
      <w:r>
        <w:rPr>
          <w:lang w:val="en-US"/>
        </w:rPr>
        <w:t xml:space="preserve">Relation between </w:t>
      </w:r>
      <w:proofErr w:type="spellStart"/>
      <w:r>
        <w:rPr>
          <w:lang w:val="en-US"/>
        </w:rPr>
        <w:t>beamformed</w:t>
      </w:r>
      <w:proofErr w:type="spellEnd"/>
      <w:r>
        <w:rPr>
          <w:lang w:val="en-US"/>
        </w:rPr>
        <w:t xml:space="preserve"> SS and PRACH configuration</w:t>
      </w:r>
    </w:p>
    <w:p w14:paraId="5E0D873F" w14:textId="145C4D94" w:rsidR="000D3EAE" w:rsidRDefault="000D3EAE" w:rsidP="000D3EAE">
      <w:pPr>
        <w:rPr>
          <w:lang w:val="en-US"/>
        </w:rPr>
      </w:pPr>
      <w:r>
        <w:rPr>
          <w:lang w:val="en-US"/>
        </w:rPr>
        <w:t xml:space="preserve">If the TRP can identify which SS beamforming that was best for the UE, then the same beamforming </w:t>
      </w:r>
      <w:proofErr w:type="gramStart"/>
      <w:r>
        <w:rPr>
          <w:lang w:val="en-US"/>
        </w:rPr>
        <w:t>can be used</w:t>
      </w:r>
      <w:proofErr w:type="gramEnd"/>
      <w:r>
        <w:rPr>
          <w:lang w:val="en-US"/>
        </w:rPr>
        <w:t xml:space="preserve"> for transmitting RAR and subsequent DL transmissions. This is especially useful when the RAR beamforming </w:t>
      </w:r>
      <w:proofErr w:type="gramStart"/>
      <w:r>
        <w:rPr>
          <w:lang w:val="en-US"/>
        </w:rPr>
        <w:t>cannot be based</w:t>
      </w:r>
      <w:proofErr w:type="gramEnd"/>
      <w:r>
        <w:rPr>
          <w:lang w:val="en-US"/>
        </w:rPr>
        <w:t xml:space="preserve"> on reciprocity from PRACH reception. For example, FDD and scenarios with high interference levels </w:t>
      </w:r>
      <w:proofErr w:type="gramStart"/>
      <w:r>
        <w:rPr>
          <w:lang w:val="en-US"/>
        </w:rPr>
        <w:t>should be further investigated</w:t>
      </w:r>
      <w:proofErr w:type="gramEnd"/>
      <w:r>
        <w:rPr>
          <w:lang w:val="en-US"/>
        </w:rPr>
        <w:t xml:space="preserve"> regarding reciprocity. With </w:t>
      </w:r>
      <w:proofErr w:type="spellStart"/>
      <w:proofErr w:type="gramStart"/>
      <w:r>
        <w:rPr>
          <w:lang w:val="en-US"/>
        </w:rPr>
        <w:t>beamformed</w:t>
      </w:r>
      <w:proofErr w:type="spellEnd"/>
      <w:proofErr w:type="gramEnd"/>
      <w:r>
        <w:rPr>
          <w:lang w:val="en-US"/>
        </w:rPr>
        <w:t xml:space="preserve"> SS and an association between best received SS and PRACH preamble or resource, the TRP receiving the PRACH preamble is informed about best received SS at the UE.</w:t>
      </w:r>
    </w:p>
    <w:p w14:paraId="480A65E9" w14:textId="77777777" w:rsidR="000D3EAE" w:rsidRDefault="000D3EAE" w:rsidP="000D3EAE">
      <w:pPr>
        <w:rPr>
          <w:lang w:val="en-US"/>
        </w:rPr>
      </w:pPr>
    </w:p>
    <w:p w14:paraId="51F4764F" w14:textId="77777777" w:rsidR="000D3EAE" w:rsidRPr="00E73EE3" w:rsidRDefault="000D3EAE" w:rsidP="000D3EAE">
      <w:pPr>
        <w:pStyle w:val="Proposal"/>
        <w:rPr>
          <w:b w:val="0"/>
          <w:lang w:val="en-US"/>
        </w:rPr>
      </w:pPr>
      <w:bookmarkStart w:id="17" w:name="_Toc458168673"/>
      <w:bookmarkStart w:id="18" w:name="_Toc458408996"/>
      <w:bookmarkStart w:id="19" w:name="_Toc458515314"/>
      <w:bookmarkStart w:id="20" w:name="_Toc458666144"/>
      <w:bookmarkStart w:id="21" w:name="_Toc458666365"/>
      <w:bookmarkStart w:id="22" w:name="_Ref458773615"/>
      <w:bookmarkStart w:id="23" w:name="_Ref458773621"/>
      <w:r>
        <w:rPr>
          <w:lang w:val="en-US"/>
        </w:rPr>
        <w:t xml:space="preserve">If synchronization signals are </w:t>
      </w:r>
      <w:proofErr w:type="spellStart"/>
      <w:r>
        <w:rPr>
          <w:lang w:val="en-US"/>
        </w:rPr>
        <w:t>beamformed</w:t>
      </w:r>
      <w:proofErr w:type="spellEnd"/>
      <w:r>
        <w:rPr>
          <w:lang w:val="en-US"/>
        </w:rPr>
        <w:t xml:space="preserve">, an association between SS and PRACH preambles </w:t>
      </w:r>
      <w:proofErr w:type="gramStart"/>
      <w:r>
        <w:rPr>
          <w:lang w:val="en-US"/>
        </w:rPr>
        <w:t>should be supported</w:t>
      </w:r>
      <w:proofErr w:type="gramEnd"/>
      <w:r>
        <w:rPr>
          <w:lang w:val="en-US"/>
        </w:rPr>
        <w:t>.</w:t>
      </w:r>
      <w:bookmarkEnd w:id="17"/>
      <w:bookmarkEnd w:id="18"/>
      <w:bookmarkEnd w:id="19"/>
      <w:bookmarkEnd w:id="20"/>
      <w:bookmarkEnd w:id="21"/>
      <w:bookmarkEnd w:id="22"/>
      <w:bookmarkEnd w:id="23"/>
    </w:p>
    <w:p w14:paraId="2A6B864C" w14:textId="77777777" w:rsidR="000D3EAE" w:rsidRPr="00390610" w:rsidRDefault="000D3EAE" w:rsidP="000D3EAE">
      <w:pPr>
        <w:rPr>
          <w:lang w:val="en-US"/>
        </w:rPr>
      </w:pPr>
    </w:p>
    <w:p w14:paraId="7A0BE407" w14:textId="77777777" w:rsidR="000D3EAE" w:rsidRDefault="000D3EAE" w:rsidP="000D3EAE">
      <w:pPr>
        <w:pStyle w:val="BodyText"/>
        <w:rPr>
          <w:lang w:val="en-US"/>
        </w:rPr>
      </w:pPr>
      <w:r>
        <w:rPr>
          <w:lang w:val="en-US"/>
        </w:rPr>
        <w:t>The different SS can be identified in the UE be selecting different synchronization signals for different transmission timings of the SS.</w:t>
      </w:r>
    </w:p>
    <w:p w14:paraId="3537D941" w14:textId="6C365136" w:rsidR="000D3EAE" w:rsidRDefault="000D3EAE" w:rsidP="000D3EAE">
      <w:pPr>
        <w:pStyle w:val="BodyText"/>
        <w:rPr>
          <w:lang w:val="en-US"/>
        </w:rPr>
      </w:pPr>
      <w:r>
        <w:rPr>
          <w:lang w:val="en-US"/>
        </w:rPr>
        <w:lastRenderedPageBreak/>
        <w:t>Below, both option</w:t>
      </w:r>
      <w:r w:rsidR="004705D3">
        <w:rPr>
          <w:lang w:val="en-US"/>
        </w:rPr>
        <w:t>s</w:t>
      </w:r>
      <w:r>
        <w:rPr>
          <w:lang w:val="en-US"/>
        </w:rPr>
        <w:t xml:space="preserve"> 1 and 2 </w:t>
      </w:r>
      <w:proofErr w:type="gramStart"/>
      <w:r>
        <w:rPr>
          <w:lang w:val="en-US"/>
        </w:rPr>
        <w:t>are described</w:t>
      </w:r>
      <w:proofErr w:type="gramEnd"/>
      <w:r>
        <w:rPr>
          <w:lang w:val="en-US"/>
        </w:rPr>
        <w:t xml:space="preserve"> for relation between SS and PRACH resources.</w:t>
      </w:r>
    </w:p>
    <w:p w14:paraId="3A965E11" w14:textId="7AD66B0A" w:rsidR="000D3EAE" w:rsidRDefault="000D3EAE" w:rsidP="000D3EAE">
      <w:pPr>
        <w:pStyle w:val="BodyText"/>
        <w:rPr>
          <w:lang w:val="en-US"/>
        </w:rPr>
      </w:pPr>
      <w:r>
        <w:rPr>
          <w:lang w:val="en-US"/>
        </w:rPr>
        <w:t xml:space="preserve">For option 1, an association between SS and PRACH resources </w:t>
      </w:r>
      <w:proofErr w:type="gramStart"/>
      <w:r>
        <w:rPr>
          <w:lang w:val="en-US"/>
        </w:rPr>
        <w:t>is illustrated</w:t>
      </w:r>
      <w:proofErr w:type="gramEnd"/>
      <w:r>
        <w:rPr>
          <w:lang w:val="en-US"/>
        </w:rPr>
        <w:t xml:space="preserve"> in </w:t>
      </w:r>
      <w:r>
        <w:rPr>
          <w:lang w:val="en-US"/>
        </w:rPr>
        <w:fldChar w:fldCharType="begin"/>
      </w:r>
      <w:r>
        <w:rPr>
          <w:lang w:val="en-US"/>
        </w:rPr>
        <w:instrText xml:space="preserve"> REF _Ref458165860 \h </w:instrText>
      </w:r>
      <w:r>
        <w:rPr>
          <w:lang w:val="en-US"/>
        </w:rPr>
      </w:r>
      <w:r>
        <w:rPr>
          <w:lang w:val="en-US"/>
        </w:rPr>
        <w:fldChar w:fldCharType="separate"/>
      </w:r>
      <w:r w:rsidR="005B041B">
        <w:t xml:space="preserve">Figure </w:t>
      </w:r>
      <w:r w:rsidR="005B041B">
        <w:rPr>
          <w:noProof/>
        </w:rPr>
        <w:t>2</w:t>
      </w:r>
      <w:r>
        <w:rPr>
          <w:lang w:val="en-US"/>
        </w:rPr>
        <w:fldChar w:fldCharType="end"/>
      </w:r>
      <w:r>
        <w:rPr>
          <w:lang w:val="en-US"/>
        </w:rPr>
        <w:t xml:space="preserve">, which is similar to the proposal in </w:t>
      </w:r>
      <w:r>
        <w:rPr>
          <w:lang w:val="en-US"/>
        </w:rPr>
        <w:fldChar w:fldCharType="begin"/>
      </w:r>
      <w:r>
        <w:rPr>
          <w:lang w:val="en-US"/>
        </w:rPr>
        <w:instrText xml:space="preserve"> REF _Ref458173683 \r \h </w:instrText>
      </w:r>
      <w:r>
        <w:rPr>
          <w:lang w:val="en-US"/>
        </w:rPr>
      </w:r>
      <w:r>
        <w:rPr>
          <w:lang w:val="en-US"/>
        </w:rPr>
        <w:fldChar w:fldCharType="separate"/>
      </w:r>
      <w:r w:rsidR="005B041B">
        <w:rPr>
          <w:lang w:val="en-US"/>
        </w:rPr>
        <w:t>[4]</w:t>
      </w:r>
      <w:r>
        <w:rPr>
          <w:lang w:val="en-US"/>
        </w:rPr>
        <w:fldChar w:fldCharType="end"/>
      </w:r>
      <w:r w:rsidR="005D33AF">
        <w:rPr>
          <w:lang w:val="en-US"/>
        </w:rPr>
        <w:t>. Here, a timing</w:t>
      </w:r>
      <w:r w:rsidR="00A91EB5">
        <w:rPr>
          <w:lang w:val="en-US"/>
        </w:rPr>
        <w:t xml:space="preserve"> </w:t>
      </w:r>
      <w:r>
        <w:rPr>
          <w:lang w:val="en-US"/>
        </w:rPr>
        <w:t xml:space="preserve">is defined between each </w:t>
      </w:r>
      <w:proofErr w:type="spellStart"/>
      <w:r>
        <w:rPr>
          <w:lang w:val="en-US"/>
        </w:rPr>
        <w:t>beamformed</w:t>
      </w:r>
      <w:proofErr w:type="spellEnd"/>
      <w:r>
        <w:rPr>
          <w:lang w:val="en-US"/>
        </w:rPr>
        <w:t xml:space="preserve"> SS and a PRACH resource. </w:t>
      </w:r>
      <w:r w:rsidR="005D33AF">
        <w:rPr>
          <w:lang w:val="en-US"/>
        </w:rPr>
        <w:t>This timing</w:t>
      </w:r>
      <w:r w:rsidR="00A91EB5">
        <w:rPr>
          <w:lang w:val="en-US"/>
        </w:rPr>
        <w:t xml:space="preserve"> </w:t>
      </w:r>
      <w:proofErr w:type="gramStart"/>
      <w:r w:rsidR="00A91EB5">
        <w:rPr>
          <w:lang w:val="en-US"/>
        </w:rPr>
        <w:t>can be preconfigured or configured with broadcasted system information</w:t>
      </w:r>
      <w:proofErr w:type="gramEnd"/>
      <w:r w:rsidR="00A91EB5">
        <w:rPr>
          <w:lang w:val="en-US"/>
        </w:rPr>
        <w:t xml:space="preserve">. </w:t>
      </w:r>
      <w:r>
        <w:rPr>
          <w:lang w:val="en-US"/>
        </w:rPr>
        <w:t xml:space="preserve">The TRP can use the same beamforming as used when transmitting SS in the reception of PRACH. With analog beamforming in the receiver of the TRP, one beamforming </w:t>
      </w:r>
      <w:proofErr w:type="gramStart"/>
      <w:r>
        <w:rPr>
          <w:lang w:val="en-US"/>
        </w:rPr>
        <w:t>can be evaluated</w:t>
      </w:r>
      <w:proofErr w:type="gramEnd"/>
      <w:r>
        <w:rPr>
          <w:lang w:val="en-US"/>
        </w:rPr>
        <w:t xml:space="preserve"> for each PRACH resource. One drawback of this option 1 might be the association between the number of downlink and uplink beams. This solution thus seems to imply restrictions in relations between antenna designs in between transmitter and receiver in the TRP. </w:t>
      </w:r>
      <w:proofErr w:type="gramStart"/>
      <w:r>
        <w:rPr>
          <w:lang w:val="en-US"/>
        </w:rPr>
        <w:t>Also</w:t>
      </w:r>
      <w:proofErr w:type="gramEnd"/>
      <w:r>
        <w:rPr>
          <w:lang w:val="en-US"/>
        </w:rPr>
        <w:t>, the overhead in number of PRACH resources might be large.</w:t>
      </w:r>
    </w:p>
    <w:p w14:paraId="35A388A5" w14:textId="77777777" w:rsidR="000D3EAE" w:rsidRDefault="000D3EAE" w:rsidP="000D3EAE">
      <w:pPr>
        <w:pStyle w:val="BodyText"/>
        <w:rPr>
          <w:color w:val="FF0000"/>
          <w:lang w:val="en-US"/>
        </w:rPr>
      </w:pPr>
      <w:r>
        <w:rPr>
          <w:noProof/>
          <w:color w:val="FF0000"/>
          <w:lang w:val="sv-SE" w:eastAsia="sv-SE"/>
        </w:rPr>
        <mc:AlternateContent>
          <mc:Choice Requires="wpc">
            <w:drawing>
              <wp:inline distT="0" distB="0" distL="0" distR="0" wp14:anchorId="2CD16011" wp14:editId="775F37ED">
                <wp:extent cx="3723211" cy="2171873"/>
                <wp:effectExtent l="0" t="0" r="10795" b="1905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solidFill>
                            <a:schemeClr val="tx1"/>
                          </a:solidFill>
                        </a:ln>
                      </wpc:whole>
                      <pic:pic xmlns:pic="http://schemas.openxmlformats.org/drawingml/2006/picture">
                        <pic:nvPicPr>
                          <pic:cNvPr id="7" name="Picture 7"/>
                          <pic:cNvPicPr>
                            <a:picLocks noChangeAspect="1"/>
                          </pic:cNvPicPr>
                        </pic:nvPicPr>
                        <pic:blipFill>
                          <a:blip r:embed="rId17"/>
                          <a:stretch>
                            <a:fillRect/>
                          </a:stretch>
                        </pic:blipFill>
                        <pic:spPr>
                          <a:xfrm>
                            <a:off x="180001" y="35999"/>
                            <a:ext cx="2887050" cy="2135874"/>
                          </a:xfrm>
                          <a:prstGeom prst="rect">
                            <a:avLst/>
                          </a:prstGeom>
                        </pic:spPr>
                      </pic:pic>
                    </wpc:wpc>
                  </a:graphicData>
                </a:graphic>
              </wp:inline>
            </w:drawing>
          </mc:Choice>
          <mc:Fallback xmlns:cx="http://schemas.microsoft.com/office/drawing/2014/chartex" xmlns:cx1="http://schemas.microsoft.com/office/drawing/2015/9/8/chartex" xmlns:cx2="http://schemas.microsoft.com/office/drawing/2015/10/21/chartex" xmlns:w15="http://schemas.microsoft.com/office/word/2012/wordml" xmlns:w16se="http://schemas.microsoft.com/office/word/2015/wordml/symex">
            <w:pict>
              <v:group w14:anchorId="1B6D0647" id="Canvas 2" o:spid="_x0000_s1026" editas="canvas" style="width:293.15pt;height:171pt;mso-position-horizontal-relative:char;mso-position-vertical-relative:line" coordsize="37230,217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wv3lJQIAAKkEAAAOAAAAZHJzL2Uyb0RvYy54bWysVNuO2jAQfa/Uf7D8&#10;viSwpUBEWFWgrSqtWlS1H2CcCbHWN9kmgb/v2EnK0n3YquoDZoaxj8+ZOWb9cFaStOC8MLqk00lO&#10;CWhuKqGPJf354/FuSYkPTFdMGg0lvYCnD5v379adLWBmGiMrcARBtC86W9ImBFtkmecNKOYnxoLG&#10;Ym2cYgFTd8wqxzpEVzKb5fnHrDOuss5w8B5/3fVFukn4dQ08fKtrD4HIkiK3kFaX1kNcs82aFUfH&#10;bCP4QIP9AwvFhMZLf0PtWGDk5MQrKCW4M97UYcKNykxdCw5JA6qZ5n+o2TLdMp/EcOzOSBCj/4h7&#10;OGIPELLocBgQNUgdV2+kqB6FlCmJ84CtdKRl2MlwnsbOZTe7MIsnsxdYVvACP0NjMXrF++0B46lw&#10;ckAHEPVXGIq555O9wx5bFsRBSBEuyS/YzEhKt3vB965P+Nd274ioSrqgRDOFNsVqvJQsosx4IO7p&#10;T7Co6MnwZ0+02TZMH+GTt2g0tH9qyu32LKY31x2ksGNfYzwIQ1O+bf7eMDvDTwp06F+AA4kajfaN&#10;sJ4SV4A6AIpxX6pECIcUHATexEHWONDvSHaY3lhILK/EImdvY39Yca6dit94NTmjxmWe51NKLiW9&#10;n69Wq/4FwTkQjtXZcrnI5/jQONZn0/v5cvFhcMqIY50Pn8EoEgNkiWRwKKxg7ZMfaI1b0ExXJinE&#10;dHSYjdHNg3uZp13Xf5jNL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PLj5dXe&#10;AAAABQEAAA8AAABkcnMvZG93bnJldi54bWxMj0FLxDAQhe+C/yGM4M1N7NZuqU0XERTRw+puwWu2&#10;mW2LyaQ02W311xu96GXg8R7vfVOuZ2vYCUffO5JwvRDAkBqne2ol1LuHqxyYD4q0Mo5Qwid6WFfn&#10;Z6UqtJvoDU/b0LJYQr5QEroQhoJz33RolV+4ASl6BzdaFaIcW65HNcVya3giRMat6ikudGrA+w6b&#10;j+3RSkiTg8lfH7OXr6e6np7f034lNr2Ulxfz3S2wgHP4C8MPfkSHKjLt3ZG0Z0ZCfCT83ujd5NkS&#10;2F7CMk0E8Krk/+mrbwAAAP//AwBQSwMECgAAAAAAAAAhAExCDHIiFwEAIhcBABQAAABkcnMvbWVk&#10;aWEvaW1hZ2UxLnBuZ4lQTkcNChoKAAAADUlIRFIAAAJ+AAAB2AgGAAABpHrVmAAAAAFzUkdCAK7O&#10;HOkAAAAEZ0FNQQAAsY8L/GEFAAAACXBIWXMAABcRAAAXEQHKJvM/AAD/pUlEQVR4Xuy9B3wcx5Hv&#10;r7N9d77zvbPuvb/vfO/5JAfZliVRkmVLTrKVLCtYmaQAkBRJ7C5yJgkCjGAmmHPOOeccwZwDmHPO&#10;ESRBEiBIov79q+neHSwWIEBgsSBQX36a09PTsz0z6Kmp7uqufkoQhNISF5f4t+jo6G/Cw8NbNmvW&#10;7AWdLBiczvARzZu3oJ4LXqObD/dRvw3/Q7l0hrdg3qG6vD1zZylvmzSPzNenVi9cruhXXa4IunDp&#10;FD+Ih3SVt9sudOftlD0f8NY8OGzx0LC9dG89b53OiCH656o+oaHOw+mzXqKpez6ioVt+xQ8AYeiW&#10;F2nJ0QiOn89ZRWN3/tH9wIhyaPDmn6vtPZq8+31Obz/pNxQbm/hn/bNVl9BQBy043JBv+ujNabz1&#10;8JCCg+twbM/VYeoxnaJFR5y8f+zWDN6uOB5P5+6uVA/wl3T16jVyucK76Z+umqgadga15i6d4Npz&#10;+vYiGrTpOZp/uD7v91n0B2o28Hccn7n/S5p/qB6N2fEH3h+8+Rc0bGsN2nyuI6093ULVt3PUqMPH&#10;lJyc/Jr++apHenr6M/HNv+TaMvdgCG/HZb7JW9QqMGXaGDp37hzlUxbvH705nbeGh3SN7tBROnh9&#10;HM1YMIIcDtdc/fNVE3XP/5ia2pym7f2ELuau03KKqP/GZ+hk9nze33qhC2+zHuzi7a7LA3k7dqdV&#10;26bv+4y3HXs0prSRVpp3WHzURcdu4lW+y79vuHPnDg0dOpxUbb8UFxf3ob6swAJZhG2DBg2+ywk+&#10;UDVjBvKtOtmEbwQ3CYyMm7r3I94OUx8EsPNSH94aVWPb/gXUsKGzwEOakPkWbTmfzg+6ePJYnTmR&#10;PZe2XexBS45F0qTdf1V/tGfdvxURER2rLzUwmIcYHBycqOIXsB8UFDIIaYdvTHEL/KadvqQLOatp&#10;zelm/PpBbuH1xE1sVzeHbd++/SkqMYT6rv2J+wZNmHMwWNXIASwn8Zvmd725lX9A/V4vmrznbzRy&#10;26uFfscEiI7YlJp87QEhODhkI7ZBQXUa4mY40YaqeXyT6YNc1HHS7ziOC3aGhVJCy5rUe8ULhW5q&#10;wq63aOWJRu7aB3BeVpYlBz085Nd+2fEYGrjpp4V+x4RR239L6860osv3NvBZrVqlKf3PNVVfYmCp&#10;U6fOq9jiBmvXrv1DEzdbE8aMGaPkjoPj5sYgB63adJxvrCiy8w/yRwW1yf5gvEPfxX+glJ7vUXhM&#10;Xci4U2Fh0Y0nTJjwH7iWSg0eirf8Q5qOPhUSEvKFI+ZTSmz/Ae0+uF4/Fm9y9Baxk7y9lFtUXqIb&#10;D/fyFg8OLDjcgLegS5du6mscNlEX/+QSFBT0Yx1l8FDtKMXW/QBuPNjDW19AiZ42bTrXXldUPZ2a&#10;r7dEq1at1jGLwzcm83bSrvd4u/1iT2rZsjU1adKc35ZKj6l99lpoR8nNrC5L/4tvzs7KlRnUs2cv&#10;WrIvhfc3nG2j/n/A8aI4d3eFlo+X+cMEHtAV3vpi64VuvFVf9Fv6ciof+BLraLHgtee7UdgfqPfD&#10;hfrStm17jkNugo1nsV9QxzPk0XkdI9WaWaz+v0vX8rZZCV7k5ubSwoUL/11f0lNPfZ7x9FO1NlDB&#10;sD5YH/U/3rWuqFroDfLhwXmHotJNiGpUWz1gR/7ChYtUW9jFD+XMnSW89UWm+miB6/d38qsN8uk6&#10;X+MPXVu9HpxXULz4Yo022PoNXw/QqDolZezYcXxjBjwogN9ad8zqqvLFsmXLi/1jqSzfbtSo2fP9&#10;+/f/4bp16/6XTnYTOfSY7wdnQs11kTqrf1APaqevB6ijpebrr0OCC+t+FtYfxqqdvnjscn09OBVe&#10;eqnGY99HpUA9kMj2M58t8PqWJHSY/T/lcuNP/AO0oz4+T/ft20/XtYKM3PC2jhX+GKk3ZJT+iVJT&#10;pR6gN3hdS4J5oCEhdXrpU0sMHqB30IeqFlCNzAP1roHe6FNKhHlg6itcIhWtSoEH2mrM8265aA86&#10;iyAIgiAIgiAIgiA8NmFdvt8mott/VLo25nMd83/wSnrpOhACQlj6vweHd336OuLhaU/9KycGkJc7&#10;559SwfFCh/w3nogH+OTzqIdc1uMl4FFdRY86rrvrHvt42XgCHqC+f78dLxtlfUDlcF24uar4AC1L&#10;36PKLYfrws0V9wAfVUNxrLgH9Kjzy0bR5WKQVIU8wJI8oOKO89NT4C8eiKAvowgq4AFeurW3RA9I&#10;7xZCH37s40Xx6IcDyvqASn9dhcDNlaUG4lhxD+hR5xfFE/MAS/KAijvOT0+hdwuhDxc6XrIH9Cie&#10;gAeo799vx8tGWR9QOVwXbk4eYBnAzRX3AB9VQ3GsuAf0qPPLRiV4gEJhMKxZRwVBeDIwahW2CG+9&#10;9dZ3g4JC7vFBofTgIdauHezQu4IgCIJQzWjatGWN2NjYv4eHR6ZFR0eHqRbjt/QhAWAKV2io83if&#10;fr24Pb336jC6mLuW5xPDr8yVvM08xdY46jl7t/jpYVUapzNsSGxqLdp/bTQ/jIm73uHt/mtjaOS2&#10;1yg7/xDtuNSHMk42Vo/yJk/Shp+GZcei6WreNuo/rFP1eXgOh6th+/Ydad3p1lyzjtyYylvjV2Ht&#10;6ea8nbL7A8p6sJsnXRunE7fpME93vfXgIK06lYyJ3g/0z1ZdVO0aP2X2CK5Re68O5+2sA7V4u/NS&#10;X24azVo6iPfz6AI7nci83J+Gb31FPcY7nL7pXEd2YHH53kaKiCuP3upKTFRUVL0hQ4axwxz4wdp3&#10;bRTXKMPm8535ocH7Bsg40Yi3Oy9Zc+bgQwbsvjKYt9N2fw7HEzv1z1dNHA7nqhw6zROkN55txw9p&#10;4Kafce1BOJQ1kR/axnPteR8+XrBFPmzP3lnG2/3qYWOb3LQpnt139M8/ORjXJ8URFBTCM72VLFvV&#10;d90ztP5sGvuGgbs6yCwDXk9M2vf4PbjB/1/MWcNbPFSw+VynQp6MTJiw623acr5Lgd81LF68hJo0&#10;aQoXLEf69BnxA764yoB6QDk6WgjUolGjRlOLdvHqFm6omlSHv4642bmH6rD7pkNZE9gDG6btj9nx&#10;ez42W8u8cdv+yr5gOk39jfshISCv5R/rDj+cosiji+ynC2IBnt1mH/hafaV/7f6dTtNfCZx8xMPR&#10;0UL9XyaOi5w0bSSngbE7/8Qeh0aomwB4mJYDiRu0eMVMckXUV6/yc+4bNGHIlueVjAznL+/WrVv5&#10;9zIzM/k3CvLA8mik1JXiPBqN3vE6zd8dR5GR0YHrYrI/LHguMnGA+MaNGymtbUvOM2JuLHvfCI+t&#10;S5GJIdR5+us+b2z6vk/d/rFA585dKC4ugeN24NHIqCq+fgdhyJZfsew8cH0si4U9e/bAScX5zp07&#10;F/BpEzCsBxjMbuTMw/v667q/1/sX6tb9hlafSuUH2MARTJ1n1bBubPMvlQxMKtbDhkXJ/GMNWv8S&#10;9Z71MfvlghcPhyNsXkJCkz/gOio15qGZLVDxWV77bIbEFoosgM6GZtTVvK28Xzw3laybyTHjLs8X&#10;cMJz/PgJ/rg0bdq0hi6+8mN/WAD7vtLg/NAwd+48dudkYXkn2nnZ0ungXOeG+oLCK+/xW7Pp5MmT&#10;/HsInnM8HLhuuUlBTfXFwYOH8NXdry+l8mO8uBWFeQjePmDgS2vXroKqRw6d4S3Unft0icZn/oX3&#10;wR3t9Q0PtiAP+eGDoVte4C1qsQHlx8UlvaMvp3Jhr3n2uC+8b9yMSLCzefNWfiVPnbJ8RduBHgnW&#10;KBkLh4vwZAkvRMVzlzsSwKz9NSk8PLLgNfrwGaOPVAwlUaq9gZe3TvN/xA/QHmLb/IXSF/13oXQT&#10;Osz4GT4Y1L17Dzp8+Ag/FIOpgVCV0AMDWXvkxhRO80b9Ri4eFCj08OxBYVw/+cVrB2pUcX4ES4K9&#10;Vtp9wKQOfpl1v+Iorix1+NvLli37fkZGxr/ppIKoBwQKPTR78Cfm4tX2AicooN7ASU5pH6LB/jDt&#10;4GMUUjdY7xV+9fPy8tzeNEtFrfUnfD44BC+eOL8xeJjer3BJwuP+8R7FE+14p6iaacCDM5gvfWpq&#10;s3K94SrjuQjeg+M7/JkfUklAXn1qqcAD8w76UNUCtRNe3gxF+Rss66tdZR+gN+iHLEp++ks+CoIg&#10;CIIgCIIgCNWPsC7fD5ilH96Jnk0j7hVH/OXO+dv5gAIejHS0chPW9fsBWxzP7t6pRmcqsHTFE/MA&#10;hTKgu9uK7CYyXUl6txD69Mc+/sSj769MD6gsD/iJx981TB8OyAMsbgxkufGoB1jWB/yo85949P2X&#10;ywNEl3tFB8s/VgAZtfFdQtC7hdDPp9jjcB2ldwvBJyv0bql4LGN7RfOoGlaaGuiLR53/xKPv328P&#10;UB8udBzrJVWIkPc3+v7K9IAe5wF7r+P5xOKvGmbQh4s8/sTzqAdY1gf8qPMrK/jC66jwOGCYn44K&#10;glD5gcxTatWpr78Obma8FYkcLAVvvfXWd/AAa9Wq9YNatULewEq1+pAgCIIgCIJQ7WncOPV1p9M1&#10;NTTUtcsV9Q21aNmMkjt+Trdv36YeS35Bey+N4fn4YMa+L9yOXwD8l9yni9Rzwe/I4QwVFb26k5KS&#10;8kxYWES70FDHmcbJSdRu2N+p3+rnubLA18rWC1115cllbxpw6GUq054rQ3hr9uFuDmAffhHg88rs&#10;w3UTpvGDoVt+xfN9FeLDr6rSoEH0D53OsNUOp/PCiHG96NixY7TwcChXBvgkBHBHgH1s4YoFwMMI&#10;nAptONuW93Ecfr6wBXAy5KmURKO2/4ZO3JpLo3e8wfsj1T78gJnj2C47HkuNWzgoLCysq7484Umm&#10;QYOEp12u8J4NGjjykrv8jf/Quy4PpFn7a3EFsbjLUggVAL570COV1FI7Y9r1HueAV6nN5zu5Kws8&#10;Wd2mI+59eKi6Syfd+/DgcjJ7gXsfzpiA2YdE3HZwLruKiIiISNCXKzxpjBgx4gdKevUKdYTS1q3b&#10;aOdZyyMh/tCoNLl0Vu1ZrhqXK+my4WwbPj5z/1ecBi+GcC6AShff7j12GbRi82hatWo1Hz+ZPY+d&#10;jxJl04CNP+Zzsx5k0tV72/j4pnMd6ET2XE7Hfh6dZ7drZh8ewMYuSoKXQ4qKiq2vL1t4kpg1a9bT&#10;qpKNgbOsK1eu8h8WXsuwBcO31qDZB2rTlD0f8D48N8KtrzmedW8/Tdr9PrUe/RpXNLgFgW+Upcei&#10;tY+qfHb3O2zLi+oTm8Hn4Fy4VkIFAyhvxr7PaNCmn/E+Pqd7rgx1l9F28KfkCnOpT2dkvL5s4Ukj&#10;OTn5f6lP0uXxE8e6/7BQ7oHZP3FrDrs5xj4+gXCFDLBv8g4aNJgr2uTMj2nHpd4sxUZtf50yL/ej&#10;mw/3cR7kn64qFLh2fwetOJHIaZbnzBt0/X6mu8zTWevZVZVqfJDLFaa2Lv50qhfijAoXVbgGCYc0&#10;tT2kwlYVNqp821RYqVrBA8LDI2Oio6PrRkfHf5yWlvacvmWhpMBpBv6oerdM4HcQwqPrs+8cqzId&#10;pjE7fsd/cOzjs7f0WKR73/inBZBW8HpsdDi4Ut12sYf78zpi26tuX40AlQrxFcfhmfQWp6062YT9&#10;m6HRAOeYqDxNmqTwseLIyb/Efr+h3+242Js/65C8dp+6pQmQpHMPBnPLFy/Tpdz19IAu69KI1q1b&#10;T82btySHI2ymfnzVD1SWkJA6vax4yM7HqYixsbFfQHrgXKPwI47WJnQo7INM9alDo8DsT9nzkZJQ&#10;29378MJqbzlCegHs43cB3NVif+iEttSqTQo1bpzMXgx9c1vpgafputLrzt1dSUdvTqfdV4e6vVlH&#10;J9WjGfu/4Mo6bOtL/LuPEybuelc1RMK4VXz81iy68WCPKjvHuoRSoKTpEv1Iqwcws5sKp7YZnnjI&#10;KFv6JBO3gzR4gG059HX+Y6LyQOIhfjVvC2VsH8Vx/IEA/ugA+6gI+69D+bf2568YQ816fsySKj4+&#10;kaZMmUpXrhgH1I/iJjsSPJw1iSUpulbG7vwj/25yrz/xNSC0m/Qyp5lgrs0e4LcZrolRmeDAGq3d&#10;x61MBjSU0L0DvXX1qabcQOo68QN84vMdDudaLFuhH2n1w6ui4Y/S2cTxWTZx483XDtIjEoJp8uRJ&#10;/MectaE5f2IQN9jjJcNTmdBAsFcmXyGmxQc+003Ashrw6V+wMsHP9eNxj87ZKlMKe84cvvVlajP6&#10;dxSbCq/DrCceUDphS+iC6pR/0I9LKApUEh0tEFcVcJHdiSWOmWCvkNgHq1evKVT5zp07x/Hc3Fwa&#10;uyaYduzYSb1791V6TzMVWrCv2rDoeuzP2xnegCKTgqhxp48otdd7KrxLqT3VVoXmA/5Cbce8QR0m&#10;v0btR71LvcaF0sxlfWje4il05MhR2rRpM82fv5DDsGEjqF279hQREcUVwldwOi2dcOrUabRx4ya6&#10;cOECXbx4kWbNmu3OoypR82otnSoSVBYj8YoCeVAhsdVJBUClxMKxly9f5sqHzzFoO/4VSkhIouHD&#10;R/A+mHPA4/TTmKUMkFx2dl0epGNWK9nOwEUf61hh7tAxHbO4oNeQKI4HlKX+z2fP/eD07cW8NWCh&#10;j1w6oyrsRYprHKoqquO8eok6paVVEmf0VRWlKCaaimfXGx8F8s3b1IE9J/oK64/3oiETW7LEad26&#10;Da1YZ3n1RlcMMEvaGHazzdVq6ZpWscG74mJlA8O+ayN1TMX37aek5g3d0hxBKf/urVlWx7DuTEsd&#10;sxZDsXObjvIWldIOuoNOnDjBL576zTn5+fn/rB+J8DjY/1ieEFLqNY7Q2sYfuSgw6cbgHT99+jRX&#10;UjRS8OmEs+77eqWc/det/kLD2TtWi9niLltEDJN3v69jFuiQtnPg6lgdI1p6LErHLPZd9VRkb/Yo&#10;vdCOZy2A+3prgf7NoZNaod/xqrqnf9GPRvCFWZOluKCzPjbqNy5gjZaSgjKB3TF6URV36vJ2XGEh&#10;YbEGzLZt21XqQ/U5Xs3HvT//ZiABMCNaDN4S1ixIBq7c28RDqwyDNv9cxyyMRAdoyNhBn+iBAwfV&#10;dca/px8JHLHPKuQ7vIQB3u2LDy89GevrK53wgL2iFRFOYKtPKTfQAKrXoLb+ExWsVL5YuHAhXw/0&#10;z0dRVGXtMNvqmgkKqvv21KlTv43raNq06RuqMZLscLgmKH0vGxXZ5YqgtLbNqUOHjmxTho164Y7W&#10;lJ19m+7dy1NS0qygl8//GxuzYeCq39LRo8doyZKl1LlzOltgoqPjavGNK3Q2n2TsvUmDllykNlPP&#10;0Ntpe+nVJrt8VsJvfbXy/ksv1cgoIpT736vcMZXLFvcZcNxqfBRe9qG8MdK41ZjnueKUJLSZ/Bxf&#10;Z3Lf3/g8XpLwjaOW+o2Qjfoy/M+Xa3/vq1KVIhQr4Sp1BTQVyxNCRulDReJ9jk6uMEwDyazvhEpj&#10;QEPHG/u1PoqiPvPO+L/jfH5BK4SgjT9+quaGSV4VLeOpmhvf1jmYklSuJ0ICVgXgbweVbP16a2Eb&#10;g70iFRV/HFBWoH38SAV8QoD0KosEtMd9SVkwduw4VMoMXWSFIBWwCqAqzQVUzj5z36cey5/hSoiA&#10;Sucr3m/VS+54caGBM/jxVtUqBd6VS7V6D7zyyisFOsmlAj7BoKEFX16ooGgBF0VR0tLEv/mmgV8q&#10;gapsT6OCFRe8K6RQBUFXjpGkCO3adWBdFFYYjE9s1KgJ0mfp7IIgCIIgCIIgCIIgCIIgCIIgCIIg&#10;CBXKW2lPfSei239QWPq/80IFiCPwwWoCVuM1wb7PBzUvd86/Z5Y8NmClXl95BUF4krAPI8JWJ5cY&#10;PtGGTi4x+jT3NejkEsMn2dDJTwhlvd4qIH3tle9xKqB9IjqCTi4xKNs+6lgnl5iylh9YpAJyBbBX&#10;Qp1cYkzFNUEnlxgu2IZOLjH6NDc6+QlBKmCZKyCfaEMnlxh9mvsadHKJ4ZNs6OQnhMe7XjMQ9kc/&#10;2vqE3a8P7JUvkBXQoJNLjD7NjU6u1GA6rLWMd1mv98m432IpawU05z3u+aZsg04uMWUtPxCgAlpT&#10;PKUCFqgAj/MHtP/xEcznoboE/RgeE6mAZa6AfKINnVxi9Gnua9DJJYZPsqGTi0R9+gbpaCVAKmC1&#10;0wHx+YPkCrSXAwupgE9hUvXl7P08ufpxKqCpuGWpwCjboJNLjJkYboJOfkKQCsgVABXHbHVyieET&#10;bejkEqNPc1+DTi4xfJINnfyE8ORUQLPUR5nAhOrqE0LaVIeg1IlZKmAJjooMT9iLLgiCIAiVnrfe&#10;eus7OioIFY+pgEq/PIVtrVq1fmBtQ97A1izjYQLSBEEQBEEQBEEQBEEQBEEQhHIAS6+OGTPm/xDR&#10;P0ZFxdYLC4tqFhYW0ToiIio6Jibmy/bt2/9EZxWE0pGcnPzbyMiYOqGhrg0NGzruYdXMIUOGUqth&#10;f6Jhy2q5V2ffdXkAjdnxe1p/pjXvj9r+W5qw623qv/FZ3m/W/XOKjIz7tf5ZQbDo0qXf/01KSnrL&#10;4XCtVxUsNzq5NmVm7qLha96jLefT3WsFrz7VlK7f3+neX3jEQfl03b2/58oQOnh9HO/fyj/gXkMY&#10;+5mX+1F4eFQjXaRQ3UhLS/vuwIED/1NVsOuhoc6bgwYNpomLW9HJ7HnuCnQpdz1vsX84axLHr93f&#10;wftT9nxIh7ImqJQbtOpUsvscoge8RL+1n027rwzmiof97PxDdPj4TnI4wiboyxCqAy5XRENVyXY2&#10;T0ugWXOn8jL9VgW5zVUGFcnav0FHbkzhNOyjAmZe7u/eB/MO1eUt9lG5dl0e6N5feSKRhm+twfvD&#10;t75MJ7Ln0saz7Xjf4QylCRMm/Ie+JKEqoj6ZXNGio2PzO017lf/wK1SlAFaFGUKbznV070M3MxVr&#10;2t5POL78eBzvH705nVadbELjM/9CD+kqp+H4hMy3tOTLVjrd67zEfh6do1w6QxN3vct5zt1dSRcv&#10;XiQlXfOk0lVBGjSI/qH6jGWoP/CdbqPqU15eHq0705L1s7E7/8iV5TYdoSGbf0nDtryoKsQKTkOD&#10;YNvFHjT/0De8P/tAbVp4ONRdCbE9rCSg2UcF3Xahh3uZ/XE736QDWqcD2OK42W+SVo/UC7BSX6ZQ&#10;FcDnU0m2tW3btqfxyxJoxLZX+fMG8IffeamvuwLgcxeT4OJxZ1gMcPO5TpxujufQaTp2cwbvn7q9&#10;kC7f26g0tsu8v+Z0qsrxkCvu0C0v0MXctWr/Hq093ZyPbznfRe3n4We4kg/d8isaPHioqnCu3f36&#10;9fu/+nKFJxnV8vw9ujRiU2vSjRs3WIe6kLOaK0AenecGwkPdytx8vjNXhnzKotE73mBpN3bsKPfA&#10;R3OOxW3eB/hk4hzsX7m3iStt1oNd7uMXctbwFvsPVQU8cH0M7/dd9wyNHjcUn9V7vXv3/i99ycKT&#10;SpMmzV9Vn6vtLdok0ewtjfkPfuPBHv5jQ/k3FQKVDmD/9J3FrMeZ/Z59O3NlM/uIb7/Yi/fH7Pid&#10;0ufiaerej3gffXBoNMw96Mk//1A9d4VbdjyGP7Ujt/+G96/kbaGE1p+pFqtzldr9tr5s4UkE3R3q&#10;MzpYSQ/qtvB5/gOjApy4NYc/cWZ/7ekW3FEL0BhAGhoH4GreNnJG1+JKhjgYpSoLKtamcx3UXi7n&#10;33C2Ld3M36f2H7KOhwbBvmsjOT+Oz9pfkxsSZn/P1WG8xdq9aKlGRkY2Voekwj3JREfH1VLS7VRq&#10;ek31Bx6q/p4PVLjPfWf4Y++9OgJ/f46joo3P/DPvLz4arqTUIE4HdeoGc6Uw+4uOOFnCmf25B0Po&#10;+K3ZNHjzL3h/4q536Mydpe7j+6+NUnmC9X4Op6FPrveS16hHj57Q39Z17txZVgx/0omKigqHbtR9&#10;zhtuJR9M2vUeHb85072/9+pwpZdZnbJEdzjNdOyiPw3SLaZRfVWhfk4LDtdXR1FxHygd73fu/rm9&#10;WmItPRbJXR8LDjdgSWfKgF53MnuBe3/+rgTq1q2H0t2cFBOT8IG+ZOFJRf1N/yEiIqqpw9Xg4enz&#10;h/iThz/2EiW9TMcuJJOpAMdvzeIWJ/ah460704rT+6x9litcp16N1J6nkYDP6QO6ovdz6fCNyWqb&#10;4z6+9UI33mIf3SuohGZ/xqZ4at65PrpCYG3gSmcFx8XQUMdZlX4bx5CmpN9BSEArOA+o7UqnM6Jv&#10;VFRskJLgXycmJv5Z3zLu+Vs6KjyK4ODgRB0tN+Lj4z9Wf8SH+/cf4A5a8wcHsHcC7EOnm7Lnb+59&#10;9LGtUA0BMHP/VzRj3+cs8QC6Mtarymh0PvTXoQGw/5rV6kRFQ55sOsz7prsk42RjlrJnzpxxV7Ae&#10;S37Jxx4V0H2D64ANF5L0fM4qVYHP8u8Xx65du1ULe5z6bPdCZX6oyjypKvg46LbqsOiLANIkODhk&#10;p959bBo0aPBd/JaSCjdbD/iEzt5Zxn8EdOBC10JFAbAO4I+KdFMpp+79WLUeN7NJCh0kgzc/T3MO&#10;BqlP4ly1f5/zn7m90m2+Grjpp9z6nLT7Pd7HcRzDFozd+Qc+FtO0Fle0tWvXcXpxQHqifw8dxuhI&#10;hjQeveN1/s3SBlwfzHbLjkWz7nkyez4PKrBUA/UMHubTiBEjUSnvqJf0ff0Iqxe64mXpXd7X0RIT&#10;FBSSWr9+wxSHI5Rm7KjHn0aAP0LmpX68BVP2fMAG9ZHbfs3769QfGEZ6cxwtVlQos4/RIVbHrlVp&#10;0ae35nQzPm79IfNpyu4PWNIt3dWOli9fwRUtPK4u5/EVhm2twVIMAwDQwDl/N6NEUqx4btJdOkFX&#10;72/nRgysIbuuDKSNSh1YeTKJ9czp+z7l6xyy5Xmf1+UMa1D9Jl3bKxviQUFBpW7RKUmXhXNPX9vM&#10;fwrE0frEHxhAwuEzOVW1YPEZnLW/Nrdat1/sycchIfEHQAsXoJ/NPjoEFgWTB8zd1I6mTJnKelqH&#10;Dp3o6tVrnF6QhyzJUNkhzU7eXsASbcelPtQ0LYyvceTyEH4hYI+FpDIVoTRh+LZXaNaBWrTmVCo3&#10;kPCC3KNz+hpKzpgxY/P146we4A+gQoYtfgFxVEDsIw70MXfQySo95Cb2ASwKiOMPAhCHNDD76LwF&#10;Zn/XlUG8NfvLjsWo/x/yPvQ3dOzeu5dHjdr/neLiEyimSTC1HvoW9V75C85TkgCJs+pUE26AWH1+&#10;N6lduw4F7qWk4KVBxzauDQ0gdMug/9BXuY8KAzf9jCv98uOx1GX8J/j03sjPz/9n/VirB3j4Olps&#10;3Fsawjdc7dq1fwjJg+PL1EPESA/EwYTMtzlutSpvu0eHbDjbho9Dz8P+tbsHKefebVq4aCFFxIeo&#10;T4+DunfvQYsXL+V8JeEuHVefuiU8YnjliSQuC5+27oufo/rO2nwdUSkfFfjjI7jiPiuUNi7zTdYV&#10;V59KYSmGhsXjSDGLeyrcpawHu7mhA/vv4qMuGr/jXYpv8QUq3LXIyEiXfqTVD/xhdLREcYOqfIOQ&#10;Pm/efKpXrz7VrfsNTZo0mf/QLdpH08jprTjerNcH1Kdvb9bDHA6X+kw6KL55TWo16B1Kn1FyRR79&#10;dpBi6FKxSzFDZmYml4cwbZrVgCkOSLHL9zaoz/BYmxT7rc+yiwuDNj3H+uhk1VKHrrrjYm9uWGTn&#10;H1SlPOSyJkyYqO8/bF5MTMxn1U7CFQX+WDpa2sqXExJSx13hQiNr0olb8zi+alUGP3TESws+01DY&#10;jRSDkl6Ugg6dst2kl30eQ0D3CExklhSzukceX4qBu9zneOzmTLcUg5Wk69wXKLnb+xQeW5db+eol&#10;m4vO6alTl31fPy7BF0VVMsThxd0TL3BsEvbRrXLnzh0+dvnyFR5lgjikm/kcd5j8GvVa/rMClQIt&#10;vvmH66uWYHtu6VpS7Ib1930MjBTLerC3TFIMof+GH9PgtW9Qn3nvUtrQd6lJ5w8pKimIHK6GuCd0&#10;Nu9xOsNHREfHhjRrlvb8uXPn/lU/FqG0oIsFlcSK1+ls4sAeN59ZE3Qy8oR162atLolKh2Mw+gPE&#10;IWmu38+kK1eukPpDUav+H1CLFq2oVas0SkpqbHWLxNTlgHhM09rUqMPHlNz1b/yHb9r9fWo5+E3q&#10;MOk1ShvxB2oz+nfUe3Iw9RodTXOWjFC64nzavXsPrVyZQVOnTuMWcK9evalJk6bWb4dH8dY7NGmS&#10;Qi06Omnu3HncEXzt2jWat3IYRUZG83FVyc4mJia+q29T8BdelUk1LrBmWGFwzJ7XjjkGz/KdZj3P&#10;8fjUEK6E93QfmpmAw8M2by/WcQvTz2Y6nPGJK7i1c4v/v64tHgboW0WBBpEdM2QKXNMjXwyQgIZ7&#10;9+5Rr6HNKSwsgitlZGQMmuRiNisvVEXhz6jefapOnTqv6mgBkAcVU225O8Yb9Rl+GnmcTmu0sGHA&#10;gEHqD+egrbuX6xQL+x8ZmIEA4OjNaTpmMXLbazpmAYm6atVqjqOT2M7OS310zBe5emthhlB5yOf/&#10;r+Zt5a1FDt2nS+r6rGtafiyBMjJWcWV0OJy7o6Ki6utHIDwOulL5lGrAOm5ZQYrLhzUbTAU062sA&#10;E4deGJ1ci/UoTKYBZh6FwbtSmsGjaEEuONyQ4wb7yBUMjffuw+vcuQvt27eb8xhWnbQ6vg2woKSm&#10;NtN7BYGFxc7OS/10DL/TRMcs0nqEsoSEVwL9OITywF7h7PHiCAqq0xB5sVI4Kp9ZNdweX7glnZql&#10;xbEU6dmzN+uGwAwiAOgOARjaDjDIwM6iIy4dK/zpxZyOgtzlrhgjnb1DUcBqYccy7ZFq4c9W/1vS&#10;0pvGSmdVEv96bGxsJVh26wnFDBbQu6h8J4rSC32Bzuji/rAAS1gZ0uf8kiVWbGw8Ne36Ed28ael4&#10;mHxtx5ju8h5m83b92TTeWhTfet54tj1vbz88yltcX1xcAk8iMkPmjW5pWHUSA5ftWAMELDx9jmDs&#10;jj/oGLhHp88dU42cZFXpwyaqhH/Sj0Z4FPjD+Ar6cKnAee1nWj5KSsu4ceO5o7pr1260ctVyysu7&#10;z8OkigI2VzvoO/Rwn87e8eig6E+0M3n3BzpmsEY2A2999NTtBTpWmCVHI3TM4tr97byNTXTh85yk&#10;H4tQFL4qmq6APhseJUF9kg+0amU5zikLneb+mD/X+GwjzJ6N4VfW4FLDLbY2eDBTK03j41AWhJGl&#10;e6ID2c7FXEsKYlISuHxvE2+L4zZZ0tRgPBz4omXPWnih5urHUpia63s9VWsDFRtqbijzULhKia5k&#10;RQad7bExAxjsn11fDRUAHREt3JKYz8DNmzepb99+7oo5fPgIevDA+lRiJLXRIeHQx8Lq1oHR346Z&#10;RATu3D+l/vd0/3g3jpYei9axgnorsHfvWHh+Jzo6tuCz9FXJShB+/Eat7BdfrNGmqPDSSy+d0CVU&#10;bswCH3q3EI9qIZcW9VsnnPF/5wpXkoCyY1q94/PYo0LnBT+ilN5v6s5tB3dKjxs3gXqOiqL8fKsB&#10;cfOh1agweFc02HAtlKxz909amI72s3etT7up4FsvdHW7TrOzbds2z3NUlQh4V6xShAP4mRo1avwe&#10;FY5/U6PSGupo5QZ/XJjYrG3RAQ0KfUq5YBo4hw8f4T9CcaAiAeR3xHzKcWDSSwO6W0x3ElBJ30an&#10;sssV3hNzNbQEvQULTadO6TR58hTas2cvLV47is9fecSqcIaZe4J1DJ9eS9/E6GXQbvxveWi9yxV2&#10;X312F+oin8rYW7DhYmfjoVuE422mnqGG/Y/Q22l7fVU8Di+9VCPDV1CVkStmpcZULBWK1OvUsUiT&#10;TyeVO6YMgM9uSUA3Csxk3pT00w5QppLspV4iPyNj779hm56e/iP1M9823keNh1LEkY6tT3TlAfbK&#10;VOrwpKIevNviYaSQr6D+OCzSzT7i/kRJpZ31GtTmylLS0CDiC742exokpH2/uICWOc7Hc9CX4X98&#10;VabShGKo1J9dmNZMRcIfu7hKhWOevIh7Pln+BuXhM4kKYigqbsDEb3PNjRoVtE4Uh/kttM7VuRWj&#10;sH+e8bTPilVcUC1jbx3Pm0pd+cwfxwSdXCTe+VXorA9VGCgXFetR4LMLVxfmWtGpDOwVtSSfdrhd&#10;w/mwZetL8D8110WqCpbhqWgbclRlK1TRnujK96SDSuFK+pgrVEWEbxy1UBEn6eIDjlS+SoKqFBfQ&#10;+CgrqGSGouLof0TF10UHDKl8lRBIJ1SOrCyrY7moSlTSFnVR4NMeyEoola+SExIS8gUqCNxYgPKu&#10;fIZAVEKpfE8YxlKDhoQvipKS9nhxVGQlfOmlGuhgLjborEJlw5gUY1NqshQrbeix/Bl3HJXTHq+I&#10;Sugt+bwrm0i+JwgzMhuLwpQEVDSDLymJ3ylvc6Qd78r34osvFeh7lcr3BAOrDiqjdwd3aVG/wS5K&#10;yhvvT6yvoLMKTzroaIZlBxUyqvl7XCFLGvRPCEL5Yj7XCLCkJHb5PVtXEHoObRyQlrAgCIIgCIIg&#10;CIIgCIIgCIIgCIIgCIIgCIIgCIIgCIIgCIIgCIIgCIIgVHPCunzfoaOM2ufZ8BHd/qNaTvur0Tn/&#10;9ivpVODen02j75q0lzvlX+fENPoO73fMD8bW+xyhhKCimcr2VtpT30E8LP3f+aFWF1B5EJ7rmP8D&#10;E0dFNMdQARF/uXP+dmwNJi+CThJKSljX77tXxglPe+pfTaUL7/q09YZXQ0xFUhXtFLaokHp/lkg+&#10;QRCqCmWRWji3rFIv0OcHEDi0uZxtLTX6uM5t+GQbOrnEoFxDaa9Bn8bAfZlOriCe4D98ZaA8Kh/O&#10;swedXGK4cBs6uUToU9zo5FJQlgqEc8taAQN9fgDBH2zkBmtxvcf74z31FPwc24NOLjFcsOL0db0s&#10;VCkoa9ll4wn+w1cGUOmq92e3LBUI55a1Agb6/ABSHpUP59mDTi4xXLgNnVwi9CludHIF8QT/4SsD&#10;+IOV9bPLJ9rQySVGn+ZGJ5cIfYobnVwKylKBcG5ZzgelPz9YL1Nr+X4ua/kBBJVOWruPS2D+8Kby&#10;PfHeT60/WtkkH861B51cYrhgBRoMQCeXiLKWXbYKhHPLWgFLfz4qn44qylp+AMEfu3p/dsvC45fn&#10;+WxWY1DpKluDw3xSqkMoSwW2qOgXrhzBH7t6f3bLQtkkn45WXy7d2kvTd9SjURvfJcR1cqngGmND&#10;J5cYlGso7TXo09zo5FJQ+nOgc2E9N+vcx6+AFoE+P4BAWpT3Z9f701KVA1a41I9BKC2odNLaLR2Q&#10;fFalw7lllTyBPj+A4A9WVfr5gE4ulvJrZT7Bf/jKQHlUPpxnDzq5xHDhNnRyidCnMCXtZDafzLJb&#10;CHBuWStgoM8PINYfrWr085W28undMvAE/+ErA6h01e2zW5CyVCCcW9YKGOjzA8jl7P00bUddlhqI&#10;6+RSgQpjDzq5xOh6QzvOjOatTi4RuG4TsAq4Tq4gnuA/fGUAf+zq9tktSFkqEM4ty/kg0OcHEFS6&#10;6v3ZLQtP8B/+MQgODimwpH6ZwR9M+vkeF5xb1goY6PNLR1BQyKCvvw4pvVOBoKC6b5d36DTv/+3z&#10;rgC+8lV8CGlTXYJquWdUcFB/4xB2rSIIFQYqno4KgiAIgiAIgiCUHmlUCAHDVL5atULeCAoKuY59&#10;ezB5TFwQyg1TqUzlQ9y2PfXWW29911Q+tc8eXAWhXHhU5cO2Vq1a7LFV7RdwFSwIgiAIgiAIgiAI&#10;giAIgiAIgiAIgiAIgiAIgiAIwpNJ7969/wvbxo1TfxMZGeMKD49MdjrDRjVs6LgYGura1bCh85zL&#10;FU5qP98Z1oBSUpqRw+Girl27U2KrmpTYIpgmTpxM7bsnUNNuf6OpU6dT9/7NadKkyRTf8gtq3rk+&#10;xcbGU2R8CIWGOnNUuOB0ho+aNWvW03wBgiAIZSElJeUVJcBeDw+PCXc6XdOVsLqpBM0ptb0f1fhr&#10;imkaRJ07d6EOY96lPvPfokmr4+jK3V3soqffhv+hPVeGcnzt6Ra0/WJPGr3jDRVvzmk4PvtAbY5v&#10;Pt+Z7tIJTrtDxzht9PbXef/Ijal09s4yTsP+4RuT3fGdl/rQtL1/V3s3OK3T9FeUEA2bqC9fEATB&#10;omnTljWio6O/VlpXN4fDuUoJsdth0d8o7cmhBFktmjJrJJ07d566zHmRjmctZoECIbPr8iAWYETZ&#10;7rS5B+twfNKu9+hQ1gROMyD+gC5TPmXRgetj6CFd5bRjN2e4j2+90I12XOzN+5fvbbCdf4uGb32Z&#10;Mi8PoBHbXtVp1jm36QjH15xupgRmJxq380+8f+jKTEpq9wm0QCwD8219u4IgVFUaNEh4OiIi4u3w&#10;8PBGLldkB7z8zrCGqjnppKioGGrW5x1ad7gvbT40jq7e3U8ns+e5hUwOneL4hrNtaMHhhpwGkAah&#10;BeYfrs/HzTn7ro3k+MHrE+jGw7107u4KupCzxn08j85zHEJq1alkTpt3qA6n3adLvD91z0e07WIP&#10;9zmZl/u748dvzVIaYi91PfVpfOafOY2ULmiOk9IPp+z+kM8Zt/09Gjx4CJrLt2Ni4r/Uj0QQhCed&#10;Bg2if6he7IahoWFrlDA7prS0u5FJQTR69Biat2wca2fgwPWxSrO6ppp/H2shcY/TEd9/bTRN3v0+&#10;79uF2MGs8aw9QbgN3fIrTjPCEJy+vYiy8w/SsK013Gkz93/FcTRBlxyN4DQ0Zc1xCNbFR10sSGcd&#10;qMVpODZsq3WdEJIQmnMPhtDIbb/mNOQ1528534W1yfVnWlHGycacdtCmUd68d5wadfyY0FfocoWN&#10;TE9P/5F+VIIgPCm4XK5Xnc6wXqGhrs1KWzsLTS2p7Se0c2cmDV7+PvVe+VOlKV2kbRcsF9foJzNC&#10;YN+1UTRq+29px6U+tPx4LKfh2Lidb3L8+oNM1ozG7vyD+xwIm0Gbf87xDWfbUu7DK3xs/Zk0Tttx&#10;qRc3NU8pobf8eByn4TjKAf03PsN5IUgv5qzltBn7v3D/PjQ5CMUJu95SQiyd03Bs0REnxyHwVp5o&#10;xEJzsL4Ou2BdeiyKm8TYP5m9gNPSBv6dImK/gRZ7MiYmpvQupAVBqFiUYPvc6QyfpLS2TKWtXQmL&#10;+oZ6DEqmY8eO0+LMNOqz+sd08+G+AkJiyp4P3fFZ+2tyk/HGgz2cNmHX224hgX43NA2xv/fqME5D&#10;fPWpptysPHh9nDsNws/E0Te29UJXFqgm7UreZo5P3PUu7bkyRGmAL7iFLY4b7W7dmdaqebtS/d4f&#10;eR/03/is1ijzlIBz0eZznZRm+CWdubOUj+P8XZcHcHzhEQcdvTmN09acSuU0xCFYr+bsoVkZXdnK&#10;G+pwoM/uRFRUbNDChQv/XT9OQRACzdSpU7+dkJDy44SExm+HhUWkK63tiCuiPjXrVJdWrFhJnWa8&#10;TIM2vMgCIOuBx+JprJdDt7xIq0424aYdmqMAxy1DArEQOX5rNqdZPOD4oMV/L+Bgz4Rp06bzcfzW&#10;ihMJfAbKRtpW1YQEM/Z9ztZSz29aZeK3H9AV2nmpH21UmuDoHa/T1bwt7uN7WLDeUUL5I9p9ZZDb&#10;sJCdf4iP59EF3l93piXl0hlOQ9MbIA7Beur2AvULR9kwgbTch9dowaI5FB4X8lA9u/0REVEJGzZs&#10;+Bf9eAVBCCTq3f1uZGT0N6pJOgvGA6W5PWzTph2ljfw9N+vQ5IQ18siNKZaQ0EM5oAltV00/aGkW&#10;t/m4Yb3SnqCdIe0uHec0xKHFncyez2n7r41xn9Orfzu3kEvpGEJOp8u9v2rVas6z7Fg0942Zczzx&#10;PCV8tvA1Hs6a5LaYQts0eXPoJC041EAJ3mbu5jCsszh+7f4OtZdH60+3Ye3UnHMoa6I7vvvKYPX/&#10;XTqfs8qdBvpv+Amt2TyXWqQ1YqMLPhDqWfZPSmr6hn7EgiAECvWO/mNYWGRj9CU5nKEU1TiIuvdv&#10;QWNWWhbPfLpe4IVG8xEd+4M2P8f7Cw430Mcf0j06y03GPVeHus+xCwRoTaR0I+wP2PgTToPWhH6v&#10;dYf6UUzTr9xCrXEXS3DuvNSXNp3rwIJ0sdIGAYRku0kvc/zU7YV0/u4qGp/5F7cxAdc4YOOPOQ4h&#10;CA1z07n27uuwC1YYJozVd+Kudzhtyp4PeB9j7WAYAdP3feY+B7+J8qDFoT/xzJmz1KxrTQqLrqeF&#10;nPNodHRsiMr6T/oxC4IQKCIjI6PUS3ncFdmQYlNrssY0emUd6rf+GX6hoY3NPlBLNRkTWVgAaHbm&#10;hYd1EloZ9ods/iWnDVNNV+znKqG39+pwTpt3qK77HHT8Q2hBeMGaCiC0Ql2e5uqkBZ1ozI7fK8H1&#10;Eh9HX5p1/gPadqEHa2gQZtC0APrGLOvoPTqRPZfHx03f9ylN3vM3Po5zB276KcdXHI9Xmtt2Fq4Q&#10;VgAGDOS5mreVdrEwts4x94w4zlt2PIbmH/rGndZx6q9p3LjxLNxsAq7hunXr/pd+xIIgBApoG6pp&#10;tQNj2mJSalHvceF0/fp1Gr/zHaWtNOIZBEbIDN78C36pwZrTzen6/Z28f/buck4boQTMyO2/4f6q&#10;XZcHchqOLz4a7o7DCADLpGHgpp+4taeBU6LdAi4qJoxOnjzJ56DpCG0PTUUYDiDMVhy3+uhwHFZW&#10;NJNnH/ia++8wC8IM5sVx07SGdRcGC6QZwYo47hF9hTl0WqXkcZp9lgSEHIwRV/O2cRqOozkM2o3/&#10;LSW3ioBgy1HP8aAKS+Likj6UaWKCUAlo2rTliy5XeO+GDR0PoIE0SatPyzePpCEbfs0d8AAvtBFY&#10;0LrQNESaGcqBODrtj92cyR30Js0M5kUcnfwwEEDjM2lo7gIYFMxQjOHDR7iFXLcenejU1XV09OZ0&#10;Fkwjtr2imo4n+RzkPX0bsySyeMgHZixYTVPvWRJ3lBY5wj0LwoA4hJhlNcU5NzjNzJLA+Dz8JowV&#10;4PK9je7zcV9ztifQtPkDqFGHjyk1NVVpb45rTqdrlhJu7zRpkvbDtLS07+hH7Ead+g8qSNNVECqa&#10;6Oi4ug6Hc5N6UfNHjRpNR86v5hc6TwkWvNCYYQCsl/yOO34pdwP3ReG19wzmzVHhPg/hwLFRSqsD&#10;9sG8AENA0IQ0abBaIn4hZzVbT09cX0HdBzfm3wGeWRJKXKmm5JpTzVio2n8TcVwvhDMGDC88HOo+&#10;bprW+9XWzHP1niUxafdfeTye6cczTWsIWPRJHrw+nlaq5nraiD9QixatuFkaFhZBAwYMpEOHrA+C&#10;RY5qLJ/jYTO4H1xnxoHOtGhPCs3ZFUGj1nxCw9a+TYPX/ob6rfk5l2FC71U/oW7zf0XdFz5Pnaa9&#10;Qp1n1lBN4VfV9mWOd1Pp7Sf8hkOLQX+mlJ7vUXLXDyih9WeUmIbwKcW1+IKiG39Nrsj6uvnsuK1C&#10;tgp5SttE2mWHI2yx0xnWNyIiOikqKipU1YHPMadYXbxMUxNKR1BQnYZGM9FJAUVdR4b9elSl/pbS&#10;RH7hckX0US/B/eSmKTRlUVc6d3NzgVkIu68Mof4bnqE79y9S5qV+KuWWEkZL3McBxppBSJi0aXs/&#10;ccd3XOrNMxlWn0pxp3mEVC7tU9pWdv5hGrPz9+4xbJglAYGDZmqeEhqYagUhY863Xx80RQgVaJTe&#10;syQu5a53D/D1niUBgwkGJ6PfD6AMcxxzZNE07rXiZ9RpSF2KiYnTQsNJMY3q0MAFnyttMZgtvRhm&#10;gnNhzFh/No2ycnfRuTurlIDENLIH/HsVy002mKDPER8NOCCANg5NHAOcMZsDfZV4XkO2PM/3XFzo&#10;u+5Z6rns59R90fPUdd4L1GLAW5YgjahPzvAGEKS56kM5Ozw8Ki4hofFfuLIJ1ZOQkJDnjZBR4YRO&#10;Djjt23f/H6czfITt2ljTwqwBaDymk91YHAGEA7QlTJeCJRWM2fE7FiTgxK05bquqfTAvQi6d5n4y&#10;aDzjMt90d/xDy7JmF2Sz4MJUq5HbX3MP5sW5ZpYEBCM0QPOSAiNYMW4OQhRg3zStoV2iLw5eRiCg&#10;AI4bjRMWU2iCXea+SPOWTKTUZs3dgi29Zwtatbc/a6EYCLzkaDhPEcMAZAxVwe9UVIBxB88U94vp&#10;bzAIbTzXnu8PRhh8gKDxWkN2LG8qFc9DFW7z8Bz0deK57j29kCYt7ESx8ZEQjKfi4+Pf01VQqMoE&#10;B4dsNIJFJ7lRx7LMsQYNGnxXJ/uN+vUb9DDldexqDeDFS4XBvLNnz/EIwJ0f88BecxwBQKNBhz/2&#10;rTFn1nFoOei0h2CDdjN828sFpnehUx9NQggzoyF6z5JAU9QYELBvBCvi6860Yi8jGL5i0oxgtbyM&#10;9GdBVGAw771NHJ+xMYn2HFlFLfq/RcnNY8gV5mKhhvF5i9eMpVsP92uN7D7nLwvwaVd6ctR1X+cP&#10;wm06ys8FYwHPq6Yw+iWP3ZrF82jR97hT3SficDO1+nQq93fC6DNPfaQw+2Sq0o4n7HqHP0b4G2Cc&#10;IJ5FRQVo2dAeMRQH2iQ+KtAuoWVibCPGY0L7vHHnFITgQ10thaqIEiSzjEDRSUxQUNCPTXqdOnVe&#10;1cmMEoJPq/RIvVsA65hHmNqCz/ygfv36aaGhrg0xsXG0Ye9EFhYRkeHuczFODUC4rD88wJ0OUKFn&#10;7PuCjRSXlTBBn5dpRgIcv/Fgt/rKX+Jm58XctZzmPUsCQ0TgZcQ+mBcaAuJLj0XqoR0eY4MRrPAy&#10;AkuqOQdNNsytXbS9HR04cJCadnvfEmSqqRUREUUt2zahHgNa09hZnWj1gd48vAUvX6Z6+ZYdj2Nr&#10;8OKjYerFrM/NPPTfjVUvK7RMaJIDNj7LZT1uaD36Nffzs4eIJn8vlHfgpp+xdRlaNebXYjgLhvjg&#10;7wCHCJhHC3dS0Jww48PSqCqaG6xFQpvERwvaJT400DahdUL7hBaKDxG0Uu979A7oj4xJrg0L9paM&#10;jL3/pquoUNWAJmcqP4SWTjbCjdN1khuTHhQUkqOTGOybY0r47bT/HprU6ngbvetmyJAh/6gq2SFz&#10;XnJqEldAQ1zr9/Xv1eEKjv43DBZu1aq1Ox2DhKFtYaoVhp14zvfMksBLAS8jaA4izQzlQBxGELzY&#10;wD6YF/1uaDajz67Pihfo8OEjtGDhXErp8Vdq0iSZBRoC/Nk17fYRtRr8NvWY9S6N3fQRazgQYLhe&#10;eBvBmD40dWE0gNYEDcoyqJQveXl5tHDhwgLPB6Fduw60bNlyyn5wnG7mHS1wLPPiEL5GzCDB/eLa&#10;oeniA4RnUVEBgt3SyD7lfk308+GjgLm90MjwUYFGhn5B9A+WFTyr7du3U3p6F2h4uUrLXhgdHff1&#10;uXPn/lVXT6EqExJSp5d5CXQS43k5QkbpJMakK0E2SCcxtvRUnVQkJq8KJ1yusB2JTV3UolUzk8bN&#10;MjQvMa4ORgqT3ne2pZmAufsbuNOtwcLZvDXHIWT6b3iW9p6fxn2CWVlZbFXsMO73NGPGDOrcpT3F&#10;t/qckholsZUTQiwuLoH69x9I06fPoMWLl9D58+e4T+h67j4WhBiwDG0HzWc0cfGCwnCA/kf0y2Gg&#10;sP1lLs/QYWoNSuz4jvueTWjW9SsatrgOa2Sm2W1pZPO1RnaQ78FbI8vMzNSx8uah+neb8vJvUO4D&#10;o5FtY8GFsYEYdgONbOWJJH5+lkb2xxIZMEoa+q57hroteJ7ajn2Dkrv+jZ2swjkEHK46HM7tEQoZ&#10;hyhAEJ3AS+StxZmXS2lsX+gkxqTrXaY4LdEX0ABN/nbt2lNCQhLFNf+SGobX5LR6DYIofcbr1Grg&#10;e9RywHuchuCIrE0JLWtScvrH1Kjd5+505Emf9gZ1mvI76jb31zRgw8+p97KXlDB6jl8GTAuDFoPB&#10;xJZG5rJpZMNYI4Pxw6OR3bXe4woA2hi0MnMvfD9tmtCked352iyNLMWtkeEeAqGRQUB5NLIk3Uc2&#10;gAUaBBsEnGXAKLtG5s39+/fp4sVLPCVu8uQprKm1bNmakpOb3reGuzhuhIa6VrtckS0xBnHq1Knf&#10;11VNEIpGvWyR5qXTSQyEoU6/oJMYtc/C0jt/Uene2IfRqHB18eLF1L59RxU8AmDQoEHUuEkjio2N&#10;ow4dOrrTob1Z5NPxk5nudPQ7Qdvh/sAzrVkLQjPW0sh+y/1Wvl5qfwRofygTZfOQkhJqZA/yr/O2&#10;YsCQksIamTWkxNLIIOjKqpFhnF+Ppb+g9NkvUfuJv6FWQ96k5C4fUGKbTym6SW2KiKvD/aChjlDd&#10;heC44XCEzQ0Pj0yNiYmpCZf56mJlrJ7gP4wQgUamkxiTrkJnncQoAbbIHLMbQuz9h48I7mE0MKqo&#10;prf7WNPub/E4LAjEbfvnu9OhHdkx6Q2ddalbt+7cx+UKd7JBoWnTVLWfRq1bt6GePXvRzJmzaNu2&#10;7aw5QIBevXqNbty4Sbm5lsfi4ik8yBfNa49GFubRyLa94lMIlHcYpDVao5Gh6VgajezBgwf8HE6f&#10;Pk179+6j5ctX0LhxE2jo0GHUu3df6tQpnTWrRo2akBJEEEr5DRuG3lEC6rLStE6opuNap9M13+kM&#10;m4hV1SIjox3R0fEfN2vW7KX09PRnzNxd1bT+niruW/yHFoTKCASYESbeVl2TjqCTSoT9N0t6vhKq&#10;B5APHdGY12rOa9myFakXjIXarNkz1DbFfQxgARwDhIIBVl9vlhyN1DFM77JmXIAL2duVULzK83pv&#10;3rylBGMu3c+/QsePn2BDx+h5yZSxegH3BU6dO5AWLVpMq1evpgULFrLwGD9+IvvH69KlG6X3bM1e&#10;XiDAe/buQsOGDaGBAwfTqFFjaMqUqUqzHUwjRozkSf+Tpo6hLl07Ua9efVSeQUoADaRZs+YogT2T&#10;f3vz5i3cP3fy5CnV9LtIF68coDt3rJkpMPQYLEsr8DTZMezEYJwQAAhEYBkOwB0W4AYzrhHASg7Q&#10;52loP/636hpnq49OD3I4HRCOZ7CYkcsV3ikxMfnPEIIqm2hswpNB7dq1f2gECowgOpmxa3RBQXXf&#10;1snFYvKr0NnEvfsPiwKWYnOOd8e8SUeAcGjTpi0bLCITg2nN2jV0+/Zt2n9trMp52zpBYebiWkDb&#10;u6GbnJZnY1gSDWiaemMsw3AwuuqktagOUs0MjKKw/5bHT59v7MLFrJkBHtiEmQEOFQzWsotFg2a2&#10;wX4Nh233bLBfA9bBME1yzE++mLuO4wb7vlkWEmCYEOYpg3v3cmjLlm00YcJESk1txhqk0hz3Op3h&#10;AxISEkpUjwShwrAPaA4ODv5QJ5cKdV6i+Q3sl3W6nHfTuMXIF6jL0v8qMnRb9v+oWb8/U0xyTXK4&#10;GlJiYiPq0M+hmnmWEMRgZm+MAwJg5sMCXwLOeE4GMEQYzLjBfB6InM9x+NYzoJlsuJV/kJvy33zj&#10;sVp7BxyHNrlv335bf6dFvhKLBnhkMVrczYf71bGi+w+hyRmhDGF+8yFWaiyKXPbSDB4qYb/2dEuO&#10;A6zz4Y3RKIFdA8eYO28wywWgCd5txp9p6dJl1KFDJ3JF8ZobGGO3RzWpmycnJ7+mmufirVmoONTL&#10;dwEvoN4tFZ4X2CM8PWkhO3VSicHv4FwIUexDg8R+vQa13U1AOxCAvjDpWFcWM0XQL4iVvJo3b6ma&#10;psNZyBjgfAAvP4ATAOOgE4YKb4EBpwkGCJ55h+rpPTgmzdAxO57+N4w/NGDwtYUlOOHdxfLqYgEP&#10;LAaMdwO4ZghINKVbtPJ0B3gHCNKxY8fxGEDrPj2asZmSB4YM7+0+x2jddmFq/BJaFH72nuY33HVZ&#10;PgLBGZt2aLAs6xZWF0Qex9HsNpq54cqVq2zpbcZT+hwPMCBeCcdE9DFyJRGEQON54UI26iQ35lhJ&#10;m84lBb9nfnvr1q36dbEoShCuO2YttOOLkWs+YAGJfq0hQ4a6O/7jEiJ5DOL+/Qdo1yVPf5p5aeFS&#10;ymDXfOxxI1Bv02HeAnvfY8G8VpPX3qy0H8f0MDPdDeMiAWa4GMycYYCxdWiSWljC1T5VDsLm3Llz&#10;+m9XOOCY4YHtPh+FNfPDI8iMn0FfQHBihg3AoHXMmjFgKp03mBkD7t7Lonaj/2L1QTpcSmt07Q8L&#10;i2idlpb2C11FBMG/2Pvqvv46JBjW44LB0/xFP6I+zS9A+KIcV9LH/IJ4U6zw2+C7f85bkGZnZ9PB&#10;gwepWd8/s4UUrqFgbUazrW3b9tSsz3tsWQYH9KpoRQErslkZbf7hb5QQ28hxAAFiB31+8NwCYNXF&#10;UBoA4XH81hyOe4CGZ5wH3GRnqwaz0podPDOzxoe9PxFDdQrjGTh94PoYHSO2NhfHxrPtdKygUcYX&#10;ZrU2YNeSfbHxnGdEgBGiYMHS6dSsRRMWjCosSExMxGrmYpARygcYSYxg0wFuqDIg9Excp7uDPrVC&#10;ME1nBDR5S8qjmtDe+Ep/+PAh3bqVzX7yYCWeOHESD83BjBK8kFjgCNbiTZs204nTRjN6wMNoDBvP&#10;eQQG+gstPNPj4EXagDGGhgs5q3TM00SFK33DnINBOmY3DHl+16yRCwpqpQaPV5bpez/VMdOUvsVx&#10;7yYssDel0S8KLzvAOIUoCvRZevpnjQZbNFhoyRfQ7NOtaW13nM6wocOGDfvfuqqUndqbf/hU7XUN&#10;n6q5vs1TtTZkFAo11y/iYzU3itHnSceu8aEJqgTeILPvFYwwdFuAYWXWP1Ph6Gvh6+g4+iPW+BB6&#10;LH/GHbcHCLbSpPdb9ZLPdISSljFk5XvUa8bHFNv8M9Yo7QHOWiFI0QwHeXo5SGA0QwCN0PQRGrL0&#10;EBZfYLlIO5bmafVTog/SbhX29FNaYCzkxVzLkzWMGsbZKvClaXo0tFx2nmAwc62LAuuQGIxLs6KA&#10;dmwozkKPZxka6sjCcB1dRYqm1oZRKpBfw1freXTESy/VyFCByhAynn32Wb97Y6p2KMFnsw67Q2cY&#10;JUzfHqy1WigaLbBAfmPIqAyo63EL5vXrN+jXwqI02h6wN60xdhFGCfPbTTp+ro8UpCxl2EGTvO/c&#10;D2nGjJmUkJBYQGg6HGHUo0dPmjJlGm3fvoMuXLio8t+mgxfn6rNhxbbWHQFn7xY2VtiFj3GDD7DY&#10;kTfGbRjAgGyDNSfb6gM1wAOLwW4lvq496NiBB2zDlgvWOsMWhT3L2PtjMQvIrrF6a5AY/K2e02Vd&#10;JSwaZHzXLpjeTttbUFD5P2ToK3FTo0aNhhBsJujkQuh8FdrSqvKYF1kFngJnzfENGWVLLxQwkBn9&#10;gTq/bUZI6a3AFYW6PvcUQNNkLq2QKo7ELr93Px8IJTOspTzLKOlvQUDXqVOP6tWrr7Sg0NEuV3gX&#10;p9M1NjTUtUg1Ea9Yc2lNcPBA7jFjxlLnAVE0bd4Q7i9clzmVzt00hqf7SvMsOFYRrqeMgQYzZ+xD&#10;j7LumSa9b+Dey3Dr3ikd8xhuzPopAF5+DPCQDYxlHk3xbbbhTfMONORB65hOqe7xaPv27X+i//xP&#10;PVVzQw4E0IUsy7Bl8BJOhQIEpAmJo05Qm6lnOExad4Uy9t7kcOBs6eeR2wVeScKLL9Y4oLYi/MqD&#10;r7+u+3vzsvoIk4prytqNHr6CzlbpsZ6BpfXCqNJp/o9YkJRnaDrgVfdzaRDxBbWZ/JzPfP4OKBfD&#10;iqxrCdmIj5x+DCUGbqKwkFRcXNynjRo1/WNUVGwQ3MdDsDocrmVOZ9h4pZHOU4LnkBau51T8tBKw&#10;2caIpOIP4+IS7mGtXz3t7j5W3cM4Thxv3LgJJSen5GFspzp2jw0czlAIsyy1f0UFxHcqQb5clTcl&#10;KiqqXmxs4t/z8/P/WcmUog0gSpCNyijcb+kt7CokQBCXEtH8ygnVdLX57IMmF/RjfYgppr/PhBM+&#10;ptAVaAqX91CYisSu+Q6e5LFUeoP+PF9A2PjCno5xepjuhzLq1qtbqHluKEsZdopqWtub8Uabr5J8&#10;nvG0txD6ffM9BfYrJDyG4DO88MILBd45oRSYgcVW8DRR1b7bC7QOJ7wFoh0lHFO98rudqOI8ezqf&#10;UAXQ85x50DjGDNrHzIHSCqOi0i9fvsyDmc3zw+BnQ/PhL3EappnZKW0ZxYFzMIjalI+ZPvoRVB1q&#10;bcgqJJT8HP7to2GFxsyWBtH8HpOCAikkSyerdI9nFxWKdE//KOyapBn7V9ApQuXtCywreG7mPiNT&#10;3vdL0xkhfdF/62fpCfVdX/nM649gb77j46dvv2pQa32wCid8Ca3HCjU3TGJNUwOh9eKLNQp5QC8N&#10;IvweE1Vh3X76fIRJOluZKGj4KBwCORwmENjnRnfu3IUNIBAivijJYG2MJ4TGZ+YJF/VbZSnDm0eV&#10;ASeu5h4rk7W/siHCTxAUdmMRms9w+1VSSivwikovjrKWYetDvFDdPnhFIcJPEIohhNdb9gw0HzCu&#10;KWtr9gBB4532OOnFhfIuY+G2jtQg9ButHRZe/Ko6IMJPEB4Tu4EJzV94aoHQ8UVR6RBEReFvizKw&#10;l4FxkPp+ihzUW5UQ4ScI5Qws7PZhOWhG2x3HFiWkiqO0Aq88yoCbrqosDEX4CUIFor16TzKCERpj&#10;UWMJ7QRC+BlMumeoT9UYZiPCTxAqEd5jNWGowBhDO6UVeP5oWhv/hJhSqS/9ieNRwg/HdZC5vYIQ&#10;SNCc9nZvFtX8vYBNzTOhw+z/4WvxXp+msvPSSy+dgGB78cUX337coM6fpMJjzw4RBKGcwFS4YO1s&#10;1oS+ffsVWEagKCDIfFGadKfT9cQJQUEQqgmWGzT2/s3LmZoAw0x5DNbGb+miBEEQnmz0Wi6REJpq&#10;a7yHu4OV/ngrEgqCIAiCIAiCIAiCIAiCIAiCIAiCIAiCIAiCIAiCIAiCIAiCIAiCIAiCIAiCIAiC&#10;IAiCIAiCIAiCIAiCIAiCIAiCIAiCIAiCIAiCIAiCIAjCU09FdPsPsoew9H8P1oeKPSZULV5JJ/IO&#10;z3XM/0FRx2p0pjZ8oublTvnXX+6cv13vuvE+z/ymyut4uWN+gfqE4zoqCP7F1f77P4FQ07sFKO6Y&#10;UPXwFjzPptF3jTDzPgbBVaNz/m29+5SK93ihQ/4b2LoFWhp9R+W7x3EfiPATKh0QeOFpT/2r3i1A&#10;cceEJ5viBI/92Mvp9KZd8GEfx+2BtTsRfkJlBwLNHsK6Pj1LHyr2mFC1KE7wFDqmBBunFSHg7PkR&#10;twdp9gqCUIkwQgdbEypq33vrfbw67Od3Lrjvfdyf+/mjrHg1pMvS/yITLmfv4y2wp+usfqPL0v/k&#10;P74pq6itP0EZ5r6L2uqs5U4gy7YwL0OgkPJ1JAAE+t4DiP0FG7nhHXe84l486xoeFXRWv4EyzP0a&#10;1h3rrmP+fQ7mHosLOqufCNQLYMoN9Mtf3cuvppiXC9g1P2DiOqvfsJfpCxzXWf0GyvB178Ac01nL&#10;HXtZvvBn2RaBfgGkfB0JAIG+9wBiXmwQSOH3qKCz+g2UURz+vIaiyh654W3e+v/+A/UCmHID/fJX&#10;9/KrKebFwzaQzd7iqOrXUFTZVV/4GaR8HQkA1Vz4mZdPmr2F7x2YYzpruWMvyxf+LNsiUC+AKTfQ&#10;L3/FlB8cHDIqKCgkp3bt2j/USYqKK983gSw7wODFupy9n7WMaTvquuMIJq6z+g0jXIoLOqvfQBnA&#10;aFtgx5nROuZfAYTfNs/cHnosf4a3OB4cXEdCFQwQht/9bpYIv0BgXnrrBZRmb1H48xqKKhuCD/j/&#10;/gP1AphyA635VEz50PyM0AsJCfnCSq248n0TyLIDDF4s8/JJs7fwvQNzTGctd+xl+cKfZVsE+gWo&#10;uPKVpjWoYLMTVJ/7L0yg7z2AmBcPWxnnZ92vQcb5+RtTbsWVb9e+EGrXbqDKDrTwCXT51RS8WObl&#10;lmZv0fjzGooqu+o3ew0VV7638LOan9Xn/gtTzYWfeflknF/R+PMaAlm2RcW8AIWbnKbcinsBg4KC&#10;fqyjGpRdceUXpjKUX00xLx620uy17tcgzd7yxVvr8gz7CPQLWJ3Lr+bCDwGIwaPwvQNzTGctd+xl&#10;2alqzV5v4fejH23V5Qb65a/u5VdTzIsNpNlbNP68hkCWbVExL0DhJqch0C9gdS4/0PceQMyLh20g&#10;m71oYhYVKuoaAMoznL6+Qcf8L/y879keyqNso3UVnmEAAvUCmHID/fJX9/KrKXixzItflOZnb6pI&#10;qFpBrJ2gOpcvwo+FnDR7i8af11ARZRvNzzOzwE6gXgBTbqBf/upefjXFvHjYyji/ovHnNQT+/gP9&#10;Akj5OhIAqrnwMy+fWHsL3zswx3TWcsdelh2Z21sRoOzqXn41xbx42Mo4P+t+DTA2GPx5DeYeiws6&#10;q58I9Asg5etIABDhxy+YNHuLxp/XEPj7D9QLYMoN9Mtf3cv3D8HBwR+inzkoqM4inVRxqIIzShLw&#10;chW39XdAOY8Kvs4rz7BwbzyXY4SN99af11BU2caXn3fZQUEhbcoz4AUwWxMqah/b733v8pnHPb+s&#10;+9gGunxsPVZ3c7zu2xW1j3hFBFV3UY+p8FArQRCEKkidOnVetQRfyE6dJAiCUDVRTd5ECDzfQ6sE&#10;QRAEQRAEQRAEQRAEQahsBAWFnKpVK+QNvSsIglA1eeutt74DA4beFQRBqB54Cz+75qfi163xihbI&#10;FxQUPEvv8nGTF8c++eSTf+UDiq+/Du5hP1cQBKFS8SjhV6tWrR/wAYVd2AHk/frrkGD1G98V7VEQ&#10;hCcOCC4jvB5H+CGu8v3E/I799wRBEARBEARBEARBEARBEARBEARBEARBEARBEARBEARBEARBEARB&#10;EARBEARBEARBEARBEARBEARBEISSQUTfUeFbiKempv2iffv2P2nWLO35qKjYoMTE5D9HRkZGhYdH&#10;xkREREeEhUV0VdtYtd88PDwqNCoqJjQmJv6TJk2av7pu3br/pX7nn/hHBUEQAsnUqcu+D6GUkZHx&#10;b9HRcbWU0EpUAqy1w+FcExrq3Bsa6tqlttSwIYIjt1mz5hQXl0hNmjSllp0iKDalJvUZkE7jx0+k&#10;pHaf0MAxrahn/7Y0deo06tarHSW1/YQ6dOhITVOSyeFq+CDU4XigfntxQkLCX/QlCIIg+IeePXv+&#10;d3x8ozeV0PqbEm6pSvhsVAJtZ2io47gzrCELNiWUaMCAgTR24jBK7f0u7T6wia5evUZd5rxIV+9t&#10;oyM3ptI9ukwbz7Wnfhv+RylwRGfuLOX4zkt9adrev3PaPTrnPg4yTjam+YfqudNWn0qh1sP/SFHx&#10;DcjhCFusL1EQBOHx6N+//w+Tkpq+kZDQ6IPw8PA0paWdUVrbHrW9HhcfT1FJQdSjRy+aPn0mtRv3&#10;Oq3YMZhGrvmYBdLCIw4tnB6qcJfmHapLu68McQusi7nr3PELOWvcQq//xmc4LY8u8D6OQbiBlSeS&#10;3OfsujyAJu/5G60/05rLAsdvzIMmKW7RBUF4NGiapqenP3P69Ol/URpcstMZNkULuDPx8YkUmRhC&#10;cS2+VAJuBk3fEk5d579A529kUj5l0YHr45TwSXMLJOxb8TtKc+vHaRN3vUODNv2M42D4tleU4BpI&#10;I7a9yvsz9n3hPh9CbvvFnjRlzwc0cttrnHbi1hz38b1XR6hyr/P+iG2/5rSBm37K+2fvLKN5O1KU&#10;5ue8MXXq1G/r2xMEQWAjwz/Fxib+HX1wTqdrEvrewiMiKdQZys3UJukf0M6dmTRhbX3qvuiXLFw2&#10;nG3LwuXYzZks6MCB62PcAimXziih1VQJsc/dQg4CzhzfdqEb3Xy4TzVTv3Gn7bjYm+MXc9fS5vOd&#10;OQ37M/d/xfHJu/9Ki444OZhzxmf+2R2HkDxwfazK9z5vQa9ZfyVneAOKi4v7VN+uIAjVjYSElB9j&#10;C4so+sC4/y3UeRZNwk6d0qlD/1AaMy+VBi7+mEZvf52FB7QqI1yO3pxO5+6u4P1JShABxAdsfJZu&#10;02G3EJy692P3OStOJNDUPR/R2tMtVPN2EKfhGAQYOHxjMh25MYXTRu94g9MQR4AWue/aKHfaoayJ&#10;HF9+PI41vMM3JrFGSHSLBm/+BS0+6uLjAzb+mKbs+oRGjh6M+8tKTk7+LT8AQRCqPhERET92uSIa&#10;YviH0uamKwGX79CaXIv2UdR+4m/o4vUjtPZQDxYYEC6Lj4ZxHE3SMTt+R5mX+6vt7zlt6JZfcR4w&#10;+8DXtONSHxq1/Td0+vZiThuphJFpku6+Mlj9f5PzzzkYxGmIj1T5D2dN4n47gKYpygLQANedaama&#10;th+yMAQ4Z/O5jhzHtUFQTtj1NvfxARw3WiWMIMuPx9PSY1GUsXkyxccnqKaua+nChQv/XT8SQRCq&#10;GgkJCU8rYfd2WFhEG9Vkna8E3OWUlFSKa/YVtekWRbt27abdl0bSmtPNlJD4hDUzAOExePPPOY4m&#10;anb+QU47dXshpxnL6fmcVbTnyhBOw/6aU6nuODS6BYcbugUa0hDA8uOxbgPG1bytnIY4NDg0eU/d&#10;XqBSHnAahJY5vlD9HoTrPTqrUu4oTe4nanuPjw/bWoNm7vtSpR5V1zRUpeTwOdAqjx8/TpFJwTBu&#10;ZCcmJv5VPx5BEKoKSqNp6HSG9cIQEgg69GmltnXRvHnzlUb3Go3Z+BHdyj9AZ+4sYYEBS6lppqIJ&#10;CgEIAXbu7kpOg/Awwg39ZWhqIm2dEmwAcWiCD+mqElwT3GnYN/GD18fTtos91G8ud6dtvdCV42ii&#10;wpgBwQXu0yU+nsvCjZTG14qu399J43b+iW493M9pOG5plXlKO3yPrbiz9tdU+9nu40arhBYbmVAX&#10;Wu252NjYL1TSP+hHJQjCk0qDBtE/hKBTAm+9ermPRURE3urduzeljfgDdRz7F8rKyqLRuokKIXOX&#10;TrBAgHDAMBGAfjEYIJAGQQMQn3uwDh3MGq+E2DWVcpfTDGiSbj7fiYXh9fuZnIbjR29O4ziEpxGS&#10;AJoc4uiPg9CFFgms4/nuOLQ9aIsQgLD8Ig2WWzB0ywu04WwbunxvA//GrYcH3L9vNERokFsvdGPr&#10;7rx5C8gVWZ+UtrtNaXrv6kcmCMKTBgQdtDqHIyxDvdD7lbC7hTFzs+fOpHPnzlOPJb+gEzcXstHh&#10;ZPZ8FgkQCPuujXTHIRjQfwaMQDJN0oWHQ1mwWALlJj3ItwReHl1U+/dp24XubIW1jueoYAmcTec6&#10;0cZz7ZTAyVbCZ5s+bgEtEgLVpEGQIg6tEnEMSoaQM8YMNKlN3psP93IfH/oIYbU14LjRKteebs5W&#10;XHPO2j2jKKHV5xi6Qi5X2Mj27dv/TD8+QRCeFJzO8A+t5qtrW8OGjotKq6NRo0ZT+wm/oZ3HZvPL&#10;DuEArc68/Jdy13McAgfaE4wAsHaa4wBxNHtNs3Pj2XacdiFnNe+P2v5bboZC0wL2gcV36BiXN+tA&#10;rUK/mZ1/SAva7EIDi2HxPX5rNi07HsNaWUEheZeGb32Fr/f4rVncxJ2kmrLmeF7+eY6fyJ5LS46G&#10;q5QHrJGa40cvraRmvd+lpKRG6M+7GhERnZSZmfk9/RgFQajMNGiQ8LQSdvWUVrdGaXTH1Ut8DwaJ&#10;5SsX06lzh6nn8ue4yWeNT7tBWQ922YTHHY5D0EFogPt0mdOyHuzmfTQlMTbOnOMZWEx0KGsS3aYj&#10;dFYPUzEgjn61OQe+5n37wGIYHJYcjaAt59PdafaBxTgPv4u+RGOxnb7vUz5uNaNv0DylgW690IUG&#10;b7bGBtqnqx3MmsBCdurej2jIll9xmn262o6T42ne4skUncR9eaSe3YhmzdJe0I9TEITKSHh4+PeN&#10;9VUJuymhoc4TCQlJ1LFbM2ox8M909+5dupKTSYuOuCjjZCNtzbSwXv5sunZ/Bw/2tQ8CNhrclXub&#10;adXJZAoOrsPBFfcZTZs2nTL3reZBxatOJfscWIzfhOYFK6xbyOiBxdDKIPAA9qFxgqv3tylN8XUW&#10;pvhtXBsEnjkf4/WgSUJwQZvE1i4wjVZ59u7yAhZdM10NFuWlxyJpxYl46rXyp7Rhw0YKD4+EwLuO&#10;AddJSUlvqWzinUUQKiONGzf+XkJCk1cjI2MaqCbsHCXsKLrR1yyQNmxZQd0X/5K1ITNrYVzmm27h&#10;gJkSsKSiX2yI1pDsA4sxPQtCZfjWl90WW0zz6q+OG+HnHTCweKASftAid+mBxShj2NaXOA6tEoIU&#10;WuToHdZgZpRnykQfG/oVUc7k3X/jNMyVtY7ns6Fj5YlGPPYOAhzg2Nidf+A4mtdoAg/b8qL7N41W&#10;eZ8u0p6rwzgN++tOt6SjR49Rmy6x+aGO0LsOh3MexibqRysIQmVDvbvfioiISlCC7jCaZWFR31Cj&#10;Dn+nPXt2K+3nAgsLWD7Ny48BvCaODv67dJz35xwM5jRoRtiHhXbewTqcZh9YPH3fZ7TsWDQ7Atir&#10;hMfJkyepQWi9QoLP+s2CA4vRx2YsqhiYbH4TWiUGB2+72F03t3N5dsSmcx34OJqzE3e9y5Zbq//w&#10;Pp9r1yoR339tDF2+t5HTIGAhaAEE25pTzVhob1JNXoDzx2+sSQcPHqSE1p8RPL2oD8YGDFHRj1YQ&#10;hMoEHGq6XOGdQkPDNiphdw4Cr23vhtR1/q/oxoM9rK0BNAHN5HxoT5iXCldLvgYWzz5Qmzv5B21+&#10;jsZn/oXTIOCQJ4/OK43PMx0MQ0u2bt1K9Z21WcjVrVeX+k1tUEDwATRNcS3QIq/kbeE0nL/tgjWT&#10;Axomrnfszj+ycAY4bml495Q2+FfVbO2ifucz9xAXCEDkATB0nLq1hIWkvZmMe0Sz+vTtRe40u1Y5&#10;cMWbNG56HyXoHNyH53C41kZHx4aMGTPm/+hHLAhCoMnPz//nFi3a/ywqKra2eknnwhIbHleHxo2b&#10;QEu29qDtJ8bS4E2/YsumebnhRgmgEx8aFDQiIzAwsBgCD81F+xAVM7B4jGouokmMqVvzDtXjNByH&#10;BrVq1WoWdBBuEHxbtloDk4dseZ4HBSO9Xj3POcbCizia1GjCPqDLSqyd5bSZ+7/k46O3v8HDSy7k&#10;rqZD1yfwMBYchzAGiEMDxFg/WHNNmjGO4Nr2Xh3Oc2oNOG5ZlPO4qZ57/wY16/MOxSdF8QBklyus&#10;e1pa2i/0YxYEobLQuHHj3zkcYZOhmUTE16HGrUKp/8QYWrzX8huHl9sMD4HwgeY0VzVb7QOLjQYI&#10;7ckM9yg4sDiY0zFkxUzNyqFTfHzk9tf4eO9xLrc2Fxr1Ja3bN5yPQ4vElC6cA2sqiG/3HmuV6EuD&#10;kLqjmtOWU4I8Po68t+4fULGHNGt/LRZY6JvD1hw309XgmADCy/p9C8SnKK3wZPY8vm6TZtcq91wd&#10;ykNjHj58SFPm9qfYlFqs3SE4nRF9U1JSXtGPWBCEQKPe239s3Ljx6+Hh4SkOh3O90u5utmjRirZs&#10;21Tg5R+06TmakPkWT8WyDya2x6FhmX6yHDrJaYu0I00Imv3XRnPTFgOLAY5bgiSXtT8IouRelhaH&#10;AOvtnB1xWjPMZQuquaZ8JfTQr4bJ/9sudqMbD/dyOo6b6WpodqNfEV5Y0MQ1A4utIShWXoynM5or&#10;sI5bA4sxjcwzbOaBCtZgaGiVEPTQDs14w+zsbJo9fzJFJgZB2F0ODXXNT0ho/HZaWmf2ICMIQiUh&#10;OTn5NaczbIxqzlJ4XF0aN3Ek7dmzh3qv/Cmdv5vBLz+mdqHZZs06uK1CPr/o8w/X5+MQdpidYAkH&#10;C8QhXGBYgHsnCCmkGUMD4uhvM77pMAQkseM7boHXtN03dPTqAveYOIBzIGwgwCDIYDQx/YnYx3Fc&#10;J1EWOxfAvFtcu4WlVZo4tDN4PUEaxvwBxDF20HI1da/AwOIreZu5SQvBbJ990WPpz2lFxlIKC4tw&#10;a3cuV3jvpKSmv9ePWBCEQKPe1W81adLk1fDwqEahoc7t6kW9HpkQQjMWoV/OevnR1MOLfuXeJp8D&#10;i2F9tcan3edUpJmBxbNVUw/zZs05noHFNynn/nnu47uVd8h9PC8vj+Jav+8WeIMGDXYPAbHIZk0R&#10;Am0aG0hu85ARcxxCEGPu0H+HJi4GOpu+PLtWCSFm+vagkZrzcS8rlACEQDNpdq0S4wqv3d/Oc4RN&#10;2qI9ydRp6qvUb3A6NW/eUgk7xzWXK2xgbGwTjLsRz8iCUJnAcodKu+uP8XbxiTGU3O1vrN1dub2f&#10;x9hhnJlHQ7IEhuUt5A4LBrunYCMo4LXk6I3plP3wmNIQV7qPw2EA+v/Q1zdu55uchn47HH9AV9jx&#10;QJOW4W6BN3bsOPfAYoAmMfrZ4CMPw1AszHS1h/wbMFpg7J45x3N9Ste8v4NOZi9gQWuOm4HFaKpv&#10;0v7wsN9/g1kH4yIPY8E8YHOOfbra2kO9KLXXe1q7c5xXWvIWlyuyE2ZYbNiw4V/0YxYEIdCo9/Wf&#10;GjVq+keHI2ycEninExITqXm/t/lFhpt1CAH7wGJ4CEYcAssM99h3zTOwGIvjQNhgKIpp8mGurDkO&#10;DQlj5zBGzqQZ4QQtcumujpSa2swt8BYuXMhaJbQ8zH7A70Ln6r/xWff56H8bu+MPrJ2tP2t5RPYM&#10;LLa0Soz7gzBG8xVAgGEwswG/DauzOafAdDUlcGEUgVHFvQ5G9lw+vnPvOuo+sCm1a9cBSz5iOMql&#10;sLDIVrNmzXpaP2JBECoLWP81Kir2q9BQ1xL0O0HYDBzbkmZusfq1ABx0mjiEBjr+Mb7NWGzNQOMc&#10;Ok3rlKAB3gOLMQsCTUfj0diuLcHoAKEEATRsURDFxSW4Bd6qVSt58C/cMuF3zJAQDCzGGDnojBBW&#10;GH+HJq7xTmxfBwPCCWPtsO89XQ3NdJQN0BdpzoGQw3AZTBnD/QMcM32Nc/c6aNry9pTS612Ka/Yl&#10;RUREwdX77rCw6CSsyJaWlva/9SMugDoVi4lLM1cQAkFcXNw/N2vW7GWnEwLPcaVl+wTKzNxFyw81&#10;c7/8GFiMaVXo4EfzE+CYGVg871AdtlrComnOMQOLAcbpGWebZggItD8YIqBF2sfhtR79GqlrYWHX&#10;ILQODZsTzdPRoFtiOppnHQwYDf7C12ZvhprpaojDbx4MKSbNrlXCAzOa3WiqF14H444eW2il2QcW&#10;D938Em05NpJ2HV5JCxYspKhGQRB0GGAMI4XahrmNFgjQ+NQWA7gvq3AS4xvV9pba5jmdYXwu8mFf&#10;fXT2q/3DKqxR8c3qN+GGa5sKO1TaKfXbi1yusAWqnJ7oc1UhLjo6+muMnYyNja2t/pYfNmnS7OW9&#10;e/f+m/7zMurSxRGpIBjS09N/5HSGD8DLmNAkjHbs2Mkv9/hMzHm3LJ8wQmA4iREYGFiMOPzXYd0I&#10;gH3MaQWYnQCNCZ5LvAcWAwzmhbBCmjUmz+O1xEziT2qUSD1m/6XAwGLLOJJNi446lWY2lmd8oE8Q&#10;2LVK+M1Dfx72vdfBOHZzhnvoDI6bgcWIw+ILTdIAgWi8quAceELuMvcF6jWotVuopaQ0p/nzF9D1&#10;69c5H4DbKbiCRzMdszL2XB5NS/e2pvm7E2jipmAaseZ9Grr2j9Rv9QvUb91PuGwTui18nroteJ46&#10;z3iZOk1/2dpOe5U6z3xZlf0idZzya+o4+dfUauifqOXgN6lJlw8pqe2nHBLTPqP4ll+wi33L5TwL&#10;01wVslW4awSsEqaZSuCOV8KzbUREdFhMTExwYmLin7Eouq4WglA6goJC2uhowPn665BgxYd6twCp&#10;qWm/wIwA9SKcxAuxcOEi6rP8FdaQYKE1A4vRhEVfGUATEsM90Kz0HlgMgWSNzbvNaZi0D+BkE9ZN&#10;aE+XVVMS4LjxWDxk8/Ns0YX3ETNFDMfNdDWcO0UJWqwkhn5AgOP2dTAWHG7ATgCgAQIchxED4NrM&#10;sBXjdBRxBAyZOXZrljvNPrB4/7VR7OjzAd2gJcsWUHis5foJAUN4Ok19zf075RHwYcGzwkcF84vR&#10;VwoXXHBWCusy7hdNcQyjMeMJy8KpU6dp3br1vC7wyJGjaODAQdShQydupisheUdpqWfVvR5TdWMr&#10;ltxULYIXevce9l/oDtFVSBA8mP6o4OCQLJ0UUMz1GIG8YcPpf4mPj/8YX/1Qh4MGjehGSzI70t0H&#10;VjMUTT+AOHzDwRmA1cy00oxxAnE0WeFluPDAYstrCdyhI237xV6chjiMDtfZ7dNszjti2yt8DMAF&#10;0/S9n7KxBOfDzTrSoB0CnG8NSr7FllcYRZBmXwcDbqIw1s+ANGh/AE11aJNwRIAFgwCOG60SfY0w&#10;hnSY9Br16tXHLegwV7bb5L/znF54as442YRXPEPz+MiNqdyveP72Wj2LxFr/omLJY0MLvErDCo1+&#10;TDwfrPcBH4Tom4Rmi+Y+tF58uHDfxYVeK35G3Rf/grovep7ajnmDGnf8iJxhDcgVUZ+wQp3D4dyH&#10;D6dqYge1b9/+Wa5sQvXFI/jqUIMGDSqFFS8oqM4ic03ffFP/oMPpoLjmX9GCdZ4J82ZgMdabsLtA&#10;B4hfyt3AXkeMpoY0+8BiGABM350ZAmIEDvrhoLnAoSZmN+Q9tLRCy4W75aEEg4C3XOhCtx8cUyn3&#10;+LjxUILjmPtq/NQVHFhMtEoJIjMTwnsdDAyoxrg9+8BiNFmt3+/Ig5Zv375Dk6dMdgs6hD59+tLp&#10;02c4/+OSq4TR3QeXeZgOrgszQ6B9QnhjZgeuG/2JGCuIZ4T7xHVVVIA2jw9ZYYE+mAU6PnrQsosS&#10;6CdOnKDZs2dTz569KTw8Il89t0yXK6KzeH+uhkDTM0ImKCioUkw7UnX027GxCV/UqVMv11zblq2W&#10;tjTnQBD3yRkhhTQzsBgrgEFDQnMToL8Kx7H+BIBGgRcDaQYrnk+n7yxmYYl+M7xgdoGEYS9wAABt&#10;xDNY2SOQ8lSTFNoLtC9gHfdolRDMpinrGVh8V4UHPPwETW7zm/aBxdCK0FTHEJTWw/9II0aMVNqc&#10;iwVdYuN4mrm8BzfJ0VeJ4TSwFsMYAuszLMj4nYoI0HLxzGH9xuBu9JXCEAONFPcGbRlDhPCM4JEG&#10;dxkYclk7xzXAJT+m/y3fOpy6D0xRz9Rx3+l0YXm57+hqKFRl0KQ0wqVOnTqv6mQG+9axkI06ya+Y&#10;64ArI1URHzRv3oL27t1HjZqHcjoChJSZXQEBiGYlXihoSkgDZiUyaHJY4xWgsiPNLIcIa+4O1aS1&#10;rKd5/FvmfAwqxpAXNCkh7CwKroMBa60lZK3pZFjAB8cv6CYp+gEhMM05RqsE6I9Dvxf6Fe2/iXjm&#10;6Qk0YnlNOnToMLXu4pkihtBm1B+px9Jfcr6SBgyBQV8cmtTQjtEXhz5R3C+6CbBamtUXd5i128Bx&#10;h8vH3y5bXQvGPaKP9VxOBn84jt6cwVowBqDvUNo4tG2Md1x1qinfE5ymzj1Ul4fs4F4x3xr3jY8h&#10;5l/7ejbeAUsFNO70IYTgtbS0NPEOXdUxQkUJuJ06iQkJCXm+qGP+wl1eSB06fvxEAW3IHHOG1+fK&#10;bDDHebGerEleA4sTOQ7Bh5kSt+ko5xmkh7XgBbNcxOewAN1xsU+BQcD2dTDQlEIe74HFiKP/zmh1&#10;xgJsWHjEwc1ek2YfWLz6YHdau2ckjV3UiBp3+Jg7611hllaX0jyJtu6br3TDkypn2fvi7ty5Q4cP&#10;W3N2Sw6m7N3i54DrwEBuzBhBUx3PA55c0Mzcf30M7VJNzsM3pvBwnC3nu7L/vqXHotX9h7JDVlig&#10;YYzCYHL0W0KzxrPHs6iIgL5ClIuPHfoQ8TfBhw0fKdQN44wBmnxamzRyuVziWqsqExRU54ARKjqJ&#10;adCgwXdNugondLLfOHfu3L86HK65ePlNuRgfh0HAaKLgRWk36WX3sR7Lfsrak1msxz6wGM0rvHSY&#10;o4rOcjBp93tayIF81gpOZM9hCytAU9Gcj+YjLJawVBqDhl2rhCEEg5ex7z2wGALYWHwLrIMBrXL1&#10;87R09XTqMyKZ5+yGx9Sl2Nh4gqeYAQMG0sGDhzhvyUDT7YYS6he46QahDAPMhdw1bGjBMzh0YxJ/&#10;PDIvD6CtF7uzAcg8P4QOA+vxTBJ8LOCMFHOGocVivCJc4OPaKyJgfCWa6LCO4++ApjsEKJryaO6j&#10;2wJWbAy7QV3wN/fu3aOoqGhKSkryOZhbqCKYF0E1fVN1EqP2c3R6jk5yowRmw9q1a/9Q7xYgODg4&#10;0fymLWQUk/9DpzM8VTUzcoZPSKclhxKo96qfuM+FwAMwOkC7MumRkdF0TA//gIsoWGTRT4a5r9bs&#10;CGsdDGvWxC1uvkLjs89/tWuV8IEH/3fYN4OIzToYh7ImsnAA3lol+gbRxDIDi0dt/QP1W/EbXkN3&#10;8aqJFNO0Fltbw6MbUERkBHXq3pyGjG9Pi7b0oo0ne3HTbbcqG8JxiRLUENoY/zf/cAP1ux+x89LS&#10;Nt2KC+b5eQc8c++8MGLAmAFNFcYNGDlgvIHRAwYZGEHQJ4rZL2iyVjz3WKOH4EfdgMDH3xQfQvQ1&#10;os8RfY/4QKIvEn2S3vdoD33WPMvzleE2H4OsVQEymLqqYhdUOolRzd0vTDo0QJ3MqLQLvs75+uu6&#10;vzfpRQWdtQDmWMcxlsBBEwove3LLSPd5qJhmYHGL/h4XT5joD4yTAABtDW7WMXjYPkTFsw7GMqXt&#10;udhC6BlY/IL7fLzgpm8O62CA1adSeR8vGYwlgH9TlX/ixElq2u1vlNrtc2rTpi2FOkIpIq4uRSYG&#10;q2bsp9R1zmvUZ+WL1Hd12QUXgpnri4Dm5PzD3/Dwm5UnGqsXfxRbsXH9uNY8pRWeO3eKF0nCx8I8&#10;N3uAdl3+3GYrK4xKaBrjbworLKyxsMqiGwBWWlhrzbNHwPKUJu6vYAQ6rNQQ6CuON6LRKxpQSreP&#10;rGEwjrAFssh5NaAo7c6kq1Cguav2O+t0FTwDjxH3pNchCE99iFG/l+rLgpyamvqHevW+cZ9nKiiA&#10;sDPpy3cMYCsrDAzQOEz60FVvqWbQde4EhxaCc9FcBYhj0C060K2Fd4j3zYwPTFdDUwvCzNfAYmgK&#10;WB8DGteY5U7asmUrpfZ8jxJafY7OcLcBIr5FTWo16F3qMPpdGrz8r9x0w2wQNLnRdMOYPU/TbbNu&#10;unlmUZQn+/bt5+a0eT4mDB8+go/dyDtIg4b2caf3GdaCrw8fDFwvBibj+eHZm5kwFRG4L27ba7a+&#10;uEgenI2/DQT7/qtj3AIdlm8Yp8rK1atXacqUqRQTE4cpecex9goGQeuqKVR1zEughFOBGR0mHQYP&#10;ncSY9ODgkFE6ifGk17mgk4pE54NH0G+rr+y2FgP/Ys4lR9g3bD1FM3LHpd7uObGOMGtqGTTCxUc8&#10;7ttnz57DfW54gQBeXFgx0aluH1gMrQPgGF4gpLmnq61/hl/2fYe30aylA2jmzFlawFnCDQNiW7du&#10;QyNGjFIvyzR2e1W+oOlmDZFB0w2aG5puGJYDAWA13WqzYLCabpbm13b8qxSV8pH7WSA0CK/J3p67&#10;Ly5acHWa+SLn7brg0UNgoCHhAwGrt7dAxwfHCHTM2PCXQPdNHuXl3+IYLOYoH9ZqWIRxXegi8Rbo&#10;Q1a+Q817fUJhUfXw8bqn/rbHwsLCBsFxra6aQnXCvDRBQXXf1klKSwv6sUnXSYw1zaxwOgSnr3Rf&#10;2H/b4Yh8KTzKxc3E9l08i2sD9LON3fknmr9wqjsdLyM8rACTlt69DRtEAI7bp6st2h/L68aCw8d3&#10;U/rMGrR8zWzq338gxaWEUHST2jxpHxP4IeQ6d05XAm4kTZ8+k3buxNi+23Q3XzXd8jDAd4Wn6Xa+&#10;E/cdYmiFabqZtWf9FZoN/B2FJX7ivm8E9CV2HVuLm5CmL85yS4++uBV6gC/64uBluqLIURp6NuU8&#10;uOpDoI96pEAvj4BFzTvPeIVaDHiL5wij+8FyweW8qbS7EUrY/VZXR6E6Y14ke79eUUJO7U/ylW5r&#10;ImfopGIxv6G+vpvg3ik3N5f69u3HaQgdOrWl9C6dac6cuZTU/kN3esepv6ah0xOp45i/UVRUDKfV&#10;rR9Mrbs5qVu3HhTX4gvuswmLrkdJSY1UPFQJVgc5XaEU16wWhyadPqEO4/9I6dNfp27zLE/ECP03&#10;lM/LN2rH6z6bbr764nw13S5fvsz9c3a3Vwg9evSkzExrsHXZQF/caRaMEJAQlEage/rivqgQgY7Q&#10;XzV3YelFdwbKM8aV0gj0K1eu0JIlS6l377783JSQy1Fhp/qorYqLi/s8Jib+/SlTpojVViiIebn0&#10;LqP2I4tIzygindMwDU0nFYvJX79+w4eYjO50OXnupUmHYOo05XfUvM/7lNz1A3d6dOMgSu78d2rc&#10;4TNq4Apyp7cf+0fqMvM31Fmd03fVr6jPyl9R3wxPJzr6rtCsRdPH03TDZHur6caT7QPQdEMfHPri&#10;zH2YMGBEe1q+o79XX1w9d18chIVdgPgzQCMzfXHQ1NwCXWlwHoG+tliBXlZycnLY0wwWMO/btz87&#10;LmjevOUDuNtC8xXOC5zOiCGRkTF10tLSntPVTBCKx7xw9lkdnhkdhYSc29ihkxi171Mo+gLzhU3e&#10;UOc3FB+fSAeP7KVmzVpyGsKAGXVp++nh/KVfumaSO93ON99YC3HDq7D/yOMXuqimGwTB4zbd+qx9&#10;1t0/h/GKvvIUF6xxcZVPoNtBudwXp67D0xfnW6D3X/MCu7hq1u9tatT+7+pD9zX3taI7QmlxJxwO&#10;51qnM3xoWFhkFPro+vfv/0Osm6yrlSCUHiNYVIjUSYxJ17tuTLpdWNoHQ6sm8CCd7BOTzwQ4GcUX&#10;HE4wTVrXrt25H65ZsxYUHu4Z8Ozhjjtt2Lgu3CSyJtt34qYShi9YTbe/VEjTzR6sphsm21tNN55s&#10;Xyn64gwlF+jQ+B63L66vEu69VjzHPv06Tn2V2o59nS3lTTp9RLGpX1FUo6/JFVmfx9MZwxKcnULA&#10;qb95ZNOmTd/o0aPH/9PVRhDKHyNEMMtDJzEm3YdV1+cYP7U/y6T7mgOMAc6e45bHGORr1KgJrV69&#10;2p0+dqw1JGXBoYZ05swZd3r9+lb/ndIC2C2RSU/u8TZ1mv4Kv2R44Xy9iHiBoZlZk+1rc2e7p+k2&#10;0kfTLRCT7Qv3xW2/2IMt3xDoFd0XZw8D1v+CBq9Tmu3y31GfhX+mPnP+Rl0nfUjN+r5DyV3/Rgmt&#10;P2PjUUR8CPe5woDVoIEjTzVJr6i/12El1NY5na5J6iPXMzo6tmFMTPwnSrjVSE9PfwZ+9dTNiwMB&#10;oeKBcDOCRCcx0OB8pQOT7n1M7dsEYNHBPnxG7Z8w6fWdtSg25Sul7UWysaPPtJrucwyYabF58xZ3&#10;eo8evahjx84Um6jH3KlmNDRGDE3BgOORI0fT0qXL2EHAjRs3uO/o2rVrdOvWLcrLs5aZLA403eye&#10;jDFez2q6tfU03fZ+XGF9cRjWM1QJP7dA131xBQW6r744j0C/e/cuXbx4kY4cOUo7duygadNm0KhR&#10;o3l6HQxHbdu2p5SUZnAswRq5EmJ5Sohlqed7TjU/M5UwW+5whM0IC4voERERERsZGROM9Xhbtmz3&#10;84EDB/6nKoKdAajtP/IfWRAqI/YmK2Zo6GTGpKtQwIrr6bcrrOFZjhA8rrG8wiSdrQBK0D4MCanD&#10;k+7BpUuXqHdvz0DctLS27LLdEB7hGecHV1DAeGy+ceMmbTg0VGmNZ9XLfYQyMlbRmDFjqUuXbvxC&#10;Yw4t1pVt2jSVLYMQmBgGERb1DUXE1WFPx67Ibyxnl6pJFpNSi30HwhFmcvoHlNL9fWqK0O19aqya&#10;cCm9/spGGbhibz7wL9Rm1O+o/fjfUpuRv+d1bNupeNqIP1LvqbWo18RvqNeYMBo5oxXNWjqI5i4Z&#10;RwsWz6KtW7fRgQMHafv2HbR27TpasmQZzZo1h62+s2bN5mUsBwwYROnpXfj6IeBNUxHzgk28JKFJ&#10;kxQOjVoH8ZAfjGlcv34DD+Bes2+QevaX1Qcii/rN+ZKWLF3MnpG9f0NpcVOjomLrNWuWVmAMqCA8&#10;cRhBgqCTGPusDe8ZG4/C/pslOd9MjZs0aTILMTO4GaFVq9a8NiwE4q7du9zpeGmxrgUGtAI4FMU8&#10;W8P1B95DQ27R5nOddfyO0tasldYgdA9dstaugFZ4+/Ztys/PZyGMqWurV6+h7pM/4fUtli9fQRNm&#10;9KMVK1bS3LnzafHiJZw+efIUFlbdu/ekFun12SrZtWs36tW/AwuQYcOG0/jxE1gTHTJkGI0ePYYm&#10;TpxMbbqFcx8ntK7eAzqzO3YMpMbg7Y0bN9G2bZvYs82FCxdo/MbafG137tzlhZfMXFrjzxD3Z4B2&#10;aoAmaPkMtLzeQAu0u60yS2AC67idXKU5wu+exdANr9OS5fN5PGRyclMlDOEq3rVLaYIz4RE5Obn5&#10;b4cMGfL/6T+rIFRu7NZdOCzQyQyGr5hj9ulsj8Jzjgklc4el8l6AFmjO6zT/R9Rl6X9R92U/prRR&#10;v2U3V+ZY+ugv3Noi1r/wxrijB3BBZcC8Xm/gJ86ApqwBXlm8uad9AQK4QjLAG3RxQDgb0CQtDhhJ&#10;PBTvygpelQ2Wu/6iHQwcvzWLzt2Fn06rDPR5Gu7cP6pjFvDtZz4scPs160AtjgO4fjLgg7FkyRLq&#10;1bcHtW/fkftlLS3RgUHFnWJi4r8UgShUWuxNVZ3kBoKrqGO+wGwRk1+d67NPsThM/oSERP16WbQY&#10;+YL+zTrcPIQ2hTzol2rXJ5SbusA4KwCYJmcwQssueNCPZrBrS9B4gPHiDIxXF2DW7y0KuL8yoD/Q&#10;uLz3BbQwo4nBuzP8yVk81Fs7nnF08KkHV1UlxeNGn+jITcudvx271md5uLHAanQFyWejjMH+gYCj&#10;VMOxY8d58DH3yarmuRKKV5VGP0tp8S1Onz79L/rPLQiBxwgWBJ3kpjRu7WE5xm9g5oe9T1EffiSm&#10;LHU+T5vD7I+TJ0+6rw0Lj9tZe7gnG0jatGnHxhIYPDJWr6Ds7IIak1mQG1iely0NCUYBb+yaFwwJ&#10;mNoG4FXYe9UxCCEDjmMcm8UtVQLW9CgMNFYMcr6jp+sBOAktDns5uTxUxhuPgIUTUYO9iWuA6y8D&#10;vKoY4F7LG2iABvvHAu68DPC8DLLzfeddpgTkgwcP+J77DuxmDCkPlIZ4TAnEJervltyyZctfjRkz&#10;5v9wJRCEisQ+7xaCSyeXGvMbqpmcaN+HMOMMpSQkJGSl5zfrcDO4uNB+cg1q1OFDCo+to7QNB7Xp&#10;kEoZaxbR3bs57KHXLN5tMOt++MK4xDLAa7FdcNi1SExds4N5yGe1hgThYNbYBRk7h/AAbft92QNc&#10;9sM7C/r+ZqzxpWXCjb8FxhIajPeaooAvQ4Np0hYF5i4bYFE2WNbjgsBhhGHOwSAlqLdzHNZ570HW&#10;8LlnWH9wGI2f24GNUsmpxpDjyFPN5cGxsbFfYTiMrgaC4F/sRg7VZC31mh0eS7BH01PxEs8A8YU5&#10;1wQYFiDkSsr+/Qdo8OChPOc3PNJFaZ0SeUHzzLNjCry0y4/H6xhEi+UtGOPuLG7ywuIGu7bk8Sxs&#10;LVQE7FoP/Md5sJqy9iYmnCMYMHwFQEPCfXbu3KXQPF97gABFvnVbFrF2bAfLaxrgvst+fd5Yg64t&#10;hxEZOy0fhkVx/Z6nK8DbQHJVrxlsgEdpO/YPB7xh28FHCNrtrVvZNGPBSGrVPklb5B13MbRGCcMv&#10;pO9Q8CtGAHobP0qC3UCikwoMcNZJpQL9kXZN1PRB4qUvDRCY0P62bdvGwhDOPTGWDdZWjAW8dMmj&#10;0di1Q7sgM96a7Rg3+GDgpp/qGLl9BEJEGOAF2mCPn88xfYSePj3joQZgwR6D1cR8QFlZWW4h2aZd&#10;K7dA9A6YCmiEJPLn5XnKwCpzD22amTkHz8aDZSnG/WDpyuIwWiGa8BiYbcA6Jx4Kz2yxP2N73Fia&#10;YfmG4wL8vUJDnWcdjvDRiYmJ6IT9tq4WghBYbC9dZ53EFJVeFtRv8QDptl3jaN2x7o8MEH7eaSv2&#10;dKe2E16h7oNSeHgNml0YRweNa+LMgXTw8D4e9mKwW3TtTWKsfuaNWUgcrLUNwTHCxA7W4DVggR37&#10;sBXv/DA2mL5CDGo2YyAx1hFr/HoDgbdq1WqaMGkENWkRbv4OhQL6Ur3TcB7AvNzisGt4pn+0KOzN&#10;7eUnPNo21ujwBqvrGYZu+RVv4eig06jPWeArrVAJQ9culysyrWXLlj/XVUMQKpai/AACpbkVOWOk&#10;rKjf5JklvpwcjNzwto4VpKhmc5elP6TLl6+wpXL8+InUpUtXPZDYQT169uRB00fPb1Q5C84OsRtB&#10;Vp9qqgTSTI5DAKLfqyCe2RZYHhOLJQEYXrB+R3EYf4YAszsKAo3OM8zlyr3NOobFmaxF3YviYs5a&#10;FpLmb2QPBbXAgsNc5h4M0THfwO+hYdcjLNP2/krMoPFwQ289eLRqovRZNVirTU7mNXdvqI/YfDSR&#10;xaIsVBjqReF5v0UZS8zLVNRCRmUlJKROL/OyokkISi/8fKevP9aDhcPEiZOoSZOmPOg6JSVVNZ8H&#10;s6X5ypWrSiPJpS2nPcNlsESmN5gmZ4CLfAPG31lYTVIMXLb3R8LhgAEDuwHc+lvcYycEBizSY4Bw&#10;BXbhPGW3Z/gPFmgyHDq5voDQg7HlVv5BfdTyou3BGgpUEM/QHHteX9Zm+8cDa+2aZ2WsxkUBDdRo&#10;ljcf7vcxXjKfuzXS07uywwxMxwsPj2okThIEv2J7cTrDsmsPdgepKjzS1X1ZsJeVPt7zotsprfBD&#10;E9kOmsKnT59RL9p2apxWh4fZNG6czM1mOFrtP7A39ZjyubvJPPtAEG/BaS8jADDrhkBU2Pu87IOQ&#10;DZ6hNAX7x/ZeG6FjHuxDdux57WP+DOPmpbH2jD5BDBo3w2ksLcvbWGJNKwSX2MptCW2Mi8y2CUyQ&#10;X0BLLtiE9xiUfGPvjyzOYANDCpxBGEwzHDNjOvVsarT3KxER0Ulwh6WriiCUHSVo3F6eSxL0aX7F&#10;aoZbg7fhNLS0Aq+o9OLAObm593gQds+evdlaCU0U84oxtW3hwkU0P2M4OxYAw7fW4C3Aurre2IWD&#10;XUvDLBQzLtBa0KfgkB17vxqcMZzMnq/3LKFlH6QMxw0e0MQs2My8fHeTjqHJO0/97+mPLDwdzgO0&#10;OcwMMcAxRNHk8zAiixzacj5dx31j73tdeSJJx3wDd2cA85bh1h5aO8YWNmnS7GVdVQTh8fESbjBE&#10;YHjLJGh9Ou4e7mKFkk13Ky+MFRrCyEyJM5S38PMGmlTH2T+lLVu2cBMZg7bhygtCMSEhiecBL1y4&#10;mA4fPsJOBYBd47O0H4+m5S2cFhxuqP733BOWjPRgtCVLA4WLLKMhYVgJ9g1GiBqyHmTy8p4AgtY+&#10;0yM7v/Di6narN7zOGHwN9MY6ywa7hdz3oHCPddg+xMgMz7FjH/xtDCTAu+m9aNFiwuL4qlm8Gy62&#10;dDUpH2pufPupmuvbPFVrwywVMgoFHKu5LvKpoI0lnjggVFKUUHG7stJJRQIHByYvZn/o5AoDw3dM&#10;+caS6W/hB4pK77zgR7y4OaaBQRhag3ytgObzkCFD2YUXtEmQR1luYwqal/aB097j5oC92Whv9sIo&#10;4w0GgBusKXkWdmcRBrOeMZi5/wsdI7fxxs66054hOyO2vaJjBYcTGe67+zELTrE7n7NKx3yz/7q1&#10;iBWw/4Yv7E3+ffv2UfMWLTB85nZcXNynupqUnK/Wf6EE2kYVqOxh46Cnam+WJvmThBEmSpsbpTS9&#10;VBX30vLsxz3zflXex55FUlb02EM20MSm1GTDCAKElInbQ79VL/lMR+ix/Bmf6UX9VknLGJrxLvWd&#10;+yGl9avJrrbsghFh0KAhbH2GNxpgn1q29nQLHfPuC7T63+xDU+yaV0GjhtW8tfelTdjlMSAVtMha&#10;HM+eo2MFhS2m/XlzytYMHrfzTR2DIPM1S8XTb3j2znL1EbC0VEw9NO7MfAFt9pp2cIGmPtzp++Lm&#10;zZvoF8x3OFwT1C77IywSaHa1NmQVFl7lGGpuYPdvL730UupLL9WgsoQXX6zBM62EcsYIkMcNdnf4&#10;gUJdh3ttktTBL1tvgxfeBg87EFS+MNoefhfN3HPnrNkNRWmBpSkD85bxe8k9/sKWTW/BiEV+5s9f&#10;SGfPejzQALvwetTYPazVa7ALMg8e6+78Q9+4LbUwllzK3cDxe9wn6BknCfaxMLbmIcPTjbFqW665&#10;0Hz35C/Yp3jb3QwHnpk1voGQ9FCwq8PCY0AxWmb//gPQFN6uq0ZBaq971aeg8mP43sejIbzalCVA&#10;AOo7EMoLb9f0OmRYFt66b5shLYijuWulu5e5dAf+sUqAHqfIwhyDnO2URfgB+B50ah+F9V1f8bAZ&#10;b8pahp0Os36imsubeclLb8EIZ65Dhw6nZctWsL/Ca9eu04FzHi0MA7aNVxoMpynsRMEjNDCExu7v&#10;b+elPjpmYflUtAQdrL45+Z6+voMFZn1YBhG7ZmZvFns3e9G03XbBuBPLKeBuy9cga/u0upn7v9Qx&#10;a4aLN7B4R0REFBwwDU3MJpR+33xPASHl9/B5xtP6StwooZbhCS+l6uRCiPDzA0Z4IeikEuPlRKHY&#10;RY8CgboutzaY3Pc3LGTKK7Qa8zx946jFv12vQW3WNn3l81foNO9/qM3EX1F8K6ySVpvX3MAgbhXy&#10;0c+IYTuDBw9hL9KjJ/ajuctG0NWr19hZgb0JXNghxEPtT5DoxsO9vOaIwddg6M3nfA/DmX3gax3z&#10;cFP9nsGeF6u/eWMf3D1x13s6Btdcn+mYHc/QG+MeDM/A6XR61vm1DBUshHrNtwR9w/5HCgsof4cG&#10;GQX6yO3a3QsvvFykr00RfuUMBJYRDsZwgfF1xp1V0SFkFJwfWL/hyYv9ygiu1VwnLMVm8HRRQLj4&#10;oqj0NpOf4yaxeQ7GCFMcpS2jqHRvtm7dirWUqU6depgPnBkWFtHG6Qwbinm0mELmcVJqhfjEOHav&#10;P2bMOEob8Bn3P8JhxLLdnmEq2feMVuhxt2V3PGsXZHnaUGH3GmO3GltuyKy+v6s51lQ4+4wXu7UZ&#10;fYGm+Wz8ONo12I02Q9GZm2v474rlAtQHINflCu+t//zupi6EnZ02U8/4FlC28HbaXndAfhMy9t50&#10;h9IyfvyEEwU1vhIFEX7lBYSdeVkxjs5XU7aEwTY2MCRL/3ylxT54GuMGfVEWwXT58mV22W/KWLjQ&#10;d+d8WcooKdB2zXXgg4X7T0tLc6+yNmrUrKfT0/v8CF6a4a05LCyylcPhGq2a9pOUkDzoEZKOXISk&#10;pEaU1i6VF0fq1KkzL0kACzfWL8H6IZmZmdRn7vu6dKI9p+fyglMgl4WXxxkDWHbM40AVy4IWx9wd&#10;SXQ9bx8bNYbPi6TZy/sTFsvH4lcYmK6uN0dd4zUl7Nt16dLl/+pbZH7fbE/BEdulwC7k7MLPLhR9&#10;Cc3igg/BVpIgwq+88LwUBQOEIASEzlYI3dQtboW3AmsHV2bsmm/TAa+ygCnPAPf9kSnvu59NfIc/&#10;+8xXESG2zV/c16HCY/2N2rdv/2x8fKM3k5KS3lLb97TQ7O10hk9SAnO6EpxzlXa5WgmhmxCaSiAd&#10;V9tzWL/Z5YrA/kOlhd6JjIqk8GhrMXMVHkBrthZ0cjyMiorOjY3jmRz5EGgYx4d0Fb+gtnCcesvh&#10;cK5QYU1YWFib6Oi4WikpKa/g+pSs+hZfqDe1Nhx4PmEn5eQV9Ko9KuOyT+Hk9/AYiPArJ6AF2F4E&#10;Dhg7pw+XGEt7LLzKm2lCPylYRh/LxRbG6RmLLoDg8EVR6UUZPDBIulG7L9zPyK51llcZ4FFGFQwO&#10;t3l+uVARlnpV7HeUVvg9vfsU/PnBwemoUaO+27Fjxx8gbubtZmRk/Fv79t3/R2nM/zx27NjvTZgw&#10;4T/U+b6FWkmpteFDI3i+G7KJTly25jRDm3MLpIoMQmAI4WUpPYJKCb1F+hCjx/AVO/QFzgd0dsa+&#10;eBICtEd96IkDfhBNFwAshtDefFFWwQThZ55XVPP3Cs1YAf4QfnZgrQ6pG2yuw+eSpFWGmusveAuh&#10;1PGnCuxXSHjMGSEvvvhika0xoYSYFw4BglAnF7CMljRASNi1PC8tsMA6wU8i6h4izf3EtHqHBYg/&#10;QmKX37ufqSvpY+ow+3985oOQNCvhlXdI6Pwn9zU8TivgicCHAKzQgJkkj4k0e8uIqdwIsIAizdc4&#10;PyXUilynQ/f5sQNST7A604H9GMYF6uQnHvVM3P2D3t6nITxKS1HnNOn1W/dz9R5UbdJ9aYm+KKqM&#10;4tJhMTWWa1jIzTjPKoM1X9e3cPJT+IevVhca4lJaRPiVAbtWZrQ1CECTZoWSr+kL1Dm25rHHyYHa&#10;d0+Ng7DUyVUCPDt1X24L97Jly4sUJsVREsGEITOmHAyqNnEEWJUfRUnKsOOdbi9fCf8iB+A+kVSM&#10;EMzCPN/yEFwi/B4TVXnd2pgRRvoldlduzvgY2J0c2PsP0SQ26UbLrGroj4db0PvDYmxCeJMP3H8r&#10;E9rPfNZn3vIO6Yv+m5zxfzflnqhS2iA0slobRnkJrccPaFrXXleg20CEX4BQlfWRPvp01scGzWRf&#10;v2sPOmuVxeoO8CwM72ugc2mnt9nT7c/SHrw1wLKUYacoo0qV1gYNHndWmBVSlPMDHIO7q8Snvlrv&#10;7jv3hQi/AOFt3fUO5aWVGffzvkPF+v0LNN6CEE1jUFbhh7nKED6rD3XTqYXxt/ADKIOH7rhntZR+&#10;edTqhAg/oVqiDUrupnF5zzGuDKGgpbju2/rWBY0IP6Hao/sI3bNjMA/VGwgTXxSVXhyl/a2yloEF&#10;17G+sCUEix4xUN0Q4ScIXigB4R4+M2jQYG5K+ksw2amIMhwxn2ohWHAQfXVEhJ8gFAOMB0YQJjYN&#10;o3mbOnC/mwkQMvb9koSiziltenHhUb+V3i+R70mFC1XV6v8oRPgJQgmxPM9Y4zLhPNXbcgyhUhQV&#10;ZfDwRXFl2K3E9plF1QERfoLwGFjW+pCNRnBgTvCTKPwMmE9s7qW6GEdE+AlCOWDvJ8RQE/jQs1PZ&#10;hZ8B4xPr1qtbLYSgCD9BKGe0Y1b3FENv63FpBV5R6cVR1jIwl9hYiL/+uu7v9a1VKUT4CYIf0eMJ&#10;3bN5oBW2GOlZHNxOZRJ+BrsQrGrOFCC4yiPonxMEoTjglsoYTRDQV2i8wVRG4WfAWEF9zRf0rTzx&#10;lIfgEuEnCI+BNbja4727Tt0QatX3E+67gzDC1jsEYoF3e2g+xL3+yBPvZLU4wfXKK688rTW7YoW9&#10;CD9BKAfQt6aEinvKHVz3V9bhNGYxqCe5P7A4wfXSSy+N0sKvWOEmwk8Q/IDllszjiAHLew6b1oyF&#10;jy8qUvgBNNeta3syHSiUQLBdePHFGp31rk9E+AlCBeAtDOFIFR6mIcQCGYxPQX2ZTwwQXC+++OLb&#10;ZQki/AQhAMDDtxI67mYyAgwocLEPoeSL0qYXh/0cLMqO8p+kqXKqabsIwqts4aVqP0daEAIOhqJ4&#10;+29EU3n27DlaRPlP+AFjEdaXIwiCEDisJT/rLLILRHh2wcp0/lhxDqvpqTKq9nKbgiA8mejmstt/&#10;oQlYDxnW5bJYlHXzt8qMBRQEoYpjjTkMTlSCq0AfogkQjJim16LXp+wEwR6wZCjWNTZ51W+VaTlI&#10;QRCESgEEI5wcwAu0duAAAWkPs3Csqk1/EwRBEARBEARBEARBEARBEARBEARBEARBEARBEARBEARB&#10;EARBEARBEARBEARBEARBEARBEARBEARBEARBEARBEARBEARBEARBEARBEARBEARBEARBEARBEARB&#10;EARBEARBEARBEARBEARBEARBEARBEARBEARBEARBEARBEARBEARBEARBEARBEARBEARBEARBEARB&#10;EARBEARBEARBEARBEITyJKzL9x0R3f6D7EEfKvaYULV4OZ3efCWdyB5qdM6/XdQxBD5R83L7/J8g&#10;7b/T6F91EqN+o4f9HPOboNBvqHJqdKY2elcQ/Iu3QAvr8nSPsPR/D0a8uGNC1cKX4Hm5c/6p5zrm&#10;/6CIY46XO+a76wLyvtwh/wN7PghEu7ADNTrlzzXnifATAkp416evh3V9epbeLUBxx4SqRVHCD5qc&#10;r2MQXBCMehd572FrF2gQdC90yH9D7xZChJ8QcMK6fn9uUU3b4o4JVQcIHggjeyiu2esl+BxGaEFg&#10;GoFnhCfivvD+TQQRfkLAQD+f0va2690CFHdMeLIpTuvyPgYhZRd+hQWYJTRF8xMqLW+lPfUdb23O&#10;1f77P4GAK+6Y3hWqEKURfs+m0XeN4ELcu1/PHEOfn2kOGyAQzW+J8BMCilh7BVAa4QfYcNE5f5Yv&#10;7U4Jwx4mP+IQcibYBaUIP0EQBEEQhIrHaGDYmlCR+yZutt7p/t733nof9/e+99b7uL/3BaHaEsgX&#10;INAvoZSvI9WTLkv/ixCAiduDzuZXTDlFb/9zFLb+AuWY+y9qq7OWO4Es26IyvACBvobqWr4IP7p0&#10;a6/7RbO/dCborH6DCywGnc2vmPsG9rhBZ/MLuogC2K9BZ6uCBPreqnv51Ry8ZKM2vlvgZavoFw/l&#10;PSrorH4Bv2/wFfdn+fjtRwWd1U8E8gU0ZQfqGqR8Hame4OUKtOZnL8tX0Nn8Ct90MehsfkEXwffq&#10;C53NTwTyBTBlB+oapHwdqZ7ghStO+OlsfsWUWRT+vg5zrwbv6/Fn+cWVC/xZtkVleAECfQ3Vtfxq&#10;LvzwghXX7PX/y/fUU+uOdafigs7mV/TtcnkGe1xn8wvmPvGsTdwedLYqiAg9HRECAV64yqD5PSro&#10;rH4Bv18c/iy/qLJNur/vPbAvoCk7UNcg5etI9QQvl1h7Cwohe9ygs/kFXUQB7Negs/mJQL4ApuxA&#10;XYOUryPVE7xklcHaWxw4rrP6hUCWX1TZJt3f9145XoBAX0N1Lb8y/O0DCF4usfaiGhSPzuYXdBF8&#10;r77Q2aog1VXoGKq58Ak0eOHE2uu5b+B9Pf4sv7hygT/LtgjkC2jKDtQ1VGz5wcF1KCSkTi+9q6gs&#10;919NwQsWaGuvLqpIdDa/oosqEp3NL+gifAo/oLP5iUC+AKbsQF1DxZYP4WeCJQQry/1XU/DCTd9Z&#10;j0ZueJsuZ+/nYI/rbH4F1/CooLP6Bfy+AfduMHF/lo/fRjnewaRja39pJFStUFAIVjQi/MTaqzD3&#10;Dexxg87mF3QRBbBfg85WBQn0vVVs+d6C78MPm1Xhv+0TAF4ysfYGrvyiyjbp/r73wAogU3agrqFi&#10;y/cIvpCdVkpluf9qCl6wQPf5oYzigs7mV/TtcnkGe1xn8wv2e/UVdDY/EcgXoLK8/BVTvkfoGSrL&#10;/VdT8HKJtddz38D7evxZfnHlAn+WbVEZXoCKu4aC1lZDoJ+BCL+AgBdMrL2BvQZdhE/hB3S2KkjF&#10;35tpegbW0GCoyn/bJwC8cJWhz+9RQWf1C/h9g6+4P8vHbz8q6Kx+IpAvoCm74q7B0+9WGYRgxd9/&#10;QQJVbiUBL5fM8EA1KB7vl0ZC1Qki/KopEC5i7Q1c+UWVbdL9fe+V4wWouGsoKPi8ra6BIlDlV4a/&#10;fQDBCybWXus5AJRnsMd1Nr9gv1dfQWerglT8yydCT3CDl6syWHsfFXRWv4DfLw5/lm8v29d1+Pve&#10;K/IFLGxpNWUHSghI+TpSPYHgm7HzG9b+EEewx/3/8uFPUDw6m1/BvRrscYPO5hd0ET6FH9DZ/ETF&#10;vQCmuekRgqbsiruGgkj5OlI9wQsn1l7f927i/iwfv/2ooLP6iYp7ATx9bUUJwUBRXcsP9H0HGLxc&#10;RtMxL5s9jqCz+g17Wb6C90sjoSoF71kPFUl1F7rVHAiX4oSfzuZXTJlF4e/rMPdq8L4ef5bvXZbB&#10;pPuzbIuKewELCz1TdqCEgJSvI9UTvGBi7bWeA0B5BntcZ/ML9nv1FXQ2P1FxL0BhTa+yvPzVvfxq&#10;Cl6uyqD5PSrorH4Bv18c/izfXrav6/D3vVeOFyDQ11BdyxfhF/A+Py6wGHQ2v2LuG9jjBp3NL+gi&#10;fJYLdLYyUXiYSWUg0C9fdS+/moMXrjJYe30t1m0CjuusfsF+vyjPYOL+LN9+776eQ3mVbfraih5r&#10;FwhM2YG6BilfR6oneLkqu7VXZ/MrfNPFoLP5BV1EAXDfBp2tTHgMDd5CMJAvgCk7UNcg5etI9QQv&#10;WXHCz/ulkVCVgt3iGkgCfQ3VtfxqLvwg6AJt7dVFFYnO5ld0UUWis/kFXUQB7H8Dna1MFBZ6lYFA&#10;v3zVvfxqDl4ysfZ6BI0v/Fm+vWxf11FeZRct9AL5ApqyA3UNUr6OVE/wcom199FCSGfzC7oIn+UC&#10;nc1PBPIFMGUH6hqkfB2pnuCFqwzW3uLAcZ3VLwSyfHvZvq7D3/deOV6AQF9DdS2/MvztAwgWJi9u&#10;0XL/v3yWACgu6Gx+RcsavneDPa6z+QWU4x1w3yaus1VBROjpiBAI8JJVhj6/4vD3dZh7NXhfjz/L&#10;9y7LYNL9WbZFIF9AU3agrkHK15HqCV4wsfYG9hp0EQWw/w10Nj8RyBfAlB2oa5DydaR6gpesMvT5&#10;PSrorH4Bv2/wFfdn+fjtRwWd1U9Uhhcg0NdQXcuvDH/7AIKXS6y9RQtAg87mF3QRPssFOlsVJND3&#10;Vt3L9x8YWhUUFJKqdysneOHE2hu48u1l+7oOf997YF9AU3agrkHK1xG/EBRU54AlBIN+rJMqF3jB&#10;At3nhzKKCzqbX9G3y+UZ7HGdzS/Y79VX0Nn8RKBePFBZXv7qXr7/qF279g/1zKILOqliUAVmPCrg&#10;5SpuWxEBZT0q+DqvvAJ+HxS39XVeeYTHKLuzak60Ka/wve9dPoOt9SJYoaL2sbXHfeXx97731vu4&#10;v/c927pvFzxeMfvYVkwIGaTqriovZJAWT/7F90VUzoCXvLitBBNCUvHCSKhawesDVwVDyEa1hfDL&#10;adCgwXe1iBIEQai6aAHISoxOEgRBqLoEBwcnQuhVTi/igiAIfgBCT4UTelcQBEEQBEEQBEEQBEEQ&#10;BEEQBEEQBEEQBEEQBEEQhArirbfe+m5QUMg9vSsIglB1CQoKnvv11yHBelcQBKF6IMJPEIRqR+3a&#10;wQ49XQ1eWdrYm721atX6iYrfNscRICTt+ziHf0ih4qfsx2rVCnlDHxIEQah82DU/b+EHIYY4qF07&#10;5E37vhaOnBdCVMW38wGNPa8gCEKlozjhp+K3EQd2YQeQ1wg4lV5A6zNBnfMDziwIglDZKC/hJ/2G&#10;giA8UZSH8NPNXndegGOffPLJv+pdQRCEysXXXwf3gKBSQnDW4wo/oI5dx74Jat9tDBEEQRAEQRAE&#10;QRAEQRAEQRAEQRAEQRAEQRAEQRAEQRAEQRAEQRAEQRAEQRAEQRAEQRAEQRAEQRAEQRAEQRAEQRAE&#10;QRAEQRAEQRAEQRAEQRAEQRAEQRAEQRAEQRAEQRAEQRAEQRAEQRAEQRAEQfA/RPQtFb6jd5n8/Px/&#10;Pn369L/oXSYjI+PfVL5/1Ls47x/s+4IgCIIgCEI5kJmZ+b2BAwf+54gRI36glK1/QlpaWtovEhMT&#10;/xodHVcrOjq6bkxM/JeRkdGO8PDI5k6na6zD4ZrhcITNU2GcCrNDQ51bGzZ03AgNdVxr2NC5T+3v&#10;Udtzap8aqqC2d9X+ZZXnusPJ+6TiD3COCjlhYRHkdIYhDftXVHgY6uA8N9V5J9X2vPrNHPyuw+Gc&#10;rcqc5nKFDVTXFRwf3+j9lJSUV9S1f5dvSBAEQRAEoSqhlJzvGCXN0L9//x82atToTaOkRUREx0ZE&#10;RCW4XOFdlKI0OTTUtUspTllQnlQ4qBSqY1C0HM5QckXWJ2d4A6VoOaFsUZMmTSk2tSYltP6MEtM+&#10;o27du9KAAYNo+vQZlD7qS2o37nXqMuEDmrKkI/WfUZe6zfoDnby2im7fvkOXL1+hpTu7Uf/lb1Df&#10;dc/Q6O2v066z4yk3N1ddMtH+a6No7sEQ2nKmN209OZQGr3+F+m34H1pwyMnH799/QNdy91C/9c9Q&#10;74yf0pCVf6W7d+/ysfWZU2nhqlG0Y+dWWrJkKSWlNqToJl/z9Stl8p66/lsul2tA48aNf6fC9/Sj&#10;EQRBEARBCDxKl/kOetzU1m3W7NKl3/9NSkp6Kzw8KlIpbd2czrChKgxyOFxzlfK2QSltR1XQShor&#10;avlq/0FYZANq164D9ejRk0aOHEWNO3xMnfrE06TZA6nDqPepy5yXqMeSX9COI7Pp2vVLdPPmTbqZ&#10;e5pm7PucFS+E83czWMEiuknbL/ZUStoYuvlwH+241MedZ8v5dJ2H6NTtBe70RUdcKiWHLuauo52X&#10;+tLZu8utTIpr97e78w3e/AudajFs60sq1KAFhxvSriuDaPFRF43c9hrdpsM6B6nfdrrPP3V7oU61&#10;lEiUu/V8TzpyaTkt3NCHktp+gmeSGxYW6dCPVBAEQRAEwb/AfJqQ0PgvERHRDSMiImLDwiJawDzp&#10;cITNVApcRmio4whMnkq5sylxTnJF1KfYlJrUsnswzZkzm+bNm09r166j7tP+Rh0m/5q6LXye7tIJ&#10;ukNH6ciNKXTg2kS6R5dZEVpxItGtIOGYIfNyf3f6+jOt1bGptO5MS5q1v6ZS5LroXERZD3a5803Z&#10;84FOBXdo4q53adXJJnQoa6JSFr9w5yO6b2VRII9JP5W9QKfepJPZ82jP1WF04+FeTll/Js2db8/V&#10;oZwGDlwf505fe7oFXcpdz0onrtkAhdDkGbPjD5RH5/URdSz/KLUb/zqbkqEk6z+FIAiCIAhCyVi4&#10;cOG/t2zZ8ldQ4hITE/+cmJj8Z6XHNXS5Irs4na5ZMKHaet8QMHYtJyYmjuJSv6aElp9To44f0ZTp&#10;41iB2759Bw2cG0zdFvyKzZlX8rZotYWUktObxuz8A807VI8Vnq0XutHoHa+zkrPtYg+di+j4rdlu&#10;5WfpsUidSnT69iJW5NDbduPBbnce9KDZmb7vU+q/8Vk+Nmn3X+n6/R2sKK46lUxX7m3WuYjmH67v&#10;/o2zd5bpVKKNZ9tx2pQ9H9KuywOVEtmKpu75iDad66BzkLqvzTRu558435Atv1KKXHN9hOha3jZW&#10;Ig9nTSrQGzhw0890DosR2151H7tPl1TKXbqqzkVv5Ilbc5USeFQ9o640MfN96rPgL9SkXRCe/0Ol&#10;XM9NSUn5tf4TCoIgCIIgPPUUFLq4uLhPw8Kik5zOiCEOh2uVCtsdDudujIVTSsR1h6shRcSHUKPk&#10;eEpLa0NdunSj7v1a0uhpXWnt+lV04cIFWnIkmpWTPmuepd3nJ1hai2L7xV5uxcXqWbtDF3JWcw/c&#10;9fuZnOfyvQ3uPFCeHujeO3A1byunQwGCgofzFh5x0PCtL+scFuMy33T/BnoCDUuOhltK5MXeXL5b&#10;ibzQXR29Z2VS283nO7vPR08bgIkXvXFQIvMpi/dNHiiLHu650wds/DFl5x92K5Hn7q7QeUjd1xV1&#10;3nvuvFD4DOipnLDrbXWP0axIrjger56FpVRC2QPoaTTnrjzRiNPAlh0Z1KhVPQp1NLyvlPAdSjn/&#10;k/7zCoIgCIJQFUlLS/tukyZNfpiQkPLjhIQmr8bFJb0TEREV7XKF91OK3EKYVe3mVBMaNWpCPXr0&#10;os4DIqj1sD9Rp2mv0tx1nWnG6tY0ZlUwbTrRT6sXRKfvLKYxO37HigfGpaGnyQAlDsrQ6lMpbK5E&#10;jxryjd7xhs5hYRQXBKKHnJZP11nZOnh9PN3KP6B+oykN2fI850GPGXrjDOhZM+fDdAolEr1fO5SC&#10;aTiZPd+dB+PlDNn5BzkNSuSKEwlKiRzASuTIbb+mmfu/1Lkshm55wf0buD4DeumgzF7MXUvLjse4&#10;86Cn0bD5XEd3Oq6X6Bbl0Ek6kT1XKXIDlKK7SamK5/icUdt/o8r6Fc05GGydrMijC+7zx+78g0p5&#10;oEI23Vfp0/d8RRPXN6Qe4+pR2w4tKCIikpSCfsnhCB/cuHHj36mM4gJGEARBEJ5kGjRIeDoiIuJt&#10;hLCwiDYqpDscYeNCQ10rlUJ3qGFDR7YrzEXxCYmUmtqC0tqkUWqbSGrc6SNK7fUejZvXmrKybkCn&#10;UErZWO7twiQGTBIwCsZcm+IBpcSkQzEB2fmHuMfp6I1p7h45KCgj1XGTN4dOczpALxvSpu39O+27&#10;OoLWnG5Gk/f8jcfWGXZe6uc+d/P5TjoVPYAb+XqgRB6+MblATxd6BD3ccacP2vwcp0BJO3NnKd/n&#10;rYf7OQ09aSYflD8DzLLDtr7I6bjOg1kTWImcd6gu7VVKpQG/Zc7HNRnQUwkFePaBr2nr+S5s/sV1&#10;494xrg9PCJM9YA4250/e/Tec6mba3k+UcvcnmrTrr/z3QFl4VlBeDXO3NaW0EX+g+BZfwoyLcE0p&#10;88siI6Ojevbs+d+6mgiCIAiCUJlp0CD6hy6X61X1EW/odIb1cjpdk1R8sNpOdTic6xta/tvux8RF&#10;UnRybUpM+5TSB8SwG49t27bT2h1TqcvcF6nXip9xj9Gp24t4Nil6sZYcjdBqg4VRPBDsQBlbcLgB&#10;K2FQOIwiBxOrAWZFcy4UI0uhgeKziU2v1kzYW3T81ix3vmXHojkPuPFgjzsdEyaMEonyYP40mDF3&#10;CFnaDAygaE7c9Q4rZ5jkgFm1uG7ks5tSN5xt6z5/95XBOhUzX0ezwgalE8HkmX2gNj2kazoX0fmc&#10;DPcxq6fyNo8/xPlQxO7Scb6WybvfZ1MzlE379WOiCM4duOmn3BMJpQ+KaOblfmzKxTPGhI+N59q7&#10;y7FPLEEZfdc+S13nv0A9xtelzp3ToeRhxvJtFba6XOGdWrZs+XNdfQRBEARBqCx4K3UOR1iGim9R&#10;ytxB9TE/r0J2qCOUYhJC1Qe+Cw0ZMozGThxCLQe/SW3Hvk595r/r9t2WS2cpQ88mxYxOuP4wioNd&#10;cYEZcshmj4n0Qs4apRit5AkSML8aoLyZ83HMAFMk0qD8QTmBEgml0OrBMtxgky7yYTzbrP1f6XQL&#10;uBaBgoPZqFDUTDlQmgxwW2LSz9xZwmlQDu1K5NGbM2jU9t9ynhHbXtFj3SygVCG9/8Zn1HNpzM8F&#10;2/mHvtE5QI67jAEbf6LTLDDRA7Nvlx2PZdPrihPx3CuHnjtMujBgnJ35De+eSiiGEzLf5t7T07cX&#10;8sQTjBPEtQNM7DDnopfPmphhAdM10qfs/pjm706kuWt6UvdhMRTTpLZx7JyLsXphYWGdGzdu/Lo6&#10;pYC/QkEQBEEQKhAodVDoPEqdaxU+1CocwXgr9eG+Gx0Tyy5JmnT+kFoNfpu2ZC6jixcv0q1bt+jS&#10;zYM0dIOl1Azb+jKPjzuUNUEpL420u498VhAWHQl1Kw9QbgwYYwZFBePi9l0bSbMO1GYladnxaHWm&#10;pXjgN47dnMmzRHH+4qNhdP/hHcq5f51nxBolEpgyEOyMz/yLOx09X0aJhO84z8SIbO7dM/n2Xh2h&#10;062eNiiRKBuKG5RImEYx4cIAc6w5F8qYh5v8PKB8Qom8mb+f/d+ZvFBADWY8IQJ6Ie8oJRO9Z7uv&#10;DOHrhukavYQjt7/G4+kwts+Ambpjdvyez8UzhMkWyhsUNZhe4XYFSt85pZCil8/KZ5m/DfaeSvNc&#10;sh7s5gkl53NWqb1sWnUilfpnvEKdZ9agtoM/pdSWiRQeHqmVPOdR9PJGRUWFNmvW7Hnv5dwEQRAE&#10;QfATdqUOvXRKmVunAlZ8OKHCVfWhzguPqUtdu6XTlClTaf36DTR4wZfUZc6L1H3RL+nk1bX84Qfo&#10;NYOShp43jBnDJAIoB1BA4MbDcOzmDLfisPx4PCtDmOiA883EAvT6mTyYmWrHpE/f9xkrW2tOpXKv&#10;HMyj9hmycw/Wcef1OCom7qmCqxFcBxQtk8fqwbKwOypGzxh6GmHmhOkSCg7MtxbZ7ny+HBUjHRMW&#10;oJhBicSYOMudywP1m/fYjGrOP3h9rEq3JoDgd2HKXaCUYUwq2aeUTyiSk9V94jnhCUHZhenXnI/f&#10;zud0y4Hy8K2v8Hi6mfu+pKsw4V63TMCWcmaRRxe5N8/8hndPJZQ+mNHROwlXL5gEYv9bQsHFeT2X&#10;PUdTMpJp/vwF7FRa1RuEu6oOHVaNhZkRERFJTZu2rKFOKbCOryAIgiAI5YBv02vYxoYNXVhX9bT6&#10;KGON1PyU1BRq1qEhpfZ6l9qM+h2t3jmKrl27Tjk5ObT2aBcegwXFCwoSlDqYQa2ZmxaY7WmUhjlK&#10;QTLAHciM/V/w+DuYF09kzyngo80OFCOTfpdOchp6BVEmlEhMarA7KsYECMPRm9PcJlIoKVBEoEQi&#10;v31iAnqkzPnejoqRBiUSkxVwjjHt2h0VLzkWQYM2/5zT0TMIf3IAvWswf0KJxLUX5agY12TS4fYE&#10;vWyY1LHnyhDuacuhU3QtbzvNOlBTKWw1WMFacKi+dbIG52I83bAtL7KCm6+U0XtKQcY1476h3KK3&#10;0ZRz5d4mfSZxmSbdMnff4984cWsO7b4ySN3PEc5nzN8IRfVUjt30MR04nEkzZ86iDh07EEz4DRs6&#10;b6l6tV3VtVGRkTGujIy9/6aroiAIgiAIZQGzXl2u6Fcx69XlimiIma9wbxEa6lqtlbrb+BgnpybQ&#10;8OEjafHiJTRrZQ9Kn1WDus3/Fc3cHk538i7wBx3Kyt6rwwl+2OAPDitEuD/wO//IeQwmHQEKD8yG&#10;MCleyl2nc1CB5cDs48Syss5Sq64NqWW/D2jkYhct3dmVlUiYIu2OiqGImPPtjoox+cIokadvL3Yr&#10;kTBHonfQgPhgraAhwIQJJRImWfw2FD1QpKNiPREB4+SMErnyRJL2dZdtZVLYZ75iHVoDykcvHsbL&#10;YTmypceiWNG0zLo5ViZFYUfFFmvPtOBZuRhPhx6+g1njuMdv4eGGBXra7Euq+eqpxN8BzxWuYibt&#10;es/Lfcstd08jxi0iryGXzvCEEpjNMWt57Pa3qO3YN6hpt79Ri9YpBCfVqn5lq3q2xekMHxAbG/sF&#10;HF7rqikIgiAIQmmAfzrLN13Kj2NjE98ND49MRS+KUuqWNmzo3IeeusjIaGqSkkhxLb6gxh0/os5D&#10;GtC6detp//4DdODERuq5/Dn+qENxgLKASRDebjXmHAyiAZt+wvlgIn1IV/URONdN4F49jI2DSRR5&#10;EKAMGAo7Kkb/2EV2ZWKUSIzfG5/5Z84DM2j6IBcFB9cpUcA9wmQ4eMU77nLsjooXHg7lnkgoh1AG&#10;Fx9xsRI5evvrdDJ7rs5FPCbQnO9ZSeIBXyPMl+gVM06TEYpyVIyJFTDvYpwgesW2XejBvZFYPiyf&#10;bvAsY/jiw/g3b0fF/Tc8o+7/lzyuEWP58Jww7m7D2XZ09OZ0vkZjFoZyax/PZ++BMz2V1+/vZJ9+&#10;6G01iqzJg+BrSTWMfYTCjEkv+PseuD5G51DqbO5Fmr4xltqP/y2l9HyPWneKo9TU5hQREQWfeVgK&#10;jWfYxsUl/q1JkyYvZ2RkSG+eIAiCIJSW9u3b/yQiIjrW6Qwfix4UmMucYaEUn5BAzZq1YMWnY3ob&#10;Su72Afe6wO3Fg3xrMD2UCzMRAD1JU/d+7P7wQzEwFJypOYWVMSzED8UNvXsW9wuMdcM5BvSWIQ09&#10;Ruh5ghIJRbEkjooBzJAwf0KJxDU7I0N8KnreYebsCUqBW6AUpH5uhQ/j5EwZdkfFuXSarwnpE9QW&#10;/urQEwn3JTCb2inKUfG8Q3Vo3sE6fC5MobMO1FJK4LvsssUoUhhn5x63uO017g00QIEbt/NNdc77&#10;bDKGModnZX+WeTZHxd5LqqGHEc8UPYT4W6BHEorkxF1vs6Jo8N1TeV/9PXuwAozZtVAqB222Jrls&#10;ONtG51HXf34mdZrxCnWc8mvqMrIeJTVKgokWPXgPQ0Md15WCt0HVxfHR0dF1GzVq9MchQ4b8f+q0&#10;b+nqKgiCIAhCUfTo0eP/xcYm/jU8PKoRPqj4uFofWU+IjIqmXr1686L8A+d9Rb0yfsozLmGWhJkO&#10;JkSY/ayeHQsoX+bDD+XNALMqlCGM1zqsFDzjAgU9ewa7o2K4DMH4MACFDH7grPF0ljnSrFiBgPFn&#10;BuOoeNCmn3GZUCKh3Fi9WRbGUXGHqTWoXS8nxcXF+1TufIVVq+APrrCjYgDTIxQZKJEwSdodFZ/K&#10;XqhzgRvs6sQcw5jAS/c2sEkbzwf3g4kamK0LxRD3Yh8PaJZUQy8ZnBvDII7JHVkPdrHJF8/qfM5q&#10;HqNnykCwY3o6EaC45imlD4orFMI7dIzzwGWNyWPvgTt2ayb3ZiIdiubRGzPYnDtbKaN2f4HFLamG&#10;Xt/2E35DjTt9rBoQ7c2M2hsOhzNT1cf5ql7GJSUlv9W/f/8fqhO+rautIAiCIAjeYPWA5OTk30ZF&#10;xX6hPqgxMIM5nWFTQkOdB9TH9YoKuZExSuFp9hUld/mAJs3tSZcuXaKbecfYvIjeIfS2YUaq+XDD&#10;ua8Bi+17TKS/ZBMl/L9haSz4jbNjzkewA792UCKxzBZmoUKJhLnV7qgYiqNx2WGZSM3qCfdYuYGS&#10;hPyYQGHKKOCo+OFe6rP2WWo9+jVq0q4mOZ0FTblOp5P69u1HPad8QX3X/ZjPh4IyaNCAAvkQek0O&#10;ZvMllEiMLSyJo2Iom3BsjDF4uFb4toM5FGkbznh6uqAwmvML9lTeZQV3QuY7NH3f56xwoacQvWpm&#10;sgMwjooRsEqGx5SarcpOZOUQPaL7ro1wK6PejorN+faeSjhQxng6jD2E8m3yDN3yIiu2BijsZkk3&#10;hGu5e+nIpaW0bGcvmr6kBy1cuIj69x9ICclhFBb9DU+2UHUxy+FwLcL4z4SExm9Pnbrs+7r6CoIg&#10;CILgC/XN/Ud8NJVy19LhCJugPqbbGzZ05mDsU0pKM+rZqzt1H5RMLQa8S8NmxdP89T1o3LqvacSm&#10;Nwo418UECvPRhjJmB0tYoRfrZPa8AhMjLuVu0DlgOL3G+cwx9MxBGcD4L8wcNSbbRzkqRkAvk1Ei&#10;4dDXbkaEmxGTD+Pl7Ixc/x71m+SiNp0TCyltcXGYRDKCRi5p4D7fOCq2lMghPNEBSuQDukrrT3Wk&#10;eg2+pjp1g2nics/i+8ZRMQKeH8bUoXdvm7oXmK/z6ALfK3rBoAhhhqsdmGvRSzdo03P8LG/lHVD3&#10;d4Gu3tuq7rcTz57F7Ns1p1NVHmsCiH0CiumpRMDzAVfztvEkD8uknsuzW42/PyjSy9Uz9GD1VKKX&#10;Ej2jUOyXH4/jWct283dRS6phRi4USJibYa6Fv74+q39Cvea8RaOndlXK3QCKj0/UpllnlgpHlXK3&#10;VjU6+oaHR0Wih7l79+7/k5mZ+T1dhQVBEARBMAwcOPA/ExIS3laKXILLFT5YfUSxbNg5uznWFVmf&#10;mnYIoeVrZ9KJMwco9+E1mqKXz8KAfzgWtmNMdFAKMAYLpj30ul20zXyFMmA+/Oj9M2CmprU6RE2O&#10;oxdwQuZbbLa1K3LX9EoICFgtwoAVEowSaZ+di2AHv2nSsXA+fLfhnE1K2dl+bCrNnj2HUlObFVLw&#10;kDZt2nRas38An4vfsVZw6MTXbF82ze7+A72PeUoBM6B3a86+b1gZ23NlKD+fyXve556+nHyPWXnS&#10;bqVs6t+w91TCbx/G02HCCsy3CHB+bM1utSY7YAIHlCdzvndPJZQxKG04F/7vMBO4JI6KofxBMUPP&#10;I5RCjC+EsmbyFddTifxw32KZ6C1/ewcuzqZuC5+n9hN/Q91HOWjSpMnUq1cfHn/nCoebFMc9VQ8z&#10;lXI3JioqtnZ6evozuvoKgiAIguANZiAmJTV9IyYm/pPw8MgUp9M1Cwv9q3AbrilatUqjRm2/oFZD&#10;3qROU1+lE2f30d271jg3+xJcUFYM+HDD8TB62y7krmEFzeSDWdVQ0FExeobyuVcNPUgYR4bh/nZH&#10;xfBHZwcTNqBcWj1LcaykQEmCedJuCrQ7KsZqE4b1Z9NYIYNiBhOzUfigIB0+fITGjh1H0bGRhRQ8&#10;TCpZuGwKbTs5nBVC9C5CaTFlWBMTHliFKMyyaQg3lVIFJRcKzpEb09jMil4+XAOULfTIodfzgs2J&#10;MHoqkY6ZrVAkMcMY9welGYohfg8zUk0ZGOtmgCsUk47z8TxNbygUS7NaB4ACavL6WlINPXHopYNi&#10;N3P/VwVWD8HfzJyLmbp21y5Wz16sut5R7ODZuJOByxRDvsqPVSxaqnrWqP0n1LhxE9Nzd1WF46rR&#10;AeVuSlhYRJJS8L5CncXkCl2NBUEQBEEwTJky5X/HxSW9BXOXyxXeW31IL6iPar69565Dh07UeWAY&#10;tR7xR/Znd+DSDP1JJnbAaz7qUNxgEoQ/NygOBrujYphd7YvVY9ksKBUYn4YJA3BkjAkDyGvHl6Ni&#10;jEBDLx2USPTkYSaoyQOFCMqhBXqaOrqPoTcJSiTGtiHd5IOJ1eSBqXDr1q00aNBgHm9nV+7q1atH&#10;LTo3pM4T/kpXcnbwueA+XVYKkMeFCiY0GNadbsnj6KCA4pmh5xNjEaHkGQo7Kra4en8b94xh9i1W&#10;wth+weopnH+oXqFeU3M+gh24JsFsWyiueGbG5Gp3VIwZscO3ecYtWr77YG4/zs8K4+3ggsVu/i5u&#10;STWjRGKmrudvBn+Fn7l7BMdvf58uXz9Jp0+fpp07M6l9vwYUm1qTIpOCKTEpnqKiYoxblF0uV9jA&#10;yMiYBs2apT2vq68gCIIgCL6AabZRo0ZvYkai0xk2UX1Md4eGOrLCwsOoVavWNGzYCJo4uzf1mPFX&#10;6r7oeRq66RVWUAxwbguFDlsoa+YDX5yjYoDeJ4w1w+xQ9GABmBaHbP4l54HSZ1eQTA8gFAeY+NCD&#10;NGPfF0U6Kl5ic1QMc+3UPR/xNW1RCs6yYzGsRMLdB3rv7Jjye6/6Ca1atYR69OhWQLlDCA2rS4kd&#10;3+EZtr4cFSNAqYEpFT2UUKrQu5XHptkb3NOGctDz6O2oGIoPevvgwgR5MZ7umlLwoDDjed3OP8y9&#10;e6Yc++xkjFu0j2lEOXBFgrLRc2YmUDzKUTGuDT4HMRMa5lz404PyarBPmkDPqR2Mw8NvYsIGlHWT&#10;z95LuOiI052+49Q4OnfuPG3atIX6j2pNjdJqU3hsXfTcPVDhosPhXO9whE12OiN6RERERSckNP4L&#10;TLOzZs16Wv2UuEURBEEQBDvq4/jd1NS0X8THx78Ps6z6iM5FL4n6qN40PXdw7Dt69BhasGwqdZr2&#10;KvVa+TM20aG3DOvDQlG68WAPf7QBenfsqySgB8eA2Zjw9YYZmJjNOS7zTc5jd1SMHkBzLnqowAO6&#10;xTNd4TsNShOUHLtZFz2CHm660zEhwSiR6860tK33Wtj9hwG/j1meUCIX7kqhoVNSKCoxuJCCF5MQ&#10;Rsm9/kTpc39lc1SMHsCl7MgZ94feOChbptfNM+HgIc+GRdn9VSi4pFkOmz0xng5j+KDIwgEwZs7a&#10;zd9FLakGEzOeK85BzyBmJRuzrn3mq+8l1e7y9ePvir8vrtPkQfDMrvU4KkbA84V5GEokZt3ax1cW&#10;u6Taup9S30V/pDHzU2nYyIHUuHGyu8fYExz3HA7XQtTPmJiEz9LS0n6hq68gCIIgCMWRnJz8WmRk&#10;ZIzTGTYzNNR5ItThoLCobyg29SsaOmwoLV++gg4e20YLtreg3efHsDNh+0B6X46K0TO281Ifynlw&#10;lbJydyvFox/PKL2Xn6XUhrvci2bOx7g5g3FUjNmscA8CZQOrQmCcnR1zLoJdwbynFMwlRyNZwTp7&#10;dzmfa/LZF8VH75RJRxkAih7MkOjFwizbjfvHUeMub1No1JeFFLwWbRpTiyFvUPfFz7HSipmwUMZW&#10;nkxSSuVpdY9YgcNyU4JZryjH7qgYih96EDFh5PzdlZwf50FBw/VgNvEdOs4zX811FtVTiXtEDyic&#10;HOO5mnGHeVS0o2KYn9FTiGXEYK6FMm16/uym1KKWVEM51soTY3nyBpRI5EGvqgE9h2Y83xD197Rc&#10;5eTRyYvbafnWITRjWS+av3AWDR8xjM2x4TH1yBneAEpdvqqHe51O13SXK7JDdHRc3a5du/5QV1dB&#10;EARBEIpDfW2/jbFMCQlN/hAeHpnqcMA869qmPq5Xw8OjsqOjo6l5exe1HPwm9Vz0Kh24NI0/3AC9&#10;S+bDb3dUDCUDY7ugnMHvG8Z8QdmzOyqGGdHMCMUxKEgWd1hRwhg1KHrgUY6KETDzFePIoBxhwoGZ&#10;2ICVMDAhA3ngENk+1g2TLKBE4nfgJgRKEmb8woxr2Lp1HZth6ztrF1DuvvmmAaV0CKbhc2Jox9lh&#10;tPFsW55ogp6z6fs+o5sP9+tfIJ7sYa7T01P5gE2kPCZuf00uf9O59jT3UB3uaTQYR8UIuC4s2m+A&#10;KRzmTziMxrhB+8QIO756KuEDD72hGCuJyRd2R8WW6d3MkL3HplZzDMob/r5wkgzF01Cco2Kkjd76&#10;Js3ZFU6r9vegcau/oc7TX6H5y8bR+AnjqW3b9hQby+vL5qm6d8nhcB1wOsNXqPo4MyIiclxUVGx6&#10;TExM68jI6OZhYREtsJKKaovEqPrZSOVprhTAtmFhka2ioqJC1bEwmHDVfrzK2wSzbOHuJz6+0Xvx&#10;8Ukfx8TEf5mQkPCHpk2b1oCfR5h6scwZtnC1osLfVZ6asbEJH8XHx7+HY2r7Mc5PSUl5Rb0rL6Wk&#10;tHyla1d2qvwd/RoVQKX/07lz5/4V6+Ni8gf88yGObVHnCIIgCEK507Jly1/iI6Y+iO3VB3Zdw4bO&#10;yzCNuVzhFJMYSglpn1GLgX+hscsj6HKWZ0al3TkwlBr0+sBsit4gu1nW5EGwYxQSKAQwMWLSA3qV&#10;MKPUw60CPXBYbcIAcx+USJj6Dl4fx4oi8ni7/zDnemZq3mEzJM43SiTGvcGHnMkLFciAnkM4OrYr&#10;eM6w+tRjYHPatBU9WjdZ8YHDZphb0YtngOKFiSEwFUPphfKUx+PptrMSe+LWXFXSUXVFx9xlF7ek&#10;Gnr5oPRBkbV60/I5DyZjGEfBeK6WedUCPZVY7gz+9WBChWIOpbckjoqhuEGJRF7kgfsU5IHrGox9&#10;tOO9pBqUSPxdsRrJ5VsH6cSJk9RrnIOapH/IEyiioiPJ6QwjpaSpEEVKGVOKXjwlJTWh9u07Urdu&#10;Pdi58YABAyktrS117NiZunfvQf369achQ4bSqFFjaOLESTR5slLiVXzcuAkcn/H/t/ce4HVVZ94v&#10;d+58z2Vy5/uSPPPNTOZ+CYSZSULoCSmkEAiEQEIJAWwVVx11S7K6Jblj2ZZ7L7jKBVvuMgZ3sNx7&#10;r7gh27hgjHtveu/6r72Wzj77rCMdSS7a2u+P58U6u52z9in7v9+2ZpbSnDmfyPYqY8eOo3HjJtCH&#10;H06Sj2F9+vSjnj17y+P36Susf09Kz06kxLQmlJQRSa1yGlFKm3eFvSc92K3bvU3pHd+itIK/y8dp&#10;bf9Ordu/Lf9Nzo6g5MxISs6KkN5HNGB2hJdvCkMeYQXW+eJaSg9lbLwy8XdMrH0f37WYGN+X4gbr&#10;gPgu7ha2Tvy9Rvy7TNinPl/sZ0IALxZ/L4G3XXxHx8XGJg4R/3aCoG3VKq1xRkb2S0KM/qywsM8P&#10;CgsLYY/AioqKfojHyLdduXLl/xRvGecuMgzDNGSOHDnyTzk5bZ9JTk5J8PniZ4kLzdfiIkIZGVnU&#10;rmOeuCC/Sh1H/ZaGLnyJbt3yt/xAiwtc8NGPDqJO59PBK3XbFoqE505f+K0pxEjmwqFaEwUAqKYN&#10;1agYrUf0chQioAUJRCS8XBAumgo6W7mds1ExHkNEYgovFClAjGI7U/sPGISXzpWDxxChXrwmCBx4&#10;AJFPB68ixqyxNyq2eyovVKA58PMyn25JeZbKp2stH9vDoDeE6Bu76dnKY9g9lWgrgn0/P/uhbOcC&#10;cYVtqmtUDJG672yJHI9VqHJd5srp7eyeSt2oGIaxYeoyiMh5+2ICwsqhGhVD4GI/iEi8rzjPEJF9&#10;F/2IZi3pSbNnz5GCKj4+3iZmLIuNi6Ws/AQaPSeZpqyOk+8zxCPyAiGKcRzkD+oQsNtt0MqHhD1M&#10;g1c9JB8jfD9q/eNinM9an5Udf5ahcny35u330cL9qbRoVzv6bEcPWrpzIC3fVkyrtk+ldTs+pk07&#10;ltD2PWto9+fbad++fbR79x7auHETrV69mhYsWCjE7iwpfvv27S9b+mRl5cjm3JmZ2TLfEYZl6emZ&#10;1KpVqrypw3siRCZycA8KcbnFEpXxcxEuFzZBCMvhQpR3SkxMTIW3s6Cg4DF4KNXPiUR8JP4Bph4y&#10;DMPUjMjIyNciIqKu2jwrRWqV54mKinrbdl5InKd8tSokCNUmJaXEiR/z2eKHvRwiLzdXCLzCv1O7&#10;oS9Qn/k/kR4dzGyAizjEgiZUo2J4cPQFGnlx8CBh1gKIGeRvaeyNiu25dvBYaRF59PKnAW1S7OCY&#10;2gMHUQCPGEQk+rMhR0y3ZEFoUe+P6lCNfUo1eBIxxRZeK9qnIJ8NrwNFCQjD4oKM3DmIHzt4fswH&#10;Cw8ccumuCgF35NI8KbBOXV8ntrggPZT6eeyNiiHg9PKNJ/rKnEKcR0zzhdemQXhUb2fyVMJLiSIR&#10;iE8UnuA827E3Kj6rvJfg3O0dUjBDRF6o2COFmt6u6inVLolztVSKQV3tvHH/VOpc/Jycwi4jr2WQ&#10;oIMlpDWhrK6vU+GkX8qqbH3M2hoqkVH1O2bjz+RnBHmFGD/6ACKHEF5LeHuRA4gqZ3hS8ZoRzocI&#10;xmcZ3lZUI+N9weccNwAoGEIVsz9k3ZDBTc1l+V1BPicEPDzc8BjjM7DvdCmtPfgBLdzalaYuy6DR&#10;81tQn6niPZzwPHUc/VsqGPRHatPnT5RZ+Dql5r1LiVYVdIXyYN7Av0I4YtltYafgkYyLix+YnJyc&#10;hCKv7OzsXwux+ETXrn3/j3ghD6qfJYZhmAceiIiIbmkXNdqioqL7q008jxDFGaZzFBkZVYz1COOI&#10;u/MMIe7mIEwkLsbX0zPSaNiwD2jZ8mW0YIu/j1zVjYrBBellgkCBYLHPJIEqW3sYF4JIFyKMFusq&#10;xEX1xJWlUtght+62uOSAWbverjwGvH+a1Uc7yQs7qlfRCgQVpvDaLZfVrXomh5u05/SESg8Y+uXd&#10;Fpfwm7cvyws7PHwIASM3D7NIwCPpbPMCoaqf3yqiADdpxZftaNqOv8pKWYhCCAi0FcE8uHYhHMpT&#10;iW3gucJ+EKW6BYq9UTGEBsaE5RgDKm0BLsSYsxb5dPo12fPxQnkqEWKHiITosYe+D4j30p63CKGr&#10;gadSntfD+XIfKVhXPUQfLHyDli1bTmPGjKW8vLwAMactJ6cNzZgxk7Zu3SrnLW64XJVeT3y+kfOI&#10;zz76LeLcIVcUIh3vF4Q/RCZyKCGc8fnDTQ9uVpAXitxV3OxYHuPnxPfi6crG0K63VT+gQSsetmzl&#10;Q/LGY/jqx2jgJ3+kfiWNqfeIZCrq0566du0mG6zn5rahlJRU8TmSYvHL2FgZoi5GTiaaXRcW9n5Y&#10;/sAxDOMNDB4+beWNGjXiijwHLVq0eFCI5PmG84WQDXXv3YG6F79JPWY/QcNWPia9ThoUTeCHG2E1&#10;eILgecLFCcvsBDYqtuaRBai8RaI/xA2KD/yNdn8lhYsG1aV6fzwHROTxK2XSo6grac3tP8CVyuVj&#10;N/1cegThYUTYE61e0FsOx4Ng02FcmL0PH14nqkFRkYrXCg/PN+LijSrSQxfnSjGFfEC9Ly7WlgfI&#10;4qDNAwfPJLyhGK/dGwf0NjA7w9UFHqG8Y5c/I8x1iybDB8+XirVWPh68amhVovffddryVN4QomPz&#10;yQHSw3f4wlzaf36a7LWHbawp1aywNM4nluGii3A7gIjEuCAItYjcvHMpdRj6isxPQ8W1SdS1aZNP&#10;S5aU0YYNG+n4cXjDwgXtWC6I/38lzukh2TwZeYs4X8g9RONkvHe4eYAARXUxwsTw0OJzuehgshSz&#10;yB/EewlRCtELjyZC9lrk2w29/JzL3GaYCxhV2fAiI5yOBti4EUB7IuRWwtO+7HAb6eFF6gG+N/hO&#10;IY8VN2n4ruH9x00VvkfoW4j8VHy/8f2pz5w8+bVskr1o0WIqLh5H3bp1J8ydLQThuZiYuM0+X+xs&#10;FOI4w8kMwzQAIGAiI6O2BAuYqLMRERE/VJsZUeKnZePGTZ5TixoMUVFRj8Kz5xS9hYWF/yXukLuI&#10;H8fVMTGxZ8UPZUWzFs5zF02JSQm0Yp9VyQnPxW06JUOZ+qJj74mGfnF6OSps4eGD58LuDXS2/9Ag&#10;5ImLFnKUMCMEZrzQz4McJju6UTHMEm3ggnwuhEBxIcOMEjgecscCReRoOak/9oUQhLfF4or4u4Sm&#10;bH9VCLJUKSzgrYSHxdmoWD83PGF2sC08hwgL4vmHrbUKQ7DcXiEbPKXaeRkmQ1gU4ViAi7PextSo&#10;GIYcLng6ISLni78RpvRzsXI7Z6PicZueo7l7W4jnGCwbT0PQ9l30Y1q+bg7NmjWbevXqTb7YYEGH&#10;0GurnMbUZcKvqffcn1Ye302GYh0UjCAnDl5chL2RE4fcSoTlIcbx3iEPFPmO8MrOV+IJ06/hvd13&#10;ZoYUo0g9QMgbOZWoVrambfPnsTZ8INThfb8gfhfOyHMAzyZEO4qLcG5wY4bzhJY6OGcI+aO9ET63&#10;5Rc/FjdFs+TvxOfie7j7zHjx/RxD28T3YMvXg2X1/voTvWjt8W7SC7pCvCfLDufL9wfe0EXivcJN&#10;1rz9MdIrivcQVevTd7xFI5e+RD1m/JryB7wkC2RaxsTcEDeyh5OSklpv3br1/1U/gwzDuJXo6Ohn&#10;nIJFWZLaxIi1X9RZ537IfVObuBqTEG7evGW5EHmXkYw9cHA/Gv9xPo1a+ip9sOZxcfc/i86ePSvb&#10;hzj3W7p0kfyph2cJRQq4IKLYwl6YELJRsRBqAB4ceBkgxHTSv739x5FLC+UygIILtBvBcnhukGeF&#10;Hnzw6kC8Wd6Iq/JCoQWWvVExwrVWPt1TcrYF5CTBMwfvFfaxcucuiIvT55XPD7Nj91RiLlm0a4Hn&#10;BF5DTahGxQidQhjC+4ImwfAOoiAC26HliiaUp/Jixb5KEYkLKPLT9HbWBddi4cFEm0fwD3TyygY6&#10;fGYlrdw7hJbvHEGHDh+k9es3Ur/RGZTR8S1KbB0VJOi0qEM+XdcS5NNZok7PC4xQPM4FPIEQ4zIn&#10;bm8z6XXE+GVO3NEuMlyNcCXOLzyjCFnjAo/PCc43RC3yKuExxfsLGd0wgRf2tvi/PecPnlWM95Ic&#10;Oz6POA/Ik9O5pjg/Z25tlefq5PU1ct5n3BgcETddh4Tgx/ncLz5Xe8+V0J4zE2mn+E7A+4vPFry6&#10;G070kTcJyE9c+WVH+b6gMhvv0WJxEwMPL24WkM+ImxmEj2fuflu+p1PEZw/vLz5D48V7jc8u3vdR&#10;Gx6XnwGkXqC6XH8GXWWrHqJ+i39EbQe/QHFJzTBdXrnP14rDwQzjVpwFCtog6tQmQcADKLYpd+4D&#10;odSiRYvvqM1cy8aNG7+VnZ3969jYuN7R0U0vOsfZpGm0zK0CulExDHloEEzrj/ajxLSmAfvA2vS3&#10;Km+tFiZ+8YGwEi4ouOjDU6JnxqiuUTGASMAFygopTpehUITn4I3BXb7GnhM4Qay3uCk9aZO3vUwf&#10;7YkU23eRPe7Qpw/5d/aKUt0UGAYBp4GXAs8D7wLGbs+7q6pRMUByP0QoPBi4mN+wNSqG4IR3UIO/&#10;dU4WXgs8HBCRKDCwh79DNSrGxXzkyudo/FJxwV7WnYZOS6CCQS9S14FJQsD3p6KinpSRkUmxsQmy&#10;8hLh1o4dO8vlgwcPpYULF9G2bdtlaMwd3KCkpGT5ucO8wgMH9aZPl86mE2cRitwvzv1uGY5HKBg9&#10;BuF5xuftS3HOcGOBsDDyE9H2BcUou06Pk17obaeGCZE0SL6360/0lKHiVUc7y3AxPMZLDmVJ7x5u&#10;MODpQ57oHDmjS2P5OUce41Qh4HEzMmnrC/KziBArvMgIt6L9DW44htoKZJw2xBBydovpWVbQgxIi&#10;ETcraKIOLzZusOAlh9hESgZEKLzRuFGEUMVNF1IjIGZR+Y3fHgheFEZZhVXIv9WpC3ce3NSij2OL&#10;FjE34uJSH1E/lwzDuIkQou9EVeINlauGfcqrCwfXFSuc3ORFvGbxGjrDrL+bvHgncg8RvkhJaf2G&#10;zxc3H7l58a2aUk7he+Jiv40uX75Mefm5zjFTWsdX5I95qEbF3XoVBO0zezYmub8WMLervTUJftSx&#10;DJWTEHTw/ED0wctlhcMuSE+Hzq1CfpIdeCJQ9Tp247NSzJ25tYVO3VgrPX44FkLCwNyoOHBKNRRH&#10;wNsEMaenVwPwrGhPI14Hcvj8nJfCFRcxhHshaJFIj23t2D2V9inVMFYtIjFjCAQgthm36ZfiojdH&#10;bWUJXr3/svK2dPz4MVq5ZgmNmdqN+g7pTD169Ka27fOEAI+WXorYOJ/sR4fk9v79+9O4ccU0+6NS&#10;mlwyiXbu3E6HDu2na9e+kWIXc9Mi5Ib3tTLkdluH3NbTyeurhUhaZoXcLi+QbW+Qhyi9SeIcy5Db&#10;6TEy9LxFiHmMB968teIcQiRjjMuOOENuCSrk1kzeQMCbNEMIXOR8ov0Mwt0Q8yhMQJgV+ZwIuUIM&#10;616JTsvp84egz5/TmrZoLD/HHUb/gvoutgqC6oshpxC5hQil42YGYhHCETmIyEXEDQRyEyE6IUAh&#10;RvGZQ0GSzEMV4unkldX05UXxHl1YKD3muElADiS+RxDHDR+Ezi/K3w58nvFZxudY5n2Kzy8+u1bR&#10;2HjxeR1ufdePdZM3oPh8LtyXRlPKcqnXgI6UkpJGMTFxu1NT09/u1KnTP6ufToZh3ILy2gVdCKoS&#10;UaYihuqqfJ3hYBSOVCfUIDxxXFMYOQwrr8pbacd6Dv++zVs0q8grjKY9B9dav5kCVFzqC9Hkud3t&#10;zyMtIbkFbflqhAxJYhtn+4/4jDeC9lm/YYmsRoQgQHgW4Srk5sHzAa+HFcaz0MUesNM3NqqlV4Qo&#10;bEtTt79GnwrRhVAVPCzwoFhePqtqF/44iCe9v31KNeTEwUODH32ILL0NXoMdvRxmhd/OqEbLo+jc&#10;re1yG4SN7R5Bk6cSx9UXFiTNo/pSAy+G3HfVQzRrcxydOPEV7dq1mxYsmUY9J75F7Yf9gXKLXqes&#10;tj7Z78wUam2d25IKujenbh9EUv9pf6fBc96gkWUv0wdL/0AjVv5SelnQzFmG3Gxh34ZkEIEQ2SNX&#10;/JYGlL5GBb3eDfrshbKRH3YVn8X5MvUA+WTILYMghwC2PL/6M9UwuY78uoqzdPXWKfl5hocZnlGk&#10;EqBoA8Ub8ISimAPpFvC6I48UxR64cYP3Gd8vFIPg8w3vJlITkCeLzz5uYHCTZnrf6pP1+/S/qdvU&#10;n1F+/5coteAdFdr1nUcPwczMzBc4v49hXIz4sS9z/vgLC5nTJ9aVOratMpcPHjqxTVA4uCrhF6qF&#10;TKBJMYjXrs3xHChGafKiOmRISktLv9OsWfOgcxDdJJKmLcuXog13wVYV7Hl5cYAgw6T92Ma+D0KD&#10;8EzghxMCDmFNhGiQE7T76LyAbWEtEt6lCZt/IwWXBh4hXBxQTIF8o8viooNwGwoIrMn7rwbkA9ob&#10;FePirJejZQi8dPA8Icftk73N1VYWOL7e1umpRK4SxgvPCcaBbSAMNfZGxWWyOvmSXI4cK3i3sC3+&#10;xpy//T/7L5kXNHbpm/T116foq6++oh17NlDbIS/IitaEVi2oQ4eO0gOH1iRxiS1lFTQSyVPbNKbM&#10;9/9G6e3fpcxOf6eCAa9Sl/HPU+85P6fBy35CQ1fVvQ2HDLnJxr2/kCE3q3Hv29JjCi8lPKI4f1bI&#10;rbv0hFohtwkypG6F3D6T/deskNvnUsBbITecF6va906yb99+Wrp0GU2YMFE2BDblkmrLzy+gQYMG&#10;y8+maT0M5x/hu9qDHLxzMkSP/E+E7tHkG59rFDPhe4AcS3ibt4mbE3iQ4elGLikKafD9QCgYqQXI&#10;b0XYHi1/4O1GXqu9H2JDMi3Q4b2FJxc3d/Dw4juIYgt4gXFThps43CDhe4eUCBRS4YbRL9DX11qg&#10;X79+XX4nkb7w0UdzqH//AbKxtM8Xh1lK9vp88RMTE1slYv5vzCiifjYZhnErEEaGC0GpWh2ESZAh&#10;1KpWBwFvIgSecx+0ilGbBAAhaN4++oSwKgtMakNxcfGDKSkpXVq2jKlIzXubmvsC53aFFY62Cglg&#10;EIEA+TS4eM1Y3Dto+15DcuU2wN6oGOFahHed24//pA3t+maMrKKDaEQYz47eH2YHOUDwNCBUA8+C&#10;3sbeqBieRH+I9FdyCjJcIPC6cBGxwlyBjYrhMdRgvHr59M1NaOfRWbRgayeavCZarv/iiy9owYIF&#10;1Kl/FGW8/xal5L1HqdnNqUthoewRJi4alJicQGnpyZSd15py8tIpNa0Vde3Rnj6cNoxWb/6Y9nyx&#10;mg4e2iIuPgfo/PnTdPVqw/YoWSG3SzKnEoLbaty7hQ6dKaPlmyfR6ElF1KVHNqWmxwd9VrQ1j4mm&#10;9Pxo6jy4MfWZ8iYNW/SyFK4QsLpvo9PajfhVwDEQ2sVUd6Zt66O5UaDXN44ePUoLFy6kgQMHUevW&#10;GdSype82vHjCDgihVxYbGz8iKalVcnZ2/q9xQ6x+JhmGaUgIkRWUpwdxp1YH4dw2MjJqjVoVhOXp&#10;CwrRngjl5YuS7VICtpVewXC8dlVhqlRGaDcvL+/baKosfvQqYnw+Su/wN+ox/TeUluUL2Ba2axc8&#10;bbek90JfiFCNCYYP/yBo+wOHNsgLDMJA2AdJ12DwZ4FzysJGjx4jLjnfyJwlHBdVnyhYgOcPBRoI&#10;KWnsBRP2RsXIz0GPNXgJtp0aLr0nCGlO2fo6ift5tRUJUbheztzQ46PHqcfU39P+/Qek96isbCm1&#10;H/IKZXR6S+Y0otUI5jdFXlxWdpacszU5OUVOH4fppcTFgTCHK+ZUnTRpMs2bN582bdos53vdu3cv&#10;HThwgM6cqYsHyc4VGXKDJ6My5HZjnQwjV4bcztpDbj0rQ27IOdQhNwhrHXKDt/NehdzgGUbeHPLs&#10;EnNeD/IS2y0u7S2ZZ5c36DfUddqTNGCpOWevOoOHDMURyImD5ww5cdO2vSWfo13PpjR/L3LiMqXH&#10;TebEiZsYeOJ0Thw8dAjjo9ADnjtrZo1y6dGzvN41yYm7e0UGdxezQMeNFgQkpg6EZxvCEl5u3GRB&#10;cCKlAT01keoBQYrvMNIfIFSRz4q8TLtAL9n+sqwmh5n6I1Zn8Kj3/OgJKpz8LLUd+gJldnmDWmU3&#10;lt9jzDes5yeOiYm9Kv495vPFLkCD5oyMjJdGjBjxv9XPJMMwXkFcCILCtqGKM9CbL3jb0N4+Z96c&#10;tX1oEScE557AbaOuVlVcUhOcx4aJH7908WN4Kz+/La1bt45GjhwlG5b6YoOFX0FBWyr/ci9dvHGU&#10;Zu+JpFlbYmhNeT8qK8+lPtP/HLT94JIEGoQ5QIWhAk+z8dhgahHTJGDb2NS3afjyn9P6o/7K112H&#10;FlGP0ieo99xHadLad2RRyfbdG2n2ojE05eP+8q592fIyyuv7J8ru/hdKbfOurDqVE9v36UspWU0p&#10;LrG5EGxxCNnIH35UqYoffWqd0YoKOqZT5+5Z1KFrOnXsnkbdBqRR/+JUKp6XRCUr42jisqY0YWUj&#10;Kl7xJo1d9ScaJ4QShETDD7n92h9yE0KxMuQmBKQOuUFYrj00gOau6UOjprxP3fvmUVqGVTVrMlTS&#10;Ihw7ffoMWrVqNR075p9ZpWFRnUCfZRPog20CPc8m0JtWCnS8D1qg6ypuk8ETOHQNWqS4L1/TLtDR&#10;E3L8RiEM175Io1e8RMM//SMN+PgFeYPWo/RJ6jLxl5T5/huU3v5tSs6OoLik5hQTC1HnuyF+x46K&#10;7/kK5N+JG7K2qanpfyksLHxk0qRJ362oqPh/1M8gwzCMFH7O3LsTalUQJu9gqJAtEOuD8ubUqiDg&#10;BXRuK6xEra4zEKjO4zdr1vIsJkaH9wpVnghZHj+1n46cWUUZWa0CthUilnLyUygxOV4KqYSkOIpL&#10;iCVfXEthzQO2hQnBKu60fXKy9ZTUVpQg7r6xLX6oo6ObBW0fmyDWie3FD7jcLik9Wty1R1CrrEh5&#10;156Y2lTmueV0f4Pa9P4Lten1V8rr8xdqO+hP1GW8uDDM+CX1nvMz+W+Pmb+gPnOfpsHL7HOyPqQu&#10;kLXzINkNnopwQm7wfOiQGzwi/pDbJ7UKud0WkgJTwd1NDh06JMVZSckUKdYgnJ3vlTbkzsHbi/A9&#10;ClBu3KjJa0NO3PkQOXGLbDlxxZU5cdbMGlZOHKpYA3Litv/JnxPX0AW6yn+VAl0IRL9Aj7MJdMys&#10;0bMyJw6CE8ITOXEQorpoBQLVnxNnnlnjdsU1+dmzPIC15/r1G7IFEDziy5evkJ+b4cNHyFZB+A2y&#10;ipMwx27sBfHvyZgY337xe7BJ/N4sEp/DEnGj2is+Pql1Skrrv2dmtvlVp06d/hvhWHHof1A/cwzD&#10;MNUjLmBB4iyUl83c8iUyQ60OIjIyqti5fVWtXuDhC9w2eo9aVWfE8YI8m82bt5QhzIkTP6SysjLq&#10;0KmAkpITpACLbhIVsG1smq5UfShAPA1b8yPqNuWXAdvCcvv8UV2ofkLDVzxLI1f8niZu+qO8QPuS&#10;Ao+N6bpwQUey+6YT/VTIzZrM3gq56cnsdcgNk9nrkJtXJrPXITc9mX3okNuJqytk3z7MpIGGzzi3&#10;/pDb2zTi078GnH+7Ie8N4djc/r+T+W+95rp3GrJAgf68TaBH1kKgb7EJdPQvDC3QGxbob3mJrtw4&#10;TecuHaeT3xymI8f3076Du2j7jm1yKj30dZwyZSqNGzde5s5161ZE7dt3JNxU4oYSN39WqNV3XQi5&#10;cmFrxO/OLAi5hITktMTE5FatW2e9DA+d+B36R/WTxTAMc3cQF7si58UvVIUuBKFzW4g7tToIU+GI&#10;EHPz1eogxPok5/bIIUSuoNqkVpgEKKxZi0havXo15ebmyUTnsWOLZW7a6NFjg7Zt2rQ5tW3bjvr1&#10;6y+3++STubRx4yY6duy4sWADHiATqJx0bouKyzuLfzJ7eDTg2dAhN3g8/CG30baQm5rMXobc1GT2&#10;CLnt1JPZVx9yc6uh1yDMmROHnEt41OBZs/rEhciJqxToyIkLJdC90CfOLNAhHLVAh6DUAh1CU+fE&#10;QYBCiNoFuj8nruqiFZMNWvGwVU2+6EfUd+GPqdcnP6XuM56mwpKfU5dJv6AOI39H+QNepjZ9/myl&#10;SuS/QwmpTWTLEnjclffttuWB810RdloIthNi+UHx7xZMz+jzxc3z+RLGCWE3NCEhqX1yckpMcnJq&#10;o8zMzD+iAhYeuREjJv1vzG0rTgwLOoZh6gdmL150kVodhNmLFzpvD8dybi+OsUWtDgKh4+DtZb5f&#10;vtokbPC6nF5EmJV7GJmBvxHK+/rrr6VQGzVqjLw7d26PkN6VK1eEKDxIg2c1os6jXqLxE0dQ3779&#10;ZNsD5/bNm7eQYeE2hZFUMPBP9P6EX1KP2U9QX3ER6lT8i6DtC4b526q4xVAUoUNuKJbwh9ysyeyt&#10;kJuezF6H3EZVhtyQ86VDbtZk9lbIzZo+rn5PZn/nuFILgV73nLj6ahBqmLe418ePUa85j1PPjx6n&#10;7tOfpk5jn6N2w5+ntkP/QAWDX6CcHq9S6/ZvywrylDaNZCESBJsl1uwmRdsp5WU7IMTaNp8vdrH4&#10;zs8Qom2K+K4Pjo9PyhaCLUEItqZZWW1+O2zYsH8rKyv7Z/HmcPiUYZiGixAfaJUSIEZQYatWBxG8&#10;fdTZqrxyWmQ5TYiy4WqTACzPYvDcuDYrgRCEsNNhaVTuohrZEnWhmj1juT8nUeUVyhzH7OwcWfgQ&#10;uH00NWnSXAq/Dz4YIXO/zp07Z12zFVjn3GfPnj3CPqfFiz+l8eMnUHZH6/joo2bK70NoGd6GlDbv&#10;Uet2b1NW179Sbs9XqU2fV6jTkL9R77EtafTMXJq6sIiWbBxHW/Z9Ql9d2K5Cbl6ZzB4eM50TV27L&#10;iVvpz4k7N8WfE/dV35A5cfDk6Zw4ePg4J04Iyf35tHBXPi3a2ZE+29WNlu7uSyv2DKHVn4+idXsn&#10;0sZ902nL/jm0/cBC2nVwGW37fDl9tnwOzV1QSvPmz6W5c+fRnDkfU2npbJoxYyZNnDhJ3Bj1l3mS&#10;nTt3kXls6NPYrl0HGQKNj080CDUp1i4KgbZf2GZhG4StE7Y6NjZhqtinh7DOwtolJrZKTU3NeB25&#10;brm5ub+Ah61Hj4HfFx+S/1t9vRmGYZhQNG4cJfRQoBgRVq5WB2GJLGc+XtTVqsQihKEQXmvs+yir&#10;sjefJeSC9qmplWmBaMLUOxAiDZ5A9JTbv3+/vLD16dNPXrTgFUxMSqDoJgHPIW3Dhg0yvIVZPpyg&#10;bYtz++KSvtKbiBkq9u3bJ1ui9J3yN+o57h0ZTp41q5QmTSqR4eeuvdtQdruWVpNj8RpiYmLlv7iI&#10;6scoPNGGCymqlPPyCuS8mnj9qFxGqLqkZCpNmTKNpk+fKS/YM2bMoqkzPqSS2cNowvR+NG5mFyqe&#10;k00jS1vRyE+a0ohFb9LQBS/T0LJfyCIRVCsPXPZDGlD2n7LDf99FP6Y+C35S+W/v+eLvBT+W6/ot&#10;hv1IbmsSJ9WaeK5BK4WteJgGLf+hfF6Ycds62JDVP6QP1v6URq17hsau/zWN3/ACfbjxVSrZ9BZN&#10;29yIZm5pRrO3xtHH21Jp3o4cWrK3kxCZw2XoEjmGOicOuYehcuKkd/P2ATp77iRdvHiazp8/J/69&#10;SKdPn6bjx4+rdjj7aPv2HbRx40Z5s4FWOwsWLJTvEyqDP/xwEo0ZUywLA5BT1qtXb+ratZsUVm3a&#10;5MuWO2i9gx6KwcIqPIuPT6KkFB9lZmWIz3wupaami2OmyuPGJ8ZTfAI+d0nKUC0ej3zZ8z5fwhdC&#10;pK0Ryz5OSGg1OiUlLatdu04vZmcXPJaRkf+f6el5P8zOzn64oKDg30eMGPEt9RVkGIZh7jUmgYVl&#10;anUQlpALno1DWLVNllHgUZVIDAWeE149w3MGmBBxnUP1CqwKJQAHahGISjv0uHOCZcj5cz4vJsJH&#10;Yve0GVNo47blUtBpIAid28MbAvQ0ZZ+VZ8jHGoQ9MYcm5ovVWNWHTi7Rgv0J6u9Ahq98hiYsj6SD&#10;B7+gzZu30Lp162nZsuU0a/4omrtwuhQTEJgQthAVM2eW0rRp02nEiFFSqA4a2qfSa4OwthYGMZjD&#10;OCFeztmZnp4pPZqZmVmUlZNF2Tk5Upy2bp0p98nIyDZOryarnhOby7YUsYktKDbBMtmGJr4F+WJj&#10;5PNAxKIIBwIXvQPxr/NY8nhC+Gqhi7xNvAYIdTw/XmNOTq4URuhDCHGUltZaChkcE8fXwhltb7AM&#10;7z/W47WnpqZRUnKy3Mb03DU1HD8nx3qNmdkZ4pxlyzY8/foNoMGDh9DA0QWU3+8VGjW1vZyhA1Wg&#10;EIGrV6+hzzaNoNJVHeUNyZdfHpV5pqgWvXjxHF26dK7yc4fJ++EVtYO8Q3zW4PF0eorXn+gl8+rM&#10;+HMUMRuMJWQD+WDJi3KKr4WflUqv35AhQ2WRA9ojWeOWuXJfib+RJ7czJiZuY2xs3EJx09I1KSkl&#10;LiUl5d3U1IyXcnLaPtOvX7//4DYkDMMwdxkhRoIqX+GlU6uNiG1KnPtYwil0m5e6ECpsbLeqBGu4&#10;KA9lZT4jPICLFi2SOYH254LFtn5dTXt0Ul6gR40aTR07dpICBeIlWQgG5z6JrXy0+cQwcblE4r+Z&#10;k9dXy4R3hDGdYOYNzA3q5OytbUJIfqweheIirZEFCv6+gRa35RRxmK7NBBLyqwfTdvkbRmvWHusm&#10;8/9uyGIHi6tXr0k7eHYu3bhxka5duyZFC87lrVvB4Wu0SxFiQD2yOHltJc3fH0f7z02VnrMLFy7K&#10;f89fPEoHvplPZ6/ttx6fPy/+vSSE0SXZExHPg+OFasECgf3JvuZyKrFAbtCeMxODBFVNQGNftL7B&#10;BHd2Vh/tIhv/Bn8mLsnwdnXsPl1MO06NFH/dtBYokB8IsYfm1naQU4gcwmt0RDxCYcYNwjy1Ti7c&#10;3h0w77QGU/Kh6XDwugr5fuCzqLmtZoi5deu2OPdX6dy587Rz5y7qMvJNmjFzmqysR2scNATHzQKm&#10;7YuNg8fSd1mIxH0+X+zSuLj4YQkJyUloPFxYWPiw+qoyDMMwdcEudmx2oqpQqfLEzXfuBwFYG89e&#10;KKzncRZryFzAoBzFql5vTcGxhJjc63yOmIQIGf4cu/pFo/Vc9D1KbvN6wD6w6Ogm0pOVnNaSevTs&#10;ScXF46Q3DuJk/Kbfyou0XSCBLy7Mppm731YX6dBgKjnkvzlZd7xIHnfnN2PUEgsUXGCKOHuTaTNX&#10;CPOBOkFRAuZVXSNEi50bdJwmb3uJVhxpp5ZUhXmKNkyAb4VJA1l4IEHm7NW2CARC5jJ9oR75wfyn&#10;qDC9RPvUkppyToZ7nWDWFszqUNtczEt0QBZ2mLBmjwkUegAFIvap+0wgPxIthEyfF0x7hvC1ExSc&#10;mMZoB59RnEfnZw2e67JD2TR3X0u1xM9NITi3fY0boWAuXLhAO3bsFDdei+XcxAhtw2MrRCE8sJfE&#10;vyjgOGIJxLi5cbJoI7FzYmJyelpaxpsFBZ0eLSzs8wNU2IrD/Q/1tWYYhmE0IXL+hJALPZUbgEAS&#10;21V6AIVICzmrR20QxwyqELZaxpgqgUO3makNeA6/6Iw6JP79Wj8XQqFo/GsHj5u2CJ73F42BAbwe&#10;J0+epC1btsiJ0VEhjHCYuHjJ8CJClUiOHzduggwTI6QXyjuIKaBMQNBBfDn3w6Tup29uVo8gRyCu&#10;gsUDqnIPX5qrHvlBCw5LiATugwu+nssYIFQdLNzOyanm4AF0AiHy6Rdp6lEgEJjVgTAm8utMjN34&#10;M/H/YOGFitpwuEY4/4ECFV4/tLu5eNskFMObbxivGRPr20GIFnmUaLFTW3ADcNrglcRxTZ8XNNJ2&#10;CjU//n598DxepcDPOkChCG4sjl8pU0ssMD81KsCPXv5ULbHjfz8q6Kx4zcHnEXNIj97wpGz9Ygef&#10;lQ/WPkpLDrSVjy9fRtW9EMgb1tCCTz+SKQwoyOrUqQsVFLQPKiixhGLcp0Ic5iQlpUSnp2e/WFhY&#10;+F/iUHVqHcUwDONalIgz5fBVKwDvBsgLNLyWMrUaojAoTI0p5tTquwbyAp35kc2aBef/IURc3VRd&#10;Kw/2oT6f/kCGI7EtvIC4gCGBH/mDEIXIDcvISqOc9gk0ZsxYmZ/3xRfldPr0Gbp8OzzPEi7GJq/L&#10;9m9Gyl5pJpwXXhM7vhlFpXveCwjxAYg5iAK0cHECoVBdGPPczR208kh7mQtp5/jVMikK4EUK5Kqs&#10;9LVy0YJBjqbz/YFBHEDEQ4QXjWhOXYa9K0U3Wv3o927r10OkGKkt20+NoAX74+j87cA+jzgP1viu&#10;WQtqyKnra1XoPzD3Dp5jnAtrVpTacENWQpv4rDyddojxODlfsVt6Oatj4YEkWQDjBKH7z89MUo/8&#10;QBAj5xWvyQKCNFBgY05dvC7Mae0E3kp89gFyIsvKlsniqX6Du1JKbgS1So2XRVItZWWx7wshDBfG&#10;xcWPFd+5vMzMzOcGDhzzr+przzAM03AJ1QsPy6rq33enEc8ZNMMIqovV6hBTvoXuF3insYSpuY1M&#10;Qu6fqfsn36eei/69TtZ78fep14JHqGj2o9R54jPUdtjvKKvrXyg5uxHFxjeXngwUKaCQAe0zBg0a&#10;IoXjlLk9qWjmUzR7Q2DxCLxjaGWC2S2q48ilBeovOzflpPKzdv9dPfYzdtPP5cT01XFYip3AXDeA&#10;Jr64UDtB6HjjV33owk1zg2yL20IkrBXiyu991CBkvvXkEPXIz84vP6Zxi3y0fPMkWeQCQ2NtCEFT&#10;y57qDEIf+8K6D28hjlci2/tARIZq7m0CXtO9Z0vEX8HeXuTsmfIpwwECCaHVE1eXqiV+cO7gFQZ4&#10;rWhQHj43aPPJgUJ4OfNHxbFOF9MiQ64gsARd1ewQNybIebVaGPlBTipuLODldIJ9nGkTTiC64d2G&#10;F1Fz5sxZmr28iNp/8Dx1659FhYVddYHSLWEXhB3z+TCdWuxshJaTklr50tNzftO3b9//o34SGIZh&#10;3E1gqLPSQs7reycxV/IGh3LF6wuaSxjL1Oq7iniuoCIXFKJYDbL9PQkhCDJ6PieFYE2A8AsHFEug&#10;NUiXyU9TuxHPSQGDkDGqcjE7iW7zAsvLa0t9BxTRmAlDZLXvoUOH5QUP7D71oQzJOkGhiVXwEChE&#10;btM3Mq/MasAMrhvCqLelRxL95IK5QaM2PKn+DgRFLji+xWVZlOBEzu6w4Qm6XnFcLfHz0ecRso2K&#10;EytkqYtFKmTY1ekxg+hCBawz3w0iA7NMmDxLN25cEIJphxRNEHt4D5CbpoWgqUCoOuvQoaPcd9Cg&#10;AZXCVItItB2yg7Cp06MIMKfvuM2/NITfEbIPLJrR4Hnsr2NSydigghgIvYlbfmfI/TMXzpi4ULFH&#10;/eUH53jc5l/JfoyB3JQFKwfD8LyivY4JHNeUs4rQPVIkbjoEtb2a/mbFZTp4fD3tObBZtl8qLbXm&#10;3LVXvbds6TsXE+PbL75vK8T7PUaIw7atWqX9LSen4KkhQ4Z8TxyGZ/JgGMYdWAUW/sbJdxuzJy+0&#10;4DQVmdzJApPqQHi5qvmIVf5kZQi9WbMWUhRgKreqCFf4abSXMBSnTp2SIeKtW7fT5MlTaOjQYZSa&#10;944Md8KzAc8hwsrwHCJXCl6fLVu2yhDZ7dvBc7TCQwRB6Kwo3n5quPTGYIozJ8grg1isCiT9LzqY&#10;HORBQn88HBeFJU4wTy/mOvZjDp/i9ZpyBydtfUEe2ylcUQgDq25+5IPnS42FFRArOHb5hTlqiQW2&#10;3X16fMjwKMLMEHgIO0+fPlmKsaKinlII4v3Sn6VwDW1qtAjVIhKtYvAczvZFbboENxzXNmhYz2o/&#10;t6FAiNjy9gaCfMdblSK/Opx5qZfkjcWnX6Sqx35QWIIwuwkr1cAfMvbfvPiZsv0VGr4WKYDBQEw7&#10;vZA3btyktXsm0uoNn1HZ0qXiOzSSunfvIVsJWeFkmWd4QgjDjfHxCcWYQSQ9Pf3V9u3b/3TlypX/&#10;Uxzi/1I/GQzDMN4i0tD0OYxG0c6Q6z3xTNYG5REMGGNS3ivUYfyjleLtflnvhY9QtxmPUafiZym3&#10;98uU1v4tSs5qRPHJzcRFK46SUxIpKzeNunbrKltxYLJ6iMNPN46ilXtGi2tX1flqCMVel0UTgaDS&#10;1BKKgR4jiEhMDxfc3iZQiJ65tVWKPyenb24SoqC1euQHRSkIF1qtUEJz8PxM2e7GxMj1PxX/D/aa&#10;Yd5jZ/GGEwhghEFRCW0HHqlP9rUwjgVtWJDzVjW3pR/Tfh7RymbnrrU0e1VXGj2lixR96NeohaD9&#10;c1gTw74QqKiMRvGPE+QZ1qVYBfmcSElwegbR1ggV5VbxTc2B6INH0fmZQuHOrN3vGiuNkZdo8qg6&#10;weu9bei7iZuKAUsfoVPfnJRie/78BbJvZmpuE9nDEhX/ShjuEcJwsbgBa5ucnPZmmzbtHz9ypOKf&#10;1E8HwzBMw0NcUAzz/EZmqNUhsSp9nftFl6rV9RqIWoSx7a8dXh008TX1nINAQ+uYcEEBCfapCaGe&#10;AyICYca9e/fS4sWfSRGBC1h6drIt5KUsJpay8lpRWtt36YMRI8S2M2nFipV05MiXchq8VQcGiiMG&#10;e9Lg8bOHX618rUBPD4Ti0DWPSHHhBKJg79nJ6pEfeAy1Z+fG7RN0+eYxulxxWD7WwBuJi7SzsTYK&#10;JZYezpXTngVTEeApRC6dCRwX06k50XPsmrDn8zlDkZrlh9vSnM+jg8Rm2aEseY6CC16u0vXbZq8d&#10;vHn2z2Eoa5X/Bk2Ym+/4fN4yes5MhKrYloU75VnqkZ/rtwOnTQyFddzg7wzez2NXlqhHNQfHNeUT&#10;In/UKq4KBKIUQt0UzraDnFtdAIVelmjMvWzZMpowcRy1yo5UOYa+Cqv4JHZ9XFz8qMTExJzc3LY/&#10;Ly0tvScRGIZhmLuGOa8vfPEWERHV2bB/kVrtGhBSV7mLAb0K4WFDy5j7KfxC4XwONF2GQDx8+Ajt&#10;339A5hNCJKJ4AiFLzN8al9xUejpwccPUY/37D6DRY0dSwcCXacDkpvJCaAeVpvCmOYEwDKe58tav&#10;hxpbvyCsDOHl9LLtOzdVerKq66P41bUVtOfMePXID/LfkIPoDHkjrxDLqvfeXTJWYsOrN2Ldo+J1&#10;BYeJ4a2qrpn3uVvbhbjKNuT93aaxCwJzEZGbiM/d6p1TlYA05wVa3FIiPbjXIkQX5lN2Ao+nqSAn&#10;PCpo//npISuQkSdaWzDf8/jNzwkxfVAt8YMei+GBm5XAGxYUL43d9Kz8LNrBe4Em4ab8xNviVZQf&#10;2yk9hUi/wGwvmDVHiMHb4vtz3poNJX5QWlraez169HhI/YwwDMPUb1Cta7/g3GGrdkq5+g7yCMU4&#10;AopJmse9Q7mDnr0j1cP3w3ot/g/5b+8Fj1C3mT+l9z98htqP/A1l93iFUnLfpbikZgEeRBSppKa2&#10;lnMQQzz27z+QiscV05jJvWjkjAwhMg9Lj6Sf6zRj15vq70B2C6Gmq1hDYeXhjRN/BYev0cLG3r9Q&#10;A8Fg7l/nB6FGVJ6eur5OLbFAU2XMHGJq3AzhFJjDaOKabD2DuYTtwBsJYYuQuQl7H0Xk+zkLRwBC&#10;3pj5xQk8jegReN0Rsj4hxDAaOofXUiZYTGLeY+zv9OjCO/bZF61D9m6snmsy7xKNwgO5IFsEfS7E&#10;V23BuTd5e1GJbbXACc6TDQecA9NNwq6TU2jKqlhauLJYtqhBMZAQg7BrMTGx5T5f7AI0tc7IyH1+&#10;0qRJ31U/JQzDMPcfNV9uUPuYO2nIq1NP1yCw8hqjk4QF9F1MyHlVFgSEC4RXTdCirSbciedAccnV&#10;q1dl78KjR63Chz17Ppfh5rFjiym14G/UpUuhnLMXcwlDKGJe3vz8ttS1a3c5hywqMTds2CQLXPYf&#10;2kr7j6yXU7tpz+KFG4doxNonZCWsE7QewYXdRKC4saYpczJl+5+l+LLC2H5m7npbLjeFBBGa9oNC&#10;hOAWOBtO9BLC65d06GJg8QiEBo679evBaonmlhJpfrFl8mqdvbVVimZn0QVCmDguhK+Tk1fW07UK&#10;vf1NId78DcPtzJAtf4LFHhqPW9PaBVZZB3smzV5HhLqDq8qJ9pyZoKYedO4XHBI2gepeU34fli0p&#10;z1SPag7yBo9cmq8eBQJBXVuhePHaCdp1cBktW7lIfDfGSe865rMWgvCy+F7s8vniR6GBdfv27X8i&#10;Nufm1QzD3FtCePowXVydfpBMlb6orlWrGySoLLYaS/sLXVBBrEPEJu6EKKuO+/EcN2/epGvXrkth&#10;h7yptWvX0ezZc2jSpBLq06cfpbR5l5IyG1Pbtu0pJ6eNFIuoaoZgxN+obEa7jnnz5tPmzZvlMZxz&#10;BgMIDVP/OuTjLTiQYPQgoXecKV/MiTnMSzRhy2/p5LXgMObOb0bLghFIpVAgVw1zA6NwwgkKHoI9&#10;YVbBCTx+pqIFDbyVM3a9RcsO56slfuC9Q4PlYK4YhI+zahfzHKcaw7kIjSIn0DTeUC1d7NwQItwK&#10;4wcKQJzHku0vG5uPWyI5UJiGJlC44RxN2fFn6bF0cpH2qTB57YBoRj6nE3zW7F5IpF7MnFkqexRa&#10;DeJ9l9GXMC0t87Vjx459S/2U3FtalD34wLtrXnzg3VWdH3hvdZmwNcLortq7q7eIf/FcRcJee+Bv&#10;ZZwvyTD3AhW+DBBn8PzBA6g2qRNCAFX20rMd/570+KsvmELEzXzvUXrR76hw1sOVIovNb90//gF1&#10;Lf1Pen/Ko9R+1LOU0/tFSsn/W1Do2Wlo2dG+fUfpXZwxwypkgacS0/T58xWvyFlAnM2L4TWE8MJ8&#10;ucFcpWMGoeZk/7mpxkIDzMwCL50JTLsG+VoVEFHISXMWl6CFCo7rbPSNqQFXHGlvbG9jB7lyKI5w&#10;htIhuHBcp0BCX0Z4BK3we9XAy2di3OZf08d7m6hHflA9vvpoZ7pZEdiiJRjzXNE4998YegTuFkJ8&#10;3bFutRZ1EOqmKRQhIhFCrq54pCpWHOpI5eWHaPLkEl1EckWIwPWJiYmFeXl5mO/wzvUdhLh7b1Wk&#10;EFwlleKrvtu7q+Y/0GhlSxaFDHOHQKWuXYzcW7uzc/q6DXg+nR5R9HnDnMI6vwsCqL4XkCCfb968&#10;ecacNM29HAdez4ULF2XVMqqekYg/YMAgysnJCxKJTkMVd69evWV/R7TI2bZtuxSMfoK9TMj9GrPx&#10;maCWNCgeQT6eyWNlCRe/h8w0By/Wj1z/uAzrOoFXaciah9UjPyiusYdZLUES7CH9aE/joOn9AGbn&#10;QA6iM2/Snzt4Q/z3jWzPY5ruDz0RTS1lIJqsHn9OwYZz4G9Ijud1ClUUVewRx/1kbzO1JBB4Xs04&#10;52wODilDxB44P0P8FSwkkXMZfgGJkxv09fXV5JwDGY+XHc4zVrtrcHMCzzg+h+Im5ib6DbZu3foV&#10;9bNRMxqtfEaIJ3jUzKLKrfbu6i3f+0PW2CeeeJLqiz3++JOuK2BkPMj9FX2VVjnnL2MWgy1iIwPE&#10;YFXcD+GHPD9UCSOcbX/daWnpUkC5pQIanD9/XoaT9+zZQx99NEc22O7Ro5cU5CahqA3rO3d+X4al&#10;S0tn05o1a6m8vFzmQ9rBRf3r8/to+YHutPUE+i0GginbnDOVWOhZU6ryhAkBvt9H8/bFqMd2rtPo&#10;jU+rvwPZdgpFKFXPMb30UI6cIcTZ7/CLCx8J4fUbIZuCiymsBuFVe+5QsY0mzAjr2sFjeBvXHS9S&#10;S/xYwrbq1wuvKEL0G08Ehv+R24lKbIRknUAkV+cdBZbXMFhMLz7YSt4AOKu8UW0eTrW7iePHT9Cw&#10;YcOlFzs2Nq4kNzf3/1M/FaF5b3VGkFBq6Pbuqv5q9PecJ598sqUWf2oRw9RPxIW51H6RVnZC9bFL&#10;ss/FW1fQHw8tYiIiooaLYwcUQShDLiG78UNgEoMIE6d2/gN1mf6IFC/10dqOfoJSOvxRvlbna8dy&#10;rDft50ZDRXf3jx+iLtN+TJ0nPUa5/Z6n1HZvUnxKtFEo+s1HGRlZsgkzQtPIfVywYCGtW7dBCur1&#10;69cL20CfrvmQpi/Po+0H5wX07EP7Gkxrd+D8dLVEc0VWoFafw3hZebwCw7zIR4PwwrEDuSxn0kDl&#10;bXUgBGriw63Py6kD7VOxgaWHcqVX0LncCfIRka/oBPtb3sbAsaCtzpLyLOM0cXZQXX7g/Ez1yA+K&#10;P0ztizA9H6rHTT0sA7lIofoqrvyyvfh/sIhExTNmPNEUFnbDZ+V2bGzsf6ufhUAarfueypcLEkWP&#10;pm+h0nXW87ccsj9ofcOyVeUPvLOqytminnjiiXK7p85hV9VmYcPCj6n3QGCJi29AXzoYihHUJkaQ&#10;o2YJkKjOMLEPGjyXwfQyy6JbYlu1mxG1f8Dzw+6k2GzoREZGvibOWWDOoCoggWAwAYFSE7SoqQnh&#10;bA8PIDyB8Ag6Xz88h2iYHdgOJpD6Mg47dXmOK1euyIbNqALv2bOXnK6vefOWUhQquyJsT0xM3LqY&#10;mNjtMTG+o1gWH58oC2DS0zMpNzdPVo3qFjvwPmYVxFFR3w40Y8YsWrlyFR04cECc+8M0a0U7Wr59&#10;rJwb+tKlS/L5YeXfLKftJ0cLyYh5k+3Au+b33KHK2RQChbfM1FgbIWGEj03iR1cy36brdObabjp4&#10;FrmGgaDlDvIjTWBuX6LgptL2Cm/0Pdx/dpp4jsDKaBS6QNyacvfWH+9B5Y4KbQt70cs12aPQ2QQb&#10;gvvDrS8E5YlC0KI1DkK91XHj9gU6+MV+WdSUlJR8W7zfl8X7PUh9/QN5Z1W+Xfw8GLWWOk/7ks5e&#10;Ci7QySgut4mk+ml4/S922mk0jMtkELZlO89X2s4vrxyrqKhAQm5LdZbuGiz8mHpNiFk1CGJNCcKk&#10;SMM0bXfOUOQRmWG1jTG/lnBmB2HMWJ5VeFUDp82DEMB8sD3m/4f16x8mdREz4WJ/Dkw7hny8/PwC&#10;2+fBMnjEFi/+VAqkujxHuNSX54B3D0K4b99+QeckOrrJtCZNmvlat279UH5+/nezs9s9kpqa+XRq&#10;avpf0tIyX0tKauVr1SrtPSEYcuLi4of5fHGLWraMPSjE41E0Gxa2Tfy9T9gRISxOCTst7CaqTOGF&#10;xNy2aMuTnhtHrbIbU1xSc9m/sWvXbjRq1Bj6sGQsjSnpSR8vKqGdO3fR55/vpU2bNsu8yJ2fb6J9&#10;B3fJ9ARUdps4dmENTdj4Ei0tDxRCyI2DIDPn9N2i41eqL7CZuuNVYwUy5vzFsZ0gzHvkcmBxjAl4&#10;OlFZ7QQFMJaIDMznRI/II5cWilftz2OEdL5y5aoU4ThnW7duo8kzPqDMds1kZXtmZjYq29EDcC/C&#10;u61atWosdvofwoLnELaqYem1rrtpS3n1Vc4QRXbBNHzhVwGCSduaveZ2SPcK02uCFZUeDXj92iL7&#10;7wsSia/nzKQ///lVuzfvrpt6VximfiAuFIYp2MI3ISjQ3w/eveGWZy/YVJgYXkDjMWpgnPd3h0Br&#10;Geu9cfQZTI6hfiOzad7GbjLXzWRazJjWhbLabF/dPou2FtEHJfmUXZBo/4xIS07zyXF8vLarcV9Y&#10;fRmH0+ryHHjfMG68j45zUm59HyN+qD4CYSOut7J6FFOQFRYWPtK+ffuftmtX+F+YpzYjI/cXWVl5&#10;v8fyzMw2zwkx0kQIyo6xsYlD4uISPvD54mcKWy5srhCY4u+4RUJYbhDiZUdMjO+4+Fc2/naEua8L&#10;gzfzNqpZtdcShhlk8BheTYjNzp27UL9+A6jXoHzqNrAVjR8/UdqwYR/IG4K+g7pQ37EJNGfudPrs&#10;szJas2YNLVmyhD6aO5lGT+lEsz6ZKL2eEKXbtwthKoTq8uUr5LL5Cz6hDz/uQuNXvCeE2Ody3cqV&#10;K8VxltCcj2dTx+F/prVr10oBjgpxhOLHjZtAw0cNkJW406bNoOLicTR06DDZniUvL5/ef7+LvFlJ&#10;zfSRLzYG7VpuQVQjVw/nQZyPsz5f7Bbxd5kQdwuF0BudmNiqiTi3vyooKHhs2rRp35ZvSjX8qcuu&#10;0/O3mKf9MwFxaBdM8AA6BZM2uxfOtXYPYI8fU+9QnjxTXl2QiQsGxF0JQrp17d9nB68BXkUcWz2H&#10;8fnthu3gwVKHYO4weI/FeQ7I89Sh1q1bt6rLhBktQmoCtr/TxR0IB8OTGaqwZPToMSHD3qC+jMNJ&#10;XZ5Dnw/7uVBWcj+bp4uX9g9Hjhz5J/UwiPHjx/9Lp05F/5mdnf9sXl7e00JsPgmxieW9eg35Xnp6&#10;zm9at27916SklBZJSUmtExMTUxMTk3OSk1Obij9jExKSUoS1RTg0NjZhpLDJwoqFsJojlvUSgmuM&#10;+BuCdI6wRZZAjZ8iBJfYNn5kXFz8WCHASoVYXSKWfyZsqlg2UGw7T+w7WCz/VKyfJrYdHxcXNwCi&#10;Nz6+VWZCQnJWXFxSe/HceeK1xaWnp7+YmZn5XHp69h9SUzP+JB7/pk+fPj9Qw3wAPfqqOg815r3V&#10;xXah8724DVLQmcK8oGTlqUBh1LDtnjgQHnvsse8hb/Dxx590xZz0TANHiS3TRUCaEmFFEGZqFyOG&#10;/D6Z2ycMuYIQlWUoPtDrcYGpLl8Pz2k1OTa/Nm04ntqFuctAaKv3JCAHFC1OEILVVcVuEEzIl0O+&#10;I6pt7WMRF2+5HAJp2d7e9X4c4VDdcyCEjqpwZ06l+M7u0akX6iPAuJFqevK93evzytAtwqWmbRqg&#10;rVFnh2G8Abx11o+6/0feb8j/inxNbRqA7cIfloewhlaOY4cKQUGkCpEXyht4gi9O9wf1WcINRFD6&#10;vFBoAAAXBklEQVQVODxLEFD2KtNQ1BfBFKqwBIY8OoTzkEcYiuqeA3Ps2gtT6qtIRr5n19F/lfmf&#10;jvMA0V/E3naXIWfcWH3VIIA8aKvu6cxQjz321Gsq1HtCLWKYe4sQT/mOH3JlUVtMogsiUKwPqvIN&#10;Nln0gVBtZ3gJUJwRaFH51jpUmlZfIAJhiv3Uy6hETR1nFJ7VVR4z945QuYNo1QJhBS9TOECw1EYY&#10;1YRwnqOqwhIsC6dBNcSUDjljn6oqk8HdGIeTmm7fbuxjlNz2Zcc5wM1iVHF11fpMPQCzWzTEhs3V&#10;GVrZRKypcV7rnYBz/Jj7BgSTuBAHecyEwJoPr43aTIKLtlhXlVdPCLxgUVZbcCwc0/EcNova4gw3&#10;47FYF1QogjHyBaj+gjA/RILzsxhKPN0LMVOX54D3D8UDBs+YDIHbG1SjN6Fzm6oE4L0cR7iYngNe&#10;TITHnXmUwsR32hw9YOoBEIHWvLtng4SS2+3d1Vf/5aVCevSZ32PGjPuaDsTCj7nnVCHiys1iKnje&#10;XGWlzu3vBuo1oPo36DWYRCpCvGJd0PjgMbwXr5epO3ifQoWL4zL/SrmDnq0yvOrkToiZ6qhue4S3&#10;QxWWmAyhZZPorQl3YxxOwn0OeEhRPIOcScdYWQzWZxAStgpC3CMGEcJGHuM7qwKKk7TYYuHHeIYw&#10;vHZhWUREVL465D1HiQHj6wrfgr2FjDtQoj5JWJBnN6XgDWoz9BkaufQlme8WjkGw9P30IeM6kw1e&#10;as0cYloXykI9B6bVc47BZDEJETR0wctB+9vtfo4jlIXzHIPn/olyuv2NmrUIOhcsBus7mPkDuXGY&#10;+izEDCB32fYIK36g0cqW4YZsWfgxnkP8mJqmXKuJlTm9a/eLUB7AcI1z/xoW1k0N5pEO9k7rAgxT&#10;+FQLk3C5U4UXCPc6X6fdmrZoJHu6wUM2ffoM2WKmqhzI+zWOqqjtc0AMOj2DVhpAVDHP1MPUBRZ+&#10;DMMwDRy/IAz2EEJYIWQ8fHHw5PuhuBOCCSHfqkRcfRZl9+s5IHwNvQZlNTFX7zPhwsKPYRjGo+iQ&#10;MXJEbUJCmi/lTcrq/SvqMv0RKUTY6qchrB/b+vWA9w4eX6SD1JfIBFO/YOHHMAzDBADBoGYoQYuh&#10;gPmL0dgZIchQs5RAjNQELWBqAj9HaBDKR3sdewNuHSLmHoMMYOHHMAzDhA1aAlkNxQMbnaNCF3mE&#10;8EBV14fPTn0RTE4a0nOECBGjwC2JvYLeg4UfwzAMU2dUtbyx0rh53DvUuuvzssmxFi9s98+6f/J9&#10;yun/C/m+6PcIXsGqZghiGg4s/BiGYZi7ClqSQFQIgRHURqlDh44yNOks9ODijnv7HJijGYU+jven&#10;9E42pGfqByz8GIZhmPsCikt0g2rnjCVNmjahpLxX5OwfVU35ZqehirLquBvPASGOWUfs74mwMhaC&#10;7oeFH8MwDFPvQCECmqRHGuavjmoSKUUh2tAUznpYihi2u2tdZ/9Ahutx7m3vBQtBF8LCj2EYhnEV&#10;KDARoqMIbUtsIkQaGh6jyMTuKdTipSbUZnsvPQemCkQDbse0e6WcI1j/0WJLWBnE3320UhZ+DMMw&#10;TJ1APqEQIEZRCCsq6knz5s2rsnk0uFuCyU5Deg6IbHvlMEL3wjrztJD1D5vwqzemXhrDMAzD3Dng&#10;KQwVPoahEXJGz+eow/hHKwUQW+0M5xBNwPW5RfsfDgvXD7TYgtdNLaoRDz/88IOPP/74i7Cnn366&#10;1sKeQ70MwzDMfQM5hWpau6BCE5gOISOvEPPohgsXkLwop+crKZliO59RZyHA1aln7jF1EX5inyK9&#10;v81K1OoawcKPYRiGqbfYQshGb2FaWrqsgl26dFlAFTILv+DnwDmCkNbnDiFhdZqZe4AWW7UTfo9H&#10;6v399kStRDwLP4ZhGMaVII8tKirqbatXoTm3EM2SUzr8Uc5swpXIfsP5aNqikTpPUWcxVaA6rcxd&#10;Qout2oZ67xQs/BiGYZgGCYRhdR5DVMeigfL06TPkPMimae+0WKoJtdn+fj0HGnnbzkkpTyd3d3ji&#10;iSeKteCqH/bEfPXSGIZhGMYbREdHP6NyDEuEBc1wAmvme48Scl6tUhw6cZPw0xw6dMgWCo5awwKQ&#10;YRiGYRjPgapYqyo5tDiEpWXFUtd+remDknxZXYv8vHBNizLTulBWm+3D2Wfygg7UpEmTCowJwlid&#10;BoZhGIZhGAaggTLy5IRYKhJWhrw5LQid1iI2sjK8vGrVatq3b7/yuQUDIQaxVhOwfV0LSOD9w2tF&#10;pbUaIsMwDMMwDFMTED6FBxHhZSGqhgtxVQZxZReGTkOBCoQiqpchFlGdu2vX7pBzKddF+GFmEOT8&#10;6ZlBUDijXjrDMAzDMAxzN9FCEdXLaL9iVTBLj6KxivnOWNSWiIjoluolMAzDMAzDMAzDMAzDMAzD&#10;MAzDMAzDMAzDMAzDMAzDMAzDMAzDMAzDMAzDMAzDMAzDMAzDMAzDMAzDMAzDMAzDMAzDMAzDMAzD&#10;MAzDMAzDMAzDMAzDMAzDMAzDMAzDMAzDMAzDMAzDMAzDMAzDMAzDMAzDMAzDMAzDMAzDMAzDMAzD&#10;MAzDMAzDMAzDMAzDMAzDMAzDMAzDMAzDMAzDMAzDMAzDMAzDMAzDMAzDMAzDMAzDMAzDMAzDMAzD&#10;MAzDMAzDMAzDMAzDMAzDMAzDMAzDMAzDMAzDMAzDMAzDMAzDMAzDMAzDMAzDMAzDMAzDMAzDMAzD&#10;MAzDMAzDMAzDMAzDMAzDMAzDMAzDMAzDMAzDMAzDMAzDMAzDMAzDMAzDMAzDMAzDMAzDMAzDMAzD&#10;MAzDMAzDMAzDMAzDMAzDMAzDMAzDMB6mRacHHozv9Z3Dib2/S3YTy0rVJkZqux/DMPWTp3rQ75/u&#10;QVSVPVVUsek/OtG31C6ScPaDPdWtIlLtYqYT/eOT3SvmhLWtxraP3Z4sos5qiwDE6/dVd3w9nlDH&#10;YBiGcSVxhd9+JKHXd85IsdbjfwX9CMb3/E5frBPbXIrp9s//qhbXej+GYeo31QoeuzArqqi8wQtH&#10;KOltxH7XH+ta8Su1OIAniyr6Yv1TRbSxqu2AFnDymA4R93AnelCsP6yeL0Co6v1Y+DEM4znie37b&#10;J8Vbz2/X6MettvsxDFO/CUvwKPEnRNql/+5WIW/swhVKEHahRJf9GFq42Z/Djj5Odc9XKTZtz8fC&#10;j2EYT6NFnNPie31nU0KnBwLCOXZqux/DMPWX6gSP3ZNm30bvF46Zjv1UYcUjT3WvOGP3zlWKNofH&#10;Tr8G5/JwEftVegqrMxZ+DMN4Ansot1LQGUK6Tmq7H8Mw9YNwBJxRuIUQjP7lZs+dJESOnt3sx63O&#10;G1gdWvixx49hGE+hCzOq89Dp7XS+Xm33U4sZhqnH1FbwVLdfZYjX4KWrMmwbothDi7fqXqfRk8jC&#10;j2EYr5LQ47u/r/TMGSpxA4o4bPl8td2PYZj6zd0SfsC/TXBuoBBjITsB2EK7AcUeWsCZnjcwJB3o&#10;GdT7sfBjGMazvNDpgX+M7/XtOVrMaRPi7Xpsj/8VsqqutvsxDFM/uZvCD2gPnBJk7Z3euFCYPHca&#10;u8izW6jXwsKPYRiGYRiPU1H0wANE6oEAf5tMY1oH05jWwTSmdTCNaR1MY1oH05jWwTT6cUWxWiDw&#10;+jngzwDDMAzDeATnRdELOMfs9XPA4w8cv37sNI1pHUxjWgfTmNbBNKZ1MI1pHUxjWgfTmJYxnqTn&#10;on8nmHpY48eMu+m56N+KavJ+mx//m+vuoL06bj9evAA4x+z1c8Dj9/b4GU+hL2Kwkxd2kubri7sq&#10;l8PsOJerQ7ka5zhr+1gdzrXYx+Ik1HKgl6vDuA754sMEYx27+kX1yEIdhmEYV8IiiPEY6tpFxWte&#10;qry4j139R7XUQi+H2dHL1KFcjRpSrVGHcS2m97cmuPWzUNNxY1u78HPruP148aLnHLPXz4HXx+9F&#10;vD5+D2O/6NVW+KlDuRr7+Opi6nCuRb2tlehxOVl5sI9xuTqM69DjrK2pw7gUL14AnGP2+jng8Xt7&#10;/Izn0Bev2oR6talDuRo1vFqjDuNanO+pk1DLgX0/dTjXEGpcpmUm3DpuP3zR43PA4/f2+BlPYb/o&#10;sccvvAu9Cb2/OpxrUcOpNeowrkO9/ABq8nlQh2EYxpWwCGI8hrp2eT7Hzz7G2pg6jGvR47BjWgZM&#10;oV69rTqca9Cvu66mDudCvHjRc47Z6+fA6+P3Il4fv4exX7i4qrfupg7nWuQbWgfUYVyHevlhgfe5&#10;YVX1evEC4Byz188Bj9/b42c8h7p2cVVvHVGHcS2m97cmuPWzUNNxY1uu6nU7zjF7/Rzw+L09fsZT&#10;2C96nONXd1OHcy3qba1Ej8sJV/UGmjoMwzCuhEUQ4zH0xcvrVb2mcdXE1GFcix5HbXHreQg17nDP&#10;hVvH7ceLFz3nmL1+DhrW+CMiooZHRUX3b9So0ffUIgMNa8w1x+vj9zD6ogXRN3NLM+n1g83Y3FQu&#10;06aXw5zL1aFcjT4PtUXvrw7nWjAW/d46CbUc6OXqMK5DvngHNfk8qMO4FC9eAJxj9vo5aFjjj4yM&#10;Ko6MjCZtQgheDRaCDXf84eHFMTOVqGuXFHFawHBVb81NHca16HHYMS0DXNUbbOpwLoQvenwOGtb4&#10;ncLPaRCCP//5RHrwwbMNcvzh4cUxMxL7hcvuzeGq3tqZOpxrkW9oHVCHcR3q5YcF3mdTVa/pAsPG&#10;xlbfLWrL97+/QXyHWQQxHkKLltoIP23qUK5GDa/WqMO4Fud76iTUcmDfTx3ONVQ1LhPYlqt63Y5z&#10;zF4/Bw1r/FV7/KK2REVFvd3QxlxzvD5+D2O/6NU21KsO5Wrs46uLqcO5FvW2VqLH5YSregNNHcal&#10;ePEC4Byz189Bwxp/oPDTQs9Jwx1/eHhxzEwl+uLldY+faVw1MXUY16LHUVvceh5CjTvcc+HWcfvh&#10;ix6fg4Y1/oiIiB+qP6ug4Y4/PLw4ZkaiL1owzvHznuhxYh+Lk1DLgV6uDuM65It3EGqsJtRhGKZe&#10;oT1f5qpWxg+LIMZjqGuX56t6Eb6si6nDuBbT+6vH5uTImdVBy936WdCvW49Vm2mZydw6bj9evOg5&#10;x9wwz0GoXDeuagVeHLMdr4/fw+iLFow9fnU3dTjXIt/QOoBjmC40bGxs9de0CPCWR9AufOx/ewUv&#10;jpmpRIsWruqtG+owrsX5njoJtRzY91OHcw1VjcsEtuWqXrfjHHPDPAehPH6BFrWloY6/auxj9vr4&#10;GU9hv+hxVW/4F38nen91ONeihlNr1GFch3r5YYH32dTHj2HqG2bhF6rK1cuwCGI8hhYtXNUbPK6a&#10;mDqMa9HjqC1uPQ+hxh3uuXDruP148aLnHHPDPAeW8ON2Jma8OGY7Xh+/h9EXLRjn+HlP9Dixj8VJ&#10;qOVAL1eHcR3yxTsINVYT6jAupeFdALSnK3Q1q3PMDe8cVI99zDx+b4+f8Rzq2uX5ql41pFqjDuNa&#10;TO9vTXDrZyHUuMM9F24dt5+GdwEwhzj9QtCqZrWPueGdg+qxj5nH7+3xM55CX7S+vribZmxpKnOX&#10;YNM3N5HLtOnlMOdydShXo89DXcx0oWFjY6u/xv3tGAsWQYzH0MKFq3rrhjqMa3G+p05CLQf2/dTh&#10;XENV4zKBbXHDo3HruP00vIteKI+f3V57rYD8uW9evPDbx+z18XsRr4/fw9gvelzVG/7F34neXx3O&#10;tajh1Bp1GNehXn5Y4H22Cz+gDuNSGt4FwCz87EUOzjE3vHNQPfYx8/i9PX7Gc6hrl+dz/OxjrI2p&#10;w7gWPQ47pmVAz1hhR2+rDuca9Ouuq6nDuZCGdwGwhF9VbUucY25456B67GPm8Xt7/IynsF+4uKo3&#10;WOCEi95fHc612MfiJNRyoJerw7gO+eIdhBqrCXUYhmFcCYsgxmOoaxdX9dYRdRjXYnp/a4JbPwuh&#10;xh3uuahP49YhzpoVLXjxouccs9fPgdfH70W8Pn4PY7/ocY5f3U0dzrWot7USPS4nplAvUIdxHXqc&#10;tTV1mPuOObetOiHoxQuAc8xePwc8fm+Pn/Ec+uJV26pe04WGjY2t/lqgEOSLHp8DHr+3x894Ci3e&#10;AHv8gj1Y4aL3V4dzLWo4tUYdxnWolx8WeJ/ra1VvKI9foPFcrQwTCIsgxmOoaxdX9drGWBtTh3Et&#10;ehx2TMsAV/UGmzrcfcUs/KoTel686DnH7PVz4PXxexGvj9/D2C9cXNVbd1OHcy3yDa0D6jCuQ738&#10;APB+hos6zH3HEn419eh58QLgHLPXzwGP39vjZzwHBB9s5pZm0usHm7G5qVymTS+H2Zc3FMED1DW8&#10;1qjDuBb9Xur31kmo5cDNnwX9up2Ylplw67j98EWPzwGP39vjZzyF/aIHUacfc1Vv7UwdzrWot7US&#10;PS4nXNUbaOowDMO4EhZBjMfQFy+7N8eLc/WaxlUTU4dxLXoctcWt56Gm48a2PFev23GO2evnwOvj&#10;9yJeH7+H0RctWG2EH1CHcjWmcdYEvb86nGuxj8VJqOVAL1eHcR3yxYcJxspz9bod55i9fg54/N4e&#10;P+M51LWr1qFemDqUq7GPsTamDuNa9DjsmJYBruoNNnU4F8IXPT4HPH5vj5/xFPYLF3v86m7qcK5F&#10;vqF1QB3GdaiXHwDez3BRh2EYxpWwCHIDERERP4yIiMoPbypKpkq0aPF6jp8aXq1Rh3EtzvfUSajl&#10;wL6fOpxrCDUu0zITbh23Hy9e9Jxj9vo58Pr4vYj7xm8Jv+j5ukep+HtPZGTka2o1Ey72ix5X9f67&#10;DGHWxvT+6nCuRb2tlejxOTlyZrVxuTqM69DjtFtNPg/qMC7FixdA55i9fg54/N4ev/to0aLFg/D+&#10;RUZGnbVEYNRV8W8RlqtNmKrQokV7/PRjp2lM69ShXI1pXDUxdRjXosdRW9x6Hmo6bmzbsKt69WOn&#10;aUzrYBrTOpjGtA6mMa2DaUzrYBrTOpimqmUa+zZ205jWwTSmdTCNaR1MY1oH05jWwTSmdTCNc1lV&#10;6+2mMa2DaUzrYBrTOpjGtA6mMa2DaUzrYBrnMud6L9CwxhwdHf2MEIFrtDcQf2OZWt0w8A+O7U4Y&#10;LtzzdrYOuJBrwn0MMx3bLdbxwx9X/u0cT00fu8m8Om42NjbL/uVf9ksRpB/7RVGgNbT1+nHDt6iz&#10;jRtHRSr5xDAMwzAMw7gdTFUphN4Jm+grRV6gWs0wDMMwDMO4lRYtWnwnIiJquF/oId8vMkOtZhiG&#10;YRiGYdwMqnitat5Kr15ZVFTUo2o1wzAMwzAM0xCANw9ePVTzcvUuwzAMwzAMwzAMwzAMwzAMwzAM&#10;wzAMwzAMwzAMwzAMwzAMwzAMwzAMwzAMwzAMwzAMwzAMwzAMwzAM0xBo1Cjq92is7Jwb94UXXngw&#10;IiLqsLDr770X9Su1mGEYhmEYhnEjQtz9Y0RE5ByT8GMYhmEYhmEaCI0aRfps06hVWkREVGesD+Xx&#10;e++99x4Ry84IuyT+/lf92H4Mu4isbr0J02sTArVUrWYYhmEYhmFqSlUev+qEn1+QWUIR2I/nX+8X&#10;bPb1Yj8pHNWqWq9jGIZhGIZhwsAuqGoq/JzLNXZhaPLs6ePa11f1OuzofESx/6Y33njjW2oxwzAM&#10;wzAMUx11FH5Gz1t1wjCE8KtcFo6Fem6GYRiGYRgmBPVI+NlDuZWhY4ZhGIZhGOYOUZXgupfCD9iX&#10;m/Zt3DiyL9Y592MYhmEYhmHCxC7+lOiS+XP3WvjZMVf1cniXYRiGYRiGYRiGYRiGYRiGYRiGYRiG&#10;YRiGYRiGYRiGYRiGYRiGYRiGYRiGYRiGYRiGYRiGYRiGYRiGYRiGYRiGYRiGYRiGYRiGYRiGYRiG&#10;YRiGYRiGYRiGYRiGYRiGYRiGYRiGYRiGYR544P8H3+jhtFpUhAMAAAAASUVORK5CYIJQSwECLQAU&#10;AAYACAAAACEAsYJntgoBAAATAgAAEwAAAAAAAAAAAAAAAAAAAAAAW0NvbnRlbnRfVHlwZXNdLnht&#10;bFBLAQItABQABgAIAAAAIQA4/SH/1gAAAJQBAAALAAAAAAAAAAAAAAAAADsBAABfcmVscy8ucmVs&#10;c1BLAQItABQABgAIAAAAIQDXwv3lJQIAAKkEAAAOAAAAAAAAAAAAAAAAADoCAABkcnMvZTJvRG9j&#10;LnhtbFBLAQItABQABgAIAAAAIQCqJg6+vAAAACEBAAAZAAAAAAAAAAAAAAAAAIsEAABkcnMvX3Jl&#10;bHMvZTJvRG9jLnhtbC5yZWxzUEsBAi0AFAAGAAgAAAAhAPLj5dXeAAAABQEAAA8AAAAAAAAAAAAA&#10;AAAAfgUAAGRycy9kb3ducmV2LnhtbFBLAQItAAoAAAAAAAAAIQBMQgxyIhcBACIXAQAUAAAAAAAA&#10;AAAAAAAAAIkGAABkcnMvbWVkaWEvaW1hZ2UxLnBuZ1BLBQYAAAAABgAGAHwBAADdHQEAAAA=&#10;">
                <v:shape id="_x0000_s1027" type="#_x0000_t75" style="position:absolute;width:37230;height:21717;visibility:visible;mso-wrap-style:square" stroked="t" strokecolor="black [3213]">
                  <v:fill o:detectmouseclick="t"/>
                  <v:path o:connecttype="none"/>
                </v:shape>
                <v:shape id="Picture 7" o:spid="_x0000_s1028" type="#_x0000_t75" style="position:absolute;left:1800;top:359;width:28870;height:213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yqwgAAANoAAAAPAAAAZHJzL2Rvd25yZXYueG1sRI9BawIx&#10;FITvhf6H8ApeimYrYmW7UUqh0pNUK3p9bJ7JspuXJUl1/feNUPA4zMw3TLUaXCfOFGLjWcHLpABB&#10;XHvdsFGw//kcL0DEhKyx80wKrhRhtXx8qLDU/sJbOu+SERnCsUQFNqW+lDLWlhzGie+Js3fywWHK&#10;MhipA14y3HVyWhRz6bDhvGCxpw9Ldbv7dZnSbvvNbP0dT8fnMDtcjTNre1Bq9DS8v4FINKR7+L/9&#10;pRW8wu1KvgFy+QcAAP//AwBQSwECLQAUAAYACAAAACEA2+H2y+4AAACFAQAAEwAAAAAAAAAAAAAA&#10;AAAAAAAAW0NvbnRlbnRfVHlwZXNdLnhtbFBLAQItABQABgAIAAAAIQBa9CxbvwAAABUBAAALAAAA&#10;AAAAAAAAAAAAAB8BAABfcmVscy8ucmVsc1BLAQItABQABgAIAAAAIQAle+yqwgAAANoAAAAPAAAA&#10;AAAAAAAAAAAAAAcCAABkcnMvZG93bnJldi54bWxQSwUGAAAAAAMAAwC3AAAA9gIAAAAA&#10;">
                  <v:imagedata r:id="rId19" o:title=""/>
                  <v:path arrowok="t"/>
                </v:shape>
                <w10:anchorlock/>
              </v:group>
            </w:pict>
          </mc:Fallback>
        </mc:AlternateContent>
      </w:r>
    </w:p>
    <w:p w14:paraId="5DBDECF1" w14:textId="0B610276" w:rsidR="000D3EAE" w:rsidRDefault="000D3EAE" w:rsidP="000D3EAE">
      <w:pPr>
        <w:pStyle w:val="Caption"/>
        <w:rPr>
          <w:color w:val="FF0000"/>
          <w:lang w:val="en-US"/>
        </w:rPr>
      </w:pPr>
      <w:bookmarkStart w:id="24" w:name="_Ref458165860"/>
      <w:proofErr w:type="gramStart"/>
      <w:r>
        <w:t xml:space="preserve">Figure </w:t>
      </w:r>
      <w:r>
        <w:fldChar w:fldCharType="begin"/>
      </w:r>
      <w:r>
        <w:instrText xml:space="preserve"> SEQ Figure \* ARABIC </w:instrText>
      </w:r>
      <w:r>
        <w:fldChar w:fldCharType="separate"/>
      </w:r>
      <w:r w:rsidR="005B041B">
        <w:rPr>
          <w:noProof/>
        </w:rPr>
        <w:t>2</w:t>
      </w:r>
      <w:r>
        <w:fldChar w:fldCharType="end"/>
      </w:r>
      <w:bookmarkEnd w:id="24"/>
      <w:r>
        <w:t>.</w:t>
      </w:r>
      <w:proofErr w:type="gramEnd"/>
      <w:r>
        <w:t xml:space="preserve"> Option 1 for relation between synchronization signals (SS) and PRACH resources, with fixed timing between SS and PRACH</w:t>
      </w:r>
    </w:p>
    <w:p w14:paraId="73EF883A" w14:textId="0C7F0253" w:rsidR="005D33AF" w:rsidRDefault="000D3EAE" w:rsidP="00A91EB5">
      <w:pPr>
        <w:rPr>
          <w:lang w:val="en-US"/>
        </w:rPr>
      </w:pPr>
      <w:r>
        <w:rPr>
          <w:lang w:val="en-US"/>
        </w:rPr>
        <w:t xml:space="preserve">Option 2 </w:t>
      </w:r>
      <w:proofErr w:type="gramStart"/>
      <w:r>
        <w:rPr>
          <w:lang w:val="en-US"/>
        </w:rPr>
        <w:t>is illustrated</w:t>
      </w:r>
      <w:proofErr w:type="gramEnd"/>
      <w:r>
        <w:rPr>
          <w:lang w:val="en-US"/>
        </w:rPr>
        <w:t xml:space="preserve"> in </w:t>
      </w:r>
      <w:r>
        <w:rPr>
          <w:lang w:val="en-US"/>
        </w:rPr>
        <w:fldChar w:fldCharType="begin"/>
      </w:r>
      <w:r>
        <w:rPr>
          <w:lang w:val="en-US"/>
        </w:rPr>
        <w:instrText xml:space="preserve"> REF _Ref458166185 \h </w:instrText>
      </w:r>
      <w:r>
        <w:rPr>
          <w:lang w:val="en-US"/>
        </w:rPr>
      </w:r>
      <w:r>
        <w:rPr>
          <w:lang w:val="en-US"/>
        </w:rPr>
        <w:fldChar w:fldCharType="separate"/>
      </w:r>
      <w:r w:rsidR="005B041B">
        <w:t xml:space="preserve">Figure </w:t>
      </w:r>
      <w:r w:rsidR="005B041B">
        <w:rPr>
          <w:noProof/>
        </w:rPr>
        <w:t>3</w:t>
      </w:r>
      <w:r>
        <w:rPr>
          <w:lang w:val="en-US"/>
        </w:rPr>
        <w:fldChar w:fldCharType="end"/>
      </w:r>
      <w:r>
        <w:rPr>
          <w:lang w:val="en-US"/>
        </w:rPr>
        <w:t>. Here, a PRACH resource is defined which is common for several SS</w:t>
      </w:r>
      <w:r w:rsidR="004705D3">
        <w:rPr>
          <w:lang w:val="en-US"/>
        </w:rPr>
        <w:t xml:space="preserve">, and each </w:t>
      </w:r>
      <w:proofErr w:type="gramStart"/>
      <w:r w:rsidR="004705D3">
        <w:rPr>
          <w:lang w:val="en-US"/>
        </w:rPr>
        <w:t>SS also</w:t>
      </w:r>
      <w:proofErr w:type="gramEnd"/>
      <w:r w:rsidR="004705D3">
        <w:rPr>
          <w:lang w:val="en-US"/>
        </w:rPr>
        <w:t xml:space="preserve"> contains a PRACH transmission delay indication</w:t>
      </w:r>
      <w:r>
        <w:rPr>
          <w:lang w:val="en-US"/>
        </w:rPr>
        <w:t xml:space="preserve">. This option 2 has lower resource overhead compared to option 1. Alternatively, with a design with similar </w:t>
      </w:r>
      <w:r w:rsidR="005D33AF">
        <w:rPr>
          <w:lang w:val="en-US"/>
        </w:rPr>
        <w:t xml:space="preserve">PRACH resource </w:t>
      </w:r>
      <w:r>
        <w:rPr>
          <w:lang w:val="en-US"/>
        </w:rPr>
        <w:t xml:space="preserve">overhead for option 1 and 2, a longer PRACH preamble </w:t>
      </w:r>
      <w:proofErr w:type="gramStart"/>
      <w:r>
        <w:rPr>
          <w:lang w:val="en-US"/>
        </w:rPr>
        <w:t>can be transmitted</w:t>
      </w:r>
      <w:proofErr w:type="gramEnd"/>
      <w:r>
        <w:rPr>
          <w:lang w:val="en-US"/>
        </w:rPr>
        <w:t xml:space="preserve"> with this option 2. An indication of which SS </w:t>
      </w:r>
      <w:proofErr w:type="gramStart"/>
      <w:r>
        <w:rPr>
          <w:lang w:val="en-US"/>
        </w:rPr>
        <w:t>was best received</w:t>
      </w:r>
      <w:proofErr w:type="gramEnd"/>
      <w:r>
        <w:rPr>
          <w:lang w:val="en-US"/>
        </w:rPr>
        <w:t xml:space="preserve"> in the UE can potentially be included by defining an association between SS signals and PRACH preambles. The UE then selects PRACH preamble based on which SS that was received. These SS </w:t>
      </w:r>
      <w:proofErr w:type="gramStart"/>
      <w:r>
        <w:rPr>
          <w:lang w:val="en-US"/>
        </w:rPr>
        <w:t>might be distinguished</w:t>
      </w:r>
      <w:proofErr w:type="gramEnd"/>
      <w:r>
        <w:rPr>
          <w:lang w:val="en-US"/>
        </w:rPr>
        <w:t xml:space="preserve"> by using different synchronization signals. </w:t>
      </w:r>
    </w:p>
    <w:p w14:paraId="5A37D2EF" w14:textId="2931FD53" w:rsidR="000D3EAE" w:rsidRPr="00A91EB5" w:rsidRDefault="000D3EAE" w:rsidP="00A91EB5">
      <w:r>
        <w:rPr>
          <w:lang w:val="en-US"/>
        </w:rPr>
        <w:t xml:space="preserve">An evaluation of several beamforming candidates might beneficial when detecting the PRACH preamble. With analog beamforming in the TRP, a switching between different beamforming’s during the PRACH preamble </w:t>
      </w:r>
      <w:proofErr w:type="gramStart"/>
      <w:r>
        <w:rPr>
          <w:lang w:val="en-US"/>
        </w:rPr>
        <w:t>can be used</w:t>
      </w:r>
      <w:proofErr w:type="gramEnd"/>
      <w:r>
        <w:rPr>
          <w:lang w:val="en-US"/>
        </w:rPr>
        <w:t>.</w:t>
      </w:r>
      <w:r w:rsidR="00A91EB5" w:rsidRPr="00A91EB5">
        <w:t xml:space="preserve"> </w:t>
      </w:r>
      <w:r w:rsidR="00A91EB5">
        <w:t xml:space="preserve">A PRACH </w:t>
      </w:r>
      <w:proofErr w:type="gramStart"/>
      <w:r w:rsidR="00A91EB5">
        <w:t xml:space="preserve">format which enables beamforming </w:t>
      </w:r>
      <w:r w:rsidR="005D33AF">
        <w:t>during</w:t>
      </w:r>
      <w:r w:rsidR="00A91EB5">
        <w:t xml:space="preserve"> PRACH preamble reception</w:t>
      </w:r>
      <w:proofErr w:type="gramEnd"/>
      <w:r w:rsidR="00A91EB5">
        <w:t xml:space="preserve"> is discussed in </w:t>
      </w:r>
      <w:r w:rsidR="00A91EB5">
        <w:fldChar w:fldCharType="begin"/>
      </w:r>
      <w:r w:rsidR="00A91EB5">
        <w:instrText xml:space="preserve"> REF _Ref458407638 \r \h </w:instrText>
      </w:r>
      <w:r w:rsidR="00A91EB5">
        <w:fldChar w:fldCharType="separate"/>
      </w:r>
      <w:r w:rsidR="00A91EB5">
        <w:t>[1]</w:t>
      </w:r>
      <w:r w:rsidR="00A91EB5">
        <w:fldChar w:fldCharType="end"/>
      </w:r>
      <w:r w:rsidR="00A91EB5">
        <w:t>.</w:t>
      </w:r>
    </w:p>
    <w:p w14:paraId="2AA3FE8E" w14:textId="77777777" w:rsidR="000D3EAE" w:rsidRDefault="000D3EAE" w:rsidP="000D3EAE">
      <w:pPr>
        <w:pStyle w:val="BodyText"/>
        <w:rPr>
          <w:color w:val="FF0000"/>
          <w:lang w:val="en-US"/>
        </w:rPr>
      </w:pPr>
    </w:p>
    <w:p w14:paraId="70695E5B" w14:textId="77777777" w:rsidR="000D3EAE" w:rsidRDefault="000D3EAE" w:rsidP="000D3EAE">
      <w:pPr>
        <w:pStyle w:val="BodyText"/>
        <w:rPr>
          <w:color w:val="FF0000"/>
          <w:lang w:val="en-US"/>
        </w:rPr>
      </w:pPr>
      <w:r>
        <w:rPr>
          <w:noProof/>
          <w:color w:val="FF0000"/>
          <w:lang w:val="sv-SE" w:eastAsia="sv-SE"/>
        </w:rPr>
        <mc:AlternateContent>
          <mc:Choice Requires="wpc">
            <w:drawing>
              <wp:inline distT="0" distB="0" distL="0" distR="0" wp14:anchorId="1AF17171" wp14:editId="3B99B6B8">
                <wp:extent cx="3868171" cy="2256433"/>
                <wp:effectExtent l="0" t="0" r="18415" b="10795"/>
                <wp:docPr id="4"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solidFill>
                            <a:schemeClr val="tx1"/>
                          </a:solidFill>
                        </a:ln>
                      </wpc:whole>
                      <pic:pic xmlns:pic="http://schemas.openxmlformats.org/drawingml/2006/picture">
                        <pic:nvPicPr>
                          <pic:cNvPr id="6" name="Picture 6"/>
                          <pic:cNvPicPr>
                            <a:picLocks noChangeAspect="1"/>
                          </pic:cNvPicPr>
                        </pic:nvPicPr>
                        <pic:blipFill>
                          <a:blip r:embed="rId20"/>
                          <a:stretch>
                            <a:fillRect/>
                          </a:stretch>
                        </pic:blipFill>
                        <pic:spPr>
                          <a:xfrm>
                            <a:off x="180001" y="35999"/>
                            <a:ext cx="3001350" cy="2220434"/>
                          </a:xfrm>
                          <a:prstGeom prst="rect">
                            <a:avLst/>
                          </a:prstGeom>
                        </pic:spPr>
                      </pic:pic>
                    </wpc:wpc>
                  </a:graphicData>
                </a:graphic>
              </wp:inline>
            </w:drawing>
          </mc:Choice>
          <mc:Fallback xmlns:cx="http://schemas.microsoft.com/office/drawing/2014/chartex" xmlns:cx1="http://schemas.microsoft.com/office/drawing/2015/9/8/chartex" xmlns:cx2="http://schemas.microsoft.com/office/drawing/2015/10/21/chartex" xmlns:w15="http://schemas.microsoft.com/office/word/2012/wordml" xmlns:w16se="http://schemas.microsoft.com/office/word/2015/wordml/symex">
            <w:pict>
              <v:group w14:anchorId="404FFAAD" id="Canvas 4" o:spid="_x0000_s1026" editas="canvas" style="width:304.6pt;height:177.65pt;mso-position-horizontal-relative:char;mso-position-vertical-relative:line" coordsize="38677,225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EEPiJAIAAKkEAAAOAAAAZHJzL2Uyb0RvYy54bWysVF1v2jAUfZ+0/2D5&#10;vSRAi0pEqCZQp0nVhqbtBxjnJrHqL9kmwL/ftZOMsj50qvqAuZdrH59z7jWrh5OSpAPnhdElnU5y&#10;SkBzUwndlPT3r8ebe0p8YLpi0mgo6Rk8fVh//rQ62gJmpjWyAkcQRPviaEvahmCLLPO8BcX8xFjQ&#10;WKyNUyxg6pqscuyI6EpmszxfZEfjKusMB+/x121fpOuEX9fAw4+69hCILClyC2l1ad3HNVuvWNE4&#10;ZlvBBxrsHSwUExov/Qu1ZYGRgxOvoJTgznhThwk3KjN1LTgkDahmmv+jZsN0x3wSw9GdkSBGH4i7&#10;b9ADhCyO2AyIGqSOqzdSVI9CypTEfsBGOtIxdDKcptG57GoXZvFk9gLLCl7gZzAWo1e8324wngoH&#10;B3QAUf+FoZh7Ptgb9NiyIPZCinBO84JmRlK62wm+c33Cv3c7R0RV0gUlmikcU6zGS8kiyowH4p7+&#10;BIuKngx/9kSbTct0A1+8xUHD8U+mXG/PYnp13V4KO/oa40EYDuXbw98PzNbwgwId+hfgQKJGo30r&#10;rKfEFaD2gGLctyoRwiYFB4G3sZE1NvQnkh26NxYSywuxyNnb6A8rTrVT8RuvJifUeJ/n+ZSSc0nn&#10;d8vlsn9BcAqEY3WOtfkdPjSO9dlslt/Ob4dJGXGs8+ErGEVigCyRDDaFFax78gOtcQsO04VJCjEd&#10;J8zG6OrBvczTrss/zPoP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JlZ8ft4A&#10;AAAFAQAADwAAAGRycy9kb3ducmV2LnhtbEyPwU7DMBBE70j8g7VI3KhN2oYS4lQICYToASiRuLrx&#10;NrGw11HsNoGvx3CBy0qjGc28LdeTs+yIQzCeJFzOBDCkxmtDrYT67f5iBSxERVpZTyjhEwOsq9OT&#10;UhXaj/SKx21sWSqhUCgJXYx9wXloOnQqzHyPlLy9H5yKSQ4t14MaU7mzPBMi504ZSgud6vGuw+Zj&#10;e3ASFtnerl4e8s3XY12PT+8LcyWejZTnZ9PtDbCIU/wLww9+QocqMe38gXRgVkJ6JP7e5OXiOgO2&#10;kzBfLufAq5L/p6++AQAA//8DAFBLAwQKAAAAAAAAACEAK0ZFYkoTAQBKEwEAFAAAAGRycy9tZWRp&#10;YS9pbWFnZTEucG5niVBORw0KGgoAAAANSUhEUgAAAn4AAAHYCAYAAAGketWYAAAAAXNSR0IArs4c&#10;6QAAAARnQU1BAACxjwv8YQUAAAAJcEhZcwAAFxEAABcRAcom8z8AAP+lSURBVHhe7L0HfFXHmffv&#10;3WR3s+XdeN/3n93s+25cEidxbGM7Tuw4iRO3OC5xp0gCjNC9V70DQqIKEEX03nvviN5B9F5E771X&#10;AQIkBOj5z+85M/ceXd0rBJKQkJ4vn+HMmXPOPUVznvPMPM8885QgCA9LbGzCX6Oior4LCwtr2axZ&#10;s5d0sWBwOsOGN2/egnrMe4Ou399Dfdf9hPLoFC/BnAP1eHnq1mJeNmkeUaAPrV64XFGvu1zhdO7C&#10;CX4Q9+kyL7ec68bLybs+5qV5cFjioWF54c5aXjqd4YP1z1V9QkKcB9MzXqEpuz6lIZt+xQ8Aacim&#10;l2nR4XDOn81dQWO2/8H9wIhyadDGn6vlHZq08yMuT5v4G4qJSfiT/tmqS0iIg+YdbMg3ffj6VF56&#10;uE+BgXU5t+vyUPWYTtCCQ05eP3JjOi+XHY2jM7eXqwf4S7p8+Qq5XGFd9U9XTVQNO4Vac5uOce05&#10;eXMBDdzwAs092IDXey/4PTUb8DvOz9j7Dc09UJ9Gb/s9rw/a+AsaurkGbTzTgVafbKHq2xlq1P4z&#10;SkpKekP/fNUjPT39mbjm33Btmb0/iJdjs97hJWoVmDx1NJ05c4YKKJvXD1+fxkvDfbpCt+gw7b86&#10;lqbPG04Oh2u2/vmqibrnf0hJaU5Td39O5/PWaDlF1G/9M3Q8Zy6vbz7XmZfZ93bwcsfFAbwcs92q&#10;bdP2fMnLDt0bU+oIq8w7LTzsoiPX8Srf5t833Lp1i4YMGUaqtl+IjY39RF9WxQJZhGVwcPAPuMAH&#10;qmZMx34rjjfhG8FNAiPjpuz+lJdD1QcBbL/Qm5dG1diydx41bOgs9JDGZ71Lm86m84MunnxWZ47l&#10;zKYt57vToiMRNHHnX9Qf7Vn3b4WHR8XoS60YzEMMDAxMUPlzWA8ICBqIsoPXJrsFftOO39C53JW0&#10;6mQzfv0gt/B64ia2qpvDsk+ffhSZEER9Vj/vvkGTZu0PVDWyP8tJ/Kb5XW9uFOxTv9eTJu36K43Y&#10;8nqR3zEJoiMmuSZfe4UQGBi0HsuAgLoNcTNcaEPVPL7J9IEu6jDxd5zHBTtDQyi+ZU3qteylIjc1&#10;fse7tPxYI3ftAzguO9uSgx7u82u/5Gg0Ddjw0yK/Y9LIrb+lNada0cU76/ioVq1Slf7nmqIvsWKp&#10;W7fu61jiBmvXrv1jkzdLk0aPHq3kjoPz5sYgB63adJRvzB85Bfv5o4LaZH8w3qnPwt9Tco8PKSy6&#10;HmTcidDQqMbjx4//D1xLpQYPxVv+oUxnnwoKCvraEf0FJaR9TDv3r9WPxZtcvUTuOC8v5Pnbl+ja&#10;/d28xIMD8w4G8xJ07txVfY1DJ+jTP7kEBAQ8p7MMHqodpdi6H8C1e7t46Qso0VOnTuPa64qsr0sL&#10;9JJoxYqVOmdx8NokXk7c8SEvt57vQS1btqYmTZrz21LpMbXPXgvtKLmZ3Xnxf/HN2Vm+PJN69OhJ&#10;i/Yk8/q6023U//c4748zt5dp+XiRP0zgHl3ipS82n+vKS/VFv6Evp/KBL7HOFgtee74bhf2Bej9c&#10;qC9t26ZxHnITrD+N9cI6niGfzuocqdbMQvX/bbqSv8Uq8CIvL4/mz5//7/qSnnrqq8ynn6q1jgqn&#10;tYF6a/njXev81UJvsB8enHfyV25SZKPa6gE7CubPX6Dawi5+KKduLeKlL7LURwtcvbudX21QQFf5&#10;Gn/s2uz14LyS4uWXa7TBstzw9QCNqlNSxowZyzdmwIMC+K01R6yuKl8sWbK02D+W2uV7jRo1e7Ff&#10;v34/XrNmzf/SxW4ihhzx/eBMqrkmQu9aPqgHtd3XA9TZh6ZOnaDAorqfhfWHsWqnLx75vL4enEqv&#10;vFLjke+jUqAeSETajGcLvb4lSe1n/qRMbvyJf4B21Mfn6T59+uq6VpgR697TuaIfI/WGjNQ/8dBU&#10;qQfoDV7XkmAeaFBQ3Z760BKDB+id9KaqBVQj80C9a6A3+pASYR6Y+gqXSEWrUuCBthr9olsu2pPe&#10;RRAEQRAEQRAEQRAemdDOP2wT3vU/Kl0b84UOBT96Lf3hOhAqhND0fw8M6/L0VeTDUp/6Fy6sQF7t&#10;VHBCJcdL7QveeiIeoFAGPKir6EHbdXfdI29/4invB6Q3V90HiJt7HA8QHaXeCfYSvduTC26uuAf4&#10;oBqKbUCvFuFBxz/xlOQBFbedn55CrxZBby6yHTVQZ59sLtzYXS4PyKA3V90HiJsrTQ3ENl8PyODv&#10;eHjJ6uyTTUkeUHHb+ekp9GoR9OYi26tMDSyvB2TQm6vGw/IFbk4eYCnAzRX3AB9UQ7GtuAf0oOOF&#10;KgjcmnVWEIQnA6NWYYn07rvv/iAgIOgObxQeHjzE2rUDHXpVEARBEKoZTZu2rBETE/O3sLCI1Kio&#10;qFDVYvx7vUkAGMIVEuI82rtvT25P7748lM7nrebxxIgrcyl/Iw+xNYF6Tt8ufnhYlcbpDB0ck1KL&#10;9l4ZxQ9jwo73ebn3ymgaseUNyik4QNsu9KbM443Vo7zOg7QRp2HJkSi6nL+F+g3tWH0ensPhapiW&#10;1oHWnGzNNevQtSm8NHEVVp9szsvJOz+m7Hs7edC1CTpxkw7ycNcb9/bTihNJGOh9T/9s1UXVrnGT&#10;Zw7nGrX78jBeZuyrxcvtF/pw0yhj8UBez6dzHHQi62I/Grb5NfUYb3H5hjMdOIDFxTvrKTy2ivRW&#10;+yMyMrL+4MFDOWAO4mDtuTKSa5Rh49lO/NAQfQNkHmvEy+0XrDFziCEDdl4axMupO79C4Int+uer&#10;Jg6Hc0UuneQB0utPt+OHNGDDz7j2IB3InsAPbf2ZNF5HjBcssR+Wp28t4eVe9bCxTGraFM/u+/rn&#10;nxxM6JPiCAgI4pHeSpat6LPmGVp7OpVjwyBcHWSWAa8nBu174h5c4//P567iJR4q2HimY5FIRiaN&#10;3/EebTrbudDvGhYuXERNmjRFCJZDvXsP/xFfXGVAPaBcnS0CatHIkaOoRbs4dQvXVE2qy19H3Ozs&#10;A3U5fNOB7PEcgQ3D9kdve5u3zdQyb+yWv3AsmI5TfuN+SEjY14qPdYsfjj/y6TzH6YJYQGS3mfvq&#10;qK/0r92/03HaaxUnH/FwdLZI/5fJ4yInTh3BZWDM9j9yxKHh6iYAHqYVQOIaLVw2g1zhDdSr/IL7&#10;Bk0avOlFJSPD+Mu7efNm/r2srCz+jcLcsyIaKXWluIhGo7a9SXN3xlJERFTFdTHZHxYiF5k8QH79&#10;+vWU2rYl7zN8dgxH3wiLqUcRCUHUadqbPm9s2p4v3PGxQKdOnSk2Np7zdhDRyKgqvn4HafCmX7Hs&#10;3Hd1DIuFXbt2IUjF2U6dOhWKaVNhWA8wkMPImYdXp069t/X6uXr1vqOVJ1L4AQY7AqlTRg3rxjb+&#10;UsnAxGIjbFiULD7WwLWvUK+MzzguF6J4OByhc+Ljm/we11GpMQ/NLIHKZ3itsxkSSyiyADobmlGX&#10;8zfzevFcV7JuBudMuDxfIAjP0aPH+OPStGnTGvr0lR/7wwJY91WG4IeG2bPncDgnCys60faLlk6H&#10;4DrX1BcUUXmP3phJx48f599D8hzjYd9VK0wKaqov9u8/gK/uXn0plR8Txc0f5iF4x4BBLK0dOwqr&#10;Hrl0ipdQd+7SBRqX9WdeB7d01Dc82MLc54cPhmx6iZeoxQacPzY28X19OZULe82z533hfePGI8HO&#10;xo2b+ZU8ccKKFW0HeiRYpWQsAi4ikiWiEBXPbe5IABl7a1JYWETha/QRM0ZveTyURKn2BlHeOs79&#10;H36A9hTT5s+UvuC/i5Sb1H76z/DBoG7dutPBg4f4oRhMDYSqhB4YyNpD1yZzmTfqN/LwoECRh2dP&#10;ChP6qVyidqBGFRdHsCTYa6U9BkzKoFdZ9yuO4s6lNn9vyZIlP8zMzPw3XVQY9YBAkYdmT+WJuXi1&#10;PMcFCqg3cPp+2IdosD9MO/gYBdUL1GtFX/38/Hx3NM2HotbaYz4fHJIXT1zcGDxM71e4JOlR/3gP&#10;4okOvOOvZhrw4AzmS5+S0qxMb7jKRC6CX3Rc+z/xQyoJ2Fcf+lDggXknvalqgdqJKG8Gf/EGS/tq&#10;V9kH6A36If3Jz/KSj4IgCIIgCIIgCEL1I7TzDyvM0o/oRM+mEveKI/9qp4KtvEGBCEY6W7kJ7fLD&#10;Cpsczx7eqUYnKjR1xRPzAIVSoLvb/HYTma4kvVoEffgjb3/i0fdXqgdUmgf8xFPeNUxv5s5QX0nv&#10;9uTyoAdY2gf8oOOfePT9l9sD1Jt9bseURDr75DJy/QeEpFeLoO+/2O0IHaVXi8AHK/SqG+OD/cTz&#10;oBpW2hro7/gq8wD1/ZfbA9Sbi2zHfEnFObo/Mej7K9UDepQH7D2P5xNLedUwg97sd/sTz4MeYGkf&#10;8IOOr6xUCR21IqkSsV0FofoAmafUqhN16gQ2M9GKRA4+BO++++738QBr1ar1o1q1gt7CTLV6kyAI&#10;giAIglDtadw45U2n0zUlJMS1wxX5HbVo2YySOnxFN2/epO6LfkG7L4zm8fhg+p6v3YFfAOKX3KXz&#10;1GPe78jhDBEVvbqTnJz8TGhoeLuQEMepxkmJ1G7o36jvyhe5siDWyuZzXXTlyeNoGgjoZSrTrkuD&#10;eWnWEW4OYB1xERDzyqwjdBOG8YMhm37F430VEsOvqhIcHPVjpzN0pcPpPDd8bE86cuQIzT8YwpUB&#10;MQkBwhFgHUuEYgGIMIKgQutOt+V1bEecLywBggx5KiXRyK2/oWM3ZtOobW/x+gi1jjhgZjuWS47G&#10;UOMWDgoNDe2iL094kgkOjn/a5QrrERzsyE/q/Ff+Q++4OIAy9tbiCmJxm6UQKgBi96BHKrGlDsa0&#10;40PeA1GlNp7t6K4siGR1kw651xGh6jYdd68jgsvxnHnudQRjAmYdEnHL/tkcKiI8PDxeX67wpDF8&#10;+PAfKenVM8QRQps3b6Htp62IhPhDo9Lk0Wm1ZoVqXKqky7rTbXj7jL3fchmiGCK4ACpdXLsPOWTQ&#10;so2jaMWKlbz9eM4cDj5KlEP91z/Hx2bfy6LLd7bw9g1n2tOxnNlcjvV8Osth18w6IoCNWZCIKIcU&#10;GRnTQF+28CSRkZHxtKpkoxEs69Kly/yHRdQyLMGwzTVo5r7aNHnXx7yOyI0I62u2Z9/ZSxN3fkSt&#10;R73BFQ1hQRAbZfGRKB2jqoDD/Q7d9LL6xGbyMTgWoZVQwQDON33PlzRww894HZ/TXZeGuM/RdtAX&#10;5Ap1qU9nRJy+bOFJIykp6X+pT9LFcRPGuP+wUO6BWT92YxaHOcY6PoEIhQywbvYdOHAQV7RJWZ/R&#10;tgu9WIqN3PomZV3sS9fv7+F9sP80VaHAlbvbaNmxBC6zImdeo6t3s9znPJm9lkNVqcYHuVyhauni&#10;T6d6IU6pdF6lK5BwKFPLAyptVmm92m+LSstVK7h/WFhEdFRUVL2oqLjPUlNTX9C3LJQUBM3AH1Wv&#10;lgr8DlJYVAOOnWNVpoM0etvv+A+OdXz2Fh+JcK+b+LQA0gpRj40Oh1CqW853d39eh2953R2rEaBS&#10;Ib/sKCKT3uCyFcebcHwzNBoQHBOVp0mTZN5WHLkFFzjuN/S7bed78WcdktceU/dhEiTp7P2B3PLF&#10;y3Qhby3do4v6bERr1qyl5s1bksMROkM/vuoHKktQUN2eVj5o+6NUxJiYmK8hPXCsUfiRR2sTOhTW&#10;QZb61KFRYNYn7/pUSait7nVEYbW3HCG9ANbxuwDharE+ZHxbatUmmRo3TuIohr65qfTAk3RV6XVn&#10;bi+nw9en0c7LQ9zRrKMS69P0vV9zZR26+RX+3UdJE3Z8oBoiodwqPnojg67d26XOnWtdwkOgpOki&#10;/UirBzCzmwqnlpmefNBIW/lEk7eDMkSAbTnkTf5jovJA4iF/OX8TZW4dyXn8gQD+6ADrqAh7r0L5&#10;t9bnLhtNzXp8xpIqLi6BJk+eQpcumQDUD+I6BxI8mD2RJSm6VsZs/wP/blLPP/I1ILWb+CqXmWSu&#10;zZ4QtxmhiVGZEMAard1HrUwGNJTQvQO9deWJptxA6jLhY3ziCxwO52pMW6EfafXDq6Lhj9LJ5M0c&#10;v8ibaL52UB4eH0iTJk3kP2bGuub8iUHeYM+XDE9lQgPBXpl8pegWH/ssNwnTaiCmf+HKhDjXj8Yd&#10;OmOrTMkcOXPY5lepzajfUUwKog6znrhP6YQtoQuqQ/5OPy7BH6gkOlsoryrgAnsQS2wzyV4hsQ5W&#10;rlxVpPKdOXOG83l5eTRmVSBt27adevXqo/SeZiq14Fi1oVH1OZ63MyyYIhIDqHHHTyml54cqfUAp&#10;PdRSpeb9/0xtR79F7Se9QWkjP6CeY0NoxpLeNGfhZDp06DBt2LCR5s6dz2no0OHUrl0ahYdHcoXw&#10;lZxOSyecMmUqrV+/gc6dO0fnz5+njIyZ7n1UJWperaXT4wSV5UGzmmMfVEgsdVEhUCmVRM2+ePEi&#10;Vz58jkHbca9RfHwiDRs2nNfBrH2eoJ/GLGWA5LKz4+JAnbNayXYGLPhM54pyi47onMU5PYdEcdyj&#10;bPV/AUfuBydvLuSlARN95NEpVWHPU2zjEFVRHWfVS9QxNbWSBKOvqihFMcFUPLve+CCw35wN7Tly&#10;oq+09mhPGjyhJUuc1q3b0LI1VlRvdMUAM6WNYSfbXK2WrmkVG7wrLmY2MOy5MkLnVH7PXkps3tAt&#10;zZGU8u9emml1DGtOtdQ5azIUOzfpMC9RKe2gO+jYsWP84qnfnFVQUPBP+pEIj4L9j+VJDz8cFa1t&#10;/JH9gUE3Bu/8yZMnuZKikYJPJ4J139Uz5ey9avUXGk7fslrMFrfZImKYtPMjnbNAh7SdfZfH6BzR&#10;4iOROmex57KnInuzS+mFdjxzAdzVSwv0bw6Z2Ar9jpfVPf2zfjSCL8ycLMUlvesjo37jHOZoKSk4&#10;J7AHRvdXcacsbccVFhIWc8Bs2bJVld5Xn+OVvN37828cCYDxaDF4S1gzIRm4dGcDu1YZBm78uc5Z&#10;GIkO0JCxgz7Rffv2q+uM+1A/EgRizygSO7yECdHti0+vPBnz6yudcJ+9ovlJx7DUh5QZaADVD66t&#10;/0SFK5Uv5s+fz9cD/fNB+Kus7WdaXTMBAfXemzJlyvdwHU2bNn1LNUaSHA7XeKXv5aAiu1zhlNq2&#10;ObVv34FtyrBRz9/WmnJybtKdO/lKSpoZ9Ar4f2NjNgxY8Vs6fPgILVq0mDp1SmcLTFRUbC2+cYXe&#10;zSeZu6/TwEXnqc2UU/Re6m56vckOn5Xw779dfveVV2pk+kll/vcqc0zlsuV9Jmy3Gh9Fp30oa4w0&#10;bjX6Ra44JUltJr3A15nU5zc+t5ckfeeopX4jaL2+jPLnm9Vv+6pUD5GKlXCVugKaiuVJQSP1Jr94&#10;H6OLHxumgWTmd0KlMaCh4439Wh+Ev8+8M+5vOJ5f0MdCwPrnnqq5bqJXRct8qub69/QeTEkq1xMh&#10;AasCQUFBX6OSrV1rTWxjsFckf/lHAefCOfXpKwSpgE8IkF6lkYD2vC8pC8aMGYtKmalP+ViQClgF&#10;UJXmHCpn79kfUfelz3AlREKl85Xvu+IVd764FOwMfLRZtR4C78qlWr37XnvttUKd5FIBn2DQ0EIs&#10;L1RQtID94U9amvx33wWXSyVQle1pVLDikneFFKog6MoxkhSpXbv2rIvCCgP/xEaNmqA8Q+8uCIIg&#10;CIIgCIIgCIIgCIIgCIIgCILwWHk39anvh3f9DwpN/3eeqAB5JN5YTcBsvCbZ13mj5tVOBXfMlMcG&#10;zNTra19BEJ4k7G5EWOriEsMH2tDFJUYf5r4GXVxi+CAbulh4UrBXvkepgPaB6Ei6uMTg3HavY11c&#10;Ykp7fqGCwR/dXgl1cYkxFdckXVxi+MQ2dHGJ0Ye50cV+CQysmykTFFYi8EdDxTFLXVxi+EAburjE&#10;6MPc16CLSwwfZEMX+wUVEE6kelWoaOyVryIroEEXlxh9mBtdXCyogFIJKwmlrYDmuEc93pzboItL&#10;TGnPL1Qw+KObCvAof0D7Hx/JSJcnIT0oZJ3wGChtBeQDbejiEqMPc1+DLi4xfJANXeyXgICggTor&#10;VAbsla8iK6BBF5cYfZgbXewXE7a4oqMcCBoMqr6Ys5cHVz9KBTQVtzQVGOc26OISYwaGm6SLhScF&#10;/NFRccxSF5cYPtCGLi4x+jD3NejiEsMH2dDFQhljpvooFRhQXX1SUJvqkJQ6kaES+jYfZ5IXXRAE&#10;QRDKlnfffff7OisIjx9TAZV+eQLLWrVq/chaBr2FpZnGwySUCYIgCIIgCIIgCIIgCIIgCGUApl4d&#10;PXr0/yGif4iMjKkfGhrZLDQ0vHV4eGRUdHT0N2lpac/rXQXh4UhKSvptRER03ZAQ17qGDR13MGvm&#10;4MFDqNXQP9LQJbXcs7PvuNifRm97m9aeas3rI7f+lsbveI/6rX+W15t1+4oiImJ/rX9WECw6d+77&#10;fxMTE991OFxrVQXLi0qqTVlZO2jYqg9p09l091zBK080pat3t7vX5x9yUAFdda/vujSY9l8dy+s3&#10;Cva55xDGetbFvhQWFtlIn1KobqSmpv5gwIAB/6kq2NWQEOf1gQMH0YSFreh4zhx3BbqQt5aXWD+Y&#10;PZHzV+5u4/XJuz6hA9njVck1WnEiyX0M0T2eot9az6GdlwZxxcN6TsEBOnh0OzkcoeP1ZQjVAZcr&#10;vKGqZNubp8ZTxuwpPE2/VUFucpVBRbLWr9Gha5O5DOuogFkX+7nXwZwD9XiJdVSuHRcHuNeXH0ug&#10;YZtr8Pqwza/SsZzZtP50O153OENo/Pjx/6EvSaiKqE8mV7SoqJiCjlNf5z/8MlUpgFVhBtOGMx3c&#10;69DNTMWauvtzzi89Gsvrh69PoxXHm9C4rD/TfbrMZdg+PutdLflylE73Jk+xn09nKI9O0YQdH/A+&#10;Z24vp/Pnz5OSrvlS6aogwcFRP1afsUz1B77VdWQDys/PpzWnWrJ+Nmb7H7iy3KRDNHjjL2noppdV&#10;hVjGZWgQbDnfneYe+I7XZ+6rTfMPhrgrIZYHlQQ066igW851d0+zP3b7O7RP63QAS2w3601S65N6&#10;AZbryxSqAvh8Ksm2um3bNBq3JJ6Gb3mdP28Af/jtF/q4KwA+d9HxLvY7w2SAG8905HKzPZdO0pHr&#10;03n9xM35dPHOeqWxXeT1VSdT1B73ueIO2fQSnc9brdbv0OqTzXn7prOd1Xo+foYr+ZBNv6JBg4ao&#10;Cufa2bdv3/+rL1d4klEtz7fRpRGTUpOuXbvGOtS53JVcAfLpLDcQ7utW5saznbgyFFA2jdr2Fku7&#10;MWNGuh0fzTEWN3kd4JOJY7B+6c4GrrTZ93a4t5/LXcVLrN9XFXDf1dG83mfNMzRq7BB8Vu/06tXr&#10;v/QlC08qTZo0f119rra2aJNIMzc15j/4tXu7+I8N5d9UCFQ6gPWTtxayHmfWe/TpxJXNrCO/9XxP&#10;Xh+97XdKn4ujKbs/5XX0waHRMHu/Z/+5B+q7K9ySo9H8qR2x9Te8fil/E8W3/lK1WJ0r1Or39GUL&#10;TyLo7lCf0UFKelDX+S/yHxgV4NiNWfyJM+urT7bgjlqAxgDK0DgAl/O3kDOqFlcy5MFIVVlQsTac&#10;aa/W8nj/dafb0vWCPWr9Put4aBDsuTKC98f2jL01uSFh1nddHspLzN2LlmpERERjtUkq3JNMVFRs&#10;LSXdTqSk11R/4CHq73lPpbvcd4Y/9u7Lw/H35zwq2risP/H6wsNhSkoN5HJQt14gVwqzvuCQkyWc&#10;WZ+9P4iO3phJgzb+gtcn7HifTt1a7N6+98pItU+gXs/lMvTJ9Vr0BnXv3gP625pOnTrJjOFPOpGR&#10;kWHQjbrNesut5IOJOz6ko9dnuNd3Xx6m9DKrU5boFpeZjl30p0G6RTdqoCrUz2newQZqKyruPaXj&#10;/c7dP7dbS6zFRyK462PewWCWdOYc0OuO58xzr8/dEU9du3ZXupuToqPjP9aXLDypqL/p34WHRzZ1&#10;uILvnzx7gD95+GMvUtLLdOxCMpkKcPRGBrc4sQ4db82pVlzee/WzXOE69myk1jyNBHxO79ElvZ5H&#10;B69NUstc9/bN57ryEuvoXkElNOvTN8RR804N0BUCawNXOis5zoeEOE6r8pvYhjIl/fZDAlrJuU8t&#10;lzud4X0iI2MClASvk5CQ8Cd9y7jnv9dZ4UEEBgYm6GyZERcX95n6I97fu3cfd9CaPziAvRNgHTrd&#10;5F1/da+jj22ZagiAGXu/pel7vmKJB9CVsVZVRqPzob8ODYC9V6xWJyoa9smhg7xuuksyjzdmKXvq&#10;1Cl3Beu+6Je87UEJ3Te4DthwIUnP5q5QFfg0/35x7NixU7Wwx6rPdk9U5vvqnMdVBR8L3VZtFn0R&#10;QJoEBgZt16uPTHBw8A/wW0oqXG/d/3M6fWsJ/xHQgQtdCxUFwDqAPyrKTaWcsvsz1XrcyCYpdJAM&#10;2vgizdofoD6Js9X6Xd7/1M3lbvPVgA0/5dbnxJ0f8jq2YxuWYMz23/O26Ka1uKKtXr2Gy4sD0hP9&#10;e+gwRkcypPGobW/ybz5swvXBbLfkSBTrnsdz5rJTgaUaqGdwv4CGDx+BSnlLvaQf6UdYvdAVL1uv&#10;8rrOlpiAgKCUBg0aJjscITR9W33+NAL8EbIu9OUlmLzrYzaoj9jya15fo/7AMNKb7WixokKZdXiH&#10;WB27VqVFn96qk814u/WHLKDJOz9mSbd4RztaunQZV7Sw2Hq8j680dHMNlmJwAEAD5+ztzBJJseK5&#10;TrfpGF2+u5UbMbCG7Lg0gNYrdWD58UTWM6ft+YKvc/CmF31elzM0uPoNurZXNuQDAgIeukWnJF02&#10;jj15ZSP/KZBH6xN/YAAJh8/kFNWCxWcwY29tbrVuPd+Dt0NC4g+AFi5AP5vdOwQWBbMPmL2hHU2e&#10;PIX1tPbtO9Lly1e4vDD3WZKhskOaHb85jyXatgu9qWlqKF/jiKVB/ELAHgtJZSrCw6RhW16jjH21&#10;aNWJFG4g4QW5Q2f0NZSc0aPHFOjHWT3AH0ClTFv+HPKogFhHHuht7qSLVXnQdawDWBSQxx8EIA9p&#10;YNbReQvM+o5LA3lp1pcciVb/3+d16G/o2L1zJ58apf2NYuPiKbpJILUe8i71Wv4L3qckCRJnxYkm&#10;3ACx+vyuU7t27QvdS0nBS4OObVwbGkDolkH/oa/zPigN2PAzrvRLj8ZQ53Gf49N7raCg4J/0Y60e&#10;4OHrbLF5b2mI2HC1a9f+MSQPti9RDxGeHsiD8Vnvcd5qVd50e4esO92Gt0PPw/qV2/sp985Nmr9g&#10;PoXHBalPj4O6detOCxcu5v1Kwm06qj51i9hjePmxRD4XPm3dFr5ADZy1+Toikz8t9MdHcsV+WaRs&#10;bNY7rCuuPJHMUgwNi0eRYhZ3VLpN2fd2ckMH9t+Fh100btsHFNfia1S4KxERES79SKsf+MPobIny&#10;BlX5BqJ8zpy5VL9+A6pX7zuaOHES/6FbpEXRiGmtON+s58fUu08v1sMcDpf6TDoornlNajXwfUqf&#10;XnJFHv12kGLoUrFLMUNWVhafD2nqVKsBUxyQYhfvrFOf4TE2KfZbn+cuLg3c8ALro5NUSx266rbz&#10;vbhhkVOwX53lPp9r/PgJ+v5D50RHR39Z7SScP/DH0tmHrXy5QUF13RUuJKImHbsxh/MrVmTyQ0f+&#10;YcFnGgq7kWJQ0v0p6NAp20181ec2JHSPwERmSTGre+TRpRi4zX2OR67PcEsxWEm6zH6Jkrp+RGEx&#10;9biVr16y2eicnjJlyQ/14xJ84a+SIY8o7p58oW0TsY5ulVu3bvG2ixcvsZcJ8pBu5nPcftIb1HPp&#10;zwpVCrT45h5soFqCadzStaTYNevv+wgYKZZ9b3eppBhSv3XP0aDVb1HvOR9Q6pAPqEmnTygyMYAc&#10;roa4J3Q273I6w4ZHRcUENWuW+uKZM2f+RT8W4WFBFwsqiZWv28nkgT1vPrMm6WLsE9q1qzW7JCod&#10;tsHoD5CHpLl6N4suXbpE6g9Frfp9TC1atKJWrVIpMbGx1S0SXY8T8tFNa1Oj9p9RUpe/8h++abeP&#10;qOWgd6j9xDcodfjvqc2o31GvSYHUc1QUzVo0XOmKc2nnzl20fHkmTZkylVvAPXv2oiZNmlq/HRbJ&#10;S+/UpEkytejgpNmz53BH8JUrV2jO8qEUERHF21UlO52QkPCBvk2hvPCqTKpxEZSrVwuBbfZ97Zht&#10;iCzfMeNFzselBHElvKP70MwAHHbbvLlQ5y1MP5vpcMYnrvDSzg3+/6q2eBigb/kDDSI7xmUKXNGe&#10;LwZIQMOdO3eo55DmFBoazpUyIiIaTXIxm5UVqqLwZ1SvPlW3bt3XdbYQ2AcVUy25O8YbTDeKfZxO&#10;y1vY0L//QPWHc9DmnUt1iYX9jwyMIwA4fH2qzlmM2PKGzllAoq5YsZLz6CS2s/1Cb53zRZ5eWhgX&#10;Kg8F/P/l/M28tMilu3RBXZ91TUuPxFNm5gqujA6Hc2dkZGQD/QiER0FXKp9SDVjbLStIcfthzgZT&#10;Ac38GsDkoRdGJdViPQqDaYAZR2HwrpTGeRQtyHkHG3LeYPdcgWu8dx9ep06dac+enbyPYcVxq+Pb&#10;AAtKSkozvVYYWFjsbL/QV+fwO010ziK1ewhLSEQl0I9DKAvsFc6eLw5Mtod9MVM4Kp+ZNdyen78p&#10;nZqlxrIU6dGjF+uGwDgRAHSHALi2AzgZ2FlwyKVzRT+9GNNRmNvcFWOks3fyB6wWdizTHqkW/kz1&#10;vyUtvWmsdFYl8a/GxMTItFuPinEW0KuofMf86YW+QGd0cX9YgCmsDOmzfskSKyYmjpp2+ZSuX7d0&#10;PAy+tmNMd/n3c3i59nQqLy2Kbz2vP53Gy5v3D/MS1xcbG8+DiIzLvNEtDSuOw3HZjuUgYOHpcwRj&#10;tv1e58AdOnnmiGrkJKlKHzpBFfyjfjTCg8AfxlfSmx8KHJc2w4pR8rCMHTuOO6q7dOlKy1cspfz8&#10;u+wm5Q/YXO2g79DDXTp9y6ODoj/RzqSdH+ucwfJsBt766Imb83SuKIsOh+ucxZW7W3kZk+DC5zlR&#10;PxbBH74qmq6APhseJUF9kve1amUFzikNHWc/x59rfLaRZs6E+5XlXGq4wdYGD2ZopWl8HMiGMLJ0&#10;T3Qg2zmfZ0lBDEoCF+9s4GVx3CRLmhpMhANftOxRCy/UbP1YilJzbc+naq2jYlPNdaV2hauU6Erm&#10;N+ndHhnjwGD/7PpqqADoiGjhlsR8Bq5fv059+vR1V8xhw4bTvXvWpxKe1EaHREAfC6tbB0Z/O2YQ&#10;Ebh194T639P94904WnwkSucK663A3r1j4fmdqKiYws/SVyUrQXrurVo5L79co42/9MorrxzTZ6jc&#10;mAk+9GoRHtRCfljUbx1zxv2NK1xJEs4d3ep9n9selDrN+x9K7vWO7tx2cKf02LHjqcfISCoosBoQ&#10;1+9bjQqDd0WDDddCyTp3/6SF6Wg/fdv6tJsKvvlcF3foNDtbtmzxPEdViYB3xXqItA8/U6NGjbdR&#10;4fg3NarsyZhxHX9cmNispf+EBoU+pEwwDZyDBw/xH6E4UJEA9ndEf8F5YMofBnS3mO4koIq+h05l&#10;lyusB8ZqaAl6Axaajh3TadKkybRr125auHokH7/8kFXhDDN2BeocPr2WvgnvZdBu3G/Ztd7lCr2r&#10;Prvz9SmfytxduOFiZ/2BG4Ttbaacoob9DtF7qbt9VTxOr7xSI9NXUpWRK2alxlQslfzqdWpbhNlP&#10;F5U55hwAn92SgG4UmMm8KemnHeCcSrI/9BT5mZm7/w3L9PT0/1E/8z0TfdREKEUe5Vj6RFceYK9M&#10;D52eVNSDd1s8jBTyldQfh0W6WUe+PFFSaXv94NpcWUqagsO/5muzl0FC2teLS2iZ43g8B30Z5Y+v&#10;yvQwqRgq9WcXpjVTkfDHLq5SYZtnX+Q9n6zyBufDZxIVxOAvb8DAb3PNjRoVtk4Uh/kttM7VsY9H&#10;Yf8q82mfFau4pFrG3jqeN5W68pk/jkm62C/e+6vUSW96bOC8qFgPAp9dhLow14pOZWCvqCX5tCPs&#10;Go6HLVtfQvlTc02EqmCZnoq2LldVtiIV7YmufE86qBSuxM+4Qj2O9J2jFiriRH36CkcqXyVBVYpz&#10;aHyUFlQyg788+h9R8fWpKwypfJUQSCdUjuxsq2PZXyUqaYvaH/i0V2QllMpXyQkKCvoaFQRhLEBZ&#10;Vz5DRVRCqXxPGMZSg4aEL/xJSXu+OB5nJXzllRroYC426V2FyoYxKcYk12Qp9rCp+9Jn3HlUTnv+&#10;cVRCb8nnXdlE8j1BGM9sTApTElDRDL6kJH6nrM2Rdrwr38svv1Ko71Uq3xMMrDqojN4d3A+L+g0O&#10;UVLWeH9ifSW9q/Ckg45mWHZQISObf8gVsqRJ/4QglC3mc40ES0pC57fZuoLUY0jjCmkJC4IgCIIg&#10;CIIgCIIgCIIgCIIgCIIgCIIgCIIgCIIgCIIgCIIgCIIgCEI1J7TzDx06y6h1Hg0f3vU/quWwvxqd&#10;Cm6+lk6F7v3ZVPqBKXu1Y8FVLkyl7/N6h4JALL2PEUoIKpqpbO+mPvV95EPT/50fanUBlQfphQ4F&#10;PzJ5VESzDRUQ+Vc7FWzF0mD2RdJFQkkJ7fJD98w4YalP/YupdGFdnrbe8GqIqUiqop3AEhVSr2eI&#10;5BMEQRBKCQLaXMyxphp91OA2fLANXVxicF7Dw16DPoxB+DJd/JiQz22pKIvKh+PsSReXGD65DV1c&#10;IvQhbnTxQ1CaCiSVr1TgDzZinTW53qP98Z56CnGO7UkXlxg+seLkVT0t1ENQ2nOXDql8pQKVrnp/&#10;dktTgaTylYqyqHw4zp50cYnhk9vQxSVCH+JGFxdL2U3jJZWvVOAPVtrPLh9oQxeXGH2YG11cIvQh&#10;blBmgjY+OKESlqYCleZYoVp+dlHxAgLqvadXS4FUvlJh/dFKJ/lwrD3p4hLDJ1agwQB0cYl4lHOb&#10;qVwtSlOBpPKVCvyxq9pn90GYz27hSvgoSOUrFah0VaXB8TCfXSRrrTQVSCpfqbD+aNXrs1t2SOUr&#10;FRdu7KZp2+rTyPUfEPK6+KHgGmNDF5cYnNfwsNegD3Oji4vF+uQGPGetlaYCSeUrFZAWZf3ZNZ+1&#10;JyHpW3hEpPKVClS66vbZLVzpRPJVGPiDVZV+PqCLi6XsJuaTylcqyqLy4Th70sUlhk9uQxeXCH0I&#10;87CtXasSlqYCSeUrFdYfrWr08z1aV0tpkMpXKlDpqttntzClqUBS+UrFxZy9NHVbPZYayOvihwIV&#10;xp50cYnR9Ya2nRrFS11cInDdJmEWcF38mJDKVyrwx65un93ClKYCSeUrFah01fuzWxqqV+UrOz9I&#10;Df5g1du8VpoKVL0qHwgICBpYp07QwwcVgA9bWaeOc/7fHu8K4Gu/x5+C2lSXpFrumY85lYFHkCA8&#10;JKh4OisIgiAIgiAIgvDwSKNCqDBM5atVK+itgICgq1i3J7OPyQtCmWEqlal8yNuWJ959990fmMqn&#10;1jmCqyCUCQ+qfFjWqlWLI7aq9UKhggVBEARBEARBEARBEARBEARBEARBEARBEARBEARBeDLp1avX&#10;f2HZuHHKbyIiol1hYRFJTmfoyIYNHedDQlw7GjZ0nnG5wkitFzhDgyk5uRk5HC7q0qUbJbSqSQkt&#10;AmnChEmU1i2emnb9K02ZMo269WtOEydOoriWX1PzTg0oJiaOIuKCKCTEmavSOaczbGRGRsbTfAGC&#10;IAilITk5+TUlwN4MC4sOczpd05Swuq4EzQm1vBvZuA5FNw2gTp06U/vRH1Dvue/SxJWxdOn2Dg7R&#10;03fdT2jXpSGcX32yBW0934NGbXtL5ZtzGbbP3Feb8xvPdqLbdIzLbtERLhu19U1eP3RtCp2+tYTL&#10;sH7w2iR3fvuF3jR199/U2jUu6zjtNSVEQyfoyxcEQbBo2rRljaioqDpK6+rqcDhXKCF2MzTqO6U9&#10;OZQgq0WTM0bQmTNnqfOsl+lo9kIWKBAyOy4OZAFGlOMum72/Lucn7viQDmSP5zID8vfoIhVQNu27&#10;Opru02UuO3J9unv75nNdadv5Xrx+8c462/E3aNjmVynrYn8avuV1XWYdc5MOcX7VyWZKYHaksdv/&#10;yOsHLs2gxHafQwvENDDf07crCEJVJTg4/unw8PD3wsLCGrlcEe3x8jtDG6rmpJMiI6OpWe/3ac3B&#10;PrTxwFi6fHsvHc+Z4xYyuXSC8+tOt6F5BxtyGUAZhBaYe7ABbzfH7LkygvP7r46na/d305nby+hc&#10;7ir39nw6y3kIqRUnkrhszoG6XHaXLvD6lF2f0pbz3d3HZF3s584fvZGhNMSe6noa0LisP3EZKV3Q&#10;bCelH07e+QkfM3brhzRo0GA0l29GR8d9ox+JIAhPOsHBUT9WL3bDkJDQVUqYHVFa2u2IxAAaNWo0&#10;zVkylrUzsO/qGKVZXVHNv8+0kLjD5cjvvTKKJu38iNftQmx/9jjWniDchmz6FZcZYQhO3lxAOQX7&#10;aejmGu6yGXu/5TyaoIsOh3MZmrJmOwTrwsMuFqQZ+2pxGbYN3WxdJ4QkhObs/UE0YsuvuQz7muM3&#10;ne3M2uTaU60o83hjLttv0yiv3zlKjTp8RugrdLlCR6Snp/+PflSCIDwpuFyu153O0J4hIa6NSls7&#10;DU0tse3ntH17Fg1a+hH1Wv5TpSmdpy3nrBDX6CczQmDPlZE0cutvaduF3rT0aAyXYdvY7e9w/uq9&#10;LNaMxmz/vfsYCJuBG3/O+XWn21Le/Uu8be2pVC7bdqEnNzVPKKG39Ggsl2E7zgP6rX+G94UgPZ+7&#10;msum7/3a/fvQ5CAUx+94VwmxdC7DtgWHnJyHwFt+rBELzUH6OuyCdfGRSG4SY/14zjwuSx3wNwqP&#10;+Q5a7PHo6OiHDyEtCMLjRQm2r5zOsIlKa8tS2tql0MjvqPvAJDpy5CgtzEql3iufo+v39xQSEpN3&#10;feLOZ+ytyU3Ga/d2cdn4He+5hQT63dA0xPruy0O5DPmVJ5pys3L/1bHuMgg/k0ff2OZzXVigmrJL&#10;+Rs5P2HHB7Tr0mClAb7kFrbYbrS7Nadaq+btcvV7f+B10G/9s1qjzFcCzkUbz3RUmuE3dOrWYt6O&#10;43dc7M/5+YccdPj6VC5bdSKFy5CHYL2cu4syMruwlTfE4UCf3bHIyJiA+fPn/7t+nIIgVDRTpkz5&#10;Xnx88nPx8Y3fCw0NT1da2yFXeANq1rEeLVu2nDpOf5UGrnuZBUD2PY/F01gvh2x6mVYcb8JNOzRH&#10;AbZbhgRiIXL0xkwus7jH+YEL/1YowJ5JU6dO4+34rWXH4vkInBtlm1UTEkzf8xVbSz2/aZ0Tv32P&#10;LtH2C31pvdIER217ky7nb3Jv38WC9ZYSyp/SzksD3YaFnIIDvD2fzvH6mlMtKY9OcRma3gB5CNYT&#10;N+epXzjMhgmU5d2/QvMWzKKw2KD76tntDQ+PjF+3bt0/68crCEJFot7dH0RERH2nmqQZMB4oze1+&#10;mzbtKHXE29ysQ5MT1shD1yZbQkK7ckAT2qqaftDSLG7ydsNapT1BO0PZbTrKZchDizueM5fL9l4Z&#10;7T6mZ792biGX3CGInE6Xe33FipW8z5IjUdw3Zo7x5POV8NnE13gwe6LbYgpt0+ybS8dp3oFgJXib&#10;uZvDsM5i+5W729RaPq092Ya1U3PMgewJ7vzOS4PU/7fpbO4Kdxnot+55WrVxNrVIbcRGF3wg1LPs&#10;l5jY9C39iAVBqCjUO/oPoaERjdGX5HCGUGTjAOrWrwWNXm5ZPAvoaqEXGs1HdOwP3PgCr887GKy3&#10;36c7dJqbjLsuD3EfYxcI0JpI6UZY77/+eS6D1oR+rzUH+lJ002/dQq1xZ0twbr/Qhzacac+CdKHS&#10;BgGEZLuJr3L+xM35dPb2ChqX9We3MQHX2H/9c5yHEISGueFMmvs67IIVhglj9Z2w430um7zrY16H&#10;rx0MI2Dani/dx+A3cT5ocehPPHXqNDXrUpNCo+prIec8HBUVE6R2/Uf9mAVBqCgiIiIi1Ut51BXR&#10;kGJSarLGNGp5Xeq79hl+oaGNzdxXSzUZE1hYAGh25oWHdRJaGdYHb/wllw1VTVes5ymht/vyMC6b&#10;c6Ce+xh0/ENoQXjBmgogtEJcnubqxHkdafS2t5XgeoW3oy/NOv4ebTnXnTU0CDNoWgB9Y5Z19A4d&#10;y5nN/nHT9nxBk3b9lbfj2AEbfsr5ZUfjlOa2lYUrhBWAAQP7XM7fTDtYGFvHmHtGHsctORpNcw98&#10;5y7rMOXXNHbsOBZuNgHXcM2aNf9LP2JBECoKaBuqabUNPm3RybWo19gwunr1Ko3b/r7SVhrxCAIj&#10;ZAZt/AW/1GDVyeZ09e52Xj99eymXDVcCZsTW33B/1Y6LA7gM2xceDnPnYQSAZdIwYMPzbu1pwOQo&#10;t4CLjA6l48eP8zFoOkLbQ1MRhgMIs2VHrT46bIeVFc3kmfvqcP8dRkEYZ15sN01rWHdhsECZEazI&#10;4x7RV5hLJ1VJPpfZR0lAyMEYcTl/C5dhO5rDoN2431JSq3AItlz1HPertCg2NvETGSYmCJWApk1b&#10;vuxyhfVq2NBxDxpIk9QGtHTjCBq87tfcAQ/wQhuBBa0LTUOUGVcO5NFpf+T6DO6gN2XGmRd5dPLD&#10;QACNz5ShuQtgUDCuGMOGDXcLua7dO9KJy2vo8PVpLJiGb3lNNR2P8zHY9+RNjJLIZpcPjFiwmqbe&#10;oyRuKS1yuHsUhAF5CDHLaopjrnGZGSUB/zz8JowV4OKd9e7jcV+ztsbT1Ln9qVH7zyglJUVpb44r&#10;TqcrQwm395s0Sf1xamrq9/UjdqMO/TuVpOkqCI+bqKjYeg6Hc4N6UQtGjhxFh86u5Bc6XwkWvNAY&#10;YQCsl/yWO38hbx33ReG19zjz5qp0l104sG2k0uqA3ZkXwAUETUhTBqsl8udyV7L19NjVZdRtUGP+&#10;HeAZJaHElWpKrjrRjIWq/TeRx/VCOMNheP7BEPd207Teq5ZmnKv3KImJO//C/nimH880rSFg0Se5&#10;/+o4Wq6a66nDf08tWrTiZmloaDj17z+ADhywPggWuaqxfIbdZnA/uM7MfZ1owa5kmrUjnEau+pyG&#10;rn6PBq3+DfVd9XM+h0m9VjxPXef+irrNf5E6Tn2NOs2ooZrCr6vlq5zvqsrTxv+GU4uBf6LkHh9S&#10;UpePKb71l5SQivQFxbb4mqIa1yFXRAPdfHbcVClHpXylbaLsosMRutDpDO0THh6VGBkZGaLqwFcY&#10;U6wuXoapCQ9HQEDdhkYz0UUVirqOTPv1qEr990oT+YXLFd5bvQR3k5om0+QFXejM9Y2FRiHsvDSY&#10;+q17hm7dPU9ZF/qqkhtKGC1ybwfwNYOQMGVTd3/uzm+70ItHMqw8kewu8wipPNqjtK2cgoM0evvb&#10;bh82jJKAwEEzNV8JDQy1gpAxx9uvD5oihAo0Su9REhfy1rodfL1HScBgAudk9PsBnMNsxxhZNI17&#10;LvsZdRxcj6KjY7XQcFJ0o7o0YN5XSlsMZEsv3ExwLIwZa0+nUnbeDjpza4USkBhGdo9/7/FynQ0m&#10;6HPERwMBCKCNQxOHgzNGc6CvEs9r8KYX+Z6LS33WPEs9lvycui14kbrMeYla9H/XEqThDcgZFgxB&#10;mqc+lDPDwiJj4+Mb/5krm1A9CQoKetEIGZWO6eIKJy2t20+czrDhtmtjTQujBqDxmE52Y3EEEA7Q&#10;ljBcCpZUMHrb71iQgGM3ZrmtqnZnXqQ8Osn9ZNB4xma94+74h5ZljS7IYcGFoVYjtr7hdubFsWaU&#10;BAQjNEDzkgIjWOE3ByEKsG6a1tAu0ReHKCMQUADbjcYJiyk0wc6zX6Y5iyZQSrPmbsGW3qMFrdjd&#10;j7VQOAIvOhzGQ8TggAxXFfzO40ow7uCZ4n4x/A0GofVn0vj+YITBBwgar+WyY0VTefzcV+kmu+eg&#10;rxPPdffJ+TRxfkeKiYuAYDwRFxf3oa6CQlUmMDBovREsusiN2pZttgUHB/9AF5cbDRoEdzfn69DF&#10;cuDFSwVn3pkzZ3kE4PbP2LHXbEcC0GjQ4Y91y+fM2g4tB532EGzQboZtebXQ8C506qNJCGFmNETv&#10;URJoihoDAtaNYEV+zalWHGUE7iumzAhWK8pIPxZEhZx572zg/PT1ibTr0Apq0e9dSmoeTa5QFws1&#10;+OctXDWGbtzfqzWyu7x/aUBMu4cnV133Vf4g3KTD/FzgC3hWNYXRL3nkRgaPo0Xf43Z1n8gjzNTK&#10;kync3wmjzxz1kcLokylKOx6/433+GOFvAD9BPIvHlaBlQ3uEKw60SXxUoF1Cy4RvI/wxoX1eu3UC&#10;QvC+rpZCVUQJkgwjUHQRExAQ8Jwpr1u37uu6mFFC8GlVHqFXC2Ft8whTW/K5P2jQoEFqSIhrXXRM&#10;LK3bPYGFRXhEmPtY+KkBCJe1B/u7ywEq9PQ9X7OR4qISJujzMs1IgO3X7u1UX/kL3Ow8n7eay7xH&#10;ScBFBFFG7M680BCQX3wkQrt2eIwNRrAiyggsqeYYNNkwtnbB1na0b99+atr1I0uQqaZWeHgktWzb&#10;hLr3b01jMjrSyn292L0FL1+WevmWHI1la/DCw6HqxWzAzTz0341RLyu0TGiS/dc/y+d61NR61Bvu&#10;52dP4U3+VmTfARt+xtZlaNUYXwt3Frj44O+AgAgYR4twUtCcMOLD0qgeN9dYi4Q2iY8WtEt8aKBt&#10;QuuE9gktFB8iaKXe9+id0B8ZnVQbFuxNmZm7/01XUaGqAU3OVH4ILV1shBuX6yI3pjwgIChXFzFY&#10;N9uU8Ntu/z00qdX2NnrVzeDBg/9BVbID5riklESugIbY1h/p36vLFRz9b3AWbtWqtbscTsLQtjDU&#10;Cm4nnuM9oyTwUiDKCJqDKDOuHMjDCIIXG9idedHvhmYz+ux6L3uJDh48RPPmz6bk7n+hJk2SWKAh&#10;IZ5d066fUqtB71H3jA9ozIZPWcOBAMP1ItoIfPrQ1IXRAFoTNCjLoFK25Ofn0/z58ws9H6R27drT&#10;kiVLKefeUbqef7jQtqzzg/kaMYIE94trh6aLDxCexeNKEOyWRvYF92uinw8fBYzthUaGjwo0MvQL&#10;on+wtOBZbd26ldLTO0PDy1Na9vyoqNg6Z86c+RddPYWqTFBQ3Z7mJdBFjOflCBqpixhTrgTZQF3E&#10;2MpTdJFfzL4qHXO5QrclNHVRi1bNTBk3y9C8hF8djBSmvM9MSzMBs/cGu8stZ+EcXprtEDL91j1L&#10;u89O5T7B7Oxstiq2H/s2TZ8+nTp1TqO4Vl9RYqNEtnJCiMXGxlO/fgNo2rTptHDhIjp79gz3CV3N&#10;28OCEA7L0HbQfEYTFy8oDAfof0S/HByF7S9zWab2U2pQQof33fdsUrMu39LQhXVZIzPNbksjm6s1&#10;sv18D94aWVZWls6VNffVv5uUX3CN8u4ZjWwLCy74BsLtBhrZ8mOJ/PwsjewPJTJglDT1WfMMdZ33&#10;IrUd8xYldfkrB1lFcAgEXHU4nFvDFeKHKEAQHcNL5K3FmZdLaWxf6yLGlOtVpjgt0RfQAM3+7dql&#10;UXx8IsU2/4YahtXksvrBAZQ+/U1qNeBDatn/Qy5DckTUpviWNSkp/TNq1O4rdzn2SZ/6FnWc/Dvq&#10;OvvX1H/dz6nXkleUMHqBXwYMC4MWA2diSyNz2TSyoayRwfjh0chuW+/xYwDaGLQycy98P22a0MQ5&#10;3fjaLI0s2a2R4R4qQiODgPJoZIm6j6w/CzQINgg4y4BReo3Mm7t379L58xd4SNykSZNZU2vZsjUl&#10;JTW9a7m7OK6FhLhWulwRLeGDOGXKlB/qqiYI/lEvW4R56XQRA2Goy8/pIkats7D03t9fuTd2NxqV&#10;Li9cuJDS0jqo5BEAAwcOpMZNGlFMTCy1b9/BXQ7tzaKAjh7Pcpej3wnaDvcHnmrNWhCasZZG9lvu&#10;t/L1UpdHgvaHc+Lc7FJSQo3sXsFVXj4e4FJSVCOzXEosjQyCrrQaGfz8ui/+BaXPfIXSJvyGWg1+&#10;h5I6f0wJbb6gqCa1KTy2LveDhjhCdBeC45rDETo7LCwiJTo6uiZC5quLFV89ofwwQgQamS5iTLlK&#10;nXQRowTYArPNbgix9x8+ILndaGBUUU1v97am3d5lPywIxC1757rLoR3ZMeUNnfWoa9du3MflCnOy&#10;QaFp0xS1nkqtW7ehHj160owZGbRly1bWHCBAL1++QteuXae8PCticfEUdfJF89qjkYV6NLItr/kU&#10;AmWdBmqN1mhkaDo+jEZ27949fg4nT56k3bv30NKly2js2PE0ZMhQ6tWrD3XsmM6aVaNGTUgJIgil&#10;goYNQ24pAXVRaVrHVNNxtdPpmut0hk7ArGoREVGOqKi4z5o1a/ZKenr6M2bsrmpa/6s63d/zH1oQ&#10;KiMQYEaYeFt1TTmSLioR9t8s6fFKqO7DfuiIxrhWc1zLlq1IvWAs1DJmTlfLZPc2gAlwDBAKBlh9&#10;vVl0OELnMLzLGnEBzuVsVULxMo/rvX79hhKMeXS34BIdPXqMDR2j5iRR5sp53Bc4ZfYAWrBgIa1c&#10;uZLmzZvPwmPcuAkcH69z566U3qM1R3mBAO/RqzMNHTqYBgwYRCNHjqbJk6cozXYQDR8+ggf9T5wy&#10;mjp36Ug9e/ZW+wxUAmgAZWTMUgJ7Bv/2xo2buH/u+PETqul3ns5f2ke3blkjU2DoMViWVuBpssPt&#10;xGCCEAAIRGAZDsAtFuAG49cIYCUH6PM0pI37rbrGmeqj050cTgeE4ylMZuRyhXVMSEj6E4Sg2k00&#10;NuHJoHbt2j82AgVGEF3M2DW6gIB67+niYjH7q9TJ5L37D/0BS7E5xrtj3pQjQTi0adOWDRYRCYG0&#10;avUqunnzJu29MkbtedM6QGHG4lpA27umm5xWZGNYEg1omnpjLMMIMLriuDWpDkrNCAx/2H/LE6fP&#10;N3bhYubMAPdswsyAgAoGa9pF/6CZbbBfw0HbPRvs14B5MEyTHOOTz+et4bzBvm6mhQRwE8I4ZXDn&#10;Ti5t2rSFxo+fQCkpzViDVJrjbqczrH98fHyJ6pEgPDbsDs2BgYGf6OKHQh2XYH4D66UdLufdNG4x&#10;4iXqvPi//KauS/4fNev7J4pOqkkOV0NKSGhE7fs6VDPPEoJwZvbGBCAAZjws8CXgTORkAEOEwfgN&#10;FrAjcgHnEVvPgGay4UbBfm7Kf/edx2rtnbAd2uSePXtt/Z0WBUosGhCRxWhx1+/vVdv89x9CkzNC&#10;GcL8+n3M1OiPPI7SDO4rYb/6ZEvOA8zz4Y3RKIFdA4fPnTcY5QLQBO86/U+0ePESat++I7kiec4N&#10;+NjtUk3q5klJSW+o5rlEaxYeH+rlO4cXUK8+FJ4X2CM8PWVB23VRicHv4FgIUaxDg8R6/eDa7iag&#10;HQhAX5hyzCuLkSLoF8RMXs2bt1RN02EsZAwIPoCXHyAIgAnQCUOFt8BA0AQDBM+cA/X1GgKTZuqc&#10;HU//G/wPDXC+trAEJ6K7WFFdLBCBxQB/N4BrhoBEU7pFK093gHeCIB0zZiz7AFr36dGMzZA8MHhY&#10;L/cxRuu2C1MTl9Ci6LP3NL8RrsuKEQhO2bRDg2VZt7C6IPI5j2a30cwNly5dZktvMx7S57gHh3gl&#10;HBPQx8iVRBAqGs8LF7ReF7kx20radC4p+D3z25s3b9avi4U/QbjmiDXRji9GrPqYBST6tQYPHuLu&#10;+I+Nj2AfxL1799GOC57+NPPSIqSUwa752PNGoN6kg7wE9r7HwvtaTV57s9K+HcPDzHA3+EUCjHAx&#10;mDHDAL51aJJaWMLVPlQOwubMmTP6b1c0YZvhnu0+H4Q18sMjyEycQV9AcGKEDYDTOkbNGDCUzhuM&#10;jAG372RTu1F/tvogHS6lNbr2hoaGt05NTf2FriKCUL7Y++rq1AkKhPW4cPI0f9GPqA8rFyB8cR5X&#10;4mf8gnhTrPBb57t/zluQ5uTk0P79+6lZnz+xhRShoWBtRrOtbds0atb7Q7Ysg316VjR/wIpsZkab&#10;e/A7JcTWcx5AgNhBnx8itwBYdeFKAyA8jt6YxXkP0PBM8IDrHGzVYGZas4NnZub4sPcnwlWnKB7H&#10;6X1XR+scsbW5ONafbqdzhY0yvjCztQG7luyL9Wc8HgFGiIJ5i6dRsxZNWDCqNC8hIQGzmYtBRigb&#10;YCQxgk0nhKHKhNAzeV3uTvrQx4JpOiOhyVtSHtSE9sZX+f379+nGjRyOkwcr8YQJE9k1ByNK8EJi&#10;giNYizds2EjHThrN6B670RjWn/EIDPQXWniGxyGKtAE+hoZzuSt0ztNERSh9w6z9ATpnNwx5ftfM&#10;kQsKa6UGT1SWabu/0DnTlL7Bee8mLLA3pdEviig7wASF8Af6LD39s0aD9Q8mWvIFNPt0a1jbLacz&#10;dMjQoUP/t64qpaf2xh8/VXtNw6dqrm3zVK11mUVSzbULeFvN9WL0edKxa3xogiqBN9CseyUjDN0W&#10;YFiZ9c88dvS18HV0GPUpa3xI3Zc+487bEwTbw5T3XfGKz3Kkkp5j8PIPqef0zyim+ZesUdoTgrVC&#10;kKIZDvL1dJDAaIYAGqHpIzRkaxcWX2C6SDuW5mn1U6IP0m4V9vRTWsAX8nyeFckaRg0TbBX40jQ9&#10;GloeB08wmLHW/sA8JAYT0swf0I4NxVno8SxDQhzZcNfRVcQ/tdaNVInKNX27lr0jXnmlRqZKVIqU&#10;+eyzz5Z7NKZqhxJ8NuuwO3WCUcL07cFaq4Wi0QIL7W8MGZUBdT1uwbx27Tr9Wlg8jLYH7E1r+C7C&#10;KGF+u0mHr/SWwpTmHHbQJO8z+xOaPn0GxccnFBKaDkcode/egyZPnkpbt26jc+fOq/1v0v7zs/XR&#10;sGJb846A07eLGivswseEwQeY7MgbEzYMwCHbYI3JtvpADYjAYrBbia/qCDp2EAHbsOmcNc+wRdHI&#10;Mvb+WIwCsmus3hoknL/Vc7qoq4RFcOYP7ILpvdTdhQVV+adMfSVuatSo0RCCzSRdXAS932NtaVV5&#10;zIusEg+Bs8b4Bo20lRdJcGRGf6De3zYi5OGtwI8LdX3uIYCmyfywQqo4Ejq/7X4+EErGraUsz1HS&#10;34KArlu3PtWv30BpQSGjXK6wzk6na0xIiGuBaiJessbSmuRgR+7Ro8dQp/6RNHXOYO4vXJM1hc5c&#10;N4anu0rzLOyriNBTxkCDkTN216PsO6ZJ7xuE9zLcuHNC5zyGGzN/CkCUHwMiZANjmUdTfIvNvWnO&#10;vobstI7hlOoeD6elpT2v//xPPVVzXS4E0Llsy7Bl8BJORRIEpEkJI49RmymnOE1cc4kyd1/ntO/0&#10;w48jtwu8kqSXX66xTy1F+JUFderUe9u8rD7SxOKasnajh6+kd6v0WM/A0nphVOk4939YkJRlatr/&#10;dfdzCQ7/mtpMesHnfuWdcF64FVnXErQeHzn9GEoMwkRhIqnY2NgvGjVq+ofIyJgAhI+HYHU4XEuc&#10;ztBxSiOdowTPAS1cz6j8SSVgc4wRSeXvx8bG38Fcv3rY3V3Mugc/Tmxv3LgJJSUl58O3U227wwYO&#10;ZwiEWbZav6QS8tuVIF+qzjc5MjKyfkxMwt8KCgr+SckU/wYQJchGZhbtt/QWdo8lQRA/JKL5lRGq&#10;6WqL2QdNLuA5vYkppr/PpGM+htAVagqXtSvM48Su+Q6a6LFUeoP+PF9A2PjCXg4/PQz3wznq1a9X&#10;pHluKM057PhrWtub8Uabr5J8lfm0txB6u/muQuuPJT2C4DO89NJLhd454SEwjsVW8jRR1bo7CrRO&#10;x7wFoh0lHFO89ncHUcVx9nI+oAqgxzmz0zh8Bu0+c+BhhZG/8osXL7Izs3l+cH42NB/2CpdhmJmd&#10;hz1HceAYOFGb82Okj34EVYda67KLCKVyTv/26dAiPrMPg2h+j0hhgRSUrYtVuSeyi0p+w9M/CLsm&#10;aXz/CgdFqLx9gaUFz83cZ0TyR+XSdEZKX/Df+ll6UgPXtz73LY9kb77j46dvv2pQa22gSsd8Ca1H&#10;SjXXTWRNUwOh9fLLNYpEQH8YRPg9IqrCuuP0+UgT9W6lorDho2iqSHeYisA+NrpTp85sAIEQ8UVJ&#10;nLXhTwiNz4wT9vdbpTmHNw86B4K4mnusTNb+yoYIP0FQ2I1FaD4j7FdJeViB56+8OEp7Dlsf4rnq&#10;9sHzhwg/QSiGIJ5v2eNo3n9sU9bW7AmCxrvsUcqLS2V9jvlbOlBwyHdaOyw6+VV1QISfIDwidgMT&#10;mr+I1AKh4wt/5RBE/ihvizKwnwN+kPp+/Dr1ViVE+AlCGQMLu90tB81oe+BYf0KqOB5W4JXFORCm&#10;qyoLQxF+gvAY0VG9JxrBCI3Rny+hnYoQfgZT7nH1qRpuNiL8BKES4e2rCUMFfAztPKzAK4+mtYlP&#10;iCGV+tKfOB4k/LBdJxnbKwgVCZrT3uHNIpt/WGFD80xqP/MnfC3e89NUdl555ZVjEGwvv/zye4+a&#10;1PETVXrk0SGCIJQRGAoXqIPNmtSnT99C0wj4A4LMFw9T7nS6njghKAhCNcEKg8bRv3k6U5NgmCkL&#10;Z238lj6VIAjCk42eyyUCQlMtTfRwd7LKH21GQkEQBEEQBEEQBEEQBEEQBEEQBEEQBEEQBEEQBEEQ&#10;BEEQBEEQBEEQBEEQBEEQBEEQBEEQBEEQBEEQBEEQBEEQBEEQBEEQBEEQBEEQBEEQBEF46qnwrv9B&#10;9hSa/u+BelOx24SqxWvpRN7phQ4FP/K3rUYnasMHal7tWHD11U4FW/WqG+/jzG+qfR2vdigoVJ+w&#10;XWcFoXxxpf3weQg1vVqI4rYJVQ9vwfNsKv3ACDPvbRBcNToV3NSrT6l895faF7yFpVugpdL31X53&#10;OO8DEX5CpQMCLyz1qX/Rq4UobpvwZFOc4LFvezWd3rELPqxjuz2xdifCT6jsQKDZU2iXpzP0pmK3&#10;CVWL4gRPkW1KsHGZHwFn3x95e5JmryAIgiBUJJ0X/xeZdDFnDy+BvVzvWm50XvyfnayldS5/y/IE&#10;5zD37W+pdy1zKvLcFtC4TKqIdUGoAOwv2Ih177vzj+/Fs67hQUnvWm7gHOZ+DWuOdNO58n0O5h6L&#10;S3rXcqKihJAIP6ECMS8XsGt+wOT1ruWG/Zy+wHa9a7mBc/i6d2C26V3LHPu5fFGe57YQISRUQ8yL&#10;DSpS+D0o6V3LDZyjOMrzGvyde8S693hZ/vcvmp9QDTEvHpYV2ewtjqp+Df7OXfWFnyBUIHixzMsn&#10;zd6i9w7MNr1rmWM/ly/K4tyBgXUzVSIrBWUHBwc/rTcpRPMTqiF4sS7m7GUtY+q2eu48ksnrXcsN&#10;I1yKS3rXcgPnAEbbAttOjdK58hXA+G3zzO2p+9JneFkW5y4s/KwUEFDvPWurCCGhGmJeeusFlGav&#10;P8rzGvydG4IPlMW5Ifw8ws4b0fyEagheLPPySbO36L0Ds03vWubYz+WLsjq3R+MLKhSUQISQUC0x&#10;Lx6W4udn3a/B7ufXwPVtoSZj1UlB20XzE6ol9pdemr3+Kc9r8Hfusmz2Ao+w80aEkFANwYtlXj7x&#10;8/NPeV7D4zg3mroBAQHP6VUvRPMTqiHmxcNSmr3W/Rqq0vA2CD/vJq9HGIoQEqoh5uUCYvAoeu/A&#10;bNO7ljn2c9kpy2avt/ALCKjbUG9SiOYnVEPMiw2k2euf8ryGx3Fu/01eIEJIqIaYFw/Limz2oonp&#10;Lz2uawA4n+Hk1XU6V/7Cz/ue7akszh0YGDTS0viCcmvXrv1jXawRzU+ohuDFMi++P83P3lySVLVS&#10;UFDQ1yKEhGpJSYSf3rXcMNdQXNK7lhs4R3GU5zU8jnMbzc8Sdt6I5idUQ8yLh6X4+fmnPK+h4u9f&#10;hJBQDcGLZV4+sfYWvXdgtuldyxz7ueyUtZOzf0TzE6oh5sXDUvz8rPs1wNhgKM9rMPdYXNK7lhMi&#10;hIRqCF4s83JLs9c/5XkNFX//ovkJZU9gYOAn6GcOCKi7QBc9PtSJEcPtgQkvV3HL8k44z4OSr+PK&#10;Ms3fHcfnMcLGe1me1+Dv3CaWn/e5raFqZZcghMzSpMe1jqWkoDYwRCHkWFVOqu6iHlNRVytBEIQq&#10;SN26dV+3BJ+voBqCIAhVCNXkTYDA8+1aJQiCIAiCIAiCIAiCIAhCZSMgIOhErVpBb+lVQRCEqsm7&#10;7777fRgw9KogCEL1wFv42TU/lb8KX0XeoMB+AQGBGXqVt5t9se3zzz//F96gqFMnsLv9WEEQhErF&#10;g4RfrVq1fsQbFHZhB7BvnTpBgeo3fiDaoyAITxwQXEZ4PYrwQ17t97z5HfvvCYIgCIIgCIIgCIIg&#10;CIIgCIIgCIIgCIIgCIIgCIIgCIIgCIIgCIIgCIIgCIIgCIIgCIIgCIIgCIIgCCWDiL6v0t8jn5KS&#10;+ou0tLTnmzVLfTEyMiYgISHpTxEREZFhYRHR4eFR4aGh4V3UMkatNw8LiwyJjIwOiY6O+7xJk+av&#10;r1mz5n+p3/lH/lFBEISKZMqUJT+EUMrMzPy3qKjYWkpoJSgB1trhcK4KCXHuDglx7VBLatgQyZHX&#10;rFlzio1NoCZNmlLLjuEUk1yTevdPp3HjJlBiu89pwOhW1KNfW5oyZSp17dmOEtt+Tu3bd6CmyUnk&#10;cDW8F+Jw3FO/vTA+Pv7P+hIEQRDKhx49evx3XFyjd5TQ+qsSbilK+KxXAm17SIjjqDO0IQs2JZSo&#10;f/8BNGbCUErp9QHt3LeBLl++Qp1nvUyX72yhQ9em0B26SOvPpFHfdT9RChzRqVuLOb/9Qh+auvtv&#10;XHaHzri3g8zjjWnugfruspUnkqn1sD9QZFwwORyhC/UlCoIgPBr9+vX7cWJi07fi4xt9HBYWlqq0&#10;tFNKa9ullldj4+IoMjGAunfvSdOmzaB2Y9+kZdsG0YhVn7FAmn/IoYXTfZVu05wD9WjnpcFugXU+&#10;b407fy53lVvo9Vv/DJfl0zlexzYIN7D8WKL7mB0X+9OkXX+ltada87nA0WtzoElKWHRBEB4Mmqbp&#10;6enPnDx58p+VBpfkdIZO1gLuVFxcAkUkBFFsi2+UgJtO0zaFUZe5L9HZa1lUQNm07+pYJXxS3QIJ&#10;61b+ltLc+nLZhB3v08ANP+M8GLblNSW4BtDwLa/z+vQ9X7uPh5Dber4HTd71MY3Y8gaXHbsxy719&#10;9+Xh6rxXeX34ll9z2YANP+X107eW0JxtyUrzc16bMmXK9/TtCYIgsJHhH2NiEv6GPjin0zURfW9h&#10;4REU4gzhZmqT9I9p+/YsGr+6AXVb8EsWLutOt2XhcuT6DBZ0YN/V0W6BlEenlNBqqoTYV24hBwFn&#10;tm8515Wu39+jmqnfucu2ne/F+fN5q2nj2U5chvUZe7/l/KSdf6EFh5yczDHjsv7kzkNI7rs6Ru33&#10;ES9Bz4y/kDMsmGJjY7/QtysIQnUjPj75OSxhEUUfGPe/hThPo0nYsWM6te8XQqPnpNCAhZ/RqK1v&#10;svCAVmWEy+Hr0+jM7WW8PlEJIoB8//XP0k066BaCU3Z/5j5m2bF4mrLrU1p9soVq3g7kMmyDAAMH&#10;r02iQ9cmc9mobW9xGfJI0CL3XBnpLjuQPYHzS4/GsoZ38NpE1giJbtCgjb+ghYddvL3/+udo8o7P&#10;acSoQbi/7KSkpN/yAxAEoeoTHh7+nMsV3hDuH0qbm6YEXIFDa3It0iIpbcJv6PzVQ7T6QHcWGBAu&#10;Cw+Hch5N0tHbfkdZF/up5dtcNmTTr3gfMHNfHdp2oTeN3PobOnlzIZeNUMLINEl3Xhqk/r/O+8/a&#10;H8BlyI9Q+x/Mnsj9dgBNU5wLQANcc6qlatp+wsIQ4JiNZzpwHtcGQTl+x3vcxwew3WiVMIIsPRpH&#10;i49EUubGSRQXF6+auq7F8+fP/3f9SARBqGrEx8c/rYTde6Gh4W1Uk3WuEnAXk5NTKLbZt9SmayTt&#10;2LGTdl4YQatONlNC4nPWzACEx6CNP+c8mqg5Bfu57MTN+VxmLKdnc1fQrkuDuQzrq06kuPPQ6OYd&#10;bOgWaChDAkuPxrgNGJfzN3MZ8tDg0OQ9cXOeKrnHZRBaZvt89XsQrnfotCq5pTS559XyDm8furkG&#10;zdjzjSo9rK5piCrJ5WOgVR49epQiEgNh3MhJSEj4i348giBUFZRG09DpDO0JFxIIOvRppbR10Zw5&#10;c5VG9waNXv8p3SjYR6duLWKBAUupaaaiCQoBCAF25vZyLoPwMMIN/WVoaqJsjRJsAHlogvfpshJc&#10;491lWDf5/VfH0Zbz3dVvLnWXbT7XhfNoosKYAcEF7tIF3p7Hwo2UxteKrt7dTmO3/5Fu3N/LZdhu&#10;aZX5Sjv8kK24GXtrqvUc93ajVUKLjYivB632TExMzNeq6O/0oxIE4UklODjqxxB0SuCtVS/3kfDw&#10;iBu9evWi1OG/pw5j/kzZ2dk0SjdRIWRu0zEWCBAOcBMB6BeDAQJlEDQA+dn769L+7HFKiF1RJbe5&#10;zIAm6cazHVkYXr2bxWXYfvj6VM5DeBohCaDJIY/+OAhdaJHA2l7gzkPbg7YIAQjLL8pguQVDNr1E&#10;6063oYt31vFv3Li/z/37RkOEBrn5XFe27s6ZM49cEQ1IabtblKb3gX5kgiA8aUDQQatzOEIz1Qu9&#10;Vwm7G/CZmzl7Bp05c5a6L/oFHbs+n40Ox3PmskiAQNhzZYQ7D8GA/jNgBJJpks4/GMKCxRIo1+le&#10;gSXw8um8Wr9LW851YyustT1XJUvgbDjTkdafaacETo4SPlv0dgtokRCopgyCFHlolcjDKRlCzhgz&#10;0KQ2+16/v5v7+NBHCKutAduNVrn6ZHO24ppjVu8aSfGtvoLrCrlcoSPS0tJ+ph+fIAhPCk5n2CdW&#10;89W1pWFDx3ml1dHIkaMobfxvaPuRmfyyQzhAqzMv/4W8tZyHwIH2BCMArJ1mO0AezV7T7Fx/uh2X&#10;nctdyesjt/6Wm6HQtIDdsfgWHeHzZeyrVeQ3cwoOaEGbU8SxGBbfozdm0pKj0ayVFRaSt2nY5tf4&#10;eo/eyOAm7kTVlDXb8wvOcv5YzmxadDhMldxjjdRsP3xhOTXr9QElJjZCf97l8PCoxKysrH/Vj1EQ&#10;hMpMcHD800rY1Vda3Sql0R1VL/EdGCSWLl9IJ84cpB5LX+Amn+Wfdo2y7+2wCY9bnIegg9AAd+ki&#10;l2Xf28nraErCN84c43EsJjqQPZFu0iE6rd1UDMijX23Wvjq8bncshsFh0eFw2nQ23V1mdyzGcfhd&#10;9CUai+20PV/wdqsZfY3mKA1087nONGij5RtoH662P3s8C9kpuz+lwZt+xWX24Wrbjo+jOQsnUVQi&#10;9+WRenbDmzVLfUk/TkEQKiNhYWE/NNZXJewmh4Q4j8XHJ1KHrs2oxYA/0e3bt+lSbhYtOOSizOON&#10;tDXTwnr5c+jK3W3s7Gt3AjYa3KU7G2nF8SQKDKzLyRX7JU2dOo2y9qxkp+IVJ5J8OhbjN6F5wQrr&#10;FjLasRhaGQQewDo0TnD57halKb7JwhS/jWuDwDPHw18PmiQEF7RJLO0C02iVp28vLWTRNcPVYFFe&#10;fCSClh2Lo57Lf0rr1q2nsLAICLyrcLhOTEx8V+0m0VkEoTLSuHHjf42Pb/J6RER0sGrCzlLCjqIa&#10;1WGBtG7TMuq28JesDZlRC2Oz3nELB4yUgCUV/WKDtYZkdyzG8CwIlWGbX3VbbDHMq5/aboSfd4Jj&#10;8QAl/KBF7tCOxTjH0M2vcB5aJQQptMhR2yxnZpzPnBN9bOhXxHkm7fwrl2GsrLW9gA0dy481Yt87&#10;CHCAbWO2/57zaF6jCTx008vu3zRa5V06T7suD+UyrK852ZIOHz5CbTrHFIQ4Qm47HM458E3Uj1YQ&#10;hMqGenf/Pjw8Ml4JuoNoloVGfkeN2v+Ndu3aqbSfcywsYPk0Lz8ceE0eHfy36Sivz9ofyGXQjLAO&#10;C+2c/XW5zO5YPG3Pl7TkSBQHAtithMfx48cpOKR+EcFn/WZhx2L0sRmLKhyTzW9Cq4Rz8Jbz3XRz&#10;O49HR2w40563ozk7YccHbLm1+g/v8rF2rRL5vVdG08U767kMAhaCFkCwrTrRjIX2BtXkBTh+3Pqa&#10;tH//fopv/SUh0ov6YKyDi4p+tIIgVCYQUNPlCusYEhK6Xgm7MxB4bXs1pC5zf0XX7u1ibQ2gCWgG&#10;50N7wrhUhFry5Vg8c19t7uQfuPEFGpf1Zy6DgMM++XRWaXye4WBwLdm8eTM1cNZmIVevfj3qOyW4&#10;kOADaJriWqBFXsrfxGU4fss5ayQHNExc75jtf2DhDLDd0vDuKG3wL6rZ2ln9zpduFxcIQOwDYOg4&#10;cWMRC0l7Mxn3iGb1yZsL3GV2rXLAsndo7LTeStA5uA/P4XCtjoqKCRo9evT/0Y9YEISKpqCg4J9a&#10;tEj7WWRkTG31ks6GJTYsti6NHTueFm3uTluPjaFBG37Flk3zciOMEkAnPjQoaERGYMCxGAIPzUW7&#10;i4pxLB6tmotoEmPo1pwD9bkM26FBrVixkgUdhBsE36bNlmPy4E0vslMwyuvX9xxjLLzIo0mNJuw9&#10;uqjE2mkum7H3G94+autb7F5yLm8lHbg6nt1YsB3CGCAPDRC+frDmmjJjHMG17b48jMfUGrDdsijn&#10;c1M97+41atb7fYpLjGQHZJcrtFtqauov9GMWBKGy0Lhx4985HKGToJmEx9Wlxq1CqN+EaFq424ob&#10;h5fbuIdA+EBzmq2arXbHYqMBQnsy7h6FHYsDuRwuK2ZoVi6d4O0jtr7B23uNdbm1uZDIb2jNnmG8&#10;HVokhnThGFhTQVy7D1mrRF8ahNQt1Zy2ghLk83bse+PuPpW7Txl7a7HAQt8clma7Ga6GwAQQXtbv&#10;WyA/WWmFx3Pm8HWbMrtWuevyEHaNuX//Pk2e3Y9ikmuxdofkdIb3SU5Ofk0/YkEQKhr13v5D48aN&#10;3wwLC0t2OJxrlXZ3vUWLVrRpy4ZCL//ADS/Q+Kx3eSiW3ZnYnoeGZfrJcuk4ly3QgTQhaPZeGcVN&#10;WzgWA2y3BEkea38QREk9LS0OCdbbWdtitWaYxxZUc00FSuihXw2D/7ec70rX7u/mcmw3w9XQ7Ea/&#10;IqKwoIlrHIstFxRrX/jTGc0VWNstx2IMI/O4zdxTyXKGhlYJQQ/t0Pgb5uTk0My5kygiIQDC7mJI&#10;iGtufHzj91JTO3EEGUEQKglJSUlvOJ2ho1VzlsJi69HYCSNo165d1Gv5T+ns7Ux++TG0C802a9TB&#10;TZUK+EWfe7ABb4eww+gESzhYIA/hAsMCwjtBSKHMGBqQR3+biU0HF5CEDu+7BV7Tdt/R4cvz3D5x&#10;AMdA2ECAQZDBaGL6E7GO7bhOomwOLoBxt7h2C0urNHloZ4h6gjL4/AHk4TtohZq6U8ix+FL+Rm7S&#10;QjDbR190X/xzWpa5mEJDw93ancsV1isxsenb+hELglDRqHf175s0afJ6WFhko5AQ51b1ol6NiA+i&#10;6QvQL2e9/Gjq4UW/dGeDT8diWF8t/7S7XIoy41g8UzX1MG7WHONxLL5OuXfPch/fjfwD7u35+fkU&#10;2/ojt8AbOHCQ2wXEIoc1RQi0qWwguckuI2Y7hCB87tB/hyYuHJ1NX55dq4QQM3170EjN8biXZUoA&#10;QqCZMrtWCb/CK3e38hhhU7ZgVxJ1nPI69R2UTs2bt1TCznHF5QodEBPTBH43EhlZECoTmO5QaXf9&#10;4G8XlxBNSV3/ytrdpZt72ccOfmYeDckSGFa0kFssGOyRgo2gQNSSw9emUc79I0pDXO7ejoAB6P9D&#10;X9/Y7e9wGfrtsP0eXeLAA01ahrkF3pgxY92OxQBNYvSzIUYe3FAszHC1+/wbMFrAd88c47k+pWve&#10;3UbHc+axoDXbjWMxmuobdDw8rPdbZ+bBOM9uLBgHbI6xD1dbfaAnpfT8UGt3jrNKS97kckV0xAiL&#10;devW/bN+zIIgVDTqff3HRo2a/sHhCB2rBN7J+IQEat73PX6REWYdQsDuWIwIwchDYBl3jz1XPI7F&#10;mBwHwgauKKbJh7GyZjs0JPjOwUfOlBnhBC1y8Y4OlJLSzC3w5s+fz1oltDyMfsDvQufqt/5Z9/Ho&#10;fxuz7fesna09bUVE9jgWW1ol/P4gjNF8BRBgcGY24LdhdTbHFBqupgQujCIwqrjnwciZzdu3715D&#10;3QY0pXbt2mPKR7ijXAgNjWiVkZHxtH7EgiBUFjD/a2RkzLchIa5F6HeCsBkwpiXN2GT1awEE6DR5&#10;CA10/MO/zVhsjaNxLp2kNUrQAG/HYoyCQNPRRDS2a0swOkAoQQANXRBAsbHxboG3YsVydv5FWCb8&#10;jnEJgWMxfOSgM0JYwf8OTVwTndg+DwaEE3ztsO49XA3NdJwboC/SHAMhB3cZDBnD/QNsM32Ns3c7&#10;aOrSNEru+QHFNvuGwsMjEep9Z2hoVCJmZEtNTf3f+hEXQh2KycSlmSsIFUFsbOw/NWvW7FWnEwLP&#10;callWjxlZe2gpQeauV9+OBZjWBU6+NH8BNhmHIvnHKjLVktYNM0xxrEYwE/PBNs0LiDQ/mCIgBZp&#10;98NrPeoNUtfCwi44pC4NnRXFw9GgW2I4mmceDBgN/szXZm+GmuFqyCNuHgwppsyuVSICM5rdaKoX&#10;nQfjlvYttMrsjsVDNr5Cm46MoB0Hl9O8efMpslEABB0cjGGkUMtQt9ECCRqfWsKB+6JKx+HfqJY3&#10;1DLf6QzlY7Ef1tVHZ69aP6jSKpXfqH4TYbi2qLRNlZ1Qv73A5Qqdp87TA32uKsVGRUXVge9kTExM&#10;bfW3/KRJk2av7t69+9/0n5dRly6BSAXBkJ6e/j9OZ1h/vIzxTUJp27bt/HKPy8KYd8vyCSME3EmM&#10;wIBjMfKIX4d5IwDWMaYVYHQCNCZELvF2LAZw5oWwQpnlk+eJWmIG8Sc2SqDuM/9cyLHYMo7k0ILD&#10;TqWZjeERH+gTBHatEnHz0J+Hde95MI5cn+52ncF241iMPCy+0CQNEIgmqgqOQSTkzrNfop4DW7uF&#10;WnJyc5o7dx5dvXqV9wMIO4VQ8GimY1TGroujaPHu1jR3ZzxN2BBIw1d9RENW/4H6rnyJ+q55ns9t&#10;Utf5L1LXeS9Sp+mvUsdpr1rLqa9TpxmvqnO/TB0m/5o6TPo1tRryR2o56B1q0vkTSmz7BaeE1C8p&#10;ruXXHGLfCjnPwjRPpRyVbhsBq4RplhK445TwbBseHhUaHR0dmJCQ8CdMiq6rhSA8HAEBQW10tsKp&#10;UycoUPGJXi1ESkrqLzAiQL0Ix/FCzJ+/gHovfY01JFhojWMxmrDoKwNoQsLdA81Kb8diCCTLN+8m&#10;l2HQPkCQTVg3oT1dVE1JgO0mYvHgjS+yRRfRR8wQMWw3w9Vw7GQlaDGTGPoBAbbb58GYdzCYgwBA&#10;AwTYDiMGwLUZtxUTdBR5JLjMHLmR4S6zOxbvvTKSA33eo2u0aMk8CouxQj8hwYWn45Q33L9TFgkf&#10;FjwrfFQwvhh9pQjBhWClsC7jftEUhxuN8ScsDSdOnKQ1a9byvMAjRoykAQMGUvv2HbmZroTkLaWl&#10;nlb3ekTVjc2YclO1CF7q1Wvof6E7RFchQfBg+qMCA4OydVGFYq7HCOR1607+c1xc3Gf46oc4HDRw&#10;eFdalNWBbt+zmqFo+gHkERsOwQCsZqZVZowTyKPJiijDRR2LraglCIeOsq3ne3IZ8jA6XOWwTzN5&#10;3+FbXuNtACGYpu3+go0lOB5h1lEG7RDgeMsp+QZbXmEUQZl9HgyEiYKvnwFl0P4AmurQJhGIABMG&#10;AWw3WiX6GmEMaT/xDerZs7db0GGsbNdJf+MxvYjUnHm8Cc94hubxoWtTuF/x7M3VehSJNf/F4yWf&#10;DS2IKg0rNPox8Xww3wdiEKJvEpotmvvQevHhwn0Xl3ou+xl1W/gL6rbgRWo7+i1q3OFTcoYGkyu8&#10;AWGGOofDuQcfTtXEDkhLS3uWK5tQffEIvroUHBxcKax4AQF1F5hr+u67BvsdTgfFNv+W5q3xDJg3&#10;jsWYb8IeAh0gfyFvHUcdMZoayuyOxTAAmL474wJiBA764aC5IKAmRjfk37e0QiuEuxWhBE7Am851&#10;ppv3jqiSO7zdRCjBdox9NXHqCjsWE61QgsiMhPCeBwMO1fDbszsWo8lq/X4Hdlq+efMWTZo8yS3o&#10;kHr37kMnT57i/R+VPCWMbt+7yG46uC6MDIH2CeGNkR24bvQnwlcQzwj3iet6XAnaPD5kRQX6IBbo&#10;+OhBy/Yn0I8dO0YzZ86kHj16UVhYeIF6blkuV3gnif5cDYGmZ4RMQEBApRh2pOro92Ji4r+uW7d+&#10;nrm2TZstbWnWvgDukzNCCmXGsRgzgEFDQnMToL8K2zH/BIBGgRcDZQYrX0Anby1kYYl+M7xgdoEE&#10;txcEAIA24nFW9gikfNUkhfYC7QtY2z1aJQSzacp6HItvq3SP3U/Q5Da/aXcshlaEpjpcUFoP+wMN&#10;Hz5CaXMuFnQJjeNoxtLu3CRHXyXcaWAthjEE1mdYkPE7jyNBy8Uzh/Ubzt3oK4UhBhop7g3aMlyE&#10;8IwQkQZ3WTHksXaOa0BIfgz/W7p5GHUbkKyeqeOu0+nC9HLf19VQqMqgSWmES926dV/XxQzWrW1B&#10;63VRuWKuA6GMVEW817x5C9q9ew81ah7C5UgQUmZ0BQQgmpV4oaApoQyYmcigyWGOV4DKjjIzHSKs&#10;udtUk9aynubzb5nj4VQMlxc0KSHsLArPgwFrrSVkreFkmMAH28/pJin6ASEwzTFGqwToj0O/F/oV&#10;7b+JfNbJ8TR8aU06cOAgte7sGSKG1GbkH6j74l/yfiVNcIFBXxya1NCO0ReHPlHcL7oJMFua1Rd3&#10;kLXbiuMWnx9/uxx1LfB7RB/rmdxM/nAcvj6dtWA4oG9T2ji0bfg7rjjRlO8JQVNnH6jHLju4V4y3&#10;xn3jY4jx176ejXfCVAGNO34CIXglNTVVokNXdYxQUQJuuy5igoKCXvS3rbxwny+oLh09eqyQNmS2&#10;OcMacGU2mO08WU/2RC/H4gTOQ/BhpMRNOsz7DNRuLXjBrBDxuSxAt53vXcgJ2D4PBppS2MfbsRh5&#10;9N8Zrc5YgA3zDzm42WvK7I7FK/d3o9W7RtCYBY2ocfvPuLPeFWppdcnNE2nznrlKNzyu9ix9X9yt&#10;W7fo4EFrzG7JwZC9G/wccB1w5MaIETTV8TwQyQXNzL1XR9MO1eQ8eG0yu+NsOtuF4/ctPhKl7j+E&#10;A7LCAg1jFJzJ0W8JzRrPHs/icST0FeK8+NihDxF/E3zY8JFC3TDBGKDJp7ZJJZfLJaG1qjIBAXX3&#10;GaGii5jg4OAfmHKVjunicuPMmTP/4nC4ZuPlN+eFfxycgNFEwYvSbuKr7m3dl/yUtSczWY/dsRjN&#10;K7x0GKOKznIwceeHWsiBAtYKjuXMYgsrQFPRHI/mIyyWsFQag4Zdq4QhBM7LWPd2LIYANhbfQvNg&#10;QKtc+SItXjmNeg9P4jG7YdH1KCYmjhAppn//AbR//wHet2Sg6XZNCfVz3HSDUIYB5lzeKja04Bkc&#10;uDaRPx5ZF/vT5vPd2ABknh9S+wH1eSQJPhYIRooxw9Bi4a+IEPi49seR4F+JJjqs4/g7oOkOAYqm&#10;PJr76LaAFRtuN6gL5c2dO3coMjKKEhMTfTpzC1UE8yKopm+KLmLUeq4uz9VFbpTAbFi7du0f69VC&#10;BAYGJpjftKXMYvb/xOkMS1HNjNxh49Np0YF46rXiefexEHgARgdoV6Y8IiKKjmj3D4SIgkUW/WQY&#10;+2qNjrDmwbBGTdzg5is0Pvv4V7tWiRh4iH+HdeNEbObBOJA9gYUD8NYq0TeIJpZxLB65+ffUd9lv&#10;eA7dhSsmUHTTWmxtDYsKpvCIcOrYrTkNHpdGCzb1pPXHe3LTbac6N4TjIiWoIbTh/zf3YLD63U85&#10;eOnDNt2KS+b5eSc8c+99YcSAMQOaKowbMHLAeAOjBwwyMIKgTxSjX9BkffzcYY0egh91AwIff1N8&#10;CNHXiD5H9D3iA4m+SPRJet+jPfVe9SyPV0bYfDhZqxOIM3VVxS6odBGjmrtfm3JogLqYUWXnfB1T&#10;p069t025v6R3LYTZ1mG0JXDQhMLLntQywn0cKqZxLG7RzxPiCQP9gQkSAKCtIcw6nIftLiqeeTCW&#10;KG3PxRZCj2PxS+7j8YKbvjnMgwFWnkjhdbxkMJYA/k11/mPHjlPTrn+llK5fUZs2bSnEEULhsfUo&#10;IiFQNWO/oC6z3qDey1+mPitLL7iQzFhfJDQn5x78jt1vlh9rrF78kWzFxvXjWvOVVnjmzAmeJAkf&#10;C/Pc7Anaddlzk62sMCqhaYy/KaywsMbCKotuAFhpYa01zx4J01OafHklI9BhpYZAX3a0EY1aFkzJ&#10;XT+13GAcofNkkvNqgD/tzpSrVKi5q9Y76XKVPI7HyHvK6xKEp97EqN9L8WVBTklJ+X39+t+5jzMV&#10;FEDYmfKl2/qzlRUGBmgcpnzIindVM+gqd4JDC8GxaK4C5OF0iw50a+Id4nUz4gPD1dDUgjDz5VgM&#10;TQHzY0DjGr3USZs2baaUHh9SfKuv0BnuNkDEtahJrQZ+QO1HfUCDlv6Fm24YDYImN5pu8NnzNN02&#10;6qabZxRFWbJnz15uTpvnY9KwYcN527X8/TRwSG93ee+hLfj68MHA9cIxGc8Pz96MhHkcifvitrxh&#10;64uLYOds/G0g2PdeHu0W6LB8wzhVWi5fvkyTJ0+h6OhYDMk7irlX4AStq6ZQ1TEvgRJOhUZ0mHIY&#10;PHQRY8oDA4NG6iLGU173nC7yi94PEUG/p76yW1oM+LM5lhyh37H1FM3IbRd6ucfEOkKtoWXQCBce&#10;8oRvnzlzFve54QUCeHFhxUSnut2xGFoHwDa8QChzD1db+wy/7HsObqGMxf1pxowMLeAs4QaH2Nat&#10;29Dw4SPVyzKVw16VLWi6WS4yaLpBc0PTDW45EABW0602Cwar6WZpfm3HvU6RyZ+6nwVScFhNjvbc&#10;baF/wdVxxsu8b5d5D3aBgYaEDwSs3t4CHR8cI9AxYqO8BLpv8im/4AbnYDHH+WGthkUY14UuEm+B&#10;Pnj5+9S85+cUGlkfH6876m97JDQ0dCAC1+qqKVQnzEsTEFDvPV2ktLSA50y5LmKsYWZFyyE4fZX7&#10;wv7bDkfEK2GRLm4mpnX2TK4N0M82Zvsfae78Ke5yvIyIsAJMWXq3NmwQAdhuH662YG8MzxsLDh7d&#10;SekzatDSVTOpX78BFJscRFFNavOgfQzgh5Dr1CldCbgRNG3aDNq+Hb59N+l2gWq65cPBd5mn6Xa2&#10;I/cdwrXCNN3M3LPllZoN+B2FJnzuvm8k9CV2GVOLm5CmL84KS4++uGXawRd9cYgy/bjIVRp6DuXe&#10;u+xDoI98oEAvi4RJzTtNf41a9H+Xxwij+8EKweW8rrS74UrY/VZXR6E6Y14ke7+ePyGn1if6Krc1&#10;kTN1UbGY31Bf3w0I75SXl0d9+vTlMqT2HdtSeudONGvWbEpM+8Rd3mHKr2nItATqMPqvFBkZzWX1&#10;GgRS665O6tq1O8W2+Jr7bEKj6lNiYiOVD1GC1UFOVwjFNqvFqUnHz6n9uD9Q+rQ3qescKxIxUr91&#10;ZfPyjdz2ps+mm6++OF9Nt4sXL3L/nD3sFVL37j0oK8tyti4d6Is7yYIRAhKC0gh0T1/c149FoCP1&#10;U81dWHrRnYHzGePKwwj0S5cu0aJFi6lXrz783JSQy1Vpu/qorYiNjf0qOjruo8mTJ4vVViiMebn0&#10;KqPWI/yUZ/op5zIMQ9NFxWL2b9Cg4X0MRne6nDz20pRDMHWc/Dtq3vsjSurysbs8qnEAJXX6GzVu&#10;/yUFuwLc5Wlj/kCdZ/yGOqlj+qz4FfVe/ivqk+npREffFZq1aPp4mm4YbG813XiwfQU03dAHh744&#10;cx8m9R+eRku39fPqi6vv7ouDsLALkPJM0MhMXxw0NbdAVxqcR6CvLlagl5bc3FyONIMJzPv06ceB&#10;C5o3b3kP4bbQfEXwAqczfHBERHTd1NTUF3Q1E4TiMS+cfVSHZ0RHESHnNnboIkat+xSKvsB4YbNv&#10;iPM7iotLoP2HdlOzZi25DKn/9Hq09eQw/tIvXjXRXW7nu++sibgRVbj8yOcX2l/TDYLgUZtuvVc/&#10;6+6fg7+ir32KS5ZfXOUT6HZwXu6LU9fh6YvzLdD7rXqJQ1w16/seNUr7m/rQ1eG+VnRHKC3umMPh&#10;XO10hg0JDY2IRB9dv379fox5k3W1EoSHxwgWlSJ0EWPK9aobU24XlnZnaNUEHqiLfWL2MwlBRvEF&#10;RxBMU9alSzfuh2vWrAWFhXkcnj3ccpcNHduZm0TWYPuO3FSC+4LVdPvzY2m62ZPVdMNge6vpxoPt&#10;K0VfnKHkAh0a36P2xfVRwr3nshc4pl+HKa9T2zFvsqW8ScdPKSblW4psVIdcEQ3Yn84YlhDsFAJO&#10;/c0jmjZt+lb37t3/n642glD2GCGCUR66iDHlPqy6Pn381HqGKfc1BhgOzp7tVsQY7NeoURNauXKl&#10;u3zMGMslZd6BhnTq1Cl3eYMGVv+d0gI4LJEpT+r+HnWc9hq/ZHjhfL2IeIGhmVmD7WtzZ7un6TbC&#10;R9OtIgbbF+2L23q+O1u+IdAfd1+cPfVf+wsatEZptkt/R73n/4l6z/ordZn4CTXr8z4ldfkrxbf+&#10;ko1H4XFB3OcKA1ZwsCNfNUkvqb/XQSXU1jidronqI9cjKiqmYXR03OdKuNVIT09/BnH11M1LAAHh&#10;8QPhZgSJLmKgwfkqB6bce5tatwlA/8nuPqPWj5nyBs5aFJP8rdL2ItjY0XtqTfcxBoy02Lhxk7u8&#10;e/ee1KFDJ4pJ0D53qhkNjRGuKXA4HjFiFC1evIQDBFy7do37jq5cuUI3btyg/HxrmsniQNPNHskY&#10;/npW062tp+m2+7PH1hcHt54hSvi5Bbruiyss0H31xXkE+u3bt+n8+fN06NBh2rZtG02dOp1GjhzF&#10;w+tgOGrbNo2Sk5shsARr5EqI5Sshlq2e7xnV/MxSwmypwxE6PTQ0vHt4eHhMRER0IObjbdmy3c8H&#10;DBjwn+oUHAxALf+B/8iCUBmxN1kxQkMXM6ZcpUJWXE+/XVENzwqE4AmN5ZUm6t0KoQTt/aCgujzo&#10;Hly4cIF69fI44qamtuWQ7YawcI+fH0JBAROx+dq167TuwBClNZ5WL/chysxcQaNHj6HOnbvyC40x&#10;tJhXtmnTFLYMQmDCDSI08jsKj63LkY5dEd9ZwS5Vkyw6uRbHDkQgzKT0jym520fUFKnrR9RYNeGS&#10;e/6FjTIIxd58wJ+pzcjfUdq431KbEW/zPLbtVD51+B+o15Ra1HPCd9RzdCiNmN6KMhYPpNmLxtK8&#10;hRm0efMW2rdvP23duo1Wr15DixYtoYyMWWz1zciYydNY9u8/kNLTO/P1Q8CbpiLGBZt8SVKTJsmc&#10;GrUOYJcf+DSuXbuOHbhX7Rmonv1F9YHIpr6zvqFFixdyZGTv31Ba3JTIyJj6zZqlFvIBFYQnDiNI&#10;kHQRYx+14T1i40HYf7Mkx5uhcRMnTmIhZpybkVq1as1zw0Ig7ti5w12OlxbzWsChFSCgKMbZGq7e&#10;83YNuUEbz3TS+VtKW7NmWoPQPXDBmrsCWuHNmzepoKCAhTCGrq1cuYq6Tfqc57dYunQZjZ/el5Yt&#10;W06zZ8+lhQsXcfmkSZNZWHXr1oNapDdgq2SXLl2pZ7/2LECGDh1G48aNZ0108OChNGrUaJowYRK1&#10;6RrGfZzQunr178Th2OFIDeft9es30JYtGziyzblz52jc+tp8bbdu3eaJl8xYWhPPEPdngHZqgCZo&#10;xQy0ot5AC7SHrTJTYAJru508pTki7p7FkHVv0qKlc9kfMimpqRKGCBXv2qE0wRmIiJyU1Py3gwcP&#10;/v/0n1UQKjd26y4CFuhiBu4rZpt9ONuD8BxjUsnCYal9z0ELNMd1nPs/1Hnxf1G3Jc9R6sjfcpgr&#10;sy191NdubRHzX3hjwtEDhKAyYFyvN4gTZ0BT1oCoLN7c0bEAAUIhGRANujggnA1okhYHjCQeig9l&#10;hajKBitcv/8AA0dvZNCZ24jTaZ0DfZ6GW3cP65wFYvuZDwvCfmXsq8V5gNBPBnwwFi1aRD37dKe0&#10;tA7cL2tpiQ44FXeMjo77RgSiUGmxN1V1kRsILn/bfIHRImZ/dazPPsXiMPvHxyfo18uixYiX9G/W&#10;5eYhtCnsg36pdr1DuKkLTLACgGFyBiO07IIH/WgGu7YEjQeYKM7ARHUBZv5efyD8lQH9gSbkvS+g&#10;hRlNDNGdEU/O4r5e2vH40SGmHkJVlRRPGH2iQ9etcP527FqfFeHGArPRFaaAjTIG+wcCgVINR44c&#10;Zedj7pNVzXMlFC8rjT5DafEtTp48+c/6zy0IFY8RLEi6yM3DhLWH5Ri/gZEf9j5FvfmBmHOp43nY&#10;HEZ/HD9+3H1tmHjczuqDPdhA0qZNOzaWwOCRuXIZ5eQU1pjMhNzAirxsaUgwCnhj17xgSMDQNoCo&#10;wt6zjkEIGbAdfmwWN9QZMKdHUaCxwsn5lh6uBxAktDjs58ljVxlvPAIWQUQN9iauAaG/DIiqYkB4&#10;LW+gARrsHwuE8zIg8jLIKfC97xIlIO/du8f33GdAV2NIuac0xCNKIC5Sf7ekli1b/mr06NH/hyuB&#10;IDxO7ONuIbh08UNjfkM1kxPs6xBmvMNDEhQUtNzzm3W5GVxcSptUgxq1/4TCYuoqbcNBbdqnUOaq&#10;BXT7di5H6DWTdxvMvB++MCGxDIhabBccdi0SQ9fsYBzyaa0hQTiYOXZB5vbB7KBtvy97Qsh+RGdB&#10;39/0Vb60TITxt4AvocFEr/EHYhkaTJPWHxi7bIBF2WBZjwuDgBGGWfsDlKDeynlY572drBFzz7B2&#10;/1AaN7s9G6WSUowhx5GvmsuDYmJivoU7jK4GglC+2I0cqsn60HN2eCzBHk1P5Us8AsQX5liTYFiA&#10;kCspe/fuo0GDhvCY37AIF6V2TOAJzbNOjy700i49GqdzEC1WtGD43Vlc54nFDXZtyRNZ2JqoCNi1&#10;HsSP82A1Ze1NTARHMMB9BUBDwn126tS5yDhfe4IAxX5rNi1g7dgOptc0IHyX/fq8sZyurYARmdut&#10;GIb+uHrH0xXgbSC5rOcMNiCitB37hwPRsO3gIwTt9saNHJo+bwS1SkvUFnnHbbjWKGH4tfQdCuWK&#10;EYDexo+SYDeQ6KJCDs666KFAf6RdEzV9kHjpHwYITGh/W7ZsYWGI4J7wZYO1Fb6AFy54NBq7dmgX&#10;ZCZasx0TBh8M2PBTnSN3jECICAOiQBvs+bO5po/Q06dnItQATNhjsJqY9yg7O9stJNu0a+UWiN4J&#10;QwGNkMT++fmec2CWufs2zcwcg2fjwbIU434wdWVxGK0QTXg4Zhswz4mHoiNb7M/YnjeWZli+EbgA&#10;f6+QEOdphyNsVEJCAjphv6erhSBULLaXrpMuYvyVlwb1W+wg3bZLLK050u2BCcLPu2zZrm7Udvxr&#10;1G1gMrvXoNkFPzpoXBNmDKD9B/ew24vBbtG1N4kx+5k3ZiJxsNrmgmOEiR3MwWvABDt2txXv/WFs&#10;MH2FcGo2PpDwdcQcv95A4K1YsZLGTxxOTVqEmb9DkYS+VO8yHAcwLrc47Bqe6R/1h725vfSYR9vG&#10;HB3eYHY9w5BNv+IlAh10HPkVC3ylFSph6NrhckWktmzZ8ue6agjC48VfHECgNDe/I0ZKi/pNHlni&#10;K8jBiHXv6Vxh/DWbOy/+MV28eIktlePGTaDOnbtoR2IHde/Rg52mD59dr/YsPDrEbgRZeaKpEkgz&#10;OA8BiH6vwnhGW2B6TEyWBGB4wfwdxWHiGQKM7igMNDqPm8ulOxt1DpMzWZO6++N87moWkuZvZE+F&#10;tcDCbi6z9wfpnG8Q99Cw4wGWaXt/JUbQeLimlx48WjVRekYN1mqTknjO3WvqIzYXTWSxKAuPDfWi&#10;8Lhff8YS8zL5m8iotAQF1e1pXlY0CcHDCz/f5WuPdGfhMGHCRGrSpCk7XScnp6jm8yC2NF+6dFlp&#10;JHm06aTHXQZTZHqDYXIGhMg3wP/OwmqSwnHZ3h+JgAMGOHYDhPW3uMNBCAyYpMcA4QrswnnyTo/7&#10;DyZoMhw4vraQ0IOx5UbBfr3ViqLtwXIFKozHNce+ry9rs/3jgbl2zbMyVmN/QAM1muX1+3t9+EsW&#10;cLdGenoXDpiB4XhhYZGNJEiCUK7YXpxOsOzakz1AqkoPDHVfGuznSh/nedHtPKzwQxPZDprCJ0+e&#10;Ui/aVmqcWpfdbBo3TuJmMwKt9hvQi7pP/srdZJ65L4CX4KSXEQCYeUMgKux9XnYnZIPHlaZw/9ju&#10;K8N1zoPdZce+r93nzzB2Tiprz+gThNO4caextCxvY4k1rBBcYCu3JbThF5ljE5igoJCWXLgJ7zEo&#10;+cbeH1mcwQaGFASDMJhmOEbGdOzR1Gjvl8LDoxIRDktXFUEoPUrQuKM8lyTpw8oVqxluOW8jaOjD&#10;Cjx/5cWBY/Ly7rATdo8evdhaCU0U44oxtG3+/AU0N3MYBxYAwzbX4CXAvLre2IWDXUvDKBTjF2hN&#10;6FPYZcfer4ZgDMdz5uo1S2jZnZQRuMEDmpiFm5kXb2/QOTR556j/Pf2RRYfDeYA2h5EhBgSG8E8B&#10;uxFZ5NKms+k67xt73+vyY4k65xuEOwMYt4yw9tDa4VvYpEmzV3VVEYRHx0u4wRAB95aJ0Pp03u3u&#10;YqWSDXcrK4wVGsLIDIkzlLXw8waaVIeZP6VNmzZxExlO2wjlBaEYH5/I44Dnz19IBw8e4qACwK7x&#10;WdqPR9PyFk7zDjZU/3vuCVNGejDakqWBIkSW0ZDgVoJ1gxGihux7WTy9J4CgtY/0yCkoOrm63eqN&#10;qDMGX47emGfZYLeQ+3YK91iH7S5Gxj3Hjt352xhIgHfTe8GChYTJ8VWzeCdCbOlqUjbUXP/eUzXX&#10;tnmq1roMlTKLJGyruSbiqYD1JR44IFRSlFBxh7LSRX5BgAOzL0Z/6OLHBtx3zPmNJbO8hR/wV95p&#10;3v/w5OYYBgZhaDn5WgnN58GDh3AIL2iTIJ+y3cYUNC/tjtPefnPA3my0N3thlPEGDuAGa0iehT1Y&#10;hMHMZwxm7P1a58htvLGz5qTHZWf4ltd0rrA7keGuux+z8BC7s7krdM43e69ak1gB+2/4wt7k37Nn&#10;DzVv0QLuMzdjY2O/0NWk5Hy79msl0NarRKVP6wc+VXujNMmfJIwwUdrcSKXppai8l5Zn3+4Z96v2&#10;feRRJKVF+x6ygSYmuSYbRpAgpEzenvqueMVnOVL3pc/4LPf3WyU9x5DMD6jP7E8otW9NDrVlF4xI&#10;AwcOZuszotEA+9Cy1Sdb6Jx3X6DV/2Z3TbFrXoWNGlbz1t6XNn6Hx4BU2CJrcTRnls4VFrYY9ufN&#10;CVszeOz2d3QOgszXKBVPv+HpW0vVR8DSUjH00IQz8wW02Ss6wAWa+gin74vr16+jX7DA4XCNV6sc&#10;j9Av0OxqrcsuKrzKMNVcx+HfXnnllZRXXqlBpUkvv1yDR1oJZYwRII+a7OHwKwp1He65SVIGvWq9&#10;DV54GzzsQFD5wmh7+F00c8+csUY3+NMCH+YcGLeM30vq/me2bHoLRkzyM3fufDp92hOBBtiF14N8&#10;9zBXr8EuyDx4rLtzD3znttTCWHIhbx3n73CfoMdPEuxhYWyNQ0akG2PVtkJzofnu2b9wn+JNdzMc&#10;eEbW+AZC0kPhrg4LjwHFaJn9+vVHU3irrhqFqb3mdZ+CqhzTv342CsKrTWkSBKC+A6Gs8A5Nr1Om&#10;ZeGt955xaUEezV2r3D3NpTvxj1UCtJ8iC3M4OdspjfADiD3o1DEKG7i+ZbcZb0p7DjvtM55XzeWN&#10;POWlt2BEMNchQ4bRkiXLOF7hlStXad8ZjxYGh20TlQbuNEWDKHiEBlxo7PH+tl/orXMWVkxFS9DB&#10;6ptb4Onr219o1IdlELFrZvZmsXezF03bLedMOLHcQuG2fDlZ24fVzdj7jc5ZI1y8gcU7PDy8sMM0&#10;NDGbUHq7+a5CQqrc01eZT+srcaOEWqYnvZKii4sgwq8cMMILSReVGK8gCsVOelQRqOtya4NJfX7D&#10;QqasUqvRL9J3jlr82/WDa7O26Wu/8kod5/yE2kz4FcW1wixptXnODThxq1SAfka47QwaNJijSI+a&#10;0JdmLxlOly9f4WAF9iZw0YAQ93U8QaJr93fznCMGX87QG8/4dsOZua+Oznm4rn7PYN8Xs795Y3fu&#10;nrDjQ51DaK4vdc6Ox/XGhAfDM3A6nZ55fi1DBQuhnnMtQd+w36GiAqq8U3BmoT5yu3b30kuv+o21&#10;KcKvjIHAMsLBGC7gX2fCWflPQSMR/MD6Dc++WK+M4FrNdcJSbJyn/QHh4gt/5W0mvcBNYvMcjBGm&#10;OB72HP7Kvdm8eTPmUqa6detjPHBWaGh4G6czdAjG0WIImSdIqZXiEmI5vP7o0WMptf+X3P+IgBFL&#10;dnrcVHLuGK3QE27LHnjWLsjytaHCHjXGbjW2wpBZfX+Xc62hcPYRL3ZrM/oCTfPZxHG0a7DrbYai&#10;U9dX8d8V0wWoD0CeyxXWS//53U1dCDs7baac8i2gbOm91N3uhP1Nytx93Z0elnHjxh8rrPGVKInw&#10;Kysg7MzLCj86X03ZEiabb2BQtv75SovdeRp+g74ojWC6ePEih+w355g/33fnfGnOUVKg7ZrrwAcL&#10;95+amuqeZW3kyIyn09N7/w+iNCNac2hoRCuHwzVKNe0nKiG53yMkHXlIiYmNKLVdCk+O1LFjJ56S&#10;ABZuzF+C+UOysrKo9+yP9NmJdp2czRNOgTwWXp5gDGDJEU8AVUwLWhyztyXS1fw9bNQYNieCZi7t&#10;R5gsH5NfwTFdXW+uusYrSti369y58//Vt8i83WxXYY/th8Au5OzCzy4UfQnN4pIPwVaSJMKvrPC8&#10;FIUThCAEhN6tCLqpW9wMb4XmDq7M2DXfpv1fZwFTlgnh+yOSP3I/m7j2f/K53+NIMW3+7L4OlR7p&#10;b5SWlvZsXFyjdxITE99Vyw+10OzldIZNVAJzmhKcs5V2uVIJoesQmkogHVXLM5i/2eUKx/p9pYXe&#10;ioiMoLAoazJzle5Ba7YmdHLcj4yMyouJ5ZEcBRBo8ONDucqfU0sETr3hcDiXqbQqNDS0TVRUbK3k&#10;5OTXcH1KVv09X6g3tdbtezF+O+XmF46qPTLzok/hVO7pERDhV0ZAC7C9CJzgO6c3lxhLeyw6y5tp&#10;Qj8pWEYfK8QW/PSMRRdAcPjCX7k/gwecpBu1+9r9jOxaZ1mdAzzIqALncFvkl3OPw1KvTvt9pRX+&#10;q159CvH8EOB05MiRP+jQocOPkDfjdjMzM/8tLa3bT5TG/E9jxoz51/Hjx/+HOt63UCsptdZ9YgTP&#10;D4I20LGL1phmaHNugfQ4k1AxBPG0lB5BpYTeAr2J0T58xbq+IPiA3p2xT56EBO1Rb3riQBxE0wUA&#10;iyG0N1+UVjBB+JnnFdn8wyIjVkB5CD87sFYH1Qs01+FzStIqQ82157yFUMq4E4XWH0t6xBEhL7/8&#10;st/WmFBCzAuHBEGoiwtZRkuaICTsWp6XFlhonuAnEXUPEeZ+olu9zwKkPFJC57fdz9SV+Bm1n/kT&#10;n/tBSJqZ8Mo6xXf6o/saHqUV8ETgQwA+1oSRJI+INHtLiancSLCAosyXn58San7n6dB9fhyA1JOs&#10;znRg3wa/QF38xKOeibt/0Dv6NITHw+LvmCY9f+t+rt5O1abcl5boC3/nKK4cFlNjuYaF3Ph5Vhms&#10;8bq+hVM5pb/7dmURF5eHRYRfKbBrZUZbgwA0ZVYq+Zy+QB1jax57ghyodffQOAhLXVwlwLNT9+W2&#10;cC9ZstSvMCmOkggmuMyY88Cp2uSRYFV+ECU5hx3vcvv5lfD364D7RPJ4hGA2xvmWheAS4feIqMrr&#10;1saMMNIvsbty846PgD3Igb3/EE1iU260zKqG/ni4BX15WIxNCmvysftvZVLajGd97lvWKX3Bf5Mz&#10;7m/mvMeqlDYIjazWupFeQuvRE5rWtdcU6jYQ4VdBqMr6wBh9etdHBs1kX79rT3rXKovVHeCZGN6X&#10;o/PDDm+zl9ufpT15a4ClOYcdf0aVKq0NGjzhrDAqxF/wA2xDuKuEp75d6+4794UIvwrC27rrncpK&#10;KzPh532nxxv3r6LxFoRoGoPSCj+MVYbwWXmgqy4tSnkLP4BzsOuOe1TLw0+PWp0Q4SdUS7RByd00&#10;LusxxpUhFbYU13tP37qgEeEnVHt0H6F7dAzGoXoDYeILf+XF8bC/VdpzYMJ1zC9sCUH/HgPVDRF+&#10;guCFEhBu95mBAwdxU7K8BJOdx3EOR/QXWggWdqKvjojwE4RigPHACMKEpqE0Z0N77nczCULGvl6S&#10;5O+Yhy0vLj3ot9L7JvA9qXSuqlr9H4QIP0EoIVbkGcsvE8FTvS3HECr+eFwGD18Udw67ldg+sqg6&#10;IMJPEB4By1oftN4IDowJfhKFnwHjic29VBfjiAg/QSgD7P2EcDVBDD07lV34GeCfWK9+vWohBEX4&#10;CUIZowOzuocYeluPH1bg+SsvjtKeA2OJjYW4Tp16b+tbq1KI8BOEckT7E7pH80ArbDHCMzm4ncok&#10;/Ax2IVjVgilAcJVF0j8nCEJxICyVMZogoa/QRIOpjMLPAF9Bfc3n9K088ZSF4BLhJwiPgOVc7Yne&#10;XbdeELXq8zn33UEYYemdKmKCd3tqPtg9/8gTH2S1OMH12muvPa01u2KFvQg/QSgD0LemhIp7yB1C&#10;91dWdxozGdST3B9YnOB65ZVXRmrhV6xwE+EnCOWAFZbME4gB03sOndqMhY8vHqfwA2iuW9f2ZAZQ&#10;KIFgO/fyyzU66VWfiPAThMeAtzBEIFVEmIYQq8hkYgrqy3xigOB6+eWX3ytNEuEnCBUAInwroeNu&#10;JiPBgIIQ+xBKvnjY8uKwH4NJ2XH+J2monGraLoDwKl16pdqPkRaECgeuKN7xG9FUnjlzlhZR5Sf8&#10;gLEI68sRBEGoOKwpP+susAtERHbBzHTlMeMcZtNT56ja020KgvBkopvL7viFJmE+ZFiXS2NR1s3f&#10;KuMLKAhCFcfyOQxMUIKrUB+iSRCMGKbXoucXHATBnjBlKOY1Nvuq3yrVdJCCIAiVAghGBDlAFGgd&#10;wAEC0p4ysK2qDX8TBEEQBEEQBEEQBEEQBEEQBEEQBEEQBEEQBEEQBEEQBEEQBEEQBEEQBEEQBEEQ&#10;BEEQBEEQBEEQBEEQBEEQBEEQBEEQBEEQBEEQBEEQBEEQBEEQBEEQBEEQBEEQBEEQBEEQBEEQBEEQ&#10;BEEQBEEQBEEQBEEQBEEQBEEQBEEQBEEQBEEQBEEQBEEQBEEQBEEQBEEQBEEQBEEQBEEQBEEQBEEQ&#10;hLIktPMPHeFd/4PsSW8qdptQtXg1nd55LZ3Inmp0KrjpbxsSH6h5Na3geZT9dyr9iy5i1G90tx9j&#10;fhMU+Q11nhqdqI1eFYTyxVughXZ+unto+r8HIl/cNqFq4UvwvNqp4MQLHQp+5Geb49UOBe66gH1f&#10;bV/wsX0/CES7sAM1OhbMNseJ8BMqlLAuT18N7fJ0hl4tRHHbhKqFP+EHTc7XNgguCEa9in3vYGkX&#10;aBB0L7UveEuvFkGEn1DhhHb54Wx/TdvitglVBwgeCCN7Kq7Z6yX4HEZoQWAagWeEJ/K+8P5NJBF+&#10;QoWBfj6l7W3Vq4UobpvwZFOc1uW9DULKLvyKCjBLaIrmJ1Ra3k196vve2pwr7YfPQ8AVt02vClWI&#10;hxF+z6bSD4zgQt67X89sQ5+faQ4bIBDNb4nwEyoUsfYK4GGEH2DDRaeCDF/anRKG3c3+yEPImWQX&#10;lCL8BEEQBEEQBEEQBEEQyo/Oi/+LkIDJ25PerVwx5/G//M+RWJYXOI+5f39LvWuZU5HntkDfm0kV&#10;sS4IFQRergs3drtfNPtLZ5LetdzgExaD3q1cMfcN7HmD3q1c0KcohP0a9G5VEBGAQgWCl2zk+g8K&#10;vWyP+8XD+R6U9K7lAn7f4CtfnufHbz8o6V3LiYoUQCL8hAoEL1dFa372c/lKerdyhW+6GPRu5YI+&#10;Bd+rL/Ru5YQIP6GagheuOOGndytXzDn9Ud7XYe7V4H095Xn+4s4LyvPcFiKAhGoKXrDimr3l//I9&#10;9dSaI92ouKR3K1f07fL5DPa83q1cMPeJZ23y9qR3q4KI4BUqELxwlUHze1DSu5YL+P3iKM/z+zu3&#10;KS/ve69YASTCT6hA8HKJtbewELLnDXq3ckGfohD2a9C7lRMi/IRqCl6yymDtLQ5s17uWCxV5fn/n&#10;NuXlfe8igIRqC14usfZWrPapT8H36gu9W6kIDKxLAQFBlSxwgAheoQLBCyfWXs99A+/rKc/zF3de&#10;UFbnhvAzqbAQrEgBJMJPqEDwglW0tVefyi96t3JFn8overdyQZ/Cp/ADdsFVlskSgiL8hGoKXrhp&#10;2+vTiHXv0cWcvZzseb1buYJreFDSu5YL+H0D7t1g8uV5fvw2zuOdTHlZnduH8Mu0togAEqopeLnE&#10;2ltYANrzBr1buaBPUQj7NejdSkVRoVcZEMErVCB4ycTaW3Hn93duU15W5/Yv9CpSAInwEyoQvGAV&#10;3eeHcxSX9G7lir5dPp/Bnte7lQv2e/WV9G6lQgm/jODg4Kf1qg0RfkI1BS+XWHs99w28r6c8z1/c&#10;eUFZnRuan9XsDcouLARFAAnVFLxgYu2t2GvQp/Ap/IDerVR4hJ9J3kKwIhDBK1QgeOEqQ5/fg5Le&#10;tVzA7xt85bEsLDiqTvrv/86qQAEkwk+oQPBiywiPyqH52cF9G/RupUIJukKaX1BQ0NfWlooUQCL8&#10;hAoEL5lYeyvu/P7ObcrL6txG+HmEnkEEkFBNwQsm1l6P9oXzGex5vVu5YL9XX0nvVirq1q37us5W&#10;IkTwChUIXq7KYO19UNK7lgv4/eIoz/Pbz+3rOsrq3IGBQX5mwKtIASTCT6hAIPimb/+OtT/kkez5&#10;8nzxDfo994verVzBvRrseYPerVzQp/Ap/IDerVR4+vu8haAIP6GaghdOrL2+793ky/P8+O0HJb1r&#10;qfAIP28hKAJIqKbg5TKajnnZ7HkkvWu5YT+Xr1T0xZVURumY/hNUECJ4hQoEwqU44ad3K1fMOf1R&#10;3tdh7tXgfT3leX7vcxlMeVmd27/Qk2avUE3BCybWXus5AJzPYM/r3coF+736Snq3UlFU6BlE+AnV&#10;FLxclUHze1DSu5YL+P3iKM/z28/t6zrK+95FAAnVFrxcFd3nxycsBr1buWLuG9jzBr1buaBP4fO8&#10;QO9WKoKC6vbU2UqECF6hAsELVxmsvb4m6zYJ2/Wu5YL9fnE+g8mX5/nt9+7rOZTVuU1/X1EhWJEC&#10;SISfUIHg5ars1l69W7nCN10MerdyQZ+iELhvg96tVBjhV1QIivATqil4yYoTft4vjaSqlIK2iwAS&#10;qi0QdBVt7dWn8overVzRp/KL3q1c0KcohP1voHcrFUWFXmVABK9QgeAlE2uvR9D4ojzPbz+3r+so&#10;q3P7F3oVKYBE+AkVCF4usfY+WAjp3coFfQqf5wV6t3JChJ9QTcELVxmsvcWB7XrXcqEiz28/t6/r&#10;KO97FwEkVFswMXlxk5aX/8tnCYDikt6tXNGyhu/dYM/r3coFnMc74b5NXu9WBRHBK1QgeMkqQ59f&#10;cZT3dZh7NXhfT3me3/tcBlNenue2qEgBJMJPqEDwgom1t2KvQZ+iEPa/gd6tnBDhJ1RT8JJVhj6/&#10;ByW9a7mA3zf4ypfn+fHbD0p613JCBJBQTcHLJdZe/wLQoHcrF/QpfJ4X6N2qICJ4qypwrQoICErR&#10;q5UTvHBi7a2489vP7es6yvveK1YAifCrygQE1N1nCcGA53RR5QIvWEX3+eEcxSW9W7mib5fPZ7Dn&#10;9W7lgv1efSW9Wzkhwk8oP2rXrv1jPbLonC56PKgTYq7WYhNeruKWjyPhXA9Kvo4rq4TfB8UtfR1X&#10;FukRzt1JNSfalFX613+9eApLSxBZ6XGtYynJpHrvVe0UNFDVXfzNB2rxVL74vojKmfCSF7eUZFJQ&#10;iueFkVRVktcHrgqmoPVqCeGXGxwc/AMtogRBEKouWgCyEqOLBEEQqi6BgYEJEHqVM4q4IAhCOQCh&#10;p1IFT40qCIIgCIIgCIIgCIIgCIIgCIIgCIIgCIIgCIIgCNWPd9999wcBAUF39KogCELVJSAgcHad&#10;OkGBelUQBKF6IMJPEIRqR+3agQ49XA1RWdrYm721atV6XuVvmu1IEJL2dRzDP6RQ+RP2bbVqBb2l&#10;NwmCIFQ+7Jqft/CDEEMe1K4d9I59XQtH3hdCVOW38gaNfV9BEIRKR3HCT+VvIg/swg5gXyPgVHkh&#10;rc8kdcyPeGdBEITKRlkJP+k3FAThiaIshJ9u9rr3Bdj2+eef/4teFQRBqFzUqRPYHYJKCcGMRxV+&#10;QG27inWT1LrbGCIIgiAIgiAIgiAIgiAIgiAIgiAIgiAIgiAIgiAIgiAIgiAIgiAIgiAIgiAIgiAI&#10;giAIgiAIgiAIgiAIgiAIgiAIgiAIgiAIgiAIgiAIgiAIgiAIgiAIgiAIgiAIgiAIgiAIgiAIgiAI&#10;giAIglD+ENHfq/R9vcoUFBT808mTJ/9ZrzKZmZn/pvb7B72K4/7Ovi4IgiAIgiCUAVlZWf86YMCA&#10;/xw+fPiPlLL1jyhLTU39RUJCwl+iomJrRUVF1YuOjvsmIiLKERYW0dzpdI1xOFzTHY7QOSqNVWlm&#10;SIhzc8OGjmshIY4rDRs696j1XWp5Rq1TQ5XU8rZav6j2uepw8jqp/D0co1JuaGg4OZ2hKMP6JZXu&#10;hzh4n+vquONqeVb9Zi5+1+FwzlTnnOpyhQ5Q1xUYF9foo+Tk5NfUtf+Ab0gQBEEQBKEqoZSc7xsl&#10;zdCvX78fN2rU6B2jpIWHR8WEh0fGu1xhnZWiNCkkxLVDKU7ZUJ5U2q8UqiNQtBzOEHJFNCBnWLBS&#10;tJxQtqhJk6YUk1KT4lt/SQmpX1LXbl2of/+BNG3adEof+Q21G/smdR7/MU1e1IH6Ta9HXTN+T8ev&#10;rKCbN2/RxYuXaPH2rtRv6VvUZ80zNGrrm7Tj9DjKy8tTl0y098pImr0/iDad6kWbjw+hQWtfo77r&#10;fkLzDjh5+9279+hK3i7qu/YZ6pX5Uxq8/C90+/Zt3rY2awrNXzGStm3fTIsWLabElIYU1aQOX79S&#10;Ju+o67/hcrn6N27c+Hcq/at+NIIgCIIgCBWP0mW+jx43tXSbNTt37vt/ExMT3w0Li4xQSltXpzN0&#10;iEoDHQ7XbKW8rVNK22GVtJLGilqBWr8XGhFM7dq1p+7de9CIESOpcfvPqGPvOJo4cwC1H/kRdZ71&#10;CnVf9AvadmgmXbl6ga5fv07X807S9D1fseKFdPZ2JitYRNdp6/keSkkbTdfv76FtF3q799l0Nl3v&#10;Q3Ti5jx3+YJDLlWSS+fz1tD2C33o9O2l1k6KK3e3uvcbtPEXutRi6OZXVKpB8w42pB2XBtLCwy4a&#10;seUNukkH9R6kftvpPv7Ezfm61FIicd7NZ3vQoQtLaf663pTY9nM8k7zQ0AiHfqSCIAiCIAjlC8yn&#10;8fGN/xweHtUwPDw8JjQ0vAXMkw5H6AylwGWGhDgOweSplDubEuckV3gDikmuSS27BdKsWTNpzpy5&#10;tHr1Guo29a/UftKvqev8F+k2HaNbdJgOXZtM+65MoDt0kRWhZccS3AoSthmyLvZzl6891Vptm0Jr&#10;TrWkjL01lSLXWe9FlH1vh3u/ybs+1qXgFk3Y8QGtON6EDmRPUMri1+79iO5auyiwjyk/kTNPl16n&#10;4zlzaNfloXTt/m4uWXsq1b3frstDuAzsuzrWXb76ZAu6kLeWlU5cswEKodln9LbfUz6d1VvUtoLD&#10;1G7cm2xKhpKs/xSCIAiCIAglY/78+f/esmXLX0GJS0hI+FNCQtKflB7X0OWK6Ox0ujJgQrX1viHB&#10;dy03OjqWYlPqUHzLr6hRh09p8rSxrMBt3bqNBswOpK7zfsXmzEv5m7TaQkrJ6UWjt/+e5hyozwrP&#10;5nNdadS2N1nJ2XK+u96L6OiNmW7lZ/GRCF1KdPLmAlbk0Nt27d5O9z7oQbMzbc8X1G/9s7xt4s6/&#10;0NW721hRXHEiiS7d2aj3Ipp7sIH7N07fWqJLidafbsdlk3d9QjsuDlBKZCuasutT2nCmvd6D1H1t&#10;pLHb/8j7Dd70K6XINddbiK7kb2El8mD2xEK9gQM2/EzvYTF8y+vubXfpgiq5TZfVseiNPHZjtlIC&#10;D6tn1IUmZH1Evef9mZq0C8Dzv6+U69nJycm/1n9CQRAEQRCEp56CQhcbG/tFaGhUotMZPtjhcK1Q&#10;aavD4dwJXzilRFx1uBpSeFwQNUqKo9TUNtS5c1fq1rcljZrahVavXUHnzp2jRYeiWDnpvepZ2nl2&#10;vKW1KLae7+lWXKyetVt0Lncl98BdvZvF+1y8s869D5Sne7r3DlzO38zlUICg4OG4+YccNGzzq3oP&#10;i7FZ77h/Az2BhkWHwywl8nwvPr9biTzXTW29Y+2klhvPdnIfj542ABMveuOgRBZQNq+bfaAserjj&#10;Lu+//jnKKTjoViLP3F6m9yF1X5fUcR+694XCZ0BP5fgd76l7jGJFctnROPUsLKUSyh5AT6M5dvmx&#10;RlwGNm3LpEat6lOIo+FdpYRvU8r5H/WfVxAEQRCEqkhqauoPmjRp8uP4+OTn4uObvB4bm/h+eHhk&#10;lMsV1lcpcvNhVrWbU01q1KgJde/ekzr1D6fWQ/9IHae+TrPXdKLpK1vT6BWBtOFYX61eEJ28tZBG&#10;b/sdKx7wS0NPkwFKHJShlSeS2VyJHjXsN2rbW3oPC6O4IBHd57ICusrK1v6r4+hGwT71G01p8KYX&#10;eR/0mKE3zoCeNXM8TKdQItH7tU0pmIbjOXPd+8BfzpBTsJ/LoEQuOxavlMj+rESO2PJrmrH3G72X&#10;xZBNL7l/A9dnQC8dlNnzeatpydFo9z7oaTRsPNPBXY7rJbpBuXScjuXMVopcf6XoblCq4hk+ZuTW&#10;36hz/Ypm7Q+0Dlbk0zn38WO2/16V3FMph+6q8mm7vqUJaxtS97H1qW37FhQeHkFKQb/gcIQNaty4&#10;8e/UjhICRhAEQRCeZIKD458ODw9/Dyk0NLyNSukOR+jYkBDXcqXQHWjY0JHjCnVRXHwCpaS0oNQ2&#10;qZTSJoIad/yUUnp+SGPntKbs7GvQKZRSNoZ7uzCIAYMEjIIx26Z4QCkx5VBMQE7BAe5xOnxtqrtH&#10;DgrKCLXd7JtLJ7kcoJcNZVN3/432XB5Oq042o0m7/sq+dYbtF/q6j914tqMuRQ/ger4eKJEHr00q&#10;1NOFHkEPt9zlAze+wCVQ0k7dWsz3eeP+Xi5DT5rZD8qfAWbZoZtf5nJc5/7s8axEzjlQj3YrpdKA&#10;3zLH45oM6KmEAjxzXx3afLYzm39x3bh3+PXhCWGwB8zB5vhJO/+KQ91M3f25Uu7+SBN3/IX/HjgX&#10;nhWUV8PsLU0pdfjvKa7FNzDjIl1RyvySiIioyB49evy3riaCIAiCIFRmgoOjfuxyuV5XH/GGTmdo&#10;T6fTNVHlB6nlFIfDubahFb/tbnRsBEUl1aaE1C8ovX80h/HYsmUrrd42hTrPfpl6LvsZ9xiduLmA&#10;R5OiF2vR4XCtNlgYxQPJDpSxeQeDWQmDwmEUOZhYDTArmmOhGFkKDRSfDWx6tUbC3qCjNzLc+y05&#10;EsX7gGv3drnLMWDCKJE4H8yfBuNzh5StzcAAiuaEHe+zcoZBDhhVi+vGfnZT6rrTbd3H77w0SJdi&#10;5OsoVtigdCKZfWbuq0336Yrei+hsbqZ7m9VTeZP9D3E8FLHbdJSvZdLOj9jUDGXTfv0YKIJjB2z4&#10;KfdEQumDIpp1sS+bcvGMMeBj/Zk093nsA0twjj6rn6Uuc1+i7uPqUadO6VDyMGL5pkqbXa6wji1b&#10;tvy5rj6CIAiCIFQWvJU6hyM0U+U3KWVuv/qYn1UpJ8QRQtHxIeoD35kGDx5KYyYMppaD3qG2Y96k&#10;3nM/cMduy6PTlKlHk2JEJ0J/GMXBrrjADDl4o8dEei53lVKMlvMACZhfDVDezPHYZoApEmVQ/qCc&#10;QImEUmj1YBmusUkX+8GfLWPvt7rcAqFFoOBgNCoUNXMeKE0GhC0x5aduLeIyKId2JfLw9ek0cutv&#10;eZ/hW17Tvm4WUKpQ3m/9M+q5NObnguXcA9/pPUCu+xz91z+vyyww0AOjb5ccjWHT67Jjcdwrh547&#10;DLowwM/O/IZ3TyUUw/FZ73Hv6cmb83ngCfwEce0AAzvMsejlswZmWMB0jfLJOz+juTsTaPaqHtRt&#10;aDRFN6ltAjvnwVcvNDS0U+PGjd9UhxSKVygIgiAIwmMESh0UOo9S51qBD7VKh+BvpT7ct6OiYzgk&#10;SZNOn1CrQe/RpqwldP78ebpx4wZduL6fhqyzlJqhm19l/7gD2eOV8tJIh/soYAVhwaEQt/IA5cYA&#10;HzMoKvCL23NlBGXsq81K0pKjUepIS/HAbxy5PoNHieL4hYdD6e79W5R79yqPiDVKJDDnQLIzLuvP&#10;7nL0fBklErHjPAMjcrh3z+y3+/JwXW71tEGJxLmhuEGJhGkUAy4MMMeaY6GMebjOzwPKJ5TI6wV7&#10;Of6d2RcKqMH4EyKhF/KWUjLRe7bz0mC+bpiu0Us4Yusb7E8H3z4DRuqO3vY2H4tnCJMtlDcoajC9&#10;IuwKlL4zSiFFL5+1n2X+Nth7Ks1zyb63kweUnM1dodZyaMWxFOqX+Rp1mlGD2g76glJaJlBYWIRW&#10;8pyH0csbGRkZ0qxZsxe9p3MTBEEQBKGcsCt16KVTytwalTDjwzGVLqsPdX5YdD3q0jWdJk+eQmvX&#10;rqNB876hzrNepm4LfknHL6/mDz9ArxmUNPS8wWcMgwigHEABQRgPw5Hr092Kw9KjcawMYaADjjcD&#10;C9DrZ/bByFQ7pnzani9Z2Vp1IoV75WAetY+Qnb2/rntfT6Bi4p4qhBrBdUDRMvtYPVgW9kDF6BlD&#10;TyPMnDBdQsGB+dYix72fr0DFKMeABShmUCLhE2eFc7mnfvMOm1HN8fuvjlHl1gAQ/C5MufOUMoxB&#10;JXuU8glFcpK6TzwnPCEouzD9muPx2wVcbgVQHrb5Nfanm7HnG7oME+5VywRsKWcW+XSee/PMb3j3&#10;VELpgxkdvZMI9YJBIPa/JRRcHNdjyQs0OTOJ5s6dx0GlVb1Buq3q0EHVWJgRHh6e2LRpyxrqkELz&#10;+AqCIAiCUAb4Nr2Grm/Y0IV5VU+qjzLmSC1ITkmmZu0bUkrPD6jNyN/Ryu0j6cqVq5Sbm0urD3dm&#10;HywoXlCQoNTBDGqN3LTAaE+jNMxSCpIB4UCm7/2a/e9gXjyWM6tQjDY7UIxM+W06zmXoFcQ5oURi&#10;UIM9UDEGQBgOX5/qNpFCSYEiAiUS+9sHJqBHyhzvHagYZVAiMVgBxxjTrj1Q8aIj4TRw48+5HD2D&#10;iCcH0LsG8yeUSFy7v0DFuCZTjrAn6GXDoI5dlwZzT1sunaAr+VspY19NpbDVYAVr3oEG1sEaHAt/&#10;uqGbXmYFt0Apo3eUgoxrxn1DuUVvoznPpTsb9JHE5zTllrn7Dv/GsRuzaOelgep+DvF+xvyN5K+n&#10;csyGz2jfwSyaMSOD2ndoTzDhN2zovKHq1VZV10ZGRES7MjN3/5uuioIgCIIglAaMenW5ol7HqFeX&#10;K7whRr4ivEVIiGulVupu4mOclBJPw4aNoIULF1HG8u6UnlGDus79Fc3YGka38s/xBx3Kyu7Lwwhx&#10;2BAPDjNEuD/w2//A+xhMORIUHpgNYVK8kLdG70GFpgOz+4llZ5+mVl0aUsu+H9OIhS5avL0LK5Ew&#10;RdoDFUMRMcfbAxVj8IVRIk/eXOhWImGORO+gAflBWkFDggkTSiRMsvhtKHrAb6BiPRABfnJGiVx+&#10;LFHHusuxdlLYR75iHloDzo9ePPjLYTqyxUciWdG0zLq51k6KooGKLVafasGjcuFPhx6+/dljucdv&#10;/sGGhXra7FOq+eqpxN8BzxWhYibu+NArfMsNd08j/BaxryGPTvGAEpjNMWp5zNZ3qe2Yt6hp179S&#10;i9bJhCDVqn7lqHq2yekM6x8TE/M1Al7rqikIgiAIwsOA+HRWbLrk52JiEj4IC4tIQS+KUuoWN2zo&#10;3IOeuoiIKGqSnECxLb6mxh0+pU6Dg2nNmrW0d+8+2ndsPfVY+gJ/1KE4QFnAIAjvsBqz9gdQ/w3P&#10;834wkd6ny3oLguvGc68efONgEsU+SFAGDEUDFaN/7DyHMjFKJPz3xmX9ifeBGTR9oIsCA+uWKOEe&#10;YTIctOx993nsgYrnHwzhnkgoh1AGFx5ysRI5auubdDxntt6L2CfQHO+ZSeIeXyPMl+gVM0GTkfwF&#10;KsbACph34SeIXrEt57pzbySmDyugazzKGLH44P/mHai437pn1P3/kv0a4cuH5wS/u3Wn29Hh69P4&#10;Go1ZGMqt3Z/P3gNneiqv3t3OMf3Q22oUWbMPkq8p1eD7CIUZg17w9913dbTeQ6mzeedp2voYShv3&#10;W0ru8SG17hhLKSnNKTw8EjHzMBUaj7CNjU34a5MmTV7NzMyU3jxBEARBeFjS0tKeDw+PinE6w8ag&#10;BwXmMmdoCMXFx1OzZi1Y8emQ3oaSun7MvS4Ie3GvwHKmh3JhBgKgJ2nK7s/cH34oBobCIzUnszKG&#10;ifihuKF3z+JuIV83HGNAbxnK0GOEnicokVAUSxKoGMAMCfMnlEhcszMiyKei551mzByvFLh5SkHq&#10;61b44CdnzmEPVJxHJ/maUD5eLRGvDj2RCF8Cs6kdf4GK5xyoS3P21+VjYQrN2FdLKYEfcMgWo0jB&#10;z87tt7jlDe4NNECBG7v9HXXMR2wyhjKHZ2V/lvm2QMXeU6qhhxHPFD2E+FugRxKK5IQd77GiaPDd&#10;U3lX/T27swKM0bVQKgdutAa5rDvdRu+jrv/sDOo4/TXqMPnX1HlEfUpslAgTLXrw7oeEOK4qBW+d&#10;qovjoqKi6jVq1OgPgwcP/v/UYX+vq6sgCIIgCP7o3r37/4uJSfhLWFhkI3xQ8XG1PrKeFBEZRT17&#10;9uJJ+QfM+ZZ6Zv6UR1zCLAkzHUyIMPtZPTsWUL7Mhx/KmwFmVShD8Nc6qBQ8EwIFPXsGe6BihAyB&#10;fxiAQoY4cJY/nWWONDNWIMH/zGACFQ/c8DM+J5RIKDdWb5aFCVTcfkoNatfTSbGxcT6VO19pxQrE&#10;gysaqBjA9AhFBkokTJL2QMUncubrvcA1DnVitsEn8MKddWzSxvPB/WCgBkbrQjHEvdj9Ac2Uaugl&#10;Q3BjGMQxuCP73g42+eJZnc1dyT565hxIdkxPJxIU13yl9EFxhUJ4i47wPghZY/ax98AduTGDezNR&#10;DkXz8LXpbM6dqZRRe7zA4qZUQ69v2vjfUOOOn6kGRJoZUXvN4XBmqfo4V9XL2MTEpHf79ev3Y3XA&#10;93S1FQRBEATBG8wekJSU9NvIyJiv1Qc1GmYwpzN0ckiIc5/6uF5SKS8iWik8zb6lpM4f08TZPejC&#10;hQt0Pf8ImxfRO4TeNoxINR9uBPc1YLJ9j4n0l2yiRPw3TI2FuHF2zPFIdhDXDkokptnCKFQokTC3&#10;2gMVQ3E0ITssE6mZPeEOKzdQkrA/BlCYcxQKVHx/N/Ve/Sy1HvUGNWlXk5zOwqZcp9NJffr0pR6T&#10;v6Y+a57j46GgDBzYv9B+SD0nBbL5EkokfAtLEqgYyiYCG8MHD9eK2HYwh6Js3SlPTxcURnN84Z7K&#10;26zgjs96n6bt+YoVLvQUolfNDHYAJlAxEmbJ8JhSc9S5E1g5RI/onivD3cqod6Bic7y9pxIBlOFP&#10;B99DKN9mnyGbXmbF1gCF3UzphnQlbzcdurCYlmzvSdMWdaf58xdQv34DKD4plEKjvuPBFqouZjsc&#10;rgXw/4yPb/zelClLfqirryAIgiAIvlDf3H/AR1Mpdy0djtDx6mO6tWFDZy58n5KTm1GPnt2o28Ak&#10;atH/AxqaEUdz13ansWvq0PANbxUKrosBFOajDWXMDqawQi/W8Zw5hQZGXMhbp/eA4fQK72e2oWcO&#10;ygD8vzBy1JhsHxSoGAm9TEaJREBfuxkRYUbMfvCXszNi7YfUd6KL2nRKKKK0xcZiEMlwGrEo2H28&#10;CVRsKZGDeaADlMh7dJnWnuhA9YPrUN16gTRhqWfyfROoGAnPDz516N3bou4F5ut8Osf3il4wKEIY&#10;4WoH5lr00g3c8AI/yxv5+9T9naPLdzar++3Io2cx+nbVyRS1jzUAxD4AxfRUIuH5gMv5W3iQh2VS&#10;z+PRrSbeHxTppeoZerB6KtFLiZ5RKPZLj8byqGW7+dvflGoYkQsFEuZmmGsRr6/3yuep56x3adSU&#10;Lkq5609xcQnaNOvMVumwUu5Wq0ZHn7CwyAj0MHfr1u0nWVlZ/6qrsCAIgiAIhgEDBvxnfHz8e0qR&#10;i3e5wgapjyimDTtjN8e6IhpQ0/ZBtHT1DDp2ah/l3b9Ck/X0WXD4R2BhO8ZEB6UAPlgw7aHX7bxt&#10;5CuUAfPhR++fASM1rdkhanIevYDjs95ls61dkbuiZ0JAwmwRBsyQYJRI++hcJDv4TVOOifMRuw3H&#10;bFDKztYjU2jmzFmUktKsiIKHsqlTp9Gqvf35WPyONYNDR75m+7Rp9vAf6H3MVwqYAb1bs/Z8x8rY&#10;rktD+PlM2vUR9/TlFnjMyhN3KmVT/4a9pxJx++BPhwErMN8iIfixNbrVGuyAARxQnszx3j2VUMag&#10;tOFYxL/DSOCSBCqG8gfFDD2PUArhXwhlzexXXE8l9kf4FstEb8Xb23d+JnWd/yKlTfgNdRvpoIkT&#10;J1HPnr3Z/84VhjApjjuqHmYp5W50ZGRM7fT09Gd09RUEQRAEwRuMQExMbPpWdHTc52FhEclOpysD&#10;E/2rdBOhKVq1SqVGbb+mVoPfoY5TXqdjp/fQ7duWn5t9Ci4oKwZ8uBF4GL1t5/JWsYJm9oNZ1VA4&#10;UDF6hgq4Vw09SPAjg7u/PVAx4tHZwYANKJdWz1IsKylQkmCetJsC7YGKMduEYe3pVFbIoJjBxGwU&#10;PihIBw8eojFjxlJUTEQRBQ+DSuYvmUxbjg9jhRC9i1BazDmsgQn3rJMozLRpSNeVUgUlFwrOoWtT&#10;2cyKXj5cA5Qt9Mih1/OcLYgweipRjpGtUCQxwhj3B6UZiiF+DyNSzTng62ZAKBRTjuPxPE1vKBRL&#10;M1sHgAJq9vU1pRp64tBLB8Vuxt5vC80egr+ZORYjde2hXayevRh1vSM5wLMJJ4OQKYYCtT9msWip&#10;6lmjtM+pceMmpufuskpHVaMDyt3k0NDwRKXgfYs6i8EVuhoLgiAIgmCYPHny/46NTXwX5i6XK6yX&#10;+pCeUx/VAnvPXfv2HanTgFBqPfwPHM9u34Xp+pNMHIDXfNShuMEkiHhuUBwM9kDFMLvaJ6vHtFlQ&#10;KuCfhgEDCGSMAQPY146vQMXwQEMvHZRI9ORhJKjZBwoRlEML9DR1cG9DbxKUSPi2odzsBxOr2Qem&#10;ws2bN9PAgYPY386u3NWvX59adGpIncb/hS7lbuNjwV26qBQgTwgVDGgwrDnZkv3ooIDimaHnE76I&#10;UPIMRQMVW1y+u4V7xjD6FjNhbD1n9RTOPVC/SK+pOR7JDkKTYLQtFFc8M2NytQcqxojYYVs8fotW&#10;7D6Y24/ys4K/HUKw2M3fxU2pZpRIjNT1/M0Qr/BLd4/guK0f0cWrx+nkyZO0fXsWpfUNppiUmhSR&#10;GEgJiXEUGRltwqLscLlCB0RERAc3a5b6oq6+giAIgiD4AqbZRo0avYMRiU5n6AT1Md0ZEuLIDg0L&#10;pVatWtPQocNpwsxe1H36X6jbghdpyIbXWEExILgtFDosoayZD3xxgYoBep/ga4bRoejBAjAtDt74&#10;S94HSp9dQTI9gFAcYOJDD9L0PV/7DVS8yBaoGObaKbs+5WvapBScJUeiWYlEuA/03tkx5++14nla&#10;sWIRde/etZByhxQSWo8SOrzPI2x9BSpGglIDUyp6KKFUoXcrn02z17inDedBz6N3oGIoPujtQwgT&#10;7At/uitKwYPCjOd1s+Ag9+6Z89hHJ8Nv0e7TiPMgFAnOjZ4zM4DiQYGKcW2IOYiR0DDnIp4elFeD&#10;fdAEek7twA8Pv4kBG1DWzX72XsIFh5zu8m0nxtKZM2dpw4ZN1G9ka2qUWpvCYuqh5+6eSucdDuda&#10;hyN0ktMZ3j08PDIqPr7xn2GazcjIeFr9lIRFEQRBEAQ76uP4g5SU1F/ExcV9BLOs+ojORi+J+qhe&#10;Nz13COw7atRomrdkCnWc+jr1XP4zNtGhtwzzw0JRunZvF3+0AXp37LMkoAfHgNGYiPWGEZgYzTk2&#10;6x3exx6oGD2A5lj0UIF7dINHuiJ2GpQmKDl2sy56BD1cd5djQIJRItecammb77Vo+A8Dfh+jPKFE&#10;zt+RTEMmJ1NkQmARBS86PpSSev6R0mf/yhaoGD2AizmQM+4PvXFQtkyvm2fAwX0eDYtz91Op8JRm&#10;uWz2hD8dfPigyCIAMEbO2s3f/qZUg4kZzxXHoGcQo5KNWdc+8tX3lGq3+frxd8XfF9dp9kHyjK71&#10;BCpGwvOFeRhKJEbd2v0ri51Sbc1Pqc+CP9DouSk0dMQAatw4yd1j7EmOOw6Haz7qZ3R0/Jepqam/&#10;0NVXEARBEITiSEpKeiMiIiLa6QydERLiPBbicFBo5HcUk/ItDRk6hJYuXUb7j2yheVtb0M6zozmY&#10;sN2R3legYvSMbb/Qm3LvXabsvJ1K8ejLI0rvFGQrteE296KZ4+E3ZzCBijGaFeFBoGxgVgj42dkx&#10;xyLZFcw7SsFcdDiCFazTt5fysWY/+6T46J0y5TgHgKIHMyR6sTDKdv3esdS483sUEvlNEQWvRZvG&#10;1GLwW9Rt4QustGIkLJSx5ccTlVJ5Ut0jZuCwwpRg1CvOYw9UDMUPPYgYMHL29nLeH8dBQcP1YDTx&#10;LTrKI1/NdfrrqcQ9ogcUQY7xXI3fYT75D1QM8zN6CjGNGMy1UKZNz5/dlOpvSjWcx5p5YgwP3oAS&#10;iX3Qq2pAz6Hx5xus/p5WqJx8On5+Ky3dPJimL+lJc+dn0LDhQ9kcGxZdn5xhwVDqClQ93O10uqa5&#10;XBHto6Ji63Xp0uXHuroKgiAIglAc6mv7Pfgyxcc3+X1YWESKwwHzrGuL+rheDguLzImKiqLmaS5q&#10;Oegd6rHgddp3YSp/uAF6l8yH3x6oGEoGfLugnCHuG3y+oOzZAxXDjGhGhGIbFCSLW6wowUcNih54&#10;UKBiJIx8hR8ZlCMMODADGzATBgZkYB8ERLb7umGQBZRI/A7ChEBJwohfmHENmzevYTNsA2ftQsrd&#10;d98FU3L7QBo2K5q2nR5K60+35YEm6DmbtudLun5/r/4F4sEe5jo9PZX32ETKPnF7a/L5N5xJo9kH&#10;6nJPo8EEKkbCdWHSfgNM4TB/ImA0/AbtAyPs+OqpRAw89IbCVxKDL+yBii3Tuxkhe4dNrWYblDf8&#10;fREkGYqnobhAxSgbtfkdmrUjjFbs7U5jV35Hnaa9RnOXjKVx48dR27ZpFBPD88vmq7p3weFw7XM6&#10;w5ap+jgjPDxibGRkTHp0dHTriIio5qGh4S0wk4pqi0Sr+tlI7dNcKYBtQ0MjWkVGRoaobaEw4ar1&#10;OLVvE4yyRbifuLhGH8bFJX4WHR33TXx8/O+bNm1aA3EeYerFNGdYItSKSn9T+9SMiYn/NC4u7kNs&#10;U8vPcHxycvJr6l15JTm55WtdunBQ5e/r16gQqvwfz5w58y+YHxeDPxCfD3ks/R0jCIIgCGVOy5Yt&#10;f4mPmPogpqkP7JqGDZ0XYRpzucIoOiGE4lO/pBYD/kxjlobTxWzPiEp7cGAoNej1gdkUvUF2s6zZ&#10;B8mOUUigEMDEiEEP6FXCiFIPNwr1wGG2CQPMfVAiYerbf3UsK4rYxzv8hznWM1LzFpshcbxRIuH3&#10;hhhyZl+oQAb0HCLQsV3Bc4Y2oO4DmtOGzejRus6KDwI2w9yKXjwDFC8MDIGpGEovlKd89qfbykrs&#10;sRuz1ZkOqys64j53cVOqoZcPSh8UWas3rYD3wWAMEygYz9Uyr1qgpxLTnSG+HkyoUMyh9JYkUDEU&#10;NyiR2Bf7IHwK9kHoGvg+2vGeUg1KJP6umI3k4o39dOzYceo51kFN0j/hARSRURHkdIaSUtJUiiSl&#10;jClFL44SE5tQWloH6tq1Owc37t9/AKWmtqUOHTpRt27dqW/ffjR48BAaOXI0TZgwkSZNUkq8yo8d&#10;O57z06dn0OzZczm8yogRo2jUqDE0btx4Xkfq1q0Hde7clX+/W3eVenam+MbhFB5bjyISAimqSW2K&#10;blpTpVrcgx3X4muKb/0lxTb7htdjm39DcS2/5mVk4wCKTAykyEYB3PuIAMxe5uW7KsGPsADbHK6G&#10;3EPpDNVJ5UOc9mMceSEhjlOqgXVYvYt7Vdqo8uvVcqVKSx0O5zKlAC9R+eXobVfv6CinM7yfWqZC&#10;oY2Kiq2TkND4A6WM/jotrdtP0tLSkJ5H+v/bew/4usoz3Zc7d865mblzTjK/c2Ymc88EwpQMoQQm&#10;pJBMEggkgSSQMAGj4qou2ZIlWbIlF2zHTe694CrbYGzcZAyuFLn3XnHDBWNjjHtveu/3fOv7tNde&#10;e21pS3LR1n7+/F6svdreq+y9nvW2r6Sk5Nt4jXzbFStW/A91ypi7SAghDZkjR478VWFhhyeyslql&#10;JyenzVY3mi/VTUTy8tpIx85F6ob8vHQe+1MZsehZuXkz0PIDLS5ww0c/Oog6m08Hr9QtVygSnjt7&#10;43eGEBOdC4dqTRQAoJo2XKNitB6x01GIgBYkEJHwckG4WCrkTOVy3kbFeA0RiSG8UKQAMYrl/Np/&#10;wCC8bK4cPIYI9eIzQeDAA4h8OngVsc8Wd6Nit6fyfAWaA/9c59N9fLCNyadrrV+7w6DXleibsPHJ&#10;ym24PZVoK4J1Pznzlm7nAnGFZaprVAyRuvfMVL0/TqHKNZ0rZ5dzeypto2IY9g1Dl0FEzt+bFBRW&#10;DteoGAIX60FE4rziOENEDlj8bzL74z4yZ85cLajS0tJcYsaxlNQUaVOcLuPmZsm0Van6PEM8Ii8Q&#10;ohjbQf6gDQFHuw1dcb+yB2TYyvv1a4Tvx657RO3nk861sv03OlSO79b8fcmyaF+2LN7ZUT7a3luW&#10;7Bgiy7aWyspt78ja7e/Jxu0fy7bdq2XXJ9tk7969smvXbtmwYaOsWrVKFi5cpMTubC1+BwwYpFv6&#10;tGlTqJtz5+cX6HxHGKbl5uZLy5bZ+qEO50SJTOTgHlDicrMjKtPmIVyubLISlqOUKO+SkZGRDW9n&#10;+/btH4aH0vycaNQl8Rcw85IQQmpGfHz8C3FxCVdcnpUSMyvmSUhIeNl1XEQdp2IzKywI1WZmtkpV&#10;P+Zz1A/7QYi8tm2VwOv+X9JxxNPSf8G/a48ORjbATRxiwRKuUTE8OPYGjbw4eJAwagHEDPK3LO5G&#10;xe5cO3isrIg8eunDoDYpbrBN64GDKIBHDCIS/dmQI2ZbsiC0aNdHdajFPaQaPIkYYgufFe1TkM+G&#10;z4GiBIRhcUNG7hzEjxu8P8aDhQcOuXRXlIA7cnG+Flgnr61VS5zXHkr7Pu5GxRBwdvqG4wN0TiGO&#10;I4b5wmezIDxql/PzVMJLiSIRiE8UnuA4u3E3Kj5jvJfg7K3tWjBDRJ6v2K2Fml2u6iHVLqpjtUSL&#10;QVvtvGHfO9K19Ck9hF1eUYsQQQdLz2ksbXr8XrpP+aGuyrbbrK2hEhlVv+M3/Ie+RpBXiP1HH0Dk&#10;EMJrCW8vcgBR5QxPKj4zwvkQwbiW4W1FNTLOC65zPACgYAhVzIGQdUMGDzWX9HcF+ZwQ8PBww2OM&#10;a2DvqTJZc+ANWbSlh7yzNE/GLWgu/d9R53Dyz6XzuJ9K+6G/lHb9fyX53X8v2UWvSIZTBV1hPJjX&#10;8a8Sjph2S9lJeCRTU9OGZGVlZaLIq6Cg4MdKLD7ao8eA/6M+yNfMzxIhhNx3X1xcYgu3qLGWkJA4&#10;yCwS8yhRnOd3jOLjE0oxH2Ec9XSep8TdXISJ1M34Wm5ejowc+YYsXbZUFm4O9JGrulExOK+9TBAo&#10;ECzukSRQZesO40IQ2UKEcWpehbqpHr+8RAs75NbdUrccMHvny5XbgPfPsupoF31jR/UqWoGgwhRe&#10;u2W6utWO5HBDdp+aXOkBQ7+8W+oWfuPWJX1jh4cPIWDk5mEUCXgkvW1eIFTt+ztFFOCGLP+so0zf&#10;/jtdKQtRCAGBtiIYB9cthMN5KrEMPFdYD6LUtkBxNyqG0MA+YTr2AZW2ADdijFmLfDr7mdz5eOE8&#10;lQixQ0RC9LhD3/vVuXTnLULoWuCp1Mf1cLFeRwvWlffLG4telKVLl8n48ROkqKgoSMxZKyxsJzNn&#10;zpItW7bocYsbLle01xPXN3Iece2j3yKOHXJFIdJxviD8ITKRQwnhjOsPDz14WEFeKHJX8bDjeIyf&#10;Ut+LxysbQ0e9rfyWDF3+gGMr7tcPHqNWPSxD3v+lDJz6mvQbnSUl/TtJjx49dYP1tm3bSatW2eo6&#10;0mLxs5QUHaIuRU4mml13797vAf0DRwiJDXw8fNYONmrUiBV5Hpo3b/41JZIX+BwvhGykV7/XpVfp&#10;S9J7zqMycsXD2utkQdEEfrgRVoMnCJ4n3JwwzU1wo2JnHFmAylsk+kPcoPgg0Gj3R1q4WFBdatfH&#10;e0BEHrtcrj2KtpLWv/0HuFw5fcLG72uPIDyMCHui1Qt6y2F7EGw2jAtz9+HD50Q1KCpS8Vnh4flK&#10;3bxRRXrowjwtppAPaNfFzdrxADkccHng4JmENxT76/bGAbsMzM0oc4NHKO/zSx8JxrpFk+ED58rU&#10;XCcfD141tCqx6+885XgqryvRsenEYO3hO3x+nuw7N1332sMyzpBqTlgaxxPTcNNFuB1ARGK/IAit&#10;iNy0Y4m8PuLXOj8NFdd+oq5du2L5+ONyWb9+gxw7Bm9YpKAdy3n1/y/UMT2kmycjbxHHC7mHaJyM&#10;c4eHBwhQVBcjTAwPLa7LxQeytJhF/iDOJUQpRC88mgjZW5HvNvTy806LNsNYwKjKhhcZ4XQ0wMaD&#10;ANoTIbcSnvalh9tpDy9SD/C9wXcKeax4SMN3DecfD1X4HqFvIfJT8f3G96c+c+LEl7pJ9uLFH0hp&#10;6UTp2bOXYOxsJQjPJiWlbkpOTpmDQhxvOJkQ0gCAgImPT9gcKmASzsTFxX3bLOaLET8tXnut8VNm&#10;UoMhISHhIXj2vKK3e/fu/6KekLupH8dVSUkpZ9QPZUXT5t5jlygZmemyfK9TyQnPxS05qUOZ9qbj&#10;7omGfnF2Oips4eGD58LtDfS2/7Ag5ImbFnKUMCIERryw74McJje2UTHMEW3gvH4vhEBxI8OIEtge&#10;cseCReQ4Pag/1oUQhLfF4bL6e6pM2/a8EmTZWljAWwkPi7dRsX1veMLcYFl4DhEWxPuPXOMUhmC6&#10;u0I2dEi1czpMhrAowrEAN2e7jF+jYhhyuODphIhcoP5GmDLAhcrlvI2KJ258Subtaa7eY5huPA1B&#10;O2Dxd2TZ2rkye/Yc6du3nySnhAo6hF5bFr4m3Sb/WPrN+27l9qPJUKyDghHkxMGLi7A3cuKQW4mw&#10;PMQ4zh3yQJHvCK/sAiOeMPwazu3e0zO1GEXqAULeyKlEtbIzbFsgj7XhA6EO7/t59btwWh8DeDYh&#10;2lFchGODBzMcJ7TUwTFDyB/tjXDdHrzwnnoomq1/Jz5R38Ndpyep7+d42aq+B5u/HKar99cd7ytr&#10;jvXUXtDl6pwsPVyszw+8oYvVucJD1vx9SdorinOIqvUZ2/8gY5Y8K71n/liKBz+rC2RaJCVdVw+y&#10;hzMzM1tv2bLl/zU/g4SQaCUxMfEJr2AxlmkW8cVZL+GMdz3kvplFoho/IdysWYuDSuRdQjL2kGED&#10;ZdJ7xTJ2yfPyxupH1NP/bDlz5oxuH+Jdb8mSxfqnHp4lFCnghohiC3dhQthGxUqoAXhw4GWAELNJ&#10;/+72H0cuLtLTAAou0G4E0+G5QZ4VevDBqwPx5ngjrugbhRVY7kbFCNc6+XTf06MtICcJnjl4r7CO&#10;kzt3Xt2cPql8f5gbt6cSY8miXQs8J/AaWsI1KkboFMIQ3hc0CYZ3EAURWA4tVyzhPJUXKvZWikjc&#10;QJGfZpdzbrgOiw5kuDyCv5ATl9fL4dMrZMWe4bJsx2g5dPiArFu3QQaOy5O8zn+QjNYJIYLOijrk&#10;0/WYinw6R9TZcYERisexgCcQYlznxO1pqr2O2H+dE3e0mw5XI1yJ4wvPKELWuMHjOsHxhqhFXiU8&#10;pji/kNENE3hhb6n/u3P+4FnF/l7U+47rEccBeXI21xTH5/TNLfpYnbi2Wo/7jAeDI+qh65AS/Die&#10;+9R1tefsVNl9+k3Zob4T8P7i2oJXd/3x/vohAfmJKz7rrM8LKrNxjj5QDzHw8OJhAfmMeJhB+HjW&#10;rpf1OZ2mrj2cX1xDk9S5xrWL8z52/SP6GkDqBarL7TUYVbbyfhn4wb9Jh2FPS2pmUwyXdzA5uSXD&#10;wYREK94CBWsQdWaREOABVMsc9K4DodS8efNvmMWilg0bNvx1QUHBj1NSUvslJja54N3Pxk0SdW4V&#10;sI2KYchDg2Bad3SgZOQ0CVoH1m6QU3nrtDAJiA+ElXBDwU0fnhI7MkZ1jYoBRAJuUE5IcYYOhSI8&#10;B28MnvIt7pzAyWq+ww3tSXt763Py7u54tXw33eMOffqQf+euKLVNgWEQcBZ4KfA+8C5g3915d1U1&#10;KgZI7ocIhQcDN/PrrkbFEJzwDlrwt83JwmeBhwMiEgUG7vB3uEbFuJmPWfGUTFqibthLe8mI6enS&#10;fugz0mNIphLwg6SkpI/k5eVLSkq6rrxEuLVz5656+rBhI2TRosWydes2HRqLDq5LZmaWvu4wrvCQ&#10;of3kwyVz5PgZhCL3qWO/S4fjEQpGj0F4nnG9faaOGR4sEBZGfiLavqAYZeepidoLvfXkSCWShupz&#10;u+54Hx0qXnm0qw4Xw2P88aE22ruHBwx4+pAnOleP6PKavs6Rx/iOEvB4GJmy5Wl9LSLECi8ywq1o&#10;f4MHjhGuAhmvDfcJOUeL2VFW0IMSIhEPK2iiDi82HrDgJYfYREoGRCi80XhQhFDFQxdSIyBmUfmN&#10;3x4IXhRGOYVVyL+1qQu3HzzUoo9j8+ZJ11NTsx80P5eEkGgijOg7XpV4Q+WqzzoHqwsH1xUnnNz4&#10;GXxm9Rm6wpy/Gz9zO3IPEb5o1ar1i8nJqQuQm5fWsokUdn9V3ey3yqVLl6SouK13nyWn86/1j3m4&#10;RsU9+7YPWWfOHAxyfzVobFd3axL8qGMaKich6OD5geiDl8sJh53Xng6bW4X8JDfwRKDqdcKGJ7WY&#10;O31zs5y8vkZ7/LAthISBf6Pi4CHVUBwBbxPEnB1eDcCzYj2N+BzI4QtwTgtX3MQQ7oWgRSI9lnXj&#10;9lS6h1TDvloRiRFDIACxzMSNP1Q3vblmKUfw2vWXHuwgx459LitWfyzj3+kpA4Z3ld69+0mHTkVK&#10;gCdqL0VKarLuR4fk9kGDBsnEiaUy590yeXvqFNmxY5scOrRPrl79SotdjE2LkBvOa2XI7ZYNua2T&#10;E9dWKZG01Am5XVqo294gD1F7k9Qx1iG3U+N16HmzEvPYH3jz1qhjCJGMfVx6xBtySzcht6b6AQLe&#10;pJlK4CLnE+1nEO6GmEdhAsKsyOdEyBVi2PZK9Fph/1+EXH9ea9L8NX0dvz7uBzLgA6cgqL4YcgqR&#10;W4hQOh5mIBYhHJGDiFxEPEAgNxGiEwIUYhTXHAqSdB6qEk8nLq+Szy6oc3R+kfaY4yEBOZD4HkEc&#10;N3wQOr+gfztwPeNaxnWs8z7V9Ytr1ykam6Su11HOd/3znvoBFNfnor05Mq28rfQd3FlatcqRpKTU&#10;XdnZuS936dLlb8xPJyEkWjBeu5AbQVUiyq+IoboqX284GIUj1Qk1CE9s1y+MHIEdrMpb6cZ5j8C6&#10;zZo3rSjqnii7D6xxfjMVqLi0N6K35/Vyv4+29KzmsvmL0TokiWW87T/S8l4MWWfd+o91NSIEAcKz&#10;CFchNw+eD3g9nDCegy32gJ26vsFMvaxEYQd5Z9sL8qESXQhVwcMCD4rj5XOqduGPg3iy67uHVENO&#10;HDw0+NGHyLLL4DO4sdNhTvjttGm0PFbO3tyml0HY2O0R9PNUYrv2xoKkeVRfWuDF0OuuvF9mb0qV&#10;48e/kJ07d8nCj6dLnzf/IJ1G/kLalvxe2nRI1v3O/EKtrdu2kPa9mknPN+Jl0PT/kmFzX5Qx5c/J&#10;G0t+IaNX/FB7WdDMWYfcXGHfhmQQgRDZY5b/VAaXvSDt+74Scu2FszFv9VDX4gKdeoB8MuSWQZBD&#10;ADueX3tNNUyuIb+u4oxcuXlSX8/wMMMzilQCFG2geAOeUBRzIN0CXnfkkaLYAw9u8D7j+4ViEFzf&#10;8G4iNQF5srj28QCDhzS/81afbOCH/yo93/kPKR70rGS3/5MJ7SafQw/B/Pz8p5nfR0gUo37sy70/&#10;/srC5vSpeWWeZavM5YOHTi0TEg6uSviFayETbFoM4rNb87wHilEaP2M2GZaysrJvNG3aLOQYJDaO&#10;l+lLi7Vow1OwUwV7Tt8cIMgwaD+Wca+D0CA8E/jhhIBDWBMhGuQE7To6P2hZWPP0V2Typp9owWWB&#10;Rwg3BxRTIN/okrrpINyGAgJn8P4rQfmA7kbFuDnb6WgZAi8dPE/IcXt/TzOzlAO2b5f1eiqRq4T9&#10;hecE+4FlIAwt7kbF5bo6+aKejhwreLewLP7GmL+DPvoXnRc0YclL8uWXJ+WLL76Q7bvXS4fhT+uK&#10;1vSWzeX11ztrDxxak6RmtNBV0Egkz273muT/+Y+S2+kVye/yX9J+8PPSbdLPpd/c78uwpf8uI1bW&#10;vQ2HDrnpxr0/0CE3p3Hvy9pjCi8lPKI4fk7IrZf2hDoht8k6pO6E3D7S/deckNsnWsA7ITccF6fa&#10;93ayd+8+WbJkqUye/KZuCOyXS2qtuLi9DB06TF+bfvNhOP4I39Ue5OCd1SF65H8idI8m37iuUcyE&#10;7wFyLOFt3qoeTuBBhqcbuaQopMH3A6FgpBYgvxVhe7T8gbcbea3ufogNyaxAh/cWnlw83MHDi+8g&#10;ii3gBcZDGR7i8ICE7x1SIlBIhQfGgEBfV2uBfu3aNf2dRPrCu+/OlUGDBuvG0snJqRilZE9yctqb&#10;GRktMzD+N0YUMT+bhJBoBcLI50ZQZmaH4CfIEGo1s0OANxECz7sOWsWYRYKAEPRfPvG4sioLTGpD&#10;aWnp11q1atWtRYukiuyil6VZcvDYrrDu45xCAhhEIEA+DW5eMz/oF7J83+Ft9TLA3agY4VqEd73L&#10;T3q/nez8aryuooNoRBjPjV0f5gY5QPA0IFQDz4Jdxt2oGJ7EQIj0R3oIMtwg8LlwE3HCXMGNiuEx&#10;tGB/7fQZmxrLjqOzZeGWLvL26kQ9/9NPP5WFCxdKl0EJkvfnP0irolclu6CZdOveXfcIUzcNychK&#10;l5zcLCkoai2FRbmSndNSevTuJG9NHymrNr0nuz9dJQcObVY3n/1y7twpuXKlYXuUnJDbRZ1TCcHt&#10;NO7dLIdOl8uyTVNk3JQS6da7QLJz00KuFWvNkhIltzhRug57TfpPe0lGLn5OC1cIWNu30WsdR/8o&#10;aBsI7WKoO79l66NFo0Cvbxw9elQWLVokQ4YMldat86RFi+Rb8OIp26+EXnlKStrozMyWWQUFxT/G&#10;A7H5mSSENCSUyArJ04O4M7ND8C4bH5+w2swKwfH0hYRoj4fz8iXodilBy2qvYCReu6rwq1RGaLeo&#10;qOjraKqsfvQqkpKTJff1P0rvGT+RnDbJQcvCdu6Ep+2m9l7YGxGqMcGoUW+ELL//0Hp9g0EYCOsg&#10;6RoM+yh4TFnYuHHj1S3nK52zhO2i6hMFC/D8oUADISWLu2DC3agY+TnosQYvwdaTo7T3BCHNaVt+&#10;L+p53iwlShSu0yM39H73Een9zs9k37792ntUXr5EOg3/teR1+YPOaUSrEYxviry4NgVt9JitWVmt&#10;9PBxGF5K3RwEY7hiTNUpU96W+fMXyMaNm/R4r3v27JH9+/fL6dN18SC5uaxDbvBkVIbcrq/VYeTK&#10;kNsZd8itT2XIDTmHNuQGYW1DbvB23q2QGzzDyJtDnl1G4e9DvMRuS835g86zKxr6E+kx/TEZvMQ/&#10;Z686g4cMxRHIiYPnDDlx07f+Qb9Hxz5NZMEe5MTla4+bzolTDzHwxNmcOHjoEMZHoQc8d87IGge1&#10;R8/xetckJ+7OFRncWfwFOh60ICAxdCA82xCW8HLjIQuCEykN6KmJVA8IUnyHkf4AoYp8VuRlugX6&#10;1G3P6WpymF9/xOoMHvU+7z4q3d9+UjqMeFryu70oLQte099jjDdsxydOSkq5ov79PDk5ZSEaNOfl&#10;5T07evTo/21+JgkhsYK6EYSEbcMVZ6A3X+iy4b193rw5Z/nwIk4Jzt3ByyZcqaq4pCZ4tw1TP365&#10;6sfwZnFxB1m7dq2MGTNWNyxNTgkVfu3bd5CDn+2RC9ePypzd8TJ7c5KsPjhQyg+2lf4zfhOy/LCp&#10;6TIUY4AqQwWeZcPnw6R5UuOgZVOyX5ZRy74v644GKl93HlosvcselX7zHpIpa/6ki0q27dogcxaP&#10;l2nvDdJP7UuXlUvRgF9JQa/fSna7V3TVqR7Yvv8AadWmiaRmNFOCLRUhG/3DjypV9aMvrfNaSvvO&#10;udK1Vxt5vUeudO6VIz0H58ig0mwpnZ8pU1ekyptLm8jkFY2kdPlLMmHlr2SiEkoQEg0/5PbjQMhN&#10;CcXKkJsSkDbkBmG55tBgmbe6v4yd9mfpNaBIcvKcqlk/QyUtwrEzZsyUlStXyeefB0ZWaVhUJ9Bn&#10;uwT6MJdAL3IJ9CaVAh3nwQp0W8XtZ/AEjliNFinRl6/pFujoCTlpgxKGa56RccuflVEf/lIGv/e0&#10;fkDrXfaYdHvzh5L/5xclt9PLklUQJ6mZzSQpBaIu+br6HTuqvufLkX+nHsg6ZGfn/rZ79+4PTpky&#10;5W8rKir+H/MzSAghWvh5c++Om1kh+HkHw4VsgZofkjdnZoUAL6B3WWVTzew6A4Hq3X7Tpi3OYGB0&#10;eK9Q5YmQ5bGT++TI6ZWS16Zl0LJKxEphcSvJyErTQio9M1VS01MkObWFsmZBy8KUYFVP2sl6sPVW&#10;2S0lXT19Y1n8UCcmNg1ZPiVdzVPLqx9wvVxmbqJ6ao+Tlm3i9VN7RnYTnedW2OtFadfvt9Ku7++k&#10;qP9vpcPQX0m3SerGMPOH0m/uf+h/e8/6gfSf97gMW+oek/V+c4OsnQfJbfBURBJyg+fDhtzgEQmE&#10;3N6vVcjtlpIUGAruTnLo0CEtzqZOnabFGoSz91xZQ+4cvL0I36MA5fr1mnw25MSdC5MTt9iVE1da&#10;mRPnjKzh5MShijUoJ27brwI5cQ1doJv8Vy3QlUAMCPRUl0DHyBp9KnPiIDghPJETByFqi1YgUAM5&#10;cf4ja9yquKqvPccDWHuuXbuuWwDBI75s2XJ93YwaNVq3CsJvkFOchDF2U86rf08kJSXvU78HG9Xv&#10;zWJ1HU5VD6p909IyW7dq1fq/8vPb/ahLly7/inCs2vRfmJ85QgipHnUDCxFn4bxs/i1f4vPM7BDi&#10;4xNKvctX1eoFHr7gZRN3m1l1Rm0vxLPZrFkLHcJ88823pLy8XF7v0l4ys9K1AEtsnBC0bEqOrVS9&#10;P0g8jVz9b9Jz2g+DloW17f9Lc6P6dxm1/EkZs/xn8ubGX+obdHJm8LYxXBdu6Eh233h8oAm5OYPZ&#10;OyE3O5i9DblhMHsbcouVwextyM0OZh8+5Hb8ynLdtw8jaaDhM45tIOT2soz+8HdBx99tyHtDOLbt&#10;oP/U+W9950XvMGTBAv3nLoEeXwuBvtkl0NG/MLxAb1igv+VFuXz9lJy9eExOfHVYjhzbJ3sP7JRt&#10;27fqofTQ13HatHdk4sRJOneuZ88S6dSps+ChEg+UePhzQq3J15SQO6hstfrdmQ0hl56elZORkdWy&#10;des2z8FDp36H/tL8ZBFCyJ1B3exKvDe/cBW6EITeZSHuzOwQ/ApHlJhbYGaHoOZnepdHDiFyBc0i&#10;tcJPgMKaNo+XVatWSdu2RTrRecKEUp2bNm7chJBlmzRpJh06dJSBAwfp5d5/f55s2LBRPv/8mG/B&#10;BjxAfqBy0rssKi5vL4HB7OHRgGfDhtzg8QiE3Ma5Qm5mMHsdcjOD2SPktsMOZl99yC1aDb0GYd6c&#10;OORcwqMGz5rTJy5MTlylQEdOXDiBHgt94vwFOoSjFegQlFagQ2janDgIUAhRt0AP5MRVXbTiZ0OX&#10;P+BUky/+Nxmw6DvS9/3vSq+Zj0v3qd+XblN+IK+P+U8pHvyctOv/GydVovhPkp7dWLcsgcfdeN9u&#10;OR645MvKTinBdlxNP6D+3YzhGZOTU+cnJ6dPVMJuRHp6ZqesrFZJWVnZjfLz83+JClh45EaPnvK/&#10;MbatOjAUdISQ+oG/Fy+xxMwOwd+LFz5vD9vyLq+2sdnMDgGh49Dldb5fsVkkYvC5vF5EmJN7GJ+H&#10;vxHK+/LLL7VQGzt2vH469y6PkN7ly5eVKDwgw2Y3kq5jn5VJb46WAQMG6rYH3uWbNWuuw8LtusdL&#10;+yG/kj9P/qH0nvOoDFA3oS6lPwhZvv3IQFuVaDEURdiQG4olAiE3ZzB7J+RmB7O3IbexlSE35HzZ&#10;kJszmL0TcnOGj6vfg9nfPi7XQqDXPSeuvhqEGsYt7vvew9J37iPS591HpNeMx6XLhKek46ifS4cR&#10;v5D2w56Wwt7PS+tOL+sK8lbtGulCJAg2R6y5TYu2k8bLtl+Jta3JySkfqO/8TCXapqnv+rC0tMwC&#10;JdjSlWBr0qZNu5+OHDny78vLy/9GnRyGTwkhDRclPtAqJUiMoMLWzA4hdPmEM1V55azI8poSZaPM&#10;IkE4nsXQsXFdNhVCEMLOhqVRuYtqZEfUhWv2jOmBnESTV6hzHAsKCnXhQ/DyidK4cTMt/N54Y7TO&#10;/Tp79qxzzzZgnned3bt3K/tEPvjgQ5k0abIUdHa2jz5qfvl9CC3D29Cq3avSuuPL0qbH76Rtn+el&#10;Xf9fS5fhf5R+E1rIuFlt5Z1FJfLxhomyee/78sX5bSbkFiuD2cNjZnPiDrpy4lYEcuLOTgvkxH0x&#10;IGxOHDx5NicOHj7mxCkhua9YFu0slsU7OstHO3vKkl0DZPnu4bLqk7Gyds+bsmHvDNm8b65s279I&#10;dh5YKls/WSYfLZsr8xaWyfwF82TevPkyd+57UlY2R2bOnCVvvjlFPRgN0nmSXbt203ls6NPYsePr&#10;OgSalpbhI9S0WLugBNo+ZZuUrVe2VtmqlJT0d9Q6vZV1VdYxI6NldnZ23u+R69a2bdsfwMPWu/eQ&#10;f1IXyf9tvt6EEELC8dprCUoPBYsRZQfN7BAckeXNx0u4UpVYhDBUwmu1ex1jVfbmc4RcyDo1tXIr&#10;EP3w6x0IkQZPIHrK7du3T9/Y+vcfqG9a8ApmZKZLYuOg99C2fv16Hd7CKB9e0LbFu3zp1AHam4gR&#10;Kvbu3atbogyY9kfpM/FPOpw8e3aZTJkyVYefe/RrJwUdWzhNjtVnSEpK0f/iJmpfo/DEGm6kqFIu&#10;Kmqvx9XE50flMkLVU6e+I9OmTZcZM2bpG/bMmbPlnZlvydQ5I2XyjIEycVY3KZ1bIGPKWsqY95vI&#10;6MUvyYiFz8mI8h/oIhFUKw9Z+m0ZXP7PusP/gMXfkf4L/73y334L1N8Lv6PnDfwA9m96WT9xUq2p&#10;9xq6QtnyB2Tosm/r94X5LlsHG77q2/LGmu/K2LVPyIR1P5ZJ65+WtzY8L1M3/kGmb2okszY3lTlb&#10;UuW9rdkyf3uhfLynixKZo3ToEjmGNicOuYfhcuK0d/PWfjlz9oRcuHBKzp07q/69IKdOnZJjx46Z&#10;djh7Zdu27bJhwwb9sIFWOwsXLtLnCZXBb701RcaPL9WFAcgp69u3n/To0VMLq3btinXLHbTeQQ/F&#10;UGEVmaWlZUpmq2TJb5Onrvm2kp2dq7aZrbeblpEmaem47jKNoVo8Dfmy55KT0z9VIm21mvZeenrL&#10;ca1a5bTp2LHLMwUF7R/Oyyv+59zcom8XFBQ80L59+38YPXr0X5uvICGEkLuNn8DCNDM7BEfIhY7G&#10;oazaJsso8KhKJIYD7wmvns97BpkScV3D9QqsCiMAh1gRiEo79LjzgmnI+fO+LwbCR2L39JnTZMPW&#10;ZVrQWSAIvcvDGwLsMGUfHczTry0Ie2IMTYwXa3GqD71clIX70s3fwYxa8YRMXhYvBw58Kps2bZa1&#10;a9fJ0qXLZPaCsTJv0QwtJiAwIWwhKmbNKpPp02fI6NFjtVAdOqJ/pdcGYW0rDJIwhnF6mh6zMzc3&#10;X3s08/PbSJvCNlJQWKjFaevW+XqdvLwC3+HVdNVzRjPdliIlo7mkpDum29CkNZfklCT9PhCxKMKB&#10;wEXvQPzr3ZbenhK+VugibxOfAUId74/PWFjYVgsj9CGEOMrJaa2FDLaJ7VvhjLY3mIbzj/n47NnZ&#10;OZKZlaWX8Xvvmhq2X1jofMb8gjx1zAp0G56BAwfLsGHDZci49lI88Ncy9p1OeoQOVIFCBK5atVo+&#10;2jhaylZ21g8kn312VOeZolr0woWzcvHi2crrDoP3wyvqBnmHuNbg8fR6itcd76vz6vwJ5ChiNBhH&#10;yAbzxsfP6CG+Fn1Upr1+w4eP0EUOaI/k7LfOlftC/Y08uR1JSakbUlJSF6mHlh6Zma1SW7Vq9Up2&#10;dt6zhYUdnhg4cOA/sg0JIYTcYZQYCal8hZfOzPZFLTPVu44jnMK3eakL4cLGbqtKsEaK8VBW5jPC&#10;A7h48WKdE+h+L1hK69+bYY9O6Bv02LHjpHPnLlqgQLxkKcHgXSejZbJsOj5S3S6R+O/PiWurdMI7&#10;wpheMPIGxgb1cubmViUk3zOvwnFBVusChUDfQIdbeog4DNfmBxLyqwfDdgUaRlvWfN5T5/9d18UO&#10;DleuXNV24Mw8uX79gly9elWLFhzLmzdDw9dol6LEgHnlcOLqClmwL1X2nX1He87On7+g/z134ajs&#10;/2qBnLm6z3l97pz696ISRhd1T0S8D7YXrgULBPb7e5vpocSCuS67T78ZIqhqAhr7ovUNBrhzs+po&#10;N934N/SauKjD29Wx61SpbD85Rv11w5lgQH4gxB6aW7tBTiFyCK/KEfUKhRnXBePUejl/a1fQuNMW&#10;DMmHpsOh8yr0+cC1aLllRoi5efOWOvZX5OzZc7Jjx07pNuYlmTlruq6sR2scNATHwwKG7UtJhccy&#10;+ZISiXuTk1OWpKamjUxPz8pE4+Hu3bs/YL6qhBBC6oJb7LjseFWhUuOJW+BdDwKwNp69cDjv4y3W&#10;0LmAITmKVX3emoJtKTG5x/seSelxOvw5YdUzvtZn8Tclq93vg9aBJSY21p6srJwW0rtPHyktnai9&#10;cRAnkzb+VN+k3QIJfHp+jsza9bK5SYcHQ8kh/83L2mMlers7vhpvpjig4AJDxLmbTPtzWTAeqBcU&#10;JWBc1dVKtLi5Lsfk7a3PyvIjHc2UqvAfog0D4Dth0mAW7U/XOXu1LQKBkLkkn5pXATD+KSpML8pe&#10;M6WmnNXhXi8YtQWjOtQ2F/Oi7NeFHX44o8cECz2AAhH30H1+ID8SLYT8rhcMe4bwtRcUnPjtoxtc&#10;oziO3msNnuvyQwUyb28LMyXADSU4t36JB6FQzp8/L9u371APXh/osYkR2obHVolCeGAvqn9RwHHE&#10;EYip81J10UZG14yMrNycnLyX2rfv8lD37v2/hQpbtbn/Zr7WhBBCLGFy/pSQCz+UG4BAUstVegCV&#10;SAs7qkdtUNsMqRB2Wsb4VQKHbzNTG/AeAdGZcEj9+6V9L4RC0fjXDV43aR467i8aAwN4PU6cOCGb&#10;N2/WA6OjQhjhMHXz0uFFhCqRHD9x4mQdJkZIL5x3EENA+QFBB/HlXQ+Dup+6scm8ghyBuAoVD6jK&#10;PXxxnnkVAC04HCESvA5u+HYsY4BQdahwO6uHmoMH0AuEyIef5phXwUBgVgfCmMiv82PChv9Q/w8V&#10;XqiojYSrguMfLFDh9UO7mwu3/IRiZOMN4zNjYH03CNEijxItdmoLHgBO+XglsV2/6wWNtL1CLUCg&#10;Xx88j1ck+FoHKBTBg8Wxy+VmigPGp0YF+NFLH5opbgLno0LOqM8cehwxhvS49Y/p1i9ucK28seYh&#10;+Xh/B/360iVU3SuBvH61LPzwXZ3CgIKsLl26Sfv2nUIKShyhmPqhEoeFmZmtEnNzC57p3r37v6hN&#10;1al1FCGERC1GxPnl8FUrAO8EyAv0+SzlZjZEYUiYGkPMmdl3DOQFevMjmzYNzf9DiLi6obpWHOgv&#10;/T/8lg5HYll4AXEDQwI/8gchCpEbltcmRwo7pcv48RN0ft6nnx6UU6dOy6VbkXmWcDP287ps+2qM&#10;7pXmh/fG68f2r8ZK2e5Xg0J8AGIOogAtXLxAKFQXxjx7Y7usONJJ50K6OXalXIsCeJGCuaIrfZ1c&#10;tFCQo+k9PzCIA4h4iPCS0c2k28hXtOhGqx977rZ8OVyLkdqy7eRoWbgvVc7dCu7ziOPg7N9VZ0IN&#10;OXltjQn9B+fewXOMY+GMilIbrutKaD8+Opgr29X+eDlXsUt7Oatj0f5MXQDjBaH7T05PMa8CQBAj&#10;5xWfyQGCNFhgY0xdfC6Mae0F3kpc+wA5keXlS3Xx1MBhPaRV2zhpmZ2mi6Ra6Mri5E+VMFyUmpo2&#10;QX3nivLz858aMmT835mvPSGENFzC9cLDtKr6991u1HuGjDCC6mIzO8yQb+H7Bd5uHGHq30Ymve1v&#10;pNf7/yR9Fv9DnazfB/8kfRc+KCVzHpKubz4hHUb+p7Tp8VvJKmgkKWnNtCcDRQooZED7jKFDh2vh&#10;OG1eHymZ9T2Zsz64eATeMbQywegW1XHk4kLzl5sbelD52bv+y7wOMGHj9/XA9NVxWIud4Fw3gCa+&#10;uFF7Qeh4wxf95fwN/wbZDreUSFijxFXA+2hByHzLieHmVYAdn70nExcny7JNU3SRCwyNtSEE/Vr2&#10;VGcQ+lgX1mtUc7W9qbq9D0RkuObefsBruufMVPVXqLcXOXt++ZSRAIGE0OrxK0vMlAA4dvAKA3xW&#10;NCiPnOuy6cQQJby8+aNqW6dKZbFPriBwBF3VbFcPJsh5dVoYBUBOKh4s4OX0gnW8aRNeILrh3YYX&#10;0XL69BmZs6xEOr3xc+k5qI10797DFijdVHZe2efJyRhOLWUOQsuZmS2Tc3MLfzJgwID/Y34SCCEk&#10;ugkOdVZa2HF9byf+lbyhoVz1+ULGEsY0M/uOot4rpMgFhShOg+xAT0IIgrw+T2khWBMg/CIBxRJo&#10;DdLt7cel4+intIBByBhVuRidxLZ5gRUVdZABg0tk/OThutr30KHD+oYHdp18S4dkvaDQxCl4CBYi&#10;t+QrnVfmNGAG13zCqLe0RxL95EK5LmPXP2b+DgZFLti+wyVdlOBFj+6w/lG5VnHMTAnw7idxuo2K&#10;FydkaYtFKnTY1esxg+hCBaw33w0iA6NM+HmWrl8/rwTTdi2aIPZwDpCbZoWgX4FQdfb66531ukOH&#10;Dq4UplZEou2QG4RNvR5FgDF9J276oU/4HSH74KIZC97H/TmmTJ0QUhADoffm5v/0yf3zL5zx43zF&#10;bvNXABzjiZt+pPsxBnNDF6wciMDzivY6fmC7fjmrCN0jReKGR1C7q+lvVFySA8fWye79m3T7pbIy&#10;Z8xdd9V7ixbJZ5OSkvep79tydb7HK3HYoWXLnD8WFrb/3vDhw7+pNsORPAgh0YFTYBFonHyn8ffk&#10;hRecfkUmt7PApDoQXq5qPGKTP1kZQm/atLkWBRjKrSoiFX4W6yUMx8mTJ3WIeMuWbfL229NkxIiR&#10;kl30Jx3uhGcDnkOEleE5RK4UvD6bN2/RIbJbt0LHaIWHCILQW1G87eQo7Y3BEGdekFcGsVgVSPpf&#10;fCArxIOE/njYLgpLvGCcXox1HMA/fIrP65c7OGXL03rbXuGKQhhYdeMjHzhX5ltYAbGCbR88P9dM&#10;ccCyu05NChseRZgZAg9h5xkz3tZirKSkjxaCOF/2WorU0KbGilArItEqBu/hbV/Urltow3FrQ0f2&#10;qfa6DQdCxI63NxjkO96sFPnV4c1LvagfLD78NNu8DoDCEoTZ/XBSDQIh48DDS4Bp234to9YgBTAU&#10;iGmvF/L69RuyZvebsmr9R1K+ZIn6Do2RXr1661ZCTjhZ5xkeV8JwQ1paeilGEMnNzX2+U6dO312x&#10;YsX/UJv4v8xPBiGExBbxPk2fI2gU7Q253hXPZG0wHsGgfcws+rW8PumhSvF2r6zfogel58yHpUvp&#10;k9K233OS0+kPktWmkaRlNVU3rVTJapUhbdrmSI+ePXQrDgxWD3H44YaxsmL3OHXvqjpfDaHYa7po&#10;IhhUmjpCMdhjBBGJ4eFC29sEC9HTN7do8efl1I2NShS0Nq8CoCgF4UKnFUp4Dpybpdvd+DFm3XfV&#10;/0O9Zhj32Fu84QUCGGFQVEK7gUfq/b3NffcFbViQ81Y1t7Qf030c0cpmx841MmdlDxk3rZsWfejX&#10;aIWg+zqsiWFdCFRURqP4xwvyDOtSrIJ8TqQkeD2DaGuEinKn+KbmQPTBo+i9plC4M3vXK76VxshL&#10;9POoesHnveXTdxMPFYOXPCgnvzqhxfaCBQt138zsto11D0tU/BthuFsJww/UA1iHrKycl9q16/TI&#10;kSMVf2V+OgghpOGhbig+4/zG55nZYXEqfb3rJZaZ2fUaiFqEsd2fHV4dNPH16zkHgYbWMZGCAhKs&#10;UxPCvQdEBMKMe/bskQ8++EiLCNzAcguyXCEvY0kp0qaopeR0eEXeGD1aLTtLli9fIUeOfKaHwVu5&#10;f4jaYqgnDR4/d/jVydcK9vRAKI5Y/aAWF14gCvacedu8CgCPofXsXL91XC7d+FwuVRzWry3wRuIm&#10;7W2sjUKJJYfb6mHPQqkI8hQil84PbBfDqXmxY+z64c7n84YiLcsOd5C5nySGiM3yQ230MQoteLki&#10;1275e+3gzXNfh+GsZfGLMnlesef6vOnrOfMjXMW2Ltw52Ma8CnDtVvCwieFwthv6ncH5/Pzyx+ZV&#10;zcF2/fIJkT/qFFcFA1EKoe4XznaDnFtbAIVelmjMvXTpUpn85kRpWRBvcgyTK5zik5R1qalpYzMy&#10;Mgrbtu3w/bKysrsSgSGEkDuGf15f5OItLi6hq8/6JWZ21ICQusldDOpVCA8bWsbcS+EXDu97oOky&#10;BOLhw0dk3779Op8QIhHFEwhZYvzW1Kwm2tOBmxuGHhs0aLCMmzBG2g95Tga/3UTfCN2g0hTeNC8Q&#10;hpE0V97y5Qjf1i8IK0N4eb1se8++oz1Z1fVR/OLqctl9epJ5FQD5b8hB9Ia8kVeIadV77y76VmLD&#10;qzd67UPqc4WGieGtqq6Z99mb25S4KvDJ+7slExYG5yIiNxHX3aod7xgB6Z8X6HDTiPTQXosQXRhP&#10;2Qs8nn4FOZFRIfvOzQhbgYw80dqC8Z4nbXpKiekDZkoA9FiMDDysBD+woHhpwsYn9bXoBucCTcL9&#10;8hNvqU9x8PMd2lOI9AuM9oJRc5QYvKW+P+ec0VDShubk5Lzau3fv+83PCCGE1G9Qreu+4dxmq3ZI&#10;ufoO8gjVfgQVkzRL/ZO0HfrkbakevhfW94N/1P/2W/ig9Jz1XfnzW09IpzE/kYLev5ZWbV+R1Mym&#10;QR5EFKlkZ7fWYxBDPA4aNERKJ5bK+Lf7ypiZeUpkHtYeyQDXZObOl8zfwexSQs1WsYbDycObqP4K&#10;DV+jhY27f6EFgsG/f10AhBpReXry2lozxQFNlTFyiF/jZgin4BxGP67q1jMYS9gNvJEQtgiZ++Hu&#10;o4h8P2/hCEDIGyO/eIGnET0Cr3lC1seVGEZD58hayoSKSYx7jPW9Hl14xz76tHXY3o3Vc1XnXaJR&#10;eDDndYugT5T4qi049n7eXlRiOy1wQvNkIwHHwO8hYeeJaTJtZYosWlGqW9SgGEiJQdjVpKSUg8nJ&#10;KQvR1Dovr+3Pp0yZ8rfmp4QQQu49ZrzckPYxt9OQV2ferkHg5DUmZioL6ruYXvi8LgiIFAivmmBF&#10;W024He+B4pIrV67o3oVHjzqFD7t3f6LDzRMmlEp2+z9Kt27d9Zi9GEsYQhHj8hYXd5AePXrpMWRR&#10;ibl+/UZd4LLv0BbZd2SdHtrNehbPXz8ko9c8qithvaD1CG7sfgSLG2eYMi/Ttv1Giy8njB1g1s6X&#10;9XS/kCBC0wFQiBDaAmf98b5KeP1QDl0ILh6B0MB2t3w5zEyx3DQiLSC2/LxaZ25u0aLZW3SBECa2&#10;C+Hr5cTldXK1wi5/Q4m3QMNwNzN1y59QsYfG486wdsFV1qGeSX+vI0LdoVXlIrtPTzZDD3rXCw0J&#10;+4HqXr/8Pkz7+GC+eVVzkDd45OIC8yoYCOraCsULV4/LzgNLZemKxeq7MVF71zGetRKEl9T3Ymdy&#10;ctpYNLDu1KnTv6vF2byaEHJ3CePpw3BxdfpB8qv0RXWtmd0gQWWx01g6UOiCCmIbIvbjdoiy6rgX&#10;73Hjxg25evWaFnbIm1qzZq3MmTNXpkyZKv37D5RW7V6RzPzXpEOHTlJY2E6LRVQ1QzDib1Q2o13H&#10;/PkLZNOmTXob3jGDAYSGX/865OMt3J/u60FC7zi/fDEv/mFekcmbfyonroaGMXd8NU4XjEAqhQO5&#10;ahgbGIUTXlDwEOoJcwpO4PHzK1qwwFs5c+cfZOnhYjMlALx3aLAcymUf4eOt2sU4x9m+4VyERpET&#10;6Le/4Vq6uLmuRLgTxg8WgDiOU7c959t83BHJwcI0PMHCDcdo2vbfaI+llwuy14TJawdEM/I5veBa&#10;c3shkXoxa1aZ7lHoNIhPvoS+hDk5+S98/vnnf21+Su4uzcu/dt8rq5+575WVXe97dVW5stXK5I7a&#10;K6s2q3/xXiXKXrjvj+XMlyTkbmDCl0HiDJ4/eADNInVCCaDKXnqu7d+VHn/1Bb8QcdPkVyW35D+l&#10;++wHKkUWLWC93vuW9Cj7Z/nztIek09gnpbDfM9Kq+I8hoWevoWVHp06dtXdx5kynkAWeSgzTF8hX&#10;vKxHAfE2L4bXEMIL4+WGckU+9xFqXvadfce30AAjs8BL5weGXYN8rQqIKOSkeYtL0EIF2/U2+sbQ&#10;gMuPdPJtb+MGuXIojvCG0iG4sF2vQEJfRngEnfB71cDL58fETT+W9/Y0Nq8CoHp81dGucqMiuEVL&#10;KP5jRePYf+XTI3CXEuJrP+9Za1EHoe43hCJEJELI1RWPVMXyQ53l4MFD8vbbU20RyWUlAtdlZGR0&#10;LyoqwniHt6/vIMTdqyvjleCaWim+6ru9snLBfY1WtKAoJOQ2gUpdtxi5u3Z7x/SNNuD59HpE0ecN&#10;Ywrb/C4IoPpeQIJ8vvnz5/vmpFnu5n7g85w/f0FXLaPqGYn4gwcPlcLCohCR6DVUcfft20/3d0SL&#10;nK1bt2nBGCDUy4Tcr/EbnghpSYPiEeTj+XmsHOES8JD5jcGL+WPWPaLDul7gVRq++gHzKgCKa9xh&#10;VkeQhHpI3939WsjwfgCjcyAH0Zs3GcgdvK7++0q35/Eb7g89Ef1aykA0OT3+vIINxyDQkBzv6xWq&#10;KKrYrbb7/p6mZkow8Lz64x2zOTSkDBG7/9xM9VeokETOZeQFJF6uy5fXVol3DGS8Xnq4yLfa3YKH&#10;E3jGcR2qh5gb6DfYunXrX5ufjZrRaMUTSjzBo+YvqqLVXlm1+Zu/aDPh0Ucfk/pijzzyWNQVMJIY&#10;5N6KvkqrHPOX+IvB5inxQWKwKu6F8EOeH6qEEc52f+6cnFwtoKKlAhqcO3dOh5N3794t7747VzfY&#10;7t27rxbkfkLRGuZ37fpnHZYuK5sjq1evkYMHD+p8SDe4qX95bq8s299LthxHv8VgMGSbd6QSBztq&#10;SlWeMCXA9yXL/L1J5rWbazJuw+Pm72C2nkQRStVjTC85VKhHCPH2O/z0/LtKeP1EyabQYgqnQXjV&#10;njtUbKMJM8K6bvAa3sa1x0rMlACOsK3688IrihD9huPB4X/kdqISGyFZLxDJ1XlHgeM1DBXTHxxo&#10;qR8AvFXeqDaPpNrdj2PHjsvIkaO0FzslJXVq27Zt/z/zUxGeV1flhQilhm6vrBxk9v6u89hjj7Ww&#10;4s9MIqR+om7MZe6btLHjpo9dpnss3rqC/nhoERMXlzBKbTuoCMIYcgnpxg+DnxhEmDi76y+k24wH&#10;tXipj9Zh3KPS6vVf6s/q/eyYjvl+60WjoaK713v3S7fp35GuUx6WtgN/LtkdX5K0Vom+QjFgyZKX&#10;10Y3YUZoGrmPCxcukrVr12tBvW7dOmXr5cPVb8mMZUWy7cD8oJ59aF+DYe32n5thplgu6wrU6nMY&#10;LxmPV3CYF/loEF7YdjCX9EgaqLytDoRA/Xhry8/10IHuodjAkkNttVfQO90L8hGRr+gF6zvexuB9&#10;QVudjw+28R0mzg2qy/efm2VeBUDxh1/7IgzPh+pxvx6WwVyQcH0VV3zWSf0/VESi4hkjnli6d++J&#10;a+VWSkrKv5qfhWAarf2myZcLEUUP5W6WsrXO+7cYvi9kfsOylQfv+9PKKkeLevTRRw+6PXUeu2IW&#10;ixgKP1LvgcBSN9+gvnQwFCOYRXxBjpojQBK6wtQ6aPBcDrPTHEtsgWXNar6Y9YPeH3Y7xWZDJz4+&#10;/gV1zIJzBk0BCQSDHxAoNcGKmpoQyfLwAMITCI+g9/PDc4iG2cHtYIKpL/vhpi7vcfnyZd2wGVXg&#10;ffr01cP1NWvWQotCY5eV7U5KSl2blJSyLSkp+SimpaVl6AKY3Nx8adu2SFeN2hY78D62aZ8qJQNe&#10;l5kzZ8uKFStl//796tgfltnLO8qybRP02NAXL17U7w87+NUy2XZinJKMGDfZDbxrAc8dqpz9QqDw&#10;lvk11kZIGOFjP/FjK5lvyTU5fXWXHDiDXMNg0HIH+ZF+YGxfkdCm0u4Kb/Q93HdmunqP4MpoFLpA&#10;3Prl7q071lsOeiq0HdxFL1d1j0JvE2wI7re2PB2SJwpBi9Y4CPVWx/Vb5+XAp/t0UVNmZtYtdb4v&#10;qfM91Hz9g/nTymK3+PlawhrpOv0zOXMxtEAnr/SgSyTVT8Pnf6bLDl/DfvkZhG35jnOVtuOzy59X&#10;VFQgIbeFOUp3DAo/Uq8JM6qGQKwZQZgZ7zNM2+0zFHnE5zltY/w/SySjgxB/HM8qvKrBw+ZBCGA8&#10;2N4L/tH59Y+QuoiZSHG/B4YdQz5ecXF71/XgGDxiH3zwoRZIdXmPSKkv7wHvHoTwgAEDQ45JYmLj&#10;6Y0bN01u3br1/cXFxX9bUNDxwezs/Mezs3N/m5OT/0JmZsvkli1zXlWCoTA1NW1kcnLq4hYtUg4o&#10;8XgUzYaVbVV/71V2RAmLk8pOKbuBKlN4ITG2Ldry5LZNlZYFr0lqZjPdv7FHj54ydux4eWvqBBk/&#10;tY+8t3iq7NixUz75ZI9s3LhJ50Xu+GSj7D2wU6cnoLLbj8/Pr5bJG56VJQeDhRBy4yDI/HP6bsqx&#10;y9UX2Lyz/XnfCmSM+Ytte0GY98il4OIYP+DpRGW1FxTAOCIyOJ8TPSKPXFykPnUgjxHS+fLlK1qE&#10;45ht2bJV3p75huR3bKor2/PzC1DZjh6AexDebdmy5Wtqpf+mLHQMYacaVl7osUs2H6y+yhmiyC2Y&#10;Ri36IkgwWVu9x78d0t3C7zPBSsqOBn1+a/GD9oaIxN8XzpLf/OZ5tzfvjps5K4TUD9SNwmcItshN&#10;CQr094N3b5Tj2Qs1EyaGF9B3GzUw5v3dJtBaxjk3nj6DWUkycEyBzN/QU+e6+ZkVM37zwlltlq9u&#10;ncVbSuSNqcVS0D7DfY1oy8pJ1vvx3poevuvC6st+eK0u74Hzhv3GefQck4PO9zHu2+YSiBh1v9XV&#10;oxiCrHv37g926tTpux07dv8XjFObl9f2B23aFP0M0/Pz2z2lxEhjJSg7p6RkDE9NTX8jOTltlrJl&#10;yuYpgan+Tl2shOV6JV62JyUlH1P/6sbfnjD3NWXwZt5CNav1WsIwggxew6sJsdm1azcZOHCw9B1a&#10;LD2HtJRJk97UNnLkG/qBYMDQbjJgQrrMnTdDPvqoXFavXi0ff/yxvDvvbRk3rYvMfv9N7fWEKN22&#10;TQlTJVSXLVuupy1Y+L689V43mbT8VSXEPtHzVqxYobbzscx9b450HvUbWbNmjRbgqBBHKH7ixMky&#10;auxgXYk7ffpMKS2dKCNGjNTtWYqKiuXPf+6mH1ay85MlOSUJ7VpuQlQjVw/HQR2PM8nJKZvV3+VK&#10;3C1SQm9cRkbLxurY/qh9+/YPT58+/ev6pFTDr7rtPLVgs/+wf35AHLoFEzyAXsFkze2Fi1q7C9Dj&#10;R+odxpPnl1cXYuqGAXE3FSHduvbvc4PPAK8itm3ew/f93Ybl4MEymyC3GZxjdZyD8jxtqHXLli3m&#10;NuGPFSE1Acvf7uIOhIPhyQxXWDJu3PiwYW9QX/bDS13ewx4P97EwNvVeNk9XH+0vjhw58lfmZQiT&#10;Jk36X126lPxzQUHxk0VFRY8rsfkYxCam9+07/Ju5uYU/ad269e8yM1s1z8zMbJ2RkZGdkZFVmJWV&#10;3UT9mZKentlKWQeEQ1NS0scoe1tZqRJWc9W0vkpwjVd/Q5DOVbbYEahp05TgUsumjUlNTZugBFiZ&#10;Eqsfq+kfKXtHTRuilp2v1h2mpn+o5k9Xy05KTU0dDNGbltYyPz09q01qamYn9d5F6rOl5ubmPpOf&#10;n/9Ubm7BL7Kz836lXv+kf//+3zK7eR969FV1HGrMq6tK3ULnm6nrtaDzC/OCqStOBgujhm13xYHw&#10;8MMPfxN5g4888lhUjElPGjhGbPndBLQZEVYCYWZW8cUnv0/n9ilDriBEZTmKD+x83GCqy9fDezpN&#10;jv0/mzVsz6xC7jAQ2uacBOWAosUJQrC2qjgaBBPy5ZDviGpb976om7eeDoG0dE+/er8fkVDdeyCE&#10;jqpwb06l+s7utqkX5hIg0Ug1Pfle7vtJZegW4VK/ZRqgrTZHh5DYAN4650c98CMfMOR/xb9gFg3C&#10;deOPyENYQzuIbYcLQUGkKpEXzht4nDene4O5lvAAEVIFDs8SBJS7yjQc9UUwhSssgSGPDuE85BGG&#10;o7r3wBi77sKU+iqSke/ZY9zvdP6n5zhA9JfQ2x5l6BE3Vl3xEUAxaCvv6shQDz/8vRdMqPe4mUTI&#10;3UWJp2LPD7mxhM1+ogsiUM0PqfINNV30gVBtV3gJUJwRbAnFzjxUmlZfIAJhivXMx6jEDB3nKzyr&#10;qzwmd49wuYNo1QJhBS9TJECw1EYY1YRI3qOqwhJMi6RBNcSUDTljnaoqk8Gd2A8vNV2+44SHJavD&#10;c55jgIfFhNLqqvVJPQCjWzTEhs3VGVrZxK2ucV7r7YA5fuSeAcGkbsQhHjMlsBbAa2MW0+CmreZV&#10;5dVTAi9UlNUWbAvb9LyHyxI2e8PNeK3mhRSKYB95A6q/IMwPkeC9FsOJp7shZuryHvD+oXjAxzOm&#10;Q+DuBtXoTehdpioBeDf3I1L83gNeTITHvXmUytR32j96QOoBEIHOuLtnQoRStNsrq678r2e7y0NP&#10;/AwjZtzTdCAKP3LXqULEHfQXU6Hj5hor8y5/JzCfAdW/IZ/BT6QixKvmhewfPIZ34/OSuoPzFC5c&#10;nJr/O2k79Mkqw6teboeYqY7qlkd4O1xhiZ8htOwnemvCndgPL5G+BzykKJ5BzqRnXykG6zMICTsF&#10;IdEjBhHCRh7jn1YGFSdZsUXhR2KGCLx2EVlcXEKx2eRdx4gB388VuYV6C0l0YER9prIQz26r9ilx&#10;6KcAABMuSURBVC9KuxFPyJglz+p8t0gMgmXAh/f7zvOzYUuckUP85oWzcO+BYfW8++BnSelxMmLh&#10;cyHru+1e7kc4i+Q9hs37lRT2/KM0bR5yLCgG6zsY+QO5cRj6LMwIIHfYdisrva/RihaRhmwp/EjM&#10;oX5M/YZcq4mVe71r94pwHsBIjbl/DQvnoQbjSId6p20Bhl/41AqTSLldhRcI93o/p9uaNG+ke7rB&#10;QzZjxkzdYqaqHMh7tR9VUdv3gBj0egadNICEUo7UQ+oChR8hhDRwAoIw1EMIYYWQ8agPQgffD8ft&#10;EEwI+VYl4uqzKLtX7wHh69NrUFcTs3qfRAqFHyGExCg2ZIwcUZeQ0Jbc6iVp0+9H0m3Gg1qI0Oqn&#10;Iayf0vr3QecOHl+kg9SXyASpX1D4EUIICQKCwYxQghZDQeMXo7EzQpDhRimBGKkJVsDUBL5HeBDK&#10;R3sddwNuGyJmj0ECKPwIIYREDFoCOQ3Fgxudo0IXeYTwQFXXh89NfRFMXhrSe4QJEaPALZNewdiD&#10;wo8QQkidMdXyvpXGzVL/JK17/Fw3ObbihXbvrNf7/ySFg36gz4s9R/AKVjVCEGk4UPgRQgi5o6Al&#10;CUSFEhghbZRef72zDk16Cz1Y3HF33wNjNKPQx3N+ym5nQ3pSP6DwI4QQck9AcYltUO0dsaRxk8aS&#10;WfRrPfpHVUO+uWmooqw67sR7QIhj1BH3OVFWTiEY/VD4EUIIqXegEAFN0uN9xq9OaByvRSHa0HSf&#10;/YAWMbQ7az3mfEuH63HsXeeCQjAKofAjhBASVaDARImOErQtcYkQbWh4jCITt6fQipeaUJvlY+k9&#10;MFQgGnB7ht0rY45g/ceKLWXlEH/30Moo/AghhNQJ5BMqAeIrCmElJX1k/vz5VTaPBndKMLlpSO8B&#10;ke2uHEboXllXDgtZ/3AJv3pj5qMRQgghtw94CsOFj2FohJzX5yl5fdJDlQKIVjvDMUQTcHts0f6H&#10;YeH6gRVb8LqZSTXigQce+NojjzzyDOzxxx+vtbBnqJcQQsg9AzmFZli7kEITmA0hI68Q4+hGCgtI&#10;ntHD802dOs11PBPOQICbQ0/uMnURfmqdEru+y6aa2TWCwo8QQki9xRVC9vUW5uTk6irYJUuWBlUh&#10;U/iFvgeOEYS0PXYICZvDTO4CVmzVTvg9Em/XD9ijtRLxFH6EEEKiEuSxJSQkvOz0KvTPLUSz5Fav&#10;/1KPbMJK5IDheDRp3sgcp4QzGCrQHFZyh7Biq7ah3tsFhR8hhJAGCYRhdR5DVMeigfKMGTP1OMh+&#10;w95ZsVQTarP8vXoPNPJ2HZMyDid3Z3j00UdLreCqH/boAvPRCCGEkNggMTHxCZNjOFVZyAgnsKbJ&#10;r0p64fNVikMv0ST8LIcOHXKFghNWUwASQgghJOZAVaxTlRxeHMJy2qRIj4Gt5Y2pxbq6Fvl5kZoV&#10;ZX7zwlltlo9knbcXvi6NGzeuwD5BGJvDQAghhBBCABooI09OiaUSZeXIm7OC0GvNU+Irw8srV66S&#10;vXv3GZ9bKBBiEGs1AcvXtYAE3j98VlRam10khBBCCCE1AeFTeBARXlaiapQSV+UQV25h6DUUqEAo&#10;onoZYhHVuTt37go7lnJdhB9GBkHOnx0ZBIUz5qMTQgghhJA7iRWKqF5G+xWngll7FH2rmG+PJWyO&#10;i0tsYT4CIYQQQgghhBBCCCGEEEIIIYQQQgghhBBCCCGEEEIIIYQQQgghhBBCCCGEEEIIIYQQQggh&#10;hBBCCCGEEEIIIYQQQgghhBBCCCGEEEIIIYQQQgghhBBCCCGEEEIIIYQQQgghhBBCCCGEEEIIIYQQ&#10;QgghhBBCCCGEEEIIIYQQQgghhBBCCCGEEEIIIYQQQgghhBBCCCGEEEIIIYQQQgghhBBCCCGEEEII&#10;IYQQQgghhBBCCCGEEEIIIYQQQgghhBBCCCGEEEIIIYQQQgghhBBCCCGEEEIIIYQQQgghhBBCCCGE&#10;EEIIIYQQQgghhBBCCCGEEEIIIYQQQgghhBBCCCGEEEIIIYQQQgghhBBCCCGEkBimeZf7vpbW9xuH&#10;M/r9rbhNTSszi/hS2/UIIfWT7/WWnz3eW6Qq+15JxcZ/7CJ/bVbRRLIe7Hs9K+LNKv50kb98rFfF&#10;3IiWtbjWcdtjJdLVLBGE+vzJ1W3f7k+4bRBCSFSS2v3rD6b3/cZpLdZ6/8+QH8G0Pt8YgHlqmYtJ&#10;Pf/m78zkWq9HCKnfVCt43MKspKLyAS8SoWSXUetde7hHxY/M5CAeK6kYgPnfK5ENVS0HrIDT2/SI&#10;uAe6yNfU/MPm/YKEql2Pwo8QEnOk9fl6shZvfb5eox+32q5HCKnfRCR4jPhTIu3iv/as0A92kQol&#10;CLtwosu9DSvc3O/hxm6nuverFJuu96PwI4TENFbEeS2t7zc2pne5Lyic46a26xFC6i/VCR63J829&#10;jF0vEvPb9ve6Vzz4vV4Vp93euUrR5vHY2c/gnR4par1KT2F1RuFHCIkJ3KHcSkHnE9L1Utv1CCH1&#10;g0gEnK9wCyMYA9P9PXeaMDl6bnNvtzpvYHVY4UePHyEkprCFGdV56OxyNl+vtuuZyYSQekxtBU91&#10;61WGeH28dFWGbcMUe1jxVt3n9PUkUvgRQmKV9N5/+7NKz5xPJW5QEYcrn6+26xFC6jd3SviBwDKh&#10;uYFKjIXtBOAK7QYVe1gB5/e+wSHpYM+gXY/CjxASszzd5b6/TOv79blWzFlT4u1aSu//Gbaqrrbr&#10;EULqJ3dS+AHrgTOCrJPXGxcOP8+dxS3y3Bbus1D4EUIIIYQQQgghhBBCCCGkgdJn8T8IzLys8WsS&#10;3fRZ/PclNTnf/q//vtS8jBpidb8DVJTcd5+o/fGaxW8ezOI3D2bxmwez+M2DWfzmwSx+82AWv3kw&#10;QgiJQexNDHbi/A6xfHlhZ+V0mBvvdLOpqMa7n7V9bTYXtbj3xUu46cBON5uJOvSHjxDs64RVz5hX&#10;DmYzhBBCSP3H3LukdPWzlTf3Cat+aaY62OkwN3aa2VRUY3ap1pjNRC1+57cmROu1UNP9xrJu4Ret&#10;+x0A126siddY3GdCCFG4b3q1FX5mU1GNe//qYmZzUYs5rZXY/fKy4kB/3+lmM1GH3c/amtlMlELh&#10;RwghMYW9edUm1GvNbCqqMbtXa8xmohbvOfUSbjpwr2c2FzWE2y+/aX5E634HoPAjhJCYwX3To8cv&#10;shu9H3Z9s7moxexOrTGbiTrMxw+iJteD2QwhhBBS/zH3rpjP8XPvY23MbCZqsfvhxm8a8Av12mXN&#10;5qIG+7nramZzUUgser9icZ8JIUThvnGxqrfuZjYXtegTWgfMZqIO8/EjAue5YVX1xqIIisV9JoQQ&#10;g7l3saq3jpjNRC1+57cmROu1UNP9xrKs6o12KPwIITGK+6bHHL+6m9lc1GJOayV2v7ywqjfYzGbu&#10;OfHxiWVxcQldmzdv/g0ziRBCCAnG3rxivarXb79qYmYzUYvdj9oSrcch3H5Heizq034r4VeuTAKW&#10;cKZ6IUiPHyGExAz2pgXRN2tzU+31g83c1ERPs2anw7zTzaaiGnscaotd32wuasG+2HPrJdx0YKeb&#10;zUQd+sN7qMn1YDZzzwkVfl7zE4KxKIJicZ8JIcRg7l1axFkBw6rempvZTNRi98ON3zTAqt5Q8xda&#10;9drK4+IaP0PhRwghMYT7xuX25rCqt3ZmNhe16BNaB8xmog7z8SMC57m+VvVCzHnEnduM0COEEBLT&#10;WNFSG+FnzWwqqjG7V2vMZqIW7zn1Em46cK9nNhc1VLVffmDZ+lrVC3FXc6GHa7dhPMBFTizuMyGE&#10;KNw3vdqGes2mohr3/tXFzOaiFnNaK7H75YVVvcFmNnPPiYuL+7b5swZQ+BFCSExhb16x7vHz26+a&#10;mNlM1GL3o7ZE63EIt9+RHov6tt8Br18kFb2Awo8QQmIGe9OCMccv9kSPF/e+eAk3HdjpZjNRh/7w&#10;HsLtqx9mM/WCgPDzWqRCkBBCSIPG3LtivqoX4cu6mNlM1OJ3fu2+eTlyelXIdKxbOOgHAnFxp0wJ&#10;mBJlEDa3zVLzfyewgvYZQeY3zc/s+n7bvjeWcEb96xF9fuYIwf/+3y+pazfWvF/Y31jbZ0IIUdib&#10;PYwev7qb2VzUok9oHYiPj8/zirXbb42fud22c+cuidRen/SQ9J/+fNA0v23eK1OCbrO/0HNbwuaE&#10;hISX7Vmn8COEkBjCihZW9dYNs5moxXtOvYSbDtzrmc1FDVXtlx9Ytj6P1auEHTx/VQg9LxR+hBAS&#10;M7hveqzqjfzm78WubzYXtZjdqTVmM1GH+fgRgfNcX/v4AUf4VSX0CCGExDRWtLCqN3S/amJmM1GL&#10;3Y/aEq3HIdx+R3osonW/A8Si9ysW95kQQhT2pgVjjl/siR4v7n3xEm46sNPNZqIO/eE9hNtXP8xm&#10;7jnIgXSFd0sj6+sXiyIoFveZEEIM5t4V81W9ZpdqjdlM1OJ3fmtCtF4L4fY70mNRn/Y7WPh5LZwQ&#10;pPAjhJCYwd60vrywS2ZubqJzl2AzNjXW06zZ6TDvdLOpqMYeh7qY/82WRquvFqlHkBBCSIPCChdW&#10;9dYNs5moxXtOvYSbDtzrmc1FDVXtlx9YFg88lvq031V7/CrtYFxcYguzioIeP0IIiRncNz1W9UZ+&#10;8/di1zebi1rM7tQas5mow3z8iMB5dgs/YDZzzwkj/DxCz0ssiqBY3GdCCDGYe1fM5/i597E2ZjYT&#10;tdj9cOM3DWDUjnDLms1FDfZz19XM5u4pRvhVI/S8UPgRQkjM4L5xsao3VOBEil3fbC5qce+Ll3DT&#10;gZ1uNhN16A/vIdy++mE2QwghhNR/zL2LVb11xGwmavE7vzUhWq+FcPsd6bGoT/uNgg2Ed+PiEq4k&#10;JCQOatSo0TfNrCrAtRtr4jUW95kQQhTumx5z/OpuZnNRizmtldj98uIX6gVmM1GH3c/amtnMPccK&#10;P69VLQQp/AghJKawN6/aVvX63WhoNFr9tWAhSOFHCCExgxVvgB6/UA9WpNj1zeaiFrM7tcZsJuow&#10;Hz8icJ7ra1VvOI9fsHEcX0IIiWnMvYtVva59rI2ZzUQtdj/c+E0DrOoNNbO5e4q/8KtO6MWi9ysW&#10;95kQQhTuGxereutuZnNRiz6hdcBsJuowHz8InM9IMZu55zjCr6YevVgUQbG4z4QQYoDgg83a3FR7&#10;/WAzNzXR06zZ6TD39IYieIC5h9cas5moxZ5Le269hJsOovlasJ/bi980P6J1vwNQ+BFCSMzgvulB&#10;1NnXrOqtnZnNRS3mtFZi98sLq3qDzWyGEEIIqf/Ym5fbmxOLY/X67VdNzGwmarH7UVui9TjUdL+x&#10;bH0dq7d20ONHCCExg71pwWoj/IDZVFTjt581wa5vNhe1uPfFS7jpwE43m4k69IePEOxrfa3qrR2x&#10;KIJicZ8JIcRg7l21DvXCzKaiGvc+1sbMZqIWux9u/KYBVvWGmtlcFELhRwghMYP7xkWPX93NbC5q&#10;0Se0DpjNRB3m4weB8xkpZjOEEELuEHFxcd+Oi0sojmwoSlIlVrTEeo6f2b1aYzYTtXjPqZdw04F7&#10;PbO5qCHcfvlN8yNa9zsArt1YE6+xuM+ERDeO8EtcYHuUqr93x8fHv2Bmk0hx3/RY1fsPOoRZG7Pr&#10;m81FLea0VmL3z8uR06t8p5vNRB12P91Wk+vBbCZKofAjhEQXzZs3/xq8f/HxCWccEZhwRf1bgulm&#10;EVIVVrRYj5997TWL3zyzqajGb79qYmYzUYvdj9oSrcehpvuNZRt2Va997TWL3zyYxW8ezOI3D2bx&#10;mwez+M2DWfzmwSx+0wgh0UxiYuITSgSutt5A/I1pZnbDILBztNthuHHP39E66EZuifQ1zG/b0WKd&#10;3/pO5d/e/anp62iyWN1vGo1Giw1LOPPaawnxRj4RQgghhJBoB0NVKqF33CX6ypAXaGYTQgghhJBo&#10;pXnz5t+Ii0sYFRB6yPeLzzOzCSGEEEJINIMqXqeat9KrV56QkPCQmU0IIYQQQhoC8ObBq4dqXlbv&#10;EkIIIYQQQgghhBBCCCGEEEIIIYQQQgghhBBCCCGEEEIIIYQQQgghhBBCCCGEEEIIaQg0apTwMzRW&#10;9o6N+/TTT38tLi7hsLJrr76a8CMzmRBCCCGERCNK3P1lXFz8XD/hRwghhBBCGgiNGsUnu4ZRq7S4&#10;uISumB/O4/fqq68+qKadVnZR/f139rV7G24RWd18P/w+mxKoZWY2IYQQQgipKVV5/KoTfgFB5ghF&#10;4N5eYH5AsLnnq/W0cDSzaj2PEEIIIYREgFtQ1VT4eadb3MLQz7Nnt+ueX9XncGPzEdX6G1988cW/&#10;NpMJIYQQQkh11FH4+XreqhOGYYRf5bRILNx7E0IIIYSQMNQj4ecO5VaGjgkhhBBCyG2iKsF1N4Uf&#10;cE/3W/e11+IHYJ53PUIIIYQQEiFu8WdEl86fu9vCz41/VS/Du4QQQgghhBBCCCGEEEIIIYQQQggh&#10;hBBCCCGEEEIIIYQQQgghhBBCCCGEEEIIIYQQQgghhBBCCCGEEEIIIYQQQgghhBBCCCGEEEIIIYQQ&#10;QgghhBBCCCGE3Hff/w/JKsIE9hv5OAAAAABJRU5ErkJgglBLAQItABQABgAIAAAAIQCxgme2CgEA&#10;ABMCAAATAAAAAAAAAAAAAAAAAAAAAABbQ29udGVudF9UeXBlc10ueG1sUEsBAi0AFAAGAAgAAAAh&#10;ADj9If/WAAAAlAEAAAsAAAAAAAAAAAAAAAAAOwEAAF9yZWxzLy5yZWxzUEsBAi0AFAAGAAgAAAAh&#10;ADQQQ+IkAgAAqQQAAA4AAAAAAAAAAAAAAAAAOgIAAGRycy9lMm9Eb2MueG1sUEsBAi0AFAAGAAgA&#10;AAAhAKomDr68AAAAIQEAABkAAAAAAAAAAAAAAAAAigQAAGRycy9fcmVscy9lMm9Eb2MueG1sLnJl&#10;bHNQSwECLQAUAAYACAAAACEAJlZ8ft4AAAAFAQAADwAAAAAAAAAAAAAAAAB9BQAAZHJzL2Rvd25y&#10;ZXYueG1sUEsBAi0ACgAAAAAAAAAhACtGRWJKEwEAShMBABQAAAAAAAAAAAAAAAAAiAYAAGRycy9t&#10;ZWRpYS9pbWFnZTEucG5nUEsFBgAAAAAGAAYAfAEAAAQaAQAAAA==&#10;">
                <v:shape id="_x0000_s1027" type="#_x0000_t75" style="position:absolute;width:38677;height:22561;visibility:visible;mso-wrap-style:square" stroked="t" strokecolor="black [3213]">
                  <v:fill o:detectmouseclick="t"/>
                  <v:path o:connecttype="none"/>
                </v:shape>
                <v:shape id="Picture 6" o:spid="_x0000_s1028" type="#_x0000_t75" style="position:absolute;left:1800;top:359;width:30013;height:222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8DkwgAAANoAAAAPAAAAZHJzL2Rvd25yZXYueG1sRI9Bi8Iw&#10;FITvwv6H8IS9iKauIFKNIouKFxXd9f5onk1p81KaqNVfbxYWPA4z8w0zW7S2EjdqfOFYwXCQgCDO&#10;nC44V/D7s+5PQPiArLFyTAoe5GEx/+jMMNXuzke6nUIuIoR9igpMCHUqpc8MWfQDVxNH7+IaiyHK&#10;Jpe6wXuE20p+JclYWiw4Lhis6dtQVp6uVsFo/1j69Xl3Ls3ePA+7Tdkr7Eqpz267nIII1IZ3+L+9&#10;1QrG8Hcl3gA5fwEAAP//AwBQSwECLQAUAAYACAAAACEA2+H2y+4AAACFAQAAEwAAAAAAAAAAAAAA&#10;AAAAAAAAW0NvbnRlbnRfVHlwZXNdLnhtbFBLAQItABQABgAIAAAAIQBa9CxbvwAAABUBAAALAAAA&#10;AAAAAAAAAAAAAB8BAABfcmVscy8ucmVsc1BLAQItABQABgAIAAAAIQCrk8DkwgAAANoAAAAPAAAA&#10;AAAAAAAAAAAAAAcCAABkcnMvZG93bnJldi54bWxQSwUGAAAAAAMAAwC3AAAA9gIAAAAA&#10;">
                  <v:imagedata r:id="rId21" o:title=""/>
                  <v:path arrowok="t"/>
                </v:shape>
                <w10:anchorlock/>
              </v:group>
            </w:pict>
          </mc:Fallback>
        </mc:AlternateContent>
      </w:r>
    </w:p>
    <w:p w14:paraId="1555C1EC" w14:textId="77777777" w:rsidR="000D3EAE" w:rsidRDefault="000D3EAE" w:rsidP="000D3EAE">
      <w:pPr>
        <w:pStyle w:val="Caption"/>
        <w:rPr>
          <w:color w:val="FF0000"/>
          <w:lang w:val="en-US"/>
        </w:rPr>
      </w:pPr>
      <w:bookmarkStart w:id="25" w:name="_Ref458166185"/>
      <w:proofErr w:type="gramStart"/>
      <w:r>
        <w:t xml:space="preserve">Figure </w:t>
      </w:r>
      <w:r>
        <w:fldChar w:fldCharType="begin"/>
      </w:r>
      <w:r>
        <w:instrText xml:space="preserve"> SEQ Figure \* ARABIC </w:instrText>
      </w:r>
      <w:r>
        <w:fldChar w:fldCharType="separate"/>
      </w:r>
      <w:r>
        <w:rPr>
          <w:noProof/>
        </w:rPr>
        <w:t>3</w:t>
      </w:r>
      <w:r>
        <w:fldChar w:fldCharType="end"/>
      </w:r>
      <w:bookmarkEnd w:id="25"/>
      <w:r>
        <w:t>.</w:t>
      </w:r>
      <w:proofErr w:type="gramEnd"/>
      <w:r>
        <w:t xml:space="preserve"> Option 2 for relation between synchronization signals (SS) and PRACH resources, with one PRACH resource in common for several SS</w:t>
      </w:r>
    </w:p>
    <w:p w14:paraId="05C70A18" w14:textId="2D1BA311" w:rsidR="00E30225" w:rsidRPr="003E4AEC" w:rsidRDefault="00A91EB5" w:rsidP="000E1A1F">
      <w:pPr>
        <w:pStyle w:val="BodyText"/>
      </w:pPr>
      <w:r>
        <w:lastRenderedPageBreak/>
        <w:t xml:space="preserve">Selection between option 1 and option 2 for PRACH resources is for further study. </w:t>
      </w:r>
      <w:proofErr w:type="gramStart"/>
      <w:r>
        <w:t>Also</w:t>
      </w:r>
      <w:proofErr w:type="gramEnd"/>
      <w:r>
        <w:t>, a combination of option 1 and 2 can also be considered.</w:t>
      </w:r>
    </w:p>
    <w:p w14:paraId="3FDAEECB" w14:textId="77777777" w:rsidR="00C01F33" w:rsidRPr="00CE0424" w:rsidRDefault="00C01F33" w:rsidP="00CE0424">
      <w:pPr>
        <w:pStyle w:val="Heading1"/>
      </w:pPr>
      <w:r w:rsidRPr="00CE0424">
        <w:t>Conclusion</w:t>
      </w:r>
    </w:p>
    <w:p w14:paraId="661C37B4" w14:textId="4B9DBDFD" w:rsidR="00B47E43" w:rsidRDefault="008E065E" w:rsidP="003E25DB">
      <w:pPr>
        <w:pStyle w:val="TOC1"/>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D17D6A">
        <w:t>2</w:t>
      </w:r>
      <w:r w:rsidRPr="00CE0424">
        <w:rPr>
          <w:highlight w:val="cyan"/>
        </w:rPr>
        <w:fldChar w:fldCharType="end"/>
      </w:r>
      <w:r w:rsidRPr="00CE0424">
        <w:t xml:space="preserve"> we propose the following:</w:t>
      </w:r>
    </w:p>
    <w:p w14:paraId="3EA4C0E7" w14:textId="6AB890A8" w:rsidR="008E065E" w:rsidRDefault="008E065E" w:rsidP="008E065E">
      <w:pPr>
        <w:rPr>
          <w:b/>
          <w:bCs/>
        </w:rPr>
      </w:pPr>
    </w:p>
    <w:p w14:paraId="6347EDBD" w14:textId="77777777" w:rsidR="00C761A4" w:rsidRPr="00C761A4" w:rsidRDefault="00C761A4" w:rsidP="00C761A4">
      <w:pPr>
        <w:rPr>
          <w:b/>
          <w:bCs/>
        </w:rPr>
      </w:pPr>
      <w:r w:rsidRPr="00C761A4">
        <w:rPr>
          <w:b/>
          <w:bCs/>
        </w:rPr>
        <w:fldChar w:fldCharType="begin"/>
      </w:r>
      <w:r w:rsidRPr="00C761A4">
        <w:rPr>
          <w:b/>
          <w:bCs/>
        </w:rPr>
        <w:instrText xml:space="preserve"> REF _Ref458773542 \w \h  \* MERGEFORMAT </w:instrText>
      </w:r>
      <w:r w:rsidRPr="00C761A4">
        <w:rPr>
          <w:b/>
          <w:bCs/>
        </w:rPr>
      </w:r>
      <w:r w:rsidRPr="00C761A4">
        <w:rPr>
          <w:b/>
          <w:bCs/>
        </w:rPr>
        <w:fldChar w:fldCharType="separate"/>
      </w:r>
      <w:r w:rsidRPr="00C761A4">
        <w:rPr>
          <w:b/>
          <w:bCs/>
        </w:rPr>
        <w:t>Proposal 1</w:t>
      </w:r>
      <w:r w:rsidRPr="00C761A4">
        <w:rPr>
          <w:b/>
          <w:bCs/>
        </w:rPr>
        <w:fldChar w:fldCharType="end"/>
      </w:r>
      <w:r w:rsidRPr="00C761A4">
        <w:rPr>
          <w:b/>
          <w:bCs/>
        </w:rPr>
        <w:tab/>
      </w:r>
      <w:r w:rsidRPr="00C761A4">
        <w:rPr>
          <w:b/>
          <w:bCs/>
        </w:rPr>
        <w:fldChar w:fldCharType="begin"/>
      </w:r>
      <w:r w:rsidRPr="00C761A4">
        <w:rPr>
          <w:b/>
          <w:bCs/>
        </w:rPr>
        <w:instrText xml:space="preserve"> REF _Ref458773554 \h  \* MERGEFORMAT </w:instrText>
      </w:r>
      <w:r w:rsidRPr="00C761A4">
        <w:rPr>
          <w:b/>
          <w:bCs/>
        </w:rPr>
      </w:r>
      <w:r w:rsidRPr="00C761A4">
        <w:rPr>
          <w:b/>
          <w:bCs/>
        </w:rPr>
        <w:fldChar w:fldCharType="separate"/>
      </w:r>
      <w:r w:rsidRPr="00C761A4">
        <w:rPr>
          <w:b/>
        </w:rPr>
        <w:t xml:space="preserve">NR should support a four message random </w:t>
      </w:r>
      <w:proofErr w:type="gramStart"/>
      <w:r w:rsidRPr="00C761A4">
        <w:rPr>
          <w:b/>
        </w:rPr>
        <w:t>access  procedure</w:t>
      </w:r>
      <w:proofErr w:type="gramEnd"/>
      <w:r w:rsidRPr="00C761A4">
        <w:rPr>
          <w:b/>
        </w:rPr>
        <w:t xml:space="preserve"> in order to support larger distances between UE and TRP</w:t>
      </w:r>
      <w:r w:rsidRPr="00C761A4">
        <w:rPr>
          <w:b/>
          <w:bCs/>
        </w:rPr>
        <w:fldChar w:fldCharType="end"/>
      </w:r>
    </w:p>
    <w:p w14:paraId="59784533" w14:textId="77777777" w:rsidR="00C761A4" w:rsidRPr="00C761A4" w:rsidRDefault="00C761A4" w:rsidP="00C761A4">
      <w:pPr>
        <w:rPr>
          <w:b/>
          <w:bCs/>
        </w:rPr>
      </w:pPr>
      <w:r w:rsidRPr="00C761A4">
        <w:rPr>
          <w:b/>
          <w:bCs/>
        </w:rPr>
        <w:fldChar w:fldCharType="begin"/>
      </w:r>
      <w:r w:rsidRPr="00C761A4">
        <w:rPr>
          <w:b/>
          <w:bCs/>
        </w:rPr>
        <w:instrText xml:space="preserve"> REF _Ref458773574 \w \h  \* MERGEFORMAT </w:instrText>
      </w:r>
      <w:r w:rsidRPr="00C761A4">
        <w:rPr>
          <w:b/>
          <w:bCs/>
        </w:rPr>
      </w:r>
      <w:r w:rsidRPr="00C761A4">
        <w:rPr>
          <w:b/>
          <w:bCs/>
        </w:rPr>
        <w:fldChar w:fldCharType="separate"/>
      </w:r>
      <w:r w:rsidRPr="00C761A4">
        <w:rPr>
          <w:b/>
          <w:bCs/>
        </w:rPr>
        <w:t>Proposal 2</w:t>
      </w:r>
      <w:r w:rsidRPr="00C761A4">
        <w:rPr>
          <w:b/>
          <w:bCs/>
        </w:rPr>
        <w:fldChar w:fldCharType="end"/>
      </w:r>
      <w:r w:rsidRPr="00C761A4">
        <w:rPr>
          <w:b/>
          <w:bCs/>
        </w:rPr>
        <w:tab/>
      </w:r>
      <w:r w:rsidRPr="00C761A4">
        <w:rPr>
          <w:b/>
          <w:bCs/>
        </w:rPr>
        <w:fldChar w:fldCharType="begin"/>
      </w:r>
      <w:r w:rsidRPr="00C761A4">
        <w:rPr>
          <w:b/>
          <w:bCs/>
        </w:rPr>
        <w:instrText xml:space="preserve"> REF _Ref458773574 \h  \* MERGEFORMAT </w:instrText>
      </w:r>
      <w:r w:rsidRPr="00C761A4">
        <w:rPr>
          <w:b/>
          <w:bCs/>
        </w:rPr>
      </w:r>
      <w:r w:rsidRPr="00C761A4">
        <w:rPr>
          <w:b/>
          <w:bCs/>
        </w:rPr>
        <w:fldChar w:fldCharType="separate"/>
      </w:r>
      <w:r w:rsidR="009E5AB3" w:rsidRPr="009E5AB3">
        <w:rPr>
          <w:b/>
        </w:rPr>
        <w:t xml:space="preserve">Study additional </w:t>
      </w:r>
      <w:proofErr w:type="gramStart"/>
      <w:r w:rsidR="009E5AB3" w:rsidRPr="009E5AB3">
        <w:rPr>
          <w:b/>
        </w:rPr>
        <w:t>two step</w:t>
      </w:r>
      <w:proofErr w:type="gramEnd"/>
      <w:r w:rsidR="009E5AB3" w:rsidRPr="009E5AB3">
        <w:rPr>
          <w:b/>
        </w:rPr>
        <w:t xml:space="preserve"> random access procedure to reduce the delay of accessing the network</w:t>
      </w:r>
      <w:r w:rsidRPr="00C761A4">
        <w:rPr>
          <w:b/>
          <w:bCs/>
        </w:rPr>
        <w:fldChar w:fldCharType="end"/>
      </w:r>
    </w:p>
    <w:p w14:paraId="760391B0" w14:textId="77777777" w:rsidR="00C761A4" w:rsidRPr="00C761A4" w:rsidRDefault="00C761A4" w:rsidP="00C761A4">
      <w:pPr>
        <w:rPr>
          <w:b/>
          <w:bCs/>
        </w:rPr>
      </w:pPr>
      <w:r w:rsidRPr="00C761A4">
        <w:rPr>
          <w:b/>
          <w:bCs/>
        </w:rPr>
        <w:fldChar w:fldCharType="begin"/>
      </w:r>
      <w:r w:rsidRPr="00C761A4">
        <w:rPr>
          <w:b/>
          <w:bCs/>
        </w:rPr>
        <w:instrText xml:space="preserve"> REF _Ref458773615 \w \h  \* MERGEFORMAT </w:instrText>
      </w:r>
      <w:r w:rsidRPr="00C761A4">
        <w:rPr>
          <w:b/>
          <w:bCs/>
        </w:rPr>
      </w:r>
      <w:r w:rsidRPr="00C761A4">
        <w:rPr>
          <w:b/>
          <w:bCs/>
        </w:rPr>
        <w:fldChar w:fldCharType="separate"/>
      </w:r>
      <w:r w:rsidRPr="00C761A4">
        <w:rPr>
          <w:b/>
          <w:bCs/>
        </w:rPr>
        <w:t>Proposal 3</w:t>
      </w:r>
      <w:r w:rsidRPr="00C761A4">
        <w:rPr>
          <w:b/>
          <w:bCs/>
        </w:rPr>
        <w:fldChar w:fldCharType="end"/>
      </w:r>
      <w:r w:rsidRPr="00C761A4">
        <w:rPr>
          <w:b/>
          <w:bCs/>
        </w:rPr>
        <w:tab/>
      </w:r>
      <w:r w:rsidRPr="00C761A4">
        <w:rPr>
          <w:b/>
          <w:bCs/>
        </w:rPr>
        <w:fldChar w:fldCharType="begin"/>
      </w:r>
      <w:r w:rsidRPr="00C761A4">
        <w:rPr>
          <w:b/>
          <w:bCs/>
        </w:rPr>
        <w:instrText xml:space="preserve"> REF _Ref458773621 \h  \* MERGEFORMAT </w:instrText>
      </w:r>
      <w:r w:rsidRPr="00C761A4">
        <w:rPr>
          <w:b/>
          <w:bCs/>
        </w:rPr>
      </w:r>
      <w:r w:rsidRPr="00C761A4">
        <w:rPr>
          <w:b/>
          <w:bCs/>
        </w:rPr>
        <w:fldChar w:fldCharType="separate"/>
      </w:r>
      <w:r w:rsidR="009E5AB3" w:rsidRPr="009E5AB3">
        <w:rPr>
          <w:b/>
          <w:lang w:val="en-US"/>
        </w:rPr>
        <w:t xml:space="preserve">If synchronization signals are </w:t>
      </w:r>
      <w:proofErr w:type="spellStart"/>
      <w:r w:rsidR="009E5AB3" w:rsidRPr="009E5AB3">
        <w:rPr>
          <w:b/>
          <w:lang w:val="en-US"/>
        </w:rPr>
        <w:t>beamformed</w:t>
      </w:r>
      <w:proofErr w:type="spellEnd"/>
      <w:r w:rsidR="009E5AB3" w:rsidRPr="009E5AB3">
        <w:rPr>
          <w:b/>
          <w:lang w:val="en-US"/>
        </w:rPr>
        <w:t xml:space="preserve">, an association between SS and PRACH preambles </w:t>
      </w:r>
      <w:proofErr w:type="gramStart"/>
      <w:r w:rsidR="009E5AB3" w:rsidRPr="009E5AB3">
        <w:rPr>
          <w:b/>
          <w:lang w:val="en-US"/>
        </w:rPr>
        <w:t>should be supported</w:t>
      </w:r>
      <w:proofErr w:type="gramEnd"/>
      <w:r w:rsidR="009E5AB3" w:rsidRPr="009E5AB3">
        <w:rPr>
          <w:b/>
          <w:lang w:val="en-US"/>
        </w:rPr>
        <w:t>.</w:t>
      </w:r>
      <w:r w:rsidRPr="00C761A4">
        <w:rPr>
          <w:b/>
          <w:bCs/>
        </w:rPr>
        <w:fldChar w:fldCharType="end"/>
      </w:r>
    </w:p>
    <w:p w14:paraId="17388A25" w14:textId="77777777" w:rsidR="00AB0BC8" w:rsidRPr="00CE0424" w:rsidRDefault="00AB0BC8" w:rsidP="00A04F49">
      <w:pPr>
        <w:rPr>
          <w:b/>
          <w:bCs/>
        </w:rPr>
      </w:pPr>
    </w:p>
    <w:p w14:paraId="6F18657C" w14:textId="77777777" w:rsidR="00311702" w:rsidRPr="00CE0424" w:rsidRDefault="00311702" w:rsidP="00AB0BC8"/>
    <w:p w14:paraId="15FA4128" w14:textId="77777777" w:rsidR="00C01F33" w:rsidRPr="00CE0424" w:rsidRDefault="00C01F33" w:rsidP="006E062C"/>
    <w:p w14:paraId="3CA25FCB" w14:textId="77777777" w:rsidR="00F507D1" w:rsidRPr="00CE0424" w:rsidRDefault="00F507D1" w:rsidP="00CE0424">
      <w:pPr>
        <w:pStyle w:val="Heading1"/>
      </w:pPr>
      <w:bookmarkStart w:id="26" w:name="_In-sequence_SDU_delivery"/>
      <w:bookmarkEnd w:id="26"/>
      <w:r w:rsidRPr="00CE0424">
        <w:t>References</w:t>
      </w:r>
    </w:p>
    <w:p w14:paraId="305856CD" w14:textId="0D91D167" w:rsidR="000D3EAE" w:rsidRPr="008478B9" w:rsidRDefault="000D3EAE" w:rsidP="000D3EAE">
      <w:pPr>
        <w:pStyle w:val="Reference"/>
      </w:pPr>
      <w:bookmarkStart w:id="27" w:name="_Ref458407638"/>
      <w:bookmarkStart w:id="28" w:name="_Ref174151459"/>
      <w:bookmarkStart w:id="29" w:name="_Ref189809556"/>
      <w:r w:rsidRPr="000F5009">
        <w:rPr>
          <w:lang w:val="en-US"/>
        </w:rPr>
        <w:t>R1-16</w:t>
      </w:r>
      <w:r w:rsidR="000F5009" w:rsidRPr="000F5009">
        <w:rPr>
          <w:lang w:val="en-US"/>
        </w:rPr>
        <w:t>7058</w:t>
      </w:r>
      <w:r w:rsidRPr="000F5009">
        <w:rPr>
          <w:lang w:val="en-US"/>
        </w:rPr>
        <w:t>,</w:t>
      </w:r>
      <w:r>
        <w:rPr>
          <w:lang w:val="en-US"/>
        </w:rPr>
        <w:t xml:space="preserve"> “</w:t>
      </w:r>
      <w:r w:rsidRPr="000D3EAE">
        <w:rPr>
          <w:rFonts w:eastAsia="MS Mincho"/>
          <w:lang w:val="en-US" w:eastAsia="ja-JP"/>
        </w:rPr>
        <w:t xml:space="preserve">On PRACH </w:t>
      </w:r>
      <w:r>
        <w:rPr>
          <w:rFonts w:eastAsia="MS Mincho"/>
          <w:lang w:val="en-US" w:eastAsia="ja-JP"/>
        </w:rPr>
        <w:t xml:space="preserve">preamble </w:t>
      </w:r>
      <w:r w:rsidRPr="000D3EAE">
        <w:rPr>
          <w:rFonts w:eastAsia="MS Mincho"/>
          <w:lang w:val="en-US" w:eastAsia="ja-JP"/>
        </w:rPr>
        <w:t>design</w:t>
      </w:r>
      <w:r>
        <w:rPr>
          <w:lang w:val="en-US"/>
        </w:rPr>
        <w:t xml:space="preserve">”, </w:t>
      </w:r>
      <w:r w:rsidRPr="005E65C5">
        <w:rPr>
          <w:lang w:val="en-US"/>
        </w:rPr>
        <w:t>3GPP TSG-RAN WG1 #86</w:t>
      </w:r>
      <w:r>
        <w:rPr>
          <w:lang w:val="en-US"/>
        </w:rPr>
        <w:t xml:space="preserve">, </w:t>
      </w:r>
      <w:r w:rsidRPr="005E65C5">
        <w:rPr>
          <w:lang w:val="en-US"/>
        </w:rPr>
        <w:t>Gothenburg, Sweden, 22th – 26th August 2016</w:t>
      </w:r>
      <w:bookmarkEnd w:id="27"/>
    </w:p>
    <w:p w14:paraId="3C41B46E" w14:textId="3AC29280" w:rsidR="000E1A1F" w:rsidRPr="004206AE" w:rsidRDefault="005E65C5" w:rsidP="005E65C5">
      <w:pPr>
        <w:pStyle w:val="Reference"/>
      </w:pPr>
      <w:bookmarkStart w:id="30" w:name="_Ref458515923"/>
      <w:r w:rsidRPr="000F5009">
        <w:rPr>
          <w:lang w:val="en-US"/>
        </w:rPr>
        <w:t>R1-16</w:t>
      </w:r>
      <w:bookmarkStart w:id="31" w:name="_Ref455574797"/>
      <w:bookmarkEnd w:id="28"/>
      <w:bookmarkEnd w:id="29"/>
      <w:bookmarkEnd w:id="31"/>
      <w:r w:rsidR="000F5009" w:rsidRPr="000F5009">
        <w:rPr>
          <w:lang w:val="en-US"/>
        </w:rPr>
        <w:t>7060</w:t>
      </w:r>
      <w:r>
        <w:rPr>
          <w:lang w:val="en-US"/>
        </w:rPr>
        <w:t xml:space="preserve">, “On </w:t>
      </w:r>
      <w:r w:rsidR="00914204">
        <w:rPr>
          <w:lang w:val="en-US"/>
        </w:rPr>
        <w:t xml:space="preserve">NR </w:t>
      </w:r>
      <w:r w:rsidR="000F5009">
        <w:rPr>
          <w:lang w:val="en-US"/>
        </w:rPr>
        <w:t>random access response</w:t>
      </w:r>
      <w:r>
        <w:rPr>
          <w:lang w:val="en-US"/>
        </w:rPr>
        <w:t xml:space="preserve"> design”, </w:t>
      </w:r>
      <w:r w:rsidRPr="005E65C5">
        <w:rPr>
          <w:lang w:val="en-US"/>
        </w:rPr>
        <w:t>3GPP TSG-RAN WG1 #86</w:t>
      </w:r>
      <w:r>
        <w:rPr>
          <w:lang w:val="en-US"/>
        </w:rPr>
        <w:t xml:space="preserve">, </w:t>
      </w:r>
      <w:r w:rsidRPr="005E65C5">
        <w:rPr>
          <w:lang w:val="en-US"/>
        </w:rPr>
        <w:t xml:space="preserve">Gothenburg, Sweden, </w:t>
      </w:r>
      <w:r w:rsidRPr="004206AE">
        <w:rPr>
          <w:lang w:val="en-US"/>
        </w:rPr>
        <w:t>22th – 26th August 2016</w:t>
      </w:r>
      <w:bookmarkEnd w:id="30"/>
    </w:p>
    <w:p w14:paraId="4F871AD6" w14:textId="733AD5A9" w:rsidR="005E65C5" w:rsidRPr="004206AE" w:rsidRDefault="005E65C5" w:rsidP="005E65C5">
      <w:pPr>
        <w:pStyle w:val="Reference"/>
        <w:rPr>
          <w:rFonts w:asciiTheme="minorHAnsi" w:hAnsiTheme="minorHAnsi"/>
          <w:lang w:val="en-US" w:eastAsia="en-US"/>
        </w:rPr>
      </w:pPr>
      <w:bookmarkStart w:id="32" w:name="_Ref458165837"/>
      <w:r w:rsidRPr="004206AE">
        <w:t xml:space="preserve">R1-165364 “Support for Beam Based Common Control Plane” </w:t>
      </w:r>
      <w:r w:rsidRPr="004206AE">
        <w:tab/>
        <w:t>Nokia, Alcatel-Lucent Shanghai Bell, 3GPP TSG-RAN WG1#85, Nanjing, P.R. China, May 23-27, 2016</w:t>
      </w:r>
      <w:bookmarkEnd w:id="32"/>
    </w:p>
    <w:p w14:paraId="6C7E840E" w14:textId="64B4ECAA" w:rsidR="003A7EF3" w:rsidRPr="004206AE" w:rsidRDefault="00423376" w:rsidP="00423376">
      <w:pPr>
        <w:pStyle w:val="Reference"/>
        <w:rPr>
          <w:rFonts w:asciiTheme="minorHAnsi" w:hAnsiTheme="minorHAnsi"/>
          <w:lang w:val="en-US" w:eastAsia="en-US"/>
        </w:rPr>
      </w:pPr>
      <w:bookmarkStart w:id="33" w:name="_Ref458173683"/>
      <w:r w:rsidRPr="004206AE">
        <w:t xml:space="preserve">R1-165377 “Random access principles for New Radio” </w:t>
      </w:r>
      <w:r w:rsidRPr="004206AE">
        <w:tab/>
        <w:t>Nokia, Alcatel-Lucent Shanghai Bell, 3GPP TSG-RAN WG1#85, Nanjing, P.R. China, May 23-27, 2016</w:t>
      </w:r>
      <w:bookmarkEnd w:id="33"/>
    </w:p>
    <w:sectPr w:rsidR="003A7EF3" w:rsidRPr="004206AE">
      <w:headerReference w:type="even" r:id="rId22"/>
      <w:footerReference w:type="default" r:id="rId2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303934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120CA0" w14:textId="77777777" w:rsidR="00CD064E" w:rsidRDefault="00CD064E">
      <w:r>
        <w:separator/>
      </w:r>
    </w:p>
  </w:endnote>
  <w:endnote w:type="continuationSeparator" w:id="0">
    <w:p w14:paraId="395A540F" w14:textId="77777777" w:rsidR="00CD064E" w:rsidRDefault="00CD064E">
      <w:r>
        <w:continuationSeparator/>
      </w:r>
    </w:p>
  </w:endnote>
  <w:endnote w:type="continuationNotice" w:id="1">
    <w:p w14:paraId="1042BCAE" w14:textId="77777777" w:rsidR="00CD064E" w:rsidRDefault="00CD06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SimSun"/>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6FF30E" w14:textId="5F01DDB0" w:rsidR="006A5717" w:rsidRDefault="006A571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314D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314D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F2DDE4" w14:textId="77777777" w:rsidR="00CD064E" w:rsidRDefault="00CD064E">
      <w:r>
        <w:separator/>
      </w:r>
    </w:p>
  </w:footnote>
  <w:footnote w:type="continuationSeparator" w:id="0">
    <w:p w14:paraId="5665BFEE" w14:textId="77777777" w:rsidR="00CD064E" w:rsidRDefault="00CD064E">
      <w:r>
        <w:continuationSeparator/>
      </w:r>
    </w:p>
  </w:footnote>
  <w:footnote w:type="continuationNotice" w:id="1">
    <w:p w14:paraId="271EC527" w14:textId="77777777" w:rsidR="00CD064E" w:rsidRDefault="00CD064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36F055" w14:textId="77777777" w:rsidR="006A5717" w:rsidRDefault="006A571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10C21CB4"/>
    <w:multiLevelType w:val="hybridMultilevel"/>
    <w:tmpl w:val="93F81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A46647"/>
    <w:multiLevelType w:val="hybridMultilevel"/>
    <w:tmpl w:val="F8DEFB3A"/>
    <w:lvl w:ilvl="0" w:tplc="8F02D862">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18">
    <w:nsid w:val="4BDF65F6"/>
    <w:multiLevelType w:val="hybridMultilevel"/>
    <w:tmpl w:val="774C1D5C"/>
    <w:lvl w:ilvl="0" w:tplc="C90EBE1A">
      <w:start w:val="1"/>
      <w:numFmt w:val="decimal"/>
      <w:pStyle w:val="Reference"/>
      <w:lvlText w:val="[%1]"/>
      <w:lvlJc w:val="left"/>
      <w:pPr>
        <w:tabs>
          <w:tab w:val="num" w:pos="567"/>
        </w:tabs>
        <w:ind w:left="567" w:hanging="567"/>
      </w:pPr>
      <w:rPr>
        <w:rFonts w:ascii="Arial" w:hAnsi="Arial"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F6F1AF9"/>
    <w:multiLevelType w:val="hybridMultilevel"/>
    <w:tmpl w:val="43ACA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13"/>
  </w:num>
  <w:num w:numId="4">
    <w:abstractNumId w:val="14"/>
  </w:num>
  <w:num w:numId="5">
    <w:abstractNumId w:val="10"/>
  </w:num>
  <w:num w:numId="6">
    <w:abstractNumId w:val="16"/>
  </w:num>
  <w:num w:numId="7">
    <w:abstractNumId w:val="22"/>
  </w:num>
  <w:num w:numId="8">
    <w:abstractNumId w:val="11"/>
  </w:num>
  <w:num w:numId="9">
    <w:abstractNumId w:val="8"/>
  </w:num>
  <w:num w:numId="10">
    <w:abstractNumId w:val="3"/>
  </w:num>
  <w:num w:numId="11">
    <w:abstractNumId w:val="2"/>
  </w:num>
  <w:num w:numId="12">
    <w:abstractNumId w:val="1"/>
  </w:num>
  <w:num w:numId="13">
    <w:abstractNumId w:val="20"/>
  </w:num>
  <w:num w:numId="14">
    <w:abstractNumId w:val="0"/>
  </w:num>
  <w:num w:numId="15">
    <w:abstractNumId w:val="9"/>
  </w:num>
  <w:num w:numId="16">
    <w:abstractNumId w:val="23"/>
  </w:num>
  <w:num w:numId="17">
    <w:abstractNumId w:val="15"/>
  </w:num>
  <w:num w:numId="18">
    <w:abstractNumId w:val="17"/>
  </w:num>
  <w:num w:numId="19">
    <w:abstractNumId w:val="6"/>
  </w:num>
  <w:num w:numId="20">
    <w:abstractNumId w:val="12"/>
  </w:num>
  <w:num w:numId="21">
    <w:abstractNumId w:val="7"/>
  </w:num>
  <w:num w:numId="22">
    <w:abstractNumId w:val="21"/>
  </w:num>
  <w:num w:numId="23">
    <w:abstractNumId w:val="19"/>
  </w:num>
  <w:num w:numId="24">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enrik Sahlin">
    <w15:presenceInfo w15:providerId="AD" w15:userId="S-1-5-21-1538607324-3213881460-940295383-4726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620F"/>
    <w:rsid w:val="00006446"/>
    <w:rsid w:val="00006896"/>
    <w:rsid w:val="00007CDC"/>
    <w:rsid w:val="00007EDB"/>
    <w:rsid w:val="00011B28"/>
    <w:rsid w:val="00015D15"/>
    <w:rsid w:val="00015F6F"/>
    <w:rsid w:val="0002564D"/>
    <w:rsid w:val="00025ECA"/>
    <w:rsid w:val="000266D4"/>
    <w:rsid w:val="000325B8"/>
    <w:rsid w:val="00032982"/>
    <w:rsid w:val="000340C8"/>
    <w:rsid w:val="00034C15"/>
    <w:rsid w:val="00036BA1"/>
    <w:rsid w:val="000422E2"/>
    <w:rsid w:val="00042F22"/>
    <w:rsid w:val="000444EF"/>
    <w:rsid w:val="000476CE"/>
    <w:rsid w:val="00052A07"/>
    <w:rsid w:val="000534E3"/>
    <w:rsid w:val="00055303"/>
    <w:rsid w:val="0005606A"/>
    <w:rsid w:val="00057117"/>
    <w:rsid w:val="000616E7"/>
    <w:rsid w:val="0006478A"/>
    <w:rsid w:val="0006487E"/>
    <w:rsid w:val="00065E1A"/>
    <w:rsid w:val="0007265B"/>
    <w:rsid w:val="00076C39"/>
    <w:rsid w:val="00077E5F"/>
    <w:rsid w:val="0008036A"/>
    <w:rsid w:val="00081AE6"/>
    <w:rsid w:val="000855EB"/>
    <w:rsid w:val="00085B52"/>
    <w:rsid w:val="000866F2"/>
    <w:rsid w:val="0009009F"/>
    <w:rsid w:val="0009012F"/>
    <w:rsid w:val="00091557"/>
    <w:rsid w:val="000924C1"/>
    <w:rsid w:val="000924F0"/>
    <w:rsid w:val="00092B4B"/>
    <w:rsid w:val="00093474"/>
    <w:rsid w:val="0009510F"/>
    <w:rsid w:val="000A1B7B"/>
    <w:rsid w:val="000A56F2"/>
    <w:rsid w:val="000B2719"/>
    <w:rsid w:val="000B3A8F"/>
    <w:rsid w:val="000B4AB9"/>
    <w:rsid w:val="000B58C3"/>
    <w:rsid w:val="000B61E9"/>
    <w:rsid w:val="000B66A8"/>
    <w:rsid w:val="000B7B33"/>
    <w:rsid w:val="000C165A"/>
    <w:rsid w:val="000C2E19"/>
    <w:rsid w:val="000D0D07"/>
    <w:rsid w:val="000D3C8C"/>
    <w:rsid w:val="000D3EAE"/>
    <w:rsid w:val="000D4797"/>
    <w:rsid w:val="000D7651"/>
    <w:rsid w:val="000E0527"/>
    <w:rsid w:val="000E17AD"/>
    <w:rsid w:val="000E1A1F"/>
    <w:rsid w:val="000E1E92"/>
    <w:rsid w:val="000F06D6"/>
    <w:rsid w:val="000F0839"/>
    <w:rsid w:val="000F0EB1"/>
    <w:rsid w:val="000F1106"/>
    <w:rsid w:val="000F3BE9"/>
    <w:rsid w:val="000F3F6C"/>
    <w:rsid w:val="000F4CE5"/>
    <w:rsid w:val="000F5009"/>
    <w:rsid w:val="000F6DF3"/>
    <w:rsid w:val="000F7070"/>
    <w:rsid w:val="001005FF"/>
    <w:rsid w:val="00103EEB"/>
    <w:rsid w:val="00105303"/>
    <w:rsid w:val="001062FB"/>
    <w:rsid w:val="001063E6"/>
    <w:rsid w:val="00111DC7"/>
    <w:rsid w:val="00113CF4"/>
    <w:rsid w:val="001153EA"/>
    <w:rsid w:val="001155DC"/>
    <w:rsid w:val="00115643"/>
    <w:rsid w:val="00116765"/>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964"/>
    <w:rsid w:val="00141EDB"/>
    <w:rsid w:val="00142AA9"/>
    <w:rsid w:val="00145307"/>
    <w:rsid w:val="0015001A"/>
    <w:rsid w:val="00151E23"/>
    <w:rsid w:val="001526E0"/>
    <w:rsid w:val="001551B5"/>
    <w:rsid w:val="00161744"/>
    <w:rsid w:val="0016360E"/>
    <w:rsid w:val="00164D4A"/>
    <w:rsid w:val="001659C1"/>
    <w:rsid w:val="00166E7F"/>
    <w:rsid w:val="00170546"/>
    <w:rsid w:val="00170C0D"/>
    <w:rsid w:val="00173A8E"/>
    <w:rsid w:val="00174693"/>
    <w:rsid w:val="001748BD"/>
    <w:rsid w:val="00177795"/>
    <w:rsid w:val="0018143F"/>
    <w:rsid w:val="00183D3A"/>
    <w:rsid w:val="0018412F"/>
    <w:rsid w:val="0018507F"/>
    <w:rsid w:val="001854EE"/>
    <w:rsid w:val="00185502"/>
    <w:rsid w:val="00190AC1"/>
    <w:rsid w:val="0019341A"/>
    <w:rsid w:val="00197DF9"/>
    <w:rsid w:val="001A0FF8"/>
    <w:rsid w:val="001A1987"/>
    <w:rsid w:val="001A2564"/>
    <w:rsid w:val="001A6173"/>
    <w:rsid w:val="001A6CBA"/>
    <w:rsid w:val="001B089D"/>
    <w:rsid w:val="001B0D97"/>
    <w:rsid w:val="001B4E13"/>
    <w:rsid w:val="001B501F"/>
    <w:rsid w:val="001B5A5D"/>
    <w:rsid w:val="001B700F"/>
    <w:rsid w:val="001C1CE5"/>
    <w:rsid w:val="001C3D2A"/>
    <w:rsid w:val="001D51BA"/>
    <w:rsid w:val="001D6342"/>
    <w:rsid w:val="001D6D53"/>
    <w:rsid w:val="001E58E2"/>
    <w:rsid w:val="001E7AED"/>
    <w:rsid w:val="001F0CF1"/>
    <w:rsid w:val="001F238A"/>
    <w:rsid w:val="001F3916"/>
    <w:rsid w:val="001F54C5"/>
    <w:rsid w:val="001F662C"/>
    <w:rsid w:val="001F6F78"/>
    <w:rsid w:val="001F7074"/>
    <w:rsid w:val="00200490"/>
    <w:rsid w:val="00201F3A"/>
    <w:rsid w:val="00202C20"/>
    <w:rsid w:val="00203F96"/>
    <w:rsid w:val="002069B2"/>
    <w:rsid w:val="0020712F"/>
    <w:rsid w:val="00207FA3"/>
    <w:rsid w:val="00214DA8"/>
    <w:rsid w:val="00215423"/>
    <w:rsid w:val="002158FA"/>
    <w:rsid w:val="00220600"/>
    <w:rsid w:val="0022138B"/>
    <w:rsid w:val="002224DB"/>
    <w:rsid w:val="00223FCB"/>
    <w:rsid w:val="002252C3"/>
    <w:rsid w:val="00225C54"/>
    <w:rsid w:val="00230765"/>
    <w:rsid w:val="002319E4"/>
    <w:rsid w:val="002342CA"/>
    <w:rsid w:val="00235632"/>
    <w:rsid w:val="00235872"/>
    <w:rsid w:val="00241559"/>
    <w:rsid w:val="002435B3"/>
    <w:rsid w:val="002458EB"/>
    <w:rsid w:val="002466DE"/>
    <w:rsid w:val="00247415"/>
    <w:rsid w:val="002500C8"/>
    <w:rsid w:val="00257543"/>
    <w:rsid w:val="002617E7"/>
    <w:rsid w:val="00264228"/>
    <w:rsid w:val="00264334"/>
    <w:rsid w:val="0026473E"/>
    <w:rsid w:val="00266214"/>
    <w:rsid w:val="0026742B"/>
    <w:rsid w:val="00267C83"/>
    <w:rsid w:val="0027144F"/>
    <w:rsid w:val="00271F3A"/>
    <w:rsid w:val="00272738"/>
    <w:rsid w:val="00273278"/>
    <w:rsid w:val="002737F4"/>
    <w:rsid w:val="002805F5"/>
    <w:rsid w:val="00280751"/>
    <w:rsid w:val="0028280A"/>
    <w:rsid w:val="00286ACD"/>
    <w:rsid w:val="00287838"/>
    <w:rsid w:val="002907B5"/>
    <w:rsid w:val="00292EB7"/>
    <w:rsid w:val="00296227"/>
    <w:rsid w:val="00296F44"/>
    <w:rsid w:val="0029745E"/>
    <w:rsid w:val="0029777D"/>
    <w:rsid w:val="002A055E"/>
    <w:rsid w:val="002A1D4E"/>
    <w:rsid w:val="002A24B9"/>
    <w:rsid w:val="002A2869"/>
    <w:rsid w:val="002A5356"/>
    <w:rsid w:val="002B0907"/>
    <w:rsid w:val="002B24D6"/>
    <w:rsid w:val="002B4CE9"/>
    <w:rsid w:val="002C41E6"/>
    <w:rsid w:val="002D071A"/>
    <w:rsid w:val="002D1464"/>
    <w:rsid w:val="002D34B2"/>
    <w:rsid w:val="002D4A15"/>
    <w:rsid w:val="002D7225"/>
    <w:rsid w:val="002D7637"/>
    <w:rsid w:val="002D77B5"/>
    <w:rsid w:val="002E17F2"/>
    <w:rsid w:val="002E4453"/>
    <w:rsid w:val="002E6D28"/>
    <w:rsid w:val="002E7CAE"/>
    <w:rsid w:val="002F2771"/>
    <w:rsid w:val="002F37A9"/>
    <w:rsid w:val="002F5BBD"/>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203ED"/>
    <w:rsid w:val="00322C9F"/>
    <w:rsid w:val="003244F4"/>
    <w:rsid w:val="00324D23"/>
    <w:rsid w:val="003268E0"/>
    <w:rsid w:val="00331751"/>
    <w:rsid w:val="00334579"/>
    <w:rsid w:val="00335858"/>
    <w:rsid w:val="0033662A"/>
    <w:rsid w:val="00336BDA"/>
    <w:rsid w:val="00337F45"/>
    <w:rsid w:val="0034246D"/>
    <w:rsid w:val="00342BD7"/>
    <w:rsid w:val="00343A07"/>
    <w:rsid w:val="00346DB5"/>
    <w:rsid w:val="003477B1"/>
    <w:rsid w:val="00357380"/>
    <w:rsid w:val="003602D9"/>
    <w:rsid w:val="003604CE"/>
    <w:rsid w:val="003636D7"/>
    <w:rsid w:val="00365F79"/>
    <w:rsid w:val="00370E47"/>
    <w:rsid w:val="003742AC"/>
    <w:rsid w:val="003755A2"/>
    <w:rsid w:val="003766F3"/>
    <w:rsid w:val="00377CE1"/>
    <w:rsid w:val="00380942"/>
    <w:rsid w:val="00385BF0"/>
    <w:rsid w:val="00390610"/>
    <w:rsid w:val="003939FF"/>
    <w:rsid w:val="00396F17"/>
    <w:rsid w:val="003A1EC8"/>
    <w:rsid w:val="003A2223"/>
    <w:rsid w:val="003A2A0F"/>
    <w:rsid w:val="003A4541"/>
    <w:rsid w:val="003A45A1"/>
    <w:rsid w:val="003A5B0A"/>
    <w:rsid w:val="003A5C65"/>
    <w:rsid w:val="003A6BAC"/>
    <w:rsid w:val="003A7EF3"/>
    <w:rsid w:val="003B159C"/>
    <w:rsid w:val="003B369F"/>
    <w:rsid w:val="003B36A3"/>
    <w:rsid w:val="003B7FE5"/>
    <w:rsid w:val="003C11C8"/>
    <w:rsid w:val="003C2702"/>
    <w:rsid w:val="003C6964"/>
    <w:rsid w:val="003C7806"/>
    <w:rsid w:val="003D0CD4"/>
    <w:rsid w:val="003D109F"/>
    <w:rsid w:val="003D2478"/>
    <w:rsid w:val="003D3C45"/>
    <w:rsid w:val="003D5B1F"/>
    <w:rsid w:val="003E15FA"/>
    <w:rsid w:val="003E1E1D"/>
    <w:rsid w:val="003E25DB"/>
    <w:rsid w:val="003E4AEC"/>
    <w:rsid w:val="003E55E4"/>
    <w:rsid w:val="003E5F40"/>
    <w:rsid w:val="003E6625"/>
    <w:rsid w:val="003E74E3"/>
    <w:rsid w:val="003F05C7"/>
    <w:rsid w:val="003F26FA"/>
    <w:rsid w:val="003F2CD4"/>
    <w:rsid w:val="003F6BBE"/>
    <w:rsid w:val="004000E8"/>
    <w:rsid w:val="00402E2B"/>
    <w:rsid w:val="0040512B"/>
    <w:rsid w:val="00405CA5"/>
    <w:rsid w:val="00407CD3"/>
    <w:rsid w:val="00410134"/>
    <w:rsid w:val="0041064D"/>
    <w:rsid w:val="00410B72"/>
    <w:rsid w:val="00410F18"/>
    <w:rsid w:val="0041263E"/>
    <w:rsid w:val="00413AAC"/>
    <w:rsid w:val="004206AE"/>
    <w:rsid w:val="00421105"/>
    <w:rsid w:val="00423376"/>
    <w:rsid w:val="004242F4"/>
    <w:rsid w:val="00427248"/>
    <w:rsid w:val="00437447"/>
    <w:rsid w:val="00441A92"/>
    <w:rsid w:val="00444F56"/>
    <w:rsid w:val="00446488"/>
    <w:rsid w:val="004517AA"/>
    <w:rsid w:val="00452B53"/>
    <w:rsid w:val="00452CAC"/>
    <w:rsid w:val="00457565"/>
    <w:rsid w:val="00457B71"/>
    <w:rsid w:val="004669E2"/>
    <w:rsid w:val="004705D3"/>
    <w:rsid w:val="00470C31"/>
    <w:rsid w:val="004734D0"/>
    <w:rsid w:val="00473C55"/>
    <w:rsid w:val="0047447B"/>
    <w:rsid w:val="0047556B"/>
    <w:rsid w:val="00477768"/>
    <w:rsid w:val="00484FD1"/>
    <w:rsid w:val="004903E5"/>
    <w:rsid w:val="00492BC5"/>
    <w:rsid w:val="004964F1"/>
    <w:rsid w:val="004A163A"/>
    <w:rsid w:val="004A16BC"/>
    <w:rsid w:val="004A2B94"/>
    <w:rsid w:val="004B6991"/>
    <w:rsid w:val="004B7C0C"/>
    <w:rsid w:val="004C3898"/>
    <w:rsid w:val="004C4D69"/>
    <w:rsid w:val="004C6818"/>
    <w:rsid w:val="004D36B1"/>
    <w:rsid w:val="004D49A7"/>
    <w:rsid w:val="004D49D5"/>
    <w:rsid w:val="004D4D47"/>
    <w:rsid w:val="004D7EBD"/>
    <w:rsid w:val="004E0478"/>
    <w:rsid w:val="004E267D"/>
    <w:rsid w:val="004E2680"/>
    <w:rsid w:val="004E28F9"/>
    <w:rsid w:val="004E462E"/>
    <w:rsid w:val="004E56DC"/>
    <w:rsid w:val="004E5829"/>
    <w:rsid w:val="004E6B56"/>
    <w:rsid w:val="004E76F4"/>
    <w:rsid w:val="004F0B4E"/>
    <w:rsid w:val="004F0B6C"/>
    <w:rsid w:val="004F2078"/>
    <w:rsid w:val="004F4DA3"/>
    <w:rsid w:val="00500B4A"/>
    <w:rsid w:val="0050591F"/>
    <w:rsid w:val="00506557"/>
    <w:rsid w:val="0050677A"/>
    <w:rsid w:val="005108D8"/>
    <w:rsid w:val="005116F9"/>
    <w:rsid w:val="005153A7"/>
    <w:rsid w:val="005219CF"/>
    <w:rsid w:val="00534B59"/>
    <w:rsid w:val="00536759"/>
    <w:rsid w:val="00537C62"/>
    <w:rsid w:val="005420DA"/>
    <w:rsid w:val="00543986"/>
    <w:rsid w:val="00544D5B"/>
    <w:rsid w:val="00546970"/>
    <w:rsid w:val="00546A20"/>
    <w:rsid w:val="00546C74"/>
    <w:rsid w:val="00554E19"/>
    <w:rsid w:val="00555435"/>
    <w:rsid w:val="00557D7C"/>
    <w:rsid w:val="0056121F"/>
    <w:rsid w:val="0057036A"/>
    <w:rsid w:val="00572505"/>
    <w:rsid w:val="00582809"/>
    <w:rsid w:val="0058798C"/>
    <w:rsid w:val="005900FA"/>
    <w:rsid w:val="005935A4"/>
    <w:rsid w:val="005948C2"/>
    <w:rsid w:val="00595748"/>
    <w:rsid w:val="00595DCA"/>
    <w:rsid w:val="0059779B"/>
    <w:rsid w:val="005A209A"/>
    <w:rsid w:val="005A61E5"/>
    <w:rsid w:val="005A662D"/>
    <w:rsid w:val="005B041B"/>
    <w:rsid w:val="005B35D7"/>
    <w:rsid w:val="005B392A"/>
    <w:rsid w:val="005B3AA3"/>
    <w:rsid w:val="005B6CEE"/>
    <w:rsid w:val="005B6F83"/>
    <w:rsid w:val="005C74FB"/>
    <w:rsid w:val="005D1602"/>
    <w:rsid w:val="005D22E6"/>
    <w:rsid w:val="005D33AF"/>
    <w:rsid w:val="005E385F"/>
    <w:rsid w:val="005E5469"/>
    <w:rsid w:val="005E5B81"/>
    <w:rsid w:val="005E65C5"/>
    <w:rsid w:val="005F2CB1"/>
    <w:rsid w:val="005F3025"/>
    <w:rsid w:val="005F618C"/>
    <w:rsid w:val="005F70BD"/>
    <w:rsid w:val="005F70DE"/>
    <w:rsid w:val="0060283C"/>
    <w:rsid w:val="00604F14"/>
    <w:rsid w:val="00611B83"/>
    <w:rsid w:val="00613257"/>
    <w:rsid w:val="00617C2C"/>
    <w:rsid w:val="00617E01"/>
    <w:rsid w:val="00620A71"/>
    <w:rsid w:val="00620D80"/>
    <w:rsid w:val="006211D4"/>
    <w:rsid w:val="00621B29"/>
    <w:rsid w:val="006234A6"/>
    <w:rsid w:val="0062431E"/>
    <w:rsid w:val="00624B66"/>
    <w:rsid w:val="00630001"/>
    <w:rsid w:val="00630264"/>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2E0C"/>
    <w:rsid w:val="006634E6"/>
    <w:rsid w:val="006655EE"/>
    <w:rsid w:val="00667EE7"/>
    <w:rsid w:val="00670922"/>
    <w:rsid w:val="00670BE1"/>
    <w:rsid w:val="0067218F"/>
    <w:rsid w:val="006741F2"/>
    <w:rsid w:val="00674CC3"/>
    <w:rsid w:val="00675C72"/>
    <w:rsid w:val="00676D03"/>
    <w:rsid w:val="006771F9"/>
    <w:rsid w:val="006776D7"/>
    <w:rsid w:val="00681003"/>
    <w:rsid w:val="006817C9"/>
    <w:rsid w:val="00683ECE"/>
    <w:rsid w:val="00685147"/>
    <w:rsid w:val="006876D5"/>
    <w:rsid w:val="00691E97"/>
    <w:rsid w:val="00695FC2"/>
    <w:rsid w:val="00696949"/>
    <w:rsid w:val="00697052"/>
    <w:rsid w:val="006A46FB"/>
    <w:rsid w:val="006A539F"/>
    <w:rsid w:val="006A5717"/>
    <w:rsid w:val="006A5E28"/>
    <w:rsid w:val="006A697B"/>
    <w:rsid w:val="006A7AFF"/>
    <w:rsid w:val="006B1816"/>
    <w:rsid w:val="006B2099"/>
    <w:rsid w:val="006B50CF"/>
    <w:rsid w:val="006B5BE6"/>
    <w:rsid w:val="006C03B8"/>
    <w:rsid w:val="006C3409"/>
    <w:rsid w:val="006C5761"/>
    <w:rsid w:val="006C5EC9"/>
    <w:rsid w:val="006C6059"/>
    <w:rsid w:val="006C7522"/>
    <w:rsid w:val="006D11AA"/>
    <w:rsid w:val="006D1623"/>
    <w:rsid w:val="006D2139"/>
    <w:rsid w:val="006D2CB6"/>
    <w:rsid w:val="006D6F08"/>
    <w:rsid w:val="006E062C"/>
    <w:rsid w:val="006E28B7"/>
    <w:rsid w:val="006E3310"/>
    <w:rsid w:val="006E3F07"/>
    <w:rsid w:val="006E4E39"/>
    <w:rsid w:val="006E565E"/>
    <w:rsid w:val="006E673D"/>
    <w:rsid w:val="006E7D3B"/>
    <w:rsid w:val="006F1B70"/>
    <w:rsid w:val="006F341D"/>
    <w:rsid w:val="006F3CDE"/>
    <w:rsid w:val="006F58D4"/>
    <w:rsid w:val="006F642D"/>
    <w:rsid w:val="00702D6E"/>
    <w:rsid w:val="0070346E"/>
    <w:rsid w:val="00703C66"/>
    <w:rsid w:val="00704EDB"/>
    <w:rsid w:val="00706101"/>
    <w:rsid w:val="00707072"/>
    <w:rsid w:val="00707D61"/>
    <w:rsid w:val="00712287"/>
    <w:rsid w:val="00712772"/>
    <w:rsid w:val="007148D3"/>
    <w:rsid w:val="0071565A"/>
    <w:rsid w:val="00715B9A"/>
    <w:rsid w:val="00720D98"/>
    <w:rsid w:val="0072574D"/>
    <w:rsid w:val="00726EA6"/>
    <w:rsid w:val="00727208"/>
    <w:rsid w:val="00727680"/>
    <w:rsid w:val="00730A5D"/>
    <w:rsid w:val="007348B1"/>
    <w:rsid w:val="007362A6"/>
    <w:rsid w:val="00736D7D"/>
    <w:rsid w:val="00740E58"/>
    <w:rsid w:val="00742371"/>
    <w:rsid w:val="007445A0"/>
    <w:rsid w:val="00745057"/>
    <w:rsid w:val="0074524B"/>
    <w:rsid w:val="00747D8B"/>
    <w:rsid w:val="00750E8F"/>
    <w:rsid w:val="00751228"/>
    <w:rsid w:val="007557B4"/>
    <w:rsid w:val="007571E1"/>
    <w:rsid w:val="007604B2"/>
    <w:rsid w:val="00765281"/>
    <w:rsid w:val="00766BAD"/>
    <w:rsid w:val="007705B8"/>
    <w:rsid w:val="007730BD"/>
    <w:rsid w:val="007755F2"/>
    <w:rsid w:val="00776971"/>
    <w:rsid w:val="00777130"/>
    <w:rsid w:val="0078177E"/>
    <w:rsid w:val="0078304C"/>
    <w:rsid w:val="00783673"/>
    <w:rsid w:val="00785490"/>
    <w:rsid w:val="0079075E"/>
    <w:rsid w:val="00791306"/>
    <w:rsid w:val="007925EA"/>
    <w:rsid w:val="00793CD8"/>
    <w:rsid w:val="00795C92"/>
    <w:rsid w:val="00796231"/>
    <w:rsid w:val="007A1CB3"/>
    <w:rsid w:val="007A306F"/>
    <w:rsid w:val="007A43A6"/>
    <w:rsid w:val="007A512C"/>
    <w:rsid w:val="007A58A6"/>
    <w:rsid w:val="007A7157"/>
    <w:rsid w:val="007B3D2D"/>
    <w:rsid w:val="007B4B2D"/>
    <w:rsid w:val="007B50AE"/>
    <w:rsid w:val="007B51DF"/>
    <w:rsid w:val="007B5283"/>
    <w:rsid w:val="007B71A3"/>
    <w:rsid w:val="007C05DD"/>
    <w:rsid w:val="007C293C"/>
    <w:rsid w:val="007C3D18"/>
    <w:rsid w:val="007C60BF"/>
    <w:rsid w:val="007C6A07"/>
    <w:rsid w:val="007C75A1"/>
    <w:rsid w:val="007C77A5"/>
    <w:rsid w:val="007D04E5"/>
    <w:rsid w:val="007D497F"/>
    <w:rsid w:val="007D5901"/>
    <w:rsid w:val="007D7526"/>
    <w:rsid w:val="007E1602"/>
    <w:rsid w:val="007E4610"/>
    <w:rsid w:val="007E4715"/>
    <w:rsid w:val="007E505B"/>
    <w:rsid w:val="007E7091"/>
    <w:rsid w:val="007F09D8"/>
    <w:rsid w:val="00803FAE"/>
    <w:rsid w:val="00804708"/>
    <w:rsid w:val="0080605F"/>
    <w:rsid w:val="00807786"/>
    <w:rsid w:val="00811FCB"/>
    <w:rsid w:val="00814FE6"/>
    <w:rsid w:val="008158D6"/>
    <w:rsid w:val="00817196"/>
    <w:rsid w:val="0082276B"/>
    <w:rsid w:val="008235DB"/>
    <w:rsid w:val="00824AB4"/>
    <w:rsid w:val="00825C42"/>
    <w:rsid w:val="00825D25"/>
    <w:rsid w:val="00827D6F"/>
    <w:rsid w:val="00832947"/>
    <w:rsid w:val="00836B3D"/>
    <w:rsid w:val="008376AC"/>
    <w:rsid w:val="008428A1"/>
    <w:rsid w:val="008444E8"/>
    <w:rsid w:val="00844E80"/>
    <w:rsid w:val="00846FE7"/>
    <w:rsid w:val="008478B9"/>
    <w:rsid w:val="00851771"/>
    <w:rsid w:val="00852D00"/>
    <w:rsid w:val="00856911"/>
    <w:rsid w:val="008641A8"/>
    <w:rsid w:val="00864766"/>
    <w:rsid w:val="008648B3"/>
    <w:rsid w:val="008677FD"/>
    <w:rsid w:val="008706D4"/>
    <w:rsid w:val="00870F8A"/>
    <w:rsid w:val="008719A4"/>
    <w:rsid w:val="00871D23"/>
    <w:rsid w:val="00874312"/>
    <w:rsid w:val="0087437C"/>
    <w:rsid w:val="00875CD7"/>
    <w:rsid w:val="00876B4D"/>
    <w:rsid w:val="00877F18"/>
    <w:rsid w:val="00883405"/>
    <w:rsid w:val="00894A88"/>
    <w:rsid w:val="00895386"/>
    <w:rsid w:val="00895561"/>
    <w:rsid w:val="008967DC"/>
    <w:rsid w:val="008A21FF"/>
    <w:rsid w:val="008A2CE2"/>
    <w:rsid w:val="008A30AC"/>
    <w:rsid w:val="008A44B8"/>
    <w:rsid w:val="008A4ECE"/>
    <w:rsid w:val="008A51A8"/>
    <w:rsid w:val="008A54C7"/>
    <w:rsid w:val="008A77D8"/>
    <w:rsid w:val="008A7A95"/>
    <w:rsid w:val="008B0483"/>
    <w:rsid w:val="008B120C"/>
    <w:rsid w:val="008B51A0"/>
    <w:rsid w:val="008B592A"/>
    <w:rsid w:val="008B73A9"/>
    <w:rsid w:val="008B7B5C"/>
    <w:rsid w:val="008C0C99"/>
    <w:rsid w:val="008C2017"/>
    <w:rsid w:val="008C48E6"/>
    <w:rsid w:val="008C4958"/>
    <w:rsid w:val="008C4BAA"/>
    <w:rsid w:val="008C6AE8"/>
    <w:rsid w:val="008C7573"/>
    <w:rsid w:val="008D1A14"/>
    <w:rsid w:val="008D34F1"/>
    <w:rsid w:val="008D39D8"/>
    <w:rsid w:val="008D6D1A"/>
    <w:rsid w:val="008E065E"/>
    <w:rsid w:val="008E0927"/>
    <w:rsid w:val="008E1909"/>
    <w:rsid w:val="008F1EAB"/>
    <w:rsid w:val="008F33DC"/>
    <w:rsid w:val="008F477F"/>
    <w:rsid w:val="00902350"/>
    <w:rsid w:val="0090336B"/>
    <w:rsid w:val="00903B34"/>
    <w:rsid w:val="009053AA"/>
    <w:rsid w:val="00906939"/>
    <w:rsid w:val="00907D51"/>
    <w:rsid w:val="00910B7D"/>
    <w:rsid w:val="00911DFB"/>
    <w:rsid w:val="00912C6A"/>
    <w:rsid w:val="009139D9"/>
    <w:rsid w:val="00914204"/>
    <w:rsid w:val="00914AD8"/>
    <w:rsid w:val="00916079"/>
    <w:rsid w:val="00917194"/>
    <w:rsid w:val="00917CE9"/>
    <w:rsid w:val="00920BF2"/>
    <w:rsid w:val="00922010"/>
    <w:rsid w:val="00931BD9"/>
    <w:rsid w:val="009368F3"/>
    <w:rsid w:val="009413F8"/>
    <w:rsid w:val="009414E8"/>
    <w:rsid w:val="00941636"/>
    <w:rsid w:val="00943742"/>
    <w:rsid w:val="00945C05"/>
    <w:rsid w:val="00946945"/>
    <w:rsid w:val="00947713"/>
    <w:rsid w:val="00950DE7"/>
    <w:rsid w:val="00953920"/>
    <w:rsid w:val="00953D47"/>
    <w:rsid w:val="0095681E"/>
    <w:rsid w:val="009572D4"/>
    <w:rsid w:val="00961921"/>
    <w:rsid w:val="0096430A"/>
    <w:rsid w:val="0096518D"/>
    <w:rsid w:val="0096554B"/>
    <w:rsid w:val="0096584A"/>
    <w:rsid w:val="00971F08"/>
    <w:rsid w:val="00975A11"/>
    <w:rsid w:val="0097603D"/>
    <w:rsid w:val="00976949"/>
    <w:rsid w:val="00976E66"/>
    <w:rsid w:val="00980477"/>
    <w:rsid w:val="0098381D"/>
    <w:rsid w:val="00985253"/>
    <w:rsid w:val="009853B3"/>
    <w:rsid w:val="0098620A"/>
    <w:rsid w:val="00990630"/>
    <w:rsid w:val="00991761"/>
    <w:rsid w:val="009921F5"/>
    <w:rsid w:val="00992A22"/>
    <w:rsid w:val="00994DCA"/>
    <w:rsid w:val="00995A19"/>
    <w:rsid w:val="009960EC"/>
    <w:rsid w:val="009970DD"/>
    <w:rsid w:val="009A0FBA"/>
    <w:rsid w:val="009A1601"/>
    <w:rsid w:val="009A462D"/>
    <w:rsid w:val="009A5CBA"/>
    <w:rsid w:val="009A79BE"/>
    <w:rsid w:val="009B1F30"/>
    <w:rsid w:val="009B3AC2"/>
    <w:rsid w:val="009B451F"/>
    <w:rsid w:val="009B4DF4"/>
    <w:rsid w:val="009B4FF0"/>
    <w:rsid w:val="009B564E"/>
    <w:rsid w:val="009B7E87"/>
    <w:rsid w:val="009C11C1"/>
    <w:rsid w:val="009C2D17"/>
    <w:rsid w:val="009C3D26"/>
    <w:rsid w:val="009C403E"/>
    <w:rsid w:val="009C4578"/>
    <w:rsid w:val="009C5D6A"/>
    <w:rsid w:val="009D4FF0"/>
    <w:rsid w:val="009D703C"/>
    <w:rsid w:val="009D718F"/>
    <w:rsid w:val="009E068F"/>
    <w:rsid w:val="009E14E0"/>
    <w:rsid w:val="009E35DB"/>
    <w:rsid w:val="009E47A3"/>
    <w:rsid w:val="009E5AB3"/>
    <w:rsid w:val="009E6849"/>
    <w:rsid w:val="009F08F3"/>
    <w:rsid w:val="009F18A9"/>
    <w:rsid w:val="009F344F"/>
    <w:rsid w:val="00A02E75"/>
    <w:rsid w:val="00A048A8"/>
    <w:rsid w:val="00A04F49"/>
    <w:rsid w:val="00A13E54"/>
    <w:rsid w:val="00A17F63"/>
    <w:rsid w:val="00A207DD"/>
    <w:rsid w:val="00A2193B"/>
    <w:rsid w:val="00A2351A"/>
    <w:rsid w:val="00A26228"/>
    <w:rsid w:val="00A264A9"/>
    <w:rsid w:val="00A275C6"/>
    <w:rsid w:val="00A27785"/>
    <w:rsid w:val="00A30187"/>
    <w:rsid w:val="00A3448A"/>
    <w:rsid w:val="00A36297"/>
    <w:rsid w:val="00A40019"/>
    <w:rsid w:val="00A41E2B"/>
    <w:rsid w:val="00A45B74"/>
    <w:rsid w:val="00A52E1D"/>
    <w:rsid w:val="00A54210"/>
    <w:rsid w:val="00A54B08"/>
    <w:rsid w:val="00A61499"/>
    <w:rsid w:val="00A62A77"/>
    <w:rsid w:val="00A63483"/>
    <w:rsid w:val="00A653DB"/>
    <w:rsid w:val="00A657D7"/>
    <w:rsid w:val="00A660AC"/>
    <w:rsid w:val="00A67E6C"/>
    <w:rsid w:val="00A71B99"/>
    <w:rsid w:val="00A7315F"/>
    <w:rsid w:val="00A739D0"/>
    <w:rsid w:val="00A761D4"/>
    <w:rsid w:val="00A77441"/>
    <w:rsid w:val="00A77EC4"/>
    <w:rsid w:val="00A8033B"/>
    <w:rsid w:val="00A80920"/>
    <w:rsid w:val="00A91EB5"/>
    <w:rsid w:val="00A92879"/>
    <w:rsid w:val="00A9442A"/>
    <w:rsid w:val="00A95CF5"/>
    <w:rsid w:val="00A967B9"/>
    <w:rsid w:val="00AA016F"/>
    <w:rsid w:val="00AA1B0E"/>
    <w:rsid w:val="00AA1ED6"/>
    <w:rsid w:val="00AA3BFA"/>
    <w:rsid w:val="00AA4801"/>
    <w:rsid w:val="00AA51D6"/>
    <w:rsid w:val="00AB0BC8"/>
    <w:rsid w:val="00AB11CA"/>
    <w:rsid w:val="00AB14D9"/>
    <w:rsid w:val="00AB1598"/>
    <w:rsid w:val="00AB1BE4"/>
    <w:rsid w:val="00AB4AB8"/>
    <w:rsid w:val="00AB655E"/>
    <w:rsid w:val="00AC007F"/>
    <w:rsid w:val="00AC2ECD"/>
    <w:rsid w:val="00AC3119"/>
    <w:rsid w:val="00AC49FB"/>
    <w:rsid w:val="00AC4B2B"/>
    <w:rsid w:val="00AC4DFF"/>
    <w:rsid w:val="00AC5A10"/>
    <w:rsid w:val="00AD0AA3"/>
    <w:rsid w:val="00AD1390"/>
    <w:rsid w:val="00AD3F94"/>
    <w:rsid w:val="00AD4A5A"/>
    <w:rsid w:val="00AE27AC"/>
    <w:rsid w:val="00AE40E0"/>
    <w:rsid w:val="00AE4DBA"/>
    <w:rsid w:val="00AE4F07"/>
    <w:rsid w:val="00AE5AE8"/>
    <w:rsid w:val="00AE6CFE"/>
    <w:rsid w:val="00AE6F18"/>
    <w:rsid w:val="00AE7CA0"/>
    <w:rsid w:val="00AF1C5D"/>
    <w:rsid w:val="00AF42D7"/>
    <w:rsid w:val="00B006FE"/>
    <w:rsid w:val="00B007CB"/>
    <w:rsid w:val="00B02AA9"/>
    <w:rsid w:val="00B02FA3"/>
    <w:rsid w:val="00B05084"/>
    <w:rsid w:val="00B05920"/>
    <w:rsid w:val="00B07227"/>
    <w:rsid w:val="00B10020"/>
    <w:rsid w:val="00B119E8"/>
    <w:rsid w:val="00B157F9"/>
    <w:rsid w:val="00B20256"/>
    <w:rsid w:val="00B20D09"/>
    <w:rsid w:val="00B2763F"/>
    <w:rsid w:val="00B27AAC"/>
    <w:rsid w:val="00B30929"/>
    <w:rsid w:val="00B372AA"/>
    <w:rsid w:val="00B40445"/>
    <w:rsid w:val="00B41888"/>
    <w:rsid w:val="00B4408D"/>
    <w:rsid w:val="00B45A52"/>
    <w:rsid w:val="00B46175"/>
    <w:rsid w:val="00B47E43"/>
    <w:rsid w:val="00B52376"/>
    <w:rsid w:val="00B5335A"/>
    <w:rsid w:val="00B5723B"/>
    <w:rsid w:val="00B5724B"/>
    <w:rsid w:val="00B60EF1"/>
    <w:rsid w:val="00B6188F"/>
    <w:rsid w:val="00B64E41"/>
    <w:rsid w:val="00B664C7"/>
    <w:rsid w:val="00B706FA"/>
    <w:rsid w:val="00B739F6"/>
    <w:rsid w:val="00B81A6C"/>
    <w:rsid w:val="00B81BE4"/>
    <w:rsid w:val="00B842A0"/>
    <w:rsid w:val="00B85DE5"/>
    <w:rsid w:val="00B90F73"/>
    <w:rsid w:val="00B9371D"/>
    <w:rsid w:val="00B93B59"/>
    <w:rsid w:val="00B9406A"/>
    <w:rsid w:val="00BA2280"/>
    <w:rsid w:val="00BA2A08"/>
    <w:rsid w:val="00BA56D2"/>
    <w:rsid w:val="00BA6C49"/>
    <w:rsid w:val="00BA76E0"/>
    <w:rsid w:val="00BB0976"/>
    <w:rsid w:val="00BB207A"/>
    <w:rsid w:val="00BB2A25"/>
    <w:rsid w:val="00BB51E9"/>
    <w:rsid w:val="00BC0FDC"/>
    <w:rsid w:val="00BC3053"/>
    <w:rsid w:val="00BC4D2E"/>
    <w:rsid w:val="00BC5E44"/>
    <w:rsid w:val="00BD0907"/>
    <w:rsid w:val="00BD48AC"/>
    <w:rsid w:val="00BD5C65"/>
    <w:rsid w:val="00BD5F1A"/>
    <w:rsid w:val="00BD762E"/>
    <w:rsid w:val="00BE1234"/>
    <w:rsid w:val="00BE2FA6"/>
    <w:rsid w:val="00BE333F"/>
    <w:rsid w:val="00BE7406"/>
    <w:rsid w:val="00BE7603"/>
    <w:rsid w:val="00BF1216"/>
    <w:rsid w:val="00BF3279"/>
    <w:rsid w:val="00BF74C7"/>
    <w:rsid w:val="00C015F1"/>
    <w:rsid w:val="00C01F33"/>
    <w:rsid w:val="00C02CC6"/>
    <w:rsid w:val="00C040F7"/>
    <w:rsid w:val="00C041B0"/>
    <w:rsid w:val="00C044AB"/>
    <w:rsid w:val="00C05706"/>
    <w:rsid w:val="00C07377"/>
    <w:rsid w:val="00C10478"/>
    <w:rsid w:val="00C1093B"/>
    <w:rsid w:val="00C12107"/>
    <w:rsid w:val="00C14D4B"/>
    <w:rsid w:val="00C154BB"/>
    <w:rsid w:val="00C25F2F"/>
    <w:rsid w:val="00C27624"/>
    <w:rsid w:val="00C279B5"/>
    <w:rsid w:val="00C27C45"/>
    <w:rsid w:val="00C3719D"/>
    <w:rsid w:val="00C54995"/>
    <w:rsid w:val="00C54D41"/>
    <w:rsid w:val="00C57B03"/>
    <w:rsid w:val="00C60783"/>
    <w:rsid w:val="00C64672"/>
    <w:rsid w:val="00C677F5"/>
    <w:rsid w:val="00C70697"/>
    <w:rsid w:val="00C72EF4"/>
    <w:rsid w:val="00C75D2F"/>
    <w:rsid w:val="00C761A4"/>
    <w:rsid w:val="00C767BE"/>
    <w:rsid w:val="00C76E3C"/>
    <w:rsid w:val="00C77721"/>
    <w:rsid w:val="00C81568"/>
    <w:rsid w:val="00C86DB0"/>
    <w:rsid w:val="00C9027A"/>
    <w:rsid w:val="00C9068E"/>
    <w:rsid w:val="00C93C4B"/>
    <w:rsid w:val="00C944AB"/>
    <w:rsid w:val="00C95B40"/>
    <w:rsid w:val="00CA1B65"/>
    <w:rsid w:val="00CA1ED8"/>
    <w:rsid w:val="00CA2D38"/>
    <w:rsid w:val="00CA3D40"/>
    <w:rsid w:val="00CA424B"/>
    <w:rsid w:val="00CA4F77"/>
    <w:rsid w:val="00CB1F63"/>
    <w:rsid w:val="00CB456D"/>
    <w:rsid w:val="00CB462A"/>
    <w:rsid w:val="00CB4675"/>
    <w:rsid w:val="00CB6DFE"/>
    <w:rsid w:val="00CB7170"/>
    <w:rsid w:val="00CC040E"/>
    <w:rsid w:val="00CC111F"/>
    <w:rsid w:val="00CC2011"/>
    <w:rsid w:val="00CC3EA0"/>
    <w:rsid w:val="00CC5691"/>
    <w:rsid w:val="00CC6F59"/>
    <w:rsid w:val="00CC7B45"/>
    <w:rsid w:val="00CD064E"/>
    <w:rsid w:val="00CD1188"/>
    <w:rsid w:val="00CD2ED1"/>
    <w:rsid w:val="00CD337B"/>
    <w:rsid w:val="00CD582F"/>
    <w:rsid w:val="00CD676E"/>
    <w:rsid w:val="00CD7A35"/>
    <w:rsid w:val="00CE0424"/>
    <w:rsid w:val="00CE2C58"/>
    <w:rsid w:val="00CE36CF"/>
    <w:rsid w:val="00CE6967"/>
    <w:rsid w:val="00CE7561"/>
    <w:rsid w:val="00CF1354"/>
    <w:rsid w:val="00CF2DCF"/>
    <w:rsid w:val="00CF3B1F"/>
    <w:rsid w:val="00CF3BF6"/>
    <w:rsid w:val="00CF625B"/>
    <w:rsid w:val="00CF687E"/>
    <w:rsid w:val="00CF74A2"/>
    <w:rsid w:val="00D00035"/>
    <w:rsid w:val="00D0349B"/>
    <w:rsid w:val="00D050A7"/>
    <w:rsid w:val="00D10249"/>
    <w:rsid w:val="00D115C3"/>
    <w:rsid w:val="00D11897"/>
    <w:rsid w:val="00D13135"/>
    <w:rsid w:val="00D13E4E"/>
    <w:rsid w:val="00D17D6A"/>
    <w:rsid w:val="00D218FF"/>
    <w:rsid w:val="00D239A7"/>
    <w:rsid w:val="00D23F47"/>
    <w:rsid w:val="00D2450E"/>
    <w:rsid w:val="00D34D96"/>
    <w:rsid w:val="00D36BB2"/>
    <w:rsid w:val="00D36E71"/>
    <w:rsid w:val="00D37D87"/>
    <w:rsid w:val="00D40B33"/>
    <w:rsid w:val="00D42386"/>
    <w:rsid w:val="00D4318F"/>
    <w:rsid w:val="00D438BF"/>
    <w:rsid w:val="00D440F8"/>
    <w:rsid w:val="00D50F97"/>
    <w:rsid w:val="00D5231F"/>
    <w:rsid w:val="00D546FF"/>
    <w:rsid w:val="00D55AD5"/>
    <w:rsid w:val="00D576CA"/>
    <w:rsid w:val="00D61AF5"/>
    <w:rsid w:val="00D63DDC"/>
    <w:rsid w:val="00D64104"/>
    <w:rsid w:val="00D64519"/>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2E53"/>
    <w:rsid w:val="00DB377D"/>
    <w:rsid w:val="00DC2D36"/>
    <w:rsid w:val="00DC2D80"/>
    <w:rsid w:val="00DC53EF"/>
    <w:rsid w:val="00DD5680"/>
    <w:rsid w:val="00DD6CB5"/>
    <w:rsid w:val="00DE306E"/>
    <w:rsid w:val="00DE5608"/>
    <w:rsid w:val="00DE58D0"/>
    <w:rsid w:val="00DE654F"/>
    <w:rsid w:val="00DF0B6E"/>
    <w:rsid w:val="00DF15E0"/>
    <w:rsid w:val="00DF31B7"/>
    <w:rsid w:val="00DF37A0"/>
    <w:rsid w:val="00DF3CAA"/>
    <w:rsid w:val="00E06F8D"/>
    <w:rsid w:val="00E110E7"/>
    <w:rsid w:val="00E11B20"/>
    <w:rsid w:val="00E17FA2"/>
    <w:rsid w:val="00E21714"/>
    <w:rsid w:val="00E22330"/>
    <w:rsid w:val="00E27AA3"/>
    <w:rsid w:val="00E30225"/>
    <w:rsid w:val="00E30B5A"/>
    <w:rsid w:val="00E30C30"/>
    <w:rsid w:val="00E3123D"/>
    <w:rsid w:val="00E31461"/>
    <w:rsid w:val="00E314DB"/>
    <w:rsid w:val="00E31D43"/>
    <w:rsid w:val="00E32608"/>
    <w:rsid w:val="00E34188"/>
    <w:rsid w:val="00E34B6E"/>
    <w:rsid w:val="00E35559"/>
    <w:rsid w:val="00E3723A"/>
    <w:rsid w:val="00E37860"/>
    <w:rsid w:val="00E446F1"/>
    <w:rsid w:val="00E45919"/>
    <w:rsid w:val="00E46886"/>
    <w:rsid w:val="00E47AEF"/>
    <w:rsid w:val="00E53B75"/>
    <w:rsid w:val="00E54E3B"/>
    <w:rsid w:val="00E57565"/>
    <w:rsid w:val="00E62CF0"/>
    <w:rsid w:val="00E63838"/>
    <w:rsid w:val="00E64434"/>
    <w:rsid w:val="00E662F0"/>
    <w:rsid w:val="00E67C51"/>
    <w:rsid w:val="00E71CF8"/>
    <w:rsid w:val="00E71E34"/>
    <w:rsid w:val="00E72EFC"/>
    <w:rsid w:val="00E73EE3"/>
    <w:rsid w:val="00E758EC"/>
    <w:rsid w:val="00E76E18"/>
    <w:rsid w:val="00E8234C"/>
    <w:rsid w:val="00E82C4D"/>
    <w:rsid w:val="00E83AA9"/>
    <w:rsid w:val="00E85928"/>
    <w:rsid w:val="00E87822"/>
    <w:rsid w:val="00E87A8E"/>
    <w:rsid w:val="00E90395"/>
    <w:rsid w:val="00E90E49"/>
    <w:rsid w:val="00E917F9"/>
    <w:rsid w:val="00E9291C"/>
    <w:rsid w:val="00E93FFE"/>
    <w:rsid w:val="00E94F8A"/>
    <w:rsid w:val="00EA41B8"/>
    <w:rsid w:val="00EA4A9E"/>
    <w:rsid w:val="00EA7A41"/>
    <w:rsid w:val="00EB077B"/>
    <w:rsid w:val="00EB3AF5"/>
    <w:rsid w:val="00EB4EA2"/>
    <w:rsid w:val="00EB52D3"/>
    <w:rsid w:val="00EB5D10"/>
    <w:rsid w:val="00EC27C6"/>
    <w:rsid w:val="00EC4207"/>
    <w:rsid w:val="00EC5653"/>
    <w:rsid w:val="00EC71CE"/>
    <w:rsid w:val="00ED1006"/>
    <w:rsid w:val="00ED3BA3"/>
    <w:rsid w:val="00ED4531"/>
    <w:rsid w:val="00EE34BE"/>
    <w:rsid w:val="00EE66C7"/>
    <w:rsid w:val="00EE7DBF"/>
    <w:rsid w:val="00EF107F"/>
    <w:rsid w:val="00EF18FE"/>
    <w:rsid w:val="00EF191A"/>
    <w:rsid w:val="00EF1EA9"/>
    <w:rsid w:val="00EF5787"/>
    <w:rsid w:val="00EF5838"/>
    <w:rsid w:val="00EF60D0"/>
    <w:rsid w:val="00EF7733"/>
    <w:rsid w:val="00EF7DFA"/>
    <w:rsid w:val="00F02322"/>
    <w:rsid w:val="00F02DB2"/>
    <w:rsid w:val="00F02EAC"/>
    <w:rsid w:val="00F0320F"/>
    <w:rsid w:val="00F03D6C"/>
    <w:rsid w:val="00F0528D"/>
    <w:rsid w:val="00F06C67"/>
    <w:rsid w:val="00F06DFD"/>
    <w:rsid w:val="00F071D1"/>
    <w:rsid w:val="00F07533"/>
    <w:rsid w:val="00F10629"/>
    <w:rsid w:val="00F15FA5"/>
    <w:rsid w:val="00F17CAC"/>
    <w:rsid w:val="00F209B7"/>
    <w:rsid w:val="00F2376F"/>
    <w:rsid w:val="00F243D8"/>
    <w:rsid w:val="00F30828"/>
    <w:rsid w:val="00F313D6"/>
    <w:rsid w:val="00F40F0C"/>
    <w:rsid w:val="00F42713"/>
    <w:rsid w:val="00F4766C"/>
    <w:rsid w:val="00F507D1"/>
    <w:rsid w:val="00F519CE"/>
    <w:rsid w:val="00F51ADA"/>
    <w:rsid w:val="00F607C5"/>
    <w:rsid w:val="00F60DEA"/>
    <w:rsid w:val="00F6302A"/>
    <w:rsid w:val="00F63775"/>
    <w:rsid w:val="00F64C2B"/>
    <w:rsid w:val="00F651BE"/>
    <w:rsid w:val="00F66EB7"/>
    <w:rsid w:val="00F67F53"/>
    <w:rsid w:val="00F703BE"/>
    <w:rsid w:val="00F71F69"/>
    <w:rsid w:val="00F72B72"/>
    <w:rsid w:val="00F74BB9"/>
    <w:rsid w:val="00F75582"/>
    <w:rsid w:val="00F76EFA"/>
    <w:rsid w:val="00F804BE"/>
    <w:rsid w:val="00F817CE"/>
    <w:rsid w:val="00F84440"/>
    <w:rsid w:val="00F8456C"/>
    <w:rsid w:val="00F859D8"/>
    <w:rsid w:val="00F868F5"/>
    <w:rsid w:val="00F9056A"/>
    <w:rsid w:val="00F90F8D"/>
    <w:rsid w:val="00F92782"/>
    <w:rsid w:val="00F93AA9"/>
    <w:rsid w:val="00F9687B"/>
    <w:rsid w:val="00F96985"/>
    <w:rsid w:val="00F97838"/>
    <w:rsid w:val="00FA2BB3"/>
    <w:rsid w:val="00FA6F0B"/>
    <w:rsid w:val="00FB4C80"/>
    <w:rsid w:val="00FB6A6A"/>
    <w:rsid w:val="00FC7429"/>
    <w:rsid w:val="00FD0620"/>
    <w:rsid w:val="00FD07F6"/>
    <w:rsid w:val="00FD15CA"/>
    <w:rsid w:val="00FD1EC8"/>
    <w:rsid w:val="00FD47ED"/>
    <w:rsid w:val="00FD74DB"/>
    <w:rsid w:val="00FD7660"/>
    <w:rsid w:val="00FE0655"/>
    <w:rsid w:val="00FE2365"/>
    <w:rsid w:val="00FE4C7B"/>
    <w:rsid w:val="00FE6989"/>
    <w:rsid w:val="00FE7336"/>
    <w:rsid w:val="00FE787C"/>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uiPriority w:val="99"/>
    <w:rsid w:val="008641A8"/>
    <w:rPr>
      <w:rFonts w:ascii="Arial" w:hAnsi="Arial"/>
      <w:lang w:val="en-GB" w:eastAsia="zh-CN"/>
    </w:rPr>
  </w:style>
  <w:style w:type="paragraph" w:styleId="NormalWeb">
    <w:name w:val="Normal (Web)"/>
    <w:basedOn w:val="Normal"/>
    <w:uiPriority w:val="99"/>
    <w:unhideWhenUsed/>
    <w:rsid w:val="00F17CAC"/>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paragraph" w:customStyle="1" w:styleId="references">
    <w:name w:val="references"/>
    <w:rsid w:val="00F17CAC"/>
    <w:pPr>
      <w:numPr>
        <w:numId w:val="22"/>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F17CAC"/>
    <w:rPr>
      <w:rFonts w:ascii="Arial" w:hAnsi="Arial"/>
      <w:b/>
      <w:bCs/>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uiPriority w:val="99"/>
    <w:rsid w:val="008641A8"/>
    <w:rPr>
      <w:rFonts w:ascii="Arial" w:hAnsi="Arial"/>
      <w:lang w:val="en-GB" w:eastAsia="zh-CN"/>
    </w:rPr>
  </w:style>
  <w:style w:type="paragraph" w:styleId="NormalWeb">
    <w:name w:val="Normal (Web)"/>
    <w:basedOn w:val="Normal"/>
    <w:uiPriority w:val="99"/>
    <w:unhideWhenUsed/>
    <w:rsid w:val="00F17CAC"/>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paragraph" w:customStyle="1" w:styleId="references">
    <w:name w:val="references"/>
    <w:rsid w:val="00F17CAC"/>
    <w:pPr>
      <w:numPr>
        <w:numId w:val="22"/>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F17CAC"/>
    <w:rPr>
      <w:rFonts w:ascii="Arial"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26"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footer" Target="footer1.xml"/><Relationship Id="rId10" Type="http://schemas.microsoft.com/office/2007/relationships/stylesWithEffects" Target="stylesWithEffect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3.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4.xml><?xml version="1.0" encoding="utf-8"?>
<ds:datastoreItem xmlns:ds="http://schemas.openxmlformats.org/officeDocument/2006/customXml" ds:itemID="{1A82C394-0076-4C4A-9607-5FC9CC59F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6.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7.xml><?xml version="1.0" encoding="utf-8"?>
<ds:datastoreItem xmlns:ds="http://schemas.openxmlformats.org/officeDocument/2006/customXml" ds:itemID="{337E180F-33FE-42F4-A5A8-F0A083FEE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0</TotalTime>
  <Pages>4</Pages>
  <Words>1281</Words>
  <Characters>6795</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Henrik Sahlin;Asbjörn Gröveln</dc:creator>
  <cp:keywords>Ericsson; TDoc; 3GPP</cp:keywords>
  <cp:lastModifiedBy>Stefan Parkvall</cp:lastModifiedBy>
  <cp:revision>2</cp:revision>
  <cp:lastPrinted>2008-01-31T07:09:00Z</cp:lastPrinted>
  <dcterms:created xsi:type="dcterms:W3CDTF">2016-08-12T19:21:00Z</dcterms:created>
  <dcterms:modified xsi:type="dcterms:W3CDTF">2016-08-12T19:21:00Z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32;#3GPP|6a3890dd-b3c6-4ee1-9283-043167dd414d;#31;#TDoc|b7cb4b2e-7c24-4f9d-967d-e29f765ecb8a;#30;#Ericsson|c60ff206-3dbb-4410-a86e-50fd188c386c</vt:lpwstr>
  </property>
  <property fmtid="{D5CDD505-2E9C-101B-9397-08002B2CF9AE}" pid="4" name="_dlc_DocId">
    <vt:lpwstr>SAQRZK7RPU5V-1-1996</vt:lpwstr>
  </property>
  <property fmtid="{D5CDD505-2E9C-101B-9397-08002B2CF9AE}" pid="5" name="_dlc_DocIdItemGuid">
    <vt:lpwstr>08b959cf-766d-4acf-aff2-088a1826258f</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2;#GFTE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ies>
</file>