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A614F" w14:textId="0D54061A" w:rsidR="00C3777F" w:rsidRDefault="00076B61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r>
        <w:rPr>
          <w:rFonts w:eastAsia="SimSun" w:cs="Arial"/>
          <w:b/>
          <w:bCs/>
          <w:noProof/>
          <w:sz w:val="20"/>
          <w:szCs w:val="20"/>
        </w:rPr>
        <w:t>3GPP TSG RAN WG1 Meeting #81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>
        <w:rPr>
          <w:rFonts w:eastAsia="SimSun" w:cs="Arial"/>
          <w:b/>
          <w:bCs/>
          <w:noProof/>
          <w:sz w:val="20"/>
          <w:szCs w:val="20"/>
        </w:rPr>
        <w:t xml:space="preserve">      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 w:rsidR="00932FB7">
        <w:rPr>
          <w:rFonts w:eastAsia="SimSun" w:cs="Arial"/>
          <w:b/>
          <w:bCs/>
          <w:noProof/>
          <w:sz w:val="20"/>
          <w:szCs w:val="20"/>
        </w:rPr>
        <w:tab/>
      </w:r>
      <w:r>
        <w:rPr>
          <w:rFonts w:eastAsia="SimSun" w:cs="Arial"/>
          <w:b/>
          <w:bCs/>
          <w:noProof/>
          <w:sz w:val="20"/>
          <w:szCs w:val="20"/>
        </w:rPr>
        <w:t>R1-</w:t>
      </w:r>
      <w:r w:rsidR="00416796">
        <w:rPr>
          <w:rFonts w:eastAsia="SimSun" w:cs="Arial"/>
          <w:b/>
          <w:bCs/>
          <w:noProof/>
          <w:sz w:val="20"/>
          <w:szCs w:val="20"/>
        </w:rPr>
        <w:t>152934</w:t>
      </w:r>
    </w:p>
    <w:p w14:paraId="7253D901" w14:textId="3D38F3D7" w:rsidR="00D03CC5" w:rsidRPr="00A5743B" w:rsidRDefault="00076B61" w:rsidP="00D03CC5">
      <w:pPr>
        <w:pStyle w:val="FootnoteText"/>
        <w:rPr>
          <w:rFonts w:eastAsia="SimSun" w:cs="Arial"/>
          <w:b/>
          <w:bCs/>
          <w:noProof/>
          <w:sz w:val="20"/>
          <w:szCs w:val="20"/>
        </w:rPr>
      </w:pPr>
      <w:bookmarkStart w:id="0" w:name="_GoBack"/>
      <w:bookmarkEnd w:id="0"/>
      <w:r>
        <w:rPr>
          <w:rFonts w:eastAsia="SimSun" w:cs="Arial"/>
          <w:b/>
          <w:bCs/>
          <w:noProof/>
          <w:sz w:val="20"/>
          <w:szCs w:val="20"/>
        </w:rPr>
        <w:t>Fukuoka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, </w:t>
      </w:r>
      <w:r>
        <w:rPr>
          <w:rFonts w:eastAsia="SimSun" w:cs="Arial"/>
          <w:b/>
          <w:bCs/>
          <w:noProof/>
          <w:sz w:val="20"/>
          <w:szCs w:val="20"/>
        </w:rPr>
        <w:t>Japan</w:t>
      </w:r>
      <w:r w:rsidR="005F7572">
        <w:rPr>
          <w:rFonts w:eastAsia="SimSun" w:cs="Arial"/>
          <w:b/>
          <w:bCs/>
          <w:noProof/>
          <w:sz w:val="20"/>
          <w:szCs w:val="20"/>
        </w:rPr>
        <w:t>, 2</w:t>
      </w:r>
      <w:r>
        <w:rPr>
          <w:rFonts w:eastAsia="SimSun" w:cs="Arial"/>
          <w:b/>
          <w:bCs/>
          <w:noProof/>
          <w:sz w:val="20"/>
          <w:szCs w:val="20"/>
        </w:rPr>
        <w:t>5-29</w:t>
      </w:r>
      <w:r w:rsidR="005F7572">
        <w:rPr>
          <w:rFonts w:eastAsia="SimSun" w:cs="Arial"/>
          <w:b/>
          <w:bCs/>
          <w:noProof/>
          <w:sz w:val="20"/>
          <w:szCs w:val="20"/>
        </w:rPr>
        <w:t xml:space="preserve"> </w:t>
      </w:r>
      <w:r>
        <w:rPr>
          <w:rFonts w:eastAsia="SimSun" w:cs="Arial"/>
          <w:b/>
          <w:bCs/>
          <w:noProof/>
          <w:sz w:val="20"/>
          <w:szCs w:val="20"/>
        </w:rPr>
        <w:t>May</w:t>
      </w:r>
      <w:r w:rsidR="00D03CC5" w:rsidRPr="00A5743B">
        <w:rPr>
          <w:rFonts w:eastAsia="SimSun" w:cs="Arial"/>
          <w:b/>
          <w:bCs/>
          <w:noProof/>
          <w:sz w:val="20"/>
          <w:szCs w:val="20"/>
        </w:rPr>
        <w:t xml:space="preserve"> 2015</w:t>
      </w:r>
    </w:p>
    <w:p w14:paraId="15B8FC3E" w14:textId="77777777" w:rsidR="00E90E49" w:rsidRPr="00D03CC5" w:rsidRDefault="00E90E49" w:rsidP="00E1370F">
      <w:pPr>
        <w:pStyle w:val="3GPPHeader"/>
        <w:spacing w:line="240" w:lineRule="exact"/>
        <w:rPr>
          <w:rFonts w:cs="Arial"/>
          <w:sz w:val="22"/>
          <w:szCs w:val="22"/>
        </w:rPr>
      </w:pPr>
    </w:p>
    <w:p w14:paraId="74B19A2E" w14:textId="366B8169" w:rsidR="00E90E49" w:rsidRPr="00F16C0E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Source: </w:t>
      </w:r>
      <w:r w:rsidRPr="00F16C0E">
        <w:rPr>
          <w:rFonts w:cs="Arial"/>
          <w:sz w:val="22"/>
          <w:szCs w:val="22"/>
          <w:lang w:val="en-US"/>
        </w:rPr>
        <w:tab/>
      </w:r>
      <w:r w:rsidR="00076B61">
        <w:rPr>
          <w:rFonts w:cs="Arial"/>
          <w:sz w:val="22"/>
          <w:szCs w:val="22"/>
          <w:lang w:val="en-US"/>
        </w:rPr>
        <w:t>Acorn Technologies</w:t>
      </w:r>
      <w:r w:rsidR="00C84FC8" w:rsidRPr="00F16C0E">
        <w:rPr>
          <w:rFonts w:cs="Arial"/>
          <w:sz w:val="22"/>
          <w:szCs w:val="22"/>
          <w:lang w:val="en-US" w:eastAsia="ko-KR"/>
        </w:rPr>
        <w:t xml:space="preserve"> </w:t>
      </w:r>
    </w:p>
    <w:p w14:paraId="5C74D7BC" w14:textId="7EF5358E" w:rsidR="00A941E2" w:rsidRDefault="00E90E49" w:rsidP="00F23685">
      <w:pPr>
        <w:pStyle w:val="3GPPHeader"/>
        <w:rPr>
          <w:rFonts w:cs="Arial"/>
          <w:sz w:val="22"/>
          <w:szCs w:val="22"/>
          <w:lang w:val="en-US" w:eastAsia="ko-KR"/>
        </w:rPr>
      </w:pPr>
      <w:r w:rsidRPr="00F16C0E">
        <w:rPr>
          <w:rFonts w:cs="Arial"/>
          <w:sz w:val="22"/>
          <w:szCs w:val="22"/>
          <w:lang w:val="en-US"/>
        </w:rPr>
        <w:t xml:space="preserve">Title:  </w:t>
      </w:r>
      <w:r w:rsidRPr="00F16C0E">
        <w:rPr>
          <w:rFonts w:cs="Arial"/>
          <w:sz w:val="22"/>
          <w:szCs w:val="22"/>
          <w:lang w:val="en-US"/>
        </w:rPr>
        <w:tab/>
      </w:r>
      <w:r w:rsidR="00731075">
        <w:rPr>
          <w:rFonts w:cs="Arial"/>
          <w:sz w:val="22"/>
          <w:szCs w:val="22"/>
          <w:lang w:val="en-US"/>
        </w:rPr>
        <w:t>Opportunities for RSTD estimation error reductions</w:t>
      </w:r>
    </w:p>
    <w:p w14:paraId="09853F69" w14:textId="79A1785C" w:rsidR="009F5AA8" w:rsidRPr="00F16C0E" w:rsidRDefault="005F7572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Agenda Item:</w:t>
      </w:r>
      <w:r>
        <w:rPr>
          <w:rFonts w:cs="Arial"/>
          <w:sz w:val="22"/>
          <w:szCs w:val="22"/>
          <w:lang w:val="en-US"/>
        </w:rPr>
        <w:tab/>
      </w:r>
      <w:r w:rsidR="007B1CCB">
        <w:rPr>
          <w:rFonts w:cs="Arial"/>
          <w:sz w:val="22"/>
          <w:szCs w:val="22"/>
          <w:lang w:val="en-US"/>
        </w:rPr>
        <w:t>6.2.6.3</w:t>
      </w:r>
    </w:p>
    <w:p w14:paraId="57DE5923" w14:textId="77777777" w:rsidR="00E90E49" w:rsidRDefault="005517EF" w:rsidP="00F23685">
      <w:pPr>
        <w:pStyle w:val="3GPPHeader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Document for:</w:t>
      </w:r>
      <w:r>
        <w:rPr>
          <w:rFonts w:cs="Arial"/>
          <w:sz w:val="22"/>
          <w:szCs w:val="22"/>
          <w:lang w:val="en-US"/>
        </w:rPr>
        <w:tab/>
      </w:r>
      <w:r w:rsidR="00DC376F" w:rsidRPr="00DC376F">
        <w:rPr>
          <w:rFonts w:cs="Arial"/>
          <w:sz w:val="22"/>
          <w:szCs w:val="22"/>
          <w:lang w:val="en-US"/>
        </w:rPr>
        <w:t>Discussion/Decision</w:t>
      </w:r>
    </w:p>
    <w:p w14:paraId="3C656CEA" w14:textId="77777777" w:rsidR="00076B61" w:rsidRPr="00F16C0E" w:rsidRDefault="00076B61" w:rsidP="00E1370F">
      <w:pPr>
        <w:pStyle w:val="3GPPHeader"/>
        <w:spacing w:line="240" w:lineRule="exact"/>
        <w:rPr>
          <w:rFonts w:cs="Arial"/>
          <w:sz w:val="22"/>
          <w:szCs w:val="22"/>
          <w:lang w:val="en-US"/>
        </w:rPr>
      </w:pPr>
    </w:p>
    <w:p w14:paraId="2FF1CB34" w14:textId="1E563171" w:rsidR="00953906" w:rsidRPr="00076B61" w:rsidRDefault="00E90E49" w:rsidP="005B19FF">
      <w:pPr>
        <w:pStyle w:val="Heading1"/>
        <w:rPr>
          <w:lang w:val="en-US"/>
        </w:rPr>
      </w:pPr>
      <w:r w:rsidRPr="00F16C0E">
        <w:rPr>
          <w:lang w:val="en-US"/>
        </w:rPr>
        <w:t>Introduction</w:t>
      </w:r>
    </w:p>
    <w:p w14:paraId="63EB81C6" w14:textId="1FC52497" w:rsidR="006A17DB" w:rsidRDefault="00D20BDB" w:rsidP="00953906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RSTD estimatio</w:t>
      </w:r>
      <w:r w:rsidR="00223E43">
        <w:rPr>
          <w:rFonts w:ascii="Times New Roman" w:eastAsia="Malgun Gothic" w:hAnsi="Times New Roman"/>
          <w:lang w:eastAsia="sv-SE"/>
        </w:rPr>
        <w:t>n error</w:t>
      </w:r>
      <w:r>
        <w:rPr>
          <w:rFonts w:ascii="Times New Roman" w:eastAsia="Malgun Gothic" w:hAnsi="Times New Roman"/>
          <w:lang w:eastAsia="sv-SE"/>
        </w:rPr>
        <w:t xml:space="preserve"> greatly impacts </w:t>
      </w:r>
      <w:r w:rsidR="00223E43">
        <w:rPr>
          <w:rFonts w:ascii="Times New Roman" w:eastAsia="Malgun Gothic" w:hAnsi="Times New Roman"/>
          <w:lang w:eastAsia="sv-SE"/>
        </w:rPr>
        <w:t xml:space="preserve">overall </w:t>
      </w:r>
      <w:r>
        <w:rPr>
          <w:rFonts w:ascii="Times New Roman" w:eastAsia="Malgun Gothic" w:hAnsi="Times New Roman"/>
          <w:lang w:eastAsia="sv-SE"/>
        </w:rPr>
        <w:t xml:space="preserve">OTDOA positioning accuracy [1, 2]. It is therefore important to characterize the behaviour of an RSTD </w:t>
      </w:r>
      <w:r w:rsidR="00223E43">
        <w:rPr>
          <w:rFonts w:ascii="Times New Roman" w:eastAsia="Malgun Gothic" w:hAnsi="Times New Roman"/>
          <w:lang w:eastAsia="sv-SE"/>
        </w:rPr>
        <w:t>estimation algorithm and identify areas for</w:t>
      </w:r>
      <w:r w:rsidR="00731075">
        <w:rPr>
          <w:rFonts w:ascii="Times New Roman" w:eastAsia="Malgun Gothic" w:hAnsi="Times New Roman"/>
          <w:lang w:eastAsia="sv-SE"/>
        </w:rPr>
        <w:t xml:space="preserve"> estimation error reductions</w:t>
      </w:r>
      <w:r>
        <w:rPr>
          <w:rFonts w:ascii="Times New Roman" w:eastAsia="Malgun Gothic" w:hAnsi="Times New Roman"/>
          <w:lang w:eastAsia="sv-SE"/>
        </w:rPr>
        <w:t>.</w:t>
      </w:r>
      <w:r w:rsidR="004E4B76">
        <w:rPr>
          <w:rFonts w:ascii="Times New Roman" w:eastAsia="Malgun Gothic" w:hAnsi="Times New Roman"/>
          <w:lang w:eastAsia="sv-SE"/>
        </w:rPr>
        <w:t xml:space="preserve"> </w:t>
      </w:r>
      <w:r w:rsidR="00F4117A">
        <w:rPr>
          <w:rFonts w:ascii="Times New Roman" w:eastAsia="Malgun Gothic" w:hAnsi="Times New Roman"/>
          <w:lang w:eastAsia="sv-SE"/>
        </w:rPr>
        <w:t xml:space="preserve">In this contribution, the baseline RSTD algorithm from </w:t>
      </w:r>
      <w:r w:rsidR="006A17DB">
        <w:rPr>
          <w:rFonts w:ascii="Times New Roman" w:eastAsia="Malgun Gothic" w:hAnsi="Times New Roman"/>
          <w:lang w:eastAsia="sv-SE"/>
        </w:rPr>
        <w:t xml:space="preserve">[2] is studied under various scenarios. </w:t>
      </w:r>
      <w:r w:rsidR="00BC3B17">
        <w:rPr>
          <w:rFonts w:ascii="Times New Roman" w:eastAsia="Malgun Gothic" w:hAnsi="Times New Roman"/>
          <w:lang w:eastAsia="sv-SE"/>
        </w:rPr>
        <w:t xml:space="preserve">First, the impact of non-coherent combining across </w:t>
      </w:r>
      <w:proofErr w:type="gramStart"/>
      <w:r w:rsidR="00BC3B17">
        <w:rPr>
          <w:rFonts w:ascii="Times New Roman" w:eastAsia="Malgun Gothic" w:hAnsi="Times New Roman"/>
          <w:lang w:eastAsia="sv-SE"/>
        </w:rPr>
        <w:t>multiple</w:t>
      </w:r>
      <w:proofErr w:type="gramEnd"/>
      <w:r w:rsidR="00BC3B17">
        <w:rPr>
          <w:rFonts w:ascii="Times New Roman" w:eastAsia="Malgun Gothic" w:hAnsi="Times New Roman"/>
          <w:lang w:eastAsia="sv-SE"/>
        </w:rPr>
        <w:t xml:space="preserve"> PRS occasions is studied. Through link level simulation results, it is shown that RSTD estimation error can be reduced by as much as 50% when making use of 4 PRS occa</w:t>
      </w:r>
      <w:r w:rsidR="007F607A">
        <w:rPr>
          <w:rFonts w:ascii="Times New Roman" w:eastAsia="Malgun Gothic" w:hAnsi="Times New Roman"/>
          <w:lang w:eastAsia="sv-SE"/>
        </w:rPr>
        <w:t xml:space="preserve">sions compared to </w:t>
      </w:r>
      <w:r w:rsidR="006A17DB">
        <w:rPr>
          <w:rFonts w:ascii="Times New Roman" w:eastAsia="Malgun Gothic" w:hAnsi="Times New Roman"/>
          <w:lang w:eastAsia="sv-SE"/>
        </w:rPr>
        <w:t>a single PRS occasion baseline.</w:t>
      </w:r>
      <w:r w:rsidR="004E4B76">
        <w:rPr>
          <w:rFonts w:ascii="Times New Roman" w:eastAsia="Malgun Gothic" w:hAnsi="Times New Roman"/>
          <w:lang w:eastAsia="sv-SE"/>
        </w:rPr>
        <w:t xml:space="preserve"> </w:t>
      </w:r>
      <w:r w:rsidR="007F607A">
        <w:rPr>
          <w:rFonts w:ascii="Times New Roman" w:eastAsia="Malgun Gothic" w:hAnsi="Times New Roman"/>
          <w:lang w:eastAsia="sv-SE"/>
        </w:rPr>
        <w:t>Then, the imp</w:t>
      </w:r>
      <w:r w:rsidR="00D11587">
        <w:rPr>
          <w:rFonts w:ascii="Times New Roman" w:eastAsia="Malgun Gothic" w:hAnsi="Times New Roman"/>
          <w:lang w:eastAsia="sv-SE"/>
        </w:rPr>
        <w:t>act of non-coherent combining across</w:t>
      </w:r>
      <w:r w:rsidR="007F607A">
        <w:rPr>
          <w:rFonts w:ascii="Times New Roman" w:eastAsia="Malgun Gothic" w:hAnsi="Times New Roman"/>
          <w:lang w:eastAsia="sv-SE"/>
        </w:rPr>
        <w:t xml:space="preserve"> multiple transmit an</w:t>
      </w:r>
      <w:r w:rsidR="00D11587">
        <w:rPr>
          <w:rFonts w:ascii="Times New Roman" w:eastAsia="Malgun Gothic" w:hAnsi="Times New Roman"/>
          <w:lang w:eastAsia="sv-SE"/>
        </w:rPr>
        <w:t>tenna</w:t>
      </w:r>
      <w:r w:rsidR="004E4B76">
        <w:rPr>
          <w:rFonts w:ascii="Times New Roman" w:eastAsia="Malgun Gothic" w:hAnsi="Times New Roman"/>
          <w:lang w:eastAsia="sv-SE"/>
        </w:rPr>
        <w:t xml:space="preserve"> ports</w:t>
      </w:r>
      <w:r w:rsidR="00D11587">
        <w:rPr>
          <w:rFonts w:ascii="Times New Roman" w:eastAsia="Malgun Gothic" w:hAnsi="Times New Roman"/>
          <w:lang w:eastAsia="sv-SE"/>
        </w:rPr>
        <w:t xml:space="preserve"> is studied. C</w:t>
      </w:r>
      <w:r w:rsidR="007F607A">
        <w:rPr>
          <w:rFonts w:ascii="Times New Roman" w:eastAsia="Malgun Gothic" w:hAnsi="Times New Roman"/>
          <w:lang w:eastAsia="sv-SE"/>
        </w:rPr>
        <w:t xml:space="preserve">ombining </w:t>
      </w:r>
      <w:proofErr w:type="gramStart"/>
      <w:r w:rsidR="007F607A">
        <w:rPr>
          <w:rFonts w:ascii="Times New Roman" w:eastAsia="Malgun Gothic" w:hAnsi="Times New Roman"/>
          <w:lang w:eastAsia="sv-SE"/>
        </w:rPr>
        <w:t>quasi co-located</w:t>
      </w:r>
      <w:proofErr w:type="gramEnd"/>
      <w:r w:rsidR="007F607A">
        <w:rPr>
          <w:rFonts w:ascii="Times New Roman" w:eastAsia="Malgun Gothic" w:hAnsi="Times New Roman"/>
          <w:lang w:eastAsia="sv-SE"/>
        </w:rPr>
        <w:t xml:space="preserve"> (QCL) CRS antenna ports 0 and 1 along with PRS antenna port 6 can reduce RSTD estimation error by 30% compared to </w:t>
      </w:r>
      <w:r w:rsidR="00651FA5">
        <w:rPr>
          <w:rFonts w:ascii="Times New Roman" w:eastAsia="Malgun Gothic" w:hAnsi="Times New Roman"/>
          <w:lang w:eastAsia="sv-SE"/>
        </w:rPr>
        <w:t xml:space="preserve">the baseline of using </w:t>
      </w:r>
      <w:r w:rsidR="007F607A">
        <w:rPr>
          <w:rFonts w:ascii="Times New Roman" w:eastAsia="Malgun Gothic" w:hAnsi="Times New Roman"/>
          <w:lang w:eastAsia="sv-SE"/>
        </w:rPr>
        <w:t xml:space="preserve">PRS antenna port 6 </w:t>
      </w:r>
      <w:r w:rsidR="00060805">
        <w:rPr>
          <w:rFonts w:ascii="Times New Roman" w:eastAsia="Malgun Gothic" w:hAnsi="Times New Roman"/>
          <w:lang w:eastAsia="sv-SE"/>
        </w:rPr>
        <w:t>alone</w:t>
      </w:r>
      <w:r w:rsidR="007F607A">
        <w:rPr>
          <w:rFonts w:ascii="Times New Roman" w:eastAsia="Malgun Gothic" w:hAnsi="Times New Roman"/>
          <w:lang w:eastAsia="sv-SE"/>
        </w:rPr>
        <w:t>.</w:t>
      </w:r>
      <w:r w:rsidR="00D724E4">
        <w:rPr>
          <w:rFonts w:ascii="Times New Roman" w:eastAsia="Malgun Gothic" w:hAnsi="Times New Roman"/>
          <w:lang w:eastAsia="sv-SE"/>
        </w:rPr>
        <w:t xml:space="preserve"> This result demonstrates the potential of the PRS+CRS OTDOA enhancement as proposed in [3], and leads to the following </w:t>
      </w:r>
      <w:r w:rsidR="0090694C">
        <w:rPr>
          <w:rFonts w:ascii="Times New Roman" w:eastAsia="Malgun Gothic" w:hAnsi="Times New Roman"/>
          <w:lang w:eastAsia="sv-SE"/>
        </w:rPr>
        <w:t xml:space="preserve">two </w:t>
      </w:r>
      <w:r w:rsidR="00D724E4">
        <w:rPr>
          <w:rFonts w:ascii="Times New Roman" w:eastAsia="Malgun Gothic" w:hAnsi="Times New Roman"/>
          <w:lang w:eastAsia="sv-SE"/>
        </w:rPr>
        <w:t>proposal</w:t>
      </w:r>
      <w:r w:rsidR="0090694C">
        <w:rPr>
          <w:rFonts w:ascii="Times New Roman" w:eastAsia="Malgun Gothic" w:hAnsi="Times New Roman"/>
          <w:lang w:eastAsia="sv-SE"/>
        </w:rPr>
        <w:t>s</w:t>
      </w:r>
      <w:r w:rsidR="00D724E4">
        <w:rPr>
          <w:rFonts w:ascii="Times New Roman" w:eastAsia="Malgun Gothic" w:hAnsi="Times New Roman"/>
          <w:lang w:eastAsia="sv-SE"/>
        </w:rPr>
        <w:t>:</w:t>
      </w:r>
    </w:p>
    <w:p w14:paraId="525BECC1" w14:textId="6D57BE90" w:rsidR="008E14E9" w:rsidRDefault="00D724E4" w:rsidP="008E14E9">
      <w:pPr>
        <w:rPr>
          <w:rFonts w:eastAsia="Malgun Gothic" w:cs="Arial"/>
          <w:b/>
          <w:lang w:eastAsia="sv-SE"/>
        </w:rPr>
      </w:pPr>
      <w:r w:rsidRPr="008E14E9">
        <w:rPr>
          <w:rFonts w:eastAsia="Malgun Gothic" w:cs="Arial"/>
          <w:b/>
          <w:lang w:eastAsia="sv-SE"/>
        </w:rPr>
        <w:t xml:space="preserve">Proposal 1: Update </w:t>
      </w:r>
      <w:r w:rsidR="0090694C">
        <w:rPr>
          <w:rFonts w:eastAsia="Malgun Gothic" w:cs="Arial"/>
          <w:b/>
          <w:lang w:eastAsia="sv-SE"/>
        </w:rPr>
        <w:t>3GPP TS 36.355</w:t>
      </w:r>
      <w:r w:rsidRPr="008E14E9">
        <w:rPr>
          <w:rFonts w:eastAsia="Malgun Gothic" w:cs="Arial"/>
          <w:b/>
          <w:lang w:eastAsia="sv-SE"/>
        </w:rPr>
        <w:t xml:space="preserve"> to enable </w:t>
      </w:r>
      <w:r w:rsidR="00B66CF3">
        <w:rPr>
          <w:rFonts w:eastAsia="Malgun Gothic" w:cs="Arial"/>
          <w:b/>
          <w:lang w:eastAsia="sv-SE"/>
        </w:rPr>
        <w:t xml:space="preserve">legacy </w:t>
      </w:r>
      <w:r w:rsidRPr="008E14E9">
        <w:rPr>
          <w:rFonts w:eastAsia="Malgun Gothic" w:cs="Arial"/>
          <w:b/>
          <w:lang w:eastAsia="sv-SE"/>
        </w:rPr>
        <w:t>PRS+CRS as outlined in [3].</w:t>
      </w:r>
    </w:p>
    <w:p w14:paraId="69196961" w14:textId="7ECFD409" w:rsidR="0090694C" w:rsidRPr="008E14E9" w:rsidRDefault="0090694C" w:rsidP="008E14E9">
      <w:pPr>
        <w:rPr>
          <w:rFonts w:eastAsia="Malgun Gothic" w:cs="Arial"/>
          <w:b/>
          <w:lang w:eastAsia="sv-SE"/>
        </w:rPr>
      </w:pPr>
      <w:r>
        <w:rPr>
          <w:rFonts w:eastAsia="Malgun Gothic" w:cs="Arial"/>
          <w:b/>
          <w:lang w:eastAsia="sv-SE"/>
        </w:rPr>
        <w:t>Proposal 2: Include PRS+CRS results in Section 7 of upcoming 3GPP TR 37.857</w:t>
      </w:r>
      <w:r w:rsidR="00CD05CF">
        <w:rPr>
          <w:rFonts w:eastAsia="Malgun Gothic" w:cs="Arial"/>
          <w:b/>
          <w:lang w:eastAsia="sv-SE"/>
        </w:rPr>
        <w:t xml:space="preserve"> [7]</w:t>
      </w:r>
      <w:r>
        <w:rPr>
          <w:rFonts w:eastAsia="Malgun Gothic" w:cs="Arial"/>
          <w:b/>
          <w:lang w:eastAsia="sv-SE"/>
        </w:rPr>
        <w:t>.</w:t>
      </w:r>
    </w:p>
    <w:p w14:paraId="4218583D" w14:textId="77777777" w:rsidR="00303403" w:rsidRDefault="006A17DB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Next, the impact of dynamic thresholding is studied.</w:t>
      </w:r>
      <w:r w:rsidR="00D724E4">
        <w:rPr>
          <w:rFonts w:ascii="Times New Roman" w:eastAsia="Malgun Gothic" w:hAnsi="Times New Roman"/>
          <w:lang w:eastAsia="sv-SE"/>
        </w:rPr>
        <w:t xml:space="preserve"> Dynamic thresholding is considered an advanced </w:t>
      </w:r>
      <w:r w:rsidR="0072056E">
        <w:rPr>
          <w:rFonts w:ascii="Times New Roman" w:eastAsia="Malgun Gothic" w:hAnsi="Times New Roman"/>
          <w:lang w:eastAsia="sv-SE"/>
        </w:rPr>
        <w:t xml:space="preserve">receiver technique where the </w:t>
      </w:r>
      <m:oMath>
        <m:r>
          <w:rPr>
            <w:rFonts w:ascii="Cambria Math" w:eastAsia="Malgun Gothic" w:hAnsi="Cambria Math"/>
            <w:lang w:eastAsia="sv-SE"/>
          </w:rPr>
          <m:t>ε</m:t>
        </m:r>
      </m:oMath>
      <w:r w:rsidR="00D724E4">
        <w:rPr>
          <w:rFonts w:ascii="Times New Roman" w:eastAsia="Malgun Gothic" w:hAnsi="Times New Roman"/>
          <w:lang w:eastAsia="sv-SE"/>
        </w:rPr>
        <w:t xml:space="preserve"> parameter from [2] is computed dynamically to adapt to different channel conditions. </w:t>
      </w:r>
      <w:r w:rsidR="00303403">
        <w:rPr>
          <w:rFonts w:ascii="Times New Roman" w:eastAsia="Malgun Gothic" w:hAnsi="Times New Roman"/>
          <w:lang w:eastAsia="sv-SE"/>
        </w:rPr>
        <w:t xml:space="preserve">Results </w:t>
      </w:r>
      <w:r w:rsidR="0072056E">
        <w:rPr>
          <w:rFonts w:ascii="Times New Roman" w:eastAsia="Malgun Gothic" w:hAnsi="Times New Roman"/>
          <w:lang w:eastAsia="sv-SE"/>
        </w:rPr>
        <w:t>show that f</w:t>
      </w:r>
      <w:r w:rsidR="00D724E4">
        <w:rPr>
          <w:rFonts w:ascii="Times New Roman" w:eastAsia="Malgun Gothic" w:hAnsi="Times New Roman"/>
          <w:lang w:eastAsia="sv-SE"/>
        </w:rPr>
        <w:t xml:space="preserve">or a given number of PRS occasions, </w:t>
      </w:r>
      <w:r w:rsidR="0072056E">
        <w:rPr>
          <w:rFonts w:ascii="Times New Roman" w:eastAsia="Malgun Gothic" w:hAnsi="Times New Roman"/>
          <w:lang w:eastAsia="sv-SE"/>
        </w:rPr>
        <w:t>dynamic thresholding can</w:t>
      </w:r>
      <w:r w:rsidR="00D724E4">
        <w:rPr>
          <w:rFonts w:ascii="Times New Roman" w:eastAsia="Malgun Gothic" w:hAnsi="Times New Roman"/>
          <w:lang w:eastAsia="sv-SE"/>
        </w:rPr>
        <w:t xml:space="preserve"> reduce RSTD estimation error by as much as </w:t>
      </w:r>
      <w:r w:rsidR="00EC4649">
        <w:rPr>
          <w:rFonts w:ascii="Times New Roman" w:eastAsia="Malgun Gothic" w:hAnsi="Times New Roman"/>
          <w:lang w:eastAsia="sv-SE"/>
        </w:rPr>
        <w:t>60%. Alternatively, a given RSTD estimation performance can be met with fewer PRS occasions</w:t>
      </w:r>
      <w:r w:rsidR="0072056E">
        <w:rPr>
          <w:rFonts w:ascii="Times New Roman" w:eastAsia="Malgun Gothic" w:hAnsi="Times New Roman"/>
          <w:lang w:eastAsia="sv-SE"/>
        </w:rPr>
        <w:t xml:space="preserve">. This feature allows </w:t>
      </w:r>
      <w:r w:rsidR="00EC4649">
        <w:rPr>
          <w:rFonts w:ascii="Times New Roman" w:eastAsia="Malgun Gothic" w:hAnsi="Times New Roman"/>
          <w:lang w:eastAsia="sv-SE"/>
        </w:rPr>
        <w:t>for a longer PRS occasion period, thereby reducing positioning overhead in the network.</w:t>
      </w:r>
      <w:r w:rsidR="00303403">
        <w:rPr>
          <w:rFonts w:ascii="Times New Roman" w:eastAsia="Malgun Gothic" w:hAnsi="Times New Roman"/>
          <w:lang w:eastAsia="sv-SE"/>
        </w:rPr>
        <w:t xml:space="preserve"> </w:t>
      </w:r>
    </w:p>
    <w:p w14:paraId="1CADF311" w14:textId="3D96AF33" w:rsidR="00953906" w:rsidRDefault="00EC4649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>Finally, it is shown that dynamic thresholding reduces the effect of RSTD performance error flooring. For example, when increasing the SINR</w:t>
      </w:r>
      <w:r w:rsidR="001C2EFF">
        <w:rPr>
          <w:rFonts w:ascii="Times New Roman" w:eastAsia="Malgun Gothic" w:hAnsi="Times New Roman"/>
          <w:lang w:eastAsia="sv-SE"/>
        </w:rPr>
        <w:t xml:space="preserve"> 6dB</w:t>
      </w:r>
      <w:r>
        <w:rPr>
          <w:rFonts w:ascii="Times New Roman" w:eastAsia="Malgun Gothic" w:hAnsi="Times New Roman"/>
          <w:lang w:eastAsia="sv-SE"/>
        </w:rPr>
        <w:t xml:space="preserve"> from (-6dB eN</w:t>
      </w:r>
      <w:r w:rsidR="001C2EFF">
        <w:rPr>
          <w:rFonts w:ascii="Times New Roman" w:eastAsia="Malgun Gothic" w:hAnsi="Times New Roman"/>
          <w:lang w:eastAsia="sv-SE"/>
        </w:rPr>
        <w:t>B0, -13dB eNB1) to (0dB eNB0, -7</w:t>
      </w:r>
      <w:r>
        <w:rPr>
          <w:rFonts w:ascii="Times New Roman" w:eastAsia="Malgun Gothic" w:hAnsi="Times New Roman"/>
          <w:lang w:eastAsia="sv-SE"/>
        </w:rPr>
        <w:t xml:space="preserve">dB eNB1), static thresholding </w:t>
      </w:r>
      <w:r w:rsidR="00303403">
        <w:rPr>
          <w:rFonts w:ascii="Times New Roman" w:eastAsia="Malgun Gothic" w:hAnsi="Times New Roman"/>
          <w:lang w:eastAsia="sv-SE"/>
        </w:rPr>
        <w:t xml:space="preserve">shows only a marginal improvement </w:t>
      </w:r>
      <w:r>
        <w:rPr>
          <w:rFonts w:ascii="Times New Roman" w:eastAsia="Malgun Gothic" w:hAnsi="Times New Roman"/>
          <w:lang w:eastAsia="sv-SE"/>
        </w:rPr>
        <w:t>while dynamic thresholding reduces RSTD estimation error by 40%.</w:t>
      </w:r>
    </w:p>
    <w:p w14:paraId="12F550AA" w14:textId="0A7689E7" w:rsidR="00C62A0B" w:rsidRPr="00C62A0B" w:rsidRDefault="00543A33" w:rsidP="005B19FF">
      <w:pPr>
        <w:rPr>
          <w:rFonts w:ascii="Times New Roman" w:eastAsia="Malgun Gothic" w:hAnsi="Times New Roman"/>
          <w:lang w:eastAsia="sv-SE"/>
        </w:rPr>
      </w:pPr>
      <w:r>
        <w:rPr>
          <w:rFonts w:ascii="Times New Roman" w:eastAsia="Malgun Gothic" w:hAnsi="Times New Roman"/>
          <w:lang w:eastAsia="sv-SE"/>
        </w:rPr>
        <w:t xml:space="preserve">In [4], a Way Forward for possible enhancements to OTDOA positioning enhancements suggests </w:t>
      </w:r>
      <w:r w:rsidR="008E14E9">
        <w:rPr>
          <w:rFonts w:ascii="Times New Roman" w:eastAsia="Malgun Gothic" w:hAnsi="Times New Roman"/>
          <w:lang w:eastAsia="sv-SE"/>
        </w:rPr>
        <w:t xml:space="preserve">new, enhanced positioning reference signals as a way to </w:t>
      </w:r>
      <w:r>
        <w:rPr>
          <w:rFonts w:ascii="Times New Roman" w:eastAsia="Malgun Gothic" w:hAnsi="Times New Roman"/>
          <w:lang w:eastAsia="sv-SE"/>
        </w:rPr>
        <w:t>reduce RSTD estimation error. As</w:t>
      </w:r>
      <w:r w:rsidR="00F962D9">
        <w:rPr>
          <w:rFonts w:ascii="Times New Roman" w:eastAsia="Malgun Gothic" w:hAnsi="Times New Roman"/>
          <w:lang w:eastAsia="sv-SE"/>
        </w:rPr>
        <w:t xml:space="preserve"> RAN1 contemplates </w:t>
      </w:r>
      <w:r w:rsidR="00C47B59">
        <w:rPr>
          <w:rFonts w:ascii="Times New Roman" w:eastAsia="Malgun Gothic" w:hAnsi="Times New Roman"/>
          <w:lang w:eastAsia="sv-SE"/>
        </w:rPr>
        <w:t>these</w:t>
      </w:r>
      <w:r>
        <w:rPr>
          <w:rFonts w:ascii="Times New Roman" w:eastAsia="Malgun Gothic" w:hAnsi="Times New Roman"/>
          <w:lang w:eastAsia="sv-SE"/>
        </w:rPr>
        <w:t xml:space="preserve"> new signalling</w:t>
      </w:r>
      <w:r w:rsidR="00F962D9">
        <w:rPr>
          <w:rFonts w:ascii="Times New Roman" w:eastAsia="Malgun Gothic" w:hAnsi="Times New Roman"/>
          <w:lang w:eastAsia="sv-SE"/>
        </w:rPr>
        <w:t xml:space="preserve"> schemes</w:t>
      </w:r>
      <w:r>
        <w:rPr>
          <w:rFonts w:ascii="Times New Roman" w:eastAsia="Malgun Gothic" w:hAnsi="Times New Roman"/>
          <w:lang w:eastAsia="sv-SE"/>
        </w:rPr>
        <w:t xml:space="preserve">, it is important to understand the </w:t>
      </w:r>
      <w:r w:rsidR="00F962D9">
        <w:rPr>
          <w:rFonts w:ascii="Times New Roman" w:eastAsia="Malgun Gothic" w:hAnsi="Times New Roman"/>
          <w:lang w:eastAsia="sv-SE"/>
        </w:rPr>
        <w:t xml:space="preserve">full potential of legacy signals. Results </w:t>
      </w:r>
      <w:r w:rsidR="003C712D">
        <w:rPr>
          <w:rFonts w:ascii="Times New Roman" w:eastAsia="Malgun Gothic" w:hAnsi="Times New Roman"/>
          <w:lang w:eastAsia="sv-SE"/>
        </w:rPr>
        <w:t>in this document</w:t>
      </w:r>
      <w:r w:rsidR="00F962D9">
        <w:rPr>
          <w:rFonts w:ascii="Times New Roman" w:eastAsia="Malgun Gothic" w:hAnsi="Times New Roman"/>
          <w:lang w:eastAsia="sv-SE"/>
        </w:rPr>
        <w:t xml:space="preserve"> suggest that legacy CRS and PRS, along with an advanced receiver, may allow for sufficiently low RSTD estimation error without the</w:t>
      </w:r>
      <w:r w:rsidR="00AE4495">
        <w:rPr>
          <w:rFonts w:ascii="Times New Roman" w:eastAsia="Malgun Gothic" w:hAnsi="Times New Roman"/>
          <w:lang w:eastAsia="sv-SE"/>
        </w:rPr>
        <w:t xml:space="preserve"> need to introduce new signals.</w:t>
      </w:r>
    </w:p>
    <w:p w14:paraId="2AB0F3F3" w14:textId="77777777" w:rsidR="00EC4649" w:rsidRPr="00EC4649" w:rsidRDefault="00EC4649" w:rsidP="005B19FF">
      <w:pPr>
        <w:rPr>
          <w:rFonts w:ascii="Times New Roman" w:eastAsia="Malgun Gothic" w:hAnsi="Times New Roman"/>
          <w:lang w:eastAsia="sv-SE"/>
        </w:rPr>
      </w:pPr>
    </w:p>
    <w:p w14:paraId="7DB007D6" w14:textId="77777777" w:rsidR="00297A6E" w:rsidRDefault="00297A6E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 w:eastAsia="ko-KR"/>
        </w:rPr>
      </w:pPr>
      <w:r>
        <w:rPr>
          <w:lang w:val="en-US" w:eastAsia="ko-KR"/>
        </w:rPr>
        <w:br w:type="page"/>
      </w:r>
    </w:p>
    <w:p w14:paraId="58529736" w14:textId="3E166F13" w:rsidR="003268E3" w:rsidRDefault="00953906" w:rsidP="00585D05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Baseline RSTD </w:t>
      </w:r>
      <w:r w:rsidR="00336CBE">
        <w:rPr>
          <w:lang w:val="en-US" w:eastAsia="ko-KR"/>
        </w:rPr>
        <w:t xml:space="preserve">estimation </w:t>
      </w:r>
      <w:r>
        <w:rPr>
          <w:lang w:val="en-US" w:eastAsia="ko-KR"/>
        </w:rPr>
        <w:t>algorithm</w:t>
      </w:r>
    </w:p>
    <w:p w14:paraId="086BFAD6" w14:textId="4F9988FD" w:rsidR="00D0535D" w:rsidRPr="00E11454" w:rsidRDefault="00D0535D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B4B8C">
        <w:rPr>
          <w:rFonts w:eastAsia="Malgun Gothic" w:cs="Arial"/>
          <w:lang w:val="en-US" w:eastAsia="sv-SE"/>
        </w:rPr>
        <w:br/>
      </w:r>
      <w:r w:rsidR="003216B3" w:rsidRPr="00E11454">
        <w:rPr>
          <w:rFonts w:ascii="Times New Roman" w:eastAsia="Malgun Gothic" w:hAnsi="Times New Roman"/>
          <w:lang w:eastAsia="sv-SE"/>
        </w:rPr>
        <w:t xml:space="preserve">The baseline </w:t>
      </w:r>
      <w:r w:rsidR="00957E29" w:rsidRPr="00E11454">
        <w:rPr>
          <w:rFonts w:ascii="Times New Roman" w:eastAsia="Malgun Gothic" w:hAnsi="Times New Roman"/>
          <w:lang w:eastAsia="sv-SE"/>
        </w:rPr>
        <w:t xml:space="preserve">RSTD estimation </w:t>
      </w:r>
      <w:r w:rsidR="003216B3" w:rsidRPr="00E11454">
        <w:rPr>
          <w:rFonts w:ascii="Times New Roman" w:eastAsia="Malgun Gothic" w:hAnsi="Times New Roman"/>
          <w:lang w:eastAsia="sv-SE"/>
        </w:rPr>
        <w:t>algori</w:t>
      </w:r>
      <w:r w:rsidR="00B62822">
        <w:rPr>
          <w:rFonts w:ascii="Times New Roman" w:eastAsia="Malgun Gothic" w:hAnsi="Times New Roman"/>
          <w:lang w:eastAsia="sv-SE"/>
        </w:rPr>
        <w:t>thm from [2</w:t>
      </w:r>
      <w:r w:rsidR="00953906" w:rsidRPr="00E11454">
        <w:rPr>
          <w:rFonts w:ascii="Times New Roman" w:eastAsia="Malgun Gothic" w:hAnsi="Times New Roman"/>
          <w:lang w:eastAsia="sv-SE"/>
        </w:rPr>
        <w:t>] is described as follows.</w:t>
      </w:r>
      <w:r w:rsidR="006551A0" w:rsidRPr="00E11454">
        <w:rPr>
          <w:rFonts w:ascii="Times New Roman" w:eastAsia="Malgun Gothic" w:hAnsi="Times New Roman"/>
          <w:lang w:eastAsia="sv-SE"/>
        </w:rPr>
        <w:t xml:space="preserve"> </w:t>
      </w:r>
      <w:r w:rsidR="00953906" w:rsidRPr="00E11454">
        <w:rPr>
          <w:rFonts w:ascii="Times New Roman" w:eastAsia="Malgun Gothic" w:hAnsi="Times New Roman"/>
          <w:lang w:eastAsia="sv-SE"/>
        </w:rPr>
        <w:t>Given a received signal</w:t>
      </w:r>
      <w:r w:rsidR="00953906" w:rsidRPr="00E11454">
        <w:rPr>
          <w:rFonts w:ascii="Times New Roman" w:eastAsia="Malgun Gothic" w:hAnsi="Times New Roman"/>
          <w:lang w:val="en-US" w:eastAsia="sv-SE"/>
        </w:rPr>
        <w:t xml:space="preserve"> </w:t>
      </w:r>
      <m:oMath>
        <m:r>
          <w:rPr>
            <w:rFonts w:ascii="Cambria Math" w:eastAsia="Malgun Gothic" w:hAnsi="Cambria Math" w:cs="Arial"/>
            <w:lang w:val="en-US" w:eastAsia="sv-SE"/>
          </w:rPr>
          <m:t>y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 and a transmitted </w:t>
      </w:r>
      <w:r w:rsidRPr="00E11454">
        <w:rPr>
          <w:rFonts w:ascii="Times New Roman" w:eastAsia="Malgun Gothic" w:hAnsi="Times New Roman"/>
          <w:lang w:val="en-US" w:eastAsia="sv-SE"/>
        </w:rPr>
        <w:t xml:space="preserve">reference signal </w:t>
      </w:r>
      <m:oMath>
        <m:r>
          <w:rPr>
            <w:rFonts w:ascii="Cambria Math" w:eastAsia="Malgun Gothic" w:hAnsi="Cambria Math" w:cs="Arial"/>
            <w:lang w:val="en-US" w:eastAsia="sv-SE"/>
          </w:rPr>
          <m:t>x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, the cross-correlation value at a given delay </w:t>
      </w:r>
      <m:oMath>
        <m:r>
          <w:rPr>
            <w:rFonts w:ascii="Cambria Math" w:eastAsia="Malgun Gothic" w:hAnsi="Cambria Math"/>
            <w:lang w:val="en-US" w:eastAsia="sv-SE"/>
          </w:rPr>
          <m:t>τ</m:t>
        </m:r>
      </m:oMath>
      <w:r w:rsidR="00953906" w:rsidRPr="00E11454">
        <w:rPr>
          <w:rFonts w:ascii="Times New Roman" w:eastAsia="Malgun Gothic" w:hAnsi="Times New Roman"/>
          <w:lang w:val="en-US" w:eastAsia="sv-SE"/>
        </w:rPr>
        <w:t xml:space="preserve"> is expressed as</w:t>
      </w:r>
    </w:p>
    <w:p w14:paraId="248E503E" w14:textId="14F2B99D" w:rsidR="0057667F" w:rsidRPr="00E11454" w:rsidRDefault="0057667F" w:rsidP="0057667F">
      <w:pPr>
        <w:pStyle w:val="Caption"/>
        <w:keepNext/>
        <w:jc w:val="both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57667F" w:rsidRPr="00E11454" w14:paraId="23FFB793" w14:textId="77777777" w:rsidTr="0057667F">
        <w:tc>
          <w:tcPr>
            <w:tcW w:w="350" w:type="pct"/>
            <w:vAlign w:val="center"/>
          </w:tcPr>
          <w:p w14:paraId="6183F542" w14:textId="77777777" w:rsidR="0057667F" w:rsidRPr="00E11454" w:rsidRDefault="0057667F" w:rsidP="00D0535D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1E64CA0F" w14:textId="4F8A6296" w:rsidR="0057667F" w:rsidRPr="00E11454" w:rsidRDefault="0057667F" w:rsidP="00D0535D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R</m:t>
                </m:r>
                <m:d>
                  <m:d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d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nary>
                  <m:naryPr>
                    <m:chr m:val="∑"/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i=0</m:t>
                    </m:r>
                  </m:sub>
                  <m:sup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K</m:t>
                    </m:r>
                  </m:sup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y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i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*</m:t>
                        </m:r>
                      </m:sup>
                    </m:sSup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i-τ</m:t>
                        </m:r>
                      </m:e>
                    </m:d>
                  </m:e>
                </m:nary>
                <m:r>
                  <m:rPr>
                    <m:nor/>
                  </m:rPr>
                  <w:rPr>
                    <w:rFonts w:ascii="Cambria Math" w:eastAsia="Malgun Gothic" w:hAnsi="Cambria Math" w:cs="Arial"/>
                    <w:lang w:val="en-US" w:eastAsia="sv-SE"/>
                  </w:rPr>
                  <m:t>,</m:t>
                </m:r>
              </m:oMath>
            </m:oMathPara>
          </w:p>
        </w:tc>
        <w:tc>
          <w:tcPr>
            <w:tcW w:w="350" w:type="pct"/>
            <w:vAlign w:val="center"/>
          </w:tcPr>
          <w:p w14:paraId="1BA85634" w14:textId="07CCA42C" w:rsidR="0057667F" w:rsidRPr="00E11454" w:rsidRDefault="0057667F" w:rsidP="0057667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1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08175C7E" w14:textId="77777777" w:rsidR="0057667F" w:rsidRPr="00E11454" w:rsidRDefault="0057667F" w:rsidP="00D0535D">
      <w:pPr>
        <w:overflowPunct/>
        <w:spacing w:after="0"/>
        <w:textAlignment w:val="auto"/>
        <w:rPr>
          <w:rFonts w:ascii="Times New Roman" w:eastAsia="Malgun Gothic" w:hAnsi="Times New Roman"/>
          <w:lang w:eastAsia="sv-SE"/>
        </w:rPr>
      </w:pPr>
    </w:p>
    <w:p w14:paraId="7C8F98B7" w14:textId="4B03C9D6" w:rsidR="00D0535D" w:rsidRPr="00E11454" w:rsidRDefault="00A9644C" w:rsidP="006551A0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proofErr w:type="gramStart"/>
      <w:r>
        <w:rPr>
          <w:rFonts w:ascii="Times New Roman" w:eastAsia="Malgun Gothic" w:hAnsi="Times New Roman"/>
          <w:lang w:val="en-US" w:eastAsia="sv-SE"/>
        </w:rPr>
        <w:t>w</w:t>
      </w:r>
      <w:r w:rsidR="00D0535D" w:rsidRPr="00E11454">
        <w:rPr>
          <w:rFonts w:ascii="Times New Roman" w:eastAsia="Malgun Gothic" w:hAnsi="Times New Roman"/>
          <w:lang w:val="en-US" w:eastAsia="sv-SE"/>
        </w:rPr>
        <w:t>here</w:t>
      </w:r>
      <w:proofErr w:type="gramEnd"/>
      <w:r w:rsidR="00092CE0" w:rsidRPr="00E11454">
        <w:rPr>
          <w:rFonts w:ascii="Times New Roman" w:eastAsia="Malgun Gothic" w:hAnsi="Times New Roman"/>
          <w:lang w:val="en-US" w:eastAsia="sv-SE"/>
        </w:rPr>
        <w:t xml:space="preserve"> </w:t>
      </w:r>
      <w:proofErr w:type="spellStart"/>
      <w:r w:rsidR="00092CE0" w:rsidRPr="00E11454">
        <w:rPr>
          <w:rFonts w:ascii="Times New Roman" w:eastAsia="Malgun Gothic" w:hAnsi="Times New Roman"/>
          <w:i/>
          <w:lang w:val="en-US" w:eastAsia="sv-SE"/>
        </w:rPr>
        <w:t>i</w:t>
      </w:r>
      <w:proofErr w:type="spellEnd"/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092CE0" w:rsidRPr="00E11454">
        <w:rPr>
          <w:rFonts w:ascii="Times New Roman" w:eastAsia="Malgun Gothic" w:hAnsi="Times New Roman"/>
          <w:lang w:val="en-US" w:eastAsia="sv-SE"/>
        </w:rPr>
        <w:t xml:space="preserve">and </w:t>
      </w:r>
      <w:r w:rsidR="00D0535D" w:rsidRPr="00E11454">
        <w:rPr>
          <w:rFonts w:ascii="Times New Roman" w:eastAsia="Malgun Gothic" w:hAnsi="Times New Roman"/>
          <w:i/>
          <w:lang w:val="en-US" w:eastAsia="sv-SE"/>
        </w:rPr>
        <w:t>K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7130FB">
        <w:rPr>
          <w:rFonts w:ascii="Times New Roman" w:eastAsia="Malgun Gothic" w:hAnsi="Times New Roman"/>
          <w:lang w:val="en-US" w:eastAsia="sv-SE"/>
        </w:rPr>
        <w:t>define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the search </w:t>
      </w:r>
      <w:r w:rsidR="00953906" w:rsidRPr="00E11454">
        <w:rPr>
          <w:rFonts w:ascii="Times New Roman" w:eastAsia="Malgun Gothic" w:hAnsi="Times New Roman"/>
          <w:lang w:val="en-US" w:eastAsia="sv-SE"/>
        </w:rPr>
        <w:t>window for the positioning</w:t>
      </w:r>
      <w:r w:rsidR="006551A0" w:rsidRPr="00E11454">
        <w:rPr>
          <w:rFonts w:ascii="Times New Roman" w:eastAsia="Malgun Gothic" w:hAnsi="Times New Roman"/>
          <w:lang w:val="en-US" w:eastAsia="sv-SE"/>
        </w:rPr>
        <w:t xml:space="preserve"> estimation,</w:t>
      </w:r>
      <w:r w:rsidR="00953906" w:rsidRPr="00E11454">
        <w:rPr>
          <w:rFonts w:ascii="Times New Roman" w:eastAsia="Malgun Gothic" w:hAnsi="Times New Roman"/>
          <w:lang w:val="en-US" w:eastAsia="sv-SE"/>
        </w:rPr>
        <w:t xml:space="preserve"> and </w:t>
      </w:r>
      <w:r w:rsidR="00D0535D" w:rsidRPr="00E11454">
        <w:rPr>
          <w:rFonts w:ascii="Times New Roman" w:eastAsia="Malgun Gothic" w:hAnsi="Times New Roman"/>
          <w:lang w:val="en-US" w:eastAsia="sv-SE"/>
        </w:rPr>
        <w:t>()</w:t>
      </w:r>
      <w:r w:rsidR="00953906" w:rsidRPr="00E11454">
        <w:rPr>
          <w:rFonts w:ascii="Times New Roman" w:eastAsia="Malgun Gothic" w:hAnsi="Times New Roman"/>
          <w:lang w:val="en-US" w:eastAsia="sv-SE"/>
        </w:rPr>
        <w:t>*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2F637D" w:rsidRPr="00E11454">
        <w:rPr>
          <w:rFonts w:ascii="Times New Roman" w:eastAsia="Malgun Gothic" w:hAnsi="Times New Roman"/>
          <w:lang w:val="en-US" w:eastAsia="sv-SE"/>
        </w:rPr>
        <w:t>represents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the complex conjugate.</w:t>
      </w:r>
      <w:r w:rsidR="006551A0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3216B3" w:rsidRPr="00E11454">
        <w:rPr>
          <w:rFonts w:ascii="Times New Roman" w:eastAsia="Malgun Gothic" w:hAnsi="Times New Roman"/>
          <w:lang w:val="en-US" w:eastAsia="sv-SE"/>
        </w:rPr>
        <w:t xml:space="preserve">Multiple such </w:t>
      </w:r>
      <w:r w:rsidR="001D1F74">
        <w:rPr>
          <w:rFonts w:ascii="Times New Roman" w:eastAsia="Malgun Gothic" w:hAnsi="Times New Roman"/>
          <w:lang w:val="en-US" w:eastAsia="sv-SE"/>
        </w:rPr>
        <w:t xml:space="preserve">non-coherent </w:t>
      </w:r>
      <w:r w:rsidR="003216B3" w:rsidRPr="00E11454">
        <w:rPr>
          <w:rFonts w:ascii="Times New Roman" w:eastAsia="Malgun Gothic" w:hAnsi="Times New Roman"/>
          <w:lang w:val="en-US" w:eastAsia="sv-SE"/>
        </w:rPr>
        <w:t>measurements can be combined as</w:t>
      </w:r>
      <w:r w:rsidR="00D0535D" w:rsidRPr="00E11454">
        <w:rPr>
          <w:rFonts w:ascii="Times New Roman" w:eastAsia="Malgun Gothic" w:hAnsi="Times New Roman"/>
          <w:lang w:val="en-US" w:eastAsia="sv-SE"/>
        </w:rPr>
        <w:t xml:space="preserve"> </w:t>
      </w:r>
    </w:p>
    <w:p w14:paraId="28CEC85E" w14:textId="77777777" w:rsidR="0057667F" w:rsidRPr="00E11454" w:rsidRDefault="0057667F" w:rsidP="006551A0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57667F" w:rsidRPr="00E11454" w14:paraId="09907F09" w14:textId="77777777" w:rsidTr="000C27CF">
        <w:tc>
          <w:tcPr>
            <w:tcW w:w="350" w:type="pct"/>
            <w:vAlign w:val="center"/>
          </w:tcPr>
          <w:p w14:paraId="5B3447B9" w14:textId="77777777" w:rsidR="0057667F" w:rsidRPr="00E11454" w:rsidRDefault="0057667F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7FB07D10" w14:textId="0E83C1DA" w:rsidR="0057667F" w:rsidRPr="00E11454" w:rsidRDefault="00416796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R</m:t>
                    </m:r>
                  </m:e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ave</m:t>
                    </m:r>
                  </m:sub>
                </m:sSub>
                <m:d>
                  <m:d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d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f>
                  <m:f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1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dPr>
                      <m:e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S</m:t>
                        </m:r>
                      </m:e>
                    </m:d>
                  </m:den>
                </m:f>
                <m:nary>
                  <m:naryPr>
                    <m:chr m:val="∑"/>
                    <m:supHide m:val="1"/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s∈S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 w:cs="Arial"/>
                                <w:lang w:val="en-US" w:eastAsia="sv-SE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Arial"/>
                                <w:lang w:val="en-US" w:eastAsia="sv-SE"/>
                              </w:rPr>
                              <m:t>s</m:t>
                            </m:r>
                          </m:sub>
                        </m:sSub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s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Malgun Gothic" w:hAnsi="Cambria Math" w:cs="Arial"/>
                                    <w:lang w:val="en-US" w:eastAsia="sv-SE"/>
                                  </w:rPr>
                                  <m:t>τ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eastAsia="Malgun Gothic" w:hAnsi="Cambria Math" w:cs="Arial"/>
                            <w:lang w:val="en-US" w:eastAsia="sv-SE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nor/>
                  </m:rPr>
                  <w:rPr>
                    <w:rFonts w:ascii="Cambria Math" w:eastAsia="Malgun Gothic" w:hAnsi="Cambria Math" w:cs="Arial"/>
                    <w:lang w:val="en-US" w:eastAsia="sv-SE"/>
                  </w:rPr>
                  <m:t>,</m:t>
                </m:r>
              </m:oMath>
            </m:oMathPara>
          </w:p>
        </w:tc>
        <w:tc>
          <w:tcPr>
            <w:tcW w:w="350" w:type="pct"/>
            <w:vAlign w:val="center"/>
          </w:tcPr>
          <w:p w14:paraId="30BACE7E" w14:textId="77777777" w:rsidR="0057667F" w:rsidRPr="00E11454" w:rsidRDefault="0057667F" w:rsidP="000C27C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2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348BF1C7" w14:textId="77777777" w:rsidR="00D0535D" w:rsidRPr="00E11454" w:rsidRDefault="00D0535D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24250E4E" w14:textId="272D79AE" w:rsidR="00244F08" w:rsidRPr="00E11454" w:rsidRDefault="00D0535D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proofErr w:type="gramStart"/>
      <w:r w:rsidRPr="00E11454">
        <w:rPr>
          <w:rFonts w:ascii="Times New Roman" w:eastAsia="Malgun Gothic" w:hAnsi="Times New Roman"/>
          <w:lang w:val="en-US" w:eastAsia="sv-SE"/>
        </w:rPr>
        <w:t>where</w:t>
      </w:r>
      <w:proofErr w:type="gramEnd"/>
      <w:r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Pr="00E11454">
        <w:rPr>
          <w:rFonts w:ascii="Times New Roman" w:eastAsia="Malgun Gothic" w:hAnsi="Times New Roman"/>
          <w:i/>
          <w:lang w:val="en-US" w:eastAsia="sv-SE"/>
        </w:rPr>
        <w:t>S</w:t>
      </w:r>
      <w:r w:rsidR="003216B3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957E29" w:rsidRPr="00E11454">
        <w:rPr>
          <w:rFonts w:ascii="Times New Roman" w:eastAsia="Malgun Gothic" w:hAnsi="Times New Roman"/>
          <w:lang w:val="en-US" w:eastAsia="sv-SE"/>
        </w:rPr>
        <w:t>defines the set of measurements</w:t>
      </w:r>
      <w:r w:rsidR="00C62A0B">
        <w:rPr>
          <w:rFonts w:ascii="Times New Roman" w:eastAsia="Malgun Gothic" w:hAnsi="Times New Roman"/>
          <w:lang w:val="en-US" w:eastAsia="sv-SE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val="en-US" w:eastAsia="sv-SE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sv-SE"/>
              </w:rPr>
              <m:t>w</m:t>
            </m:r>
          </m:e>
          <m:sub>
            <m:r>
              <w:rPr>
                <w:rFonts w:ascii="Cambria Math" w:eastAsia="Malgun Gothic" w:hAnsi="Cambria Math"/>
                <w:lang w:val="en-US" w:eastAsia="sv-SE"/>
              </w:rPr>
              <m:t>s</m:t>
            </m:r>
          </m:sub>
        </m:sSub>
      </m:oMath>
      <w:r w:rsidR="00C62A0B">
        <w:rPr>
          <w:rFonts w:ascii="Times New Roman" w:eastAsia="Malgun Gothic" w:hAnsi="Times New Roman"/>
          <w:lang w:val="en-US" w:eastAsia="sv-SE"/>
        </w:rPr>
        <w:t xml:space="preserve"> is a weight associated with the </w:t>
      </w:r>
      <m:oMath>
        <m:r>
          <w:rPr>
            <w:rFonts w:ascii="Cambria Math" w:eastAsia="Malgun Gothic" w:hAnsi="Cambria Math"/>
            <w:lang w:val="en-US" w:eastAsia="sv-SE"/>
          </w:rPr>
          <m:t>s</m:t>
        </m:r>
      </m:oMath>
      <w:r w:rsidR="00C62A0B">
        <w:rPr>
          <w:rFonts w:ascii="Times New Roman" w:eastAsia="Malgun Gothic" w:hAnsi="Times New Roman"/>
          <w:lang w:val="en-US" w:eastAsia="sv-SE"/>
        </w:rPr>
        <w:t>th cross-correlation measurement</w:t>
      </w:r>
      <w:r w:rsidR="00297A6E">
        <w:rPr>
          <w:rFonts w:ascii="Times New Roman" w:eastAsia="Malgun Gothic" w:hAnsi="Times New Roman"/>
          <w:lang w:val="en-US" w:eastAsia="sv-SE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val="en-US" w:eastAsia="sv-SE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sv-SE"/>
              </w:rPr>
              <m:t>R</m:t>
            </m:r>
          </m:e>
          <m:sub>
            <m:r>
              <w:rPr>
                <w:rFonts w:ascii="Cambria Math" w:eastAsia="Malgun Gothic" w:hAnsi="Cambria Math"/>
                <w:lang w:val="en-US" w:eastAsia="sv-SE"/>
              </w:rPr>
              <m:t>s</m:t>
            </m:r>
          </m:sub>
        </m:sSub>
        <m:r>
          <w:rPr>
            <w:rFonts w:ascii="Cambria Math" w:eastAsia="Malgun Gothic" w:hAnsi="Cambria Math"/>
            <w:lang w:val="en-US" w:eastAsia="sv-SE"/>
          </w:rPr>
          <m:t>(τ)</m:t>
        </m:r>
      </m:oMath>
      <w:r w:rsidR="00957E29" w:rsidRPr="00E11454">
        <w:rPr>
          <w:rFonts w:ascii="Times New Roman" w:eastAsia="Malgun Gothic" w:hAnsi="Times New Roman"/>
          <w:lang w:val="en-US" w:eastAsia="sv-SE"/>
        </w:rPr>
        <w:t>.</w:t>
      </w:r>
      <w:r w:rsidR="00F71BF5">
        <w:rPr>
          <w:rFonts w:ascii="Times New Roman" w:eastAsia="Malgun Gothic" w:hAnsi="Times New Roman"/>
          <w:lang w:val="en-US" w:eastAsia="sv-SE"/>
        </w:rPr>
        <w:t xml:space="preserve"> The threshold</w:t>
      </w:r>
      <w:r w:rsidR="00F71BF5" w:rsidRPr="00E11454">
        <w:rPr>
          <w:rFonts w:ascii="Times New Roman" w:eastAsia="Malgun Gothic" w:hAnsi="Times New Roman"/>
          <w:lang w:val="en-US" w:eastAsia="sv-SE"/>
        </w:rPr>
        <w:t xml:space="preserve"> </w:t>
      </w:r>
      <m:oMath>
        <m:r>
          <w:rPr>
            <w:rFonts w:ascii="Cambria Math" w:eastAsia="Malgun Gothic" w:hAnsi="Cambria Math"/>
            <w:lang w:val="en-US" w:eastAsia="sv-SE"/>
          </w:rPr>
          <m:t>ε</m:t>
        </m:r>
      </m:oMath>
      <w:r w:rsidR="00F71BF5">
        <w:rPr>
          <w:rFonts w:ascii="Times New Roman" w:eastAsia="Malgun Gothic" w:hAnsi="Times New Roman"/>
          <w:lang w:val="en-US" w:eastAsia="sv-SE"/>
        </w:rPr>
        <w:t xml:space="preserve"> is applied to a</w:t>
      </w:r>
      <w:r w:rsidR="008F7996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E82A34" w:rsidRPr="00E11454">
        <w:rPr>
          <w:rFonts w:ascii="Times New Roman" w:eastAsia="Malgun Gothic" w:hAnsi="Times New Roman"/>
          <w:lang w:val="en-US" w:eastAsia="sv-SE"/>
        </w:rPr>
        <w:t>normalized version</w:t>
      </w:r>
      <w:r w:rsidR="008F7996" w:rsidRPr="00E11454">
        <w:rPr>
          <w:rFonts w:ascii="Times New Roman" w:eastAsia="Malgun Gothic" w:hAnsi="Times New Roman"/>
          <w:lang w:val="en-US" w:eastAsia="sv-SE"/>
        </w:rPr>
        <w:t xml:space="preserve"> of Equation 2</w:t>
      </w:r>
      <w:r w:rsidR="00434275" w:rsidRPr="00E11454">
        <w:rPr>
          <w:rFonts w:ascii="Times New Roman" w:eastAsia="Malgun Gothic" w:hAnsi="Times New Roman"/>
          <w:lang w:val="en-US" w:eastAsia="sv-SE"/>
        </w:rPr>
        <w:t xml:space="preserve"> </w:t>
      </w:r>
      <w:r w:rsidR="00F71BF5">
        <w:rPr>
          <w:rFonts w:ascii="Times New Roman" w:eastAsia="Malgun Gothic" w:hAnsi="Times New Roman"/>
          <w:lang w:val="en-US" w:eastAsia="sv-SE"/>
        </w:rPr>
        <w:t>t</w:t>
      </w:r>
      <w:r w:rsidR="009D2498" w:rsidRPr="00E11454">
        <w:rPr>
          <w:rFonts w:ascii="Times New Roman" w:eastAsia="Malgun Gothic" w:hAnsi="Times New Roman"/>
          <w:lang w:val="en-US" w:eastAsia="sv-SE"/>
        </w:rPr>
        <w:t>o arrive at an estimated time-of-arrival (TOA)</w:t>
      </w:r>
      <w:r w:rsidR="00B0005C" w:rsidRPr="00E11454">
        <w:rPr>
          <w:rFonts w:ascii="Times New Roman" w:eastAsia="Malgun Gothic" w:hAnsi="Times New Roman"/>
          <w:lang w:val="en-US" w:eastAsia="sv-SE"/>
        </w:rPr>
        <w:t>:</w:t>
      </w:r>
    </w:p>
    <w:p w14:paraId="3236ACE4" w14:textId="77777777" w:rsidR="00244F08" w:rsidRPr="00E11454" w:rsidRDefault="00244F08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8731"/>
        <w:gridCol w:w="711"/>
      </w:tblGrid>
      <w:tr w:rsidR="00244F08" w:rsidRPr="00E11454" w14:paraId="38312E4C" w14:textId="77777777" w:rsidTr="000C27CF">
        <w:tc>
          <w:tcPr>
            <w:tcW w:w="350" w:type="pct"/>
            <w:vAlign w:val="center"/>
          </w:tcPr>
          <w:p w14:paraId="107A574D" w14:textId="77777777" w:rsidR="00244F08" w:rsidRPr="00E11454" w:rsidRDefault="00244F08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</w:p>
        </w:tc>
        <w:tc>
          <w:tcPr>
            <w:tcW w:w="4300" w:type="pct"/>
            <w:vAlign w:val="center"/>
          </w:tcPr>
          <w:p w14:paraId="4073DDD8" w14:textId="1595161A" w:rsidR="00244F08" w:rsidRPr="00E11454" w:rsidRDefault="00416796" w:rsidP="000C27CF">
            <w:pPr>
              <w:overflowPunct/>
              <w:spacing w:after="0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m:oMathPara>
              <m:oMathParaPr>
                <m:jc m:val="center"/>
              </m:oMathParaPr>
              <m:oMath>
                <m:acc>
                  <m:acc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accPr>
                  <m:e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τ</m:t>
                    </m:r>
                  </m:e>
                </m:acc>
                <m:r>
                  <w:rPr>
                    <w:rFonts w:ascii="Cambria Math" w:eastAsia="Malgun Gothic" w:hAnsi="Cambria Math" w:cs="Arial"/>
                    <w:lang w:val="en-US" w:eastAsia="sv-SE"/>
                  </w:rPr>
                  <m:t>=</m:t>
                </m:r>
                <m:func>
                  <m:funcPr>
                    <m:ctrlPr>
                      <w:rPr>
                        <w:rFonts w:ascii="Cambria Math" w:eastAsia="Malgun Gothic" w:hAnsi="Cambria Math" w:cs="Arial"/>
                        <w:i/>
                        <w:lang w:val="en-US" w:eastAsia="sv-S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arg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eastAsia="Malgun Gothic" w:hAnsi="Cambria Math" w:cs="Arial"/>
                            <w:i/>
                            <w:lang w:val="en-US" w:eastAsia="sv-SE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Arial"/>
                                <w:lang w:eastAsia="sv-SE"/>
                              </w:rPr>
                              <m:t>min</m:t>
                            </m:r>
                          </m:e>
                          <m:lim>
                            <m:r>
                              <w:rPr>
                                <w:rFonts w:ascii="Cambria Math" w:eastAsia="Malgun Gothic" w:hAnsi="Cambria Math" w:cs="Arial"/>
                                <w:lang w:eastAsia="sv-SE"/>
                              </w:rPr>
                              <m:t>τ</m:t>
                            </m:r>
                          </m:lim>
                        </m:limLow>
                      </m:fName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Malgun Gothic" w:hAnsi="Cambria Math" w:cs="Arial"/>
                                <w:i/>
                                <w:lang w:val="en-US" w:eastAsia="sv-SE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Malgun Gothic" w:hAnsi="Cambria Math" w:cs="Arial"/>
                                    <w:i/>
                                    <w:lang w:val="en-US" w:eastAsia="sv-SE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ave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Malgun Gothic" w:hAnsi="Cambria Math" w:cs="Arial"/>
                                        <w:lang w:val="en-US" w:eastAsia="sv-SE"/>
                                      </w:rPr>
                                      <m:t>τ</m:t>
                                    </m:r>
                                  </m:e>
                                </m:d>
                              </m:num>
                              <m:den>
                                <m:func>
                                  <m:funcPr>
                                    <m:ctrlPr>
                                      <w:rPr>
                                        <w:rFonts w:ascii="Cambria Math" w:eastAsia="Malgun Gothic" w:hAnsi="Cambria Math" w:cs="Arial"/>
                                        <w:i/>
                                        <w:lang w:val="en-US" w:eastAsia="sv-SE"/>
                                      </w:rPr>
                                    </m:ctrlPr>
                                  </m:funcPr>
                                  <m:fName>
                                    <m:limLow>
                                      <m:limLow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limLow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Malgun Gothic" w:hAnsi="Cambria Math" w:cs="Arial"/>
                                            <w:lang w:eastAsia="sv-SE"/>
                                          </w:rPr>
                                          <m:t>max</m:t>
                                        </m:r>
                                      </m:e>
                                      <m:lim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τ</m:t>
                                        </m:r>
                                      </m:lim>
                                    </m:limLow>
                                  </m:fName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ave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Malgun Gothic" w:hAnsi="Cambria Math" w:cs="Arial"/>
                                            <w:i/>
                                            <w:lang w:val="en-US" w:eastAsia="sv-SE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Malgun Gothic" w:hAnsi="Cambria Math" w:cs="Arial"/>
                                            <w:lang w:val="en-US" w:eastAsia="sv-SE"/>
                                          </w:rPr>
                                          <m:t>τ</m:t>
                                        </m:r>
                                      </m:e>
                                    </m:d>
                                  </m:e>
                                </m:func>
                              </m:den>
                            </m:f>
                            <m:r>
                              <w:rPr>
                                <w:rFonts w:ascii="Cambria Math" w:eastAsia="Malgun Gothic" w:hAnsi="Cambria Math" w:cs="Arial"/>
                                <w:lang w:val="en-US" w:eastAsia="sv-SE"/>
                              </w:rPr>
                              <m:t>≥ε</m:t>
                            </m:r>
                          </m:e>
                        </m:d>
                      </m:e>
                    </m:func>
                    <m:r>
                      <m:rPr>
                        <m:nor/>
                      </m:rPr>
                      <w:rPr>
                        <w:rFonts w:ascii="Cambria Math" w:eastAsia="Malgun Gothic" w:hAnsi="Cambria Math" w:cs="Arial"/>
                        <w:lang w:val="en-US" w:eastAsia="sv-SE"/>
                      </w:rPr>
                      <m:t>.</m:t>
                    </m:r>
                    <m:r>
                      <w:rPr>
                        <w:rFonts w:ascii="Cambria Math" w:eastAsia="Malgun Gothic" w:hAnsi="Cambria Math" w:cs="Arial"/>
                        <w:lang w:val="en-US" w:eastAsia="sv-SE"/>
                      </w:rPr>
                      <m:t xml:space="preserve"> </m:t>
                    </m:r>
                  </m:e>
                </m:func>
              </m:oMath>
            </m:oMathPara>
          </w:p>
        </w:tc>
        <w:tc>
          <w:tcPr>
            <w:tcW w:w="350" w:type="pct"/>
            <w:vAlign w:val="center"/>
          </w:tcPr>
          <w:p w14:paraId="38127C23" w14:textId="77777777" w:rsidR="00244F08" w:rsidRPr="00E11454" w:rsidRDefault="00244F08" w:rsidP="000C27CF">
            <w:pPr>
              <w:overflowPunct/>
              <w:spacing w:after="0"/>
              <w:jc w:val="right"/>
              <w:textAlignment w:val="auto"/>
              <w:rPr>
                <w:rFonts w:ascii="Times New Roman" w:eastAsia="Malgun Gothic" w:hAnsi="Times New Roman"/>
                <w:lang w:eastAsia="sv-SE"/>
              </w:rPr>
            </w:pPr>
            <w:r w:rsidRPr="00E11454">
              <w:t>(</w:t>
            </w:r>
            <w:r w:rsidRPr="00E11454">
              <w:fldChar w:fldCharType="begin"/>
            </w:r>
            <w:r w:rsidRPr="00E11454">
              <w:instrText xml:space="preserve"> SEQ Equation \* ARABIC </w:instrText>
            </w:r>
            <w:r w:rsidRPr="00E11454">
              <w:fldChar w:fldCharType="separate"/>
            </w:r>
            <w:r w:rsidR="008D42AA">
              <w:rPr>
                <w:noProof/>
              </w:rPr>
              <w:t>3</w:t>
            </w:r>
            <w:r w:rsidRPr="00E11454">
              <w:fldChar w:fldCharType="end"/>
            </w:r>
            <w:r w:rsidRPr="00E11454">
              <w:t>)</w:t>
            </w:r>
          </w:p>
        </w:tc>
      </w:tr>
    </w:tbl>
    <w:p w14:paraId="76936AEF" w14:textId="77777777" w:rsidR="00244F08" w:rsidRPr="00E11454" w:rsidRDefault="00244F08" w:rsidP="00E82A3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23432C9A" w14:textId="77777777" w:rsidR="009D2498" w:rsidRPr="00E11454" w:rsidRDefault="009D2498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11454">
        <w:rPr>
          <w:rFonts w:ascii="Times New Roman" w:eastAsia="Malgun Gothic" w:hAnsi="Times New Roman"/>
          <w:lang w:val="en-US" w:eastAsia="sv-SE"/>
        </w:rPr>
        <w:t xml:space="preserve">The RSTD between two </w:t>
      </w:r>
      <w:proofErr w:type="spellStart"/>
      <w:r w:rsidRPr="00E11454">
        <w:rPr>
          <w:rFonts w:ascii="Times New Roman" w:eastAsia="Malgun Gothic" w:hAnsi="Times New Roman"/>
          <w:lang w:val="en-US" w:eastAsia="sv-SE"/>
        </w:rPr>
        <w:t>eNBs</w:t>
      </w:r>
      <w:proofErr w:type="spellEnd"/>
      <w:r w:rsidRPr="00E11454">
        <w:rPr>
          <w:rFonts w:ascii="Times New Roman" w:eastAsia="Malgun Gothic" w:hAnsi="Times New Roman"/>
          <w:lang w:val="en-US" w:eastAsia="sv-SE"/>
        </w:rPr>
        <w:t xml:space="preserve"> is then simply the different between two respective TOA estimates.  </w:t>
      </w:r>
    </w:p>
    <w:p w14:paraId="634CE77B" w14:textId="77777777" w:rsidR="009D2498" w:rsidRPr="00E11454" w:rsidRDefault="009D2498" w:rsidP="00D0535D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</w:p>
    <w:p w14:paraId="4F626A7D" w14:textId="3D2E8E50" w:rsidR="002247E7" w:rsidRPr="00E67E4A" w:rsidRDefault="00B0005C" w:rsidP="002F1904">
      <w:pPr>
        <w:overflowPunct/>
        <w:spacing w:after="0"/>
        <w:textAlignment w:val="auto"/>
        <w:rPr>
          <w:rFonts w:ascii="Times New Roman" w:eastAsia="Malgun Gothic" w:hAnsi="Times New Roman"/>
          <w:lang w:val="en-US" w:eastAsia="sv-SE"/>
        </w:rPr>
      </w:pPr>
      <w:r w:rsidRPr="00E67E4A">
        <w:rPr>
          <w:rFonts w:ascii="Times New Roman" w:eastAsia="Malgun Gothic" w:hAnsi="Times New Roman"/>
          <w:lang w:val="en-US" w:eastAsia="sv-SE"/>
        </w:rPr>
        <w:t>In [1]</w:t>
      </w:r>
      <w:r w:rsidR="00E82A34" w:rsidRPr="00E67E4A">
        <w:rPr>
          <w:rFonts w:ascii="Times New Roman" w:eastAsia="Malgun Gothic" w:hAnsi="Times New Roman"/>
          <w:lang w:val="en-US" w:eastAsia="sv-SE"/>
        </w:rPr>
        <w:t xml:space="preserve"> </w:t>
      </w:r>
      <m:oMath>
        <m:r>
          <w:rPr>
            <w:rFonts w:ascii="Cambria Math" w:eastAsia="Malgun Gothic" w:hAnsi="Cambria Math"/>
            <w:lang w:val="en-US" w:eastAsia="sv-SE"/>
          </w:rPr>
          <m:t>ε=0.5</m:t>
        </m:r>
      </m:oMath>
      <w:r w:rsidRPr="00E67E4A">
        <w:rPr>
          <w:rFonts w:ascii="Times New Roman" w:eastAsia="Malgun Gothic" w:hAnsi="Times New Roman"/>
          <w:lang w:val="en-US" w:eastAsia="sv-SE"/>
        </w:rPr>
        <w:t xml:space="preserve"> is recommended for the case of </w:t>
      </w:r>
      <w:r w:rsidR="00E82A34" w:rsidRPr="00E67E4A">
        <w:rPr>
          <w:rFonts w:ascii="Times New Roman" w:eastAsia="Malgun Gothic" w:hAnsi="Times New Roman"/>
          <w:lang w:val="en-US" w:eastAsia="sv-SE"/>
        </w:rPr>
        <w:t xml:space="preserve">ideal muting, and </w:t>
      </w:r>
      <m:oMath>
        <m:r>
          <w:rPr>
            <w:rFonts w:ascii="Cambria Math" w:eastAsia="Malgun Gothic" w:hAnsi="Cambria Math"/>
            <w:lang w:val="en-US" w:eastAsia="sv-SE"/>
          </w:rPr>
          <m:t>ε=1</m:t>
        </m:r>
      </m:oMath>
      <w:r w:rsidR="00E82A34" w:rsidRPr="00E67E4A">
        <w:rPr>
          <w:rFonts w:ascii="Times New Roman" w:eastAsia="Malgun Gothic" w:hAnsi="Times New Roman"/>
          <w:lang w:val="en-US" w:eastAsia="sv-SE"/>
        </w:rPr>
        <w:t xml:space="preserve"> is recommended for the case of no muting.</w:t>
      </w:r>
      <w:r w:rsidR="00487138" w:rsidRPr="00E67E4A">
        <w:rPr>
          <w:rFonts w:ascii="Times New Roman" w:eastAsia="Malgun Gothic" w:hAnsi="Times New Roman"/>
          <w:lang w:val="en-US" w:eastAsia="sv-SE"/>
        </w:rPr>
        <w:t xml:space="preserve"> Also, it is</w:t>
      </w:r>
      <w:r w:rsidR="009D2498" w:rsidRPr="00E67E4A">
        <w:rPr>
          <w:rFonts w:ascii="Times New Roman" w:eastAsia="Malgun Gothic" w:hAnsi="Times New Roman"/>
          <w:lang w:val="en-US" w:eastAsia="sv-SE"/>
        </w:rPr>
        <w:t xml:space="preserve"> described 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that </w:t>
      </w:r>
      <w:r w:rsidR="00957E29" w:rsidRPr="00E67E4A">
        <w:rPr>
          <w:rFonts w:ascii="Times New Roman" w:eastAsia="Malgun Gothic" w:hAnsi="Times New Roman"/>
          <w:i/>
          <w:lang w:val="en-US" w:eastAsia="sv-SE"/>
        </w:rPr>
        <w:t>S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can span multiple receiver antenna</w:t>
      </w:r>
      <w:r w:rsidR="006551A0" w:rsidRPr="00E67E4A">
        <w:rPr>
          <w:rFonts w:ascii="Times New Roman" w:eastAsia="Malgun Gothic" w:hAnsi="Times New Roman"/>
          <w:lang w:val="en-US" w:eastAsia="sv-SE"/>
        </w:rPr>
        <w:t xml:space="preserve">s, and multiple PRS occasions. 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In the current contribution it is </w:t>
      </w:r>
      <w:r w:rsidR="002F1904" w:rsidRPr="00E67E4A">
        <w:rPr>
          <w:rFonts w:ascii="Times New Roman" w:eastAsia="Malgun Gothic" w:hAnsi="Times New Roman"/>
          <w:lang w:val="en-US" w:eastAsia="sv-SE"/>
        </w:rPr>
        <w:t>observed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that </w:t>
      </w:r>
      <w:r w:rsidR="00957E29" w:rsidRPr="00E67E4A">
        <w:rPr>
          <w:rFonts w:ascii="Times New Roman" w:eastAsia="Malgun Gothic" w:hAnsi="Times New Roman"/>
          <w:i/>
          <w:lang w:val="en-US" w:eastAsia="sv-SE"/>
        </w:rPr>
        <w:t>S</w:t>
      </w:r>
      <w:r w:rsidR="00957E29" w:rsidRPr="00E67E4A">
        <w:rPr>
          <w:rFonts w:ascii="Times New Roman" w:eastAsia="Malgun Gothic" w:hAnsi="Times New Roman"/>
          <w:lang w:val="en-US" w:eastAsia="sv-SE"/>
        </w:rPr>
        <w:t xml:space="preserve"> can also span multiple transmi</w:t>
      </w:r>
      <w:r w:rsidR="006551A0" w:rsidRPr="00E67E4A">
        <w:rPr>
          <w:rFonts w:ascii="Times New Roman" w:eastAsia="Malgun Gothic" w:hAnsi="Times New Roman"/>
          <w:lang w:val="en-US" w:eastAsia="sv-SE"/>
        </w:rPr>
        <w:t xml:space="preserve">t reference signal: </w:t>
      </w:r>
      <w:r w:rsidR="009D2498" w:rsidRPr="00E67E4A">
        <w:rPr>
          <w:rFonts w:ascii="Times New Roman" w:eastAsia="Malgun Gothic" w:hAnsi="Times New Roman"/>
          <w:lang w:val="en-US" w:eastAsia="sv-SE"/>
        </w:rPr>
        <w:t>i.e.</w:t>
      </w:r>
      <w:r w:rsidR="002F1904" w:rsidRPr="00E67E4A">
        <w:rPr>
          <w:rFonts w:ascii="Times New Roman" w:eastAsia="Malgun Gothic" w:hAnsi="Times New Roman"/>
          <w:lang w:val="en-US" w:eastAsia="sv-SE"/>
        </w:rPr>
        <w:t xml:space="preserve">, PRS antenna port 6, </w:t>
      </w:r>
      <w:r w:rsidR="00957E29" w:rsidRPr="00E67E4A">
        <w:rPr>
          <w:rFonts w:ascii="Times New Roman" w:eastAsia="Malgun Gothic" w:hAnsi="Times New Roman"/>
          <w:lang w:val="en-US" w:eastAsia="sv-SE"/>
        </w:rPr>
        <w:t>and CRS a</w:t>
      </w:r>
      <w:r w:rsidR="006551A0" w:rsidRPr="00E67E4A">
        <w:rPr>
          <w:rFonts w:ascii="Times New Roman" w:eastAsia="Malgun Gothic" w:hAnsi="Times New Roman"/>
          <w:lang w:val="en-US" w:eastAsia="sv-SE"/>
        </w:rPr>
        <w:t>ntenna ports 0, 1, 2, and/or 3.</w:t>
      </w:r>
      <w:r w:rsidR="00EB6991">
        <w:rPr>
          <w:rFonts w:ascii="Times New Roman" w:eastAsia="Malgun Gothic" w:hAnsi="Times New Roman"/>
          <w:lang w:val="en-US" w:eastAsia="sv-SE"/>
        </w:rPr>
        <w:t xml:space="preserve"> The weighting scheme of the summation in Equation (2) is implementation specific. It can be advantageous, for example, to weight low-quality cross-correlation measurements less than higher-quality on</w:t>
      </w:r>
      <w:r w:rsidR="00297A6E">
        <w:rPr>
          <w:rFonts w:ascii="Times New Roman" w:eastAsia="Malgun Gothic" w:hAnsi="Times New Roman"/>
          <w:lang w:val="en-US" w:eastAsia="sv-SE"/>
        </w:rPr>
        <w:t>es.</w:t>
      </w:r>
    </w:p>
    <w:p w14:paraId="2E232209" w14:textId="77777777" w:rsidR="00BE5E44" w:rsidRDefault="00BE5E44" w:rsidP="002F1904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val="en-US" w:eastAsia="sv-SE"/>
        </w:rPr>
      </w:pPr>
    </w:p>
    <w:p w14:paraId="07BBEA25" w14:textId="77777777" w:rsidR="00297A6E" w:rsidRDefault="00297A6E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  <w:lang w:val="en-US" w:eastAsia="ko-KR"/>
        </w:rPr>
      </w:pPr>
      <w:r>
        <w:rPr>
          <w:lang w:val="en-US" w:eastAsia="ko-KR"/>
        </w:rPr>
        <w:br w:type="page"/>
      </w:r>
    </w:p>
    <w:p w14:paraId="0D9C15C1" w14:textId="65299812" w:rsidR="002247E7" w:rsidRDefault="002247E7" w:rsidP="002247E7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RSTD estimation </w:t>
      </w:r>
      <w:r w:rsidR="00C07688">
        <w:rPr>
          <w:lang w:val="en-US" w:eastAsia="ko-KR"/>
        </w:rPr>
        <w:t xml:space="preserve">error </w:t>
      </w:r>
      <w:r>
        <w:rPr>
          <w:lang w:val="en-US" w:eastAsia="ko-KR"/>
        </w:rPr>
        <w:t>statistics</w:t>
      </w:r>
    </w:p>
    <w:p w14:paraId="5256FA27" w14:textId="381BD351" w:rsidR="00016706" w:rsidRPr="001C2EFF" w:rsidRDefault="002247E7" w:rsidP="002247E7">
      <w:pPr>
        <w:overflowPunct/>
        <w:spacing w:after="0"/>
        <w:textAlignment w:val="auto"/>
        <w:rPr>
          <w:rFonts w:ascii="Times New Roman" w:eastAsia="Malgun Gothic" w:hAnsi="Times New Roman"/>
          <w:lang w:eastAsia="sv-SE"/>
        </w:rPr>
      </w:pPr>
      <w:r w:rsidRPr="00EB4B8C">
        <w:rPr>
          <w:rFonts w:eastAsia="Malgun Gothic" w:cs="Arial"/>
          <w:lang w:val="en-US" w:eastAsia="sv-SE"/>
        </w:rPr>
        <w:br/>
      </w:r>
      <w:r w:rsidR="003D2E71" w:rsidRPr="00E11454">
        <w:rPr>
          <w:rFonts w:ascii="Times New Roman" w:eastAsia="Malgun Gothic" w:hAnsi="Times New Roman"/>
          <w:lang w:eastAsia="sv-SE"/>
        </w:rPr>
        <w:t xml:space="preserve">In this section </w:t>
      </w:r>
      <w:r w:rsidRPr="00E11454">
        <w:rPr>
          <w:rFonts w:ascii="Times New Roman" w:eastAsia="Malgun Gothic" w:hAnsi="Times New Roman"/>
          <w:lang w:eastAsia="sv-SE"/>
        </w:rPr>
        <w:t xml:space="preserve">RSTD </w:t>
      </w:r>
      <w:r w:rsidR="00C07688" w:rsidRPr="00E11454">
        <w:rPr>
          <w:rFonts w:ascii="Times New Roman" w:eastAsia="Malgun Gothic" w:hAnsi="Times New Roman"/>
          <w:lang w:eastAsia="sv-SE"/>
        </w:rPr>
        <w:t xml:space="preserve">estimation </w:t>
      </w:r>
      <w:r w:rsidRPr="00E11454">
        <w:rPr>
          <w:rFonts w:ascii="Times New Roman" w:eastAsia="Malgun Gothic" w:hAnsi="Times New Roman"/>
          <w:lang w:eastAsia="sv-SE"/>
        </w:rPr>
        <w:t xml:space="preserve">error </w:t>
      </w:r>
      <w:r w:rsidR="00C07688" w:rsidRPr="00E11454">
        <w:rPr>
          <w:rFonts w:ascii="Times New Roman" w:eastAsia="Malgun Gothic" w:hAnsi="Times New Roman"/>
          <w:lang w:eastAsia="sv-SE"/>
        </w:rPr>
        <w:t>statistics</w:t>
      </w:r>
      <w:r w:rsidR="00A65AA6" w:rsidRPr="00E11454">
        <w:rPr>
          <w:rFonts w:ascii="Times New Roman" w:eastAsia="Malgun Gothic" w:hAnsi="Times New Roman"/>
          <w:lang w:eastAsia="sv-SE"/>
        </w:rPr>
        <w:t xml:space="preserve"> are</w:t>
      </w:r>
      <w:r w:rsidR="002F1904" w:rsidRPr="00E11454">
        <w:rPr>
          <w:rFonts w:ascii="Times New Roman" w:eastAsia="Malgun Gothic" w:hAnsi="Times New Roman"/>
          <w:lang w:eastAsia="sv-SE"/>
        </w:rPr>
        <w:t xml:space="preserve"> studied</w:t>
      </w:r>
      <w:r w:rsidR="00D13BCB">
        <w:rPr>
          <w:rFonts w:ascii="Times New Roman" w:eastAsia="Malgun Gothic" w:hAnsi="Times New Roman"/>
          <w:lang w:eastAsia="sv-SE"/>
        </w:rPr>
        <w:t xml:space="preserve"> at the link level for the case of ideal muting</w:t>
      </w:r>
      <w:r w:rsidR="002F1904" w:rsidRPr="00E11454">
        <w:rPr>
          <w:rFonts w:ascii="Times New Roman" w:eastAsia="Malgun Gothic" w:hAnsi="Times New Roman"/>
          <w:lang w:eastAsia="sv-SE"/>
        </w:rPr>
        <w:t>.</w:t>
      </w:r>
      <w:r w:rsidR="007B3558" w:rsidRPr="00E11454">
        <w:rPr>
          <w:rFonts w:ascii="Times New Roman" w:eastAsia="Malgun Gothic" w:hAnsi="Times New Roman"/>
          <w:lang w:eastAsia="sv-SE"/>
        </w:rPr>
        <w:t xml:space="preserve"> Unless stated otherwise, the simulation assumptions in Table 1 are used.</w:t>
      </w:r>
      <w:r w:rsidR="0073484E">
        <w:rPr>
          <w:rFonts w:ascii="Times New Roman" w:eastAsia="Malgun Gothic" w:hAnsi="Times New Roman"/>
          <w:lang w:eastAsia="sv-SE"/>
        </w:rPr>
        <w:t xml:space="preserve"> These assumptions are consistent with those from [5].</w:t>
      </w:r>
      <w:r w:rsidR="001C2EFF">
        <w:rPr>
          <w:rFonts w:ascii="Times New Roman" w:eastAsia="Malgun Gothic" w:hAnsi="Times New Roman"/>
          <w:lang w:eastAsia="sv-SE"/>
        </w:rPr>
        <w:br/>
      </w:r>
    </w:p>
    <w:p w14:paraId="696E713D" w14:textId="576EFE5C" w:rsidR="001B38A2" w:rsidRDefault="001B38A2" w:rsidP="001B38A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D42AA">
        <w:rPr>
          <w:noProof/>
        </w:rPr>
        <w:t>1</w:t>
      </w:r>
      <w:r>
        <w:fldChar w:fldCharType="end"/>
      </w:r>
      <w:r w:rsidR="00B95584">
        <w:t>: Simulation assumptions.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4677"/>
      </w:tblGrid>
      <w:tr w:rsidR="00016706" w:rsidRPr="002F05CC" w14:paraId="7AE11E06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6AA8606D" w14:textId="77777777" w:rsidR="00016706" w:rsidRPr="002F05CC" w:rsidRDefault="00016706" w:rsidP="00016706">
            <w:pPr>
              <w:pStyle w:val="TAH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Parameter</w:t>
            </w:r>
          </w:p>
        </w:tc>
        <w:tc>
          <w:tcPr>
            <w:tcW w:w="4677" w:type="dxa"/>
            <w:vAlign w:val="center"/>
          </w:tcPr>
          <w:p w14:paraId="58882ADC" w14:textId="77777777" w:rsidR="00016706" w:rsidRPr="002F05CC" w:rsidRDefault="00016706" w:rsidP="00016706">
            <w:pPr>
              <w:pStyle w:val="TAH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Value</w:t>
            </w:r>
          </w:p>
        </w:tc>
      </w:tr>
      <w:tr w:rsidR="00016706" w:rsidRPr="002F05CC" w14:paraId="1DCE92EB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2949BFC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Cell layout</w:t>
            </w:r>
          </w:p>
        </w:tc>
        <w:tc>
          <w:tcPr>
            <w:tcW w:w="4677" w:type="dxa"/>
            <w:vAlign w:val="center"/>
          </w:tcPr>
          <w:p w14:paraId="0D4FB314" w14:textId="43C120E6" w:rsidR="00016706" w:rsidRPr="002F05CC" w:rsidRDefault="00BC167F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• </w:t>
            </w:r>
            <w:r w:rsidR="00016706">
              <w:rPr>
                <w:rFonts w:eastAsia="Batang" w:cs="Arial"/>
              </w:rPr>
              <w:t>2</w:t>
            </w:r>
            <w:r w:rsidR="00016706" w:rsidRPr="002F05CC">
              <w:rPr>
                <w:rFonts w:eastAsia="Batang" w:cs="Arial"/>
              </w:rPr>
              <w:t xml:space="preserve"> cells at distinct locations</w:t>
            </w:r>
          </w:p>
          <w:p w14:paraId="1D429158" w14:textId="2DA4515F" w:rsidR="00016706" w:rsidRPr="002F05CC" w:rsidRDefault="00BC167F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• </w:t>
            </w:r>
            <w:r w:rsidR="00A9191B">
              <w:rPr>
                <w:rFonts w:eastAsia="Batang" w:cs="Arial"/>
              </w:rPr>
              <w:t>T</w:t>
            </w:r>
            <w:r w:rsidR="00016706" w:rsidRPr="002F05CC">
              <w:rPr>
                <w:rFonts w:eastAsia="Batang" w:cs="Arial"/>
              </w:rPr>
              <w:t>he distances between each cell and target UE are identical</w:t>
            </w:r>
          </w:p>
        </w:tc>
      </w:tr>
      <w:tr w:rsidR="00016706" w:rsidRPr="002F05CC" w14:paraId="6411DD05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8E712D2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Cell ID scenarios</w:t>
            </w:r>
          </w:p>
        </w:tc>
        <w:tc>
          <w:tcPr>
            <w:tcW w:w="4677" w:type="dxa"/>
            <w:vAlign w:val="center"/>
          </w:tcPr>
          <w:p w14:paraId="1EDB7485" w14:textId="5BDA9553" w:rsidR="00016706" w:rsidRPr="00016706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 xml:space="preserve">(Reference cell, neighbour cell) = </w:t>
            </w:r>
            <w:r w:rsidR="00016706">
              <w:rPr>
                <w:rFonts w:eastAsia="Batang" w:cs="Arial"/>
              </w:rPr>
              <w:t>(0, 1</w:t>
            </w:r>
            <w:r w:rsidR="00016706" w:rsidRPr="002F05CC">
              <w:rPr>
                <w:rFonts w:eastAsia="Batang" w:cs="Arial"/>
              </w:rPr>
              <w:t>)</w:t>
            </w:r>
          </w:p>
        </w:tc>
      </w:tr>
      <w:tr w:rsidR="00016706" w:rsidRPr="002F05CC" w14:paraId="271042D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C58E654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Network synchronization</w:t>
            </w:r>
          </w:p>
        </w:tc>
        <w:tc>
          <w:tcPr>
            <w:tcW w:w="4677" w:type="dxa"/>
            <w:vAlign w:val="center"/>
          </w:tcPr>
          <w:p w14:paraId="35C6CF6C" w14:textId="5A13ED3B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Synchronous</w:t>
            </w:r>
            <w:r w:rsidRPr="002F05CC">
              <w:rPr>
                <w:rFonts w:cs="Arial" w:hint="eastAsia"/>
                <w:lang w:eastAsia="zh-CN"/>
              </w:rPr>
              <w:t xml:space="preserve"> </w:t>
            </w:r>
            <w:r w:rsidRPr="002F05CC">
              <w:rPr>
                <w:rFonts w:cs="Arial"/>
                <w:lang w:eastAsia="zh-CN"/>
              </w:rPr>
              <w:t>with time shifts</w:t>
            </w:r>
            <w:r w:rsidR="005763E8">
              <w:rPr>
                <w:rFonts w:cs="Arial"/>
                <w:lang w:eastAsia="zh-CN"/>
              </w:rPr>
              <w:t xml:space="preserve"> (reference cell, neighbour cell) = </w:t>
            </w:r>
            <w:r>
              <w:rPr>
                <w:rFonts w:cs="Arial" w:hint="eastAsia"/>
                <w:lang w:eastAsia="zh-CN"/>
              </w:rPr>
              <w:t>(</w:t>
            </w:r>
            <w:r w:rsidRPr="002F05CC">
              <w:rPr>
                <w:rFonts w:cs="Arial" w:hint="eastAsia"/>
                <w:lang w:eastAsia="zh-CN"/>
              </w:rPr>
              <w:t>0,</w:t>
            </w:r>
            <w:r w:rsidR="005763E8">
              <w:rPr>
                <w:rFonts w:cs="Arial"/>
                <w:lang w:eastAsia="zh-CN"/>
              </w:rPr>
              <w:t xml:space="preserve"> </w:t>
            </w:r>
            <w:r w:rsidRPr="002F05CC">
              <w:rPr>
                <w:rFonts w:cs="Arial" w:hint="eastAsia"/>
                <w:lang w:eastAsia="zh-CN"/>
              </w:rPr>
              <w:t>0</w:t>
            </w:r>
            <w:r>
              <w:rPr>
                <w:rFonts w:cs="Arial" w:hint="eastAsia"/>
                <w:lang w:eastAsia="zh-CN"/>
              </w:rPr>
              <w:t>)</w:t>
            </w:r>
          </w:p>
        </w:tc>
      </w:tr>
      <w:tr w:rsidR="00016706" w:rsidRPr="002F05CC" w14:paraId="52307999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D30093E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Cyclic prefix</w:t>
            </w:r>
          </w:p>
        </w:tc>
        <w:tc>
          <w:tcPr>
            <w:tcW w:w="4677" w:type="dxa"/>
            <w:vAlign w:val="center"/>
          </w:tcPr>
          <w:p w14:paraId="56DF5E46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Normal</w:t>
            </w:r>
          </w:p>
        </w:tc>
      </w:tr>
      <w:tr w:rsidR="00016706" w:rsidRPr="002F05CC" w14:paraId="2CFFB9DE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4385ECC7" w14:textId="720A1EAF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Carrier bandwidth</w:t>
            </w:r>
            <w:r w:rsidR="00EA1BA2">
              <w:rPr>
                <w:rFonts w:eastAsia="Batang" w:cs="Arial"/>
              </w:rPr>
              <w:t xml:space="preserve"> (MHz)</w:t>
            </w:r>
          </w:p>
        </w:tc>
        <w:tc>
          <w:tcPr>
            <w:tcW w:w="4677" w:type="dxa"/>
            <w:vAlign w:val="center"/>
          </w:tcPr>
          <w:p w14:paraId="464054BD" w14:textId="3ECA17DB" w:rsidR="00016706" w:rsidRPr="002F05CC" w:rsidRDefault="00EA1BA2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10</w:t>
            </w:r>
          </w:p>
        </w:tc>
      </w:tr>
      <w:tr w:rsidR="00016706" w:rsidRPr="002F05CC" w14:paraId="0ED2D773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698A4001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Channel model</w:t>
            </w:r>
          </w:p>
        </w:tc>
        <w:tc>
          <w:tcPr>
            <w:tcW w:w="4677" w:type="dxa"/>
            <w:vAlign w:val="center"/>
          </w:tcPr>
          <w:p w14:paraId="77C655B4" w14:textId="7E4F5F51" w:rsidR="00016706" w:rsidRPr="002F05CC" w:rsidRDefault="00362C86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ETU</w:t>
            </w:r>
          </w:p>
        </w:tc>
      </w:tr>
      <w:tr w:rsidR="00016706" w:rsidRPr="002F05CC" w14:paraId="37FC9D8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5C54E77F" w14:textId="23D72207" w:rsidR="00016706" w:rsidRPr="002F05CC" w:rsidRDefault="00016706" w:rsidP="00362C86">
            <w:pPr>
              <w:pStyle w:val="TAL"/>
              <w:rPr>
                <w:rFonts w:eastAsia="Batang" w:cs="Arial"/>
              </w:rPr>
            </w:pPr>
            <w:r w:rsidRPr="002F05CC">
              <w:rPr>
                <w:rFonts w:cs="Arial" w:hint="eastAsia"/>
                <w:lang w:eastAsia="zh-CN"/>
              </w:rPr>
              <w:t xml:space="preserve">SINR </w:t>
            </w:r>
            <w:r w:rsidRPr="002F05CC">
              <w:rPr>
                <w:rFonts w:eastAsia="Batang" w:cs="Arial"/>
              </w:rPr>
              <w:t xml:space="preserve">for </w:t>
            </w:r>
            <w:r w:rsidR="00362C86">
              <w:rPr>
                <w:rFonts w:eastAsia="Batang" w:cs="Arial"/>
              </w:rPr>
              <w:t>two</w:t>
            </w:r>
            <w:r w:rsidR="005763E8">
              <w:rPr>
                <w:rFonts w:eastAsia="Batang" w:cs="Arial"/>
              </w:rPr>
              <w:t xml:space="preserve"> cells (dB)</w:t>
            </w:r>
          </w:p>
        </w:tc>
        <w:tc>
          <w:tcPr>
            <w:tcW w:w="4677" w:type="dxa"/>
            <w:vAlign w:val="center"/>
          </w:tcPr>
          <w:p w14:paraId="4041D106" w14:textId="5C909E1C" w:rsidR="00016706" w:rsidRPr="002F05CC" w:rsidRDefault="00016706" w:rsidP="00016706">
            <w:pPr>
              <w:pStyle w:val="TAL"/>
              <w:rPr>
                <w:rFonts w:cs="Arial"/>
                <w:lang w:eastAsia="zh-CN"/>
              </w:rPr>
            </w:pPr>
            <w:r w:rsidRPr="002F05CC">
              <w:rPr>
                <w:rFonts w:cs="Arial"/>
                <w:lang w:eastAsia="zh-CN"/>
              </w:rPr>
              <w:t>(Reference cell, ne</w:t>
            </w:r>
            <w:r w:rsidR="00362C86">
              <w:rPr>
                <w:rFonts w:cs="Arial"/>
                <w:lang w:eastAsia="zh-CN"/>
              </w:rPr>
              <w:t>ighbour cell 1</w:t>
            </w:r>
            <w:r w:rsidRPr="002F05CC">
              <w:rPr>
                <w:rFonts w:cs="Arial"/>
                <w:lang w:eastAsia="zh-CN"/>
              </w:rPr>
              <w:t>) =</w:t>
            </w:r>
            <w:r w:rsidRPr="002F05CC">
              <w:rPr>
                <w:rFonts w:cs="Arial" w:hint="eastAsia"/>
                <w:lang w:eastAsia="zh-CN"/>
              </w:rPr>
              <w:t xml:space="preserve"> </w:t>
            </w:r>
            <w:r w:rsidRPr="002F05CC">
              <w:rPr>
                <w:rFonts w:eastAsia="Batang" w:cs="Arial"/>
              </w:rPr>
              <w:t>(-</w:t>
            </w:r>
            <w:r w:rsidRPr="002F05CC">
              <w:rPr>
                <w:rFonts w:cs="Arial"/>
                <w:lang w:eastAsia="zh-CN"/>
              </w:rPr>
              <w:t>6</w:t>
            </w:r>
            <w:r w:rsidR="00362C86">
              <w:rPr>
                <w:rFonts w:eastAsia="Batang" w:cs="Arial"/>
              </w:rPr>
              <w:t>,</w:t>
            </w:r>
            <w:r w:rsidR="00BC167F">
              <w:rPr>
                <w:rFonts w:eastAsia="Batang" w:cs="Arial"/>
              </w:rPr>
              <w:t xml:space="preserve"> </w:t>
            </w:r>
            <w:r w:rsidR="00362C86">
              <w:rPr>
                <w:rFonts w:eastAsia="Batang" w:cs="Arial"/>
              </w:rPr>
              <w:t>-13</w:t>
            </w:r>
            <w:r w:rsidRPr="002F05CC">
              <w:rPr>
                <w:rFonts w:eastAsia="Batang" w:cs="Arial"/>
              </w:rPr>
              <w:t>)</w:t>
            </w:r>
          </w:p>
        </w:tc>
      </w:tr>
      <w:tr w:rsidR="00016706" w:rsidRPr="002F05CC" w14:paraId="3E522D24" w14:textId="77777777" w:rsidTr="00016706">
        <w:trPr>
          <w:jc w:val="center"/>
        </w:trPr>
        <w:tc>
          <w:tcPr>
            <w:tcW w:w="2802" w:type="dxa"/>
            <w:vMerge w:val="restart"/>
            <w:vAlign w:val="center"/>
          </w:tcPr>
          <w:p w14:paraId="71336542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Number of transmit antennas</w:t>
            </w:r>
          </w:p>
        </w:tc>
        <w:tc>
          <w:tcPr>
            <w:tcW w:w="1134" w:type="dxa"/>
            <w:vAlign w:val="center"/>
          </w:tcPr>
          <w:p w14:paraId="5BC0776E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</w:t>
            </w:r>
          </w:p>
        </w:tc>
        <w:tc>
          <w:tcPr>
            <w:tcW w:w="4677" w:type="dxa"/>
            <w:vAlign w:val="center"/>
          </w:tcPr>
          <w:p w14:paraId="01B2AAE1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1</w:t>
            </w:r>
          </w:p>
        </w:tc>
      </w:tr>
      <w:tr w:rsidR="00016706" w:rsidRPr="002F05CC" w14:paraId="33CF5E89" w14:textId="77777777" w:rsidTr="00016706">
        <w:trPr>
          <w:jc w:val="center"/>
        </w:trPr>
        <w:tc>
          <w:tcPr>
            <w:tcW w:w="2802" w:type="dxa"/>
            <w:vMerge/>
            <w:vAlign w:val="center"/>
          </w:tcPr>
          <w:p w14:paraId="719A88C8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134" w:type="dxa"/>
            <w:vAlign w:val="center"/>
          </w:tcPr>
          <w:p w14:paraId="507E552B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CRS</w:t>
            </w:r>
          </w:p>
        </w:tc>
        <w:tc>
          <w:tcPr>
            <w:tcW w:w="4677" w:type="dxa"/>
            <w:vAlign w:val="center"/>
          </w:tcPr>
          <w:p w14:paraId="19963DD9" w14:textId="21F05F2B" w:rsidR="00016706" w:rsidRPr="002F05CC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</w:t>
            </w:r>
          </w:p>
        </w:tc>
      </w:tr>
      <w:tr w:rsidR="00016706" w:rsidRPr="002F05CC" w14:paraId="4B5542A4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356A8A28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Number of receive antennas</w:t>
            </w:r>
          </w:p>
        </w:tc>
        <w:tc>
          <w:tcPr>
            <w:tcW w:w="4677" w:type="dxa"/>
            <w:vAlign w:val="center"/>
          </w:tcPr>
          <w:p w14:paraId="5342F8F2" w14:textId="2315DC1A" w:rsidR="00016706" w:rsidRPr="002F05CC" w:rsidRDefault="00C0768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 number of</w:t>
            </w:r>
            <w:r w:rsidR="00016706" w:rsidRPr="002F05CC">
              <w:rPr>
                <w:rFonts w:eastAsia="Batang" w:cs="Arial"/>
              </w:rPr>
              <w:t xml:space="preserve"> equal-gain uncorrelated antennas</w:t>
            </w:r>
          </w:p>
        </w:tc>
      </w:tr>
      <w:tr w:rsidR="00016706" w:rsidRPr="002F05CC" w14:paraId="79D2BDE6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E368BB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 xml:space="preserve">Number of consecutive positioning </w:t>
            </w:r>
            <w:proofErr w:type="spellStart"/>
            <w:r w:rsidRPr="002F05CC">
              <w:rPr>
                <w:rFonts w:eastAsia="Batang" w:cs="Arial"/>
              </w:rPr>
              <w:t>subframes</w:t>
            </w:r>
            <w:proofErr w:type="spellEnd"/>
          </w:p>
        </w:tc>
        <w:tc>
          <w:tcPr>
            <w:tcW w:w="4677" w:type="dxa"/>
            <w:vAlign w:val="center"/>
          </w:tcPr>
          <w:p w14:paraId="2E0B1288" w14:textId="7FA221A6" w:rsidR="00016706" w:rsidRPr="00362C86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1</w:t>
            </w:r>
          </w:p>
        </w:tc>
      </w:tr>
      <w:tr w:rsidR="005763E8" w:rsidRPr="002F05CC" w14:paraId="0F0CA12A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1072C896" w14:textId="6A7BAB82" w:rsidR="005763E8" w:rsidRPr="002F05CC" w:rsidRDefault="005763E8" w:rsidP="005763E8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Number of positioning occasions</w:t>
            </w:r>
          </w:p>
        </w:tc>
        <w:tc>
          <w:tcPr>
            <w:tcW w:w="4677" w:type="dxa"/>
            <w:vAlign w:val="center"/>
          </w:tcPr>
          <w:p w14:paraId="1E85D36C" w14:textId="256F92CA" w:rsidR="005763E8" w:rsidRPr="002F05CC" w:rsidRDefault="005763E8" w:rsidP="00016706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Variable</w:t>
            </w:r>
          </w:p>
        </w:tc>
      </w:tr>
      <w:tr w:rsidR="00016706" w:rsidRPr="002F05CC" w14:paraId="6174EC42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8913DF9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 pattern</w:t>
            </w:r>
          </w:p>
        </w:tc>
        <w:tc>
          <w:tcPr>
            <w:tcW w:w="4677" w:type="dxa"/>
            <w:vAlign w:val="center"/>
          </w:tcPr>
          <w:p w14:paraId="4703377F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 xml:space="preserve">6-reuse in frequency, </w:t>
            </w:r>
            <w:proofErr w:type="spellStart"/>
            <w:r w:rsidRPr="002F05CC">
              <w:rPr>
                <w:rFonts w:eastAsia="Batang" w:cs="Arial"/>
              </w:rPr>
              <w:t>v</w:t>
            </w:r>
            <w:r w:rsidRPr="002F05CC">
              <w:rPr>
                <w:rFonts w:eastAsia="Batang" w:cs="Arial"/>
                <w:vertAlign w:val="subscript"/>
              </w:rPr>
              <w:t>shift</w:t>
            </w:r>
            <w:proofErr w:type="spellEnd"/>
            <w:r w:rsidRPr="002F05CC">
              <w:rPr>
                <w:rFonts w:eastAsia="Batang" w:cs="Arial"/>
              </w:rPr>
              <w:t xml:space="preserve"> = </w:t>
            </w:r>
            <w:proofErr w:type="gramStart"/>
            <w:r w:rsidRPr="002F05CC">
              <w:rPr>
                <w:rFonts w:eastAsia="Batang" w:cs="Arial"/>
              </w:rPr>
              <w:t>mod(</w:t>
            </w:r>
            <w:proofErr w:type="gramEnd"/>
            <w:r w:rsidRPr="002F05CC">
              <w:rPr>
                <w:rFonts w:eastAsia="Batang" w:cs="Arial"/>
              </w:rPr>
              <w:t>PCI,6)</w:t>
            </w:r>
          </w:p>
        </w:tc>
      </w:tr>
      <w:tr w:rsidR="00016706" w:rsidRPr="002F05CC" w14:paraId="04F6C5DA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5D989A1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PRS transmission bandwidth</w:t>
            </w:r>
          </w:p>
        </w:tc>
        <w:tc>
          <w:tcPr>
            <w:tcW w:w="4677" w:type="dxa"/>
            <w:vAlign w:val="center"/>
          </w:tcPr>
          <w:p w14:paraId="425D00DC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Full carrier bandwidth</w:t>
            </w:r>
          </w:p>
        </w:tc>
      </w:tr>
      <w:tr w:rsidR="00016706" w:rsidRPr="002F05CC" w14:paraId="3E32DC2B" w14:textId="77777777" w:rsidTr="00016706">
        <w:trPr>
          <w:jc w:val="center"/>
        </w:trPr>
        <w:tc>
          <w:tcPr>
            <w:tcW w:w="3936" w:type="dxa"/>
            <w:gridSpan w:val="2"/>
            <w:vAlign w:val="center"/>
          </w:tcPr>
          <w:p w14:paraId="0A10EC14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Measurement bandwidth</w:t>
            </w:r>
          </w:p>
        </w:tc>
        <w:tc>
          <w:tcPr>
            <w:tcW w:w="4677" w:type="dxa"/>
            <w:vAlign w:val="center"/>
          </w:tcPr>
          <w:p w14:paraId="463D715D" w14:textId="77777777" w:rsidR="00016706" w:rsidRPr="002F05CC" w:rsidRDefault="00016706" w:rsidP="00016706">
            <w:pPr>
              <w:pStyle w:val="TAL"/>
              <w:rPr>
                <w:rFonts w:eastAsia="Batang" w:cs="Arial"/>
              </w:rPr>
            </w:pPr>
            <w:r w:rsidRPr="002F05CC">
              <w:rPr>
                <w:rFonts w:eastAsia="Batang" w:cs="Arial"/>
              </w:rPr>
              <w:t>Full carrier bandwidth</w:t>
            </w:r>
          </w:p>
        </w:tc>
      </w:tr>
    </w:tbl>
    <w:p w14:paraId="0438F28E" w14:textId="77777777" w:rsidR="006C1F8A" w:rsidRDefault="006C1F8A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2FC20933" w14:textId="4AA8CC16" w:rsidR="00CB0AE5" w:rsidRDefault="00327E70" w:rsidP="00CB0AE5">
      <w:pPr>
        <w:pStyle w:val="Heading2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Static thresholding</w:t>
      </w:r>
    </w:p>
    <w:p w14:paraId="0384ABF5" w14:textId="0DD78CA1" w:rsidR="00CB0AE5" w:rsidRPr="00E11454" w:rsidRDefault="0055170E" w:rsidP="00CB0AE5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Figures 1 through 4</w:t>
      </w:r>
      <w:r w:rsidR="00CB0AE5" w:rsidRPr="00E11454">
        <w:rPr>
          <w:rFonts w:ascii="Times New Roman" w:eastAsia="Malgun Gothic" w:hAnsi="Times New Roman"/>
        </w:rPr>
        <w:t xml:space="preserve"> show RSTD estimation performance using the baseline RSTD estimator described in Section 2 </w:t>
      </w:r>
      <w:r w:rsidR="0003511B">
        <w:rPr>
          <w:rFonts w:ascii="Times New Roman" w:eastAsia="Malgun Gothic" w:hAnsi="Times New Roman"/>
        </w:rPr>
        <w:t>with</w:t>
      </w:r>
      <w:r w:rsidR="00297A6E">
        <w:rPr>
          <w:rFonts w:ascii="Times New Roman" w:eastAsia="Malgun Gothic" w:hAnsi="Times New Roman"/>
        </w:rPr>
        <w:t xml:space="preserve"> static thresholding. The sampling rate is </w:t>
      </w:r>
      <m:oMath>
        <m:r>
          <w:rPr>
            <w:rFonts w:ascii="Cambria Math" w:eastAsia="Malgun Gothic" w:hAnsi="Cambria Math"/>
          </w:rPr>
          <m:t>1/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297A6E">
        <w:rPr>
          <w:rFonts w:ascii="Times New Roman" w:eastAsia="Malgun Gothic" w:hAnsi="Times New Roman"/>
        </w:rPr>
        <w:t>; to obtain fractional-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297A6E">
        <w:rPr>
          <w:rFonts w:ascii="Times New Roman" w:eastAsia="Malgun Gothic" w:hAnsi="Times New Roman"/>
        </w:rPr>
        <w:t xml:space="preserve">, the thresholding output is followed by linear interpolation. The input to the linear interpolator is </w:t>
      </w:r>
      <m:oMath>
        <m:r>
          <w:rPr>
            <w:rFonts w:ascii="Cambria Math" w:eastAsia="Malgun Gothic" w:hAnsi="Cambria Math"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x</m:t>
            </m:r>
          </m:e>
          <m:sub>
            <m:r>
              <w:rPr>
                <w:rFonts w:ascii="Cambria Math" w:eastAsia="Malgun Gothic" w:hAnsi="Cambria Math"/>
              </w:rPr>
              <m:t>1</m:t>
            </m:r>
          </m:sub>
        </m:sSub>
        <m:r>
          <w:rPr>
            <w:rFonts w:ascii="Cambria Math" w:eastAsia="Malgun Gothic" w:hAnsi="Cambria Math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y</m:t>
            </m:r>
          </m:e>
          <m:sub>
            <m:r>
              <w:rPr>
                <w:rFonts w:ascii="Cambria Math" w:eastAsia="Malgun Gothic" w:hAnsi="Cambria Math"/>
              </w:rPr>
              <m:t>1</m:t>
            </m:r>
          </m:sub>
        </m:sSub>
        <m:r>
          <w:rPr>
            <w:rFonts w:ascii="Cambria Math" w:eastAsia="Malgun Gothic" w:hAnsi="Cambria Math"/>
          </w:rPr>
          <m:t>)</m:t>
        </m:r>
      </m:oMath>
      <w:r w:rsidR="00297A6E">
        <w:rPr>
          <w:rFonts w:ascii="Times New Roman" w:eastAsia="Malgun Gothic" w:hAnsi="Times New Roman"/>
        </w:rPr>
        <w:t xml:space="preserve">, </w:t>
      </w:r>
      <m:oMath>
        <m:r>
          <w:rPr>
            <w:rFonts w:ascii="Cambria Math" w:eastAsia="Malgun Gothic" w:hAnsi="Cambria Math"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x</m:t>
            </m:r>
          </m:e>
          <m:sub>
            <m:r>
              <w:rPr>
                <w:rFonts w:ascii="Cambria Math" w:eastAsia="Malgun Gothic" w:hAnsi="Cambria Math"/>
              </w:rPr>
              <m:t>2</m:t>
            </m:r>
          </m:sub>
        </m:sSub>
        <m:r>
          <w:rPr>
            <w:rFonts w:ascii="Cambria Math" w:eastAsia="Malgun Gothic" w:hAnsi="Cambria Math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y</m:t>
            </m:r>
          </m:e>
          <m:sub>
            <m:r>
              <w:rPr>
                <w:rFonts w:ascii="Cambria Math" w:eastAsia="Malgun Gothic" w:hAnsi="Cambria Math"/>
              </w:rPr>
              <m:t>2</m:t>
            </m:r>
          </m:sub>
        </m:sSub>
        <m:r>
          <w:rPr>
            <w:rFonts w:ascii="Cambria Math" w:eastAsia="Malgun Gothic" w:hAnsi="Cambria Math"/>
          </w:rPr>
          <m:t>)</m:t>
        </m:r>
      </m:oMath>
      <w:r w:rsidR="00297A6E">
        <w:rPr>
          <w:rFonts w:ascii="Times New Roman" w:eastAsia="Malgun Gothic" w:hAnsi="Times New Roman"/>
        </w:rPr>
        <w:t xml:space="preserve"> where the first coordinate is the first sample above threshold, and the second is the last sample below threshold. The linear interpolator then solves for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x</m:t>
            </m:r>
          </m:e>
          <m:sub>
            <m:r>
              <w:rPr>
                <w:rFonts w:ascii="Cambria Math" w:eastAsia="Malgun Gothic" w:hAnsi="Cambria Math"/>
              </w:rPr>
              <m:t>3</m:t>
            </m:r>
          </m:sub>
        </m:sSub>
      </m:oMath>
      <w:r w:rsidR="00297A6E">
        <w:rPr>
          <w:rFonts w:ascii="Times New Roman" w:eastAsia="Malgun Gothic" w:hAnsi="Times New Roman"/>
        </w:rPr>
        <w:t xml:space="preserve"> in the coordinate </w:t>
      </w:r>
      <m:oMath>
        <m:r>
          <w:rPr>
            <w:rFonts w:ascii="Cambria Math" w:eastAsia="Malgun Gothic" w:hAnsi="Cambria Math"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x</m:t>
            </m:r>
          </m:e>
          <m:sub>
            <m:r>
              <w:rPr>
                <w:rFonts w:ascii="Cambria Math" w:eastAsia="Malgun Gothic" w:hAnsi="Cambria Math"/>
              </w:rPr>
              <m:t>3</m:t>
            </m:r>
          </m:sub>
        </m:sSub>
        <m:r>
          <w:rPr>
            <w:rFonts w:ascii="Cambria Math" w:eastAsia="Malgun Gothic" w:hAnsi="Cambria Math"/>
          </w:rPr>
          <m:t>, ε)</m:t>
        </m:r>
      </m:oMath>
      <w:r w:rsidR="00297A6E">
        <w:rPr>
          <w:rFonts w:ascii="Times New Roman" w:eastAsia="Malgun Gothic" w:hAnsi="Times New Roman"/>
        </w:rPr>
        <w:t>.</w:t>
      </w:r>
    </w:p>
    <w:p w14:paraId="18AA0D36" w14:textId="21D82413" w:rsidR="00A15691" w:rsidRDefault="00CB0AE5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1 shows that increasing the number of positioning occasions </w:t>
      </w:r>
      <w:r w:rsidR="00523B19">
        <w:rPr>
          <w:rFonts w:ascii="Times New Roman" w:eastAsia="Malgun Gothic" w:hAnsi="Times New Roman"/>
        </w:rPr>
        <w:t>can improve</w:t>
      </w:r>
      <w:r w:rsidR="0098239D" w:rsidRPr="00E11454">
        <w:rPr>
          <w:rFonts w:ascii="Times New Roman" w:eastAsia="Malgun Gothic" w:hAnsi="Times New Roman"/>
        </w:rPr>
        <w:t xml:space="preserve"> performance. In this result</w:t>
      </w:r>
      <w:r w:rsidRPr="00E11454">
        <w:rPr>
          <w:rFonts w:ascii="Times New Roman" w:eastAsia="Malgun Gothic" w:hAnsi="Times New Roman"/>
        </w:rPr>
        <w:t>, the static threshold</w:t>
      </w:r>
      <w:r w:rsidR="0098239D" w:rsidRPr="00E11454">
        <w:rPr>
          <w:rFonts w:ascii="Times New Roman" w:eastAsia="Malgun Gothic" w:hAnsi="Times New Roman"/>
        </w:rPr>
        <w:t xml:space="preserve"> parameter is</w:t>
      </w:r>
      <w:r w:rsidRPr="00E11454">
        <w:rPr>
          <w:rFonts w:ascii="Times New Roman" w:eastAsia="Malgun Gothic" w:hAnsi="Times New Roman"/>
        </w:rPr>
        <w:t xml:space="preserve">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, </w:t>
      </w:r>
      <w:r w:rsidR="0098239D" w:rsidRPr="00E11454">
        <w:rPr>
          <w:rFonts w:ascii="Times New Roman" w:eastAsia="Malgun Gothic" w:hAnsi="Times New Roman"/>
        </w:rPr>
        <w:t xml:space="preserve">PRS antenna port 6 is used, and </w:t>
      </w:r>
      <w:r w:rsidRPr="00E11454">
        <w:rPr>
          <w:rFonts w:ascii="Times New Roman" w:eastAsia="Malgun Gothic" w:hAnsi="Times New Roman"/>
        </w:rPr>
        <w:t>the number</w:t>
      </w:r>
      <w:r w:rsidR="0098239D" w:rsidRPr="00E11454">
        <w:rPr>
          <w:rFonts w:ascii="Times New Roman" w:eastAsia="Malgun Gothic" w:hAnsi="Times New Roman"/>
        </w:rPr>
        <w:t xml:space="preserve"> of receiver antennas is two. </w:t>
      </w:r>
      <w:r w:rsidR="00A15691">
        <w:rPr>
          <w:rFonts w:ascii="Times New Roman" w:eastAsia="Malgun Gothic" w:hAnsi="Times New Roman"/>
        </w:rPr>
        <w:t>Making use of a single PRS occasion results in an 80%ile performance a</w:t>
      </w:r>
      <w:r w:rsidR="00A15691" w:rsidRPr="00E11454">
        <w:rPr>
          <w:rFonts w:ascii="Times New Roman" w:eastAsia="Malgun Gothic" w:hAnsi="Times New Roman"/>
        </w:rPr>
        <w:t xml:space="preserve">t </w:t>
      </w:r>
      <w:proofErr w:type="gramStart"/>
      <m:oMath>
        <m:r>
          <w:rPr>
            <w:rFonts w:ascii="Cambria Math" w:eastAsia="Malgun Gothic" w:hAnsi="Cambria Math"/>
          </w:rPr>
          <m:t>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A15691">
        <w:rPr>
          <w:rFonts w:ascii="Times New Roman" w:eastAsia="Malgun Gothic" w:hAnsi="Times New Roman"/>
        </w:rPr>
        <w:t xml:space="preserve">, while making use of 4 PRS occasions reduces the error by around 50% to </w:t>
      </w:r>
      <m:oMath>
        <m:r>
          <w:rPr>
            <w:rFonts w:ascii="Cambria Math" w:eastAsia="Malgun Gothic" w:hAnsi="Cambria Math"/>
          </w:rPr>
          <m:t>3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A15691">
        <w:rPr>
          <w:rFonts w:ascii="Times New Roman" w:eastAsia="Malgun Gothic" w:hAnsi="Times New Roman"/>
        </w:rPr>
        <w:t>.</w:t>
      </w:r>
    </w:p>
    <w:p w14:paraId="74AFD488" w14:textId="56AC8530" w:rsidR="00A21071" w:rsidRPr="00E11454" w:rsidRDefault="00A21071" w:rsidP="00CB0AE5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2 provides a conformation of an observation from [1] that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 is a </w:t>
      </w:r>
      <w:r w:rsidR="00D24363">
        <w:rPr>
          <w:rFonts w:ascii="Times New Roman" w:eastAsia="Malgun Gothic" w:hAnsi="Times New Roman"/>
        </w:rPr>
        <w:t>suitable</w:t>
      </w:r>
      <w:r w:rsidRPr="00E11454">
        <w:rPr>
          <w:rFonts w:ascii="Times New Roman" w:eastAsia="Malgun Gothic" w:hAnsi="Times New Roman"/>
        </w:rPr>
        <w:t xml:space="preserve"> choice for this test case of </w:t>
      </w:r>
      <w:r w:rsidR="007F701A">
        <w:rPr>
          <w:rFonts w:ascii="Times New Roman" w:eastAsia="Malgun Gothic" w:hAnsi="Times New Roman"/>
        </w:rPr>
        <w:t xml:space="preserve">ideal muting. </w:t>
      </w:r>
      <w:r w:rsidRPr="00E11454">
        <w:rPr>
          <w:rFonts w:ascii="Times New Roman" w:eastAsia="Malgun Gothic" w:hAnsi="Times New Roman"/>
        </w:rPr>
        <w:t xml:space="preserve">The 90%ile performance for </w:t>
      </w:r>
      <m:oMath>
        <m:r>
          <w:rPr>
            <w:rFonts w:ascii="Cambria Math" w:eastAsia="Malgun Gothic" w:hAnsi="Cambria Math"/>
          </w:rPr>
          <m:t>ε=0.5</m:t>
        </m:r>
      </m:oMath>
      <w:r w:rsidRPr="00E11454">
        <w:rPr>
          <w:rFonts w:ascii="Times New Roman" w:eastAsia="Malgun Gothic" w:hAnsi="Times New Roman"/>
        </w:rPr>
        <w:t xml:space="preserve"> is </w:t>
      </w:r>
      <m:oMath>
        <m:r>
          <w:rPr>
            <w:rFonts w:ascii="Cambria Math" w:eastAsia="Malgun Gothic" w:hAnsi="Cambria Math"/>
          </w:rPr>
          <m:t>3.8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Pr="00E11454">
        <w:rPr>
          <w:rFonts w:ascii="Times New Roman" w:eastAsia="Malgun Gothic" w:hAnsi="Times New Roman"/>
        </w:rPr>
        <w:t xml:space="preserve">, while this level of performance slips to </w:t>
      </w:r>
      <m:oMath>
        <m:r>
          <w:rPr>
            <w:rFonts w:ascii="Cambria Math" w:eastAsia="Malgun Gothic" w:hAnsi="Cambria Math"/>
          </w:rPr>
          <m:t>5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D780F" w:rsidRPr="00E11454">
        <w:rPr>
          <w:rFonts w:ascii="Times New Roman" w:eastAsia="Malgun Gothic" w:hAnsi="Times New Roman"/>
        </w:rPr>
        <w:t xml:space="preserve"> </w:t>
      </w:r>
      <w:r w:rsidRPr="00E11454">
        <w:rPr>
          <w:rFonts w:ascii="Times New Roman" w:eastAsia="Malgun Gothic" w:hAnsi="Times New Roman"/>
        </w:rPr>
        <w:t xml:space="preserve">for </w:t>
      </w:r>
      <m:oMath>
        <m:r>
          <w:rPr>
            <w:rFonts w:ascii="Cambria Math" w:eastAsia="Malgun Gothic" w:hAnsi="Cambria Math"/>
          </w:rPr>
          <m:t>ε=0.99</m:t>
        </m:r>
      </m:oMath>
      <w:r w:rsidR="007D780F" w:rsidRPr="00E11454">
        <w:rPr>
          <w:rFonts w:ascii="Times New Roman" w:eastAsia="Malgun Gothic" w:hAnsi="Times New Roman"/>
        </w:rPr>
        <w:t>.</w:t>
      </w:r>
    </w:p>
    <w:p w14:paraId="23632258" w14:textId="225CF0FE" w:rsidR="00D51507" w:rsidRDefault="004D154C" w:rsidP="00D51507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Figure 3 </w:t>
      </w:r>
      <w:r w:rsidR="005D72A0" w:rsidRPr="00E11454">
        <w:rPr>
          <w:rFonts w:ascii="Times New Roman" w:eastAsia="Malgun Gothic" w:hAnsi="Times New Roman"/>
        </w:rPr>
        <w:t>illustrates</w:t>
      </w:r>
      <w:r w:rsidRPr="00E11454">
        <w:rPr>
          <w:rFonts w:ascii="Times New Roman" w:eastAsia="Malgun Gothic" w:hAnsi="Times New Roman"/>
        </w:rPr>
        <w:t xml:space="preserve"> the benefit of using </w:t>
      </w:r>
      <w:r w:rsidR="005D72A0" w:rsidRPr="00E11454">
        <w:rPr>
          <w:rFonts w:ascii="Times New Roman" w:eastAsia="Malgun Gothic" w:hAnsi="Times New Roman"/>
        </w:rPr>
        <w:t xml:space="preserve">legacy </w:t>
      </w:r>
      <w:r w:rsidR="00C31ACB" w:rsidRPr="00E11454">
        <w:rPr>
          <w:rFonts w:ascii="Times New Roman" w:eastAsia="Malgun Gothic" w:hAnsi="Times New Roman"/>
        </w:rPr>
        <w:t xml:space="preserve">PRS antenna port 6 along with </w:t>
      </w:r>
      <w:r w:rsidR="005D72A0" w:rsidRPr="00E11454">
        <w:rPr>
          <w:rFonts w:ascii="Times New Roman" w:eastAsia="Malgun Gothic" w:hAnsi="Times New Roman"/>
        </w:rPr>
        <w:t xml:space="preserve">legacy </w:t>
      </w:r>
      <w:r w:rsidR="00C31ACB" w:rsidRPr="00E11454">
        <w:rPr>
          <w:rFonts w:ascii="Times New Roman" w:eastAsia="Malgun Gothic" w:hAnsi="Times New Roman"/>
        </w:rPr>
        <w:t>CRS antenna ports 0, or 0-1, or 0-3 for improved RSTD estimation performance.</w:t>
      </w:r>
      <w:r w:rsidR="00954A43" w:rsidRPr="00E11454">
        <w:rPr>
          <w:rFonts w:ascii="Times New Roman" w:eastAsia="Malgun Gothic" w:hAnsi="Times New Roman"/>
        </w:rPr>
        <w:t xml:space="preserve"> The combined metric </w:t>
      </w:r>
      <m:oMath>
        <m:sSub>
          <m:sSub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sSubPr>
          <m:e>
            <m:r>
              <w:rPr>
                <w:rFonts w:ascii="Cambria Math" w:eastAsia="Malgun Gothic" w:hAnsi="Cambria Math" w:cs="Arial"/>
                <w:lang w:val="en-US" w:eastAsia="sv-SE"/>
              </w:rPr>
              <m:t>R</m:t>
            </m:r>
          </m:e>
          <m:sub>
            <m:r>
              <w:rPr>
                <w:rFonts w:ascii="Cambria Math" w:eastAsia="Malgun Gothic" w:hAnsi="Cambria Math" w:cs="Arial"/>
                <w:lang w:val="en-US" w:eastAsia="sv-SE"/>
              </w:rPr>
              <m:t>ave</m:t>
            </m:r>
          </m:sub>
        </m:sSub>
        <m:d>
          <m:d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dPr>
          <m:e>
            <m:r>
              <w:rPr>
                <w:rFonts w:ascii="Cambria Math" w:eastAsia="Malgun Gothic" w:hAnsi="Cambria Math" w:cs="Arial"/>
                <w:lang w:val="en-US" w:eastAsia="sv-SE"/>
              </w:rPr>
              <m:t>τ</m:t>
            </m:r>
          </m:e>
        </m:d>
      </m:oMath>
      <w:r w:rsidR="00954A43" w:rsidRPr="00E11454">
        <w:rPr>
          <w:rFonts w:ascii="Times New Roman" w:eastAsia="Malgun Gothic" w:hAnsi="Times New Roman"/>
          <w:lang w:val="en-US" w:eastAsia="sv-SE"/>
        </w:rPr>
        <w:t xml:space="preserve"> from Equation 2 makes use of cross-correlation calculations from both positioning and common reference signals. In this result, the static threshold of </w:t>
      </w:r>
      <m:oMath>
        <m:r>
          <w:rPr>
            <w:rFonts w:ascii="Cambria Math" w:eastAsia="Malgun Gothic" w:hAnsi="Cambria Math"/>
          </w:rPr>
          <m:t>ε=0.5</m:t>
        </m:r>
      </m:oMath>
      <w:r w:rsidR="00954A43" w:rsidRPr="00E11454">
        <w:rPr>
          <w:rFonts w:ascii="Times New Roman" w:eastAsia="Malgun Gothic" w:hAnsi="Times New Roman"/>
        </w:rPr>
        <w:t xml:space="preserve"> is used, the number of receiver antennas is two, and the number of positioning </w:t>
      </w:r>
      <w:r w:rsidR="006674DC" w:rsidRPr="00E11454">
        <w:rPr>
          <w:rFonts w:ascii="Times New Roman" w:eastAsia="Malgun Gothic" w:hAnsi="Times New Roman"/>
        </w:rPr>
        <w:t>occasions</w:t>
      </w:r>
      <w:r w:rsidR="00954A43" w:rsidRPr="00E11454">
        <w:rPr>
          <w:rFonts w:ascii="Times New Roman" w:eastAsia="Malgun Gothic" w:hAnsi="Times New Roman"/>
        </w:rPr>
        <w:t xml:space="preserve"> is one. Using PRS antenna port 6 </w:t>
      </w:r>
      <w:r w:rsidR="005D72A0" w:rsidRPr="00E11454">
        <w:rPr>
          <w:rFonts w:ascii="Times New Roman" w:eastAsia="Malgun Gothic" w:hAnsi="Times New Roman"/>
        </w:rPr>
        <w:t xml:space="preserve">alone </w:t>
      </w:r>
      <w:r w:rsidR="00954A43" w:rsidRPr="00E11454">
        <w:rPr>
          <w:rFonts w:ascii="Times New Roman" w:eastAsia="Malgun Gothic" w:hAnsi="Times New Roman"/>
        </w:rPr>
        <w:t xml:space="preserve">does not achieve a 90%ile performance, while using PRS antenna port 6 in conjunction with CRS antenna port 0 achieves this level of performance at </w:t>
      </w:r>
      <m:oMath>
        <m:r>
          <w:rPr>
            <w:rFonts w:ascii="Cambria Math" w:eastAsia="Malgun Gothic" w:hAnsi="Cambria Math"/>
          </w:rPr>
          <m:t>5</m:t>
        </m:r>
        <w:proofErr w:type="gramStart"/>
        <m:r>
          <w:rPr>
            <w:rFonts w:ascii="Cambria Math" w:eastAsia="Malgun Gothic" w:hAnsi="Cambria Math"/>
          </w:rPr>
          <m:t>.9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954A43" w:rsidRPr="00E11454">
        <w:rPr>
          <w:rFonts w:ascii="Times New Roman" w:eastAsia="Malgun Gothic" w:hAnsi="Times New Roman"/>
        </w:rPr>
        <w:t>.</w:t>
      </w:r>
      <w:r w:rsidR="008115B9" w:rsidRPr="00E11454">
        <w:rPr>
          <w:rFonts w:ascii="Times New Roman" w:eastAsia="Malgun Gothic" w:hAnsi="Times New Roman"/>
        </w:rPr>
        <w:t xml:space="preserve"> Making use of CRS antenna port 1 improves performance to </w:t>
      </w:r>
      <m:oMath>
        <m:r>
          <w:rPr>
            <w:rFonts w:ascii="Cambria Math" w:eastAsia="Malgun Gothic" w:hAnsi="Cambria Math"/>
          </w:rPr>
          <m:t>5</m:t>
        </m:r>
        <w:proofErr w:type="gramStart"/>
        <m:r>
          <w:rPr>
            <w:rFonts w:ascii="Cambria Math" w:eastAsia="Malgun Gothic" w:hAnsi="Cambria Math"/>
          </w:rPr>
          <m:t>.0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BC4E4F" w:rsidRPr="00E11454">
        <w:rPr>
          <w:rFonts w:ascii="Times New Roman" w:eastAsia="Malgun Gothic" w:hAnsi="Times New Roman"/>
        </w:rPr>
        <w:t xml:space="preserve">, </w:t>
      </w:r>
      <w:r w:rsidR="008351F4" w:rsidRPr="00E11454">
        <w:rPr>
          <w:rFonts w:ascii="Times New Roman" w:eastAsia="Malgun Gothic" w:hAnsi="Times New Roman"/>
        </w:rPr>
        <w:t>and making</w:t>
      </w:r>
      <w:r w:rsidR="00BC4E4F" w:rsidRPr="00E11454">
        <w:rPr>
          <w:rFonts w:ascii="Times New Roman" w:eastAsia="Malgun Gothic" w:hAnsi="Times New Roman"/>
        </w:rPr>
        <w:t xml:space="preserve"> us</w:t>
      </w:r>
      <w:r w:rsidR="00102792" w:rsidRPr="00E11454">
        <w:rPr>
          <w:rFonts w:ascii="Times New Roman" w:eastAsia="Malgun Gothic" w:hAnsi="Times New Roman"/>
        </w:rPr>
        <w:t>e</w:t>
      </w:r>
      <w:r w:rsidR="00BC4E4F" w:rsidRPr="00E11454">
        <w:rPr>
          <w:rFonts w:ascii="Times New Roman" w:eastAsia="Malgun Gothic" w:hAnsi="Times New Roman"/>
        </w:rPr>
        <w:t xml:space="preserve"> of all CRS antenna ports</w:t>
      </w:r>
      <w:r w:rsidR="00102792" w:rsidRPr="00E11454">
        <w:rPr>
          <w:rFonts w:ascii="Times New Roman" w:eastAsia="Malgun Gothic" w:hAnsi="Times New Roman"/>
        </w:rPr>
        <w:t xml:space="preserve"> 0-3</w:t>
      </w:r>
      <w:r w:rsidR="00BC4E4F" w:rsidRPr="00E11454">
        <w:rPr>
          <w:rFonts w:ascii="Times New Roman" w:eastAsia="Malgun Gothic" w:hAnsi="Times New Roman"/>
        </w:rPr>
        <w:t xml:space="preserve"> improves performance further to </w:t>
      </w:r>
      <m:oMath>
        <m:r>
          <w:rPr>
            <w:rFonts w:ascii="Cambria Math" w:eastAsia="Malgun Gothic" w:hAnsi="Cambria Math"/>
          </w:rPr>
          <m:t>4.6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DD7ABB" w:rsidRPr="00E11454">
        <w:rPr>
          <w:rFonts w:ascii="Times New Roman" w:eastAsia="Malgun Gothic" w:hAnsi="Times New Roman"/>
        </w:rPr>
        <w:t>.</w:t>
      </w:r>
      <w:r w:rsidR="007F701A">
        <w:rPr>
          <w:rFonts w:ascii="Times New Roman" w:eastAsia="Malgun Gothic" w:hAnsi="Times New Roman"/>
        </w:rPr>
        <w:t xml:space="preserve"> The 80%ile performance is improved by around 30%, from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6T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F701A">
        <w:rPr>
          <w:rFonts w:ascii="Times New Roman" w:eastAsia="Malgun Gothic" w:hAnsi="Times New Roman"/>
        </w:rPr>
        <w:t xml:space="preserve"> to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4T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F701A">
        <w:rPr>
          <w:rFonts w:ascii="Times New Roman" w:eastAsia="Malgun Gothic" w:hAnsi="Times New Roman"/>
        </w:rPr>
        <w:t>, when using ports {0-1, 6} versus 6 only.</w:t>
      </w:r>
    </w:p>
    <w:p w14:paraId="6F23D5BE" w14:textId="574ECD3E" w:rsidR="004C666B" w:rsidRPr="00E11454" w:rsidRDefault="004C666B" w:rsidP="00D51507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 4 shows that the PRS+CRS enhancement also benefits from using multiple PRS occasions.</w:t>
      </w:r>
      <w:r w:rsidR="002C62E4">
        <w:rPr>
          <w:rFonts w:ascii="Times New Roman" w:eastAsia="Malgun Gothic" w:hAnsi="Times New Roman"/>
        </w:rPr>
        <w:t xml:space="preserve"> The baseline </w:t>
      </w:r>
      <w:proofErr w:type="gramStart"/>
      <w:r w:rsidR="002C62E4">
        <w:rPr>
          <w:rFonts w:ascii="Times New Roman" w:eastAsia="Malgun Gothic" w:hAnsi="Times New Roman"/>
        </w:rPr>
        <w:t>curves is</w:t>
      </w:r>
      <w:proofErr w:type="gramEnd"/>
      <w:r w:rsidR="002C62E4">
        <w:rPr>
          <w:rFonts w:ascii="Times New Roman" w:eastAsia="Malgun Gothic" w:hAnsi="Times New Roman"/>
        </w:rPr>
        <w:t xml:space="preserve"> from Figure 3 with antenna port configuration {0-1, 6}. In that case the number of PRS occasions is one.</w:t>
      </w:r>
      <w:r w:rsidR="0054128B">
        <w:rPr>
          <w:rFonts w:ascii="Times New Roman" w:eastAsia="Malgun Gothic" w:hAnsi="Times New Roman"/>
        </w:rPr>
        <w:t xml:space="preserve"> Figure 4 shows that using this same antenna port configuration with two PRS occasions </w:t>
      </w:r>
      <w:proofErr w:type="gramStart"/>
      <w:r w:rsidR="0054128B">
        <w:rPr>
          <w:rFonts w:ascii="Times New Roman" w:eastAsia="Malgun Gothic" w:hAnsi="Times New Roman"/>
        </w:rPr>
        <w:t>reduces</w:t>
      </w:r>
      <w:proofErr w:type="gramEnd"/>
      <w:r w:rsidR="0054128B">
        <w:rPr>
          <w:rFonts w:ascii="Times New Roman" w:eastAsia="Malgun Gothic" w:hAnsi="Times New Roman"/>
        </w:rPr>
        <w:t xml:space="preserve"> RSTD estimation error significantly.</w:t>
      </w:r>
    </w:p>
    <w:p w14:paraId="590C471B" w14:textId="38FE0ACC" w:rsidR="009E7EF9" w:rsidRPr="00E11454" w:rsidRDefault="0055170E" w:rsidP="00CB0AE5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lastRenderedPageBreak/>
        <w:t>Figure 5</w:t>
      </w:r>
      <w:r w:rsidR="009E7EF9" w:rsidRPr="00E11454">
        <w:rPr>
          <w:rFonts w:ascii="Times New Roman" w:eastAsia="Malgun Gothic" w:hAnsi="Times New Roman"/>
        </w:rPr>
        <w:t xml:space="preserve"> shows an example </w:t>
      </w:r>
      <w:r w:rsidR="00CD798D" w:rsidRPr="00E11454">
        <w:rPr>
          <w:rFonts w:ascii="Times New Roman" w:eastAsia="Malgun Gothic" w:hAnsi="Times New Roman"/>
        </w:rPr>
        <w:t xml:space="preserve">normalized </w:t>
      </w:r>
      <w:r w:rsidR="009E7EF9" w:rsidRPr="00E11454">
        <w:rPr>
          <w:rFonts w:ascii="Times New Roman" w:eastAsia="Malgun Gothic" w:hAnsi="Times New Roman"/>
        </w:rPr>
        <w:t xml:space="preserve">metric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R</m:t>
            </m:r>
          </m:e>
          <m:sub>
            <m:r>
              <w:rPr>
                <w:rFonts w:ascii="Cambria Math" w:eastAsia="Malgun Gothic" w:hAnsi="Cambria Math"/>
              </w:rPr>
              <m:t>ave</m:t>
            </m:r>
          </m:sub>
        </m:sSub>
        <m:r>
          <w:rPr>
            <w:rFonts w:ascii="Cambria Math" w:eastAsia="Malgun Gothic" w:hAnsi="Cambria Math"/>
          </w:rPr>
          <m:t>(τ)</m:t>
        </m:r>
      </m:oMath>
      <w:r w:rsidR="009E7EF9" w:rsidRPr="00E11454">
        <w:rPr>
          <w:rFonts w:ascii="Times New Roman" w:eastAsia="Malgun Gothic" w:hAnsi="Times New Roman"/>
        </w:rPr>
        <w:t xml:space="preserve"> from Equation 2 using PRS antenna port 6 alone, using CRS antenna port 0 alone, and using both PRS antenna port 6 and CRS antenna port </w:t>
      </w:r>
      <w:r w:rsidR="00B54C33" w:rsidRPr="00E11454">
        <w:rPr>
          <w:rFonts w:ascii="Times New Roman" w:eastAsia="Malgun Gothic" w:hAnsi="Times New Roman"/>
        </w:rPr>
        <w:t>0. The combined metric improves</w:t>
      </w:r>
      <w:r w:rsidR="00AA3A96" w:rsidRPr="00E11454">
        <w:rPr>
          <w:rFonts w:ascii="Times New Roman" w:eastAsia="Malgun Gothic" w:hAnsi="Times New Roman"/>
        </w:rPr>
        <w:t xml:space="preserve"> over the single-antenna-port metrics</w:t>
      </w:r>
      <w:r w:rsidR="00B54C33" w:rsidRPr="00E11454">
        <w:rPr>
          <w:rFonts w:ascii="Times New Roman" w:eastAsia="Malgun Gothic" w:hAnsi="Times New Roman"/>
        </w:rPr>
        <w:t xml:space="preserve">. It has a </w:t>
      </w:r>
      <w:r w:rsidR="009E7EF9" w:rsidRPr="00E11454">
        <w:rPr>
          <w:rFonts w:ascii="Times New Roman" w:eastAsia="Malgun Gothic" w:hAnsi="Times New Roman"/>
        </w:rPr>
        <w:t>lower noise variance reducing the probabi</w:t>
      </w:r>
      <w:r w:rsidR="00AA3A96" w:rsidRPr="00E11454">
        <w:rPr>
          <w:rFonts w:ascii="Times New Roman" w:eastAsia="Malgun Gothic" w:hAnsi="Times New Roman"/>
        </w:rPr>
        <w:t>lity of false alarm, and t</w:t>
      </w:r>
      <w:r w:rsidR="009E7EF9" w:rsidRPr="00E11454">
        <w:rPr>
          <w:rFonts w:ascii="Times New Roman" w:eastAsia="Malgun Gothic" w:hAnsi="Times New Roman"/>
        </w:rPr>
        <w:t>he re</w:t>
      </w:r>
      <w:r w:rsidR="00B54C33" w:rsidRPr="00E11454">
        <w:rPr>
          <w:rFonts w:ascii="Times New Roman" w:eastAsia="Malgun Gothic" w:hAnsi="Times New Roman"/>
        </w:rPr>
        <w:t xml:space="preserve">gion of arriving paths (around </w:t>
      </w:r>
      <m:oMath>
        <m:r>
          <w:rPr>
            <w:rFonts w:ascii="Cambria Math" w:eastAsia="Malgun Gothic" w:hAnsi="Cambria Math"/>
          </w:rPr>
          <m:t>0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9E7EF9" w:rsidRPr="00E11454">
        <w:rPr>
          <w:rFonts w:ascii="Times New Roman" w:eastAsia="Malgun Gothic" w:hAnsi="Times New Roman"/>
        </w:rPr>
        <w:t xml:space="preserve">) is </w:t>
      </w:r>
      <w:r w:rsidR="00B54C33" w:rsidRPr="00E11454">
        <w:rPr>
          <w:rFonts w:ascii="Times New Roman" w:eastAsia="Malgun Gothic" w:hAnsi="Times New Roman"/>
        </w:rPr>
        <w:t>enhanced</w:t>
      </w:r>
      <w:r w:rsidR="009E7EF9" w:rsidRPr="00E11454">
        <w:rPr>
          <w:rFonts w:ascii="Times New Roman" w:eastAsia="Malgun Gothic" w:hAnsi="Times New Roman"/>
        </w:rPr>
        <w:t>, improving the effective S</w:t>
      </w:r>
      <w:r w:rsidR="00AA3A96" w:rsidRPr="00E11454">
        <w:rPr>
          <w:rFonts w:ascii="Times New Roman" w:eastAsia="Malgun Gothic" w:hAnsi="Times New Roman"/>
        </w:rPr>
        <w:t>I</w:t>
      </w:r>
      <w:r w:rsidR="00BA09B8">
        <w:rPr>
          <w:rFonts w:ascii="Times New Roman" w:eastAsia="Malgun Gothic" w:hAnsi="Times New Roman"/>
        </w:rPr>
        <w:t>NR of the thresholding metric.</w:t>
      </w:r>
    </w:p>
    <w:p w14:paraId="3CADF7F1" w14:textId="6A30CB7E" w:rsidR="00D51507" w:rsidRPr="00BA09B8" w:rsidRDefault="00AA1584" w:rsidP="00CB0AE5">
      <w:pPr>
        <w:rPr>
          <w:rFonts w:eastAsia="Malgun Gothic" w:cs="Arial"/>
          <w:b/>
        </w:rPr>
      </w:pPr>
      <w:r w:rsidRPr="00BA09B8">
        <w:rPr>
          <w:rFonts w:eastAsia="Malgun Gothic" w:cs="Arial"/>
          <w:b/>
        </w:rPr>
        <w:t>Observation 1: The t</w:t>
      </w:r>
      <w:r w:rsidR="00A531CE" w:rsidRPr="00BA09B8">
        <w:rPr>
          <w:rFonts w:eastAsia="Malgun Gothic" w:cs="Arial"/>
          <w:b/>
        </w:rPr>
        <w:t>hreshold</w:t>
      </w:r>
      <w:r w:rsidR="00D51507" w:rsidRPr="00BA09B8">
        <w:rPr>
          <w:rFonts w:eastAsia="Malgun Gothic" w:cs="Arial"/>
          <w:b/>
        </w:rPr>
        <w:t xml:space="preserve"> metric </w:t>
      </w:r>
      <w:r w:rsidRPr="00BA09B8">
        <w:rPr>
          <w:rFonts w:eastAsia="Malgun Gothic" w:cs="Arial"/>
          <w:b/>
        </w:rPr>
        <w:t>can improve</w:t>
      </w:r>
      <w:r w:rsidR="00D51507" w:rsidRPr="00BA09B8">
        <w:rPr>
          <w:rFonts w:eastAsia="Malgun Gothic" w:cs="Arial"/>
          <w:b/>
        </w:rPr>
        <w:t xml:space="preserve"> by making use of both legacy PRS antenna port 6 and legacy CRS antenna ports 0, or 0-1, or 0-3.</w:t>
      </w:r>
    </w:p>
    <w:p w14:paraId="5417E7C4" w14:textId="24BC328B" w:rsidR="00A813A9" w:rsidRDefault="00D51507" w:rsidP="00CB0AE5">
      <w:pPr>
        <w:rPr>
          <w:rFonts w:eastAsia="Malgun Gothic" w:cs="Arial"/>
          <w:b/>
        </w:rPr>
      </w:pPr>
      <w:r w:rsidRPr="00BA09B8">
        <w:rPr>
          <w:rFonts w:eastAsia="Malgun Gothic" w:cs="Arial"/>
          <w:b/>
        </w:rPr>
        <w:t xml:space="preserve">Observation 2: To make use of this </w:t>
      </w:r>
      <w:proofErr w:type="gramStart"/>
      <w:r w:rsidRPr="00BA09B8">
        <w:rPr>
          <w:rFonts w:eastAsia="Malgun Gothic" w:cs="Arial"/>
          <w:b/>
        </w:rPr>
        <w:t>form of transmit</w:t>
      </w:r>
      <w:proofErr w:type="gramEnd"/>
      <w:r w:rsidRPr="00BA09B8">
        <w:rPr>
          <w:rFonts w:eastAsia="Malgun Gothic" w:cs="Arial"/>
          <w:b/>
        </w:rPr>
        <w:t xml:space="preserve"> diversity, the </w:t>
      </w:r>
      <w:r w:rsidR="00BE01B3" w:rsidRPr="00BA09B8">
        <w:rPr>
          <w:rFonts w:eastAsia="Malgun Gothic" w:cs="Arial"/>
          <w:b/>
        </w:rPr>
        <w:t xml:space="preserve">multiple </w:t>
      </w:r>
      <w:r w:rsidR="00AA1584" w:rsidRPr="00BA09B8">
        <w:rPr>
          <w:rFonts w:eastAsia="Malgun Gothic" w:cs="Arial"/>
          <w:b/>
        </w:rPr>
        <w:t>transmit PRS and CRS antenna ports</w:t>
      </w:r>
      <w:r w:rsidR="00B72A59" w:rsidRPr="00BA09B8">
        <w:rPr>
          <w:rFonts w:eastAsia="Malgun Gothic" w:cs="Arial"/>
          <w:b/>
        </w:rPr>
        <w:t xml:space="preserve"> require quasi co-location</w:t>
      </w:r>
      <w:r w:rsidRPr="00BA09B8">
        <w:rPr>
          <w:rFonts w:eastAsia="Malgun Gothic" w:cs="Arial"/>
          <w:b/>
        </w:rPr>
        <w:t xml:space="preserve"> (QCL).</w:t>
      </w:r>
    </w:p>
    <w:p w14:paraId="62EBD1AA" w14:textId="77777777" w:rsidR="00D3623E" w:rsidRDefault="00D3623E" w:rsidP="00CB0AE5">
      <w:pPr>
        <w:rPr>
          <w:rFonts w:eastAsia="Malgun Gothic" w:cs="Arial"/>
          <w:b/>
        </w:rPr>
      </w:pPr>
    </w:p>
    <w:p w14:paraId="0BD7586D" w14:textId="77777777" w:rsidR="00D3623E" w:rsidRPr="00D3623E" w:rsidRDefault="00D3623E" w:rsidP="00CB0AE5">
      <w:pPr>
        <w:rPr>
          <w:rFonts w:eastAsia="Malgun Gothic" w:cs="Arial"/>
          <w:b/>
        </w:rPr>
      </w:pPr>
    </w:p>
    <w:p w14:paraId="7609F824" w14:textId="4D40A18B" w:rsidR="0019359F" w:rsidRDefault="00474055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tab/>
      </w:r>
      <w:r>
        <w:rPr>
          <w:rFonts w:ascii="Times New Roman" w:eastAsia="Malgun Gothic" w:hAnsi="Times New Roman"/>
          <w:sz w:val="22"/>
          <w:szCs w:val="22"/>
          <w:lang w:eastAsia="sv-SE"/>
        </w:rPr>
        <w:tab/>
      </w:r>
    </w:p>
    <w:p w14:paraId="2A50E17D" w14:textId="5B15B880" w:rsidR="006C1F8A" w:rsidRDefault="00211A17" w:rsidP="006C1F8A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4F8DB671" wp14:editId="22368FD1">
            <wp:extent cx="4432300" cy="3200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D8C05" w14:textId="77777777" w:rsidR="0072591F" w:rsidRDefault="0072591F" w:rsidP="006C1F8A">
      <w:pPr>
        <w:keepNext/>
        <w:overflowPunct/>
        <w:spacing w:after="0"/>
        <w:jc w:val="center"/>
        <w:textAlignment w:val="auto"/>
      </w:pPr>
    </w:p>
    <w:p w14:paraId="17BDD5B4" w14:textId="2BFF5956" w:rsidR="006C1F8A" w:rsidRDefault="006C1F8A" w:rsidP="0019359F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1</w:t>
      </w:r>
      <w:r>
        <w:fldChar w:fldCharType="end"/>
      </w:r>
      <w:r w:rsidR="00081892">
        <w:t>: Increasing the number of positioning occasi</w:t>
      </w:r>
      <w:r w:rsidR="0019359F">
        <w:t xml:space="preserve">ons improves RSTD performance. </w:t>
      </w:r>
      <w:r w:rsidR="00081892"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E41F12">
        <w:t>;</w:t>
      </w:r>
      <w:r w:rsidR="00081892">
        <w:t xml:space="preserve"> PRS</w:t>
      </w:r>
      <w:r w:rsidR="00E41F12">
        <w:t xml:space="preserve"> antenna port 6</w:t>
      </w:r>
      <w:r w:rsidR="00081892">
        <w:t xml:space="preserve"> only; two receiver antennas) </w:t>
      </w:r>
    </w:p>
    <w:p w14:paraId="2CF96AEA" w14:textId="1F4A6C65" w:rsidR="002247E7" w:rsidRDefault="002247E7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64043933" w14:textId="77777777" w:rsidR="003460C3" w:rsidRDefault="003460C3" w:rsidP="002247E7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77A24F7B" w14:textId="76E25A3C" w:rsidR="003460C3" w:rsidRDefault="00474055" w:rsidP="003460C3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lastRenderedPageBreak/>
        <w:drawing>
          <wp:inline distT="0" distB="0" distL="0" distR="0" wp14:anchorId="693D010D" wp14:editId="313B22C6">
            <wp:extent cx="4398010" cy="3221990"/>
            <wp:effectExtent l="0" t="0" r="0" b="381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322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F257" w14:textId="5A2320CD" w:rsidR="003460C3" w:rsidRDefault="003460C3" w:rsidP="0019359F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2</w:t>
      </w:r>
      <w:r>
        <w:fldChar w:fldCharType="end"/>
      </w:r>
      <w:r>
        <w:t xml:space="preserve">: A conformation of the observation from [1]: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073025">
        <w:t xml:space="preserve"> is a suitable</w:t>
      </w:r>
      <w:r w:rsidR="0019359F">
        <w:t xml:space="preserve"> choice for this test case</w:t>
      </w:r>
      <w:r w:rsidR="0059767D">
        <w:t xml:space="preserve"> of ideal muting</w:t>
      </w:r>
      <w:r w:rsidR="0019359F">
        <w:t xml:space="preserve">. </w:t>
      </w:r>
      <w:r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0.50, 0.99</m:t>
            </m:r>
          </m:e>
        </m:d>
      </m:oMath>
      <w:r w:rsidR="00E41F12">
        <w:t>;</w:t>
      </w:r>
      <w:r>
        <w:t xml:space="preserve"> PRS</w:t>
      </w:r>
      <w:r w:rsidR="00E41F12">
        <w:t xml:space="preserve"> antenna port 6</w:t>
      </w:r>
      <w:r>
        <w:t xml:space="preserve"> only; two receiver antennas; eight positioning occasions) </w:t>
      </w:r>
    </w:p>
    <w:p w14:paraId="11135709" w14:textId="5A0795A0" w:rsidR="003460C3" w:rsidRDefault="003460C3" w:rsidP="003460C3">
      <w:pPr>
        <w:pStyle w:val="Caption"/>
        <w:rPr>
          <w:rFonts w:ascii="Times New Roman" w:eastAsia="Malgun Gothic" w:hAnsi="Times New Roman"/>
          <w:sz w:val="22"/>
          <w:szCs w:val="22"/>
          <w:lang w:val="en-US" w:eastAsia="sv-SE"/>
        </w:rPr>
      </w:pPr>
    </w:p>
    <w:p w14:paraId="57A87863" w14:textId="0FCD0C97" w:rsidR="00BE5C77" w:rsidRDefault="0005667D" w:rsidP="00BE5C77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667584BC" wp14:editId="52399B42">
            <wp:extent cx="4441190" cy="3147695"/>
            <wp:effectExtent l="0" t="0" r="0" b="1905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31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1DCBC" w14:textId="3715D3EF" w:rsidR="00585D05" w:rsidRDefault="00BE5C77" w:rsidP="0019359F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D42AA">
        <w:rPr>
          <w:noProof/>
        </w:rPr>
        <w:t>3</w:t>
      </w:r>
      <w:r>
        <w:fldChar w:fldCharType="end"/>
      </w:r>
      <w:r>
        <w:t xml:space="preserve">: </w:t>
      </w:r>
      <w:r w:rsidR="0019359F">
        <w:t xml:space="preserve">Using PRS antenna port 6 along with CRS antenna ports 0, or 0-1, or 0-3 improves RSTD estimation performance. </w:t>
      </w:r>
      <w:r>
        <w:t xml:space="preserve">(Baseline RSTD algorithm with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 w:rsidR="005A0131">
        <w:t>;</w:t>
      </w:r>
      <w:r>
        <w:t xml:space="preserve"> two receiver antennas; </w:t>
      </w:r>
      <w:r w:rsidR="0019359F">
        <w:t>one</w:t>
      </w:r>
      <w:r>
        <w:t xml:space="preserve"> positionin</w:t>
      </w:r>
      <w:r w:rsidR="0019359F">
        <w:t>g occasion</w:t>
      </w:r>
      <w:r>
        <w:t>)</w:t>
      </w:r>
    </w:p>
    <w:p w14:paraId="106A1B45" w14:textId="27F159B8" w:rsidR="0055170E" w:rsidRDefault="0055170E" w:rsidP="0055170E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lastRenderedPageBreak/>
        <w:drawing>
          <wp:inline distT="0" distB="0" distL="0" distR="0" wp14:anchorId="522643B1" wp14:editId="29480F44">
            <wp:extent cx="4410075" cy="315976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EB13" w14:textId="6F7F2BF2" w:rsidR="0055170E" w:rsidRDefault="0055170E" w:rsidP="0055170E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="00F32FB1">
        <w:t>The PRS+CRS enhancement also benefits from multiple PRS occasions</w:t>
      </w:r>
      <w:r>
        <w:t xml:space="preserve">. (Baseline RSTD algorithm with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>
        <w:t xml:space="preserve">; two receiver antennas; </w:t>
      </w:r>
      <w:r w:rsidR="00D224C3">
        <w:t>antenna port configuration {0-1, 6}</w:t>
      </w:r>
      <w:r>
        <w:t>)</w:t>
      </w:r>
    </w:p>
    <w:p w14:paraId="46F6E795" w14:textId="77777777" w:rsidR="0055170E" w:rsidRPr="0055170E" w:rsidRDefault="0055170E" w:rsidP="0055170E">
      <w:pPr>
        <w:rPr>
          <w:rFonts w:eastAsia="Malgun Gothic"/>
        </w:rPr>
      </w:pPr>
    </w:p>
    <w:p w14:paraId="17B50B41" w14:textId="77777777" w:rsidR="00027098" w:rsidRDefault="00027098" w:rsidP="006A5B36">
      <w:pPr>
        <w:overflowPunct/>
        <w:spacing w:after="0"/>
        <w:jc w:val="center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3982E342" w14:textId="61C22776" w:rsidR="00027098" w:rsidRDefault="00682925" w:rsidP="00027098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0AE1C75A" wp14:editId="6DDA10C4">
            <wp:extent cx="6309360" cy="305509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30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644" w:rsidRPr="004E3644"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t xml:space="preserve"> </w:t>
      </w:r>
    </w:p>
    <w:p w14:paraId="7739C387" w14:textId="6738349A" w:rsidR="007422C1" w:rsidRPr="00E11454" w:rsidRDefault="00027098" w:rsidP="00027098">
      <w:pPr>
        <w:pStyle w:val="Caption"/>
        <w:jc w:val="left"/>
        <w:rPr>
          <w:rFonts w:ascii="Times New Roman" w:eastAsia="Malgun Gothic" w:hAnsi="Times New Roman"/>
          <w:lang w:eastAsia="sv-SE"/>
        </w:rPr>
      </w:pPr>
      <w:r w:rsidRPr="00E11454">
        <w:t xml:space="preserve">Figure </w:t>
      </w:r>
      <w:r w:rsidR="0055170E">
        <w:t>5</w:t>
      </w:r>
      <w:r w:rsidRPr="00E11454">
        <w:t>:</w:t>
      </w:r>
      <w:r w:rsidR="0029334C" w:rsidRPr="00E11454">
        <w:t xml:space="preserve"> The</w:t>
      </w:r>
      <w:r w:rsidR="00AB4185" w:rsidRPr="00E11454">
        <w:t xml:space="preserve"> normalized</w:t>
      </w:r>
      <w:r w:rsidRPr="00E11454">
        <w:t xml:space="preserve"> </w:t>
      </w:r>
      <m:oMath>
        <m:sSub>
          <m:sSub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ave</m:t>
            </m:r>
          </m:sub>
        </m:sSub>
        <m:d>
          <m:dPr>
            <m:ctrlPr>
              <w:rPr>
                <w:rFonts w:ascii="Cambria Math" w:eastAsia="Malgun Gothic" w:hAnsi="Cambria Math" w:cs="Arial"/>
                <w:i/>
                <w:lang w:val="en-US" w:eastAsia="sv-SE"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 w:cs="Arial"/>
                <w:lang w:val="en-US" w:eastAsia="sv-SE"/>
              </w:rPr>
              <m:t>τ</m:t>
            </m:r>
          </m:e>
        </m:d>
      </m:oMath>
      <w:r w:rsidRPr="00E11454">
        <w:rPr>
          <w:lang w:val="en-US" w:eastAsia="sv-SE"/>
        </w:rPr>
        <w:t xml:space="preserve"> metric </w:t>
      </w:r>
      <w:r w:rsidR="0029334C" w:rsidRPr="00E11454">
        <w:rPr>
          <w:lang w:val="en-US" w:eastAsia="sv-SE"/>
        </w:rPr>
        <w:t xml:space="preserve">improves </w:t>
      </w:r>
      <w:r w:rsidRPr="00E11454">
        <w:rPr>
          <w:lang w:val="en-US" w:eastAsia="sv-SE"/>
        </w:rPr>
        <w:t xml:space="preserve">when making use of both </w:t>
      </w:r>
      <w:r w:rsidR="0029334C" w:rsidRPr="00E11454">
        <w:rPr>
          <w:lang w:val="en-US" w:eastAsia="sv-SE"/>
        </w:rPr>
        <w:t xml:space="preserve">legacy </w:t>
      </w:r>
      <w:r w:rsidRPr="00E11454">
        <w:rPr>
          <w:lang w:val="en-US" w:eastAsia="sv-SE"/>
        </w:rPr>
        <w:t xml:space="preserve">PRS antenna port 6 and </w:t>
      </w:r>
      <w:r w:rsidR="0029334C" w:rsidRPr="00E11454">
        <w:rPr>
          <w:lang w:val="en-US" w:eastAsia="sv-SE"/>
        </w:rPr>
        <w:t xml:space="preserve">legacy </w:t>
      </w:r>
      <w:r w:rsidRPr="00E11454">
        <w:rPr>
          <w:lang w:val="en-US" w:eastAsia="sv-SE"/>
        </w:rPr>
        <w:t>CRS ante</w:t>
      </w:r>
      <w:r w:rsidR="001E0907" w:rsidRPr="00E11454">
        <w:rPr>
          <w:lang w:val="en-US" w:eastAsia="sv-SE"/>
        </w:rPr>
        <w:t xml:space="preserve">nna port 0. (Neighbor </w:t>
      </w:r>
      <w:proofErr w:type="spellStart"/>
      <w:r w:rsidR="001E0907" w:rsidRPr="00E11454">
        <w:rPr>
          <w:lang w:val="en-US" w:eastAsia="sv-SE"/>
        </w:rPr>
        <w:t>eNB</w:t>
      </w:r>
      <w:proofErr w:type="spellEnd"/>
      <w:r w:rsidR="001E0907" w:rsidRPr="00E11454">
        <w:rPr>
          <w:lang w:val="en-US" w:eastAsia="sv-SE"/>
        </w:rPr>
        <w:t xml:space="preserve"> SNR</w:t>
      </w:r>
      <w:r w:rsidRPr="00E11454">
        <w:rPr>
          <w:lang w:val="en-US" w:eastAsia="sv-SE"/>
        </w:rPr>
        <w:t xml:space="preserve"> -13dB</w:t>
      </w:r>
      <w:r w:rsidR="001E0907" w:rsidRPr="00E11454">
        <w:rPr>
          <w:lang w:val="en-US" w:eastAsia="sv-SE"/>
        </w:rPr>
        <w:t>; one receiver antenna; one positioning occasion.)</w:t>
      </w:r>
    </w:p>
    <w:p w14:paraId="7E0EF95E" w14:textId="77777777" w:rsidR="007422C1" w:rsidRDefault="007422C1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B8BDB8D" w14:textId="253DACAC" w:rsidR="00196B70" w:rsidRDefault="00196B70" w:rsidP="00196B70">
      <w:pPr>
        <w:pStyle w:val="Heading2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lastRenderedPageBreak/>
        <w:t>Dy</w:t>
      </w:r>
      <w:r w:rsidR="00327E70">
        <w:rPr>
          <w:rFonts w:eastAsia="Malgun Gothic"/>
          <w:lang w:eastAsia="sv-SE"/>
        </w:rPr>
        <w:t>namic thresholding</w:t>
      </w:r>
    </w:p>
    <w:p w14:paraId="20F67C3C" w14:textId="4D5C5443" w:rsidR="00745F55" w:rsidRDefault="006F000A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As pointed out in [2</w:t>
      </w:r>
      <w:r w:rsidR="00196B70" w:rsidRPr="00E11454">
        <w:rPr>
          <w:rFonts w:ascii="Times New Roman" w:eastAsia="Malgun Gothic" w:hAnsi="Times New Roman"/>
        </w:rPr>
        <w:t>], dynamic thresholding can improve RSTD estimat</w:t>
      </w:r>
      <w:r>
        <w:rPr>
          <w:rFonts w:ascii="Times New Roman" w:eastAsia="Malgun Gothic" w:hAnsi="Times New Roman"/>
        </w:rPr>
        <w:t>ion accuracy. T</w:t>
      </w:r>
      <w:r w:rsidR="00196B70" w:rsidRPr="00E11454">
        <w:rPr>
          <w:rFonts w:ascii="Times New Roman" w:eastAsia="Malgun Gothic" w:hAnsi="Times New Roman"/>
        </w:rPr>
        <w:t xml:space="preserve">his enhancement is </w:t>
      </w:r>
      <w:r>
        <w:rPr>
          <w:rFonts w:ascii="Times New Roman" w:eastAsia="Malgun Gothic" w:hAnsi="Times New Roman"/>
        </w:rPr>
        <w:t xml:space="preserve">now </w:t>
      </w:r>
      <w:r w:rsidR="00196B70" w:rsidRPr="00E11454">
        <w:rPr>
          <w:rFonts w:ascii="Times New Roman" w:eastAsia="Malgun Gothic" w:hAnsi="Times New Roman"/>
        </w:rPr>
        <w:t>considered.</w:t>
      </w:r>
    </w:p>
    <w:p w14:paraId="4E2ADF38" w14:textId="2C3E5125" w:rsidR="00355A82" w:rsidRDefault="0055170E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 6</w:t>
      </w:r>
      <w:r w:rsidR="00745F55" w:rsidRPr="00E11454">
        <w:rPr>
          <w:rFonts w:ascii="Times New Roman" w:eastAsia="Malgun Gothic" w:hAnsi="Times New Roman"/>
        </w:rPr>
        <w:t xml:space="preserve"> repeats the result from Figure 1 with dynamic thresholding. The left-hand-side of the figure is a copy of the result from Figure 1 using static thresholding; the r</w:t>
      </w:r>
      <w:r w:rsidR="00745F55">
        <w:rPr>
          <w:rFonts w:ascii="Times New Roman" w:eastAsia="Malgun Gothic" w:hAnsi="Times New Roman"/>
        </w:rPr>
        <w:t>ight</w:t>
      </w:r>
      <w:r w:rsidR="00745F55" w:rsidRPr="00E11454">
        <w:rPr>
          <w:rFonts w:ascii="Times New Roman" w:eastAsia="Malgun Gothic" w:hAnsi="Times New Roman"/>
        </w:rPr>
        <w:t xml:space="preserve">-hand-side of the figure is the same test case result with dynamic thresholding. To achieve a 90%ile performance at </w:t>
      </w:r>
      <m:oMath>
        <m:r>
          <w:rPr>
            <w:rFonts w:ascii="Cambria Math" w:eastAsia="Malgun Gothic" w:hAnsi="Cambria Math"/>
          </w:rPr>
          <m:t>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45F55" w:rsidRPr="00E11454">
        <w:rPr>
          <w:rFonts w:ascii="Times New Roman" w:eastAsia="Malgun Gothic" w:hAnsi="Times New Roman"/>
        </w:rPr>
        <w:t xml:space="preserve"> requires 8 positioning occasion for static thresholding, but only 2 for dynamic thresholding. This shows that dynamic thresholding can allow for fewer positioning occasions to achieve a given positioning quality.</w:t>
      </w:r>
      <w:r w:rsidR="00355A82">
        <w:rPr>
          <w:rFonts w:ascii="Times New Roman" w:eastAsia="Malgun Gothic" w:hAnsi="Times New Roman"/>
        </w:rPr>
        <w:t xml:space="preserve"> </w:t>
      </w:r>
    </w:p>
    <w:p w14:paraId="36677B8B" w14:textId="3D34587F" w:rsidR="00745F55" w:rsidRPr="00E11454" w:rsidRDefault="00355A82" w:rsidP="00196B70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For a fixed number of PRS o</w:t>
      </w:r>
      <w:r w:rsidR="003D7854">
        <w:rPr>
          <w:rFonts w:ascii="Times New Roman" w:eastAsia="Malgun Gothic" w:hAnsi="Times New Roman"/>
        </w:rPr>
        <w:t>ccasions, dynamic thresholding can improve</w:t>
      </w:r>
      <w:r>
        <w:rPr>
          <w:rFonts w:ascii="Times New Roman" w:eastAsia="Malgun Gothic" w:hAnsi="Times New Roman"/>
        </w:rPr>
        <w:t xml:space="preserve"> performance. For example,</w:t>
      </w:r>
      <w:r w:rsidR="00EB4F57">
        <w:rPr>
          <w:rFonts w:ascii="Times New Roman" w:eastAsia="Malgun Gothic" w:hAnsi="Times New Roman"/>
        </w:rPr>
        <w:t xml:space="preserve"> in the case of 8 PRS occasions</w:t>
      </w:r>
      <w:r>
        <w:rPr>
          <w:rFonts w:ascii="Times New Roman" w:eastAsia="Malgun Gothic" w:hAnsi="Times New Roman"/>
        </w:rPr>
        <w:t xml:space="preserve"> the 90%ile performance improves by around 60%, from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4T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>
        <w:rPr>
          <w:rFonts w:ascii="Times New Roman" w:eastAsia="Malgun Gothic" w:hAnsi="Times New Roman"/>
        </w:rPr>
        <w:t xml:space="preserve"> to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1.5T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>
        <w:rPr>
          <w:rFonts w:ascii="Times New Roman" w:eastAsia="Malgun Gothic" w:hAnsi="Times New Roman"/>
        </w:rPr>
        <w:t>, when using dynamic versus static thresholding.</w:t>
      </w:r>
    </w:p>
    <w:p w14:paraId="3AFB6341" w14:textId="77777777" w:rsidR="00745F55" w:rsidRDefault="00745F55" w:rsidP="00196B70">
      <w:pPr>
        <w:rPr>
          <w:rFonts w:eastAsia="Malgun Gothic" w:cs="Arial"/>
          <w:b/>
        </w:rPr>
      </w:pPr>
    </w:p>
    <w:p w14:paraId="09AA1E6A" w14:textId="77777777" w:rsidR="00745F55" w:rsidRDefault="00745F55" w:rsidP="00196B70">
      <w:pPr>
        <w:rPr>
          <w:rFonts w:eastAsia="Malgun Gothic" w:cs="Arial"/>
          <w:b/>
        </w:rPr>
      </w:pPr>
    </w:p>
    <w:p w14:paraId="2DF46B73" w14:textId="77777777" w:rsidR="00745F55" w:rsidRDefault="00745F55" w:rsidP="00745F55">
      <w:pPr>
        <w:keepNext/>
        <w:overflowPunct/>
        <w:spacing w:after="0"/>
        <w:jc w:val="center"/>
        <w:textAlignment w:val="auto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47F7B001" wp14:editId="0427E5DE">
            <wp:extent cx="6309360" cy="2942068"/>
            <wp:effectExtent l="0" t="0" r="0" b="444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294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ED20" w14:textId="26B92657" w:rsidR="00745F55" w:rsidRDefault="00745F55" w:rsidP="00745F55">
      <w:pPr>
        <w:pStyle w:val="Caption"/>
        <w:jc w:val="both"/>
        <w:rPr>
          <w:rFonts w:ascii="Times New Roman" w:eastAsia="Malgun Gothic" w:hAnsi="Times New Roman"/>
          <w:sz w:val="22"/>
          <w:szCs w:val="22"/>
          <w:lang w:eastAsia="sv-SE"/>
        </w:rPr>
      </w:pPr>
      <w:r>
        <w:t xml:space="preserve">Figure </w:t>
      </w:r>
      <w:r w:rsidR="0055170E">
        <w:t>6</w:t>
      </w:r>
      <w:r>
        <w:t xml:space="preserve">: </w:t>
      </w:r>
      <w:r w:rsidR="00513A5A">
        <w:t>Dynamic thresholding</w:t>
      </w:r>
      <w:r w:rsidR="00346114">
        <w:t xml:space="preserve"> can improve</w:t>
      </w:r>
      <w:r w:rsidR="00513A5A">
        <w:t xml:space="preserve"> performance. The l</w:t>
      </w:r>
      <w:r>
        <w:t xml:space="preserve">eft-hand-side is the result from Figure 1; the right-hand-side is the same test case result for dynamic thresholding. To achieve a 90%ile performance at </w:t>
      </w:r>
      <m:oMath>
        <m:r>
          <m:rPr>
            <m:sty m:val="bi"/>
          </m:rPr>
          <w:rPr>
            <w:rFonts w:ascii="Cambria Math" w:hAnsi="Cambria Math"/>
          </w:rPr>
          <m:t>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requires 8 positioning occasions for static thresholding but only 2 positioning occasions for dynamic thresholding. (PRS antenna port 6 only; two receiver antennas)</w:t>
      </w:r>
    </w:p>
    <w:p w14:paraId="4AE77EB3" w14:textId="77777777" w:rsidR="00745F55" w:rsidRPr="00745F55" w:rsidRDefault="00745F55" w:rsidP="00196B70">
      <w:pPr>
        <w:rPr>
          <w:rFonts w:ascii="Times New Roman" w:eastAsia="Malgun Gothic" w:hAnsi="Times New Roman"/>
          <w:b/>
        </w:rPr>
      </w:pPr>
    </w:p>
    <w:p w14:paraId="0488D1A1" w14:textId="56150D24" w:rsidR="001C2EFF" w:rsidRDefault="0055170E" w:rsidP="00745F55">
      <w:p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Figure 7</w:t>
      </w:r>
      <w:r w:rsidR="00745F55">
        <w:rPr>
          <w:rFonts w:ascii="Times New Roman" w:eastAsia="Malgun Gothic" w:hAnsi="Times New Roman"/>
        </w:rPr>
        <w:t xml:space="preserve"> shows how</w:t>
      </w:r>
      <w:r w:rsidR="00745F55" w:rsidRPr="00E11454">
        <w:rPr>
          <w:rFonts w:ascii="Times New Roman" w:eastAsia="Malgun Gothic" w:hAnsi="Times New Roman"/>
        </w:rPr>
        <w:t xml:space="preserve"> dynamic thresholding</w:t>
      </w:r>
      <w:r w:rsidR="00745F55">
        <w:rPr>
          <w:rFonts w:ascii="Times New Roman" w:eastAsia="Malgun Gothic" w:hAnsi="Times New Roman"/>
        </w:rPr>
        <w:t xml:space="preserve"> can avoid error floors associated with static thresholding</w:t>
      </w:r>
      <w:r w:rsidR="00745F55" w:rsidRPr="00E11454">
        <w:rPr>
          <w:rFonts w:ascii="Times New Roman" w:eastAsia="Malgun Gothic" w:hAnsi="Times New Roman"/>
        </w:rPr>
        <w:t xml:space="preserve">. In this result, the number of receiver antennas is two, the number of positioning occasions is one, and the antenna port configuration is {0-3, 6} (CRS and PRS) from Figure 3. The baseline RSTD algorithm from Section 2 with a static </w:t>
      </w:r>
      <m:oMath>
        <m:r>
          <w:rPr>
            <w:rFonts w:ascii="Cambria Math" w:eastAsia="Malgun Gothic" w:hAnsi="Cambria Math"/>
          </w:rPr>
          <m:t>ε=0.5</m:t>
        </m:r>
      </m:oMath>
      <w:r w:rsidR="00745F55" w:rsidRPr="00E11454">
        <w:rPr>
          <w:rFonts w:ascii="Times New Roman" w:eastAsia="Malgun Gothic" w:hAnsi="Times New Roman"/>
        </w:rPr>
        <w:t xml:space="preserve"> threshold is compared to the same algorithm with a dynamic threshold. For a reference cell SINR of -6dB and a neighbour cell SNR of -13dB static thresholding achieves a 90%ile performance at </w:t>
      </w:r>
      <m:oMath>
        <m:r>
          <w:rPr>
            <w:rFonts w:ascii="Cambria Math" w:eastAsia="Malgun Gothic" w:hAnsi="Cambria Math"/>
          </w:rPr>
          <m:t>4</m:t>
        </m:r>
        <w:proofErr w:type="gramStart"/>
        <m:r>
          <w:rPr>
            <w:rFonts w:ascii="Cambria Math" w:eastAsia="Malgun Gothic" w:hAnsi="Cambria Math"/>
          </w:rPr>
          <m:t>.6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45F55" w:rsidRPr="00E11454">
        <w:rPr>
          <w:rFonts w:ascii="Times New Roman" w:eastAsia="Malgun Gothic" w:hAnsi="Times New Roman"/>
        </w:rPr>
        <w:t xml:space="preserve">, while dynamic thresholding achieves this level of performance at </w:t>
      </w:r>
      <m:oMath>
        <m:r>
          <w:rPr>
            <w:rFonts w:ascii="Cambria Math" w:eastAsia="Malgun Gothic" w:hAnsi="Cambria Math"/>
          </w:rPr>
          <m:t>2.1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45F55" w:rsidRPr="00E11454">
        <w:rPr>
          <w:rFonts w:ascii="Times New Roman" w:eastAsia="Malgun Gothic" w:hAnsi="Times New Roman"/>
        </w:rPr>
        <w:t>. Increasing both the reference and neighbour cell SI</w:t>
      </w:r>
      <w:r w:rsidR="001C2EFF">
        <w:rPr>
          <w:rFonts w:ascii="Times New Roman" w:eastAsia="Malgun Gothic" w:hAnsi="Times New Roman"/>
        </w:rPr>
        <w:t>NR by 6dB to 0dB and -7</w:t>
      </w:r>
      <w:r w:rsidR="00745F55">
        <w:rPr>
          <w:rFonts w:ascii="Times New Roman" w:eastAsia="Malgun Gothic" w:hAnsi="Times New Roman"/>
        </w:rPr>
        <w:t>dB, respectively,</w:t>
      </w:r>
      <w:r w:rsidR="00745F55" w:rsidRPr="00E11454">
        <w:rPr>
          <w:rFonts w:ascii="Times New Roman" w:eastAsia="Malgun Gothic" w:hAnsi="Times New Roman"/>
        </w:rPr>
        <w:t xml:space="preserve"> improves the static thresholding performance only marginally to </w:t>
      </w:r>
      <m:oMath>
        <m:r>
          <w:rPr>
            <w:rFonts w:ascii="Cambria Math" w:eastAsia="Malgun Gothic" w:hAnsi="Cambria Math"/>
          </w:rPr>
          <m:t>4</m:t>
        </m:r>
        <w:proofErr w:type="gramStart"/>
        <m:r>
          <w:rPr>
            <w:rFonts w:ascii="Cambria Math" w:eastAsia="Malgun Gothic" w:hAnsi="Cambria Math"/>
          </w:rPr>
          <m:t>.4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  <w:proofErr w:type="gramEnd"/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45F55" w:rsidRPr="00E11454">
        <w:rPr>
          <w:rFonts w:ascii="Times New Roman" w:eastAsia="Malgun Gothic" w:hAnsi="Times New Roman"/>
        </w:rPr>
        <w:t>, while</w:t>
      </w:r>
      <w:r w:rsidR="00745F55">
        <w:rPr>
          <w:rFonts w:ascii="Times New Roman" w:eastAsia="Malgun Gothic" w:hAnsi="Times New Roman"/>
        </w:rPr>
        <w:t xml:space="preserve"> improving the </w:t>
      </w:r>
      <w:r w:rsidR="00745F55" w:rsidRPr="00E11454">
        <w:rPr>
          <w:rFonts w:ascii="Times New Roman" w:eastAsia="Malgun Gothic" w:hAnsi="Times New Roman"/>
        </w:rPr>
        <w:t>dynamic t</w:t>
      </w:r>
      <w:r w:rsidR="00745F55">
        <w:rPr>
          <w:rFonts w:ascii="Times New Roman" w:eastAsia="Malgun Gothic" w:hAnsi="Times New Roman"/>
        </w:rPr>
        <w:t>hresholding performance substantially</w:t>
      </w:r>
      <w:r w:rsidR="00745F55" w:rsidRPr="00E11454">
        <w:rPr>
          <w:rFonts w:ascii="Times New Roman" w:eastAsia="Malgun Gothic" w:hAnsi="Times New Roman"/>
        </w:rPr>
        <w:t xml:space="preserve"> to </w:t>
      </w:r>
      <m:oMath>
        <m:r>
          <w:rPr>
            <w:rFonts w:ascii="Cambria Math" w:eastAsia="Malgun Gothic" w:hAnsi="Cambria Math"/>
          </w:rPr>
          <m:t>1.4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T</m:t>
            </m:r>
          </m:e>
          <m:sub>
            <m:r>
              <w:rPr>
                <w:rFonts w:ascii="Cambria Math" w:eastAsia="Malgun Gothic" w:hAnsi="Cambria Math"/>
              </w:rPr>
              <m:t>s</m:t>
            </m:r>
          </m:sub>
        </m:sSub>
      </m:oMath>
      <w:r w:rsidR="00745F55" w:rsidRPr="00E11454">
        <w:rPr>
          <w:rFonts w:ascii="Times New Roman" w:eastAsia="Malgun Gothic" w:hAnsi="Times New Roman"/>
        </w:rPr>
        <w:t>. RSTD performance</w:t>
      </w:r>
      <w:r w:rsidR="00745F55">
        <w:rPr>
          <w:rFonts w:ascii="Times New Roman" w:eastAsia="Malgun Gothic" w:hAnsi="Times New Roman"/>
        </w:rPr>
        <w:t xml:space="preserve"> that improves with</w:t>
      </w:r>
      <w:r w:rsidR="00745F55" w:rsidRPr="00E11454">
        <w:rPr>
          <w:rFonts w:ascii="Times New Roman" w:eastAsia="Malgun Gothic" w:hAnsi="Times New Roman"/>
        </w:rPr>
        <w:t xml:space="preserve"> SINR is an important feature for accurate positioning. </w:t>
      </w:r>
      <w:proofErr w:type="gramStart"/>
      <w:r w:rsidR="00745F55" w:rsidRPr="00E11454">
        <w:rPr>
          <w:rFonts w:ascii="Times New Roman" w:eastAsia="Malgun Gothic" w:hAnsi="Times New Roman"/>
        </w:rPr>
        <w:t>An</w:t>
      </w:r>
      <w:proofErr w:type="gramEnd"/>
      <w:r w:rsidR="00745F55" w:rsidRPr="00E11454">
        <w:rPr>
          <w:rFonts w:ascii="Times New Roman" w:eastAsia="Malgun Gothic" w:hAnsi="Times New Roman"/>
        </w:rPr>
        <w:t xml:space="preserve"> SINR-aware RSTD estimator can improve overall location performance by ranking the quality of various RSTD estimates. The location server can then use this information in weighing the solution to t</w:t>
      </w:r>
      <w:r w:rsidR="00513A5A">
        <w:rPr>
          <w:rFonts w:ascii="Times New Roman" w:eastAsia="Malgun Gothic" w:hAnsi="Times New Roman"/>
        </w:rPr>
        <w:t>he OTDOA navigation equations [1</w:t>
      </w:r>
      <w:r w:rsidR="00745F55" w:rsidRPr="00E11454">
        <w:rPr>
          <w:rFonts w:ascii="Times New Roman" w:eastAsia="Malgun Gothic" w:hAnsi="Times New Roman"/>
        </w:rPr>
        <w:t>].</w:t>
      </w:r>
    </w:p>
    <w:p w14:paraId="5B7B920F" w14:textId="2B4A51D9" w:rsidR="00745F55" w:rsidRPr="00745F55" w:rsidRDefault="00745F55" w:rsidP="00745F55">
      <w:pPr>
        <w:rPr>
          <w:rFonts w:eastAsia="Malgun Gothic" w:cs="Arial"/>
          <w:b/>
        </w:rPr>
      </w:pPr>
      <w:r w:rsidRPr="00745F55">
        <w:rPr>
          <w:rFonts w:eastAsia="Malgun Gothic" w:cs="Arial"/>
          <w:b/>
        </w:rPr>
        <w:t xml:space="preserve">Observation 3: Dynamic thresholding can improve RSTD estimation accuracy. </w:t>
      </w:r>
    </w:p>
    <w:p w14:paraId="354B547E" w14:textId="77777777" w:rsidR="00387E94" w:rsidRDefault="00387E94" w:rsidP="00196B70">
      <w:pPr>
        <w:rPr>
          <w:rFonts w:ascii="Times New Roman" w:eastAsia="Malgun Gothic" w:hAnsi="Times New Roman"/>
          <w:sz w:val="22"/>
          <w:szCs w:val="22"/>
        </w:rPr>
      </w:pPr>
    </w:p>
    <w:p w14:paraId="0EC2E41A" w14:textId="2EE12DB0" w:rsidR="0002616F" w:rsidRDefault="001C2EFF" w:rsidP="0002616F">
      <w:pPr>
        <w:keepNext/>
        <w:jc w:val="center"/>
      </w:pPr>
      <w:r>
        <w:rPr>
          <w:rFonts w:ascii="Times New Roman" w:eastAsia="Malgun Gothic" w:hAnsi="Times New Roman"/>
          <w:noProof/>
          <w:sz w:val="22"/>
          <w:szCs w:val="22"/>
          <w:lang w:val="en-US" w:eastAsia="en-US"/>
        </w:rPr>
        <w:drawing>
          <wp:inline distT="0" distB="0" distL="0" distR="0" wp14:anchorId="2CDF1FE7" wp14:editId="58661A60">
            <wp:extent cx="4304665" cy="3215640"/>
            <wp:effectExtent l="0" t="0" r="0" b="1016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665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A53CC" w14:textId="3DBB330D" w:rsidR="0002616F" w:rsidRDefault="0002616F" w:rsidP="0002616F">
      <w:pPr>
        <w:pStyle w:val="Caption"/>
        <w:jc w:val="both"/>
        <w:rPr>
          <w:rFonts w:ascii="Times New Roman" w:eastAsia="Malgun Gothic" w:hAnsi="Times New Roman"/>
          <w:sz w:val="22"/>
          <w:szCs w:val="22"/>
        </w:rPr>
      </w:pPr>
      <w:r>
        <w:t xml:space="preserve">Figure </w:t>
      </w:r>
      <w:r w:rsidR="0055170E">
        <w:t>7</w:t>
      </w:r>
      <w:r w:rsidR="00513A5A">
        <w:t>: Dynamic thresholding avoids error flooring associated with static thresholding.</w:t>
      </w:r>
      <w:r>
        <w:t xml:space="preserve"> (Baseline RSTD algorithm with dynamic thresholding and static </w:t>
      </w:r>
      <m:oMath>
        <m:r>
          <m:rPr>
            <m:sty m:val="bi"/>
          </m:rPr>
          <w:rPr>
            <w:rFonts w:ascii="Cambria Math" w:hAnsi="Cambria Math"/>
          </w:rPr>
          <m:t>ε=0.5</m:t>
        </m:r>
      </m:oMath>
      <w:r>
        <w:t xml:space="preserve"> thresholding; two receiver antennas; one positioning occasion</w:t>
      </w:r>
      <w:r w:rsidR="00741B44">
        <w:t>; antenna port configuration {0-3, 6}</w:t>
      </w:r>
      <w:r w:rsidR="0000103B">
        <w:t>. Two SINR sets are</w:t>
      </w:r>
      <w:r>
        <w:t xml:space="preserve"> </w:t>
      </w:r>
      <w:r w:rsidR="00A42D68">
        <w:t>shown</w:t>
      </w:r>
      <w:r>
        <w:t xml:space="preserve">: -6dB and -13dB for the reference and </w:t>
      </w:r>
      <w:r w:rsidR="007A400F">
        <w:t>neighbouring</w:t>
      </w:r>
      <w:r>
        <w:t xml:space="preserve"> cells,</w:t>
      </w:r>
      <w:r w:rsidR="00D716AC">
        <w:t xml:space="preserve"> respectively;</w:t>
      </w:r>
      <w:r>
        <w:t xml:space="preserve"> and an increase</w:t>
      </w:r>
      <w:r w:rsidR="00D716AC">
        <w:t>d</w:t>
      </w:r>
      <w:r>
        <w:t xml:space="preserve"> SINR of 0dB</w:t>
      </w:r>
      <w:r w:rsidR="00666E9C">
        <w:t xml:space="preserve"> and -7</w:t>
      </w:r>
      <w:r w:rsidR="00D716AC">
        <w:t>dB for the reference and neighbouring cells, respectively</w:t>
      </w:r>
      <w:r>
        <w:t xml:space="preserve">)  </w:t>
      </w:r>
    </w:p>
    <w:p w14:paraId="6F933B21" w14:textId="77777777" w:rsidR="00DF6A9A" w:rsidRDefault="00DF6A9A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7783FF37" w14:textId="77777777" w:rsidR="00B03D5E" w:rsidRDefault="00B03D5E" w:rsidP="00B82E3B">
      <w:pPr>
        <w:overflowPunct/>
        <w:spacing w:after="0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</w:p>
    <w:p w14:paraId="0BC3AD81" w14:textId="1A2345B2" w:rsidR="00512C4B" w:rsidRDefault="00512C4B" w:rsidP="00512C4B">
      <w:pPr>
        <w:pStyle w:val="Heading1"/>
        <w:rPr>
          <w:rFonts w:eastAsia="Malgun Gothic"/>
          <w:lang w:eastAsia="sv-SE"/>
        </w:rPr>
      </w:pPr>
      <w:r>
        <w:rPr>
          <w:rFonts w:eastAsia="Malgun Gothic"/>
          <w:lang w:eastAsia="sv-SE"/>
        </w:rPr>
        <w:t>Conclusion</w:t>
      </w:r>
    </w:p>
    <w:p w14:paraId="77C93874" w14:textId="61F91256" w:rsidR="00620B34" w:rsidRPr="00E11454" w:rsidRDefault="00512C4B" w:rsidP="00512C4B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>I</w:t>
      </w:r>
      <w:r w:rsidR="000041A8">
        <w:rPr>
          <w:rFonts w:ascii="Times New Roman" w:eastAsia="Malgun Gothic" w:hAnsi="Times New Roman"/>
        </w:rPr>
        <w:t xml:space="preserve">n this contribution </w:t>
      </w:r>
      <w:r w:rsidRPr="00E11454">
        <w:rPr>
          <w:rFonts w:ascii="Times New Roman" w:eastAsia="Malgun Gothic" w:hAnsi="Times New Roman"/>
        </w:rPr>
        <w:t>RSTD estimation enhancements using legacy PRS and legacy CRS</w:t>
      </w:r>
      <w:r w:rsidR="000041A8">
        <w:rPr>
          <w:rFonts w:ascii="Times New Roman" w:eastAsia="Malgun Gothic" w:hAnsi="Times New Roman"/>
        </w:rPr>
        <w:t xml:space="preserve"> are considered, using both a basic static thresholding receiver and an advanced dynamic thresholding receiver</w:t>
      </w:r>
      <w:r w:rsidRPr="00E11454">
        <w:rPr>
          <w:rFonts w:ascii="Times New Roman" w:eastAsia="Malgun Gothic" w:hAnsi="Times New Roman"/>
        </w:rPr>
        <w:t>.</w:t>
      </w:r>
      <w:r w:rsidR="000041A8">
        <w:rPr>
          <w:rFonts w:ascii="Times New Roman" w:eastAsia="Malgun Gothic" w:hAnsi="Times New Roman"/>
        </w:rPr>
        <w:t xml:space="preserve"> T</w:t>
      </w:r>
      <w:r w:rsidR="00620B34" w:rsidRPr="00E11454">
        <w:rPr>
          <w:rFonts w:ascii="Times New Roman" w:eastAsia="Malgun Gothic" w:hAnsi="Times New Roman"/>
        </w:rPr>
        <w:t>he following three observations are made:</w:t>
      </w:r>
    </w:p>
    <w:p w14:paraId="4E20DC4B" w14:textId="6A85F36D" w:rsidR="00620B34" w:rsidRPr="00513A5A" w:rsidRDefault="004704ED" w:rsidP="00512C4B">
      <w:pPr>
        <w:rPr>
          <w:rFonts w:eastAsia="Malgun Gothic" w:cs="Arial"/>
          <w:b/>
        </w:rPr>
      </w:pPr>
      <w:r w:rsidRPr="00513A5A">
        <w:rPr>
          <w:rFonts w:eastAsia="Malgun Gothic" w:cs="Arial"/>
          <w:b/>
        </w:rPr>
        <w:t>Observations</w:t>
      </w:r>
    </w:p>
    <w:p w14:paraId="3792DA7D" w14:textId="2800081A" w:rsidR="00620B34" w:rsidRPr="00513A5A" w:rsidRDefault="00AA158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 xml:space="preserve">The </w:t>
      </w:r>
      <w:r w:rsidR="00671924" w:rsidRPr="00513A5A">
        <w:rPr>
          <w:rFonts w:ascii="Arial" w:eastAsia="Malgun Gothic" w:hAnsi="Arial" w:cs="Arial"/>
          <w:b/>
          <w:sz w:val="20"/>
          <w:szCs w:val="20"/>
        </w:rPr>
        <w:t>threshold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metric</w:t>
      </w:r>
      <w:r w:rsidR="00753551">
        <w:rPr>
          <w:rFonts w:ascii="Arial" w:eastAsia="Malgun Gothic" w:hAnsi="Arial" w:cs="Arial"/>
          <w:b/>
          <w:sz w:val="20"/>
          <w:szCs w:val="20"/>
        </w:rPr>
        <w:t xml:space="preserve"> from [2</w:t>
      </w:r>
      <w:r w:rsidR="00671924" w:rsidRPr="00513A5A">
        <w:rPr>
          <w:rFonts w:ascii="Arial" w:eastAsia="Malgun Gothic" w:hAnsi="Arial" w:cs="Arial"/>
          <w:b/>
          <w:sz w:val="20"/>
          <w:szCs w:val="20"/>
        </w:rPr>
        <w:t>] can improve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by making use of both legacy PRS antenna port 6 and legacy CRS antenna ports 0, or 0-1, or 0-3.</w:t>
      </w:r>
    </w:p>
    <w:p w14:paraId="3046D505" w14:textId="730C672E" w:rsidR="00620B34" w:rsidRPr="00513A5A" w:rsidRDefault="0067192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>To make use of this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transmit diversity, the multiple </w:t>
      </w:r>
      <w:r w:rsidR="00AA1584" w:rsidRPr="00513A5A">
        <w:rPr>
          <w:rFonts w:ascii="Arial" w:eastAsia="Malgun Gothic" w:hAnsi="Arial" w:cs="Arial"/>
          <w:b/>
          <w:sz w:val="20"/>
          <w:szCs w:val="20"/>
        </w:rPr>
        <w:t>transmit PRS and CRS antenna ports</w:t>
      </w:r>
      <w:r w:rsidR="002A6443" w:rsidRPr="00513A5A">
        <w:rPr>
          <w:rFonts w:ascii="Arial" w:eastAsia="Malgun Gothic" w:hAnsi="Arial" w:cs="Arial"/>
          <w:b/>
          <w:sz w:val="20"/>
          <w:szCs w:val="20"/>
        </w:rPr>
        <w:t xml:space="preserve"> require quasi co-location</w:t>
      </w:r>
      <w:r w:rsidR="00620B34" w:rsidRPr="00513A5A">
        <w:rPr>
          <w:rFonts w:ascii="Arial" w:eastAsia="Malgun Gothic" w:hAnsi="Arial" w:cs="Arial"/>
          <w:b/>
          <w:sz w:val="20"/>
          <w:szCs w:val="20"/>
        </w:rPr>
        <w:t xml:space="preserve"> (QCL).</w:t>
      </w:r>
    </w:p>
    <w:p w14:paraId="7053B4AB" w14:textId="00CA854C" w:rsidR="00620B34" w:rsidRPr="00513A5A" w:rsidRDefault="00620B34" w:rsidP="00620B34">
      <w:pPr>
        <w:pStyle w:val="ListParagraph"/>
        <w:numPr>
          <w:ilvl w:val="0"/>
          <w:numId w:val="35"/>
        </w:numPr>
        <w:rPr>
          <w:rFonts w:ascii="Arial" w:eastAsia="Malgun Gothic" w:hAnsi="Arial" w:cs="Arial"/>
          <w:b/>
          <w:sz w:val="20"/>
          <w:szCs w:val="20"/>
        </w:rPr>
      </w:pPr>
      <w:r w:rsidRPr="00513A5A">
        <w:rPr>
          <w:rFonts w:ascii="Arial" w:eastAsia="Malgun Gothic" w:hAnsi="Arial" w:cs="Arial"/>
          <w:b/>
          <w:sz w:val="20"/>
          <w:szCs w:val="20"/>
        </w:rPr>
        <w:t xml:space="preserve">Dynamic thresholding can </w:t>
      </w:r>
      <w:r w:rsidR="00B031B4" w:rsidRPr="00513A5A">
        <w:rPr>
          <w:rFonts w:ascii="Arial" w:eastAsia="Malgun Gothic" w:hAnsi="Arial" w:cs="Arial"/>
          <w:b/>
          <w:sz w:val="20"/>
          <w:szCs w:val="20"/>
        </w:rPr>
        <w:t xml:space="preserve">further </w:t>
      </w:r>
      <w:r w:rsidRPr="00513A5A">
        <w:rPr>
          <w:rFonts w:ascii="Arial" w:eastAsia="Malgun Gothic" w:hAnsi="Arial" w:cs="Arial"/>
          <w:b/>
          <w:sz w:val="20"/>
          <w:szCs w:val="20"/>
        </w:rPr>
        <w:t xml:space="preserve">improve RSTD estimation accuracy. </w:t>
      </w:r>
    </w:p>
    <w:p w14:paraId="6F787F07" w14:textId="77777777" w:rsidR="00AA1584" w:rsidRPr="00E11454" w:rsidRDefault="00AA1584" w:rsidP="00512C4B">
      <w:pPr>
        <w:rPr>
          <w:rFonts w:ascii="Times New Roman" w:eastAsia="Malgun Gothic" w:hAnsi="Times New Roman"/>
        </w:rPr>
      </w:pPr>
    </w:p>
    <w:p w14:paraId="65F38B67" w14:textId="4E53784B" w:rsidR="00513A5A" w:rsidRPr="00BF5978" w:rsidRDefault="003874F9" w:rsidP="00513A5A">
      <w:pPr>
        <w:rPr>
          <w:rFonts w:ascii="Times New Roman" w:eastAsia="Malgun Gothic" w:hAnsi="Times New Roman"/>
        </w:rPr>
      </w:pPr>
      <w:r w:rsidRPr="00E11454">
        <w:rPr>
          <w:rFonts w:ascii="Times New Roman" w:eastAsia="Malgun Gothic" w:hAnsi="Times New Roman"/>
        </w:rPr>
        <w:t xml:space="preserve">RAN1 is kindly asked to consider these results in </w:t>
      </w:r>
      <w:r w:rsidR="004704ED">
        <w:rPr>
          <w:rFonts w:ascii="Times New Roman" w:eastAsia="Malgun Gothic" w:hAnsi="Times New Roman"/>
        </w:rPr>
        <w:t xml:space="preserve">the study of indoor positioning with the following </w:t>
      </w:r>
      <w:r w:rsidR="00BF5978">
        <w:rPr>
          <w:rFonts w:ascii="Times New Roman" w:eastAsia="Malgun Gothic" w:hAnsi="Times New Roman"/>
        </w:rPr>
        <w:t xml:space="preserve">two </w:t>
      </w:r>
      <w:proofErr w:type="gramStart"/>
      <w:r w:rsidR="004704ED">
        <w:rPr>
          <w:rFonts w:ascii="Times New Roman" w:eastAsia="Malgun Gothic" w:hAnsi="Times New Roman"/>
        </w:rPr>
        <w:t>proposal</w:t>
      </w:r>
      <w:proofErr w:type="gramEnd"/>
      <w:r w:rsidR="004704ED">
        <w:rPr>
          <w:rFonts w:ascii="Times New Roman" w:eastAsia="Malgun Gothic" w:hAnsi="Times New Roman"/>
        </w:rPr>
        <w:t>:</w:t>
      </w:r>
    </w:p>
    <w:p w14:paraId="19EEB691" w14:textId="77777777" w:rsidR="00BF5978" w:rsidRDefault="00BF5978" w:rsidP="00BF5978">
      <w:pPr>
        <w:rPr>
          <w:rFonts w:eastAsia="Malgun Gothic" w:cs="Arial"/>
          <w:b/>
          <w:lang w:eastAsia="sv-SE"/>
        </w:rPr>
      </w:pPr>
      <w:r w:rsidRPr="008E14E9">
        <w:rPr>
          <w:rFonts w:eastAsia="Malgun Gothic" w:cs="Arial"/>
          <w:b/>
          <w:lang w:eastAsia="sv-SE"/>
        </w:rPr>
        <w:t xml:space="preserve">Proposal 1: Update </w:t>
      </w:r>
      <w:r>
        <w:rPr>
          <w:rFonts w:eastAsia="Malgun Gothic" w:cs="Arial"/>
          <w:b/>
          <w:lang w:eastAsia="sv-SE"/>
        </w:rPr>
        <w:t>3GPP TS 36.355</w:t>
      </w:r>
      <w:r w:rsidRPr="008E14E9">
        <w:rPr>
          <w:rFonts w:eastAsia="Malgun Gothic" w:cs="Arial"/>
          <w:b/>
          <w:lang w:eastAsia="sv-SE"/>
        </w:rPr>
        <w:t xml:space="preserve"> to enable </w:t>
      </w:r>
      <w:r>
        <w:rPr>
          <w:rFonts w:eastAsia="Malgun Gothic" w:cs="Arial"/>
          <w:b/>
          <w:lang w:eastAsia="sv-SE"/>
        </w:rPr>
        <w:t xml:space="preserve">legacy </w:t>
      </w:r>
      <w:r w:rsidRPr="008E14E9">
        <w:rPr>
          <w:rFonts w:eastAsia="Malgun Gothic" w:cs="Arial"/>
          <w:b/>
          <w:lang w:eastAsia="sv-SE"/>
        </w:rPr>
        <w:t>PRS+CRS as outlined in [3].</w:t>
      </w:r>
    </w:p>
    <w:p w14:paraId="75DE948A" w14:textId="77777777" w:rsidR="00BF5978" w:rsidRPr="008E14E9" w:rsidRDefault="00BF5978" w:rsidP="00BF5978">
      <w:pPr>
        <w:rPr>
          <w:rFonts w:eastAsia="Malgun Gothic" w:cs="Arial"/>
          <w:b/>
          <w:lang w:eastAsia="sv-SE"/>
        </w:rPr>
      </w:pPr>
      <w:r>
        <w:rPr>
          <w:rFonts w:eastAsia="Malgun Gothic" w:cs="Arial"/>
          <w:b/>
          <w:lang w:eastAsia="sv-SE"/>
        </w:rPr>
        <w:t>Proposal 2: Include PRS+CRS results in Section 7 of upcoming 3GPP TR 37.857 [7].</w:t>
      </w:r>
    </w:p>
    <w:p w14:paraId="3E81F05B" w14:textId="77777777" w:rsidR="00BF5978" w:rsidRPr="008E14E9" w:rsidRDefault="00BF5978" w:rsidP="00513A5A">
      <w:pPr>
        <w:rPr>
          <w:rFonts w:eastAsia="Malgun Gothic" w:cs="Arial"/>
          <w:b/>
          <w:lang w:eastAsia="sv-SE"/>
        </w:rPr>
      </w:pPr>
    </w:p>
    <w:p w14:paraId="30555D6B" w14:textId="55ED8E7D" w:rsidR="00512C4B" w:rsidRPr="0032164D" w:rsidRDefault="00DD5EDD" w:rsidP="00DD5EDD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algun Gothic" w:hAnsi="Times New Roman"/>
          <w:sz w:val="22"/>
          <w:szCs w:val="22"/>
          <w:lang w:eastAsia="sv-SE"/>
        </w:rPr>
      </w:pPr>
      <w:r>
        <w:rPr>
          <w:rFonts w:ascii="Times New Roman" w:eastAsia="Malgun Gothic" w:hAnsi="Times New Roman"/>
          <w:sz w:val="22"/>
          <w:szCs w:val="22"/>
          <w:lang w:eastAsia="sv-SE"/>
        </w:rPr>
        <w:br w:type="page"/>
      </w:r>
    </w:p>
    <w:p w14:paraId="0425ED02" w14:textId="652A9656" w:rsidR="00B62822" w:rsidRPr="00B62822" w:rsidRDefault="00B35250" w:rsidP="00B62822">
      <w:pPr>
        <w:pStyle w:val="Heading1"/>
        <w:rPr>
          <w:lang w:val="en-US"/>
        </w:rPr>
      </w:pPr>
      <w:r w:rsidRPr="00183D4A">
        <w:rPr>
          <w:lang w:val="en-US"/>
        </w:rPr>
        <w:lastRenderedPageBreak/>
        <w:t>References</w:t>
      </w:r>
    </w:p>
    <w:p w14:paraId="78907136" w14:textId="10F86B89" w:rsidR="00B62822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[1</w:t>
      </w:r>
      <w:proofErr w:type="gramStart"/>
      <w:r w:rsidRPr="00E11454">
        <w:rPr>
          <w:rFonts w:ascii="Times New Roman" w:hAnsi="Times New Roman"/>
          <w:lang w:eastAsia="ko-KR"/>
        </w:rPr>
        <w:t>]   S</w:t>
      </w:r>
      <w:proofErr w:type="gramEnd"/>
      <w:r w:rsidRPr="00E11454">
        <w:rPr>
          <w:rFonts w:ascii="Times New Roman" w:hAnsi="Times New Roman"/>
          <w:lang w:eastAsia="ko-KR"/>
        </w:rPr>
        <w:t>. Fischer, “Observed Time Difference of Arrival (OTDOA) Positioning in 3GPP LTE,” Technical report, Qualcomm, June 2014.</w:t>
      </w:r>
    </w:p>
    <w:p w14:paraId="41EF8A62" w14:textId="093640C5" w:rsidR="00585D05" w:rsidRPr="00E11454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[2</w:t>
      </w:r>
      <w:r w:rsidR="00B35250" w:rsidRPr="00E11454">
        <w:rPr>
          <w:rFonts w:ascii="Times New Roman" w:hAnsi="Times New Roman"/>
          <w:lang w:eastAsia="ko-KR"/>
        </w:rPr>
        <w:t>]</w:t>
      </w:r>
      <w:r w:rsidR="00B35250" w:rsidRPr="00E11454">
        <w:rPr>
          <w:rFonts w:ascii="Times New Roman" w:hAnsi="Times New Roman"/>
          <w:lang w:eastAsia="ko-KR"/>
        </w:rPr>
        <w:tab/>
      </w:r>
      <w:proofErr w:type="gramStart"/>
      <w:r w:rsidR="00F603B1" w:rsidRPr="00E11454">
        <w:rPr>
          <w:rFonts w:ascii="Times New Roman" w:hAnsi="Times New Roman"/>
          <w:lang w:eastAsia="ko-KR"/>
        </w:rPr>
        <w:t>R1-152112</w:t>
      </w:r>
      <w:r w:rsidR="00585D05" w:rsidRPr="00E11454">
        <w:rPr>
          <w:rFonts w:ascii="Times New Roman" w:hAnsi="Times New Roman"/>
          <w:lang w:eastAsia="ko-KR"/>
        </w:rPr>
        <w:t xml:space="preserve">, </w:t>
      </w:r>
      <w:r w:rsidR="00C6086C">
        <w:rPr>
          <w:rFonts w:ascii="Times New Roman" w:hAnsi="Times New Roman"/>
          <w:lang w:eastAsia="ko-KR"/>
        </w:rPr>
        <w:t>“</w:t>
      </w:r>
      <w:r w:rsidR="00F603B1" w:rsidRPr="00E11454">
        <w:rPr>
          <w:rFonts w:ascii="Times New Roman" w:hAnsi="Times New Roman"/>
          <w:lang w:eastAsia="ko-KR"/>
        </w:rPr>
        <w:t>UE Receiver Model for Performance Evaluation</w:t>
      </w:r>
      <w:r w:rsidR="00BE01B3" w:rsidRPr="00E11454">
        <w:rPr>
          <w:rFonts w:ascii="Times New Roman" w:hAnsi="Times New Roman"/>
          <w:lang w:eastAsia="ko-KR"/>
        </w:rPr>
        <w:t>,</w:t>
      </w:r>
      <w:r w:rsidR="00C6086C">
        <w:rPr>
          <w:rFonts w:ascii="Times New Roman" w:hAnsi="Times New Roman"/>
          <w:lang w:eastAsia="ko-KR"/>
        </w:rPr>
        <w:t>”</w:t>
      </w:r>
      <w:r w:rsidR="00BE01B3" w:rsidRPr="00E11454">
        <w:rPr>
          <w:rFonts w:ascii="Times New Roman" w:hAnsi="Times New Roman"/>
          <w:lang w:eastAsia="ko-KR"/>
        </w:rPr>
        <w:t xml:space="preserve"> </w:t>
      </w:r>
      <w:r w:rsidR="00C75895" w:rsidRPr="00E11454">
        <w:rPr>
          <w:rFonts w:ascii="Times New Roman" w:hAnsi="Times New Roman"/>
          <w:lang w:eastAsia="ko-KR"/>
        </w:rPr>
        <w:t xml:space="preserve">Ericsson, </w:t>
      </w:r>
      <w:r w:rsidR="00402214" w:rsidRPr="00E11454">
        <w:rPr>
          <w:rFonts w:ascii="Times New Roman" w:hAnsi="Times New Roman"/>
          <w:lang w:eastAsia="ko-KR"/>
        </w:rPr>
        <w:t>3GPP TSG-RAN WG</w:t>
      </w:r>
      <w:r w:rsidR="00C75895" w:rsidRPr="00E11454">
        <w:rPr>
          <w:rFonts w:ascii="Times New Roman" w:hAnsi="Times New Roman"/>
          <w:lang w:eastAsia="ko-KR"/>
        </w:rPr>
        <w:t>1 #80bis, Belgrade.</w:t>
      </w:r>
      <w:proofErr w:type="gramEnd"/>
    </w:p>
    <w:p w14:paraId="1D9CAE97" w14:textId="297E1F19" w:rsidR="004741D9" w:rsidRPr="00E11454" w:rsidRDefault="00B62822" w:rsidP="00585D05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[3</w:t>
      </w:r>
      <w:proofErr w:type="gramStart"/>
      <w:r w:rsidR="00C75895" w:rsidRPr="00E11454">
        <w:rPr>
          <w:rFonts w:ascii="Times New Roman" w:hAnsi="Times New Roman"/>
          <w:lang w:eastAsia="ko-KR"/>
        </w:rPr>
        <w:t>]   R1</w:t>
      </w:r>
      <w:proofErr w:type="gramEnd"/>
      <w:r w:rsidR="00C75895" w:rsidRPr="00E11454">
        <w:rPr>
          <w:rFonts w:ascii="Times New Roman" w:hAnsi="Times New Roman"/>
          <w:lang w:eastAsia="ko-KR"/>
        </w:rPr>
        <w:t xml:space="preserve">-151446, </w:t>
      </w:r>
      <w:r w:rsidR="00C6086C">
        <w:rPr>
          <w:rFonts w:ascii="Times New Roman" w:hAnsi="Times New Roman"/>
          <w:lang w:eastAsia="ko-KR"/>
        </w:rPr>
        <w:t>“</w:t>
      </w:r>
      <w:r w:rsidR="00C75895" w:rsidRPr="00E11454">
        <w:rPr>
          <w:rFonts w:ascii="Times New Roman" w:hAnsi="Times New Roman"/>
          <w:lang w:eastAsia="ko-KR"/>
        </w:rPr>
        <w:t>Discussion on Potential Enhancements for Positioning Techniques,</w:t>
      </w:r>
      <w:r w:rsidR="00C6086C">
        <w:rPr>
          <w:rFonts w:ascii="Times New Roman" w:hAnsi="Times New Roman"/>
          <w:lang w:eastAsia="ko-KR"/>
        </w:rPr>
        <w:t>”</w:t>
      </w:r>
      <w:r w:rsidR="00C75895" w:rsidRPr="00E11454">
        <w:rPr>
          <w:rFonts w:ascii="Times New Roman" w:hAnsi="Times New Roman"/>
          <w:lang w:eastAsia="ko-KR"/>
        </w:rPr>
        <w:t xml:space="preserve"> Int</w:t>
      </w:r>
      <w:r w:rsidR="00402214" w:rsidRPr="00E11454">
        <w:rPr>
          <w:rFonts w:ascii="Times New Roman" w:hAnsi="Times New Roman"/>
          <w:lang w:eastAsia="ko-KR"/>
        </w:rPr>
        <w:t>el Corporation, 3GPP TSG-RAN WG</w:t>
      </w:r>
      <w:r w:rsidR="00C75895" w:rsidRPr="00E11454">
        <w:rPr>
          <w:rFonts w:ascii="Times New Roman" w:hAnsi="Times New Roman"/>
          <w:lang w:eastAsia="ko-KR"/>
        </w:rPr>
        <w:t>1 #80bis, Belgrade.</w:t>
      </w:r>
    </w:p>
    <w:p w14:paraId="74D50552" w14:textId="31C11102" w:rsidR="003F7DC9" w:rsidRDefault="00B62822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[4</w:t>
      </w:r>
      <w:r w:rsidR="0017496F" w:rsidRPr="00E11454">
        <w:rPr>
          <w:rFonts w:ascii="Times New Roman" w:hAnsi="Times New Roman"/>
          <w:lang w:eastAsia="ko-KR"/>
        </w:rPr>
        <w:t>]</w:t>
      </w:r>
      <w:r w:rsidR="0017496F" w:rsidRPr="00E11454">
        <w:rPr>
          <w:rFonts w:ascii="Times New Roman" w:hAnsi="Times New Roman"/>
          <w:lang w:eastAsia="ko-KR"/>
        </w:rPr>
        <w:tab/>
      </w:r>
      <w:proofErr w:type="gramStart"/>
      <w:r w:rsidR="0017496F" w:rsidRPr="00E11454">
        <w:rPr>
          <w:rFonts w:ascii="Times New Roman" w:hAnsi="Times New Roman"/>
          <w:lang w:eastAsia="ko-KR"/>
        </w:rPr>
        <w:t xml:space="preserve">R1-152323, </w:t>
      </w:r>
      <w:r w:rsidR="00C6086C">
        <w:rPr>
          <w:rFonts w:ascii="Times New Roman" w:hAnsi="Times New Roman"/>
          <w:lang w:eastAsia="ko-KR"/>
        </w:rPr>
        <w:t>“</w:t>
      </w:r>
      <w:r w:rsidR="0017496F" w:rsidRPr="00E11454">
        <w:rPr>
          <w:rFonts w:ascii="Times New Roman" w:hAnsi="Times New Roman"/>
          <w:lang w:eastAsia="ko-KR"/>
        </w:rPr>
        <w:t>Way forward on evaluation for possible enhancements for OTDOA,</w:t>
      </w:r>
      <w:r w:rsidR="00C6086C">
        <w:rPr>
          <w:rFonts w:ascii="Times New Roman" w:hAnsi="Times New Roman"/>
          <w:lang w:eastAsia="ko-KR"/>
        </w:rPr>
        <w:t>”</w:t>
      </w:r>
      <w:r w:rsidR="0017496F" w:rsidRPr="00E11454">
        <w:rPr>
          <w:rFonts w:ascii="Times New Roman" w:hAnsi="Times New Roman"/>
          <w:lang w:eastAsia="ko-KR"/>
        </w:rPr>
        <w:t xml:space="preserve"> Huawei, </w:t>
      </w:r>
      <w:proofErr w:type="spellStart"/>
      <w:r w:rsidR="0017496F" w:rsidRPr="00E11454">
        <w:rPr>
          <w:rFonts w:ascii="Times New Roman" w:hAnsi="Times New Roman"/>
          <w:lang w:eastAsia="ko-KR"/>
        </w:rPr>
        <w:t>Hisilicon</w:t>
      </w:r>
      <w:proofErr w:type="spellEnd"/>
      <w:r w:rsidR="0017496F" w:rsidRPr="00E11454">
        <w:rPr>
          <w:rFonts w:ascii="Times New Roman" w:hAnsi="Times New Roman"/>
          <w:lang w:eastAsia="ko-KR"/>
        </w:rPr>
        <w:t>, Ericsson, Intel, Qualcomm, Nokia Networks, 3GP</w:t>
      </w:r>
      <w:r>
        <w:rPr>
          <w:rFonts w:ascii="Times New Roman" w:hAnsi="Times New Roman"/>
          <w:lang w:eastAsia="ko-KR"/>
        </w:rPr>
        <w:t>P TSG-RAN WG1 #80bis, Belgrade.</w:t>
      </w:r>
      <w:proofErr w:type="gramEnd"/>
    </w:p>
    <w:p w14:paraId="7911EFA7" w14:textId="52510EE0" w:rsidR="0073484E" w:rsidRDefault="0073484E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[5]</w:t>
      </w:r>
      <w:r>
        <w:rPr>
          <w:rFonts w:ascii="Times New Roman" w:hAnsi="Times New Roman"/>
          <w:lang w:eastAsia="ko-KR"/>
        </w:rPr>
        <w:tab/>
        <w:t>3GPP TR 36.855, “Feasibility of positioning enhancements for E-UTRA.”</w:t>
      </w:r>
    </w:p>
    <w:p w14:paraId="5C81EE61" w14:textId="16CD6A16" w:rsidR="0090694C" w:rsidRDefault="0090694C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[6</w:t>
      </w:r>
      <w:proofErr w:type="gramStart"/>
      <w:r>
        <w:rPr>
          <w:rFonts w:ascii="Times New Roman" w:hAnsi="Times New Roman"/>
          <w:lang w:eastAsia="ko-KR"/>
        </w:rPr>
        <w:t>]</w:t>
      </w:r>
      <w:r>
        <w:rPr>
          <w:rFonts w:ascii="Times New Roman" w:hAnsi="Times New Roman"/>
          <w:lang w:eastAsia="ko-KR"/>
        </w:rPr>
        <w:tab/>
        <w:t>3GPP</w:t>
      </w:r>
      <w:proofErr w:type="gramEnd"/>
      <w:r>
        <w:rPr>
          <w:rFonts w:ascii="Times New Roman" w:hAnsi="Times New Roman"/>
          <w:lang w:eastAsia="ko-KR"/>
        </w:rPr>
        <w:t xml:space="preserve"> TS 36.355, “LTE Positioning Protocol</w:t>
      </w:r>
      <w:r w:rsidR="00B3204D">
        <w:rPr>
          <w:rFonts w:ascii="Times New Roman" w:hAnsi="Times New Roman"/>
          <w:lang w:eastAsia="ko-KR"/>
        </w:rPr>
        <w:t xml:space="preserve"> (LPP)</w:t>
      </w:r>
      <w:r>
        <w:rPr>
          <w:rFonts w:ascii="Times New Roman" w:hAnsi="Times New Roman"/>
          <w:lang w:eastAsia="ko-KR"/>
        </w:rPr>
        <w:t>”</w:t>
      </w:r>
    </w:p>
    <w:p w14:paraId="656CD533" w14:textId="03A8E9C0" w:rsidR="0090694C" w:rsidRPr="00E11454" w:rsidRDefault="0090694C" w:rsidP="00B62822">
      <w:pPr>
        <w:ind w:left="567" w:hanging="567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[7]</w:t>
      </w:r>
      <w:r>
        <w:rPr>
          <w:rFonts w:ascii="Times New Roman" w:hAnsi="Times New Roman"/>
          <w:lang w:eastAsia="ko-KR"/>
        </w:rPr>
        <w:tab/>
        <w:t>3GPP TR 37.857, “Study on Indoor Positioning Enhancements for UTRA and LTE”</w:t>
      </w:r>
    </w:p>
    <w:sectPr w:rsidR="0090694C" w:rsidRPr="00E11454" w:rsidSect="00F23685">
      <w:headerReference w:type="even" r:id="rId16"/>
      <w:footerReference w:type="default" r:id="rId17"/>
      <w:footnotePr>
        <w:numRestart w:val="eachSect"/>
      </w:footnotePr>
      <w:pgSz w:w="12240" w:h="15840" w:code="9"/>
      <w:pgMar w:top="1440" w:right="1152" w:bottom="1440" w:left="1152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7FE5F" w14:textId="77777777" w:rsidR="002C62E4" w:rsidRDefault="002C62E4">
      <w:r>
        <w:separator/>
      </w:r>
    </w:p>
  </w:endnote>
  <w:endnote w:type="continuationSeparator" w:id="0">
    <w:p w14:paraId="3DA8DA71" w14:textId="77777777" w:rsidR="002C62E4" w:rsidRDefault="002C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CBB86" w14:textId="77777777" w:rsidR="002C62E4" w:rsidRDefault="002C62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67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6796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E236F" w14:textId="77777777" w:rsidR="002C62E4" w:rsidRDefault="002C62E4">
      <w:r>
        <w:separator/>
      </w:r>
    </w:p>
  </w:footnote>
  <w:footnote w:type="continuationSeparator" w:id="0">
    <w:p w14:paraId="201D5513" w14:textId="77777777" w:rsidR="002C62E4" w:rsidRDefault="002C62E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3A713" w14:textId="77777777" w:rsidR="002C62E4" w:rsidRDefault="002C62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068AB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BF77A3"/>
    <w:multiLevelType w:val="hybridMultilevel"/>
    <w:tmpl w:val="2F789916"/>
    <w:lvl w:ilvl="0" w:tplc="06426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16B73BA"/>
    <w:multiLevelType w:val="hybridMultilevel"/>
    <w:tmpl w:val="11B23932"/>
    <w:lvl w:ilvl="0" w:tplc="04090001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AD08AA"/>
    <w:multiLevelType w:val="hybridMultilevel"/>
    <w:tmpl w:val="225EB5E6"/>
    <w:lvl w:ilvl="0" w:tplc="D8585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0FA50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95BA8"/>
    <w:multiLevelType w:val="hybridMultilevel"/>
    <w:tmpl w:val="0E505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7C6941"/>
    <w:multiLevelType w:val="hybridMultilevel"/>
    <w:tmpl w:val="48881376"/>
    <w:lvl w:ilvl="0" w:tplc="DD56C7E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97964"/>
    <w:multiLevelType w:val="hybridMultilevel"/>
    <w:tmpl w:val="B1301EC4"/>
    <w:lvl w:ilvl="0" w:tplc="EDD00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CC5D6C"/>
    <w:multiLevelType w:val="hybridMultilevel"/>
    <w:tmpl w:val="8628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242440"/>
    <w:multiLevelType w:val="hybridMultilevel"/>
    <w:tmpl w:val="C7C2F0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0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7E7B7C9A"/>
    <w:multiLevelType w:val="hybridMultilevel"/>
    <w:tmpl w:val="DC6E1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25"/>
  </w:num>
  <w:num w:numId="8">
    <w:abstractNumId w:val="12"/>
  </w:num>
  <w:num w:numId="9">
    <w:abstractNumId w:val="29"/>
  </w:num>
  <w:num w:numId="10">
    <w:abstractNumId w:val="19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30"/>
  </w:num>
  <w:num w:numId="17">
    <w:abstractNumId w:val="28"/>
  </w:num>
  <w:num w:numId="18">
    <w:abstractNumId w:val="21"/>
  </w:num>
  <w:num w:numId="19">
    <w:abstractNumId w:val="24"/>
  </w:num>
  <w:num w:numId="20">
    <w:abstractNumId w:val="15"/>
  </w:num>
  <w:num w:numId="21">
    <w:abstractNumId w:val="27"/>
  </w:num>
  <w:num w:numId="22">
    <w:abstractNumId w:val="10"/>
  </w:num>
  <w:num w:numId="23">
    <w:abstractNumId w:val="3"/>
  </w:num>
  <w:num w:numId="24">
    <w:abstractNumId w:val="3"/>
  </w:num>
  <w:num w:numId="25">
    <w:abstractNumId w:val="5"/>
  </w:num>
  <w:num w:numId="26">
    <w:abstractNumId w:val="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7"/>
  </w:num>
  <w:num w:numId="30">
    <w:abstractNumId w:val="26"/>
  </w:num>
  <w:num w:numId="31">
    <w:abstractNumId w:val="13"/>
  </w:num>
  <w:num w:numId="32">
    <w:abstractNumId w:val="16"/>
  </w:num>
  <w:num w:numId="33">
    <w:abstractNumId w:val="4"/>
  </w:num>
  <w:num w:numId="34">
    <w:abstractNumId w:val="6"/>
  </w:num>
  <w:num w:numId="35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32"/>
    <w:rsid w:val="000006E1"/>
    <w:rsid w:val="00000E31"/>
    <w:rsid w:val="0000103B"/>
    <w:rsid w:val="00001889"/>
    <w:rsid w:val="00002517"/>
    <w:rsid w:val="000025D2"/>
    <w:rsid w:val="00002A37"/>
    <w:rsid w:val="00002D87"/>
    <w:rsid w:val="000041A8"/>
    <w:rsid w:val="00004FDC"/>
    <w:rsid w:val="00005326"/>
    <w:rsid w:val="00005A3B"/>
    <w:rsid w:val="00006446"/>
    <w:rsid w:val="00006896"/>
    <w:rsid w:val="000068E9"/>
    <w:rsid w:val="00006E5D"/>
    <w:rsid w:val="00007CDC"/>
    <w:rsid w:val="00007D9C"/>
    <w:rsid w:val="00010F36"/>
    <w:rsid w:val="00011B28"/>
    <w:rsid w:val="00011D15"/>
    <w:rsid w:val="00015D15"/>
    <w:rsid w:val="00016706"/>
    <w:rsid w:val="00017DA3"/>
    <w:rsid w:val="000200AB"/>
    <w:rsid w:val="000207A1"/>
    <w:rsid w:val="00020A49"/>
    <w:rsid w:val="0002138F"/>
    <w:rsid w:val="000213E1"/>
    <w:rsid w:val="00021747"/>
    <w:rsid w:val="00024C8A"/>
    <w:rsid w:val="0002564D"/>
    <w:rsid w:val="00025A20"/>
    <w:rsid w:val="00025ECA"/>
    <w:rsid w:val="0002616F"/>
    <w:rsid w:val="00026C51"/>
    <w:rsid w:val="00027098"/>
    <w:rsid w:val="00027C1E"/>
    <w:rsid w:val="00027E06"/>
    <w:rsid w:val="000312AB"/>
    <w:rsid w:val="00031FA3"/>
    <w:rsid w:val="000324E7"/>
    <w:rsid w:val="000325B8"/>
    <w:rsid w:val="000328E8"/>
    <w:rsid w:val="00033A86"/>
    <w:rsid w:val="00033F19"/>
    <w:rsid w:val="000342EE"/>
    <w:rsid w:val="00034C15"/>
    <w:rsid w:val="0003511B"/>
    <w:rsid w:val="00035411"/>
    <w:rsid w:val="00036BA1"/>
    <w:rsid w:val="00036CFA"/>
    <w:rsid w:val="00037B5C"/>
    <w:rsid w:val="000411F1"/>
    <w:rsid w:val="000422E2"/>
    <w:rsid w:val="000428EB"/>
    <w:rsid w:val="00042F22"/>
    <w:rsid w:val="000444EF"/>
    <w:rsid w:val="0004471E"/>
    <w:rsid w:val="000450D7"/>
    <w:rsid w:val="00045284"/>
    <w:rsid w:val="000512D4"/>
    <w:rsid w:val="000516F1"/>
    <w:rsid w:val="00052A07"/>
    <w:rsid w:val="000534E3"/>
    <w:rsid w:val="0005588A"/>
    <w:rsid w:val="00055A7F"/>
    <w:rsid w:val="0005606A"/>
    <w:rsid w:val="0005667D"/>
    <w:rsid w:val="00057117"/>
    <w:rsid w:val="00057956"/>
    <w:rsid w:val="0006059C"/>
    <w:rsid w:val="00060805"/>
    <w:rsid w:val="000616E7"/>
    <w:rsid w:val="00061710"/>
    <w:rsid w:val="00061711"/>
    <w:rsid w:val="0006234F"/>
    <w:rsid w:val="00063B81"/>
    <w:rsid w:val="00064732"/>
    <w:rsid w:val="0006487E"/>
    <w:rsid w:val="00065326"/>
    <w:rsid w:val="00065E1A"/>
    <w:rsid w:val="000665E0"/>
    <w:rsid w:val="00067918"/>
    <w:rsid w:val="00070CD4"/>
    <w:rsid w:val="00070D0B"/>
    <w:rsid w:val="00073025"/>
    <w:rsid w:val="00074A53"/>
    <w:rsid w:val="00074AE1"/>
    <w:rsid w:val="00075A2C"/>
    <w:rsid w:val="00076B61"/>
    <w:rsid w:val="00077E5F"/>
    <w:rsid w:val="0008036A"/>
    <w:rsid w:val="00081892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2CE0"/>
    <w:rsid w:val="00093020"/>
    <w:rsid w:val="000932E8"/>
    <w:rsid w:val="00093474"/>
    <w:rsid w:val="000935A6"/>
    <w:rsid w:val="0009375D"/>
    <w:rsid w:val="00094C95"/>
    <w:rsid w:val="0009510F"/>
    <w:rsid w:val="00096477"/>
    <w:rsid w:val="00097C44"/>
    <w:rsid w:val="000A042A"/>
    <w:rsid w:val="000A1B7B"/>
    <w:rsid w:val="000A56F2"/>
    <w:rsid w:val="000A7FA1"/>
    <w:rsid w:val="000B1BB2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7CF"/>
    <w:rsid w:val="000C2921"/>
    <w:rsid w:val="000C2E19"/>
    <w:rsid w:val="000C3576"/>
    <w:rsid w:val="000C4F22"/>
    <w:rsid w:val="000C5D16"/>
    <w:rsid w:val="000C5DC3"/>
    <w:rsid w:val="000C7F61"/>
    <w:rsid w:val="000D0D07"/>
    <w:rsid w:val="000D1605"/>
    <w:rsid w:val="000D33BC"/>
    <w:rsid w:val="000D39D8"/>
    <w:rsid w:val="000D4797"/>
    <w:rsid w:val="000D7726"/>
    <w:rsid w:val="000E0527"/>
    <w:rsid w:val="000E0BB6"/>
    <w:rsid w:val="000E1594"/>
    <w:rsid w:val="000E1A5A"/>
    <w:rsid w:val="000E1E92"/>
    <w:rsid w:val="000E2422"/>
    <w:rsid w:val="000E2700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4E9"/>
    <w:rsid w:val="000F5820"/>
    <w:rsid w:val="000F6DF3"/>
    <w:rsid w:val="001003C6"/>
    <w:rsid w:val="001005FF"/>
    <w:rsid w:val="00102792"/>
    <w:rsid w:val="00102C59"/>
    <w:rsid w:val="00103A4D"/>
    <w:rsid w:val="0010624F"/>
    <w:rsid w:val="001062FB"/>
    <w:rsid w:val="001063E6"/>
    <w:rsid w:val="001066BF"/>
    <w:rsid w:val="00106DAA"/>
    <w:rsid w:val="00111344"/>
    <w:rsid w:val="00111D65"/>
    <w:rsid w:val="001137E4"/>
    <w:rsid w:val="00113CF4"/>
    <w:rsid w:val="00114F0D"/>
    <w:rsid w:val="001153EA"/>
    <w:rsid w:val="00115643"/>
    <w:rsid w:val="00116765"/>
    <w:rsid w:val="00117686"/>
    <w:rsid w:val="00120146"/>
    <w:rsid w:val="0012062D"/>
    <w:rsid w:val="001219F5"/>
    <w:rsid w:val="00121A20"/>
    <w:rsid w:val="0012377F"/>
    <w:rsid w:val="00123DDE"/>
    <w:rsid w:val="00124314"/>
    <w:rsid w:val="00124D13"/>
    <w:rsid w:val="0012590E"/>
    <w:rsid w:val="00126126"/>
    <w:rsid w:val="00126876"/>
    <w:rsid w:val="00126B4A"/>
    <w:rsid w:val="00132166"/>
    <w:rsid w:val="00132B6F"/>
    <w:rsid w:val="00132FD0"/>
    <w:rsid w:val="001344C0"/>
    <w:rsid w:val="001346FA"/>
    <w:rsid w:val="00135252"/>
    <w:rsid w:val="00136E56"/>
    <w:rsid w:val="00137AB5"/>
    <w:rsid w:val="00137F0B"/>
    <w:rsid w:val="00141C6D"/>
    <w:rsid w:val="00142FB8"/>
    <w:rsid w:val="001432F0"/>
    <w:rsid w:val="00147D1F"/>
    <w:rsid w:val="00150128"/>
    <w:rsid w:val="001506E9"/>
    <w:rsid w:val="001507CB"/>
    <w:rsid w:val="00151E23"/>
    <w:rsid w:val="001526E0"/>
    <w:rsid w:val="00153107"/>
    <w:rsid w:val="00153CEE"/>
    <w:rsid w:val="00153DAD"/>
    <w:rsid w:val="001544F1"/>
    <w:rsid w:val="0015474F"/>
    <w:rsid w:val="001551B5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0DD0"/>
    <w:rsid w:val="001710A4"/>
    <w:rsid w:val="001726A6"/>
    <w:rsid w:val="00172864"/>
    <w:rsid w:val="00172AAE"/>
    <w:rsid w:val="001731A9"/>
    <w:rsid w:val="00173A8E"/>
    <w:rsid w:val="0017496F"/>
    <w:rsid w:val="00177201"/>
    <w:rsid w:val="0018141E"/>
    <w:rsid w:val="0018143F"/>
    <w:rsid w:val="00183D4A"/>
    <w:rsid w:val="00184EE5"/>
    <w:rsid w:val="00187B4E"/>
    <w:rsid w:val="00190A22"/>
    <w:rsid w:val="00190AC1"/>
    <w:rsid w:val="001923C9"/>
    <w:rsid w:val="00192C31"/>
    <w:rsid w:val="00192F2F"/>
    <w:rsid w:val="0019341A"/>
    <w:rsid w:val="0019359F"/>
    <w:rsid w:val="001942F8"/>
    <w:rsid w:val="00194439"/>
    <w:rsid w:val="00194F60"/>
    <w:rsid w:val="00195814"/>
    <w:rsid w:val="00196B70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8A2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2EFF"/>
    <w:rsid w:val="001C3019"/>
    <w:rsid w:val="001C3857"/>
    <w:rsid w:val="001C3D2A"/>
    <w:rsid w:val="001C634A"/>
    <w:rsid w:val="001C6698"/>
    <w:rsid w:val="001C6ED4"/>
    <w:rsid w:val="001D1F74"/>
    <w:rsid w:val="001D2AF3"/>
    <w:rsid w:val="001D2CA4"/>
    <w:rsid w:val="001D3497"/>
    <w:rsid w:val="001D41FB"/>
    <w:rsid w:val="001D4502"/>
    <w:rsid w:val="001D4700"/>
    <w:rsid w:val="001D48A6"/>
    <w:rsid w:val="001D51BA"/>
    <w:rsid w:val="001D6292"/>
    <w:rsid w:val="001D6342"/>
    <w:rsid w:val="001D690C"/>
    <w:rsid w:val="001D6D53"/>
    <w:rsid w:val="001E0907"/>
    <w:rsid w:val="001E0B49"/>
    <w:rsid w:val="001E1250"/>
    <w:rsid w:val="001E19CB"/>
    <w:rsid w:val="001E534F"/>
    <w:rsid w:val="001E58E2"/>
    <w:rsid w:val="001E631A"/>
    <w:rsid w:val="001E6FB0"/>
    <w:rsid w:val="001E7446"/>
    <w:rsid w:val="001E7AED"/>
    <w:rsid w:val="001F2DFF"/>
    <w:rsid w:val="001F3916"/>
    <w:rsid w:val="001F3F53"/>
    <w:rsid w:val="001F459C"/>
    <w:rsid w:val="001F54C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2DFC"/>
    <w:rsid w:val="00203676"/>
    <w:rsid w:val="00203727"/>
    <w:rsid w:val="00203F96"/>
    <w:rsid w:val="00205719"/>
    <w:rsid w:val="00205BBC"/>
    <w:rsid w:val="00206976"/>
    <w:rsid w:val="002069B2"/>
    <w:rsid w:val="0020724B"/>
    <w:rsid w:val="00207FA3"/>
    <w:rsid w:val="00210EFF"/>
    <w:rsid w:val="002110E1"/>
    <w:rsid w:val="00211A17"/>
    <w:rsid w:val="002130BC"/>
    <w:rsid w:val="00214DA8"/>
    <w:rsid w:val="00215423"/>
    <w:rsid w:val="002155AF"/>
    <w:rsid w:val="002158FA"/>
    <w:rsid w:val="002165A9"/>
    <w:rsid w:val="0021668A"/>
    <w:rsid w:val="00216DFD"/>
    <w:rsid w:val="00217AD0"/>
    <w:rsid w:val="00220600"/>
    <w:rsid w:val="00220FA7"/>
    <w:rsid w:val="0022141E"/>
    <w:rsid w:val="00221C77"/>
    <w:rsid w:val="002224DB"/>
    <w:rsid w:val="00223B35"/>
    <w:rsid w:val="00223E43"/>
    <w:rsid w:val="00223FCB"/>
    <w:rsid w:val="0022419D"/>
    <w:rsid w:val="0022436F"/>
    <w:rsid w:val="0022449F"/>
    <w:rsid w:val="002247E7"/>
    <w:rsid w:val="00224976"/>
    <w:rsid w:val="002252C3"/>
    <w:rsid w:val="00225C54"/>
    <w:rsid w:val="00227754"/>
    <w:rsid w:val="00227895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01E"/>
    <w:rsid w:val="002435B3"/>
    <w:rsid w:val="002440AD"/>
    <w:rsid w:val="00244535"/>
    <w:rsid w:val="00244F08"/>
    <w:rsid w:val="00244F9F"/>
    <w:rsid w:val="002458EB"/>
    <w:rsid w:val="0024614E"/>
    <w:rsid w:val="002500C8"/>
    <w:rsid w:val="002502D7"/>
    <w:rsid w:val="00250818"/>
    <w:rsid w:val="00251592"/>
    <w:rsid w:val="00251598"/>
    <w:rsid w:val="00251FA1"/>
    <w:rsid w:val="00252845"/>
    <w:rsid w:val="002541DD"/>
    <w:rsid w:val="00256664"/>
    <w:rsid w:val="00256B41"/>
    <w:rsid w:val="00257100"/>
    <w:rsid w:val="00257543"/>
    <w:rsid w:val="0026050F"/>
    <w:rsid w:val="00260691"/>
    <w:rsid w:val="002617E7"/>
    <w:rsid w:val="00264228"/>
    <w:rsid w:val="00264334"/>
    <w:rsid w:val="0026473E"/>
    <w:rsid w:val="00265AE7"/>
    <w:rsid w:val="00265C9E"/>
    <w:rsid w:val="00265E5B"/>
    <w:rsid w:val="00266214"/>
    <w:rsid w:val="00267824"/>
    <w:rsid w:val="00267C83"/>
    <w:rsid w:val="002701E5"/>
    <w:rsid w:val="0027144F"/>
    <w:rsid w:val="00271F3A"/>
    <w:rsid w:val="00273278"/>
    <w:rsid w:val="002737F4"/>
    <w:rsid w:val="0027440A"/>
    <w:rsid w:val="002805F5"/>
    <w:rsid w:val="00280751"/>
    <w:rsid w:val="00280843"/>
    <w:rsid w:val="00282377"/>
    <w:rsid w:val="0028280A"/>
    <w:rsid w:val="00282C6B"/>
    <w:rsid w:val="0028426A"/>
    <w:rsid w:val="0028435A"/>
    <w:rsid w:val="00286527"/>
    <w:rsid w:val="00286ACD"/>
    <w:rsid w:val="002876DB"/>
    <w:rsid w:val="00287838"/>
    <w:rsid w:val="00287F1E"/>
    <w:rsid w:val="002907B5"/>
    <w:rsid w:val="00292EB7"/>
    <w:rsid w:val="0029334C"/>
    <w:rsid w:val="0029342C"/>
    <w:rsid w:val="00295B61"/>
    <w:rsid w:val="00296113"/>
    <w:rsid w:val="00296227"/>
    <w:rsid w:val="00296BCD"/>
    <w:rsid w:val="00296F44"/>
    <w:rsid w:val="0029777D"/>
    <w:rsid w:val="00297A6E"/>
    <w:rsid w:val="002A055E"/>
    <w:rsid w:val="002A0DB4"/>
    <w:rsid w:val="002A199F"/>
    <w:rsid w:val="002A1D4E"/>
    <w:rsid w:val="002A2869"/>
    <w:rsid w:val="002A3DD8"/>
    <w:rsid w:val="002A51AC"/>
    <w:rsid w:val="002A6443"/>
    <w:rsid w:val="002A678A"/>
    <w:rsid w:val="002A7228"/>
    <w:rsid w:val="002A7A0A"/>
    <w:rsid w:val="002A7D9F"/>
    <w:rsid w:val="002B0E67"/>
    <w:rsid w:val="002B1BCE"/>
    <w:rsid w:val="002B1C18"/>
    <w:rsid w:val="002B2273"/>
    <w:rsid w:val="002B24D6"/>
    <w:rsid w:val="002B34BD"/>
    <w:rsid w:val="002B3A5D"/>
    <w:rsid w:val="002B4C80"/>
    <w:rsid w:val="002B6291"/>
    <w:rsid w:val="002C0AA3"/>
    <w:rsid w:val="002C3A25"/>
    <w:rsid w:val="002C41E6"/>
    <w:rsid w:val="002C58F3"/>
    <w:rsid w:val="002C62E4"/>
    <w:rsid w:val="002C63E3"/>
    <w:rsid w:val="002C74F9"/>
    <w:rsid w:val="002D071A"/>
    <w:rsid w:val="002D3067"/>
    <w:rsid w:val="002D34B2"/>
    <w:rsid w:val="002D3947"/>
    <w:rsid w:val="002D5620"/>
    <w:rsid w:val="002D603F"/>
    <w:rsid w:val="002D6876"/>
    <w:rsid w:val="002D7637"/>
    <w:rsid w:val="002E0BE7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1904"/>
    <w:rsid w:val="002F2460"/>
    <w:rsid w:val="002F26AA"/>
    <w:rsid w:val="002F2771"/>
    <w:rsid w:val="002F37A9"/>
    <w:rsid w:val="002F3C32"/>
    <w:rsid w:val="002F571D"/>
    <w:rsid w:val="002F5BED"/>
    <w:rsid w:val="002F6060"/>
    <w:rsid w:val="002F637D"/>
    <w:rsid w:val="003001F7"/>
    <w:rsid w:val="00301CE6"/>
    <w:rsid w:val="00301F93"/>
    <w:rsid w:val="0030256B"/>
    <w:rsid w:val="00302D3D"/>
    <w:rsid w:val="00303403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164D"/>
    <w:rsid w:val="003216B3"/>
    <w:rsid w:val="00322782"/>
    <w:rsid w:val="003228C2"/>
    <w:rsid w:val="00322C9F"/>
    <w:rsid w:val="0032341B"/>
    <w:rsid w:val="00323CAB"/>
    <w:rsid w:val="00324226"/>
    <w:rsid w:val="00324D23"/>
    <w:rsid w:val="003268E3"/>
    <w:rsid w:val="00327425"/>
    <w:rsid w:val="00327AF4"/>
    <w:rsid w:val="00327E70"/>
    <w:rsid w:val="00327F04"/>
    <w:rsid w:val="0033012F"/>
    <w:rsid w:val="00331751"/>
    <w:rsid w:val="00331813"/>
    <w:rsid w:val="00331E63"/>
    <w:rsid w:val="003329F0"/>
    <w:rsid w:val="00332AFD"/>
    <w:rsid w:val="00332D02"/>
    <w:rsid w:val="00332DF6"/>
    <w:rsid w:val="00334004"/>
    <w:rsid w:val="00334579"/>
    <w:rsid w:val="00335196"/>
    <w:rsid w:val="00335858"/>
    <w:rsid w:val="00336BDA"/>
    <w:rsid w:val="00336CBE"/>
    <w:rsid w:val="00336CD7"/>
    <w:rsid w:val="00342BD7"/>
    <w:rsid w:val="003439EF"/>
    <w:rsid w:val="00343F22"/>
    <w:rsid w:val="003460C3"/>
    <w:rsid w:val="00346114"/>
    <w:rsid w:val="00346DB5"/>
    <w:rsid w:val="003477B1"/>
    <w:rsid w:val="003478FC"/>
    <w:rsid w:val="00351049"/>
    <w:rsid w:val="00353BC4"/>
    <w:rsid w:val="00354451"/>
    <w:rsid w:val="003557C5"/>
    <w:rsid w:val="00355A82"/>
    <w:rsid w:val="00356484"/>
    <w:rsid w:val="003566FA"/>
    <w:rsid w:val="00356B49"/>
    <w:rsid w:val="00357380"/>
    <w:rsid w:val="0035790A"/>
    <w:rsid w:val="003602D9"/>
    <w:rsid w:val="003604CE"/>
    <w:rsid w:val="003610D8"/>
    <w:rsid w:val="003619F0"/>
    <w:rsid w:val="003626AE"/>
    <w:rsid w:val="00362C86"/>
    <w:rsid w:val="003662E6"/>
    <w:rsid w:val="00366729"/>
    <w:rsid w:val="00366D34"/>
    <w:rsid w:val="00366F81"/>
    <w:rsid w:val="00367FDF"/>
    <w:rsid w:val="00370E47"/>
    <w:rsid w:val="003742AC"/>
    <w:rsid w:val="003762E0"/>
    <w:rsid w:val="00376710"/>
    <w:rsid w:val="0037726D"/>
    <w:rsid w:val="00377CE1"/>
    <w:rsid w:val="00377E8F"/>
    <w:rsid w:val="003819CF"/>
    <w:rsid w:val="00382047"/>
    <w:rsid w:val="00383680"/>
    <w:rsid w:val="00383C49"/>
    <w:rsid w:val="00383DFC"/>
    <w:rsid w:val="003840F3"/>
    <w:rsid w:val="00384CFB"/>
    <w:rsid w:val="00385BF0"/>
    <w:rsid w:val="00386477"/>
    <w:rsid w:val="00386EB0"/>
    <w:rsid w:val="003873A4"/>
    <w:rsid w:val="003874F9"/>
    <w:rsid w:val="00387593"/>
    <w:rsid w:val="00387684"/>
    <w:rsid w:val="00387E94"/>
    <w:rsid w:val="003939FF"/>
    <w:rsid w:val="00395BE9"/>
    <w:rsid w:val="003A0191"/>
    <w:rsid w:val="003A074A"/>
    <w:rsid w:val="003A0D76"/>
    <w:rsid w:val="003A11C1"/>
    <w:rsid w:val="003A2223"/>
    <w:rsid w:val="003A27FA"/>
    <w:rsid w:val="003A2987"/>
    <w:rsid w:val="003A2A0F"/>
    <w:rsid w:val="003A45A1"/>
    <w:rsid w:val="003A4BE7"/>
    <w:rsid w:val="003A4C19"/>
    <w:rsid w:val="003A4EA8"/>
    <w:rsid w:val="003A5899"/>
    <w:rsid w:val="003A5B0A"/>
    <w:rsid w:val="003A6BAC"/>
    <w:rsid w:val="003A6E5B"/>
    <w:rsid w:val="003A7EF3"/>
    <w:rsid w:val="003B0CBE"/>
    <w:rsid w:val="003B0E79"/>
    <w:rsid w:val="003B159C"/>
    <w:rsid w:val="003B23BB"/>
    <w:rsid w:val="003B369F"/>
    <w:rsid w:val="003B36A3"/>
    <w:rsid w:val="003B3A7F"/>
    <w:rsid w:val="003B456F"/>
    <w:rsid w:val="003B470D"/>
    <w:rsid w:val="003B542E"/>
    <w:rsid w:val="003B6744"/>
    <w:rsid w:val="003B7FE5"/>
    <w:rsid w:val="003C11C8"/>
    <w:rsid w:val="003C2702"/>
    <w:rsid w:val="003C5273"/>
    <w:rsid w:val="003C577F"/>
    <w:rsid w:val="003C6D8B"/>
    <w:rsid w:val="003C712D"/>
    <w:rsid w:val="003C7400"/>
    <w:rsid w:val="003C7806"/>
    <w:rsid w:val="003C7CAF"/>
    <w:rsid w:val="003D04B0"/>
    <w:rsid w:val="003D109F"/>
    <w:rsid w:val="003D2477"/>
    <w:rsid w:val="003D2478"/>
    <w:rsid w:val="003D2E71"/>
    <w:rsid w:val="003D395B"/>
    <w:rsid w:val="003D5B1F"/>
    <w:rsid w:val="003D5C6C"/>
    <w:rsid w:val="003D7854"/>
    <w:rsid w:val="003E15FA"/>
    <w:rsid w:val="003E2329"/>
    <w:rsid w:val="003E23AF"/>
    <w:rsid w:val="003E35C4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CD4"/>
    <w:rsid w:val="003F316E"/>
    <w:rsid w:val="003F3B4B"/>
    <w:rsid w:val="003F58A9"/>
    <w:rsid w:val="003F63EE"/>
    <w:rsid w:val="003F6BBE"/>
    <w:rsid w:val="003F72CC"/>
    <w:rsid w:val="003F7C90"/>
    <w:rsid w:val="003F7DC9"/>
    <w:rsid w:val="004000E8"/>
    <w:rsid w:val="004004D3"/>
    <w:rsid w:val="00401031"/>
    <w:rsid w:val="00402214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AAC"/>
    <w:rsid w:val="004149C1"/>
    <w:rsid w:val="00414BBE"/>
    <w:rsid w:val="004150EF"/>
    <w:rsid w:val="00415C31"/>
    <w:rsid w:val="00416796"/>
    <w:rsid w:val="00421105"/>
    <w:rsid w:val="00421427"/>
    <w:rsid w:val="004215C6"/>
    <w:rsid w:val="004235EA"/>
    <w:rsid w:val="00423B1C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4275"/>
    <w:rsid w:val="00435884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47D98"/>
    <w:rsid w:val="0045015A"/>
    <w:rsid w:val="004517AA"/>
    <w:rsid w:val="00452201"/>
    <w:rsid w:val="00452CAC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354"/>
    <w:rsid w:val="00467856"/>
    <w:rsid w:val="0047031B"/>
    <w:rsid w:val="004704ED"/>
    <w:rsid w:val="004705BB"/>
    <w:rsid w:val="00470C31"/>
    <w:rsid w:val="004734D0"/>
    <w:rsid w:val="00473A5B"/>
    <w:rsid w:val="00474055"/>
    <w:rsid w:val="004741D9"/>
    <w:rsid w:val="0047505B"/>
    <w:rsid w:val="0047556B"/>
    <w:rsid w:val="00476388"/>
    <w:rsid w:val="00476954"/>
    <w:rsid w:val="00476DD6"/>
    <w:rsid w:val="00477768"/>
    <w:rsid w:val="00480CEF"/>
    <w:rsid w:val="00481528"/>
    <w:rsid w:val="00481785"/>
    <w:rsid w:val="00481851"/>
    <w:rsid w:val="00483326"/>
    <w:rsid w:val="0048334A"/>
    <w:rsid w:val="00483BB4"/>
    <w:rsid w:val="00487138"/>
    <w:rsid w:val="00490A2A"/>
    <w:rsid w:val="00491000"/>
    <w:rsid w:val="004919DB"/>
    <w:rsid w:val="00491E26"/>
    <w:rsid w:val="004927B8"/>
    <w:rsid w:val="00492BC5"/>
    <w:rsid w:val="00492E61"/>
    <w:rsid w:val="00493B53"/>
    <w:rsid w:val="00493B6B"/>
    <w:rsid w:val="00493BDC"/>
    <w:rsid w:val="0049498A"/>
    <w:rsid w:val="00495B24"/>
    <w:rsid w:val="004964F1"/>
    <w:rsid w:val="004A065D"/>
    <w:rsid w:val="004A16BC"/>
    <w:rsid w:val="004A1E9C"/>
    <w:rsid w:val="004A2B94"/>
    <w:rsid w:val="004A361D"/>
    <w:rsid w:val="004A3849"/>
    <w:rsid w:val="004A4C35"/>
    <w:rsid w:val="004A4E2C"/>
    <w:rsid w:val="004A5332"/>
    <w:rsid w:val="004A788B"/>
    <w:rsid w:val="004B0C53"/>
    <w:rsid w:val="004B10CE"/>
    <w:rsid w:val="004B1AFE"/>
    <w:rsid w:val="004B1FB2"/>
    <w:rsid w:val="004B30BC"/>
    <w:rsid w:val="004B33AA"/>
    <w:rsid w:val="004B3EEA"/>
    <w:rsid w:val="004B4A95"/>
    <w:rsid w:val="004B5A83"/>
    <w:rsid w:val="004B61C8"/>
    <w:rsid w:val="004B6960"/>
    <w:rsid w:val="004B73CB"/>
    <w:rsid w:val="004B797C"/>
    <w:rsid w:val="004B7C0C"/>
    <w:rsid w:val="004B7F93"/>
    <w:rsid w:val="004C1CA8"/>
    <w:rsid w:val="004C1FF4"/>
    <w:rsid w:val="004C3898"/>
    <w:rsid w:val="004C5AA3"/>
    <w:rsid w:val="004C666B"/>
    <w:rsid w:val="004D0369"/>
    <w:rsid w:val="004D154C"/>
    <w:rsid w:val="004D1959"/>
    <w:rsid w:val="004D1BA9"/>
    <w:rsid w:val="004D36B1"/>
    <w:rsid w:val="004D41C6"/>
    <w:rsid w:val="004D42FB"/>
    <w:rsid w:val="004D444C"/>
    <w:rsid w:val="004D48A3"/>
    <w:rsid w:val="004D6926"/>
    <w:rsid w:val="004D7EBD"/>
    <w:rsid w:val="004E058A"/>
    <w:rsid w:val="004E0964"/>
    <w:rsid w:val="004E1F0E"/>
    <w:rsid w:val="004E2680"/>
    <w:rsid w:val="004E28F9"/>
    <w:rsid w:val="004E3644"/>
    <w:rsid w:val="004E462E"/>
    <w:rsid w:val="004E4B76"/>
    <w:rsid w:val="004E5417"/>
    <w:rsid w:val="004E56DC"/>
    <w:rsid w:val="004E5D96"/>
    <w:rsid w:val="004E64BF"/>
    <w:rsid w:val="004E76F4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CA1"/>
    <w:rsid w:val="004F6EC3"/>
    <w:rsid w:val="004F7AA1"/>
    <w:rsid w:val="00500898"/>
    <w:rsid w:val="005027F6"/>
    <w:rsid w:val="00502EA0"/>
    <w:rsid w:val="005032DF"/>
    <w:rsid w:val="00503343"/>
    <w:rsid w:val="00506557"/>
    <w:rsid w:val="0050677A"/>
    <w:rsid w:val="00506B7E"/>
    <w:rsid w:val="005108D8"/>
    <w:rsid w:val="00510C8E"/>
    <w:rsid w:val="005116F9"/>
    <w:rsid w:val="00512C4B"/>
    <w:rsid w:val="00513A5A"/>
    <w:rsid w:val="005153A7"/>
    <w:rsid w:val="00515DB5"/>
    <w:rsid w:val="0052182D"/>
    <w:rsid w:val="005219CF"/>
    <w:rsid w:val="00522256"/>
    <w:rsid w:val="00523B19"/>
    <w:rsid w:val="00524438"/>
    <w:rsid w:val="00524B2A"/>
    <w:rsid w:val="00526F19"/>
    <w:rsid w:val="00527A47"/>
    <w:rsid w:val="00534B59"/>
    <w:rsid w:val="0053579B"/>
    <w:rsid w:val="00536759"/>
    <w:rsid w:val="00537C62"/>
    <w:rsid w:val="0054011B"/>
    <w:rsid w:val="0054128B"/>
    <w:rsid w:val="00541660"/>
    <w:rsid w:val="00541E7B"/>
    <w:rsid w:val="0054215C"/>
    <w:rsid w:val="00542804"/>
    <w:rsid w:val="00543093"/>
    <w:rsid w:val="00543A33"/>
    <w:rsid w:val="005442A7"/>
    <w:rsid w:val="005443F8"/>
    <w:rsid w:val="00545755"/>
    <w:rsid w:val="00545E88"/>
    <w:rsid w:val="005463B2"/>
    <w:rsid w:val="00546970"/>
    <w:rsid w:val="0055170E"/>
    <w:rsid w:val="005517EF"/>
    <w:rsid w:val="005530EA"/>
    <w:rsid w:val="00553B54"/>
    <w:rsid w:val="00553D92"/>
    <w:rsid w:val="0055424B"/>
    <w:rsid w:val="00554D57"/>
    <w:rsid w:val="00554E19"/>
    <w:rsid w:val="0056121F"/>
    <w:rsid w:val="00561B01"/>
    <w:rsid w:val="005621AD"/>
    <w:rsid w:val="005642B0"/>
    <w:rsid w:val="005649A3"/>
    <w:rsid w:val="00571170"/>
    <w:rsid w:val="0057197E"/>
    <w:rsid w:val="00572505"/>
    <w:rsid w:val="005763E8"/>
    <w:rsid w:val="0057667F"/>
    <w:rsid w:val="0057725D"/>
    <w:rsid w:val="00577276"/>
    <w:rsid w:val="00581405"/>
    <w:rsid w:val="00582809"/>
    <w:rsid w:val="005849DA"/>
    <w:rsid w:val="00585C95"/>
    <w:rsid w:val="00585D05"/>
    <w:rsid w:val="005870FC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8C2"/>
    <w:rsid w:val="00595142"/>
    <w:rsid w:val="00595302"/>
    <w:rsid w:val="0059570A"/>
    <w:rsid w:val="00595766"/>
    <w:rsid w:val="00595DCA"/>
    <w:rsid w:val="0059767D"/>
    <w:rsid w:val="0059779B"/>
    <w:rsid w:val="005A0131"/>
    <w:rsid w:val="005A1C04"/>
    <w:rsid w:val="005A209A"/>
    <w:rsid w:val="005A305A"/>
    <w:rsid w:val="005A4241"/>
    <w:rsid w:val="005A4C93"/>
    <w:rsid w:val="005A5B82"/>
    <w:rsid w:val="005A63D1"/>
    <w:rsid w:val="005A662D"/>
    <w:rsid w:val="005A775B"/>
    <w:rsid w:val="005B0544"/>
    <w:rsid w:val="005B0A2B"/>
    <w:rsid w:val="005B19FF"/>
    <w:rsid w:val="005B2551"/>
    <w:rsid w:val="005B26BD"/>
    <w:rsid w:val="005B2FB5"/>
    <w:rsid w:val="005B2FE4"/>
    <w:rsid w:val="005B35D7"/>
    <w:rsid w:val="005B392A"/>
    <w:rsid w:val="005B3AA3"/>
    <w:rsid w:val="005B4A5C"/>
    <w:rsid w:val="005B4A5E"/>
    <w:rsid w:val="005B5691"/>
    <w:rsid w:val="005B64E6"/>
    <w:rsid w:val="005B6C73"/>
    <w:rsid w:val="005B6F83"/>
    <w:rsid w:val="005C0D0E"/>
    <w:rsid w:val="005C0F43"/>
    <w:rsid w:val="005C2D1D"/>
    <w:rsid w:val="005C3AC2"/>
    <w:rsid w:val="005C4C60"/>
    <w:rsid w:val="005C4DA2"/>
    <w:rsid w:val="005C5984"/>
    <w:rsid w:val="005C5A42"/>
    <w:rsid w:val="005C71DC"/>
    <w:rsid w:val="005C74FB"/>
    <w:rsid w:val="005D1602"/>
    <w:rsid w:val="005D52E6"/>
    <w:rsid w:val="005D5BDF"/>
    <w:rsid w:val="005D67E8"/>
    <w:rsid w:val="005D72A0"/>
    <w:rsid w:val="005E06BF"/>
    <w:rsid w:val="005E210D"/>
    <w:rsid w:val="005E385F"/>
    <w:rsid w:val="005E5084"/>
    <w:rsid w:val="005E59D9"/>
    <w:rsid w:val="005E5B81"/>
    <w:rsid w:val="005E6993"/>
    <w:rsid w:val="005F049C"/>
    <w:rsid w:val="005F07D8"/>
    <w:rsid w:val="005F0F43"/>
    <w:rsid w:val="005F1428"/>
    <w:rsid w:val="005F2CB1"/>
    <w:rsid w:val="005F32B8"/>
    <w:rsid w:val="005F3C1A"/>
    <w:rsid w:val="005F408A"/>
    <w:rsid w:val="005F5685"/>
    <w:rsid w:val="005F618C"/>
    <w:rsid w:val="005F70BD"/>
    <w:rsid w:val="005F7572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3D3"/>
    <w:rsid w:val="00604F14"/>
    <w:rsid w:val="006053D3"/>
    <w:rsid w:val="006108CE"/>
    <w:rsid w:val="00611869"/>
    <w:rsid w:val="00611AE0"/>
    <w:rsid w:val="00611B83"/>
    <w:rsid w:val="006125C4"/>
    <w:rsid w:val="00613257"/>
    <w:rsid w:val="0061579F"/>
    <w:rsid w:val="00617EB2"/>
    <w:rsid w:val="00620A71"/>
    <w:rsid w:val="00620B34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7EF9"/>
    <w:rsid w:val="00627FF8"/>
    <w:rsid w:val="00630001"/>
    <w:rsid w:val="00630931"/>
    <w:rsid w:val="006311B3"/>
    <w:rsid w:val="006316E7"/>
    <w:rsid w:val="0063284C"/>
    <w:rsid w:val="00632E46"/>
    <w:rsid w:val="00633174"/>
    <w:rsid w:val="00634C63"/>
    <w:rsid w:val="00636248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11C4"/>
    <w:rsid w:val="00651FA5"/>
    <w:rsid w:val="00652F1E"/>
    <w:rsid w:val="006536A2"/>
    <w:rsid w:val="00654884"/>
    <w:rsid w:val="006551A0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27A2"/>
    <w:rsid w:val="006634E6"/>
    <w:rsid w:val="00665336"/>
    <w:rsid w:val="006655EE"/>
    <w:rsid w:val="00666839"/>
    <w:rsid w:val="00666E9C"/>
    <w:rsid w:val="006674DC"/>
    <w:rsid w:val="00667EE7"/>
    <w:rsid w:val="00670922"/>
    <w:rsid w:val="00670BE1"/>
    <w:rsid w:val="00671924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7774C"/>
    <w:rsid w:val="006800F5"/>
    <w:rsid w:val="00681003"/>
    <w:rsid w:val="006817C9"/>
    <w:rsid w:val="00682925"/>
    <w:rsid w:val="0068307D"/>
    <w:rsid w:val="00683E40"/>
    <w:rsid w:val="00683ECE"/>
    <w:rsid w:val="006859AD"/>
    <w:rsid w:val="00685F56"/>
    <w:rsid w:val="00686B7A"/>
    <w:rsid w:val="00691B14"/>
    <w:rsid w:val="00692E73"/>
    <w:rsid w:val="00695CCD"/>
    <w:rsid w:val="00695FC2"/>
    <w:rsid w:val="00696949"/>
    <w:rsid w:val="00697052"/>
    <w:rsid w:val="006A0AE8"/>
    <w:rsid w:val="006A12AF"/>
    <w:rsid w:val="006A14FA"/>
    <w:rsid w:val="006A150B"/>
    <w:rsid w:val="006A17DB"/>
    <w:rsid w:val="006A2D8C"/>
    <w:rsid w:val="006A46FB"/>
    <w:rsid w:val="006A5B36"/>
    <w:rsid w:val="006A5E28"/>
    <w:rsid w:val="006A697B"/>
    <w:rsid w:val="006A74DE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C03B8"/>
    <w:rsid w:val="006C0970"/>
    <w:rsid w:val="006C10BE"/>
    <w:rsid w:val="006C1F8A"/>
    <w:rsid w:val="006C5EC9"/>
    <w:rsid w:val="006C6059"/>
    <w:rsid w:val="006C729B"/>
    <w:rsid w:val="006C7522"/>
    <w:rsid w:val="006D0813"/>
    <w:rsid w:val="006D1AEC"/>
    <w:rsid w:val="006D1BA4"/>
    <w:rsid w:val="006D21C5"/>
    <w:rsid w:val="006D39CE"/>
    <w:rsid w:val="006D400B"/>
    <w:rsid w:val="006D6375"/>
    <w:rsid w:val="006D6F08"/>
    <w:rsid w:val="006E062C"/>
    <w:rsid w:val="006E0703"/>
    <w:rsid w:val="006E0961"/>
    <w:rsid w:val="006E12E9"/>
    <w:rsid w:val="006E175D"/>
    <w:rsid w:val="006E28B7"/>
    <w:rsid w:val="006E3310"/>
    <w:rsid w:val="006E3771"/>
    <w:rsid w:val="006E41B4"/>
    <w:rsid w:val="006E4444"/>
    <w:rsid w:val="006E45E4"/>
    <w:rsid w:val="006E460A"/>
    <w:rsid w:val="006E4E39"/>
    <w:rsid w:val="006E565E"/>
    <w:rsid w:val="006E673D"/>
    <w:rsid w:val="006E7174"/>
    <w:rsid w:val="006E77D6"/>
    <w:rsid w:val="006E7D3B"/>
    <w:rsid w:val="006F000A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777"/>
    <w:rsid w:val="00704B82"/>
    <w:rsid w:val="00704EDB"/>
    <w:rsid w:val="007050C4"/>
    <w:rsid w:val="00705D40"/>
    <w:rsid w:val="00706101"/>
    <w:rsid w:val="00706160"/>
    <w:rsid w:val="00707072"/>
    <w:rsid w:val="00707445"/>
    <w:rsid w:val="00707D61"/>
    <w:rsid w:val="007118B2"/>
    <w:rsid w:val="00712287"/>
    <w:rsid w:val="00712772"/>
    <w:rsid w:val="007130FB"/>
    <w:rsid w:val="007148D3"/>
    <w:rsid w:val="007156AA"/>
    <w:rsid w:val="00715B9A"/>
    <w:rsid w:val="0071649A"/>
    <w:rsid w:val="00717734"/>
    <w:rsid w:val="007178BC"/>
    <w:rsid w:val="00717A90"/>
    <w:rsid w:val="00717A92"/>
    <w:rsid w:val="00717C48"/>
    <w:rsid w:val="0072056E"/>
    <w:rsid w:val="0072292C"/>
    <w:rsid w:val="00722E66"/>
    <w:rsid w:val="00722F17"/>
    <w:rsid w:val="007238FB"/>
    <w:rsid w:val="00723B13"/>
    <w:rsid w:val="007258E5"/>
    <w:rsid w:val="0072591F"/>
    <w:rsid w:val="00725C1E"/>
    <w:rsid w:val="00726469"/>
    <w:rsid w:val="00726EA6"/>
    <w:rsid w:val="007270A6"/>
    <w:rsid w:val="00727208"/>
    <w:rsid w:val="00727680"/>
    <w:rsid w:val="00731075"/>
    <w:rsid w:val="00731AE0"/>
    <w:rsid w:val="00732236"/>
    <w:rsid w:val="00734439"/>
    <w:rsid w:val="00734707"/>
    <w:rsid w:val="0073484E"/>
    <w:rsid w:val="007348B1"/>
    <w:rsid w:val="007362A6"/>
    <w:rsid w:val="007362D5"/>
    <w:rsid w:val="0073635D"/>
    <w:rsid w:val="00736D7D"/>
    <w:rsid w:val="0073715B"/>
    <w:rsid w:val="00740E58"/>
    <w:rsid w:val="00741B44"/>
    <w:rsid w:val="007422C1"/>
    <w:rsid w:val="00742F56"/>
    <w:rsid w:val="007434F1"/>
    <w:rsid w:val="007445A0"/>
    <w:rsid w:val="0074524B"/>
    <w:rsid w:val="007455F1"/>
    <w:rsid w:val="00745F55"/>
    <w:rsid w:val="00746431"/>
    <w:rsid w:val="00747D8B"/>
    <w:rsid w:val="00750324"/>
    <w:rsid w:val="00750596"/>
    <w:rsid w:val="00751228"/>
    <w:rsid w:val="007513C9"/>
    <w:rsid w:val="00752A74"/>
    <w:rsid w:val="00753551"/>
    <w:rsid w:val="007544DF"/>
    <w:rsid w:val="00756989"/>
    <w:rsid w:val="007571E1"/>
    <w:rsid w:val="007604B2"/>
    <w:rsid w:val="00761DBC"/>
    <w:rsid w:val="00762E75"/>
    <w:rsid w:val="007647CB"/>
    <w:rsid w:val="00765281"/>
    <w:rsid w:val="00766458"/>
    <w:rsid w:val="00766BAD"/>
    <w:rsid w:val="007703F3"/>
    <w:rsid w:val="0077067A"/>
    <w:rsid w:val="00771D6D"/>
    <w:rsid w:val="007746AB"/>
    <w:rsid w:val="00774849"/>
    <w:rsid w:val="007749A5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00F"/>
    <w:rsid w:val="007A43A6"/>
    <w:rsid w:val="007A47D1"/>
    <w:rsid w:val="007A58A6"/>
    <w:rsid w:val="007A5ED5"/>
    <w:rsid w:val="007A604D"/>
    <w:rsid w:val="007A62A1"/>
    <w:rsid w:val="007A6372"/>
    <w:rsid w:val="007B1CCB"/>
    <w:rsid w:val="007B3558"/>
    <w:rsid w:val="007B3D2D"/>
    <w:rsid w:val="007B4DA0"/>
    <w:rsid w:val="007B50AE"/>
    <w:rsid w:val="007B51A4"/>
    <w:rsid w:val="007B51DF"/>
    <w:rsid w:val="007B62B1"/>
    <w:rsid w:val="007B6AF0"/>
    <w:rsid w:val="007C05DD"/>
    <w:rsid w:val="007C1C70"/>
    <w:rsid w:val="007C1CF3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D780F"/>
    <w:rsid w:val="007D7A03"/>
    <w:rsid w:val="007E0689"/>
    <w:rsid w:val="007E0FF6"/>
    <w:rsid w:val="007E1A36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F0B42"/>
    <w:rsid w:val="007F1912"/>
    <w:rsid w:val="007F3119"/>
    <w:rsid w:val="007F3AF9"/>
    <w:rsid w:val="007F54B8"/>
    <w:rsid w:val="007F607A"/>
    <w:rsid w:val="007F701A"/>
    <w:rsid w:val="008011EC"/>
    <w:rsid w:val="00803FAE"/>
    <w:rsid w:val="008049C1"/>
    <w:rsid w:val="0080605F"/>
    <w:rsid w:val="00807786"/>
    <w:rsid w:val="00807796"/>
    <w:rsid w:val="00807B8E"/>
    <w:rsid w:val="008115B9"/>
    <w:rsid w:val="00811F01"/>
    <w:rsid w:val="00811FCB"/>
    <w:rsid w:val="00814B06"/>
    <w:rsid w:val="008158D6"/>
    <w:rsid w:val="00816E6B"/>
    <w:rsid w:val="00817196"/>
    <w:rsid w:val="00820F1E"/>
    <w:rsid w:val="00821908"/>
    <w:rsid w:val="008235DB"/>
    <w:rsid w:val="00823A30"/>
    <w:rsid w:val="00823B1E"/>
    <w:rsid w:val="00824AB4"/>
    <w:rsid w:val="00825C42"/>
    <w:rsid w:val="00825D25"/>
    <w:rsid w:val="00827D6F"/>
    <w:rsid w:val="0083173A"/>
    <w:rsid w:val="00833AF6"/>
    <w:rsid w:val="008345F2"/>
    <w:rsid w:val="00834D5F"/>
    <w:rsid w:val="008351F4"/>
    <w:rsid w:val="008376AC"/>
    <w:rsid w:val="00837E62"/>
    <w:rsid w:val="008400E1"/>
    <w:rsid w:val="0084043F"/>
    <w:rsid w:val="008407D4"/>
    <w:rsid w:val="008444E8"/>
    <w:rsid w:val="00844E80"/>
    <w:rsid w:val="00846FE7"/>
    <w:rsid w:val="00847237"/>
    <w:rsid w:val="00847673"/>
    <w:rsid w:val="00850468"/>
    <w:rsid w:val="00851C94"/>
    <w:rsid w:val="0085245D"/>
    <w:rsid w:val="0085353A"/>
    <w:rsid w:val="00853835"/>
    <w:rsid w:val="008539AE"/>
    <w:rsid w:val="00853C2A"/>
    <w:rsid w:val="0085472C"/>
    <w:rsid w:val="008553FE"/>
    <w:rsid w:val="008559E0"/>
    <w:rsid w:val="00856507"/>
    <w:rsid w:val="00856911"/>
    <w:rsid w:val="00861525"/>
    <w:rsid w:val="00861CD8"/>
    <w:rsid w:val="00861DC7"/>
    <w:rsid w:val="008625CB"/>
    <w:rsid w:val="0086361B"/>
    <w:rsid w:val="0086368E"/>
    <w:rsid w:val="00864866"/>
    <w:rsid w:val="0086522B"/>
    <w:rsid w:val="00865D00"/>
    <w:rsid w:val="008677FD"/>
    <w:rsid w:val="008706D4"/>
    <w:rsid w:val="00870C22"/>
    <w:rsid w:val="00870F8A"/>
    <w:rsid w:val="008719A4"/>
    <w:rsid w:val="00871D23"/>
    <w:rsid w:val="008723FC"/>
    <w:rsid w:val="00872513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F92"/>
    <w:rsid w:val="00877BA4"/>
    <w:rsid w:val="00877F18"/>
    <w:rsid w:val="0088018F"/>
    <w:rsid w:val="00880B85"/>
    <w:rsid w:val="008818D7"/>
    <w:rsid w:val="0088199B"/>
    <w:rsid w:val="008827A6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3896"/>
    <w:rsid w:val="00894A88"/>
    <w:rsid w:val="00895386"/>
    <w:rsid w:val="008959A8"/>
    <w:rsid w:val="00895BC0"/>
    <w:rsid w:val="00896084"/>
    <w:rsid w:val="00897015"/>
    <w:rsid w:val="008A09B4"/>
    <w:rsid w:val="008A21FF"/>
    <w:rsid w:val="008A2CE2"/>
    <w:rsid w:val="008A30AC"/>
    <w:rsid w:val="008A3BA4"/>
    <w:rsid w:val="008A3BCC"/>
    <w:rsid w:val="008A44B8"/>
    <w:rsid w:val="008A4798"/>
    <w:rsid w:val="008A489D"/>
    <w:rsid w:val="008A51A8"/>
    <w:rsid w:val="008A54C7"/>
    <w:rsid w:val="008A77D8"/>
    <w:rsid w:val="008A7D86"/>
    <w:rsid w:val="008B0134"/>
    <w:rsid w:val="008B0483"/>
    <w:rsid w:val="008B0948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C99"/>
    <w:rsid w:val="008C155A"/>
    <w:rsid w:val="008C1804"/>
    <w:rsid w:val="008C1D6C"/>
    <w:rsid w:val="008C1E07"/>
    <w:rsid w:val="008C2017"/>
    <w:rsid w:val="008C26AE"/>
    <w:rsid w:val="008C4958"/>
    <w:rsid w:val="008C4BAA"/>
    <w:rsid w:val="008C5761"/>
    <w:rsid w:val="008C6AE8"/>
    <w:rsid w:val="008C6BB3"/>
    <w:rsid w:val="008C6EAC"/>
    <w:rsid w:val="008C706A"/>
    <w:rsid w:val="008C7573"/>
    <w:rsid w:val="008D2D40"/>
    <w:rsid w:val="008D34F1"/>
    <w:rsid w:val="008D34FB"/>
    <w:rsid w:val="008D39D8"/>
    <w:rsid w:val="008D3E08"/>
    <w:rsid w:val="008D407A"/>
    <w:rsid w:val="008D42AA"/>
    <w:rsid w:val="008D64AF"/>
    <w:rsid w:val="008D6D1A"/>
    <w:rsid w:val="008D7F34"/>
    <w:rsid w:val="008E083C"/>
    <w:rsid w:val="008E0927"/>
    <w:rsid w:val="008E1444"/>
    <w:rsid w:val="008E14E9"/>
    <w:rsid w:val="008E1909"/>
    <w:rsid w:val="008E197D"/>
    <w:rsid w:val="008E2335"/>
    <w:rsid w:val="008E2FD9"/>
    <w:rsid w:val="008E4FF1"/>
    <w:rsid w:val="008E51EA"/>
    <w:rsid w:val="008E5C0F"/>
    <w:rsid w:val="008E664E"/>
    <w:rsid w:val="008E6BC2"/>
    <w:rsid w:val="008F0B6E"/>
    <w:rsid w:val="008F1B3F"/>
    <w:rsid w:val="008F1EAB"/>
    <w:rsid w:val="008F2C00"/>
    <w:rsid w:val="008F31FF"/>
    <w:rsid w:val="008F33DC"/>
    <w:rsid w:val="008F477F"/>
    <w:rsid w:val="008F5381"/>
    <w:rsid w:val="008F7996"/>
    <w:rsid w:val="00900AA5"/>
    <w:rsid w:val="0090105A"/>
    <w:rsid w:val="00902350"/>
    <w:rsid w:val="009023DB"/>
    <w:rsid w:val="0090243A"/>
    <w:rsid w:val="0090336B"/>
    <w:rsid w:val="00904AEA"/>
    <w:rsid w:val="00904C22"/>
    <w:rsid w:val="009053AA"/>
    <w:rsid w:val="0090674A"/>
    <w:rsid w:val="00906939"/>
    <w:rsid w:val="0090694C"/>
    <w:rsid w:val="00907749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5534"/>
    <w:rsid w:val="00916079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BD9"/>
    <w:rsid w:val="00932FB7"/>
    <w:rsid w:val="00935150"/>
    <w:rsid w:val="009368F3"/>
    <w:rsid w:val="00936E6E"/>
    <w:rsid w:val="009376E5"/>
    <w:rsid w:val="009413B1"/>
    <w:rsid w:val="00941636"/>
    <w:rsid w:val="00941FEF"/>
    <w:rsid w:val="00942C99"/>
    <w:rsid w:val="0094336B"/>
    <w:rsid w:val="00943742"/>
    <w:rsid w:val="00944ACA"/>
    <w:rsid w:val="00945353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06"/>
    <w:rsid w:val="00953920"/>
    <w:rsid w:val="00953D47"/>
    <w:rsid w:val="00954161"/>
    <w:rsid w:val="00954A43"/>
    <w:rsid w:val="00954C11"/>
    <w:rsid w:val="00955741"/>
    <w:rsid w:val="0095681E"/>
    <w:rsid w:val="009572D4"/>
    <w:rsid w:val="00957E29"/>
    <w:rsid w:val="00960183"/>
    <w:rsid w:val="00960804"/>
    <w:rsid w:val="00961921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0015"/>
    <w:rsid w:val="0097123A"/>
    <w:rsid w:val="00971F08"/>
    <w:rsid w:val="009750D0"/>
    <w:rsid w:val="00975A19"/>
    <w:rsid w:val="00975FD3"/>
    <w:rsid w:val="0097603D"/>
    <w:rsid w:val="009763B7"/>
    <w:rsid w:val="00976949"/>
    <w:rsid w:val="00976CB6"/>
    <w:rsid w:val="0098025A"/>
    <w:rsid w:val="00980295"/>
    <w:rsid w:val="00980477"/>
    <w:rsid w:val="00982387"/>
    <w:rsid w:val="0098239D"/>
    <w:rsid w:val="00982DE5"/>
    <w:rsid w:val="00983809"/>
    <w:rsid w:val="00984B39"/>
    <w:rsid w:val="00984F77"/>
    <w:rsid w:val="00985253"/>
    <w:rsid w:val="009853B3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6B"/>
    <w:rsid w:val="009960EC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D42"/>
    <w:rsid w:val="009B0FB2"/>
    <w:rsid w:val="009B113E"/>
    <w:rsid w:val="009B1F30"/>
    <w:rsid w:val="009B2C43"/>
    <w:rsid w:val="009B2FD5"/>
    <w:rsid w:val="009B3AC2"/>
    <w:rsid w:val="009B4152"/>
    <w:rsid w:val="009B4DF4"/>
    <w:rsid w:val="009B4F64"/>
    <w:rsid w:val="009B529A"/>
    <w:rsid w:val="009B564E"/>
    <w:rsid w:val="009B7E87"/>
    <w:rsid w:val="009C1203"/>
    <w:rsid w:val="009C2552"/>
    <w:rsid w:val="009C403E"/>
    <w:rsid w:val="009C4F81"/>
    <w:rsid w:val="009C52EB"/>
    <w:rsid w:val="009C552C"/>
    <w:rsid w:val="009C5974"/>
    <w:rsid w:val="009C6CC5"/>
    <w:rsid w:val="009D2498"/>
    <w:rsid w:val="009D3572"/>
    <w:rsid w:val="009D372F"/>
    <w:rsid w:val="009D4352"/>
    <w:rsid w:val="009D4FF0"/>
    <w:rsid w:val="009D703C"/>
    <w:rsid w:val="009D718F"/>
    <w:rsid w:val="009E068F"/>
    <w:rsid w:val="009E0F22"/>
    <w:rsid w:val="009E14E0"/>
    <w:rsid w:val="009E1B1A"/>
    <w:rsid w:val="009E1E75"/>
    <w:rsid w:val="009E2A60"/>
    <w:rsid w:val="009E35DB"/>
    <w:rsid w:val="009E47A3"/>
    <w:rsid w:val="009E666E"/>
    <w:rsid w:val="009E7EF9"/>
    <w:rsid w:val="009F08F3"/>
    <w:rsid w:val="009F2282"/>
    <w:rsid w:val="009F3260"/>
    <w:rsid w:val="009F344F"/>
    <w:rsid w:val="009F4B2B"/>
    <w:rsid w:val="009F531A"/>
    <w:rsid w:val="009F5AA8"/>
    <w:rsid w:val="009F6594"/>
    <w:rsid w:val="00A018A9"/>
    <w:rsid w:val="00A01A5E"/>
    <w:rsid w:val="00A02947"/>
    <w:rsid w:val="00A03BAC"/>
    <w:rsid w:val="00A048A8"/>
    <w:rsid w:val="00A0646F"/>
    <w:rsid w:val="00A075C3"/>
    <w:rsid w:val="00A10C2D"/>
    <w:rsid w:val="00A13E54"/>
    <w:rsid w:val="00A149E7"/>
    <w:rsid w:val="00A15691"/>
    <w:rsid w:val="00A17F63"/>
    <w:rsid w:val="00A205F7"/>
    <w:rsid w:val="00A20C83"/>
    <w:rsid w:val="00A21071"/>
    <w:rsid w:val="00A2193B"/>
    <w:rsid w:val="00A22C9B"/>
    <w:rsid w:val="00A2351A"/>
    <w:rsid w:val="00A247CC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6297"/>
    <w:rsid w:val="00A36C54"/>
    <w:rsid w:val="00A4089F"/>
    <w:rsid w:val="00A40CA3"/>
    <w:rsid w:val="00A4152B"/>
    <w:rsid w:val="00A41E2B"/>
    <w:rsid w:val="00A42D68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1CE"/>
    <w:rsid w:val="00A533D1"/>
    <w:rsid w:val="00A564EC"/>
    <w:rsid w:val="00A5653A"/>
    <w:rsid w:val="00A57150"/>
    <w:rsid w:val="00A5743B"/>
    <w:rsid w:val="00A612AB"/>
    <w:rsid w:val="00A61499"/>
    <w:rsid w:val="00A62626"/>
    <w:rsid w:val="00A62A77"/>
    <w:rsid w:val="00A63108"/>
    <w:rsid w:val="00A633D0"/>
    <w:rsid w:val="00A63483"/>
    <w:rsid w:val="00A64D20"/>
    <w:rsid w:val="00A657D7"/>
    <w:rsid w:val="00A65AA6"/>
    <w:rsid w:val="00A660AC"/>
    <w:rsid w:val="00A67E6C"/>
    <w:rsid w:val="00A70450"/>
    <w:rsid w:val="00A71B99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A9"/>
    <w:rsid w:val="00A837AD"/>
    <w:rsid w:val="00A8380C"/>
    <w:rsid w:val="00A83E03"/>
    <w:rsid w:val="00A84A6C"/>
    <w:rsid w:val="00A84AC1"/>
    <w:rsid w:val="00A8506A"/>
    <w:rsid w:val="00A86DC0"/>
    <w:rsid w:val="00A876EB"/>
    <w:rsid w:val="00A9191B"/>
    <w:rsid w:val="00A91B72"/>
    <w:rsid w:val="00A92879"/>
    <w:rsid w:val="00A92DF5"/>
    <w:rsid w:val="00A930D1"/>
    <w:rsid w:val="00A93EB3"/>
    <w:rsid w:val="00A941E2"/>
    <w:rsid w:val="00A9442A"/>
    <w:rsid w:val="00A94497"/>
    <w:rsid w:val="00A9644C"/>
    <w:rsid w:val="00A9671D"/>
    <w:rsid w:val="00A975C0"/>
    <w:rsid w:val="00A97738"/>
    <w:rsid w:val="00A978C7"/>
    <w:rsid w:val="00AA016F"/>
    <w:rsid w:val="00AA1013"/>
    <w:rsid w:val="00AA1200"/>
    <w:rsid w:val="00AA1584"/>
    <w:rsid w:val="00AA1A7E"/>
    <w:rsid w:val="00AA1ED6"/>
    <w:rsid w:val="00AA2917"/>
    <w:rsid w:val="00AA3A96"/>
    <w:rsid w:val="00AA4053"/>
    <w:rsid w:val="00AA51D6"/>
    <w:rsid w:val="00AA6471"/>
    <w:rsid w:val="00AA67B7"/>
    <w:rsid w:val="00AA74A2"/>
    <w:rsid w:val="00AA7EE2"/>
    <w:rsid w:val="00AB0BC8"/>
    <w:rsid w:val="00AB0F37"/>
    <w:rsid w:val="00AB11CA"/>
    <w:rsid w:val="00AB14D9"/>
    <w:rsid w:val="00AB3B06"/>
    <w:rsid w:val="00AB3F56"/>
    <w:rsid w:val="00AB4185"/>
    <w:rsid w:val="00AB4AB8"/>
    <w:rsid w:val="00AB4C87"/>
    <w:rsid w:val="00AB4EB0"/>
    <w:rsid w:val="00AB655E"/>
    <w:rsid w:val="00AB6743"/>
    <w:rsid w:val="00AC007F"/>
    <w:rsid w:val="00AC1B7A"/>
    <w:rsid w:val="00AC2ECD"/>
    <w:rsid w:val="00AC3119"/>
    <w:rsid w:val="00AC49FB"/>
    <w:rsid w:val="00AC5A10"/>
    <w:rsid w:val="00AC70AC"/>
    <w:rsid w:val="00AC759D"/>
    <w:rsid w:val="00AD0AA3"/>
    <w:rsid w:val="00AD1ECD"/>
    <w:rsid w:val="00AD238D"/>
    <w:rsid w:val="00AD2C19"/>
    <w:rsid w:val="00AD3362"/>
    <w:rsid w:val="00AD3F94"/>
    <w:rsid w:val="00AD4A5A"/>
    <w:rsid w:val="00AD684D"/>
    <w:rsid w:val="00AD725B"/>
    <w:rsid w:val="00AE1272"/>
    <w:rsid w:val="00AE27AC"/>
    <w:rsid w:val="00AE40E0"/>
    <w:rsid w:val="00AE4495"/>
    <w:rsid w:val="00AE4DBA"/>
    <w:rsid w:val="00AE4F07"/>
    <w:rsid w:val="00AE517D"/>
    <w:rsid w:val="00AE575D"/>
    <w:rsid w:val="00AE5875"/>
    <w:rsid w:val="00AF19B7"/>
    <w:rsid w:val="00AF1C19"/>
    <w:rsid w:val="00AF1C5D"/>
    <w:rsid w:val="00AF42D7"/>
    <w:rsid w:val="00AF47E0"/>
    <w:rsid w:val="00AF4D58"/>
    <w:rsid w:val="00AF59DF"/>
    <w:rsid w:val="00AF5CC4"/>
    <w:rsid w:val="00AF7A52"/>
    <w:rsid w:val="00B0005C"/>
    <w:rsid w:val="00B006FE"/>
    <w:rsid w:val="00B007CB"/>
    <w:rsid w:val="00B01E69"/>
    <w:rsid w:val="00B02AA9"/>
    <w:rsid w:val="00B02FA3"/>
    <w:rsid w:val="00B031B4"/>
    <w:rsid w:val="00B03D5E"/>
    <w:rsid w:val="00B0436A"/>
    <w:rsid w:val="00B05084"/>
    <w:rsid w:val="00B052D1"/>
    <w:rsid w:val="00B113B1"/>
    <w:rsid w:val="00B12152"/>
    <w:rsid w:val="00B12BC8"/>
    <w:rsid w:val="00B1348E"/>
    <w:rsid w:val="00B143CC"/>
    <w:rsid w:val="00B14596"/>
    <w:rsid w:val="00B1504F"/>
    <w:rsid w:val="00B157F9"/>
    <w:rsid w:val="00B15A5E"/>
    <w:rsid w:val="00B15D22"/>
    <w:rsid w:val="00B168B1"/>
    <w:rsid w:val="00B16925"/>
    <w:rsid w:val="00B17DF0"/>
    <w:rsid w:val="00B17F23"/>
    <w:rsid w:val="00B17FD2"/>
    <w:rsid w:val="00B20256"/>
    <w:rsid w:val="00B20D09"/>
    <w:rsid w:val="00B20F60"/>
    <w:rsid w:val="00B210A3"/>
    <w:rsid w:val="00B219EA"/>
    <w:rsid w:val="00B2679A"/>
    <w:rsid w:val="00B27259"/>
    <w:rsid w:val="00B2763F"/>
    <w:rsid w:val="00B27AAC"/>
    <w:rsid w:val="00B30929"/>
    <w:rsid w:val="00B310B0"/>
    <w:rsid w:val="00B3204D"/>
    <w:rsid w:val="00B3525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47CEA"/>
    <w:rsid w:val="00B50EDB"/>
    <w:rsid w:val="00B54C33"/>
    <w:rsid w:val="00B5748A"/>
    <w:rsid w:val="00B57BF6"/>
    <w:rsid w:val="00B61D3B"/>
    <w:rsid w:val="00B6225D"/>
    <w:rsid w:val="00B62822"/>
    <w:rsid w:val="00B63428"/>
    <w:rsid w:val="00B63FB6"/>
    <w:rsid w:val="00B65B44"/>
    <w:rsid w:val="00B664C7"/>
    <w:rsid w:val="00B66CF3"/>
    <w:rsid w:val="00B71B97"/>
    <w:rsid w:val="00B71E54"/>
    <w:rsid w:val="00B7236A"/>
    <w:rsid w:val="00B72A59"/>
    <w:rsid w:val="00B739F6"/>
    <w:rsid w:val="00B74B41"/>
    <w:rsid w:val="00B74CE0"/>
    <w:rsid w:val="00B75044"/>
    <w:rsid w:val="00B76ABB"/>
    <w:rsid w:val="00B80F47"/>
    <w:rsid w:val="00B81A6C"/>
    <w:rsid w:val="00B82E3B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5584"/>
    <w:rsid w:val="00B979C2"/>
    <w:rsid w:val="00B97F5C"/>
    <w:rsid w:val="00BA01A0"/>
    <w:rsid w:val="00BA09B8"/>
    <w:rsid w:val="00BA19DB"/>
    <w:rsid w:val="00BA2280"/>
    <w:rsid w:val="00BA2A08"/>
    <w:rsid w:val="00BA56D2"/>
    <w:rsid w:val="00BA6096"/>
    <w:rsid w:val="00BA639A"/>
    <w:rsid w:val="00BA76E0"/>
    <w:rsid w:val="00BA78D9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167F"/>
    <w:rsid w:val="00BC2825"/>
    <w:rsid w:val="00BC3053"/>
    <w:rsid w:val="00BC31CC"/>
    <w:rsid w:val="00BC3896"/>
    <w:rsid w:val="00BC3B17"/>
    <w:rsid w:val="00BC4D2E"/>
    <w:rsid w:val="00BC4E4F"/>
    <w:rsid w:val="00BD0C97"/>
    <w:rsid w:val="00BD30D6"/>
    <w:rsid w:val="00BD394B"/>
    <w:rsid w:val="00BD41BD"/>
    <w:rsid w:val="00BD451D"/>
    <w:rsid w:val="00BD482F"/>
    <w:rsid w:val="00BD48AC"/>
    <w:rsid w:val="00BD5F1A"/>
    <w:rsid w:val="00BE01B3"/>
    <w:rsid w:val="00BE0ED9"/>
    <w:rsid w:val="00BE0EF0"/>
    <w:rsid w:val="00BE0F6B"/>
    <w:rsid w:val="00BE1234"/>
    <w:rsid w:val="00BE2AAF"/>
    <w:rsid w:val="00BE2FA6"/>
    <w:rsid w:val="00BE333F"/>
    <w:rsid w:val="00BE3973"/>
    <w:rsid w:val="00BE5C77"/>
    <w:rsid w:val="00BE5E44"/>
    <w:rsid w:val="00BE6F14"/>
    <w:rsid w:val="00BE7406"/>
    <w:rsid w:val="00BE7603"/>
    <w:rsid w:val="00BE7BD3"/>
    <w:rsid w:val="00BF155C"/>
    <w:rsid w:val="00BF3279"/>
    <w:rsid w:val="00BF36D4"/>
    <w:rsid w:val="00BF36FE"/>
    <w:rsid w:val="00BF41F1"/>
    <w:rsid w:val="00BF4F01"/>
    <w:rsid w:val="00BF5978"/>
    <w:rsid w:val="00BF74C7"/>
    <w:rsid w:val="00C00572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4AC"/>
    <w:rsid w:val="00C04E2D"/>
    <w:rsid w:val="00C05706"/>
    <w:rsid w:val="00C07377"/>
    <w:rsid w:val="00C0766C"/>
    <w:rsid w:val="00C07688"/>
    <w:rsid w:val="00C10478"/>
    <w:rsid w:val="00C12107"/>
    <w:rsid w:val="00C12CD1"/>
    <w:rsid w:val="00C136EE"/>
    <w:rsid w:val="00C13A2C"/>
    <w:rsid w:val="00C14827"/>
    <w:rsid w:val="00C14D4B"/>
    <w:rsid w:val="00C154BB"/>
    <w:rsid w:val="00C16182"/>
    <w:rsid w:val="00C20F41"/>
    <w:rsid w:val="00C22B2E"/>
    <w:rsid w:val="00C22BD5"/>
    <w:rsid w:val="00C22BDA"/>
    <w:rsid w:val="00C22CC9"/>
    <w:rsid w:val="00C24601"/>
    <w:rsid w:val="00C24A0C"/>
    <w:rsid w:val="00C2558F"/>
    <w:rsid w:val="00C27164"/>
    <w:rsid w:val="00C279B5"/>
    <w:rsid w:val="00C27AC2"/>
    <w:rsid w:val="00C27C45"/>
    <w:rsid w:val="00C30F6D"/>
    <w:rsid w:val="00C31ACB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77F"/>
    <w:rsid w:val="00C404D2"/>
    <w:rsid w:val="00C42EBB"/>
    <w:rsid w:val="00C440F1"/>
    <w:rsid w:val="00C45B59"/>
    <w:rsid w:val="00C466F6"/>
    <w:rsid w:val="00C47B59"/>
    <w:rsid w:val="00C5052F"/>
    <w:rsid w:val="00C50D88"/>
    <w:rsid w:val="00C5181E"/>
    <w:rsid w:val="00C51B8B"/>
    <w:rsid w:val="00C51DB5"/>
    <w:rsid w:val="00C5206A"/>
    <w:rsid w:val="00C53D65"/>
    <w:rsid w:val="00C53D73"/>
    <w:rsid w:val="00C54995"/>
    <w:rsid w:val="00C54D41"/>
    <w:rsid w:val="00C54D6B"/>
    <w:rsid w:val="00C551B8"/>
    <w:rsid w:val="00C5686F"/>
    <w:rsid w:val="00C60783"/>
    <w:rsid w:val="00C6086C"/>
    <w:rsid w:val="00C62A0B"/>
    <w:rsid w:val="00C630CE"/>
    <w:rsid w:val="00C64672"/>
    <w:rsid w:val="00C65510"/>
    <w:rsid w:val="00C702CD"/>
    <w:rsid w:val="00C70697"/>
    <w:rsid w:val="00C72EF4"/>
    <w:rsid w:val="00C732A5"/>
    <w:rsid w:val="00C739ED"/>
    <w:rsid w:val="00C7523B"/>
    <w:rsid w:val="00C75895"/>
    <w:rsid w:val="00C75CA7"/>
    <w:rsid w:val="00C75D2F"/>
    <w:rsid w:val="00C75DEA"/>
    <w:rsid w:val="00C766E2"/>
    <w:rsid w:val="00C767BE"/>
    <w:rsid w:val="00C76ABD"/>
    <w:rsid w:val="00C76E3C"/>
    <w:rsid w:val="00C77B88"/>
    <w:rsid w:val="00C81568"/>
    <w:rsid w:val="00C84FC8"/>
    <w:rsid w:val="00C85630"/>
    <w:rsid w:val="00C872DF"/>
    <w:rsid w:val="00C900BD"/>
    <w:rsid w:val="00C9027A"/>
    <w:rsid w:val="00C9068E"/>
    <w:rsid w:val="00C906E1"/>
    <w:rsid w:val="00C90BDA"/>
    <w:rsid w:val="00C91A0F"/>
    <w:rsid w:val="00C926AD"/>
    <w:rsid w:val="00C93C4B"/>
    <w:rsid w:val="00C941AF"/>
    <w:rsid w:val="00C94362"/>
    <w:rsid w:val="00C944AB"/>
    <w:rsid w:val="00C95330"/>
    <w:rsid w:val="00C95B40"/>
    <w:rsid w:val="00C96731"/>
    <w:rsid w:val="00C976D8"/>
    <w:rsid w:val="00C97E18"/>
    <w:rsid w:val="00CA1C33"/>
    <w:rsid w:val="00CA1ED8"/>
    <w:rsid w:val="00CA2DE0"/>
    <w:rsid w:val="00CA2F85"/>
    <w:rsid w:val="00CA37DD"/>
    <w:rsid w:val="00CA40F4"/>
    <w:rsid w:val="00CA46C5"/>
    <w:rsid w:val="00CA5278"/>
    <w:rsid w:val="00CA55FD"/>
    <w:rsid w:val="00CA5C1C"/>
    <w:rsid w:val="00CA77FB"/>
    <w:rsid w:val="00CB0852"/>
    <w:rsid w:val="00CB098F"/>
    <w:rsid w:val="00CB0AE5"/>
    <w:rsid w:val="00CB0CD1"/>
    <w:rsid w:val="00CB1F63"/>
    <w:rsid w:val="00CB3131"/>
    <w:rsid w:val="00CB7170"/>
    <w:rsid w:val="00CC040E"/>
    <w:rsid w:val="00CC0627"/>
    <w:rsid w:val="00CC111F"/>
    <w:rsid w:val="00CC1E69"/>
    <w:rsid w:val="00CC2011"/>
    <w:rsid w:val="00CC3EA0"/>
    <w:rsid w:val="00CC4580"/>
    <w:rsid w:val="00CC7B45"/>
    <w:rsid w:val="00CC7FA8"/>
    <w:rsid w:val="00CD05CF"/>
    <w:rsid w:val="00CD1188"/>
    <w:rsid w:val="00CD1616"/>
    <w:rsid w:val="00CD2022"/>
    <w:rsid w:val="00CD2ED1"/>
    <w:rsid w:val="00CD2F9C"/>
    <w:rsid w:val="00CD337B"/>
    <w:rsid w:val="00CD3E08"/>
    <w:rsid w:val="00CD537E"/>
    <w:rsid w:val="00CD58DA"/>
    <w:rsid w:val="00CD5F27"/>
    <w:rsid w:val="00CD65E6"/>
    <w:rsid w:val="00CD6E63"/>
    <w:rsid w:val="00CD6E8F"/>
    <w:rsid w:val="00CD7759"/>
    <w:rsid w:val="00CD798D"/>
    <w:rsid w:val="00CE243C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6FD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3CC5"/>
    <w:rsid w:val="00D046BC"/>
    <w:rsid w:val="00D04BFA"/>
    <w:rsid w:val="00D0535D"/>
    <w:rsid w:val="00D06945"/>
    <w:rsid w:val="00D06EA0"/>
    <w:rsid w:val="00D10249"/>
    <w:rsid w:val="00D10876"/>
    <w:rsid w:val="00D10DDA"/>
    <w:rsid w:val="00D11587"/>
    <w:rsid w:val="00D115C3"/>
    <w:rsid w:val="00D11897"/>
    <w:rsid w:val="00D12D57"/>
    <w:rsid w:val="00D13135"/>
    <w:rsid w:val="00D138FA"/>
    <w:rsid w:val="00D13BCB"/>
    <w:rsid w:val="00D13E4E"/>
    <w:rsid w:val="00D17598"/>
    <w:rsid w:val="00D17C35"/>
    <w:rsid w:val="00D203D0"/>
    <w:rsid w:val="00D20755"/>
    <w:rsid w:val="00D20BDB"/>
    <w:rsid w:val="00D224C3"/>
    <w:rsid w:val="00D225C6"/>
    <w:rsid w:val="00D22614"/>
    <w:rsid w:val="00D239A7"/>
    <w:rsid w:val="00D23F47"/>
    <w:rsid w:val="00D24363"/>
    <w:rsid w:val="00D24907"/>
    <w:rsid w:val="00D258F7"/>
    <w:rsid w:val="00D267C5"/>
    <w:rsid w:val="00D2758E"/>
    <w:rsid w:val="00D27FEE"/>
    <w:rsid w:val="00D3079B"/>
    <w:rsid w:val="00D32C58"/>
    <w:rsid w:val="00D3363A"/>
    <w:rsid w:val="00D34968"/>
    <w:rsid w:val="00D3623E"/>
    <w:rsid w:val="00D36D5C"/>
    <w:rsid w:val="00D36E71"/>
    <w:rsid w:val="00D37206"/>
    <w:rsid w:val="00D37D87"/>
    <w:rsid w:val="00D40B33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1507"/>
    <w:rsid w:val="00D52C3A"/>
    <w:rsid w:val="00D53597"/>
    <w:rsid w:val="00D5430F"/>
    <w:rsid w:val="00D546CA"/>
    <w:rsid w:val="00D546FF"/>
    <w:rsid w:val="00D55AD5"/>
    <w:rsid w:val="00D560FF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8B0"/>
    <w:rsid w:val="00D716AC"/>
    <w:rsid w:val="00D724E4"/>
    <w:rsid w:val="00D74BE7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3DF"/>
    <w:rsid w:val="00D86A19"/>
    <w:rsid w:val="00D86CA3"/>
    <w:rsid w:val="00D871CE"/>
    <w:rsid w:val="00D877BF"/>
    <w:rsid w:val="00D901FE"/>
    <w:rsid w:val="00D90FA6"/>
    <w:rsid w:val="00D9196D"/>
    <w:rsid w:val="00D92982"/>
    <w:rsid w:val="00D94A62"/>
    <w:rsid w:val="00D9504D"/>
    <w:rsid w:val="00D9532D"/>
    <w:rsid w:val="00D963C1"/>
    <w:rsid w:val="00D96A91"/>
    <w:rsid w:val="00D96DF4"/>
    <w:rsid w:val="00D97946"/>
    <w:rsid w:val="00DA305E"/>
    <w:rsid w:val="00DA395C"/>
    <w:rsid w:val="00DA3C1F"/>
    <w:rsid w:val="00DA43BC"/>
    <w:rsid w:val="00DA5417"/>
    <w:rsid w:val="00DA56E8"/>
    <w:rsid w:val="00DA5E1B"/>
    <w:rsid w:val="00DA7FAC"/>
    <w:rsid w:val="00DB0D6A"/>
    <w:rsid w:val="00DB377D"/>
    <w:rsid w:val="00DB5533"/>
    <w:rsid w:val="00DB5F55"/>
    <w:rsid w:val="00DB69B5"/>
    <w:rsid w:val="00DB78DA"/>
    <w:rsid w:val="00DC2D36"/>
    <w:rsid w:val="00DC376F"/>
    <w:rsid w:val="00DC53EF"/>
    <w:rsid w:val="00DC562E"/>
    <w:rsid w:val="00DC7A42"/>
    <w:rsid w:val="00DC7DCC"/>
    <w:rsid w:val="00DD0A53"/>
    <w:rsid w:val="00DD2E15"/>
    <w:rsid w:val="00DD4C4C"/>
    <w:rsid w:val="00DD5749"/>
    <w:rsid w:val="00DD5AFF"/>
    <w:rsid w:val="00DD5EDD"/>
    <w:rsid w:val="00DD5F90"/>
    <w:rsid w:val="00DD6906"/>
    <w:rsid w:val="00DD752F"/>
    <w:rsid w:val="00DD7ABB"/>
    <w:rsid w:val="00DD7ED1"/>
    <w:rsid w:val="00DE14B9"/>
    <w:rsid w:val="00DE1B4B"/>
    <w:rsid w:val="00DE1C0A"/>
    <w:rsid w:val="00DE404C"/>
    <w:rsid w:val="00DE45A2"/>
    <w:rsid w:val="00DE5608"/>
    <w:rsid w:val="00DE58D0"/>
    <w:rsid w:val="00DE5F2A"/>
    <w:rsid w:val="00DE6047"/>
    <w:rsid w:val="00DE654F"/>
    <w:rsid w:val="00DE65EE"/>
    <w:rsid w:val="00DE68E1"/>
    <w:rsid w:val="00DE6AE2"/>
    <w:rsid w:val="00DE7B2C"/>
    <w:rsid w:val="00DF0463"/>
    <w:rsid w:val="00DF0B6E"/>
    <w:rsid w:val="00DF15E0"/>
    <w:rsid w:val="00DF29BD"/>
    <w:rsid w:val="00DF37A0"/>
    <w:rsid w:val="00DF3A1E"/>
    <w:rsid w:val="00DF4276"/>
    <w:rsid w:val="00DF45A1"/>
    <w:rsid w:val="00DF59C6"/>
    <w:rsid w:val="00DF60BC"/>
    <w:rsid w:val="00DF6758"/>
    <w:rsid w:val="00DF6A9A"/>
    <w:rsid w:val="00DF79AF"/>
    <w:rsid w:val="00DF7C40"/>
    <w:rsid w:val="00E0032B"/>
    <w:rsid w:val="00E006AA"/>
    <w:rsid w:val="00E00E34"/>
    <w:rsid w:val="00E01224"/>
    <w:rsid w:val="00E01B23"/>
    <w:rsid w:val="00E020F3"/>
    <w:rsid w:val="00E02CF6"/>
    <w:rsid w:val="00E067DE"/>
    <w:rsid w:val="00E067FA"/>
    <w:rsid w:val="00E06D01"/>
    <w:rsid w:val="00E077B5"/>
    <w:rsid w:val="00E07D70"/>
    <w:rsid w:val="00E10139"/>
    <w:rsid w:val="00E110E7"/>
    <w:rsid w:val="00E11454"/>
    <w:rsid w:val="00E11B20"/>
    <w:rsid w:val="00E133E4"/>
    <w:rsid w:val="00E1370F"/>
    <w:rsid w:val="00E13F7B"/>
    <w:rsid w:val="00E16A97"/>
    <w:rsid w:val="00E17AF5"/>
    <w:rsid w:val="00E17FA2"/>
    <w:rsid w:val="00E2036A"/>
    <w:rsid w:val="00E22330"/>
    <w:rsid w:val="00E23EB0"/>
    <w:rsid w:val="00E23FB2"/>
    <w:rsid w:val="00E24BEB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83A"/>
    <w:rsid w:val="00E31D43"/>
    <w:rsid w:val="00E32379"/>
    <w:rsid w:val="00E32608"/>
    <w:rsid w:val="00E33381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1F12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3255"/>
    <w:rsid w:val="00E53259"/>
    <w:rsid w:val="00E5355F"/>
    <w:rsid w:val="00E53A01"/>
    <w:rsid w:val="00E53B75"/>
    <w:rsid w:val="00E54227"/>
    <w:rsid w:val="00E54E3B"/>
    <w:rsid w:val="00E561E1"/>
    <w:rsid w:val="00E56543"/>
    <w:rsid w:val="00E57565"/>
    <w:rsid w:val="00E575C4"/>
    <w:rsid w:val="00E61933"/>
    <w:rsid w:val="00E63838"/>
    <w:rsid w:val="00E64434"/>
    <w:rsid w:val="00E6678F"/>
    <w:rsid w:val="00E669C8"/>
    <w:rsid w:val="00E66E1D"/>
    <w:rsid w:val="00E67C51"/>
    <w:rsid w:val="00E67E4A"/>
    <w:rsid w:val="00E716B3"/>
    <w:rsid w:val="00E72EFC"/>
    <w:rsid w:val="00E73BA1"/>
    <w:rsid w:val="00E73CBB"/>
    <w:rsid w:val="00E750EC"/>
    <w:rsid w:val="00E758EC"/>
    <w:rsid w:val="00E76A82"/>
    <w:rsid w:val="00E805CC"/>
    <w:rsid w:val="00E81902"/>
    <w:rsid w:val="00E8234C"/>
    <w:rsid w:val="00E82A34"/>
    <w:rsid w:val="00E8324A"/>
    <w:rsid w:val="00E83AA9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7EA"/>
    <w:rsid w:val="00E94F8A"/>
    <w:rsid w:val="00E95684"/>
    <w:rsid w:val="00E956AC"/>
    <w:rsid w:val="00E959FA"/>
    <w:rsid w:val="00E96DFF"/>
    <w:rsid w:val="00EA116D"/>
    <w:rsid w:val="00EA1343"/>
    <w:rsid w:val="00EA176D"/>
    <w:rsid w:val="00EA1BA2"/>
    <w:rsid w:val="00EA3972"/>
    <w:rsid w:val="00EA40D1"/>
    <w:rsid w:val="00EA4660"/>
    <w:rsid w:val="00EA4D8C"/>
    <w:rsid w:val="00EA6DC4"/>
    <w:rsid w:val="00EA7302"/>
    <w:rsid w:val="00EA7A41"/>
    <w:rsid w:val="00EB014C"/>
    <w:rsid w:val="00EB077B"/>
    <w:rsid w:val="00EB0CC5"/>
    <w:rsid w:val="00EB1EA8"/>
    <w:rsid w:val="00EB2209"/>
    <w:rsid w:val="00EB4C64"/>
    <w:rsid w:val="00EB4EA2"/>
    <w:rsid w:val="00EB4F57"/>
    <w:rsid w:val="00EB57C3"/>
    <w:rsid w:val="00EB5C6E"/>
    <w:rsid w:val="00EB6991"/>
    <w:rsid w:val="00EB6ADC"/>
    <w:rsid w:val="00EC195E"/>
    <w:rsid w:val="00EC1B4B"/>
    <w:rsid w:val="00EC27C6"/>
    <w:rsid w:val="00EC27CD"/>
    <w:rsid w:val="00EC3625"/>
    <w:rsid w:val="00EC3674"/>
    <w:rsid w:val="00EC4207"/>
    <w:rsid w:val="00EC4649"/>
    <w:rsid w:val="00EC4E63"/>
    <w:rsid w:val="00EC55F4"/>
    <w:rsid w:val="00EC5653"/>
    <w:rsid w:val="00EC71CE"/>
    <w:rsid w:val="00ED0ECF"/>
    <w:rsid w:val="00ED1006"/>
    <w:rsid w:val="00ED22D2"/>
    <w:rsid w:val="00ED2409"/>
    <w:rsid w:val="00ED2959"/>
    <w:rsid w:val="00ED2BEF"/>
    <w:rsid w:val="00ED2E24"/>
    <w:rsid w:val="00ED363C"/>
    <w:rsid w:val="00ED5626"/>
    <w:rsid w:val="00ED6690"/>
    <w:rsid w:val="00ED6713"/>
    <w:rsid w:val="00ED7A2C"/>
    <w:rsid w:val="00EE020E"/>
    <w:rsid w:val="00EE1780"/>
    <w:rsid w:val="00EE1AB8"/>
    <w:rsid w:val="00EE3373"/>
    <w:rsid w:val="00EE3DA8"/>
    <w:rsid w:val="00EE44BC"/>
    <w:rsid w:val="00EE6D43"/>
    <w:rsid w:val="00EE7ACD"/>
    <w:rsid w:val="00EF1875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6C67"/>
    <w:rsid w:val="00F06DFD"/>
    <w:rsid w:val="00F071D1"/>
    <w:rsid w:val="00F07533"/>
    <w:rsid w:val="00F10209"/>
    <w:rsid w:val="00F10629"/>
    <w:rsid w:val="00F10F13"/>
    <w:rsid w:val="00F12C5F"/>
    <w:rsid w:val="00F1364C"/>
    <w:rsid w:val="00F14277"/>
    <w:rsid w:val="00F143EA"/>
    <w:rsid w:val="00F146DC"/>
    <w:rsid w:val="00F14E86"/>
    <w:rsid w:val="00F15233"/>
    <w:rsid w:val="00F15FA5"/>
    <w:rsid w:val="00F16465"/>
    <w:rsid w:val="00F16AAE"/>
    <w:rsid w:val="00F16C0E"/>
    <w:rsid w:val="00F16D8C"/>
    <w:rsid w:val="00F209B7"/>
    <w:rsid w:val="00F21A30"/>
    <w:rsid w:val="00F21A71"/>
    <w:rsid w:val="00F220D9"/>
    <w:rsid w:val="00F23685"/>
    <w:rsid w:val="00F2376F"/>
    <w:rsid w:val="00F23DE0"/>
    <w:rsid w:val="00F243D8"/>
    <w:rsid w:val="00F2447D"/>
    <w:rsid w:val="00F25F17"/>
    <w:rsid w:val="00F26885"/>
    <w:rsid w:val="00F27410"/>
    <w:rsid w:val="00F306F6"/>
    <w:rsid w:val="00F30828"/>
    <w:rsid w:val="00F313D6"/>
    <w:rsid w:val="00F316FD"/>
    <w:rsid w:val="00F322BC"/>
    <w:rsid w:val="00F32950"/>
    <w:rsid w:val="00F32FB1"/>
    <w:rsid w:val="00F334AA"/>
    <w:rsid w:val="00F33D3B"/>
    <w:rsid w:val="00F33D81"/>
    <w:rsid w:val="00F35301"/>
    <w:rsid w:val="00F35F64"/>
    <w:rsid w:val="00F373CD"/>
    <w:rsid w:val="00F37741"/>
    <w:rsid w:val="00F40F0C"/>
    <w:rsid w:val="00F4117A"/>
    <w:rsid w:val="00F422A0"/>
    <w:rsid w:val="00F4251D"/>
    <w:rsid w:val="00F43C68"/>
    <w:rsid w:val="00F44DA3"/>
    <w:rsid w:val="00F45AEB"/>
    <w:rsid w:val="00F46BC8"/>
    <w:rsid w:val="00F4766C"/>
    <w:rsid w:val="00F5033C"/>
    <w:rsid w:val="00F503D0"/>
    <w:rsid w:val="00F507D1"/>
    <w:rsid w:val="00F508FE"/>
    <w:rsid w:val="00F51808"/>
    <w:rsid w:val="00F519CE"/>
    <w:rsid w:val="00F51ADA"/>
    <w:rsid w:val="00F52105"/>
    <w:rsid w:val="00F521A7"/>
    <w:rsid w:val="00F525E1"/>
    <w:rsid w:val="00F55085"/>
    <w:rsid w:val="00F56909"/>
    <w:rsid w:val="00F56C4C"/>
    <w:rsid w:val="00F603B1"/>
    <w:rsid w:val="00F60595"/>
    <w:rsid w:val="00F607C5"/>
    <w:rsid w:val="00F60DEA"/>
    <w:rsid w:val="00F6302A"/>
    <w:rsid w:val="00F649FD"/>
    <w:rsid w:val="00F64C2B"/>
    <w:rsid w:val="00F651BE"/>
    <w:rsid w:val="00F66670"/>
    <w:rsid w:val="00F66695"/>
    <w:rsid w:val="00F67155"/>
    <w:rsid w:val="00F67F53"/>
    <w:rsid w:val="00F70116"/>
    <w:rsid w:val="00F703BE"/>
    <w:rsid w:val="00F7135D"/>
    <w:rsid w:val="00F7184A"/>
    <w:rsid w:val="00F71BF5"/>
    <w:rsid w:val="00F71F69"/>
    <w:rsid w:val="00F72150"/>
    <w:rsid w:val="00F72B72"/>
    <w:rsid w:val="00F73D9D"/>
    <w:rsid w:val="00F74BB9"/>
    <w:rsid w:val="00F75582"/>
    <w:rsid w:val="00F763E2"/>
    <w:rsid w:val="00F76EFA"/>
    <w:rsid w:val="00F804BE"/>
    <w:rsid w:val="00F817CE"/>
    <w:rsid w:val="00F81C7F"/>
    <w:rsid w:val="00F82BE4"/>
    <w:rsid w:val="00F82C04"/>
    <w:rsid w:val="00F83C73"/>
    <w:rsid w:val="00F8456C"/>
    <w:rsid w:val="00F847A7"/>
    <w:rsid w:val="00F84C45"/>
    <w:rsid w:val="00F84CDA"/>
    <w:rsid w:val="00F859D8"/>
    <w:rsid w:val="00F86743"/>
    <w:rsid w:val="00F868F5"/>
    <w:rsid w:val="00F87B1D"/>
    <w:rsid w:val="00F90089"/>
    <w:rsid w:val="00F9056A"/>
    <w:rsid w:val="00F90F8D"/>
    <w:rsid w:val="00F91B1A"/>
    <w:rsid w:val="00F92782"/>
    <w:rsid w:val="00F9388A"/>
    <w:rsid w:val="00F93AA9"/>
    <w:rsid w:val="00F9538C"/>
    <w:rsid w:val="00F962D9"/>
    <w:rsid w:val="00F966AA"/>
    <w:rsid w:val="00F96985"/>
    <w:rsid w:val="00F96B91"/>
    <w:rsid w:val="00F974A6"/>
    <w:rsid w:val="00F97838"/>
    <w:rsid w:val="00FA1379"/>
    <w:rsid w:val="00FA1965"/>
    <w:rsid w:val="00FA2BB3"/>
    <w:rsid w:val="00FA41F9"/>
    <w:rsid w:val="00FA57BF"/>
    <w:rsid w:val="00FA7169"/>
    <w:rsid w:val="00FA7362"/>
    <w:rsid w:val="00FB1CCB"/>
    <w:rsid w:val="00FB2389"/>
    <w:rsid w:val="00FB3A07"/>
    <w:rsid w:val="00FB4C80"/>
    <w:rsid w:val="00FB57F9"/>
    <w:rsid w:val="00FB58E0"/>
    <w:rsid w:val="00FB6773"/>
    <w:rsid w:val="00FB6A6A"/>
    <w:rsid w:val="00FB7CB8"/>
    <w:rsid w:val="00FC0858"/>
    <w:rsid w:val="00FC5052"/>
    <w:rsid w:val="00FC5F9A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19F"/>
    <w:rsid w:val="00FE0655"/>
    <w:rsid w:val="00FE19E1"/>
    <w:rsid w:val="00FE1F8B"/>
    <w:rsid w:val="00FE2365"/>
    <w:rsid w:val="00FE4B4A"/>
    <w:rsid w:val="00FE4C7B"/>
    <w:rsid w:val="00FE4D0C"/>
    <w:rsid w:val="00FE6ACE"/>
    <w:rsid w:val="00FE7336"/>
    <w:rsid w:val="00FE787C"/>
    <w:rsid w:val="00FE78BB"/>
    <w:rsid w:val="00FF24E8"/>
    <w:rsid w:val="00FF32F0"/>
    <w:rsid w:val="00FF3EC3"/>
    <w:rsid w:val="00FF40B3"/>
    <w:rsid w:val="00FF45A5"/>
    <w:rsid w:val="00FF490E"/>
    <w:rsid w:val="00FF4CDD"/>
    <w:rsid w:val="00FF4FC0"/>
    <w:rsid w:val="00FF5C91"/>
    <w:rsid w:val="00FF62CA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C253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33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33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33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33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33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33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33D1"/>
    <w:pPr>
      <w:ind w:left="1418" w:hanging="1418"/>
    </w:pPr>
  </w:style>
  <w:style w:type="paragraph" w:styleId="TOC3">
    <w:name w:val="toc 3"/>
    <w:basedOn w:val="TOC2"/>
    <w:semiHidden/>
    <w:rsid w:val="00A533D1"/>
    <w:pPr>
      <w:ind w:left="1134" w:hanging="1134"/>
    </w:pPr>
  </w:style>
  <w:style w:type="paragraph" w:styleId="TOC2">
    <w:name w:val="toc 2"/>
    <w:basedOn w:val="TOC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33D1"/>
    <w:pPr>
      <w:ind w:left="284"/>
    </w:pPr>
  </w:style>
  <w:style w:type="paragraph" w:styleId="Index1">
    <w:name w:val="index 1"/>
    <w:basedOn w:val="Normal"/>
    <w:semiHidden/>
    <w:rsid w:val="00A533D1"/>
    <w:pPr>
      <w:keepLines/>
      <w:spacing w:after="0"/>
    </w:pPr>
  </w:style>
  <w:style w:type="paragraph" w:styleId="DocumentMap">
    <w:name w:val="Document Map"/>
    <w:basedOn w:val="Normal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33D1"/>
    <w:pPr>
      <w:ind w:left="851"/>
    </w:pPr>
  </w:style>
  <w:style w:type="paragraph" w:styleId="ListNumber">
    <w:name w:val="List Number"/>
    <w:basedOn w:val="List"/>
    <w:rsid w:val="00A533D1"/>
  </w:style>
  <w:style w:type="paragraph" w:styleId="List">
    <w:name w:val="List"/>
    <w:basedOn w:val="Normal"/>
    <w:rsid w:val="00A533D1"/>
    <w:pPr>
      <w:ind w:left="568" w:hanging="284"/>
    </w:pPr>
  </w:style>
  <w:style w:type="paragraph" w:styleId="Header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533D1"/>
    <w:pPr>
      <w:ind w:left="1418" w:hanging="1418"/>
    </w:pPr>
  </w:style>
  <w:style w:type="paragraph" w:styleId="TOC6">
    <w:name w:val="toc 6"/>
    <w:basedOn w:val="TOC5"/>
    <w:next w:val="Normal"/>
    <w:semiHidden/>
    <w:rsid w:val="00A533D1"/>
    <w:pPr>
      <w:ind w:left="1985" w:hanging="1985"/>
    </w:pPr>
  </w:style>
  <w:style w:type="paragraph" w:styleId="TOC7">
    <w:name w:val="toc 7"/>
    <w:basedOn w:val="TOC6"/>
    <w:next w:val="Normal"/>
    <w:semiHidden/>
    <w:rsid w:val="00A533D1"/>
    <w:pPr>
      <w:ind w:left="2268" w:hanging="2268"/>
    </w:pPr>
  </w:style>
  <w:style w:type="paragraph" w:styleId="ListBullet2">
    <w:name w:val="List Bullet 2"/>
    <w:basedOn w:val="ListBullet"/>
    <w:rsid w:val="00A533D1"/>
    <w:pPr>
      <w:numPr>
        <w:numId w:val="6"/>
      </w:numPr>
    </w:pPr>
  </w:style>
  <w:style w:type="paragraph" w:styleId="ListBullet">
    <w:name w:val="List Bullet"/>
    <w:basedOn w:val="BodyText"/>
    <w:rsid w:val="00A533D1"/>
    <w:pPr>
      <w:numPr>
        <w:numId w:val="5"/>
      </w:numPr>
    </w:pPr>
  </w:style>
  <w:style w:type="paragraph" w:styleId="ListBullet3">
    <w:name w:val="List Bullet 3"/>
    <w:basedOn w:val="ListBullet2"/>
    <w:rsid w:val="00A533D1"/>
    <w:pPr>
      <w:numPr>
        <w:numId w:val="7"/>
      </w:numPr>
    </w:pPr>
  </w:style>
  <w:style w:type="paragraph" w:customStyle="1" w:styleId="EQ">
    <w:name w:val="EQ"/>
    <w:basedOn w:val="Normal"/>
    <w:next w:val="Normal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33D1"/>
    <w:pPr>
      <w:ind w:left="851"/>
    </w:pPr>
  </w:style>
  <w:style w:type="paragraph" w:styleId="List3">
    <w:name w:val="List 3"/>
    <w:basedOn w:val="List2"/>
    <w:rsid w:val="00A533D1"/>
    <w:pPr>
      <w:ind w:left="1135"/>
    </w:pPr>
  </w:style>
  <w:style w:type="paragraph" w:styleId="List4">
    <w:name w:val="List 4"/>
    <w:basedOn w:val="List3"/>
    <w:rsid w:val="00A533D1"/>
    <w:pPr>
      <w:ind w:left="1418"/>
    </w:pPr>
  </w:style>
  <w:style w:type="paragraph" w:styleId="List5">
    <w:name w:val="List 5"/>
    <w:basedOn w:val="List4"/>
    <w:rsid w:val="00A533D1"/>
    <w:pPr>
      <w:ind w:left="1702"/>
    </w:pPr>
  </w:style>
  <w:style w:type="paragraph" w:customStyle="1" w:styleId="EditorsNote">
    <w:name w:val="Editor's Note"/>
    <w:basedOn w:val="Normal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33D1"/>
    <w:pPr>
      <w:numPr>
        <w:numId w:val="8"/>
      </w:numPr>
    </w:pPr>
  </w:style>
  <w:style w:type="paragraph" w:styleId="ListBullet5">
    <w:name w:val="List Bullet 5"/>
    <w:basedOn w:val="ListBullet4"/>
    <w:rsid w:val="00A533D1"/>
    <w:pPr>
      <w:numPr>
        <w:numId w:val="4"/>
      </w:numPr>
    </w:pPr>
  </w:style>
  <w:style w:type="paragraph" w:styleId="Footer">
    <w:name w:val="footer"/>
    <w:basedOn w:val="Header"/>
    <w:semiHidden/>
    <w:rsid w:val="00A533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33D1"/>
    <w:pPr>
      <w:numPr>
        <w:numId w:val="2"/>
      </w:numPr>
    </w:pPr>
  </w:style>
  <w:style w:type="paragraph" w:styleId="BalloonText">
    <w:name w:val="Balloon Text"/>
    <w:basedOn w:val="Normal"/>
    <w:semiHidden/>
    <w:rsid w:val="00A533D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33D1"/>
  </w:style>
  <w:style w:type="paragraph" w:styleId="BodyText">
    <w:name w:val="Body Text"/>
    <w:basedOn w:val="Normal"/>
    <w:link w:val="BodyTextChar"/>
    <w:rsid w:val="00A533D1"/>
  </w:style>
  <w:style w:type="character" w:styleId="Hyperlink">
    <w:name w:val="Hyperlink"/>
    <w:uiPriority w:val="99"/>
    <w:rsid w:val="00A533D1"/>
    <w:rPr>
      <w:color w:val="0000FF"/>
      <w:u w:val="single"/>
      <w:lang w:val="en-GB"/>
    </w:rPr>
  </w:style>
  <w:style w:type="character" w:styleId="FollowedHyperlink">
    <w:name w:val="FollowedHyperlink"/>
    <w:semiHidden/>
    <w:rsid w:val="00A533D1"/>
    <w:rPr>
      <w:color w:val="FF0000"/>
      <w:u w:val="single"/>
    </w:rPr>
  </w:style>
  <w:style w:type="character" w:styleId="CommentReference">
    <w:name w:val="annotation reference"/>
    <w:semiHidden/>
    <w:rsid w:val="00A533D1"/>
    <w:rPr>
      <w:sz w:val="16"/>
      <w:szCs w:val="16"/>
    </w:rPr>
  </w:style>
  <w:style w:type="paragraph" w:styleId="CommentText">
    <w:name w:val="annotation text"/>
    <w:basedOn w:val="Normal"/>
    <w:semiHidden/>
    <w:rsid w:val="00A533D1"/>
  </w:style>
  <w:style w:type="paragraph" w:styleId="CommentSubject">
    <w:name w:val="annotation subject"/>
    <w:basedOn w:val="CommentText"/>
    <w:next w:val="CommentText"/>
    <w:semiHidden/>
    <w:rsid w:val="00A533D1"/>
    <w:rPr>
      <w:b/>
      <w:bCs/>
    </w:rPr>
  </w:style>
  <w:style w:type="character" w:customStyle="1" w:styleId="Heading1Char">
    <w:name w:val="Heading 1 Char"/>
    <w:link w:val="Heading1"/>
    <w:rsid w:val="00A533D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A533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A533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Normal"/>
    <w:link w:val="TALCar"/>
    <w:rsid w:val="00A533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Normal"/>
    <w:link w:val="THChar"/>
    <w:rsid w:val="00A533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33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Normal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TableofFigures">
    <w:name w:val="table of figures"/>
    <w:basedOn w:val="Normal"/>
    <w:next w:val="Normal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BodyTextIndent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BodyTextIndent">
    <w:name w:val="Body Text Indent"/>
    <w:basedOn w:val="Normal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Normal"/>
    <w:link w:val="TALCharCharChar"/>
    <w:rsid w:val="00882BD9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TableGrid">
    <w:name w:val="Table Grid"/>
    <w:basedOn w:val="TableNormal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Normal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NormalWeb">
    <w:name w:val="Normal (Web)"/>
    <w:basedOn w:val="Normal"/>
    <w:rsid w:val="00E1013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3268E3"/>
    <w:pPr>
      <w:ind w:left="720"/>
    </w:pPr>
  </w:style>
  <w:style w:type="character" w:customStyle="1" w:styleId="Heading2Char">
    <w:name w:val="Heading 2 Char"/>
    <w:link w:val="Heading2"/>
    <w:rsid w:val="00024C8A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Normal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styleId="Emphasis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Normal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Revision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D03CC5"/>
    <w:rPr>
      <w:rFonts w:ascii="Arial" w:eastAsia="Times New Roman" w:hAnsi="Arial"/>
      <w:sz w:val="16"/>
      <w:szCs w:val="16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D12D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12D57"/>
    <w:rPr>
      <w:rFonts w:ascii="Arial" w:eastAsia="Times New Roman" w:hAnsi="Arial"/>
      <w:spacing w:val="2"/>
    </w:rPr>
  </w:style>
  <w:style w:type="character" w:styleId="PlaceholderText">
    <w:name w:val="Placeholder Text"/>
    <w:basedOn w:val="DefaultParagraphFont"/>
    <w:uiPriority w:val="99"/>
    <w:semiHidden/>
    <w:rsid w:val="00953906"/>
    <w:rPr>
      <w:color w:val="808080"/>
    </w:rPr>
  </w:style>
  <w:style w:type="paragraph" w:styleId="ListNumber3">
    <w:name w:val="List Number 3"/>
    <w:basedOn w:val="Normal"/>
    <w:rsid w:val="00016706"/>
    <w:pPr>
      <w:numPr>
        <w:numId w:val="34"/>
      </w:numPr>
      <w:tabs>
        <w:tab w:val="num" w:pos="926"/>
      </w:tabs>
      <w:spacing w:after="180"/>
      <w:ind w:left="926"/>
      <w:jc w:val="left"/>
    </w:pPr>
    <w:rPr>
      <w:rFonts w:ascii="Times New Roman" w:eastAsia="MS Mincho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image" Target="media/image5.emf"/><Relationship Id="rId14" Type="http://schemas.openxmlformats.org/officeDocument/2006/relationships/image" Target="media/image6.emf"/><Relationship Id="rId15" Type="http://schemas.openxmlformats.org/officeDocument/2006/relationships/image" Target="media/image7.emf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0827-E3E8-EB44-9C00-F32BF0CD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Office\OFFICE11\STARTUP\Ry-xxxxxx Contribution Template.dot</Template>
  <TotalTime>840</TotalTime>
  <Pages>9</Pages>
  <Words>2161</Words>
  <Characters>12323</Characters>
  <Application>Microsoft Macintosh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Acorn Technologies</Company>
  <LinksUpToDate>false</LinksUpToDate>
  <CharactersWithSpaces>14456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RSTD enhancements using legacy PRS and legacy CRS</dc:title>
  <dc:subject/>
  <dc:creator>Steve Thompson</dc:creator>
  <cp:keywords/>
  <dc:description/>
  <cp:lastModifiedBy>steve</cp:lastModifiedBy>
  <cp:revision>224</cp:revision>
  <cp:lastPrinted>2015-05-04T20:52:00Z</cp:lastPrinted>
  <dcterms:created xsi:type="dcterms:W3CDTF">2015-04-24T12:49:00Z</dcterms:created>
  <dcterms:modified xsi:type="dcterms:W3CDTF">2015-05-13T21:22:00Z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2012-01-26T08:00:00Z</vt:filetime>
  </property>
  <property fmtid="{D5CDD505-2E9C-101B-9397-08002B2CF9AE}" pid="3" name="_NewReviewCycle">
    <vt:lpwstr/>
  </property>
</Properties>
</file>