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430" w:rsidRPr="002771A6" w:rsidRDefault="001A7430" w:rsidP="001A7430">
      <w:pPr>
        <w:pStyle w:val="Header"/>
        <w:tabs>
          <w:tab w:val="right" w:pos="9630"/>
        </w:tabs>
        <w:rPr>
          <w:sz w:val="20"/>
          <w:szCs w:val="20"/>
        </w:rPr>
      </w:pPr>
      <w:bookmarkStart w:id="0" w:name="OLE_LINK1"/>
      <w:bookmarkStart w:id="1" w:name="OLE_LINK2"/>
      <w:bookmarkStart w:id="2" w:name="_GoBack"/>
      <w:bookmarkEnd w:id="2"/>
      <w:r w:rsidRPr="008140D2">
        <w:rPr>
          <w:sz w:val="20"/>
          <w:szCs w:val="20"/>
        </w:rPr>
        <w:t>3GPP TSG RAN WG1 Meeting #</w:t>
      </w:r>
      <w:r w:rsidR="00285DC5">
        <w:rPr>
          <w:sz w:val="20"/>
          <w:szCs w:val="20"/>
        </w:rPr>
        <w:t>81</w:t>
      </w:r>
      <w:r w:rsidRPr="002771A6">
        <w:rPr>
          <w:sz w:val="20"/>
          <w:szCs w:val="20"/>
        </w:rPr>
        <w:tab/>
      </w:r>
      <w:r w:rsidR="00F20743" w:rsidRPr="00F20743">
        <w:rPr>
          <w:sz w:val="20"/>
          <w:szCs w:val="20"/>
        </w:rPr>
        <w:t>R1-15</w:t>
      </w:r>
      <w:r w:rsidR="00B14CA4">
        <w:rPr>
          <w:sz w:val="20"/>
          <w:szCs w:val="20"/>
        </w:rPr>
        <w:t>2518</w:t>
      </w:r>
    </w:p>
    <w:p w:rsidR="001A7430" w:rsidRPr="001A7430" w:rsidRDefault="00285DC5" w:rsidP="001A7430">
      <w:pPr>
        <w:pStyle w:val="FootnoteText"/>
        <w:rPr>
          <w:rFonts w:eastAsia="SimSun" w:cs="Arial"/>
          <w:b/>
          <w:bCs/>
          <w:noProof/>
          <w:sz w:val="20"/>
          <w:szCs w:val="20"/>
        </w:rPr>
      </w:pPr>
      <w:r>
        <w:rPr>
          <w:rFonts w:eastAsia="SimSun" w:cs="Arial"/>
          <w:b/>
          <w:bCs/>
          <w:noProof/>
          <w:sz w:val="20"/>
          <w:szCs w:val="20"/>
        </w:rPr>
        <w:t>Fukuoka, Japan, May 25</w:t>
      </w:r>
      <w:r w:rsidR="001731F1" w:rsidRPr="001731F1">
        <w:rPr>
          <w:rFonts w:eastAsia="SimSun" w:cs="Arial"/>
          <w:b/>
          <w:bCs/>
          <w:noProof/>
          <w:sz w:val="20"/>
          <w:szCs w:val="20"/>
          <w:vertAlign w:val="superscript"/>
        </w:rPr>
        <w:t>th</w:t>
      </w:r>
      <w:r w:rsidR="001731F1">
        <w:rPr>
          <w:rFonts w:eastAsia="SimSun" w:cs="Arial"/>
          <w:b/>
          <w:bCs/>
          <w:noProof/>
          <w:sz w:val="20"/>
          <w:szCs w:val="20"/>
        </w:rPr>
        <w:t xml:space="preserve"> </w:t>
      </w:r>
      <w:r>
        <w:rPr>
          <w:rFonts w:eastAsia="SimSun" w:cs="Arial"/>
          <w:b/>
          <w:bCs/>
          <w:noProof/>
          <w:sz w:val="20"/>
          <w:szCs w:val="20"/>
        </w:rPr>
        <w:t>– 29</w:t>
      </w:r>
      <w:r w:rsidR="001731F1" w:rsidRPr="001731F1">
        <w:rPr>
          <w:rFonts w:eastAsia="SimSun" w:cs="Arial"/>
          <w:b/>
          <w:bCs/>
          <w:noProof/>
          <w:sz w:val="20"/>
          <w:szCs w:val="20"/>
          <w:vertAlign w:val="superscript"/>
        </w:rPr>
        <w:t>th</w:t>
      </w:r>
      <w:r w:rsidR="001731F1">
        <w:rPr>
          <w:rFonts w:eastAsia="SimSun" w:cs="Arial"/>
          <w:b/>
          <w:bCs/>
          <w:noProof/>
          <w:sz w:val="20"/>
          <w:szCs w:val="20"/>
        </w:rPr>
        <w:t xml:space="preserve"> </w:t>
      </w:r>
      <w:r w:rsidR="001A7430" w:rsidRPr="001A7430">
        <w:rPr>
          <w:rFonts w:eastAsia="SimSun" w:cs="Arial"/>
          <w:b/>
          <w:bCs/>
          <w:noProof/>
          <w:sz w:val="20"/>
          <w:szCs w:val="20"/>
        </w:rPr>
        <w:t>, 2015</w:t>
      </w:r>
    </w:p>
    <w:p w:rsidR="001A7430" w:rsidRPr="002771A6" w:rsidRDefault="001A7430" w:rsidP="001A7430">
      <w:pPr>
        <w:pStyle w:val="FootnoteText"/>
      </w:pPr>
    </w:p>
    <w:p w:rsidR="001A7430" w:rsidRPr="002771A6" w:rsidRDefault="001A7430" w:rsidP="001A7430">
      <w:pPr>
        <w:pStyle w:val="TdocHeader2"/>
        <w:rPr>
          <w:sz w:val="20"/>
          <w:lang w:val="en-US"/>
        </w:rPr>
      </w:pPr>
      <w:r w:rsidRPr="002771A6">
        <w:rPr>
          <w:sz w:val="20"/>
          <w:lang w:val="en-US"/>
        </w:rPr>
        <w:t xml:space="preserve">Source: </w:t>
      </w:r>
      <w:r w:rsidRPr="002771A6">
        <w:rPr>
          <w:sz w:val="20"/>
          <w:lang w:val="en-US"/>
        </w:rPr>
        <w:tab/>
        <w:t>Ericsson</w:t>
      </w:r>
    </w:p>
    <w:p w:rsidR="001A7430" w:rsidRPr="002771A6" w:rsidRDefault="001A7430" w:rsidP="001A7430">
      <w:pPr>
        <w:pStyle w:val="TdocHeader2"/>
        <w:rPr>
          <w:sz w:val="20"/>
          <w:lang w:val="en-US"/>
        </w:rPr>
      </w:pPr>
      <w:r w:rsidRPr="002771A6">
        <w:rPr>
          <w:sz w:val="20"/>
          <w:lang w:val="en-US"/>
        </w:rPr>
        <w:t>Title:</w:t>
      </w:r>
      <w:bookmarkStart w:id="3" w:name="Title"/>
      <w:bookmarkEnd w:id="3"/>
      <w:r w:rsidRPr="002771A6">
        <w:rPr>
          <w:sz w:val="20"/>
          <w:lang w:val="en-US"/>
        </w:rPr>
        <w:tab/>
      </w:r>
      <w:r w:rsidR="00B14CA4" w:rsidRPr="00B14CA4">
        <w:rPr>
          <w:sz w:val="20"/>
          <w:lang w:val="en-US"/>
        </w:rPr>
        <w:t>Summary of Baseline Evaluation Results of OTDOA</w:t>
      </w:r>
    </w:p>
    <w:p w:rsidR="001A7430" w:rsidRPr="002771A6" w:rsidRDefault="001A7430" w:rsidP="001A7430">
      <w:pPr>
        <w:pStyle w:val="TdocHeader2"/>
        <w:rPr>
          <w:sz w:val="20"/>
          <w:lang w:val="en-US"/>
        </w:rPr>
      </w:pPr>
      <w:r w:rsidRPr="002771A6">
        <w:rPr>
          <w:sz w:val="20"/>
          <w:lang w:val="en-US"/>
        </w:rPr>
        <w:t>Agenda Item:</w:t>
      </w:r>
      <w:r w:rsidRPr="002771A6">
        <w:rPr>
          <w:sz w:val="20"/>
          <w:lang w:val="en-US"/>
        </w:rPr>
        <w:tab/>
      </w:r>
      <w:r w:rsidR="0006556D">
        <w:rPr>
          <w:sz w:val="20"/>
          <w:lang w:val="en-US"/>
        </w:rPr>
        <w:t>6.2.6.2</w:t>
      </w:r>
    </w:p>
    <w:p w:rsidR="001A7430" w:rsidRPr="002771A6" w:rsidRDefault="001A7430" w:rsidP="001A7430">
      <w:pPr>
        <w:pStyle w:val="TdocHeader2"/>
        <w:rPr>
          <w:sz w:val="20"/>
          <w:lang w:val="en-US"/>
        </w:rPr>
      </w:pPr>
      <w:r w:rsidRPr="002771A6">
        <w:rPr>
          <w:sz w:val="20"/>
          <w:lang w:val="en-US"/>
        </w:rPr>
        <w:t>Document for:</w:t>
      </w:r>
      <w:r w:rsidRPr="002771A6">
        <w:rPr>
          <w:sz w:val="20"/>
          <w:lang w:val="en-US"/>
        </w:rPr>
        <w:tab/>
      </w:r>
      <w:r w:rsidR="0006556D" w:rsidRPr="0006556D">
        <w:rPr>
          <w:sz w:val="20"/>
          <w:lang w:val="en-US"/>
        </w:rPr>
        <w:t>Discussion/Decision</w:t>
      </w:r>
    </w:p>
    <w:bookmarkEnd w:id="0"/>
    <w:bookmarkEnd w:id="1"/>
    <w:p w:rsidR="00E90E49" w:rsidRDefault="00E90E49" w:rsidP="00723B13">
      <w:pPr>
        <w:pStyle w:val="Heading1"/>
        <w:rPr>
          <w:lang w:val="en-US"/>
        </w:rPr>
      </w:pPr>
      <w:r w:rsidRPr="00F16C0E">
        <w:rPr>
          <w:lang w:val="en-US"/>
        </w:rPr>
        <w:t>Introduction</w:t>
      </w:r>
    </w:p>
    <w:p w:rsidR="00CA265C" w:rsidRDefault="00D147B0" w:rsidP="002E63C0">
      <w:pPr>
        <w:rPr>
          <w:lang w:val="en-US"/>
        </w:rPr>
      </w:pPr>
      <w:r>
        <w:rPr>
          <w:lang w:val="en-US"/>
        </w:rPr>
        <w:t xml:space="preserve">At </w:t>
      </w:r>
      <w:r w:rsidRPr="008312D8">
        <w:rPr>
          <w:lang w:val="en-US"/>
        </w:rPr>
        <w:t>RAN1#80</w:t>
      </w:r>
      <w:r w:rsidR="00F81496">
        <w:rPr>
          <w:lang w:val="en-US"/>
        </w:rPr>
        <w:t>bis</w:t>
      </w:r>
      <w:r>
        <w:rPr>
          <w:lang w:val="en-US"/>
        </w:rPr>
        <w:t>,</w:t>
      </w:r>
      <w:r w:rsidR="00F81496">
        <w:rPr>
          <w:lang w:val="en-US"/>
        </w:rPr>
        <w:t xml:space="preserve"> significant </w:t>
      </w:r>
      <w:r>
        <w:rPr>
          <w:lang w:val="en-US"/>
        </w:rPr>
        <w:t xml:space="preserve">progress has been made </w:t>
      </w:r>
      <w:r w:rsidR="00F81496">
        <w:rPr>
          <w:lang w:val="en-US"/>
        </w:rPr>
        <w:t xml:space="preserve">to evaluate the </w:t>
      </w:r>
      <w:r w:rsidR="00F81496" w:rsidRPr="001731F1">
        <w:rPr>
          <w:lang w:val="en-US"/>
        </w:rPr>
        <w:t>initial simulation results of</w:t>
      </w:r>
      <w:r w:rsidR="00F81496">
        <w:rPr>
          <w:lang w:val="en-US"/>
        </w:rPr>
        <w:t xml:space="preserve"> the proposed scenarios and enhancements of the indoor positioning study item. </w:t>
      </w:r>
      <w:r w:rsidR="00BD1338">
        <w:rPr>
          <w:lang w:val="en-US"/>
        </w:rPr>
        <w:t xml:space="preserve">All the </w:t>
      </w:r>
      <w:r w:rsidR="00F81496">
        <w:rPr>
          <w:lang w:val="en-US"/>
        </w:rPr>
        <w:t xml:space="preserve">agreed </w:t>
      </w:r>
      <w:r w:rsidR="00BD1338">
        <w:rPr>
          <w:lang w:val="en-US"/>
        </w:rPr>
        <w:t>paramet</w:t>
      </w:r>
      <w:r w:rsidR="00F81496">
        <w:rPr>
          <w:lang w:val="en-US"/>
        </w:rPr>
        <w:t>ers and scenario specifications</w:t>
      </w:r>
      <w:r w:rsidR="00C82F94">
        <w:rPr>
          <w:lang w:val="en-US"/>
        </w:rPr>
        <w:t xml:space="preserve"> </w:t>
      </w:r>
      <w:r w:rsidR="001731F1">
        <w:rPr>
          <w:lang w:val="en-US"/>
        </w:rPr>
        <w:t>are summarized in [1], and five companies presented baseline evaluation results of OTDOA</w:t>
      </w:r>
      <w:r w:rsidR="001109CB">
        <w:rPr>
          <w:lang w:val="en-US"/>
        </w:rPr>
        <w:t xml:space="preserve"> and CID</w:t>
      </w:r>
      <w:r w:rsidR="001731F1">
        <w:rPr>
          <w:lang w:val="en-US"/>
        </w:rPr>
        <w:t>.</w:t>
      </w:r>
      <w:r w:rsidR="00BD1338">
        <w:rPr>
          <w:lang w:val="en-US"/>
        </w:rPr>
        <w:t xml:space="preserve"> </w:t>
      </w:r>
    </w:p>
    <w:p w:rsidR="00CA265C" w:rsidRDefault="00CA265C" w:rsidP="00DC4224">
      <w:pPr>
        <w:rPr>
          <w:lang w:val="en-US"/>
        </w:rPr>
      </w:pPr>
      <w:r>
        <w:t>T</w:t>
      </w:r>
      <w:r w:rsidR="0008134B">
        <w:t xml:space="preserve">his </w:t>
      </w:r>
      <w:r w:rsidR="00690132">
        <w:rPr>
          <w:lang w:val="en-US"/>
        </w:rPr>
        <w:t>contribution</w:t>
      </w:r>
      <w:r w:rsidR="003C1C5D">
        <w:rPr>
          <w:lang w:val="en-US"/>
        </w:rPr>
        <w:t xml:space="preserve"> summarize</w:t>
      </w:r>
      <w:r>
        <w:rPr>
          <w:lang w:val="en-US"/>
        </w:rPr>
        <w:t>s</w:t>
      </w:r>
      <w:r w:rsidR="003C1C5D">
        <w:rPr>
          <w:lang w:val="en-US"/>
        </w:rPr>
        <w:t xml:space="preserve"> the</w:t>
      </w:r>
      <w:r w:rsidR="00500A3B">
        <w:rPr>
          <w:lang w:val="en-US"/>
        </w:rPr>
        <w:t>se</w:t>
      </w:r>
      <w:r w:rsidR="003C1C5D">
        <w:rPr>
          <w:lang w:val="en-US"/>
        </w:rPr>
        <w:t xml:space="preserve"> baseline evaluation results </w:t>
      </w:r>
      <w:r>
        <w:rPr>
          <w:lang w:val="en-US"/>
        </w:rPr>
        <w:t xml:space="preserve">submitted </w:t>
      </w:r>
      <w:r w:rsidR="003C1C5D">
        <w:rPr>
          <w:lang w:val="en-US"/>
        </w:rPr>
        <w:t>by the</w:t>
      </w:r>
      <w:r>
        <w:rPr>
          <w:lang w:val="en-US"/>
        </w:rPr>
        <w:t xml:space="preserve"> five</w:t>
      </w:r>
      <w:r w:rsidR="003C1C5D">
        <w:rPr>
          <w:lang w:val="en-US"/>
        </w:rPr>
        <w:t xml:space="preserve"> companies </w:t>
      </w:r>
      <w:r>
        <w:rPr>
          <w:lang w:val="en-US"/>
        </w:rPr>
        <w:t>to RAN1#80bis meeting [2-6]</w:t>
      </w:r>
      <w:r w:rsidR="003C1C5D">
        <w:rPr>
          <w:lang w:val="en-US"/>
        </w:rPr>
        <w:t xml:space="preserve">. </w:t>
      </w:r>
      <w:r>
        <w:rPr>
          <w:lang w:val="en-US"/>
        </w:rPr>
        <w:t xml:space="preserve">The evaluation results are summarized considering the following agreement: </w:t>
      </w:r>
    </w:p>
    <w:p w:rsidR="00CA265C" w:rsidRPr="002E63C0" w:rsidRDefault="00CA265C" w:rsidP="00CA265C">
      <w:pPr>
        <w:rPr>
          <w:i/>
        </w:rPr>
      </w:pPr>
      <w:r w:rsidRPr="002E63C0">
        <w:rPr>
          <w:i/>
        </w:rPr>
        <w:t>The following percentiles should be used in a simulation performance summary tabl</w:t>
      </w:r>
      <w:r>
        <w:rPr>
          <w:i/>
        </w:rPr>
        <w:t>e: 40%, 50%, 70%, 80%, and 90%.</w:t>
      </w:r>
    </w:p>
    <w:p w:rsidR="003268E3" w:rsidRDefault="00500A3B" w:rsidP="00DC4224">
      <w:pPr>
        <w:rPr>
          <w:lang w:val="en-US"/>
        </w:rPr>
      </w:pPr>
      <w:r>
        <w:rPr>
          <w:lang w:val="en-US"/>
        </w:rPr>
        <w:t>It is expected that t</w:t>
      </w:r>
      <w:r w:rsidR="003C1C5D">
        <w:rPr>
          <w:lang w:val="en-US"/>
        </w:rPr>
        <w:t>he</w:t>
      </w:r>
      <w:r>
        <w:rPr>
          <w:lang w:val="en-US"/>
        </w:rPr>
        <w:t>se</w:t>
      </w:r>
      <w:r w:rsidR="003C1C5D">
        <w:rPr>
          <w:lang w:val="en-US"/>
        </w:rPr>
        <w:t xml:space="preserve"> tables </w:t>
      </w:r>
      <w:r>
        <w:rPr>
          <w:lang w:val="en-US"/>
        </w:rPr>
        <w:t>are to be captured in TR37.857, tabulating baseline evaluation results</w:t>
      </w:r>
      <w:r w:rsidR="003C1C5D">
        <w:rPr>
          <w:lang w:val="en-US"/>
        </w:rPr>
        <w:t xml:space="preserve"> for all scenarios</w:t>
      </w:r>
      <w:r w:rsidR="0008134B">
        <w:rPr>
          <w:lang w:val="en-US"/>
        </w:rPr>
        <w:t xml:space="preserve"> </w:t>
      </w:r>
      <w:r w:rsidR="003C1C5D">
        <w:rPr>
          <w:lang w:val="en-US"/>
        </w:rPr>
        <w:t>and for all the agreed percentages</w:t>
      </w:r>
      <w:r>
        <w:rPr>
          <w:lang w:val="en-US"/>
        </w:rPr>
        <w:t xml:space="preserve"> for OTDOA</w:t>
      </w:r>
      <w:r w:rsidR="001109CB">
        <w:rPr>
          <w:lang w:val="en-US"/>
        </w:rPr>
        <w:t xml:space="preserve"> and CID</w:t>
      </w:r>
      <w:r w:rsidR="003C1C5D">
        <w:rPr>
          <w:lang w:val="en-US"/>
        </w:rPr>
        <w:t>.</w:t>
      </w:r>
      <w:r w:rsidR="00CA265C">
        <w:rPr>
          <w:lang w:val="en-US"/>
        </w:rPr>
        <w:t xml:space="preserve"> The tables can be further updated </w:t>
      </w:r>
      <w:r>
        <w:rPr>
          <w:lang w:val="en-US"/>
        </w:rPr>
        <w:t>considering new and revised simulation</w:t>
      </w:r>
      <w:r w:rsidR="00CA265C">
        <w:rPr>
          <w:lang w:val="en-US"/>
        </w:rPr>
        <w:t xml:space="preserve"> results submitted to RAN1#81. </w:t>
      </w:r>
      <w:r w:rsidR="003C1C5D">
        <w:rPr>
          <w:lang w:val="en-US"/>
        </w:rPr>
        <w:t xml:space="preserve"> </w:t>
      </w:r>
      <w:r w:rsidR="00220F77">
        <w:rPr>
          <w:lang w:val="en-US"/>
        </w:rPr>
        <w:t xml:space="preserve">  </w:t>
      </w:r>
      <w:r w:rsidR="002E63C0">
        <w:rPr>
          <w:lang w:val="en-US"/>
        </w:rPr>
        <w:t xml:space="preserve"> </w:t>
      </w:r>
    </w:p>
    <w:p w:rsidR="000D369E" w:rsidRDefault="00A31819" w:rsidP="000D369E">
      <w:pPr>
        <w:pStyle w:val="Heading1"/>
        <w:rPr>
          <w:lang w:val="en-US"/>
        </w:rPr>
      </w:pPr>
      <w:r>
        <w:rPr>
          <w:lang w:val="en-US"/>
        </w:rPr>
        <w:t>Simulation Results</w:t>
      </w:r>
      <w:r w:rsidR="00DC4224">
        <w:rPr>
          <w:lang w:val="en-US"/>
        </w:rPr>
        <w:t xml:space="preserve"> for Horizontal Positioning Accuracy</w:t>
      </w:r>
    </w:p>
    <w:p w:rsidR="001775FD" w:rsidRPr="0044549B" w:rsidRDefault="0044549B" w:rsidP="0044549B">
      <w:pPr>
        <w:rPr>
          <w:lang w:val="en-US"/>
        </w:rPr>
      </w:pPr>
      <w:r>
        <w:rPr>
          <w:lang w:val="en-US"/>
        </w:rPr>
        <w:t xml:space="preserve">The simulation results are taken </w:t>
      </w:r>
      <w:r w:rsidR="00500A3B">
        <w:rPr>
          <w:lang w:val="en-US"/>
        </w:rPr>
        <w:t xml:space="preserve">manually </w:t>
      </w:r>
      <w:r>
        <w:rPr>
          <w:lang w:val="en-US"/>
        </w:rPr>
        <w:t>from</w:t>
      </w:r>
      <w:r w:rsidR="000B6370">
        <w:rPr>
          <w:lang w:val="en-US"/>
        </w:rPr>
        <w:t xml:space="preserve"> the contributions [2-6].</w:t>
      </w:r>
      <w:r w:rsidR="000353AC">
        <w:rPr>
          <w:lang w:val="en-US"/>
        </w:rPr>
        <w:t xml:space="preserve"> The empty boxes represent the fact that the corresponding company has not provided the result for that particular item. Some values are approximately picked based on the CFD curves and might have slight accuracy issue.</w:t>
      </w:r>
      <w:r w:rsidR="00FD629C">
        <w:rPr>
          <w:lang w:val="en-US"/>
        </w:rPr>
        <w:t xml:space="preserve"> The values in the tables are the positioning error in meters.</w:t>
      </w:r>
      <w:r w:rsidR="000353AC">
        <w:rPr>
          <w:lang w:val="en-US"/>
        </w:rPr>
        <w:t xml:space="preserve"> </w:t>
      </w:r>
      <w:r>
        <w:rPr>
          <w:lang w:val="en-US"/>
        </w:rPr>
        <w:t xml:space="preserve"> </w:t>
      </w:r>
    </w:p>
    <w:p w:rsidR="00DC4224" w:rsidRPr="00DC4224" w:rsidRDefault="00DC4224" w:rsidP="00DC4224">
      <w:pPr>
        <w:pStyle w:val="Heading2"/>
        <w:rPr>
          <w:sz w:val="30"/>
          <w:szCs w:val="30"/>
          <w:lang w:val="en-US"/>
        </w:rPr>
      </w:pPr>
      <w:r w:rsidRPr="00DC4224">
        <w:rPr>
          <w:sz w:val="30"/>
          <w:szCs w:val="30"/>
          <w:lang w:val="en-US"/>
        </w:rPr>
        <w:t>Case 1: Outdoor macro + outdoor small cell deployment scenarios</w:t>
      </w:r>
    </w:p>
    <w:p w:rsidR="00DC4224" w:rsidRDefault="00DC4224" w:rsidP="00DC4224">
      <w:pPr>
        <w:pStyle w:val="Heading3"/>
        <w:rPr>
          <w:lang w:val="en-US"/>
        </w:rPr>
      </w:pPr>
      <w:r w:rsidRPr="00DC4224">
        <w:rPr>
          <w:lang w:val="en-US"/>
        </w:rPr>
        <w:t xml:space="preserve">Outdoor macro + 10 small cells </w:t>
      </w:r>
    </w:p>
    <w:p w:rsidR="005D141F" w:rsidRPr="005D141F" w:rsidRDefault="0044549B" w:rsidP="005249F1">
      <w:pPr>
        <w:jc w:val="center"/>
        <w:rPr>
          <w:b/>
          <w:lang w:val="en-US"/>
        </w:rPr>
      </w:pPr>
      <w:r>
        <w:rPr>
          <w:b/>
          <w:lang w:val="en-US"/>
        </w:rPr>
        <w:t xml:space="preserve">Table 2.1.1.1: CID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5D141F" w:rsidTr="005D141F">
        <w:trPr>
          <w:jc w:val="center"/>
        </w:trPr>
        <w:tc>
          <w:tcPr>
            <w:tcW w:w="2377" w:type="dxa"/>
            <w:shd w:val="clear" w:color="auto" w:fill="FFFF00"/>
          </w:tcPr>
          <w:p w:rsidR="005D141F" w:rsidRPr="00F75093" w:rsidRDefault="005D141F" w:rsidP="005D141F">
            <w:pPr>
              <w:rPr>
                <w:b/>
              </w:rPr>
            </w:pPr>
            <w:r>
              <w:rPr>
                <w:b/>
              </w:rPr>
              <w:t>Company</w:t>
            </w:r>
          </w:p>
        </w:tc>
        <w:tc>
          <w:tcPr>
            <w:tcW w:w="1190" w:type="dxa"/>
            <w:shd w:val="clear" w:color="auto" w:fill="FFFF00"/>
          </w:tcPr>
          <w:p w:rsidR="005D141F" w:rsidRPr="00F75093" w:rsidRDefault="005D141F" w:rsidP="005D141F">
            <w:pPr>
              <w:rPr>
                <w:b/>
              </w:rPr>
            </w:pPr>
            <w:r w:rsidRPr="00F75093">
              <w:rPr>
                <w:b/>
              </w:rPr>
              <w:t>40%</w:t>
            </w:r>
          </w:p>
        </w:tc>
        <w:tc>
          <w:tcPr>
            <w:tcW w:w="1189" w:type="dxa"/>
            <w:shd w:val="clear" w:color="auto" w:fill="FFFF00"/>
          </w:tcPr>
          <w:p w:rsidR="005D141F" w:rsidRPr="00F75093" w:rsidRDefault="005D141F" w:rsidP="005D141F">
            <w:pPr>
              <w:rPr>
                <w:b/>
              </w:rPr>
            </w:pPr>
            <w:r w:rsidRPr="00F75093">
              <w:rPr>
                <w:b/>
              </w:rPr>
              <w:t>50%</w:t>
            </w:r>
          </w:p>
        </w:tc>
        <w:tc>
          <w:tcPr>
            <w:tcW w:w="1189" w:type="dxa"/>
            <w:shd w:val="clear" w:color="auto" w:fill="FFFF00"/>
          </w:tcPr>
          <w:p w:rsidR="005D141F" w:rsidRPr="00F75093" w:rsidRDefault="005D141F" w:rsidP="005D141F">
            <w:pPr>
              <w:rPr>
                <w:b/>
              </w:rPr>
            </w:pPr>
            <w:r w:rsidRPr="00F75093">
              <w:rPr>
                <w:b/>
              </w:rPr>
              <w:t>70%</w:t>
            </w:r>
          </w:p>
        </w:tc>
        <w:tc>
          <w:tcPr>
            <w:tcW w:w="1189" w:type="dxa"/>
            <w:shd w:val="clear" w:color="auto" w:fill="FFFF00"/>
          </w:tcPr>
          <w:p w:rsidR="005D141F" w:rsidRPr="00F75093" w:rsidRDefault="005D141F" w:rsidP="005D141F">
            <w:pPr>
              <w:rPr>
                <w:b/>
              </w:rPr>
            </w:pPr>
            <w:r w:rsidRPr="00F75093">
              <w:rPr>
                <w:b/>
              </w:rPr>
              <w:t>80%</w:t>
            </w:r>
          </w:p>
        </w:tc>
        <w:tc>
          <w:tcPr>
            <w:tcW w:w="1189" w:type="dxa"/>
            <w:shd w:val="clear" w:color="auto" w:fill="FFFF00"/>
          </w:tcPr>
          <w:p w:rsidR="005D141F" w:rsidRPr="00F75093" w:rsidRDefault="005D141F" w:rsidP="005D141F">
            <w:pPr>
              <w:rPr>
                <w:b/>
              </w:rPr>
            </w:pPr>
            <w:r w:rsidRPr="00F75093">
              <w:rPr>
                <w:b/>
              </w:rPr>
              <w:t>90%</w:t>
            </w:r>
          </w:p>
        </w:tc>
      </w:tr>
      <w:tr w:rsidR="005D141F" w:rsidTr="005D141F">
        <w:trPr>
          <w:jc w:val="center"/>
        </w:trPr>
        <w:tc>
          <w:tcPr>
            <w:tcW w:w="2377" w:type="dxa"/>
            <w:shd w:val="clear" w:color="auto" w:fill="FFFF00"/>
          </w:tcPr>
          <w:p w:rsidR="005D141F" w:rsidRPr="007D0A29" w:rsidRDefault="005D141F" w:rsidP="005D141F">
            <w:pPr>
              <w:rPr>
                <w:b/>
              </w:rPr>
            </w:pPr>
            <w:r w:rsidRPr="007D0A29">
              <w:rPr>
                <w:b/>
              </w:rPr>
              <w:t>Ericsson</w:t>
            </w:r>
          </w:p>
        </w:tc>
        <w:tc>
          <w:tcPr>
            <w:tcW w:w="1190" w:type="dxa"/>
            <w:shd w:val="clear" w:color="auto" w:fill="FFFF00"/>
          </w:tcPr>
          <w:p w:rsidR="005D141F" w:rsidRDefault="005D141F" w:rsidP="005D141F">
            <w:r>
              <w:t>34</w:t>
            </w:r>
          </w:p>
        </w:tc>
        <w:tc>
          <w:tcPr>
            <w:tcW w:w="1189" w:type="dxa"/>
            <w:shd w:val="clear" w:color="auto" w:fill="FFFF00"/>
          </w:tcPr>
          <w:p w:rsidR="005D141F" w:rsidRDefault="005D141F" w:rsidP="005D141F">
            <w:r>
              <w:t>42</w:t>
            </w:r>
          </w:p>
        </w:tc>
        <w:tc>
          <w:tcPr>
            <w:tcW w:w="1189" w:type="dxa"/>
            <w:shd w:val="clear" w:color="auto" w:fill="FFFF00"/>
          </w:tcPr>
          <w:p w:rsidR="005D141F" w:rsidRDefault="005D141F" w:rsidP="005D141F">
            <w:r>
              <w:t>86</w:t>
            </w:r>
          </w:p>
        </w:tc>
        <w:tc>
          <w:tcPr>
            <w:tcW w:w="1189" w:type="dxa"/>
            <w:shd w:val="clear" w:color="auto" w:fill="FFFF00"/>
          </w:tcPr>
          <w:p w:rsidR="005D141F" w:rsidRDefault="005D141F" w:rsidP="005D141F">
            <w:r>
              <w:t>122</w:t>
            </w:r>
          </w:p>
        </w:tc>
        <w:tc>
          <w:tcPr>
            <w:tcW w:w="1189" w:type="dxa"/>
            <w:shd w:val="clear" w:color="auto" w:fill="FFFF00"/>
          </w:tcPr>
          <w:p w:rsidR="005D141F" w:rsidRDefault="005D141F" w:rsidP="005D141F">
            <w:r>
              <w:t>184</w:t>
            </w:r>
          </w:p>
        </w:tc>
      </w:tr>
      <w:tr w:rsidR="005D141F" w:rsidTr="005D141F">
        <w:trPr>
          <w:jc w:val="center"/>
        </w:trPr>
        <w:tc>
          <w:tcPr>
            <w:tcW w:w="2377" w:type="dxa"/>
            <w:shd w:val="clear" w:color="auto" w:fill="FFFF00"/>
          </w:tcPr>
          <w:p w:rsidR="005D141F" w:rsidRPr="007D0A29" w:rsidRDefault="007D0A29" w:rsidP="005D141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5D141F" w:rsidRDefault="005D141F" w:rsidP="005D141F"/>
        </w:tc>
        <w:tc>
          <w:tcPr>
            <w:tcW w:w="1189" w:type="dxa"/>
            <w:shd w:val="clear" w:color="auto" w:fill="FFFF00"/>
          </w:tcPr>
          <w:p w:rsidR="005D141F" w:rsidRDefault="005D141F" w:rsidP="005D141F"/>
        </w:tc>
        <w:tc>
          <w:tcPr>
            <w:tcW w:w="1189" w:type="dxa"/>
            <w:shd w:val="clear" w:color="auto" w:fill="FFFF00"/>
          </w:tcPr>
          <w:p w:rsidR="005D141F" w:rsidRDefault="005D141F" w:rsidP="005D141F"/>
        </w:tc>
        <w:tc>
          <w:tcPr>
            <w:tcW w:w="1189" w:type="dxa"/>
            <w:shd w:val="clear" w:color="auto" w:fill="FFFF00"/>
          </w:tcPr>
          <w:p w:rsidR="005D141F" w:rsidRDefault="005D141F" w:rsidP="005D141F"/>
        </w:tc>
        <w:tc>
          <w:tcPr>
            <w:tcW w:w="1189" w:type="dxa"/>
            <w:shd w:val="clear" w:color="auto" w:fill="FFFF00"/>
          </w:tcPr>
          <w:p w:rsidR="005D141F" w:rsidRDefault="005D141F" w:rsidP="005D141F"/>
        </w:tc>
      </w:tr>
      <w:tr w:rsidR="005D141F" w:rsidTr="005D141F">
        <w:trPr>
          <w:jc w:val="center"/>
        </w:trPr>
        <w:tc>
          <w:tcPr>
            <w:tcW w:w="2377" w:type="dxa"/>
            <w:shd w:val="clear" w:color="auto" w:fill="FFFF00"/>
          </w:tcPr>
          <w:p w:rsidR="005D141F" w:rsidRPr="007D0A29" w:rsidRDefault="007D0A29" w:rsidP="005D141F">
            <w:pPr>
              <w:rPr>
                <w:b/>
              </w:rPr>
            </w:pPr>
            <w:r w:rsidRPr="007D0A29">
              <w:rPr>
                <w:b/>
              </w:rPr>
              <w:t>Intel Corporation</w:t>
            </w:r>
          </w:p>
        </w:tc>
        <w:tc>
          <w:tcPr>
            <w:tcW w:w="1190" w:type="dxa"/>
            <w:shd w:val="clear" w:color="auto" w:fill="FFFF00"/>
          </w:tcPr>
          <w:p w:rsidR="005D141F" w:rsidRDefault="005D141F" w:rsidP="005D141F"/>
        </w:tc>
        <w:tc>
          <w:tcPr>
            <w:tcW w:w="1189" w:type="dxa"/>
            <w:shd w:val="clear" w:color="auto" w:fill="FFFF00"/>
          </w:tcPr>
          <w:p w:rsidR="005D141F" w:rsidRDefault="005D141F" w:rsidP="005D141F"/>
        </w:tc>
        <w:tc>
          <w:tcPr>
            <w:tcW w:w="1189" w:type="dxa"/>
            <w:shd w:val="clear" w:color="auto" w:fill="FFFF00"/>
          </w:tcPr>
          <w:p w:rsidR="005D141F" w:rsidRDefault="005D141F" w:rsidP="005D141F"/>
        </w:tc>
        <w:tc>
          <w:tcPr>
            <w:tcW w:w="1189" w:type="dxa"/>
            <w:shd w:val="clear" w:color="auto" w:fill="FFFF00"/>
          </w:tcPr>
          <w:p w:rsidR="005D141F" w:rsidRDefault="005D141F" w:rsidP="005D141F"/>
        </w:tc>
        <w:tc>
          <w:tcPr>
            <w:tcW w:w="1189" w:type="dxa"/>
            <w:shd w:val="clear" w:color="auto" w:fill="FFFF00"/>
          </w:tcPr>
          <w:p w:rsidR="005D141F" w:rsidRDefault="005D141F" w:rsidP="005D141F"/>
        </w:tc>
      </w:tr>
      <w:tr w:rsidR="007D0A29" w:rsidTr="005D141F">
        <w:trPr>
          <w:jc w:val="center"/>
        </w:trPr>
        <w:tc>
          <w:tcPr>
            <w:tcW w:w="2377" w:type="dxa"/>
            <w:shd w:val="clear" w:color="auto" w:fill="FFFF00"/>
          </w:tcPr>
          <w:p w:rsidR="007D0A29" w:rsidRPr="007D0A29" w:rsidRDefault="007D0A29" w:rsidP="005D141F">
            <w:pPr>
              <w:rPr>
                <w:b/>
              </w:rPr>
            </w:pPr>
            <w:r w:rsidRPr="007D0A29">
              <w:rPr>
                <w:b/>
              </w:rPr>
              <w:t>LG Electronics</w:t>
            </w:r>
          </w:p>
        </w:tc>
        <w:tc>
          <w:tcPr>
            <w:tcW w:w="1190"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r>
      <w:tr w:rsidR="007D0A29" w:rsidTr="005D141F">
        <w:trPr>
          <w:jc w:val="center"/>
        </w:trPr>
        <w:tc>
          <w:tcPr>
            <w:tcW w:w="2377" w:type="dxa"/>
            <w:shd w:val="clear" w:color="auto" w:fill="FFFF00"/>
          </w:tcPr>
          <w:p w:rsidR="007D0A29" w:rsidRPr="007D0A29" w:rsidRDefault="007D0A29" w:rsidP="005D141F">
            <w:pPr>
              <w:rPr>
                <w:b/>
              </w:rPr>
            </w:pPr>
            <w:r w:rsidRPr="007D0A29">
              <w:rPr>
                <w:b/>
              </w:rPr>
              <w:t>Qualcomm Inc.</w:t>
            </w:r>
          </w:p>
        </w:tc>
        <w:tc>
          <w:tcPr>
            <w:tcW w:w="1190" w:type="dxa"/>
            <w:shd w:val="clear" w:color="auto" w:fill="FFFF00"/>
          </w:tcPr>
          <w:p w:rsidR="007D0A29" w:rsidRDefault="004F4C27" w:rsidP="005D141F">
            <w:r>
              <w:t>23</w:t>
            </w:r>
          </w:p>
        </w:tc>
        <w:tc>
          <w:tcPr>
            <w:tcW w:w="1189" w:type="dxa"/>
            <w:shd w:val="clear" w:color="auto" w:fill="FFFF00"/>
          </w:tcPr>
          <w:p w:rsidR="007D0A29" w:rsidRDefault="004F4C27" w:rsidP="005D141F">
            <w:r>
              <w:t>31</w:t>
            </w:r>
          </w:p>
        </w:tc>
        <w:tc>
          <w:tcPr>
            <w:tcW w:w="1189" w:type="dxa"/>
            <w:shd w:val="clear" w:color="auto" w:fill="FFFF00"/>
          </w:tcPr>
          <w:p w:rsidR="007D0A29" w:rsidRDefault="004F4C27" w:rsidP="005D141F">
            <w:r>
              <w:t>64</w:t>
            </w:r>
          </w:p>
        </w:tc>
        <w:tc>
          <w:tcPr>
            <w:tcW w:w="1189" w:type="dxa"/>
            <w:shd w:val="clear" w:color="auto" w:fill="FFFF00"/>
          </w:tcPr>
          <w:p w:rsidR="007D0A29" w:rsidRDefault="004F4C27" w:rsidP="005D141F">
            <w:r>
              <w:t>100</w:t>
            </w:r>
          </w:p>
        </w:tc>
        <w:tc>
          <w:tcPr>
            <w:tcW w:w="1189" w:type="dxa"/>
            <w:shd w:val="clear" w:color="auto" w:fill="FFFF00"/>
          </w:tcPr>
          <w:p w:rsidR="007D0A29" w:rsidRDefault="004F4C27" w:rsidP="005D141F">
            <w:r>
              <w:t>156</w:t>
            </w:r>
          </w:p>
        </w:tc>
      </w:tr>
    </w:tbl>
    <w:p w:rsidR="005D141F" w:rsidRDefault="005D141F" w:rsidP="005D141F">
      <w:pPr>
        <w:rPr>
          <w:lang w:val="en-US"/>
        </w:rPr>
      </w:pPr>
    </w:p>
    <w:p w:rsidR="005D141F" w:rsidRPr="005D141F" w:rsidRDefault="0044549B" w:rsidP="005249F1">
      <w:pPr>
        <w:jc w:val="center"/>
        <w:rPr>
          <w:b/>
          <w:lang w:val="en-US"/>
        </w:rPr>
      </w:pPr>
      <w:r>
        <w:rPr>
          <w:b/>
          <w:lang w:val="en-US"/>
        </w:rPr>
        <w:t>Table 2.1.1.2: OTDOA</w:t>
      </w:r>
      <w:r w:rsidR="00FD629C">
        <w:rPr>
          <w:b/>
          <w:lang w:val="en-US"/>
        </w:rPr>
        <w:t xml:space="preserve">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5D141F" w:rsidTr="005249F1">
        <w:trPr>
          <w:jc w:val="center"/>
        </w:trPr>
        <w:tc>
          <w:tcPr>
            <w:tcW w:w="2377" w:type="dxa"/>
            <w:shd w:val="clear" w:color="auto" w:fill="92D050"/>
          </w:tcPr>
          <w:p w:rsidR="005D141F" w:rsidRPr="00F75093" w:rsidRDefault="005D141F" w:rsidP="005D141F">
            <w:pPr>
              <w:rPr>
                <w:b/>
              </w:rPr>
            </w:pPr>
            <w:r>
              <w:rPr>
                <w:b/>
              </w:rPr>
              <w:t>Company</w:t>
            </w:r>
          </w:p>
        </w:tc>
        <w:tc>
          <w:tcPr>
            <w:tcW w:w="1190" w:type="dxa"/>
            <w:shd w:val="clear" w:color="auto" w:fill="92D050"/>
          </w:tcPr>
          <w:p w:rsidR="005D141F" w:rsidRPr="00F75093" w:rsidRDefault="005D141F" w:rsidP="005D141F">
            <w:pPr>
              <w:rPr>
                <w:b/>
              </w:rPr>
            </w:pPr>
            <w:r w:rsidRPr="00F75093">
              <w:rPr>
                <w:b/>
              </w:rPr>
              <w:t>40%</w:t>
            </w:r>
          </w:p>
        </w:tc>
        <w:tc>
          <w:tcPr>
            <w:tcW w:w="1189" w:type="dxa"/>
            <w:shd w:val="clear" w:color="auto" w:fill="92D050"/>
          </w:tcPr>
          <w:p w:rsidR="005D141F" w:rsidRPr="00F75093" w:rsidRDefault="005D141F" w:rsidP="005D141F">
            <w:pPr>
              <w:rPr>
                <w:b/>
              </w:rPr>
            </w:pPr>
            <w:r w:rsidRPr="00F75093">
              <w:rPr>
                <w:b/>
              </w:rPr>
              <w:t>50%</w:t>
            </w:r>
          </w:p>
        </w:tc>
        <w:tc>
          <w:tcPr>
            <w:tcW w:w="1189" w:type="dxa"/>
            <w:shd w:val="clear" w:color="auto" w:fill="92D050"/>
          </w:tcPr>
          <w:p w:rsidR="005D141F" w:rsidRPr="00F75093" w:rsidRDefault="005D141F" w:rsidP="005D141F">
            <w:pPr>
              <w:rPr>
                <w:b/>
              </w:rPr>
            </w:pPr>
            <w:r w:rsidRPr="00F75093">
              <w:rPr>
                <w:b/>
              </w:rPr>
              <w:t>70%</w:t>
            </w:r>
          </w:p>
        </w:tc>
        <w:tc>
          <w:tcPr>
            <w:tcW w:w="1189" w:type="dxa"/>
            <w:shd w:val="clear" w:color="auto" w:fill="92D050"/>
          </w:tcPr>
          <w:p w:rsidR="005D141F" w:rsidRPr="00F75093" w:rsidRDefault="005D141F" w:rsidP="005D141F">
            <w:pPr>
              <w:rPr>
                <w:b/>
              </w:rPr>
            </w:pPr>
            <w:r w:rsidRPr="00F75093">
              <w:rPr>
                <w:b/>
              </w:rPr>
              <w:t>80%</w:t>
            </w:r>
          </w:p>
        </w:tc>
        <w:tc>
          <w:tcPr>
            <w:tcW w:w="1189" w:type="dxa"/>
            <w:shd w:val="clear" w:color="auto" w:fill="92D050"/>
          </w:tcPr>
          <w:p w:rsidR="005D141F" w:rsidRPr="00F75093" w:rsidRDefault="005D141F" w:rsidP="005D141F">
            <w:pPr>
              <w:rPr>
                <w:b/>
              </w:rPr>
            </w:pPr>
            <w:r w:rsidRPr="00F75093">
              <w:rPr>
                <w:b/>
              </w:rPr>
              <w:t>90%</w:t>
            </w:r>
          </w:p>
        </w:tc>
      </w:tr>
      <w:tr w:rsidR="007D0A29" w:rsidTr="005249F1">
        <w:trPr>
          <w:jc w:val="center"/>
        </w:trPr>
        <w:tc>
          <w:tcPr>
            <w:tcW w:w="2377" w:type="dxa"/>
            <w:shd w:val="clear" w:color="auto" w:fill="92D050"/>
          </w:tcPr>
          <w:p w:rsidR="007D0A29" w:rsidRPr="007D0A29" w:rsidRDefault="007D0A29" w:rsidP="001A664F">
            <w:pPr>
              <w:rPr>
                <w:b/>
              </w:rPr>
            </w:pPr>
            <w:r w:rsidRPr="007D0A29">
              <w:rPr>
                <w:b/>
              </w:rPr>
              <w:t>Ericsson</w:t>
            </w:r>
          </w:p>
        </w:tc>
        <w:tc>
          <w:tcPr>
            <w:tcW w:w="1190" w:type="dxa"/>
            <w:shd w:val="clear" w:color="auto" w:fill="92D050"/>
          </w:tcPr>
          <w:p w:rsidR="007D0A29" w:rsidRDefault="007D0A29" w:rsidP="005D141F">
            <w:r>
              <w:t>11</w:t>
            </w:r>
          </w:p>
        </w:tc>
        <w:tc>
          <w:tcPr>
            <w:tcW w:w="1189" w:type="dxa"/>
            <w:shd w:val="clear" w:color="auto" w:fill="92D050"/>
          </w:tcPr>
          <w:p w:rsidR="007D0A29" w:rsidRDefault="007D0A29" w:rsidP="005D141F">
            <w:r>
              <w:t>13</w:t>
            </w:r>
          </w:p>
        </w:tc>
        <w:tc>
          <w:tcPr>
            <w:tcW w:w="1189" w:type="dxa"/>
            <w:shd w:val="clear" w:color="auto" w:fill="92D050"/>
          </w:tcPr>
          <w:p w:rsidR="007D0A29" w:rsidRDefault="007D0A29" w:rsidP="005D141F">
            <w:r>
              <w:t>19</w:t>
            </w:r>
          </w:p>
        </w:tc>
        <w:tc>
          <w:tcPr>
            <w:tcW w:w="1189" w:type="dxa"/>
            <w:shd w:val="clear" w:color="auto" w:fill="92D050"/>
          </w:tcPr>
          <w:p w:rsidR="007D0A29" w:rsidRDefault="007D0A29" w:rsidP="005D141F">
            <w:r>
              <w:t>25</w:t>
            </w:r>
          </w:p>
        </w:tc>
        <w:tc>
          <w:tcPr>
            <w:tcW w:w="1189" w:type="dxa"/>
            <w:shd w:val="clear" w:color="auto" w:fill="92D050"/>
          </w:tcPr>
          <w:p w:rsidR="007D0A29" w:rsidRDefault="007D0A29" w:rsidP="005D141F">
            <w:r>
              <w:t>36</w:t>
            </w:r>
          </w:p>
        </w:tc>
      </w:tr>
      <w:tr w:rsidR="007D0A29" w:rsidTr="005249F1">
        <w:trPr>
          <w:jc w:val="center"/>
        </w:trPr>
        <w:tc>
          <w:tcPr>
            <w:tcW w:w="2377" w:type="dxa"/>
            <w:shd w:val="clear" w:color="auto" w:fill="92D050"/>
          </w:tcPr>
          <w:p w:rsidR="007D0A29" w:rsidRPr="007D0A29" w:rsidRDefault="007D0A29"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7D0A29" w:rsidRDefault="007D0A29" w:rsidP="005D141F"/>
        </w:tc>
        <w:tc>
          <w:tcPr>
            <w:tcW w:w="1189" w:type="dxa"/>
            <w:shd w:val="clear" w:color="auto" w:fill="92D050"/>
          </w:tcPr>
          <w:p w:rsidR="007D0A29" w:rsidRDefault="007D0A29" w:rsidP="005D141F"/>
        </w:tc>
        <w:tc>
          <w:tcPr>
            <w:tcW w:w="1189" w:type="dxa"/>
            <w:shd w:val="clear" w:color="auto" w:fill="92D050"/>
          </w:tcPr>
          <w:p w:rsidR="007D0A29" w:rsidRDefault="007D0A29" w:rsidP="005D141F"/>
        </w:tc>
        <w:tc>
          <w:tcPr>
            <w:tcW w:w="1189" w:type="dxa"/>
            <w:shd w:val="clear" w:color="auto" w:fill="92D050"/>
          </w:tcPr>
          <w:p w:rsidR="007D0A29" w:rsidRDefault="007D0A29" w:rsidP="005D141F"/>
        </w:tc>
        <w:tc>
          <w:tcPr>
            <w:tcW w:w="1189" w:type="dxa"/>
            <w:shd w:val="clear" w:color="auto" w:fill="92D050"/>
          </w:tcPr>
          <w:p w:rsidR="007D0A29" w:rsidRDefault="007D0A29" w:rsidP="005D141F"/>
        </w:tc>
      </w:tr>
      <w:tr w:rsidR="007D0A29" w:rsidTr="005249F1">
        <w:trPr>
          <w:jc w:val="center"/>
        </w:trPr>
        <w:tc>
          <w:tcPr>
            <w:tcW w:w="2377" w:type="dxa"/>
            <w:shd w:val="clear" w:color="auto" w:fill="92D050"/>
          </w:tcPr>
          <w:p w:rsidR="007D0A29" w:rsidRPr="007D0A29" w:rsidRDefault="007D0A29" w:rsidP="001A664F">
            <w:pPr>
              <w:rPr>
                <w:b/>
              </w:rPr>
            </w:pPr>
            <w:r w:rsidRPr="007D0A29">
              <w:rPr>
                <w:b/>
              </w:rPr>
              <w:t>Intel Corporation</w:t>
            </w:r>
          </w:p>
        </w:tc>
        <w:tc>
          <w:tcPr>
            <w:tcW w:w="1190" w:type="dxa"/>
            <w:shd w:val="clear" w:color="auto" w:fill="92D050"/>
          </w:tcPr>
          <w:p w:rsidR="007D0A29" w:rsidRDefault="00471D85" w:rsidP="005D141F">
            <w:r>
              <w:t>14</w:t>
            </w:r>
          </w:p>
        </w:tc>
        <w:tc>
          <w:tcPr>
            <w:tcW w:w="1189" w:type="dxa"/>
            <w:shd w:val="clear" w:color="auto" w:fill="92D050"/>
          </w:tcPr>
          <w:p w:rsidR="007D0A29" w:rsidRDefault="00471D85" w:rsidP="005D141F">
            <w:r>
              <w:t>17</w:t>
            </w:r>
          </w:p>
        </w:tc>
        <w:tc>
          <w:tcPr>
            <w:tcW w:w="1189" w:type="dxa"/>
            <w:shd w:val="clear" w:color="auto" w:fill="92D050"/>
          </w:tcPr>
          <w:p w:rsidR="007D0A29" w:rsidRDefault="00471D85" w:rsidP="005D141F">
            <w:r>
              <w:t>23</w:t>
            </w:r>
          </w:p>
        </w:tc>
        <w:tc>
          <w:tcPr>
            <w:tcW w:w="1189" w:type="dxa"/>
            <w:shd w:val="clear" w:color="auto" w:fill="92D050"/>
          </w:tcPr>
          <w:p w:rsidR="007D0A29" w:rsidRDefault="00471D85" w:rsidP="005D141F">
            <w:r>
              <w:t>25</w:t>
            </w:r>
          </w:p>
        </w:tc>
        <w:tc>
          <w:tcPr>
            <w:tcW w:w="1189" w:type="dxa"/>
            <w:shd w:val="clear" w:color="auto" w:fill="92D050"/>
          </w:tcPr>
          <w:p w:rsidR="007D0A29" w:rsidRDefault="00471D85" w:rsidP="005D141F">
            <w:r>
              <w:t>32</w:t>
            </w:r>
          </w:p>
        </w:tc>
      </w:tr>
      <w:tr w:rsidR="007D0A29" w:rsidTr="005249F1">
        <w:trPr>
          <w:jc w:val="center"/>
        </w:trPr>
        <w:tc>
          <w:tcPr>
            <w:tcW w:w="2377" w:type="dxa"/>
            <w:shd w:val="clear" w:color="auto" w:fill="92D050"/>
          </w:tcPr>
          <w:p w:rsidR="007D0A29" w:rsidRPr="007D0A29" w:rsidRDefault="007D0A29" w:rsidP="001A664F">
            <w:pPr>
              <w:rPr>
                <w:b/>
              </w:rPr>
            </w:pPr>
            <w:r w:rsidRPr="007D0A29">
              <w:rPr>
                <w:b/>
              </w:rPr>
              <w:t>LG Electronics</w:t>
            </w:r>
          </w:p>
        </w:tc>
        <w:tc>
          <w:tcPr>
            <w:tcW w:w="1190" w:type="dxa"/>
            <w:shd w:val="clear" w:color="auto" w:fill="92D050"/>
          </w:tcPr>
          <w:p w:rsidR="007D0A29" w:rsidRDefault="00A14E42" w:rsidP="005D141F">
            <w:r>
              <w:t>5</w:t>
            </w:r>
          </w:p>
        </w:tc>
        <w:tc>
          <w:tcPr>
            <w:tcW w:w="1189" w:type="dxa"/>
            <w:shd w:val="clear" w:color="auto" w:fill="92D050"/>
          </w:tcPr>
          <w:p w:rsidR="007D0A29" w:rsidRDefault="00A14E42" w:rsidP="005D141F">
            <w:r>
              <w:t>6</w:t>
            </w:r>
          </w:p>
        </w:tc>
        <w:tc>
          <w:tcPr>
            <w:tcW w:w="1189" w:type="dxa"/>
            <w:shd w:val="clear" w:color="auto" w:fill="92D050"/>
          </w:tcPr>
          <w:p w:rsidR="007D0A29" w:rsidRDefault="00A14E42" w:rsidP="005D141F">
            <w:r>
              <w:t>9</w:t>
            </w:r>
          </w:p>
        </w:tc>
        <w:tc>
          <w:tcPr>
            <w:tcW w:w="1189" w:type="dxa"/>
            <w:shd w:val="clear" w:color="auto" w:fill="92D050"/>
          </w:tcPr>
          <w:p w:rsidR="007D0A29" w:rsidRDefault="00A14E42" w:rsidP="005D141F">
            <w:r>
              <w:t>12</w:t>
            </w:r>
          </w:p>
        </w:tc>
        <w:tc>
          <w:tcPr>
            <w:tcW w:w="1189" w:type="dxa"/>
            <w:shd w:val="clear" w:color="auto" w:fill="92D050"/>
          </w:tcPr>
          <w:p w:rsidR="007D0A29" w:rsidRDefault="00A14E42" w:rsidP="005D141F">
            <w:r>
              <w:t>18</w:t>
            </w:r>
          </w:p>
        </w:tc>
      </w:tr>
      <w:tr w:rsidR="007D0A29" w:rsidTr="005249F1">
        <w:trPr>
          <w:jc w:val="center"/>
        </w:trPr>
        <w:tc>
          <w:tcPr>
            <w:tcW w:w="2377" w:type="dxa"/>
            <w:shd w:val="clear" w:color="auto" w:fill="92D050"/>
          </w:tcPr>
          <w:p w:rsidR="007D0A29" w:rsidRPr="007D0A29" w:rsidRDefault="007D0A29" w:rsidP="001A664F">
            <w:pPr>
              <w:rPr>
                <w:b/>
              </w:rPr>
            </w:pPr>
            <w:r w:rsidRPr="007D0A29">
              <w:rPr>
                <w:b/>
              </w:rPr>
              <w:t>Qualcomm Inc.</w:t>
            </w:r>
          </w:p>
        </w:tc>
        <w:tc>
          <w:tcPr>
            <w:tcW w:w="1190" w:type="dxa"/>
            <w:shd w:val="clear" w:color="auto" w:fill="92D050"/>
          </w:tcPr>
          <w:p w:rsidR="007D0A29" w:rsidRDefault="00747F22" w:rsidP="005D141F">
            <w:r>
              <w:t>14</w:t>
            </w:r>
          </w:p>
        </w:tc>
        <w:tc>
          <w:tcPr>
            <w:tcW w:w="1189" w:type="dxa"/>
            <w:shd w:val="clear" w:color="auto" w:fill="92D050"/>
          </w:tcPr>
          <w:p w:rsidR="007D0A29" w:rsidRDefault="00747F22" w:rsidP="005D141F">
            <w:r>
              <w:t>17</w:t>
            </w:r>
          </w:p>
        </w:tc>
        <w:tc>
          <w:tcPr>
            <w:tcW w:w="1189" w:type="dxa"/>
            <w:shd w:val="clear" w:color="auto" w:fill="92D050"/>
          </w:tcPr>
          <w:p w:rsidR="007D0A29" w:rsidRDefault="00747F22" w:rsidP="005D141F">
            <w:r>
              <w:t>22</w:t>
            </w:r>
          </w:p>
        </w:tc>
        <w:tc>
          <w:tcPr>
            <w:tcW w:w="1189" w:type="dxa"/>
            <w:shd w:val="clear" w:color="auto" w:fill="92D050"/>
          </w:tcPr>
          <w:p w:rsidR="007D0A29" w:rsidRDefault="00747F22" w:rsidP="005D141F">
            <w:r>
              <w:t>27</w:t>
            </w:r>
          </w:p>
        </w:tc>
        <w:tc>
          <w:tcPr>
            <w:tcW w:w="1189" w:type="dxa"/>
            <w:shd w:val="clear" w:color="auto" w:fill="92D050"/>
          </w:tcPr>
          <w:p w:rsidR="007D0A29" w:rsidRDefault="00747F22" w:rsidP="005D141F">
            <w:r>
              <w:t>35</w:t>
            </w:r>
          </w:p>
        </w:tc>
      </w:tr>
    </w:tbl>
    <w:p w:rsidR="0044549B" w:rsidRDefault="0044549B" w:rsidP="005D141F">
      <w:pPr>
        <w:rPr>
          <w:lang w:val="en-US"/>
        </w:rPr>
      </w:pPr>
    </w:p>
    <w:p w:rsidR="005D141F" w:rsidRPr="005D141F" w:rsidRDefault="005D141F" w:rsidP="005D141F">
      <w:pPr>
        <w:rPr>
          <w:lang w:val="en-US"/>
        </w:rPr>
      </w:pPr>
    </w:p>
    <w:p w:rsidR="005D141F" w:rsidRDefault="00DC4224" w:rsidP="00DC4224">
      <w:pPr>
        <w:pStyle w:val="Heading3"/>
        <w:rPr>
          <w:lang w:val="en-US"/>
        </w:rPr>
      </w:pPr>
      <w:r w:rsidRPr="00DC4224">
        <w:rPr>
          <w:lang w:val="en-US"/>
        </w:rPr>
        <w:t>Outdoor macro + 4 small cells</w:t>
      </w:r>
    </w:p>
    <w:p w:rsidR="00DC4224" w:rsidRPr="005D141F" w:rsidRDefault="005D141F" w:rsidP="005249F1">
      <w:pPr>
        <w:jc w:val="center"/>
        <w:rPr>
          <w:b/>
          <w:lang w:val="en-US"/>
        </w:rPr>
      </w:pPr>
      <w:r w:rsidRPr="005D141F">
        <w:rPr>
          <w:b/>
          <w:lang w:val="en-US"/>
        </w:rPr>
        <w:t>Table 2.1.</w:t>
      </w:r>
      <w:r>
        <w:rPr>
          <w:b/>
          <w:lang w:val="en-US"/>
        </w:rPr>
        <w:t>2</w:t>
      </w:r>
      <w:r w:rsidRPr="005D141F">
        <w:rPr>
          <w:b/>
          <w:lang w:val="en-US"/>
        </w:rPr>
        <w:t>.1</w:t>
      </w:r>
      <w:r w:rsidR="00FD629C">
        <w:rPr>
          <w:b/>
          <w:lang w:val="en-US"/>
        </w:rPr>
        <w:t xml:space="preserve">: CID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5D141F" w:rsidTr="005D141F">
        <w:trPr>
          <w:jc w:val="center"/>
        </w:trPr>
        <w:tc>
          <w:tcPr>
            <w:tcW w:w="2377" w:type="dxa"/>
            <w:shd w:val="clear" w:color="auto" w:fill="FFFF00"/>
          </w:tcPr>
          <w:p w:rsidR="005D141F" w:rsidRPr="00F75093" w:rsidRDefault="005D141F" w:rsidP="005D141F">
            <w:pPr>
              <w:rPr>
                <w:b/>
              </w:rPr>
            </w:pPr>
            <w:r>
              <w:rPr>
                <w:b/>
              </w:rPr>
              <w:t>Company</w:t>
            </w:r>
          </w:p>
        </w:tc>
        <w:tc>
          <w:tcPr>
            <w:tcW w:w="1190" w:type="dxa"/>
            <w:shd w:val="clear" w:color="auto" w:fill="FFFF00"/>
          </w:tcPr>
          <w:p w:rsidR="005D141F" w:rsidRPr="00F75093" w:rsidRDefault="005D141F" w:rsidP="005D141F">
            <w:pPr>
              <w:rPr>
                <w:b/>
              </w:rPr>
            </w:pPr>
            <w:r w:rsidRPr="00F75093">
              <w:rPr>
                <w:b/>
              </w:rPr>
              <w:t>40%</w:t>
            </w:r>
          </w:p>
        </w:tc>
        <w:tc>
          <w:tcPr>
            <w:tcW w:w="1189" w:type="dxa"/>
            <w:shd w:val="clear" w:color="auto" w:fill="FFFF00"/>
          </w:tcPr>
          <w:p w:rsidR="005D141F" w:rsidRPr="00F75093" w:rsidRDefault="005D141F" w:rsidP="005D141F">
            <w:pPr>
              <w:rPr>
                <w:b/>
              </w:rPr>
            </w:pPr>
            <w:r w:rsidRPr="00F75093">
              <w:rPr>
                <w:b/>
              </w:rPr>
              <w:t>50%</w:t>
            </w:r>
          </w:p>
        </w:tc>
        <w:tc>
          <w:tcPr>
            <w:tcW w:w="1189" w:type="dxa"/>
            <w:shd w:val="clear" w:color="auto" w:fill="FFFF00"/>
          </w:tcPr>
          <w:p w:rsidR="005D141F" w:rsidRPr="00F75093" w:rsidRDefault="005D141F" w:rsidP="005D141F">
            <w:pPr>
              <w:rPr>
                <w:b/>
              </w:rPr>
            </w:pPr>
            <w:r w:rsidRPr="00F75093">
              <w:rPr>
                <w:b/>
              </w:rPr>
              <w:t>70%</w:t>
            </w:r>
          </w:p>
        </w:tc>
        <w:tc>
          <w:tcPr>
            <w:tcW w:w="1189" w:type="dxa"/>
            <w:shd w:val="clear" w:color="auto" w:fill="FFFF00"/>
          </w:tcPr>
          <w:p w:rsidR="005D141F" w:rsidRPr="00F75093" w:rsidRDefault="005D141F" w:rsidP="005D141F">
            <w:pPr>
              <w:rPr>
                <w:b/>
              </w:rPr>
            </w:pPr>
            <w:r w:rsidRPr="00F75093">
              <w:rPr>
                <w:b/>
              </w:rPr>
              <w:t>80%</w:t>
            </w:r>
          </w:p>
        </w:tc>
        <w:tc>
          <w:tcPr>
            <w:tcW w:w="1189" w:type="dxa"/>
            <w:shd w:val="clear" w:color="auto" w:fill="FFFF00"/>
          </w:tcPr>
          <w:p w:rsidR="005D141F" w:rsidRPr="00F75093" w:rsidRDefault="005D141F" w:rsidP="005D141F">
            <w:pPr>
              <w:rPr>
                <w:b/>
              </w:rPr>
            </w:pPr>
            <w:r w:rsidRPr="00F75093">
              <w:rPr>
                <w:b/>
              </w:rPr>
              <w:t>90%</w:t>
            </w:r>
          </w:p>
        </w:tc>
      </w:tr>
      <w:tr w:rsidR="007D0A29" w:rsidTr="005D141F">
        <w:trPr>
          <w:jc w:val="center"/>
        </w:trPr>
        <w:tc>
          <w:tcPr>
            <w:tcW w:w="2377" w:type="dxa"/>
            <w:shd w:val="clear" w:color="auto" w:fill="FFFF00"/>
          </w:tcPr>
          <w:p w:rsidR="007D0A29" w:rsidRPr="007D0A29" w:rsidRDefault="007D0A29" w:rsidP="001A664F">
            <w:pPr>
              <w:rPr>
                <w:b/>
              </w:rPr>
            </w:pPr>
            <w:r w:rsidRPr="007D0A29">
              <w:rPr>
                <w:b/>
              </w:rPr>
              <w:t>Ericsson</w:t>
            </w:r>
          </w:p>
        </w:tc>
        <w:tc>
          <w:tcPr>
            <w:tcW w:w="1190" w:type="dxa"/>
            <w:shd w:val="clear" w:color="auto" w:fill="FFFF00"/>
          </w:tcPr>
          <w:p w:rsidR="007D0A29" w:rsidRDefault="007D0A29" w:rsidP="005D141F">
            <w:r>
              <w:t>47</w:t>
            </w:r>
          </w:p>
        </w:tc>
        <w:tc>
          <w:tcPr>
            <w:tcW w:w="1189" w:type="dxa"/>
            <w:shd w:val="clear" w:color="auto" w:fill="FFFF00"/>
          </w:tcPr>
          <w:p w:rsidR="007D0A29" w:rsidRDefault="007D0A29" w:rsidP="005D141F">
            <w:r>
              <w:t>64</w:t>
            </w:r>
          </w:p>
        </w:tc>
        <w:tc>
          <w:tcPr>
            <w:tcW w:w="1189" w:type="dxa"/>
            <w:shd w:val="clear" w:color="auto" w:fill="FFFF00"/>
          </w:tcPr>
          <w:p w:rsidR="007D0A29" w:rsidRDefault="007D0A29" w:rsidP="005D141F">
            <w:r>
              <w:t>124</w:t>
            </w:r>
          </w:p>
        </w:tc>
        <w:tc>
          <w:tcPr>
            <w:tcW w:w="1189" w:type="dxa"/>
            <w:shd w:val="clear" w:color="auto" w:fill="FFFF00"/>
          </w:tcPr>
          <w:p w:rsidR="007D0A29" w:rsidRDefault="007D0A29" w:rsidP="005D141F">
            <w:r>
              <w:t>177</w:t>
            </w:r>
          </w:p>
        </w:tc>
        <w:tc>
          <w:tcPr>
            <w:tcW w:w="1189" w:type="dxa"/>
            <w:shd w:val="clear" w:color="auto" w:fill="FFFF00"/>
          </w:tcPr>
          <w:p w:rsidR="007D0A29" w:rsidRDefault="007D0A29" w:rsidP="005D141F">
            <w:r>
              <w:t>250</w:t>
            </w:r>
          </w:p>
        </w:tc>
      </w:tr>
      <w:tr w:rsidR="007D0A29" w:rsidTr="005D141F">
        <w:trPr>
          <w:jc w:val="center"/>
        </w:trPr>
        <w:tc>
          <w:tcPr>
            <w:tcW w:w="2377" w:type="dxa"/>
            <w:shd w:val="clear" w:color="auto" w:fill="FFFF00"/>
          </w:tcPr>
          <w:p w:rsidR="007D0A29" w:rsidRPr="007D0A29" w:rsidRDefault="007D0A29"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r>
      <w:tr w:rsidR="007D0A29" w:rsidTr="005D141F">
        <w:trPr>
          <w:jc w:val="center"/>
        </w:trPr>
        <w:tc>
          <w:tcPr>
            <w:tcW w:w="2377" w:type="dxa"/>
            <w:shd w:val="clear" w:color="auto" w:fill="FFFF00"/>
          </w:tcPr>
          <w:p w:rsidR="007D0A29" w:rsidRPr="007D0A29" w:rsidRDefault="007D0A29" w:rsidP="001A664F">
            <w:pPr>
              <w:rPr>
                <w:b/>
              </w:rPr>
            </w:pPr>
            <w:r w:rsidRPr="007D0A29">
              <w:rPr>
                <w:b/>
              </w:rPr>
              <w:t>Intel Corporation</w:t>
            </w:r>
          </w:p>
        </w:tc>
        <w:tc>
          <w:tcPr>
            <w:tcW w:w="1190"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r>
      <w:tr w:rsidR="007D0A29" w:rsidTr="005D141F">
        <w:trPr>
          <w:jc w:val="center"/>
        </w:trPr>
        <w:tc>
          <w:tcPr>
            <w:tcW w:w="2377" w:type="dxa"/>
            <w:shd w:val="clear" w:color="auto" w:fill="FFFF00"/>
          </w:tcPr>
          <w:p w:rsidR="007D0A29" w:rsidRPr="007D0A29" w:rsidRDefault="007D0A29" w:rsidP="001A664F">
            <w:pPr>
              <w:rPr>
                <w:b/>
              </w:rPr>
            </w:pPr>
            <w:r w:rsidRPr="007D0A29">
              <w:rPr>
                <w:b/>
              </w:rPr>
              <w:t>LG Electronics</w:t>
            </w:r>
          </w:p>
        </w:tc>
        <w:tc>
          <w:tcPr>
            <w:tcW w:w="1190"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r>
      <w:tr w:rsidR="007D0A29" w:rsidTr="005D141F">
        <w:trPr>
          <w:jc w:val="center"/>
        </w:trPr>
        <w:tc>
          <w:tcPr>
            <w:tcW w:w="2377" w:type="dxa"/>
            <w:shd w:val="clear" w:color="auto" w:fill="FFFF00"/>
          </w:tcPr>
          <w:p w:rsidR="007D0A29" w:rsidRPr="007D0A29" w:rsidRDefault="007D0A29" w:rsidP="001A664F">
            <w:pPr>
              <w:rPr>
                <w:b/>
              </w:rPr>
            </w:pPr>
            <w:r w:rsidRPr="007D0A29">
              <w:rPr>
                <w:b/>
              </w:rPr>
              <w:t>Qualcomm Inc.</w:t>
            </w:r>
          </w:p>
        </w:tc>
        <w:tc>
          <w:tcPr>
            <w:tcW w:w="1190" w:type="dxa"/>
            <w:shd w:val="clear" w:color="auto" w:fill="FFFF00"/>
          </w:tcPr>
          <w:p w:rsidR="007D0A29" w:rsidRDefault="00420545" w:rsidP="005D141F">
            <w:r>
              <w:t>37</w:t>
            </w:r>
          </w:p>
        </w:tc>
        <w:tc>
          <w:tcPr>
            <w:tcW w:w="1189" w:type="dxa"/>
            <w:shd w:val="clear" w:color="auto" w:fill="FFFF00"/>
          </w:tcPr>
          <w:p w:rsidR="007D0A29" w:rsidRDefault="00420545" w:rsidP="005D141F">
            <w:r>
              <w:t>50</w:t>
            </w:r>
          </w:p>
        </w:tc>
        <w:tc>
          <w:tcPr>
            <w:tcW w:w="1189" w:type="dxa"/>
            <w:shd w:val="clear" w:color="auto" w:fill="FFFF00"/>
          </w:tcPr>
          <w:p w:rsidR="007D0A29" w:rsidRDefault="00420545" w:rsidP="005D141F">
            <w:r>
              <w:t>83</w:t>
            </w:r>
          </w:p>
        </w:tc>
        <w:tc>
          <w:tcPr>
            <w:tcW w:w="1189" w:type="dxa"/>
            <w:shd w:val="clear" w:color="auto" w:fill="FFFF00"/>
          </w:tcPr>
          <w:p w:rsidR="007D0A29" w:rsidRDefault="007D0A29" w:rsidP="005D141F"/>
        </w:tc>
        <w:tc>
          <w:tcPr>
            <w:tcW w:w="1189" w:type="dxa"/>
            <w:shd w:val="clear" w:color="auto" w:fill="FFFF00"/>
          </w:tcPr>
          <w:p w:rsidR="007D0A29" w:rsidRDefault="00420545" w:rsidP="005D141F">
            <w:r>
              <w:t>172</w:t>
            </w:r>
          </w:p>
        </w:tc>
      </w:tr>
    </w:tbl>
    <w:p w:rsidR="005D141F" w:rsidRDefault="005D141F" w:rsidP="005D141F">
      <w:pPr>
        <w:rPr>
          <w:lang w:val="en-US"/>
        </w:rPr>
      </w:pPr>
    </w:p>
    <w:p w:rsidR="005D141F" w:rsidRPr="005D141F" w:rsidRDefault="005D141F" w:rsidP="005249F1">
      <w:pPr>
        <w:jc w:val="center"/>
        <w:rPr>
          <w:b/>
          <w:lang w:val="en-US"/>
        </w:rPr>
      </w:pPr>
      <w:r w:rsidRPr="005D141F">
        <w:rPr>
          <w:b/>
          <w:lang w:val="en-US"/>
        </w:rPr>
        <w:t>Table 2.1.</w:t>
      </w:r>
      <w:r>
        <w:rPr>
          <w:b/>
          <w:lang w:val="en-US"/>
        </w:rPr>
        <w:t>2</w:t>
      </w:r>
      <w:r w:rsidRPr="005D141F">
        <w:rPr>
          <w:b/>
          <w:lang w:val="en-US"/>
        </w:rPr>
        <w:t>.2: OTDOA</w:t>
      </w:r>
      <w:r w:rsidR="00FD629C">
        <w:rPr>
          <w:b/>
          <w:lang w:val="en-US"/>
        </w:rPr>
        <w:t xml:space="preserve">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5D141F" w:rsidTr="005249F1">
        <w:trPr>
          <w:jc w:val="center"/>
        </w:trPr>
        <w:tc>
          <w:tcPr>
            <w:tcW w:w="2377" w:type="dxa"/>
            <w:shd w:val="clear" w:color="auto" w:fill="92D050"/>
          </w:tcPr>
          <w:p w:rsidR="005D141F" w:rsidRPr="00F75093" w:rsidRDefault="005D141F" w:rsidP="005D141F">
            <w:pPr>
              <w:rPr>
                <w:b/>
              </w:rPr>
            </w:pPr>
            <w:r>
              <w:rPr>
                <w:b/>
              </w:rPr>
              <w:t>Company</w:t>
            </w:r>
          </w:p>
        </w:tc>
        <w:tc>
          <w:tcPr>
            <w:tcW w:w="1190" w:type="dxa"/>
            <w:shd w:val="clear" w:color="auto" w:fill="92D050"/>
          </w:tcPr>
          <w:p w:rsidR="005D141F" w:rsidRPr="00F75093" w:rsidRDefault="005D141F" w:rsidP="005D141F">
            <w:pPr>
              <w:rPr>
                <w:b/>
              </w:rPr>
            </w:pPr>
            <w:r w:rsidRPr="00F75093">
              <w:rPr>
                <w:b/>
              </w:rPr>
              <w:t>40%</w:t>
            </w:r>
          </w:p>
        </w:tc>
        <w:tc>
          <w:tcPr>
            <w:tcW w:w="1189" w:type="dxa"/>
            <w:shd w:val="clear" w:color="auto" w:fill="92D050"/>
          </w:tcPr>
          <w:p w:rsidR="005D141F" w:rsidRPr="00F75093" w:rsidRDefault="005D141F" w:rsidP="005D141F">
            <w:pPr>
              <w:rPr>
                <w:b/>
              </w:rPr>
            </w:pPr>
            <w:r w:rsidRPr="00F75093">
              <w:rPr>
                <w:b/>
              </w:rPr>
              <w:t>50%</w:t>
            </w:r>
          </w:p>
        </w:tc>
        <w:tc>
          <w:tcPr>
            <w:tcW w:w="1189" w:type="dxa"/>
            <w:shd w:val="clear" w:color="auto" w:fill="92D050"/>
          </w:tcPr>
          <w:p w:rsidR="005D141F" w:rsidRPr="00F75093" w:rsidRDefault="005D141F" w:rsidP="005D141F">
            <w:pPr>
              <w:rPr>
                <w:b/>
              </w:rPr>
            </w:pPr>
            <w:r w:rsidRPr="00F75093">
              <w:rPr>
                <w:b/>
              </w:rPr>
              <w:t>70%</w:t>
            </w:r>
          </w:p>
        </w:tc>
        <w:tc>
          <w:tcPr>
            <w:tcW w:w="1189" w:type="dxa"/>
            <w:shd w:val="clear" w:color="auto" w:fill="92D050"/>
          </w:tcPr>
          <w:p w:rsidR="005D141F" w:rsidRPr="00F75093" w:rsidRDefault="005D141F" w:rsidP="005D141F">
            <w:pPr>
              <w:rPr>
                <w:b/>
              </w:rPr>
            </w:pPr>
            <w:r w:rsidRPr="00F75093">
              <w:rPr>
                <w:b/>
              </w:rPr>
              <w:t>80%</w:t>
            </w:r>
          </w:p>
        </w:tc>
        <w:tc>
          <w:tcPr>
            <w:tcW w:w="1189" w:type="dxa"/>
            <w:shd w:val="clear" w:color="auto" w:fill="92D050"/>
          </w:tcPr>
          <w:p w:rsidR="005D141F" w:rsidRPr="00F75093" w:rsidRDefault="005D141F" w:rsidP="005D141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5D141F">
            <w:r>
              <w:t>11</w:t>
            </w:r>
          </w:p>
        </w:tc>
        <w:tc>
          <w:tcPr>
            <w:tcW w:w="1189" w:type="dxa"/>
            <w:shd w:val="clear" w:color="auto" w:fill="92D050"/>
          </w:tcPr>
          <w:p w:rsidR="00A13E0E" w:rsidRDefault="00A13E0E" w:rsidP="005D141F">
            <w:r>
              <w:t>14</w:t>
            </w:r>
          </w:p>
        </w:tc>
        <w:tc>
          <w:tcPr>
            <w:tcW w:w="1189" w:type="dxa"/>
            <w:shd w:val="clear" w:color="auto" w:fill="92D050"/>
          </w:tcPr>
          <w:p w:rsidR="00A13E0E" w:rsidRDefault="00A13E0E" w:rsidP="005D141F">
            <w:r>
              <w:t>21</w:t>
            </w:r>
          </w:p>
        </w:tc>
        <w:tc>
          <w:tcPr>
            <w:tcW w:w="1189" w:type="dxa"/>
            <w:shd w:val="clear" w:color="auto" w:fill="92D050"/>
          </w:tcPr>
          <w:p w:rsidR="00A13E0E" w:rsidRDefault="00A13E0E" w:rsidP="005D141F">
            <w:r>
              <w:t>28</w:t>
            </w:r>
          </w:p>
        </w:tc>
        <w:tc>
          <w:tcPr>
            <w:tcW w:w="1189" w:type="dxa"/>
            <w:shd w:val="clear" w:color="auto" w:fill="92D050"/>
          </w:tcPr>
          <w:p w:rsidR="00A13E0E" w:rsidRDefault="00A13E0E" w:rsidP="005D141F">
            <w:r>
              <w:t>40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4F3655" w:rsidP="005D141F">
            <w:r>
              <w:t>11</w:t>
            </w:r>
          </w:p>
        </w:tc>
        <w:tc>
          <w:tcPr>
            <w:tcW w:w="1189" w:type="dxa"/>
            <w:shd w:val="clear" w:color="auto" w:fill="92D050"/>
          </w:tcPr>
          <w:p w:rsidR="00A13E0E" w:rsidRDefault="004F3655" w:rsidP="005D141F">
            <w:r>
              <w:t>18</w:t>
            </w:r>
          </w:p>
        </w:tc>
        <w:tc>
          <w:tcPr>
            <w:tcW w:w="1189" w:type="dxa"/>
            <w:shd w:val="clear" w:color="auto" w:fill="92D050"/>
          </w:tcPr>
          <w:p w:rsidR="00A13E0E" w:rsidRDefault="004F3655" w:rsidP="005D141F">
            <w:r>
              <w:t>32</w:t>
            </w:r>
          </w:p>
        </w:tc>
        <w:tc>
          <w:tcPr>
            <w:tcW w:w="1189" w:type="dxa"/>
            <w:shd w:val="clear" w:color="auto" w:fill="92D050"/>
          </w:tcPr>
          <w:p w:rsidR="00A13E0E" w:rsidRDefault="004F3655" w:rsidP="005D141F">
            <w:r>
              <w:t>45</w:t>
            </w:r>
          </w:p>
        </w:tc>
        <w:tc>
          <w:tcPr>
            <w:tcW w:w="1189" w:type="dxa"/>
            <w:shd w:val="clear" w:color="auto" w:fill="92D050"/>
          </w:tcPr>
          <w:p w:rsidR="00A13E0E" w:rsidRDefault="004F3655" w:rsidP="005D141F">
            <w:r>
              <w:t>67</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A802E5" w:rsidP="005D141F">
            <w:r>
              <w:t>15</w:t>
            </w:r>
          </w:p>
        </w:tc>
        <w:tc>
          <w:tcPr>
            <w:tcW w:w="1189" w:type="dxa"/>
            <w:shd w:val="clear" w:color="auto" w:fill="92D050"/>
          </w:tcPr>
          <w:p w:rsidR="00A13E0E" w:rsidRDefault="00005CD1" w:rsidP="005D141F">
            <w:r>
              <w:t>18</w:t>
            </w:r>
          </w:p>
        </w:tc>
        <w:tc>
          <w:tcPr>
            <w:tcW w:w="1189" w:type="dxa"/>
            <w:shd w:val="clear" w:color="auto" w:fill="92D050"/>
          </w:tcPr>
          <w:p w:rsidR="00A13E0E" w:rsidRDefault="00A802E5" w:rsidP="005D141F">
            <w:r>
              <w:t>25</w:t>
            </w:r>
          </w:p>
        </w:tc>
        <w:tc>
          <w:tcPr>
            <w:tcW w:w="1189" w:type="dxa"/>
            <w:shd w:val="clear" w:color="auto" w:fill="92D050"/>
          </w:tcPr>
          <w:p w:rsidR="00A13E0E" w:rsidRDefault="00A802E5" w:rsidP="005D141F">
            <w:r>
              <w:t>28</w:t>
            </w:r>
          </w:p>
        </w:tc>
        <w:tc>
          <w:tcPr>
            <w:tcW w:w="1189" w:type="dxa"/>
            <w:shd w:val="clear" w:color="auto" w:fill="92D050"/>
          </w:tcPr>
          <w:p w:rsidR="00A13E0E" w:rsidRDefault="00A802E5" w:rsidP="005D141F">
            <w:r>
              <w:t>35</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4E42" w:rsidP="005D141F">
            <w:r>
              <w:t>6</w:t>
            </w:r>
          </w:p>
        </w:tc>
        <w:tc>
          <w:tcPr>
            <w:tcW w:w="1189" w:type="dxa"/>
            <w:shd w:val="clear" w:color="auto" w:fill="92D050"/>
          </w:tcPr>
          <w:p w:rsidR="00A13E0E" w:rsidRDefault="00A14E42" w:rsidP="005D141F">
            <w:r>
              <w:t>8</w:t>
            </w:r>
          </w:p>
        </w:tc>
        <w:tc>
          <w:tcPr>
            <w:tcW w:w="1189" w:type="dxa"/>
            <w:shd w:val="clear" w:color="auto" w:fill="92D050"/>
          </w:tcPr>
          <w:p w:rsidR="00A13E0E" w:rsidRDefault="00A14E42" w:rsidP="005D141F">
            <w:r>
              <w:t>13</w:t>
            </w:r>
          </w:p>
        </w:tc>
        <w:tc>
          <w:tcPr>
            <w:tcW w:w="1189" w:type="dxa"/>
            <w:shd w:val="clear" w:color="auto" w:fill="92D050"/>
          </w:tcPr>
          <w:p w:rsidR="00A13E0E" w:rsidRDefault="00A14E42" w:rsidP="005D141F">
            <w:r>
              <w:t>17</w:t>
            </w:r>
          </w:p>
        </w:tc>
        <w:tc>
          <w:tcPr>
            <w:tcW w:w="1189" w:type="dxa"/>
            <w:shd w:val="clear" w:color="auto" w:fill="92D050"/>
          </w:tcPr>
          <w:p w:rsidR="00A13E0E" w:rsidRDefault="00A14E42" w:rsidP="005D141F">
            <w:r>
              <w:t>25</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420545" w:rsidP="005D141F">
            <w:r>
              <w:t>15</w:t>
            </w:r>
          </w:p>
        </w:tc>
        <w:tc>
          <w:tcPr>
            <w:tcW w:w="1189" w:type="dxa"/>
            <w:shd w:val="clear" w:color="auto" w:fill="92D050"/>
          </w:tcPr>
          <w:p w:rsidR="00A13E0E" w:rsidRDefault="00420545" w:rsidP="005D141F">
            <w:r>
              <w:t>18</w:t>
            </w:r>
          </w:p>
        </w:tc>
        <w:tc>
          <w:tcPr>
            <w:tcW w:w="1189" w:type="dxa"/>
            <w:shd w:val="clear" w:color="auto" w:fill="92D050"/>
          </w:tcPr>
          <w:p w:rsidR="00A13E0E" w:rsidRDefault="00420545" w:rsidP="005D141F">
            <w:r>
              <w:t>24</w:t>
            </w:r>
          </w:p>
        </w:tc>
        <w:tc>
          <w:tcPr>
            <w:tcW w:w="1189" w:type="dxa"/>
            <w:shd w:val="clear" w:color="auto" w:fill="92D050"/>
          </w:tcPr>
          <w:p w:rsidR="00A13E0E" w:rsidRDefault="00420545" w:rsidP="005D141F">
            <w:r>
              <w:t>28</w:t>
            </w:r>
          </w:p>
        </w:tc>
        <w:tc>
          <w:tcPr>
            <w:tcW w:w="1189" w:type="dxa"/>
            <w:shd w:val="clear" w:color="auto" w:fill="92D050"/>
          </w:tcPr>
          <w:p w:rsidR="00A13E0E" w:rsidRDefault="00420545" w:rsidP="005D141F">
            <w:r>
              <w:t>36</w:t>
            </w:r>
          </w:p>
        </w:tc>
      </w:tr>
    </w:tbl>
    <w:p w:rsidR="005D141F" w:rsidRPr="005D141F" w:rsidRDefault="005D141F" w:rsidP="005D141F">
      <w:pPr>
        <w:rPr>
          <w:lang w:val="en-US"/>
        </w:rPr>
      </w:pPr>
    </w:p>
    <w:p w:rsidR="005D141F" w:rsidRPr="005D141F" w:rsidRDefault="00DC4224" w:rsidP="005D141F">
      <w:pPr>
        <w:pStyle w:val="Heading3"/>
        <w:rPr>
          <w:lang w:val="en-US"/>
        </w:rPr>
      </w:pPr>
      <w:r w:rsidRPr="00DC4224">
        <w:rPr>
          <w:lang w:val="en-US"/>
        </w:rPr>
        <w:t>Outdoor macro + 0 small cells</w:t>
      </w:r>
    </w:p>
    <w:p w:rsidR="005D141F" w:rsidRPr="005D141F" w:rsidRDefault="005D141F" w:rsidP="005249F1">
      <w:pPr>
        <w:jc w:val="center"/>
        <w:rPr>
          <w:b/>
          <w:lang w:val="en-US"/>
        </w:rPr>
      </w:pPr>
      <w:r w:rsidRPr="005D141F">
        <w:rPr>
          <w:b/>
          <w:lang w:val="en-US"/>
        </w:rPr>
        <w:t>Table 2.1.</w:t>
      </w:r>
      <w:r>
        <w:rPr>
          <w:b/>
          <w:lang w:val="en-US"/>
        </w:rPr>
        <w:t>3</w:t>
      </w:r>
      <w:r w:rsidRPr="005D141F">
        <w:rPr>
          <w:b/>
          <w:lang w:val="en-US"/>
        </w:rPr>
        <w:t>.1</w:t>
      </w:r>
      <w:r w:rsidR="00FD629C">
        <w:rPr>
          <w:b/>
          <w:lang w:val="en-US"/>
        </w:rPr>
        <w:t xml:space="preserve">: CID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5D141F" w:rsidTr="005D141F">
        <w:trPr>
          <w:jc w:val="center"/>
        </w:trPr>
        <w:tc>
          <w:tcPr>
            <w:tcW w:w="2377" w:type="dxa"/>
            <w:shd w:val="clear" w:color="auto" w:fill="FFFF00"/>
          </w:tcPr>
          <w:p w:rsidR="005D141F" w:rsidRPr="00F75093" w:rsidRDefault="005D141F" w:rsidP="005D141F">
            <w:pPr>
              <w:rPr>
                <w:b/>
              </w:rPr>
            </w:pPr>
            <w:r>
              <w:rPr>
                <w:b/>
              </w:rPr>
              <w:t>Company</w:t>
            </w:r>
          </w:p>
        </w:tc>
        <w:tc>
          <w:tcPr>
            <w:tcW w:w="1190" w:type="dxa"/>
            <w:shd w:val="clear" w:color="auto" w:fill="FFFF00"/>
          </w:tcPr>
          <w:p w:rsidR="005D141F" w:rsidRPr="00F75093" w:rsidRDefault="005D141F" w:rsidP="005D141F">
            <w:pPr>
              <w:rPr>
                <w:b/>
              </w:rPr>
            </w:pPr>
            <w:r w:rsidRPr="00F75093">
              <w:rPr>
                <w:b/>
              </w:rPr>
              <w:t>40%</w:t>
            </w:r>
          </w:p>
        </w:tc>
        <w:tc>
          <w:tcPr>
            <w:tcW w:w="1189" w:type="dxa"/>
            <w:shd w:val="clear" w:color="auto" w:fill="FFFF00"/>
          </w:tcPr>
          <w:p w:rsidR="005D141F" w:rsidRPr="00F75093" w:rsidRDefault="005D141F" w:rsidP="005D141F">
            <w:pPr>
              <w:rPr>
                <w:b/>
              </w:rPr>
            </w:pPr>
            <w:r w:rsidRPr="00F75093">
              <w:rPr>
                <w:b/>
              </w:rPr>
              <w:t>50%</w:t>
            </w:r>
          </w:p>
        </w:tc>
        <w:tc>
          <w:tcPr>
            <w:tcW w:w="1189" w:type="dxa"/>
            <w:shd w:val="clear" w:color="auto" w:fill="FFFF00"/>
          </w:tcPr>
          <w:p w:rsidR="005D141F" w:rsidRPr="00F75093" w:rsidRDefault="005D141F" w:rsidP="005D141F">
            <w:pPr>
              <w:rPr>
                <w:b/>
              </w:rPr>
            </w:pPr>
            <w:r w:rsidRPr="00F75093">
              <w:rPr>
                <w:b/>
              </w:rPr>
              <w:t>70%</w:t>
            </w:r>
          </w:p>
        </w:tc>
        <w:tc>
          <w:tcPr>
            <w:tcW w:w="1189" w:type="dxa"/>
            <w:shd w:val="clear" w:color="auto" w:fill="FFFF00"/>
          </w:tcPr>
          <w:p w:rsidR="005D141F" w:rsidRPr="00F75093" w:rsidRDefault="005D141F" w:rsidP="005D141F">
            <w:pPr>
              <w:rPr>
                <w:b/>
              </w:rPr>
            </w:pPr>
            <w:r w:rsidRPr="00F75093">
              <w:rPr>
                <w:b/>
              </w:rPr>
              <w:t>80%</w:t>
            </w:r>
          </w:p>
        </w:tc>
        <w:tc>
          <w:tcPr>
            <w:tcW w:w="1189" w:type="dxa"/>
            <w:shd w:val="clear" w:color="auto" w:fill="FFFF00"/>
          </w:tcPr>
          <w:p w:rsidR="005D141F" w:rsidRPr="00F75093" w:rsidRDefault="005D141F" w:rsidP="005D141F">
            <w:pPr>
              <w:rPr>
                <w:b/>
              </w:rPr>
            </w:pPr>
            <w:r w:rsidRPr="00F75093">
              <w:rPr>
                <w:b/>
              </w:rPr>
              <w:t>90%</w:t>
            </w:r>
          </w:p>
        </w:tc>
      </w:tr>
      <w:tr w:rsidR="00A13E0E" w:rsidTr="005D141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5D141F">
            <w:r>
              <w:t>187</w:t>
            </w:r>
          </w:p>
        </w:tc>
        <w:tc>
          <w:tcPr>
            <w:tcW w:w="1189" w:type="dxa"/>
            <w:shd w:val="clear" w:color="auto" w:fill="FFFF00"/>
          </w:tcPr>
          <w:p w:rsidR="00A13E0E" w:rsidRDefault="00A13E0E" w:rsidP="005D141F">
            <w:r>
              <w:t>212</w:t>
            </w:r>
          </w:p>
        </w:tc>
        <w:tc>
          <w:tcPr>
            <w:tcW w:w="1189" w:type="dxa"/>
            <w:shd w:val="clear" w:color="auto" w:fill="FFFF00"/>
          </w:tcPr>
          <w:p w:rsidR="00A13E0E" w:rsidRDefault="00A13E0E" w:rsidP="005D141F">
            <w:r>
              <w:t>268</w:t>
            </w:r>
          </w:p>
        </w:tc>
        <w:tc>
          <w:tcPr>
            <w:tcW w:w="1189" w:type="dxa"/>
            <w:shd w:val="clear" w:color="auto" w:fill="FFFF00"/>
          </w:tcPr>
          <w:p w:rsidR="00A13E0E" w:rsidRDefault="00A13E0E" w:rsidP="005D141F">
            <w:r>
              <w:t>308</w:t>
            </w:r>
          </w:p>
        </w:tc>
        <w:tc>
          <w:tcPr>
            <w:tcW w:w="1189" w:type="dxa"/>
            <w:shd w:val="clear" w:color="auto" w:fill="FFFF00"/>
          </w:tcPr>
          <w:p w:rsidR="00A13E0E" w:rsidRDefault="00A13E0E" w:rsidP="005D141F">
            <w:r>
              <w:t>404</w:t>
            </w:r>
          </w:p>
        </w:tc>
      </w:tr>
      <w:tr w:rsidR="00A13E0E" w:rsidTr="005D141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r>
      <w:tr w:rsidR="00A13E0E" w:rsidTr="005D141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r>
      <w:tr w:rsidR="00A13E0E" w:rsidTr="005D141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A13E0E" w:rsidP="005D141F"/>
        </w:tc>
      </w:tr>
      <w:tr w:rsidR="00A13E0E" w:rsidTr="005D141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Default="00A13E0E" w:rsidP="005D141F"/>
        </w:tc>
        <w:tc>
          <w:tcPr>
            <w:tcW w:w="1189" w:type="dxa"/>
            <w:shd w:val="clear" w:color="auto" w:fill="FFFF00"/>
          </w:tcPr>
          <w:p w:rsidR="00A13E0E" w:rsidRDefault="00A13E0E" w:rsidP="005D141F"/>
        </w:tc>
        <w:tc>
          <w:tcPr>
            <w:tcW w:w="1189" w:type="dxa"/>
            <w:shd w:val="clear" w:color="auto" w:fill="FFFF00"/>
          </w:tcPr>
          <w:p w:rsidR="00A13E0E" w:rsidRDefault="00471440" w:rsidP="005D141F">
            <w:r>
              <w:t>240</w:t>
            </w:r>
          </w:p>
        </w:tc>
        <w:tc>
          <w:tcPr>
            <w:tcW w:w="1189" w:type="dxa"/>
            <w:shd w:val="clear" w:color="auto" w:fill="FFFF00"/>
          </w:tcPr>
          <w:p w:rsidR="00A13E0E" w:rsidRDefault="00A13E0E" w:rsidP="005D141F"/>
        </w:tc>
        <w:tc>
          <w:tcPr>
            <w:tcW w:w="1189" w:type="dxa"/>
            <w:shd w:val="clear" w:color="auto" w:fill="FFFF00"/>
          </w:tcPr>
          <w:p w:rsidR="00A13E0E" w:rsidRDefault="00471440" w:rsidP="005D141F">
            <w:r>
              <w:t>448</w:t>
            </w:r>
          </w:p>
        </w:tc>
      </w:tr>
    </w:tbl>
    <w:p w:rsidR="005D141F" w:rsidRDefault="005D141F" w:rsidP="005D141F">
      <w:pPr>
        <w:rPr>
          <w:lang w:val="en-US"/>
        </w:rPr>
      </w:pPr>
    </w:p>
    <w:p w:rsidR="005D141F" w:rsidRPr="005D141F" w:rsidRDefault="005D141F" w:rsidP="005249F1">
      <w:pPr>
        <w:jc w:val="center"/>
        <w:rPr>
          <w:b/>
          <w:lang w:val="en-US"/>
        </w:rPr>
      </w:pPr>
      <w:r w:rsidRPr="005D141F">
        <w:rPr>
          <w:b/>
          <w:lang w:val="en-US"/>
        </w:rPr>
        <w:t>Table 2.1.</w:t>
      </w:r>
      <w:r>
        <w:rPr>
          <w:b/>
          <w:lang w:val="en-US"/>
        </w:rPr>
        <w:t>3</w:t>
      </w:r>
      <w:r w:rsidRPr="005D141F">
        <w:rPr>
          <w:b/>
          <w:lang w:val="en-US"/>
        </w:rPr>
        <w:t>.2: OTDOA</w:t>
      </w:r>
      <w:r w:rsidR="00FD629C">
        <w:rPr>
          <w:b/>
          <w:lang w:val="en-US"/>
        </w:rPr>
        <w:t xml:space="preserve">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5D141F" w:rsidTr="005249F1">
        <w:trPr>
          <w:jc w:val="center"/>
        </w:trPr>
        <w:tc>
          <w:tcPr>
            <w:tcW w:w="2377" w:type="dxa"/>
            <w:shd w:val="clear" w:color="auto" w:fill="92D050"/>
          </w:tcPr>
          <w:p w:rsidR="005D141F" w:rsidRPr="00F75093" w:rsidRDefault="005D141F" w:rsidP="005D141F">
            <w:pPr>
              <w:rPr>
                <w:b/>
              </w:rPr>
            </w:pPr>
            <w:r>
              <w:rPr>
                <w:b/>
              </w:rPr>
              <w:t>Company</w:t>
            </w:r>
          </w:p>
        </w:tc>
        <w:tc>
          <w:tcPr>
            <w:tcW w:w="1190" w:type="dxa"/>
            <w:shd w:val="clear" w:color="auto" w:fill="92D050"/>
          </w:tcPr>
          <w:p w:rsidR="005D141F" w:rsidRPr="00F75093" w:rsidRDefault="005D141F" w:rsidP="005D141F">
            <w:pPr>
              <w:rPr>
                <w:b/>
              </w:rPr>
            </w:pPr>
            <w:r w:rsidRPr="00F75093">
              <w:rPr>
                <w:b/>
              </w:rPr>
              <w:t>40%</w:t>
            </w:r>
          </w:p>
        </w:tc>
        <w:tc>
          <w:tcPr>
            <w:tcW w:w="1189" w:type="dxa"/>
            <w:shd w:val="clear" w:color="auto" w:fill="92D050"/>
          </w:tcPr>
          <w:p w:rsidR="005D141F" w:rsidRPr="00F75093" w:rsidRDefault="005D141F" w:rsidP="005D141F">
            <w:pPr>
              <w:rPr>
                <w:b/>
              </w:rPr>
            </w:pPr>
            <w:r w:rsidRPr="00F75093">
              <w:rPr>
                <w:b/>
              </w:rPr>
              <w:t>50%</w:t>
            </w:r>
          </w:p>
        </w:tc>
        <w:tc>
          <w:tcPr>
            <w:tcW w:w="1189" w:type="dxa"/>
            <w:shd w:val="clear" w:color="auto" w:fill="92D050"/>
          </w:tcPr>
          <w:p w:rsidR="005D141F" w:rsidRPr="00F75093" w:rsidRDefault="005D141F" w:rsidP="005D141F">
            <w:pPr>
              <w:rPr>
                <w:b/>
              </w:rPr>
            </w:pPr>
            <w:r w:rsidRPr="00F75093">
              <w:rPr>
                <w:b/>
              </w:rPr>
              <w:t>70%</w:t>
            </w:r>
          </w:p>
        </w:tc>
        <w:tc>
          <w:tcPr>
            <w:tcW w:w="1189" w:type="dxa"/>
            <w:shd w:val="clear" w:color="auto" w:fill="92D050"/>
          </w:tcPr>
          <w:p w:rsidR="005D141F" w:rsidRPr="00F75093" w:rsidRDefault="005D141F" w:rsidP="005D141F">
            <w:pPr>
              <w:rPr>
                <w:b/>
              </w:rPr>
            </w:pPr>
            <w:r w:rsidRPr="00F75093">
              <w:rPr>
                <w:b/>
              </w:rPr>
              <w:t>80%</w:t>
            </w:r>
          </w:p>
        </w:tc>
        <w:tc>
          <w:tcPr>
            <w:tcW w:w="1189" w:type="dxa"/>
            <w:shd w:val="clear" w:color="auto" w:fill="92D050"/>
          </w:tcPr>
          <w:p w:rsidR="005D141F" w:rsidRPr="00F75093" w:rsidRDefault="005D141F" w:rsidP="005D141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5D141F">
            <w:r>
              <w:t>13</w:t>
            </w:r>
          </w:p>
        </w:tc>
        <w:tc>
          <w:tcPr>
            <w:tcW w:w="1189" w:type="dxa"/>
            <w:shd w:val="clear" w:color="auto" w:fill="92D050"/>
          </w:tcPr>
          <w:p w:rsidR="00A13E0E" w:rsidRDefault="00A13E0E" w:rsidP="005D141F">
            <w:r>
              <w:t>17</w:t>
            </w:r>
          </w:p>
        </w:tc>
        <w:tc>
          <w:tcPr>
            <w:tcW w:w="1189" w:type="dxa"/>
            <w:shd w:val="clear" w:color="auto" w:fill="92D050"/>
          </w:tcPr>
          <w:p w:rsidR="00A13E0E" w:rsidRDefault="00A13E0E" w:rsidP="005D141F">
            <w:r>
              <w:t>27</w:t>
            </w:r>
          </w:p>
        </w:tc>
        <w:tc>
          <w:tcPr>
            <w:tcW w:w="1189" w:type="dxa"/>
            <w:shd w:val="clear" w:color="auto" w:fill="92D050"/>
          </w:tcPr>
          <w:p w:rsidR="00A13E0E" w:rsidRDefault="00A13E0E" w:rsidP="005D141F">
            <w:r>
              <w:t>36</w:t>
            </w:r>
          </w:p>
        </w:tc>
        <w:tc>
          <w:tcPr>
            <w:tcW w:w="1189" w:type="dxa"/>
            <w:shd w:val="clear" w:color="auto" w:fill="92D050"/>
          </w:tcPr>
          <w:p w:rsidR="00A13E0E" w:rsidRDefault="00A13E0E" w:rsidP="005D141F">
            <w:r>
              <w:t>60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8569A3" w:rsidP="005D141F">
            <w:r>
              <w:t>25</w:t>
            </w:r>
          </w:p>
        </w:tc>
        <w:tc>
          <w:tcPr>
            <w:tcW w:w="1189" w:type="dxa"/>
            <w:shd w:val="clear" w:color="auto" w:fill="92D050"/>
          </w:tcPr>
          <w:p w:rsidR="00A13E0E" w:rsidRDefault="008569A3" w:rsidP="005D141F">
            <w:r>
              <w:t>33</w:t>
            </w:r>
          </w:p>
        </w:tc>
        <w:tc>
          <w:tcPr>
            <w:tcW w:w="1189" w:type="dxa"/>
            <w:shd w:val="clear" w:color="auto" w:fill="92D050"/>
          </w:tcPr>
          <w:p w:rsidR="00A13E0E" w:rsidRDefault="008569A3" w:rsidP="005D141F">
            <w:r>
              <w:t>46</w:t>
            </w:r>
          </w:p>
        </w:tc>
        <w:tc>
          <w:tcPr>
            <w:tcW w:w="1189" w:type="dxa"/>
            <w:shd w:val="clear" w:color="auto" w:fill="92D050"/>
          </w:tcPr>
          <w:p w:rsidR="00A13E0E" w:rsidRDefault="008569A3" w:rsidP="005D141F">
            <w:r>
              <w:t>58</w:t>
            </w:r>
          </w:p>
        </w:tc>
        <w:tc>
          <w:tcPr>
            <w:tcW w:w="1189" w:type="dxa"/>
            <w:shd w:val="clear" w:color="auto" w:fill="92D050"/>
          </w:tcPr>
          <w:p w:rsidR="00A13E0E" w:rsidRDefault="008569A3" w:rsidP="005D141F">
            <w:r>
              <w:t>73</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8A65FF" w:rsidP="005D141F">
            <w:r>
              <w:t>17</w:t>
            </w:r>
          </w:p>
        </w:tc>
        <w:tc>
          <w:tcPr>
            <w:tcW w:w="1189" w:type="dxa"/>
            <w:shd w:val="clear" w:color="auto" w:fill="92D050"/>
          </w:tcPr>
          <w:p w:rsidR="00A13E0E" w:rsidRDefault="008A65FF" w:rsidP="005D141F">
            <w:r>
              <w:t>22</w:t>
            </w:r>
          </w:p>
        </w:tc>
        <w:tc>
          <w:tcPr>
            <w:tcW w:w="1189" w:type="dxa"/>
            <w:shd w:val="clear" w:color="auto" w:fill="92D050"/>
          </w:tcPr>
          <w:p w:rsidR="00A13E0E" w:rsidRDefault="008A65FF" w:rsidP="005D141F">
            <w:r>
              <w:t>27</w:t>
            </w:r>
          </w:p>
        </w:tc>
        <w:tc>
          <w:tcPr>
            <w:tcW w:w="1189" w:type="dxa"/>
            <w:shd w:val="clear" w:color="auto" w:fill="92D050"/>
          </w:tcPr>
          <w:p w:rsidR="00A13E0E" w:rsidRDefault="008A65FF" w:rsidP="005D141F">
            <w:r>
              <w:t>30</w:t>
            </w:r>
          </w:p>
        </w:tc>
        <w:tc>
          <w:tcPr>
            <w:tcW w:w="1189" w:type="dxa"/>
            <w:shd w:val="clear" w:color="auto" w:fill="92D050"/>
          </w:tcPr>
          <w:p w:rsidR="00A13E0E" w:rsidRDefault="008A65FF" w:rsidP="005D141F">
            <w:r>
              <w:t>42</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4E42" w:rsidP="005D141F">
            <w:r>
              <w:t>10</w:t>
            </w:r>
          </w:p>
        </w:tc>
        <w:tc>
          <w:tcPr>
            <w:tcW w:w="1189" w:type="dxa"/>
            <w:shd w:val="clear" w:color="auto" w:fill="92D050"/>
          </w:tcPr>
          <w:p w:rsidR="00A13E0E" w:rsidRDefault="00A14E42" w:rsidP="005D141F">
            <w:r>
              <w:t>13</w:t>
            </w:r>
          </w:p>
        </w:tc>
        <w:tc>
          <w:tcPr>
            <w:tcW w:w="1189" w:type="dxa"/>
            <w:shd w:val="clear" w:color="auto" w:fill="92D050"/>
          </w:tcPr>
          <w:p w:rsidR="00A13E0E" w:rsidRDefault="00A14E42" w:rsidP="005D141F">
            <w:r>
              <w:t>21</w:t>
            </w:r>
          </w:p>
        </w:tc>
        <w:tc>
          <w:tcPr>
            <w:tcW w:w="1189" w:type="dxa"/>
            <w:shd w:val="clear" w:color="auto" w:fill="92D050"/>
          </w:tcPr>
          <w:p w:rsidR="00A13E0E" w:rsidRDefault="00A14E42" w:rsidP="005D141F">
            <w:r>
              <w:t>28</w:t>
            </w:r>
          </w:p>
        </w:tc>
        <w:tc>
          <w:tcPr>
            <w:tcW w:w="1189" w:type="dxa"/>
            <w:shd w:val="clear" w:color="auto" w:fill="92D050"/>
          </w:tcPr>
          <w:p w:rsidR="00A13E0E" w:rsidRDefault="00A14E42" w:rsidP="005D141F">
            <w:r>
              <w:t>39</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7C4415" w:rsidP="005D141F">
            <w:r>
              <w:t>20</w:t>
            </w:r>
          </w:p>
        </w:tc>
        <w:tc>
          <w:tcPr>
            <w:tcW w:w="1189" w:type="dxa"/>
            <w:shd w:val="clear" w:color="auto" w:fill="92D050"/>
          </w:tcPr>
          <w:p w:rsidR="00A13E0E" w:rsidRDefault="007C4415" w:rsidP="005D141F">
            <w:r>
              <w:t>25</w:t>
            </w:r>
          </w:p>
        </w:tc>
        <w:tc>
          <w:tcPr>
            <w:tcW w:w="1189" w:type="dxa"/>
            <w:shd w:val="clear" w:color="auto" w:fill="92D050"/>
          </w:tcPr>
          <w:p w:rsidR="00A13E0E" w:rsidRDefault="007C4415" w:rsidP="005D141F">
            <w:r>
              <w:t>35</w:t>
            </w:r>
          </w:p>
        </w:tc>
        <w:tc>
          <w:tcPr>
            <w:tcW w:w="1189" w:type="dxa"/>
            <w:shd w:val="clear" w:color="auto" w:fill="92D050"/>
          </w:tcPr>
          <w:p w:rsidR="00A13E0E" w:rsidRDefault="007C4415" w:rsidP="005D141F">
            <w:r>
              <w:t>42</w:t>
            </w:r>
          </w:p>
        </w:tc>
        <w:tc>
          <w:tcPr>
            <w:tcW w:w="1189" w:type="dxa"/>
            <w:shd w:val="clear" w:color="auto" w:fill="92D050"/>
          </w:tcPr>
          <w:p w:rsidR="00A13E0E" w:rsidRDefault="007C4415" w:rsidP="005D141F">
            <w:r>
              <w:t>57</w:t>
            </w:r>
          </w:p>
        </w:tc>
      </w:tr>
    </w:tbl>
    <w:p w:rsidR="005D141F" w:rsidRDefault="005D141F" w:rsidP="005D141F">
      <w:pPr>
        <w:rPr>
          <w:lang w:val="en-US"/>
        </w:rPr>
      </w:pPr>
    </w:p>
    <w:p w:rsidR="001775FD" w:rsidRDefault="001775FD" w:rsidP="005D141F">
      <w:pPr>
        <w:rPr>
          <w:lang w:val="en-US"/>
        </w:rPr>
      </w:pPr>
    </w:p>
    <w:p w:rsidR="00B10C78" w:rsidRDefault="00B10C78" w:rsidP="005D141F">
      <w:pPr>
        <w:rPr>
          <w:lang w:val="en-US"/>
        </w:rPr>
      </w:pPr>
      <w:r>
        <w:rPr>
          <w:lang w:val="en-US"/>
        </w:rPr>
        <w:t>Based on the baseline simulations results submitted by the companies</w:t>
      </w:r>
      <w:r w:rsidR="00151FAC">
        <w:rPr>
          <w:lang w:val="en-US"/>
        </w:rPr>
        <w:t xml:space="preserve"> so far</w:t>
      </w:r>
      <w:r>
        <w:rPr>
          <w:lang w:val="en-US"/>
        </w:rPr>
        <w:t>, we have the following observation:</w:t>
      </w:r>
    </w:p>
    <w:p w:rsidR="001775FD" w:rsidRPr="005249F1" w:rsidRDefault="00B10C78" w:rsidP="005D141F">
      <w:pPr>
        <w:rPr>
          <w:b/>
          <w:lang w:val="en-US"/>
        </w:rPr>
      </w:pPr>
      <w:r w:rsidRPr="005249F1">
        <w:rPr>
          <w:b/>
          <w:lang w:val="en-US"/>
        </w:rPr>
        <w:t>Observation</w:t>
      </w:r>
      <w:r w:rsidR="00151FAC">
        <w:rPr>
          <w:b/>
          <w:lang w:val="en-US"/>
        </w:rPr>
        <w:t xml:space="preserve"> 1</w:t>
      </w:r>
      <w:r w:rsidRPr="005249F1">
        <w:rPr>
          <w:b/>
          <w:lang w:val="en-US"/>
        </w:rPr>
        <w:t>:</w:t>
      </w:r>
    </w:p>
    <w:p w:rsidR="00326485" w:rsidRDefault="00151FAC" w:rsidP="009B6704">
      <w:pPr>
        <w:pStyle w:val="ListParagraph"/>
        <w:numPr>
          <w:ilvl w:val="0"/>
          <w:numId w:val="48"/>
        </w:numPr>
      </w:pPr>
      <w:r>
        <w:lastRenderedPageBreak/>
        <w:t xml:space="preserve">For </w:t>
      </w:r>
      <w:r w:rsidR="002B204F" w:rsidRPr="002B204F">
        <w:t xml:space="preserve">Outdoor macro + outdoor small cell scenarios </w:t>
      </w:r>
      <w:r w:rsidR="00326485">
        <w:t>with deployed small cells</w:t>
      </w:r>
      <w:r w:rsidR="002B204F">
        <w:t>:</w:t>
      </w:r>
      <w:r>
        <w:t xml:space="preserve"> </w:t>
      </w:r>
    </w:p>
    <w:p w:rsidR="00326485" w:rsidRDefault="00326485" w:rsidP="00326485">
      <w:pPr>
        <w:pStyle w:val="ListParagraph"/>
        <w:numPr>
          <w:ilvl w:val="1"/>
          <w:numId w:val="48"/>
        </w:numPr>
      </w:pPr>
      <w:r>
        <w:t xml:space="preserve">Existing OTDOA method can meet the horizontal accuracy threshold of 50 meters with at least 80%. </w:t>
      </w:r>
    </w:p>
    <w:p w:rsidR="00326485" w:rsidRDefault="00326485" w:rsidP="00326485">
      <w:pPr>
        <w:pStyle w:val="ListParagraph"/>
        <w:numPr>
          <w:ilvl w:val="0"/>
          <w:numId w:val="48"/>
        </w:numPr>
      </w:pPr>
      <w:r>
        <w:t xml:space="preserve">For </w:t>
      </w:r>
      <w:r w:rsidRPr="002B204F">
        <w:t>Outdoor macro</w:t>
      </w:r>
      <w:r>
        <w:t xml:space="preserve">-only </w:t>
      </w:r>
      <w:r w:rsidRPr="002B204F">
        <w:t>scenario</w:t>
      </w:r>
      <w:r>
        <w:t xml:space="preserve">: </w:t>
      </w:r>
    </w:p>
    <w:p w:rsidR="00326485" w:rsidRDefault="00326485" w:rsidP="009B6704">
      <w:pPr>
        <w:pStyle w:val="ListParagraph"/>
        <w:numPr>
          <w:ilvl w:val="1"/>
          <w:numId w:val="48"/>
        </w:numPr>
      </w:pPr>
      <w:r>
        <w:t xml:space="preserve">Existing OTDOA method can meet the horizontal accuracy threshold of 50 meters with at least 70%. </w:t>
      </w:r>
    </w:p>
    <w:p w:rsidR="00B10C78" w:rsidRPr="009B6704" w:rsidRDefault="00326485" w:rsidP="005249F1">
      <w:pPr>
        <w:pStyle w:val="ListParagraph"/>
        <w:numPr>
          <w:ilvl w:val="1"/>
          <w:numId w:val="48"/>
        </w:numPr>
      </w:pPr>
      <w:r>
        <w:t xml:space="preserve">All company’s results </w:t>
      </w:r>
      <w:proofErr w:type="gramStart"/>
      <w:r>
        <w:t>except</w:t>
      </w:r>
      <w:proofErr w:type="gramEnd"/>
      <w:r>
        <w:t xml:space="preserve"> one show that OTDOA can meet the </w:t>
      </w:r>
      <w:r w:rsidR="000D7DD0">
        <w:t xml:space="preserve">horizontal </w:t>
      </w:r>
      <w:r>
        <w:t xml:space="preserve">50 meter threshold with at least 80%.   </w:t>
      </w:r>
    </w:p>
    <w:p w:rsidR="001775FD" w:rsidRPr="005D141F" w:rsidRDefault="001775FD" w:rsidP="005D141F">
      <w:pPr>
        <w:rPr>
          <w:lang w:val="en-US"/>
        </w:rPr>
      </w:pPr>
    </w:p>
    <w:p w:rsidR="00DC4224" w:rsidRPr="005D141F" w:rsidRDefault="00DC4224" w:rsidP="00DC4224">
      <w:pPr>
        <w:pStyle w:val="Heading2"/>
        <w:rPr>
          <w:sz w:val="30"/>
          <w:szCs w:val="30"/>
          <w:lang w:val="en-US"/>
        </w:rPr>
      </w:pPr>
      <w:r w:rsidRPr="005D141F">
        <w:rPr>
          <w:sz w:val="30"/>
          <w:szCs w:val="30"/>
          <w:lang w:val="en-US"/>
        </w:rPr>
        <w:t>Case 2: Outdoor macro + indoor small cell deployment scenarios</w:t>
      </w:r>
    </w:p>
    <w:p w:rsidR="00A6505B" w:rsidRPr="00A6505B" w:rsidRDefault="005D141F" w:rsidP="00A6505B">
      <w:pPr>
        <w:pStyle w:val="Heading3"/>
        <w:rPr>
          <w:lang w:val="en-US"/>
        </w:rPr>
      </w:pPr>
      <w:r w:rsidRPr="00DC4224">
        <w:rPr>
          <w:lang w:val="en-US"/>
        </w:rPr>
        <w:t xml:space="preserve">Outdoor macro + </w:t>
      </w:r>
      <w:r>
        <w:rPr>
          <w:lang w:val="en-US"/>
        </w:rPr>
        <w:t>dense small cells</w:t>
      </w:r>
      <w:r w:rsidRPr="00DC4224">
        <w:rPr>
          <w:lang w:val="en-US"/>
        </w:rPr>
        <w:t xml:space="preserve"> </w:t>
      </w:r>
    </w:p>
    <w:p w:rsidR="00A6505B" w:rsidRPr="005D141F" w:rsidRDefault="00A6505B" w:rsidP="005249F1">
      <w:pPr>
        <w:jc w:val="center"/>
        <w:rPr>
          <w:b/>
          <w:lang w:val="en-US"/>
        </w:rPr>
      </w:pPr>
      <w:r>
        <w:rPr>
          <w:b/>
          <w:lang w:val="en-US"/>
        </w:rPr>
        <w:t>Table 2.2</w:t>
      </w:r>
      <w:r w:rsidRPr="005D141F">
        <w:rPr>
          <w:b/>
          <w:lang w:val="en-US"/>
        </w:rPr>
        <w:t>.</w:t>
      </w:r>
      <w:r>
        <w:rPr>
          <w:b/>
          <w:lang w:val="en-US"/>
        </w:rPr>
        <w:t>1</w:t>
      </w:r>
      <w:r w:rsidRPr="005D141F">
        <w:rPr>
          <w:b/>
          <w:lang w:val="en-US"/>
        </w:rPr>
        <w:t>.1</w:t>
      </w:r>
      <w:r w:rsidR="00FD629C">
        <w:rPr>
          <w:b/>
          <w:lang w:val="en-US"/>
        </w:rPr>
        <w:t xml:space="preserve">: CID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A6505B" w:rsidTr="001A664F">
        <w:trPr>
          <w:jc w:val="center"/>
        </w:trPr>
        <w:tc>
          <w:tcPr>
            <w:tcW w:w="2377" w:type="dxa"/>
            <w:shd w:val="clear" w:color="auto" w:fill="FFFF00"/>
          </w:tcPr>
          <w:p w:rsidR="00A6505B" w:rsidRPr="00F75093" w:rsidRDefault="00A6505B" w:rsidP="001A664F">
            <w:pPr>
              <w:rPr>
                <w:b/>
              </w:rPr>
            </w:pPr>
            <w:r>
              <w:rPr>
                <w:b/>
              </w:rPr>
              <w:t>Company</w:t>
            </w:r>
          </w:p>
        </w:tc>
        <w:tc>
          <w:tcPr>
            <w:tcW w:w="1190" w:type="dxa"/>
            <w:shd w:val="clear" w:color="auto" w:fill="FFFF00"/>
          </w:tcPr>
          <w:p w:rsidR="00A6505B" w:rsidRPr="00F75093" w:rsidRDefault="00A6505B" w:rsidP="001A664F">
            <w:pPr>
              <w:rPr>
                <w:b/>
              </w:rPr>
            </w:pPr>
            <w:r w:rsidRPr="00F75093">
              <w:rPr>
                <w:b/>
              </w:rPr>
              <w:t>40%</w:t>
            </w:r>
          </w:p>
        </w:tc>
        <w:tc>
          <w:tcPr>
            <w:tcW w:w="1189" w:type="dxa"/>
            <w:shd w:val="clear" w:color="auto" w:fill="FFFF00"/>
          </w:tcPr>
          <w:p w:rsidR="00A6505B" w:rsidRPr="00F75093" w:rsidRDefault="00A6505B" w:rsidP="001A664F">
            <w:pPr>
              <w:rPr>
                <w:b/>
              </w:rPr>
            </w:pPr>
            <w:r w:rsidRPr="00F75093">
              <w:rPr>
                <w:b/>
              </w:rPr>
              <w:t>50%</w:t>
            </w:r>
          </w:p>
        </w:tc>
        <w:tc>
          <w:tcPr>
            <w:tcW w:w="1189" w:type="dxa"/>
            <w:shd w:val="clear" w:color="auto" w:fill="FFFF00"/>
          </w:tcPr>
          <w:p w:rsidR="00A6505B" w:rsidRPr="00F75093" w:rsidRDefault="00A6505B" w:rsidP="001A664F">
            <w:pPr>
              <w:rPr>
                <w:b/>
              </w:rPr>
            </w:pPr>
            <w:r w:rsidRPr="00F75093">
              <w:rPr>
                <w:b/>
              </w:rPr>
              <w:t>70%</w:t>
            </w:r>
          </w:p>
        </w:tc>
        <w:tc>
          <w:tcPr>
            <w:tcW w:w="1189" w:type="dxa"/>
            <w:shd w:val="clear" w:color="auto" w:fill="FFFF00"/>
          </w:tcPr>
          <w:p w:rsidR="00A6505B" w:rsidRPr="00F75093" w:rsidRDefault="00A6505B" w:rsidP="001A664F">
            <w:pPr>
              <w:rPr>
                <w:b/>
              </w:rPr>
            </w:pPr>
            <w:r w:rsidRPr="00F75093">
              <w:rPr>
                <w:b/>
              </w:rPr>
              <w:t>80%</w:t>
            </w:r>
          </w:p>
        </w:tc>
        <w:tc>
          <w:tcPr>
            <w:tcW w:w="1189" w:type="dxa"/>
            <w:shd w:val="clear" w:color="auto" w:fill="FFFF00"/>
          </w:tcPr>
          <w:p w:rsidR="00A6505B" w:rsidRPr="00F75093" w:rsidRDefault="00A6505B"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r>
              <w:t>13</w:t>
            </w:r>
          </w:p>
        </w:tc>
        <w:tc>
          <w:tcPr>
            <w:tcW w:w="1189" w:type="dxa"/>
            <w:shd w:val="clear" w:color="auto" w:fill="FFFF00"/>
          </w:tcPr>
          <w:p w:rsidR="00A13E0E" w:rsidRDefault="00A13E0E" w:rsidP="001A664F">
            <w:r>
              <w:t>15</w:t>
            </w:r>
          </w:p>
        </w:tc>
        <w:tc>
          <w:tcPr>
            <w:tcW w:w="1189" w:type="dxa"/>
            <w:shd w:val="clear" w:color="auto" w:fill="FFFF00"/>
          </w:tcPr>
          <w:p w:rsidR="00A13E0E" w:rsidRDefault="00A13E0E" w:rsidP="001A664F">
            <w:r>
              <w:t>20</w:t>
            </w:r>
          </w:p>
        </w:tc>
        <w:tc>
          <w:tcPr>
            <w:tcW w:w="1189" w:type="dxa"/>
            <w:shd w:val="clear" w:color="auto" w:fill="FFFF00"/>
          </w:tcPr>
          <w:p w:rsidR="00A13E0E" w:rsidRDefault="00A13E0E" w:rsidP="001A664F">
            <w:r>
              <w:t>24</w:t>
            </w:r>
          </w:p>
        </w:tc>
        <w:tc>
          <w:tcPr>
            <w:tcW w:w="1189" w:type="dxa"/>
            <w:shd w:val="clear" w:color="auto" w:fill="FFFF00"/>
          </w:tcPr>
          <w:p w:rsidR="00A13E0E" w:rsidRDefault="00A13E0E" w:rsidP="001A664F">
            <w:r>
              <w:t>31</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Default="0078122C" w:rsidP="001A664F">
            <w:r>
              <w:t>13</w:t>
            </w:r>
          </w:p>
        </w:tc>
        <w:tc>
          <w:tcPr>
            <w:tcW w:w="1189" w:type="dxa"/>
            <w:shd w:val="clear" w:color="auto" w:fill="FFFF00"/>
          </w:tcPr>
          <w:p w:rsidR="00A13E0E" w:rsidRDefault="0078122C" w:rsidP="001A664F">
            <w:r>
              <w:t>17</w:t>
            </w:r>
          </w:p>
        </w:tc>
        <w:tc>
          <w:tcPr>
            <w:tcW w:w="1189" w:type="dxa"/>
            <w:shd w:val="clear" w:color="auto" w:fill="FFFF00"/>
          </w:tcPr>
          <w:p w:rsidR="00A13E0E" w:rsidRDefault="0078122C" w:rsidP="001A664F">
            <w:r>
              <w:t>21</w:t>
            </w:r>
          </w:p>
        </w:tc>
        <w:tc>
          <w:tcPr>
            <w:tcW w:w="1189" w:type="dxa"/>
            <w:shd w:val="clear" w:color="auto" w:fill="FFFF00"/>
          </w:tcPr>
          <w:p w:rsidR="00A13E0E" w:rsidRDefault="0078122C" w:rsidP="001A664F">
            <w:r>
              <w:t>22</w:t>
            </w:r>
          </w:p>
        </w:tc>
        <w:tc>
          <w:tcPr>
            <w:tcW w:w="1189" w:type="dxa"/>
            <w:shd w:val="clear" w:color="auto" w:fill="FFFF00"/>
          </w:tcPr>
          <w:p w:rsidR="00A13E0E" w:rsidRDefault="0078122C" w:rsidP="001A664F">
            <w:r>
              <w:t>27</w:t>
            </w:r>
          </w:p>
        </w:tc>
      </w:tr>
    </w:tbl>
    <w:p w:rsidR="00A6505B" w:rsidRDefault="00A6505B" w:rsidP="00A6505B">
      <w:pPr>
        <w:rPr>
          <w:lang w:val="en-US"/>
        </w:rPr>
      </w:pPr>
    </w:p>
    <w:p w:rsidR="00A6505B" w:rsidRPr="005D141F" w:rsidRDefault="00A6505B" w:rsidP="005249F1">
      <w:pPr>
        <w:jc w:val="center"/>
        <w:rPr>
          <w:b/>
          <w:lang w:val="en-US"/>
        </w:rPr>
      </w:pPr>
      <w:r>
        <w:rPr>
          <w:b/>
          <w:lang w:val="en-US"/>
        </w:rPr>
        <w:t>Table 2.2.1</w:t>
      </w:r>
      <w:r w:rsidRPr="005D141F">
        <w:rPr>
          <w:b/>
          <w:lang w:val="en-US"/>
        </w:rPr>
        <w:t>.2: OTDOA</w:t>
      </w:r>
      <w:r w:rsidR="00FD629C">
        <w:rPr>
          <w:b/>
          <w:lang w:val="en-US"/>
        </w:rPr>
        <w:t xml:space="preserve">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A6505B" w:rsidTr="005249F1">
        <w:trPr>
          <w:jc w:val="center"/>
        </w:trPr>
        <w:tc>
          <w:tcPr>
            <w:tcW w:w="2377" w:type="dxa"/>
            <w:shd w:val="clear" w:color="auto" w:fill="92D050"/>
          </w:tcPr>
          <w:p w:rsidR="00A6505B" w:rsidRPr="00F75093" w:rsidRDefault="00A6505B" w:rsidP="001A664F">
            <w:pPr>
              <w:rPr>
                <w:b/>
              </w:rPr>
            </w:pPr>
            <w:r>
              <w:rPr>
                <w:b/>
              </w:rPr>
              <w:t>Company</w:t>
            </w:r>
          </w:p>
        </w:tc>
        <w:tc>
          <w:tcPr>
            <w:tcW w:w="1190" w:type="dxa"/>
            <w:shd w:val="clear" w:color="auto" w:fill="92D050"/>
          </w:tcPr>
          <w:p w:rsidR="00A6505B" w:rsidRPr="00F75093" w:rsidRDefault="00A6505B" w:rsidP="001A664F">
            <w:pPr>
              <w:rPr>
                <w:b/>
              </w:rPr>
            </w:pPr>
            <w:r w:rsidRPr="00F75093">
              <w:rPr>
                <w:b/>
              </w:rPr>
              <w:t>40%</w:t>
            </w:r>
          </w:p>
        </w:tc>
        <w:tc>
          <w:tcPr>
            <w:tcW w:w="1189" w:type="dxa"/>
            <w:shd w:val="clear" w:color="auto" w:fill="92D050"/>
          </w:tcPr>
          <w:p w:rsidR="00A6505B" w:rsidRPr="00F75093" w:rsidRDefault="00A6505B" w:rsidP="001A664F">
            <w:pPr>
              <w:rPr>
                <w:b/>
              </w:rPr>
            </w:pPr>
            <w:r w:rsidRPr="00F75093">
              <w:rPr>
                <w:b/>
              </w:rPr>
              <w:t>50%</w:t>
            </w:r>
          </w:p>
        </w:tc>
        <w:tc>
          <w:tcPr>
            <w:tcW w:w="1189" w:type="dxa"/>
            <w:shd w:val="clear" w:color="auto" w:fill="92D050"/>
          </w:tcPr>
          <w:p w:rsidR="00A6505B" w:rsidRPr="00F75093" w:rsidRDefault="00A6505B" w:rsidP="001A664F">
            <w:pPr>
              <w:rPr>
                <w:b/>
              </w:rPr>
            </w:pPr>
            <w:r w:rsidRPr="00F75093">
              <w:rPr>
                <w:b/>
              </w:rPr>
              <w:t>70%</w:t>
            </w:r>
          </w:p>
        </w:tc>
        <w:tc>
          <w:tcPr>
            <w:tcW w:w="1189" w:type="dxa"/>
            <w:shd w:val="clear" w:color="auto" w:fill="92D050"/>
          </w:tcPr>
          <w:p w:rsidR="00A6505B" w:rsidRPr="00F75093" w:rsidRDefault="00A6505B" w:rsidP="001A664F">
            <w:pPr>
              <w:rPr>
                <w:b/>
              </w:rPr>
            </w:pPr>
            <w:r w:rsidRPr="00F75093">
              <w:rPr>
                <w:b/>
              </w:rPr>
              <w:t>80%</w:t>
            </w:r>
          </w:p>
        </w:tc>
        <w:tc>
          <w:tcPr>
            <w:tcW w:w="1189" w:type="dxa"/>
            <w:shd w:val="clear" w:color="auto" w:fill="92D050"/>
          </w:tcPr>
          <w:p w:rsidR="00A6505B" w:rsidRPr="00F75093" w:rsidRDefault="00A6505B"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r>
              <w:t>5</w:t>
            </w:r>
          </w:p>
        </w:tc>
        <w:tc>
          <w:tcPr>
            <w:tcW w:w="1189" w:type="dxa"/>
            <w:shd w:val="clear" w:color="auto" w:fill="92D050"/>
          </w:tcPr>
          <w:p w:rsidR="00A13E0E" w:rsidRDefault="00A13E0E" w:rsidP="001A664F">
            <w:r>
              <w:t>6</w:t>
            </w:r>
          </w:p>
        </w:tc>
        <w:tc>
          <w:tcPr>
            <w:tcW w:w="1189" w:type="dxa"/>
            <w:shd w:val="clear" w:color="auto" w:fill="92D050"/>
          </w:tcPr>
          <w:p w:rsidR="00A13E0E" w:rsidRDefault="00A13E0E" w:rsidP="001A664F">
            <w:r>
              <w:t>9</w:t>
            </w:r>
          </w:p>
        </w:tc>
        <w:tc>
          <w:tcPr>
            <w:tcW w:w="1189" w:type="dxa"/>
            <w:shd w:val="clear" w:color="auto" w:fill="92D050"/>
          </w:tcPr>
          <w:p w:rsidR="00A13E0E" w:rsidRDefault="00A13E0E" w:rsidP="001A664F">
            <w:r>
              <w:t>12</w:t>
            </w:r>
          </w:p>
        </w:tc>
        <w:tc>
          <w:tcPr>
            <w:tcW w:w="1189" w:type="dxa"/>
            <w:shd w:val="clear" w:color="auto" w:fill="92D050"/>
          </w:tcPr>
          <w:p w:rsidR="00A13E0E" w:rsidRDefault="00A13E0E" w:rsidP="001A664F">
            <w:r>
              <w:t>16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C22BE3" w:rsidP="001A664F">
            <w:r>
              <w:t>6</w:t>
            </w:r>
          </w:p>
        </w:tc>
        <w:tc>
          <w:tcPr>
            <w:tcW w:w="1189" w:type="dxa"/>
            <w:shd w:val="clear" w:color="auto" w:fill="92D050"/>
          </w:tcPr>
          <w:p w:rsidR="00A13E0E" w:rsidRDefault="00C22BE3" w:rsidP="001A664F">
            <w:r>
              <w:t>10</w:t>
            </w:r>
          </w:p>
        </w:tc>
        <w:tc>
          <w:tcPr>
            <w:tcW w:w="1189" w:type="dxa"/>
            <w:shd w:val="clear" w:color="auto" w:fill="92D050"/>
          </w:tcPr>
          <w:p w:rsidR="00A13E0E" w:rsidRDefault="00C22BE3" w:rsidP="001A664F">
            <w:r>
              <w:t>17</w:t>
            </w:r>
          </w:p>
        </w:tc>
        <w:tc>
          <w:tcPr>
            <w:tcW w:w="1189" w:type="dxa"/>
            <w:shd w:val="clear" w:color="auto" w:fill="92D050"/>
          </w:tcPr>
          <w:p w:rsidR="00A13E0E" w:rsidRDefault="00C22BE3" w:rsidP="001A664F">
            <w:r>
              <w:t>35</w:t>
            </w:r>
          </w:p>
        </w:tc>
        <w:tc>
          <w:tcPr>
            <w:tcW w:w="1189" w:type="dxa"/>
            <w:shd w:val="clear" w:color="auto" w:fill="92D050"/>
          </w:tcPr>
          <w:p w:rsidR="00A13E0E" w:rsidRDefault="00C22BE3" w:rsidP="001A664F">
            <w:r>
              <w:t>61</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AA550F" w:rsidP="001A664F">
            <w:r>
              <w:t>7</w:t>
            </w:r>
          </w:p>
        </w:tc>
        <w:tc>
          <w:tcPr>
            <w:tcW w:w="1189" w:type="dxa"/>
            <w:shd w:val="clear" w:color="auto" w:fill="92D050"/>
          </w:tcPr>
          <w:p w:rsidR="00A13E0E" w:rsidRDefault="00AA550F" w:rsidP="001A664F">
            <w:r>
              <w:t>10</w:t>
            </w:r>
          </w:p>
        </w:tc>
        <w:tc>
          <w:tcPr>
            <w:tcW w:w="1189" w:type="dxa"/>
            <w:shd w:val="clear" w:color="auto" w:fill="92D050"/>
          </w:tcPr>
          <w:p w:rsidR="00A13E0E" w:rsidRDefault="00AA550F" w:rsidP="001A664F">
            <w:r>
              <w:t>18</w:t>
            </w:r>
          </w:p>
        </w:tc>
        <w:tc>
          <w:tcPr>
            <w:tcW w:w="1189" w:type="dxa"/>
            <w:shd w:val="clear" w:color="auto" w:fill="92D050"/>
          </w:tcPr>
          <w:p w:rsidR="00A13E0E" w:rsidRDefault="00AA550F" w:rsidP="001A664F">
            <w:r>
              <w:t>23</w:t>
            </w:r>
          </w:p>
        </w:tc>
        <w:tc>
          <w:tcPr>
            <w:tcW w:w="1189" w:type="dxa"/>
            <w:shd w:val="clear" w:color="auto" w:fill="92D050"/>
          </w:tcPr>
          <w:p w:rsidR="00A13E0E" w:rsidRDefault="00AA550F" w:rsidP="001A664F">
            <w:r>
              <w:t>29</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ED446A" w:rsidP="001A664F">
            <w:r>
              <w:t>6</w:t>
            </w:r>
          </w:p>
        </w:tc>
        <w:tc>
          <w:tcPr>
            <w:tcW w:w="1189" w:type="dxa"/>
            <w:shd w:val="clear" w:color="auto" w:fill="92D050"/>
          </w:tcPr>
          <w:p w:rsidR="00A13E0E" w:rsidRDefault="00ED446A" w:rsidP="001A664F">
            <w:r>
              <w:t>8</w:t>
            </w:r>
          </w:p>
        </w:tc>
        <w:tc>
          <w:tcPr>
            <w:tcW w:w="1189" w:type="dxa"/>
            <w:shd w:val="clear" w:color="auto" w:fill="92D050"/>
          </w:tcPr>
          <w:p w:rsidR="00A13E0E" w:rsidRDefault="00ED446A" w:rsidP="001A664F">
            <w:r>
              <w:t>13</w:t>
            </w:r>
          </w:p>
        </w:tc>
        <w:tc>
          <w:tcPr>
            <w:tcW w:w="1189" w:type="dxa"/>
            <w:shd w:val="clear" w:color="auto" w:fill="92D050"/>
          </w:tcPr>
          <w:p w:rsidR="00A13E0E" w:rsidRDefault="00ED446A" w:rsidP="001A664F">
            <w:r>
              <w:t>17</w:t>
            </w:r>
          </w:p>
        </w:tc>
        <w:tc>
          <w:tcPr>
            <w:tcW w:w="1189" w:type="dxa"/>
            <w:shd w:val="clear" w:color="auto" w:fill="92D050"/>
          </w:tcPr>
          <w:p w:rsidR="00A13E0E" w:rsidRDefault="00ED446A" w:rsidP="001A664F">
            <w:r>
              <w:t>27</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78122C" w:rsidP="001A664F">
            <w:r>
              <w:t>6</w:t>
            </w:r>
          </w:p>
        </w:tc>
        <w:tc>
          <w:tcPr>
            <w:tcW w:w="1189" w:type="dxa"/>
            <w:shd w:val="clear" w:color="auto" w:fill="92D050"/>
          </w:tcPr>
          <w:p w:rsidR="00A13E0E" w:rsidRDefault="0078122C" w:rsidP="001A664F">
            <w:r>
              <w:t>8</w:t>
            </w:r>
          </w:p>
        </w:tc>
        <w:tc>
          <w:tcPr>
            <w:tcW w:w="1189" w:type="dxa"/>
            <w:shd w:val="clear" w:color="auto" w:fill="92D050"/>
          </w:tcPr>
          <w:p w:rsidR="00A13E0E" w:rsidRDefault="0078122C" w:rsidP="001A664F">
            <w:r>
              <w:t>13</w:t>
            </w:r>
          </w:p>
        </w:tc>
        <w:tc>
          <w:tcPr>
            <w:tcW w:w="1189" w:type="dxa"/>
            <w:shd w:val="clear" w:color="auto" w:fill="92D050"/>
          </w:tcPr>
          <w:p w:rsidR="00A13E0E" w:rsidRDefault="0078122C" w:rsidP="001A664F">
            <w:r>
              <w:t>20</w:t>
            </w:r>
          </w:p>
        </w:tc>
        <w:tc>
          <w:tcPr>
            <w:tcW w:w="1189" w:type="dxa"/>
            <w:shd w:val="clear" w:color="auto" w:fill="92D050"/>
          </w:tcPr>
          <w:p w:rsidR="00A13E0E" w:rsidRDefault="0078122C" w:rsidP="001A664F">
            <w:r>
              <w:t>29</w:t>
            </w:r>
          </w:p>
        </w:tc>
      </w:tr>
    </w:tbl>
    <w:p w:rsidR="00A6505B" w:rsidRPr="00A6505B" w:rsidRDefault="00A6505B" w:rsidP="00A6505B">
      <w:pPr>
        <w:rPr>
          <w:lang w:val="en-US"/>
        </w:rPr>
      </w:pPr>
    </w:p>
    <w:p w:rsidR="005D141F" w:rsidRDefault="005D141F" w:rsidP="005D141F">
      <w:pPr>
        <w:pStyle w:val="Heading3"/>
        <w:rPr>
          <w:lang w:val="en-US"/>
        </w:rPr>
      </w:pPr>
      <w:r>
        <w:rPr>
          <w:lang w:val="en-US"/>
        </w:rPr>
        <w:t xml:space="preserve">Case 2a: </w:t>
      </w:r>
      <w:r w:rsidRPr="00DC4224">
        <w:rPr>
          <w:lang w:val="en-US"/>
        </w:rPr>
        <w:t xml:space="preserve">Outdoor macro + </w:t>
      </w:r>
      <w:r>
        <w:rPr>
          <w:lang w:val="en-US"/>
        </w:rPr>
        <w:t>sparse small cells</w:t>
      </w:r>
      <w:r w:rsidRPr="00DC4224">
        <w:rPr>
          <w:lang w:val="en-US"/>
        </w:rPr>
        <w:t xml:space="preserve"> </w:t>
      </w:r>
    </w:p>
    <w:p w:rsidR="00A6505B" w:rsidRDefault="00A6505B" w:rsidP="00A6505B">
      <w:pPr>
        <w:rPr>
          <w:lang w:val="en-US"/>
        </w:rPr>
      </w:pPr>
    </w:p>
    <w:p w:rsidR="00A6505B" w:rsidRPr="005D141F" w:rsidRDefault="00A6505B" w:rsidP="005249F1">
      <w:pPr>
        <w:jc w:val="center"/>
        <w:rPr>
          <w:b/>
          <w:lang w:val="en-US"/>
        </w:rPr>
      </w:pPr>
      <w:r>
        <w:rPr>
          <w:b/>
          <w:lang w:val="en-US"/>
        </w:rPr>
        <w:t>Table 2.2</w:t>
      </w:r>
      <w:r w:rsidRPr="005D141F">
        <w:rPr>
          <w:b/>
          <w:lang w:val="en-US"/>
        </w:rPr>
        <w:t>.</w:t>
      </w:r>
      <w:r>
        <w:rPr>
          <w:b/>
          <w:lang w:val="en-US"/>
        </w:rPr>
        <w:t>2</w:t>
      </w:r>
      <w:r w:rsidRPr="005D141F">
        <w:rPr>
          <w:b/>
          <w:lang w:val="en-US"/>
        </w:rPr>
        <w:t>.1</w:t>
      </w:r>
      <w:r w:rsidR="00FD629C">
        <w:rPr>
          <w:b/>
          <w:lang w:val="en-US"/>
        </w:rPr>
        <w:t xml:space="preserve">: CID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A6505B" w:rsidTr="001A664F">
        <w:trPr>
          <w:jc w:val="center"/>
        </w:trPr>
        <w:tc>
          <w:tcPr>
            <w:tcW w:w="2377" w:type="dxa"/>
            <w:shd w:val="clear" w:color="auto" w:fill="FFFF00"/>
          </w:tcPr>
          <w:p w:rsidR="00A6505B" w:rsidRPr="00F75093" w:rsidRDefault="00A6505B" w:rsidP="001A664F">
            <w:pPr>
              <w:rPr>
                <w:b/>
              </w:rPr>
            </w:pPr>
            <w:r>
              <w:rPr>
                <w:b/>
              </w:rPr>
              <w:t>Company</w:t>
            </w:r>
          </w:p>
        </w:tc>
        <w:tc>
          <w:tcPr>
            <w:tcW w:w="1190" w:type="dxa"/>
            <w:shd w:val="clear" w:color="auto" w:fill="FFFF00"/>
          </w:tcPr>
          <w:p w:rsidR="00A6505B" w:rsidRPr="00F75093" w:rsidRDefault="00A6505B" w:rsidP="001A664F">
            <w:pPr>
              <w:rPr>
                <w:b/>
              </w:rPr>
            </w:pPr>
            <w:r w:rsidRPr="00F75093">
              <w:rPr>
                <w:b/>
              </w:rPr>
              <w:t>40%</w:t>
            </w:r>
          </w:p>
        </w:tc>
        <w:tc>
          <w:tcPr>
            <w:tcW w:w="1189" w:type="dxa"/>
            <w:shd w:val="clear" w:color="auto" w:fill="FFFF00"/>
          </w:tcPr>
          <w:p w:rsidR="00A6505B" w:rsidRPr="00F75093" w:rsidRDefault="00A6505B" w:rsidP="001A664F">
            <w:pPr>
              <w:rPr>
                <w:b/>
              </w:rPr>
            </w:pPr>
            <w:r w:rsidRPr="00F75093">
              <w:rPr>
                <w:b/>
              </w:rPr>
              <w:t>50%</w:t>
            </w:r>
          </w:p>
        </w:tc>
        <w:tc>
          <w:tcPr>
            <w:tcW w:w="1189" w:type="dxa"/>
            <w:shd w:val="clear" w:color="auto" w:fill="FFFF00"/>
          </w:tcPr>
          <w:p w:rsidR="00A6505B" w:rsidRPr="00F75093" w:rsidRDefault="00A6505B" w:rsidP="001A664F">
            <w:pPr>
              <w:rPr>
                <w:b/>
              </w:rPr>
            </w:pPr>
            <w:r w:rsidRPr="00F75093">
              <w:rPr>
                <w:b/>
              </w:rPr>
              <w:t>70%</w:t>
            </w:r>
          </w:p>
        </w:tc>
        <w:tc>
          <w:tcPr>
            <w:tcW w:w="1189" w:type="dxa"/>
            <w:shd w:val="clear" w:color="auto" w:fill="FFFF00"/>
          </w:tcPr>
          <w:p w:rsidR="00A6505B" w:rsidRPr="00F75093" w:rsidRDefault="00A6505B" w:rsidP="001A664F">
            <w:pPr>
              <w:rPr>
                <w:b/>
              </w:rPr>
            </w:pPr>
            <w:r w:rsidRPr="00F75093">
              <w:rPr>
                <w:b/>
              </w:rPr>
              <w:t>80%</w:t>
            </w:r>
          </w:p>
        </w:tc>
        <w:tc>
          <w:tcPr>
            <w:tcW w:w="1189" w:type="dxa"/>
            <w:shd w:val="clear" w:color="auto" w:fill="FFFF00"/>
          </w:tcPr>
          <w:p w:rsidR="00A6505B" w:rsidRPr="00F75093" w:rsidRDefault="00A6505B"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bl>
    <w:p w:rsidR="00A6505B" w:rsidRDefault="00A6505B" w:rsidP="00A6505B">
      <w:pPr>
        <w:rPr>
          <w:lang w:val="en-US"/>
        </w:rPr>
      </w:pPr>
    </w:p>
    <w:p w:rsidR="00A6505B" w:rsidRPr="005D141F" w:rsidRDefault="00A6505B" w:rsidP="005249F1">
      <w:pPr>
        <w:jc w:val="center"/>
        <w:rPr>
          <w:b/>
          <w:lang w:val="en-US"/>
        </w:rPr>
      </w:pPr>
      <w:r>
        <w:rPr>
          <w:b/>
          <w:lang w:val="en-US"/>
        </w:rPr>
        <w:t>Table 2.2.2</w:t>
      </w:r>
      <w:r w:rsidRPr="005D141F">
        <w:rPr>
          <w:b/>
          <w:lang w:val="en-US"/>
        </w:rPr>
        <w:t>.2: OTDOA</w:t>
      </w:r>
      <w:r w:rsidR="00FD629C">
        <w:rPr>
          <w:b/>
          <w:lang w:val="en-US"/>
        </w:rPr>
        <w:t xml:space="preserve">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A6505B" w:rsidTr="005249F1">
        <w:trPr>
          <w:jc w:val="center"/>
        </w:trPr>
        <w:tc>
          <w:tcPr>
            <w:tcW w:w="2377" w:type="dxa"/>
            <w:shd w:val="clear" w:color="auto" w:fill="92D050"/>
          </w:tcPr>
          <w:p w:rsidR="00A6505B" w:rsidRPr="00F75093" w:rsidRDefault="00A6505B" w:rsidP="001A664F">
            <w:pPr>
              <w:rPr>
                <w:b/>
              </w:rPr>
            </w:pPr>
            <w:r>
              <w:rPr>
                <w:b/>
              </w:rPr>
              <w:t>Company</w:t>
            </w:r>
          </w:p>
        </w:tc>
        <w:tc>
          <w:tcPr>
            <w:tcW w:w="1190" w:type="dxa"/>
            <w:shd w:val="clear" w:color="auto" w:fill="92D050"/>
          </w:tcPr>
          <w:p w:rsidR="00A6505B" w:rsidRPr="00F75093" w:rsidRDefault="00A6505B" w:rsidP="001A664F">
            <w:pPr>
              <w:rPr>
                <w:b/>
              </w:rPr>
            </w:pPr>
            <w:r w:rsidRPr="00F75093">
              <w:rPr>
                <w:b/>
              </w:rPr>
              <w:t>40%</w:t>
            </w:r>
          </w:p>
        </w:tc>
        <w:tc>
          <w:tcPr>
            <w:tcW w:w="1189" w:type="dxa"/>
            <w:shd w:val="clear" w:color="auto" w:fill="92D050"/>
          </w:tcPr>
          <w:p w:rsidR="00A6505B" w:rsidRPr="00F75093" w:rsidRDefault="00A6505B" w:rsidP="001A664F">
            <w:pPr>
              <w:rPr>
                <w:b/>
              </w:rPr>
            </w:pPr>
            <w:r w:rsidRPr="00F75093">
              <w:rPr>
                <w:b/>
              </w:rPr>
              <w:t>50%</w:t>
            </w:r>
          </w:p>
        </w:tc>
        <w:tc>
          <w:tcPr>
            <w:tcW w:w="1189" w:type="dxa"/>
            <w:shd w:val="clear" w:color="auto" w:fill="92D050"/>
          </w:tcPr>
          <w:p w:rsidR="00A6505B" w:rsidRPr="00F75093" w:rsidRDefault="00A6505B" w:rsidP="001A664F">
            <w:pPr>
              <w:rPr>
                <w:b/>
              </w:rPr>
            </w:pPr>
            <w:r w:rsidRPr="00F75093">
              <w:rPr>
                <w:b/>
              </w:rPr>
              <w:t>70%</w:t>
            </w:r>
          </w:p>
        </w:tc>
        <w:tc>
          <w:tcPr>
            <w:tcW w:w="1189" w:type="dxa"/>
            <w:shd w:val="clear" w:color="auto" w:fill="92D050"/>
          </w:tcPr>
          <w:p w:rsidR="00A6505B" w:rsidRPr="00F75093" w:rsidRDefault="00A6505B" w:rsidP="001A664F">
            <w:pPr>
              <w:rPr>
                <w:b/>
              </w:rPr>
            </w:pPr>
            <w:r w:rsidRPr="00F75093">
              <w:rPr>
                <w:b/>
              </w:rPr>
              <w:t>80%</w:t>
            </w:r>
          </w:p>
        </w:tc>
        <w:tc>
          <w:tcPr>
            <w:tcW w:w="1189" w:type="dxa"/>
            <w:shd w:val="clear" w:color="auto" w:fill="92D050"/>
          </w:tcPr>
          <w:p w:rsidR="00A6505B" w:rsidRPr="00F75093" w:rsidRDefault="00A6505B"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lastRenderedPageBreak/>
              <w:t xml:space="preserve">Huawei, </w:t>
            </w:r>
            <w:proofErr w:type="spellStart"/>
            <w:r w:rsidRPr="007D0A29">
              <w:rPr>
                <w:b/>
              </w:rPr>
              <w:t>HiSilicon</w:t>
            </w:r>
            <w:proofErr w:type="spellEnd"/>
          </w:p>
        </w:tc>
        <w:tc>
          <w:tcPr>
            <w:tcW w:w="1190" w:type="dxa"/>
            <w:shd w:val="clear" w:color="auto" w:fill="92D050"/>
          </w:tcPr>
          <w:p w:rsidR="00A13E0E" w:rsidRDefault="00CA37F4" w:rsidP="001A664F">
            <w:r>
              <w:t>18</w:t>
            </w:r>
          </w:p>
        </w:tc>
        <w:tc>
          <w:tcPr>
            <w:tcW w:w="1189" w:type="dxa"/>
            <w:shd w:val="clear" w:color="auto" w:fill="92D050"/>
          </w:tcPr>
          <w:p w:rsidR="00A13E0E" w:rsidRDefault="00CA37F4" w:rsidP="001A664F">
            <w:r>
              <w:t>29</w:t>
            </w:r>
          </w:p>
        </w:tc>
        <w:tc>
          <w:tcPr>
            <w:tcW w:w="1189" w:type="dxa"/>
            <w:shd w:val="clear" w:color="auto" w:fill="92D050"/>
          </w:tcPr>
          <w:p w:rsidR="00A13E0E" w:rsidRDefault="00A06996" w:rsidP="001A664F">
            <w:r>
              <w:t>48</w:t>
            </w:r>
          </w:p>
        </w:tc>
        <w:tc>
          <w:tcPr>
            <w:tcW w:w="1189" w:type="dxa"/>
            <w:shd w:val="clear" w:color="auto" w:fill="92D050"/>
          </w:tcPr>
          <w:p w:rsidR="00A13E0E" w:rsidRDefault="00CA37F4" w:rsidP="001A664F">
            <w:r>
              <w:t>62</w:t>
            </w:r>
          </w:p>
        </w:tc>
        <w:tc>
          <w:tcPr>
            <w:tcW w:w="1189" w:type="dxa"/>
            <w:shd w:val="clear" w:color="auto" w:fill="92D050"/>
          </w:tcPr>
          <w:p w:rsidR="00A13E0E" w:rsidRDefault="00CA37F4" w:rsidP="001A664F">
            <w:r>
              <w:t>85</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6046A8" w:rsidP="001A664F">
            <w:r>
              <w:t>16</w:t>
            </w:r>
          </w:p>
        </w:tc>
        <w:tc>
          <w:tcPr>
            <w:tcW w:w="1189" w:type="dxa"/>
            <w:shd w:val="clear" w:color="auto" w:fill="92D050"/>
          </w:tcPr>
          <w:p w:rsidR="00A13E0E" w:rsidRDefault="006046A8" w:rsidP="001A664F">
            <w:r>
              <w:t>20</w:t>
            </w:r>
          </w:p>
        </w:tc>
        <w:tc>
          <w:tcPr>
            <w:tcW w:w="1189" w:type="dxa"/>
            <w:shd w:val="clear" w:color="auto" w:fill="92D050"/>
          </w:tcPr>
          <w:p w:rsidR="00A13E0E" w:rsidRDefault="006046A8" w:rsidP="001A664F">
            <w:r>
              <w:t>26</w:t>
            </w:r>
          </w:p>
        </w:tc>
        <w:tc>
          <w:tcPr>
            <w:tcW w:w="1189" w:type="dxa"/>
            <w:shd w:val="clear" w:color="auto" w:fill="92D050"/>
          </w:tcPr>
          <w:p w:rsidR="00A13E0E" w:rsidRDefault="006046A8" w:rsidP="001A664F">
            <w:r>
              <w:t>29</w:t>
            </w:r>
          </w:p>
        </w:tc>
        <w:tc>
          <w:tcPr>
            <w:tcW w:w="1189" w:type="dxa"/>
            <w:shd w:val="clear" w:color="auto" w:fill="92D050"/>
          </w:tcPr>
          <w:p w:rsidR="00A13E0E" w:rsidRDefault="006046A8" w:rsidP="001A664F">
            <w:r>
              <w:t>38</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bl>
    <w:p w:rsidR="00A6505B" w:rsidRPr="00A6505B" w:rsidRDefault="00A6505B" w:rsidP="00A6505B">
      <w:pPr>
        <w:rPr>
          <w:lang w:val="en-US"/>
        </w:rPr>
      </w:pPr>
    </w:p>
    <w:p w:rsidR="002B204F" w:rsidRPr="004B513A" w:rsidRDefault="002B204F" w:rsidP="002B204F">
      <w:pPr>
        <w:rPr>
          <w:b/>
          <w:lang w:val="en-US"/>
        </w:rPr>
      </w:pPr>
      <w:r w:rsidRPr="004B513A">
        <w:rPr>
          <w:b/>
          <w:lang w:val="en-US"/>
        </w:rPr>
        <w:t>Observation</w:t>
      </w:r>
      <w:r>
        <w:rPr>
          <w:b/>
          <w:lang w:val="en-US"/>
        </w:rPr>
        <w:t xml:space="preserve"> 2</w:t>
      </w:r>
      <w:r w:rsidRPr="004B513A">
        <w:rPr>
          <w:b/>
          <w:lang w:val="en-US"/>
        </w:rPr>
        <w:t>:</w:t>
      </w:r>
    </w:p>
    <w:p w:rsidR="00326485" w:rsidRDefault="00326485" w:rsidP="00326485">
      <w:pPr>
        <w:pStyle w:val="ListParagraph"/>
        <w:numPr>
          <w:ilvl w:val="0"/>
          <w:numId w:val="48"/>
        </w:numPr>
      </w:pPr>
      <w:r>
        <w:t xml:space="preserve">For </w:t>
      </w:r>
      <w:r w:rsidRPr="00326485">
        <w:t xml:space="preserve">Outdoor macro + </w:t>
      </w:r>
      <w:r w:rsidR="000D7DD0">
        <w:t xml:space="preserve">dense </w:t>
      </w:r>
      <w:r w:rsidRPr="00326485">
        <w:t>indoor small cell scenarios</w:t>
      </w:r>
      <w:r>
        <w:t>:</w:t>
      </w:r>
      <w:r w:rsidR="002B204F">
        <w:t xml:space="preserve"> </w:t>
      </w:r>
    </w:p>
    <w:p w:rsidR="00326485" w:rsidRDefault="00326485" w:rsidP="005249F1">
      <w:pPr>
        <w:pStyle w:val="ListParagraph"/>
        <w:numPr>
          <w:ilvl w:val="1"/>
          <w:numId w:val="48"/>
        </w:numPr>
      </w:pPr>
      <w:r>
        <w:t>E</w:t>
      </w:r>
      <w:r w:rsidR="002B204F">
        <w:t xml:space="preserve">xisting </w:t>
      </w:r>
      <w:r w:rsidR="000D7DD0">
        <w:t xml:space="preserve">CID and </w:t>
      </w:r>
      <w:r w:rsidR="002B204F">
        <w:t>OTDOA method</w:t>
      </w:r>
      <w:r w:rsidR="000D7DD0">
        <w:t>s</w:t>
      </w:r>
      <w:r w:rsidR="002B204F">
        <w:t xml:space="preserve"> can meet the horizontal accuracy threshold of 50 meters with at least </w:t>
      </w:r>
      <w:r w:rsidR="000D7DD0">
        <w:t>8</w:t>
      </w:r>
      <w:r w:rsidR="002B204F">
        <w:t>0%.</w:t>
      </w:r>
      <w:r>
        <w:t xml:space="preserve"> </w:t>
      </w:r>
    </w:p>
    <w:p w:rsidR="00DC4224" w:rsidRPr="00DC4224" w:rsidRDefault="00DC4224" w:rsidP="00DC4224">
      <w:pPr>
        <w:rPr>
          <w:lang w:val="en-US"/>
        </w:rPr>
      </w:pPr>
    </w:p>
    <w:p w:rsidR="00DC4224" w:rsidRDefault="00DC4224" w:rsidP="00DC4224">
      <w:pPr>
        <w:pStyle w:val="Heading1"/>
        <w:rPr>
          <w:lang w:val="en-US"/>
        </w:rPr>
      </w:pPr>
      <w:r>
        <w:rPr>
          <w:lang w:val="en-US"/>
        </w:rPr>
        <w:t>Simulation Results for Vertical Positioning Accuracy</w:t>
      </w:r>
    </w:p>
    <w:p w:rsidR="0044549B" w:rsidRPr="0044549B" w:rsidRDefault="0044549B" w:rsidP="0044549B">
      <w:pPr>
        <w:rPr>
          <w:lang w:val="en-US"/>
        </w:rPr>
      </w:pPr>
      <w:r>
        <w:rPr>
          <w:lang w:val="en-US"/>
        </w:rPr>
        <w:t>The simulation results are taken from the followin</w:t>
      </w:r>
      <w:r w:rsidR="001775FD">
        <w:rPr>
          <w:lang w:val="en-US"/>
        </w:rPr>
        <w:t>g contributions [2-6].</w:t>
      </w:r>
      <w:r w:rsidR="000353AC">
        <w:rPr>
          <w:lang w:val="en-US"/>
        </w:rPr>
        <w:t xml:space="preserve"> The empty boxes represent the fact that the corresponding company has not provided the result for that particular item. Some values are approximately picked based on the CFD curves and might have slight accuracy issue.  </w:t>
      </w:r>
    </w:p>
    <w:p w:rsidR="005D141F" w:rsidRPr="000353AC" w:rsidRDefault="005D141F" w:rsidP="005D141F">
      <w:pPr>
        <w:pStyle w:val="Heading2"/>
        <w:rPr>
          <w:sz w:val="30"/>
          <w:szCs w:val="30"/>
          <w:lang w:val="en-US"/>
        </w:rPr>
      </w:pPr>
      <w:r w:rsidRPr="000353AC">
        <w:rPr>
          <w:sz w:val="30"/>
          <w:szCs w:val="30"/>
          <w:lang w:val="en-US"/>
        </w:rPr>
        <w:t>Case 1: Outdoor macro + outdoor small cell deployment scenarios</w:t>
      </w:r>
    </w:p>
    <w:p w:rsidR="005D141F" w:rsidRDefault="005D141F" w:rsidP="005D141F">
      <w:pPr>
        <w:pStyle w:val="Heading3"/>
        <w:rPr>
          <w:lang w:val="en-US"/>
        </w:rPr>
      </w:pPr>
      <w:r w:rsidRPr="00DC4224">
        <w:rPr>
          <w:lang w:val="en-US"/>
        </w:rPr>
        <w:t xml:space="preserve">Outdoor macro + 10 small cells </w:t>
      </w:r>
    </w:p>
    <w:p w:rsidR="009F67E1" w:rsidRPr="005D141F" w:rsidRDefault="009F67E1" w:rsidP="005249F1">
      <w:pPr>
        <w:jc w:val="center"/>
        <w:rPr>
          <w:b/>
          <w:lang w:val="en-US"/>
        </w:rPr>
      </w:pPr>
      <w:r>
        <w:rPr>
          <w:b/>
          <w:lang w:val="en-US"/>
        </w:rPr>
        <w:t>Table 3</w:t>
      </w:r>
      <w:r w:rsidRPr="005D141F">
        <w:rPr>
          <w:b/>
          <w:lang w:val="en-US"/>
        </w:rPr>
        <w:t>.1.</w:t>
      </w:r>
      <w:r>
        <w:rPr>
          <w:b/>
          <w:lang w:val="en-US"/>
        </w:rPr>
        <w:t>1</w:t>
      </w:r>
      <w:r w:rsidRPr="005D141F">
        <w:rPr>
          <w:b/>
          <w:lang w:val="en-US"/>
        </w:rPr>
        <w:t>.1</w:t>
      </w:r>
      <w:r w:rsidR="00FD629C">
        <w:rPr>
          <w:b/>
          <w:lang w:val="en-US"/>
        </w:rPr>
        <w:t xml:space="preserve">: CID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9F67E1" w:rsidTr="001A664F">
        <w:trPr>
          <w:jc w:val="center"/>
        </w:trPr>
        <w:tc>
          <w:tcPr>
            <w:tcW w:w="2377" w:type="dxa"/>
            <w:shd w:val="clear" w:color="auto" w:fill="FFFF00"/>
          </w:tcPr>
          <w:p w:rsidR="009F67E1" w:rsidRPr="00F75093" w:rsidRDefault="009F67E1" w:rsidP="001A664F">
            <w:pPr>
              <w:rPr>
                <w:b/>
              </w:rPr>
            </w:pPr>
            <w:r>
              <w:rPr>
                <w:b/>
              </w:rPr>
              <w:t>Company</w:t>
            </w:r>
          </w:p>
        </w:tc>
        <w:tc>
          <w:tcPr>
            <w:tcW w:w="1190" w:type="dxa"/>
            <w:shd w:val="clear" w:color="auto" w:fill="FFFF00"/>
          </w:tcPr>
          <w:p w:rsidR="009F67E1" w:rsidRPr="00F75093" w:rsidRDefault="009F67E1" w:rsidP="001A664F">
            <w:pPr>
              <w:rPr>
                <w:b/>
              </w:rPr>
            </w:pPr>
            <w:r w:rsidRPr="00F75093">
              <w:rPr>
                <w:b/>
              </w:rPr>
              <w:t>40%</w:t>
            </w:r>
          </w:p>
        </w:tc>
        <w:tc>
          <w:tcPr>
            <w:tcW w:w="1189" w:type="dxa"/>
            <w:shd w:val="clear" w:color="auto" w:fill="FFFF00"/>
          </w:tcPr>
          <w:p w:rsidR="009F67E1" w:rsidRPr="00F75093" w:rsidRDefault="009F67E1" w:rsidP="001A664F">
            <w:pPr>
              <w:rPr>
                <w:b/>
              </w:rPr>
            </w:pPr>
            <w:r w:rsidRPr="00F75093">
              <w:rPr>
                <w:b/>
              </w:rPr>
              <w:t>50%</w:t>
            </w:r>
          </w:p>
        </w:tc>
        <w:tc>
          <w:tcPr>
            <w:tcW w:w="1189" w:type="dxa"/>
            <w:shd w:val="clear" w:color="auto" w:fill="FFFF00"/>
          </w:tcPr>
          <w:p w:rsidR="009F67E1" w:rsidRPr="00F75093" w:rsidRDefault="009F67E1" w:rsidP="001A664F">
            <w:pPr>
              <w:rPr>
                <w:b/>
              </w:rPr>
            </w:pPr>
            <w:r w:rsidRPr="00F75093">
              <w:rPr>
                <w:b/>
              </w:rPr>
              <w:t>70%</w:t>
            </w:r>
          </w:p>
        </w:tc>
        <w:tc>
          <w:tcPr>
            <w:tcW w:w="1189" w:type="dxa"/>
            <w:shd w:val="clear" w:color="auto" w:fill="FFFF00"/>
          </w:tcPr>
          <w:p w:rsidR="009F67E1" w:rsidRPr="00F75093" w:rsidRDefault="009F67E1" w:rsidP="001A664F">
            <w:pPr>
              <w:rPr>
                <w:b/>
              </w:rPr>
            </w:pPr>
            <w:r w:rsidRPr="00F75093">
              <w:rPr>
                <w:b/>
              </w:rPr>
              <w:t>80%</w:t>
            </w:r>
          </w:p>
        </w:tc>
        <w:tc>
          <w:tcPr>
            <w:tcW w:w="1189" w:type="dxa"/>
            <w:shd w:val="clear" w:color="auto" w:fill="FFFF00"/>
          </w:tcPr>
          <w:p w:rsidR="009F67E1" w:rsidRPr="00F75093" w:rsidRDefault="009F67E1"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r>
              <w:t>5</w:t>
            </w:r>
          </w:p>
        </w:tc>
        <w:tc>
          <w:tcPr>
            <w:tcW w:w="1189" w:type="dxa"/>
            <w:shd w:val="clear" w:color="auto" w:fill="FFFF00"/>
          </w:tcPr>
          <w:p w:rsidR="00A13E0E" w:rsidRDefault="00A13E0E" w:rsidP="001A664F">
            <w:r>
              <w:t>7</w:t>
            </w:r>
          </w:p>
        </w:tc>
        <w:tc>
          <w:tcPr>
            <w:tcW w:w="1189" w:type="dxa"/>
            <w:shd w:val="clear" w:color="auto" w:fill="FFFF00"/>
          </w:tcPr>
          <w:p w:rsidR="00A13E0E" w:rsidRDefault="00A13E0E" w:rsidP="001A664F">
            <w:r>
              <w:t>12</w:t>
            </w:r>
          </w:p>
        </w:tc>
        <w:tc>
          <w:tcPr>
            <w:tcW w:w="1189" w:type="dxa"/>
            <w:shd w:val="clear" w:color="auto" w:fill="FFFF00"/>
          </w:tcPr>
          <w:p w:rsidR="00A13E0E" w:rsidRDefault="00A13E0E" w:rsidP="001A664F">
            <w:r>
              <w:t>15</w:t>
            </w:r>
          </w:p>
        </w:tc>
        <w:tc>
          <w:tcPr>
            <w:tcW w:w="1189" w:type="dxa"/>
            <w:shd w:val="clear" w:color="auto" w:fill="FFFF00"/>
          </w:tcPr>
          <w:p w:rsidR="00A13E0E" w:rsidRDefault="00A13E0E" w:rsidP="001A664F">
            <w:r>
              <w:t>24</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DD333B" w:rsidTr="001A664F">
        <w:trPr>
          <w:jc w:val="center"/>
        </w:trPr>
        <w:tc>
          <w:tcPr>
            <w:tcW w:w="2377" w:type="dxa"/>
            <w:shd w:val="clear" w:color="auto" w:fill="FFFF00"/>
          </w:tcPr>
          <w:p w:rsidR="00DD333B" w:rsidRPr="007D0A29" w:rsidRDefault="00DD333B" w:rsidP="001A664F">
            <w:pPr>
              <w:rPr>
                <w:b/>
              </w:rPr>
            </w:pPr>
            <w:r w:rsidRPr="007D0A29">
              <w:rPr>
                <w:b/>
              </w:rPr>
              <w:t>Intel Corporation</w:t>
            </w:r>
          </w:p>
        </w:tc>
        <w:tc>
          <w:tcPr>
            <w:tcW w:w="1190" w:type="dxa"/>
            <w:shd w:val="clear" w:color="auto" w:fill="FFFF00"/>
          </w:tcPr>
          <w:p w:rsidR="00DD333B" w:rsidRDefault="00DD333B" w:rsidP="00922DAB">
            <w:r>
              <w:t>5</w:t>
            </w:r>
          </w:p>
        </w:tc>
        <w:tc>
          <w:tcPr>
            <w:tcW w:w="1189" w:type="dxa"/>
            <w:shd w:val="clear" w:color="auto" w:fill="FFFF00"/>
          </w:tcPr>
          <w:p w:rsidR="00DD333B" w:rsidRDefault="00DD333B" w:rsidP="00922DAB">
            <w:r>
              <w:t>7</w:t>
            </w:r>
          </w:p>
        </w:tc>
        <w:tc>
          <w:tcPr>
            <w:tcW w:w="1189" w:type="dxa"/>
            <w:shd w:val="clear" w:color="auto" w:fill="FFFF00"/>
          </w:tcPr>
          <w:p w:rsidR="00DD333B" w:rsidRDefault="00DD333B" w:rsidP="00922DAB">
            <w:r>
              <w:t>11</w:t>
            </w:r>
          </w:p>
        </w:tc>
        <w:tc>
          <w:tcPr>
            <w:tcW w:w="1189" w:type="dxa"/>
            <w:shd w:val="clear" w:color="auto" w:fill="FFFF00"/>
          </w:tcPr>
          <w:p w:rsidR="00DD333B" w:rsidRDefault="00DD333B" w:rsidP="00922DAB">
            <w:r>
              <w:t>13</w:t>
            </w:r>
          </w:p>
        </w:tc>
        <w:tc>
          <w:tcPr>
            <w:tcW w:w="1189" w:type="dxa"/>
            <w:shd w:val="clear" w:color="auto" w:fill="FFFF00"/>
          </w:tcPr>
          <w:p w:rsidR="00DD333B" w:rsidRDefault="00DD333B" w:rsidP="00922DAB">
            <w:r>
              <w:t>16</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D128B3" w:rsidP="001A664F">
            <w:r>
              <w:t>7</w:t>
            </w:r>
          </w:p>
        </w:tc>
        <w:tc>
          <w:tcPr>
            <w:tcW w:w="1189" w:type="dxa"/>
            <w:shd w:val="clear" w:color="auto" w:fill="FFFF00"/>
          </w:tcPr>
          <w:p w:rsidR="00A13E0E" w:rsidRDefault="00D128B3" w:rsidP="001A664F">
            <w:r>
              <w:t>9</w:t>
            </w:r>
          </w:p>
        </w:tc>
        <w:tc>
          <w:tcPr>
            <w:tcW w:w="1189" w:type="dxa"/>
            <w:shd w:val="clear" w:color="auto" w:fill="FFFF00"/>
          </w:tcPr>
          <w:p w:rsidR="00A13E0E" w:rsidRDefault="00D128B3" w:rsidP="001A664F">
            <w:r>
              <w:t>13</w:t>
            </w:r>
          </w:p>
        </w:tc>
        <w:tc>
          <w:tcPr>
            <w:tcW w:w="1189" w:type="dxa"/>
            <w:shd w:val="clear" w:color="auto" w:fill="FFFF00"/>
          </w:tcPr>
          <w:p w:rsidR="00A13E0E" w:rsidRDefault="00D128B3" w:rsidP="001A664F">
            <w:r>
              <w:t>18</w:t>
            </w:r>
          </w:p>
        </w:tc>
        <w:tc>
          <w:tcPr>
            <w:tcW w:w="1189" w:type="dxa"/>
            <w:shd w:val="clear" w:color="auto" w:fill="FFFF00"/>
          </w:tcPr>
          <w:p w:rsidR="00A13E0E" w:rsidRDefault="00D128B3" w:rsidP="001A664F">
            <w:r>
              <w:t>27</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Default="00BE3037" w:rsidP="001A664F">
            <w:r>
              <w:t>5</w:t>
            </w:r>
          </w:p>
        </w:tc>
        <w:tc>
          <w:tcPr>
            <w:tcW w:w="1189" w:type="dxa"/>
            <w:shd w:val="clear" w:color="auto" w:fill="FFFF00"/>
          </w:tcPr>
          <w:p w:rsidR="00A13E0E" w:rsidRDefault="00BE3037" w:rsidP="001A664F">
            <w:r>
              <w:t>7</w:t>
            </w:r>
          </w:p>
        </w:tc>
        <w:tc>
          <w:tcPr>
            <w:tcW w:w="1189" w:type="dxa"/>
            <w:shd w:val="clear" w:color="auto" w:fill="FFFF00"/>
          </w:tcPr>
          <w:p w:rsidR="00A13E0E" w:rsidRDefault="00BE3037" w:rsidP="001A664F">
            <w:r>
              <w:t>12</w:t>
            </w:r>
          </w:p>
        </w:tc>
        <w:tc>
          <w:tcPr>
            <w:tcW w:w="1189" w:type="dxa"/>
            <w:shd w:val="clear" w:color="auto" w:fill="FFFF00"/>
          </w:tcPr>
          <w:p w:rsidR="00A13E0E" w:rsidRDefault="00BE3037" w:rsidP="001A664F">
            <w:r>
              <w:t>15</w:t>
            </w:r>
          </w:p>
        </w:tc>
        <w:tc>
          <w:tcPr>
            <w:tcW w:w="1189" w:type="dxa"/>
            <w:shd w:val="clear" w:color="auto" w:fill="FFFF00"/>
          </w:tcPr>
          <w:p w:rsidR="00A13E0E" w:rsidRDefault="00BE3037" w:rsidP="001A664F">
            <w:r>
              <w:t>23</w:t>
            </w:r>
          </w:p>
        </w:tc>
      </w:tr>
    </w:tbl>
    <w:p w:rsidR="009F67E1" w:rsidRDefault="009F67E1" w:rsidP="009F67E1">
      <w:pPr>
        <w:rPr>
          <w:lang w:val="en-US"/>
        </w:rPr>
      </w:pPr>
    </w:p>
    <w:p w:rsidR="009F67E1" w:rsidRPr="005D141F" w:rsidRDefault="009F67E1" w:rsidP="005249F1">
      <w:pPr>
        <w:jc w:val="center"/>
        <w:rPr>
          <w:b/>
          <w:lang w:val="en-US"/>
        </w:rPr>
      </w:pPr>
      <w:r>
        <w:rPr>
          <w:b/>
          <w:lang w:val="en-US"/>
        </w:rPr>
        <w:t>Table 3</w:t>
      </w:r>
      <w:r w:rsidRPr="005D141F">
        <w:rPr>
          <w:b/>
          <w:lang w:val="en-US"/>
        </w:rPr>
        <w:t>.1.</w:t>
      </w:r>
      <w:r>
        <w:rPr>
          <w:b/>
          <w:lang w:val="en-US"/>
        </w:rPr>
        <w:t>1</w:t>
      </w:r>
      <w:r w:rsidRPr="005D141F">
        <w:rPr>
          <w:b/>
          <w:lang w:val="en-US"/>
        </w:rPr>
        <w:t>.2: OTDOA</w:t>
      </w:r>
      <w:r w:rsidR="00FD629C">
        <w:rPr>
          <w:b/>
          <w:lang w:val="en-US"/>
        </w:rPr>
        <w:t xml:space="preserve">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9F67E1" w:rsidTr="005249F1">
        <w:trPr>
          <w:jc w:val="center"/>
        </w:trPr>
        <w:tc>
          <w:tcPr>
            <w:tcW w:w="2377" w:type="dxa"/>
            <w:shd w:val="clear" w:color="auto" w:fill="92D050"/>
          </w:tcPr>
          <w:p w:rsidR="009F67E1" w:rsidRPr="00F75093" w:rsidRDefault="009F67E1" w:rsidP="001A664F">
            <w:pPr>
              <w:rPr>
                <w:b/>
              </w:rPr>
            </w:pPr>
            <w:r>
              <w:rPr>
                <w:b/>
              </w:rPr>
              <w:t>Company</w:t>
            </w:r>
          </w:p>
        </w:tc>
        <w:tc>
          <w:tcPr>
            <w:tcW w:w="1190" w:type="dxa"/>
            <w:shd w:val="clear" w:color="auto" w:fill="92D050"/>
          </w:tcPr>
          <w:p w:rsidR="009F67E1" w:rsidRPr="00F75093" w:rsidRDefault="009F67E1" w:rsidP="001A664F">
            <w:pPr>
              <w:rPr>
                <w:b/>
              </w:rPr>
            </w:pPr>
            <w:r w:rsidRPr="00F75093">
              <w:rPr>
                <w:b/>
              </w:rPr>
              <w:t>40%</w:t>
            </w:r>
          </w:p>
        </w:tc>
        <w:tc>
          <w:tcPr>
            <w:tcW w:w="1189" w:type="dxa"/>
            <w:shd w:val="clear" w:color="auto" w:fill="92D050"/>
          </w:tcPr>
          <w:p w:rsidR="009F67E1" w:rsidRPr="00F75093" w:rsidRDefault="009F67E1" w:rsidP="001A664F">
            <w:pPr>
              <w:rPr>
                <w:b/>
              </w:rPr>
            </w:pPr>
            <w:r w:rsidRPr="00F75093">
              <w:rPr>
                <w:b/>
              </w:rPr>
              <w:t>50%</w:t>
            </w:r>
          </w:p>
        </w:tc>
        <w:tc>
          <w:tcPr>
            <w:tcW w:w="1189" w:type="dxa"/>
            <w:shd w:val="clear" w:color="auto" w:fill="92D050"/>
          </w:tcPr>
          <w:p w:rsidR="009F67E1" w:rsidRPr="00F75093" w:rsidRDefault="009F67E1" w:rsidP="001A664F">
            <w:pPr>
              <w:rPr>
                <w:b/>
              </w:rPr>
            </w:pPr>
            <w:r w:rsidRPr="00F75093">
              <w:rPr>
                <w:b/>
              </w:rPr>
              <w:t>70%</w:t>
            </w:r>
          </w:p>
        </w:tc>
        <w:tc>
          <w:tcPr>
            <w:tcW w:w="1189" w:type="dxa"/>
            <w:shd w:val="clear" w:color="auto" w:fill="92D050"/>
          </w:tcPr>
          <w:p w:rsidR="009F67E1" w:rsidRPr="00F75093" w:rsidRDefault="009F67E1" w:rsidP="001A664F">
            <w:pPr>
              <w:rPr>
                <w:b/>
              </w:rPr>
            </w:pPr>
            <w:r w:rsidRPr="00F75093">
              <w:rPr>
                <w:b/>
              </w:rPr>
              <w:t>80%</w:t>
            </w:r>
          </w:p>
        </w:tc>
        <w:tc>
          <w:tcPr>
            <w:tcW w:w="1189" w:type="dxa"/>
            <w:shd w:val="clear" w:color="auto" w:fill="92D050"/>
          </w:tcPr>
          <w:p w:rsidR="009F67E1" w:rsidRPr="00F75093" w:rsidRDefault="009F67E1"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r>
              <w:t>5</w:t>
            </w:r>
          </w:p>
        </w:tc>
        <w:tc>
          <w:tcPr>
            <w:tcW w:w="1189" w:type="dxa"/>
            <w:shd w:val="clear" w:color="auto" w:fill="92D050"/>
          </w:tcPr>
          <w:p w:rsidR="00A13E0E" w:rsidRDefault="00A13E0E" w:rsidP="001A664F">
            <w:r>
              <w:t>7</w:t>
            </w:r>
          </w:p>
        </w:tc>
        <w:tc>
          <w:tcPr>
            <w:tcW w:w="1189" w:type="dxa"/>
            <w:shd w:val="clear" w:color="auto" w:fill="92D050"/>
          </w:tcPr>
          <w:p w:rsidR="00A13E0E" w:rsidRDefault="00A13E0E" w:rsidP="001A664F">
            <w:r>
              <w:t>11</w:t>
            </w:r>
          </w:p>
        </w:tc>
        <w:tc>
          <w:tcPr>
            <w:tcW w:w="1189" w:type="dxa"/>
            <w:shd w:val="clear" w:color="auto" w:fill="92D050"/>
          </w:tcPr>
          <w:p w:rsidR="00A13E0E" w:rsidRDefault="00A13E0E" w:rsidP="001A664F">
            <w:r>
              <w:t>13</w:t>
            </w:r>
          </w:p>
        </w:tc>
        <w:tc>
          <w:tcPr>
            <w:tcW w:w="1189" w:type="dxa"/>
            <w:shd w:val="clear" w:color="auto" w:fill="92D050"/>
          </w:tcPr>
          <w:p w:rsidR="00A13E0E" w:rsidRDefault="00A13E0E" w:rsidP="001A664F">
            <w:r>
              <w:t>16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DD333B" w:rsidP="001A664F">
            <w:r>
              <w:t>5</w:t>
            </w:r>
          </w:p>
        </w:tc>
        <w:tc>
          <w:tcPr>
            <w:tcW w:w="1189" w:type="dxa"/>
            <w:shd w:val="clear" w:color="auto" w:fill="92D050"/>
          </w:tcPr>
          <w:p w:rsidR="00A13E0E" w:rsidRDefault="00DD333B" w:rsidP="001A664F">
            <w:r>
              <w:t>7</w:t>
            </w:r>
          </w:p>
        </w:tc>
        <w:tc>
          <w:tcPr>
            <w:tcW w:w="1189" w:type="dxa"/>
            <w:shd w:val="clear" w:color="auto" w:fill="92D050"/>
          </w:tcPr>
          <w:p w:rsidR="00A13E0E" w:rsidRDefault="00DD333B" w:rsidP="001A664F">
            <w:r>
              <w:t>11</w:t>
            </w:r>
          </w:p>
        </w:tc>
        <w:tc>
          <w:tcPr>
            <w:tcW w:w="1189" w:type="dxa"/>
            <w:shd w:val="clear" w:color="auto" w:fill="92D050"/>
          </w:tcPr>
          <w:p w:rsidR="00A13E0E" w:rsidRDefault="00DD333B" w:rsidP="001A664F">
            <w:r>
              <w:t>13</w:t>
            </w:r>
          </w:p>
        </w:tc>
        <w:tc>
          <w:tcPr>
            <w:tcW w:w="1189" w:type="dxa"/>
            <w:shd w:val="clear" w:color="auto" w:fill="92D050"/>
          </w:tcPr>
          <w:p w:rsidR="00A13E0E" w:rsidRDefault="00DD333B" w:rsidP="001A664F">
            <w:r>
              <w:t>17</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977F33" w:rsidP="001A664F">
            <w:r>
              <w:t>27</w:t>
            </w:r>
          </w:p>
        </w:tc>
        <w:tc>
          <w:tcPr>
            <w:tcW w:w="1189" w:type="dxa"/>
            <w:shd w:val="clear" w:color="auto" w:fill="92D050"/>
          </w:tcPr>
          <w:p w:rsidR="00A13E0E" w:rsidRDefault="00977F33" w:rsidP="001A664F">
            <w:r>
              <w:t>34</w:t>
            </w:r>
          </w:p>
        </w:tc>
        <w:tc>
          <w:tcPr>
            <w:tcW w:w="1189" w:type="dxa"/>
            <w:shd w:val="clear" w:color="auto" w:fill="92D050"/>
          </w:tcPr>
          <w:p w:rsidR="00A13E0E" w:rsidRDefault="00977F33" w:rsidP="001A664F">
            <w:r>
              <w:t>52</w:t>
            </w:r>
          </w:p>
        </w:tc>
        <w:tc>
          <w:tcPr>
            <w:tcW w:w="1189" w:type="dxa"/>
            <w:shd w:val="clear" w:color="auto" w:fill="92D050"/>
          </w:tcPr>
          <w:p w:rsidR="00A13E0E" w:rsidRDefault="00A13E0E" w:rsidP="001A664F"/>
        </w:tc>
        <w:tc>
          <w:tcPr>
            <w:tcW w:w="1189" w:type="dxa"/>
            <w:shd w:val="clear" w:color="auto" w:fill="92D050"/>
          </w:tcPr>
          <w:p w:rsidR="00A13E0E" w:rsidRDefault="00977F33" w:rsidP="001A664F">
            <w:r>
              <w:t>87</w:t>
            </w:r>
          </w:p>
        </w:tc>
      </w:tr>
    </w:tbl>
    <w:p w:rsidR="009F67E1" w:rsidRPr="009F67E1" w:rsidRDefault="009F67E1" w:rsidP="009F67E1">
      <w:pPr>
        <w:rPr>
          <w:lang w:val="en-US"/>
        </w:rPr>
      </w:pPr>
    </w:p>
    <w:p w:rsidR="002E698A" w:rsidRPr="00FA068A" w:rsidRDefault="005D141F" w:rsidP="002E698A">
      <w:pPr>
        <w:pStyle w:val="Heading3"/>
        <w:rPr>
          <w:lang w:val="en-US"/>
        </w:rPr>
      </w:pPr>
      <w:r w:rsidRPr="00DC4224">
        <w:rPr>
          <w:lang w:val="en-US"/>
        </w:rPr>
        <w:t xml:space="preserve">Outdoor macro + 4 small cells </w:t>
      </w:r>
    </w:p>
    <w:p w:rsidR="002E698A" w:rsidRPr="005D141F" w:rsidRDefault="002E698A" w:rsidP="005249F1">
      <w:pPr>
        <w:jc w:val="center"/>
        <w:rPr>
          <w:b/>
          <w:lang w:val="en-US"/>
        </w:rPr>
      </w:pPr>
      <w:r>
        <w:rPr>
          <w:b/>
          <w:lang w:val="en-US"/>
        </w:rPr>
        <w:t>Table 3</w:t>
      </w:r>
      <w:r w:rsidRPr="005D141F">
        <w:rPr>
          <w:b/>
          <w:lang w:val="en-US"/>
        </w:rPr>
        <w:t>.1.</w:t>
      </w:r>
      <w:r>
        <w:rPr>
          <w:b/>
          <w:lang w:val="en-US"/>
        </w:rPr>
        <w:t>2</w:t>
      </w:r>
      <w:r w:rsidRPr="005D141F">
        <w:rPr>
          <w:b/>
          <w:lang w:val="en-US"/>
        </w:rPr>
        <w:t>.1</w:t>
      </w:r>
      <w:r w:rsidR="00FD629C">
        <w:rPr>
          <w:b/>
          <w:lang w:val="en-US"/>
        </w:rPr>
        <w:t xml:space="preserve">: CID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2E698A" w:rsidTr="001A664F">
        <w:trPr>
          <w:jc w:val="center"/>
        </w:trPr>
        <w:tc>
          <w:tcPr>
            <w:tcW w:w="2377" w:type="dxa"/>
            <w:shd w:val="clear" w:color="auto" w:fill="FFFF00"/>
          </w:tcPr>
          <w:p w:rsidR="002E698A" w:rsidRPr="00F75093" w:rsidRDefault="002E698A" w:rsidP="001A664F">
            <w:pPr>
              <w:rPr>
                <w:b/>
              </w:rPr>
            </w:pPr>
            <w:r>
              <w:rPr>
                <w:b/>
              </w:rPr>
              <w:t>Company</w:t>
            </w:r>
          </w:p>
        </w:tc>
        <w:tc>
          <w:tcPr>
            <w:tcW w:w="1190" w:type="dxa"/>
            <w:shd w:val="clear" w:color="auto" w:fill="FFFF00"/>
          </w:tcPr>
          <w:p w:rsidR="002E698A" w:rsidRPr="00F75093" w:rsidRDefault="002E698A" w:rsidP="001A664F">
            <w:pPr>
              <w:rPr>
                <w:b/>
              </w:rPr>
            </w:pPr>
            <w:r w:rsidRPr="00F75093">
              <w:rPr>
                <w:b/>
              </w:rPr>
              <w:t>40%</w:t>
            </w:r>
          </w:p>
        </w:tc>
        <w:tc>
          <w:tcPr>
            <w:tcW w:w="1189" w:type="dxa"/>
            <w:shd w:val="clear" w:color="auto" w:fill="FFFF00"/>
          </w:tcPr>
          <w:p w:rsidR="002E698A" w:rsidRPr="00F75093" w:rsidRDefault="002E698A" w:rsidP="001A664F">
            <w:pPr>
              <w:rPr>
                <w:b/>
              </w:rPr>
            </w:pPr>
            <w:r w:rsidRPr="00F75093">
              <w:rPr>
                <w:b/>
              </w:rPr>
              <w:t>50%</w:t>
            </w:r>
          </w:p>
        </w:tc>
        <w:tc>
          <w:tcPr>
            <w:tcW w:w="1189" w:type="dxa"/>
            <w:shd w:val="clear" w:color="auto" w:fill="FFFF00"/>
          </w:tcPr>
          <w:p w:rsidR="002E698A" w:rsidRPr="00F75093" w:rsidRDefault="002E698A" w:rsidP="001A664F">
            <w:pPr>
              <w:rPr>
                <w:b/>
              </w:rPr>
            </w:pPr>
            <w:r w:rsidRPr="00F75093">
              <w:rPr>
                <w:b/>
              </w:rPr>
              <w:t>70%</w:t>
            </w:r>
          </w:p>
        </w:tc>
        <w:tc>
          <w:tcPr>
            <w:tcW w:w="1189" w:type="dxa"/>
            <w:shd w:val="clear" w:color="auto" w:fill="FFFF00"/>
          </w:tcPr>
          <w:p w:rsidR="002E698A" w:rsidRPr="00F75093" w:rsidRDefault="002E698A" w:rsidP="001A664F">
            <w:pPr>
              <w:rPr>
                <w:b/>
              </w:rPr>
            </w:pPr>
            <w:r w:rsidRPr="00F75093">
              <w:rPr>
                <w:b/>
              </w:rPr>
              <w:t>80%</w:t>
            </w:r>
          </w:p>
        </w:tc>
        <w:tc>
          <w:tcPr>
            <w:tcW w:w="1189" w:type="dxa"/>
            <w:shd w:val="clear" w:color="auto" w:fill="FFFF00"/>
          </w:tcPr>
          <w:p w:rsidR="002E698A" w:rsidRPr="00F75093" w:rsidRDefault="002E698A"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r>
              <w:t>7</w:t>
            </w:r>
          </w:p>
        </w:tc>
        <w:tc>
          <w:tcPr>
            <w:tcW w:w="1189" w:type="dxa"/>
            <w:shd w:val="clear" w:color="auto" w:fill="FFFF00"/>
          </w:tcPr>
          <w:p w:rsidR="00A13E0E" w:rsidRDefault="00A13E0E" w:rsidP="001A664F">
            <w:r>
              <w:t>9</w:t>
            </w:r>
          </w:p>
        </w:tc>
        <w:tc>
          <w:tcPr>
            <w:tcW w:w="1189" w:type="dxa"/>
            <w:shd w:val="clear" w:color="auto" w:fill="FFFF00"/>
          </w:tcPr>
          <w:p w:rsidR="00A13E0E" w:rsidRDefault="00A13E0E" w:rsidP="001A664F">
            <w:r>
              <w:t>16</w:t>
            </w:r>
          </w:p>
        </w:tc>
        <w:tc>
          <w:tcPr>
            <w:tcW w:w="1189" w:type="dxa"/>
            <w:shd w:val="clear" w:color="auto" w:fill="FFFF00"/>
          </w:tcPr>
          <w:p w:rsidR="00A13E0E" w:rsidRDefault="00A13E0E" w:rsidP="001A664F">
            <w:r>
              <w:t>23</w:t>
            </w:r>
          </w:p>
        </w:tc>
        <w:tc>
          <w:tcPr>
            <w:tcW w:w="1189" w:type="dxa"/>
            <w:shd w:val="clear" w:color="auto" w:fill="FFFF00"/>
          </w:tcPr>
          <w:p w:rsidR="00A13E0E" w:rsidRDefault="00A13E0E" w:rsidP="001A664F">
            <w:r>
              <w:t>31</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671CA4" w:rsidP="001A664F">
            <w:r>
              <w:t>9</w:t>
            </w:r>
          </w:p>
        </w:tc>
        <w:tc>
          <w:tcPr>
            <w:tcW w:w="1189" w:type="dxa"/>
            <w:shd w:val="clear" w:color="auto" w:fill="FFFF00"/>
          </w:tcPr>
          <w:p w:rsidR="00A13E0E" w:rsidRDefault="00671CA4" w:rsidP="001A664F">
            <w:r>
              <w:t>12</w:t>
            </w:r>
          </w:p>
        </w:tc>
        <w:tc>
          <w:tcPr>
            <w:tcW w:w="1189" w:type="dxa"/>
            <w:shd w:val="clear" w:color="auto" w:fill="FFFF00"/>
          </w:tcPr>
          <w:p w:rsidR="00A13E0E" w:rsidRDefault="00671CA4" w:rsidP="001A664F">
            <w:r>
              <w:t>1</w:t>
            </w:r>
            <w:r w:rsidR="00134885">
              <w:t>6</w:t>
            </w:r>
          </w:p>
        </w:tc>
        <w:tc>
          <w:tcPr>
            <w:tcW w:w="1189" w:type="dxa"/>
            <w:shd w:val="clear" w:color="auto" w:fill="FFFF00"/>
          </w:tcPr>
          <w:p w:rsidR="00A13E0E" w:rsidRDefault="00671CA4" w:rsidP="001A664F">
            <w:r>
              <w:t>22</w:t>
            </w:r>
          </w:p>
        </w:tc>
        <w:tc>
          <w:tcPr>
            <w:tcW w:w="1189" w:type="dxa"/>
            <w:shd w:val="clear" w:color="auto" w:fill="FFFF00"/>
          </w:tcPr>
          <w:p w:rsidR="00A13E0E" w:rsidRDefault="00671CA4" w:rsidP="001A664F">
            <w:r>
              <w:t>32</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Default="003E3819" w:rsidP="001A664F">
            <w:r>
              <w:t>5</w:t>
            </w:r>
          </w:p>
        </w:tc>
        <w:tc>
          <w:tcPr>
            <w:tcW w:w="1189" w:type="dxa"/>
            <w:shd w:val="clear" w:color="auto" w:fill="FFFF00"/>
          </w:tcPr>
          <w:p w:rsidR="00A13E0E" w:rsidRDefault="003E3819" w:rsidP="001A664F">
            <w:r>
              <w:t>8</w:t>
            </w:r>
          </w:p>
        </w:tc>
        <w:tc>
          <w:tcPr>
            <w:tcW w:w="1189" w:type="dxa"/>
            <w:shd w:val="clear" w:color="auto" w:fill="FFFF00"/>
          </w:tcPr>
          <w:p w:rsidR="00A13E0E" w:rsidRDefault="003E3819" w:rsidP="001A664F">
            <w:r>
              <w:t>10</w:t>
            </w:r>
          </w:p>
        </w:tc>
        <w:tc>
          <w:tcPr>
            <w:tcW w:w="1189" w:type="dxa"/>
            <w:shd w:val="clear" w:color="auto" w:fill="FFFF00"/>
          </w:tcPr>
          <w:p w:rsidR="00A13E0E" w:rsidRDefault="00F816A6" w:rsidP="001A664F">
            <w:r>
              <w:t>14</w:t>
            </w:r>
          </w:p>
        </w:tc>
        <w:tc>
          <w:tcPr>
            <w:tcW w:w="1189" w:type="dxa"/>
            <w:shd w:val="clear" w:color="auto" w:fill="FFFF00"/>
          </w:tcPr>
          <w:p w:rsidR="00A13E0E" w:rsidRDefault="00F816A6" w:rsidP="001A664F">
            <w:r>
              <w:t>17</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lastRenderedPageBreak/>
              <w:t>LG Electronics</w:t>
            </w:r>
          </w:p>
        </w:tc>
        <w:tc>
          <w:tcPr>
            <w:tcW w:w="1190" w:type="dxa"/>
            <w:shd w:val="clear" w:color="auto" w:fill="FFFF00"/>
          </w:tcPr>
          <w:p w:rsidR="00A13E0E" w:rsidRDefault="001C38E8" w:rsidP="001A664F">
            <w:r>
              <w:t>8</w:t>
            </w:r>
          </w:p>
        </w:tc>
        <w:tc>
          <w:tcPr>
            <w:tcW w:w="1189" w:type="dxa"/>
            <w:shd w:val="clear" w:color="auto" w:fill="FFFF00"/>
          </w:tcPr>
          <w:p w:rsidR="00A13E0E" w:rsidRDefault="001C38E8" w:rsidP="001A664F">
            <w:r>
              <w:t>10</w:t>
            </w:r>
          </w:p>
        </w:tc>
        <w:tc>
          <w:tcPr>
            <w:tcW w:w="1189" w:type="dxa"/>
            <w:shd w:val="clear" w:color="auto" w:fill="FFFF00"/>
          </w:tcPr>
          <w:p w:rsidR="00A13E0E" w:rsidRDefault="001C38E8" w:rsidP="001A664F">
            <w:r>
              <w:t>17</w:t>
            </w:r>
          </w:p>
        </w:tc>
        <w:tc>
          <w:tcPr>
            <w:tcW w:w="1189" w:type="dxa"/>
            <w:shd w:val="clear" w:color="auto" w:fill="FFFF00"/>
          </w:tcPr>
          <w:p w:rsidR="00A13E0E" w:rsidRDefault="001C38E8" w:rsidP="001A664F">
            <w:r>
              <w:t>22</w:t>
            </w:r>
          </w:p>
        </w:tc>
        <w:tc>
          <w:tcPr>
            <w:tcW w:w="1189" w:type="dxa"/>
            <w:shd w:val="clear" w:color="auto" w:fill="FFFF00"/>
          </w:tcPr>
          <w:p w:rsidR="00A13E0E" w:rsidRDefault="001C38E8" w:rsidP="001A664F">
            <w:r>
              <w:t>30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Default="001A664F" w:rsidP="001A664F">
            <w:r>
              <w:t>6</w:t>
            </w:r>
          </w:p>
        </w:tc>
        <w:tc>
          <w:tcPr>
            <w:tcW w:w="1189" w:type="dxa"/>
            <w:shd w:val="clear" w:color="auto" w:fill="FFFF00"/>
          </w:tcPr>
          <w:p w:rsidR="00A13E0E" w:rsidRDefault="001F293B" w:rsidP="001A664F">
            <w:r>
              <w:t>8</w:t>
            </w:r>
          </w:p>
        </w:tc>
        <w:tc>
          <w:tcPr>
            <w:tcW w:w="1189" w:type="dxa"/>
            <w:shd w:val="clear" w:color="auto" w:fill="FFFF00"/>
          </w:tcPr>
          <w:p w:rsidR="00A13E0E" w:rsidRDefault="001F293B" w:rsidP="001A664F">
            <w:r>
              <w:t>13</w:t>
            </w:r>
          </w:p>
        </w:tc>
        <w:tc>
          <w:tcPr>
            <w:tcW w:w="1189" w:type="dxa"/>
            <w:shd w:val="clear" w:color="auto" w:fill="FFFF00"/>
          </w:tcPr>
          <w:p w:rsidR="00A13E0E" w:rsidRDefault="001F293B" w:rsidP="001A664F">
            <w:r>
              <w:t>18</w:t>
            </w:r>
          </w:p>
        </w:tc>
        <w:tc>
          <w:tcPr>
            <w:tcW w:w="1189" w:type="dxa"/>
            <w:shd w:val="clear" w:color="auto" w:fill="FFFF00"/>
          </w:tcPr>
          <w:p w:rsidR="00A13E0E" w:rsidRDefault="001F293B" w:rsidP="001A664F">
            <w:r>
              <w:t>25</w:t>
            </w:r>
          </w:p>
        </w:tc>
      </w:tr>
    </w:tbl>
    <w:p w:rsidR="002E698A" w:rsidRDefault="002E698A" w:rsidP="002E698A">
      <w:pPr>
        <w:rPr>
          <w:lang w:val="en-US"/>
        </w:rPr>
      </w:pPr>
    </w:p>
    <w:p w:rsidR="002E698A" w:rsidRPr="005D141F" w:rsidRDefault="002E698A" w:rsidP="005249F1">
      <w:pPr>
        <w:jc w:val="center"/>
        <w:rPr>
          <w:b/>
          <w:lang w:val="en-US"/>
        </w:rPr>
      </w:pPr>
      <w:r>
        <w:rPr>
          <w:b/>
          <w:lang w:val="en-US"/>
        </w:rPr>
        <w:t>Table 3</w:t>
      </w:r>
      <w:r w:rsidRPr="005D141F">
        <w:rPr>
          <w:b/>
          <w:lang w:val="en-US"/>
        </w:rPr>
        <w:t>.1.</w:t>
      </w:r>
      <w:r>
        <w:rPr>
          <w:b/>
          <w:lang w:val="en-US"/>
        </w:rPr>
        <w:t>2</w:t>
      </w:r>
      <w:r w:rsidRPr="005D141F">
        <w:rPr>
          <w:b/>
          <w:lang w:val="en-US"/>
        </w:rPr>
        <w:t>.2: OTDOA</w:t>
      </w:r>
      <w:r w:rsidR="00FD629C">
        <w:rPr>
          <w:b/>
          <w:lang w:val="en-US"/>
        </w:rPr>
        <w:t xml:space="preserve">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2E698A" w:rsidTr="005249F1">
        <w:trPr>
          <w:jc w:val="center"/>
        </w:trPr>
        <w:tc>
          <w:tcPr>
            <w:tcW w:w="2377" w:type="dxa"/>
            <w:shd w:val="clear" w:color="auto" w:fill="92D050"/>
          </w:tcPr>
          <w:p w:rsidR="002E698A" w:rsidRPr="00F75093" w:rsidRDefault="002E698A" w:rsidP="001A664F">
            <w:pPr>
              <w:rPr>
                <w:b/>
              </w:rPr>
            </w:pPr>
            <w:r>
              <w:rPr>
                <w:b/>
              </w:rPr>
              <w:t>Company</w:t>
            </w:r>
          </w:p>
        </w:tc>
        <w:tc>
          <w:tcPr>
            <w:tcW w:w="1190" w:type="dxa"/>
            <w:shd w:val="clear" w:color="auto" w:fill="92D050"/>
          </w:tcPr>
          <w:p w:rsidR="002E698A" w:rsidRPr="00F75093" w:rsidRDefault="002E698A" w:rsidP="001A664F">
            <w:pPr>
              <w:rPr>
                <w:b/>
              </w:rPr>
            </w:pPr>
            <w:r w:rsidRPr="00F75093">
              <w:rPr>
                <w:b/>
              </w:rPr>
              <w:t>40%</w:t>
            </w:r>
          </w:p>
        </w:tc>
        <w:tc>
          <w:tcPr>
            <w:tcW w:w="1189" w:type="dxa"/>
            <w:shd w:val="clear" w:color="auto" w:fill="92D050"/>
          </w:tcPr>
          <w:p w:rsidR="002E698A" w:rsidRPr="00F75093" w:rsidRDefault="002E698A" w:rsidP="001A664F">
            <w:pPr>
              <w:rPr>
                <w:b/>
              </w:rPr>
            </w:pPr>
            <w:r w:rsidRPr="00F75093">
              <w:rPr>
                <w:b/>
              </w:rPr>
              <w:t>50%</w:t>
            </w:r>
          </w:p>
        </w:tc>
        <w:tc>
          <w:tcPr>
            <w:tcW w:w="1189" w:type="dxa"/>
            <w:shd w:val="clear" w:color="auto" w:fill="92D050"/>
          </w:tcPr>
          <w:p w:rsidR="002E698A" w:rsidRPr="00F75093" w:rsidRDefault="002E698A" w:rsidP="001A664F">
            <w:pPr>
              <w:rPr>
                <w:b/>
              </w:rPr>
            </w:pPr>
            <w:r w:rsidRPr="00F75093">
              <w:rPr>
                <w:b/>
              </w:rPr>
              <w:t>70%</w:t>
            </w:r>
          </w:p>
        </w:tc>
        <w:tc>
          <w:tcPr>
            <w:tcW w:w="1189" w:type="dxa"/>
            <w:shd w:val="clear" w:color="auto" w:fill="92D050"/>
          </w:tcPr>
          <w:p w:rsidR="002E698A" w:rsidRPr="00F75093" w:rsidRDefault="002E698A" w:rsidP="001A664F">
            <w:pPr>
              <w:rPr>
                <w:b/>
              </w:rPr>
            </w:pPr>
            <w:r w:rsidRPr="00F75093">
              <w:rPr>
                <w:b/>
              </w:rPr>
              <w:t>80%</w:t>
            </w:r>
          </w:p>
        </w:tc>
        <w:tc>
          <w:tcPr>
            <w:tcW w:w="1189" w:type="dxa"/>
            <w:shd w:val="clear" w:color="auto" w:fill="92D050"/>
          </w:tcPr>
          <w:p w:rsidR="002E698A" w:rsidRPr="00F75093" w:rsidRDefault="002E698A"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r>
              <w:t>5</w:t>
            </w:r>
          </w:p>
        </w:tc>
        <w:tc>
          <w:tcPr>
            <w:tcW w:w="1189" w:type="dxa"/>
            <w:shd w:val="clear" w:color="auto" w:fill="92D050"/>
          </w:tcPr>
          <w:p w:rsidR="00A13E0E" w:rsidRDefault="00A13E0E" w:rsidP="001A664F">
            <w:r>
              <w:t>7</w:t>
            </w:r>
          </w:p>
        </w:tc>
        <w:tc>
          <w:tcPr>
            <w:tcW w:w="1189" w:type="dxa"/>
            <w:shd w:val="clear" w:color="auto" w:fill="92D050"/>
          </w:tcPr>
          <w:p w:rsidR="00A13E0E" w:rsidRDefault="00A13E0E" w:rsidP="001A664F">
            <w:r>
              <w:t>11</w:t>
            </w:r>
          </w:p>
        </w:tc>
        <w:tc>
          <w:tcPr>
            <w:tcW w:w="1189" w:type="dxa"/>
            <w:shd w:val="clear" w:color="auto" w:fill="92D050"/>
          </w:tcPr>
          <w:p w:rsidR="00A13E0E" w:rsidRDefault="00A13E0E" w:rsidP="001A664F">
            <w:r>
              <w:t>13</w:t>
            </w:r>
          </w:p>
        </w:tc>
        <w:tc>
          <w:tcPr>
            <w:tcW w:w="1189" w:type="dxa"/>
            <w:shd w:val="clear" w:color="auto" w:fill="92D050"/>
          </w:tcPr>
          <w:p w:rsidR="00A13E0E" w:rsidRDefault="00A13E0E" w:rsidP="001A664F">
            <w:r>
              <w:t>16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DD333B" w:rsidP="001A664F">
            <w:r>
              <w:t>5</w:t>
            </w:r>
          </w:p>
        </w:tc>
        <w:tc>
          <w:tcPr>
            <w:tcW w:w="1189" w:type="dxa"/>
            <w:shd w:val="clear" w:color="auto" w:fill="92D050"/>
          </w:tcPr>
          <w:p w:rsidR="00A13E0E" w:rsidRDefault="00DD333B" w:rsidP="001A664F">
            <w:r>
              <w:t>7</w:t>
            </w:r>
          </w:p>
        </w:tc>
        <w:tc>
          <w:tcPr>
            <w:tcW w:w="1189" w:type="dxa"/>
            <w:shd w:val="clear" w:color="auto" w:fill="92D050"/>
          </w:tcPr>
          <w:p w:rsidR="00A13E0E" w:rsidRDefault="00DD333B" w:rsidP="001A664F">
            <w:r>
              <w:t>12</w:t>
            </w:r>
          </w:p>
        </w:tc>
        <w:tc>
          <w:tcPr>
            <w:tcW w:w="1189" w:type="dxa"/>
            <w:shd w:val="clear" w:color="auto" w:fill="92D050"/>
          </w:tcPr>
          <w:p w:rsidR="00A13E0E" w:rsidRDefault="00DD333B" w:rsidP="001A664F">
            <w:r>
              <w:t>13</w:t>
            </w:r>
          </w:p>
        </w:tc>
        <w:tc>
          <w:tcPr>
            <w:tcW w:w="1189" w:type="dxa"/>
            <w:shd w:val="clear" w:color="auto" w:fill="92D050"/>
          </w:tcPr>
          <w:p w:rsidR="00A13E0E" w:rsidRDefault="00DD333B" w:rsidP="001A664F">
            <w:r>
              <w:t>18</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9142B5" w:rsidP="001A664F">
            <w:r>
              <w:t>26</w:t>
            </w:r>
          </w:p>
        </w:tc>
        <w:tc>
          <w:tcPr>
            <w:tcW w:w="1189" w:type="dxa"/>
            <w:shd w:val="clear" w:color="auto" w:fill="92D050"/>
          </w:tcPr>
          <w:p w:rsidR="00A13E0E" w:rsidRDefault="009142B5" w:rsidP="001A664F">
            <w:r>
              <w:t>33</w:t>
            </w:r>
          </w:p>
        </w:tc>
        <w:tc>
          <w:tcPr>
            <w:tcW w:w="1189" w:type="dxa"/>
            <w:shd w:val="clear" w:color="auto" w:fill="92D050"/>
          </w:tcPr>
          <w:p w:rsidR="00A13E0E" w:rsidRDefault="009142B5" w:rsidP="001A664F">
            <w:r>
              <w:t>53</w:t>
            </w:r>
          </w:p>
        </w:tc>
        <w:tc>
          <w:tcPr>
            <w:tcW w:w="1189" w:type="dxa"/>
            <w:shd w:val="clear" w:color="auto" w:fill="92D050"/>
          </w:tcPr>
          <w:p w:rsidR="00A13E0E" w:rsidRDefault="00A13E0E" w:rsidP="001A664F"/>
        </w:tc>
        <w:tc>
          <w:tcPr>
            <w:tcW w:w="1189" w:type="dxa"/>
            <w:shd w:val="clear" w:color="auto" w:fill="92D050"/>
          </w:tcPr>
          <w:p w:rsidR="00A13E0E" w:rsidRDefault="009142B5" w:rsidP="001A664F">
            <w:r>
              <w:t>97</w:t>
            </w:r>
          </w:p>
        </w:tc>
      </w:tr>
    </w:tbl>
    <w:p w:rsidR="002E698A" w:rsidRPr="002E698A" w:rsidRDefault="002E698A" w:rsidP="002E698A">
      <w:pPr>
        <w:rPr>
          <w:lang w:val="en-US"/>
        </w:rPr>
      </w:pPr>
    </w:p>
    <w:p w:rsidR="005D141F" w:rsidRDefault="005D141F" w:rsidP="005D141F">
      <w:pPr>
        <w:pStyle w:val="Heading3"/>
        <w:rPr>
          <w:lang w:val="en-US"/>
        </w:rPr>
      </w:pPr>
      <w:r w:rsidRPr="00DC4224">
        <w:rPr>
          <w:lang w:val="en-US"/>
        </w:rPr>
        <w:t>Outdoor macro + 0 small cells</w:t>
      </w:r>
    </w:p>
    <w:p w:rsidR="002E698A" w:rsidRDefault="002E698A" w:rsidP="002E698A">
      <w:pPr>
        <w:rPr>
          <w:lang w:val="en-US"/>
        </w:rPr>
      </w:pPr>
    </w:p>
    <w:p w:rsidR="002E698A" w:rsidRPr="005D141F" w:rsidRDefault="002E698A" w:rsidP="005249F1">
      <w:pPr>
        <w:jc w:val="center"/>
        <w:rPr>
          <w:b/>
          <w:lang w:val="en-US"/>
        </w:rPr>
      </w:pPr>
      <w:r>
        <w:rPr>
          <w:b/>
          <w:lang w:val="en-US"/>
        </w:rPr>
        <w:t>Table 3</w:t>
      </w:r>
      <w:r w:rsidRPr="005D141F">
        <w:rPr>
          <w:b/>
          <w:lang w:val="en-US"/>
        </w:rPr>
        <w:t>.1.</w:t>
      </w:r>
      <w:r>
        <w:rPr>
          <w:b/>
          <w:lang w:val="en-US"/>
        </w:rPr>
        <w:t>3</w:t>
      </w:r>
      <w:r w:rsidRPr="005D141F">
        <w:rPr>
          <w:b/>
          <w:lang w:val="en-US"/>
        </w:rPr>
        <w:t>.1</w:t>
      </w:r>
      <w:r w:rsidR="00FD629C">
        <w:rPr>
          <w:b/>
          <w:lang w:val="en-US"/>
        </w:rPr>
        <w:t xml:space="preserve">: CID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2E698A" w:rsidTr="001A664F">
        <w:trPr>
          <w:jc w:val="center"/>
        </w:trPr>
        <w:tc>
          <w:tcPr>
            <w:tcW w:w="2377" w:type="dxa"/>
            <w:shd w:val="clear" w:color="auto" w:fill="FFFF00"/>
          </w:tcPr>
          <w:p w:rsidR="002E698A" w:rsidRPr="00F75093" w:rsidRDefault="002E698A" w:rsidP="001A664F">
            <w:pPr>
              <w:rPr>
                <w:b/>
              </w:rPr>
            </w:pPr>
            <w:r>
              <w:rPr>
                <w:b/>
              </w:rPr>
              <w:t>Company</w:t>
            </w:r>
          </w:p>
        </w:tc>
        <w:tc>
          <w:tcPr>
            <w:tcW w:w="1190" w:type="dxa"/>
            <w:shd w:val="clear" w:color="auto" w:fill="FFFF00"/>
          </w:tcPr>
          <w:p w:rsidR="002E698A" w:rsidRPr="00F75093" w:rsidRDefault="002E698A" w:rsidP="001A664F">
            <w:pPr>
              <w:rPr>
                <w:b/>
              </w:rPr>
            </w:pPr>
            <w:r w:rsidRPr="00F75093">
              <w:rPr>
                <w:b/>
              </w:rPr>
              <w:t>40%</w:t>
            </w:r>
          </w:p>
        </w:tc>
        <w:tc>
          <w:tcPr>
            <w:tcW w:w="1189" w:type="dxa"/>
            <w:shd w:val="clear" w:color="auto" w:fill="FFFF00"/>
          </w:tcPr>
          <w:p w:rsidR="002E698A" w:rsidRPr="00F75093" w:rsidRDefault="002E698A" w:rsidP="001A664F">
            <w:pPr>
              <w:rPr>
                <w:b/>
              </w:rPr>
            </w:pPr>
            <w:r w:rsidRPr="00F75093">
              <w:rPr>
                <w:b/>
              </w:rPr>
              <w:t>50%</w:t>
            </w:r>
          </w:p>
        </w:tc>
        <w:tc>
          <w:tcPr>
            <w:tcW w:w="1189" w:type="dxa"/>
            <w:shd w:val="clear" w:color="auto" w:fill="FFFF00"/>
          </w:tcPr>
          <w:p w:rsidR="002E698A" w:rsidRPr="00F75093" w:rsidRDefault="002E698A" w:rsidP="001A664F">
            <w:pPr>
              <w:rPr>
                <w:b/>
              </w:rPr>
            </w:pPr>
            <w:r w:rsidRPr="00F75093">
              <w:rPr>
                <w:b/>
              </w:rPr>
              <w:t>70%</w:t>
            </w:r>
          </w:p>
        </w:tc>
        <w:tc>
          <w:tcPr>
            <w:tcW w:w="1189" w:type="dxa"/>
            <w:shd w:val="clear" w:color="auto" w:fill="FFFF00"/>
          </w:tcPr>
          <w:p w:rsidR="002E698A" w:rsidRPr="00F75093" w:rsidRDefault="002E698A" w:rsidP="001A664F">
            <w:pPr>
              <w:rPr>
                <w:b/>
              </w:rPr>
            </w:pPr>
            <w:r w:rsidRPr="00F75093">
              <w:rPr>
                <w:b/>
              </w:rPr>
              <w:t>80%</w:t>
            </w:r>
          </w:p>
        </w:tc>
        <w:tc>
          <w:tcPr>
            <w:tcW w:w="1189" w:type="dxa"/>
            <w:shd w:val="clear" w:color="auto" w:fill="FFFF00"/>
          </w:tcPr>
          <w:p w:rsidR="002E698A" w:rsidRPr="00F75093" w:rsidRDefault="002E698A"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r>
              <w:t>22</w:t>
            </w:r>
          </w:p>
        </w:tc>
        <w:tc>
          <w:tcPr>
            <w:tcW w:w="1189" w:type="dxa"/>
            <w:shd w:val="clear" w:color="auto" w:fill="FFFF00"/>
          </w:tcPr>
          <w:p w:rsidR="00A13E0E" w:rsidRDefault="00A13E0E" w:rsidP="001A664F">
            <w:r>
              <w:t>25</w:t>
            </w:r>
          </w:p>
        </w:tc>
        <w:tc>
          <w:tcPr>
            <w:tcW w:w="1189" w:type="dxa"/>
            <w:shd w:val="clear" w:color="auto" w:fill="FFFF00"/>
          </w:tcPr>
          <w:p w:rsidR="00A13E0E" w:rsidRDefault="00A13E0E" w:rsidP="001A664F">
            <w:r>
              <w:t>31</w:t>
            </w:r>
          </w:p>
        </w:tc>
        <w:tc>
          <w:tcPr>
            <w:tcW w:w="1189" w:type="dxa"/>
            <w:shd w:val="clear" w:color="auto" w:fill="FFFF00"/>
          </w:tcPr>
          <w:p w:rsidR="00A13E0E" w:rsidRDefault="00A13E0E" w:rsidP="001A664F">
            <w:r>
              <w:t>35</w:t>
            </w:r>
          </w:p>
        </w:tc>
        <w:tc>
          <w:tcPr>
            <w:tcW w:w="1189" w:type="dxa"/>
            <w:shd w:val="clear" w:color="auto" w:fill="FFFF00"/>
          </w:tcPr>
          <w:p w:rsidR="00A13E0E" w:rsidRDefault="00A13E0E" w:rsidP="001A664F">
            <w:r>
              <w:t>39</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8569A3" w:rsidP="001A664F">
            <w:r>
              <w:t>25</w:t>
            </w:r>
          </w:p>
        </w:tc>
        <w:tc>
          <w:tcPr>
            <w:tcW w:w="1189" w:type="dxa"/>
            <w:shd w:val="clear" w:color="auto" w:fill="FFFF00"/>
          </w:tcPr>
          <w:p w:rsidR="00A13E0E" w:rsidRDefault="008569A3" w:rsidP="001A664F">
            <w:r>
              <w:t>28</w:t>
            </w:r>
          </w:p>
        </w:tc>
        <w:tc>
          <w:tcPr>
            <w:tcW w:w="1189" w:type="dxa"/>
            <w:shd w:val="clear" w:color="auto" w:fill="FFFF00"/>
          </w:tcPr>
          <w:p w:rsidR="00A13E0E" w:rsidRDefault="008569A3" w:rsidP="001A664F">
            <w:r>
              <w:t>34</w:t>
            </w:r>
          </w:p>
        </w:tc>
        <w:tc>
          <w:tcPr>
            <w:tcW w:w="1189" w:type="dxa"/>
            <w:shd w:val="clear" w:color="auto" w:fill="FFFF00"/>
          </w:tcPr>
          <w:p w:rsidR="00A13E0E" w:rsidRDefault="008569A3" w:rsidP="001A664F">
            <w:r>
              <w:t>37</w:t>
            </w:r>
          </w:p>
        </w:tc>
        <w:tc>
          <w:tcPr>
            <w:tcW w:w="1189" w:type="dxa"/>
            <w:shd w:val="clear" w:color="auto" w:fill="FFFF00"/>
          </w:tcPr>
          <w:p w:rsidR="00A13E0E" w:rsidRDefault="008569A3" w:rsidP="001A664F">
            <w:r>
              <w:t>41</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Default="00C80B9A" w:rsidP="001A664F">
            <w:r>
              <w:t>10</w:t>
            </w:r>
          </w:p>
        </w:tc>
        <w:tc>
          <w:tcPr>
            <w:tcW w:w="1189" w:type="dxa"/>
            <w:shd w:val="clear" w:color="auto" w:fill="FFFF00"/>
          </w:tcPr>
          <w:p w:rsidR="00A13E0E" w:rsidRDefault="00C80B9A" w:rsidP="001A664F">
            <w:r>
              <w:t>13</w:t>
            </w:r>
          </w:p>
        </w:tc>
        <w:tc>
          <w:tcPr>
            <w:tcW w:w="1189" w:type="dxa"/>
            <w:shd w:val="clear" w:color="auto" w:fill="FFFF00"/>
          </w:tcPr>
          <w:p w:rsidR="00A13E0E" w:rsidRDefault="00C80B9A" w:rsidP="001A664F">
            <w:r>
              <w:t>17</w:t>
            </w:r>
          </w:p>
        </w:tc>
        <w:tc>
          <w:tcPr>
            <w:tcW w:w="1189" w:type="dxa"/>
            <w:shd w:val="clear" w:color="auto" w:fill="FFFF00"/>
          </w:tcPr>
          <w:p w:rsidR="00A13E0E" w:rsidRDefault="00C80B9A" w:rsidP="001A664F">
            <w:r>
              <w:t>19</w:t>
            </w:r>
          </w:p>
        </w:tc>
        <w:tc>
          <w:tcPr>
            <w:tcW w:w="1189" w:type="dxa"/>
            <w:shd w:val="clear" w:color="auto" w:fill="FFFF00"/>
          </w:tcPr>
          <w:p w:rsidR="00A13E0E" w:rsidRDefault="00C80B9A" w:rsidP="001A664F">
            <w:r>
              <w:t>22</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43719C" w:rsidP="001A664F">
            <w:r>
              <w:t>20</w:t>
            </w:r>
          </w:p>
        </w:tc>
        <w:tc>
          <w:tcPr>
            <w:tcW w:w="1189" w:type="dxa"/>
            <w:shd w:val="clear" w:color="auto" w:fill="FFFF00"/>
          </w:tcPr>
          <w:p w:rsidR="00A13E0E" w:rsidRDefault="0043719C" w:rsidP="001A664F">
            <w:r>
              <w:t>24</w:t>
            </w:r>
          </w:p>
        </w:tc>
        <w:tc>
          <w:tcPr>
            <w:tcW w:w="1189" w:type="dxa"/>
            <w:shd w:val="clear" w:color="auto" w:fill="FFFF00"/>
          </w:tcPr>
          <w:p w:rsidR="00A13E0E" w:rsidRDefault="0043719C" w:rsidP="001A664F">
            <w:r>
              <w:t>29</w:t>
            </w:r>
          </w:p>
        </w:tc>
        <w:tc>
          <w:tcPr>
            <w:tcW w:w="1189" w:type="dxa"/>
            <w:shd w:val="clear" w:color="auto" w:fill="FFFF00"/>
          </w:tcPr>
          <w:p w:rsidR="00A13E0E" w:rsidRDefault="0043719C" w:rsidP="001A664F">
            <w:r>
              <w:t>34</w:t>
            </w:r>
          </w:p>
        </w:tc>
        <w:tc>
          <w:tcPr>
            <w:tcW w:w="1189" w:type="dxa"/>
            <w:shd w:val="clear" w:color="auto" w:fill="FFFF00"/>
          </w:tcPr>
          <w:p w:rsidR="00A13E0E" w:rsidRDefault="0043719C" w:rsidP="001A664F">
            <w:r>
              <w:t>37</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Default="009B0D7F" w:rsidP="001A664F">
            <w:r>
              <w:t>18</w:t>
            </w:r>
          </w:p>
        </w:tc>
        <w:tc>
          <w:tcPr>
            <w:tcW w:w="1189" w:type="dxa"/>
            <w:shd w:val="clear" w:color="auto" w:fill="FFFF00"/>
          </w:tcPr>
          <w:p w:rsidR="00A13E0E" w:rsidRDefault="009B0D7F" w:rsidP="001A664F">
            <w:r>
              <w:t>20</w:t>
            </w:r>
          </w:p>
        </w:tc>
        <w:tc>
          <w:tcPr>
            <w:tcW w:w="1189" w:type="dxa"/>
            <w:shd w:val="clear" w:color="auto" w:fill="FFFF00"/>
          </w:tcPr>
          <w:p w:rsidR="00A13E0E" w:rsidRDefault="009B0D7F" w:rsidP="001A664F">
            <w:r>
              <w:t>26</w:t>
            </w:r>
          </w:p>
        </w:tc>
        <w:tc>
          <w:tcPr>
            <w:tcW w:w="1189" w:type="dxa"/>
            <w:shd w:val="clear" w:color="auto" w:fill="FFFF00"/>
          </w:tcPr>
          <w:p w:rsidR="00A13E0E" w:rsidRDefault="009B0D7F" w:rsidP="001A664F">
            <w:r>
              <w:t>30</w:t>
            </w:r>
          </w:p>
        </w:tc>
        <w:tc>
          <w:tcPr>
            <w:tcW w:w="1189" w:type="dxa"/>
            <w:shd w:val="clear" w:color="auto" w:fill="FFFF00"/>
          </w:tcPr>
          <w:p w:rsidR="00A13E0E" w:rsidRDefault="009B0D7F" w:rsidP="001A664F">
            <w:r>
              <w:t>34</w:t>
            </w:r>
          </w:p>
        </w:tc>
      </w:tr>
    </w:tbl>
    <w:p w:rsidR="002E698A" w:rsidRDefault="002E698A" w:rsidP="002E698A">
      <w:pPr>
        <w:rPr>
          <w:lang w:val="en-US"/>
        </w:rPr>
      </w:pPr>
    </w:p>
    <w:p w:rsidR="002E698A" w:rsidRPr="005D141F" w:rsidRDefault="002E698A" w:rsidP="005249F1">
      <w:pPr>
        <w:jc w:val="center"/>
        <w:rPr>
          <w:b/>
          <w:lang w:val="en-US"/>
        </w:rPr>
      </w:pPr>
      <w:r>
        <w:rPr>
          <w:b/>
          <w:lang w:val="en-US"/>
        </w:rPr>
        <w:t>Table 3</w:t>
      </w:r>
      <w:r w:rsidRPr="005D141F">
        <w:rPr>
          <w:b/>
          <w:lang w:val="en-US"/>
        </w:rPr>
        <w:t>.1.</w:t>
      </w:r>
      <w:r>
        <w:rPr>
          <w:b/>
          <w:lang w:val="en-US"/>
        </w:rPr>
        <w:t>3</w:t>
      </w:r>
      <w:r w:rsidRPr="005D141F">
        <w:rPr>
          <w:b/>
          <w:lang w:val="en-US"/>
        </w:rPr>
        <w:t>.2: OTDOA</w:t>
      </w:r>
      <w:r w:rsidR="00FD629C">
        <w:rPr>
          <w:b/>
          <w:lang w:val="en-US"/>
        </w:rPr>
        <w:t xml:space="preserve">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2E698A" w:rsidTr="005249F1">
        <w:trPr>
          <w:jc w:val="center"/>
        </w:trPr>
        <w:tc>
          <w:tcPr>
            <w:tcW w:w="2377" w:type="dxa"/>
            <w:shd w:val="clear" w:color="auto" w:fill="92D050"/>
          </w:tcPr>
          <w:p w:rsidR="002E698A" w:rsidRPr="00F75093" w:rsidRDefault="002E698A" w:rsidP="001A664F">
            <w:pPr>
              <w:rPr>
                <w:b/>
              </w:rPr>
            </w:pPr>
            <w:r>
              <w:rPr>
                <w:b/>
              </w:rPr>
              <w:t>Company</w:t>
            </w:r>
          </w:p>
        </w:tc>
        <w:tc>
          <w:tcPr>
            <w:tcW w:w="1190" w:type="dxa"/>
            <w:shd w:val="clear" w:color="auto" w:fill="92D050"/>
          </w:tcPr>
          <w:p w:rsidR="002E698A" w:rsidRPr="00F75093" w:rsidRDefault="002E698A" w:rsidP="001A664F">
            <w:pPr>
              <w:rPr>
                <w:b/>
              </w:rPr>
            </w:pPr>
            <w:r w:rsidRPr="00F75093">
              <w:rPr>
                <w:b/>
              </w:rPr>
              <w:t>40%</w:t>
            </w:r>
          </w:p>
        </w:tc>
        <w:tc>
          <w:tcPr>
            <w:tcW w:w="1189" w:type="dxa"/>
            <w:shd w:val="clear" w:color="auto" w:fill="92D050"/>
          </w:tcPr>
          <w:p w:rsidR="002E698A" w:rsidRPr="00F75093" w:rsidRDefault="002E698A" w:rsidP="001A664F">
            <w:pPr>
              <w:rPr>
                <w:b/>
              </w:rPr>
            </w:pPr>
            <w:r w:rsidRPr="00F75093">
              <w:rPr>
                <w:b/>
              </w:rPr>
              <w:t>50%</w:t>
            </w:r>
          </w:p>
        </w:tc>
        <w:tc>
          <w:tcPr>
            <w:tcW w:w="1189" w:type="dxa"/>
            <w:shd w:val="clear" w:color="auto" w:fill="92D050"/>
          </w:tcPr>
          <w:p w:rsidR="002E698A" w:rsidRPr="00F75093" w:rsidRDefault="002E698A" w:rsidP="001A664F">
            <w:pPr>
              <w:rPr>
                <w:b/>
              </w:rPr>
            </w:pPr>
            <w:r w:rsidRPr="00F75093">
              <w:rPr>
                <w:b/>
              </w:rPr>
              <w:t>70%</w:t>
            </w:r>
          </w:p>
        </w:tc>
        <w:tc>
          <w:tcPr>
            <w:tcW w:w="1189" w:type="dxa"/>
            <w:shd w:val="clear" w:color="auto" w:fill="92D050"/>
          </w:tcPr>
          <w:p w:rsidR="002E698A" w:rsidRPr="00F75093" w:rsidRDefault="002E698A" w:rsidP="001A664F">
            <w:pPr>
              <w:rPr>
                <w:b/>
              </w:rPr>
            </w:pPr>
            <w:r w:rsidRPr="00F75093">
              <w:rPr>
                <w:b/>
              </w:rPr>
              <w:t>80%</w:t>
            </w:r>
          </w:p>
        </w:tc>
        <w:tc>
          <w:tcPr>
            <w:tcW w:w="1189" w:type="dxa"/>
            <w:shd w:val="clear" w:color="auto" w:fill="92D050"/>
          </w:tcPr>
          <w:p w:rsidR="002E698A" w:rsidRPr="00F75093" w:rsidRDefault="002E698A"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r>
              <w:t>5</w:t>
            </w:r>
          </w:p>
        </w:tc>
        <w:tc>
          <w:tcPr>
            <w:tcW w:w="1189" w:type="dxa"/>
            <w:shd w:val="clear" w:color="auto" w:fill="92D050"/>
          </w:tcPr>
          <w:p w:rsidR="00A13E0E" w:rsidRDefault="00A13E0E" w:rsidP="001A664F">
            <w:r>
              <w:t>7</w:t>
            </w:r>
          </w:p>
        </w:tc>
        <w:tc>
          <w:tcPr>
            <w:tcW w:w="1189" w:type="dxa"/>
            <w:shd w:val="clear" w:color="auto" w:fill="92D050"/>
          </w:tcPr>
          <w:p w:rsidR="00A13E0E" w:rsidRDefault="00A13E0E" w:rsidP="001A664F">
            <w:r>
              <w:t>11</w:t>
            </w:r>
          </w:p>
        </w:tc>
        <w:tc>
          <w:tcPr>
            <w:tcW w:w="1189" w:type="dxa"/>
            <w:shd w:val="clear" w:color="auto" w:fill="92D050"/>
          </w:tcPr>
          <w:p w:rsidR="00A13E0E" w:rsidRDefault="00A13E0E" w:rsidP="001A664F">
            <w:r>
              <w:t>13</w:t>
            </w:r>
          </w:p>
        </w:tc>
        <w:tc>
          <w:tcPr>
            <w:tcW w:w="1189" w:type="dxa"/>
            <w:shd w:val="clear" w:color="auto" w:fill="92D050"/>
          </w:tcPr>
          <w:p w:rsidR="00A13E0E" w:rsidRDefault="00A13E0E" w:rsidP="001A664F">
            <w:r>
              <w:t>16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AC2698" w:rsidP="001A664F">
            <w:r>
              <w:t>10</w:t>
            </w:r>
          </w:p>
        </w:tc>
        <w:tc>
          <w:tcPr>
            <w:tcW w:w="1189" w:type="dxa"/>
            <w:shd w:val="clear" w:color="auto" w:fill="92D050"/>
          </w:tcPr>
          <w:p w:rsidR="00A13E0E" w:rsidRDefault="00AC2698" w:rsidP="001A664F">
            <w:r>
              <w:t>11</w:t>
            </w:r>
          </w:p>
        </w:tc>
        <w:tc>
          <w:tcPr>
            <w:tcW w:w="1189" w:type="dxa"/>
            <w:shd w:val="clear" w:color="auto" w:fill="92D050"/>
          </w:tcPr>
          <w:p w:rsidR="00A13E0E" w:rsidRDefault="00AC2698" w:rsidP="001A664F">
            <w:r>
              <w:t>16</w:t>
            </w:r>
          </w:p>
        </w:tc>
        <w:tc>
          <w:tcPr>
            <w:tcW w:w="1189" w:type="dxa"/>
            <w:shd w:val="clear" w:color="auto" w:fill="92D050"/>
          </w:tcPr>
          <w:p w:rsidR="00A13E0E" w:rsidRDefault="00AC2698" w:rsidP="001A664F">
            <w:r>
              <w:t>19</w:t>
            </w:r>
          </w:p>
        </w:tc>
        <w:tc>
          <w:tcPr>
            <w:tcW w:w="1189" w:type="dxa"/>
            <w:shd w:val="clear" w:color="auto" w:fill="92D050"/>
          </w:tcPr>
          <w:p w:rsidR="00A13E0E" w:rsidRDefault="00AC2698" w:rsidP="001A664F">
            <w:r>
              <w:t>22</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53310D" w:rsidP="001A664F">
            <w:r>
              <w:t>130</w:t>
            </w:r>
          </w:p>
        </w:tc>
        <w:tc>
          <w:tcPr>
            <w:tcW w:w="1189" w:type="dxa"/>
            <w:shd w:val="clear" w:color="auto" w:fill="92D050"/>
          </w:tcPr>
          <w:p w:rsidR="00A13E0E" w:rsidRDefault="00A13E0E" w:rsidP="001A664F"/>
        </w:tc>
        <w:tc>
          <w:tcPr>
            <w:tcW w:w="1189" w:type="dxa"/>
            <w:shd w:val="clear" w:color="auto" w:fill="92D050"/>
          </w:tcPr>
          <w:p w:rsidR="00A13E0E" w:rsidRDefault="0053310D" w:rsidP="001A664F">
            <w:r>
              <w:t>213</w:t>
            </w:r>
          </w:p>
        </w:tc>
      </w:tr>
    </w:tbl>
    <w:p w:rsidR="009F67E1" w:rsidRDefault="009F67E1" w:rsidP="009F67E1">
      <w:pPr>
        <w:rPr>
          <w:lang w:val="en-US"/>
        </w:rPr>
      </w:pPr>
    </w:p>
    <w:p w:rsidR="000D030B" w:rsidRPr="004B513A" w:rsidRDefault="000D030B" w:rsidP="000D030B">
      <w:pPr>
        <w:rPr>
          <w:b/>
          <w:lang w:val="en-US"/>
        </w:rPr>
      </w:pPr>
      <w:r w:rsidRPr="004B513A">
        <w:rPr>
          <w:b/>
          <w:lang w:val="en-US"/>
        </w:rPr>
        <w:t>Observation</w:t>
      </w:r>
      <w:r>
        <w:rPr>
          <w:b/>
          <w:lang w:val="en-US"/>
        </w:rPr>
        <w:t xml:space="preserve"> 3</w:t>
      </w:r>
      <w:r w:rsidRPr="004B513A">
        <w:rPr>
          <w:b/>
          <w:lang w:val="en-US"/>
        </w:rPr>
        <w:t>:</w:t>
      </w:r>
    </w:p>
    <w:p w:rsidR="000D030B" w:rsidRDefault="000D030B" w:rsidP="000D030B">
      <w:pPr>
        <w:pStyle w:val="ListParagraph"/>
        <w:numPr>
          <w:ilvl w:val="0"/>
          <w:numId w:val="48"/>
        </w:numPr>
      </w:pPr>
      <w:r>
        <w:t xml:space="preserve">For </w:t>
      </w:r>
      <w:r w:rsidRPr="002B204F">
        <w:t>Outdoor macro + outdoor small cell scenarios</w:t>
      </w:r>
      <w:r>
        <w:t xml:space="preserve">, existing CID and OTDOA methods are able to provide vertical accuracy on the order of 10s to 30s meters with 80%. </w:t>
      </w:r>
    </w:p>
    <w:p w:rsidR="009F67E1" w:rsidRPr="009F67E1" w:rsidRDefault="009F67E1" w:rsidP="009F67E1">
      <w:pPr>
        <w:rPr>
          <w:lang w:val="en-US"/>
        </w:rPr>
      </w:pPr>
    </w:p>
    <w:p w:rsidR="005D141F" w:rsidRPr="005D141F" w:rsidRDefault="005D141F" w:rsidP="005D141F">
      <w:pPr>
        <w:pStyle w:val="Heading2"/>
        <w:rPr>
          <w:sz w:val="30"/>
          <w:szCs w:val="30"/>
          <w:lang w:val="en-US"/>
        </w:rPr>
      </w:pPr>
      <w:r w:rsidRPr="005D141F">
        <w:rPr>
          <w:sz w:val="30"/>
          <w:szCs w:val="30"/>
          <w:lang w:val="en-US"/>
        </w:rPr>
        <w:t>Case 2: Outdoor macro + indoor small cell deployment scenarios</w:t>
      </w:r>
    </w:p>
    <w:p w:rsidR="005D141F" w:rsidRDefault="005D141F" w:rsidP="005D141F">
      <w:pPr>
        <w:pStyle w:val="Heading3"/>
        <w:rPr>
          <w:lang w:val="en-US"/>
        </w:rPr>
      </w:pPr>
      <w:r w:rsidRPr="00DC4224">
        <w:rPr>
          <w:lang w:val="en-US"/>
        </w:rPr>
        <w:t xml:space="preserve">Outdoor macro + </w:t>
      </w:r>
      <w:r>
        <w:rPr>
          <w:lang w:val="en-US"/>
        </w:rPr>
        <w:t>dense small cells</w:t>
      </w:r>
      <w:r w:rsidRPr="00DC4224">
        <w:rPr>
          <w:lang w:val="en-US"/>
        </w:rPr>
        <w:t xml:space="preserve"> </w:t>
      </w:r>
    </w:p>
    <w:p w:rsidR="00FA068A" w:rsidRPr="005D141F" w:rsidRDefault="00FA068A" w:rsidP="005249F1">
      <w:pPr>
        <w:jc w:val="center"/>
        <w:rPr>
          <w:b/>
          <w:lang w:val="en-US"/>
        </w:rPr>
      </w:pPr>
      <w:r>
        <w:rPr>
          <w:b/>
          <w:lang w:val="en-US"/>
        </w:rPr>
        <w:t>Table 3.2</w:t>
      </w:r>
      <w:r w:rsidRPr="005D141F">
        <w:rPr>
          <w:b/>
          <w:lang w:val="en-US"/>
        </w:rPr>
        <w:t>.</w:t>
      </w:r>
      <w:r>
        <w:rPr>
          <w:b/>
          <w:lang w:val="en-US"/>
        </w:rPr>
        <w:t>1</w:t>
      </w:r>
      <w:r w:rsidRPr="005D141F">
        <w:rPr>
          <w:b/>
          <w:lang w:val="en-US"/>
        </w:rPr>
        <w:t>.1</w:t>
      </w:r>
      <w:r w:rsidR="00FD629C">
        <w:rPr>
          <w:b/>
          <w:lang w:val="en-US"/>
        </w:rPr>
        <w:t xml:space="preserve">: CID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FA068A" w:rsidTr="001A664F">
        <w:trPr>
          <w:jc w:val="center"/>
        </w:trPr>
        <w:tc>
          <w:tcPr>
            <w:tcW w:w="2377" w:type="dxa"/>
            <w:shd w:val="clear" w:color="auto" w:fill="FFFF00"/>
          </w:tcPr>
          <w:p w:rsidR="00FA068A" w:rsidRPr="00F75093" w:rsidRDefault="00FA068A" w:rsidP="001A664F">
            <w:pPr>
              <w:rPr>
                <w:b/>
              </w:rPr>
            </w:pPr>
            <w:r>
              <w:rPr>
                <w:b/>
              </w:rPr>
              <w:t>Company</w:t>
            </w:r>
          </w:p>
        </w:tc>
        <w:tc>
          <w:tcPr>
            <w:tcW w:w="1190" w:type="dxa"/>
            <w:shd w:val="clear" w:color="auto" w:fill="FFFF00"/>
          </w:tcPr>
          <w:p w:rsidR="00FA068A" w:rsidRPr="00F75093" w:rsidRDefault="00FA068A" w:rsidP="001A664F">
            <w:pPr>
              <w:rPr>
                <w:b/>
              </w:rPr>
            </w:pPr>
            <w:r w:rsidRPr="00F75093">
              <w:rPr>
                <w:b/>
              </w:rPr>
              <w:t>40%</w:t>
            </w:r>
          </w:p>
        </w:tc>
        <w:tc>
          <w:tcPr>
            <w:tcW w:w="1189" w:type="dxa"/>
            <w:shd w:val="clear" w:color="auto" w:fill="FFFF00"/>
          </w:tcPr>
          <w:p w:rsidR="00FA068A" w:rsidRPr="00F75093" w:rsidRDefault="00FA068A" w:rsidP="001A664F">
            <w:pPr>
              <w:rPr>
                <w:b/>
              </w:rPr>
            </w:pPr>
            <w:r w:rsidRPr="00F75093">
              <w:rPr>
                <w:b/>
              </w:rPr>
              <w:t>50%</w:t>
            </w:r>
          </w:p>
        </w:tc>
        <w:tc>
          <w:tcPr>
            <w:tcW w:w="1189" w:type="dxa"/>
            <w:shd w:val="clear" w:color="auto" w:fill="FFFF00"/>
          </w:tcPr>
          <w:p w:rsidR="00FA068A" w:rsidRPr="00F75093" w:rsidRDefault="00FA068A" w:rsidP="001A664F">
            <w:pPr>
              <w:rPr>
                <w:b/>
              </w:rPr>
            </w:pPr>
            <w:r w:rsidRPr="00F75093">
              <w:rPr>
                <w:b/>
              </w:rPr>
              <w:t>70%</w:t>
            </w:r>
          </w:p>
        </w:tc>
        <w:tc>
          <w:tcPr>
            <w:tcW w:w="1189" w:type="dxa"/>
            <w:shd w:val="clear" w:color="auto" w:fill="FFFF00"/>
          </w:tcPr>
          <w:p w:rsidR="00FA068A" w:rsidRPr="00F75093" w:rsidRDefault="00FA068A" w:rsidP="001A664F">
            <w:pPr>
              <w:rPr>
                <w:b/>
              </w:rPr>
            </w:pPr>
            <w:r w:rsidRPr="00F75093">
              <w:rPr>
                <w:b/>
              </w:rPr>
              <w:t>80%</w:t>
            </w:r>
          </w:p>
        </w:tc>
        <w:tc>
          <w:tcPr>
            <w:tcW w:w="1189" w:type="dxa"/>
            <w:shd w:val="clear" w:color="auto" w:fill="FFFF00"/>
          </w:tcPr>
          <w:p w:rsidR="00FA068A" w:rsidRPr="00F75093" w:rsidRDefault="00FA068A"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r>
              <w:t>1</w:t>
            </w:r>
          </w:p>
        </w:tc>
        <w:tc>
          <w:tcPr>
            <w:tcW w:w="1189" w:type="dxa"/>
            <w:shd w:val="clear" w:color="auto" w:fill="FFFF00"/>
          </w:tcPr>
          <w:p w:rsidR="00A13E0E" w:rsidRDefault="00A13E0E" w:rsidP="001A664F">
            <w:r>
              <w:t>1</w:t>
            </w:r>
          </w:p>
        </w:tc>
        <w:tc>
          <w:tcPr>
            <w:tcW w:w="1189" w:type="dxa"/>
            <w:shd w:val="clear" w:color="auto" w:fill="FFFF00"/>
          </w:tcPr>
          <w:p w:rsidR="00A13E0E" w:rsidRDefault="00A13E0E" w:rsidP="001A664F">
            <w:r>
              <w:t>1</w:t>
            </w:r>
          </w:p>
        </w:tc>
        <w:tc>
          <w:tcPr>
            <w:tcW w:w="1189" w:type="dxa"/>
            <w:shd w:val="clear" w:color="auto" w:fill="FFFF00"/>
          </w:tcPr>
          <w:p w:rsidR="00A13E0E" w:rsidRDefault="00A13E0E" w:rsidP="001A664F">
            <w:r>
              <w:t>1</w:t>
            </w:r>
          </w:p>
        </w:tc>
        <w:tc>
          <w:tcPr>
            <w:tcW w:w="1189" w:type="dxa"/>
            <w:shd w:val="clear" w:color="auto" w:fill="FFFF00"/>
          </w:tcPr>
          <w:p w:rsidR="00A13E0E" w:rsidRDefault="00A13E0E" w:rsidP="001A664F">
            <w:r>
              <w:t>1</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lastRenderedPageBreak/>
              <w:t xml:space="preserve">Huawei, </w:t>
            </w:r>
            <w:proofErr w:type="spellStart"/>
            <w:r w:rsidRPr="007D0A29">
              <w:rPr>
                <w:b/>
              </w:rPr>
              <w:t>HiSilicon</w:t>
            </w:r>
            <w:proofErr w:type="spellEnd"/>
          </w:p>
        </w:tc>
        <w:tc>
          <w:tcPr>
            <w:tcW w:w="1190" w:type="dxa"/>
            <w:shd w:val="clear" w:color="auto" w:fill="FFFF00"/>
          </w:tcPr>
          <w:p w:rsidR="00A13E0E" w:rsidRDefault="0003446F" w:rsidP="001A664F">
            <w:r>
              <w:t>1</w:t>
            </w:r>
          </w:p>
        </w:tc>
        <w:tc>
          <w:tcPr>
            <w:tcW w:w="1189" w:type="dxa"/>
            <w:shd w:val="clear" w:color="auto" w:fill="FFFF00"/>
          </w:tcPr>
          <w:p w:rsidR="00A13E0E" w:rsidRDefault="0003446F" w:rsidP="001A664F">
            <w:r>
              <w:t>1</w:t>
            </w:r>
          </w:p>
        </w:tc>
        <w:tc>
          <w:tcPr>
            <w:tcW w:w="1189" w:type="dxa"/>
            <w:shd w:val="clear" w:color="auto" w:fill="FFFF00"/>
          </w:tcPr>
          <w:p w:rsidR="00A13E0E" w:rsidRDefault="0003446F" w:rsidP="001A664F">
            <w:r>
              <w:t>23</w:t>
            </w:r>
          </w:p>
        </w:tc>
        <w:tc>
          <w:tcPr>
            <w:tcW w:w="1189" w:type="dxa"/>
            <w:shd w:val="clear" w:color="auto" w:fill="FFFF00"/>
          </w:tcPr>
          <w:p w:rsidR="00A13E0E" w:rsidRDefault="0003446F" w:rsidP="001A664F">
            <w:r>
              <w:t>23</w:t>
            </w:r>
          </w:p>
        </w:tc>
        <w:tc>
          <w:tcPr>
            <w:tcW w:w="1189" w:type="dxa"/>
            <w:shd w:val="clear" w:color="auto" w:fill="FFFF00"/>
          </w:tcPr>
          <w:p w:rsidR="00A13E0E" w:rsidRDefault="0003446F" w:rsidP="001A664F">
            <w:r>
              <w:t>23</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Default="00766698" w:rsidP="001A664F">
            <w:r>
              <w:t>1</w:t>
            </w:r>
          </w:p>
        </w:tc>
        <w:tc>
          <w:tcPr>
            <w:tcW w:w="1189" w:type="dxa"/>
            <w:shd w:val="clear" w:color="auto" w:fill="FFFF00"/>
          </w:tcPr>
          <w:p w:rsidR="00A13E0E" w:rsidRDefault="00766698" w:rsidP="001A664F">
            <w:r>
              <w:t>1</w:t>
            </w:r>
          </w:p>
        </w:tc>
        <w:tc>
          <w:tcPr>
            <w:tcW w:w="1189" w:type="dxa"/>
            <w:shd w:val="clear" w:color="auto" w:fill="FFFF00"/>
          </w:tcPr>
          <w:p w:rsidR="00A13E0E" w:rsidRDefault="00766698" w:rsidP="001A664F">
            <w:r>
              <w:t>2</w:t>
            </w:r>
          </w:p>
        </w:tc>
        <w:tc>
          <w:tcPr>
            <w:tcW w:w="1189" w:type="dxa"/>
            <w:shd w:val="clear" w:color="auto" w:fill="FFFF00"/>
          </w:tcPr>
          <w:p w:rsidR="00A13E0E" w:rsidRDefault="00766698" w:rsidP="001A664F">
            <w:r>
              <w:t>4</w:t>
            </w:r>
          </w:p>
        </w:tc>
        <w:tc>
          <w:tcPr>
            <w:tcW w:w="1189" w:type="dxa"/>
            <w:shd w:val="clear" w:color="auto" w:fill="FFFF00"/>
          </w:tcPr>
          <w:p w:rsidR="00A13E0E" w:rsidRDefault="00766698" w:rsidP="001A664F">
            <w:r>
              <w:t>13</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A14E42" w:rsidP="001A664F">
            <w:r>
              <w:t>1</w:t>
            </w:r>
          </w:p>
        </w:tc>
        <w:tc>
          <w:tcPr>
            <w:tcW w:w="1189" w:type="dxa"/>
            <w:shd w:val="clear" w:color="auto" w:fill="FFFF00"/>
          </w:tcPr>
          <w:p w:rsidR="00A13E0E" w:rsidRDefault="00A14E42" w:rsidP="001A664F">
            <w:r>
              <w:t>1</w:t>
            </w:r>
          </w:p>
        </w:tc>
        <w:tc>
          <w:tcPr>
            <w:tcW w:w="1189" w:type="dxa"/>
            <w:shd w:val="clear" w:color="auto" w:fill="FFFF00"/>
          </w:tcPr>
          <w:p w:rsidR="00A13E0E" w:rsidRDefault="00A14E42" w:rsidP="001A664F">
            <w:r>
              <w:t>1</w:t>
            </w:r>
          </w:p>
        </w:tc>
        <w:tc>
          <w:tcPr>
            <w:tcW w:w="1189" w:type="dxa"/>
            <w:shd w:val="clear" w:color="auto" w:fill="FFFF00"/>
          </w:tcPr>
          <w:p w:rsidR="00A13E0E" w:rsidRDefault="00A14E42" w:rsidP="001A664F">
            <w:r>
              <w:t>1</w:t>
            </w:r>
          </w:p>
        </w:tc>
        <w:tc>
          <w:tcPr>
            <w:tcW w:w="1189" w:type="dxa"/>
            <w:shd w:val="clear" w:color="auto" w:fill="FFFF00"/>
          </w:tcPr>
          <w:p w:rsidR="00A13E0E" w:rsidRDefault="00A14E42" w:rsidP="001A664F">
            <w:r>
              <w:t>1</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Default="008F4683" w:rsidP="001A664F">
            <w:r>
              <w:t>1</w:t>
            </w:r>
          </w:p>
        </w:tc>
        <w:tc>
          <w:tcPr>
            <w:tcW w:w="1189" w:type="dxa"/>
            <w:shd w:val="clear" w:color="auto" w:fill="FFFF00"/>
          </w:tcPr>
          <w:p w:rsidR="00A13E0E" w:rsidRDefault="008F4683" w:rsidP="001A664F">
            <w:r>
              <w:t>1</w:t>
            </w:r>
          </w:p>
        </w:tc>
        <w:tc>
          <w:tcPr>
            <w:tcW w:w="1189" w:type="dxa"/>
            <w:shd w:val="clear" w:color="auto" w:fill="FFFF00"/>
          </w:tcPr>
          <w:p w:rsidR="00A13E0E" w:rsidRDefault="008F4683" w:rsidP="001A664F">
            <w:r>
              <w:t>1</w:t>
            </w:r>
          </w:p>
        </w:tc>
        <w:tc>
          <w:tcPr>
            <w:tcW w:w="1189" w:type="dxa"/>
            <w:shd w:val="clear" w:color="auto" w:fill="FFFF00"/>
          </w:tcPr>
          <w:p w:rsidR="00A13E0E" w:rsidRDefault="008F4683" w:rsidP="001A664F">
            <w:r>
              <w:t>1</w:t>
            </w:r>
          </w:p>
        </w:tc>
        <w:tc>
          <w:tcPr>
            <w:tcW w:w="1189" w:type="dxa"/>
            <w:shd w:val="clear" w:color="auto" w:fill="FFFF00"/>
          </w:tcPr>
          <w:p w:rsidR="00A13E0E" w:rsidRDefault="008F4683" w:rsidP="001A664F">
            <w:r>
              <w:t>1</w:t>
            </w:r>
          </w:p>
        </w:tc>
      </w:tr>
    </w:tbl>
    <w:p w:rsidR="00FA068A" w:rsidRDefault="00FA068A" w:rsidP="00FA068A">
      <w:pPr>
        <w:rPr>
          <w:lang w:val="en-US"/>
        </w:rPr>
      </w:pPr>
    </w:p>
    <w:p w:rsidR="00FA068A" w:rsidRPr="005D141F" w:rsidRDefault="00FA068A" w:rsidP="005249F1">
      <w:pPr>
        <w:jc w:val="center"/>
        <w:rPr>
          <w:b/>
          <w:lang w:val="en-US"/>
        </w:rPr>
      </w:pPr>
      <w:r>
        <w:rPr>
          <w:b/>
          <w:lang w:val="en-US"/>
        </w:rPr>
        <w:t>Table 3.2</w:t>
      </w:r>
      <w:r w:rsidRPr="005D141F">
        <w:rPr>
          <w:b/>
          <w:lang w:val="en-US"/>
        </w:rPr>
        <w:t>.</w:t>
      </w:r>
      <w:r>
        <w:rPr>
          <w:b/>
          <w:lang w:val="en-US"/>
        </w:rPr>
        <w:t>1</w:t>
      </w:r>
      <w:r w:rsidRPr="005D141F">
        <w:rPr>
          <w:b/>
          <w:lang w:val="en-US"/>
        </w:rPr>
        <w:t>.2: OTDOA</w:t>
      </w:r>
      <w:r w:rsidR="00FD629C">
        <w:rPr>
          <w:b/>
          <w:lang w:val="en-US"/>
        </w:rPr>
        <w:t xml:space="preserve">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FA068A" w:rsidTr="005249F1">
        <w:trPr>
          <w:jc w:val="center"/>
        </w:trPr>
        <w:tc>
          <w:tcPr>
            <w:tcW w:w="2377" w:type="dxa"/>
            <w:shd w:val="clear" w:color="auto" w:fill="92D050"/>
          </w:tcPr>
          <w:p w:rsidR="00FA068A" w:rsidRPr="00F75093" w:rsidRDefault="00FA068A" w:rsidP="001A664F">
            <w:pPr>
              <w:rPr>
                <w:b/>
              </w:rPr>
            </w:pPr>
            <w:r>
              <w:rPr>
                <w:b/>
              </w:rPr>
              <w:t>Company</w:t>
            </w:r>
          </w:p>
        </w:tc>
        <w:tc>
          <w:tcPr>
            <w:tcW w:w="1190" w:type="dxa"/>
            <w:shd w:val="clear" w:color="auto" w:fill="92D050"/>
          </w:tcPr>
          <w:p w:rsidR="00FA068A" w:rsidRPr="00F75093" w:rsidRDefault="00FA068A" w:rsidP="001A664F">
            <w:pPr>
              <w:rPr>
                <w:b/>
              </w:rPr>
            </w:pPr>
            <w:r w:rsidRPr="00F75093">
              <w:rPr>
                <w:b/>
              </w:rPr>
              <w:t>40%</w:t>
            </w:r>
          </w:p>
        </w:tc>
        <w:tc>
          <w:tcPr>
            <w:tcW w:w="1189" w:type="dxa"/>
            <w:shd w:val="clear" w:color="auto" w:fill="92D050"/>
          </w:tcPr>
          <w:p w:rsidR="00FA068A" w:rsidRPr="00F75093" w:rsidRDefault="00FA068A" w:rsidP="001A664F">
            <w:pPr>
              <w:rPr>
                <w:b/>
              </w:rPr>
            </w:pPr>
            <w:r w:rsidRPr="00F75093">
              <w:rPr>
                <w:b/>
              </w:rPr>
              <w:t>50%</w:t>
            </w:r>
          </w:p>
        </w:tc>
        <w:tc>
          <w:tcPr>
            <w:tcW w:w="1189" w:type="dxa"/>
            <w:shd w:val="clear" w:color="auto" w:fill="92D050"/>
          </w:tcPr>
          <w:p w:rsidR="00FA068A" w:rsidRPr="00F75093" w:rsidRDefault="00FA068A" w:rsidP="001A664F">
            <w:pPr>
              <w:rPr>
                <w:b/>
              </w:rPr>
            </w:pPr>
            <w:r w:rsidRPr="00F75093">
              <w:rPr>
                <w:b/>
              </w:rPr>
              <w:t>70%</w:t>
            </w:r>
          </w:p>
        </w:tc>
        <w:tc>
          <w:tcPr>
            <w:tcW w:w="1189" w:type="dxa"/>
            <w:shd w:val="clear" w:color="auto" w:fill="92D050"/>
          </w:tcPr>
          <w:p w:rsidR="00FA068A" w:rsidRPr="00F75093" w:rsidRDefault="00FA068A" w:rsidP="001A664F">
            <w:pPr>
              <w:rPr>
                <w:b/>
              </w:rPr>
            </w:pPr>
            <w:r w:rsidRPr="00F75093">
              <w:rPr>
                <w:b/>
              </w:rPr>
              <w:t>80%</w:t>
            </w:r>
          </w:p>
        </w:tc>
        <w:tc>
          <w:tcPr>
            <w:tcW w:w="1189" w:type="dxa"/>
            <w:shd w:val="clear" w:color="auto" w:fill="92D050"/>
          </w:tcPr>
          <w:p w:rsidR="00FA068A" w:rsidRPr="00F75093" w:rsidRDefault="00FA068A"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r>
              <w:t>1</w:t>
            </w:r>
          </w:p>
        </w:tc>
        <w:tc>
          <w:tcPr>
            <w:tcW w:w="1189" w:type="dxa"/>
            <w:shd w:val="clear" w:color="auto" w:fill="92D050"/>
          </w:tcPr>
          <w:p w:rsidR="00A13E0E" w:rsidRDefault="00A13E0E" w:rsidP="001A664F">
            <w:r>
              <w:t>2</w:t>
            </w:r>
          </w:p>
        </w:tc>
        <w:tc>
          <w:tcPr>
            <w:tcW w:w="1189" w:type="dxa"/>
            <w:shd w:val="clear" w:color="auto" w:fill="92D050"/>
          </w:tcPr>
          <w:p w:rsidR="00A13E0E" w:rsidRDefault="00A13E0E" w:rsidP="001A664F">
            <w:r>
              <w:t>3</w:t>
            </w:r>
          </w:p>
        </w:tc>
        <w:tc>
          <w:tcPr>
            <w:tcW w:w="1189" w:type="dxa"/>
            <w:shd w:val="clear" w:color="auto" w:fill="92D050"/>
          </w:tcPr>
          <w:p w:rsidR="00A13E0E" w:rsidRDefault="00A13E0E" w:rsidP="001A664F">
            <w:r>
              <w:t>4</w:t>
            </w:r>
          </w:p>
        </w:tc>
        <w:tc>
          <w:tcPr>
            <w:tcW w:w="1189" w:type="dxa"/>
            <w:shd w:val="clear" w:color="auto" w:fill="92D050"/>
          </w:tcPr>
          <w:p w:rsidR="00A13E0E" w:rsidRDefault="00A13E0E" w:rsidP="001A664F">
            <w:r>
              <w:t>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766698" w:rsidP="001A664F">
            <w:r>
              <w:t>1</w:t>
            </w:r>
          </w:p>
        </w:tc>
        <w:tc>
          <w:tcPr>
            <w:tcW w:w="1189" w:type="dxa"/>
            <w:shd w:val="clear" w:color="auto" w:fill="92D050"/>
          </w:tcPr>
          <w:p w:rsidR="00A13E0E" w:rsidRDefault="00766698" w:rsidP="001A664F">
            <w:r>
              <w:t>2</w:t>
            </w:r>
          </w:p>
        </w:tc>
        <w:tc>
          <w:tcPr>
            <w:tcW w:w="1189" w:type="dxa"/>
            <w:shd w:val="clear" w:color="auto" w:fill="92D050"/>
          </w:tcPr>
          <w:p w:rsidR="00A13E0E" w:rsidRDefault="00766698" w:rsidP="001A664F">
            <w:r>
              <w:t>4</w:t>
            </w:r>
          </w:p>
        </w:tc>
        <w:tc>
          <w:tcPr>
            <w:tcW w:w="1189" w:type="dxa"/>
            <w:shd w:val="clear" w:color="auto" w:fill="92D050"/>
          </w:tcPr>
          <w:p w:rsidR="00A13E0E" w:rsidRDefault="00766698" w:rsidP="001A664F">
            <w:r>
              <w:t>6</w:t>
            </w:r>
          </w:p>
        </w:tc>
        <w:tc>
          <w:tcPr>
            <w:tcW w:w="1189" w:type="dxa"/>
            <w:shd w:val="clear" w:color="auto" w:fill="92D050"/>
          </w:tcPr>
          <w:p w:rsidR="00A13E0E" w:rsidRDefault="00766698" w:rsidP="001A664F">
            <w:r>
              <w:t>12</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C8410D" w:rsidP="001A664F">
            <w:r>
              <w:t>4</w:t>
            </w:r>
          </w:p>
        </w:tc>
        <w:tc>
          <w:tcPr>
            <w:tcW w:w="1189" w:type="dxa"/>
            <w:shd w:val="clear" w:color="auto" w:fill="92D050"/>
          </w:tcPr>
          <w:p w:rsidR="00A13E0E" w:rsidRDefault="00C8410D" w:rsidP="001A664F">
            <w:r>
              <w:t>6</w:t>
            </w:r>
          </w:p>
        </w:tc>
        <w:tc>
          <w:tcPr>
            <w:tcW w:w="1189" w:type="dxa"/>
            <w:shd w:val="clear" w:color="auto" w:fill="92D050"/>
          </w:tcPr>
          <w:p w:rsidR="00A13E0E" w:rsidRDefault="008F4683" w:rsidP="001A664F">
            <w:r>
              <w:t>12</w:t>
            </w:r>
          </w:p>
        </w:tc>
        <w:tc>
          <w:tcPr>
            <w:tcW w:w="1189" w:type="dxa"/>
            <w:shd w:val="clear" w:color="auto" w:fill="92D050"/>
          </w:tcPr>
          <w:p w:rsidR="00A13E0E" w:rsidRDefault="00C8410D" w:rsidP="001A664F">
            <w:r>
              <w:t>16</w:t>
            </w:r>
          </w:p>
        </w:tc>
        <w:tc>
          <w:tcPr>
            <w:tcW w:w="1189" w:type="dxa"/>
            <w:shd w:val="clear" w:color="auto" w:fill="92D050"/>
          </w:tcPr>
          <w:p w:rsidR="00A13E0E" w:rsidRDefault="00C8410D" w:rsidP="001A664F">
            <w:r>
              <w:t>22</w:t>
            </w:r>
          </w:p>
        </w:tc>
      </w:tr>
    </w:tbl>
    <w:p w:rsidR="00FA068A" w:rsidRDefault="00FA068A" w:rsidP="00FA068A">
      <w:pPr>
        <w:rPr>
          <w:lang w:val="en-US"/>
        </w:rPr>
      </w:pPr>
    </w:p>
    <w:p w:rsidR="00FA068A" w:rsidRDefault="00FA068A" w:rsidP="00FA068A">
      <w:pPr>
        <w:rPr>
          <w:lang w:val="en-US"/>
        </w:rPr>
      </w:pPr>
    </w:p>
    <w:p w:rsidR="00FA068A" w:rsidRPr="00FA068A" w:rsidRDefault="00FA068A" w:rsidP="00FA068A">
      <w:pPr>
        <w:rPr>
          <w:lang w:val="en-US"/>
        </w:rPr>
      </w:pPr>
    </w:p>
    <w:p w:rsidR="005D141F" w:rsidRPr="00DC4224" w:rsidRDefault="005D141F" w:rsidP="005D141F">
      <w:pPr>
        <w:pStyle w:val="Heading3"/>
        <w:rPr>
          <w:lang w:val="en-US"/>
        </w:rPr>
      </w:pPr>
      <w:r>
        <w:rPr>
          <w:lang w:val="en-US"/>
        </w:rPr>
        <w:t xml:space="preserve">Case 2a: </w:t>
      </w:r>
      <w:r w:rsidRPr="00DC4224">
        <w:rPr>
          <w:lang w:val="en-US"/>
        </w:rPr>
        <w:t xml:space="preserve">Outdoor macro + </w:t>
      </w:r>
      <w:r>
        <w:rPr>
          <w:lang w:val="en-US"/>
        </w:rPr>
        <w:t>sparse small cells</w:t>
      </w:r>
      <w:r w:rsidRPr="00DC4224">
        <w:rPr>
          <w:lang w:val="en-US"/>
        </w:rPr>
        <w:t xml:space="preserve"> </w:t>
      </w:r>
    </w:p>
    <w:p w:rsidR="00154668" w:rsidRPr="005D141F" w:rsidRDefault="00154668" w:rsidP="005249F1">
      <w:pPr>
        <w:jc w:val="center"/>
        <w:rPr>
          <w:b/>
          <w:lang w:val="en-US"/>
        </w:rPr>
      </w:pPr>
      <w:r>
        <w:rPr>
          <w:b/>
          <w:lang w:val="en-US"/>
        </w:rPr>
        <w:t>Table 3.2</w:t>
      </w:r>
      <w:r w:rsidRPr="005D141F">
        <w:rPr>
          <w:b/>
          <w:lang w:val="en-US"/>
        </w:rPr>
        <w:t>.</w:t>
      </w:r>
      <w:r>
        <w:rPr>
          <w:b/>
          <w:lang w:val="en-US"/>
        </w:rPr>
        <w:t>2</w:t>
      </w:r>
      <w:r w:rsidRPr="005D141F">
        <w:rPr>
          <w:b/>
          <w:lang w:val="en-US"/>
        </w:rPr>
        <w:t>.1</w:t>
      </w:r>
      <w:r w:rsidR="00A534EA">
        <w:rPr>
          <w:b/>
          <w:lang w:val="en-US"/>
        </w:rPr>
        <w:t xml:space="preserve">: CID </w:t>
      </w:r>
      <w:r w:rsidR="002134E4">
        <w:rPr>
          <w:b/>
          <w:lang w:val="en-US"/>
        </w:rPr>
        <w:t xml:space="preserve">vertical </w:t>
      </w:r>
      <w:r w:rsidR="00A534EA">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154668" w:rsidTr="001A664F">
        <w:trPr>
          <w:jc w:val="center"/>
        </w:trPr>
        <w:tc>
          <w:tcPr>
            <w:tcW w:w="2377" w:type="dxa"/>
            <w:shd w:val="clear" w:color="auto" w:fill="FFFF00"/>
          </w:tcPr>
          <w:p w:rsidR="00154668" w:rsidRPr="00F75093" w:rsidRDefault="00154668" w:rsidP="001A664F">
            <w:pPr>
              <w:rPr>
                <w:b/>
              </w:rPr>
            </w:pPr>
            <w:r>
              <w:rPr>
                <w:b/>
              </w:rPr>
              <w:t>Company</w:t>
            </w:r>
          </w:p>
        </w:tc>
        <w:tc>
          <w:tcPr>
            <w:tcW w:w="1190" w:type="dxa"/>
            <w:shd w:val="clear" w:color="auto" w:fill="FFFF00"/>
          </w:tcPr>
          <w:p w:rsidR="00154668" w:rsidRPr="00F75093" w:rsidRDefault="00154668" w:rsidP="001A664F">
            <w:pPr>
              <w:rPr>
                <w:b/>
              </w:rPr>
            </w:pPr>
            <w:r w:rsidRPr="00F75093">
              <w:rPr>
                <w:b/>
              </w:rPr>
              <w:t>40%</w:t>
            </w:r>
          </w:p>
        </w:tc>
        <w:tc>
          <w:tcPr>
            <w:tcW w:w="1189" w:type="dxa"/>
            <w:shd w:val="clear" w:color="auto" w:fill="FFFF00"/>
          </w:tcPr>
          <w:p w:rsidR="00154668" w:rsidRPr="00F75093" w:rsidRDefault="00154668" w:rsidP="001A664F">
            <w:pPr>
              <w:rPr>
                <w:b/>
              </w:rPr>
            </w:pPr>
            <w:r w:rsidRPr="00F75093">
              <w:rPr>
                <w:b/>
              </w:rPr>
              <w:t>50%</w:t>
            </w:r>
          </w:p>
        </w:tc>
        <w:tc>
          <w:tcPr>
            <w:tcW w:w="1189" w:type="dxa"/>
            <w:shd w:val="clear" w:color="auto" w:fill="FFFF00"/>
          </w:tcPr>
          <w:p w:rsidR="00154668" w:rsidRPr="00F75093" w:rsidRDefault="00154668" w:rsidP="001A664F">
            <w:pPr>
              <w:rPr>
                <w:b/>
              </w:rPr>
            </w:pPr>
            <w:r w:rsidRPr="00F75093">
              <w:rPr>
                <w:b/>
              </w:rPr>
              <w:t>70%</w:t>
            </w:r>
          </w:p>
        </w:tc>
        <w:tc>
          <w:tcPr>
            <w:tcW w:w="1189" w:type="dxa"/>
            <w:shd w:val="clear" w:color="auto" w:fill="FFFF00"/>
          </w:tcPr>
          <w:p w:rsidR="00154668" w:rsidRPr="00F75093" w:rsidRDefault="00154668" w:rsidP="001A664F">
            <w:pPr>
              <w:rPr>
                <w:b/>
              </w:rPr>
            </w:pPr>
            <w:r w:rsidRPr="00F75093">
              <w:rPr>
                <w:b/>
              </w:rPr>
              <w:t>80%</w:t>
            </w:r>
          </w:p>
        </w:tc>
        <w:tc>
          <w:tcPr>
            <w:tcW w:w="1189" w:type="dxa"/>
            <w:shd w:val="clear" w:color="auto" w:fill="FFFF00"/>
          </w:tcPr>
          <w:p w:rsidR="00154668" w:rsidRPr="00F75093" w:rsidRDefault="00154668"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Default="0020752E" w:rsidP="001A664F">
            <w:r>
              <w:t>4</w:t>
            </w:r>
          </w:p>
        </w:tc>
        <w:tc>
          <w:tcPr>
            <w:tcW w:w="1189" w:type="dxa"/>
            <w:shd w:val="clear" w:color="auto" w:fill="FFFF00"/>
          </w:tcPr>
          <w:p w:rsidR="00A13E0E" w:rsidRDefault="0020752E" w:rsidP="001A664F">
            <w:r>
              <w:t>13</w:t>
            </w:r>
          </w:p>
        </w:tc>
        <w:tc>
          <w:tcPr>
            <w:tcW w:w="1189" w:type="dxa"/>
            <w:shd w:val="clear" w:color="auto" w:fill="FFFF00"/>
          </w:tcPr>
          <w:p w:rsidR="00A13E0E" w:rsidRDefault="00E17733" w:rsidP="001A664F">
            <w:r>
              <w:t>16</w:t>
            </w:r>
          </w:p>
        </w:tc>
        <w:tc>
          <w:tcPr>
            <w:tcW w:w="1189" w:type="dxa"/>
            <w:shd w:val="clear" w:color="auto" w:fill="FFFF00"/>
          </w:tcPr>
          <w:p w:rsidR="00A13E0E" w:rsidRDefault="00E17733" w:rsidP="001A664F">
            <w:r>
              <w:t>19</w:t>
            </w:r>
          </w:p>
        </w:tc>
        <w:tc>
          <w:tcPr>
            <w:tcW w:w="1189" w:type="dxa"/>
            <w:shd w:val="clear" w:color="auto" w:fill="FFFF00"/>
          </w:tcPr>
          <w:p w:rsidR="00A13E0E" w:rsidRDefault="00E17733" w:rsidP="001A664F">
            <w:r>
              <w:t>22</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2852F6" w:rsidP="001A664F">
            <w:r>
              <w:t>14</w:t>
            </w:r>
          </w:p>
        </w:tc>
        <w:tc>
          <w:tcPr>
            <w:tcW w:w="1189" w:type="dxa"/>
            <w:shd w:val="clear" w:color="auto" w:fill="FFFF00"/>
          </w:tcPr>
          <w:p w:rsidR="00A13E0E" w:rsidRDefault="002852F6" w:rsidP="001A664F">
            <w:r>
              <w:t>17</w:t>
            </w:r>
          </w:p>
        </w:tc>
        <w:tc>
          <w:tcPr>
            <w:tcW w:w="1189" w:type="dxa"/>
            <w:shd w:val="clear" w:color="auto" w:fill="FFFF00"/>
          </w:tcPr>
          <w:p w:rsidR="00A13E0E" w:rsidRDefault="002852F6" w:rsidP="001A664F">
            <w:r>
              <w:t>23</w:t>
            </w:r>
          </w:p>
        </w:tc>
        <w:tc>
          <w:tcPr>
            <w:tcW w:w="1189" w:type="dxa"/>
            <w:shd w:val="clear" w:color="auto" w:fill="FFFF00"/>
          </w:tcPr>
          <w:p w:rsidR="00A13E0E" w:rsidRDefault="002852F6" w:rsidP="001A664F">
            <w:r>
              <w:t>23</w:t>
            </w:r>
          </w:p>
        </w:tc>
        <w:tc>
          <w:tcPr>
            <w:tcW w:w="1189" w:type="dxa"/>
            <w:shd w:val="clear" w:color="auto" w:fill="FFFF00"/>
          </w:tcPr>
          <w:p w:rsidR="00A13E0E" w:rsidRDefault="002852F6" w:rsidP="001A664F">
            <w:r>
              <w:t>23</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bl>
    <w:p w:rsidR="00154668" w:rsidRDefault="00154668" w:rsidP="00154668">
      <w:pPr>
        <w:rPr>
          <w:lang w:val="en-US"/>
        </w:rPr>
      </w:pPr>
    </w:p>
    <w:p w:rsidR="00154668" w:rsidRPr="005D141F" w:rsidRDefault="00154668" w:rsidP="005249F1">
      <w:pPr>
        <w:jc w:val="center"/>
        <w:rPr>
          <w:b/>
          <w:lang w:val="en-US"/>
        </w:rPr>
      </w:pPr>
      <w:r>
        <w:rPr>
          <w:b/>
          <w:lang w:val="en-US"/>
        </w:rPr>
        <w:t>Table 3.2</w:t>
      </w:r>
      <w:r w:rsidRPr="005D141F">
        <w:rPr>
          <w:b/>
          <w:lang w:val="en-US"/>
        </w:rPr>
        <w:t>.</w:t>
      </w:r>
      <w:r>
        <w:rPr>
          <w:b/>
          <w:lang w:val="en-US"/>
        </w:rPr>
        <w:t>2</w:t>
      </w:r>
      <w:r w:rsidRPr="005D141F">
        <w:rPr>
          <w:b/>
          <w:lang w:val="en-US"/>
        </w:rPr>
        <w:t>.2: OTDOA</w:t>
      </w:r>
      <w:r w:rsidR="00A534EA">
        <w:rPr>
          <w:b/>
          <w:lang w:val="en-US"/>
        </w:rPr>
        <w:t xml:space="preserve"> </w:t>
      </w:r>
      <w:r w:rsidR="002134E4">
        <w:rPr>
          <w:b/>
          <w:lang w:val="en-US"/>
        </w:rPr>
        <w:t xml:space="preserve">vertical </w:t>
      </w:r>
      <w:r w:rsidR="00A534EA">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154668" w:rsidTr="005249F1">
        <w:trPr>
          <w:jc w:val="center"/>
        </w:trPr>
        <w:tc>
          <w:tcPr>
            <w:tcW w:w="2377" w:type="dxa"/>
            <w:shd w:val="clear" w:color="auto" w:fill="92D050"/>
          </w:tcPr>
          <w:p w:rsidR="00154668" w:rsidRPr="00F75093" w:rsidRDefault="00154668" w:rsidP="001A664F">
            <w:pPr>
              <w:rPr>
                <w:b/>
              </w:rPr>
            </w:pPr>
            <w:r>
              <w:rPr>
                <w:b/>
              </w:rPr>
              <w:t>Company</w:t>
            </w:r>
          </w:p>
        </w:tc>
        <w:tc>
          <w:tcPr>
            <w:tcW w:w="1190" w:type="dxa"/>
            <w:shd w:val="clear" w:color="auto" w:fill="92D050"/>
          </w:tcPr>
          <w:p w:rsidR="00154668" w:rsidRPr="00F75093" w:rsidRDefault="00154668" w:rsidP="001A664F">
            <w:pPr>
              <w:rPr>
                <w:b/>
              </w:rPr>
            </w:pPr>
            <w:r w:rsidRPr="00F75093">
              <w:rPr>
                <w:b/>
              </w:rPr>
              <w:t>40%</w:t>
            </w:r>
          </w:p>
        </w:tc>
        <w:tc>
          <w:tcPr>
            <w:tcW w:w="1189" w:type="dxa"/>
            <w:shd w:val="clear" w:color="auto" w:fill="92D050"/>
          </w:tcPr>
          <w:p w:rsidR="00154668" w:rsidRPr="00F75093" w:rsidRDefault="00154668" w:rsidP="001A664F">
            <w:pPr>
              <w:rPr>
                <w:b/>
              </w:rPr>
            </w:pPr>
            <w:r w:rsidRPr="00F75093">
              <w:rPr>
                <w:b/>
              </w:rPr>
              <w:t>50%</w:t>
            </w:r>
          </w:p>
        </w:tc>
        <w:tc>
          <w:tcPr>
            <w:tcW w:w="1189" w:type="dxa"/>
            <w:shd w:val="clear" w:color="auto" w:fill="92D050"/>
          </w:tcPr>
          <w:p w:rsidR="00154668" w:rsidRPr="00F75093" w:rsidRDefault="00154668" w:rsidP="001A664F">
            <w:pPr>
              <w:rPr>
                <w:b/>
              </w:rPr>
            </w:pPr>
            <w:r w:rsidRPr="00F75093">
              <w:rPr>
                <w:b/>
              </w:rPr>
              <w:t>70%</w:t>
            </w:r>
          </w:p>
        </w:tc>
        <w:tc>
          <w:tcPr>
            <w:tcW w:w="1189" w:type="dxa"/>
            <w:shd w:val="clear" w:color="auto" w:fill="92D050"/>
          </w:tcPr>
          <w:p w:rsidR="00154668" w:rsidRPr="00F75093" w:rsidRDefault="00154668" w:rsidP="001A664F">
            <w:pPr>
              <w:rPr>
                <w:b/>
              </w:rPr>
            </w:pPr>
            <w:r w:rsidRPr="00F75093">
              <w:rPr>
                <w:b/>
              </w:rPr>
              <w:t>80%</w:t>
            </w:r>
          </w:p>
        </w:tc>
        <w:tc>
          <w:tcPr>
            <w:tcW w:w="1189" w:type="dxa"/>
            <w:shd w:val="clear" w:color="auto" w:fill="92D050"/>
          </w:tcPr>
          <w:p w:rsidR="00154668" w:rsidRPr="00F75093" w:rsidRDefault="00154668"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Default="00E17733" w:rsidP="001A664F">
            <w:r>
              <w:t>3</w:t>
            </w:r>
          </w:p>
        </w:tc>
        <w:tc>
          <w:tcPr>
            <w:tcW w:w="1189" w:type="dxa"/>
            <w:shd w:val="clear" w:color="auto" w:fill="92D050"/>
          </w:tcPr>
          <w:p w:rsidR="00A13E0E" w:rsidRDefault="00E17733" w:rsidP="001A664F">
            <w:r>
              <w:t>5</w:t>
            </w:r>
          </w:p>
        </w:tc>
        <w:tc>
          <w:tcPr>
            <w:tcW w:w="1189" w:type="dxa"/>
            <w:shd w:val="clear" w:color="auto" w:fill="92D050"/>
          </w:tcPr>
          <w:p w:rsidR="00A13E0E" w:rsidRDefault="00E17733" w:rsidP="001A664F">
            <w:r>
              <w:t>10</w:t>
            </w:r>
          </w:p>
        </w:tc>
        <w:tc>
          <w:tcPr>
            <w:tcW w:w="1189" w:type="dxa"/>
            <w:shd w:val="clear" w:color="auto" w:fill="92D050"/>
          </w:tcPr>
          <w:p w:rsidR="00A13E0E" w:rsidRDefault="00E17733" w:rsidP="001A664F">
            <w:r>
              <w:t>13</w:t>
            </w:r>
          </w:p>
        </w:tc>
        <w:tc>
          <w:tcPr>
            <w:tcW w:w="1189" w:type="dxa"/>
            <w:shd w:val="clear" w:color="auto" w:fill="92D050"/>
          </w:tcPr>
          <w:p w:rsidR="00A13E0E" w:rsidRDefault="00E17733" w:rsidP="001A664F">
            <w:r>
              <w:t>18</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bl>
    <w:p w:rsidR="00154668" w:rsidRDefault="00154668" w:rsidP="00154668">
      <w:pPr>
        <w:rPr>
          <w:lang w:val="en-US"/>
        </w:rPr>
      </w:pPr>
    </w:p>
    <w:p w:rsidR="000D030B" w:rsidRPr="004B513A" w:rsidRDefault="000D030B" w:rsidP="000D030B">
      <w:pPr>
        <w:rPr>
          <w:b/>
          <w:lang w:val="en-US"/>
        </w:rPr>
      </w:pPr>
      <w:r w:rsidRPr="004B513A">
        <w:rPr>
          <w:b/>
          <w:lang w:val="en-US"/>
        </w:rPr>
        <w:t>Observation</w:t>
      </w:r>
      <w:r>
        <w:rPr>
          <w:b/>
          <w:lang w:val="en-US"/>
        </w:rPr>
        <w:t xml:space="preserve"> 4</w:t>
      </w:r>
      <w:r w:rsidRPr="004B513A">
        <w:rPr>
          <w:b/>
          <w:lang w:val="en-US"/>
        </w:rPr>
        <w:t>:</w:t>
      </w:r>
    </w:p>
    <w:p w:rsidR="000D030B" w:rsidRDefault="000D030B" w:rsidP="000D030B">
      <w:pPr>
        <w:pStyle w:val="ListParagraph"/>
        <w:numPr>
          <w:ilvl w:val="0"/>
          <w:numId w:val="48"/>
        </w:numPr>
      </w:pPr>
      <w:r>
        <w:t xml:space="preserve">For </w:t>
      </w:r>
      <w:r w:rsidRPr="002B204F">
        <w:t xml:space="preserve">Outdoor macro + </w:t>
      </w:r>
      <w:r>
        <w:t xml:space="preserve">dense in </w:t>
      </w:r>
      <w:r w:rsidRPr="002B204F">
        <w:t>door small cell scenarios</w:t>
      </w:r>
      <w:r>
        <w:t xml:space="preserve">, existing CID methods is able to provide vertical accuracy of 1-4 meters with 80%. </w:t>
      </w:r>
    </w:p>
    <w:p w:rsidR="000D030B" w:rsidRDefault="000D030B" w:rsidP="00154668">
      <w:pPr>
        <w:rPr>
          <w:lang w:val="en-US"/>
        </w:rPr>
      </w:pPr>
    </w:p>
    <w:p w:rsidR="00922DAB" w:rsidRDefault="00922DAB" w:rsidP="00922DAB">
      <w:pPr>
        <w:pStyle w:val="Heading1"/>
        <w:rPr>
          <w:lang w:val="en-US" w:eastAsia="ko-KR"/>
        </w:rPr>
      </w:pPr>
      <w:r>
        <w:rPr>
          <w:lang w:val="en-US" w:eastAsia="ko-KR"/>
        </w:rPr>
        <w:t>Conclusion</w:t>
      </w:r>
    </w:p>
    <w:p w:rsidR="00B10C78" w:rsidRDefault="00922DAB" w:rsidP="00BD1338">
      <w:pPr>
        <w:rPr>
          <w:lang w:val="en-US" w:eastAsia="ko-KR"/>
        </w:rPr>
      </w:pPr>
      <w:r>
        <w:rPr>
          <w:lang w:val="en-US" w:eastAsia="ko-KR"/>
        </w:rPr>
        <w:t>In this contribution, we summarized the baseline</w:t>
      </w:r>
      <w:r w:rsidR="00B10C78">
        <w:rPr>
          <w:lang w:val="en-US" w:eastAsia="ko-KR"/>
        </w:rPr>
        <w:t xml:space="preserve"> evaluation results submitted by companies so far [2-6].</w:t>
      </w:r>
      <w:r w:rsidR="00127DAE">
        <w:rPr>
          <w:lang w:val="en-US" w:eastAsia="ko-KR"/>
        </w:rPr>
        <w:t xml:space="preserve"> We have the following observations and proposal.</w:t>
      </w:r>
    </w:p>
    <w:p w:rsidR="00127DAE" w:rsidRDefault="00127DAE" w:rsidP="00BD1338">
      <w:pPr>
        <w:rPr>
          <w:lang w:val="en-US" w:eastAsia="ko-KR"/>
        </w:rPr>
      </w:pPr>
    </w:p>
    <w:p w:rsidR="00127DAE" w:rsidRDefault="00127DAE" w:rsidP="00127DAE">
      <w:pPr>
        <w:rPr>
          <w:b/>
          <w:lang w:val="en-US"/>
        </w:rPr>
      </w:pPr>
      <w:r w:rsidRPr="004B513A">
        <w:rPr>
          <w:b/>
          <w:lang w:val="en-US"/>
        </w:rPr>
        <w:t>Observation</w:t>
      </w:r>
      <w:r>
        <w:rPr>
          <w:b/>
          <w:lang w:val="en-US"/>
        </w:rPr>
        <w:t>s</w:t>
      </w:r>
      <w:r w:rsidRPr="004B513A">
        <w:rPr>
          <w:b/>
          <w:lang w:val="en-US"/>
        </w:rPr>
        <w:t>:</w:t>
      </w:r>
    </w:p>
    <w:p w:rsidR="00127DAE" w:rsidRPr="005249F1" w:rsidRDefault="00127DAE" w:rsidP="00127DAE">
      <w:pPr>
        <w:rPr>
          <w:u w:val="single"/>
          <w:lang w:val="en-US"/>
        </w:rPr>
      </w:pPr>
      <w:r w:rsidRPr="005249F1">
        <w:rPr>
          <w:u w:val="single"/>
          <w:lang w:val="en-US"/>
        </w:rPr>
        <w:t>Horizontal Accuracy:</w:t>
      </w:r>
    </w:p>
    <w:p w:rsidR="00127DAE" w:rsidRDefault="00127DAE" w:rsidP="00127DAE">
      <w:pPr>
        <w:pStyle w:val="ListParagraph"/>
        <w:numPr>
          <w:ilvl w:val="0"/>
          <w:numId w:val="48"/>
        </w:numPr>
      </w:pPr>
      <w:r>
        <w:t xml:space="preserve">For </w:t>
      </w:r>
      <w:r w:rsidRPr="002B204F">
        <w:t xml:space="preserve">Outdoor macro + outdoor small cell scenarios </w:t>
      </w:r>
      <w:r>
        <w:t xml:space="preserve">with deployed small cells: </w:t>
      </w:r>
    </w:p>
    <w:p w:rsidR="00127DAE" w:rsidRDefault="00127DAE" w:rsidP="00127DAE">
      <w:pPr>
        <w:pStyle w:val="ListParagraph"/>
        <w:numPr>
          <w:ilvl w:val="1"/>
          <w:numId w:val="48"/>
        </w:numPr>
      </w:pPr>
      <w:r>
        <w:t xml:space="preserve">Existing OTDOA method can meet the horizontal accuracy threshold of 50 meters with at least 80%. </w:t>
      </w:r>
    </w:p>
    <w:p w:rsidR="00127DAE" w:rsidRDefault="00127DAE" w:rsidP="00127DAE">
      <w:pPr>
        <w:pStyle w:val="ListParagraph"/>
        <w:numPr>
          <w:ilvl w:val="0"/>
          <w:numId w:val="48"/>
        </w:numPr>
      </w:pPr>
      <w:r>
        <w:t xml:space="preserve">For </w:t>
      </w:r>
      <w:r w:rsidRPr="002B204F">
        <w:t>Outdoor macro</w:t>
      </w:r>
      <w:r>
        <w:t xml:space="preserve">-only </w:t>
      </w:r>
      <w:r w:rsidRPr="002B204F">
        <w:t>scenario</w:t>
      </w:r>
      <w:r>
        <w:t xml:space="preserve">: </w:t>
      </w:r>
    </w:p>
    <w:p w:rsidR="00127DAE" w:rsidRDefault="00127DAE" w:rsidP="00127DAE">
      <w:pPr>
        <w:pStyle w:val="ListParagraph"/>
        <w:numPr>
          <w:ilvl w:val="1"/>
          <w:numId w:val="48"/>
        </w:numPr>
      </w:pPr>
      <w:r>
        <w:t xml:space="preserve">Existing OTDOA method can meet the horizontal accuracy threshold of 50 meters with at least 70%. </w:t>
      </w:r>
    </w:p>
    <w:p w:rsidR="00127DAE" w:rsidRPr="004B513A" w:rsidRDefault="00127DAE" w:rsidP="00127DAE">
      <w:pPr>
        <w:pStyle w:val="ListParagraph"/>
        <w:numPr>
          <w:ilvl w:val="1"/>
          <w:numId w:val="48"/>
        </w:numPr>
      </w:pPr>
      <w:r>
        <w:t xml:space="preserve">All company’s results </w:t>
      </w:r>
      <w:proofErr w:type="gramStart"/>
      <w:r>
        <w:t>except</w:t>
      </w:r>
      <w:proofErr w:type="gramEnd"/>
      <w:r>
        <w:t xml:space="preserve"> one show that OTDOA can meet the horizontal 50 meter threshold with at least 80%.   </w:t>
      </w:r>
    </w:p>
    <w:p w:rsidR="00127DAE" w:rsidRDefault="00127DAE" w:rsidP="00127DAE">
      <w:pPr>
        <w:pStyle w:val="ListParagraph"/>
        <w:numPr>
          <w:ilvl w:val="0"/>
          <w:numId w:val="48"/>
        </w:numPr>
      </w:pPr>
      <w:r>
        <w:t xml:space="preserve">For </w:t>
      </w:r>
      <w:r w:rsidRPr="00326485">
        <w:t xml:space="preserve">Outdoor macro + </w:t>
      </w:r>
      <w:r>
        <w:t xml:space="preserve">dense </w:t>
      </w:r>
      <w:r w:rsidRPr="00326485">
        <w:t>indoor small cell scenarios</w:t>
      </w:r>
      <w:r>
        <w:t xml:space="preserve">: </w:t>
      </w:r>
    </w:p>
    <w:p w:rsidR="00127DAE" w:rsidRDefault="00127DAE" w:rsidP="00127DAE">
      <w:pPr>
        <w:pStyle w:val="ListParagraph"/>
        <w:numPr>
          <w:ilvl w:val="1"/>
          <w:numId w:val="48"/>
        </w:numPr>
      </w:pPr>
      <w:r>
        <w:t xml:space="preserve">Existing CID and OTDOA methods can meet the horizontal accuracy threshold of 50 meters with at least 80%. </w:t>
      </w:r>
    </w:p>
    <w:p w:rsidR="00127DAE" w:rsidRPr="004B513A" w:rsidRDefault="00127DAE" w:rsidP="00127DAE">
      <w:pPr>
        <w:rPr>
          <w:u w:val="single"/>
          <w:lang w:val="en-US"/>
        </w:rPr>
      </w:pPr>
      <w:r>
        <w:rPr>
          <w:u w:val="single"/>
          <w:lang w:val="en-US"/>
        </w:rPr>
        <w:t>Vertic</w:t>
      </w:r>
      <w:r w:rsidRPr="004B513A">
        <w:rPr>
          <w:u w:val="single"/>
          <w:lang w:val="en-US"/>
        </w:rPr>
        <w:t>al Accuracy:</w:t>
      </w:r>
    </w:p>
    <w:p w:rsidR="00127DAE" w:rsidRDefault="00127DAE" w:rsidP="00127DAE">
      <w:pPr>
        <w:pStyle w:val="ListParagraph"/>
        <w:numPr>
          <w:ilvl w:val="0"/>
          <w:numId w:val="48"/>
        </w:numPr>
      </w:pPr>
      <w:r>
        <w:t xml:space="preserve">For </w:t>
      </w:r>
      <w:r w:rsidRPr="002B204F">
        <w:t>Outdoor macro + outdoor small cell scenarios</w:t>
      </w:r>
      <w:r>
        <w:t xml:space="preserve">, existing CID and OTDOA methods are able to provide vertical accuracy on the order of 10s to 30s meters with 80%. </w:t>
      </w:r>
    </w:p>
    <w:p w:rsidR="00127DAE" w:rsidRDefault="00127DAE" w:rsidP="00127DAE">
      <w:pPr>
        <w:pStyle w:val="ListParagraph"/>
        <w:numPr>
          <w:ilvl w:val="0"/>
          <w:numId w:val="48"/>
        </w:numPr>
      </w:pPr>
      <w:r>
        <w:t xml:space="preserve">For </w:t>
      </w:r>
      <w:r w:rsidRPr="002B204F">
        <w:t xml:space="preserve">Outdoor macro + </w:t>
      </w:r>
      <w:r>
        <w:t xml:space="preserve">dense in </w:t>
      </w:r>
      <w:r w:rsidRPr="002B204F">
        <w:t>door small cell scenarios</w:t>
      </w:r>
      <w:r>
        <w:t xml:space="preserve">, existing CID methods is able to provide vertical accuracy of 1-4 meters with 80%. </w:t>
      </w:r>
    </w:p>
    <w:p w:rsidR="00127DAE" w:rsidRDefault="00127DAE" w:rsidP="00BD1338">
      <w:pPr>
        <w:rPr>
          <w:lang w:val="en-US" w:eastAsia="ko-KR"/>
        </w:rPr>
      </w:pPr>
    </w:p>
    <w:p w:rsidR="00127DAE" w:rsidRDefault="00127DAE" w:rsidP="00127DAE">
      <w:pPr>
        <w:rPr>
          <w:b/>
          <w:lang w:val="en-US"/>
        </w:rPr>
      </w:pPr>
      <w:r>
        <w:rPr>
          <w:b/>
          <w:lang w:val="en-US"/>
        </w:rPr>
        <w:t>Proposal</w:t>
      </w:r>
      <w:r w:rsidRPr="004B513A">
        <w:rPr>
          <w:b/>
          <w:lang w:val="en-US"/>
        </w:rPr>
        <w:t>:</w:t>
      </w:r>
    </w:p>
    <w:p w:rsidR="00127DAE" w:rsidRDefault="00127DAE" w:rsidP="005249F1">
      <w:pPr>
        <w:pStyle w:val="ListParagraph"/>
        <w:numPr>
          <w:ilvl w:val="0"/>
          <w:numId w:val="49"/>
        </w:numPr>
      </w:pPr>
      <w:r w:rsidRPr="005249F1">
        <w:t>Capture</w:t>
      </w:r>
      <w:r>
        <w:t xml:space="preserve"> above Tables summarizing </w:t>
      </w:r>
      <w:r w:rsidR="009B6704">
        <w:t xml:space="preserve">the </w:t>
      </w:r>
      <w:r>
        <w:t>evaluation results in TR37.857.</w:t>
      </w:r>
    </w:p>
    <w:p w:rsidR="00127DAE" w:rsidRPr="009B6704" w:rsidRDefault="00127DAE" w:rsidP="005249F1">
      <w:pPr>
        <w:pStyle w:val="ListParagraph"/>
        <w:numPr>
          <w:ilvl w:val="0"/>
          <w:numId w:val="49"/>
        </w:numPr>
      </w:pPr>
      <w:r>
        <w:t xml:space="preserve">Capture above </w:t>
      </w:r>
      <w:r w:rsidR="009B6704">
        <w:t>O</w:t>
      </w:r>
      <w:r>
        <w:t xml:space="preserve">bservations </w:t>
      </w:r>
      <w:r w:rsidR="009B6704">
        <w:t>summarizing</w:t>
      </w:r>
      <w:r>
        <w:t xml:space="preserve"> the evaluation results in TR37.857.</w:t>
      </w:r>
    </w:p>
    <w:p w:rsidR="00361CB2" w:rsidRPr="00BD1338" w:rsidRDefault="00361CB2" w:rsidP="00BD1338">
      <w:pPr>
        <w:rPr>
          <w:lang w:val="en-US" w:eastAsia="ko-KR"/>
        </w:rPr>
      </w:pPr>
    </w:p>
    <w:p w:rsidR="008C48FC" w:rsidRPr="008C48FC" w:rsidRDefault="00B35250" w:rsidP="008C48FC">
      <w:pPr>
        <w:pStyle w:val="Heading1"/>
        <w:rPr>
          <w:lang w:val="en-US"/>
        </w:rPr>
      </w:pPr>
      <w:r w:rsidRPr="00183D4A">
        <w:rPr>
          <w:lang w:val="en-US"/>
        </w:rPr>
        <w:t>References</w:t>
      </w:r>
    </w:p>
    <w:p w:rsidR="00A31819" w:rsidRPr="00A31819" w:rsidRDefault="00A31819" w:rsidP="00A31819">
      <w:pPr>
        <w:rPr>
          <w:lang w:val="en-US"/>
        </w:rPr>
      </w:pPr>
    </w:p>
    <w:p w:rsidR="00A31819" w:rsidRDefault="00A31819" w:rsidP="00A31819">
      <w:pPr>
        <w:pStyle w:val="references"/>
      </w:pPr>
      <w:r>
        <w:t>R1-150856, TP for TR37.857 Study on Indoor Positioning Enhancements for UTRA and LTE, NextNav.</w:t>
      </w:r>
    </w:p>
    <w:p w:rsidR="00BD092F" w:rsidRDefault="00BD092F" w:rsidP="00BD092F">
      <w:pPr>
        <w:pStyle w:val="references"/>
        <w:numPr>
          <w:ilvl w:val="0"/>
          <w:numId w:val="0"/>
        </w:numPr>
        <w:ind w:left="360"/>
      </w:pPr>
    </w:p>
    <w:p w:rsidR="00931400" w:rsidRDefault="00880F3B" w:rsidP="00BD092F">
      <w:pPr>
        <w:pStyle w:val="references"/>
      </w:pPr>
      <w:r>
        <w:t>R1-152516, Updated Baseline Evaluation Results of OTDOA, Ericsson.</w:t>
      </w:r>
    </w:p>
    <w:p w:rsidR="00005CD1" w:rsidRDefault="00005CD1" w:rsidP="00005CD1">
      <w:pPr>
        <w:pStyle w:val="ListParagraph"/>
      </w:pPr>
    </w:p>
    <w:p w:rsidR="00005CD1" w:rsidRDefault="00005CD1" w:rsidP="00BD092F">
      <w:pPr>
        <w:pStyle w:val="references"/>
      </w:pPr>
      <w:r>
        <w:t>R1-151868, Evaulation Results for OTDOA and Hybrid for Indoor Positioning, Huawei HiSilicon.</w:t>
      </w:r>
    </w:p>
    <w:p w:rsidR="00005CD1" w:rsidRDefault="00005CD1" w:rsidP="00005CD1">
      <w:pPr>
        <w:pStyle w:val="ListParagraph"/>
      </w:pPr>
    </w:p>
    <w:p w:rsidR="00005CD1" w:rsidRDefault="00005CD1" w:rsidP="00BD092F">
      <w:pPr>
        <w:pStyle w:val="references"/>
      </w:pPr>
      <w:r>
        <w:t>R1-151443, System Level Analysis of Indoor User Positioning Using OTDOA, Intel Corporation.</w:t>
      </w:r>
    </w:p>
    <w:p w:rsidR="00005CD1" w:rsidRDefault="00005CD1" w:rsidP="00005CD1">
      <w:pPr>
        <w:pStyle w:val="ListParagraph"/>
      </w:pPr>
    </w:p>
    <w:p w:rsidR="00005CD1" w:rsidRDefault="00005CD1" w:rsidP="00BD092F">
      <w:pPr>
        <w:pStyle w:val="references"/>
      </w:pPr>
      <w:r>
        <w:t>R1-151539, Initial Baseline Evalaution Results for Indoor Positioning, LG Electronics.</w:t>
      </w:r>
    </w:p>
    <w:p w:rsidR="00005CD1" w:rsidRDefault="00005CD1" w:rsidP="00005CD1">
      <w:pPr>
        <w:pStyle w:val="ListParagraph"/>
      </w:pPr>
    </w:p>
    <w:p w:rsidR="00005CD1" w:rsidRDefault="00005CD1" w:rsidP="00BD092F">
      <w:pPr>
        <w:pStyle w:val="references"/>
      </w:pPr>
      <w:r>
        <w:t>R1-151418, Indoor Positioning Simulation Results, Qualcomm Incorporated.</w:t>
      </w:r>
    </w:p>
    <w:sectPr w:rsidR="00005CD1" w:rsidSect="00701470">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15D" w:rsidRDefault="000C215D">
      <w:r>
        <w:separator/>
      </w:r>
    </w:p>
  </w:endnote>
  <w:endnote w:type="continuationSeparator" w:id="0">
    <w:p w:rsidR="000C215D" w:rsidRDefault="000C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DAB" w:rsidRDefault="00922D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7AF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7AF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15D" w:rsidRDefault="000C215D">
      <w:r>
        <w:separator/>
      </w:r>
    </w:p>
  </w:footnote>
  <w:footnote w:type="continuationSeparator" w:id="0">
    <w:p w:rsidR="000C215D" w:rsidRDefault="000C2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DAB" w:rsidRDefault="00922D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046"/>
        </w:tabs>
        <w:ind w:left="80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337052"/>
    <w:multiLevelType w:val="hybridMultilevel"/>
    <w:tmpl w:val="D9843882"/>
    <w:lvl w:ilvl="0" w:tplc="B0A41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7E62726"/>
    <w:multiLevelType w:val="hybridMultilevel"/>
    <w:tmpl w:val="FBC20A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83BBF"/>
    <w:multiLevelType w:val="hybridMultilevel"/>
    <w:tmpl w:val="B9A8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A2651E"/>
    <w:multiLevelType w:val="hybridMultilevel"/>
    <w:tmpl w:val="D75A1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5B5D8A"/>
    <w:multiLevelType w:val="hybridMultilevel"/>
    <w:tmpl w:val="F1C6D95A"/>
    <w:lvl w:ilvl="0" w:tplc="015EB744">
      <w:start w:val="1"/>
      <w:numFmt w:val="decimal"/>
      <w:lvlText w:val="Observation %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5AD08AA"/>
    <w:multiLevelType w:val="hybridMultilevel"/>
    <w:tmpl w:val="225EB5E6"/>
    <w:lvl w:ilvl="0" w:tplc="D8585890">
      <w:start w:val="1"/>
      <w:numFmt w:val="bullet"/>
      <w:lvlText w:val=""/>
      <w:lvlJc w:val="left"/>
      <w:pPr>
        <w:tabs>
          <w:tab w:val="num" w:pos="360"/>
        </w:tabs>
        <w:ind w:left="360" w:hanging="360"/>
      </w:pPr>
      <w:rPr>
        <w:rFonts w:ascii="Symbol" w:hAnsi="Symbol" w:hint="default"/>
      </w:rPr>
    </w:lvl>
    <w:lvl w:ilvl="1" w:tplc="E0FA50C8">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7702398"/>
    <w:multiLevelType w:val="hybridMultilevel"/>
    <w:tmpl w:val="7FBA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2B58D6"/>
    <w:multiLevelType w:val="hybridMultilevel"/>
    <w:tmpl w:val="45BA4770"/>
    <w:lvl w:ilvl="0" w:tplc="CD9C77FA">
      <w:start w:val="1"/>
      <w:numFmt w:val="decimal"/>
      <w:lvlText w:val="Observation %1."/>
      <w:lvlJc w:val="left"/>
      <w:pPr>
        <w:tabs>
          <w:tab w:val="num" w:pos="432"/>
        </w:tabs>
        <w:ind w:left="1440" w:hanging="144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BD95BA8"/>
    <w:multiLevelType w:val="hybridMultilevel"/>
    <w:tmpl w:val="0E5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6D4FBA"/>
    <w:multiLevelType w:val="hybridMultilevel"/>
    <w:tmpl w:val="E494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7C6941"/>
    <w:multiLevelType w:val="hybridMultilevel"/>
    <w:tmpl w:val="48881376"/>
    <w:lvl w:ilvl="0" w:tplc="DD56C7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4A97964"/>
    <w:multiLevelType w:val="hybridMultilevel"/>
    <w:tmpl w:val="B1301EC4"/>
    <w:lvl w:ilvl="0" w:tplc="EDD00C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6D749E"/>
    <w:multiLevelType w:val="hybridMultilevel"/>
    <w:tmpl w:val="67BE4A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7B28D7"/>
    <w:multiLevelType w:val="hybridMultilevel"/>
    <w:tmpl w:val="426CB24A"/>
    <w:lvl w:ilvl="0" w:tplc="179ABA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A242440"/>
    <w:multiLevelType w:val="hybridMultilevel"/>
    <w:tmpl w:val="C7C2F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874336"/>
    <w:multiLevelType w:val="hybridMultilevel"/>
    <w:tmpl w:val="7FBA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9">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40">
    <w:nsid w:val="7ECD55F1"/>
    <w:multiLevelType w:val="hybridMultilevel"/>
    <w:tmpl w:val="86501C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2"/>
  </w:num>
  <w:num w:numId="4">
    <w:abstractNumId w:val="24"/>
  </w:num>
  <w:num w:numId="5">
    <w:abstractNumId w:val="16"/>
  </w:num>
  <w:num w:numId="6">
    <w:abstractNumId w:val="26"/>
  </w:num>
  <w:num w:numId="7">
    <w:abstractNumId w:val="33"/>
  </w:num>
  <w:num w:numId="8">
    <w:abstractNumId w:val="17"/>
  </w:num>
  <w:num w:numId="9">
    <w:abstractNumId w:val="38"/>
  </w:num>
  <w:num w:numId="10">
    <w:abstractNumId w:val="25"/>
  </w:num>
  <w:num w:numId="11">
    <w:abstractNumId w:val="13"/>
  </w:num>
  <w:num w:numId="12">
    <w:abstractNumId w:val="2"/>
  </w:num>
  <w:num w:numId="13">
    <w:abstractNumId w:val="1"/>
  </w:num>
  <w:num w:numId="14">
    <w:abstractNumId w:val="0"/>
  </w:num>
  <w:num w:numId="15">
    <w:abstractNumId w:val="30"/>
  </w:num>
  <w:num w:numId="16">
    <w:abstractNumId w:val="39"/>
  </w:num>
  <w:num w:numId="17">
    <w:abstractNumId w:val="36"/>
  </w:num>
  <w:num w:numId="18">
    <w:abstractNumId w:val="27"/>
  </w:num>
  <w:num w:numId="19">
    <w:abstractNumId w:val="32"/>
  </w:num>
  <w:num w:numId="20">
    <w:abstractNumId w:val="21"/>
  </w:num>
  <w:num w:numId="21">
    <w:abstractNumId w:val="35"/>
  </w:num>
  <w:num w:numId="22">
    <w:abstractNumId w:val="15"/>
  </w:num>
  <w:num w:numId="23">
    <w:abstractNumId w:val="3"/>
  </w:num>
  <w:num w:numId="24">
    <w:abstractNumId w:val="3"/>
  </w:num>
  <w:num w:numId="25">
    <w:abstractNumId w:val="5"/>
  </w:num>
  <w:num w:numId="26">
    <w:abstractNumId w:val="1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num>
  <w:num w:numId="30">
    <w:abstractNumId w:val="19"/>
  </w:num>
  <w:num w:numId="31">
    <w:abstractNumId w:val="31"/>
  </w:num>
  <w:num w:numId="32">
    <w:abstractNumId w:val="40"/>
  </w:num>
  <w:num w:numId="33">
    <w:abstractNumId w:val="3"/>
  </w:num>
  <w:num w:numId="34">
    <w:abstractNumId w:val="29"/>
  </w:num>
  <w:num w:numId="35">
    <w:abstractNumId w:val="6"/>
  </w:num>
  <w:num w:numId="36">
    <w:abstractNumId w:val="11"/>
  </w:num>
  <w:num w:numId="37">
    <w:abstractNumId w:val="18"/>
  </w:num>
  <w:num w:numId="38">
    <w:abstractNumId w:val="37"/>
  </w:num>
  <w:num w:numId="39">
    <w:abstractNumId w:val="23"/>
  </w:num>
  <w:num w:numId="40">
    <w:abstractNumId w:val="9"/>
  </w:num>
  <w:num w:numId="41">
    <w:abstractNumId w:val="12"/>
  </w:num>
  <w:num w:numId="42">
    <w:abstractNumId w:val="34"/>
  </w:num>
  <w:num w:numId="43">
    <w:abstractNumId w:val="4"/>
  </w:num>
  <w:num w:numId="44">
    <w:abstractNumId w:val="3"/>
  </w:num>
  <w:num w:numId="45">
    <w:abstractNumId w:val="3"/>
  </w:num>
  <w:num w:numId="46">
    <w:abstractNumId w:val="3"/>
  </w:num>
  <w:num w:numId="47">
    <w:abstractNumId w:val="3"/>
  </w:num>
  <w:num w:numId="48">
    <w:abstractNumId w:val="8"/>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32"/>
    <w:rsid w:val="000006E1"/>
    <w:rsid w:val="00001889"/>
    <w:rsid w:val="00002517"/>
    <w:rsid w:val="000025D2"/>
    <w:rsid w:val="00002A37"/>
    <w:rsid w:val="00002D87"/>
    <w:rsid w:val="0000439F"/>
    <w:rsid w:val="00004FDC"/>
    <w:rsid w:val="00005326"/>
    <w:rsid w:val="00005A3B"/>
    <w:rsid w:val="00005CD1"/>
    <w:rsid w:val="00006446"/>
    <w:rsid w:val="00006896"/>
    <w:rsid w:val="000068E9"/>
    <w:rsid w:val="00006E5D"/>
    <w:rsid w:val="00007CDC"/>
    <w:rsid w:val="00007D9C"/>
    <w:rsid w:val="00010F36"/>
    <w:rsid w:val="00011504"/>
    <w:rsid w:val="00011B28"/>
    <w:rsid w:val="00011D15"/>
    <w:rsid w:val="00015D15"/>
    <w:rsid w:val="000200AB"/>
    <w:rsid w:val="000207A1"/>
    <w:rsid w:val="0002138F"/>
    <w:rsid w:val="000213E1"/>
    <w:rsid w:val="00021747"/>
    <w:rsid w:val="00024C8A"/>
    <w:rsid w:val="0002564D"/>
    <w:rsid w:val="00025A20"/>
    <w:rsid w:val="00025ECA"/>
    <w:rsid w:val="00027C1E"/>
    <w:rsid w:val="00027E06"/>
    <w:rsid w:val="000312AB"/>
    <w:rsid w:val="00031CC5"/>
    <w:rsid w:val="00031FA3"/>
    <w:rsid w:val="000324E7"/>
    <w:rsid w:val="000325B8"/>
    <w:rsid w:val="000328E8"/>
    <w:rsid w:val="00033A86"/>
    <w:rsid w:val="00033F19"/>
    <w:rsid w:val="000342EE"/>
    <w:rsid w:val="0003446F"/>
    <w:rsid w:val="00034C15"/>
    <w:rsid w:val="000353AC"/>
    <w:rsid w:val="00035411"/>
    <w:rsid w:val="00036BA1"/>
    <w:rsid w:val="00036CFA"/>
    <w:rsid w:val="000411F1"/>
    <w:rsid w:val="000422E2"/>
    <w:rsid w:val="000428EB"/>
    <w:rsid w:val="00042F22"/>
    <w:rsid w:val="000444EF"/>
    <w:rsid w:val="0004471E"/>
    <w:rsid w:val="000450D7"/>
    <w:rsid w:val="00045284"/>
    <w:rsid w:val="000477A2"/>
    <w:rsid w:val="000512D4"/>
    <w:rsid w:val="000516F1"/>
    <w:rsid w:val="0005176B"/>
    <w:rsid w:val="00052A07"/>
    <w:rsid w:val="000534E3"/>
    <w:rsid w:val="00055A7F"/>
    <w:rsid w:val="0005606A"/>
    <w:rsid w:val="00057117"/>
    <w:rsid w:val="00057956"/>
    <w:rsid w:val="0006059C"/>
    <w:rsid w:val="000616E7"/>
    <w:rsid w:val="00061710"/>
    <w:rsid w:val="00061711"/>
    <w:rsid w:val="0006234F"/>
    <w:rsid w:val="00062C1D"/>
    <w:rsid w:val="00063B81"/>
    <w:rsid w:val="00064732"/>
    <w:rsid w:val="0006487E"/>
    <w:rsid w:val="00065326"/>
    <w:rsid w:val="0006556D"/>
    <w:rsid w:val="00065E1A"/>
    <w:rsid w:val="000665E0"/>
    <w:rsid w:val="00067918"/>
    <w:rsid w:val="00070CD4"/>
    <w:rsid w:val="00070D0B"/>
    <w:rsid w:val="00074A53"/>
    <w:rsid w:val="00074AE1"/>
    <w:rsid w:val="00075A2C"/>
    <w:rsid w:val="00077E5F"/>
    <w:rsid w:val="0008036A"/>
    <w:rsid w:val="0008134B"/>
    <w:rsid w:val="00081A39"/>
    <w:rsid w:val="00081AE6"/>
    <w:rsid w:val="000855EB"/>
    <w:rsid w:val="0008593F"/>
    <w:rsid w:val="00085B52"/>
    <w:rsid w:val="000866F2"/>
    <w:rsid w:val="00086F49"/>
    <w:rsid w:val="00087236"/>
    <w:rsid w:val="00087FA7"/>
    <w:rsid w:val="0009009F"/>
    <w:rsid w:val="00091557"/>
    <w:rsid w:val="000924C1"/>
    <w:rsid w:val="000924F0"/>
    <w:rsid w:val="00092678"/>
    <w:rsid w:val="000928C3"/>
    <w:rsid w:val="00093020"/>
    <w:rsid w:val="000932E8"/>
    <w:rsid w:val="00093474"/>
    <w:rsid w:val="000935A6"/>
    <w:rsid w:val="0009375D"/>
    <w:rsid w:val="00094C95"/>
    <w:rsid w:val="0009510F"/>
    <w:rsid w:val="00095F97"/>
    <w:rsid w:val="00096477"/>
    <w:rsid w:val="00097C44"/>
    <w:rsid w:val="000A042A"/>
    <w:rsid w:val="000A1B7B"/>
    <w:rsid w:val="000A56F2"/>
    <w:rsid w:val="000A7FA1"/>
    <w:rsid w:val="000B05E1"/>
    <w:rsid w:val="000B2719"/>
    <w:rsid w:val="000B37D7"/>
    <w:rsid w:val="000B3A8F"/>
    <w:rsid w:val="000B4AB9"/>
    <w:rsid w:val="000B58C3"/>
    <w:rsid w:val="000B60C5"/>
    <w:rsid w:val="000B61E9"/>
    <w:rsid w:val="000B6370"/>
    <w:rsid w:val="000B6D3C"/>
    <w:rsid w:val="000C165A"/>
    <w:rsid w:val="000C1AE7"/>
    <w:rsid w:val="000C2110"/>
    <w:rsid w:val="000C215D"/>
    <w:rsid w:val="000C2921"/>
    <w:rsid w:val="000C2E19"/>
    <w:rsid w:val="000C3576"/>
    <w:rsid w:val="000C4F22"/>
    <w:rsid w:val="000C5D16"/>
    <w:rsid w:val="000C5DC3"/>
    <w:rsid w:val="000C7F61"/>
    <w:rsid w:val="000D030B"/>
    <w:rsid w:val="000D0D07"/>
    <w:rsid w:val="000D1605"/>
    <w:rsid w:val="000D1A6E"/>
    <w:rsid w:val="000D2669"/>
    <w:rsid w:val="000D33BC"/>
    <w:rsid w:val="000D369E"/>
    <w:rsid w:val="000D39D8"/>
    <w:rsid w:val="000D4797"/>
    <w:rsid w:val="000D7726"/>
    <w:rsid w:val="000D7DD0"/>
    <w:rsid w:val="000E0527"/>
    <w:rsid w:val="000E0BB6"/>
    <w:rsid w:val="000E1594"/>
    <w:rsid w:val="000E1A5A"/>
    <w:rsid w:val="000E1E92"/>
    <w:rsid w:val="000E2422"/>
    <w:rsid w:val="000E2700"/>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C59"/>
    <w:rsid w:val="00103A4D"/>
    <w:rsid w:val="0010624F"/>
    <w:rsid w:val="001062FB"/>
    <w:rsid w:val="001063E6"/>
    <w:rsid w:val="001066BF"/>
    <w:rsid w:val="00106DAA"/>
    <w:rsid w:val="001109CB"/>
    <w:rsid w:val="00111344"/>
    <w:rsid w:val="00111D65"/>
    <w:rsid w:val="00113CF4"/>
    <w:rsid w:val="00114F0D"/>
    <w:rsid w:val="001153EA"/>
    <w:rsid w:val="00115643"/>
    <w:rsid w:val="00116765"/>
    <w:rsid w:val="00117686"/>
    <w:rsid w:val="00120146"/>
    <w:rsid w:val="001219F5"/>
    <w:rsid w:val="00121A20"/>
    <w:rsid w:val="0012377F"/>
    <w:rsid w:val="00123DDE"/>
    <w:rsid w:val="00124314"/>
    <w:rsid w:val="00124D13"/>
    <w:rsid w:val="0012590E"/>
    <w:rsid w:val="00126126"/>
    <w:rsid w:val="00126876"/>
    <w:rsid w:val="00126B4A"/>
    <w:rsid w:val="00127DAE"/>
    <w:rsid w:val="00132166"/>
    <w:rsid w:val="00132B6F"/>
    <w:rsid w:val="00132FD0"/>
    <w:rsid w:val="001344C0"/>
    <w:rsid w:val="001346FA"/>
    <w:rsid w:val="00134885"/>
    <w:rsid w:val="00135252"/>
    <w:rsid w:val="001361FF"/>
    <w:rsid w:val="00137AB5"/>
    <w:rsid w:val="00137F0B"/>
    <w:rsid w:val="00141C6D"/>
    <w:rsid w:val="00142FB8"/>
    <w:rsid w:val="001432F0"/>
    <w:rsid w:val="00147D1F"/>
    <w:rsid w:val="00150128"/>
    <w:rsid w:val="001506E9"/>
    <w:rsid w:val="00151633"/>
    <w:rsid w:val="00151E23"/>
    <w:rsid w:val="00151FAC"/>
    <w:rsid w:val="001526E0"/>
    <w:rsid w:val="00153107"/>
    <w:rsid w:val="00153CEE"/>
    <w:rsid w:val="00153DAD"/>
    <w:rsid w:val="001544F1"/>
    <w:rsid w:val="00154668"/>
    <w:rsid w:val="001551B5"/>
    <w:rsid w:val="0015639B"/>
    <w:rsid w:val="00161966"/>
    <w:rsid w:val="00162493"/>
    <w:rsid w:val="00162CEE"/>
    <w:rsid w:val="00163F0F"/>
    <w:rsid w:val="00164312"/>
    <w:rsid w:val="001649E0"/>
    <w:rsid w:val="001659C1"/>
    <w:rsid w:val="00167C98"/>
    <w:rsid w:val="00170156"/>
    <w:rsid w:val="001710A4"/>
    <w:rsid w:val="00171900"/>
    <w:rsid w:val="001726A6"/>
    <w:rsid w:val="00172864"/>
    <w:rsid w:val="00172AAE"/>
    <w:rsid w:val="001731A9"/>
    <w:rsid w:val="001731F1"/>
    <w:rsid w:val="00173A8E"/>
    <w:rsid w:val="001775FD"/>
    <w:rsid w:val="0018141E"/>
    <w:rsid w:val="0018143F"/>
    <w:rsid w:val="00183D4A"/>
    <w:rsid w:val="00184EE5"/>
    <w:rsid w:val="00190A22"/>
    <w:rsid w:val="00190AC1"/>
    <w:rsid w:val="00190C29"/>
    <w:rsid w:val="00192C31"/>
    <w:rsid w:val="00192F2F"/>
    <w:rsid w:val="0019341A"/>
    <w:rsid w:val="001942F8"/>
    <w:rsid w:val="00194439"/>
    <w:rsid w:val="00194F60"/>
    <w:rsid w:val="0019544B"/>
    <w:rsid w:val="00195814"/>
    <w:rsid w:val="00197DF9"/>
    <w:rsid w:val="001A0CF4"/>
    <w:rsid w:val="001A1956"/>
    <w:rsid w:val="001A1987"/>
    <w:rsid w:val="001A1DA6"/>
    <w:rsid w:val="001A2564"/>
    <w:rsid w:val="001A4770"/>
    <w:rsid w:val="001A4E89"/>
    <w:rsid w:val="001A5466"/>
    <w:rsid w:val="001A6173"/>
    <w:rsid w:val="001A619E"/>
    <w:rsid w:val="001A664F"/>
    <w:rsid w:val="001A66B7"/>
    <w:rsid w:val="001A670B"/>
    <w:rsid w:val="001A6CBA"/>
    <w:rsid w:val="001A6CCB"/>
    <w:rsid w:val="001A7430"/>
    <w:rsid w:val="001B0D97"/>
    <w:rsid w:val="001B1469"/>
    <w:rsid w:val="001B1808"/>
    <w:rsid w:val="001B1B59"/>
    <w:rsid w:val="001B1C48"/>
    <w:rsid w:val="001B22B3"/>
    <w:rsid w:val="001B2F64"/>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8E8"/>
    <w:rsid w:val="001C3D2A"/>
    <w:rsid w:val="001C634A"/>
    <w:rsid w:val="001C6698"/>
    <w:rsid w:val="001C6ED4"/>
    <w:rsid w:val="001D1CBA"/>
    <w:rsid w:val="001D2AF3"/>
    <w:rsid w:val="001D2CA4"/>
    <w:rsid w:val="001D3497"/>
    <w:rsid w:val="001D41FB"/>
    <w:rsid w:val="001D4502"/>
    <w:rsid w:val="001D4700"/>
    <w:rsid w:val="001D48A6"/>
    <w:rsid w:val="001D51BA"/>
    <w:rsid w:val="001D6292"/>
    <w:rsid w:val="001D6342"/>
    <w:rsid w:val="001D690C"/>
    <w:rsid w:val="001D6D53"/>
    <w:rsid w:val="001D7E45"/>
    <w:rsid w:val="001E0B49"/>
    <w:rsid w:val="001E1250"/>
    <w:rsid w:val="001E19CB"/>
    <w:rsid w:val="001E534F"/>
    <w:rsid w:val="001E58E2"/>
    <w:rsid w:val="001E631A"/>
    <w:rsid w:val="001E6FB0"/>
    <w:rsid w:val="001E7446"/>
    <w:rsid w:val="001E7AED"/>
    <w:rsid w:val="001F293B"/>
    <w:rsid w:val="001F2DFF"/>
    <w:rsid w:val="001F3916"/>
    <w:rsid w:val="001F3F53"/>
    <w:rsid w:val="001F459C"/>
    <w:rsid w:val="001F54C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52E"/>
    <w:rsid w:val="00207FA3"/>
    <w:rsid w:val="002110E1"/>
    <w:rsid w:val="002130BC"/>
    <w:rsid w:val="002134E4"/>
    <w:rsid w:val="00214DA8"/>
    <w:rsid w:val="00215423"/>
    <w:rsid w:val="002155AF"/>
    <w:rsid w:val="002158FA"/>
    <w:rsid w:val="002165A9"/>
    <w:rsid w:val="0021668A"/>
    <w:rsid w:val="00217AD0"/>
    <w:rsid w:val="00220600"/>
    <w:rsid w:val="00220F77"/>
    <w:rsid w:val="00220FA7"/>
    <w:rsid w:val="0022141E"/>
    <w:rsid w:val="00221C77"/>
    <w:rsid w:val="002224DB"/>
    <w:rsid w:val="00223B35"/>
    <w:rsid w:val="00223FCB"/>
    <w:rsid w:val="0022436F"/>
    <w:rsid w:val="0022449F"/>
    <w:rsid w:val="00224976"/>
    <w:rsid w:val="002252C3"/>
    <w:rsid w:val="00225C54"/>
    <w:rsid w:val="00227754"/>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01E"/>
    <w:rsid w:val="002435B3"/>
    <w:rsid w:val="002440AD"/>
    <w:rsid w:val="00244535"/>
    <w:rsid w:val="00244F9F"/>
    <w:rsid w:val="002458EB"/>
    <w:rsid w:val="0024614E"/>
    <w:rsid w:val="002500C8"/>
    <w:rsid w:val="002502D7"/>
    <w:rsid w:val="00250818"/>
    <w:rsid w:val="00250BE9"/>
    <w:rsid w:val="00250D9D"/>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AE7"/>
    <w:rsid w:val="00265C9E"/>
    <w:rsid w:val="00265E5B"/>
    <w:rsid w:val="00266214"/>
    <w:rsid w:val="00267C83"/>
    <w:rsid w:val="002701E5"/>
    <w:rsid w:val="0027144F"/>
    <w:rsid w:val="00271F3A"/>
    <w:rsid w:val="00273278"/>
    <w:rsid w:val="002737F4"/>
    <w:rsid w:val="00273FF9"/>
    <w:rsid w:val="0027440A"/>
    <w:rsid w:val="00276F65"/>
    <w:rsid w:val="002805F5"/>
    <w:rsid w:val="00280751"/>
    <w:rsid w:val="00280843"/>
    <w:rsid w:val="00282377"/>
    <w:rsid w:val="0028280A"/>
    <w:rsid w:val="0028426A"/>
    <w:rsid w:val="0028435A"/>
    <w:rsid w:val="002852F6"/>
    <w:rsid w:val="00285DC5"/>
    <w:rsid w:val="00286527"/>
    <w:rsid w:val="00286ACD"/>
    <w:rsid w:val="002876DB"/>
    <w:rsid w:val="00287838"/>
    <w:rsid w:val="00287F1E"/>
    <w:rsid w:val="002907B5"/>
    <w:rsid w:val="00291B3F"/>
    <w:rsid w:val="00291D48"/>
    <w:rsid w:val="00292EB7"/>
    <w:rsid w:val="0029342C"/>
    <w:rsid w:val="00295B61"/>
    <w:rsid w:val="00296113"/>
    <w:rsid w:val="00296227"/>
    <w:rsid w:val="00296BCD"/>
    <w:rsid w:val="00296F44"/>
    <w:rsid w:val="0029777D"/>
    <w:rsid w:val="002A055E"/>
    <w:rsid w:val="002A0DB4"/>
    <w:rsid w:val="002A199F"/>
    <w:rsid w:val="002A1D4E"/>
    <w:rsid w:val="002A2869"/>
    <w:rsid w:val="002A3DD8"/>
    <w:rsid w:val="002A60F4"/>
    <w:rsid w:val="002A678A"/>
    <w:rsid w:val="002A7228"/>
    <w:rsid w:val="002A7A0A"/>
    <w:rsid w:val="002A7D9F"/>
    <w:rsid w:val="002B0E67"/>
    <w:rsid w:val="002B1BCE"/>
    <w:rsid w:val="002B1C18"/>
    <w:rsid w:val="002B204F"/>
    <w:rsid w:val="002B2273"/>
    <w:rsid w:val="002B24D6"/>
    <w:rsid w:val="002B34BD"/>
    <w:rsid w:val="002B3A5D"/>
    <w:rsid w:val="002B4C80"/>
    <w:rsid w:val="002B6964"/>
    <w:rsid w:val="002C0AA3"/>
    <w:rsid w:val="002C3A25"/>
    <w:rsid w:val="002C41E6"/>
    <w:rsid w:val="002C58F3"/>
    <w:rsid w:val="002C63E3"/>
    <w:rsid w:val="002C74F9"/>
    <w:rsid w:val="002D071A"/>
    <w:rsid w:val="002D3067"/>
    <w:rsid w:val="002D3175"/>
    <w:rsid w:val="002D34B2"/>
    <w:rsid w:val="002D3947"/>
    <w:rsid w:val="002D5620"/>
    <w:rsid w:val="002D603F"/>
    <w:rsid w:val="002D6876"/>
    <w:rsid w:val="002D7637"/>
    <w:rsid w:val="002E0BE7"/>
    <w:rsid w:val="002E17F2"/>
    <w:rsid w:val="002E1ED2"/>
    <w:rsid w:val="002E216C"/>
    <w:rsid w:val="002E42EC"/>
    <w:rsid w:val="002E43AF"/>
    <w:rsid w:val="002E6293"/>
    <w:rsid w:val="002E63C0"/>
    <w:rsid w:val="002E698A"/>
    <w:rsid w:val="002E6C54"/>
    <w:rsid w:val="002E70F5"/>
    <w:rsid w:val="002E7935"/>
    <w:rsid w:val="002E7CAE"/>
    <w:rsid w:val="002F2460"/>
    <w:rsid w:val="002F2771"/>
    <w:rsid w:val="002F37A9"/>
    <w:rsid w:val="002F3C32"/>
    <w:rsid w:val="002F571D"/>
    <w:rsid w:val="002F5BED"/>
    <w:rsid w:val="002F6060"/>
    <w:rsid w:val="002F74CB"/>
    <w:rsid w:val="003001F7"/>
    <w:rsid w:val="00301CE6"/>
    <w:rsid w:val="00301F93"/>
    <w:rsid w:val="0030256B"/>
    <w:rsid w:val="00302D3D"/>
    <w:rsid w:val="00303547"/>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4226"/>
    <w:rsid w:val="00324D23"/>
    <w:rsid w:val="00326485"/>
    <w:rsid w:val="003268E3"/>
    <w:rsid w:val="00327425"/>
    <w:rsid w:val="00327F04"/>
    <w:rsid w:val="0033012F"/>
    <w:rsid w:val="00330A99"/>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4451"/>
    <w:rsid w:val="003557C5"/>
    <w:rsid w:val="00356484"/>
    <w:rsid w:val="003566FA"/>
    <w:rsid w:val="00357380"/>
    <w:rsid w:val="0035790A"/>
    <w:rsid w:val="003602D9"/>
    <w:rsid w:val="003604CE"/>
    <w:rsid w:val="003610D8"/>
    <w:rsid w:val="003619F0"/>
    <w:rsid w:val="00361CB2"/>
    <w:rsid w:val="003626AE"/>
    <w:rsid w:val="003662E6"/>
    <w:rsid w:val="00366729"/>
    <w:rsid w:val="00366D34"/>
    <w:rsid w:val="00366F81"/>
    <w:rsid w:val="00367FDF"/>
    <w:rsid w:val="00370E47"/>
    <w:rsid w:val="003742AC"/>
    <w:rsid w:val="003762E0"/>
    <w:rsid w:val="00376710"/>
    <w:rsid w:val="0037726D"/>
    <w:rsid w:val="00377CE1"/>
    <w:rsid w:val="00377E8F"/>
    <w:rsid w:val="003819CF"/>
    <w:rsid w:val="00382047"/>
    <w:rsid w:val="00383680"/>
    <w:rsid w:val="00383C49"/>
    <w:rsid w:val="00383DFC"/>
    <w:rsid w:val="003840F3"/>
    <w:rsid w:val="00384CFB"/>
    <w:rsid w:val="00385BF0"/>
    <w:rsid w:val="00386477"/>
    <w:rsid w:val="00386EB0"/>
    <w:rsid w:val="003873A4"/>
    <w:rsid w:val="00387593"/>
    <w:rsid w:val="00387684"/>
    <w:rsid w:val="00391D30"/>
    <w:rsid w:val="003935B8"/>
    <w:rsid w:val="003939FF"/>
    <w:rsid w:val="00395BE9"/>
    <w:rsid w:val="003A0191"/>
    <w:rsid w:val="003A074A"/>
    <w:rsid w:val="003A0D76"/>
    <w:rsid w:val="003A11C1"/>
    <w:rsid w:val="003A2223"/>
    <w:rsid w:val="003A27FA"/>
    <w:rsid w:val="003A2987"/>
    <w:rsid w:val="003A2A0F"/>
    <w:rsid w:val="003A45A1"/>
    <w:rsid w:val="003A4BE7"/>
    <w:rsid w:val="003A4C19"/>
    <w:rsid w:val="003A4EA8"/>
    <w:rsid w:val="003A5899"/>
    <w:rsid w:val="003A5B0A"/>
    <w:rsid w:val="003A6BAC"/>
    <w:rsid w:val="003A7EF3"/>
    <w:rsid w:val="003B0CBE"/>
    <w:rsid w:val="003B0E79"/>
    <w:rsid w:val="003B159C"/>
    <w:rsid w:val="003B23BB"/>
    <w:rsid w:val="003B2EEB"/>
    <w:rsid w:val="003B369F"/>
    <w:rsid w:val="003B36A3"/>
    <w:rsid w:val="003B3A7F"/>
    <w:rsid w:val="003B470D"/>
    <w:rsid w:val="003B542E"/>
    <w:rsid w:val="003B6744"/>
    <w:rsid w:val="003B7FE5"/>
    <w:rsid w:val="003C11C8"/>
    <w:rsid w:val="003C1C5D"/>
    <w:rsid w:val="003C2333"/>
    <w:rsid w:val="003C2702"/>
    <w:rsid w:val="003C5273"/>
    <w:rsid w:val="003C577F"/>
    <w:rsid w:val="003C6D8B"/>
    <w:rsid w:val="003C7400"/>
    <w:rsid w:val="003C7806"/>
    <w:rsid w:val="003C7CAF"/>
    <w:rsid w:val="003D109F"/>
    <w:rsid w:val="003D2477"/>
    <w:rsid w:val="003D2478"/>
    <w:rsid w:val="003D395B"/>
    <w:rsid w:val="003D5B1F"/>
    <w:rsid w:val="003E0AF1"/>
    <w:rsid w:val="003E15FA"/>
    <w:rsid w:val="003E2329"/>
    <w:rsid w:val="003E35C4"/>
    <w:rsid w:val="003E3819"/>
    <w:rsid w:val="003E47DA"/>
    <w:rsid w:val="003E4F32"/>
    <w:rsid w:val="003E55E4"/>
    <w:rsid w:val="003E5799"/>
    <w:rsid w:val="003E602C"/>
    <w:rsid w:val="003E6B73"/>
    <w:rsid w:val="003E6E68"/>
    <w:rsid w:val="003E712A"/>
    <w:rsid w:val="003E74E3"/>
    <w:rsid w:val="003F0093"/>
    <w:rsid w:val="003F05C7"/>
    <w:rsid w:val="003F076F"/>
    <w:rsid w:val="003F2CD4"/>
    <w:rsid w:val="003F316E"/>
    <w:rsid w:val="003F58A9"/>
    <w:rsid w:val="003F5982"/>
    <w:rsid w:val="003F5BC1"/>
    <w:rsid w:val="003F63EE"/>
    <w:rsid w:val="003F6BBE"/>
    <w:rsid w:val="003F72CC"/>
    <w:rsid w:val="003F7C90"/>
    <w:rsid w:val="003F7DC9"/>
    <w:rsid w:val="004000E8"/>
    <w:rsid w:val="00401031"/>
    <w:rsid w:val="00402D7E"/>
    <w:rsid w:val="00402E2B"/>
    <w:rsid w:val="0040512B"/>
    <w:rsid w:val="00405193"/>
    <w:rsid w:val="00405CA5"/>
    <w:rsid w:val="00405D9C"/>
    <w:rsid w:val="00407271"/>
    <w:rsid w:val="00407CB2"/>
    <w:rsid w:val="00407CD3"/>
    <w:rsid w:val="00410134"/>
    <w:rsid w:val="004103E5"/>
    <w:rsid w:val="00410B72"/>
    <w:rsid w:val="00410F18"/>
    <w:rsid w:val="0041232F"/>
    <w:rsid w:val="0041263E"/>
    <w:rsid w:val="00412AD4"/>
    <w:rsid w:val="00413AAC"/>
    <w:rsid w:val="004149C1"/>
    <w:rsid w:val="004150EF"/>
    <w:rsid w:val="00415C31"/>
    <w:rsid w:val="00420545"/>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19C"/>
    <w:rsid w:val="00437447"/>
    <w:rsid w:val="0044025C"/>
    <w:rsid w:val="00441A92"/>
    <w:rsid w:val="00441AC4"/>
    <w:rsid w:val="00444F56"/>
    <w:rsid w:val="0044511E"/>
    <w:rsid w:val="0044549B"/>
    <w:rsid w:val="00445505"/>
    <w:rsid w:val="00446488"/>
    <w:rsid w:val="0044775D"/>
    <w:rsid w:val="0045015A"/>
    <w:rsid w:val="004517AA"/>
    <w:rsid w:val="00452201"/>
    <w:rsid w:val="00452CAC"/>
    <w:rsid w:val="00454C67"/>
    <w:rsid w:val="00455C7B"/>
    <w:rsid w:val="00456773"/>
    <w:rsid w:val="00457565"/>
    <w:rsid w:val="00457B5F"/>
    <w:rsid w:val="00457B71"/>
    <w:rsid w:val="00460324"/>
    <w:rsid w:val="00461074"/>
    <w:rsid w:val="004614BC"/>
    <w:rsid w:val="00463D55"/>
    <w:rsid w:val="004653FC"/>
    <w:rsid w:val="00465C13"/>
    <w:rsid w:val="004669E2"/>
    <w:rsid w:val="00467354"/>
    <w:rsid w:val="00467856"/>
    <w:rsid w:val="0047031B"/>
    <w:rsid w:val="004705BB"/>
    <w:rsid w:val="00470C31"/>
    <w:rsid w:val="00471440"/>
    <w:rsid w:val="00471D85"/>
    <w:rsid w:val="004734D0"/>
    <w:rsid w:val="00473A5B"/>
    <w:rsid w:val="0047445A"/>
    <w:rsid w:val="0047505B"/>
    <w:rsid w:val="0047556B"/>
    <w:rsid w:val="00475874"/>
    <w:rsid w:val="00475B58"/>
    <w:rsid w:val="00476388"/>
    <w:rsid w:val="00476954"/>
    <w:rsid w:val="00477768"/>
    <w:rsid w:val="00480CEF"/>
    <w:rsid w:val="00481528"/>
    <w:rsid w:val="00481785"/>
    <w:rsid w:val="00481851"/>
    <w:rsid w:val="00483326"/>
    <w:rsid w:val="0048334A"/>
    <w:rsid w:val="00483BB4"/>
    <w:rsid w:val="00491000"/>
    <w:rsid w:val="004919DB"/>
    <w:rsid w:val="00491E26"/>
    <w:rsid w:val="004927B8"/>
    <w:rsid w:val="00492BC5"/>
    <w:rsid w:val="00493B53"/>
    <w:rsid w:val="00493B6B"/>
    <w:rsid w:val="00493BDC"/>
    <w:rsid w:val="00495B24"/>
    <w:rsid w:val="004964F1"/>
    <w:rsid w:val="004A065D"/>
    <w:rsid w:val="004A16BC"/>
    <w:rsid w:val="004A1E9C"/>
    <w:rsid w:val="004A2B94"/>
    <w:rsid w:val="004A361D"/>
    <w:rsid w:val="004A4C35"/>
    <w:rsid w:val="004A4E2C"/>
    <w:rsid w:val="004A5332"/>
    <w:rsid w:val="004A788B"/>
    <w:rsid w:val="004B0C53"/>
    <w:rsid w:val="004B10CE"/>
    <w:rsid w:val="004B1AFE"/>
    <w:rsid w:val="004B1FB2"/>
    <w:rsid w:val="004B30BC"/>
    <w:rsid w:val="004B33AA"/>
    <w:rsid w:val="004B3EEA"/>
    <w:rsid w:val="004B4A95"/>
    <w:rsid w:val="004B5260"/>
    <w:rsid w:val="004B56D4"/>
    <w:rsid w:val="004B5A83"/>
    <w:rsid w:val="004B5B72"/>
    <w:rsid w:val="004B61C8"/>
    <w:rsid w:val="004B6960"/>
    <w:rsid w:val="004B73CB"/>
    <w:rsid w:val="004B797C"/>
    <w:rsid w:val="004B7C0C"/>
    <w:rsid w:val="004C19A9"/>
    <w:rsid w:val="004C1CA8"/>
    <w:rsid w:val="004C1FF4"/>
    <w:rsid w:val="004C3898"/>
    <w:rsid w:val="004C5AA3"/>
    <w:rsid w:val="004D0369"/>
    <w:rsid w:val="004D1959"/>
    <w:rsid w:val="004D1BA9"/>
    <w:rsid w:val="004D36B1"/>
    <w:rsid w:val="004D41C6"/>
    <w:rsid w:val="004D42FB"/>
    <w:rsid w:val="004D444C"/>
    <w:rsid w:val="004D48A3"/>
    <w:rsid w:val="004D6926"/>
    <w:rsid w:val="004D7EBD"/>
    <w:rsid w:val="004E0964"/>
    <w:rsid w:val="004E1F0E"/>
    <w:rsid w:val="004E2680"/>
    <w:rsid w:val="004E28F9"/>
    <w:rsid w:val="004E462E"/>
    <w:rsid w:val="004E56DC"/>
    <w:rsid w:val="004E5D96"/>
    <w:rsid w:val="004E64BF"/>
    <w:rsid w:val="004E76F4"/>
    <w:rsid w:val="004F0B4E"/>
    <w:rsid w:val="004F0B6C"/>
    <w:rsid w:val="004F0F1E"/>
    <w:rsid w:val="004F2078"/>
    <w:rsid w:val="004F252F"/>
    <w:rsid w:val="004F3655"/>
    <w:rsid w:val="004F3B83"/>
    <w:rsid w:val="004F4A2E"/>
    <w:rsid w:val="004F4C27"/>
    <w:rsid w:val="004F4DA3"/>
    <w:rsid w:val="004F4EA4"/>
    <w:rsid w:val="004F4F21"/>
    <w:rsid w:val="004F6EC3"/>
    <w:rsid w:val="004F7AA1"/>
    <w:rsid w:val="00500898"/>
    <w:rsid w:val="00500A3B"/>
    <w:rsid w:val="005027F6"/>
    <w:rsid w:val="00502EA0"/>
    <w:rsid w:val="005032DF"/>
    <w:rsid w:val="00503343"/>
    <w:rsid w:val="00506557"/>
    <w:rsid w:val="0050677A"/>
    <w:rsid w:val="00506B7E"/>
    <w:rsid w:val="005108D8"/>
    <w:rsid w:val="00510C8E"/>
    <w:rsid w:val="005116F9"/>
    <w:rsid w:val="005153A7"/>
    <w:rsid w:val="00515DB5"/>
    <w:rsid w:val="005219CF"/>
    <w:rsid w:val="00522256"/>
    <w:rsid w:val="00524438"/>
    <w:rsid w:val="005249F1"/>
    <w:rsid w:val="00524B2A"/>
    <w:rsid w:val="00526F19"/>
    <w:rsid w:val="00527A47"/>
    <w:rsid w:val="0053310D"/>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17EF"/>
    <w:rsid w:val="005530EA"/>
    <w:rsid w:val="00553D92"/>
    <w:rsid w:val="0055424B"/>
    <w:rsid w:val="00554D57"/>
    <w:rsid w:val="00554E19"/>
    <w:rsid w:val="00560082"/>
    <w:rsid w:val="0056121F"/>
    <w:rsid w:val="00561B01"/>
    <w:rsid w:val="005621AD"/>
    <w:rsid w:val="005642B0"/>
    <w:rsid w:val="005649A3"/>
    <w:rsid w:val="00571170"/>
    <w:rsid w:val="0057146F"/>
    <w:rsid w:val="0057197E"/>
    <w:rsid w:val="00572505"/>
    <w:rsid w:val="005753CE"/>
    <w:rsid w:val="005762C2"/>
    <w:rsid w:val="0057725D"/>
    <w:rsid w:val="00581405"/>
    <w:rsid w:val="0058227B"/>
    <w:rsid w:val="00582809"/>
    <w:rsid w:val="005849DA"/>
    <w:rsid w:val="00585C95"/>
    <w:rsid w:val="005870FC"/>
    <w:rsid w:val="005874E2"/>
    <w:rsid w:val="0058798C"/>
    <w:rsid w:val="00587A67"/>
    <w:rsid w:val="005900FA"/>
    <w:rsid w:val="00591585"/>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4C60"/>
    <w:rsid w:val="005C4DA2"/>
    <w:rsid w:val="005C5984"/>
    <w:rsid w:val="005C5A42"/>
    <w:rsid w:val="005C71DC"/>
    <w:rsid w:val="005C74FB"/>
    <w:rsid w:val="005D141F"/>
    <w:rsid w:val="005D1602"/>
    <w:rsid w:val="005D52E6"/>
    <w:rsid w:val="005D67E8"/>
    <w:rsid w:val="005E06BF"/>
    <w:rsid w:val="005E210D"/>
    <w:rsid w:val="005E385F"/>
    <w:rsid w:val="005E5084"/>
    <w:rsid w:val="005E59D9"/>
    <w:rsid w:val="005E5B81"/>
    <w:rsid w:val="005E6993"/>
    <w:rsid w:val="005F07D8"/>
    <w:rsid w:val="005F0F43"/>
    <w:rsid w:val="005F2CB1"/>
    <w:rsid w:val="005F32B8"/>
    <w:rsid w:val="005F3736"/>
    <w:rsid w:val="005F3C1A"/>
    <w:rsid w:val="005F408A"/>
    <w:rsid w:val="005F5685"/>
    <w:rsid w:val="005F618C"/>
    <w:rsid w:val="005F70BD"/>
    <w:rsid w:val="005F7572"/>
    <w:rsid w:val="005F75B3"/>
    <w:rsid w:val="00600498"/>
    <w:rsid w:val="00600CF4"/>
    <w:rsid w:val="00600F2C"/>
    <w:rsid w:val="0060259E"/>
    <w:rsid w:val="0060283C"/>
    <w:rsid w:val="00602AE0"/>
    <w:rsid w:val="00602BF1"/>
    <w:rsid w:val="006037F5"/>
    <w:rsid w:val="006046A8"/>
    <w:rsid w:val="00604F14"/>
    <w:rsid w:val="006053D3"/>
    <w:rsid w:val="00611AE0"/>
    <w:rsid w:val="00611B83"/>
    <w:rsid w:val="006125C4"/>
    <w:rsid w:val="00613257"/>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7EF9"/>
    <w:rsid w:val="00627FF8"/>
    <w:rsid w:val="00630001"/>
    <w:rsid w:val="00630931"/>
    <w:rsid w:val="006311B3"/>
    <w:rsid w:val="006316E7"/>
    <w:rsid w:val="0063284C"/>
    <w:rsid w:val="00632E46"/>
    <w:rsid w:val="00633174"/>
    <w:rsid w:val="00634C63"/>
    <w:rsid w:val="00636248"/>
    <w:rsid w:val="00636398"/>
    <w:rsid w:val="006368D3"/>
    <w:rsid w:val="006377EC"/>
    <w:rsid w:val="00637AA3"/>
    <w:rsid w:val="0064151F"/>
    <w:rsid w:val="00641533"/>
    <w:rsid w:val="0064208D"/>
    <w:rsid w:val="00643165"/>
    <w:rsid w:val="00643475"/>
    <w:rsid w:val="0064396A"/>
    <w:rsid w:val="0064624E"/>
    <w:rsid w:val="00650AB9"/>
    <w:rsid w:val="00650DF2"/>
    <w:rsid w:val="00652288"/>
    <w:rsid w:val="00652F1E"/>
    <w:rsid w:val="00654884"/>
    <w:rsid w:val="00655733"/>
    <w:rsid w:val="00655ACD"/>
    <w:rsid w:val="00656124"/>
    <w:rsid w:val="00656A92"/>
    <w:rsid w:val="00656DDE"/>
    <w:rsid w:val="006572C5"/>
    <w:rsid w:val="00657E8E"/>
    <w:rsid w:val="0066004B"/>
    <w:rsid w:val="0066011D"/>
    <w:rsid w:val="0066060C"/>
    <w:rsid w:val="006607C0"/>
    <w:rsid w:val="006613A6"/>
    <w:rsid w:val="006627A2"/>
    <w:rsid w:val="006634E6"/>
    <w:rsid w:val="00665336"/>
    <w:rsid w:val="006655EE"/>
    <w:rsid w:val="006663EE"/>
    <w:rsid w:val="00666839"/>
    <w:rsid w:val="00667EE7"/>
    <w:rsid w:val="00670922"/>
    <w:rsid w:val="00670BE1"/>
    <w:rsid w:val="00671CA4"/>
    <w:rsid w:val="0067218F"/>
    <w:rsid w:val="006732A5"/>
    <w:rsid w:val="0067367E"/>
    <w:rsid w:val="006741F2"/>
    <w:rsid w:val="00674815"/>
    <w:rsid w:val="00674B02"/>
    <w:rsid w:val="00674CC3"/>
    <w:rsid w:val="00674ED1"/>
    <w:rsid w:val="006752D0"/>
    <w:rsid w:val="00675C6D"/>
    <w:rsid w:val="00675C72"/>
    <w:rsid w:val="006771F9"/>
    <w:rsid w:val="006776D7"/>
    <w:rsid w:val="006800F5"/>
    <w:rsid w:val="00681003"/>
    <w:rsid w:val="006817C9"/>
    <w:rsid w:val="0068307D"/>
    <w:rsid w:val="00683E40"/>
    <w:rsid w:val="00683ECE"/>
    <w:rsid w:val="006859AD"/>
    <w:rsid w:val="00685F56"/>
    <w:rsid w:val="006862D3"/>
    <w:rsid w:val="00686B7A"/>
    <w:rsid w:val="00690132"/>
    <w:rsid w:val="00691B14"/>
    <w:rsid w:val="00692E73"/>
    <w:rsid w:val="00695CCD"/>
    <w:rsid w:val="00695FC2"/>
    <w:rsid w:val="00696949"/>
    <w:rsid w:val="00697052"/>
    <w:rsid w:val="006A0AE8"/>
    <w:rsid w:val="006A12AF"/>
    <w:rsid w:val="006A14FA"/>
    <w:rsid w:val="006A150B"/>
    <w:rsid w:val="006A2D8C"/>
    <w:rsid w:val="006A3C04"/>
    <w:rsid w:val="006A46FB"/>
    <w:rsid w:val="006A5E24"/>
    <w:rsid w:val="006A5E28"/>
    <w:rsid w:val="006A697B"/>
    <w:rsid w:val="006A6EBB"/>
    <w:rsid w:val="006A7AFF"/>
    <w:rsid w:val="006A7D41"/>
    <w:rsid w:val="006B0DCC"/>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729B"/>
    <w:rsid w:val="006C7522"/>
    <w:rsid w:val="006D0813"/>
    <w:rsid w:val="006D1BA4"/>
    <w:rsid w:val="006D21C5"/>
    <w:rsid w:val="006D39CE"/>
    <w:rsid w:val="006D400B"/>
    <w:rsid w:val="006D5371"/>
    <w:rsid w:val="006D6F08"/>
    <w:rsid w:val="006E062C"/>
    <w:rsid w:val="006E0703"/>
    <w:rsid w:val="006E0961"/>
    <w:rsid w:val="006E12E9"/>
    <w:rsid w:val="006E28B7"/>
    <w:rsid w:val="006E3027"/>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AB7"/>
    <w:rsid w:val="00707D61"/>
    <w:rsid w:val="007118B2"/>
    <w:rsid w:val="00712287"/>
    <w:rsid w:val="00712772"/>
    <w:rsid w:val="007148D3"/>
    <w:rsid w:val="007156AA"/>
    <w:rsid w:val="00715B9A"/>
    <w:rsid w:val="0071649A"/>
    <w:rsid w:val="00717734"/>
    <w:rsid w:val="007178BC"/>
    <w:rsid w:val="00717A90"/>
    <w:rsid w:val="00717C48"/>
    <w:rsid w:val="0072292C"/>
    <w:rsid w:val="00722E66"/>
    <w:rsid w:val="00722F17"/>
    <w:rsid w:val="007238FB"/>
    <w:rsid w:val="00723B13"/>
    <w:rsid w:val="007258E5"/>
    <w:rsid w:val="00725C1E"/>
    <w:rsid w:val="00725E69"/>
    <w:rsid w:val="00726469"/>
    <w:rsid w:val="00726EA6"/>
    <w:rsid w:val="007270A6"/>
    <w:rsid w:val="00727208"/>
    <w:rsid w:val="00727680"/>
    <w:rsid w:val="00731AE0"/>
    <w:rsid w:val="00732236"/>
    <w:rsid w:val="00733F93"/>
    <w:rsid w:val="00734439"/>
    <w:rsid w:val="00734707"/>
    <w:rsid w:val="007348B1"/>
    <w:rsid w:val="007362A6"/>
    <w:rsid w:val="007362D5"/>
    <w:rsid w:val="0073635D"/>
    <w:rsid w:val="00736D7D"/>
    <w:rsid w:val="0073715B"/>
    <w:rsid w:val="00740E58"/>
    <w:rsid w:val="00742F56"/>
    <w:rsid w:val="00744210"/>
    <w:rsid w:val="007445A0"/>
    <w:rsid w:val="0074524B"/>
    <w:rsid w:val="007455F1"/>
    <w:rsid w:val="00746431"/>
    <w:rsid w:val="00747A4E"/>
    <w:rsid w:val="00747D8B"/>
    <w:rsid w:val="00747F22"/>
    <w:rsid w:val="00750324"/>
    <w:rsid w:val="00750596"/>
    <w:rsid w:val="00751228"/>
    <w:rsid w:val="007513C9"/>
    <w:rsid w:val="00751F9D"/>
    <w:rsid w:val="00752A74"/>
    <w:rsid w:val="007538F0"/>
    <w:rsid w:val="007544DF"/>
    <w:rsid w:val="00756989"/>
    <w:rsid w:val="007571E1"/>
    <w:rsid w:val="007604B2"/>
    <w:rsid w:val="00762E75"/>
    <w:rsid w:val="007647CB"/>
    <w:rsid w:val="00765281"/>
    <w:rsid w:val="00766458"/>
    <w:rsid w:val="00766698"/>
    <w:rsid w:val="00766BAD"/>
    <w:rsid w:val="00770305"/>
    <w:rsid w:val="0077067A"/>
    <w:rsid w:val="00771D6D"/>
    <w:rsid w:val="0077202F"/>
    <w:rsid w:val="0077336A"/>
    <w:rsid w:val="007746AB"/>
    <w:rsid w:val="00774849"/>
    <w:rsid w:val="007749A5"/>
    <w:rsid w:val="00774F95"/>
    <w:rsid w:val="007755F2"/>
    <w:rsid w:val="007766A9"/>
    <w:rsid w:val="00776971"/>
    <w:rsid w:val="00777006"/>
    <w:rsid w:val="00777769"/>
    <w:rsid w:val="00777B99"/>
    <w:rsid w:val="00780EDC"/>
    <w:rsid w:val="0078122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81C"/>
    <w:rsid w:val="007A3C7A"/>
    <w:rsid w:val="007A3ECC"/>
    <w:rsid w:val="007A437E"/>
    <w:rsid w:val="007A43A6"/>
    <w:rsid w:val="007A47D1"/>
    <w:rsid w:val="007A58A6"/>
    <w:rsid w:val="007A5ED5"/>
    <w:rsid w:val="007A604D"/>
    <w:rsid w:val="007A62A1"/>
    <w:rsid w:val="007A6372"/>
    <w:rsid w:val="007B3D2D"/>
    <w:rsid w:val="007B4DA0"/>
    <w:rsid w:val="007B50AE"/>
    <w:rsid w:val="007B51A4"/>
    <w:rsid w:val="007B51DF"/>
    <w:rsid w:val="007B62B1"/>
    <w:rsid w:val="007B6AF0"/>
    <w:rsid w:val="007C05DD"/>
    <w:rsid w:val="007C1C70"/>
    <w:rsid w:val="007C1E01"/>
    <w:rsid w:val="007C3757"/>
    <w:rsid w:val="007C3D18"/>
    <w:rsid w:val="007C4415"/>
    <w:rsid w:val="007C55FB"/>
    <w:rsid w:val="007C60BF"/>
    <w:rsid w:val="007C6A07"/>
    <w:rsid w:val="007C75A1"/>
    <w:rsid w:val="007C77A5"/>
    <w:rsid w:val="007D04E5"/>
    <w:rsid w:val="007D0A29"/>
    <w:rsid w:val="007D0A3E"/>
    <w:rsid w:val="007D229B"/>
    <w:rsid w:val="007D32EB"/>
    <w:rsid w:val="007D3BCC"/>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F0B42"/>
    <w:rsid w:val="007F1912"/>
    <w:rsid w:val="007F3119"/>
    <w:rsid w:val="007F3AF9"/>
    <w:rsid w:val="007F54B8"/>
    <w:rsid w:val="008011EC"/>
    <w:rsid w:val="00803FAE"/>
    <w:rsid w:val="008049C1"/>
    <w:rsid w:val="0080605F"/>
    <w:rsid w:val="00807786"/>
    <w:rsid w:val="00807796"/>
    <w:rsid w:val="00807B8E"/>
    <w:rsid w:val="0081044F"/>
    <w:rsid w:val="00811F01"/>
    <w:rsid w:val="00811FCB"/>
    <w:rsid w:val="00814B06"/>
    <w:rsid w:val="008158D6"/>
    <w:rsid w:val="00816E6B"/>
    <w:rsid w:val="00817196"/>
    <w:rsid w:val="00817274"/>
    <w:rsid w:val="008175DA"/>
    <w:rsid w:val="00820F1E"/>
    <w:rsid w:val="008235DB"/>
    <w:rsid w:val="00823A30"/>
    <w:rsid w:val="00823B1E"/>
    <w:rsid w:val="00824AB4"/>
    <w:rsid w:val="00825C42"/>
    <w:rsid w:val="00825D25"/>
    <w:rsid w:val="00827D6F"/>
    <w:rsid w:val="008312D8"/>
    <w:rsid w:val="0083173A"/>
    <w:rsid w:val="00831A9E"/>
    <w:rsid w:val="00833AF6"/>
    <w:rsid w:val="008345F2"/>
    <w:rsid w:val="00834AB6"/>
    <w:rsid w:val="00834D5F"/>
    <w:rsid w:val="008376AC"/>
    <w:rsid w:val="00837E62"/>
    <w:rsid w:val="008400E1"/>
    <w:rsid w:val="0084043F"/>
    <w:rsid w:val="008407D4"/>
    <w:rsid w:val="008444E8"/>
    <w:rsid w:val="00844E80"/>
    <w:rsid w:val="00846FE7"/>
    <w:rsid w:val="00847237"/>
    <w:rsid w:val="00847673"/>
    <w:rsid w:val="00850468"/>
    <w:rsid w:val="00851C94"/>
    <w:rsid w:val="0085245D"/>
    <w:rsid w:val="0085353A"/>
    <w:rsid w:val="00853835"/>
    <w:rsid w:val="008539AE"/>
    <w:rsid w:val="008553FE"/>
    <w:rsid w:val="008559E0"/>
    <w:rsid w:val="00856507"/>
    <w:rsid w:val="00856911"/>
    <w:rsid w:val="008569A3"/>
    <w:rsid w:val="008575E9"/>
    <w:rsid w:val="00861525"/>
    <w:rsid w:val="00861CD8"/>
    <w:rsid w:val="00861DC7"/>
    <w:rsid w:val="0086361B"/>
    <w:rsid w:val="0086368E"/>
    <w:rsid w:val="00864866"/>
    <w:rsid w:val="00865D00"/>
    <w:rsid w:val="008677FD"/>
    <w:rsid w:val="008706D4"/>
    <w:rsid w:val="00870C22"/>
    <w:rsid w:val="00870F8A"/>
    <w:rsid w:val="008719A4"/>
    <w:rsid w:val="00871D23"/>
    <w:rsid w:val="00872169"/>
    <w:rsid w:val="008723FC"/>
    <w:rsid w:val="00873FAC"/>
    <w:rsid w:val="00874312"/>
    <w:rsid w:val="0087437C"/>
    <w:rsid w:val="008746C1"/>
    <w:rsid w:val="00874CB9"/>
    <w:rsid w:val="00875A5A"/>
    <w:rsid w:val="00875CD7"/>
    <w:rsid w:val="008768AB"/>
    <w:rsid w:val="00876B4D"/>
    <w:rsid w:val="00876F92"/>
    <w:rsid w:val="00877BA4"/>
    <w:rsid w:val="00877F18"/>
    <w:rsid w:val="0088018F"/>
    <w:rsid w:val="00880B85"/>
    <w:rsid w:val="00880F3B"/>
    <w:rsid w:val="008818D7"/>
    <w:rsid w:val="0088199B"/>
    <w:rsid w:val="00882BAC"/>
    <w:rsid w:val="00882BD9"/>
    <w:rsid w:val="00883647"/>
    <w:rsid w:val="008840A7"/>
    <w:rsid w:val="00884124"/>
    <w:rsid w:val="008847BA"/>
    <w:rsid w:val="0088689E"/>
    <w:rsid w:val="0088691A"/>
    <w:rsid w:val="008908E0"/>
    <w:rsid w:val="00893896"/>
    <w:rsid w:val="00894A88"/>
    <w:rsid w:val="00895386"/>
    <w:rsid w:val="008959A8"/>
    <w:rsid w:val="00895BC0"/>
    <w:rsid w:val="00896084"/>
    <w:rsid w:val="00897015"/>
    <w:rsid w:val="008A09B4"/>
    <w:rsid w:val="008A21FF"/>
    <w:rsid w:val="008A2CE2"/>
    <w:rsid w:val="008A30AC"/>
    <w:rsid w:val="008A3BA4"/>
    <w:rsid w:val="008A3BCC"/>
    <w:rsid w:val="008A3F20"/>
    <w:rsid w:val="008A44B8"/>
    <w:rsid w:val="008A4798"/>
    <w:rsid w:val="008A489D"/>
    <w:rsid w:val="008A51A8"/>
    <w:rsid w:val="008A54C7"/>
    <w:rsid w:val="008A65FF"/>
    <w:rsid w:val="008A77D8"/>
    <w:rsid w:val="008A7D86"/>
    <w:rsid w:val="008B0483"/>
    <w:rsid w:val="008B120C"/>
    <w:rsid w:val="008B2E89"/>
    <w:rsid w:val="008B306C"/>
    <w:rsid w:val="008B40AB"/>
    <w:rsid w:val="008B478E"/>
    <w:rsid w:val="008B49A3"/>
    <w:rsid w:val="008B51A0"/>
    <w:rsid w:val="008B592A"/>
    <w:rsid w:val="008B77A3"/>
    <w:rsid w:val="008B7B5C"/>
    <w:rsid w:val="008C0C99"/>
    <w:rsid w:val="008C1804"/>
    <w:rsid w:val="008C1E07"/>
    <w:rsid w:val="008C2017"/>
    <w:rsid w:val="008C26AE"/>
    <w:rsid w:val="008C48FC"/>
    <w:rsid w:val="008C4958"/>
    <w:rsid w:val="008C4BAA"/>
    <w:rsid w:val="008C5761"/>
    <w:rsid w:val="008C6AE8"/>
    <w:rsid w:val="008C6BB3"/>
    <w:rsid w:val="008C6EAC"/>
    <w:rsid w:val="008C706A"/>
    <w:rsid w:val="008C7573"/>
    <w:rsid w:val="008D2BEA"/>
    <w:rsid w:val="008D34F1"/>
    <w:rsid w:val="008D34FB"/>
    <w:rsid w:val="008D39D8"/>
    <w:rsid w:val="008D3E08"/>
    <w:rsid w:val="008D407A"/>
    <w:rsid w:val="008D64AF"/>
    <w:rsid w:val="008D6D1A"/>
    <w:rsid w:val="008E083C"/>
    <w:rsid w:val="008E0927"/>
    <w:rsid w:val="008E1444"/>
    <w:rsid w:val="008E1909"/>
    <w:rsid w:val="008E197D"/>
    <w:rsid w:val="008E2335"/>
    <w:rsid w:val="008E2F07"/>
    <w:rsid w:val="008E2FD9"/>
    <w:rsid w:val="008E4FF1"/>
    <w:rsid w:val="008E51EA"/>
    <w:rsid w:val="008E5208"/>
    <w:rsid w:val="008E5C0F"/>
    <w:rsid w:val="008E664E"/>
    <w:rsid w:val="008E6BC2"/>
    <w:rsid w:val="008F0B6E"/>
    <w:rsid w:val="008F1B3F"/>
    <w:rsid w:val="008F1EAB"/>
    <w:rsid w:val="008F2C00"/>
    <w:rsid w:val="008F31FF"/>
    <w:rsid w:val="008F33DC"/>
    <w:rsid w:val="008F4683"/>
    <w:rsid w:val="008F477F"/>
    <w:rsid w:val="008F524B"/>
    <w:rsid w:val="008F5381"/>
    <w:rsid w:val="00900AA5"/>
    <w:rsid w:val="0090105A"/>
    <w:rsid w:val="00902350"/>
    <w:rsid w:val="009023DB"/>
    <w:rsid w:val="0090243A"/>
    <w:rsid w:val="0090336B"/>
    <w:rsid w:val="00904C22"/>
    <w:rsid w:val="009053AA"/>
    <w:rsid w:val="0090674A"/>
    <w:rsid w:val="00906939"/>
    <w:rsid w:val="00907749"/>
    <w:rsid w:val="00910B7D"/>
    <w:rsid w:val="00911814"/>
    <w:rsid w:val="00911DFB"/>
    <w:rsid w:val="0091248A"/>
    <w:rsid w:val="00912FC9"/>
    <w:rsid w:val="009139D9"/>
    <w:rsid w:val="009142B5"/>
    <w:rsid w:val="00914AD8"/>
    <w:rsid w:val="00914E39"/>
    <w:rsid w:val="0091528A"/>
    <w:rsid w:val="00916079"/>
    <w:rsid w:val="00916E21"/>
    <w:rsid w:val="00917627"/>
    <w:rsid w:val="00917CE9"/>
    <w:rsid w:val="0092076B"/>
    <w:rsid w:val="00920BF2"/>
    <w:rsid w:val="009214CD"/>
    <w:rsid w:val="00921FE1"/>
    <w:rsid w:val="00922010"/>
    <w:rsid w:val="00922DAB"/>
    <w:rsid w:val="00924BA8"/>
    <w:rsid w:val="0092561A"/>
    <w:rsid w:val="009257D6"/>
    <w:rsid w:val="00925D92"/>
    <w:rsid w:val="00926E76"/>
    <w:rsid w:val="009303BC"/>
    <w:rsid w:val="00931319"/>
    <w:rsid w:val="00931400"/>
    <w:rsid w:val="00931BD9"/>
    <w:rsid w:val="00935150"/>
    <w:rsid w:val="009368F3"/>
    <w:rsid w:val="00936E6E"/>
    <w:rsid w:val="009376E5"/>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1457"/>
    <w:rsid w:val="0095181A"/>
    <w:rsid w:val="00952FE2"/>
    <w:rsid w:val="00953920"/>
    <w:rsid w:val="00953D47"/>
    <w:rsid w:val="00954161"/>
    <w:rsid w:val="00954C11"/>
    <w:rsid w:val="00954C76"/>
    <w:rsid w:val="00955741"/>
    <w:rsid w:val="0095681E"/>
    <w:rsid w:val="009572D4"/>
    <w:rsid w:val="00960063"/>
    <w:rsid w:val="00960183"/>
    <w:rsid w:val="00960804"/>
    <w:rsid w:val="00961921"/>
    <w:rsid w:val="00962B47"/>
    <w:rsid w:val="00962D0E"/>
    <w:rsid w:val="00962EAD"/>
    <w:rsid w:val="009641E4"/>
    <w:rsid w:val="0096430A"/>
    <w:rsid w:val="00965348"/>
    <w:rsid w:val="00965477"/>
    <w:rsid w:val="0096554B"/>
    <w:rsid w:val="0096584A"/>
    <w:rsid w:val="00966238"/>
    <w:rsid w:val="009667BE"/>
    <w:rsid w:val="0096738D"/>
    <w:rsid w:val="0097105E"/>
    <w:rsid w:val="0097123A"/>
    <w:rsid w:val="00971F08"/>
    <w:rsid w:val="009750D0"/>
    <w:rsid w:val="00975FD3"/>
    <w:rsid w:val="0097603D"/>
    <w:rsid w:val="009763B7"/>
    <w:rsid w:val="00976949"/>
    <w:rsid w:val="00976CB6"/>
    <w:rsid w:val="00977F33"/>
    <w:rsid w:val="0098025A"/>
    <w:rsid w:val="00980295"/>
    <w:rsid w:val="00980477"/>
    <w:rsid w:val="00982387"/>
    <w:rsid w:val="00982DE5"/>
    <w:rsid w:val="00983809"/>
    <w:rsid w:val="00984B39"/>
    <w:rsid w:val="00984F77"/>
    <w:rsid w:val="00985253"/>
    <w:rsid w:val="009853B3"/>
    <w:rsid w:val="0098758C"/>
    <w:rsid w:val="009904AE"/>
    <w:rsid w:val="00990528"/>
    <w:rsid w:val="00990630"/>
    <w:rsid w:val="00991761"/>
    <w:rsid w:val="00991C4F"/>
    <w:rsid w:val="00993A2E"/>
    <w:rsid w:val="00993BD3"/>
    <w:rsid w:val="00994438"/>
    <w:rsid w:val="009944D4"/>
    <w:rsid w:val="00994DCA"/>
    <w:rsid w:val="00995E6D"/>
    <w:rsid w:val="009960EC"/>
    <w:rsid w:val="009968A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D7F"/>
    <w:rsid w:val="009B0FB2"/>
    <w:rsid w:val="009B113E"/>
    <w:rsid w:val="009B1F30"/>
    <w:rsid w:val="009B2C43"/>
    <w:rsid w:val="009B2FD5"/>
    <w:rsid w:val="009B3AC2"/>
    <w:rsid w:val="009B3ACE"/>
    <w:rsid w:val="009B4DF4"/>
    <w:rsid w:val="009B4F64"/>
    <w:rsid w:val="009B529A"/>
    <w:rsid w:val="009B564E"/>
    <w:rsid w:val="009B6704"/>
    <w:rsid w:val="009B7AF6"/>
    <w:rsid w:val="009B7E87"/>
    <w:rsid w:val="009C1203"/>
    <w:rsid w:val="009C2552"/>
    <w:rsid w:val="009C403E"/>
    <w:rsid w:val="009C4F81"/>
    <w:rsid w:val="009C52EB"/>
    <w:rsid w:val="009C552C"/>
    <w:rsid w:val="009C5974"/>
    <w:rsid w:val="009C6CC5"/>
    <w:rsid w:val="009D3572"/>
    <w:rsid w:val="009D372F"/>
    <w:rsid w:val="009D4352"/>
    <w:rsid w:val="009D4FF0"/>
    <w:rsid w:val="009D703C"/>
    <w:rsid w:val="009D718F"/>
    <w:rsid w:val="009E068F"/>
    <w:rsid w:val="009E14E0"/>
    <w:rsid w:val="009E1B1A"/>
    <w:rsid w:val="009E1E75"/>
    <w:rsid w:val="009E2A60"/>
    <w:rsid w:val="009E35DB"/>
    <w:rsid w:val="009E47A3"/>
    <w:rsid w:val="009E666E"/>
    <w:rsid w:val="009F08F3"/>
    <w:rsid w:val="009F2282"/>
    <w:rsid w:val="009F3260"/>
    <w:rsid w:val="009F344F"/>
    <w:rsid w:val="009F4B2B"/>
    <w:rsid w:val="009F531A"/>
    <w:rsid w:val="009F5AA8"/>
    <w:rsid w:val="009F633D"/>
    <w:rsid w:val="009F6594"/>
    <w:rsid w:val="009F67E1"/>
    <w:rsid w:val="009F7AE2"/>
    <w:rsid w:val="00A02947"/>
    <w:rsid w:val="00A03BAC"/>
    <w:rsid w:val="00A048A8"/>
    <w:rsid w:val="00A0646F"/>
    <w:rsid w:val="00A06996"/>
    <w:rsid w:val="00A075C3"/>
    <w:rsid w:val="00A10C2D"/>
    <w:rsid w:val="00A13E0E"/>
    <w:rsid w:val="00A13E54"/>
    <w:rsid w:val="00A149E7"/>
    <w:rsid w:val="00A14E42"/>
    <w:rsid w:val="00A17F63"/>
    <w:rsid w:val="00A205F7"/>
    <w:rsid w:val="00A20C83"/>
    <w:rsid w:val="00A2193B"/>
    <w:rsid w:val="00A22C9B"/>
    <w:rsid w:val="00A2351A"/>
    <w:rsid w:val="00A247CC"/>
    <w:rsid w:val="00A264A9"/>
    <w:rsid w:val="00A269A1"/>
    <w:rsid w:val="00A27785"/>
    <w:rsid w:val="00A27A06"/>
    <w:rsid w:val="00A27C0D"/>
    <w:rsid w:val="00A30187"/>
    <w:rsid w:val="00A31819"/>
    <w:rsid w:val="00A32456"/>
    <w:rsid w:val="00A32C71"/>
    <w:rsid w:val="00A339B5"/>
    <w:rsid w:val="00A33BA2"/>
    <w:rsid w:val="00A33D5B"/>
    <w:rsid w:val="00A33F43"/>
    <w:rsid w:val="00A3448A"/>
    <w:rsid w:val="00A36297"/>
    <w:rsid w:val="00A36C54"/>
    <w:rsid w:val="00A36D7C"/>
    <w:rsid w:val="00A4089F"/>
    <w:rsid w:val="00A40CA3"/>
    <w:rsid w:val="00A4152B"/>
    <w:rsid w:val="00A416E1"/>
    <w:rsid w:val="00A41E2B"/>
    <w:rsid w:val="00A43B49"/>
    <w:rsid w:val="00A43E92"/>
    <w:rsid w:val="00A43FBC"/>
    <w:rsid w:val="00A441FF"/>
    <w:rsid w:val="00A45320"/>
    <w:rsid w:val="00A45641"/>
    <w:rsid w:val="00A45B74"/>
    <w:rsid w:val="00A47D49"/>
    <w:rsid w:val="00A47E96"/>
    <w:rsid w:val="00A502B5"/>
    <w:rsid w:val="00A50DCE"/>
    <w:rsid w:val="00A510F2"/>
    <w:rsid w:val="00A52E1D"/>
    <w:rsid w:val="00A533D1"/>
    <w:rsid w:val="00A534EA"/>
    <w:rsid w:val="00A564EC"/>
    <w:rsid w:val="00A5653A"/>
    <w:rsid w:val="00A57150"/>
    <w:rsid w:val="00A5743B"/>
    <w:rsid w:val="00A607AE"/>
    <w:rsid w:val="00A612AB"/>
    <w:rsid w:val="00A61499"/>
    <w:rsid w:val="00A62626"/>
    <w:rsid w:val="00A62A77"/>
    <w:rsid w:val="00A63108"/>
    <w:rsid w:val="00A633D0"/>
    <w:rsid w:val="00A63483"/>
    <w:rsid w:val="00A6505B"/>
    <w:rsid w:val="00A657D7"/>
    <w:rsid w:val="00A660AC"/>
    <w:rsid w:val="00A67E6C"/>
    <w:rsid w:val="00A70450"/>
    <w:rsid w:val="00A71B99"/>
    <w:rsid w:val="00A72F00"/>
    <w:rsid w:val="00A72F29"/>
    <w:rsid w:val="00A739D0"/>
    <w:rsid w:val="00A73AC1"/>
    <w:rsid w:val="00A73D00"/>
    <w:rsid w:val="00A73F4F"/>
    <w:rsid w:val="00A74795"/>
    <w:rsid w:val="00A761D4"/>
    <w:rsid w:val="00A768AE"/>
    <w:rsid w:val="00A77EC4"/>
    <w:rsid w:val="00A802E5"/>
    <w:rsid w:val="00A80929"/>
    <w:rsid w:val="00A837AD"/>
    <w:rsid w:val="00A8380C"/>
    <w:rsid w:val="00A83E03"/>
    <w:rsid w:val="00A84A6C"/>
    <w:rsid w:val="00A84AC1"/>
    <w:rsid w:val="00A8506A"/>
    <w:rsid w:val="00A86DC0"/>
    <w:rsid w:val="00A876EB"/>
    <w:rsid w:val="00A91B72"/>
    <w:rsid w:val="00A92879"/>
    <w:rsid w:val="00A92DF5"/>
    <w:rsid w:val="00A930D1"/>
    <w:rsid w:val="00A93EB3"/>
    <w:rsid w:val="00A941E2"/>
    <w:rsid w:val="00A9442A"/>
    <w:rsid w:val="00A94497"/>
    <w:rsid w:val="00A9671D"/>
    <w:rsid w:val="00A975C0"/>
    <w:rsid w:val="00A97738"/>
    <w:rsid w:val="00A978C7"/>
    <w:rsid w:val="00AA016F"/>
    <w:rsid w:val="00AA0DE5"/>
    <w:rsid w:val="00AA1013"/>
    <w:rsid w:val="00AA1200"/>
    <w:rsid w:val="00AA1A7E"/>
    <w:rsid w:val="00AA1ED6"/>
    <w:rsid w:val="00AA225D"/>
    <w:rsid w:val="00AA2917"/>
    <w:rsid w:val="00AA3CD0"/>
    <w:rsid w:val="00AA4053"/>
    <w:rsid w:val="00AA51D6"/>
    <w:rsid w:val="00AA550F"/>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1B7A"/>
    <w:rsid w:val="00AC2698"/>
    <w:rsid w:val="00AC2ECD"/>
    <w:rsid w:val="00AC3119"/>
    <w:rsid w:val="00AC49FB"/>
    <w:rsid w:val="00AC5A10"/>
    <w:rsid w:val="00AC70AC"/>
    <w:rsid w:val="00AC759D"/>
    <w:rsid w:val="00AD0AA3"/>
    <w:rsid w:val="00AD1ECD"/>
    <w:rsid w:val="00AD238D"/>
    <w:rsid w:val="00AD3362"/>
    <w:rsid w:val="00AD3CDB"/>
    <w:rsid w:val="00AD3F94"/>
    <w:rsid w:val="00AD4A5A"/>
    <w:rsid w:val="00AD4E19"/>
    <w:rsid w:val="00AD684D"/>
    <w:rsid w:val="00AD725B"/>
    <w:rsid w:val="00AE1272"/>
    <w:rsid w:val="00AE27AC"/>
    <w:rsid w:val="00AE3B74"/>
    <w:rsid w:val="00AE40E0"/>
    <w:rsid w:val="00AE4DBA"/>
    <w:rsid w:val="00AE4F07"/>
    <w:rsid w:val="00AE51FD"/>
    <w:rsid w:val="00AE575D"/>
    <w:rsid w:val="00AF19B7"/>
    <w:rsid w:val="00AF1C19"/>
    <w:rsid w:val="00AF1C5D"/>
    <w:rsid w:val="00AF42D7"/>
    <w:rsid w:val="00AF47E0"/>
    <w:rsid w:val="00AF4D58"/>
    <w:rsid w:val="00AF59DF"/>
    <w:rsid w:val="00AF7A52"/>
    <w:rsid w:val="00B006FE"/>
    <w:rsid w:val="00B007CB"/>
    <w:rsid w:val="00B01E69"/>
    <w:rsid w:val="00B02AA9"/>
    <w:rsid w:val="00B02FA3"/>
    <w:rsid w:val="00B0436A"/>
    <w:rsid w:val="00B05084"/>
    <w:rsid w:val="00B052D1"/>
    <w:rsid w:val="00B05F25"/>
    <w:rsid w:val="00B10C78"/>
    <w:rsid w:val="00B113B1"/>
    <w:rsid w:val="00B12152"/>
    <w:rsid w:val="00B12708"/>
    <w:rsid w:val="00B12BC8"/>
    <w:rsid w:val="00B1348E"/>
    <w:rsid w:val="00B143CC"/>
    <w:rsid w:val="00B14596"/>
    <w:rsid w:val="00B14CA4"/>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975"/>
    <w:rsid w:val="00B27AAC"/>
    <w:rsid w:val="00B30929"/>
    <w:rsid w:val="00B310B0"/>
    <w:rsid w:val="00B35250"/>
    <w:rsid w:val="00B372AA"/>
    <w:rsid w:val="00B40445"/>
    <w:rsid w:val="00B41888"/>
    <w:rsid w:val="00B41CA9"/>
    <w:rsid w:val="00B42E9D"/>
    <w:rsid w:val="00B43C84"/>
    <w:rsid w:val="00B45A52"/>
    <w:rsid w:val="00B45FF7"/>
    <w:rsid w:val="00B460AB"/>
    <w:rsid w:val="00B46175"/>
    <w:rsid w:val="00B46719"/>
    <w:rsid w:val="00B475E6"/>
    <w:rsid w:val="00B50EDB"/>
    <w:rsid w:val="00B5748A"/>
    <w:rsid w:val="00B57BF6"/>
    <w:rsid w:val="00B61411"/>
    <w:rsid w:val="00B61D3B"/>
    <w:rsid w:val="00B6225D"/>
    <w:rsid w:val="00B63428"/>
    <w:rsid w:val="00B63966"/>
    <w:rsid w:val="00B63FB6"/>
    <w:rsid w:val="00B65B44"/>
    <w:rsid w:val="00B664C7"/>
    <w:rsid w:val="00B71B97"/>
    <w:rsid w:val="00B71E54"/>
    <w:rsid w:val="00B7236A"/>
    <w:rsid w:val="00B739F6"/>
    <w:rsid w:val="00B74B41"/>
    <w:rsid w:val="00B74CE0"/>
    <w:rsid w:val="00B75044"/>
    <w:rsid w:val="00B76ABB"/>
    <w:rsid w:val="00B80F47"/>
    <w:rsid w:val="00B81A6C"/>
    <w:rsid w:val="00B83145"/>
    <w:rsid w:val="00B83CB9"/>
    <w:rsid w:val="00B85585"/>
    <w:rsid w:val="00B85DE5"/>
    <w:rsid w:val="00B86DCB"/>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AB"/>
    <w:rsid w:val="00BA19DB"/>
    <w:rsid w:val="00BA2280"/>
    <w:rsid w:val="00BA2A08"/>
    <w:rsid w:val="00BA56D2"/>
    <w:rsid w:val="00BA639A"/>
    <w:rsid w:val="00BA76E0"/>
    <w:rsid w:val="00BA78D9"/>
    <w:rsid w:val="00BA7A97"/>
    <w:rsid w:val="00BB176F"/>
    <w:rsid w:val="00BB2A25"/>
    <w:rsid w:val="00BB2A93"/>
    <w:rsid w:val="00BB4C93"/>
    <w:rsid w:val="00BB51E9"/>
    <w:rsid w:val="00BB532F"/>
    <w:rsid w:val="00BB5352"/>
    <w:rsid w:val="00BB5B7C"/>
    <w:rsid w:val="00BB73E8"/>
    <w:rsid w:val="00BB7962"/>
    <w:rsid w:val="00BB7D84"/>
    <w:rsid w:val="00BC0FDC"/>
    <w:rsid w:val="00BC12A0"/>
    <w:rsid w:val="00BC3053"/>
    <w:rsid w:val="00BC31CC"/>
    <w:rsid w:val="00BC3896"/>
    <w:rsid w:val="00BC4D2E"/>
    <w:rsid w:val="00BD092F"/>
    <w:rsid w:val="00BD0C97"/>
    <w:rsid w:val="00BD1338"/>
    <w:rsid w:val="00BD30D6"/>
    <w:rsid w:val="00BD394B"/>
    <w:rsid w:val="00BD451D"/>
    <w:rsid w:val="00BD482F"/>
    <w:rsid w:val="00BD48AC"/>
    <w:rsid w:val="00BD5F1A"/>
    <w:rsid w:val="00BD77EC"/>
    <w:rsid w:val="00BE0ED9"/>
    <w:rsid w:val="00BE0EF0"/>
    <w:rsid w:val="00BE0F6B"/>
    <w:rsid w:val="00BE1234"/>
    <w:rsid w:val="00BE2AAF"/>
    <w:rsid w:val="00BE2FA6"/>
    <w:rsid w:val="00BE3037"/>
    <w:rsid w:val="00BE333F"/>
    <w:rsid w:val="00BE3973"/>
    <w:rsid w:val="00BE6F14"/>
    <w:rsid w:val="00BE7406"/>
    <w:rsid w:val="00BE7603"/>
    <w:rsid w:val="00BF30CF"/>
    <w:rsid w:val="00BF3279"/>
    <w:rsid w:val="00BF36D4"/>
    <w:rsid w:val="00BF41F1"/>
    <w:rsid w:val="00BF4F01"/>
    <w:rsid w:val="00BF74C7"/>
    <w:rsid w:val="00BF77D6"/>
    <w:rsid w:val="00C00572"/>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305"/>
    <w:rsid w:val="00C14827"/>
    <w:rsid w:val="00C14D4B"/>
    <w:rsid w:val="00C154BB"/>
    <w:rsid w:val="00C20AF6"/>
    <w:rsid w:val="00C20F41"/>
    <w:rsid w:val="00C22B2E"/>
    <w:rsid w:val="00C22BD5"/>
    <w:rsid w:val="00C22BDA"/>
    <w:rsid w:val="00C22BE3"/>
    <w:rsid w:val="00C22CC9"/>
    <w:rsid w:val="00C24601"/>
    <w:rsid w:val="00C24A0C"/>
    <w:rsid w:val="00C2558F"/>
    <w:rsid w:val="00C27164"/>
    <w:rsid w:val="00C279B5"/>
    <w:rsid w:val="00C27AC2"/>
    <w:rsid w:val="00C27C45"/>
    <w:rsid w:val="00C30C01"/>
    <w:rsid w:val="00C30F6D"/>
    <w:rsid w:val="00C31D1D"/>
    <w:rsid w:val="00C3247B"/>
    <w:rsid w:val="00C337EA"/>
    <w:rsid w:val="00C33934"/>
    <w:rsid w:val="00C34313"/>
    <w:rsid w:val="00C34400"/>
    <w:rsid w:val="00C345BD"/>
    <w:rsid w:val="00C34E81"/>
    <w:rsid w:val="00C3719D"/>
    <w:rsid w:val="00C3777F"/>
    <w:rsid w:val="00C404D2"/>
    <w:rsid w:val="00C42EBB"/>
    <w:rsid w:val="00C440F1"/>
    <w:rsid w:val="00C44854"/>
    <w:rsid w:val="00C45B59"/>
    <w:rsid w:val="00C466F6"/>
    <w:rsid w:val="00C5052F"/>
    <w:rsid w:val="00C50D88"/>
    <w:rsid w:val="00C51B8B"/>
    <w:rsid w:val="00C51DB5"/>
    <w:rsid w:val="00C5206A"/>
    <w:rsid w:val="00C53D65"/>
    <w:rsid w:val="00C53D73"/>
    <w:rsid w:val="00C54995"/>
    <w:rsid w:val="00C54D41"/>
    <w:rsid w:val="00C54D6B"/>
    <w:rsid w:val="00C551B8"/>
    <w:rsid w:val="00C5686F"/>
    <w:rsid w:val="00C60783"/>
    <w:rsid w:val="00C630CE"/>
    <w:rsid w:val="00C64672"/>
    <w:rsid w:val="00C65510"/>
    <w:rsid w:val="00C702CD"/>
    <w:rsid w:val="00C70697"/>
    <w:rsid w:val="00C72EF4"/>
    <w:rsid w:val="00C732A5"/>
    <w:rsid w:val="00C739ED"/>
    <w:rsid w:val="00C75CA7"/>
    <w:rsid w:val="00C75D2F"/>
    <w:rsid w:val="00C75DEA"/>
    <w:rsid w:val="00C766E2"/>
    <w:rsid w:val="00C767BE"/>
    <w:rsid w:val="00C76957"/>
    <w:rsid w:val="00C76ABD"/>
    <w:rsid w:val="00C76E3C"/>
    <w:rsid w:val="00C80B9A"/>
    <w:rsid w:val="00C81568"/>
    <w:rsid w:val="00C82F94"/>
    <w:rsid w:val="00C83514"/>
    <w:rsid w:val="00C8410D"/>
    <w:rsid w:val="00C84FC8"/>
    <w:rsid w:val="00C85630"/>
    <w:rsid w:val="00C872DF"/>
    <w:rsid w:val="00C9027A"/>
    <w:rsid w:val="00C9068E"/>
    <w:rsid w:val="00C906E1"/>
    <w:rsid w:val="00C90767"/>
    <w:rsid w:val="00C90BDA"/>
    <w:rsid w:val="00C926AD"/>
    <w:rsid w:val="00C93C4B"/>
    <w:rsid w:val="00C941AF"/>
    <w:rsid w:val="00C944AB"/>
    <w:rsid w:val="00C95B40"/>
    <w:rsid w:val="00C96731"/>
    <w:rsid w:val="00C976D8"/>
    <w:rsid w:val="00C97E18"/>
    <w:rsid w:val="00CA1C33"/>
    <w:rsid w:val="00CA1ED8"/>
    <w:rsid w:val="00CA265C"/>
    <w:rsid w:val="00CA2DE0"/>
    <w:rsid w:val="00CA2F85"/>
    <w:rsid w:val="00CA37DD"/>
    <w:rsid w:val="00CA37F4"/>
    <w:rsid w:val="00CA40F4"/>
    <w:rsid w:val="00CA46C5"/>
    <w:rsid w:val="00CA5278"/>
    <w:rsid w:val="00CA55FD"/>
    <w:rsid w:val="00CA5C1C"/>
    <w:rsid w:val="00CA77FB"/>
    <w:rsid w:val="00CB0852"/>
    <w:rsid w:val="00CB098F"/>
    <w:rsid w:val="00CB0CD1"/>
    <w:rsid w:val="00CB1F63"/>
    <w:rsid w:val="00CB3131"/>
    <w:rsid w:val="00CB7170"/>
    <w:rsid w:val="00CC040E"/>
    <w:rsid w:val="00CC0627"/>
    <w:rsid w:val="00CC111F"/>
    <w:rsid w:val="00CC2011"/>
    <w:rsid w:val="00CC3EA0"/>
    <w:rsid w:val="00CC4580"/>
    <w:rsid w:val="00CC7B45"/>
    <w:rsid w:val="00CC7FA8"/>
    <w:rsid w:val="00CD1188"/>
    <w:rsid w:val="00CD1616"/>
    <w:rsid w:val="00CD2C06"/>
    <w:rsid w:val="00CD2ED1"/>
    <w:rsid w:val="00CD2F9C"/>
    <w:rsid w:val="00CD337B"/>
    <w:rsid w:val="00CD3E08"/>
    <w:rsid w:val="00CD537E"/>
    <w:rsid w:val="00CD58DA"/>
    <w:rsid w:val="00CD5F27"/>
    <w:rsid w:val="00CD65E6"/>
    <w:rsid w:val="00CD6E63"/>
    <w:rsid w:val="00CD6E8F"/>
    <w:rsid w:val="00CD7759"/>
    <w:rsid w:val="00CE2E8E"/>
    <w:rsid w:val="00CE3AC6"/>
    <w:rsid w:val="00CE3D02"/>
    <w:rsid w:val="00CE413F"/>
    <w:rsid w:val="00CE485A"/>
    <w:rsid w:val="00CE4A60"/>
    <w:rsid w:val="00CE5B06"/>
    <w:rsid w:val="00CE7561"/>
    <w:rsid w:val="00CF01B6"/>
    <w:rsid w:val="00CF09D9"/>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3CC5"/>
    <w:rsid w:val="00D04BFA"/>
    <w:rsid w:val="00D06945"/>
    <w:rsid w:val="00D06EA0"/>
    <w:rsid w:val="00D10249"/>
    <w:rsid w:val="00D10876"/>
    <w:rsid w:val="00D10DDA"/>
    <w:rsid w:val="00D115C3"/>
    <w:rsid w:val="00D11897"/>
    <w:rsid w:val="00D128B3"/>
    <w:rsid w:val="00D13135"/>
    <w:rsid w:val="00D138FA"/>
    <w:rsid w:val="00D13E4E"/>
    <w:rsid w:val="00D147B0"/>
    <w:rsid w:val="00D17598"/>
    <w:rsid w:val="00D17C35"/>
    <w:rsid w:val="00D203D0"/>
    <w:rsid w:val="00D20755"/>
    <w:rsid w:val="00D22614"/>
    <w:rsid w:val="00D239A7"/>
    <w:rsid w:val="00D23F47"/>
    <w:rsid w:val="00D267C5"/>
    <w:rsid w:val="00D2758E"/>
    <w:rsid w:val="00D27FEE"/>
    <w:rsid w:val="00D3079B"/>
    <w:rsid w:val="00D3363A"/>
    <w:rsid w:val="00D34968"/>
    <w:rsid w:val="00D36D5C"/>
    <w:rsid w:val="00D36E71"/>
    <w:rsid w:val="00D37D87"/>
    <w:rsid w:val="00D37DAC"/>
    <w:rsid w:val="00D40B33"/>
    <w:rsid w:val="00D412F4"/>
    <w:rsid w:val="00D42D0D"/>
    <w:rsid w:val="00D42DB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D5"/>
    <w:rsid w:val="00D560FF"/>
    <w:rsid w:val="00D5699F"/>
    <w:rsid w:val="00D56F7E"/>
    <w:rsid w:val="00D576CA"/>
    <w:rsid w:val="00D57DC0"/>
    <w:rsid w:val="00D60B9A"/>
    <w:rsid w:val="00D6170E"/>
    <w:rsid w:val="00D618AA"/>
    <w:rsid w:val="00D61AF5"/>
    <w:rsid w:val="00D63D34"/>
    <w:rsid w:val="00D64BDB"/>
    <w:rsid w:val="00D652B5"/>
    <w:rsid w:val="00D660D6"/>
    <w:rsid w:val="00D66155"/>
    <w:rsid w:val="00D6656C"/>
    <w:rsid w:val="00D66E6F"/>
    <w:rsid w:val="00D66E9B"/>
    <w:rsid w:val="00D67C90"/>
    <w:rsid w:val="00D708B0"/>
    <w:rsid w:val="00D708D5"/>
    <w:rsid w:val="00D7225D"/>
    <w:rsid w:val="00D77199"/>
    <w:rsid w:val="00D774D4"/>
    <w:rsid w:val="00D77811"/>
    <w:rsid w:val="00D77B1D"/>
    <w:rsid w:val="00D8021F"/>
    <w:rsid w:val="00D80383"/>
    <w:rsid w:val="00D8085A"/>
    <w:rsid w:val="00D81016"/>
    <w:rsid w:val="00D823C6"/>
    <w:rsid w:val="00D83C1E"/>
    <w:rsid w:val="00D85056"/>
    <w:rsid w:val="00D851D7"/>
    <w:rsid w:val="00D86A19"/>
    <w:rsid w:val="00D86CA3"/>
    <w:rsid w:val="00D871CE"/>
    <w:rsid w:val="00D877BF"/>
    <w:rsid w:val="00D901FE"/>
    <w:rsid w:val="00D90FA6"/>
    <w:rsid w:val="00D9196D"/>
    <w:rsid w:val="00D92982"/>
    <w:rsid w:val="00D9504D"/>
    <w:rsid w:val="00D9532D"/>
    <w:rsid w:val="00D963C1"/>
    <w:rsid w:val="00D96A91"/>
    <w:rsid w:val="00D96DF4"/>
    <w:rsid w:val="00D97946"/>
    <w:rsid w:val="00D9799B"/>
    <w:rsid w:val="00DA305E"/>
    <w:rsid w:val="00DA3C1F"/>
    <w:rsid w:val="00DA43BC"/>
    <w:rsid w:val="00DA4F8F"/>
    <w:rsid w:val="00DA5417"/>
    <w:rsid w:val="00DA56E8"/>
    <w:rsid w:val="00DA5E1B"/>
    <w:rsid w:val="00DA7FAC"/>
    <w:rsid w:val="00DB0D6A"/>
    <w:rsid w:val="00DB377D"/>
    <w:rsid w:val="00DB5533"/>
    <w:rsid w:val="00DB5F55"/>
    <w:rsid w:val="00DB69B5"/>
    <w:rsid w:val="00DB78DA"/>
    <w:rsid w:val="00DC2D36"/>
    <w:rsid w:val="00DC4224"/>
    <w:rsid w:val="00DC53EF"/>
    <w:rsid w:val="00DC562E"/>
    <w:rsid w:val="00DC7A42"/>
    <w:rsid w:val="00DC7DCC"/>
    <w:rsid w:val="00DD0A53"/>
    <w:rsid w:val="00DD2E15"/>
    <w:rsid w:val="00DD333B"/>
    <w:rsid w:val="00DD43EC"/>
    <w:rsid w:val="00DD4C4C"/>
    <w:rsid w:val="00DD5749"/>
    <w:rsid w:val="00DD5F90"/>
    <w:rsid w:val="00DD6906"/>
    <w:rsid w:val="00DD752F"/>
    <w:rsid w:val="00DD7ED1"/>
    <w:rsid w:val="00DE14B9"/>
    <w:rsid w:val="00DE1B4B"/>
    <w:rsid w:val="00DE1C0A"/>
    <w:rsid w:val="00DE3D52"/>
    <w:rsid w:val="00DE404C"/>
    <w:rsid w:val="00DE45A2"/>
    <w:rsid w:val="00DE5608"/>
    <w:rsid w:val="00DE58D0"/>
    <w:rsid w:val="00DE5F2A"/>
    <w:rsid w:val="00DE6047"/>
    <w:rsid w:val="00DE654F"/>
    <w:rsid w:val="00DE65EE"/>
    <w:rsid w:val="00DE68E1"/>
    <w:rsid w:val="00DE6AE2"/>
    <w:rsid w:val="00DE7B2C"/>
    <w:rsid w:val="00DF0463"/>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3148"/>
    <w:rsid w:val="00E067DE"/>
    <w:rsid w:val="00E06D01"/>
    <w:rsid w:val="00E077B5"/>
    <w:rsid w:val="00E07D70"/>
    <w:rsid w:val="00E10139"/>
    <w:rsid w:val="00E110E7"/>
    <w:rsid w:val="00E11B20"/>
    <w:rsid w:val="00E133E4"/>
    <w:rsid w:val="00E1370F"/>
    <w:rsid w:val="00E13F7B"/>
    <w:rsid w:val="00E16A97"/>
    <w:rsid w:val="00E17733"/>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343C"/>
    <w:rsid w:val="00E446F1"/>
    <w:rsid w:val="00E44C1D"/>
    <w:rsid w:val="00E45707"/>
    <w:rsid w:val="00E465D9"/>
    <w:rsid w:val="00E467F5"/>
    <w:rsid w:val="00E46886"/>
    <w:rsid w:val="00E46EF0"/>
    <w:rsid w:val="00E476B7"/>
    <w:rsid w:val="00E47AEF"/>
    <w:rsid w:val="00E47CEE"/>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678F"/>
    <w:rsid w:val="00E669C8"/>
    <w:rsid w:val="00E66E1D"/>
    <w:rsid w:val="00E67C51"/>
    <w:rsid w:val="00E7053F"/>
    <w:rsid w:val="00E716B3"/>
    <w:rsid w:val="00E72EFC"/>
    <w:rsid w:val="00E73BA1"/>
    <w:rsid w:val="00E73CBB"/>
    <w:rsid w:val="00E74600"/>
    <w:rsid w:val="00E750EC"/>
    <w:rsid w:val="00E758EC"/>
    <w:rsid w:val="00E76A82"/>
    <w:rsid w:val="00E805CC"/>
    <w:rsid w:val="00E81902"/>
    <w:rsid w:val="00E8234C"/>
    <w:rsid w:val="00E8324A"/>
    <w:rsid w:val="00E83AA9"/>
    <w:rsid w:val="00E84B27"/>
    <w:rsid w:val="00E85928"/>
    <w:rsid w:val="00E86A2C"/>
    <w:rsid w:val="00E87822"/>
    <w:rsid w:val="00E8783C"/>
    <w:rsid w:val="00E90395"/>
    <w:rsid w:val="00E90E49"/>
    <w:rsid w:val="00E910D0"/>
    <w:rsid w:val="00E917F9"/>
    <w:rsid w:val="00E920AE"/>
    <w:rsid w:val="00E9291C"/>
    <w:rsid w:val="00E93C49"/>
    <w:rsid w:val="00E93FFE"/>
    <w:rsid w:val="00E947EA"/>
    <w:rsid w:val="00E94F8A"/>
    <w:rsid w:val="00E95684"/>
    <w:rsid w:val="00E956AC"/>
    <w:rsid w:val="00E959FA"/>
    <w:rsid w:val="00E96DFF"/>
    <w:rsid w:val="00EA116D"/>
    <w:rsid w:val="00EA1343"/>
    <w:rsid w:val="00EA3972"/>
    <w:rsid w:val="00EA40D1"/>
    <w:rsid w:val="00EA4512"/>
    <w:rsid w:val="00EA4660"/>
    <w:rsid w:val="00EA4D8C"/>
    <w:rsid w:val="00EA6DC4"/>
    <w:rsid w:val="00EA7302"/>
    <w:rsid w:val="00EA7A41"/>
    <w:rsid w:val="00EB014C"/>
    <w:rsid w:val="00EB077B"/>
    <w:rsid w:val="00EB1EA8"/>
    <w:rsid w:val="00EB2B72"/>
    <w:rsid w:val="00EB4B8C"/>
    <w:rsid w:val="00EB4C64"/>
    <w:rsid w:val="00EB4EA2"/>
    <w:rsid w:val="00EB57C3"/>
    <w:rsid w:val="00EB5C6E"/>
    <w:rsid w:val="00EB6ADC"/>
    <w:rsid w:val="00EC195E"/>
    <w:rsid w:val="00EC1B4B"/>
    <w:rsid w:val="00EC27C6"/>
    <w:rsid w:val="00EC27CD"/>
    <w:rsid w:val="00EC3625"/>
    <w:rsid w:val="00EC3674"/>
    <w:rsid w:val="00EC4207"/>
    <w:rsid w:val="00EC5653"/>
    <w:rsid w:val="00EC71CE"/>
    <w:rsid w:val="00ED0ECF"/>
    <w:rsid w:val="00ED1006"/>
    <w:rsid w:val="00ED22D2"/>
    <w:rsid w:val="00ED2409"/>
    <w:rsid w:val="00ED2959"/>
    <w:rsid w:val="00ED2BEF"/>
    <w:rsid w:val="00ED2E24"/>
    <w:rsid w:val="00ED446A"/>
    <w:rsid w:val="00ED5626"/>
    <w:rsid w:val="00ED6690"/>
    <w:rsid w:val="00ED6713"/>
    <w:rsid w:val="00ED7A2C"/>
    <w:rsid w:val="00EE020E"/>
    <w:rsid w:val="00EE1780"/>
    <w:rsid w:val="00EE1AB8"/>
    <w:rsid w:val="00EE3373"/>
    <w:rsid w:val="00EE3DA8"/>
    <w:rsid w:val="00EE44BC"/>
    <w:rsid w:val="00EE6D43"/>
    <w:rsid w:val="00EE7ACD"/>
    <w:rsid w:val="00EF18FE"/>
    <w:rsid w:val="00EF470F"/>
    <w:rsid w:val="00EF520E"/>
    <w:rsid w:val="00EF5787"/>
    <w:rsid w:val="00EF60D0"/>
    <w:rsid w:val="00EF66BF"/>
    <w:rsid w:val="00EF6B97"/>
    <w:rsid w:val="00EF7453"/>
    <w:rsid w:val="00F04DB5"/>
    <w:rsid w:val="00F0528D"/>
    <w:rsid w:val="00F06C67"/>
    <w:rsid w:val="00F06DFD"/>
    <w:rsid w:val="00F071D1"/>
    <w:rsid w:val="00F07533"/>
    <w:rsid w:val="00F10209"/>
    <w:rsid w:val="00F10629"/>
    <w:rsid w:val="00F10F13"/>
    <w:rsid w:val="00F11EA8"/>
    <w:rsid w:val="00F12C5F"/>
    <w:rsid w:val="00F133AF"/>
    <w:rsid w:val="00F1364C"/>
    <w:rsid w:val="00F143EA"/>
    <w:rsid w:val="00F14E86"/>
    <w:rsid w:val="00F15FA5"/>
    <w:rsid w:val="00F1636C"/>
    <w:rsid w:val="00F16888"/>
    <w:rsid w:val="00F16AAE"/>
    <w:rsid w:val="00F16C0E"/>
    <w:rsid w:val="00F16D8C"/>
    <w:rsid w:val="00F20743"/>
    <w:rsid w:val="00F209B7"/>
    <w:rsid w:val="00F21A30"/>
    <w:rsid w:val="00F21A71"/>
    <w:rsid w:val="00F2376F"/>
    <w:rsid w:val="00F23DE0"/>
    <w:rsid w:val="00F243D8"/>
    <w:rsid w:val="00F2447D"/>
    <w:rsid w:val="00F24E66"/>
    <w:rsid w:val="00F25F17"/>
    <w:rsid w:val="00F26885"/>
    <w:rsid w:val="00F27410"/>
    <w:rsid w:val="00F27782"/>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1B41"/>
    <w:rsid w:val="00F422A0"/>
    <w:rsid w:val="00F4251D"/>
    <w:rsid w:val="00F434A0"/>
    <w:rsid w:val="00F43C68"/>
    <w:rsid w:val="00F44DA3"/>
    <w:rsid w:val="00F45AEB"/>
    <w:rsid w:val="00F4766C"/>
    <w:rsid w:val="00F5033C"/>
    <w:rsid w:val="00F503D0"/>
    <w:rsid w:val="00F507D1"/>
    <w:rsid w:val="00F508FE"/>
    <w:rsid w:val="00F51808"/>
    <w:rsid w:val="00F519CE"/>
    <w:rsid w:val="00F51ADA"/>
    <w:rsid w:val="00F52105"/>
    <w:rsid w:val="00F521A7"/>
    <w:rsid w:val="00F525E1"/>
    <w:rsid w:val="00F53A51"/>
    <w:rsid w:val="00F55085"/>
    <w:rsid w:val="00F55D0A"/>
    <w:rsid w:val="00F56909"/>
    <w:rsid w:val="00F60595"/>
    <w:rsid w:val="00F607C5"/>
    <w:rsid w:val="00F60DEA"/>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35FB"/>
    <w:rsid w:val="00F73D9D"/>
    <w:rsid w:val="00F74BB9"/>
    <w:rsid w:val="00F75093"/>
    <w:rsid w:val="00F75582"/>
    <w:rsid w:val="00F763E2"/>
    <w:rsid w:val="00F76EFA"/>
    <w:rsid w:val="00F804BE"/>
    <w:rsid w:val="00F81496"/>
    <w:rsid w:val="00F816A6"/>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1B23"/>
    <w:rsid w:val="00F92782"/>
    <w:rsid w:val="00F9388A"/>
    <w:rsid w:val="00F93AA9"/>
    <w:rsid w:val="00F9538C"/>
    <w:rsid w:val="00F966AA"/>
    <w:rsid w:val="00F96985"/>
    <w:rsid w:val="00F96B91"/>
    <w:rsid w:val="00F97838"/>
    <w:rsid w:val="00FA068A"/>
    <w:rsid w:val="00FA1379"/>
    <w:rsid w:val="00FA1965"/>
    <w:rsid w:val="00FA2BB3"/>
    <w:rsid w:val="00FA41F9"/>
    <w:rsid w:val="00FA57BF"/>
    <w:rsid w:val="00FA7362"/>
    <w:rsid w:val="00FB1CCB"/>
    <w:rsid w:val="00FB2389"/>
    <w:rsid w:val="00FB4C80"/>
    <w:rsid w:val="00FB57F9"/>
    <w:rsid w:val="00FB58E0"/>
    <w:rsid w:val="00FB6773"/>
    <w:rsid w:val="00FB6A6A"/>
    <w:rsid w:val="00FB7CB8"/>
    <w:rsid w:val="00FC5052"/>
    <w:rsid w:val="00FC5F9A"/>
    <w:rsid w:val="00FC6EE0"/>
    <w:rsid w:val="00FC7429"/>
    <w:rsid w:val="00FC77E3"/>
    <w:rsid w:val="00FD0051"/>
    <w:rsid w:val="00FD015B"/>
    <w:rsid w:val="00FD07F6"/>
    <w:rsid w:val="00FD0879"/>
    <w:rsid w:val="00FD103B"/>
    <w:rsid w:val="00FD1342"/>
    <w:rsid w:val="00FD189D"/>
    <w:rsid w:val="00FD1EC8"/>
    <w:rsid w:val="00FD233C"/>
    <w:rsid w:val="00FD47ED"/>
    <w:rsid w:val="00FD5242"/>
    <w:rsid w:val="00FD5447"/>
    <w:rsid w:val="00FD629C"/>
    <w:rsid w:val="00FD71AC"/>
    <w:rsid w:val="00FD74DB"/>
    <w:rsid w:val="00FD7660"/>
    <w:rsid w:val="00FE0171"/>
    <w:rsid w:val="00FE0655"/>
    <w:rsid w:val="00FE1F8B"/>
    <w:rsid w:val="00FE2365"/>
    <w:rsid w:val="00FE4B4A"/>
    <w:rsid w:val="00FE4C7B"/>
    <w:rsid w:val="00FE6ACE"/>
    <w:rsid w:val="00FE7336"/>
    <w:rsid w:val="00FE787C"/>
    <w:rsid w:val="00FE78BB"/>
    <w:rsid w:val="00FF24E8"/>
    <w:rsid w:val="00FF278C"/>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tabs>
        <w:tab w:val="clear" w:pos="8046"/>
        <w:tab w:val="num" w:pos="576"/>
      </w:tabs>
      <w:spacing w:before="180"/>
      <w:ind w:left="576"/>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aliases w:val="Appel note de bas de p,Style 12,(NECG) Footnote Reference,Style 124,o,fr,Style 3,Style 13,FR,Style 17,Footnote Reference/,Style 6,Style 7"/>
    <w:rsid w:val="00A533D1"/>
    <w:rPr>
      <w:b/>
      <w:bCs/>
      <w:position w:val="6"/>
      <w:sz w:val="16"/>
      <w:szCs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link w:val="FootnoteText"/>
    <w:rsid w:val="00D03CC5"/>
    <w:rPr>
      <w:rFonts w:ascii="Arial" w:eastAsia="Times New Roman" w:hAnsi="Arial"/>
      <w:sz w:val="16"/>
      <w:szCs w:val="16"/>
      <w:lang w:val="en-GB" w:eastAsia="zh-CN"/>
    </w:rPr>
  </w:style>
  <w:style w:type="paragraph" w:customStyle="1" w:styleId="references">
    <w:name w:val="references"/>
    <w:uiPriority w:val="99"/>
    <w:rsid w:val="00A31819"/>
    <w:pPr>
      <w:numPr>
        <w:numId w:val="31"/>
      </w:numPr>
      <w:spacing w:after="50" w:line="180" w:lineRule="exact"/>
      <w:jc w:val="both"/>
    </w:pPr>
    <w:rPr>
      <w:rFonts w:ascii="Times New Roman" w:eastAsia="MS Mincho" w:hAnsi="Times New Roman"/>
      <w:noProof/>
      <w:szCs w:val="16"/>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AA0DE5"/>
  </w:style>
  <w:style w:type="paragraph" w:customStyle="1" w:styleId="TdocHeader2">
    <w:name w:val="Tdoc_Header_2"/>
    <w:basedOn w:val="Normal"/>
    <w:rsid w:val="001A743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styleId="PlaceholderText">
    <w:name w:val="Placeholder Text"/>
    <w:basedOn w:val="DefaultParagraphFont"/>
    <w:uiPriority w:val="99"/>
    <w:semiHidden/>
    <w:rsid w:val="00D412F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tabs>
        <w:tab w:val="clear" w:pos="8046"/>
        <w:tab w:val="num" w:pos="576"/>
      </w:tabs>
      <w:spacing w:before="180"/>
      <w:ind w:left="576"/>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aliases w:val="Appel note de bas de p,Style 12,(NECG) Footnote Reference,Style 124,o,fr,Style 3,Style 13,FR,Style 17,Footnote Reference/,Style 6,Style 7"/>
    <w:rsid w:val="00A533D1"/>
    <w:rPr>
      <w:b/>
      <w:bCs/>
      <w:position w:val="6"/>
      <w:sz w:val="16"/>
      <w:szCs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link w:val="FootnoteText"/>
    <w:rsid w:val="00D03CC5"/>
    <w:rPr>
      <w:rFonts w:ascii="Arial" w:eastAsia="Times New Roman" w:hAnsi="Arial"/>
      <w:sz w:val="16"/>
      <w:szCs w:val="16"/>
      <w:lang w:val="en-GB" w:eastAsia="zh-CN"/>
    </w:rPr>
  </w:style>
  <w:style w:type="paragraph" w:customStyle="1" w:styleId="references">
    <w:name w:val="references"/>
    <w:uiPriority w:val="99"/>
    <w:rsid w:val="00A31819"/>
    <w:pPr>
      <w:numPr>
        <w:numId w:val="31"/>
      </w:numPr>
      <w:spacing w:after="50" w:line="180" w:lineRule="exact"/>
      <w:jc w:val="both"/>
    </w:pPr>
    <w:rPr>
      <w:rFonts w:ascii="Times New Roman" w:eastAsia="MS Mincho" w:hAnsi="Times New Roman"/>
      <w:noProof/>
      <w:szCs w:val="16"/>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AA0DE5"/>
  </w:style>
  <w:style w:type="paragraph" w:customStyle="1" w:styleId="TdocHeader2">
    <w:name w:val="Tdoc_Header_2"/>
    <w:basedOn w:val="Normal"/>
    <w:rsid w:val="001A743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styleId="PlaceholderText">
    <w:name w:val="Placeholder Text"/>
    <w:basedOn w:val="DefaultParagraphFont"/>
    <w:uiPriority w:val="99"/>
    <w:semiHidden/>
    <w:rsid w:val="00D412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41583168">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54966087">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594897429">
      <w:bodyDiv w:val="1"/>
      <w:marLeft w:val="0"/>
      <w:marRight w:val="0"/>
      <w:marTop w:val="0"/>
      <w:marBottom w:val="0"/>
      <w:divBdr>
        <w:top w:val="none" w:sz="0" w:space="0" w:color="auto"/>
        <w:left w:val="none" w:sz="0" w:space="0" w:color="auto"/>
        <w:bottom w:val="none" w:sz="0" w:space="0" w:color="auto"/>
        <w:right w:val="none" w:sz="0" w:space="0" w:color="auto"/>
      </w:divBdr>
    </w:div>
    <w:div w:id="797574315">
      <w:bodyDiv w:val="1"/>
      <w:marLeft w:val="0"/>
      <w:marRight w:val="0"/>
      <w:marTop w:val="0"/>
      <w:marBottom w:val="0"/>
      <w:divBdr>
        <w:top w:val="none" w:sz="0" w:space="0" w:color="auto"/>
        <w:left w:val="none" w:sz="0" w:space="0" w:color="auto"/>
        <w:bottom w:val="none" w:sz="0" w:space="0" w:color="auto"/>
        <w:right w:val="none" w:sz="0" w:space="0" w:color="auto"/>
      </w:divBdr>
    </w:div>
    <w:div w:id="827206894">
      <w:bodyDiv w:val="1"/>
      <w:marLeft w:val="0"/>
      <w:marRight w:val="0"/>
      <w:marTop w:val="0"/>
      <w:marBottom w:val="0"/>
      <w:divBdr>
        <w:top w:val="none" w:sz="0" w:space="0" w:color="auto"/>
        <w:left w:val="none" w:sz="0" w:space="0" w:color="auto"/>
        <w:bottom w:val="none" w:sz="0" w:space="0" w:color="auto"/>
        <w:right w:val="none" w:sz="0" w:space="0" w:color="auto"/>
      </w:divBdr>
    </w:div>
    <w:div w:id="990138100">
      <w:bodyDiv w:val="1"/>
      <w:marLeft w:val="0"/>
      <w:marRight w:val="0"/>
      <w:marTop w:val="0"/>
      <w:marBottom w:val="0"/>
      <w:divBdr>
        <w:top w:val="none" w:sz="0" w:space="0" w:color="auto"/>
        <w:left w:val="none" w:sz="0" w:space="0" w:color="auto"/>
        <w:bottom w:val="none" w:sz="0" w:space="0" w:color="auto"/>
        <w:right w:val="none" w:sz="0" w:space="0" w:color="auto"/>
      </w:divBdr>
    </w:div>
    <w:div w:id="1301958134">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375697822">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839688809">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C7BA8-73BD-4C1B-8414-BBFF8A2C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7</Pages>
  <Words>1437</Words>
  <Characters>8193</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Samsung Electronics</Company>
  <LinksUpToDate>false</LinksUpToDate>
  <CharactersWithSpaces>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 1</dc:creator>
  <cp:keywords>3GPP; Ericsson; TDoc</cp:keywords>
  <cp:lastModifiedBy>Yufei Blankenship</cp:lastModifiedBy>
  <cp:revision>5</cp:revision>
  <cp:lastPrinted>2015-03-19T12:43:00Z</cp:lastPrinted>
  <dcterms:created xsi:type="dcterms:W3CDTF">2015-05-14T18:25:00Z</dcterms:created>
  <dcterms:modified xsi:type="dcterms:W3CDTF">2015-05-15T23:51:00Z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