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5256B">
      <w:pPr>
        <w:pStyle w:val="103"/>
        <w:spacing w:after="0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bookmarkStart w:id="0" w:name="_Hlk145670493"/>
      <w:bookmarkStart w:id="1" w:name="OLE_LINK4"/>
      <w:bookmarkStart w:id="2" w:name="OLE_LINK3"/>
      <w:r>
        <w:rPr>
          <w:rFonts w:hint="eastAsia" w:ascii="Times New Roman" w:hAnsi="Times New Roman"/>
          <w:sz w:val="24"/>
          <w:szCs w:val="24"/>
          <w:lang w:val="en-US" w:eastAsia="ja-JP"/>
        </w:rPr>
        <w:t>3GPP TSG RAN WG1 #1</w:t>
      </w:r>
      <w:r>
        <w:rPr>
          <w:rFonts w:ascii="Times New Roman" w:hAnsi="Times New Roman"/>
          <w:sz w:val="24"/>
          <w:szCs w:val="24"/>
          <w:lang w:val="en-US" w:eastAsia="ja-JP"/>
        </w:rPr>
        <w:t>22</w:t>
      </w:r>
      <w:r>
        <w:rPr>
          <w:rFonts w:ascii="Times New Roman" w:hAnsi="Times New Roman"/>
          <w:sz w:val="24"/>
          <w:szCs w:val="24"/>
          <w:lang w:val="en-US" w:eastAsia="ja-JP"/>
        </w:rPr>
        <w:tab/>
      </w:r>
      <w:r>
        <w:rPr>
          <w:rFonts w:ascii="Times New Roman" w:hAnsi="Times New Roman"/>
          <w:sz w:val="24"/>
          <w:szCs w:val="24"/>
          <w:lang w:val="en-US" w:eastAsia="ja-JP"/>
        </w:rPr>
        <w:t>R1-250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6079</w:t>
      </w:r>
      <w:bookmarkStart w:id="17" w:name="_GoBack"/>
      <w:bookmarkEnd w:id="17"/>
    </w:p>
    <w:p w14:paraId="11561047">
      <w:pPr>
        <w:pStyle w:val="103"/>
        <w:spacing w:after="0"/>
        <w:rPr>
          <w:rFonts w:ascii="Times New Roman" w:hAnsi="Times New Roman"/>
          <w:sz w:val="24"/>
          <w:szCs w:val="24"/>
          <w:lang w:val="en-US" w:eastAsia="ja-JP"/>
        </w:rPr>
      </w:pPr>
      <w:r>
        <w:rPr>
          <w:rFonts w:ascii="Times New Roman" w:hAnsi="Times New Roman"/>
          <w:sz w:val="24"/>
          <w:szCs w:val="24"/>
          <w:lang w:val="en-US" w:eastAsia="ja-JP"/>
        </w:rPr>
        <w:t>Bengaluru, India, August 25th – 29th, 2025</w:t>
      </w:r>
    </w:p>
    <w:bookmarkEnd w:id="0"/>
    <w:p w14:paraId="7528DC42">
      <w:pPr>
        <w:pStyle w:val="103"/>
        <w:spacing w:after="0"/>
        <w:rPr>
          <w:rFonts w:ascii="Times New Roman" w:hAnsi="Times New Roman"/>
          <w:sz w:val="24"/>
          <w:szCs w:val="24"/>
          <w:lang w:val="en-US"/>
        </w:rPr>
      </w:pPr>
    </w:p>
    <w:p w14:paraId="450455F7">
      <w:pPr>
        <w:pStyle w:val="103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 w14:paraId="3AC00E2D">
      <w:pPr>
        <w:pStyle w:val="103"/>
        <w:spacing w:after="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Maintenance of on-demand SSB SCell operation</w:t>
      </w:r>
    </w:p>
    <w:p w14:paraId="73CE2F1A">
      <w:pPr>
        <w:pStyle w:val="10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8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</w:p>
    <w:p w14:paraId="3F35A3AC">
      <w:pPr>
        <w:pStyle w:val="10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1"/>
    <w:bookmarkEnd w:id="2"/>
    <w:p w14:paraId="4D23C932">
      <w:pPr>
        <w:pStyle w:val="2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5" w:name="_Toc120549591"/>
      <w:r>
        <w:rPr>
          <w:rFonts w:ascii="Times New Roman" w:hAnsi="Times New Roman"/>
        </w:rPr>
        <w:t>Introduction</w:t>
      </w:r>
      <w:bookmarkEnd w:id="5"/>
    </w:p>
    <w:p w14:paraId="793A8816">
      <w:pPr>
        <w:spacing w:after="120"/>
        <w:jc w:val="both"/>
        <w:rPr>
          <w:bCs/>
          <w:lang w:val="en-US" w:eastAsia="zh-CN"/>
        </w:rPr>
      </w:pPr>
      <w:r>
        <w:t xml:space="preserve">In </w:t>
      </w:r>
      <w:r>
        <w:rPr>
          <w:rFonts w:eastAsia="Yu Mincho"/>
          <w:bCs/>
          <w:iCs/>
        </w:rPr>
        <w:t>RAN</w:t>
      </w:r>
      <w:r>
        <w:rPr>
          <w:rFonts w:hint="eastAsia"/>
          <w:bCs/>
          <w:iCs/>
          <w:lang w:val="en-US" w:eastAsia="zh-CN"/>
        </w:rPr>
        <w:t>1</w:t>
      </w:r>
      <w:r>
        <w:rPr>
          <w:rFonts w:eastAsia="Yu Mincho"/>
          <w:bCs/>
          <w:iCs/>
        </w:rPr>
        <w:t>#1</w:t>
      </w:r>
      <w:r>
        <w:rPr>
          <w:rFonts w:hint="eastAsia"/>
          <w:bCs/>
          <w:iCs/>
          <w:lang w:val="en-US" w:eastAsia="zh-CN"/>
        </w:rPr>
        <w:t>21</w:t>
      </w:r>
      <w:r>
        <w:rPr>
          <w:rFonts w:eastAsia="Yu Mincho"/>
          <w:bCs/>
          <w:iCs/>
        </w:rPr>
        <w:t xml:space="preserve"> </w:t>
      </w:r>
      <w:r>
        <w:t xml:space="preserve">meeting [1], </w:t>
      </w:r>
      <w:r>
        <w:rPr>
          <w:szCs w:val="21"/>
        </w:rPr>
        <w:t>the following agreements were made regarding</w:t>
      </w:r>
      <w:r>
        <w:rPr>
          <w:rFonts w:hint="eastAsia"/>
          <w:bCs/>
          <w:lang w:val="en-US" w:eastAsia="zh-CN"/>
        </w:rPr>
        <w:t xml:space="preserve"> the collision handling between OD-SSB and other DL transmission.</w:t>
      </w:r>
    </w:p>
    <w:p w14:paraId="000F3B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b/>
          <w:bCs/>
          <w:szCs w:val="20"/>
        </w:rPr>
      </w:pPr>
      <w:r>
        <w:rPr>
          <w:b/>
          <w:bCs/>
          <w:szCs w:val="20"/>
          <w:highlight w:val="green"/>
        </w:rPr>
        <w:t>Agreement</w:t>
      </w:r>
    </w:p>
    <w:p w14:paraId="2F030879">
      <w:pPr>
        <w:pStyle w:val="166"/>
        <w:spacing w:after="0" w:line="256" w:lineRule="auto"/>
        <w:ind w:left="0"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</w:p>
    <w:p w14:paraId="1AE899F8">
      <w:pPr>
        <w:pStyle w:val="166"/>
        <w:numPr>
          <w:ilvl w:val="0"/>
          <w:numId w:val="7"/>
        </w:numPr>
        <w:spacing w:after="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eastAsia="Malgun Gothic"/>
          <w:szCs w:val="20"/>
        </w:rPr>
        <w:t xml:space="preserve">If a PDCCH candidate and a </w:t>
      </w:r>
      <w:r>
        <w:rPr>
          <w:rFonts w:hint="eastAsia" w:eastAsia="Malgun Gothic"/>
          <w:szCs w:val="20"/>
          <w:lang w:eastAsia="ko-KR"/>
        </w:rPr>
        <w:t xml:space="preserve">currently being </w:t>
      </w:r>
      <w:r>
        <w:rPr>
          <w:rFonts w:eastAsia="Malgun Gothic"/>
          <w:szCs w:val="20"/>
        </w:rPr>
        <w:t>transmitted OD-SSB are overlapped in at least one RE, the UE is not required to monitor the PDCCH candidate.</w:t>
      </w:r>
    </w:p>
    <w:p w14:paraId="1E7A2E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lang w:eastAsia="zh-CN"/>
        </w:rPr>
      </w:pPr>
    </w:p>
    <w:p w14:paraId="599D06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b/>
          <w:bCs/>
          <w:szCs w:val="20"/>
        </w:rPr>
      </w:pPr>
      <w:r>
        <w:rPr>
          <w:b/>
          <w:bCs/>
          <w:szCs w:val="20"/>
          <w:highlight w:val="green"/>
        </w:rPr>
        <w:t>Agreement</w:t>
      </w:r>
    </w:p>
    <w:p w14:paraId="2745F9DF">
      <w:pPr>
        <w:pStyle w:val="166"/>
        <w:spacing w:after="0" w:line="256" w:lineRule="auto"/>
        <w:ind w:left="0"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UE supporting on-demand SSB SCell operation</w:t>
      </w:r>
      <w:r>
        <w:rPr>
          <w:rFonts w:hint="eastAsia"/>
          <w:szCs w:val="20"/>
          <w:lang w:eastAsia="ko-KR"/>
        </w:rPr>
        <w:t>,</w:t>
      </w:r>
    </w:p>
    <w:p w14:paraId="168917AD">
      <w:pPr>
        <w:pStyle w:val="166"/>
        <w:numPr>
          <w:ilvl w:val="0"/>
          <w:numId w:val="7"/>
        </w:numPr>
        <w:spacing w:after="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eastAsia="宋体"/>
          <w:color w:val="000000"/>
          <w:szCs w:val="20"/>
        </w:rPr>
        <w:t>When receiving PDSCH scheduled by PDCCH with CRC scrambled by C-RNTI, MCS-C-RNTI, CS-RNTI, G-RNTI, G-CS-RNTI, MCCH-RNTI, Multicast MCCH-RNTI or PDSCHs with SPS.</w:t>
      </w:r>
    </w:p>
    <w:p w14:paraId="576666DF">
      <w:pPr>
        <w:pStyle w:val="166"/>
        <w:numPr>
          <w:ilvl w:val="1"/>
          <w:numId w:val="7"/>
        </w:numPr>
        <w:spacing w:after="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lang w:eastAsia="ko-KR"/>
        </w:rPr>
        <w:t xml:space="preserve">At least the UE shall assume that the PRBs containing </w:t>
      </w:r>
      <w:r>
        <w:rPr>
          <w:rFonts w:hint="eastAsia" w:eastAsia="Malgun Gothic"/>
          <w:szCs w:val="20"/>
          <w:lang w:eastAsia="ko-KR"/>
        </w:rPr>
        <w:t xml:space="preserve">currently being </w:t>
      </w:r>
      <w:r>
        <w:rPr>
          <w:rFonts w:hint="eastAsia"/>
          <w:lang w:eastAsia="ko-KR"/>
        </w:rPr>
        <w:t>transmitted</w:t>
      </w:r>
      <w:r>
        <w:rPr>
          <w:lang w:eastAsia="ko-KR"/>
        </w:rPr>
        <w:t xml:space="preserve"> OD-SSB resources are not available for PDSCH in the OFDM symbols where OD-SSB is </w:t>
      </w:r>
      <w:r>
        <w:rPr>
          <w:rFonts w:hint="eastAsia"/>
          <w:lang w:eastAsia="ko-KR"/>
        </w:rPr>
        <w:t xml:space="preserve">currently being </w:t>
      </w:r>
      <w:r>
        <w:rPr>
          <w:lang w:eastAsia="ko-KR"/>
        </w:rPr>
        <w:t>transmitted</w:t>
      </w:r>
      <w:r>
        <w:rPr>
          <w:rFonts w:hint="eastAsia"/>
          <w:lang w:eastAsia="ko-KR"/>
        </w:rPr>
        <w:t xml:space="preserve"> on the cell</w:t>
      </w:r>
      <w:r>
        <w:rPr>
          <w:lang w:eastAsia="ko-KR"/>
        </w:rPr>
        <w:t>.</w:t>
      </w:r>
    </w:p>
    <w:p w14:paraId="069F8A44">
      <w:pPr>
        <w:spacing w:before="0" w:after="0"/>
        <w:rPr>
          <w:lang w:eastAsia="zh-CN"/>
        </w:rPr>
      </w:pPr>
    </w:p>
    <w:p w14:paraId="5909D80E">
      <w:pPr>
        <w:spacing w:before="0" w:after="0"/>
        <w:jc w:val="both"/>
        <w:rPr>
          <w:bCs/>
          <w:lang w:eastAsia="zh-CN"/>
        </w:rPr>
      </w:pPr>
      <w:r>
        <w:rPr>
          <w:bCs/>
          <w:lang w:eastAsia="zh-CN"/>
        </w:rPr>
        <w:t>In this contribution, we concentrate on discuss</w:t>
      </w:r>
      <w:r>
        <w:rPr>
          <w:rFonts w:hint="eastAsia"/>
          <w:bCs/>
          <w:lang w:val="en-US" w:eastAsia="zh-CN"/>
        </w:rPr>
        <w:t>ing the collision handling between OD-SSB and UL transmission:</w:t>
      </w:r>
      <w:r>
        <w:rPr>
          <w:bCs/>
          <w:lang w:eastAsia="zh-CN"/>
        </w:rPr>
        <w:t>.</w:t>
      </w:r>
    </w:p>
    <w:p w14:paraId="26ECEA16">
      <w:pPr>
        <w:pStyle w:val="2"/>
        <w:numPr>
          <w:ilvl w:val="0"/>
          <w:numId w:val="6"/>
        </w:numPr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Maintenance issue on </w:t>
      </w:r>
      <w:r>
        <w:rPr>
          <w:rFonts w:hint="eastAsia"/>
          <w:lang w:val="en-US" w:eastAsia="zh-CN"/>
        </w:rPr>
        <w:t>c</w:t>
      </w:r>
      <w:r>
        <w:rPr>
          <w:szCs w:val="20"/>
          <w:lang w:val="en-US" w:eastAsia="zh-CN"/>
        </w:rPr>
        <w:t>olli</w:t>
      </w:r>
      <w:r>
        <w:rPr>
          <w:lang w:val="en-US" w:eastAsia="zh-CN"/>
        </w:rPr>
        <w:t>sion</w:t>
      </w:r>
      <w:r>
        <w:rPr>
          <w:szCs w:val="20"/>
          <w:lang w:val="en-US" w:eastAsia="zh-CN"/>
        </w:rPr>
        <w:t xml:space="preserve"> </w:t>
      </w:r>
      <w:r>
        <w:rPr>
          <w:lang w:val="en-US" w:eastAsia="zh-CN"/>
        </w:rPr>
        <w:t>between OD-SSB and</w:t>
      </w:r>
      <w:r>
        <w:rPr>
          <w:szCs w:val="20"/>
          <w:lang w:val="en-US" w:eastAsia="zh-CN"/>
        </w:rPr>
        <w:t xml:space="preserve"> UL signals</w:t>
      </w:r>
    </w:p>
    <w:p w14:paraId="21ECDC20">
      <w:pPr>
        <w:spacing w:after="120"/>
        <w:contextualSpacing/>
        <w:jc w:val="both"/>
        <w:rPr>
          <w:rFonts w:eastAsia="MS Mincho"/>
          <w:iCs/>
          <w:szCs w:val="28"/>
          <w:lang w:val="en-US" w:eastAsia="zh-CN"/>
        </w:rPr>
      </w:pPr>
      <w:r>
        <w:rPr>
          <w:rFonts w:hint="eastAsia" w:eastAsia="MS Mincho"/>
          <w:iCs/>
          <w:szCs w:val="28"/>
          <w:lang w:val="en-US" w:eastAsia="zh-CN"/>
        </w:rPr>
        <w:t>In NR system, SSB transmission pattern needs to be taken into account under the following procedure to avoid the potential collision between SSB and UL transmission:</w:t>
      </w:r>
    </w:p>
    <w:p w14:paraId="2D5A3935">
      <w:pPr>
        <w:numPr>
          <w:ilvl w:val="0"/>
          <w:numId w:val="7"/>
        </w:numPr>
        <w:spacing w:beforeLines="50" w:after="120" w:afterLines="50"/>
        <w:contextualSpacing/>
        <w:jc w:val="both"/>
        <w:rPr>
          <w:rFonts w:eastAsia="Malgun Gothic" w:cs="Times"/>
          <w:lang w:val="en-US" w:eastAsia="zh-CN"/>
        </w:rPr>
      </w:pPr>
      <w:r>
        <w:rPr>
          <w:rFonts w:hint="eastAsia" w:eastAsia="Malgun Gothic" w:cs="Times"/>
          <w:lang w:val="en-US" w:eastAsia="zh-CN"/>
        </w:rPr>
        <w:t xml:space="preserve">UE behavior on UL (e.g. </w:t>
      </w:r>
      <w:r>
        <w:rPr>
          <w:rFonts w:eastAsia="Malgun Gothic" w:cs="Times"/>
          <w:lang w:val="en-US" w:eastAsia="zh-CN"/>
        </w:rPr>
        <w:t>PUSCH, PUCCH, PRACH</w:t>
      </w:r>
      <w:r>
        <w:rPr>
          <w:rFonts w:hint="eastAsia" w:eastAsia="Malgun Gothic" w:cs="Times"/>
          <w:lang w:val="en-US" w:eastAsia="zh-CN"/>
        </w:rPr>
        <w:t>) transmission</w:t>
      </w:r>
    </w:p>
    <w:p w14:paraId="3DE997C7">
      <w:pPr>
        <w:numPr>
          <w:ilvl w:val="255"/>
          <w:numId w:val="0"/>
        </w:numPr>
        <w:spacing w:after="120"/>
        <w:contextualSpacing/>
        <w:jc w:val="both"/>
        <w:rPr>
          <w:rFonts w:eastAsia="MS Mincho"/>
          <w:iCs/>
          <w:szCs w:val="28"/>
          <w:lang w:val="en-US" w:eastAsia="zh-CN"/>
        </w:rPr>
      </w:pPr>
    </w:p>
    <w:p w14:paraId="2A89A930">
      <w:pPr>
        <w:spacing w:after="120"/>
        <w:contextualSpacing/>
        <w:jc w:val="both"/>
        <w:rPr>
          <w:rFonts w:eastAsia="MS Mincho"/>
          <w:iCs/>
          <w:szCs w:val="28"/>
          <w:lang w:val="en-US" w:eastAsia="zh-CN"/>
        </w:rPr>
      </w:pPr>
      <w:r>
        <w:rPr>
          <w:rFonts w:hint="eastAsia" w:eastAsia="MS Mincho"/>
          <w:iCs/>
          <w:szCs w:val="28"/>
          <w:lang w:val="en-US" w:eastAsia="zh-CN"/>
        </w:rPr>
        <w:t xml:space="preserve">SSB transmission pattern in existing NR system is normally semi-static and periodic. With Rel-19 OD-SSB operation, however, the SSB transmission pattern may vary with the RRC or MAC-CE indication and may become non-periodic. Therefore, UE behaviour for the above procedure shall be further clarified. </w:t>
      </w:r>
      <w:r>
        <w:rPr>
          <w:rFonts w:eastAsia="Batang"/>
          <w:sz w:val="21"/>
          <w:szCs w:val="21"/>
          <w:lang w:eastAsia="zh-CN"/>
        </w:rPr>
        <w:t xml:space="preserve">For instance, UE can determine the SSB transmission pattern under the above procedure based on </w:t>
      </w:r>
      <w:r>
        <w:rPr>
          <w:rFonts w:hint="eastAsia" w:eastAsia="MS Mincho"/>
          <w:iCs/>
          <w:szCs w:val="28"/>
          <w:lang w:val="en-US" w:eastAsia="zh-CN"/>
        </w:rPr>
        <w:t>RRC or MAC-CE</w:t>
      </w:r>
      <w:r>
        <w:rPr>
          <w:rFonts w:eastAsia="Batang"/>
          <w:sz w:val="21"/>
          <w:szCs w:val="21"/>
          <w:lang w:eastAsia="zh-CN"/>
        </w:rPr>
        <w:t xml:space="preserve"> indication for </w:t>
      </w:r>
      <w:r>
        <w:rPr>
          <w:rFonts w:hint="eastAsia" w:eastAsia="Batang"/>
          <w:sz w:val="21"/>
          <w:szCs w:val="21"/>
          <w:lang w:val="en-US" w:eastAsia="zh-CN"/>
        </w:rPr>
        <w:t>OD-</w:t>
      </w:r>
      <w:r>
        <w:rPr>
          <w:rFonts w:eastAsia="Batang"/>
          <w:sz w:val="21"/>
          <w:szCs w:val="21"/>
          <w:lang w:eastAsia="zh-CN"/>
        </w:rPr>
        <w:t xml:space="preserve">SSB </w:t>
      </w:r>
      <w:r>
        <w:rPr>
          <w:rFonts w:hint="eastAsia" w:eastAsia="Batang"/>
          <w:sz w:val="21"/>
          <w:szCs w:val="21"/>
          <w:lang w:val="en-US" w:eastAsia="zh-CN"/>
        </w:rPr>
        <w:t>opera</w:t>
      </w:r>
      <w:r>
        <w:rPr>
          <w:rFonts w:eastAsia="Batang"/>
          <w:sz w:val="21"/>
          <w:szCs w:val="21"/>
          <w:lang w:eastAsia="zh-CN"/>
        </w:rPr>
        <w:t xml:space="preserve">tion, and the corresponding Text Proposals </w:t>
      </w:r>
      <w:r>
        <w:rPr>
          <w:rFonts w:hint="eastAsia" w:eastAsia="Batang"/>
          <w:sz w:val="21"/>
          <w:szCs w:val="21"/>
          <w:lang w:val="en-US" w:eastAsia="zh-CN"/>
        </w:rPr>
        <w:t>are</w:t>
      </w:r>
      <w:r>
        <w:rPr>
          <w:rFonts w:eastAsia="Batang"/>
          <w:sz w:val="21"/>
          <w:szCs w:val="21"/>
          <w:lang w:eastAsia="zh-CN"/>
        </w:rPr>
        <w:t xml:space="preserve"> provided as follows. </w:t>
      </w:r>
    </w:p>
    <w:p w14:paraId="4F96FED8">
      <w:pPr>
        <w:spacing w:after="120"/>
        <w:contextualSpacing/>
        <w:jc w:val="both"/>
        <w:rPr>
          <w:rFonts w:eastAsia="MS Mincho"/>
          <w:iCs/>
          <w:szCs w:val="28"/>
          <w:lang w:val="en-US" w:eastAsia="zh-CN"/>
        </w:rPr>
      </w:pPr>
    </w:p>
    <w:p w14:paraId="36993752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b/>
          <w:bCs/>
          <w:lang w:val="en-US" w:eastAsia="zh-CN"/>
        </w:rPr>
      </w:pPr>
      <w:r>
        <w:rPr>
          <w:rFonts w:cstheme="minorHAnsi"/>
          <w:b/>
          <w:bCs/>
        </w:rPr>
        <w:t xml:space="preserve">Proposal 1: </w:t>
      </w:r>
      <w:r>
        <w:rPr>
          <w:rFonts w:cstheme="minorHAnsi"/>
          <w:b/>
          <w:bCs/>
          <w:lang w:val="en-US" w:eastAsia="zh-CN"/>
        </w:rPr>
        <w:t xml:space="preserve">Adopt the following Text Proposal in </w:t>
      </w:r>
      <w:r>
        <w:rPr>
          <w:rFonts w:cstheme="minorHAnsi"/>
          <w:b/>
          <w:bCs/>
        </w:rPr>
        <w:t>Clause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11.1 of TS 38.213</w:t>
      </w:r>
      <w:r>
        <w:rPr>
          <w:rFonts w:hint="eastAsia" w:eastAsiaTheme="minor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cstheme="minorHAnsi"/>
          <w:b/>
          <w:bCs/>
          <w:lang w:val="en-US" w:eastAsia="zh-CN"/>
        </w:rPr>
        <w:t xml:space="preserve">for UE behavior on </w:t>
      </w:r>
      <w:r>
        <w:rPr>
          <w:rFonts w:hint="eastAsia" w:cstheme="minorHAnsi"/>
          <w:b/>
          <w:bCs/>
        </w:rPr>
        <w:t>UL transmission</w:t>
      </w:r>
      <w:r>
        <w:rPr>
          <w:rFonts w:cstheme="minorHAnsi"/>
          <w:b/>
          <w:bCs/>
          <w:lang w:val="en-US" w:eastAsia="zh-CN"/>
        </w:rPr>
        <w:t xml:space="preserve"> with </w:t>
      </w:r>
      <w:r>
        <w:rPr>
          <w:rFonts w:hint="eastAsia" w:cstheme="minorHAnsi"/>
          <w:b/>
          <w:bCs/>
          <w:lang w:val="en-US" w:eastAsia="zh-CN"/>
        </w:rPr>
        <w:t>OD-</w:t>
      </w:r>
      <w:r>
        <w:rPr>
          <w:rFonts w:cstheme="minorHAnsi"/>
          <w:b/>
          <w:bCs/>
          <w:lang w:val="en-US" w:eastAsia="zh-CN"/>
        </w:rPr>
        <w:t xml:space="preserve">SSB </w:t>
      </w:r>
      <w:r>
        <w:rPr>
          <w:rFonts w:hint="eastAsia" w:cstheme="minorHAnsi"/>
          <w:b/>
          <w:bCs/>
          <w:lang w:val="en-US" w:eastAsia="zh-CN"/>
        </w:rPr>
        <w:t>opera</w:t>
      </w:r>
      <w:r>
        <w:rPr>
          <w:rFonts w:cstheme="minorHAnsi"/>
          <w:b/>
          <w:bCs/>
          <w:lang w:val="en-US" w:eastAsia="zh-CN"/>
        </w:rPr>
        <w:t>tion:</w:t>
      </w:r>
    </w:p>
    <w:p w14:paraId="382FA950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Summary of change:</w:t>
      </w:r>
    </w:p>
    <w:p w14:paraId="177F2C2B">
      <w:pPr>
        <w:spacing w:before="120" w:beforeLines="0" w:after="180" w:line="240" w:lineRule="auto"/>
        <w:jc w:val="both"/>
        <w:rPr>
          <w:lang w:eastAsia="zh-CN"/>
        </w:rPr>
      </w:pPr>
      <w:r>
        <w:rPr>
          <w:lang w:eastAsia="zh-CN"/>
        </w:rPr>
        <w:t>Specify that UE can determine the SS/PBCH block transmission pattern for</w:t>
      </w:r>
      <w:r>
        <w:t xml:space="preserve"> </w:t>
      </w:r>
      <w:r>
        <w:rPr>
          <w:lang w:eastAsia="zh-CN"/>
        </w:rPr>
        <w:t xml:space="preserve">UL transmission based on </w:t>
      </w:r>
      <w:r>
        <w:rPr>
          <w:rFonts w:hint="eastAsia" w:eastAsia="MS Mincho"/>
          <w:iCs/>
          <w:szCs w:val="28"/>
          <w:lang w:val="en-US" w:eastAsia="zh-CN"/>
        </w:rPr>
        <w:t xml:space="preserve">RRC or MAC-CE </w:t>
      </w:r>
      <w:r>
        <w:rPr>
          <w:lang w:eastAsia="zh-CN"/>
        </w:rPr>
        <w:t xml:space="preserve">indication for </w:t>
      </w:r>
      <w:r>
        <w:rPr>
          <w:rFonts w:hint="eastAsia" w:eastAsia="Batang"/>
          <w:sz w:val="21"/>
          <w:szCs w:val="21"/>
          <w:lang w:val="en-US" w:eastAsia="zh-CN"/>
        </w:rPr>
        <w:t>OD-</w:t>
      </w:r>
      <w:r>
        <w:rPr>
          <w:rFonts w:eastAsia="Batang"/>
          <w:sz w:val="21"/>
          <w:szCs w:val="21"/>
          <w:lang w:eastAsia="zh-CN"/>
        </w:rPr>
        <w:t xml:space="preserve">SSB </w:t>
      </w:r>
      <w:r>
        <w:rPr>
          <w:rFonts w:hint="eastAsia" w:eastAsia="Batang"/>
          <w:sz w:val="21"/>
          <w:szCs w:val="21"/>
          <w:lang w:val="en-US" w:eastAsia="zh-CN"/>
        </w:rPr>
        <w:t>opera</w:t>
      </w:r>
      <w:r>
        <w:rPr>
          <w:rFonts w:eastAsia="Batang"/>
          <w:sz w:val="21"/>
          <w:szCs w:val="21"/>
          <w:lang w:eastAsia="zh-CN"/>
        </w:rPr>
        <w:t>tion</w:t>
      </w:r>
      <w:r>
        <w:rPr>
          <w:lang w:eastAsia="zh-CN"/>
        </w:rPr>
        <w:t>.</w:t>
      </w:r>
    </w:p>
    <w:p w14:paraId="04CE39C1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Consequence if not approved:</w:t>
      </w:r>
    </w:p>
    <w:p w14:paraId="768A4334">
      <w:pPr>
        <w:spacing w:before="120" w:beforeLines="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>
        <w:t xml:space="preserve"> UL transmission</w:t>
      </w:r>
      <w:r>
        <w:rPr>
          <w:lang w:eastAsia="zh-CN"/>
        </w:rPr>
        <w:t xml:space="preserve"> is ambiguous, which may cause the misalignment between gNB and UE and cause the degradation on system performance.</w:t>
      </w:r>
    </w:p>
    <w:p w14:paraId="4E02A219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 Start of Text Proposal for TS 38.21</w:t>
      </w:r>
      <w:r>
        <w:rPr>
          <w:rFonts w:hint="eastAsia"/>
          <w:color w:val="FF0000"/>
          <w:lang w:val="en-US" w:eastAsia="zh-CN"/>
        </w:rPr>
        <w:t>3</w:t>
      </w:r>
      <w:r>
        <w:rPr>
          <w:color w:val="FF0000"/>
          <w:lang w:val="en-US" w:eastAsia="zh-CN"/>
        </w:rPr>
        <w:t xml:space="preserve"> -----------------------------</w:t>
      </w:r>
    </w:p>
    <w:p w14:paraId="5A2D7165">
      <w:pPr>
        <w:pStyle w:val="164"/>
        <w:overflowPunct w:val="0"/>
        <w:autoSpaceDE w:val="0"/>
        <w:autoSpaceDN w:val="0"/>
        <w:adjustRightInd w:val="0"/>
        <w:snapToGrid w:val="0"/>
        <w:spacing w:before="240" w:beforeLines="100"/>
        <w:textAlignment w:val="baseline"/>
        <w:rPr>
          <w:rFonts w:ascii="Arial" w:hAnsi="Arial" w:cs="Arial" w:eastAsiaTheme="minorEastAsia"/>
          <w:sz w:val="32"/>
          <w:szCs w:val="28"/>
          <w:lang w:eastAsia="zh-CN"/>
        </w:rPr>
      </w:pPr>
      <w:bookmarkStart w:id="6" w:name="_Toc29899579"/>
      <w:bookmarkStart w:id="7" w:name="_Toc29894862"/>
      <w:bookmarkStart w:id="8" w:name="_Toc12021489"/>
      <w:bookmarkStart w:id="9" w:name="_Toc20311601"/>
      <w:bookmarkStart w:id="10" w:name="_Toc36498192"/>
      <w:bookmarkStart w:id="11" w:name="_Toc66974098"/>
      <w:bookmarkStart w:id="12" w:name="_Toc29917318"/>
      <w:bookmarkStart w:id="13" w:name="_Ref500831375"/>
      <w:bookmarkStart w:id="14" w:name="_Toc29899161"/>
      <w:bookmarkStart w:id="15" w:name="_Toc26719426"/>
      <w:bookmarkStart w:id="16" w:name="_Toc45699220"/>
      <w:r>
        <w:rPr>
          <w:rFonts w:ascii="Arial" w:hAnsi="Arial" w:cs="Arial" w:eastAsiaTheme="minorEastAsia"/>
          <w:sz w:val="32"/>
          <w:szCs w:val="28"/>
          <w:lang w:eastAsia="zh-CN"/>
        </w:rPr>
        <w:t>11.1</w:t>
      </w:r>
      <w:r>
        <w:rPr>
          <w:rFonts w:hint="eastAsia" w:ascii="Arial" w:hAnsi="Arial" w:cs="Arial" w:eastAsiaTheme="minorEastAsia"/>
          <w:sz w:val="36"/>
          <w:szCs w:val="28"/>
          <w:lang w:eastAsia="zh-CN"/>
        </w:rPr>
        <w:tab/>
      </w:r>
      <w:r>
        <w:rPr>
          <w:rFonts w:ascii="Arial" w:hAnsi="Arial" w:cs="Arial" w:eastAsiaTheme="minorEastAsia"/>
          <w:sz w:val="36"/>
          <w:szCs w:val="28"/>
          <w:lang w:eastAsia="zh-CN"/>
        </w:rPr>
        <w:t xml:space="preserve"> </w:t>
      </w:r>
      <w:r>
        <w:rPr>
          <w:rFonts w:ascii="Arial" w:hAnsi="Arial" w:cs="Arial" w:eastAsiaTheme="minorEastAsia"/>
          <w:sz w:val="32"/>
          <w:szCs w:val="28"/>
          <w:lang w:eastAsia="zh-CN"/>
        </w:rPr>
        <w:t>Slot configuration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E1CEE87">
      <w:pPr>
        <w:spacing w:before="120" w:after="180"/>
        <w:jc w:val="center"/>
        <w:rPr>
          <w:rFonts w:eastAsiaTheme="minorEastAsia"/>
          <w:color w:val="FF0000"/>
          <w:lang w:val="zh-CN" w:eastAsia="zh-CN"/>
        </w:rPr>
      </w:pPr>
      <w:r>
        <w:rPr>
          <w:rFonts w:eastAsia="MS Mincho"/>
          <w:color w:val="FF0000"/>
          <w:lang w:val="zh-CN" w:eastAsia="zh-CN"/>
        </w:rPr>
        <w:t>&lt; Unchanged parts are omitted &gt;</w:t>
      </w:r>
    </w:p>
    <w:p w14:paraId="46A2853E">
      <w:pPr>
        <w:overflowPunct w:val="0"/>
        <w:autoSpaceDE w:val="0"/>
        <w:autoSpaceDN w:val="0"/>
        <w:adjustRightInd w:val="0"/>
        <w:snapToGrid w:val="0"/>
        <w:textAlignment w:val="baseline"/>
        <w:rPr>
          <w:lang w:val="en-US"/>
        </w:rPr>
      </w:pPr>
      <w:r>
        <w:t xml:space="preserve">For </w:t>
      </w:r>
      <w:r>
        <w:rPr>
          <w:lang w:val="fi-FI"/>
        </w:rPr>
        <w:t xml:space="preserve">operation on a single carrier in unpaired spectrum, for </w:t>
      </w:r>
      <w:r>
        <w:t xml:space="preserve">a set of symbols of a slot indicated to a UE by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>
        <w:t xml:space="preserve"> or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ServingCellConfigCommon</w:t>
      </w:r>
      <w:r>
        <w:t xml:space="preserve">, </w:t>
      </w:r>
      <w:r>
        <w:rPr>
          <w:color w:val="FF0000"/>
          <w:kern w:val="2"/>
          <w:lang w:eastAsia="zh-CN"/>
        </w:rPr>
        <w:t>and according to</w:t>
      </w:r>
      <w:r>
        <w:rPr>
          <w:rFonts w:hint="eastAsia"/>
          <w:color w:val="FF0000"/>
          <w:kern w:val="2"/>
          <w:lang w:val="en-US" w:eastAsia="zh-CN"/>
        </w:rPr>
        <w:t xml:space="preserve"> </w:t>
      </w:r>
      <w:r>
        <w:rPr>
          <w:color w:val="FF0000"/>
        </w:rPr>
        <w:t>the activation of transmission for SS/PBCH blocks in a configured DL BWP of an SCell [19, TS 38.300] indicated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  <w:kern w:val="2"/>
          <w:lang w:eastAsia="zh-CN"/>
        </w:rPr>
        <w:t xml:space="preserve">by </w:t>
      </w:r>
      <w:r>
        <w:rPr>
          <w:i/>
          <w:iCs/>
          <w:color w:val="FF0000"/>
          <w:kern w:val="2"/>
          <w:lang w:eastAsia="zh-CN"/>
        </w:rPr>
        <w:t>od-ssb-config</w:t>
      </w:r>
      <w:r>
        <w:rPr>
          <w:color w:val="FF0000"/>
          <w:kern w:val="2"/>
          <w:lang w:eastAsia="zh-CN"/>
        </w:rPr>
        <w:t xml:space="preserve"> [</w:t>
      </w:r>
      <w:r>
        <w:rPr>
          <w:color w:val="FF0000"/>
          <w:kern w:val="2"/>
          <w:lang w:val="en-US" w:eastAsia="zh-CN"/>
        </w:rPr>
        <w:t>12</w:t>
      </w:r>
      <w:r>
        <w:rPr>
          <w:color w:val="FF0000"/>
          <w:kern w:val="2"/>
          <w:lang w:eastAsia="zh-CN"/>
        </w:rPr>
        <w:t>, TS 38.</w:t>
      </w:r>
      <w:r>
        <w:rPr>
          <w:color w:val="FF0000"/>
          <w:kern w:val="2"/>
          <w:lang w:val="en-US" w:eastAsia="zh-CN"/>
        </w:rPr>
        <w:t>331</w:t>
      </w:r>
      <w:r>
        <w:rPr>
          <w:color w:val="FF0000"/>
          <w:kern w:val="2"/>
          <w:lang w:eastAsia="zh-CN"/>
        </w:rPr>
        <w:t>] or by a MAC CE [11, TS 38.321]</w:t>
      </w:r>
      <w:r>
        <w:rPr>
          <w:rFonts w:hint="eastAsia"/>
          <w:color w:val="FF0000"/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>
        <w:t>for reception of SS/PBCH blocks, the UE does not transmit PUSCH, PUCCH, PRACH</w:t>
      </w:r>
      <w:r>
        <w:rPr>
          <w:lang w:val="en-US"/>
        </w:rPr>
        <w:t xml:space="preserve"> in the slot if a transmission would overlap with any symbol from </w:t>
      </w:r>
      <w:r>
        <w:t>the set of symbols</w:t>
      </w:r>
      <w:r>
        <w:rPr>
          <w:color w:val="FF0000"/>
        </w:rPr>
        <w:t>,</w:t>
      </w:r>
      <w:r>
        <w:rPr>
          <w:color w:val="FF0000"/>
          <w:lang w:val="en-US"/>
        </w:rPr>
        <w:t xml:space="preserve"> and does not transmit PRACH if the </w:t>
      </w:r>
      <w:r>
        <w:rPr>
          <w:bCs/>
          <w:iCs/>
          <w:color w:val="FF0000"/>
        </w:rPr>
        <w:t xml:space="preserve">occasion precedes a SS/PBCH block in the PRACH slot and does not start at least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sub>
        </m:sSub>
      </m:oMath>
      <w:r>
        <w:rPr>
          <w:bCs/>
          <w:iCs/>
          <w:color w:val="FF0000"/>
        </w:rPr>
        <w:t xml:space="preserve"> symbols after a last SS/PBCH block reception symbol where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sub>
        </m:sSub>
      </m:oMath>
      <w:r>
        <w:rPr>
          <w:bCs/>
          <w:iCs/>
          <w:color w:val="FF0000"/>
        </w:rPr>
        <w:t xml:space="preserve"> is provided in Table 8.1-2,</w:t>
      </w:r>
      <w:r>
        <w:t xml:space="preserve"> </w:t>
      </w:r>
      <w:r>
        <w:rPr>
          <w:bCs/>
          <w:iCs/>
          <w:color w:val="FF0000"/>
        </w:rPr>
        <w:t>according</w:t>
      </w:r>
      <w:r>
        <w:rPr>
          <w:color w:val="FF0000"/>
          <w:kern w:val="2"/>
          <w:lang w:eastAsia="zh-CN"/>
        </w:rPr>
        <w:t xml:space="preserve"> to</w:t>
      </w:r>
      <w:r>
        <w:rPr>
          <w:rFonts w:hint="eastAsia"/>
          <w:color w:val="FF0000"/>
          <w:kern w:val="2"/>
          <w:lang w:val="en-US" w:eastAsia="zh-CN"/>
        </w:rPr>
        <w:t xml:space="preserve"> </w:t>
      </w:r>
      <w:r>
        <w:rPr>
          <w:color w:val="FF0000"/>
        </w:rPr>
        <w:t>the activation of transmission for SS/PBCH blocks in a configured DL BWP of an SCell [19, TS 38.300] indicated</w:t>
      </w:r>
      <w:r>
        <w:rPr>
          <w:color w:val="FF0000"/>
          <w:kern w:val="2"/>
          <w:lang w:eastAsia="zh-CN"/>
        </w:rPr>
        <w:t xml:space="preserve"> by </w:t>
      </w:r>
      <w:r>
        <w:rPr>
          <w:i/>
          <w:iCs/>
          <w:color w:val="FF0000"/>
          <w:kern w:val="2"/>
          <w:lang w:eastAsia="zh-CN"/>
        </w:rPr>
        <w:t>od-ssb-config</w:t>
      </w:r>
      <w:r>
        <w:rPr>
          <w:color w:val="FF0000"/>
          <w:kern w:val="2"/>
          <w:lang w:eastAsia="zh-CN"/>
        </w:rPr>
        <w:t xml:space="preserve"> [</w:t>
      </w:r>
      <w:r>
        <w:rPr>
          <w:color w:val="FF0000"/>
          <w:kern w:val="2"/>
          <w:lang w:val="en-US" w:eastAsia="zh-CN"/>
        </w:rPr>
        <w:t>12</w:t>
      </w:r>
      <w:r>
        <w:rPr>
          <w:color w:val="FF0000"/>
          <w:kern w:val="2"/>
          <w:lang w:eastAsia="zh-CN"/>
        </w:rPr>
        <w:t>, TS 38.</w:t>
      </w:r>
      <w:r>
        <w:rPr>
          <w:color w:val="FF0000"/>
          <w:kern w:val="2"/>
          <w:lang w:val="en-US" w:eastAsia="zh-CN"/>
        </w:rPr>
        <w:t>331</w:t>
      </w:r>
      <w:r>
        <w:rPr>
          <w:color w:val="FF0000"/>
          <w:kern w:val="2"/>
          <w:lang w:eastAsia="zh-CN"/>
        </w:rPr>
        <w:t>] or by a MAC CE [11, TS 38.321]</w:t>
      </w:r>
      <w:r>
        <w:rPr>
          <w:rFonts w:hint="eastAsia"/>
          <w:bCs/>
          <w:iCs/>
          <w:lang w:eastAsia="zh-CN"/>
        </w:rPr>
        <w:t>,</w:t>
      </w:r>
      <w:r>
        <w:rPr>
          <w:bCs/>
          <w:iCs/>
          <w:lang w:eastAsia="zh-CN"/>
        </w:rPr>
        <w:t xml:space="preserve"> </w:t>
      </w:r>
      <w:r>
        <w:rPr>
          <w:lang w:val="en-US"/>
        </w:rPr>
        <w:t>and the UE does not transmit</w:t>
      </w:r>
      <w:r>
        <w:t xml:space="preserve"> SRS in the set of symbols of the slot.</w:t>
      </w:r>
      <w:r>
        <w:rPr>
          <w:lang w:val="en-US"/>
        </w:rPr>
        <w:t xml:space="preserve"> The UE does not expect the set of symbols of the slot to be indicated as uplink by</w:t>
      </w:r>
      <w:r>
        <w:t xml:space="preserve">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rPr>
          <w:lang w:val="en-US"/>
        </w:rPr>
        <w:t xml:space="preserve">, or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</w:t>
      </w:r>
      <w:r>
        <w:rPr>
          <w:i/>
        </w:rPr>
        <w:t>onfiguration</w:t>
      </w:r>
      <w:r>
        <w:rPr>
          <w:i/>
          <w:lang w:val="en-US"/>
        </w:rPr>
        <w:t>D</w:t>
      </w:r>
      <w:r>
        <w:rPr>
          <w:i/>
        </w:rPr>
        <w:t>edicated</w:t>
      </w:r>
      <w:r>
        <w:t xml:space="preserve">, </w:t>
      </w:r>
      <w:r>
        <w:rPr>
          <w:lang w:val="en-US"/>
        </w:rPr>
        <w:t>when provided to the UE.</w:t>
      </w:r>
    </w:p>
    <w:p w14:paraId="410DC74F">
      <w:pPr>
        <w:overflowPunct w:val="0"/>
        <w:autoSpaceDE w:val="0"/>
        <w:autoSpaceDN w:val="0"/>
        <w:adjustRightInd w:val="0"/>
        <w:snapToGrid w:val="0"/>
        <w:textAlignment w:val="baseline"/>
        <w:rPr>
          <w:lang w:val="en-US"/>
        </w:rPr>
      </w:pPr>
      <w:r>
        <w:rPr>
          <w:lang w:val="en-US"/>
        </w:rPr>
        <w:t xml:space="preserve">If a UE </w:t>
      </w:r>
    </w:p>
    <w:p w14:paraId="1AD752A6">
      <w:pPr>
        <w:overflowPunct w:val="0"/>
        <w:autoSpaceDE w:val="0"/>
        <w:autoSpaceDN w:val="0"/>
        <w:adjustRightInd w:val="0"/>
        <w:snapToGrid w:val="0"/>
        <w:textAlignment w:val="baseline"/>
      </w:pPr>
      <w:r>
        <w:t>-</w:t>
      </w:r>
      <w:r>
        <w:tab/>
      </w:r>
      <w:r>
        <w:t xml:space="preserve">is configured with multiple serving cells and is provided </w:t>
      </w:r>
      <w:r>
        <w:rPr>
          <w:i/>
        </w:rPr>
        <w:t xml:space="preserve">half-duplex-behavior </w:t>
      </w:r>
      <w:r>
        <w:t xml:space="preserve">= 'enable', </w:t>
      </w:r>
      <w:r>
        <w:rPr>
          <w:rFonts w:eastAsia="等线"/>
          <w:lang w:val="en-US"/>
        </w:rPr>
        <w:t>and</w:t>
      </w:r>
    </w:p>
    <w:p w14:paraId="273EC11F">
      <w:pPr>
        <w:overflowPunct w:val="0"/>
        <w:autoSpaceDE w:val="0"/>
        <w:autoSpaceDN w:val="0"/>
        <w:adjustRightInd w:val="0"/>
        <w:snapToGrid w:val="0"/>
        <w:textAlignment w:val="baseline"/>
      </w:pPr>
      <w:r>
        <w:t>-</w:t>
      </w:r>
      <w:r>
        <w:tab/>
      </w:r>
      <w:r>
        <w:t xml:space="preserve">is not capable of simultaneous transmission and reception on any of the multiple serving cells, </w:t>
      </w:r>
      <w:r>
        <w:rPr>
          <w:rFonts w:eastAsia="等线"/>
          <w:lang w:val="en-US"/>
        </w:rPr>
        <w:t>and</w:t>
      </w:r>
    </w:p>
    <w:p w14:paraId="08E1A65D">
      <w:pPr>
        <w:overflowPunct w:val="0"/>
        <w:autoSpaceDE w:val="0"/>
        <w:autoSpaceDN w:val="0"/>
        <w:adjustRightInd w:val="0"/>
        <w:snapToGrid w:val="0"/>
        <w:textAlignment w:val="baseline"/>
      </w:pPr>
      <w:r>
        <w:t>-</w:t>
      </w:r>
      <w:r>
        <w:tab/>
      </w:r>
      <w:r>
        <w:t xml:space="preserve">indicates support of capability for half-duplex operation in CA with unpaired spectrum, and </w:t>
      </w:r>
    </w:p>
    <w:p w14:paraId="5A786456">
      <w:pPr>
        <w:overflowPunct w:val="0"/>
        <w:autoSpaceDE w:val="0"/>
        <w:autoSpaceDN w:val="0"/>
        <w:adjustRightInd w:val="0"/>
        <w:snapToGrid w:val="0"/>
        <w:textAlignment w:val="baseline"/>
      </w:pPr>
      <w:r>
        <w:t>-</w:t>
      </w:r>
      <w:r>
        <w:tab/>
      </w:r>
      <w:r>
        <w:t xml:space="preserve">is not configured to monitor PDCCH for detection of DCI format 2_0 </w:t>
      </w:r>
      <w:r>
        <w:rPr>
          <w:rFonts w:eastAsia="等线"/>
          <w:lang w:eastAsia="zh-CN"/>
        </w:rPr>
        <w:t>on any of the multiple serving cells,</w:t>
      </w:r>
    </w:p>
    <w:p w14:paraId="7917043F">
      <w:pPr>
        <w:overflowPunct w:val="0"/>
        <w:autoSpaceDE w:val="0"/>
        <w:autoSpaceDN w:val="0"/>
        <w:adjustRightInd w:val="0"/>
        <w:snapToGrid w:val="0"/>
        <w:textAlignment w:val="baseline"/>
        <w:rPr>
          <w:lang w:val="en-US"/>
        </w:rPr>
      </w:pPr>
      <w:r>
        <w:rPr>
          <w:lang w:val="en-US"/>
        </w:rPr>
        <w:t xml:space="preserve">for a set of symbols of a slot that are indicated to the UE for reception of SS/PBCH blocks in any of multiple serving cells by </w:t>
      </w:r>
      <w:r>
        <w:rPr>
          <w:i/>
          <w:iCs/>
          <w:lang w:val="en-US"/>
        </w:rPr>
        <w:t>ssb-PositionsInBurst</w:t>
      </w:r>
      <w:r>
        <w:rPr>
          <w:lang w:val="en-US"/>
        </w:rPr>
        <w:t xml:space="preserve"> in </w:t>
      </w:r>
      <w:r>
        <w:rPr>
          <w:i/>
          <w:iCs/>
          <w:lang w:val="en-US"/>
        </w:rPr>
        <w:t>SystemInformationBlockType1</w:t>
      </w:r>
      <w:r>
        <w:rPr>
          <w:lang w:val="en-US"/>
        </w:rPr>
        <w:t xml:space="preserve"> or by </w:t>
      </w:r>
      <w:r>
        <w:rPr>
          <w:i/>
          <w:iCs/>
          <w:lang w:val="en-US"/>
        </w:rPr>
        <w:t>ssb-PositionsInBurst</w:t>
      </w:r>
      <w:r>
        <w:rPr>
          <w:lang w:val="en-US"/>
        </w:rPr>
        <w:t xml:space="preserve"> in </w:t>
      </w:r>
      <w:r>
        <w:rPr>
          <w:i/>
          <w:iCs/>
          <w:lang w:val="en-US"/>
        </w:rPr>
        <w:t>ServingCellConfigCommon</w:t>
      </w:r>
      <w:r>
        <w:rPr>
          <w:lang w:val="en-US"/>
        </w:rPr>
        <w:t>,</w:t>
      </w:r>
      <w:r>
        <w:rPr>
          <w:kern w:val="2"/>
          <w:lang w:eastAsia="zh-CN"/>
        </w:rPr>
        <w:t xml:space="preserve"> </w:t>
      </w:r>
      <w:r>
        <w:rPr>
          <w:lang w:val="en-US"/>
        </w:rPr>
        <w:t xml:space="preserve">when provided to the UE, </w:t>
      </w:r>
      <w:r>
        <w:rPr>
          <w:color w:val="FF0000"/>
          <w:kern w:val="2"/>
          <w:lang w:eastAsia="zh-CN"/>
        </w:rPr>
        <w:t>and according to</w:t>
      </w:r>
      <w:r>
        <w:rPr>
          <w:rFonts w:hint="eastAsia"/>
          <w:color w:val="FF0000"/>
          <w:kern w:val="2"/>
          <w:lang w:val="en-US" w:eastAsia="zh-CN"/>
        </w:rPr>
        <w:t xml:space="preserve"> </w:t>
      </w:r>
      <w:r>
        <w:rPr>
          <w:color w:val="FF0000"/>
        </w:rPr>
        <w:t>the activation of transmission for SS/PBCH blocks in a configured DL BWP of an SCell [19, TS 38.300] indicated</w:t>
      </w:r>
      <w:r>
        <w:rPr>
          <w:color w:val="FF0000"/>
          <w:kern w:val="2"/>
          <w:lang w:eastAsia="zh-CN"/>
        </w:rPr>
        <w:t xml:space="preserve"> by </w:t>
      </w:r>
      <w:r>
        <w:rPr>
          <w:i/>
          <w:iCs/>
          <w:color w:val="FF0000"/>
          <w:kern w:val="2"/>
          <w:lang w:eastAsia="zh-CN"/>
        </w:rPr>
        <w:t>od-ssb-config</w:t>
      </w:r>
      <w:r>
        <w:rPr>
          <w:color w:val="FF0000"/>
          <w:kern w:val="2"/>
          <w:lang w:eastAsia="zh-CN"/>
        </w:rPr>
        <w:t xml:space="preserve"> [</w:t>
      </w:r>
      <w:r>
        <w:rPr>
          <w:color w:val="FF0000"/>
          <w:kern w:val="2"/>
          <w:lang w:val="en-US" w:eastAsia="zh-CN"/>
        </w:rPr>
        <w:t>12</w:t>
      </w:r>
      <w:r>
        <w:rPr>
          <w:color w:val="FF0000"/>
          <w:kern w:val="2"/>
          <w:lang w:eastAsia="zh-CN"/>
        </w:rPr>
        <w:t>, TS 38.</w:t>
      </w:r>
      <w:r>
        <w:rPr>
          <w:color w:val="FF0000"/>
          <w:kern w:val="2"/>
          <w:lang w:val="en-US" w:eastAsia="zh-CN"/>
        </w:rPr>
        <w:t>331</w:t>
      </w:r>
      <w:r>
        <w:rPr>
          <w:color w:val="FF0000"/>
          <w:kern w:val="2"/>
          <w:lang w:eastAsia="zh-CN"/>
        </w:rPr>
        <w:t>] or by a MAC CE [11, TS 38.321]</w:t>
      </w:r>
      <w:r>
        <w:rPr>
          <w:rFonts w:hint="eastAsia"/>
          <w:color w:val="FF0000"/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>
        <w:rPr>
          <w:lang w:val="en-US"/>
        </w:rPr>
        <w:t>the UE does not transmit PUSCH, PUCCH, or PRACH in the slot if a transmission would overlap with any symbol from the set of symbols</w:t>
      </w:r>
      <w:r>
        <w:rPr>
          <w:color w:val="FF0000"/>
        </w:rPr>
        <w:t>,</w:t>
      </w:r>
      <w:r>
        <w:rPr>
          <w:color w:val="FF0000"/>
          <w:lang w:val="en-US"/>
        </w:rPr>
        <w:t xml:space="preserve"> and does not transmit PRACH if the </w:t>
      </w:r>
      <w:r>
        <w:rPr>
          <w:bCs/>
          <w:iCs/>
          <w:color w:val="FF0000"/>
        </w:rPr>
        <w:t xml:space="preserve">occasion precedes a SS/PBCH block in the PRACH slot and does not start at least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sub>
        </m:sSub>
      </m:oMath>
      <w:r>
        <w:rPr>
          <w:bCs/>
          <w:iCs/>
          <w:color w:val="FF0000"/>
        </w:rPr>
        <w:t xml:space="preserve"> symbols after a last SS/PBCH block reception symbol where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  <m:ctrlPr>
              <w:rPr>
                <w:rFonts w:ascii="Cambria Math" w:hAnsi="Cambria Math"/>
                <w:bCs/>
                <w:iCs/>
                <w:color w:val="FF0000"/>
              </w:rPr>
            </m:ctrlPr>
          </m:sub>
        </m:sSub>
      </m:oMath>
      <w:r>
        <w:rPr>
          <w:bCs/>
          <w:iCs/>
          <w:color w:val="FF0000"/>
        </w:rPr>
        <w:t xml:space="preserve"> is provided in Table 8.1-2,</w:t>
      </w:r>
      <w:r>
        <w:t xml:space="preserve"> </w:t>
      </w:r>
      <w:r>
        <w:rPr>
          <w:bCs/>
          <w:iCs/>
          <w:color w:val="FF0000"/>
        </w:rPr>
        <w:t>according</w:t>
      </w:r>
      <w:r>
        <w:rPr>
          <w:color w:val="FF0000"/>
          <w:kern w:val="2"/>
          <w:lang w:eastAsia="zh-CN"/>
        </w:rPr>
        <w:t xml:space="preserve"> to</w:t>
      </w:r>
      <w:r>
        <w:rPr>
          <w:rFonts w:hint="eastAsia"/>
          <w:color w:val="FF0000"/>
          <w:kern w:val="2"/>
          <w:lang w:val="en-US" w:eastAsia="zh-CN"/>
        </w:rPr>
        <w:t xml:space="preserve"> </w:t>
      </w:r>
      <w:r>
        <w:rPr>
          <w:color w:val="FF0000"/>
        </w:rPr>
        <w:t>the activation of transmission for SS/PBCH blocks in a configured DL BWP of an SCell [19, TS 38.300] indicated</w:t>
      </w:r>
      <w:r>
        <w:rPr>
          <w:color w:val="FF0000"/>
          <w:kern w:val="2"/>
          <w:lang w:eastAsia="zh-CN"/>
        </w:rPr>
        <w:t xml:space="preserve"> by </w:t>
      </w:r>
      <w:r>
        <w:rPr>
          <w:i/>
          <w:iCs/>
          <w:color w:val="FF0000"/>
          <w:kern w:val="2"/>
          <w:lang w:eastAsia="zh-CN"/>
        </w:rPr>
        <w:t>od-ssb-config</w:t>
      </w:r>
      <w:r>
        <w:rPr>
          <w:color w:val="FF0000"/>
          <w:kern w:val="2"/>
          <w:lang w:eastAsia="zh-CN"/>
        </w:rPr>
        <w:t xml:space="preserve"> [</w:t>
      </w:r>
      <w:r>
        <w:rPr>
          <w:color w:val="FF0000"/>
          <w:kern w:val="2"/>
          <w:lang w:val="en-US" w:eastAsia="zh-CN"/>
        </w:rPr>
        <w:t>12</w:t>
      </w:r>
      <w:r>
        <w:rPr>
          <w:color w:val="FF0000"/>
          <w:kern w:val="2"/>
          <w:lang w:eastAsia="zh-CN"/>
        </w:rPr>
        <w:t>, TS 38.</w:t>
      </w:r>
      <w:r>
        <w:rPr>
          <w:color w:val="FF0000"/>
          <w:kern w:val="2"/>
          <w:lang w:val="en-US" w:eastAsia="zh-CN"/>
        </w:rPr>
        <w:t>331</w:t>
      </w:r>
      <w:r>
        <w:rPr>
          <w:color w:val="FF0000"/>
          <w:kern w:val="2"/>
          <w:lang w:eastAsia="zh-CN"/>
        </w:rPr>
        <w:t>] or by a MAC CE [11, TS 38.321]</w:t>
      </w:r>
      <w:r>
        <w:rPr>
          <w:lang w:val="en-US"/>
        </w:rPr>
        <w:t>, and the UE does not transmit SRS in the set of symbols of the slot in any of multiple serving cells.</w:t>
      </w:r>
    </w:p>
    <w:p w14:paraId="029ACFDC">
      <w:pPr>
        <w:spacing w:before="120" w:after="180"/>
        <w:jc w:val="center"/>
        <w:rPr>
          <w:rFonts w:eastAsiaTheme="minorEastAsia"/>
          <w:color w:val="FF0000"/>
          <w:lang w:val="zh-CN" w:eastAsia="zh-CN"/>
        </w:rPr>
      </w:pPr>
      <w:r>
        <w:rPr>
          <w:rFonts w:eastAsia="MS Mincho"/>
          <w:color w:val="FF0000"/>
          <w:lang w:val="zh-CN" w:eastAsia="zh-CN"/>
        </w:rPr>
        <w:t>&lt; Unchanged parts are omitted &gt;</w:t>
      </w:r>
    </w:p>
    <w:p w14:paraId="2112FDDF">
      <w:pPr>
        <w:overflowPunct w:val="0"/>
        <w:autoSpaceDE w:val="0"/>
        <w:autoSpaceDN w:val="0"/>
        <w:adjustRightInd w:val="0"/>
        <w:snapToGrid w:val="0"/>
        <w:textAlignment w:val="baseline"/>
      </w:pPr>
      <w:r>
        <w:t xml:space="preserve">For a set of symbols of a slot corresponding to SS/PBCH blocks with candidate SS/PBCH block indices corresponding to the SS/PBCH block indexes indicated to a UE by </w:t>
      </w:r>
      <w:r>
        <w:rPr>
          <w:i/>
        </w:rPr>
        <w:t>ssb-PositionsInBurst</w:t>
      </w:r>
      <w:r>
        <w:t xml:space="preserve"> in SIB1, or by </w:t>
      </w:r>
      <w:r>
        <w:rPr>
          <w:i/>
        </w:rPr>
        <w:t xml:space="preserve">ssb-PositionsInBurst </w:t>
      </w:r>
      <w:r>
        <w:t xml:space="preserve">in </w:t>
      </w:r>
      <w:r>
        <w:rPr>
          <w:i/>
        </w:rPr>
        <w:t>ServingCellConfigCommon</w:t>
      </w:r>
      <w:r>
        <w:t xml:space="preserve">, as described in Clause 4.1, </w:t>
      </w:r>
      <w:r>
        <w:rPr>
          <w:color w:val="FF0000"/>
          <w:kern w:val="2"/>
          <w:lang w:eastAsia="zh-CN"/>
        </w:rPr>
        <w:t>and according to</w:t>
      </w:r>
      <w:r>
        <w:rPr>
          <w:rFonts w:hint="eastAsia"/>
          <w:color w:val="FF0000"/>
          <w:kern w:val="2"/>
          <w:lang w:val="en-US" w:eastAsia="zh-CN"/>
        </w:rPr>
        <w:t xml:space="preserve"> </w:t>
      </w:r>
      <w:r>
        <w:rPr>
          <w:color w:val="FF0000"/>
        </w:rPr>
        <w:t>the activation of transmission for SS/PBCH blocks in a configured DL BWP of an SCell [19, TS 38.300] indicated</w:t>
      </w:r>
      <w:r>
        <w:rPr>
          <w:color w:val="FF0000"/>
          <w:kern w:val="2"/>
          <w:lang w:eastAsia="zh-CN"/>
        </w:rPr>
        <w:t xml:space="preserve"> by </w:t>
      </w:r>
      <w:r>
        <w:rPr>
          <w:i/>
          <w:iCs/>
          <w:color w:val="FF0000"/>
          <w:kern w:val="2"/>
          <w:lang w:eastAsia="zh-CN"/>
        </w:rPr>
        <w:t>od-ssb-config</w:t>
      </w:r>
      <w:r>
        <w:rPr>
          <w:color w:val="FF0000"/>
          <w:kern w:val="2"/>
          <w:lang w:eastAsia="zh-CN"/>
        </w:rPr>
        <w:t xml:space="preserve"> [</w:t>
      </w:r>
      <w:r>
        <w:rPr>
          <w:color w:val="FF0000"/>
          <w:kern w:val="2"/>
          <w:lang w:val="en-US" w:eastAsia="zh-CN"/>
        </w:rPr>
        <w:t>12</w:t>
      </w:r>
      <w:r>
        <w:rPr>
          <w:color w:val="FF0000"/>
          <w:kern w:val="2"/>
          <w:lang w:eastAsia="zh-CN"/>
        </w:rPr>
        <w:t>, TS 38.</w:t>
      </w:r>
      <w:r>
        <w:rPr>
          <w:color w:val="FF0000"/>
          <w:kern w:val="2"/>
          <w:lang w:val="en-US" w:eastAsia="zh-CN"/>
        </w:rPr>
        <w:t>331</w:t>
      </w:r>
      <w:r>
        <w:rPr>
          <w:color w:val="FF0000"/>
          <w:kern w:val="2"/>
          <w:lang w:eastAsia="zh-CN"/>
        </w:rPr>
        <w:t>] or by a MAC CE [11, TS 38.321]</w:t>
      </w:r>
      <w:r>
        <w:rPr>
          <w:rFonts w:hint="eastAsia"/>
          <w:color w:val="FF0000"/>
          <w:kern w:val="2"/>
          <w:lang w:eastAsia="zh-CN"/>
        </w:rPr>
        <w:t>,</w:t>
      </w:r>
      <w:r>
        <w:t xml:space="preserve"> the UE does not expect to detect a DCI format 2_0 with an SFI-index field value indicating the set of symbols of the slot as uplink.</w:t>
      </w:r>
    </w:p>
    <w:p w14:paraId="3D76A4D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 Unchanged parts are omitted &gt;</w:t>
      </w:r>
    </w:p>
    <w:p w14:paraId="01809ABF">
      <w:pPr>
        <w:snapToGrid w:val="0"/>
        <w:spacing w:before="120"/>
        <w:jc w:val="center"/>
        <w:rPr>
          <w:rFonts w:eastAsiaTheme="minorEastAsia"/>
          <w:lang w:eastAsia="zh-CN"/>
        </w:rPr>
      </w:pPr>
      <w:r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7031463A">
      <w:pPr>
        <w:pStyle w:val="2"/>
        <w:numPr>
          <w:ilvl w:val="0"/>
          <w:numId w:val="6"/>
        </w:numPr>
        <w:ind w:left="0" w:firstLine="0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References</w:t>
      </w:r>
    </w:p>
    <w:p w14:paraId="7E72854B">
      <w:pPr>
        <w:pStyle w:val="144"/>
        <w:numPr>
          <w:ilvl w:val="0"/>
          <w:numId w:val="8"/>
        </w:numPr>
        <w:adjustRightInd w:val="0"/>
        <w:spacing w:before="0" w:after="0"/>
        <w:ind w:left="357" w:hanging="357"/>
        <w:rPr>
          <w:szCs w:val="20"/>
          <w:lang w:eastAsia="zh-CN"/>
        </w:rPr>
      </w:pPr>
      <w:r>
        <w:rPr>
          <w:rFonts w:hint="eastAsia"/>
          <w:lang w:eastAsia="zh-CN"/>
        </w:rPr>
        <w:t xml:space="preserve">Chair </w:t>
      </w:r>
      <w:r>
        <w:rPr>
          <w:szCs w:val="20"/>
          <w:lang w:eastAsia="zh-CN"/>
        </w:rPr>
        <w:t>notes RAN1#12</w:t>
      </w:r>
      <w:r>
        <w:rPr>
          <w:rFonts w:hint="eastAsia"/>
          <w:szCs w:val="20"/>
          <w:lang w:val="en-US" w:eastAsia="zh-CN"/>
        </w:rPr>
        <w:t>1</w:t>
      </w:r>
      <w:r>
        <w:rPr>
          <w:szCs w:val="20"/>
          <w:lang w:eastAsia="zh-CN"/>
        </w:rPr>
        <w:t xml:space="preserve"> eom, St Julian’s, Malta, May 19</w:t>
      </w:r>
      <w:r>
        <w:rPr>
          <w:rFonts w:hint="eastAsia"/>
          <w:szCs w:val="20"/>
          <w:lang w:eastAsia="zh-CN"/>
        </w:rPr>
        <w:t>th</w:t>
      </w:r>
      <w:r>
        <w:rPr>
          <w:szCs w:val="20"/>
          <w:lang w:eastAsia="zh-CN"/>
        </w:rPr>
        <w:t xml:space="preserve"> – 23rd, 2025</w:t>
      </w:r>
    </w:p>
    <w:p w14:paraId="3C796207">
      <w:pPr>
        <w:pStyle w:val="159"/>
        <w:snapToGrid w:val="0"/>
        <w:jc w:val="both"/>
        <w:rPr>
          <w:sz w:val="20"/>
          <w:szCs w:val="20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C29F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456E85"/>
    <w:multiLevelType w:val="multilevel"/>
    <w:tmpl w:val="85456E85"/>
    <w:lvl w:ilvl="0" w:tentative="0">
      <w:start w:val="2"/>
      <w:numFmt w:val="decimal"/>
      <w:pStyle w:val="2"/>
      <w:lvlText w:val="%1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lvlRestart w:val="0"/>
      <w:pStyle w:val="3"/>
      <w:lvlText w:val="%1.%2"/>
      <w:lvlJc w:val="left"/>
      <w:pPr>
        <w:ind w:left="576" w:hanging="576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ind w:left="9509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B69C4810"/>
    <w:multiLevelType w:val="multilevel"/>
    <w:tmpl w:val="B69C4810"/>
    <w:lvl w:ilvl="0" w:tentative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6">
    <w:nsid w:val="79519885"/>
    <w:multiLevelType w:val="singleLevel"/>
    <w:tmpl w:val="79519885"/>
    <w:lvl w:ilvl="0" w:tentative="0">
      <w:start w:val="1"/>
      <w:numFmt w:val="decimal"/>
      <w:lvlText w:val="[%1]"/>
      <w:lvlJc w:val="left"/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1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3"/>
    <w:lvlOverride w:ilvl="0">
      <w:startOverride w:val="1"/>
    </w:lvlOverride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kZTFlMmYxM2JjMjQxZWFiZDA3MGRkMmM4MTBlMDIifQ=="/>
  </w:docVars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82F"/>
    <w:rsid w:val="0000498E"/>
    <w:rsid w:val="00004A3E"/>
    <w:rsid w:val="00004ACC"/>
    <w:rsid w:val="00004C48"/>
    <w:rsid w:val="00004CED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76C"/>
    <w:rsid w:val="000118C2"/>
    <w:rsid w:val="000122F6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5F3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24"/>
    <w:rsid w:val="000201D1"/>
    <w:rsid w:val="00020457"/>
    <w:rsid w:val="0002068F"/>
    <w:rsid w:val="0002184D"/>
    <w:rsid w:val="00021884"/>
    <w:rsid w:val="0002198E"/>
    <w:rsid w:val="00021A14"/>
    <w:rsid w:val="00022325"/>
    <w:rsid w:val="00022365"/>
    <w:rsid w:val="00022439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8F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10D"/>
    <w:rsid w:val="000303C3"/>
    <w:rsid w:val="000303D4"/>
    <w:rsid w:val="000304E9"/>
    <w:rsid w:val="000307DA"/>
    <w:rsid w:val="00030987"/>
    <w:rsid w:val="00030BA0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2D4"/>
    <w:rsid w:val="000338D8"/>
    <w:rsid w:val="00033B1E"/>
    <w:rsid w:val="00033F8F"/>
    <w:rsid w:val="000344BF"/>
    <w:rsid w:val="00034589"/>
    <w:rsid w:val="000346E3"/>
    <w:rsid w:val="00034876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4DB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47941"/>
    <w:rsid w:val="0005018F"/>
    <w:rsid w:val="000501F7"/>
    <w:rsid w:val="00050439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1BE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941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37F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5E19"/>
    <w:rsid w:val="0007645E"/>
    <w:rsid w:val="00076678"/>
    <w:rsid w:val="0007674B"/>
    <w:rsid w:val="00076A0C"/>
    <w:rsid w:val="00076A57"/>
    <w:rsid w:val="00076A88"/>
    <w:rsid w:val="00076B12"/>
    <w:rsid w:val="00076E0E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829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20F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AB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2F0"/>
    <w:rsid w:val="00096346"/>
    <w:rsid w:val="00096641"/>
    <w:rsid w:val="0009672C"/>
    <w:rsid w:val="000969B5"/>
    <w:rsid w:val="00096FDB"/>
    <w:rsid w:val="00097492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482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4C0"/>
    <w:rsid w:val="000A552F"/>
    <w:rsid w:val="000A55B3"/>
    <w:rsid w:val="000A5725"/>
    <w:rsid w:val="000A5ACB"/>
    <w:rsid w:val="000A5B15"/>
    <w:rsid w:val="000A5BC6"/>
    <w:rsid w:val="000A5E1D"/>
    <w:rsid w:val="000A605B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658"/>
    <w:rsid w:val="000B0979"/>
    <w:rsid w:val="000B098D"/>
    <w:rsid w:val="000B0CC8"/>
    <w:rsid w:val="000B0E31"/>
    <w:rsid w:val="000B0F83"/>
    <w:rsid w:val="000B138F"/>
    <w:rsid w:val="000B152D"/>
    <w:rsid w:val="000B18A6"/>
    <w:rsid w:val="000B193F"/>
    <w:rsid w:val="000B19BE"/>
    <w:rsid w:val="000B2553"/>
    <w:rsid w:val="000B2A62"/>
    <w:rsid w:val="000B2BFA"/>
    <w:rsid w:val="000B2E1C"/>
    <w:rsid w:val="000B2F6C"/>
    <w:rsid w:val="000B3673"/>
    <w:rsid w:val="000B36BC"/>
    <w:rsid w:val="000B381B"/>
    <w:rsid w:val="000B38EC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120"/>
    <w:rsid w:val="000B7389"/>
    <w:rsid w:val="000B76CB"/>
    <w:rsid w:val="000B77E9"/>
    <w:rsid w:val="000B78B2"/>
    <w:rsid w:val="000B7954"/>
    <w:rsid w:val="000B7E01"/>
    <w:rsid w:val="000B7E6E"/>
    <w:rsid w:val="000B7E97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6A46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4C"/>
    <w:rsid w:val="000E3B82"/>
    <w:rsid w:val="000E3C74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1257"/>
    <w:rsid w:val="000F212C"/>
    <w:rsid w:val="000F232A"/>
    <w:rsid w:val="000F24B9"/>
    <w:rsid w:val="000F2A2B"/>
    <w:rsid w:val="000F2FFD"/>
    <w:rsid w:val="000F30C5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A35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DF8"/>
    <w:rsid w:val="00100F59"/>
    <w:rsid w:val="001010C3"/>
    <w:rsid w:val="00101288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176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78A"/>
    <w:rsid w:val="00112B32"/>
    <w:rsid w:val="00112F55"/>
    <w:rsid w:val="0011347E"/>
    <w:rsid w:val="001134A5"/>
    <w:rsid w:val="0011363D"/>
    <w:rsid w:val="001136FB"/>
    <w:rsid w:val="00113813"/>
    <w:rsid w:val="0011409D"/>
    <w:rsid w:val="00114A25"/>
    <w:rsid w:val="00114BAA"/>
    <w:rsid w:val="00114C3D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153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6FC"/>
    <w:rsid w:val="00125773"/>
    <w:rsid w:val="0012594F"/>
    <w:rsid w:val="001259EB"/>
    <w:rsid w:val="00125A31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69"/>
    <w:rsid w:val="001304A1"/>
    <w:rsid w:val="0013075F"/>
    <w:rsid w:val="0013139A"/>
    <w:rsid w:val="001313FC"/>
    <w:rsid w:val="00131633"/>
    <w:rsid w:val="0013164D"/>
    <w:rsid w:val="001319E3"/>
    <w:rsid w:val="00131C8A"/>
    <w:rsid w:val="00131FCB"/>
    <w:rsid w:val="001323C2"/>
    <w:rsid w:val="001323FD"/>
    <w:rsid w:val="00132408"/>
    <w:rsid w:val="0013265C"/>
    <w:rsid w:val="00132661"/>
    <w:rsid w:val="001327DE"/>
    <w:rsid w:val="0013363E"/>
    <w:rsid w:val="0013374F"/>
    <w:rsid w:val="0013392C"/>
    <w:rsid w:val="001346CE"/>
    <w:rsid w:val="0013476C"/>
    <w:rsid w:val="00134925"/>
    <w:rsid w:val="001349F3"/>
    <w:rsid w:val="00134AAC"/>
    <w:rsid w:val="00134AFA"/>
    <w:rsid w:val="001350B9"/>
    <w:rsid w:val="001351CB"/>
    <w:rsid w:val="0013534C"/>
    <w:rsid w:val="0013547E"/>
    <w:rsid w:val="0013551E"/>
    <w:rsid w:val="001355E3"/>
    <w:rsid w:val="001356CE"/>
    <w:rsid w:val="0013581E"/>
    <w:rsid w:val="00135932"/>
    <w:rsid w:val="00135AC4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C9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73D"/>
    <w:rsid w:val="00144B01"/>
    <w:rsid w:val="00144B25"/>
    <w:rsid w:val="00144E1E"/>
    <w:rsid w:val="00144E53"/>
    <w:rsid w:val="0014506C"/>
    <w:rsid w:val="00145312"/>
    <w:rsid w:val="00145978"/>
    <w:rsid w:val="00145B8A"/>
    <w:rsid w:val="00145BEF"/>
    <w:rsid w:val="00145C17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196"/>
    <w:rsid w:val="00147250"/>
    <w:rsid w:val="00147420"/>
    <w:rsid w:val="00147862"/>
    <w:rsid w:val="001479FE"/>
    <w:rsid w:val="00147AB7"/>
    <w:rsid w:val="00147BDE"/>
    <w:rsid w:val="00147D77"/>
    <w:rsid w:val="00147E52"/>
    <w:rsid w:val="001501FD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CBD"/>
    <w:rsid w:val="00152FD5"/>
    <w:rsid w:val="0015317A"/>
    <w:rsid w:val="001535CD"/>
    <w:rsid w:val="00153C6E"/>
    <w:rsid w:val="00153F78"/>
    <w:rsid w:val="00153FEF"/>
    <w:rsid w:val="00154206"/>
    <w:rsid w:val="00154349"/>
    <w:rsid w:val="00154897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4F0"/>
    <w:rsid w:val="00166B86"/>
    <w:rsid w:val="00166B8F"/>
    <w:rsid w:val="00166C08"/>
    <w:rsid w:val="00166D8E"/>
    <w:rsid w:val="00166EE3"/>
    <w:rsid w:val="00167484"/>
    <w:rsid w:val="00167553"/>
    <w:rsid w:val="00167884"/>
    <w:rsid w:val="00170A7C"/>
    <w:rsid w:val="00171291"/>
    <w:rsid w:val="00171308"/>
    <w:rsid w:val="00171752"/>
    <w:rsid w:val="00171C3B"/>
    <w:rsid w:val="00171D20"/>
    <w:rsid w:val="00171F5C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7B"/>
    <w:rsid w:val="00175988"/>
    <w:rsid w:val="00176433"/>
    <w:rsid w:val="00176D3B"/>
    <w:rsid w:val="00176E4B"/>
    <w:rsid w:val="00176F07"/>
    <w:rsid w:val="00176F84"/>
    <w:rsid w:val="00177180"/>
    <w:rsid w:val="001776EE"/>
    <w:rsid w:val="00177700"/>
    <w:rsid w:val="00177A7D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18E"/>
    <w:rsid w:val="001823B6"/>
    <w:rsid w:val="0018267C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5E1"/>
    <w:rsid w:val="00186816"/>
    <w:rsid w:val="00186C71"/>
    <w:rsid w:val="00186E32"/>
    <w:rsid w:val="00187237"/>
    <w:rsid w:val="001875CA"/>
    <w:rsid w:val="001877C3"/>
    <w:rsid w:val="00187CE5"/>
    <w:rsid w:val="00190263"/>
    <w:rsid w:val="0019077B"/>
    <w:rsid w:val="00190D44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CF6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165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24D"/>
    <w:rsid w:val="001B15E5"/>
    <w:rsid w:val="001B190B"/>
    <w:rsid w:val="001B1FAF"/>
    <w:rsid w:val="001B201D"/>
    <w:rsid w:val="001B2614"/>
    <w:rsid w:val="001B2655"/>
    <w:rsid w:val="001B2850"/>
    <w:rsid w:val="001B28F2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41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95C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B7E65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3FC"/>
    <w:rsid w:val="001C659F"/>
    <w:rsid w:val="001C67C3"/>
    <w:rsid w:val="001C6807"/>
    <w:rsid w:val="001C6A98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2F8"/>
    <w:rsid w:val="001D53AB"/>
    <w:rsid w:val="001D55A2"/>
    <w:rsid w:val="001D59FD"/>
    <w:rsid w:val="001D5E43"/>
    <w:rsid w:val="001D5F16"/>
    <w:rsid w:val="001D60B3"/>
    <w:rsid w:val="001D6142"/>
    <w:rsid w:val="001D6200"/>
    <w:rsid w:val="001D62AA"/>
    <w:rsid w:val="001D662D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311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1FA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DDF"/>
    <w:rsid w:val="001F1F85"/>
    <w:rsid w:val="001F2042"/>
    <w:rsid w:val="001F204E"/>
    <w:rsid w:val="001F210B"/>
    <w:rsid w:val="001F222A"/>
    <w:rsid w:val="001F2751"/>
    <w:rsid w:val="001F27CA"/>
    <w:rsid w:val="001F2BBB"/>
    <w:rsid w:val="001F2E0D"/>
    <w:rsid w:val="001F3117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6EE"/>
    <w:rsid w:val="001F7937"/>
    <w:rsid w:val="001F7BBF"/>
    <w:rsid w:val="0020015E"/>
    <w:rsid w:val="0020062B"/>
    <w:rsid w:val="00200D92"/>
    <w:rsid w:val="00201780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7ED"/>
    <w:rsid w:val="00204C28"/>
    <w:rsid w:val="002057AF"/>
    <w:rsid w:val="00205997"/>
    <w:rsid w:val="002059FC"/>
    <w:rsid w:val="00205C45"/>
    <w:rsid w:val="0020621D"/>
    <w:rsid w:val="0020645E"/>
    <w:rsid w:val="002065BD"/>
    <w:rsid w:val="0020688E"/>
    <w:rsid w:val="00206DB2"/>
    <w:rsid w:val="00206E24"/>
    <w:rsid w:val="00206F8D"/>
    <w:rsid w:val="00206FEA"/>
    <w:rsid w:val="0020714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EC6"/>
    <w:rsid w:val="002111F5"/>
    <w:rsid w:val="0021122C"/>
    <w:rsid w:val="002112A3"/>
    <w:rsid w:val="002113E7"/>
    <w:rsid w:val="00211B26"/>
    <w:rsid w:val="00211EB9"/>
    <w:rsid w:val="00212283"/>
    <w:rsid w:val="0021253D"/>
    <w:rsid w:val="00212732"/>
    <w:rsid w:val="00212733"/>
    <w:rsid w:val="00212781"/>
    <w:rsid w:val="002128A4"/>
    <w:rsid w:val="00212A81"/>
    <w:rsid w:val="00212D55"/>
    <w:rsid w:val="002136B8"/>
    <w:rsid w:val="0021385B"/>
    <w:rsid w:val="00213971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6CB8"/>
    <w:rsid w:val="00217002"/>
    <w:rsid w:val="00217431"/>
    <w:rsid w:val="00217701"/>
    <w:rsid w:val="00217B23"/>
    <w:rsid w:val="00217CAD"/>
    <w:rsid w:val="00217CBE"/>
    <w:rsid w:val="0022005C"/>
    <w:rsid w:val="002201AB"/>
    <w:rsid w:val="0022079F"/>
    <w:rsid w:val="002208C9"/>
    <w:rsid w:val="00220CAF"/>
    <w:rsid w:val="00220F6A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45C"/>
    <w:rsid w:val="002255A1"/>
    <w:rsid w:val="00226706"/>
    <w:rsid w:val="00226A99"/>
    <w:rsid w:val="00226FE3"/>
    <w:rsid w:val="0022705A"/>
    <w:rsid w:val="002270BF"/>
    <w:rsid w:val="0022715F"/>
    <w:rsid w:val="0022716B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7E8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B92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C0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D89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3EF5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0EE8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29A"/>
    <w:rsid w:val="002533DA"/>
    <w:rsid w:val="00253595"/>
    <w:rsid w:val="00253E77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18E2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321"/>
    <w:rsid w:val="002667F3"/>
    <w:rsid w:val="00266825"/>
    <w:rsid w:val="002669A0"/>
    <w:rsid w:val="00266CD3"/>
    <w:rsid w:val="00266E41"/>
    <w:rsid w:val="00266E8C"/>
    <w:rsid w:val="00267562"/>
    <w:rsid w:val="00267CD8"/>
    <w:rsid w:val="00267D93"/>
    <w:rsid w:val="00267EDB"/>
    <w:rsid w:val="0027074A"/>
    <w:rsid w:val="00271655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C0E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2E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467"/>
    <w:rsid w:val="002918AB"/>
    <w:rsid w:val="00291915"/>
    <w:rsid w:val="00291980"/>
    <w:rsid w:val="00291CBF"/>
    <w:rsid w:val="00292113"/>
    <w:rsid w:val="002930BA"/>
    <w:rsid w:val="002935D8"/>
    <w:rsid w:val="00294118"/>
    <w:rsid w:val="00294430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77D"/>
    <w:rsid w:val="00296A1D"/>
    <w:rsid w:val="00296BFF"/>
    <w:rsid w:val="00296CB6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385F"/>
    <w:rsid w:val="002A4181"/>
    <w:rsid w:val="002A44F8"/>
    <w:rsid w:val="002A461E"/>
    <w:rsid w:val="002A46B0"/>
    <w:rsid w:val="002A4807"/>
    <w:rsid w:val="002A49D4"/>
    <w:rsid w:val="002A4F18"/>
    <w:rsid w:val="002A4F26"/>
    <w:rsid w:val="002A5131"/>
    <w:rsid w:val="002A51B9"/>
    <w:rsid w:val="002A5512"/>
    <w:rsid w:val="002A55E3"/>
    <w:rsid w:val="002A5D0E"/>
    <w:rsid w:val="002A5EA7"/>
    <w:rsid w:val="002A63D2"/>
    <w:rsid w:val="002A6532"/>
    <w:rsid w:val="002A66C6"/>
    <w:rsid w:val="002A6CF3"/>
    <w:rsid w:val="002A7329"/>
    <w:rsid w:val="002A7375"/>
    <w:rsid w:val="002A7766"/>
    <w:rsid w:val="002A77C8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62D"/>
    <w:rsid w:val="002B376F"/>
    <w:rsid w:val="002B379E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0EE3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B15"/>
    <w:rsid w:val="002C3DC5"/>
    <w:rsid w:val="002C4305"/>
    <w:rsid w:val="002C43B8"/>
    <w:rsid w:val="002C4543"/>
    <w:rsid w:val="002C4A4A"/>
    <w:rsid w:val="002C4EAD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52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705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183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2F6"/>
    <w:rsid w:val="002E2666"/>
    <w:rsid w:val="002E2C92"/>
    <w:rsid w:val="002E2D7C"/>
    <w:rsid w:val="002E3027"/>
    <w:rsid w:val="002E32E5"/>
    <w:rsid w:val="002E349B"/>
    <w:rsid w:val="002E3F36"/>
    <w:rsid w:val="002E3F94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BEB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0E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1E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3E0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BE5"/>
    <w:rsid w:val="00315C01"/>
    <w:rsid w:val="00315CB1"/>
    <w:rsid w:val="00316644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CB3"/>
    <w:rsid w:val="00320D9A"/>
    <w:rsid w:val="00320F51"/>
    <w:rsid w:val="003212B8"/>
    <w:rsid w:val="003217B8"/>
    <w:rsid w:val="00322547"/>
    <w:rsid w:val="00322EE5"/>
    <w:rsid w:val="00322F85"/>
    <w:rsid w:val="003230D0"/>
    <w:rsid w:val="0032343B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4D4E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21"/>
    <w:rsid w:val="00330435"/>
    <w:rsid w:val="0033075F"/>
    <w:rsid w:val="003309F5"/>
    <w:rsid w:val="00330BD5"/>
    <w:rsid w:val="00330F8C"/>
    <w:rsid w:val="0033110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54B"/>
    <w:rsid w:val="003339D7"/>
    <w:rsid w:val="00333B35"/>
    <w:rsid w:val="0033431A"/>
    <w:rsid w:val="0033434C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BFB"/>
    <w:rsid w:val="00342DAD"/>
    <w:rsid w:val="0034360B"/>
    <w:rsid w:val="00343AE4"/>
    <w:rsid w:val="00343B32"/>
    <w:rsid w:val="00344012"/>
    <w:rsid w:val="003440EE"/>
    <w:rsid w:val="0034419A"/>
    <w:rsid w:val="00344427"/>
    <w:rsid w:val="00344820"/>
    <w:rsid w:val="0034483D"/>
    <w:rsid w:val="0034493F"/>
    <w:rsid w:val="00344DE1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D20"/>
    <w:rsid w:val="00347EE4"/>
    <w:rsid w:val="00350452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38D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0"/>
    <w:rsid w:val="003567AE"/>
    <w:rsid w:val="0035697B"/>
    <w:rsid w:val="00356DCA"/>
    <w:rsid w:val="00356F93"/>
    <w:rsid w:val="003575A7"/>
    <w:rsid w:val="00357A3C"/>
    <w:rsid w:val="00357B3F"/>
    <w:rsid w:val="00357C56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2F66"/>
    <w:rsid w:val="003634DD"/>
    <w:rsid w:val="00363940"/>
    <w:rsid w:val="00363A1E"/>
    <w:rsid w:val="00363ADC"/>
    <w:rsid w:val="00363C34"/>
    <w:rsid w:val="003640A0"/>
    <w:rsid w:val="00364173"/>
    <w:rsid w:val="003644EF"/>
    <w:rsid w:val="0036456A"/>
    <w:rsid w:val="00364646"/>
    <w:rsid w:val="003649DD"/>
    <w:rsid w:val="00364CC9"/>
    <w:rsid w:val="00364DF1"/>
    <w:rsid w:val="00365345"/>
    <w:rsid w:val="0036548D"/>
    <w:rsid w:val="003654AB"/>
    <w:rsid w:val="003654F8"/>
    <w:rsid w:val="003656A2"/>
    <w:rsid w:val="00366BF8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3FEF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14E"/>
    <w:rsid w:val="00376405"/>
    <w:rsid w:val="0037684A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14B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7C3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5AF6"/>
    <w:rsid w:val="00395B02"/>
    <w:rsid w:val="003963CD"/>
    <w:rsid w:val="00396B29"/>
    <w:rsid w:val="00397044"/>
    <w:rsid w:val="0039704D"/>
    <w:rsid w:val="00397109"/>
    <w:rsid w:val="003971AC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311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0E2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3ED2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6E5F"/>
    <w:rsid w:val="003C6F5A"/>
    <w:rsid w:val="003C73EE"/>
    <w:rsid w:val="003C7467"/>
    <w:rsid w:val="003C7A78"/>
    <w:rsid w:val="003C7AA5"/>
    <w:rsid w:val="003C7C61"/>
    <w:rsid w:val="003D05D2"/>
    <w:rsid w:val="003D07E0"/>
    <w:rsid w:val="003D1038"/>
    <w:rsid w:val="003D1152"/>
    <w:rsid w:val="003D14D2"/>
    <w:rsid w:val="003D1927"/>
    <w:rsid w:val="003D1BC8"/>
    <w:rsid w:val="003D2485"/>
    <w:rsid w:val="003D3521"/>
    <w:rsid w:val="003D3817"/>
    <w:rsid w:val="003D3838"/>
    <w:rsid w:val="003D4086"/>
    <w:rsid w:val="003D4769"/>
    <w:rsid w:val="003D47E8"/>
    <w:rsid w:val="003D4950"/>
    <w:rsid w:val="003D4A0C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89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7E3"/>
    <w:rsid w:val="003E481A"/>
    <w:rsid w:val="003E4BE6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81"/>
    <w:rsid w:val="003E72EE"/>
    <w:rsid w:val="003E7659"/>
    <w:rsid w:val="003E76EE"/>
    <w:rsid w:val="003E7A87"/>
    <w:rsid w:val="003E7E6A"/>
    <w:rsid w:val="003F00A9"/>
    <w:rsid w:val="003F08F8"/>
    <w:rsid w:val="003F0A95"/>
    <w:rsid w:val="003F0BEB"/>
    <w:rsid w:val="003F1130"/>
    <w:rsid w:val="003F1689"/>
    <w:rsid w:val="003F1F2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4C17"/>
    <w:rsid w:val="003F4E53"/>
    <w:rsid w:val="003F5571"/>
    <w:rsid w:val="003F5659"/>
    <w:rsid w:val="003F5B00"/>
    <w:rsid w:val="003F693C"/>
    <w:rsid w:val="003F7287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2EC1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75A"/>
    <w:rsid w:val="00413812"/>
    <w:rsid w:val="004138D3"/>
    <w:rsid w:val="00413BE6"/>
    <w:rsid w:val="00413C6B"/>
    <w:rsid w:val="0041403C"/>
    <w:rsid w:val="00414230"/>
    <w:rsid w:val="00414299"/>
    <w:rsid w:val="004144F2"/>
    <w:rsid w:val="0041459B"/>
    <w:rsid w:val="00414666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C6A"/>
    <w:rsid w:val="00417FC3"/>
    <w:rsid w:val="004206AD"/>
    <w:rsid w:val="00420B0A"/>
    <w:rsid w:val="00420F11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8BC"/>
    <w:rsid w:val="00431B0C"/>
    <w:rsid w:val="00431C3A"/>
    <w:rsid w:val="00431EC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3A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3BF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A95"/>
    <w:rsid w:val="00442BC6"/>
    <w:rsid w:val="00442C26"/>
    <w:rsid w:val="00443270"/>
    <w:rsid w:val="0044336A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19A5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3F02"/>
    <w:rsid w:val="00454167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1EF"/>
    <w:rsid w:val="004575AB"/>
    <w:rsid w:val="004575FB"/>
    <w:rsid w:val="0045762E"/>
    <w:rsid w:val="0045792D"/>
    <w:rsid w:val="00457BA3"/>
    <w:rsid w:val="00457BF2"/>
    <w:rsid w:val="004600F8"/>
    <w:rsid w:val="004605EF"/>
    <w:rsid w:val="004609C6"/>
    <w:rsid w:val="00460B1A"/>
    <w:rsid w:val="00460B5A"/>
    <w:rsid w:val="00460C28"/>
    <w:rsid w:val="004610F2"/>
    <w:rsid w:val="0046146A"/>
    <w:rsid w:val="004616E2"/>
    <w:rsid w:val="00461753"/>
    <w:rsid w:val="00461831"/>
    <w:rsid w:val="00461A7C"/>
    <w:rsid w:val="00461BC2"/>
    <w:rsid w:val="00462166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D22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DE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E76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829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E25"/>
    <w:rsid w:val="00482F1E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4C3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BE5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09"/>
    <w:rsid w:val="004A124F"/>
    <w:rsid w:val="004A13DE"/>
    <w:rsid w:val="004A17BC"/>
    <w:rsid w:val="004A1DE1"/>
    <w:rsid w:val="004A1FC1"/>
    <w:rsid w:val="004A2334"/>
    <w:rsid w:val="004A2354"/>
    <w:rsid w:val="004A24A1"/>
    <w:rsid w:val="004A25FB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E18"/>
    <w:rsid w:val="004A6F98"/>
    <w:rsid w:val="004A6FB5"/>
    <w:rsid w:val="004A7749"/>
    <w:rsid w:val="004A7CAB"/>
    <w:rsid w:val="004B030C"/>
    <w:rsid w:val="004B03E6"/>
    <w:rsid w:val="004B0772"/>
    <w:rsid w:val="004B0D88"/>
    <w:rsid w:val="004B0E52"/>
    <w:rsid w:val="004B107F"/>
    <w:rsid w:val="004B1273"/>
    <w:rsid w:val="004B150C"/>
    <w:rsid w:val="004B1806"/>
    <w:rsid w:val="004B183D"/>
    <w:rsid w:val="004B19F1"/>
    <w:rsid w:val="004B1A9C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609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3DB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97"/>
    <w:rsid w:val="004E3FF2"/>
    <w:rsid w:val="004E5242"/>
    <w:rsid w:val="004E546A"/>
    <w:rsid w:val="004E5811"/>
    <w:rsid w:val="004E5F45"/>
    <w:rsid w:val="004E6043"/>
    <w:rsid w:val="004E61D5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783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A3B"/>
    <w:rsid w:val="004F3BE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898"/>
    <w:rsid w:val="00505A8D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7D8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30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239"/>
    <w:rsid w:val="00524397"/>
    <w:rsid w:val="005244CC"/>
    <w:rsid w:val="00524646"/>
    <w:rsid w:val="00524852"/>
    <w:rsid w:val="005249A2"/>
    <w:rsid w:val="00524B6F"/>
    <w:rsid w:val="0052529D"/>
    <w:rsid w:val="005254B5"/>
    <w:rsid w:val="00525765"/>
    <w:rsid w:val="00525945"/>
    <w:rsid w:val="00525AC3"/>
    <w:rsid w:val="00525C10"/>
    <w:rsid w:val="00526415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322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8FB"/>
    <w:rsid w:val="005359D7"/>
    <w:rsid w:val="00535AA5"/>
    <w:rsid w:val="00535E1C"/>
    <w:rsid w:val="00536616"/>
    <w:rsid w:val="00536914"/>
    <w:rsid w:val="00536EE0"/>
    <w:rsid w:val="00537163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377"/>
    <w:rsid w:val="005455AC"/>
    <w:rsid w:val="00545614"/>
    <w:rsid w:val="00545FC5"/>
    <w:rsid w:val="005461E5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1C9F"/>
    <w:rsid w:val="005521AB"/>
    <w:rsid w:val="005522EE"/>
    <w:rsid w:val="0055269C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9CA"/>
    <w:rsid w:val="00553A1A"/>
    <w:rsid w:val="00553C93"/>
    <w:rsid w:val="00553D3E"/>
    <w:rsid w:val="00553DFA"/>
    <w:rsid w:val="00553E64"/>
    <w:rsid w:val="005541B5"/>
    <w:rsid w:val="005542C7"/>
    <w:rsid w:val="0055432C"/>
    <w:rsid w:val="005550B3"/>
    <w:rsid w:val="005554AD"/>
    <w:rsid w:val="00555533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2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15"/>
    <w:rsid w:val="00561ED1"/>
    <w:rsid w:val="005628FF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4A5A"/>
    <w:rsid w:val="00565916"/>
    <w:rsid w:val="00565E1D"/>
    <w:rsid w:val="00565E62"/>
    <w:rsid w:val="0056606F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BBA"/>
    <w:rsid w:val="00571DBF"/>
    <w:rsid w:val="005721C6"/>
    <w:rsid w:val="0057249C"/>
    <w:rsid w:val="00572BF5"/>
    <w:rsid w:val="00572D88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999"/>
    <w:rsid w:val="00574BB5"/>
    <w:rsid w:val="00574C0E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2D1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4CD"/>
    <w:rsid w:val="00582614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BD6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5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30"/>
    <w:rsid w:val="005A444D"/>
    <w:rsid w:val="005A4AAA"/>
    <w:rsid w:val="005A4C3E"/>
    <w:rsid w:val="005A4F0A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1BBF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5676"/>
    <w:rsid w:val="005B5FD4"/>
    <w:rsid w:val="005B6099"/>
    <w:rsid w:val="005B60AA"/>
    <w:rsid w:val="005B60C5"/>
    <w:rsid w:val="005B694D"/>
    <w:rsid w:val="005B6C62"/>
    <w:rsid w:val="005B6DD2"/>
    <w:rsid w:val="005B776C"/>
    <w:rsid w:val="005B77A0"/>
    <w:rsid w:val="005B791A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CD2"/>
    <w:rsid w:val="005C1E38"/>
    <w:rsid w:val="005C2767"/>
    <w:rsid w:val="005C2938"/>
    <w:rsid w:val="005C3246"/>
    <w:rsid w:val="005C343E"/>
    <w:rsid w:val="005C384E"/>
    <w:rsid w:val="005C3A6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E90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A8B"/>
    <w:rsid w:val="005C7BF3"/>
    <w:rsid w:val="005C7CB4"/>
    <w:rsid w:val="005C7DB9"/>
    <w:rsid w:val="005D0959"/>
    <w:rsid w:val="005D0BE5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19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423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3B8"/>
    <w:rsid w:val="005E0755"/>
    <w:rsid w:val="005E0F1F"/>
    <w:rsid w:val="005E0F43"/>
    <w:rsid w:val="005E135B"/>
    <w:rsid w:val="005E140A"/>
    <w:rsid w:val="005E1BB1"/>
    <w:rsid w:val="005E1F24"/>
    <w:rsid w:val="005E205B"/>
    <w:rsid w:val="005E2552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6937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D2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1F"/>
    <w:rsid w:val="005F524F"/>
    <w:rsid w:val="005F5E7C"/>
    <w:rsid w:val="005F6029"/>
    <w:rsid w:val="005F60E7"/>
    <w:rsid w:val="005F6717"/>
    <w:rsid w:val="005F6925"/>
    <w:rsid w:val="005F6A3B"/>
    <w:rsid w:val="005F70DE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860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5D"/>
    <w:rsid w:val="006063BA"/>
    <w:rsid w:val="00606867"/>
    <w:rsid w:val="006068F9"/>
    <w:rsid w:val="00606FFB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CEA"/>
    <w:rsid w:val="00610EC0"/>
    <w:rsid w:val="00611B56"/>
    <w:rsid w:val="0061201C"/>
    <w:rsid w:val="0061229B"/>
    <w:rsid w:val="00612556"/>
    <w:rsid w:val="00612964"/>
    <w:rsid w:val="00612A3A"/>
    <w:rsid w:val="00612ACC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53"/>
    <w:rsid w:val="006144D8"/>
    <w:rsid w:val="00614882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5040"/>
    <w:rsid w:val="00625061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27FDD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4E23"/>
    <w:rsid w:val="0063503E"/>
    <w:rsid w:val="006350EE"/>
    <w:rsid w:val="006351CF"/>
    <w:rsid w:val="00635446"/>
    <w:rsid w:val="00635774"/>
    <w:rsid w:val="0063580D"/>
    <w:rsid w:val="00635BA4"/>
    <w:rsid w:val="00635C4D"/>
    <w:rsid w:val="00635CFC"/>
    <w:rsid w:val="006362B6"/>
    <w:rsid w:val="00636612"/>
    <w:rsid w:val="00636980"/>
    <w:rsid w:val="00636D36"/>
    <w:rsid w:val="00636DE2"/>
    <w:rsid w:val="00636ED3"/>
    <w:rsid w:val="00637101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32E"/>
    <w:rsid w:val="00643692"/>
    <w:rsid w:val="00643907"/>
    <w:rsid w:val="00643B87"/>
    <w:rsid w:val="00643C8B"/>
    <w:rsid w:val="00643F72"/>
    <w:rsid w:val="006443DC"/>
    <w:rsid w:val="006449EC"/>
    <w:rsid w:val="00644B5C"/>
    <w:rsid w:val="00644F55"/>
    <w:rsid w:val="0064515D"/>
    <w:rsid w:val="006451A1"/>
    <w:rsid w:val="00645C2E"/>
    <w:rsid w:val="00645FF5"/>
    <w:rsid w:val="00646358"/>
    <w:rsid w:val="0064644A"/>
    <w:rsid w:val="00646A54"/>
    <w:rsid w:val="00646A73"/>
    <w:rsid w:val="00646B75"/>
    <w:rsid w:val="00646CCB"/>
    <w:rsid w:val="00646E73"/>
    <w:rsid w:val="006470E9"/>
    <w:rsid w:val="00647183"/>
    <w:rsid w:val="0064744D"/>
    <w:rsid w:val="00647466"/>
    <w:rsid w:val="0064753A"/>
    <w:rsid w:val="00647620"/>
    <w:rsid w:val="00647837"/>
    <w:rsid w:val="006478F1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58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4DD"/>
    <w:rsid w:val="00655551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0F0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CB5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34"/>
    <w:rsid w:val="00670651"/>
    <w:rsid w:val="006709A0"/>
    <w:rsid w:val="00670C56"/>
    <w:rsid w:val="00671898"/>
    <w:rsid w:val="006718AE"/>
    <w:rsid w:val="006719B2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DA5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540"/>
    <w:rsid w:val="00684A91"/>
    <w:rsid w:val="00684EBC"/>
    <w:rsid w:val="00684FE7"/>
    <w:rsid w:val="00684FFE"/>
    <w:rsid w:val="00685345"/>
    <w:rsid w:val="006855AF"/>
    <w:rsid w:val="006855BE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474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1BE1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0B22"/>
    <w:rsid w:val="006B114D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CD7"/>
    <w:rsid w:val="006C3E39"/>
    <w:rsid w:val="006C41A5"/>
    <w:rsid w:val="006C41F7"/>
    <w:rsid w:val="006C4564"/>
    <w:rsid w:val="006C47A0"/>
    <w:rsid w:val="006C47BA"/>
    <w:rsid w:val="006C4CDC"/>
    <w:rsid w:val="006C506E"/>
    <w:rsid w:val="006C50CB"/>
    <w:rsid w:val="006C5201"/>
    <w:rsid w:val="006C52A5"/>
    <w:rsid w:val="006C596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2CD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7F6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B25"/>
    <w:rsid w:val="006E5C81"/>
    <w:rsid w:val="006E5DC5"/>
    <w:rsid w:val="006E5EF3"/>
    <w:rsid w:val="006E652B"/>
    <w:rsid w:val="006E6560"/>
    <w:rsid w:val="006E699C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0C66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AA8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267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936"/>
    <w:rsid w:val="00707DC7"/>
    <w:rsid w:val="00707E76"/>
    <w:rsid w:val="00707F73"/>
    <w:rsid w:val="00710131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B45"/>
    <w:rsid w:val="00720BAD"/>
    <w:rsid w:val="00720D4E"/>
    <w:rsid w:val="00720F48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73"/>
    <w:rsid w:val="007234AD"/>
    <w:rsid w:val="00723AE1"/>
    <w:rsid w:val="00724019"/>
    <w:rsid w:val="007242BC"/>
    <w:rsid w:val="007244DF"/>
    <w:rsid w:val="007246F4"/>
    <w:rsid w:val="007248A7"/>
    <w:rsid w:val="00724DB7"/>
    <w:rsid w:val="00724E7E"/>
    <w:rsid w:val="00725440"/>
    <w:rsid w:val="007254C6"/>
    <w:rsid w:val="00726702"/>
    <w:rsid w:val="007268A7"/>
    <w:rsid w:val="007268AF"/>
    <w:rsid w:val="00726A0F"/>
    <w:rsid w:val="00726E1F"/>
    <w:rsid w:val="007275A6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468"/>
    <w:rsid w:val="007355B5"/>
    <w:rsid w:val="007357ED"/>
    <w:rsid w:val="00735A76"/>
    <w:rsid w:val="00735B0D"/>
    <w:rsid w:val="00735B10"/>
    <w:rsid w:val="00735E4D"/>
    <w:rsid w:val="007363AA"/>
    <w:rsid w:val="007366C9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0EC"/>
    <w:rsid w:val="007431DE"/>
    <w:rsid w:val="0074321B"/>
    <w:rsid w:val="00743288"/>
    <w:rsid w:val="0074343E"/>
    <w:rsid w:val="0074360C"/>
    <w:rsid w:val="007436A6"/>
    <w:rsid w:val="00743B06"/>
    <w:rsid w:val="00743C42"/>
    <w:rsid w:val="007447FB"/>
    <w:rsid w:val="00744A0E"/>
    <w:rsid w:val="00744A91"/>
    <w:rsid w:val="007452AE"/>
    <w:rsid w:val="007453FB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47EDA"/>
    <w:rsid w:val="0075015B"/>
    <w:rsid w:val="007509FB"/>
    <w:rsid w:val="00750BE5"/>
    <w:rsid w:val="00750C03"/>
    <w:rsid w:val="00750C58"/>
    <w:rsid w:val="00750E46"/>
    <w:rsid w:val="00750E72"/>
    <w:rsid w:val="007515B4"/>
    <w:rsid w:val="0075176F"/>
    <w:rsid w:val="007517F7"/>
    <w:rsid w:val="00751A5B"/>
    <w:rsid w:val="00751FB1"/>
    <w:rsid w:val="007520BC"/>
    <w:rsid w:val="00752422"/>
    <w:rsid w:val="007524C6"/>
    <w:rsid w:val="0075267F"/>
    <w:rsid w:val="007526C3"/>
    <w:rsid w:val="00752714"/>
    <w:rsid w:val="007533D2"/>
    <w:rsid w:val="00753672"/>
    <w:rsid w:val="00753776"/>
    <w:rsid w:val="00753851"/>
    <w:rsid w:val="00753982"/>
    <w:rsid w:val="0075406F"/>
    <w:rsid w:val="00754517"/>
    <w:rsid w:val="0075581D"/>
    <w:rsid w:val="00755A50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00"/>
    <w:rsid w:val="00762182"/>
    <w:rsid w:val="00762309"/>
    <w:rsid w:val="007625BB"/>
    <w:rsid w:val="00762758"/>
    <w:rsid w:val="00763024"/>
    <w:rsid w:val="0076306B"/>
    <w:rsid w:val="007634E1"/>
    <w:rsid w:val="0076357C"/>
    <w:rsid w:val="00763B30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1FFB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3F11"/>
    <w:rsid w:val="00784299"/>
    <w:rsid w:val="00784734"/>
    <w:rsid w:val="00784AD1"/>
    <w:rsid w:val="00785BA8"/>
    <w:rsid w:val="00785DBF"/>
    <w:rsid w:val="007863BD"/>
    <w:rsid w:val="0078671E"/>
    <w:rsid w:val="0078674A"/>
    <w:rsid w:val="00786851"/>
    <w:rsid w:val="00786BBE"/>
    <w:rsid w:val="00786D18"/>
    <w:rsid w:val="007871EA"/>
    <w:rsid w:val="00787270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8D"/>
    <w:rsid w:val="0079079A"/>
    <w:rsid w:val="007907FD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977"/>
    <w:rsid w:val="00793A1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003"/>
    <w:rsid w:val="007A03C4"/>
    <w:rsid w:val="007A0752"/>
    <w:rsid w:val="007A084E"/>
    <w:rsid w:val="007A0BEA"/>
    <w:rsid w:val="007A1655"/>
    <w:rsid w:val="007A18F4"/>
    <w:rsid w:val="007A1915"/>
    <w:rsid w:val="007A1BE3"/>
    <w:rsid w:val="007A1CE0"/>
    <w:rsid w:val="007A1F39"/>
    <w:rsid w:val="007A214E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7EE"/>
    <w:rsid w:val="007A38E1"/>
    <w:rsid w:val="007A3FC6"/>
    <w:rsid w:val="007A4878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DFA"/>
    <w:rsid w:val="007A6F55"/>
    <w:rsid w:val="007A70E4"/>
    <w:rsid w:val="007A73C2"/>
    <w:rsid w:val="007A75C0"/>
    <w:rsid w:val="007A79E5"/>
    <w:rsid w:val="007A7A4A"/>
    <w:rsid w:val="007A7C80"/>
    <w:rsid w:val="007B023A"/>
    <w:rsid w:val="007B0399"/>
    <w:rsid w:val="007B065D"/>
    <w:rsid w:val="007B0675"/>
    <w:rsid w:val="007B083A"/>
    <w:rsid w:val="007B08C3"/>
    <w:rsid w:val="007B0E4C"/>
    <w:rsid w:val="007B118E"/>
    <w:rsid w:val="007B12E8"/>
    <w:rsid w:val="007B13BD"/>
    <w:rsid w:val="007B196C"/>
    <w:rsid w:val="007B1AB2"/>
    <w:rsid w:val="007B1DA8"/>
    <w:rsid w:val="007B2198"/>
    <w:rsid w:val="007B2521"/>
    <w:rsid w:val="007B282D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33C4"/>
    <w:rsid w:val="007C3B17"/>
    <w:rsid w:val="007C3E3C"/>
    <w:rsid w:val="007C3EAE"/>
    <w:rsid w:val="007C4008"/>
    <w:rsid w:val="007C4E80"/>
    <w:rsid w:val="007C5899"/>
    <w:rsid w:val="007C5C37"/>
    <w:rsid w:val="007C5CDB"/>
    <w:rsid w:val="007C5F24"/>
    <w:rsid w:val="007C6167"/>
    <w:rsid w:val="007C6544"/>
    <w:rsid w:val="007C67D4"/>
    <w:rsid w:val="007C6A01"/>
    <w:rsid w:val="007C6A2F"/>
    <w:rsid w:val="007C6B35"/>
    <w:rsid w:val="007C6F19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1F12"/>
    <w:rsid w:val="007D206F"/>
    <w:rsid w:val="007D2336"/>
    <w:rsid w:val="007D2385"/>
    <w:rsid w:val="007D261A"/>
    <w:rsid w:val="007D2E24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7DF"/>
    <w:rsid w:val="007D4FB8"/>
    <w:rsid w:val="007D50BA"/>
    <w:rsid w:val="007D542B"/>
    <w:rsid w:val="007D57FF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34E"/>
    <w:rsid w:val="007E57F4"/>
    <w:rsid w:val="007E58A9"/>
    <w:rsid w:val="007E5B67"/>
    <w:rsid w:val="007E5D96"/>
    <w:rsid w:val="007E60EE"/>
    <w:rsid w:val="007E634F"/>
    <w:rsid w:val="007E6911"/>
    <w:rsid w:val="007E6DFE"/>
    <w:rsid w:val="007E6EFA"/>
    <w:rsid w:val="007E7112"/>
    <w:rsid w:val="007E71C0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DCE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1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0B0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41D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75E"/>
    <w:rsid w:val="00813D2C"/>
    <w:rsid w:val="00813DC0"/>
    <w:rsid w:val="00813E06"/>
    <w:rsid w:val="00814493"/>
    <w:rsid w:val="00814B25"/>
    <w:rsid w:val="00814D59"/>
    <w:rsid w:val="00815037"/>
    <w:rsid w:val="00815165"/>
    <w:rsid w:val="008156C0"/>
    <w:rsid w:val="008157D3"/>
    <w:rsid w:val="00815982"/>
    <w:rsid w:val="0081626C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8C9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95C"/>
    <w:rsid w:val="00827F18"/>
    <w:rsid w:val="0083010C"/>
    <w:rsid w:val="0083040E"/>
    <w:rsid w:val="00830520"/>
    <w:rsid w:val="0083074B"/>
    <w:rsid w:val="00830F90"/>
    <w:rsid w:val="00831211"/>
    <w:rsid w:val="008319EC"/>
    <w:rsid w:val="00831F4B"/>
    <w:rsid w:val="00831FEC"/>
    <w:rsid w:val="0083241A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605"/>
    <w:rsid w:val="00834B48"/>
    <w:rsid w:val="00834E88"/>
    <w:rsid w:val="00835318"/>
    <w:rsid w:val="00835387"/>
    <w:rsid w:val="00835576"/>
    <w:rsid w:val="00835632"/>
    <w:rsid w:val="0083570C"/>
    <w:rsid w:val="00835A46"/>
    <w:rsid w:val="0083638D"/>
    <w:rsid w:val="0083697F"/>
    <w:rsid w:val="00836B66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26"/>
    <w:rsid w:val="00846960"/>
    <w:rsid w:val="00846C50"/>
    <w:rsid w:val="00847137"/>
    <w:rsid w:val="00847196"/>
    <w:rsid w:val="0084779A"/>
    <w:rsid w:val="00847965"/>
    <w:rsid w:val="00847D0A"/>
    <w:rsid w:val="00847DDF"/>
    <w:rsid w:val="00847F43"/>
    <w:rsid w:val="008501A5"/>
    <w:rsid w:val="00850334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0E8"/>
    <w:rsid w:val="008553A0"/>
    <w:rsid w:val="00855455"/>
    <w:rsid w:val="00855520"/>
    <w:rsid w:val="00855C85"/>
    <w:rsid w:val="00855D88"/>
    <w:rsid w:val="008561A6"/>
    <w:rsid w:val="00856263"/>
    <w:rsid w:val="0085629E"/>
    <w:rsid w:val="00856501"/>
    <w:rsid w:val="008567EA"/>
    <w:rsid w:val="00856869"/>
    <w:rsid w:val="0085687D"/>
    <w:rsid w:val="00856A4F"/>
    <w:rsid w:val="00856C7B"/>
    <w:rsid w:val="00857140"/>
    <w:rsid w:val="00857558"/>
    <w:rsid w:val="00857595"/>
    <w:rsid w:val="008579FB"/>
    <w:rsid w:val="00857A52"/>
    <w:rsid w:val="00857B89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0F3F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2EB9"/>
    <w:rsid w:val="00863299"/>
    <w:rsid w:val="0086385E"/>
    <w:rsid w:val="00864128"/>
    <w:rsid w:val="008644B7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05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7BC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99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0C86"/>
    <w:rsid w:val="00891360"/>
    <w:rsid w:val="0089194E"/>
    <w:rsid w:val="00891AB6"/>
    <w:rsid w:val="00891DE8"/>
    <w:rsid w:val="00892502"/>
    <w:rsid w:val="00892530"/>
    <w:rsid w:val="0089259D"/>
    <w:rsid w:val="0089260C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99C"/>
    <w:rsid w:val="00897A5D"/>
    <w:rsid w:val="00897C11"/>
    <w:rsid w:val="00897EAB"/>
    <w:rsid w:val="00897F29"/>
    <w:rsid w:val="008A0232"/>
    <w:rsid w:val="008A077F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4FA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55E3"/>
    <w:rsid w:val="008A5AD6"/>
    <w:rsid w:val="008A622D"/>
    <w:rsid w:val="008A64AB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2"/>
    <w:rsid w:val="008B12F9"/>
    <w:rsid w:val="008B1355"/>
    <w:rsid w:val="008B1649"/>
    <w:rsid w:val="008B16BB"/>
    <w:rsid w:val="008B1785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2C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076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2C6"/>
    <w:rsid w:val="008C43F0"/>
    <w:rsid w:val="008C4C66"/>
    <w:rsid w:val="008C5141"/>
    <w:rsid w:val="008C5306"/>
    <w:rsid w:val="008C5433"/>
    <w:rsid w:val="008C6C65"/>
    <w:rsid w:val="008C6CD5"/>
    <w:rsid w:val="008C7470"/>
    <w:rsid w:val="008C752A"/>
    <w:rsid w:val="008C775E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53"/>
    <w:rsid w:val="008D1BC9"/>
    <w:rsid w:val="008D1C10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1E88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337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05A"/>
    <w:rsid w:val="00902482"/>
    <w:rsid w:val="00902756"/>
    <w:rsid w:val="00902764"/>
    <w:rsid w:val="009028C9"/>
    <w:rsid w:val="00902CAD"/>
    <w:rsid w:val="00902CD9"/>
    <w:rsid w:val="00902D1F"/>
    <w:rsid w:val="00902FCE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2D6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8DC"/>
    <w:rsid w:val="009079B3"/>
    <w:rsid w:val="00907B07"/>
    <w:rsid w:val="00907CC8"/>
    <w:rsid w:val="00907D00"/>
    <w:rsid w:val="00907D16"/>
    <w:rsid w:val="00910C18"/>
    <w:rsid w:val="00910D2A"/>
    <w:rsid w:val="0091160D"/>
    <w:rsid w:val="00911B25"/>
    <w:rsid w:val="00911F9E"/>
    <w:rsid w:val="00912025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30"/>
    <w:rsid w:val="009154EA"/>
    <w:rsid w:val="00915508"/>
    <w:rsid w:val="00915585"/>
    <w:rsid w:val="0091558A"/>
    <w:rsid w:val="00915682"/>
    <w:rsid w:val="0091637F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E24"/>
    <w:rsid w:val="00920F36"/>
    <w:rsid w:val="00920FCD"/>
    <w:rsid w:val="009210F4"/>
    <w:rsid w:val="00921AE4"/>
    <w:rsid w:val="00921BC7"/>
    <w:rsid w:val="00921D06"/>
    <w:rsid w:val="0092277C"/>
    <w:rsid w:val="009229F6"/>
    <w:rsid w:val="00922A8D"/>
    <w:rsid w:val="00922B9F"/>
    <w:rsid w:val="00922CE9"/>
    <w:rsid w:val="009230ED"/>
    <w:rsid w:val="009235C1"/>
    <w:rsid w:val="00923722"/>
    <w:rsid w:val="00923C33"/>
    <w:rsid w:val="00923CEE"/>
    <w:rsid w:val="00923F52"/>
    <w:rsid w:val="00924806"/>
    <w:rsid w:val="0092510F"/>
    <w:rsid w:val="00925128"/>
    <w:rsid w:val="00925263"/>
    <w:rsid w:val="009256D8"/>
    <w:rsid w:val="00925778"/>
    <w:rsid w:val="00925B74"/>
    <w:rsid w:val="00925E0E"/>
    <w:rsid w:val="00925EF4"/>
    <w:rsid w:val="00925F05"/>
    <w:rsid w:val="009260F1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0CC1"/>
    <w:rsid w:val="0093111A"/>
    <w:rsid w:val="009315C6"/>
    <w:rsid w:val="00931779"/>
    <w:rsid w:val="009318E1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833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E76"/>
    <w:rsid w:val="00947F1A"/>
    <w:rsid w:val="00947F2B"/>
    <w:rsid w:val="00950069"/>
    <w:rsid w:val="009500AE"/>
    <w:rsid w:val="009502AA"/>
    <w:rsid w:val="009505F5"/>
    <w:rsid w:val="00950870"/>
    <w:rsid w:val="009509C1"/>
    <w:rsid w:val="00950EDB"/>
    <w:rsid w:val="00950F7C"/>
    <w:rsid w:val="009518C4"/>
    <w:rsid w:val="00951A9C"/>
    <w:rsid w:val="00951E04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46C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6B"/>
    <w:rsid w:val="009669FC"/>
    <w:rsid w:val="00966BB7"/>
    <w:rsid w:val="00966D79"/>
    <w:rsid w:val="00966F04"/>
    <w:rsid w:val="00966FD5"/>
    <w:rsid w:val="0096701F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A5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6FB9"/>
    <w:rsid w:val="00977176"/>
    <w:rsid w:val="009771D1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0F1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1939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4A3"/>
    <w:rsid w:val="009B75AB"/>
    <w:rsid w:val="009B777D"/>
    <w:rsid w:val="009B7886"/>
    <w:rsid w:val="009B7C7D"/>
    <w:rsid w:val="009C016F"/>
    <w:rsid w:val="009C08B6"/>
    <w:rsid w:val="009C092B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191"/>
    <w:rsid w:val="009C320B"/>
    <w:rsid w:val="009C36DF"/>
    <w:rsid w:val="009C37E7"/>
    <w:rsid w:val="009C3AFB"/>
    <w:rsid w:val="009C3CB5"/>
    <w:rsid w:val="009C40FE"/>
    <w:rsid w:val="009C41E0"/>
    <w:rsid w:val="009C4671"/>
    <w:rsid w:val="009C4F77"/>
    <w:rsid w:val="009C51DB"/>
    <w:rsid w:val="009C5208"/>
    <w:rsid w:val="009C5385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3E3"/>
    <w:rsid w:val="009D1520"/>
    <w:rsid w:val="009D1AB5"/>
    <w:rsid w:val="009D1F33"/>
    <w:rsid w:val="009D1F5E"/>
    <w:rsid w:val="009D2114"/>
    <w:rsid w:val="009D2270"/>
    <w:rsid w:val="009D2770"/>
    <w:rsid w:val="009D2AA5"/>
    <w:rsid w:val="009D2DE9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3AC"/>
    <w:rsid w:val="009D545A"/>
    <w:rsid w:val="009D5474"/>
    <w:rsid w:val="009D57F8"/>
    <w:rsid w:val="009D587A"/>
    <w:rsid w:val="009D58B2"/>
    <w:rsid w:val="009D5D11"/>
    <w:rsid w:val="009D5E0B"/>
    <w:rsid w:val="009D5F1D"/>
    <w:rsid w:val="009D631A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3A2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299"/>
    <w:rsid w:val="009F0582"/>
    <w:rsid w:val="009F0593"/>
    <w:rsid w:val="009F072A"/>
    <w:rsid w:val="009F0853"/>
    <w:rsid w:val="009F0D6B"/>
    <w:rsid w:val="009F0F7F"/>
    <w:rsid w:val="009F0FE8"/>
    <w:rsid w:val="009F1126"/>
    <w:rsid w:val="009F1131"/>
    <w:rsid w:val="009F128F"/>
    <w:rsid w:val="009F12B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143"/>
    <w:rsid w:val="009F5682"/>
    <w:rsid w:val="009F58E2"/>
    <w:rsid w:val="009F59D9"/>
    <w:rsid w:val="009F5A5C"/>
    <w:rsid w:val="009F5BF9"/>
    <w:rsid w:val="009F5D4F"/>
    <w:rsid w:val="009F5DD3"/>
    <w:rsid w:val="009F5DF3"/>
    <w:rsid w:val="009F62F0"/>
    <w:rsid w:val="009F6352"/>
    <w:rsid w:val="009F6FE3"/>
    <w:rsid w:val="009F7260"/>
    <w:rsid w:val="009F72E7"/>
    <w:rsid w:val="009F7630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454"/>
    <w:rsid w:val="00A01AF8"/>
    <w:rsid w:val="00A01E92"/>
    <w:rsid w:val="00A0211A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3A8"/>
    <w:rsid w:val="00A047BF"/>
    <w:rsid w:val="00A04897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6F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92E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279"/>
    <w:rsid w:val="00A27309"/>
    <w:rsid w:val="00A273DD"/>
    <w:rsid w:val="00A27965"/>
    <w:rsid w:val="00A279E9"/>
    <w:rsid w:val="00A27A99"/>
    <w:rsid w:val="00A27D06"/>
    <w:rsid w:val="00A30F9D"/>
    <w:rsid w:val="00A31567"/>
    <w:rsid w:val="00A3161B"/>
    <w:rsid w:val="00A319E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5AFC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4A3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1FB"/>
    <w:rsid w:val="00A456FC"/>
    <w:rsid w:val="00A45BE2"/>
    <w:rsid w:val="00A4624F"/>
    <w:rsid w:val="00A464CB"/>
    <w:rsid w:val="00A467B6"/>
    <w:rsid w:val="00A46940"/>
    <w:rsid w:val="00A469D2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469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270"/>
    <w:rsid w:val="00A55324"/>
    <w:rsid w:val="00A55705"/>
    <w:rsid w:val="00A558DA"/>
    <w:rsid w:val="00A55BED"/>
    <w:rsid w:val="00A55F04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1B"/>
    <w:rsid w:val="00A57486"/>
    <w:rsid w:val="00A57943"/>
    <w:rsid w:val="00A57B65"/>
    <w:rsid w:val="00A57C5B"/>
    <w:rsid w:val="00A57E9D"/>
    <w:rsid w:val="00A60246"/>
    <w:rsid w:val="00A60352"/>
    <w:rsid w:val="00A603D0"/>
    <w:rsid w:val="00A60A81"/>
    <w:rsid w:val="00A60D74"/>
    <w:rsid w:val="00A60E16"/>
    <w:rsid w:val="00A6105C"/>
    <w:rsid w:val="00A61083"/>
    <w:rsid w:val="00A61128"/>
    <w:rsid w:val="00A614D9"/>
    <w:rsid w:val="00A61CFC"/>
    <w:rsid w:val="00A61D44"/>
    <w:rsid w:val="00A620BD"/>
    <w:rsid w:val="00A622C9"/>
    <w:rsid w:val="00A62481"/>
    <w:rsid w:val="00A626E3"/>
    <w:rsid w:val="00A627A9"/>
    <w:rsid w:val="00A62CB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362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536"/>
    <w:rsid w:val="00A75791"/>
    <w:rsid w:val="00A760D9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3A6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95F"/>
    <w:rsid w:val="00A87B90"/>
    <w:rsid w:val="00A87BEA"/>
    <w:rsid w:val="00A87E2C"/>
    <w:rsid w:val="00A87E59"/>
    <w:rsid w:val="00A9032B"/>
    <w:rsid w:val="00A90B22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4FF2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49B"/>
    <w:rsid w:val="00A9758C"/>
    <w:rsid w:val="00A97C8D"/>
    <w:rsid w:val="00A97DDE"/>
    <w:rsid w:val="00AA0119"/>
    <w:rsid w:val="00AA04A8"/>
    <w:rsid w:val="00AA09CD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60A"/>
    <w:rsid w:val="00AB08A5"/>
    <w:rsid w:val="00AB118C"/>
    <w:rsid w:val="00AB1376"/>
    <w:rsid w:val="00AB13C4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76D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B23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0DB"/>
    <w:rsid w:val="00AD4FEC"/>
    <w:rsid w:val="00AD5225"/>
    <w:rsid w:val="00AD524E"/>
    <w:rsid w:val="00AD53FD"/>
    <w:rsid w:val="00AD5741"/>
    <w:rsid w:val="00AD57D8"/>
    <w:rsid w:val="00AD598F"/>
    <w:rsid w:val="00AD5A40"/>
    <w:rsid w:val="00AD5E14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64C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2F8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465"/>
    <w:rsid w:val="00B21600"/>
    <w:rsid w:val="00B21642"/>
    <w:rsid w:val="00B21ADF"/>
    <w:rsid w:val="00B21B58"/>
    <w:rsid w:val="00B22103"/>
    <w:rsid w:val="00B227D9"/>
    <w:rsid w:val="00B228DF"/>
    <w:rsid w:val="00B229EC"/>
    <w:rsid w:val="00B22E8C"/>
    <w:rsid w:val="00B23301"/>
    <w:rsid w:val="00B2376E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CAE"/>
    <w:rsid w:val="00B33E75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6F6D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1F6C"/>
    <w:rsid w:val="00B421D6"/>
    <w:rsid w:val="00B4227C"/>
    <w:rsid w:val="00B423D1"/>
    <w:rsid w:val="00B42640"/>
    <w:rsid w:val="00B4277E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412"/>
    <w:rsid w:val="00B509A2"/>
    <w:rsid w:val="00B50A3F"/>
    <w:rsid w:val="00B5145E"/>
    <w:rsid w:val="00B5159B"/>
    <w:rsid w:val="00B51963"/>
    <w:rsid w:val="00B51B69"/>
    <w:rsid w:val="00B52628"/>
    <w:rsid w:val="00B52672"/>
    <w:rsid w:val="00B52CBC"/>
    <w:rsid w:val="00B52CFB"/>
    <w:rsid w:val="00B52D2E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57EE9"/>
    <w:rsid w:val="00B60B85"/>
    <w:rsid w:val="00B60DD6"/>
    <w:rsid w:val="00B61338"/>
    <w:rsid w:val="00B61584"/>
    <w:rsid w:val="00B61719"/>
    <w:rsid w:val="00B6187F"/>
    <w:rsid w:val="00B618B1"/>
    <w:rsid w:val="00B61938"/>
    <w:rsid w:val="00B61965"/>
    <w:rsid w:val="00B61ED3"/>
    <w:rsid w:val="00B61F92"/>
    <w:rsid w:val="00B622B7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6DCC"/>
    <w:rsid w:val="00B67A7D"/>
    <w:rsid w:val="00B67AB7"/>
    <w:rsid w:val="00B67C11"/>
    <w:rsid w:val="00B67D0A"/>
    <w:rsid w:val="00B67E8F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5D78"/>
    <w:rsid w:val="00B7624E"/>
    <w:rsid w:val="00B76412"/>
    <w:rsid w:val="00B76498"/>
    <w:rsid w:val="00B764DB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65A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232"/>
    <w:rsid w:val="00BA13E1"/>
    <w:rsid w:val="00BA1544"/>
    <w:rsid w:val="00BA15C8"/>
    <w:rsid w:val="00BA163C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4E2F"/>
    <w:rsid w:val="00BA55A2"/>
    <w:rsid w:val="00BA5703"/>
    <w:rsid w:val="00BA5976"/>
    <w:rsid w:val="00BA5EE9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5AE"/>
    <w:rsid w:val="00BB16B0"/>
    <w:rsid w:val="00BB1755"/>
    <w:rsid w:val="00BB1A82"/>
    <w:rsid w:val="00BB1E51"/>
    <w:rsid w:val="00BB1E6E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D1B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0E5"/>
    <w:rsid w:val="00BC02ED"/>
    <w:rsid w:val="00BC05D3"/>
    <w:rsid w:val="00BC0B50"/>
    <w:rsid w:val="00BC1253"/>
    <w:rsid w:val="00BC1382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12C0"/>
    <w:rsid w:val="00BD22B4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1AB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A68"/>
    <w:rsid w:val="00BE0C41"/>
    <w:rsid w:val="00BE0CD9"/>
    <w:rsid w:val="00BE0E5A"/>
    <w:rsid w:val="00BE134B"/>
    <w:rsid w:val="00BE1642"/>
    <w:rsid w:val="00BE226B"/>
    <w:rsid w:val="00BE2625"/>
    <w:rsid w:val="00BE2817"/>
    <w:rsid w:val="00BE294F"/>
    <w:rsid w:val="00BE2C78"/>
    <w:rsid w:val="00BE2E5E"/>
    <w:rsid w:val="00BE3098"/>
    <w:rsid w:val="00BE311D"/>
    <w:rsid w:val="00BE395A"/>
    <w:rsid w:val="00BE39E0"/>
    <w:rsid w:val="00BE3A88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5E0"/>
    <w:rsid w:val="00BE5B35"/>
    <w:rsid w:val="00BE5B44"/>
    <w:rsid w:val="00BE5D89"/>
    <w:rsid w:val="00BE60EF"/>
    <w:rsid w:val="00BE6210"/>
    <w:rsid w:val="00BE70A0"/>
    <w:rsid w:val="00BE720A"/>
    <w:rsid w:val="00BE79DB"/>
    <w:rsid w:val="00BF0000"/>
    <w:rsid w:val="00BF01B3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AF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61"/>
    <w:rsid w:val="00BF5FA5"/>
    <w:rsid w:val="00BF60D4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A4D"/>
    <w:rsid w:val="00C11C0A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476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454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482E"/>
    <w:rsid w:val="00C34A6A"/>
    <w:rsid w:val="00C350B1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874"/>
    <w:rsid w:val="00C36BE2"/>
    <w:rsid w:val="00C36EED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2C59"/>
    <w:rsid w:val="00C42F33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0CB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77B"/>
    <w:rsid w:val="00C50CE0"/>
    <w:rsid w:val="00C50D29"/>
    <w:rsid w:val="00C50E43"/>
    <w:rsid w:val="00C50ECA"/>
    <w:rsid w:val="00C51794"/>
    <w:rsid w:val="00C518AE"/>
    <w:rsid w:val="00C51918"/>
    <w:rsid w:val="00C51E7E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3A1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939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A23"/>
    <w:rsid w:val="00C63E0F"/>
    <w:rsid w:val="00C63E9F"/>
    <w:rsid w:val="00C64B46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1567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64C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61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126"/>
    <w:rsid w:val="00C814AC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16F"/>
    <w:rsid w:val="00C92828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3FE"/>
    <w:rsid w:val="00C96A6F"/>
    <w:rsid w:val="00C96F47"/>
    <w:rsid w:val="00C96F86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DE5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195"/>
    <w:rsid w:val="00CB6242"/>
    <w:rsid w:val="00CB6589"/>
    <w:rsid w:val="00CB665B"/>
    <w:rsid w:val="00CB686F"/>
    <w:rsid w:val="00CB6A81"/>
    <w:rsid w:val="00CB6B2F"/>
    <w:rsid w:val="00CB6E95"/>
    <w:rsid w:val="00CB70D6"/>
    <w:rsid w:val="00CB70FD"/>
    <w:rsid w:val="00CB71A9"/>
    <w:rsid w:val="00CB7288"/>
    <w:rsid w:val="00CB759B"/>
    <w:rsid w:val="00CB769C"/>
    <w:rsid w:val="00CB79EA"/>
    <w:rsid w:val="00CB7A6B"/>
    <w:rsid w:val="00CB7B12"/>
    <w:rsid w:val="00CB7FCF"/>
    <w:rsid w:val="00CC0013"/>
    <w:rsid w:val="00CC00B4"/>
    <w:rsid w:val="00CC01F6"/>
    <w:rsid w:val="00CC0304"/>
    <w:rsid w:val="00CC05A6"/>
    <w:rsid w:val="00CC097A"/>
    <w:rsid w:val="00CC0BDF"/>
    <w:rsid w:val="00CC1087"/>
    <w:rsid w:val="00CC144A"/>
    <w:rsid w:val="00CC15E9"/>
    <w:rsid w:val="00CC1642"/>
    <w:rsid w:val="00CC16F7"/>
    <w:rsid w:val="00CC214D"/>
    <w:rsid w:val="00CC219A"/>
    <w:rsid w:val="00CC245B"/>
    <w:rsid w:val="00CC2484"/>
    <w:rsid w:val="00CC26F1"/>
    <w:rsid w:val="00CC27E0"/>
    <w:rsid w:val="00CC3185"/>
    <w:rsid w:val="00CC35C4"/>
    <w:rsid w:val="00CC3AFC"/>
    <w:rsid w:val="00CC3B65"/>
    <w:rsid w:val="00CC463F"/>
    <w:rsid w:val="00CC4734"/>
    <w:rsid w:val="00CC47F5"/>
    <w:rsid w:val="00CC49D3"/>
    <w:rsid w:val="00CC4C9F"/>
    <w:rsid w:val="00CC4D64"/>
    <w:rsid w:val="00CC4F10"/>
    <w:rsid w:val="00CC50B7"/>
    <w:rsid w:val="00CC52FD"/>
    <w:rsid w:val="00CC5379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BAD"/>
    <w:rsid w:val="00CC6DE8"/>
    <w:rsid w:val="00CC78FB"/>
    <w:rsid w:val="00CC7C5A"/>
    <w:rsid w:val="00CD027C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C1B"/>
    <w:rsid w:val="00CD3DA7"/>
    <w:rsid w:val="00CD42D6"/>
    <w:rsid w:val="00CD4904"/>
    <w:rsid w:val="00CD4A18"/>
    <w:rsid w:val="00CD4BE8"/>
    <w:rsid w:val="00CD4E69"/>
    <w:rsid w:val="00CD50DC"/>
    <w:rsid w:val="00CD58AA"/>
    <w:rsid w:val="00CD59EB"/>
    <w:rsid w:val="00CD5A2E"/>
    <w:rsid w:val="00CD5EB9"/>
    <w:rsid w:val="00CD5FCC"/>
    <w:rsid w:val="00CD6465"/>
    <w:rsid w:val="00CD652C"/>
    <w:rsid w:val="00CD6639"/>
    <w:rsid w:val="00CD6D24"/>
    <w:rsid w:val="00CD757F"/>
    <w:rsid w:val="00CD77DB"/>
    <w:rsid w:val="00CD78AD"/>
    <w:rsid w:val="00CD7B09"/>
    <w:rsid w:val="00CD7C07"/>
    <w:rsid w:val="00CE0013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487E"/>
    <w:rsid w:val="00CE517E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77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B95"/>
    <w:rsid w:val="00CF4F20"/>
    <w:rsid w:val="00CF52D6"/>
    <w:rsid w:val="00CF56BB"/>
    <w:rsid w:val="00CF58EB"/>
    <w:rsid w:val="00CF5AE2"/>
    <w:rsid w:val="00CF5B75"/>
    <w:rsid w:val="00CF5E00"/>
    <w:rsid w:val="00CF5E67"/>
    <w:rsid w:val="00CF630B"/>
    <w:rsid w:val="00CF6A4F"/>
    <w:rsid w:val="00CF6B61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3FD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75E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8D1"/>
    <w:rsid w:val="00D15A6F"/>
    <w:rsid w:val="00D16475"/>
    <w:rsid w:val="00D165CB"/>
    <w:rsid w:val="00D1687F"/>
    <w:rsid w:val="00D16FDA"/>
    <w:rsid w:val="00D17176"/>
    <w:rsid w:val="00D17786"/>
    <w:rsid w:val="00D17B39"/>
    <w:rsid w:val="00D17D4A"/>
    <w:rsid w:val="00D17D77"/>
    <w:rsid w:val="00D2051C"/>
    <w:rsid w:val="00D20B71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B9E"/>
    <w:rsid w:val="00D22F00"/>
    <w:rsid w:val="00D22F68"/>
    <w:rsid w:val="00D231EC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279BF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533"/>
    <w:rsid w:val="00D34671"/>
    <w:rsid w:val="00D3470D"/>
    <w:rsid w:val="00D35294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47F39"/>
    <w:rsid w:val="00D500A2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217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2FA7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819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632"/>
    <w:rsid w:val="00D71FF5"/>
    <w:rsid w:val="00D7201E"/>
    <w:rsid w:val="00D72071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879"/>
    <w:rsid w:val="00D74988"/>
    <w:rsid w:val="00D74BBD"/>
    <w:rsid w:val="00D74CFE"/>
    <w:rsid w:val="00D750A0"/>
    <w:rsid w:val="00D7581F"/>
    <w:rsid w:val="00D75C3A"/>
    <w:rsid w:val="00D75D47"/>
    <w:rsid w:val="00D75F46"/>
    <w:rsid w:val="00D7637E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31F"/>
    <w:rsid w:val="00D804F1"/>
    <w:rsid w:val="00D80530"/>
    <w:rsid w:val="00D80549"/>
    <w:rsid w:val="00D80853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289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5D3"/>
    <w:rsid w:val="00D877FC"/>
    <w:rsid w:val="00D879D2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7C5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3DCC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A7B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4E53"/>
    <w:rsid w:val="00DA53BF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495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0FA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40"/>
    <w:rsid w:val="00DC5DB3"/>
    <w:rsid w:val="00DC5E82"/>
    <w:rsid w:val="00DC5F86"/>
    <w:rsid w:val="00DC6075"/>
    <w:rsid w:val="00DC6262"/>
    <w:rsid w:val="00DC681C"/>
    <w:rsid w:val="00DC6FCE"/>
    <w:rsid w:val="00DC7400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3D4E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26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6E9"/>
    <w:rsid w:val="00DE494A"/>
    <w:rsid w:val="00DE4C8B"/>
    <w:rsid w:val="00DE4DC5"/>
    <w:rsid w:val="00DE4EDE"/>
    <w:rsid w:val="00DE506C"/>
    <w:rsid w:val="00DE5257"/>
    <w:rsid w:val="00DE557A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02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081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05"/>
    <w:rsid w:val="00E1344A"/>
    <w:rsid w:val="00E13E42"/>
    <w:rsid w:val="00E142ED"/>
    <w:rsid w:val="00E1431E"/>
    <w:rsid w:val="00E1449D"/>
    <w:rsid w:val="00E144D2"/>
    <w:rsid w:val="00E1462C"/>
    <w:rsid w:val="00E14D02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8DC"/>
    <w:rsid w:val="00E17C66"/>
    <w:rsid w:val="00E17CAF"/>
    <w:rsid w:val="00E17D86"/>
    <w:rsid w:val="00E17EBF"/>
    <w:rsid w:val="00E17FBE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A8D"/>
    <w:rsid w:val="00E23BC9"/>
    <w:rsid w:val="00E24088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A98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6E1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B3"/>
    <w:rsid w:val="00E451E3"/>
    <w:rsid w:val="00E453DF"/>
    <w:rsid w:val="00E45666"/>
    <w:rsid w:val="00E4566C"/>
    <w:rsid w:val="00E46558"/>
    <w:rsid w:val="00E46574"/>
    <w:rsid w:val="00E46D9A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301"/>
    <w:rsid w:val="00E53506"/>
    <w:rsid w:val="00E5372F"/>
    <w:rsid w:val="00E53B0D"/>
    <w:rsid w:val="00E540E9"/>
    <w:rsid w:val="00E547E7"/>
    <w:rsid w:val="00E549DE"/>
    <w:rsid w:val="00E54BDB"/>
    <w:rsid w:val="00E54C46"/>
    <w:rsid w:val="00E55BA1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AF9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0AED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306"/>
    <w:rsid w:val="00E7554B"/>
    <w:rsid w:val="00E759BD"/>
    <w:rsid w:val="00E75A70"/>
    <w:rsid w:val="00E75CCB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167"/>
    <w:rsid w:val="00E912DE"/>
    <w:rsid w:val="00E91596"/>
    <w:rsid w:val="00E91998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97EF1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3AB7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3ABE"/>
    <w:rsid w:val="00EB404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47D"/>
    <w:rsid w:val="00EC0D85"/>
    <w:rsid w:val="00EC0FA3"/>
    <w:rsid w:val="00EC160D"/>
    <w:rsid w:val="00EC1636"/>
    <w:rsid w:val="00EC2063"/>
    <w:rsid w:val="00EC212A"/>
    <w:rsid w:val="00EC2427"/>
    <w:rsid w:val="00EC24F2"/>
    <w:rsid w:val="00EC25BA"/>
    <w:rsid w:val="00EC2AAF"/>
    <w:rsid w:val="00EC2FF7"/>
    <w:rsid w:val="00EC3002"/>
    <w:rsid w:val="00EC3320"/>
    <w:rsid w:val="00EC3775"/>
    <w:rsid w:val="00EC3DF1"/>
    <w:rsid w:val="00EC436E"/>
    <w:rsid w:val="00EC4423"/>
    <w:rsid w:val="00EC44A2"/>
    <w:rsid w:val="00EC45B8"/>
    <w:rsid w:val="00EC47AC"/>
    <w:rsid w:val="00EC4BE9"/>
    <w:rsid w:val="00EC4DBA"/>
    <w:rsid w:val="00EC4FDC"/>
    <w:rsid w:val="00EC50EF"/>
    <w:rsid w:val="00EC534C"/>
    <w:rsid w:val="00EC55E3"/>
    <w:rsid w:val="00EC5699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047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D7E55"/>
    <w:rsid w:val="00EE024C"/>
    <w:rsid w:val="00EE0C77"/>
    <w:rsid w:val="00EE0E76"/>
    <w:rsid w:val="00EE101E"/>
    <w:rsid w:val="00EE1397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2B6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25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7D4"/>
    <w:rsid w:val="00EF1B75"/>
    <w:rsid w:val="00EF1BF7"/>
    <w:rsid w:val="00EF1E64"/>
    <w:rsid w:val="00EF2B47"/>
    <w:rsid w:val="00EF2BC4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ED"/>
    <w:rsid w:val="00EF6CF1"/>
    <w:rsid w:val="00EF7CAE"/>
    <w:rsid w:val="00EF7CD6"/>
    <w:rsid w:val="00F0064A"/>
    <w:rsid w:val="00F0069C"/>
    <w:rsid w:val="00F00B4C"/>
    <w:rsid w:val="00F00BD0"/>
    <w:rsid w:val="00F010D2"/>
    <w:rsid w:val="00F01311"/>
    <w:rsid w:val="00F01885"/>
    <w:rsid w:val="00F01892"/>
    <w:rsid w:val="00F01D71"/>
    <w:rsid w:val="00F01F8B"/>
    <w:rsid w:val="00F0201B"/>
    <w:rsid w:val="00F020BB"/>
    <w:rsid w:val="00F0225B"/>
    <w:rsid w:val="00F02503"/>
    <w:rsid w:val="00F0262F"/>
    <w:rsid w:val="00F02840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6917"/>
    <w:rsid w:val="00F0723F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137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6A"/>
    <w:rsid w:val="00F2577F"/>
    <w:rsid w:val="00F25A17"/>
    <w:rsid w:val="00F25C30"/>
    <w:rsid w:val="00F25C69"/>
    <w:rsid w:val="00F25C90"/>
    <w:rsid w:val="00F25FE1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033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54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3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184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691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2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0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4E4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59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73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14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77E65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2FB0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A1"/>
    <w:rsid w:val="00F852C8"/>
    <w:rsid w:val="00F85904"/>
    <w:rsid w:val="00F85AD6"/>
    <w:rsid w:val="00F85E94"/>
    <w:rsid w:val="00F86784"/>
    <w:rsid w:val="00F86B25"/>
    <w:rsid w:val="00F86D9B"/>
    <w:rsid w:val="00F86DEE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6B2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97D8A"/>
    <w:rsid w:val="00FA0106"/>
    <w:rsid w:val="00FA01DB"/>
    <w:rsid w:val="00FA01FC"/>
    <w:rsid w:val="00FA0949"/>
    <w:rsid w:val="00FA0B33"/>
    <w:rsid w:val="00FA0B4B"/>
    <w:rsid w:val="00FA1183"/>
    <w:rsid w:val="00FA12AA"/>
    <w:rsid w:val="00FA1460"/>
    <w:rsid w:val="00FA15E5"/>
    <w:rsid w:val="00FA1631"/>
    <w:rsid w:val="00FA2409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2A3"/>
    <w:rsid w:val="00FB53EB"/>
    <w:rsid w:val="00FB5732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082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A42"/>
    <w:rsid w:val="00FC6FDD"/>
    <w:rsid w:val="00FC774A"/>
    <w:rsid w:val="00FC77AF"/>
    <w:rsid w:val="00FC79A0"/>
    <w:rsid w:val="00FC7C6A"/>
    <w:rsid w:val="00FC7DB6"/>
    <w:rsid w:val="00FD031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14E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B5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E7E71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022ECC"/>
    <w:rsid w:val="010E3A48"/>
    <w:rsid w:val="01386A6C"/>
    <w:rsid w:val="013D10BC"/>
    <w:rsid w:val="013E69E4"/>
    <w:rsid w:val="0140551C"/>
    <w:rsid w:val="0150066C"/>
    <w:rsid w:val="01746318"/>
    <w:rsid w:val="0183675B"/>
    <w:rsid w:val="01844907"/>
    <w:rsid w:val="0193257E"/>
    <w:rsid w:val="01A56BFE"/>
    <w:rsid w:val="01B13459"/>
    <w:rsid w:val="01C24FBB"/>
    <w:rsid w:val="01CC285F"/>
    <w:rsid w:val="01D30580"/>
    <w:rsid w:val="01D404C4"/>
    <w:rsid w:val="01D534A6"/>
    <w:rsid w:val="01D612DD"/>
    <w:rsid w:val="01D70F12"/>
    <w:rsid w:val="01E87658"/>
    <w:rsid w:val="01EC15A8"/>
    <w:rsid w:val="01EC5C3E"/>
    <w:rsid w:val="021C1714"/>
    <w:rsid w:val="022B099C"/>
    <w:rsid w:val="024F4BB8"/>
    <w:rsid w:val="02596465"/>
    <w:rsid w:val="026E6531"/>
    <w:rsid w:val="028A31AB"/>
    <w:rsid w:val="02A80CEE"/>
    <w:rsid w:val="02A83E01"/>
    <w:rsid w:val="02B81C69"/>
    <w:rsid w:val="02CB0CA2"/>
    <w:rsid w:val="02D94346"/>
    <w:rsid w:val="02DD4FC0"/>
    <w:rsid w:val="02FE0DDE"/>
    <w:rsid w:val="030F22FC"/>
    <w:rsid w:val="03247941"/>
    <w:rsid w:val="03391455"/>
    <w:rsid w:val="03606CD4"/>
    <w:rsid w:val="036A36D3"/>
    <w:rsid w:val="036E4D22"/>
    <w:rsid w:val="03BA0187"/>
    <w:rsid w:val="03FC5CC2"/>
    <w:rsid w:val="040C6955"/>
    <w:rsid w:val="04251A8C"/>
    <w:rsid w:val="04295EBC"/>
    <w:rsid w:val="04342CCD"/>
    <w:rsid w:val="044830FC"/>
    <w:rsid w:val="044E52D2"/>
    <w:rsid w:val="045071BD"/>
    <w:rsid w:val="046F6F06"/>
    <w:rsid w:val="047E04FF"/>
    <w:rsid w:val="04823CFA"/>
    <w:rsid w:val="04897476"/>
    <w:rsid w:val="048F2812"/>
    <w:rsid w:val="04926B8C"/>
    <w:rsid w:val="04943160"/>
    <w:rsid w:val="04CC5C0F"/>
    <w:rsid w:val="04EF0B76"/>
    <w:rsid w:val="04F15C38"/>
    <w:rsid w:val="050717CD"/>
    <w:rsid w:val="0516458F"/>
    <w:rsid w:val="05167F9A"/>
    <w:rsid w:val="05206348"/>
    <w:rsid w:val="0521388A"/>
    <w:rsid w:val="052B2FAF"/>
    <w:rsid w:val="053E41D3"/>
    <w:rsid w:val="054278B2"/>
    <w:rsid w:val="054D192E"/>
    <w:rsid w:val="054E4D41"/>
    <w:rsid w:val="057836E2"/>
    <w:rsid w:val="057C3EAE"/>
    <w:rsid w:val="057C5132"/>
    <w:rsid w:val="057C7C92"/>
    <w:rsid w:val="058E1A54"/>
    <w:rsid w:val="05A318FC"/>
    <w:rsid w:val="05B6532C"/>
    <w:rsid w:val="05BB3CA8"/>
    <w:rsid w:val="05C67B29"/>
    <w:rsid w:val="05DE2C87"/>
    <w:rsid w:val="05F16F65"/>
    <w:rsid w:val="05F50D78"/>
    <w:rsid w:val="061361F8"/>
    <w:rsid w:val="06270219"/>
    <w:rsid w:val="063A39ED"/>
    <w:rsid w:val="063A43CB"/>
    <w:rsid w:val="06567772"/>
    <w:rsid w:val="066C1FE8"/>
    <w:rsid w:val="06790757"/>
    <w:rsid w:val="06800DE2"/>
    <w:rsid w:val="06817174"/>
    <w:rsid w:val="06817FA2"/>
    <w:rsid w:val="06934A2E"/>
    <w:rsid w:val="06A11152"/>
    <w:rsid w:val="06A87C5D"/>
    <w:rsid w:val="06AC117F"/>
    <w:rsid w:val="06B421B1"/>
    <w:rsid w:val="06C226A4"/>
    <w:rsid w:val="06C269B3"/>
    <w:rsid w:val="06C5270D"/>
    <w:rsid w:val="06E77061"/>
    <w:rsid w:val="06F06B39"/>
    <w:rsid w:val="07004AEF"/>
    <w:rsid w:val="07162068"/>
    <w:rsid w:val="07171649"/>
    <w:rsid w:val="072755EC"/>
    <w:rsid w:val="07336FE5"/>
    <w:rsid w:val="07366140"/>
    <w:rsid w:val="073E1F31"/>
    <w:rsid w:val="073F54F1"/>
    <w:rsid w:val="075B74C7"/>
    <w:rsid w:val="075C7D2C"/>
    <w:rsid w:val="077934A9"/>
    <w:rsid w:val="07813788"/>
    <w:rsid w:val="078F5C55"/>
    <w:rsid w:val="07943042"/>
    <w:rsid w:val="079904CC"/>
    <w:rsid w:val="079D7006"/>
    <w:rsid w:val="07A0223E"/>
    <w:rsid w:val="07A508AA"/>
    <w:rsid w:val="07AA56E8"/>
    <w:rsid w:val="07B65CA5"/>
    <w:rsid w:val="07BE1692"/>
    <w:rsid w:val="07CD0767"/>
    <w:rsid w:val="07D85021"/>
    <w:rsid w:val="07E66F84"/>
    <w:rsid w:val="07FD25E4"/>
    <w:rsid w:val="08223845"/>
    <w:rsid w:val="083110B9"/>
    <w:rsid w:val="08610355"/>
    <w:rsid w:val="0862769B"/>
    <w:rsid w:val="086809F9"/>
    <w:rsid w:val="08861866"/>
    <w:rsid w:val="088B212F"/>
    <w:rsid w:val="089327F6"/>
    <w:rsid w:val="08A737BE"/>
    <w:rsid w:val="08AC7C46"/>
    <w:rsid w:val="08BF3B1B"/>
    <w:rsid w:val="08D74D29"/>
    <w:rsid w:val="08E17D3C"/>
    <w:rsid w:val="09071FE5"/>
    <w:rsid w:val="09113749"/>
    <w:rsid w:val="091410E9"/>
    <w:rsid w:val="092032A5"/>
    <w:rsid w:val="09334672"/>
    <w:rsid w:val="093830AD"/>
    <w:rsid w:val="09767338"/>
    <w:rsid w:val="097677CC"/>
    <w:rsid w:val="09A320C1"/>
    <w:rsid w:val="09A672B3"/>
    <w:rsid w:val="09B35A13"/>
    <w:rsid w:val="09C53EF3"/>
    <w:rsid w:val="09C81566"/>
    <w:rsid w:val="09CA2AC0"/>
    <w:rsid w:val="09CC08FA"/>
    <w:rsid w:val="09D54B8F"/>
    <w:rsid w:val="09D66D80"/>
    <w:rsid w:val="0A0420EC"/>
    <w:rsid w:val="0A0748F5"/>
    <w:rsid w:val="0A092EA1"/>
    <w:rsid w:val="0A126445"/>
    <w:rsid w:val="0A2F7DC2"/>
    <w:rsid w:val="0A36131A"/>
    <w:rsid w:val="0A383327"/>
    <w:rsid w:val="0A3C329E"/>
    <w:rsid w:val="0A49229E"/>
    <w:rsid w:val="0A4940C3"/>
    <w:rsid w:val="0A4E1C0A"/>
    <w:rsid w:val="0A4F65C5"/>
    <w:rsid w:val="0A5117E0"/>
    <w:rsid w:val="0A715F82"/>
    <w:rsid w:val="0A7D240B"/>
    <w:rsid w:val="0A982F98"/>
    <w:rsid w:val="0AA373E9"/>
    <w:rsid w:val="0AAB5B0D"/>
    <w:rsid w:val="0ABD0035"/>
    <w:rsid w:val="0AC15133"/>
    <w:rsid w:val="0ADF2F59"/>
    <w:rsid w:val="0AE35A2B"/>
    <w:rsid w:val="0AE962F7"/>
    <w:rsid w:val="0AEE73EF"/>
    <w:rsid w:val="0AF34A82"/>
    <w:rsid w:val="0AFC61CD"/>
    <w:rsid w:val="0B035026"/>
    <w:rsid w:val="0B1873C4"/>
    <w:rsid w:val="0B19691D"/>
    <w:rsid w:val="0B1A752A"/>
    <w:rsid w:val="0B4C1B17"/>
    <w:rsid w:val="0B551997"/>
    <w:rsid w:val="0B735BB3"/>
    <w:rsid w:val="0B7364A2"/>
    <w:rsid w:val="0B891CA7"/>
    <w:rsid w:val="0B941A2F"/>
    <w:rsid w:val="0B995385"/>
    <w:rsid w:val="0BBB6EA8"/>
    <w:rsid w:val="0BBE75D4"/>
    <w:rsid w:val="0BC03D97"/>
    <w:rsid w:val="0BC31571"/>
    <w:rsid w:val="0BDE371D"/>
    <w:rsid w:val="0BE9114E"/>
    <w:rsid w:val="0BEA391B"/>
    <w:rsid w:val="0BEB5BBC"/>
    <w:rsid w:val="0BF53955"/>
    <w:rsid w:val="0C0F609A"/>
    <w:rsid w:val="0C121428"/>
    <w:rsid w:val="0C186C79"/>
    <w:rsid w:val="0C1C0D97"/>
    <w:rsid w:val="0C1E2E71"/>
    <w:rsid w:val="0C27325E"/>
    <w:rsid w:val="0C3B544C"/>
    <w:rsid w:val="0C3C3C01"/>
    <w:rsid w:val="0C423793"/>
    <w:rsid w:val="0C5F69A3"/>
    <w:rsid w:val="0C9614E4"/>
    <w:rsid w:val="0C9969FF"/>
    <w:rsid w:val="0CA1357C"/>
    <w:rsid w:val="0CA726F2"/>
    <w:rsid w:val="0CC27F89"/>
    <w:rsid w:val="0CD92799"/>
    <w:rsid w:val="0CDC3D5B"/>
    <w:rsid w:val="0CE769FB"/>
    <w:rsid w:val="0D3C5BDE"/>
    <w:rsid w:val="0D4D05A9"/>
    <w:rsid w:val="0D5415D4"/>
    <w:rsid w:val="0D5B3A7D"/>
    <w:rsid w:val="0D76331D"/>
    <w:rsid w:val="0D9003D5"/>
    <w:rsid w:val="0D921FF5"/>
    <w:rsid w:val="0DF450A9"/>
    <w:rsid w:val="0DF471F4"/>
    <w:rsid w:val="0DFE49A3"/>
    <w:rsid w:val="0E307345"/>
    <w:rsid w:val="0E3C5C14"/>
    <w:rsid w:val="0E4204E7"/>
    <w:rsid w:val="0E4E187D"/>
    <w:rsid w:val="0E5967A2"/>
    <w:rsid w:val="0E5E559E"/>
    <w:rsid w:val="0E60331F"/>
    <w:rsid w:val="0E702D3D"/>
    <w:rsid w:val="0E7B230F"/>
    <w:rsid w:val="0E8B5169"/>
    <w:rsid w:val="0E8B7592"/>
    <w:rsid w:val="0E8C64AA"/>
    <w:rsid w:val="0E952092"/>
    <w:rsid w:val="0EA2271E"/>
    <w:rsid w:val="0EB51830"/>
    <w:rsid w:val="0EBF3DF5"/>
    <w:rsid w:val="0EE90A43"/>
    <w:rsid w:val="0F2F3052"/>
    <w:rsid w:val="0F357641"/>
    <w:rsid w:val="0F3913C6"/>
    <w:rsid w:val="0F57032B"/>
    <w:rsid w:val="0F681EFC"/>
    <w:rsid w:val="0F7618FC"/>
    <w:rsid w:val="0FB360BB"/>
    <w:rsid w:val="0FF87B67"/>
    <w:rsid w:val="1036162A"/>
    <w:rsid w:val="104E334E"/>
    <w:rsid w:val="10527A4D"/>
    <w:rsid w:val="10534754"/>
    <w:rsid w:val="105C4E6D"/>
    <w:rsid w:val="10655CF3"/>
    <w:rsid w:val="10E365B9"/>
    <w:rsid w:val="10E50C89"/>
    <w:rsid w:val="10F0728F"/>
    <w:rsid w:val="10F75262"/>
    <w:rsid w:val="113B16DB"/>
    <w:rsid w:val="11427B32"/>
    <w:rsid w:val="11442384"/>
    <w:rsid w:val="11833C58"/>
    <w:rsid w:val="118A212D"/>
    <w:rsid w:val="11952B72"/>
    <w:rsid w:val="119C4486"/>
    <w:rsid w:val="11BA3F89"/>
    <w:rsid w:val="11C37E2D"/>
    <w:rsid w:val="11C77FF0"/>
    <w:rsid w:val="11E16F9F"/>
    <w:rsid w:val="11E93C3E"/>
    <w:rsid w:val="11F07812"/>
    <w:rsid w:val="11F5504F"/>
    <w:rsid w:val="11F637F7"/>
    <w:rsid w:val="121814EA"/>
    <w:rsid w:val="1220408B"/>
    <w:rsid w:val="12385FA1"/>
    <w:rsid w:val="125C404F"/>
    <w:rsid w:val="126A1BDB"/>
    <w:rsid w:val="12841729"/>
    <w:rsid w:val="12974570"/>
    <w:rsid w:val="12975631"/>
    <w:rsid w:val="12B3683D"/>
    <w:rsid w:val="12D24236"/>
    <w:rsid w:val="12DF2B84"/>
    <w:rsid w:val="12F07FA0"/>
    <w:rsid w:val="12F82070"/>
    <w:rsid w:val="12F90599"/>
    <w:rsid w:val="1316666C"/>
    <w:rsid w:val="131E3E84"/>
    <w:rsid w:val="13587176"/>
    <w:rsid w:val="136C24B0"/>
    <w:rsid w:val="138A126D"/>
    <w:rsid w:val="13974201"/>
    <w:rsid w:val="13A10153"/>
    <w:rsid w:val="13AD7D72"/>
    <w:rsid w:val="13B430B9"/>
    <w:rsid w:val="13BC370B"/>
    <w:rsid w:val="13D90761"/>
    <w:rsid w:val="13F73B43"/>
    <w:rsid w:val="140B063D"/>
    <w:rsid w:val="14222345"/>
    <w:rsid w:val="1423428C"/>
    <w:rsid w:val="142B264D"/>
    <w:rsid w:val="142D2826"/>
    <w:rsid w:val="144B6874"/>
    <w:rsid w:val="1473572F"/>
    <w:rsid w:val="148E1CBF"/>
    <w:rsid w:val="14980513"/>
    <w:rsid w:val="14A54F97"/>
    <w:rsid w:val="14CB169A"/>
    <w:rsid w:val="14CB1A5E"/>
    <w:rsid w:val="14D507B4"/>
    <w:rsid w:val="14DC3F85"/>
    <w:rsid w:val="14FB3C0A"/>
    <w:rsid w:val="14FB4D94"/>
    <w:rsid w:val="15186155"/>
    <w:rsid w:val="152520F9"/>
    <w:rsid w:val="152624AE"/>
    <w:rsid w:val="1530771B"/>
    <w:rsid w:val="15352365"/>
    <w:rsid w:val="15436FCA"/>
    <w:rsid w:val="15446941"/>
    <w:rsid w:val="154B2101"/>
    <w:rsid w:val="154B3A0B"/>
    <w:rsid w:val="15605067"/>
    <w:rsid w:val="156311AE"/>
    <w:rsid w:val="157F6B73"/>
    <w:rsid w:val="15882C8D"/>
    <w:rsid w:val="1589544C"/>
    <w:rsid w:val="1594561C"/>
    <w:rsid w:val="15B67416"/>
    <w:rsid w:val="15CA6DCF"/>
    <w:rsid w:val="15DD1EDD"/>
    <w:rsid w:val="15EB16EE"/>
    <w:rsid w:val="15F47354"/>
    <w:rsid w:val="160923CF"/>
    <w:rsid w:val="16321C77"/>
    <w:rsid w:val="164F2945"/>
    <w:rsid w:val="166767A4"/>
    <w:rsid w:val="167C04B7"/>
    <w:rsid w:val="167E78AE"/>
    <w:rsid w:val="16B13CE3"/>
    <w:rsid w:val="16B426BB"/>
    <w:rsid w:val="16D10E83"/>
    <w:rsid w:val="16D46556"/>
    <w:rsid w:val="16D763BB"/>
    <w:rsid w:val="16F91A40"/>
    <w:rsid w:val="17027B34"/>
    <w:rsid w:val="17265553"/>
    <w:rsid w:val="173837FC"/>
    <w:rsid w:val="173F2325"/>
    <w:rsid w:val="1766241C"/>
    <w:rsid w:val="17677CEB"/>
    <w:rsid w:val="176E5A17"/>
    <w:rsid w:val="1771767B"/>
    <w:rsid w:val="179D07BB"/>
    <w:rsid w:val="17A902B7"/>
    <w:rsid w:val="17B70188"/>
    <w:rsid w:val="17B70DC1"/>
    <w:rsid w:val="17DF4959"/>
    <w:rsid w:val="17E04FAA"/>
    <w:rsid w:val="17EF0CD3"/>
    <w:rsid w:val="17F02817"/>
    <w:rsid w:val="18190CCE"/>
    <w:rsid w:val="18244CAD"/>
    <w:rsid w:val="182478A8"/>
    <w:rsid w:val="18263D81"/>
    <w:rsid w:val="18314FC0"/>
    <w:rsid w:val="18381E38"/>
    <w:rsid w:val="18450079"/>
    <w:rsid w:val="185053CB"/>
    <w:rsid w:val="18574D7F"/>
    <w:rsid w:val="18580370"/>
    <w:rsid w:val="1858466F"/>
    <w:rsid w:val="18670C2D"/>
    <w:rsid w:val="186E7023"/>
    <w:rsid w:val="187E584C"/>
    <w:rsid w:val="188350F6"/>
    <w:rsid w:val="18865870"/>
    <w:rsid w:val="189320F9"/>
    <w:rsid w:val="18945C71"/>
    <w:rsid w:val="18A26E83"/>
    <w:rsid w:val="18B95BC0"/>
    <w:rsid w:val="18BB38F0"/>
    <w:rsid w:val="18BE2A3F"/>
    <w:rsid w:val="18CA5A35"/>
    <w:rsid w:val="18CC5520"/>
    <w:rsid w:val="18E37CD2"/>
    <w:rsid w:val="18EA547D"/>
    <w:rsid w:val="18F47569"/>
    <w:rsid w:val="18FB65E1"/>
    <w:rsid w:val="190B5B0A"/>
    <w:rsid w:val="1910486F"/>
    <w:rsid w:val="192E1A36"/>
    <w:rsid w:val="192F3C57"/>
    <w:rsid w:val="193A706B"/>
    <w:rsid w:val="19445F16"/>
    <w:rsid w:val="195A7907"/>
    <w:rsid w:val="19636636"/>
    <w:rsid w:val="197819E9"/>
    <w:rsid w:val="19842D4D"/>
    <w:rsid w:val="19862579"/>
    <w:rsid w:val="19960DE0"/>
    <w:rsid w:val="19A57315"/>
    <w:rsid w:val="19C42AEA"/>
    <w:rsid w:val="19D03396"/>
    <w:rsid w:val="19E81382"/>
    <w:rsid w:val="19EA686E"/>
    <w:rsid w:val="19F32A61"/>
    <w:rsid w:val="1A250260"/>
    <w:rsid w:val="1A293DB7"/>
    <w:rsid w:val="1A2C6410"/>
    <w:rsid w:val="1A3C637F"/>
    <w:rsid w:val="1A3E1F4E"/>
    <w:rsid w:val="1A3E3E61"/>
    <w:rsid w:val="1A4D3B34"/>
    <w:rsid w:val="1A571CAA"/>
    <w:rsid w:val="1A5A77D8"/>
    <w:rsid w:val="1A722A23"/>
    <w:rsid w:val="1A776951"/>
    <w:rsid w:val="1A810095"/>
    <w:rsid w:val="1A8214CB"/>
    <w:rsid w:val="1AB104D7"/>
    <w:rsid w:val="1AB313CB"/>
    <w:rsid w:val="1ABF0EDC"/>
    <w:rsid w:val="1AC4415C"/>
    <w:rsid w:val="1AE5116A"/>
    <w:rsid w:val="1AF02E12"/>
    <w:rsid w:val="1AF36883"/>
    <w:rsid w:val="1AF75636"/>
    <w:rsid w:val="1AF76778"/>
    <w:rsid w:val="1B0C316F"/>
    <w:rsid w:val="1B126563"/>
    <w:rsid w:val="1B22434B"/>
    <w:rsid w:val="1B4A2C53"/>
    <w:rsid w:val="1B5008A9"/>
    <w:rsid w:val="1B710915"/>
    <w:rsid w:val="1B786AA5"/>
    <w:rsid w:val="1BA0648D"/>
    <w:rsid w:val="1BA37E4D"/>
    <w:rsid w:val="1BA65A03"/>
    <w:rsid w:val="1BC13745"/>
    <w:rsid w:val="1BC26DC5"/>
    <w:rsid w:val="1BC3444C"/>
    <w:rsid w:val="1BCF1DE5"/>
    <w:rsid w:val="1BCF6A9C"/>
    <w:rsid w:val="1BDB2542"/>
    <w:rsid w:val="1BDD5A46"/>
    <w:rsid w:val="1BE60DC3"/>
    <w:rsid w:val="1BF175EA"/>
    <w:rsid w:val="1C07609A"/>
    <w:rsid w:val="1C2C1032"/>
    <w:rsid w:val="1C2C2833"/>
    <w:rsid w:val="1C3A5DDF"/>
    <w:rsid w:val="1C6B126F"/>
    <w:rsid w:val="1C6D08DF"/>
    <w:rsid w:val="1C7C4B87"/>
    <w:rsid w:val="1C7F6717"/>
    <w:rsid w:val="1C8B45E6"/>
    <w:rsid w:val="1CDD0D43"/>
    <w:rsid w:val="1D140CA4"/>
    <w:rsid w:val="1D151852"/>
    <w:rsid w:val="1D26600A"/>
    <w:rsid w:val="1D3C0E97"/>
    <w:rsid w:val="1D3C6C87"/>
    <w:rsid w:val="1D4A164E"/>
    <w:rsid w:val="1D6951CC"/>
    <w:rsid w:val="1D73114E"/>
    <w:rsid w:val="1D8C15F4"/>
    <w:rsid w:val="1D9B132C"/>
    <w:rsid w:val="1DA043F3"/>
    <w:rsid w:val="1DBD71EA"/>
    <w:rsid w:val="1DDB4D1C"/>
    <w:rsid w:val="1DF96DB2"/>
    <w:rsid w:val="1E2603CF"/>
    <w:rsid w:val="1E2A76E2"/>
    <w:rsid w:val="1E35040A"/>
    <w:rsid w:val="1E617C32"/>
    <w:rsid w:val="1E6671EB"/>
    <w:rsid w:val="1E89038C"/>
    <w:rsid w:val="1E930204"/>
    <w:rsid w:val="1EA109DF"/>
    <w:rsid w:val="1EBC3DAA"/>
    <w:rsid w:val="1EC63429"/>
    <w:rsid w:val="1ED64841"/>
    <w:rsid w:val="1EED73CE"/>
    <w:rsid w:val="1F1A41DD"/>
    <w:rsid w:val="1F2F00EF"/>
    <w:rsid w:val="1F31367F"/>
    <w:rsid w:val="1F4747FD"/>
    <w:rsid w:val="1F5E76BD"/>
    <w:rsid w:val="1F691BCF"/>
    <w:rsid w:val="1F6D2DA0"/>
    <w:rsid w:val="1F76242F"/>
    <w:rsid w:val="1F7800C8"/>
    <w:rsid w:val="1F7C0876"/>
    <w:rsid w:val="1F814017"/>
    <w:rsid w:val="1FB05900"/>
    <w:rsid w:val="1FF9390F"/>
    <w:rsid w:val="20014B53"/>
    <w:rsid w:val="20025C29"/>
    <w:rsid w:val="20072575"/>
    <w:rsid w:val="20227731"/>
    <w:rsid w:val="202B1EB9"/>
    <w:rsid w:val="203A5B75"/>
    <w:rsid w:val="2045618C"/>
    <w:rsid w:val="204D601C"/>
    <w:rsid w:val="20517364"/>
    <w:rsid w:val="20533FBF"/>
    <w:rsid w:val="20885FC7"/>
    <w:rsid w:val="20AD128C"/>
    <w:rsid w:val="20BA12C1"/>
    <w:rsid w:val="20C4207D"/>
    <w:rsid w:val="20D45958"/>
    <w:rsid w:val="20DB73C3"/>
    <w:rsid w:val="20E046A3"/>
    <w:rsid w:val="20E07510"/>
    <w:rsid w:val="2108614B"/>
    <w:rsid w:val="211D6306"/>
    <w:rsid w:val="212B4545"/>
    <w:rsid w:val="213C2203"/>
    <w:rsid w:val="213D6848"/>
    <w:rsid w:val="214D3EF5"/>
    <w:rsid w:val="21595CD1"/>
    <w:rsid w:val="21686323"/>
    <w:rsid w:val="21810998"/>
    <w:rsid w:val="218E5D17"/>
    <w:rsid w:val="21964843"/>
    <w:rsid w:val="21B54092"/>
    <w:rsid w:val="21BF25C2"/>
    <w:rsid w:val="21C279BA"/>
    <w:rsid w:val="21D360C5"/>
    <w:rsid w:val="21DA1BE6"/>
    <w:rsid w:val="21F27BBF"/>
    <w:rsid w:val="21F4066A"/>
    <w:rsid w:val="221C4F54"/>
    <w:rsid w:val="22315C4F"/>
    <w:rsid w:val="223263F7"/>
    <w:rsid w:val="224A0182"/>
    <w:rsid w:val="224B2029"/>
    <w:rsid w:val="224C2FDB"/>
    <w:rsid w:val="226941D4"/>
    <w:rsid w:val="226F2A37"/>
    <w:rsid w:val="22835DAD"/>
    <w:rsid w:val="229745F2"/>
    <w:rsid w:val="229E46EC"/>
    <w:rsid w:val="22B23DA6"/>
    <w:rsid w:val="22BC6465"/>
    <w:rsid w:val="22C17369"/>
    <w:rsid w:val="235704D1"/>
    <w:rsid w:val="23886210"/>
    <w:rsid w:val="2396733E"/>
    <w:rsid w:val="239C426B"/>
    <w:rsid w:val="239F46AB"/>
    <w:rsid w:val="23B65B66"/>
    <w:rsid w:val="23F95D45"/>
    <w:rsid w:val="240D0EC6"/>
    <w:rsid w:val="242B73A0"/>
    <w:rsid w:val="243C41C1"/>
    <w:rsid w:val="244C473A"/>
    <w:rsid w:val="24552BA9"/>
    <w:rsid w:val="24577828"/>
    <w:rsid w:val="24634140"/>
    <w:rsid w:val="247024D5"/>
    <w:rsid w:val="247F09C2"/>
    <w:rsid w:val="2491323A"/>
    <w:rsid w:val="24922031"/>
    <w:rsid w:val="249C559F"/>
    <w:rsid w:val="24C36C4E"/>
    <w:rsid w:val="24C42EE0"/>
    <w:rsid w:val="24C65F4A"/>
    <w:rsid w:val="24C67385"/>
    <w:rsid w:val="24CC171C"/>
    <w:rsid w:val="24E317CD"/>
    <w:rsid w:val="24F4389D"/>
    <w:rsid w:val="25057C7B"/>
    <w:rsid w:val="250A6A53"/>
    <w:rsid w:val="251929C3"/>
    <w:rsid w:val="25361BBE"/>
    <w:rsid w:val="25462A55"/>
    <w:rsid w:val="2552184A"/>
    <w:rsid w:val="25566026"/>
    <w:rsid w:val="259A582D"/>
    <w:rsid w:val="25B334DC"/>
    <w:rsid w:val="25C7543A"/>
    <w:rsid w:val="25F267F7"/>
    <w:rsid w:val="26033247"/>
    <w:rsid w:val="260A347A"/>
    <w:rsid w:val="261060A9"/>
    <w:rsid w:val="26143B06"/>
    <w:rsid w:val="26357260"/>
    <w:rsid w:val="265265FE"/>
    <w:rsid w:val="26620DBF"/>
    <w:rsid w:val="267E0CB5"/>
    <w:rsid w:val="269047AE"/>
    <w:rsid w:val="26A274C0"/>
    <w:rsid w:val="26BC535F"/>
    <w:rsid w:val="26C82CCE"/>
    <w:rsid w:val="26C9198E"/>
    <w:rsid w:val="26D5539E"/>
    <w:rsid w:val="26D61A6F"/>
    <w:rsid w:val="26EF4BFB"/>
    <w:rsid w:val="26F53F72"/>
    <w:rsid w:val="26F8277E"/>
    <w:rsid w:val="270956D5"/>
    <w:rsid w:val="27121178"/>
    <w:rsid w:val="271D6B64"/>
    <w:rsid w:val="273B4BEE"/>
    <w:rsid w:val="27502F8C"/>
    <w:rsid w:val="27563219"/>
    <w:rsid w:val="275A0061"/>
    <w:rsid w:val="276B3811"/>
    <w:rsid w:val="278A419A"/>
    <w:rsid w:val="27A64E45"/>
    <w:rsid w:val="27A94E1A"/>
    <w:rsid w:val="27C5274E"/>
    <w:rsid w:val="27D164B2"/>
    <w:rsid w:val="27D83164"/>
    <w:rsid w:val="27DF1E78"/>
    <w:rsid w:val="27E77285"/>
    <w:rsid w:val="27EE3A11"/>
    <w:rsid w:val="27FE52E5"/>
    <w:rsid w:val="27FE7BF0"/>
    <w:rsid w:val="280B6D76"/>
    <w:rsid w:val="28202840"/>
    <w:rsid w:val="282A38CC"/>
    <w:rsid w:val="284B672C"/>
    <w:rsid w:val="285D1A3C"/>
    <w:rsid w:val="28637426"/>
    <w:rsid w:val="286D1E20"/>
    <w:rsid w:val="28D86E01"/>
    <w:rsid w:val="28DE466F"/>
    <w:rsid w:val="28F44643"/>
    <w:rsid w:val="291434D4"/>
    <w:rsid w:val="29151A43"/>
    <w:rsid w:val="291813BB"/>
    <w:rsid w:val="293763A4"/>
    <w:rsid w:val="293B6AD6"/>
    <w:rsid w:val="293F57EF"/>
    <w:rsid w:val="29571452"/>
    <w:rsid w:val="2976035F"/>
    <w:rsid w:val="297935A1"/>
    <w:rsid w:val="29A21D8B"/>
    <w:rsid w:val="29B71CD4"/>
    <w:rsid w:val="29BA25C3"/>
    <w:rsid w:val="29C246BD"/>
    <w:rsid w:val="29D00B5B"/>
    <w:rsid w:val="29DF425D"/>
    <w:rsid w:val="29EF001D"/>
    <w:rsid w:val="29F00D86"/>
    <w:rsid w:val="29F201C9"/>
    <w:rsid w:val="2A0D1C4E"/>
    <w:rsid w:val="2A165D38"/>
    <w:rsid w:val="2A291A4C"/>
    <w:rsid w:val="2A33500F"/>
    <w:rsid w:val="2A3500DF"/>
    <w:rsid w:val="2A3E5B53"/>
    <w:rsid w:val="2A40267B"/>
    <w:rsid w:val="2A5E57A0"/>
    <w:rsid w:val="2A73623F"/>
    <w:rsid w:val="2A7C53DA"/>
    <w:rsid w:val="2A8244CF"/>
    <w:rsid w:val="2A8E6E7E"/>
    <w:rsid w:val="2A917072"/>
    <w:rsid w:val="2AB770A8"/>
    <w:rsid w:val="2AC63AC1"/>
    <w:rsid w:val="2AC809D0"/>
    <w:rsid w:val="2ADA3C62"/>
    <w:rsid w:val="2ADC2BFD"/>
    <w:rsid w:val="2AE94DDE"/>
    <w:rsid w:val="2AFB4B7F"/>
    <w:rsid w:val="2AFD1CFA"/>
    <w:rsid w:val="2B0032AF"/>
    <w:rsid w:val="2B131F69"/>
    <w:rsid w:val="2B303086"/>
    <w:rsid w:val="2B344DF3"/>
    <w:rsid w:val="2B756CB5"/>
    <w:rsid w:val="2B9F4064"/>
    <w:rsid w:val="2BB85B43"/>
    <w:rsid w:val="2BD8717A"/>
    <w:rsid w:val="2BD939C7"/>
    <w:rsid w:val="2BE10745"/>
    <w:rsid w:val="2C0E6B27"/>
    <w:rsid w:val="2C2E0FF2"/>
    <w:rsid w:val="2C3E23A2"/>
    <w:rsid w:val="2C6F4FB9"/>
    <w:rsid w:val="2C734377"/>
    <w:rsid w:val="2C755070"/>
    <w:rsid w:val="2C8B56FC"/>
    <w:rsid w:val="2C995789"/>
    <w:rsid w:val="2CAC6507"/>
    <w:rsid w:val="2CC760FB"/>
    <w:rsid w:val="2CDC497D"/>
    <w:rsid w:val="2CED1241"/>
    <w:rsid w:val="2CF076C0"/>
    <w:rsid w:val="2CF62808"/>
    <w:rsid w:val="2CF93A46"/>
    <w:rsid w:val="2D2513FE"/>
    <w:rsid w:val="2D28743E"/>
    <w:rsid w:val="2D332AE8"/>
    <w:rsid w:val="2D42545A"/>
    <w:rsid w:val="2D431BBB"/>
    <w:rsid w:val="2D6810FC"/>
    <w:rsid w:val="2D7E2610"/>
    <w:rsid w:val="2D7F5412"/>
    <w:rsid w:val="2D9A3EB1"/>
    <w:rsid w:val="2DF02304"/>
    <w:rsid w:val="2E1262C3"/>
    <w:rsid w:val="2E153175"/>
    <w:rsid w:val="2E156223"/>
    <w:rsid w:val="2E163431"/>
    <w:rsid w:val="2E236DDA"/>
    <w:rsid w:val="2E3254F4"/>
    <w:rsid w:val="2E394564"/>
    <w:rsid w:val="2E4E4560"/>
    <w:rsid w:val="2E556913"/>
    <w:rsid w:val="2E5774A3"/>
    <w:rsid w:val="2E5D56B1"/>
    <w:rsid w:val="2E7C4E54"/>
    <w:rsid w:val="2E8A0D24"/>
    <w:rsid w:val="2E926620"/>
    <w:rsid w:val="2E995C6A"/>
    <w:rsid w:val="2EA83E82"/>
    <w:rsid w:val="2EAD55A1"/>
    <w:rsid w:val="2ECD3BFF"/>
    <w:rsid w:val="2ED6394D"/>
    <w:rsid w:val="2EE75D1B"/>
    <w:rsid w:val="2EFA4A22"/>
    <w:rsid w:val="2F0476B2"/>
    <w:rsid w:val="2F1B2612"/>
    <w:rsid w:val="2F1E0B15"/>
    <w:rsid w:val="2F253D90"/>
    <w:rsid w:val="2F2B68C4"/>
    <w:rsid w:val="2F3056B7"/>
    <w:rsid w:val="2F393BC1"/>
    <w:rsid w:val="2F3C3D0E"/>
    <w:rsid w:val="2F420F8F"/>
    <w:rsid w:val="2F481F22"/>
    <w:rsid w:val="2F492F05"/>
    <w:rsid w:val="2F6347D3"/>
    <w:rsid w:val="2F6C7922"/>
    <w:rsid w:val="2F7527AD"/>
    <w:rsid w:val="2F786AA4"/>
    <w:rsid w:val="2F7F10FA"/>
    <w:rsid w:val="2F8B39B3"/>
    <w:rsid w:val="2F8C3F15"/>
    <w:rsid w:val="2F957C8D"/>
    <w:rsid w:val="2FBF4B97"/>
    <w:rsid w:val="2FC25D28"/>
    <w:rsid w:val="2FD5241B"/>
    <w:rsid w:val="2FF31539"/>
    <w:rsid w:val="300739E0"/>
    <w:rsid w:val="301574EF"/>
    <w:rsid w:val="30291746"/>
    <w:rsid w:val="30304ED0"/>
    <w:rsid w:val="303654A5"/>
    <w:rsid w:val="304C58CC"/>
    <w:rsid w:val="306E3DAA"/>
    <w:rsid w:val="3070495C"/>
    <w:rsid w:val="309F1C4E"/>
    <w:rsid w:val="30BF0A1D"/>
    <w:rsid w:val="30BF73CB"/>
    <w:rsid w:val="30C91BAD"/>
    <w:rsid w:val="30D06B34"/>
    <w:rsid w:val="30DB6FCF"/>
    <w:rsid w:val="30EC7553"/>
    <w:rsid w:val="30F545DF"/>
    <w:rsid w:val="30FA29DB"/>
    <w:rsid w:val="310148F0"/>
    <w:rsid w:val="31103857"/>
    <w:rsid w:val="311341AA"/>
    <w:rsid w:val="313F1D9D"/>
    <w:rsid w:val="31466F52"/>
    <w:rsid w:val="31497320"/>
    <w:rsid w:val="31653D2B"/>
    <w:rsid w:val="316D455A"/>
    <w:rsid w:val="31783D1A"/>
    <w:rsid w:val="317A256C"/>
    <w:rsid w:val="317B2062"/>
    <w:rsid w:val="31B45D0F"/>
    <w:rsid w:val="31BF2410"/>
    <w:rsid w:val="31BF3DD5"/>
    <w:rsid w:val="31CA4BAE"/>
    <w:rsid w:val="31DE3EE3"/>
    <w:rsid w:val="31E97918"/>
    <w:rsid w:val="31ED63DB"/>
    <w:rsid w:val="31FD3FAF"/>
    <w:rsid w:val="320632F2"/>
    <w:rsid w:val="32143699"/>
    <w:rsid w:val="321737BD"/>
    <w:rsid w:val="322946E5"/>
    <w:rsid w:val="32465432"/>
    <w:rsid w:val="32557B3B"/>
    <w:rsid w:val="325A0841"/>
    <w:rsid w:val="3287222B"/>
    <w:rsid w:val="328B172E"/>
    <w:rsid w:val="32995DC5"/>
    <w:rsid w:val="32A83F06"/>
    <w:rsid w:val="32A8507E"/>
    <w:rsid w:val="32A90537"/>
    <w:rsid w:val="32A92DDD"/>
    <w:rsid w:val="32B34221"/>
    <w:rsid w:val="32BF3C57"/>
    <w:rsid w:val="32C01FDF"/>
    <w:rsid w:val="32C2032B"/>
    <w:rsid w:val="32CA07BD"/>
    <w:rsid w:val="32ED7E13"/>
    <w:rsid w:val="33222EB1"/>
    <w:rsid w:val="33266012"/>
    <w:rsid w:val="332C5104"/>
    <w:rsid w:val="3334464B"/>
    <w:rsid w:val="3344621F"/>
    <w:rsid w:val="33512FB9"/>
    <w:rsid w:val="33A07250"/>
    <w:rsid w:val="33AB398B"/>
    <w:rsid w:val="33B427D8"/>
    <w:rsid w:val="33BA3A7E"/>
    <w:rsid w:val="33C9214B"/>
    <w:rsid w:val="33CB5096"/>
    <w:rsid w:val="33E1511F"/>
    <w:rsid w:val="33E51998"/>
    <w:rsid w:val="33FD360B"/>
    <w:rsid w:val="34057765"/>
    <w:rsid w:val="34262CC7"/>
    <w:rsid w:val="3431195D"/>
    <w:rsid w:val="34345E1C"/>
    <w:rsid w:val="34390947"/>
    <w:rsid w:val="3449680C"/>
    <w:rsid w:val="34665A2C"/>
    <w:rsid w:val="34715395"/>
    <w:rsid w:val="348F53F8"/>
    <w:rsid w:val="3497536E"/>
    <w:rsid w:val="349A0D9D"/>
    <w:rsid w:val="34B453EB"/>
    <w:rsid w:val="34BC1492"/>
    <w:rsid w:val="34BC7667"/>
    <w:rsid w:val="34C87436"/>
    <w:rsid w:val="34E56AA9"/>
    <w:rsid w:val="34EF2854"/>
    <w:rsid w:val="34FC6BA5"/>
    <w:rsid w:val="34FE41F9"/>
    <w:rsid w:val="35297C3D"/>
    <w:rsid w:val="352F1139"/>
    <w:rsid w:val="353C7D87"/>
    <w:rsid w:val="3551372B"/>
    <w:rsid w:val="35570926"/>
    <w:rsid w:val="355F59E5"/>
    <w:rsid w:val="35673DF5"/>
    <w:rsid w:val="356B3BA8"/>
    <w:rsid w:val="357504DA"/>
    <w:rsid w:val="3576043B"/>
    <w:rsid w:val="35776704"/>
    <w:rsid w:val="357E162B"/>
    <w:rsid w:val="358878E1"/>
    <w:rsid w:val="35AC681C"/>
    <w:rsid w:val="35B44695"/>
    <w:rsid w:val="35F13904"/>
    <w:rsid w:val="3621295A"/>
    <w:rsid w:val="362C423F"/>
    <w:rsid w:val="3638441F"/>
    <w:rsid w:val="364971BE"/>
    <w:rsid w:val="364C7191"/>
    <w:rsid w:val="36655747"/>
    <w:rsid w:val="366D46DB"/>
    <w:rsid w:val="36850A9D"/>
    <w:rsid w:val="36965807"/>
    <w:rsid w:val="36A31164"/>
    <w:rsid w:val="36A33B41"/>
    <w:rsid w:val="36EE3E4D"/>
    <w:rsid w:val="36EF6F79"/>
    <w:rsid w:val="371D31E5"/>
    <w:rsid w:val="37240498"/>
    <w:rsid w:val="37317C9C"/>
    <w:rsid w:val="374C526C"/>
    <w:rsid w:val="37635216"/>
    <w:rsid w:val="377D30D1"/>
    <w:rsid w:val="37807A1C"/>
    <w:rsid w:val="37851E2C"/>
    <w:rsid w:val="378F18EA"/>
    <w:rsid w:val="37972EC4"/>
    <w:rsid w:val="379B18CA"/>
    <w:rsid w:val="37A80D0A"/>
    <w:rsid w:val="37BA0AFA"/>
    <w:rsid w:val="37C417E2"/>
    <w:rsid w:val="37C56BEA"/>
    <w:rsid w:val="37DB2873"/>
    <w:rsid w:val="38115FEC"/>
    <w:rsid w:val="38255DC2"/>
    <w:rsid w:val="383C5067"/>
    <w:rsid w:val="386034FE"/>
    <w:rsid w:val="38682D6E"/>
    <w:rsid w:val="3869669A"/>
    <w:rsid w:val="38835FBF"/>
    <w:rsid w:val="388908DD"/>
    <w:rsid w:val="38972D75"/>
    <w:rsid w:val="389841E3"/>
    <w:rsid w:val="38987B3E"/>
    <w:rsid w:val="389A39EB"/>
    <w:rsid w:val="38BA349F"/>
    <w:rsid w:val="38D31E77"/>
    <w:rsid w:val="38D35375"/>
    <w:rsid w:val="38EF1907"/>
    <w:rsid w:val="38FE16A8"/>
    <w:rsid w:val="391D45E4"/>
    <w:rsid w:val="391E0B98"/>
    <w:rsid w:val="39212C1F"/>
    <w:rsid w:val="393915E8"/>
    <w:rsid w:val="39493F5C"/>
    <w:rsid w:val="396A40D8"/>
    <w:rsid w:val="39824486"/>
    <w:rsid w:val="39830B5C"/>
    <w:rsid w:val="39836680"/>
    <w:rsid w:val="39C76619"/>
    <w:rsid w:val="39CA11F3"/>
    <w:rsid w:val="39CD6AE9"/>
    <w:rsid w:val="39D71887"/>
    <w:rsid w:val="39DC63CC"/>
    <w:rsid w:val="39E11784"/>
    <w:rsid w:val="39E23C86"/>
    <w:rsid w:val="39ED79D3"/>
    <w:rsid w:val="39EE405D"/>
    <w:rsid w:val="39FA2C37"/>
    <w:rsid w:val="39FB2CFD"/>
    <w:rsid w:val="3A1566AF"/>
    <w:rsid w:val="3A2636D0"/>
    <w:rsid w:val="3A5B2B4D"/>
    <w:rsid w:val="3A7274E9"/>
    <w:rsid w:val="3A80665D"/>
    <w:rsid w:val="3A884DF5"/>
    <w:rsid w:val="3A8B2C16"/>
    <w:rsid w:val="3A91355E"/>
    <w:rsid w:val="3AA62059"/>
    <w:rsid w:val="3AA8118E"/>
    <w:rsid w:val="3AAD301B"/>
    <w:rsid w:val="3AAE7587"/>
    <w:rsid w:val="3AB525CF"/>
    <w:rsid w:val="3ABC2641"/>
    <w:rsid w:val="3AC26874"/>
    <w:rsid w:val="3ACB1496"/>
    <w:rsid w:val="3AD50F8D"/>
    <w:rsid w:val="3AD852CC"/>
    <w:rsid w:val="3AE359D7"/>
    <w:rsid w:val="3AEF00D7"/>
    <w:rsid w:val="3AFA62F0"/>
    <w:rsid w:val="3B001119"/>
    <w:rsid w:val="3B001939"/>
    <w:rsid w:val="3B247CB7"/>
    <w:rsid w:val="3B2C1DF7"/>
    <w:rsid w:val="3B55705A"/>
    <w:rsid w:val="3B6129BC"/>
    <w:rsid w:val="3B82342F"/>
    <w:rsid w:val="3B840EFE"/>
    <w:rsid w:val="3B9B5D0A"/>
    <w:rsid w:val="3BA13CE3"/>
    <w:rsid w:val="3BA55B2B"/>
    <w:rsid w:val="3BD07248"/>
    <w:rsid w:val="3BEC1FC1"/>
    <w:rsid w:val="3C067894"/>
    <w:rsid w:val="3C1A327C"/>
    <w:rsid w:val="3C1A7CA8"/>
    <w:rsid w:val="3C2D1B51"/>
    <w:rsid w:val="3C360324"/>
    <w:rsid w:val="3C4615DB"/>
    <w:rsid w:val="3C4C173C"/>
    <w:rsid w:val="3C4D6CB8"/>
    <w:rsid w:val="3C5A3F43"/>
    <w:rsid w:val="3C5D2617"/>
    <w:rsid w:val="3C774EAC"/>
    <w:rsid w:val="3C8C32DC"/>
    <w:rsid w:val="3CAA1AED"/>
    <w:rsid w:val="3CB24540"/>
    <w:rsid w:val="3CBE2059"/>
    <w:rsid w:val="3CCC00F0"/>
    <w:rsid w:val="3CD96B35"/>
    <w:rsid w:val="3CF23DD3"/>
    <w:rsid w:val="3CF540F5"/>
    <w:rsid w:val="3CF634F8"/>
    <w:rsid w:val="3CF63C9D"/>
    <w:rsid w:val="3CFA6E46"/>
    <w:rsid w:val="3CFC4C62"/>
    <w:rsid w:val="3D0502B1"/>
    <w:rsid w:val="3D140A30"/>
    <w:rsid w:val="3D1B4AEB"/>
    <w:rsid w:val="3D3667CE"/>
    <w:rsid w:val="3D4C7F20"/>
    <w:rsid w:val="3D7B0201"/>
    <w:rsid w:val="3D7D7281"/>
    <w:rsid w:val="3D8106E3"/>
    <w:rsid w:val="3D8250AE"/>
    <w:rsid w:val="3DB71FA4"/>
    <w:rsid w:val="3DB82E1D"/>
    <w:rsid w:val="3DC87273"/>
    <w:rsid w:val="3DE73B9D"/>
    <w:rsid w:val="3DED113B"/>
    <w:rsid w:val="3E014747"/>
    <w:rsid w:val="3E0B39CE"/>
    <w:rsid w:val="3E367985"/>
    <w:rsid w:val="3E4B56F0"/>
    <w:rsid w:val="3E5C190B"/>
    <w:rsid w:val="3E795988"/>
    <w:rsid w:val="3EAC5A7F"/>
    <w:rsid w:val="3EBD1A07"/>
    <w:rsid w:val="3EBF7483"/>
    <w:rsid w:val="3EC8201D"/>
    <w:rsid w:val="3ECB5284"/>
    <w:rsid w:val="3ECF3917"/>
    <w:rsid w:val="3F0864D6"/>
    <w:rsid w:val="3F1D5D59"/>
    <w:rsid w:val="3F284BB7"/>
    <w:rsid w:val="3F47775C"/>
    <w:rsid w:val="3F51549B"/>
    <w:rsid w:val="3F547933"/>
    <w:rsid w:val="3F623449"/>
    <w:rsid w:val="3F773C80"/>
    <w:rsid w:val="3F774D21"/>
    <w:rsid w:val="3F8832AE"/>
    <w:rsid w:val="3F8C6755"/>
    <w:rsid w:val="3F8E0A56"/>
    <w:rsid w:val="3F8E488F"/>
    <w:rsid w:val="3FBC2A4B"/>
    <w:rsid w:val="3FBE13C5"/>
    <w:rsid w:val="401542F2"/>
    <w:rsid w:val="402804AC"/>
    <w:rsid w:val="403740F3"/>
    <w:rsid w:val="40422E26"/>
    <w:rsid w:val="405524B5"/>
    <w:rsid w:val="40780473"/>
    <w:rsid w:val="408F27F7"/>
    <w:rsid w:val="409957EE"/>
    <w:rsid w:val="409F7F05"/>
    <w:rsid w:val="40DA51F5"/>
    <w:rsid w:val="40E83083"/>
    <w:rsid w:val="41073B43"/>
    <w:rsid w:val="41195A6E"/>
    <w:rsid w:val="41212418"/>
    <w:rsid w:val="41271A71"/>
    <w:rsid w:val="412E2491"/>
    <w:rsid w:val="413A7CBF"/>
    <w:rsid w:val="414E0037"/>
    <w:rsid w:val="41591676"/>
    <w:rsid w:val="416A3A3D"/>
    <w:rsid w:val="41760011"/>
    <w:rsid w:val="418B5CA4"/>
    <w:rsid w:val="41B32933"/>
    <w:rsid w:val="41BE5B28"/>
    <w:rsid w:val="41CA2DCC"/>
    <w:rsid w:val="41CE4CF7"/>
    <w:rsid w:val="41D84B71"/>
    <w:rsid w:val="41EC7462"/>
    <w:rsid w:val="41FD6251"/>
    <w:rsid w:val="420D74CD"/>
    <w:rsid w:val="42112CF3"/>
    <w:rsid w:val="42162B53"/>
    <w:rsid w:val="421E7D87"/>
    <w:rsid w:val="42274E97"/>
    <w:rsid w:val="423838D2"/>
    <w:rsid w:val="426263AD"/>
    <w:rsid w:val="42721267"/>
    <w:rsid w:val="427C77E8"/>
    <w:rsid w:val="428D75B7"/>
    <w:rsid w:val="42957CE8"/>
    <w:rsid w:val="429A49B3"/>
    <w:rsid w:val="429C0F6D"/>
    <w:rsid w:val="42B3225D"/>
    <w:rsid w:val="42C15B3E"/>
    <w:rsid w:val="42C42DA9"/>
    <w:rsid w:val="42F84F22"/>
    <w:rsid w:val="432A20E9"/>
    <w:rsid w:val="43427C9D"/>
    <w:rsid w:val="435D6EFC"/>
    <w:rsid w:val="43622AFA"/>
    <w:rsid w:val="438B2560"/>
    <w:rsid w:val="439E5FB1"/>
    <w:rsid w:val="43B641B0"/>
    <w:rsid w:val="43CF4769"/>
    <w:rsid w:val="43D638D9"/>
    <w:rsid w:val="43DF41E8"/>
    <w:rsid w:val="43E42E9C"/>
    <w:rsid w:val="43E54C16"/>
    <w:rsid w:val="43F26D07"/>
    <w:rsid w:val="43FE4A9D"/>
    <w:rsid w:val="44016097"/>
    <w:rsid w:val="441962A3"/>
    <w:rsid w:val="441C21E9"/>
    <w:rsid w:val="44206E4F"/>
    <w:rsid w:val="444D053A"/>
    <w:rsid w:val="44585B89"/>
    <w:rsid w:val="445D7525"/>
    <w:rsid w:val="4466277E"/>
    <w:rsid w:val="446E2DA2"/>
    <w:rsid w:val="44713757"/>
    <w:rsid w:val="447A381B"/>
    <w:rsid w:val="44827275"/>
    <w:rsid w:val="44834CF6"/>
    <w:rsid w:val="44910E74"/>
    <w:rsid w:val="449C5D63"/>
    <w:rsid w:val="44D974B6"/>
    <w:rsid w:val="44E1416B"/>
    <w:rsid w:val="44E33C87"/>
    <w:rsid w:val="44EB5065"/>
    <w:rsid w:val="44ED471A"/>
    <w:rsid w:val="451819F2"/>
    <w:rsid w:val="45190706"/>
    <w:rsid w:val="451C6550"/>
    <w:rsid w:val="453B6621"/>
    <w:rsid w:val="45471AB5"/>
    <w:rsid w:val="454828EA"/>
    <w:rsid w:val="455A5ED7"/>
    <w:rsid w:val="455C30A4"/>
    <w:rsid w:val="455F3369"/>
    <w:rsid w:val="456228A7"/>
    <w:rsid w:val="456E79D8"/>
    <w:rsid w:val="45733BEF"/>
    <w:rsid w:val="45811396"/>
    <w:rsid w:val="458462CD"/>
    <w:rsid w:val="459368B0"/>
    <w:rsid w:val="45942533"/>
    <w:rsid w:val="45B36C37"/>
    <w:rsid w:val="45D456DA"/>
    <w:rsid w:val="45E122F9"/>
    <w:rsid w:val="45E85872"/>
    <w:rsid w:val="45F54005"/>
    <w:rsid w:val="45FF712A"/>
    <w:rsid w:val="460A3878"/>
    <w:rsid w:val="462542BC"/>
    <w:rsid w:val="465376AD"/>
    <w:rsid w:val="4655308E"/>
    <w:rsid w:val="46637994"/>
    <w:rsid w:val="4697250F"/>
    <w:rsid w:val="46CC767D"/>
    <w:rsid w:val="46D4449A"/>
    <w:rsid w:val="46E8601D"/>
    <w:rsid w:val="46EB610B"/>
    <w:rsid w:val="46F549B4"/>
    <w:rsid w:val="470D5515"/>
    <w:rsid w:val="4722480E"/>
    <w:rsid w:val="47252506"/>
    <w:rsid w:val="47354BD4"/>
    <w:rsid w:val="473D1469"/>
    <w:rsid w:val="47433A0E"/>
    <w:rsid w:val="47474760"/>
    <w:rsid w:val="47736BD3"/>
    <w:rsid w:val="479835CA"/>
    <w:rsid w:val="4798419B"/>
    <w:rsid w:val="47A02844"/>
    <w:rsid w:val="47A66B1D"/>
    <w:rsid w:val="47AA0B38"/>
    <w:rsid w:val="47C93485"/>
    <w:rsid w:val="48033EE8"/>
    <w:rsid w:val="48114D6E"/>
    <w:rsid w:val="481A13B0"/>
    <w:rsid w:val="481D3F91"/>
    <w:rsid w:val="48202297"/>
    <w:rsid w:val="48290EF6"/>
    <w:rsid w:val="482A6E52"/>
    <w:rsid w:val="48397E8E"/>
    <w:rsid w:val="4862178A"/>
    <w:rsid w:val="48756B5E"/>
    <w:rsid w:val="48774611"/>
    <w:rsid w:val="487E491C"/>
    <w:rsid w:val="488A22DB"/>
    <w:rsid w:val="489C3BD5"/>
    <w:rsid w:val="48A01B45"/>
    <w:rsid w:val="48B71AFA"/>
    <w:rsid w:val="48E61E2F"/>
    <w:rsid w:val="48EC0F73"/>
    <w:rsid w:val="48EE5E8B"/>
    <w:rsid w:val="490241F5"/>
    <w:rsid w:val="490872C6"/>
    <w:rsid w:val="49295A03"/>
    <w:rsid w:val="4941303B"/>
    <w:rsid w:val="494255FA"/>
    <w:rsid w:val="496C0EE1"/>
    <w:rsid w:val="4972188E"/>
    <w:rsid w:val="49736D52"/>
    <w:rsid w:val="49791098"/>
    <w:rsid w:val="49952D6D"/>
    <w:rsid w:val="49AC3246"/>
    <w:rsid w:val="49B05835"/>
    <w:rsid w:val="49BF5779"/>
    <w:rsid w:val="49CB76A6"/>
    <w:rsid w:val="49D20686"/>
    <w:rsid w:val="49E867BA"/>
    <w:rsid w:val="49EA4256"/>
    <w:rsid w:val="4A001E09"/>
    <w:rsid w:val="4A0B3D8A"/>
    <w:rsid w:val="4A0F5265"/>
    <w:rsid w:val="4A2A28A4"/>
    <w:rsid w:val="4A3239A7"/>
    <w:rsid w:val="4A3B289B"/>
    <w:rsid w:val="4A4E4376"/>
    <w:rsid w:val="4A517925"/>
    <w:rsid w:val="4A6A47E0"/>
    <w:rsid w:val="4A726C30"/>
    <w:rsid w:val="4AB53D0C"/>
    <w:rsid w:val="4AB84DE2"/>
    <w:rsid w:val="4ABD2D72"/>
    <w:rsid w:val="4ACF6FC9"/>
    <w:rsid w:val="4AD66441"/>
    <w:rsid w:val="4AE6658B"/>
    <w:rsid w:val="4AE87848"/>
    <w:rsid w:val="4B023555"/>
    <w:rsid w:val="4B106F0B"/>
    <w:rsid w:val="4B1D3305"/>
    <w:rsid w:val="4B33126C"/>
    <w:rsid w:val="4B4D32FF"/>
    <w:rsid w:val="4B553521"/>
    <w:rsid w:val="4B6E2E83"/>
    <w:rsid w:val="4B706B7F"/>
    <w:rsid w:val="4B766A14"/>
    <w:rsid w:val="4B7B5D22"/>
    <w:rsid w:val="4B7C1F74"/>
    <w:rsid w:val="4BA372FB"/>
    <w:rsid w:val="4BA838A9"/>
    <w:rsid w:val="4BDC5410"/>
    <w:rsid w:val="4BDE2906"/>
    <w:rsid w:val="4BE06EFC"/>
    <w:rsid w:val="4BE87DD2"/>
    <w:rsid w:val="4BF25685"/>
    <w:rsid w:val="4C064665"/>
    <w:rsid w:val="4C137FC0"/>
    <w:rsid w:val="4C172387"/>
    <w:rsid w:val="4C185B7A"/>
    <w:rsid w:val="4C49393A"/>
    <w:rsid w:val="4C4C578B"/>
    <w:rsid w:val="4C523D60"/>
    <w:rsid w:val="4C5B122A"/>
    <w:rsid w:val="4C750673"/>
    <w:rsid w:val="4C7639AE"/>
    <w:rsid w:val="4C777F8F"/>
    <w:rsid w:val="4C8D34B8"/>
    <w:rsid w:val="4CA25DC6"/>
    <w:rsid w:val="4CAF55C3"/>
    <w:rsid w:val="4CB45BA0"/>
    <w:rsid w:val="4CBD270D"/>
    <w:rsid w:val="4CCA7FA6"/>
    <w:rsid w:val="4CDB44FB"/>
    <w:rsid w:val="4CEE7BFF"/>
    <w:rsid w:val="4CF66658"/>
    <w:rsid w:val="4D012F73"/>
    <w:rsid w:val="4D0A5D06"/>
    <w:rsid w:val="4D2038C1"/>
    <w:rsid w:val="4D25749E"/>
    <w:rsid w:val="4D3A1AE6"/>
    <w:rsid w:val="4D4306DD"/>
    <w:rsid w:val="4D4F15AA"/>
    <w:rsid w:val="4D5460E6"/>
    <w:rsid w:val="4D5F1E73"/>
    <w:rsid w:val="4D625AD5"/>
    <w:rsid w:val="4D6D703A"/>
    <w:rsid w:val="4D7F7A37"/>
    <w:rsid w:val="4D865973"/>
    <w:rsid w:val="4DC5668A"/>
    <w:rsid w:val="4DDC4353"/>
    <w:rsid w:val="4DED7941"/>
    <w:rsid w:val="4E0E4FDB"/>
    <w:rsid w:val="4E16531D"/>
    <w:rsid w:val="4E225762"/>
    <w:rsid w:val="4E243E5C"/>
    <w:rsid w:val="4E282E67"/>
    <w:rsid w:val="4E30250D"/>
    <w:rsid w:val="4E3D33D4"/>
    <w:rsid w:val="4E4A17FE"/>
    <w:rsid w:val="4E513A1F"/>
    <w:rsid w:val="4E8F44F1"/>
    <w:rsid w:val="4EC07FC0"/>
    <w:rsid w:val="4ECE4643"/>
    <w:rsid w:val="4ED22BC3"/>
    <w:rsid w:val="4EE0525C"/>
    <w:rsid w:val="4EF546E6"/>
    <w:rsid w:val="4EF90012"/>
    <w:rsid w:val="4EF913C8"/>
    <w:rsid w:val="4EF96EF4"/>
    <w:rsid w:val="4EFC6857"/>
    <w:rsid w:val="4F054024"/>
    <w:rsid w:val="4F0F0AF0"/>
    <w:rsid w:val="4F0F6876"/>
    <w:rsid w:val="4F28614E"/>
    <w:rsid w:val="4F36338C"/>
    <w:rsid w:val="4F575E12"/>
    <w:rsid w:val="4F786E56"/>
    <w:rsid w:val="4F9D2C41"/>
    <w:rsid w:val="4FA55528"/>
    <w:rsid w:val="4FAF28A9"/>
    <w:rsid w:val="4FAF6366"/>
    <w:rsid w:val="4FB57A26"/>
    <w:rsid w:val="4FBD41D8"/>
    <w:rsid w:val="4FD161AB"/>
    <w:rsid w:val="4FD41305"/>
    <w:rsid w:val="4FFB339E"/>
    <w:rsid w:val="501478B5"/>
    <w:rsid w:val="50157A91"/>
    <w:rsid w:val="5032201C"/>
    <w:rsid w:val="503401AD"/>
    <w:rsid w:val="503A54F0"/>
    <w:rsid w:val="50706A89"/>
    <w:rsid w:val="5072667B"/>
    <w:rsid w:val="50836EBD"/>
    <w:rsid w:val="50940BF0"/>
    <w:rsid w:val="50B15921"/>
    <w:rsid w:val="50D95934"/>
    <w:rsid w:val="50DA25E2"/>
    <w:rsid w:val="50DD34E7"/>
    <w:rsid w:val="51022267"/>
    <w:rsid w:val="51123184"/>
    <w:rsid w:val="511B709E"/>
    <w:rsid w:val="512012A5"/>
    <w:rsid w:val="51245EDA"/>
    <w:rsid w:val="512B72E1"/>
    <w:rsid w:val="513A76CE"/>
    <w:rsid w:val="5151790D"/>
    <w:rsid w:val="517C672E"/>
    <w:rsid w:val="518F4E5F"/>
    <w:rsid w:val="51954F37"/>
    <w:rsid w:val="51964C86"/>
    <w:rsid w:val="51B1409D"/>
    <w:rsid w:val="51B43E2B"/>
    <w:rsid w:val="51C44CA6"/>
    <w:rsid w:val="51CA735E"/>
    <w:rsid w:val="52047448"/>
    <w:rsid w:val="520D3807"/>
    <w:rsid w:val="521245B5"/>
    <w:rsid w:val="522029E5"/>
    <w:rsid w:val="523A45AF"/>
    <w:rsid w:val="52412B28"/>
    <w:rsid w:val="524A1426"/>
    <w:rsid w:val="526C2699"/>
    <w:rsid w:val="528775F5"/>
    <w:rsid w:val="529A2BCF"/>
    <w:rsid w:val="529F23FF"/>
    <w:rsid w:val="52AC49EB"/>
    <w:rsid w:val="52B40530"/>
    <w:rsid w:val="52B85BC6"/>
    <w:rsid w:val="52C1158B"/>
    <w:rsid w:val="52C8248B"/>
    <w:rsid w:val="52E448CC"/>
    <w:rsid w:val="52EE158D"/>
    <w:rsid w:val="52EF09F6"/>
    <w:rsid w:val="52EF34D5"/>
    <w:rsid w:val="52F81C78"/>
    <w:rsid w:val="53104067"/>
    <w:rsid w:val="531176AE"/>
    <w:rsid w:val="53127E60"/>
    <w:rsid w:val="5314655D"/>
    <w:rsid w:val="531A5742"/>
    <w:rsid w:val="5321301D"/>
    <w:rsid w:val="53233E8C"/>
    <w:rsid w:val="53375192"/>
    <w:rsid w:val="53431F26"/>
    <w:rsid w:val="5343700F"/>
    <w:rsid w:val="53800E8B"/>
    <w:rsid w:val="53981E7F"/>
    <w:rsid w:val="539C3BFA"/>
    <w:rsid w:val="539E4E4F"/>
    <w:rsid w:val="539E787C"/>
    <w:rsid w:val="53A56ECF"/>
    <w:rsid w:val="53A95687"/>
    <w:rsid w:val="53AD72C1"/>
    <w:rsid w:val="53B36B40"/>
    <w:rsid w:val="53B77BF5"/>
    <w:rsid w:val="53E14107"/>
    <w:rsid w:val="540200CC"/>
    <w:rsid w:val="540632CD"/>
    <w:rsid w:val="54105DF7"/>
    <w:rsid w:val="54254C73"/>
    <w:rsid w:val="542E1C38"/>
    <w:rsid w:val="543728FF"/>
    <w:rsid w:val="54560D8B"/>
    <w:rsid w:val="546C5D0D"/>
    <w:rsid w:val="548413AF"/>
    <w:rsid w:val="548D0B68"/>
    <w:rsid w:val="548D33A8"/>
    <w:rsid w:val="54A84154"/>
    <w:rsid w:val="54BE417E"/>
    <w:rsid w:val="54C51812"/>
    <w:rsid w:val="54D33965"/>
    <w:rsid w:val="54DD256A"/>
    <w:rsid w:val="54F51116"/>
    <w:rsid w:val="54F72DDC"/>
    <w:rsid w:val="5519443A"/>
    <w:rsid w:val="553F2480"/>
    <w:rsid w:val="55401D6C"/>
    <w:rsid w:val="55601734"/>
    <w:rsid w:val="55641ABC"/>
    <w:rsid w:val="55785FA9"/>
    <w:rsid w:val="558C532E"/>
    <w:rsid w:val="55955E1E"/>
    <w:rsid w:val="55A54B3E"/>
    <w:rsid w:val="55C46A0A"/>
    <w:rsid w:val="55C62D0B"/>
    <w:rsid w:val="55CD562D"/>
    <w:rsid w:val="55D52C61"/>
    <w:rsid w:val="55E96876"/>
    <w:rsid w:val="56152BC2"/>
    <w:rsid w:val="562C2CFB"/>
    <w:rsid w:val="563538F2"/>
    <w:rsid w:val="563A5953"/>
    <w:rsid w:val="563D0B8B"/>
    <w:rsid w:val="56410244"/>
    <w:rsid w:val="564426DE"/>
    <w:rsid w:val="564C287D"/>
    <w:rsid w:val="564D7278"/>
    <w:rsid w:val="5667050B"/>
    <w:rsid w:val="566A5C85"/>
    <w:rsid w:val="567E5832"/>
    <w:rsid w:val="56925C88"/>
    <w:rsid w:val="569407DA"/>
    <w:rsid w:val="56A07BBD"/>
    <w:rsid w:val="56A90FF7"/>
    <w:rsid w:val="56C45DAC"/>
    <w:rsid w:val="56DE72A8"/>
    <w:rsid w:val="570A09E6"/>
    <w:rsid w:val="57204422"/>
    <w:rsid w:val="57277511"/>
    <w:rsid w:val="57572ADB"/>
    <w:rsid w:val="57601171"/>
    <w:rsid w:val="576F0018"/>
    <w:rsid w:val="57746B53"/>
    <w:rsid w:val="57806C67"/>
    <w:rsid w:val="57840E00"/>
    <w:rsid w:val="579B50D4"/>
    <w:rsid w:val="57CD4843"/>
    <w:rsid w:val="57DD7013"/>
    <w:rsid w:val="57E61406"/>
    <w:rsid w:val="57EC0F3E"/>
    <w:rsid w:val="57F34EAD"/>
    <w:rsid w:val="57F916BB"/>
    <w:rsid w:val="58023F12"/>
    <w:rsid w:val="582478F6"/>
    <w:rsid w:val="582F137C"/>
    <w:rsid w:val="583C0B8D"/>
    <w:rsid w:val="583E3953"/>
    <w:rsid w:val="583E56A6"/>
    <w:rsid w:val="584952EF"/>
    <w:rsid w:val="58524D11"/>
    <w:rsid w:val="5853124B"/>
    <w:rsid w:val="585E6D91"/>
    <w:rsid w:val="58690DDB"/>
    <w:rsid w:val="586F3A2D"/>
    <w:rsid w:val="587C43B0"/>
    <w:rsid w:val="587E2D86"/>
    <w:rsid w:val="589A2127"/>
    <w:rsid w:val="58B63DBA"/>
    <w:rsid w:val="58CB3DA7"/>
    <w:rsid w:val="590606BF"/>
    <w:rsid w:val="590814BA"/>
    <w:rsid w:val="590E5EB3"/>
    <w:rsid w:val="590E6D15"/>
    <w:rsid w:val="592A3CA3"/>
    <w:rsid w:val="592A4347"/>
    <w:rsid w:val="59483D47"/>
    <w:rsid w:val="5949510A"/>
    <w:rsid w:val="59552903"/>
    <w:rsid w:val="596A003E"/>
    <w:rsid w:val="597631DB"/>
    <w:rsid w:val="597D42DF"/>
    <w:rsid w:val="59812B27"/>
    <w:rsid w:val="5994655C"/>
    <w:rsid w:val="599E08D1"/>
    <w:rsid w:val="59AA336E"/>
    <w:rsid w:val="59B57BAC"/>
    <w:rsid w:val="59D5597C"/>
    <w:rsid w:val="59D60D9A"/>
    <w:rsid w:val="59EC2395"/>
    <w:rsid w:val="5A0746B7"/>
    <w:rsid w:val="5A07690D"/>
    <w:rsid w:val="5A0F18AB"/>
    <w:rsid w:val="5A245D72"/>
    <w:rsid w:val="5A47605D"/>
    <w:rsid w:val="5A4B7E0E"/>
    <w:rsid w:val="5A500331"/>
    <w:rsid w:val="5A5E73F9"/>
    <w:rsid w:val="5A631ED7"/>
    <w:rsid w:val="5A724180"/>
    <w:rsid w:val="5A7D6400"/>
    <w:rsid w:val="5A85273E"/>
    <w:rsid w:val="5A857D3B"/>
    <w:rsid w:val="5A8608D2"/>
    <w:rsid w:val="5A8A699E"/>
    <w:rsid w:val="5A934C02"/>
    <w:rsid w:val="5A9B4A0C"/>
    <w:rsid w:val="5AAF1AB3"/>
    <w:rsid w:val="5AF9414E"/>
    <w:rsid w:val="5B120AC1"/>
    <w:rsid w:val="5B215642"/>
    <w:rsid w:val="5B417122"/>
    <w:rsid w:val="5B517127"/>
    <w:rsid w:val="5B57150D"/>
    <w:rsid w:val="5B660390"/>
    <w:rsid w:val="5B9278BF"/>
    <w:rsid w:val="5B935E32"/>
    <w:rsid w:val="5B98218E"/>
    <w:rsid w:val="5BA9396F"/>
    <w:rsid w:val="5BBF6A6D"/>
    <w:rsid w:val="5BC93070"/>
    <w:rsid w:val="5BD21AAD"/>
    <w:rsid w:val="5BD76A3D"/>
    <w:rsid w:val="5BE424D0"/>
    <w:rsid w:val="5BFA5E97"/>
    <w:rsid w:val="5BFE25E9"/>
    <w:rsid w:val="5C19093C"/>
    <w:rsid w:val="5C1955A8"/>
    <w:rsid w:val="5C212334"/>
    <w:rsid w:val="5C2529CD"/>
    <w:rsid w:val="5C4035D4"/>
    <w:rsid w:val="5C453A59"/>
    <w:rsid w:val="5C63525D"/>
    <w:rsid w:val="5C736C66"/>
    <w:rsid w:val="5C82214D"/>
    <w:rsid w:val="5C8E0E34"/>
    <w:rsid w:val="5C936557"/>
    <w:rsid w:val="5CA029FF"/>
    <w:rsid w:val="5CAA00FA"/>
    <w:rsid w:val="5CC13F16"/>
    <w:rsid w:val="5CCD0AD0"/>
    <w:rsid w:val="5CD71D80"/>
    <w:rsid w:val="5CF34E32"/>
    <w:rsid w:val="5D1461E0"/>
    <w:rsid w:val="5D293AFC"/>
    <w:rsid w:val="5D425025"/>
    <w:rsid w:val="5D4B1D5E"/>
    <w:rsid w:val="5D4B2D1B"/>
    <w:rsid w:val="5D6F7DA5"/>
    <w:rsid w:val="5DA12392"/>
    <w:rsid w:val="5DBE308E"/>
    <w:rsid w:val="5DC12DB2"/>
    <w:rsid w:val="5DDA130B"/>
    <w:rsid w:val="5DDC42EF"/>
    <w:rsid w:val="5E0C4813"/>
    <w:rsid w:val="5E367711"/>
    <w:rsid w:val="5E5F7360"/>
    <w:rsid w:val="5E8A4CCD"/>
    <w:rsid w:val="5E910E34"/>
    <w:rsid w:val="5E980165"/>
    <w:rsid w:val="5EB24BEC"/>
    <w:rsid w:val="5EC26C9B"/>
    <w:rsid w:val="5EC412C0"/>
    <w:rsid w:val="5EC62C14"/>
    <w:rsid w:val="5EC97705"/>
    <w:rsid w:val="5ECB6A64"/>
    <w:rsid w:val="5EE62E23"/>
    <w:rsid w:val="5EF50CBC"/>
    <w:rsid w:val="5F0643B9"/>
    <w:rsid w:val="5F156643"/>
    <w:rsid w:val="5F183084"/>
    <w:rsid w:val="5F1E4813"/>
    <w:rsid w:val="5F225970"/>
    <w:rsid w:val="5F4F47E4"/>
    <w:rsid w:val="5F735683"/>
    <w:rsid w:val="5F7D5585"/>
    <w:rsid w:val="5F8E6FD7"/>
    <w:rsid w:val="5F934DDC"/>
    <w:rsid w:val="5F943BE7"/>
    <w:rsid w:val="5FA004E3"/>
    <w:rsid w:val="5FBD521D"/>
    <w:rsid w:val="5FC04E4C"/>
    <w:rsid w:val="5FC0745B"/>
    <w:rsid w:val="5FC3506D"/>
    <w:rsid w:val="5FCE6B60"/>
    <w:rsid w:val="5FD370E5"/>
    <w:rsid w:val="5FDD0334"/>
    <w:rsid w:val="5FE73D36"/>
    <w:rsid w:val="5FEE595D"/>
    <w:rsid w:val="600127F8"/>
    <w:rsid w:val="6018285D"/>
    <w:rsid w:val="601D7048"/>
    <w:rsid w:val="6025343B"/>
    <w:rsid w:val="603D5D3E"/>
    <w:rsid w:val="605B3300"/>
    <w:rsid w:val="606D6287"/>
    <w:rsid w:val="60745C50"/>
    <w:rsid w:val="60786761"/>
    <w:rsid w:val="60850FAF"/>
    <w:rsid w:val="608A7F4B"/>
    <w:rsid w:val="60910050"/>
    <w:rsid w:val="60AB34EB"/>
    <w:rsid w:val="60B559B9"/>
    <w:rsid w:val="60B75BF6"/>
    <w:rsid w:val="60C651B4"/>
    <w:rsid w:val="60DD0639"/>
    <w:rsid w:val="60F3238A"/>
    <w:rsid w:val="61020A46"/>
    <w:rsid w:val="610C0971"/>
    <w:rsid w:val="610C1028"/>
    <w:rsid w:val="61381005"/>
    <w:rsid w:val="61450249"/>
    <w:rsid w:val="61522FD5"/>
    <w:rsid w:val="615A51D2"/>
    <w:rsid w:val="617D27C0"/>
    <w:rsid w:val="617E1112"/>
    <w:rsid w:val="618625DB"/>
    <w:rsid w:val="61A95924"/>
    <w:rsid w:val="61C001C3"/>
    <w:rsid w:val="61C460A8"/>
    <w:rsid w:val="61D31E48"/>
    <w:rsid w:val="61E54D6D"/>
    <w:rsid w:val="61F00AE4"/>
    <w:rsid w:val="620E48A7"/>
    <w:rsid w:val="62365232"/>
    <w:rsid w:val="62603BAB"/>
    <w:rsid w:val="62647557"/>
    <w:rsid w:val="626C06E8"/>
    <w:rsid w:val="626C0753"/>
    <w:rsid w:val="62802E43"/>
    <w:rsid w:val="62961BD5"/>
    <w:rsid w:val="629B55C0"/>
    <w:rsid w:val="62A16D00"/>
    <w:rsid w:val="62A34AE2"/>
    <w:rsid w:val="62A574F9"/>
    <w:rsid w:val="62BD5937"/>
    <w:rsid w:val="62CB2A92"/>
    <w:rsid w:val="62D1763C"/>
    <w:rsid w:val="62D7694F"/>
    <w:rsid w:val="62DC0344"/>
    <w:rsid w:val="62DD1341"/>
    <w:rsid w:val="62E453A7"/>
    <w:rsid w:val="62E56007"/>
    <w:rsid w:val="62F20864"/>
    <w:rsid w:val="630359BB"/>
    <w:rsid w:val="63092BB6"/>
    <w:rsid w:val="630D5566"/>
    <w:rsid w:val="63122B97"/>
    <w:rsid w:val="632D5191"/>
    <w:rsid w:val="632F5DD1"/>
    <w:rsid w:val="63381CCA"/>
    <w:rsid w:val="63562F74"/>
    <w:rsid w:val="63656AFC"/>
    <w:rsid w:val="63686445"/>
    <w:rsid w:val="637545E3"/>
    <w:rsid w:val="63AC5782"/>
    <w:rsid w:val="63AF2967"/>
    <w:rsid w:val="63B86140"/>
    <w:rsid w:val="63BC78E8"/>
    <w:rsid w:val="63CB088C"/>
    <w:rsid w:val="63D66158"/>
    <w:rsid w:val="63DE133E"/>
    <w:rsid w:val="63DE7674"/>
    <w:rsid w:val="63EB41E9"/>
    <w:rsid w:val="63EB7C0A"/>
    <w:rsid w:val="63F62A28"/>
    <w:rsid w:val="641A0055"/>
    <w:rsid w:val="641D191C"/>
    <w:rsid w:val="6435416B"/>
    <w:rsid w:val="643E7E6D"/>
    <w:rsid w:val="64452F67"/>
    <w:rsid w:val="645210D9"/>
    <w:rsid w:val="645A160A"/>
    <w:rsid w:val="645F539F"/>
    <w:rsid w:val="646A29BE"/>
    <w:rsid w:val="649117FD"/>
    <w:rsid w:val="6492445C"/>
    <w:rsid w:val="649B1FDE"/>
    <w:rsid w:val="64A77F74"/>
    <w:rsid w:val="64C0492C"/>
    <w:rsid w:val="64CC7823"/>
    <w:rsid w:val="64D9547B"/>
    <w:rsid w:val="64E30040"/>
    <w:rsid w:val="650063DE"/>
    <w:rsid w:val="650146A7"/>
    <w:rsid w:val="652D588D"/>
    <w:rsid w:val="652E577C"/>
    <w:rsid w:val="65340DFB"/>
    <w:rsid w:val="6535720E"/>
    <w:rsid w:val="6558787C"/>
    <w:rsid w:val="65605375"/>
    <w:rsid w:val="6562171C"/>
    <w:rsid w:val="656A3683"/>
    <w:rsid w:val="657417DF"/>
    <w:rsid w:val="657E5EA5"/>
    <w:rsid w:val="657F6D6B"/>
    <w:rsid w:val="6580627C"/>
    <w:rsid w:val="658D32AB"/>
    <w:rsid w:val="658D64A2"/>
    <w:rsid w:val="659C0FAC"/>
    <w:rsid w:val="65B81671"/>
    <w:rsid w:val="65BA6214"/>
    <w:rsid w:val="65C61669"/>
    <w:rsid w:val="65C6267F"/>
    <w:rsid w:val="65E07179"/>
    <w:rsid w:val="660507F0"/>
    <w:rsid w:val="6609625A"/>
    <w:rsid w:val="661A492D"/>
    <w:rsid w:val="662552AC"/>
    <w:rsid w:val="66275982"/>
    <w:rsid w:val="66366464"/>
    <w:rsid w:val="66375C02"/>
    <w:rsid w:val="663B4A16"/>
    <w:rsid w:val="663E19E0"/>
    <w:rsid w:val="66496F1C"/>
    <w:rsid w:val="66572974"/>
    <w:rsid w:val="666F29E4"/>
    <w:rsid w:val="667363D4"/>
    <w:rsid w:val="66946178"/>
    <w:rsid w:val="66B71333"/>
    <w:rsid w:val="66C122F2"/>
    <w:rsid w:val="66CD71F1"/>
    <w:rsid w:val="66CF02C7"/>
    <w:rsid w:val="66D74547"/>
    <w:rsid w:val="66F410BF"/>
    <w:rsid w:val="66FA18A1"/>
    <w:rsid w:val="66FF37F9"/>
    <w:rsid w:val="670A2576"/>
    <w:rsid w:val="67161D7A"/>
    <w:rsid w:val="671910FE"/>
    <w:rsid w:val="672D4F56"/>
    <w:rsid w:val="673D62A5"/>
    <w:rsid w:val="67405D02"/>
    <w:rsid w:val="67440FF4"/>
    <w:rsid w:val="674C0FD6"/>
    <w:rsid w:val="674D64C6"/>
    <w:rsid w:val="67525382"/>
    <w:rsid w:val="6766382F"/>
    <w:rsid w:val="67677DF5"/>
    <w:rsid w:val="676D122D"/>
    <w:rsid w:val="67826CCF"/>
    <w:rsid w:val="678E3279"/>
    <w:rsid w:val="67B2428E"/>
    <w:rsid w:val="67C45A36"/>
    <w:rsid w:val="67CE7B06"/>
    <w:rsid w:val="67CF7D91"/>
    <w:rsid w:val="67EE22D7"/>
    <w:rsid w:val="67F061F8"/>
    <w:rsid w:val="6800358E"/>
    <w:rsid w:val="68016AB3"/>
    <w:rsid w:val="681903C4"/>
    <w:rsid w:val="683532D2"/>
    <w:rsid w:val="68355A3B"/>
    <w:rsid w:val="68394E57"/>
    <w:rsid w:val="68440F62"/>
    <w:rsid w:val="686043B2"/>
    <w:rsid w:val="68872AF8"/>
    <w:rsid w:val="689A7ED6"/>
    <w:rsid w:val="689B014A"/>
    <w:rsid w:val="68AB6EB0"/>
    <w:rsid w:val="68E66868"/>
    <w:rsid w:val="68F02322"/>
    <w:rsid w:val="68F25716"/>
    <w:rsid w:val="68FA3C61"/>
    <w:rsid w:val="69034CB1"/>
    <w:rsid w:val="69130976"/>
    <w:rsid w:val="691959FB"/>
    <w:rsid w:val="693B6E94"/>
    <w:rsid w:val="697357A4"/>
    <w:rsid w:val="6985177D"/>
    <w:rsid w:val="698C1D8F"/>
    <w:rsid w:val="698D15E8"/>
    <w:rsid w:val="69951844"/>
    <w:rsid w:val="69AE677E"/>
    <w:rsid w:val="69B63276"/>
    <w:rsid w:val="69E14FCE"/>
    <w:rsid w:val="69EA2D03"/>
    <w:rsid w:val="69ED01A4"/>
    <w:rsid w:val="69F17517"/>
    <w:rsid w:val="69FF63B1"/>
    <w:rsid w:val="6A0F6E0E"/>
    <w:rsid w:val="6A110B51"/>
    <w:rsid w:val="6A363B77"/>
    <w:rsid w:val="6A505B3F"/>
    <w:rsid w:val="6A5C015A"/>
    <w:rsid w:val="6A673850"/>
    <w:rsid w:val="6A6F3B23"/>
    <w:rsid w:val="6A7B2649"/>
    <w:rsid w:val="6A8309DA"/>
    <w:rsid w:val="6A857E74"/>
    <w:rsid w:val="6AA30ECA"/>
    <w:rsid w:val="6AB22299"/>
    <w:rsid w:val="6ACF313E"/>
    <w:rsid w:val="6AE80482"/>
    <w:rsid w:val="6B07245D"/>
    <w:rsid w:val="6B255947"/>
    <w:rsid w:val="6B3C6CEB"/>
    <w:rsid w:val="6B3C6EE5"/>
    <w:rsid w:val="6B5918C5"/>
    <w:rsid w:val="6B5D0DBB"/>
    <w:rsid w:val="6B5F6147"/>
    <w:rsid w:val="6B604D7B"/>
    <w:rsid w:val="6B734A19"/>
    <w:rsid w:val="6B7D32D0"/>
    <w:rsid w:val="6B7E422D"/>
    <w:rsid w:val="6B83541C"/>
    <w:rsid w:val="6B895EC9"/>
    <w:rsid w:val="6B8E4BF1"/>
    <w:rsid w:val="6B934398"/>
    <w:rsid w:val="6B9549CC"/>
    <w:rsid w:val="6BAB3BC5"/>
    <w:rsid w:val="6BB45380"/>
    <w:rsid w:val="6BEB5624"/>
    <w:rsid w:val="6BFE6E1C"/>
    <w:rsid w:val="6C1F42E3"/>
    <w:rsid w:val="6C314B7A"/>
    <w:rsid w:val="6C331D16"/>
    <w:rsid w:val="6C3A3E01"/>
    <w:rsid w:val="6C526294"/>
    <w:rsid w:val="6C5C4853"/>
    <w:rsid w:val="6CB45DA1"/>
    <w:rsid w:val="6CBA521B"/>
    <w:rsid w:val="6CBD263E"/>
    <w:rsid w:val="6CC66319"/>
    <w:rsid w:val="6CF808E1"/>
    <w:rsid w:val="6CFE3898"/>
    <w:rsid w:val="6D030135"/>
    <w:rsid w:val="6D1564CB"/>
    <w:rsid w:val="6D1B7974"/>
    <w:rsid w:val="6D1F0058"/>
    <w:rsid w:val="6D230278"/>
    <w:rsid w:val="6D347005"/>
    <w:rsid w:val="6D351FB7"/>
    <w:rsid w:val="6D35240F"/>
    <w:rsid w:val="6D4B5665"/>
    <w:rsid w:val="6D4E698D"/>
    <w:rsid w:val="6D58325F"/>
    <w:rsid w:val="6D783263"/>
    <w:rsid w:val="6D7D376F"/>
    <w:rsid w:val="6D8A14CA"/>
    <w:rsid w:val="6D9B51DF"/>
    <w:rsid w:val="6D9E1D96"/>
    <w:rsid w:val="6DAE0F4A"/>
    <w:rsid w:val="6DB57ADC"/>
    <w:rsid w:val="6DC8668B"/>
    <w:rsid w:val="6DF0460C"/>
    <w:rsid w:val="6E011126"/>
    <w:rsid w:val="6E0470BD"/>
    <w:rsid w:val="6E0653B5"/>
    <w:rsid w:val="6E235A60"/>
    <w:rsid w:val="6E24712D"/>
    <w:rsid w:val="6E345F0F"/>
    <w:rsid w:val="6E4F3820"/>
    <w:rsid w:val="6E530023"/>
    <w:rsid w:val="6E5D3CBA"/>
    <w:rsid w:val="6E627AD1"/>
    <w:rsid w:val="6E6A7A99"/>
    <w:rsid w:val="6E711D3F"/>
    <w:rsid w:val="6E772CBC"/>
    <w:rsid w:val="6E9B6407"/>
    <w:rsid w:val="6EA84B58"/>
    <w:rsid w:val="6EAB29FD"/>
    <w:rsid w:val="6EB1682F"/>
    <w:rsid w:val="6EDA12F8"/>
    <w:rsid w:val="6EDA2F3A"/>
    <w:rsid w:val="6EE33DB2"/>
    <w:rsid w:val="6EEA526B"/>
    <w:rsid w:val="6EFC3F0C"/>
    <w:rsid w:val="6EFF5E81"/>
    <w:rsid w:val="6F076E16"/>
    <w:rsid w:val="6F102A10"/>
    <w:rsid w:val="6F1031F6"/>
    <w:rsid w:val="6F3D37E0"/>
    <w:rsid w:val="6F517829"/>
    <w:rsid w:val="6F560261"/>
    <w:rsid w:val="6F600666"/>
    <w:rsid w:val="6F6A6BF5"/>
    <w:rsid w:val="6F7779F1"/>
    <w:rsid w:val="6FA9726F"/>
    <w:rsid w:val="6FAC3291"/>
    <w:rsid w:val="6FD81A6C"/>
    <w:rsid w:val="6FEA15AC"/>
    <w:rsid w:val="70031838"/>
    <w:rsid w:val="70033FBB"/>
    <w:rsid w:val="70041322"/>
    <w:rsid w:val="701B03CF"/>
    <w:rsid w:val="70311875"/>
    <w:rsid w:val="703A54A0"/>
    <w:rsid w:val="70AD2F7D"/>
    <w:rsid w:val="70AD6CD3"/>
    <w:rsid w:val="70BE51FC"/>
    <w:rsid w:val="70BF2889"/>
    <w:rsid w:val="70C02C10"/>
    <w:rsid w:val="70CE3C6D"/>
    <w:rsid w:val="70CE50A2"/>
    <w:rsid w:val="70D55BA2"/>
    <w:rsid w:val="70DA4B8C"/>
    <w:rsid w:val="70EA3AD0"/>
    <w:rsid w:val="710F68B9"/>
    <w:rsid w:val="711F242C"/>
    <w:rsid w:val="71383C51"/>
    <w:rsid w:val="715732F9"/>
    <w:rsid w:val="715B1FD0"/>
    <w:rsid w:val="7168169E"/>
    <w:rsid w:val="716B3CE7"/>
    <w:rsid w:val="717F57FA"/>
    <w:rsid w:val="71B3088B"/>
    <w:rsid w:val="71B30D2E"/>
    <w:rsid w:val="71BA618F"/>
    <w:rsid w:val="71C06BAA"/>
    <w:rsid w:val="71D15BC9"/>
    <w:rsid w:val="71DC0EB4"/>
    <w:rsid w:val="71EA0570"/>
    <w:rsid w:val="71FE3E9F"/>
    <w:rsid w:val="72096764"/>
    <w:rsid w:val="72125C65"/>
    <w:rsid w:val="72180E66"/>
    <w:rsid w:val="72193ECB"/>
    <w:rsid w:val="724D7C36"/>
    <w:rsid w:val="725D2ADE"/>
    <w:rsid w:val="726409BB"/>
    <w:rsid w:val="726B209C"/>
    <w:rsid w:val="727B05E0"/>
    <w:rsid w:val="727E25B9"/>
    <w:rsid w:val="728359ED"/>
    <w:rsid w:val="72B15315"/>
    <w:rsid w:val="72BA219A"/>
    <w:rsid w:val="72C16BA2"/>
    <w:rsid w:val="72D11E2A"/>
    <w:rsid w:val="72FD602B"/>
    <w:rsid w:val="7307429B"/>
    <w:rsid w:val="730D7874"/>
    <w:rsid w:val="731B18FD"/>
    <w:rsid w:val="73286331"/>
    <w:rsid w:val="733650F3"/>
    <w:rsid w:val="734170A4"/>
    <w:rsid w:val="734819AA"/>
    <w:rsid w:val="73571248"/>
    <w:rsid w:val="735B709C"/>
    <w:rsid w:val="736235AF"/>
    <w:rsid w:val="7365692E"/>
    <w:rsid w:val="73686F64"/>
    <w:rsid w:val="7375407B"/>
    <w:rsid w:val="737A5476"/>
    <w:rsid w:val="737B7A84"/>
    <w:rsid w:val="739A794A"/>
    <w:rsid w:val="73AD712E"/>
    <w:rsid w:val="73AF4D80"/>
    <w:rsid w:val="73B132F9"/>
    <w:rsid w:val="73B3672D"/>
    <w:rsid w:val="73D0546D"/>
    <w:rsid w:val="73DE69CF"/>
    <w:rsid w:val="73F37985"/>
    <w:rsid w:val="73F570AF"/>
    <w:rsid w:val="74043A33"/>
    <w:rsid w:val="740865C8"/>
    <w:rsid w:val="74156C0C"/>
    <w:rsid w:val="741951E7"/>
    <w:rsid w:val="74462A28"/>
    <w:rsid w:val="7448226F"/>
    <w:rsid w:val="74573BED"/>
    <w:rsid w:val="74574577"/>
    <w:rsid w:val="74591784"/>
    <w:rsid w:val="748059D1"/>
    <w:rsid w:val="74ED2443"/>
    <w:rsid w:val="74FE6230"/>
    <w:rsid w:val="750D5EEB"/>
    <w:rsid w:val="75140F3D"/>
    <w:rsid w:val="75170AFD"/>
    <w:rsid w:val="751C6875"/>
    <w:rsid w:val="75201B39"/>
    <w:rsid w:val="75277613"/>
    <w:rsid w:val="752E285A"/>
    <w:rsid w:val="753603A4"/>
    <w:rsid w:val="754670CC"/>
    <w:rsid w:val="754C76A7"/>
    <w:rsid w:val="755E741F"/>
    <w:rsid w:val="7568648A"/>
    <w:rsid w:val="75705B14"/>
    <w:rsid w:val="75792A23"/>
    <w:rsid w:val="75795A4A"/>
    <w:rsid w:val="757A3FD5"/>
    <w:rsid w:val="75810FD3"/>
    <w:rsid w:val="7585662E"/>
    <w:rsid w:val="758A6127"/>
    <w:rsid w:val="758B11E8"/>
    <w:rsid w:val="75933300"/>
    <w:rsid w:val="759F6514"/>
    <w:rsid w:val="75A10333"/>
    <w:rsid w:val="75D256C3"/>
    <w:rsid w:val="76274BEC"/>
    <w:rsid w:val="762A1D4B"/>
    <w:rsid w:val="76301A6D"/>
    <w:rsid w:val="7653197B"/>
    <w:rsid w:val="765668E1"/>
    <w:rsid w:val="766C565B"/>
    <w:rsid w:val="768009EE"/>
    <w:rsid w:val="76872BA8"/>
    <w:rsid w:val="768E1D0F"/>
    <w:rsid w:val="769470E1"/>
    <w:rsid w:val="76970420"/>
    <w:rsid w:val="769C61FB"/>
    <w:rsid w:val="76B3749C"/>
    <w:rsid w:val="76C06244"/>
    <w:rsid w:val="76D77001"/>
    <w:rsid w:val="770E1AB4"/>
    <w:rsid w:val="771435A7"/>
    <w:rsid w:val="772E0594"/>
    <w:rsid w:val="77344D7E"/>
    <w:rsid w:val="77350F76"/>
    <w:rsid w:val="77453A3C"/>
    <w:rsid w:val="77514274"/>
    <w:rsid w:val="77522462"/>
    <w:rsid w:val="77553269"/>
    <w:rsid w:val="77911EB3"/>
    <w:rsid w:val="779409A3"/>
    <w:rsid w:val="77AE5A86"/>
    <w:rsid w:val="77E2122B"/>
    <w:rsid w:val="77E27F2F"/>
    <w:rsid w:val="780472F2"/>
    <w:rsid w:val="780C1A51"/>
    <w:rsid w:val="781606B8"/>
    <w:rsid w:val="78202A18"/>
    <w:rsid w:val="785715FC"/>
    <w:rsid w:val="78603397"/>
    <w:rsid w:val="78613FFB"/>
    <w:rsid w:val="78890633"/>
    <w:rsid w:val="78891893"/>
    <w:rsid w:val="78967D96"/>
    <w:rsid w:val="789B3169"/>
    <w:rsid w:val="78AF55C1"/>
    <w:rsid w:val="78AF5AF2"/>
    <w:rsid w:val="78C00AD3"/>
    <w:rsid w:val="78C61A14"/>
    <w:rsid w:val="78ED1BF7"/>
    <w:rsid w:val="79092014"/>
    <w:rsid w:val="79173B00"/>
    <w:rsid w:val="792A6D2A"/>
    <w:rsid w:val="792E5ADB"/>
    <w:rsid w:val="794557A9"/>
    <w:rsid w:val="79705630"/>
    <w:rsid w:val="79873139"/>
    <w:rsid w:val="798965CA"/>
    <w:rsid w:val="798D4757"/>
    <w:rsid w:val="79952E29"/>
    <w:rsid w:val="79D64A3B"/>
    <w:rsid w:val="79FD5DD2"/>
    <w:rsid w:val="7A0610DE"/>
    <w:rsid w:val="7A0647D8"/>
    <w:rsid w:val="7A097468"/>
    <w:rsid w:val="7A160A1A"/>
    <w:rsid w:val="7A1A184A"/>
    <w:rsid w:val="7A1E42FB"/>
    <w:rsid w:val="7A2C2328"/>
    <w:rsid w:val="7A324B4C"/>
    <w:rsid w:val="7A416389"/>
    <w:rsid w:val="7A435E4B"/>
    <w:rsid w:val="7A460BF1"/>
    <w:rsid w:val="7A5B7A74"/>
    <w:rsid w:val="7A64182E"/>
    <w:rsid w:val="7A656E5D"/>
    <w:rsid w:val="7A835632"/>
    <w:rsid w:val="7A8F18AA"/>
    <w:rsid w:val="7A9D6FB6"/>
    <w:rsid w:val="7AAB02D3"/>
    <w:rsid w:val="7AAE5BF8"/>
    <w:rsid w:val="7AE978BC"/>
    <w:rsid w:val="7AF02F1C"/>
    <w:rsid w:val="7AF46D27"/>
    <w:rsid w:val="7B02288E"/>
    <w:rsid w:val="7B1A0FFD"/>
    <w:rsid w:val="7B461910"/>
    <w:rsid w:val="7B47526C"/>
    <w:rsid w:val="7B4B685B"/>
    <w:rsid w:val="7B4C7AB2"/>
    <w:rsid w:val="7B5A5696"/>
    <w:rsid w:val="7B5E68C4"/>
    <w:rsid w:val="7B6F1621"/>
    <w:rsid w:val="7B840C50"/>
    <w:rsid w:val="7B8F385C"/>
    <w:rsid w:val="7BAB501C"/>
    <w:rsid w:val="7BDC27E3"/>
    <w:rsid w:val="7BDD1298"/>
    <w:rsid w:val="7BF817F1"/>
    <w:rsid w:val="7C155045"/>
    <w:rsid w:val="7C210D5A"/>
    <w:rsid w:val="7C2F18E8"/>
    <w:rsid w:val="7C306AE4"/>
    <w:rsid w:val="7C363912"/>
    <w:rsid w:val="7C46181B"/>
    <w:rsid w:val="7C5F185A"/>
    <w:rsid w:val="7C6F32BC"/>
    <w:rsid w:val="7C706F97"/>
    <w:rsid w:val="7C717140"/>
    <w:rsid w:val="7C7741EF"/>
    <w:rsid w:val="7C8E7766"/>
    <w:rsid w:val="7C927A54"/>
    <w:rsid w:val="7C952014"/>
    <w:rsid w:val="7C9B1CB6"/>
    <w:rsid w:val="7CB44591"/>
    <w:rsid w:val="7CB55BBE"/>
    <w:rsid w:val="7CDA6256"/>
    <w:rsid w:val="7CF95A70"/>
    <w:rsid w:val="7CFD3973"/>
    <w:rsid w:val="7D0D6532"/>
    <w:rsid w:val="7D160A41"/>
    <w:rsid w:val="7D1F2A20"/>
    <w:rsid w:val="7D221505"/>
    <w:rsid w:val="7D4B696B"/>
    <w:rsid w:val="7D4C373B"/>
    <w:rsid w:val="7D545EEF"/>
    <w:rsid w:val="7D742375"/>
    <w:rsid w:val="7D795622"/>
    <w:rsid w:val="7D843D8A"/>
    <w:rsid w:val="7DA73440"/>
    <w:rsid w:val="7DB42F63"/>
    <w:rsid w:val="7DB76FA7"/>
    <w:rsid w:val="7DBE0DB7"/>
    <w:rsid w:val="7DBF65FF"/>
    <w:rsid w:val="7DE436F3"/>
    <w:rsid w:val="7E0A40CE"/>
    <w:rsid w:val="7E0E695D"/>
    <w:rsid w:val="7E216A71"/>
    <w:rsid w:val="7E237C07"/>
    <w:rsid w:val="7E2A1DA8"/>
    <w:rsid w:val="7E2D130F"/>
    <w:rsid w:val="7E364C70"/>
    <w:rsid w:val="7E4C55B7"/>
    <w:rsid w:val="7E5754B0"/>
    <w:rsid w:val="7E6165DE"/>
    <w:rsid w:val="7E6467DB"/>
    <w:rsid w:val="7E841CD2"/>
    <w:rsid w:val="7EA313D0"/>
    <w:rsid w:val="7EC65C47"/>
    <w:rsid w:val="7EC759DF"/>
    <w:rsid w:val="7ED337C5"/>
    <w:rsid w:val="7EE06F82"/>
    <w:rsid w:val="7EED480C"/>
    <w:rsid w:val="7EF464A7"/>
    <w:rsid w:val="7F1C00C4"/>
    <w:rsid w:val="7F26759E"/>
    <w:rsid w:val="7F296979"/>
    <w:rsid w:val="7F2C0681"/>
    <w:rsid w:val="7F3A5A11"/>
    <w:rsid w:val="7F43222E"/>
    <w:rsid w:val="7F59789B"/>
    <w:rsid w:val="7F5C0A0F"/>
    <w:rsid w:val="7F923F8E"/>
    <w:rsid w:val="7F97111B"/>
    <w:rsid w:val="7FA612A8"/>
    <w:rsid w:val="7FAF34E2"/>
    <w:rsid w:val="7FAF4BA7"/>
    <w:rsid w:val="7FE1743E"/>
    <w:rsid w:val="7FE2684A"/>
    <w:rsid w:val="7FF62FE7"/>
    <w:rsid w:val="7FFA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qFormat="1" w:unhideWhenUsed="0" w:uiPriority="67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5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ascii="Times New Roman" w:hAnsi="Times New Roman" w:eastAsia="time"/>
      <w:iCs/>
      <w:kern w:val="0"/>
      <w:sz w:val="28"/>
      <w:szCs w:val="28"/>
    </w:rPr>
  </w:style>
  <w:style w:type="paragraph" w:styleId="4">
    <w:name w:val="heading 3"/>
    <w:basedOn w:val="1"/>
    <w:next w:val="1"/>
    <w:link w:val="60"/>
    <w:qFormat/>
    <w:uiPriority w:val="0"/>
    <w:pPr>
      <w:outlineLvl w:val="2"/>
    </w:pPr>
    <w:rPr>
      <w:i/>
      <w:sz w:val="26"/>
      <w:szCs w:val="26"/>
    </w:rPr>
  </w:style>
  <w:style w:type="paragraph" w:styleId="5">
    <w:name w:val="heading 4"/>
    <w:basedOn w:val="4"/>
    <w:next w:val="1"/>
    <w:link w:val="61"/>
    <w:qFormat/>
    <w:uiPriority w:val="0"/>
    <w:pPr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2"/>
    <w:qFormat/>
    <w:uiPriority w:val="0"/>
    <w:pPr>
      <w:outlineLvl w:val="4"/>
    </w:pPr>
    <w:rPr>
      <w:i w:val="0"/>
      <w:iCs/>
      <w:sz w:val="26"/>
      <w:szCs w:val="26"/>
    </w:rPr>
  </w:style>
  <w:style w:type="paragraph" w:styleId="7">
    <w:name w:val="heading 6"/>
    <w:basedOn w:val="8"/>
    <w:next w:val="1"/>
    <w:link w:val="63"/>
    <w:qFormat/>
    <w:uiPriority w:val="0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9">
    <w:name w:val="heading 7"/>
    <w:basedOn w:val="8"/>
    <w:next w:val="1"/>
    <w:link w:val="64"/>
    <w:qFormat/>
    <w:uiPriority w:val="0"/>
    <w:pPr>
      <w:numPr>
        <w:ilvl w:val="6"/>
        <w:numId w:val="1"/>
      </w:numPr>
      <w:outlineLvl w:val="6"/>
    </w:pPr>
    <w:rPr>
      <w:i/>
      <w:iCs w:val="0"/>
      <w:sz w:val="24"/>
      <w:szCs w:val="24"/>
    </w:rPr>
  </w:style>
  <w:style w:type="paragraph" w:styleId="10">
    <w:name w:val="heading 8"/>
    <w:basedOn w:val="2"/>
    <w:next w:val="1"/>
    <w:link w:val="65"/>
    <w:qFormat/>
    <w:uiPriority w:val="0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6"/>
    <w:qFormat/>
    <w:uiPriority w:val="0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6"/>
    <w:qFormat/>
    <w:uiPriority w:val="0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0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09"/>
    <w:qFormat/>
    <w:uiPriority w:val="0"/>
  </w:style>
  <w:style w:type="paragraph" w:styleId="31">
    <w:name w:val="Body Text 3"/>
    <w:basedOn w:val="1"/>
    <w:link w:val="105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4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1"/>
    <w:semiHidden/>
    <w:qFormat/>
    <w:uiPriority w:val="99"/>
    <w:rPr>
      <w:sz w:val="16"/>
    </w:rPr>
  </w:style>
  <w:style w:type="paragraph" w:styleId="37">
    <w:name w:val="footer"/>
    <w:basedOn w:val="1"/>
    <w:link w:val="101"/>
    <w:qFormat/>
    <w:uiPriority w:val="99"/>
    <w:pPr>
      <w:jc w:val="center"/>
    </w:pPr>
  </w:style>
  <w:style w:type="paragraph" w:styleId="38">
    <w:name w:val="header"/>
    <w:basedOn w:val="1"/>
    <w:link w:val="123"/>
    <w:qFormat/>
    <w:uiPriority w:val="9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6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1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5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0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page number"/>
    <w:qFormat/>
    <w:uiPriority w:val="99"/>
    <w:rPr>
      <w:rFonts w:cs="Times New Roman"/>
    </w:rPr>
  </w:style>
  <w:style w:type="character" w:styleId="55">
    <w:name w:val="Hyperlink"/>
    <w:unhideWhenUsed/>
    <w:qFormat/>
    <w:locked/>
    <w:uiPriority w:val="99"/>
    <w:rPr>
      <w:color w:val="0000FF"/>
      <w:u w:val="single"/>
    </w:rPr>
  </w:style>
  <w:style w:type="character" w:styleId="56">
    <w:name w:val="annotation reference"/>
    <w:qFormat/>
    <w:uiPriority w:val="0"/>
    <w:rPr>
      <w:rFonts w:cs="Times New Roman"/>
      <w:sz w:val="16"/>
      <w:szCs w:val="16"/>
    </w:rPr>
  </w:style>
  <w:style w:type="character" w:styleId="57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8">
    <w:name w:val="标题 1 字符"/>
    <w:link w:val="2"/>
    <w:qFormat/>
    <w:locked/>
    <w:uiPriority w:val="0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59">
    <w:name w:val="标题 2 字符"/>
    <w:link w:val="3"/>
    <w:qFormat/>
    <w:locked/>
    <w:uiPriority w:val="0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60">
    <w:name w:val="标题 3 字符"/>
    <w:link w:val="4"/>
    <w:qFormat/>
    <w:locked/>
    <w:uiPriority w:val="0"/>
    <w:rPr>
      <w:rFonts w:eastAsia="time"/>
      <w:b/>
      <w:bCs/>
      <w:i/>
      <w:sz w:val="26"/>
      <w:szCs w:val="26"/>
      <w:lang w:val="en-GB" w:eastAsia="ja-JP"/>
    </w:rPr>
  </w:style>
  <w:style w:type="character" w:customStyle="1" w:styleId="61">
    <w:name w:val="标题 4 字符"/>
    <w:link w:val="5"/>
    <w:qFormat/>
    <w:locked/>
    <w:uiPriority w:val="0"/>
    <w:rPr>
      <w:rFonts w:ascii="Calibri" w:hAnsi="Calibri" w:eastAsia="time"/>
      <w:b/>
      <w:bCs/>
      <w:i/>
      <w:sz w:val="28"/>
      <w:szCs w:val="28"/>
      <w:lang w:val="en-GB" w:eastAsia="ja-JP"/>
    </w:rPr>
  </w:style>
  <w:style w:type="character" w:customStyle="1" w:styleId="62">
    <w:name w:val="标题 5 字符"/>
    <w:link w:val="6"/>
    <w:qFormat/>
    <w:locked/>
    <w:uiPriority w:val="0"/>
    <w:rPr>
      <w:rFonts w:ascii="Calibri" w:hAnsi="Calibri" w:eastAsia="time"/>
      <w:b/>
      <w:bCs/>
      <w:iCs/>
      <w:sz w:val="26"/>
      <w:szCs w:val="26"/>
      <w:lang w:val="en-GB" w:eastAsia="ja-JP"/>
    </w:rPr>
  </w:style>
  <w:style w:type="character" w:customStyle="1" w:styleId="63">
    <w:name w:val="标题 6 字符"/>
    <w:link w:val="7"/>
    <w:qFormat/>
    <w:locked/>
    <w:uiPriority w:val="0"/>
    <w:rPr>
      <w:rFonts w:ascii="Calibri" w:hAnsi="Calibri" w:eastAsia="time"/>
      <w:b/>
      <w:bCs/>
      <w:i/>
      <w:lang w:val="en-GB" w:eastAsia="ja-JP"/>
    </w:rPr>
  </w:style>
  <w:style w:type="character" w:customStyle="1" w:styleId="64">
    <w:name w:val="标题 7 字符"/>
    <w:link w:val="9"/>
    <w:qFormat/>
    <w:locked/>
    <w:uiPriority w:val="0"/>
    <w:rPr>
      <w:rFonts w:ascii="Calibri" w:hAnsi="Calibri" w:eastAsia="time"/>
      <w:i/>
      <w:sz w:val="24"/>
      <w:szCs w:val="24"/>
      <w:lang w:val="en-GB" w:eastAsia="ja-JP"/>
    </w:rPr>
  </w:style>
  <w:style w:type="character" w:customStyle="1" w:styleId="65">
    <w:name w:val="标题 8 字符"/>
    <w:link w:val="10"/>
    <w:qFormat/>
    <w:locked/>
    <w:uiPriority w:val="0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6">
    <w:name w:val="标题 9 字符"/>
    <w:link w:val="11"/>
    <w:qFormat/>
    <w:locked/>
    <w:uiPriority w:val="0"/>
    <w:rPr>
      <w:rFonts w:ascii="Cambria" w:hAnsi="Cambria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69">
    <w:name w:val="TT"/>
    <w:basedOn w:val="2"/>
    <w:next w:val="1"/>
    <w:qFormat/>
    <w:uiPriority w:val="99"/>
    <w:pPr>
      <w:outlineLvl w:val="9"/>
    </w:pPr>
  </w:style>
  <w:style w:type="character" w:customStyle="1" w:styleId="70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1">
    <w:name w:val="脚注文本 字符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2">
    <w:name w:val="TAH"/>
    <w:basedOn w:val="73"/>
    <w:link w:val="128"/>
    <w:qFormat/>
    <w:uiPriority w:val="0"/>
    <w:rPr>
      <w:b/>
    </w:rPr>
  </w:style>
  <w:style w:type="paragraph" w:customStyle="1" w:styleId="73">
    <w:name w:val="TAC"/>
    <w:basedOn w:val="74"/>
    <w:link w:val="124"/>
    <w:qFormat/>
    <w:uiPriority w:val="0"/>
    <w:pPr>
      <w:jc w:val="center"/>
    </w:pPr>
  </w:style>
  <w:style w:type="paragraph" w:customStyle="1" w:styleId="74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75">
    <w:name w:val="TF"/>
    <w:basedOn w:val="76"/>
    <w:qFormat/>
    <w:uiPriority w:val="99"/>
    <w:pPr>
      <w:keepNext w:val="0"/>
      <w:spacing w:before="0" w:after="240"/>
    </w:pPr>
  </w:style>
  <w:style w:type="paragraph" w:customStyle="1" w:styleId="76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NO"/>
    <w:basedOn w:val="1"/>
    <w:qFormat/>
    <w:uiPriority w:val="99"/>
    <w:pPr>
      <w:keepLines/>
      <w:ind w:left="1135" w:hanging="851"/>
    </w:pPr>
  </w:style>
  <w:style w:type="paragraph" w:customStyle="1" w:styleId="78">
    <w:name w:val="EX"/>
    <w:basedOn w:val="1"/>
    <w:qFormat/>
    <w:uiPriority w:val="99"/>
    <w:pPr>
      <w:keepLines/>
      <w:ind w:left="1702" w:hanging="1418"/>
    </w:pPr>
  </w:style>
  <w:style w:type="paragraph" w:customStyle="1" w:styleId="79">
    <w:name w:val="FP"/>
    <w:basedOn w:val="1"/>
    <w:qFormat/>
    <w:uiPriority w:val="99"/>
    <w:pPr>
      <w:spacing w:after="0"/>
    </w:pPr>
  </w:style>
  <w:style w:type="paragraph" w:customStyle="1" w:styleId="80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1">
    <w:name w:val="NW"/>
    <w:basedOn w:val="77"/>
    <w:qFormat/>
    <w:uiPriority w:val="99"/>
    <w:pPr>
      <w:spacing w:after="0"/>
    </w:pPr>
  </w:style>
  <w:style w:type="paragraph" w:customStyle="1" w:styleId="82">
    <w:name w:val="EW"/>
    <w:basedOn w:val="78"/>
    <w:qFormat/>
    <w:uiPriority w:val="99"/>
    <w:pPr>
      <w:spacing w:after="0"/>
    </w:pPr>
  </w:style>
  <w:style w:type="paragraph" w:customStyle="1" w:styleId="8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NF"/>
    <w:basedOn w:val="77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5">
    <w:name w:val="PL"/>
    <w:link w:val="1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6">
    <w:name w:val="TAR"/>
    <w:basedOn w:val="74"/>
    <w:qFormat/>
    <w:uiPriority w:val="99"/>
    <w:pPr>
      <w:jc w:val="right"/>
    </w:pPr>
  </w:style>
  <w:style w:type="paragraph" w:customStyle="1" w:styleId="87">
    <w:name w:val="TAN"/>
    <w:basedOn w:val="74"/>
    <w:qFormat/>
    <w:uiPriority w:val="99"/>
    <w:pPr>
      <w:ind w:left="851" w:hanging="851"/>
    </w:pPr>
  </w:style>
  <w:style w:type="paragraph" w:customStyle="1" w:styleId="88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89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0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1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2">
    <w:name w:val="ZV"/>
    <w:basedOn w:val="91"/>
    <w:qFormat/>
    <w:uiPriority w:val="99"/>
    <w:pPr>
      <w:framePr w:y="16161"/>
    </w:pPr>
  </w:style>
  <w:style w:type="character" w:customStyle="1" w:styleId="93">
    <w:name w:val="ZGSM"/>
    <w:qFormat/>
    <w:uiPriority w:val="99"/>
  </w:style>
  <w:style w:type="paragraph" w:customStyle="1" w:styleId="9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5">
    <w:name w:val="Editor's Note"/>
    <w:basedOn w:val="77"/>
    <w:qFormat/>
    <w:uiPriority w:val="99"/>
    <w:rPr>
      <w:color w:val="FF0000"/>
    </w:rPr>
  </w:style>
  <w:style w:type="paragraph" w:customStyle="1" w:styleId="96">
    <w:name w:val="B1"/>
    <w:basedOn w:val="14"/>
    <w:link w:val="139"/>
    <w:qFormat/>
    <w:uiPriority w:val="0"/>
  </w:style>
  <w:style w:type="paragraph" w:customStyle="1" w:styleId="97">
    <w:name w:val="B2"/>
    <w:basedOn w:val="13"/>
    <w:link w:val="143"/>
    <w:qFormat/>
    <w:uiPriority w:val="0"/>
  </w:style>
  <w:style w:type="paragraph" w:customStyle="1" w:styleId="98">
    <w:name w:val="B3"/>
    <w:basedOn w:val="12"/>
    <w:qFormat/>
    <w:uiPriority w:val="99"/>
  </w:style>
  <w:style w:type="paragraph" w:customStyle="1" w:styleId="99">
    <w:name w:val="B4"/>
    <w:basedOn w:val="42"/>
    <w:qFormat/>
    <w:uiPriority w:val="99"/>
  </w:style>
  <w:style w:type="paragraph" w:customStyle="1" w:styleId="100">
    <w:name w:val="B5"/>
    <w:basedOn w:val="41"/>
    <w:qFormat/>
    <w:uiPriority w:val="99"/>
  </w:style>
  <w:style w:type="character" w:customStyle="1" w:styleId="101">
    <w:name w:val="页脚 字符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2">
    <w:name w:val="ZTD"/>
    <w:basedOn w:val="89"/>
    <w:qFormat/>
    <w:uiPriority w:val="99"/>
    <w:pPr>
      <w:framePr w:hRule="auto" w:y="852"/>
    </w:pPr>
    <w:rPr>
      <w:i w:val="0"/>
      <w:sz w:val="40"/>
    </w:rPr>
  </w:style>
  <w:style w:type="paragraph" w:customStyle="1" w:styleId="10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4">
    <w:name w:val="正文文本 字符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5">
    <w:name w:val="正文文本 3 字符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6">
    <w:name w:val="题注 字符"/>
    <w:link w:val="28"/>
    <w:qFormat/>
    <w:locked/>
    <w:uiPriority w:val="0"/>
    <w:rPr>
      <w:rFonts w:cs="Times New Roman"/>
      <w:b/>
      <w:lang w:val="en-GB" w:eastAsia="en-US" w:bidi="ar-SA"/>
    </w:rPr>
  </w:style>
  <w:style w:type="paragraph" w:customStyle="1" w:styleId="107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08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09">
    <w:name w:val="批注文字 字符1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0">
    <w:name w:val="批注主题 字符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1">
    <w:name w:val="批注框文本 字符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2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3">
    <w:name w:val="11 BodyText"/>
    <w:basedOn w:val="1"/>
    <w:link w:val="115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4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5">
    <w:name w:val="11 BodyText Char"/>
    <w:link w:val="113"/>
    <w:qFormat/>
    <w:locked/>
    <w:uiPriority w:val="99"/>
    <w:rPr>
      <w:rFonts w:cs="Times New Roman"/>
      <w:sz w:val="22"/>
      <w:lang w:eastAsia="en-US"/>
    </w:rPr>
  </w:style>
  <w:style w:type="character" w:customStyle="1" w:styleId="116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19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0">
    <w:name w:val="文档结构图 字符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1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2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3">
    <w:name w:val="页眉 字符"/>
    <w:link w:val="38"/>
    <w:qFormat/>
    <w:locked/>
    <w:uiPriority w:val="99"/>
    <w:rPr>
      <w:rFonts w:ascii="Arial" w:hAnsi="Arial" w:cs="Times New Roman"/>
      <w:b/>
      <w:sz w:val="18"/>
      <w:lang w:val="en-US" w:eastAsia="ja-JP" w:bidi="ar-SA"/>
    </w:rPr>
  </w:style>
  <w:style w:type="character" w:customStyle="1" w:styleId="124">
    <w:name w:val="TAC Char"/>
    <w:link w:val="73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5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7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28">
    <w:name w:val="TAH Car"/>
    <w:link w:val="72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29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0">
    <w:name w:val="中等深浅网格 1 - 强调文字颜色 21"/>
    <w:basedOn w:val="1"/>
    <w:link w:val="131"/>
    <w:qFormat/>
    <w:uiPriority w:val="34"/>
    <w:pPr>
      <w:ind w:firstLine="420" w:firstLineChars="200"/>
    </w:pPr>
  </w:style>
  <w:style w:type="character" w:customStyle="1" w:styleId="131">
    <w:name w:val="中等深浅网格 1 - 强调文字颜色 2 Char"/>
    <w:link w:val="130"/>
    <w:qFormat/>
    <w:uiPriority w:val="34"/>
    <w:rPr>
      <w:rFonts w:ascii="Times New Roman" w:hAnsi="Times New Roman"/>
      <w:lang w:val="en-GB" w:eastAsia="ja-JP"/>
    </w:rPr>
  </w:style>
  <w:style w:type="paragraph" w:customStyle="1" w:styleId="132">
    <w:name w:val="修订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4">
    <w:name w:val="列出段落 字符"/>
    <w:link w:val="133"/>
    <w:qFormat/>
    <w:uiPriority w:val="34"/>
    <w:rPr>
      <w:rFonts w:ascii="Times" w:hAnsi="Times" w:eastAsia="Batang"/>
      <w:szCs w:val="24"/>
      <w:lang w:val="en-GB"/>
    </w:rPr>
  </w:style>
  <w:style w:type="paragraph" w:customStyle="1" w:styleId="135">
    <w:name w:val="3GPP Normal Text"/>
    <w:basedOn w:val="32"/>
    <w:link w:val="136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6">
    <w:name w:val="3GPP Normal Text Char"/>
    <w:link w:val="135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7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38">
    <w:name w:val="TH Char"/>
    <w:link w:val="76"/>
    <w:qFormat/>
    <w:uiPriority w:val="0"/>
    <w:rPr>
      <w:rFonts w:ascii="Arial" w:hAnsi="Arial"/>
      <w:b/>
      <w:lang w:val="en-GB" w:eastAsia="ja-JP"/>
    </w:rPr>
  </w:style>
  <w:style w:type="character" w:customStyle="1" w:styleId="139">
    <w:name w:val="B1 Zchn"/>
    <w:link w:val="96"/>
    <w:qFormat/>
    <w:uiPriority w:val="0"/>
    <w:rPr>
      <w:rFonts w:ascii="Times New Roman" w:hAnsi="Times New Roman"/>
      <w:lang w:val="en-GB" w:eastAsia="ja-JP"/>
    </w:rPr>
  </w:style>
  <w:style w:type="character" w:customStyle="1" w:styleId="140">
    <w:name w:val="PL Char"/>
    <w:link w:val="85"/>
    <w:qFormat/>
    <w:uiPriority w:val="0"/>
    <w:rPr>
      <w:rFonts w:ascii="Courier New" w:hAnsi="Courier New"/>
      <w:sz w:val="16"/>
      <w:lang w:eastAsia="ja-JP"/>
    </w:rPr>
  </w:style>
  <w:style w:type="character" w:customStyle="1" w:styleId="141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2">
    <w:name w:val="批注文字 字符"/>
    <w:semiHidden/>
    <w:qFormat/>
    <w:uiPriority w:val="0"/>
    <w:rPr>
      <w:rFonts w:eastAsia="仿宋_GB2312"/>
      <w:kern w:val="2"/>
      <w:sz w:val="24"/>
      <w:szCs w:val="24"/>
    </w:rPr>
  </w:style>
  <w:style w:type="character" w:customStyle="1" w:styleId="143">
    <w:name w:val="B2 Char"/>
    <w:link w:val="97"/>
    <w:qFormat/>
    <w:uiPriority w:val="0"/>
    <w:rPr>
      <w:rFonts w:ascii="Times New Roman" w:hAnsi="Times New Roman"/>
      <w:lang w:val="en-GB" w:eastAsia="ja-JP"/>
    </w:rPr>
  </w:style>
  <w:style w:type="paragraph" w:customStyle="1" w:styleId="144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5">
    <w:name w:val="标题 字符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6">
    <w:name w:val="副标题 字符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7">
    <w:name w:val="Doc-text2"/>
    <w:basedOn w:val="1"/>
    <w:link w:val="14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8">
    <w:name w:val="Doc-text2 Char"/>
    <w:link w:val="14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9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0">
    <w:name w:val="样式1"/>
    <w:basedOn w:val="4"/>
    <w:link w:val="151"/>
    <w:qFormat/>
    <w:uiPriority w:val="0"/>
    <w:rPr>
      <w:lang w:eastAsia="zh-CN"/>
    </w:rPr>
  </w:style>
  <w:style w:type="character" w:customStyle="1" w:styleId="151">
    <w:name w:val="样式1 Char"/>
    <w:basedOn w:val="60"/>
    <w:link w:val="150"/>
    <w:qFormat/>
    <w:uiPriority w:val="0"/>
    <w:rPr>
      <w:rFonts w:eastAsia="time"/>
      <w:sz w:val="26"/>
      <w:szCs w:val="26"/>
      <w:lang w:val="en-GB" w:eastAsia="ja-JP"/>
    </w:rPr>
  </w:style>
  <w:style w:type="table" w:customStyle="1" w:styleId="152">
    <w:name w:val="无格式表格 41"/>
    <w:basedOn w:val="49"/>
    <w:qFormat/>
    <w:locked/>
    <w:uiPriority w:val="99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53">
    <w:name w:val="网格型浅色1"/>
    <w:basedOn w:val="49"/>
    <w:qFormat/>
    <w:locked/>
    <w:uiPriority w:val="99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4">
    <w:name w:val="网格型1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5">
    <w:name w:val="Placeholder Text"/>
    <w:basedOn w:val="53"/>
    <w:qFormat/>
    <w:uiPriority w:val="67"/>
    <w:rPr>
      <w:color w:val="808080"/>
    </w:rPr>
  </w:style>
  <w:style w:type="table" w:customStyle="1" w:styleId="156">
    <w:name w:val="网格型2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7">
    <w:name w:val="jlqj4b"/>
    <w:basedOn w:val="53"/>
    <w:qFormat/>
    <w:uiPriority w:val="0"/>
  </w:style>
  <w:style w:type="character" w:customStyle="1" w:styleId="158">
    <w:name w:val="fszzbb"/>
    <w:basedOn w:val="53"/>
    <w:qFormat/>
    <w:uiPriority w:val="0"/>
  </w:style>
  <w:style w:type="paragraph" w:customStyle="1" w:styleId="159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60">
    <w:name w:val="标题 4 字符2"/>
    <w:qFormat/>
    <w:uiPriority w:val="9"/>
    <w:rPr>
      <w:rFonts w:ascii="Arial" w:hAnsi="Arial" w:eastAsia="Batang"/>
      <w:b/>
      <w:bCs/>
      <w:i/>
      <w:szCs w:val="26"/>
      <w:lang w:val="en-GB"/>
    </w:rPr>
  </w:style>
  <w:style w:type="paragraph" w:customStyle="1" w:styleId="16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62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6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64">
    <w:name w:val="0 Main text"/>
    <w:basedOn w:val="1"/>
    <w:qFormat/>
    <w:uiPriority w:val="0"/>
    <w:pPr>
      <w:jc w:val="both"/>
    </w:pPr>
    <w:rPr>
      <w:rFonts w:eastAsia="Malgun Gothic"/>
    </w:rPr>
  </w:style>
  <w:style w:type="paragraph" w:customStyle="1" w:styleId="165">
    <w:name w:val="列表段落1"/>
    <w:basedOn w:val="1"/>
    <w:qFormat/>
    <w:uiPriority w:val="34"/>
    <w:pPr>
      <w:ind w:left="840" w:leftChars="400"/>
    </w:pPr>
    <w:rPr>
      <w:lang w:eastAsia="zh-CN"/>
    </w:rPr>
  </w:style>
  <w:style w:type="paragraph" w:customStyle="1" w:styleId="166">
    <w:name w:val="목록 단락1"/>
    <w:basedOn w:val="1"/>
    <w:qFormat/>
    <w:uiPriority w:val="34"/>
    <w:pPr>
      <w:spacing w:after="160"/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316A7-0325-491E-8FF6-734145F259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2</Pages>
  <Words>975</Words>
  <Characters>5060</Characters>
  <Lines>255</Lines>
  <Paragraphs>71</Paragraphs>
  <TotalTime>4</TotalTime>
  <ScaleCrop>false</ScaleCrop>
  <LinksUpToDate>false</LinksUpToDate>
  <CharactersWithSpaces>5999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2024-11-04T08:19:00Z</dcterms:created>
  <dc:creator>CMCC</dc:creator>
  <cp:keywords>ESA, style sheet, Winword</cp:keywords>
  <cp:lastModifiedBy>乐天</cp:lastModifiedBy>
  <cp:lastPrinted>2021-11-04T10:32:00Z</cp:lastPrinted>
  <dcterms:modified xsi:type="dcterms:W3CDTF">2025-08-15T03:44:37Z</dcterms:modified>
  <dc:subject>Word for Windows 6.x &amp; 95+</dc:subject>
  <dc:title>ETSI stylesheet (v.7.0)</dc:title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2052-12.1.0.22089</vt:lpwstr>
  </property>
  <property fmtid="{D5CDD505-2E9C-101B-9397-08002B2CF9AE}" pid="4" name="ICV">
    <vt:lpwstr>063BC94AEAC349CAB8BD27212CEFBA47</vt:lpwstr>
  </property>
  <property fmtid="{D5CDD505-2E9C-101B-9397-08002B2CF9AE}" pid="5" name="KSOTemplateDocerSaveRecord">
    <vt:lpwstr>eyJoZGlkIjoiMzlkZTFlMmYxM2JjMjQxZWFiZDA3MGRkMmM4MTBlMDIiLCJ1c2VySWQiOiIxNzIzMjczMjkwIn0=</vt:lpwstr>
  </property>
</Properties>
</file>