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0ADB" w14:textId="4C7B424A" w:rsidR="00BA4C7A" w:rsidRPr="003161EF" w:rsidRDefault="00FA4F91" w:rsidP="004C4CF2">
      <w:pPr>
        <w:pStyle w:val="TdocHeader2"/>
        <w:adjustRightInd w:val="0"/>
        <w:snapToGrid w:val="0"/>
        <w:spacing w:before="0" w:after="0"/>
        <w:rPr>
          <w:rFonts w:ascii="Times New Roman" w:hAnsi="Times New Roman"/>
          <w:sz w:val="24"/>
          <w:szCs w:val="24"/>
          <w:lang w:val="en-US" w:eastAsia="zh-CN"/>
        </w:rPr>
      </w:pPr>
      <w:bookmarkStart w:id="0" w:name="_Hlk145670493"/>
      <w:r w:rsidRPr="003161EF">
        <w:rPr>
          <w:rFonts w:ascii="Times New Roman" w:hAnsi="Times New Roman"/>
          <w:sz w:val="24"/>
          <w:szCs w:val="24"/>
          <w:lang w:val="en-US"/>
        </w:rPr>
        <w:t>3GPP TSG RAN WG1 #</w:t>
      </w:r>
      <w:r w:rsidR="00F95D1C" w:rsidRPr="003161EF">
        <w:rPr>
          <w:rFonts w:ascii="Times New Roman" w:hAnsi="Times New Roman"/>
          <w:sz w:val="24"/>
          <w:szCs w:val="24"/>
          <w:lang w:val="en-US"/>
        </w:rPr>
        <w:t>1</w:t>
      </w:r>
      <w:r w:rsidR="00F95D1C">
        <w:rPr>
          <w:rFonts w:ascii="Times New Roman" w:hAnsi="Times New Roman" w:hint="eastAsia"/>
          <w:sz w:val="24"/>
          <w:szCs w:val="24"/>
          <w:lang w:val="en-US" w:eastAsia="zh-CN"/>
        </w:rPr>
        <w:t>21</w:t>
      </w:r>
      <w:r w:rsidR="00F95D1C">
        <w:rPr>
          <w:rFonts w:ascii="Times New Roman" w:hAnsi="Times New Roman"/>
          <w:sz w:val="24"/>
          <w:szCs w:val="24"/>
          <w:lang w:val="en-US"/>
        </w:rPr>
        <w:t xml:space="preserve">                                          </w:t>
      </w:r>
      <w:r w:rsidR="0029721C" w:rsidRPr="0029721C">
        <w:rPr>
          <w:rFonts w:ascii="Times New Roman" w:hAnsi="Times New Roman"/>
          <w:sz w:val="24"/>
          <w:szCs w:val="24"/>
          <w:lang w:val="en-US" w:eastAsia="zh-CN"/>
        </w:rPr>
        <w:t>R1-2503848</w:t>
      </w:r>
    </w:p>
    <w:p w14:paraId="7659B4F4" w14:textId="77777777" w:rsidR="00F95D1C" w:rsidRDefault="00F95D1C" w:rsidP="00F95D1C">
      <w:pPr>
        <w:pStyle w:val="TdocHeader2"/>
        <w:adjustRightInd w:val="0"/>
        <w:snapToGrid w:val="0"/>
        <w:spacing w:before="0" w:after="0" w:line="288" w:lineRule="auto"/>
        <w:rPr>
          <w:rFonts w:ascii="Times New Roman" w:hAnsi="Times New Roman"/>
          <w:bCs/>
          <w:kern w:val="2"/>
          <w:sz w:val="24"/>
          <w:szCs w:val="24"/>
          <w:lang w:val="en-US" w:eastAsia="en-US"/>
        </w:rPr>
      </w:pPr>
      <w:bookmarkStart w:id="1" w:name="OLE_LINK4"/>
      <w:bookmarkStart w:id="2" w:name="OLE_LINK3"/>
      <w:bookmarkEnd w:id="0"/>
      <w:r w:rsidRPr="00161C00">
        <w:rPr>
          <w:rFonts w:ascii="Times New Roman" w:hAnsi="Times New Roman"/>
          <w:bCs/>
          <w:kern w:val="2"/>
          <w:sz w:val="24"/>
          <w:szCs w:val="24"/>
          <w:lang w:val="en-US" w:eastAsia="en-US"/>
        </w:rPr>
        <w:t>St Julian's, Malta, 19 - 23 May, 2025</w:t>
      </w:r>
    </w:p>
    <w:p w14:paraId="6BC9123D" w14:textId="77777777" w:rsidR="00BA4C7A" w:rsidRDefault="00FA4F91" w:rsidP="004C4CF2">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1729759D" w:rsidR="00BA4C7A" w:rsidRDefault="00FA4F91" w:rsidP="004C4CF2">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FB048F" w:rsidRPr="00FB048F">
        <w:rPr>
          <w:rFonts w:ascii="Times New Roman" w:hAnsi="Times New Roman"/>
          <w:sz w:val="24"/>
          <w:szCs w:val="24"/>
          <w:lang w:val="en-US"/>
        </w:rPr>
        <w:t xml:space="preserve">Discussion on the </w:t>
      </w:r>
      <w:r w:rsidR="00797FA4">
        <w:rPr>
          <w:rFonts w:ascii="Times New Roman" w:hAnsi="Times New Roman" w:hint="eastAsia"/>
          <w:sz w:val="24"/>
          <w:szCs w:val="24"/>
          <w:lang w:val="en-US"/>
        </w:rPr>
        <w:t>IOT</w:t>
      </w:r>
      <w:r w:rsidR="00FB048F" w:rsidRPr="00FB048F">
        <w:rPr>
          <w:rFonts w:ascii="Times New Roman" w:hAnsi="Times New Roman"/>
          <w:sz w:val="24"/>
          <w:szCs w:val="24"/>
          <w:lang w:val="en-US"/>
        </w:rPr>
        <w:t>-NTN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719C16AD" w:rsidR="00BA4C7A" w:rsidRDefault="00FA4F91" w:rsidP="004C4CF2">
      <w:pPr>
        <w:pStyle w:val="TdocHeader2"/>
        <w:adjustRightInd w:val="0"/>
        <w:snapToGrid w:val="0"/>
        <w:spacing w:before="0" w:after="0"/>
        <w:rPr>
          <w:rFonts w:ascii="Times New Roman" w:hAnsi="Times New Roman"/>
          <w:sz w:val="24"/>
          <w:szCs w:val="24"/>
          <w:lang w:val="en-US"/>
        </w:rPr>
      </w:pPr>
      <w:r w:rsidRPr="003161EF">
        <w:rPr>
          <w:rFonts w:ascii="Times New Roman" w:hAnsi="Times New Roman"/>
          <w:sz w:val="24"/>
          <w:szCs w:val="24"/>
          <w:lang w:val="en-US"/>
        </w:rPr>
        <w:t>Agenda item:</w:t>
      </w:r>
      <w:r w:rsidRPr="003161EF">
        <w:rPr>
          <w:rFonts w:ascii="Times New Roman" w:hAnsi="Times New Roman"/>
          <w:sz w:val="24"/>
          <w:szCs w:val="24"/>
          <w:lang w:val="en-US"/>
        </w:rPr>
        <w:tab/>
      </w:r>
      <w:r>
        <w:rPr>
          <w:rFonts w:ascii="Times New Roman" w:hAnsi="Times New Roman" w:hint="eastAsia"/>
          <w:sz w:val="24"/>
          <w:szCs w:val="24"/>
          <w:lang w:val="en-US"/>
        </w:rPr>
        <w:t>9.</w:t>
      </w:r>
      <w:r w:rsidR="00F63B9C">
        <w:rPr>
          <w:rFonts w:ascii="Times New Roman" w:hAnsi="Times New Roman"/>
          <w:sz w:val="24"/>
          <w:szCs w:val="24"/>
          <w:lang w:val="en-US"/>
        </w:rPr>
        <w:t>11</w:t>
      </w:r>
      <w:r>
        <w:rPr>
          <w:rFonts w:ascii="Times New Roman" w:hAnsi="Times New Roman" w:hint="eastAsia"/>
          <w:sz w:val="24"/>
          <w:szCs w:val="24"/>
          <w:lang w:val="en-US"/>
        </w:rPr>
        <w:t>.</w:t>
      </w:r>
      <w:r w:rsidR="00797FA4">
        <w:rPr>
          <w:rFonts w:ascii="Times New Roman" w:hAnsi="Times New Roman"/>
          <w:sz w:val="24"/>
          <w:szCs w:val="24"/>
          <w:lang w:val="en-US"/>
        </w:rPr>
        <w:t>4</w:t>
      </w:r>
    </w:p>
    <w:p w14:paraId="1DB2D9DC" w14:textId="77777777" w:rsidR="00BA4C7A" w:rsidRPr="003161EF" w:rsidRDefault="00FA4F91" w:rsidP="004C4CF2">
      <w:pPr>
        <w:pStyle w:val="TdocHeader2"/>
        <w:adjustRightInd w:val="0"/>
        <w:snapToGrid w:val="0"/>
        <w:spacing w:before="0" w:after="0"/>
        <w:rPr>
          <w:rFonts w:ascii="Times New Roman" w:hAnsi="Times New Roman"/>
          <w:sz w:val="24"/>
          <w:szCs w:val="24"/>
          <w:lang w:val="en-US"/>
        </w:rPr>
      </w:pPr>
      <w:r w:rsidRPr="003161EF">
        <w:rPr>
          <w:rFonts w:ascii="Times New Roman" w:hAnsi="Times New Roman"/>
          <w:sz w:val="24"/>
          <w:szCs w:val="24"/>
          <w:lang w:val="en-US"/>
        </w:rPr>
        <w:t>Document for:</w:t>
      </w:r>
      <w:bookmarkStart w:id="4" w:name="DocumentFor"/>
      <w:bookmarkEnd w:id="4"/>
      <w:r w:rsidRPr="003161EF">
        <w:rPr>
          <w:rFonts w:ascii="Times New Roman" w:hAnsi="Times New Roman"/>
          <w:sz w:val="24"/>
          <w:szCs w:val="24"/>
          <w:lang w:val="en-US"/>
        </w:rPr>
        <w:tab/>
        <w:t>Discussion &amp; Decision</w:t>
      </w:r>
    </w:p>
    <w:p w14:paraId="715C9347" w14:textId="725276CA" w:rsidR="00BA4C7A" w:rsidRDefault="00FA4F91">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72ECB689" w14:textId="08C7E463" w:rsidR="006F3C1F" w:rsidRDefault="006F3C1F" w:rsidP="003A7E82">
      <w:pPr>
        <w:adjustRightInd w:val="0"/>
        <w:snapToGrid w:val="0"/>
        <w:spacing w:before="0" w:after="0"/>
        <w:jc w:val="both"/>
        <w:rPr>
          <w:rFonts w:eastAsiaTheme="minorEastAsia"/>
          <w:lang w:val="en-US" w:eastAsia="zh-CN"/>
        </w:rPr>
      </w:pPr>
      <w:r>
        <w:rPr>
          <w:rFonts w:eastAsiaTheme="minorEastAsia"/>
          <w:lang w:eastAsia="zh-CN"/>
        </w:rPr>
        <w:t>In RAN</w:t>
      </w:r>
      <w:r>
        <w:rPr>
          <w:rFonts w:eastAsiaTheme="minorEastAsia" w:hint="eastAsia"/>
          <w:lang w:val="en-US" w:eastAsia="zh-CN"/>
        </w:rPr>
        <w:t>#10</w:t>
      </w:r>
      <w:r w:rsidR="00F43881">
        <w:rPr>
          <w:rFonts w:eastAsiaTheme="minorEastAsia" w:hint="eastAsia"/>
          <w:lang w:val="en-US" w:eastAsia="zh-CN"/>
        </w:rPr>
        <w:t>7</w:t>
      </w:r>
      <w:r>
        <w:rPr>
          <w:rFonts w:eastAsiaTheme="minorEastAsia"/>
          <w:lang w:eastAsia="zh-CN"/>
        </w:rPr>
        <w:t xml:space="preserve"> meeting, the </w:t>
      </w:r>
      <w:r w:rsidR="00F43881" w:rsidRPr="00F43881">
        <w:rPr>
          <w:rFonts w:eastAsiaTheme="minorEastAsia"/>
          <w:lang w:eastAsia="zh-CN"/>
        </w:rPr>
        <w:t>Revised WID on Non-Terrestrial Networks (NTN) for Internet of Things (IoT) Phase 3</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_Ref157933246 \n \h </w:instrText>
      </w:r>
      <w:r w:rsidR="00480CCD">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hint="eastAsia"/>
          <w:lang w:val="en-US" w:eastAsia="zh-CN"/>
        </w:rPr>
        <w:t xml:space="preserve">was approved, including the following objectives of enhancements for </w:t>
      </w:r>
      <w:r>
        <w:rPr>
          <w:rFonts w:eastAsia="Calibri"/>
        </w:rPr>
        <w:t xml:space="preserve">uplink capacity/throughput for </w:t>
      </w:r>
      <w:r w:rsidRPr="00797FA4">
        <w:rPr>
          <w:rFonts w:eastAsia="Calibri" w:hint="eastAsia"/>
        </w:rPr>
        <w:t>IOT</w:t>
      </w:r>
      <w:r>
        <w:rPr>
          <w:rFonts w:eastAsia="Calibri"/>
        </w:rPr>
        <w:t>-NTN</w:t>
      </w:r>
      <w:r>
        <w:rPr>
          <w:rFonts w:eastAsiaTheme="minorEastAsia" w:hint="eastAsia"/>
          <w:lang w:val="en-US" w:eastAsia="zh-CN"/>
        </w:rPr>
        <w:t xml:space="preserve">: </w:t>
      </w:r>
    </w:p>
    <w:p w14:paraId="093F55B2" w14:textId="77777777" w:rsidR="003A7E82" w:rsidRDefault="003A7E82" w:rsidP="0029721C">
      <w:pPr>
        <w:adjustRightInd w:val="0"/>
        <w:snapToGrid w:val="0"/>
        <w:spacing w:before="0" w:after="0"/>
        <w:jc w:val="both"/>
        <w:rPr>
          <w:rFonts w:eastAsiaTheme="minorEastAsia"/>
          <w:lang w:val="en-US" w:eastAsia="zh-CN"/>
        </w:rPr>
      </w:pPr>
    </w:p>
    <w:tbl>
      <w:tblPr>
        <w:tblStyle w:val="afc"/>
        <w:tblW w:w="0" w:type="auto"/>
        <w:tblLook w:val="04A0" w:firstRow="1" w:lastRow="0" w:firstColumn="1" w:lastColumn="0" w:noHBand="0" w:noVBand="1"/>
      </w:tblPr>
      <w:tblGrid>
        <w:gridCol w:w="9629"/>
      </w:tblGrid>
      <w:tr w:rsidR="00C64E8C" w14:paraId="78CA7824" w14:textId="77777777" w:rsidTr="00C64E8C">
        <w:tc>
          <w:tcPr>
            <w:tcW w:w="9629" w:type="dxa"/>
          </w:tcPr>
          <w:p w14:paraId="176B3642" w14:textId="77777777" w:rsidR="00F43881" w:rsidRPr="00F43881" w:rsidRDefault="00F43881" w:rsidP="0029721C">
            <w:pPr>
              <w:numPr>
                <w:ilvl w:val="1"/>
                <w:numId w:val="19"/>
              </w:numPr>
              <w:snapToGrid w:val="0"/>
              <w:spacing w:before="0" w:after="0"/>
              <w:ind w:leftChars="29" w:left="418"/>
              <w:rPr>
                <w:rFonts w:eastAsia="等线"/>
                <w:bCs/>
                <w:lang w:eastAsia="en-GB"/>
              </w:rPr>
            </w:pPr>
            <w:bookmarkStart w:id="6" w:name="OLE_LINK29"/>
            <w:r w:rsidRPr="00F43881">
              <w:rPr>
                <w:rFonts w:eastAsia="等线"/>
                <w:bCs/>
                <w:lang w:eastAsia="en-GB"/>
              </w:rPr>
              <w:t xml:space="preserve">Study then specify, if beneficial, enhancements to enable </w:t>
            </w:r>
            <w:bookmarkStart w:id="7" w:name="OLE_LINK16"/>
            <w:r w:rsidRPr="00F43881">
              <w:rPr>
                <w:rFonts w:eastAsia="等线"/>
                <w:bCs/>
                <w:lang w:eastAsia="en-GB"/>
              </w:rPr>
              <w:t xml:space="preserve">multiplexing of multiple UEs </w:t>
            </w:r>
            <w:bookmarkEnd w:id="7"/>
            <w:r w:rsidRPr="00F43881">
              <w:rPr>
                <w:rFonts w:eastAsia="等线"/>
                <w:bCs/>
                <w:lang w:eastAsia="en-GB"/>
              </w:rPr>
              <w:t>(e.g. up to the min of 4 and the maximum allowed by the existing UL and DL signalling) in a single 3.75 kHz or 15 kHz subcarrier via orthogonal cover codes (</w:t>
            </w:r>
            <w:bookmarkStart w:id="8" w:name="OLE_LINK15"/>
            <w:r w:rsidRPr="00F43881">
              <w:rPr>
                <w:rFonts w:eastAsia="等线"/>
                <w:bCs/>
                <w:lang w:eastAsia="en-GB"/>
              </w:rPr>
              <w:t>OCC</w:t>
            </w:r>
            <w:bookmarkEnd w:id="8"/>
            <w:r w:rsidRPr="00F43881">
              <w:rPr>
                <w:rFonts w:eastAsia="等线"/>
                <w:bCs/>
                <w:lang w:eastAsia="en-GB"/>
              </w:rPr>
              <w:t>) for NPUSCH format 1 [RAN1, RAN2, RAN4]</w:t>
            </w:r>
          </w:p>
          <w:bookmarkEnd w:id="6"/>
          <w:p w14:paraId="070D2D70" w14:textId="77777777" w:rsidR="00F43881" w:rsidRPr="00F43881" w:rsidRDefault="00F43881" w:rsidP="0029721C">
            <w:pPr>
              <w:snapToGrid w:val="0"/>
              <w:spacing w:before="0" w:after="0"/>
              <w:rPr>
                <w:rFonts w:eastAsia="等线"/>
                <w:bCs/>
                <w:lang w:eastAsia="en-GB"/>
              </w:rPr>
            </w:pPr>
          </w:p>
          <w:p w14:paraId="1F94E2A7" w14:textId="77777777" w:rsidR="00F43881" w:rsidRPr="00F43881" w:rsidRDefault="00F43881" w:rsidP="0029721C">
            <w:pPr>
              <w:numPr>
                <w:ilvl w:val="2"/>
                <w:numId w:val="19"/>
              </w:numPr>
              <w:snapToGrid w:val="0"/>
              <w:spacing w:before="0" w:after="0"/>
              <w:ind w:leftChars="389" w:left="1138"/>
              <w:rPr>
                <w:rFonts w:eastAsia="等线"/>
                <w:bCs/>
                <w:lang w:eastAsia="en-GB"/>
              </w:rPr>
            </w:pPr>
            <w:r w:rsidRPr="00F43881">
              <w:rPr>
                <w:rFonts w:eastAsia="等线"/>
                <w:bCs/>
                <w:lang w:eastAsia="en-GB"/>
              </w:rPr>
              <w:t>Multi-tone support for 15 kHz SCS should also be considered</w:t>
            </w:r>
          </w:p>
          <w:p w14:paraId="2DC7E6A7" w14:textId="77777777" w:rsidR="00F43881" w:rsidRPr="00F43881" w:rsidRDefault="00F43881" w:rsidP="0029721C">
            <w:pPr>
              <w:numPr>
                <w:ilvl w:val="2"/>
                <w:numId w:val="19"/>
              </w:numPr>
              <w:snapToGrid w:val="0"/>
              <w:spacing w:before="0" w:after="0"/>
              <w:ind w:leftChars="389" w:left="1138"/>
              <w:rPr>
                <w:rFonts w:eastAsia="等线"/>
                <w:bCs/>
                <w:lang w:eastAsia="en-GB"/>
              </w:rPr>
            </w:pPr>
            <w:r w:rsidRPr="00F43881">
              <w:rPr>
                <w:rFonts w:eastAsia="等线"/>
                <w:bCs/>
                <w:lang w:eastAsia="en-GB"/>
              </w:rPr>
              <w:t xml:space="preserve">Specify necessary signalling, if needed </w:t>
            </w:r>
          </w:p>
          <w:p w14:paraId="68E8612B" w14:textId="77777777" w:rsidR="00F43881" w:rsidRPr="00F43881" w:rsidRDefault="00F43881" w:rsidP="0029721C">
            <w:pPr>
              <w:numPr>
                <w:ilvl w:val="2"/>
                <w:numId w:val="19"/>
              </w:numPr>
              <w:snapToGrid w:val="0"/>
              <w:spacing w:before="0" w:after="0"/>
              <w:ind w:leftChars="389" w:left="1138"/>
              <w:rPr>
                <w:rFonts w:eastAsia="等线"/>
                <w:bCs/>
                <w:lang w:eastAsia="en-GB"/>
              </w:rPr>
            </w:pPr>
            <w:r w:rsidRPr="00F43881">
              <w:rPr>
                <w:rFonts w:eastAsia="等线"/>
                <w:bCs/>
                <w:lang w:eastAsia="en-GB"/>
              </w:rPr>
              <w:t>Update RF requirements accordingly, if needed</w:t>
            </w:r>
          </w:p>
          <w:p w14:paraId="35E499EB" w14:textId="77777777" w:rsidR="00F43881" w:rsidRPr="00F43881" w:rsidRDefault="00F43881" w:rsidP="0029721C">
            <w:pPr>
              <w:snapToGrid w:val="0"/>
              <w:spacing w:before="0" w:after="0"/>
              <w:ind w:leftChars="29" w:left="58" w:firstLine="720"/>
              <w:rPr>
                <w:rFonts w:eastAsia="等线"/>
                <w:bCs/>
                <w:i/>
                <w:iCs/>
                <w:lang w:eastAsia="en-GB"/>
              </w:rPr>
            </w:pPr>
          </w:p>
          <w:p w14:paraId="65513E28" w14:textId="3AE30031" w:rsidR="00C64E8C" w:rsidRPr="00F43881" w:rsidRDefault="00F43881" w:rsidP="0029721C">
            <w:pPr>
              <w:snapToGrid w:val="0"/>
              <w:spacing w:before="0" w:after="0"/>
              <w:ind w:leftChars="29" w:left="58" w:firstLine="720"/>
              <w:rPr>
                <w:rFonts w:eastAsia="等线"/>
                <w:bCs/>
                <w:lang w:eastAsia="zh-CN"/>
              </w:rPr>
            </w:pPr>
            <w:bookmarkStart w:id="9" w:name="OLE_LINK24"/>
            <w:r w:rsidRPr="00F43881">
              <w:rPr>
                <w:rFonts w:eastAsia="等线"/>
                <w:bCs/>
                <w:lang w:eastAsia="en-GB"/>
              </w:rPr>
              <w:t>Note: Impact of impairment shall be taken into account</w:t>
            </w:r>
            <w:bookmarkEnd w:id="9"/>
          </w:p>
        </w:tc>
      </w:tr>
    </w:tbl>
    <w:p w14:paraId="3623CF3D" w14:textId="77777777" w:rsidR="003A7E82" w:rsidRDefault="003A7E82" w:rsidP="003A7E82">
      <w:pPr>
        <w:adjustRightInd w:val="0"/>
        <w:snapToGrid w:val="0"/>
        <w:spacing w:before="0" w:after="0"/>
        <w:jc w:val="both"/>
        <w:rPr>
          <w:rFonts w:eastAsiaTheme="minorEastAsia"/>
          <w:bCs/>
          <w:lang w:eastAsia="zh-CN"/>
        </w:rPr>
      </w:pPr>
    </w:p>
    <w:p w14:paraId="31BA6852" w14:textId="419A7677" w:rsidR="00C65AF7" w:rsidRDefault="00E837E3" w:rsidP="003A7E82">
      <w:pPr>
        <w:adjustRightInd w:val="0"/>
        <w:snapToGrid w:val="0"/>
        <w:spacing w:before="0" w:after="0"/>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t>
      </w:r>
      <w:r w:rsidR="00C65AF7">
        <w:rPr>
          <w:rFonts w:eastAsiaTheme="minorEastAsia" w:hint="eastAsia"/>
          <w:bCs/>
          <w:lang w:eastAsia="zh-CN"/>
        </w:rPr>
        <w:t xml:space="preserve">the remaining issues for the OCC based multiplexing for IoT-NTN is discussed. </w:t>
      </w:r>
    </w:p>
    <w:p w14:paraId="59045DCC" w14:textId="77777777" w:rsidR="008E380D" w:rsidRDefault="008E380D" w:rsidP="0029721C">
      <w:pPr>
        <w:adjustRightInd w:val="0"/>
        <w:snapToGrid w:val="0"/>
        <w:spacing w:before="0" w:after="0"/>
        <w:jc w:val="both"/>
        <w:rPr>
          <w:lang w:eastAsia="zh-CN"/>
        </w:rPr>
      </w:pPr>
    </w:p>
    <w:p w14:paraId="2FEBBBF7" w14:textId="24C7B235" w:rsidR="006F3C1F" w:rsidRPr="001A16D7" w:rsidRDefault="001A16D7" w:rsidP="000A6B1F">
      <w:pPr>
        <w:pStyle w:val="1"/>
        <w:rPr>
          <w:lang w:val="en-US" w:eastAsia="zh-CN"/>
        </w:rPr>
      </w:pPr>
      <w:r w:rsidRPr="001A16D7">
        <w:rPr>
          <w:rFonts w:hint="eastAsia"/>
          <w:lang w:val="en-US" w:eastAsia="zh-CN"/>
        </w:rPr>
        <w:t xml:space="preserve">DMRS </w:t>
      </w:r>
      <w:r w:rsidR="006F3C1F" w:rsidRPr="001A16D7">
        <w:rPr>
          <w:rFonts w:hint="eastAsia"/>
          <w:lang w:val="en-US" w:eastAsia="zh-CN"/>
        </w:rPr>
        <w:t xml:space="preserve">enhancements </w:t>
      </w:r>
      <w:r w:rsidR="006F3C1F" w:rsidRPr="001A16D7">
        <w:rPr>
          <w:lang w:val="en-US" w:eastAsia="zh-CN"/>
        </w:rPr>
        <w:t xml:space="preserve">for </w:t>
      </w:r>
      <w:r w:rsidR="006F3C1F" w:rsidRPr="001A16D7">
        <w:rPr>
          <w:rFonts w:hint="eastAsia"/>
          <w:lang w:val="en-US" w:eastAsia="zh-CN"/>
        </w:rPr>
        <w:t xml:space="preserve">NPUSCH with </w:t>
      </w:r>
      <w:r w:rsidR="006F3C1F" w:rsidRPr="001A16D7">
        <w:rPr>
          <w:lang w:val="en-US" w:eastAsia="zh-CN"/>
        </w:rPr>
        <w:t>OCC</w:t>
      </w:r>
    </w:p>
    <w:p w14:paraId="5B105E05" w14:textId="0E6FB535" w:rsidR="00FF5D62" w:rsidRDefault="0090573D" w:rsidP="00C82798">
      <w:pPr>
        <w:adjustRightInd w:val="0"/>
        <w:snapToGrid w:val="0"/>
        <w:spacing w:before="0" w:after="0"/>
        <w:jc w:val="both"/>
        <w:rPr>
          <w:bCs/>
          <w:iCs/>
          <w:lang w:eastAsia="zh-CN"/>
        </w:rPr>
      </w:pPr>
      <w:r>
        <w:rPr>
          <w:rFonts w:hint="eastAsia"/>
          <w:bCs/>
          <w:iCs/>
          <w:lang w:eastAsia="zh-CN"/>
        </w:rPr>
        <w:t>In the last meeting, how to map the DMRS sequence to the TDMed DMRS pattern was discussed, and the following agreement was made.</w:t>
      </w:r>
    </w:p>
    <w:tbl>
      <w:tblPr>
        <w:tblStyle w:val="afc"/>
        <w:tblW w:w="0" w:type="auto"/>
        <w:tblLook w:val="04A0" w:firstRow="1" w:lastRow="0" w:firstColumn="1" w:lastColumn="0" w:noHBand="0" w:noVBand="1"/>
      </w:tblPr>
      <w:tblGrid>
        <w:gridCol w:w="9629"/>
      </w:tblGrid>
      <w:tr w:rsidR="0090573D" w14:paraId="3AAB184D" w14:textId="77777777" w:rsidTr="0090573D">
        <w:tc>
          <w:tcPr>
            <w:tcW w:w="9629" w:type="dxa"/>
          </w:tcPr>
          <w:p w14:paraId="13EC7059" w14:textId="77777777" w:rsidR="0090573D" w:rsidRPr="0090573D" w:rsidRDefault="0090573D" w:rsidP="0090573D">
            <w:pPr>
              <w:spacing w:before="0" w:after="0"/>
              <w:rPr>
                <w:rFonts w:ascii="Times" w:eastAsia="Batang" w:hAnsi="Times"/>
                <w:b/>
                <w:bCs/>
                <w:szCs w:val="24"/>
                <w:highlight w:val="green"/>
                <w:lang w:eastAsia="ar-SA"/>
              </w:rPr>
            </w:pPr>
            <w:r w:rsidRPr="0090573D">
              <w:rPr>
                <w:rFonts w:ascii="Times" w:eastAsia="Batang" w:hAnsi="Times"/>
                <w:b/>
                <w:bCs/>
                <w:szCs w:val="24"/>
                <w:highlight w:val="green"/>
                <w:lang w:eastAsia="ar-SA"/>
              </w:rPr>
              <w:t>Agreement</w:t>
            </w:r>
          </w:p>
          <w:p w14:paraId="709ECB90" w14:textId="77777777" w:rsidR="0090573D" w:rsidRPr="0090573D" w:rsidRDefault="0090573D" w:rsidP="0090573D">
            <w:pPr>
              <w:spacing w:before="0" w:after="0"/>
              <w:contextualSpacing/>
              <w:rPr>
                <w:rFonts w:eastAsia="Batang"/>
                <w:bCs/>
                <w:szCs w:val="24"/>
                <w:lang w:eastAsia="x-none"/>
              </w:rPr>
            </w:pPr>
            <w:r w:rsidRPr="0090573D">
              <w:rPr>
                <w:rFonts w:eastAsia="Batang"/>
                <w:bCs/>
                <w:szCs w:val="24"/>
                <w:lang w:eastAsia="x-none"/>
              </w:rPr>
              <w:t>For 3.75kHz SCS OCC for NPUSCH format 1, RAN1 down selects between the following mappings between DMRS sequence samples and active TDM DMRS slots:</w:t>
            </w:r>
          </w:p>
          <w:p w14:paraId="16F44D39" w14:textId="77777777" w:rsidR="0090573D" w:rsidRPr="0090573D" w:rsidRDefault="0090573D" w:rsidP="0090573D">
            <w:pPr>
              <w:numPr>
                <w:ilvl w:val="0"/>
                <w:numId w:val="22"/>
              </w:numPr>
              <w:spacing w:before="0" w:after="0"/>
              <w:rPr>
                <w:rFonts w:ascii="Times" w:eastAsia="Batang" w:hAnsi="Times"/>
                <w:bCs/>
                <w:szCs w:val="24"/>
                <w:lang w:eastAsia="x-none"/>
              </w:rPr>
            </w:pPr>
            <w:r w:rsidRPr="0090573D">
              <w:rPr>
                <w:rFonts w:ascii="Times" w:eastAsia="Batang" w:hAnsi="Times"/>
                <w:bCs/>
                <w:szCs w:val="24"/>
                <w:lang w:eastAsia="x-none"/>
              </w:rPr>
              <w:t xml:space="preserve">Option 1: Sequential mapping of samples of the original DMRS sequence to active DMRS slots </w:t>
            </w:r>
          </w:p>
          <w:p w14:paraId="35434B90" w14:textId="77777777" w:rsidR="0090573D" w:rsidRPr="0090573D" w:rsidRDefault="0090573D" w:rsidP="0090573D">
            <w:pPr>
              <w:numPr>
                <w:ilvl w:val="0"/>
                <w:numId w:val="22"/>
              </w:numPr>
              <w:spacing w:before="0" w:after="0"/>
              <w:rPr>
                <w:rFonts w:ascii="Times" w:eastAsia="Batang" w:hAnsi="Times"/>
                <w:bCs/>
                <w:szCs w:val="24"/>
                <w:lang w:eastAsia="x-none"/>
              </w:rPr>
            </w:pPr>
            <w:r w:rsidRPr="0090573D">
              <w:rPr>
                <w:rFonts w:ascii="Times" w:eastAsia="Batang" w:hAnsi="Times"/>
                <w:bCs/>
                <w:szCs w:val="24"/>
                <w:lang w:eastAsia="x-none"/>
              </w:rPr>
              <w:t>Option 2: Dropping of samples of the original DMRS sequence in blanked slots</w:t>
            </w:r>
          </w:p>
          <w:p w14:paraId="01BC94F4" w14:textId="77777777" w:rsidR="0090573D" w:rsidRPr="0090573D" w:rsidRDefault="0090573D" w:rsidP="00C82798">
            <w:pPr>
              <w:snapToGrid w:val="0"/>
              <w:spacing w:before="0" w:after="0"/>
              <w:jc w:val="both"/>
              <w:rPr>
                <w:bCs/>
                <w:iCs/>
                <w:lang w:eastAsia="zh-CN"/>
              </w:rPr>
            </w:pPr>
          </w:p>
        </w:tc>
      </w:tr>
    </w:tbl>
    <w:p w14:paraId="36BC20B9" w14:textId="77777777" w:rsidR="0090573D" w:rsidRDefault="0090573D" w:rsidP="00C82798">
      <w:pPr>
        <w:adjustRightInd w:val="0"/>
        <w:snapToGrid w:val="0"/>
        <w:spacing w:before="0" w:after="0"/>
        <w:jc w:val="both"/>
        <w:rPr>
          <w:bCs/>
          <w:iCs/>
          <w:lang w:eastAsia="zh-CN"/>
        </w:rPr>
      </w:pPr>
    </w:p>
    <w:p w14:paraId="5B1A4DF4" w14:textId="40B2CC44" w:rsidR="0090573D" w:rsidRDefault="00563AD6" w:rsidP="00C82798">
      <w:pPr>
        <w:adjustRightInd w:val="0"/>
        <w:snapToGrid w:val="0"/>
        <w:spacing w:before="0" w:after="0"/>
        <w:jc w:val="both"/>
        <w:rPr>
          <w:bCs/>
          <w:iCs/>
          <w:lang w:eastAsia="zh-CN"/>
        </w:rPr>
      </w:pPr>
      <w:r>
        <w:rPr>
          <w:rFonts w:hint="eastAsia"/>
          <w:bCs/>
          <w:iCs/>
          <w:lang w:eastAsia="zh-CN"/>
        </w:rPr>
        <w:t xml:space="preserve">From our point of view, option 2 is preferred. </w:t>
      </w:r>
      <w:r w:rsidRPr="00563AD6">
        <w:rPr>
          <w:bCs/>
          <w:iCs/>
          <w:lang w:eastAsia="zh-CN"/>
        </w:rPr>
        <w:t>For Option 2, the DMRS sequences of two TDMed UE</w:t>
      </w:r>
      <w:r>
        <w:rPr>
          <w:rFonts w:hint="eastAsia"/>
          <w:bCs/>
          <w:iCs/>
          <w:lang w:eastAsia="zh-CN"/>
        </w:rPr>
        <w:t>s</w:t>
      </w:r>
      <w:r w:rsidRPr="00563AD6">
        <w:rPr>
          <w:bCs/>
          <w:iCs/>
          <w:lang w:eastAsia="zh-CN"/>
        </w:rPr>
        <w:t xml:space="preserve"> transmissions, when combined, are the same as the DMRS sequence of a single UE without the OCC enabled. This helps to reduce the interference </w:t>
      </w:r>
      <w:r>
        <w:rPr>
          <w:rFonts w:hint="eastAsia"/>
          <w:bCs/>
          <w:iCs/>
          <w:lang w:eastAsia="zh-CN"/>
        </w:rPr>
        <w:t xml:space="preserve">for </w:t>
      </w:r>
      <w:r>
        <w:rPr>
          <w:rFonts w:eastAsiaTheme="minorEastAsia"/>
          <w:lang w:eastAsia="zh-CN"/>
        </w:rPr>
        <w:t>neighbour cell</w:t>
      </w:r>
      <w:r>
        <w:rPr>
          <w:rFonts w:eastAsiaTheme="minorEastAsia" w:hint="eastAsia"/>
          <w:lang w:eastAsia="zh-CN"/>
        </w:rPr>
        <w:t>s</w:t>
      </w:r>
      <w:r w:rsidRPr="00563AD6">
        <w:rPr>
          <w:bCs/>
          <w:iCs/>
          <w:lang w:eastAsia="zh-CN"/>
        </w:rPr>
        <w:t>.</w:t>
      </w:r>
    </w:p>
    <w:p w14:paraId="0F7D4AE7" w14:textId="77777777" w:rsidR="00563AD6" w:rsidRDefault="00563AD6" w:rsidP="00C82798">
      <w:pPr>
        <w:adjustRightInd w:val="0"/>
        <w:snapToGrid w:val="0"/>
        <w:spacing w:before="0" w:after="0"/>
        <w:jc w:val="both"/>
        <w:rPr>
          <w:bCs/>
          <w:iCs/>
          <w:lang w:eastAsia="zh-CN"/>
        </w:rPr>
      </w:pPr>
    </w:p>
    <w:p w14:paraId="33F20CA7" w14:textId="515BECB8" w:rsidR="00563AD6" w:rsidRPr="00EF0EA1" w:rsidRDefault="00563AD6" w:rsidP="00563AD6">
      <w:pPr>
        <w:adjustRightInd w:val="0"/>
        <w:snapToGrid w:val="0"/>
        <w:spacing w:before="0" w:after="0"/>
        <w:jc w:val="both"/>
        <w:rPr>
          <w:b/>
          <w:bCs/>
          <w:lang w:val="en-US" w:eastAsia="zh-CN"/>
        </w:rPr>
      </w:pPr>
      <w:r w:rsidRPr="00EF0EA1">
        <w:rPr>
          <w:b/>
          <w:bCs/>
          <w:lang w:val="en-US" w:eastAsia="zh-CN"/>
        </w:rPr>
        <w:t>P</w:t>
      </w:r>
      <w:r w:rsidRPr="00EF0EA1">
        <w:rPr>
          <w:rFonts w:hint="eastAsia"/>
          <w:b/>
          <w:bCs/>
          <w:lang w:val="en-US" w:eastAsia="zh-CN"/>
        </w:rPr>
        <w:t xml:space="preserve">roposal </w:t>
      </w:r>
      <w:r w:rsidR="0029721C">
        <w:rPr>
          <w:rFonts w:hint="eastAsia"/>
          <w:b/>
          <w:bCs/>
          <w:lang w:val="en-US" w:eastAsia="zh-CN"/>
        </w:rPr>
        <w:t>1</w:t>
      </w:r>
      <w:r w:rsidRPr="00EF0EA1">
        <w:rPr>
          <w:rFonts w:hint="eastAsia"/>
          <w:b/>
          <w:bCs/>
          <w:lang w:val="en-US" w:eastAsia="zh-CN"/>
        </w:rPr>
        <w:t>:</w:t>
      </w:r>
    </w:p>
    <w:p w14:paraId="5B637210" w14:textId="6958579D" w:rsidR="00563AD6" w:rsidRDefault="00563AD6" w:rsidP="00C82798">
      <w:pPr>
        <w:adjustRightInd w:val="0"/>
        <w:snapToGrid w:val="0"/>
        <w:spacing w:before="0" w:after="0"/>
        <w:jc w:val="both"/>
        <w:rPr>
          <w:rFonts w:eastAsiaTheme="minorEastAsia"/>
          <w:b/>
          <w:szCs w:val="24"/>
          <w:lang w:eastAsia="zh-CN"/>
        </w:rPr>
      </w:pPr>
      <w:r w:rsidRPr="0029721C">
        <w:rPr>
          <w:b/>
          <w:iCs/>
          <w:lang w:eastAsia="zh-CN"/>
        </w:rPr>
        <w:t>For 3.75kHz SCS OCC for NPUSCH format 1,</w:t>
      </w:r>
      <w:r w:rsidRPr="0029721C">
        <w:rPr>
          <w:rFonts w:eastAsia="Batang"/>
          <w:b/>
          <w:szCs w:val="24"/>
          <w:lang w:eastAsia="x-none"/>
        </w:rPr>
        <w:t xml:space="preserve"> </w:t>
      </w:r>
      <w:r w:rsidRPr="0029721C">
        <w:rPr>
          <w:rFonts w:eastAsiaTheme="minorEastAsia"/>
          <w:b/>
          <w:szCs w:val="24"/>
          <w:lang w:eastAsia="zh-CN"/>
        </w:rPr>
        <w:t xml:space="preserve">for </w:t>
      </w:r>
      <w:r w:rsidRPr="0029721C">
        <w:rPr>
          <w:rFonts w:eastAsia="Batang"/>
          <w:b/>
          <w:szCs w:val="24"/>
          <w:lang w:eastAsia="x-none"/>
        </w:rPr>
        <w:t>DMRS sequence samples and active TDM DMRS slots</w:t>
      </w:r>
      <w:r w:rsidRPr="0029721C">
        <w:rPr>
          <w:rFonts w:eastAsiaTheme="minorEastAsia"/>
          <w:b/>
          <w:szCs w:val="24"/>
          <w:lang w:eastAsia="zh-CN"/>
        </w:rPr>
        <w:t>, support option 2.</w:t>
      </w:r>
    </w:p>
    <w:p w14:paraId="28EF11F4" w14:textId="77777777" w:rsidR="00846D2C" w:rsidRPr="0029721C" w:rsidRDefault="00846D2C" w:rsidP="00846D2C">
      <w:pPr>
        <w:numPr>
          <w:ilvl w:val="0"/>
          <w:numId w:val="22"/>
        </w:numPr>
        <w:spacing w:before="0" w:after="0"/>
        <w:rPr>
          <w:rFonts w:ascii="Times" w:eastAsia="Batang" w:hAnsi="Times"/>
          <w:b/>
          <w:szCs w:val="24"/>
          <w:lang w:eastAsia="x-none"/>
        </w:rPr>
      </w:pPr>
      <w:r w:rsidRPr="0029721C">
        <w:rPr>
          <w:rFonts w:ascii="Times" w:eastAsia="Batang" w:hAnsi="Times"/>
          <w:b/>
          <w:szCs w:val="24"/>
          <w:lang w:eastAsia="x-none"/>
        </w:rPr>
        <w:t>Option 2: Dr</w:t>
      </w:r>
      <w:r w:rsidRPr="0029721C">
        <w:rPr>
          <w:b/>
          <w:iCs/>
          <w:lang w:eastAsia="zh-CN"/>
        </w:rPr>
        <w:t>opping of samples of the original DMRS sequence in blanked slots</w:t>
      </w:r>
    </w:p>
    <w:p w14:paraId="2B37BCFB" w14:textId="77777777" w:rsidR="00846D2C" w:rsidRPr="0029721C" w:rsidRDefault="00846D2C" w:rsidP="00C82798">
      <w:pPr>
        <w:adjustRightInd w:val="0"/>
        <w:snapToGrid w:val="0"/>
        <w:spacing w:before="0" w:after="0"/>
        <w:jc w:val="both"/>
        <w:rPr>
          <w:rFonts w:eastAsiaTheme="minorEastAsia"/>
          <w:b/>
          <w:iCs/>
          <w:lang w:eastAsia="zh-CN"/>
        </w:rPr>
      </w:pPr>
    </w:p>
    <w:p w14:paraId="31B46EA6" w14:textId="77777777" w:rsidR="009404BE" w:rsidRPr="008C6B22" w:rsidRDefault="009404BE" w:rsidP="009404BE">
      <w:pPr>
        <w:pStyle w:val="1"/>
        <w:rPr>
          <w:lang w:val="en-US" w:eastAsia="zh-CN"/>
        </w:rPr>
      </w:pPr>
      <w:r w:rsidRPr="00004FA9">
        <w:rPr>
          <w:rFonts w:ascii="Times New Roman" w:eastAsia="Batang" w:hAnsi="Times New Roman" w:cs="Times"/>
          <w:lang w:eastAsia="x-none"/>
        </w:rPr>
        <w:t>UL transmission gap</w:t>
      </w:r>
      <w:r>
        <w:rPr>
          <w:rFonts w:ascii="Times New Roman" w:eastAsiaTheme="minorEastAsia" w:hAnsi="Times New Roman" w:cs="Times" w:hint="eastAsia"/>
          <w:lang w:eastAsia="zh-CN"/>
        </w:rPr>
        <w:t>s</w:t>
      </w:r>
    </w:p>
    <w:p w14:paraId="72059325" w14:textId="77777777" w:rsidR="009404BE" w:rsidRDefault="009404BE" w:rsidP="009404BE">
      <w:pPr>
        <w:adjustRightInd w:val="0"/>
        <w:snapToGrid w:val="0"/>
        <w:spacing w:before="0" w:after="0"/>
        <w:jc w:val="both"/>
        <w:rPr>
          <w:bCs/>
          <w:iCs/>
          <w:lang w:eastAsia="zh-CN"/>
        </w:rPr>
      </w:pPr>
      <w:r w:rsidRPr="00CF3B2F">
        <w:rPr>
          <w:bCs/>
          <w:iCs/>
          <w:lang w:eastAsia="zh-CN"/>
        </w:rPr>
        <w:t xml:space="preserve">The phase continuity of NPUSCH transmission may affect the performance of OCC. The discussion on this issue in joint channel estimation can be used as a starting point. In the Rel-17 stage, to improve the performance of channel estimation, a joint channel estimation technology across multiple slots is proposed. The prerequisite for using this technology is that the </w:t>
      </w:r>
      <w:r>
        <w:rPr>
          <w:rFonts w:hint="eastAsia"/>
          <w:bCs/>
          <w:iCs/>
          <w:lang w:eastAsia="zh-CN"/>
        </w:rPr>
        <w:t xml:space="preserve">UE </w:t>
      </w:r>
      <w:r w:rsidRPr="00CF3B2F">
        <w:rPr>
          <w:bCs/>
          <w:iCs/>
          <w:lang w:eastAsia="zh-CN"/>
        </w:rPr>
        <w:t xml:space="preserve">can maintain phase continuity in the time domain window of joint channel estimation. However, some semi-static or dynamically occurring events called "event" may destroy this phase continuity and lead to the interruption of joint channel estimation. The events that can cause the destruction of phase continuity in joint channel estimation are listed in Appendix </w:t>
      </w:r>
      <w:r>
        <w:rPr>
          <w:rFonts w:hint="eastAsia"/>
          <w:bCs/>
          <w:iCs/>
          <w:lang w:eastAsia="zh-CN"/>
        </w:rPr>
        <w:t>II</w:t>
      </w:r>
      <w:r w:rsidRPr="00CF3B2F">
        <w:rPr>
          <w:bCs/>
          <w:iCs/>
          <w:lang w:eastAsia="zh-CN"/>
        </w:rPr>
        <w:t>.</w:t>
      </w:r>
    </w:p>
    <w:p w14:paraId="5AEADF29" w14:textId="77777777" w:rsidR="009404BE" w:rsidRDefault="009404BE" w:rsidP="009404BE">
      <w:pPr>
        <w:adjustRightInd w:val="0"/>
        <w:snapToGrid w:val="0"/>
        <w:spacing w:before="0" w:after="0"/>
        <w:jc w:val="both"/>
        <w:rPr>
          <w:bCs/>
          <w:iCs/>
          <w:lang w:eastAsia="zh-CN"/>
        </w:rPr>
      </w:pPr>
    </w:p>
    <w:p w14:paraId="7F80174F" w14:textId="77777777" w:rsidR="009404BE" w:rsidRDefault="009404BE" w:rsidP="009404BE">
      <w:pPr>
        <w:adjustRightInd w:val="0"/>
        <w:snapToGrid w:val="0"/>
        <w:spacing w:before="0" w:after="0"/>
        <w:jc w:val="both"/>
        <w:rPr>
          <w:bCs/>
          <w:iCs/>
          <w:lang w:eastAsia="zh-CN"/>
        </w:rPr>
      </w:pPr>
      <w:r w:rsidRPr="005A32F2">
        <w:rPr>
          <w:bCs/>
          <w:iCs/>
          <w:lang w:eastAsia="zh-CN"/>
        </w:rPr>
        <w:lastRenderedPageBreak/>
        <w:t xml:space="preserve">In the last meeting, the company proposed some UL transmission gaps that may have an impact on the OCC performance of NPUSCH. </w:t>
      </w:r>
      <w:r w:rsidRPr="002D6FA5">
        <w:rPr>
          <w:bCs/>
          <w:iCs/>
          <w:lang w:eastAsia="zh-CN"/>
        </w:rPr>
        <w:t>The agreement is listed below</w:t>
      </w:r>
      <w:r w:rsidRPr="002D6FA5">
        <w:rPr>
          <w:rFonts w:hint="eastAsia"/>
          <w:bCs/>
          <w:iCs/>
          <w:lang w:eastAsia="zh-CN"/>
        </w:rPr>
        <w:t xml:space="preserve"> </w:t>
      </w:r>
      <w:r w:rsidRPr="002D6FA5">
        <w:rPr>
          <w:rFonts w:hint="eastAsia"/>
          <w:bCs/>
          <w:iCs/>
          <w:lang w:val="en-US" w:eastAsia="zh-CN"/>
        </w:rPr>
        <w:t>[2]</w:t>
      </w:r>
      <w:r w:rsidRPr="002D6FA5">
        <w:rPr>
          <w:bCs/>
          <w:iCs/>
          <w:lang w:eastAsia="zh-CN"/>
        </w:rPr>
        <w:t>.</w:t>
      </w:r>
    </w:p>
    <w:p w14:paraId="700B35B8" w14:textId="77777777" w:rsidR="009404BE" w:rsidRDefault="009404BE" w:rsidP="009404BE">
      <w:pPr>
        <w:adjustRightInd w:val="0"/>
        <w:snapToGrid w:val="0"/>
        <w:spacing w:before="0" w:after="0"/>
        <w:jc w:val="both"/>
        <w:rPr>
          <w:bCs/>
          <w:iCs/>
          <w:lang w:eastAsia="zh-CN"/>
        </w:rPr>
      </w:pPr>
      <w:bookmarkStart w:id="10" w:name="_Hlk178520635"/>
    </w:p>
    <w:tbl>
      <w:tblPr>
        <w:tblStyle w:val="afc"/>
        <w:tblW w:w="0" w:type="auto"/>
        <w:tblLook w:val="04A0" w:firstRow="1" w:lastRow="0" w:firstColumn="1" w:lastColumn="0" w:noHBand="0" w:noVBand="1"/>
      </w:tblPr>
      <w:tblGrid>
        <w:gridCol w:w="9629"/>
      </w:tblGrid>
      <w:tr w:rsidR="009404BE" w14:paraId="5D9B334C" w14:textId="77777777" w:rsidTr="00D70506">
        <w:tc>
          <w:tcPr>
            <w:tcW w:w="9629" w:type="dxa"/>
          </w:tcPr>
          <w:p w14:paraId="7918D624" w14:textId="77777777" w:rsidR="009404BE" w:rsidRPr="00240528" w:rsidRDefault="009404BE" w:rsidP="00D70506">
            <w:pPr>
              <w:spacing w:after="0"/>
              <w:contextualSpacing/>
              <w:rPr>
                <w:rFonts w:cs="Times"/>
                <w:bCs/>
              </w:rPr>
            </w:pPr>
            <w:r w:rsidRPr="00004FA9">
              <w:rPr>
                <w:rFonts w:eastAsia="Batang" w:cs="Times"/>
                <w:bCs/>
                <w:highlight w:val="green"/>
                <w:lang w:eastAsia="x-none"/>
              </w:rPr>
              <w:t>Agreement</w:t>
            </w:r>
          </w:p>
          <w:p w14:paraId="48DC1E7C" w14:textId="77777777" w:rsidR="009404BE" w:rsidRPr="00004FA9" w:rsidRDefault="009404BE" w:rsidP="00D70506">
            <w:pPr>
              <w:spacing w:after="0"/>
              <w:contextualSpacing/>
              <w:rPr>
                <w:rFonts w:eastAsia="Batang" w:cs="Times"/>
                <w:bCs/>
                <w:lang w:eastAsia="x-none"/>
              </w:rPr>
            </w:pPr>
            <w:r w:rsidRPr="00004FA9">
              <w:rPr>
                <w:rFonts w:eastAsia="Batang" w:cs="Times"/>
                <w:bCs/>
                <w:lang w:eastAsia="x-none"/>
              </w:rPr>
              <w:t xml:space="preserve">RAN1 studies whether the following types of </w:t>
            </w:r>
            <w:bookmarkStart w:id="11" w:name="_Hlk178263645"/>
            <w:r w:rsidRPr="00004FA9">
              <w:rPr>
                <w:rFonts w:eastAsia="Batang" w:cs="Times"/>
                <w:bCs/>
                <w:lang w:eastAsia="x-none"/>
              </w:rPr>
              <w:t>UL transmission gap will impact the design of OCC</w:t>
            </w:r>
            <w:bookmarkEnd w:id="11"/>
            <w:r w:rsidRPr="00004FA9">
              <w:rPr>
                <w:rFonts w:eastAsia="Batang" w:cs="Times"/>
                <w:bCs/>
                <w:lang w:eastAsia="x-none"/>
              </w:rPr>
              <w:t xml:space="preserve"> for IoT-NTN when considering e.g. phase continuity</w:t>
            </w:r>
          </w:p>
          <w:p w14:paraId="3F8A5B2E"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UL gaps for synchronization (from Rel-13)</w:t>
            </w:r>
          </w:p>
          <w:p w14:paraId="39D8CF46"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Gaps around NPRACH occasions</w:t>
            </w:r>
          </w:p>
          <w:p w14:paraId="4D9488EB"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UL timing adjustment gaps and segmentation for IoT-NTN (from Rel-17)</w:t>
            </w:r>
          </w:p>
          <w:p w14:paraId="56558D11"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TDM DMRS that are muted</w:t>
            </w:r>
          </w:p>
          <w:p w14:paraId="2B119C05" w14:textId="77777777" w:rsidR="009404BE" w:rsidRPr="006B1FD3" w:rsidRDefault="009404BE" w:rsidP="00D70506">
            <w:pPr>
              <w:numPr>
                <w:ilvl w:val="0"/>
                <w:numId w:val="12"/>
              </w:numPr>
              <w:spacing w:before="0" w:after="0"/>
              <w:rPr>
                <w:rFonts w:eastAsia="Batang"/>
                <w:bCs/>
                <w:lang w:eastAsia="en-US"/>
              </w:rPr>
            </w:pPr>
            <w:r w:rsidRPr="00004FA9">
              <w:rPr>
                <w:rFonts w:eastAsia="Batang"/>
                <w:bCs/>
                <w:lang w:eastAsia="en-US"/>
              </w:rPr>
              <w:t>Guard periods for 3.75kHz UL transmissions</w:t>
            </w:r>
          </w:p>
        </w:tc>
      </w:tr>
      <w:bookmarkEnd w:id="10"/>
    </w:tbl>
    <w:p w14:paraId="260BCF64" w14:textId="77777777" w:rsidR="009404BE" w:rsidRDefault="009404BE" w:rsidP="009404BE">
      <w:pPr>
        <w:adjustRightInd w:val="0"/>
        <w:snapToGrid w:val="0"/>
        <w:spacing w:before="0" w:after="0"/>
        <w:jc w:val="both"/>
        <w:rPr>
          <w:bCs/>
          <w:iCs/>
          <w:lang w:eastAsia="zh-CN"/>
        </w:rPr>
      </w:pPr>
    </w:p>
    <w:p w14:paraId="2E1FEE92" w14:textId="77777777" w:rsidR="009404BE" w:rsidRPr="00833E5B" w:rsidRDefault="009404BE" w:rsidP="009404BE">
      <w:pPr>
        <w:adjustRightInd w:val="0"/>
        <w:snapToGrid w:val="0"/>
        <w:spacing w:before="0" w:after="0"/>
        <w:jc w:val="both"/>
        <w:rPr>
          <w:bCs/>
          <w:iCs/>
          <w:lang w:eastAsia="zh-CN"/>
        </w:rPr>
      </w:pPr>
      <w:r>
        <w:rPr>
          <w:bCs/>
          <w:iCs/>
          <w:lang w:eastAsia="zh-CN"/>
        </w:rPr>
        <w:t>I</w:t>
      </w:r>
      <w:r>
        <w:rPr>
          <w:rFonts w:hint="eastAsia"/>
          <w:bCs/>
          <w:iCs/>
          <w:lang w:eastAsia="zh-CN"/>
        </w:rPr>
        <w:t xml:space="preserve">n Rel-13, UL gaps for synchronization are supported for UE to perform DL synchronization to adjust the </w:t>
      </w:r>
      <w:r>
        <w:rPr>
          <w:bCs/>
          <w:iCs/>
          <w:lang w:eastAsia="zh-CN"/>
        </w:rPr>
        <w:t>oscillator</w:t>
      </w:r>
      <w:r>
        <w:rPr>
          <w:rFonts w:hint="eastAsia"/>
          <w:bCs/>
          <w:iCs/>
          <w:lang w:eastAsia="zh-CN"/>
        </w:rPr>
        <w:t xml:space="preserve"> after long time of UL transmission. </w:t>
      </w:r>
      <w:r w:rsidRPr="00B654AC">
        <w:rPr>
          <w:bCs/>
          <w:iCs/>
          <w:lang w:eastAsia="zh-CN"/>
        </w:rPr>
        <w:t xml:space="preserve">Specifically, after the </w:t>
      </w:r>
      <w:r>
        <w:rPr>
          <w:rFonts w:hint="eastAsia"/>
          <w:bCs/>
          <w:iCs/>
          <w:lang w:eastAsia="zh-CN"/>
        </w:rPr>
        <w:t>UE</w:t>
      </w:r>
      <w:r w:rsidRPr="00B654AC">
        <w:rPr>
          <w:bCs/>
          <w:iCs/>
          <w:lang w:eastAsia="zh-CN"/>
        </w:rPr>
        <w:t xml:space="preserve"> continuously performs 256 ms of NPUSCH or NPRACH uplink transmission, there will be a 40 ms gap for downlink synchronization</w:t>
      </w:r>
      <w:r>
        <w:rPr>
          <w:rFonts w:hint="eastAsia"/>
          <w:bCs/>
          <w:iCs/>
          <w:lang w:eastAsia="zh-CN"/>
        </w:rPr>
        <w:t xml:space="preserve">. </w:t>
      </w:r>
      <w:r>
        <w:rPr>
          <w:bCs/>
          <w:iCs/>
          <w:lang w:eastAsia="zh-CN"/>
        </w:rPr>
        <w:t>S</w:t>
      </w:r>
      <w:r>
        <w:rPr>
          <w:rFonts w:hint="eastAsia"/>
          <w:bCs/>
          <w:iCs/>
          <w:lang w:eastAsia="zh-CN"/>
        </w:rPr>
        <w:t xml:space="preserve">ince there is an uplink and </w:t>
      </w:r>
      <w:r>
        <w:rPr>
          <w:bCs/>
          <w:iCs/>
          <w:lang w:eastAsia="zh-CN"/>
        </w:rPr>
        <w:t>downlink</w:t>
      </w:r>
      <w:r>
        <w:rPr>
          <w:rFonts w:hint="eastAsia"/>
          <w:bCs/>
          <w:iCs/>
          <w:lang w:eastAsia="zh-CN"/>
        </w:rPr>
        <w:t xml:space="preserve"> switching for the HD-FDD Redcap UEs, UE </w:t>
      </w:r>
      <w:r>
        <w:rPr>
          <w:bCs/>
          <w:iCs/>
          <w:lang w:eastAsia="zh-CN"/>
        </w:rPr>
        <w:t>cannot</w:t>
      </w:r>
      <w:r>
        <w:rPr>
          <w:rFonts w:hint="eastAsia"/>
          <w:bCs/>
          <w:iCs/>
          <w:lang w:eastAsia="zh-CN"/>
        </w:rPr>
        <w:t xml:space="preserve"> maintain the phase continuity for the uplink transmissions before and after the UL gaps. </w:t>
      </w:r>
      <w:r>
        <w:rPr>
          <w:bCs/>
          <w:iCs/>
          <w:lang w:eastAsia="zh-CN"/>
        </w:rPr>
        <w:t>T</w:t>
      </w:r>
      <w:r>
        <w:rPr>
          <w:rFonts w:hint="eastAsia"/>
          <w:bCs/>
          <w:iCs/>
          <w:lang w:eastAsia="zh-CN"/>
        </w:rPr>
        <w:t xml:space="preserve">he phase </w:t>
      </w:r>
      <w:r>
        <w:rPr>
          <w:bCs/>
          <w:iCs/>
          <w:lang w:eastAsia="zh-CN"/>
        </w:rPr>
        <w:t>discontinuity</w:t>
      </w:r>
      <w:r>
        <w:rPr>
          <w:rFonts w:hint="eastAsia"/>
          <w:bCs/>
          <w:iCs/>
          <w:lang w:eastAsia="zh-CN"/>
        </w:rPr>
        <w:t xml:space="preserve"> will impact the channel estimation, which will also impact </w:t>
      </w:r>
      <w:r>
        <w:rPr>
          <w:bCs/>
          <w:iCs/>
          <w:lang w:eastAsia="zh-CN"/>
        </w:rPr>
        <w:t>the</w:t>
      </w:r>
      <w:r>
        <w:rPr>
          <w:rFonts w:hint="eastAsia"/>
          <w:bCs/>
          <w:iCs/>
          <w:lang w:eastAsia="zh-CN"/>
        </w:rPr>
        <w:t xml:space="preserve"> </w:t>
      </w:r>
      <w:r w:rsidRPr="00583532">
        <w:rPr>
          <w:bCs/>
          <w:iCs/>
          <w:lang w:eastAsia="zh-CN"/>
        </w:rPr>
        <w:t>orthogonality</w:t>
      </w:r>
      <w:r>
        <w:rPr>
          <w:rFonts w:hint="eastAsia"/>
          <w:bCs/>
          <w:iCs/>
          <w:lang w:eastAsia="zh-CN"/>
        </w:rPr>
        <w:t xml:space="preserve"> between </w:t>
      </w:r>
      <w:r>
        <w:rPr>
          <w:bCs/>
          <w:iCs/>
          <w:lang w:eastAsia="zh-CN"/>
        </w:rPr>
        <w:t>different</w:t>
      </w:r>
      <w:r>
        <w:rPr>
          <w:rFonts w:hint="eastAsia"/>
          <w:bCs/>
          <w:iCs/>
          <w:lang w:eastAsia="zh-CN"/>
        </w:rPr>
        <w:t xml:space="preserve"> OCC codes. </w:t>
      </w:r>
      <w:r>
        <w:rPr>
          <w:bCs/>
          <w:iCs/>
          <w:lang w:eastAsia="zh-CN"/>
        </w:rPr>
        <w:t>I</w:t>
      </w:r>
      <w:r>
        <w:rPr>
          <w:rFonts w:hint="eastAsia"/>
          <w:bCs/>
          <w:iCs/>
          <w:lang w:eastAsia="zh-CN"/>
        </w:rPr>
        <w:t xml:space="preserve">t will also impact the performance of OCC multiplexing. </w:t>
      </w:r>
      <w:r>
        <w:rPr>
          <w:bCs/>
          <w:iCs/>
          <w:lang w:eastAsia="zh-CN"/>
        </w:rPr>
        <w:t>D</w:t>
      </w:r>
      <w:r>
        <w:rPr>
          <w:rFonts w:hint="eastAsia"/>
          <w:bCs/>
          <w:iCs/>
          <w:lang w:eastAsia="zh-CN"/>
        </w:rPr>
        <w:t xml:space="preserve">uring the </w:t>
      </w:r>
      <w:r>
        <w:rPr>
          <w:bCs/>
          <w:iCs/>
          <w:lang w:eastAsia="zh-CN"/>
        </w:rPr>
        <w:t>discussion</w:t>
      </w:r>
      <w:r>
        <w:rPr>
          <w:rFonts w:hint="eastAsia"/>
          <w:bCs/>
          <w:iCs/>
          <w:lang w:eastAsia="zh-CN"/>
        </w:rPr>
        <w:t xml:space="preserve"> of the design of OCC multiplexing, the UL gap for synchronization should be considered. </w:t>
      </w:r>
      <w:r>
        <w:rPr>
          <w:bCs/>
          <w:iCs/>
          <w:lang w:eastAsia="zh-CN"/>
        </w:rPr>
        <w:t>I</w:t>
      </w:r>
      <w:r>
        <w:rPr>
          <w:rFonts w:hint="eastAsia"/>
          <w:bCs/>
          <w:iCs/>
          <w:lang w:eastAsia="zh-CN"/>
        </w:rPr>
        <w:t xml:space="preserve">f the transmission is over 256ms, some mechanisms should be defined to reduce the impact of UL gap. </w:t>
      </w:r>
    </w:p>
    <w:p w14:paraId="1A101635" w14:textId="77777777" w:rsidR="009404BE" w:rsidRDefault="009404BE" w:rsidP="009404BE">
      <w:pPr>
        <w:adjustRightInd w:val="0"/>
        <w:snapToGrid w:val="0"/>
        <w:spacing w:before="0" w:after="0"/>
        <w:jc w:val="both"/>
        <w:rPr>
          <w:bCs/>
          <w:iCs/>
          <w:lang w:eastAsia="zh-CN"/>
        </w:rPr>
      </w:pPr>
    </w:p>
    <w:p w14:paraId="7630A772" w14:textId="05C50EA4" w:rsidR="009404BE" w:rsidRDefault="009404BE" w:rsidP="009404BE">
      <w:pPr>
        <w:adjustRightInd w:val="0"/>
        <w:snapToGrid w:val="0"/>
        <w:spacing w:before="0" w:after="0"/>
        <w:jc w:val="both"/>
        <w:rPr>
          <w:b/>
          <w:iCs/>
          <w:lang w:val="en-US" w:eastAsia="zh-CN"/>
        </w:rPr>
      </w:pPr>
      <w:r w:rsidRPr="002B2ADA">
        <w:rPr>
          <w:rFonts w:hint="eastAsia"/>
          <w:b/>
          <w:iCs/>
          <w:lang w:val="en-US" w:eastAsia="zh-CN"/>
        </w:rPr>
        <w:t xml:space="preserve">Observation </w:t>
      </w:r>
      <w:r w:rsidR="0029721C">
        <w:rPr>
          <w:rFonts w:hint="eastAsia"/>
          <w:b/>
          <w:iCs/>
          <w:lang w:val="en-US" w:eastAsia="zh-CN"/>
        </w:rPr>
        <w:t>1</w:t>
      </w:r>
      <w:r w:rsidRPr="002B2ADA">
        <w:rPr>
          <w:rFonts w:hint="eastAsia"/>
          <w:b/>
          <w:iCs/>
          <w:lang w:val="en-US" w:eastAsia="zh-CN"/>
        </w:rPr>
        <w:t>:</w:t>
      </w:r>
    </w:p>
    <w:p w14:paraId="4394C975" w14:textId="77777777" w:rsidR="009404BE" w:rsidRDefault="009404BE" w:rsidP="009404BE">
      <w:pPr>
        <w:adjustRightInd w:val="0"/>
        <w:snapToGrid w:val="0"/>
        <w:spacing w:before="0" w:after="0"/>
        <w:jc w:val="both"/>
        <w:rPr>
          <w:b/>
          <w:iCs/>
          <w:lang w:val="en-US" w:eastAsia="zh-CN"/>
        </w:rPr>
      </w:pPr>
      <w:r>
        <w:rPr>
          <w:b/>
          <w:iCs/>
          <w:lang w:val="en-US" w:eastAsia="zh-CN"/>
        </w:rPr>
        <w:t>D</w:t>
      </w:r>
      <w:r>
        <w:rPr>
          <w:rFonts w:hint="eastAsia"/>
          <w:b/>
          <w:iCs/>
          <w:lang w:val="en-US" w:eastAsia="zh-CN"/>
        </w:rPr>
        <w:t xml:space="preserve">uring the UL gaps for </w:t>
      </w:r>
      <w:r>
        <w:rPr>
          <w:b/>
          <w:iCs/>
          <w:lang w:val="en-US" w:eastAsia="zh-CN"/>
        </w:rPr>
        <w:t>synchronization</w:t>
      </w:r>
      <w:r>
        <w:rPr>
          <w:rFonts w:hint="eastAsia"/>
          <w:b/>
          <w:iCs/>
          <w:lang w:val="en-US" w:eastAsia="zh-CN"/>
        </w:rPr>
        <w:t xml:space="preserve"> from Rel-13, the HD-FDD redcap </w:t>
      </w:r>
      <w:r>
        <w:rPr>
          <w:b/>
          <w:iCs/>
          <w:lang w:val="en-US" w:eastAsia="zh-CN"/>
        </w:rPr>
        <w:t>cannot</w:t>
      </w:r>
      <w:r>
        <w:rPr>
          <w:rFonts w:hint="eastAsia"/>
          <w:b/>
          <w:iCs/>
          <w:lang w:val="en-US" w:eastAsia="zh-CN"/>
        </w:rPr>
        <w:t xml:space="preserve"> maintain the phase continuity of the UL transmissions before </w:t>
      </w:r>
      <w:r>
        <w:rPr>
          <w:b/>
          <w:iCs/>
          <w:lang w:val="en-US" w:eastAsia="zh-CN"/>
        </w:rPr>
        <w:t>and</w:t>
      </w:r>
      <w:r>
        <w:rPr>
          <w:rFonts w:hint="eastAsia"/>
          <w:b/>
          <w:iCs/>
          <w:lang w:val="en-US" w:eastAsia="zh-CN"/>
        </w:rPr>
        <w:t xml:space="preserve"> after </w:t>
      </w:r>
      <w:r>
        <w:rPr>
          <w:b/>
          <w:iCs/>
          <w:lang w:val="en-US" w:eastAsia="zh-CN"/>
        </w:rPr>
        <w:t>the</w:t>
      </w:r>
      <w:r>
        <w:rPr>
          <w:rFonts w:hint="eastAsia"/>
          <w:b/>
          <w:iCs/>
          <w:lang w:val="en-US" w:eastAsia="zh-CN"/>
        </w:rPr>
        <w:t xml:space="preserve"> UL gap. </w:t>
      </w:r>
    </w:p>
    <w:p w14:paraId="3E016FE3" w14:textId="77777777" w:rsidR="009404BE" w:rsidRDefault="009404BE" w:rsidP="009404BE">
      <w:pPr>
        <w:adjustRightInd w:val="0"/>
        <w:snapToGrid w:val="0"/>
        <w:spacing w:before="0" w:after="0"/>
        <w:jc w:val="both"/>
        <w:rPr>
          <w:b/>
          <w:iCs/>
          <w:lang w:val="en-US" w:eastAsia="zh-CN"/>
        </w:rPr>
      </w:pPr>
    </w:p>
    <w:p w14:paraId="582E1DE5" w14:textId="73C7840D" w:rsidR="009404BE" w:rsidRDefault="009404BE" w:rsidP="009404BE">
      <w:pPr>
        <w:adjustRightInd w:val="0"/>
        <w:snapToGrid w:val="0"/>
        <w:spacing w:before="0" w:after="0"/>
        <w:jc w:val="both"/>
        <w:rPr>
          <w:b/>
          <w:iCs/>
          <w:lang w:val="en-US" w:eastAsia="zh-CN"/>
        </w:rPr>
      </w:pPr>
      <w:r>
        <w:rPr>
          <w:b/>
          <w:iCs/>
          <w:lang w:val="en-US" w:eastAsia="zh-CN"/>
        </w:rPr>
        <w:t>Proposal</w:t>
      </w:r>
      <w:r>
        <w:rPr>
          <w:rFonts w:hint="eastAsia"/>
          <w:b/>
          <w:iCs/>
          <w:lang w:val="en-US" w:eastAsia="zh-CN"/>
        </w:rPr>
        <w:t xml:space="preserve"> </w:t>
      </w:r>
      <w:r w:rsidR="0029721C">
        <w:rPr>
          <w:rFonts w:hint="eastAsia"/>
          <w:b/>
          <w:iCs/>
          <w:lang w:val="en-US" w:eastAsia="zh-CN"/>
        </w:rPr>
        <w:t>2</w:t>
      </w:r>
      <w:r>
        <w:rPr>
          <w:rFonts w:hint="eastAsia"/>
          <w:b/>
          <w:iCs/>
          <w:lang w:val="en-US" w:eastAsia="zh-CN"/>
        </w:rPr>
        <w:t>:</w:t>
      </w:r>
    </w:p>
    <w:p w14:paraId="7C3DD080" w14:textId="323CBBE6" w:rsidR="009404BE" w:rsidRPr="00E858FC" w:rsidRDefault="009404BE" w:rsidP="009404BE">
      <w:pPr>
        <w:adjustRightInd w:val="0"/>
        <w:snapToGrid w:val="0"/>
        <w:spacing w:before="0" w:after="0"/>
        <w:jc w:val="both"/>
        <w:rPr>
          <w:b/>
          <w:iCs/>
          <w:lang w:val="en-US" w:eastAsia="zh-CN"/>
        </w:rPr>
      </w:pPr>
      <w:r>
        <w:rPr>
          <w:b/>
          <w:iCs/>
          <w:lang w:val="en-US" w:eastAsia="zh-CN"/>
        </w:rPr>
        <w:t>T</w:t>
      </w:r>
      <w:r>
        <w:rPr>
          <w:rFonts w:hint="eastAsia"/>
          <w:b/>
          <w:iCs/>
          <w:lang w:val="en-US" w:eastAsia="zh-CN"/>
        </w:rPr>
        <w:t xml:space="preserve">he UL gaps for synchronization </w:t>
      </w:r>
      <w:r w:rsidR="000F0297">
        <w:rPr>
          <w:rFonts w:hint="eastAsia"/>
          <w:b/>
          <w:iCs/>
          <w:lang w:val="en-US" w:eastAsia="zh-CN"/>
        </w:rPr>
        <w:t>needs to</w:t>
      </w:r>
      <w:r>
        <w:rPr>
          <w:rFonts w:hint="eastAsia"/>
          <w:b/>
          <w:iCs/>
          <w:lang w:val="en-US" w:eastAsia="zh-CN"/>
        </w:rPr>
        <w:t xml:space="preserve"> be considered </w:t>
      </w:r>
      <w:r w:rsidR="000F0297">
        <w:rPr>
          <w:rFonts w:hint="eastAsia"/>
          <w:b/>
          <w:iCs/>
          <w:lang w:val="en-US" w:eastAsia="zh-CN"/>
        </w:rPr>
        <w:t>when supporting</w:t>
      </w:r>
      <w:r>
        <w:rPr>
          <w:rFonts w:hint="eastAsia"/>
          <w:b/>
          <w:iCs/>
          <w:lang w:val="en-US" w:eastAsia="zh-CN"/>
        </w:rPr>
        <w:t xml:space="preserve"> OCC multiplexing.</w:t>
      </w:r>
    </w:p>
    <w:p w14:paraId="6A74B76F" w14:textId="77777777" w:rsidR="009404BE" w:rsidRDefault="009404BE" w:rsidP="009404BE">
      <w:pPr>
        <w:adjustRightInd w:val="0"/>
        <w:snapToGrid w:val="0"/>
        <w:spacing w:before="0" w:after="0"/>
        <w:jc w:val="both"/>
        <w:rPr>
          <w:b/>
          <w:iCs/>
          <w:lang w:val="en-US" w:eastAsia="zh-CN"/>
        </w:rPr>
      </w:pPr>
    </w:p>
    <w:p w14:paraId="1AADFDC2" w14:textId="77777777" w:rsidR="009404BE" w:rsidRDefault="009404BE" w:rsidP="009404BE">
      <w:pPr>
        <w:adjustRightInd w:val="0"/>
        <w:snapToGrid w:val="0"/>
        <w:spacing w:before="0" w:after="0"/>
        <w:jc w:val="both"/>
        <w:rPr>
          <w:bCs/>
          <w:iCs/>
          <w:lang w:eastAsia="zh-CN"/>
        </w:rPr>
      </w:pPr>
      <w:r w:rsidRPr="00E068F9">
        <w:rPr>
          <w:bCs/>
          <w:iCs/>
          <w:lang w:eastAsia="zh-CN"/>
        </w:rPr>
        <w:t>When NPUSCH transmission overlaps with the configured NPRACH resource, the overlapping part of NPUSCH will be postponed and transmitted after the configured NPRACH resource</w:t>
      </w:r>
      <w:r>
        <w:rPr>
          <w:rFonts w:hint="eastAsia"/>
          <w:bCs/>
          <w:iCs/>
          <w:lang w:eastAsia="zh-CN"/>
        </w:rPr>
        <w:t>s</w:t>
      </w:r>
      <w:r w:rsidRPr="00E068F9">
        <w:rPr>
          <w:bCs/>
          <w:iCs/>
          <w:lang w:eastAsia="zh-CN"/>
        </w:rPr>
        <w:t>. Depending on the time length of the NPRACH resource, a long interruption in uplink transmission may cause the destruction of phase continuity and further affect the performance of OCC.</w:t>
      </w:r>
      <w:r>
        <w:rPr>
          <w:rFonts w:hint="eastAsia"/>
          <w:bCs/>
          <w:iCs/>
          <w:lang w:eastAsia="zh-CN"/>
        </w:rPr>
        <w:t xml:space="preserve"> </w:t>
      </w:r>
      <w:r>
        <w:rPr>
          <w:bCs/>
          <w:iCs/>
          <w:lang w:eastAsia="zh-CN"/>
        </w:rPr>
        <w:t>Considering</w:t>
      </w:r>
      <w:r>
        <w:rPr>
          <w:rFonts w:hint="eastAsia"/>
          <w:bCs/>
          <w:iCs/>
          <w:lang w:eastAsia="zh-CN"/>
        </w:rPr>
        <w:t xml:space="preserve"> that in Rel-17, NR UE cannot maintain the phase continuity over more than 13 symbols, which is also depends on UE</w:t>
      </w:r>
      <w:r>
        <w:rPr>
          <w:bCs/>
          <w:iCs/>
          <w:lang w:eastAsia="zh-CN"/>
        </w:rPr>
        <w:t>’</w:t>
      </w:r>
      <w:r>
        <w:rPr>
          <w:rFonts w:hint="eastAsia"/>
          <w:bCs/>
          <w:iCs/>
          <w:lang w:eastAsia="zh-CN"/>
        </w:rPr>
        <w:t xml:space="preserve">s </w:t>
      </w:r>
      <w:r>
        <w:rPr>
          <w:bCs/>
          <w:iCs/>
          <w:lang w:eastAsia="zh-CN"/>
        </w:rPr>
        <w:t>capabili</w:t>
      </w:r>
      <w:r>
        <w:rPr>
          <w:rFonts w:hint="eastAsia"/>
          <w:bCs/>
          <w:iCs/>
          <w:lang w:eastAsia="zh-CN"/>
        </w:rPr>
        <w:t xml:space="preserve">ty, it should be further discuss how many symbols can a IoT UE can maintain the </w:t>
      </w:r>
      <w:r>
        <w:rPr>
          <w:bCs/>
          <w:iCs/>
          <w:lang w:eastAsia="zh-CN"/>
        </w:rPr>
        <w:t>phase</w:t>
      </w:r>
      <w:r>
        <w:rPr>
          <w:rFonts w:hint="eastAsia"/>
          <w:bCs/>
          <w:iCs/>
          <w:lang w:eastAsia="zh-CN"/>
        </w:rPr>
        <w:t xml:space="preserve"> continuity without any transmissions. </w:t>
      </w:r>
    </w:p>
    <w:p w14:paraId="1FECCC8D" w14:textId="77777777" w:rsidR="009404BE" w:rsidRDefault="009404BE" w:rsidP="009404BE">
      <w:pPr>
        <w:adjustRightInd w:val="0"/>
        <w:snapToGrid w:val="0"/>
        <w:spacing w:before="0" w:after="0"/>
        <w:jc w:val="both"/>
        <w:rPr>
          <w:bCs/>
          <w:iCs/>
          <w:lang w:eastAsia="zh-CN"/>
        </w:rPr>
      </w:pPr>
    </w:p>
    <w:p w14:paraId="5A70053A" w14:textId="7FBB2B94" w:rsidR="009404BE" w:rsidRPr="00336E42" w:rsidRDefault="009404BE" w:rsidP="009404BE">
      <w:pPr>
        <w:adjustRightInd w:val="0"/>
        <w:snapToGrid w:val="0"/>
        <w:spacing w:before="0" w:after="0"/>
        <w:jc w:val="both"/>
        <w:rPr>
          <w:b/>
          <w:iCs/>
          <w:lang w:eastAsia="zh-CN"/>
        </w:rPr>
      </w:pPr>
      <w:r w:rsidRPr="00336E42">
        <w:rPr>
          <w:b/>
          <w:iCs/>
          <w:lang w:eastAsia="zh-CN"/>
        </w:rPr>
        <w:t xml:space="preserve">Proposal </w:t>
      </w:r>
      <w:r w:rsidR="0029721C">
        <w:rPr>
          <w:rFonts w:hint="eastAsia"/>
          <w:b/>
          <w:iCs/>
          <w:lang w:eastAsia="zh-CN"/>
        </w:rPr>
        <w:t>3</w:t>
      </w:r>
      <w:r w:rsidRPr="00336E42">
        <w:rPr>
          <w:b/>
          <w:iCs/>
          <w:lang w:eastAsia="zh-CN"/>
        </w:rPr>
        <w:t>:</w:t>
      </w:r>
    </w:p>
    <w:p w14:paraId="16857144" w14:textId="77777777" w:rsidR="009404BE" w:rsidRPr="00336E42" w:rsidRDefault="009404BE" w:rsidP="009404BE">
      <w:pPr>
        <w:adjustRightInd w:val="0"/>
        <w:snapToGrid w:val="0"/>
        <w:spacing w:before="0" w:after="0"/>
        <w:jc w:val="both"/>
        <w:rPr>
          <w:b/>
          <w:iCs/>
          <w:lang w:eastAsia="zh-CN"/>
        </w:rPr>
      </w:pPr>
      <w:r w:rsidRPr="00336E42">
        <w:rPr>
          <w:b/>
          <w:iCs/>
          <w:lang w:eastAsia="zh-CN"/>
        </w:rPr>
        <w:t xml:space="preserve">It needs further discussion on how many symbols a IoT UE can maintain the phase continuity without any transmission. </w:t>
      </w:r>
    </w:p>
    <w:p w14:paraId="18570676" w14:textId="77777777" w:rsidR="009404BE" w:rsidRPr="00336E42" w:rsidRDefault="009404BE" w:rsidP="009404BE">
      <w:pPr>
        <w:adjustRightInd w:val="0"/>
        <w:snapToGrid w:val="0"/>
        <w:spacing w:before="0" w:after="0"/>
        <w:jc w:val="both"/>
        <w:rPr>
          <w:b/>
          <w:iCs/>
          <w:lang w:eastAsia="zh-CN"/>
        </w:rPr>
      </w:pPr>
    </w:p>
    <w:p w14:paraId="5D9F9EA7" w14:textId="335EDEFC" w:rsidR="009404BE" w:rsidRPr="00336E42" w:rsidRDefault="009404BE" w:rsidP="009404BE">
      <w:pPr>
        <w:adjustRightInd w:val="0"/>
        <w:snapToGrid w:val="0"/>
        <w:spacing w:before="0" w:after="0"/>
        <w:jc w:val="both"/>
        <w:rPr>
          <w:b/>
          <w:iCs/>
          <w:lang w:eastAsia="zh-CN"/>
        </w:rPr>
      </w:pPr>
      <w:r w:rsidRPr="00336E42">
        <w:rPr>
          <w:b/>
          <w:iCs/>
          <w:lang w:eastAsia="zh-CN"/>
        </w:rPr>
        <w:t xml:space="preserve">Observation </w:t>
      </w:r>
      <w:r w:rsidR="0029721C">
        <w:rPr>
          <w:rFonts w:hint="eastAsia"/>
          <w:b/>
          <w:iCs/>
          <w:lang w:eastAsia="zh-CN"/>
        </w:rPr>
        <w:t>2</w:t>
      </w:r>
      <w:r>
        <w:rPr>
          <w:rFonts w:hint="eastAsia"/>
          <w:b/>
          <w:iCs/>
          <w:lang w:eastAsia="zh-CN"/>
        </w:rPr>
        <w:t>:</w:t>
      </w:r>
    </w:p>
    <w:p w14:paraId="4F9658F0" w14:textId="77777777" w:rsidR="009404BE" w:rsidRPr="00336E42" w:rsidRDefault="009404BE" w:rsidP="009404BE">
      <w:pPr>
        <w:adjustRightInd w:val="0"/>
        <w:snapToGrid w:val="0"/>
        <w:spacing w:before="0" w:after="0"/>
        <w:jc w:val="both"/>
        <w:rPr>
          <w:b/>
          <w:iCs/>
          <w:lang w:eastAsia="zh-CN"/>
        </w:rPr>
      </w:pPr>
      <w:r w:rsidRPr="00336E42">
        <w:rPr>
          <w:b/>
          <w:iCs/>
          <w:lang w:eastAsia="zh-CN"/>
        </w:rPr>
        <w:t xml:space="preserve">The gaps around NPRACH occasions may impact the phase continuity of UE UL transmission. </w:t>
      </w:r>
    </w:p>
    <w:p w14:paraId="55DEDB15" w14:textId="77777777" w:rsidR="009404BE" w:rsidRPr="00336E42" w:rsidRDefault="009404BE" w:rsidP="009404BE">
      <w:pPr>
        <w:adjustRightInd w:val="0"/>
        <w:snapToGrid w:val="0"/>
        <w:spacing w:before="0" w:after="0"/>
        <w:jc w:val="both"/>
        <w:rPr>
          <w:b/>
          <w:iCs/>
          <w:lang w:eastAsia="zh-CN"/>
        </w:rPr>
      </w:pPr>
    </w:p>
    <w:p w14:paraId="6187A40C" w14:textId="126C3DA0" w:rsidR="009404BE" w:rsidRPr="00336E42" w:rsidRDefault="009404BE" w:rsidP="009404BE">
      <w:pPr>
        <w:adjustRightInd w:val="0"/>
        <w:snapToGrid w:val="0"/>
        <w:spacing w:before="0" w:after="0"/>
        <w:jc w:val="both"/>
        <w:rPr>
          <w:b/>
          <w:iCs/>
          <w:lang w:eastAsia="zh-CN"/>
        </w:rPr>
      </w:pPr>
      <w:r w:rsidRPr="00336E42">
        <w:rPr>
          <w:b/>
          <w:iCs/>
          <w:lang w:eastAsia="zh-CN"/>
        </w:rPr>
        <w:t xml:space="preserve">Proposal </w:t>
      </w:r>
      <w:r w:rsidR="0029721C">
        <w:rPr>
          <w:rFonts w:hint="eastAsia"/>
          <w:b/>
          <w:iCs/>
          <w:lang w:eastAsia="zh-CN"/>
        </w:rPr>
        <w:t>4</w:t>
      </w:r>
      <w:r w:rsidRPr="00336E42">
        <w:rPr>
          <w:b/>
          <w:iCs/>
          <w:lang w:eastAsia="zh-CN"/>
        </w:rPr>
        <w:t>:</w:t>
      </w:r>
    </w:p>
    <w:p w14:paraId="2BAD3E05" w14:textId="77777777" w:rsidR="009404BE" w:rsidRPr="00336E42" w:rsidRDefault="009404BE" w:rsidP="009404BE">
      <w:pPr>
        <w:adjustRightInd w:val="0"/>
        <w:snapToGrid w:val="0"/>
        <w:spacing w:before="0" w:after="0"/>
        <w:jc w:val="both"/>
        <w:rPr>
          <w:b/>
          <w:iCs/>
          <w:lang w:eastAsia="zh-CN"/>
        </w:rPr>
      </w:pPr>
      <w:r w:rsidRPr="00336E42">
        <w:rPr>
          <w:b/>
          <w:iCs/>
          <w:lang w:eastAsia="zh-CN"/>
        </w:rPr>
        <w:t xml:space="preserve">The impact of gaps around NPRACH occasions should be considered during the design of the OCC multiplexing. </w:t>
      </w:r>
    </w:p>
    <w:p w14:paraId="3031219B" w14:textId="77777777" w:rsidR="009404BE" w:rsidRDefault="009404BE" w:rsidP="009404BE">
      <w:pPr>
        <w:adjustRightInd w:val="0"/>
        <w:snapToGrid w:val="0"/>
        <w:spacing w:before="0" w:after="0"/>
        <w:jc w:val="both"/>
        <w:rPr>
          <w:b/>
          <w:iCs/>
          <w:lang w:val="en-US" w:eastAsia="zh-CN"/>
        </w:rPr>
      </w:pPr>
    </w:p>
    <w:p w14:paraId="59301609" w14:textId="5B0BCFAE" w:rsidR="00DD5C87" w:rsidRDefault="0026523A" w:rsidP="009404BE">
      <w:pPr>
        <w:adjustRightInd w:val="0"/>
        <w:snapToGrid w:val="0"/>
        <w:spacing w:before="0" w:after="0"/>
        <w:jc w:val="both"/>
      </w:pPr>
      <w:r>
        <w:rPr>
          <w:rFonts w:hint="eastAsia"/>
        </w:rPr>
        <w:object w:dxaOrig="22476" w:dyaOrig="7548" w14:anchorId="406AC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75pt;height:161.15pt" o:ole="">
            <v:imagedata r:id="rId8" o:title=""/>
          </v:shape>
          <o:OLEObject Type="Embed" ProgID="Visio.Drawing.15" ShapeID="_x0000_i1027" DrawAspect="Content" ObjectID="_1808204192" r:id="rId9"/>
        </w:object>
      </w:r>
    </w:p>
    <w:p w14:paraId="3C36CE24" w14:textId="23DD4F50" w:rsidR="0026523A" w:rsidRDefault="0026523A" w:rsidP="0026523A">
      <w:pPr>
        <w:spacing w:before="0" w:after="0"/>
        <w:jc w:val="center"/>
        <w:rPr>
          <w:b/>
          <w:lang w:eastAsia="en-US"/>
        </w:rPr>
      </w:pPr>
      <w:r w:rsidRPr="00D2293C">
        <w:rPr>
          <w:b/>
        </w:rPr>
        <w:t xml:space="preserve">Figure </w:t>
      </w:r>
      <w:r w:rsidR="0029721C">
        <w:rPr>
          <w:rFonts w:hint="eastAsia"/>
          <w:b/>
          <w:lang w:eastAsia="zh-CN"/>
        </w:rPr>
        <w:t>1</w:t>
      </w:r>
      <w:r w:rsidRPr="00D2293C">
        <w:rPr>
          <w:b/>
        </w:rPr>
        <w:t xml:space="preserve"> </w:t>
      </w:r>
      <w:r>
        <w:rPr>
          <w:b/>
          <w:lang w:eastAsia="en-US"/>
        </w:rPr>
        <w:t xml:space="preserve">Example of </w:t>
      </w:r>
      <w:r>
        <w:rPr>
          <w:b/>
          <w:lang w:eastAsia="zh-CN"/>
        </w:rPr>
        <w:t>postponed</w:t>
      </w:r>
      <w:r>
        <w:rPr>
          <w:rFonts w:hint="eastAsia"/>
          <w:b/>
          <w:lang w:eastAsia="zh-CN"/>
        </w:rPr>
        <w:t xml:space="preserve"> transmission due to overlapping with </w:t>
      </w:r>
      <w:r w:rsidRPr="00336E42">
        <w:rPr>
          <w:b/>
          <w:iCs/>
          <w:lang w:eastAsia="zh-CN"/>
        </w:rPr>
        <w:t>NPRACH occasions</w:t>
      </w:r>
      <w:r w:rsidRPr="00D2293C">
        <w:rPr>
          <w:b/>
          <w:lang w:eastAsia="en-US"/>
        </w:rPr>
        <w:t>.</w:t>
      </w:r>
    </w:p>
    <w:p w14:paraId="77AF60DC" w14:textId="1D65F33E" w:rsidR="00614767" w:rsidRDefault="00614767" w:rsidP="009404BE">
      <w:pPr>
        <w:adjustRightInd w:val="0"/>
        <w:snapToGrid w:val="0"/>
        <w:spacing w:before="0" w:after="0"/>
        <w:jc w:val="both"/>
        <w:rPr>
          <w:bCs/>
          <w:iCs/>
          <w:lang w:eastAsia="zh-CN"/>
        </w:rPr>
      </w:pPr>
      <w:r w:rsidRPr="00614767">
        <w:rPr>
          <w:bCs/>
          <w:iCs/>
          <w:lang w:eastAsia="zh-CN"/>
        </w:rPr>
        <w:lastRenderedPageBreak/>
        <w:t xml:space="preserve">When NPUSCH transmission overlaps with the configured NPRACH resources, to preserve the orthogonality of the OCC group, </w:t>
      </w:r>
      <w:r w:rsidRPr="00E068F9">
        <w:rPr>
          <w:bCs/>
          <w:iCs/>
          <w:lang w:eastAsia="zh-CN"/>
        </w:rPr>
        <w:t>the overlapping part of NPUSCH will be postponed and transmitted after the configured NPRACH resource</w:t>
      </w:r>
      <w:r>
        <w:rPr>
          <w:rFonts w:hint="eastAsia"/>
          <w:bCs/>
          <w:iCs/>
          <w:lang w:eastAsia="zh-CN"/>
        </w:rPr>
        <w:t>s</w:t>
      </w:r>
      <w:r w:rsidRPr="00614767">
        <w:rPr>
          <w:bCs/>
          <w:iCs/>
          <w:lang w:eastAsia="zh-CN"/>
        </w:rPr>
        <w:t xml:space="preserve">, at the granularity of the OCC group level. This approach ensures that the orthogonality of the OCC group is maintained, as illustrated in Figure </w:t>
      </w:r>
      <w:r w:rsidR="0029721C">
        <w:rPr>
          <w:rFonts w:hint="eastAsia"/>
          <w:bCs/>
          <w:iCs/>
          <w:lang w:eastAsia="zh-CN"/>
        </w:rPr>
        <w:t>1</w:t>
      </w:r>
      <w:r w:rsidRPr="00614767">
        <w:rPr>
          <w:bCs/>
          <w:iCs/>
          <w:lang w:eastAsia="zh-CN"/>
        </w:rPr>
        <w:t>.</w:t>
      </w:r>
    </w:p>
    <w:p w14:paraId="37A66705" w14:textId="77777777" w:rsidR="00614767" w:rsidRPr="00850613" w:rsidRDefault="00614767" w:rsidP="009404BE">
      <w:pPr>
        <w:adjustRightInd w:val="0"/>
        <w:snapToGrid w:val="0"/>
        <w:spacing w:before="0" w:after="0"/>
        <w:jc w:val="both"/>
        <w:rPr>
          <w:bCs/>
          <w:iCs/>
          <w:lang w:eastAsia="zh-CN"/>
        </w:rPr>
      </w:pPr>
    </w:p>
    <w:p w14:paraId="2DBBEDD6" w14:textId="5EC604ED" w:rsidR="00917E0B" w:rsidRPr="00336E42" w:rsidRDefault="00917E0B" w:rsidP="00917E0B">
      <w:pPr>
        <w:adjustRightInd w:val="0"/>
        <w:snapToGrid w:val="0"/>
        <w:spacing w:before="0" w:after="0"/>
        <w:jc w:val="both"/>
        <w:rPr>
          <w:b/>
          <w:iCs/>
          <w:lang w:eastAsia="zh-CN"/>
        </w:rPr>
      </w:pPr>
      <w:r w:rsidRPr="00336E42">
        <w:rPr>
          <w:b/>
          <w:iCs/>
          <w:lang w:eastAsia="zh-CN"/>
        </w:rPr>
        <w:t xml:space="preserve">Proposal </w:t>
      </w:r>
      <w:r w:rsidR="0029721C">
        <w:rPr>
          <w:rFonts w:hint="eastAsia"/>
          <w:b/>
          <w:iCs/>
          <w:lang w:eastAsia="zh-CN"/>
        </w:rPr>
        <w:t>5</w:t>
      </w:r>
      <w:r w:rsidRPr="00336E42">
        <w:rPr>
          <w:b/>
          <w:iCs/>
          <w:lang w:eastAsia="zh-CN"/>
        </w:rPr>
        <w:t>:</w:t>
      </w:r>
    </w:p>
    <w:p w14:paraId="25DD1FCF" w14:textId="252A805C" w:rsidR="00850613" w:rsidRPr="00F3624A" w:rsidRDefault="00917E0B" w:rsidP="009404BE">
      <w:pPr>
        <w:adjustRightInd w:val="0"/>
        <w:snapToGrid w:val="0"/>
        <w:spacing w:before="0" w:after="0"/>
        <w:jc w:val="both"/>
        <w:rPr>
          <w:b/>
          <w:iCs/>
          <w:lang w:eastAsia="zh-CN"/>
        </w:rPr>
      </w:pPr>
      <w:r w:rsidRPr="00F3624A">
        <w:rPr>
          <w:b/>
          <w:iCs/>
          <w:lang w:eastAsia="zh-CN"/>
        </w:rPr>
        <w:t xml:space="preserve">When NPUSCH transmission overlaps with the configured NPRACH resource, </w:t>
      </w:r>
      <w:r w:rsidR="0087611D" w:rsidRPr="0087611D">
        <w:rPr>
          <w:b/>
          <w:iCs/>
          <w:lang w:eastAsia="zh-CN"/>
        </w:rPr>
        <w:t xml:space="preserve">the NPUSCH </w:t>
      </w:r>
      <w:r w:rsidR="000375ED">
        <w:rPr>
          <w:rFonts w:hint="eastAsia"/>
          <w:b/>
          <w:iCs/>
          <w:lang w:eastAsia="zh-CN"/>
        </w:rPr>
        <w:t xml:space="preserve">can </w:t>
      </w:r>
      <w:r w:rsidR="0087611D" w:rsidRPr="0087611D">
        <w:rPr>
          <w:b/>
          <w:iCs/>
          <w:lang w:eastAsia="zh-CN"/>
        </w:rPr>
        <w:t>be postponed and transmitted after the configured NPRACH resources</w:t>
      </w:r>
      <w:r w:rsidR="006E38E2" w:rsidRPr="006E38E2">
        <w:rPr>
          <w:b/>
          <w:iCs/>
          <w:lang w:eastAsia="zh-CN"/>
        </w:rPr>
        <w:t xml:space="preserve">, </w:t>
      </w:r>
      <w:r w:rsidR="000D1C7E">
        <w:rPr>
          <w:rFonts w:hint="eastAsia"/>
          <w:b/>
          <w:iCs/>
          <w:lang w:eastAsia="zh-CN"/>
        </w:rPr>
        <w:t>with</w:t>
      </w:r>
      <w:r w:rsidR="00957429" w:rsidRPr="006E38E2">
        <w:rPr>
          <w:b/>
          <w:iCs/>
          <w:lang w:eastAsia="zh-CN"/>
        </w:rPr>
        <w:t xml:space="preserve"> </w:t>
      </w:r>
      <w:r w:rsidR="006E38E2" w:rsidRPr="006E38E2">
        <w:rPr>
          <w:b/>
          <w:iCs/>
          <w:lang w:eastAsia="zh-CN"/>
        </w:rPr>
        <w:t>the granularity of the OCC group</w:t>
      </w:r>
      <w:r>
        <w:rPr>
          <w:rFonts w:hint="eastAsia"/>
          <w:b/>
          <w:iCs/>
          <w:lang w:eastAsia="zh-CN"/>
        </w:rPr>
        <w:t>.</w:t>
      </w:r>
    </w:p>
    <w:p w14:paraId="48ADBB46" w14:textId="77777777" w:rsidR="00DD5C87" w:rsidRDefault="00DD5C87" w:rsidP="009404BE">
      <w:pPr>
        <w:adjustRightInd w:val="0"/>
        <w:snapToGrid w:val="0"/>
        <w:spacing w:before="0" w:after="0"/>
        <w:jc w:val="both"/>
        <w:rPr>
          <w:b/>
          <w:iCs/>
          <w:lang w:val="en-US" w:eastAsia="zh-CN"/>
        </w:rPr>
      </w:pPr>
    </w:p>
    <w:p w14:paraId="67E2FE57" w14:textId="77777777" w:rsidR="009404BE" w:rsidRPr="00603F8E" w:rsidRDefault="009404BE" w:rsidP="009404BE">
      <w:pPr>
        <w:spacing w:before="0" w:after="0"/>
        <w:jc w:val="both"/>
        <w:rPr>
          <w:rFonts w:eastAsia="等线"/>
        </w:rPr>
      </w:pPr>
      <w:r w:rsidRPr="00E068F9">
        <w:rPr>
          <w:bCs/>
          <w:iCs/>
          <w:lang w:eastAsia="zh-CN"/>
        </w:rPr>
        <w:t>Since the terminal can only adjust the TA at the beginning of an uplink transmission, to ensure that there is an opportunity to perform uplink TA adjustment in the NTN scenario, UL timing adjustment gaps and segmentation are introduced in the Rel-17 stage.</w:t>
      </w:r>
      <w:r>
        <w:rPr>
          <w:rFonts w:hint="eastAsia"/>
          <w:bCs/>
          <w:iCs/>
          <w:lang w:eastAsia="zh-CN"/>
        </w:rPr>
        <w:t xml:space="preserve"> </w:t>
      </w:r>
      <w:r>
        <w:rPr>
          <w:bCs/>
          <w:iCs/>
          <w:lang w:eastAsia="zh-CN"/>
        </w:rPr>
        <w:t>According</w:t>
      </w:r>
      <w:r>
        <w:rPr>
          <w:rFonts w:hint="eastAsia"/>
          <w:bCs/>
          <w:iCs/>
          <w:lang w:eastAsia="zh-CN"/>
        </w:rPr>
        <w:t xml:space="preserve"> to TS38.211 clause 10.1.3.6, </w:t>
      </w:r>
      <w:r>
        <w:rPr>
          <w:rFonts w:eastAsia="等线" w:hint="eastAsia"/>
          <w:lang w:eastAsia="zh-CN"/>
        </w:rPr>
        <w:t>f</w:t>
      </w:r>
      <w:r w:rsidRPr="00603F8E">
        <w:rPr>
          <w:rFonts w:eastAsia="等线"/>
        </w:rPr>
        <w:t xml:space="preserve">or a UE communicating over NTN, after transmissions (and/or postponements due to NPRACH)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segment</m:t>
            </m:r>
          </m:sub>
          <m:sup>
            <m:r>
              <m:rPr>
                <m:nor/>
              </m:rPr>
              <w:rPr>
                <w:rFonts w:ascii="Cambria Math" w:eastAsia="等线" w:hAnsi="Cambria Math"/>
                <w:noProof/>
                <w:lang w:eastAsia="en-US"/>
              </w:rPr>
              <m:t>precompensation</m:t>
            </m:r>
          </m:sup>
        </m:sSubSup>
      </m:oMath>
      <w:r w:rsidRPr="00603F8E">
        <w:rPr>
          <w:rFonts w:eastAsia="等线"/>
        </w:rPr>
        <w:t xml:space="preserve"> time units, for frame structure type 1, a transmission gap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gap</m:t>
            </m:r>
          </m:sub>
          <m:sup>
            <m:r>
              <m:rPr>
                <m:nor/>
              </m:rPr>
              <w:rPr>
                <w:rFonts w:ascii="Cambria Math" w:eastAsia="等线" w:hAnsi="Cambria Math"/>
                <w:noProof/>
                <w:lang w:eastAsia="en-US"/>
              </w:rPr>
              <m:t>precompensation</m:t>
            </m:r>
          </m:sup>
        </m:sSubSup>
      </m:oMath>
      <w:r w:rsidRPr="00603F8E">
        <w:rPr>
          <w:rFonts w:eastAsia="等线"/>
        </w:rPr>
        <w:t xml:space="preserve"> time units shall be counted for the NPUSCH resource mapping but not used for transmission of the NPUSCH according to the UE capability </w:t>
      </w:r>
      <w:r w:rsidRPr="00603F8E">
        <w:rPr>
          <w:rFonts w:eastAsia="等线"/>
          <w:i/>
          <w:iCs/>
          <w:lang w:eastAsia="en-US"/>
        </w:rPr>
        <w:t>ntn-SegmentedPrecompensationGaps-r17</w:t>
      </w:r>
      <w:r w:rsidRPr="00603F8E">
        <w:rPr>
          <w:rFonts w:eastAsia="等线"/>
        </w:rPr>
        <w:t xml:space="preserve"> as specified i</w:t>
      </w:r>
      <w:r w:rsidRPr="005118CE">
        <w:rPr>
          <w:rFonts w:eastAsia="等线"/>
        </w:rPr>
        <w:t>n 3GPP TS 36.331</w:t>
      </w:r>
      <w:r w:rsidRPr="005118CE">
        <w:rPr>
          <w:rFonts w:eastAsia="等线" w:hint="eastAsia"/>
          <w:lang w:eastAsia="zh-CN"/>
        </w:rPr>
        <w:t xml:space="preserve"> [3]</w:t>
      </w:r>
      <w:r w:rsidRPr="005118CE">
        <w:rPr>
          <w:rFonts w:eastAsia="等线"/>
        </w:rPr>
        <w:t xml:space="preserve"> .</w:t>
      </w:r>
      <w:r w:rsidRPr="00603F8E">
        <w:rPr>
          <w:rFonts w:eastAsia="等线"/>
        </w:rPr>
        <w:t xml:space="preserve"> The quantity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segment</m:t>
            </m:r>
          </m:sub>
          <m:sup>
            <m:r>
              <m:rPr>
                <m:nor/>
              </m:rPr>
              <w:rPr>
                <w:rFonts w:ascii="Cambria Math" w:eastAsia="等线" w:hAnsi="Cambria Math"/>
                <w:noProof/>
                <w:lang w:eastAsia="en-US"/>
              </w:rPr>
              <m:t>precompensation</m:t>
            </m:r>
          </m:sup>
        </m:sSubSup>
      </m:oMath>
      <w:r w:rsidRPr="00603F8E">
        <w:rPr>
          <w:rFonts w:eastAsia="等线"/>
        </w:rPr>
        <w:t xml:space="preserve"> is provided by higher layers, and the quantity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gap</m:t>
            </m:r>
          </m:sub>
          <m:sup>
            <m:r>
              <m:rPr>
                <m:nor/>
              </m:rPr>
              <w:rPr>
                <w:rFonts w:ascii="Cambria Math" w:eastAsia="等线" w:hAnsi="Cambria Math"/>
                <w:noProof/>
                <w:lang w:eastAsia="en-US"/>
              </w:rPr>
              <m:t>precompensation</m:t>
            </m:r>
          </m:sup>
        </m:sSubSup>
      </m:oMath>
      <w:r w:rsidRPr="00603F8E">
        <w:rPr>
          <w:rFonts w:eastAsia="等线"/>
        </w:rPr>
        <w:t xml:space="preserve"> is configured by higher layers based on the UE capability if signalled.</w:t>
      </w:r>
      <w:r w:rsidRPr="0095059F">
        <w:t xml:space="preserve"> </w:t>
      </w:r>
      <w:r w:rsidRPr="0095059F">
        <w:rPr>
          <w:rFonts w:eastAsia="等线"/>
        </w:rPr>
        <w:t xml:space="preserve">The optional values of the transmission gap include 1 symbol, 1 slot, and 2 slots, which are configured by the </w:t>
      </w:r>
      <w:r>
        <w:rPr>
          <w:rFonts w:eastAsia="等线" w:hint="eastAsia"/>
          <w:lang w:eastAsia="zh-CN"/>
        </w:rPr>
        <w:t>eNB</w:t>
      </w:r>
      <w:r w:rsidRPr="0095059F">
        <w:rPr>
          <w:rFonts w:eastAsia="等线"/>
        </w:rPr>
        <w:t xml:space="preserve"> for the </w:t>
      </w:r>
      <w:r>
        <w:rPr>
          <w:rFonts w:eastAsia="等线" w:hint="eastAsia"/>
          <w:lang w:eastAsia="zh-CN"/>
        </w:rPr>
        <w:t>UE</w:t>
      </w:r>
      <w:r w:rsidRPr="0095059F">
        <w:rPr>
          <w:rFonts w:eastAsia="等线"/>
        </w:rPr>
        <w:t xml:space="preserve">. </w:t>
      </w:r>
      <w:r>
        <w:rPr>
          <w:rFonts w:eastAsia="等线"/>
          <w:lang w:eastAsia="zh-CN"/>
        </w:rPr>
        <w:t>T</w:t>
      </w:r>
      <w:r>
        <w:rPr>
          <w:rFonts w:eastAsia="等线" w:hint="eastAsia"/>
          <w:lang w:eastAsia="zh-CN"/>
        </w:rPr>
        <w:t xml:space="preserve">he TA adjustments will also break the </w:t>
      </w:r>
      <w:r>
        <w:rPr>
          <w:rFonts w:eastAsia="等线"/>
          <w:lang w:eastAsia="zh-CN"/>
        </w:rPr>
        <w:t>phase</w:t>
      </w:r>
      <w:r>
        <w:rPr>
          <w:rFonts w:eastAsia="等线" w:hint="eastAsia"/>
          <w:lang w:eastAsia="zh-CN"/>
        </w:rPr>
        <w:t xml:space="preserve"> continuity of UL transmission. </w:t>
      </w:r>
      <w:r>
        <w:rPr>
          <w:rFonts w:eastAsia="等线"/>
          <w:lang w:eastAsia="zh-CN"/>
        </w:rPr>
        <w:t>I</w:t>
      </w:r>
      <w:r>
        <w:rPr>
          <w:rFonts w:eastAsia="等线" w:hint="eastAsia"/>
          <w:lang w:eastAsia="zh-CN"/>
        </w:rPr>
        <w:t xml:space="preserve">n </w:t>
      </w:r>
      <w:r>
        <w:rPr>
          <w:rFonts w:eastAsia="等线"/>
          <w:lang w:eastAsia="zh-CN"/>
        </w:rPr>
        <w:t>addition</w:t>
      </w:r>
      <w:r>
        <w:rPr>
          <w:rFonts w:eastAsia="等线" w:hint="eastAsia"/>
          <w:lang w:eastAsia="zh-CN"/>
        </w:rPr>
        <w:t xml:space="preserve">, the transmission gap will occupy the PUSCH transmission </w:t>
      </w:r>
      <w:r>
        <w:rPr>
          <w:rFonts w:eastAsia="等线"/>
          <w:lang w:eastAsia="zh-CN"/>
        </w:rPr>
        <w:t>resources</w:t>
      </w:r>
      <w:r>
        <w:rPr>
          <w:rFonts w:eastAsia="等线" w:hint="eastAsia"/>
          <w:lang w:eastAsia="zh-CN"/>
        </w:rPr>
        <w:t xml:space="preserve">. </w:t>
      </w:r>
      <w:r>
        <w:rPr>
          <w:rFonts w:eastAsia="等线"/>
          <w:lang w:eastAsia="zh-CN"/>
        </w:rPr>
        <w:t>Then</w:t>
      </w:r>
      <w:r>
        <w:rPr>
          <w:rFonts w:eastAsia="等线" w:hint="eastAsia"/>
          <w:lang w:eastAsia="zh-CN"/>
        </w:rPr>
        <w:t xml:space="preserve"> the mapping of the resources for OCC multiplexing will be impacted. </w:t>
      </w:r>
    </w:p>
    <w:p w14:paraId="0A4430F1" w14:textId="77777777" w:rsidR="009404BE" w:rsidRDefault="009404BE" w:rsidP="009404BE">
      <w:pPr>
        <w:adjustRightInd w:val="0"/>
        <w:snapToGrid w:val="0"/>
        <w:spacing w:before="0" w:after="0"/>
        <w:jc w:val="both"/>
        <w:rPr>
          <w:b/>
          <w:iCs/>
          <w:lang w:val="en-US" w:eastAsia="zh-CN"/>
        </w:rPr>
      </w:pPr>
    </w:p>
    <w:p w14:paraId="75163F27" w14:textId="456B40D5" w:rsidR="009404BE" w:rsidRDefault="009404BE" w:rsidP="009404BE">
      <w:pPr>
        <w:adjustRightInd w:val="0"/>
        <w:snapToGrid w:val="0"/>
        <w:spacing w:before="0" w:after="0"/>
        <w:jc w:val="both"/>
        <w:rPr>
          <w:b/>
          <w:iCs/>
          <w:lang w:val="en-US" w:eastAsia="zh-CN"/>
        </w:rPr>
      </w:pPr>
      <w:r w:rsidRPr="002B2ADA">
        <w:rPr>
          <w:rFonts w:hint="eastAsia"/>
          <w:b/>
          <w:iCs/>
          <w:lang w:val="en-US" w:eastAsia="zh-CN"/>
        </w:rPr>
        <w:t xml:space="preserve">Observation </w:t>
      </w:r>
      <w:r w:rsidR="0029721C">
        <w:rPr>
          <w:rFonts w:hint="eastAsia"/>
          <w:b/>
          <w:iCs/>
          <w:lang w:val="en-US" w:eastAsia="zh-CN"/>
        </w:rPr>
        <w:t>3</w:t>
      </w:r>
      <w:r w:rsidRPr="002B2ADA">
        <w:rPr>
          <w:rFonts w:hint="eastAsia"/>
          <w:b/>
          <w:iCs/>
          <w:lang w:val="en-US" w:eastAsia="zh-CN"/>
        </w:rPr>
        <w:t>:</w:t>
      </w:r>
    </w:p>
    <w:p w14:paraId="71819E72" w14:textId="77777777" w:rsidR="009404BE" w:rsidRDefault="009404BE" w:rsidP="009404BE">
      <w:pPr>
        <w:adjustRightInd w:val="0"/>
        <w:snapToGrid w:val="0"/>
        <w:spacing w:before="0" w:after="0"/>
        <w:jc w:val="both"/>
        <w:rPr>
          <w:b/>
          <w:iCs/>
          <w:lang w:val="en-US" w:eastAsia="zh-CN"/>
        </w:rPr>
      </w:pPr>
      <w:r>
        <w:rPr>
          <w:b/>
          <w:iCs/>
          <w:lang w:val="en-US" w:eastAsia="zh-CN"/>
        </w:rPr>
        <w:t>T</w:t>
      </w:r>
      <w:r>
        <w:rPr>
          <w:rFonts w:hint="eastAsia"/>
          <w:b/>
          <w:iCs/>
          <w:lang w:val="en-US" w:eastAsia="zh-CN"/>
        </w:rPr>
        <w:t>he TA adjustment during the segmented pre-</w:t>
      </w:r>
      <w:r>
        <w:rPr>
          <w:b/>
          <w:iCs/>
          <w:lang w:val="en-US" w:eastAsia="zh-CN"/>
        </w:rPr>
        <w:t>compensation</w:t>
      </w:r>
      <w:r>
        <w:rPr>
          <w:rFonts w:hint="eastAsia"/>
          <w:b/>
          <w:iCs/>
          <w:lang w:val="en-US" w:eastAsia="zh-CN"/>
        </w:rPr>
        <w:t xml:space="preserve"> gaps will break the </w:t>
      </w:r>
      <w:r>
        <w:rPr>
          <w:b/>
          <w:iCs/>
          <w:lang w:val="en-US" w:eastAsia="zh-CN"/>
        </w:rPr>
        <w:t>phase</w:t>
      </w:r>
      <w:r>
        <w:rPr>
          <w:rFonts w:hint="eastAsia"/>
          <w:b/>
          <w:iCs/>
          <w:lang w:val="en-US" w:eastAsia="zh-CN"/>
        </w:rPr>
        <w:t xml:space="preserve"> continuity. </w:t>
      </w:r>
    </w:p>
    <w:p w14:paraId="14A86F2E" w14:textId="77777777" w:rsidR="009404BE" w:rsidRDefault="009404BE" w:rsidP="009404BE">
      <w:pPr>
        <w:adjustRightInd w:val="0"/>
        <w:snapToGrid w:val="0"/>
        <w:spacing w:before="0" w:after="0"/>
        <w:jc w:val="both"/>
        <w:rPr>
          <w:b/>
          <w:iCs/>
          <w:lang w:val="en-US" w:eastAsia="zh-CN"/>
        </w:rPr>
      </w:pPr>
    </w:p>
    <w:p w14:paraId="1CBE039E" w14:textId="7C9E4714" w:rsidR="009404BE" w:rsidRDefault="009404BE" w:rsidP="009404BE">
      <w:pPr>
        <w:adjustRightInd w:val="0"/>
        <w:snapToGrid w:val="0"/>
        <w:spacing w:before="0" w:after="0"/>
        <w:jc w:val="both"/>
        <w:rPr>
          <w:b/>
          <w:iCs/>
          <w:lang w:val="en-US" w:eastAsia="zh-CN"/>
        </w:rPr>
      </w:pPr>
      <w:r w:rsidRPr="002B2ADA">
        <w:rPr>
          <w:rFonts w:hint="eastAsia"/>
          <w:b/>
          <w:iCs/>
          <w:lang w:val="en-US" w:eastAsia="zh-CN"/>
        </w:rPr>
        <w:t xml:space="preserve">Observation </w:t>
      </w:r>
      <w:r w:rsidR="0029721C">
        <w:rPr>
          <w:rFonts w:hint="eastAsia"/>
          <w:b/>
          <w:iCs/>
          <w:lang w:val="en-US" w:eastAsia="zh-CN"/>
        </w:rPr>
        <w:t>4</w:t>
      </w:r>
      <w:r w:rsidRPr="002B2ADA">
        <w:rPr>
          <w:rFonts w:hint="eastAsia"/>
          <w:b/>
          <w:iCs/>
          <w:lang w:val="en-US" w:eastAsia="zh-CN"/>
        </w:rPr>
        <w:t>:</w:t>
      </w:r>
    </w:p>
    <w:p w14:paraId="409D77F3" w14:textId="77777777" w:rsidR="009404BE" w:rsidRPr="008A02B4" w:rsidRDefault="009404BE" w:rsidP="009404BE">
      <w:pPr>
        <w:adjustRightInd w:val="0"/>
        <w:snapToGrid w:val="0"/>
        <w:spacing w:before="0" w:after="0"/>
        <w:jc w:val="both"/>
        <w:rPr>
          <w:b/>
          <w:iCs/>
          <w:lang w:val="en-US" w:eastAsia="zh-CN"/>
        </w:rPr>
      </w:pPr>
      <w:r>
        <w:rPr>
          <w:b/>
          <w:iCs/>
          <w:lang w:val="en-US" w:eastAsia="zh-CN"/>
        </w:rPr>
        <w:t>S</w:t>
      </w:r>
      <w:r>
        <w:rPr>
          <w:rFonts w:hint="eastAsia"/>
          <w:b/>
          <w:iCs/>
          <w:lang w:val="en-US" w:eastAsia="zh-CN"/>
        </w:rPr>
        <w:t>egmented pre-</w:t>
      </w:r>
      <w:r>
        <w:rPr>
          <w:b/>
          <w:iCs/>
          <w:lang w:val="en-US" w:eastAsia="zh-CN"/>
        </w:rPr>
        <w:t>compensation</w:t>
      </w:r>
      <w:r>
        <w:rPr>
          <w:rFonts w:hint="eastAsia"/>
          <w:b/>
          <w:iCs/>
          <w:lang w:val="en-US" w:eastAsia="zh-CN"/>
        </w:rPr>
        <w:t xml:space="preserve"> gaps will also impact the PUSCH mapping </w:t>
      </w:r>
      <w:r>
        <w:rPr>
          <w:b/>
          <w:iCs/>
          <w:lang w:val="en-US" w:eastAsia="zh-CN"/>
        </w:rPr>
        <w:t>with</w:t>
      </w:r>
      <w:r>
        <w:rPr>
          <w:rFonts w:hint="eastAsia"/>
          <w:b/>
          <w:iCs/>
          <w:lang w:val="en-US" w:eastAsia="zh-CN"/>
        </w:rPr>
        <w:t xml:space="preserve"> OCC.</w:t>
      </w:r>
    </w:p>
    <w:p w14:paraId="740F7DEA" w14:textId="77777777" w:rsidR="009404BE" w:rsidRDefault="009404BE" w:rsidP="009404BE">
      <w:pPr>
        <w:adjustRightInd w:val="0"/>
        <w:snapToGrid w:val="0"/>
        <w:spacing w:before="0" w:after="0"/>
        <w:jc w:val="both"/>
        <w:rPr>
          <w:b/>
          <w:iCs/>
          <w:lang w:val="en-US" w:eastAsia="zh-CN"/>
        </w:rPr>
      </w:pPr>
    </w:p>
    <w:p w14:paraId="115E75A5" w14:textId="5C20D4E3" w:rsidR="009404BE" w:rsidRPr="00336E42" w:rsidRDefault="009404BE" w:rsidP="009404BE">
      <w:pPr>
        <w:adjustRightInd w:val="0"/>
        <w:snapToGrid w:val="0"/>
        <w:spacing w:before="0" w:after="0"/>
        <w:jc w:val="both"/>
        <w:rPr>
          <w:b/>
          <w:iCs/>
          <w:lang w:eastAsia="zh-CN"/>
        </w:rPr>
      </w:pPr>
      <w:r w:rsidRPr="00336E42">
        <w:rPr>
          <w:b/>
          <w:iCs/>
          <w:lang w:eastAsia="zh-CN"/>
        </w:rPr>
        <w:t xml:space="preserve">Proposal </w:t>
      </w:r>
      <w:r w:rsidR="0029721C">
        <w:rPr>
          <w:rFonts w:hint="eastAsia"/>
          <w:b/>
          <w:iCs/>
          <w:lang w:eastAsia="zh-CN"/>
        </w:rPr>
        <w:t>6</w:t>
      </w:r>
      <w:r w:rsidRPr="00336E42">
        <w:rPr>
          <w:b/>
          <w:iCs/>
          <w:lang w:eastAsia="zh-CN"/>
        </w:rPr>
        <w:t>:</w:t>
      </w:r>
    </w:p>
    <w:p w14:paraId="6FD3E353" w14:textId="77777777" w:rsidR="009404BE" w:rsidRPr="00336E42" w:rsidRDefault="009404BE" w:rsidP="009404BE">
      <w:pPr>
        <w:adjustRightInd w:val="0"/>
        <w:snapToGrid w:val="0"/>
        <w:spacing w:before="0" w:after="0"/>
        <w:jc w:val="both"/>
        <w:rPr>
          <w:b/>
          <w:iCs/>
          <w:lang w:val="en-US" w:eastAsia="zh-CN"/>
        </w:rPr>
      </w:pPr>
      <w:r w:rsidRPr="00336E42">
        <w:rPr>
          <w:b/>
          <w:iCs/>
          <w:lang w:eastAsia="zh-CN"/>
        </w:rPr>
        <w:t xml:space="preserve">The </w:t>
      </w:r>
      <w:r w:rsidRPr="00E87DCF">
        <w:rPr>
          <w:rFonts w:hint="eastAsia"/>
          <w:b/>
          <w:iCs/>
          <w:lang w:val="en-US" w:eastAsia="zh-CN"/>
        </w:rPr>
        <w:t xml:space="preserve">segmented pre-compensation gaps should be </w:t>
      </w:r>
      <w:r w:rsidRPr="00E87DCF">
        <w:rPr>
          <w:b/>
          <w:iCs/>
          <w:lang w:val="en-US" w:eastAsia="zh-CN"/>
        </w:rPr>
        <w:t>considered</w:t>
      </w:r>
      <w:r w:rsidRPr="00E87DCF">
        <w:rPr>
          <w:rFonts w:hint="eastAsia"/>
          <w:b/>
          <w:iCs/>
          <w:lang w:val="en-US" w:eastAsia="zh-CN"/>
        </w:rPr>
        <w:t xml:space="preserve"> for the design of OCC multiplexing.</w:t>
      </w:r>
    </w:p>
    <w:p w14:paraId="2EC4E3AF" w14:textId="77777777" w:rsidR="009404BE" w:rsidRDefault="009404BE" w:rsidP="009404BE">
      <w:pPr>
        <w:adjustRightInd w:val="0"/>
        <w:snapToGrid w:val="0"/>
        <w:spacing w:before="0" w:after="0"/>
        <w:jc w:val="both"/>
        <w:rPr>
          <w:b/>
          <w:iCs/>
          <w:lang w:val="en-US" w:eastAsia="zh-CN"/>
        </w:rPr>
      </w:pPr>
    </w:p>
    <w:p w14:paraId="525F8637" w14:textId="77777777" w:rsidR="009404BE" w:rsidRDefault="009404BE" w:rsidP="009404BE">
      <w:pPr>
        <w:adjustRightInd w:val="0"/>
        <w:snapToGrid w:val="0"/>
        <w:spacing w:before="0" w:after="0"/>
        <w:jc w:val="both"/>
        <w:rPr>
          <w:bCs/>
          <w:iCs/>
          <w:lang w:val="en-US" w:eastAsia="zh-CN"/>
        </w:rPr>
      </w:pPr>
      <w:r>
        <w:rPr>
          <w:rFonts w:hint="eastAsia"/>
          <w:bCs/>
          <w:iCs/>
          <w:lang w:val="en-US" w:eastAsia="zh-CN"/>
        </w:rPr>
        <w:t xml:space="preserve">TDM DMRS muting is to mute </w:t>
      </w:r>
      <w:r>
        <w:rPr>
          <w:bCs/>
          <w:iCs/>
          <w:lang w:val="en-US" w:eastAsia="zh-CN"/>
        </w:rPr>
        <w:t>some</w:t>
      </w:r>
      <w:r>
        <w:rPr>
          <w:rFonts w:hint="eastAsia"/>
          <w:bCs/>
          <w:iCs/>
          <w:lang w:val="en-US" w:eastAsia="zh-CN"/>
        </w:rPr>
        <w:t xml:space="preserve"> slots</w:t>
      </w:r>
      <w:r>
        <w:rPr>
          <w:bCs/>
          <w:iCs/>
          <w:lang w:val="en-US" w:eastAsia="zh-CN"/>
        </w:rPr>
        <w:t>’</w:t>
      </w:r>
      <w:r>
        <w:rPr>
          <w:rFonts w:hint="eastAsia"/>
          <w:bCs/>
          <w:iCs/>
          <w:lang w:val="en-US" w:eastAsia="zh-CN"/>
        </w:rPr>
        <w:t xml:space="preserve"> DMRS to </w:t>
      </w:r>
      <w:r>
        <w:rPr>
          <w:bCs/>
          <w:iCs/>
          <w:lang w:val="en-US" w:eastAsia="zh-CN"/>
        </w:rPr>
        <w:t>support</w:t>
      </w:r>
      <w:r>
        <w:rPr>
          <w:rFonts w:hint="eastAsia"/>
          <w:bCs/>
          <w:iCs/>
          <w:lang w:val="en-US" w:eastAsia="zh-CN"/>
        </w:rPr>
        <w:t xml:space="preserve"> DMRS multiplexing of UEs. </w:t>
      </w:r>
      <w:r>
        <w:rPr>
          <w:bCs/>
          <w:iCs/>
          <w:lang w:val="en-US" w:eastAsia="zh-CN"/>
        </w:rPr>
        <w:t>Current</w:t>
      </w:r>
      <w:r>
        <w:rPr>
          <w:rFonts w:hint="eastAsia"/>
          <w:bCs/>
          <w:iCs/>
          <w:lang w:val="en-US" w:eastAsia="zh-CN"/>
        </w:rPr>
        <w:t xml:space="preserve"> DMRS in single tone does not support multiple UE multiplexing, then TDM DMRS muting are proposed. DMRS in one slot only occupy one symbol. </w:t>
      </w:r>
      <w:r>
        <w:rPr>
          <w:bCs/>
          <w:iCs/>
          <w:lang w:val="en-US" w:eastAsia="zh-CN"/>
        </w:rPr>
        <w:t>W</w:t>
      </w:r>
      <w:r>
        <w:rPr>
          <w:rFonts w:hint="eastAsia"/>
          <w:bCs/>
          <w:iCs/>
          <w:lang w:val="en-US" w:eastAsia="zh-CN"/>
        </w:rPr>
        <w:t xml:space="preserve">hen the DMRS is muted, the UE will not transmit anything in the symbol. </w:t>
      </w:r>
      <w:r>
        <w:rPr>
          <w:bCs/>
          <w:iCs/>
          <w:lang w:val="en-US" w:eastAsia="zh-CN"/>
        </w:rPr>
        <w:t>I</w:t>
      </w:r>
      <w:r>
        <w:rPr>
          <w:rFonts w:hint="eastAsia"/>
          <w:bCs/>
          <w:iCs/>
          <w:lang w:val="en-US" w:eastAsia="zh-CN"/>
        </w:rPr>
        <w:t xml:space="preserve">n this case, the phase continuity can be maintained. </w:t>
      </w:r>
    </w:p>
    <w:p w14:paraId="35ACDD6C" w14:textId="77777777" w:rsidR="009404BE" w:rsidRDefault="009404BE" w:rsidP="009404BE">
      <w:pPr>
        <w:adjustRightInd w:val="0"/>
        <w:snapToGrid w:val="0"/>
        <w:spacing w:before="0" w:after="0"/>
        <w:jc w:val="both"/>
        <w:rPr>
          <w:bCs/>
          <w:iCs/>
          <w:lang w:val="en-US" w:eastAsia="zh-CN"/>
        </w:rPr>
      </w:pPr>
    </w:p>
    <w:p w14:paraId="43B75239" w14:textId="37671187" w:rsidR="009404BE" w:rsidRPr="00336E42" w:rsidRDefault="009404BE" w:rsidP="009404BE">
      <w:pPr>
        <w:adjustRightInd w:val="0"/>
        <w:snapToGrid w:val="0"/>
        <w:spacing w:before="0" w:after="0"/>
        <w:jc w:val="both"/>
        <w:rPr>
          <w:b/>
          <w:iCs/>
          <w:lang w:val="en-US" w:eastAsia="zh-CN"/>
        </w:rPr>
      </w:pPr>
      <w:r w:rsidRPr="00336E42">
        <w:rPr>
          <w:b/>
          <w:iCs/>
          <w:lang w:val="en-US" w:eastAsia="zh-CN"/>
        </w:rPr>
        <w:t xml:space="preserve">Observation </w:t>
      </w:r>
      <w:r w:rsidR="0029721C">
        <w:rPr>
          <w:rFonts w:hint="eastAsia"/>
          <w:b/>
          <w:iCs/>
          <w:lang w:val="en-US" w:eastAsia="zh-CN"/>
        </w:rPr>
        <w:t>5</w:t>
      </w:r>
      <w:r w:rsidRPr="00336E42">
        <w:rPr>
          <w:b/>
          <w:iCs/>
          <w:lang w:val="en-US" w:eastAsia="zh-CN"/>
        </w:rPr>
        <w:t>:</w:t>
      </w:r>
    </w:p>
    <w:p w14:paraId="6ADA3450" w14:textId="77777777" w:rsidR="009404BE" w:rsidRDefault="009404BE" w:rsidP="009404BE">
      <w:pPr>
        <w:adjustRightInd w:val="0"/>
        <w:snapToGrid w:val="0"/>
        <w:spacing w:before="0" w:after="0"/>
        <w:jc w:val="both"/>
        <w:rPr>
          <w:b/>
          <w:iCs/>
          <w:lang w:val="en-US" w:eastAsia="zh-CN"/>
        </w:rPr>
      </w:pPr>
      <w:r w:rsidRPr="00336E42">
        <w:rPr>
          <w:b/>
          <w:iCs/>
          <w:lang w:val="en-US" w:eastAsia="zh-CN"/>
        </w:rPr>
        <w:t xml:space="preserve">The phase continuity can be maintained by UE over the muted DMRS symbol in the slot. </w:t>
      </w:r>
    </w:p>
    <w:p w14:paraId="5015D893" w14:textId="77777777" w:rsidR="009404BE" w:rsidRDefault="009404BE" w:rsidP="009404BE">
      <w:pPr>
        <w:adjustRightInd w:val="0"/>
        <w:snapToGrid w:val="0"/>
        <w:spacing w:before="0" w:after="0"/>
        <w:jc w:val="both"/>
        <w:rPr>
          <w:b/>
          <w:iCs/>
          <w:lang w:val="en-US" w:eastAsia="zh-CN"/>
        </w:rPr>
      </w:pPr>
    </w:p>
    <w:p w14:paraId="71224E73" w14:textId="77777777" w:rsidR="009404BE" w:rsidRPr="006B7C2D" w:rsidRDefault="009404BE" w:rsidP="009404BE">
      <w:pPr>
        <w:adjustRightInd w:val="0"/>
        <w:snapToGrid w:val="0"/>
        <w:spacing w:before="0" w:after="0"/>
        <w:jc w:val="both"/>
        <w:rPr>
          <w:rFonts w:eastAsiaTheme="minorEastAsia"/>
          <w:bCs/>
          <w:lang w:eastAsia="zh-CN"/>
        </w:rPr>
      </w:pPr>
      <w:r>
        <w:rPr>
          <w:rFonts w:hint="eastAsia"/>
          <w:bCs/>
          <w:iCs/>
          <w:lang w:val="en-US" w:eastAsia="zh-CN"/>
        </w:rPr>
        <w:t xml:space="preserve">The guard period of </w:t>
      </w:r>
      <w:r w:rsidRPr="00004FA9">
        <w:rPr>
          <w:rFonts w:eastAsia="Batang"/>
          <w:bCs/>
          <w:lang w:eastAsia="en-US"/>
        </w:rPr>
        <w:t>3.75kHz UL transmissions</w:t>
      </w:r>
      <w:r>
        <w:rPr>
          <w:rFonts w:eastAsiaTheme="minorEastAsia" w:hint="eastAsia"/>
          <w:bCs/>
          <w:lang w:eastAsia="zh-CN"/>
        </w:rPr>
        <w:t xml:space="preserve"> is used to reduce the inference to the SRS transmission of other LTE UEs. </w:t>
      </w:r>
      <w:r>
        <w:rPr>
          <w:lang w:val="x-none" w:eastAsia="zh-CN"/>
        </w:rPr>
        <w:t>T</w:t>
      </w:r>
      <w:r>
        <w:rPr>
          <w:rFonts w:hint="eastAsia"/>
          <w:lang w:val="x-none" w:eastAsia="zh-CN"/>
        </w:rPr>
        <w:t xml:space="preserve">he time span of the </w:t>
      </w:r>
      <w:r>
        <w:rPr>
          <w:rFonts w:eastAsiaTheme="minorEastAsia" w:hint="eastAsia"/>
          <w:bCs/>
          <w:lang w:eastAsia="zh-CN"/>
        </w:rPr>
        <w:t>g</w:t>
      </w:r>
      <w:r w:rsidRPr="00004FA9">
        <w:rPr>
          <w:rFonts w:eastAsia="Batang"/>
          <w:bCs/>
          <w:lang w:eastAsia="en-US"/>
        </w:rPr>
        <w:t>uard periods for 3.75kHz UL transmissions</w:t>
      </w:r>
      <w:r>
        <w:rPr>
          <w:rFonts w:eastAsiaTheme="minorEastAsia" w:hint="eastAsia"/>
          <w:bCs/>
          <w:lang w:eastAsia="zh-CN"/>
        </w:rPr>
        <w:t xml:space="preserve"> is 2304 Ts, located in the last of the slot. </w:t>
      </w:r>
      <w:r>
        <w:rPr>
          <w:rFonts w:eastAsiaTheme="minorEastAsia"/>
          <w:bCs/>
          <w:lang w:eastAsia="zh-CN"/>
        </w:rPr>
        <w:t>I</w:t>
      </w:r>
      <w:r>
        <w:rPr>
          <w:rFonts w:eastAsiaTheme="minorEastAsia" w:hint="eastAsia"/>
          <w:bCs/>
          <w:lang w:eastAsia="zh-CN"/>
        </w:rPr>
        <w:t xml:space="preserve">t is similar as the muted DMRS </w:t>
      </w:r>
      <w:r>
        <w:rPr>
          <w:rFonts w:eastAsiaTheme="minorEastAsia"/>
          <w:bCs/>
          <w:lang w:eastAsia="zh-CN"/>
        </w:rPr>
        <w:t>that</w:t>
      </w:r>
      <w:r>
        <w:rPr>
          <w:rFonts w:eastAsiaTheme="minorEastAsia" w:hint="eastAsia"/>
          <w:bCs/>
          <w:lang w:eastAsia="zh-CN"/>
        </w:rPr>
        <w:t xml:space="preserve"> in this period of 2304 Ts UE will not transmit anything. </w:t>
      </w:r>
      <w:r>
        <w:rPr>
          <w:rFonts w:eastAsiaTheme="minorEastAsia"/>
          <w:bCs/>
          <w:lang w:eastAsia="zh-CN"/>
        </w:rPr>
        <w:t>T</w:t>
      </w:r>
      <w:r>
        <w:rPr>
          <w:rFonts w:eastAsiaTheme="minorEastAsia" w:hint="eastAsia"/>
          <w:bCs/>
          <w:lang w:eastAsia="zh-CN"/>
        </w:rPr>
        <w:t xml:space="preserve">hen UE can </w:t>
      </w:r>
      <w:r>
        <w:rPr>
          <w:rFonts w:eastAsiaTheme="minorEastAsia"/>
          <w:bCs/>
          <w:lang w:eastAsia="zh-CN"/>
        </w:rPr>
        <w:t>still</w:t>
      </w:r>
      <w:r>
        <w:rPr>
          <w:rFonts w:eastAsiaTheme="minorEastAsia" w:hint="eastAsia"/>
          <w:bCs/>
          <w:lang w:eastAsia="zh-CN"/>
        </w:rPr>
        <w:t xml:space="preserve"> maintain the phase continuity. </w:t>
      </w:r>
      <w:r>
        <w:rPr>
          <w:rFonts w:eastAsiaTheme="minorEastAsia"/>
          <w:bCs/>
          <w:lang w:eastAsia="zh-CN"/>
        </w:rPr>
        <w:t>B</w:t>
      </w:r>
      <w:r>
        <w:rPr>
          <w:rFonts w:eastAsiaTheme="minorEastAsia" w:hint="eastAsia"/>
          <w:bCs/>
          <w:lang w:eastAsia="zh-CN"/>
        </w:rPr>
        <w:t xml:space="preserve">ut it may also impact the data to resource mapping and impact the OCC </w:t>
      </w:r>
      <w:r>
        <w:rPr>
          <w:rFonts w:eastAsiaTheme="minorEastAsia"/>
          <w:bCs/>
          <w:lang w:eastAsia="zh-CN"/>
        </w:rPr>
        <w:t>multiplexing</w:t>
      </w:r>
      <w:r>
        <w:rPr>
          <w:rFonts w:eastAsiaTheme="minorEastAsia" w:hint="eastAsia"/>
          <w:bCs/>
          <w:lang w:eastAsia="zh-CN"/>
        </w:rPr>
        <w:t xml:space="preserve">. </w:t>
      </w:r>
    </w:p>
    <w:p w14:paraId="4C2883D1" w14:textId="77777777" w:rsidR="009404BE" w:rsidRDefault="009404BE" w:rsidP="009404BE">
      <w:pPr>
        <w:adjustRightInd w:val="0"/>
        <w:snapToGrid w:val="0"/>
        <w:spacing w:before="0" w:after="0"/>
        <w:jc w:val="both"/>
        <w:rPr>
          <w:rFonts w:eastAsiaTheme="minorEastAsia"/>
          <w:bCs/>
          <w:lang w:eastAsia="zh-CN"/>
        </w:rPr>
      </w:pPr>
    </w:p>
    <w:p w14:paraId="4955D473" w14:textId="34D54BDE" w:rsidR="009404BE" w:rsidRPr="00336E42" w:rsidRDefault="009404BE" w:rsidP="009404BE">
      <w:pPr>
        <w:adjustRightInd w:val="0"/>
        <w:snapToGrid w:val="0"/>
        <w:spacing w:before="0" w:after="0"/>
        <w:jc w:val="both"/>
        <w:rPr>
          <w:rFonts w:eastAsiaTheme="minorEastAsia"/>
          <w:b/>
          <w:lang w:eastAsia="zh-CN"/>
        </w:rPr>
      </w:pPr>
      <w:r w:rsidRPr="00336E42">
        <w:rPr>
          <w:rFonts w:eastAsiaTheme="minorEastAsia"/>
          <w:b/>
          <w:lang w:eastAsia="zh-CN"/>
        </w:rPr>
        <w:t xml:space="preserve">Observation </w:t>
      </w:r>
      <w:r w:rsidR="0029721C">
        <w:rPr>
          <w:rFonts w:eastAsiaTheme="minorEastAsia" w:hint="eastAsia"/>
          <w:b/>
          <w:lang w:eastAsia="zh-CN"/>
        </w:rPr>
        <w:t>6</w:t>
      </w:r>
      <w:r w:rsidRPr="00336E42">
        <w:rPr>
          <w:rFonts w:eastAsiaTheme="minorEastAsia"/>
          <w:b/>
          <w:lang w:eastAsia="zh-CN"/>
        </w:rPr>
        <w:t>:</w:t>
      </w:r>
    </w:p>
    <w:p w14:paraId="7CC40C5A" w14:textId="77777777" w:rsidR="009404BE" w:rsidRPr="00336E42" w:rsidRDefault="009404BE" w:rsidP="009404BE">
      <w:pPr>
        <w:adjustRightInd w:val="0"/>
        <w:snapToGrid w:val="0"/>
        <w:spacing w:before="0" w:after="0"/>
        <w:jc w:val="both"/>
        <w:rPr>
          <w:rFonts w:eastAsiaTheme="minorEastAsia"/>
          <w:b/>
          <w:lang w:eastAsia="zh-CN"/>
        </w:rPr>
      </w:pPr>
      <w:r w:rsidRPr="00336E42">
        <w:rPr>
          <w:rFonts w:eastAsia="Batang"/>
          <w:b/>
          <w:lang w:eastAsia="en-US"/>
        </w:rPr>
        <w:t>Guard periods for 3.75kHz UL transmissions</w:t>
      </w:r>
      <w:r w:rsidRPr="00336E42">
        <w:rPr>
          <w:rFonts w:eastAsiaTheme="minorEastAsia"/>
          <w:b/>
          <w:lang w:eastAsia="zh-CN"/>
        </w:rPr>
        <w:t xml:space="preserve"> will not impact the phase continuity. </w:t>
      </w:r>
    </w:p>
    <w:p w14:paraId="081ACAF7" w14:textId="77777777" w:rsidR="009404BE" w:rsidRDefault="009404BE" w:rsidP="009404BE">
      <w:pPr>
        <w:adjustRightInd w:val="0"/>
        <w:snapToGrid w:val="0"/>
        <w:spacing w:before="0" w:after="0"/>
        <w:jc w:val="both"/>
        <w:rPr>
          <w:rFonts w:eastAsiaTheme="minorEastAsia"/>
          <w:bCs/>
          <w:lang w:eastAsia="zh-CN"/>
        </w:rPr>
      </w:pPr>
    </w:p>
    <w:p w14:paraId="06E9195C" w14:textId="3C9B3DC8" w:rsidR="009404BE" w:rsidRPr="00336E42" w:rsidRDefault="009404BE" w:rsidP="009404BE">
      <w:pPr>
        <w:adjustRightInd w:val="0"/>
        <w:snapToGrid w:val="0"/>
        <w:spacing w:before="0" w:after="0"/>
        <w:jc w:val="both"/>
        <w:rPr>
          <w:rFonts w:eastAsiaTheme="minorEastAsia"/>
          <w:b/>
          <w:iCs/>
          <w:lang w:eastAsia="zh-CN"/>
        </w:rPr>
      </w:pPr>
      <w:r w:rsidRPr="00336E42">
        <w:rPr>
          <w:rFonts w:eastAsiaTheme="minorEastAsia"/>
          <w:b/>
          <w:iCs/>
          <w:lang w:eastAsia="zh-CN"/>
        </w:rPr>
        <w:t xml:space="preserve">Proposal </w:t>
      </w:r>
      <w:r w:rsidR="0029721C">
        <w:rPr>
          <w:rFonts w:eastAsiaTheme="minorEastAsia" w:hint="eastAsia"/>
          <w:b/>
          <w:iCs/>
          <w:lang w:eastAsia="zh-CN"/>
        </w:rPr>
        <w:t>7</w:t>
      </w:r>
      <w:r w:rsidRPr="00336E42">
        <w:rPr>
          <w:rFonts w:eastAsiaTheme="minorEastAsia"/>
          <w:b/>
          <w:iCs/>
          <w:lang w:eastAsia="zh-CN"/>
        </w:rPr>
        <w:t>:</w:t>
      </w:r>
    </w:p>
    <w:p w14:paraId="377E97AB" w14:textId="77777777" w:rsidR="009404BE" w:rsidRPr="00336E42" w:rsidRDefault="009404BE" w:rsidP="009404BE">
      <w:pPr>
        <w:adjustRightInd w:val="0"/>
        <w:snapToGrid w:val="0"/>
        <w:spacing w:before="0" w:after="0"/>
        <w:jc w:val="both"/>
        <w:rPr>
          <w:rFonts w:eastAsiaTheme="minorEastAsia"/>
          <w:bCs/>
          <w:iCs/>
          <w:lang w:eastAsia="zh-CN"/>
        </w:rPr>
      </w:pPr>
      <w:r w:rsidRPr="00AA5DE3">
        <w:rPr>
          <w:rFonts w:eastAsia="Batang"/>
          <w:b/>
          <w:lang w:eastAsia="en-US"/>
        </w:rPr>
        <w:t>Guard periods for 3.75kHz UL transmissions</w:t>
      </w:r>
      <w:r>
        <w:rPr>
          <w:rFonts w:eastAsiaTheme="minorEastAsia" w:hint="eastAsia"/>
          <w:b/>
          <w:lang w:eastAsia="zh-CN"/>
        </w:rPr>
        <w:t xml:space="preserve"> should be considered for the OCC </w:t>
      </w:r>
      <w:r>
        <w:rPr>
          <w:rFonts w:eastAsiaTheme="minorEastAsia"/>
          <w:b/>
          <w:lang w:eastAsia="zh-CN"/>
        </w:rPr>
        <w:t>multiplexing</w:t>
      </w:r>
      <w:r>
        <w:rPr>
          <w:rFonts w:eastAsiaTheme="minorEastAsia" w:hint="eastAsia"/>
          <w:b/>
          <w:lang w:eastAsia="zh-CN"/>
        </w:rPr>
        <w:t xml:space="preserve"> design. </w:t>
      </w:r>
    </w:p>
    <w:p w14:paraId="6CDD8FFA" w14:textId="77777777" w:rsidR="003973AB" w:rsidRDefault="003973AB" w:rsidP="00C82798">
      <w:pPr>
        <w:adjustRightInd w:val="0"/>
        <w:snapToGrid w:val="0"/>
        <w:spacing w:before="0" w:after="0"/>
        <w:jc w:val="both"/>
        <w:rPr>
          <w:b/>
          <w:lang w:eastAsia="zh-CN"/>
        </w:rPr>
      </w:pPr>
    </w:p>
    <w:p w14:paraId="20A617F5" w14:textId="3FF9709D" w:rsidR="00CB7E5B" w:rsidRPr="002D6FA5" w:rsidRDefault="00C1662E" w:rsidP="00CB7E5B">
      <w:pPr>
        <w:pStyle w:val="1"/>
        <w:rPr>
          <w:lang w:val="en-US" w:eastAsia="zh-CN"/>
        </w:rPr>
      </w:pPr>
      <w:r w:rsidRPr="002D6FA5">
        <w:rPr>
          <w:lang w:val="en-US" w:eastAsia="zh-CN"/>
        </w:rPr>
        <w:t>O</w:t>
      </w:r>
      <w:r w:rsidRPr="002D6FA5">
        <w:rPr>
          <w:rFonts w:hint="eastAsia"/>
          <w:lang w:val="en-US" w:eastAsia="zh-CN"/>
        </w:rPr>
        <w:t>ther aspects</w:t>
      </w:r>
    </w:p>
    <w:p w14:paraId="1EF1CBA0" w14:textId="4F87BC52" w:rsidR="00CB7E5B" w:rsidRDefault="00CB7E5B" w:rsidP="00CB7E5B">
      <w:pPr>
        <w:adjustRightInd w:val="0"/>
        <w:snapToGrid w:val="0"/>
        <w:spacing w:before="0" w:after="0"/>
        <w:jc w:val="both"/>
        <w:rPr>
          <w:bCs/>
          <w:iCs/>
          <w:lang w:val="en-US" w:eastAsia="zh-CN"/>
        </w:rPr>
      </w:pPr>
      <w:r w:rsidRPr="00DC4F0B">
        <w:rPr>
          <w:rFonts w:hint="eastAsia"/>
          <w:bCs/>
          <w:iCs/>
          <w:lang w:val="en-US" w:eastAsia="zh-CN"/>
        </w:rPr>
        <w:t>In the last meeting</w:t>
      </w:r>
      <w:r>
        <w:rPr>
          <w:rFonts w:hint="eastAsia"/>
          <w:bCs/>
          <w:iCs/>
          <w:lang w:val="en-US" w:eastAsia="zh-CN"/>
        </w:rPr>
        <w:t>,</w:t>
      </w:r>
      <w:r w:rsidRPr="00DC4F0B">
        <w:rPr>
          <w:rFonts w:hint="eastAsia"/>
          <w:bCs/>
          <w:iCs/>
          <w:lang w:val="en-US" w:eastAsia="zh-CN"/>
        </w:rPr>
        <w:t xml:space="preserve"> </w:t>
      </w:r>
      <w:r>
        <w:rPr>
          <w:rFonts w:hint="eastAsia"/>
          <w:bCs/>
          <w:iCs/>
          <w:lang w:val="en-US" w:eastAsia="zh-CN"/>
        </w:rPr>
        <w:t>to support the OCC for NPUSCH format1, potential spec</w:t>
      </w:r>
      <w:r w:rsidR="00684910">
        <w:rPr>
          <w:rFonts w:hint="eastAsia"/>
          <w:bCs/>
          <w:iCs/>
          <w:lang w:val="en-US" w:eastAsia="zh-CN"/>
        </w:rPr>
        <w:t>ification</w:t>
      </w:r>
      <w:r>
        <w:rPr>
          <w:rFonts w:hint="eastAsia"/>
          <w:bCs/>
          <w:iCs/>
          <w:lang w:val="en-US" w:eastAsia="zh-CN"/>
        </w:rPr>
        <w:t xml:space="preserve"> impact</w:t>
      </w:r>
      <w:r w:rsidR="00684910">
        <w:rPr>
          <w:rFonts w:hint="eastAsia"/>
          <w:bCs/>
          <w:iCs/>
          <w:lang w:val="en-US" w:eastAsia="zh-CN"/>
        </w:rPr>
        <w:t>s</w:t>
      </w:r>
      <w:r>
        <w:rPr>
          <w:rFonts w:hint="eastAsia"/>
          <w:bCs/>
          <w:iCs/>
          <w:lang w:val="en-US" w:eastAsia="zh-CN"/>
        </w:rPr>
        <w:t xml:space="preserve"> </w:t>
      </w:r>
      <w:r w:rsidR="00684910">
        <w:rPr>
          <w:rFonts w:hint="eastAsia"/>
          <w:bCs/>
          <w:iCs/>
          <w:lang w:val="en-US" w:eastAsia="zh-CN"/>
        </w:rPr>
        <w:t>were</w:t>
      </w:r>
      <w:r>
        <w:rPr>
          <w:rFonts w:hint="eastAsia"/>
          <w:bCs/>
          <w:iCs/>
          <w:lang w:val="en-US" w:eastAsia="zh-CN"/>
        </w:rPr>
        <w:t xml:space="preserve"> discussed</w:t>
      </w:r>
      <w:r w:rsidR="00684910">
        <w:rPr>
          <w:rFonts w:hint="eastAsia"/>
          <w:bCs/>
          <w:iCs/>
          <w:lang w:val="en-US" w:eastAsia="zh-CN"/>
        </w:rPr>
        <w:t>.</w:t>
      </w:r>
      <w:r>
        <w:rPr>
          <w:rFonts w:hint="eastAsia"/>
          <w:bCs/>
          <w:iCs/>
          <w:lang w:val="en-US" w:eastAsia="zh-CN"/>
        </w:rPr>
        <w:t xml:space="preserve"> </w:t>
      </w:r>
      <w:r w:rsidR="00684910">
        <w:rPr>
          <w:rFonts w:hint="eastAsia"/>
          <w:bCs/>
          <w:iCs/>
          <w:lang w:val="en-US" w:eastAsia="zh-CN"/>
        </w:rPr>
        <w:t>A</w:t>
      </w:r>
      <w:r>
        <w:rPr>
          <w:rFonts w:hint="eastAsia"/>
          <w:bCs/>
          <w:iCs/>
          <w:lang w:val="en-US" w:eastAsia="zh-CN"/>
        </w:rPr>
        <w:t>nd the following agreement was made.</w:t>
      </w:r>
    </w:p>
    <w:tbl>
      <w:tblPr>
        <w:tblStyle w:val="afc"/>
        <w:tblW w:w="0" w:type="auto"/>
        <w:tblLook w:val="04A0" w:firstRow="1" w:lastRow="0" w:firstColumn="1" w:lastColumn="0" w:noHBand="0" w:noVBand="1"/>
      </w:tblPr>
      <w:tblGrid>
        <w:gridCol w:w="9629"/>
      </w:tblGrid>
      <w:tr w:rsidR="00CB7E5B" w14:paraId="4F5D48CB" w14:textId="77777777" w:rsidTr="00D70506">
        <w:tc>
          <w:tcPr>
            <w:tcW w:w="9629" w:type="dxa"/>
          </w:tcPr>
          <w:p w14:paraId="0AFC8ED8" w14:textId="77777777" w:rsidR="000E3E6F" w:rsidRPr="006F0A27" w:rsidRDefault="000E3E6F" w:rsidP="000E3E6F">
            <w:pPr>
              <w:spacing w:after="0"/>
              <w:rPr>
                <w:rFonts w:ascii="Times" w:eastAsia="Batang" w:hAnsi="Times"/>
                <w:lang w:eastAsia="ar-SA"/>
              </w:rPr>
            </w:pPr>
            <w:r w:rsidRPr="006F0A27">
              <w:rPr>
                <w:rFonts w:ascii="Times" w:eastAsia="Batang" w:hAnsi="Times"/>
                <w:highlight w:val="green"/>
                <w:lang w:eastAsia="ar-SA"/>
              </w:rPr>
              <w:t>Agreement</w:t>
            </w:r>
          </w:p>
          <w:p w14:paraId="1600AE04" w14:textId="77777777" w:rsidR="000E3E6F" w:rsidRPr="006F0A27" w:rsidRDefault="000E3E6F" w:rsidP="000E3E6F">
            <w:pPr>
              <w:spacing w:after="0"/>
              <w:contextualSpacing/>
              <w:rPr>
                <w:rFonts w:eastAsia="Batang" w:cs="Times"/>
                <w:bCs/>
              </w:rPr>
            </w:pPr>
            <w:r w:rsidRPr="006F0A27">
              <w:rPr>
                <w:rFonts w:eastAsia="Batang" w:cs="Times"/>
                <w:bCs/>
                <w:lang w:eastAsia="x-none"/>
              </w:rPr>
              <w:t>For support of single-tone OCC for NPUSCH format 1 for connected mode, the</w:t>
            </w:r>
            <w:r w:rsidRPr="006F0A27">
              <w:rPr>
                <w:rFonts w:eastAsia="Batang" w:cs="Times"/>
                <w:bCs/>
              </w:rPr>
              <w:t xml:space="preserve"> parameters that need to be signalled are:</w:t>
            </w:r>
          </w:p>
          <w:p w14:paraId="3320961D" w14:textId="77777777" w:rsidR="000E3E6F" w:rsidRPr="006F0A27" w:rsidRDefault="000E3E6F" w:rsidP="000E3E6F">
            <w:pPr>
              <w:numPr>
                <w:ilvl w:val="0"/>
                <w:numId w:val="18"/>
              </w:numPr>
              <w:spacing w:before="0" w:after="0"/>
              <w:rPr>
                <w:rFonts w:eastAsia="等线"/>
                <w:bCs/>
              </w:rPr>
            </w:pPr>
            <w:r w:rsidRPr="006F0A27">
              <w:rPr>
                <w:rFonts w:eastAsia="等线"/>
                <w:bCs/>
              </w:rPr>
              <w:t>OCC sequence index</w:t>
            </w:r>
          </w:p>
          <w:p w14:paraId="042B9508" w14:textId="77777777" w:rsidR="000E3E6F" w:rsidRPr="006F0A27" w:rsidRDefault="000E3E6F" w:rsidP="000E3E6F">
            <w:pPr>
              <w:numPr>
                <w:ilvl w:val="0"/>
                <w:numId w:val="18"/>
              </w:numPr>
              <w:spacing w:before="0" w:after="0"/>
              <w:rPr>
                <w:rFonts w:ascii="Times" w:eastAsia="Batang" w:hAnsi="Times" w:cs="Times"/>
                <w:bCs/>
                <w:lang w:eastAsia="x-none"/>
              </w:rPr>
            </w:pPr>
            <w:r w:rsidRPr="006F0A27">
              <w:rPr>
                <w:rFonts w:eastAsia="等线" w:cs="Times"/>
                <w:bCs/>
              </w:rPr>
              <w:t>Enabling of OCC feature</w:t>
            </w:r>
          </w:p>
          <w:p w14:paraId="1700F3C1" w14:textId="77777777" w:rsidR="000E3E6F" w:rsidRPr="006F0A27" w:rsidRDefault="000E3E6F" w:rsidP="000E3E6F">
            <w:pPr>
              <w:numPr>
                <w:ilvl w:val="0"/>
                <w:numId w:val="18"/>
              </w:numPr>
              <w:spacing w:before="0" w:after="0"/>
              <w:rPr>
                <w:rFonts w:ascii="Times" w:eastAsia="Batang" w:hAnsi="Times" w:cs="Times"/>
                <w:bCs/>
                <w:lang w:eastAsia="x-none"/>
              </w:rPr>
            </w:pPr>
            <w:r w:rsidRPr="006F0A27">
              <w:rPr>
                <w:rFonts w:eastAsia="等线" w:cs="Times"/>
                <w:bCs/>
              </w:rPr>
              <w:lastRenderedPageBreak/>
              <w:t>FFS: whether signaling is explicit or implicit</w:t>
            </w:r>
          </w:p>
          <w:p w14:paraId="6D754423" w14:textId="77777777" w:rsidR="00CB7E5B" w:rsidRDefault="00CB7E5B" w:rsidP="000E3E6F">
            <w:pPr>
              <w:spacing w:before="0" w:after="0"/>
              <w:rPr>
                <w:rFonts w:eastAsia="等线"/>
                <w:bCs/>
                <w:lang w:eastAsia="zh-CN"/>
              </w:rPr>
            </w:pPr>
          </w:p>
          <w:p w14:paraId="649FCC49" w14:textId="77777777" w:rsidR="009427AD" w:rsidRPr="001560BE" w:rsidRDefault="009427AD" w:rsidP="009427AD">
            <w:pPr>
              <w:snapToGrid w:val="0"/>
              <w:spacing w:before="0" w:after="0"/>
              <w:rPr>
                <w:b/>
                <w:bCs/>
                <w:highlight w:val="green"/>
                <w:lang w:eastAsia="ar-SA"/>
              </w:rPr>
            </w:pPr>
            <w:r w:rsidRPr="001560BE">
              <w:rPr>
                <w:b/>
                <w:bCs/>
                <w:highlight w:val="green"/>
                <w:lang w:eastAsia="ar-SA"/>
              </w:rPr>
              <w:t>Agreement</w:t>
            </w:r>
          </w:p>
          <w:p w14:paraId="616CF2F2" w14:textId="77777777" w:rsidR="009427AD" w:rsidRPr="0029721C" w:rsidRDefault="009427AD" w:rsidP="0029721C">
            <w:pPr>
              <w:spacing w:after="0"/>
              <w:contextualSpacing/>
              <w:rPr>
                <w:rFonts w:cs="Times"/>
                <w:bCs/>
                <w:lang w:eastAsia="x-none"/>
              </w:rPr>
            </w:pPr>
            <w:r w:rsidRPr="0029721C">
              <w:rPr>
                <w:rFonts w:eastAsia="Batang" w:cs="Times"/>
                <w:bCs/>
                <w:lang w:eastAsia="x-none"/>
              </w:rPr>
              <w:t>Dynamic activation / deactivation of OCC is supported by DCI.</w:t>
            </w:r>
          </w:p>
          <w:p w14:paraId="2BB1135E" w14:textId="77777777" w:rsidR="009427AD" w:rsidRPr="0029721C" w:rsidRDefault="009427AD" w:rsidP="0029721C">
            <w:pPr>
              <w:numPr>
                <w:ilvl w:val="0"/>
                <w:numId w:val="18"/>
              </w:numPr>
              <w:spacing w:before="0" w:after="0"/>
              <w:rPr>
                <w:rFonts w:eastAsia="等线"/>
                <w:bCs/>
              </w:rPr>
            </w:pPr>
            <w:r w:rsidRPr="0029721C">
              <w:rPr>
                <w:rFonts w:eastAsia="等线"/>
                <w:bCs/>
              </w:rPr>
              <w:t>FFS: details of signalling by DCI</w:t>
            </w:r>
          </w:p>
          <w:p w14:paraId="3D3C5A34" w14:textId="5A02B2F3" w:rsidR="009427AD" w:rsidRPr="000E3E6F" w:rsidRDefault="009427AD" w:rsidP="000E3E6F">
            <w:pPr>
              <w:spacing w:before="0" w:after="0"/>
              <w:rPr>
                <w:rFonts w:eastAsia="等线"/>
                <w:bCs/>
                <w:lang w:eastAsia="zh-CN"/>
              </w:rPr>
            </w:pPr>
          </w:p>
        </w:tc>
      </w:tr>
    </w:tbl>
    <w:p w14:paraId="48BE6DA9" w14:textId="77777777" w:rsidR="00CB7E5B" w:rsidRDefault="00CB7E5B" w:rsidP="00CB7E5B">
      <w:pPr>
        <w:adjustRightInd w:val="0"/>
        <w:snapToGrid w:val="0"/>
        <w:spacing w:before="0" w:after="0"/>
        <w:jc w:val="both"/>
        <w:rPr>
          <w:bCs/>
          <w:iCs/>
          <w:lang w:val="en-US" w:eastAsia="zh-CN"/>
        </w:rPr>
      </w:pPr>
    </w:p>
    <w:p w14:paraId="0AB70A44" w14:textId="64316971" w:rsidR="00864002" w:rsidRPr="0088729A" w:rsidRDefault="00684910" w:rsidP="00CB7E5B">
      <w:pPr>
        <w:adjustRightInd w:val="0"/>
        <w:snapToGrid w:val="0"/>
        <w:spacing w:before="0" w:after="0"/>
        <w:jc w:val="both"/>
        <w:rPr>
          <w:bCs/>
          <w:iCs/>
          <w:lang w:val="en-US" w:eastAsia="zh-CN"/>
        </w:rPr>
      </w:pPr>
      <w:r>
        <w:rPr>
          <w:bCs/>
          <w:iCs/>
          <w:lang w:val="en-US" w:eastAsia="zh-CN"/>
        </w:rPr>
        <w:t>F</w:t>
      </w:r>
      <w:r>
        <w:rPr>
          <w:rFonts w:hint="eastAsia"/>
          <w:bCs/>
          <w:iCs/>
          <w:lang w:val="en-US" w:eastAsia="zh-CN"/>
        </w:rPr>
        <w:t>rom our understanding, RAN1</w:t>
      </w:r>
      <w:r>
        <w:rPr>
          <w:bCs/>
          <w:iCs/>
          <w:lang w:val="en-US" w:eastAsia="zh-CN"/>
        </w:rPr>
        <w:t>’</w:t>
      </w:r>
      <w:r>
        <w:rPr>
          <w:rFonts w:hint="eastAsia"/>
          <w:bCs/>
          <w:iCs/>
          <w:lang w:val="en-US" w:eastAsia="zh-CN"/>
        </w:rPr>
        <w:t xml:space="preserve">s </w:t>
      </w:r>
      <w:r>
        <w:rPr>
          <w:bCs/>
          <w:iCs/>
          <w:lang w:val="en-US" w:eastAsia="zh-CN"/>
        </w:rPr>
        <w:t>discussion</w:t>
      </w:r>
      <w:r>
        <w:rPr>
          <w:rFonts w:hint="eastAsia"/>
          <w:bCs/>
          <w:iCs/>
          <w:lang w:val="en-US" w:eastAsia="zh-CN"/>
        </w:rPr>
        <w:t xml:space="preserve"> of NPUSCH OCC are more focused on the </w:t>
      </w:r>
      <w:r>
        <w:rPr>
          <w:bCs/>
          <w:iCs/>
          <w:lang w:val="en-US" w:eastAsia="zh-CN"/>
        </w:rPr>
        <w:t>connected</w:t>
      </w:r>
      <w:r>
        <w:rPr>
          <w:rFonts w:hint="eastAsia"/>
          <w:bCs/>
          <w:iCs/>
          <w:lang w:val="en-US" w:eastAsia="zh-CN"/>
        </w:rPr>
        <w:t xml:space="preserve"> mode. </w:t>
      </w:r>
      <w:r>
        <w:rPr>
          <w:bCs/>
          <w:iCs/>
          <w:lang w:val="en-US" w:eastAsia="zh-CN"/>
        </w:rPr>
        <w:t>T</w:t>
      </w:r>
      <w:r>
        <w:rPr>
          <w:rFonts w:hint="eastAsia"/>
          <w:bCs/>
          <w:iCs/>
          <w:lang w:val="en-US" w:eastAsia="zh-CN"/>
        </w:rPr>
        <w:t xml:space="preserve">he enabling of the OCC feature can be based on RRC configuration. </w:t>
      </w:r>
      <w:r>
        <w:rPr>
          <w:bCs/>
          <w:iCs/>
          <w:lang w:val="en-US" w:eastAsia="zh-CN"/>
        </w:rPr>
        <w:t>A</w:t>
      </w:r>
      <w:r>
        <w:rPr>
          <w:rFonts w:hint="eastAsia"/>
          <w:bCs/>
          <w:iCs/>
          <w:lang w:val="en-US" w:eastAsia="zh-CN"/>
        </w:rPr>
        <w:t xml:space="preserve">nd the indication of </w:t>
      </w:r>
      <w:r>
        <w:rPr>
          <w:bCs/>
          <w:iCs/>
          <w:lang w:val="en-US" w:eastAsia="zh-CN"/>
        </w:rPr>
        <w:t>specific</w:t>
      </w:r>
      <w:r>
        <w:rPr>
          <w:rFonts w:hint="eastAsia"/>
          <w:bCs/>
          <w:iCs/>
          <w:lang w:val="en-US" w:eastAsia="zh-CN"/>
        </w:rPr>
        <w:t xml:space="preserve"> OCC sequence can be based on either RRC configuration or DCI signaling. The RRC based OCC sequence indication has no impact to the DCI signaling design. </w:t>
      </w:r>
      <w:r>
        <w:rPr>
          <w:bCs/>
          <w:iCs/>
          <w:lang w:val="en-US" w:eastAsia="zh-CN"/>
        </w:rPr>
        <w:t>O</w:t>
      </w:r>
      <w:r>
        <w:rPr>
          <w:rFonts w:hint="eastAsia"/>
          <w:bCs/>
          <w:iCs/>
          <w:lang w:val="en-US" w:eastAsia="zh-CN"/>
        </w:rPr>
        <w:t>n the other side, the DCI based OCC sequence indication provide</w:t>
      </w:r>
      <w:r w:rsidR="00193D67">
        <w:rPr>
          <w:rFonts w:hint="eastAsia"/>
          <w:bCs/>
          <w:iCs/>
          <w:lang w:val="en-US" w:eastAsia="zh-CN"/>
        </w:rPr>
        <w:t>s</w:t>
      </w:r>
      <w:r>
        <w:rPr>
          <w:rFonts w:hint="eastAsia"/>
          <w:bCs/>
          <w:iCs/>
          <w:lang w:val="en-US" w:eastAsia="zh-CN"/>
        </w:rPr>
        <w:t xml:space="preserve"> flexibilit</w:t>
      </w:r>
      <w:r w:rsidR="00CB5BF1">
        <w:rPr>
          <w:rFonts w:hint="eastAsia"/>
          <w:bCs/>
          <w:iCs/>
          <w:lang w:val="en-US" w:eastAsia="zh-CN"/>
        </w:rPr>
        <w:t>y</w:t>
      </w:r>
      <w:r>
        <w:rPr>
          <w:rFonts w:hint="eastAsia"/>
          <w:bCs/>
          <w:iCs/>
          <w:lang w:val="en-US" w:eastAsia="zh-CN"/>
        </w:rPr>
        <w:t xml:space="preserve"> to eNB </w:t>
      </w:r>
      <w:r w:rsidR="00193D67">
        <w:rPr>
          <w:rFonts w:hint="eastAsia"/>
          <w:bCs/>
          <w:iCs/>
          <w:lang w:val="en-US" w:eastAsia="zh-CN"/>
        </w:rPr>
        <w:t xml:space="preserve">at least </w:t>
      </w:r>
      <w:r>
        <w:rPr>
          <w:rFonts w:hint="eastAsia"/>
          <w:bCs/>
          <w:iCs/>
          <w:lang w:val="en-US" w:eastAsia="zh-CN"/>
        </w:rPr>
        <w:t xml:space="preserve">for UE pairing. </w:t>
      </w:r>
      <w:r>
        <w:rPr>
          <w:bCs/>
          <w:iCs/>
          <w:lang w:val="en-US" w:eastAsia="zh-CN"/>
        </w:rPr>
        <w:t>T</w:t>
      </w:r>
      <w:r>
        <w:rPr>
          <w:rFonts w:hint="eastAsia"/>
          <w:bCs/>
          <w:iCs/>
          <w:lang w:val="en-US" w:eastAsia="zh-CN"/>
        </w:rPr>
        <w:t xml:space="preserve">he performance of the OCC </w:t>
      </w:r>
      <w:r>
        <w:rPr>
          <w:bCs/>
          <w:iCs/>
          <w:lang w:val="en-US" w:eastAsia="zh-CN"/>
        </w:rPr>
        <w:t>multiplexing</w:t>
      </w:r>
      <w:r>
        <w:rPr>
          <w:rFonts w:hint="eastAsia"/>
          <w:bCs/>
          <w:iCs/>
          <w:lang w:val="en-US" w:eastAsia="zh-CN"/>
        </w:rPr>
        <w:t xml:space="preserve"> </w:t>
      </w:r>
      <w:r w:rsidR="009E2E0E">
        <w:rPr>
          <w:rFonts w:hint="eastAsia"/>
          <w:bCs/>
          <w:iCs/>
          <w:lang w:val="en-US" w:eastAsia="zh-CN"/>
        </w:rPr>
        <w:t>is</w:t>
      </w:r>
      <w:r>
        <w:rPr>
          <w:rFonts w:hint="eastAsia"/>
          <w:bCs/>
          <w:iCs/>
          <w:lang w:val="en-US" w:eastAsia="zh-CN"/>
        </w:rPr>
        <w:t xml:space="preserve"> </w:t>
      </w:r>
      <w:r>
        <w:rPr>
          <w:bCs/>
          <w:iCs/>
          <w:lang w:val="en-US" w:eastAsia="zh-CN"/>
        </w:rPr>
        <w:t>affected</w:t>
      </w:r>
      <w:r>
        <w:rPr>
          <w:rFonts w:hint="eastAsia"/>
          <w:bCs/>
          <w:iCs/>
          <w:lang w:val="en-US" w:eastAsia="zh-CN"/>
        </w:rPr>
        <w:t xml:space="preserve"> by many </w:t>
      </w:r>
      <w:r>
        <w:rPr>
          <w:bCs/>
          <w:iCs/>
          <w:lang w:val="en-US" w:eastAsia="zh-CN"/>
        </w:rPr>
        <w:t>issues</w:t>
      </w:r>
      <w:r>
        <w:rPr>
          <w:rFonts w:hint="eastAsia"/>
          <w:bCs/>
          <w:iCs/>
          <w:lang w:val="en-US" w:eastAsia="zh-CN"/>
        </w:rPr>
        <w:t xml:space="preserve">, e.g. timing </w:t>
      </w:r>
      <w:r>
        <w:rPr>
          <w:bCs/>
          <w:iCs/>
          <w:lang w:val="en-US" w:eastAsia="zh-CN"/>
        </w:rPr>
        <w:t>accuracy</w:t>
      </w:r>
      <w:r>
        <w:rPr>
          <w:rFonts w:hint="eastAsia"/>
          <w:bCs/>
          <w:iCs/>
          <w:lang w:val="en-US" w:eastAsia="zh-CN"/>
        </w:rPr>
        <w:t xml:space="preserve">, frequency offsets and power imbalance. </w:t>
      </w:r>
      <w:r w:rsidR="00E35C92">
        <w:rPr>
          <w:bCs/>
          <w:iCs/>
          <w:lang w:val="en-US" w:eastAsia="zh-CN"/>
        </w:rPr>
        <w:t>I</w:t>
      </w:r>
      <w:r w:rsidR="00E35C92">
        <w:rPr>
          <w:rFonts w:hint="eastAsia"/>
          <w:bCs/>
          <w:iCs/>
          <w:lang w:val="en-US" w:eastAsia="zh-CN"/>
        </w:rPr>
        <w:t xml:space="preserve">n the connected mode, eNB at least has some </w:t>
      </w:r>
      <w:r w:rsidR="00E35C92">
        <w:rPr>
          <w:bCs/>
          <w:iCs/>
          <w:lang w:val="en-US" w:eastAsia="zh-CN"/>
        </w:rPr>
        <w:t>knowledge</w:t>
      </w:r>
      <w:r w:rsidR="00E35C92">
        <w:rPr>
          <w:rFonts w:hint="eastAsia"/>
          <w:bCs/>
          <w:iCs/>
          <w:lang w:val="en-US" w:eastAsia="zh-CN"/>
        </w:rPr>
        <w:t xml:space="preserve"> of the timing performance, </w:t>
      </w:r>
      <w:r w:rsidR="00E35C92">
        <w:rPr>
          <w:bCs/>
          <w:iCs/>
          <w:lang w:val="en-US" w:eastAsia="zh-CN"/>
        </w:rPr>
        <w:t>frequency</w:t>
      </w:r>
      <w:r w:rsidR="00E35C92">
        <w:rPr>
          <w:rFonts w:hint="eastAsia"/>
          <w:bCs/>
          <w:iCs/>
          <w:lang w:val="en-US" w:eastAsia="zh-CN"/>
        </w:rPr>
        <w:t xml:space="preserve"> offsets and the </w:t>
      </w:r>
      <w:r w:rsidR="00E35C92">
        <w:rPr>
          <w:bCs/>
          <w:iCs/>
          <w:lang w:val="en-US" w:eastAsia="zh-CN"/>
        </w:rPr>
        <w:t>received</w:t>
      </w:r>
      <w:r w:rsidR="00E35C92">
        <w:rPr>
          <w:rFonts w:hint="eastAsia"/>
          <w:bCs/>
          <w:iCs/>
          <w:lang w:val="en-US" w:eastAsia="zh-CN"/>
        </w:rPr>
        <w:t xml:space="preserve"> uplink power. </w:t>
      </w:r>
      <w:r w:rsidR="00E35C92">
        <w:rPr>
          <w:bCs/>
          <w:iCs/>
          <w:lang w:val="en-US" w:eastAsia="zh-CN"/>
        </w:rPr>
        <w:t>B</w:t>
      </w:r>
      <w:r w:rsidR="00E35C92">
        <w:rPr>
          <w:rFonts w:hint="eastAsia"/>
          <w:bCs/>
          <w:iCs/>
          <w:lang w:val="en-US" w:eastAsia="zh-CN"/>
        </w:rPr>
        <w:t xml:space="preserve">ased on </w:t>
      </w:r>
      <w:r w:rsidR="00864002">
        <w:rPr>
          <w:rFonts w:hint="eastAsia"/>
          <w:bCs/>
          <w:iCs/>
          <w:lang w:val="en-US" w:eastAsia="zh-CN"/>
        </w:rPr>
        <w:t>the</w:t>
      </w:r>
      <w:r w:rsidR="00E35C92">
        <w:rPr>
          <w:rFonts w:hint="eastAsia"/>
          <w:bCs/>
          <w:iCs/>
          <w:lang w:val="en-US" w:eastAsia="zh-CN"/>
        </w:rPr>
        <w:t xml:space="preserve"> </w:t>
      </w:r>
      <w:r w:rsidR="00E35C92">
        <w:rPr>
          <w:bCs/>
          <w:iCs/>
          <w:lang w:val="en-US" w:eastAsia="zh-CN"/>
        </w:rPr>
        <w:t>information</w:t>
      </w:r>
      <w:r w:rsidR="00E35C92">
        <w:rPr>
          <w:rFonts w:hint="eastAsia"/>
          <w:bCs/>
          <w:iCs/>
          <w:lang w:val="en-US" w:eastAsia="zh-CN"/>
        </w:rPr>
        <w:t xml:space="preserve">, eNB can decide </w:t>
      </w:r>
      <w:r w:rsidR="00E35C92">
        <w:rPr>
          <w:bCs/>
          <w:iCs/>
          <w:lang w:val="en-US" w:eastAsia="zh-CN"/>
        </w:rPr>
        <w:t>the</w:t>
      </w:r>
      <w:r w:rsidR="00E35C92">
        <w:rPr>
          <w:rFonts w:hint="eastAsia"/>
          <w:bCs/>
          <w:iCs/>
          <w:lang w:val="en-US" w:eastAsia="zh-CN"/>
        </w:rPr>
        <w:t xml:space="preserve"> pairing UEs of OCC multiplexing to reduce interference </w:t>
      </w:r>
      <w:r w:rsidR="00E35C92">
        <w:rPr>
          <w:bCs/>
          <w:iCs/>
          <w:lang w:val="en-US" w:eastAsia="zh-CN"/>
        </w:rPr>
        <w:t>between</w:t>
      </w:r>
      <w:r w:rsidR="00E35C92">
        <w:rPr>
          <w:rFonts w:hint="eastAsia"/>
          <w:bCs/>
          <w:iCs/>
          <w:lang w:val="en-US" w:eastAsia="zh-CN"/>
        </w:rPr>
        <w:t xml:space="preserve"> UEs. </w:t>
      </w:r>
      <w:r w:rsidR="009E2E0E">
        <w:rPr>
          <w:bCs/>
          <w:iCs/>
          <w:lang w:val="en-US" w:eastAsia="zh-CN"/>
        </w:rPr>
        <w:t>B</w:t>
      </w:r>
      <w:r w:rsidR="009E2E0E">
        <w:rPr>
          <w:rFonts w:hint="eastAsia"/>
          <w:bCs/>
          <w:iCs/>
          <w:lang w:val="en-US" w:eastAsia="zh-CN"/>
        </w:rPr>
        <w:t xml:space="preserve">ut it seems </w:t>
      </w:r>
      <w:r w:rsidR="009E2E0E">
        <w:rPr>
          <w:bCs/>
          <w:iCs/>
          <w:lang w:val="en-US" w:eastAsia="zh-CN"/>
        </w:rPr>
        <w:t>difficult</w:t>
      </w:r>
      <w:r w:rsidR="009E2E0E">
        <w:rPr>
          <w:rFonts w:hint="eastAsia"/>
          <w:bCs/>
          <w:iCs/>
          <w:lang w:val="en-US" w:eastAsia="zh-CN"/>
        </w:rPr>
        <w:t xml:space="preserve"> </w:t>
      </w:r>
      <w:r w:rsidR="00864002">
        <w:rPr>
          <w:rFonts w:hint="eastAsia"/>
          <w:bCs/>
          <w:iCs/>
          <w:lang w:val="en-US" w:eastAsia="zh-CN"/>
        </w:rPr>
        <w:t xml:space="preserve">for eNB to carry out </w:t>
      </w:r>
      <w:r w:rsidR="00864002">
        <w:rPr>
          <w:bCs/>
          <w:iCs/>
          <w:lang w:val="en-US" w:eastAsia="zh-CN"/>
        </w:rPr>
        <w:t>the</w:t>
      </w:r>
      <w:r w:rsidR="00864002">
        <w:rPr>
          <w:rFonts w:hint="eastAsia"/>
          <w:bCs/>
          <w:iCs/>
          <w:lang w:val="en-US" w:eastAsia="zh-CN"/>
        </w:rPr>
        <w:t xml:space="preserve"> scheduling or UE pairing for the UEs carrying out the contention</w:t>
      </w:r>
      <w:r w:rsidR="0088729A">
        <w:rPr>
          <w:rFonts w:hint="eastAsia"/>
          <w:bCs/>
          <w:iCs/>
          <w:lang w:val="en-US" w:eastAsia="zh-CN"/>
        </w:rPr>
        <w:t>-</w:t>
      </w:r>
      <w:r w:rsidR="00864002">
        <w:rPr>
          <w:rFonts w:hint="eastAsia"/>
          <w:bCs/>
          <w:iCs/>
          <w:lang w:val="en-US" w:eastAsia="zh-CN"/>
        </w:rPr>
        <w:t>based transmission and 1</w:t>
      </w:r>
      <w:r w:rsidR="00864002" w:rsidRPr="00864002">
        <w:rPr>
          <w:rFonts w:hint="eastAsia"/>
          <w:bCs/>
          <w:iCs/>
          <w:vertAlign w:val="superscript"/>
          <w:lang w:val="en-US" w:eastAsia="zh-CN"/>
        </w:rPr>
        <w:t>st</w:t>
      </w:r>
      <w:r w:rsidR="00864002">
        <w:rPr>
          <w:rFonts w:hint="eastAsia"/>
          <w:bCs/>
          <w:iCs/>
          <w:lang w:val="en-US" w:eastAsia="zh-CN"/>
        </w:rPr>
        <w:t xml:space="preserve"> UL transmissions.</w:t>
      </w:r>
      <w:r w:rsidR="0088729A">
        <w:rPr>
          <w:rFonts w:hint="eastAsia"/>
          <w:bCs/>
          <w:iCs/>
          <w:lang w:val="en-US" w:eastAsia="zh-CN"/>
        </w:rPr>
        <w:t xml:space="preserve"> </w:t>
      </w:r>
      <w:r w:rsidR="0088729A">
        <w:rPr>
          <w:bCs/>
          <w:iCs/>
          <w:lang w:val="en-US" w:eastAsia="zh-CN"/>
        </w:rPr>
        <w:t>T</w:t>
      </w:r>
      <w:r w:rsidR="0088729A">
        <w:rPr>
          <w:rFonts w:hint="eastAsia"/>
          <w:bCs/>
          <w:iCs/>
          <w:lang w:val="en-US" w:eastAsia="zh-CN"/>
        </w:rPr>
        <w:t xml:space="preserve">he </w:t>
      </w:r>
      <w:r w:rsidR="0088729A">
        <w:rPr>
          <w:bCs/>
          <w:iCs/>
          <w:lang w:val="en-US" w:eastAsia="zh-CN"/>
        </w:rPr>
        <w:t>enabling</w:t>
      </w:r>
      <w:r w:rsidR="0088729A">
        <w:rPr>
          <w:rFonts w:hint="eastAsia"/>
          <w:bCs/>
          <w:iCs/>
          <w:lang w:val="en-US" w:eastAsia="zh-CN"/>
        </w:rPr>
        <w:t xml:space="preserve"> </w:t>
      </w:r>
      <w:r w:rsidR="0088729A">
        <w:rPr>
          <w:bCs/>
          <w:iCs/>
          <w:lang w:val="en-US" w:eastAsia="zh-CN"/>
        </w:rPr>
        <w:t>of the</w:t>
      </w:r>
      <w:r w:rsidR="0088729A">
        <w:rPr>
          <w:rFonts w:hint="eastAsia"/>
          <w:bCs/>
          <w:iCs/>
          <w:lang w:val="en-US" w:eastAsia="zh-CN"/>
        </w:rPr>
        <w:t xml:space="preserve"> OCC multiplexing feature can be achieved at least based on the RRC configuration. </w:t>
      </w:r>
      <w:r w:rsidR="0088729A">
        <w:rPr>
          <w:bCs/>
          <w:iCs/>
          <w:lang w:val="en-US" w:eastAsia="zh-CN"/>
        </w:rPr>
        <w:t>A</w:t>
      </w:r>
      <w:r w:rsidR="0088729A">
        <w:rPr>
          <w:rFonts w:hint="eastAsia"/>
          <w:bCs/>
          <w:iCs/>
          <w:lang w:val="en-US" w:eastAsia="zh-CN"/>
        </w:rPr>
        <w:t xml:space="preserve">nd the indication of the OCC sequence can be based on RRC configuration </w:t>
      </w:r>
      <w:r w:rsidR="00B75432">
        <w:rPr>
          <w:rFonts w:hint="eastAsia"/>
          <w:bCs/>
          <w:iCs/>
          <w:lang w:val="en-US" w:eastAsia="zh-CN"/>
        </w:rPr>
        <w:t>and</w:t>
      </w:r>
      <w:r w:rsidR="0088729A">
        <w:rPr>
          <w:rFonts w:hint="eastAsia"/>
          <w:bCs/>
          <w:iCs/>
          <w:lang w:val="en-US" w:eastAsia="zh-CN"/>
        </w:rPr>
        <w:t xml:space="preserve"> DCI based </w:t>
      </w:r>
      <w:r w:rsidR="0088729A">
        <w:rPr>
          <w:bCs/>
          <w:iCs/>
          <w:lang w:val="en-US" w:eastAsia="zh-CN"/>
        </w:rPr>
        <w:t>indication</w:t>
      </w:r>
      <w:r w:rsidR="0088729A">
        <w:rPr>
          <w:rFonts w:hint="eastAsia"/>
          <w:bCs/>
          <w:iCs/>
          <w:lang w:val="en-US" w:eastAsia="zh-CN"/>
        </w:rPr>
        <w:t xml:space="preserve">. </w:t>
      </w:r>
      <w:r w:rsidR="0018456A">
        <w:rPr>
          <w:bCs/>
          <w:iCs/>
          <w:lang w:val="en-US" w:eastAsia="zh-CN"/>
        </w:rPr>
        <w:t>T</w:t>
      </w:r>
      <w:r w:rsidR="0018456A">
        <w:rPr>
          <w:rFonts w:hint="eastAsia"/>
          <w:bCs/>
          <w:iCs/>
          <w:lang w:val="en-US" w:eastAsia="zh-CN"/>
        </w:rPr>
        <w:t>hough in the last meeting, the dynamic activation and deactivation of OCC is supported through DCI, the configuration of OCC multiplexing is s</w:t>
      </w:r>
      <w:r w:rsidR="008723CF">
        <w:rPr>
          <w:rFonts w:hint="eastAsia"/>
          <w:bCs/>
          <w:iCs/>
          <w:lang w:val="en-US" w:eastAsia="zh-CN"/>
        </w:rPr>
        <w:t>till needed.</w:t>
      </w:r>
    </w:p>
    <w:p w14:paraId="05E54C58" w14:textId="77777777" w:rsidR="00EB3F81" w:rsidRDefault="00EB3F81" w:rsidP="00CB7E5B">
      <w:pPr>
        <w:adjustRightInd w:val="0"/>
        <w:snapToGrid w:val="0"/>
        <w:spacing w:before="0" w:after="0"/>
        <w:jc w:val="both"/>
        <w:rPr>
          <w:bCs/>
          <w:iCs/>
          <w:lang w:val="en-US" w:eastAsia="zh-CN"/>
        </w:rPr>
      </w:pPr>
    </w:p>
    <w:p w14:paraId="5155AE47" w14:textId="37D6FE3C" w:rsidR="009E2E0E" w:rsidRPr="00B95731" w:rsidRDefault="009E2E0E" w:rsidP="00CB7E5B">
      <w:pPr>
        <w:adjustRightInd w:val="0"/>
        <w:snapToGrid w:val="0"/>
        <w:spacing w:before="0" w:after="0"/>
        <w:jc w:val="both"/>
        <w:rPr>
          <w:b/>
          <w:iCs/>
          <w:lang w:val="en-US" w:eastAsia="zh-CN"/>
        </w:rPr>
      </w:pPr>
      <w:r w:rsidRPr="00B95731">
        <w:rPr>
          <w:rFonts w:hint="eastAsia"/>
          <w:b/>
          <w:iCs/>
          <w:lang w:val="en-US" w:eastAsia="zh-CN"/>
        </w:rPr>
        <w:t xml:space="preserve">Observation </w:t>
      </w:r>
      <w:r w:rsidR="0029721C">
        <w:rPr>
          <w:rFonts w:hint="eastAsia"/>
          <w:b/>
          <w:iCs/>
          <w:lang w:val="en-US" w:eastAsia="zh-CN"/>
        </w:rPr>
        <w:t>7</w:t>
      </w:r>
      <w:r w:rsidRPr="00B95731">
        <w:rPr>
          <w:rFonts w:hint="eastAsia"/>
          <w:b/>
          <w:iCs/>
          <w:lang w:val="en-US" w:eastAsia="zh-CN"/>
        </w:rPr>
        <w:t>:</w:t>
      </w:r>
    </w:p>
    <w:p w14:paraId="3452FABB" w14:textId="4D8E998B" w:rsidR="009E2E0E" w:rsidRPr="00B95731" w:rsidRDefault="009E2E0E" w:rsidP="00CB7E5B">
      <w:pPr>
        <w:adjustRightInd w:val="0"/>
        <w:snapToGrid w:val="0"/>
        <w:spacing w:before="0" w:after="0"/>
        <w:jc w:val="both"/>
        <w:rPr>
          <w:b/>
          <w:iCs/>
          <w:lang w:val="en-US" w:eastAsia="zh-CN"/>
        </w:rPr>
      </w:pPr>
      <w:r w:rsidRPr="00B95731">
        <w:rPr>
          <w:b/>
          <w:iCs/>
          <w:lang w:val="en-US" w:eastAsia="zh-CN"/>
        </w:rPr>
        <w:t>T</w:t>
      </w:r>
      <w:r w:rsidRPr="00B95731">
        <w:rPr>
          <w:rFonts w:hint="eastAsia"/>
          <w:b/>
          <w:iCs/>
          <w:lang w:val="en-US" w:eastAsia="zh-CN"/>
        </w:rPr>
        <w:t xml:space="preserve">he performance of the OCC </w:t>
      </w:r>
      <w:r w:rsidRPr="00B95731">
        <w:rPr>
          <w:b/>
          <w:iCs/>
          <w:lang w:val="en-US" w:eastAsia="zh-CN"/>
        </w:rPr>
        <w:t>multiplexing</w:t>
      </w:r>
      <w:r w:rsidRPr="00B95731">
        <w:rPr>
          <w:rFonts w:hint="eastAsia"/>
          <w:b/>
          <w:iCs/>
          <w:lang w:val="en-US" w:eastAsia="zh-CN"/>
        </w:rPr>
        <w:t xml:space="preserve"> is </w:t>
      </w:r>
      <w:r w:rsidRPr="00B95731">
        <w:rPr>
          <w:b/>
          <w:iCs/>
          <w:lang w:val="en-US" w:eastAsia="zh-CN"/>
        </w:rPr>
        <w:t>affected</w:t>
      </w:r>
      <w:r w:rsidRPr="00B95731">
        <w:rPr>
          <w:rFonts w:hint="eastAsia"/>
          <w:b/>
          <w:iCs/>
          <w:lang w:val="en-US" w:eastAsia="zh-CN"/>
        </w:rPr>
        <w:t xml:space="preserve"> by many </w:t>
      </w:r>
      <w:r w:rsidRPr="00B95731">
        <w:rPr>
          <w:b/>
          <w:iCs/>
          <w:lang w:val="en-US" w:eastAsia="zh-CN"/>
        </w:rPr>
        <w:t>issues</w:t>
      </w:r>
      <w:r w:rsidRPr="00B95731">
        <w:rPr>
          <w:rFonts w:hint="eastAsia"/>
          <w:b/>
          <w:iCs/>
          <w:lang w:val="en-US" w:eastAsia="zh-CN"/>
        </w:rPr>
        <w:t xml:space="preserve">, e.g. timing </w:t>
      </w:r>
      <w:r w:rsidRPr="00B95731">
        <w:rPr>
          <w:b/>
          <w:iCs/>
          <w:lang w:val="en-US" w:eastAsia="zh-CN"/>
        </w:rPr>
        <w:t>accuracy</w:t>
      </w:r>
      <w:r w:rsidRPr="00B95731">
        <w:rPr>
          <w:rFonts w:hint="eastAsia"/>
          <w:b/>
          <w:iCs/>
          <w:lang w:val="en-US" w:eastAsia="zh-CN"/>
        </w:rPr>
        <w:t>, frequency offsets and power imbalance.</w:t>
      </w:r>
      <w:r w:rsidR="00CB7D5A" w:rsidRPr="00B95731">
        <w:rPr>
          <w:rFonts w:hint="eastAsia"/>
          <w:b/>
          <w:iCs/>
          <w:lang w:val="en-US" w:eastAsia="zh-CN"/>
        </w:rPr>
        <w:t xml:space="preserve"> </w:t>
      </w:r>
      <w:r w:rsidR="00EB3F81" w:rsidRPr="00B95731">
        <w:rPr>
          <w:rFonts w:hint="eastAsia"/>
          <w:b/>
          <w:iCs/>
          <w:lang w:val="en-US" w:eastAsia="zh-CN"/>
        </w:rPr>
        <w:t xml:space="preserve">eNB can pair the UEs for the OCC multiplexing and provide a better performance based on the </w:t>
      </w:r>
      <w:r w:rsidR="00EB3F81" w:rsidRPr="00B95731">
        <w:rPr>
          <w:b/>
          <w:iCs/>
          <w:lang w:val="en-US" w:eastAsia="zh-CN"/>
        </w:rPr>
        <w:t>information</w:t>
      </w:r>
      <w:r w:rsidR="00EB3F81" w:rsidRPr="00B95731">
        <w:rPr>
          <w:rFonts w:hint="eastAsia"/>
          <w:b/>
          <w:iCs/>
          <w:lang w:val="en-US" w:eastAsia="zh-CN"/>
        </w:rPr>
        <w:t xml:space="preserve"> above. </w:t>
      </w:r>
    </w:p>
    <w:p w14:paraId="4AF7F630" w14:textId="77777777" w:rsidR="00EB3F81" w:rsidRPr="00B95731" w:rsidRDefault="00EB3F81" w:rsidP="00CB7E5B">
      <w:pPr>
        <w:adjustRightInd w:val="0"/>
        <w:snapToGrid w:val="0"/>
        <w:spacing w:before="0" w:after="0"/>
        <w:jc w:val="both"/>
        <w:rPr>
          <w:b/>
          <w:iCs/>
          <w:lang w:val="en-US" w:eastAsia="zh-CN"/>
        </w:rPr>
      </w:pPr>
    </w:p>
    <w:p w14:paraId="61FF1E16" w14:textId="41BDE820" w:rsidR="00EB3F81" w:rsidRPr="00B95731" w:rsidRDefault="00EB3F81" w:rsidP="00CB7E5B">
      <w:pPr>
        <w:adjustRightInd w:val="0"/>
        <w:snapToGrid w:val="0"/>
        <w:spacing w:before="0" w:after="0"/>
        <w:jc w:val="both"/>
        <w:rPr>
          <w:b/>
          <w:iCs/>
          <w:lang w:val="en-US" w:eastAsia="zh-CN"/>
        </w:rPr>
      </w:pPr>
      <w:r w:rsidRPr="00B95731">
        <w:rPr>
          <w:rFonts w:hint="eastAsia"/>
          <w:b/>
          <w:iCs/>
          <w:lang w:val="en-US" w:eastAsia="zh-CN"/>
        </w:rPr>
        <w:t xml:space="preserve">Observation </w:t>
      </w:r>
      <w:r w:rsidR="0029721C">
        <w:rPr>
          <w:rFonts w:hint="eastAsia"/>
          <w:b/>
          <w:iCs/>
          <w:lang w:val="en-US" w:eastAsia="zh-CN"/>
        </w:rPr>
        <w:t>8</w:t>
      </w:r>
      <w:r w:rsidRPr="00B95731">
        <w:rPr>
          <w:rFonts w:hint="eastAsia"/>
          <w:b/>
          <w:iCs/>
          <w:lang w:val="en-US" w:eastAsia="zh-CN"/>
        </w:rPr>
        <w:t>:</w:t>
      </w:r>
    </w:p>
    <w:p w14:paraId="4B535E56" w14:textId="28A0722B" w:rsidR="00EB3F81" w:rsidRPr="00B95731" w:rsidRDefault="00EB3F81" w:rsidP="00CB7E5B">
      <w:pPr>
        <w:adjustRightInd w:val="0"/>
        <w:snapToGrid w:val="0"/>
        <w:spacing w:before="0" w:after="0"/>
        <w:jc w:val="both"/>
        <w:rPr>
          <w:b/>
          <w:iCs/>
          <w:lang w:val="en-US" w:eastAsia="zh-CN"/>
        </w:rPr>
      </w:pPr>
      <w:r w:rsidRPr="00B95731">
        <w:rPr>
          <w:b/>
          <w:iCs/>
          <w:lang w:val="en-US" w:eastAsia="zh-CN"/>
        </w:rPr>
        <w:t>I</w:t>
      </w:r>
      <w:r w:rsidRPr="00B95731">
        <w:rPr>
          <w:rFonts w:hint="eastAsia"/>
          <w:b/>
          <w:iCs/>
          <w:lang w:val="en-US" w:eastAsia="zh-CN"/>
        </w:rPr>
        <w:t>t is difficult for eNB to pair the UEs for OCC multiplexing when UEs are carrying out their 1</w:t>
      </w:r>
      <w:r w:rsidRPr="00B95731">
        <w:rPr>
          <w:rFonts w:hint="eastAsia"/>
          <w:b/>
          <w:iCs/>
          <w:vertAlign w:val="superscript"/>
          <w:lang w:val="en-US" w:eastAsia="zh-CN"/>
        </w:rPr>
        <w:t>st</w:t>
      </w:r>
      <w:r w:rsidRPr="00B95731">
        <w:rPr>
          <w:rFonts w:hint="eastAsia"/>
          <w:b/>
          <w:iCs/>
          <w:lang w:val="en-US" w:eastAsia="zh-CN"/>
        </w:rPr>
        <w:t xml:space="preserve"> uplink transmission or in idle mode. </w:t>
      </w:r>
    </w:p>
    <w:p w14:paraId="39BEF7C3" w14:textId="77777777" w:rsidR="00B55E0E" w:rsidRPr="00D8384B" w:rsidRDefault="00B55E0E" w:rsidP="00CB7E5B">
      <w:pPr>
        <w:adjustRightInd w:val="0"/>
        <w:snapToGrid w:val="0"/>
        <w:spacing w:before="0" w:after="0"/>
        <w:jc w:val="both"/>
        <w:rPr>
          <w:b/>
          <w:iCs/>
          <w:lang w:val="en-US" w:eastAsia="zh-CN"/>
        </w:rPr>
      </w:pPr>
    </w:p>
    <w:p w14:paraId="28395F5E" w14:textId="4E1F17A9" w:rsidR="00B55E0E" w:rsidRPr="00D8384B" w:rsidRDefault="00B55E0E" w:rsidP="00CB7E5B">
      <w:pPr>
        <w:adjustRightInd w:val="0"/>
        <w:snapToGrid w:val="0"/>
        <w:spacing w:before="0" w:after="0"/>
        <w:jc w:val="both"/>
        <w:rPr>
          <w:b/>
          <w:iCs/>
          <w:lang w:val="en-US" w:eastAsia="zh-CN"/>
        </w:rPr>
      </w:pPr>
      <w:r w:rsidRPr="00D8384B">
        <w:rPr>
          <w:b/>
          <w:iCs/>
          <w:lang w:val="en-US" w:eastAsia="zh-CN"/>
        </w:rPr>
        <w:t>Proposal</w:t>
      </w:r>
      <w:r w:rsidRPr="00D8384B">
        <w:rPr>
          <w:rFonts w:hint="eastAsia"/>
          <w:b/>
          <w:iCs/>
          <w:lang w:val="en-US" w:eastAsia="zh-CN"/>
        </w:rPr>
        <w:t xml:space="preserve"> </w:t>
      </w:r>
      <w:r w:rsidR="0029721C">
        <w:rPr>
          <w:rFonts w:hint="eastAsia"/>
          <w:b/>
          <w:iCs/>
          <w:lang w:val="en-US" w:eastAsia="zh-CN"/>
        </w:rPr>
        <w:t>8</w:t>
      </w:r>
      <w:r w:rsidRPr="00D8384B">
        <w:rPr>
          <w:rFonts w:hint="eastAsia"/>
          <w:b/>
          <w:iCs/>
          <w:lang w:val="en-US" w:eastAsia="zh-CN"/>
        </w:rPr>
        <w:t>:</w:t>
      </w:r>
    </w:p>
    <w:p w14:paraId="61F2B955" w14:textId="2E14DC21" w:rsidR="00400B3B" w:rsidRPr="00D8384B" w:rsidRDefault="00B75432" w:rsidP="00CB7E5B">
      <w:pPr>
        <w:adjustRightInd w:val="0"/>
        <w:snapToGrid w:val="0"/>
        <w:spacing w:before="0" w:after="0"/>
        <w:jc w:val="both"/>
        <w:rPr>
          <w:b/>
          <w:iCs/>
          <w:lang w:val="en-US" w:eastAsia="zh-CN"/>
        </w:rPr>
      </w:pPr>
      <w:r w:rsidRPr="00D8384B">
        <w:rPr>
          <w:b/>
          <w:iCs/>
          <w:lang w:val="en-US" w:eastAsia="zh-CN"/>
        </w:rPr>
        <w:t>T</w:t>
      </w:r>
      <w:r w:rsidR="00400B3B" w:rsidRPr="00D8384B">
        <w:rPr>
          <w:rFonts w:hint="eastAsia"/>
          <w:b/>
          <w:iCs/>
          <w:lang w:val="en-US" w:eastAsia="zh-CN"/>
        </w:rPr>
        <w:t xml:space="preserve">he indication of the </w:t>
      </w:r>
      <w:r w:rsidR="00B55E0E" w:rsidRPr="00D8384B">
        <w:rPr>
          <w:b/>
          <w:iCs/>
          <w:lang w:val="en-US" w:eastAsia="zh-CN"/>
        </w:rPr>
        <w:t>specific</w:t>
      </w:r>
      <w:r w:rsidR="00B55E0E" w:rsidRPr="00D8384B">
        <w:rPr>
          <w:rFonts w:hint="eastAsia"/>
          <w:b/>
          <w:iCs/>
          <w:lang w:val="en-US" w:eastAsia="zh-CN"/>
        </w:rPr>
        <w:t xml:space="preserve"> </w:t>
      </w:r>
      <w:r w:rsidR="00400B3B" w:rsidRPr="00D8384B">
        <w:rPr>
          <w:rFonts w:hint="eastAsia"/>
          <w:b/>
          <w:iCs/>
          <w:lang w:val="en-US" w:eastAsia="zh-CN"/>
        </w:rPr>
        <w:t xml:space="preserve">OCC sequence can be based on RRC configuration </w:t>
      </w:r>
      <w:r>
        <w:rPr>
          <w:rFonts w:hint="eastAsia"/>
          <w:b/>
          <w:iCs/>
          <w:lang w:val="en-US" w:eastAsia="zh-CN"/>
        </w:rPr>
        <w:t>and</w:t>
      </w:r>
      <w:r w:rsidR="00400B3B" w:rsidRPr="00D8384B">
        <w:rPr>
          <w:rFonts w:hint="eastAsia"/>
          <w:b/>
          <w:iCs/>
          <w:lang w:val="en-US" w:eastAsia="zh-CN"/>
        </w:rPr>
        <w:t xml:space="preserve"> DCI based </w:t>
      </w:r>
      <w:r w:rsidR="00400B3B" w:rsidRPr="00D8384B">
        <w:rPr>
          <w:b/>
          <w:iCs/>
          <w:lang w:val="en-US" w:eastAsia="zh-CN"/>
        </w:rPr>
        <w:t>indication</w:t>
      </w:r>
      <w:r w:rsidR="00400B3B" w:rsidRPr="00D8384B">
        <w:rPr>
          <w:rFonts w:hint="eastAsia"/>
          <w:b/>
          <w:iCs/>
          <w:lang w:val="en-US" w:eastAsia="zh-CN"/>
        </w:rPr>
        <w:t>.</w:t>
      </w:r>
    </w:p>
    <w:p w14:paraId="08E89666" w14:textId="77777777" w:rsidR="008E4DE9" w:rsidRPr="00EB3F81" w:rsidRDefault="008E4DE9" w:rsidP="00CB7E5B">
      <w:pPr>
        <w:adjustRightInd w:val="0"/>
        <w:snapToGrid w:val="0"/>
        <w:spacing w:before="0" w:after="0"/>
        <w:jc w:val="both"/>
        <w:rPr>
          <w:bCs/>
          <w:iCs/>
          <w:lang w:val="en-US" w:eastAsia="zh-CN"/>
        </w:rPr>
      </w:pPr>
    </w:p>
    <w:tbl>
      <w:tblPr>
        <w:tblStyle w:val="afc"/>
        <w:tblW w:w="0" w:type="auto"/>
        <w:tblLook w:val="04A0" w:firstRow="1" w:lastRow="0" w:firstColumn="1" w:lastColumn="0" w:noHBand="0" w:noVBand="1"/>
      </w:tblPr>
      <w:tblGrid>
        <w:gridCol w:w="9629"/>
      </w:tblGrid>
      <w:tr w:rsidR="008041E3" w14:paraId="29A3E648" w14:textId="77777777" w:rsidTr="008041E3">
        <w:tc>
          <w:tcPr>
            <w:tcW w:w="9629" w:type="dxa"/>
          </w:tcPr>
          <w:p w14:paraId="3AE0D7F8" w14:textId="77777777" w:rsidR="008041E3" w:rsidRPr="002478CF" w:rsidRDefault="008041E3" w:rsidP="0029721C">
            <w:pPr>
              <w:snapToGrid w:val="0"/>
              <w:spacing w:before="0" w:after="0"/>
              <w:rPr>
                <w:bCs/>
              </w:rPr>
            </w:pPr>
            <w:r w:rsidRPr="002478CF">
              <w:rPr>
                <w:bCs/>
                <w:highlight w:val="green"/>
              </w:rPr>
              <w:t>Agreement</w:t>
            </w:r>
          </w:p>
          <w:p w14:paraId="5ECA2287" w14:textId="77777777" w:rsidR="008041E3" w:rsidRPr="00BA3FAD" w:rsidRDefault="008041E3" w:rsidP="0029721C">
            <w:pPr>
              <w:snapToGrid w:val="0"/>
              <w:spacing w:before="0" w:after="0"/>
              <w:rPr>
                <w:bCs/>
              </w:rPr>
            </w:pPr>
            <w:r w:rsidRPr="00BA3FAD">
              <w:rPr>
                <w:bCs/>
              </w:rPr>
              <w:t>For support of single-tone OCC for NPUSCH format 1, RAN1 studies:</w:t>
            </w:r>
          </w:p>
          <w:p w14:paraId="0B9B824B" w14:textId="77777777" w:rsidR="008041E3" w:rsidRPr="00BA3FAD" w:rsidRDefault="008041E3" w:rsidP="002478CF">
            <w:pPr>
              <w:pStyle w:val="aff3"/>
              <w:numPr>
                <w:ilvl w:val="0"/>
                <w:numId w:val="16"/>
              </w:numPr>
              <w:snapToGrid w:val="0"/>
              <w:spacing w:before="0"/>
              <w:ind w:leftChars="0"/>
              <w:rPr>
                <w:bCs/>
                <w:szCs w:val="20"/>
              </w:rPr>
            </w:pPr>
            <w:r w:rsidRPr="00BA3FAD">
              <w:rPr>
                <w:bCs/>
                <w:szCs w:val="20"/>
              </w:rPr>
              <w:t>The parameters that need to be signalled, considering the following:</w:t>
            </w:r>
          </w:p>
          <w:p w14:paraId="67E22447" w14:textId="77777777" w:rsidR="008041E3" w:rsidRPr="00BA3FAD" w:rsidRDefault="008041E3" w:rsidP="002478CF">
            <w:pPr>
              <w:pStyle w:val="aff3"/>
              <w:numPr>
                <w:ilvl w:val="1"/>
                <w:numId w:val="16"/>
              </w:numPr>
              <w:snapToGrid w:val="0"/>
              <w:spacing w:before="0"/>
              <w:ind w:leftChars="0"/>
              <w:rPr>
                <w:rFonts w:eastAsia="等线"/>
                <w:bCs/>
                <w:szCs w:val="20"/>
              </w:rPr>
            </w:pPr>
            <w:r w:rsidRPr="00BA3FAD">
              <w:rPr>
                <w:rFonts w:eastAsia="等线"/>
                <w:bCs/>
                <w:szCs w:val="20"/>
              </w:rPr>
              <w:t>OCC codeword</w:t>
            </w:r>
          </w:p>
          <w:p w14:paraId="69969800" w14:textId="77777777" w:rsidR="008041E3" w:rsidRPr="00BA3FAD" w:rsidRDefault="008041E3" w:rsidP="002478CF">
            <w:pPr>
              <w:pStyle w:val="aff3"/>
              <w:numPr>
                <w:ilvl w:val="1"/>
                <w:numId w:val="16"/>
              </w:numPr>
              <w:snapToGrid w:val="0"/>
              <w:spacing w:before="0"/>
              <w:ind w:leftChars="0"/>
              <w:rPr>
                <w:rFonts w:eastAsia="等线"/>
                <w:bCs/>
                <w:szCs w:val="20"/>
              </w:rPr>
            </w:pPr>
            <w:r w:rsidRPr="00BA3FAD">
              <w:rPr>
                <w:rFonts w:eastAsia="等线"/>
                <w:bCs/>
                <w:szCs w:val="20"/>
              </w:rPr>
              <w:t>Enabling of OCC feature</w:t>
            </w:r>
          </w:p>
          <w:p w14:paraId="51521A88" w14:textId="77777777" w:rsidR="008041E3" w:rsidRPr="00BA3FAD" w:rsidRDefault="008041E3" w:rsidP="002478CF">
            <w:pPr>
              <w:pStyle w:val="aff3"/>
              <w:numPr>
                <w:ilvl w:val="1"/>
                <w:numId w:val="16"/>
              </w:numPr>
              <w:snapToGrid w:val="0"/>
              <w:spacing w:before="0"/>
              <w:ind w:leftChars="0"/>
              <w:rPr>
                <w:rFonts w:eastAsia="等线"/>
                <w:bCs/>
                <w:szCs w:val="20"/>
              </w:rPr>
            </w:pPr>
            <w:r w:rsidRPr="00BA3FAD">
              <w:rPr>
                <w:rFonts w:eastAsia="等线"/>
                <w:bCs/>
                <w:szCs w:val="20"/>
              </w:rPr>
              <w:t>FFS: other parameters</w:t>
            </w:r>
          </w:p>
          <w:p w14:paraId="55D0A7C6" w14:textId="77777777" w:rsidR="008041E3" w:rsidRPr="00BA3FAD" w:rsidRDefault="008041E3" w:rsidP="002478CF">
            <w:pPr>
              <w:pStyle w:val="aff3"/>
              <w:numPr>
                <w:ilvl w:val="0"/>
                <w:numId w:val="16"/>
              </w:numPr>
              <w:snapToGrid w:val="0"/>
              <w:spacing w:before="0"/>
              <w:ind w:leftChars="0"/>
              <w:rPr>
                <w:rFonts w:eastAsia="等线"/>
                <w:bCs/>
                <w:szCs w:val="20"/>
              </w:rPr>
            </w:pPr>
            <w:r w:rsidRPr="00BA3FAD">
              <w:rPr>
                <w:rFonts w:eastAsia="等线"/>
                <w:bCs/>
                <w:szCs w:val="20"/>
              </w:rPr>
              <w:t>For dynamic grant in RRC CONNECTED, study which and whether any parameters are signalled via DCI and which and whether any parameters are signalled by RRC</w:t>
            </w:r>
          </w:p>
          <w:p w14:paraId="1E3795C5" w14:textId="77777777" w:rsidR="008041E3" w:rsidRDefault="008041E3" w:rsidP="002478CF">
            <w:pPr>
              <w:pStyle w:val="aff3"/>
              <w:numPr>
                <w:ilvl w:val="0"/>
                <w:numId w:val="16"/>
              </w:numPr>
              <w:snapToGrid w:val="0"/>
              <w:spacing w:before="0"/>
              <w:ind w:leftChars="0"/>
              <w:rPr>
                <w:rFonts w:eastAsia="等线"/>
                <w:bCs/>
                <w:szCs w:val="20"/>
              </w:rPr>
            </w:pPr>
            <w:r w:rsidRPr="00BA3FAD">
              <w:rPr>
                <w:rFonts w:eastAsia="等线"/>
                <w:bCs/>
                <w:szCs w:val="20"/>
              </w:rPr>
              <w:t xml:space="preserve">FFS: whether/how to support cases other than dynamic grant in RRC CONNECTED, e.g. Msg3, PUR, </w:t>
            </w:r>
            <w:r w:rsidRPr="00B93CB1">
              <w:rPr>
                <w:rFonts w:eastAsia="等线"/>
                <w:bCs/>
                <w:szCs w:val="20"/>
                <w:highlight w:val="yellow"/>
              </w:rPr>
              <w:t>CB Msg3 EDT</w:t>
            </w:r>
          </w:p>
          <w:p w14:paraId="52C6A48F" w14:textId="0555306F" w:rsidR="0086401D" w:rsidRPr="0029721C" w:rsidRDefault="0086401D" w:rsidP="0029721C">
            <w:pPr>
              <w:pStyle w:val="aff3"/>
              <w:snapToGrid w:val="0"/>
              <w:spacing w:before="0"/>
              <w:ind w:leftChars="0" w:left="720" w:firstLine="0"/>
              <w:rPr>
                <w:rFonts w:eastAsia="等线"/>
                <w:bCs/>
              </w:rPr>
            </w:pPr>
          </w:p>
        </w:tc>
      </w:tr>
    </w:tbl>
    <w:p w14:paraId="7FB8D2A1" w14:textId="77777777" w:rsidR="008041E3" w:rsidRDefault="008041E3" w:rsidP="00CB7E5B">
      <w:pPr>
        <w:adjustRightInd w:val="0"/>
        <w:snapToGrid w:val="0"/>
        <w:spacing w:before="0" w:after="0"/>
        <w:jc w:val="both"/>
        <w:rPr>
          <w:rFonts w:eastAsia="等线"/>
          <w:bCs/>
          <w:lang w:eastAsia="zh-CN"/>
        </w:rPr>
      </w:pPr>
    </w:p>
    <w:p w14:paraId="6B81D7F2" w14:textId="6B964A99" w:rsidR="00BF6432" w:rsidRPr="00BF6432" w:rsidRDefault="000E5BB0" w:rsidP="00CB7E5B">
      <w:pPr>
        <w:adjustRightInd w:val="0"/>
        <w:snapToGrid w:val="0"/>
        <w:spacing w:before="0" w:after="0"/>
        <w:jc w:val="both"/>
        <w:rPr>
          <w:rFonts w:eastAsia="等线"/>
          <w:bCs/>
          <w:lang w:eastAsia="zh-CN"/>
        </w:rPr>
      </w:pPr>
      <w:r>
        <w:rPr>
          <w:rFonts w:eastAsia="等线"/>
          <w:bCs/>
          <w:lang w:eastAsia="zh-CN"/>
        </w:rPr>
        <w:t>A</w:t>
      </w:r>
      <w:r>
        <w:rPr>
          <w:rFonts w:eastAsia="等线" w:hint="eastAsia"/>
          <w:bCs/>
          <w:lang w:eastAsia="zh-CN"/>
        </w:rPr>
        <w:t xml:space="preserve">s discussed above, in the connected mode, the eNB has the information of the timing, uplink received power, and the frequency offset which can be used for the UE pairing for OCC </w:t>
      </w:r>
      <w:r>
        <w:rPr>
          <w:rFonts w:eastAsia="等线"/>
          <w:bCs/>
          <w:lang w:eastAsia="zh-CN"/>
        </w:rPr>
        <w:t>multiplexing</w:t>
      </w:r>
      <w:r>
        <w:rPr>
          <w:rFonts w:eastAsia="等线" w:hint="eastAsia"/>
          <w:bCs/>
          <w:lang w:eastAsia="zh-CN"/>
        </w:rPr>
        <w:t xml:space="preserve">. </w:t>
      </w:r>
      <w:r w:rsidR="00CB7E5B">
        <w:rPr>
          <w:rFonts w:eastAsia="等线" w:hint="eastAsia"/>
          <w:bCs/>
          <w:lang w:eastAsia="zh-CN"/>
        </w:rPr>
        <w:t>For Msg3</w:t>
      </w:r>
      <w:r w:rsidR="00BF6432">
        <w:rPr>
          <w:rFonts w:eastAsia="等线" w:hint="eastAsia"/>
          <w:bCs/>
          <w:lang w:eastAsia="zh-CN"/>
        </w:rPr>
        <w:t xml:space="preserve"> transmission</w:t>
      </w:r>
      <w:r w:rsidR="00CB7E5B">
        <w:rPr>
          <w:rFonts w:eastAsia="等线" w:hint="eastAsia"/>
          <w:bCs/>
          <w:lang w:eastAsia="zh-CN"/>
        </w:rPr>
        <w:t xml:space="preserve"> during the initial access, eNB </w:t>
      </w:r>
      <w:r w:rsidR="00BF6432">
        <w:rPr>
          <w:rFonts w:eastAsia="等线" w:hint="eastAsia"/>
          <w:bCs/>
          <w:lang w:eastAsia="zh-CN"/>
        </w:rPr>
        <w:t>can</w:t>
      </w:r>
      <w:r w:rsidR="00CB7E5B">
        <w:rPr>
          <w:rFonts w:eastAsia="等线" w:hint="eastAsia"/>
          <w:bCs/>
          <w:lang w:eastAsia="zh-CN"/>
        </w:rPr>
        <w:t xml:space="preserve"> indicate TA command in </w:t>
      </w:r>
      <w:r w:rsidR="00BF6432">
        <w:rPr>
          <w:rFonts w:eastAsia="等线" w:hint="eastAsia"/>
          <w:bCs/>
          <w:lang w:eastAsia="zh-CN"/>
        </w:rPr>
        <w:t>M</w:t>
      </w:r>
      <w:r w:rsidR="00CB7E5B">
        <w:rPr>
          <w:rFonts w:eastAsia="等线" w:hint="eastAsia"/>
          <w:bCs/>
          <w:lang w:eastAsia="zh-CN"/>
        </w:rPr>
        <w:t>sg2</w:t>
      </w:r>
      <w:r w:rsidR="00BF6432">
        <w:rPr>
          <w:rFonts w:eastAsia="等线" w:hint="eastAsia"/>
          <w:bCs/>
          <w:lang w:eastAsia="zh-CN"/>
        </w:rPr>
        <w:t xml:space="preserve"> to align the uplink timing. </w:t>
      </w:r>
      <w:r w:rsidR="00BF6432">
        <w:rPr>
          <w:rFonts w:eastAsia="等线"/>
          <w:bCs/>
          <w:lang w:eastAsia="zh-CN"/>
        </w:rPr>
        <w:t>B</w:t>
      </w:r>
      <w:r w:rsidR="00BF6432">
        <w:rPr>
          <w:rFonts w:eastAsia="等线" w:hint="eastAsia"/>
          <w:bCs/>
          <w:lang w:eastAsia="zh-CN"/>
        </w:rPr>
        <w:t xml:space="preserve">ut it may need more discussion on the performance impact of power imbalance and frequency offsets. </w:t>
      </w:r>
      <w:r w:rsidR="00BF6432">
        <w:rPr>
          <w:rFonts w:eastAsia="等线"/>
          <w:bCs/>
          <w:lang w:eastAsia="zh-CN"/>
        </w:rPr>
        <w:t>I</w:t>
      </w:r>
      <w:r w:rsidR="00BF6432">
        <w:rPr>
          <w:rFonts w:eastAsia="等线" w:hint="eastAsia"/>
          <w:bCs/>
          <w:lang w:eastAsia="zh-CN"/>
        </w:rPr>
        <w:t xml:space="preserve">t can also be further discussed that the </w:t>
      </w:r>
      <w:r w:rsidR="00BF6432">
        <w:rPr>
          <w:rFonts w:eastAsia="等线"/>
          <w:bCs/>
          <w:lang w:eastAsia="zh-CN"/>
        </w:rPr>
        <w:t>identification</w:t>
      </w:r>
      <w:r w:rsidR="00BF6432">
        <w:rPr>
          <w:rFonts w:eastAsia="等线" w:hint="eastAsia"/>
          <w:bCs/>
          <w:lang w:eastAsia="zh-CN"/>
        </w:rPr>
        <w:t xml:space="preserve"> of the UE capability of the OCC multiplexing, since before connected mode eNB has no </w:t>
      </w:r>
      <w:r w:rsidR="00BF6432">
        <w:rPr>
          <w:rFonts w:eastAsia="等线"/>
          <w:bCs/>
          <w:lang w:eastAsia="zh-CN"/>
        </w:rPr>
        <w:t>information</w:t>
      </w:r>
      <w:r w:rsidR="00BF6432">
        <w:rPr>
          <w:rFonts w:eastAsia="等线" w:hint="eastAsia"/>
          <w:bCs/>
          <w:lang w:eastAsia="zh-CN"/>
        </w:rPr>
        <w:t xml:space="preserve"> of the UE capability. </w:t>
      </w:r>
    </w:p>
    <w:p w14:paraId="767A3926" w14:textId="77777777" w:rsidR="00BF6432" w:rsidRDefault="00BF6432" w:rsidP="00CB7E5B">
      <w:pPr>
        <w:adjustRightInd w:val="0"/>
        <w:snapToGrid w:val="0"/>
        <w:spacing w:before="0" w:after="0"/>
        <w:jc w:val="both"/>
        <w:rPr>
          <w:rFonts w:eastAsia="等线"/>
          <w:bCs/>
          <w:lang w:eastAsia="zh-CN"/>
        </w:rPr>
      </w:pPr>
    </w:p>
    <w:p w14:paraId="317021A3" w14:textId="75CDBE2D" w:rsidR="00CB7E5B" w:rsidRDefault="005658D5" w:rsidP="00CB7E5B">
      <w:pPr>
        <w:adjustRightInd w:val="0"/>
        <w:snapToGrid w:val="0"/>
        <w:spacing w:before="0" w:after="0"/>
        <w:jc w:val="both"/>
        <w:rPr>
          <w:b/>
          <w:lang w:eastAsia="zh-CN"/>
        </w:rPr>
      </w:pPr>
      <w:r>
        <w:rPr>
          <w:b/>
          <w:lang w:eastAsia="zh-CN"/>
        </w:rPr>
        <w:t>Proposal</w:t>
      </w:r>
      <w:r>
        <w:rPr>
          <w:rFonts w:hint="eastAsia"/>
          <w:b/>
          <w:lang w:eastAsia="zh-CN"/>
        </w:rPr>
        <w:t xml:space="preserve"> </w:t>
      </w:r>
      <w:r w:rsidR="0029721C">
        <w:rPr>
          <w:rFonts w:hint="eastAsia"/>
          <w:b/>
          <w:lang w:eastAsia="zh-CN"/>
        </w:rPr>
        <w:t>9</w:t>
      </w:r>
      <w:r>
        <w:rPr>
          <w:rFonts w:hint="eastAsia"/>
          <w:b/>
          <w:lang w:eastAsia="zh-CN"/>
        </w:rPr>
        <w:t>:</w:t>
      </w:r>
    </w:p>
    <w:p w14:paraId="43BA5FCA" w14:textId="3B7CC2AA" w:rsidR="005658D5" w:rsidRDefault="005658D5" w:rsidP="00CB7E5B">
      <w:pPr>
        <w:adjustRightInd w:val="0"/>
        <w:snapToGrid w:val="0"/>
        <w:spacing w:before="0" w:after="0"/>
        <w:jc w:val="both"/>
        <w:rPr>
          <w:b/>
          <w:lang w:eastAsia="zh-CN"/>
        </w:rPr>
      </w:pPr>
      <w:r>
        <w:rPr>
          <w:b/>
          <w:lang w:eastAsia="zh-CN"/>
        </w:rPr>
        <w:t>F</w:t>
      </w:r>
      <w:r>
        <w:rPr>
          <w:rFonts w:hint="eastAsia"/>
          <w:b/>
          <w:lang w:eastAsia="zh-CN"/>
        </w:rPr>
        <w:t xml:space="preserve">or the Msg3 with OCC multiplexing, the performance impact of the uplink timing </w:t>
      </w:r>
      <w:r>
        <w:rPr>
          <w:b/>
          <w:lang w:eastAsia="zh-CN"/>
        </w:rPr>
        <w:t>alignment</w:t>
      </w:r>
      <w:r>
        <w:rPr>
          <w:rFonts w:hint="eastAsia"/>
          <w:b/>
          <w:lang w:eastAsia="zh-CN"/>
        </w:rPr>
        <w:t xml:space="preserve">, power imbalance and </w:t>
      </w:r>
      <w:r>
        <w:rPr>
          <w:b/>
          <w:lang w:eastAsia="zh-CN"/>
        </w:rPr>
        <w:t>frequency</w:t>
      </w:r>
      <w:r>
        <w:rPr>
          <w:rFonts w:hint="eastAsia"/>
          <w:b/>
          <w:lang w:eastAsia="zh-CN"/>
        </w:rPr>
        <w:t xml:space="preserve"> shifting should be evaluated. </w:t>
      </w:r>
    </w:p>
    <w:p w14:paraId="27DAC230" w14:textId="77777777" w:rsidR="00B6170A" w:rsidRDefault="00B6170A" w:rsidP="00CB7E5B">
      <w:pPr>
        <w:adjustRightInd w:val="0"/>
        <w:snapToGrid w:val="0"/>
        <w:spacing w:before="0" w:after="0"/>
        <w:jc w:val="both"/>
        <w:rPr>
          <w:b/>
          <w:lang w:eastAsia="zh-CN"/>
        </w:rPr>
      </w:pPr>
    </w:p>
    <w:p w14:paraId="7199AD85" w14:textId="1DCCECE1" w:rsidR="00B6170A" w:rsidRDefault="00B6170A" w:rsidP="00CB7E5B">
      <w:pPr>
        <w:adjustRightInd w:val="0"/>
        <w:snapToGrid w:val="0"/>
        <w:spacing w:before="0" w:after="0"/>
        <w:jc w:val="both"/>
        <w:rPr>
          <w:b/>
          <w:lang w:eastAsia="zh-CN"/>
        </w:rPr>
      </w:pPr>
      <w:r>
        <w:rPr>
          <w:b/>
          <w:lang w:eastAsia="zh-CN"/>
        </w:rPr>
        <w:t>P</w:t>
      </w:r>
      <w:r>
        <w:rPr>
          <w:rFonts w:hint="eastAsia"/>
          <w:b/>
          <w:lang w:eastAsia="zh-CN"/>
        </w:rPr>
        <w:t xml:space="preserve">roposal </w:t>
      </w:r>
      <w:r w:rsidR="002D6FA5">
        <w:rPr>
          <w:rFonts w:hint="eastAsia"/>
          <w:b/>
          <w:lang w:eastAsia="zh-CN"/>
        </w:rPr>
        <w:t>1</w:t>
      </w:r>
      <w:r w:rsidR="0029721C">
        <w:rPr>
          <w:rFonts w:hint="eastAsia"/>
          <w:b/>
          <w:lang w:eastAsia="zh-CN"/>
        </w:rPr>
        <w:t>0</w:t>
      </w:r>
      <w:r>
        <w:rPr>
          <w:rFonts w:hint="eastAsia"/>
          <w:b/>
          <w:lang w:eastAsia="zh-CN"/>
        </w:rPr>
        <w:t>:</w:t>
      </w:r>
    </w:p>
    <w:p w14:paraId="35A7CDF2" w14:textId="1269BD0F" w:rsidR="00B6170A" w:rsidRPr="005658D5" w:rsidRDefault="00B6170A" w:rsidP="00CB7E5B">
      <w:pPr>
        <w:adjustRightInd w:val="0"/>
        <w:snapToGrid w:val="0"/>
        <w:spacing w:before="0" w:after="0"/>
        <w:jc w:val="both"/>
        <w:rPr>
          <w:b/>
          <w:lang w:eastAsia="zh-CN"/>
        </w:rPr>
      </w:pPr>
      <w:r>
        <w:rPr>
          <w:b/>
          <w:lang w:eastAsia="zh-CN"/>
        </w:rPr>
        <w:t>T</w:t>
      </w:r>
      <w:r>
        <w:rPr>
          <w:rFonts w:hint="eastAsia"/>
          <w:b/>
          <w:lang w:eastAsia="zh-CN"/>
        </w:rPr>
        <w:t xml:space="preserve">he identification of the UE capability of OCC multiplexing for Msg 3 needs more discussion. </w:t>
      </w:r>
    </w:p>
    <w:p w14:paraId="041651D6" w14:textId="77777777" w:rsidR="005658D5" w:rsidRDefault="005658D5" w:rsidP="00CB7E5B">
      <w:pPr>
        <w:adjustRightInd w:val="0"/>
        <w:snapToGrid w:val="0"/>
        <w:spacing w:before="0" w:after="0"/>
        <w:jc w:val="both"/>
        <w:rPr>
          <w:b/>
          <w:lang w:eastAsia="zh-CN"/>
        </w:rPr>
      </w:pPr>
    </w:p>
    <w:p w14:paraId="77A5B4C8" w14:textId="2A65C800" w:rsidR="000A3916" w:rsidRDefault="000A3916" w:rsidP="00CB7E5B">
      <w:pPr>
        <w:adjustRightInd w:val="0"/>
        <w:snapToGrid w:val="0"/>
        <w:spacing w:before="0" w:after="0"/>
        <w:jc w:val="both"/>
        <w:rPr>
          <w:rFonts w:eastAsia="等线"/>
          <w:bCs/>
          <w:lang w:eastAsia="zh-CN"/>
        </w:rPr>
      </w:pPr>
      <w:r>
        <w:rPr>
          <w:rFonts w:eastAsia="等线"/>
          <w:bCs/>
          <w:lang w:eastAsia="zh-CN"/>
        </w:rPr>
        <w:t>I</w:t>
      </w:r>
      <w:r>
        <w:rPr>
          <w:rFonts w:eastAsia="等线" w:hint="eastAsia"/>
          <w:bCs/>
          <w:lang w:eastAsia="zh-CN"/>
        </w:rPr>
        <w:t xml:space="preserve">n the case of contention based Msg 3 EDT, the Msg 3 with EDT is transmitted without Msg 1 and Msg 2. </w:t>
      </w:r>
      <w:r>
        <w:rPr>
          <w:rFonts w:eastAsia="等线"/>
          <w:bCs/>
          <w:lang w:eastAsia="zh-CN"/>
        </w:rPr>
        <w:t>C</w:t>
      </w:r>
      <w:r>
        <w:rPr>
          <w:rFonts w:eastAsia="等线" w:hint="eastAsia"/>
          <w:bCs/>
          <w:lang w:eastAsia="zh-CN"/>
        </w:rPr>
        <w:t xml:space="preserve">ompared with the Msg 3 in the initial access, no TA is </w:t>
      </w:r>
      <w:r>
        <w:rPr>
          <w:rFonts w:eastAsia="等线"/>
          <w:bCs/>
          <w:lang w:eastAsia="zh-CN"/>
        </w:rPr>
        <w:t>acquired</w:t>
      </w:r>
      <w:r>
        <w:rPr>
          <w:rFonts w:eastAsia="等线" w:hint="eastAsia"/>
          <w:bCs/>
          <w:lang w:eastAsia="zh-CN"/>
        </w:rPr>
        <w:t xml:space="preserve"> from eNB. </w:t>
      </w:r>
      <w:r w:rsidR="00F62358">
        <w:rPr>
          <w:rFonts w:eastAsia="等线"/>
          <w:bCs/>
          <w:lang w:eastAsia="zh-CN"/>
        </w:rPr>
        <w:t>F</w:t>
      </w:r>
      <w:r w:rsidR="00F62358">
        <w:rPr>
          <w:rFonts w:eastAsia="等线" w:hint="eastAsia"/>
          <w:bCs/>
          <w:lang w:eastAsia="zh-CN"/>
        </w:rPr>
        <w:t xml:space="preserve">irst it needs further </w:t>
      </w:r>
      <w:r w:rsidR="00F62358">
        <w:rPr>
          <w:rFonts w:eastAsia="等线"/>
          <w:bCs/>
          <w:lang w:eastAsia="zh-CN"/>
        </w:rPr>
        <w:t>clarification</w:t>
      </w:r>
      <w:r w:rsidR="00F62358">
        <w:rPr>
          <w:rFonts w:eastAsia="等线" w:hint="eastAsia"/>
          <w:bCs/>
          <w:lang w:eastAsia="zh-CN"/>
        </w:rPr>
        <w:t xml:space="preserve"> </w:t>
      </w:r>
      <w:r w:rsidR="00F62358">
        <w:rPr>
          <w:rFonts w:eastAsia="等线"/>
          <w:bCs/>
          <w:lang w:eastAsia="zh-CN"/>
        </w:rPr>
        <w:t>of the</w:t>
      </w:r>
      <w:r w:rsidR="00F62358">
        <w:rPr>
          <w:rFonts w:eastAsia="等线" w:hint="eastAsia"/>
          <w:bCs/>
          <w:lang w:eastAsia="zh-CN"/>
        </w:rPr>
        <w:t xml:space="preserve"> UE</w:t>
      </w:r>
      <w:r w:rsidR="00F62358">
        <w:rPr>
          <w:rFonts w:eastAsia="等线"/>
          <w:bCs/>
          <w:lang w:eastAsia="zh-CN"/>
        </w:rPr>
        <w:t>’</w:t>
      </w:r>
      <w:r w:rsidR="00F62358">
        <w:rPr>
          <w:rFonts w:eastAsia="等线" w:hint="eastAsia"/>
          <w:bCs/>
          <w:lang w:eastAsia="zh-CN"/>
        </w:rPr>
        <w:t xml:space="preserve">s situation to carry out CB-Msg3 EDT at least for the timing alignment, transmit power and frequency </w:t>
      </w:r>
      <w:r w:rsidR="00EB1200">
        <w:rPr>
          <w:rFonts w:eastAsia="等线" w:hint="eastAsia"/>
          <w:bCs/>
          <w:lang w:eastAsia="zh-CN"/>
        </w:rPr>
        <w:t xml:space="preserve">offsets. </w:t>
      </w:r>
      <w:r w:rsidR="00AB14CD">
        <w:rPr>
          <w:rFonts w:eastAsia="等线"/>
          <w:bCs/>
          <w:lang w:eastAsia="zh-CN"/>
        </w:rPr>
        <w:t>A</w:t>
      </w:r>
      <w:r w:rsidR="00AB14CD">
        <w:rPr>
          <w:rFonts w:eastAsia="等线" w:hint="eastAsia"/>
          <w:bCs/>
          <w:lang w:eastAsia="zh-CN"/>
        </w:rPr>
        <w:t xml:space="preserve">nd without </w:t>
      </w:r>
      <w:r w:rsidR="00AB14CD">
        <w:rPr>
          <w:rFonts w:eastAsia="等线"/>
          <w:bCs/>
          <w:lang w:eastAsia="zh-CN"/>
        </w:rPr>
        <w:t>the</w:t>
      </w:r>
      <w:r w:rsidR="00AB14CD">
        <w:rPr>
          <w:rFonts w:eastAsia="等线" w:hint="eastAsia"/>
          <w:bCs/>
          <w:lang w:eastAsia="zh-CN"/>
        </w:rPr>
        <w:t xml:space="preserve"> </w:t>
      </w:r>
      <w:r w:rsidR="00AB14CD">
        <w:rPr>
          <w:rFonts w:eastAsia="等线"/>
          <w:bCs/>
          <w:lang w:eastAsia="zh-CN"/>
        </w:rPr>
        <w:lastRenderedPageBreak/>
        <w:t>coordination</w:t>
      </w:r>
      <w:r w:rsidR="00AB14CD">
        <w:rPr>
          <w:rFonts w:eastAsia="等线" w:hint="eastAsia"/>
          <w:bCs/>
          <w:lang w:eastAsia="zh-CN"/>
        </w:rPr>
        <w:t xml:space="preserve"> of eNB, the UE grouping cannot be used since the contention-based Msg3 is initiated by UE it</w:t>
      </w:r>
      <w:r w:rsidR="007D47FB">
        <w:rPr>
          <w:rFonts w:eastAsia="等线" w:hint="eastAsia"/>
          <w:bCs/>
          <w:lang w:eastAsia="zh-CN"/>
        </w:rPr>
        <w:t xml:space="preserve">self. </w:t>
      </w:r>
      <w:r>
        <w:rPr>
          <w:rFonts w:eastAsia="等线"/>
          <w:bCs/>
          <w:lang w:eastAsia="zh-CN"/>
        </w:rPr>
        <w:t>I</w:t>
      </w:r>
      <w:r>
        <w:rPr>
          <w:rFonts w:eastAsia="等线" w:hint="eastAsia"/>
          <w:bCs/>
          <w:lang w:eastAsia="zh-CN"/>
        </w:rPr>
        <w:t>t needs further study for the supporting of OCC multiplexing for contention based Msg 3 EDT.</w:t>
      </w:r>
    </w:p>
    <w:p w14:paraId="331E41A5" w14:textId="77777777" w:rsidR="00AD4661" w:rsidRDefault="00AD4661" w:rsidP="00CB7E5B">
      <w:pPr>
        <w:adjustRightInd w:val="0"/>
        <w:snapToGrid w:val="0"/>
        <w:spacing w:before="0" w:after="0"/>
        <w:jc w:val="both"/>
        <w:rPr>
          <w:rFonts w:eastAsia="等线"/>
          <w:bCs/>
          <w:lang w:eastAsia="zh-CN"/>
        </w:rPr>
      </w:pPr>
    </w:p>
    <w:p w14:paraId="55785E75" w14:textId="0011DDED" w:rsidR="00AD4661" w:rsidRDefault="00AD4661" w:rsidP="00AD4661">
      <w:pPr>
        <w:adjustRightInd w:val="0"/>
        <w:snapToGrid w:val="0"/>
        <w:spacing w:before="0" w:after="0"/>
        <w:jc w:val="both"/>
        <w:rPr>
          <w:b/>
          <w:lang w:eastAsia="zh-CN"/>
        </w:rPr>
      </w:pPr>
      <w:r>
        <w:rPr>
          <w:b/>
          <w:lang w:eastAsia="zh-CN"/>
        </w:rPr>
        <w:t>P</w:t>
      </w:r>
      <w:r>
        <w:rPr>
          <w:rFonts w:hint="eastAsia"/>
          <w:b/>
          <w:lang w:eastAsia="zh-CN"/>
        </w:rPr>
        <w:t xml:space="preserve">roposal </w:t>
      </w:r>
      <w:r w:rsidR="002D6FA5">
        <w:rPr>
          <w:rFonts w:hint="eastAsia"/>
          <w:b/>
          <w:lang w:eastAsia="zh-CN"/>
        </w:rPr>
        <w:t>1</w:t>
      </w:r>
      <w:r w:rsidR="0029721C">
        <w:rPr>
          <w:rFonts w:hint="eastAsia"/>
          <w:b/>
          <w:lang w:eastAsia="zh-CN"/>
        </w:rPr>
        <w:t>1</w:t>
      </w:r>
      <w:r>
        <w:rPr>
          <w:rFonts w:hint="eastAsia"/>
          <w:b/>
          <w:lang w:eastAsia="zh-CN"/>
        </w:rPr>
        <w:t>:</w:t>
      </w:r>
    </w:p>
    <w:p w14:paraId="477E0ADA" w14:textId="5CC4C693" w:rsidR="00CB7E5B" w:rsidRDefault="00E97F56" w:rsidP="00C82798">
      <w:pPr>
        <w:adjustRightInd w:val="0"/>
        <w:snapToGrid w:val="0"/>
        <w:spacing w:before="0" w:after="0"/>
        <w:jc w:val="both"/>
        <w:rPr>
          <w:rFonts w:eastAsia="等线"/>
          <w:b/>
          <w:lang w:eastAsia="zh-CN"/>
        </w:rPr>
      </w:pPr>
      <w:r w:rsidRPr="0074213E">
        <w:rPr>
          <w:rFonts w:eastAsia="等线"/>
          <w:b/>
          <w:lang w:eastAsia="zh-CN"/>
        </w:rPr>
        <w:t>I</w:t>
      </w:r>
      <w:r w:rsidRPr="0074213E">
        <w:rPr>
          <w:rFonts w:eastAsia="等线" w:hint="eastAsia"/>
          <w:b/>
          <w:lang w:eastAsia="zh-CN"/>
        </w:rPr>
        <w:t>t needs further study for the supporting of OCC multiplexing for contention based Msg3 EDT.</w:t>
      </w:r>
    </w:p>
    <w:p w14:paraId="7D3664C1" w14:textId="77777777" w:rsidR="000E7789" w:rsidRDefault="000E7789" w:rsidP="00C82798">
      <w:pPr>
        <w:adjustRightInd w:val="0"/>
        <w:snapToGrid w:val="0"/>
        <w:spacing w:before="0" w:after="0"/>
        <w:jc w:val="both"/>
        <w:rPr>
          <w:rFonts w:eastAsia="等线"/>
          <w:b/>
          <w:lang w:eastAsia="zh-CN"/>
        </w:rPr>
      </w:pPr>
    </w:p>
    <w:p w14:paraId="0AB5F51D" w14:textId="24EE98B5" w:rsidR="008466A8" w:rsidRDefault="008466A8" w:rsidP="00C82798">
      <w:pPr>
        <w:adjustRightInd w:val="0"/>
        <w:snapToGrid w:val="0"/>
        <w:spacing w:before="0" w:after="0"/>
        <w:jc w:val="both"/>
        <w:rPr>
          <w:rFonts w:eastAsia="等线"/>
          <w:bCs/>
          <w:lang w:eastAsia="zh-CN"/>
        </w:rPr>
      </w:pPr>
      <w:r w:rsidRPr="0029721C">
        <w:rPr>
          <w:rFonts w:eastAsia="等线"/>
          <w:bCs/>
          <w:lang w:eastAsia="zh-CN"/>
        </w:rPr>
        <w:t>To support indicating the OCC sequence index and activation/deactivation, repurposing some bit fields in the DCI is a good way to strike a balance between flexibility and the DCI payload. In the last meeting, the following bit fields were identified as potential fields that can be repurposed.</w:t>
      </w:r>
    </w:p>
    <w:p w14:paraId="1686FD11" w14:textId="77777777" w:rsidR="001445BB" w:rsidRPr="0029721C" w:rsidRDefault="001445BB" w:rsidP="00C82798">
      <w:pPr>
        <w:adjustRightInd w:val="0"/>
        <w:snapToGrid w:val="0"/>
        <w:spacing w:before="0" w:after="0"/>
        <w:jc w:val="both"/>
        <w:rPr>
          <w:rFonts w:eastAsia="等线"/>
          <w:bCs/>
          <w:lang w:eastAsia="zh-CN"/>
        </w:rPr>
      </w:pPr>
    </w:p>
    <w:tbl>
      <w:tblPr>
        <w:tblStyle w:val="afc"/>
        <w:tblW w:w="0" w:type="auto"/>
        <w:tblLook w:val="04A0" w:firstRow="1" w:lastRow="0" w:firstColumn="1" w:lastColumn="0" w:noHBand="0" w:noVBand="1"/>
      </w:tblPr>
      <w:tblGrid>
        <w:gridCol w:w="9629"/>
      </w:tblGrid>
      <w:tr w:rsidR="008466A8" w14:paraId="41EB4A7B" w14:textId="77777777" w:rsidTr="008466A8">
        <w:tc>
          <w:tcPr>
            <w:tcW w:w="9629" w:type="dxa"/>
          </w:tcPr>
          <w:p w14:paraId="743E9FA2" w14:textId="77777777" w:rsidR="008466A8" w:rsidRPr="008466A8" w:rsidRDefault="008466A8" w:rsidP="008466A8">
            <w:pPr>
              <w:spacing w:before="0" w:after="0"/>
              <w:rPr>
                <w:rFonts w:ascii="Times" w:eastAsia="Batang" w:hAnsi="Times"/>
                <w:b/>
                <w:bCs/>
                <w:szCs w:val="24"/>
                <w:lang w:eastAsia="ko-KR"/>
              </w:rPr>
            </w:pPr>
            <w:r w:rsidRPr="008466A8">
              <w:rPr>
                <w:rFonts w:ascii="Times" w:eastAsia="Batang" w:hAnsi="Times"/>
                <w:b/>
                <w:bCs/>
                <w:szCs w:val="24"/>
                <w:highlight w:val="green"/>
                <w:lang w:eastAsia="ko-KR"/>
              </w:rPr>
              <w:t>Agreement</w:t>
            </w:r>
          </w:p>
          <w:p w14:paraId="217F0855" w14:textId="77777777" w:rsidR="008466A8" w:rsidRPr="008466A8" w:rsidRDefault="008466A8" w:rsidP="008466A8">
            <w:pPr>
              <w:spacing w:before="0" w:after="0"/>
              <w:rPr>
                <w:rFonts w:ascii="Times" w:eastAsia="Batang" w:hAnsi="Times"/>
                <w:bCs/>
                <w:szCs w:val="24"/>
                <w:lang w:eastAsia="ko-KR"/>
              </w:rPr>
            </w:pPr>
            <w:r w:rsidRPr="008466A8">
              <w:rPr>
                <w:rFonts w:ascii="Times" w:eastAsia="Batang" w:hAnsi="Times"/>
                <w:bCs/>
                <w:szCs w:val="24"/>
                <w:lang w:eastAsia="ko-KR"/>
              </w:rPr>
              <w:t>For indicating OCC sequence index and activation / deactivation, the following fields may be repurposed or constrained to be not present in the DCI:</w:t>
            </w:r>
          </w:p>
          <w:p w14:paraId="216F6FBC" w14:textId="77777777" w:rsidR="008466A8" w:rsidRPr="008466A8" w:rsidRDefault="008466A8" w:rsidP="008466A8">
            <w:pPr>
              <w:numPr>
                <w:ilvl w:val="0"/>
                <w:numId w:val="16"/>
              </w:numPr>
              <w:spacing w:before="0" w:after="0"/>
              <w:rPr>
                <w:rFonts w:ascii="Times" w:eastAsia="Batang" w:hAnsi="Times"/>
                <w:szCs w:val="24"/>
                <w:lang w:eastAsia="x-none"/>
              </w:rPr>
            </w:pPr>
            <w:r w:rsidRPr="008466A8">
              <w:rPr>
                <w:rFonts w:ascii="Times" w:eastAsia="Batang" w:hAnsi="Times"/>
                <w:szCs w:val="24"/>
                <w:lang w:eastAsia="x-none"/>
              </w:rPr>
              <w:t>Modulation and coding scheme</w:t>
            </w:r>
          </w:p>
          <w:p w14:paraId="4B1E4461" w14:textId="77777777" w:rsidR="008466A8" w:rsidRPr="008466A8" w:rsidRDefault="008466A8" w:rsidP="008466A8">
            <w:pPr>
              <w:numPr>
                <w:ilvl w:val="0"/>
                <w:numId w:val="16"/>
              </w:numPr>
              <w:spacing w:before="0" w:after="0"/>
              <w:rPr>
                <w:rFonts w:ascii="Times" w:eastAsia="Batang" w:hAnsi="Times"/>
                <w:szCs w:val="24"/>
                <w:lang w:eastAsia="x-none"/>
              </w:rPr>
            </w:pPr>
            <w:r w:rsidRPr="008466A8">
              <w:rPr>
                <w:rFonts w:ascii="Times" w:eastAsia="Batang" w:hAnsi="Times"/>
                <w:szCs w:val="24"/>
                <w:lang w:eastAsia="x-none"/>
              </w:rPr>
              <w:t>Repetition number</w:t>
            </w:r>
          </w:p>
          <w:p w14:paraId="63322935" w14:textId="77777777" w:rsidR="008466A8" w:rsidRPr="008466A8" w:rsidRDefault="008466A8" w:rsidP="008466A8">
            <w:pPr>
              <w:numPr>
                <w:ilvl w:val="0"/>
                <w:numId w:val="16"/>
              </w:numPr>
              <w:spacing w:before="0" w:after="0"/>
              <w:rPr>
                <w:rFonts w:ascii="Times" w:eastAsia="Batang" w:hAnsi="Times"/>
                <w:szCs w:val="24"/>
                <w:lang w:eastAsia="x-none"/>
              </w:rPr>
            </w:pPr>
            <w:r w:rsidRPr="008466A8">
              <w:rPr>
                <w:rFonts w:ascii="Times" w:eastAsia="Batang" w:hAnsi="Times"/>
                <w:szCs w:val="24"/>
                <w:lang w:eastAsia="x-none"/>
              </w:rPr>
              <w:t>Redundancy version</w:t>
            </w:r>
          </w:p>
          <w:p w14:paraId="1663CCA5" w14:textId="77777777" w:rsidR="008466A8" w:rsidRPr="008466A8" w:rsidRDefault="008466A8" w:rsidP="008466A8">
            <w:pPr>
              <w:numPr>
                <w:ilvl w:val="0"/>
                <w:numId w:val="16"/>
              </w:numPr>
              <w:spacing w:before="0" w:after="0"/>
              <w:rPr>
                <w:rFonts w:ascii="Times" w:eastAsia="Batang" w:hAnsi="Times"/>
                <w:szCs w:val="24"/>
                <w:lang w:eastAsia="x-none"/>
              </w:rPr>
            </w:pPr>
            <w:r w:rsidRPr="008466A8">
              <w:rPr>
                <w:rFonts w:ascii="Times" w:eastAsia="Batang" w:hAnsi="Times"/>
                <w:szCs w:val="24"/>
                <w:lang w:eastAsia="x-none"/>
              </w:rPr>
              <w:t>Number of scheduled TB for Unicast</w:t>
            </w:r>
          </w:p>
          <w:p w14:paraId="0DAE891F" w14:textId="77777777" w:rsidR="008466A8" w:rsidRPr="008466A8" w:rsidRDefault="008466A8" w:rsidP="008466A8">
            <w:pPr>
              <w:numPr>
                <w:ilvl w:val="0"/>
                <w:numId w:val="16"/>
              </w:numPr>
              <w:spacing w:before="0" w:after="0"/>
              <w:rPr>
                <w:rFonts w:ascii="Times" w:eastAsia="Batang" w:hAnsi="Times"/>
                <w:szCs w:val="24"/>
                <w:lang w:eastAsia="x-none"/>
              </w:rPr>
            </w:pPr>
            <w:r w:rsidRPr="008466A8">
              <w:rPr>
                <w:rFonts w:ascii="Times" w:eastAsia="Batang" w:hAnsi="Times"/>
                <w:szCs w:val="24"/>
                <w:lang w:eastAsia="x-none"/>
              </w:rPr>
              <w:t xml:space="preserve">Subcarrier indication  </w:t>
            </w:r>
          </w:p>
          <w:p w14:paraId="7BCF200F" w14:textId="77777777" w:rsidR="008466A8" w:rsidRPr="008466A8" w:rsidRDefault="008466A8" w:rsidP="008466A8">
            <w:pPr>
              <w:numPr>
                <w:ilvl w:val="0"/>
                <w:numId w:val="16"/>
              </w:numPr>
              <w:spacing w:before="0" w:after="0"/>
              <w:rPr>
                <w:rFonts w:ascii="Times" w:eastAsia="Batang" w:hAnsi="Times"/>
                <w:szCs w:val="24"/>
                <w:lang w:eastAsia="x-none"/>
              </w:rPr>
            </w:pPr>
            <w:r w:rsidRPr="008466A8">
              <w:rPr>
                <w:rFonts w:ascii="Times" w:eastAsia="Batang" w:hAnsi="Times"/>
                <w:szCs w:val="24"/>
                <w:lang w:eastAsia="x-none"/>
              </w:rPr>
              <w:t xml:space="preserve">Resource reservation </w:t>
            </w:r>
          </w:p>
          <w:p w14:paraId="02318C98" w14:textId="77777777" w:rsidR="008466A8" w:rsidRDefault="008466A8" w:rsidP="00C82798">
            <w:pPr>
              <w:snapToGrid w:val="0"/>
              <w:spacing w:before="0" w:after="0"/>
              <w:jc w:val="both"/>
              <w:rPr>
                <w:b/>
                <w:lang w:eastAsia="zh-CN"/>
              </w:rPr>
            </w:pPr>
          </w:p>
        </w:tc>
      </w:tr>
    </w:tbl>
    <w:p w14:paraId="36BAC3C2" w14:textId="77777777" w:rsidR="003973AB" w:rsidRDefault="003973AB" w:rsidP="00291360">
      <w:pPr>
        <w:adjustRightInd w:val="0"/>
        <w:snapToGrid w:val="0"/>
        <w:spacing w:before="0" w:after="0"/>
        <w:jc w:val="both"/>
        <w:rPr>
          <w:b/>
          <w:lang w:eastAsia="zh-CN"/>
        </w:rPr>
      </w:pPr>
    </w:p>
    <w:p w14:paraId="6F8AA710" w14:textId="1A8B1C6A" w:rsidR="00291360" w:rsidRDefault="00291360" w:rsidP="00291360">
      <w:pPr>
        <w:spacing w:before="0" w:after="0"/>
        <w:jc w:val="both"/>
        <w:rPr>
          <w:rFonts w:ascii="Times" w:eastAsiaTheme="minorEastAsia" w:hAnsi="Times"/>
          <w:szCs w:val="24"/>
          <w:lang w:eastAsia="zh-CN"/>
        </w:rPr>
      </w:pPr>
      <w:r w:rsidRPr="008466A8">
        <w:rPr>
          <w:rFonts w:ascii="Times" w:eastAsia="Batang" w:hAnsi="Times"/>
          <w:szCs w:val="24"/>
          <w:lang w:eastAsia="x-none"/>
        </w:rPr>
        <w:t>Modulation and coding scheme</w:t>
      </w:r>
      <w:r>
        <w:rPr>
          <w:rFonts w:ascii="Times" w:eastAsiaTheme="minorEastAsia" w:hAnsi="Times" w:hint="eastAsia"/>
          <w:szCs w:val="24"/>
          <w:lang w:eastAsia="zh-CN"/>
        </w:rPr>
        <w:t xml:space="preserve"> field has 4 bits, indicating 11 kinds of modulation order and TBS index </w:t>
      </w:r>
      <w:r>
        <w:rPr>
          <w:rFonts w:ascii="Times" w:eastAsiaTheme="minorEastAsia" w:hAnsi="Times"/>
          <w:szCs w:val="24"/>
          <w:lang w:eastAsia="zh-CN"/>
        </w:rPr>
        <w:t>combinations</w:t>
      </w:r>
      <w:r>
        <w:rPr>
          <w:rFonts w:ascii="Times" w:eastAsiaTheme="minorEastAsia" w:hAnsi="Times" w:hint="eastAsia"/>
          <w:szCs w:val="24"/>
          <w:lang w:eastAsia="zh-CN"/>
        </w:rPr>
        <w:t xml:space="preserve">. </w:t>
      </w:r>
      <w:r>
        <w:rPr>
          <w:rFonts w:ascii="Times" w:eastAsiaTheme="minorEastAsia" w:hAnsi="Times"/>
          <w:szCs w:val="24"/>
          <w:lang w:eastAsia="zh-CN"/>
        </w:rPr>
        <w:t>R</w:t>
      </w:r>
      <w:r>
        <w:rPr>
          <w:rFonts w:ascii="Times" w:eastAsiaTheme="minorEastAsia" w:hAnsi="Times" w:hint="eastAsia"/>
          <w:szCs w:val="24"/>
          <w:lang w:eastAsia="zh-CN"/>
        </w:rPr>
        <w:t xml:space="preserve">educing one bit in this field </w:t>
      </w:r>
      <w:r w:rsidRPr="00291360">
        <w:rPr>
          <w:rFonts w:ascii="Times" w:eastAsiaTheme="minorEastAsia" w:hAnsi="Times"/>
          <w:szCs w:val="24"/>
          <w:lang w:eastAsia="zh-CN"/>
        </w:rPr>
        <w:t>only reduces the flexibility of the TBS size to some extent, which seems acceptable.</w:t>
      </w:r>
      <w:r>
        <w:rPr>
          <w:rFonts w:ascii="Times" w:eastAsiaTheme="minorEastAsia" w:hAnsi="Times" w:hint="eastAsia"/>
          <w:szCs w:val="24"/>
          <w:lang w:eastAsia="zh-CN"/>
        </w:rPr>
        <w:t xml:space="preserve"> </w:t>
      </w:r>
      <w:r>
        <w:rPr>
          <w:rFonts w:ascii="Times" w:eastAsiaTheme="minorEastAsia" w:hAnsi="Times"/>
          <w:szCs w:val="24"/>
          <w:lang w:eastAsia="zh-CN"/>
        </w:rPr>
        <w:t>T</w:t>
      </w:r>
      <w:r>
        <w:rPr>
          <w:rFonts w:ascii="Times" w:eastAsiaTheme="minorEastAsia" w:hAnsi="Times" w:hint="eastAsia"/>
          <w:szCs w:val="24"/>
          <w:lang w:eastAsia="zh-CN"/>
        </w:rPr>
        <w:t xml:space="preserve">he repetition number field indicates 8 repetition factors, which should be kept as legacy, since the IoT-NTN </w:t>
      </w:r>
      <w:r>
        <w:rPr>
          <w:rFonts w:ascii="Times" w:eastAsiaTheme="minorEastAsia" w:hAnsi="Times"/>
          <w:szCs w:val="24"/>
          <w:lang w:eastAsia="zh-CN"/>
        </w:rPr>
        <w:t>scenario</w:t>
      </w:r>
      <w:r>
        <w:rPr>
          <w:rFonts w:ascii="Times" w:eastAsiaTheme="minorEastAsia" w:hAnsi="Times" w:hint="eastAsia"/>
          <w:szCs w:val="24"/>
          <w:lang w:eastAsia="zh-CN"/>
        </w:rPr>
        <w:t xml:space="preserve"> needs large number of repetitions to prevent coverage. The 1 bit for redundancy </w:t>
      </w:r>
      <w:r>
        <w:rPr>
          <w:rFonts w:ascii="Times" w:eastAsiaTheme="minorEastAsia" w:hAnsi="Times"/>
          <w:szCs w:val="24"/>
          <w:lang w:eastAsia="zh-CN"/>
        </w:rPr>
        <w:t>version</w:t>
      </w:r>
      <w:r>
        <w:rPr>
          <w:rFonts w:ascii="Times" w:eastAsiaTheme="minorEastAsia" w:hAnsi="Times" w:hint="eastAsia"/>
          <w:szCs w:val="24"/>
          <w:lang w:eastAsia="zh-CN"/>
        </w:rPr>
        <w:t xml:space="preserve"> field can also be considered, as the RV=0 is already supported for </w:t>
      </w:r>
      <w:r w:rsidRPr="00291360">
        <w:rPr>
          <w:rFonts w:ascii="Times" w:eastAsiaTheme="minorEastAsia" w:hAnsi="Times"/>
          <w:szCs w:val="24"/>
          <w:lang w:eastAsia="zh-CN"/>
        </w:rPr>
        <w:t xml:space="preserve">preconfigured </w:t>
      </w:r>
      <w:r>
        <w:rPr>
          <w:rFonts w:ascii="Times" w:eastAsiaTheme="minorEastAsia" w:hAnsi="Times" w:hint="eastAsia"/>
          <w:szCs w:val="24"/>
          <w:lang w:eastAsia="zh-CN"/>
        </w:rPr>
        <w:t>NPUSCH. The n</w:t>
      </w:r>
      <w:r w:rsidRPr="00291360">
        <w:rPr>
          <w:rFonts w:ascii="Times" w:eastAsiaTheme="minorEastAsia" w:hAnsi="Times"/>
          <w:szCs w:val="24"/>
          <w:lang w:eastAsia="zh-CN"/>
        </w:rPr>
        <w:t>umber of scheduled TB for Unicast</w:t>
      </w:r>
      <w:r>
        <w:rPr>
          <w:rFonts w:ascii="Times" w:eastAsiaTheme="minorEastAsia" w:hAnsi="Times" w:hint="eastAsia"/>
          <w:szCs w:val="24"/>
          <w:lang w:eastAsia="zh-CN"/>
        </w:rPr>
        <w:t xml:space="preserve"> field and r</w:t>
      </w:r>
      <w:r w:rsidRPr="008466A8">
        <w:rPr>
          <w:rFonts w:ascii="Times" w:eastAsia="Batang" w:hAnsi="Times"/>
          <w:szCs w:val="24"/>
          <w:lang w:eastAsia="x-none"/>
        </w:rPr>
        <w:t>esource reservation</w:t>
      </w:r>
      <w:r>
        <w:rPr>
          <w:rFonts w:ascii="Times" w:eastAsiaTheme="minorEastAsia" w:hAnsi="Times" w:hint="eastAsia"/>
          <w:szCs w:val="24"/>
          <w:lang w:eastAsia="zh-CN"/>
        </w:rPr>
        <w:t xml:space="preserve"> field are only present if higher layer parameter is enabled. </w:t>
      </w:r>
      <w:r>
        <w:rPr>
          <w:rFonts w:ascii="Times" w:eastAsiaTheme="minorEastAsia" w:hAnsi="Times"/>
          <w:szCs w:val="24"/>
          <w:lang w:eastAsia="zh-CN"/>
        </w:rPr>
        <w:t>T</w:t>
      </w:r>
      <w:r>
        <w:rPr>
          <w:rFonts w:ascii="Times" w:eastAsiaTheme="minorEastAsia" w:hAnsi="Times" w:hint="eastAsia"/>
          <w:szCs w:val="24"/>
          <w:lang w:eastAsia="zh-CN"/>
        </w:rPr>
        <w:t>hese two fields should not be repurposed as these are not always in DCI N0. The s</w:t>
      </w:r>
      <w:r w:rsidRPr="008466A8">
        <w:rPr>
          <w:rFonts w:ascii="Times" w:eastAsia="Batang" w:hAnsi="Times"/>
          <w:szCs w:val="24"/>
          <w:lang w:eastAsia="x-none"/>
        </w:rPr>
        <w:t>ubcarrier indication</w:t>
      </w:r>
      <w:r>
        <w:rPr>
          <w:rFonts w:ascii="Times" w:eastAsiaTheme="minorEastAsia" w:hAnsi="Times" w:hint="eastAsia"/>
          <w:szCs w:val="24"/>
          <w:lang w:eastAsia="zh-CN"/>
        </w:rPr>
        <w:t xml:space="preserve"> field can also be considered. Reducing 1 bit in this field would not harm the flexibility for single-tone 15KHz SCS NPUSCH, but only 32 of 48 subcarriers can be indicated for single-tone 3.75KHz SCS NPUSCH.</w:t>
      </w:r>
      <w:r w:rsidR="001445BB">
        <w:rPr>
          <w:rFonts w:ascii="Times" w:eastAsiaTheme="minorEastAsia" w:hAnsi="Times" w:hint="eastAsia"/>
          <w:szCs w:val="24"/>
          <w:lang w:eastAsia="zh-CN"/>
        </w:rPr>
        <w:t xml:space="preserve"> </w:t>
      </w:r>
      <w:r w:rsidR="001445BB">
        <w:rPr>
          <w:rFonts w:ascii="Times" w:eastAsiaTheme="minorEastAsia" w:hAnsi="Times"/>
          <w:szCs w:val="24"/>
          <w:lang w:eastAsia="zh-CN"/>
        </w:rPr>
        <w:t>T</w:t>
      </w:r>
      <w:r w:rsidR="001445BB">
        <w:rPr>
          <w:rFonts w:ascii="Times" w:eastAsiaTheme="minorEastAsia" w:hAnsi="Times" w:hint="eastAsia"/>
          <w:szCs w:val="24"/>
          <w:lang w:eastAsia="zh-CN"/>
        </w:rPr>
        <w:t>he remaining 12 tones could be used by legacy UEs depending on the eNB scheduling.</w:t>
      </w:r>
    </w:p>
    <w:p w14:paraId="1E9A9C20" w14:textId="77777777" w:rsidR="001445BB" w:rsidRDefault="001445BB" w:rsidP="00291360">
      <w:pPr>
        <w:spacing w:before="0" w:after="0"/>
        <w:jc w:val="both"/>
        <w:rPr>
          <w:rFonts w:ascii="Times" w:eastAsiaTheme="minorEastAsia" w:hAnsi="Times"/>
          <w:szCs w:val="24"/>
          <w:lang w:eastAsia="zh-CN"/>
        </w:rPr>
      </w:pPr>
    </w:p>
    <w:p w14:paraId="06C911A5" w14:textId="474153C0" w:rsidR="001445BB" w:rsidRDefault="001445BB" w:rsidP="001445BB">
      <w:pPr>
        <w:adjustRightInd w:val="0"/>
        <w:snapToGrid w:val="0"/>
        <w:spacing w:before="0" w:after="0"/>
        <w:jc w:val="both"/>
        <w:rPr>
          <w:b/>
          <w:lang w:eastAsia="zh-CN"/>
        </w:rPr>
      </w:pPr>
      <w:r>
        <w:rPr>
          <w:b/>
          <w:lang w:eastAsia="zh-CN"/>
        </w:rPr>
        <w:t>P</w:t>
      </w:r>
      <w:r>
        <w:rPr>
          <w:rFonts w:hint="eastAsia"/>
          <w:b/>
          <w:lang w:eastAsia="zh-CN"/>
        </w:rPr>
        <w:t>roposal 1</w:t>
      </w:r>
      <w:r w:rsidR="0029721C">
        <w:rPr>
          <w:rFonts w:hint="eastAsia"/>
          <w:b/>
          <w:lang w:eastAsia="zh-CN"/>
        </w:rPr>
        <w:t>2</w:t>
      </w:r>
      <w:r>
        <w:rPr>
          <w:rFonts w:hint="eastAsia"/>
          <w:b/>
          <w:lang w:eastAsia="zh-CN"/>
        </w:rPr>
        <w:t>:</w:t>
      </w:r>
    </w:p>
    <w:p w14:paraId="2E16D177" w14:textId="71D645B6" w:rsidR="001445BB" w:rsidRDefault="001445BB" w:rsidP="00291360">
      <w:pPr>
        <w:spacing w:before="0" w:after="0"/>
        <w:jc w:val="both"/>
        <w:rPr>
          <w:rFonts w:ascii="Times" w:eastAsiaTheme="minorEastAsia" w:hAnsi="Times"/>
          <w:b/>
          <w:szCs w:val="24"/>
          <w:lang w:eastAsia="zh-CN"/>
        </w:rPr>
      </w:pPr>
      <w:r w:rsidRPr="0029721C">
        <w:rPr>
          <w:rFonts w:ascii="Times" w:eastAsia="Batang" w:hAnsi="Times"/>
          <w:b/>
          <w:szCs w:val="24"/>
          <w:lang w:eastAsia="ko-KR"/>
        </w:rPr>
        <w:t>For indicating OCC sequence index and activation / deactivation</w:t>
      </w:r>
      <w:r>
        <w:rPr>
          <w:rFonts w:ascii="Times" w:eastAsiaTheme="minorEastAsia" w:hAnsi="Times" w:hint="eastAsia"/>
          <w:b/>
          <w:szCs w:val="24"/>
          <w:lang w:eastAsia="zh-CN"/>
        </w:rPr>
        <w:t xml:space="preserve">, </w:t>
      </w:r>
      <w:r>
        <w:rPr>
          <w:rFonts w:ascii="Times" w:eastAsiaTheme="minorEastAsia" w:hAnsi="Times"/>
          <w:b/>
          <w:szCs w:val="24"/>
          <w:lang w:eastAsia="zh-CN"/>
        </w:rPr>
        <w:t>repurpose</w:t>
      </w:r>
      <w:r>
        <w:rPr>
          <w:rFonts w:ascii="Times" w:eastAsiaTheme="minorEastAsia" w:hAnsi="Times" w:hint="eastAsia"/>
          <w:b/>
          <w:szCs w:val="24"/>
          <w:lang w:eastAsia="zh-CN"/>
        </w:rPr>
        <w:t xml:space="preserve"> two bits from the </w:t>
      </w:r>
      <w:r>
        <w:rPr>
          <w:rFonts w:ascii="Times" w:eastAsiaTheme="minorEastAsia" w:hAnsi="Times"/>
          <w:b/>
          <w:szCs w:val="24"/>
          <w:lang w:eastAsia="zh-CN"/>
        </w:rPr>
        <w:t>following</w:t>
      </w:r>
      <w:r>
        <w:rPr>
          <w:rFonts w:ascii="Times" w:eastAsiaTheme="minorEastAsia" w:hAnsi="Times" w:hint="eastAsia"/>
          <w:b/>
          <w:szCs w:val="24"/>
          <w:lang w:eastAsia="zh-CN"/>
        </w:rPr>
        <w:t xml:space="preserve"> bit fields in DCI N0:</w:t>
      </w:r>
    </w:p>
    <w:p w14:paraId="5608E0AA" w14:textId="14AFEA92" w:rsidR="001445BB" w:rsidRPr="0029721C" w:rsidRDefault="001445BB" w:rsidP="0029721C">
      <w:pPr>
        <w:spacing w:before="0" w:after="0"/>
        <w:jc w:val="both"/>
        <w:rPr>
          <w:rFonts w:ascii="Times" w:eastAsiaTheme="minorEastAsia" w:hAnsi="Times"/>
          <w:b/>
          <w:szCs w:val="24"/>
          <w:lang w:eastAsia="zh-CN"/>
        </w:rPr>
      </w:pPr>
      <w:r>
        <w:rPr>
          <w:rFonts w:ascii="Times" w:eastAsiaTheme="minorEastAsia" w:hAnsi="Times"/>
          <w:b/>
          <w:szCs w:val="24"/>
          <w:lang w:eastAsia="zh-CN"/>
        </w:rPr>
        <w:tab/>
      </w:r>
      <w:r w:rsidRPr="001445BB">
        <w:rPr>
          <w:rFonts w:ascii="Times" w:eastAsiaTheme="minorEastAsia" w:hAnsi="Times"/>
          <w:b/>
          <w:szCs w:val="24"/>
          <w:lang w:eastAsia="zh-CN"/>
        </w:rPr>
        <w:t>-</w:t>
      </w:r>
      <w:r w:rsidRPr="001445BB">
        <w:rPr>
          <w:rFonts w:ascii="Times" w:eastAsiaTheme="minorEastAsia" w:hAnsi="Times"/>
          <w:b/>
          <w:szCs w:val="24"/>
          <w:lang w:eastAsia="zh-CN"/>
        </w:rPr>
        <w:tab/>
        <w:t>Modulation and coding scheme</w:t>
      </w:r>
    </w:p>
    <w:p w14:paraId="0E0F6D9B" w14:textId="7F0831F5" w:rsidR="00C03970" w:rsidRDefault="001445BB" w:rsidP="001445BB">
      <w:pPr>
        <w:adjustRightInd w:val="0"/>
        <w:snapToGrid w:val="0"/>
        <w:spacing w:before="0" w:after="0"/>
        <w:ind w:firstLine="284"/>
        <w:jc w:val="both"/>
        <w:rPr>
          <w:b/>
          <w:lang w:eastAsia="zh-CN"/>
        </w:rPr>
      </w:pPr>
      <w:r w:rsidRPr="001445BB">
        <w:rPr>
          <w:b/>
          <w:lang w:eastAsia="zh-CN"/>
        </w:rPr>
        <w:t>-</w:t>
      </w:r>
      <w:r w:rsidRPr="001445BB">
        <w:rPr>
          <w:b/>
          <w:lang w:eastAsia="zh-CN"/>
        </w:rPr>
        <w:tab/>
        <w:t>Redundancy version</w:t>
      </w:r>
    </w:p>
    <w:p w14:paraId="178B0129" w14:textId="3FE71CC1" w:rsidR="001445BB" w:rsidRPr="003973AB" w:rsidRDefault="001445BB" w:rsidP="0029721C">
      <w:pPr>
        <w:adjustRightInd w:val="0"/>
        <w:snapToGrid w:val="0"/>
        <w:spacing w:before="0" w:after="0"/>
        <w:ind w:firstLine="284"/>
        <w:jc w:val="both"/>
        <w:rPr>
          <w:b/>
          <w:lang w:eastAsia="zh-CN"/>
        </w:rPr>
      </w:pPr>
      <w:r w:rsidRPr="001445BB">
        <w:rPr>
          <w:b/>
          <w:lang w:eastAsia="zh-CN"/>
        </w:rPr>
        <w:t>-</w:t>
      </w:r>
      <w:r w:rsidRPr="001445BB">
        <w:rPr>
          <w:b/>
          <w:lang w:eastAsia="zh-CN"/>
        </w:rPr>
        <w:tab/>
        <w:t xml:space="preserve">Subcarrier indication  </w:t>
      </w:r>
    </w:p>
    <w:p w14:paraId="4DBA9A8D" w14:textId="77777777" w:rsidR="00BA4C7A" w:rsidRDefault="00FA4F91"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49AA1F8C" w14:textId="40D7C1DA" w:rsidR="00517016" w:rsidRDefault="00517016" w:rsidP="00517016">
      <w:pPr>
        <w:adjustRightInd w:val="0"/>
        <w:snapToGrid w:val="0"/>
        <w:spacing w:before="0" w:after="0"/>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t>
      </w:r>
      <w:r>
        <w:rPr>
          <w:rFonts w:eastAsiaTheme="minorEastAsia" w:hint="eastAsia"/>
          <w:bCs/>
          <w:lang w:eastAsia="zh-CN"/>
        </w:rPr>
        <w:t xml:space="preserve">the remaining issues for the OCC based multiplexing for IoT-NTN is discussed. </w:t>
      </w:r>
      <w:r w:rsidR="00A004E8">
        <w:rPr>
          <w:rFonts w:eastAsiaTheme="minorEastAsia"/>
          <w:bCs/>
          <w:lang w:eastAsia="zh-CN"/>
        </w:rPr>
        <w:t>T</w:t>
      </w:r>
      <w:r w:rsidR="00A004E8">
        <w:rPr>
          <w:rFonts w:eastAsiaTheme="minorEastAsia" w:hint="eastAsia"/>
          <w:bCs/>
          <w:lang w:eastAsia="zh-CN"/>
        </w:rPr>
        <w:t xml:space="preserve">he observations and proposals are listed below. </w:t>
      </w:r>
    </w:p>
    <w:p w14:paraId="36F3880B" w14:textId="77777777" w:rsidR="00916096" w:rsidRDefault="00916096" w:rsidP="00B515FF">
      <w:pPr>
        <w:pStyle w:val="aff3"/>
        <w:adjustRightInd w:val="0"/>
        <w:snapToGrid w:val="0"/>
        <w:spacing w:before="0"/>
        <w:ind w:leftChars="0" w:left="0" w:firstLine="0"/>
        <w:jc w:val="both"/>
        <w:rPr>
          <w:rFonts w:eastAsiaTheme="minorEastAsia"/>
          <w:bCs/>
          <w:lang w:eastAsia="zh-CN"/>
        </w:rPr>
      </w:pPr>
    </w:p>
    <w:p w14:paraId="1083429D" w14:textId="77777777" w:rsidR="0029721C" w:rsidRDefault="0029721C" w:rsidP="0029721C">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1</w:t>
      </w:r>
      <w:r w:rsidRPr="002B2ADA">
        <w:rPr>
          <w:rFonts w:hint="eastAsia"/>
          <w:b/>
          <w:iCs/>
          <w:lang w:val="en-US" w:eastAsia="zh-CN"/>
        </w:rPr>
        <w:t>:</w:t>
      </w:r>
    </w:p>
    <w:p w14:paraId="169F30C4" w14:textId="77777777" w:rsidR="0029721C" w:rsidRDefault="0029721C" w:rsidP="0029721C">
      <w:pPr>
        <w:adjustRightInd w:val="0"/>
        <w:snapToGrid w:val="0"/>
        <w:spacing w:before="0" w:after="0"/>
        <w:jc w:val="both"/>
        <w:rPr>
          <w:b/>
          <w:iCs/>
          <w:lang w:val="en-US" w:eastAsia="zh-CN"/>
        </w:rPr>
      </w:pPr>
      <w:r>
        <w:rPr>
          <w:b/>
          <w:iCs/>
          <w:lang w:val="en-US" w:eastAsia="zh-CN"/>
        </w:rPr>
        <w:t>D</w:t>
      </w:r>
      <w:r>
        <w:rPr>
          <w:rFonts w:hint="eastAsia"/>
          <w:b/>
          <w:iCs/>
          <w:lang w:val="en-US" w:eastAsia="zh-CN"/>
        </w:rPr>
        <w:t xml:space="preserve">uring the UL gaps for </w:t>
      </w:r>
      <w:r>
        <w:rPr>
          <w:b/>
          <w:iCs/>
          <w:lang w:val="en-US" w:eastAsia="zh-CN"/>
        </w:rPr>
        <w:t>synchronization</w:t>
      </w:r>
      <w:r>
        <w:rPr>
          <w:rFonts w:hint="eastAsia"/>
          <w:b/>
          <w:iCs/>
          <w:lang w:val="en-US" w:eastAsia="zh-CN"/>
        </w:rPr>
        <w:t xml:space="preserve"> from Rel-13, the HD-FDD redcap </w:t>
      </w:r>
      <w:r>
        <w:rPr>
          <w:b/>
          <w:iCs/>
          <w:lang w:val="en-US" w:eastAsia="zh-CN"/>
        </w:rPr>
        <w:t>cannot</w:t>
      </w:r>
      <w:r>
        <w:rPr>
          <w:rFonts w:hint="eastAsia"/>
          <w:b/>
          <w:iCs/>
          <w:lang w:val="en-US" w:eastAsia="zh-CN"/>
        </w:rPr>
        <w:t xml:space="preserve"> maintain the phase continuity of the UL transmissions before </w:t>
      </w:r>
      <w:r>
        <w:rPr>
          <w:b/>
          <w:iCs/>
          <w:lang w:val="en-US" w:eastAsia="zh-CN"/>
        </w:rPr>
        <w:t>and</w:t>
      </w:r>
      <w:r>
        <w:rPr>
          <w:rFonts w:hint="eastAsia"/>
          <w:b/>
          <w:iCs/>
          <w:lang w:val="en-US" w:eastAsia="zh-CN"/>
        </w:rPr>
        <w:t xml:space="preserve"> after </w:t>
      </w:r>
      <w:r>
        <w:rPr>
          <w:b/>
          <w:iCs/>
          <w:lang w:val="en-US" w:eastAsia="zh-CN"/>
        </w:rPr>
        <w:t>the</w:t>
      </w:r>
      <w:r>
        <w:rPr>
          <w:rFonts w:hint="eastAsia"/>
          <w:b/>
          <w:iCs/>
          <w:lang w:val="en-US" w:eastAsia="zh-CN"/>
        </w:rPr>
        <w:t xml:space="preserve"> UL gap. </w:t>
      </w:r>
    </w:p>
    <w:p w14:paraId="0BDDDA85" w14:textId="77777777" w:rsidR="0029721C" w:rsidRDefault="0029721C" w:rsidP="0029721C">
      <w:pPr>
        <w:adjustRightInd w:val="0"/>
        <w:snapToGrid w:val="0"/>
        <w:spacing w:before="0" w:after="0"/>
        <w:jc w:val="both"/>
        <w:rPr>
          <w:b/>
          <w:iCs/>
          <w:lang w:eastAsia="zh-CN"/>
        </w:rPr>
      </w:pPr>
    </w:p>
    <w:p w14:paraId="7131F67E" w14:textId="7C560A80" w:rsidR="0029721C" w:rsidRPr="00336E42" w:rsidRDefault="0029721C" w:rsidP="0029721C">
      <w:pPr>
        <w:adjustRightInd w:val="0"/>
        <w:snapToGrid w:val="0"/>
        <w:spacing w:before="0" w:after="0"/>
        <w:jc w:val="both"/>
        <w:rPr>
          <w:b/>
          <w:iCs/>
          <w:lang w:eastAsia="zh-CN"/>
        </w:rPr>
      </w:pPr>
      <w:r w:rsidRPr="00336E42">
        <w:rPr>
          <w:b/>
          <w:iCs/>
          <w:lang w:eastAsia="zh-CN"/>
        </w:rPr>
        <w:t xml:space="preserve">Observation </w:t>
      </w:r>
      <w:r>
        <w:rPr>
          <w:rFonts w:hint="eastAsia"/>
          <w:b/>
          <w:iCs/>
          <w:lang w:eastAsia="zh-CN"/>
        </w:rPr>
        <w:t>2:</w:t>
      </w:r>
    </w:p>
    <w:p w14:paraId="24CA34BD" w14:textId="77777777" w:rsidR="0029721C" w:rsidRPr="00336E42" w:rsidRDefault="0029721C" w:rsidP="0029721C">
      <w:pPr>
        <w:adjustRightInd w:val="0"/>
        <w:snapToGrid w:val="0"/>
        <w:spacing w:before="0" w:after="0"/>
        <w:jc w:val="both"/>
        <w:rPr>
          <w:b/>
          <w:iCs/>
          <w:lang w:eastAsia="zh-CN"/>
        </w:rPr>
      </w:pPr>
      <w:r w:rsidRPr="00336E42">
        <w:rPr>
          <w:b/>
          <w:iCs/>
          <w:lang w:eastAsia="zh-CN"/>
        </w:rPr>
        <w:t xml:space="preserve">The gaps around NPRACH occasions may impact the phase continuity of UE UL transmission. </w:t>
      </w:r>
    </w:p>
    <w:p w14:paraId="3193DC9D" w14:textId="77777777" w:rsidR="0029721C" w:rsidRDefault="0029721C" w:rsidP="00B515FF">
      <w:pPr>
        <w:pStyle w:val="aff3"/>
        <w:adjustRightInd w:val="0"/>
        <w:snapToGrid w:val="0"/>
        <w:spacing w:before="0"/>
        <w:ind w:leftChars="0" w:left="0" w:firstLine="0"/>
        <w:jc w:val="both"/>
        <w:rPr>
          <w:rFonts w:eastAsiaTheme="minorEastAsia"/>
          <w:bCs/>
          <w:lang w:eastAsia="zh-CN"/>
        </w:rPr>
      </w:pPr>
    </w:p>
    <w:p w14:paraId="70393256" w14:textId="77777777" w:rsidR="0029721C" w:rsidRDefault="0029721C" w:rsidP="0029721C">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3</w:t>
      </w:r>
      <w:r w:rsidRPr="002B2ADA">
        <w:rPr>
          <w:rFonts w:hint="eastAsia"/>
          <w:b/>
          <w:iCs/>
          <w:lang w:val="en-US" w:eastAsia="zh-CN"/>
        </w:rPr>
        <w:t>:</w:t>
      </w:r>
    </w:p>
    <w:p w14:paraId="1FBB51AE" w14:textId="5D4CFAF0" w:rsidR="0029721C" w:rsidRPr="0029721C" w:rsidRDefault="0029721C" w:rsidP="0029721C">
      <w:pPr>
        <w:pStyle w:val="aff3"/>
        <w:adjustRightInd w:val="0"/>
        <w:snapToGrid w:val="0"/>
        <w:spacing w:before="0"/>
        <w:ind w:leftChars="0" w:left="0" w:firstLine="0"/>
        <w:jc w:val="both"/>
        <w:rPr>
          <w:rFonts w:eastAsiaTheme="minorEastAsia" w:hint="eastAsia"/>
          <w:bCs/>
          <w:lang w:eastAsia="zh-CN"/>
        </w:rPr>
      </w:pPr>
      <w:r>
        <w:rPr>
          <w:b/>
          <w:iCs/>
          <w:lang w:val="en-US" w:eastAsia="zh-CN"/>
        </w:rPr>
        <w:t>T</w:t>
      </w:r>
      <w:r>
        <w:rPr>
          <w:rFonts w:hint="eastAsia"/>
          <w:b/>
          <w:iCs/>
          <w:lang w:val="en-US" w:eastAsia="zh-CN"/>
        </w:rPr>
        <w:t>he TA adjustment during the segmented pre-</w:t>
      </w:r>
      <w:r>
        <w:rPr>
          <w:b/>
          <w:iCs/>
          <w:lang w:val="en-US" w:eastAsia="zh-CN"/>
        </w:rPr>
        <w:t>compensation</w:t>
      </w:r>
      <w:r>
        <w:rPr>
          <w:rFonts w:hint="eastAsia"/>
          <w:b/>
          <w:iCs/>
          <w:lang w:val="en-US" w:eastAsia="zh-CN"/>
        </w:rPr>
        <w:t xml:space="preserve"> gaps will break the </w:t>
      </w:r>
      <w:r>
        <w:rPr>
          <w:b/>
          <w:iCs/>
          <w:lang w:val="en-US" w:eastAsia="zh-CN"/>
        </w:rPr>
        <w:t>phase</w:t>
      </w:r>
      <w:r>
        <w:rPr>
          <w:rFonts w:hint="eastAsia"/>
          <w:b/>
          <w:iCs/>
          <w:lang w:val="en-US" w:eastAsia="zh-CN"/>
        </w:rPr>
        <w:t xml:space="preserve"> continuity.</w:t>
      </w:r>
    </w:p>
    <w:p w14:paraId="5595D032" w14:textId="77777777" w:rsidR="0029721C" w:rsidRDefault="0029721C" w:rsidP="00B515FF">
      <w:pPr>
        <w:pStyle w:val="aff3"/>
        <w:adjustRightInd w:val="0"/>
        <w:snapToGrid w:val="0"/>
        <w:spacing w:before="0"/>
        <w:ind w:leftChars="0" w:left="0" w:firstLine="0"/>
        <w:jc w:val="both"/>
        <w:rPr>
          <w:rFonts w:eastAsiaTheme="minorEastAsia"/>
          <w:bCs/>
          <w:lang w:eastAsia="zh-CN"/>
        </w:rPr>
      </w:pPr>
    </w:p>
    <w:p w14:paraId="61BAD479" w14:textId="77777777" w:rsidR="0029721C" w:rsidRDefault="0029721C" w:rsidP="0029721C">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4</w:t>
      </w:r>
      <w:r w:rsidRPr="002B2ADA">
        <w:rPr>
          <w:rFonts w:hint="eastAsia"/>
          <w:b/>
          <w:iCs/>
          <w:lang w:val="en-US" w:eastAsia="zh-CN"/>
        </w:rPr>
        <w:t>:</w:t>
      </w:r>
    </w:p>
    <w:p w14:paraId="57761EBE" w14:textId="77777777" w:rsidR="0029721C" w:rsidRPr="008A02B4" w:rsidRDefault="0029721C" w:rsidP="0029721C">
      <w:pPr>
        <w:adjustRightInd w:val="0"/>
        <w:snapToGrid w:val="0"/>
        <w:spacing w:before="0" w:after="0"/>
        <w:jc w:val="both"/>
        <w:rPr>
          <w:b/>
          <w:iCs/>
          <w:lang w:val="en-US" w:eastAsia="zh-CN"/>
        </w:rPr>
      </w:pPr>
      <w:r>
        <w:rPr>
          <w:b/>
          <w:iCs/>
          <w:lang w:val="en-US" w:eastAsia="zh-CN"/>
        </w:rPr>
        <w:t>S</w:t>
      </w:r>
      <w:r>
        <w:rPr>
          <w:rFonts w:hint="eastAsia"/>
          <w:b/>
          <w:iCs/>
          <w:lang w:val="en-US" w:eastAsia="zh-CN"/>
        </w:rPr>
        <w:t>egmented pre-</w:t>
      </w:r>
      <w:r>
        <w:rPr>
          <w:b/>
          <w:iCs/>
          <w:lang w:val="en-US" w:eastAsia="zh-CN"/>
        </w:rPr>
        <w:t>compensation</w:t>
      </w:r>
      <w:r>
        <w:rPr>
          <w:rFonts w:hint="eastAsia"/>
          <w:b/>
          <w:iCs/>
          <w:lang w:val="en-US" w:eastAsia="zh-CN"/>
        </w:rPr>
        <w:t xml:space="preserve"> gaps will also impact the PUSCH mapping </w:t>
      </w:r>
      <w:r>
        <w:rPr>
          <w:b/>
          <w:iCs/>
          <w:lang w:val="en-US" w:eastAsia="zh-CN"/>
        </w:rPr>
        <w:t>with</w:t>
      </w:r>
      <w:r>
        <w:rPr>
          <w:rFonts w:hint="eastAsia"/>
          <w:b/>
          <w:iCs/>
          <w:lang w:val="en-US" w:eastAsia="zh-CN"/>
        </w:rPr>
        <w:t xml:space="preserve"> OCC.</w:t>
      </w:r>
    </w:p>
    <w:p w14:paraId="57C5FE54" w14:textId="77777777" w:rsidR="0029721C" w:rsidRDefault="0029721C" w:rsidP="00B515FF">
      <w:pPr>
        <w:pStyle w:val="aff3"/>
        <w:adjustRightInd w:val="0"/>
        <w:snapToGrid w:val="0"/>
        <w:spacing w:before="0"/>
        <w:ind w:leftChars="0" w:left="0" w:firstLine="0"/>
        <w:jc w:val="both"/>
        <w:rPr>
          <w:rFonts w:eastAsiaTheme="minorEastAsia"/>
          <w:bCs/>
          <w:lang w:val="en-US" w:eastAsia="zh-CN"/>
        </w:rPr>
      </w:pPr>
    </w:p>
    <w:p w14:paraId="2DCAF902" w14:textId="77777777" w:rsidR="0029721C" w:rsidRPr="00336E42" w:rsidRDefault="0029721C" w:rsidP="0029721C">
      <w:pPr>
        <w:adjustRightInd w:val="0"/>
        <w:snapToGrid w:val="0"/>
        <w:spacing w:before="0" w:after="0"/>
        <w:jc w:val="both"/>
        <w:rPr>
          <w:b/>
          <w:iCs/>
          <w:lang w:val="en-US" w:eastAsia="zh-CN"/>
        </w:rPr>
      </w:pPr>
      <w:r w:rsidRPr="00336E42">
        <w:rPr>
          <w:b/>
          <w:iCs/>
          <w:lang w:val="en-US" w:eastAsia="zh-CN"/>
        </w:rPr>
        <w:t xml:space="preserve">Observation </w:t>
      </w:r>
      <w:r>
        <w:rPr>
          <w:rFonts w:hint="eastAsia"/>
          <w:b/>
          <w:iCs/>
          <w:lang w:val="en-US" w:eastAsia="zh-CN"/>
        </w:rPr>
        <w:t>5</w:t>
      </w:r>
      <w:r w:rsidRPr="00336E42">
        <w:rPr>
          <w:b/>
          <w:iCs/>
          <w:lang w:val="en-US" w:eastAsia="zh-CN"/>
        </w:rPr>
        <w:t>:</w:t>
      </w:r>
    </w:p>
    <w:p w14:paraId="5EBF7D5E" w14:textId="77777777" w:rsidR="0029721C" w:rsidRDefault="0029721C" w:rsidP="0029721C">
      <w:pPr>
        <w:adjustRightInd w:val="0"/>
        <w:snapToGrid w:val="0"/>
        <w:spacing w:before="0" w:after="0"/>
        <w:jc w:val="both"/>
        <w:rPr>
          <w:b/>
          <w:iCs/>
          <w:lang w:val="en-US" w:eastAsia="zh-CN"/>
        </w:rPr>
      </w:pPr>
      <w:r w:rsidRPr="00336E42">
        <w:rPr>
          <w:b/>
          <w:iCs/>
          <w:lang w:val="en-US" w:eastAsia="zh-CN"/>
        </w:rPr>
        <w:t xml:space="preserve">The phase continuity can be maintained by UE over the muted DMRS symbol in the slot. </w:t>
      </w:r>
    </w:p>
    <w:p w14:paraId="047C40B4" w14:textId="77777777" w:rsidR="0029721C" w:rsidRDefault="0029721C" w:rsidP="00B515FF">
      <w:pPr>
        <w:pStyle w:val="aff3"/>
        <w:adjustRightInd w:val="0"/>
        <w:snapToGrid w:val="0"/>
        <w:spacing w:before="0"/>
        <w:ind w:leftChars="0" w:left="0" w:firstLine="0"/>
        <w:jc w:val="both"/>
        <w:rPr>
          <w:rFonts w:eastAsiaTheme="minorEastAsia"/>
          <w:bCs/>
          <w:lang w:val="en-US" w:eastAsia="zh-CN"/>
        </w:rPr>
      </w:pPr>
    </w:p>
    <w:p w14:paraId="6DF3630D" w14:textId="77777777" w:rsidR="0029721C" w:rsidRPr="00336E42" w:rsidRDefault="0029721C" w:rsidP="0029721C">
      <w:pPr>
        <w:adjustRightInd w:val="0"/>
        <w:snapToGrid w:val="0"/>
        <w:spacing w:before="0" w:after="0"/>
        <w:jc w:val="both"/>
        <w:rPr>
          <w:rFonts w:eastAsiaTheme="minorEastAsia"/>
          <w:b/>
          <w:lang w:eastAsia="zh-CN"/>
        </w:rPr>
      </w:pPr>
      <w:r w:rsidRPr="00336E42">
        <w:rPr>
          <w:rFonts w:eastAsiaTheme="minorEastAsia"/>
          <w:b/>
          <w:lang w:eastAsia="zh-CN"/>
        </w:rPr>
        <w:t xml:space="preserve">Observation </w:t>
      </w:r>
      <w:r>
        <w:rPr>
          <w:rFonts w:eastAsiaTheme="minorEastAsia" w:hint="eastAsia"/>
          <w:b/>
          <w:lang w:eastAsia="zh-CN"/>
        </w:rPr>
        <w:t>6</w:t>
      </w:r>
      <w:r w:rsidRPr="00336E42">
        <w:rPr>
          <w:rFonts w:eastAsiaTheme="minorEastAsia"/>
          <w:b/>
          <w:lang w:eastAsia="zh-CN"/>
        </w:rPr>
        <w:t>:</w:t>
      </w:r>
    </w:p>
    <w:p w14:paraId="2D2BE282" w14:textId="77777777" w:rsidR="0029721C" w:rsidRPr="00336E42" w:rsidRDefault="0029721C" w:rsidP="0029721C">
      <w:pPr>
        <w:adjustRightInd w:val="0"/>
        <w:snapToGrid w:val="0"/>
        <w:spacing w:before="0" w:after="0"/>
        <w:jc w:val="both"/>
        <w:rPr>
          <w:rFonts w:eastAsiaTheme="minorEastAsia"/>
          <w:b/>
          <w:lang w:eastAsia="zh-CN"/>
        </w:rPr>
      </w:pPr>
      <w:r w:rsidRPr="00336E42">
        <w:rPr>
          <w:rFonts w:eastAsia="Batang"/>
          <w:b/>
          <w:lang w:eastAsia="en-US"/>
        </w:rPr>
        <w:t>Guard periods for 3.75kHz UL transmissions</w:t>
      </w:r>
      <w:r w:rsidRPr="00336E42">
        <w:rPr>
          <w:rFonts w:eastAsiaTheme="minorEastAsia"/>
          <w:b/>
          <w:lang w:eastAsia="zh-CN"/>
        </w:rPr>
        <w:t xml:space="preserve"> will not impact the phase continuity. </w:t>
      </w:r>
    </w:p>
    <w:p w14:paraId="291035F9" w14:textId="77777777" w:rsidR="0029721C" w:rsidRDefault="0029721C" w:rsidP="00B515FF">
      <w:pPr>
        <w:pStyle w:val="aff3"/>
        <w:adjustRightInd w:val="0"/>
        <w:snapToGrid w:val="0"/>
        <w:spacing w:before="0"/>
        <w:ind w:leftChars="0" w:left="0" w:firstLine="0"/>
        <w:jc w:val="both"/>
        <w:rPr>
          <w:rFonts w:eastAsiaTheme="minorEastAsia"/>
          <w:bCs/>
          <w:lang w:eastAsia="zh-CN"/>
        </w:rPr>
      </w:pPr>
    </w:p>
    <w:p w14:paraId="56EF87EF" w14:textId="77777777" w:rsidR="0029721C" w:rsidRPr="00B95731" w:rsidRDefault="0029721C" w:rsidP="0029721C">
      <w:pPr>
        <w:adjustRightInd w:val="0"/>
        <w:snapToGrid w:val="0"/>
        <w:spacing w:before="0" w:after="0"/>
        <w:jc w:val="both"/>
        <w:rPr>
          <w:b/>
          <w:iCs/>
          <w:lang w:val="en-US" w:eastAsia="zh-CN"/>
        </w:rPr>
      </w:pPr>
      <w:r w:rsidRPr="00B95731">
        <w:rPr>
          <w:rFonts w:hint="eastAsia"/>
          <w:b/>
          <w:iCs/>
          <w:lang w:val="en-US" w:eastAsia="zh-CN"/>
        </w:rPr>
        <w:t xml:space="preserve">Observation </w:t>
      </w:r>
      <w:r>
        <w:rPr>
          <w:rFonts w:hint="eastAsia"/>
          <w:b/>
          <w:iCs/>
          <w:lang w:val="en-US" w:eastAsia="zh-CN"/>
        </w:rPr>
        <w:t>7</w:t>
      </w:r>
      <w:r w:rsidRPr="00B95731">
        <w:rPr>
          <w:rFonts w:hint="eastAsia"/>
          <w:b/>
          <w:iCs/>
          <w:lang w:val="en-US" w:eastAsia="zh-CN"/>
        </w:rPr>
        <w:t>:</w:t>
      </w:r>
    </w:p>
    <w:p w14:paraId="3E3EB5BD" w14:textId="77777777" w:rsidR="0029721C" w:rsidRPr="00B95731" w:rsidRDefault="0029721C" w:rsidP="0029721C">
      <w:pPr>
        <w:adjustRightInd w:val="0"/>
        <w:snapToGrid w:val="0"/>
        <w:spacing w:before="0" w:after="0"/>
        <w:jc w:val="both"/>
        <w:rPr>
          <w:b/>
          <w:iCs/>
          <w:lang w:val="en-US" w:eastAsia="zh-CN"/>
        </w:rPr>
      </w:pPr>
      <w:r w:rsidRPr="00B95731">
        <w:rPr>
          <w:b/>
          <w:iCs/>
          <w:lang w:val="en-US" w:eastAsia="zh-CN"/>
        </w:rPr>
        <w:t>T</w:t>
      </w:r>
      <w:r w:rsidRPr="00B95731">
        <w:rPr>
          <w:rFonts w:hint="eastAsia"/>
          <w:b/>
          <w:iCs/>
          <w:lang w:val="en-US" w:eastAsia="zh-CN"/>
        </w:rPr>
        <w:t xml:space="preserve">he performance of the OCC </w:t>
      </w:r>
      <w:r w:rsidRPr="00B95731">
        <w:rPr>
          <w:b/>
          <w:iCs/>
          <w:lang w:val="en-US" w:eastAsia="zh-CN"/>
        </w:rPr>
        <w:t>multiplexing</w:t>
      </w:r>
      <w:r w:rsidRPr="00B95731">
        <w:rPr>
          <w:rFonts w:hint="eastAsia"/>
          <w:b/>
          <w:iCs/>
          <w:lang w:val="en-US" w:eastAsia="zh-CN"/>
        </w:rPr>
        <w:t xml:space="preserve"> is </w:t>
      </w:r>
      <w:r w:rsidRPr="00B95731">
        <w:rPr>
          <w:b/>
          <w:iCs/>
          <w:lang w:val="en-US" w:eastAsia="zh-CN"/>
        </w:rPr>
        <w:t>affected</w:t>
      </w:r>
      <w:r w:rsidRPr="00B95731">
        <w:rPr>
          <w:rFonts w:hint="eastAsia"/>
          <w:b/>
          <w:iCs/>
          <w:lang w:val="en-US" w:eastAsia="zh-CN"/>
        </w:rPr>
        <w:t xml:space="preserve"> by many </w:t>
      </w:r>
      <w:r w:rsidRPr="00B95731">
        <w:rPr>
          <w:b/>
          <w:iCs/>
          <w:lang w:val="en-US" w:eastAsia="zh-CN"/>
        </w:rPr>
        <w:t>issues</w:t>
      </w:r>
      <w:r w:rsidRPr="00B95731">
        <w:rPr>
          <w:rFonts w:hint="eastAsia"/>
          <w:b/>
          <w:iCs/>
          <w:lang w:val="en-US" w:eastAsia="zh-CN"/>
        </w:rPr>
        <w:t xml:space="preserve">, e.g. timing </w:t>
      </w:r>
      <w:r w:rsidRPr="00B95731">
        <w:rPr>
          <w:b/>
          <w:iCs/>
          <w:lang w:val="en-US" w:eastAsia="zh-CN"/>
        </w:rPr>
        <w:t>accuracy</w:t>
      </w:r>
      <w:r w:rsidRPr="00B95731">
        <w:rPr>
          <w:rFonts w:hint="eastAsia"/>
          <w:b/>
          <w:iCs/>
          <w:lang w:val="en-US" w:eastAsia="zh-CN"/>
        </w:rPr>
        <w:t xml:space="preserve">, frequency offsets and power imbalance. eNB can pair the UEs for the OCC multiplexing and provide a better performance based on the </w:t>
      </w:r>
      <w:r w:rsidRPr="00B95731">
        <w:rPr>
          <w:b/>
          <w:iCs/>
          <w:lang w:val="en-US" w:eastAsia="zh-CN"/>
        </w:rPr>
        <w:t>information</w:t>
      </w:r>
      <w:r w:rsidRPr="00B95731">
        <w:rPr>
          <w:rFonts w:hint="eastAsia"/>
          <w:b/>
          <w:iCs/>
          <w:lang w:val="en-US" w:eastAsia="zh-CN"/>
        </w:rPr>
        <w:t xml:space="preserve"> above. </w:t>
      </w:r>
    </w:p>
    <w:p w14:paraId="6758DBA7" w14:textId="77777777" w:rsidR="0029721C" w:rsidRDefault="0029721C" w:rsidP="00B515FF">
      <w:pPr>
        <w:pStyle w:val="aff3"/>
        <w:adjustRightInd w:val="0"/>
        <w:snapToGrid w:val="0"/>
        <w:spacing w:before="0"/>
        <w:ind w:leftChars="0" w:left="0" w:firstLine="0"/>
        <w:jc w:val="both"/>
        <w:rPr>
          <w:rFonts w:eastAsiaTheme="minorEastAsia"/>
          <w:bCs/>
          <w:lang w:val="en-US" w:eastAsia="zh-CN"/>
        </w:rPr>
      </w:pPr>
    </w:p>
    <w:p w14:paraId="533F19E0" w14:textId="77777777" w:rsidR="0029721C" w:rsidRPr="00B95731" w:rsidRDefault="0029721C" w:rsidP="0029721C">
      <w:pPr>
        <w:adjustRightInd w:val="0"/>
        <w:snapToGrid w:val="0"/>
        <w:spacing w:before="0" w:after="0"/>
        <w:jc w:val="both"/>
        <w:rPr>
          <w:b/>
          <w:iCs/>
          <w:lang w:val="en-US" w:eastAsia="zh-CN"/>
        </w:rPr>
      </w:pPr>
      <w:r w:rsidRPr="00B95731">
        <w:rPr>
          <w:rFonts w:hint="eastAsia"/>
          <w:b/>
          <w:iCs/>
          <w:lang w:val="en-US" w:eastAsia="zh-CN"/>
        </w:rPr>
        <w:t xml:space="preserve">Observation </w:t>
      </w:r>
      <w:r>
        <w:rPr>
          <w:rFonts w:hint="eastAsia"/>
          <w:b/>
          <w:iCs/>
          <w:lang w:val="en-US" w:eastAsia="zh-CN"/>
        </w:rPr>
        <w:t>8</w:t>
      </w:r>
      <w:r w:rsidRPr="00B95731">
        <w:rPr>
          <w:rFonts w:hint="eastAsia"/>
          <w:b/>
          <w:iCs/>
          <w:lang w:val="en-US" w:eastAsia="zh-CN"/>
        </w:rPr>
        <w:t>:</w:t>
      </w:r>
    </w:p>
    <w:p w14:paraId="36D098F1" w14:textId="77777777" w:rsidR="0029721C" w:rsidRPr="00B95731" w:rsidRDefault="0029721C" w:rsidP="0029721C">
      <w:pPr>
        <w:adjustRightInd w:val="0"/>
        <w:snapToGrid w:val="0"/>
        <w:spacing w:before="0" w:after="0"/>
        <w:jc w:val="both"/>
        <w:rPr>
          <w:b/>
          <w:iCs/>
          <w:lang w:val="en-US" w:eastAsia="zh-CN"/>
        </w:rPr>
      </w:pPr>
      <w:r w:rsidRPr="00B95731">
        <w:rPr>
          <w:b/>
          <w:iCs/>
          <w:lang w:val="en-US" w:eastAsia="zh-CN"/>
        </w:rPr>
        <w:t>I</w:t>
      </w:r>
      <w:r w:rsidRPr="00B95731">
        <w:rPr>
          <w:rFonts w:hint="eastAsia"/>
          <w:b/>
          <w:iCs/>
          <w:lang w:val="en-US" w:eastAsia="zh-CN"/>
        </w:rPr>
        <w:t>t is difficult for eNB to pair the UEs for OCC multiplexing when UEs are carrying out their 1</w:t>
      </w:r>
      <w:r w:rsidRPr="00B95731">
        <w:rPr>
          <w:rFonts w:hint="eastAsia"/>
          <w:b/>
          <w:iCs/>
          <w:vertAlign w:val="superscript"/>
          <w:lang w:val="en-US" w:eastAsia="zh-CN"/>
        </w:rPr>
        <w:t>st</w:t>
      </w:r>
      <w:r w:rsidRPr="00B95731">
        <w:rPr>
          <w:rFonts w:hint="eastAsia"/>
          <w:b/>
          <w:iCs/>
          <w:lang w:val="en-US" w:eastAsia="zh-CN"/>
        </w:rPr>
        <w:t xml:space="preserve"> uplink transmission or in idle mode. </w:t>
      </w:r>
    </w:p>
    <w:p w14:paraId="2934376D" w14:textId="77777777" w:rsidR="0029721C" w:rsidRPr="0029721C" w:rsidRDefault="0029721C" w:rsidP="00B515FF">
      <w:pPr>
        <w:pStyle w:val="aff3"/>
        <w:adjustRightInd w:val="0"/>
        <w:snapToGrid w:val="0"/>
        <w:spacing w:before="0"/>
        <w:ind w:leftChars="0" w:left="0" w:firstLine="0"/>
        <w:jc w:val="both"/>
        <w:rPr>
          <w:rFonts w:eastAsiaTheme="minorEastAsia" w:hint="eastAsia"/>
          <w:bCs/>
          <w:lang w:val="en-US" w:eastAsia="zh-CN"/>
        </w:rPr>
      </w:pPr>
    </w:p>
    <w:p w14:paraId="48BD8ECB" w14:textId="77777777" w:rsidR="0029721C" w:rsidRPr="00EF0EA1" w:rsidRDefault="0029721C" w:rsidP="0029721C">
      <w:pPr>
        <w:adjustRightInd w:val="0"/>
        <w:snapToGrid w:val="0"/>
        <w:spacing w:before="0" w:after="0"/>
        <w:jc w:val="both"/>
        <w:rPr>
          <w:b/>
          <w:bCs/>
          <w:lang w:val="en-US" w:eastAsia="zh-CN"/>
        </w:rPr>
      </w:pPr>
      <w:r w:rsidRPr="00EF0EA1">
        <w:rPr>
          <w:b/>
          <w:bCs/>
          <w:lang w:val="en-US" w:eastAsia="zh-CN"/>
        </w:rPr>
        <w:t>P</w:t>
      </w:r>
      <w:r w:rsidRPr="00EF0EA1">
        <w:rPr>
          <w:rFonts w:hint="eastAsia"/>
          <w:b/>
          <w:bCs/>
          <w:lang w:val="en-US" w:eastAsia="zh-CN"/>
        </w:rPr>
        <w:t xml:space="preserve">roposal </w:t>
      </w:r>
      <w:r>
        <w:rPr>
          <w:rFonts w:hint="eastAsia"/>
          <w:b/>
          <w:bCs/>
          <w:lang w:val="en-US" w:eastAsia="zh-CN"/>
        </w:rPr>
        <w:t>1</w:t>
      </w:r>
      <w:r w:rsidRPr="00EF0EA1">
        <w:rPr>
          <w:rFonts w:hint="eastAsia"/>
          <w:b/>
          <w:bCs/>
          <w:lang w:val="en-US" w:eastAsia="zh-CN"/>
        </w:rPr>
        <w:t>:</w:t>
      </w:r>
    </w:p>
    <w:p w14:paraId="2B1BD90A" w14:textId="77777777" w:rsidR="0029721C" w:rsidRDefault="0029721C" w:rsidP="0029721C">
      <w:pPr>
        <w:adjustRightInd w:val="0"/>
        <w:snapToGrid w:val="0"/>
        <w:spacing w:before="0" w:after="0"/>
        <w:jc w:val="both"/>
        <w:rPr>
          <w:rFonts w:eastAsiaTheme="minorEastAsia"/>
          <w:b/>
          <w:szCs w:val="24"/>
          <w:lang w:eastAsia="zh-CN"/>
        </w:rPr>
      </w:pPr>
      <w:r w:rsidRPr="0029721C">
        <w:rPr>
          <w:b/>
          <w:iCs/>
          <w:lang w:eastAsia="zh-CN"/>
        </w:rPr>
        <w:t>For 3.75kHz SCS OCC for NPUSCH format 1,</w:t>
      </w:r>
      <w:r w:rsidRPr="0029721C">
        <w:rPr>
          <w:rFonts w:eastAsia="Batang"/>
          <w:b/>
          <w:szCs w:val="24"/>
          <w:lang w:eastAsia="x-none"/>
        </w:rPr>
        <w:t xml:space="preserve"> </w:t>
      </w:r>
      <w:r w:rsidRPr="0029721C">
        <w:rPr>
          <w:rFonts w:eastAsiaTheme="minorEastAsia"/>
          <w:b/>
          <w:szCs w:val="24"/>
          <w:lang w:eastAsia="zh-CN"/>
        </w:rPr>
        <w:t xml:space="preserve">for </w:t>
      </w:r>
      <w:r w:rsidRPr="0029721C">
        <w:rPr>
          <w:rFonts w:eastAsia="Batang"/>
          <w:b/>
          <w:szCs w:val="24"/>
          <w:lang w:eastAsia="x-none"/>
        </w:rPr>
        <w:t>DMRS sequence samples and active TDM DMRS slots</w:t>
      </w:r>
      <w:r w:rsidRPr="0029721C">
        <w:rPr>
          <w:rFonts w:eastAsiaTheme="minorEastAsia"/>
          <w:b/>
          <w:szCs w:val="24"/>
          <w:lang w:eastAsia="zh-CN"/>
        </w:rPr>
        <w:t>, support option 2.</w:t>
      </w:r>
    </w:p>
    <w:p w14:paraId="66621F8F" w14:textId="77777777" w:rsidR="0029721C" w:rsidRPr="0029721C" w:rsidRDefault="0029721C" w:rsidP="0029721C">
      <w:pPr>
        <w:numPr>
          <w:ilvl w:val="0"/>
          <w:numId w:val="22"/>
        </w:numPr>
        <w:spacing w:before="0" w:after="0"/>
        <w:rPr>
          <w:rFonts w:ascii="Times" w:eastAsia="Batang" w:hAnsi="Times"/>
          <w:b/>
          <w:szCs w:val="24"/>
          <w:lang w:eastAsia="x-none"/>
        </w:rPr>
      </w:pPr>
      <w:r w:rsidRPr="0029721C">
        <w:rPr>
          <w:rFonts w:ascii="Times" w:eastAsia="Batang" w:hAnsi="Times"/>
          <w:b/>
          <w:szCs w:val="24"/>
          <w:lang w:eastAsia="x-none"/>
        </w:rPr>
        <w:t>Option 2: Dr</w:t>
      </w:r>
      <w:r w:rsidRPr="0029721C">
        <w:rPr>
          <w:b/>
          <w:iCs/>
          <w:lang w:eastAsia="zh-CN"/>
        </w:rPr>
        <w:t>opping of samples of the original DMRS sequence in blanked slots</w:t>
      </w:r>
    </w:p>
    <w:p w14:paraId="70DC5954" w14:textId="77777777" w:rsidR="006E44BE" w:rsidRDefault="006E44BE" w:rsidP="00E31043">
      <w:pPr>
        <w:adjustRightInd w:val="0"/>
        <w:snapToGrid w:val="0"/>
        <w:spacing w:before="0" w:after="0"/>
        <w:jc w:val="both"/>
        <w:rPr>
          <w:rFonts w:ascii="Times" w:eastAsiaTheme="minorEastAsia" w:hAnsi="Times"/>
          <w:bCs/>
          <w:szCs w:val="24"/>
          <w:lang w:eastAsia="zh-CN"/>
        </w:rPr>
      </w:pPr>
    </w:p>
    <w:p w14:paraId="53522591" w14:textId="77777777" w:rsidR="0029721C" w:rsidRDefault="0029721C" w:rsidP="0029721C">
      <w:pPr>
        <w:adjustRightInd w:val="0"/>
        <w:snapToGrid w:val="0"/>
        <w:spacing w:before="0" w:after="0"/>
        <w:jc w:val="both"/>
        <w:rPr>
          <w:b/>
          <w:iCs/>
          <w:lang w:val="en-US" w:eastAsia="zh-CN"/>
        </w:rPr>
      </w:pPr>
      <w:r>
        <w:rPr>
          <w:b/>
          <w:iCs/>
          <w:lang w:val="en-US" w:eastAsia="zh-CN"/>
        </w:rPr>
        <w:t>Proposal</w:t>
      </w:r>
      <w:r>
        <w:rPr>
          <w:rFonts w:hint="eastAsia"/>
          <w:b/>
          <w:iCs/>
          <w:lang w:val="en-US" w:eastAsia="zh-CN"/>
        </w:rPr>
        <w:t xml:space="preserve"> 2:</w:t>
      </w:r>
    </w:p>
    <w:p w14:paraId="117811CE" w14:textId="77777777" w:rsidR="0029721C" w:rsidRPr="00E858FC" w:rsidRDefault="0029721C" w:rsidP="0029721C">
      <w:pPr>
        <w:adjustRightInd w:val="0"/>
        <w:snapToGrid w:val="0"/>
        <w:spacing w:before="0" w:after="0"/>
        <w:jc w:val="both"/>
        <w:rPr>
          <w:b/>
          <w:iCs/>
          <w:lang w:val="en-US" w:eastAsia="zh-CN"/>
        </w:rPr>
      </w:pPr>
      <w:r>
        <w:rPr>
          <w:b/>
          <w:iCs/>
          <w:lang w:val="en-US" w:eastAsia="zh-CN"/>
        </w:rPr>
        <w:t>T</w:t>
      </w:r>
      <w:r>
        <w:rPr>
          <w:rFonts w:hint="eastAsia"/>
          <w:b/>
          <w:iCs/>
          <w:lang w:val="en-US" w:eastAsia="zh-CN"/>
        </w:rPr>
        <w:t>he UL gaps for synchronization needs to be considered when supporting OCC multiplexing.</w:t>
      </w:r>
    </w:p>
    <w:p w14:paraId="08E4F9DC" w14:textId="77777777" w:rsidR="0029721C" w:rsidRDefault="0029721C" w:rsidP="00E31043">
      <w:pPr>
        <w:adjustRightInd w:val="0"/>
        <w:snapToGrid w:val="0"/>
        <w:spacing w:before="0" w:after="0"/>
        <w:jc w:val="both"/>
        <w:rPr>
          <w:rFonts w:ascii="Times" w:eastAsiaTheme="minorEastAsia" w:hAnsi="Times"/>
          <w:bCs/>
          <w:szCs w:val="24"/>
          <w:lang w:val="en-US" w:eastAsia="zh-CN"/>
        </w:rPr>
      </w:pPr>
    </w:p>
    <w:p w14:paraId="4E87249F" w14:textId="77777777" w:rsidR="0029721C" w:rsidRPr="00336E42" w:rsidRDefault="0029721C" w:rsidP="0029721C">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3</w:t>
      </w:r>
      <w:r w:rsidRPr="00336E42">
        <w:rPr>
          <w:b/>
          <w:iCs/>
          <w:lang w:eastAsia="zh-CN"/>
        </w:rPr>
        <w:t>:</w:t>
      </w:r>
    </w:p>
    <w:p w14:paraId="3194D349" w14:textId="77777777" w:rsidR="0029721C" w:rsidRPr="00336E42" w:rsidRDefault="0029721C" w:rsidP="0029721C">
      <w:pPr>
        <w:adjustRightInd w:val="0"/>
        <w:snapToGrid w:val="0"/>
        <w:spacing w:before="0" w:after="0"/>
        <w:jc w:val="both"/>
        <w:rPr>
          <w:b/>
          <w:iCs/>
          <w:lang w:eastAsia="zh-CN"/>
        </w:rPr>
      </w:pPr>
      <w:r w:rsidRPr="00336E42">
        <w:rPr>
          <w:b/>
          <w:iCs/>
          <w:lang w:eastAsia="zh-CN"/>
        </w:rPr>
        <w:t xml:space="preserve">It needs further discussion on how many symbols a IoT UE can maintain the phase continuity without any transmission. </w:t>
      </w:r>
    </w:p>
    <w:p w14:paraId="4BE5EB77" w14:textId="77777777" w:rsidR="0029721C" w:rsidRDefault="0029721C" w:rsidP="00E31043">
      <w:pPr>
        <w:adjustRightInd w:val="0"/>
        <w:snapToGrid w:val="0"/>
        <w:spacing w:before="0" w:after="0"/>
        <w:jc w:val="both"/>
        <w:rPr>
          <w:rFonts w:ascii="Times" w:eastAsiaTheme="minorEastAsia" w:hAnsi="Times"/>
          <w:bCs/>
          <w:szCs w:val="24"/>
          <w:lang w:eastAsia="zh-CN"/>
        </w:rPr>
      </w:pPr>
    </w:p>
    <w:p w14:paraId="53B8D568" w14:textId="77777777" w:rsidR="0029721C" w:rsidRPr="00336E42" w:rsidRDefault="0029721C" w:rsidP="0029721C">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4</w:t>
      </w:r>
      <w:r w:rsidRPr="00336E42">
        <w:rPr>
          <w:b/>
          <w:iCs/>
          <w:lang w:eastAsia="zh-CN"/>
        </w:rPr>
        <w:t>:</w:t>
      </w:r>
    </w:p>
    <w:p w14:paraId="74DFD710" w14:textId="77777777" w:rsidR="0029721C" w:rsidRPr="00336E42" w:rsidRDefault="0029721C" w:rsidP="0029721C">
      <w:pPr>
        <w:adjustRightInd w:val="0"/>
        <w:snapToGrid w:val="0"/>
        <w:spacing w:before="0" w:after="0"/>
        <w:jc w:val="both"/>
        <w:rPr>
          <w:b/>
          <w:iCs/>
          <w:lang w:eastAsia="zh-CN"/>
        </w:rPr>
      </w:pPr>
      <w:r w:rsidRPr="00336E42">
        <w:rPr>
          <w:b/>
          <w:iCs/>
          <w:lang w:eastAsia="zh-CN"/>
        </w:rPr>
        <w:t xml:space="preserve">The impact of gaps around NPRACH occasions should be considered during the design of the OCC multiplexing. </w:t>
      </w:r>
    </w:p>
    <w:p w14:paraId="77FD83DE" w14:textId="77777777" w:rsidR="0029721C" w:rsidRDefault="0029721C" w:rsidP="00E31043">
      <w:pPr>
        <w:adjustRightInd w:val="0"/>
        <w:snapToGrid w:val="0"/>
        <w:spacing w:before="0" w:after="0"/>
        <w:jc w:val="both"/>
        <w:rPr>
          <w:rFonts w:ascii="Times" w:eastAsiaTheme="minorEastAsia" w:hAnsi="Times"/>
          <w:bCs/>
          <w:szCs w:val="24"/>
          <w:lang w:eastAsia="zh-CN"/>
        </w:rPr>
      </w:pPr>
    </w:p>
    <w:p w14:paraId="75E43C8D" w14:textId="77777777" w:rsidR="0029721C" w:rsidRPr="00336E42" w:rsidRDefault="0029721C" w:rsidP="0029721C">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5</w:t>
      </w:r>
      <w:r w:rsidRPr="00336E42">
        <w:rPr>
          <w:b/>
          <w:iCs/>
          <w:lang w:eastAsia="zh-CN"/>
        </w:rPr>
        <w:t>:</w:t>
      </w:r>
    </w:p>
    <w:p w14:paraId="4FF3D320" w14:textId="77777777" w:rsidR="0029721C" w:rsidRPr="00F3624A" w:rsidRDefault="0029721C" w:rsidP="0029721C">
      <w:pPr>
        <w:adjustRightInd w:val="0"/>
        <w:snapToGrid w:val="0"/>
        <w:spacing w:before="0" w:after="0"/>
        <w:jc w:val="both"/>
        <w:rPr>
          <w:b/>
          <w:iCs/>
          <w:lang w:eastAsia="zh-CN"/>
        </w:rPr>
      </w:pPr>
      <w:r w:rsidRPr="00F3624A">
        <w:rPr>
          <w:b/>
          <w:iCs/>
          <w:lang w:eastAsia="zh-CN"/>
        </w:rPr>
        <w:t xml:space="preserve">When NPUSCH transmission overlaps with the configured NPRACH resource, </w:t>
      </w:r>
      <w:r w:rsidRPr="0087611D">
        <w:rPr>
          <w:b/>
          <w:iCs/>
          <w:lang w:eastAsia="zh-CN"/>
        </w:rPr>
        <w:t xml:space="preserve">the NPUSCH </w:t>
      </w:r>
      <w:r>
        <w:rPr>
          <w:rFonts w:hint="eastAsia"/>
          <w:b/>
          <w:iCs/>
          <w:lang w:eastAsia="zh-CN"/>
        </w:rPr>
        <w:t xml:space="preserve">can </w:t>
      </w:r>
      <w:r w:rsidRPr="0087611D">
        <w:rPr>
          <w:b/>
          <w:iCs/>
          <w:lang w:eastAsia="zh-CN"/>
        </w:rPr>
        <w:t>be postponed and transmitted after the configured NPRACH resources</w:t>
      </w:r>
      <w:r w:rsidRPr="006E38E2">
        <w:rPr>
          <w:b/>
          <w:iCs/>
          <w:lang w:eastAsia="zh-CN"/>
        </w:rPr>
        <w:t xml:space="preserve">, </w:t>
      </w:r>
      <w:r>
        <w:rPr>
          <w:rFonts w:hint="eastAsia"/>
          <w:b/>
          <w:iCs/>
          <w:lang w:eastAsia="zh-CN"/>
        </w:rPr>
        <w:t>with</w:t>
      </w:r>
      <w:r w:rsidRPr="006E38E2">
        <w:rPr>
          <w:b/>
          <w:iCs/>
          <w:lang w:eastAsia="zh-CN"/>
        </w:rPr>
        <w:t xml:space="preserve"> the granularity of the OCC group</w:t>
      </w:r>
      <w:r>
        <w:rPr>
          <w:rFonts w:hint="eastAsia"/>
          <w:b/>
          <w:iCs/>
          <w:lang w:eastAsia="zh-CN"/>
        </w:rPr>
        <w:t>.</w:t>
      </w:r>
    </w:p>
    <w:p w14:paraId="3A8AB23A" w14:textId="77777777" w:rsidR="0029721C" w:rsidRDefault="0029721C" w:rsidP="00E31043">
      <w:pPr>
        <w:adjustRightInd w:val="0"/>
        <w:snapToGrid w:val="0"/>
        <w:spacing w:before="0" w:after="0"/>
        <w:jc w:val="both"/>
        <w:rPr>
          <w:rFonts w:ascii="Times" w:eastAsiaTheme="minorEastAsia" w:hAnsi="Times"/>
          <w:bCs/>
          <w:szCs w:val="24"/>
          <w:lang w:eastAsia="zh-CN"/>
        </w:rPr>
      </w:pPr>
    </w:p>
    <w:p w14:paraId="1AD81689" w14:textId="77777777" w:rsidR="0029721C" w:rsidRPr="00336E42" w:rsidRDefault="0029721C" w:rsidP="0029721C">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6</w:t>
      </w:r>
      <w:r w:rsidRPr="00336E42">
        <w:rPr>
          <w:b/>
          <w:iCs/>
          <w:lang w:eastAsia="zh-CN"/>
        </w:rPr>
        <w:t>:</w:t>
      </w:r>
    </w:p>
    <w:p w14:paraId="6EE53DF7" w14:textId="77777777" w:rsidR="0029721C" w:rsidRPr="00336E42" w:rsidRDefault="0029721C" w:rsidP="0029721C">
      <w:pPr>
        <w:adjustRightInd w:val="0"/>
        <w:snapToGrid w:val="0"/>
        <w:spacing w:before="0" w:after="0"/>
        <w:jc w:val="both"/>
        <w:rPr>
          <w:b/>
          <w:iCs/>
          <w:lang w:val="en-US" w:eastAsia="zh-CN"/>
        </w:rPr>
      </w:pPr>
      <w:r w:rsidRPr="00336E42">
        <w:rPr>
          <w:b/>
          <w:iCs/>
          <w:lang w:eastAsia="zh-CN"/>
        </w:rPr>
        <w:t xml:space="preserve">The </w:t>
      </w:r>
      <w:r w:rsidRPr="00E87DCF">
        <w:rPr>
          <w:rFonts w:hint="eastAsia"/>
          <w:b/>
          <w:iCs/>
          <w:lang w:val="en-US" w:eastAsia="zh-CN"/>
        </w:rPr>
        <w:t xml:space="preserve">segmented pre-compensation gaps should be </w:t>
      </w:r>
      <w:r w:rsidRPr="00E87DCF">
        <w:rPr>
          <w:b/>
          <w:iCs/>
          <w:lang w:val="en-US" w:eastAsia="zh-CN"/>
        </w:rPr>
        <w:t>considered</w:t>
      </w:r>
      <w:r w:rsidRPr="00E87DCF">
        <w:rPr>
          <w:rFonts w:hint="eastAsia"/>
          <w:b/>
          <w:iCs/>
          <w:lang w:val="en-US" w:eastAsia="zh-CN"/>
        </w:rPr>
        <w:t xml:space="preserve"> for the design of OCC multiplexing.</w:t>
      </w:r>
    </w:p>
    <w:p w14:paraId="1BA4C2F6" w14:textId="77777777" w:rsidR="0029721C" w:rsidRDefault="0029721C" w:rsidP="00E31043">
      <w:pPr>
        <w:adjustRightInd w:val="0"/>
        <w:snapToGrid w:val="0"/>
        <w:spacing w:before="0" w:after="0"/>
        <w:jc w:val="both"/>
        <w:rPr>
          <w:rFonts w:ascii="Times" w:eastAsiaTheme="minorEastAsia" w:hAnsi="Times"/>
          <w:bCs/>
          <w:szCs w:val="24"/>
          <w:lang w:val="en-US" w:eastAsia="zh-CN"/>
        </w:rPr>
      </w:pPr>
    </w:p>
    <w:p w14:paraId="002AA177" w14:textId="77777777" w:rsidR="0029721C" w:rsidRPr="00336E42" w:rsidRDefault="0029721C" w:rsidP="0029721C">
      <w:pPr>
        <w:adjustRightInd w:val="0"/>
        <w:snapToGrid w:val="0"/>
        <w:spacing w:before="0" w:after="0"/>
        <w:jc w:val="both"/>
        <w:rPr>
          <w:rFonts w:eastAsiaTheme="minorEastAsia"/>
          <w:b/>
          <w:iCs/>
          <w:lang w:eastAsia="zh-CN"/>
        </w:rPr>
      </w:pPr>
      <w:r w:rsidRPr="00336E42">
        <w:rPr>
          <w:rFonts w:eastAsiaTheme="minorEastAsia"/>
          <w:b/>
          <w:iCs/>
          <w:lang w:eastAsia="zh-CN"/>
        </w:rPr>
        <w:t xml:space="preserve">Proposal </w:t>
      </w:r>
      <w:r>
        <w:rPr>
          <w:rFonts w:eastAsiaTheme="minorEastAsia" w:hint="eastAsia"/>
          <w:b/>
          <w:iCs/>
          <w:lang w:eastAsia="zh-CN"/>
        </w:rPr>
        <w:t>7</w:t>
      </w:r>
      <w:r w:rsidRPr="00336E42">
        <w:rPr>
          <w:rFonts w:eastAsiaTheme="minorEastAsia"/>
          <w:b/>
          <w:iCs/>
          <w:lang w:eastAsia="zh-CN"/>
        </w:rPr>
        <w:t>:</w:t>
      </w:r>
    </w:p>
    <w:p w14:paraId="7E80FC7D" w14:textId="77777777" w:rsidR="0029721C" w:rsidRPr="00336E42" w:rsidRDefault="0029721C" w:rsidP="0029721C">
      <w:pPr>
        <w:adjustRightInd w:val="0"/>
        <w:snapToGrid w:val="0"/>
        <w:spacing w:before="0" w:after="0"/>
        <w:jc w:val="both"/>
        <w:rPr>
          <w:rFonts w:eastAsiaTheme="minorEastAsia"/>
          <w:bCs/>
          <w:iCs/>
          <w:lang w:eastAsia="zh-CN"/>
        </w:rPr>
      </w:pPr>
      <w:r w:rsidRPr="00AA5DE3">
        <w:rPr>
          <w:rFonts w:eastAsia="Batang"/>
          <w:b/>
          <w:lang w:eastAsia="en-US"/>
        </w:rPr>
        <w:t>Guard periods for 3.75kHz UL transmissions</w:t>
      </w:r>
      <w:r>
        <w:rPr>
          <w:rFonts w:eastAsiaTheme="minorEastAsia" w:hint="eastAsia"/>
          <w:b/>
          <w:lang w:eastAsia="zh-CN"/>
        </w:rPr>
        <w:t xml:space="preserve"> should be considered for the OCC </w:t>
      </w:r>
      <w:r>
        <w:rPr>
          <w:rFonts w:eastAsiaTheme="minorEastAsia"/>
          <w:b/>
          <w:lang w:eastAsia="zh-CN"/>
        </w:rPr>
        <w:t>multiplexing</w:t>
      </w:r>
      <w:r>
        <w:rPr>
          <w:rFonts w:eastAsiaTheme="minorEastAsia" w:hint="eastAsia"/>
          <w:b/>
          <w:lang w:eastAsia="zh-CN"/>
        </w:rPr>
        <w:t xml:space="preserve"> design. </w:t>
      </w:r>
    </w:p>
    <w:p w14:paraId="0E48211A" w14:textId="77777777" w:rsidR="0029721C" w:rsidRDefault="0029721C" w:rsidP="00E31043">
      <w:pPr>
        <w:adjustRightInd w:val="0"/>
        <w:snapToGrid w:val="0"/>
        <w:spacing w:before="0" w:after="0"/>
        <w:jc w:val="both"/>
        <w:rPr>
          <w:rFonts w:ascii="Times" w:eastAsiaTheme="minorEastAsia" w:hAnsi="Times"/>
          <w:bCs/>
          <w:szCs w:val="24"/>
          <w:lang w:eastAsia="zh-CN"/>
        </w:rPr>
      </w:pPr>
    </w:p>
    <w:p w14:paraId="3F9F4B34" w14:textId="77777777" w:rsidR="0029721C" w:rsidRPr="00D8384B" w:rsidRDefault="0029721C" w:rsidP="0029721C">
      <w:pPr>
        <w:adjustRightInd w:val="0"/>
        <w:snapToGrid w:val="0"/>
        <w:spacing w:before="0" w:after="0"/>
        <w:jc w:val="both"/>
        <w:rPr>
          <w:b/>
          <w:iCs/>
          <w:lang w:val="en-US" w:eastAsia="zh-CN"/>
        </w:rPr>
      </w:pPr>
      <w:r w:rsidRPr="00D8384B">
        <w:rPr>
          <w:b/>
          <w:iCs/>
          <w:lang w:val="en-US" w:eastAsia="zh-CN"/>
        </w:rPr>
        <w:t>Proposal</w:t>
      </w:r>
      <w:r w:rsidRPr="00D8384B">
        <w:rPr>
          <w:rFonts w:hint="eastAsia"/>
          <w:b/>
          <w:iCs/>
          <w:lang w:val="en-US" w:eastAsia="zh-CN"/>
        </w:rPr>
        <w:t xml:space="preserve"> </w:t>
      </w:r>
      <w:r>
        <w:rPr>
          <w:rFonts w:hint="eastAsia"/>
          <w:b/>
          <w:iCs/>
          <w:lang w:val="en-US" w:eastAsia="zh-CN"/>
        </w:rPr>
        <w:t>8</w:t>
      </w:r>
      <w:r w:rsidRPr="00D8384B">
        <w:rPr>
          <w:rFonts w:hint="eastAsia"/>
          <w:b/>
          <w:iCs/>
          <w:lang w:val="en-US" w:eastAsia="zh-CN"/>
        </w:rPr>
        <w:t>:</w:t>
      </w:r>
    </w:p>
    <w:p w14:paraId="5D14EC92" w14:textId="77777777" w:rsidR="0029721C" w:rsidRPr="00D8384B" w:rsidRDefault="0029721C" w:rsidP="0029721C">
      <w:pPr>
        <w:adjustRightInd w:val="0"/>
        <w:snapToGrid w:val="0"/>
        <w:spacing w:before="0" w:after="0"/>
        <w:jc w:val="both"/>
        <w:rPr>
          <w:b/>
          <w:iCs/>
          <w:lang w:val="en-US" w:eastAsia="zh-CN"/>
        </w:rPr>
      </w:pPr>
      <w:r w:rsidRPr="00D8384B">
        <w:rPr>
          <w:b/>
          <w:iCs/>
          <w:lang w:val="en-US" w:eastAsia="zh-CN"/>
        </w:rPr>
        <w:t>T</w:t>
      </w:r>
      <w:r w:rsidRPr="00D8384B">
        <w:rPr>
          <w:rFonts w:hint="eastAsia"/>
          <w:b/>
          <w:iCs/>
          <w:lang w:val="en-US" w:eastAsia="zh-CN"/>
        </w:rPr>
        <w:t xml:space="preserve">he indication of the </w:t>
      </w:r>
      <w:r w:rsidRPr="00D8384B">
        <w:rPr>
          <w:b/>
          <w:iCs/>
          <w:lang w:val="en-US" w:eastAsia="zh-CN"/>
        </w:rPr>
        <w:t>specific</w:t>
      </w:r>
      <w:r w:rsidRPr="00D8384B">
        <w:rPr>
          <w:rFonts w:hint="eastAsia"/>
          <w:b/>
          <w:iCs/>
          <w:lang w:val="en-US" w:eastAsia="zh-CN"/>
        </w:rPr>
        <w:t xml:space="preserve"> OCC sequence can be based on RRC configuration </w:t>
      </w:r>
      <w:r>
        <w:rPr>
          <w:rFonts w:hint="eastAsia"/>
          <w:b/>
          <w:iCs/>
          <w:lang w:val="en-US" w:eastAsia="zh-CN"/>
        </w:rPr>
        <w:t>and</w:t>
      </w:r>
      <w:r w:rsidRPr="00D8384B">
        <w:rPr>
          <w:rFonts w:hint="eastAsia"/>
          <w:b/>
          <w:iCs/>
          <w:lang w:val="en-US" w:eastAsia="zh-CN"/>
        </w:rPr>
        <w:t xml:space="preserve"> DCI based </w:t>
      </w:r>
      <w:r w:rsidRPr="00D8384B">
        <w:rPr>
          <w:b/>
          <w:iCs/>
          <w:lang w:val="en-US" w:eastAsia="zh-CN"/>
        </w:rPr>
        <w:t>indication</w:t>
      </w:r>
      <w:r w:rsidRPr="00D8384B">
        <w:rPr>
          <w:rFonts w:hint="eastAsia"/>
          <w:b/>
          <w:iCs/>
          <w:lang w:val="en-US" w:eastAsia="zh-CN"/>
        </w:rPr>
        <w:t>.</w:t>
      </w:r>
    </w:p>
    <w:p w14:paraId="63F16AE9" w14:textId="77777777" w:rsidR="0029721C" w:rsidRDefault="0029721C" w:rsidP="00E31043">
      <w:pPr>
        <w:adjustRightInd w:val="0"/>
        <w:snapToGrid w:val="0"/>
        <w:spacing w:before="0" w:after="0"/>
        <w:jc w:val="both"/>
        <w:rPr>
          <w:rFonts w:ascii="Times" w:eastAsiaTheme="minorEastAsia" w:hAnsi="Times"/>
          <w:bCs/>
          <w:szCs w:val="24"/>
          <w:lang w:val="en-US" w:eastAsia="zh-CN"/>
        </w:rPr>
      </w:pPr>
    </w:p>
    <w:p w14:paraId="15BB6B45" w14:textId="77777777" w:rsidR="0029721C" w:rsidRDefault="0029721C" w:rsidP="0029721C">
      <w:pPr>
        <w:adjustRightInd w:val="0"/>
        <w:snapToGrid w:val="0"/>
        <w:spacing w:before="0" w:after="0"/>
        <w:jc w:val="both"/>
        <w:rPr>
          <w:b/>
          <w:lang w:eastAsia="zh-CN"/>
        </w:rPr>
      </w:pPr>
      <w:r>
        <w:rPr>
          <w:b/>
          <w:lang w:eastAsia="zh-CN"/>
        </w:rPr>
        <w:t>Proposal</w:t>
      </w:r>
      <w:r>
        <w:rPr>
          <w:rFonts w:hint="eastAsia"/>
          <w:b/>
          <w:lang w:eastAsia="zh-CN"/>
        </w:rPr>
        <w:t xml:space="preserve"> 9:</w:t>
      </w:r>
    </w:p>
    <w:p w14:paraId="520EF6A7" w14:textId="77777777" w:rsidR="0029721C" w:rsidRDefault="0029721C" w:rsidP="0029721C">
      <w:pPr>
        <w:adjustRightInd w:val="0"/>
        <w:snapToGrid w:val="0"/>
        <w:spacing w:before="0" w:after="0"/>
        <w:jc w:val="both"/>
        <w:rPr>
          <w:b/>
          <w:lang w:eastAsia="zh-CN"/>
        </w:rPr>
      </w:pPr>
      <w:r>
        <w:rPr>
          <w:b/>
          <w:lang w:eastAsia="zh-CN"/>
        </w:rPr>
        <w:t>F</w:t>
      </w:r>
      <w:r>
        <w:rPr>
          <w:rFonts w:hint="eastAsia"/>
          <w:b/>
          <w:lang w:eastAsia="zh-CN"/>
        </w:rPr>
        <w:t xml:space="preserve">or the Msg3 with OCC multiplexing, the performance impact of the uplink timing </w:t>
      </w:r>
      <w:r>
        <w:rPr>
          <w:b/>
          <w:lang w:eastAsia="zh-CN"/>
        </w:rPr>
        <w:t>alignment</w:t>
      </w:r>
      <w:r>
        <w:rPr>
          <w:rFonts w:hint="eastAsia"/>
          <w:b/>
          <w:lang w:eastAsia="zh-CN"/>
        </w:rPr>
        <w:t xml:space="preserve">, power imbalance and </w:t>
      </w:r>
      <w:r>
        <w:rPr>
          <w:b/>
          <w:lang w:eastAsia="zh-CN"/>
        </w:rPr>
        <w:t>frequency</w:t>
      </w:r>
      <w:r>
        <w:rPr>
          <w:rFonts w:hint="eastAsia"/>
          <w:b/>
          <w:lang w:eastAsia="zh-CN"/>
        </w:rPr>
        <w:t xml:space="preserve"> shifting should be evaluated. </w:t>
      </w:r>
    </w:p>
    <w:p w14:paraId="46F08F6F" w14:textId="77777777" w:rsidR="0029721C" w:rsidRDefault="0029721C" w:rsidP="00E31043">
      <w:pPr>
        <w:adjustRightInd w:val="0"/>
        <w:snapToGrid w:val="0"/>
        <w:spacing w:before="0" w:after="0"/>
        <w:jc w:val="both"/>
        <w:rPr>
          <w:rFonts w:ascii="Times" w:eastAsiaTheme="minorEastAsia" w:hAnsi="Times"/>
          <w:bCs/>
          <w:szCs w:val="24"/>
          <w:lang w:eastAsia="zh-CN"/>
        </w:rPr>
      </w:pPr>
    </w:p>
    <w:p w14:paraId="0772705B" w14:textId="77777777" w:rsidR="0029721C" w:rsidRDefault="0029721C" w:rsidP="0029721C">
      <w:pPr>
        <w:adjustRightInd w:val="0"/>
        <w:snapToGrid w:val="0"/>
        <w:spacing w:before="0" w:after="0"/>
        <w:jc w:val="both"/>
        <w:rPr>
          <w:b/>
          <w:lang w:eastAsia="zh-CN"/>
        </w:rPr>
      </w:pPr>
      <w:r>
        <w:rPr>
          <w:b/>
          <w:lang w:eastAsia="zh-CN"/>
        </w:rPr>
        <w:t>P</w:t>
      </w:r>
      <w:r>
        <w:rPr>
          <w:rFonts w:hint="eastAsia"/>
          <w:b/>
          <w:lang w:eastAsia="zh-CN"/>
        </w:rPr>
        <w:t>roposal 10:</w:t>
      </w:r>
    </w:p>
    <w:p w14:paraId="4C4D0376" w14:textId="77777777" w:rsidR="0029721C" w:rsidRPr="005658D5" w:rsidRDefault="0029721C" w:rsidP="0029721C">
      <w:pPr>
        <w:adjustRightInd w:val="0"/>
        <w:snapToGrid w:val="0"/>
        <w:spacing w:before="0" w:after="0"/>
        <w:jc w:val="both"/>
        <w:rPr>
          <w:b/>
          <w:lang w:eastAsia="zh-CN"/>
        </w:rPr>
      </w:pPr>
      <w:r>
        <w:rPr>
          <w:b/>
          <w:lang w:eastAsia="zh-CN"/>
        </w:rPr>
        <w:t>T</w:t>
      </w:r>
      <w:r>
        <w:rPr>
          <w:rFonts w:hint="eastAsia"/>
          <w:b/>
          <w:lang w:eastAsia="zh-CN"/>
        </w:rPr>
        <w:t xml:space="preserve">he identification of the UE capability of OCC multiplexing for </w:t>
      </w:r>
      <w:proofErr w:type="spellStart"/>
      <w:r>
        <w:rPr>
          <w:rFonts w:hint="eastAsia"/>
          <w:b/>
          <w:lang w:eastAsia="zh-CN"/>
        </w:rPr>
        <w:t>Msg</w:t>
      </w:r>
      <w:proofErr w:type="spellEnd"/>
      <w:r>
        <w:rPr>
          <w:rFonts w:hint="eastAsia"/>
          <w:b/>
          <w:lang w:eastAsia="zh-CN"/>
        </w:rPr>
        <w:t xml:space="preserve"> 3 needs more discussion. </w:t>
      </w:r>
    </w:p>
    <w:p w14:paraId="096F21DA" w14:textId="77777777" w:rsidR="0029721C" w:rsidRDefault="0029721C" w:rsidP="00E31043">
      <w:pPr>
        <w:adjustRightInd w:val="0"/>
        <w:snapToGrid w:val="0"/>
        <w:spacing w:before="0" w:after="0"/>
        <w:jc w:val="both"/>
        <w:rPr>
          <w:rFonts w:ascii="Times" w:eastAsiaTheme="minorEastAsia" w:hAnsi="Times"/>
          <w:bCs/>
          <w:szCs w:val="24"/>
          <w:lang w:eastAsia="zh-CN"/>
        </w:rPr>
      </w:pPr>
    </w:p>
    <w:p w14:paraId="775293E5" w14:textId="77777777" w:rsidR="0029721C" w:rsidRDefault="0029721C" w:rsidP="0029721C">
      <w:pPr>
        <w:adjustRightInd w:val="0"/>
        <w:snapToGrid w:val="0"/>
        <w:spacing w:before="0" w:after="0"/>
        <w:jc w:val="both"/>
        <w:rPr>
          <w:b/>
          <w:lang w:eastAsia="zh-CN"/>
        </w:rPr>
      </w:pPr>
      <w:r>
        <w:rPr>
          <w:b/>
          <w:lang w:eastAsia="zh-CN"/>
        </w:rPr>
        <w:t>P</w:t>
      </w:r>
      <w:r>
        <w:rPr>
          <w:rFonts w:hint="eastAsia"/>
          <w:b/>
          <w:lang w:eastAsia="zh-CN"/>
        </w:rPr>
        <w:t>roposal 11:</w:t>
      </w:r>
    </w:p>
    <w:p w14:paraId="3600AFC7" w14:textId="77777777" w:rsidR="0029721C" w:rsidRDefault="0029721C" w:rsidP="0029721C">
      <w:pPr>
        <w:adjustRightInd w:val="0"/>
        <w:snapToGrid w:val="0"/>
        <w:spacing w:before="0" w:after="0"/>
        <w:jc w:val="both"/>
        <w:rPr>
          <w:rFonts w:eastAsia="等线"/>
          <w:b/>
          <w:lang w:eastAsia="zh-CN"/>
        </w:rPr>
      </w:pPr>
      <w:r w:rsidRPr="0074213E">
        <w:rPr>
          <w:rFonts w:eastAsia="等线"/>
          <w:b/>
          <w:lang w:eastAsia="zh-CN"/>
        </w:rPr>
        <w:t>I</w:t>
      </w:r>
      <w:r w:rsidRPr="0074213E">
        <w:rPr>
          <w:rFonts w:eastAsia="等线" w:hint="eastAsia"/>
          <w:b/>
          <w:lang w:eastAsia="zh-CN"/>
        </w:rPr>
        <w:t>t needs further study for the supporting of OCC multiplexing for contention based Msg3 EDT.</w:t>
      </w:r>
    </w:p>
    <w:p w14:paraId="118D5DC2" w14:textId="77777777" w:rsidR="0029721C" w:rsidRDefault="0029721C" w:rsidP="00E31043">
      <w:pPr>
        <w:adjustRightInd w:val="0"/>
        <w:snapToGrid w:val="0"/>
        <w:spacing w:before="0" w:after="0"/>
        <w:jc w:val="both"/>
        <w:rPr>
          <w:rFonts w:ascii="Times" w:eastAsiaTheme="minorEastAsia" w:hAnsi="Times"/>
          <w:bCs/>
          <w:szCs w:val="24"/>
          <w:lang w:eastAsia="zh-CN"/>
        </w:rPr>
      </w:pPr>
    </w:p>
    <w:p w14:paraId="44DDCF8E" w14:textId="77777777" w:rsidR="0029721C" w:rsidRDefault="0029721C" w:rsidP="0029721C">
      <w:pPr>
        <w:adjustRightInd w:val="0"/>
        <w:snapToGrid w:val="0"/>
        <w:spacing w:before="0" w:after="0"/>
        <w:jc w:val="both"/>
        <w:rPr>
          <w:b/>
          <w:lang w:eastAsia="zh-CN"/>
        </w:rPr>
      </w:pPr>
      <w:r>
        <w:rPr>
          <w:b/>
          <w:lang w:eastAsia="zh-CN"/>
        </w:rPr>
        <w:t>P</w:t>
      </w:r>
      <w:r>
        <w:rPr>
          <w:rFonts w:hint="eastAsia"/>
          <w:b/>
          <w:lang w:eastAsia="zh-CN"/>
        </w:rPr>
        <w:t>roposal 12:</w:t>
      </w:r>
    </w:p>
    <w:p w14:paraId="0C706177" w14:textId="77777777" w:rsidR="0029721C" w:rsidRDefault="0029721C" w:rsidP="0029721C">
      <w:pPr>
        <w:spacing w:before="0" w:after="0"/>
        <w:jc w:val="both"/>
        <w:rPr>
          <w:rFonts w:ascii="Times" w:eastAsiaTheme="minorEastAsia" w:hAnsi="Times"/>
          <w:b/>
          <w:szCs w:val="24"/>
          <w:lang w:eastAsia="zh-CN"/>
        </w:rPr>
      </w:pPr>
      <w:r w:rsidRPr="0029721C">
        <w:rPr>
          <w:rFonts w:ascii="Times" w:eastAsia="Batang" w:hAnsi="Times"/>
          <w:b/>
          <w:szCs w:val="24"/>
          <w:lang w:eastAsia="ko-KR"/>
        </w:rPr>
        <w:t>For indicating OCC sequence index and activation / deactivation</w:t>
      </w:r>
      <w:r>
        <w:rPr>
          <w:rFonts w:ascii="Times" w:eastAsiaTheme="minorEastAsia" w:hAnsi="Times" w:hint="eastAsia"/>
          <w:b/>
          <w:szCs w:val="24"/>
          <w:lang w:eastAsia="zh-CN"/>
        </w:rPr>
        <w:t xml:space="preserve">, </w:t>
      </w:r>
      <w:r>
        <w:rPr>
          <w:rFonts w:ascii="Times" w:eastAsiaTheme="minorEastAsia" w:hAnsi="Times"/>
          <w:b/>
          <w:szCs w:val="24"/>
          <w:lang w:eastAsia="zh-CN"/>
        </w:rPr>
        <w:t>repurpose</w:t>
      </w:r>
      <w:r>
        <w:rPr>
          <w:rFonts w:ascii="Times" w:eastAsiaTheme="minorEastAsia" w:hAnsi="Times" w:hint="eastAsia"/>
          <w:b/>
          <w:szCs w:val="24"/>
          <w:lang w:eastAsia="zh-CN"/>
        </w:rPr>
        <w:t xml:space="preserve"> two bits from the </w:t>
      </w:r>
      <w:r>
        <w:rPr>
          <w:rFonts w:ascii="Times" w:eastAsiaTheme="minorEastAsia" w:hAnsi="Times"/>
          <w:b/>
          <w:szCs w:val="24"/>
          <w:lang w:eastAsia="zh-CN"/>
        </w:rPr>
        <w:t>following</w:t>
      </w:r>
      <w:r>
        <w:rPr>
          <w:rFonts w:ascii="Times" w:eastAsiaTheme="minorEastAsia" w:hAnsi="Times" w:hint="eastAsia"/>
          <w:b/>
          <w:szCs w:val="24"/>
          <w:lang w:eastAsia="zh-CN"/>
        </w:rPr>
        <w:t xml:space="preserve"> bit fields in DCI N0:</w:t>
      </w:r>
    </w:p>
    <w:p w14:paraId="4E57D4C4" w14:textId="77777777" w:rsidR="0029721C" w:rsidRPr="0029721C" w:rsidRDefault="0029721C" w:rsidP="0029721C">
      <w:pPr>
        <w:spacing w:before="0" w:after="0"/>
        <w:jc w:val="both"/>
        <w:rPr>
          <w:rFonts w:ascii="Times" w:eastAsiaTheme="minorEastAsia" w:hAnsi="Times"/>
          <w:b/>
          <w:szCs w:val="24"/>
          <w:lang w:eastAsia="zh-CN"/>
        </w:rPr>
      </w:pPr>
      <w:r>
        <w:rPr>
          <w:rFonts w:ascii="Times" w:eastAsiaTheme="minorEastAsia" w:hAnsi="Times"/>
          <w:b/>
          <w:szCs w:val="24"/>
          <w:lang w:eastAsia="zh-CN"/>
        </w:rPr>
        <w:tab/>
      </w:r>
      <w:r w:rsidRPr="001445BB">
        <w:rPr>
          <w:rFonts w:ascii="Times" w:eastAsiaTheme="minorEastAsia" w:hAnsi="Times"/>
          <w:b/>
          <w:szCs w:val="24"/>
          <w:lang w:eastAsia="zh-CN"/>
        </w:rPr>
        <w:t>-</w:t>
      </w:r>
      <w:r w:rsidRPr="001445BB">
        <w:rPr>
          <w:rFonts w:ascii="Times" w:eastAsiaTheme="minorEastAsia" w:hAnsi="Times"/>
          <w:b/>
          <w:szCs w:val="24"/>
          <w:lang w:eastAsia="zh-CN"/>
        </w:rPr>
        <w:tab/>
        <w:t>Modulation and coding scheme</w:t>
      </w:r>
    </w:p>
    <w:p w14:paraId="1A8A486F" w14:textId="77777777" w:rsidR="0029721C" w:rsidRDefault="0029721C" w:rsidP="0029721C">
      <w:pPr>
        <w:adjustRightInd w:val="0"/>
        <w:snapToGrid w:val="0"/>
        <w:spacing w:before="0" w:after="0"/>
        <w:ind w:firstLine="284"/>
        <w:jc w:val="both"/>
        <w:rPr>
          <w:b/>
          <w:lang w:eastAsia="zh-CN"/>
        </w:rPr>
      </w:pPr>
      <w:r w:rsidRPr="001445BB">
        <w:rPr>
          <w:b/>
          <w:lang w:eastAsia="zh-CN"/>
        </w:rPr>
        <w:t>-</w:t>
      </w:r>
      <w:r w:rsidRPr="001445BB">
        <w:rPr>
          <w:b/>
          <w:lang w:eastAsia="zh-CN"/>
        </w:rPr>
        <w:tab/>
        <w:t>Redundancy version</w:t>
      </w:r>
    </w:p>
    <w:p w14:paraId="134E7B53" w14:textId="46098D03" w:rsidR="0029721C" w:rsidRPr="0029721C" w:rsidRDefault="0029721C" w:rsidP="0029721C">
      <w:pPr>
        <w:adjustRightInd w:val="0"/>
        <w:snapToGrid w:val="0"/>
        <w:spacing w:before="0" w:after="0"/>
        <w:jc w:val="both"/>
        <w:rPr>
          <w:rFonts w:ascii="Times" w:eastAsiaTheme="minorEastAsia" w:hAnsi="Times" w:hint="eastAsia"/>
          <w:bCs/>
          <w:szCs w:val="24"/>
          <w:lang w:eastAsia="zh-CN"/>
        </w:rPr>
      </w:pPr>
      <w:r w:rsidRPr="001445BB">
        <w:rPr>
          <w:b/>
          <w:lang w:eastAsia="zh-CN"/>
        </w:rPr>
        <w:t>-</w:t>
      </w:r>
      <w:r w:rsidRPr="001445BB">
        <w:rPr>
          <w:b/>
          <w:lang w:eastAsia="zh-CN"/>
        </w:rPr>
        <w:tab/>
        <w:t>Subcarrier indication</w:t>
      </w:r>
    </w:p>
    <w:p w14:paraId="615D2155" w14:textId="4CD4AE18" w:rsidR="0029721C" w:rsidRPr="0029721C" w:rsidRDefault="0029721C" w:rsidP="0029721C">
      <w:pPr>
        <w:tabs>
          <w:tab w:val="left" w:pos="727"/>
        </w:tabs>
        <w:rPr>
          <w:lang w:eastAsia="zh-CN"/>
        </w:rPr>
      </w:pPr>
      <w:r>
        <w:rPr>
          <w:lang w:eastAsia="zh-CN"/>
        </w:rPr>
        <w:tab/>
      </w:r>
    </w:p>
    <w:p w14:paraId="34B2DB68" w14:textId="77777777" w:rsidR="00BA4C7A" w:rsidRDefault="00FA4F91"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36B9C22E" w14:textId="51698F9A" w:rsidR="006F3C1F" w:rsidRPr="00FC5340" w:rsidRDefault="00F43881" w:rsidP="00FC5340">
      <w:pPr>
        <w:pStyle w:val="aff3"/>
        <w:numPr>
          <w:ilvl w:val="0"/>
          <w:numId w:val="7"/>
        </w:numPr>
        <w:ind w:leftChars="0"/>
        <w:rPr>
          <w:rFonts w:ascii="Times New Roman" w:hAnsi="Times New Roman"/>
          <w:szCs w:val="20"/>
          <w:lang w:eastAsia="zh-CN"/>
        </w:rPr>
      </w:pPr>
      <w:bookmarkStart w:id="12" w:name="_Ref157933246"/>
      <w:r w:rsidRPr="00F43881">
        <w:rPr>
          <w:rFonts w:ascii="Times New Roman" w:hAnsi="Times New Roman"/>
          <w:lang w:eastAsia="zh-CN"/>
        </w:rPr>
        <w:t>RP-250472</w:t>
      </w:r>
      <w:r w:rsidR="006F3C1F" w:rsidRPr="00A4416B">
        <w:rPr>
          <w:rFonts w:ascii="Times New Roman" w:hAnsi="Times New Roman"/>
          <w:lang w:eastAsia="zh-CN"/>
        </w:rPr>
        <w:t xml:space="preserve">, </w:t>
      </w:r>
      <w:r w:rsidRPr="00F43881">
        <w:rPr>
          <w:rFonts w:eastAsiaTheme="minorEastAsia"/>
          <w:lang w:eastAsia="zh-CN"/>
        </w:rPr>
        <w:t>Revised WID on Non-Terrestrial Networks (NTN) for Internet of Things (IoT) Phase 3</w:t>
      </w:r>
      <w:r w:rsidR="006F3C1F" w:rsidRPr="00A4416B">
        <w:rPr>
          <w:rFonts w:ascii="Times New Roman" w:hAnsi="Times New Roman"/>
          <w:lang w:eastAsia="zh-CN"/>
        </w:rPr>
        <w:t xml:space="preserve">, </w:t>
      </w:r>
      <w:bookmarkEnd w:id="12"/>
      <w:r w:rsidR="00FC5340" w:rsidRPr="00FC5340">
        <w:rPr>
          <w:rFonts w:ascii="Times New Roman" w:hAnsi="Times New Roman"/>
          <w:szCs w:val="20"/>
          <w:lang w:eastAsia="zh-CN"/>
        </w:rPr>
        <w:t>RAN#10</w:t>
      </w:r>
      <w:r>
        <w:rPr>
          <w:rFonts w:ascii="Times New Roman" w:eastAsiaTheme="minorEastAsia" w:hAnsi="Times New Roman" w:hint="eastAsia"/>
          <w:szCs w:val="20"/>
          <w:lang w:eastAsia="zh-CN"/>
        </w:rPr>
        <w:t>7</w:t>
      </w:r>
      <w:r w:rsidR="00FC5340" w:rsidRPr="00FC5340">
        <w:rPr>
          <w:rFonts w:ascii="Times New Roman" w:hAnsi="Times New Roman"/>
          <w:szCs w:val="20"/>
          <w:lang w:eastAsia="zh-CN"/>
        </w:rPr>
        <w:t xml:space="preserve">, </w:t>
      </w:r>
      <w:r w:rsidRPr="00F43881">
        <w:rPr>
          <w:rFonts w:ascii="Times New Roman" w:hAnsi="Times New Roman"/>
          <w:szCs w:val="20"/>
          <w:lang w:eastAsia="zh-CN"/>
        </w:rPr>
        <w:t>Incheon, Korea, March 12-14, 2025</w:t>
      </w:r>
    </w:p>
    <w:p w14:paraId="010AB1F9" w14:textId="604FC42E" w:rsidR="005D4F2A" w:rsidRPr="005D4F2A" w:rsidRDefault="00946423" w:rsidP="00DA7F99">
      <w:pPr>
        <w:pStyle w:val="aff3"/>
        <w:numPr>
          <w:ilvl w:val="0"/>
          <w:numId w:val="7"/>
        </w:numPr>
        <w:ind w:leftChars="0"/>
        <w:jc w:val="both"/>
        <w:rPr>
          <w:rFonts w:ascii="Times New Roman" w:hAnsi="Times New Roman"/>
          <w:szCs w:val="20"/>
          <w:lang w:eastAsia="zh-CN"/>
        </w:rPr>
      </w:pPr>
      <w:r w:rsidRPr="00F43881">
        <w:rPr>
          <w:rFonts w:ascii="Times New Roman" w:eastAsiaTheme="minorEastAsia" w:hAnsi="Times New Roman" w:hint="eastAsia"/>
          <w:szCs w:val="20"/>
          <w:lang w:eastAsia="zh-CN"/>
        </w:rPr>
        <w:lastRenderedPageBreak/>
        <w:t>Chairman</w:t>
      </w:r>
      <w:r w:rsidRPr="00F43881">
        <w:rPr>
          <w:rFonts w:ascii="Times New Roman" w:eastAsiaTheme="minorEastAsia" w:hAnsi="Times New Roman"/>
          <w:szCs w:val="20"/>
          <w:lang w:eastAsia="zh-CN"/>
        </w:rPr>
        <w:t>’</w:t>
      </w:r>
      <w:r w:rsidRPr="00F43881">
        <w:rPr>
          <w:rFonts w:ascii="Times New Roman" w:eastAsiaTheme="minorEastAsia" w:hAnsi="Times New Roman" w:hint="eastAsia"/>
          <w:szCs w:val="20"/>
          <w:lang w:eastAsia="zh-CN"/>
        </w:rPr>
        <w:t xml:space="preserve">s Notes </w:t>
      </w:r>
      <w:r w:rsidR="00A4416B" w:rsidRPr="00F43881">
        <w:rPr>
          <w:rFonts w:ascii="Times New Roman" w:hAnsi="Times New Roman"/>
          <w:szCs w:val="20"/>
          <w:lang w:eastAsia="zh-CN"/>
        </w:rPr>
        <w:t>RAN1#1</w:t>
      </w:r>
      <w:bookmarkStart w:id="13" w:name="_Hlk181612647"/>
      <w:r w:rsidR="00F43881" w:rsidRPr="00F43881">
        <w:rPr>
          <w:rFonts w:ascii="Times New Roman" w:eastAsiaTheme="minorEastAsia" w:hAnsi="Times New Roman" w:hint="eastAsia"/>
          <w:szCs w:val="20"/>
          <w:lang w:eastAsia="zh-CN"/>
        </w:rPr>
        <w:t>20</w:t>
      </w:r>
      <w:r w:rsidR="00F95D1C">
        <w:rPr>
          <w:rFonts w:ascii="Times New Roman" w:eastAsiaTheme="minorEastAsia" w:hAnsi="Times New Roman" w:hint="eastAsia"/>
          <w:szCs w:val="20"/>
          <w:lang w:eastAsia="zh-CN"/>
        </w:rPr>
        <w:t>bis</w:t>
      </w:r>
      <w:r w:rsidR="00A4416B" w:rsidRPr="00F43881">
        <w:rPr>
          <w:rFonts w:ascii="Times New Roman" w:hAnsi="Times New Roman"/>
          <w:szCs w:val="20"/>
          <w:lang w:eastAsia="zh-CN"/>
        </w:rPr>
        <w:t>,</w:t>
      </w:r>
      <w:bookmarkStart w:id="14" w:name="_Hlk173764689"/>
      <w:r w:rsidR="00A4416B" w:rsidRPr="00F43881">
        <w:rPr>
          <w:rFonts w:ascii="Times New Roman" w:hAnsi="Times New Roman"/>
          <w:szCs w:val="20"/>
          <w:lang w:eastAsia="zh-CN"/>
        </w:rPr>
        <w:t xml:space="preserve"> </w:t>
      </w:r>
      <w:bookmarkEnd w:id="13"/>
      <w:bookmarkEnd w:id="14"/>
      <w:r w:rsidR="00F95D1C" w:rsidRPr="00936F4F">
        <w:rPr>
          <w:rFonts w:ascii="Times New Roman" w:hAnsi="Times New Roman"/>
          <w:lang w:val="x-none" w:eastAsia="zh-CN"/>
        </w:rPr>
        <w:t>Wuhan, China, April 7th – 11th, 2025</w:t>
      </w:r>
    </w:p>
    <w:p w14:paraId="67E7C17F" w14:textId="53E7DCB3" w:rsidR="005118CE" w:rsidRPr="00F43881" w:rsidRDefault="005118CE" w:rsidP="00DA7F99">
      <w:pPr>
        <w:pStyle w:val="aff3"/>
        <w:numPr>
          <w:ilvl w:val="0"/>
          <w:numId w:val="7"/>
        </w:numPr>
        <w:ind w:leftChars="0"/>
        <w:jc w:val="both"/>
        <w:rPr>
          <w:rFonts w:ascii="Times New Roman" w:hAnsi="Times New Roman"/>
          <w:szCs w:val="20"/>
          <w:lang w:eastAsia="zh-CN"/>
        </w:rPr>
      </w:pPr>
      <w:r w:rsidRPr="00F43881">
        <w:rPr>
          <w:rFonts w:ascii="Times New Roman" w:eastAsiaTheme="minorEastAsia" w:hAnsi="Times New Roman" w:hint="eastAsia"/>
          <w:szCs w:val="20"/>
          <w:lang w:eastAsia="zh-CN"/>
        </w:rPr>
        <w:t xml:space="preserve">3GPP TS 36.331 V18.0.0, </w:t>
      </w:r>
      <w:r w:rsidRPr="00F43881">
        <w:rPr>
          <w:rFonts w:ascii="Times New Roman" w:eastAsiaTheme="minorEastAsia" w:hAnsi="Times New Roman"/>
          <w:szCs w:val="20"/>
          <w:lang w:eastAsia="zh-CN"/>
        </w:rPr>
        <w:t>“</w:t>
      </w:r>
      <w:r w:rsidRPr="00F43881">
        <w:rPr>
          <w:rFonts w:ascii="Times New Roman" w:eastAsiaTheme="minorEastAsia" w:hAnsi="Times New Roman" w:hint="eastAsia"/>
          <w:szCs w:val="20"/>
          <w:lang w:eastAsia="zh-CN"/>
        </w:rPr>
        <w:t>Evolved Universal Terrestrial Radio Access(E-UTRA); Radio Resource Control(RRC)</w:t>
      </w:r>
      <w:r w:rsidRPr="00F43881">
        <w:rPr>
          <w:rFonts w:ascii="Times New Roman" w:eastAsiaTheme="minorEastAsia" w:hAnsi="Times New Roman"/>
          <w:szCs w:val="20"/>
          <w:lang w:eastAsia="zh-CN"/>
        </w:rPr>
        <w:t>”</w:t>
      </w:r>
    </w:p>
    <w:p w14:paraId="66701D14" w14:textId="48C83CE1" w:rsidR="003246CB" w:rsidRPr="00A4416B" w:rsidRDefault="003246CB" w:rsidP="00FB5C2D">
      <w:pPr>
        <w:pStyle w:val="aff3"/>
        <w:numPr>
          <w:ilvl w:val="0"/>
          <w:numId w:val="7"/>
        </w:numPr>
        <w:ind w:leftChars="0"/>
        <w:jc w:val="both"/>
        <w:rPr>
          <w:rFonts w:ascii="Times New Roman" w:hAnsi="Times New Roman"/>
          <w:szCs w:val="20"/>
          <w:lang w:val="en-US" w:eastAsia="zh-CN"/>
        </w:rPr>
      </w:pPr>
      <w:r w:rsidRPr="00A4416B">
        <w:rPr>
          <w:bCs/>
          <w:iCs/>
          <w:szCs w:val="20"/>
          <w:lang w:val="en-US" w:eastAsia="zh-CN"/>
        </w:rPr>
        <w:t>R1-2407052</w:t>
      </w:r>
      <w:r w:rsidRPr="00A4416B">
        <w:rPr>
          <w:rFonts w:eastAsiaTheme="minorEastAsia" w:hint="eastAsia"/>
          <w:bCs/>
          <w:iCs/>
          <w:szCs w:val="20"/>
          <w:lang w:val="en-US" w:eastAsia="zh-CN"/>
        </w:rPr>
        <w:t xml:space="preserve">, </w:t>
      </w:r>
      <w:r w:rsidRPr="00A4416B">
        <w:rPr>
          <w:rFonts w:eastAsiaTheme="minorEastAsia"/>
          <w:bCs/>
          <w:iCs/>
          <w:szCs w:val="20"/>
          <w:lang w:val="en-US" w:eastAsia="zh-CN"/>
        </w:rPr>
        <w:t>IOT-NTN uplink capacity/throughput enhancement, 3GPP TSG RAN WG1 #118</w:t>
      </w:r>
      <w:r w:rsidRPr="00A4416B">
        <w:rPr>
          <w:rFonts w:eastAsiaTheme="minorEastAsia" w:hint="eastAsia"/>
          <w:bCs/>
          <w:iCs/>
          <w:szCs w:val="20"/>
          <w:lang w:val="en-US" w:eastAsia="zh-CN"/>
        </w:rPr>
        <w:t>，</w:t>
      </w:r>
      <w:r w:rsidRPr="00A4416B">
        <w:rPr>
          <w:rFonts w:eastAsiaTheme="minorEastAsia"/>
          <w:bCs/>
          <w:iCs/>
          <w:szCs w:val="20"/>
          <w:lang w:val="en-US" w:eastAsia="zh-CN"/>
        </w:rPr>
        <w:t>Maastricht, NL</w:t>
      </w:r>
      <w:r w:rsidR="00964121">
        <w:rPr>
          <w:rFonts w:eastAsiaTheme="minorEastAsia" w:hint="eastAsia"/>
          <w:bCs/>
          <w:iCs/>
          <w:szCs w:val="20"/>
          <w:lang w:val="en-US" w:eastAsia="zh-CN"/>
        </w:rPr>
        <w:t xml:space="preserve"> </w:t>
      </w:r>
      <w:r w:rsidRPr="00A4416B">
        <w:rPr>
          <w:rFonts w:eastAsiaTheme="minorEastAsia"/>
          <w:bCs/>
          <w:iCs/>
          <w:szCs w:val="20"/>
          <w:lang w:val="en-US" w:eastAsia="zh-CN"/>
        </w:rPr>
        <w:t>August 19</w:t>
      </w:r>
      <w:r w:rsidRPr="00A4416B">
        <w:rPr>
          <w:rFonts w:eastAsiaTheme="minorEastAsia"/>
          <w:bCs/>
          <w:iCs/>
          <w:szCs w:val="20"/>
          <w:vertAlign w:val="superscript"/>
          <w:lang w:val="en-US" w:eastAsia="zh-CN"/>
        </w:rPr>
        <w:t>th</w:t>
      </w:r>
      <w:r w:rsidR="0066273F" w:rsidRPr="00A4416B">
        <w:rPr>
          <w:rFonts w:eastAsiaTheme="minorEastAsia"/>
          <w:bCs/>
          <w:iCs/>
          <w:szCs w:val="20"/>
          <w:vertAlign w:val="superscript"/>
          <w:lang w:val="en-US" w:eastAsia="zh-CN"/>
        </w:rPr>
        <w:t xml:space="preserve"> </w:t>
      </w:r>
      <w:r w:rsidR="0066273F" w:rsidRPr="00A4416B">
        <w:rPr>
          <w:rFonts w:eastAsiaTheme="minorEastAsia"/>
          <w:bCs/>
          <w:iCs/>
          <w:szCs w:val="20"/>
          <w:lang w:val="en-US" w:eastAsia="zh-CN"/>
        </w:rPr>
        <w:t xml:space="preserve">- </w:t>
      </w:r>
      <w:r w:rsidRPr="00A4416B">
        <w:rPr>
          <w:rFonts w:eastAsiaTheme="minorEastAsia"/>
          <w:bCs/>
          <w:iCs/>
          <w:szCs w:val="20"/>
          <w:lang w:val="en-US" w:eastAsia="zh-CN"/>
        </w:rPr>
        <w:t>23</w:t>
      </w:r>
      <w:r w:rsidRPr="00A4416B">
        <w:rPr>
          <w:rFonts w:eastAsiaTheme="minorEastAsia"/>
          <w:bCs/>
          <w:iCs/>
          <w:szCs w:val="20"/>
          <w:vertAlign w:val="superscript"/>
          <w:lang w:val="en-US" w:eastAsia="zh-CN"/>
        </w:rPr>
        <w:t>rd</w:t>
      </w:r>
      <w:r w:rsidR="0066273F" w:rsidRPr="00A4416B">
        <w:rPr>
          <w:rFonts w:eastAsiaTheme="minorEastAsia"/>
          <w:bCs/>
          <w:iCs/>
          <w:szCs w:val="20"/>
          <w:lang w:val="en-US" w:eastAsia="zh-CN"/>
        </w:rPr>
        <w:t xml:space="preserve"> </w:t>
      </w:r>
      <w:r w:rsidRPr="00A4416B">
        <w:rPr>
          <w:rFonts w:eastAsiaTheme="minorEastAsia"/>
          <w:bCs/>
          <w:iCs/>
          <w:szCs w:val="20"/>
          <w:lang w:val="en-US" w:eastAsia="zh-CN"/>
        </w:rPr>
        <w:t>, 2024</w:t>
      </w:r>
    </w:p>
    <w:p w14:paraId="12E1C5A5" w14:textId="6097919C" w:rsidR="00A35B18" w:rsidRDefault="00A35B18" w:rsidP="00A35B18">
      <w:pPr>
        <w:keepNext/>
        <w:autoSpaceDE w:val="0"/>
        <w:autoSpaceDN w:val="0"/>
        <w:adjustRightInd w:val="0"/>
        <w:snapToGrid w:val="0"/>
        <w:spacing w:after="120"/>
        <w:jc w:val="both"/>
        <w:outlineLvl w:val="0"/>
        <w:rPr>
          <w:b/>
          <w:bCs/>
          <w:sz w:val="28"/>
          <w:szCs w:val="28"/>
          <w:lang w:val="en-US" w:eastAsia="zh-CN"/>
        </w:rPr>
      </w:pPr>
      <w:r w:rsidRPr="0014260A">
        <w:rPr>
          <w:b/>
          <w:bCs/>
          <w:sz w:val="28"/>
          <w:szCs w:val="28"/>
          <w:lang w:val="en-US" w:eastAsia="en-US"/>
        </w:rPr>
        <w:lastRenderedPageBreak/>
        <w:t>Appendix</w:t>
      </w:r>
      <w:r>
        <w:rPr>
          <w:rFonts w:hint="eastAsia"/>
          <w:b/>
          <w:bCs/>
          <w:sz w:val="28"/>
          <w:szCs w:val="28"/>
          <w:lang w:val="en-US" w:eastAsia="zh-CN"/>
        </w:rPr>
        <w:t xml:space="preserve"> I</w:t>
      </w:r>
    </w:p>
    <w:tbl>
      <w:tblPr>
        <w:tblStyle w:val="afc"/>
        <w:tblW w:w="0" w:type="auto"/>
        <w:tblLook w:val="04A0" w:firstRow="1" w:lastRow="0" w:firstColumn="1" w:lastColumn="0" w:noHBand="0" w:noVBand="1"/>
      </w:tblPr>
      <w:tblGrid>
        <w:gridCol w:w="9629"/>
      </w:tblGrid>
      <w:tr w:rsidR="00A35B18" w14:paraId="3E934BBD" w14:textId="77777777" w:rsidTr="00A35B18">
        <w:tc>
          <w:tcPr>
            <w:tcW w:w="9629" w:type="dxa"/>
          </w:tcPr>
          <w:p w14:paraId="6CE737C9" w14:textId="166CE2C7" w:rsidR="00A35B18" w:rsidRPr="00A35B18" w:rsidRDefault="00A35B18" w:rsidP="00A35B18">
            <w:pPr>
              <w:keepNext/>
              <w:keepLines/>
              <w:outlineLvl w:val="2"/>
              <w:rPr>
                <w:rFonts w:ascii="Arial" w:hAnsi="Arial"/>
                <w:sz w:val="28"/>
                <w:lang w:val="x-none" w:eastAsia="en-US"/>
              </w:rPr>
            </w:pPr>
            <w:bookmarkStart w:id="15" w:name="_Toc176466698"/>
            <w:r w:rsidRPr="00A35B18">
              <w:rPr>
                <w:rFonts w:ascii="Arial" w:hAnsi="Arial"/>
                <w:sz w:val="28"/>
                <w:lang w:val="x-none" w:eastAsia="en-US"/>
              </w:rPr>
              <w:t>6.1.7</w:t>
            </w:r>
            <w:r w:rsidRPr="00A35B18">
              <w:rPr>
                <w:rFonts w:ascii="Arial" w:hAnsi="Arial"/>
                <w:sz w:val="28"/>
                <w:lang w:val="x-none" w:eastAsia="en-US"/>
              </w:rPr>
              <w:tab/>
              <w:t>UE procedure for determining time domain windows for bundling DM-RS</w:t>
            </w:r>
            <w:bookmarkEnd w:id="15"/>
          </w:p>
          <w:p w14:paraId="157CC619" w14:textId="77777777" w:rsidR="00A35B18" w:rsidRDefault="00A35B18" w:rsidP="00A35B18">
            <w:pPr>
              <w:spacing w:before="0"/>
              <w:rPr>
                <w:lang w:eastAsia="en-US"/>
              </w:rPr>
            </w:pPr>
          </w:p>
          <w:p w14:paraId="69A0393C" w14:textId="4772ADA7" w:rsidR="00A35B18" w:rsidRPr="00A35B18" w:rsidRDefault="00A35B18" w:rsidP="00A35B18">
            <w:pPr>
              <w:spacing w:before="0"/>
              <w:rPr>
                <w:lang w:eastAsia="en-US"/>
              </w:rPr>
            </w:pPr>
            <w:r w:rsidRPr="00A35B18">
              <w:rPr>
                <w:lang w:eastAsia="en-US"/>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42C0957A"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A downlink slot or downlink reception or downlink monitoring based on </w:t>
            </w:r>
            <w:r w:rsidRPr="00A35B18">
              <w:rPr>
                <w:i/>
                <w:iCs/>
                <w:lang w:val="x-none" w:eastAsia="en-US"/>
              </w:rPr>
              <w:t>tdd-UL-DL-ConfigurationCommon</w:t>
            </w:r>
            <w:r w:rsidRPr="00A35B18">
              <w:rPr>
                <w:lang w:val="x-none" w:eastAsia="en-US"/>
              </w:rPr>
              <w:t xml:space="preserve"> and </w:t>
            </w:r>
            <w:r w:rsidRPr="00A35B18">
              <w:rPr>
                <w:i/>
                <w:iCs/>
                <w:lang w:val="x-none" w:eastAsia="en-US"/>
              </w:rPr>
              <w:t>tdd-UL-DL-ConfigurationDedicated</w:t>
            </w:r>
            <w:r w:rsidRPr="00A35B18">
              <w:rPr>
                <w:lang w:val="x-none" w:eastAsia="en-US"/>
              </w:rPr>
              <w:t> for unpaired spectrum.</w:t>
            </w:r>
          </w:p>
          <w:p w14:paraId="71334BA0"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r>
            <w:r w:rsidRPr="00A35B18">
              <w:rPr>
                <w:lang w:val="en-US" w:eastAsia="zh-CN"/>
              </w:rPr>
              <w:t xml:space="preserve">For the UE </w:t>
            </w:r>
            <w:r w:rsidRPr="00A35B18">
              <w:rPr>
                <w:szCs w:val="21"/>
                <w:lang w:val="x-none" w:eastAsia="ko-KR"/>
              </w:rPr>
              <w:t xml:space="preserve">indicating the capability </w:t>
            </w:r>
            <w:r w:rsidRPr="00A35B18">
              <w:rPr>
                <w:i/>
                <w:iCs/>
                <w:szCs w:val="21"/>
                <w:lang w:val="x-none" w:eastAsia="ko-KR"/>
              </w:rPr>
              <w:t>d</w:t>
            </w:r>
            <w:r w:rsidRPr="00A35B18">
              <w:rPr>
                <w:i/>
                <w:iCs/>
                <w:lang w:val="x-none" w:eastAsia="ko-KR"/>
              </w:rPr>
              <w:t>mrs-BundlingNonBackToBackTX</w:t>
            </w:r>
            <w:r w:rsidRPr="00A35B18">
              <w:rPr>
                <w:lang w:val="en-US" w:eastAsia="zh-CN"/>
              </w:rPr>
              <w:t xml:space="preserve"> </w:t>
            </w:r>
            <w:r w:rsidRPr="00A35B18">
              <w:rPr>
                <w:lang w:val="en-US" w:eastAsia="en-US"/>
              </w:rPr>
              <w:t xml:space="preserve">or </w:t>
            </w:r>
            <w:r w:rsidRPr="00A35B18">
              <w:rPr>
                <w:i/>
                <w:iCs/>
                <w:lang w:val="en-US" w:eastAsia="en-US"/>
              </w:rPr>
              <w:t>dmrs-BundlingNonBackToBackTX-PerBC</w:t>
            </w:r>
            <w:r w:rsidRPr="00A35B18">
              <w:rPr>
                <w:i/>
                <w:iCs/>
                <w:lang w:val="en-US" w:eastAsia="zh-CN"/>
              </w:rPr>
              <w:t xml:space="preserve"> </w:t>
            </w:r>
            <w:r w:rsidRPr="00A35B18">
              <w:rPr>
                <w:lang w:val="en-US" w:eastAsia="zh-CN"/>
              </w:rPr>
              <w:t>in [13, TS 38.306], t</w:t>
            </w:r>
            <w:r w:rsidRPr="00A35B18">
              <w:rPr>
                <w:lang w:val="x-none" w:eastAsia="en-US"/>
              </w:rPr>
              <w:t>he gap between any two consecutive PUSCH transmissions, or the gap between any two consecutive PUCCH transmissions, exceeds 13 symbols for normal cyclic prefix or exceeds 11 symbols for extended cyclic prefix.</w:t>
            </w:r>
          </w:p>
          <w:p w14:paraId="57E91EF4" w14:textId="77777777" w:rsidR="00A35B18" w:rsidRPr="00A35B18" w:rsidRDefault="00A35B18" w:rsidP="00A35B18">
            <w:pPr>
              <w:spacing w:before="0"/>
              <w:ind w:left="568" w:hanging="284"/>
              <w:rPr>
                <w:rFonts w:eastAsia="等线"/>
                <w:lang w:val="x-none" w:eastAsia="zh-CN"/>
              </w:rPr>
            </w:pPr>
            <w:r w:rsidRPr="00A35B18">
              <w:rPr>
                <w:rFonts w:eastAsia="等线"/>
                <w:lang w:val="x-none" w:eastAsia="zh-CN"/>
              </w:rPr>
              <w:t>-</w:t>
            </w:r>
            <w:r w:rsidRPr="00A35B18">
              <w:rPr>
                <w:rFonts w:eastAsia="等线"/>
                <w:lang w:val="x-none" w:eastAsia="zh-CN"/>
              </w:rPr>
              <w:tab/>
              <w:t>For the UE not</w:t>
            </w:r>
            <w:r w:rsidRPr="00A35B18">
              <w:rPr>
                <w:szCs w:val="21"/>
                <w:lang w:val="x-none" w:eastAsia="ko-KR"/>
              </w:rPr>
              <w:t xml:space="preserve"> indicating either of the capabilities </w:t>
            </w:r>
            <w:r w:rsidRPr="00A35B18">
              <w:rPr>
                <w:i/>
                <w:iCs/>
                <w:szCs w:val="21"/>
                <w:lang w:val="x-none" w:eastAsia="ko-KR"/>
              </w:rPr>
              <w:t>d</w:t>
            </w:r>
            <w:r w:rsidRPr="00A35B18">
              <w:rPr>
                <w:i/>
                <w:iCs/>
                <w:lang w:val="x-none" w:eastAsia="ko-KR"/>
              </w:rPr>
              <w:t>mrs-BundlingNonBackToBackTX</w:t>
            </w:r>
            <w:r w:rsidRPr="00A35B18">
              <w:rPr>
                <w:lang w:val="x-none" w:eastAsia="zh-CN"/>
              </w:rPr>
              <w:t xml:space="preserve"> </w:t>
            </w:r>
            <w:r w:rsidRPr="00A35B18">
              <w:rPr>
                <w:lang w:val="x-none" w:eastAsia="en-US"/>
              </w:rPr>
              <w:t xml:space="preserve">or </w:t>
            </w:r>
            <w:r w:rsidRPr="00A35B18">
              <w:rPr>
                <w:i/>
                <w:iCs/>
                <w:lang w:val="x-none" w:eastAsia="en-US"/>
              </w:rPr>
              <w:t>dmrs-BundlingNonBackToBackTX-PerBC</w:t>
            </w:r>
            <w:r w:rsidRPr="00A35B18">
              <w:rPr>
                <w:rFonts w:eastAsia="等线"/>
                <w:i/>
                <w:iCs/>
                <w:color w:val="FF0000"/>
                <w:lang w:val="x-none" w:eastAsia="zh-CN"/>
              </w:rPr>
              <w:t xml:space="preserve"> </w:t>
            </w:r>
            <w:r w:rsidRPr="00A35B18">
              <w:rPr>
                <w:rFonts w:eastAsia="等线"/>
                <w:lang w:val="x-none" w:eastAsia="zh-CN"/>
              </w:rPr>
              <w:t>in</w:t>
            </w:r>
            <w:r w:rsidRPr="00A35B18">
              <w:rPr>
                <w:lang w:val="x-none" w:eastAsia="zh-CN"/>
              </w:rPr>
              <w:t xml:space="preserve"> [13, TS 38.306]</w:t>
            </w:r>
            <w:r w:rsidRPr="00A35B18">
              <w:rPr>
                <w:lang w:val="x-none" w:eastAsia="en-US"/>
              </w:rPr>
              <w:t xml:space="preserve">, </w:t>
            </w:r>
            <w:r w:rsidRPr="00A35B18">
              <w:rPr>
                <w:rFonts w:eastAsia="等线"/>
                <w:lang w:val="x-none" w:eastAsia="zh-CN"/>
              </w:rPr>
              <w:t>a non-zero symbol gap is scheduled between</w:t>
            </w:r>
            <w:r w:rsidRPr="00A35B18">
              <w:rPr>
                <w:lang w:val="x-none" w:eastAsia="en-US"/>
              </w:rPr>
              <w:t xml:space="preserve"> any two consecutive PUSCH transmissions</w:t>
            </w:r>
            <w:r w:rsidRPr="00A35B18">
              <w:rPr>
                <w:rFonts w:eastAsia="等线"/>
                <w:lang w:val="x-none" w:eastAsia="zh-CN"/>
              </w:rPr>
              <w:t xml:space="preserve"> </w:t>
            </w:r>
            <w:r w:rsidRPr="00A35B18">
              <w:rPr>
                <w:lang w:val="x-none" w:eastAsia="en-US"/>
              </w:rPr>
              <w:t>or between any two consecutive PUCCH transmissions</w:t>
            </w:r>
            <w:r w:rsidRPr="00A35B18">
              <w:rPr>
                <w:rFonts w:eastAsia="等线"/>
                <w:lang w:val="x-none" w:eastAsia="zh-CN"/>
              </w:rPr>
              <w:t>.</w:t>
            </w:r>
          </w:p>
          <w:p w14:paraId="25554AC9"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422DA2F"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PUSCH transmissions of PUSCH repetition type A, or PUSCH repetition type B or TB processing over multiple slots, a dropping or cancellation of a PUSCH transmission </w:t>
            </w:r>
            <w:r w:rsidRPr="00A35B18">
              <w:rPr>
                <w:rFonts w:eastAsia="Batang"/>
                <w:kern w:val="24"/>
                <w:lang w:val="x-none" w:eastAsia="en-US"/>
              </w:rPr>
              <w:t>according to clause 9, clause 11.1 and clause 11.2A of [6, TS 38.213]</w:t>
            </w:r>
            <w:r w:rsidRPr="00A35B18">
              <w:rPr>
                <w:lang w:val="x-none" w:eastAsia="en-US"/>
              </w:rPr>
              <w:t xml:space="preserve"> </w:t>
            </w:r>
            <w:r w:rsidRPr="00A35B18">
              <w:rPr>
                <w:rFonts w:eastAsia="Batang"/>
                <w:kern w:val="24"/>
                <w:lang w:val="x-none" w:eastAsia="en-US"/>
              </w:rPr>
              <w:t>or due to cell DRX operation</w:t>
            </w:r>
            <w:r w:rsidRPr="00A35B18">
              <w:rPr>
                <w:lang w:val="x-none" w:eastAsia="en-US"/>
              </w:rPr>
              <w:t>.</w:t>
            </w:r>
          </w:p>
          <w:p w14:paraId="58191CC2"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PUCCH transmissions of PUCCH repetition, a dropping or cancellation of a PUCCH transmission according to clause 9, clause 9.2.6 and clause 11.1 of [6, TS 38.213] </w:t>
            </w:r>
            <w:r w:rsidRPr="00A35B18">
              <w:rPr>
                <w:rFonts w:eastAsia="Batang"/>
                <w:kern w:val="24"/>
                <w:lang w:val="x-none" w:eastAsia="en-US"/>
              </w:rPr>
              <w:t>or due to cell DRX operation</w:t>
            </w:r>
            <w:r w:rsidRPr="00A35B18">
              <w:rPr>
                <w:lang w:val="x-none" w:eastAsia="en-US"/>
              </w:rPr>
              <w:t>.</w:t>
            </w:r>
          </w:p>
          <w:p w14:paraId="56711697"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any two consecutive PUSCH transmissions of PUSCH repetition type A, or PUSCH repetition type B, and </w:t>
            </w:r>
            <w:r w:rsidRPr="00A35B18">
              <w:rPr>
                <w:color w:val="000000"/>
                <w:lang w:val="x-none" w:eastAsia="en-US"/>
              </w:rPr>
              <w:t xml:space="preserve">when neither </w:t>
            </w:r>
            <w:r w:rsidRPr="00A35B18">
              <w:rPr>
                <w:i/>
                <w:iCs/>
                <w:lang w:val="x-none" w:eastAsia="en-US"/>
              </w:rPr>
              <w:t>multipanelSchemeSDM</w:t>
            </w:r>
            <w:r w:rsidRPr="00A35B18">
              <w:rPr>
                <w:lang w:val="x-none" w:eastAsia="en-US"/>
              </w:rPr>
              <w:t xml:space="preserve"> nor </w:t>
            </w:r>
            <w:r w:rsidRPr="00A35B18">
              <w:rPr>
                <w:i/>
                <w:iCs/>
                <w:lang w:val="x-none" w:eastAsia="en-US"/>
              </w:rPr>
              <w:t>multipanelSchemeSFN</w:t>
            </w:r>
            <w:r w:rsidRPr="00A35B18">
              <w:rPr>
                <w:lang w:val="x-none" w:eastAsia="en-US"/>
              </w:rPr>
              <w:t xml:space="preserve"> is configured and </w:t>
            </w:r>
            <w:r w:rsidRPr="00A35B18">
              <w:rPr>
                <w:color w:val="000000"/>
                <w:lang w:val="x-none" w:eastAsia="en-US"/>
              </w:rPr>
              <w:t xml:space="preserve">two SRS resource sets are configured in </w:t>
            </w:r>
            <w:r w:rsidRPr="00A35B18">
              <w:rPr>
                <w:i/>
                <w:color w:val="000000"/>
                <w:lang w:val="x-none" w:eastAsia="en-US"/>
              </w:rPr>
              <w:t>srs-ResourceSetToAddModList</w:t>
            </w:r>
            <w:r w:rsidRPr="00A35B18">
              <w:rPr>
                <w:color w:val="000000"/>
                <w:lang w:val="x-none" w:eastAsia="en-US"/>
              </w:rPr>
              <w:t xml:space="preserve"> or </w:t>
            </w:r>
            <w:r w:rsidRPr="00A35B18">
              <w:rPr>
                <w:i/>
                <w:color w:val="000000"/>
                <w:lang w:val="x-none" w:eastAsia="en-US"/>
              </w:rPr>
              <w:t xml:space="preserve">srs-ResourceSetToAddModListDCI-0-2 </w:t>
            </w:r>
            <w:r w:rsidRPr="00A35B18">
              <w:rPr>
                <w:color w:val="000000"/>
                <w:lang w:val="x-none" w:eastAsia="en-US"/>
              </w:rPr>
              <w:t xml:space="preserve">with higher layer parameter </w:t>
            </w:r>
            <w:r w:rsidRPr="00A35B18">
              <w:rPr>
                <w:i/>
                <w:color w:val="000000"/>
                <w:lang w:val="x-none" w:eastAsia="en-US"/>
              </w:rPr>
              <w:t xml:space="preserve">usage </w:t>
            </w:r>
            <w:r w:rsidRPr="00A35B18">
              <w:rPr>
                <w:color w:val="000000"/>
                <w:lang w:val="x-none" w:eastAsia="en-US"/>
              </w:rPr>
              <w:t xml:space="preserve">in </w:t>
            </w:r>
            <w:r w:rsidRPr="00A35B18">
              <w:rPr>
                <w:i/>
                <w:color w:val="000000"/>
                <w:lang w:val="x-none" w:eastAsia="en-US"/>
              </w:rPr>
              <w:t>SRS-ResourceSet</w:t>
            </w:r>
            <w:r w:rsidRPr="00A35B18">
              <w:rPr>
                <w:color w:val="000000"/>
                <w:lang w:val="x-none" w:eastAsia="en-US"/>
              </w:rPr>
              <w:t xml:space="preserve"> set to 'codebook' or 'nonCodebook', a </w:t>
            </w:r>
            <w:r w:rsidRPr="00A35B18">
              <w:rPr>
                <w:lang w:val="x-none" w:eastAsia="en-US"/>
              </w:rPr>
              <w:t>different SRS resource set association is used for the two PUSCH transmissions of PUSCH repetition type A, or PUSCH repetition type B, according to Clause 6.1.2.1.</w:t>
            </w:r>
          </w:p>
          <w:p w14:paraId="4B7C9012"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04AFEDFD"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Uplink timing adjustment in response to a timing advance command according to clause 4.2 of [6, TS 38.213].</w:t>
            </w:r>
          </w:p>
          <w:p w14:paraId="6C49C884"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Frequency hopping.</w:t>
            </w:r>
          </w:p>
          <w:p w14:paraId="659E6656"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reduced capability half-duplex UEs, </w:t>
            </w:r>
          </w:p>
          <w:p w14:paraId="08C8F126" w14:textId="77777777" w:rsidR="00A35B18" w:rsidRPr="00A35B18" w:rsidRDefault="00A35B18" w:rsidP="00A35B18">
            <w:pPr>
              <w:spacing w:before="0"/>
              <w:ind w:left="851" w:hanging="284"/>
              <w:rPr>
                <w:lang w:val="x-none" w:eastAsia="en-US"/>
              </w:rPr>
            </w:pPr>
            <w:r w:rsidRPr="00A35B18">
              <w:rPr>
                <w:lang w:val="x-none" w:eastAsia="en-US"/>
              </w:rPr>
              <w:t>-</w:t>
            </w:r>
            <w:r w:rsidRPr="00A35B18">
              <w:rPr>
                <w:lang w:val="x-none" w:eastAsia="en-US"/>
              </w:rPr>
              <w:tab/>
              <w:t>a dropping or cancellation of a PUSCH or PUCCH transmission according to clause 17.2 of [6, TS 38.213] or</w:t>
            </w:r>
          </w:p>
          <w:p w14:paraId="4448F95D" w14:textId="6EC86C2B" w:rsidR="00A35B18" w:rsidRPr="00A35B18" w:rsidRDefault="00A35B18" w:rsidP="00A35B18">
            <w:pPr>
              <w:spacing w:before="0"/>
              <w:ind w:left="851" w:hanging="284"/>
              <w:rPr>
                <w:lang w:val="x-none" w:eastAsia="zh-CN"/>
              </w:rPr>
            </w:pPr>
            <w:r w:rsidRPr="00A35B18">
              <w:rPr>
                <w:lang w:val="x-none" w:eastAsia="en-US"/>
              </w:rPr>
              <w:t>-</w:t>
            </w:r>
            <w:r w:rsidRPr="00A35B18">
              <w:rPr>
                <w:lang w:val="x-none" w:eastAsia="en-US"/>
              </w:rPr>
              <w:tab/>
              <w:t>an overlapping of the gap between two consecutive PUSCH or two consecutive PUCCH transmissions and any symbol of downlink reception or downlink monitoring</w:t>
            </w:r>
          </w:p>
        </w:tc>
      </w:tr>
    </w:tbl>
    <w:p w14:paraId="7650BFFA" w14:textId="77777777" w:rsidR="00A35B18" w:rsidRPr="005C2E29" w:rsidRDefault="00A35B18" w:rsidP="00A35B18">
      <w:pPr>
        <w:jc w:val="both"/>
        <w:rPr>
          <w:lang w:val="en-US" w:eastAsia="zh-CN"/>
        </w:rPr>
      </w:pPr>
    </w:p>
    <w:sectPr w:rsidR="00A35B18" w:rsidRPr="005C2E29">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AC181" w14:textId="77777777" w:rsidR="00473A4C" w:rsidRDefault="00473A4C">
      <w:pPr>
        <w:spacing w:before="0" w:after="0"/>
      </w:pPr>
      <w:r>
        <w:separator/>
      </w:r>
    </w:p>
  </w:endnote>
  <w:endnote w:type="continuationSeparator" w:id="0">
    <w:p w14:paraId="43CDF63C" w14:textId="77777777" w:rsidR="00473A4C" w:rsidRDefault="00473A4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E687B" w14:textId="77777777" w:rsidR="00473A4C" w:rsidRDefault="00473A4C">
      <w:pPr>
        <w:spacing w:before="0" w:after="0"/>
      </w:pPr>
      <w:r>
        <w:separator/>
      </w:r>
    </w:p>
  </w:footnote>
  <w:footnote w:type="continuationSeparator" w:id="0">
    <w:p w14:paraId="6C5D88B7" w14:textId="77777777" w:rsidR="00473A4C" w:rsidRDefault="00473A4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FA4F91">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C64C8C"/>
    <w:multiLevelType w:val="hybridMultilevel"/>
    <w:tmpl w:val="C7CA1F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9"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20"/>
  </w:num>
  <w:num w:numId="3" w16cid:durableId="187447270">
    <w:abstractNumId w:val="14"/>
  </w:num>
  <w:num w:numId="4" w16cid:durableId="543449407">
    <w:abstractNumId w:val="8"/>
    <w:lvlOverride w:ilvl="0">
      <w:startOverride w:val="1"/>
    </w:lvlOverride>
  </w:num>
  <w:num w:numId="5" w16cid:durableId="1632321262">
    <w:abstractNumId w:val="18"/>
  </w:num>
  <w:num w:numId="6" w16cid:durableId="150147992">
    <w:abstractNumId w:val="10"/>
  </w:num>
  <w:num w:numId="7" w16cid:durableId="178467575">
    <w:abstractNumId w:val="9"/>
  </w:num>
  <w:num w:numId="8" w16cid:durableId="1440418605">
    <w:abstractNumId w:val="21"/>
  </w:num>
  <w:num w:numId="9" w16cid:durableId="605893600">
    <w:abstractNumId w:val="1"/>
  </w:num>
  <w:num w:numId="10" w16cid:durableId="618024546">
    <w:abstractNumId w:val="4"/>
  </w:num>
  <w:num w:numId="11" w16cid:durableId="1977753325">
    <w:abstractNumId w:val="7"/>
  </w:num>
  <w:num w:numId="12" w16cid:durableId="70200635">
    <w:abstractNumId w:val="6"/>
  </w:num>
  <w:num w:numId="13" w16cid:durableId="612438079">
    <w:abstractNumId w:val="10"/>
  </w:num>
  <w:num w:numId="14" w16cid:durableId="1311446794">
    <w:abstractNumId w:val="3"/>
  </w:num>
  <w:num w:numId="15" w16cid:durableId="547572289">
    <w:abstractNumId w:val="13"/>
  </w:num>
  <w:num w:numId="16" w16cid:durableId="1322007858">
    <w:abstractNumId w:val="5"/>
  </w:num>
  <w:num w:numId="17" w16cid:durableId="1914461950">
    <w:abstractNumId w:val="17"/>
  </w:num>
  <w:num w:numId="18" w16cid:durableId="1223252271">
    <w:abstractNumId w:val="11"/>
  </w:num>
  <w:num w:numId="19" w16cid:durableId="858743182">
    <w:abstractNumId w:val="16"/>
  </w:num>
  <w:num w:numId="20" w16cid:durableId="1577671644">
    <w:abstractNumId w:val="15"/>
  </w:num>
  <w:num w:numId="21" w16cid:durableId="1349989850">
    <w:abstractNumId w:val="12"/>
  </w:num>
  <w:num w:numId="22" w16cid:durableId="451704984">
    <w:abstractNumId w:val="19"/>
  </w:num>
  <w:num w:numId="23" w16cid:durableId="91586630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A6"/>
    <w:rsid w:val="0000081F"/>
    <w:rsid w:val="00000993"/>
    <w:rsid w:val="00000A47"/>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64"/>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75A"/>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1B6"/>
    <w:rsid w:val="0001459D"/>
    <w:rsid w:val="00014796"/>
    <w:rsid w:val="00014933"/>
    <w:rsid w:val="00014998"/>
    <w:rsid w:val="000154C2"/>
    <w:rsid w:val="00015753"/>
    <w:rsid w:val="00015902"/>
    <w:rsid w:val="00015A1C"/>
    <w:rsid w:val="00015F05"/>
    <w:rsid w:val="000162C3"/>
    <w:rsid w:val="000164FB"/>
    <w:rsid w:val="00016A61"/>
    <w:rsid w:val="00016A9A"/>
    <w:rsid w:val="00016C16"/>
    <w:rsid w:val="00016E91"/>
    <w:rsid w:val="00017192"/>
    <w:rsid w:val="000172D7"/>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5FC7"/>
    <w:rsid w:val="000261AD"/>
    <w:rsid w:val="000268BE"/>
    <w:rsid w:val="000268D3"/>
    <w:rsid w:val="00026B07"/>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D85"/>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5ED"/>
    <w:rsid w:val="000378BB"/>
    <w:rsid w:val="00037A1F"/>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4E12"/>
    <w:rsid w:val="0004535D"/>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0BD7"/>
    <w:rsid w:val="00051747"/>
    <w:rsid w:val="00051A49"/>
    <w:rsid w:val="00051D76"/>
    <w:rsid w:val="00051FFE"/>
    <w:rsid w:val="000523A2"/>
    <w:rsid w:val="000523BF"/>
    <w:rsid w:val="000524E4"/>
    <w:rsid w:val="000524F8"/>
    <w:rsid w:val="00052608"/>
    <w:rsid w:val="0005269D"/>
    <w:rsid w:val="000526D5"/>
    <w:rsid w:val="000527C0"/>
    <w:rsid w:val="0005293E"/>
    <w:rsid w:val="00053293"/>
    <w:rsid w:val="0005353B"/>
    <w:rsid w:val="00053B1F"/>
    <w:rsid w:val="00053EF4"/>
    <w:rsid w:val="0005408B"/>
    <w:rsid w:val="00054810"/>
    <w:rsid w:val="00054D28"/>
    <w:rsid w:val="000551E5"/>
    <w:rsid w:val="00055305"/>
    <w:rsid w:val="000554C4"/>
    <w:rsid w:val="000555C4"/>
    <w:rsid w:val="00055B16"/>
    <w:rsid w:val="00055D01"/>
    <w:rsid w:val="00055DE0"/>
    <w:rsid w:val="00055E5E"/>
    <w:rsid w:val="00055E7F"/>
    <w:rsid w:val="00055F3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6"/>
    <w:rsid w:val="0006340C"/>
    <w:rsid w:val="000635B0"/>
    <w:rsid w:val="000639E3"/>
    <w:rsid w:val="00063AAA"/>
    <w:rsid w:val="00063B2E"/>
    <w:rsid w:val="00064E27"/>
    <w:rsid w:val="00064F16"/>
    <w:rsid w:val="00065209"/>
    <w:rsid w:val="00065792"/>
    <w:rsid w:val="000657A6"/>
    <w:rsid w:val="00065AF2"/>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1CB"/>
    <w:rsid w:val="0007425F"/>
    <w:rsid w:val="0007436C"/>
    <w:rsid w:val="000743C5"/>
    <w:rsid w:val="00074EAD"/>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D94"/>
    <w:rsid w:val="00080DA7"/>
    <w:rsid w:val="00080FF4"/>
    <w:rsid w:val="00081BC7"/>
    <w:rsid w:val="00081C1F"/>
    <w:rsid w:val="00081C2D"/>
    <w:rsid w:val="0008207F"/>
    <w:rsid w:val="00082126"/>
    <w:rsid w:val="0008232D"/>
    <w:rsid w:val="000824A5"/>
    <w:rsid w:val="00082535"/>
    <w:rsid w:val="000826E7"/>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320"/>
    <w:rsid w:val="00087634"/>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31A3"/>
    <w:rsid w:val="00093257"/>
    <w:rsid w:val="0009325D"/>
    <w:rsid w:val="000934B7"/>
    <w:rsid w:val="00093FC3"/>
    <w:rsid w:val="00094144"/>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BD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2F55"/>
    <w:rsid w:val="000A310A"/>
    <w:rsid w:val="000A33F0"/>
    <w:rsid w:val="000A3916"/>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B1F"/>
    <w:rsid w:val="000A6C74"/>
    <w:rsid w:val="000A6E10"/>
    <w:rsid w:val="000A6EB8"/>
    <w:rsid w:val="000A718C"/>
    <w:rsid w:val="000A758C"/>
    <w:rsid w:val="000A7AEA"/>
    <w:rsid w:val="000A7C54"/>
    <w:rsid w:val="000A7C7A"/>
    <w:rsid w:val="000B006E"/>
    <w:rsid w:val="000B03C6"/>
    <w:rsid w:val="000B04FF"/>
    <w:rsid w:val="000B0563"/>
    <w:rsid w:val="000B05C4"/>
    <w:rsid w:val="000B0947"/>
    <w:rsid w:val="000B0ACF"/>
    <w:rsid w:val="000B0CC8"/>
    <w:rsid w:val="000B0D45"/>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1D"/>
    <w:rsid w:val="000B4B8A"/>
    <w:rsid w:val="000B4BA1"/>
    <w:rsid w:val="000B4BA8"/>
    <w:rsid w:val="000B4E17"/>
    <w:rsid w:val="000B50D1"/>
    <w:rsid w:val="000B51E5"/>
    <w:rsid w:val="000B51F4"/>
    <w:rsid w:val="000B54E2"/>
    <w:rsid w:val="000B5558"/>
    <w:rsid w:val="000B5599"/>
    <w:rsid w:val="000B5654"/>
    <w:rsid w:val="000B5A35"/>
    <w:rsid w:val="000B5BF8"/>
    <w:rsid w:val="000B5C14"/>
    <w:rsid w:val="000B5EBC"/>
    <w:rsid w:val="000B5F05"/>
    <w:rsid w:val="000B602B"/>
    <w:rsid w:val="000B61CD"/>
    <w:rsid w:val="000B626A"/>
    <w:rsid w:val="000B6559"/>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047"/>
    <w:rsid w:val="000C3173"/>
    <w:rsid w:val="000C35C6"/>
    <w:rsid w:val="000C38CB"/>
    <w:rsid w:val="000C396F"/>
    <w:rsid w:val="000C3EAB"/>
    <w:rsid w:val="000C3FB0"/>
    <w:rsid w:val="000C40C7"/>
    <w:rsid w:val="000C4A8A"/>
    <w:rsid w:val="000C4DEA"/>
    <w:rsid w:val="000C4F09"/>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C7ECE"/>
    <w:rsid w:val="000D00EE"/>
    <w:rsid w:val="000D0255"/>
    <w:rsid w:val="000D02A2"/>
    <w:rsid w:val="000D0388"/>
    <w:rsid w:val="000D0590"/>
    <w:rsid w:val="000D05B0"/>
    <w:rsid w:val="000D0938"/>
    <w:rsid w:val="000D0977"/>
    <w:rsid w:val="000D0DAF"/>
    <w:rsid w:val="000D0E0E"/>
    <w:rsid w:val="000D17ED"/>
    <w:rsid w:val="000D1AE9"/>
    <w:rsid w:val="000D1C7E"/>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3F30"/>
    <w:rsid w:val="000D46D5"/>
    <w:rsid w:val="000D476A"/>
    <w:rsid w:val="000D4913"/>
    <w:rsid w:val="000D4945"/>
    <w:rsid w:val="000D4AF3"/>
    <w:rsid w:val="000D4B45"/>
    <w:rsid w:val="000D4D62"/>
    <w:rsid w:val="000D4E30"/>
    <w:rsid w:val="000D4EAF"/>
    <w:rsid w:val="000D4F8B"/>
    <w:rsid w:val="000D548A"/>
    <w:rsid w:val="000D54FB"/>
    <w:rsid w:val="000D5755"/>
    <w:rsid w:val="000D580C"/>
    <w:rsid w:val="000D6029"/>
    <w:rsid w:val="000D60C8"/>
    <w:rsid w:val="000D61C3"/>
    <w:rsid w:val="000D62E3"/>
    <w:rsid w:val="000D63FD"/>
    <w:rsid w:val="000D65B9"/>
    <w:rsid w:val="000D66B4"/>
    <w:rsid w:val="000D6915"/>
    <w:rsid w:val="000D7110"/>
    <w:rsid w:val="000D7308"/>
    <w:rsid w:val="000D7521"/>
    <w:rsid w:val="000D77AC"/>
    <w:rsid w:val="000D785D"/>
    <w:rsid w:val="000D7AD6"/>
    <w:rsid w:val="000D7DFB"/>
    <w:rsid w:val="000E021A"/>
    <w:rsid w:val="000E090F"/>
    <w:rsid w:val="000E0F15"/>
    <w:rsid w:val="000E1047"/>
    <w:rsid w:val="000E11A9"/>
    <w:rsid w:val="000E13BE"/>
    <w:rsid w:val="000E1961"/>
    <w:rsid w:val="000E199F"/>
    <w:rsid w:val="000E1C00"/>
    <w:rsid w:val="000E1CFB"/>
    <w:rsid w:val="000E2208"/>
    <w:rsid w:val="000E2508"/>
    <w:rsid w:val="000E265A"/>
    <w:rsid w:val="000E279A"/>
    <w:rsid w:val="000E2A3A"/>
    <w:rsid w:val="000E2D30"/>
    <w:rsid w:val="000E2E85"/>
    <w:rsid w:val="000E3175"/>
    <w:rsid w:val="000E32B3"/>
    <w:rsid w:val="000E33D0"/>
    <w:rsid w:val="000E3B82"/>
    <w:rsid w:val="000E3E6F"/>
    <w:rsid w:val="000E3E84"/>
    <w:rsid w:val="000E4025"/>
    <w:rsid w:val="000E4121"/>
    <w:rsid w:val="000E4167"/>
    <w:rsid w:val="000E4AC6"/>
    <w:rsid w:val="000E4B6C"/>
    <w:rsid w:val="000E4CC9"/>
    <w:rsid w:val="000E5060"/>
    <w:rsid w:val="000E52F0"/>
    <w:rsid w:val="000E538A"/>
    <w:rsid w:val="000E5433"/>
    <w:rsid w:val="000E57F9"/>
    <w:rsid w:val="000E59C2"/>
    <w:rsid w:val="000E5B7D"/>
    <w:rsid w:val="000E5BB0"/>
    <w:rsid w:val="000E5BB7"/>
    <w:rsid w:val="000E6461"/>
    <w:rsid w:val="000E659D"/>
    <w:rsid w:val="000E7511"/>
    <w:rsid w:val="000E7789"/>
    <w:rsid w:val="000E77BA"/>
    <w:rsid w:val="000E7869"/>
    <w:rsid w:val="000E78B2"/>
    <w:rsid w:val="000E7B09"/>
    <w:rsid w:val="000F0297"/>
    <w:rsid w:val="000F04FD"/>
    <w:rsid w:val="000F07B4"/>
    <w:rsid w:val="000F07FE"/>
    <w:rsid w:val="000F0CC4"/>
    <w:rsid w:val="000F0D30"/>
    <w:rsid w:val="000F1022"/>
    <w:rsid w:val="000F127C"/>
    <w:rsid w:val="000F181E"/>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21E"/>
    <w:rsid w:val="000F66F4"/>
    <w:rsid w:val="000F6D53"/>
    <w:rsid w:val="000F6E80"/>
    <w:rsid w:val="000F6E8E"/>
    <w:rsid w:val="000F70A2"/>
    <w:rsid w:val="000F7468"/>
    <w:rsid w:val="000F77EF"/>
    <w:rsid w:val="000F78F0"/>
    <w:rsid w:val="000F7C42"/>
    <w:rsid w:val="000F7D05"/>
    <w:rsid w:val="000F7F21"/>
    <w:rsid w:val="000F7FAB"/>
    <w:rsid w:val="00100023"/>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25"/>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188"/>
    <w:rsid w:val="001142FE"/>
    <w:rsid w:val="0011455E"/>
    <w:rsid w:val="001149F1"/>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13F"/>
    <w:rsid w:val="001177C7"/>
    <w:rsid w:val="001201AA"/>
    <w:rsid w:val="001202FA"/>
    <w:rsid w:val="0012047A"/>
    <w:rsid w:val="001208B6"/>
    <w:rsid w:val="001208CA"/>
    <w:rsid w:val="00120A72"/>
    <w:rsid w:val="00121414"/>
    <w:rsid w:val="00121B8F"/>
    <w:rsid w:val="00121CF1"/>
    <w:rsid w:val="00121D45"/>
    <w:rsid w:val="00121EAA"/>
    <w:rsid w:val="00121EBC"/>
    <w:rsid w:val="00121FA9"/>
    <w:rsid w:val="00121FF4"/>
    <w:rsid w:val="0012222C"/>
    <w:rsid w:val="001222BD"/>
    <w:rsid w:val="0012246C"/>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1CD"/>
    <w:rsid w:val="001323C2"/>
    <w:rsid w:val="001323FD"/>
    <w:rsid w:val="00132574"/>
    <w:rsid w:val="0013265C"/>
    <w:rsid w:val="00132661"/>
    <w:rsid w:val="001327DE"/>
    <w:rsid w:val="00132A21"/>
    <w:rsid w:val="00132C99"/>
    <w:rsid w:val="0013321E"/>
    <w:rsid w:val="0013363E"/>
    <w:rsid w:val="00133950"/>
    <w:rsid w:val="00133AC4"/>
    <w:rsid w:val="00133AE0"/>
    <w:rsid w:val="00133C16"/>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DC5"/>
    <w:rsid w:val="00135EDF"/>
    <w:rsid w:val="00136157"/>
    <w:rsid w:val="0013629F"/>
    <w:rsid w:val="00136662"/>
    <w:rsid w:val="00136964"/>
    <w:rsid w:val="00136B93"/>
    <w:rsid w:val="00136EFF"/>
    <w:rsid w:val="0013719E"/>
    <w:rsid w:val="00137562"/>
    <w:rsid w:val="00137835"/>
    <w:rsid w:val="00137938"/>
    <w:rsid w:val="00137EFF"/>
    <w:rsid w:val="00137F5C"/>
    <w:rsid w:val="001405A0"/>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3E62"/>
    <w:rsid w:val="001440D2"/>
    <w:rsid w:val="001442B3"/>
    <w:rsid w:val="001444F7"/>
    <w:rsid w:val="001445BB"/>
    <w:rsid w:val="00144B25"/>
    <w:rsid w:val="00144E53"/>
    <w:rsid w:val="00145312"/>
    <w:rsid w:val="00145D93"/>
    <w:rsid w:val="00145E8B"/>
    <w:rsid w:val="0014646E"/>
    <w:rsid w:val="00146615"/>
    <w:rsid w:val="0014679A"/>
    <w:rsid w:val="00146805"/>
    <w:rsid w:val="001469C5"/>
    <w:rsid w:val="00146A38"/>
    <w:rsid w:val="00146B9E"/>
    <w:rsid w:val="00146D2A"/>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4A09"/>
    <w:rsid w:val="00154EF8"/>
    <w:rsid w:val="00154F65"/>
    <w:rsid w:val="001554FC"/>
    <w:rsid w:val="0015562B"/>
    <w:rsid w:val="00155836"/>
    <w:rsid w:val="00155847"/>
    <w:rsid w:val="0015596E"/>
    <w:rsid w:val="00155D59"/>
    <w:rsid w:val="0015631A"/>
    <w:rsid w:val="001563B3"/>
    <w:rsid w:val="001568FA"/>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A95"/>
    <w:rsid w:val="00161B97"/>
    <w:rsid w:val="00161C3A"/>
    <w:rsid w:val="00161E4C"/>
    <w:rsid w:val="00162044"/>
    <w:rsid w:val="00162129"/>
    <w:rsid w:val="00162149"/>
    <w:rsid w:val="0016218D"/>
    <w:rsid w:val="00162285"/>
    <w:rsid w:val="00162723"/>
    <w:rsid w:val="001627CB"/>
    <w:rsid w:val="001628DA"/>
    <w:rsid w:val="00163BA9"/>
    <w:rsid w:val="00164055"/>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BB5"/>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3"/>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56A"/>
    <w:rsid w:val="001845AF"/>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0D6"/>
    <w:rsid w:val="001912BA"/>
    <w:rsid w:val="001912C6"/>
    <w:rsid w:val="00191323"/>
    <w:rsid w:val="001913FD"/>
    <w:rsid w:val="00191405"/>
    <w:rsid w:val="00191677"/>
    <w:rsid w:val="00191A05"/>
    <w:rsid w:val="00191E7B"/>
    <w:rsid w:val="00192051"/>
    <w:rsid w:val="0019233C"/>
    <w:rsid w:val="00192363"/>
    <w:rsid w:val="001926F4"/>
    <w:rsid w:val="00192C21"/>
    <w:rsid w:val="001932EA"/>
    <w:rsid w:val="001936C5"/>
    <w:rsid w:val="0019375A"/>
    <w:rsid w:val="00193A0B"/>
    <w:rsid w:val="00193D64"/>
    <w:rsid w:val="00193D67"/>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6D7"/>
    <w:rsid w:val="001A181C"/>
    <w:rsid w:val="001A193D"/>
    <w:rsid w:val="001A1C92"/>
    <w:rsid w:val="001A2051"/>
    <w:rsid w:val="001A21C7"/>
    <w:rsid w:val="001A24BC"/>
    <w:rsid w:val="001A2706"/>
    <w:rsid w:val="001A27BF"/>
    <w:rsid w:val="001A35B2"/>
    <w:rsid w:val="001A3826"/>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698"/>
    <w:rsid w:val="001A6F3C"/>
    <w:rsid w:val="001A7691"/>
    <w:rsid w:val="001A7958"/>
    <w:rsid w:val="001A7AE1"/>
    <w:rsid w:val="001A7CD9"/>
    <w:rsid w:val="001A7FDF"/>
    <w:rsid w:val="001B01EC"/>
    <w:rsid w:val="001B03E9"/>
    <w:rsid w:val="001B0ABF"/>
    <w:rsid w:val="001B12BF"/>
    <w:rsid w:val="001B12CF"/>
    <w:rsid w:val="001B1885"/>
    <w:rsid w:val="001B190B"/>
    <w:rsid w:val="001B1FAF"/>
    <w:rsid w:val="001B201D"/>
    <w:rsid w:val="001B2655"/>
    <w:rsid w:val="001B2850"/>
    <w:rsid w:val="001B2A50"/>
    <w:rsid w:val="001B2DC9"/>
    <w:rsid w:val="001B31FB"/>
    <w:rsid w:val="001B332D"/>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6B6"/>
    <w:rsid w:val="001C1BDF"/>
    <w:rsid w:val="001C1E16"/>
    <w:rsid w:val="001C2105"/>
    <w:rsid w:val="001C2216"/>
    <w:rsid w:val="001C2487"/>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CB4"/>
    <w:rsid w:val="001C4DDD"/>
    <w:rsid w:val="001C4E4E"/>
    <w:rsid w:val="001C5329"/>
    <w:rsid w:val="001C5339"/>
    <w:rsid w:val="001C560D"/>
    <w:rsid w:val="001C57D3"/>
    <w:rsid w:val="001C5827"/>
    <w:rsid w:val="001C58A7"/>
    <w:rsid w:val="001C5A35"/>
    <w:rsid w:val="001C5D63"/>
    <w:rsid w:val="001C5EAF"/>
    <w:rsid w:val="001C62DA"/>
    <w:rsid w:val="001C659F"/>
    <w:rsid w:val="001C665F"/>
    <w:rsid w:val="001C67C3"/>
    <w:rsid w:val="001C6807"/>
    <w:rsid w:val="001C6844"/>
    <w:rsid w:val="001C68DE"/>
    <w:rsid w:val="001C69D2"/>
    <w:rsid w:val="001C6A2A"/>
    <w:rsid w:val="001C6DDC"/>
    <w:rsid w:val="001C7503"/>
    <w:rsid w:val="001C7655"/>
    <w:rsid w:val="001C76EA"/>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A96"/>
    <w:rsid w:val="001D1CED"/>
    <w:rsid w:val="001D1F54"/>
    <w:rsid w:val="001D247F"/>
    <w:rsid w:val="001D27A0"/>
    <w:rsid w:val="001D27BC"/>
    <w:rsid w:val="001D2D45"/>
    <w:rsid w:val="001D2FE8"/>
    <w:rsid w:val="001D309D"/>
    <w:rsid w:val="001D31D0"/>
    <w:rsid w:val="001D3280"/>
    <w:rsid w:val="001D33F1"/>
    <w:rsid w:val="001D341E"/>
    <w:rsid w:val="001D4711"/>
    <w:rsid w:val="001D482A"/>
    <w:rsid w:val="001D4A0E"/>
    <w:rsid w:val="001D4AF3"/>
    <w:rsid w:val="001D5012"/>
    <w:rsid w:val="001D53AB"/>
    <w:rsid w:val="001D54EA"/>
    <w:rsid w:val="001D55A2"/>
    <w:rsid w:val="001D5898"/>
    <w:rsid w:val="001D5F16"/>
    <w:rsid w:val="001D60B3"/>
    <w:rsid w:val="001D6142"/>
    <w:rsid w:val="001D6200"/>
    <w:rsid w:val="001D62AA"/>
    <w:rsid w:val="001D6527"/>
    <w:rsid w:val="001D66ED"/>
    <w:rsid w:val="001D6836"/>
    <w:rsid w:val="001D6871"/>
    <w:rsid w:val="001D69F2"/>
    <w:rsid w:val="001D6A9D"/>
    <w:rsid w:val="001D72CD"/>
    <w:rsid w:val="001D7CA8"/>
    <w:rsid w:val="001D7DEB"/>
    <w:rsid w:val="001D7E5B"/>
    <w:rsid w:val="001D7F43"/>
    <w:rsid w:val="001D7FC4"/>
    <w:rsid w:val="001E00BA"/>
    <w:rsid w:val="001E01C0"/>
    <w:rsid w:val="001E01EF"/>
    <w:rsid w:val="001E0854"/>
    <w:rsid w:val="001E0AA9"/>
    <w:rsid w:val="001E0B42"/>
    <w:rsid w:val="001E0BB8"/>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674"/>
    <w:rsid w:val="001E3D73"/>
    <w:rsid w:val="001E3DB9"/>
    <w:rsid w:val="001E3DE5"/>
    <w:rsid w:val="001E3FAC"/>
    <w:rsid w:val="001E55F7"/>
    <w:rsid w:val="001E57A3"/>
    <w:rsid w:val="001E5F17"/>
    <w:rsid w:val="001E6164"/>
    <w:rsid w:val="001E62CA"/>
    <w:rsid w:val="001E66B3"/>
    <w:rsid w:val="001E6A74"/>
    <w:rsid w:val="001E6CDC"/>
    <w:rsid w:val="001E7283"/>
    <w:rsid w:val="001E728D"/>
    <w:rsid w:val="001E72F5"/>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5C0"/>
    <w:rsid w:val="001F5762"/>
    <w:rsid w:val="001F5B65"/>
    <w:rsid w:val="001F5BD7"/>
    <w:rsid w:val="001F5FFF"/>
    <w:rsid w:val="001F60E7"/>
    <w:rsid w:val="001F644B"/>
    <w:rsid w:val="001F659B"/>
    <w:rsid w:val="001F663A"/>
    <w:rsid w:val="001F6683"/>
    <w:rsid w:val="001F66AF"/>
    <w:rsid w:val="001F6728"/>
    <w:rsid w:val="001F6770"/>
    <w:rsid w:val="001F6798"/>
    <w:rsid w:val="001F684F"/>
    <w:rsid w:val="001F6D8B"/>
    <w:rsid w:val="001F6E37"/>
    <w:rsid w:val="001F74CB"/>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859"/>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5FFA"/>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929"/>
    <w:rsid w:val="00223B8B"/>
    <w:rsid w:val="0022407F"/>
    <w:rsid w:val="002242A3"/>
    <w:rsid w:val="002247B4"/>
    <w:rsid w:val="00224E2B"/>
    <w:rsid w:val="00225ABC"/>
    <w:rsid w:val="00225BAC"/>
    <w:rsid w:val="00226411"/>
    <w:rsid w:val="00226706"/>
    <w:rsid w:val="002268F2"/>
    <w:rsid w:val="00226989"/>
    <w:rsid w:val="00226CD3"/>
    <w:rsid w:val="0022705A"/>
    <w:rsid w:val="0022715F"/>
    <w:rsid w:val="002271B9"/>
    <w:rsid w:val="002273C5"/>
    <w:rsid w:val="00227597"/>
    <w:rsid w:val="00227ACC"/>
    <w:rsid w:val="00227B77"/>
    <w:rsid w:val="00227B9D"/>
    <w:rsid w:val="00227BD9"/>
    <w:rsid w:val="00227E8F"/>
    <w:rsid w:val="00230148"/>
    <w:rsid w:val="0023038A"/>
    <w:rsid w:val="00230416"/>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7D5"/>
    <w:rsid w:val="00234B71"/>
    <w:rsid w:val="00234EB3"/>
    <w:rsid w:val="0023505E"/>
    <w:rsid w:val="00235668"/>
    <w:rsid w:val="00235A7F"/>
    <w:rsid w:val="00235CA6"/>
    <w:rsid w:val="00235D27"/>
    <w:rsid w:val="00236047"/>
    <w:rsid w:val="002362C0"/>
    <w:rsid w:val="002363B3"/>
    <w:rsid w:val="00236870"/>
    <w:rsid w:val="002368CA"/>
    <w:rsid w:val="00236E1C"/>
    <w:rsid w:val="00236EFA"/>
    <w:rsid w:val="00236F25"/>
    <w:rsid w:val="0023716A"/>
    <w:rsid w:val="00237291"/>
    <w:rsid w:val="00237491"/>
    <w:rsid w:val="00237A8D"/>
    <w:rsid w:val="00237ADB"/>
    <w:rsid w:val="00237B4E"/>
    <w:rsid w:val="002400CB"/>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160"/>
    <w:rsid w:val="0024349B"/>
    <w:rsid w:val="00243513"/>
    <w:rsid w:val="002437E6"/>
    <w:rsid w:val="00243B78"/>
    <w:rsid w:val="00243FAA"/>
    <w:rsid w:val="0024446C"/>
    <w:rsid w:val="00244956"/>
    <w:rsid w:val="0024519E"/>
    <w:rsid w:val="00245246"/>
    <w:rsid w:val="0024535B"/>
    <w:rsid w:val="002453F0"/>
    <w:rsid w:val="002453F3"/>
    <w:rsid w:val="00245603"/>
    <w:rsid w:val="002457C4"/>
    <w:rsid w:val="00245DE6"/>
    <w:rsid w:val="00246245"/>
    <w:rsid w:val="0024643C"/>
    <w:rsid w:val="002464A7"/>
    <w:rsid w:val="002467CB"/>
    <w:rsid w:val="002467E7"/>
    <w:rsid w:val="002468BE"/>
    <w:rsid w:val="00246B48"/>
    <w:rsid w:val="002475A6"/>
    <w:rsid w:val="002475FE"/>
    <w:rsid w:val="002478B3"/>
    <w:rsid w:val="002478CF"/>
    <w:rsid w:val="00247AD6"/>
    <w:rsid w:val="00247D81"/>
    <w:rsid w:val="00247F46"/>
    <w:rsid w:val="00247FA8"/>
    <w:rsid w:val="00250575"/>
    <w:rsid w:val="00250C0A"/>
    <w:rsid w:val="00250D91"/>
    <w:rsid w:val="002510E9"/>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54D"/>
    <w:rsid w:val="00255CDA"/>
    <w:rsid w:val="00255F39"/>
    <w:rsid w:val="002567B4"/>
    <w:rsid w:val="00257334"/>
    <w:rsid w:val="002575FB"/>
    <w:rsid w:val="002576A6"/>
    <w:rsid w:val="002579B1"/>
    <w:rsid w:val="00257A33"/>
    <w:rsid w:val="00257B6E"/>
    <w:rsid w:val="00257B75"/>
    <w:rsid w:val="00257B8E"/>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23A"/>
    <w:rsid w:val="00265403"/>
    <w:rsid w:val="00265C7C"/>
    <w:rsid w:val="00265DB0"/>
    <w:rsid w:val="00266244"/>
    <w:rsid w:val="002662B7"/>
    <w:rsid w:val="00266562"/>
    <w:rsid w:val="00266CC1"/>
    <w:rsid w:val="00266CD3"/>
    <w:rsid w:val="00266E8C"/>
    <w:rsid w:val="00267D93"/>
    <w:rsid w:val="00267EDB"/>
    <w:rsid w:val="0027073A"/>
    <w:rsid w:val="0027074A"/>
    <w:rsid w:val="00270D8E"/>
    <w:rsid w:val="00270E9A"/>
    <w:rsid w:val="0027138C"/>
    <w:rsid w:val="00271732"/>
    <w:rsid w:val="00271BC5"/>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3FBF"/>
    <w:rsid w:val="00284079"/>
    <w:rsid w:val="00284289"/>
    <w:rsid w:val="00284410"/>
    <w:rsid w:val="002847AA"/>
    <w:rsid w:val="00284AAB"/>
    <w:rsid w:val="00284D5F"/>
    <w:rsid w:val="00284E0C"/>
    <w:rsid w:val="00284E93"/>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360"/>
    <w:rsid w:val="0029146D"/>
    <w:rsid w:val="0029166C"/>
    <w:rsid w:val="0029179F"/>
    <w:rsid w:val="00291980"/>
    <w:rsid w:val="00291BC5"/>
    <w:rsid w:val="00292113"/>
    <w:rsid w:val="002930BA"/>
    <w:rsid w:val="002934D0"/>
    <w:rsid w:val="002939FB"/>
    <w:rsid w:val="00293CDE"/>
    <w:rsid w:val="00293FBF"/>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21C"/>
    <w:rsid w:val="0029786F"/>
    <w:rsid w:val="00297B7A"/>
    <w:rsid w:val="002A02C9"/>
    <w:rsid w:val="002A0ACE"/>
    <w:rsid w:val="002A0D5D"/>
    <w:rsid w:val="002A0E77"/>
    <w:rsid w:val="002A1001"/>
    <w:rsid w:val="002A10CA"/>
    <w:rsid w:val="002A13B6"/>
    <w:rsid w:val="002A14BB"/>
    <w:rsid w:val="002A153F"/>
    <w:rsid w:val="002A1EA5"/>
    <w:rsid w:val="002A20AF"/>
    <w:rsid w:val="002A2177"/>
    <w:rsid w:val="002A262B"/>
    <w:rsid w:val="002A28DE"/>
    <w:rsid w:val="002A2A47"/>
    <w:rsid w:val="002A2F48"/>
    <w:rsid w:val="002A30C5"/>
    <w:rsid w:val="002A3436"/>
    <w:rsid w:val="002A4181"/>
    <w:rsid w:val="002A461E"/>
    <w:rsid w:val="002A46B0"/>
    <w:rsid w:val="002A4807"/>
    <w:rsid w:val="002A491E"/>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41"/>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ADA"/>
    <w:rsid w:val="002B2B0F"/>
    <w:rsid w:val="002B2C97"/>
    <w:rsid w:val="002B30BC"/>
    <w:rsid w:val="002B3506"/>
    <w:rsid w:val="002B376F"/>
    <w:rsid w:val="002B38C8"/>
    <w:rsid w:val="002B3F34"/>
    <w:rsid w:val="002B402D"/>
    <w:rsid w:val="002B410F"/>
    <w:rsid w:val="002B43BB"/>
    <w:rsid w:val="002B448F"/>
    <w:rsid w:val="002B4748"/>
    <w:rsid w:val="002B480F"/>
    <w:rsid w:val="002B4B2E"/>
    <w:rsid w:val="002B4F2C"/>
    <w:rsid w:val="002B511D"/>
    <w:rsid w:val="002B53A1"/>
    <w:rsid w:val="002B54A3"/>
    <w:rsid w:val="002B5515"/>
    <w:rsid w:val="002B5A2C"/>
    <w:rsid w:val="002B5A4F"/>
    <w:rsid w:val="002B5CAD"/>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5385"/>
    <w:rsid w:val="002C5622"/>
    <w:rsid w:val="002C5BB9"/>
    <w:rsid w:val="002C6069"/>
    <w:rsid w:val="002C62A2"/>
    <w:rsid w:val="002C6380"/>
    <w:rsid w:val="002C6558"/>
    <w:rsid w:val="002C69BA"/>
    <w:rsid w:val="002C6AB3"/>
    <w:rsid w:val="002C6CBE"/>
    <w:rsid w:val="002C7062"/>
    <w:rsid w:val="002C72A3"/>
    <w:rsid w:val="002C7412"/>
    <w:rsid w:val="002C776A"/>
    <w:rsid w:val="002C78DF"/>
    <w:rsid w:val="002C7973"/>
    <w:rsid w:val="002D01D3"/>
    <w:rsid w:val="002D03C0"/>
    <w:rsid w:val="002D0517"/>
    <w:rsid w:val="002D0835"/>
    <w:rsid w:val="002D0A75"/>
    <w:rsid w:val="002D0B89"/>
    <w:rsid w:val="002D100B"/>
    <w:rsid w:val="002D14A5"/>
    <w:rsid w:val="002D1505"/>
    <w:rsid w:val="002D1700"/>
    <w:rsid w:val="002D1866"/>
    <w:rsid w:val="002D1A42"/>
    <w:rsid w:val="002D1AD2"/>
    <w:rsid w:val="002D2BE5"/>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6FA5"/>
    <w:rsid w:val="002D70BB"/>
    <w:rsid w:val="002D739F"/>
    <w:rsid w:val="002D75CB"/>
    <w:rsid w:val="002D75F2"/>
    <w:rsid w:val="002D7719"/>
    <w:rsid w:val="002D798C"/>
    <w:rsid w:val="002D7D60"/>
    <w:rsid w:val="002D7FFD"/>
    <w:rsid w:val="002E0101"/>
    <w:rsid w:val="002E0592"/>
    <w:rsid w:val="002E06A8"/>
    <w:rsid w:val="002E06C2"/>
    <w:rsid w:val="002E0702"/>
    <w:rsid w:val="002E0C66"/>
    <w:rsid w:val="002E0E46"/>
    <w:rsid w:val="002E0E55"/>
    <w:rsid w:val="002E1589"/>
    <w:rsid w:val="002E1620"/>
    <w:rsid w:val="002E22A4"/>
    <w:rsid w:val="002E2A57"/>
    <w:rsid w:val="002E2A95"/>
    <w:rsid w:val="002E37EB"/>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60C"/>
    <w:rsid w:val="002F0925"/>
    <w:rsid w:val="002F0996"/>
    <w:rsid w:val="002F09CB"/>
    <w:rsid w:val="002F09D1"/>
    <w:rsid w:val="002F0A82"/>
    <w:rsid w:val="002F0C4A"/>
    <w:rsid w:val="002F0C74"/>
    <w:rsid w:val="002F0E30"/>
    <w:rsid w:val="002F140F"/>
    <w:rsid w:val="002F1480"/>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DC7"/>
    <w:rsid w:val="002F3EF1"/>
    <w:rsid w:val="002F4414"/>
    <w:rsid w:val="002F45AE"/>
    <w:rsid w:val="002F4624"/>
    <w:rsid w:val="002F46FC"/>
    <w:rsid w:val="002F49CB"/>
    <w:rsid w:val="002F54EF"/>
    <w:rsid w:val="002F581A"/>
    <w:rsid w:val="002F5824"/>
    <w:rsid w:val="002F585C"/>
    <w:rsid w:val="002F5A44"/>
    <w:rsid w:val="002F61AB"/>
    <w:rsid w:val="002F61D5"/>
    <w:rsid w:val="002F63D7"/>
    <w:rsid w:val="002F65DA"/>
    <w:rsid w:val="002F68BE"/>
    <w:rsid w:val="002F6C90"/>
    <w:rsid w:val="002F714D"/>
    <w:rsid w:val="002F760C"/>
    <w:rsid w:val="002F77F9"/>
    <w:rsid w:val="002F7A16"/>
    <w:rsid w:val="00300428"/>
    <w:rsid w:val="00300534"/>
    <w:rsid w:val="003005DF"/>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C63"/>
    <w:rsid w:val="00306FC7"/>
    <w:rsid w:val="00307528"/>
    <w:rsid w:val="003075AB"/>
    <w:rsid w:val="003078AD"/>
    <w:rsid w:val="0030797D"/>
    <w:rsid w:val="00307A85"/>
    <w:rsid w:val="00307D7D"/>
    <w:rsid w:val="00307E97"/>
    <w:rsid w:val="00307F1B"/>
    <w:rsid w:val="0031018A"/>
    <w:rsid w:val="00310357"/>
    <w:rsid w:val="00310610"/>
    <w:rsid w:val="00310C01"/>
    <w:rsid w:val="00310C53"/>
    <w:rsid w:val="003115D5"/>
    <w:rsid w:val="003116E3"/>
    <w:rsid w:val="003118E4"/>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F0A"/>
    <w:rsid w:val="00315048"/>
    <w:rsid w:val="00315151"/>
    <w:rsid w:val="00315399"/>
    <w:rsid w:val="00315501"/>
    <w:rsid w:val="0031565D"/>
    <w:rsid w:val="00315810"/>
    <w:rsid w:val="00315C01"/>
    <w:rsid w:val="00315CB1"/>
    <w:rsid w:val="003161EF"/>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26"/>
    <w:rsid w:val="003234A3"/>
    <w:rsid w:val="003237B8"/>
    <w:rsid w:val="00323907"/>
    <w:rsid w:val="003239E1"/>
    <w:rsid w:val="00323C96"/>
    <w:rsid w:val="00323DF3"/>
    <w:rsid w:val="0032443D"/>
    <w:rsid w:val="003246CB"/>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AD7"/>
    <w:rsid w:val="00333111"/>
    <w:rsid w:val="0033315D"/>
    <w:rsid w:val="00333726"/>
    <w:rsid w:val="003339D7"/>
    <w:rsid w:val="00333B35"/>
    <w:rsid w:val="00333B78"/>
    <w:rsid w:val="00333CD6"/>
    <w:rsid w:val="0033431A"/>
    <w:rsid w:val="00334A68"/>
    <w:rsid w:val="00334BAF"/>
    <w:rsid w:val="00334E49"/>
    <w:rsid w:val="00334EB9"/>
    <w:rsid w:val="00335121"/>
    <w:rsid w:val="00335223"/>
    <w:rsid w:val="0033534B"/>
    <w:rsid w:val="00335679"/>
    <w:rsid w:val="00335827"/>
    <w:rsid w:val="003359EF"/>
    <w:rsid w:val="00335AA1"/>
    <w:rsid w:val="00335C80"/>
    <w:rsid w:val="00335E08"/>
    <w:rsid w:val="0033613B"/>
    <w:rsid w:val="0033616B"/>
    <w:rsid w:val="00336406"/>
    <w:rsid w:val="00336601"/>
    <w:rsid w:val="00336A70"/>
    <w:rsid w:val="00336D33"/>
    <w:rsid w:val="00336E10"/>
    <w:rsid w:val="00336E42"/>
    <w:rsid w:val="00336E62"/>
    <w:rsid w:val="00336FDA"/>
    <w:rsid w:val="00337CDA"/>
    <w:rsid w:val="00337F87"/>
    <w:rsid w:val="00337FC6"/>
    <w:rsid w:val="003400D2"/>
    <w:rsid w:val="00340235"/>
    <w:rsid w:val="003404B7"/>
    <w:rsid w:val="00340554"/>
    <w:rsid w:val="00340C12"/>
    <w:rsid w:val="00340EB1"/>
    <w:rsid w:val="00340FCB"/>
    <w:rsid w:val="00341395"/>
    <w:rsid w:val="00341606"/>
    <w:rsid w:val="0034205E"/>
    <w:rsid w:val="003420CF"/>
    <w:rsid w:val="00342223"/>
    <w:rsid w:val="00342554"/>
    <w:rsid w:val="003425C3"/>
    <w:rsid w:val="003427B9"/>
    <w:rsid w:val="00342900"/>
    <w:rsid w:val="00342ABA"/>
    <w:rsid w:val="00342AD4"/>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3B"/>
    <w:rsid w:val="00345F61"/>
    <w:rsid w:val="00345FEA"/>
    <w:rsid w:val="0034631F"/>
    <w:rsid w:val="003466AC"/>
    <w:rsid w:val="00346B67"/>
    <w:rsid w:val="00347618"/>
    <w:rsid w:val="00347716"/>
    <w:rsid w:val="00347B61"/>
    <w:rsid w:val="00347C0A"/>
    <w:rsid w:val="00347EE4"/>
    <w:rsid w:val="0035057F"/>
    <w:rsid w:val="003509C5"/>
    <w:rsid w:val="00350F44"/>
    <w:rsid w:val="0035166F"/>
    <w:rsid w:val="0035196D"/>
    <w:rsid w:val="00351B56"/>
    <w:rsid w:val="00351FBA"/>
    <w:rsid w:val="00352411"/>
    <w:rsid w:val="00352437"/>
    <w:rsid w:val="003528CA"/>
    <w:rsid w:val="00352B87"/>
    <w:rsid w:val="003530C8"/>
    <w:rsid w:val="00353187"/>
    <w:rsid w:val="003531B5"/>
    <w:rsid w:val="003533FD"/>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CB0"/>
    <w:rsid w:val="00361D51"/>
    <w:rsid w:val="00362051"/>
    <w:rsid w:val="003620EA"/>
    <w:rsid w:val="003623A8"/>
    <w:rsid w:val="00362843"/>
    <w:rsid w:val="00362A5F"/>
    <w:rsid w:val="00362BEE"/>
    <w:rsid w:val="00363108"/>
    <w:rsid w:val="0036353C"/>
    <w:rsid w:val="003635F8"/>
    <w:rsid w:val="00363940"/>
    <w:rsid w:val="00363A1E"/>
    <w:rsid w:val="00363BB4"/>
    <w:rsid w:val="00363EDA"/>
    <w:rsid w:val="00363F2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448"/>
    <w:rsid w:val="00367967"/>
    <w:rsid w:val="00367D26"/>
    <w:rsid w:val="00367F41"/>
    <w:rsid w:val="00367F51"/>
    <w:rsid w:val="0037021B"/>
    <w:rsid w:val="003706EC"/>
    <w:rsid w:val="00370CB6"/>
    <w:rsid w:val="00370DAF"/>
    <w:rsid w:val="00371216"/>
    <w:rsid w:val="00371BD4"/>
    <w:rsid w:val="003721D7"/>
    <w:rsid w:val="00372273"/>
    <w:rsid w:val="003723D6"/>
    <w:rsid w:val="0037263D"/>
    <w:rsid w:val="00372794"/>
    <w:rsid w:val="00372B05"/>
    <w:rsid w:val="00372EC0"/>
    <w:rsid w:val="003731A0"/>
    <w:rsid w:val="003734E0"/>
    <w:rsid w:val="00373500"/>
    <w:rsid w:val="003735FE"/>
    <w:rsid w:val="003737EB"/>
    <w:rsid w:val="003738F4"/>
    <w:rsid w:val="00373D93"/>
    <w:rsid w:val="00373D95"/>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264"/>
    <w:rsid w:val="0038089D"/>
    <w:rsid w:val="003808AE"/>
    <w:rsid w:val="00380A36"/>
    <w:rsid w:val="00380BC4"/>
    <w:rsid w:val="00380E81"/>
    <w:rsid w:val="0038126C"/>
    <w:rsid w:val="003812DC"/>
    <w:rsid w:val="003812E9"/>
    <w:rsid w:val="003812F9"/>
    <w:rsid w:val="003813F7"/>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035"/>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87"/>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825"/>
    <w:rsid w:val="00392D0A"/>
    <w:rsid w:val="00393248"/>
    <w:rsid w:val="0039336B"/>
    <w:rsid w:val="003937C7"/>
    <w:rsid w:val="003938D4"/>
    <w:rsid w:val="00393BF1"/>
    <w:rsid w:val="00393C80"/>
    <w:rsid w:val="00393D0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BA9"/>
    <w:rsid w:val="00396C83"/>
    <w:rsid w:val="00397044"/>
    <w:rsid w:val="0039704D"/>
    <w:rsid w:val="003973AB"/>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526"/>
    <w:rsid w:val="003A566A"/>
    <w:rsid w:val="003A5B62"/>
    <w:rsid w:val="003A5B89"/>
    <w:rsid w:val="003A5C94"/>
    <w:rsid w:val="003A5D87"/>
    <w:rsid w:val="003A5E18"/>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BF5"/>
    <w:rsid w:val="003A7CC8"/>
    <w:rsid w:val="003A7E78"/>
    <w:rsid w:val="003A7E82"/>
    <w:rsid w:val="003B02F9"/>
    <w:rsid w:val="003B07BF"/>
    <w:rsid w:val="003B08D4"/>
    <w:rsid w:val="003B0A48"/>
    <w:rsid w:val="003B0BAB"/>
    <w:rsid w:val="003B0BCF"/>
    <w:rsid w:val="003B0BDD"/>
    <w:rsid w:val="003B0D98"/>
    <w:rsid w:val="003B1155"/>
    <w:rsid w:val="003B1254"/>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7BE"/>
    <w:rsid w:val="003C09A1"/>
    <w:rsid w:val="003C0B15"/>
    <w:rsid w:val="003C0CAF"/>
    <w:rsid w:val="003C12C5"/>
    <w:rsid w:val="003C13EF"/>
    <w:rsid w:val="003C2199"/>
    <w:rsid w:val="003C22D1"/>
    <w:rsid w:val="003C2578"/>
    <w:rsid w:val="003C26C9"/>
    <w:rsid w:val="003C2B32"/>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05D"/>
    <w:rsid w:val="003C6268"/>
    <w:rsid w:val="003C68F5"/>
    <w:rsid w:val="003C69EB"/>
    <w:rsid w:val="003C6A31"/>
    <w:rsid w:val="003C6CFD"/>
    <w:rsid w:val="003C7307"/>
    <w:rsid w:val="003C73EE"/>
    <w:rsid w:val="003C7AA5"/>
    <w:rsid w:val="003C7AAC"/>
    <w:rsid w:val="003D0054"/>
    <w:rsid w:val="003D05D2"/>
    <w:rsid w:val="003D0E4E"/>
    <w:rsid w:val="003D0FFB"/>
    <w:rsid w:val="003D1038"/>
    <w:rsid w:val="003D1152"/>
    <w:rsid w:val="003D189F"/>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324"/>
    <w:rsid w:val="003D64E1"/>
    <w:rsid w:val="003D6639"/>
    <w:rsid w:val="003D663B"/>
    <w:rsid w:val="003D672A"/>
    <w:rsid w:val="003D69BE"/>
    <w:rsid w:val="003D6ABC"/>
    <w:rsid w:val="003D712B"/>
    <w:rsid w:val="003D728A"/>
    <w:rsid w:val="003D7387"/>
    <w:rsid w:val="003D7ED8"/>
    <w:rsid w:val="003E00BB"/>
    <w:rsid w:val="003E02EA"/>
    <w:rsid w:val="003E096F"/>
    <w:rsid w:val="003E1493"/>
    <w:rsid w:val="003E1529"/>
    <w:rsid w:val="003E1FD1"/>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2B"/>
    <w:rsid w:val="003F7856"/>
    <w:rsid w:val="003F7BE6"/>
    <w:rsid w:val="004000E6"/>
    <w:rsid w:val="00400A91"/>
    <w:rsid w:val="00400B3B"/>
    <w:rsid w:val="00400FC6"/>
    <w:rsid w:val="00400FD6"/>
    <w:rsid w:val="00400FFC"/>
    <w:rsid w:val="0040159E"/>
    <w:rsid w:val="00401687"/>
    <w:rsid w:val="00401BB8"/>
    <w:rsid w:val="00401C75"/>
    <w:rsid w:val="00401D33"/>
    <w:rsid w:val="00401EF0"/>
    <w:rsid w:val="00402112"/>
    <w:rsid w:val="00402158"/>
    <w:rsid w:val="00402437"/>
    <w:rsid w:val="0040246A"/>
    <w:rsid w:val="00402E43"/>
    <w:rsid w:val="00402E71"/>
    <w:rsid w:val="00402E98"/>
    <w:rsid w:val="0040310A"/>
    <w:rsid w:val="004031A6"/>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1DBE"/>
    <w:rsid w:val="00422005"/>
    <w:rsid w:val="00422077"/>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4C08"/>
    <w:rsid w:val="00425028"/>
    <w:rsid w:val="004257A5"/>
    <w:rsid w:val="00425AB0"/>
    <w:rsid w:val="00425B8F"/>
    <w:rsid w:val="00426093"/>
    <w:rsid w:val="00426109"/>
    <w:rsid w:val="00426531"/>
    <w:rsid w:val="00426CED"/>
    <w:rsid w:val="00426E5F"/>
    <w:rsid w:val="00426EA4"/>
    <w:rsid w:val="00426FCF"/>
    <w:rsid w:val="0042719A"/>
    <w:rsid w:val="004276D0"/>
    <w:rsid w:val="0042777D"/>
    <w:rsid w:val="004277EC"/>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4BA6"/>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66D"/>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BB0"/>
    <w:rsid w:val="00440D4F"/>
    <w:rsid w:val="00440F2C"/>
    <w:rsid w:val="004410E2"/>
    <w:rsid w:val="00441565"/>
    <w:rsid w:val="004419D7"/>
    <w:rsid w:val="00441B64"/>
    <w:rsid w:val="00441BE6"/>
    <w:rsid w:val="00441C75"/>
    <w:rsid w:val="004421DF"/>
    <w:rsid w:val="0044247E"/>
    <w:rsid w:val="004424C9"/>
    <w:rsid w:val="00442741"/>
    <w:rsid w:val="00442B73"/>
    <w:rsid w:val="00442BE1"/>
    <w:rsid w:val="00442C26"/>
    <w:rsid w:val="00443270"/>
    <w:rsid w:val="004432C3"/>
    <w:rsid w:val="004433A9"/>
    <w:rsid w:val="004433BA"/>
    <w:rsid w:val="00443852"/>
    <w:rsid w:val="00443BB1"/>
    <w:rsid w:val="00443E7B"/>
    <w:rsid w:val="00444445"/>
    <w:rsid w:val="004444FF"/>
    <w:rsid w:val="0044494F"/>
    <w:rsid w:val="00445015"/>
    <w:rsid w:val="004452DC"/>
    <w:rsid w:val="004452F6"/>
    <w:rsid w:val="00445537"/>
    <w:rsid w:val="00445C5A"/>
    <w:rsid w:val="0044611E"/>
    <w:rsid w:val="004468A4"/>
    <w:rsid w:val="00446A64"/>
    <w:rsid w:val="00446EBE"/>
    <w:rsid w:val="00446F3F"/>
    <w:rsid w:val="004477CD"/>
    <w:rsid w:val="00450103"/>
    <w:rsid w:val="004501F6"/>
    <w:rsid w:val="004502D7"/>
    <w:rsid w:val="00450488"/>
    <w:rsid w:val="00450495"/>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350"/>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9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6FB3"/>
    <w:rsid w:val="0046700B"/>
    <w:rsid w:val="00467879"/>
    <w:rsid w:val="004678B3"/>
    <w:rsid w:val="00467D99"/>
    <w:rsid w:val="00470041"/>
    <w:rsid w:val="0047048A"/>
    <w:rsid w:val="00470D03"/>
    <w:rsid w:val="0047107E"/>
    <w:rsid w:val="0047108A"/>
    <w:rsid w:val="00471446"/>
    <w:rsid w:val="00471A0B"/>
    <w:rsid w:val="00471F7A"/>
    <w:rsid w:val="00471FD5"/>
    <w:rsid w:val="004720F7"/>
    <w:rsid w:val="004721C3"/>
    <w:rsid w:val="004724BE"/>
    <w:rsid w:val="0047280A"/>
    <w:rsid w:val="00472E37"/>
    <w:rsid w:val="00473053"/>
    <w:rsid w:val="00473730"/>
    <w:rsid w:val="0047374E"/>
    <w:rsid w:val="00473902"/>
    <w:rsid w:val="00473A01"/>
    <w:rsid w:val="00473A4C"/>
    <w:rsid w:val="00473C2E"/>
    <w:rsid w:val="00473E05"/>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B38"/>
    <w:rsid w:val="00476FF6"/>
    <w:rsid w:val="00477118"/>
    <w:rsid w:val="004772F0"/>
    <w:rsid w:val="00477AC9"/>
    <w:rsid w:val="00477E83"/>
    <w:rsid w:val="00477FE3"/>
    <w:rsid w:val="004800BF"/>
    <w:rsid w:val="0048027E"/>
    <w:rsid w:val="00480446"/>
    <w:rsid w:val="00480584"/>
    <w:rsid w:val="00480843"/>
    <w:rsid w:val="0048096B"/>
    <w:rsid w:val="00480A35"/>
    <w:rsid w:val="00480CCD"/>
    <w:rsid w:val="004819F0"/>
    <w:rsid w:val="00481D52"/>
    <w:rsid w:val="00481F81"/>
    <w:rsid w:val="004825B2"/>
    <w:rsid w:val="00482832"/>
    <w:rsid w:val="004828E5"/>
    <w:rsid w:val="00482B81"/>
    <w:rsid w:val="00482CD6"/>
    <w:rsid w:val="00482E2D"/>
    <w:rsid w:val="00482F1E"/>
    <w:rsid w:val="00483113"/>
    <w:rsid w:val="004834CD"/>
    <w:rsid w:val="00483577"/>
    <w:rsid w:val="004835E4"/>
    <w:rsid w:val="00483850"/>
    <w:rsid w:val="00483860"/>
    <w:rsid w:val="00483A6D"/>
    <w:rsid w:val="00483AB4"/>
    <w:rsid w:val="00484225"/>
    <w:rsid w:val="00484A89"/>
    <w:rsid w:val="00484FD7"/>
    <w:rsid w:val="00485280"/>
    <w:rsid w:val="004853E5"/>
    <w:rsid w:val="00485CD4"/>
    <w:rsid w:val="00485D56"/>
    <w:rsid w:val="00486046"/>
    <w:rsid w:val="004862D8"/>
    <w:rsid w:val="00486441"/>
    <w:rsid w:val="004868E8"/>
    <w:rsid w:val="00486A89"/>
    <w:rsid w:val="00486D27"/>
    <w:rsid w:val="00487386"/>
    <w:rsid w:val="004875C4"/>
    <w:rsid w:val="00487BA4"/>
    <w:rsid w:val="00490111"/>
    <w:rsid w:val="00490447"/>
    <w:rsid w:val="0049099D"/>
    <w:rsid w:val="00490B93"/>
    <w:rsid w:val="00490CEB"/>
    <w:rsid w:val="00490D4E"/>
    <w:rsid w:val="00490FC6"/>
    <w:rsid w:val="00491157"/>
    <w:rsid w:val="004912D1"/>
    <w:rsid w:val="004913A8"/>
    <w:rsid w:val="00491985"/>
    <w:rsid w:val="00491DB8"/>
    <w:rsid w:val="004921C7"/>
    <w:rsid w:val="004925EE"/>
    <w:rsid w:val="0049262A"/>
    <w:rsid w:val="00492C71"/>
    <w:rsid w:val="00492E78"/>
    <w:rsid w:val="004932C7"/>
    <w:rsid w:val="004933D5"/>
    <w:rsid w:val="004935A9"/>
    <w:rsid w:val="00493B57"/>
    <w:rsid w:val="00493EB7"/>
    <w:rsid w:val="0049405E"/>
    <w:rsid w:val="00494655"/>
    <w:rsid w:val="00494AC5"/>
    <w:rsid w:val="00495118"/>
    <w:rsid w:val="00495191"/>
    <w:rsid w:val="004953A3"/>
    <w:rsid w:val="004953FE"/>
    <w:rsid w:val="00495917"/>
    <w:rsid w:val="004959A0"/>
    <w:rsid w:val="00495F8B"/>
    <w:rsid w:val="00496455"/>
    <w:rsid w:val="004964DB"/>
    <w:rsid w:val="004965DB"/>
    <w:rsid w:val="0049695D"/>
    <w:rsid w:val="00496C5A"/>
    <w:rsid w:val="00496CF9"/>
    <w:rsid w:val="00496DCE"/>
    <w:rsid w:val="00497076"/>
    <w:rsid w:val="0049739F"/>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928"/>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B5F"/>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CF2"/>
    <w:rsid w:val="004C4D13"/>
    <w:rsid w:val="004C4D5E"/>
    <w:rsid w:val="004C4EE6"/>
    <w:rsid w:val="004C50A6"/>
    <w:rsid w:val="004C552B"/>
    <w:rsid w:val="004C55F7"/>
    <w:rsid w:val="004C567D"/>
    <w:rsid w:val="004C56F7"/>
    <w:rsid w:val="004C5733"/>
    <w:rsid w:val="004C5BE8"/>
    <w:rsid w:val="004C5C5B"/>
    <w:rsid w:val="004C5E0B"/>
    <w:rsid w:val="004C5E16"/>
    <w:rsid w:val="004C6021"/>
    <w:rsid w:val="004C6044"/>
    <w:rsid w:val="004C61B7"/>
    <w:rsid w:val="004C62D6"/>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700"/>
    <w:rsid w:val="004D198E"/>
    <w:rsid w:val="004D19BA"/>
    <w:rsid w:val="004D1A4E"/>
    <w:rsid w:val="004D1C02"/>
    <w:rsid w:val="004D1E5A"/>
    <w:rsid w:val="004D215F"/>
    <w:rsid w:val="004D22C9"/>
    <w:rsid w:val="004D22F1"/>
    <w:rsid w:val="004D2362"/>
    <w:rsid w:val="004D253C"/>
    <w:rsid w:val="004D27A6"/>
    <w:rsid w:val="004D292E"/>
    <w:rsid w:val="004D29FA"/>
    <w:rsid w:val="004D2CD8"/>
    <w:rsid w:val="004D2DF6"/>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6DDE"/>
    <w:rsid w:val="004D71C3"/>
    <w:rsid w:val="004D7B14"/>
    <w:rsid w:val="004D7B25"/>
    <w:rsid w:val="004D7BFD"/>
    <w:rsid w:val="004D7DC7"/>
    <w:rsid w:val="004E01AE"/>
    <w:rsid w:val="004E02E5"/>
    <w:rsid w:val="004E05A5"/>
    <w:rsid w:val="004E065F"/>
    <w:rsid w:val="004E0C62"/>
    <w:rsid w:val="004E0D92"/>
    <w:rsid w:val="004E0F4F"/>
    <w:rsid w:val="004E13D9"/>
    <w:rsid w:val="004E13F3"/>
    <w:rsid w:val="004E1855"/>
    <w:rsid w:val="004E2230"/>
    <w:rsid w:val="004E22D5"/>
    <w:rsid w:val="004E2A7C"/>
    <w:rsid w:val="004E2C3B"/>
    <w:rsid w:val="004E36A2"/>
    <w:rsid w:val="004E36CE"/>
    <w:rsid w:val="004E3C56"/>
    <w:rsid w:val="004E3FF2"/>
    <w:rsid w:val="004E4742"/>
    <w:rsid w:val="004E4E63"/>
    <w:rsid w:val="004E4E76"/>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339"/>
    <w:rsid w:val="004F04E4"/>
    <w:rsid w:val="004F077B"/>
    <w:rsid w:val="004F0A7E"/>
    <w:rsid w:val="004F0B77"/>
    <w:rsid w:val="004F0CC8"/>
    <w:rsid w:val="004F0D89"/>
    <w:rsid w:val="004F130C"/>
    <w:rsid w:val="004F130D"/>
    <w:rsid w:val="004F13E0"/>
    <w:rsid w:val="004F152E"/>
    <w:rsid w:val="004F1582"/>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4CF"/>
    <w:rsid w:val="004F656F"/>
    <w:rsid w:val="004F677C"/>
    <w:rsid w:val="004F6FC4"/>
    <w:rsid w:val="004F6FF9"/>
    <w:rsid w:val="004F710F"/>
    <w:rsid w:val="004F77AF"/>
    <w:rsid w:val="004F7A28"/>
    <w:rsid w:val="004F7C0C"/>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72F"/>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8CE"/>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016"/>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2E84"/>
    <w:rsid w:val="005230F3"/>
    <w:rsid w:val="00523147"/>
    <w:rsid w:val="005237AF"/>
    <w:rsid w:val="0052390C"/>
    <w:rsid w:val="005239A5"/>
    <w:rsid w:val="00523ECD"/>
    <w:rsid w:val="005240C2"/>
    <w:rsid w:val="00524397"/>
    <w:rsid w:val="005244CC"/>
    <w:rsid w:val="0052464D"/>
    <w:rsid w:val="00524852"/>
    <w:rsid w:val="00524B6F"/>
    <w:rsid w:val="00524BF3"/>
    <w:rsid w:val="00524E6D"/>
    <w:rsid w:val="005252F2"/>
    <w:rsid w:val="005254B5"/>
    <w:rsid w:val="00525765"/>
    <w:rsid w:val="00525945"/>
    <w:rsid w:val="0052596C"/>
    <w:rsid w:val="00525C10"/>
    <w:rsid w:val="00525D3D"/>
    <w:rsid w:val="0052615F"/>
    <w:rsid w:val="00526345"/>
    <w:rsid w:val="00526B23"/>
    <w:rsid w:val="00526B3A"/>
    <w:rsid w:val="00526FFE"/>
    <w:rsid w:val="0052708F"/>
    <w:rsid w:val="005270BF"/>
    <w:rsid w:val="00527F8F"/>
    <w:rsid w:val="00530014"/>
    <w:rsid w:val="005301C2"/>
    <w:rsid w:val="005303A6"/>
    <w:rsid w:val="005304CB"/>
    <w:rsid w:val="00530574"/>
    <w:rsid w:val="00530654"/>
    <w:rsid w:val="00530707"/>
    <w:rsid w:val="00530D64"/>
    <w:rsid w:val="00531494"/>
    <w:rsid w:val="00531508"/>
    <w:rsid w:val="0053194A"/>
    <w:rsid w:val="0053197B"/>
    <w:rsid w:val="0053198E"/>
    <w:rsid w:val="00531A84"/>
    <w:rsid w:val="00531C94"/>
    <w:rsid w:val="00531F23"/>
    <w:rsid w:val="00532818"/>
    <w:rsid w:val="00533B1A"/>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0FA7"/>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AF"/>
    <w:rsid w:val="00544AE8"/>
    <w:rsid w:val="00544EBA"/>
    <w:rsid w:val="005450D1"/>
    <w:rsid w:val="00545175"/>
    <w:rsid w:val="005453DD"/>
    <w:rsid w:val="00545614"/>
    <w:rsid w:val="005457ED"/>
    <w:rsid w:val="00545857"/>
    <w:rsid w:val="005459EF"/>
    <w:rsid w:val="00545F95"/>
    <w:rsid w:val="00546163"/>
    <w:rsid w:val="00546459"/>
    <w:rsid w:val="00546519"/>
    <w:rsid w:val="00546699"/>
    <w:rsid w:val="00546840"/>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1A4"/>
    <w:rsid w:val="00553792"/>
    <w:rsid w:val="00553899"/>
    <w:rsid w:val="00553A1A"/>
    <w:rsid w:val="00553D3E"/>
    <w:rsid w:val="00553E64"/>
    <w:rsid w:val="005542C7"/>
    <w:rsid w:val="005542F2"/>
    <w:rsid w:val="005548B7"/>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5F5"/>
    <w:rsid w:val="00557C4E"/>
    <w:rsid w:val="00557E7C"/>
    <w:rsid w:val="00560263"/>
    <w:rsid w:val="005604D7"/>
    <w:rsid w:val="00560669"/>
    <w:rsid w:val="005606FD"/>
    <w:rsid w:val="00560946"/>
    <w:rsid w:val="005609B8"/>
    <w:rsid w:val="00560C3D"/>
    <w:rsid w:val="00560C51"/>
    <w:rsid w:val="00561286"/>
    <w:rsid w:val="005612A7"/>
    <w:rsid w:val="00561373"/>
    <w:rsid w:val="00561A59"/>
    <w:rsid w:val="00561C96"/>
    <w:rsid w:val="00561CDA"/>
    <w:rsid w:val="00561DA8"/>
    <w:rsid w:val="00561ED1"/>
    <w:rsid w:val="00562364"/>
    <w:rsid w:val="005623E7"/>
    <w:rsid w:val="00562460"/>
    <w:rsid w:val="005625A2"/>
    <w:rsid w:val="0056284B"/>
    <w:rsid w:val="00562E07"/>
    <w:rsid w:val="00562EB9"/>
    <w:rsid w:val="00563AD6"/>
    <w:rsid w:val="00563BD8"/>
    <w:rsid w:val="00563C88"/>
    <w:rsid w:val="00563D96"/>
    <w:rsid w:val="00563F1D"/>
    <w:rsid w:val="00564924"/>
    <w:rsid w:val="00564946"/>
    <w:rsid w:val="00564DA4"/>
    <w:rsid w:val="005656B0"/>
    <w:rsid w:val="005658D5"/>
    <w:rsid w:val="00565916"/>
    <w:rsid w:val="00565CCB"/>
    <w:rsid w:val="00565E62"/>
    <w:rsid w:val="00566092"/>
    <w:rsid w:val="005666C9"/>
    <w:rsid w:val="00566932"/>
    <w:rsid w:val="00566A29"/>
    <w:rsid w:val="00566DF3"/>
    <w:rsid w:val="005673E6"/>
    <w:rsid w:val="00567439"/>
    <w:rsid w:val="0056753C"/>
    <w:rsid w:val="0056766C"/>
    <w:rsid w:val="00567A81"/>
    <w:rsid w:val="00567DA4"/>
    <w:rsid w:val="005700CD"/>
    <w:rsid w:val="0057031E"/>
    <w:rsid w:val="0057050F"/>
    <w:rsid w:val="005705DA"/>
    <w:rsid w:val="005706A0"/>
    <w:rsid w:val="00570B24"/>
    <w:rsid w:val="00570B59"/>
    <w:rsid w:val="00570E24"/>
    <w:rsid w:val="00570E47"/>
    <w:rsid w:val="00570F1C"/>
    <w:rsid w:val="0057118A"/>
    <w:rsid w:val="005711E2"/>
    <w:rsid w:val="0057140E"/>
    <w:rsid w:val="005714A5"/>
    <w:rsid w:val="0057172E"/>
    <w:rsid w:val="00571830"/>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1F"/>
    <w:rsid w:val="00575D2D"/>
    <w:rsid w:val="00575F29"/>
    <w:rsid w:val="005763D2"/>
    <w:rsid w:val="00576F76"/>
    <w:rsid w:val="00577014"/>
    <w:rsid w:val="005776C6"/>
    <w:rsid w:val="0057777C"/>
    <w:rsid w:val="0057779D"/>
    <w:rsid w:val="005777FC"/>
    <w:rsid w:val="00577B63"/>
    <w:rsid w:val="005800F2"/>
    <w:rsid w:val="0058012A"/>
    <w:rsid w:val="005802F6"/>
    <w:rsid w:val="00580483"/>
    <w:rsid w:val="005805A3"/>
    <w:rsid w:val="005806F1"/>
    <w:rsid w:val="00580820"/>
    <w:rsid w:val="00580AFD"/>
    <w:rsid w:val="00580EFF"/>
    <w:rsid w:val="0058102A"/>
    <w:rsid w:val="0058229E"/>
    <w:rsid w:val="005827D5"/>
    <w:rsid w:val="005828EE"/>
    <w:rsid w:val="00582957"/>
    <w:rsid w:val="0058298C"/>
    <w:rsid w:val="00582ADB"/>
    <w:rsid w:val="00582B72"/>
    <w:rsid w:val="00582C21"/>
    <w:rsid w:val="005830F8"/>
    <w:rsid w:val="00583225"/>
    <w:rsid w:val="00583532"/>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4D26"/>
    <w:rsid w:val="005952A6"/>
    <w:rsid w:val="00595688"/>
    <w:rsid w:val="00595DA1"/>
    <w:rsid w:val="00595F6D"/>
    <w:rsid w:val="005960C9"/>
    <w:rsid w:val="00596789"/>
    <w:rsid w:val="00596956"/>
    <w:rsid w:val="00596AB8"/>
    <w:rsid w:val="00596D40"/>
    <w:rsid w:val="005970DC"/>
    <w:rsid w:val="00597266"/>
    <w:rsid w:val="00597280"/>
    <w:rsid w:val="00597742"/>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1FE"/>
    <w:rsid w:val="005A1241"/>
    <w:rsid w:val="005A13E7"/>
    <w:rsid w:val="005A143C"/>
    <w:rsid w:val="005A18B4"/>
    <w:rsid w:val="005A1A56"/>
    <w:rsid w:val="005A1B88"/>
    <w:rsid w:val="005A1BEF"/>
    <w:rsid w:val="005A1C8E"/>
    <w:rsid w:val="005A1EB8"/>
    <w:rsid w:val="005A2097"/>
    <w:rsid w:val="005A23F7"/>
    <w:rsid w:val="005A24A6"/>
    <w:rsid w:val="005A28E2"/>
    <w:rsid w:val="005A2A95"/>
    <w:rsid w:val="005A2B02"/>
    <w:rsid w:val="005A2B05"/>
    <w:rsid w:val="005A2C06"/>
    <w:rsid w:val="005A31D7"/>
    <w:rsid w:val="005A3208"/>
    <w:rsid w:val="005A32F2"/>
    <w:rsid w:val="005A337F"/>
    <w:rsid w:val="005A340A"/>
    <w:rsid w:val="005A38F4"/>
    <w:rsid w:val="005A3BD2"/>
    <w:rsid w:val="005A4361"/>
    <w:rsid w:val="005A444D"/>
    <w:rsid w:val="005A4AAA"/>
    <w:rsid w:val="005A4D99"/>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385"/>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3C"/>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2E29"/>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420"/>
    <w:rsid w:val="005C7563"/>
    <w:rsid w:val="005C7570"/>
    <w:rsid w:val="005C7763"/>
    <w:rsid w:val="005C77AE"/>
    <w:rsid w:val="005C7A22"/>
    <w:rsid w:val="005C7BF3"/>
    <w:rsid w:val="005C7C15"/>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98D"/>
    <w:rsid w:val="005D3ACB"/>
    <w:rsid w:val="005D3B22"/>
    <w:rsid w:val="005D3CA1"/>
    <w:rsid w:val="005D3FBC"/>
    <w:rsid w:val="005D40C0"/>
    <w:rsid w:val="005D40D2"/>
    <w:rsid w:val="005D41AD"/>
    <w:rsid w:val="005D423D"/>
    <w:rsid w:val="005D449A"/>
    <w:rsid w:val="005D48EB"/>
    <w:rsid w:val="005D499B"/>
    <w:rsid w:val="005D4DD1"/>
    <w:rsid w:val="005D4E51"/>
    <w:rsid w:val="005D4E70"/>
    <w:rsid w:val="005D4F2A"/>
    <w:rsid w:val="005D5134"/>
    <w:rsid w:val="005D529E"/>
    <w:rsid w:val="005D542A"/>
    <w:rsid w:val="005D571B"/>
    <w:rsid w:val="005D5EE9"/>
    <w:rsid w:val="005D6492"/>
    <w:rsid w:val="005D66A4"/>
    <w:rsid w:val="005D6B25"/>
    <w:rsid w:val="005D6CFD"/>
    <w:rsid w:val="005D6D25"/>
    <w:rsid w:val="005D6FB8"/>
    <w:rsid w:val="005D7064"/>
    <w:rsid w:val="005D77B0"/>
    <w:rsid w:val="005D782A"/>
    <w:rsid w:val="005E0028"/>
    <w:rsid w:val="005E0755"/>
    <w:rsid w:val="005E0844"/>
    <w:rsid w:val="005E08BB"/>
    <w:rsid w:val="005E0982"/>
    <w:rsid w:val="005E09E3"/>
    <w:rsid w:val="005E0F43"/>
    <w:rsid w:val="005E1185"/>
    <w:rsid w:val="005E135B"/>
    <w:rsid w:val="005E1398"/>
    <w:rsid w:val="005E167E"/>
    <w:rsid w:val="005E16E1"/>
    <w:rsid w:val="005E1BB1"/>
    <w:rsid w:val="005E1C62"/>
    <w:rsid w:val="005E1CC4"/>
    <w:rsid w:val="005E1F24"/>
    <w:rsid w:val="005E1FFF"/>
    <w:rsid w:val="005E205B"/>
    <w:rsid w:val="005E20A1"/>
    <w:rsid w:val="005E293D"/>
    <w:rsid w:val="005E294C"/>
    <w:rsid w:val="005E2B04"/>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D4E"/>
    <w:rsid w:val="005E4F16"/>
    <w:rsid w:val="005E4FA2"/>
    <w:rsid w:val="005E53D0"/>
    <w:rsid w:val="005E5576"/>
    <w:rsid w:val="005E566B"/>
    <w:rsid w:val="005E58CC"/>
    <w:rsid w:val="005E5990"/>
    <w:rsid w:val="005E59B7"/>
    <w:rsid w:val="005E5A8C"/>
    <w:rsid w:val="005E5F39"/>
    <w:rsid w:val="005E61DB"/>
    <w:rsid w:val="005E6242"/>
    <w:rsid w:val="005E6419"/>
    <w:rsid w:val="005E677D"/>
    <w:rsid w:val="005E6C41"/>
    <w:rsid w:val="005E6F02"/>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5A1A"/>
    <w:rsid w:val="005F6029"/>
    <w:rsid w:val="005F60E7"/>
    <w:rsid w:val="005F6484"/>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377"/>
    <w:rsid w:val="0060335B"/>
    <w:rsid w:val="00603D3E"/>
    <w:rsid w:val="006040C8"/>
    <w:rsid w:val="006042B5"/>
    <w:rsid w:val="00604523"/>
    <w:rsid w:val="006046E6"/>
    <w:rsid w:val="00604916"/>
    <w:rsid w:val="00604973"/>
    <w:rsid w:val="006049AC"/>
    <w:rsid w:val="00604DEA"/>
    <w:rsid w:val="00604E30"/>
    <w:rsid w:val="006052D6"/>
    <w:rsid w:val="006052DE"/>
    <w:rsid w:val="00605533"/>
    <w:rsid w:val="00605E5E"/>
    <w:rsid w:val="006061E5"/>
    <w:rsid w:val="006061F2"/>
    <w:rsid w:val="006063BA"/>
    <w:rsid w:val="00606867"/>
    <w:rsid w:val="00606A89"/>
    <w:rsid w:val="0060754E"/>
    <w:rsid w:val="006077C5"/>
    <w:rsid w:val="00607836"/>
    <w:rsid w:val="0060793C"/>
    <w:rsid w:val="00607E9B"/>
    <w:rsid w:val="006100C2"/>
    <w:rsid w:val="00610438"/>
    <w:rsid w:val="0061099C"/>
    <w:rsid w:val="00610FB7"/>
    <w:rsid w:val="006111E0"/>
    <w:rsid w:val="006119F7"/>
    <w:rsid w:val="00611B56"/>
    <w:rsid w:val="0061201C"/>
    <w:rsid w:val="006120E2"/>
    <w:rsid w:val="006124C7"/>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767"/>
    <w:rsid w:val="0061494F"/>
    <w:rsid w:val="00614A61"/>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60E"/>
    <w:rsid w:val="0062077A"/>
    <w:rsid w:val="00620827"/>
    <w:rsid w:val="006209FD"/>
    <w:rsid w:val="00620C13"/>
    <w:rsid w:val="00620C1C"/>
    <w:rsid w:val="00620C25"/>
    <w:rsid w:val="00620DA8"/>
    <w:rsid w:val="00620DBC"/>
    <w:rsid w:val="00620FB7"/>
    <w:rsid w:val="00620FE0"/>
    <w:rsid w:val="0062166B"/>
    <w:rsid w:val="0062193A"/>
    <w:rsid w:val="00621C65"/>
    <w:rsid w:val="00622201"/>
    <w:rsid w:val="006223B8"/>
    <w:rsid w:val="006223DB"/>
    <w:rsid w:val="006229E7"/>
    <w:rsid w:val="00622D1F"/>
    <w:rsid w:val="00622E1E"/>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6CC4"/>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EDB"/>
    <w:rsid w:val="0063503E"/>
    <w:rsid w:val="006350EE"/>
    <w:rsid w:val="00635125"/>
    <w:rsid w:val="006352E7"/>
    <w:rsid w:val="00635446"/>
    <w:rsid w:val="00635774"/>
    <w:rsid w:val="00635BA4"/>
    <w:rsid w:val="00635CFC"/>
    <w:rsid w:val="00635F44"/>
    <w:rsid w:val="006362B6"/>
    <w:rsid w:val="006363B0"/>
    <w:rsid w:val="00636612"/>
    <w:rsid w:val="00637568"/>
    <w:rsid w:val="0063793E"/>
    <w:rsid w:val="00637D77"/>
    <w:rsid w:val="00637F3F"/>
    <w:rsid w:val="00641078"/>
    <w:rsid w:val="006411EA"/>
    <w:rsid w:val="0064128F"/>
    <w:rsid w:val="0064182B"/>
    <w:rsid w:val="00641AA7"/>
    <w:rsid w:val="00641BFE"/>
    <w:rsid w:val="00641D7F"/>
    <w:rsid w:val="00641E64"/>
    <w:rsid w:val="006422BF"/>
    <w:rsid w:val="0064239A"/>
    <w:rsid w:val="006426A0"/>
    <w:rsid w:val="00642C7D"/>
    <w:rsid w:val="00642E9A"/>
    <w:rsid w:val="00642ECF"/>
    <w:rsid w:val="00643692"/>
    <w:rsid w:val="00643907"/>
    <w:rsid w:val="00643AE8"/>
    <w:rsid w:val="00643B87"/>
    <w:rsid w:val="00643C8B"/>
    <w:rsid w:val="006449EC"/>
    <w:rsid w:val="00644F55"/>
    <w:rsid w:val="00645252"/>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016"/>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61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2D"/>
    <w:rsid w:val="0065493A"/>
    <w:rsid w:val="00654A26"/>
    <w:rsid w:val="00654BB8"/>
    <w:rsid w:val="00654BC3"/>
    <w:rsid w:val="00654CF7"/>
    <w:rsid w:val="00654F04"/>
    <w:rsid w:val="006553A0"/>
    <w:rsid w:val="00655492"/>
    <w:rsid w:val="00655872"/>
    <w:rsid w:val="00655A0B"/>
    <w:rsid w:val="00655B86"/>
    <w:rsid w:val="00655E28"/>
    <w:rsid w:val="00655E31"/>
    <w:rsid w:val="00656432"/>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038"/>
    <w:rsid w:val="0066223C"/>
    <w:rsid w:val="00662248"/>
    <w:rsid w:val="00662684"/>
    <w:rsid w:val="0066273F"/>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137"/>
    <w:rsid w:val="00670455"/>
    <w:rsid w:val="00670651"/>
    <w:rsid w:val="006709A0"/>
    <w:rsid w:val="00670C56"/>
    <w:rsid w:val="00670F9C"/>
    <w:rsid w:val="00671221"/>
    <w:rsid w:val="00671898"/>
    <w:rsid w:val="006719A7"/>
    <w:rsid w:val="00671C9C"/>
    <w:rsid w:val="00672109"/>
    <w:rsid w:val="00672550"/>
    <w:rsid w:val="006725E8"/>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7D1"/>
    <w:rsid w:val="00681976"/>
    <w:rsid w:val="00681BCB"/>
    <w:rsid w:val="00681EF6"/>
    <w:rsid w:val="006820C5"/>
    <w:rsid w:val="006822C6"/>
    <w:rsid w:val="00682657"/>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43E"/>
    <w:rsid w:val="00684910"/>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645"/>
    <w:rsid w:val="00694788"/>
    <w:rsid w:val="0069480E"/>
    <w:rsid w:val="00694B28"/>
    <w:rsid w:val="00694BC3"/>
    <w:rsid w:val="00694CBC"/>
    <w:rsid w:val="00694D7D"/>
    <w:rsid w:val="00694EAA"/>
    <w:rsid w:val="00694FEC"/>
    <w:rsid w:val="006952A8"/>
    <w:rsid w:val="006955BC"/>
    <w:rsid w:val="006956B6"/>
    <w:rsid w:val="0069586D"/>
    <w:rsid w:val="006959E1"/>
    <w:rsid w:val="00695BD7"/>
    <w:rsid w:val="00695C94"/>
    <w:rsid w:val="00695D59"/>
    <w:rsid w:val="006962DA"/>
    <w:rsid w:val="0069679A"/>
    <w:rsid w:val="00696C45"/>
    <w:rsid w:val="00697067"/>
    <w:rsid w:val="00697231"/>
    <w:rsid w:val="00697331"/>
    <w:rsid w:val="006973FA"/>
    <w:rsid w:val="0069750A"/>
    <w:rsid w:val="006A00A0"/>
    <w:rsid w:val="006A0549"/>
    <w:rsid w:val="006A0758"/>
    <w:rsid w:val="006A082C"/>
    <w:rsid w:val="006A08D3"/>
    <w:rsid w:val="006A0EBE"/>
    <w:rsid w:val="006A0F4F"/>
    <w:rsid w:val="006A0FAD"/>
    <w:rsid w:val="006A0FBC"/>
    <w:rsid w:val="006A0FDD"/>
    <w:rsid w:val="006A157F"/>
    <w:rsid w:val="006A15D5"/>
    <w:rsid w:val="006A16CE"/>
    <w:rsid w:val="006A1803"/>
    <w:rsid w:val="006A19B3"/>
    <w:rsid w:val="006A1A1F"/>
    <w:rsid w:val="006A1D79"/>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27C"/>
    <w:rsid w:val="006A7559"/>
    <w:rsid w:val="006A766F"/>
    <w:rsid w:val="006A7839"/>
    <w:rsid w:val="006A78C6"/>
    <w:rsid w:val="006A7A55"/>
    <w:rsid w:val="006A7F4E"/>
    <w:rsid w:val="006A7F6A"/>
    <w:rsid w:val="006B0757"/>
    <w:rsid w:val="006B082C"/>
    <w:rsid w:val="006B09AC"/>
    <w:rsid w:val="006B13AD"/>
    <w:rsid w:val="006B1735"/>
    <w:rsid w:val="006B1D49"/>
    <w:rsid w:val="006B1FD3"/>
    <w:rsid w:val="006B21DA"/>
    <w:rsid w:val="006B2270"/>
    <w:rsid w:val="006B247D"/>
    <w:rsid w:val="006B2C8F"/>
    <w:rsid w:val="006B2EB3"/>
    <w:rsid w:val="006B2F37"/>
    <w:rsid w:val="006B3144"/>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F4"/>
    <w:rsid w:val="006B7A0E"/>
    <w:rsid w:val="006B7A76"/>
    <w:rsid w:val="006B7C2D"/>
    <w:rsid w:val="006B7D2E"/>
    <w:rsid w:val="006B7D6C"/>
    <w:rsid w:val="006C0006"/>
    <w:rsid w:val="006C0282"/>
    <w:rsid w:val="006C0439"/>
    <w:rsid w:val="006C06AD"/>
    <w:rsid w:val="006C0C3B"/>
    <w:rsid w:val="006C0E56"/>
    <w:rsid w:val="006C0F69"/>
    <w:rsid w:val="006C139A"/>
    <w:rsid w:val="006C1943"/>
    <w:rsid w:val="006C215C"/>
    <w:rsid w:val="006C237F"/>
    <w:rsid w:val="006C26FF"/>
    <w:rsid w:val="006C2B13"/>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AAC"/>
    <w:rsid w:val="006C5B58"/>
    <w:rsid w:val="006C5E60"/>
    <w:rsid w:val="006C6315"/>
    <w:rsid w:val="006C6392"/>
    <w:rsid w:val="006C6754"/>
    <w:rsid w:val="006C6798"/>
    <w:rsid w:val="006C6CB1"/>
    <w:rsid w:val="006C7098"/>
    <w:rsid w:val="006C7B1F"/>
    <w:rsid w:val="006D0502"/>
    <w:rsid w:val="006D05F0"/>
    <w:rsid w:val="006D08C3"/>
    <w:rsid w:val="006D0B53"/>
    <w:rsid w:val="006D0C25"/>
    <w:rsid w:val="006D0ED0"/>
    <w:rsid w:val="006D1082"/>
    <w:rsid w:val="006D13A1"/>
    <w:rsid w:val="006D1434"/>
    <w:rsid w:val="006D15DC"/>
    <w:rsid w:val="006D1CBF"/>
    <w:rsid w:val="006D1F9B"/>
    <w:rsid w:val="006D2111"/>
    <w:rsid w:val="006D2437"/>
    <w:rsid w:val="006D2826"/>
    <w:rsid w:val="006D294C"/>
    <w:rsid w:val="006D2A54"/>
    <w:rsid w:val="006D3292"/>
    <w:rsid w:val="006D33DE"/>
    <w:rsid w:val="006D38F2"/>
    <w:rsid w:val="006D3A3F"/>
    <w:rsid w:val="006D3B5F"/>
    <w:rsid w:val="006D419E"/>
    <w:rsid w:val="006D4259"/>
    <w:rsid w:val="006D4473"/>
    <w:rsid w:val="006D4512"/>
    <w:rsid w:val="006D49E2"/>
    <w:rsid w:val="006D4DBC"/>
    <w:rsid w:val="006D4E02"/>
    <w:rsid w:val="006D557B"/>
    <w:rsid w:val="006D5636"/>
    <w:rsid w:val="006D5A66"/>
    <w:rsid w:val="006D5B67"/>
    <w:rsid w:val="006D6005"/>
    <w:rsid w:val="006D6428"/>
    <w:rsid w:val="006D6670"/>
    <w:rsid w:val="006D6980"/>
    <w:rsid w:val="006D6AC3"/>
    <w:rsid w:val="006D6B02"/>
    <w:rsid w:val="006D6C91"/>
    <w:rsid w:val="006D6D78"/>
    <w:rsid w:val="006D7010"/>
    <w:rsid w:val="006D703F"/>
    <w:rsid w:val="006D719D"/>
    <w:rsid w:val="006D72C0"/>
    <w:rsid w:val="006D74A6"/>
    <w:rsid w:val="006D7656"/>
    <w:rsid w:val="006D771F"/>
    <w:rsid w:val="006D773E"/>
    <w:rsid w:val="006D778D"/>
    <w:rsid w:val="006D7ABC"/>
    <w:rsid w:val="006D7DD9"/>
    <w:rsid w:val="006D7F39"/>
    <w:rsid w:val="006E03A1"/>
    <w:rsid w:val="006E0454"/>
    <w:rsid w:val="006E0502"/>
    <w:rsid w:val="006E096C"/>
    <w:rsid w:val="006E0C71"/>
    <w:rsid w:val="006E15A7"/>
    <w:rsid w:val="006E161D"/>
    <w:rsid w:val="006E1764"/>
    <w:rsid w:val="006E17F2"/>
    <w:rsid w:val="006E1AA5"/>
    <w:rsid w:val="006E1D49"/>
    <w:rsid w:val="006E1D68"/>
    <w:rsid w:val="006E2201"/>
    <w:rsid w:val="006E24E0"/>
    <w:rsid w:val="006E2958"/>
    <w:rsid w:val="006E2CA3"/>
    <w:rsid w:val="006E388E"/>
    <w:rsid w:val="006E38E2"/>
    <w:rsid w:val="006E3BC2"/>
    <w:rsid w:val="006E3D42"/>
    <w:rsid w:val="006E3EC6"/>
    <w:rsid w:val="006E4257"/>
    <w:rsid w:val="006E42B9"/>
    <w:rsid w:val="006E44BE"/>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3C9"/>
    <w:rsid w:val="006E75D7"/>
    <w:rsid w:val="006E79F3"/>
    <w:rsid w:val="006F0789"/>
    <w:rsid w:val="006F110C"/>
    <w:rsid w:val="006F1257"/>
    <w:rsid w:val="006F1486"/>
    <w:rsid w:val="006F1AC2"/>
    <w:rsid w:val="006F1FA4"/>
    <w:rsid w:val="006F2058"/>
    <w:rsid w:val="006F24DF"/>
    <w:rsid w:val="006F2891"/>
    <w:rsid w:val="006F295D"/>
    <w:rsid w:val="006F2999"/>
    <w:rsid w:val="006F2D37"/>
    <w:rsid w:val="006F2F94"/>
    <w:rsid w:val="006F3348"/>
    <w:rsid w:val="006F34F4"/>
    <w:rsid w:val="006F3C1F"/>
    <w:rsid w:val="006F3DC3"/>
    <w:rsid w:val="006F3F1F"/>
    <w:rsid w:val="006F445C"/>
    <w:rsid w:val="006F4563"/>
    <w:rsid w:val="006F499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2CB0"/>
    <w:rsid w:val="007034BF"/>
    <w:rsid w:val="007035F7"/>
    <w:rsid w:val="00703889"/>
    <w:rsid w:val="007038C4"/>
    <w:rsid w:val="007038FC"/>
    <w:rsid w:val="00704221"/>
    <w:rsid w:val="0070462B"/>
    <w:rsid w:val="007048A7"/>
    <w:rsid w:val="00704979"/>
    <w:rsid w:val="00704ADD"/>
    <w:rsid w:val="00704CD1"/>
    <w:rsid w:val="00704D6E"/>
    <w:rsid w:val="00704FB0"/>
    <w:rsid w:val="007051B2"/>
    <w:rsid w:val="0070547D"/>
    <w:rsid w:val="007055D8"/>
    <w:rsid w:val="007056F9"/>
    <w:rsid w:val="00705899"/>
    <w:rsid w:val="00705C1D"/>
    <w:rsid w:val="00705DC4"/>
    <w:rsid w:val="00705E64"/>
    <w:rsid w:val="0070652F"/>
    <w:rsid w:val="00706631"/>
    <w:rsid w:val="0070669E"/>
    <w:rsid w:val="00706838"/>
    <w:rsid w:val="007069A3"/>
    <w:rsid w:val="00706E58"/>
    <w:rsid w:val="00707120"/>
    <w:rsid w:val="00707602"/>
    <w:rsid w:val="007076B0"/>
    <w:rsid w:val="0070774D"/>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0C8D"/>
    <w:rsid w:val="0072140B"/>
    <w:rsid w:val="007214B7"/>
    <w:rsid w:val="0072152D"/>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1DA"/>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6EF7"/>
    <w:rsid w:val="007277F5"/>
    <w:rsid w:val="007278A5"/>
    <w:rsid w:val="00727996"/>
    <w:rsid w:val="00727B35"/>
    <w:rsid w:val="00727CCB"/>
    <w:rsid w:val="00727E43"/>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3E35"/>
    <w:rsid w:val="0073447C"/>
    <w:rsid w:val="007353CE"/>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51B"/>
    <w:rsid w:val="007376CF"/>
    <w:rsid w:val="00737861"/>
    <w:rsid w:val="00737895"/>
    <w:rsid w:val="0073790C"/>
    <w:rsid w:val="00737B0B"/>
    <w:rsid w:val="00737BA7"/>
    <w:rsid w:val="00737E09"/>
    <w:rsid w:val="0074014C"/>
    <w:rsid w:val="0074048A"/>
    <w:rsid w:val="007407F6"/>
    <w:rsid w:val="0074087C"/>
    <w:rsid w:val="00740BEF"/>
    <w:rsid w:val="00740C9E"/>
    <w:rsid w:val="0074120A"/>
    <w:rsid w:val="00741534"/>
    <w:rsid w:val="0074169F"/>
    <w:rsid w:val="00741A8E"/>
    <w:rsid w:val="00741B45"/>
    <w:rsid w:val="00741BDD"/>
    <w:rsid w:val="00742021"/>
    <w:rsid w:val="0074213E"/>
    <w:rsid w:val="00742287"/>
    <w:rsid w:val="00742308"/>
    <w:rsid w:val="007424F6"/>
    <w:rsid w:val="00742774"/>
    <w:rsid w:val="0074292B"/>
    <w:rsid w:val="00742A2D"/>
    <w:rsid w:val="00742D84"/>
    <w:rsid w:val="00742F7F"/>
    <w:rsid w:val="007431DE"/>
    <w:rsid w:val="0074321B"/>
    <w:rsid w:val="0074343E"/>
    <w:rsid w:val="00743685"/>
    <w:rsid w:val="00743B06"/>
    <w:rsid w:val="00743C42"/>
    <w:rsid w:val="00743D9C"/>
    <w:rsid w:val="00743EB8"/>
    <w:rsid w:val="007447FB"/>
    <w:rsid w:val="00744A0E"/>
    <w:rsid w:val="00744A91"/>
    <w:rsid w:val="00744CB4"/>
    <w:rsid w:val="00744DB4"/>
    <w:rsid w:val="00744E8E"/>
    <w:rsid w:val="00744ECD"/>
    <w:rsid w:val="007452AE"/>
    <w:rsid w:val="007452DF"/>
    <w:rsid w:val="00745691"/>
    <w:rsid w:val="00745A7F"/>
    <w:rsid w:val="00745A84"/>
    <w:rsid w:val="00745C5C"/>
    <w:rsid w:val="00745DF5"/>
    <w:rsid w:val="00745E42"/>
    <w:rsid w:val="007461EC"/>
    <w:rsid w:val="0074622F"/>
    <w:rsid w:val="00746408"/>
    <w:rsid w:val="00746E7F"/>
    <w:rsid w:val="00747107"/>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725"/>
    <w:rsid w:val="0075581D"/>
    <w:rsid w:val="0075590D"/>
    <w:rsid w:val="00755BD8"/>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7B5"/>
    <w:rsid w:val="00770865"/>
    <w:rsid w:val="0077089F"/>
    <w:rsid w:val="007709CC"/>
    <w:rsid w:val="00770A14"/>
    <w:rsid w:val="00770A78"/>
    <w:rsid w:val="00771066"/>
    <w:rsid w:val="007711A9"/>
    <w:rsid w:val="007712A8"/>
    <w:rsid w:val="00771421"/>
    <w:rsid w:val="00771A71"/>
    <w:rsid w:val="00771BEA"/>
    <w:rsid w:val="0077214D"/>
    <w:rsid w:val="007725C7"/>
    <w:rsid w:val="00772939"/>
    <w:rsid w:val="00772C1C"/>
    <w:rsid w:val="00772D00"/>
    <w:rsid w:val="00773399"/>
    <w:rsid w:val="00773AB6"/>
    <w:rsid w:val="00774971"/>
    <w:rsid w:val="00774ACB"/>
    <w:rsid w:val="00774B7E"/>
    <w:rsid w:val="00775034"/>
    <w:rsid w:val="0077505C"/>
    <w:rsid w:val="0077560E"/>
    <w:rsid w:val="007757B0"/>
    <w:rsid w:val="0077582C"/>
    <w:rsid w:val="00775871"/>
    <w:rsid w:val="007765B2"/>
    <w:rsid w:val="0077669C"/>
    <w:rsid w:val="00776757"/>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1"/>
    <w:rsid w:val="00781DB7"/>
    <w:rsid w:val="00782036"/>
    <w:rsid w:val="00782516"/>
    <w:rsid w:val="007826DC"/>
    <w:rsid w:val="00783591"/>
    <w:rsid w:val="00783794"/>
    <w:rsid w:val="007838FF"/>
    <w:rsid w:val="007839E1"/>
    <w:rsid w:val="00783A9B"/>
    <w:rsid w:val="00783B2F"/>
    <w:rsid w:val="00783E42"/>
    <w:rsid w:val="0078407C"/>
    <w:rsid w:val="00784299"/>
    <w:rsid w:val="007842E7"/>
    <w:rsid w:val="007843BC"/>
    <w:rsid w:val="00784734"/>
    <w:rsid w:val="00784AD1"/>
    <w:rsid w:val="00785023"/>
    <w:rsid w:val="00785BA8"/>
    <w:rsid w:val="007861E3"/>
    <w:rsid w:val="007863BD"/>
    <w:rsid w:val="0078674A"/>
    <w:rsid w:val="00786851"/>
    <w:rsid w:val="00786BBE"/>
    <w:rsid w:val="00786D18"/>
    <w:rsid w:val="007871EA"/>
    <w:rsid w:val="0078730B"/>
    <w:rsid w:val="00787342"/>
    <w:rsid w:val="007878FF"/>
    <w:rsid w:val="00787973"/>
    <w:rsid w:val="00787A21"/>
    <w:rsid w:val="00787A92"/>
    <w:rsid w:val="00787C26"/>
    <w:rsid w:val="00787FD1"/>
    <w:rsid w:val="0079011E"/>
    <w:rsid w:val="00790140"/>
    <w:rsid w:val="00790547"/>
    <w:rsid w:val="00790621"/>
    <w:rsid w:val="0079069B"/>
    <w:rsid w:val="0079071F"/>
    <w:rsid w:val="0079079A"/>
    <w:rsid w:val="007908AA"/>
    <w:rsid w:val="00790A0F"/>
    <w:rsid w:val="00790B58"/>
    <w:rsid w:val="00790F19"/>
    <w:rsid w:val="00790F9F"/>
    <w:rsid w:val="007917A3"/>
    <w:rsid w:val="007917AD"/>
    <w:rsid w:val="00791857"/>
    <w:rsid w:val="00791884"/>
    <w:rsid w:val="00791977"/>
    <w:rsid w:val="00791DF1"/>
    <w:rsid w:val="0079209F"/>
    <w:rsid w:val="00792365"/>
    <w:rsid w:val="007924C3"/>
    <w:rsid w:val="007925C2"/>
    <w:rsid w:val="0079274E"/>
    <w:rsid w:val="00792809"/>
    <w:rsid w:val="00792AC9"/>
    <w:rsid w:val="00792BF7"/>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750"/>
    <w:rsid w:val="0079680F"/>
    <w:rsid w:val="0079746C"/>
    <w:rsid w:val="00797484"/>
    <w:rsid w:val="00797710"/>
    <w:rsid w:val="0079795A"/>
    <w:rsid w:val="00797C1B"/>
    <w:rsid w:val="00797F02"/>
    <w:rsid w:val="00797F7F"/>
    <w:rsid w:val="00797FA4"/>
    <w:rsid w:val="007A03C4"/>
    <w:rsid w:val="007A073F"/>
    <w:rsid w:val="007A0752"/>
    <w:rsid w:val="007A1067"/>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5321"/>
    <w:rsid w:val="007A5346"/>
    <w:rsid w:val="007A543F"/>
    <w:rsid w:val="007A5492"/>
    <w:rsid w:val="007A5B4A"/>
    <w:rsid w:val="007A6002"/>
    <w:rsid w:val="007A617C"/>
    <w:rsid w:val="007A61B5"/>
    <w:rsid w:val="007A6261"/>
    <w:rsid w:val="007A6285"/>
    <w:rsid w:val="007A69B2"/>
    <w:rsid w:val="007A6A09"/>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F65"/>
    <w:rsid w:val="007B20E8"/>
    <w:rsid w:val="007B22AF"/>
    <w:rsid w:val="007B2521"/>
    <w:rsid w:val="007B2A24"/>
    <w:rsid w:val="007B2A3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063"/>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003"/>
    <w:rsid w:val="007C325A"/>
    <w:rsid w:val="007C3B17"/>
    <w:rsid w:val="007C3E3C"/>
    <w:rsid w:val="007C3EAD"/>
    <w:rsid w:val="007C3EAE"/>
    <w:rsid w:val="007C4008"/>
    <w:rsid w:val="007C4290"/>
    <w:rsid w:val="007C43CF"/>
    <w:rsid w:val="007C4C9F"/>
    <w:rsid w:val="007C4E80"/>
    <w:rsid w:val="007C5275"/>
    <w:rsid w:val="007C5899"/>
    <w:rsid w:val="007C5BA6"/>
    <w:rsid w:val="007C5CDB"/>
    <w:rsid w:val="007C5F24"/>
    <w:rsid w:val="007C5FA9"/>
    <w:rsid w:val="007C60EA"/>
    <w:rsid w:val="007C6167"/>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847"/>
    <w:rsid w:val="007D2A2A"/>
    <w:rsid w:val="007D2BAF"/>
    <w:rsid w:val="007D2EB4"/>
    <w:rsid w:val="007D2FEF"/>
    <w:rsid w:val="007D3047"/>
    <w:rsid w:val="007D33A1"/>
    <w:rsid w:val="007D3784"/>
    <w:rsid w:val="007D3EAE"/>
    <w:rsid w:val="007D3F51"/>
    <w:rsid w:val="007D40FC"/>
    <w:rsid w:val="007D411E"/>
    <w:rsid w:val="007D43F0"/>
    <w:rsid w:val="007D44C0"/>
    <w:rsid w:val="007D47FB"/>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2E"/>
    <w:rsid w:val="007D609B"/>
    <w:rsid w:val="007D67D8"/>
    <w:rsid w:val="007D6894"/>
    <w:rsid w:val="007D689A"/>
    <w:rsid w:val="007D7127"/>
    <w:rsid w:val="007D72A9"/>
    <w:rsid w:val="007D7309"/>
    <w:rsid w:val="007D7453"/>
    <w:rsid w:val="007D79B6"/>
    <w:rsid w:val="007D7B4C"/>
    <w:rsid w:val="007D7D59"/>
    <w:rsid w:val="007E0007"/>
    <w:rsid w:val="007E07D0"/>
    <w:rsid w:val="007E09DF"/>
    <w:rsid w:val="007E0D90"/>
    <w:rsid w:val="007E0DA7"/>
    <w:rsid w:val="007E0E6F"/>
    <w:rsid w:val="007E11C9"/>
    <w:rsid w:val="007E1273"/>
    <w:rsid w:val="007E13FF"/>
    <w:rsid w:val="007E145D"/>
    <w:rsid w:val="007E1807"/>
    <w:rsid w:val="007E1AA6"/>
    <w:rsid w:val="007E1BF3"/>
    <w:rsid w:val="007E1FAD"/>
    <w:rsid w:val="007E20DE"/>
    <w:rsid w:val="007E21C0"/>
    <w:rsid w:val="007E235D"/>
    <w:rsid w:val="007E23F2"/>
    <w:rsid w:val="007E23F9"/>
    <w:rsid w:val="007E2BF0"/>
    <w:rsid w:val="007E2EC1"/>
    <w:rsid w:val="007E2ECC"/>
    <w:rsid w:val="007E2F85"/>
    <w:rsid w:val="007E350B"/>
    <w:rsid w:val="007E355E"/>
    <w:rsid w:val="007E3B48"/>
    <w:rsid w:val="007E3BF5"/>
    <w:rsid w:val="007E3C23"/>
    <w:rsid w:val="007E4225"/>
    <w:rsid w:val="007E44B2"/>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9CD"/>
    <w:rsid w:val="007F1A4E"/>
    <w:rsid w:val="007F1B1D"/>
    <w:rsid w:val="007F2242"/>
    <w:rsid w:val="007F25CE"/>
    <w:rsid w:val="007F2948"/>
    <w:rsid w:val="007F2F22"/>
    <w:rsid w:val="007F30F5"/>
    <w:rsid w:val="007F31BE"/>
    <w:rsid w:val="007F31E8"/>
    <w:rsid w:val="007F3229"/>
    <w:rsid w:val="007F32E4"/>
    <w:rsid w:val="007F3417"/>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DDB"/>
    <w:rsid w:val="007F4F5D"/>
    <w:rsid w:val="007F509B"/>
    <w:rsid w:val="007F5385"/>
    <w:rsid w:val="007F543A"/>
    <w:rsid w:val="007F5532"/>
    <w:rsid w:val="007F5608"/>
    <w:rsid w:val="007F6034"/>
    <w:rsid w:val="007F6259"/>
    <w:rsid w:val="007F6457"/>
    <w:rsid w:val="007F65DA"/>
    <w:rsid w:val="007F684E"/>
    <w:rsid w:val="007F6B0C"/>
    <w:rsid w:val="007F6CEA"/>
    <w:rsid w:val="007F70B4"/>
    <w:rsid w:val="007F73A3"/>
    <w:rsid w:val="007F765D"/>
    <w:rsid w:val="0080008A"/>
    <w:rsid w:val="008002AF"/>
    <w:rsid w:val="008002D8"/>
    <w:rsid w:val="00800439"/>
    <w:rsid w:val="00800575"/>
    <w:rsid w:val="00800947"/>
    <w:rsid w:val="00800BA4"/>
    <w:rsid w:val="00800CA2"/>
    <w:rsid w:val="00800F88"/>
    <w:rsid w:val="008012FC"/>
    <w:rsid w:val="00801665"/>
    <w:rsid w:val="00801826"/>
    <w:rsid w:val="00801984"/>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E3"/>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122"/>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D0F"/>
    <w:rsid w:val="00812EC5"/>
    <w:rsid w:val="00813080"/>
    <w:rsid w:val="0081354C"/>
    <w:rsid w:val="00813D2C"/>
    <w:rsid w:val="00813DC0"/>
    <w:rsid w:val="00813DF5"/>
    <w:rsid w:val="00813E06"/>
    <w:rsid w:val="00813E5C"/>
    <w:rsid w:val="00814493"/>
    <w:rsid w:val="00814586"/>
    <w:rsid w:val="008146A5"/>
    <w:rsid w:val="008146B4"/>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3A3"/>
    <w:rsid w:val="00817796"/>
    <w:rsid w:val="00817960"/>
    <w:rsid w:val="00817BD7"/>
    <w:rsid w:val="00817D0A"/>
    <w:rsid w:val="00820089"/>
    <w:rsid w:val="008201C8"/>
    <w:rsid w:val="008201E0"/>
    <w:rsid w:val="008206E4"/>
    <w:rsid w:val="00820B0D"/>
    <w:rsid w:val="00820CE8"/>
    <w:rsid w:val="00820E12"/>
    <w:rsid w:val="00820E5E"/>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F4B"/>
    <w:rsid w:val="00831FEC"/>
    <w:rsid w:val="00832428"/>
    <w:rsid w:val="0083267C"/>
    <w:rsid w:val="00832A7C"/>
    <w:rsid w:val="00832C02"/>
    <w:rsid w:val="00833069"/>
    <w:rsid w:val="008330F4"/>
    <w:rsid w:val="00833268"/>
    <w:rsid w:val="008336E5"/>
    <w:rsid w:val="00833960"/>
    <w:rsid w:val="00833E5B"/>
    <w:rsid w:val="00833FC1"/>
    <w:rsid w:val="0083400B"/>
    <w:rsid w:val="0083411F"/>
    <w:rsid w:val="00834181"/>
    <w:rsid w:val="0083430E"/>
    <w:rsid w:val="00834443"/>
    <w:rsid w:val="00834816"/>
    <w:rsid w:val="00834B48"/>
    <w:rsid w:val="00834D69"/>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4FBB"/>
    <w:rsid w:val="00845354"/>
    <w:rsid w:val="00845394"/>
    <w:rsid w:val="008454C2"/>
    <w:rsid w:val="008454FE"/>
    <w:rsid w:val="008456FF"/>
    <w:rsid w:val="00845969"/>
    <w:rsid w:val="00845C3C"/>
    <w:rsid w:val="008466A8"/>
    <w:rsid w:val="008468BE"/>
    <w:rsid w:val="00846960"/>
    <w:rsid w:val="00846D2C"/>
    <w:rsid w:val="00846E35"/>
    <w:rsid w:val="00847196"/>
    <w:rsid w:val="0084720C"/>
    <w:rsid w:val="00847760"/>
    <w:rsid w:val="00847F43"/>
    <w:rsid w:val="008501A5"/>
    <w:rsid w:val="00850613"/>
    <w:rsid w:val="00850617"/>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A55"/>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BA9"/>
    <w:rsid w:val="00862C0C"/>
    <w:rsid w:val="00862C57"/>
    <w:rsid w:val="00862D15"/>
    <w:rsid w:val="00863299"/>
    <w:rsid w:val="0086341A"/>
    <w:rsid w:val="008634E7"/>
    <w:rsid w:val="0086361C"/>
    <w:rsid w:val="008636D0"/>
    <w:rsid w:val="008637D7"/>
    <w:rsid w:val="00863FEE"/>
    <w:rsid w:val="00864002"/>
    <w:rsid w:val="0086401D"/>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6F76"/>
    <w:rsid w:val="008672FA"/>
    <w:rsid w:val="0086732A"/>
    <w:rsid w:val="00867829"/>
    <w:rsid w:val="00867A6D"/>
    <w:rsid w:val="00867B4C"/>
    <w:rsid w:val="00867E26"/>
    <w:rsid w:val="00867EFC"/>
    <w:rsid w:val="0087005A"/>
    <w:rsid w:val="008700DE"/>
    <w:rsid w:val="0087029F"/>
    <w:rsid w:val="0087044A"/>
    <w:rsid w:val="0087047D"/>
    <w:rsid w:val="00870863"/>
    <w:rsid w:val="00870B4B"/>
    <w:rsid w:val="0087112C"/>
    <w:rsid w:val="008711F4"/>
    <w:rsid w:val="008713F3"/>
    <w:rsid w:val="00871AB2"/>
    <w:rsid w:val="00871B1E"/>
    <w:rsid w:val="00871F17"/>
    <w:rsid w:val="00871FA1"/>
    <w:rsid w:val="0087202F"/>
    <w:rsid w:val="00872057"/>
    <w:rsid w:val="0087239D"/>
    <w:rsid w:val="008723CF"/>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A67"/>
    <w:rsid w:val="00875B39"/>
    <w:rsid w:val="00875C28"/>
    <w:rsid w:val="00875C42"/>
    <w:rsid w:val="00875E14"/>
    <w:rsid w:val="00875F81"/>
    <w:rsid w:val="0087611D"/>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87F"/>
    <w:rsid w:val="008779FB"/>
    <w:rsid w:val="00877E3F"/>
    <w:rsid w:val="00877F9B"/>
    <w:rsid w:val="008800C9"/>
    <w:rsid w:val="008804B0"/>
    <w:rsid w:val="008808BC"/>
    <w:rsid w:val="00880CEE"/>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29A"/>
    <w:rsid w:val="00887759"/>
    <w:rsid w:val="00887B6A"/>
    <w:rsid w:val="00887CB2"/>
    <w:rsid w:val="00887DDB"/>
    <w:rsid w:val="00887EED"/>
    <w:rsid w:val="00890081"/>
    <w:rsid w:val="008900F0"/>
    <w:rsid w:val="008904E3"/>
    <w:rsid w:val="0089061F"/>
    <w:rsid w:val="008909C5"/>
    <w:rsid w:val="00890A21"/>
    <w:rsid w:val="00890B3D"/>
    <w:rsid w:val="00890D0A"/>
    <w:rsid w:val="00890DB7"/>
    <w:rsid w:val="00891133"/>
    <w:rsid w:val="00891360"/>
    <w:rsid w:val="008915E2"/>
    <w:rsid w:val="008918D5"/>
    <w:rsid w:val="0089194E"/>
    <w:rsid w:val="00891CFB"/>
    <w:rsid w:val="00891DD4"/>
    <w:rsid w:val="00892052"/>
    <w:rsid w:val="008922E8"/>
    <w:rsid w:val="00892502"/>
    <w:rsid w:val="00892530"/>
    <w:rsid w:val="0089259D"/>
    <w:rsid w:val="00892F00"/>
    <w:rsid w:val="0089306E"/>
    <w:rsid w:val="008930AE"/>
    <w:rsid w:val="0089318C"/>
    <w:rsid w:val="00893222"/>
    <w:rsid w:val="00893431"/>
    <w:rsid w:val="00893FD3"/>
    <w:rsid w:val="00894063"/>
    <w:rsid w:val="008940BF"/>
    <w:rsid w:val="00894406"/>
    <w:rsid w:val="00894B37"/>
    <w:rsid w:val="00894F9C"/>
    <w:rsid w:val="00895497"/>
    <w:rsid w:val="008954F5"/>
    <w:rsid w:val="00895710"/>
    <w:rsid w:val="00895781"/>
    <w:rsid w:val="00895B48"/>
    <w:rsid w:val="00895B61"/>
    <w:rsid w:val="00895CA3"/>
    <w:rsid w:val="00895F71"/>
    <w:rsid w:val="00896029"/>
    <w:rsid w:val="008961E4"/>
    <w:rsid w:val="00896351"/>
    <w:rsid w:val="00896442"/>
    <w:rsid w:val="008964AE"/>
    <w:rsid w:val="00896620"/>
    <w:rsid w:val="0089664E"/>
    <w:rsid w:val="0089694B"/>
    <w:rsid w:val="00896C98"/>
    <w:rsid w:val="00896EB9"/>
    <w:rsid w:val="00896FCE"/>
    <w:rsid w:val="0089719C"/>
    <w:rsid w:val="00897277"/>
    <w:rsid w:val="00897430"/>
    <w:rsid w:val="008974DF"/>
    <w:rsid w:val="0089771D"/>
    <w:rsid w:val="0089776B"/>
    <w:rsid w:val="00897C11"/>
    <w:rsid w:val="00897ED9"/>
    <w:rsid w:val="00897F29"/>
    <w:rsid w:val="008A02B4"/>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853"/>
    <w:rsid w:val="008A7BC2"/>
    <w:rsid w:val="008A7DC6"/>
    <w:rsid w:val="008A7EB6"/>
    <w:rsid w:val="008A7FD0"/>
    <w:rsid w:val="008B01DE"/>
    <w:rsid w:val="008B048C"/>
    <w:rsid w:val="008B0604"/>
    <w:rsid w:val="008B0704"/>
    <w:rsid w:val="008B09BB"/>
    <w:rsid w:val="008B0AC0"/>
    <w:rsid w:val="008B0BE5"/>
    <w:rsid w:val="008B0E19"/>
    <w:rsid w:val="008B1355"/>
    <w:rsid w:val="008B1595"/>
    <w:rsid w:val="008B1649"/>
    <w:rsid w:val="008B16BB"/>
    <w:rsid w:val="008B1785"/>
    <w:rsid w:val="008B1BB2"/>
    <w:rsid w:val="008B235F"/>
    <w:rsid w:val="008B2566"/>
    <w:rsid w:val="008B274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905"/>
    <w:rsid w:val="008B498B"/>
    <w:rsid w:val="008B4C59"/>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3B9"/>
    <w:rsid w:val="008B7536"/>
    <w:rsid w:val="008B7687"/>
    <w:rsid w:val="008B780C"/>
    <w:rsid w:val="008B7C15"/>
    <w:rsid w:val="008B7F95"/>
    <w:rsid w:val="008C040D"/>
    <w:rsid w:val="008C0E9B"/>
    <w:rsid w:val="008C1069"/>
    <w:rsid w:val="008C1079"/>
    <w:rsid w:val="008C10A1"/>
    <w:rsid w:val="008C135F"/>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6B22"/>
    <w:rsid w:val="008C6C65"/>
    <w:rsid w:val="008C6CD5"/>
    <w:rsid w:val="008C752A"/>
    <w:rsid w:val="008C781D"/>
    <w:rsid w:val="008D01CF"/>
    <w:rsid w:val="008D0621"/>
    <w:rsid w:val="008D064C"/>
    <w:rsid w:val="008D075B"/>
    <w:rsid w:val="008D0ACC"/>
    <w:rsid w:val="008D19C5"/>
    <w:rsid w:val="008D1BC9"/>
    <w:rsid w:val="008D1FC9"/>
    <w:rsid w:val="008D2883"/>
    <w:rsid w:val="008D2B6D"/>
    <w:rsid w:val="008D341E"/>
    <w:rsid w:val="008D3D6D"/>
    <w:rsid w:val="008D4436"/>
    <w:rsid w:val="008D4B3C"/>
    <w:rsid w:val="008D4E00"/>
    <w:rsid w:val="008D4F2B"/>
    <w:rsid w:val="008D5959"/>
    <w:rsid w:val="008D596E"/>
    <w:rsid w:val="008D65A7"/>
    <w:rsid w:val="008D65AC"/>
    <w:rsid w:val="008D6614"/>
    <w:rsid w:val="008D6916"/>
    <w:rsid w:val="008D6A4C"/>
    <w:rsid w:val="008D6CEE"/>
    <w:rsid w:val="008D6CF5"/>
    <w:rsid w:val="008D70CC"/>
    <w:rsid w:val="008D7129"/>
    <w:rsid w:val="008D750F"/>
    <w:rsid w:val="008D78B7"/>
    <w:rsid w:val="008D7A22"/>
    <w:rsid w:val="008D7CB1"/>
    <w:rsid w:val="008E0161"/>
    <w:rsid w:val="008E02FA"/>
    <w:rsid w:val="008E0AD1"/>
    <w:rsid w:val="008E0E76"/>
    <w:rsid w:val="008E1440"/>
    <w:rsid w:val="008E1902"/>
    <w:rsid w:val="008E1941"/>
    <w:rsid w:val="008E26AE"/>
    <w:rsid w:val="008E27E4"/>
    <w:rsid w:val="008E2D38"/>
    <w:rsid w:val="008E2E53"/>
    <w:rsid w:val="008E311C"/>
    <w:rsid w:val="008E31E3"/>
    <w:rsid w:val="008E370E"/>
    <w:rsid w:val="008E3778"/>
    <w:rsid w:val="008E378A"/>
    <w:rsid w:val="008E380D"/>
    <w:rsid w:val="008E3ABA"/>
    <w:rsid w:val="008E3C3B"/>
    <w:rsid w:val="008E3C7A"/>
    <w:rsid w:val="008E3DAE"/>
    <w:rsid w:val="008E4034"/>
    <w:rsid w:val="008E4655"/>
    <w:rsid w:val="008E473E"/>
    <w:rsid w:val="008E48A6"/>
    <w:rsid w:val="008E4B3C"/>
    <w:rsid w:val="008E4DE9"/>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E7F31"/>
    <w:rsid w:val="008F05BD"/>
    <w:rsid w:val="008F0936"/>
    <w:rsid w:val="008F0957"/>
    <w:rsid w:val="008F0B28"/>
    <w:rsid w:val="008F0C69"/>
    <w:rsid w:val="008F0C78"/>
    <w:rsid w:val="008F18D1"/>
    <w:rsid w:val="008F200F"/>
    <w:rsid w:val="008F2127"/>
    <w:rsid w:val="008F2648"/>
    <w:rsid w:val="008F28E7"/>
    <w:rsid w:val="008F290E"/>
    <w:rsid w:val="008F2D49"/>
    <w:rsid w:val="008F306E"/>
    <w:rsid w:val="008F3083"/>
    <w:rsid w:val="008F3116"/>
    <w:rsid w:val="008F320D"/>
    <w:rsid w:val="008F35C9"/>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7B1"/>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43F"/>
    <w:rsid w:val="00901A20"/>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BD6"/>
    <w:rsid w:val="00903EC1"/>
    <w:rsid w:val="00904261"/>
    <w:rsid w:val="00904698"/>
    <w:rsid w:val="009046DD"/>
    <w:rsid w:val="00904706"/>
    <w:rsid w:val="00904D06"/>
    <w:rsid w:val="00904E6F"/>
    <w:rsid w:val="009052C0"/>
    <w:rsid w:val="0090546D"/>
    <w:rsid w:val="0090573D"/>
    <w:rsid w:val="0090586E"/>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22D"/>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096"/>
    <w:rsid w:val="00916762"/>
    <w:rsid w:val="009168E1"/>
    <w:rsid w:val="009169A2"/>
    <w:rsid w:val="00916F5A"/>
    <w:rsid w:val="0091711D"/>
    <w:rsid w:val="0091729A"/>
    <w:rsid w:val="009172D6"/>
    <w:rsid w:val="00917709"/>
    <w:rsid w:val="00917E0B"/>
    <w:rsid w:val="00917E79"/>
    <w:rsid w:val="00917F22"/>
    <w:rsid w:val="009200F4"/>
    <w:rsid w:val="00920141"/>
    <w:rsid w:val="009204A6"/>
    <w:rsid w:val="0092054A"/>
    <w:rsid w:val="009205A0"/>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5F5"/>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1FA1"/>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6D"/>
    <w:rsid w:val="00936033"/>
    <w:rsid w:val="009360BA"/>
    <w:rsid w:val="009363C8"/>
    <w:rsid w:val="0093678F"/>
    <w:rsid w:val="00936A55"/>
    <w:rsid w:val="00936D40"/>
    <w:rsid w:val="00936D97"/>
    <w:rsid w:val="00936F72"/>
    <w:rsid w:val="009378D0"/>
    <w:rsid w:val="00937A52"/>
    <w:rsid w:val="00937F96"/>
    <w:rsid w:val="009403E3"/>
    <w:rsid w:val="009404BE"/>
    <w:rsid w:val="009404C3"/>
    <w:rsid w:val="00940790"/>
    <w:rsid w:val="00940793"/>
    <w:rsid w:val="00940C3B"/>
    <w:rsid w:val="00940E87"/>
    <w:rsid w:val="00940F2E"/>
    <w:rsid w:val="0094123D"/>
    <w:rsid w:val="009413E8"/>
    <w:rsid w:val="0094186C"/>
    <w:rsid w:val="00941C5B"/>
    <w:rsid w:val="009420E0"/>
    <w:rsid w:val="0094276B"/>
    <w:rsid w:val="009427AD"/>
    <w:rsid w:val="009427C1"/>
    <w:rsid w:val="00942960"/>
    <w:rsid w:val="00942981"/>
    <w:rsid w:val="00942AB8"/>
    <w:rsid w:val="009431BF"/>
    <w:rsid w:val="009438B4"/>
    <w:rsid w:val="0094399F"/>
    <w:rsid w:val="00943A8C"/>
    <w:rsid w:val="00943D98"/>
    <w:rsid w:val="00943E44"/>
    <w:rsid w:val="00944184"/>
    <w:rsid w:val="009442A9"/>
    <w:rsid w:val="009446D2"/>
    <w:rsid w:val="0094494F"/>
    <w:rsid w:val="00944A67"/>
    <w:rsid w:val="00945245"/>
    <w:rsid w:val="009454EC"/>
    <w:rsid w:val="0094563D"/>
    <w:rsid w:val="009456EB"/>
    <w:rsid w:val="009457B9"/>
    <w:rsid w:val="009459BC"/>
    <w:rsid w:val="009459CE"/>
    <w:rsid w:val="00945F87"/>
    <w:rsid w:val="00945FEF"/>
    <w:rsid w:val="0094625E"/>
    <w:rsid w:val="00946423"/>
    <w:rsid w:val="00946B8B"/>
    <w:rsid w:val="00946C0F"/>
    <w:rsid w:val="00946F32"/>
    <w:rsid w:val="00947289"/>
    <w:rsid w:val="009474F6"/>
    <w:rsid w:val="009474F9"/>
    <w:rsid w:val="0094761B"/>
    <w:rsid w:val="00947A06"/>
    <w:rsid w:val="00947A51"/>
    <w:rsid w:val="00947F2B"/>
    <w:rsid w:val="00950069"/>
    <w:rsid w:val="009500AE"/>
    <w:rsid w:val="009502AA"/>
    <w:rsid w:val="0095059F"/>
    <w:rsid w:val="009505F5"/>
    <w:rsid w:val="00950870"/>
    <w:rsid w:val="009508D8"/>
    <w:rsid w:val="009509C1"/>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4816"/>
    <w:rsid w:val="00955456"/>
    <w:rsid w:val="0095562B"/>
    <w:rsid w:val="00955674"/>
    <w:rsid w:val="00955715"/>
    <w:rsid w:val="00955AA1"/>
    <w:rsid w:val="00955BBA"/>
    <w:rsid w:val="00955CA3"/>
    <w:rsid w:val="00955DE5"/>
    <w:rsid w:val="00955F8F"/>
    <w:rsid w:val="0095611E"/>
    <w:rsid w:val="0095647D"/>
    <w:rsid w:val="009565E1"/>
    <w:rsid w:val="00956616"/>
    <w:rsid w:val="0095686E"/>
    <w:rsid w:val="00956AE6"/>
    <w:rsid w:val="00956CA6"/>
    <w:rsid w:val="00956D29"/>
    <w:rsid w:val="00956F81"/>
    <w:rsid w:val="00956FE1"/>
    <w:rsid w:val="009572E4"/>
    <w:rsid w:val="00957429"/>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27"/>
    <w:rsid w:val="0096298F"/>
    <w:rsid w:val="00962AA6"/>
    <w:rsid w:val="00962CA1"/>
    <w:rsid w:val="00962E00"/>
    <w:rsid w:val="009632AC"/>
    <w:rsid w:val="00963364"/>
    <w:rsid w:val="00963371"/>
    <w:rsid w:val="009633EC"/>
    <w:rsid w:val="009637DE"/>
    <w:rsid w:val="00963A94"/>
    <w:rsid w:val="00963BD5"/>
    <w:rsid w:val="00963F34"/>
    <w:rsid w:val="00964121"/>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C75"/>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21E"/>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6D7"/>
    <w:rsid w:val="00983B65"/>
    <w:rsid w:val="00984045"/>
    <w:rsid w:val="009840F0"/>
    <w:rsid w:val="009843F2"/>
    <w:rsid w:val="00984477"/>
    <w:rsid w:val="00984531"/>
    <w:rsid w:val="00984646"/>
    <w:rsid w:val="0098483C"/>
    <w:rsid w:val="00984BF2"/>
    <w:rsid w:val="00984C06"/>
    <w:rsid w:val="00984CBE"/>
    <w:rsid w:val="00984EE6"/>
    <w:rsid w:val="009853FC"/>
    <w:rsid w:val="00985998"/>
    <w:rsid w:val="009859BB"/>
    <w:rsid w:val="00985B69"/>
    <w:rsid w:val="00985BE7"/>
    <w:rsid w:val="0098660D"/>
    <w:rsid w:val="009869C1"/>
    <w:rsid w:val="00986AD8"/>
    <w:rsid w:val="009870BD"/>
    <w:rsid w:val="00987410"/>
    <w:rsid w:val="00987D79"/>
    <w:rsid w:val="00990036"/>
    <w:rsid w:val="00990058"/>
    <w:rsid w:val="00990535"/>
    <w:rsid w:val="00990989"/>
    <w:rsid w:val="009914BB"/>
    <w:rsid w:val="0099168F"/>
    <w:rsid w:val="00991788"/>
    <w:rsid w:val="00991D9D"/>
    <w:rsid w:val="00991FDB"/>
    <w:rsid w:val="0099214A"/>
    <w:rsid w:val="00992C26"/>
    <w:rsid w:val="00992E5F"/>
    <w:rsid w:val="00993282"/>
    <w:rsid w:val="009932EB"/>
    <w:rsid w:val="009933DA"/>
    <w:rsid w:val="00993864"/>
    <w:rsid w:val="00993CAE"/>
    <w:rsid w:val="00993EA7"/>
    <w:rsid w:val="00994498"/>
    <w:rsid w:val="0099494A"/>
    <w:rsid w:val="00994C12"/>
    <w:rsid w:val="00994D43"/>
    <w:rsid w:val="00994D8E"/>
    <w:rsid w:val="00994DB5"/>
    <w:rsid w:val="00994E56"/>
    <w:rsid w:val="009950B0"/>
    <w:rsid w:val="00995480"/>
    <w:rsid w:val="00995869"/>
    <w:rsid w:val="00995C43"/>
    <w:rsid w:val="00995E7B"/>
    <w:rsid w:val="00995E9E"/>
    <w:rsid w:val="00996127"/>
    <w:rsid w:val="009961AE"/>
    <w:rsid w:val="00996250"/>
    <w:rsid w:val="009964EE"/>
    <w:rsid w:val="00996760"/>
    <w:rsid w:val="00996C1E"/>
    <w:rsid w:val="00996C72"/>
    <w:rsid w:val="00996F1C"/>
    <w:rsid w:val="00996F4F"/>
    <w:rsid w:val="0099707A"/>
    <w:rsid w:val="009971B4"/>
    <w:rsid w:val="009973F1"/>
    <w:rsid w:val="00997BFC"/>
    <w:rsid w:val="00997CB0"/>
    <w:rsid w:val="009A00D3"/>
    <w:rsid w:val="009A01EC"/>
    <w:rsid w:val="009A027E"/>
    <w:rsid w:val="009A0402"/>
    <w:rsid w:val="009A1263"/>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8C6"/>
    <w:rsid w:val="009A7A3F"/>
    <w:rsid w:val="009A7DDB"/>
    <w:rsid w:val="009A7E41"/>
    <w:rsid w:val="009A7F11"/>
    <w:rsid w:val="009B00DA"/>
    <w:rsid w:val="009B025F"/>
    <w:rsid w:val="009B0532"/>
    <w:rsid w:val="009B07B1"/>
    <w:rsid w:val="009B087D"/>
    <w:rsid w:val="009B0C18"/>
    <w:rsid w:val="009B0D27"/>
    <w:rsid w:val="009B0DF8"/>
    <w:rsid w:val="009B118C"/>
    <w:rsid w:val="009B18E3"/>
    <w:rsid w:val="009B2293"/>
    <w:rsid w:val="009B236D"/>
    <w:rsid w:val="009B23DD"/>
    <w:rsid w:val="009B2433"/>
    <w:rsid w:val="009B25EE"/>
    <w:rsid w:val="009B26EE"/>
    <w:rsid w:val="009B2A3B"/>
    <w:rsid w:val="009B2BA1"/>
    <w:rsid w:val="009B2C0B"/>
    <w:rsid w:val="009B2F3B"/>
    <w:rsid w:val="009B3240"/>
    <w:rsid w:val="009B3293"/>
    <w:rsid w:val="009B3555"/>
    <w:rsid w:val="009B3749"/>
    <w:rsid w:val="009B3A8F"/>
    <w:rsid w:val="009B3B17"/>
    <w:rsid w:val="009B3BCB"/>
    <w:rsid w:val="009B40F5"/>
    <w:rsid w:val="009B4492"/>
    <w:rsid w:val="009B4539"/>
    <w:rsid w:val="009B455A"/>
    <w:rsid w:val="009B4C4B"/>
    <w:rsid w:val="009B4CE8"/>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71C7"/>
    <w:rsid w:val="009C7416"/>
    <w:rsid w:val="009C753A"/>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600"/>
    <w:rsid w:val="009D57F8"/>
    <w:rsid w:val="009D587A"/>
    <w:rsid w:val="009D5D11"/>
    <w:rsid w:val="009D5F1D"/>
    <w:rsid w:val="009D5F64"/>
    <w:rsid w:val="009D638B"/>
    <w:rsid w:val="009D65C4"/>
    <w:rsid w:val="009D65DD"/>
    <w:rsid w:val="009D683F"/>
    <w:rsid w:val="009D6DD9"/>
    <w:rsid w:val="009D6F7C"/>
    <w:rsid w:val="009D74B4"/>
    <w:rsid w:val="009D74D0"/>
    <w:rsid w:val="009D77CA"/>
    <w:rsid w:val="009D7B6E"/>
    <w:rsid w:val="009D7BE4"/>
    <w:rsid w:val="009D7EDC"/>
    <w:rsid w:val="009E03D8"/>
    <w:rsid w:val="009E05B1"/>
    <w:rsid w:val="009E069C"/>
    <w:rsid w:val="009E0C76"/>
    <w:rsid w:val="009E1263"/>
    <w:rsid w:val="009E13E1"/>
    <w:rsid w:val="009E145B"/>
    <w:rsid w:val="009E15E7"/>
    <w:rsid w:val="009E1FFF"/>
    <w:rsid w:val="009E2888"/>
    <w:rsid w:val="009E2A59"/>
    <w:rsid w:val="009E2C6C"/>
    <w:rsid w:val="009E2E0E"/>
    <w:rsid w:val="009E2F44"/>
    <w:rsid w:val="009E32AD"/>
    <w:rsid w:val="009E3372"/>
    <w:rsid w:val="009E34C2"/>
    <w:rsid w:val="009E3C69"/>
    <w:rsid w:val="009E3E1F"/>
    <w:rsid w:val="009E4240"/>
    <w:rsid w:val="009E4CE8"/>
    <w:rsid w:val="009E4EA7"/>
    <w:rsid w:val="009E51A1"/>
    <w:rsid w:val="009E51A6"/>
    <w:rsid w:val="009E533A"/>
    <w:rsid w:val="009E56AC"/>
    <w:rsid w:val="009E57AF"/>
    <w:rsid w:val="009E60BA"/>
    <w:rsid w:val="009E6764"/>
    <w:rsid w:val="009E7154"/>
    <w:rsid w:val="009E727B"/>
    <w:rsid w:val="009E7301"/>
    <w:rsid w:val="009E74D1"/>
    <w:rsid w:val="009E7563"/>
    <w:rsid w:val="009E7687"/>
    <w:rsid w:val="009E76A2"/>
    <w:rsid w:val="009E7AFB"/>
    <w:rsid w:val="009E7C05"/>
    <w:rsid w:val="009F002B"/>
    <w:rsid w:val="009F01A4"/>
    <w:rsid w:val="009F0593"/>
    <w:rsid w:val="009F06C3"/>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45"/>
    <w:rsid w:val="009F2860"/>
    <w:rsid w:val="009F2919"/>
    <w:rsid w:val="009F2AD4"/>
    <w:rsid w:val="009F2E32"/>
    <w:rsid w:val="009F2E60"/>
    <w:rsid w:val="009F3351"/>
    <w:rsid w:val="009F359B"/>
    <w:rsid w:val="009F35FC"/>
    <w:rsid w:val="009F3DB6"/>
    <w:rsid w:val="009F3EB3"/>
    <w:rsid w:val="009F3FF9"/>
    <w:rsid w:val="009F43E1"/>
    <w:rsid w:val="009F4570"/>
    <w:rsid w:val="009F46EF"/>
    <w:rsid w:val="009F4706"/>
    <w:rsid w:val="009F4CE6"/>
    <w:rsid w:val="009F55F7"/>
    <w:rsid w:val="009F58E2"/>
    <w:rsid w:val="009F59D9"/>
    <w:rsid w:val="009F5BF9"/>
    <w:rsid w:val="009F5D4F"/>
    <w:rsid w:val="009F5DD3"/>
    <w:rsid w:val="009F6352"/>
    <w:rsid w:val="009F66F2"/>
    <w:rsid w:val="009F67B9"/>
    <w:rsid w:val="009F69FD"/>
    <w:rsid w:val="009F6AAA"/>
    <w:rsid w:val="009F7319"/>
    <w:rsid w:val="009F7A28"/>
    <w:rsid w:val="009F7B92"/>
    <w:rsid w:val="009F7CD4"/>
    <w:rsid w:val="009F7FC2"/>
    <w:rsid w:val="00A00007"/>
    <w:rsid w:val="00A00333"/>
    <w:rsid w:val="00A004E8"/>
    <w:rsid w:val="00A006B3"/>
    <w:rsid w:val="00A00811"/>
    <w:rsid w:val="00A009A1"/>
    <w:rsid w:val="00A00AA8"/>
    <w:rsid w:val="00A00BAC"/>
    <w:rsid w:val="00A01050"/>
    <w:rsid w:val="00A01154"/>
    <w:rsid w:val="00A0123C"/>
    <w:rsid w:val="00A0127B"/>
    <w:rsid w:val="00A0139B"/>
    <w:rsid w:val="00A01624"/>
    <w:rsid w:val="00A01783"/>
    <w:rsid w:val="00A01AF8"/>
    <w:rsid w:val="00A01E92"/>
    <w:rsid w:val="00A024A9"/>
    <w:rsid w:val="00A024DD"/>
    <w:rsid w:val="00A02575"/>
    <w:rsid w:val="00A0297E"/>
    <w:rsid w:val="00A02E53"/>
    <w:rsid w:val="00A0384F"/>
    <w:rsid w:val="00A03B99"/>
    <w:rsid w:val="00A040E1"/>
    <w:rsid w:val="00A042F8"/>
    <w:rsid w:val="00A0432B"/>
    <w:rsid w:val="00A04BDB"/>
    <w:rsid w:val="00A04DF2"/>
    <w:rsid w:val="00A04E73"/>
    <w:rsid w:val="00A05598"/>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ADF"/>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42"/>
    <w:rsid w:val="00A12AF7"/>
    <w:rsid w:val="00A12C9A"/>
    <w:rsid w:val="00A12CB5"/>
    <w:rsid w:val="00A12D29"/>
    <w:rsid w:val="00A12E9D"/>
    <w:rsid w:val="00A13220"/>
    <w:rsid w:val="00A13747"/>
    <w:rsid w:val="00A13B02"/>
    <w:rsid w:val="00A13B3B"/>
    <w:rsid w:val="00A13EA9"/>
    <w:rsid w:val="00A143A7"/>
    <w:rsid w:val="00A147AD"/>
    <w:rsid w:val="00A14E94"/>
    <w:rsid w:val="00A1532F"/>
    <w:rsid w:val="00A155EC"/>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05"/>
    <w:rsid w:val="00A21595"/>
    <w:rsid w:val="00A215A5"/>
    <w:rsid w:val="00A2235A"/>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6CE"/>
    <w:rsid w:val="00A258CE"/>
    <w:rsid w:val="00A25EE3"/>
    <w:rsid w:val="00A261BE"/>
    <w:rsid w:val="00A26249"/>
    <w:rsid w:val="00A2635C"/>
    <w:rsid w:val="00A26634"/>
    <w:rsid w:val="00A2669F"/>
    <w:rsid w:val="00A26BBB"/>
    <w:rsid w:val="00A27208"/>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D68"/>
    <w:rsid w:val="00A31E47"/>
    <w:rsid w:val="00A320D9"/>
    <w:rsid w:val="00A321F3"/>
    <w:rsid w:val="00A32A9D"/>
    <w:rsid w:val="00A32B0A"/>
    <w:rsid w:val="00A32D29"/>
    <w:rsid w:val="00A332F9"/>
    <w:rsid w:val="00A33AF8"/>
    <w:rsid w:val="00A33D23"/>
    <w:rsid w:val="00A33E6D"/>
    <w:rsid w:val="00A33FE1"/>
    <w:rsid w:val="00A344AD"/>
    <w:rsid w:val="00A34873"/>
    <w:rsid w:val="00A354CF"/>
    <w:rsid w:val="00A35B18"/>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24"/>
    <w:rsid w:val="00A40A8E"/>
    <w:rsid w:val="00A40E32"/>
    <w:rsid w:val="00A41118"/>
    <w:rsid w:val="00A412B1"/>
    <w:rsid w:val="00A413CD"/>
    <w:rsid w:val="00A41619"/>
    <w:rsid w:val="00A418C3"/>
    <w:rsid w:val="00A41AAC"/>
    <w:rsid w:val="00A41B8B"/>
    <w:rsid w:val="00A42017"/>
    <w:rsid w:val="00A42094"/>
    <w:rsid w:val="00A4258D"/>
    <w:rsid w:val="00A42919"/>
    <w:rsid w:val="00A429A3"/>
    <w:rsid w:val="00A429EE"/>
    <w:rsid w:val="00A42A73"/>
    <w:rsid w:val="00A42CDD"/>
    <w:rsid w:val="00A434E2"/>
    <w:rsid w:val="00A4353A"/>
    <w:rsid w:val="00A437CB"/>
    <w:rsid w:val="00A438D8"/>
    <w:rsid w:val="00A439FD"/>
    <w:rsid w:val="00A43C7A"/>
    <w:rsid w:val="00A43D7F"/>
    <w:rsid w:val="00A4402D"/>
    <w:rsid w:val="00A4416B"/>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68B"/>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4C"/>
    <w:rsid w:val="00A61368"/>
    <w:rsid w:val="00A61CA7"/>
    <w:rsid w:val="00A61CEE"/>
    <w:rsid w:val="00A61CFC"/>
    <w:rsid w:val="00A61D44"/>
    <w:rsid w:val="00A61D4D"/>
    <w:rsid w:val="00A61DF6"/>
    <w:rsid w:val="00A61DFB"/>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1E4"/>
    <w:rsid w:val="00A67278"/>
    <w:rsid w:val="00A672E4"/>
    <w:rsid w:val="00A67512"/>
    <w:rsid w:val="00A6758C"/>
    <w:rsid w:val="00A6766B"/>
    <w:rsid w:val="00A6781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45F"/>
    <w:rsid w:val="00A727FC"/>
    <w:rsid w:val="00A72816"/>
    <w:rsid w:val="00A72A51"/>
    <w:rsid w:val="00A73063"/>
    <w:rsid w:val="00A73136"/>
    <w:rsid w:val="00A73763"/>
    <w:rsid w:val="00A73FBA"/>
    <w:rsid w:val="00A74426"/>
    <w:rsid w:val="00A744F6"/>
    <w:rsid w:val="00A746DB"/>
    <w:rsid w:val="00A74B26"/>
    <w:rsid w:val="00A74BDB"/>
    <w:rsid w:val="00A74EA9"/>
    <w:rsid w:val="00A752F6"/>
    <w:rsid w:val="00A753EB"/>
    <w:rsid w:val="00A75406"/>
    <w:rsid w:val="00A75601"/>
    <w:rsid w:val="00A75791"/>
    <w:rsid w:val="00A75954"/>
    <w:rsid w:val="00A7610C"/>
    <w:rsid w:val="00A762ED"/>
    <w:rsid w:val="00A76376"/>
    <w:rsid w:val="00A7643B"/>
    <w:rsid w:val="00A7681C"/>
    <w:rsid w:val="00A76A1A"/>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233"/>
    <w:rsid w:val="00A825E7"/>
    <w:rsid w:val="00A82604"/>
    <w:rsid w:val="00A82AD9"/>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23"/>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DC3"/>
    <w:rsid w:val="00AA0E8E"/>
    <w:rsid w:val="00AA10A6"/>
    <w:rsid w:val="00AA114E"/>
    <w:rsid w:val="00AA11A2"/>
    <w:rsid w:val="00AA11C8"/>
    <w:rsid w:val="00AA150B"/>
    <w:rsid w:val="00AA1532"/>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4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2C1"/>
    <w:rsid w:val="00AA731F"/>
    <w:rsid w:val="00AA77BF"/>
    <w:rsid w:val="00AA7881"/>
    <w:rsid w:val="00AA7DB9"/>
    <w:rsid w:val="00AA7E8C"/>
    <w:rsid w:val="00AB036D"/>
    <w:rsid w:val="00AB08A5"/>
    <w:rsid w:val="00AB0969"/>
    <w:rsid w:val="00AB118C"/>
    <w:rsid w:val="00AB1376"/>
    <w:rsid w:val="00AB13ED"/>
    <w:rsid w:val="00AB14CD"/>
    <w:rsid w:val="00AB16BE"/>
    <w:rsid w:val="00AB1A09"/>
    <w:rsid w:val="00AB1CAA"/>
    <w:rsid w:val="00AB1FBD"/>
    <w:rsid w:val="00AB2065"/>
    <w:rsid w:val="00AB2110"/>
    <w:rsid w:val="00AB261C"/>
    <w:rsid w:val="00AB26C1"/>
    <w:rsid w:val="00AB2931"/>
    <w:rsid w:val="00AB2B29"/>
    <w:rsid w:val="00AB2B6C"/>
    <w:rsid w:val="00AB2C99"/>
    <w:rsid w:val="00AB2F6E"/>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4BA"/>
    <w:rsid w:val="00AB55C1"/>
    <w:rsid w:val="00AB55E3"/>
    <w:rsid w:val="00AB5CB1"/>
    <w:rsid w:val="00AB5DE5"/>
    <w:rsid w:val="00AB627C"/>
    <w:rsid w:val="00AB62EE"/>
    <w:rsid w:val="00AB6455"/>
    <w:rsid w:val="00AB64BE"/>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5B5"/>
    <w:rsid w:val="00AC2A8F"/>
    <w:rsid w:val="00AC2F04"/>
    <w:rsid w:val="00AC308B"/>
    <w:rsid w:val="00AC314A"/>
    <w:rsid w:val="00AC31F2"/>
    <w:rsid w:val="00AC34B6"/>
    <w:rsid w:val="00AC359F"/>
    <w:rsid w:val="00AC3A97"/>
    <w:rsid w:val="00AC414D"/>
    <w:rsid w:val="00AC42B5"/>
    <w:rsid w:val="00AC47C1"/>
    <w:rsid w:val="00AC4B87"/>
    <w:rsid w:val="00AC4DF9"/>
    <w:rsid w:val="00AC514F"/>
    <w:rsid w:val="00AC516B"/>
    <w:rsid w:val="00AC5217"/>
    <w:rsid w:val="00AC5565"/>
    <w:rsid w:val="00AC559C"/>
    <w:rsid w:val="00AC55B9"/>
    <w:rsid w:val="00AC56BA"/>
    <w:rsid w:val="00AC5D26"/>
    <w:rsid w:val="00AC5FD6"/>
    <w:rsid w:val="00AC6056"/>
    <w:rsid w:val="00AC6394"/>
    <w:rsid w:val="00AC6642"/>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1FF"/>
    <w:rsid w:val="00AD25DF"/>
    <w:rsid w:val="00AD286E"/>
    <w:rsid w:val="00AD2AC0"/>
    <w:rsid w:val="00AD2E60"/>
    <w:rsid w:val="00AD3360"/>
    <w:rsid w:val="00AD3672"/>
    <w:rsid w:val="00AD3870"/>
    <w:rsid w:val="00AD38B3"/>
    <w:rsid w:val="00AD3987"/>
    <w:rsid w:val="00AD3AF2"/>
    <w:rsid w:val="00AD3BCD"/>
    <w:rsid w:val="00AD3C09"/>
    <w:rsid w:val="00AD3E6E"/>
    <w:rsid w:val="00AD4312"/>
    <w:rsid w:val="00AD4661"/>
    <w:rsid w:val="00AD4FEC"/>
    <w:rsid w:val="00AD5225"/>
    <w:rsid w:val="00AD524E"/>
    <w:rsid w:val="00AD52D9"/>
    <w:rsid w:val="00AD53CF"/>
    <w:rsid w:val="00AD53FD"/>
    <w:rsid w:val="00AD5741"/>
    <w:rsid w:val="00AD57D8"/>
    <w:rsid w:val="00AD598F"/>
    <w:rsid w:val="00AD638F"/>
    <w:rsid w:val="00AD6646"/>
    <w:rsid w:val="00AD6908"/>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02"/>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456"/>
    <w:rsid w:val="00AE7530"/>
    <w:rsid w:val="00AE7683"/>
    <w:rsid w:val="00AE793A"/>
    <w:rsid w:val="00AE7AF3"/>
    <w:rsid w:val="00AE7BE2"/>
    <w:rsid w:val="00AF01A6"/>
    <w:rsid w:val="00AF0215"/>
    <w:rsid w:val="00AF051E"/>
    <w:rsid w:val="00AF06F0"/>
    <w:rsid w:val="00AF097B"/>
    <w:rsid w:val="00AF15C7"/>
    <w:rsid w:val="00AF2481"/>
    <w:rsid w:val="00AF2900"/>
    <w:rsid w:val="00AF2FA8"/>
    <w:rsid w:val="00AF3894"/>
    <w:rsid w:val="00AF3DC1"/>
    <w:rsid w:val="00AF3F69"/>
    <w:rsid w:val="00AF3F6A"/>
    <w:rsid w:val="00AF44F6"/>
    <w:rsid w:val="00AF47AA"/>
    <w:rsid w:val="00AF4848"/>
    <w:rsid w:val="00AF4C9E"/>
    <w:rsid w:val="00AF4E28"/>
    <w:rsid w:val="00AF518C"/>
    <w:rsid w:val="00AF552B"/>
    <w:rsid w:val="00AF6B13"/>
    <w:rsid w:val="00AF6C51"/>
    <w:rsid w:val="00AF6CEC"/>
    <w:rsid w:val="00AF6D09"/>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7FE"/>
    <w:rsid w:val="00B02C04"/>
    <w:rsid w:val="00B034DA"/>
    <w:rsid w:val="00B0359D"/>
    <w:rsid w:val="00B03729"/>
    <w:rsid w:val="00B03B7C"/>
    <w:rsid w:val="00B03F5B"/>
    <w:rsid w:val="00B03FEB"/>
    <w:rsid w:val="00B04165"/>
    <w:rsid w:val="00B043C8"/>
    <w:rsid w:val="00B0483C"/>
    <w:rsid w:val="00B04BE8"/>
    <w:rsid w:val="00B04C30"/>
    <w:rsid w:val="00B0500D"/>
    <w:rsid w:val="00B0531D"/>
    <w:rsid w:val="00B053D7"/>
    <w:rsid w:val="00B05609"/>
    <w:rsid w:val="00B0562F"/>
    <w:rsid w:val="00B05A1C"/>
    <w:rsid w:val="00B05A9F"/>
    <w:rsid w:val="00B05AFA"/>
    <w:rsid w:val="00B05F35"/>
    <w:rsid w:val="00B0649A"/>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92A"/>
    <w:rsid w:val="00B14C59"/>
    <w:rsid w:val="00B14FFA"/>
    <w:rsid w:val="00B158D1"/>
    <w:rsid w:val="00B15B68"/>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E02"/>
    <w:rsid w:val="00B23FA1"/>
    <w:rsid w:val="00B24C8F"/>
    <w:rsid w:val="00B24D5C"/>
    <w:rsid w:val="00B24F99"/>
    <w:rsid w:val="00B25071"/>
    <w:rsid w:val="00B2539E"/>
    <w:rsid w:val="00B25774"/>
    <w:rsid w:val="00B2585F"/>
    <w:rsid w:val="00B25A8E"/>
    <w:rsid w:val="00B25DA6"/>
    <w:rsid w:val="00B260F8"/>
    <w:rsid w:val="00B2626F"/>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17"/>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B22"/>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95F"/>
    <w:rsid w:val="00B37EC6"/>
    <w:rsid w:val="00B37F20"/>
    <w:rsid w:val="00B40050"/>
    <w:rsid w:val="00B400C6"/>
    <w:rsid w:val="00B4022F"/>
    <w:rsid w:val="00B40369"/>
    <w:rsid w:val="00B403F4"/>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BAE"/>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28A"/>
    <w:rsid w:val="00B509A2"/>
    <w:rsid w:val="00B50D89"/>
    <w:rsid w:val="00B512F7"/>
    <w:rsid w:val="00B51338"/>
    <w:rsid w:val="00B51433"/>
    <w:rsid w:val="00B51434"/>
    <w:rsid w:val="00B5145E"/>
    <w:rsid w:val="00B5159B"/>
    <w:rsid w:val="00B515FF"/>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8E0"/>
    <w:rsid w:val="00B54931"/>
    <w:rsid w:val="00B54CF6"/>
    <w:rsid w:val="00B54D77"/>
    <w:rsid w:val="00B54E4A"/>
    <w:rsid w:val="00B550E6"/>
    <w:rsid w:val="00B550F0"/>
    <w:rsid w:val="00B55DB0"/>
    <w:rsid w:val="00B55E0E"/>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338"/>
    <w:rsid w:val="00B6170A"/>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A24"/>
    <w:rsid w:val="00B64B06"/>
    <w:rsid w:val="00B64C0D"/>
    <w:rsid w:val="00B65172"/>
    <w:rsid w:val="00B65470"/>
    <w:rsid w:val="00B654AC"/>
    <w:rsid w:val="00B65505"/>
    <w:rsid w:val="00B65770"/>
    <w:rsid w:val="00B65A7D"/>
    <w:rsid w:val="00B65AF6"/>
    <w:rsid w:val="00B65B38"/>
    <w:rsid w:val="00B662D7"/>
    <w:rsid w:val="00B665CA"/>
    <w:rsid w:val="00B66CEC"/>
    <w:rsid w:val="00B66D90"/>
    <w:rsid w:val="00B67007"/>
    <w:rsid w:val="00B674C3"/>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3FAD"/>
    <w:rsid w:val="00B746FF"/>
    <w:rsid w:val="00B74B03"/>
    <w:rsid w:val="00B74B92"/>
    <w:rsid w:val="00B74C1B"/>
    <w:rsid w:val="00B74D9F"/>
    <w:rsid w:val="00B75050"/>
    <w:rsid w:val="00B7520D"/>
    <w:rsid w:val="00B752A4"/>
    <w:rsid w:val="00B753F0"/>
    <w:rsid w:val="00B75432"/>
    <w:rsid w:val="00B754F7"/>
    <w:rsid w:val="00B75663"/>
    <w:rsid w:val="00B7581C"/>
    <w:rsid w:val="00B75ABE"/>
    <w:rsid w:val="00B75CCD"/>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400"/>
    <w:rsid w:val="00B8451A"/>
    <w:rsid w:val="00B84A65"/>
    <w:rsid w:val="00B84A6A"/>
    <w:rsid w:val="00B85630"/>
    <w:rsid w:val="00B85663"/>
    <w:rsid w:val="00B858D4"/>
    <w:rsid w:val="00B85DAE"/>
    <w:rsid w:val="00B860B9"/>
    <w:rsid w:val="00B861E3"/>
    <w:rsid w:val="00B864C0"/>
    <w:rsid w:val="00B86BFD"/>
    <w:rsid w:val="00B86D4E"/>
    <w:rsid w:val="00B86FDF"/>
    <w:rsid w:val="00B872FD"/>
    <w:rsid w:val="00B87624"/>
    <w:rsid w:val="00B8780B"/>
    <w:rsid w:val="00B878EE"/>
    <w:rsid w:val="00B87DB6"/>
    <w:rsid w:val="00B90262"/>
    <w:rsid w:val="00B90675"/>
    <w:rsid w:val="00B90986"/>
    <w:rsid w:val="00B90DE3"/>
    <w:rsid w:val="00B90E2D"/>
    <w:rsid w:val="00B90EBE"/>
    <w:rsid w:val="00B90F31"/>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8E"/>
    <w:rsid w:val="00B943B3"/>
    <w:rsid w:val="00B94A5E"/>
    <w:rsid w:val="00B94CB2"/>
    <w:rsid w:val="00B94ECF"/>
    <w:rsid w:val="00B94EFB"/>
    <w:rsid w:val="00B95451"/>
    <w:rsid w:val="00B955BF"/>
    <w:rsid w:val="00B95731"/>
    <w:rsid w:val="00B959D1"/>
    <w:rsid w:val="00B95D99"/>
    <w:rsid w:val="00B962E2"/>
    <w:rsid w:val="00B96900"/>
    <w:rsid w:val="00B96DED"/>
    <w:rsid w:val="00B96EE6"/>
    <w:rsid w:val="00B9791D"/>
    <w:rsid w:val="00B97AE5"/>
    <w:rsid w:val="00BA026F"/>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096"/>
    <w:rsid w:val="00BA31E6"/>
    <w:rsid w:val="00BA3268"/>
    <w:rsid w:val="00BA3299"/>
    <w:rsid w:val="00BA32D0"/>
    <w:rsid w:val="00BA34DD"/>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CB4"/>
    <w:rsid w:val="00BA6DC3"/>
    <w:rsid w:val="00BA74FB"/>
    <w:rsid w:val="00BA7593"/>
    <w:rsid w:val="00BA76C8"/>
    <w:rsid w:val="00BA782E"/>
    <w:rsid w:val="00BA7858"/>
    <w:rsid w:val="00BA7D0F"/>
    <w:rsid w:val="00BA7E07"/>
    <w:rsid w:val="00BB00E6"/>
    <w:rsid w:val="00BB0296"/>
    <w:rsid w:val="00BB0670"/>
    <w:rsid w:val="00BB0829"/>
    <w:rsid w:val="00BB0845"/>
    <w:rsid w:val="00BB087B"/>
    <w:rsid w:val="00BB0B0E"/>
    <w:rsid w:val="00BB0B5A"/>
    <w:rsid w:val="00BB0B7B"/>
    <w:rsid w:val="00BB0B7C"/>
    <w:rsid w:val="00BB0E0F"/>
    <w:rsid w:val="00BB0FAA"/>
    <w:rsid w:val="00BB145C"/>
    <w:rsid w:val="00BB16B0"/>
    <w:rsid w:val="00BB1A82"/>
    <w:rsid w:val="00BB237F"/>
    <w:rsid w:val="00BB26CC"/>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28A"/>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0F"/>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CCF"/>
    <w:rsid w:val="00BD5E44"/>
    <w:rsid w:val="00BD6078"/>
    <w:rsid w:val="00BD69EF"/>
    <w:rsid w:val="00BD6B5B"/>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605"/>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432"/>
    <w:rsid w:val="00BF6B00"/>
    <w:rsid w:val="00BF6C8C"/>
    <w:rsid w:val="00BF6C8F"/>
    <w:rsid w:val="00BF6D93"/>
    <w:rsid w:val="00BF6EC3"/>
    <w:rsid w:val="00BF6F1D"/>
    <w:rsid w:val="00BF6FFC"/>
    <w:rsid w:val="00BF71A7"/>
    <w:rsid w:val="00BF767C"/>
    <w:rsid w:val="00BF79D2"/>
    <w:rsid w:val="00BF7A28"/>
    <w:rsid w:val="00BF7D00"/>
    <w:rsid w:val="00BF7D9A"/>
    <w:rsid w:val="00BF7F9B"/>
    <w:rsid w:val="00C00413"/>
    <w:rsid w:val="00C00459"/>
    <w:rsid w:val="00C004B9"/>
    <w:rsid w:val="00C006A4"/>
    <w:rsid w:val="00C006D4"/>
    <w:rsid w:val="00C00A67"/>
    <w:rsid w:val="00C00DE9"/>
    <w:rsid w:val="00C00DFF"/>
    <w:rsid w:val="00C00F78"/>
    <w:rsid w:val="00C018C1"/>
    <w:rsid w:val="00C01A8D"/>
    <w:rsid w:val="00C01F78"/>
    <w:rsid w:val="00C0235A"/>
    <w:rsid w:val="00C024B8"/>
    <w:rsid w:val="00C02AFD"/>
    <w:rsid w:val="00C02BBC"/>
    <w:rsid w:val="00C02D2C"/>
    <w:rsid w:val="00C02F97"/>
    <w:rsid w:val="00C036BC"/>
    <w:rsid w:val="00C0382C"/>
    <w:rsid w:val="00C03896"/>
    <w:rsid w:val="00C038EA"/>
    <w:rsid w:val="00C03970"/>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0C7"/>
    <w:rsid w:val="00C1143A"/>
    <w:rsid w:val="00C1148E"/>
    <w:rsid w:val="00C11515"/>
    <w:rsid w:val="00C11573"/>
    <w:rsid w:val="00C1169E"/>
    <w:rsid w:val="00C11779"/>
    <w:rsid w:val="00C118D4"/>
    <w:rsid w:val="00C11B6D"/>
    <w:rsid w:val="00C11E76"/>
    <w:rsid w:val="00C1209A"/>
    <w:rsid w:val="00C12BB2"/>
    <w:rsid w:val="00C12F17"/>
    <w:rsid w:val="00C132C9"/>
    <w:rsid w:val="00C133F9"/>
    <w:rsid w:val="00C1349A"/>
    <w:rsid w:val="00C13A48"/>
    <w:rsid w:val="00C13B81"/>
    <w:rsid w:val="00C13C6E"/>
    <w:rsid w:val="00C13DA4"/>
    <w:rsid w:val="00C13FA0"/>
    <w:rsid w:val="00C14393"/>
    <w:rsid w:val="00C143C9"/>
    <w:rsid w:val="00C145FC"/>
    <w:rsid w:val="00C14722"/>
    <w:rsid w:val="00C14B26"/>
    <w:rsid w:val="00C150A4"/>
    <w:rsid w:val="00C1547F"/>
    <w:rsid w:val="00C15CF7"/>
    <w:rsid w:val="00C15FE3"/>
    <w:rsid w:val="00C15FEB"/>
    <w:rsid w:val="00C1623D"/>
    <w:rsid w:val="00C164C9"/>
    <w:rsid w:val="00C164D4"/>
    <w:rsid w:val="00C1662E"/>
    <w:rsid w:val="00C16CAA"/>
    <w:rsid w:val="00C16D0E"/>
    <w:rsid w:val="00C16E63"/>
    <w:rsid w:val="00C170FB"/>
    <w:rsid w:val="00C175BE"/>
    <w:rsid w:val="00C17623"/>
    <w:rsid w:val="00C178B0"/>
    <w:rsid w:val="00C178DB"/>
    <w:rsid w:val="00C17AC3"/>
    <w:rsid w:val="00C17C0D"/>
    <w:rsid w:val="00C20219"/>
    <w:rsid w:val="00C204FB"/>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A0"/>
    <w:rsid w:val="00C30545"/>
    <w:rsid w:val="00C306F5"/>
    <w:rsid w:val="00C30B8F"/>
    <w:rsid w:val="00C30BFA"/>
    <w:rsid w:val="00C30ECE"/>
    <w:rsid w:val="00C30F3B"/>
    <w:rsid w:val="00C31143"/>
    <w:rsid w:val="00C312C6"/>
    <w:rsid w:val="00C315CD"/>
    <w:rsid w:val="00C319E3"/>
    <w:rsid w:val="00C31BC7"/>
    <w:rsid w:val="00C31D6F"/>
    <w:rsid w:val="00C31F98"/>
    <w:rsid w:val="00C32280"/>
    <w:rsid w:val="00C32730"/>
    <w:rsid w:val="00C32DB3"/>
    <w:rsid w:val="00C32F16"/>
    <w:rsid w:val="00C33239"/>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6A93"/>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09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26"/>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BD4"/>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AF7"/>
    <w:rsid w:val="00C65BDF"/>
    <w:rsid w:val="00C65F14"/>
    <w:rsid w:val="00C66443"/>
    <w:rsid w:val="00C665E0"/>
    <w:rsid w:val="00C66668"/>
    <w:rsid w:val="00C66BCE"/>
    <w:rsid w:val="00C66CFF"/>
    <w:rsid w:val="00C67067"/>
    <w:rsid w:val="00C6717C"/>
    <w:rsid w:val="00C67207"/>
    <w:rsid w:val="00C672F8"/>
    <w:rsid w:val="00C678C4"/>
    <w:rsid w:val="00C67D00"/>
    <w:rsid w:val="00C67FA8"/>
    <w:rsid w:val="00C70109"/>
    <w:rsid w:val="00C70112"/>
    <w:rsid w:val="00C70114"/>
    <w:rsid w:val="00C7020E"/>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7D5"/>
    <w:rsid w:val="00C75B6F"/>
    <w:rsid w:val="00C75BCE"/>
    <w:rsid w:val="00C75FCD"/>
    <w:rsid w:val="00C76359"/>
    <w:rsid w:val="00C767DE"/>
    <w:rsid w:val="00C76860"/>
    <w:rsid w:val="00C76B0E"/>
    <w:rsid w:val="00C76D63"/>
    <w:rsid w:val="00C76E4F"/>
    <w:rsid w:val="00C7702E"/>
    <w:rsid w:val="00C770CA"/>
    <w:rsid w:val="00C772B5"/>
    <w:rsid w:val="00C7737C"/>
    <w:rsid w:val="00C77BE4"/>
    <w:rsid w:val="00C77CEE"/>
    <w:rsid w:val="00C77F6E"/>
    <w:rsid w:val="00C8033B"/>
    <w:rsid w:val="00C804CC"/>
    <w:rsid w:val="00C8074C"/>
    <w:rsid w:val="00C80B79"/>
    <w:rsid w:val="00C80DA7"/>
    <w:rsid w:val="00C80FC8"/>
    <w:rsid w:val="00C80FCC"/>
    <w:rsid w:val="00C80FE9"/>
    <w:rsid w:val="00C8131B"/>
    <w:rsid w:val="00C81588"/>
    <w:rsid w:val="00C81948"/>
    <w:rsid w:val="00C81A19"/>
    <w:rsid w:val="00C81A56"/>
    <w:rsid w:val="00C8228A"/>
    <w:rsid w:val="00C824F5"/>
    <w:rsid w:val="00C82798"/>
    <w:rsid w:val="00C827A5"/>
    <w:rsid w:val="00C82A42"/>
    <w:rsid w:val="00C82B2C"/>
    <w:rsid w:val="00C830C8"/>
    <w:rsid w:val="00C8315F"/>
    <w:rsid w:val="00C83402"/>
    <w:rsid w:val="00C835E9"/>
    <w:rsid w:val="00C83F8A"/>
    <w:rsid w:val="00C8446F"/>
    <w:rsid w:val="00C84620"/>
    <w:rsid w:val="00C84A9A"/>
    <w:rsid w:val="00C84BFB"/>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D4E"/>
    <w:rsid w:val="00C90EBD"/>
    <w:rsid w:val="00C90FB8"/>
    <w:rsid w:val="00C9100E"/>
    <w:rsid w:val="00C9103A"/>
    <w:rsid w:val="00C91205"/>
    <w:rsid w:val="00C9120F"/>
    <w:rsid w:val="00C91245"/>
    <w:rsid w:val="00C9138D"/>
    <w:rsid w:val="00C91590"/>
    <w:rsid w:val="00C91AB6"/>
    <w:rsid w:val="00C92774"/>
    <w:rsid w:val="00C928B1"/>
    <w:rsid w:val="00C92C37"/>
    <w:rsid w:val="00C92D6B"/>
    <w:rsid w:val="00C92E21"/>
    <w:rsid w:val="00C92EF0"/>
    <w:rsid w:val="00C93102"/>
    <w:rsid w:val="00C9314E"/>
    <w:rsid w:val="00C931BD"/>
    <w:rsid w:val="00C932E7"/>
    <w:rsid w:val="00C93BDE"/>
    <w:rsid w:val="00C93E29"/>
    <w:rsid w:val="00C93E4E"/>
    <w:rsid w:val="00C93E9C"/>
    <w:rsid w:val="00C9421B"/>
    <w:rsid w:val="00C9427D"/>
    <w:rsid w:val="00C9448C"/>
    <w:rsid w:val="00C948E8"/>
    <w:rsid w:val="00C94B7E"/>
    <w:rsid w:val="00C94C65"/>
    <w:rsid w:val="00C94CCF"/>
    <w:rsid w:val="00C94F54"/>
    <w:rsid w:val="00C94F5D"/>
    <w:rsid w:val="00C95247"/>
    <w:rsid w:val="00C952EC"/>
    <w:rsid w:val="00C95EF5"/>
    <w:rsid w:val="00C9601F"/>
    <w:rsid w:val="00C963CC"/>
    <w:rsid w:val="00C966C5"/>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B32"/>
    <w:rsid w:val="00CA0E14"/>
    <w:rsid w:val="00CA1161"/>
    <w:rsid w:val="00CA11BB"/>
    <w:rsid w:val="00CA150D"/>
    <w:rsid w:val="00CA1538"/>
    <w:rsid w:val="00CA17AF"/>
    <w:rsid w:val="00CA1824"/>
    <w:rsid w:val="00CA18A9"/>
    <w:rsid w:val="00CA1AC4"/>
    <w:rsid w:val="00CA1AE5"/>
    <w:rsid w:val="00CA1EEB"/>
    <w:rsid w:val="00CA2099"/>
    <w:rsid w:val="00CA2325"/>
    <w:rsid w:val="00CA268C"/>
    <w:rsid w:val="00CA28CB"/>
    <w:rsid w:val="00CA2DF6"/>
    <w:rsid w:val="00CA2FA7"/>
    <w:rsid w:val="00CA346B"/>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807"/>
    <w:rsid w:val="00CB31F9"/>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BF1"/>
    <w:rsid w:val="00CB5C87"/>
    <w:rsid w:val="00CB5E53"/>
    <w:rsid w:val="00CB6589"/>
    <w:rsid w:val="00CB686F"/>
    <w:rsid w:val="00CB6B2F"/>
    <w:rsid w:val="00CB6D14"/>
    <w:rsid w:val="00CB6F26"/>
    <w:rsid w:val="00CB7092"/>
    <w:rsid w:val="00CB70FD"/>
    <w:rsid w:val="00CB71A9"/>
    <w:rsid w:val="00CB71F1"/>
    <w:rsid w:val="00CB7678"/>
    <w:rsid w:val="00CB769C"/>
    <w:rsid w:val="00CB79EA"/>
    <w:rsid w:val="00CB7A7F"/>
    <w:rsid w:val="00CB7B73"/>
    <w:rsid w:val="00CB7D5A"/>
    <w:rsid w:val="00CB7E5B"/>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ACD"/>
    <w:rsid w:val="00CC7B6A"/>
    <w:rsid w:val="00CC7C5A"/>
    <w:rsid w:val="00CD005D"/>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735"/>
    <w:rsid w:val="00CD4904"/>
    <w:rsid w:val="00CD4BE8"/>
    <w:rsid w:val="00CD4D7B"/>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343"/>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5CA7"/>
    <w:rsid w:val="00CE6353"/>
    <w:rsid w:val="00CE6625"/>
    <w:rsid w:val="00CE6924"/>
    <w:rsid w:val="00CE69E7"/>
    <w:rsid w:val="00CE74DC"/>
    <w:rsid w:val="00CE754B"/>
    <w:rsid w:val="00CE7B02"/>
    <w:rsid w:val="00CE7CA2"/>
    <w:rsid w:val="00CE7D7E"/>
    <w:rsid w:val="00CF01D8"/>
    <w:rsid w:val="00CF039E"/>
    <w:rsid w:val="00CF05D5"/>
    <w:rsid w:val="00CF06C9"/>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B2F"/>
    <w:rsid w:val="00CF3FD7"/>
    <w:rsid w:val="00CF4146"/>
    <w:rsid w:val="00CF4275"/>
    <w:rsid w:val="00CF43CB"/>
    <w:rsid w:val="00CF46FF"/>
    <w:rsid w:val="00CF4742"/>
    <w:rsid w:val="00CF4A2A"/>
    <w:rsid w:val="00CF4F20"/>
    <w:rsid w:val="00CF524A"/>
    <w:rsid w:val="00CF52D6"/>
    <w:rsid w:val="00CF5486"/>
    <w:rsid w:val="00CF5B75"/>
    <w:rsid w:val="00CF630B"/>
    <w:rsid w:val="00CF645D"/>
    <w:rsid w:val="00CF6655"/>
    <w:rsid w:val="00CF6A4F"/>
    <w:rsid w:val="00CF7731"/>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14"/>
    <w:rsid w:val="00D11C85"/>
    <w:rsid w:val="00D11CB3"/>
    <w:rsid w:val="00D11EF7"/>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30C"/>
    <w:rsid w:val="00D165A0"/>
    <w:rsid w:val="00D165CB"/>
    <w:rsid w:val="00D167CE"/>
    <w:rsid w:val="00D167D4"/>
    <w:rsid w:val="00D16853"/>
    <w:rsid w:val="00D1693A"/>
    <w:rsid w:val="00D16964"/>
    <w:rsid w:val="00D16B24"/>
    <w:rsid w:val="00D16BC1"/>
    <w:rsid w:val="00D17303"/>
    <w:rsid w:val="00D1739C"/>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040"/>
    <w:rsid w:val="00D2216A"/>
    <w:rsid w:val="00D223B5"/>
    <w:rsid w:val="00D2293C"/>
    <w:rsid w:val="00D22CCD"/>
    <w:rsid w:val="00D22F00"/>
    <w:rsid w:val="00D22FD5"/>
    <w:rsid w:val="00D233CD"/>
    <w:rsid w:val="00D2362C"/>
    <w:rsid w:val="00D23873"/>
    <w:rsid w:val="00D23947"/>
    <w:rsid w:val="00D2397E"/>
    <w:rsid w:val="00D23A2C"/>
    <w:rsid w:val="00D23B80"/>
    <w:rsid w:val="00D241E7"/>
    <w:rsid w:val="00D2441D"/>
    <w:rsid w:val="00D250FC"/>
    <w:rsid w:val="00D25447"/>
    <w:rsid w:val="00D255E0"/>
    <w:rsid w:val="00D25E44"/>
    <w:rsid w:val="00D25EA3"/>
    <w:rsid w:val="00D25F51"/>
    <w:rsid w:val="00D2623D"/>
    <w:rsid w:val="00D262E6"/>
    <w:rsid w:val="00D262EB"/>
    <w:rsid w:val="00D26420"/>
    <w:rsid w:val="00D26462"/>
    <w:rsid w:val="00D265F1"/>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8B7"/>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10A"/>
    <w:rsid w:val="00D4020B"/>
    <w:rsid w:val="00D40577"/>
    <w:rsid w:val="00D405ED"/>
    <w:rsid w:val="00D40B79"/>
    <w:rsid w:val="00D40BCB"/>
    <w:rsid w:val="00D40C37"/>
    <w:rsid w:val="00D40C88"/>
    <w:rsid w:val="00D40F03"/>
    <w:rsid w:val="00D40F0A"/>
    <w:rsid w:val="00D41123"/>
    <w:rsid w:val="00D4112F"/>
    <w:rsid w:val="00D411B2"/>
    <w:rsid w:val="00D412FB"/>
    <w:rsid w:val="00D41AAF"/>
    <w:rsid w:val="00D41CB2"/>
    <w:rsid w:val="00D42123"/>
    <w:rsid w:val="00D4225E"/>
    <w:rsid w:val="00D4247C"/>
    <w:rsid w:val="00D42A1E"/>
    <w:rsid w:val="00D42C50"/>
    <w:rsid w:val="00D43457"/>
    <w:rsid w:val="00D43A93"/>
    <w:rsid w:val="00D43D45"/>
    <w:rsid w:val="00D4451B"/>
    <w:rsid w:val="00D44DF3"/>
    <w:rsid w:val="00D44E08"/>
    <w:rsid w:val="00D451B1"/>
    <w:rsid w:val="00D458B1"/>
    <w:rsid w:val="00D459A1"/>
    <w:rsid w:val="00D45A5F"/>
    <w:rsid w:val="00D45C49"/>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BD2"/>
    <w:rsid w:val="00D51E9E"/>
    <w:rsid w:val="00D51F32"/>
    <w:rsid w:val="00D51FE1"/>
    <w:rsid w:val="00D52250"/>
    <w:rsid w:val="00D52306"/>
    <w:rsid w:val="00D525EB"/>
    <w:rsid w:val="00D527DD"/>
    <w:rsid w:val="00D52DE0"/>
    <w:rsid w:val="00D52E61"/>
    <w:rsid w:val="00D531DB"/>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C5"/>
    <w:rsid w:val="00D554D9"/>
    <w:rsid w:val="00D557E6"/>
    <w:rsid w:val="00D558DA"/>
    <w:rsid w:val="00D55A1A"/>
    <w:rsid w:val="00D55B47"/>
    <w:rsid w:val="00D55D13"/>
    <w:rsid w:val="00D55D76"/>
    <w:rsid w:val="00D5629B"/>
    <w:rsid w:val="00D566A9"/>
    <w:rsid w:val="00D57409"/>
    <w:rsid w:val="00D575F8"/>
    <w:rsid w:val="00D577AD"/>
    <w:rsid w:val="00D578C6"/>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115"/>
    <w:rsid w:val="00D723D0"/>
    <w:rsid w:val="00D7258C"/>
    <w:rsid w:val="00D72741"/>
    <w:rsid w:val="00D7285F"/>
    <w:rsid w:val="00D72D1F"/>
    <w:rsid w:val="00D72E82"/>
    <w:rsid w:val="00D73179"/>
    <w:rsid w:val="00D7362F"/>
    <w:rsid w:val="00D736F4"/>
    <w:rsid w:val="00D73721"/>
    <w:rsid w:val="00D7379A"/>
    <w:rsid w:val="00D73838"/>
    <w:rsid w:val="00D73893"/>
    <w:rsid w:val="00D73BBE"/>
    <w:rsid w:val="00D73F21"/>
    <w:rsid w:val="00D73FE9"/>
    <w:rsid w:val="00D74008"/>
    <w:rsid w:val="00D741A6"/>
    <w:rsid w:val="00D741AA"/>
    <w:rsid w:val="00D741C0"/>
    <w:rsid w:val="00D744B9"/>
    <w:rsid w:val="00D74604"/>
    <w:rsid w:val="00D74899"/>
    <w:rsid w:val="00D74BA5"/>
    <w:rsid w:val="00D74BBD"/>
    <w:rsid w:val="00D74CFE"/>
    <w:rsid w:val="00D74D7D"/>
    <w:rsid w:val="00D750A0"/>
    <w:rsid w:val="00D755D8"/>
    <w:rsid w:val="00D7581F"/>
    <w:rsid w:val="00D75C3A"/>
    <w:rsid w:val="00D75F46"/>
    <w:rsid w:val="00D75F95"/>
    <w:rsid w:val="00D7629A"/>
    <w:rsid w:val="00D763A8"/>
    <w:rsid w:val="00D76768"/>
    <w:rsid w:val="00D767AA"/>
    <w:rsid w:val="00D767B2"/>
    <w:rsid w:val="00D767E9"/>
    <w:rsid w:val="00D76B5A"/>
    <w:rsid w:val="00D7728D"/>
    <w:rsid w:val="00D7785D"/>
    <w:rsid w:val="00D77C20"/>
    <w:rsid w:val="00D77D8F"/>
    <w:rsid w:val="00D77E8D"/>
    <w:rsid w:val="00D804F1"/>
    <w:rsid w:val="00D80530"/>
    <w:rsid w:val="00D8066B"/>
    <w:rsid w:val="00D80691"/>
    <w:rsid w:val="00D80801"/>
    <w:rsid w:val="00D81113"/>
    <w:rsid w:val="00D81453"/>
    <w:rsid w:val="00D81469"/>
    <w:rsid w:val="00D814B5"/>
    <w:rsid w:val="00D81697"/>
    <w:rsid w:val="00D816A0"/>
    <w:rsid w:val="00D818BF"/>
    <w:rsid w:val="00D81FEB"/>
    <w:rsid w:val="00D8208C"/>
    <w:rsid w:val="00D825BB"/>
    <w:rsid w:val="00D82719"/>
    <w:rsid w:val="00D835A5"/>
    <w:rsid w:val="00D835DF"/>
    <w:rsid w:val="00D8365D"/>
    <w:rsid w:val="00D83706"/>
    <w:rsid w:val="00D83775"/>
    <w:rsid w:val="00D8379C"/>
    <w:rsid w:val="00D8384B"/>
    <w:rsid w:val="00D8385B"/>
    <w:rsid w:val="00D83A4B"/>
    <w:rsid w:val="00D83FB3"/>
    <w:rsid w:val="00D84868"/>
    <w:rsid w:val="00D84B38"/>
    <w:rsid w:val="00D84BB5"/>
    <w:rsid w:val="00D855EA"/>
    <w:rsid w:val="00D85A5F"/>
    <w:rsid w:val="00D85B35"/>
    <w:rsid w:val="00D8617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4A1"/>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A7F6F"/>
    <w:rsid w:val="00DB01FC"/>
    <w:rsid w:val="00DB022C"/>
    <w:rsid w:val="00DB0547"/>
    <w:rsid w:val="00DB058A"/>
    <w:rsid w:val="00DB0B2E"/>
    <w:rsid w:val="00DB0E48"/>
    <w:rsid w:val="00DB1200"/>
    <w:rsid w:val="00DB1568"/>
    <w:rsid w:val="00DB16C9"/>
    <w:rsid w:val="00DB16E7"/>
    <w:rsid w:val="00DB1956"/>
    <w:rsid w:val="00DB1A61"/>
    <w:rsid w:val="00DB1F34"/>
    <w:rsid w:val="00DB20C5"/>
    <w:rsid w:val="00DB2265"/>
    <w:rsid w:val="00DB2400"/>
    <w:rsid w:val="00DB285C"/>
    <w:rsid w:val="00DB28F0"/>
    <w:rsid w:val="00DB2E04"/>
    <w:rsid w:val="00DB30BB"/>
    <w:rsid w:val="00DB31D8"/>
    <w:rsid w:val="00DB325C"/>
    <w:rsid w:val="00DB33A4"/>
    <w:rsid w:val="00DB33BD"/>
    <w:rsid w:val="00DB3411"/>
    <w:rsid w:val="00DB373F"/>
    <w:rsid w:val="00DB385F"/>
    <w:rsid w:val="00DB3D29"/>
    <w:rsid w:val="00DB3D7E"/>
    <w:rsid w:val="00DB44B2"/>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1F07"/>
    <w:rsid w:val="00DC243A"/>
    <w:rsid w:val="00DC2508"/>
    <w:rsid w:val="00DC2730"/>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4F0B"/>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A29"/>
    <w:rsid w:val="00DD0B0D"/>
    <w:rsid w:val="00DD1110"/>
    <w:rsid w:val="00DD1265"/>
    <w:rsid w:val="00DD12FC"/>
    <w:rsid w:val="00DD1665"/>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C87"/>
    <w:rsid w:val="00DD5FEA"/>
    <w:rsid w:val="00DD6186"/>
    <w:rsid w:val="00DD6479"/>
    <w:rsid w:val="00DD681D"/>
    <w:rsid w:val="00DD6D3F"/>
    <w:rsid w:val="00DD7183"/>
    <w:rsid w:val="00DD7188"/>
    <w:rsid w:val="00DD72F4"/>
    <w:rsid w:val="00DD7388"/>
    <w:rsid w:val="00DD77E5"/>
    <w:rsid w:val="00DD7C77"/>
    <w:rsid w:val="00DE0B7C"/>
    <w:rsid w:val="00DE0CFA"/>
    <w:rsid w:val="00DE114C"/>
    <w:rsid w:val="00DE1175"/>
    <w:rsid w:val="00DE1521"/>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979"/>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BB5"/>
    <w:rsid w:val="00DE6DFB"/>
    <w:rsid w:val="00DE759F"/>
    <w:rsid w:val="00DE786A"/>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7CC"/>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5F8F"/>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2E43"/>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8F9"/>
    <w:rsid w:val="00E06AAB"/>
    <w:rsid w:val="00E06C04"/>
    <w:rsid w:val="00E06CAD"/>
    <w:rsid w:val="00E06D08"/>
    <w:rsid w:val="00E07053"/>
    <w:rsid w:val="00E07125"/>
    <w:rsid w:val="00E072A4"/>
    <w:rsid w:val="00E0764B"/>
    <w:rsid w:val="00E0773B"/>
    <w:rsid w:val="00E07B0F"/>
    <w:rsid w:val="00E07C16"/>
    <w:rsid w:val="00E07D3D"/>
    <w:rsid w:val="00E100BC"/>
    <w:rsid w:val="00E1021A"/>
    <w:rsid w:val="00E1035C"/>
    <w:rsid w:val="00E107EA"/>
    <w:rsid w:val="00E10B0E"/>
    <w:rsid w:val="00E1100B"/>
    <w:rsid w:val="00E1147D"/>
    <w:rsid w:val="00E11764"/>
    <w:rsid w:val="00E11773"/>
    <w:rsid w:val="00E117A9"/>
    <w:rsid w:val="00E11AC1"/>
    <w:rsid w:val="00E11ACF"/>
    <w:rsid w:val="00E11FF4"/>
    <w:rsid w:val="00E125A5"/>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BE5"/>
    <w:rsid w:val="00E20C69"/>
    <w:rsid w:val="00E20CE8"/>
    <w:rsid w:val="00E20FA0"/>
    <w:rsid w:val="00E2134B"/>
    <w:rsid w:val="00E2156B"/>
    <w:rsid w:val="00E2169B"/>
    <w:rsid w:val="00E2191F"/>
    <w:rsid w:val="00E21CEF"/>
    <w:rsid w:val="00E21F78"/>
    <w:rsid w:val="00E2201E"/>
    <w:rsid w:val="00E221F5"/>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DA4"/>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043"/>
    <w:rsid w:val="00E3133A"/>
    <w:rsid w:val="00E313EF"/>
    <w:rsid w:val="00E31431"/>
    <w:rsid w:val="00E3146A"/>
    <w:rsid w:val="00E31532"/>
    <w:rsid w:val="00E31846"/>
    <w:rsid w:val="00E31FEF"/>
    <w:rsid w:val="00E320FB"/>
    <w:rsid w:val="00E3214C"/>
    <w:rsid w:val="00E32505"/>
    <w:rsid w:val="00E3278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5C92"/>
    <w:rsid w:val="00E36380"/>
    <w:rsid w:val="00E3652E"/>
    <w:rsid w:val="00E36789"/>
    <w:rsid w:val="00E36B7D"/>
    <w:rsid w:val="00E36F35"/>
    <w:rsid w:val="00E36FD3"/>
    <w:rsid w:val="00E371EE"/>
    <w:rsid w:val="00E3723B"/>
    <w:rsid w:val="00E37329"/>
    <w:rsid w:val="00E373E1"/>
    <w:rsid w:val="00E37608"/>
    <w:rsid w:val="00E37824"/>
    <w:rsid w:val="00E37D25"/>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DFE"/>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A8D"/>
    <w:rsid w:val="00E66D2B"/>
    <w:rsid w:val="00E66DAE"/>
    <w:rsid w:val="00E66E06"/>
    <w:rsid w:val="00E6718B"/>
    <w:rsid w:val="00E67821"/>
    <w:rsid w:val="00E67A65"/>
    <w:rsid w:val="00E67B23"/>
    <w:rsid w:val="00E67CAF"/>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3E60"/>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0E99"/>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2F44"/>
    <w:rsid w:val="00E83066"/>
    <w:rsid w:val="00E8321D"/>
    <w:rsid w:val="00E832DB"/>
    <w:rsid w:val="00E833D7"/>
    <w:rsid w:val="00E837E3"/>
    <w:rsid w:val="00E83800"/>
    <w:rsid w:val="00E838B7"/>
    <w:rsid w:val="00E839AB"/>
    <w:rsid w:val="00E83B25"/>
    <w:rsid w:val="00E843D8"/>
    <w:rsid w:val="00E849C7"/>
    <w:rsid w:val="00E84BBC"/>
    <w:rsid w:val="00E84C12"/>
    <w:rsid w:val="00E84E14"/>
    <w:rsid w:val="00E84E4F"/>
    <w:rsid w:val="00E84F8E"/>
    <w:rsid w:val="00E850FC"/>
    <w:rsid w:val="00E853F2"/>
    <w:rsid w:val="00E8566F"/>
    <w:rsid w:val="00E858FC"/>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87DCF"/>
    <w:rsid w:val="00E906FC"/>
    <w:rsid w:val="00E90B54"/>
    <w:rsid w:val="00E90DAA"/>
    <w:rsid w:val="00E90E6F"/>
    <w:rsid w:val="00E912DE"/>
    <w:rsid w:val="00E91596"/>
    <w:rsid w:val="00E91F05"/>
    <w:rsid w:val="00E91FA1"/>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7020"/>
    <w:rsid w:val="00E9751D"/>
    <w:rsid w:val="00E97A01"/>
    <w:rsid w:val="00E97A4D"/>
    <w:rsid w:val="00E97F56"/>
    <w:rsid w:val="00EA01C6"/>
    <w:rsid w:val="00EA05C2"/>
    <w:rsid w:val="00EA0960"/>
    <w:rsid w:val="00EA0EEA"/>
    <w:rsid w:val="00EA1008"/>
    <w:rsid w:val="00EA12CF"/>
    <w:rsid w:val="00EA15FF"/>
    <w:rsid w:val="00EA1694"/>
    <w:rsid w:val="00EA16D2"/>
    <w:rsid w:val="00EA1F36"/>
    <w:rsid w:val="00EA1F59"/>
    <w:rsid w:val="00EA248B"/>
    <w:rsid w:val="00EA2589"/>
    <w:rsid w:val="00EA25A0"/>
    <w:rsid w:val="00EA26C7"/>
    <w:rsid w:val="00EA2B66"/>
    <w:rsid w:val="00EA2F7F"/>
    <w:rsid w:val="00EA34FE"/>
    <w:rsid w:val="00EA35FE"/>
    <w:rsid w:val="00EA3610"/>
    <w:rsid w:val="00EA38CA"/>
    <w:rsid w:val="00EA3A3F"/>
    <w:rsid w:val="00EA40B1"/>
    <w:rsid w:val="00EA4174"/>
    <w:rsid w:val="00EA41DE"/>
    <w:rsid w:val="00EA4CC8"/>
    <w:rsid w:val="00EA4D6D"/>
    <w:rsid w:val="00EA4E55"/>
    <w:rsid w:val="00EA4EF3"/>
    <w:rsid w:val="00EA4F74"/>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B003D"/>
    <w:rsid w:val="00EB064C"/>
    <w:rsid w:val="00EB0ACF"/>
    <w:rsid w:val="00EB0E1C"/>
    <w:rsid w:val="00EB1074"/>
    <w:rsid w:val="00EB1200"/>
    <w:rsid w:val="00EB17DE"/>
    <w:rsid w:val="00EB207C"/>
    <w:rsid w:val="00EB2171"/>
    <w:rsid w:val="00EB2355"/>
    <w:rsid w:val="00EB2628"/>
    <w:rsid w:val="00EB27AB"/>
    <w:rsid w:val="00EB27F7"/>
    <w:rsid w:val="00EB3AA3"/>
    <w:rsid w:val="00EB3F81"/>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4CD"/>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4BD"/>
    <w:rsid w:val="00EC3C29"/>
    <w:rsid w:val="00EC3DF1"/>
    <w:rsid w:val="00EC436E"/>
    <w:rsid w:val="00EC4423"/>
    <w:rsid w:val="00EC44A2"/>
    <w:rsid w:val="00EC45B8"/>
    <w:rsid w:val="00EC474A"/>
    <w:rsid w:val="00EC4795"/>
    <w:rsid w:val="00EC4BE7"/>
    <w:rsid w:val="00EC4BE9"/>
    <w:rsid w:val="00EC50EF"/>
    <w:rsid w:val="00EC51BB"/>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1E54"/>
    <w:rsid w:val="00ED228C"/>
    <w:rsid w:val="00ED2840"/>
    <w:rsid w:val="00ED2929"/>
    <w:rsid w:val="00ED29EE"/>
    <w:rsid w:val="00ED2CD7"/>
    <w:rsid w:val="00ED315D"/>
    <w:rsid w:val="00ED355B"/>
    <w:rsid w:val="00ED35E7"/>
    <w:rsid w:val="00ED3862"/>
    <w:rsid w:val="00ED3D2C"/>
    <w:rsid w:val="00ED41CC"/>
    <w:rsid w:val="00ED487C"/>
    <w:rsid w:val="00ED4A16"/>
    <w:rsid w:val="00ED4B5E"/>
    <w:rsid w:val="00ED4B88"/>
    <w:rsid w:val="00ED4BA1"/>
    <w:rsid w:val="00ED4C1D"/>
    <w:rsid w:val="00ED4EF5"/>
    <w:rsid w:val="00ED566F"/>
    <w:rsid w:val="00ED5775"/>
    <w:rsid w:val="00ED583B"/>
    <w:rsid w:val="00ED5975"/>
    <w:rsid w:val="00ED5A67"/>
    <w:rsid w:val="00ED5E90"/>
    <w:rsid w:val="00ED61A0"/>
    <w:rsid w:val="00ED62AD"/>
    <w:rsid w:val="00ED62DE"/>
    <w:rsid w:val="00ED65EB"/>
    <w:rsid w:val="00ED6978"/>
    <w:rsid w:val="00ED6A40"/>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087"/>
    <w:rsid w:val="00EE6A82"/>
    <w:rsid w:val="00EE6E53"/>
    <w:rsid w:val="00EE6FF7"/>
    <w:rsid w:val="00EE7278"/>
    <w:rsid w:val="00EE7AD2"/>
    <w:rsid w:val="00EF0298"/>
    <w:rsid w:val="00EF02BA"/>
    <w:rsid w:val="00EF0331"/>
    <w:rsid w:val="00EF0379"/>
    <w:rsid w:val="00EF0A5F"/>
    <w:rsid w:val="00EF0AFF"/>
    <w:rsid w:val="00EF0B8B"/>
    <w:rsid w:val="00EF0C5B"/>
    <w:rsid w:val="00EF0C7B"/>
    <w:rsid w:val="00EF0CB7"/>
    <w:rsid w:val="00EF0CF2"/>
    <w:rsid w:val="00EF0E1B"/>
    <w:rsid w:val="00EF0E74"/>
    <w:rsid w:val="00EF0EA1"/>
    <w:rsid w:val="00EF0F60"/>
    <w:rsid w:val="00EF1272"/>
    <w:rsid w:val="00EF137B"/>
    <w:rsid w:val="00EF172C"/>
    <w:rsid w:val="00EF1BF7"/>
    <w:rsid w:val="00EF1DA9"/>
    <w:rsid w:val="00EF1E64"/>
    <w:rsid w:val="00EF29B4"/>
    <w:rsid w:val="00EF2B47"/>
    <w:rsid w:val="00EF2BF3"/>
    <w:rsid w:val="00EF2DC0"/>
    <w:rsid w:val="00EF2DF3"/>
    <w:rsid w:val="00EF2E49"/>
    <w:rsid w:val="00EF3214"/>
    <w:rsid w:val="00EF33E6"/>
    <w:rsid w:val="00EF3446"/>
    <w:rsid w:val="00EF371E"/>
    <w:rsid w:val="00EF3800"/>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975"/>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8C7"/>
    <w:rsid w:val="00F04BC5"/>
    <w:rsid w:val="00F04BF0"/>
    <w:rsid w:val="00F04DC9"/>
    <w:rsid w:val="00F05047"/>
    <w:rsid w:val="00F05458"/>
    <w:rsid w:val="00F056E5"/>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4E3"/>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255"/>
    <w:rsid w:val="00F1239B"/>
    <w:rsid w:val="00F127FD"/>
    <w:rsid w:val="00F1294D"/>
    <w:rsid w:val="00F12DFE"/>
    <w:rsid w:val="00F13049"/>
    <w:rsid w:val="00F13053"/>
    <w:rsid w:val="00F13237"/>
    <w:rsid w:val="00F13409"/>
    <w:rsid w:val="00F136BF"/>
    <w:rsid w:val="00F137F3"/>
    <w:rsid w:val="00F13AB3"/>
    <w:rsid w:val="00F13B31"/>
    <w:rsid w:val="00F14057"/>
    <w:rsid w:val="00F1409F"/>
    <w:rsid w:val="00F140BA"/>
    <w:rsid w:val="00F14405"/>
    <w:rsid w:val="00F14454"/>
    <w:rsid w:val="00F14994"/>
    <w:rsid w:val="00F14A43"/>
    <w:rsid w:val="00F14C98"/>
    <w:rsid w:val="00F14CDB"/>
    <w:rsid w:val="00F14EC2"/>
    <w:rsid w:val="00F150CD"/>
    <w:rsid w:val="00F1518D"/>
    <w:rsid w:val="00F1531D"/>
    <w:rsid w:val="00F1539B"/>
    <w:rsid w:val="00F153FA"/>
    <w:rsid w:val="00F15541"/>
    <w:rsid w:val="00F156DA"/>
    <w:rsid w:val="00F15972"/>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1F"/>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ACE"/>
    <w:rsid w:val="00F31C17"/>
    <w:rsid w:val="00F31E1E"/>
    <w:rsid w:val="00F32562"/>
    <w:rsid w:val="00F32630"/>
    <w:rsid w:val="00F32860"/>
    <w:rsid w:val="00F32863"/>
    <w:rsid w:val="00F33ACD"/>
    <w:rsid w:val="00F33B17"/>
    <w:rsid w:val="00F33BD5"/>
    <w:rsid w:val="00F33C66"/>
    <w:rsid w:val="00F33C7D"/>
    <w:rsid w:val="00F33DFE"/>
    <w:rsid w:val="00F342C1"/>
    <w:rsid w:val="00F347ED"/>
    <w:rsid w:val="00F34BCF"/>
    <w:rsid w:val="00F35005"/>
    <w:rsid w:val="00F35678"/>
    <w:rsid w:val="00F357DD"/>
    <w:rsid w:val="00F35908"/>
    <w:rsid w:val="00F3624A"/>
    <w:rsid w:val="00F3632A"/>
    <w:rsid w:val="00F36398"/>
    <w:rsid w:val="00F366BB"/>
    <w:rsid w:val="00F36CEE"/>
    <w:rsid w:val="00F36ED1"/>
    <w:rsid w:val="00F37034"/>
    <w:rsid w:val="00F370C3"/>
    <w:rsid w:val="00F370E7"/>
    <w:rsid w:val="00F373F1"/>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14"/>
    <w:rsid w:val="00F429E2"/>
    <w:rsid w:val="00F42FC4"/>
    <w:rsid w:val="00F4328E"/>
    <w:rsid w:val="00F4350A"/>
    <w:rsid w:val="00F43871"/>
    <w:rsid w:val="00F43881"/>
    <w:rsid w:val="00F438C7"/>
    <w:rsid w:val="00F43C2E"/>
    <w:rsid w:val="00F44124"/>
    <w:rsid w:val="00F44624"/>
    <w:rsid w:val="00F446AA"/>
    <w:rsid w:val="00F44AB1"/>
    <w:rsid w:val="00F4521E"/>
    <w:rsid w:val="00F454DD"/>
    <w:rsid w:val="00F45ABE"/>
    <w:rsid w:val="00F45BAE"/>
    <w:rsid w:val="00F461DF"/>
    <w:rsid w:val="00F466D4"/>
    <w:rsid w:val="00F468BE"/>
    <w:rsid w:val="00F46B87"/>
    <w:rsid w:val="00F46E3B"/>
    <w:rsid w:val="00F4706C"/>
    <w:rsid w:val="00F472A3"/>
    <w:rsid w:val="00F475F7"/>
    <w:rsid w:val="00F4767A"/>
    <w:rsid w:val="00F47CD7"/>
    <w:rsid w:val="00F47F5D"/>
    <w:rsid w:val="00F50027"/>
    <w:rsid w:val="00F5019A"/>
    <w:rsid w:val="00F50490"/>
    <w:rsid w:val="00F50A0F"/>
    <w:rsid w:val="00F50AB2"/>
    <w:rsid w:val="00F50AC1"/>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1BD"/>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3AB"/>
    <w:rsid w:val="00F556FA"/>
    <w:rsid w:val="00F55D91"/>
    <w:rsid w:val="00F55E5E"/>
    <w:rsid w:val="00F5659B"/>
    <w:rsid w:val="00F569D5"/>
    <w:rsid w:val="00F56C7D"/>
    <w:rsid w:val="00F56D1B"/>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358"/>
    <w:rsid w:val="00F627E8"/>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67B"/>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674"/>
    <w:rsid w:val="00F81BCD"/>
    <w:rsid w:val="00F81DB1"/>
    <w:rsid w:val="00F81F2C"/>
    <w:rsid w:val="00F81FF0"/>
    <w:rsid w:val="00F823B8"/>
    <w:rsid w:val="00F825E7"/>
    <w:rsid w:val="00F8289D"/>
    <w:rsid w:val="00F82A3C"/>
    <w:rsid w:val="00F83291"/>
    <w:rsid w:val="00F8332D"/>
    <w:rsid w:val="00F8370F"/>
    <w:rsid w:val="00F8372D"/>
    <w:rsid w:val="00F83EC5"/>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D1C"/>
    <w:rsid w:val="00F95E31"/>
    <w:rsid w:val="00F95FB5"/>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9E1"/>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91"/>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3E9C"/>
    <w:rsid w:val="00FB407F"/>
    <w:rsid w:val="00FB4088"/>
    <w:rsid w:val="00FB40E9"/>
    <w:rsid w:val="00FB4346"/>
    <w:rsid w:val="00FB4546"/>
    <w:rsid w:val="00FB47E7"/>
    <w:rsid w:val="00FB4917"/>
    <w:rsid w:val="00FB4AF2"/>
    <w:rsid w:val="00FB4CB9"/>
    <w:rsid w:val="00FB4CC0"/>
    <w:rsid w:val="00FB5269"/>
    <w:rsid w:val="00FB52EC"/>
    <w:rsid w:val="00FB5561"/>
    <w:rsid w:val="00FB5C2D"/>
    <w:rsid w:val="00FB5D5E"/>
    <w:rsid w:val="00FB63C4"/>
    <w:rsid w:val="00FB6425"/>
    <w:rsid w:val="00FB65A1"/>
    <w:rsid w:val="00FB6C20"/>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BA4"/>
    <w:rsid w:val="00FC3C35"/>
    <w:rsid w:val="00FC3C5D"/>
    <w:rsid w:val="00FC421F"/>
    <w:rsid w:val="00FC427B"/>
    <w:rsid w:val="00FC42D8"/>
    <w:rsid w:val="00FC4562"/>
    <w:rsid w:val="00FC468C"/>
    <w:rsid w:val="00FC49F6"/>
    <w:rsid w:val="00FC4C8C"/>
    <w:rsid w:val="00FC4D9F"/>
    <w:rsid w:val="00FC4F4D"/>
    <w:rsid w:val="00FC5340"/>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1DD6"/>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5F9F"/>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16E"/>
    <w:rsid w:val="00FE22E9"/>
    <w:rsid w:val="00FE2571"/>
    <w:rsid w:val="00FE2711"/>
    <w:rsid w:val="00FE29D3"/>
    <w:rsid w:val="00FE2C51"/>
    <w:rsid w:val="00FE2CDB"/>
    <w:rsid w:val="00FE2D1A"/>
    <w:rsid w:val="00FE2DEE"/>
    <w:rsid w:val="00FE2EF0"/>
    <w:rsid w:val="00FE303E"/>
    <w:rsid w:val="00FE3052"/>
    <w:rsid w:val="00FE30B7"/>
    <w:rsid w:val="00FE3664"/>
    <w:rsid w:val="00FE36AD"/>
    <w:rsid w:val="00FE3A61"/>
    <w:rsid w:val="00FE3AA4"/>
    <w:rsid w:val="00FE3E41"/>
    <w:rsid w:val="00FE3EA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9FE"/>
    <w:rsid w:val="00FE5BFB"/>
    <w:rsid w:val="00FE5C22"/>
    <w:rsid w:val="00FE6426"/>
    <w:rsid w:val="00FE6647"/>
    <w:rsid w:val="00FE6836"/>
    <w:rsid w:val="00FE6C90"/>
    <w:rsid w:val="00FE6CD4"/>
    <w:rsid w:val="00FE6F71"/>
    <w:rsid w:val="00FE6FBA"/>
    <w:rsid w:val="00FE7AA0"/>
    <w:rsid w:val="00FF008E"/>
    <w:rsid w:val="00FF0268"/>
    <w:rsid w:val="00FF067A"/>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4C"/>
    <w:rsid w:val="00FF439D"/>
    <w:rsid w:val="00FF449E"/>
    <w:rsid w:val="00FF467E"/>
    <w:rsid w:val="00FF46EC"/>
    <w:rsid w:val="00FF487F"/>
    <w:rsid w:val="00FF49F0"/>
    <w:rsid w:val="00FF4AC1"/>
    <w:rsid w:val="00FF4EEB"/>
    <w:rsid w:val="00FF5400"/>
    <w:rsid w:val="00FF5558"/>
    <w:rsid w:val="00FF576C"/>
    <w:rsid w:val="00FF5D62"/>
    <w:rsid w:val="00FF5EB6"/>
    <w:rsid w:val="00FF62D0"/>
    <w:rsid w:val="00FF638F"/>
    <w:rsid w:val="00FF67F6"/>
    <w:rsid w:val="00FF6AA4"/>
    <w:rsid w:val="00FF6E94"/>
    <w:rsid w:val="00FF70B2"/>
    <w:rsid w:val="00FF7226"/>
    <w:rsid w:val="00FF72BF"/>
    <w:rsid w:val="00FF7917"/>
    <w:rsid w:val="00FF7A62"/>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4,-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9"/>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Grid1"/>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a"/>
    <w:link w:val="ProposalChar"/>
    <w:qFormat/>
    <w:rsid w:val="00787342"/>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87342"/>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85928465">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47014432">
      <w:bodyDiv w:val="1"/>
      <w:marLeft w:val="0"/>
      <w:marRight w:val="0"/>
      <w:marTop w:val="0"/>
      <w:marBottom w:val="0"/>
      <w:divBdr>
        <w:top w:val="none" w:sz="0" w:space="0" w:color="auto"/>
        <w:left w:val="none" w:sz="0" w:space="0" w:color="auto"/>
        <w:bottom w:val="none" w:sz="0" w:space="0" w:color="auto"/>
        <w:right w:val="none" w:sz="0" w:space="0" w:color="auto"/>
      </w:divBdr>
    </w:div>
    <w:div w:id="158429664">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38176371">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07588487">
      <w:bodyDiv w:val="1"/>
      <w:marLeft w:val="0"/>
      <w:marRight w:val="0"/>
      <w:marTop w:val="0"/>
      <w:marBottom w:val="0"/>
      <w:divBdr>
        <w:top w:val="none" w:sz="0" w:space="0" w:color="auto"/>
        <w:left w:val="none" w:sz="0" w:space="0" w:color="auto"/>
        <w:bottom w:val="none" w:sz="0" w:space="0" w:color="auto"/>
        <w:right w:val="none" w:sz="0" w:space="0" w:color="auto"/>
      </w:divBdr>
    </w:div>
    <w:div w:id="321206546">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45207516">
      <w:bodyDiv w:val="1"/>
      <w:marLeft w:val="0"/>
      <w:marRight w:val="0"/>
      <w:marTop w:val="0"/>
      <w:marBottom w:val="0"/>
      <w:divBdr>
        <w:top w:val="none" w:sz="0" w:space="0" w:color="auto"/>
        <w:left w:val="none" w:sz="0" w:space="0" w:color="auto"/>
        <w:bottom w:val="none" w:sz="0" w:space="0" w:color="auto"/>
        <w:right w:val="none" w:sz="0" w:space="0" w:color="auto"/>
      </w:divBdr>
    </w:div>
    <w:div w:id="360741046">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81044112">
      <w:bodyDiv w:val="1"/>
      <w:marLeft w:val="0"/>
      <w:marRight w:val="0"/>
      <w:marTop w:val="0"/>
      <w:marBottom w:val="0"/>
      <w:divBdr>
        <w:top w:val="none" w:sz="0" w:space="0" w:color="auto"/>
        <w:left w:val="none" w:sz="0" w:space="0" w:color="auto"/>
        <w:bottom w:val="none" w:sz="0" w:space="0" w:color="auto"/>
        <w:right w:val="none" w:sz="0" w:space="0" w:color="auto"/>
      </w:divBdr>
    </w:div>
    <w:div w:id="606277281">
      <w:bodyDiv w:val="1"/>
      <w:marLeft w:val="0"/>
      <w:marRight w:val="0"/>
      <w:marTop w:val="0"/>
      <w:marBottom w:val="0"/>
      <w:divBdr>
        <w:top w:val="none" w:sz="0" w:space="0" w:color="auto"/>
        <w:left w:val="none" w:sz="0" w:space="0" w:color="auto"/>
        <w:bottom w:val="none" w:sz="0" w:space="0" w:color="auto"/>
        <w:right w:val="none" w:sz="0" w:space="0" w:color="auto"/>
      </w:divBdr>
    </w:div>
    <w:div w:id="702941233">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68933972">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4576018">
      <w:bodyDiv w:val="1"/>
      <w:marLeft w:val="0"/>
      <w:marRight w:val="0"/>
      <w:marTop w:val="0"/>
      <w:marBottom w:val="0"/>
      <w:divBdr>
        <w:top w:val="none" w:sz="0" w:space="0" w:color="auto"/>
        <w:left w:val="none" w:sz="0" w:space="0" w:color="auto"/>
        <w:bottom w:val="none" w:sz="0" w:space="0" w:color="auto"/>
        <w:right w:val="none" w:sz="0" w:space="0" w:color="auto"/>
      </w:divBdr>
    </w:div>
    <w:div w:id="1038503483">
      <w:bodyDiv w:val="1"/>
      <w:marLeft w:val="0"/>
      <w:marRight w:val="0"/>
      <w:marTop w:val="0"/>
      <w:marBottom w:val="0"/>
      <w:divBdr>
        <w:top w:val="none" w:sz="0" w:space="0" w:color="auto"/>
        <w:left w:val="none" w:sz="0" w:space="0" w:color="auto"/>
        <w:bottom w:val="none" w:sz="0" w:space="0" w:color="auto"/>
        <w:right w:val="none" w:sz="0" w:space="0" w:color="auto"/>
      </w:divBdr>
    </w:div>
    <w:div w:id="1040588478">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39630420">
      <w:bodyDiv w:val="1"/>
      <w:marLeft w:val="0"/>
      <w:marRight w:val="0"/>
      <w:marTop w:val="0"/>
      <w:marBottom w:val="0"/>
      <w:divBdr>
        <w:top w:val="none" w:sz="0" w:space="0" w:color="auto"/>
        <w:left w:val="none" w:sz="0" w:space="0" w:color="auto"/>
        <w:bottom w:val="none" w:sz="0" w:space="0" w:color="auto"/>
        <w:right w:val="none" w:sz="0" w:space="0" w:color="auto"/>
      </w:divBdr>
    </w:div>
    <w:div w:id="1256788763">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398631488">
      <w:bodyDiv w:val="1"/>
      <w:marLeft w:val="0"/>
      <w:marRight w:val="0"/>
      <w:marTop w:val="0"/>
      <w:marBottom w:val="0"/>
      <w:divBdr>
        <w:top w:val="none" w:sz="0" w:space="0" w:color="auto"/>
        <w:left w:val="none" w:sz="0" w:space="0" w:color="auto"/>
        <w:bottom w:val="none" w:sz="0" w:space="0" w:color="auto"/>
        <w:right w:val="none" w:sz="0" w:space="0" w:color="auto"/>
      </w:divBdr>
    </w:div>
    <w:div w:id="1403482904">
      <w:bodyDiv w:val="1"/>
      <w:marLeft w:val="0"/>
      <w:marRight w:val="0"/>
      <w:marTop w:val="0"/>
      <w:marBottom w:val="0"/>
      <w:divBdr>
        <w:top w:val="none" w:sz="0" w:space="0" w:color="auto"/>
        <w:left w:val="none" w:sz="0" w:space="0" w:color="auto"/>
        <w:bottom w:val="none" w:sz="0" w:space="0" w:color="auto"/>
        <w:right w:val="none" w:sz="0" w:space="0" w:color="auto"/>
      </w:divBdr>
    </w:div>
    <w:div w:id="1569419546">
      <w:bodyDiv w:val="1"/>
      <w:marLeft w:val="0"/>
      <w:marRight w:val="0"/>
      <w:marTop w:val="0"/>
      <w:marBottom w:val="0"/>
      <w:divBdr>
        <w:top w:val="none" w:sz="0" w:space="0" w:color="auto"/>
        <w:left w:val="none" w:sz="0" w:space="0" w:color="auto"/>
        <w:bottom w:val="none" w:sz="0" w:space="0" w:color="auto"/>
        <w:right w:val="none" w:sz="0" w:space="0" w:color="auto"/>
      </w:divBdr>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789927385">
      <w:bodyDiv w:val="1"/>
      <w:marLeft w:val="0"/>
      <w:marRight w:val="0"/>
      <w:marTop w:val="0"/>
      <w:marBottom w:val="0"/>
      <w:divBdr>
        <w:top w:val="none" w:sz="0" w:space="0" w:color="auto"/>
        <w:left w:val="none" w:sz="0" w:space="0" w:color="auto"/>
        <w:bottom w:val="none" w:sz="0" w:space="0" w:color="auto"/>
        <w:right w:val="none" w:sz="0" w:space="0" w:color="auto"/>
      </w:divBdr>
    </w:div>
    <w:div w:id="1808740254">
      <w:bodyDiv w:val="1"/>
      <w:marLeft w:val="0"/>
      <w:marRight w:val="0"/>
      <w:marTop w:val="0"/>
      <w:marBottom w:val="0"/>
      <w:divBdr>
        <w:top w:val="none" w:sz="0" w:space="0" w:color="auto"/>
        <w:left w:val="none" w:sz="0" w:space="0" w:color="auto"/>
        <w:bottom w:val="none" w:sz="0" w:space="0" w:color="auto"/>
        <w:right w:val="none" w:sz="0" w:space="0" w:color="auto"/>
      </w:divBdr>
    </w:div>
    <w:div w:id="1812865091">
      <w:bodyDiv w:val="1"/>
      <w:marLeft w:val="0"/>
      <w:marRight w:val="0"/>
      <w:marTop w:val="0"/>
      <w:marBottom w:val="0"/>
      <w:divBdr>
        <w:top w:val="none" w:sz="0" w:space="0" w:color="auto"/>
        <w:left w:val="none" w:sz="0" w:space="0" w:color="auto"/>
        <w:bottom w:val="none" w:sz="0" w:space="0" w:color="auto"/>
        <w:right w:val="none" w:sz="0" w:space="0" w:color="auto"/>
      </w:divBdr>
    </w:div>
    <w:div w:id="1839811208">
      <w:bodyDiv w:val="1"/>
      <w:marLeft w:val="0"/>
      <w:marRight w:val="0"/>
      <w:marTop w:val="0"/>
      <w:marBottom w:val="0"/>
      <w:divBdr>
        <w:top w:val="none" w:sz="0" w:space="0" w:color="auto"/>
        <w:left w:val="none" w:sz="0" w:space="0" w:color="auto"/>
        <w:bottom w:val="none" w:sz="0" w:space="0" w:color="auto"/>
        <w:right w:val="none" w:sz="0" w:space="0" w:color="auto"/>
      </w:divBdr>
    </w:div>
    <w:div w:id="1912882337">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064599931">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3278</Words>
  <Characters>18686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3</cp:revision>
  <cp:lastPrinted>2013-04-02T02:18:00Z</cp:lastPrinted>
  <dcterms:created xsi:type="dcterms:W3CDTF">2025-05-08T02:05:00Z</dcterms:created>
  <dcterms:modified xsi:type="dcterms:W3CDTF">2025-05-08T02:10:00Z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