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A151" w14:textId="0F155151" w:rsidR="0071516F" w:rsidRPr="00253C75" w:rsidRDefault="0071516F" w:rsidP="0071516F">
      <w:pPr>
        <w:pStyle w:val="3GPPHeader"/>
        <w:spacing w:after="60"/>
        <w:rPr>
          <w:szCs w:val="24"/>
          <w:lang w:val="en-US"/>
        </w:rPr>
      </w:pPr>
      <w:r w:rsidRPr="00253C75">
        <w:rPr>
          <w:szCs w:val="24"/>
          <w:lang w:val="en-US"/>
        </w:rPr>
        <w:t>3GPP TSG-RAN WG1 Meeting #</w:t>
      </w:r>
      <w:r w:rsidR="00E61BC1">
        <w:rPr>
          <w:szCs w:val="24"/>
          <w:lang w:val="en-US"/>
        </w:rPr>
        <w:t>115</w:t>
      </w:r>
      <w:r w:rsidRPr="00253C75">
        <w:rPr>
          <w:szCs w:val="24"/>
          <w:lang w:val="en-US"/>
        </w:rPr>
        <w:tab/>
        <w:t>R1-</w:t>
      </w:r>
      <w:r w:rsidR="00E0030D" w:rsidRPr="00E0030D">
        <w:t xml:space="preserve"> </w:t>
      </w:r>
      <w:r w:rsidR="00E0030D" w:rsidRPr="00E0030D">
        <w:rPr>
          <w:szCs w:val="24"/>
          <w:lang w:val="en-US"/>
        </w:rPr>
        <w:t>23</w:t>
      </w:r>
      <w:r w:rsidR="00594211">
        <w:rPr>
          <w:szCs w:val="24"/>
          <w:lang w:val="en-US"/>
        </w:rPr>
        <w:t>12002</w:t>
      </w:r>
    </w:p>
    <w:p w14:paraId="0E137F34" w14:textId="71FB5D20" w:rsidR="00787226" w:rsidRPr="00253C75" w:rsidRDefault="00E61BC1" w:rsidP="0071516F">
      <w:pPr>
        <w:pStyle w:val="3GPPHeader"/>
      </w:pPr>
      <w:r>
        <w:t>Chicago</w:t>
      </w:r>
      <w:r w:rsidR="00FF765F">
        <w:t xml:space="preserve">, </w:t>
      </w:r>
      <w:r>
        <w:t>USA</w:t>
      </w:r>
      <w:r w:rsidR="00787226" w:rsidRPr="00253C75">
        <w:t xml:space="preserve">, </w:t>
      </w:r>
      <w:r>
        <w:t>13</w:t>
      </w:r>
      <w:r w:rsidR="00A20BA3" w:rsidRPr="00A20BA3">
        <w:rPr>
          <w:vertAlign w:val="superscript"/>
        </w:rPr>
        <w:t>th</w:t>
      </w:r>
      <w:r w:rsidR="00FF4BE9">
        <w:t xml:space="preserve"> – </w:t>
      </w:r>
      <w:r w:rsidR="00A20BA3">
        <w:t>1</w:t>
      </w:r>
      <w:r>
        <w:t>7</w:t>
      </w:r>
      <w:r w:rsidR="00FF4BE9" w:rsidRPr="00FF4BE9">
        <w:rPr>
          <w:vertAlign w:val="superscript"/>
        </w:rPr>
        <w:t>th</w:t>
      </w:r>
      <w:r w:rsidR="00FF4BE9">
        <w:t xml:space="preserve"> </w:t>
      </w:r>
      <w:r>
        <w:t>November</w:t>
      </w:r>
      <w:r w:rsidR="00787226" w:rsidRPr="00253C75">
        <w:t xml:space="preserve"> 2023</w:t>
      </w:r>
    </w:p>
    <w:p w14:paraId="3C6869D1" w14:textId="4AA4AAF5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253C75">
        <w:rPr>
          <w:sz w:val="22"/>
          <w:szCs w:val="22"/>
          <w:lang w:val="en-US"/>
        </w:rPr>
        <w:t>Agenda Item:</w:t>
      </w:r>
      <w:r w:rsidRPr="00253C75">
        <w:rPr>
          <w:sz w:val="22"/>
          <w:szCs w:val="22"/>
          <w:lang w:val="en-US"/>
        </w:rPr>
        <w:tab/>
      </w:r>
      <w:r w:rsidR="00A20BA3">
        <w:rPr>
          <w:sz w:val="22"/>
          <w:szCs w:val="22"/>
          <w:lang w:val="en-US"/>
        </w:rPr>
        <w:t>8.15.</w:t>
      </w:r>
      <w:r w:rsidR="0037759C">
        <w:rPr>
          <w:sz w:val="22"/>
          <w:szCs w:val="22"/>
          <w:lang w:val="en-US"/>
        </w:rPr>
        <w:t>3</w:t>
      </w:r>
    </w:p>
    <w:p w14:paraId="0CB055DD" w14:textId="1314848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E4E92">
        <w:rPr>
          <w:sz w:val="22"/>
          <w:szCs w:val="22"/>
        </w:rPr>
        <w:t>MediaTek</w:t>
      </w:r>
      <w:r w:rsidR="00885A26">
        <w:rPr>
          <w:sz w:val="22"/>
          <w:szCs w:val="22"/>
        </w:rPr>
        <w:t xml:space="preserve"> Inc.</w:t>
      </w:r>
    </w:p>
    <w:p w14:paraId="63DAB814" w14:textId="40D0756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20BA3">
        <w:rPr>
          <w:sz w:val="22"/>
          <w:szCs w:val="22"/>
        </w:rPr>
        <w:t>Evaluation</w:t>
      </w:r>
      <w:r w:rsidR="00FF4BE9">
        <w:rPr>
          <w:sz w:val="22"/>
          <w:szCs w:val="22"/>
        </w:rPr>
        <w:t xml:space="preserve"> results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9D446C" w14:textId="4872D670" w:rsidR="00F36667" w:rsidRPr="006623C4" w:rsidRDefault="006623C4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In this contribution we provide </w:t>
      </w:r>
      <w:r w:rsidR="00E61BC1">
        <w:rPr>
          <w:rFonts w:asciiTheme="minorHAnsi" w:hAnsiTheme="minorHAnsi" w:cstheme="minorHAnsi"/>
          <w:sz w:val="22"/>
          <w:szCs w:val="22"/>
          <w:lang w:val="en-GB"/>
        </w:rPr>
        <w:t xml:space="preserve">further </w:t>
      </w:r>
      <w:r w:rsidR="00A20BA3">
        <w:rPr>
          <w:rFonts w:asciiTheme="minorHAnsi" w:hAnsiTheme="minorHAnsi" w:cstheme="minorHAnsi"/>
          <w:sz w:val="22"/>
          <w:szCs w:val="22"/>
          <w:lang w:val="en-GB"/>
        </w:rPr>
        <w:t>updated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evaluation results for IoT NTN (NB-IoT) fulfilment of the Connection Density requirement for IMT-2020 satellite RIT</w:t>
      </w:r>
      <w:r w:rsidR="00DB6247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19FDA894" w14:textId="328D15AC" w:rsidR="002D2773" w:rsidRDefault="00BE4E92" w:rsidP="002D2773">
      <w:pPr>
        <w:pStyle w:val="Heading1"/>
      </w:pPr>
      <w:r>
        <w:t>2</w:t>
      </w:r>
      <w:r w:rsidR="002D2773">
        <w:tab/>
      </w:r>
      <w:r>
        <w:t>Discussion</w:t>
      </w:r>
    </w:p>
    <w:p w14:paraId="6B202A67" w14:textId="5E24D6BA" w:rsidR="00B85492" w:rsidRPr="00D21D24" w:rsidRDefault="004574C9" w:rsidP="00D21D24">
      <w:pPr>
        <w:pStyle w:val="Heading2"/>
        <w:spacing w:before="0"/>
        <w:rPr>
          <w:lang w:eastAsia="ko-KR"/>
        </w:rPr>
      </w:pPr>
      <w:r>
        <w:rPr>
          <w:lang w:eastAsia="ko-KR"/>
        </w:rPr>
        <w:t>2</w:t>
      </w:r>
      <w:r w:rsidR="00BE4E92">
        <w:rPr>
          <w:lang w:eastAsia="ko-KR"/>
        </w:rPr>
        <w:t>.1</w:t>
      </w:r>
      <w:r w:rsidR="00BE4E92">
        <w:rPr>
          <w:lang w:eastAsia="ko-KR"/>
        </w:rPr>
        <w:tab/>
      </w:r>
      <w:r w:rsidR="00A157A6">
        <w:rPr>
          <w:lang w:eastAsia="ko-KR"/>
        </w:rPr>
        <w:t>ITU-R requirement for Connection Density</w:t>
      </w:r>
    </w:p>
    <w:p w14:paraId="534107F5" w14:textId="4777208D" w:rsidR="008863F9" w:rsidRDefault="00BE4E92" w:rsidP="002D2773">
      <w:pPr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>The Connection Density requirement is defined as the following</w:t>
      </w:r>
      <w:r w:rsidR="001E5BE4"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 in [1]</w:t>
      </w: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:  </w:t>
      </w:r>
    </w:p>
    <w:p w14:paraId="50ECE946" w14:textId="77777777" w:rsidR="00BE4E92" w:rsidRPr="00FD5B8F" w:rsidRDefault="00BE4E92" w:rsidP="00BE4E92">
      <w:pPr>
        <w:ind w:left="567"/>
        <w:rPr>
          <w:rFonts w:eastAsia="Malgun Gothic"/>
          <w:i/>
          <w:iCs/>
          <w:szCs w:val="24"/>
          <w:lang w:eastAsia="ko-KR"/>
        </w:rPr>
      </w:pPr>
      <w:r w:rsidRPr="00FD5B8F">
        <w:rPr>
          <w:rFonts w:eastAsia="Malgun Gothic"/>
          <w:i/>
          <w:iCs/>
          <w:szCs w:val="24"/>
          <w:lang w:eastAsia="ko-KR"/>
        </w:rPr>
        <w:t>Connection density is the total number of devices fulfilling a specific quality of service (QoS) per unit area (per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>). A connection density of at least 500 devices 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 xml:space="preserve"> should be supported. The requirement was derived assuming up to and including a 30 MHz bandwidth.</w:t>
      </w:r>
    </w:p>
    <w:p w14:paraId="2BBDF11B" w14:textId="77777777" w:rsidR="00BE4E92" w:rsidRPr="00FD5B8F" w:rsidRDefault="00BE4E92" w:rsidP="00BE4E92">
      <w:pPr>
        <w:ind w:left="567"/>
        <w:rPr>
          <w:i/>
          <w:iCs/>
        </w:rPr>
      </w:pPr>
      <w:r w:rsidRPr="00FD5B8F">
        <w:rPr>
          <w:i/>
          <w:iCs/>
        </w:rPr>
        <w:t>The proponent should report the connection density</w:t>
      </w:r>
      <w:r w:rsidRPr="00FD5B8F">
        <w:rPr>
          <w:rFonts w:eastAsia="Malgun Gothic"/>
          <w:i/>
          <w:iCs/>
          <w:lang w:eastAsia="ko-KR"/>
        </w:rPr>
        <w:t xml:space="preserve"> </w:t>
      </w:r>
      <w:r w:rsidRPr="00FD5B8F">
        <w:rPr>
          <w:i/>
          <w:iCs/>
        </w:rPr>
        <w:t>achievable by the candidate RITs/</w:t>
      </w:r>
      <w:proofErr w:type="gramStart"/>
      <w:r w:rsidRPr="00FD5B8F">
        <w:rPr>
          <w:i/>
          <w:iCs/>
        </w:rPr>
        <w:t>SRITs, and</w:t>
      </w:r>
      <w:proofErr w:type="gramEnd"/>
      <w:r w:rsidRPr="00FD5B8F">
        <w:rPr>
          <w:i/>
          <w:iCs/>
        </w:rPr>
        <w:t xml:space="preserve"> identify the assumed frequency band(s) of operation and the channel bandwidths in that(those) band(s).</w:t>
      </w:r>
    </w:p>
    <w:p w14:paraId="30D76802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 xml:space="preserve">The evaluation methodology for the systems simulations for determining the connection density should follow the principles outlined in § 7.1.3 of Report ITU-R </w:t>
      </w:r>
      <w:hyperlink r:id="rId11" w:history="1">
        <w:r w:rsidRPr="00FD5B8F">
          <w:rPr>
            <w:rStyle w:val="Hyperlink"/>
            <w:i/>
            <w:iCs/>
            <w:lang w:eastAsia="ko-KR"/>
          </w:rPr>
          <w:t>M.2412</w:t>
        </w:r>
      </w:hyperlink>
      <w:r w:rsidRPr="00FD5B8F">
        <w:rPr>
          <w:i/>
          <w:iCs/>
        </w:rPr>
        <w:t xml:space="preserve"> with needed adaptations.</w:t>
      </w:r>
    </w:p>
    <w:p w14:paraId="52BDEE57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>The evaluation is conducted in the Rural-</w:t>
      </w:r>
      <w:proofErr w:type="spellStart"/>
      <w:r w:rsidRPr="00FD5B8F">
        <w:rPr>
          <w:i/>
          <w:iCs/>
        </w:rPr>
        <w:t>mMTC</w:t>
      </w:r>
      <w:proofErr w:type="spellEnd"/>
      <w:r w:rsidRPr="00FD5B8F">
        <w:rPr>
          <w:i/>
          <w:iCs/>
        </w:rPr>
        <w:t>-s test environment (see § 8.2), applicable to handheld devices or, optionally, MTD. Suitable evaluation configuration parameters according to § 8.2 for this test environment should be used and declared by the proponent of the evaluation.</w:t>
      </w:r>
    </w:p>
    <w:p w14:paraId="59BC4D8C" w14:textId="0F6E96C1" w:rsidR="008863F9" w:rsidRDefault="004574C9" w:rsidP="00BE4E92">
      <w:pPr>
        <w:pStyle w:val="Heading2"/>
        <w:rPr>
          <w:lang w:eastAsia="ko-KR"/>
        </w:rPr>
      </w:pPr>
      <w:r>
        <w:rPr>
          <w:lang w:eastAsia="ko-KR"/>
        </w:rPr>
        <w:t>2</w:t>
      </w:r>
      <w:r w:rsidR="008863F9">
        <w:rPr>
          <w:lang w:eastAsia="ko-KR"/>
        </w:rPr>
        <w:t>.</w:t>
      </w:r>
      <w:r>
        <w:rPr>
          <w:lang w:eastAsia="ko-KR"/>
        </w:rPr>
        <w:t>2</w:t>
      </w:r>
      <w:r w:rsidR="008863F9">
        <w:rPr>
          <w:lang w:eastAsia="ko-KR"/>
        </w:rPr>
        <w:tab/>
      </w:r>
      <w:r w:rsidR="00D21D24">
        <w:rPr>
          <w:lang w:eastAsia="ko-KR"/>
        </w:rPr>
        <w:t>Modelling assumptions</w:t>
      </w:r>
      <w:r w:rsidR="00FD5B8F">
        <w:rPr>
          <w:lang w:eastAsia="ko-KR"/>
        </w:rPr>
        <w:t xml:space="preserve"> </w:t>
      </w:r>
    </w:p>
    <w:p w14:paraId="3C661148" w14:textId="0DCECC9A" w:rsidR="002D2773" w:rsidRPr="0091596E" w:rsidRDefault="00A157A6" w:rsidP="002D2773">
      <w:pPr>
        <w:rPr>
          <w:rFonts w:asciiTheme="minorHAnsi" w:hAnsiTheme="minorHAnsi" w:cstheme="minorHAnsi"/>
          <w:sz w:val="22"/>
          <w:szCs w:val="22"/>
        </w:rPr>
      </w:pPr>
      <w:r w:rsidRPr="0091596E">
        <w:rPr>
          <w:rFonts w:asciiTheme="minorHAnsi" w:hAnsiTheme="minorHAnsi" w:cstheme="minorHAnsi"/>
          <w:sz w:val="22"/>
          <w:szCs w:val="22"/>
        </w:rPr>
        <w:t>The Full Buffer method was used for the evaluation, following the evaluation method</w:t>
      </w:r>
      <w:r w:rsidR="0091596E" w:rsidRPr="0091596E">
        <w:rPr>
          <w:rFonts w:asciiTheme="minorHAnsi" w:hAnsiTheme="minorHAnsi" w:cstheme="minorHAnsi"/>
          <w:sz w:val="22"/>
          <w:szCs w:val="22"/>
        </w:rPr>
        <w:t>ology</w:t>
      </w:r>
      <w:r w:rsidRPr="0091596E">
        <w:rPr>
          <w:rFonts w:asciiTheme="minorHAnsi" w:hAnsiTheme="minorHAnsi" w:cstheme="minorHAnsi"/>
          <w:sz w:val="22"/>
          <w:szCs w:val="22"/>
        </w:rPr>
        <w:t xml:space="preserve"> described in section 7.1.3 of </w:t>
      </w:r>
      <w:r w:rsidR="00DB6247" w:rsidRPr="0091596E">
        <w:rPr>
          <w:rFonts w:asciiTheme="minorHAnsi" w:hAnsiTheme="minorHAnsi" w:cstheme="minorHAnsi"/>
          <w:sz w:val="22"/>
          <w:szCs w:val="22"/>
        </w:rPr>
        <w:t xml:space="preserve">[2] adapted for the NTN scenario. </w:t>
      </w:r>
      <w:r w:rsidR="00A20BA3">
        <w:rPr>
          <w:rFonts w:asciiTheme="minorHAnsi" w:hAnsiTheme="minorHAnsi" w:cstheme="minorHAnsi"/>
          <w:sz w:val="22"/>
          <w:szCs w:val="22"/>
        </w:rPr>
        <w:t>Other assumptions are according to those agreed in previous RAN1 meetings.</w:t>
      </w:r>
    </w:p>
    <w:p w14:paraId="0069C327" w14:textId="2EB1715F" w:rsidR="00DB6247" w:rsidRPr="0091596E" w:rsidRDefault="00DB6247" w:rsidP="002D2773">
      <w:pPr>
        <w:rPr>
          <w:rFonts w:asciiTheme="minorHAnsi" w:hAnsiTheme="minorHAnsi" w:cstheme="minorHAnsi"/>
          <w:sz w:val="22"/>
          <w:szCs w:val="22"/>
        </w:rPr>
      </w:pPr>
      <w:r w:rsidRPr="00B634B2">
        <w:rPr>
          <w:rFonts w:asciiTheme="minorHAnsi" w:hAnsiTheme="minorHAnsi" w:cstheme="minorHAnsi"/>
          <w:sz w:val="22"/>
          <w:szCs w:val="22"/>
        </w:rPr>
        <w:t>Uplink power control was not modelled.</w:t>
      </w:r>
    </w:p>
    <w:p w14:paraId="4A54D672" w14:textId="35215CF4" w:rsidR="00FD5B8F" w:rsidRDefault="004574C9" w:rsidP="00D21D24">
      <w:pPr>
        <w:pStyle w:val="Heading2"/>
      </w:pPr>
      <w:r>
        <w:t>2.3</w:t>
      </w:r>
      <w:r>
        <w:tab/>
      </w:r>
      <w:r w:rsidR="001E5BE4">
        <w:t>R</w:t>
      </w:r>
      <w:r w:rsidR="00D21D24">
        <w:t>esults</w:t>
      </w:r>
    </w:p>
    <w:p w14:paraId="103B0038" w14:textId="4D32FBC7" w:rsidR="002D2773" w:rsidRDefault="00B634B2" w:rsidP="00A20BA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Figure 1</w:t>
      </w:r>
      <w:r w:rsidR="00A700C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20BA3">
        <w:rPr>
          <w:rFonts w:asciiTheme="minorHAnsi" w:hAnsiTheme="minorHAnsi" w:cstheme="minorHAnsi"/>
          <w:sz w:val="22"/>
          <w:szCs w:val="22"/>
        </w:rPr>
        <w:t>provides</w:t>
      </w:r>
      <w:r>
        <w:rPr>
          <w:rFonts w:asciiTheme="minorHAnsi" w:hAnsiTheme="minorHAnsi" w:cstheme="minorHAnsi"/>
          <w:sz w:val="22"/>
          <w:szCs w:val="22"/>
        </w:rPr>
        <w:t xml:space="preserve"> th</w:t>
      </w:r>
      <w:r w:rsidR="00D21D24">
        <w:rPr>
          <w:rFonts w:asciiTheme="minorHAnsi" w:hAnsiTheme="minorHAnsi" w:cstheme="minorHAnsi"/>
          <w:sz w:val="22"/>
          <w:szCs w:val="22"/>
        </w:rPr>
        <w:t xml:space="preserve">e </w:t>
      </w:r>
      <w:r w:rsidR="00A20BA3">
        <w:rPr>
          <w:rFonts w:asciiTheme="minorHAnsi" w:hAnsiTheme="minorHAnsi" w:cstheme="minorHAnsi"/>
          <w:sz w:val="22"/>
          <w:szCs w:val="22"/>
        </w:rPr>
        <w:t xml:space="preserve">Pre-processing </w:t>
      </w:r>
      <w:r w:rsidR="00D21D24">
        <w:rPr>
          <w:rFonts w:asciiTheme="minorHAnsi" w:hAnsiTheme="minorHAnsi" w:cstheme="minorHAnsi"/>
          <w:sz w:val="22"/>
          <w:szCs w:val="22"/>
        </w:rPr>
        <w:t>SINR CDF for FRF=1</w:t>
      </w:r>
      <w:r w:rsidR="00CC627B">
        <w:rPr>
          <w:rFonts w:asciiTheme="minorHAnsi" w:hAnsiTheme="minorHAnsi" w:cstheme="minorHAnsi"/>
          <w:sz w:val="22"/>
          <w:szCs w:val="22"/>
        </w:rPr>
        <w:t xml:space="preserve">. </w:t>
      </w:r>
      <w:r w:rsidR="00A20BA3">
        <w:rPr>
          <w:rFonts w:asciiTheme="minorHAnsi" w:hAnsiTheme="minorHAnsi" w:cstheme="minorHAnsi"/>
          <w:sz w:val="22"/>
          <w:szCs w:val="22"/>
        </w:rPr>
        <w:t>Figure 1b shows the SINR – Spectral Efficiency (SE) mapping for BLER ≤10%</w:t>
      </w:r>
      <w:r w:rsidR="002E4200">
        <w:rPr>
          <w:rFonts w:asciiTheme="minorHAnsi" w:hAnsiTheme="minorHAnsi" w:cstheme="minorHAnsi"/>
          <w:sz w:val="22"/>
          <w:szCs w:val="22"/>
        </w:rPr>
        <w:t xml:space="preserve">, </w:t>
      </w:r>
      <w:r w:rsidR="00E61BC1">
        <w:rPr>
          <w:rFonts w:asciiTheme="minorHAnsi" w:hAnsiTheme="minorHAnsi" w:cstheme="minorHAnsi"/>
          <w:sz w:val="22"/>
          <w:szCs w:val="22"/>
        </w:rPr>
        <w:t>according to agreed assumptions</w:t>
      </w:r>
      <w:r w:rsidR="002E4200">
        <w:rPr>
          <w:rFonts w:asciiTheme="minorHAnsi" w:hAnsiTheme="minorHAnsi" w:cstheme="minorHAnsi"/>
        </w:rPr>
        <w:t>.</w:t>
      </w:r>
    </w:p>
    <w:p w14:paraId="3B1DE8A8" w14:textId="77777777" w:rsidR="00CC627B" w:rsidRDefault="00CC627B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135CEC0" w14:textId="37F1CCD2" w:rsidR="00CC627B" w:rsidRDefault="00CC627B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24B71B9" w14:textId="77777777" w:rsidR="00E61BC1" w:rsidRDefault="00E61BC1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E373DDE" w14:textId="4F04B0C0" w:rsidR="00D21D24" w:rsidRDefault="00631323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31323">
        <w:rPr>
          <w:rFonts w:asciiTheme="minorHAnsi" w:hAnsiTheme="minorHAnsi" w:cstheme="minorHAnsi"/>
          <w:b/>
          <w:bCs/>
          <w:sz w:val="22"/>
          <w:szCs w:val="22"/>
        </w:rPr>
        <w:lastRenderedPageBreak/>
        <w:t>Figure 1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3132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Pre-processing SINR </w:t>
      </w:r>
      <w:proofErr w:type="spellStart"/>
      <w:r w:rsidR="00A20BA3">
        <w:rPr>
          <w:rFonts w:asciiTheme="minorHAnsi" w:hAnsiTheme="minorHAnsi" w:cstheme="minorHAnsi"/>
          <w:b/>
          <w:bCs/>
          <w:sz w:val="22"/>
          <w:szCs w:val="22"/>
        </w:rPr>
        <w:t>cdf</w:t>
      </w:r>
      <w:r w:rsidR="002E4200">
        <w:rPr>
          <w:rFonts w:asciiTheme="minorHAnsi" w:hAnsiTheme="minorHAnsi" w:cstheme="minorHAnsi"/>
          <w:b/>
          <w:bCs/>
          <w:sz w:val="22"/>
          <w:szCs w:val="22"/>
        </w:rPr>
        <w:t>s</w:t>
      </w:r>
      <w:proofErr w:type="spellEnd"/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 for FRF=1</w:t>
      </w:r>
      <w:r w:rsidR="002E4200">
        <w:rPr>
          <w:rFonts w:asciiTheme="minorHAnsi" w:hAnsiTheme="minorHAnsi" w:cstheme="minorHAnsi"/>
          <w:b/>
          <w:bCs/>
          <w:sz w:val="22"/>
          <w:szCs w:val="22"/>
        </w:rPr>
        <w:t xml:space="preserve"> and FRF=3</w:t>
      </w:r>
    </w:p>
    <w:p w14:paraId="3EBAA72E" w14:textId="1D41648A" w:rsidR="00631323" w:rsidRPr="00631323" w:rsidRDefault="00846F66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6243F615" wp14:editId="5500DD94">
            <wp:extent cx="4511040" cy="24307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04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D5D2C" w14:textId="77777777" w:rsidR="00C77796" w:rsidRDefault="00C77796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9C1C0CD" w14:textId="100658E7" w:rsidR="00D21D24" w:rsidRPr="00D21D24" w:rsidRDefault="00D21D24" w:rsidP="001E5BE4">
      <w:pPr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1b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SINR – SE mapping </w:t>
      </w:r>
      <w:r w:rsidR="00A20BA3" w:rsidRPr="00A20BA3">
        <w:rPr>
          <w:rFonts w:asciiTheme="minorHAnsi" w:hAnsiTheme="minorHAnsi" w:cstheme="minorHAnsi"/>
          <w:b/>
          <w:bCs/>
          <w:sz w:val="22"/>
          <w:szCs w:val="22"/>
        </w:rPr>
        <w:t>(BLER ≤10%)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B1CD8E6" w14:textId="4465F9FE" w:rsidR="00D21D24" w:rsidRDefault="00C75BB0" w:rsidP="00674D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41EDAC6" wp14:editId="27073E02">
            <wp:extent cx="4008120" cy="234456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50" cy="235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6078" w14:textId="7EA5E62D" w:rsidR="00A700C3" w:rsidRDefault="00A700C3" w:rsidP="00A700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Corresponding o</w:t>
      </w:r>
      <w:r w:rsidRPr="00A700C3">
        <w:rPr>
          <w:rFonts w:asciiTheme="minorHAnsi" w:hAnsiTheme="minorHAnsi" w:cstheme="minorHAnsi"/>
          <w:sz w:val="22"/>
          <w:szCs w:val="22"/>
        </w:rPr>
        <w:t xml:space="preserve">verall results for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 w:rsidRPr="00A700C3">
        <w:rPr>
          <w:rFonts w:asciiTheme="minorHAnsi" w:hAnsiTheme="minorHAnsi" w:cstheme="minorHAnsi"/>
          <w:sz w:val="22"/>
          <w:szCs w:val="22"/>
        </w:rPr>
        <w:t>Connection Density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 w:rsidRPr="00A700C3">
        <w:rPr>
          <w:rFonts w:asciiTheme="minorHAnsi" w:hAnsiTheme="minorHAnsi" w:cstheme="minorHAnsi"/>
          <w:sz w:val="22"/>
          <w:szCs w:val="22"/>
        </w:rPr>
        <w:t xml:space="preserve"> and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>99</w:t>
      </w:r>
      <w:r w:rsidRPr="00A700C3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percentile </w:t>
      </w:r>
      <w:r w:rsidRPr="00A700C3">
        <w:rPr>
          <w:rFonts w:asciiTheme="minorHAnsi" w:hAnsiTheme="minorHAnsi" w:cstheme="minorHAnsi"/>
          <w:sz w:val="22"/>
          <w:szCs w:val="22"/>
        </w:rPr>
        <w:t xml:space="preserve">packet delay </w:t>
      </w:r>
      <w:r>
        <w:rPr>
          <w:rFonts w:asciiTheme="minorHAnsi" w:hAnsiTheme="minorHAnsi" w:cstheme="minorHAnsi"/>
          <w:sz w:val="22"/>
          <w:szCs w:val="22"/>
        </w:rPr>
        <w:t>per user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are </w:t>
      </w:r>
      <w:r w:rsidRPr="00A700C3">
        <w:rPr>
          <w:rFonts w:asciiTheme="minorHAnsi" w:hAnsiTheme="minorHAnsi" w:cstheme="minorHAnsi"/>
          <w:sz w:val="22"/>
          <w:szCs w:val="22"/>
        </w:rPr>
        <w:t>provided in Table 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E36B7F">
        <w:rPr>
          <w:rFonts w:asciiTheme="minorHAnsi" w:hAnsiTheme="minorHAnsi" w:cstheme="minorHAnsi"/>
          <w:sz w:val="22"/>
          <w:szCs w:val="22"/>
        </w:rPr>
        <w:t xml:space="preserve">It can be observed that NB-IoT NTN exceeds the ITU-R Connection Density requirement by </w:t>
      </w:r>
      <w:r w:rsidR="00C75BB0">
        <w:rPr>
          <w:rFonts w:asciiTheme="minorHAnsi" w:hAnsiTheme="minorHAnsi" w:cstheme="minorHAnsi"/>
          <w:sz w:val="22"/>
          <w:szCs w:val="22"/>
        </w:rPr>
        <w:t>a very large</w:t>
      </w:r>
      <w:r w:rsidRPr="00E36B7F">
        <w:rPr>
          <w:rFonts w:asciiTheme="minorHAnsi" w:hAnsiTheme="minorHAnsi" w:cstheme="minorHAnsi"/>
          <w:sz w:val="22"/>
          <w:szCs w:val="22"/>
        </w:rPr>
        <w:t xml:space="preserve"> margin for both FRF=1</w:t>
      </w:r>
      <w:r w:rsidR="002E4200">
        <w:rPr>
          <w:rFonts w:asciiTheme="minorHAnsi" w:hAnsiTheme="minorHAnsi" w:cstheme="minorHAnsi"/>
          <w:sz w:val="22"/>
          <w:szCs w:val="22"/>
        </w:rPr>
        <w:t xml:space="preserve"> and FRF=3</w:t>
      </w:r>
      <w:r>
        <w:rPr>
          <w:rFonts w:asciiTheme="minorHAnsi" w:hAnsiTheme="minorHAnsi" w:cstheme="minorHAnsi"/>
          <w:sz w:val="22"/>
          <w:szCs w:val="22"/>
        </w:rPr>
        <w:t>, and that the corresponding packet delay requirement is also able to be fulfilled by a large margin</w:t>
      </w:r>
      <w:r w:rsidRPr="00E36B7F">
        <w:rPr>
          <w:rFonts w:asciiTheme="minorHAnsi" w:hAnsiTheme="minorHAnsi" w:cstheme="minorHAnsi"/>
          <w:sz w:val="22"/>
          <w:szCs w:val="22"/>
        </w:rPr>
        <w:t>.</w:t>
      </w:r>
    </w:p>
    <w:p w14:paraId="2A13CBFA" w14:textId="78CF80D7" w:rsidR="00D21D24" w:rsidRPr="00D21D24" w:rsidRDefault="00D21D24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Table 1: </w:t>
      </w:r>
      <w:r w:rsidR="003D403A">
        <w:rPr>
          <w:rFonts w:asciiTheme="minorHAnsi" w:hAnsiTheme="minorHAnsi" w:cstheme="minorHAnsi"/>
          <w:b/>
          <w:bCs/>
          <w:sz w:val="22"/>
          <w:szCs w:val="22"/>
        </w:rPr>
        <w:t>Updated</w:t>
      </w:r>
      <w:r w:rsidR="00E36B7F">
        <w:rPr>
          <w:rFonts w:asciiTheme="minorHAnsi" w:hAnsiTheme="minorHAnsi" w:cstheme="minorHAnsi"/>
          <w:b/>
          <w:bCs/>
          <w:sz w:val="22"/>
          <w:szCs w:val="22"/>
        </w:rPr>
        <w:t xml:space="preserve"> evaluation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268"/>
        <w:gridCol w:w="3113"/>
      </w:tblGrid>
      <w:tr w:rsidR="00E36B7F" w14:paraId="5E28E0D1" w14:textId="77777777" w:rsidTr="004D3534">
        <w:tc>
          <w:tcPr>
            <w:tcW w:w="4248" w:type="dxa"/>
          </w:tcPr>
          <w:p w14:paraId="56B6C72E" w14:textId="14D4B144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Metric</w:t>
            </w:r>
          </w:p>
        </w:tc>
        <w:tc>
          <w:tcPr>
            <w:tcW w:w="2268" w:type="dxa"/>
          </w:tcPr>
          <w:p w14:paraId="61D66952" w14:textId="30F89E1E" w:rsidR="00E36B7F" w:rsidRPr="00E36B7F" w:rsidRDefault="00685978" w:rsidP="002D277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FRF=1</w:t>
            </w:r>
          </w:p>
        </w:tc>
        <w:tc>
          <w:tcPr>
            <w:tcW w:w="3113" w:type="dxa"/>
          </w:tcPr>
          <w:p w14:paraId="3D040461" w14:textId="74597F45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FRF=3</w:t>
            </w:r>
          </w:p>
        </w:tc>
      </w:tr>
      <w:tr w:rsidR="00E36B7F" w14:paraId="773DC959" w14:textId="77777777" w:rsidTr="004D3534">
        <w:tc>
          <w:tcPr>
            <w:tcW w:w="4248" w:type="dxa"/>
          </w:tcPr>
          <w:p w14:paraId="77747E35" w14:textId="15BDFBBB" w:rsidR="00E36B7F" w:rsidRPr="0055788E" w:rsidRDefault="00E36B7F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</w:t>
            </w:r>
            <w:r w:rsidR="00685978" w:rsidRPr="0055788E">
              <w:rPr>
                <w:rFonts w:asciiTheme="minorHAnsi" w:hAnsiTheme="minorHAnsi" w:cstheme="minorHAnsi"/>
              </w:rPr>
              <w:t>(target</w:t>
            </w:r>
            <w:r w:rsidR="00674D9A" w:rsidRPr="0055788E">
              <w:rPr>
                <w:rFonts w:asciiTheme="minorHAnsi" w:hAnsiTheme="minorHAnsi" w:cstheme="minorHAnsi"/>
              </w:rPr>
              <w:t>: 500</w:t>
            </w:r>
            <w:r w:rsidR="00A700C3" w:rsidRPr="0055788E">
              <w:rPr>
                <w:rFonts w:asciiTheme="minorHAnsi" w:hAnsiTheme="minorHAnsi" w:cstheme="minorHAnsi"/>
              </w:rPr>
              <w:t xml:space="preserve"> users</w:t>
            </w:r>
            <w:r w:rsidR="00685978" w:rsidRPr="0055788E">
              <w:rPr>
                <w:rFonts w:asciiTheme="minorHAnsi" w:hAnsiTheme="minorHAnsi" w:cstheme="minorHAnsi"/>
              </w:rPr>
              <w:t>)</w:t>
            </w:r>
          </w:p>
          <w:p w14:paraId="61459B20" w14:textId="08505B00" w:rsidR="00685978" w:rsidRPr="0055788E" w:rsidRDefault="00685978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</w:t>
            </w:r>
            <w:r w:rsidR="00145442" w:rsidRPr="0055788E">
              <w:rPr>
                <w:rFonts w:asciiTheme="minorHAnsi" w:hAnsiTheme="minorHAnsi" w:cstheme="minorHAnsi"/>
              </w:rPr>
              <w:t>/24 hours</w:t>
            </w:r>
            <w:r w:rsidRPr="0055788E">
              <w:rPr>
                <w:rFonts w:asciiTheme="minorHAnsi" w:hAnsiTheme="minorHAnsi" w:cstheme="minorHAnsi"/>
              </w:rPr>
              <w:t xml:space="preserve"> per device</w:t>
            </w:r>
            <w:r w:rsidR="0061116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</w:tcPr>
          <w:p w14:paraId="5B9110E3" w14:textId="12E60868" w:rsidR="00E36B7F" w:rsidRPr="0055788E" w:rsidRDefault="00C75BB0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5581</w:t>
            </w:r>
            <w:r w:rsidR="00E36B7F" w:rsidRPr="0055788E">
              <w:rPr>
                <w:rFonts w:asciiTheme="minorHAnsi" w:hAnsiTheme="minorHAnsi" w:cstheme="minorHAnsi"/>
              </w:rPr>
              <w:t xml:space="preserve"> </w:t>
            </w:r>
            <w:r w:rsidR="000B4F80" w:rsidRPr="0055788E">
              <w:rPr>
                <w:rFonts w:asciiTheme="minorHAnsi" w:hAnsiTheme="minorHAnsi" w:cstheme="minorHAnsi"/>
              </w:rPr>
              <w:t>users</w:t>
            </w:r>
            <w:r w:rsidR="00E36B7F" w:rsidRPr="0055788E">
              <w:rPr>
                <w:rFonts w:asciiTheme="minorHAnsi" w:hAnsiTheme="minorHAnsi" w:cstheme="minorHAnsi"/>
              </w:rPr>
              <w:t xml:space="preserve"> / 180kHz</w:t>
            </w:r>
          </w:p>
        </w:tc>
        <w:tc>
          <w:tcPr>
            <w:tcW w:w="3113" w:type="dxa"/>
          </w:tcPr>
          <w:p w14:paraId="465CF55D" w14:textId="5E8A95FC" w:rsidR="00E36B7F" w:rsidRPr="0055788E" w:rsidRDefault="002F35B8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  <w:r w:rsidR="002E4200">
              <w:rPr>
                <w:rFonts w:asciiTheme="minorHAnsi" w:hAnsiTheme="minorHAnsi" w:cstheme="minorHAnsi"/>
              </w:rPr>
              <w:t>,</w:t>
            </w:r>
            <w:r w:rsidR="00B5533A">
              <w:rPr>
                <w:rFonts w:asciiTheme="minorHAnsi" w:hAnsiTheme="minorHAnsi" w:cstheme="minorHAnsi"/>
              </w:rPr>
              <w:t>645</w:t>
            </w:r>
            <w:r w:rsidR="00E92735">
              <w:rPr>
                <w:rFonts w:asciiTheme="minorHAnsi" w:hAnsiTheme="minorHAnsi" w:cstheme="minorHAnsi"/>
              </w:rPr>
              <w:t xml:space="preserve"> </w:t>
            </w:r>
            <w:r w:rsidR="00E92735" w:rsidRPr="0055788E">
              <w:rPr>
                <w:rFonts w:asciiTheme="minorHAnsi" w:hAnsiTheme="minorHAnsi" w:cstheme="minorHAnsi"/>
              </w:rPr>
              <w:t xml:space="preserve">users / </w:t>
            </w:r>
            <w:r w:rsidR="00E92735">
              <w:rPr>
                <w:rFonts w:asciiTheme="minorHAnsi" w:hAnsiTheme="minorHAnsi" w:cstheme="minorHAnsi"/>
              </w:rPr>
              <w:t>3*</w:t>
            </w:r>
            <w:r w:rsidR="00E92735" w:rsidRPr="0055788E">
              <w:rPr>
                <w:rFonts w:asciiTheme="minorHAnsi" w:hAnsiTheme="minorHAnsi" w:cstheme="minorHAnsi"/>
              </w:rPr>
              <w:t>180kHz</w:t>
            </w:r>
          </w:p>
        </w:tc>
      </w:tr>
      <w:tr w:rsidR="00E92735" w14:paraId="18F1AEFA" w14:textId="77777777" w:rsidTr="004D3534">
        <w:tc>
          <w:tcPr>
            <w:tcW w:w="4248" w:type="dxa"/>
          </w:tcPr>
          <w:p w14:paraId="132E59AC" w14:textId="6DE00C37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(target: 500 users)</w:t>
            </w:r>
          </w:p>
          <w:p w14:paraId="4DC80391" w14:textId="0F2E6F62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message/2 hours per device</w:t>
            </w:r>
          </w:p>
        </w:tc>
        <w:tc>
          <w:tcPr>
            <w:tcW w:w="2268" w:type="dxa"/>
          </w:tcPr>
          <w:p w14:paraId="13A79F85" w14:textId="77777777" w:rsidR="00B5533A" w:rsidRDefault="00C75BB0" w:rsidP="00E927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</w:t>
            </w:r>
            <w:r w:rsidR="00655F3B">
              <w:rPr>
                <w:rFonts w:asciiTheme="minorHAnsi" w:hAnsiTheme="minorHAnsi" w:cstheme="minorHAnsi"/>
              </w:rPr>
              <w:t>5</w:t>
            </w:r>
            <w:r w:rsidR="00E92735" w:rsidRPr="0055788E">
              <w:rPr>
                <w:rFonts w:asciiTheme="minorHAnsi" w:hAnsiTheme="minorHAnsi" w:cstheme="minorHAnsi"/>
              </w:rPr>
              <w:t xml:space="preserve"> users / 180kHz</w:t>
            </w:r>
          </w:p>
          <w:p w14:paraId="0D3DB57C" w14:textId="1A0FE2E3" w:rsidR="00C75BB0" w:rsidRPr="0055788E" w:rsidRDefault="00C75BB0" w:rsidP="00E927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(500 users</w:t>
            </w:r>
            <w:r w:rsidR="006614FB">
              <w:rPr>
                <w:rFonts w:asciiTheme="minorHAnsi" w:hAnsiTheme="minorHAnsi" w:cstheme="minorHAnsi"/>
              </w:rPr>
              <w:t>/194kHz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113" w:type="dxa"/>
          </w:tcPr>
          <w:p w14:paraId="1368076D" w14:textId="30E6DA74" w:rsidR="00E92735" w:rsidRPr="0055788E" w:rsidRDefault="002F35B8" w:rsidP="00E927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  <w:r w:rsidR="00B5533A">
              <w:rPr>
                <w:rFonts w:asciiTheme="minorHAnsi" w:hAnsiTheme="minorHAnsi" w:cstheme="minorHAnsi"/>
              </w:rPr>
              <w:t>70</w:t>
            </w:r>
            <w:r w:rsidR="00E92735">
              <w:rPr>
                <w:rFonts w:asciiTheme="minorHAnsi" w:hAnsiTheme="minorHAnsi" w:cstheme="minorHAnsi"/>
              </w:rPr>
              <w:t xml:space="preserve"> </w:t>
            </w:r>
            <w:r w:rsidR="00E92735" w:rsidRPr="0055788E">
              <w:rPr>
                <w:rFonts w:asciiTheme="minorHAnsi" w:hAnsiTheme="minorHAnsi" w:cstheme="minorHAnsi"/>
              </w:rPr>
              <w:t xml:space="preserve">users / </w:t>
            </w:r>
            <w:r w:rsidR="00E92735">
              <w:rPr>
                <w:rFonts w:asciiTheme="minorHAnsi" w:hAnsiTheme="minorHAnsi" w:cstheme="minorHAnsi"/>
              </w:rPr>
              <w:t>3*</w:t>
            </w:r>
            <w:r w:rsidR="00E92735" w:rsidRPr="0055788E">
              <w:rPr>
                <w:rFonts w:asciiTheme="minorHAnsi" w:hAnsiTheme="minorHAnsi" w:cstheme="minorHAnsi"/>
              </w:rPr>
              <w:t>180kHz</w:t>
            </w:r>
          </w:p>
        </w:tc>
      </w:tr>
      <w:tr w:rsidR="00E92735" w14:paraId="24DDE6C4" w14:textId="77777777" w:rsidTr="004D3534">
        <w:tc>
          <w:tcPr>
            <w:tcW w:w="4248" w:type="dxa"/>
          </w:tcPr>
          <w:p w14:paraId="77E537F0" w14:textId="55BB7A41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99th percentile packet delay per user (target: &lt;10s)</w:t>
            </w:r>
          </w:p>
        </w:tc>
        <w:tc>
          <w:tcPr>
            <w:tcW w:w="2268" w:type="dxa"/>
          </w:tcPr>
          <w:p w14:paraId="70B6E4C4" w14:textId="6A4D16C0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</w:t>
            </w:r>
            <w:r w:rsidR="00C75BB0">
              <w:rPr>
                <w:rFonts w:asciiTheme="minorHAnsi" w:hAnsiTheme="minorHAnsi" w:cstheme="minorHAnsi"/>
              </w:rPr>
              <w:t>284</w:t>
            </w:r>
            <w:r w:rsidRPr="0055788E">
              <w:rPr>
                <w:rFonts w:asciiTheme="minorHAnsi" w:hAnsiTheme="minorHAnsi" w:cstheme="minorHAnsi"/>
              </w:rPr>
              <w:t xml:space="preserve"> seconds</w:t>
            </w:r>
          </w:p>
        </w:tc>
        <w:tc>
          <w:tcPr>
            <w:tcW w:w="3113" w:type="dxa"/>
          </w:tcPr>
          <w:p w14:paraId="2F9FE9ED" w14:textId="1CA92CDE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</w:t>
            </w:r>
            <w:r w:rsidR="006614FB">
              <w:rPr>
                <w:rFonts w:asciiTheme="minorHAnsi" w:hAnsiTheme="minorHAnsi" w:cstheme="minorHAnsi"/>
              </w:rPr>
              <w:t>02</w:t>
            </w:r>
            <w:r w:rsidR="00C75BB0">
              <w:rPr>
                <w:rFonts w:asciiTheme="minorHAnsi" w:hAnsiTheme="minorHAnsi" w:cstheme="minorHAnsi"/>
              </w:rPr>
              <w:t>5</w:t>
            </w:r>
            <w:r w:rsidRPr="0055788E">
              <w:rPr>
                <w:rFonts w:asciiTheme="minorHAnsi" w:hAnsiTheme="minorHAnsi" w:cstheme="minorHAnsi"/>
              </w:rPr>
              <w:t xml:space="preserve"> seconds</w:t>
            </w:r>
          </w:p>
        </w:tc>
      </w:tr>
    </w:tbl>
    <w:p w14:paraId="35C9CF71" w14:textId="5132260E" w:rsidR="002E4200" w:rsidRDefault="002E4200" w:rsidP="002E4200">
      <w:pPr>
        <w:pStyle w:val="3GPPNormalText"/>
      </w:pPr>
    </w:p>
    <w:p w14:paraId="33A147E0" w14:textId="3D5F2ED5" w:rsidR="006614FB" w:rsidRDefault="006614FB" w:rsidP="006614FB">
      <w:pPr>
        <w:pStyle w:val="3GPPNormalText"/>
        <w:rPr>
          <w:rFonts w:asciiTheme="minorHAnsi" w:hAnsiTheme="minorHAnsi" w:cstheme="minorHAnsi"/>
          <w:b/>
          <w:bCs/>
          <w:sz w:val="22"/>
          <w:szCs w:val="22"/>
        </w:rPr>
      </w:pPr>
      <w:r w:rsidRPr="00B27668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lastRenderedPageBreak/>
        <w:t>Observation:</w:t>
      </w:r>
      <w:r w:rsidRPr="00B2766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These results </w:t>
      </w: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demonstrate</w:t>
      </w:r>
      <w:r w:rsidRPr="00B2766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that</w:t>
      </w:r>
      <w:r w:rsidRPr="00B27668">
        <w:rPr>
          <w:rFonts w:asciiTheme="minorHAnsi" w:hAnsiTheme="minorHAnsi" w:cstheme="minorHAnsi"/>
          <w:b/>
          <w:bCs/>
          <w:sz w:val="22"/>
          <w:szCs w:val="22"/>
        </w:rPr>
        <w:t xml:space="preserve"> NB-IoT NTN exceeds the ITU-R Connection Density requirement by some margin for both FRF=1 and FRF=3, and that the corresponding packet delay requirement is also able to be fulfilled by a large margin.</w:t>
      </w:r>
    </w:p>
    <w:p w14:paraId="07947A06" w14:textId="622AF36D" w:rsidR="00B41A57" w:rsidRDefault="00B41A57" w:rsidP="00B41A57">
      <w:pPr>
        <w:pStyle w:val="Heading2"/>
      </w:pPr>
      <w:r>
        <w:t xml:space="preserve">2.4 </w:t>
      </w:r>
      <w:r>
        <w:tab/>
        <w:t>Link budget template</w:t>
      </w:r>
    </w:p>
    <w:p w14:paraId="24C97D8F" w14:textId="2364CD40" w:rsidR="00B41A57" w:rsidRPr="00B41A57" w:rsidRDefault="00B41A57" w:rsidP="00B41A57">
      <w:pPr>
        <w:rPr>
          <w:rFonts w:asciiTheme="minorHAnsi" w:hAnsiTheme="minorHAnsi" w:cstheme="minorHAnsi"/>
          <w:sz w:val="22"/>
          <w:szCs w:val="22"/>
        </w:rPr>
      </w:pPr>
      <w:r w:rsidRPr="00B41A57">
        <w:rPr>
          <w:rFonts w:asciiTheme="minorHAnsi" w:hAnsiTheme="minorHAnsi" w:cstheme="minorHAnsi"/>
          <w:sz w:val="22"/>
          <w:szCs w:val="22"/>
        </w:rPr>
        <w:t>We provide the following results for the link budget analysis for NB-IoT NTN:</w:t>
      </w:r>
    </w:p>
    <w:tbl>
      <w:tblPr>
        <w:tblStyle w:val="GridTable5Dark-Accent11"/>
        <w:tblW w:w="1006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2"/>
        <w:gridCol w:w="631"/>
        <w:gridCol w:w="942"/>
        <w:gridCol w:w="1276"/>
        <w:gridCol w:w="1276"/>
        <w:gridCol w:w="709"/>
        <w:gridCol w:w="850"/>
        <w:gridCol w:w="1985"/>
        <w:gridCol w:w="1134"/>
      </w:tblGrid>
      <w:tr w:rsidR="00B41A57" w14:paraId="21A28DD2" w14:textId="77777777" w:rsidTr="00B41A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D1F9B" w14:textId="77777777" w:rsidR="00B41A57" w:rsidRDefault="00B41A57">
            <w:pPr>
              <w:rPr>
                <w:lang w:eastAsia="en-US"/>
              </w:rPr>
            </w:pPr>
          </w:p>
        </w:tc>
        <w:tc>
          <w:tcPr>
            <w:tcW w:w="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4FE0" w14:textId="77777777" w:rsidR="00B41A57" w:rsidRDefault="00B41A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NPDSCH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E863" w14:textId="77777777" w:rsidR="00B41A57" w:rsidRDefault="00B41A57" w:rsidP="00B41A57">
            <w:pPr>
              <w:ind w:left="-537" w:firstLine="53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NPUSCH fmt1</w:t>
            </w:r>
          </w:p>
        </w:tc>
      </w:tr>
      <w:tr w:rsidR="00B41A57" w14:paraId="4D798B9B" w14:textId="77777777" w:rsidTr="00B41A5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8176" w14:textId="77777777" w:rsidR="00B41A57" w:rsidRDefault="00B41A57">
            <w:pPr>
              <w:rPr>
                <w:b w:val="0"/>
                <w:bCs w:val="0"/>
              </w:rPr>
            </w:pPr>
            <w:r>
              <w:t>Parameter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A9E7358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TBS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BBBCAF7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E6630F6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#reps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1710EEF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Target BLER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D96C8A8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C9CA97B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11E7BFE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#reps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3987B4D6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Target BLER</w:t>
            </w:r>
          </w:p>
        </w:tc>
      </w:tr>
      <w:tr w:rsidR="00B41A57" w14:paraId="2C389D85" w14:textId="77777777" w:rsidTr="00B41A5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4AED8822" w14:textId="77777777" w:rsidR="00B41A57" w:rsidRDefault="00B41A57">
            <w:r>
              <w:t xml:space="preserve">Value </w:t>
            </w:r>
          </w:p>
        </w:tc>
        <w:tc>
          <w:tcPr>
            <w:tcW w:w="6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158C5D7E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256</w:t>
            </w:r>
          </w:p>
        </w:tc>
        <w:tc>
          <w:tcPr>
            <w:tcW w:w="9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44EB55C8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180kHz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1346BD8A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 reps, 10subframes per rep (total 40ms)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1BE20F7B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10%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61695458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256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20D59B86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15kHz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3DBC1834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 reps, 4 RUs (8 subframes per RU)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3F96964" w14:textId="77777777" w:rsidR="00B41A57" w:rsidRDefault="00B41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10%</w:t>
            </w:r>
          </w:p>
        </w:tc>
      </w:tr>
      <w:tr w:rsidR="00B41A57" w14:paraId="1212700A" w14:textId="77777777" w:rsidTr="00B41A5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2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7924B0A4" w14:textId="71EE8A98" w:rsidR="00B41A57" w:rsidRDefault="00B41A57">
            <w:r>
              <w:t>SINR</w:t>
            </w:r>
            <w:r w:rsidR="001C0A77">
              <w:t xml:space="preserve"> required</w:t>
            </w:r>
          </w:p>
        </w:tc>
        <w:tc>
          <w:tcPr>
            <w:tcW w:w="412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11564B" w14:textId="1C27B861" w:rsidR="00B41A57" w:rsidRPr="001C0A77" w:rsidRDefault="00B41A57" w:rsidP="00B41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C0A77">
              <w:rPr>
                <w:b/>
                <w:bCs/>
              </w:rPr>
              <w:t>-6.6dB</w:t>
            </w:r>
          </w:p>
        </w:tc>
        <w:tc>
          <w:tcPr>
            <w:tcW w:w="467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2514009" w14:textId="67D6776E" w:rsidR="00B41A57" w:rsidRPr="001C0A77" w:rsidRDefault="00B41A57" w:rsidP="00B41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C0A77">
              <w:rPr>
                <w:b/>
                <w:bCs/>
              </w:rPr>
              <w:t>-5.9dB</w:t>
            </w:r>
          </w:p>
        </w:tc>
      </w:tr>
    </w:tbl>
    <w:p w14:paraId="7B957CD2" w14:textId="2F6A3BD7" w:rsidR="00B41A57" w:rsidRPr="00B41A57" w:rsidRDefault="00B41A57" w:rsidP="00B41A57">
      <w:pPr>
        <w:rPr>
          <w:sz w:val="22"/>
          <w:szCs w:val="22"/>
        </w:rPr>
      </w:pPr>
    </w:p>
    <w:p w14:paraId="40E1B13A" w14:textId="77777777" w:rsidR="00B41A57" w:rsidRPr="00B41A57" w:rsidRDefault="00B41A57" w:rsidP="00B41A57">
      <w:pPr>
        <w:rPr>
          <w:rFonts w:asciiTheme="minorHAnsi" w:hAnsiTheme="minorHAnsi" w:cstheme="minorHAnsi"/>
          <w:sz w:val="22"/>
          <w:szCs w:val="22"/>
        </w:rPr>
      </w:pPr>
      <w:r w:rsidRPr="00B41A57">
        <w:rPr>
          <w:rFonts w:asciiTheme="minorHAnsi" w:hAnsiTheme="minorHAnsi" w:cstheme="minorHAnsi"/>
          <w:sz w:val="22"/>
          <w:szCs w:val="22"/>
        </w:rPr>
        <w:t>Link budgets for control channels will hopefully be provided in a later update.</w:t>
      </w:r>
    </w:p>
    <w:p w14:paraId="19868631" w14:textId="5CF51769" w:rsidR="00B41A57" w:rsidRPr="00B41A57" w:rsidRDefault="00B41A57" w:rsidP="00B41A5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41A57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 2</w:t>
      </w:r>
      <w:r w:rsidRPr="00B41A57">
        <w:rPr>
          <w:rFonts w:asciiTheme="minorHAnsi" w:hAnsiTheme="minorHAnsi" w:cstheme="minorHAnsi"/>
          <w:b/>
          <w:bCs/>
          <w:sz w:val="22"/>
          <w:szCs w:val="22"/>
        </w:rPr>
        <w:t>: Consider the above link budget analysis for the link budget template finalisation for NB-IoT NTN.</w:t>
      </w:r>
    </w:p>
    <w:p w14:paraId="443C472D" w14:textId="204FF07E" w:rsidR="00ED5ECD" w:rsidRDefault="00F31BAB">
      <w:pPr>
        <w:pStyle w:val="Heading1"/>
      </w:pPr>
      <w:r>
        <w:t>3</w:t>
      </w:r>
      <w:r w:rsidR="00ED5ECD">
        <w:tab/>
      </w:r>
      <w:r w:rsidR="007A3D1F">
        <w:t>Conclusion</w:t>
      </w:r>
    </w:p>
    <w:p w14:paraId="3FCBB55C" w14:textId="762BF74F" w:rsidR="0015108B" w:rsidRPr="00B27668" w:rsidRDefault="0015108B" w:rsidP="0015108B">
      <w:pPr>
        <w:pStyle w:val="3GPPNormalText"/>
        <w:rPr>
          <w:b/>
          <w:bCs/>
        </w:rPr>
      </w:pPr>
      <w:r w:rsidRPr="00B27668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t>Observation:</w:t>
      </w:r>
      <w:r w:rsidRPr="00B2766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These results </w:t>
      </w:r>
      <w:r w:rsidR="006614FB">
        <w:rPr>
          <w:rFonts w:asciiTheme="minorHAnsi" w:hAnsiTheme="minorHAnsi" w:cstheme="minorHAnsi"/>
          <w:b/>
          <w:bCs/>
          <w:sz w:val="22"/>
          <w:szCs w:val="22"/>
          <w:lang w:val="en-GB"/>
        </w:rPr>
        <w:t>demonstrate</w:t>
      </w:r>
      <w:r w:rsidRPr="00B2766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that</w:t>
      </w:r>
      <w:r w:rsidRPr="00B27668">
        <w:rPr>
          <w:rFonts w:asciiTheme="minorHAnsi" w:hAnsiTheme="minorHAnsi" w:cstheme="minorHAnsi"/>
          <w:b/>
          <w:bCs/>
          <w:sz w:val="22"/>
          <w:szCs w:val="22"/>
        </w:rPr>
        <w:t xml:space="preserve"> NB-IoT NTN exceeds the ITU-R Connection Density requirement by some margin for both FRF=1 and FRF=3, and that the corresponding packet delay requirement is also able to be fulfilled by a large margin.</w:t>
      </w:r>
    </w:p>
    <w:p w14:paraId="12591AC7" w14:textId="20D0D3B3" w:rsidR="00E200DC" w:rsidRDefault="0015108B" w:rsidP="00F31BA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5108B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</w:t>
      </w:r>
      <w:r w:rsidR="00B41A5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1</w:t>
      </w:r>
      <w:r w:rsidRPr="0015108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614FB">
        <w:rPr>
          <w:rFonts w:asciiTheme="minorHAnsi" w:hAnsiTheme="minorHAnsi" w:cstheme="minorHAnsi"/>
          <w:b/>
          <w:bCs/>
          <w:sz w:val="22"/>
          <w:szCs w:val="22"/>
        </w:rPr>
        <w:t xml:space="preserve">Add the results </w:t>
      </w:r>
      <w:r w:rsidR="00B41A57">
        <w:rPr>
          <w:rFonts w:asciiTheme="minorHAnsi" w:hAnsiTheme="minorHAnsi" w:cstheme="minorHAnsi"/>
          <w:b/>
          <w:bCs/>
          <w:sz w:val="22"/>
          <w:szCs w:val="22"/>
        </w:rPr>
        <w:t xml:space="preserve">for NB-IoT NTN </w:t>
      </w:r>
      <w:r w:rsidR="006614FB">
        <w:rPr>
          <w:rFonts w:asciiTheme="minorHAnsi" w:hAnsiTheme="minorHAnsi" w:cstheme="minorHAnsi"/>
          <w:b/>
          <w:bCs/>
          <w:sz w:val="22"/>
          <w:szCs w:val="22"/>
        </w:rPr>
        <w:t>to section 5.1 of TR37.911.</w:t>
      </w:r>
    </w:p>
    <w:p w14:paraId="6BBFD19F" w14:textId="0143FF9A" w:rsidR="00B41A57" w:rsidRPr="0015108B" w:rsidRDefault="00B41A57" w:rsidP="00F31BA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41A57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 2</w:t>
      </w:r>
      <w:r w:rsidRPr="00B41A57">
        <w:rPr>
          <w:rFonts w:asciiTheme="minorHAnsi" w:hAnsiTheme="minorHAnsi" w:cstheme="minorHAnsi"/>
          <w:b/>
          <w:bCs/>
          <w:sz w:val="22"/>
          <w:szCs w:val="22"/>
        </w:rPr>
        <w:t>: Consider the above link budget analysis for the link budget template finalisation for NB-IoT NTN.</w:t>
      </w:r>
    </w:p>
    <w:p w14:paraId="7203AEF7" w14:textId="349695A2" w:rsidR="00F507D1" w:rsidRPr="00CE0424" w:rsidRDefault="00F31BAB" w:rsidP="00CE0424">
      <w:pPr>
        <w:pStyle w:val="Heading1"/>
      </w:pPr>
      <w:r>
        <w:t>4</w:t>
      </w:r>
      <w:r w:rsidR="00B1104C">
        <w:tab/>
      </w:r>
      <w:r w:rsidR="00F507D1" w:rsidRPr="00CE0424">
        <w:t>References</w:t>
      </w:r>
    </w:p>
    <w:p w14:paraId="239CE58A" w14:textId="77777777" w:rsidR="001E5BE4" w:rsidRPr="006623C4" w:rsidRDefault="001E5BE4" w:rsidP="001E5BE4">
      <w:pPr>
        <w:pStyle w:val="Reference"/>
        <w:rPr>
          <w:rFonts w:asciiTheme="minorHAnsi" w:hAnsiTheme="minorHAnsi" w:cstheme="minorHAnsi"/>
          <w:sz w:val="22"/>
          <w:szCs w:val="22"/>
        </w:rPr>
      </w:pPr>
      <w:bookmarkStart w:id="0" w:name="_Ref127142616"/>
      <w:bookmarkStart w:id="1" w:name="_Ref108803014"/>
      <w:r w:rsidRPr="006623C4">
        <w:rPr>
          <w:rFonts w:asciiTheme="minorHAnsi" w:hAnsiTheme="minorHAnsi" w:cstheme="minorHAnsi"/>
          <w:sz w:val="22"/>
          <w:szCs w:val="22"/>
        </w:rPr>
        <w:t>Report ITU-R M.2514: “Vision, requirements and evaluation guidelines for satellite radio interface(s) of IMT-2020”</w:t>
      </w:r>
    </w:p>
    <w:p w14:paraId="1CD78148" w14:textId="77777777" w:rsidR="00DB6247" w:rsidRPr="00DB6247" w:rsidRDefault="00DB6247" w:rsidP="00DB6247">
      <w:pPr>
        <w:pStyle w:val="Referenc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Report </w:t>
      </w:r>
      <w:r w:rsidRPr="00DB6247">
        <w:rPr>
          <w:rFonts w:asciiTheme="minorHAnsi" w:hAnsiTheme="minorHAnsi" w:cstheme="minorHAnsi"/>
          <w:sz w:val="22"/>
          <w:szCs w:val="22"/>
        </w:rPr>
        <w:t>ITU-R M.2412-0, Guidelines for evaluation of radio interface technologies for IMT-2020</w:t>
      </w:r>
    </w:p>
    <w:bookmarkEnd w:id="0"/>
    <w:bookmarkEnd w:id="1"/>
    <w:p w14:paraId="402891EC" w14:textId="77777777" w:rsidR="001E5BE4" w:rsidRPr="006623C4" w:rsidRDefault="001E5BE4" w:rsidP="001E5BE4">
      <w:pPr>
        <w:pStyle w:val="Reference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sectPr w:rsidR="001E5BE4" w:rsidRPr="006623C4" w:rsidSect="007F4FA6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B8FE7" w14:textId="77777777" w:rsidR="001C088B" w:rsidRDefault="001C088B">
      <w:r>
        <w:separator/>
      </w:r>
    </w:p>
  </w:endnote>
  <w:endnote w:type="continuationSeparator" w:id="0">
    <w:p w14:paraId="65910182" w14:textId="77777777" w:rsidR="001C088B" w:rsidRDefault="001C088B">
      <w:r>
        <w:continuationSeparator/>
      </w:r>
    </w:p>
  </w:endnote>
  <w:endnote w:type="continuationNotice" w:id="1">
    <w:p w14:paraId="4FB7F431" w14:textId="77777777" w:rsidR="001C088B" w:rsidRDefault="001C0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976C1" w14:textId="77777777" w:rsidR="001C088B" w:rsidRDefault="001C088B">
      <w:r>
        <w:separator/>
      </w:r>
    </w:p>
  </w:footnote>
  <w:footnote w:type="continuationSeparator" w:id="0">
    <w:p w14:paraId="6CC62880" w14:textId="77777777" w:rsidR="001C088B" w:rsidRDefault="001C088B">
      <w:r>
        <w:continuationSeparator/>
      </w:r>
    </w:p>
  </w:footnote>
  <w:footnote w:type="continuationNotice" w:id="1">
    <w:p w14:paraId="4548E5E7" w14:textId="77777777" w:rsidR="001C088B" w:rsidRDefault="001C08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813B74"/>
    <w:multiLevelType w:val="hybridMultilevel"/>
    <w:tmpl w:val="21365E5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3" w15:restartNumberingAfterBreak="0">
    <w:nsid w:val="0A2D13FE"/>
    <w:multiLevelType w:val="hybridMultilevel"/>
    <w:tmpl w:val="7040CD9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CF6D00"/>
    <w:multiLevelType w:val="hybridMultilevel"/>
    <w:tmpl w:val="484AA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9"/>
  </w:num>
  <w:num w:numId="5">
    <w:abstractNumId w:val="20"/>
  </w:num>
  <w:num w:numId="6">
    <w:abstractNumId w:val="22"/>
  </w:num>
  <w:num w:numId="7">
    <w:abstractNumId w:val="7"/>
  </w:num>
  <w:num w:numId="8">
    <w:abstractNumId w:val="10"/>
  </w:num>
  <w:num w:numId="9">
    <w:abstractNumId w:val="4"/>
  </w:num>
  <w:num w:numId="10">
    <w:abstractNumId w:val="27"/>
  </w:num>
  <w:num w:numId="11">
    <w:abstractNumId w:val="12"/>
  </w:num>
  <w:num w:numId="12">
    <w:abstractNumId w:val="25"/>
  </w:num>
  <w:num w:numId="13">
    <w:abstractNumId w:val="11"/>
  </w:num>
  <w:num w:numId="14">
    <w:abstractNumId w:val="28"/>
  </w:num>
  <w:num w:numId="15">
    <w:abstractNumId w:val="26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5"/>
  </w:num>
  <w:num w:numId="21">
    <w:abstractNumId w:val="15"/>
  </w:num>
  <w:num w:numId="22">
    <w:abstractNumId w:val="29"/>
  </w:num>
  <w:num w:numId="23">
    <w:abstractNumId w:val="9"/>
  </w:num>
  <w:num w:numId="24">
    <w:abstractNumId w:val="6"/>
  </w:num>
  <w:num w:numId="25">
    <w:abstractNumId w:val="21"/>
  </w:num>
  <w:num w:numId="26">
    <w:abstractNumId w:val="24"/>
  </w:num>
  <w:num w:numId="27">
    <w:abstractNumId w:val="3"/>
  </w:num>
  <w:num w:numId="28">
    <w:abstractNumId w:val="1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177"/>
    <w:rsid w:val="00081293"/>
    <w:rsid w:val="0008197D"/>
    <w:rsid w:val="00081AE6"/>
    <w:rsid w:val="0008294A"/>
    <w:rsid w:val="00082E2C"/>
    <w:rsid w:val="000830B9"/>
    <w:rsid w:val="00083180"/>
    <w:rsid w:val="00083425"/>
    <w:rsid w:val="0008359E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4F80"/>
    <w:rsid w:val="000B5609"/>
    <w:rsid w:val="000B58C3"/>
    <w:rsid w:val="000B5C85"/>
    <w:rsid w:val="000B619F"/>
    <w:rsid w:val="000B61E9"/>
    <w:rsid w:val="000B62DD"/>
    <w:rsid w:val="000B6308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66B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6E02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442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08B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88B"/>
    <w:rsid w:val="001C0A7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BE4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678"/>
    <w:rsid w:val="00221BDD"/>
    <w:rsid w:val="00221D68"/>
    <w:rsid w:val="00222204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280A"/>
    <w:rsid w:val="00282852"/>
    <w:rsid w:val="00283454"/>
    <w:rsid w:val="002835A1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6ACD"/>
    <w:rsid w:val="00286BEB"/>
    <w:rsid w:val="00287502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087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200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5B8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B5F"/>
    <w:rsid w:val="003757A0"/>
    <w:rsid w:val="00375856"/>
    <w:rsid w:val="00375B6A"/>
    <w:rsid w:val="0037607A"/>
    <w:rsid w:val="00376D38"/>
    <w:rsid w:val="00376F7C"/>
    <w:rsid w:val="0037759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6FB8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C45"/>
    <w:rsid w:val="003D403A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99E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EB7"/>
    <w:rsid w:val="00442631"/>
    <w:rsid w:val="00442DEB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632F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3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2D9C"/>
    <w:rsid w:val="00543190"/>
    <w:rsid w:val="00543192"/>
    <w:rsid w:val="00543701"/>
    <w:rsid w:val="00544104"/>
    <w:rsid w:val="0054416F"/>
    <w:rsid w:val="005448F2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88E"/>
    <w:rsid w:val="0056026C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4139"/>
    <w:rsid w:val="0058465A"/>
    <w:rsid w:val="00584871"/>
    <w:rsid w:val="00584BE2"/>
    <w:rsid w:val="00584EBD"/>
    <w:rsid w:val="00584EC7"/>
    <w:rsid w:val="005850B5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211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5DF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D98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E20"/>
    <w:rsid w:val="00611164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23"/>
    <w:rsid w:val="0063135F"/>
    <w:rsid w:val="00631565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5F3B"/>
    <w:rsid w:val="00656A92"/>
    <w:rsid w:val="00656DDE"/>
    <w:rsid w:val="006571C0"/>
    <w:rsid w:val="00657617"/>
    <w:rsid w:val="00657E14"/>
    <w:rsid w:val="0066011D"/>
    <w:rsid w:val="006607C0"/>
    <w:rsid w:val="006613A6"/>
    <w:rsid w:val="006614FB"/>
    <w:rsid w:val="00661E84"/>
    <w:rsid w:val="00661F56"/>
    <w:rsid w:val="006623C4"/>
    <w:rsid w:val="006627A2"/>
    <w:rsid w:val="0066294D"/>
    <w:rsid w:val="00662F65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779"/>
    <w:rsid w:val="00672F8B"/>
    <w:rsid w:val="006741F2"/>
    <w:rsid w:val="006743E5"/>
    <w:rsid w:val="0067468F"/>
    <w:rsid w:val="00674CC3"/>
    <w:rsid w:val="00674D9A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78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6FD7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4A1F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34DD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770"/>
    <w:rsid w:val="006E3C29"/>
    <w:rsid w:val="006E3CAC"/>
    <w:rsid w:val="006E3DC1"/>
    <w:rsid w:val="006E3F3A"/>
    <w:rsid w:val="006E454C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2BA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7165"/>
    <w:rsid w:val="00787226"/>
    <w:rsid w:val="00787C04"/>
    <w:rsid w:val="007901B4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D1F"/>
    <w:rsid w:val="007A43A6"/>
    <w:rsid w:val="007A43FC"/>
    <w:rsid w:val="007A4797"/>
    <w:rsid w:val="007A4AA7"/>
    <w:rsid w:val="007A4DBE"/>
    <w:rsid w:val="007A5669"/>
    <w:rsid w:val="007A5797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DF4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352A"/>
    <w:rsid w:val="007E3C4B"/>
    <w:rsid w:val="007E3F7C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66"/>
    <w:rsid w:val="00846FE7"/>
    <w:rsid w:val="0084726E"/>
    <w:rsid w:val="00847745"/>
    <w:rsid w:val="008503F0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361B"/>
    <w:rsid w:val="008638FC"/>
    <w:rsid w:val="008641BE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E4B"/>
    <w:rsid w:val="008E04AB"/>
    <w:rsid w:val="008E065E"/>
    <w:rsid w:val="008E06E5"/>
    <w:rsid w:val="008E0927"/>
    <w:rsid w:val="008E1909"/>
    <w:rsid w:val="008E1CED"/>
    <w:rsid w:val="008E1D1A"/>
    <w:rsid w:val="008E2168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6E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C4C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6FCD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6F0F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EC6"/>
    <w:rsid w:val="00A01385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57A6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0BA3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09CE"/>
    <w:rsid w:val="00A41515"/>
    <w:rsid w:val="00A419BD"/>
    <w:rsid w:val="00A41E2B"/>
    <w:rsid w:val="00A42066"/>
    <w:rsid w:val="00A42170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0C3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E90"/>
    <w:rsid w:val="00A840C5"/>
    <w:rsid w:val="00A845EE"/>
    <w:rsid w:val="00A84630"/>
    <w:rsid w:val="00A8556B"/>
    <w:rsid w:val="00A8578A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57D6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FFF"/>
    <w:rsid w:val="00AF1440"/>
    <w:rsid w:val="00AF1AE8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993"/>
    <w:rsid w:val="00B03C21"/>
    <w:rsid w:val="00B03D47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668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A57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C50"/>
    <w:rsid w:val="00B55186"/>
    <w:rsid w:val="00B5533A"/>
    <w:rsid w:val="00B553EF"/>
    <w:rsid w:val="00B55DD5"/>
    <w:rsid w:val="00B55FC9"/>
    <w:rsid w:val="00B568FD"/>
    <w:rsid w:val="00B56AC2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4B2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7060C"/>
    <w:rsid w:val="00B7080E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413D"/>
    <w:rsid w:val="00BE456B"/>
    <w:rsid w:val="00BE4835"/>
    <w:rsid w:val="00BE4BAC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9BE"/>
    <w:rsid w:val="00C36BB9"/>
    <w:rsid w:val="00C3719D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BB0"/>
    <w:rsid w:val="00C75CB0"/>
    <w:rsid w:val="00C75D2F"/>
    <w:rsid w:val="00C75F2A"/>
    <w:rsid w:val="00C767BE"/>
    <w:rsid w:val="00C76E3C"/>
    <w:rsid w:val="00C77796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18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27B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20128"/>
    <w:rsid w:val="00D208EA"/>
    <w:rsid w:val="00D20CD3"/>
    <w:rsid w:val="00D21306"/>
    <w:rsid w:val="00D2143B"/>
    <w:rsid w:val="00D2195D"/>
    <w:rsid w:val="00D21D24"/>
    <w:rsid w:val="00D21F98"/>
    <w:rsid w:val="00D21FED"/>
    <w:rsid w:val="00D22263"/>
    <w:rsid w:val="00D22485"/>
    <w:rsid w:val="00D2254F"/>
    <w:rsid w:val="00D227E3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247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325"/>
    <w:rsid w:val="00DD495C"/>
    <w:rsid w:val="00DD4E59"/>
    <w:rsid w:val="00DD4FD3"/>
    <w:rsid w:val="00DD5898"/>
    <w:rsid w:val="00DD5BE6"/>
    <w:rsid w:val="00DD5C1F"/>
    <w:rsid w:val="00DD5C62"/>
    <w:rsid w:val="00DD5E07"/>
    <w:rsid w:val="00DD6103"/>
    <w:rsid w:val="00DD7B50"/>
    <w:rsid w:val="00DD7F37"/>
    <w:rsid w:val="00DD7F53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30D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C7"/>
    <w:rsid w:val="00E0492F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7F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1BC1"/>
    <w:rsid w:val="00E62111"/>
    <w:rsid w:val="00E6280C"/>
    <w:rsid w:val="00E62863"/>
    <w:rsid w:val="00E628A1"/>
    <w:rsid w:val="00E62C11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EA1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735"/>
    <w:rsid w:val="00E9291C"/>
    <w:rsid w:val="00E92F62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9B0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9CF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BE9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0FF765F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A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table" w:customStyle="1" w:styleId="GridTable5Dark-Accent11">
    <w:name w:val="Grid Table 5 Dark - Accent 11"/>
    <w:basedOn w:val="TableNormal"/>
    <w:uiPriority w:val="50"/>
    <w:rsid w:val="00B41A57"/>
    <w:rPr>
      <w:rFonts w:ascii="Calibri" w:hAnsi="Calibri"/>
      <w:lang w:eastAsia="zh-CN"/>
    </w:rPr>
    <w:tblPr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pub/R-REP-M.241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11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4246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MediaTek Inc1.</cp:lastModifiedBy>
  <cp:revision>4</cp:revision>
  <cp:lastPrinted>2008-01-30T22:09:00Z</cp:lastPrinted>
  <dcterms:created xsi:type="dcterms:W3CDTF">2023-11-03T20:31:00Z</dcterms:created>
  <dcterms:modified xsi:type="dcterms:W3CDTF">2023-11-03T22:09:00Z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