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3CBC6" w14:textId="77777777" w:rsidR="0087409F" w:rsidRDefault="00E97363">
      <w:pPr>
        <w:pStyle w:val="CRCoverPage"/>
        <w:outlineLvl w:val="0"/>
        <w:rPr>
          <w:b/>
          <w:sz w:val="24"/>
        </w:rPr>
      </w:pPr>
      <w:bookmarkStart w:id="0" w:name="_Hlk495298459"/>
      <w:r>
        <w:rPr>
          <w:b/>
          <w:sz w:val="24"/>
          <w:szCs w:val="24"/>
        </w:rPr>
        <w:t>3GPP TSG-RAN WG1 Meeting #114</w:t>
      </w:r>
      <w:r>
        <w:rPr>
          <w:b/>
          <w:sz w:val="24"/>
          <w:szCs w:val="24"/>
        </w:rPr>
        <w:tab/>
      </w:r>
      <w:r>
        <w:rPr>
          <w:b/>
          <w:sz w:val="24"/>
          <w:szCs w:val="24"/>
        </w:rPr>
        <w:tab/>
      </w:r>
      <w:r>
        <w:rPr>
          <w:b/>
          <w:sz w:val="24"/>
          <w:szCs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R1-xxxxxxx</w:t>
      </w:r>
    </w:p>
    <w:p w14:paraId="3B6D660A" w14:textId="77777777" w:rsidR="0087409F" w:rsidRDefault="00E97363">
      <w:pPr>
        <w:tabs>
          <w:tab w:val="center" w:pos="4536"/>
          <w:tab w:val="right" w:pos="9072"/>
        </w:tabs>
        <w:rPr>
          <w:rFonts w:ascii="Arial" w:hAnsi="Arial"/>
          <w:b/>
        </w:rPr>
      </w:pPr>
      <w:r>
        <w:rPr>
          <w:rFonts w:ascii="Arial" w:hAnsi="Arial"/>
          <w:b/>
        </w:rPr>
        <w:t>Toulouse, France, Aug 21st – Aug 25th, 2023</w:t>
      </w:r>
    </w:p>
    <w:p w14:paraId="6EF051D1" w14:textId="77777777" w:rsidR="0087409F" w:rsidRDefault="0087409F">
      <w:pPr>
        <w:pStyle w:val="Footer"/>
        <w:jc w:val="both"/>
        <w:rPr>
          <w:rFonts w:cs="Arial"/>
          <w:i w:val="0"/>
          <w:sz w:val="24"/>
          <w:szCs w:val="24"/>
        </w:rPr>
      </w:pPr>
    </w:p>
    <w:p w14:paraId="147FA402" w14:textId="77777777" w:rsidR="0087409F" w:rsidRDefault="00E97363">
      <w:pPr>
        <w:tabs>
          <w:tab w:val="left" w:pos="1985"/>
        </w:tabs>
        <w:jc w:val="both"/>
        <w:rPr>
          <w:rFonts w:ascii="Arial" w:hAnsi="Arial"/>
        </w:rPr>
      </w:pPr>
      <w:r>
        <w:rPr>
          <w:rFonts w:ascii="Arial" w:hAnsi="Arial"/>
          <w:b/>
        </w:rPr>
        <w:t>Agenda item:</w:t>
      </w:r>
      <w:r>
        <w:rPr>
          <w:rFonts w:ascii="Arial" w:hAnsi="Arial"/>
        </w:rPr>
        <w:tab/>
        <w:t>9.2.1</w:t>
      </w:r>
    </w:p>
    <w:p w14:paraId="7FC3958C" w14:textId="77777777" w:rsidR="0087409F" w:rsidRDefault="00E97363">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0D4D1E3D" w14:textId="77777777" w:rsidR="0087409F" w:rsidRDefault="00E97363">
      <w:pPr>
        <w:ind w:left="1988" w:hanging="1988"/>
        <w:rPr>
          <w:rFonts w:ascii="Arial" w:hAnsi="Arial"/>
        </w:rPr>
      </w:pPr>
      <w:r>
        <w:rPr>
          <w:rFonts w:ascii="Arial" w:hAnsi="Arial"/>
          <w:b/>
        </w:rPr>
        <w:t>Title:</w:t>
      </w:r>
      <w:r>
        <w:rPr>
          <w:rFonts w:ascii="Arial" w:hAnsi="Arial"/>
        </w:rPr>
        <w:t xml:space="preserve"> </w:t>
      </w:r>
      <w:r>
        <w:rPr>
          <w:rFonts w:ascii="Arial" w:hAnsi="Arial"/>
        </w:rPr>
        <w:tab/>
        <w:t>Summary 1 of General Aspects of AI/ML Framework</w:t>
      </w:r>
    </w:p>
    <w:bookmarkEnd w:id="0"/>
    <w:p w14:paraId="628DBFBB" w14:textId="77777777" w:rsidR="0087409F" w:rsidRDefault="00E97363">
      <w:pPr>
        <w:ind w:left="1988" w:hanging="1988"/>
        <w:jc w:val="both"/>
        <w:rPr>
          <w:rFonts w:ascii="Arial" w:hAnsi="Arial"/>
        </w:rPr>
      </w:pPr>
      <w:r>
        <w:rPr>
          <w:rFonts w:ascii="Arial" w:hAnsi="Arial"/>
          <w:b/>
        </w:rPr>
        <w:t>Document for:</w:t>
      </w:r>
      <w:r>
        <w:rPr>
          <w:rFonts w:ascii="Arial" w:hAnsi="Arial"/>
        </w:rPr>
        <w:tab/>
        <w:t>Discussion/Decision</w:t>
      </w:r>
    </w:p>
    <w:p w14:paraId="73016443" w14:textId="77777777" w:rsidR="0087409F" w:rsidRDefault="00E97363">
      <w:pPr>
        <w:pStyle w:val="Heading1"/>
        <w:numPr>
          <w:ilvl w:val="0"/>
          <w:numId w:val="17"/>
        </w:numPr>
      </w:pPr>
      <w:r>
        <w:t>Introduction</w:t>
      </w:r>
    </w:p>
    <w:p w14:paraId="17705DCC" w14:textId="77777777" w:rsidR="0087409F" w:rsidRDefault="00E97363">
      <w:pPr>
        <w:rPr>
          <w:lang w:eastAsia="zh-CN"/>
        </w:rPr>
      </w:pPr>
      <w:r>
        <w:rPr>
          <w:lang w:eastAsia="zh-CN"/>
        </w:rPr>
        <w:t xml:space="preserve">In this contribution, we summarize issues regarding AI/ML general aspects agenda in RAN1 #114. </w:t>
      </w:r>
    </w:p>
    <w:p w14:paraId="4CCB0D89" w14:textId="77777777" w:rsidR="0087409F" w:rsidRDefault="0087409F"/>
    <w:p w14:paraId="24D323FA" w14:textId="77777777" w:rsidR="0087409F" w:rsidRDefault="00E97363">
      <w:pPr>
        <w:pStyle w:val="Heading2"/>
        <w:numPr>
          <w:ilvl w:val="1"/>
          <w:numId w:val="17"/>
        </w:numPr>
      </w:pPr>
      <w:r>
        <w:t>Contact information</w:t>
      </w:r>
    </w:p>
    <w:p w14:paraId="5317F42D" w14:textId="77777777" w:rsidR="0087409F" w:rsidRDefault="00E97363">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87409F" w14:paraId="084CD2BC" w14:textId="77777777">
        <w:tc>
          <w:tcPr>
            <w:tcW w:w="2695" w:type="dxa"/>
            <w:shd w:val="clear" w:color="auto" w:fill="B4C6E7" w:themeFill="accent5" w:themeFillTint="66"/>
            <w:vAlign w:val="center"/>
          </w:tcPr>
          <w:p w14:paraId="58FF51B1" w14:textId="77777777" w:rsidR="0087409F" w:rsidRDefault="00E97363">
            <w:pPr>
              <w:spacing w:afterLines="50" w:after="120"/>
            </w:pPr>
            <w:r>
              <w:rPr>
                <w:rFonts w:hint="eastAsia"/>
              </w:rPr>
              <w:t>C</w:t>
            </w:r>
            <w:r>
              <w:t>ompany</w:t>
            </w:r>
          </w:p>
        </w:tc>
        <w:tc>
          <w:tcPr>
            <w:tcW w:w="2520" w:type="dxa"/>
            <w:shd w:val="clear" w:color="auto" w:fill="B4C6E7" w:themeFill="accent5" w:themeFillTint="66"/>
            <w:vAlign w:val="center"/>
          </w:tcPr>
          <w:p w14:paraId="55EDC9FE" w14:textId="77777777" w:rsidR="0087409F" w:rsidRDefault="00E97363">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1E6AF52F" w14:textId="77777777" w:rsidR="0087409F" w:rsidRDefault="00E97363">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87409F" w14:paraId="5905CA46" w14:textId="77777777">
        <w:tc>
          <w:tcPr>
            <w:tcW w:w="2695" w:type="dxa"/>
            <w:vAlign w:val="center"/>
          </w:tcPr>
          <w:p w14:paraId="063D34CA" w14:textId="77777777" w:rsidR="0087409F" w:rsidRDefault="00E97363">
            <w:pPr>
              <w:spacing w:afterLines="50" w:after="120"/>
            </w:pPr>
            <w:r>
              <w:t>Moderator (Qualcomm)</w:t>
            </w:r>
          </w:p>
        </w:tc>
        <w:tc>
          <w:tcPr>
            <w:tcW w:w="2520" w:type="dxa"/>
            <w:vAlign w:val="center"/>
          </w:tcPr>
          <w:p w14:paraId="751EEF96" w14:textId="77777777" w:rsidR="0087409F" w:rsidRDefault="00E97363">
            <w:pPr>
              <w:spacing w:afterLines="50" w:after="120"/>
            </w:pPr>
            <w:r>
              <w:t>Taesang Yoo</w:t>
            </w:r>
          </w:p>
        </w:tc>
        <w:tc>
          <w:tcPr>
            <w:tcW w:w="3847" w:type="dxa"/>
            <w:vAlign w:val="center"/>
          </w:tcPr>
          <w:p w14:paraId="3EDA5543" w14:textId="77777777" w:rsidR="0087409F" w:rsidRDefault="00000000">
            <w:pPr>
              <w:spacing w:afterLines="50" w:after="120"/>
            </w:pPr>
            <w:hyperlink r:id="rId12" w:history="1">
              <w:r w:rsidR="00E97363">
                <w:rPr>
                  <w:rStyle w:val="Hyperlink"/>
                </w:rPr>
                <w:t>taesangy@qti.qualcomm.com</w:t>
              </w:r>
            </w:hyperlink>
            <w:r w:rsidR="00E97363">
              <w:t xml:space="preserve"> </w:t>
            </w:r>
          </w:p>
        </w:tc>
      </w:tr>
      <w:tr w:rsidR="0087409F" w14:paraId="6FD90057" w14:textId="77777777">
        <w:tc>
          <w:tcPr>
            <w:tcW w:w="2695" w:type="dxa"/>
            <w:vAlign w:val="center"/>
          </w:tcPr>
          <w:p w14:paraId="4E2DBE97" w14:textId="77777777" w:rsidR="0087409F" w:rsidRDefault="00E97363">
            <w:pPr>
              <w:pStyle w:val="BodyText"/>
              <w:spacing w:before="40" w:after="40"/>
              <w:rPr>
                <w:lang w:eastAsia="zh-CN"/>
              </w:rPr>
            </w:pPr>
            <w:r>
              <w:rPr>
                <w:rFonts w:hint="eastAsia"/>
                <w:lang w:eastAsia="zh-CN"/>
              </w:rPr>
              <w:t>v</w:t>
            </w:r>
            <w:r>
              <w:rPr>
                <w:lang w:eastAsia="zh-CN"/>
              </w:rPr>
              <w:t>ivo</w:t>
            </w:r>
          </w:p>
        </w:tc>
        <w:tc>
          <w:tcPr>
            <w:tcW w:w="2520" w:type="dxa"/>
            <w:vAlign w:val="center"/>
          </w:tcPr>
          <w:p w14:paraId="4BF5748E" w14:textId="77777777" w:rsidR="0087409F" w:rsidRDefault="00E97363">
            <w:pPr>
              <w:pStyle w:val="BodyText"/>
              <w:spacing w:before="40" w:after="40"/>
              <w:rPr>
                <w:lang w:eastAsia="zh-CN"/>
              </w:rPr>
            </w:pPr>
            <w:r>
              <w:rPr>
                <w:rFonts w:hint="eastAsia"/>
                <w:lang w:eastAsia="zh-CN"/>
              </w:rPr>
              <w:t>P</w:t>
            </w:r>
            <w:r>
              <w:rPr>
                <w:lang w:eastAsia="zh-CN"/>
              </w:rPr>
              <w:t>eng SUN</w:t>
            </w:r>
          </w:p>
        </w:tc>
        <w:tc>
          <w:tcPr>
            <w:tcW w:w="3847" w:type="dxa"/>
            <w:vAlign w:val="center"/>
          </w:tcPr>
          <w:p w14:paraId="2285534A" w14:textId="77777777" w:rsidR="0087409F" w:rsidRDefault="00000000">
            <w:pPr>
              <w:pStyle w:val="BodyText"/>
              <w:spacing w:before="40" w:after="40"/>
              <w:rPr>
                <w:lang w:eastAsia="zh-CN"/>
              </w:rPr>
            </w:pPr>
            <w:hyperlink r:id="rId13" w:history="1">
              <w:r w:rsidR="00E97363">
                <w:rPr>
                  <w:rStyle w:val="Hyperlink"/>
                  <w:rFonts w:hint="eastAsia"/>
                  <w:lang w:eastAsia="zh-CN"/>
                </w:rPr>
                <w:t>s</w:t>
              </w:r>
              <w:r w:rsidR="00E97363">
                <w:rPr>
                  <w:rStyle w:val="Hyperlink"/>
                  <w:lang w:eastAsia="zh-CN"/>
                </w:rPr>
                <w:t>unpeng@vivo.com</w:t>
              </w:r>
            </w:hyperlink>
          </w:p>
        </w:tc>
      </w:tr>
      <w:tr w:rsidR="0087409F" w14:paraId="3D455442" w14:textId="77777777">
        <w:tc>
          <w:tcPr>
            <w:tcW w:w="2695" w:type="dxa"/>
            <w:vAlign w:val="center"/>
          </w:tcPr>
          <w:p w14:paraId="72EF0E3A" w14:textId="77777777" w:rsidR="0087409F" w:rsidRDefault="00E97363">
            <w:pPr>
              <w:pStyle w:val="BodyText"/>
              <w:spacing w:before="40" w:after="40"/>
              <w:rPr>
                <w:lang w:eastAsia="zh-CN"/>
              </w:rPr>
            </w:pPr>
            <w:r>
              <w:rPr>
                <w:lang w:eastAsia="zh-CN"/>
              </w:rPr>
              <w:t>NVIDIA</w:t>
            </w:r>
          </w:p>
        </w:tc>
        <w:tc>
          <w:tcPr>
            <w:tcW w:w="2520" w:type="dxa"/>
            <w:vAlign w:val="center"/>
          </w:tcPr>
          <w:p w14:paraId="5801B464" w14:textId="77777777" w:rsidR="0087409F" w:rsidRDefault="00E97363">
            <w:pPr>
              <w:pStyle w:val="BodyText"/>
              <w:spacing w:before="40" w:after="40"/>
              <w:rPr>
                <w:lang w:eastAsia="zh-CN"/>
              </w:rPr>
            </w:pPr>
            <w:r>
              <w:rPr>
                <w:lang w:eastAsia="zh-CN"/>
              </w:rPr>
              <w:t>Xingqin Lin</w:t>
            </w:r>
          </w:p>
        </w:tc>
        <w:tc>
          <w:tcPr>
            <w:tcW w:w="3847" w:type="dxa"/>
            <w:vAlign w:val="center"/>
          </w:tcPr>
          <w:p w14:paraId="54723AC4" w14:textId="77777777" w:rsidR="0087409F" w:rsidRDefault="00000000">
            <w:pPr>
              <w:pStyle w:val="BodyText"/>
              <w:spacing w:before="40" w:after="40"/>
              <w:rPr>
                <w:lang w:eastAsia="zh-CN"/>
              </w:rPr>
            </w:pPr>
            <w:hyperlink r:id="rId14" w:history="1">
              <w:r w:rsidR="00E97363">
                <w:rPr>
                  <w:rStyle w:val="Hyperlink"/>
                  <w:lang w:eastAsia="zh-CN"/>
                </w:rPr>
                <w:t>xingqinl@nvidia.com</w:t>
              </w:r>
            </w:hyperlink>
          </w:p>
        </w:tc>
      </w:tr>
      <w:tr w:rsidR="0087409F" w14:paraId="253F7A11" w14:textId="77777777">
        <w:tc>
          <w:tcPr>
            <w:tcW w:w="2695" w:type="dxa"/>
            <w:vAlign w:val="center"/>
          </w:tcPr>
          <w:p w14:paraId="27BE46C3" w14:textId="77777777" w:rsidR="0087409F" w:rsidRDefault="00E97363">
            <w:pPr>
              <w:pStyle w:val="BodyText"/>
              <w:spacing w:before="40" w:after="40"/>
            </w:pPr>
            <w:r>
              <w:t>Google</w:t>
            </w:r>
          </w:p>
        </w:tc>
        <w:tc>
          <w:tcPr>
            <w:tcW w:w="2520" w:type="dxa"/>
            <w:vAlign w:val="center"/>
          </w:tcPr>
          <w:p w14:paraId="49AD7810" w14:textId="77777777" w:rsidR="0087409F" w:rsidRDefault="00E97363">
            <w:pPr>
              <w:pStyle w:val="BodyText"/>
              <w:spacing w:before="40" w:after="40"/>
            </w:pPr>
            <w:r>
              <w:t>Yushu Zhang</w:t>
            </w:r>
          </w:p>
        </w:tc>
        <w:tc>
          <w:tcPr>
            <w:tcW w:w="3847" w:type="dxa"/>
            <w:vAlign w:val="center"/>
          </w:tcPr>
          <w:p w14:paraId="1EE3D3C2" w14:textId="77777777" w:rsidR="0087409F" w:rsidRDefault="00000000">
            <w:pPr>
              <w:pStyle w:val="BodyText"/>
              <w:spacing w:before="40" w:after="40"/>
            </w:pPr>
            <w:hyperlink r:id="rId15" w:history="1">
              <w:r w:rsidR="00E97363">
                <w:rPr>
                  <w:rStyle w:val="Hyperlink"/>
                </w:rPr>
                <w:t>yushuzhang@google.com</w:t>
              </w:r>
            </w:hyperlink>
          </w:p>
        </w:tc>
      </w:tr>
      <w:tr w:rsidR="0087409F" w14:paraId="0E65A77B" w14:textId="77777777">
        <w:tc>
          <w:tcPr>
            <w:tcW w:w="2695" w:type="dxa"/>
            <w:vAlign w:val="center"/>
          </w:tcPr>
          <w:p w14:paraId="0F3AA7AF" w14:textId="77777777" w:rsidR="0087409F" w:rsidRDefault="00E97363">
            <w:pPr>
              <w:pStyle w:val="BodyText"/>
              <w:spacing w:before="40" w:after="40"/>
              <w:rPr>
                <w:smallCaps/>
              </w:rPr>
            </w:pPr>
            <w:r>
              <w:rPr>
                <w:rFonts w:hint="eastAsia"/>
                <w:lang w:eastAsia="zh-CN"/>
              </w:rPr>
              <w:t>O</w:t>
            </w:r>
            <w:r>
              <w:rPr>
                <w:lang w:eastAsia="zh-CN"/>
              </w:rPr>
              <w:t>PPO</w:t>
            </w:r>
          </w:p>
        </w:tc>
        <w:tc>
          <w:tcPr>
            <w:tcW w:w="2520" w:type="dxa"/>
            <w:vAlign w:val="center"/>
          </w:tcPr>
          <w:p w14:paraId="583F9F51" w14:textId="77777777" w:rsidR="0087409F" w:rsidRDefault="00E97363">
            <w:pPr>
              <w:pStyle w:val="BodyText"/>
              <w:spacing w:before="40" w:after="40"/>
            </w:pPr>
            <w:r>
              <w:rPr>
                <w:rFonts w:hint="eastAsia"/>
                <w:lang w:eastAsia="zh-CN"/>
              </w:rPr>
              <w:t>J</w:t>
            </w:r>
            <w:r>
              <w:rPr>
                <w:lang w:eastAsia="zh-CN"/>
              </w:rPr>
              <w:t>ia SHEN</w:t>
            </w:r>
          </w:p>
        </w:tc>
        <w:tc>
          <w:tcPr>
            <w:tcW w:w="3847" w:type="dxa"/>
            <w:vAlign w:val="center"/>
          </w:tcPr>
          <w:p w14:paraId="1BCFCFDA" w14:textId="77777777" w:rsidR="0087409F" w:rsidRDefault="00000000">
            <w:pPr>
              <w:pStyle w:val="BodyText"/>
              <w:spacing w:before="40" w:after="40"/>
            </w:pPr>
            <w:hyperlink r:id="rId16" w:history="1">
              <w:r w:rsidR="00E97363">
                <w:rPr>
                  <w:rStyle w:val="Hyperlink"/>
                  <w:lang w:eastAsia="zh-CN"/>
                </w:rPr>
                <w:t>sj@oppo.com</w:t>
              </w:r>
            </w:hyperlink>
          </w:p>
        </w:tc>
      </w:tr>
      <w:tr w:rsidR="0087409F" w14:paraId="7331407F" w14:textId="77777777">
        <w:tc>
          <w:tcPr>
            <w:tcW w:w="2695" w:type="dxa"/>
            <w:vAlign w:val="center"/>
          </w:tcPr>
          <w:p w14:paraId="6CD6BF85" w14:textId="77777777" w:rsidR="0087409F" w:rsidRDefault="00E97363">
            <w:pPr>
              <w:pStyle w:val="BodyText"/>
              <w:spacing w:before="40" w:after="40"/>
              <w:rPr>
                <w:lang w:eastAsia="zh-CN"/>
              </w:rPr>
            </w:pPr>
            <w:r>
              <w:rPr>
                <w:lang w:eastAsia="zh-CN"/>
              </w:rPr>
              <w:t>Xiaomi</w:t>
            </w:r>
          </w:p>
        </w:tc>
        <w:tc>
          <w:tcPr>
            <w:tcW w:w="2520" w:type="dxa"/>
            <w:vAlign w:val="center"/>
          </w:tcPr>
          <w:p w14:paraId="057E471C" w14:textId="77777777" w:rsidR="0087409F" w:rsidRDefault="00E97363">
            <w:pPr>
              <w:pStyle w:val="BodyText"/>
              <w:spacing w:before="40" w:after="40"/>
              <w:rPr>
                <w:lang w:eastAsia="zh-CN"/>
              </w:rPr>
            </w:pPr>
            <w:r>
              <w:rPr>
                <w:rFonts w:hint="eastAsia"/>
                <w:lang w:eastAsia="zh-CN"/>
              </w:rPr>
              <w:t>Q</w:t>
            </w:r>
            <w:r>
              <w:rPr>
                <w:lang w:eastAsia="zh-CN"/>
              </w:rPr>
              <w:t>in MU</w:t>
            </w:r>
          </w:p>
        </w:tc>
        <w:tc>
          <w:tcPr>
            <w:tcW w:w="3847" w:type="dxa"/>
            <w:vAlign w:val="center"/>
          </w:tcPr>
          <w:p w14:paraId="587A9EF7" w14:textId="77777777" w:rsidR="0087409F" w:rsidRDefault="00000000">
            <w:pPr>
              <w:pStyle w:val="BodyText"/>
              <w:spacing w:before="40" w:after="40"/>
              <w:rPr>
                <w:lang w:eastAsia="zh-CN"/>
              </w:rPr>
            </w:pPr>
            <w:hyperlink r:id="rId17" w:history="1">
              <w:r w:rsidR="00E97363">
                <w:rPr>
                  <w:rStyle w:val="Hyperlink"/>
                  <w:rFonts w:hint="eastAsia"/>
                  <w:lang w:eastAsia="zh-CN"/>
                </w:rPr>
                <w:t>m</w:t>
              </w:r>
              <w:r w:rsidR="00E97363">
                <w:rPr>
                  <w:rStyle w:val="Hyperlink"/>
                  <w:lang w:eastAsia="zh-CN"/>
                </w:rPr>
                <w:t>uqin@xiaomi.com</w:t>
              </w:r>
            </w:hyperlink>
          </w:p>
        </w:tc>
      </w:tr>
      <w:tr w:rsidR="0087409F" w14:paraId="478022A8" w14:textId="77777777">
        <w:tc>
          <w:tcPr>
            <w:tcW w:w="2695" w:type="dxa"/>
            <w:vAlign w:val="center"/>
          </w:tcPr>
          <w:p w14:paraId="43842F03" w14:textId="77777777" w:rsidR="0087409F" w:rsidRDefault="00E97363">
            <w:pPr>
              <w:pStyle w:val="BodyText"/>
              <w:spacing w:before="40" w:after="40"/>
              <w:rPr>
                <w:lang w:eastAsia="zh-CN"/>
              </w:rPr>
            </w:pPr>
            <w:r>
              <w:rPr>
                <w:lang w:eastAsia="zh-CN"/>
              </w:rPr>
              <w:t>Futurewei</w:t>
            </w:r>
          </w:p>
        </w:tc>
        <w:tc>
          <w:tcPr>
            <w:tcW w:w="2520" w:type="dxa"/>
            <w:vAlign w:val="center"/>
          </w:tcPr>
          <w:p w14:paraId="410C6F11" w14:textId="77777777" w:rsidR="0087409F" w:rsidRDefault="00E97363">
            <w:pPr>
              <w:pStyle w:val="BodyText"/>
              <w:spacing w:before="40" w:after="40"/>
              <w:rPr>
                <w:lang w:eastAsia="zh-CN"/>
              </w:rPr>
            </w:pPr>
            <w:r>
              <w:rPr>
                <w:lang w:eastAsia="zh-CN"/>
              </w:rPr>
              <w:t>Chunhui (Allan) Zhu</w:t>
            </w:r>
          </w:p>
        </w:tc>
        <w:tc>
          <w:tcPr>
            <w:tcW w:w="3847" w:type="dxa"/>
            <w:vAlign w:val="center"/>
          </w:tcPr>
          <w:p w14:paraId="150DA503" w14:textId="77777777" w:rsidR="0087409F" w:rsidRDefault="00000000">
            <w:pPr>
              <w:pStyle w:val="BodyText"/>
              <w:spacing w:before="40" w:after="40"/>
              <w:rPr>
                <w:lang w:eastAsia="zh-CN"/>
              </w:rPr>
            </w:pPr>
            <w:hyperlink r:id="rId18" w:history="1">
              <w:r w:rsidR="00E97363">
                <w:rPr>
                  <w:rStyle w:val="Hyperlink"/>
                  <w:lang w:eastAsia="zh-CN"/>
                </w:rPr>
                <w:t>chunhui.zhu@futurewei.com</w:t>
              </w:r>
            </w:hyperlink>
          </w:p>
        </w:tc>
      </w:tr>
      <w:tr w:rsidR="0087409F" w14:paraId="30FF65B0" w14:textId="77777777">
        <w:tc>
          <w:tcPr>
            <w:tcW w:w="2695" w:type="dxa"/>
            <w:vAlign w:val="center"/>
          </w:tcPr>
          <w:p w14:paraId="19BE5436" w14:textId="77777777" w:rsidR="0087409F" w:rsidRDefault="00E97363">
            <w:pPr>
              <w:pStyle w:val="BodyText"/>
              <w:spacing w:before="40" w:after="40"/>
              <w:rPr>
                <w:lang w:eastAsia="zh-CN"/>
              </w:rPr>
            </w:pPr>
            <w:r>
              <w:rPr>
                <w:lang w:eastAsia="zh-CN"/>
              </w:rPr>
              <w:t>Ericsson</w:t>
            </w:r>
          </w:p>
        </w:tc>
        <w:tc>
          <w:tcPr>
            <w:tcW w:w="2520" w:type="dxa"/>
            <w:vAlign w:val="center"/>
          </w:tcPr>
          <w:p w14:paraId="35B1528A" w14:textId="77777777" w:rsidR="0087409F" w:rsidRDefault="00E97363">
            <w:pPr>
              <w:pStyle w:val="BodyText"/>
              <w:spacing w:before="40" w:after="40"/>
              <w:rPr>
                <w:lang w:eastAsia="zh-CN"/>
              </w:rPr>
            </w:pPr>
            <w:r>
              <w:rPr>
                <w:lang w:eastAsia="zh-CN"/>
              </w:rPr>
              <w:t>Henrik Ryden</w:t>
            </w:r>
          </w:p>
        </w:tc>
        <w:tc>
          <w:tcPr>
            <w:tcW w:w="3847" w:type="dxa"/>
            <w:vAlign w:val="center"/>
          </w:tcPr>
          <w:p w14:paraId="6EB85770" w14:textId="77777777" w:rsidR="0087409F" w:rsidRDefault="00000000">
            <w:pPr>
              <w:pStyle w:val="BodyText"/>
              <w:spacing w:before="40" w:after="40"/>
              <w:rPr>
                <w:lang w:eastAsia="zh-CN"/>
              </w:rPr>
            </w:pPr>
            <w:hyperlink r:id="rId19" w:history="1">
              <w:r w:rsidR="00E97363">
                <w:rPr>
                  <w:rStyle w:val="Hyperlink"/>
                  <w:lang w:eastAsia="zh-CN"/>
                </w:rPr>
                <w:t>henrik.a.ryden@ericsson.com</w:t>
              </w:r>
            </w:hyperlink>
          </w:p>
        </w:tc>
      </w:tr>
      <w:tr w:rsidR="0087409F" w14:paraId="52E618E5" w14:textId="77777777">
        <w:tc>
          <w:tcPr>
            <w:tcW w:w="2695" w:type="dxa"/>
            <w:vAlign w:val="center"/>
          </w:tcPr>
          <w:p w14:paraId="50ECF078" w14:textId="77777777" w:rsidR="0087409F" w:rsidRDefault="00E97363">
            <w:pPr>
              <w:pStyle w:val="BodyText"/>
              <w:spacing w:before="40" w:after="40"/>
              <w:rPr>
                <w:lang w:eastAsia="zh-CN"/>
              </w:rPr>
            </w:pPr>
            <w:r>
              <w:rPr>
                <w:rFonts w:asciiTheme="minorHAnsi" w:hAnsiTheme="minorHAnsi"/>
                <w:szCs w:val="22"/>
              </w:rPr>
              <w:t>NTT DOCOMO</w:t>
            </w:r>
          </w:p>
        </w:tc>
        <w:tc>
          <w:tcPr>
            <w:tcW w:w="2520" w:type="dxa"/>
            <w:vAlign w:val="center"/>
          </w:tcPr>
          <w:p w14:paraId="2CD21C23" w14:textId="77777777" w:rsidR="0087409F" w:rsidRDefault="00E97363">
            <w:pPr>
              <w:pStyle w:val="BodyText"/>
              <w:spacing w:before="40" w:after="40"/>
              <w:rPr>
                <w:lang w:eastAsia="zh-CN"/>
              </w:rPr>
            </w:pPr>
            <w:r>
              <w:rPr>
                <w:rFonts w:asciiTheme="minorHAnsi" w:hAnsiTheme="minorHAnsi"/>
                <w:szCs w:val="22"/>
              </w:rPr>
              <w:t>Haruhi Echigo</w:t>
            </w:r>
          </w:p>
        </w:tc>
        <w:tc>
          <w:tcPr>
            <w:tcW w:w="3847" w:type="dxa"/>
            <w:vAlign w:val="center"/>
          </w:tcPr>
          <w:p w14:paraId="138E3DD0" w14:textId="77777777" w:rsidR="0087409F" w:rsidRDefault="00000000">
            <w:pPr>
              <w:pStyle w:val="BodyText"/>
              <w:spacing w:before="40" w:after="40"/>
              <w:rPr>
                <w:lang w:eastAsia="zh-CN"/>
              </w:rPr>
            </w:pPr>
            <w:hyperlink r:id="rId20" w:history="1">
              <w:r w:rsidR="00E97363">
                <w:rPr>
                  <w:rStyle w:val="Hyperlink"/>
                  <w:rFonts w:asciiTheme="minorHAnsi" w:hAnsiTheme="minorHAnsi"/>
                  <w:szCs w:val="22"/>
                </w:rPr>
                <w:t>haruhi.echigo.fw@nttdocomo.com</w:t>
              </w:r>
            </w:hyperlink>
          </w:p>
        </w:tc>
      </w:tr>
      <w:tr w:rsidR="0087409F" w14:paraId="24FA2EE3" w14:textId="77777777">
        <w:tc>
          <w:tcPr>
            <w:tcW w:w="2695" w:type="dxa"/>
            <w:vAlign w:val="center"/>
          </w:tcPr>
          <w:p w14:paraId="6055FC34" w14:textId="77777777" w:rsidR="0087409F" w:rsidRDefault="00E97363">
            <w:pPr>
              <w:pStyle w:val="BodyText"/>
              <w:spacing w:before="40" w:after="40"/>
              <w:rPr>
                <w:rFonts w:asciiTheme="minorHAnsi" w:hAnsiTheme="minorHAnsi"/>
                <w:szCs w:val="22"/>
              </w:rPr>
            </w:pPr>
            <w:r>
              <w:rPr>
                <w:lang w:eastAsia="zh-CN"/>
              </w:rPr>
              <w:t>NEC</w:t>
            </w:r>
          </w:p>
        </w:tc>
        <w:tc>
          <w:tcPr>
            <w:tcW w:w="2520" w:type="dxa"/>
            <w:vAlign w:val="center"/>
          </w:tcPr>
          <w:p w14:paraId="5DB95020" w14:textId="77777777" w:rsidR="0087409F" w:rsidRDefault="00E97363">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2943B16B" w14:textId="77777777" w:rsidR="0087409F" w:rsidRDefault="00000000">
            <w:pPr>
              <w:pStyle w:val="BodyText"/>
              <w:spacing w:before="40" w:after="40"/>
              <w:rPr>
                <w:rStyle w:val="Hyperlink"/>
                <w:rFonts w:asciiTheme="minorHAnsi" w:hAnsiTheme="minorHAnsi"/>
                <w:szCs w:val="22"/>
              </w:rPr>
            </w:pPr>
            <w:hyperlink r:id="rId21" w:history="1">
              <w:r w:rsidR="00E97363">
                <w:rPr>
                  <w:rStyle w:val="Hyperlink"/>
                  <w:lang w:eastAsia="zh-CN"/>
                </w:rPr>
                <w:t>guan_peng@nec.cn</w:t>
              </w:r>
            </w:hyperlink>
          </w:p>
        </w:tc>
      </w:tr>
      <w:tr w:rsidR="0087409F" w14:paraId="129E3B4E" w14:textId="77777777">
        <w:tc>
          <w:tcPr>
            <w:tcW w:w="2695" w:type="dxa"/>
          </w:tcPr>
          <w:p w14:paraId="2CE58C37" w14:textId="77777777" w:rsidR="0087409F" w:rsidRDefault="00E97363">
            <w:pPr>
              <w:spacing w:afterLines="50" w:after="120"/>
            </w:pPr>
            <w:r>
              <w:rPr>
                <w:rFonts w:hint="eastAsia"/>
              </w:rPr>
              <w:t>LG Electronics</w:t>
            </w:r>
          </w:p>
        </w:tc>
        <w:tc>
          <w:tcPr>
            <w:tcW w:w="2520" w:type="dxa"/>
          </w:tcPr>
          <w:p w14:paraId="7D40D3F9" w14:textId="77777777" w:rsidR="0087409F" w:rsidRDefault="00E97363">
            <w:pPr>
              <w:spacing w:afterLines="50" w:after="120"/>
            </w:pPr>
            <w:r>
              <w:rPr>
                <w:rFonts w:hint="eastAsia"/>
              </w:rPr>
              <w:t>Jiwon Kang</w:t>
            </w:r>
          </w:p>
        </w:tc>
        <w:tc>
          <w:tcPr>
            <w:tcW w:w="3847" w:type="dxa"/>
          </w:tcPr>
          <w:p w14:paraId="3B10E7ED" w14:textId="77777777" w:rsidR="0087409F" w:rsidRDefault="00000000">
            <w:pPr>
              <w:spacing w:afterLines="50" w:after="120"/>
            </w:pPr>
            <w:hyperlink r:id="rId22" w:history="1">
              <w:r w:rsidR="00E97363">
                <w:rPr>
                  <w:rStyle w:val="Hyperlink"/>
                </w:rPr>
                <w:t>jw.kang@lge.com</w:t>
              </w:r>
            </w:hyperlink>
            <w:r w:rsidR="00E97363">
              <w:t xml:space="preserve"> </w:t>
            </w:r>
          </w:p>
        </w:tc>
      </w:tr>
      <w:tr w:rsidR="0087409F" w14:paraId="3C7A8B93" w14:textId="77777777">
        <w:tc>
          <w:tcPr>
            <w:tcW w:w="2695" w:type="dxa"/>
            <w:vAlign w:val="center"/>
          </w:tcPr>
          <w:p w14:paraId="5B55C865" w14:textId="77777777" w:rsidR="0087409F" w:rsidRDefault="00E97363">
            <w:pPr>
              <w:spacing w:afterLines="50" w:after="120"/>
            </w:pPr>
            <w:r>
              <w:rPr>
                <w:lang w:eastAsia="zh-CN"/>
              </w:rPr>
              <w:t>Lenovo</w:t>
            </w:r>
          </w:p>
        </w:tc>
        <w:tc>
          <w:tcPr>
            <w:tcW w:w="2520" w:type="dxa"/>
            <w:vAlign w:val="center"/>
          </w:tcPr>
          <w:p w14:paraId="04F5B937" w14:textId="77777777" w:rsidR="0087409F" w:rsidRDefault="00E97363">
            <w:pPr>
              <w:pStyle w:val="BodyText"/>
              <w:spacing w:before="40" w:after="40"/>
              <w:rPr>
                <w:lang w:eastAsia="zh-CN"/>
              </w:rPr>
            </w:pPr>
            <w:r>
              <w:rPr>
                <w:rFonts w:hint="eastAsia"/>
                <w:lang w:eastAsia="zh-CN"/>
              </w:rPr>
              <w:t>J</w:t>
            </w:r>
            <w:r>
              <w:rPr>
                <w:lang w:eastAsia="zh-CN"/>
              </w:rPr>
              <w:t>ianfeng Wang</w:t>
            </w:r>
          </w:p>
          <w:p w14:paraId="61CF2362" w14:textId="77777777" w:rsidR="0087409F" w:rsidRDefault="00E97363">
            <w:pPr>
              <w:spacing w:afterLines="50" w:after="120"/>
            </w:pPr>
            <w:r>
              <w:rPr>
                <w:lang w:eastAsia="zh-CN"/>
              </w:rPr>
              <w:t>Vahid Pourahmadi</w:t>
            </w:r>
          </w:p>
        </w:tc>
        <w:tc>
          <w:tcPr>
            <w:tcW w:w="3847" w:type="dxa"/>
            <w:vAlign w:val="center"/>
          </w:tcPr>
          <w:p w14:paraId="628D4D7A" w14:textId="77777777" w:rsidR="0087409F" w:rsidRDefault="00000000">
            <w:pPr>
              <w:pStyle w:val="BodyText"/>
              <w:spacing w:before="40" w:after="40"/>
              <w:rPr>
                <w:lang w:eastAsia="zh-CN"/>
              </w:rPr>
            </w:pPr>
            <w:hyperlink r:id="rId23" w:history="1">
              <w:r w:rsidR="00E97363">
                <w:rPr>
                  <w:rStyle w:val="Hyperlink"/>
                </w:rPr>
                <w:t>w</w:t>
              </w:r>
              <w:r w:rsidR="00E97363">
                <w:rPr>
                  <w:rStyle w:val="Hyperlink"/>
                  <w:lang w:eastAsia="zh-CN"/>
                </w:rPr>
                <w:t>angjf20@lenovo.com</w:t>
              </w:r>
            </w:hyperlink>
          </w:p>
          <w:p w14:paraId="61E22A38" w14:textId="77777777" w:rsidR="0087409F" w:rsidRDefault="00000000">
            <w:pPr>
              <w:spacing w:afterLines="50" w:after="120"/>
            </w:pPr>
            <w:hyperlink r:id="rId24" w:history="1">
              <w:r w:rsidR="00E97363">
                <w:rPr>
                  <w:rStyle w:val="Hyperlink"/>
                  <w:lang w:eastAsia="zh-CN"/>
                </w:rPr>
                <w:t>vpourahmadi@lenovo.com</w:t>
              </w:r>
            </w:hyperlink>
            <w:r w:rsidR="00E97363">
              <w:rPr>
                <w:rFonts w:hint="eastAsia"/>
                <w:lang w:eastAsia="zh-CN"/>
              </w:rPr>
              <w:t xml:space="preserve"> </w:t>
            </w:r>
          </w:p>
        </w:tc>
      </w:tr>
      <w:tr w:rsidR="0087409F" w14:paraId="3EC9BE28" w14:textId="77777777">
        <w:tc>
          <w:tcPr>
            <w:tcW w:w="2695" w:type="dxa"/>
            <w:vAlign w:val="center"/>
          </w:tcPr>
          <w:p w14:paraId="44494917" w14:textId="77777777" w:rsidR="0087409F" w:rsidRDefault="00E97363">
            <w:pPr>
              <w:spacing w:afterLines="50" w:after="120"/>
              <w:rPr>
                <w:lang w:eastAsia="zh-CN"/>
              </w:rPr>
            </w:pPr>
            <w:r>
              <w:rPr>
                <w:lang w:eastAsia="zh-CN"/>
              </w:rPr>
              <w:t>Mediatek</w:t>
            </w:r>
          </w:p>
        </w:tc>
        <w:tc>
          <w:tcPr>
            <w:tcW w:w="2520" w:type="dxa"/>
            <w:vAlign w:val="center"/>
          </w:tcPr>
          <w:p w14:paraId="4A85C428" w14:textId="77777777" w:rsidR="0087409F" w:rsidRDefault="00E97363">
            <w:pPr>
              <w:pStyle w:val="BodyText"/>
              <w:spacing w:before="40" w:after="40"/>
              <w:rPr>
                <w:lang w:eastAsia="zh-CN"/>
              </w:rPr>
            </w:pPr>
            <w:r>
              <w:rPr>
                <w:lang w:eastAsia="zh-CN"/>
              </w:rPr>
              <w:t>Yuanyuan Zhang</w:t>
            </w:r>
          </w:p>
        </w:tc>
        <w:tc>
          <w:tcPr>
            <w:tcW w:w="3847" w:type="dxa"/>
            <w:vAlign w:val="center"/>
          </w:tcPr>
          <w:p w14:paraId="08C31358" w14:textId="77777777" w:rsidR="0087409F" w:rsidRDefault="00000000">
            <w:pPr>
              <w:pStyle w:val="BodyText"/>
              <w:spacing w:before="40" w:after="40"/>
            </w:pPr>
            <w:hyperlink r:id="rId25" w:history="1">
              <w:r w:rsidR="00E97363">
                <w:rPr>
                  <w:rStyle w:val="Hyperlink"/>
                </w:rPr>
                <w:t>Yuany.zhang@mediatek.com</w:t>
              </w:r>
            </w:hyperlink>
          </w:p>
        </w:tc>
      </w:tr>
      <w:tr w:rsidR="0087409F" w14:paraId="0BBC7B42" w14:textId="77777777">
        <w:tc>
          <w:tcPr>
            <w:tcW w:w="2695" w:type="dxa"/>
            <w:vAlign w:val="center"/>
          </w:tcPr>
          <w:p w14:paraId="5C90DE4B" w14:textId="77777777" w:rsidR="0087409F" w:rsidRDefault="00E97363">
            <w:pPr>
              <w:pStyle w:val="BodyText"/>
              <w:spacing w:before="40" w:after="40"/>
              <w:rPr>
                <w:lang w:eastAsia="zh-CN"/>
              </w:rPr>
            </w:pPr>
            <w:r>
              <w:rPr>
                <w:rFonts w:hint="eastAsia"/>
                <w:lang w:eastAsia="zh-CN"/>
              </w:rPr>
              <w:t>ZTE</w:t>
            </w:r>
          </w:p>
        </w:tc>
        <w:tc>
          <w:tcPr>
            <w:tcW w:w="2520" w:type="dxa"/>
            <w:vAlign w:val="center"/>
          </w:tcPr>
          <w:p w14:paraId="3CACD450" w14:textId="77777777" w:rsidR="0087409F" w:rsidRDefault="00E97363">
            <w:pPr>
              <w:pStyle w:val="BodyText"/>
              <w:spacing w:before="40" w:after="40"/>
              <w:rPr>
                <w:lang w:eastAsia="zh-CN"/>
              </w:rPr>
            </w:pPr>
            <w:r>
              <w:rPr>
                <w:rFonts w:hint="eastAsia"/>
                <w:lang w:eastAsia="zh-CN"/>
              </w:rPr>
              <w:t>Guozeng, ZHENG</w:t>
            </w:r>
          </w:p>
        </w:tc>
        <w:tc>
          <w:tcPr>
            <w:tcW w:w="3847" w:type="dxa"/>
            <w:vAlign w:val="center"/>
          </w:tcPr>
          <w:p w14:paraId="4D59DE93" w14:textId="77777777" w:rsidR="0087409F" w:rsidRDefault="00000000">
            <w:pPr>
              <w:pStyle w:val="BodyText"/>
              <w:spacing w:before="40" w:after="40"/>
            </w:pPr>
            <w:hyperlink r:id="rId26" w:history="1">
              <w:r w:rsidR="00E97363">
                <w:rPr>
                  <w:rStyle w:val="Hyperlink"/>
                  <w:rFonts w:hint="eastAsia"/>
                  <w:lang w:eastAsia="zh-CN"/>
                </w:rPr>
                <w:t>zheng.guozeng@zte.com.cn</w:t>
              </w:r>
            </w:hyperlink>
          </w:p>
        </w:tc>
      </w:tr>
      <w:tr w:rsidR="0087409F" w14:paraId="41E20F47" w14:textId="77777777">
        <w:tc>
          <w:tcPr>
            <w:tcW w:w="2695" w:type="dxa"/>
            <w:vAlign w:val="center"/>
          </w:tcPr>
          <w:p w14:paraId="58D13BE3" w14:textId="77777777" w:rsidR="0087409F" w:rsidRDefault="00E97363">
            <w:pPr>
              <w:pStyle w:val="BodyText"/>
              <w:spacing w:before="40" w:after="40"/>
              <w:rPr>
                <w:lang w:eastAsia="zh-CN"/>
              </w:rPr>
            </w:pPr>
            <w:r>
              <w:rPr>
                <w:smallCaps/>
              </w:rPr>
              <w:t>CATT</w:t>
            </w:r>
          </w:p>
        </w:tc>
        <w:tc>
          <w:tcPr>
            <w:tcW w:w="2520" w:type="dxa"/>
            <w:vAlign w:val="center"/>
          </w:tcPr>
          <w:p w14:paraId="6DF3540C" w14:textId="77777777" w:rsidR="0087409F" w:rsidRDefault="00E97363">
            <w:pPr>
              <w:pStyle w:val="BodyText"/>
              <w:spacing w:before="40" w:after="40"/>
              <w:rPr>
                <w:lang w:eastAsia="zh-CN"/>
              </w:rPr>
            </w:pPr>
            <w:r>
              <w:rPr>
                <w:rFonts w:hint="eastAsia"/>
                <w:lang w:eastAsia="zh-CN"/>
              </w:rPr>
              <w:t>Yongqiang Fei</w:t>
            </w:r>
          </w:p>
        </w:tc>
        <w:tc>
          <w:tcPr>
            <w:tcW w:w="3847" w:type="dxa"/>
            <w:vAlign w:val="center"/>
          </w:tcPr>
          <w:p w14:paraId="2AEC2F5F" w14:textId="77777777" w:rsidR="0087409F" w:rsidRDefault="00000000">
            <w:pPr>
              <w:pStyle w:val="BodyText"/>
              <w:spacing w:before="40" w:after="40"/>
            </w:pPr>
            <w:hyperlink r:id="rId27" w:history="1">
              <w:r w:rsidR="00E97363">
                <w:rPr>
                  <w:rStyle w:val="Hyperlink"/>
                  <w:rFonts w:hint="eastAsia"/>
                  <w:lang w:eastAsia="zh-CN"/>
                </w:rPr>
                <w:t>feiyongqiang@catt.cn</w:t>
              </w:r>
            </w:hyperlink>
            <w:r w:rsidR="00E97363">
              <w:rPr>
                <w:lang w:eastAsia="zh-CN"/>
              </w:rPr>
              <w:t xml:space="preserve"> </w:t>
            </w:r>
          </w:p>
        </w:tc>
      </w:tr>
      <w:tr w:rsidR="0087409F" w14:paraId="2E3682C4" w14:textId="77777777">
        <w:tc>
          <w:tcPr>
            <w:tcW w:w="2695" w:type="dxa"/>
            <w:vAlign w:val="center"/>
          </w:tcPr>
          <w:p w14:paraId="1870E060" w14:textId="77777777" w:rsidR="0087409F" w:rsidRDefault="00E97363">
            <w:pPr>
              <w:pStyle w:val="BodyText"/>
              <w:spacing w:before="40" w:after="40"/>
              <w:rPr>
                <w:lang w:eastAsia="zh-CN"/>
              </w:rPr>
            </w:pPr>
            <w:r>
              <w:rPr>
                <w:lang w:eastAsia="zh-CN"/>
              </w:rPr>
              <w:t>KDDI</w:t>
            </w:r>
          </w:p>
        </w:tc>
        <w:tc>
          <w:tcPr>
            <w:tcW w:w="2520" w:type="dxa"/>
            <w:vAlign w:val="center"/>
          </w:tcPr>
          <w:p w14:paraId="3D5C8496" w14:textId="77777777" w:rsidR="0087409F" w:rsidRDefault="00E97363">
            <w:pPr>
              <w:pStyle w:val="BodyText"/>
              <w:spacing w:before="40" w:after="40"/>
              <w:rPr>
                <w:lang w:eastAsia="zh-CN"/>
              </w:rPr>
            </w:pPr>
            <w:r>
              <w:rPr>
                <w:lang w:eastAsia="zh-CN"/>
              </w:rPr>
              <w:t>Taishi Watanabe</w:t>
            </w:r>
          </w:p>
        </w:tc>
        <w:tc>
          <w:tcPr>
            <w:tcW w:w="3847" w:type="dxa"/>
            <w:vAlign w:val="center"/>
          </w:tcPr>
          <w:p w14:paraId="215753CC" w14:textId="77777777" w:rsidR="0087409F" w:rsidRDefault="00000000">
            <w:pPr>
              <w:pStyle w:val="BodyText"/>
              <w:spacing w:before="40" w:after="40"/>
              <w:rPr>
                <w:lang w:eastAsia="zh-CN"/>
              </w:rPr>
            </w:pPr>
            <w:hyperlink r:id="rId28" w:history="1">
              <w:r w:rsidR="00E97363">
                <w:rPr>
                  <w:rStyle w:val="Hyperlink"/>
                  <w:lang w:eastAsia="zh-CN"/>
                </w:rPr>
                <w:t>ta-watanabe@kddi.com</w:t>
              </w:r>
            </w:hyperlink>
          </w:p>
        </w:tc>
      </w:tr>
      <w:tr w:rsidR="0087409F" w14:paraId="582F3440" w14:textId="77777777">
        <w:tc>
          <w:tcPr>
            <w:tcW w:w="2695" w:type="dxa"/>
            <w:vAlign w:val="center"/>
          </w:tcPr>
          <w:p w14:paraId="7C4361E1" w14:textId="77777777" w:rsidR="0087409F" w:rsidRDefault="00E97363">
            <w:pPr>
              <w:pStyle w:val="BodyText"/>
              <w:spacing w:before="40" w:after="40"/>
              <w:rPr>
                <w:lang w:eastAsia="zh-CN"/>
              </w:rPr>
            </w:pPr>
            <w:r>
              <w:rPr>
                <w:lang w:eastAsia="zh-CN"/>
              </w:rPr>
              <w:t>Intel</w:t>
            </w:r>
          </w:p>
        </w:tc>
        <w:tc>
          <w:tcPr>
            <w:tcW w:w="2520" w:type="dxa"/>
            <w:vAlign w:val="center"/>
          </w:tcPr>
          <w:p w14:paraId="400EFC49" w14:textId="77777777" w:rsidR="0087409F" w:rsidRDefault="00E97363">
            <w:pPr>
              <w:pStyle w:val="BodyText"/>
              <w:spacing w:before="40" w:after="40"/>
              <w:rPr>
                <w:lang w:eastAsia="zh-CN"/>
              </w:rPr>
            </w:pPr>
            <w:r>
              <w:rPr>
                <w:lang w:eastAsia="zh-CN"/>
              </w:rPr>
              <w:t>Bishwarup Mondal</w:t>
            </w:r>
          </w:p>
        </w:tc>
        <w:tc>
          <w:tcPr>
            <w:tcW w:w="3847" w:type="dxa"/>
            <w:vAlign w:val="center"/>
          </w:tcPr>
          <w:p w14:paraId="19F146A0" w14:textId="77777777" w:rsidR="0087409F" w:rsidRDefault="00000000">
            <w:pPr>
              <w:pStyle w:val="BodyText"/>
              <w:spacing w:before="40" w:after="40"/>
            </w:pPr>
            <w:hyperlink r:id="rId29" w:history="1">
              <w:r w:rsidR="00E97363">
                <w:rPr>
                  <w:rStyle w:val="Hyperlink"/>
                </w:rPr>
                <w:t>bishwarup.mondal@intel.com</w:t>
              </w:r>
            </w:hyperlink>
            <w:r w:rsidR="00E97363">
              <w:t xml:space="preserve"> </w:t>
            </w:r>
          </w:p>
        </w:tc>
      </w:tr>
    </w:tbl>
    <w:p w14:paraId="25F46A12" w14:textId="77777777" w:rsidR="0087409F" w:rsidRDefault="0087409F">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658"/>
        <w:gridCol w:w="3709"/>
      </w:tblGrid>
      <w:tr w:rsidR="0087409F" w14:paraId="30E26F3A" w14:textId="77777777">
        <w:tc>
          <w:tcPr>
            <w:tcW w:w="2695" w:type="dxa"/>
            <w:vAlign w:val="center"/>
          </w:tcPr>
          <w:p w14:paraId="2C9600D1" w14:textId="77777777" w:rsidR="0087409F" w:rsidRDefault="00E97363">
            <w:pPr>
              <w:pStyle w:val="BodyText"/>
              <w:spacing w:before="40" w:after="40"/>
              <w:rPr>
                <w:lang w:eastAsia="zh-CN"/>
              </w:rPr>
            </w:pPr>
            <w:r>
              <w:rPr>
                <w:lang w:eastAsia="zh-CN"/>
              </w:rPr>
              <w:t>AT&amp;T</w:t>
            </w:r>
          </w:p>
        </w:tc>
        <w:tc>
          <w:tcPr>
            <w:tcW w:w="2658" w:type="dxa"/>
            <w:vAlign w:val="center"/>
          </w:tcPr>
          <w:p w14:paraId="11AA2852" w14:textId="77777777" w:rsidR="0087409F" w:rsidRDefault="00E97363">
            <w:pPr>
              <w:pStyle w:val="BodyText"/>
              <w:spacing w:before="40" w:after="40"/>
              <w:rPr>
                <w:lang w:eastAsia="zh-CN"/>
              </w:rPr>
            </w:pPr>
            <w:r>
              <w:rPr>
                <w:lang w:eastAsia="zh-CN"/>
              </w:rPr>
              <w:t>Salam Akoum</w:t>
            </w:r>
          </w:p>
          <w:p w14:paraId="47D995D3" w14:textId="77777777" w:rsidR="0087409F" w:rsidRDefault="00E97363">
            <w:pPr>
              <w:pStyle w:val="BodyText"/>
              <w:spacing w:before="40" w:after="40"/>
              <w:rPr>
                <w:lang w:eastAsia="zh-CN"/>
              </w:rPr>
            </w:pPr>
            <w:r>
              <w:rPr>
                <w:lang w:eastAsia="zh-CN"/>
              </w:rPr>
              <w:lastRenderedPageBreak/>
              <w:t>Isfar Tariq</w:t>
            </w:r>
          </w:p>
        </w:tc>
        <w:tc>
          <w:tcPr>
            <w:tcW w:w="3709" w:type="dxa"/>
            <w:vAlign w:val="center"/>
          </w:tcPr>
          <w:p w14:paraId="015596CC" w14:textId="77777777" w:rsidR="0087409F" w:rsidRDefault="00000000">
            <w:pPr>
              <w:pStyle w:val="BodyText"/>
              <w:spacing w:before="40" w:after="40"/>
              <w:rPr>
                <w:lang w:eastAsia="zh-CN"/>
              </w:rPr>
            </w:pPr>
            <w:hyperlink r:id="rId30" w:history="1">
              <w:r w:rsidR="00E97363">
                <w:rPr>
                  <w:rStyle w:val="Hyperlink"/>
                  <w:lang w:eastAsia="zh-CN"/>
                </w:rPr>
                <w:t>Salam.akoum@att.com</w:t>
              </w:r>
            </w:hyperlink>
          </w:p>
          <w:p w14:paraId="4B86CD1A" w14:textId="77777777" w:rsidR="0087409F" w:rsidRDefault="00000000">
            <w:pPr>
              <w:pStyle w:val="BodyText"/>
              <w:spacing w:before="40" w:after="40"/>
              <w:rPr>
                <w:lang w:eastAsia="zh-CN"/>
              </w:rPr>
            </w:pPr>
            <w:hyperlink r:id="rId31" w:history="1">
              <w:r w:rsidR="00E97363">
                <w:rPr>
                  <w:rStyle w:val="Hyperlink"/>
                  <w:lang w:eastAsia="zh-CN"/>
                </w:rPr>
                <w:t>Isfar.tariq@att.com</w:t>
              </w:r>
            </w:hyperlink>
          </w:p>
          <w:p w14:paraId="0D7732BF" w14:textId="77777777" w:rsidR="0087409F" w:rsidRDefault="0087409F">
            <w:pPr>
              <w:pStyle w:val="BodyText"/>
              <w:spacing w:before="40" w:after="40"/>
              <w:rPr>
                <w:lang w:eastAsia="zh-CN"/>
              </w:rPr>
            </w:pPr>
          </w:p>
        </w:tc>
      </w:tr>
      <w:tr w:rsidR="0087409F" w14:paraId="3542ECD7" w14:textId="77777777">
        <w:tc>
          <w:tcPr>
            <w:tcW w:w="2695" w:type="dxa"/>
            <w:vAlign w:val="center"/>
          </w:tcPr>
          <w:p w14:paraId="79D1D37E" w14:textId="77777777" w:rsidR="0087409F" w:rsidRDefault="00E97363">
            <w:pPr>
              <w:pStyle w:val="BodyText"/>
              <w:spacing w:before="40" w:after="40"/>
              <w:rPr>
                <w:lang w:eastAsia="zh-CN"/>
              </w:rPr>
            </w:pPr>
            <w:r>
              <w:rPr>
                <w:lang w:eastAsia="zh-CN"/>
              </w:rPr>
              <w:lastRenderedPageBreak/>
              <w:t>Fujitsu</w:t>
            </w:r>
          </w:p>
        </w:tc>
        <w:tc>
          <w:tcPr>
            <w:tcW w:w="2658" w:type="dxa"/>
            <w:vAlign w:val="center"/>
          </w:tcPr>
          <w:p w14:paraId="01AB774C" w14:textId="77777777" w:rsidR="0087409F" w:rsidRDefault="00E97363">
            <w:pPr>
              <w:pStyle w:val="BodyText"/>
              <w:spacing w:before="40" w:after="40"/>
              <w:rPr>
                <w:lang w:eastAsia="zh-CN"/>
              </w:rPr>
            </w:pPr>
            <w:r>
              <w:rPr>
                <w:lang w:eastAsia="zh-CN"/>
              </w:rPr>
              <w:t>Wang Xin</w:t>
            </w:r>
          </w:p>
        </w:tc>
        <w:tc>
          <w:tcPr>
            <w:tcW w:w="3709" w:type="dxa"/>
            <w:vAlign w:val="center"/>
          </w:tcPr>
          <w:p w14:paraId="2A0C4F17" w14:textId="77777777" w:rsidR="0087409F" w:rsidRDefault="00000000">
            <w:pPr>
              <w:pStyle w:val="BodyText"/>
              <w:spacing w:before="40" w:after="40"/>
              <w:rPr>
                <w:lang w:eastAsia="zh-CN"/>
              </w:rPr>
            </w:pPr>
            <w:hyperlink r:id="rId32" w:history="1">
              <w:r w:rsidR="00E97363">
                <w:rPr>
                  <w:rStyle w:val="Hyperlink"/>
                  <w:lang w:eastAsia="zh-CN"/>
                </w:rPr>
                <w:t>wangxin@fujitsu.com</w:t>
              </w:r>
            </w:hyperlink>
            <w:r w:rsidR="00E97363">
              <w:rPr>
                <w:lang w:eastAsia="zh-CN"/>
              </w:rPr>
              <w:t xml:space="preserve"> </w:t>
            </w:r>
          </w:p>
        </w:tc>
      </w:tr>
      <w:tr w:rsidR="0087409F" w14:paraId="5C89D583" w14:textId="77777777">
        <w:tc>
          <w:tcPr>
            <w:tcW w:w="2695" w:type="dxa"/>
            <w:vAlign w:val="center"/>
          </w:tcPr>
          <w:p w14:paraId="6384C986" w14:textId="77777777" w:rsidR="0087409F" w:rsidRDefault="00E97363">
            <w:pPr>
              <w:pStyle w:val="BodyText"/>
              <w:spacing w:before="40" w:after="40"/>
              <w:rPr>
                <w:lang w:eastAsia="zh-CN"/>
              </w:rPr>
            </w:pPr>
            <w:r>
              <w:rPr>
                <w:rFonts w:hint="eastAsia"/>
                <w:lang w:eastAsia="zh-CN"/>
              </w:rPr>
              <w:t>S</w:t>
            </w:r>
            <w:r>
              <w:rPr>
                <w:lang w:eastAsia="zh-CN"/>
              </w:rPr>
              <w:t>preadtrum</w:t>
            </w:r>
          </w:p>
        </w:tc>
        <w:tc>
          <w:tcPr>
            <w:tcW w:w="2658" w:type="dxa"/>
            <w:vAlign w:val="center"/>
          </w:tcPr>
          <w:p w14:paraId="7833F637" w14:textId="77777777" w:rsidR="0087409F" w:rsidRDefault="00E97363">
            <w:pPr>
              <w:pStyle w:val="BodyText"/>
              <w:spacing w:before="40" w:after="40"/>
              <w:rPr>
                <w:lang w:eastAsia="zh-CN"/>
              </w:rPr>
            </w:pPr>
            <w:r>
              <w:rPr>
                <w:rFonts w:hint="eastAsia"/>
                <w:lang w:eastAsia="zh-CN"/>
              </w:rPr>
              <w:t>H</w:t>
            </w:r>
            <w:r>
              <w:rPr>
                <w:lang w:eastAsia="zh-CN"/>
              </w:rPr>
              <w:t>ualei Wang</w:t>
            </w:r>
          </w:p>
        </w:tc>
        <w:tc>
          <w:tcPr>
            <w:tcW w:w="3709" w:type="dxa"/>
            <w:vAlign w:val="center"/>
          </w:tcPr>
          <w:p w14:paraId="7C798254" w14:textId="77777777" w:rsidR="0087409F" w:rsidRDefault="00000000">
            <w:pPr>
              <w:pStyle w:val="BodyText"/>
              <w:spacing w:before="40" w:after="40"/>
              <w:rPr>
                <w:lang w:eastAsia="zh-CN"/>
              </w:rPr>
            </w:pPr>
            <w:hyperlink r:id="rId33" w:history="1">
              <w:r w:rsidR="00E97363">
                <w:rPr>
                  <w:rStyle w:val="Hyperlink"/>
                  <w:lang w:eastAsia="zh-CN"/>
                </w:rPr>
                <w:t>Hualei.wang@unisoc.com</w:t>
              </w:r>
            </w:hyperlink>
            <w:r w:rsidR="00E97363">
              <w:rPr>
                <w:lang w:eastAsia="zh-CN"/>
              </w:rPr>
              <w:t xml:space="preserve"> </w:t>
            </w:r>
          </w:p>
        </w:tc>
      </w:tr>
      <w:tr w:rsidR="0087409F" w14:paraId="4C0C3715" w14:textId="77777777">
        <w:tc>
          <w:tcPr>
            <w:tcW w:w="2695" w:type="dxa"/>
            <w:vAlign w:val="center"/>
          </w:tcPr>
          <w:p w14:paraId="2ED0EC51" w14:textId="77777777" w:rsidR="0087409F" w:rsidRDefault="00E97363">
            <w:pPr>
              <w:pStyle w:val="BodyText"/>
              <w:spacing w:before="40" w:after="40"/>
              <w:rPr>
                <w:lang w:eastAsia="zh-CN"/>
              </w:rPr>
            </w:pPr>
            <w:r>
              <w:rPr>
                <w:rFonts w:eastAsia="Malgun Gothic" w:hint="eastAsia"/>
                <w:lang w:eastAsia="ko-KR"/>
              </w:rPr>
              <w:t>E</w:t>
            </w:r>
            <w:r>
              <w:rPr>
                <w:rFonts w:eastAsia="Malgun Gothic"/>
                <w:lang w:eastAsia="ko-KR"/>
              </w:rPr>
              <w:t>TRI</w:t>
            </w:r>
          </w:p>
        </w:tc>
        <w:tc>
          <w:tcPr>
            <w:tcW w:w="2658" w:type="dxa"/>
            <w:vAlign w:val="center"/>
          </w:tcPr>
          <w:p w14:paraId="67D933FE" w14:textId="77777777" w:rsidR="0087409F" w:rsidRDefault="00E97363">
            <w:pPr>
              <w:pStyle w:val="BodyText"/>
              <w:spacing w:before="40" w:after="40"/>
              <w:rPr>
                <w:rFonts w:eastAsia="Malgun Gothic"/>
                <w:lang w:eastAsia="ko-KR"/>
              </w:rPr>
            </w:pPr>
            <w:r>
              <w:rPr>
                <w:rFonts w:eastAsia="Malgun Gothic" w:hint="eastAsia"/>
                <w:lang w:eastAsia="ko-KR"/>
              </w:rPr>
              <w:t>A</w:t>
            </w:r>
            <w:r>
              <w:rPr>
                <w:rFonts w:eastAsia="Malgun Gothic"/>
                <w:lang w:eastAsia="ko-KR"/>
              </w:rPr>
              <w:t>nseok Lee</w:t>
            </w:r>
          </w:p>
          <w:p w14:paraId="38F08610" w14:textId="3E72BA87" w:rsidR="00F74100" w:rsidRDefault="00F74100">
            <w:pPr>
              <w:pStyle w:val="BodyText"/>
              <w:spacing w:before="40" w:after="40"/>
              <w:rPr>
                <w:lang w:eastAsia="zh-CN"/>
              </w:rPr>
            </w:pPr>
            <w:r>
              <w:rPr>
                <w:rFonts w:eastAsia="Malgun Gothic" w:hint="eastAsia"/>
                <w:lang w:eastAsia="ko-KR"/>
              </w:rPr>
              <w:t>Y</w:t>
            </w:r>
            <w:r>
              <w:rPr>
                <w:rFonts w:eastAsia="Malgun Gothic"/>
                <w:lang w:eastAsia="ko-KR"/>
              </w:rPr>
              <w:t>ongjin Kwon</w:t>
            </w:r>
          </w:p>
        </w:tc>
        <w:tc>
          <w:tcPr>
            <w:tcW w:w="3709" w:type="dxa"/>
            <w:vAlign w:val="center"/>
          </w:tcPr>
          <w:p w14:paraId="17DCA0EA" w14:textId="77777777" w:rsidR="0087409F" w:rsidRDefault="00000000">
            <w:pPr>
              <w:pStyle w:val="BodyText"/>
              <w:spacing w:before="40" w:after="40"/>
              <w:rPr>
                <w:rStyle w:val="Hyperlink"/>
                <w:rFonts w:eastAsia="Malgun Gothic"/>
                <w:lang w:eastAsia="ko-KR"/>
              </w:rPr>
            </w:pPr>
            <w:hyperlink r:id="rId34" w:history="1">
              <w:r w:rsidR="00E97363">
                <w:rPr>
                  <w:rStyle w:val="Hyperlink"/>
                  <w:rFonts w:eastAsia="Malgun Gothic"/>
                  <w:lang w:eastAsia="ko-KR"/>
                </w:rPr>
                <w:t>alee@etri.re.kr</w:t>
              </w:r>
            </w:hyperlink>
          </w:p>
          <w:p w14:paraId="737AE0BA" w14:textId="705EDE3E" w:rsidR="00F74100" w:rsidRPr="00F74100" w:rsidRDefault="00F74100">
            <w:pPr>
              <w:pStyle w:val="BodyText"/>
              <w:spacing w:before="40" w:after="40"/>
              <w:rPr>
                <w:lang w:eastAsia="zh-CN"/>
              </w:rPr>
            </w:pPr>
            <w:r>
              <w:rPr>
                <w:rFonts w:hint="eastAsia"/>
                <w:lang w:eastAsia="zh-CN"/>
              </w:rPr>
              <w:t>y</w:t>
            </w:r>
            <w:r>
              <w:rPr>
                <w:lang w:eastAsia="zh-CN"/>
              </w:rPr>
              <w:t>jkwon@etri.re.kr</w:t>
            </w:r>
          </w:p>
        </w:tc>
      </w:tr>
      <w:tr w:rsidR="0087409F" w14:paraId="79B35391" w14:textId="77777777">
        <w:tc>
          <w:tcPr>
            <w:tcW w:w="2695" w:type="dxa"/>
            <w:vAlign w:val="center"/>
          </w:tcPr>
          <w:p w14:paraId="0BA9EFAF" w14:textId="77777777" w:rsidR="0087409F" w:rsidRDefault="00E97363">
            <w:pPr>
              <w:pStyle w:val="BodyText"/>
              <w:spacing w:before="40" w:after="40"/>
              <w:rPr>
                <w:lang w:eastAsia="zh-CN"/>
              </w:rPr>
            </w:pPr>
            <w:r>
              <w:rPr>
                <w:rFonts w:hint="eastAsia"/>
                <w:lang w:eastAsia="zh-CN"/>
              </w:rPr>
              <w:t>C</w:t>
            </w:r>
            <w:r>
              <w:rPr>
                <w:lang w:eastAsia="zh-CN"/>
              </w:rPr>
              <w:t>MCC</w:t>
            </w:r>
          </w:p>
        </w:tc>
        <w:tc>
          <w:tcPr>
            <w:tcW w:w="2658" w:type="dxa"/>
            <w:vAlign w:val="center"/>
          </w:tcPr>
          <w:p w14:paraId="115CB1E4" w14:textId="77777777" w:rsidR="0087409F" w:rsidRDefault="00E97363">
            <w:pPr>
              <w:pStyle w:val="BodyText"/>
              <w:spacing w:before="40" w:after="40"/>
              <w:rPr>
                <w:lang w:eastAsia="zh-CN"/>
              </w:rPr>
            </w:pPr>
            <w:r>
              <w:rPr>
                <w:lang w:eastAsia="zh-CN"/>
              </w:rPr>
              <w:t>Yuhua Cao</w:t>
            </w:r>
          </w:p>
          <w:p w14:paraId="2C213CD7" w14:textId="77777777" w:rsidR="0087409F" w:rsidRDefault="00E97363">
            <w:pPr>
              <w:pStyle w:val="BodyText"/>
              <w:spacing w:before="40" w:after="40"/>
              <w:rPr>
                <w:lang w:eastAsia="zh-CN"/>
              </w:rPr>
            </w:pPr>
            <w:r>
              <w:rPr>
                <w:rFonts w:hint="eastAsia"/>
                <w:lang w:eastAsia="zh-CN"/>
              </w:rPr>
              <w:t>Y</w:t>
            </w:r>
            <w:r>
              <w:rPr>
                <w:lang w:eastAsia="zh-CN"/>
              </w:rPr>
              <w:t>i Zheng</w:t>
            </w:r>
          </w:p>
        </w:tc>
        <w:tc>
          <w:tcPr>
            <w:tcW w:w="3709" w:type="dxa"/>
            <w:vAlign w:val="center"/>
          </w:tcPr>
          <w:p w14:paraId="1227C2C0" w14:textId="77777777" w:rsidR="0087409F" w:rsidRDefault="00000000">
            <w:pPr>
              <w:pStyle w:val="BodyText"/>
              <w:spacing w:before="40" w:after="40"/>
              <w:rPr>
                <w:lang w:eastAsia="zh-CN"/>
              </w:rPr>
            </w:pPr>
            <w:hyperlink r:id="rId35" w:history="1">
              <w:r w:rsidR="00E97363">
                <w:rPr>
                  <w:rStyle w:val="Hyperlink"/>
                  <w:lang w:eastAsia="zh-CN"/>
                </w:rPr>
                <w:t>caoyuhua@chinamobile.com</w:t>
              </w:r>
            </w:hyperlink>
            <w:r w:rsidR="00E97363">
              <w:rPr>
                <w:lang w:eastAsia="zh-CN"/>
              </w:rPr>
              <w:t xml:space="preserve"> </w:t>
            </w:r>
          </w:p>
          <w:p w14:paraId="1A66ED89" w14:textId="77777777" w:rsidR="0087409F" w:rsidRDefault="00E97363">
            <w:pPr>
              <w:pStyle w:val="BodyText"/>
              <w:spacing w:before="40" w:after="40"/>
              <w:rPr>
                <w:lang w:eastAsia="zh-CN"/>
              </w:rPr>
            </w:pPr>
            <w:r>
              <w:rPr>
                <w:rFonts w:hint="eastAsia"/>
                <w:lang w:eastAsia="zh-CN"/>
              </w:rPr>
              <w:t>z</w:t>
            </w:r>
            <w:r>
              <w:rPr>
                <w:lang w:eastAsia="zh-CN"/>
              </w:rPr>
              <w:t>hengyi@chinamobile.com</w:t>
            </w:r>
          </w:p>
        </w:tc>
      </w:tr>
      <w:tr w:rsidR="0087409F" w14:paraId="64A326A5" w14:textId="77777777">
        <w:tc>
          <w:tcPr>
            <w:tcW w:w="2695" w:type="dxa"/>
            <w:vAlign w:val="center"/>
          </w:tcPr>
          <w:p w14:paraId="6F99E7B8" w14:textId="77777777" w:rsidR="0087409F" w:rsidRDefault="00E97363">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658" w:type="dxa"/>
            <w:vAlign w:val="center"/>
          </w:tcPr>
          <w:p w14:paraId="7E5B7C65" w14:textId="77777777" w:rsidR="0087409F" w:rsidRDefault="00E97363">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709" w:type="dxa"/>
            <w:vAlign w:val="center"/>
          </w:tcPr>
          <w:p w14:paraId="16C026F4" w14:textId="77777777" w:rsidR="0087409F" w:rsidRDefault="00000000">
            <w:pPr>
              <w:pStyle w:val="BodyText"/>
              <w:spacing w:before="40" w:after="40"/>
              <w:rPr>
                <w:rFonts w:eastAsia="MS Mincho"/>
                <w:lang w:eastAsia="ja-JP"/>
              </w:rPr>
            </w:pPr>
            <w:hyperlink r:id="rId36" w:history="1">
              <w:r w:rsidR="00E97363">
                <w:rPr>
                  <w:rStyle w:val="Hyperlink"/>
                  <w:rFonts w:eastAsia="MS Mincho" w:hint="eastAsia"/>
                  <w:lang w:eastAsia="ja-JP"/>
                </w:rPr>
                <w:t>s</w:t>
              </w:r>
              <w:r w:rsidR="00E97363">
                <w:rPr>
                  <w:rStyle w:val="Hyperlink"/>
                  <w:rFonts w:eastAsia="MS Mincho"/>
                  <w:lang w:eastAsia="ja-JP"/>
                </w:rPr>
                <w:t>uzuki.hidetoshi@jp.panasonic.com</w:t>
              </w:r>
            </w:hyperlink>
            <w:r w:rsidR="00E97363">
              <w:rPr>
                <w:rFonts w:eastAsia="MS Mincho"/>
                <w:lang w:eastAsia="ja-JP"/>
              </w:rPr>
              <w:t xml:space="preserve"> </w:t>
            </w:r>
          </w:p>
        </w:tc>
      </w:tr>
      <w:tr w:rsidR="0087409F" w14:paraId="20A6AE4C" w14:textId="77777777">
        <w:tc>
          <w:tcPr>
            <w:tcW w:w="2695" w:type="dxa"/>
          </w:tcPr>
          <w:p w14:paraId="620E7722" w14:textId="77777777" w:rsidR="0087409F" w:rsidRDefault="00E97363">
            <w:pPr>
              <w:pStyle w:val="BodyText"/>
              <w:spacing w:before="40" w:after="40"/>
              <w:rPr>
                <w:lang w:eastAsia="zh-CN"/>
              </w:rPr>
            </w:pPr>
            <w:r>
              <w:rPr>
                <w:lang w:eastAsia="zh-CN"/>
              </w:rPr>
              <w:t>Nokia</w:t>
            </w:r>
          </w:p>
        </w:tc>
        <w:tc>
          <w:tcPr>
            <w:tcW w:w="2658" w:type="dxa"/>
          </w:tcPr>
          <w:p w14:paraId="5FFD4278" w14:textId="77777777" w:rsidR="0087409F" w:rsidRDefault="00E97363">
            <w:pPr>
              <w:pStyle w:val="BodyText"/>
              <w:spacing w:before="40" w:after="40"/>
              <w:rPr>
                <w:lang w:eastAsia="zh-CN"/>
              </w:rPr>
            </w:pPr>
            <w:r>
              <w:rPr>
                <w:lang w:eastAsia="zh-CN"/>
              </w:rPr>
              <w:t>Keeth Jayasinghe</w:t>
            </w:r>
          </w:p>
        </w:tc>
        <w:tc>
          <w:tcPr>
            <w:tcW w:w="3709" w:type="dxa"/>
          </w:tcPr>
          <w:p w14:paraId="11EBDDBF" w14:textId="77777777" w:rsidR="0087409F" w:rsidRDefault="00000000">
            <w:pPr>
              <w:pStyle w:val="BodyText"/>
              <w:spacing w:before="40" w:after="40"/>
              <w:rPr>
                <w:lang w:eastAsia="zh-CN"/>
              </w:rPr>
            </w:pPr>
            <w:hyperlink r:id="rId37" w:history="1">
              <w:r w:rsidR="00E97363">
                <w:rPr>
                  <w:rStyle w:val="Hyperlink"/>
                  <w:lang w:eastAsia="zh-CN"/>
                </w:rPr>
                <w:t>Keeth.jayasinghe@nokia.com</w:t>
              </w:r>
            </w:hyperlink>
            <w:r w:rsidR="00E97363">
              <w:rPr>
                <w:lang w:eastAsia="zh-CN"/>
              </w:rPr>
              <w:t xml:space="preserve"> </w:t>
            </w:r>
          </w:p>
        </w:tc>
      </w:tr>
      <w:tr w:rsidR="0087409F" w14:paraId="51BE6DE5" w14:textId="77777777">
        <w:tc>
          <w:tcPr>
            <w:tcW w:w="2695" w:type="dxa"/>
          </w:tcPr>
          <w:p w14:paraId="35795F25" w14:textId="77777777" w:rsidR="0087409F" w:rsidRDefault="00E97363">
            <w:pPr>
              <w:pStyle w:val="BodyText"/>
              <w:spacing w:before="40" w:after="40"/>
              <w:rPr>
                <w:lang w:eastAsia="zh-CN"/>
              </w:rPr>
            </w:pPr>
            <w:r>
              <w:rPr>
                <w:rFonts w:hint="eastAsia"/>
                <w:lang w:eastAsia="zh-CN"/>
              </w:rPr>
              <w:t>S</w:t>
            </w:r>
            <w:r>
              <w:rPr>
                <w:lang w:eastAsia="zh-CN"/>
              </w:rPr>
              <w:t>amsung</w:t>
            </w:r>
          </w:p>
        </w:tc>
        <w:tc>
          <w:tcPr>
            <w:tcW w:w="2658" w:type="dxa"/>
          </w:tcPr>
          <w:p w14:paraId="0C43D780" w14:textId="77777777" w:rsidR="0087409F" w:rsidRDefault="00E97363">
            <w:pPr>
              <w:pStyle w:val="BodyText"/>
              <w:spacing w:before="40" w:after="40"/>
              <w:rPr>
                <w:lang w:eastAsia="zh-CN"/>
              </w:rPr>
            </w:pPr>
            <w:r>
              <w:rPr>
                <w:rFonts w:hint="eastAsia"/>
                <w:lang w:eastAsia="zh-CN"/>
              </w:rPr>
              <w:t>A</w:t>
            </w:r>
            <w:r>
              <w:rPr>
                <w:lang w:eastAsia="zh-CN"/>
              </w:rPr>
              <w:t>meha</w:t>
            </w:r>
          </w:p>
        </w:tc>
        <w:tc>
          <w:tcPr>
            <w:tcW w:w="3709" w:type="dxa"/>
          </w:tcPr>
          <w:p w14:paraId="21AF00CD" w14:textId="77777777" w:rsidR="0087409F" w:rsidRDefault="00000000">
            <w:pPr>
              <w:pStyle w:val="BodyText"/>
              <w:spacing w:before="40" w:after="40"/>
              <w:rPr>
                <w:lang w:eastAsia="zh-CN"/>
              </w:rPr>
            </w:pPr>
            <w:hyperlink r:id="rId38" w:history="1">
              <w:r w:rsidR="00E97363">
                <w:rPr>
                  <w:rStyle w:val="Hyperlink"/>
                  <w:lang w:eastAsia="zh-CN"/>
                </w:rPr>
                <w:t>a</w:t>
              </w:r>
              <w:r w:rsidR="00E97363">
                <w:rPr>
                  <w:rStyle w:val="Hyperlink"/>
                  <w:rFonts w:hint="eastAsia"/>
                  <w:lang w:eastAsia="zh-CN"/>
                </w:rPr>
                <w:t>mehat.</w:t>
              </w:r>
              <w:r w:rsidR="00E97363">
                <w:rPr>
                  <w:rStyle w:val="Hyperlink"/>
                  <w:lang w:eastAsia="zh-CN"/>
                </w:rPr>
                <w:t>abebe@samsung.com</w:t>
              </w:r>
            </w:hyperlink>
            <w:r w:rsidR="00E97363">
              <w:rPr>
                <w:lang w:eastAsia="zh-CN"/>
              </w:rPr>
              <w:t xml:space="preserve"> </w:t>
            </w:r>
          </w:p>
        </w:tc>
      </w:tr>
      <w:tr w:rsidR="0087409F" w14:paraId="666F14AD" w14:textId="77777777">
        <w:tc>
          <w:tcPr>
            <w:tcW w:w="2695" w:type="dxa"/>
          </w:tcPr>
          <w:p w14:paraId="118AD797" w14:textId="77777777" w:rsidR="0087409F" w:rsidRDefault="00E97363">
            <w:pPr>
              <w:pStyle w:val="BodyText"/>
              <w:spacing w:before="40" w:after="40"/>
              <w:rPr>
                <w:lang w:eastAsia="zh-CN"/>
              </w:rPr>
            </w:pPr>
            <w:r>
              <w:rPr>
                <w:lang w:eastAsia="zh-CN"/>
              </w:rPr>
              <w:t>Intel Corporation</w:t>
            </w:r>
          </w:p>
        </w:tc>
        <w:tc>
          <w:tcPr>
            <w:tcW w:w="2658" w:type="dxa"/>
          </w:tcPr>
          <w:p w14:paraId="167D76D4" w14:textId="77777777" w:rsidR="0087409F" w:rsidRDefault="00E97363">
            <w:pPr>
              <w:pStyle w:val="BodyText"/>
              <w:spacing w:before="40" w:after="40"/>
              <w:rPr>
                <w:lang w:eastAsia="zh-CN"/>
              </w:rPr>
            </w:pPr>
            <w:r>
              <w:rPr>
                <w:lang w:eastAsia="zh-CN"/>
              </w:rPr>
              <w:t>Bishwarup Mondal</w:t>
            </w:r>
          </w:p>
        </w:tc>
        <w:tc>
          <w:tcPr>
            <w:tcW w:w="3709" w:type="dxa"/>
          </w:tcPr>
          <w:p w14:paraId="6644549E" w14:textId="77777777" w:rsidR="0087409F" w:rsidRDefault="00000000">
            <w:pPr>
              <w:pStyle w:val="BodyText"/>
              <w:spacing w:before="40" w:after="40"/>
              <w:rPr>
                <w:lang w:eastAsia="zh-CN"/>
              </w:rPr>
            </w:pPr>
            <w:hyperlink r:id="rId39" w:history="1">
              <w:r w:rsidR="00E97363">
                <w:rPr>
                  <w:rStyle w:val="Hyperlink"/>
                  <w:lang w:eastAsia="zh-CN"/>
                </w:rPr>
                <w:t>bishwarup.mondal@intel.com</w:t>
              </w:r>
            </w:hyperlink>
            <w:r w:rsidR="00E97363">
              <w:rPr>
                <w:lang w:eastAsia="zh-CN"/>
              </w:rPr>
              <w:t xml:space="preserve"> </w:t>
            </w:r>
          </w:p>
        </w:tc>
      </w:tr>
      <w:tr w:rsidR="0087409F" w14:paraId="6FCC06FD" w14:textId="77777777">
        <w:tc>
          <w:tcPr>
            <w:tcW w:w="2695" w:type="dxa"/>
          </w:tcPr>
          <w:p w14:paraId="4E792489" w14:textId="77777777" w:rsidR="0087409F" w:rsidRDefault="00E97363">
            <w:pPr>
              <w:pStyle w:val="BodyText"/>
              <w:spacing w:before="40" w:after="40"/>
              <w:rPr>
                <w:lang w:eastAsia="zh-CN"/>
              </w:rPr>
            </w:pPr>
            <w:r>
              <w:rPr>
                <w:rFonts w:hint="eastAsia"/>
                <w:lang w:eastAsia="zh-CN"/>
              </w:rPr>
              <w:t>S</w:t>
            </w:r>
            <w:r>
              <w:rPr>
                <w:lang w:eastAsia="zh-CN"/>
              </w:rPr>
              <w:t>EU</w:t>
            </w:r>
          </w:p>
        </w:tc>
        <w:tc>
          <w:tcPr>
            <w:tcW w:w="2658" w:type="dxa"/>
          </w:tcPr>
          <w:p w14:paraId="187B86FF" w14:textId="77777777" w:rsidR="0087409F" w:rsidRDefault="00E97363">
            <w:pPr>
              <w:pStyle w:val="BodyText"/>
              <w:spacing w:before="40" w:after="40"/>
              <w:rPr>
                <w:lang w:eastAsia="zh-CN"/>
              </w:rPr>
            </w:pPr>
            <w:r>
              <w:rPr>
                <w:rFonts w:hint="eastAsia"/>
                <w:lang w:eastAsia="zh-CN"/>
              </w:rPr>
              <w:t>Jiajia</w:t>
            </w:r>
            <w:r>
              <w:rPr>
                <w:lang w:eastAsia="zh-CN"/>
              </w:rPr>
              <w:t xml:space="preserve"> Guo</w:t>
            </w:r>
          </w:p>
        </w:tc>
        <w:tc>
          <w:tcPr>
            <w:tcW w:w="3709" w:type="dxa"/>
          </w:tcPr>
          <w:p w14:paraId="55F69557" w14:textId="77777777" w:rsidR="0087409F" w:rsidRDefault="00000000">
            <w:pPr>
              <w:pStyle w:val="BodyText"/>
              <w:spacing w:before="40" w:after="40"/>
              <w:rPr>
                <w:lang w:eastAsia="zh-CN"/>
              </w:rPr>
            </w:pPr>
            <w:hyperlink r:id="rId40" w:history="1">
              <w:r w:rsidR="00E97363">
                <w:rPr>
                  <w:rStyle w:val="Hyperlink"/>
                  <w:rFonts w:hint="eastAsia"/>
                  <w:lang w:eastAsia="zh-CN"/>
                </w:rPr>
                <w:t>j</w:t>
              </w:r>
              <w:r w:rsidR="00E97363">
                <w:rPr>
                  <w:rStyle w:val="Hyperlink"/>
                  <w:lang w:eastAsia="zh-CN"/>
                </w:rPr>
                <w:t>iajiaguo@seu.edu.cn</w:t>
              </w:r>
            </w:hyperlink>
            <w:r w:rsidR="00E97363">
              <w:rPr>
                <w:lang w:eastAsia="zh-CN"/>
              </w:rPr>
              <w:t xml:space="preserve"> </w:t>
            </w:r>
          </w:p>
        </w:tc>
      </w:tr>
      <w:tr w:rsidR="0087409F" w14:paraId="544A73DA" w14:textId="77777777">
        <w:tc>
          <w:tcPr>
            <w:tcW w:w="2695" w:type="dxa"/>
          </w:tcPr>
          <w:p w14:paraId="013516B1" w14:textId="77777777" w:rsidR="0087409F" w:rsidRDefault="00E97363">
            <w:pPr>
              <w:pStyle w:val="BodyText"/>
              <w:spacing w:before="40" w:after="40"/>
              <w:rPr>
                <w:lang w:eastAsia="zh-CN"/>
              </w:rPr>
            </w:pPr>
            <w:r>
              <w:rPr>
                <w:rFonts w:eastAsia="MS Mincho" w:hint="eastAsia"/>
                <w:lang w:eastAsia="ja-JP"/>
              </w:rPr>
              <w:t>S</w:t>
            </w:r>
            <w:r>
              <w:rPr>
                <w:rFonts w:eastAsia="MS Mincho"/>
                <w:lang w:eastAsia="ja-JP"/>
              </w:rPr>
              <w:t>ony</w:t>
            </w:r>
          </w:p>
        </w:tc>
        <w:tc>
          <w:tcPr>
            <w:tcW w:w="2658" w:type="dxa"/>
          </w:tcPr>
          <w:p w14:paraId="6CB444A9" w14:textId="77777777" w:rsidR="0087409F" w:rsidRDefault="00E97363">
            <w:pPr>
              <w:pStyle w:val="BodyText"/>
              <w:spacing w:before="40" w:after="40"/>
              <w:rPr>
                <w:lang w:eastAsia="zh-CN"/>
              </w:rPr>
            </w:pPr>
            <w:r>
              <w:rPr>
                <w:rFonts w:eastAsia="MS Mincho" w:hint="eastAsia"/>
                <w:lang w:eastAsia="ja-JP"/>
              </w:rPr>
              <w:t>H</w:t>
            </w:r>
            <w:r>
              <w:rPr>
                <w:rFonts w:eastAsia="MS Mincho"/>
                <w:lang w:eastAsia="ja-JP"/>
              </w:rPr>
              <w:t>iroki Matsuda</w:t>
            </w:r>
          </w:p>
        </w:tc>
        <w:tc>
          <w:tcPr>
            <w:tcW w:w="3709" w:type="dxa"/>
          </w:tcPr>
          <w:p w14:paraId="5ABB08B8" w14:textId="77777777" w:rsidR="0087409F" w:rsidRDefault="00000000">
            <w:pPr>
              <w:pStyle w:val="BodyText"/>
              <w:spacing w:before="40" w:after="40"/>
              <w:rPr>
                <w:lang w:eastAsia="zh-CN"/>
              </w:rPr>
            </w:pPr>
            <w:hyperlink r:id="rId41" w:history="1">
              <w:r w:rsidR="00E97363">
                <w:rPr>
                  <w:rStyle w:val="Hyperlink"/>
                  <w:rFonts w:eastAsia="MS Mincho"/>
                  <w:lang w:eastAsia="ja-JP"/>
                </w:rPr>
                <w:t>hiroki.matsuda@sony.com</w:t>
              </w:r>
            </w:hyperlink>
            <w:r w:rsidR="00E97363">
              <w:rPr>
                <w:rFonts w:eastAsia="MS Mincho"/>
                <w:lang w:eastAsia="ja-JP"/>
              </w:rPr>
              <w:t xml:space="preserve"> </w:t>
            </w:r>
          </w:p>
        </w:tc>
      </w:tr>
      <w:tr w:rsidR="0087409F" w14:paraId="73D3D411" w14:textId="77777777">
        <w:tc>
          <w:tcPr>
            <w:tcW w:w="2695" w:type="dxa"/>
          </w:tcPr>
          <w:p w14:paraId="474B5972" w14:textId="77777777" w:rsidR="0087409F" w:rsidRDefault="00E97363">
            <w:pPr>
              <w:pStyle w:val="BodyText"/>
              <w:spacing w:before="40" w:after="40"/>
              <w:rPr>
                <w:rFonts w:eastAsia="MS Mincho"/>
                <w:lang w:eastAsia="ja-JP"/>
              </w:rPr>
            </w:pPr>
            <w:r>
              <w:rPr>
                <w:rFonts w:hint="eastAsia"/>
                <w:lang w:eastAsia="zh-CN"/>
              </w:rPr>
              <w:t>H</w:t>
            </w:r>
            <w:r>
              <w:rPr>
                <w:lang w:eastAsia="zh-CN"/>
              </w:rPr>
              <w:t>uawei, HiSilicon</w:t>
            </w:r>
          </w:p>
        </w:tc>
        <w:tc>
          <w:tcPr>
            <w:tcW w:w="2658" w:type="dxa"/>
          </w:tcPr>
          <w:p w14:paraId="30B34FCB" w14:textId="77777777" w:rsidR="0087409F" w:rsidRDefault="00E97363">
            <w:pPr>
              <w:pStyle w:val="BodyText"/>
              <w:spacing w:before="40" w:after="40"/>
              <w:rPr>
                <w:rFonts w:eastAsia="MS Mincho"/>
                <w:lang w:eastAsia="ja-JP"/>
              </w:rPr>
            </w:pPr>
            <w:r>
              <w:rPr>
                <w:rFonts w:hint="eastAsia"/>
                <w:lang w:eastAsia="zh-CN"/>
              </w:rPr>
              <w:t>Y</w:t>
            </w:r>
            <w:r>
              <w:rPr>
                <w:lang w:eastAsia="zh-CN"/>
              </w:rPr>
              <w:t>uan Li</w:t>
            </w:r>
          </w:p>
        </w:tc>
        <w:tc>
          <w:tcPr>
            <w:tcW w:w="3709" w:type="dxa"/>
          </w:tcPr>
          <w:p w14:paraId="6A08EF5E" w14:textId="77777777" w:rsidR="0087409F" w:rsidRDefault="00000000">
            <w:pPr>
              <w:pStyle w:val="BodyText"/>
              <w:spacing w:before="40" w:after="40"/>
              <w:rPr>
                <w:rFonts w:eastAsia="MS Mincho"/>
                <w:lang w:eastAsia="ja-JP"/>
              </w:rPr>
            </w:pPr>
            <w:hyperlink r:id="rId42" w:history="1">
              <w:r w:rsidR="00E97363">
                <w:rPr>
                  <w:rStyle w:val="Hyperlink"/>
                  <w:lang w:eastAsia="zh-CN"/>
                </w:rPr>
                <w:t>liyuan3@huawei.com</w:t>
              </w:r>
            </w:hyperlink>
            <w:r w:rsidR="00E97363">
              <w:rPr>
                <w:lang w:eastAsia="zh-CN"/>
              </w:rPr>
              <w:t xml:space="preserve"> </w:t>
            </w:r>
          </w:p>
        </w:tc>
      </w:tr>
      <w:tr w:rsidR="0087409F" w14:paraId="3D96EE29" w14:textId="77777777">
        <w:tc>
          <w:tcPr>
            <w:tcW w:w="2695" w:type="dxa"/>
          </w:tcPr>
          <w:p w14:paraId="207B9819" w14:textId="77777777" w:rsidR="0087409F" w:rsidRDefault="00E97363">
            <w:pPr>
              <w:pStyle w:val="BodyText"/>
              <w:spacing w:before="40" w:after="40"/>
              <w:rPr>
                <w:lang w:eastAsia="zh-CN"/>
              </w:rPr>
            </w:pPr>
            <w:r>
              <w:rPr>
                <w:lang w:eastAsia="zh-CN"/>
              </w:rPr>
              <w:t>Apple</w:t>
            </w:r>
          </w:p>
        </w:tc>
        <w:tc>
          <w:tcPr>
            <w:tcW w:w="2658" w:type="dxa"/>
          </w:tcPr>
          <w:p w14:paraId="4086BDBD" w14:textId="77777777" w:rsidR="0087409F" w:rsidRDefault="00E97363">
            <w:pPr>
              <w:pStyle w:val="BodyText"/>
              <w:spacing w:before="40" w:after="40"/>
              <w:rPr>
                <w:lang w:eastAsia="zh-CN"/>
              </w:rPr>
            </w:pPr>
            <w:r>
              <w:rPr>
                <w:lang w:eastAsia="zh-CN"/>
              </w:rPr>
              <w:t>Huaning Niu</w:t>
            </w:r>
          </w:p>
        </w:tc>
        <w:tc>
          <w:tcPr>
            <w:tcW w:w="3709" w:type="dxa"/>
          </w:tcPr>
          <w:p w14:paraId="0C29E084" w14:textId="77777777" w:rsidR="0087409F" w:rsidRDefault="00000000">
            <w:pPr>
              <w:pStyle w:val="BodyText"/>
              <w:spacing w:before="40" w:after="40"/>
              <w:rPr>
                <w:lang w:eastAsia="zh-CN"/>
              </w:rPr>
            </w:pPr>
            <w:hyperlink r:id="rId43" w:history="1">
              <w:r w:rsidR="00E97363">
                <w:rPr>
                  <w:rStyle w:val="Hyperlink"/>
                  <w:lang w:eastAsia="zh-CN"/>
                </w:rPr>
                <w:t>huaning_niu@apple.com</w:t>
              </w:r>
            </w:hyperlink>
            <w:r w:rsidR="00E97363">
              <w:rPr>
                <w:lang w:eastAsia="zh-CN"/>
              </w:rPr>
              <w:t xml:space="preserve"> </w:t>
            </w:r>
          </w:p>
        </w:tc>
      </w:tr>
      <w:tr w:rsidR="0087409F" w14:paraId="089907C1" w14:textId="77777777">
        <w:tc>
          <w:tcPr>
            <w:tcW w:w="2695" w:type="dxa"/>
          </w:tcPr>
          <w:p w14:paraId="623B7C4D" w14:textId="77777777" w:rsidR="0087409F" w:rsidRDefault="00E97363">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658" w:type="dxa"/>
          </w:tcPr>
          <w:p w14:paraId="1F1C74E9" w14:textId="77777777" w:rsidR="0087409F" w:rsidRDefault="00E97363">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709" w:type="dxa"/>
          </w:tcPr>
          <w:p w14:paraId="21BDC771" w14:textId="77777777" w:rsidR="0087409F" w:rsidRDefault="00000000">
            <w:pPr>
              <w:pStyle w:val="BodyText"/>
              <w:spacing w:before="40" w:after="40"/>
              <w:rPr>
                <w:rFonts w:eastAsia="MS Mincho"/>
                <w:lang w:eastAsia="ja-JP"/>
              </w:rPr>
            </w:pPr>
            <w:hyperlink r:id="rId44" w:history="1">
              <w:r w:rsidR="00E97363">
                <w:rPr>
                  <w:rStyle w:val="Hyperlink"/>
                  <w:rFonts w:eastAsia="MS Mincho"/>
                  <w:lang w:eastAsia="ja-JP"/>
                </w:rPr>
                <w:t>koichiro.kitagawa@rakuten.com</w:t>
              </w:r>
            </w:hyperlink>
            <w:r w:rsidR="00E97363">
              <w:rPr>
                <w:rFonts w:eastAsia="MS Mincho"/>
                <w:lang w:eastAsia="ja-JP"/>
              </w:rPr>
              <w:t xml:space="preserve"> </w:t>
            </w:r>
          </w:p>
        </w:tc>
      </w:tr>
      <w:tr w:rsidR="0087409F" w14:paraId="5908DDEE" w14:textId="77777777">
        <w:tc>
          <w:tcPr>
            <w:tcW w:w="2695" w:type="dxa"/>
          </w:tcPr>
          <w:p w14:paraId="71CB3873" w14:textId="77777777" w:rsidR="0087409F" w:rsidRDefault="00E97363">
            <w:pPr>
              <w:pStyle w:val="BodyText"/>
              <w:spacing w:before="40" w:after="40"/>
              <w:rPr>
                <w:lang w:eastAsia="zh-CN"/>
              </w:rPr>
            </w:pPr>
            <w:r>
              <w:rPr>
                <w:rFonts w:hint="eastAsia"/>
                <w:lang w:eastAsia="zh-CN"/>
              </w:rPr>
              <w:t>C</w:t>
            </w:r>
            <w:r>
              <w:rPr>
                <w:lang w:eastAsia="zh-CN"/>
              </w:rPr>
              <w:t>AICT</w:t>
            </w:r>
          </w:p>
        </w:tc>
        <w:tc>
          <w:tcPr>
            <w:tcW w:w="2658" w:type="dxa"/>
          </w:tcPr>
          <w:p w14:paraId="1C417C9B" w14:textId="77777777" w:rsidR="0087409F" w:rsidRDefault="00E97363">
            <w:pPr>
              <w:pStyle w:val="BodyText"/>
              <w:spacing w:before="40" w:after="40"/>
              <w:rPr>
                <w:lang w:eastAsia="zh-CN"/>
              </w:rPr>
            </w:pPr>
            <w:r>
              <w:rPr>
                <w:rFonts w:hint="eastAsia"/>
                <w:lang w:eastAsia="zh-CN"/>
              </w:rPr>
              <w:t>X</w:t>
            </w:r>
            <w:r>
              <w:rPr>
                <w:lang w:eastAsia="zh-CN"/>
              </w:rPr>
              <w:t>iaofeng Liu</w:t>
            </w:r>
          </w:p>
        </w:tc>
        <w:tc>
          <w:tcPr>
            <w:tcW w:w="3709" w:type="dxa"/>
          </w:tcPr>
          <w:p w14:paraId="1755FE48" w14:textId="77777777" w:rsidR="0087409F" w:rsidRDefault="00000000">
            <w:pPr>
              <w:pStyle w:val="BodyText"/>
              <w:spacing w:before="40" w:after="40"/>
              <w:rPr>
                <w:lang w:eastAsia="zh-CN"/>
              </w:rPr>
            </w:pPr>
            <w:hyperlink r:id="rId45" w:history="1">
              <w:r w:rsidR="00E97363">
                <w:rPr>
                  <w:rStyle w:val="Hyperlink"/>
                  <w:lang w:eastAsia="zh-CN"/>
                </w:rPr>
                <w:t>Liuxiaofeng1@caict.ac.cn</w:t>
              </w:r>
            </w:hyperlink>
            <w:r w:rsidR="00E97363">
              <w:rPr>
                <w:lang w:eastAsia="zh-CN"/>
              </w:rPr>
              <w:t xml:space="preserve"> </w:t>
            </w:r>
          </w:p>
        </w:tc>
      </w:tr>
      <w:tr w:rsidR="0087409F" w14:paraId="62F97E79" w14:textId="77777777">
        <w:tc>
          <w:tcPr>
            <w:tcW w:w="2695" w:type="dxa"/>
          </w:tcPr>
          <w:p w14:paraId="4436E221" w14:textId="77777777" w:rsidR="0087409F" w:rsidRDefault="00E97363">
            <w:pPr>
              <w:pStyle w:val="BodyText"/>
              <w:spacing w:before="40" w:after="40"/>
              <w:rPr>
                <w:lang w:eastAsia="zh-CN"/>
              </w:rPr>
            </w:pPr>
            <w:r>
              <w:rPr>
                <w:lang w:eastAsia="zh-CN"/>
              </w:rPr>
              <w:t>InterDigital</w:t>
            </w:r>
          </w:p>
        </w:tc>
        <w:tc>
          <w:tcPr>
            <w:tcW w:w="2658" w:type="dxa"/>
          </w:tcPr>
          <w:p w14:paraId="088DF0B2" w14:textId="77777777" w:rsidR="0087409F" w:rsidRDefault="00E97363">
            <w:pPr>
              <w:pStyle w:val="BodyText"/>
              <w:spacing w:before="40" w:after="40"/>
              <w:rPr>
                <w:lang w:eastAsia="zh-CN"/>
              </w:rPr>
            </w:pPr>
            <w:r>
              <w:rPr>
                <w:lang w:eastAsia="zh-CN"/>
              </w:rPr>
              <w:t>Moon-il Lee</w:t>
            </w:r>
          </w:p>
        </w:tc>
        <w:tc>
          <w:tcPr>
            <w:tcW w:w="3709" w:type="dxa"/>
          </w:tcPr>
          <w:p w14:paraId="485794EF" w14:textId="77777777" w:rsidR="0087409F" w:rsidRDefault="00000000">
            <w:pPr>
              <w:pStyle w:val="BodyText"/>
              <w:spacing w:before="40" w:after="40"/>
              <w:rPr>
                <w:lang w:eastAsia="zh-CN"/>
              </w:rPr>
            </w:pPr>
            <w:hyperlink r:id="rId46" w:history="1">
              <w:r w:rsidR="00E97363">
                <w:rPr>
                  <w:rStyle w:val="Hyperlink"/>
                  <w:lang w:eastAsia="zh-CN"/>
                </w:rPr>
                <w:t>Moonil.lee@interdigital.com</w:t>
              </w:r>
            </w:hyperlink>
            <w:r w:rsidR="00E97363">
              <w:rPr>
                <w:lang w:eastAsia="zh-CN"/>
              </w:rPr>
              <w:t xml:space="preserve"> </w:t>
            </w:r>
          </w:p>
        </w:tc>
      </w:tr>
      <w:tr w:rsidR="0087409F" w14:paraId="56CBC154" w14:textId="77777777">
        <w:tc>
          <w:tcPr>
            <w:tcW w:w="2695" w:type="dxa"/>
          </w:tcPr>
          <w:p w14:paraId="1875C625" w14:textId="77777777" w:rsidR="0087409F" w:rsidRDefault="00E97363">
            <w:pPr>
              <w:pStyle w:val="BodyText"/>
              <w:spacing w:before="40" w:after="40"/>
              <w:rPr>
                <w:lang w:eastAsia="zh-CN"/>
              </w:rPr>
            </w:pPr>
            <w:r>
              <w:rPr>
                <w:lang w:eastAsia="zh-CN"/>
              </w:rPr>
              <w:t>Fraunhofer</w:t>
            </w:r>
          </w:p>
        </w:tc>
        <w:tc>
          <w:tcPr>
            <w:tcW w:w="2658" w:type="dxa"/>
          </w:tcPr>
          <w:p w14:paraId="793F3947" w14:textId="77777777" w:rsidR="0087409F" w:rsidRDefault="00E97363">
            <w:pPr>
              <w:pStyle w:val="BodyText"/>
              <w:spacing w:before="40" w:after="40"/>
              <w:rPr>
                <w:lang w:eastAsia="zh-CN"/>
              </w:rPr>
            </w:pPr>
            <w:r>
              <w:rPr>
                <w:lang w:eastAsia="zh-CN"/>
              </w:rPr>
              <w:t>Georgios Kontes</w:t>
            </w:r>
          </w:p>
          <w:p w14:paraId="09854FB5" w14:textId="77777777" w:rsidR="0087409F" w:rsidRDefault="00E97363">
            <w:pPr>
              <w:pStyle w:val="BodyText"/>
              <w:spacing w:before="40" w:after="40"/>
              <w:rPr>
                <w:lang w:eastAsia="zh-CN"/>
              </w:rPr>
            </w:pPr>
            <w:r>
              <w:rPr>
                <w:lang w:eastAsia="zh-CN"/>
              </w:rPr>
              <w:t>Ebrahim Amiri</w:t>
            </w:r>
          </w:p>
        </w:tc>
        <w:tc>
          <w:tcPr>
            <w:tcW w:w="3709" w:type="dxa"/>
          </w:tcPr>
          <w:p w14:paraId="5A4F906B" w14:textId="77777777" w:rsidR="0087409F" w:rsidRDefault="00000000">
            <w:pPr>
              <w:pStyle w:val="BodyText"/>
              <w:spacing w:before="40" w:after="40"/>
            </w:pPr>
            <w:hyperlink r:id="rId47" w:history="1">
              <w:r w:rsidR="00E97363">
                <w:rPr>
                  <w:rStyle w:val="Hyperlink"/>
                </w:rPr>
                <w:t>georgios.kontes@iis.fraunhofer.de</w:t>
              </w:r>
            </w:hyperlink>
          </w:p>
          <w:p w14:paraId="39644585" w14:textId="77777777" w:rsidR="0087409F" w:rsidRDefault="00000000">
            <w:pPr>
              <w:pStyle w:val="BodyText"/>
              <w:spacing w:before="40" w:after="40"/>
            </w:pPr>
            <w:hyperlink r:id="rId48" w:history="1">
              <w:r w:rsidR="00E97363">
                <w:rPr>
                  <w:rStyle w:val="Hyperlink"/>
                </w:rPr>
                <w:t>ebrahim.amiri@iis.fraunhofer.de</w:t>
              </w:r>
            </w:hyperlink>
            <w:r w:rsidR="00E97363">
              <w:t xml:space="preserve"> </w:t>
            </w:r>
          </w:p>
        </w:tc>
      </w:tr>
      <w:tr w:rsidR="0087409F" w:rsidRPr="00532C99" w14:paraId="3111B3A1" w14:textId="77777777">
        <w:tc>
          <w:tcPr>
            <w:tcW w:w="2695" w:type="dxa"/>
          </w:tcPr>
          <w:p w14:paraId="61C48E54" w14:textId="77777777" w:rsidR="0087409F" w:rsidRDefault="00E97363">
            <w:pPr>
              <w:pStyle w:val="BodyText"/>
              <w:spacing w:before="40" w:after="40"/>
              <w:rPr>
                <w:lang w:eastAsia="zh-CN"/>
              </w:rPr>
            </w:pPr>
            <w:r>
              <w:rPr>
                <w:lang w:eastAsia="zh-CN"/>
              </w:rPr>
              <w:t>Indian Institute of Tech (M)/IIT Madras</w:t>
            </w:r>
          </w:p>
        </w:tc>
        <w:tc>
          <w:tcPr>
            <w:tcW w:w="2658" w:type="dxa"/>
          </w:tcPr>
          <w:p w14:paraId="4C950C0C" w14:textId="77777777" w:rsidR="0087409F" w:rsidRDefault="00E97363">
            <w:pPr>
              <w:pStyle w:val="BodyText"/>
              <w:spacing w:before="40" w:after="40"/>
              <w:rPr>
                <w:lang w:val="sv-SE" w:eastAsia="zh-CN"/>
              </w:rPr>
            </w:pPr>
            <w:r>
              <w:rPr>
                <w:lang w:val="sv-SE" w:eastAsia="zh-CN"/>
              </w:rPr>
              <w:t>Jeeva Keshav S</w:t>
            </w:r>
          </w:p>
          <w:p w14:paraId="0CFC18E8" w14:textId="77777777" w:rsidR="0087409F" w:rsidRDefault="00E97363">
            <w:pPr>
              <w:pStyle w:val="BodyText"/>
              <w:spacing w:before="40" w:after="40"/>
              <w:rPr>
                <w:lang w:val="sv-SE" w:eastAsia="zh-CN"/>
              </w:rPr>
            </w:pPr>
            <w:r>
              <w:rPr>
                <w:lang w:val="sv-SE" w:eastAsia="zh-CN"/>
              </w:rPr>
              <w:t>Sai Prasanth</w:t>
            </w:r>
          </w:p>
          <w:p w14:paraId="3E542904" w14:textId="77777777" w:rsidR="0087409F" w:rsidRDefault="00E97363">
            <w:pPr>
              <w:pStyle w:val="BodyText"/>
              <w:spacing w:before="40" w:after="40"/>
              <w:rPr>
                <w:lang w:val="sv-SE" w:eastAsia="zh-CN"/>
              </w:rPr>
            </w:pPr>
            <w:r>
              <w:rPr>
                <w:lang w:val="sv-SE" w:eastAsia="zh-CN"/>
              </w:rPr>
              <w:t>Anil Kumar Yerrapragada</w:t>
            </w:r>
          </w:p>
          <w:p w14:paraId="3DB642CA" w14:textId="77777777" w:rsidR="0087409F" w:rsidRDefault="00E97363">
            <w:pPr>
              <w:pStyle w:val="BodyText"/>
              <w:spacing w:before="40" w:after="40"/>
              <w:rPr>
                <w:lang w:val="sv-SE" w:eastAsia="zh-CN"/>
              </w:rPr>
            </w:pPr>
            <w:r>
              <w:rPr>
                <w:lang w:val="sv-SE" w:eastAsia="zh-CN"/>
              </w:rPr>
              <w:t>Rohit Singh</w:t>
            </w:r>
          </w:p>
          <w:p w14:paraId="142D0C0A" w14:textId="77777777" w:rsidR="0087409F" w:rsidRDefault="00E97363">
            <w:pPr>
              <w:pStyle w:val="BodyText"/>
              <w:spacing w:before="40" w:after="40"/>
              <w:rPr>
                <w:lang w:val="sv-SE" w:eastAsia="zh-CN"/>
              </w:rPr>
            </w:pPr>
            <w:r>
              <w:rPr>
                <w:lang w:val="sv-SE" w:eastAsia="zh-CN"/>
              </w:rPr>
              <w:t>Sai Prasad P</w:t>
            </w:r>
          </w:p>
        </w:tc>
        <w:tc>
          <w:tcPr>
            <w:tcW w:w="3709" w:type="dxa"/>
          </w:tcPr>
          <w:p w14:paraId="1F338824" w14:textId="77777777" w:rsidR="0087409F" w:rsidRDefault="008C05CB">
            <w:pPr>
              <w:pStyle w:val="BodyText"/>
              <w:spacing w:before="40" w:after="40"/>
              <w:rPr>
                <w:lang w:val="sv-SE"/>
              </w:rPr>
            </w:pPr>
            <w:r>
              <w:fldChar w:fldCharType="begin"/>
            </w:r>
            <w:r w:rsidRPr="009B6AF9">
              <w:rPr>
                <w:lang w:val="sv-SE"/>
                <w:rPrChange w:id="1" w:author="Hidetoshi Suzuki 01a" w:date="2023-08-21T16:53:00Z">
                  <w:rPr/>
                </w:rPrChange>
              </w:rPr>
              <w:instrText>HYPERLINK "mailto:jeevak@5gtbiitm.in"</w:instrText>
            </w:r>
            <w:r>
              <w:fldChar w:fldCharType="separate"/>
            </w:r>
            <w:r w:rsidR="00E97363">
              <w:rPr>
                <w:rStyle w:val="Hyperlink"/>
                <w:lang w:val="sv-SE"/>
              </w:rPr>
              <w:t>jeevak@5gtbiitm.in</w:t>
            </w:r>
            <w:r>
              <w:rPr>
                <w:rStyle w:val="Hyperlink"/>
                <w:lang w:val="sv-SE"/>
              </w:rPr>
              <w:fldChar w:fldCharType="end"/>
            </w:r>
          </w:p>
          <w:p w14:paraId="16FAA2E0" w14:textId="77777777" w:rsidR="0087409F" w:rsidRDefault="008C05CB">
            <w:pPr>
              <w:pStyle w:val="BodyText"/>
              <w:spacing w:before="40" w:after="40"/>
              <w:rPr>
                <w:lang w:val="sv-SE"/>
              </w:rPr>
            </w:pPr>
            <w:r>
              <w:fldChar w:fldCharType="begin"/>
            </w:r>
            <w:r w:rsidRPr="009B6AF9">
              <w:rPr>
                <w:lang w:val="sv-SE"/>
                <w:rPrChange w:id="2" w:author="Hidetoshi Suzuki 01a" w:date="2023-08-21T16:53:00Z">
                  <w:rPr/>
                </w:rPrChange>
              </w:rPr>
              <w:instrText>HYPERLINK "mailto:saiprasanth@5gtbiitm.in"</w:instrText>
            </w:r>
            <w:r>
              <w:fldChar w:fldCharType="separate"/>
            </w:r>
            <w:r w:rsidR="00E97363">
              <w:rPr>
                <w:rStyle w:val="Hyperlink"/>
                <w:lang w:val="sv-SE"/>
              </w:rPr>
              <w:t>saiprasanth@5gtbiitm.in</w:t>
            </w:r>
            <w:r>
              <w:rPr>
                <w:rStyle w:val="Hyperlink"/>
                <w:lang w:val="sv-SE"/>
              </w:rPr>
              <w:fldChar w:fldCharType="end"/>
            </w:r>
          </w:p>
          <w:p w14:paraId="28471E07" w14:textId="77777777" w:rsidR="0087409F" w:rsidRDefault="008C05CB">
            <w:pPr>
              <w:pStyle w:val="BodyText"/>
              <w:spacing w:before="40" w:after="40"/>
              <w:rPr>
                <w:lang w:val="sv-SE"/>
              </w:rPr>
            </w:pPr>
            <w:r>
              <w:fldChar w:fldCharType="begin"/>
            </w:r>
            <w:r w:rsidRPr="009B6AF9">
              <w:rPr>
                <w:lang w:val="sv-SE"/>
                <w:rPrChange w:id="3" w:author="Hidetoshi Suzuki 01a" w:date="2023-08-21T16:53:00Z">
                  <w:rPr/>
                </w:rPrChange>
              </w:rPr>
              <w:instrText>HYPERLINK "mailto:anilkumar@5gtbiitm.in"</w:instrText>
            </w:r>
            <w:r>
              <w:fldChar w:fldCharType="separate"/>
            </w:r>
            <w:r w:rsidR="00E97363">
              <w:rPr>
                <w:rStyle w:val="Hyperlink"/>
                <w:lang w:val="sv-SE"/>
              </w:rPr>
              <w:t>anilkumar@5gtbiitm.in</w:t>
            </w:r>
            <w:r>
              <w:rPr>
                <w:rStyle w:val="Hyperlink"/>
                <w:lang w:val="sv-SE"/>
              </w:rPr>
              <w:fldChar w:fldCharType="end"/>
            </w:r>
          </w:p>
          <w:p w14:paraId="4B57C44A" w14:textId="77777777" w:rsidR="0087409F" w:rsidRDefault="008C05CB">
            <w:pPr>
              <w:pStyle w:val="BodyText"/>
              <w:spacing w:before="40" w:after="40"/>
              <w:rPr>
                <w:rStyle w:val="Hyperlink"/>
                <w:lang w:val="sv-SE"/>
              </w:rPr>
            </w:pPr>
            <w:r>
              <w:fldChar w:fldCharType="begin"/>
            </w:r>
            <w:r w:rsidRPr="009B6AF9">
              <w:rPr>
                <w:lang w:val="sv-SE"/>
                <w:rPrChange w:id="4" w:author="Hidetoshi Suzuki 01a" w:date="2023-08-21T16:53:00Z">
                  <w:rPr/>
                </w:rPrChange>
              </w:rPr>
              <w:instrText>HYPERLINK "mailto:rohit@5gtbiitm.in"</w:instrText>
            </w:r>
            <w:r>
              <w:fldChar w:fldCharType="separate"/>
            </w:r>
            <w:r w:rsidR="00E97363">
              <w:rPr>
                <w:rStyle w:val="Hyperlink"/>
                <w:lang w:val="sv-SE"/>
              </w:rPr>
              <w:t>rohit@5gtbiitm.in</w:t>
            </w:r>
            <w:r>
              <w:rPr>
                <w:rStyle w:val="Hyperlink"/>
                <w:lang w:val="sv-SE"/>
              </w:rPr>
              <w:fldChar w:fldCharType="end"/>
            </w:r>
          </w:p>
          <w:p w14:paraId="01122B3F" w14:textId="77777777" w:rsidR="0087409F" w:rsidRDefault="00E97363">
            <w:pPr>
              <w:pStyle w:val="BodyText"/>
              <w:spacing w:before="40" w:after="40"/>
              <w:rPr>
                <w:lang w:val="sv-SE"/>
              </w:rPr>
            </w:pPr>
            <w:r>
              <w:rPr>
                <w:rStyle w:val="Hyperlink"/>
                <w:lang w:val="sv-SE"/>
              </w:rPr>
              <w:t>venkatasiva@5gtbiitm.in</w:t>
            </w:r>
          </w:p>
        </w:tc>
      </w:tr>
      <w:tr w:rsidR="0087409F" w14:paraId="07C4F82F" w14:textId="77777777">
        <w:tc>
          <w:tcPr>
            <w:tcW w:w="2695" w:type="dxa"/>
          </w:tcPr>
          <w:p w14:paraId="0F24F39F" w14:textId="77777777" w:rsidR="0087409F" w:rsidRDefault="00E97363">
            <w:pPr>
              <w:pStyle w:val="BodyText"/>
              <w:spacing w:before="40" w:after="40"/>
              <w:rPr>
                <w:lang w:eastAsia="zh-CN"/>
              </w:rPr>
            </w:pPr>
            <w:r>
              <w:rPr>
                <w:lang w:eastAsia="zh-CN"/>
              </w:rPr>
              <w:t>TCL</w:t>
            </w:r>
          </w:p>
        </w:tc>
        <w:tc>
          <w:tcPr>
            <w:tcW w:w="2658" w:type="dxa"/>
          </w:tcPr>
          <w:p w14:paraId="17A2C85C" w14:textId="77777777" w:rsidR="0087409F" w:rsidRDefault="00E97363">
            <w:pPr>
              <w:pStyle w:val="BodyText"/>
              <w:spacing w:before="40" w:after="40"/>
              <w:rPr>
                <w:lang w:eastAsia="zh-CN"/>
              </w:rPr>
            </w:pPr>
            <w:r>
              <w:rPr>
                <w:lang w:eastAsia="zh-CN"/>
              </w:rPr>
              <w:t xml:space="preserve">Jack </w:t>
            </w:r>
          </w:p>
          <w:p w14:paraId="5AED25FC" w14:textId="77777777" w:rsidR="0087409F" w:rsidRDefault="00E97363">
            <w:pPr>
              <w:pStyle w:val="BodyText"/>
              <w:spacing w:before="40" w:after="40"/>
              <w:rPr>
                <w:lang w:eastAsia="zh-CN"/>
              </w:rPr>
            </w:pPr>
            <w:r>
              <w:rPr>
                <w:lang w:eastAsia="zh-CN"/>
              </w:rPr>
              <w:t>Ahmed Mikaeil</w:t>
            </w:r>
          </w:p>
          <w:p w14:paraId="56D70B5A" w14:textId="77777777" w:rsidR="0087409F" w:rsidRDefault="00E97363">
            <w:pPr>
              <w:pStyle w:val="BodyText"/>
              <w:spacing w:before="40" w:after="40"/>
              <w:rPr>
                <w:lang w:eastAsia="zh-CN"/>
              </w:rPr>
            </w:pPr>
            <w:r>
              <w:rPr>
                <w:lang w:eastAsia="zh-CN"/>
              </w:rPr>
              <w:t xml:space="preserve">Qu Miao </w:t>
            </w:r>
          </w:p>
        </w:tc>
        <w:tc>
          <w:tcPr>
            <w:tcW w:w="3709" w:type="dxa"/>
          </w:tcPr>
          <w:p w14:paraId="12DB52EA" w14:textId="77777777" w:rsidR="0087409F" w:rsidRDefault="00000000">
            <w:pPr>
              <w:pStyle w:val="BodyText"/>
              <w:spacing w:before="40" w:after="40"/>
            </w:pPr>
            <w:hyperlink r:id="rId49" w:history="1">
              <w:r w:rsidR="00E97363">
                <w:rPr>
                  <w:rStyle w:val="Hyperlink"/>
                </w:rPr>
                <w:t>xiaoyong.tang@tcl.com</w:t>
              </w:r>
            </w:hyperlink>
          </w:p>
          <w:p w14:paraId="03089EF9" w14:textId="77777777" w:rsidR="0087409F" w:rsidRDefault="00000000">
            <w:pPr>
              <w:pStyle w:val="BodyText"/>
              <w:spacing w:before="40" w:after="40"/>
            </w:pPr>
            <w:hyperlink r:id="rId50" w:history="1">
              <w:r w:rsidR="00E97363">
                <w:rPr>
                  <w:rStyle w:val="Hyperlink"/>
                </w:rPr>
                <w:t>ahmed.mikaeil@tcl.com</w:t>
              </w:r>
            </w:hyperlink>
          </w:p>
          <w:p w14:paraId="7CC76043" w14:textId="77777777" w:rsidR="0087409F" w:rsidRDefault="00E97363">
            <w:pPr>
              <w:pStyle w:val="BodyText"/>
              <w:spacing w:before="40" w:after="40"/>
              <w:rPr>
                <w:color w:val="0000FF"/>
                <w:u w:val="single"/>
              </w:rPr>
            </w:pPr>
            <w:r>
              <w:rPr>
                <w:rStyle w:val="Hyperlink"/>
              </w:rPr>
              <w:t>miaoqu.tcl.com</w:t>
            </w:r>
          </w:p>
        </w:tc>
      </w:tr>
      <w:tr w:rsidR="0087409F" w14:paraId="7C3302A8" w14:textId="77777777">
        <w:tc>
          <w:tcPr>
            <w:tcW w:w="2695" w:type="dxa"/>
          </w:tcPr>
          <w:p w14:paraId="2A71E7A3" w14:textId="77777777" w:rsidR="0087409F" w:rsidRDefault="00E97363">
            <w:pPr>
              <w:pStyle w:val="BodyText"/>
              <w:spacing w:before="40" w:after="40"/>
              <w:rPr>
                <w:lang w:eastAsia="zh-CN"/>
              </w:rPr>
            </w:pPr>
            <w:r>
              <w:rPr>
                <w:rFonts w:hint="eastAsia"/>
                <w:lang w:eastAsia="zh-CN"/>
              </w:rPr>
              <w:t>C</w:t>
            </w:r>
            <w:r>
              <w:rPr>
                <w:lang w:eastAsia="zh-CN"/>
              </w:rPr>
              <w:t>hina Telecom</w:t>
            </w:r>
          </w:p>
        </w:tc>
        <w:tc>
          <w:tcPr>
            <w:tcW w:w="2658" w:type="dxa"/>
          </w:tcPr>
          <w:p w14:paraId="6ED01368" w14:textId="77777777" w:rsidR="0087409F" w:rsidRDefault="00E97363">
            <w:pPr>
              <w:pStyle w:val="BodyText"/>
              <w:spacing w:before="40" w:after="40"/>
              <w:rPr>
                <w:lang w:eastAsia="zh-CN"/>
              </w:rPr>
            </w:pPr>
            <w:r>
              <w:rPr>
                <w:rFonts w:hint="eastAsia"/>
                <w:lang w:eastAsia="zh-CN"/>
              </w:rPr>
              <w:t>B</w:t>
            </w:r>
            <w:r>
              <w:rPr>
                <w:lang w:eastAsia="zh-CN"/>
              </w:rPr>
              <w:t>ei Yang</w:t>
            </w:r>
          </w:p>
        </w:tc>
        <w:tc>
          <w:tcPr>
            <w:tcW w:w="3709" w:type="dxa"/>
          </w:tcPr>
          <w:p w14:paraId="3F8569A7" w14:textId="77777777" w:rsidR="0087409F" w:rsidRDefault="00E97363">
            <w:pPr>
              <w:pStyle w:val="BodyText"/>
              <w:spacing w:before="40" w:after="40"/>
              <w:rPr>
                <w:lang w:eastAsia="zh-CN"/>
              </w:rPr>
            </w:pPr>
            <w:r>
              <w:rPr>
                <w:lang w:eastAsia="zh-CN"/>
              </w:rPr>
              <w:t>yangbei1@chinatelecom.cn</w:t>
            </w:r>
          </w:p>
        </w:tc>
      </w:tr>
      <w:tr w:rsidR="0087409F" w14:paraId="329323CF" w14:textId="77777777">
        <w:tc>
          <w:tcPr>
            <w:tcW w:w="2695" w:type="dxa"/>
          </w:tcPr>
          <w:p w14:paraId="4BF9E2D0" w14:textId="77777777" w:rsidR="0087409F" w:rsidRDefault="00E97363">
            <w:pPr>
              <w:pStyle w:val="BodyText"/>
              <w:spacing w:before="40" w:after="40"/>
              <w:rPr>
                <w:lang w:eastAsia="zh-CN"/>
              </w:rPr>
            </w:pPr>
            <w:r>
              <w:rPr>
                <w:lang w:eastAsia="zh-CN"/>
              </w:rPr>
              <w:t>New H3C</w:t>
            </w:r>
          </w:p>
        </w:tc>
        <w:tc>
          <w:tcPr>
            <w:tcW w:w="2658" w:type="dxa"/>
          </w:tcPr>
          <w:p w14:paraId="4C7F2219" w14:textId="77777777" w:rsidR="0087409F" w:rsidRDefault="00E97363">
            <w:pPr>
              <w:pStyle w:val="BodyText"/>
              <w:spacing w:before="40" w:after="40"/>
              <w:rPr>
                <w:lang w:eastAsia="zh-CN"/>
              </w:rPr>
            </w:pPr>
            <w:r>
              <w:rPr>
                <w:lang w:eastAsia="zh-CN"/>
              </w:rPr>
              <w:t>Lei Zhou</w:t>
            </w:r>
          </w:p>
        </w:tc>
        <w:tc>
          <w:tcPr>
            <w:tcW w:w="3709" w:type="dxa"/>
          </w:tcPr>
          <w:p w14:paraId="444BFF6F" w14:textId="77777777" w:rsidR="0087409F" w:rsidRDefault="00000000">
            <w:pPr>
              <w:pStyle w:val="BodyText"/>
              <w:spacing w:before="40" w:after="40"/>
              <w:rPr>
                <w:lang w:eastAsia="zh-CN"/>
              </w:rPr>
            </w:pPr>
            <w:hyperlink r:id="rId51" w:history="1">
              <w:r w:rsidR="00E97363">
                <w:rPr>
                  <w:rStyle w:val="Hyperlink"/>
                  <w:lang w:eastAsia="zh-CN"/>
                </w:rPr>
                <w:t>zhou.leih@h3c.com</w:t>
              </w:r>
            </w:hyperlink>
            <w:r w:rsidR="00E97363">
              <w:rPr>
                <w:lang w:eastAsia="zh-CN"/>
              </w:rPr>
              <w:t xml:space="preserve"> </w:t>
            </w:r>
          </w:p>
        </w:tc>
      </w:tr>
      <w:tr w:rsidR="0087409F" w14:paraId="212ECF04" w14:textId="77777777">
        <w:tc>
          <w:tcPr>
            <w:tcW w:w="2695" w:type="dxa"/>
          </w:tcPr>
          <w:p w14:paraId="51D197E9" w14:textId="77777777" w:rsidR="0087409F" w:rsidRDefault="00E97363">
            <w:pPr>
              <w:pStyle w:val="BodyText"/>
              <w:spacing w:before="40" w:after="40"/>
              <w:rPr>
                <w:lang w:eastAsia="zh-CN"/>
              </w:rPr>
            </w:pPr>
            <w:r>
              <w:rPr>
                <w:lang w:eastAsia="zh-CN"/>
              </w:rPr>
              <w:t>Continental Automotive</w:t>
            </w:r>
          </w:p>
        </w:tc>
        <w:tc>
          <w:tcPr>
            <w:tcW w:w="2658" w:type="dxa"/>
          </w:tcPr>
          <w:p w14:paraId="70BDAC12" w14:textId="77777777" w:rsidR="0087409F" w:rsidRDefault="00E97363">
            <w:pPr>
              <w:pStyle w:val="BodyText"/>
              <w:spacing w:before="40" w:after="40"/>
              <w:rPr>
                <w:lang w:eastAsia="zh-CN"/>
              </w:rPr>
            </w:pPr>
            <w:r>
              <w:rPr>
                <w:lang w:eastAsia="zh-CN"/>
              </w:rPr>
              <w:t>Hojin Kim</w:t>
            </w:r>
          </w:p>
        </w:tc>
        <w:tc>
          <w:tcPr>
            <w:tcW w:w="3709" w:type="dxa"/>
          </w:tcPr>
          <w:p w14:paraId="377F13FE" w14:textId="77777777" w:rsidR="0087409F" w:rsidRDefault="00000000">
            <w:pPr>
              <w:pStyle w:val="BodyText"/>
              <w:spacing w:before="40" w:after="40"/>
            </w:pPr>
            <w:hyperlink r:id="rId52" w:history="1">
              <w:r w:rsidR="00E97363">
                <w:rPr>
                  <w:rStyle w:val="Hyperlink"/>
                </w:rPr>
                <w:t>hojin.kim@continental.com</w:t>
              </w:r>
            </w:hyperlink>
          </w:p>
        </w:tc>
      </w:tr>
      <w:tr w:rsidR="00874410" w14:paraId="756F5DB0" w14:textId="77777777">
        <w:tc>
          <w:tcPr>
            <w:tcW w:w="2695" w:type="dxa"/>
          </w:tcPr>
          <w:p w14:paraId="0F0838BC" w14:textId="4D0A4281" w:rsidR="00874410" w:rsidRDefault="00874410" w:rsidP="00874410">
            <w:pPr>
              <w:pStyle w:val="BodyText"/>
              <w:spacing w:before="40" w:after="40"/>
              <w:rPr>
                <w:lang w:eastAsia="zh-CN"/>
              </w:rPr>
            </w:pPr>
            <w:r>
              <w:rPr>
                <w:lang w:eastAsia="zh-CN"/>
              </w:rPr>
              <w:t>IIT Kanpur</w:t>
            </w:r>
          </w:p>
        </w:tc>
        <w:tc>
          <w:tcPr>
            <w:tcW w:w="2658" w:type="dxa"/>
          </w:tcPr>
          <w:p w14:paraId="1DA61E71" w14:textId="77777777" w:rsidR="00874410" w:rsidRDefault="00874410" w:rsidP="00874410">
            <w:pPr>
              <w:pStyle w:val="BodyText"/>
              <w:spacing w:before="40" w:after="40"/>
              <w:rPr>
                <w:lang w:eastAsia="zh-CN"/>
              </w:rPr>
            </w:pPr>
            <w:r>
              <w:rPr>
                <w:lang w:eastAsia="zh-CN"/>
              </w:rPr>
              <w:t>Abhishek Kumar Singh</w:t>
            </w:r>
          </w:p>
          <w:p w14:paraId="49755033" w14:textId="08EA84C9" w:rsidR="00874410" w:rsidRDefault="00874410" w:rsidP="00874410">
            <w:pPr>
              <w:pStyle w:val="BodyText"/>
              <w:spacing w:before="40" w:after="40"/>
              <w:rPr>
                <w:lang w:eastAsia="zh-CN"/>
              </w:rPr>
            </w:pPr>
            <w:r>
              <w:rPr>
                <w:lang w:eastAsia="zh-CN"/>
              </w:rPr>
              <w:t>Shyam Vijay Gadhai</w:t>
            </w:r>
          </w:p>
        </w:tc>
        <w:tc>
          <w:tcPr>
            <w:tcW w:w="3709" w:type="dxa"/>
          </w:tcPr>
          <w:p w14:paraId="27F4BB2F" w14:textId="77777777" w:rsidR="00874410" w:rsidRDefault="00000000" w:rsidP="00874410">
            <w:pPr>
              <w:pStyle w:val="BodyText"/>
              <w:spacing w:before="40" w:after="40"/>
            </w:pPr>
            <w:hyperlink r:id="rId53" w:history="1">
              <w:r w:rsidR="00874410" w:rsidRPr="00CC1CF3">
                <w:rPr>
                  <w:rStyle w:val="Hyperlink"/>
                </w:rPr>
                <w:t>abhishekks@iitk.ac.in</w:t>
              </w:r>
            </w:hyperlink>
          </w:p>
          <w:p w14:paraId="34928E71" w14:textId="72BDBB56" w:rsidR="00874410" w:rsidRDefault="00000000" w:rsidP="00874410">
            <w:pPr>
              <w:pStyle w:val="BodyText"/>
              <w:spacing w:before="40" w:after="40"/>
            </w:pPr>
            <w:hyperlink r:id="rId54" w:history="1">
              <w:r w:rsidR="00874410" w:rsidRPr="00CC1CF3">
                <w:rPr>
                  <w:rStyle w:val="Hyperlink"/>
                </w:rPr>
                <w:t>svgadhai@iitk.ac.in</w:t>
              </w:r>
            </w:hyperlink>
            <w:r w:rsidR="00874410">
              <w:t xml:space="preserve"> </w:t>
            </w:r>
          </w:p>
        </w:tc>
      </w:tr>
    </w:tbl>
    <w:p w14:paraId="1BC89AD5" w14:textId="77777777" w:rsidR="0087409F" w:rsidRDefault="0087409F">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79E890B4" w14:textId="77777777" w:rsidR="0087409F" w:rsidRDefault="0087409F">
      <w:pPr>
        <w:rPr>
          <w:highlight w:val="yellow"/>
          <w:lang w:val="en-GB"/>
        </w:rPr>
      </w:pPr>
    </w:p>
    <w:p w14:paraId="6A04337D" w14:textId="77777777" w:rsidR="0087409F" w:rsidRDefault="0087409F">
      <w:pPr>
        <w:rPr>
          <w:lang w:val="en-GB"/>
        </w:rPr>
      </w:pPr>
    </w:p>
    <w:p w14:paraId="3E38240B" w14:textId="77777777" w:rsidR="0087409F" w:rsidRDefault="0087409F">
      <w:pPr>
        <w:rPr>
          <w:lang w:val="en-GB"/>
        </w:rPr>
      </w:pPr>
    </w:p>
    <w:p w14:paraId="0ACB877A" w14:textId="77777777" w:rsidR="0087409F" w:rsidRDefault="00E97363">
      <w:pPr>
        <w:pStyle w:val="Heading1"/>
        <w:numPr>
          <w:ilvl w:val="0"/>
          <w:numId w:val="17"/>
        </w:numPr>
      </w:pPr>
      <w:r>
        <w:lastRenderedPageBreak/>
        <w:t>Summary of contributions in RAN1#114</w:t>
      </w:r>
    </w:p>
    <w:p w14:paraId="3D18FFC1" w14:textId="77777777" w:rsidR="0087409F" w:rsidRDefault="00E97363">
      <w:pPr>
        <w:pStyle w:val="Heading2"/>
        <w:numPr>
          <w:ilvl w:val="1"/>
          <w:numId w:val="17"/>
        </w:numPr>
      </w:pPr>
      <w:r>
        <w:t>Definitions of terms, symbols and abbreviations</w:t>
      </w:r>
    </w:p>
    <w:p w14:paraId="03185DF1" w14:textId="77777777" w:rsidR="0087409F" w:rsidRDefault="0087409F">
      <w:pPr>
        <w:rPr>
          <w:bCs/>
          <w:iCs/>
          <w:lang w:val="en-GB"/>
        </w:rPr>
      </w:pPr>
    </w:p>
    <w:p w14:paraId="58D89D52" w14:textId="77777777" w:rsidR="0087409F" w:rsidRDefault="00E97363">
      <w:pPr>
        <w:pStyle w:val="Heading3"/>
        <w:numPr>
          <w:ilvl w:val="2"/>
          <w:numId w:val="17"/>
        </w:numPr>
      </w:pPr>
      <w:r>
        <w:t>Proposals for changes</w:t>
      </w:r>
    </w:p>
    <w:p w14:paraId="09184A88" w14:textId="77777777" w:rsidR="0087409F" w:rsidRDefault="00E97363">
      <w:pPr>
        <w:pStyle w:val="Heading5"/>
        <w:ind w:left="1008" w:hanging="1008"/>
      </w:pPr>
      <w:r>
        <w:t>Company proposals</w:t>
      </w:r>
    </w:p>
    <w:p w14:paraId="03EFF191" w14:textId="77777777" w:rsidR="0087409F" w:rsidRDefault="00E97363">
      <w:pPr>
        <w:rPr>
          <w:b/>
          <w:iCs/>
          <w:color w:val="4472C4" w:themeColor="accent5"/>
          <w:lang w:val="en-GB"/>
        </w:rPr>
      </w:pPr>
      <w:r>
        <w:rPr>
          <w:b/>
          <w:iCs/>
          <w:color w:val="4472C4" w:themeColor="accent5"/>
          <w:lang w:val="en-GB"/>
        </w:rPr>
        <w:t>Fraunhofer:</w:t>
      </w:r>
    </w:p>
    <w:p w14:paraId="2712F6F5" w14:textId="77777777" w:rsidR="0087409F" w:rsidRDefault="00E97363">
      <w:pPr>
        <w:spacing w:line="276" w:lineRule="auto"/>
        <w:rPr>
          <w:rFonts w:eastAsiaTheme="minorHAnsi"/>
          <w:b/>
          <w:iCs/>
        </w:rPr>
      </w:pPr>
      <w:r>
        <w:rPr>
          <w:rFonts w:eastAsiaTheme="minorHAnsi"/>
          <w:b/>
          <w:iCs/>
        </w:rPr>
        <w:t>Proposal 1: Change the Reinforcement Learning (RL) Definition as follows:</w:t>
      </w:r>
    </w:p>
    <w:p w14:paraId="1D98E016" w14:textId="77777777" w:rsidR="0087409F" w:rsidRDefault="00E97363">
      <w:pPr>
        <w:spacing w:line="276" w:lineRule="auto"/>
        <w:rPr>
          <w:i/>
          <w:color w:val="000000" w:themeColor="text1"/>
          <w:lang w:val="en-GB" w:eastAsia="zh-CN"/>
        </w:rPr>
      </w:pPr>
      <w:r>
        <w:rPr>
          <w:i/>
          <w:iCs/>
          <w:color w:val="000000" w:themeColor="text1"/>
          <w:lang w:val="en-GB" w:eastAsia="zh-CN"/>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0CD95F9F" w14:textId="77777777" w:rsidR="0087409F" w:rsidRDefault="0087409F">
      <w:pPr>
        <w:rPr>
          <w:lang w:val="en-GB"/>
        </w:rPr>
      </w:pPr>
    </w:p>
    <w:p w14:paraId="0A361003" w14:textId="77777777" w:rsidR="0087409F" w:rsidRDefault="00E97363">
      <w:pPr>
        <w:pStyle w:val="Heading3"/>
        <w:numPr>
          <w:ilvl w:val="2"/>
          <w:numId w:val="17"/>
        </w:numPr>
      </w:pPr>
      <w:r>
        <w:t xml:space="preserve">New terminologies </w:t>
      </w:r>
    </w:p>
    <w:p w14:paraId="5710EDDF" w14:textId="77777777" w:rsidR="0087409F" w:rsidRDefault="00E97363">
      <w:pPr>
        <w:pStyle w:val="Heading5"/>
        <w:ind w:left="1008" w:hanging="1008"/>
      </w:pPr>
      <w:r>
        <w:t>Company proposals</w:t>
      </w:r>
    </w:p>
    <w:p w14:paraId="3F82795A" w14:textId="77777777" w:rsidR="0087409F" w:rsidRDefault="00E97363">
      <w:pPr>
        <w:rPr>
          <w:bCs/>
          <w:iCs/>
          <w:lang w:val="en-GB"/>
        </w:rPr>
      </w:pPr>
      <w:r>
        <w:rPr>
          <w:b/>
          <w:iCs/>
          <w:color w:val="4472C4" w:themeColor="accent5"/>
          <w:lang w:val="en-GB"/>
        </w:rPr>
        <w:t>CATT</w:t>
      </w:r>
    </w:p>
    <w:p w14:paraId="0B763668" w14:textId="77777777" w:rsidR="0087409F" w:rsidRDefault="00E97363">
      <w:pPr>
        <w:spacing w:after="120"/>
        <w:jc w:val="both"/>
        <w:rPr>
          <w:b/>
          <w:lang w:eastAsia="zh-CN"/>
        </w:rPr>
      </w:pPr>
      <w:r>
        <w:rPr>
          <w:b/>
          <w:lang w:eastAsia="zh-CN"/>
        </w:rPr>
        <w:t xml:space="preserve">Proposal </w:t>
      </w:r>
      <w:r>
        <w:rPr>
          <w:rFonts w:hint="eastAsia"/>
          <w:b/>
          <w:lang w:eastAsia="zh-CN"/>
        </w:rPr>
        <w:t>1: Add the following definition of functionality switching in the terminology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87409F" w14:paraId="065A641A" w14:textId="77777777">
        <w:tc>
          <w:tcPr>
            <w:tcW w:w="2552" w:type="dxa"/>
          </w:tcPr>
          <w:p w14:paraId="5111FCE9" w14:textId="77777777" w:rsidR="0087409F" w:rsidRDefault="00E97363">
            <w:pPr>
              <w:spacing w:after="120"/>
              <w:rPr>
                <w:lang w:eastAsia="zh-CN"/>
              </w:rPr>
            </w:pPr>
            <w:r>
              <w:rPr>
                <w:rFonts w:cs="Times" w:hint="eastAsia"/>
                <w:color w:val="000000" w:themeColor="text1"/>
                <w:lang w:eastAsia="zh-CN"/>
              </w:rPr>
              <w:t xml:space="preserve">Functionality </w:t>
            </w:r>
            <w:r>
              <w:rPr>
                <w:rFonts w:cs="Times"/>
                <w:color w:val="000000" w:themeColor="text1"/>
                <w:lang w:eastAsia="zh-CN"/>
              </w:rPr>
              <w:t>switching</w:t>
            </w:r>
          </w:p>
        </w:tc>
        <w:tc>
          <w:tcPr>
            <w:tcW w:w="6520" w:type="dxa"/>
          </w:tcPr>
          <w:p w14:paraId="3A205B46" w14:textId="77777777" w:rsidR="0087409F" w:rsidRDefault="00E97363">
            <w:pPr>
              <w:spacing w:after="120"/>
              <w:rPr>
                <w:lang w:eastAsia="zh-CN"/>
              </w:rPr>
            </w:pPr>
            <w:r>
              <w:rPr>
                <w:szCs w:val="16"/>
              </w:rPr>
              <w:t xml:space="preserve">Deactivating a currently active AI/ML </w:t>
            </w:r>
            <w:r>
              <w:rPr>
                <w:rFonts w:hint="eastAsia"/>
                <w:szCs w:val="16"/>
                <w:lang w:eastAsia="zh-CN"/>
              </w:rPr>
              <w:t>functionality</w:t>
            </w:r>
            <w:r>
              <w:rPr>
                <w:szCs w:val="16"/>
              </w:rPr>
              <w:t xml:space="preserve"> and activating a different AI/ML </w:t>
            </w:r>
            <w:r>
              <w:rPr>
                <w:rFonts w:hint="eastAsia"/>
                <w:szCs w:val="16"/>
                <w:lang w:eastAsia="zh-CN"/>
              </w:rPr>
              <w:t>functionality</w:t>
            </w:r>
            <w:r>
              <w:rPr>
                <w:szCs w:val="16"/>
              </w:rPr>
              <w:t xml:space="preserve"> for a specific </w:t>
            </w:r>
            <w:r>
              <w:rPr>
                <w:rFonts w:hint="eastAsia"/>
                <w:szCs w:val="16"/>
                <w:lang w:eastAsia="zh-CN"/>
              </w:rPr>
              <w:t>AI/ML-enabled feature.</w:t>
            </w:r>
          </w:p>
        </w:tc>
      </w:tr>
    </w:tbl>
    <w:p w14:paraId="54BEDA7D" w14:textId="77777777" w:rsidR="0087409F" w:rsidRDefault="0087409F">
      <w:pPr>
        <w:rPr>
          <w:bCs/>
          <w:iCs/>
          <w:lang w:val="en-GB"/>
        </w:rPr>
      </w:pPr>
    </w:p>
    <w:p w14:paraId="38D0CB39" w14:textId="77777777" w:rsidR="0087409F" w:rsidRDefault="00E97363">
      <w:pPr>
        <w:rPr>
          <w:b/>
          <w:iCs/>
          <w:color w:val="4472C4" w:themeColor="accent5"/>
          <w:lang w:val="en-GB"/>
        </w:rPr>
      </w:pPr>
      <w:r>
        <w:rPr>
          <w:b/>
          <w:iCs/>
          <w:color w:val="4472C4" w:themeColor="accent5"/>
          <w:lang w:val="en-GB"/>
        </w:rPr>
        <w:t>Fraunhofer:</w:t>
      </w:r>
    </w:p>
    <w:p w14:paraId="3D110D11" w14:textId="77777777" w:rsidR="0087409F" w:rsidRDefault="00E97363">
      <w:pPr>
        <w:autoSpaceDE w:val="0"/>
        <w:autoSpaceDN w:val="0"/>
        <w:adjustRightInd w:val="0"/>
        <w:snapToGrid w:val="0"/>
        <w:spacing w:after="120" w:line="276" w:lineRule="auto"/>
        <w:jc w:val="both"/>
        <w:rPr>
          <w:rFonts w:ascii="Times New Roman" w:eastAsia="SimSun" w:hAnsi="Times New Roman" w:cs="Times New Roman"/>
          <w:lang w:val="en-GB" w:eastAsia="zh-CN"/>
        </w:rPr>
      </w:pPr>
      <w:r>
        <w:rPr>
          <w:rFonts w:ascii="Times New Roman" w:eastAsia="Calibri" w:hAnsi="Times New Roman" w:cs="Times New Roman"/>
          <w:b/>
          <w:iCs/>
        </w:rPr>
        <w:t>Proposal 7</w:t>
      </w:r>
      <w:r>
        <w:rPr>
          <w:rFonts w:ascii="Times New Roman" w:eastAsia="Calibri" w:hAnsi="Times New Roman" w:cs="Times New Roman"/>
          <w:b/>
        </w:rPr>
        <w:t>: The following concepts/terms shall be introduced:</w:t>
      </w:r>
    </w:p>
    <w:p w14:paraId="522F2A54" w14:textId="77777777" w:rsidR="0087409F" w:rsidRDefault="00E97363">
      <w:pPr>
        <w:numPr>
          <w:ilvl w:val="0"/>
          <w:numId w:val="18"/>
        </w:numPr>
        <w:autoSpaceDE w:val="0"/>
        <w:autoSpaceDN w:val="0"/>
        <w:adjustRightInd w:val="0"/>
        <w:snapToGrid w:val="0"/>
        <w:spacing w:after="120" w:line="276" w:lineRule="auto"/>
        <w:jc w:val="both"/>
        <w:rPr>
          <w:rFonts w:ascii="Times New Roman" w:eastAsia="SimSun" w:hAnsi="Times New Roman" w:cs="Times New Roman"/>
          <w:b/>
          <w:lang w:val="en-GB" w:eastAsia="zh-CN"/>
        </w:rPr>
      </w:pPr>
      <w:r>
        <w:rPr>
          <w:rFonts w:ascii="Times New Roman" w:eastAsia="SimSun" w:hAnsi="Times New Roman" w:cs="Times New Roman"/>
          <w:b/>
          <w:u w:val="single"/>
          <w:lang w:val="en-GB" w:eastAsia="zh-CN"/>
        </w:rPr>
        <w:t>Fault:</w:t>
      </w:r>
      <w:r>
        <w:rPr>
          <w:rFonts w:ascii="Times New Roman" w:eastAsia="SimSun" w:hAnsi="Times New Roman" w:cs="Times New Roman"/>
          <w:b/>
          <w:lang w:val="en-GB" w:eastAsia="zh-CN"/>
        </w:rPr>
        <w:t xml:space="preserve"> a specific problem caused by the performance degradation of the AI/ML model. For example, for a beam management model, the RSRP/SINR values of the chosen beams are declining.</w:t>
      </w:r>
    </w:p>
    <w:p w14:paraId="7677BA98" w14:textId="77777777" w:rsidR="0087409F" w:rsidRDefault="00E97363">
      <w:pPr>
        <w:numPr>
          <w:ilvl w:val="0"/>
          <w:numId w:val="18"/>
        </w:numPr>
        <w:autoSpaceDE w:val="0"/>
        <w:autoSpaceDN w:val="0"/>
        <w:adjustRightInd w:val="0"/>
        <w:snapToGrid w:val="0"/>
        <w:spacing w:after="120" w:line="276" w:lineRule="auto"/>
        <w:jc w:val="both"/>
        <w:rPr>
          <w:rFonts w:ascii="Times New Roman" w:eastAsia="SimSun" w:hAnsi="Times New Roman" w:cs="Times New Roman"/>
          <w:b/>
          <w:lang w:val="en-GB" w:eastAsia="zh-CN"/>
        </w:rPr>
      </w:pPr>
      <w:r>
        <w:rPr>
          <w:rFonts w:ascii="Times New Roman" w:eastAsia="SimSun" w:hAnsi="Times New Roman" w:cs="Times New Roman"/>
          <w:b/>
          <w:u w:val="single"/>
          <w:lang w:val="en-GB" w:eastAsia="zh-CN"/>
        </w:rPr>
        <w:t>Fault indication:</w:t>
      </w:r>
      <w:r>
        <w:rPr>
          <w:rFonts w:ascii="Times New Roman" w:eastAsia="SimSun" w:hAnsi="Times New Roman" w:cs="Times New Roman"/>
          <w:b/>
          <w:lang w:val="en-GB" w:eastAsia="zh-CN"/>
        </w:rPr>
        <w:t xml:space="preserve"> signs that could imply the existence of a fault. For example, a mismatch between the statistics of input data in the AI/ML model during Inference and the training data for the specific AI/ML model, could indicate a problem on the model’s performance.</w:t>
      </w:r>
    </w:p>
    <w:p w14:paraId="6A3E5081" w14:textId="77777777" w:rsidR="0087409F" w:rsidRDefault="00E97363">
      <w:pPr>
        <w:numPr>
          <w:ilvl w:val="0"/>
          <w:numId w:val="18"/>
        </w:numPr>
        <w:autoSpaceDE w:val="0"/>
        <w:autoSpaceDN w:val="0"/>
        <w:adjustRightInd w:val="0"/>
        <w:snapToGrid w:val="0"/>
        <w:spacing w:after="120" w:line="276" w:lineRule="auto"/>
        <w:jc w:val="both"/>
        <w:rPr>
          <w:rFonts w:ascii="Times New Roman" w:eastAsia="SimSun" w:hAnsi="Times New Roman" w:cs="Times New Roman"/>
        </w:rPr>
      </w:pPr>
      <w:r>
        <w:rPr>
          <w:rFonts w:ascii="Times New Roman" w:eastAsia="SimSun" w:hAnsi="Times New Roman" w:cs="Times New Roman"/>
          <w:b/>
          <w:u w:val="single"/>
          <w:lang w:val="en-GB" w:eastAsia="zh-CN"/>
        </w:rPr>
        <w:t>Fault type or root cause of a fault:</w:t>
      </w:r>
      <w:r>
        <w:rPr>
          <w:rFonts w:ascii="Times New Roman" w:eastAsia="SimSun" w:hAnsi="Times New Roman" w:cs="Times New Roman"/>
          <w:b/>
          <w:lang w:val="en-GB" w:eastAsia="zh-CN"/>
        </w:rPr>
        <w:t xml:space="preserve"> the underlying reason a fault is observed. For example, we have a blockage or reflections in the radio environment and the AI/ML model’s performance degrades, as it is not trained for this. </w:t>
      </w:r>
    </w:p>
    <w:p w14:paraId="73A3454B" w14:textId="77777777" w:rsidR="0087409F" w:rsidRDefault="0087409F">
      <w:pPr>
        <w:autoSpaceDE w:val="0"/>
        <w:autoSpaceDN w:val="0"/>
        <w:adjustRightInd w:val="0"/>
        <w:snapToGrid w:val="0"/>
        <w:spacing w:after="120" w:line="276" w:lineRule="auto"/>
        <w:jc w:val="both"/>
      </w:pPr>
    </w:p>
    <w:p w14:paraId="59A645AE" w14:textId="77777777" w:rsidR="0087409F" w:rsidRDefault="0087409F">
      <w:pPr>
        <w:autoSpaceDE w:val="0"/>
        <w:autoSpaceDN w:val="0"/>
        <w:adjustRightInd w:val="0"/>
        <w:snapToGrid w:val="0"/>
        <w:spacing w:after="120" w:line="276" w:lineRule="auto"/>
        <w:jc w:val="both"/>
      </w:pPr>
    </w:p>
    <w:p w14:paraId="5ACC12BB" w14:textId="77777777" w:rsidR="0087409F" w:rsidRDefault="00E97363">
      <w:pPr>
        <w:pStyle w:val="Heading2"/>
        <w:numPr>
          <w:ilvl w:val="1"/>
          <w:numId w:val="17"/>
        </w:numPr>
      </w:pPr>
      <w:r>
        <w:lastRenderedPageBreak/>
        <w:t>General AI/ML Framework</w:t>
      </w:r>
    </w:p>
    <w:p w14:paraId="61F766B3" w14:textId="77777777" w:rsidR="0087409F" w:rsidRDefault="00E97363">
      <w:pPr>
        <w:pStyle w:val="Heading3"/>
        <w:numPr>
          <w:ilvl w:val="2"/>
          <w:numId w:val="17"/>
        </w:numPr>
      </w:pPr>
      <w:r>
        <w:t>Description of the stages of Machine Learning</w:t>
      </w:r>
      <w:bookmarkStart w:id="5" w:name="_Hlk127794106"/>
    </w:p>
    <w:p w14:paraId="6B2BC7E7"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87409F" w14:paraId="2E57650F" w14:textId="77777777">
        <w:tc>
          <w:tcPr>
            <w:tcW w:w="9962" w:type="dxa"/>
          </w:tcPr>
          <w:p w14:paraId="09A0D1D2" w14:textId="77777777" w:rsidR="0087409F" w:rsidRDefault="00E97363">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799E2427" w14:textId="77777777" w:rsidR="0087409F" w:rsidRDefault="00E97363">
            <w:pPr>
              <w:rPr>
                <w:lang w:val="en-GB"/>
              </w:rPr>
            </w:pPr>
            <w:r>
              <w:rPr>
                <w:lang w:val="en-GB"/>
              </w:rPr>
              <w:t>The general AI/ML framework consist of, (i) Data Collection, (ii) Model Training, (iii) Model Management, (iv) Model Inference, and (v) Model Storage.</w:t>
            </w:r>
          </w:p>
          <w:p w14:paraId="42DDD538" w14:textId="77777777" w:rsidR="0087409F" w:rsidRDefault="0087409F">
            <w:pPr>
              <w:spacing w:line="360" w:lineRule="auto"/>
              <w:rPr>
                <w:highlight w:val="green"/>
              </w:rPr>
            </w:pPr>
          </w:p>
          <w:p w14:paraId="5349924B" w14:textId="77777777" w:rsidR="0087409F" w:rsidRDefault="00E97363">
            <w:pPr>
              <w:spacing w:line="360" w:lineRule="auto"/>
              <w:rPr>
                <w:rFonts w:eastAsia="DengXian"/>
                <w:lang w:eastAsia="zh-CN"/>
              </w:rPr>
            </w:pPr>
            <w:r>
              <w:rPr>
                <w:highlight w:val="green"/>
              </w:rPr>
              <w:t xml:space="preserve">RAN2 #122 </w:t>
            </w:r>
            <w:r>
              <w:rPr>
                <w:rFonts w:eastAsia="DengXian" w:hint="eastAsia"/>
                <w:highlight w:val="green"/>
                <w:lang w:eastAsia="zh-CN"/>
              </w:rPr>
              <w:t>A</w:t>
            </w:r>
            <w:r>
              <w:rPr>
                <w:rFonts w:eastAsia="DengXian"/>
                <w:highlight w:val="green"/>
                <w:lang w:eastAsia="zh-CN"/>
              </w:rPr>
              <w:t>greement</w:t>
            </w:r>
          </w:p>
          <w:p w14:paraId="487E35FD" w14:textId="77777777" w:rsidR="0087409F" w:rsidRDefault="00E97363">
            <w:pPr>
              <w:rPr>
                <w:lang w:val="en-GB"/>
              </w:rPr>
            </w:pPr>
            <w:r>
              <w:rPr>
                <w:lang w:val="en-GB"/>
              </w:rPr>
              <w:t xml:space="preserve">RAN2 agreed on below general AI/ML framework diagram with the following modifications: </w:t>
            </w:r>
          </w:p>
          <w:p w14:paraId="2CEA1695" w14:textId="77777777" w:rsidR="0087409F" w:rsidRDefault="00E97363">
            <w:pPr>
              <w:rPr>
                <w:lang w:val="en-GB"/>
              </w:rPr>
            </w:pPr>
            <w:r>
              <w:rPr>
                <w:lang w:val="en-GB"/>
              </w:rPr>
              <w:t xml:space="preserve">Intention is to cover functional arch in general, e.g., covering both be model based and/or functionality-based LCM </w:t>
            </w:r>
          </w:p>
          <w:p w14:paraId="2B712CA5" w14:textId="77777777" w:rsidR="0087409F" w:rsidRDefault="00E97363">
            <w:pPr>
              <w:rPr>
                <w:lang w:val="en-GB"/>
              </w:rPr>
            </w:pPr>
            <w:r>
              <w:rPr>
                <w:lang w:val="en-GB"/>
              </w:rPr>
              <w:t xml:space="preserve">“Model Storage” in the figure is only intended as a reference point (if any) for protocol terminations etc for model transfer/delivery etc. It is not intended to limit where models are actually stored. Add a note for this. </w:t>
            </w:r>
          </w:p>
          <w:p w14:paraId="2FCA799A" w14:textId="77777777" w:rsidR="0087409F" w:rsidRDefault="00E97363">
            <w:pPr>
              <w:rPr>
                <w:lang w:val="en-GB"/>
              </w:rPr>
            </w:pPr>
            <w:r>
              <w:rPr>
                <w:lang w:val="en-GB"/>
              </w:rPr>
              <w:t xml:space="preserve">Remove “Model” in Model Management and Model Inference and for the actions/the arrow form Management to Inference (to reduce the risk for misunderstanding). </w:t>
            </w:r>
          </w:p>
          <w:p w14:paraId="05A7E39D" w14:textId="77777777" w:rsidR="0087409F" w:rsidRDefault="00E97363">
            <w:pPr>
              <w:rPr>
                <w:lang w:val="en-GB"/>
              </w:rPr>
            </w:pPr>
            <w:r>
              <w:rPr>
                <w:lang w:val="en-GB"/>
              </w:rPr>
              <w:t xml:space="preserve">Management may be model based management, or functionality-based management. Add a mote for this. </w:t>
            </w:r>
          </w:p>
          <w:p w14:paraId="14D3A946" w14:textId="77777777" w:rsidR="0087409F" w:rsidRDefault="00E97363">
            <w:pPr>
              <w:rPr>
                <w:lang w:val="en-GB"/>
              </w:rPr>
            </w:pPr>
            <w:r>
              <w:rPr>
                <w:lang w:val="en-GB"/>
              </w:rPr>
              <w:t>With the modifications above Figure 2 from R2-2305327 is agreed.</w:t>
            </w:r>
          </w:p>
          <w:p w14:paraId="17118E7E" w14:textId="77777777" w:rsidR="0087409F" w:rsidRDefault="0087409F">
            <w:pPr>
              <w:rPr>
                <w:lang w:val="en-GB"/>
              </w:rPr>
            </w:pPr>
          </w:p>
          <w:p w14:paraId="179423C2" w14:textId="77777777" w:rsidR="0087409F" w:rsidRDefault="00E97363">
            <w:pPr>
              <w:rPr>
                <w:lang w:val="en-GB"/>
              </w:rPr>
            </w:pPr>
            <w:r>
              <w:rPr>
                <w:noProof/>
                <w:lang w:eastAsia="ko-KR"/>
              </w:rPr>
              <mc:AlternateContent>
                <mc:Choice Requires="wpc">
                  <w:drawing>
                    <wp:inline distT="0" distB="0" distL="0" distR="0" wp14:anchorId="4D4E416F" wp14:editId="4E312A79">
                      <wp:extent cx="5486400" cy="2388235"/>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 name="Picture 7"/>
                                <pic:cNvPicPr>
                                  <a:picLocks noChangeAspect="1"/>
                                </pic:cNvPicPr>
                              </pic:nvPicPr>
                              <pic:blipFill>
                                <a:blip r:embed="rId55"/>
                                <a:stretch>
                                  <a:fillRect/>
                                </a:stretch>
                              </pic:blipFill>
                              <pic:spPr>
                                <a:xfrm>
                                  <a:off x="0" y="0"/>
                                  <a:ext cx="5486400" cy="2352612"/>
                                </a:xfrm>
                                <a:prstGeom prst="rect">
                                  <a:avLst/>
                                </a:prstGeom>
                              </pic:spPr>
                            </pic:pic>
                          </wpc:wpc>
                        </a:graphicData>
                      </a:graphic>
                    </wp:inline>
                  </w:drawing>
                </mc:Choice>
                <mc:Fallback>
                  <w:pict>
                    <v:group w14:anchorId="32761EF1" id="Canvas 5" o:spid="_x0000_s1026" editas="canvas" style="width:6in;height:188.05pt;mso-position-horizontal-relative:char;mso-position-vertical-relative:line" coordsize="54864,238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882;visibility:visible;mso-wrap-style:square" filled="t">
                        <v:fill o:detectmouseclick="t"/>
                        <v:path o:connecttype="none"/>
                      </v:shape>
                      <v:shape id="Picture 7" o:spid="_x0000_s1028" type="#_x0000_t75" style="position:absolute;width:54864;height:235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">
                        <v:imagedata r:id="rId59" o:title=""/>
                      </v:shape>
                      <w10:anchorlock/>
                    </v:group>
                  </w:pict>
                </mc:Fallback>
              </mc:AlternateContent>
            </w:r>
          </w:p>
          <w:p w14:paraId="292C94DB" w14:textId="77777777" w:rsidR="0087409F" w:rsidRDefault="0087409F">
            <w:pPr>
              <w:rPr>
                <w:lang w:val="en-GB"/>
              </w:rPr>
            </w:pPr>
          </w:p>
        </w:tc>
      </w:tr>
    </w:tbl>
    <w:p w14:paraId="69CCBF92" w14:textId="77777777" w:rsidR="0087409F" w:rsidRDefault="0087409F">
      <w:pPr>
        <w:rPr>
          <w:lang w:val="en-GB"/>
        </w:rPr>
      </w:pPr>
    </w:p>
    <w:p w14:paraId="6EDE3D0C" w14:textId="77777777" w:rsidR="0087409F" w:rsidRDefault="00E97363">
      <w:pPr>
        <w:pStyle w:val="Heading5"/>
        <w:ind w:left="1008" w:hanging="1008"/>
      </w:pPr>
      <w:bookmarkStart w:id="6" w:name="_Hlk135397074"/>
      <w:r>
        <w:t>Company proposals</w:t>
      </w:r>
      <w:bookmarkEnd w:id="6"/>
    </w:p>
    <w:p w14:paraId="5ED8DC9C" w14:textId="77777777" w:rsidR="0087409F" w:rsidRDefault="00E97363">
      <w:pPr>
        <w:rPr>
          <w:b/>
          <w:bCs/>
          <w:color w:val="4472C4" w:themeColor="accent5"/>
          <w:lang w:val="en-GB"/>
        </w:rPr>
      </w:pPr>
      <w:r>
        <w:rPr>
          <w:b/>
          <w:bCs/>
          <w:color w:val="4472C4" w:themeColor="accent5"/>
          <w:lang w:val="en-GB"/>
        </w:rPr>
        <w:t>Intel</w:t>
      </w:r>
    </w:p>
    <w:p w14:paraId="40943233" w14:textId="77777777" w:rsidR="0087409F" w:rsidRDefault="00E97363">
      <w:pPr>
        <w:jc w:val="both"/>
        <w:rPr>
          <w:rFonts w:ascii="Times New Roman" w:eastAsia="Times New Roman" w:hAnsi="Times New Roman" w:cs="Times New Roman"/>
          <w:b/>
          <w:i/>
          <w:lang w:eastAsia="zh-CN"/>
        </w:rPr>
      </w:pPr>
      <w:r>
        <w:rPr>
          <w:rFonts w:ascii="Times New Roman" w:eastAsia="Times New Roman" w:hAnsi="Times New Roman" w:cs="Times New Roman"/>
          <w:b/>
          <w:bCs/>
          <w:i/>
          <w:iCs/>
          <w:lang w:eastAsia="zh-CN"/>
        </w:rPr>
        <w:t>Proposal-1: Support a modification of the RAN3 functional framework (37.817) by using components according to the agreed terminology in RAN1 (including model storage introduced in RAN2)</w:t>
      </w:r>
    </w:p>
    <w:p w14:paraId="1056AD17" w14:textId="77777777" w:rsidR="0087409F" w:rsidRDefault="0087409F">
      <w:pPr>
        <w:jc w:val="both"/>
        <w:rPr>
          <w:rFonts w:ascii="Times New Roman" w:eastAsia="Times New Roman" w:hAnsi="Times New Roman" w:cs="Times New Roman"/>
          <w:b/>
          <w:bCs/>
          <w:i/>
          <w:iCs/>
          <w:lang w:eastAsia="zh-CN"/>
        </w:rPr>
      </w:pPr>
    </w:p>
    <w:p w14:paraId="683B07AC" w14:textId="77777777" w:rsidR="0087409F" w:rsidRDefault="0087409F">
      <w:pPr>
        <w:jc w:val="both"/>
        <w:rPr>
          <w:rFonts w:ascii="Times New Roman" w:eastAsia="Times New Roman" w:hAnsi="Times New Roman" w:cs="Times New Roman"/>
          <w:b/>
          <w:bCs/>
          <w:i/>
          <w:iCs/>
          <w:lang w:eastAsia="zh-CN"/>
        </w:rPr>
      </w:pPr>
    </w:p>
    <w:p w14:paraId="3BA233CA" w14:textId="77777777" w:rsidR="0087409F" w:rsidRDefault="00E97363">
      <w:pPr>
        <w:rPr>
          <w:b/>
          <w:bCs/>
          <w:color w:val="4472C4" w:themeColor="accent5"/>
          <w:lang w:val="en-GB"/>
        </w:rPr>
      </w:pPr>
      <w:r>
        <w:rPr>
          <w:b/>
          <w:bCs/>
          <w:color w:val="4472C4" w:themeColor="accent5"/>
          <w:lang w:val="en-GB"/>
        </w:rPr>
        <w:t>Nvidia</w:t>
      </w:r>
    </w:p>
    <w:p w14:paraId="58A9B236"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012695B1" w14:textId="77777777" w:rsidR="0087409F" w:rsidRDefault="0087409F">
      <w:pPr>
        <w:rPr>
          <w:b/>
          <w:bCs/>
          <w:color w:val="4472C4" w:themeColor="accent5"/>
          <w:lang w:val="en-GB"/>
        </w:rPr>
      </w:pPr>
    </w:p>
    <w:p w14:paraId="40495322" w14:textId="77777777" w:rsidR="0087409F" w:rsidRDefault="00E97363">
      <w:pPr>
        <w:rPr>
          <w:b/>
          <w:bCs/>
          <w:color w:val="4472C4" w:themeColor="accent5"/>
          <w:lang w:val="en-GB"/>
        </w:rPr>
      </w:pPr>
      <w:r>
        <w:rPr>
          <w:b/>
          <w:bCs/>
          <w:color w:val="4472C4" w:themeColor="accent5"/>
          <w:lang w:val="en-GB"/>
        </w:rPr>
        <w:t>AT&amp;T</w:t>
      </w:r>
    </w:p>
    <w:p w14:paraId="58072328" w14:textId="77777777" w:rsidR="0087409F" w:rsidRDefault="00E97363">
      <w:pPr>
        <w:pStyle w:val="paragraph"/>
        <w:spacing w:before="0" w:beforeAutospacing="0" w:after="0" w:afterAutospacing="0"/>
        <w:jc w:val="both"/>
        <w:textAlignment w:val="baseline"/>
        <w:rPr>
          <w:rStyle w:val="eop"/>
          <w:rFonts w:ascii="Calibri" w:hAnsi="Calibri" w:cs="Calibri"/>
          <w:b/>
          <w:color w:val="000000" w:themeColor="text1"/>
          <w:sz w:val="20"/>
          <w:szCs w:val="20"/>
        </w:rPr>
      </w:pPr>
      <w:r>
        <w:rPr>
          <w:rStyle w:val="eop"/>
          <w:rFonts w:ascii="Calibri" w:hAnsi="Calibri" w:cs="Calibri"/>
          <w:b/>
          <w:color w:val="000000" w:themeColor="text1"/>
          <w:sz w:val="20"/>
          <w:szCs w:val="20"/>
        </w:rPr>
        <w:t xml:space="preserve">Proposal 1: Study a common framework for model and functionality identification to indicate a common understanding between network and UE across all sub-use cases. </w:t>
      </w:r>
    </w:p>
    <w:p w14:paraId="24DC98BD" w14:textId="77777777" w:rsidR="0087409F" w:rsidRDefault="0087409F">
      <w:pPr>
        <w:rPr>
          <w:b/>
          <w:bCs/>
          <w:color w:val="4472C4" w:themeColor="accent5"/>
          <w:lang w:val="en-GB"/>
        </w:rPr>
      </w:pPr>
    </w:p>
    <w:p w14:paraId="3DDC5105"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bookmarkStart w:id="7" w:name="_Hlk142655472"/>
      <w:r>
        <w:rPr>
          <w:rStyle w:val="eop"/>
          <w:rFonts w:ascii="Calibri" w:hAnsi="Calibri" w:cs="Calibri"/>
          <w:b/>
          <w:bCs/>
          <w:sz w:val="20"/>
          <w:szCs w:val="20"/>
        </w:rPr>
        <w:t xml:space="preserve">Proposal 2: Include the following blocks as a starting point for high-level AI/ML framework diagram: </w:t>
      </w:r>
    </w:p>
    <w:p w14:paraId="481CF5CC"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Model storage.</w:t>
      </w:r>
    </w:p>
    <w:p w14:paraId="1A0E69CE" w14:textId="77777777" w:rsidR="0087409F" w:rsidRDefault="0087409F">
      <w:pPr>
        <w:pStyle w:val="paragraph"/>
        <w:spacing w:before="0" w:beforeAutospacing="0" w:after="0" w:afterAutospacing="0"/>
        <w:jc w:val="both"/>
        <w:textAlignment w:val="baseline"/>
        <w:rPr>
          <w:rStyle w:val="eop"/>
          <w:rFonts w:ascii="Calibri" w:hAnsi="Calibri" w:cs="Calibri"/>
          <w:b/>
          <w:bCs/>
          <w:sz w:val="20"/>
          <w:szCs w:val="20"/>
        </w:rPr>
      </w:pPr>
    </w:p>
    <w:p w14:paraId="35FDBD62" w14:textId="77777777" w:rsidR="0087409F" w:rsidRDefault="0087409F">
      <w:pPr>
        <w:pStyle w:val="paragraph"/>
        <w:spacing w:before="0" w:beforeAutospacing="0" w:after="0" w:afterAutospacing="0"/>
        <w:jc w:val="both"/>
        <w:textAlignment w:val="baseline"/>
        <w:rPr>
          <w:rStyle w:val="eop"/>
          <w:rFonts w:ascii="Calibri" w:hAnsi="Calibri" w:cs="Calibri"/>
          <w:b/>
          <w:bCs/>
          <w:sz w:val="20"/>
          <w:szCs w:val="20"/>
        </w:rPr>
      </w:pPr>
    </w:p>
    <w:p w14:paraId="62571F42"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3: The following figure is used as the starting point for general AI/ML framework.</w:t>
      </w:r>
    </w:p>
    <w:p w14:paraId="43570BD5" w14:textId="77777777" w:rsidR="0087409F" w:rsidRDefault="00E97363">
      <w:pPr>
        <w:pStyle w:val="Doc-text2"/>
        <w:ind w:left="0" w:firstLine="0"/>
        <w:rPr>
          <w:rStyle w:val="normaltextrun"/>
          <w:lang w:val="en-GB"/>
        </w:rPr>
      </w:pPr>
      <w:r>
        <w:rPr>
          <w:noProof/>
          <w:lang w:val="en-US" w:eastAsia="ko-KR"/>
        </w:rPr>
        <mc:AlternateContent>
          <mc:Choice Requires="wpg">
            <w:drawing>
              <wp:anchor distT="0" distB="0" distL="114300" distR="114300" simplePos="0" relativeHeight="251656704" behindDoc="0" locked="0" layoutInCell="1" allowOverlap="1" wp14:anchorId="4F37340E" wp14:editId="13D4DD99">
                <wp:simplePos x="0" y="0"/>
                <wp:positionH relativeFrom="column">
                  <wp:posOffset>2540</wp:posOffset>
                </wp:positionH>
                <wp:positionV relativeFrom="paragraph">
                  <wp:posOffset>148590</wp:posOffset>
                </wp:positionV>
                <wp:extent cx="5791200" cy="2807970"/>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5791274" cy="2807745"/>
                          <a:chOff x="0" y="0"/>
                          <a:chExt cx="5791274" cy="2807745"/>
                        </a:xfrm>
                      </wpg:grpSpPr>
                      <pic:pic xmlns:pic="http://schemas.openxmlformats.org/drawingml/2006/picture">
                        <pic:nvPicPr>
                          <pic:cNvPr id="4" name="Picture 4"/>
                          <pic:cNvPicPr>
                            <a:picLocks noChangeAspect="1"/>
                          </pic:cNvPicPr>
                        </pic:nvPicPr>
                        <pic:blipFill>
                          <a:blip r:embed="rId60">
                            <a:extLst>
                              <a:ext uri="{28A0092B-C50C-407E-A947-70E740481C1C}">
                                <a14:useLocalDpi xmlns:a14="http://schemas.microsoft.com/office/drawing/2010/main" val="0"/>
                              </a:ext>
                            </a:extLst>
                          </a:blip>
                          <a:srcRect b="15778"/>
                          <a:stretch>
                            <a:fillRect/>
                          </a:stretch>
                        </pic:blipFill>
                        <pic:spPr>
                          <a:xfrm>
                            <a:off x="0" y="0"/>
                            <a:ext cx="5715000" cy="2807745"/>
                          </a:xfrm>
                          <a:prstGeom prst="rect">
                            <a:avLst/>
                          </a:prstGeom>
                          <a:noFill/>
                          <a:ln>
                            <a:noFill/>
                          </a:ln>
                        </pic:spPr>
                      </pic:pic>
                      <wps:wsp>
                        <wps:cNvPr id="6" name="Text Box 2"/>
                        <wps:cNvSpPr txBox="1">
                          <a:spLocks noChangeArrowheads="1"/>
                        </wps:cNvSpPr>
                        <wps:spPr bwMode="auto">
                          <a:xfrm>
                            <a:off x="3809440" y="2513866"/>
                            <a:ext cx="1981834" cy="240664"/>
                          </a:xfrm>
                          <a:prstGeom prst="rect">
                            <a:avLst/>
                          </a:prstGeom>
                          <a:solidFill>
                            <a:srgbClr val="FFFFFF"/>
                          </a:solidFill>
                          <a:ln w="9525">
                            <a:noFill/>
                            <a:miter lim="800000"/>
                          </a:ln>
                        </wps:spPr>
                        <wps:txbx>
                          <w:txbxContent>
                            <w:p w14:paraId="6160BFE4" w14:textId="77777777" w:rsidR="00F23C3E" w:rsidRDefault="00F23C3E">
                              <w:pPr>
                                <w:rPr>
                                  <w:sz w:val="18"/>
                                  <w:szCs w:val="18"/>
                                </w:rPr>
                              </w:pPr>
                              <w:r>
                                <w:rPr>
                                  <w:sz w:val="18"/>
                                  <w:szCs w:val="18"/>
                                </w:rPr>
                                <w:t>Model deployment/delivery/transfer</w:t>
                              </w:r>
                            </w:p>
                          </w:txbxContent>
                        </wps:txbx>
                        <wps:bodyPr rot="0" vert="horz" wrap="square" lIns="91440" tIns="45720" rIns="91440" bIns="45720" anchor="t" anchorCtr="0">
                          <a:spAutoFit/>
                        </wps:bodyPr>
                      </wps:wsp>
                    </wpg:wgp>
                  </a:graphicData>
                </a:graphic>
              </wp:anchor>
            </w:drawing>
          </mc:Choice>
          <mc:Fallback>
            <w:pict>
              <v:group w14:anchorId="4F37340E" id="Group 2" o:spid="_x0000_s1026" style="position:absolute;margin-left:.2pt;margin-top:11.7pt;width:456pt;height:221.1pt;z-index:251656704" coordsize="57912,28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">
                  <v:imagedata r:id="rId61" o:title="" cropbottom="10340f"/>
                </v:shape>
                <v:shapetype id="_x0000_t202" coordsize="21600,21600" o:spt="202" path="m,l,21600r21600,l21600,xe">
                  <v:stroke joinstyle="miter"/>
                  <v:path gradientshapeok="t" o:connecttype="rect"/>
                </v:shapetype>
                <v:shape id="Text Box 2" o:spid="_x0000_s1028" type="#_x0000_t202" style="position:absolute;left:38094;top:25138;width:19818;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" stroked="f">
                  <v:textbox style="mso-fit-shape-to-text:t">
                    <w:txbxContent>
                      <w:p w14:paraId="6160BFE4" w14:textId="77777777" w:rsidR="00F23C3E" w:rsidRDefault="00F23C3E">
                        <w:pPr>
                          <w:rPr>
                            <w:sz w:val="18"/>
                            <w:szCs w:val="18"/>
                          </w:rPr>
                        </w:pPr>
                        <w:r>
                          <w:rPr>
                            <w:sz w:val="18"/>
                            <w:szCs w:val="18"/>
                          </w:rPr>
                          <w:t>Model deployment/delivery/transfer</w:t>
                        </w:r>
                      </w:p>
                    </w:txbxContent>
                  </v:textbox>
                </v:shape>
                <w10:wrap type="topAndBottom"/>
              </v:group>
            </w:pict>
          </mc:Fallback>
        </mc:AlternateContent>
      </w:r>
    </w:p>
    <w:p w14:paraId="7D6DB095" w14:textId="77777777" w:rsidR="0087409F" w:rsidRDefault="0087409F">
      <w:pPr>
        <w:pStyle w:val="Doc-text2"/>
        <w:keepNext/>
        <w:ind w:left="0" w:firstLine="0"/>
        <w:rPr>
          <w:lang w:val="en-US"/>
        </w:rPr>
      </w:pPr>
    </w:p>
    <w:p w14:paraId="741C4BE5" w14:textId="77777777" w:rsidR="0087409F" w:rsidRDefault="00E97363">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 xml:space="preserve">Figure 2. AI/ML Functional Architecture  </w:t>
      </w:r>
    </w:p>
    <w:p w14:paraId="7C98957C"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04ABBBA6" w14:textId="77777777" w:rsidR="0087409F" w:rsidRDefault="00E97363">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4B4A7DAF" w14:textId="77777777" w:rsidR="0087409F" w:rsidRDefault="00E97363">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signaling. </w:t>
      </w:r>
    </w:p>
    <w:bookmarkEnd w:id="7"/>
    <w:p w14:paraId="03C48D20" w14:textId="77777777" w:rsidR="0087409F" w:rsidRDefault="0087409F">
      <w:pPr>
        <w:rPr>
          <w:b/>
          <w:bCs/>
          <w:color w:val="4472C4" w:themeColor="accent5"/>
          <w:lang w:val="en-GB"/>
        </w:rPr>
      </w:pPr>
    </w:p>
    <w:p w14:paraId="2666C358"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bookmarkStart w:id="8" w:name="_Hlk142655494"/>
      <w:r>
        <w:rPr>
          <w:noProof/>
          <w:lang w:eastAsia="ko-KR"/>
        </w:rPr>
        <w:lastRenderedPageBreak/>
        <mc:AlternateContent>
          <mc:Choice Requires="wps">
            <w:drawing>
              <wp:anchor distT="0" distB="0" distL="114300" distR="114300" simplePos="0" relativeHeight="251657728" behindDoc="0" locked="0" layoutInCell="1" allowOverlap="1" wp14:anchorId="6845E842" wp14:editId="5CEC1639">
                <wp:simplePos x="0" y="0"/>
                <wp:positionH relativeFrom="margin">
                  <wp:align>center</wp:align>
                </wp:positionH>
                <wp:positionV relativeFrom="paragraph">
                  <wp:posOffset>3332480</wp:posOffset>
                </wp:positionV>
                <wp:extent cx="4625340" cy="161290"/>
                <wp:effectExtent l="0" t="0" r="3810" b="0"/>
                <wp:wrapTopAndBottom/>
                <wp:docPr id="51" name="Text Box 51"/>
                <wp:cNvGraphicFramePr/>
                <a:graphic xmlns:a="http://schemas.openxmlformats.org/drawingml/2006/main">
                  <a:graphicData uri="http://schemas.microsoft.com/office/word/2010/wordprocessingShape">
                    <wps:wsp>
                      <wps:cNvSpPr txBox="1"/>
                      <wps:spPr>
                        <a:xfrm>
                          <a:off x="0" y="0"/>
                          <a:ext cx="4625340" cy="161290"/>
                        </a:xfrm>
                        <a:prstGeom prst="rect">
                          <a:avLst/>
                        </a:prstGeom>
                        <a:solidFill>
                          <a:prstClr val="white"/>
                        </a:solidFill>
                        <a:ln>
                          <a:noFill/>
                        </a:ln>
                      </wps:spPr>
                      <wps:txbx>
                        <w:txbxContent>
                          <w:p w14:paraId="596435F0" w14:textId="77777777" w:rsidR="00F23C3E" w:rsidRDefault="00F23C3E">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Figure 3: AI/ML functional architecture for functionality-based LCM.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6845E842" id="Text Box 51" o:spid="_x0000_s1029" type="#_x0000_t202" style="position:absolute;left:0;text-align:left;margin-left:0;margin-top:262.4pt;width:364.2pt;height:12.7pt;z-index:25165772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" stroked="f">
                <v:textbox inset="0,0,0,0">
                  <w:txbxContent>
                    <w:p w14:paraId="596435F0" w14:textId="77777777" w:rsidR="00F23C3E" w:rsidRDefault="00F23C3E">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Figure 3: AI/ML functional architecture for functionality-based LCM.</w:t>
                      </w:r>
                    </w:p>
                  </w:txbxContent>
                </v:textbox>
                <w10:wrap type="topAndBottom" anchorx="margin"/>
              </v:shape>
            </w:pict>
          </mc:Fallback>
        </mc:AlternateContent>
      </w:r>
      <w:r>
        <w:rPr>
          <w:noProof/>
          <w:lang w:eastAsia="ko-KR"/>
        </w:rPr>
        <mc:AlternateContent>
          <mc:Choice Requires="wpg">
            <w:drawing>
              <wp:anchor distT="0" distB="0" distL="114300" distR="114300" simplePos="0" relativeHeight="251658752" behindDoc="0" locked="0" layoutInCell="1" allowOverlap="1" wp14:anchorId="681D7846" wp14:editId="4D9C0107">
                <wp:simplePos x="0" y="0"/>
                <wp:positionH relativeFrom="margin">
                  <wp:align>center</wp:align>
                </wp:positionH>
                <wp:positionV relativeFrom="paragraph">
                  <wp:posOffset>275590</wp:posOffset>
                </wp:positionV>
                <wp:extent cx="4088765" cy="2962275"/>
                <wp:effectExtent l="0" t="0" r="6985" b="28575"/>
                <wp:wrapTopAndBottom/>
                <wp:docPr id="735050293" name="Group 735050293"/>
                <wp:cNvGraphicFramePr/>
                <a:graphic xmlns:a="http://schemas.openxmlformats.org/drawingml/2006/main">
                  <a:graphicData uri="http://schemas.microsoft.com/office/word/2010/wordprocessingGroup">
                    <wpg:wgp>
                      <wpg:cNvGrpSpPr/>
                      <wpg:grpSpPr>
                        <a:xfrm>
                          <a:off x="0" y="0"/>
                          <a:ext cx="4088765" cy="2962275"/>
                          <a:chOff x="0" y="0"/>
                          <a:chExt cx="4089197" cy="2962656"/>
                        </a:xfrm>
                      </wpg:grpSpPr>
                      <wps:wsp>
                        <wps:cNvPr id="735050294" name="Rectangle 735050294"/>
                        <wps:cNvSpPr/>
                        <wps:spPr>
                          <a:xfrm>
                            <a:off x="2238451" y="2223821"/>
                            <a:ext cx="1762963" cy="665277"/>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725074AF" w14:textId="77777777" w:rsidR="00F23C3E" w:rsidRDefault="00F23C3E">
                              <w:pPr>
                                <w:jc w:val="center"/>
                              </w:pPr>
                              <w:r>
                                <w:t>Inference</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35050295" name="Group 735050295"/>
                        <wpg:cNvGrpSpPr/>
                        <wpg:grpSpPr>
                          <a:xfrm>
                            <a:off x="0" y="0"/>
                            <a:ext cx="4089197" cy="2962656"/>
                            <a:chOff x="0" y="0"/>
                            <a:chExt cx="4089197" cy="2962656"/>
                          </a:xfrm>
                        </wpg:grpSpPr>
                        <wpg:grpSp>
                          <wpg:cNvPr id="735050296" name="Group 735050296"/>
                          <wpg:cNvGrpSpPr/>
                          <wpg:grpSpPr>
                            <a:xfrm>
                              <a:off x="0" y="0"/>
                              <a:ext cx="4089197" cy="2962656"/>
                              <a:chOff x="0" y="0"/>
                              <a:chExt cx="4089197" cy="2962656"/>
                            </a:xfrm>
                          </wpg:grpSpPr>
                          <wps:wsp>
                            <wps:cNvPr id="735050298" name="Text Box 2"/>
                            <wps:cNvSpPr txBox="1">
                              <a:spLocks noChangeArrowheads="1"/>
                            </wps:cNvSpPr>
                            <wps:spPr bwMode="auto">
                              <a:xfrm>
                                <a:off x="1075334" y="95098"/>
                                <a:ext cx="1075055" cy="306705"/>
                              </a:xfrm>
                              <a:prstGeom prst="rect">
                                <a:avLst/>
                              </a:prstGeom>
                              <a:noFill/>
                              <a:ln w="9525">
                                <a:noFill/>
                                <a:miter lim="800000"/>
                              </a:ln>
                            </wps:spPr>
                            <wps:txbx>
                              <w:txbxContent>
                                <w:p w14:paraId="7C5C3C4C" w14:textId="77777777" w:rsidR="00F23C3E" w:rsidRDefault="00F23C3E">
                                  <w:r>
                                    <w:t>Monitoring data</w:t>
                                  </w:r>
                                </w:p>
                              </w:txbxContent>
                            </wps:txbx>
                            <wps:bodyPr rot="0" vert="horz" wrap="square" lIns="91440" tIns="45720" rIns="91440" bIns="45720" anchor="t" anchorCtr="0">
                              <a:noAutofit/>
                            </wps:bodyPr>
                          </wps:wsp>
                          <wpg:grpSp>
                            <wpg:cNvPr id="735050299" name="Group 735050299"/>
                            <wpg:cNvGrpSpPr/>
                            <wpg:grpSpPr>
                              <a:xfrm>
                                <a:off x="0" y="0"/>
                                <a:ext cx="4089197" cy="2962656"/>
                                <a:chOff x="0" y="0"/>
                                <a:chExt cx="4089197" cy="2962656"/>
                              </a:xfrm>
                            </wpg:grpSpPr>
                            <wps:wsp>
                              <wps:cNvPr id="735050300" name="Rectangle 735050300"/>
                              <wps:cNvSpPr/>
                              <wps:spPr>
                                <a:xfrm>
                                  <a:off x="0" y="0"/>
                                  <a:ext cx="1016812" cy="2962656"/>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8DFA74" w14:textId="77777777" w:rsidR="00F23C3E" w:rsidRDefault="00F23C3E">
                                    <w:pPr>
                                      <w:jc w:val="center"/>
                                    </w:pPr>
                                    <w:r>
                                      <w:t>Data Collection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5050301" name="Rectangle 735050301"/>
                              <wps:cNvSpPr/>
                              <wps:spPr>
                                <a:xfrm>
                                  <a:off x="2296973" y="14630"/>
                                  <a:ext cx="1784908" cy="863194"/>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F8CA85" w14:textId="77777777" w:rsidR="00F23C3E" w:rsidRDefault="00F23C3E">
                                    <w:pPr>
                                      <w:jc w:val="center"/>
                                    </w:pPr>
                                    <w:r>
                                      <w:t>Functionality Management/ Performance Monitoring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5050302" name="Text Box 2"/>
                              <wps:cNvSpPr txBox="1">
                                <a:spLocks noChangeArrowheads="1"/>
                              </wps:cNvSpPr>
                              <wps:spPr bwMode="auto">
                                <a:xfrm>
                                  <a:off x="1089965" y="2340864"/>
                                  <a:ext cx="1075055" cy="306705"/>
                                </a:xfrm>
                                <a:prstGeom prst="rect">
                                  <a:avLst/>
                                </a:prstGeom>
                                <a:noFill/>
                                <a:ln w="9525">
                                  <a:noFill/>
                                  <a:miter lim="800000"/>
                                </a:ln>
                              </wps:spPr>
                              <wps:txbx>
                                <w:txbxContent>
                                  <w:p w14:paraId="711CA329" w14:textId="77777777" w:rsidR="00F23C3E" w:rsidRDefault="00F23C3E">
                                    <w:r>
                                      <w:t>Inference data</w:t>
                                    </w:r>
                                  </w:p>
                                </w:txbxContent>
                              </wps:txbx>
                              <wps:bodyPr rot="0" vert="horz" wrap="square" lIns="91440" tIns="45720" rIns="91440" bIns="45720" anchor="t" anchorCtr="0">
                                <a:noAutofit/>
                              </wps:bodyPr>
                            </wps:wsp>
                            <wps:wsp>
                              <wps:cNvPr id="735050303" name="Straight Arrow Connector 735050303"/>
                              <wps:cNvCnPr/>
                              <wps:spPr>
                                <a:xfrm>
                                  <a:off x="1016812" y="2593823"/>
                                  <a:ext cx="1207008" cy="0"/>
                                </a:xfrm>
                                <a:prstGeom prst="straightConnector1">
                                  <a:avLst/>
                                </a:prstGeom>
                                <a:noFill/>
                                <a:ln w="6350" cap="flat" cmpd="sng" algn="ctr">
                                  <a:solidFill>
                                    <a:schemeClr val="accent5"/>
                                  </a:solidFill>
                                  <a:prstDash val="solid"/>
                                  <a:miter lim="800000"/>
                                  <a:tailEnd type="triangle"/>
                                </a:ln>
                                <a:effectLst/>
                              </wps:spPr>
                              <wps:bodyPr/>
                            </wps:wsp>
                            <wps:wsp>
                              <wps:cNvPr id="192" name="Straight Arrow Connector 192"/>
                              <wps:cNvCnPr/>
                              <wps:spPr>
                                <a:xfrm>
                                  <a:off x="2854452" y="885139"/>
                                  <a:ext cx="36576" cy="1324051"/>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flipH="1" flipV="1">
                                  <a:off x="3514344" y="886663"/>
                                  <a:ext cx="7315" cy="1331367"/>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 name="Text Box 2"/>
                              <wps:cNvSpPr txBox="1">
                                <a:spLocks noChangeArrowheads="1"/>
                              </wps:cNvSpPr>
                              <wps:spPr bwMode="auto">
                                <a:xfrm>
                                  <a:off x="1397203" y="1148486"/>
                                  <a:ext cx="1565453" cy="760781"/>
                                </a:xfrm>
                                <a:prstGeom prst="rect">
                                  <a:avLst/>
                                </a:prstGeom>
                                <a:noFill/>
                                <a:ln w="9525">
                                  <a:noFill/>
                                  <a:miter lim="800000"/>
                                </a:ln>
                              </wps:spPr>
                              <wps:txbx>
                                <w:txbxContent>
                                  <w:p w14:paraId="54EF2F86" w14:textId="77777777" w:rsidR="00F23C3E" w:rsidRDefault="00F23C3E">
                                    <w:r>
                                      <w:t>Functionality control (activation/ deactivation/ switching/ selection/ fallback)</w:t>
                                    </w:r>
                                  </w:p>
                                </w:txbxContent>
                              </wps:txbx>
                              <wps:bodyPr rot="0" vert="horz" wrap="square" lIns="91440" tIns="45720" rIns="91440" bIns="45720" anchor="t" anchorCtr="0">
                                <a:noAutofit/>
                              </wps:bodyPr>
                            </wps:wsp>
                            <wps:wsp>
                              <wps:cNvPr id="195" name="Text Box 2"/>
                              <wps:cNvSpPr txBox="1">
                                <a:spLocks noChangeArrowheads="1"/>
                              </wps:cNvSpPr>
                              <wps:spPr bwMode="auto">
                                <a:xfrm>
                                  <a:off x="3474597" y="1309254"/>
                                  <a:ext cx="614600" cy="322036"/>
                                </a:xfrm>
                                <a:prstGeom prst="rect">
                                  <a:avLst/>
                                </a:prstGeom>
                                <a:noFill/>
                                <a:ln w="9525">
                                  <a:noFill/>
                                  <a:miter lim="800000"/>
                                </a:ln>
                              </wps:spPr>
                              <wps:txbx>
                                <w:txbxContent>
                                  <w:p w14:paraId="31880A5E" w14:textId="77777777" w:rsidR="00F23C3E" w:rsidRDefault="00F23C3E">
                                    <w:r>
                                      <w:t>Output</w:t>
                                    </w:r>
                                  </w:p>
                                </w:txbxContent>
                              </wps:txbx>
                              <wps:bodyPr rot="0" vert="horz" wrap="square" lIns="91440" tIns="45720" rIns="91440" bIns="45720" anchor="t" anchorCtr="0">
                                <a:noAutofit/>
                              </wps:bodyPr>
                            </wps:wsp>
                            <wps:wsp>
                              <wps:cNvPr id="196" name="Text Box 2"/>
                              <wps:cNvSpPr txBox="1">
                                <a:spLocks noChangeArrowheads="1"/>
                              </wps:cNvSpPr>
                              <wps:spPr bwMode="auto">
                                <a:xfrm>
                                  <a:off x="1104595" y="555955"/>
                                  <a:ext cx="1075055" cy="321640"/>
                                </a:xfrm>
                                <a:prstGeom prst="rect">
                                  <a:avLst/>
                                </a:prstGeom>
                                <a:noFill/>
                                <a:ln w="9525">
                                  <a:noFill/>
                                  <a:miter lim="800000"/>
                                </a:ln>
                              </wps:spPr>
                              <wps:txbx>
                                <w:txbxContent>
                                  <w:p w14:paraId="39EA0823" w14:textId="77777777" w:rsidR="00F23C3E" w:rsidRDefault="00F23C3E">
                                    <w:r>
                                      <w:t>Feedback</w:t>
                                    </w:r>
                                  </w:p>
                                </w:txbxContent>
                              </wps:txbx>
                              <wps:bodyPr rot="0" vert="horz" wrap="square" lIns="91440" tIns="45720" rIns="91440" bIns="45720" anchor="t" anchorCtr="0">
                                <a:noAutofit/>
                              </wps:bodyPr>
                            </wps:wsp>
                          </wpg:grpSp>
                        </wpg:grpSp>
                        <wps:wsp>
                          <wps:cNvPr id="197" name="Straight Arrow Connector 197"/>
                          <wps:cNvCnPr/>
                          <wps:spPr>
                            <a:xfrm>
                              <a:off x="1031552" y="335127"/>
                              <a:ext cx="1265421"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flipH="1">
                              <a:off x="1002289" y="617525"/>
                              <a:ext cx="1302243"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681D7846" id="Group 735050293" o:spid="_x0000_s1030" style="position:absolute;left:0;text-align:left;margin-left:0;margin-top:21.7pt;width:321.95pt;height:233.25pt;z-index:251658752;mso-position-horizontal:center;mso-position-horizontal-relative:margin" coordsize="40891,2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">
                <v:rect id="Rectangle 735050294" o:spid="_x0000_s1031" style="position:absolute;left:22384;top:22238;width:17630;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" fillcolor="#4472c4 [3208]" strokecolor="#1f4d78 [1604]" strokeweight="1pt">
                  <v:textbox>
                    <w:txbxContent>
                      <w:p w14:paraId="725074AF" w14:textId="77777777" w:rsidR="00F23C3E" w:rsidRDefault="00F23C3E">
                        <w:pPr>
                          <w:jc w:val="center"/>
                        </w:pPr>
                        <w:r>
                          <w:t>Inference</w:t>
                        </w:r>
                      </w:p>
                    </w:txbxContent>
                  </v:textbox>
                </v:rect>
                <v:group id="Group 735050295" o:spid="_x0000_s1032"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">
                  <v:group id="Group 735050296" o:spid="_x0000_s1033"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">
                    <v:shape id="Text Box 2" o:spid="_x0000_s1034" type="#_x0000_t202" style="position:absolute;left:10753;top:950;width:10750;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" filled="f" stroked="f">
                      <v:textbox>
                        <w:txbxContent>
                          <w:p w14:paraId="7C5C3C4C" w14:textId="77777777" w:rsidR="00F23C3E" w:rsidRDefault="00F23C3E">
                            <w:r>
                              <w:t>Monitoring data</w:t>
                            </w:r>
                          </w:p>
                        </w:txbxContent>
                      </v:textbox>
                    </v:shape>
                    <v:group id="Group 735050299" o:spid="_x0000_s1035"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">
                      <v:rect id="Rectangle 735050300" o:spid="_x0000_s1036" style="position:absolute;width:10168;height:2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" fillcolor="#4472c4 [3208]" strokecolor="#1f4d78 [1604]" strokeweight="1pt">
                        <v:textbox>
                          <w:txbxContent>
                            <w:p w14:paraId="118DFA74" w14:textId="77777777" w:rsidR="00F23C3E" w:rsidRDefault="00F23C3E">
                              <w:pPr>
                                <w:jc w:val="center"/>
                              </w:pPr>
                              <w:r>
                                <w:t>Data Collection</w:t>
                              </w:r>
                            </w:p>
                          </w:txbxContent>
                        </v:textbox>
                      </v:rect>
                      <v:rect id="Rectangle 735050301" o:spid="_x0000_s1037" style="position:absolute;left:22969;top:146;width:17849;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" fillcolor="#4472c4 [3208]" strokecolor="#1f4d78 [1604]" strokeweight="1pt">
                        <v:textbox>
                          <w:txbxContent>
                            <w:p w14:paraId="0EF8CA85" w14:textId="77777777" w:rsidR="00F23C3E" w:rsidRDefault="00F23C3E">
                              <w:pPr>
                                <w:jc w:val="center"/>
                              </w:pPr>
                              <w:r>
                                <w:t>Functionality Management/ Performance Monitoring</w:t>
                              </w:r>
                            </w:p>
                          </w:txbxContent>
                        </v:textbox>
                      </v:rect>
                      <v:shape id="Text Box 2" o:spid="_x0000_s1038" type="#_x0000_t202" style="position:absolute;left:10899;top:23408;width:1075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" filled="f" stroked="f">
                        <v:textbox>
                          <w:txbxContent>
                            <w:p w14:paraId="711CA329" w14:textId="77777777" w:rsidR="00F23C3E" w:rsidRDefault="00F23C3E">
                              <w:r>
                                <w:t>Inference data</w:t>
                              </w:r>
                            </w:p>
                          </w:txbxContent>
                        </v:textbox>
                      </v:shape>
                      <v:shapetype id="_x0000_t32" coordsize="21600,21600" o:spt="32" o:oned="t" path="m,l21600,21600e" filled="f">
                        <v:path arrowok="t" fillok="f" o:connecttype="none"/>
                        <o:lock v:ext="edit" shapetype="t"/>
                      </v:shapetype>
                      <v:shape id="Straight Arrow Connector 735050303" o:spid="_x0000_s1039" type="#_x0000_t32" style="position:absolute;left:10168;top:25938;width:1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" strokecolor="#4472c4 [3208]" strokeweight=".5pt">
                        <v:stroke endarrow="block" joinstyle="miter"/>
                      </v:shape>
                      <v:shape id="Straight Arrow Connector 192" o:spid="_x0000_s1040" type="#_x0000_t32" style="position:absolute;left:28544;top:8851;width:366;height:1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" strokecolor="#4472c4 [3208]" strokeweight=".5pt">
                        <v:stroke endarrow="block" joinstyle="miter"/>
                      </v:shape>
                      <v:shape id="Straight Arrow Connector 193" o:spid="_x0000_s1041" type="#_x0000_t32" style="position:absolute;left:35143;top:8866;width:73;height:13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" strokecolor="#4472c4 [3208]" strokeweight=".5pt">
                        <v:stroke endarrow="block" joinstyle="miter"/>
                      </v:shape>
                      <v:shape id="Text Box 2" o:spid="_x0000_s1042" type="#_x0000_t202" style="position:absolute;left:13972;top:11484;width:15654;height:7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54EF2F86" w14:textId="77777777" w:rsidR="00F23C3E" w:rsidRDefault="00F23C3E">
                              <w:r>
                                <w:t>Functionality control (activation/ deactivation/ switching/ selection/ fallback)</w:t>
                              </w:r>
                            </w:p>
                          </w:txbxContent>
                        </v:textbox>
                      </v:shape>
                      <v:shape id="Text Box 2" o:spid="_x0000_s1043" type="#_x0000_t202" style="position:absolute;left:34745;top:13092;width:6146;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31880A5E" w14:textId="77777777" w:rsidR="00F23C3E" w:rsidRDefault="00F23C3E">
                              <w:r>
                                <w:t>Output</w:t>
                              </w:r>
                            </w:p>
                          </w:txbxContent>
                        </v:textbox>
                      </v:shape>
                      <v:shape id="Text Box 2" o:spid="_x0000_s1044" type="#_x0000_t202" style="position:absolute;left:11045;top:5559;width:10751;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39EA0823" w14:textId="77777777" w:rsidR="00F23C3E" w:rsidRDefault="00F23C3E">
                              <w:r>
                                <w:t>Feedback</w:t>
                              </w:r>
                            </w:p>
                          </w:txbxContent>
                        </v:textbox>
                      </v:shape>
                    </v:group>
                  </v:group>
                  <v:shape id="Straight Arrow Connector 197" o:spid="_x0000_s1045" type="#_x0000_t32" style="position:absolute;left:10315;top:3351;width:12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" strokecolor="#4472c4 [3208]" strokeweight=".5pt">
                    <v:stroke endarrow="block" joinstyle="miter"/>
                  </v:shape>
                  <v:shape id="Straight Arrow Connector 198" o:spid="_x0000_s1046" type="#_x0000_t32" style="position:absolute;left:10022;top:6175;width:130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" strokecolor="#4472c4 [3208]" strokeweight=".5pt">
                    <v:stroke endarrow="block" joinstyle="miter"/>
                  </v:shape>
                </v:group>
                <w10:wrap type="topAndBottom" anchorx="margin"/>
              </v:group>
            </w:pict>
          </mc:Fallback>
        </mc:AlternateContent>
      </w:r>
      <w:r>
        <w:rPr>
          <w:rStyle w:val="eop"/>
          <w:rFonts w:ascii="Calibri" w:hAnsi="Calibri" w:cs="Calibri"/>
          <w:b/>
          <w:bCs/>
          <w:sz w:val="20"/>
          <w:szCs w:val="20"/>
        </w:rPr>
        <w:t>Proposal 4: The following figure is used as the starting point for AI/ML framework for functionality-based LCM.</w:t>
      </w:r>
    </w:p>
    <w:p w14:paraId="4F60BBB8"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4D0E56E3" w14:textId="77777777" w:rsidR="0087409F" w:rsidRDefault="00E97363">
      <w:pPr>
        <w:pStyle w:val="paragraph"/>
        <w:numPr>
          <w:ilvl w:val="0"/>
          <w:numId w:val="19"/>
        </w:numPr>
        <w:spacing w:before="0" w:beforeAutospacing="0" w:after="0" w:afterAutospacing="0"/>
        <w:jc w:val="both"/>
        <w:textAlignment w:val="baseline"/>
        <w:rPr>
          <w:rFonts w:ascii="Calibri" w:hAnsi="Calibri" w:cs="Calibri"/>
          <w:b/>
          <w:sz w:val="20"/>
          <w:szCs w:val="20"/>
        </w:rPr>
      </w:pPr>
      <w:r>
        <w:rPr>
          <w:rStyle w:val="eop"/>
          <w:rFonts w:ascii="Calibri" w:hAnsi="Calibri" w:cs="Calibri"/>
          <w:b/>
          <w:bCs/>
          <w:sz w:val="20"/>
          <w:szCs w:val="20"/>
        </w:rPr>
        <w:t>A block may be implemented in one or multiple entities, some of which may be 3GPP or non-3GPP entities.</w:t>
      </w:r>
      <w:bookmarkEnd w:id="8"/>
    </w:p>
    <w:p w14:paraId="3A282286" w14:textId="77777777" w:rsidR="0087409F" w:rsidRDefault="0087409F">
      <w:pPr>
        <w:keepNext/>
        <w:jc w:val="center"/>
      </w:pPr>
    </w:p>
    <w:p w14:paraId="30C14346" w14:textId="77777777" w:rsidR="0087409F" w:rsidRDefault="0087409F">
      <w:pPr>
        <w:rPr>
          <w:b/>
          <w:bCs/>
          <w:color w:val="4472C4" w:themeColor="accent5"/>
          <w:lang w:val="en-GB"/>
        </w:rPr>
      </w:pPr>
    </w:p>
    <w:p w14:paraId="013EB10C" w14:textId="77777777" w:rsidR="0087409F" w:rsidRDefault="00E97363">
      <w:pPr>
        <w:rPr>
          <w:b/>
          <w:color w:val="4472C4" w:themeColor="accent5"/>
          <w:lang w:val="en-GB"/>
        </w:rPr>
      </w:pPr>
      <w:r>
        <w:rPr>
          <w:b/>
          <w:bCs/>
          <w:color w:val="4472C4" w:themeColor="accent5"/>
          <w:lang w:val="en-GB"/>
        </w:rPr>
        <w:t>TCL Communication:</w:t>
      </w:r>
    </w:p>
    <w:p w14:paraId="5D1AB9F4" w14:textId="77777777" w:rsidR="0087409F" w:rsidRDefault="00E97363">
      <w:pPr>
        <w:spacing w:after="156" w:line="259" w:lineRule="auto"/>
        <w:jc w:val="both"/>
        <w:rPr>
          <w:rFonts w:ascii="Times New Roman" w:eastAsia="SimSun" w:hAnsi="Times New Roman" w:cs="Times New Roman"/>
          <w:b/>
          <w:i/>
          <w:lang w:val="en-GB" w:eastAsia="zh-CN"/>
        </w:rPr>
      </w:pPr>
      <w:r>
        <w:rPr>
          <w:rFonts w:ascii="Times New Roman" w:eastAsia="SimSun" w:hAnsi="Times New Roman" w:cs="Times New Roman" w:hint="eastAsia"/>
          <w:b/>
          <w:i/>
          <w:lang w:val="en-GB" w:eastAsia="zh-CN"/>
        </w:rPr>
        <w:t>Proposal</w:t>
      </w:r>
      <w:r>
        <w:rPr>
          <w:rFonts w:ascii="Times New Roman" w:eastAsia="SimSun" w:hAnsi="Times New Roman" w:cs="Times New Roman"/>
          <w:b/>
          <w:i/>
          <w:lang w:val="en-GB" w:eastAsia="zh-CN"/>
        </w:rPr>
        <w:t xml:space="preserve"> 1</w:t>
      </w:r>
      <w:r>
        <w:rPr>
          <w:rFonts w:ascii="Times New Roman" w:eastAsia="SimSun" w:hAnsi="Times New Roman" w:cs="Times New Roman" w:hint="eastAsia"/>
          <w:b/>
          <w:i/>
          <w:lang w:val="en-GB" w:eastAsia="zh-CN"/>
        </w:rPr>
        <w:t>:</w:t>
      </w:r>
      <w:r>
        <w:rPr>
          <w:rFonts w:ascii="Times New Roman" w:eastAsia="SimSu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monitoring and CSI enhancement etc.</w:t>
      </w:r>
    </w:p>
    <w:p w14:paraId="655CA001" w14:textId="77777777" w:rsidR="0087409F" w:rsidRDefault="0087409F">
      <w:pPr>
        <w:rPr>
          <w:lang w:val="en-GB"/>
        </w:rPr>
      </w:pPr>
    </w:p>
    <w:bookmarkEnd w:id="5"/>
    <w:p w14:paraId="2D732DEA" w14:textId="77777777" w:rsidR="0087409F" w:rsidRDefault="00E97363">
      <w:pPr>
        <w:pStyle w:val="Heading3"/>
        <w:numPr>
          <w:ilvl w:val="2"/>
          <w:numId w:val="17"/>
        </w:numPr>
      </w:pPr>
      <w:r>
        <w:t>Collaboration levels</w:t>
      </w:r>
    </w:p>
    <w:p w14:paraId="36B544E6" w14:textId="77777777" w:rsidR="0087409F" w:rsidRDefault="00E97363">
      <w:pPr>
        <w:pStyle w:val="Heading5"/>
        <w:ind w:left="1008" w:hanging="1008"/>
      </w:pPr>
      <w:bookmarkStart w:id="9" w:name="_Hlk135397078"/>
      <w:r>
        <w:t>Previous agreements</w:t>
      </w:r>
    </w:p>
    <w:tbl>
      <w:tblPr>
        <w:tblStyle w:val="TableGrid"/>
        <w:tblW w:w="0" w:type="auto"/>
        <w:tblLook w:val="04A0" w:firstRow="1" w:lastRow="0" w:firstColumn="1" w:lastColumn="0" w:noHBand="0" w:noVBand="1"/>
      </w:tblPr>
      <w:tblGrid>
        <w:gridCol w:w="9855"/>
      </w:tblGrid>
      <w:tr w:rsidR="0087409F" w14:paraId="72AF8530" w14:textId="77777777">
        <w:tc>
          <w:tcPr>
            <w:tcW w:w="9855" w:type="dxa"/>
          </w:tcPr>
          <w:bookmarkEnd w:id="9"/>
          <w:p w14:paraId="6320EBB1" w14:textId="77777777" w:rsidR="0087409F" w:rsidRDefault="00E97363">
            <w:pPr>
              <w:rPr>
                <w:rFonts w:ascii="Times" w:eastAsia="Batang" w:hAnsi="Times"/>
              </w:rPr>
            </w:pPr>
            <w:r>
              <w:rPr>
                <w:rFonts w:ascii="Times" w:eastAsia="Batang" w:hAnsi="Times"/>
              </w:rPr>
              <w:t> </w:t>
            </w:r>
            <w:r>
              <w:rPr>
                <w:rFonts w:ascii="Times" w:eastAsia="Batang" w:hAnsi="Times"/>
                <w:highlight w:val="green"/>
              </w:rPr>
              <w:t>Agreement (from RAN1 #109-e)</w:t>
            </w:r>
          </w:p>
          <w:p w14:paraId="00FED1BA" w14:textId="77777777" w:rsidR="0087409F" w:rsidRDefault="00E97363">
            <w:pPr>
              <w:shd w:val="clear" w:color="auto" w:fill="FFFFFF"/>
              <w:rPr>
                <w:rFonts w:ascii="Times" w:eastAsia="Times New Roman" w:hAnsi="Times"/>
              </w:rPr>
            </w:pPr>
            <w:r>
              <w:rPr>
                <w:rFonts w:ascii="Times" w:eastAsia="Times New Roman" w:hAnsi="Times"/>
              </w:rPr>
              <w:t>Take the following network-UE collaboration levels as one aspect for defining collaboration levels</w:t>
            </w:r>
          </w:p>
          <w:p w14:paraId="4AC079AD" w14:textId="77777777" w:rsidR="0087409F" w:rsidRDefault="00E97363">
            <w:pPr>
              <w:numPr>
                <w:ilvl w:val="0"/>
                <w:numId w:val="20"/>
              </w:numPr>
              <w:shd w:val="clear" w:color="auto" w:fill="FFFFFF"/>
              <w:rPr>
                <w:rFonts w:ascii="Times" w:eastAsia="Batang" w:hAnsi="Times"/>
              </w:rPr>
            </w:pPr>
            <w:r>
              <w:rPr>
                <w:rFonts w:ascii="Times" w:eastAsia="Times New Roman" w:hAnsi="Times"/>
              </w:rPr>
              <w:t>Level x: No collaboration</w:t>
            </w:r>
          </w:p>
          <w:p w14:paraId="5508C906" w14:textId="77777777" w:rsidR="0087409F" w:rsidRDefault="00E97363">
            <w:pPr>
              <w:numPr>
                <w:ilvl w:val="0"/>
                <w:numId w:val="20"/>
              </w:numPr>
              <w:shd w:val="clear" w:color="auto" w:fill="FFFFFF"/>
              <w:rPr>
                <w:rFonts w:ascii="Times" w:eastAsia="Batang" w:hAnsi="Times"/>
              </w:rPr>
            </w:pPr>
            <w:r>
              <w:rPr>
                <w:rFonts w:ascii="Times" w:eastAsia="Times New Roman" w:hAnsi="Times"/>
              </w:rPr>
              <w:t>Level y: Signaling-based collaboration without model transfer</w:t>
            </w:r>
          </w:p>
          <w:p w14:paraId="4D14D50E" w14:textId="77777777" w:rsidR="0087409F" w:rsidRDefault="00E97363">
            <w:pPr>
              <w:numPr>
                <w:ilvl w:val="0"/>
                <w:numId w:val="20"/>
              </w:numPr>
              <w:shd w:val="clear" w:color="auto" w:fill="FFFFFF"/>
              <w:rPr>
                <w:rFonts w:ascii="Times" w:eastAsia="Batang" w:hAnsi="Times"/>
              </w:rPr>
            </w:pPr>
            <w:r>
              <w:rPr>
                <w:rFonts w:ascii="Times" w:eastAsia="Times New Roman" w:hAnsi="Times"/>
              </w:rPr>
              <w:t>Level z: Signaling-based collaboration with model transfer</w:t>
            </w:r>
          </w:p>
          <w:p w14:paraId="333E46D0" w14:textId="77777777" w:rsidR="0087409F" w:rsidRDefault="00E97363">
            <w:pPr>
              <w:shd w:val="clear" w:color="auto" w:fill="FFFFFF"/>
              <w:rPr>
                <w:rFonts w:ascii="Times" w:eastAsia="Times New Roman" w:hAnsi="Times"/>
              </w:rPr>
            </w:pPr>
            <w:r>
              <w:rPr>
                <w:rFonts w:ascii="Times" w:eastAsia="Times New Roman" w:hAnsi="Times"/>
              </w:rPr>
              <w:t>Note: Other aspect(s), for defining collaboration levels is not precluded and will be discussed in later meetings, e.g., with/without model updating, to support training/inference, for defining collaboration levels will be discussed in later meetings</w:t>
            </w:r>
          </w:p>
          <w:p w14:paraId="772F7366" w14:textId="77777777" w:rsidR="0087409F" w:rsidRDefault="00E97363">
            <w:pPr>
              <w:shd w:val="clear" w:color="auto" w:fill="FFFFFF"/>
              <w:rPr>
                <w:rFonts w:ascii="Times" w:eastAsia="DengXian" w:hAnsi="Times"/>
                <w:lang w:eastAsia="zh-CN"/>
              </w:rPr>
            </w:pPr>
            <w:r>
              <w:rPr>
                <w:rFonts w:ascii="Times" w:eastAsia="DengXian" w:hAnsi="Times"/>
                <w:lang w:eastAsia="zh-CN"/>
              </w:rPr>
              <w:t xml:space="preserve">FFS: Clarification is needed for Level x-y boundary </w:t>
            </w:r>
          </w:p>
          <w:p w14:paraId="726B0816" w14:textId="77777777" w:rsidR="0087409F" w:rsidRDefault="0087409F">
            <w:pPr>
              <w:rPr>
                <w:highlight w:val="darkYellow"/>
                <w:lang w:eastAsia="zh-CN"/>
              </w:rPr>
            </w:pPr>
          </w:p>
          <w:p w14:paraId="0F2233E6" w14:textId="77777777" w:rsidR="0087409F" w:rsidRDefault="00E97363">
            <w:pPr>
              <w:rPr>
                <w:highlight w:val="darkYellow"/>
                <w:lang w:eastAsia="zh-CN"/>
              </w:rPr>
            </w:pPr>
            <w:r>
              <w:rPr>
                <w:highlight w:val="darkYellow"/>
                <w:lang w:eastAsia="zh-CN"/>
              </w:rPr>
              <w:t>Working Assumption (from RAN1 #110-bis-e)</w:t>
            </w:r>
          </w:p>
          <w:p w14:paraId="2E2DB46E" w14:textId="77777777" w:rsidR="0087409F" w:rsidRDefault="00E97363">
            <w:pPr>
              <w:numPr>
                <w:ilvl w:val="0"/>
                <w:numId w:val="21"/>
              </w:numPr>
              <w:overflowPunct w:val="0"/>
              <w:autoSpaceDE w:val="0"/>
              <w:autoSpaceDN w:val="0"/>
              <w:adjustRightInd w:val="0"/>
              <w:spacing w:after="180"/>
              <w:contextualSpacing/>
              <w:textAlignment w:val="baseline"/>
              <w:rPr>
                <w:rFonts w:eastAsia="SimSun"/>
                <w:lang w:eastAsia="ja-JP"/>
              </w:rPr>
            </w:pPr>
            <w:r>
              <w:rPr>
                <w:rFonts w:eastAsia="SimSun"/>
                <w:lang w:eastAsia="ja-JP"/>
              </w:rPr>
              <w:lastRenderedPageBreak/>
              <w:t>Define Level y-z boundary based on whether model delivery is transparent to 3gpp signalling over the air interface or not.</w:t>
            </w:r>
          </w:p>
          <w:p w14:paraId="2A6FAA71" w14:textId="77777777" w:rsidR="0087409F" w:rsidRDefault="00E97363">
            <w:pPr>
              <w:numPr>
                <w:ilvl w:val="0"/>
                <w:numId w:val="21"/>
              </w:numPr>
              <w:overflowPunct w:val="0"/>
              <w:autoSpaceDE w:val="0"/>
              <w:autoSpaceDN w:val="0"/>
              <w:adjustRightInd w:val="0"/>
              <w:spacing w:after="180"/>
              <w:contextualSpacing/>
              <w:textAlignment w:val="baseline"/>
              <w:rPr>
                <w:rFonts w:eastAsia="SimSun"/>
                <w:lang w:eastAsia="ja-JP"/>
              </w:rPr>
            </w:pPr>
            <w:r>
              <w:rPr>
                <w:rFonts w:hint="eastAsia"/>
                <w:lang w:eastAsia="zh-CN"/>
              </w:rPr>
              <w:t>N</w:t>
            </w:r>
            <w:r>
              <w:rPr>
                <w:lang w:eastAsia="zh-CN"/>
              </w:rPr>
              <w:t>ote: Other procedures than model transfer/delivery are decoupled with collaboration level y-z.</w:t>
            </w:r>
          </w:p>
          <w:p w14:paraId="18EA79A9" w14:textId="77777777" w:rsidR="0087409F" w:rsidRDefault="00E97363">
            <w:pPr>
              <w:numPr>
                <w:ilvl w:val="0"/>
                <w:numId w:val="21"/>
              </w:numPr>
              <w:overflowPunct w:val="0"/>
              <w:autoSpaceDE w:val="0"/>
              <w:autoSpaceDN w:val="0"/>
              <w:adjustRightInd w:val="0"/>
              <w:spacing w:after="180"/>
              <w:contextualSpacing/>
              <w:textAlignment w:val="baseline"/>
              <w:rPr>
                <w:rFonts w:eastAsia="SimSun"/>
                <w:lang w:eastAsia="ja-JP"/>
              </w:rPr>
            </w:pPr>
            <w:r>
              <w:rPr>
                <w:rFonts w:eastAsia="SimSun"/>
                <w:lang w:eastAsia="ja-JP"/>
              </w:rPr>
              <w:t>Clarifying note: Level y includes cases without model delivery.</w:t>
            </w:r>
          </w:p>
          <w:p w14:paraId="7649FC3E" w14:textId="77777777" w:rsidR="0087409F" w:rsidRDefault="0087409F" w:rsidP="003E033C">
            <w:pPr>
              <w:widowControl w:val="0"/>
              <w:spacing w:beforeLines="50" w:line="288" w:lineRule="auto"/>
              <w:rPr>
                <w:rFonts w:eastAsia="SimSun"/>
                <w:kern w:val="2"/>
                <w:sz w:val="21"/>
                <w:szCs w:val="21"/>
                <w:lang w:eastAsia="zh-CN"/>
              </w:rPr>
            </w:pPr>
          </w:p>
          <w:p w14:paraId="0F5ECB0A" w14:textId="77777777" w:rsidR="0087409F" w:rsidRDefault="00E97363">
            <w:pPr>
              <w:rPr>
                <w:rFonts w:ascii="Times" w:eastAsia="Batang" w:hAnsi="Times"/>
                <w:highlight w:val="green"/>
              </w:rPr>
            </w:pPr>
            <w:r>
              <w:rPr>
                <w:rFonts w:ascii="Times" w:eastAsia="Batang" w:hAnsi="Times"/>
                <w:highlight w:val="green"/>
              </w:rPr>
              <w:t>Agreement (from RAN1 #110-bis-e)</w:t>
            </w:r>
          </w:p>
          <w:p w14:paraId="42A0037E" w14:textId="77777777" w:rsidR="0087409F" w:rsidRDefault="00E97363">
            <w:pPr>
              <w:pStyle w:val="ListParagraph"/>
              <w:numPr>
                <w:ilvl w:val="0"/>
                <w:numId w:val="22"/>
              </w:numPr>
            </w:pPr>
            <w:r>
              <w:t>Clarify Level x/y boundary as:</w:t>
            </w:r>
          </w:p>
          <w:p w14:paraId="0FB2CFD8" w14:textId="77777777" w:rsidR="0087409F" w:rsidRDefault="00E97363">
            <w:pPr>
              <w:pStyle w:val="ListParagraph"/>
              <w:rPr>
                <w:highlight w:val="green"/>
              </w:rPr>
            </w:pPr>
            <w:r>
              <w:t>Level x is implementation-based AI/ML operation without any dedicated AI/ML-specific enhancement (e.g., LCM related signalling, RS) collaboration between network and UE.</w:t>
            </w:r>
            <w:r>
              <w:br/>
              <w:t>(Note: The AI/ML operation may rely on future specification not related to AI/ML collaboration. The AI/ML approaches can be used as baseline for performance evaluation for future releases.)</w:t>
            </w:r>
          </w:p>
          <w:p w14:paraId="59DC477E" w14:textId="77777777" w:rsidR="0087409F" w:rsidRDefault="0087409F" w:rsidP="003E033C">
            <w:pPr>
              <w:widowControl w:val="0"/>
              <w:spacing w:beforeLines="50" w:line="288" w:lineRule="auto"/>
              <w:rPr>
                <w:rFonts w:eastAsia="SimSun"/>
                <w:kern w:val="2"/>
                <w:sz w:val="21"/>
                <w:szCs w:val="21"/>
                <w:lang w:eastAsia="zh-CN"/>
              </w:rPr>
            </w:pPr>
          </w:p>
        </w:tc>
      </w:tr>
    </w:tbl>
    <w:p w14:paraId="5295692A" w14:textId="77777777" w:rsidR="0087409F" w:rsidRDefault="0087409F">
      <w:pPr>
        <w:rPr>
          <w:b/>
          <w:bCs/>
          <w:color w:val="4472C4" w:themeColor="accent5"/>
          <w:lang w:val="en-GB"/>
        </w:rPr>
      </w:pPr>
    </w:p>
    <w:p w14:paraId="48F04B4C" w14:textId="77777777" w:rsidR="0087409F" w:rsidRDefault="00E97363">
      <w:pPr>
        <w:pStyle w:val="Heading5"/>
        <w:ind w:left="1008" w:hanging="1008"/>
      </w:pPr>
      <w:r>
        <w:t>Company proposals</w:t>
      </w:r>
    </w:p>
    <w:p w14:paraId="458570AF" w14:textId="77777777" w:rsidR="0087409F" w:rsidRDefault="00E97363">
      <w:pPr>
        <w:rPr>
          <w:b/>
          <w:bCs/>
          <w:color w:val="4472C4" w:themeColor="accent5"/>
          <w:lang w:val="en-GB"/>
        </w:rPr>
      </w:pPr>
      <w:r>
        <w:rPr>
          <w:b/>
          <w:bCs/>
          <w:color w:val="4472C4" w:themeColor="accent5"/>
          <w:lang w:val="en-GB"/>
        </w:rPr>
        <w:t>CATT</w:t>
      </w:r>
    </w:p>
    <w:p w14:paraId="2B40CDC1" w14:textId="77777777" w:rsidR="0087409F" w:rsidRDefault="00E97363">
      <w:pPr>
        <w:keepNext/>
        <w:spacing w:afterLines="50" w:after="120"/>
        <w:jc w:val="center"/>
        <w:rPr>
          <w:rFonts w:ascii="Times New Roman" w:eastAsia="SimSun" w:hAnsi="Times New Roman" w:cs="Times New Roman"/>
          <w:sz w:val="20"/>
          <w:szCs w:val="20"/>
          <w:lang w:eastAsia="zh-CN"/>
        </w:rPr>
      </w:pPr>
      <w:r>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1</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w:t>
      </w:r>
      <w:r>
        <w:rPr>
          <w:rFonts w:ascii="Times New Roman" w:eastAsia="SimSun" w:hAnsi="Times New Roman" w:cs="Times New Roman" w:hint="eastAsia"/>
          <w:sz w:val="20"/>
          <w:szCs w:val="20"/>
          <w:lang w:eastAsia="zh-CN"/>
        </w:rPr>
        <w:t>R</w:t>
      </w:r>
      <w:r>
        <w:rPr>
          <w:rFonts w:ascii="Times New Roman" w:eastAsia="Times New Roman" w:hAnsi="Times New Roman" w:cs="Times New Roman"/>
          <w:sz w:val="20"/>
          <w:szCs w:val="20"/>
        </w:rPr>
        <w:t>elationship between collaboration levels, functional/model identification and LCM procedures</w:t>
      </w:r>
    </w:p>
    <w:tbl>
      <w:tblPr>
        <w:tblStyle w:val="TableGrid5"/>
        <w:tblW w:w="0" w:type="auto"/>
        <w:tblInd w:w="108" w:type="dxa"/>
        <w:tblLayout w:type="fixed"/>
        <w:tblLook w:val="04A0" w:firstRow="1" w:lastRow="0" w:firstColumn="1" w:lastColumn="0" w:noHBand="0" w:noVBand="1"/>
      </w:tblPr>
      <w:tblGrid>
        <w:gridCol w:w="1843"/>
        <w:gridCol w:w="1276"/>
        <w:gridCol w:w="1417"/>
        <w:gridCol w:w="4536"/>
      </w:tblGrid>
      <w:tr w:rsidR="0087409F" w14:paraId="294810FD" w14:textId="77777777">
        <w:tc>
          <w:tcPr>
            <w:tcW w:w="1843" w:type="dxa"/>
            <w:shd w:val="clear" w:color="auto" w:fill="B6DDE8"/>
          </w:tcPr>
          <w:p w14:paraId="70223954"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Identification </w:t>
            </w:r>
          </w:p>
        </w:tc>
        <w:tc>
          <w:tcPr>
            <w:tcW w:w="1276" w:type="dxa"/>
            <w:shd w:val="clear" w:color="auto" w:fill="B6DDE8"/>
          </w:tcPr>
          <w:p w14:paraId="6BFE5202"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transfer</w:t>
            </w:r>
          </w:p>
        </w:tc>
        <w:tc>
          <w:tcPr>
            <w:tcW w:w="1417" w:type="dxa"/>
            <w:shd w:val="clear" w:color="auto" w:fill="B6DDE8"/>
          </w:tcPr>
          <w:p w14:paraId="169D18BB"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Collaboration level</w:t>
            </w:r>
          </w:p>
        </w:tc>
        <w:tc>
          <w:tcPr>
            <w:tcW w:w="4536" w:type="dxa"/>
            <w:shd w:val="clear" w:color="auto" w:fill="B6DDE8"/>
          </w:tcPr>
          <w:p w14:paraId="23CA771B"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LCM procedure within 3GPP</w:t>
            </w:r>
          </w:p>
        </w:tc>
      </w:tr>
      <w:tr w:rsidR="0087409F" w14:paraId="48737763" w14:textId="77777777">
        <w:tc>
          <w:tcPr>
            <w:tcW w:w="1843" w:type="dxa"/>
          </w:tcPr>
          <w:p w14:paraId="4CC08D01"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 identification </w:t>
            </w:r>
          </w:p>
        </w:tc>
        <w:tc>
          <w:tcPr>
            <w:tcW w:w="1276" w:type="dxa"/>
          </w:tcPr>
          <w:p w14:paraId="11EE4A10"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N/A</w:t>
            </w:r>
          </w:p>
        </w:tc>
        <w:tc>
          <w:tcPr>
            <w:tcW w:w="1417" w:type="dxa"/>
          </w:tcPr>
          <w:p w14:paraId="7D9C1476"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x</w:t>
            </w:r>
          </w:p>
        </w:tc>
        <w:tc>
          <w:tcPr>
            <w:tcW w:w="4536" w:type="dxa"/>
          </w:tcPr>
          <w:p w14:paraId="67C9EC19"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 LCM is up to implementation, i.e. out of 3GPP network.</w:t>
            </w:r>
          </w:p>
        </w:tc>
      </w:tr>
      <w:tr w:rsidR="0087409F" w14:paraId="5EA71C73" w14:textId="77777777">
        <w:tc>
          <w:tcPr>
            <w:tcW w:w="1843" w:type="dxa"/>
          </w:tcPr>
          <w:p w14:paraId="10B7F7EB"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Functionality identification</w:t>
            </w:r>
          </w:p>
        </w:tc>
        <w:tc>
          <w:tcPr>
            <w:tcW w:w="1276" w:type="dxa"/>
          </w:tcPr>
          <w:p w14:paraId="7CAEBBDF"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Not support</w:t>
            </w:r>
          </w:p>
        </w:tc>
        <w:tc>
          <w:tcPr>
            <w:tcW w:w="1417" w:type="dxa"/>
          </w:tcPr>
          <w:p w14:paraId="566A617B"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y</w:t>
            </w:r>
          </w:p>
        </w:tc>
        <w:tc>
          <w:tcPr>
            <w:tcW w:w="4536" w:type="dxa"/>
          </w:tcPr>
          <w:p w14:paraId="4A2A951B"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Functionality-based LCM, e.g. AI/ML functionality activation/deactivation/switching, fallback to non-AI/ML based approach, performance monitoring.</w:t>
            </w:r>
          </w:p>
        </w:tc>
      </w:tr>
      <w:tr w:rsidR="0087409F" w14:paraId="1DF11276" w14:textId="77777777">
        <w:tc>
          <w:tcPr>
            <w:tcW w:w="1843" w:type="dxa"/>
            <w:vMerge w:val="restart"/>
            <w:vAlign w:val="center"/>
          </w:tcPr>
          <w:p w14:paraId="4BFB5A58"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identification</w:t>
            </w:r>
          </w:p>
        </w:tc>
        <w:tc>
          <w:tcPr>
            <w:tcW w:w="1276" w:type="dxa"/>
          </w:tcPr>
          <w:p w14:paraId="04C5B166"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Not support</w:t>
            </w:r>
          </w:p>
        </w:tc>
        <w:tc>
          <w:tcPr>
            <w:tcW w:w="1417" w:type="dxa"/>
          </w:tcPr>
          <w:p w14:paraId="2F3337D9"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y</w:t>
            </w:r>
          </w:p>
        </w:tc>
        <w:tc>
          <w:tcPr>
            <w:tcW w:w="4536" w:type="dxa"/>
          </w:tcPr>
          <w:p w14:paraId="5AF25699"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Model-ID-based LCM (without model transfer), e.g. AI/ML model activation/deactivation, model selection/</w:t>
            </w:r>
            <w:r>
              <w:rPr>
                <w:rFonts w:ascii="Times New Roman" w:eastAsia="SimSun" w:hAnsi="Times New Roman" w:cs="Times New Roman"/>
                <w:sz w:val="20"/>
                <w:szCs w:val="20"/>
                <w:lang w:eastAsia="zh-CN"/>
              </w:rPr>
              <w:t>switching</w:t>
            </w:r>
            <w:r>
              <w:rPr>
                <w:rFonts w:ascii="Times New Roman" w:eastAsia="SimSun" w:hAnsi="Times New Roman" w:cs="Times New Roman" w:hint="eastAsia"/>
                <w:sz w:val="20"/>
                <w:szCs w:val="20"/>
                <w:lang w:eastAsia="zh-CN"/>
              </w:rPr>
              <w:t>/monitoring, etc.</w:t>
            </w:r>
          </w:p>
        </w:tc>
      </w:tr>
      <w:tr w:rsidR="0087409F" w14:paraId="6662C3C8" w14:textId="77777777">
        <w:tc>
          <w:tcPr>
            <w:tcW w:w="1843" w:type="dxa"/>
            <w:vMerge/>
          </w:tcPr>
          <w:p w14:paraId="445DFB67" w14:textId="77777777" w:rsidR="0087409F" w:rsidRDefault="0087409F">
            <w:pPr>
              <w:spacing w:before="120" w:after="120"/>
              <w:jc w:val="both"/>
              <w:rPr>
                <w:rFonts w:ascii="Times New Roman" w:eastAsia="SimSun" w:hAnsi="Times New Roman" w:cs="Times New Roman"/>
                <w:sz w:val="20"/>
                <w:szCs w:val="20"/>
                <w:lang w:eastAsia="zh-CN"/>
              </w:rPr>
            </w:pPr>
          </w:p>
        </w:tc>
        <w:tc>
          <w:tcPr>
            <w:tcW w:w="1276" w:type="dxa"/>
          </w:tcPr>
          <w:p w14:paraId="648283A5"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c>
          <w:tcPr>
            <w:tcW w:w="1417" w:type="dxa"/>
          </w:tcPr>
          <w:p w14:paraId="7E0139FD"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z</w:t>
            </w:r>
          </w:p>
        </w:tc>
        <w:tc>
          <w:tcPr>
            <w:tcW w:w="4536" w:type="dxa"/>
          </w:tcPr>
          <w:p w14:paraId="101A9214"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Model-ID-based LCM, all LCM procedures in level y + model transfer.</w:t>
            </w:r>
          </w:p>
        </w:tc>
      </w:tr>
    </w:tbl>
    <w:p w14:paraId="75FDCA89" w14:textId="77777777" w:rsidR="0087409F" w:rsidRDefault="00E97363">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 From UE</w:t>
      </w:r>
      <w:r>
        <w:rPr>
          <w:rFonts w:ascii="Times New Roman" w:eastAsia="SimSun" w:hAnsi="Times New Roman" w:cs="Times New Roman"/>
          <w:b/>
          <w:sz w:val="20"/>
          <w:szCs w:val="20"/>
          <w:lang w:eastAsia="zh-CN"/>
        </w:rPr>
        <w:t>’</w:t>
      </w:r>
      <w:r>
        <w:rPr>
          <w:rFonts w:ascii="Times New Roman" w:eastAsia="SimSun" w:hAnsi="Times New Roman" w:cs="Times New Roman" w:hint="eastAsia"/>
          <w:b/>
          <w:sz w:val="20"/>
          <w:szCs w:val="20"/>
          <w:lang w:eastAsia="zh-CN"/>
        </w:rPr>
        <w:t>s perspective,</w:t>
      </w:r>
    </w:p>
    <w:p w14:paraId="244FE5C7" w14:textId="77777777" w:rsidR="0087409F" w:rsidRDefault="00E97363">
      <w:pPr>
        <w:numPr>
          <w:ilvl w:val="0"/>
          <w:numId w:val="23"/>
        </w:numPr>
        <w:spacing w:before="120" w:afterLines="50" w:after="120"/>
        <w:jc w:val="both"/>
        <w:rPr>
          <w:rFonts w:ascii="Times" w:eastAsia="Batang" w:hAnsi="Times" w:cs="Times New Roman"/>
          <w:b/>
          <w:sz w:val="20"/>
          <w:szCs w:val="24"/>
          <w:lang w:val="en-GB"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supports functionality identification, collaboration level y</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w:t>
      </w:r>
      <w:r>
        <w:rPr>
          <w:rFonts w:ascii="Times" w:eastAsia="SimSun" w:hAnsi="Times" w:cs="Times New Roman" w:hint="eastAsia"/>
          <w:b/>
          <w:sz w:val="20"/>
          <w:szCs w:val="24"/>
          <w:lang w:val="en-GB" w:eastAsia="zh-CN"/>
        </w:rPr>
        <w:t xml:space="preserve">Functionality-based </w:t>
      </w:r>
      <w:r>
        <w:rPr>
          <w:rFonts w:ascii="Times" w:eastAsia="Batang" w:hAnsi="Times" w:cs="Times New Roman" w:hint="eastAsia"/>
          <w:b/>
          <w:sz w:val="20"/>
          <w:szCs w:val="24"/>
          <w:lang w:val="en-GB" w:eastAsia="zh-CN"/>
        </w:rPr>
        <w:t xml:space="preserve">LCM can be supported, e.g. </w:t>
      </w:r>
      <w:r>
        <w:rPr>
          <w:rFonts w:ascii="Times" w:eastAsia="Batang" w:hAnsi="Times" w:cs="Times New Roman"/>
          <w:b/>
          <w:sz w:val="20"/>
          <w:szCs w:val="24"/>
          <w:lang w:val="en-GB" w:eastAsia="zh-CN"/>
        </w:rPr>
        <w:t>AI/ML function</w:t>
      </w:r>
      <w:r>
        <w:rPr>
          <w:rFonts w:ascii="Times" w:eastAsia="SimSun" w:hAnsi="Times" w:cs="Times New Roman" w:hint="eastAsia"/>
          <w:b/>
          <w:sz w:val="20"/>
          <w:szCs w:val="24"/>
          <w:lang w:val="en-GB" w:eastAsia="zh-CN"/>
        </w:rPr>
        <w:t>ality</w:t>
      </w:r>
      <w:r>
        <w:rPr>
          <w:rFonts w:ascii="Times" w:eastAsia="Batang" w:hAnsi="Times" w:cs="Times New Roman"/>
          <w:b/>
          <w:sz w:val="20"/>
          <w:szCs w:val="24"/>
          <w:lang w:val="en-GB" w:eastAsia="zh-CN"/>
        </w:rPr>
        <w:t xml:space="preserve"> </w:t>
      </w:r>
      <w:r>
        <w:rPr>
          <w:rFonts w:ascii="Times" w:eastAsia="SimSun" w:hAnsi="Times" w:cs="Times New Roman" w:hint="eastAsia"/>
          <w:b/>
          <w:sz w:val="20"/>
          <w:szCs w:val="24"/>
          <w:lang w:val="en-GB" w:eastAsia="zh-CN"/>
        </w:rPr>
        <w:t>activation/deactivation/switching</w:t>
      </w:r>
      <w:r>
        <w:rPr>
          <w:rFonts w:ascii="Times" w:eastAsia="Batang" w:hAnsi="Times" w:cs="Times New Roman"/>
          <w:b/>
          <w:sz w:val="20"/>
          <w:szCs w:val="24"/>
          <w:lang w:val="en-GB" w:eastAsia="zh-CN"/>
        </w:rPr>
        <w:t>, fallback to non-AI/ML based approach, performance monitoring</w:t>
      </w:r>
      <w:r>
        <w:rPr>
          <w:rFonts w:ascii="Times" w:eastAsia="Batang" w:hAnsi="Times" w:cs="Times New Roman" w:hint="eastAsia"/>
          <w:b/>
          <w:sz w:val="20"/>
          <w:szCs w:val="24"/>
          <w:lang w:val="en-GB" w:eastAsia="zh-CN"/>
        </w:rPr>
        <w:t>.</w:t>
      </w:r>
    </w:p>
    <w:p w14:paraId="282ECE73" w14:textId="77777777" w:rsidR="0087409F" w:rsidRDefault="00E97363">
      <w:pPr>
        <w:numPr>
          <w:ilvl w:val="0"/>
          <w:numId w:val="23"/>
        </w:numPr>
        <w:spacing w:before="120" w:afterLines="50" w:after="120"/>
        <w:jc w:val="both"/>
        <w:rPr>
          <w:rFonts w:ascii="Times" w:eastAsia="Batang" w:hAnsi="Times" w:cs="Times New Roman"/>
          <w:b/>
          <w:sz w:val="20"/>
          <w:szCs w:val="24"/>
          <w:lang w:val="en-GB"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w:t>
      </w:r>
      <w:r>
        <w:rPr>
          <w:rFonts w:ascii="Times" w:eastAsia="Batang" w:hAnsi="Times" w:cs="Times New Roman"/>
          <w:b/>
          <w:sz w:val="20"/>
          <w:szCs w:val="24"/>
          <w:lang w:val="en-GB" w:eastAsia="zh-CN"/>
        </w:rPr>
        <w:t>supports</w:t>
      </w:r>
      <w:r>
        <w:rPr>
          <w:rFonts w:ascii="Times" w:eastAsia="Batang" w:hAnsi="Times" w:cs="Times New Roman" w:hint="eastAsia"/>
          <w:b/>
          <w:sz w:val="20"/>
          <w:szCs w:val="24"/>
          <w:lang w:val="en-GB" w:eastAsia="zh-CN"/>
        </w:rPr>
        <w:t xml:space="preserve"> model identification but not model transfer, collaboration level y</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Most </w:t>
      </w:r>
      <w:r>
        <w:rPr>
          <w:rFonts w:ascii="Times" w:eastAsia="SimSun" w:hAnsi="Times" w:cs="Times New Roman" w:hint="eastAsia"/>
          <w:b/>
          <w:sz w:val="20"/>
          <w:szCs w:val="24"/>
          <w:lang w:val="en-GB" w:eastAsia="zh-CN"/>
        </w:rPr>
        <w:t xml:space="preserve">model-ID-based </w:t>
      </w:r>
      <w:r>
        <w:rPr>
          <w:rFonts w:ascii="Times" w:eastAsia="Batang" w:hAnsi="Times" w:cs="Times New Roman" w:hint="eastAsia"/>
          <w:b/>
          <w:sz w:val="20"/>
          <w:szCs w:val="24"/>
          <w:lang w:val="en-GB" w:eastAsia="zh-CN"/>
        </w:rPr>
        <w:t>LCM procedures within 3GPP network</w:t>
      </w:r>
      <w:r>
        <w:rPr>
          <w:rFonts w:ascii="Times" w:eastAsia="SimSun" w:hAnsi="Times" w:cs="Times New Roman" w:hint="eastAsia"/>
          <w:b/>
          <w:sz w:val="20"/>
          <w:szCs w:val="24"/>
          <w:lang w:val="en-GB" w:eastAsia="zh-CN"/>
        </w:rPr>
        <w:t xml:space="preserve"> can be supported</w:t>
      </w:r>
      <w:r>
        <w:rPr>
          <w:rFonts w:ascii="Times" w:eastAsia="Batang" w:hAnsi="Times" w:cs="Times New Roman" w:hint="eastAsia"/>
          <w:b/>
          <w:sz w:val="20"/>
          <w:szCs w:val="24"/>
          <w:lang w:val="en-GB" w:eastAsia="zh-CN"/>
        </w:rPr>
        <w:t>, e.g. AI/ML model activation/deactivation</w:t>
      </w:r>
      <w:r>
        <w:rPr>
          <w:rFonts w:ascii="Times" w:eastAsia="SimSun" w:hAnsi="Times" w:cs="Times New Roman" w:hint="eastAsia"/>
          <w:b/>
          <w:sz w:val="20"/>
          <w:szCs w:val="24"/>
          <w:lang w:val="en-GB" w:eastAsia="zh-CN"/>
        </w:rPr>
        <w:t>/</w:t>
      </w:r>
      <w:r>
        <w:rPr>
          <w:rFonts w:ascii="Times" w:eastAsia="Batang" w:hAnsi="Times" w:cs="Times New Roman" w:hint="eastAsia"/>
          <w:b/>
          <w:sz w:val="20"/>
          <w:szCs w:val="24"/>
          <w:lang w:val="en-GB" w:eastAsia="zh-CN"/>
        </w:rPr>
        <w:t>selection</w:t>
      </w:r>
      <w:r>
        <w:rPr>
          <w:rFonts w:ascii="Times" w:eastAsia="SimSun" w:hAnsi="Times" w:cs="Times New Roman" w:hint="eastAsia"/>
          <w:b/>
          <w:sz w:val="20"/>
          <w:szCs w:val="24"/>
          <w:lang w:val="en-GB" w:eastAsia="zh-CN"/>
        </w:rPr>
        <w:t>/</w:t>
      </w:r>
      <w:r>
        <w:rPr>
          <w:rFonts w:ascii="Times" w:eastAsia="Batang" w:hAnsi="Times" w:cs="Times New Roman"/>
          <w:b/>
          <w:sz w:val="20"/>
          <w:szCs w:val="24"/>
          <w:lang w:val="en-GB" w:eastAsia="zh-CN"/>
        </w:rPr>
        <w:t>switching</w:t>
      </w:r>
      <w:r>
        <w:rPr>
          <w:rFonts w:ascii="Times" w:eastAsia="Batang" w:hAnsi="Times" w:cs="Times New Roman" w:hint="eastAsia"/>
          <w:b/>
          <w:sz w:val="20"/>
          <w:szCs w:val="24"/>
          <w:lang w:val="en-GB" w:eastAsia="zh-CN"/>
        </w:rPr>
        <w:t>, model monitoring</w:t>
      </w:r>
      <w:r>
        <w:rPr>
          <w:rFonts w:ascii="Times" w:eastAsia="SimSun" w:hAnsi="Times" w:cs="Times New Roman" w:hint="eastAsia"/>
          <w:b/>
          <w:sz w:val="20"/>
          <w:szCs w:val="24"/>
          <w:lang w:val="en-GB" w:eastAsia="zh-CN"/>
        </w:rPr>
        <w:t>, fallback, etc</w:t>
      </w:r>
      <w:r>
        <w:rPr>
          <w:rFonts w:ascii="Times" w:eastAsia="Batang" w:hAnsi="Times" w:cs="Times New Roman" w:hint="eastAsia"/>
          <w:b/>
          <w:sz w:val="20"/>
          <w:szCs w:val="24"/>
          <w:lang w:val="en-GB" w:eastAsia="zh-CN"/>
        </w:rPr>
        <w:t>.</w:t>
      </w:r>
    </w:p>
    <w:p w14:paraId="26B2CC60" w14:textId="77777777" w:rsidR="0087409F" w:rsidRDefault="00E97363">
      <w:pPr>
        <w:numPr>
          <w:ilvl w:val="0"/>
          <w:numId w:val="23"/>
        </w:numPr>
        <w:spacing w:before="120" w:afterLines="50" w:after="120"/>
        <w:jc w:val="both"/>
        <w:rPr>
          <w:rFonts w:ascii="Times" w:eastAsia="Batang" w:hAnsi="Times" w:cs="Times New Roman"/>
          <w:b/>
          <w:sz w:val="20"/>
          <w:szCs w:val="24"/>
          <w:lang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supports model identification </w:t>
      </w:r>
      <w:r>
        <w:rPr>
          <w:rFonts w:ascii="Times" w:eastAsia="Batang" w:hAnsi="Times" w:cs="Times New Roman"/>
          <w:b/>
          <w:sz w:val="20"/>
          <w:szCs w:val="24"/>
          <w:lang w:val="en-GB" w:eastAsia="zh-CN"/>
        </w:rPr>
        <w:t>and</w:t>
      </w:r>
      <w:r>
        <w:rPr>
          <w:rFonts w:ascii="Times" w:eastAsia="Batang" w:hAnsi="Times" w:cs="Times New Roman" w:hint="eastAsia"/>
          <w:b/>
          <w:sz w:val="20"/>
          <w:szCs w:val="24"/>
          <w:lang w:val="en-GB" w:eastAsia="zh-CN"/>
        </w:rPr>
        <w:t xml:space="preserve"> model transfer, collaboration level z</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All </w:t>
      </w:r>
      <w:r>
        <w:rPr>
          <w:rFonts w:ascii="Times" w:eastAsia="SimSun" w:hAnsi="Times" w:cs="Times New Roman" w:hint="eastAsia"/>
          <w:b/>
          <w:sz w:val="20"/>
          <w:szCs w:val="24"/>
          <w:lang w:val="en-GB" w:eastAsia="zh-CN"/>
        </w:rPr>
        <w:t>model-ID-based</w:t>
      </w:r>
      <w:r>
        <w:rPr>
          <w:rFonts w:ascii="Times" w:eastAsia="Batang" w:hAnsi="Times" w:cs="Times New Roman" w:hint="eastAsia"/>
          <w:b/>
          <w:sz w:val="20"/>
          <w:szCs w:val="24"/>
          <w:lang w:val="en-GB" w:eastAsia="zh-CN"/>
        </w:rPr>
        <w:t xml:space="preserve"> LCM procedures can be supported</w:t>
      </w:r>
      <w:r>
        <w:rPr>
          <w:rFonts w:ascii="Times" w:eastAsia="SimSun" w:hAnsi="Times" w:cs="Times New Roman" w:hint="eastAsia"/>
          <w:b/>
          <w:sz w:val="20"/>
          <w:szCs w:val="24"/>
          <w:lang w:val="en-GB" w:eastAsia="zh-CN"/>
        </w:rPr>
        <w:t>.</w:t>
      </w:r>
      <w:r>
        <w:rPr>
          <w:rFonts w:ascii="Times" w:eastAsia="Batang" w:hAnsi="Times" w:cs="Times New Roman" w:hint="eastAsia"/>
          <w:b/>
          <w:sz w:val="20"/>
          <w:szCs w:val="24"/>
          <w:lang w:val="en-GB" w:eastAsia="zh-CN"/>
        </w:rPr>
        <w:t xml:space="preserve"> </w:t>
      </w:r>
    </w:p>
    <w:p w14:paraId="34573400" w14:textId="77777777" w:rsidR="0087409F" w:rsidRDefault="0087409F">
      <w:pPr>
        <w:rPr>
          <w:b/>
          <w:bCs/>
        </w:rPr>
      </w:pPr>
    </w:p>
    <w:p w14:paraId="1072B586" w14:textId="77777777" w:rsidR="0087409F" w:rsidRDefault="00E97363">
      <w:pPr>
        <w:rPr>
          <w:b/>
          <w:bCs/>
          <w:color w:val="4472C4" w:themeColor="accent5"/>
          <w:lang w:val="en-GB"/>
        </w:rPr>
      </w:pPr>
      <w:r>
        <w:rPr>
          <w:b/>
          <w:bCs/>
          <w:color w:val="4472C4" w:themeColor="accent5"/>
          <w:lang w:val="en-GB"/>
        </w:rPr>
        <w:t>LG</w:t>
      </w:r>
    </w:p>
    <w:p w14:paraId="1BAAA123" w14:textId="77777777" w:rsidR="0087409F" w:rsidRDefault="00E97363">
      <w:pPr>
        <w:rPr>
          <w:b/>
        </w:rPr>
      </w:pPr>
      <w:r>
        <w:rPr>
          <w:b/>
        </w:rPr>
        <w:lastRenderedPageBreak/>
        <w:t>Proposal #9: For collaboration level z, RAN1 should focus on RAN1-specific issues only.</w:t>
      </w:r>
    </w:p>
    <w:p w14:paraId="7BF46BD1" w14:textId="77777777" w:rsidR="0087409F" w:rsidRDefault="0087409F">
      <w:pPr>
        <w:rPr>
          <w:b/>
          <w:bCs/>
          <w:color w:val="4472C4" w:themeColor="accent5"/>
          <w:lang w:val="en-GB"/>
        </w:rPr>
      </w:pPr>
    </w:p>
    <w:p w14:paraId="6AD9224A" w14:textId="77777777" w:rsidR="0087409F" w:rsidRDefault="00E97363">
      <w:pPr>
        <w:rPr>
          <w:b/>
          <w:bCs/>
          <w:color w:val="4472C4" w:themeColor="accent5"/>
          <w:lang w:val="en-GB"/>
        </w:rPr>
      </w:pPr>
      <w:r>
        <w:rPr>
          <w:b/>
          <w:bCs/>
          <w:color w:val="4472C4" w:themeColor="accent5"/>
          <w:lang w:val="en-GB"/>
        </w:rPr>
        <w:t>CMCC</w:t>
      </w:r>
    </w:p>
    <w:p w14:paraId="27056A58" w14:textId="77777777" w:rsidR="0087409F" w:rsidRDefault="00E97363">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u w:val="single"/>
          <w:lang w:eastAsia="zh-CN"/>
        </w:rPr>
        <w:t>Proposal 1:</w:t>
      </w:r>
      <w:r>
        <w:rPr>
          <w:rFonts w:ascii="Times New Roman" w:eastAsia="SimSun" w:hAnsi="Times New Roman" w:cs="Times New Roman"/>
          <w:b/>
          <w:i/>
          <w:kern w:val="2"/>
          <w:sz w:val="21"/>
          <w:szCs w:val="21"/>
          <w:lang w:eastAsia="zh-CN"/>
        </w:rPr>
        <w:t xml:space="preserve"> Confirm the working assumption on Level y-z boundary.</w:t>
      </w:r>
    </w:p>
    <w:p w14:paraId="15CD7662" w14:textId="77777777" w:rsidR="0087409F" w:rsidRDefault="00E97363">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SimSun" w:hAnsi="Times New Roman" w:cs="Times New Roman"/>
          <w:b/>
          <w:i/>
          <w:sz w:val="20"/>
          <w:szCs w:val="20"/>
          <w:lang w:val="en-GB" w:eastAsia="ja-JP"/>
        </w:rPr>
        <w:t>Define Level y-z boundary based on whether model delivery is transparent to 3gpp signalling over the air interface or not.</w:t>
      </w:r>
    </w:p>
    <w:p w14:paraId="06433ADD" w14:textId="77777777" w:rsidR="0087409F" w:rsidRDefault="00E97363">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DengXian" w:hAnsi="Times New Roman" w:cs="Times New Roman" w:hint="eastAsia"/>
          <w:b/>
          <w:i/>
          <w:sz w:val="20"/>
          <w:szCs w:val="20"/>
          <w:lang w:val="en-GB" w:eastAsia="zh-CN"/>
        </w:rPr>
        <w:t>N</w:t>
      </w:r>
      <w:r>
        <w:rPr>
          <w:rFonts w:ascii="Times New Roman" w:eastAsia="DengXian" w:hAnsi="Times New Roman" w:cs="Times New Roman"/>
          <w:b/>
          <w:i/>
          <w:sz w:val="20"/>
          <w:szCs w:val="20"/>
          <w:lang w:val="en-GB" w:eastAsia="zh-CN"/>
        </w:rPr>
        <w:t>ote: Other procedures than model transfer/delivery are decoupled with collaboration level y-z.</w:t>
      </w:r>
    </w:p>
    <w:p w14:paraId="5C35D8AC" w14:textId="77777777" w:rsidR="0087409F" w:rsidRDefault="00E97363">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SimSun" w:hAnsi="Times New Roman" w:cs="Times New Roman"/>
          <w:b/>
          <w:i/>
          <w:sz w:val="20"/>
          <w:szCs w:val="20"/>
          <w:lang w:val="en-GB" w:eastAsia="ja-JP"/>
        </w:rPr>
        <w:t>Clarifying note: Level y includes cases without model delivery.</w:t>
      </w:r>
    </w:p>
    <w:p w14:paraId="18C614A8" w14:textId="77777777" w:rsidR="0087409F" w:rsidRDefault="0087409F">
      <w:pPr>
        <w:rPr>
          <w:b/>
          <w:bCs/>
          <w:color w:val="4472C4" w:themeColor="accent5"/>
          <w:lang w:val="en-GB"/>
        </w:rPr>
      </w:pPr>
    </w:p>
    <w:p w14:paraId="0213202A" w14:textId="77777777" w:rsidR="0087409F" w:rsidRDefault="00E97363">
      <w:pPr>
        <w:rPr>
          <w:b/>
          <w:bCs/>
          <w:color w:val="4472C4" w:themeColor="accent5"/>
          <w:lang w:val="en-GB"/>
        </w:rPr>
      </w:pPr>
      <w:r>
        <w:rPr>
          <w:b/>
          <w:bCs/>
          <w:color w:val="4472C4" w:themeColor="accent5"/>
          <w:lang w:val="en-GB"/>
        </w:rPr>
        <w:t>Nvidia</w:t>
      </w:r>
    </w:p>
    <w:p w14:paraId="32C5A867"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Proposal 2: RAN1 to further clarify the meaning of “dedicated AI/ML-specific enhancement.” </w:t>
      </w:r>
    </w:p>
    <w:p w14:paraId="63DA3349" w14:textId="77777777" w:rsidR="0087409F" w:rsidRDefault="00E97363">
      <w:pPr>
        <w:numPr>
          <w:ilvl w:val="0"/>
          <w:numId w:val="24"/>
        </w:numPr>
        <w:overflowPunct w:val="0"/>
        <w:autoSpaceDE w:val="0"/>
        <w:autoSpaceDN w:val="0"/>
        <w:adjustRightInd w:val="0"/>
        <w:spacing w:after="180"/>
        <w:contextualSpacing/>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For example, if RAN1 introduced the feature that “UE to report the measurement results of more than 4 beams in one reporting instance” for AI/ML based beam management, would the feature be qualified as “dedicated AI/ML-specific enhancement”?</w:t>
      </w:r>
    </w:p>
    <w:p w14:paraId="44EE6D62" w14:textId="77777777" w:rsidR="0087409F" w:rsidRDefault="0087409F">
      <w:pPr>
        <w:rPr>
          <w:b/>
          <w:bCs/>
          <w:lang w:val="en-GB"/>
        </w:rPr>
      </w:pPr>
    </w:p>
    <w:p w14:paraId="09E717BB" w14:textId="77777777" w:rsidR="0087409F" w:rsidRDefault="0087409F">
      <w:pPr>
        <w:rPr>
          <w:b/>
          <w:bCs/>
          <w:lang w:val="en-GB"/>
        </w:rPr>
      </w:pPr>
    </w:p>
    <w:p w14:paraId="01860D38" w14:textId="77777777" w:rsidR="0087409F" w:rsidRDefault="00E97363">
      <w:pPr>
        <w:pStyle w:val="Heading3"/>
        <w:numPr>
          <w:ilvl w:val="2"/>
          <w:numId w:val="17"/>
        </w:numPr>
      </w:pPr>
      <w:r>
        <w:t>ML model Life Cycle Management</w:t>
      </w:r>
    </w:p>
    <w:p w14:paraId="0EB5DE3C"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87409F" w14:paraId="7760F55B" w14:textId="77777777">
        <w:tc>
          <w:tcPr>
            <w:tcW w:w="9962" w:type="dxa"/>
          </w:tcPr>
          <w:p w14:paraId="721B62CF" w14:textId="77777777" w:rsidR="0087409F" w:rsidRDefault="00E97363">
            <w:pPr>
              <w:rPr>
                <w:highlight w:val="green"/>
              </w:rPr>
            </w:pPr>
            <w:r>
              <w:rPr>
                <w:highlight w:val="green"/>
              </w:rPr>
              <w:t xml:space="preserve">RAN1 #110 Agreement </w:t>
            </w:r>
          </w:p>
          <w:p w14:paraId="1FAAA1B0" w14:textId="77777777" w:rsidR="0087409F" w:rsidRDefault="00E97363">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7009B02E" w14:textId="77777777" w:rsidR="0087409F" w:rsidRDefault="00E97363">
            <w:pPr>
              <w:numPr>
                <w:ilvl w:val="0"/>
                <w:numId w:val="25"/>
              </w:numPr>
              <w:rPr>
                <w:rFonts w:ascii="Times New Roman" w:hAnsi="Times New Roman"/>
                <w:lang w:eastAsia="zh-CN"/>
              </w:rPr>
            </w:pPr>
            <w:r>
              <w:rPr>
                <w:rFonts w:ascii="Times New Roman" w:hAnsi="Times New Roman"/>
                <w:lang w:eastAsia="zh-CN"/>
              </w:rPr>
              <w:t>Data collection</w:t>
            </w:r>
          </w:p>
          <w:p w14:paraId="3EB8CD59" w14:textId="77777777" w:rsidR="0087409F" w:rsidRDefault="00E97363">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52AA93E4"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training</w:t>
            </w:r>
          </w:p>
          <w:p w14:paraId="74F87362"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registration]</w:t>
            </w:r>
          </w:p>
          <w:p w14:paraId="7A6F6378"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deployment</w:t>
            </w:r>
          </w:p>
          <w:p w14:paraId="1E47EFF3" w14:textId="77777777" w:rsidR="0087409F" w:rsidRDefault="00E97363">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48CD12C5"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configuration]</w:t>
            </w:r>
          </w:p>
          <w:p w14:paraId="7E55F311"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inference operation</w:t>
            </w:r>
          </w:p>
          <w:p w14:paraId="425ADBC5"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selection, activation, deactivation, switching, and fallback operation</w:t>
            </w:r>
          </w:p>
          <w:p w14:paraId="32ADF380" w14:textId="77777777" w:rsidR="0087409F" w:rsidRDefault="00E97363">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566354A8"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monitoring</w:t>
            </w:r>
          </w:p>
          <w:p w14:paraId="3BB3A519"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update</w:t>
            </w:r>
          </w:p>
          <w:p w14:paraId="75D1716B" w14:textId="77777777" w:rsidR="0087409F" w:rsidRDefault="00E97363">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7EF8FEB1"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transfer</w:t>
            </w:r>
          </w:p>
          <w:p w14:paraId="314FD100" w14:textId="77777777" w:rsidR="0087409F" w:rsidRDefault="00E97363">
            <w:pPr>
              <w:numPr>
                <w:ilvl w:val="0"/>
                <w:numId w:val="25"/>
              </w:numPr>
              <w:rPr>
                <w:rFonts w:ascii="Times New Roman" w:hAnsi="Times New Roman"/>
                <w:lang w:eastAsia="zh-CN"/>
              </w:rPr>
            </w:pPr>
            <w:r>
              <w:rPr>
                <w:rFonts w:ascii="Times New Roman" w:hAnsi="Times New Roman"/>
                <w:lang w:eastAsia="zh-CN"/>
              </w:rPr>
              <w:t>UE capability</w:t>
            </w:r>
          </w:p>
          <w:p w14:paraId="5E11BAD9" w14:textId="77777777" w:rsidR="0087409F" w:rsidRDefault="00E97363">
            <w:pPr>
              <w:rPr>
                <w:rFonts w:ascii="Times New Roman" w:hAnsi="Times New Roman"/>
              </w:rPr>
            </w:pPr>
            <w:r>
              <w:rPr>
                <w:rFonts w:ascii="Times New Roman" w:hAnsi="Times New Roman"/>
              </w:rPr>
              <w:lastRenderedPageBreak/>
              <w:t>Note: Some aspects in the list may not have specification impact.</w:t>
            </w:r>
          </w:p>
          <w:p w14:paraId="693A0C78" w14:textId="77777777" w:rsidR="0087409F" w:rsidRDefault="00E97363">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72FD382C" w14:textId="77777777" w:rsidR="0087409F" w:rsidRDefault="00E97363">
            <w:pPr>
              <w:rPr>
                <w:rFonts w:ascii="Times New Roman" w:hAnsi="Times New Roman"/>
              </w:rPr>
            </w:pPr>
            <w:r>
              <w:rPr>
                <w:rFonts w:ascii="Times New Roman" w:hAnsi="Times New Roman"/>
              </w:rPr>
              <w:t xml:space="preserve">Note: More aspects may be added as study progresses. </w:t>
            </w:r>
          </w:p>
        </w:tc>
      </w:tr>
    </w:tbl>
    <w:p w14:paraId="5DB18A2F" w14:textId="77777777" w:rsidR="0087409F" w:rsidRDefault="0087409F">
      <w:pPr>
        <w:rPr>
          <w:highlight w:val="yellow"/>
        </w:rPr>
      </w:pPr>
    </w:p>
    <w:p w14:paraId="7F0F1D17" w14:textId="77777777" w:rsidR="0087409F" w:rsidRDefault="0087409F">
      <w:pPr>
        <w:rPr>
          <w:highlight w:val="yellow"/>
        </w:rPr>
      </w:pPr>
    </w:p>
    <w:p w14:paraId="01DBEA67" w14:textId="77777777" w:rsidR="0087409F" w:rsidRDefault="00E97363">
      <w:pPr>
        <w:pStyle w:val="Heading4"/>
        <w:numPr>
          <w:ilvl w:val="3"/>
          <w:numId w:val="17"/>
        </w:numPr>
      </w:pPr>
      <w:r>
        <w:t>Data collection</w:t>
      </w:r>
    </w:p>
    <w:p w14:paraId="6CBC2C62" w14:textId="77777777" w:rsidR="0087409F" w:rsidRDefault="0087409F">
      <w:pPr>
        <w:rPr>
          <w:lang w:val="en-GB"/>
        </w:rPr>
      </w:pPr>
    </w:p>
    <w:p w14:paraId="09FFA9F0"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87409F" w14:paraId="17ECFCD5" w14:textId="77777777">
        <w:tc>
          <w:tcPr>
            <w:tcW w:w="9962" w:type="dxa"/>
          </w:tcPr>
          <w:p w14:paraId="302709D2" w14:textId="77777777" w:rsidR="0087409F" w:rsidRDefault="00E97363">
            <w:pPr>
              <w:rPr>
                <w:rFonts w:eastAsia="DengXian"/>
                <w:color w:val="000000" w:themeColor="text1"/>
                <w:u w:val="single"/>
                <w:lang w:eastAsia="zh-CN"/>
              </w:rPr>
            </w:pPr>
            <w:r>
              <w:rPr>
                <w:rFonts w:eastAsia="DengXian"/>
                <w:color w:val="000000" w:themeColor="text1"/>
                <w:u w:val="single"/>
                <w:lang w:eastAsia="zh-CN"/>
              </w:rPr>
              <w:t xml:space="preserve">Conclusion from </w:t>
            </w:r>
            <w:r>
              <w:rPr>
                <w:rStyle w:val="Hyperlink"/>
                <w:color w:val="auto"/>
              </w:rPr>
              <w:t>RAN#1 110-bis-e</w:t>
            </w:r>
          </w:p>
          <w:p w14:paraId="64B08884" w14:textId="77777777" w:rsidR="0087409F" w:rsidRDefault="00E97363">
            <w:pPr>
              <w:rPr>
                <w:color w:val="000000" w:themeColor="text1"/>
              </w:rPr>
            </w:pPr>
            <w:r>
              <w:rPr>
                <w:color w:val="000000" w:themeColor="text1"/>
              </w:rPr>
              <w:t xml:space="preserve">Data collection may be performed for different </w:t>
            </w:r>
            <w:r>
              <w:rPr>
                <w:color w:val="000000" w:themeColor="text1"/>
                <w:lang w:eastAsia="zh-CN"/>
              </w:rPr>
              <w:t xml:space="preserve">purposes in LCM, e.g., </w:t>
            </w:r>
            <w:r>
              <w:rPr>
                <w:color w:val="000000" w:themeColor="text1"/>
              </w:rPr>
              <w:t>model training, model inference, model monitoring, model selection, model update</w:t>
            </w:r>
            <w:r>
              <w:rPr>
                <w:color w:val="000000" w:themeColor="text1"/>
                <w:lang w:eastAsia="zh-CN"/>
              </w:rPr>
              <w:t>, etc.</w:t>
            </w:r>
            <w:r>
              <w:rPr>
                <w:color w:val="000000" w:themeColor="text1"/>
              </w:rPr>
              <w:t xml:space="preserve"> each may be done with different requirements and potential specification impact.</w:t>
            </w:r>
          </w:p>
          <w:p w14:paraId="637217E0" w14:textId="77777777" w:rsidR="0087409F" w:rsidRDefault="00E97363">
            <w:pPr>
              <w:rPr>
                <w:color w:val="000000" w:themeColor="text1"/>
              </w:rPr>
            </w:pPr>
            <w:r>
              <w:rPr>
                <w:color w:val="000000" w:themeColor="text1"/>
              </w:rPr>
              <w:t>FFS: Model selection refers to the selection of an AI/ML model among models for the same functionality. (Exact terminology to be discussed/defined)</w:t>
            </w:r>
          </w:p>
          <w:p w14:paraId="2B0AEA1B" w14:textId="77777777" w:rsidR="0087409F" w:rsidRDefault="00E97363">
            <w:pPr>
              <w:rPr>
                <w:highlight w:val="green"/>
              </w:rPr>
            </w:pPr>
            <w:r>
              <w:rPr>
                <w:highlight w:val="green"/>
              </w:rPr>
              <w:t>RAN1#113 Agreement</w:t>
            </w:r>
          </w:p>
          <w:p w14:paraId="5CC3DFB4" w14:textId="77777777" w:rsidR="0087409F" w:rsidRDefault="00E97363">
            <w:pPr>
              <w:autoSpaceDE w:val="0"/>
              <w:autoSpaceDN w:val="0"/>
              <w:snapToGrid w:val="0"/>
              <w:spacing w:line="240" w:lineRule="auto"/>
              <w:rPr>
                <w:rFonts w:eastAsia="SimSun"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6169EAAF" w14:textId="77777777" w:rsidR="0087409F" w:rsidRDefault="00E97363">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Measurement configuration and reporting</w:t>
            </w:r>
          </w:p>
          <w:p w14:paraId="375D23CD" w14:textId="77777777" w:rsidR="0087409F" w:rsidRDefault="00E97363">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Contents, type and format of data including:</w:t>
            </w:r>
          </w:p>
          <w:p w14:paraId="0B333C5A" w14:textId="77777777" w:rsidR="0087409F" w:rsidRDefault="00E97363">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Data related to model input</w:t>
            </w:r>
          </w:p>
          <w:p w14:paraId="479F0A1C" w14:textId="77777777" w:rsidR="0087409F" w:rsidRDefault="00E97363">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Data related to ground truth</w:t>
            </w:r>
            <w:r>
              <w:rPr>
                <w:rFonts w:cstheme="minorHAnsi"/>
                <w:strike/>
                <w:color w:val="7030A0"/>
                <w:szCs w:val="20"/>
                <w:lang w:eastAsia="zh-CN"/>
              </w:rPr>
              <w:t xml:space="preserve"> </w:t>
            </w:r>
          </w:p>
          <w:p w14:paraId="3B539D9A" w14:textId="77777777" w:rsidR="0087409F" w:rsidRDefault="00E97363">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Quality of the data</w:t>
            </w:r>
          </w:p>
          <w:p w14:paraId="11D1F716" w14:textId="77777777" w:rsidR="0087409F" w:rsidRDefault="00E97363">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Other information</w:t>
            </w:r>
          </w:p>
          <w:p w14:paraId="3F00CE2D" w14:textId="77777777" w:rsidR="0087409F" w:rsidRDefault="00E97363">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Signaling of assistance information for categorizing the data</w:t>
            </w:r>
          </w:p>
          <w:p w14:paraId="1CF25D41" w14:textId="77777777" w:rsidR="0087409F" w:rsidRDefault="00E97363">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Note: The study should consider the feasibility of disclosure of proprietary information</w:t>
            </w:r>
          </w:p>
          <w:p w14:paraId="18F05657" w14:textId="77777777" w:rsidR="0087409F" w:rsidRDefault="00E97363">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Signaling for data collection procedure</w:t>
            </w:r>
          </w:p>
          <w:p w14:paraId="572D0545" w14:textId="77777777" w:rsidR="0087409F" w:rsidRDefault="00E97363">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Note 1: Use-case specific details can be studied in respective agenda items</w:t>
            </w:r>
          </w:p>
          <w:p w14:paraId="753014B6" w14:textId="77777777" w:rsidR="0087409F" w:rsidRDefault="00E97363">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Note 2: Signaling mechanism details can be studied by appropriate working groups.</w:t>
            </w:r>
          </w:p>
          <w:p w14:paraId="5097727E" w14:textId="77777777" w:rsidR="0087409F" w:rsidRDefault="0087409F">
            <w:pPr>
              <w:rPr>
                <w:rFonts w:eastAsia="DengXian"/>
                <w:color w:val="000000" w:themeColor="text1"/>
                <w:lang w:eastAsia="zh-CN"/>
              </w:rPr>
            </w:pPr>
          </w:p>
          <w:p w14:paraId="5D1026A9" w14:textId="77777777" w:rsidR="0087409F" w:rsidRDefault="00E97363">
            <w:pPr>
              <w:rPr>
                <w:highlight w:val="green"/>
              </w:rPr>
            </w:pPr>
            <w:r>
              <w:rPr>
                <w:highlight w:val="green"/>
              </w:rPr>
              <w:t>RAN2 #121 agreement</w:t>
            </w:r>
          </w:p>
          <w:p w14:paraId="4FA807E5" w14:textId="77777777" w:rsidR="0087409F" w:rsidRDefault="00E97363">
            <w:pPr>
              <w:rPr>
                <w:rFonts w:ascii="Calibri" w:eastAsiaTheme="minorHAnsi" w:hAnsi="Calibri" w:cs="Calibri"/>
              </w:rPr>
            </w:pPr>
            <w:r>
              <w:t xml:space="preserve">Proposal 1: - RAN2 to simultaneously focus on studying data collection solutions for both NW- and UE-sided AIML models, including assistance signalling and (dataset) reporting from the concerning entity.​ </w:t>
            </w:r>
          </w:p>
          <w:p w14:paraId="7C43C89C" w14:textId="77777777" w:rsidR="0087409F" w:rsidRDefault="00E97363">
            <w:r>
              <w:t xml:space="preserve">Proposal 2: -  Study RAN2 implications of data collection for all concerning LCM purpose, e.g., model training/monitoring/selection/update/inference/etc.​ </w:t>
            </w:r>
          </w:p>
          <w:p w14:paraId="4F740281" w14:textId="77777777" w:rsidR="0087409F" w:rsidRDefault="00E97363">
            <w:r>
              <w:lastRenderedPageBreak/>
              <w:t xml:space="preserve">Proposal 3: -  RAN2 to separately analyse the data collection requirements and solutions for the different LCM purposes. FFS if general frameworks/solutions could be adopted.​ </w:t>
            </w:r>
          </w:p>
          <w:p w14:paraId="3090F631" w14:textId="77777777" w:rsidR="0087409F" w:rsidRDefault="00E97363">
            <w:r>
              <w:t>Proposal 4: - Wait for RAN1 requirements before discussing specific data collection solutions for use cases and for the related (LCM) procedures. In the meantime, RAN2 can summarize the implementation of existing frameworks while focusing on different performance metrics.​</w:t>
            </w:r>
            <w:r>
              <w:rPr>
                <w:b/>
                <w:bCs/>
                <w:color w:val="4472C4"/>
              </w:rPr>
              <w:t xml:space="preserve"> </w:t>
            </w:r>
          </w:p>
          <w:p w14:paraId="44417BC9" w14:textId="77777777" w:rsidR="0087409F" w:rsidRDefault="00E97363">
            <w:r>
              <w:t>Proposal 5: - When summarizing the different data collection frameworks, RAN2 can start by considering the following metrics: a) the content of the data, b) the data size, c) latency and periodicity, d) signalling, entities involved, and configuration aspects. FFS on how to handle security/privacy.​</w:t>
            </w:r>
            <w:r>
              <w:rPr>
                <w:b/>
                <w:bCs/>
                <w:color w:val="4472C4"/>
              </w:rPr>
              <w:t xml:space="preserve"> </w:t>
            </w:r>
          </w:p>
          <w:p w14:paraId="1F369A86" w14:textId="77777777" w:rsidR="0087409F" w:rsidRDefault="00E97363">
            <w:r>
              <w:t>Proposal 6: - Consider the following existing frameworks as starting points to be considered for data collection: SON &amp; MDT, UE assistance information, RRM measurement reports, CSI reporting framework, LPP Provide location information. FFS whether other frameworks should be discussed.​</w:t>
            </w:r>
            <w:r>
              <w:rPr>
                <w:b/>
                <w:bCs/>
                <w:color w:val="4472C4"/>
              </w:rPr>
              <w:t xml:space="preserve"> </w:t>
            </w:r>
          </w:p>
          <w:p w14:paraId="0CD2CB9E" w14:textId="77777777" w:rsidR="0087409F" w:rsidRDefault="00E97363">
            <w:r>
              <w:t>Proposal 7: - Upon receiving specific (RAN1) requirements, RAN2 to decide whether the existing frameworks can be reused/extended, or whether a new framework is required.</w:t>
            </w:r>
          </w:p>
          <w:p w14:paraId="0DDA2413" w14:textId="77777777" w:rsidR="0087409F" w:rsidRDefault="00E97363">
            <w:r>
              <w:t>Proposal 8: - For data collection, RAN2 will simply keep progressing and will inform of concerning agreements to RAN1 when necessary</w:t>
            </w:r>
          </w:p>
          <w:p w14:paraId="04A69ECF" w14:textId="77777777" w:rsidR="0087409F" w:rsidRDefault="0087409F">
            <w:pPr>
              <w:rPr>
                <w:u w:val="single"/>
              </w:rPr>
            </w:pPr>
          </w:p>
          <w:p w14:paraId="07271DA1" w14:textId="77777777" w:rsidR="0087409F" w:rsidRDefault="00E97363">
            <w:pPr>
              <w:rPr>
                <w:rFonts w:eastAsia="Times New Roman"/>
              </w:rPr>
            </w:pPr>
            <w:r>
              <w:rPr>
                <w:rFonts w:eastAsia="Times New Roman"/>
              </w:rPr>
              <w:t xml:space="preserve">P1-P8 are loosely endorsed with the understanding that we can also go beyond, e.g., analyse other methods. </w:t>
            </w:r>
          </w:p>
          <w:p w14:paraId="02A86656" w14:textId="77777777" w:rsidR="0087409F" w:rsidRDefault="0087409F">
            <w:pPr>
              <w:pStyle w:val="ListParagraph"/>
              <w:rPr>
                <w:rFonts w:eastAsia="Times New Roman"/>
              </w:rPr>
            </w:pPr>
          </w:p>
          <w:p w14:paraId="116A913D" w14:textId="77777777" w:rsidR="0087409F" w:rsidRDefault="00E97363">
            <w:pPr>
              <w:rPr>
                <w:highlight w:val="green"/>
              </w:rPr>
            </w:pPr>
            <w:r>
              <w:rPr>
                <w:highlight w:val="green"/>
              </w:rPr>
              <w:t>RAN2 #121 agreement</w:t>
            </w:r>
          </w:p>
          <w:p w14:paraId="40529A25" w14:textId="77777777" w:rsidR="0087409F" w:rsidRDefault="00E97363">
            <w:pPr>
              <w:rPr>
                <w:rFonts w:eastAsia="Times New Roman"/>
              </w:rPr>
            </w:pPr>
            <w:r>
              <w:rPr>
                <w:rFonts w:eastAsia="Times New Roman"/>
              </w:rPr>
              <w:t>R2 may consider including the existing EVEX framework for this SI, FFS exactly what this means, can discuss next meeting</w:t>
            </w:r>
          </w:p>
          <w:p w14:paraId="3BF044C6" w14:textId="77777777" w:rsidR="0087409F" w:rsidRDefault="0087409F">
            <w:pPr>
              <w:rPr>
                <w:rFonts w:eastAsia="Times New Roman"/>
              </w:rPr>
            </w:pPr>
          </w:p>
          <w:p w14:paraId="0B8B36C6" w14:textId="77777777" w:rsidR="0087409F" w:rsidRDefault="00E97363">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76C11169" w14:textId="77777777" w:rsidR="0087409F" w:rsidRDefault="00E97363">
            <w:pPr>
              <w:rPr>
                <w:rFonts w:eastAsia="Times New Roman"/>
              </w:rPr>
            </w:pPr>
            <w:r>
              <w:rPr>
                <w:rFonts w:eastAsia="Times New Roman"/>
              </w:rPr>
              <w:t>•</w:t>
            </w:r>
            <w:r>
              <w:rPr>
                <w:rFonts w:eastAsia="Times New Roman"/>
              </w:rPr>
              <w:tab/>
              <w:t>Extend the previously endorsed table with 3 columns: Inference, Monitoring and Training, and explain in free text the applicability of the data collection method to the LCM purpose and the use case(s).</w:t>
            </w:r>
          </w:p>
          <w:p w14:paraId="67C5CDEC" w14:textId="77777777" w:rsidR="0087409F" w:rsidRDefault="00E97363">
            <w:pPr>
              <w:rPr>
                <w:rFonts w:eastAsia="Times New Roman"/>
              </w:rPr>
            </w:pPr>
            <w:r>
              <w:rPr>
                <w:rFonts w:eastAsia="Times New Roman"/>
              </w:rPr>
              <w:t>•</w:t>
            </w:r>
            <w:r>
              <w:rPr>
                <w:rFonts w:eastAsia="Times New Roman"/>
              </w:rPr>
              <w:tab/>
              <w:t xml:space="preserve">P1: RAN2 to understand/determine/capture requirements of data collection for the LCM functionalities and document the results. FFS on the exact presentation format. Expect RAN1 to provide some related information. </w:t>
            </w:r>
          </w:p>
          <w:p w14:paraId="2A79BC6A" w14:textId="77777777" w:rsidR="0087409F" w:rsidRDefault="00E97363">
            <w:pPr>
              <w:rPr>
                <w:rFonts w:eastAsia="Times New Roman"/>
              </w:rPr>
            </w:pPr>
            <w:r>
              <w:rPr>
                <w:rFonts w:eastAsia="Times New Roman"/>
              </w:rPr>
              <w:t>•</w:t>
            </w:r>
            <w:r>
              <w:rPr>
                <w:rFonts w:eastAsia="Times New Roman"/>
              </w:rPr>
              <w:tab/>
              <w:t xml:space="preserve">P2: RAN2 to capture the analysis (see P1 above) separately for the use-cases, i.e., CSI feedback enhancement, beam management and positioning enhancement.  FFS how we do the formatting/presentation of the results. </w:t>
            </w:r>
          </w:p>
          <w:p w14:paraId="1B3DF4A5" w14:textId="77777777" w:rsidR="0087409F" w:rsidRDefault="00E97363">
            <w:pPr>
              <w:rPr>
                <w:rFonts w:eastAsia="Times New Roman"/>
              </w:rPr>
            </w:pPr>
            <w:r>
              <w:rPr>
                <w:rFonts w:eastAsia="Times New Roman"/>
              </w:rPr>
              <w:t>•</w:t>
            </w:r>
            <w:r>
              <w:rPr>
                <w:rFonts w:eastAsia="Times New Roman"/>
              </w:rPr>
              <w:tab/>
              <w:t>P3: Study the applicability (and limitations) of each identified data collection framework for each of the identified LCM purposes, i.e., inference, monitoring and (offline) training. FFS how we do the formatting/presentation of the results.</w:t>
            </w:r>
          </w:p>
          <w:p w14:paraId="32DF1205" w14:textId="77777777" w:rsidR="0087409F" w:rsidRDefault="00E97363">
            <w:pPr>
              <w:rPr>
                <w:rFonts w:eastAsia="Times New Roman"/>
              </w:rPr>
            </w:pPr>
            <w:r>
              <w:rPr>
                <w:rFonts w:eastAsia="Times New Roman"/>
              </w:rPr>
              <w:t>•</w:t>
            </w:r>
            <w:r>
              <w:rPr>
                <w:rFonts w:eastAsia="Times New Roman"/>
              </w:rPr>
              <w:tab/>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32C30682" w14:textId="77777777" w:rsidR="0087409F" w:rsidRDefault="00E97363">
            <w:pPr>
              <w:rPr>
                <w:rFonts w:eastAsia="Times New Roman"/>
              </w:rPr>
            </w:pPr>
            <w:r>
              <w:rPr>
                <w:rFonts w:eastAsia="Times New Roman"/>
              </w:rPr>
              <w:t xml:space="preserve">- Model sidedness (UE side, NW side, two sided) FFS </w:t>
            </w:r>
          </w:p>
          <w:p w14:paraId="7EDD8802" w14:textId="77777777" w:rsidR="0087409F" w:rsidRDefault="00E97363">
            <w:pPr>
              <w:rPr>
                <w:rFonts w:eastAsia="Times New Roman"/>
              </w:rPr>
            </w:pPr>
            <w:r>
              <w:rPr>
                <w:rFonts w:eastAsia="Times New Roman"/>
              </w:rPr>
              <w:lastRenderedPageBreak/>
              <w:t>- Use case mapping FFS</w:t>
            </w:r>
          </w:p>
          <w:p w14:paraId="13B7AC51" w14:textId="77777777" w:rsidR="0087409F" w:rsidRDefault="00E97363">
            <w:pPr>
              <w:rPr>
                <w:rFonts w:eastAsia="Times New Roman"/>
              </w:rPr>
            </w:pPr>
            <w:r>
              <w:rPr>
                <w:rFonts w:eastAsia="Times New Roman"/>
              </w:rPr>
              <w:t>•</w:t>
            </w:r>
            <w:r>
              <w:rPr>
                <w:rFonts w:eastAsia="Times New Roman"/>
              </w:rPr>
              <w:tab/>
              <w:t>P5: RAN2 to modify the previously endorsed table by adding 3 additional columns: inference; monitoring and (offline) training. Whether to, and how to further restructure the table is FFS.</w:t>
            </w:r>
          </w:p>
          <w:p w14:paraId="085A4F02" w14:textId="77777777" w:rsidR="0087409F" w:rsidRDefault="0087409F">
            <w:pPr>
              <w:rPr>
                <w:rFonts w:eastAsia="Times New Roman"/>
              </w:rPr>
            </w:pPr>
          </w:p>
          <w:p w14:paraId="0B95C051" w14:textId="77777777" w:rsidR="0087409F" w:rsidRDefault="00E97363">
            <w:pPr>
              <w:spacing w:line="360" w:lineRule="auto"/>
              <w:rPr>
                <w:rFonts w:eastAsia="DengXian"/>
                <w:lang w:eastAsia="zh-CN"/>
              </w:rPr>
            </w:pPr>
            <w:r>
              <w:rPr>
                <w:highlight w:val="green"/>
              </w:rPr>
              <w:t xml:space="preserve">RAN2 #122 </w:t>
            </w:r>
            <w:r>
              <w:rPr>
                <w:rFonts w:eastAsia="DengXian" w:hint="eastAsia"/>
                <w:highlight w:val="green"/>
                <w:lang w:eastAsia="zh-CN"/>
              </w:rPr>
              <w:t>A</w:t>
            </w:r>
            <w:r>
              <w:rPr>
                <w:rFonts w:eastAsia="DengXian"/>
                <w:highlight w:val="green"/>
                <w:lang w:eastAsia="zh-CN"/>
              </w:rPr>
              <w:t>greement</w:t>
            </w:r>
          </w:p>
          <w:p w14:paraId="0AFFACEF" w14:textId="77777777" w:rsidR="0087409F" w:rsidRDefault="00E97363">
            <w:pPr>
              <w:rPr>
                <w:rFonts w:eastAsia="Times New Roman"/>
              </w:rPr>
            </w:pPr>
            <w:r>
              <w:rPr>
                <w:rFonts w:eastAsia="Times New Roman"/>
              </w:rPr>
              <w:t xml:space="preserve">The following agreements were made for LS to RAN1 </w:t>
            </w:r>
          </w:p>
          <w:p w14:paraId="0D9A0792" w14:textId="77777777" w:rsidR="0087409F" w:rsidRDefault="00E97363">
            <w:pPr>
              <w:rPr>
                <w:rFonts w:eastAsia="Times New Roman"/>
              </w:rPr>
            </w:pPr>
            <w:r>
              <w:rPr>
                <w:rFonts w:eastAsia="Times New Roman"/>
              </w:rPr>
              <w:t xml:space="preserve">P1a: For the LS to RAN1 on data collection requirement, inform RAN1 that the reply should be per use case and per LCM purpose (i.e., Model training, inference and monitoring), and LCM sidedness should also be considered. </w:t>
            </w:r>
          </w:p>
          <w:p w14:paraId="69212F19" w14:textId="77777777" w:rsidR="0087409F" w:rsidRDefault="00E97363">
            <w:pPr>
              <w:rPr>
                <w:rFonts w:eastAsia="Times New Roman"/>
              </w:rPr>
            </w:pPr>
            <w:r>
              <w:rPr>
                <w:rFonts w:eastAsia="Times New Roman"/>
              </w:rPr>
              <w:t>RAN 2 assumes that for the data collection in some scenarios (e.g., internal data up to implementation or the existing data are enough), possibly no RAN2 specification effort is needed in some scenarios, e.g. (not exhaustive):</w:t>
            </w:r>
          </w:p>
          <w:p w14:paraId="3918C1BA" w14:textId="77777777" w:rsidR="0087409F" w:rsidRDefault="00E97363">
            <w:pPr>
              <w:rPr>
                <w:rFonts w:eastAsia="Times New Roman"/>
              </w:rPr>
            </w:pPr>
            <w:r>
              <w:rPr>
                <w:rFonts w:eastAsia="Times New Roman"/>
              </w:rPr>
              <w:t>For model inference of UE-sided model, input data for model inference is available inside the UE.</w:t>
            </w:r>
          </w:p>
          <w:p w14:paraId="05CCC8C7" w14:textId="77777777" w:rsidR="0087409F" w:rsidRDefault="00E97363">
            <w:pPr>
              <w:rPr>
                <w:rFonts w:eastAsia="Times New Roman"/>
              </w:rPr>
            </w:pPr>
            <w:r>
              <w:rPr>
                <w:rFonts w:eastAsia="Times New Roman"/>
              </w:rPr>
              <w:t xml:space="preserve">For UE-side (real time) monitoring of UE-sided model, performance metrics are available inside the UE. UE can independently monitor a model's performance without any data input from NW. </w:t>
            </w:r>
          </w:p>
          <w:p w14:paraId="1C3F235B" w14:textId="77777777" w:rsidR="0087409F" w:rsidRDefault="00E97363">
            <w:pPr>
              <w:rPr>
                <w:rFonts w:eastAsia="Times New Roman"/>
              </w:rPr>
            </w:pPr>
            <w:r>
              <w:rPr>
                <w:rFonts w:eastAsia="Times New Roman"/>
              </w:rPr>
              <w:t>P2a: LS to ask RAN1 to provide the required data content per use case and per LCM purpose, when available, and to what extent said data would / should be specified (in detail).</w:t>
            </w:r>
          </w:p>
          <w:p w14:paraId="3D3C2237" w14:textId="77777777" w:rsidR="0087409F" w:rsidRDefault="00E97363">
            <w:pPr>
              <w:rPr>
                <w:rFonts w:eastAsia="Times New Roman"/>
              </w:rPr>
            </w:pPr>
            <w:r>
              <w:rPr>
                <w:rFonts w:eastAsia="Times New Roman"/>
              </w:rPr>
              <w:t xml:space="preserve">P2b: LS to ask RAN1 about the reporting type (e.g., periodic, event triggered, other) of the identified data content. </w:t>
            </w:r>
          </w:p>
          <w:p w14:paraId="46F96EBF" w14:textId="77777777" w:rsidR="0087409F" w:rsidRDefault="00E97363">
            <w:pPr>
              <w:rPr>
                <w:rFonts w:eastAsia="Times New Roman"/>
              </w:rPr>
            </w:pPr>
            <w:r>
              <w:rPr>
                <w:rFonts w:eastAsia="Times New Roman"/>
              </w:rPr>
              <w:t xml:space="preserve">P3: LS to ask RAN1 about the typical size (value or value range) of the identified data content. </w:t>
            </w:r>
          </w:p>
          <w:p w14:paraId="6A1A7C43" w14:textId="77777777" w:rsidR="0087409F" w:rsidRDefault="00E97363">
            <w:pPr>
              <w:rPr>
                <w:rFonts w:eastAsia="Times New Roman"/>
              </w:rPr>
            </w:pPr>
            <w:r>
              <w:rPr>
                <w:rFonts w:eastAsia="Times New Roman"/>
              </w:rPr>
              <w:t xml:space="preserve">P4a: For the latency requirement of data collection, RAN2 assumes: - for all types of offline model training (i.e., UE- /NW-/ two-sided model training), there is no latency requirement for data collection  </w:t>
            </w:r>
          </w:p>
          <w:p w14:paraId="151DFF3E" w14:textId="77777777" w:rsidR="0087409F" w:rsidRDefault="00E97363">
            <w:pPr>
              <w:rPr>
                <w:rFonts w:eastAsia="Times New Roman"/>
              </w:rPr>
            </w:pPr>
            <w:r>
              <w:rPr>
                <w:rFonts w:eastAsia="Times New Roman"/>
              </w:rPr>
              <w:t>For model inference, when required data comes from other entities, there is a latency requirement for data collection</w:t>
            </w:r>
          </w:p>
          <w:p w14:paraId="3AD5AC64" w14:textId="77777777" w:rsidR="0087409F" w:rsidRDefault="00E97363">
            <w:pPr>
              <w:rPr>
                <w:rFonts w:eastAsia="Times New Roman"/>
              </w:rPr>
            </w:pPr>
            <w:r>
              <w:rPr>
                <w:rFonts w:eastAsia="Times New Roman"/>
              </w:rPr>
              <w:t>For model monitoring, when required monitoring data (e.g., performance metric) comes from the other entities, there is a latency requirement for data collection.</w:t>
            </w:r>
          </w:p>
          <w:p w14:paraId="32433B04" w14:textId="77777777" w:rsidR="0087409F" w:rsidRDefault="00E97363">
            <w:pPr>
              <w:rPr>
                <w:rFonts w:eastAsia="Times New Roman"/>
              </w:rPr>
            </w:pPr>
            <w:r>
              <w:rPr>
                <w:rFonts w:eastAsia="Times New Roman"/>
              </w:rPr>
              <w:t>P4b: LS to RAN1 to confirm the WA (in P4a) on the latency requirement, and ask RAN1 about the typical latency requirement (value or value range) to transfer the identified data content.</w:t>
            </w:r>
          </w:p>
          <w:p w14:paraId="583BD541" w14:textId="77777777" w:rsidR="0087409F" w:rsidRDefault="00E97363">
            <w:pPr>
              <w:rPr>
                <w:rFonts w:eastAsia="Times New Roman"/>
              </w:rPr>
            </w:pPr>
            <w:r>
              <w:rPr>
                <w:rFonts w:eastAsia="Times New Roman"/>
              </w:rPr>
              <w:t xml:space="preserve">P5a: For the data generation entity and termination entity deployed at different entities, RAN2 assumes: </w:t>
            </w:r>
          </w:p>
          <w:p w14:paraId="0A70FF6D" w14:textId="77777777" w:rsidR="0087409F" w:rsidRDefault="00E97363">
            <w:pPr>
              <w:rPr>
                <w:rFonts w:eastAsia="Times New Roman"/>
              </w:rPr>
            </w:pPr>
            <w:r>
              <w:rPr>
                <w:rFonts w:eastAsia="Times New Roman"/>
              </w:rPr>
              <w:t xml:space="preserve">For CSI enhancement and beam management use cases: </w:t>
            </w:r>
          </w:p>
          <w:p w14:paraId="2C039FC9" w14:textId="77777777" w:rsidR="0087409F" w:rsidRDefault="00E97363">
            <w:pPr>
              <w:rPr>
                <w:rFonts w:eastAsia="Times New Roman"/>
              </w:rPr>
            </w:pPr>
            <w:r>
              <w:rPr>
                <w:rFonts w:eastAsia="Times New Roman"/>
              </w:rPr>
              <w:t xml:space="preserve">For model training, training data can be generated by UE/gNB and terminated at gNB/OAM/OTT server. </w:t>
            </w:r>
          </w:p>
          <w:p w14:paraId="2215BBC9" w14:textId="77777777" w:rsidR="0087409F" w:rsidRDefault="00E97363">
            <w:pPr>
              <w:rPr>
                <w:rFonts w:eastAsia="Times New Roman"/>
              </w:rPr>
            </w:pPr>
            <w:r>
              <w:rPr>
                <w:rFonts w:eastAsia="Times New Roman"/>
              </w:rPr>
              <w:t xml:space="preserve">For NW-sided model inference, input data can be generated by UE and terminated at gNB. </w:t>
            </w:r>
          </w:p>
          <w:p w14:paraId="36D1D8B9" w14:textId="77777777" w:rsidR="0087409F" w:rsidRDefault="00E97363">
            <w:pPr>
              <w:rPr>
                <w:rFonts w:eastAsia="Times New Roman"/>
              </w:rPr>
            </w:pPr>
            <w:r>
              <w:rPr>
                <w:rFonts w:eastAsia="Times New Roman"/>
              </w:rPr>
              <w:t xml:space="preserve">For UE-side model inference, input data/assistance information can be generated by gNB and terminated at UE. </w:t>
            </w:r>
          </w:p>
          <w:p w14:paraId="2B740EB8" w14:textId="77777777" w:rsidR="0087409F" w:rsidRDefault="00E97363">
            <w:pPr>
              <w:rPr>
                <w:rFonts w:eastAsia="Times New Roman"/>
              </w:rPr>
            </w:pPr>
            <w:r>
              <w:rPr>
                <w:rFonts w:eastAsia="Times New Roman"/>
              </w:rPr>
              <w:t xml:space="preserve">For model monitoring at NW side, performance metrics can be generated by UE and terminated at gNB. </w:t>
            </w:r>
          </w:p>
          <w:p w14:paraId="1E6576B2" w14:textId="77777777" w:rsidR="0087409F" w:rsidRDefault="00E97363">
            <w:pPr>
              <w:rPr>
                <w:rFonts w:eastAsia="Times New Roman"/>
              </w:rPr>
            </w:pPr>
            <w:r>
              <w:rPr>
                <w:rFonts w:eastAsia="Times New Roman"/>
              </w:rPr>
              <w:t xml:space="preserve">For positioning enhancement use case: </w:t>
            </w:r>
          </w:p>
          <w:p w14:paraId="358759F0" w14:textId="77777777" w:rsidR="0087409F" w:rsidRDefault="00E97363">
            <w:pPr>
              <w:rPr>
                <w:rFonts w:eastAsia="Times New Roman"/>
              </w:rPr>
            </w:pPr>
            <w:r>
              <w:rPr>
                <w:rFonts w:eastAsia="Times New Roman"/>
              </w:rPr>
              <w:lastRenderedPageBreak/>
              <w:t xml:space="preserve">For model training, training data can be generated by UE/gNB and terminated at LMF/OTT server. </w:t>
            </w:r>
          </w:p>
          <w:p w14:paraId="24922CC6" w14:textId="77777777" w:rsidR="0087409F" w:rsidRDefault="00E97363">
            <w:pPr>
              <w:rPr>
                <w:rFonts w:eastAsia="Times New Roman"/>
              </w:rPr>
            </w:pPr>
            <w:r>
              <w:rPr>
                <w:rFonts w:eastAsia="Times New Roman"/>
              </w:rPr>
              <w:t xml:space="preserve">For NW-sided model inference, input data can be generated by UE/gNB and terminated at LMF and/or gNB. </w:t>
            </w:r>
          </w:p>
          <w:p w14:paraId="16CC6094" w14:textId="77777777" w:rsidR="0087409F" w:rsidRDefault="00E97363">
            <w:pPr>
              <w:rPr>
                <w:rFonts w:eastAsia="Times New Roman"/>
              </w:rPr>
            </w:pPr>
            <w:r>
              <w:rPr>
                <w:rFonts w:eastAsia="Times New Roman"/>
              </w:rPr>
              <w:t xml:space="preserve">For UE-side model inference, input data/assistance information can be generated by LMF/gNB and terminated at the UE. </w:t>
            </w:r>
          </w:p>
          <w:p w14:paraId="39A1CD88" w14:textId="77777777" w:rsidR="0087409F" w:rsidRDefault="00E97363">
            <w:pPr>
              <w:rPr>
                <w:rFonts w:eastAsia="Times New Roman"/>
              </w:rPr>
            </w:pPr>
            <w:r>
              <w:rPr>
                <w:rFonts w:eastAsia="Times New Roman"/>
              </w:rPr>
              <w:t xml:space="preserve">For model monitoring at NW side, performance metrics can be generated by UE/gNB and terminated at LMF. </w:t>
            </w:r>
          </w:p>
          <w:p w14:paraId="0F56A3FD" w14:textId="77777777" w:rsidR="0087409F" w:rsidRDefault="00E97363">
            <w:pPr>
              <w:rPr>
                <w:rFonts w:eastAsia="Times New Roman"/>
              </w:rPr>
            </w:pPr>
            <w:r>
              <w:rPr>
                <w:rFonts w:eastAsia="Times New Roman"/>
              </w:rPr>
              <w:t>P5b: LS to RAN1 to confirm the WA (in P5a) on the generation entity and termination entity of the identified data content and ask for supplement, if any.</w:t>
            </w:r>
          </w:p>
          <w:p w14:paraId="09DDE2A0" w14:textId="77777777" w:rsidR="0087409F" w:rsidRDefault="00E97363">
            <w:pPr>
              <w:rPr>
                <w:rFonts w:eastAsia="Times New Roman"/>
              </w:rPr>
            </w:pPr>
            <w:r>
              <w:rPr>
                <w:rFonts w:eastAsia="Times New Roman"/>
              </w:rPr>
              <w:t>P6a: RAN2 assumes that the analysis/selection of the data collection frameworks should focus on the RRC_CONNECTED state (for both data generation and reporting). Analysis and potential enhancement on the non-connected state can be revisited when needed.</w:t>
            </w:r>
          </w:p>
          <w:p w14:paraId="204BD311" w14:textId="77777777" w:rsidR="0087409F" w:rsidRDefault="00E97363">
            <w:pPr>
              <w:rPr>
                <w:rFonts w:eastAsia="Times New Roman"/>
              </w:rPr>
            </w:pPr>
            <w:r>
              <w:rPr>
                <w:rFonts w:eastAsia="Times New Roman"/>
              </w:rPr>
              <w:t>P6b: LS to RAN1 to confirm the WA (in P6a) on RRC state of data collection.</w:t>
            </w:r>
          </w:p>
        </w:tc>
      </w:tr>
    </w:tbl>
    <w:p w14:paraId="79AC400E" w14:textId="77777777" w:rsidR="0087409F" w:rsidRDefault="0087409F">
      <w:pPr>
        <w:rPr>
          <w:lang w:val="en-GB"/>
        </w:rPr>
      </w:pPr>
    </w:p>
    <w:p w14:paraId="602260A1" w14:textId="77777777" w:rsidR="0087409F" w:rsidRDefault="0087409F">
      <w:pPr>
        <w:rPr>
          <w:lang w:val="en-GB"/>
        </w:rPr>
      </w:pPr>
    </w:p>
    <w:p w14:paraId="21E1F0F5" w14:textId="77777777" w:rsidR="0087409F" w:rsidRDefault="00E97363">
      <w:pPr>
        <w:pStyle w:val="Heading5"/>
        <w:ind w:left="1008" w:hanging="1008"/>
      </w:pPr>
      <w:r>
        <w:t>Company proposals</w:t>
      </w:r>
    </w:p>
    <w:p w14:paraId="73E5B321" w14:textId="77777777" w:rsidR="0087409F" w:rsidRDefault="00E97363">
      <w:pPr>
        <w:spacing w:before="240" w:after="120"/>
        <w:rPr>
          <w:rStyle w:val="Emphasis"/>
          <w:bCs w:val="0"/>
        </w:rPr>
      </w:pPr>
      <w:r>
        <w:rPr>
          <w:rStyle w:val="Emphasis"/>
          <w:bCs w:val="0"/>
        </w:rPr>
        <w:t>FutureWei</w:t>
      </w:r>
    </w:p>
    <w:p w14:paraId="4E15E7CF" w14:textId="77777777" w:rsidR="0087409F" w:rsidRDefault="00E97363">
      <w:pPr>
        <w:ind w:left="288"/>
        <w:rPr>
          <w:b/>
          <w:bCs/>
        </w:rPr>
      </w:pPr>
      <w:r>
        <w:rPr>
          <w:b/>
          <w:bCs/>
        </w:rPr>
        <w:t>Proposal 1: Consider the following additional aspects, and if applicable, the corresponding potential specification impact related to data collection:</w:t>
      </w:r>
    </w:p>
    <w:p w14:paraId="396ABC8D" w14:textId="77777777" w:rsidR="0087409F" w:rsidRDefault="00E97363">
      <w:pPr>
        <w:pStyle w:val="ListParagraph"/>
        <w:numPr>
          <w:ilvl w:val="0"/>
          <w:numId w:val="19"/>
        </w:numPr>
        <w:spacing w:line="240" w:lineRule="auto"/>
        <w:rPr>
          <w:b/>
          <w:bCs/>
        </w:rPr>
      </w:pPr>
      <w:r>
        <w:rPr>
          <w:b/>
          <w:bCs/>
        </w:rPr>
        <w:t>Quality of the data</w:t>
      </w:r>
    </w:p>
    <w:p w14:paraId="4ED04A95" w14:textId="77777777" w:rsidR="0087409F" w:rsidRDefault="00E97363">
      <w:pPr>
        <w:pStyle w:val="ListParagraph"/>
        <w:numPr>
          <w:ilvl w:val="1"/>
          <w:numId w:val="19"/>
        </w:numPr>
        <w:spacing w:line="240" w:lineRule="auto"/>
        <w:rPr>
          <w:b/>
          <w:bCs/>
        </w:rPr>
      </w:pPr>
      <w:r>
        <w:rPr>
          <w:b/>
          <w:bCs/>
        </w:rPr>
        <w:t>FFS: how to indicate quality of the data</w:t>
      </w:r>
    </w:p>
    <w:p w14:paraId="27CA1C68" w14:textId="77777777" w:rsidR="0087409F" w:rsidRDefault="00E97363">
      <w:pPr>
        <w:pStyle w:val="ListParagraph"/>
        <w:numPr>
          <w:ilvl w:val="0"/>
          <w:numId w:val="19"/>
        </w:numPr>
        <w:spacing w:line="240" w:lineRule="auto"/>
        <w:rPr>
          <w:b/>
          <w:bCs/>
        </w:rPr>
      </w:pPr>
      <w:r>
        <w:rPr>
          <w:b/>
          <w:bCs/>
        </w:rPr>
        <w:t>Method of indicating the capabilities (e.g., storage capacity) of one side to the other side</w:t>
      </w:r>
    </w:p>
    <w:p w14:paraId="0FB0994D" w14:textId="77777777" w:rsidR="0087409F" w:rsidRDefault="00E97363">
      <w:pPr>
        <w:pStyle w:val="ListParagraph"/>
        <w:numPr>
          <w:ilvl w:val="0"/>
          <w:numId w:val="19"/>
        </w:numPr>
        <w:spacing w:line="240" w:lineRule="auto"/>
        <w:rPr>
          <w:b/>
          <w:bCs/>
        </w:rPr>
      </w:pPr>
      <w:r>
        <w:rPr>
          <w:b/>
          <w:bCs/>
        </w:rPr>
        <w:t>Mechanism(s) of reducing the size of data needs to be indicated to the other side over the air interface.</w:t>
      </w:r>
    </w:p>
    <w:p w14:paraId="04F5D872" w14:textId="77777777" w:rsidR="0087409F" w:rsidRDefault="00E97363">
      <w:pPr>
        <w:spacing w:before="240" w:after="120"/>
        <w:rPr>
          <w:rStyle w:val="Emphasis"/>
        </w:rPr>
      </w:pPr>
      <w:r>
        <w:rPr>
          <w:rStyle w:val="Emphasis"/>
          <w:bCs w:val="0"/>
        </w:rPr>
        <w:t>Nvidia</w:t>
      </w:r>
    </w:p>
    <w:p w14:paraId="667D4D1A" w14:textId="77777777" w:rsidR="0087409F" w:rsidRDefault="00E97363">
      <w:pPr>
        <w:spacing w:after="120"/>
        <w:ind w:left="288"/>
        <w:rPr>
          <w:b/>
          <w:bCs/>
        </w:rPr>
      </w:pPr>
      <w:r>
        <w:rPr>
          <w:b/>
          <w:bCs/>
        </w:rPr>
        <w:t>Proposal 10: For AI/ML LCM, study potential specification impact related to data collection for different purposes, including model training, model inference, model monitoring, model selection, model update, etc.</w:t>
      </w:r>
    </w:p>
    <w:p w14:paraId="7003C76B" w14:textId="77777777" w:rsidR="0087409F" w:rsidRDefault="00E97363">
      <w:pPr>
        <w:spacing w:after="120"/>
        <w:ind w:left="288"/>
        <w:rPr>
          <w:b/>
          <w:bCs/>
        </w:rPr>
      </w:pPr>
      <w:r>
        <w:rPr>
          <w:b/>
          <w:bCs/>
        </w:rPr>
        <w:t>Proposal 11: For AI/ML model training in each NR air interface enhancement, study potential specification impact related to measurement configuration and reporting, contents, type and format of data (e.g., data related to model input, data related to ground truth, quality of the data), signaling of assistance information for categorizing the data, signaling for data collection procedure.</w:t>
      </w:r>
    </w:p>
    <w:p w14:paraId="5C064011" w14:textId="77777777" w:rsidR="0087409F" w:rsidRDefault="00E97363">
      <w:pPr>
        <w:spacing w:before="240" w:after="120"/>
        <w:rPr>
          <w:rStyle w:val="Emphasis"/>
          <w:bCs w:val="0"/>
        </w:rPr>
      </w:pPr>
      <w:r>
        <w:rPr>
          <w:rStyle w:val="Emphasis"/>
          <w:bCs w:val="0"/>
        </w:rPr>
        <w:t>Huawei, HiSilicon</w:t>
      </w:r>
    </w:p>
    <w:p w14:paraId="76D4B11A" w14:textId="77777777" w:rsidR="0087409F" w:rsidRDefault="00E97363">
      <w:pPr>
        <w:spacing w:after="120"/>
        <w:ind w:left="288"/>
        <w:rPr>
          <w:b/>
          <w:bCs/>
        </w:rPr>
      </w:pPr>
      <w:r>
        <w:rPr>
          <w:b/>
          <w:bCs/>
        </w:rPr>
        <w:t>Proposal 7: For the study of data collection, both PHY and RRC signaling can be considered for data reporting with respect to different requirements of training, inference, and monitoring.</w:t>
      </w:r>
    </w:p>
    <w:p w14:paraId="589B25FC" w14:textId="77777777" w:rsidR="0087409F" w:rsidRDefault="00E97363">
      <w:pPr>
        <w:pStyle w:val="ListParagraph"/>
        <w:numPr>
          <w:ilvl w:val="0"/>
          <w:numId w:val="27"/>
        </w:numPr>
        <w:spacing w:after="120" w:line="240" w:lineRule="auto"/>
        <w:rPr>
          <w:b/>
          <w:bCs/>
        </w:rPr>
      </w:pPr>
      <w:r>
        <w:rPr>
          <w:b/>
          <w:bCs/>
        </w:rPr>
        <w:t>Legacy signaling frameworks (e.g., CSI report in RAN1 or MDT report in RAN2) can be reused and there seems no motivation to introduce new mechanism.</w:t>
      </w:r>
    </w:p>
    <w:p w14:paraId="530D11FB" w14:textId="77777777" w:rsidR="0087409F" w:rsidRDefault="00E97363">
      <w:pPr>
        <w:spacing w:after="120"/>
        <w:ind w:left="288"/>
        <w:rPr>
          <w:b/>
          <w:bCs/>
        </w:rPr>
      </w:pPr>
      <w:r>
        <w:rPr>
          <w:b/>
          <w:bCs/>
        </w:rPr>
        <w:t>Proposal 8: Assistance information, regardless of explicit information or implicit information based on ID, is studied with lower priority.</w:t>
      </w:r>
    </w:p>
    <w:p w14:paraId="3777B76E" w14:textId="77777777" w:rsidR="0087409F" w:rsidRDefault="00E97363">
      <w:pPr>
        <w:spacing w:before="240" w:after="120"/>
        <w:rPr>
          <w:rStyle w:val="Emphasis"/>
        </w:rPr>
      </w:pPr>
      <w:r>
        <w:rPr>
          <w:rStyle w:val="Emphasis"/>
        </w:rPr>
        <w:t>Spreadtrum</w:t>
      </w:r>
    </w:p>
    <w:p w14:paraId="06C4CA5C" w14:textId="77777777" w:rsidR="0087409F" w:rsidRDefault="00E97363">
      <w:pPr>
        <w:spacing w:after="120"/>
        <w:ind w:left="288"/>
        <w:rPr>
          <w:b/>
          <w:bCs/>
        </w:rPr>
      </w:pPr>
      <w:bookmarkStart w:id="10" w:name="OLE_LINK56"/>
      <w:r>
        <w:rPr>
          <w:rFonts w:hint="eastAsia"/>
          <w:b/>
          <w:bCs/>
        </w:rPr>
        <w:lastRenderedPageBreak/>
        <w:t>P</w:t>
      </w:r>
      <w:r>
        <w:rPr>
          <w:b/>
          <w:bCs/>
        </w:rPr>
        <w:t>roposal 1: For measurement and reporting of data collection, L1 and L3 measurement and reporting can be considered at least for CSI/BM use cases. Wherein L1 procedure is more for model management</w:t>
      </w:r>
      <w:r>
        <w:rPr>
          <w:rFonts w:hint="eastAsia"/>
          <w:b/>
          <w:bCs/>
        </w:rPr>
        <w:t>.</w:t>
      </w:r>
    </w:p>
    <w:p w14:paraId="4693E544" w14:textId="77777777" w:rsidR="0087409F" w:rsidRDefault="00E97363">
      <w:pPr>
        <w:spacing w:after="120"/>
        <w:ind w:left="288"/>
        <w:rPr>
          <w:b/>
          <w:bCs/>
        </w:rPr>
      </w:pPr>
      <w:r>
        <w:rPr>
          <w:b/>
          <w:bCs/>
        </w:rPr>
        <w:t>Proposal 2: On demand data collection can be considered, at least for data collection at UE side.</w:t>
      </w:r>
    </w:p>
    <w:p w14:paraId="32CF443C" w14:textId="77777777" w:rsidR="0087409F" w:rsidRDefault="00E97363">
      <w:pPr>
        <w:spacing w:after="120"/>
        <w:ind w:left="288"/>
        <w:rPr>
          <w:b/>
          <w:bCs/>
        </w:rPr>
      </w:pPr>
      <w:r>
        <w:rPr>
          <w:b/>
          <w:bCs/>
        </w:rPr>
        <w:t>Proposal 3: The metric to evaluate the quality of data should be studied, e.g., SNR/RSRP can be considered.</w:t>
      </w:r>
    </w:p>
    <w:p w14:paraId="5479862A" w14:textId="77777777" w:rsidR="0087409F" w:rsidRDefault="00E97363">
      <w:pPr>
        <w:spacing w:after="120"/>
        <w:ind w:left="288"/>
        <w:rPr>
          <w:b/>
          <w:bCs/>
        </w:rPr>
      </w:pPr>
      <w:r>
        <w:rPr>
          <w:b/>
          <w:bCs/>
        </w:rPr>
        <w:t>Proposal 4: For assistance information, study the following information:</w:t>
      </w:r>
    </w:p>
    <w:p w14:paraId="551CE754" w14:textId="77777777" w:rsidR="0087409F" w:rsidRDefault="00E97363">
      <w:pPr>
        <w:pStyle w:val="ListParagraph"/>
        <w:numPr>
          <w:ilvl w:val="0"/>
          <w:numId w:val="27"/>
        </w:numPr>
        <w:spacing w:after="120" w:line="240" w:lineRule="auto"/>
        <w:rPr>
          <w:b/>
          <w:bCs/>
        </w:rPr>
      </w:pPr>
      <w:r>
        <w:rPr>
          <w:b/>
          <w:bCs/>
        </w:rPr>
        <w:t>Information for the purpose/type of data collection, e.g., for which use case/feature, for model monitoring or training</w:t>
      </w:r>
    </w:p>
    <w:p w14:paraId="50E354D6" w14:textId="77777777" w:rsidR="0087409F" w:rsidRDefault="00E97363">
      <w:pPr>
        <w:pStyle w:val="ListParagraph"/>
        <w:numPr>
          <w:ilvl w:val="0"/>
          <w:numId w:val="27"/>
        </w:numPr>
        <w:spacing w:after="120" w:line="240" w:lineRule="auto"/>
        <w:rPr>
          <w:b/>
          <w:bCs/>
        </w:rPr>
      </w:pPr>
      <w:r>
        <w:rPr>
          <w:b/>
          <w:bCs/>
        </w:rPr>
        <w:t>Information for data related, e.g., data size, data format, time scale for data reporting;</w:t>
      </w:r>
    </w:p>
    <w:p w14:paraId="3C3A6EFB" w14:textId="77777777" w:rsidR="0087409F" w:rsidRDefault="00E97363">
      <w:pPr>
        <w:pStyle w:val="ListParagraph"/>
        <w:numPr>
          <w:ilvl w:val="0"/>
          <w:numId w:val="27"/>
        </w:numPr>
        <w:spacing w:after="120" w:line="240" w:lineRule="auto"/>
        <w:rPr>
          <w:b/>
          <w:bCs/>
        </w:rPr>
      </w:pPr>
      <w:r>
        <w:rPr>
          <w:b/>
          <w:bCs/>
        </w:rPr>
        <w:t>Information for categorizing data, e.g., scenario/cell information, configuration, UE speed</w:t>
      </w:r>
    </w:p>
    <w:p w14:paraId="28C079D6" w14:textId="77777777" w:rsidR="0087409F" w:rsidRDefault="00E97363">
      <w:pPr>
        <w:pStyle w:val="ListParagraph"/>
        <w:numPr>
          <w:ilvl w:val="0"/>
          <w:numId w:val="27"/>
        </w:numPr>
        <w:spacing w:after="120" w:line="240" w:lineRule="auto"/>
        <w:rPr>
          <w:b/>
          <w:bCs/>
        </w:rPr>
      </w:pPr>
      <w:r>
        <w:rPr>
          <w:b/>
          <w:bCs/>
        </w:rPr>
        <w:t>Information which may involve in privacy issue, e.g., UE/gNB hardware information including TXRU mapping</w:t>
      </w:r>
    </w:p>
    <w:bookmarkEnd w:id="10"/>
    <w:p w14:paraId="7B0EDABC" w14:textId="77777777" w:rsidR="0087409F" w:rsidRDefault="00E97363">
      <w:pPr>
        <w:spacing w:before="240" w:after="120"/>
        <w:rPr>
          <w:rStyle w:val="Emphasis"/>
        </w:rPr>
      </w:pPr>
      <w:r>
        <w:rPr>
          <w:rStyle w:val="Emphasis"/>
        </w:rPr>
        <w:t>Continental Automotive</w:t>
      </w:r>
    </w:p>
    <w:p w14:paraId="03EA4FE4" w14:textId="77777777" w:rsidR="0087409F" w:rsidRDefault="00E97363">
      <w:pPr>
        <w:spacing w:after="120"/>
        <w:ind w:left="288"/>
        <w:rPr>
          <w:b/>
          <w:bCs/>
        </w:rPr>
      </w:pPr>
      <w:r>
        <w:rPr>
          <w:b/>
          <w:bCs/>
        </w:rPr>
        <w:t>Proposal 10: Data subsetting is used to split the complete dataset collection for selective data transfer based on data quality measurement.</w:t>
      </w:r>
    </w:p>
    <w:p w14:paraId="4F079F64" w14:textId="77777777" w:rsidR="0087409F" w:rsidRDefault="00E97363">
      <w:pPr>
        <w:spacing w:after="120"/>
        <w:ind w:left="288"/>
        <w:rPr>
          <w:b/>
          <w:bCs/>
        </w:rPr>
      </w:pPr>
      <w:r>
        <w:rPr>
          <w:b/>
          <w:bCs/>
        </w:rPr>
        <w:t>Proposal 11: Mapping relationship between data collection and assistance information is used to further reduce signalling overhead related to data collection of each LCM phases.</w:t>
      </w:r>
    </w:p>
    <w:p w14:paraId="727A96B1" w14:textId="77777777" w:rsidR="0087409F" w:rsidRDefault="00E97363">
      <w:pPr>
        <w:spacing w:before="240" w:after="120"/>
        <w:rPr>
          <w:rStyle w:val="Emphasis"/>
        </w:rPr>
      </w:pPr>
      <w:r>
        <w:rPr>
          <w:rStyle w:val="Emphasis"/>
        </w:rPr>
        <w:t>Vivo</w:t>
      </w:r>
    </w:p>
    <w:p w14:paraId="63F3FC8F" w14:textId="77777777" w:rsidR="0087409F" w:rsidRDefault="00E97363">
      <w:pPr>
        <w:spacing w:after="120"/>
        <w:ind w:left="288"/>
        <w:rPr>
          <w:b/>
          <w:bCs/>
        </w:rPr>
      </w:pPr>
      <w:r>
        <w:rPr>
          <w:rFonts w:hint="eastAsia"/>
          <w:b/>
          <w:bCs/>
        </w:rPr>
        <w:t>Pr</w:t>
      </w:r>
      <w:r>
        <w:rPr>
          <w:b/>
          <w:bCs/>
        </w:rPr>
        <w:t>oposal 20: Send LS to SA2 and SA4 to study the potential specification impact of at least model transfer/deliver, model training, data collection and model identification.</w:t>
      </w:r>
    </w:p>
    <w:p w14:paraId="222CE852" w14:textId="77777777" w:rsidR="0087409F" w:rsidRDefault="00E97363">
      <w:pPr>
        <w:spacing w:before="240" w:after="120"/>
        <w:rPr>
          <w:rStyle w:val="Emphasis"/>
        </w:rPr>
      </w:pPr>
      <w:r>
        <w:rPr>
          <w:rStyle w:val="Emphasis"/>
        </w:rPr>
        <w:t>Intel</w:t>
      </w:r>
    </w:p>
    <w:p w14:paraId="2FD95A9F" w14:textId="77777777" w:rsidR="0087409F" w:rsidRDefault="00E97363">
      <w:pPr>
        <w:spacing w:after="120"/>
        <w:ind w:left="288"/>
        <w:rPr>
          <w:b/>
          <w:bCs/>
        </w:rPr>
      </w:pPr>
      <w:r>
        <w:rPr>
          <w:b/>
          <w:bCs/>
        </w:rPr>
        <w:t>Proposal-2: The following is a summary of our views on data-collection latency and data-size requirements:</w:t>
      </w:r>
    </w:p>
    <w:tbl>
      <w:tblPr>
        <w:tblStyle w:val="TableGrid"/>
        <w:tblW w:w="9625" w:type="dxa"/>
        <w:jc w:val="center"/>
        <w:tblLook w:val="04A0" w:firstRow="1" w:lastRow="0" w:firstColumn="1" w:lastColumn="0" w:noHBand="0" w:noVBand="1"/>
      </w:tblPr>
      <w:tblGrid>
        <w:gridCol w:w="1576"/>
        <w:gridCol w:w="3375"/>
        <w:gridCol w:w="1345"/>
        <w:gridCol w:w="3329"/>
      </w:tblGrid>
      <w:tr w:rsidR="0087409F" w14:paraId="2A6F814C" w14:textId="77777777">
        <w:trPr>
          <w:jc w:val="center"/>
        </w:trPr>
        <w:tc>
          <w:tcPr>
            <w:tcW w:w="1576" w:type="dxa"/>
            <w:shd w:val="clear" w:color="auto" w:fill="E2EFD9" w:themeFill="accent6" w:themeFillTint="33"/>
          </w:tcPr>
          <w:p w14:paraId="40764E84" w14:textId="77777777" w:rsidR="0087409F" w:rsidRDefault="00E97363">
            <w:pPr>
              <w:spacing w:after="120"/>
              <w:jc w:val="left"/>
            </w:pPr>
            <w:r>
              <w:t>Purpose of data collection</w:t>
            </w:r>
          </w:p>
        </w:tc>
        <w:tc>
          <w:tcPr>
            <w:tcW w:w="3375" w:type="dxa"/>
            <w:shd w:val="clear" w:color="auto" w:fill="E2EFD9" w:themeFill="accent6" w:themeFillTint="33"/>
          </w:tcPr>
          <w:p w14:paraId="15AF061B" w14:textId="77777777" w:rsidR="0087409F" w:rsidRDefault="00E97363">
            <w:pPr>
              <w:spacing w:after="120"/>
              <w:jc w:val="left"/>
            </w:pPr>
            <w:r>
              <w:t>Latency requirement</w:t>
            </w:r>
          </w:p>
        </w:tc>
        <w:tc>
          <w:tcPr>
            <w:tcW w:w="1345" w:type="dxa"/>
            <w:shd w:val="clear" w:color="auto" w:fill="E2EFD9" w:themeFill="accent6" w:themeFillTint="33"/>
          </w:tcPr>
          <w:p w14:paraId="7689FFB7" w14:textId="77777777" w:rsidR="0087409F" w:rsidRDefault="00E97363">
            <w:pPr>
              <w:spacing w:after="120"/>
              <w:jc w:val="left"/>
            </w:pPr>
            <w:r>
              <w:t>Data size requirement</w:t>
            </w:r>
          </w:p>
        </w:tc>
        <w:tc>
          <w:tcPr>
            <w:tcW w:w="3329" w:type="dxa"/>
            <w:shd w:val="clear" w:color="auto" w:fill="E2EFD9" w:themeFill="accent6" w:themeFillTint="33"/>
          </w:tcPr>
          <w:p w14:paraId="2723FB61" w14:textId="77777777" w:rsidR="0087409F" w:rsidRDefault="00E97363">
            <w:pPr>
              <w:spacing w:after="120"/>
              <w:jc w:val="left"/>
            </w:pPr>
            <w:r>
              <w:t>Example of data collected</w:t>
            </w:r>
          </w:p>
        </w:tc>
      </w:tr>
      <w:tr w:rsidR="0087409F" w14:paraId="1A0A567B" w14:textId="77777777">
        <w:trPr>
          <w:jc w:val="center"/>
        </w:trPr>
        <w:tc>
          <w:tcPr>
            <w:tcW w:w="1576" w:type="dxa"/>
          </w:tcPr>
          <w:p w14:paraId="12BFF7E9" w14:textId="77777777" w:rsidR="0087409F" w:rsidRDefault="00E97363">
            <w:pPr>
              <w:spacing w:after="120"/>
              <w:jc w:val="left"/>
            </w:pPr>
            <w:r>
              <w:t>Training</w:t>
            </w:r>
          </w:p>
        </w:tc>
        <w:tc>
          <w:tcPr>
            <w:tcW w:w="3375" w:type="dxa"/>
          </w:tcPr>
          <w:p w14:paraId="69965B11" w14:textId="77777777" w:rsidR="0087409F" w:rsidRDefault="00E97363">
            <w:pPr>
              <w:spacing w:after="120"/>
              <w:jc w:val="left"/>
            </w:pPr>
            <w:r>
              <w:t>hours or days</w:t>
            </w:r>
          </w:p>
        </w:tc>
        <w:tc>
          <w:tcPr>
            <w:tcW w:w="1345" w:type="dxa"/>
          </w:tcPr>
          <w:p w14:paraId="48308892" w14:textId="77777777" w:rsidR="0087409F" w:rsidRDefault="00E97363">
            <w:pPr>
              <w:spacing w:after="120"/>
              <w:jc w:val="left"/>
            </w:pPr>
            <w:r>
              <w:t>Large</w:t>
            </w:r>
          </w:p>
        </w:tc>
        <w:tc>
          <w:tcPr>
            <w:tcW w:w="3329" w:type="dxa"/>
          </w:tcPr>
          <w:p w14:paraId="08F42A60" w14:textId="77777777" w:rsidR="0087409F" w:rsidRDefault="00E97363">
            <w:pPr>
              <w:spacing w:after="120"/>
              <w:jc w:val="left"/>
            </w:pPr>
            <w:r>
              <w:t>many measurements from many devices to training location</w:t>
            </w:r>
          </w:p>
        </w:tc>
      </w:tr>
      <w:tr w:rsidR="0087409F" w14:paraId="67014FA9" w14:textId="77777777">
        <w:trPr>
          <w:jc w:val="center"/>
        </w:trPr>
        <w:tc>
          <w:tcPr>
            <w:tcW w:w="1576" w:type="dxa"/>
          </w:tcPr>
          <w:p w14:paraId="19A4699A" w14:textId="77777777" w:rsidR="0087409F" w:rsidRDefault="00E97363">
            <w:pPr>
              <w:spacing w:after="120"/>
              <w:jc w:val="left"/>
            </w:pPr>
            <w:r>
              <w:t>Monitoring (fast)</w:t>
            </w:r>
          </w:p>
        </w:tc>
        <w:tc>
          <w:tcPr>
            <w:tcW w:w="3375" w:type="dxa"/>
          </w:tcPr>
          <w:p w14:paraId="53740645" w14:textId="77777777" w:rsidR="0087409F" w:rsidRDefault="00E97363">
            <w:pPr>
              <w:spacing w:after="120"/>
              <w:jc w:val="left"/>
            </w:pPr>
            <w:r>
              <w:t xml:space="preserve">Near-real-time </w:t>
            </w:r>
            <w:r>
              <w:br/>
              <w:t>(e.g., 100s of ms to a few seconds)</w:t>
            </w:r>
          </w:p>
        </w:tc>
        <w:tc>
          <w:tcPr>
            <w:tcW w:w="1345" w:type="dxa"/>
          </w:tcPr>
          <w:p w14:paraId="2521704A" w14:textId="77777777" w:rsidR="0087409F" w:rsidRDefault="00E97363">
            <w:pPr>
              <w:spacing w:after="120"/>
              <w:jc w:val="left"/>
            </w:pPr>
            <w:r>
              <w:t>Limited</w:t>
            </w:r>
          </w:p>
        </w:tc>
        <w:tc>
          <w:tcPr>
            <w:tcW w:w="3329" w:type="dxa"/>
          </w:tcPr>
          <w:p w14:paraId="0EDD9DF4" w14:textId="77777777" w:rsidR="0087409F" w:rsidRDefault="00E97363">
            <w:pPr>
              <w:spacing w:after="120"/>
              <w:jc w:val="left"/>
            </w:pPr>
            <w:r>
              <w:t>a few measurements / metrics from one device</w:t>
            </w:r>
          </w:p>
        </w:tc>
      </w:tr>
      <w:tr w:rsidR="0087409F" w14:paraId="54310456" w14:textId="77777777">
        <w:trPr>
          <w:jc w:val="center"/>
        </w:trPr>
        <w:tc>
          <w:tcPr>
            <w:tcW w:w="1576" w:type="dxa"/>
          </w:tcPr>
          <w:p w14:paraId="385A052D" w14:textId="77777777" w:rsidR="0087409F" w:rsidRDefault="00E97363">
            <w:pPr>
              <w:spacing w:after="120"/>
              <w:jc w:val="left"/>
            </w:pPr>
            <w:r>
              <w:t>Inference</w:t>
            </w:r>
          </w:p>
        </w:tc>
        <w:tc>
          <w:tcPr>
            <w:tcW w:w="3375" w:type="dxa"/>
          </w:tcPr>
          <w:p w14:paraId="70854FB5" w14:textId="77777777" w:rsidR="0087409F" w:rsidRDefault="00E97363">
            <w:pPr>
              <w:spacing w:after="120"/>
              <w:jc w:val="left"/>
            </w:pPr>
            <w:r>
              <w:t xml:space="preserve">Time-critical </w:t>
            </w:r>
            <w:r>
              <w:br/>
              <w:t>(e.g., a few ms)</w:t>
            </w:r>
          </w:p>
        </w:tc>
        <w:tc>
          <w:tcPr>
            <w:tcW w:w="1345" w:type="dxa"/>
          </w:tcPr>
          <w:p w14:paraId="454FD415" w14:textId="77777777" w:rsidR="0087409F" w:rsidRDefault="00E97363">
            <w:pPr>
              <w:spacing w:after="120"/>
              <w:jc w:val="left"/>
            </w:pPr>
            <w:r>
              <w:t>Limited</w:t>
            </w:r>
          </w:p>
        </w:tc>
        <w:tc>
          <w:tcPr>
            <w:tcW w:w="3329" w:type="dxa"/>
          </w:tcPr>
          <w:p w14:paraId="2287F0E3" w14:textId="77777777" w:rsidR="0087409F" w:rsidRDefault="00E97363">
            <w:pPr>
              <w:spacing w:after="120"/>
              <w:jc w:val="left"/>
            </w:pPr>
            <w:r>
              <w:t>a single measurement from one device</w:t>
            </w:r>
          </w:p>
        </w:tc>
      </w:tr>
    </w:tbl>
    <w:p w14:paraId="77804934" w14:textId="77777777" w:rsidR="0087409F" w:rsidRDefault="0087409F">
      <w:pPr>
        <w:spacing w:after="120"/>
        <w:ind w:left="288"/>
        <w:rPr>
          <w:b/>
          <w:bCs/>
        </w:rPr>
      </w:pPr>
    </w:p>
    <w:p w14:paraId="0F855AA9" w14:textId="77777777" w:rsidR="0087409F" w:rsidRDefault="00E97363">
      <w:pPr>
        <w:spacing w:after="120"/>
        <w:ind w:left="288"/>
        <w:rPr>
          <w:b/>
          <w:bCs/>
        </w:rPr>
      </w:pPr>
      <w:r>
        <w:rPr>
          <w:b/>
          <w:bCs/>
        </w:rPr>
        <w:t>Proposal-3: Support assistance information from NW to UE and UE to NW to facilitate data collection for training at the UE and at the NW respectively</w:t>
      </w:r>
    </w:p>
    <w:p w14:paraId="09F3C829" w14:textId="77777777" w:rsidR="0087409F" w:rsidRDefault="00E97363">
      <w:pPr>
        <w:spacing w:before="240" w:after="120"/>
        <w:rPr>
          <w:rStyle w:val="Emphasis"/>
        </w:rPr>
      </w:pPr>
      <w:r>
        <w:rPr>
          <w:rStyle w:val="Emphasis"/>
        </w:rPr>
        <w:t>Google</w:t>
      </w:r>
    </w:p>
    <w:p w14:paraId="68527A4D" w14:textId="77777777" w:rsidR="0087409F" w:rsidRDefault="00E97363">
      <w:pPr>
        <w:spacing w:after="120"/>
        <w:ind w:left="288"/>
        <w:rPr>
          <w:b/>
          <w:bCs/>
        </w:rPr>
      </w:pPr>
      <w:r>
        <w:rPr>
          <w:b/>
          <w:bCs/>
        </w:rPr>
        <w:lastRenderedPageBreak/>
        <w:t>Proposal 10: Support to perform the data collection based on SSB/CSI-RS, which can also be used for other functionalities, e.g., non-AI/ML based measurement and report.</w:t>
      </w:r>
    </w:p>
    <w:p w14:paraId="3F2AB8A9" w14:textId="77777777" w:rsidR="0087409F" w:rsidRDefault="00E97363">
      <w:pPr>
        <w:spacing w:after="120"/>
        <w:ind w:left="288"/>
        <w:rPr>
          <w:b/>
          <w:bCs/>
        </w:rPr>
      </w:pPr>
      <w:r>
        <w:rPr>
          <w:b/>
          <w:bCs/>
        </w:rPr>
        <w:t>Proposal 11: Support to define a mechanism to maintain the same understanding between the NW and UE on when to perform the measurement for an SSB/CSI-RS for data collection.</w:t>
      </w:r>
    </w:p>
    <w:p w14:paraId="64FAF951" w14:textId="77777777" w:rsidR="0087409F" w:rsidRDefault="00E97363">
      <w:pPr>
        <w:spacing w:after="120"/>
        <w:ind w:left="288"/>
        <w:rPr>
          <w:b/>
          <w:bCs/>
        </w:rPr>
      </w:pPr>
      <w:r>
        <w:rPr>
          <w:b/>
          <w:bCs/>
        </w:rPr>
        <w:t>Proposal 12: Support to report a hypothetical measurement error for ground truth data in the UE report for data collection.</w:t>
      </w:r>
    </w:p>
    <w:p w14:paraId="0B3B9509" w14:textId="77777777" w:rsidR="0087409F" w:rsidRDefault="00E97363">
      <w:pPr>
        <w:spacing w:before="240" w:after="120"/>
        <w:rPr>
          <w:rStyle w:val="Emphasis"/>
        </w:rPr>
      </w:pPr>
      <w:r>
        <w:rPr>
          <w:rStyle w:val="Emphasis"/>
        </w:rPr>
        <w:t>NEC</w:t>
      </w:r>
    </w:p>
    <w:p w14:paraId="07D1305F" w14:textId="77777777" w:rsidR="0087409F" w:rsidRDefault="00E97363">
      <w:pPr>
        <w:spacing w:after="120"/>
        <w:ind w:left="288"/>
        <w:rPr>
          <w:b/>
          <w:bCs/>
        </w:rPr>
      </w:pPr>
      <w:r>
        <w:rPr>
          <w:b/>
          <w:bCs/>
        </w:rPr>
        <w:t>Proposal 4: Study a hierarchical structure to configure the linkage between the AI/ML framework and the legacy CSI/BM/positioning framework.</w:t>
      </w:r>
    </w:p>
    <w:p w14:paraId="7F396587" w14:textId="77777777" w:rsidR="0087409F" w:rsidRDefault="00E97363">
      <w:pPr>
        <w:spacing w:after="120"/>
        <w:ind w:left="288"/>
        <w:rPr>
          <w:b/>
          <w:bCs/>
        </w:rPr>
      </w:pPr>
      <w:r>
        <w:rPr>
          <w:b/>
          <w:bCs/>
        </w:rPr>
        <w:t>Proposal 5: At least for CSI/BM use cases, study sub configuration based method to control the total number of required CSI-ReportConfig.</w:t>
      </w:r>
    </w:p>
    <w:p w14:paraId="57F8F503" w14:textId="77777777" w:rsidR="0087409F" w:rsidRDefault="00E97363">
      <w:pPr>
        <w:spacing w:before="240" w:after="120"/>
        <w:rPr>
          <w:rStyle w:val="Emphasis"/>
        </w:rPr>
      </w:pPr>
      <w:r>
        <w:rPr>
          <w:rStyle w:val="Emphasis"/>
        </w:rPr>
        <w:t>Fujitsu</w:t>
      </w:r>
    </w:p>
    <w:p w14:paraId="04DC4F6E" w14:textId="77777777" w:rsidR="0087409F" w:rsidRDefault="00E97363">
      <w:pPr>
        <w:ind w:left="288"/>
        <w:jc w:val="both"/>
        <w:rPr>
          <w:b/>
          <w:bCs/>
        </w:rPr>
      </w:pPr>
      <w:bookmarkStart w:id="11" w:name="_Hlk142593893"/>
      <w:r>
        <w:rPr>
          <w:b/>
          <w:bCs/>
        </w:rPr>
        <w:t>Proposal-4:</w:t>
      </w:r>
    </w:p>
    <w:p w14:paraId="12DFF28D" w14:textId="77777777" w:rsidR="0087409F" w:rsidRDefault="00E97363">
      <w:pPr>
        <w:ind w:left="288"/>
        <w:jc w:val="both"/>
        <w:rPr>
          <w:b/>
          <w:bCs/>
        </w:rPr>
      </w:pPr>
      <w:r>
        <w:rPr>
          <w:b/>
          <w:bCs/>
        </w:rPr>
        <w:t>Three model/functionality monitoring modes can be categorized to distinguish its data collection requirements:</w:t>
      </w:r>
    </w:p>
    <w:p w14:paraId="3468B88E" w14:textId="77777777" w:rsidR="0087409F" w:rsidRDefault="00E97363">
      <w:pPr>
        <w:pStyle w:val="ListParagraph"/>
        <w:numPr>
          <w:ilvl w:val="0"/>
          <w:numId w:val="28"/>
        </w:numPr>
        <w:spacing w:line="240" w:lineRule="auto"/>
        <w:ind w:left="1008"/>
        <w:jc w:val="both"/>
        <w:rPr>
          <w:b/>
          <w:bCs/>
        </w:rPr>
      </w:pPr>
      <w:r>
        <w:rPr>
          <w:b/>
          <w:bCs/>
        </w:rPr>
        <w:t>Fast monitoring: the follow-up model operations can be decided quickly based on a few measurements.</w:t>
      </w:r>
    </w:p>
    <w:p w14:paraId="307CF54E" w14:textId="77777777" w:rsidR="0087409F" w:rsidRDefault="00E97363">
      <w:pPr>
        <w:pStyle w:val="ListParagraph"/>
        <w:numPr>
          <w:ilvl w:val="0"/>
          <w:numId w:val="28"/>
        </w:numPr>
        <w:spacing w:line="240" w:lineRule="auto"/>
        <w:ind w:left="1008"/>
        <w:jc w:val="both"/>
        <w:rPr>
          <w:b/>
          <w:bCs/>
        </w:rPr>
      </w:pPr>
      <w:r>
        <w:rPr>
          <w:b/>
          <w:bCs/>
        </w:rPr>
        <w:t xml:space="preserve">Slow monitoring mode-1: the follow-up model operations can only be decided with enough numbers of measurements. Data-distribution-based analysis is often used in this mode. </w:t>
      </w:r>
    </w:p>
    <w:p w14:paraId="44DB8362" w14:textId="77777777" w:rsidR="0087409F" w:rsidRDefault="00E97363">
      <w:pPr>
        <w:pStyle w:val="ListParagraph"/>
        <w:numPr>
          <w:ilvl w:val="0"/>
          <w:numId w:val="28"/>
        </w:numPr>
        <w:spacing w:line="240" w:lineRule="auto"/>
        <w:ind w:left="1008"/>
        <w:jc w:val="both"/>
        <w:rPr>
          <w:b/>
          <w:bCs/>
        </w:rPr>
      </w:pPr>
      <w:r>
        <w:rPr>
          <w:b/>
          <w:bCs/>
        </w:rPr>
        <w:t>Slow monitoring mode-2: the follow-up model operations can only be decided with enough data samples and sufficient data coverage.  One typical case is to assess an untested model/functionality in the live network, with reference to the data size and data distributions of the corresponding RAN4 test.</w:t>
      </w:r>
    </w:p>
    <w:p w14:paraId="344C1C78" w14:textId="77777777" w:rsidR="0087409F" w:rsidRDefault="00E97363">
      <w:pPr>
        <w:ind w:left="288"/>
        <w:jc w:val="both"/>
        <w:rPr>
          <w:b/>
          <w:bCs/>
        </w:rPr>
      </w:pPr>
      <w:r>
        <w:rPr>
          <w:b/>
          <w:bCs/>
        </w:rPr>
        <w:t>Data collection and monitoring procedures for each mode can be studied in use case agenda if applicable.</w:t>
      </w:r>
    </w:p>
    <w:bookmarkEnd w:id="11"/>
    <w:p w14:paraId="66ED0793" w14:textId="77777777" w:rsidR="0087409F" w:rsidRDefault="0087409F">
      <w:pPr>
        <w:ind w:left="288"/>
        <w:jc w:val="both"/>
      </w:pPr>
    </w:p>
    <w:p w14:paraId="2E488665" w14:textId="77777777" w:rsidR="0087409F" w:rsidRDefault="00E97363">
      <w:pPr>
        <w:ind w:left="288"/>
        <w:jc w:val="both"/>
        <w:rPr>
          <w:b/>
          <w:bCs/>
        </w:rPr>
      </w:pPr>
      <w:bookmarkStart w:id="12" w:name="_Hlk142593927"/>
      <w:r>
        <w:rPr>
          <w:b/>
          <w:bCs/>
        </w:rPr>
        <w:t xml:space="preserve">Proposal-5: with updates on monitoring, the revised version of the data collection requirement can be considered as the feedback to RAN2: </w:t>
      </w:r>
    </w:p>
    <w:p w14:paraId="2F588B10" w14:textId="77777777" w:rsidR="0087409F" w:rsidRDefault="0087409F">
      <w:pPr>
        <w:ind w:left="288"/>
        <w:jc w:val="both"/>
      </w:pPr>
    </w:p>
    <w:tbl>
      <w:tblPr>
        <w:tblStyle w:val="TableGrid"/>
        <w:tblW w:w="9855" w:type="dxa"/>
        <w:jc w:val="center"/>
        <w:tblLook w:val="04A0" w:firstRow="1" w:lastRow="0" w:firstColumn="1" w:lastColumn="0" w:noHBand="0" w:noVBand="1"/>
      </w:tblPr>
      <w:tblGrid>
        <w:gridCol w:w="2013"/>
        <w:gridCol w:w="2794"/>
        <w:gridCol w:w="2315"/>
        <w:gridCol w:w="2733"/>
      </w:tblGrid>
      <w:tr w:rsidR="0087409F" w14:paraId="66A139F7" w14:textId="77777777">
        <w:trPr>
          <w:jc w:val="center"/>
        </w:trPr>
        <w:tc>
          <w:tcPr>
            <w:tcW w:w="2013" w:type="dxa"/>
          </w:tcPr>
          <w:p w14:paraId="72DBAB64" w14:textId="77777777" w:rsidR="0087409F" w:rsidRDefault="00E97363">
            <w:pPr>
              <w:autoSpaceDE w:val="0"/>
              <w:autoSpaceDN w:val="0"/>
              <w:adjustRightInd w:val="0"/>
              <w:snapToGrid w:val="0"/>
              <w:spacing w:after="120"/>
              <w:rPr>
                <w:rFonts w:eastAsia="SimSun" w:cstheme="minorHAnsi"/>
                <w:b/>
                <w:iCs/>
                <w:lang w:eastAsia="zh-CN"/>
              </w:rPr>
            </w:pPr>
            <w:r>
              <w:rPr>
                <w:rFonts w:eastAsia="SimSun" w:cstheme="minorHAnsi"/>
                <w:b/>
                <w:iCs/>
                <w:lang w:eastAsia="zh-CN"/>
              </w:rPr>
              <w:t>Purpose of data collection</w:t>
            </w:r>
          </w:p>
        </w:tc>
        <w:tc>
          <w:tcPr>
            <w:tcW w:w="2794" w:type="dxa"/>
          </w:tcPr>
          <w:p w14:paraId="704B1F93" w14:textId="77777777" w:rsidR="0087409F" w:rsidRDefault="00E97363">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Latency requirement</w:t>
            </w:r>
          </w:p>
        </w:tc>
        <w:tc>
          <w:tcPr>
            <w:tcW w:w="2315" w:type="dxa"/>
          </w:tcPr>
          <w:p w14:paraId="0D073B2C" w14:textId="77777777" w:rsidR="0087409F" w:rsidRDefault="00E97363">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Data</w:t>
            </w:r>
            <w:r>
              <w:rPr>
                <w:rFonts w:eastAsia="SimSun" w:cstheme="minorHAnsi"/>
                <w:b/>
                <w:iCs/>
                <w:color w:val="FF0000"/>
                <w:lang w:eastAsia="zh-CN"/>
              </w:rPr>
              <w:t>set</w:t>
            </w:r>
            <w:r>
              <w:rPr>
                <w:rFonts w:eastAsia="SimSun" w:cstheme="minorHAnsi"/>
                <w:b/>
                <w:iCs/>
                <w:lang w:eastAsia="zh-CN"/>
              </w:rPr>
              <w:t xml:space="preserve"> size requirement</w:t>
            </w:r>
          </w:p>
        </w:tc>
        <w:tc>
          <w:tcPr>
            <w:tcW w:w="2733" w:type="dxa"/>
          </w:tcPr>
          <w:p w14:paraId="6975C8B2" w14:textId="77777777" w:rsidR="0087409F" w:rsidRDefault="00E97363">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Example of data collected</w:t>
            </w:r>
          </w:p>
        </w:tc>
      </w:tr>
      <w:tr w:rsidR="0087409F" w14:paraId="6086BB1D" w14:textId="77777777">
        <w:trPr>
          <w:jc w:val="center"/>
        </w:trPr>
        <w:tc>
          <w:tcPr>
            <w:tcW w:w="2013" w:type="dxa"/>
          </w:tcPr>
          <w:p w14:paraId="5239A8BF" w14:textId="77777777" w:rsidR="0087409F" w:rsidRDefault="00E97363">
            <w:pPr>
              <w:autoSpaceDE w:val="0"/>
              <w:autoSpaceDN w:val="0"/>
              <w:adjustRightInd w:val="0"/>
              <w:snapToGrid w:val="0"/>
              <w:spacing w:after="120"/>
              <w:rPr>
                <w:rFonts w:eastAsia="SimSun" w:cstheme="minorHAnsi"/>
                <w:b/>
                <w:iCs/>
                <w:lang w:eastAsia="zh-CN"/>
              </w:rPr>
            </w:pPr>
            <w:r>
              <w:rPr>
                <w:rFonts w:eastAsia="SimSun" w:cstheme="minorHAnsi"/>
                <w:b/>
                <w:iCs/>
                <w:lang w:eastAsia="zh-CN"/>
              </w:rPr>
              <w:t xml:space="preserve">Offline </w:t>
            </w:r>
            <w:r>
              <w:rPr>
                <w:rFonts w:eastAsia="SimSun" w:cstheme="minorHAnsi"/>
                <w:b/>
                <w:iCs/>
                <w:color w:val="FF0000"/>
                <w:lang w:eastAsia="zh-CN"/>
              </w:rPr>
              <w:t>training</w:t>
            </w:r>
            <w:r>
              <w:rPr>
                <w:rFonts w:eastAsia="SimSun" w:cstheme="minorHAnsi"/>
                <w:b/>
                <w:iCs/>
                <w:lang w:eastAsia="zh-CN"/>
              </w:rPr>
              <w:t xml:space="preserve"> </w:t>
            </w:r>
            <w:r>
              <w:rPr>
                <w:rFonts w:eastAsia="SimSun" w:cstheme="minorHAnsi"/>
                <w:b/>
                <w:iCs/>
                <w:strike/>
                <w:color w:val="FF0000"/>
                <w:lang w:eastAsia="zh-CN"/>
              </w:rPr>
              <w:t>initial training / redevelopment</w:t>
            </w:r>
          </w:p>
        </w:tc>
        <w:tc>
          <w:tcPr>
            <w:tcW w:w="2794" w:type="dxa"/>
          </w:tcPr>
          <w:p w14:paraId="090B966F"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Relaxed </w:t>
            </w:r>
            <w:r>
              <w:rPr>
                <w:rFonts w:eastAsia="SimSun" w:cstheme="minorHAnsi"/>
                <w:bCs/>
                <w:iCs/>
                <w:lang w:eastAsia="zh-CN"/>
              </w:rPr>
              <w:br/>
              <w:t>(e.g., hours or days)</w:t>
            </w:r>
          </w:p>
        </w:tc>
        <w:tc>
          <w:tcPr>
            <w:tcW w:w="2315" w:type="dxa"/>
          </w:tcPr>
          <w:p w14:paraId="1C96DB25"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Large</w:t>
            </w:r>
          </w:p>
        </w:tc>
        <w:tc>
          <w:tcPr>
            <w:tcW w:w="2733" w:type="dxa"/>
          </w:tcPr>
          <w:p w14:paraId="6261E478"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many measurements from many devices to </w:t>
            </w:r>
            <w:r>
              <w:rPr>
                <w:rFonts w:eastAsia="SimSun" w:cstheme="minorHAnsi"/>
                <w:bCs/>
                <w:iCs/>
                <w:color w:val="FF0000"/>
                <w:lang w:eastAsia="zh-CN"/>
              </w:rPr>
              <w:t>training entity</w:t>
            </w:r>
            <w:r>
              <w:rPr>
                <w:rFonts w:eastAsia="SimSun" w:cstheme="minorHAnsi"/>
                <w:bCs/>
                <w:iCs/>
                <w:lang w:eastAsia="zh-CN"/>
              </w:rPr>
              <w:t xml:space="preserve"> </w:t>
            </w:r>
            <w:r>
              <w:rPr>
                <w:rFonts w:eastAsia="SimSun" w:cstheme="minorHAnsi"/>
                <w:bCs/>
                <w:iCs/>
                <w:strike/>
                <w:color w:val="FF0000"/>
                <w:lang w:eastAsia="zh-CN"/>
              </w:rPr>
              <w:t>server</w:t>
            </w:r>
          </w:p>
        </w:tc>
      </w:tr>
      <w:tr w:rsidR="0087409F" w14:paraId="746FE889" w14:textId="77777777">
        <w:trPr>
          <w:jc w:val="center"/>
        </w:trPr>
        <w:tc>
          <w:tcPr>
            <w:tcW w:w="2013" w:type="dxa"/>
          </w:tcPr>
          <w:p w14:paraId="2BC53A7A" w14:textId="77777777" w:rsidR="0087409F" w:rsidRDefault="00E97363">
            <w:pPr>
              <w:autoSpaceDE w:val="0"/>
              <w:autoSpaceDN w:val="0"/>
              <w:adjustRightInd w:val="0"/>
              <w:snapToGrid w:val="0"/>
              <w:spacing w:after="120"/>
              <w:rPr>
                <w:rFonts w:eastAsia="SimSun" w:cstheme="minorHAnsi"/>
                <w:b/>
                <w:iCs/>
                <w:lang w:eastAsia="zh-CN"/>
              </w:rPr>
            </w:pPr>
            <w:r>
              <w:rPr>
                <w:rFonts w:eastAsia="SimSun" w:cstheme="minorHAnsi"/>
                <w:b/>
                <w:iCs/>
                <w:lang w:eastAsia="zh-CN"/>
              </w:rPr>
              <w:t xml:space="preserve">Slow monitoring </w:t>
            </w:r>
            <w:r>
              <w:rPr>
                <w:rFonts w:eastAsia="SimSun" w:cstheme="minorHAnsi"/>
                <w:b/>
                <w:iCs/>
                <w:highlight w:val="yellow"/>
                <w:lang w:eastAsia="zh-CN"/>
              </w:rPr>
              <w:t>mode-1</w:t>
            </w:r>
          </w:p>
          <w:p w14:paraId="48612639" w14:textId="77777777" w:rsidR="0087409F" w:rsidRDefault="00E97363">
            <w:pPr>
              <w:autoSpaceDE w:val="0"/>
              <w:autoSpaceDN w:val="0"/>
              <w:adjustRightInd w:val="0"/>
              <w:snapToGrid w:val="0"/>
              <w:spacing w:after="120"/>
              <w:rPr>
                <w:rFonts w:eastAsia="SimSun" w:cstheme="minorHAnsi"/>
                <w:b/>
                <w:iCs/>
                <w:lang w:eastAsia="zh-CN"/>
              </w:rPr>
            </w:pPr>
            <w:r>
              <w:rPr>
                <w:rFonts w:eastAsia="SimSun" w:cstheme="minorHAnsi"/>
                <w:b/>
                <w:iCs/>
                <w:color w:val="FF0000"/>
                <w:lang w:eastAsia="zh-CN"/>
              </w:rPr>
              <w:t xml:space="preserve">(for model update decision, </w:t>
            </w:r>
            <w:r>
              <w:rPr>
                <w:rFonts w:eastAsia="SimSun" w:cstheme="minorHAnsi"/>
                <w:b/>
                <w:iCs/>
                <w:color w:val="FF0000"/>
                <w:highlight w:val="yellow"/>
                <w:lang w:eastAsia="zh-CN"/>
              </w:rPr>
              <w:t>initial activation</w:t>
            </w:r>
            <w:r>
              <w:rPr>
                <w:rFonts w:eastAsia="SimSun" w:cstheme="minorHAnsi"/>
                <w:b/>
                <w:iCs/>
                <w:color w:val="FF0000"/>
                <w:lang w:eastAsia="zh-CN"/>
              </w:rPr>
              <w:t>)</w:t>
            </w:r>
          </w:p>
        </w:tc>
        <w:tc>
          <w:tcPr>
            <w:tcW w:w="2794" w:type="dxa"/>
          </w:tcPr>
          <w:p w14:paraId="5204329F"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Relaxed </w:t>
            </w:r>
            <w:r>
              <w:rPr>
                <w:rFonts w:eastAsia="SimSun" w:cstheme="minorHAnsi"/>
                <w:bCs/>
                <w:iCs/>
                <w:lang w:eastAsia="zh-CN"/>
              </w:rPr>
              <w:br/>
              <w:t>(e.g., minutes or hours)</w:t>
            </w:r>
          </w:p>
        </w:tc>
        <w:tc>
          <w:tcPr>
            <w:tcW w:w="2315" w:type="dxa"/>
          </w:tcPr>
          <w:p w14:paraId="0616D668"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Large</w:t>
            </w:r>
          </w:p>
        </w:tc>
        <w:tc>
          <w:tcPr>
            <w:tcW w:w="2733" w:type="dxa"/>
          </w:tcPr>
          <w:p w14:paraId="352C02B0"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many measurements / metrics from one device</w:t>
            </w:r>
          </w:p>
        </w:tc>
      </w:tr>
      <w:tr w:rsidR="0087409F" w14:paraId="3AAA4344" w14:textId="77777777">
        <w:trPr>
          <w:jc w:val="center"/>
        </w:trPr>
        <w:tc>
          <w:tcPr>
            <w:tcW w:w="2013" w:type="dxa"/>
          </w:tcPr>
          <w:p w14:paraId="0438BE5E" w14:textId="77777777" w:rsidR="0087409F" w:rsidRDefault="00E97363">
            <w:pPr>
              <w:autoSpaceDE w:val="0"/>
              <w:autoSpaceDN w:val="0"/>
              <w:adjustRightInd w:val="0"/>
              <w:snapToGrid w:val="0"/>
              <w:spacing w:after="120"/>
              <w:rPr>
                <w:rFonts w:eastAsia="SimSun" w:cstheme="minorHAnsi"/>
                <w:b/>
                <w:iCs/>
                <w:highlight w:val="yellow"/>
                <w:lang w:eastAsia="zh-CN"/>
              </w:rPr>
            </w:pPr>
            <w:r>
              <w:rPr>
                <w:rFonts w:eastAsia="SimSun" w:cstheme="minorHAnsi"/>
                <w:b/>
                <w:iCs/>
                <w:highlight w:val="yellow"/>
                <w:lang w:eastAsia="zh-CN"/>
              </w:rPr>
              <w:t>Slow monitoring mode-2</w:t>
            </w:r>
          </w:p>
          <w:p w14:paraId="0FEBD386" w14:textId="77777777" w:rsidR="0087409F" w:rsidRDefault="00E97363">
            <w:pPr>
              <w:autoSpaceDE w:val="0"/>
              <w:autoSpaceDN w:val="0"/>
              <w:adjustRightInd w:val="0"/>
              <w:snapToGrid w:val="0"/>
              <w:spacing w:after="120"/>
              <w:rPr>
                <w:rFonts w:eastAsia="SimSun" w:cstheme="minorHAnsi"/>
                <w:b/>
                <w:iCs/>
                <w:highlight w:val="yellow"/>
                <w:lang w:eastAsia="zh-CN"/>
              </w:rPr>
            </w:pPr>
            <w:r>
              <w:rPr>
                <w:rFonts w:eastAsia="SimSun" w:cstheme="minorHAnsi"/>
                <w:b/>
                <w:iCs/>
                <w:color w:val="FF0000"/>
                <w:highlight w:val="yellow"/>
                <w:lang w:eastAsia="zh-CN"/>
              </w:rPr>
              <w:lastRenderedPageBreak/>
              <w:t>(for assessment of untested model)</w:t>
            </w:r>
          </w:p>
        </w:tc>
        <w:tc>
          <w:tcPr>
            <w:tcW w:w="2794" w:type="dxa"/>
          </w:tcPr>
          <w:p w14:paraId="651E7812" w14:textId="77777777" w:rsidR="0087409F" w:rsidRDefault="00E97363">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lastRenderedPageBreak/>
              <w:t>Relaxed</w:t>
            </w:r>
          </w:p>
          <w:p w14:paraId="5CF133D0" w14:textId="77777777" w:rsidR="0087409F" w:rsidRDefault="00E97363">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(e.g., hours or more)</w:t>
            </w:r>
          </w:p>
        </w:tc>
        <w:tc>
          <w:tcPr>
            <w:tcW w:w="2315" w:type="dxa"/>
          </w:tcPr>
          <w:p w14:paraId="2C5D9445" w14:textId="77777777" w:rsidR="0087409F" w:rsidRDefault="00E97363">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Large</w:t>
            </w:r>
          </w:p>
        </w:tc>
        <w:tc>
          <w:tcPr>
            <w:tcW w:w="2733" w:type="dxa"/>
          </w:tcPr>
          <w:p w14:paraId="1D0DEF83" w14:textId="77777777" w:rsidR="0087409F" w:rsidRDefault="00E97363">
            <w:pPr>
              <w:autoSpaceDE w:val="0"/>
              <w:autoSpaceDN w:val="0"/>
              <w:adjustRightInd w:val="0"/>
              <w:snapToGrid w:val="0"/>
              <w:spacing w:after="120"/>
              <w:jc w:val="center"/>
              <w:rPr>
                <w:rFonts w:eastAsia="SimSun" w:cstheme="minorHAnsi"/>
                <w:bCs/>
                <w:iCs/>
                <w:lang w:eastAsia="zh-CN"/>
              </w:rPr>
            </w:pPr>
            <w:r>
              <w:rPr>
                <w:highlight w:val="yellow"/>
              </w:rPr>
              <w:t xml:space="preserve">Large, sufficient data coverage should be considered for a reliable </w:t>
            </w:r>
            <w:r>
              <w:rPr>
                <w:highlight w:val="yellow"/>
              </w:rPr>
              <w:lastRenderedPageBreak/>
              <w:t>assessment. Data volume can refer to data samples using in a RAN4 test.</w:t>
            </w:r>
          </w:p>
        </w:tc>
      </w:tr>
      <w:tr w:rsidR="0087409F" w14:paraId="0A4039FA" w14:textId="77777777">
        <w:trPr>
          <w:jc w:val="center"/>
        </w:trPr>
        <w:tc>
          <w:tcPr>
            <w:tcW w:w="2013" w:type="dxa"/>
          </w:tcPr>
          <w:p w14:paraId="30E356E7" w14:textId="77777777" w:rsidR="0087409F" w:rsidRDefault="00E97363">
            <w:pPr>
              <w:autoSpaceDE w:val="0"/>
              <w:autoSpaceDN w:val="0"/>
              <w:adjustRightInd w:val="0"/>
              <w:snapToGrid w:val="0"/>
              <w:spacing w:after="120"/>
              <w:rPr>
                <w:rFonts w:eastAsia="SimSun" w:cstheme="minorHAnsi"/>
                <w:b/>
                <w:iCs/>
                <w:lang w:eastAsia="zh-CN"/>
              </w:rPr>
            </w:pPr>
            <w:r>
              <w:rPr>
                <w:rFonts w:eastAsia="SimSun" w:cstheme="minorHAnsi"/>
                <w:b/>
                <w:iCs/>
                <w:lang w:eastAsia="zh-CN"/>
              </w:rPr>
              <w:lastRenderedPageBreak/>
              <w:t>Fast monitoring</w:t>
            </w:r>
          </w:p>
          <w:p w14:paraId="1C89B589" w14:textId="77777777" w:rsidR="0087409F" w:rsidRDefault="00E97363">
            <w:pPr>
              <w:autoSpaceDE w:val="0"/>
              <w:autoSpaceDN w:val="0"/>
              <w:adjustRightInd w:val="0"/>
              <w:snapToGrid w:val="0"/>
              <w:spacing w:after="120"/>
              <w:rPr>
                <w:rFonts w:eastAsia="SimSun" w:cstheme="minorHAnsi"/>
                <w:b/>
                <w:iCs/>
                <w:lang w:eastAsia="zh-CN"/>
              </w:rPr>
            </w:pPr>
            <w:r>
              <w:rPr>
                <w:rFonts w:eastAsia="SimSun" w:cstheme="minorHAnsi"/>
                <w:b/>
                <w:iCs/>
                <w:color w:val="FF0000"/>
                <w:lang w:eastAsia="zh-CN"/>
              </w:rPr>
              <w:t xml:space="preserve">(for model switching, fallback, </w:t>
            </w:r>
            <w:r>
              <w:rPr>
                <w:rFonts w:eastAsia="SimSun" w:cstheme="minorHAnsi"/>
                <w:b/>
                <w:iCs/>
                <w:color w:val="FF0000"/>
                <w:highlight w:val="yellow"/>
                <w:lang w:eastAsia="zh-CN"/>
              </w:rPr>
              <w:t>reactivation</w:t>
            </w:r>
            <w:r>
              <w:rPr>
                <w:rFonts w:eastAsia="SimSun" w:cstheme="minorHAnsi"/>
                <w:b/>
                <w:iCs/>
                <w:color w:val="FF0000"/>
                <w:lang w:eastAsia="zh-CN"/>
              </w:rPr>
              <w:t>)</w:t>
            </w:r>
          </w:p>
        </w:tc>
        <w:tc>
          <w:tcPr>
            <w:tcW w:w="2794" w:type="dxa"/>
          </w:tcPr>
          <w:p w14:paraId="6A060589"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Near-real-time </w:t>
            </w:r>
            <w:r>
              <w:rPr>
                <w:rFonts w:eastAsia="SimSun" w:cstheme="minorHAnsi"/>
                <w:bCs/>
                <w:iCs/>
                <w:lang w:eastAsia="zh-CN"/>
              </w:rPr>
              <w:br/>
              <w:t>(e.g., 100s of ms to a few seconds)</w:t>
            </w:r>
          </w:p>
        </w:tc>
        <w:tc>
          <w:tcPr>
            <w:tcW w:w="2315" w:type="dxa"/>
          </w:tcPr>
          <w:p w14:paraId="040F3E87"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Limited</w:t>
            </w:r>
          </w:p>
        </w:tc>
        <w:tc>
          <w:tcPr>
            <w:tcW w:w="2733" w:type="dxa"/>
          </w:tcPr>
          <w:p w14:paraId="57DE67C8"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a few measurements / metrics from one device</w:t>
            </w:r>
          </w:p>
        </w:tc>
      </w:tr>
      <w:tr w:rsidR="0087409F" w14:paraId="488CBED9" w14:textId="77777777">
        <w:trPr>
          <w:jc w:val="center"/>
        </w:trPr>
        <w:tc>
          <w:tcPr>
            <w:tcW w:w="2013" w:type="dxa"/>
          </w:tcPr>
          <w:p w14:paraId="5CFCE8E3" w14:textId="77777777" w:rsidR="0087409F" w:rsidRDefault="00E97363">
            <w:pPr>
              <w:autoSpaceDE w:val="0"/>
              <w:autoSpaceDN w:val="0"/>
              <w:adjustRightInd w:val="0"/>
              <w:snapToGrid w:val="0"/>
              <w:spacing w:after="120"/>
              <w:rPr>
                <w:rFonts w:eastAsia="SimSun" w:cstheme="minorHAnsi"/>
                <w:b/>
                <w:iCs/>
                <w:lang w:eastAsia="zh-CN"/>
              </w:rPr>
            </w:pPr>
            <w:r>
              <w:rPr>
                <w:rFonts w:eastAsia="SimSun" w:cstheme="minorHAnsi"/>
                <w:b/>
                <w:iCs/>
                <w:lang w:eastAsia="zh-CN"/>
              </w:rPr>
              <w:t>Inference</w:t>
            </w:r>
          </w:p>
        </w:tc>
        <w:tc>
          <w:tcPr>
            <w:tcW w:w="2794" w:type="dxa"/>
          </w:tcPr>
          <w:p w14:paraId="6D7F27BA"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Time-critical </w:t>
            </w:r>
            <w:r>
              <w:rPr>
                <w:rFonts w:eastAsia="SimSun" w:cstheme="minorHAnsi"/>
                <w:bCs/>
                <w:iCs/>
                <w:lang w:eastAsia="zh-CN"/>
              </w:rPr>
              <w:br/>
              <w:t>(e.g., a few ms)</w:t>
            </w:r>
          </w:p>
        </w:tc>
        <w:tc>
          <w:tcPr>
            <w:tcW w:w="2315" w:type="dxa"/>
          </w:tcPr>
          <w:p w14:paraId="4223ED8D"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Limited</w:t>
            </w:r>
          </w:p>
        </w:tc>
        <w:tc>
          <w:tcPr>
            <w:tcW w:w="2733" w:type="dxa"/>
          </w:tcPr>
          <w:p w14:paraId="775D121C" w14:textId="77777777" w:rsidR="0087409F" w:rsidRDefault="00E97363">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a single measurement from one device</w:t>
            </w:r>
          </w:p>
        </w:tc>
      </w:tr>
    </w:tbl>
    <w:p w14:paraId="5A825C47" w14:textId="77777777" w:rsidR="0087409F" w:rsidRDefault="00E97363">
      <w:pPr>
        <w:autoSpaceDE w:val="0"/>
        <w:autoSpaceDN w:val="0"/>
        <w:snapToGrid w:val="0"/>
        <w:spacing w:before="100" w:beforeAutospacing="1" w:after="120"/>
        <w:ind w:left="288"/>
        <w:rPr>
          <w:b/>
          <w:bCs/>
        </w:rPr>
      </w:pPr>
      <w:r>
        <w:rPr>
          <w:b/>
          <w:bCs/>
        </w:rPr>
        <w:t>Note: the highlighted parts are newly added to the previous FL’s summary.</w:t>
      </w:r>
    </w:p>
    <w:p w14:paraId="561AFAA4" w14:textId="77777777" w:rsidR="0087409F" w:rsidRDefault="00E97363">
      <w:pPr>
        <w:spacing w:before="240" w:after="120"/>
        <w:rPr>
          <w:rStyle w:val="Emphasis"/>
        </w:rPr>
      </w:pPr>
      <w:r>
        <w:rPr>
          <w:rStyle w:val="Emphasis"/>
        </w:rPr>
        <w:t>CMCC</w:t>
      </w:r>
    </w:p>
    <w:p w14:paraId="640E402A" w14:textId="77777777" w:rsidR="0087409F" w:rsidRDefault="00E97363">
      <w:pPr>
        <w:spacing w:after="120"/>
        <w:ind w:left="288"/>
        <w:rPr>
          <w:b/>
          <w:bCs/>
        </w:rPr>
      </w:pPr>
      <w:r>
        <w:rPr>
          <w:b/>
          <w:bCs/>
        </w:rPr>
        <w:t>Proposal 2: To enable the development of a set of specific models, study the way to associate the dataset with a specific scenario/configuration/site.</w:t>
      </w:r>
    </w:p>
    <w:bookmarkEnd w:id="12"/>
    <w:p w14:paraId="11C07C41" w14:textId="77777777" w:rsidR="0087409F" w:rsidRDefault="00E97363">
      <w:pPr>
        <w:spacing w:after="120"/>
        <w:ind w:left="288"/>
        <w:rPr>
          <w:b/>
          <w:bCs/>
        </w:rPr>
      </w:pPr>
      <w:r>
        <w:rPr>
          <w:b/>
          <w:bCs/>
        </w:rPr>
        <w:t>Proposal 3: To further improve the system performance, study the mechanism to reduce overhead of data collection in LCM.</w:t>
      </w:r>
    </w:p>
    <w:p w14:paraId="206B79CB" w14:textId="77777777" w:rsidR="0087409F" w:rsidRDefault="00E97363">
      <w:pPr>
        <w:spacing w:before="240" w:after="120"/>
        <w:rPr>
          <w:rStyle w:val="Emphasis"/>
        </w:rPr>
      </w:pPr>
      <w:r>
        <w:rPr>
          <w:rStyle w:val="Emphasis"/>
        </w:rPr>
        <w:t>Fraunhofer</w:t>
      </w:r>
    </w:p>
    <w:p w14:paraId="562C32B7" w14:textId="77777777" w:rsidR="0087409F" w:rsidRDefault="00E97363">
      <w:pPr>
        <w:spacing w:after="120"/>
        <w:ind w:left="288"/>
        <w:rPr>
          <w:b/>
          <w:bCs/>
        </w:rPr>
      </w:pPr>
      <w:r>
        <w:rPr>
          <w:b/>
          <w:bCs/>
        </w:rPr>
        <w:t>Proposal 2: The signaling/configuration for data collection should include a quality requirement/threshold for the ground truth labels. If such requirement is not guaranteed to be met, then data collection should not be initiated.</w:t>
      </w:r>
    </w:p>
    <w:p w14:paraId="78A28BBD" w14:textId="77777777" w:rsidR="0087409F" w:rsidRDefault="00E97363">
      <w:pPr>
        <w:spacing w:after="120"/>
        <w:ind w:left="288"/>
        <w:rPr>
          <w:b/>
          <w:bCs/>
        </w:rPr>
      </w:pPr>
      <w:r>
        <w:rPr>
          <w:b/>
          <w:bCs/>
        </w:rPr>
        <w:t>Proposal 3: To reduce the complexity and signaling overhead of the training data collection process, a mechanism that identifies when a part of the input space is sufficiently represented in the already collected data should be in place.</w:t>
      </w:r>
    </w:p>
    <w:p w14:paraId="0ED7DC22" w14:textId="77777777" w:rsidR="0087409F" w:rsidRDefault="00E97363">
      <w:pPr>
        <w:spacing w:after="120"/>
        <w:ind w:left="288"/>
        <w:rPr>
          <w:b/>
          <w:bCs/>
        </w:rPr>
      </w:pPr>
      <w:r>
        <w:rPr>
          <w:b/>
          <w:bCs/>
        </w:rPr>
        <w:t>Proposal 4: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p>
    <w:p w14:paraId="0A24AB3E" w14:textId="77777777" w:rsidR="0087409F" w:rsidRDefault="00E97363">
      <w:pPr>
        <w:spacing w:before="240" w:after="120"/>
        <w:rPr>
          <w:rStyle w:val="Emphasis"/>
        </w:rPr>
      </w:pPr>
      <w:r>
        <w:rPr>
          <w:rStyle w:val="Emphasis"/>
        </w:rPr>
        <w:t>Xiaomi</w:t>
      </w:r>
    </w:p>
    <w:p w14:paraId="3BCA276A" w14:textId="77777777" w:rsidR="0087409F" w:rsidRDefault="00E97363">
      <w:pPr>
        <w:spacing w:after="120"/>
        <w:ind w:left="288"/>
        <w:rPr>
          <w:b/>
          <w:bCs/>
        </w:rPr>
      </w:pPr>
      <w:r>
        <w:rPr>
          <w:rFonts w:hint="eastAsia"/>
          <w:b/>
          <w:bCs/>
        </w:rPr>
        <w:t>P</w:t>
      </w:r>
      <w:r>
        <w:rPr>
          <w:b/>
          <w:bCs/>
        </w:rPr>
        <w:t>roposal 1: C</w:t>
      </w:r>
      <w:r>
        <w:rPr>
          <w:rFonts w:hint="eastAsia"/>
          <w:b/>
          <w:bCs/>
        </w:rPr>
        <w:t>on</w:t>
      </w:r>
      <w:r>
        <w:rPr>
          <w:b/>
          <w:bCs/>
        </w:rPr>
        <w:t>sider to support data collection in RRC_INACTIVE mode at least for AI-based positioning</w:t>
      </w:r>
    </w:p>
    <w:p w14:paraId="5556E8B2" w14:textId="77777777" w:rsidR="0087409F" w:rsidRDefault="00E97363">
      <w:pPr>
        <w:spacing w:before="240" w:after="120"/>
        <w:rPr>
          <w:rStyle w:val="Emphasis"/>
        </w:rPr>
      </w:pPr>
      <w:r>
        <w:rPr>
          <w:rStyle w:val="Emphasis"/>
        </w:rPr>
        <w:t>NTT DOCOMO</w:t>
      </w:r>
    </w:p>
    <w:p w14:paraId="0229D0AE" w14:textId="77777777" w:rsidR="0087409F" w:rsidRDefault="00E97363">
      <w:pPr>
        <w:spacing w:after="120"/>
        <w:ind w:left="288"/>
        <w:rPr>
          <w:b/>
          <w:bCs/>
        </w:rPr>
      </w:pPr>
      <w:r>
        <w:rPr>
          <w:b/>
          <w:bCs/>
        </w:rPr>
        <w:t>Proposal 11: Discuss the data collection requirement according to the purpose of data collection.</w:t>
      </w:r>
    </w:p>
    <w:p w14:paraId="193758CA" w14:textId="77777777" w:rsidR="0087409F" w:rsidRDefault="00E97363">
      <w:pPr>
        <w:spacing w:after="120"/>
        <w:ind w:left="288"/>
        <w:rPr>
          <w:b/>
          <w:bCs/>
        </w:rPr>
      </w:pPr>
      <w:r>
        <w:rPr>
          <w:b/>
          <w:bCs/>
        </w:rPr>
        <w:t xml:space="preserve">Proposal 12: Clarify the entity collecting the dataset for each purpose. </w:t>
      </w:r>
    </w:p>
    <w:p w14:paraId="7B55EBFD" w14:textId="77777777" w:rsidR="0087409F" w:rsidRDefault="00E97363">
      <w:pPr>
        <w:spacing w:after="120"/>
        <w:ind w:left="288"/>
        <w:rPr>
          <w:b/>
          <w:bCs/>
        </w:rPr>
      </w:pPr>
      <w:r>
        <w:rPr>
          <w:b/>
          <w:bCs/>
        </w:rPr>
        <w:t>Proposal 13: Study assistance signalling including configuration/deployment ID.</w:t>
      </w:r>
    </w:p>
    <w:p w14:paraId="2A4B3901" w14:textId="77777777" w:rsidR="0087409F" w:rsidRDefault="00E97363">
      <w:pPr>
        <w:spacing w:after="120"/>
        <w:ind w:left="288"/>
        <w:rPr>
          <w:b/>
          <w:bCs/>
        </w:rPr>
      </w:pPr>
      <w:r>
        <w:rPr>
          <w:b/>
          <w:bCs/>
        </w:rPr>
        <w:t xml:space="preserve">Proposal 13: Study DL RS configuration request mechanism for UE side data collection.  </w:t>
      </w:r>
    </w:p>
    <w:p w14:paraId="22D6AB04" w14:textId="77777777" w:rsidR="0087409F" w:rsidRDefault="00E97363">
      <w:pPr>
        <w:spacing w:before="240" w:after="120"/>
        <w:rPr>
          <w:rStyle w:val="Emphasis"/>
        </w:rPr>
      </w:pPr>
      <w:r>
        <w:rPr>
          <w:rStyle w:val="Emphasis"/>
        </w:rPr>
        <w:t>NYCU</w:t>
      </w:r>
    </w:p>
    <w:p w14:paraId="206B6F27" w14:textId="77777777" w:rsidR="0087409F" w:rsidRDefault="00E97363">
      <w:pPr>
        <w:spacing w:after="120"/>
        <w:ind w:left="288"/>
        <w:rPr>
          <w:b/>
          <w:bCs/>
        </w:rPr>
      </w:pPr>
      <w:r>
        <w:rPr>
          <w:b/>
          <w:bCs/>
        </w:rPr>
        <w:t>Proposal 1: Select data with the assistant information for model monitoring/switching may be further study.</w:t>
      </w:r>
    </w:p>
    <w:p w14:paraId="5493F592" w14:textId="77777777" w:rsidR="0087409F" w:rsidRDefault="00E97363">
      <w:pPr>
        <w:spacing w:after="120"/>
        <w:ind w:left="288"/>
        <w:rPr>
          <w:b/>
          <w:bCs/>
        </w:rPr>
      </w:pPr>
      <w:r>
        <w:rPr>
          <w:b/>
          <w:bCs/>
        </w:rPr>
        <w:lastRenderedPageBreak/>
        <w:t>Proposal 2: Support to study dataset ID for the purpose of categorizing data.</w:t>
      </w:r>
    </w:p>
    <w:p w14:paraId="4B40CA0A" w14:textId="77777777" w:rsidR="0087409F" w:rsidRDefault="00E97363">
      <w:pPr>
        <w:spacing w:before="240" w:after="120"/>
        <w:rPr>
          <w:rStyle w:val="Emphasis"/>
        </w:rPr>
      </w:pPr>
      <w:r>
        <w:rPr>
          <w:rStyle w:val="Emphasis"/>
        </w:rPr>
        <w:t>Samsung</w:t>
      </w:r>
    </w:p>
    <w:p w14:paraId="0F93BFF9" w14:textId="77777777" w:rsidR="0087409F" w:rsidRDefault="00E97363">
      <w:pPr>
        <w:spacing w:after="120"/>
        <w:ind w:left="288"/>
        <w:rPr>
          <w:b/>
          <w:bCs/>
        </w:rPr>
      </w:pPr>
      <w:r>
        <w:rPr>
          <w:rFonts w:hint="eastAsia"/>
          <w:b/>
          <w:bCs/>
        </w:rPr>
        <w:t>Proposal</w:t>
      </w:r>
      <w:r>
        <w:rPr>
          <w:b/>
          <w:bCs/>
        </w:rPr>
        <w:t>#9:</w:t>
      </w:r>
      <w:r>
        <w:rPr>
          <w:rFonts w:hint="eastAsia"/>
          <w:b/>
          <w:bCs/>
        </w:rPr>
        <w:t xml:space="preserve"> </w:t>
      </w:r>
      <w:r>
        <w:rPr>
          <w:b/>
          <w:bCs/>
        </w:rPr>
        <w:t>Study the necessity, requirement and specification of data collection for two cases of purposes</w:t>
      </w:r>
    </w:p>
    <w:p w14:paraId="32385ADF" w14:textId="77777777" w:rsidR="0087409F" w:rsidRDefault="00E97363">
      <w:pPr>
        <w:pStyle w:val="ListParagraph"/>
        <w:numPr>
          <w:ilvl w:val="0"/>
          <w:numId w:val="29"/>
        </w:numPr>
        <w:spacing w:after="120" w:line="240" w:lineRule="auto"/>
        <w:rPr>
          <w:b/>
          <w:bCs/>
        </w:rPr>
      </w:pPr>
      <w:r>
        <w:rPr>
          <w:b/>
          <w:bCs/>
        </w:rPr>
        <w:t>Case1 : Near-real-time purposes, e.g., model monitoring, inference, selection, switching, etc.</w:t>
      </w:r>
    </w:p>
    <w:p w14:paraId="3702E552" w14:textId="77777777" w:rsidR="0087409F" w:rsidRDefault="00E97363">
      <w:pPr>
        <w:pStyle w:val="ListParagraph"/>
        <w:numPr>
          <w:ilvl w:val="0"/>
          <w:numId w:val="29"/>
        </w:numPr>
        <w:spacing w:after="120" w:line="240" w:lineRule="auto"/>
        <w:rPr>
          <w:b/>
          <w:bCs/>
        </w:rPr>
      </w:pPr>
      <w:r>
        <w:rPr>
          <w:b/>
          <w:bCs/>
        </w:rPr>
        <w:t>Case2:  Non-real-time purposes, e.g., model training, update</w:t>
      </w:r>
    </w:p>
    <w:p w14:paraId="05243922" w14:textId="77777777" w:rsidR="0087409F" w:rsidRDefault="00E97363">
      <w:pPr>
        <w:spacing w:after="120"/>
        <w:ind w:left="288"/>
        <w:rPr>
          <w:b/>
          <w:bCs/>
        </w:rPr>
      </w:pPr>
      <w:r>
        <w:rPr>
          <w:b/>
          <w:bCs/>
        </w:rPr>
        <w:t>Proposal#11: Study per each use case the feasibility/frequency/overhead of dataset collection before designing the dataset sharing framework</w:t>
      </w:r>
    </w:p>
    <w:p w14:paraId="59B0859F" w14:textId="77777777" w:rsidR="0087409F" w:rsidRDefault="00E97363">
      <w:pPr>
        <w:spacing w:before="240" w:after="120"/>
        <w:rPr>
          <w:rStyle w:val="Emphasis"/>
        </w:rPr>
      </w:pPr>
      <w:r>
        <w:rPr>
          <w:rStyle w:val="Emphasis"/>
        </w:rPr>
        <w:t>Lenovo</w:t>
      </w:r>
    </w:p>
    <w:p w14:paraId="64030E69" w14:textId="77777777" w:rsidR="0087409F" w:rsidRDefault="00E97363">
      <w:pPr>
        <w:spacing w:after="120"/>
        <w:ind w:left="288"/>
        <w:rPr>
          <w:b/>
          <w:bCs/>
        </w:rPr>
      </w:pPr>
      <w:r>
        <w:rPr>
          <w:b/>
          <w:bCs/>
        </w:rPr>
        <w:t>Proposal 1: Associate the dataset for the AI/ML functionality/model with applicable scenarios, which benefits the performance conformance test and the application condition indication in functionality/model identification.</w:t>
      </w:r>
    </w:p>
    <w:p w14:paraId="644CB054" w14:textId="77777777" w:rsidR="0087409F" w:rsidRDefault="00E97363">
      <w:pPr>
        <w:spacing w:after="120"/>
        <w:ind w:left="288"/>
        <w:rPr>
          <w:b/>
          <w:bCs/>
        </w:rPr>
      </w:pPr>
      <w:r>
        <w:rPr>
          <w:b/>
          <w:bCs/>
        </w:rPr>
        <w:t>Proposal 2: Categorize the requirements on the latency and payload sizes of data collection as the guidance for all sub use cases, as illustrated as:</w:t>
      </w:r>
    </w:p>
    <w:p w14:paraId="6D156CB7" w14:textId="77777777" w:rsidR="0087409F" w:rsidRDefault="00E97363">
      <w:pPr>
        <w:pStyle w:val="ListParagraph"/>
        <w:spacing w:line="240" w:lineRule="auto"/>
        <w:rPr>
          <w:b/>
          <w:bCs/>
        </w:rPr>
      </w:pPr>
      <w:r>
        <w:rPr>
          <w:b/>
          <w:bCs/>
        </w:rPr>
        <w:t>Latency requirements: relax (e.g., hours and above), non-real-time (e.g., second to hour), new-real-time (e.g., hundreds of seconds) and real-time/time-critical (e.g., ms);</w:t>
      </w:r>
    </w:p>
    <w:p w14:paraId="69F89F64" w14:textId="77777777" w:rsidR="0087409F" w:rsidRDefault="00E97363">
      <w:pPr>
        <w:pStyle w:val="ListParagraph"/>
        <w:spacing w:line="240" w:lineRule="auto"/>
        <w:rPr>
          <w:b/>
          <w:bCs/>
        </w:rPr>
      </w:pPr>
      <w:r>
        <w:rPr>
          <w:b/>
          <w:bCs/>
        </w:rPr>
        <w:t>Payload size requirements: large (e.g., Mbytes), medium large (e.g., Kbytes), medium small (e.g., 100bytes) and small (e.g., 10 bytes).</w:t>
      </w:r>
    </w:p>
    <w:p w14:paraId="0207A35D" w14:textId="77777777" w:rsidR="0087409F" w:rsidRDefault="00E97363">
      <w:pPr>
        <w:spacing w:before="240" w:after="120"/>
        <w:rPr>
          <w:rStyle w:val="Emphasis"/>
        </w:rPr>
      </w:pPr>
      <w:r>
        <w:rPr>
          <w:rStyle w:val="Emphasis"/>
        </w:rPr>
        <w:t>CAICT</w:t>
      </w:r>
    </w:p>
    <w:p w14:paraId="7A12C6B4" w14:textId="77777777" w:rsidR="0087409F" w:rsidRDefault="00E97363">
      <w:pPr>
        <w:spacing w:after="120"/>
        <w:ind w:left="288"/>
        <w:rPr>
          <w:b/>
          <w:bCs/>
        </w:rPr>
      </w:pPr>
      <w:r>
        <w:rPr>
          <w:rFonts w:hint="eastAsia"/>
          <w:b/>
          <w:bCs/>
        </w:rPr>
        <w:t>P</w:t>
      </w:r>
      <w:r>
        <w:rPr>
          <w:b/>
          <w:bCs/>
        </w:rPr>
        <w:t>roposal 2: The joint design of L1 and RRC signaling for data collection still needs more discussion.</w:t>
      </w:r>
    </w:p>
    <w:p w14:paraId="3D5DCFC5" w14:textId="77777777" w:rsidR="0087409F" w:rsidRDefault="00E97363">
      <w:pPr>
        <w:spacing w:before="240" w:after="120"/>
        <w:rPr>
          <w:rStyle w:val="Emphasis"/>
        </w:rPr>
      </w:pPr>
      <w:r>
        <w:rPr>
          <w:rStyle w:val="Emphasis"/>
        </w:rPr>
        <w:t>AT &amp; T</w:t>
      </w:r>
    </w:p>
    <w:p w14:paraId="52F88405" w14:textId="77777777" w:rsidR="0087409F" w:rsidRDefault="00E97363">
      <w:pPr>
        <w:spacing w:after="120"/>
        <w:ind w:left="288"/>
        <w:rPr>
          <w:b/>
          <w:bCs/>
        </w:rPr>
      </w:pPr>
      <w:r>
        <w:rPr>
          <w:b/>
          <w:bCs/>
        </w:rPr>
        <w:t>Proposal 12: The different purposes of data collection are associated with different latency and data size requirements as described in the following table:</w:t>
      </w:r>
    </w:p>
    <w:tbl>
      <w:tblPr>
        <w:tblStyle w:val="TableGrid"/>
        <w:tblW w:w="9962" w:type="dxa"/>
        <w:jc w:val="center"/>
        <w:tblLook w:val="04A0" w:firstRow="1" w:lastRow="0" w:firstColumn="1" w:lastColumn="0" w:noHBand="0" w:noVBand="1"/>
      </w:tblPr>
      <w:tblGrid>
        <w:gridCol w:w="1951"/>
        <w:gridCol w:w="2266"/>
        <w:gridCol w:w="1387"/>
        <w:gridCol w:w="1506"/>
        <w:gridCol w:w="2852"/>
      </w:tblGrid>
      <w:tr w:rsidR="0087409F" w14:paraId="5D85B6BF"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22ED8A49"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Purpose of data collection</w:t>
            </w:r>
          </w:p>
        </w:tc>
        <w:tc>
          <w:tcPr>
            <w:tcW w:w="2266" w:type="dxa"/>
            <w:tcBorders>
              <w:top w:val="single" w:sz="4" w:space="0" w:color="auto"/>
              <w:left w:val="single" w:sz="4" w:space="0" w:color="auto"/>
              <w:bottom w:val="single" w:sz="4" w:space="0" w:color="auto"/>
              <w:right w:val="single" w:sz="4" w:space="0" w:color="auto"/>
            </w:tcBorders>
          </w:tcPr>
          <w:p w14:paraId="0DDEDD87"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Latency requirement</w:t>
            </w:r>
          </w:p>
        </w:tc>
        <w:tc>
          <w:tcPr>
            <w:tcW w:w="1387" w:type="dxa"/>
            <w:tcBorders>
              <w:top w:val="single" w:sz="4" w:space="0" w:color="auto"/>
              <w:left w:val="single" w:sz="4" w:space="0" w:color="auto"/>
              <w:bottom w:val="single" w:sz="4" w:space="0" w:color="auto"/>
              <w:right w:val="single" w:sz="4" w:space="0" w:color="auto"/>
            </w:tcBorders>
          </w:tcPr>
          <w:p w14:paraId="39E530B3"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Frequency</w:t>
            </w:r>
          </w:p>
        </w:tc>
        <w:tc>
          <w:tcPr>
            <w:tcW w:w="1506" w:type="dxa"/>
            <w:tcBorders>
              <w:top w:val="single" w:sz="4" w:space="0" w:color="auto"/>
              <w:left w:val="single" w:sz="4" w:space="0" w:color="auto"/>
              <w:bottom w:val="single" w:sz="4" w:space="0" w:color="auto"/>
              <w:right w:val="single" w:sz="4" w:space="0" w:color="auto"/>
            </w:tcBorders>
          </w:tcPr>
          <w:p w14:paraId="288A26C2"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Dataset size requirement</w:t>
            </w:r>
          </w:p>
        </w:tc>
        <w:tc>
          <w:tcPr>
            <w:tcW w:w="2852" w:type="dxa"/>
            <w:tcBorders>
              <w:top w:val="single" w:sz="4" w:space="0" w:color="auto"/>
              <w:left w:val="single" w:sz="4" w:space="0" w:color="auto"/>
              <w:bottom w:val="single" w:sz="4" w:space="0" w:color="auto"/>
              <w:right w:val="single" w:sz="4" w:space="0" w:color="auto"/>
            </w:tcBorders>
          </w:tcPr>
          <w:p w14:paraId="56FDB140"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Example of data collected</w:t>
            </w:r>
          </w:p>
        </w:tc>
      </w:tr>
      <w:tr w:rsidR="0087409F" w14:paraId="73A3098E"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6DC096B3"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Offline training</w:t>
            </w:r>
          </w:p>
        </w:tc>
        <w:tc>
          <w:tcPr>
            <w:tcW w:w="2266" w:type="dxa"/>
            <w:tcBorders>
              <w:top w:val="single" w:sz="4" w:space="0" w:color="auto"/>
              <w:left w:val="single" w:sz="4" w:space="0" w:color="auto"/>
              <w:bottom w:val="single" w:sz="4" w:space="0" w:color="auto"/>
              <w:right w:val="single" w:sz="4" w:space="0" w:color="auto"/>
            </w:tcBorders>
          </w:tcPr>
          <w:p w14:paraId="10623EA7"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Relaxed </w:t>
            </w:r>
            <w:r>
              <w:rPr>
                <w:rFonts w:ascii="Calibri" w:hAnsi="Calibri" w:cs="Calibri"/>
                <w:b/>
                <w:color w:val="000000" w:themeColor="text1"/>
                <w:sz w:val="22"/>
                <w:szCs w:val="22"/>
              </w:rPr>
              <w:br/>
              <w:t>(e.g., hours or days)</w:t>
            </w:r>
          </w:p>
        </w:tc>
        <w:tc>
          <w:tcPr>
            <w:tcW w:w="1387" w:type="dxa"/>
            <w:tcBorders>
              <w:top w:val="single" w:sz="4" w:space="0" w:color="auto"/>
              <w:left w:val="single" w:sz="4" w:space="0" w:color="auto"/>
              <w:bottom w:val="single" w:sz="4" w:space="0" w:color="auto"/>
              <w:right w:val="single" w:sz="4" w:space="0" w:color="auto"/>
            </w:tcBorders>
          </w:tcPr>
          <w:p w14:paraId="240A3641"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 or periodic</w:t>
            </w:r>
          </w:p>
        </w:tc>
        <w:tc>
          <w:tcPr>
            <w:tcW w:w="1506" w:type="dxa"/>
            <w:tcBorders>
              <w:top w:val="single" w:sz="4" w:space="0" w:color="auto"/>
              <w:left w:val="single" w:sz="4" w:space="0" w:color="auto"/>
              <w:bottom w:val="single" w:sz="4" w:space="0" w:color="auto"/>
              <w:right w:val="single" w:sz="4" w:space="0" w:color="auto"/>
            </w:tcBorders>
          </w:tcPr>
          <w:p w14:paraId="36D02E2F"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Large</w:t>
            </w:r>
          </w:p>
        </w:tc>
        <w:tc>
          <w:tcPr>
            <w:tcW w:w="2852" w:type="dxa"/>
            <w:tcBorders>
              <w:top w:val="single" w:sz="4" w:space="0" w:color="auto"/>
              <w:left w:val="single" w:sz="4" w:space="0" w:color="auto"/>
              <w:bottom w:val="single" w:sz="4" w:space="0" w:color="auto"/>
              <w:right w:val="single" w:sz="4" w:space="0" w:color="auto"/>
            </w:tcBorders>
          </w:tcPr>
          <w:p w14:paraId="6B88A15B"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many measurements from many devices to training entity server</w:t>
            </w:r>
          </w:p>
        </w:tc>
      </w:tr>
      <w:tr w:rsidR="0087409F" w14:paraId="0137B798"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50B28332"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Slow monitoring</w:t>
            </w:r>
          </w:p>
          <w:p w14:paraId="6B6003AE"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(For model update decision)</w:t>
            </w:r>
          </w:p>
        </w:tc>
        <w:tc>
          <w:tcPr>
            <w:tcW w:w="2266" w:type="dxa"/>
            <w:tcBorders>
              <w:top w:val="single" w:sz="4" w:space="0" w:color="auto"/>
              <w:left w:val="single" w:sz="4" w:space="0" w:color="auto"/>
              <w:bottom w:val="single" w:sz="4" w:space="0" w:color="auto"/>
              <w:right w:val="single" w:sz="4" w:space="0" w:color="auto"/>
            </w:tcBorders>
          </w:tcPr>
          <w:p w14:paraId="5D7A2757"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Relaxed </w:t>
            </w:r>
            <w:r>
              <w:rPr>
                <w:rFonts w:ascii="Calibri" w:hAnsi="Calibri" w:cs="Calibri"/>
                <w:b/>
                <w:color w:val="000000" w:themeColor="text1"/>
                <w:sz w:val="22"/>
                <w:szCs w:val="22"/>
              </w:rPr>
              <w:br/>
              <w:t>(e.g., minutes or hours)</w:t>
            </w:r>
          </w:p>
        </w:tc>
        <w:tc>
          <w:tcPr>
            <w:tcW w:w="1387" w:type="dxa"/>
            <w:tcBorders>
              <w:top w:val="single" w:sz="4" w:space="0" w:color="auto"/>
              <w:left w:val="single" w:sz="4" w:space="0" w:color="auto"/>
              <w:bottom w:val="single" w:sz="4" w:space="0" w:color="auto"/>
              <w:right w:val="single" w:sz="4" w:space="0" w:color="auto"/>
            </w:tcBorders>
          </w:tcPr>
          <w:p w14:paraId="32441BA2"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 or periodic</w:t>
            </w:r>
          </w:p>
        </w:tc>
        <w:tc>
          <w:tcPr>
            <w:tcW w:w="1506" w:type="dxa"/>
            <w:tcBorders>
              <w:top w:val="single" w:sz="4" w:space="0" w:color="auto"/>
              <w:left w:val="single" w:sz="4" w:space="0" w:color="auto"/>
              <w:bottom w:val="single" w:sz="4" w:space="0" w:color="auto"/>
              <w:right w:val="single" w:sz="4" w:space="0" w:color="auto"/>
            </w:tcBorders>
          </w:tcPr>
          <w:p w14:paraId="79E4E652"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Large</w:t>
            </w:r>
          </w:p>
        </w:tc>
        <w:tc>
          <w:tcPr>
            <w:tcW w:w="2852" w:type="dxa"/>
            <w:tcBorders>
              <w:top w:val="single" w:sz="4" w:space="0" w:color="auto"/>
              <w:left w:val="single" w:sz="4" w:space="0" w:color="auto"/>
              <w:bottom w:val="single" w:sz="4" w:space="0" w:color="auto"/>
              <w:right w:val="single" w:sz="4" w:space="0" w:color="auto"/>
            </w:tcBorders>
          </w:tcPr>
          <w:p w14:paraId="5D64DB23"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many measurements / metrics from one device</w:t>
            </w:r>
          </w:p>
        </w:tc>
      </w:tr>
      <w:tr w:rsidR="0087409F" w14:paraId="5A71030E"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518AE895"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Fast monitoring</w:t>
            </w:r>
          </w:p>
          <w:p w14:paraId="590975F8"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(For model switching or fallback)</w:t>
            </w:r>
          </w:p>
        </w:tc>
        <w:tc>
          <w:tcPr>
            <w:tcW w:w="2266" w:type="dxa"/>
            <w:tcBorders>
              <w:top w:val="single" w:sz="4" w:space="0" w:color="auto"/>
              <w:left w:val="single" w:sz="4" w:space="0" w:color="auto"/>
              <w:bottom w:val="single" w:sz="4" w:space="0" w:color="auto"/>
              <w:right w:val="single" w:sz="4" w:space="0" w:color="auto"/>
            </w:tcBorders>
          </w:tcPr>
          <w:p w14:paraId="5AFF883A"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Near-real-time </w:t>
            </w:r>
            <w:r>
              <w:rPr>
                <w:rFonts w:ascii="Calibri" w:hAnsi="Calibri" w:cs="Calibri"/>
                <w:b/>
                <w:color w:val="000000" w:themeColor="text1"/>
                <w:sz w:val="22"/>
                <w:szCs w:val="22"/>
              </w:rPr>
              <w:br/>
              <w:t>(e.g., 100s of ms to a few seconds)</w:t>
            </w:r>
          </w:p>
        </w:tc>
        <w:tc>
          <w:tcPr>
            <w:tcW w:w="1387" w:type="dxa"/>
            <w:tcBorders>
              <w:top w:val="single" w:sz="4" w:space="0" w:color="auto"/>
              <w:left w:val="single" w:sz="4" w:space="0" w:color="auto"/>
              <w:bottom w:val="single" w:sz="4" w:space="0" w:color="auto"/>
              <w:right w:val="single" w:sz="4" w:space="0" w:color="auto"/>
            </w:tcBorders>
          </w:tcPr>
          <w:p w14:paraId="181A10CF"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w:t>
            </w:r>
          </w:p>
        </w:tc>
        <w:tc>
          <w:tcPr>
            <w:tcW w:w="1506" w:type="dxa"/>
            <w:tcBorders>
              <w:top w:val="single" w:sz="4" w:space="0" w:color="auto"/>
              <w:left w:val="single" w:sz="4" w:space="0" w:color="auto"/>
              <w:bottom w:val="single" w:sz="4" w:space="0" w:color="auto"/>
              <w:right w:val="single" w:sz="4" w:space="0" w:color="auto"/>
            </w:tcBorders>
          </w:tcPr>
          <w:p w14:paraId="3B0392B7"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Limited</w:t>
            </w:r>
          </w:p>
        </w:tc>
        <w:tc>
          <w:tcPr>
            <w:tcW w:w="2852" w:type="dxa"/>
            <w:tcBorders>
              <w:top w:val="single" w:sz="4" w:space="0" w:color="auto"/>
              <w:left w:val="single" w:sz="4" w:space="0" w:color="auto"/>
              <w:bottom w:val="single" w:sz="4" w:space="0" w:color="auto"/>
              <w:right w:val="single" w:sz="4" w:space="0" w:color="auto"/>
            </w:tcBorders>
          </w:tcPr>
          <w:p w14:paraId="13205531"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a few measurements / metrics from one device</w:t>
            </w:r>
          </w:p>
        </w:tc>
      </w:tr>
      <w:tr w:rsidR="0087409F" w14:paraId="3E5AFA22"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3C8F0A26"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Inference</w:t>
            </w:r>
          </w:p>
        </w:tc>
        <w:tc>
          <w:tcPr>
            <w:tcW w:w="2266" w:type="dxa"/>
            <w:tcBorders>
              <w:top w:val="single" w:sz="4" w:space="0" w:color="auto"/>
              <w:left w:val="single" w:sz="4" w:space="0" w:color="auto"/>
              <w:bottom w:val="single" w:sz="4" w:space="0" w:color="auto"/>
              <w:right w:val="single" w:sz="4" w:space="0" w:color="auto"/>
            </w:tcBorders>
          </w:tcPr>
          <w:p w14:paraId="56853A61"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Time-critical </w:t>
            </w:r>
            <w:r>
              <w:rPr>
                <w:rFonts w:ascii="Calibri" w:hAnsi="Calibri" w:cs="Calibri"/>
                <w:b/>
                <w:color w:val="000000" w:themeColor="text1"/>
                <w:sz w:val="22"/>
                <w:szCs w:val="22"/>
              </w:rPr>
              <w:br/>
              <w:t>(e.g., a few ms)</w:t>
            </w:r>
          </w:p>
        </w:tc>
        <w:tc>
          <w:tcPr>
            <w:tcW w:w="1387" w:type="dxa"/>
            <w:tcBorders>
              <w:top w:val="single" w:sz="4" w:space="0" w:color="auto"/>
              <w:left w:val="single" w:sz="4" w:space="0" w:color="auto"/>
              <w:bottom w:val="single" w:sz="4" w:space="0" w:color="auto"/>
              <w:right w:val="single" w:sz="4" w:space="0" w:color="auto"/>
            </w:tcBorders>
          </w:tcPr>
          <w:p w14:paraId="501D8EA1"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Periodic (based on NW trigger)</w:t>
            </w:r>
          </w:p>
        </w:tc>
        <w:tc>
          <w:tcPr>
            <w:tcW w:w="1506" w:type="dxa"/>
            <w:tcBorders>
              <w:top w:val="single" w:sz="4" w:space="0" w:color="auto"/>
              <w:left w:val="single" w:sz="4" w:space="0" w:color="auto"/>
              <w:bottom w:val="single" w:sz="4" w:space="0" w:color="auto"/>
              <w:right w:val="single" w:sz="4" w:space="0" w:color="auto"/>
            </w:tcBorders>
          </w:tcPr>
          <w:p w14:paraId="18F585D7"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Limited</w:t>
            </w:r>
          </w:p>
        </w:tc>
        <w:tc>
          <w:tcPr>
            <w:tcW w:w="2852" w:type="dxa"/>
            <w:tcBorders>
              <w:top w:val="single" w:sz="4" w:space="0" w:color="auto"/>
              <w:left w:val="single" w:sz="4" w:space="0" w:color="auto"/>
              <w:bottom w:val="single" w:sz="4" w:space="0" w:color="auto"/>
              <w:right w:val="single" w:sz="4" w:space="0" w:color="auto"/>
            </w:tcBorders>
          </w:tcPr>
          <w:p w14:paraId="1E1C4A4C" w14:textId="77777777" w:rsidR="0087409F" w:rsidRDefault="00E97363">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a single measurement from one device</w:t>
            </w:r>
          </w:p>
        </w:tc>
      </w:tr>
    </w:tbl>
    <w:p w14:paraId="433AD0DB" w14:textId="77777777" w:rsidR="0087409F" w:rsidRDefault="0087409F">
      <w:pPr>
        <w:pStyle w:val="paragraph"/>
        <w:spacing w:before="0" w:beforeAutospacing="0" w:after="0" w:afterAutospacing="0"/>
        <w:jc w:val="both"/>
        <w:textAlignment w:val="baseline"/>
        <w:rPr>
          <w:rFonts w:ascii="Calibri" w:hAnsi="Calibri" w:cs="Calibri"/>
          <w:b/>
          <w:sz w:val="20"/>
          <w:szCs w:val="20"/>
        </w:rPr>
      </w:pPr>
    </w:p>
    <w:p w14:paraId="426B279E" w14:textId="77777777" w:rsidR="0087409F" w:rsidRDefault="00E97363">
      <w:pPr>
        <w:spacing w:after="120"/>
        <w:ind w:left="288"/>
        <w:rPr>
          <w:b/>
          <w:bCs/>
        </w:rPr>
      </w:pPr>
      <w:r>
        <w:rPr>
          <w:b/>
          <w:bCs/>
        </w:rPr>
        <w:t>Note: Requirement for the size of each data sample depend on the use case.</w:t>
      </w:r>
    </w:p>
    <w:p w14:paraId="23DBABDF" w14:textId="77777777" w:rsidR="0087409F" w:rsidRDefault="0087409F">
      <w:pPr>
        <w:spacing w:after="120"/>
        <w:ind w:left="288"/>
        <w:rPr>
          <w:b/>
          <w:bCs/>
        </w:rPr>
      </w:pPr>
    </w:p>
    <w:p w14:paraId="3D5D4AD3" w14:textId="77777777" w:rsidR="0087409F" w:rsidRDefault="00E97363">
      <w:pPr>
        <w:spacing w:after="120"/>
        <w:ind w:left="288"/>
        <w:rPr>
          <w:b/>
          <w:bCs/>
        </w:rPr>
      </w:pPr>
      <w:r>
        <w:rPr>
          <w:b/>
          <w:bCs/>
        </w:rPr>
        <w:t>Proposal 13: The analysis/selection of the data collection frameworks should focus on the RRC_CONNECTED state (for both data generation and reporting).</w:t>
      </w:r>
    </w:p>
    <w:p w14:paraId="3F0C5F10" w14:textId="77777777" w:rsidR="0087409F" w:rsidRDefault="00E97363">
      <w:pPr>
        <w:spacing w:after="120"/>
        <w:ind w:left="288"/>
        <w:rPr>
          <w:b/>
          <w:bCs/>
        </w:rPr>
      </w:pPr>
      <w:r>
        <w:rPr>
          <w:b/>
          <w:bCs/>
        </w:rPr>
        <w:t xml:space="preserve">Proposal 14: For model monitoring at UE side, performance feedback could be generated by gNB and terminated at the UE.  </w:t>
      </w:r>
    </w:p>
    <w:p w14:paraId="58A7BD8E" w14:textId="77777777" w:rsidR="0087409F" w:rsidRDefault="0087409F">
      <w:pPr>
        <w:spacing w:after="120"/>
        <w:ind w:left="288"/>
        <w:rPr>
          <w:b/>
          <w:bCs/>
        </w:rPr>
      </w:pPr>
    </w:p>
    <w:p w14:paraId="361FDB23" w14:textId="77777777" w:rsidR="0087409F" w:rsidRDefault="00E97363">
      <w:pPr>
        <w:spacing w:before="240" w:after="120"/>
        <w:rPr>
          <w:rStyle w:val="Emphasis"/>
        </w:rPr>
      </w:pPr>
      <w:r>
        <w:rPr>
          <w:rStyle w:val="Emphasis"/>
        </w:rPr>
        <w:t>TCL</w:t>
      </w:r>
    </w:p>
    <w:p w14:paraId="7F268C6D" w14:textId="77777777" w:rsidR="0087409F" w:rsidRDefault="00E97363">
      <w:pPr>
        <w:spacing w:after="120"/>
        <w:ind w:left="288"/>
        <w:rPr>
          <w:b/>
          <w:bCs/>
        </w:rPr>
      </w:pPr>
      <w:r>
        <w:rPr>
          <w:b/>
          <w:bCs/>
        </w:rPr>
        <w:t>Proposal 4: AI-specific CSI measurement framework should be introduced, to support various CSI measurement scenarios, which would be used for different AI functions, or different AI procedure that associated with the logical model ID.</w:t>
      </w:r>
    </w:p>
    <w:p w14:paraId="04E63314" w14:textId="77777777" w:rsidR="0087409F" w:rsidRDefault="00E97363">
      <w:pPr>
        <w:spacing w:after="120"/>
        <w:ind w:left="288"/>
        <w:rPr>
          <w:b/>
          <w:bCs/>
        </w:rPr>
      </w:pPr>
      <w:r>
        <w:rPr>
          <w:b/>
          <w:bCs/>
        </w:rPr>
        <w:t>Proposal 5: Data collection payload can be conveyed through UCI, RRC or data plane signaling, and UCI format would be enhanced to support real-time AI/ML-specific data transmission.</w:t>
      </w:r>
    </w:p>
    <w:p w14:paraId="0E4234F3" w14:textId="77777777" w:rsidR="0087409F" w:rsidRDefault="00E97363">
      <w:pPr>
        <w:spacing w:after="120"/>
        <w:ind w:left="288"/>
        <w:rPr>
          <w:b/>
          <w:bCs/>
        </w:rPr>
      </w:pPr>
      <w:r>
        <w:rPr>
          <w:b/>
          <w:bCs/>
        </w:rPr>
        <w:t>Proposal 6: Data plane would be introduced in the network system, which dedicated for data collection, including AI-based data collection, also other data collections would be involved in future, e.g., NWADF, MDT, BOSS etc.</w:t>
      </w:r>
    </w:p>
    <w:p w14:paraId="1CF607F9" w14:textId="77777777" w:rsidR="0087409F" w:rsidRDefault="0087409F">
      <w:pPr>
        <w:spacing w:after="120"/>
        <w:ind w:left="288"/>
        <w:rPr>
          <w:b/>
          <w:bCs/>
        </w:rPr>
      </w:pPr>
    </w:p>
    <w:p w14:paraId="259CB00E" w14:textId="77777777" w:rsidR="0087409F" w:rsidRDefault="00E97363">
      <w:pPr>
        <w:pStyle w:val="Heading5"/>
        <w:ind w:left="1008" w:hanging="1008"/>
      </w:pPr>
      <w:r>
        <w:t>Issue 8-1: Data collection requirement</w:t>
      </w:r>
    </w:p>
    <w:p w14:paraId="071ABF56" w14:textId="77777777" w:rsidR="0087409F" w:rsidRDefault="00E97363">
      <w:pPr>
        <w:pStyle w:val="Heading6"/>
        <w:ind w:left="1152" w:hanging="1152"/>
        <w:rPr>
          <w:sz w:val="22"/>
          <w:szCs w:val="22"/>
        </w:rPr>
      </w:pPr>
      <w:r>
        <w:rPr>
          <w:sz w:val="22"/>
          <w:szCs w:val="22"/>
        </w:rPr>
        <w:t>[FL1] Proposal 8-1a:</w:t>
      </w:r>
    </w:p>
    <w:p w14:paraId="282B0D33" w14:textId="77777777" w:rsidR="0087409F" w:rsidRDefault="00E97363">
      <w:pPr>
        <w:spacing w:line="360" w:lineRule="auto"/>
        <w:rPr>
          <w:rFonts w:eastAsia="SimSun" w:cstheme="minorHAnsi"/>
          <w:bCs/>
          <w:iCs/>
          <w:lang w:eastAsia="zh-CN"/>
        </w:rPr>
      </w:pPr>
      <w:r>
        <w:rPr>
          <w:rFonts w:eastAsia="SimSun" w:cstheme="minorHAnsi"/>
          <w:bCs/>
          <w:iCs/>
          <w:lang w:eastAsia="zh-CN"/>
        </w:rPr>
        <w:t>Study the following aspects of signaling for data collection procedure related to the triggering of data collection:</w:t>
      </w:r>
    </w:p>
    <w:p w14:paraId="16A637E5" w14:textId="77777777" w:rsidR="0087409F" w:rsidRDefault="00E97363">
      <w:pPr>
        <w:pStyle w:val="ListParagraph"/>
        <w:numPr>
          <w:ilvl w:val="0"/>
          <w:numId w:val="30"/>
        </w:numPr>
        <w:rPr>
          <w:rFonts w:eastAsia="SimSun" w:cstheme="minorHAnsi"/>
          <w:bCs/>
          <w:iCs/>
          <w:lang w:eastAsia="zh-CN"/>
        </w:rPr>
      </w:pPr>
      <w:r>
        <w:rPr>
          <w:rFonts w:eastAsia="SimSun" w:cstheme="minorHAnsi"/>
          <w:bCs/>
          <w:iCs/>
          <w:lang w:eastAsia="zh-CN"/>
        </w:rPr>
        <w:t>UE-initiated, for UE-side data collection</w:t>
      </w:r>
    </w:p>
    <w:p w14:paraId="01BB01EB" w14:textId="77777777" w:rsidR="0087409F" w:rsidRDefault="00E97363">
      <w:pPr>
        <w:pStyle w:val="ListParagraph"/>
        <w:numPr>
          <w:ilvl w:val="1"/>
          <w:numId w:val="30"/>
        </w:numPr>
        <w:rPr>
          <w:rFonts w:eastAsia="SimSun" w:cstheme="minorHAnsi"/>
          <w:bCs/>
          <w:iCs/>
          <w:lang w:eastAsia="zh-CN"/>
        </w:rPr>
      </w:pPr>
      <w:r>
        <w:rPr>
          <w:rFonts w:eastAsia="SimSun" w:cstheme="minorHAnsi"/>
          <w:bCs/>
          <w:iCs/>
          <w:lang w:eastAsia="zh-CN"/>
        </w:rPr>
        <w:t>E.g., Mechanism to request RS configuration</w:t>
      </w:r>
    </w:p>
    <w:p w14:paraId="7E4550E9" w14:textId="77777777" w:rsidR="0087409F" w:rsidRDefault="00E97363">
      <w:pPr>
        <w:pStyle w:val="ListParagraph"/>
        <w:numPr>
          <w:ilvl w:val="0"/>
          <w:numId w:val="30"/>
        </w:numPr>
        <w:rPr>
          <w:rFonts w:eastAsia="SimSun" w:cstheme="minorHAnsi"/>
          <w:bCs/>
          <w:iCs/>
          <w:lang w:eastAsia="zh-CN"/>
        </w:rPr>
      </w:pPr>
      <w:r>
        <w:rPr>
          <w:rFonts w:eastAsia="SimSun" w:cstheme="minorHAnsi"/>
          <w:bCs/>
          <w:iCs/>
          <w:lang w:eastAsia="zh-CN"/>
        </w:rPr>
        <w:t>Network-initiated</w:t>
      </w:r>
    </w:p>
    <w:p w14:paraId="443DF1DC" w14:textId="77777777" w:rsidR="0087409F" w:rsidRDefault="00E97363">
      <w:pPr>
        <w:pStyle w:val="ListParagraph"/>
        <w:numPr>
          <w:ilvl w:val="0"/>
          <w:numId w:val="30"/>
        </w:numPr>
        <w:rPr>
          <w:rFonts w:eastAsia="SimSun" w:cstheme="minorHAnsi"/>
          <w:bCs/>
          <w:iCs/>
          <w:lang w:eastAsia="zh-CN"/>
        </w:rPr>
      </w:pPr>
      <w:r>
        <w:rPr>
          <w:rFonts w:eastAsia="SimSun" w:cstheme="minorHAnsi"/>
          <w:bCs/>
          <w:iCs/>
          <w:lang w:eastAsia="zh-CN"/>
        </w:rPr>
        <w:t>Event-triggered based on network configuration</w:t>
      </w:r>
    </w:p>
    <w:p w14:paraId="17744F07" w14:textId="77777777" w:rsidR="0087409F" w:rsidRDefault="00E97363">
      <w:pPr>
        <w:pStyle w:val="ListParagraph"/>
        <w:numPr>
          <w:ilvl w:val="1"/>
          <w:numId w:val="30"/>
        </w:numPr>
        <w:rPr>
          <w:rFonts w:eastAsia="SimSun" w:cstheme="minorHAnsi"/>
          <w:bCs/>
          <w:iCs/>
          <w:lang w:eastAsia="zh-CN"/>
        </w:rPr>
      </w:pPr>
      <w:r>
        <w:rPr>
          <w:rFonts w:eastAsia="SimSun" w:cstheme="minorHAnsi"/>
          <w:bCs/>
          <w:iCs/>
          <w:lang w:eastAsia="zh-CN"/>
        </w:rPr>
        <w:t>E.g., Configuration of criteria based on data quality requirement, scenario, assistance information for data categorization</w:t>
      </w:r>
    </w:p>
    <w:p w14:paraId="64088BAB" w14:textId="77777777" w:rsidR="0087409F" w:rsidRDefault="0087409F">
      <w:pPr>
        <w:rPr>
          <w:rFonts w:ascii="Times New Roman" w:eastAsia="SimSun" w:hAnsi="Times New Roman" w:cs="Times New Roman"/>
          <w:b/>
          <w:i/>
          <w:highlight w:val="yellow"/>
          <w:lang w:eastAsia="zh-CN"/>
        </w:rPr>
      </w:pPr>
    </w:p>
    <w:tbl>
      <w:tblPr>
        <w:tblStyle w:val="TableGrid"/>
        <w:tblW w:w="0" w:type="auto"/>
        <w:tblLook w:val="04A0" w:firstRow="1" w:lastRow="0" w:firstColumn="1" w:lastColumn="0" w:noHBand="0" w:noVBand="1"/>
      </w:tblPr>
      <w:tblGrid>
        <w:gridCol w:w="2235"/>
        <w:gridCol w:w="3863"/>
        <w:gridCol w:w="3864"/>
      </w:tblGrid>
      <w:tr w:rsidR="0087409F" w14:paraId="1156012F" w14:textId="77777777">
        <w:trPr>
          <w:trHeight w:val="449"/>
        </w:trPr>
        <w:tc>
          <w:tcPr>
            <w:tcW w:w="2235" w:type="dxa"/>
            <w:shd w:val="clear" w:color="auto" w:fill="D9D9D9" w:themeFill="background1" w:themeFillShade="D9"/>
          </w:tcPr>
          <w:p w14:paraId="36E30DF1" w14:textId="77777777" w:rsidR="0087409F" w:rsidRDefault="0087409F">
            <w:pPr>
              <w:jc w:val="center"/>
              <w:rPr>
                <w:rFonts w:cstheme="minorHAnsi"/>
              </w:rPr>
            </w:pPr>
          </w:p>
        </w:tc>
        <w:tc>
          <w:tcPr>
            <w:tcW w:w="3863" w:type="dxa"/>
            <w:shd w:val="clear" w:color="auto" w:fill="D9D9D9" w:themeFill="background1" w:themeFillShade="D9"/>
            <w:vAlign w:val="center"/>
          </w:tcPr>
          <w:p w14:paraId="3F9AA2D4"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2A657569" w14:textId="77777777" w:rsidR="0087409F" w:rsidRDefault="00E97363">
            <w:pPr>
              <w:jc w:val="center"/>
              <w:rPr>
                <w:rFonts w:cstheme="minorHAnsi"/>
              </w:rPr>
            </w:pPr>
            <w:r>
              <w:rPr>
                <w:rFonts w:cstheme="minorHAnsi"/>
              </w:rPr>
              <w:t>No</w:t>
            </w:r>
          </w:p>
        </w:tc>
      </w:tr>
      <w:tr w:rsidR="0087409F" w14:paraId="5F87A60E" w14:textId="77777777">
        <w:trPr>
          <w:trHeight w:val="746"/>
        </w:trPr>
        <w:tc>
          <w:tcPr>
            <w:tcW w:w="2235" w:type="dxa"/>
          </w:tcPr>
          <w:p w14:paraId="2B7818DB" w14:textId="77777777" w:rsidR="0087409F" w:rsidRDefault="00E97363">
            <w:pPr>
              <w:jc w:val="center"/>
              <w:rPr>
                <w:rFonts w:cstheme="minorHAnsi"/>
              </w:rPr>
            </w:pPr>
            <w:r>
              <w:rPr>
                <w:rFonts w:cstheme="minorHAnsi"/>
              </w:rPr>
              <w:t>Agree?</w:t>
            </w:r>
          </w:p>
        </w:tc>
        <w:tc>
          <w:tcPr>
            <w:tcW w:w="3863" w:type="dxa"/>
          </w:tcPr>
          <w:p w14:paraId="395E468D" w14:textId="17B3C252" w:rsidR="0087409F" w:rsidRDefault="0087409F">
            <w:pPr>
              <w:rPr>
                <w:rFonts w:cstheme="minorHAnsi"/>
                <w:lang w:eastAsia="zh-CN"/>
              </w:rPr>
            </w:pPr>
          </w:p>
        </w:tc>
        <w:tc>
          <w:tcPr>
            <w:tcW w:w="3864" w:type="dxa"/>
          </w:tcPr>
          <w:p w14:paraId="70C56384" w14:textId="77777777" w:rsidR="0087409F" w:rsidRDefault="0087409F">
            <w:pPr>
              <w:rPr>
                <w:rFonts w:cstheme="minorHAnsi"/>
              </w:rPr>
            </w:pPr>
          </w:p>
        </w:tc>
      </w:tr>
      <w:tr w:rsidR="0087409F" w14:paraId="5E46439A" w14:textId="77777777">
        <w:tc>
          <w:tcPr>
            <w:tcW w:w="2235" w:type="dxa"/>
            <w:shd w:val="clear" w:color="auto" w:fill="D9D9D9" w:themeFill="background1" w:themeFillShade="D9"/>
          </w:tcPr>
          <w:p w14:paraId="71FA3E86"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83D99E9" w14:textId="77777777" w:rsidR="0087409F" w:rsidRDefault="00E97363">
            <w:pPr>
              <w:jc w:val="center"/>
              <w:rPr>
                <w:rFonts w:cstheme="minorHAnsi"/>
                <w:b/>
                <w:bCs/>
              </w:rPr>
            </w:pPr>
            <w:r>
              <w:rPr>
                <w:rFonts w:cstheme="minorHAnsi"/>
                <w:b/>
                <w:bCs/>
              </w:rPr>
              <w:t>Comments</w:t>
            </w:r>
          </w:p>
        </w:tc>
      </w:tr>
      <w:tr w:rsidR="0087409F" w14:paraId="732A381F" w14:textId="77777777">
        <w:tc>
          <w:tcPr>
            <w:tcW w:w="2235" w:type="dxa"/>
          </w:tcPr>
          <w:p w14:paraId="489C617B" w14:textId="77777777" w:rsidR="0087409F" w:rsidRDefault="00E97363">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32549329" w14:textId="77777777" w:rsidR="0087409F" w:rsidRDefault="00E97363">
            <w:pPr>
              <w:jc w:val="left"/>
              <w:rPr>
                <w:rFonts w:eastAsia="MS Mincho" w:cstheme="minorHAnsi"/>
                <w:bCs/>
                <w:lang w:eastAsia="ja-JP"/>
              </w:rPr>
            </w:pPr>
            <w:r>
              <w:rPr>
                <w:rFonts w:eastAsia="MS Mincho" w:cstheme="minorHAnsi" w:hint="eastAsia"/>
                <w:bCs/>
                <w:lang w:eastAsia="ja-JP"/>
              </w:rPr>
              <w:t>T</w:t>
            </w:r>
            <w:r>
              <w:rPr>
                <w:rFonts w:eastAsia="MS Mincho" w:cstheme="minorHAnsi"/>
                <w:bCs/>
                <w:lang w:eastAsia="ja-JP"/>
              </w:rPr>
              <w:t>he boundary between "UE-initiated" and "Event-triggered based on network configuration" could be ambiguosu. Some UE-initiated procedure without network configuation may be categorized to "UE-initiated" or network configuration may be initerpretd as dedicated RRC configuration and "UE initiated" as the meaning of SIB configuration are possible. But we think these can be more RAN2 or work item phase discussion. In addition, example of "</w:t>
            </w:r>
            <w:r>
              <w:t xml:space="preserve"> </w:t>
            </w:r>
            <w:r>
              <w:rPr>
                <w:rFonts w:eastAsia="MS Mincho" w:cstheme="minorHAnsi"/>
                <w:bCs/>
                <w:lang w:eastAsia="ja-JP"/>
              </w:rPr>
              <w:t xml:space="preserve">Mechanism to request RS configuration" </w:t>
            </w:r>
            <w:r>
              <w:rPr>
                <w:rFonts w:eastAsia="MS Mincho" w:cstheme="minorHAnsi"/>
                <w:bCs/>
                <w:lang w:eastAsia="ja-JP"/>
              </w:rPr>
              <w:lastRenderedPageBreak/>
              <w:t>woudl be the response to the network configuartion of RS configuation. Therefore, I'm not sure it is UE-initiated or not.</w:t>
            </w:r>
          </w:p>
          <w:p w14:paraId="719E5FD0" w14:textId="77777777" w:rsidR="0087409F" w:rsidRDefault="00E97363">
            <w:pPr>
              <w:jc w:val="left"/>
              <w:rPr>
                <w:rFonts w:eastAsia="MS Mincho" w:cstheme="minorHAnsi"/>
                <w:bCs/>
                <w:lang w:eastAsia="ja-JP"/>
              </w:rPr>
            </w:pPr>
            <w:r>
              <w:rPr>
                <w:rFonts w:eastAsia="MS Mincho" w:cstheme="minorHAnsi" w:hint="eastAsia"/>
                <w:bCs/>
                <w:lang w:eastAsia="ja-JP"/>
              </w:rPr>
              <w:t>M</w:t>
            </w:r>
            <w:r>
              <w:rPr>
                <w:rFonts w:eastAsia="MS Mincho" w:cstheme="minorHAnsi"/>
                <w:bCs/>
                <w:lang w:eastAsia="ja-JP"/>
              </w:rPr>
              <w:t xml:space="preserve">aybe "UE initiated" is rather intended to say the reason/purpose of the procedure is UE initiated and not the procedure itself is initiated? Then to clarify the meaning of "initiated" woudl be necessary. For example to describe "UE-initiated </w:t>
            </w:r>
            <w:r>
              <w:rPr>
                <w:rFonts w:eastAsia="MS Mincho" w:cstheme="minorHAnsi"/>
                <w:bCs/>
                <w:color w:val="FF0000"/>
                <w:lang w:eastAsia="ja-JP"/>
              </w:rPr>
              <w:t>reason</w:t>
            </w:r>
            <w:r>
              <w:rPr>
                <w:rFonts w:eastAsia="MS Mincho" w:cstheme="minorHAnsi"/>
                <w:bCs/>
                <w:lang w:eastAsia="ja-JP"/>
              </w:rPr>
              <w:t>". Then "Event-triggered based on network configuration" would be rather one of procedure method of "UE initiated".</w:t>
            </w:r>
          </w:p>
          <w:p w14:paraId="63CE992F" w14:textId="77777777" w:rsidR="0087409F" w:rsidRDefault="0087409F">
            <w:pPr>
              <w:rPr>
                <w:rFonts w:cstheme="minorHAnsi"/>
                <w:b/>
              </w:rPr>
            </w:pPr>
          </w:p>
          <w:p w14:paraId="07D78C33" w14:textId="77777777" w:rsidR="0087409F" w:rsidRDefault="0087409F">
            <w:pPr>
              <w:rPr>
                <w:rFonts w:cstheme="minorHAnsi"/>
                <w:b/>
              </w:rPr>
            </w:pPr>
          </w:p>
        </w:tc>
      </w:tr>
      <w:tr w:rsidR="0087409F" w14:paraId="5E545D42" w14:textId="77777777">
        <w:tc>
          <w:tcPr>
            <w:tcW w:w="2235" w:type="dxa"/>
          </w:tcPr>
          <w:p w14:paraId="35B7F4EC" w14:textId="77777777" w:rsidR="0087409F" w:rsidRDefault="00E97363">
            <w:pPr>
              <w:rPr>
                <w:rFonts w:cstheme="minorHAnsi"/>
                <w:lang w:eastAsia="zh-CN"/>
              </w:rPr>
            </w:pPr>
            <w:r>
              <w:rPr>
                <w:rFonts w:cstheme="minorHAnsi" w:hint="eastAsia"/>
                <w:lang w:eastAsia="zh-CN"/>
              </w:rPr>
              <w:lastRenderedPageBreak/>
              <w:t>Xiao</w:t>
            </w:r>
            <w:r>
              <w:rPr>
                <w:rFonts w:cstheme="minorHAnsi"/>
                <w:lang w:eastAsia="zh-CN"/>
              </w:rPr>
              <w:t>mi</w:t>
            </w:r>
          </w:p>
        </w:tc>
        <w:tc>
          <w:tcPr>
            <w:tcW w:w="7727" w:type="dxa"/>
            <w:gridSpan w:val="2"/>
          </w:tcPr>
          <w:p w14:paraId="6D3BDEB8" w14:textId="77777777" w:rsidR="0087409F" w:rsidRDefault="00E97363">
            <w:pPr>
              <w:rPr>
                <w:rFonts w:cstheme="minorHAnsi"/>
                <w:lang w:eastAsia="zh-CN"/>
              </w:rPr>
            </w:pPr>
            <w:r>
              <w:rPr>
                <w:rFonts w:cstheme="minorHAnsi" w:hint="eastAsia"/>
                <w:lang w:eastAsia="zh-CN"/>
              </w:rPr>
              <w:t>I</w:t>
            </w:r>
            <w:r>
              <w:rPr>
                <w:rFonts w:cstheme="minorHAnsi"/>
                <w:lang w:eastAsia="zh-CN"/>
              </w:rPr>
              <w:t xml:space="preserve">n our understanding, the “Event triggered based on network configuration” is branch of “Network-initiated”.  The third bullet is not a paralleling case compared with second bullet. </w:t>
            </w:r>
          </w:p>
          <w:p w14:paraId="2CDC22A5" w14:textId="77777777" w:rsidR="0087409F" w:rsidRDefault="00E97363">
            <w:pPr>
              <w:rPr>
                <w:rFonts w:cstheme="minorHAnsi"/>
                <w:lang w:eastAsia="zh-CN"/>
              </w:rPr>
            </w:pPr>
            <w:r>
              <w:rPr>
                <w:rFonts w:cstheme="minorHAnsi"/>
                <w:lang w:eastAsia="zh-CN"/>
              </w:rPr>
              <w:t xml:space="preserve">Our suggestion is to delete the third bullet. Only keep the first two bullets are sufficient </w:t>
            </w:r>
          </w:p>
          <w:p w14:paraId="1429D9B4" w14:textId="77777777" w:rsidR="0087409F" w:rsidRDefault="0087409F">
            <w:pPr>
              <w:rPr>
                <w:rFonts w:cstheme="minorHAnsi"/>
                <w:lang w:eastAsia="zh-CN"/>
              </w:rPr>
            </w:pPr>
          </w:p>
          <w:p w14:paraId="249185FD" w14:textId="77777777" w:rsidR="0087409F" w:rsidRDefault="00E97363">
            <w:pPr>
              <w:spacing w:line="360" w:lineRule="auto"/>
              <w:rPr>
                <w:rFonts w:eastAsia="SimSun" w:cstheme="minorHAnsi"/>
                <w:bCs/>
                <w:iCs/>
                <w:lang w:eastAsia="zh-CN"/>
              </w:rPr>
            </w:pPr>
            <w:r>
              <w:rPr>
                <w:rFonts w:cstheme="minorHAnsi"/>
                <w:lang w:eastAsia="zh-CN"/>
              </w:rPr>
              <w:t xml:space="preserve"> </w:t>
            </w:r>
            <w:r>
              <w:rPr>
                <w:rFonts w:eastAsia="SimSun" w:cstheme="minorHAnsi"/>
                <w:bCs/>
                <w:iCs/>
                <w:lang w:eastAsia="zh-CN"/>
              </w:rPr>
              <w:t>Study the following aspects of signaling for data collection procedure related to the triggering of data collection:</w:t>
            </w:r>
          </w:p>
          <w:p w14:paraId="7DCE0C34" w14:textId="77777777" w:rsidR="0087409F" w:rsidRDefault="00E97363">
            <w:pPr>
              <w:pStyle w:val="ListParagraph"/>
              <w:numPr>
                <w:ilvl w:val="0"/>
                <w:numId w:val="30"/>
              </w:numPr>
              <w:rPr>
                <w:rFonts w:eastAsia="SimSun" w:cstheme="minorHAnsi"/>
                <w:bCs/>
                <w:iCs/>
                <w:lang w:eastAsia="zh-CN"/>
              </w:rPr>
            </w:pPr>
            <w:r>
              <w:rPr>
                <w:rFonts w:eastAsia="SimSun" w:cstheme="minorHAnsi"/>
                <w:bCs/>
                <w:iCs/>
                <w:lang w:eastAsia="zh-CN"/>
              </w:rPr>
              <w:t>UE-initiated, for UE-side data collection</w:t>
            </w:r>
          </w:p>
          <w:p w14:paraId="64B72A2A" w14:textId="77777777" w:rsidR="0087409F" w:rsidRDefault="00E97363">
            <w:pPr>
              <w:pStyle w:val="ListParagraph"/>
              <w:numPr>
                <w:ilvl w:val="1"/>
                <w:numId w:val="30"/>
              </w:numPr>
              <w:rPr>
                <w:rFonts w:eastAsia="SimSun" w:cstheme="minorHAnsi"/>
                <w:bCs/>
                <w:iCs/>
                <w:lang w:eastAsia="zh-CN"/>
              </w:rPr>
            </w:pPr>
            <w:r>
              <w:rPr>
                <w:rFonts w:eastAsia="SimSun" w:cstheme="minorHAnsi"/>
                <w:bCs/>
                <w:iCs/>
                <w:lang w:eastAsia="zh-CN"/>
              </w:rPr>
              <w:t>E.g., Mechanism to request RS configuration</w:t>
            </w:r>
          </w:p>
          <w:p w14:paraId="61D97016" w14:textId="77777777" w:rsidR="0087409F" w:rsidRDefault="00E97363">
            <w:pPr>
              <w:pStyle w:val="ListParagraph"/>
              <w:numPr>
                <w:ilvl w:val="0"/>
                <w:numId w:val="30"/>
              </w:numPr>
              <w:rPr>
                <w:rFonts w:eastAsia="SimSun" w:cstheme="minorHAnsi"/>
                <w:bCs/>
                <w:iCs/>
                <w:lang w:eastAsia="zh-CN"/>
              </w:rPr>
            </w:pPr>
            <w:r>
              <w:rPr>
                <w:rFonts w:eastAsia="SimSun" w:cstheme="minorHAnsi"/>
                <w:bCs/>
                <w:iCs/>
                <w:lang w:eastAsia="zh-CN"/>
              </w:rPr>
              <w:t>Network-initiated</w:t>
            </w:r>
          </w:p>
          <w:p w14:paraId="6DADEC3B" w14:textId="77777777" w:rsidR="0087409F" w:rsidRDefault="00E97363">
            <w:pPr>
              <w:pStyle w:val="ListParagraph"/>
              <w:numPr>
                <w:ilvl w:val="0"/>
                <w:numId w:val="30"/>
              </w:numPr>
              <w:rPr>
                <w:rFonts w:eastAsia="SimSun" w:cstheme="minorHAnsi"/>
                <w:bCs/>
                <w:iCs/>
                <w:strike/>
                <w:color w:val="FF0000"/>
                <w:lang w:eastAsia="zh-CN"/>
              </w:rPr>
            </w:pPr>
            <w:r>
              <w:rPr>
                <w:rFonts w:eastAsia="SimSun" w:cstheme="minorHAnsi"/>
                <w:bCs/>
                <w:iCs/>
                <w:strike/>
                <w:color w:val="FF0000"/>
                <w:lang w:eastAsia="zh-CN"/>
              </w:rPr>
              <w:t>Event-triggered based on network configuration</w:t>
            </w:r>
          </w:p>
          <w:p w14:paraId="444C9762" w14:textId="77777777" w:rsidR="0087409F" w:rsidRDefault="00E97363">
            <w:pPr>
              <w:pStyle w:val="ListParagraph"/>
              <w:numPr>
                <w:ilvl w:val="1"/>
                <w:numId w:val="30"/>
              </w:numPr>
              <w:rPr>
                <w:rFonts w:eastAsia="SimSun" w:cstheme="minorHAnsi"/>
                <w:bCs/>
                <w:iCs/>
                <w:strike/>
                <w:color w:val="FF0000"/>
                <w:lang w:eastAsia="zh-CN"/>
              </w:rPr>
            </w:pPr>
            <w:r>
              <w:rPr>
                <w:rFonts w:eastAsia="SimSun" w:cstheme="minorHAnsi"/>
                <w:bCs/>
                <w:iCs/>
                <w:strike/>
                <w:color w:val="FF0000"/>
                <w:lang w:eastAsia="zh-CN"/>
              </w:rPr>
              <w:t>E.g., Configuration of criteria based on data quality requirement, scenario, assistance information for data categorization</w:t>
            </w:r>
          </w:p>
          <w:p w14:paraId="49585F7F" w14:textId="77777777" w:rsidR="0087409F" w:rsidRDefault="0087409F">
            <w:pPr>
              <w:rPr>
                <w:rFonts w:cstheme="minorHAnsi"/>
                <w:lang w:eastAsia="zh-CN"/>
              </w:rPr>
            </w:pPr>
          </w:p>
        </w:tc>
      </w:tr>
      <w:tr w:rsidR="003C3EF8" w14:paraId="3B103F99" w14:textId="77777777">
        <w:tc>
          <w:tcPr>
            <w:tcW w:w="2235" w:type="dxa"/>
          </w:tcPr>
          <w:p w14:paraId="658A89D0" w14:textId="77777777" w:rsidR="003C3EF8" w:rsidRPr="00AE377F" w:rsidRDefault="003C3EF8" w:rsidP="003C3EF8">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0ED5CC6E" w14:textId="77777777" w:rsidR="003C3EF8" w:rsidRPr="00891142" w:rsidRDefault="003C3EF8" w:rsidP="003C3EF8">
            <w:pPr>
              <w:rPr>
                <w:rFonts w:cstheme="minorHAnsi"/>
                <w:lang w:eastAsia="zh-CN"/>
              </w:rPr>
            </w:pPr>
            <w:r w:rsidRPr="00891142">
              <w:rPr>
                <w:rFonts w:cstheme="minorHAnsi" w:hint="eastAsia"/>
                <w:lang w:eastAsia="zh-CN"/>
              </w:rPr>
              <w:t>F</w:t>
            </w:r>
            <w:r w:rsidRPr="00891142">
              <w:rPr>
                <w:rFonts w:cstheme="minorHAnsi"/>
                <w:lang w:eastAsia="zh-CN"/>
              </w:rPr>
              <w:t>ine with the 1</w:t>
            </w:r>
            <w:r w:rsidRPr="00891142">
              <w:rPr>
                <w:rFonts w:cstheme="minorHAnsi"/>
                <w:vertAlign w:val="superscript"/>
                <w:lang w:eastAsia="zh-CN"/>
              </w:rPr>
              <w:t>st</w:t>
            </w:r>
            <w:r w:rsidRPr="00891142">
              <w:rPr>
                <w:rFonts w:cstheme="minorHAnsi"/>
                <w:lang w:eastAsia="zh-CN"/>
              </w:rPr>
              <w:t xml:space="preserve"> and 2</w:t>
            </w:r>
            <w:r w:rsidRPr="00891142">
              <w:rPr>
                <w:rFonts w:cstheme="minorHAnsi"/>
                <w:vertAlign w:val="superscript"/>
                <w:lang w:eastAsia="zh-CN"/>
              </w:rPr>
              <w:t>nd</w:t>
            </w:r>
            <w:r w:rsidRPr="00891142">
              <w:rPr>
                <w:rFonts w:cstheme="minorHAnsi"/>
                <w:lang w:eastAsia="zh-CN"/>
              </w:rPr>
              <w:t xml:space="preserve"> bullet. For </w:t>
            </w:r>
            <w:r>
              <w:rPr>
                <w:rFonts w:cstheme="minorHAnsi"/>
                <w:lang w:eastAsia="zh-CN"/>
              </w:rPr>
              <w:t>the 3</w:t>
            </w:r>
            <w:r w:rsidRPr="00FD0FF5">
              <w:rPr>
                <w:rFonts w:cstheme="minorHAnsi"/>
                <w:vertAlign w:val="superscript"/>
                <w:lang w:eastAsia="zh-CN"/>
              </w:rPr>
              <w:t>rd</w:t>
            </w:r>
            <w:r>
              <w:rPr>
                <w:rFonts w:cstheme="minorHAnsi"/>
                <w:lang w:eastAsia="zh-CN"/>
              </w:rPr>
              <w:t xml:space="preserve"> bullet (</w:t>
            </w:r>
            <w:r w:rsidRPr="00891142">
              <w:rPr>
                <w:rFonts w:cstheme="minorHAnsi"/>
                <w:lang w:eastAsia="zh-CN"/>
              </w:rPr>
              <w:t>event-triggered method</w:t>
            </w:r>
            <w:r>
              <w:rPr>
                <w:rFonts w:cstheme="minorHAnsi"/>
                <w:lang w:eastAsia="zh-CN"/>
              </w:rPr>
              <w:t>)</w:t>
            </w:r>
            <w:r w:rsidRPr="00891142">
              <w:rPr>
                <w:rFonts w:cstheme="minorHAnsi"/>
                <w:lang w:eastAsia="zh-CN"/>
              </w:rPr>
              <w:t xml:space="preserve">, not clear the motivation. If NW decides to trigger the data collection, it directly sends the </w:t>
            </w:r>
            <w:r>
              <w:rPr>
                <w:rFonts w:cstheme="minorHAnsi"/>
                <w:lang w:eastAsia="zh-CN"/>
              </w:rPr>
              <w:t xml:space="preserve">triggering </w:t>
            </w:r>
            <w:r w:rsidRPr="00891142">
              <w:rPr>
                <w:rFonts w:cstheme="minorHAnsi"/>
                <w:lang w:eastAsia="zh-CN"/>
              </w:rPr>
              <w:t xml:space="preserve">signaling; why do we need to </w:t>
            </w:r>
            <w:r>
              <w:rPr>
                <w:rFonts w:cstheme="minorHAnsi"/>
                <w:lang w:eastAsia="zh-CN"/>
              </w:rPr>
              <w:t>define the event, which harms the flexibility?</w:t>
            </w:r>
          </w:p>
        </w:tc>
      </w:tr>
      <w:tr w:rsidR="007A1200" w14:paraId="61B213DD" w14:textId="77777777">
        <w:tc>
          <w:tcPr>
            <w:tcW w:w="2235" w:type="dxa"/>
          </w:tcPr>
          <w:p w14:paraId="5573AED2" w14:textId="79203FE3" w:rsidR="007A1200" w:rsidRDefault="007A1200" w:rsidP="007A1200">
            <w:pPr>
              <w:rPr>
                <w:rFonts w:cstheme="minorHAnsi"/>
                <w:lang w:eastAsia="zh-CN"/>
              </w:rPr>
            </w:pPr>
            <w:r>
              <w:rPr>
                <w:rFonts w:cstheme="minorHAnsi"/>
                <w:lang w:eastAsia="zh-CN"/>
              </w:rPr>
              <w:t>KDDI</w:t>
            </w:r>
          </w:p>
        </w:tc>
        <w:tc>
          <w:tcPr>
            <w:tcW w:w="7727" w:type="dxa"/>
            <w:gridSpan w:val="2"/>
          </w:tcPr>
          <w:p w14:paraId="520695EA" w14:textId="653FD0F6" w:rsidR="007A1200" w:rsidRPr="00891142" w:rsidRDefault="007A1200" w:rsidP="007A1200">
            <w:pPr>
              <w:rPr>
                <w:rFonts w:cstheme="minorHAnsi"/>
                <w:lang w:eastAsia="zh-CN"/>
              </w:rPr>
            </w:pPr>
            <w:r>
              <w:rPr>
                <w:rFonts w:cstheme="minorHAnsi"/>
                <w:lang w:eastAsia="zh-CN"/>
              </w:rPr>
              <w:t>3</w:t>
            </w:r>
            <w:r w:rsidRPr="00FD0FF5">
              <w:rPr>
                <w:rFonts w:cstheme="minorHAnsi"/>
                <w:vertAlign w:val="superscript"/>
                <w:lang w:eastAsia="zh-CN"/>
              </w:rPr>
              <w:t>rd</w:t>
            </w:r>
            <w:r>
              <w:rPr>
                <w:rFonts w:cstheme="minorHAnsi"/>
                <w:lang w:eastAsia="zh-CN"/>
              </w:rPr>
              <w:t xml:space="preserve"> bullet (</w:t>
            </w:r>
            <w:r w:rsidRPr="00BE6196">
              <w:rPr>
                <w:rFonts w:cstheme="minorHAnsi"/>
                <w:lang w:eastAsia="zh-CN"/>
              </w:rPr>
              <w:t>Event-triggered</w:t>
            </w:r>
            <w:r>
              <w:rPr>
                <w:rFonts w:cstheme="minorHAnsi"/>
                <w:lang w:eastAsia="zh-CN"/>
              </w:rPr>
              <w:t>)</w:t>
            </w:r>
            <w:r w:rsidRPr="00BE6196">
              <w:rPr>
                <w:rFonts w:cstheme="minorHAnsi"/>
                <w:lang w:eastAsia="zh-CN"/>
              </w:rPr>
              <w:t xml:space="preserve"> is not clear, Event-trigger may be included in UE-initiated and NW-initiated.</w:t>
            </w:r>
          </w:p>
        </w:tc>
      </w:tr>
      <w:tr w:rsidR="004B155B" w14:paraId="3D5CEEB3" w14:textId="77777777">
        <w:tc>
          <w:tcPr>
            <w:tcW w:w="2235" w:type="dxa"/>
          </w:tcPr>
          <w:p w14:paraId="2C83AFE6" w14:textId="45E29E8A" w:rsidR="004B155B" w:rsidRDefault="004B155B" w:rsidP="004B155B">
            <w:pPr>
              <w:rPr>
                <w:rFonts w:cstheme="minorHAnsi"/>
                <w:lang w:eastAsia="zh-CN"/>
              </w:rPr>
            </w:pPr>
            <w:r>
              <w:rPr>
                <w:rFonts w:cstheme="minorHAnsi"/>
                <w:lang w:eastAsia="zh-CN"/>
              </w:rPr>
              <w:t>NEC</w:t>
            </w:r>
          </w:p>
        </w:tc>
        <w:tc>
          <w:tcPr>
            <w:tcW w:w="7727" w:type="dxa"/>
            <w:gridSpan w:val="2"/>
          </w:tcPr>
          <w:p w14:paraId="52FFE0B9" w14:textId="21E8FB76" w:rsidR="004B155B" w:rsidRDefault="004B155B" w:rsidP="004B155B">
            <w:pPr>
              <w:rPr>
                <w:rFonts w:cstheme="minorHAnsi"/>
                <w:lang w:eastAsia="zh-CN"/>
              </w:rPr>
            </w:pPr>
            <w:r>
              <w:rPr>
                <w:rFonts w:cstheme="minorHAnsi"/>
                <w:lang w:eastAsia="zh-CN"/>
              </w:rPr>
              <w:t>We have similar concern as some of other companies for event-triggered. There is no clear difference between the event-triggered and UE/network initiated option. For example, if we assume UE initiated option, then the trigger for data collection can be event-triggered ultimately. So, it would be more appropriate to only consider UE initiated and network-initiated option for now and then consider whether to support event-triggered as sub-part of these procedures.</w:t>
            </w:r>
          </w:p>
        </w:tc>
      </w:tr>
      <w:tr w:rsidR="007F78CD" w:rsidRPr="00306AC7" w14:paraId="5CCADBD2" w14:textId="77777777" w:rsidTr="00F23C3E">
        <w:tc>
          <w:tcPr>
            <w:tcW w:w="2235" w:type="dxa"/>
          </w:tcPr>
          <w:p w14:paraId="0554155E" w14:textId="6F6CE541" w:rsidR="007F78CD" w:rsidRPr="00306AC7" w:rsidRDefault="007F78CD" w:rsidP="007F78CD">
            <w:pPr>
              <w:rPr>
                <w:rFonts w:eastAsia="Malgun Gothic" w:cstheme="minorHAnsi"/>
                <w:lang w:eastAsia="ko-KR"/>
              </w:rPr>
            </w:pPr>
            <w:r>
              <w:rPr>
                <w:rFonts w:cstheme="minorHAnsi"/>
                <w:lang w:eastAsia="zh-CN"/>
              </w:rPr>
              <w:lastRenderedPageBreak/>
              <w:t>IIT Kanpur</w:t>
            </w:r>
          </w:p>
        </w:tc>
        <w:tc>
          <w:tcPr>
            <w:tcW w:w="7727" w:type="dxa"/>
            <w:gridSpan w:val="2"/>
          </w:tcPr>
          <w:p w14:paraId="05C4750B" w14:textId="469EEF46" w:rsidR="007F78CD" w:rsidRPr="00306AC7" w:rsidRDefault="007F78CD" w:rsidP="007F78CD">
            <w:pPr>
              <w:rPr>
                <w:rFonts w:eastAsia="Malgun Gothic" w:cstheme="minorHAnsi"/>
                <w:b/>
                <w:lang w:eastAsia="ko-KR"/>
              </w:rPr>
            </w:pPr>
            <w:r>
              <w:rPr>
                <w:rFonts w:cstheme="minorHAnsi"/>
                <w:lang w:eastAsia="zh-CN"/>
              </w:rPr>
              <w:t>Same concern as some other companies. We think that the first two bullets are fine, but the third bullet is not necessary as it can be included as a part of either network initiated or UE initiated.</w:t>
            </w:r>
          </w:p>
        </w:tc>
      </w:tr>
    </w:tbl>
    <w:p w14:paraId="7964ADCA" w14:textId="77777777" w:rsidR="0087409F" w:rsidRDefault="0087409F">
      <w:pPr>
        <w:rPr>
          <w:rFonts w:ascii="Times New Roman" w:eastAsia="SimSun" w:hAnsi="Times New Roman" w:cs="Times New Roman"/>
          <w:bCs/>
          <w:iCs/>
          <w:highlight w:val="yellow"/>
          <w:lang w:eastAsia="zh-CN"/>
        </w:rPr>
      </w:pPr>
    </w:p>
    <w:p w14:paraId="266C1D17" w14:textId="77777777" w:rsidR="0087409F" w:rsidRDefault="0087409F">
      <w:pPr>
        <w:autoSpaceDE w:val="0"/>
        <w:autoSpaceDN w:val="0"/>
        <w:adjustRightInd w:val="0"/>
        <w:snapToGrid w:val="0"/>
        <w:spacing w:after="120"/>
        <w:rPr>
          <w:rFonts w:eastAsia="SimSun" w:cstheme="minorHAnsi"/>
          <w:b/>
          <w:iCs/>
          <w:lang w:eastAsia="zh-CN"/>
        </w:rPr>
      </w:pPr>
    </w:p>
    <w:p w14:paraId="536C7ADF" w14:textId="2BCB46B6" w:rsidR="00786B29" w:rsidRPr="00381B48" w:rsidRDefault="00786B29" w:rsidP="00786B29">
      <w:pPr>
        <w:keepNext/>
        <w:keepLines/>
        <w:overflowPunct w:val="0"/>
        <w:autoSpaceDE w:val="0"/>
        <w:autoSpaceDN w:val="0"/>
        <w:adjustRightInd w:val="0"/>
        <w:spacing w:before="120" w:after="180" w:line="256" w:lineRule="auto"/>
        <w:outlineLvl w:val="5"/>
        <w:rPr>
          <w:rFonts w:ascii="Arial" w:eastAsia="SimSun" w:hAnsi="Arial"/>
        </w:rPr>
      </w:pPr>
      <w:r w:rsidRPr="00381B48">
        <w:rPr>
          <w:rFonts w:ascii="Arial" w:eastAsia="SimSun" w:hAnsi="Arial"/>
        </w:rPr>
        <w:t>[FL</w:t>
      </w:r>
      <w:r>
        <w:rPr>
          <w:rFonts w:ascii="Arial" w:eastAsia="SimSun" w:hAnsi="Arial"/>
        </w:rPr>
        <w:t>2</w:t>
      </w:r>
      <w:r w:rsidRPr="00381B48">
        <w:rPr>
          <w:rFonts w:ascii="Arial" w:eastAsia="SimSun" w:hAnsi="Arial"/>
        </w:rPr>
        <w:t>] Proposal 8-1</w:t>
      </w:r>
      <w:r>
        <w:rPr>
          <w:rFonts w:ascii="Arial" w:eastAsia="SimSun" w:hAnsi="Arial"/>
        </w:rPr>
        <w:t>b</w:t>
      </w:r>
      <w:r w:rsidRPr="00381B48">
        <w:rPr>
          <w:rFonts w:ascii="Arial" w:eastAsia="SimSun" w:hAnsi="Arial"/>
        </w:rPr>
        <w:t>:</w:t>
      </w:r>
    </w:p>
    <w:p w14:paraId="03B2ABD6" w14:textId="77777777" w:rsidR="00786B29" w:rsidRPr="00381B48" w:rsidRDefault="00786B29" w:rsidP="00786B29">
      <w:p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Study the following aspects of signaling for data collection procedure related to the triggering of data collection:</w:t>
      </w:r>
    </w:p>
    <w:p w14:paraId="7876D6A7" w14:textId="77777777" w:rsidR="00786B29" w:rsidRPr="00381B48" w:rsidRDefault="00786B29" w:rsidP="00786B29">
      <w:pPr>
        <w:numPr>
          <w:ilvl w:val="0"/>
          <w:numId w:val="137"/>
        </w:num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UE-initiated, for UE-side data collection</w:t>
      </w:r>
    </w:p>
    <w:p w14:paraId="0215C16D" w14:textId="77777777" w:rsidR="00786B29" w:rsidRPr="00381B48" w:rsidRDefault="00786B29" w:rsidP="00786B29">
      <w:pPr>
        <w:numPr>
          <w:ilvl w:val="1"/>
          <w:numId w:val="137"/>
        </w:num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E.g., Mechanism to request RS configuration</w:t>
      </w:r>
    </w:p>
    <w:p w14:paraId="17AA36B6" w14:textId="77777777" w:rsidR="00786B29" w:rsidRPr="00381B48" w:rsidRDefault="00786B29" w:rsidP="00786B29">
      <w:pPr>
        <w:numPr>
          <w:ilvl w:val="0"/>
          <w:numId w:val="137"/>
        </w:num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Network-initiated</w:t>
      </w:r>
    </w:p>
    <w:p w14:paraId="78019BDD" w14:textId="77777777" w:rsidR="00786B29" w:rsidRPr="00381B48" w:rsidRDefault="00786B29" w:rsidP="00786B29">
      <w:pPr>
        <w:numPr>
          <w:ilvl w:val="0"/>
          <w:numId w:val="137"/>
        </w:numPr>
        <w:spacing w:after="160" w:line="360" w:lineRule="auto"/>
        <w:rPr>
          <w:rFonts w:ascii="Calibri" w:eastAsia="SimSun" w:hAnsi="Calibri" w:cs="Calibri"/>
          <w:bCs/>
          <w:iCs/>
          <w:strike/>
          <w:color w:val="FF0000"/>
          <w:kern w:val="2"/>
          <w:lang w:eastAsia="zh-CN"/>
          <w14:ligatures w14:val="standardContextual"/>
        </w:rPr>
      </w:pPr>
      <w:r w:rsidRPr="00381B48">
        <w:rPr>
          <w:rFonts w:ascii="Calibri" w:eastAsia="SimSun" w:hAnsi="Calibri" w:cs="Calibri"/>
          <w:bCs/>
          <w:iCs/>
          <w:strike/>
          <w:color w:val="FF0000"/>
          <w:kern w:val="2"/>
          <w:lang w:eastAsia="zh-CN"/>
          <w14:ligatures w14:val="standardContextual"/>
        </w:rPr>
        <w:t>Event-triggered based on network configuration</w:t>
      </w:r>
    </w:p>
    <w:p w14:paraId="70C56385" w14:textId="77777777" w:rsidR="00786B29" w:rsidRPr="00381B48" w:rsidRDefault="00786B29" w:rsidP="00786B29">
      <w:pPr>
        <w:numPr>
          <w:ilvl w:val="1"/>
          <w:numId w:val="137"/>
        </w:numPr>
        <w:spacing w:after="160" w:line="360" w:lineRule="auto"/>
        <w:rPr>
          <w:rFonts w:ascii="Calibri" w:eastAsia="SimSun" w:hAnsi="Calibri" w:cs="Calibri"/>
          <w:bCs/>
          <w:iCs/>
          <w:strike/>
          <w:color w:val="FF0000"/>
          <w:kern w:val="2"/>
          <w:lang w:eastAsia="zh-CN"/>
          <w14:ligatures w14:val="standardContextual"/>
        </w:rPr>
      </w:pPr>
      <w:r w:rsidRPr="00381B48">
        <w:rPr>
          <w:rFonts w:ascii="Calibri" w:eastAsia="SimSun" w:hAnsi="Calibri" w:cs="Calibri"/>
          <w:bCs/>
          <w:iCs/>
          <w:strike/>
          <w:color w:val="FF0000"/>
          <w:kern w:val="2"/>
          <w:lang w:eastAsia="zh-CN"/>
          <w14:ligatures w14:val="standardContextual"/>
        </w:rPr>
        <w:t>E.g., Configuration of criteria based on data quality requirement, scenario, assistance information for data categorization</w:t>
      </w:r>
    </w:p>
    <w:p w14:paraId="4BEF9C24" w14:textId="77777777" w:rsidR="00786B29" w:rsidRDefault="00786B29">
      <w:pPr>
        <w:autoSpaceDE w:val="0"/>
        <w:autoSpaceDN w:val="0"/>
        <w:adjustRightInd w:val="0"/>
        <w:snapToGrid w:val="0"/>
        <w:spacing w:after="120"/>
        <w:rPr>
          <w:rFonts w:eastAsia="SimSun" w:cstheme="minorHAnsi"/>
          <w:b/>
          <w:iCs/>
          <w:lang w:eastAsia="zh-CN"/>
        </w:rPr>
      </w:pPr>
    </w:p>
    <w:tbl>
      <w:tblPr>
        <w:tblStyle w:val="TableGrid"/>
        <w:tblW w:w="0" w:type="auto"/>
        <w:tblLook w:val="04A0" w:firstRow="1" w:lastRow="0" w:firstColumn="1" w:lastColumn="0" w:noHBand="0" w:noVBand="1"/>
      </w:tblPr>
      <w:tblGrid>
        <w:gridCol w:w="2235"/>
        <w:gridCol w:w="3863"/>
        <w:gridCol w:w="3864"/>
      </w:tblGrid>
      <w:tr w:rsidR="00786B29" w14:paraId="5F9B6EEF" w14:textId="77777777" w:rsidTr="00DB25F2">
        <w:trPr>
          <w:trHeight w:val="449"/>
        </w:trPr>
        <w:tc>
          <w:tcPr>
            <w:tcW w:w="2235" w:type="dxa"/>
            <w:shd w:val="clear" w:color="auto" w:fill="D9D9D9" w:themeFill="background1" w:themeFillShade="D9"/>
          </w:tcPr>
          <w:p w14:paraId="603BC413" w14:textId="77777777" w:rsidR="00786B29" w:rsidRPr="00AE377F" w:rsidRDefault="00786B29" w:rsidP="00DB25F2">
            <w:pPr>
              <w:jc w:val="center"/>
              <w:rPr>
                <w:rFonts w:cstheme="minorHAnsi"/>
              </w:rPr>
            </w:pPr>
          </w:p>
        </w:tc>
        <w:tc>
          <w:tcPr>
            <w:tcW w:w="3863" w:type="dxa"/>
            <w:shd w:val="clear" w:color="auto" w:fill="D9D9D9" w:themeFill="background1" w:themeFillShade="D9"/>
            <w:vAlign w:val="center"/>
          </w:tcPr>
          <w:p w14:paraId="6FDDFABF" w14:textId="77777777" w:rsidR="00786B29" w:rsidRPr="00AE377F" w:rsidRDefault="00786B29"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31E9562B" w14:textId="77777777" w:rsidR="00786B29" w:rsidRPr="00AE377F" w:rsidRDefault="00786B29" w:rsidP="00DB25F2">
            <w:pPr>
              <w:jc w:val="center"/>
              <w:rPr>
                <w:rFonts w:cstheme="minorHAnsi"/>
              </w:rPr>
            </w:pPr>
            <w:r w:rsidRPr="00AE377F">
              <w:rPr>
                <w:rFonts w:cstheme="minorHAnsi"/>
              </w:rPr>
              <w:t>No</w:t>
            </w:r>
          </w:p>
        </w:tc>
      </w:tr>
      <w:tr w:rsidR="00786B29" w14:paraId="11F4316A" w14:textId="77777777" w:rsidTr="00DB25F2">
        <w:trPr>
          <w:trHeight w:val="746"/>
        </w:trPr>
        <w:tc>
          <w:tcPr>
            <w:tcW w:w="2235" w:type="dxa"/>
          </w:tcPr>
          <w:p w14:paraId="68FBB351" w14:textId="77777777" w:rsidR="00786B29" w:rsidRPr="00AE377F" w:rsidRDefault="00786B29" w:rsidP="00DB25F2">
            <w:pPr>
              <w:jc w:val="center"/>
              <w:rPr>
                <w:rFonts w:cstheme="minorHAnsi"/>
              </w:rPr>
            </w:pPr>
            <w:r w:rsidRPr="00AE377F">
              <w:rPr>
                <w:rFonts w:cstheme="minorHAnsi"/>
              </w:rPr>
              <w:t>Agree?</w:t>
            </w:r>
          </w:p>
        </w:tc>
        <w:tc>
          <w:tcPr>
            <w:tcW w:w="3863" w:type="dxa"/>
          </w:tcPr>
          <w:p w14:paraId="1B1B2B3B" w14:textId="77777777" w:rsidR="00786B29" w:rsidRPr="00AE377F" w:rsidRDefault="00786B29" w:rsidP="00DB25F2">
            <w:pPr>
              <w:rPr>
                <w:rFonts w:cstheme="minorHAnsi"/>
                <w:lang w:eastAsia="zh-CN"/>
              </w:rPr>
            </w:pPr>
            <w:r w:rsidRPr="00AE377F">
              <w:rPr>
                <w:rFonts w:cstheme="minorHAnsi"/>
              </w:rPr>
              <w:t xml:space="preserve"> </w:t>
            </w:r>
          </w:p>
        </w:tc>
        <w:tc>
          <w:tcPr>
            <w:tcW w:w="3864" w:type="dxa"/>
          </w:tcPr>
          <w:p w14:paraId="7C56331F" w14:textId="77777777" w:rsidR="00786B29" w:rsidRPr="00AE377F" w:rsidRDefault="00786B29" w:rsidP="00DB25F2">
            <w:pPr>
              <w:rPr>
                <w:rFonts w:cstheme="minorHAnsi"/>
              </w:rPr>
            </w:pPr>
          </w:p>
        </w:tc>
      </w:tr>
      <w:tr w:rsidR="00786B29" w14:paraId="74B72932" w14:textId="77777777" w:rsidTr="00DB25F2">
        <w:tc>
          <w:tcPr>
            <w:tcW w:w="2235" w:type="dxa"/>
            <w:shd w:val="clear" w:color="auto" w:fill="D9D9D9" w:themeFill="background1" w:themeFillShade="D9"/>
          </w:tcPr>
          <w:p w14:paraId="60185A71" w14:textId="77777777" w:rsidR="00786B29" w:rsidRPr="00AE377F" w:rsidRDefault="00786B29"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21527DF7" w14:textId="77777777" w:rsidR="00786B29" w:rsidRPr="00AE377F" w:rsidRDefault="00786B29" w:rsidP="00DB25F2">
            <w:pPr>
              <w:jc w:val="center"/>
              <w:rPr>
                <w:rFonts w:cstheme="minorHAnsi"/>
                <w:b/>
                <w:bCs/>
              </w:rPr>
            </w:pPr>
            <w:r w:rsidRPr="00AE377F">
              <w:rPr>
                <w:rFonts w:cstheme="minorHAnsi"/>
                <w:b/>
                <w:bCs/>
              </w:rPr>
              <w:t>Comments</w:t>
            </w:r>
          </w:p>
        </w:tc>
      </w:tr>
      <w:tr w:rsidR="00786B29" w14:paraId="42649CB5" w14:textId="77777777" w:rsidTr="00DB25F2">
        <w:tc>
          <w:tcPr>
            <w:tcW w:w="2235" w:type="dxa"/>
          </w:tcPr>
          <w:p w14:paraId="31B45368" w14:textId="77777777" w:rsidR="00786B29" w:rsidRPr="00AE377F" w:rsidRDefault="00786B29" w:rsidP="00DB25F2">
            <w:pPr>
              <w:rPr>
                <w:rFonts w:cstheme="minorHAnsi"/>
                <w:lang w:eastAsia="zh-CN"/>
              </w:rPr>
            </w:pPr>
          </w:p>
        </w:tc>
        <w:tc>
          <w:tcPr>
            <w:tcW w:w="7727" w:type="dxa"/>
            <w:gridSpan w:val="2"/>
          </w:tcPr>
          <w:p w14:paraId="6DF09A84" w14:textId="77777777" w:rsidR="00786B29" w:rsidRPr="00AE377F" w:rsidRDefault="00786B29" w:rsidP="00DB25F2">
            <w:pPr>
              <w:rPr>
                <w:rFonts w:cstheme="minorHAnsi"/>
                <w:b/>
              </w:rPr>
            </w:pPr>
          </w:p>
        </w:tc>
      </w:tr>
      <w:tr w:rsidR="00786B29" w14:paraId="6EF1D279" w14:textId="77777777" w:rsidTr="00DB25F2">
        <w:tc>
          <w:tcPr>
            <w:tcW w:w="2235" w:type="dxa"/>
          </w:tcPr>
          <w:p w14:paraId="28DCB52E" w14:textId="77777777" w:rsidR="00786B29" w:rsidRPr="00AE377F" w:rsidRDefault="00786B29" w:rsidP="00DB25F2">
            <w:pPr>
              <w:rPr>
                <w:rFonts w:cstheme="minorHAnsi"/>
                <w:lang w:eastAsia="zh-CN"/>
              </w:rPr>
            </w:pPr>
          </w:p>
        </w:tc>
        <w:tc>
          <w:tcPr>
            <w:tcW w:w="7727" w:type="dxa"/>
            <w:gridSpan w:val="2"/>
          </w:tcPr>
          <w:p w14:paraId="361F6EFE" w14:textId="77777777" w:rsidR="00786B29" w:rsidRPr="00AE377F" w:rsidRDefault="00786B29" w:rsidP="00DB25F2">
            <w:pPr>
              <w:rPr>
                <w:rFonts w:eastAsia="Malgun Gothic" w:cstheme="minorHAnsi"/>
                <w:lang w:eastAsia="ko-KR"/>
              </w:rPr>
            </w:pPr>
          </w:p>
        </w:tc>
      </w:tr>
    </w:tbl>
    <w:p w14:paraId="104C1FCB" w14:textId="77777777" w:rsidR="00786B29" w:rsidRDefault="00786B29">
      <w:pPr>
        <w:autoSpaceDE w:val="0"/>
        <w:autoSpaceDN w:val="0"/>
        <w:adjustRightInd w:val="0"/>
        <w:snapToGrid w:val="0"/>
        <w:spacing w:after="120"/>
        <w:rPr>
          <w:rFonts w:eastAsia="SimSun" w:cstheme="minorHAnsi"/>
          <w:b/>
          <w:iCs/>
          <w:lang w:eastAsia="zh-CN"/>
        </w:rPr>
      </w:pPr>
    </w:p>
    <w:p w14:paraId="1CA4B4D4" w14:textId="77777777" w:rsidR="0087409F" w:rsidRDefault="0087409F">
      <w:pPr>
        <w:autoSpaceDE w:val="0"/>
        <w:autoSpaceDN w:val="0"/>
        <w:adjustRightInd w:val="0"/>
        <w:snapToGrid w:val="0"/>
        <w:spacing w:after="120"/>
        <w:rPr>
          <w:rFonts w:eastAsia="SimSun" w:cstheme="minorHAnsi"/>
          <w:b/>
          <w:iCs/>
          <w:lang w:val="en-GB" w:eastAsia="zh-CN"/>
        </w:rPr>
      </w:pPr>
    </w:p>
    <w:p w14:paraId="75B9E8B4" w14:textId="77777777" w:rsidR="0087409F" w:rsidRDefault="00E97363">
      <w:pPr>
        <w:pStyle w:val="Heading4"/>
        <w:numPr>
          <w:ilvl w:val="3"/>
          <w:numId w:val="17"/>
        </w:numPr>
      </w:pPr>
      <w:r>
        <w:t>Model development and training</w:t>
      </w:r>
    </w:p>
    <w:p w14:paraId="78212A5D"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87409F" w14:paraId="4A3A6E79" w14:textId="77777777">
        <w:tc>
          <w:tcPr>
            <w:tcW w:w="9962" w:type="dxa"/>
          </w:tcPr>
          <w:p w14:paraId="2B631E0F" w14:textId="77777777" w:rsidR="0087409F" w:rsidRDefault="00E97363">
            <w:pPr>
              <w:rPr>
                <w:lang w:eastAsia="zh-CN"/>
              </w:rPr>
            </w:pPr>
            <w:r>
              <w:rPr>
                <w:highlight w:val="green"/>
                <w:lang w:eastAsia="zh-CN"/>
              </w:rPr>
              <w:t>RAN2 Agreement from 121-bis-e</w:t>
            </w:r>
          </w:p>
          <w:p w14:paraId="1484EB10" w14:textId="77777777" w:rsidR="0087409F" w:rsidRDefault="00E97363">
            <w:pPr>
              <w:rPr>
                <w:lang w:val="en-GB"/>
              </w:rPr>
            </w:pPr>
            <w:r>
              <w:rPr>
                <w:lang w:eastAsia="zh-CN"/>
              </w:rPr>
              <w:t>R2 will deprioritize aspects of on-line/real-time training for the whole SI (unless R1 identifies that it is needed for one of the studied use cases).</w:t>
            </w:r>
          </w:p>
        </w:tc>
      </w:tr>
    </w:tbl>
    <w:p w14:paraId="3EACF17F" w14:textId="77777777" w:rsidR="0087409F" w:rsidRDefault="0087409F">
      <w:pPr>
        <w:rPr>
          <w:lang w:val="en-GB"/>
        </w:rPr>
      </w:pPr>
    </w:p>
    <w:p w14:paraId="0BB9714D" w14:textId="77777777" w:rsidR="0087409F" w:rsidRDefault="00E97363">
      <w:pPr>
        <w:pStyle w:val="Heading5"/>
        <w:ind w:left="1008" w:hanging="1008"/>
      </w:pPr>
      <w:r>
        <w:t>Company proposals</w:t>
      </w:r>
    </w:p>
    <w:p w14:paraId="643C5A7B" w14:textId="77777777" w:rsidR="0087409F" w:rsidRDefault="00E97363">
      <w:pPr>
        <w:spacing w:before="240" w:after="120"/>
        <w:rPr>
          <w:rStyle w:val="Emphasis"/>
        </w:rPr>
      </w:pPr>
      <w:r>
        <w:rPr>
          <w:rStyle w:val="Emphasis"/>
        </w:rPr>
        <w:t>Spreadtrum</w:t>
      </w:r>
    </w:p>
    <w:p w14:paraId="7A6813C5" w14:textId="77777777" w:rsidR="0087409F" w:rsidRDefault="0087409F">
      <w:pPr>
        <w:rPr>
          <w:lang w:val="en-GB"/>
        </w:rPr>
      </w:pPr>
    </w:p>
    <w:p w14:paraId="05CB6CC6" w14:textId="77777777" w:rsidR="0087409F" w:rsidRDefault="00E97363">
      <w:pPr>
        <w:spacing w:after="120"/>
        <w:ind w:left="288"/>
        <w:rPr>
          <w:b/>
          <w:bCs/>
        </w:rPr>
      </w:pPr>
      <w:r>
        <w:rPr>
          <w:b/>
          <w:bCs/>
        </w:rPr>
        <w:t>Proposal 5: For model training for one-sided model, the following model training types can be further discussed:</w:t>
      </w:r>
    </w:p>
    <w:p w14:paraId="68189350" w14:textId="77777777" w:rsidR="0087409F" w:rsidRDefault="00E97363">
      <w:pPr>
        <w:pStyle w:val="ListParagraph"/>
        <w:numPr>
          <w:ilvl w:val="0"/>
          <w:numId w:val="31"/>
        </w:numPr>
        <w:spacing w:after="120" w:line="240" w:lineRule="auto"/>
        <w:rPr>
          <w:b/>
          <w:bCs/>
        </w:rPr>
      </w:pPr>
      <w:r>
        <w:rPr>
          <w:b/>
          <w:bCs/>
        </w:rPr>
        <w:t>Type 0: Training at a single side/entity without model transfer</w:t>
      </w:r>
    </w:p>
    <w:p w14:paraId="11D8446C" w14:textId="77777777" w:rsidR="0087409F" w:rsidRDefault="00E97363">
      <w:pPr>
        <w:pStyle w:val="ListParagraph"/>
        <w:numPr>
          <w:ilvl w:val="0"/>
          <w:numId w:val="31"/>
        </w:numPr>
        <w:spacing w:after="120" w:line="240" w:lineRule="auto"/>
        <w:rPr>
          <w:b/>
          <w:bCs/>
        </w:rPr>
      </w:pPr>
      <w:r>
        <w:rPr>
          <w:b/>
          <w:bCs/>
        </w:rPr>
        <w:t>Type 1: Training at a single side/entity, and model transfer to another side/entity</w:t>
      </w:r>
    </w:p>
    <w:p w14:paraId="30C5AD57" w14:textId="77777777" w:rsidR="0087409F" w:rsidRDefault="00E97363">
      <w:pPr>
        <w:spacing w:after="120"/>
        <w:ind w:left="288"/>
        <w:rPr>
          <w:b/>
          <w:bCs/>
        </w:rPr>
      </w:pPr>
      <w:r>
        <w:rPr>
          <w:b/>
          <w:bCs/>
        </w:rPr>
        <w:t>Proposal 6: For one-sided AI/ML model, model training and model inference at the same side should be considered as a starting point, i.e.,</w:t>
      </w:r>
    </w:p>
    <w:p w14:paraId="2A97AEBC" w14:textId="77777777" w:rsidR="0087409F" w:rsidRDefault="00E97363">
      <w:pPr>
        <w:pStyle w:val="ListParagraph"/>
        <w:numPr>
          <w:ilvl w:val="0"/>
          <w:numId w:val="32"/>
        </w:numPr>
        <w:spacing w:after="120" w:line="240" w:lineRule="auto"/>
        <w:rPr>
          <w:b/>
          <w:bCs/>
        </w:rPr>
      </w:pPr>
      <w:r>
        <w:rPr>
          <w:b/>
          <w:bCs/>
        </w:rPr>
        <w:t>Network-side training for Network-side model</w:t>
      </w:r>
    </w:p>
    <w:p w14:paraId="18172AC1" w14:textId="77777777" w:rsidR="0087409F" w:rsidRDefault="00E97363">
      <w:pPr>
        <w:pStyle w:val="ListParagraph"/>
        <w:numPr>
          <w:ilvl w:val="0"/>
          <w:numId w:val="32"/>
        </w:numPr>
        <w:spacing w:after="120" w:line="240" w:lineRule="auto"/>
        <w:rPr>
          <w:b/>
          <w:bCs/>
        </w:rPr>
      </w:pPr>
      <w:r>
        <w:rPr>
          <w:b/>
          <w:bCs/>
        </w:rPr>
        <w:t>UE-side training for UE-side model</w:t>
      </w:r>
    </w:p>
    <w:p w14:paraId="4BCFFA64" w14:textId="77777777" w:rsidR="0087409F" w:rsidRDefault="00E97363">
      <w:pPr>
        <w:spacing w:after="120"/>
        <w:ind w:left="288"/>
        <w:rPr>
          <w:b/>
          <w:bCs/>
        </w:rPr>
      </w:pPr>
      <w:r>
        <w:rPr>
          <w:b/>
          <w:bCs/>
        </w:rPr>
        <w:t>Proposal 7: Offline AI/ML model training is the first priority.</w:t>
      </w:r>
    </w:p>
    <w:p w14:paraId="04C5A4B9" w14:textId="77777777" w:rsidR="0087409F" w:rsidRDefault="00E97363">
      <w:pPr>
        <w:spacing w:before="240" w:after="120"/>
        <w:rPr>
          <w:rStyle w:val="Emphasis"/>
        </w:rPr>
      </w:pPr>
      <w:r>
        <w:rPr>
          <w:rStyle w:val="Emphasis"/>
        </w:rPr>
        <w:t>Oppo</w:t>
      </w:r>
    </w:p>
    <w:p w14:paraId="2D4D113E" w14:textId="77777777" w:rsidR="0087409F" w:rsidRDefault="00E97363">
      <w:pPr>
        <w:spacing w:after="120"/>
        <w:ind w:left="288"/>
        <w:rPr>
          <w:b/>
          <w:bCs/>
        </w:rPr>
      </w:pPr>
      <w:r>
        <w:rPr>
          <w:b/>
          <w:bCs/>
        </w:rPr>
        <w:t>Proposal 10: In the early stage of Rel-18 study, prioritize study of the AI/ML inference over the study of AI/ML training.</w:t>
      </w:r>
    </w:p>
    <w:p w14:paraId="009B4EAB" w14:textId="77777777" w:rsidR="0087409F" w:rsidRDefault="00E97363">
      <w:pPr>
        <w:pStyle w:val="ListParagraph"/>
        <w:numPr>
          <w:ilvl w:val="0"/>
          <w:numId w:val="33"/>
        </w:numPr>
        <w:spacing w:after="120"/>
        <w:rPr>
          <w:b/>
          <w:bCs/>
        </w:rPr>
      </w:pPr>
      <w:r>
        <w:rPr>
          <w:b/>
          <w:bCs/>
        </w:rPr>
        <w:t>Study offline training with high priority and as the default training type.</w:t>
      </w:r>
    </w:p>
    <w:p w14:paraId="6125B31C" w14:textId="77777777" w:rsidR="0087409F" w:rsidRDefault="0087409F"/>
    <w:p w14:paraId="7E5533D4" w14:textId="77777777" w:rsidR="0087409F" w:rsidRDefault="00E97363">
      <w:pPr>
        <w:pStyle w:val="Heading4"/>
        <w:numPr>
          <w:ilvl w:val="3"/>
          <w:numId w:val="17"/>
        </w:numPr>
      </w:pPr>
      <w:r>
        <w:lastRenderedPageBreak/>
        <w:t>Two-sided model development and training</w:t>
      </w:r>
    </w:p>
    <w:p w14:paraId="25B23E95"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307"/>
      </w:tblGrid>
      <w:tr w:rsidR="0087409F" w14:paraId="75F0534A" w14:textId="77777777">
        <w:tc>
          <w:tcPr>
            <w:tcW w:w="9307" w:type="dxa"/>
          </w:tcPr>
          <w:p w14:paraId="4217A9A1" w14:textId="77777777" w:rsidR="0087409F" w:rsidRDefault="00E97363">
            <w:pPr>
              <w:pStyle w:val="Heading2"/>
              <w:ind w:left="576" w:hanging="576"/>
              <w:rPr>
                <w:b/>
                <w:bCs/>
                <w:i/>
                <w:iCs/>
                <w:sz w:val="22"/>
                <w:highlight w:val="green"/>
              </w:rPr>
            </w:pPr>
            <w:r>
              <w:rPr>
                <w:sz w:val="22"/>
                <w:highlight w:val="green"/>
              </w:rPr>
              <w:t>Agreement</w:t>
            </w:r>
          </w:p>
          <w:p w14:paraId="20D3549D" w14:textId="77777777" w:rsidR="0087409F" w:rsidRDefault="00E97363">
            <w:pPr>
              <w:rPr>
                <w:rFonts w:eastAsia="Malgun Gothic"/>
                <w:bCs/>
                <w:iCs/>
                <w:szCs w:val="20"/>
              </w:rPr>
            </w:pPr>
            <w:r>
              <w:rPr>
                <w:rFonts w:eastAsia="Malgun Gothic"/>
                <w:bCs/>
                <w:iCs/>
                <w:szCs w:val="20"/>
              </w:rPr>
              <w:t>In CSI compression using two-sided model use case, the following AI/ML model training collaborations will be further studied:</w:t>
            </w:r>
          </w:p>
          <w:p w14:paraId="6661DDAE" w14:textId="77777777" w:rsidR="0087409F" w:rsidRDefault="00E97363">
            <w:pPr>
              <w:pStyle w:val="ListParagraph"/>
              <w:numPr>
                <w:ilvl w:val="0"/>
                <w:numId w:val="34"/>
              </w:numPr>
            </w:pPr>
            <w:r>
              <w:t>Type 1: Joint training of the two-sided model at a single side/entity, e.g., UE-sided or Network-sided.</w:t>
            </w:r>
          </w:p>
          <w:p w14:paraId="53824376" w14:textId="77777777" w:rsidR="0087409F" w:rsidRDefault="00E97363">
            <w:pPr>
              <w:pStyle w:val="ListParagraph"/>
              <w:numPr>
                <w:ilvl w:val="0"/>
                <w:numId w:val="34"/>
              </w:numPr>
              <w:rPr>
                <w:rFonts w:eastAsia="Malgun Gothic"/>
              </w:rPr>
            </w:pPr>
            <w:r>
              <w:rPr>
                <w:rFonts w:eastAsia="Malgun Gothic"/>
              </w:rPr>
              <w:t xml:space="preserve">Type 2: </w:t>
            </w:r>
            <w:r>
              <w:t>Joint training of the two-sided model at Network side and UE side, respectively</w:t>
            </w:r>
            <w:r>
              <w:rPr>
                <w:rFonts w:eastAsia="Malgun Gothic"/>
              </w:rPr>
              <w:t>.</w:t>
            </w:r>
          </w:p>
          <w:p w14:paraId="4762EB3F" w14:textId="77777777" w:rsidR="0087409F" w:rsidRDefault="00E97363">
            <w:pPr>
              <w:pStyle w:val="ListParagraph"/>
              <w:numPr>
                <w:ilvl w:val="0"/>
                <w:numId w:val="34"/>
              </w:numPr>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38E7A083" w14:textId="77777777" w:rsidR="0087409F" w:rsidRDefault="00E97363">
            <w:pPr>
              <w:pStyle w:val="ListParagraph"/>
              <w:numPr>
                <w:ilvl w:val="0"/>
                <w:numId w:val="35"/>
              </w:numPr>
            </w:pPr>
            <w: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9058627" w14:textId="77777777" w:rsidR="0087409F" w:rsidRDefault="00E97363">
            <w:pPr>
              <w:widowControl w:val="0"/>
              <w:numPr>
                <w:ilvl w:val="0"/>
                <w:numId w:val="36"/>
              </w:numPr>
              <w:tabs>
                <w:tab w:val="left" w:pos="990"/>
              </w:tabs>
              <w:rPr>
                <w:rFonts w:eastAsia="Malgun Gothic"/>
                <w:bCs/>
                <w:iCs/>
                <w:szCs w:val="20"/>
                <w:lang w:eastAsia="zh-CN"/>
              </w:rPr>
            </w:pPr>
            <w:r>
              <w:rPr>
                <w:rFonts w:eastAsia="Malgun Gothic"/>
                <w:bCs/>
                <w:iCs/>
                <w:szCs w:val="20"/>
                <w:lang w:eastAsia="zh-CN"/>
              </w:rPr>
              <w:t>Note: Separate training includes sequential training starting with UE side training, or sequential training starting with Network side training [, or parallel training] at UE and Network</w:t>
            </w:r>
          </w:p>
          <w:p w14:paraId="53F8415C" w14:textId="77777777" w:rsidR="0087409F" w:rsidRDefault="00E97363">
            <w:pPr>
              <w:numPr>
                <w:ilvl w:val="0"/>
                <w:numId w:val="36"/>
              </w:numPr>
              <w:tabs>
                <w:tab w:val="left" w:pos="990"/>
              </w:tabs>
              <w:rPr>
                <w:lang w:eastAsia="zh-CN"/>
              </w:rPr>
            </w:pPr>
            <w:r>
              <w:rPr>
                <w:rFonts w:eastAsia="Malgun Gothic"/>
                <w:bCs/>
                <w:iCs/>
                <w:szCs w:val="20"/>
                <w:lang w:eastAsia="zh-CN"/>
              </w:rPr>
              <w:t xml:space="preserve">Other collaboration types are not excluded. </w:t>
            </w:r>
          </w:p>
        </w:tc>
      </w:tr>
    </w:tbl>
    <w:p w14:paraId="1FB83B2A" w14:textId="77777777" w:rsidR="0087409F" w:rsidRDefault="0087409F">
      <w:pPr>
        <w:rPr>
          <w:b/>
          <w:bCs/>
        </w:rPr>
      </w:pPr>
    </w:p>
    <w:p w14:paraId="79C288B4" w14:textId="77777777" w:rsidR="0087409F" w:rsidRDefault="0087409F">
      <w:pPr>
        <w:rPr>
          <w:b/>
          <w:bCs/>
        </w:rPr>
      </w:pPr>
    </w:p>
    <w:p w14:paraId="3703686A" w14:textId="77777777" w:rsidR="0087409F" w:rsidRDefault="00E97363">
      <w:pPr>
        <w:pStyle w:val="Heading5"/>
        <w:ind w:left="1008" w:hanging="1008"/>
      </w:pPr>
      <w:r>
        <w:t>Company proposals</w:t>
      </w:r>
    </w:p>
    <w:p w14:paraId="18C96A46" w14:textId="77777777" w:rsidR="0087409F" w:rsidRDefault="00E97363">
      <w:pPr>
        <w:spacing w:before="240" w:after="120"/>
        <w:rPr>
          <w:rStyle w:val="Emphasis"/>
        </w:rPr>
      </w:pPr>
      <w:r>
        <w:rPr>
          <w:rStyle w:val="Emphasis"/>
        </w:rPr>
        <w:t>FutureWei</w:t>
      </w:r>
    </w:p>
    <w:p w14:paraId="01FEC903" w14:textId="77777777" w:rsidR="0087409F" w:rsidRDefault="00E97363">
      <w:pPr>
        <w:spacing w:after="120"/>
        <w:ind w:left="288"/>
        <w:rPr>
          <w:b/>
          <w:bCs/>
        </w:rPr>
      </w:pPr>
      <w:r>
        <w:rPr>
          <w:b/>
          <w:bCs/>
        </w:rPr>
        <w:t>Proposal 6: For Type 1 two-sided training, when the joint training is done at the network side, make the perform-at-network the baseline solution.</w:t>
      </w:r>
    </w:p>
    <w:p w14:paraId="267239CE" w14:textId="77777777" w:rsidR="0087409F" w:rsidRDefault="00E97363">
      <w:pPr>
        <w:spacing w:before="240" w:after="120"/>
        <w:rPr>
          <w:rStyle w:val="Emphasis"/>
          <w:bCs w:val="0"/>
        </w:rPr>
      </w:pPr>
      <w:r>
        <w:rPr>
          <w:rStyle w:val="Emphasis"/>
          <w:bCs w:val="0"/>
        </w:rPr>
        <w:t>Samsung</w:t>
      </w:r>
    </w:p>
    <w:p w14:paraId="072052C8" w14:textId="77777777" w:rsidR="0087409F" w:rsidRDefault="00E97363">
      <w:pPr>
        <w:spacing w:after="120"/>
        <w:ind w:left="288"/>
        <w:rPr>
          <w:b/>
          <w:bCs/>
        </w:rPr>
      </w:pPr>
      <w:r>
        <w:rPr>
          <w:b/>
          <w:bCs/>
        </w:rPr>
        <w:t>Proposal #10: Deprioritize two-sided model training collaboration that requires extensive sharing over the air interface of training, validation and testing dataset.</w:t>
      </w:r>
    </w:p>
    <w:p w14:paraId="7E147CF2" w14:textId="77777777" w:rsidR="0087409F" w:rsidRDefault="00E97363">
      <w:pPr>
        <w:spacing w:after="120"/>
        <w:ind w:left="288"/>
        <w:rPr>
          <w:b/>
          <w:bCs/>
        </w:rPr>
      </w:pPr>
      <w:r>
        <w:rPr>
          <w:b/>
          <w:bCs/>
        </w:rPr>
        <w:t xml:space="preserve">Proposal #7: Consider the following and study their impacts for the two-side model development approaches, </w:t>
      </w:r>
    </w:p>
    <w:p w14:paraId="730A5C41" w14:textId="77777777" w:rsidR="0087409F" w:rsidRDefault="00E97363">
      <w:pPr>
        <w:pStyle w:val="ListParagraph"/>
        <w:numPr>
          <w:ilvl w:val="0"/>
          <w:numId w:val="33"/>
        </w:numPr>
        <w:spacing w:after="120" w:line="240" w:lineRule="auto"/>
        <w:rPr>
          <w:b/>
          <w:bCs/>
        </w:rPr>
      </w:pPr>
      <w:r>
        <w:rPr>
          <w:b/>
          <w:bCs/>
        </w:rPr>
        <w:t xml:space="preserve">Requirements on privacy-sensitive dataset sharing </w:t>
      </w:r>
    </w:p>
    <w:p w14:paraId="6F820BB1" w14:textId="77777777" w:rsidR="0087409F" w:rsidRDefault="00E97363">
      <w:pPr>
        <w:pStyle w:val="ListParagraph"/>
        <w:numPr>
          <w:ilvl w:val="0"/>
          <w:numId w:val="33"/>
        </w:numPr>
        <w:spacing w:after="120" w:line="240" w:lineRule="auto"/>
        <w:rPr>
          <w:b/>
          <w:bCs/>
        </w:rPr>
      </w:pPr>
      <w:r>
        <w:rPr>
          <w:b/>
          <w:bCs/>
        </w:rPr>
        <w:t>Scalability, i.e., whether the number of models one vendor should develop increases with the collaborating vendors</w:t>
      </w:r>
    </w:p>
    <w:p w14:paraId="6B077CA9" w14:textId="77777777" w:rsidR="0087409F" w:rsidRDefault="00E97363">
      <w:pPr>
        <w:pStyle w:val="ListParagraph"/>
        <w:numPr>
          <w:ilvl w:val="0"/>
          <w:numId w:val="33"/>
        </w:numPr>
        <w:spacing w:after="120" w:line="240" w:lineRule="auto"/>
        <w:rPr>
          <w:b/>
          <w:bCs/>
        </w:rPr>
      </w:pPr>
      <w:r>
        <w:rPr>
          <w:b/>
          <w:bCs/>
        </w:rPr>
        <w:t>Whether the model development approaches adhere to 3GPP’s open and fair framework</w:t>
      </w:r>
    </w:p>
    <w:p w14:paraId="194646E0" w14:textId="77777777" w:rsidR="0087409F" w:rsidRDefault="00E97363">
      <w:pPr>
        <w:spacing w:before="240" w:after="120"/>
        <w:rPr>
          <w:rStyle w:val="Emphasis"/>
          <w:bCs w:val="0"/>
        </w:rPr>
      </w:pPr>
      <w:r>
        <w:rPr>
          <w:rStyle w:val="Emphasis"/>
          <w:bCs w:val="0"/>
        </w:rPr>
        <w:lastRenderedPageBreak/>
        <w:t>Qualcomm</w:t>
      </w:r>
    </w:p>
    <w:p w14:paraId="3819AD02" w14:textId="77777777" w:rsidR="0087409F" w:rsidRDefault="00E97363">
      <w:pPr>
        <w:spacing w:after="120"/>
        <w:ind w:left="288"/>
        <w:rPr>
          <w:b/>
          <w:bCs/>
        </w:rPr>
      </w:pPr>
      <w:r>
        <w:rPr>
          <w:b/>
          <w:bCs/>
        </w:rPr>
        <w:t>Proposal 30: Adopt the following two-sided model development/training framework:</w:t>
      </w:r>
    </w:p>
    <w:p w14:paraId="4C0EF0F4" w14:textId="77777777" w:rsidR="0087409F" w:rsidRDefault="00E97363">
      <w:pPr>
        <w:pStyle w:val="ListParagraph"/>
        <w:numPr>
          <w:ilvl w:val="0"/>
          <w:numId w:val="37"/>
        </w:numPr>
        <w:spacing w:after="120" w:line="240" w:lineRule="auto"/>
        <w:rPr>
          <w:b/>
          <w:bCs/>
        </w:rPr>
      </w:pPr>
      <w:r>
        <w:rPr>
          <w:b/>
          <w:bCs/>
        </w:rPr>
        <w:t>Case 1: Initial (non-backward-compatible) development/training of “nominal encoder + nominal decoder”</w:t>
      </w:r>
    </w:p>
    <w:p w14:paraId="743EA890" w14:textId="77777777" w:rsidR="0087409F" w:rsidRDefault="00E97363">
      <w:pPr>
        <w:pStyle w:val="ListParagraph"/>
        <w:numPr>
          <w:ilvl w:val="1"/>
          <w:numId w:val="37"/>
        </w:numPr>
        <w:spacing w:after="120" w:line="240" w:lineRule="auto"/>
        <w:rPr>
          <w:b/>
          <w:bCs/>
        </w:rPr>
      </w:pPr>
      <w:r>
        <w:rPr>
          <w:b/>
          <w:bCs/>
        </w:rPr>
        <w:t>The use of the nominal encoder at the UE-side is not mandated</w:t>
      </w:r>
    </w:p>
    <w:p w14:paraId="22D59A0B" w14:textId="77777777" w:rsidR="0087409F" w:rsidRDefault="00E97363">
      <w:pPr>
        <w:pStyle w:val="ListParagraph"/>
        <w:numPr>
          <w:ilvl w:val="2"/>
          <w:numId w:val="37"/>
        </w:numPr>
        <w:spacing w:after="120" w:line="240" w:lineRule="auto"/>
        <w:rPr>
          <w:b/>
          <w:bCs/>
        </w:rPr>
      </w:pPr>
      <w:r>
        <w:rPr>
          <w:b/>
          <w:bCs/>
        </w:rPr>
        <w:t>If needed, UE-side may implement a different proprietary encoder based on this decoder using Case 2.</w:t>
      </w:r>
    </w:p>
    <w:p w14:paraId="77836A0A" w14:textId="77777777" w:rsidR="0087409F" w:rsidRDefault="00E97363">
      <w:pPr>
        <w:pStyle w:val="ListParagraph"/>
        <w:numPr>
          <w:ilvl w:val="2"/>
          <w:numId w:val="37"/>
        </w:numPr>
        <w:spacing w:after="120" w:line="240" w:lineRule="auto"/>
        <w:rPr>
          <w:b/>
          <w:bCs/>
        </w:rPr>
      </w:pPr>
      <w:r>
        <w:rPr>
          <w:b/>
          <w:bCs/>
        </w:rPr>
        <w:t>As the encoders are only nominal, input used in the training process is only a nominal input. The actual input to the CSI encoders may be different and of proprietary choice.</w:t>
      </w:r>
    </w:p>
    <w:p w14:paraId="0787FDDE" w14:textId="77777777" w:rsidR="0087409F" w:rsidRDefault="00E97363">
      <w:pPr>
        <w:pStyle w:val="ListParagraph"/>
        <w:numPr>
          <w:ilvl w:val="1"/>
          <w:numId w:val="37"/>
        </w:numPr>
        <w:spacing w:after="120" w:line="240" w:lineRule="auto"/>
        <w:rPr>
          <w:b/>
          <w:bCs/>
        </w:rPr>
      </w:pPr>
      <w:r>
        <w:rPr>
          <w:b/>
          <w:bCs/>
        </w:rPr>
        <w:t>The use of the nominal decoder at the NW-side is not mandated</w:t>
      </w:r>
    </w:p>
    <w:p w14:paraId="0722E76C" w14:textId="77777777" w:rsidR="0087409F" w:rsidRDefault="00E97363">
      <w:pPr>
        <w:pStyle w:val="ListParagraph"/>
        <w:numPr>
          <w:ilvl w:val="2"/>
          <w:numId w:val="37"/>
        </w:numPr>
        <w:spacing w:after="120" w:line="240" w:lineRule="auto"/>
        <w:rPr>
          <w:b/>
          <w:bCs/>
        </w:rPr>
      </w:pPr>
      <w:r>
        <w:rPr>
          <w:b/>
          <w:bCs/>
        </w:rPr>
        <w:t>If needed, NW-side may implement a different proprietary decoder based on this encoder using Case 3.</w:t>
      </w:r>
    </w:p>
    <w:p w14:paraId="6114CF6F" w14:textId="77777777" w:rsidR="0087409F" w:rsidRDefault="00E97363">
      <w:pPr>
        <w:pStyle w:val="ListParagraph"/>
        <w:numPr>
          <w:ilvl w:val="0"/>
          <w:numId w:val="37"/>
        </w:numPr>
        <w:spacing w:after="120" w:line="240" w:lineRule="auto"/>
        <w:rPr>
          <w:b/>
          <w:bCs/>
        </w:rPr>
      </w:pPr>
      <w:r>
        <w:rPr>
          <w:b/>
          <w:bCs/>
        </w:rPr>
        <w:t>Case 2: Encoder development/training to be interoperable with existing decoders (e.g., encoders for new UEs or updating encoders for existing UEs):</w:t>
      </w:r>
    </w:p>
    <w:p w14:paraId="7666ADD0" w14:textId="77777777" w:rsidR="0087409F" w:rsidRDefault="00E97363">
      <w:pPr>
        <w:pStyle w:val="ListParagraph"/>
        <w:numPr>
          <w:ilvl w:val="1"/>
          <w:numId w:val="37"/>
        </w:numPr>
        <w:spacing w:after="120" w:line="240" w:lineRule="auto"/>
        <w:rPr>
          <w:b/>
          <w:bCs/>
        </w:rPr>
      </w:pPr>
      <w:r>
        <w:rPr>
          <w:b/>
          <w:bCs/>
        </w:rPr>
        <w:t xml:space="preserve">UE-side vendor trains new encoders based on the existing decoders. </w:t>
      </w:r>
    </w:p>
    <w:p w14:paraId="5C26F242" w14:textId="77777777" w:rsidR="0087409F" w:rsidRDefault="00E97363">
      <w:pPr>
        <w:pStyle w:val="ListParagraph"/>
        <w:numPr>
          <w:ilvl w:val="1"/>
          <w:numId w:val="37"/>
        </w:numPr>
        <w:spacing w:after="120" w:line="240" w:lineRule="auto"/>
        <w:rPr>
          <w:b/>
          <w:bCs/>
        </w:rPr>
      </w:pPr>
      <w:r>
        <w:rPr>
          <w:b/>
          <w:bCs/>
        </w:rPr>
        <w:t>Infra vendor should make the existing decoders available (via either a run-time image or an API for training) for the encoder training.</w:t>
      </w:r>
    </w:p>
    <w:p w14:paraId="5D28A4D1" w14:textId="77777777" w:rsidR="0087409F" w:rsidRDefault="00E97363">
      <w:pPr>
        <w:pStyle w:val="ListParagraph"/>
        <w:numPr>
          <w:ilvl w:val="0"/>
          <w:numId w:val="37"/>
        </w:numPr>
        <w:spacing w:after="120" w:line="240" w:lineRule="auto"/>
        <w:rPr>
          <w:b/>
          <w:bCs/>
        </w:rPr>
      </w:pPr>
      <w:r>
        <w:rPr>
          <w:b/>
          <w:bCs/>
        </w:rPr>
        <w:t>Case 3: Decoder development/training to be interoperable with existing encoders (e.g., decoders for new cell sites or updating decoders for existing cell sites):</w:t>
      </w:r>
    </w:p>
    <w:p w14:paraId="7B47D3C4" w14:textId="77777777" w:rsidR="0087409F" w:rsidRDefault="00E97363">
      <w:pPr>
        <w:pStyle w:val="ListParagraph"/>
        <w:numPr>
          <w:ilvl w:val="1"/>
          <w:numId w:val="37"/>
        </w:numPr>
        <w:spacing w:after="120" w:line="240" w:lineRule="auto"/>
        <w:rPr>
          <w:b/>
          <w:bCs/>
        </w:rPr>
      </w:pPr>
      <w:r>
        <w:rPr>
          <w:b/>
          <w:bCs/>
        </w:rPr>
        <w:t>Network-side vendor trains new decoders based on the existing encoders.</w:t>
      </w:r>
    </w:p>
    <w:p w14:paraId="0D941159" w14:textId="77777777" w:rsidR="0087409F" w:rsidRDefault="00E97363">
      <w:pPr>
        <w:pStyle w:val="ListParagraph"/>
        <w:numPr>
          <w:ilvl w:val="1"/>
          <w:numId w:val="37"/>
        </w:numPr>
        <w:spacing w:after="120" w:line="240" w:lineRule="auto"/>
        <w:rPr>
          <w:b/>
        </w:rPr>
      </w:pPr>
      <w:r>
        <w:rPr>
          <w:b/>
          <w:bCs/>
        </w:rPr>
        <w:t>FFS: Need for encoder availability for decoder training</w:t>
      </w:r>
    </w:p>
    <w:p w14:paraId="046A42A7" w14:textId="77777777" w:rsidR="0087409F" w:rsidRDefault="0087409F">
      <w:pPr>
        <w:spacing w:after="120"/>
        <w:ind w:left="1368"/>
        <w:rPr>
          <w:b/>
          <w:bCs/>
        </w:rPr>
      </w:pPr>
    </w:p>
    <w:p w14:paraId="7B8BA06F" w14:textId="77777777" w:rsidR="0087409F" w:rsidRDefault="00E97363">
      <w:pPr>
        <w:pStyle w:val="Heading4"/>
        <w:numPr>
          <w:ilvl w:val="3"/>
          <w:numId w:val="17"/>
        </w:numPr>
      </w:pPr>
      <w:r>
        <w:t>Functionality/model identification and methods of LCM</w:t>
      </w:r>
    </w:p>
    <w:p w14:paraId="3696C320"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87409F" w14:paraId="2AFB9980" w14:textId="77777777">
        <w:tc>
          <w:tcPr>
            <w:tcW w:w="9962" w:type="dxa"/>
          </w:tcPr>
          <w:p w14:paraId="50C885C1" w14:textId="77777777" w:rsidR="0087409F" w:rsidRDefault="00E97363">
            <w:pPr>
              <w:rPr>
                <w:highlight w:val="green"/>
              </w:rPr>
            </w:pPr>
            <w:bookmarkStart w:id="13" w:name="_Hlk130218562"/>
            <w:r>
              <w:rPr>
                <w:highlight w:val="green"/>
              </w:rPr>
              <w:t xml:space="preserve">RAN1 #110-bis-e </w:t>
            </w:r>
            <w:r>
              <w:rPr>
                <w:rFonts w:hint="eastAsia"/>
                <w:highlight w:val="green"/>
              </w:rPr>
              <w:t>A</w:t>
            </w:r>
            <w:r>
              <w:rPr>
                <w:highlight w:val="green"/>
              </w:rPr>
              <w:t>greement</w:t>
            </w:r>
          </w:p>
          <w:p w14:paraId="37C022DE" w14:textId="77777777" w:rsidR="0087409F" w:rsidRDefault="00E97363">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61066BBF" w14:textId="77777777" w:rsidR="0087409F" w:rsidRDefault="00E97363">
            <w:pPr>
              <w:pStyle w:val="ListParagraph"/>
              <w:numPr>
                <w:ilvl w:val="0"/>
                <w:numId w:val="38"/>
              </w:numPr>
            </w:pPr>
            <w:r>
              <w:t>FFS: Detailed discussion of model ID with associated information and/or model functionality.</w:t>
            </w:r>
          </w:p>
          <w:p w14:paraId="4E607B11" w14:textId="77777777" w:rsidR="0087409F" w:rsidRDefault="00E97363">
            <w:pPr>
              <w:pStyle w:val="ListParagraph"/>
              <w:numPr>
                <w:ilvl w:val="0"/>
                <w:numId w:val="38"/>
              </w:numPr>
              <w:rPr>
                <w:rFonts w:eastAsia="DengXian"/>
              </w:rPr>
            </w:pPr>
            <w:r>
              <w:rPr>
                <w:rFonts w:eastAsia="DengXian" w:hint="eastAsia"/>
              </w:rPr>
              <w:t>F</w:t>
            </w:r>
            <w:r>
              <w:rPr>
                <w:rFonts w:eastAsia="DengXian"/>
              </w:rPr>
              <w:t xml:space="preserve">FS: usage of </w:t>
            </w:r>
            <w:r>
              <w:t>model ID with associated information and/or model functionality</w:t>
            </w:r>
            <w:r>
              <w:rPr>
                <w:rFonts w:eastAsia="DengXian"/>
              </w:rPr>
              <w:t xml:space="preserve"> based LCM procedure</w:t>
            </w:r>
          </w:p>
          <w:p w14:paraId="665E1E9B" w14:textId="77777777" w:rsidR="0087409F" w:rsidRDefault="00E97363">
            <w:pPr>
              <w:pStyle w:val="ListParagraph"/>
              <w:numPr>
                <w:ilvl w:val="0"/>
                <w:numId w:val="38"/>
              </w:numPr>
              <w:rPr>
                <w:rFonts w:eastAsia="DengXian"/>
              </w:rPr>
            </w:pPr>
            <w:r>
              <w:rPr>
                <w:rFonts w:eastAsia="DengXian" w:hint="eastAsia"/>
              </w:rPr>
              <w:t>F</w:t>
            </w:r>
            <w:r>
              <w:rPr>
                <w:rFonts w:eastAsia="DengXian"/>
              </w:rPr>
              <w:t>FS: whether support of model ID</w:t>
            </w:r>
          </w:p>
          <w:p w14:paraId="43C8FB92" w14:textId="77777777" w:rsidR="0087409F" w:rsidRDefault="00E97363">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1067F306" w14:textId="77777777" w:rsidR="0087409F" w:rsidRDefault="00E97363">
            <w:pPr>
              <w:rPr>
                <w:highlight w:val="green"/>
              </w:rPr>
            </w:pPr>
            <w:r>
              <w:rPr>
                <w:highlight w:val="green"/>
              </w:rPr>
              <w:t>RAN2 #119bis-e agreement</w:t>
            </w:r>
          </w:p>
          <w:p w14:paraId="7EE2DEA1" w14:textId="77777777" w:rsidR="0087409F" w:rsidRDefault="00E97363">
            <w:pPr>
              <w:rPr>
                <w:lang w:val="en-GB"/>
              </w:rPr>
            </w:pPr>
            <w:r>
              <w:rPr>
                <w:lang w:val="en-GB"/>
              </w:rPr>
              <w:t>R2 assumes that a model is identified by a model ID. Its usage is FFS.</w:t>
            </w:r>
          </w:p>
          <w:p w14:paraId="6083C231" w14:textId="77777777" w:rsidR="0087409F" w:rsidRDefault="00E97363">
            <w:pPr>
              <w:rPr>
                <w:highlight w:val="green"/>
              </w:rPr>
            </w:pPr>
            <w:r>
              <w:rPr>
                <w:highlight w:val="green"/>
              </w:rPr>
              <w:t>RAN2 #119bis-e agreement</w:t>
            </w:r>
          </w:p>
          <w:p w14:paraId="39BDCDCF" w14:textId="77777777" w:rsidR="0087409F" w:rsidRDefault="00E97363">
            <w:bookmarkStart w:id="14" w:name="_Hlk128571144"/>
            <w:r>
              <w:lastRenderedPageBreak/>
              <w:t>R2 assumes that from Management or Control point of view mainly some meta info about a model may need to be known, details FFS.</w:t>
            </w:r>
            <w:bookmarkEnd w:id="14"/>
          </w:p>
          <w:p w14:paraId="418D4947" w14:textId="77777777" w:rsidR="0087409F" w:rsidRDefault="0087409F"/>
          <w:p w14:paraId="644102C8" w14:textId="77777777" w:rsidR="0087409F" w:rsidRDefault="00E97363">
            <w:pPr>
              <w:rPr>
                <w:rFonts w:ascii="Times" w:eastAsia="DengXian" w:hAnsi="Times" w:cs="Times New Roman"/>
                <w:sz w:val="20"/>
                <w:szCs w:val="24"/>
                <w:highlight w:val="green"/>
                <w:lang w:eastAsia="zh-CN"/>
              </w:rPr>
            </w:pPr>
            <w:r>
              <w:rPr>
                <w:highlight w:val="green"/>
              </w:rPr>
              <w:t xml:space="preserve">RAN1 #111 </w:t>
            </w:r>
            <w:r>
              <w:rPr>
                <w:rFonts w:eastAsia="DengXian"/>
                <w:highlight w:val="green"/>
                <w:lang w:eastAsia="zh-CN"/>
              </w:rPr>
              <w:t>Agreement</w:t>
            </w:r>
          </w:p>
          <w:p w14:paraId="2D149244" w14:textId="77777777" w:rsidR="0087409F" w:rsidRDefault="00E97363">
            <w:pPr>
              <w:rPr>
                <w:rFonts w:eastAsia="Batang"/>
              </w:rPr>
            </w:pPr>
            <w:r>
              <w:t>For UE-part/UE-side models, study the following mechanisms for LCM procedures:</w:t>
            </w:r>
          </w:p>
          <w:p w14:paraId="093C0BDB" w14:textId="77777777" w:rsidR="0087409F" w:rsidRDefault="00E97363">
            <w:pPr>
              <w:pStyle w:val="ListParagraph"/>
              <w:numPr>
                <w:ilvl w:val="0"/>
                <w:numId w:val="38"/>
              </w:numPr>
            </w:pPr>
            <w:r>
              <w:t>For functionality-based LCM procedure: indication of activation/deactivation/switching/fallback based on individual AI/ML functionality</w:t>
            </w:r>
          </w:p>
          <w:p w14:paraId="5F9F792B" w14:textId="77777777" w:rsidR="0087409F" w:rsidRDefault="00E97363">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03F851B3" w14:textId="77777777" w:rsidR="0087409F" w:rsidRDefault="00E97363">
            <w:pPr>
              <w:pStyle w:val="ListParagraph"/>
              <w:numPr>
                <w:ilvl w:val="1"/>
                <w:numId w:val="38"/>
              </w:numPr>
            </w:pPr>
            <w:r>
              <w:rPr>
                <w:rFonts w:eastAsia="DengXian"/>
              </w:rPr>
              <w:t>FFS: Whether or how to indicate Funtionality</w:t>
            </w:r>
          </w:p>
          <w:p w14:paraId="6862E2CB" w14:textId="77777777" w:rsidR="0087409F" w:rsidRDefault="00E97363">
            <w:pPr>
              <w:pStyle w:val="ListParagraph"/>
              <w:numPr>
                <w:ilvl w:val="0"/>
                <w:numId w:val="38"/>
              </w:numPr>
            </w:pPr>
            <w:r>
              <w:t>For model-ID-based LCM procedure, indication of model selection/activation/deactivation/switching/fallback based on individual model IDs</w:t>
            </w:r>
          </w:p>
          <w:p w14:paraId="34A36A60" w14:textId="77777777" w:rsidR="0087409F" w:rsidRDefault="0087409F">
            <w:pPr>
              <w:rPr>
                <w:rFonts w:eastAsia="DengXian"/>
                <w:iCs/>
                <w:lang w:eastAsia="zh-CN"/>
              </w:rPr>
            </w:pPr>
          </w:p>
          <w:p w14:paraId="7C34BC8A" w14:textId="77777777" w:rsidR="0087409F" w:rsidRDefault="00E97363">
            <w:r>
              <w:rPr>
                <w:rFonts w:eastAsia="Times" w:cs="Times"/>
                <w:szCs w:val="20"/>
                <w:highlight w:val="darkYellow"/>
              </w:rPr>
              <w:t xml:space="preserve">RAN1 #111 Working Assumption </w:t>
            </w:r>
          </w:p>
          <w:tbl>
            <w:tblPr>
              <w:tblW w:w="0" w:type="auto"/>
              <w:tblLook w:val="04A0" w:firstRow="1" w:lastRow="0" w:firstColumn="1" w:lastColumn="0" w:noHBand="0" w:noVBand="1"/>
            </w:tblPr>
            <w:tblGrid>
              <w:gridCol w:w="3046"/>
              <w:gridCol w:w="6584"/>
            </w:tblGrid>
            <w:tr w:rsidR="0087409F" w14:paraId="5D66B72A" w14:textId="77777777">
              <w:tc>
                <w:tcPr>
                  <w:tcW w:w="3046" w:type="dxa"/>
                  <w:tcBorders>
                    <w:top w:val="single" w:sz="8" w:space="0" w:color="auto"/>
                    <w:left w:val="single" w:sz="8" w:space="0" w:color="auto"/>
                    <w:bottom w:val="single" w:sz="8" w:space="0" w:color="auto"/>
                    <w:right w:val="single" w:sz="8" w:space="0" w:color="auto"/>
                  </w:tcBorders>
                </w:tcPr>
                <w:p w14:paraId="0E31E7E8" w14:textId="77777777" w:rsidR="0087409F" w:rsidRDefault="00E97363">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B9A66CE" w14:textId="77777777" w:rsidR="0087409F" w:rsidRDefault="00E97363">
                  <w:r>
                    <w:rPr>
                      <w:rFonts w:eastAsia="Times" w:cs="Times"/>
                      <w:szCs w:val="20"/>
                    </w:rPr>
                    <w:t>Description</w:t>
                  </w:r>
                </w:p>
              </w:tc>
            </w:tr>
            <w:tr w:rsidR="0087409F" w14:paraId="3B51B567" w14:textId="77777777">
              <w:tc>
                <w:tcPr>
                  <w:tcW w:w="3046" w:type="dxa"/>
                  <w:tcBorders>
                    <w:top w:val="single" w:sz="8" w:space="0" w:color="auto"/>
                    <w:left w:val="single" w:sz="8" w:space="0" w:color="auto"/>
                    <w:bottom w:val="single" w:sz="8" w:space="0" w:color="auto"/>
                    <w:right w:val="single" w:sz="8" w:space="0" w:color="auto"/>
                  </w:tcBorders>
                </w:tcPr>
                <w:p w14:paraId="488DA74A" w14:textId="77777777" w:rsidR="0087409F" w:rsidRDefault="00E97363">
                  <w:r>
                    <w:t>Model identification</w:t>
                  </w:r>
                </w:p>
              </w:tc>
              <w:tc>
                <w:tcPr>
                  <w:tcW w:w="6584" w:type="dxa"/>
                  <w:tcBorders>
                    <w:top w:val="single" w:sz="8" w:space="0" w:color="auto"/>
                    <w:left w:val="single" w:sz="8" w:space="0" w:color="auto"/>
                    <w:bottom w:val="single" w:sz="8" w:space="0" w:color="auto"/>
                    <w:right w:val="single" w:sz="8" w:space="0" w:color="auto"/>
                  </w:tcBorders>
                </w:tcPr>
                <w:p w14:paraId="7D57A456" w14:textId="77777777" w:rsidR="0087409F" w:rsidRDefault="00E97363">
                  <w:r>
                    <w:t>A process/method of identifying an AI/ML model for the common understanding between the NW and the UE</w:t>
                  </w:r>
                </w:p>
                <w:p w14:paraId="26486B02" w14:textId="77777777" w:rsidR="0087409F" w:rsidRDefault="00E97363">
                  <w:r>
                    <w:t>Note: The process/method of model identification may or may not be applicable.</w:t>
                  </w:r>
                </w:p>
                <w:p w14:paraId="433DF7A1" w14:textId="77777777" w:rsidR="0087409F" w:rsidRDefault="00E97363">
                  <w:r>
                    <w:t>Note: Information regarding the AI/ML model may be shared during model identification.</w:t>
                  </w:r>
                </w:p>
              </w:tc>
            </w:tr>
          </w:tbl>
          <w:p w14:paraId="48A9090F" w14:textId="77777777" w:rsidR="0087409F" w:rsidRDefault="0087409F">
            <w:pPr>
              <w:rPr>
                <w:u w:val="single"/>
              </w:rPr>
            </w:pPr>
          </w:p>
          <w:tbl>
            <w:tblPr>
              <w:tblW w:w="0" w:type="auto"/>
              <w:tblLook w:val="04A0" w:firstRow="1" w:lastRow="0" w:firstColumn="1" w:lastColumn="0" w:noHBand="0" w:noVBand="1"/>
            </w:tblPr>
            <w:tblGrid>
              <w:gridCol w:w="3046"/>
              <w:gridCol w:w="6584"/>
            </w:tblGrid>
            <w:tr w:rsidR="0087409F" w14:paraId="291EFBA6" w14:textId="77777777">
              <w:tc>
                <w:tcPr>
                  <w:tcW w:w="3046" w:type="dxa"/>
                  <w:tcBorders>
                    <w:top w:val="single" w:sz="8" w:space="0" w:color="auto"/>
                    <w:left w:val="single" w:sz="8" w:space="0" w:color="auto"/>
                    <w:bottom w:val="single" w:sz="8" w:space="0" w:color="auto"/>
                    <w:right w:val="single" w:sz="8" w:space="0" w:color="auto"/>
                  </w:tcBorders>
                </w:tcPr>
                <w:p w14:paraId="17CD59B8" w14:textId="77777777" w:rsidR="0087409F" w:rsidRDefault="00E97363">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BF7B672" w14:textId="77777777" w:rsidR="0087409F" w:rsidRDefault="00E97363">
                  <w:r>
                    <w:rPr>
                      <w:rFonts w:eastAsia="Times" w:cs="Times"/>
                      <w:szCs w:val="20"/>
                    </w:rPr>
                    <w:t>Description</w:t>
                  </w:r>
                </w:p>
              </w:tc>
            </w:tr>
            <w:tr w:rsidR="0087409F" w14:paraId="4A286B0A" w14:textId="77777777">
              <w:tc>
                <w:tcPr>
                  <w:tcW w:w="3046" w:type="dxa"/>
                  <w:tcBorders>
                    <w:top w:val="single" w:sz="8" w:space="0" w:color="auto"/>
                    <w:left w:val="single" w:sz="8" w:space="0" w:color="auto"/>
                    <w:bottom w:val="single" w:sz="8" w:space="0" w:color="auto"/>
                    <w:right w:val="single" w:sz="8" w:space="0" w:color="auto"/>
                  </w:tcBorders>
                </w:tcPr>
                <w:p w14:paraId="24A8C6AE" w14:textId="77777777" w:rsidR="0087409F" w:rsidRDefault="00E97363">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79DABD9A" w14:textId="77777777" w:rsidR="0087409F" w:rsidRDefault="00E97363">
                  <w:r>
                    <w:t>A process/method of identifying an AI/ML functionality for the common understanding between the NW and the UE</w:t>
                  </w:r>
                </w:p>
                <w:p w14:paraId="57A8A638" w14:textId="77777777" w:rsidR="0087409F" w:rsidRDefault="00E97363">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7BFD941F" w14:textId="77777777" w:rsidR="0087409F" w:rsidRDefault="00E97363">
                  <w:pPr>
                    <w:rPr>
                      <w:rFonts w:cs="Times"/>
                      <w:color w:val="000000"/>
                      <w:lang w:eastAsia="zh-CN"/>
                    </w:rPr>
                  </w:pPr>
                  <w:r>
                    <w:t>FFS: granularity of functionality</w:t>
                  </w:r>
                </w:p>
              </w:tc>
            </w:tr>
          </w:tbl>
          <w:p w14:paraId="0B9F2931" w14:textId="77777777" w:rsidR="0087409F" w:rsidRDefault="00E97363">
            <w:pPr>
              <w:spacing w:before="0" w:line="240" w:lineRule="auto"/>
              <w:jc w:val="left"/>
              <w:rPr>
                <w:rFonts w:eastAsia="DengXian"/>
                <w:lang w:eastAsia="zh-CN"/>
              </w:rPr>
            </w:pPr>
            <w:r>
              <w:rPr>
                <w:rFonts w:eastAsia="DengXian"/>
                <w:lang w:eastAsia="zh-CN"/>
              </w:rPr>
              <w:t xml:space="preserve">Note: whether and how to indicate Functionality will be discussed separately. </w:t>
            </w:r>
          </w:p>
          <w:p w14:paraId="73FBE602" w14:textId="77777777" w:rsidR="0087409F" w:rsidRDefault="0087409F">
            <w:pPr>
              <w:spacing w:before="0" w:line="240" w:lineRule="auto"/>
              <w:jc w:val="left"/>
              <w:rPr>
                <w:rFonts w:eastAsia="DengXian"/>
                <w:lang w:eastAsia="zh-CN"/>
              </w:rPr>
            </w:pPr>
          </w:p>
          <w:p w14:paraId="21B3D72F" w14:textId="77777777" w:rsidR="0087409F" w:rsidRDefault="00E97363">
            <w:pPr>
              <w:rPr>
                <w:highlight w:val="green"/>
              </w:rPr>
            </w:pPr>
            <w:r>
              <w:rPr>
                <w:highlight w:val="green"/>
              </w:rPr>
              <w:t>RAN2 #120 agreement</w:t>
            </w:r>
          </w:p>
          <w:p w14:paraId="0B52F4AD" w14:textId="77777777" w:rsidR="0087409F" w:rsidRDefault="00E97363">
            <w:pPr>
              <w:rPr>
                <w:lang w:val="en-GB"/>
              </w:rPr>
            </w:pPr>
            <w:r>
              <w:rPr>
                <w:rFonts w:eastAsia="Times New Roman"/>
              </w:rPr>
              <w:t>R2 assumes that model ID can be used to identify which AI/ML model is being used in LCM including model delivery</w:t>
            </w:r>
            <w:r>
              <w:rPr>
                <w:lang w:val="en-GB"/>
              </w:rPr>
              <w:t>.</w:t>
            </w:r>
          </w:p>
          <w:p w14:paraId="08815915" w14:textId="77777777" w:rsidR="0087409F" w:rsidRDefault="0087409F">
            <w:pPr>
              <w:rPr>
                <w:lang w:val="en-GB"/>
              </w:rPr>
            </w:pPr>
          </w:p>
          <w:p w14:paraId="65433200" w14:textId="77777777" w:rsidR="0087409F" w:rsidRDefault="00E97363">
            <w:pPr>
              <w:rPr>
                <w:highlight w:val="green"/>
              </w:rPr>
            </w:pPr>
            <w:r>
              <w:rPr>
                <w:highlight w:val="green"/>
              </w:rPr>
              <w:t>RAN2 #120 agreement</w:t>
            </w:r>
          </w:p>
          <w:p w14:paraId="5DE20CC1" w14:textId="77777777" w:rsidR="0087409F" w:rsidRDefault="00E97363">
            <w:pPr>
              <w:spacing w:before="0" w:line="240" w:lineRule="auto"/>
              <w:jc w:val="left"/>
            </w:pPr>
            <w:r>
              <w:t>R2 assumes that model ID can be used to identify a model (or models) during model selection/activation/deactivation/switching (can later align with R1 if needed).</w:t>
            </w:r>
          </w:p>
          <w:p w14:paraId="44103163" w14:textId="77777777" w:rsidR="0087409F" w:rsidRDefault="0087409F">
            <w:pPr>
              <w:spacing w:before="0" w:line="240" w:lineRule="auto"/>
              <w:jc w:val="left"/>
            </w:pPr>
          </w:p>
          <w:p w14:paraId="3C4384AC" w14:textId="77777777" w:rsidR="0087409F" w:rsidRDefault="0087409F">
            <w:pPr>
              <w:spacing w:before="0" w:line="240" w:lineRule="auto"/>
              <w:jc w:val="left"/>
              <w:rPr>
                <w:highlight w:val="green"/>
              </w:rPr>
            </w:pPr>
          </w:p>
          <w:p w14:paraId="05458EEF" w14:textId="77777777" w:rsidR="0087409F" w:rsidRDefault="00E97363">
            <w:pPr>
              <w:rPr>
                <w:rFonts w:eastAsia="DengXian"/>
                <w:highlight w:val="green"/>
                <w:lang w:eastAsia="zh-CN"/>
              </w:rPr>
            </w:pPr>
            <w:r>
              <w:rPr>
                <w:highlight w:val="green"/>
              </w:rPr>
              <w:t xml:space="preserve">RAN1 #112 </w:t>
            </w:r>
            <w:r>
              <w:rPr>
                <w:rFonts w:eastAsia="DengXian" w:hint="eastAsia"/>
                <w:highlight w:val="green"/>
                <w:lang w:eastAsia="zh-CN"/>
              </w:rPr>
              <w:t>A</w:t>
            </w:r>
            <w:r>
              <w:rPr>
                <w:rFonts w:eastAsia="DengXian"/>
                <w:highlight w:val="green"/>
                <w:lang w:eastAsia="zh-CN"/>
              </w:rPr>
              <w:t>greement</w:t>
            </w:r>
          </w:p>
          <w:p w14:paraId="58890F22" w14:textId="77777777" w:rsidR="0087409F" w:rsidRDefault="00E97363">
            <w:r>
              <w:t>For UE-side models and UE-part of two-sided models:</w:t>
            </w:r>
          </w:p>
          <w:p w14:paraId="1D1680EB" w14:textId="77777777" w:rsidR="0087409F" w:rsidRDefault="00E97363">
            <w:pPr>
              <w:pStyle w:val="ListParagraph"/>
              <w:numPr>
                <w:ilvl w:val="0"/>
                <w:numId w:val="39"/>
              </w:numPr>
            </w:pPr>
            <w:r>
              <w:t>For AI/ML functionality identification</w:t>
            </w:r>
          </w:p>
          <w:p w14:paraId="035C6AA0" w14:textId="77777777" w:rsidR="0087409F" w:rsidRDefault="00E97363">
            <w:pPr>
              <w:pStyle w:val="ListParagraph"/>
              <w:numPr>
                <w:ilvl w:val="2"/>
                <w:numId w:val="39"/>
              </w:numPr>
            </w:pPr>
            <w:r>
              <w:t>Reuse legacy 3GPP framework of Features as a starting point for discussion.</w:t>
            </w:r>
          </w:p>
          <w:p w14:paraId="0B7338E5" w14:textId="77777777" w:rsidR="0087409F" w:rsidRDefault="00E97363">
            <w:pPr>
              <w:pStyle w:val="ListParagraph"/>
              <w:numPr>
                <w:ilvl w:val="2"/>
                <w:numId w:val="39"/>
              </w:numPr>
            </w:pPr>
            <w:r>
              <w:t>UE indicates supported functionalities/functionality for a given sub-use-case.</w:t>
            </w:r>
          </w:p>
          <w:p w14:paraId="5E5A6894" w14:textId="77777777" w:rsidR="0087409F" w:rsidRDefault="00E97363">
            <w:pPr>
              <w:pStyle w:val="ListParagraph"/>
              <w:numPr>
                <w:ilvl w:val="3"/>
                <w:numId w:val="39"/>
              </w:numPr>
            </w:pPr>
            <w:r>
              <w:rPr>
                <w:rFonts w:eastAsia="DengXian"/>
              </w:rPr>
              <w:t>UE capability reporting is taken as starting point.</w:t>
            </w:r>
          </w:p>
          <w:p w14:paraId="4D6AE93B" w14:textId="77777777" w:rsidR="0087409F" w:rsidRDefault="00E97363">
            <w:pPr>
              <w:pStyle w:val="ListParagraph"/>
              <w:numPr>
                <w:ilvl w:val="0"/>
                <w:numId w:val="39"/>
              </w:numPr>
            </w:pPr>
            <w:r>
              <w:t xml:space="preserve">For AI/ML model identification </w:t>
            </w:r>
          </w:p>
          <w:p w14:paraId="198252C1" w14:textId="77777777" w:rsidR="0087409F" w:rsidRDefault="00E97363">
            <w:pPr>
              <w:pStyle w:val="ListParagraph"/>
              <w:numPr>
                <w:ilvl w:val="2"/>
                <w:numId w:val="39"/>
              </w:numPr>
            </w:pPr>
            <w:r>
              <w:t>Models are identified by model ID at the Network. UE indicates supported AI/ML models.</w:t>
            </w:r>
          </w:p>
          <w:p w14:paraId="37AD732E" w14:textId="77777777" w:rsidR="0087409F" w:rsidRDefault="00E97363">
            <w:pPr>
              <w:pStyle w:val="ListParagraph"/>
              <w:numPr>
                <w:ilvl w:val="0"/>
                <w:numId w:val="39"/>
              </w:numPr>
            </w:pPr>
            <w:r>
              <w:t>In functionality-based LCM</w:t>
            </w:r>
          </w:p>
          <w:p w14:paraId="142886FA" w14:textId="77777777" w:rsidR="0087409F" w:rsidRDefault="00E97363">
            <w:pPr>
              <w:pStyle w:val="ListParagraph"/>
              <w:numPr>
                <w:ilvl w:val="2"/>
                <w:numId w:val="39"/>
              </w:numPr>
            </w:pPr>
            <w:r>
              <w:t xml:space="preserve">Network indicates activation/deactivation/fallback/switching of AI/ML functionality via 3GPP signaling (e.g., RRC, MAC-CE, DCI). </w:t>
            </w:r>
          </w:p>
          <w:p w14:paraId="71CEE16F" w14:textId="77777777" w:rsidR="0087409F" w:rsidRDefault="00E97363">
            <w:pPr>
              <w:pStyle w:val="ListParagraph"/>
              <w:numPr>
                <w:ilvl w:val="2"/>
                <w:numId w:val="39"/>
              </w:numPr>
            </w:pPr>
            <w:r>
              <w:t xml:space="preserve">Models may not be identified at the Network, and </w:t>
            </w:r>
            <w:bookmarkStart w:id="15" w:name="_Hlk132060359"/>
            <w:r>
              <w:t>UE may perform model-level LCM</w:t>
            </w:r>
            <w:bookmarkEnd w:id="15"/>
            <w:r>
              <w:t>.</w:t>
            </w:r>
          </w:p>
          <w:p w14:paraId="28AB5D81" w14:textId="77777777" w:rsidR="0087409F" w:rsidRDefault="00E97363">
            <w:pPr>
              <w:pStyle w:val="ListParagraph"/>
              <w:numPr>
                <w:ilvl w:val="3"/>
                <w:numId w:val="39"/>
              </w:numPr>
            </w:pPr>
            <w:r>
              <w:t>Study whether and how much awareness/interaction NW should have about model-level LCM</w:t>
            </w:r>
          </w:p>
          <w:p w14:paraId="512EF335" w14:textId="77777777" w:rsidR="0087409F" w:rsidRDefault="00E97363">
            <w:pPr>
              <w:pStyle w:val="ListParagraph"/>
              <w:numPr>
                <w:ilvl w:val="0"/>
                <w:numId w:val="39"/>
              </w:numPr>
            </w:pPr>
            <w:r>
              <w:t xml:space="preserve">In model-ID-based LCM, models are identified at the Network, and Network/UE may activate/deactivate/select/switch individual AI/ML models via model ID. </w:t>
            </w:r>
          </w:p>
          <w:p w14:paraId="11350DD3" w14:textId="77777777" w:rsidR="0087409F" w:rsidRDefault="00E97363">
            <w:pPr>
              <w:spacing w:line="252" w:lineRule="auto"/>
            </w:pPr>
            <w:r>
              <w:t>FFS: Relationship between functionality identification and model identification</w:t>
            </w:r>
          </w:p>
          <w:p w14:paraId="3B601BC3" w14:textId="77777777" w:rsidR="0087409F" w:rsidRDefault="00E97363">
            <w:r>
              <w:t>FFS: Performance monitoring and RAN4 impact</w:t>
            </w:r>
            <w:r>
              <w:rPr>
                <w:strike/>
              </w:rPr>
              <w:t xml:space="preserve"> </w:t>
            </w:r>
          </w:p>
          <w:p w14:paraId="7115E5F2" w14:textId="77777777" w:rsidR="0087409F" w:rsidRDefault="00E97363">
            <w:r>
              <w:t xml:space="preserve">FFS: detailed understanding on model </w:t>
            </w:r>
          </w:p>
          <w:p w14:paraId="70237A82" w14:textId="77777777" w:rsidR="0087409F" w:rsidRDefault="0087409F"/>
          <w:p w14:paraId="1C1FC856" w14:textId="77777777" w:rsidR="0087409F" w:rsidRDefault="00E97363">
            <w:pPr>
              <w:pStyle w:val="ListParagraph"/>
              <w:rPr>
                <w:rFonts w:eastAsia="DengXian"/>
                <w:highlight w:val="green"/>
              </w:rPr>
            </w:pPr>
            <w:r>
              <w:rPr>
                <w:highlight w:val="green"/>
              </w:rPr>
              <w:t xml:space="preserve">RAN1 #112 </w:t>
            </w:r>
            <w:r>
              <w:rPr>
                <w:rFonts w:eastAsia="DengXian" w:hint="eastAsia"/>
                <w:highlight w:val="green"/>
              </w:rPr>
              <w:t>A</w:t>
            </w:r>
            <w:r>
              <w:rPr>
                <w:rFonts w:eastAsia="DengXian"/>
                <w:highlight w:val="green"/>
              </w:rPr>
              <w:t>greement</w:t>
            </w:r>
          </w:p>
          <w:p w14:paraId="0A554F81" w14:textId="77777777" w:rsidR="0087409F" w:rsidRDefault="00E97363">
            <w:pPr>
              <w:pStyle w:val="ListParagraph"/>
              <w:numPr>
                <w:ilvl w:val="0"/>
                <w:numId w:val="39"/>
              </w:numPr>
            </w:pPr>
            <w:r>
              <w:t xml:space="preserve">AI/ML-enabled Feature refers to a Feature where AI/ML may be used. </w:t>
            </w:r>
          </w:p>
          <w:p w14:paraId="05D7CD8D" w14:textId="77777777" w:rsidR="0087409F" w:rsidRDefault="00E97363">
            <w:pPr>
              <w:pStyle w:val="ListParagraph"/>
              <w:rPr>
                <w:rFonts w:eastAsia="DengXian"/>
                <w:highlight w:val="green"/>
              </w:rPr>
            </w:pPr>
            <w:r>
              <w:rPr>
                <w:highlight w:val="green"/>
              </w:rPr>
              <w:t xml:space="preserve">RAN1 #112 </w:t>
            </w:r>
            <w:r>
              <w:rPr>
                <w:rFonts w:eastAsia="DengXian" w:hint="eastAsia"/>
                <w:highlight w:val="green"/>
              </w:rPr>
              <w:t>A</w:t>
            </w:r>
            <w:r>
              <w:rPr>
                <w:rFonts w:eastAsia="DengXian"/>
                <w:highlight w:val="green"/>
              </w:rPr>
              <w:t>greement</w:t>
            </w:r>
          </w:p>
          <w:p w14:paraId="42F54ADA" w14:textId="77777777" w:rsidR="0087409F" w:rsidRDefault="00E97363">
            <w:pPr>
              <w:pStyle w:val="ListParagraph"/>
              <w:numPr>
                <w:ilvl w:val="0"/>
                <w:numId w:val="39"/>
              </w:numPr>
              <w:rPr>
                <w:rFonts w:eastAsia="DengXian"/>
              </w:rPr>
            </w:pPr>
            <w:r>
              <w:t>For functionality identification, there may be either one or more than one Functionalities defined within an AI/ML-enabled feature.</w:t>
            </w:r>
          </w:p>
          <w:p w14:paraId="5745629D" w14:textId="77777777" w:rsidR="0087409F" w:rsidRDefault="0087409F">
            <w:pPr>
              <w:spacing w:before="0" w:line="240" w:lineRule="auto"/>
              <w:jc w:val="left"/>
            </w:pPr>
          </w:p>
          <w:p w14:paraId="1BE4FD93" w14:textId="77777777" w:rsidR="0087409F" w:rsidRDefault="00E97363">
            <w:pPr>
              <w:rPr>
                <w:highlight w:val="green"/>
              </w:rPr>
            </w:pPr>
            <w:r>
              <w:rPr>
                <w:highlight w:val="green"/>
              </w:rPr>
              <w:t>RAN2 #120 agreement</w:t>
            </w:r>
          </w:p>
          <w:p w14:paraId="3AE0B064" w14:textId="77777777" w:rsidR="0087409F" w:rsidRDefault="00E97363">
            <w:pPr>
              <w:rPr>
                <w:lang w:val="en-GB"/>
              </w:rPr>
            </w:pPr>
            <w:r>
              <w:rPr>
                <w:rFonts w:eastAsia="Times New Roman"/>
              </w:rPr>
              <w:lastRenderedPageBreak/>
              <w:t>R2 assumes that model ID can be used to identify which AI/ML model is being used in LCM including model delivery</w:t>
            </w:r>
            <w:r>
              <w:rPr>
                <w:lang w:val="en-GB"/>
              </w:rPr>
              <w:t>.</w:t>
            </w:r>
          </w:p>
          <w:p w14:paraId="58DBCAD0" w14:textId="77777777" w:rsidR="0087409F" w:rsidRDefault="0087409F">
            <w:pPr>
              <w:rPr>
                <w:lang w:val="en-GB"/>
              </w:rPr>
            </w:pPr>
          </w:p>
          <w:p w14:paraId="03006947" w14:textId="77777777" w:rsidR="0087409F" w:rsidRDefault="00E97363">
            <w:pPr>
              <w:rPr>
                <w:highlight w:val="green"/>
              </w:rPr>
            </w:pPr>
            <w:r>
              <w:rPr>
                <w:highlight w:val="green"/>
              </w:rPr>
              <w:t>RAN2 #120 agreement</w:t>
            </w:r>
          </w:p>
          <w:p w14:paraId="41D388DB" w14:textId="77777777" w:rsidR="0087409F" w:rsidRDefault="00E97363">
            <w:pPr>
              <w:spacing w:before="0" w:line="240" w:lineRule="auto"/>
              <w:jc w:val="left"/>
            </w:pPr>
            <w:r>
              <w:t>R2 assumes that model ID can be used to identify a model (or models) during model selection/activation/deactivation/switching (can later align with R1 if needed).</w:t>
            </w:r>
          </w:p>
          <w:p w14:paraId="6B361F03" w14:textId="77777777" w:rsidR="0087409F" w:rsidRDefault="0087409F">
            <w:pPr>
              <w:spacing w:before="0" w:line="240" w:lineRule="auto"/>
              <w:jc w:val="left"/>
            </w:pPr>
          </w:p>
          <w:p w14:paraId="1650A4B0" w14:textId="77777777" w:rsidR="0087409F" w:rsidRDefault="00E97363">
            <w:pPr>
              <w:rPr>
                <w:highlight w:val="green"/>
              </w:rPr>
            </w:pPr>
            <w:r>
              <w:rPr>
                <w:highlight w:val="green"/>
              </w:rPr>
              <w:t>RAN2 #121 agreement</w:t>
            </w:r>
          </w:p>
          <w:p w14:paraId="2ECAAB50" w14:textId="77777777" w:rsidR="0087409F" w:rsidRDefault="00E97363">
            <w:pPr>
              <w:rPr>
                <w:rFonts w:eastAsia="Times New Roman"/>
              </w:rPr>
            </w:pPr>
            <w:r>
              <w:rPr>
                <w:rFonts w:eastAsia="Times New Roman"/>
              </w:rPr>
              <w:t>RAN2 assumes that Model ID is unique “globally”, e.g., in order to manage test certification each retrained version need to be identified</w:t>
            </w:r>
          </w:p>
          <w:p w14:paraId="301AD875" w14:textId="77777777" w:rsidR="0087409F" w:rsidRDefault="0087409F">
            <w:pPr>
              <w:rPr>
                <w:rFonts w:eastAsia="Times New Roman"/>
              </w:rPr>
            </w:pPr>
          </w:p>
          <w:p w14:paraId="10EEC36B" w14:textId="77777777" w:rsidR="0087409F" w:rsidRDefault="00E97363">
            <w:pPr>
              <w:rPr>
                <w:highlight w:val="green"/>
                <w:lang w:eastAsia="zh-CN"/>
              </w:rPr>
            </w:pPr>
            <w:r>
              <w:rPr>
                <w:highlight w:val="green"/>
              </w:rPr>
              <w:t xml:space="preserve">RAN1 #112-bis-e </w:t>
            </w:r>
            <w:r>
              <w:rPr>
                <w:rFonts w:hint="eastAsia"/>
                <w:highlight w:val="green"/>
                <w:lang w:eastAsia="zh-CN"/>
              </w:rPr>
              <w:t>A</w:t>
            </w:r>
            <w:r>
              <w:rPr>
                <w:highlight w:val="green"/>
                <w:lang w:eastAsia="zh-CN"/>
              </w:rPr>
              <w:t>greement</w:t>
            </w:r>
          </w:p>
          <w:p w14:paraId="32CB9B37" w14:textId="77777777" w:rsidR="0087409F" w:rsidRDefault="00E97363">
            <w:pPr>
              <w:numPr>
                <w:ilvl w:val="0"/>
                <w:numId w:val="40"/>
              </w:numPr>
              <w:rPr>
                <w:lang w:eastAsia="zh-CN"/>
              </w:rPr>
            </w:pPr>
            <w:r>
              <w:rPr>
                <w:lang w:eastAsia="zh-CN"/>
              </w:rPr>
              <w:t>For AI/ML functionality identification and functionality-based LCM of UE-side models and/or UE-part of two-sided models:</w:t>
            </w:r>
          </w:p>
          <w:p w14:paraId="480E616D" w14:textId="77777777" w:rsidR="0087409F" w:rsidRDefault="00E97363">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6ABC6145" w14:textId="77777777" w:rsidR="0087409F" w:rsidRDefault="00E97363">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57EC89A1" w14:textId="77777777" w:rsidR="0087409F" w:rsidRDefault="00E97363">
            <w:pPr>
              <w:pStyle w:val="ListParagraph"/>
              <w:numPr>
                <w:ilvl w:val="2"/>
                <w:numId w:val="41"/>
              </w:numPr>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2868BF1B" w14:textId="77777777" w:rsidR="0087409F" w:rsidRDefault="00E97363">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55782B93" w14:textId="77777777" w:rsidR="0087409F" w:rsidRDefault="00E97363">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7E2C8C27" w14:textId="77777777" w:rsidR="0087409F" w:rsidRDefault="00E97363">
            <w:pPr>
              <w:pStyle w:val="ListParagraph"/>
              <w:numPr>
                <w:ilvl w:val="1"/>
                <w:numId w:val="41"/>
              </w:numPr>
            </w:pPr>
            <w:r>
              <w:t>FFS: which aspects should be specified as conditions of a Feature/FG available for functionality will be discussed in each sub-use-case agenda.</w:t>
            </w:r>
          </w:p>
          <w:p w14:paraId="0E09A7A3" w14:textId="77777777" w:rsidR="0087409F" w:rsidRDefault="00E97363">
            <w:pPr>
              <w:numPr>
                <w:ilvl w:val="0"/>
                <w:numId w:val="40"/>
              </w:numPr>
              <w:rPr>
                <w:rFonts w:ascii="Calibri" w:eastAsia="SimSun" w:hAnsi="Calibri" w:cs="Arial"/>
              </w:rPr>
            </w:pPr>
            <w:r>
              <w:rPr>
                <w:lang w:eastAsia="zh-CN"/>
              </w:rPr>
              <w:t>For AI/ML model identification and model-ID-based LCM of UE-side models and/or UE-part of two-sided models:</w:t>
            </w:r>
          </w:p>
          <w:p w14:paraId="2370C83F" w14:textId="77777777" w:rsidR="0087409F" w:rsidRDefault="00E97363">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8BEDCEC" w14:textId="77777777" w:rsidR="0087409F" w:rsidRDefault="00E97363">
            <w:pPr>
              <w:pStyle w:val="ListParagraph"/>
              <w:numPr>
                <w:ilvl w:val="1"/>
                <w:numId w:val="41"/>
              </w:numPr>
            </w:pPr>
            <w:r>
              <w:lastRenderedPageBreak/>
              <w:t>FFS: Which aspects should be considered as additional conditions, and how to include them into model description information during model identification will be discussed in each sub-use-case agenda.</w:t>
            </w:r>
          </w:p>
          <w:p w14:paraId="0D2E20E1" w14:textId="77777777" w:rsidR="0087409F" w:rsidRDefault="00E97363">
            <w:pPr>
              <w:pStyle w:val="ListParagraph"/>
              <w:numPr>
                <w:ilvl w:val="1"/>
                <w:numId w:val="41"/>
              </w:numPr>
            </w:pPr>
            <w:r>
              <w:t>FFS: Relationship between functionality and model, e.g., whether a model may be identified referring to functionality(s).</w:t>
            </w:r>
          </w:p>
          <w:p w14:paraId="3DB014BB" w14:textId="77777777" w:rsidR="0087409F" w:rsidRDefault="00E97363">
            <w:pPr>
              <w:pStyle w:val="ListParagraph"/>
              <w:numPr>
                <w:ilvl w:val="1"/>
                <w:numId w:val="41"/>
              </w:numPr>
            </w:pPr>
            <w:r>
              <w:t>FFS: relationship between functionality-based LCM and model-ID-based LCM</w:t>
            </w:r>
          </w:p>
          <w:p w14:paraId="27181E3B" w14:textId="77777777" w:rsidR="0087409F" w:rsidRDefault="00E97363">
            <w:pPr>
              <w:pStyle w:val="ListParagraph"/>
              <w:numPr>
                <w:ilvl w:val="0"/>
                <w:numId w:val="41"/>
              </w:numPr>
            </w:pPr>
            <w:r>
              <w:t>Note: Applicability of functionality-based LCM and model-ID-based LCM is a separate discussion.</w:t>
            </w:r>
          </w:p>
          <w:p w14:paraId="634C7E2B" w14:textId="77777777" w:rsidR="0087409F" w:rsidRDefault="0087409F">
            <w:pPr>
              <w:spacing w:line="360" w:lineRule="auto"/>
              <w:rPr>
                <w:rFonts w:eastAsia="DengXian"/>
                <w:lang w:eastAsia="zh-CN"/>
              </w:rPr>
            </w:pPr>
          </w:p>
          <w:p w14:paraId="0891356E" w14:textId="77777777" w:rsidR="0087409F" w:rsidRDefault="00E97363">
            <w:pPr>
              <w:rPr>
                <w:rFonts w:eastAsia="DengXian"/>
                <w:lang w:eastAsia="zh-CN"/>
              </w:rPr>
            </w:pPr>
            <w:r>
              <w:rPr>
                <w:highlight w:val="darkYellow"/>
              </w:rPr>
              <w:t xml:space="preserve">RAN1 #112-bis-e </w:t>
            </w:r>
            <w:r>
              <w:rPr>
                <w:rFonts w:eastAsia="DengXian" w:hint="eastAsia"/>
                <w:highlight w:val="darkYellow"/>
                <w:lang w:eastAsia="zh-CN"/>
              </w:rPr>
              <w:t>C</w:t>
            </w:r>
            <w:r>
              <w:rPr>
                <w:rFonts w:eastAsia="DengXian"/>
                <w:highlight w:val="darkYellow"/>
                <w:lang w:eastAsia="zh-CN"/>
              </w:rPr>
              <w:t>onclusion</w:t>
            </w:r>
          </w:p>
          <w:p w14:paraId="45BB6F76" w14:textId="77777777" w:rsidR="0087409F" w:rsidRDefault="00E97363">
            <w:r>
              <w:t>From RAN1 perspective, it is clarified that an AI/ML model identified by a model ID may be logical, and how it maps to physical AI/ML model(s) may be up to implementation.</w:t>
            </w:r>
          </w:p>
          <w:p w14:paraId="42AFEC0A" w14:textId="77777777" w:rsidR="0087409F" w:rsidRDefault="00E97363">
            <w:pPr>
              <w:numPr>
                <w:ilvl w:val="0"/>
                <w:numId w:val="39"/>
              </w:numPr>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71FF243B" w14:textId="77777777" w:rsidR="0087409F" w:rsidRDefault="0087409F">
            <w:pPr>
              <w:spacing w:line="360" w:lineRule="auto"/>
              <w:rPr>
                <w:rFonts w:eastAsia="DengXian"/>
                <w:lang w:eastAsia="zh-CN"/>
              </w:rPr>
            </w:pPr>
          </w:p>
          <w:p w14:paraId="641DDB26" w14:textId="77777777" w:rsidR="0087409F" w:rsidRDefault="00E97363">
            <w:pPr>
              <w:spacing w:line="360" w:lineRule="auto"/>
              <w:rPr>
                <w:rFonts w:eastAsia="DengXian"/>
                <w:highlight w:val="green"/>
                <w:lang w:eastAsia="zh-CN"/>
              </w:rPr>
            </w:pPr>
            <w:r>
              <w:rPr>
                <w:highlight w:val="green"/>
              </w:rPr>
              <w:t xml:space="preserve">RAN1 #112-bis-e </w:t>
            </w:r>
            <w:r>
              <w:rPr>
                <w:rFonts w:eastAsia="DengXian" w:hint="eastAsia"/>
                <w:highlight w:val="green"/>
                <w:lang w:eastAsia="zh-CN"/>
              </w:rPr>
              <w:t>A</w:t>
            </w:r>
            <w:r>
              <w:rPr>
                <w:rFonts w:eastAsia="DengXian"/>
                <w:highlight w:val="green"/>
                <w:lang w:eastAsia="zh-CN"/>
              </w:rPr>
              <w:t>greement</w:t>
            </w:r>
          </w:p>
          <w:p w14:paraId="686D3A69" w14:textId="77777777" w:rsidR="0087409F" w:rsidRDefault="00E97363">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4166C6C8" w14:textId="77777777" w:rsidR="0087409F" w:rsidRDefault="00E97363">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1EE4AB11" w14:textId="77777777" w:rsidR="0087409F" w:rsidRDefault="0087409F">
            <w:pPr>
              <w:shd w:val="clear" w:color="auto" w:fill="FFFFFF"/>
              <w:ind w:left="440"/>
              <w:rPr>
                <w:iCs/>
              </w:rPr>
            </w:pPr>
          </w:p>
          <w:p w14:paraId="45837ECC" w14:textId="77777777" w:rsidR="0087409F" w:rsidRDefault="00E97363">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60A426DB" w14:textId="77777777" w:rsidR="0087409F" w:rsidRDefault="00E97363">
            <w:pPr>
              <w:rPr>
                <w:lang w:val="en-GB"/>
              </w:rPr>
            </w:pPr>
            <w:r>
              <w:rPr>
                <w:lang w:val="en-GB"/>
              </w:rPr>
              <w:t>FFS if For UE capability for AIML methods we use the UE capability mechanisms as defined for RRC reported and LPP reported capabilities.</w:t>
            </w:r>
          </w:p>
          <w:p w14:paraId="14739C18" w14:textId="77777777" w:rsidR="0087409F" w:rsidRDefault="0087409F">
            <w:pPr>
              <w:rPr>
                <w:lang w:val="en-GB"/>
              </w:rPr>
            </w:pPr>
          </w:p>
          <w:p w14:paraId="3237F3DA" w14:textId="77777777" w:rsidR="0087409F" w:rsidRDefault="00E97363">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2792AF57" w14:textId="77777777" w:rsidR="0087409F" w:rsidRDefault="00E97363">
            <w:pPr>
              <w:rPr>
                <w:lang w:val="en-GB"/>
              </w:rPr>
            </w:pPr>
            <w:r>
              <w:rPr>
                <w:lang w:val="en-GB"/>
              </w:rPr>
              <w:t xml:space="preserve">R2 assumes that Information such as FFS:vendor info, applicable conditions, model performance indicators, etc. may be required for model management and control, and should, as a starting point, be part of meta information. </w:t>
            </w:r>
          </w:p>
          <w:p w14:paraId="415D5879" w14:textId="77777777" w:rsidR="0087409F" w:rsidRDefault="0087409F">
            <w:pPr>
              <w:rPr>
                <w:lang w:val="en-GB"/>
              </w:rPr>
            </w:pPr>
          </w:p>
          <w:p w14:paraId="3517F8D1" w14:textId="77777777" w:rsidR="0087409F" w:rsidRDefault="00E97363">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73B1421D" w14:textId="77777777" w:rsidR="0087409F" w:rsidRDefault="00E97363">
            <w:pPr>
              <w:rPr>
                <w:lang w:val="en-GB"/>
              </w:rPr>
            </w:pPr>
            <w:r>
              <w:rPr>
                <w:lang w:val="en-GB"/>
              </w:rPr>
              <w:t>Model ID can be used to identify model or models for the following LCM purposes:</w:t>
            </w:r>
          </w:p>
          <w:p w14:paraId="72424AB8" w14:textId="77777777" w:rsidR="0087409F" w:rsidRDefault="00E97363">
            <w:pPr>
              <w:rPr>
                <w:lang w:val="en-GB"/>
              </w:rPr>
            </w:pPr>
            <w:r>
              <w:rPr>
                <w:lang w:val="en-GB"/>
              </w:rPr>
              <w:lastRenderedPageBreak/>
              <w:t>model selection/activation/deactivation/switching (or identification, if that will be supported as a separate step).</w:t>
            </w:r>
          </w:p>
          <w:p w14:paraId="74395C2B" w14:textId="77777777" w:rsidR="0087409F" w:rsidRDefault="00E97363">
            <w:pPr>
              <w:rPr>
                <w:lang w:val="en-GB"/>
              </w:rPr>
            </w:pPr>
            <w:bookmarkStart w:id="16" w:name="OLE_LINK184"/>
            <w:bookmarkStart w:id="17" w:name="OLE_LINK183"/>
            <w:r>
              <w:rPr>
                <w:lang w:val="en-GB"/>
              </w:rPr>
              <w:t>(e.g. for so called “model ID based LCM”</w:t>
            </w:r>
            <w:bookmarkEnd w:id="16"/>
            <w:bookmarkEnd w:id="17"/>
            <w:r>
              <w:rPr>
                <w:lang w:val="en-GB"/>
              </w:rPr>
              <w:t>)</w:t>
            </w:r>
          </w:p>
          <w:p w14:paraId="5791CA0B" w14:textId="77777777" w:rsidR="0087409F" w:rsidRDefault="00E97363">
            <w:pPr>
              <w:rPr>
                <w:lang w:val="en-GB"/>
              </w:rPr>
            </w:pPr>
            <w:r>
              <w:rPr>
                <w:lang w:val="en-GB"/>
              </w:rPr>
              <w:t>If model transfer/delivery is supported, model ID can be used for model transfer/delivery LCM purpose.</w:t>
            </w:r>
          </w:p>
          <w:p w14:paraId="0F00DB8B" w14:textId="77777777" w:rsidR="0087409F" w:rsidRDefault="0087409F">
            <w:pPr>
              <w:rPr>
                <w:highlight w:val="green"/>
              </w:rPr>
            </w:pPr>
          </w:p>
          <w:p w14:paraId="2EF32B47" w14:textId="77777777" w:rsidR="0087409F" w:rsidRDefault="00E97363">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41D01D15" w14:textId="77777777" w:rsidR="0087409F" w:rsidRDefault="00E97363">
            <w:pPr>
              <w:rPr>
                <w:lang w:val="en-GB"/>
              </w:rPr>
            </w:pPr>
            <w:r>
              <w:rPr>
                <w:lang w:val="en-GB"/>
              </w:rPr>
              <w:t xml:space="preserve">How to achieve globality of the Model ID is FFS. </w:t>
            </w:r>
          </w:p>
          <w:p w14:paraId="67F883BF" w14:textId="77777777" w:rsidR="0087409F" w:rsidRDefault="00E97363">
            <w:pPr>
              <w:rPr>
                <w:lang w:val="en-GB"/>
              </w:rPr>
            </w:pPr>
            <w:r>
              <w:rPr>
                <w:lang w:val="en-GB"/>
              </w:rPr>
              <w:t>Initial discussion in RAN2: the following global unique model ID definition directions can be considered as a starting point:</w:t>
            </w:r>
          </w:p>
          <w:p w14:paraId="43E31D6A" w14:textId="77777777" w:rsidR="0087409F" w:rsidRDefault="00E97363">
            <w:pPr>
              <w:rPr>
                <w:lang w:val="en-GB"/>
              </w:rPr>
            </w:pPr>
            <w:r>
              <w:rPr>
                <w:lang w:val="en-GB"/>
              </w:rPr>
              <w:t xml:space="preserve">Direction1: Pre-defined/hard-coded global unique model ID </w:t>
            </w:r>
          </w:p>
          <w:p w14:paraId="7AEC3BFA" w14:textId="77777777" w:rsidR="0087409F" w:rsidRDefault="00E97363">
            <w:pPr>
              <w:rPr>
                <w:lang w:val="en-GB"/>
              </w:rPr>
            </w:pPr>
            <w:r>
              <w:rPr>
                <w:lang w:val="en-GB"/>
              </w:rPr>
              <w:t>Direction3: Assigned global unique model ID via specific ID management node.</w:t>
            </w:r>
          </w:p>
          <w:p w14:paraId="53C5E92B" w14:textId="77777777" w:rsidR="0087409F" w:rsidRDefault="00E97363">
            <w:pPr>
              <w:rPr>
                <w:lang w:val="en-GB"/>
              </w:rPr>
            </w:pPr>
            <w:r>
              <w:rPr>
                <w:lang w:val="en-GB"/>
              </w:rPr>
              <w:t>Note: Other global unique model ID definition is not precluded.</w:t>
            </w:r>
          </w:p>
          <w:p w14:paraId="6A8F007E" w14:textId="77777777" w:rsidR="0087409F" w:rsidRDefault="00E97363">
            <w:pPr>
              <w:rPr>
                <w:lang w:val="en-GB"/>
              </w:rPr>
            </w:pPr>
            <w:r>
              <w:rPr>
                <w:lang w:val="en-GB"/>
              </w:rPr>
              <w:t>Model ID structure, if any, is FFS</w:t>
            </w:r>
          </w:p>
          <w:p w14:paraId="0B12D4DE" w14:textId="77777777" w:rsidR="0087409F" w:rsidRDefault="0087409F">
            <w:pPr>
              <w:rPr>
                <w:lang w:val="en-GB"/>
              </w:rPr>
            </w:pPr>
          </w:p>
          <w:p w14:paraId="6C7CFC1F" w14:textId="77777777" w:rsidR="0087409F" w:rsidRDefault="00E97363">
            <w:pPr>
              <w:rPr>
                <w:highlight w:val="green"/>
              </w:rPr>
            </w:pPr>
            <w:r>
              <w:rPr>
                <w:highlight w:val="green"/>
              </w:rPr>
              <w:t>RAN1 #113 Agreement</w:t>
            </w:r>
          </w:p>
          <w:p w14:paraId="11E1294D" w14:textId="77777777" w:rsidR="0087409F" w:rsidRDefault="00E97363">
            <w:pPr>
              <w:shd w:val="clear" w:color="auto" w:fill="FFFFFF"/>
              <w:spacing w:line="330" w:lineRule="atLeast"/>
            </w:pPr>
            <w:r>
              <w:t>For functionality/model-ID based LCM,</w:t>
            </w:r>
          </w:p>
          <w:p w14:paraId="05FA2227" w14:textId="77777777" w:rsidR="0087409F" w:rsidRDefault="00E97363">
            <w:pPr>
              <w:numPr>
                <w:ilvl w:val="0"/>
                <w:numId w:val="43"/>
              </w:numPr>
              <w:shd w:val="clear" w:color="auto" w:fill="FFFFFF"/>
              <w:spacing w:line="330" w:lineRule="atLeast"/>
            </w:pPr>
            <w:bookmarkStart w:id="18" w:name="_Hlk143161035"/>
            <w:r>
              <w:t>Once functionalities/models are identified, the same or similar procedures may be used for their activation, deactivation, switching, fallback, and monitoring.</w:t>
            </w:r>
          </w:p>
          <w:bookmarkEnd w:id="18"/>
          <w:p w14:paraId="67FCE7F7" w14:textId="77777777" w:rsidR="0087409F" w:rsidRDefault="0087409F">
            <w:pPr>
              <w:rPr>
                <w:lang w:val="en-GB"/>
              </w:rPr>
            </w:pPr>
          </w:p>
          <w:p w14:paraId="6C5BD89A" w14:textId="77777777" w:rsidR="0087409F" w:rsidRDefault="00E97363">
            <w:pPr>
              <w:shd w:val="clear" w:color="auto" w:fill="FFFFFF"/>
              <w:spacing w:line="330" w:lineRule="atLeast"/>
              <w:rPr>
                <w:highlight w:val="green"/>
              </w:rPr>
            </w:pPr>
            <w:r>
              <w:rPr>
                <w:highlight w:val="green"/>
              </w:rPr>
              <w:t>RAN1 #113 Agreement</w:t>
            </w:r>
          </w:p>
          <w:p w14:paraId="1A917F0A" w14:textId="77777777" w:rsidR="0087409F" w:rsidRDefault="00E97363">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5AC3561B" w14:textId="77777777" w:rsidR="0087409F" w:rsidRDefault="00E97363">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12CB41D9" w14:textId="77777777" w:rsidR="0087409F" w:rsidRDefault="00E97363">
            <w:pPr>
              <w:pStyle w:val="ListParagraph"/>
              <w:numPr>
                <w:ilvl w:val="2"/>
                <w:numId w:val="44"/>
              </w:numPr>
            </w:pPr>
            <w:r>
              <w:t>FFS: Using a procedure other than UE capability report</w:t>
            </w:r>
          </w:p>
          <w:p w14:paraId="1AA9D4DC" w14:textId="77777777" w:rsidR="0087409F" w:rsidRDefault="00E97363">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0057CA27" w14:textId="77777777" w:rsidR="0087409F" w:rsidRDefault="00E97363">
            <w:pPr>
              <w:shd w:val="clear" w:color="auto" w:fill="FFFFFF"/>
              <w:rPr>
                <w:rFonts w:eastAsia="DengXian"/>
                <w:iCs/>
                <w:highlight w:val="green"/>
                <w:lang w:eastAsia="zh-CN"/>
              </w:rPr>
            </w:pPr>
            <w:r>
              <w:rPr>
                <w:highlight w:val="green"/>
              </w:rPr>
              <w:t xml:space="preserve">RAN1 #113 </w:t>
            </w:r>
            <w:r>
              <w:rPr>
                <w:rFonts w:eastAsia="DengXian" w:hint="eastAsia"/>
                <w:iCs/>
                <w:highlight w:val="green"/>
                <w:lang w:eastAsia="zh-CN"/>
              </w:rPr>
              <w:t>A</w:t>
            </w:r>
            <w:r>
              <w:rPr>
                <w:rFonts w:eastAsia="DengXian"/>
                <w:iCs/>
                <w:highlight w:val="green"/>
                <w:lang w:eastAsia="zh-CN"/>
              </w:rPr>
              <w:t>greement</w:t>
            </w:r>
          </w:p>
          <w:p w14:paraId="42F2DF8F" w14:textId="77777777" w:rsidR="0087409F" w:rsidRDefault="00E97363">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7A773CED" w14:textId="77777777" w:rsidR="0087409F" w:rsidRDefault="00E97363">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4B693F5E" w14:textId="77777777" w:rsidR="0087409F" w:rsidRDefault="0087409F">
            <w:pPr>
              <w:ind w:left="644" w:hanging="360"/>
            </w:pPr>
          </w:p>
          <w:p w14:paraId="1FB0C8F3" w14:textId="77777777" w:rsidR="0087409F" w:rsidRDefault="00E97363">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5C19D6E9" w14:textId="77777777" w:rsidR="0087409F" w:rsidRDefault="00E97363">
            <w:r>
              <w:t>For model identification of UE-side or UE-part of two-sided models, categorize model identification types as follows, and further study relevant aspects, necessity, and specification impact (if any).</w:t>
            </w:r>
          </w:p>
          <w:p w14:paraId="6656912B" w14:textId="77777777" w:rsidR="0087409F" w:rsidRDefault="00E97363">
            <w:pPr>
              <w:numPr>
                <w:ilvl w:val="0"/>
                <w:numId w:val="39"/>
              </w:numPr>
              <w:rPr>
                <w:rFonts w:eastAsia="Calibri"/>
              </w:rPr>
            </w:pPr>
            <w:r>
              <w:rPr>
                <w:rFonts w:eastAsia="Calibri"/>
              </w:rPr>
              <w:lastRenderedPageBreak/>
              <w:t>Type A: Model is identified to NW (if applicable) and UE (if applicable) without over-the-air signaling</w:t>
            </w:r>
          </w:p>
          <w:p w14:paraId="220C075F" w14:textId="77777777" w:rsidR="0087409F" w:rsidRDefault="00E97363">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42839ECE" w14:textId="77777777" w:rsidR="0087409F" w:rsidRDefault="00E97363">
            <w:pPr>
              <w:numPr>
                <w:ilvl w:val="1"/>
                <w:numId w:val="39"/>
              </w:numPr>
              <w:rPr>
                <w:rFonts w:eastAsia="Calibri"/>
              </w:rPr>
            </w:pPr>
            <w:r>
              <w:rPr>
                <w:rFonts w:eastAsia="Calibri" w:hint="eastAsia"/>
                <w:lang w:eastAsia="zh-CN"/>
              </w:rPr>
              <w:t>F</w:t>
            </w:r>
            <w:r>
              <w:rPr>
                <w:rFonts w:eastAsia="Calibri"/>
                <w:lang w:eastAsia="zh-CN"/>
              </w:rPr>
              <w:t>FS: Spec impact to other WGs</w:t>
            </w:r>
          </w:p>
          <w:p w14:paraId="4E700FC4" w14:textId="77777777" w:rsidR="0087409F" w:rsidRDefault="00E97363">
            <w:pPr>
              <w:numPr>
                <w:ilvl w:val="0"/>
                <w:numId w:val="39"/>
              </w:numPr>
              <w:rPr>
                <w:rFonts w:eastAsia="Calibri"/>
              </w:rPr>
            </w:pPr>
            <w:r>
              <w:rPr>
                <w:rFonts w:eastAsia="Calibri"/>
              </w:rPr>
              <w:t xml:space="preserve">Type B: Model is identified via over-the-air signaling, </w:t>
            </w:r>
          </w:p>
          <w:p w14:paraId="3C199E42" w14:textId="77777777" w:rsidR="0087409F" w:rsidRDefault="00E97363">
            <w:pPr>
              <w:numPr>
                <w:ilvl w:val="1"/>
                <w:numId w:val="39"/>
              </w:numPr>
              <w:rPr>
                <w:rFonts w:eastAsia="Calibri"/>
                <w:strike/>
              </w:rPr>
            </w:pPr>
            <w:r>
              <w:rPr>
                <w:rFonts w:eastAsia="Calibri"/>
              </w:rPr>
              <w:t xml:space="preserve">Type B1: </w:t>
            </w:r>
          </w:p>
          <w:p w14:paraId="3DD90B77" w14:textId="77777777" w:rsidR="0087409F" w:rsidRDefault="00E97363">
            <w:pPr>
              <w:numPr>
                <w:ilvl w:val="2"/>
                <w:numId w:val="39"/>
              </w:numPr>
              <w:rPr>
                <w:rFonts w:eastAsia="Calibri"/>
              </w:rPr>
            </w:pPr>
            <w:r>
              <w:rPr>
                <w:rFonts w:eastAsia="Calibri"/>
              </w:rPr>
              <w:t>Model identification initiated by the UE, and NW assists the remaining steps (if any) of the model identification</w:t>
            </w:r>
          </w:p>
          <w:p w14:paraId="4A99A4A1" w14:textId="77777777" w:rsidR="0087409F" w:rsidRDefault="00E97363">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034D8A83" w14:textId="77777777" w:rsidR="0087409F" w:rsidRDefault="00E97363">
            <w:pPr>
              <w:numPr>
                <w:ilvl w:val="2"/>
                <w:numId w:val="39"/>
              </w:numPr>
              <w:rPr>
                <w:rFonts w:eastAsia="Calibri"/>
              </w:rPr>
            </w:pPr>
            <w:r>
              <w:rPr>
                <w:rFonts w:eastAsia="Calibri"/>
              </w:rPr>
              <w:t>FFS: details of steps</w:t>
            </w:r>
          </w:p>
          <w:p w14:paraId="50C764C8" w14:textId="77777777" w:rsidR="0087409F" w:rsidRDefault="00E97363">
            <w:pPr>
              <w:numPr>
                <w:ilvl w:val="1"/>
                <w:numId w:val="39"/>
              </w:numPr>
              <w:rPr>
                <w:rFonts w:eastAsia="Calibri"/>
              </w:rPr>
            </w:pPr>
            <w:r>
              <w:rPr>
                <w:rFonts w:eastAsia="Calibri"/>
              </w:rPr>
              <w:t>Type B2:</w:t>
            </w:r>
            <w:r>
              <w:rPr>
                <w:rFonts w:eastAsia="Calibri"/>
                <w:strike/>
              </w:rPr>
              <w:t xml:space="preserve"> </w:t>
            </w:r>
          </w:p>
          <w:p w14:paraId="0C723869" w14:textId="77777777" w:rsidR="0087409F" w:rsidRDefault="00E97363">
            <w:pPr>
              <w:numPr>
                <w:ilvl w:val="2"/>
                <w:numId w:val="39"/>
              </w:numPr>
              <w:rPr>
                <w:rFonts w:eastAsia="Calibri"/>
              </w:rPr>
            </w:pPr>
            <w:r>
              <w:rPr>
                <w:rFonts w:eastAsia="Calibri"/>
              </w:rPr>
              <w:t>Model identification initiated by the NW, and UE responds (if applicable) for the remaining steps (if any) of the model identification</w:t>
            </w:r>
          </w:p>
          <w:p w14:paraId="14EABFE8" w14:textId="77777777" w:rsidR="0087409F" w:rsidRDefault="00E97363">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0CD0DDC2" w14:textId="77777777" w:rsidR="0087409F" w:rsidRDefault="00E97363">
            <w:pPr>
              <w:numPr>
                <w:ilvl w:val="2"/>
                <w:numId w:val="39"/>
              </w:numPr>
              <w:rPr>
                <w:rFonts w:eastAsia="Calibri"/>
              </w:rPr>
            </w:pPr>
            <w:r>
              <w:rPr>
                <w:rFonts w:eastAsia="Calibri"/>
              </w:rPr>
              <w:t>FFS: details of steps</w:t>
            </w:r>
          </w:p>
          <w:p w14:paraId="43D810FA" w14:textId="77777777" w:rsidR="0087409F" w:rsidRDefault="00E97363">
            <w:pPr>
              <w:numPr>
                <w:ilvl w:val="0"/>
                <w:numId w:val="45"/>
              </w:numPr>
              <w:rPr>
                <w:rFonts w:eastAsia="Calibri"/>
                <w:strike/>
              </w:rPr>
            </w:pPr>
            <w:r>
              <w:t>Note: The support and applicability of each model identification Type is a separate discussion. This study does not imply that model identification is necessary.</w:t>
            </w:r>
          </w:p>
          <w:p w14:paraId="531014D2" w14:textId="77777777" w:rsidR="0087409F" w:rsidRDefault="0087409F"/>
        </w:tc>
      </w:tr>
      <w:bookmarkEnd w:id="13"/>
    </w:tbl>
    <w:p w14:paraId="113C9BD8" w14:textId="77777777" w:rsidR="0087409F" w:rsidRDefault="0087409F">
      <w:pPr>
        <w:rPr>
          <w:lang w:val="en-GB"/>
        </w:rPr>
      </w:pPr>
    </w:p>
    <w:p w14:paraId="5D3366DD" w14:textId="77777777" w:rsidR="0087409F" w:rsidRDefault="0087409F">
      <w:pPr>
        <w:rPr>
          <w:lang w:val="en-GB"/>
        </w:rPr>
      </w:pPr>
    </w:p>
    <w:p w14:paraId="17FE0B5F" w14:textId="77777777" w:rsidR="0087409F" w:rsidRDefault="00E97363">
      <w:pPr>
        <w:pStyle w:val="Heading5"/>
        <w:ind w:left="1008" w:hanging="1008"/>
      </w:pPr>
      <w:r>
        <w:t>Company proposals</w:t>
      </w:r>
    </w:p>
    <w:p w14:paraId="0807023F" w14:textId="77777777" w:rsidR="0087409F" w:rsidRDefault="00E97363">
      <w:pPr>
        <w:rPr>
          <w:b/>
          <w:bCs/>
          <w:color w:val="4472C4" w:themeColor="accent5"/>
          <w:lang w:val="en-GB"/>
        </w:rPr>
      </w:pPr>
      <w:r>
        <w:rPr>
          <w:b/>
          <w:bCs/>
          <w:color w:val="4472C4" w:themeColor="accent5"/>
          <w:lang w:val="en-GB"/>
        </w:rPr>
        <w:t>FUTUREWEI:</w:t>
      </w:r>
    </w:p>
    <w:p w14:paraId="0FEDF059" w14:textId="77777777" w:rsidR="0087409F" w:rsidRDefault="00E97363">
      <w:pPr>
        <w:rPr>
          <w:b/>
          <w:bCs/>
          <w:i/>
          <w:iCs/>
          <w:color w:val="000000" w:themeColor="text1"/>
        </w:rPr>
      </w:pPr>
      <w:r>
        <w:rPr>
          <w:b/>
          <w:bCs/>
          <w:i/>
          <w:iCs/>
          <w:color w:val="000000" w:themeColor="text1"/>
        </w:rPr>
        <w:t>Proposal 2: Adopt the following definition for “Model ID”:</w:t>
      </w:r>
    </w:p>
    <w:p w14:paraId="362A486B" w14:textId="77777777" w:rsidR="0087409F" w:rsidRDefault="00E97363">
      <w:pPr>
        <w:rPr>
          <w:b/>
          <w:bCs/>
          <w:i/>
          <w:iCs/>
          <w:color w:val="000000" w:themeColor="text1"/>
        </w:rPr>
      </w:pPr>
      <w:r>
        <w:rPr>
          <w:b/>
          <w:bCs/>
          <w:i/>
          <w:iCs/>
          <w:color w:val="000000" w:themeColor="text1"/>
        </w:rPr>
        <w:t>A model ID is a unique indicator that differentiates one model from other models within a network. The model IDs may or may not be globally unique.</w:t>
      </w:r>
    </w:p>
    <w:p w14:paraId="0F2912A8" w14:textId="77777777" w:rsidR="0087409F" w:rsidRDefault="0087409F">
      <w:pPr>
        <w:rPr>
          <w:b/>
          <w:bCs/>
          <w:i/>
          <w:iCs/>
          <w:color w:val="000000" w:themeColor="text1"/>
        </w:rPr>
      </w:pPr>
    </w:p>
    <w:p w14:paraId="35BD6C15" w14:textId="77777777" w:rsidR="0087409F" w:rsidRDefault="00E97363">
      <w:pPr>
        <w:rPr>
          <w:b/>
          <w:bCs/>
          <w:i/>
          <w:iCs/>
          <w:color w:val="000000" w:themeColor="text1"/>
        </w:rPr>
      </w:pPr>
      <w:r>
        <w:rPr>
          <w:b/>
          <w:bCs/>
          <w:i/>
          <w:iCs/>
          <w:color w:val="000000" w:themeColor="text1"/>
        </w:rPr>
        <w:t>Proposal 3: Definitions of Type B model identifications on the following aspects require further clarification.</w:t>
      </w:r>
    </w:p>
    <w:p w14:paraId="3EE82C2F" w14:textId="77777777" w:rsidR="0087409F" w:rsidRDefault="00E97363">
      <w:pPr>
        <w:pStyle w:val="ListParagraph"/>
        <w:numPr>
          <w:ilvl w:val="0"/>
          <w:numId w:val="43"/>
        </w:numPr>
        <w:spacing w:after="160" w:line="259" w:lineRule="auto"/>
        <w:ind w:left="720" w:hanging="360"/>
        <w:contextualSpacing/>
        <w:rPr>
          <w:rFonts w:ascii="Times New Roman" w:hAnsi="Times New Roman"/>
          <w:b/>
          <w:bCs/>
          <w:i/>
          <w:iCs/>
          <w:color w:val="000000" w:themeColor="text1"/>
        </w:rPr>
      </w:pPr>
      <w:r>
        <w:rPr>
          <w:rFonts w:ascii="Times New Roman" w:hAnsi="Times New Roman"/>
          <w:b/>
          <w:bCs/>
          <w:i/>
          <w:iCs/>
          <w:color w:val="000000" w:themeColor="text1"/>
        </w:rPr>
        <w:t>Descriptions of implied actions of the terms “initiate”, “assist” and “respond”</w:t>
      </w:r>
    </w:p>
    <w:p w14:paraId="6BF3D6A5" w14:textId="77777777" w:rsidR="0087409F" w:rsidRDefault="00E97363">
      <w:pPr>
        <w:pStyle w:val="ListParagraph"/>
        <w:numPr>
          <w:ilvl w:val="0"/>
          <w:numId w:val="43"/>
        </w:numPr>
        <w:spacing w:after="160" w:line="259" w:lineRule="auto"/>
        <w:ind w:left="720" w:hanging="360"/>
        <w:contextualSpacing/>
        <w:rPr>
          <w:b/>
          <w:bCs/>
          <w:i/>
          <w:iCs/>
          <w:color w:val="000000" w:themeColor="text1"/>
        </w:rPr>
      </w:pPr>
      <w:r>
        <w:rPr>
          <w:rFonts w:ascii="Times New Roman" w:hAnsi="Times New Roman"/>
          <w:b/>
          <w:bCs/>
          <w:i/>
          <w:iCs/>
          <w:color w:val="000000" w:themeColor="text1"/>
        </w:rPr>
        <w:t>The assumption of model readiness (e.g., can we assume that model identification process starts only after models of both sides have been deployed?)</w:t>
      </w:r>
    </w:p>
    <w:p w14:paraId="047E7467" w14:textId="77777777" w:rsidR="0087409F" w:rsidRDefault="00E97363">
      <w:pPr>
        <w:rPr>
          <w:b/>
          <w:bCs/>
          <w:i/>
          <w:iCs/>
          <w:color w:val="000000" w:themeColor="text1"/>
        </w:rPr>
      </w:pPr>
      <w:r>
        <w:rPr>
          <w:b/>
          <w:bCs/>
          <w:i/>
          <w:iCs/>
          <w:color w:val="000000" w:themeColor="text1"/>
        </w:rPr>
        <w:t>Proposal 4: In both Type B1 and Type B2 cases, the NW has the control to assign model IDs to the UE-side or UE-part of two-sided models, no matter which side initiates the model identification.</w:t>
      </w:r>
    </w:p>
    <w:p w14:paraId="02443BA9" w14:textId="77777777" w:rsidR="0087409F" w:rsidRDefault="0087409F">
      <w:pPr>
        <w:rPr>
          <w:b/>
          <w:bCs/>
          <w:i/>
          <w:iCs/>
          <w:color w:val="000000" w:themeColor="text1"/>
        </w:rPr>
      </w:pPr>
    </w:p>
    <w:p w14:paraId="0EB16444" w14:textId="77777777" w:rsidR="0087409F" w:rsidRDefault="00E97363">
      <w:pPr>
        <w:rPr>
          <w:b/>
          <w:bCs/>
          <w:i/>
          <w:iCs/>
          <w:color w:val="000000" w:themeColor="text1"/>
        </w:rPr>
      </w:pPr>
      <w:r>
        <w:rPr>
          <w:b/>
          <w:bCs/>
          <w:i/>
          <w:iCs/>
          <w:color w:val="000000" w:themeColor="text1"/>
        </w:rPr>
        <w:t xml:space="preserve">Proposal 5:  Additional conditions (e.g., </w:t>
      </w:r>
      <w:r>
        <w:rPr>
          <w:rFonts w:ascii="Times" w:hAnsi="Times" w:cs="Times"/>
          <w:b/>
          <w:bCs/>
          <w:i/>
          <w:iCs/>
          <w:color w:val="000000" w:themeColor="text1"/>
        </w:rPr>
        <w:t>scenarios, sites, and datasets) that are needed for determining the applicability of the functionality of a model require further studies</w:t>
      </w:r>
      <w:r>
        <w:rPr>
          <w:rFonts w:ascii="Times" w:hAnsi="Times" w:cs="Times"/>
          <w:b/>
          <w:i/>
          <w:color w:val="000000" w:themeColor="text1"/>
        </w:rPr>
        <w:t>. How to signal these additional conditions from one side to the other also requires further study.</w:t>
      </w:r>
    </w:p>
    <w:p w14:paraId="46603C14" w14:textId="77777777" w:rsidR="0087409F" w:rsidRDefault="0087409F">
      <w:pPr>
        <w:rPr>
          <w:b/>
          <w:bCs/>
          <w:i/>
          <w:iCs/>
          <w:color w:val="000000" w:themeColor="text1"/>
        </w:rPr>
      </w:pPr>
    </w:p>
    <w:p w14:paraId="74ED9EA8" w14:textId="77777777" w:rsidR="0087409F" w:rsidRDefault="00E97363">
      <w:pPr>
        <w:rPr>
          <w:b/>
          <w:bCs/>
          <w:color w:val="4472C4" w:themeColor="accent5"/>
          <w:lang w:val="en-GB"/>
        </w:rPr>
      </w:pPr>
      <w:r>
        <w:rPr>
          <w:b/>
          <w:bCs/>
          <w:color w:val="4472C4" w:themeColor="accent5"/>
          <w:lang w:val="en-GB"/>
        </w:rPr>
        <w:t>Huawei, HiSilicon:</w:t>
      </w:r>
    </w:p>
    <w:p w14:paraId="5AEC999A" w14:textId="77777777" w:rsidR="0087409F" w:rsidRDefault="00E97363">
      <w:pPr>
        <w:autoSpaceDE w:val="0"/>
        <w:autoSpaceDN w:val="0"/>
        <w:adjustRightInd w:val="0"/>
        <w:snapToGrid w:val="0"/>
        <w:spacing w:after="120"/>
        <w:jc w:val="both"/>
        <w:rPr>
          <w:rFonts w:ascii="Times New Roman" w:eastAsia="SimSun" w:hAnsi="Times New Roman" w:cs="Times New Roman"/>
          <w:b/>
          <w:i/>
          <w:lang w:eastAsia="zh-CN"/>
        </w:rPr>
      </w:pPr>
      <w:r>
        <w:rPr>
          <w:rFonts w:ascii="Times New Roman" w:eastAsia="SimSun" w:hAnsi="Times New Roman" w:cs="Times New Roman"/>
          <w:b/>
          <w:i/>
        </w:rPr>
        <w:t>Proposal 8: Assistance information, regardless of explicit information or implicit information based on ID, is studied with lower priority.</w:t>
      </w:r>
    </w:p>
    <w:p w14:paraId="41CD8B7A" w14:textId="77777777" w:rsidR="0087409F" w:rsidRDefault="00E97363">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lastRenderedPageBreak/>
        <w:t xml:space="preserve">Proposal 10: Functionality refers to an AI/ML-enabled Feature/FG enabled by configuration(s), where configuration(s) are the conditions in forms of RRC/LPP IE(s) reported by UE capability. </w:t>
      </w:r>
      <w:r>
        <w:rPr>
          <w:rFonts w:ascii="Times New Roman" w:eastAsia="SimSun" w:hAnsi="Times New Roman" w:cs="Times New Roman" w:hint="eastAsia"/>
          <w:b/>
          <w:i/>
          <w:lang w:eastAsia="zh-CN"/>
        </w:rPr>
        <w:t>Th</w:t>
      </w:r>
      <w:r>
        <w:rPr>
          <w:rFonts w:ascii="Times New Roman" w:eastAsia="SimSun" w:hAnsi="Times New Roman" w:cs="Times New Roman"/>
          <w:b/>
          <w:i/>
          <w:lang w:eastAsia="zh-CN"/>
        </w:rPr>
        <w:t>e following steps can be considered:</w:t>
      </w:r>
    </w:p>
    <w:p w14:paraId="056C9BB2" w14:textId="77777777" w:rsidR="0087409F" w:rsidRDefault="00E97363">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b/>
          <w:i/>
          <w:lang w:eastAsia="zh-CN"/>
        </w:rPr>
        <w:t>Step 1: UE capability report of the supported functionalities in forms of a list of relevant RRC/LPP parameters.</w:t>
      </w:r>
    </w:p>
    <w:p w14:paraId="329D9D02" w14:textId="77777777" w:rsidR="0087409F" w:rsidRDefault="00E97363">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b/>
          <w:i/>
          <w:lang w:eastAsia="zh-CN"/>
        </w:rPr>
        <w:t>Step 2: Network activates one preferred functionality from the set of UE reported functionalities.</w:t>
      </w:r>
    </w:p>
    <w:p w14:paraId="639D290C" w14:textId="77777777" w:rsidR="0087409F" w:rsidRDefault="00E97363">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N</w:t>
      </w:r>
      <w:r>
        <w:rPr>
          <w:rFonts w:ascii="Times New Roman" w:eastAsia="SimSun" w:hAnsi="Times New Roman" w:cs="Times New Roman"/>
          <w:b/>
          <w:i/>
          <w:lang w:eastAsia="zh-CN"/>
        </w:rPr>
        <w:t>ote: the necessity of introducing “configured functionalities” and “applicable functionalities” is not clear.</w:t>
      </w:r>
    </w:p>
    <w:p w14:paraId="1F3C8A9A" w14:textId="77777777" w:rsidR="0087409F" w:rsidRDefault="00E97363">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For the types of model identification (if supported), further consider Type A for LCM without model transfer/delivery and Type B2 for LCM with model transfer/delivery.</w:t>
      </w:r>
    </w:p>
    <w:p w14:paraId="709DF63B" w14:textId="77777777" w:rsidR="0087409F" w:rsidRDefault="00E97363">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Type A: Model is identified to NW (if applicable) and UE (if applicable) without over-the-air signaling.</w:t>
      </w:r>
    </w:p>
    <w:p w14:paraId="76FC2FCA" w14:textId="77777777" w:rsidR="0087409F" w:rsidRDefault="00E97363">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Type B2: Model identification initiated by the NW, and UE responds (if applicable) for the remaining steps (if any) of the model identification.</w:t>
      </w:r>
    </w:p>
    <w:p w14:paraId="43C24A0D" w14:textId="77777777" w:rsidR="0087409F" w:rsidRDefault="00E97363">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Proposal</w:t>
      </w:r>
      <w:r>
        <w:rPr>
          <w:rFonts w:ascii="Times New Roman" w:eastAsia="SimSun" w:hAnsi="Times New Roman" w:cs="Times New Roman"/>
          <w:b/>
          <w:i/>
          <w:lang w:eastAsia="zh-CN"/>
        </w:rPr>
        <w:t xml:space="preserve"> 12: How to avoid the disclosure of the vendor information </w:t>
      </w:r>
      <w:r>
        <w:rPr>
          <w:rFonts w:ascii="Times New Roman" w:eastAsia="SimSun" w:hAnsi="Times New Roman" w:cs="Times New Roman" w:hint="eastAsia"/>
          <w:b/>
          <w:i/>
          <w:lang w:eastAsia="zh-CN"/>
        </w:rPr>
        <w:t>during</w:t>
      </w:r>
      <w:r>
        <w:rPr>
          <w:rFonts w:ascii="Times New Roman" w:eastAsia="SimSun" w:hAnsi="Times New Roman" w:cs="Times New Roman"/>
          <w:b/>
          <w:i/>
          <w:lang w:eastAsia="zh-CN"/>
        </w:rPr>
        <w:t xml:space="preserve"> the model identification procedure (if supported) should be studied.</w:t>
      </w:r>
    </w:p>
    <w:p w14:paraId="0F9F9D55" w14:textId="77777777" w:rsidR="0087409F" w:rsidRDefault="00E97363">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13: For studying the relationship between model/functionality identification, model identification can be a parallel mode from functionality identification, i.e., model identification mechanism is not supported on top of functionality identification mechanism.</w:t>
      </w:r>
    </w:p>
    <w:p w14:paraId="796379BA" w14:textId="77777777" w:rsidR="0087409F" w:rsidRDefault="00E97363">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14: For studying the applicable sub use cases of model based LCM and functionality based LCM:</w:t>
      </w:r>
    </w:p>
    <w:p w14:paraId="7841C915" w14:textId="77777777" w:rsidR="0087409F" w:rsidRDefault="00E97363">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Model based LCM is applicable at least for two-sided model.</w:t>
      </w:r>
    </w:p>
    <w:p w14:paraId="0ECC15DB" w14:textId="77777777" w:rsidR="0087409F" w:rsidRDefault="00E97363">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Functionality based LCM maybe applicable at least for UE-sided model.</w:t>
      </w:r>
    </w:p>
    <w:p w14:paraId="466F2356" w14:textId="77777777" w:rsidR="0087409F" w:rsidRDefault="00E97363">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eastAsia="SimHei" w:hAnsi="Times New Roman" w:cs="Times New Roman"/>
          <w:b/>
          <w:i/>
          <w:color w:val="000000" w:themeColor="text1"/>
        </w:rPr>
        <w:t xml:space="preserve">Note: Whether model based LCM is applicable </w:t>
      </w:r>
      <w:r>
        <w:rPr>
          <w:rFonts w:ascii="Times New Roman" w:hAnsi="Times New Roman" w:cs="Times New Roman"/>
          <w:b/>
          <w:i/>
        </w:rPr>
        <w:t xml:space="preserve">for </w:t>
      </w:r>
      <w:r>
        <w:rPr>
          <w:rFonts w:ascii="Times New Roman" w:eastAsia="SimHei" w:hAnsi="Times New Roman" w:cs="Times New Roman"/>
          <w:b/>
          <w:i/>
          <w:color w:val="000000" w:themeColor="text1"/>
        </w:rPr>
        <w:t>UE</w:t>
      </w:r>
      <w:r>
        <w:rPr>
          <w:rFonts w:ascii="Times New Roman" w:hAnsi="Times New Roman" w:cs="Times New Roman"/>
          <w:b/>
          <w:i/>
          <w:color w:val="000000" w:themeColor="text1"/>
        </w:rPr>
        <w:t>-</w:t>
      </w:r>
      <w:r>
        <w:rPr>
          <w:rFonts w:ascii="Times New Roman" w:eastAsia="SimHei" w:hAnsi="Times New Roman" w:cs="Times New Roman"/>
          <w:b/>
          <w:i/>
          <w:color w:val="000000" w:themeColor="text1"/>
        </w:rPr>
        <w:t>sided model, or</w:t>
      </w:r>
      <w:r>
        <w:rPr>
          <w:rFonts w:ascii="Times New Roman" w:hAnsi="Times New Roman" w:cs="Times New Roman"/>
          <w:b/>
          <w:i/>
        </w:rPr>
        <w:t xml:space="preserve"> functionality based LCM</w:t>
      </w:r>
      <w:r>
        <w:rPr>
          <w:rFonts w:ascii="Times New Roman" w:eastAsia="SimHei" w:hAnsi="Times New Roman" w:cs="Times New Roman"/>
          <w:b/>
          <w:i/>
          <w:color w:val="000000" w:themeColor="text1"/>
        </w:rPr>
        <w:t xml:space="preserve"> is applicable </w:t>
      </w:r>
      <w:r>
        <w:rPr>
          <w:rFonts w:ascii="Times New Roman" w:hAnsi="Times New Roman" w:cs="Times New Roman"/>
          <w:b/>
          <w:i/>
        </w:rPr>
        <w:t>for two-sided model</w:t>
      </w:r>
      <w:r>
        <w:rPr>
          <w:rFonts w:ascii="Times New Roman" w:eastAsia="SimHei" w:hAnsi="Times New Roman" w:cs="Times New Roman"/>
          <w:b/>
          <w:i/>
          <w:color w:val="000000" w:themeColor="text1"/>
        </w:rPr>
        <w:t>, can be further clarified</w:t>
      </w:r>
      <w:r>
        <w:rPr>
          <w:rFonts w:ascii="Times New Roman" w:hAnsi="Times New Roman" w:cs="Times New Roman"/>
          <w:b/>
          <w:i/>
          <w:color w:val="000000" w:themeColor="text1"/>
        </w:rPr>
        <w:t>.</w:t>
      </w:r>
    </w:p>
    <w:p w14:paraId="30AB7D99" w14:textId="77777777" w:rsidR="0087409F" w:rsidRDefault="0087409F">
      <w:pPr>
        <w:rPr>
          <w:lang w:val="en-GB"/>
        </w:rPr>
      </w:pPr>
    </w:p>
    <w:p w14:paraId="3DFE2AE0" w14:textId="77777777" w:rsidR="0087409F" w:rsidRDefault="00E97363">
      <w:pPr>
        <w:rPr>
          <w:b/>
          <w:color w:val="4472C4" w:themeColor="accent5"/>
          <w:lang w:val="en-GB"/>
        </w:rPr>
      </w:pPr>
      <w:r>
        <w:rPr>
          <w:b/>
          <w:bCs/>
          <w:color w:val="4472C4" w:themeColor="accent5"/>
          <w:lang w:val="en-GB"/>
        </w:rPr>
        <w:t>ZTE:</w:t>
      </w:r>
    </w:p>
    <w:p w14:paraId="5ABFBA7A"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Proposal 3: Model identification process via over-the-air signaling should include model transfer, model description information disclosure, and model ID assignment.</w:t>
      </w:r>
    </w:p>
    <w:p w14:paraId="0861B1C4" w14:textId="77777777" w:rsidR="0087409F" w:rsidRDefault="0087409F">
      <w:pPr>
        <w:rPr>
          <w:rFonts w:ascii="Times New Roman" w:hAnsi="Times New Roman" w:cs="SimSun"/>
          <w:b/>
          <w:bCs/>
          <w:i/>
          <w:iCs/>
          <w:kern w:val="2"/>
          <w:sz w:val="20"/>
          <w:szCs w:val="20"/>
          <w:lang w:eastAsia="zh-CN"/>
        </w:rPr>
      </w:pPr>
    </w:p>
    <w:p w14:paraId="26ED5EB5"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Proposal 4: Model identification over-the-air signaling should be a separate process from UE capability report.</w:t>
      </w:r>
    </w:p>
    <w:p w14:paraId="7B570990" w14:textId="77777777" w:rsidR="0087409F" w:rsidRDefault="0087409F">
      <w:pPr>
        <w:rPr>
          <w:rFonts w:ascii="Times New Roman" w:hAnsi="Times New Roman" w:cs="SimSun"/>
          <w:b/>
          <w:bCs/>
          <w:i/>
          <w:iCs/>
          <w:kern w:val="2"/>
          <w:sz w:val="20"/>
          <w:szCs w:val="20"/>
          <w:lang w:eastAsia="zh-CN"/>
        </w:rPr>
      </w:pPr>
    </w:p>
    <w:p w14:paraId="5516C1E9"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Proposal 5: For model identification of UE-side or UE-part of two-sided models, add the following modifications on top of the previous agreement:</w:t>
      </w:r>
    </w:p>
    <w:p w14:paraId="6519F75C"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Type A: Model is identified to NW (if applicable) and UE (if applicable) without over-the-air signaling.</w:t>
      </w:r>
    </w:p>
    <w:p w14:paraId="30337DF5"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 xml:space="preserve">The model may be assigned with a ‘global’ unique model ID during the model identification, which may be referred/used in over-the-air signaling after model identification. </w:t>
      </w:r>
    </w:p>
    <w:p w14:paraId="4273EB4F"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Note: The model ID assignment and the association of model description information (e.g., applicable conditions of the model) to a model need some offline coordination between network side and UE side, which is transparent to RAN1 specification.</w:t>
      </w:r>
    </w:p>
    <w:p w14:paraId="7416FE3A"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Type B1: Model is identified via over-the-air signaling.</w:t>
      </w:r>
    </w:p>
    <w:p w14:paraId="3123F0AE"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Model identification initiated by the UE, and NW assists the remaining steps (if any) of the model identification</w:t>
      </w:r>
    </w:p>
    <w:p w14:paraId="4AD5158F"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UE should report the model and its corresponding model description information to network when initiating the model identification</w:t>
      </w:r>
    </w:p>
    <w:p w14:paraId="6BA8DA53"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The model may be assigned with a ‘global’ unique model ID by network during the model identification</w:t>
      </w:r>
    </w:p>
    <w:p w14:paraId="47CC9804"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 xml:space="preserve">Type B2: Model is identified via over-the-air signaling. </w:t>
      </w:r>
    </w:p>
    <w:p w14:paraId="0EF0A0A8"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Model identification initiated by the NW, and UE responds (if applicable) for the remaining steps (if any) of the model identification.</w:t>
      </w:r>
    </w:p>
    <w:p w14:paraId="40500048"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Network should transfer the model and the corresponding model description information (e.g., applicable conditions of the model) about the model to UE when initiating the model identification</w:t>
      </w:r>
    </w:p>
    <w:p w14:paraId="5827AD49"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The model may be assigned with a ‘global’ unique model ID by network during the model identification</w:t>
      </w:r>
    </w:p>
    <w:p w14:paraId="052FAF47"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lastRenderedPageBreak/>
        <w:t>•</w:t>
      </w:r>
      <w:r>
        <w:rPr>
          <w:rFonts w:ascii="Times New Roman" w:hAnsi="Times New Roman" w:cs="SimSun"/>
          <w:b/>
          <w:bCs/>
          <w:i/>
          <w:iCs/>
          <w:kern w:val="2"/>
          <w:sz w:val="20"/>
          <w:szCs w:val="20"/>
          <w:lang w:eastAsia="zh-CN"/>
        </w:rPr>
        <w:tab/>
        <w:t xml:space="preserve">Note: The support and applicability of each model identification Type is a separate discussion. This study does not imply that model identification is necessary. </w:t>
      </w:r>
    </w:p>
    <w:p w14:paraId="1163DD89"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Note: The model ID assignment should be further studied by other working groups (e.g., how to register/de-register the model and how to conduct certification test on the model)</w:t>
      </w:r>
    </w:p>
    <w:p w14:paraId="3F3680B9" w14:textId="77777777" w:rsidR="0087409F" w:rsidRDefault="0087409F">
      <w:pPr>
        <w:rPr>
          <w:rFonts w:ascii="Times New Roman" w:hAnsi="Times New Roman" w:cs="SimSun"/>
          <w:b/>
          <w:bCs/>
          <w:i/>
          <w:iCs/>
          <w:kern w:val="2"/>
          <w:sz w:val="20"/>
          <w:szCs w:val="20"/>
          <w:lang w:eastAsia="zh-CN"/>
        </w:rPr>
      </w:pPr>
    </w:p>
    <w:p w14:paraId="28F51CA3"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6: </w:t>
      </w:r>
      <w:r>
        <w:rPr>
          <w:rFonts w:ascii="Times New Roman" w:hAnsi="Times New Roman" w:cs="SimSun"/>
          <w:b/>
          <w:bCs/>
          <w:i/>
          <w:iCs/>
          <w:kern w:val="2"/>
          <w:sz w:val="20"/>
          <w:szCs w:val="20"/>
          <w:lang w:eastAsia="zh-CN"/>
        </w:rPr>
        <w:tab/>
        <w:t>Further study how to reuse the current UE capability report to support the functionality identification process, including the following options:</w:t>
      </w:r>
    </w:p>
    <w:p w14:paraId="5E58747A"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Option 1: Functionality identification process totally reuses the UE capability report for non-AI/ML feature/FG defined in current specification.</w:t>
      </w:r>
    </w:p>
    <w:p w14:paraId="02794F4E"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Option 2: UE can report multiple functionalities for the same AI/ML-enabled feature. Each of the functionality and its values of conditions are reported by UE capability.</w:t>
      </w:r>
    </w:p>
    <w:p w14:paraId="02E414CB"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Option 3: UE indicates its supported candidate values for each condition/component of an AI/ML-enabled feature as the legacy UE capability report. After the UE capability report, the functionality can be further reported by UE or configured by NW via model transfer.</w:t>
      </w:r>
    </w:p>
    <w:p w14:paraId="02FE5EBC" w14:textId="77777777" w:rsidR="0087409F" w:rsidRDefault="0087409F">
      <w:pPr>
        <w:rPr>
          <w:rFonts w:ascii="Times New Roman" w:hAnsi="Times New Roman" w:cs="SimSun"/>
          <w:b/>
          <w:bCs/>
          <w:i/>
          <w:iCs/>
          <w:kern w:val="2"/>
          <w:sz w:val="20"/>
          <w:szCs w:val="20"/>
          <w:lang w:eastAsia="zh-CN"/>
        </w:rPr>
      </w:pPr>
    </w:p>
    <w:p w14:paraId="7384F222"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7: </w:t>
      </w:r>
      <w:r>
        <w:rPr>
          <w:rFonts w:ascii="Times New Roman" w:hAnsi="Times New Roman" w:cs="SimSun"/>
          <w:b/>
          <w:bCs/>
          <w:i/>
          <w:iCs/>
          <w:kern w:val="2"/>
          <w:sz w:val="20"/>
          <w:szCs w:val="20"/>
          <w:lang w:eastAsia="zh-CN"/>
        </w:rPr>
        <w:tab/>
      </w:r>
      <w:bookmarkStart w:id="19" w:name="_Hlk143169638"/>
      <w:r>
        <w:rPr>
          <w:rFonts w:ascii="Times New Roman" w:hAnsi="Times New Roman" w:cs="SimSun"/>
          <w:b/>
          <w:bCs/>
          <w:i/>
          <w:iCs/>
          <w:kern w:val="2"/>
          <w:sz w:val="20"/>
          <w:szCs w:val="20"/>
          <w:lang w:eastAsia="zh-CN"/>
        </w:rPr>
        <w:t>Conditions about scenarios, sites, and datasets of a functionality can be indicated by UE capability. How to incorporate the scenarios, sites, and datasets into the UE capability can be further studied by RAN2.</w:t>
      </w:r>
    </w:p>
    <w:bookmarkEnd w:id="19"/>
    <w:p w14:paraId="4E4A027F" w14:textId="77777777" w:rsidR="0087409F" w:rsidRDefault="0087409F">
      <w:pPr>
        <w:rPr>
          <w:rFonts w:ascii="Times New Roman" w:hAnsi="Times New Roman" w:cs="SimSun"/>
          <w:b/>
          <w:bCs/>
          <w:i/>
          <w:iCs/>
          <w:kern w:val="2"/>
          <w:sz w:val="20"/>
          <w:szCs w:val="20"/>
          <w:lang w:eastAsia="zh-CN"/>
        </w:rPr>
      </w:pPr>
    </w:p>
    <w:p w14:paraId="084E947D"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8: </w:t>
      </w:r>
      <w:r>
        <w:rPr>
          <w:rFonts w:ascii="Times New Roman" w:hAnsi="Times New Roman" w:cs="SimSun"/>
          <w:b/>
          <w:bCs/>
          <w:i/>
          <w:iCs/>
          <w:kern w:val="2"/>
          <w:sz w:val="20"/>
          <w:szCs w:val="20"/>
          <w:lang w:eastAsia="zh-CN"/>
        </w:rPr>
        <w:tab/>
        <w:t>Support of NW to assign a local identifier to a functionality or a model. From network perspective, the local identifier is mapped to a function unit operated at UE that is not transparent to network no matter the function unit is associated with a functionality or a model.</w:t>
      </w:r>
    </w:p>
    <w:p w14:paraId="49A3246D" w14:textId="77777777" w:rsidR="0087409F" w:rsidRDefault="0087409F">
      <w:pPr>
        <w:rPr>
          <w:rFonts w:ascii="Times New Roman" w:hAnsi="Times New Roman" w:cs="SimSun"/>
          <w:b/>
          <w:bCs/>
          <w:i/>
          <w:iCs/>
          <w:kern w:val="2"/>
          <w:sz w:val="20"/>
          <w:szCs w:val="20"/>
          <w:lang w:eastAsia="zh-CN"/>
        </w:rPr>
      </w:pPr>
    </w:p>
    <w:p w14:paraId="12B9391A"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9: </w:t>
      </w:r>
      <w:r>
        <w:rPr>
          <w:rFonts w:ascii="Times New Roman" w:hAnsi="Times New Roman" w:cs="SimSun"/>
          <w:b/>
          <w:bCs/>
          <w:i/>
          <w:iCs/>
          <w:kern w:val="2"/>
          <w:sz w:val="20"/>
          <w:szCs w:val="20"/>
          <w:lang w:eastAsia="zh-CN"/>
        </w:rPr>
        <w:tab/>
        <w:t>Support of a unified signaling framework based on the local identifier assigned by NW for various LCM procedures, e.g., model/functionality activation, deactivation, switching, fallback, and monitoring.</w:t>
      </w:r>
    </w:p>
    <w:p w14:paraId="66D04334" w14:textId="77777777" w:rsidR="0087409F" w:rsidRDefault="0087409F">
      <w:pPr>
        <w:rPr>
          <w:rFonts w:ascii="Times New Roman" w:hAnsi="Times New Roman" w:cs="SimSun"/>
          <w:b/>
          <w:bCs/>
          <w:i/>
          <w:iCs/>
          <w:kern w:val="2"/>
          <w:sz w:val="20"/>
          <w:szCs w:val="20"/>
          <w:lang w:eastAsia="zh-CN"/>
        </w:rPr>
      </w:pPr>
    </w:p>
    <w:p w14:paraId="5EAF1AE6" w14:textId="77777777" w:rsidR="0087409F" w:rsidRDefault="00E97363">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12: </w:t>
      </w:r>
      <w:r>
        <w:rPr>
          <w:rFonts w:ascii="Times New Roman" w:hAnsi="Times New Roman" w:cs="SimSun"/>
          <w:b/>
          <w:bCs/>
          <w:i/>
          <w:iCs/>
          <w:kern w:val="2"/>
          <w:sz w:val="20"/>
          <w:szCs w:val="20"/>
          <w:lang w:eastAsia="zh-CN"/>
        </w:rPr>
        <w:tab/>
        <w:t>UE can indicate its applicable functionalities/models by indicating the local identifier associated with the functionalities/models.</w:t>
      </w:r>
    </w:p>
    <w:p w14:paraId="7EA7D0CD" w14:textId="77777777" w:rsidR="0087409F" w:rsidRDefault="0087409F">
      <w:pPr>
        <w:rPr>
          <w:lang w:val="en-GB"/>
        </w:rPr>
      </w:pPr>
    </w:p>
    <w:p w14:paraId="07025438" w14:textId="77777777" w:rsidR="0087409F" w:rsidRDefault="00E97363">
      <w:pPr>
        <w:rPr>
          <w:b/>
          <w:color w:val="4472C4" w:themeColor="accent5"/>
          <w:lang w:val="en-GB"/>
        </w:rPr>
      </w:pPr>
      <w:r>
        <w:rPr>
          <w:b/>
          <w:bCs/>
          <w:color w:val="4472C4" w:themeColor="accent5"/>
          <w:lang w:val="en-GB"/>
        </w:rPr>
        <w:t>Vivo:</w:t>
      </w:r>
    </w:p>
    <w:p w14:paraId="7F6592AD" w14:textId="77777777" w:rsidR="0087409F" w:rsidRDefault="00E97363">
      <w:pPr>
        <w:pStyle w:val="proposal0"/>
      </w:pPr>
      <w:r>
        <w:rPr>
          <w:rFonts w:eastAsiaTheme="minorEastAsia" w:hint="eastAsia"/>
        </w:rPr>
        <w:t>Pr</w:t>
      </w:r>
      <w:r>
        <w:rPr>
          <w:rFonts w:eastAsiaTheme="minorEastAsia"/>
        </w:rPr>
        <w:t xml:space="preserve">oposal 6: </w:t>
      </w:r>
      <w:r>
        <w:t>The indication of supported AI/ML model IDs for a given AI/ML-enabled Feature/FG to network side is applicable for the following cases:</w:t>
      </w:r>
    </w:p>
    <w:p w14:paraId="76B8E8BC" w14:textId="77777777" w:rsidR="0087409F" w:rsidRDefault="00E97363">
      <w:pPr>
        <w:pStyle w:val="proposal0"/>
        <w:numPr>
          <w:ilvl w:val="0"/>
          <w:numId w:val="19"/>
        </w:numPr>
        <w:rPr>
          <w:b w:val="0"/>
          <w:color w:val="000000"/>
        </w:rPr>
      </w:pPr>
      <w:r>
        <w:t>UE indicates supported models after model identification type A.</w:t>
      </w:r>
    </w:p>
    <w:p w14:paraId="2EC57819" w14:textId="77777777" w:rsidR="0087409F" w:rsidRDefault="00E97363">
      <w:pPr>
        <w:pStyle w:val="proposal0"/>
        <w:numPr>
          <w:ilvl w:val="0"/>
          <w:numId w:val="19"/>
        </w:numPr>
        <w:rPr>
          <w:b w:val="0"/>
          <w:color w:val="000000"/>
        </w:rPr>
      </w:pPr>
      <w:r>
        <w:t xml:space="preserve">UE indicates supported models after model </w:t>
      </w:r>
      <w:r>
        <w:rPr>
          <w:color w:val="000000"/>
        </w:rPr>
        <w:t>identification type B1.</w:t>
      </w:r>
    </w:p>
    <w:p w14:paraId="689D1E09" w14:textId="77777777" w:rsidR="0087409F" w:rsidRDefault="00E97363">
      <w:pPr>
        <w:pStyle w:val="proposal0"/>
        <w:numPr>
          <w:ilvl w:val="0"/>
          <w:numId w:val="19"/>
        </w:numPr>
        <w:rPr>
          <w:b w:val="0"/>
          <w:color w:val="000000"/>
        </w:rPr>
      </w:pPr>
      <w:r>
        <w:t xml:space="preserve">UE indicates stored models within UE after model identification type B2. </w:t>
      </w:r>
    </w:p>
    <w:p w14:paraId="6E963FFE" w14:textId="77777777" w:rsidR="0087409F" w:rsidRDefault="00E97363">
      <w:pPr>
        <w:pStyle w:val="proposal0"/>
        <w:numPr>
          <w:ilvl w:val="0"/>
          <w:numId w:val="19"/>
        </w:numPr>
      </w:pPr>
      <w:r>
        <w:t>UE indicates supported model structure</w:t>
      </w:r>
      <w:r>
        <w:rPr>
          <w:color w:val="000000"/>
        </w:rPr>
        <w:t>s, which would be later used for model identification type B2.</w:t>
      </w:r>
    </w:p>
    <w:p w14:paraId="1521F5BA" w14:textId="77777777" w:rsidR="0087409F" w:rsidRDefault="0087409F">
      <w:pPr>
        <w:rPr>
          <w:lang w:eastAsia="zh-CN"/>
        </w:rPr>
      </w:pPr>
    </w:p>
    <w:p w14:paraId="52DC9D30" w14:textId="77777777" w:rsidR="0087409F" w:rsidRDefault="00E97363">
      <w:pPr>
        <w:pStyle w:val="proposal0"/>
      </w:pPr>
      <w:r>
        <w:rPr>
          <w:rFonts w:eastAsiaTheme="minorEastAsia" w:hint="eastAsia"/>
        </w:rPr>
        <w:t>Pr</w:t>
      </w:r>
      <w:r>
        <w:rPr>
          <w:rFonts w:eastAsiaTheme="minorEastAsia"/>
        </w:rPr>
        <w:t xml:space="preserve">oposal 7: </w:t>
      </w:r>
      <w:r>
        <w:rPr>
          <w:rFonts w:hint="eastAsia"/>
        </w:rPr>
        <w:t>A</w:t>
      </w:r>
      <w:r>
        <w:t>sk RAN2 to design appropriate signaling for the following indication from UE to network:</w:t>
      </w:r>
    </w:p>
    <w:p w14:paraId="74871240" w14:textId="77777777" w:rsidR="0087409F" w:rsidRDefault="00E97363">
      <w:pPr>
        <w:pStyle w:val="proposal0"/>
        <w:numPr>
          <w:ilvl w:val="0"/>
          <w:numId w:val="19"/>
        </w:numPr>
        <w:rPr>
          <w:b w:val="0"/>
          <w:color w:val="000000"/>
        </w:rPr>
      </w:pPr>
      <w:r>
        <w:t>UE indicates supported models after model identification type A.</w:t>
      </w:r>
    </w:p>
    <w:p w14:paraId="7CD41CF4" w14:textId="77777777" w:rsidR="0087409F" w:rsidRDefault="00E97363">
      <w:pPr>
        <w:pStyle w:val="proposal0"/>
        <w:numPr>
          <w:ilvl w:val="0"/>
          <w:numId w:val="19"/>
        </w:numPr>
        <w:rPr>
          <w:b w:val="0"/>
          <w:color w:val="000000"/>
        </w:rPr>
      </w:pPr>
      <w:r>
        <w:t>UE indicates supported models after model identification type B1.</w:t>
      </w:r>
    </w:p>
    <w:p w14:paraId="7067B8A5" w14:textId="77777777" w:rsidR="0087409F" w:rsidRDefault="00E97363">
      <w:pPr>
        <w:pStyle w:val="proposal0"/>
        <w:numPr>
          <w:ilvl w:val="0"/>
          <w:numId w:val="19"/>
        </w:numPr>
        <w:rPr>
          <w:b w:val="0"/>
          <w:color w:val="000000"/>
        </w:rPr>
      </w:pPr>
      <w:r>
        <w:t xml:space="preserve">UE indicates stored models within UE after model identification type B2. </w:t>
      </w:r>
    </w:p>
    <w:p w14:paraId="56238375" w14:textId="77777777" w:rsidR="0087409F" w:rsidRDefault="00E97363">
      <w:pPr>
        <w:pStyle w:val="proposal0"/>
        <w:numPr>
          <w:ilvl w:val="0"/>
          <w:numId w:val="19"/>
        </w:numPr>
        <w:rPr>
          <w:b w:val="0"/>
          <w:color w:val="000000"/>
        </w:rPr>
      </w:pPr>
      <w:r>
        <w:t>UE ind</w:t>
      </w:r>
      <w:r>
        <w:rPr>
          <w:color w:val="000000"/>
        </w:rPr>
        <w:t>icates supported model structures, which would be later used for model identification type B2.</w:t>
      </w:r>
    </w:p>
    <w:p w14:paraId="2B77008A" w14:textId="77777777" w:rsidR="0087409F" w:rsidRDefault="0087409F"/>
    <w:p w14:paraId="0F5C6A3B" w14:textId="77777777" w:rsidR="0087409F" w:rsidRDefault="00E97363">
      <w:pPr>
        <w:pStyle w:val="proposal0"/>
        <w:rPr>
          <w:rFonts w:eastAsia="MS Mincho"/>
          <w:lang w:eastAsia="ja-JP"/>
        </w:rPr>
      </w:pPr>
      <w:r>
        <w:rPr>
          <w:rFonts w:eastAsiaTheme="minorEastAsia" w:hint="eastAsia"/>
        </w:rPr>
        <w:t>Pr</w:t>
      </w:r>
      <w:r>
        <w:rPr>
          <w:rFonts w:eastAsiaTheme="minorEastAsia"/>
        </w:rPr>
        <w:t xml:space="preserve">oposal 8: </w:t>
      </w:r>
      <w:r>
        <w:t xml:space="preserve">Part of </w:t>
      </w:r>
      <w:r>
        <w:rPr>
          <w:rFonts w:hint="eastAsia"/>
        </w:rPr>
        <w:t>F</w:t>
      </w:r>
      <w:r>
        <w:t>L proposal 7-11h can be updated</w:t>
      </w:r>
      <w:r>
        <w:rPr>
          <w:rFonts w:hint="eastAsia"/>
        </w:rPr>
        <w:t xml:space="preserve"> </w:t>
      </w:r>
      <w:r>
        <w:t>as: a</w:t>
      </w:r>
      <w:r>
        <w:rPr>
          <w:rFonts w:hint="eastAsia"/>
        </w:rPr>
        <w:t>t</w:t>
      </w:r>
      <w:r>
        <w:t xml:space="preserve"> least site and datasets </w:t>
      </w:r>
      <w:r>
        <w:rPr>
          <w:color w:val="FF0000"/>
        </w:rPr>
        <w:t xml:space="preserve">categorizing </w:t>
      </w:r>
      <w:r>
        <w:rPr>
          <w:rFonts w:hint="eastAsia"/>
          <w:color w:val="FF0000"/>
        </w:rPr>
        <w:t>inf</w:t>
      </w:r>
      <w:r>
        <w:rPr>
          <w:color w:val="FF0000"/>
        </w:rPr>
        <w:t>ormation</w:t>
      </w:r>
      <w:r>
        <w:t xml:space="preserve"> can be indicated </w:t>
      </w:r>
      <w:r>
        <w:rPr>
          <w:rFonts w:eastAsia="MS Mincho"/>
          <w:lang w:eastAsia="ja-JP"/>
        </w:rPr>
        <w:t xml:space="preserve">by UE in type B1 model identification procedure </w:t>
      </w:r>
      <w:r>
        <w:rPr>
          <w:rFonts w:eastAsia="MS Mincho"/>
          <w:strike/>
          <w:color w:val="FF0000"/>
          <w:lang w:eastAsia="ja-JP"/>
        </w:rPr>
        <w:t>capability</w:t>
      </w:r>
      <w:r>
        <w:rPr>
          <w:rFonts w:eastAsia="MS Mincho"/>
          <w:lang w:eastAsia="ja-JP"/>
        </w:rPr>
        <w:t>.</w:t>
      </w:r>
    </w:p>
    <w:p w14:paraId="67640078" w14:textId="77777777" w:rsidR="0087409F" w:rsidRDefault="0087409F">
      <w:pPr>
        <w:rPr>
          <w:lang w:eastAsia="ja-JP"/>
        </w:rPr>
      </w:pPr>
    </w:p>
    <w:p w14:paraId="0272EDCA" w14:textId="77777777" w:rsidR="0087409F" w:rsidRDefault="00E97363">
      <w:pPr>
        <w:pStyle w:val="proposal0"/>
      </w:pPr>
      <w:r>
        <w:rPr>
          <w:rFonts w:eastAsiaTheme="minorEastAsia" w:hint="eastAsia"/>
        </w:rPr>
        <w:t>Pr</w:t>
      </w:r>
      <w:r>
        <w:rPr>
          <w:rFonts w:eastAsiaTheme="minorEastAsia"/>
        </w:rPr>
        <w:t xml:space="preserve">oposal 9: </w:t>
      </w:r>
      <w:r>
        <w:t>Additional conditions about scenarios, sites, and datasets may update frequently. Therefore, the transfer of additional conditions update requires a flexible procedure rather than capability report</w:t>
      </w:r>
      <w:r>
        <w:rPr>
          <w:rFonts w:eastAsia="MS Mincho"/>
          <w:lang w:eastAsia="ja-JP"/>
        </w:rPr>
        <w:t xml:space="preserve">. </w:t>
      </w:r>
      <w:r>
        <w:t>Detailed procedure can be left to RAN2 decision.</w:t>
      </w:r>
    </w:p>
    <w:p w14:paraId="0E190AF8" w14:textId="77777777" w:rsidR="0087409F" w:rsidRDefault="0087409F">
      <w:pPr>
        <w:rPr>
          <w:lang w:eastAsia="zh-CN"/>
        </w:rPr>
      </w:pPr>
    </w:p>
    <w:p w14:paraId="71C6827E" w14:textId="77777777" w:rsidR="0087409F" w:rsidRDefault="00E97363">
      <w:pPr>
        <w:pStyle w:val="proposal0"/>
      </w:pPr>
      <w:r>
        <w:rPr>
          <w:rFonts w:eastAsiaTheme="minorEastAsia" w:hint="eastAsia"/>
        </w:rPr>
        <w:t>Pr</w:t>
      </w:r>
      <w:r>
        <w:rPr>
          <w:rFonts w:eastAsiaTheme="minorEastAsia"/>
        </w:rPr>
        <w:t xml:space="preserve">oposal 10: </w:t>
      </w:r>
      <w:r>
        <w:rPr>
          <w:rFonts w:hint="eastAsia"/>
        </w:rPr>
        <w:t>S</w:t>
      </w:r>
      <w:r>
        <w:t xml:space="preserve">upport procedures to indicate additional conditions by network to UE as assistance information. </w:t>
      </w:r>
    </w:p>
    <w:p w14:paraId="678907AB" w14:textId="77777777" w:rsidR="0087409F" w:rsidRDefault="00E97363">
      <w:pPr>
        <w:pStyle w:val="proposal0"/>
        <w:numPr>
          <w:ilvl w:val="0"/>
          <w:numId w:val="19"/>
        </w:numPr>
        <w:rPr>
          <w:b w:val="0"/>
          <w:color w:val="000000"/>
        </w:rPr>
      </w:pPr>
      <w:r>
        <w:t>S</w:t>
      </w:r>
      <w:r>
        <w:rPr>
          <w:rFonts w:hint="eastAsia"/>
          <w:color w:val="000000"/>
        </w:rPr>
        <w:t>uch</w:t>
      </w:r>
      <w:r>
        <w:rPr>
          <w:color w:val="000000"/>
        </w:rPr>
        <w:t xml:space="preserve"> procedure is not applicable for functionality based operation since it would require UE to initiate the additional conditions frequently, or require network to blindly broadcast all the additional conditions, or make network challenging to manage the functionalities of various UEs.  </w:t>
      </w:r>
    </w:p>
    <w:p w14:paraId="0EF81A8B" w14:textId="77777777" w:rsidR="0087409F" w:rsidRDefault="0087409F">
      <w:pPr>
        <w:pStyle w:val="ListParagraph"/>
        <w:widowControl w:val="0"/>
        <w:numPr>
          <w:ilvl w:val="0"/>
          <w:numId w:val="0"/>
        </w:numPr>
        <w:overflowPunct w:val="0"/>
        <w:spacing w:after="120" w:line="240" w:lineRule="auto"/>
        <w:ind w:left="420"/>
        <w:jc w:val="both"/>
        <w:rPr>
          <w:b/>
          <w:color w:val="000000"/>
        </w:rPr>
      </w:pPr>
    </w:p>
    <w:p w14:paraId="5F1EFDCB" w14:textId="77777777" w:rsidR="0087409F" w:rsidRDefault="00E97363">
      <w:pPr>
        <w:pStyle w:val="proposal0"/>
      </w:pPr>
      <w:r>
        <w:rPr>
          <w:rFonts w:eastAsiaTheme="minorEastAsia" w:hint="eastAsia"/>
        </w:rPr>
        <w:t>Pr</w:t>
      </w:r>
      <w:r>
        <w:rPr>
          <w:rFonts w:eastAsiaTheme="minorEastAsia"/>
        </w:rPr>
        <w:t xml:space="preserve">oposal 11: </w:t>
      </w:r>
      <w:r>
        <w:t>Functionality-based LCM contains two steps as legacy UE features, UE capability report and RRC/MAC-CE/DCI enabling/disabling procedures.</w:t>
      </w:r>
    </w:p>
    <w:p w14:paraId="42FB3089" w14:textId="77777777" w:rsidR="0087409F" w:rsidRDefault="0087409F">
      <w:pPr>
        <w:rPr>
          <w:lang w:eastAsia="zh-CN"/>
        </w:rPr>
      </w:pPr>
    </w:p>
    <w:p w14:paraId="3981BECD" w14:textId="77777777" w:rsidR="0087409F" w:rsidRDefault="00E97363">
      <w:pPr>
        <w:pStyle w:val="proposal0"/>
      </w:pPr>
      <w:r>
        <w:rPr>
          <w:rFonts w:eastAsiaTheme="minorEastAsia" w:hint="eastAsia"/>
        </w:rPr>
        <w:t>Pr</w:t>
      </w:r>
      <w:r>
        <w:rPr>
          <w:rFonts w:eastAsiaTheme="minorEastAsia"/>
        </w:rPr>
        <w:t xml:space="preserve">oposal 12: </w:t>
      </w:r>
      <w:r>
        <w:t>Model identification Type B1 and follow-up procedures consists of the following two steps:</w:t>
      </w:r>
    </w:p>
    <w:p w14:paraId="41819FCE" w14:textId="77777777" w:rsidR="0087409F" w:rsidRDefault="00E97363">
      <w:pPr>
        <w:pStyle w:val="proposal0"/>
        <w:numPr>
          <w:ilvl w:val="0"/>
          <w:numId w:val="19"/>
        </w:numPr>
      </w:pPr>
      <w:r>
        <w:t xml:space="preserve">Step </w:t>
      </w:r>
      <w:r>
        <w:rPr>
          <w:color w:val="000000"/>
        </w:rPr>
        <w:t>1: Some UEs would be chosen as delegates to do model identification Type B1 and a model ID would be assigned by NW;</w:t>
      </w:r>
    </w:p>
    <w:p w14:paraId="24DC79CE" w14:textId="77777777" w:rsidR="0087409F" w:rsidRDefault="00E97363">
      <w:pPr>
        <w:pStyle w:val="proposal0"/>
        <w:numPr>
          <w:ilvl w:val="0"/>
          <w:numId w:val="19"/>
        </w:numPr>
      </w:pPr>
      <w:r>
        <w:t xml:space="preserve">Step </w:t>
      </w:r>
      <w:r>
        <w:rPr>
          <w:rFonts w:hint="eastAsia"/>
          <w:color w:val="000000"/>
        </w:rPr>
        <w:t xml:space="preserve">2: </w:t>
      </w:r>
      <w:r>
        <w:rPr>
          <w:color w:val="000000"/>
        </w:rPr>
        <w:t>Other UEs can indicate supported AI/ML model IDs for a given AI/ML-enabled Feature/FG in e.g., UE capability report or other procedures.</w:t>
      </w:r>
    </w:p>
    <w:p w14:paraId="393990C1" w14:textId="77777777" w:rsidR="0087409F" w:rsidRDefault="0087409F">
      <w:pPr>
        <w:pStyle w:val="ListParagraph"/>
        <w:widowControl w:val="0"/>
        <w:numPr>
          <w:ilvl w:val="0"/>
          <w:numId w:val="0"/>
        </w:numPr>
        <w:overflowPunct w:val="0"/>
        <w:spacing w:after="120" w:line="240" w:lineRule="auto"/>
        <w:ind w:left="420"/>
        <w:jc w:val="both"/>
      </w:pPr>
    </w:p>
    <w:p w14:paraId="70730970" w14:textId="77777777" w:rsidR="0087409F" w:rsidRDefault="00E97363">
      <w:pPr>
        <w:pStyle w:val="proposal0"/>
      </w:pPr>
      <w:r>
        <w:rPr>
          <w:rFonts w:eastAsiaTheme="minorEastAsia" w:hint="eastAsia"/>
        </w:rPr>
        <w:t>Pr</w:t>
      </w:r>
      <w:r>
        <w:rPr>
          <w:rFonts w:eastAsiaTheme="minorEastAsia"/>
        </w:rPr>
        <w:t xml:space="preserve">oposal 13: </w:t>
      </w:r>
      <w:r>
        <w:t>Model ID assignment procedure need to be carefully designed to avoid same model being assigned different IDs or different models being assigned the same ID.</w:t>
      </w:r>
    </w:p>
    <w:p w14:paraId="083DF8EA" w14:textId="77777777" w:rsidR="0087409F" w:rsidRDefault="0087409F">
      <w:pPr>
        <w:rPr>
          <w:lang w:val="en-GB"/>
        </w:rPr>
      </w:pPr>
    </w:p>
    <w:p w14:paraId="4C82D9C9" w14:textId="77777777" w:rsidR="0087409F" w:rsidRDefault="00E97363">
      <w:pPr>
        <w:rPr>
          <w:b/>
          <w:bCs/>
          <w:color w:val="4472C4" w:themeColor="accent5"/>
          <w:lang w:val="en-GB"/>
        </w:rPr>
      </w:pPr>
      <w:r>
        <w:rPr>
          <w:b/>
          <w:bCs/>
          <w:color w:val="4472C4" w:themeColor="accent5"/>
          <w:lang w:val="en-GB"/>
        </w:rPr>
        <w:t>Oppo:</w:t>
      </w:r>
    </w:p>
    <w:p w14:paraId="52E9D760" w14:textId="77777777" w:rsidR="0087409F" w:rsidRDefault="00E97363">
      <w:pPr>
        <w:overflowPunct w:val="0"/>
        <w:autoSpaceDE w:val="0"/>
        <w:autoSpaceDN w:val="0"/>
        <w:adjustRightInd w:val="0"/>
        <w:snapToGrid w:val="0"/>
        <w:ind w:right="-96"/>
        <w:jc w:val="both"/>
        <w:rPr>
          <w:b/>
          <w:i/>
          <w:lang w:eastAsia="zh-CN"/>
        </w:rPr>
      </w:pPr>
      <w:r>
        <w:rPr>
          <w:b/>
          <w:i/>
          <w:lang w:eastAsia="zh-CN"/>
        </w:rPr>
        <w:t>Proposal 1: Support both functionality-based LCM and model-ID-based LCM.</w:t>
      </w:r>
    </w:p>
    <w:p w14:paraId="6FF8522B" w14:textId="77777777" w:rsidR="0087409F" w:rsidRDefault="0087409F">
      <w:pPr>
        <w:overflowPunct w:val="0"/>
        <w:autoSpaceDE w:val="0"/>
        <w:autoSpaceDN w:val="0"/>
        <w:adjustRightInd w:val="0"/>
        <w:snapToGrid w:val="0"/>
        <w:ind w:right="-96"/>
        <w:jc w:val="both"/>
        <w:rPr>
          <w:b/>
          <w:i/>
          <w:lang w:eastAsia="zh-CN"/>
        </w:rPr>
      </w:pPr>
    </w:p>
    <w:p w14:paraId="247522B9" w14:textId="77777777" w:rsidR="0087409F" w:rsidRDefault="00E97363">
      <w:pPr>
        <w:overflowPunct w:val="0"/>
        <w:autoSpaceDE w:val="0"/>
        <w:autoSpaceDN w:val="0"/>
        <w:adjustRightInd w:val="0"/>
        <w:snapToGrid w:val="0"/>
        <w:ind w:right="-96"/>
        <w:jc w:val="both"/>
        <w:rPr>
          <w:b/>
          <w:i/>
          <w:lang w:eastAsia="zh-CN"/>
        </w:rPr>
      </w:pPr>
      <w:r>
        <w:rPr>
          <w:b/>
          <w:i/>
          <w:lang w:eastAsia="zh-CN"/>
        </w:rPr>
        <w:t>Proposal 2: Functionality ID can be used for indication functionality between NW and UE.</w:t>
      </w:r>
    </w:p>
    <w:p w14:paraId="3CC1EAA6" w14:textId="77777777" w:rsidR="0087409F" w:rsidRDefault="0087409F">
      <w:pPr>
        <w:overflowPunct w:val="0"/>
        <w:autoSpaceDE w:val="0"/>
        <w:autoSpaceDN w:val="0"/>
        <w:adjustRightInd w:val="0"/>
        <w:snapToGrid w:val="0"/>
        <w:ind w:right="-96"/>
        <w:jc w:val="both"/>
        <w:rPr>
          <w:b/>
          <w:i/>
          <w:lang w:eastAsia="zh-CN"/>
        </w:rPr>
      </w:pPr>
    </w:p>
    <w:p w14:paraId="7653BB2B" w14:textId="77777777" w:rsidR="0087409F" w:rsidRDefault="00E97363">
      <w:pPr>
        <w:overflowPunct w:val="0"/>
        <w:autoSpaceDE w:val="0"/>
        <w:autoSpaceDN w:val="0"/>
        <w:adjustRightInd w:val="0"/>
        <w:snapToGrid w:val="0"/>
        <w:ind w:right="-96"/>
        <w:jc w:val="both"/>
        <w:rPr>
          <w:b/>
          <w:i/>
          <w:lang w:eastAsia="zh-CN"/>
        </w:rPr>
      </w:pPr>
      <w:r>
        <w:rPr>
          <w:b/>
          <w:i/>
          <w:lang w:eastAsia="zh-CN"/>
        </w:rPr>
        <w:t>Proposal 3: Local ID is supported for indication of model selection/activation/deactivation/switching/fallback within an AI/ML functionality.</w:t>
      </w:r>
    </w:p>
    <w:p w14:paraId="05404ACC" w14:textId="77777777" w:rsidR="0087409F" w:rsidRDefault="0087409F"/>
    <w:p w14:paraId="0E82366D" w14:textId="77777777" w:rsidR="0087409F" w:rsidRDefault="00E97363">
      <w:pPr>
        <w:overflowPunct w:val="0"/>
        <w:autoSpaceDE w:val="0"/>
        <w:autoSpaceDN w:val="0"/>
        <w:adjustRightInd w:val="0"/>
        <w:snapToGrid w:val="0"/>
        <w:ind w:right="-96"/>
        <w:jc w:val="both"/>
        <w:rPr>
          <w:b/>
          <w:i/>
          <w:lang w:eastAsia="zh-CN"/>
        </w:rPr>
      </w:pPr>
      <w:r>
        <w:rPr>
          <w:b/>
          <w:i/>
          <w:lang w:eastAsia="zh-CN"/>
        </w:rPr>
        <w:t>Proposal 4: Prioritize Type A Model identification without (over-the-air signaling) in Rel-18.</w:t>
      </w:r>
    </w:p>
    <w:p w14:paraId="346E9D8F" w14:textId="77777777" w:rsidR="0087409F" w:rsidRDefault="0087409F">
      <w:pPr>
        <w:overflowPunct w:val="0"/>
        <w:autoSpaceDE w:val="0"/>
        <w:autoSpaceDN w:val="0"/>
        <w:adjustRightInd w:val="0"/>
        <w:snapToGrid w:val="0"/>
        <w:ind w:right="-96"/>
        <w:jc w:val="both"/>
        <w:rPr>
          <w:b/>
          <w:i/>
          <w:lang w:eastAsia="zh-CN"/>
        </w:rPr>
      </w:pPr>
    </w:p>
    <w:p w14:paraId="129F4600" w14:textId="77777777" w:rsidR="0087409F" w:rsidRDefault="00E97363">
      <w:pPr>
        <w:overflowPunct w:val="0"/>
        <w:autoSpaceDE w:val="0"/>
        <w:autoSpaceDN w:val="0"/>
        <w:adjustRightInd w:val="0"/>
        <w:snapToGrid w:val="0"/>
        <w:spacing w:afterLines="50" w:after="120"/>
        <w:ind w:right="-96"/>
        <w:jc w:val="both"/>
        <w:rPr>
          <w:b/>
          <w:i/>
          <w:lang w:eastAsia="zh-CN"/>
        </w:rPr>
      </w:pPr>
      <w:r>
        <w:rPr>
          <w:b/>
          <w:i/>
          <w:lang w:eastAsia="zh-CN"/>
        </w:rPr>
        <w:t xml:space="preserve">Proposal 5: At least for LCM with non-3GPP-based model transfer, </w:t>
      </w:r>
    </w:p>
    <w:p w14:paraId="034D39AE"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Local ID can be a simple number, which is similar to the resource/configuration ID in the legacy NR specification and does not include explicit information about the model, e.g., use case, scenario, configuration.</w:t>
      </w:r>
    </w:p>
    <w:p w14:paraId="44AA8D38"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rFonts w:hint="eastAsia"/>
          <w:b/>
          <w:i/>
          <w:lang w:eastAsia="zh-CN"/>
        </w:rPr>
        <w:t>FFS:</w:t>
      </w:r>
      <w:r>
        <w:rPr>
          <w:b/>
          <w:i/>
          <w:lang w:eastAsia="zh-CN"/>
        </w:rPr>
        <w:t xml:space="preserve"> Whether Global ID is needed and whether the Global ID needs to be defined in 3GPP specification.</w:t>
      </w:r>
    </w:p>
    <w:p w14:paraId="5DF88259" w14:textId="77777777" w:rsidR="0087409F" w:rsidRDefault="0087409F"/>
    <w:p w14:paraId="21AD7B7B" w14:textId="77777777" w:rsidR="0087409F" w:rsidRDefault="00E97363">
      <w:pPr>
        <w:overflowPunct w:val="0"/>
        <w:autoSpaceDE w:val="0"/>
        <w:autoSpaceDN w:val="0"/>
        <w:adjustRightInd w:val="0"/>
        <w:snapToGrid w:val="0"/>
        <w:ind w:right="-96"/>
        <w:jc w:val="both"/>
        <w:rPr>
          <w:b/>
          <w:i/>
          <w:lang w:eastAsia="zh-CN"/>
        </w:rPr>
      </w:pPr>
      <w:r>
        <w:rPr>
          <w:b/>
          <w:i/>
          <w:lang w:eastAsia="zh-CN"/>
        </w:rPr>
        <w:t>Proposal 6: The AI/ML functionality identification</w:t>
      </w:r>
      <w:r>
        <w:rPr>
          <w:rFonts w:hint="eastAsia"/>
          <w:b/>
          <w:i/>
          <w:lang w:eastAsia="zh-CN"/>
        </w:rPr>
        <w:t>,</w:t>
      </w:r>
      <w:r>
        <w:rPr>
          <w:b/>
          <w:i/>
          <w:lang w:eastAsia="zh-CN"/>
        </w:rPr>
        <w:t xml:space="preserve"> configuration and activation procedure can be as below:</w:t>
      </w:r>
    </w:p>
    <w:p w14:paraId="1766EDC9"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 (1) Potential AI/ML functionalities supported by NW and UE are identified based on UE’s and NW’s static capabilities;</w:t>
      </w:r>
    </w:p>
    <w:p w14:paraId="62BCF229"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(2) UE updates the UE capability, and forms the applicable functionality list (which is the sub-set of identified functionality list);</w:t>
      </w:r>
    </w:p>
    <w:p w14:paraId="05A30D4D"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(3) NW configures a functionality list, which is a sub-set of applicable functionalities, according to the NW’s instantaneous interest or capability;</w:t>
      </w:r>
    </w:p>
    <w:p w14:paraId="5B4206DB"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(4) NW activates a functionality from the configured functionality list.</w:t>
      </w:r>
    </w:p>
    <w:p w14:paraId="0F0DEF21" w14:textId="77777777" w:rsidR="0087409F" w:rsidRDefault="00E97363">
      <w:pPr>
        <w:jc w:val="center"/>
      </w:pPr>
      <w:r>
        <w:rPr>
          <w:noProof/>
          <w:lang w:eastAsia="ko-KR"/>
        </w:rPr>
        <w:lastRenderedPageBreak/>
        <w:drawing>
          <wp:inline distT="0" distB="0" distL="0" distR="0" wp14:anchorId="74E03D16" wp14:editId="59946323">
            <wp:extent cx="2151380" cy="1397000"/>
            <wp:effectExtent l="0" t="0" r="1270"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a:picLocks noChangeAspect="1"/>
                    </pic:cNvPicPr>
                  </pic:nvPicPr>
                  <pic:blipFill>
                    <a:blip r:embed="rId62"/>
                    <a:stretch>
                      <a:fillRect/>
                    </a:stretch>
                  </pic:blipFill>
                  <pic:spPr>
                    <a:xfrm>
                      <a:off x="0" y="0"/>
                      <a:ext cx="2154131" cy="1398786"/>
                    </a:xfrm>
                    <a:prstGeom prst="rect">
                      <a:avLst/>
                    </a:prstGeom>
                  </pic:spPr>
                </pic:pic>
              </a:graphicData>
            </a:graphic>
          </wp:inline>
        </w:drawing>
      </w:r>
    </w:p>
    <w:p w14:paraId="249B8A39" w14:textId="77777777" w:rsidR="0087409F" w:rsidRDefault="00E97363">
      <w:pPr>
        <w:overflowPunct w:val="0"/>
        <w:autoSpaceDE w:val="0"/>
        <w:autoSpaceDN w:val="0"/>
        <w:adjustRightInd w:val="0"/>
        <w:snapToGrid w:val="0"/>
        <w:ind w:right="-96"/>
        <w:jc w:val="both"/>
        <w:rPr>
          <w:b/>
          <w:i/>
          <w:lang w:eastAsia="zh-CN"/>
        </w:rPr>
      </w:pPr>
      <w:r>
        <w:rPr>
          <w:b/>
          <w:i/>
          <w:lang w:eastAsia="zh-CN"/>
        </w:rPr>
        <w:t>Proposal 7: The AI/ML model identification</w:t>
      </w:r>
      <w:r>
        <w:rPr>
          <w:rFonts w:hint="eastAsia"/>
          <w:b/>
          <w:i/>
          <w:lang w:eastAsia="zh-CN"/>
        </w:rPr>
        <w:t>,</w:t>
      </w:r>
      <w:r>
        <w:rPr>
          <w:b/>
          <w:i/>
          <w:lang w:eastAsia="zh-CN"/>
        </w:rPr>
        <w:t xml:space="preserve"> configuration and activation procedure can be as below:</w:t>
      </w:r>
    </w:p>
    <w:p w14:paraId="7E128040"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 (1) Potential AI/ML models supported by NW and UE are identified based on UE’s and NW’s static capabilities;</w:t>
      </w:r>
    </w:p>
    <w:p w14:paraId="26CF0565"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(2) UE updates the UE capability, and forms the applicable model list (which is the sub-set of identified model list);</w:t>
      </w:r>
    </w:p>
    <w:p w14:paraId="6F0ECE21"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(3) NW configures a model list, which is a sub-set of applicable models, according to the NW’s instantaneous interest or capability;</w:t>
      </w:r>
    </w:p>
    <w:p w14:paraId="2606AB0C"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(4) NW activates a model from the configured model list.</w:t>
      </w:r>
    </w:p>
    <w:p w14:paraId="68DCA3EE" w14:textId="77777777" w:rsidR="0087409F" w:rsidRDefault="00E97363">
      <w:pPr>
        <w:overflowPunct w:val="0"/>
        <w:autoSpaceDE w:val="0"/>
        <w:autoSpaceDN w:val="0"/>
        <w:adjustRightInd w:val="0"/>
        <w:snapToGrid w:val="0"/>
        <w:spacing w:afterLines="50" w:after="120"/>
        <w:ind w:right="-96"/>
        <w:jc w:val="center"/>
        <w:rPr>
          <w:b/>
          <w:i/>
          <w:lang w:eastAsia="zh-CN"/>
        </w:rPr>
      </w:pPr>
      <w:r>
        <w:rPr>
          <w:noProof/>
          <w:lang w:eastAsia="ko-KR"/>
        </w:rPr>
        <w:drawing>
          <wp:inline distT="0" distB="0" distL="0" distR="0" wp14:anchorId="2CAC1028" wp14:editId="5FF48B39">
            <wp:extent cx="2280285" cy="1426845"/>
            <wp:effectExtent l="0" t="0" r="5715" b="1905"/>
            <wp:docPr id="3" name="Picture 3"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model&#10;&#10;Description automatically generated"/>
                    <pic:cNvPicPr>
                      <a:picLocks noChangeAspect="1"/>
                    </pic:cNvPicPr>
                  </pic:nvPicPr>
                  <pic:blipFill>
                    <a:blip r:embed="rId63"/>
                    <a:stretch>
                      <a:fillRect/>
                    </a:stretch>
                  </pic:blipFill>
                  <pic:spPr>
                    <a:xfrm>
                      <a:off x="0" y="0"/>
                      <a:ext cx="2290054" cy="1432752"/>
                    </a:xfrm>
                    <a:prstGeom prst="rect">
                      <a:avLst/>
                    </a:prstGeom>
                  </pic:spPr>
                </pic:pic>
              </a:graphicData>
            </a:graphic>
          </wp:inline>
        </w:drawing>
      </w:r>
    </w:p>
    <w:p w14:paraId="7389C09E" w14:textId="77777777" w:rsidR="0087409F" w:rsidRDefault="0087409F">
      <w:pPr>
        <w:pStyle w:val="BodyText"/>
        <w:rPr>
          <w:lang w:eastAsia="zh-CN"/>
        </w:rPr>
      </w:pPr>
    </w:p>
    <w:p w14:paraId="06AF6177" w14:textId="77777777" w:rsidR="0087409F" w:rsidRDefault="0087409F">
      <w:pPr>
        <w:rPr>
          <w:lang w:val="en-GB"/>
        </w:rPr>
      </w:pPr>
    </w:p>
    <w:p w14:paraId="113AD3A5" w14:textId="77777777" w:rsidR="0087409F" w:rsidRDefault="00E97363">
      <w:pPr>
        <w:rPr>
          <w:b/>
          <w:bCs/>
          <w:color w:val="4472C4" w:themeColor="accent5"/>
          <w:lang w:val="en-GB"/>
        </w:rPr>
      </w:pPr>
      <w:r>
        <w:rPr>
          <w:b/>
          <w:bCs/>
          <w:color w:val="4472C4" w:themeColor="accent5"/>
          <w:lang w:val="en-GB"/>
        </w:rPr>
        <w:t>Spreadtrum:</w:t>
      </w:r>
    </w:p>
    <w:p w14:paraId="18D62A60" w14:textId="77777777" w:rsidR="0087409F" w:rsidRDefault="00E97363">
      <w:pPr>
        <w:rPr>
          <w:b/>
          <w:i/>
          <w:lang w:eastAsia="zh-CN"/>
        </w:rPr>
      </w:pPr>
      <w:bookmarkStart w:id="20" w:name="OLE_LINK44"/>
      <w:r>
        <w:rPr>
          <w:b/>
          <w:i/>
          <w:lang w:eastAsia="zh-CN"/>
        </w:rPr>
        <w:t>Proposal 9: For AI/ML model/functionality identification, model ID (for model identification), model function, model applicable condition, model input, and model output can be considered to be included into capability information.</w:t>
      </w:r>
    </w:p>
    <w:bookmarkEnd w:id="20"/>
    <w:p w14:paraId="6B2458A6" w14:textId="77777777" w:rsidR="0087409F" w:rsidRDefault="0087409F">
      <w:pPr>
        <w:rPr>
          <w:rFonts w:ascii="Times New Roman" w:hAnsi="Times New Roman" w:cs="Times New Roman"/>
          <w:b/>
          <w:i/>
          <w:lang w:eastAsia="zh-CN"/>
        </w:rPr>
      </w:pPr>
    </w:p>
    <w:p w14:paraId="6C69C5D9" w14:textId="77777777" w:rsidR="0087409F" w:rsidRDefault="00E97363">
      <w:pPr>
        <w:rPr>
          <w:lang w:eastAsia="zh-CN"/>
        </w:rPr>
      </w:pPr>
      <w:bookmarkStart w:id="21" w:name="OLE_LINK43"/>
      <w:r>
        <w:rPr>
          <w:b/>
          <w:i/>
          <w:lang w:eastAsia="zh-CN"/>
        </w:rPr>
        <w:t>Proposal 10: For functionality identification, other information such as applicable condition can be denoted in the form of components of one FG or FG.</w:t>
      </w:r>
    </w:p>
    <w:bookmarkEnd w:id="21"/>
    <w:p w14:paraId="30D80540" w14:textId="77777777" w:rsidR="0087409F" w:rsidRDefault="0087409F">
      <w:pPr>
        <w:rPr>
          <w:rFonts w:ascii="Times New Roman" w:hAnsi="Times New Roman" w:cs="Times New Roman"/>
          <w:b/>
          <w:i/>
          <w:lang w:eastAsia="zh-CN"/>
        </w:rPr>
      </w:pPr>
    </w:p>
    <w:p w14:paraId="6A4E45FC" w14:textId="77777777" w:rsidR="0087409F" w:rsidRDefault="00E97363">
      <w:pPr>
        <w:rPr>
          <w:b/>
          <w:i/>
          <w:lang w:eastAsia="zh-CN"/>
        </w:rPr>
      </w:pPr>
      <w:bookmarkStart w:id="22" w:name="OLE_LINK42"/>
      <w:r>
        <w:rPr>
          <w:b/>
          <w:i/>
          <w:lang w:eastAsia="zh-CN"/>
        </w:rPr>
        <w:t>Proposal 11: Legacy signaling, e.g., RRC signaling for CSI reporting configuration, can be utilized for functionality-based LCM operation.</w:t>
      </w:r>
    </w:p>
    <w:bookmarkEnd w:id="22"/>
    <w:p w14:paraId="57DFB74D" w14:textId="77777777" w:rsidR="0087409F" w:rsidRDefault="0087409F">
      <w:pPr>
        <w:rPr>
          <w:rFonts w:ascii="Times New Roman" w:hAnsi="Times New Roman" w:cs="Times New Roman"/>
          <w:b/>
          <w:i/>
          <w:lang w:eastAsia="zh-CN"/>
        </w:rPr>
      </w:pPr>
    </w:p>
    <w:p w14:paraId="3C87EE3F" w14:textId="77777777" w:rsidR="0087409F" w:rsidRDefault="00E97363">
      <w:pPr>
        <w:rPr>
          <w:b/>
          <w:i/>
          <w:lang w:eastAsia="zh-CN"/>
        </w:rPr>
      </w:pPr>
      <w:bookmarkStart w:id="23" w:name="OLE_LINK41"/>
      <w:r>
        <w:rPr>
          <w:b/>
          <w:i/>
          <w:lang w:eastAsia="zh-CN"/>
        </w:rPr>
        <w:t>Proposal 12: Applicable functionalities are reported from UE as a subset of identified functionalities.</w:t>
      </w:r>
    </w:p>
    <w:bookmarkEnd w:id="23"/>
    <w:p w14:paraId="45CBC898" w14:textId="77777777" w:rsidR="0087409F" w:rsidRDefault="0087409F">
      <w:pPr>
        <w:rPr>
          <w:rFonts w:ascii="Times New Roman" w:hAnsi="Times New Roman" w:cs="Times New Roman"/>
          <w:b/>
          <w:i/>
          <w:lang w:eastAsia="zh-CN"/>
        </w:rPr>
      </w:pPr>
    </w:p>
    <w:p w14:paraId="35DB43AA" w14:textId="77777777" w:rsidR="0087409F" w:rsidRDefault="00E97363">
      <w:pPr>
        <w:rPr>
          <w:b/>
          <w:i/>
          <w:lang w:eastAsia="zh-CN"/>
        </w:rPr>
      </w:pPr>
      <w:bookmarkStart w:id="24" w:name="OLE_LINK40"/>
      <w:r>
        <w:rPr>
          <w:b/>
          <w:i/>
          <w:lang w:eastAsia="zh-CN"/>
        </w:rPr>
        <w:t>Proposal 13: Dynamic UE capability update on applicable functionality (es) should be considered.</w:t>
      </w:r>
    </w:p>
    <w:bookmarkEnd w:id="24"/>
    <w:p w14:paraId="37BF9F6F" w14:textId="77777777" w:rsidR="0087409F" w:rsidRDefault="0087409F">
      <w:pPr>
        <w:rPr>
          <w:rFonts w:ascii="Times New Roman" w:hAnsi="Times New Roman" w:cs="Times New Roman"/>
          <w:b/>
          <w:i/>
          <w:lang w:eastAsia="zh-CN"/>
        </w:rPr>
      </w:pPr>
    </w:p>
    <w:p w14:paraId="4D543486" w14:textId="77777777" w:rsidR="0087409F" w:rsidRDefault="0087409F">
      <w:pPr>
        <w:rPr>
          <w:lang w:val="en-GB"/>
        </w:rPr>
      </w:pPr>
    </w:p>
    <w:p w14:paraId="326FD24C" w14:textId="77777777" w:rsidR="0087409F" w:rsidRDefault="00E97363">
      <w:pPr>
        <w:rPr>
          <w:b/>
          <w:bCs/>
          <w:color w:val="4472C4" w:themeColor="accent5"/>
          <w:lang w:val="en-GB"/>
        </w:rPr>
      </w:pPr>
      <w:r>
        <w:rPr>
          <w:b/>
          <w:bCs/>
          <w:color w:val="4472C4" w:themeColor="accent5"/>
          <w:lang w:val="en-GB"/>
        </w:rPr>
        <w:t>Nokia:</w:t>
      </w:r>
    </w:p>
    <w:p w14:paraId="06E36A61" w14:textId="77777777" w:rsidR="0087409F" w:rsidRDefault="00E97363">
      <w:pPr>
        <w:overflowPunct w:val="0"/>
        <w:autoSpaceDE w:val="0"/>
        <w:autoSpaceDN w:val="0"/>
        <w:adjustRightInd w:val="0"/>
        <w:spacing w:after="18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1:</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define the sub-use case specific conditions for functionalities and identify the common conditions for functionalities across different sub-use cases.  </w:t>
      </w:r>
    </w:p>
    <w:p w14:paraId="5D74CAA0" w14:textId="77777777" w:rsidR="0087409F" w:rsidRDefault="00E97363">
      <w:pPr>
        <w:overflowPunct w:val="0"/>
        <w:autoSpaceDE w:val="0"/>
        <w:autoSpaceDN w:val="0"/>
        <w:adjustRightInd w:val="0"/>
        <w:spacing w:after="180"/>
        <w:jc w:val="center"/>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Table 4: Framework for conditions for all ML-enabled use cases/Features</w:t>
      </w:r>
    </w:p>
    <w:tbl>
      <w:tblPr>
        <w:tblStyle w:val="TableGrid7"/>
        <w:tblW w:w="0" w:type="auto"/>
        <w:tblLook w:val="04A0" w:firstRow="1" w:lastRow="0" w:firstColumn="1" w:lastColumn="0" w:noHBand="0" w:noVBand="1"/>
      </w:tblPr>
      <w:tblGrid>
        <w:gridCol w:w="2978"/>
        <w:gridCol w:w="6651"/>
      </w:tblGrid>
      <w:tr w:rsidR="0087409F" w14:paraId="2FAEBD6A" w14:textId="77777777">
        <w:tc>
          <w:tcPr>
            <w:tcW w:w="2978" w:type="dxa"/>
          </w:tcPr>
          <w:p w14:paraId="648E4F96" w14:textId="77777777" w:rsidR="0087409F" w:rsidRDefault="00E97363">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SimSun" w:hAnsi="Times New Roman" w:cs="Times New Roman"/>
                <w:b/>
                <w:sz w:val="20"/>
                <w:szCs w:val="20"/>
              </w:rPr>
              <w:lastRenderedPageBreak/>
              <w:t>Condition</w:t>
            </w:r>
          </w:p>
        </w:tc>
        <w:tc>
          <w:tcPr>
            <w:tcW w:w="6651" w:type="dxa"/>
          </w:tcPr>
          <w:p w14:paraId="42902A2C"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b/>
                <w:sz w:val="20"/>
                <w:szCs w:val="20"/>
              </w:rPr>
            </w:pPr>
            <w:r>
              <w:rPr>
                <w:rFonts w:ascii="Times New Roman" w:eastAsia="Calibri" w:hAnsi="Times New Roman" w:cs="Times New Roman"/>
                <w:b/>
                <w:sz w:val="20"/>
                <w:szCs w:val="20"/>
              </w:rPr>
              <w:t>Description</w:t>
            </w:r>
          </w:p>
        </w:tc>
      </w:tr>
      <w:tr w:rsidR="0087409F" w14:paraId="0224B0AE" w14:textId="77777777">
        <w:tc>
          <w:tcPr>
            <w:tcW w:w="2978" w:type="dxa"/>
          </w:tcPr>
          <w:p w14:paraId="5DA566C5" w14:textId="77777777" w:rsidR="0087409F" w:rsidRDefault="00E97363">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 xml:space="preserve">1. Conditions on inference (use case specific) </w:t>
            </w:r>
          </w:p>
        </w:tc>
        <w:tc>
          <w:tcPr>
            <w:tcW w:w="6651" w:type="dxa"/>
          </w:tcPr>
          <w:p w14:paraId="2D64768C"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Indicates the capabilities associated with configurations/parameters (use-case specific) for functionalities of ML-enabled feature.</w:t>
            </w:r>
          </w:p>
        </w:tc>
      </w:tr>
      <w:tr w:rsidR="0087409F" w14:paraId="6C8BF92B" w14:textId="77777777">
        <w:tc>
          <w:tcPr>
            <w:tcW w:w="2978" w:type="dxa"/>
          </w:tcPr>
          <w:p w14:paraId="549AB231"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Calibri" w:hAnsi="Times New Roman" w:cs="Times New Roman"/>
                <w:b/>
                <w:bCs/>
                <w:sz w:val="20"/>
                <w:szCs w:val="20"/>
                <w:lang w:val="en-GB"/>
              </w:rPr>
              <w:t xml:space="preserve">2. Conditions on performance monitoring (use case specific) </w:t>
            </w:r>
          </w:p>
        </w:tc>
        <w:tc>
          <w:tcPr>
            <w:tcW w:w="6651" w:type="dxa"/>
          </w:tcPr>
          <w:p w14:paraId="4DB2D75F"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UE support for NW-sided functionality monitoring, and conditions on related configuration options for functionality performance monitoring. </w:t>
            </w:r>
          </w:p>
          <w:p w14:paraId="60FD329F"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applicable, indicates UE support for UE-sided functionality performance monitoring, and conditions on feedback/reporting (triggers, events, proxy KPIs, reporting mechanisms, etc.)</w:t>
            </w:r>
          </w:p>
        </w:tc>
      </w:tr>
      <w:tr w:rsidR="0087409F" w14:paraId="66D8DC30" w14:textId="77777777">
        <w:tc>
          <w:tcPr>
            <w:tcW w:w="2978" w:type="dxa"/>
          </w:tcPr>
          <w:p w14:paraId="50E2C6AE" w14:textId="77777777" w:rsidR="0087409F" w:rsidRDefault="00E97363">
            <w:pPr>
              <w:overflowPunct w:val="0"/>
              <w:autoSpaceDE w:val="0"/>
              <w:autoSpaceDN w:val="0"/>
              <w:adjustRightInd w:val="0"/>
              <w:spacing w:after="180"/>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 xml:space="preserve">3. Conditions on functionality configurations (generic) </w:t>
            </w:r>
          </w:p>
        </w:tc>
        <w:tc>
          <w:tcPr>
            <w:tcW w:w="6651" w:type="dxa"/>
          </w:tcPr>
          <w:p w14:paraId="26ECD5F5"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the max number of configured/activated functionalities, delays in activating/switching of functionalities, and </w:t>
            </w:r>
            <w:r>
              <w:rPr>
                <w:rFonts w:ascii="Times New Roman" w:eastAsia="Calibri" w:hAnsi="Times New Roman" w:cs="Times New Roman"/>
                <w:sz w:val="20"/>
                <w:szCs w:val="20"/>
              </w:rPr>
              <w:t>Generalization condition of functionalities</w:t>
            </w:r>
          </w:p>
        </w:tc>
      </w:tr>
      <w:tr w:rsidR="0087409F" w14:paraId="632FD1E2" w14:textId="77777777">
        <w:tc>
          <w:tcPr>
            <w:tcW w:w="2978" w:type="dxa"/>
          </w:tcPr>
          <w:p w14:paraId="28840284" w14:textId="77777777" w:rsidR="0087409F" w:rsidRDefault="00E97363">
            <w:pPr>
              <w:overflowPunct w:val="0"/>
              <w:autoSpaceDE w:val="0"/>
              <w:autoSpaceDN w:val="0"/>
              <w:adjustRightInd w:val="0"/>
              <w:spacing w:after="180"/>
              <w:textAlignment w:val="baseline"/>
              <w:rPr>
                <w:rFonts w:ascii="Times New Roman" w:eastAsia="Calibri" w:hAnsi="Times New Roman" w:cs="Times New Roman"/>
                <w:b/>
                <w:sz w:val="20"/>
                <w:szCs w:val="20"/>
                <w:lang w:val="en-GB"/>
              </w:rPr>
            </w:pPr>
            <w:r>
              <w:rPr>
                <w:rFonts w:ascii="Times New Roman" w:eastAsia="Calibri" w:hAnsi="Times New Roman" w:cs="Times New Roman"/>
                <w:b/>
                <w:sz w:val="20"/>
                <w:szCs w:val="20"/>
                <w:lang w:val="en-GB"/>
              </w:rPr>
              <w:t xml:space="preserve">4. Conditions on functionality validation procedure </w:t>
            </w:r>
            <w:r>
              <w:rPr>
                <w:rFonts w:ascii="Times New Roman" w:eastAsia="Calibri" w:hAnsi="Times New Roman" w:cs="Times New Roman"/>
                <w:b/>
                <w:bCs/>
                <w:sz w:val="20"/>
                <w:szCs w:val="20"/>
                <w:lang w:val="en-GB"/>
              </w:rPr>
              <w:t>(use case specific)</w:t>
            </w:r>
          </w:p>
          <w:p w14:paraId="6B615D10" w14:textId="77777777" w:rsidR="0087409F" w:rsidRDefault="0087409F">
            <w:pPr>
              <w:overflowPunct w:val="0"/>
              <w:autoSpaceDE w:val="0"/>
              <w:autoSpaceDN w:val="0"/>
              <w:adjustRightInd w:val="0"/>
              <w:spacing w:after="180"/>
              <w:textAlignment w:val="baseline"/>
              <w:rPr>
                <w:rFonts w:ascii="Times New Roman" w:eastAsia="Calibri" w:hAnsi="Times New Roman" w:cs="Times New Roman"/>
                <w:b/>
                <w:bCs/>
                <w:sz w:val="20"/>
                <w:szCs w:val="20"/>
                <w:lang w:val="en-GB"/>
              </w:rPr>
            </w:pPr>
          </w:p>
        </w:tc>
        <w:tc>
          <w:tcPr>
            <w:tcW w:w="6651" w:type="dxa"/>
          </w:tcPr>
          <w:p w14:paraId="113C2A39"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UE support for Functionality validation procedure (NW-initiated, UE-triggered). </w:t>
            </w:r>
          </w:p>
          <w:p w14:paraId="4C2C867A"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conditions for validation procedure (delays, measurement configurations, reporting configurations) </w:t>
            </w:r>
          </w:p>
        </w:tc>
      </w:tr>
      <w:tr w:rsidR="0087409F" w14:paraId="6A628910" w14:textId="77777777">
        <w:tc>
          <w:tcPr>
            <w:tcW w:w="2978" w:type="dxa"/>
          </w:tcPr>
          <w:p w14:paraId="3C93A398" w14:textId="77777777" w:rsidR="0087409F" w:rsidRDefault="00E97363">
            <w:pPr>
              <w:overflowPunct w:val="0"/>
              <w:autoSpaceDE w:val="0"/>
              <w:autoSpaceDN w:val="0"/>
              <w:adjustRightInd w:val="0"/>
              <w:spacing w:after="180"/>
              <w:textAlignment w:val="baseline"/>
              <w:rPr>
                <w:rFonts w:ascii="Times New Roman" w:eastAsia="Calibri" w:hAnsi="Times New Roman" w:cs="Times New Roman"/>
                <w:b/>
                <w:sz w:val="20"/>
                <w:szCs w:val="20"/>
                <w:lang w:val="en-GB"/>
              </w:rPr>
            </w:pPr>
            <w:r>
              <w:rPr>
                <w:rFonts w:ascii="Times New Roman" w:eastAsia="Calibri" w:hAnsi="Times New Roman" w:cs="Times New Roman"/>
                <w:b/>
                <w:bCs/>
                <w:sz w:val="20"/>
                <w:szCs w:val="20"/>
                <w:lang w:val="en-GB"/>
              </w:rPr>
              <w:t>5. Conditions on supporting fallback (use case specific)</w:t>
            </w:r>
          </w:p>
        </w:tc>
        <w:tc>
          <w:tcPr>
            <w:tcW w:w="6651" w:type="dxa"/>
          </w:tcPr>
          <w:p w14:paraId="06F7C58E"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Indicates UE support for one or more fallback features (triggers/events, delays, etc.)</w:t>
            </w:r>
          </w:p>
        </w:tc>
      </w:tr>
      <w:tr w:rsidR="0087409F" w14:paraId="14C9EFCE" w14:textId="77777777">
        <w:tc>
          <w:tcPr>
            <w:tcW w:w="2978" w:type="dxa"/>
          </w:tcPr>
          <w:p w14:paraId="613118A8" w14:textId="77777777" w:rsidR="0087409F" w:rsidRDefault="00E97363">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6. Context information (use case specific) – part of additional conditions</w:t>
            </w:r>
          </w:p>
        </w:tc>
        <w:tc>
          <w:tcPr>
            <w:tcW w:w="6651" w:type="dxa"/>
          </w:tcPr>
          <w:p w14:paraId="338BC9D0"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applicable, indicates UE support for monitoring and reporting conditions for UE-side inference context e.g., radio KPIs not explicitly linked to the ML Functionality, and/or non-radio metrics (position, movement, temperature, etc.)</w:t>
            </w:r>
          </w:p>
        </w:tc>
      </w:tr>
    </w:tbl>
    <w:p w14:paraId="22017101" w14:textId="77777777" w:rsidR="0087409F" w:rsidRDefault="0087409F">
      <w:pPr>
        <w:overflowPunct w:val="0"/>
        <w:autoSpaceDE w:val="0"/>
        <w:autoSpaceDN w:val="0"/>
        <w:adjustRightInd w:val="0"/>
        <w:jc w:val="both"/>
        <w:textAlignment w:val="baseline"/>
        <w:rPr>
          <w:rFonts w:ascii="Times New Roman" w:eastAsia="SimSun" w:hAnsi="Times New Roman" w:cs="Times New Roman"/>
          <w:b/>
          <w:bCs/>
          <w:sz w:val="20"/>
          <w:szCs w:val="20"/>
        </w:rPr>
      </w:pPr>
    </w:p>
    <w:p w14:paraId="2C58EB90" w14:textId="77777777" w:rsidR="0087409F" w:rsidRDefault="00E97363">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2:</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the conditions for functionalities shall contain the following (see Table 4), </w:t>
      </w:r>
    </w:p>
    <w:p w14:paraId="6A51AFA1" w14:textId="77777777" w:rsidR="0087409F" w:rsidRDefault="00E97363">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inference (use case specific) </w:t>
      </w:r>
    </w:p>
    <w:p w14:paraId="5ACB95CB" w14:textId="77777777" w:rsidR="0087409F" w:rsidRDefault="00E97363">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performance monitoring (use case specific) </w:t>
      </w:r>
    </w:p>
    <w:p w14:paraId="4F3E7293" w14:textId="77777777" w:rsidR="0087409F" w:rsidRDefault="00E97363">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functionality configurations (generic) </w:t>
      </w:r>
    </w:p>
    <w:p w14:paraId="29BE4579" w14:textId="77777777" w:rsidR="0087409F" w:rsidRDefault="00E97363">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Conditions on functionality validation procedure (use case specific)</w:t>
      </w:r>
    </w:p>
    <w:p w14:paraId="037C0528" w14:textId="77777777" w:rsidR="0087409F" w:rsidRDefault="00E97363">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Conditions on supporting fallback (use case specific)</w:t>
      </w:r>
    </w:p>
    <w:p w14:paraId="47DE8CF9" w14:textId="77777777" w:rsidR="0087409F" w:rsidRDefault="00E97363">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Context information - part of additional conditions (use case specific)</w:t>
      </w:r>
    </w:p>
    <w:p w14:paraId="3FD30433" w14:textId="77777777" w:rsidR="0087409F" w:rsidRDefault="0087409F">
      <w:pPr>
        <w:rPr>
          <w:lang w:val="en-GB"/>
        </w:rPr>
      </w:pPr>
    </w:p>
    <w:p w14:paraId="1D54E6E8" w14:textId="77777777" w:rsidR="0087409F" w:rsidRDefault="00E97363">
      <w:pPr>
        <w:overflowPunct w:val="0"/>
        <w:autoSpaceDE w:val="0"/>
        <w:autoSpaceDN w:val="0"/>
        <w:adjustRightInd w:val="0"/>
        <w:spacing w:after="180"/>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3: For functionality identification and functionality-based LCM, the UE capability reporting is to be used only for reporting static conditions.</w:t>
      </w:r>
    </w:p>
    <w:p w14:paraId="5D2B059B" w14:textId="77777777" w:rsidR="0087409F" w:rsidRDefault="00E97363">
      <w:pPr>
        <w:overflowPunct w:val="0"/>
        <w:autoSpaceDE w:val="0"/>
        <w:autoSpaceDN w:val="0"/>
        <w:adjustRightInd w:val="0"/>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 xml:space="preserve">Proposal 4: If model identification is supported via 3GPP signaling, RAN1 to study an additional reporting method (not the UE capability reporting) for reporting additional conditions.  </w:t>
      </w:r>
    </w:p>
    <w:p w14:paraId="5682F568" w14:textId="77777777" w:rsidR="0087409F" w:rsidRDefault="0087409F">
      <w:pPr>
        <w:overflowPunct w:val="0"/>
        <w:autoSpaceDE w:val="0"/>
        <w:autoSpaceDN w:val="0"/>
        <w:adjustRightInd w:val="0"/>
        <w:textAlignment w:val="baseline"/>
        <w:rPr>
          <w:rFonts w:ascii="Times New Roman" w:eastAsia="SimSun" w:hAnsi="Times New Roman" w:cs="Times New Roman"/>
          <w:b/>
          <w:sz w:val="20"/>
          <w:szCs w:val="20"/>
        </w:rPr>
      </w:pPr>
    </w:p>
    <w:p w14:paraId="790D7869" w14:textId="77777777" w:rsidR="0087409F" w:rsidRDefault="00E97363">
      <w:pPr>
        <w:overflowPunct w:val="0"/>
        <w:autoSpaceDE w:val="0"/>
        <w:autoSpaceDN w:val="0"/>
        <w:adjustRightInd w:val="0"/>
        <w:jc w:val="both"/>
        <w:textAlignment w:val="baseline"/>
        <w:rPr>
          <w:rFonts w:ascii="Times New Roman" w:eastAsia="SimSun" w:hAnsi="Times New Roman" w:cs="Times New Roman"/>
          <w:sz w:val="20"/>
          <w:szCs w:val="20"/>
        </w:rPr>
      </w:pPr>
      <w:r>
        <w:rPr>
          <w:rFonts w:ascii="Times New Roman" w:eastAsia="SimSun" w:hAnsi="Times New Roman" w:cs="Times New Roman"/>
          <w:b/>
          <w:bCs/>
          <w:sz w:val="20"/>
          <w:szCs w:val="20"/>
        </w:rPr>
        <w:t>Proposal 5</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At least for UE-side models and UE-part of two-sided models, RAN1 to align with the understanding that the network configures functionalities to the UE with each functionality referring to a configuration message (e.g., RRC or LPP) that contains network-selected conditions (according to the UE capability).</w:t>
      </w:r>
      <w:r>
        <w:rPr>
          <w:rFonts w:ascii="Times New Roman" w:eastAsia="SimSun" w:hAnsi="Times New Roman" w:cs="Times New Roman"/>
          <w:sz w:val="20"/>
          <w:szCs w:val="20"/>
        </w:rPr>
        <w:t xml:space="preserve">  </w:t>
      </w:r>
    </w:p>
    <w:p w14:paraId="14D147FD" w14:textId="77777777" w:rsidR="0087409F" w:rsidRDefault="0087409F">
      <w:pPr>
        <w:overflowPunct w:val="0"/>
        <w:autoSpaceDE w:val="0"/>
        <w:autoSpaceDN w:val="0"/>
        <w:adjustRightInd w:val="0"/>
        <w:jc w:val="both"/>
        <w:textAlignment w:val="baseline"/>
        <w:rPr>
          <w:rFonts w:ascii="Times New Roman" w:eastAsia="SimSun" w:hAnsi="Times New Roman" w:cs="Times New Roman"/>
          <w:sz w:val="20"/>
          <w:szCs w:val="20"/>
        </w:rPr>
      </w:pPr>
    </w:p>
    <w:p w14:paraId="3BC3617E" w14:textId="77777777" w:rsidR="0087409F" w:rsidRDefault="00E97363">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6</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after functionality identification (i.e., after UE capability reporting and functionality configuration(s) are available at the UE), support reporting </w:t>
      </w:r>
      <w:r>
        <w:rPr>
          <w:rFonts w:ascii="Times New Roman" w:eastAsia="SimSun" w:hAnsi="Times New Roman" w:cs="Times New Roman"/>
          <w:b/>
          <w:bCs/>
          <w:sz w:val="20"/>
          <w:szCs w:val="20"/>
        </w:rPr>
        <w:t xml:space="preserve">methods of </w:t>
      </w:r>
      <w:r>
        <w:rPr>
          <w:rFonts w:ascii="Times New Roman" w:eastAsia="SimSun" w:hAnsi="Times New Roman" w:cs="Times New Roman"/>
          <w:b/>
          <w:sz w:val="20"/>
          <w:szCs w:val="20"/>
        </w:rPr>
        <w:t xml:space="preserve">applicable functionalities. </w:t>
      </w:r>
    </w:p>
    <w:p w14:paraId="517FFB89" w14:textId="77777777" w:rsidR="0087409F" w:rsidRDefault="0087409F">
      <w:pPr>
        <w:overflowPunct w:val="0"/>
        <w:autoSpaceDE w:val="0"/>
        <w:autoSpaceDN w:val="0"/>
        <w:adjustRightInd w:val="0"/>
        <w:jc w:val="both"/>
        <w:textAlignment w:val="baseline"/>
        <w:rPr>
          <w:rFonts w:ascii="Times New Roman" w:eastAsia="SimSun" w:hAnsi="Times New Roman" w:cs="Times New Roman"/>
          <w:b/>
          <w:sz w:val="20"/>
          <w:szCs w:val="20"/>
        </w:rPr>
      </w:pPr>
    </w:p>
    <w:p w14:paraId="35E18BAA" w14:textId="77777777" w:rsidR="0087409F" w:rsidRDefault="00E97363">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Proposal 9: Support mechanisms for UE to report to the network conditions of its ML-related resources, such as memory, battery, and other hardware parameters, estimated to be required to execute</w:t>
      </w:r>
      <w:r>
        <w:rPr>
          <w:rFonts w:ascii="Times New Roman" w:eastAsia="SimSun" w:hAnsi="Times New Roman" w:cs="Times New Roman"/>
          <w:b/>
          <w:bCs/>
          <w:sz w:val="20"/>
          <w:szCs w:val="20"/>
          <w:lang w:val="en-GB"/>
        </w:rPr>
        <w:t>, or impact the performance of,</w:t>
      </w:r>
      <w:r>
        <w:rPr>
          <w:rFonts w:ascii="Times New Roman" w:eastAsia="SimSun" w:hAnsi="Times New Roman" w:cs="Times New Roman"/>
          <w:b/>
          <w:sz w:val="20"/>
          <w:szCs w:val="20"/>
        </w:rPr>
        <w:t xml:space="preserve"> a ML-enabled feature and corresponding functionalities/models.</w:t>
      </w:r>
    </w:p>
    <w:p w14:paraId="28B7CAE2" w14:textId="77777777" w:rsidR="0087409F" w:rsidRDefault="0087409F">
      <w:pPr>
        <w:rPr>
          <w:lang w:val="en-GB"/>
        </w:rPr>
      </w:pPr>
    </w:p>
    <w:p w14:paraId="2DEEF693" w14:textId="77777777" w:rsidR="0087409F" w:rsidRDefault="00E97363">
      <w:pPr>
        <w:spacing w:after="60"/>
        <w:jc w:val="both"/>
        <w:textAlignment w:val="center"/>
        <w:rPr>
          <w:rFonts w:ascii="Times New Roman" w:eastAsia="SimSun" w:hAnsi="Times New Roman" w:cs="Times New Roman"/>
          <w:sz w:val="20"/>
          <w:szCs w:val="20"/>
          <w:lang w:val="en-GB"/>
        </w:rPr>
      </w:pPr>
      <w:r>
        <w:rPr>
          <w:rFonts w:ascii="Times New Roman" w:eastAsia="SimSun" w:hAnsi="Times New Roman" w:cs="Times New Roman"/>
          <w:b/>
          <w:bCs/>
          <w:sz w:val="20"/>
          <w:szCs w:val="20"/>
        </w:rPr>
        <w:lastRenderedPageBreak/>
        <w:t>Proposal 13:</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prior to designing 3GPP signaling details for (logical) ML model identification Type A and Type B, RAN1 shall define and identify the corresponding </w:t>
      </w:r>
      <w:r>
        <w:rPr>
          <w:rFonts w:ascii="Times New Roman" w:eastAsia="SimSun" w:hAnsi="Times New Roman" w:cs="Times New Roman"/>
          <w:b/>
          <w:color w:val="000000"/>
          <w:sz w:val="20"/>
          <w:szCs w:val="20"/>
          <w:shd w:val="clear" w:color="auto" w:fill="FFFFFF"/>
        </w:rPr>
        <w:t>additional conditions</w:t>
      </w:r>
      <w:r>
        <w:rPr>
          <w:rFonts w:ascii="Times New Roman" w:eastAsia="SimSun" w:hAnsi="Times New Roman" w:cs="Times New Roman"/>
          <w:b/>
          <w:sz w:val="20"/>
          <w:szCs w:val="20"/>
        </w:rPr>
        <w:t xml:space="preserve"> for the studied sub-use-cases.</w:t>
      </w:r>
    </w:p>
    <w:p w14:paraId="43764144" w14:textId="77777777" w:rsidR="0087409F" w:rsidRDefault="0087409F">
      <w:pPr>
        <w:rPr>
          <w:lang w:val="en-GB"/>
        </w:rPr>
      </w:pPr>
    </w:p>
    <w:p w14:paraId="2AB29BB5" w14:textId="77777777" w:rsidR="0087409F" w:rsidRDefault="00E97363">
      <w:pPr>
        <w:rPr>
          <w:b/>
          <w:bCs/>
          <w:color w:val="4472C4" w:themeColor="accent5"/>
          <w:lang w:val="en-GB"/>
        </w:rPr>
      </w:pPr>
      <w:r>
        <w:rPr>
          <w:b/>
          <w:bCs/>
          <w:color w:val="4472C4" w:themeColor="accent5"/>
          <w:lang w:val="en-GB"/>
        </w:rPr>
        <w:t>CATT:</w:t>
      </w:r>
    </w:p>
    <w:p w14:paraId="210C259B" w14:textId="77777777" w:rsidR="0087409F" w:rsidRDefault="00E97363">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9: All three types of model identification (Type A, Type B1, Type B2) can be supported for further study. Details on procedure can be discussed in normative phase.</w:t>
      </w:r>
    </w:p>
    <w:p w14:paraId="6A0B5D49" w14:textId="77777777" w:rsidR="0087409F" w:rsidRDefault="00E97363">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10: From RAN1 perspective, the following information shall be considered for metadata of an AI/ML model:</w:t>
      </w:r>
    </w:p>
    <w:p w14:paraId="51069947" w14:textId="77777777" w:rsidR="0087409F" w:rsidRDefault="00E97363">
      <w:pPr>
        <w:numPr>
          <w:ilvl w:val="0"/>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Applicable conditions</w:t>
      </w:r>
    </w:p>
    <w:p w14:paraId="053317E2" w14:textId="77777777" w:rsidR="0087409F" w:rsidRDefault="00E97363">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Associated AI/ML-enabled Feature/FG.</w:t>
      </w:r>
    </w:p>
    <w:p w14:paraId="1427D979" w14:textId="77777777" w:rsidR="0087409F" w:rsidRDefault="00E97363">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Association with configurations</w:t>
      </w:r>
      <w:r>
        <w:rPr>
          <w:rFonts w:ascii="Times" w:eastAsia="SimSun" w:hAnsi="Times" w:cs="Times New Roman"/>
          <w:b/>
          <w:sz w:val="20"/>
          <w:szCs w:val="24"/>
          <w:lang w:val="en-GB" w:eastAsia="zh-CN"/>
        </w:rPr>
        <w:t>/conditions</w:t>
      </w:r>
      <w:r>
        <w:rPr>
          <w:rFonts w:ascii="Times" w:eastAsia="SimSun" w:hAnsi="Times" w:cs="Times New Roman" w:hint="eastAsia"/>
          <w:b/>
          <w:sz w:val="20"/>
          <w:szCs w:val="24"/>
          <w:lang w:val="en-GB" w:eastAsia="zh-CN"/>
        </w:rPr>
        <w:t xml:space="preserve">, including, e.g. configuration for </w:t>
      </w:r>
      <w:r>
        <w:rPr>
          <w:rFonts w:ascii="Times" w:eastAsia="SimSun" w:hAnsi="Times" w:cs="Times New Roman"/>
          <w:b/>
          <w:sz w:val="20"/>
          <w:szCs w:val="24"/>
          <w:lang w:val="en-GB" w:eastAsia="zh-CN"/>
        </w:rPr>
        <w:t>nominal</w:t>
      </w:r>
      <w:r>
        <w:rPr>
          <w:rFonts w:ascii="Times" w:eastAsia="SimSun" w:hAnsi="Times" w:cs="Times New Roman" w:hint="eastAsia"/>
          <w:b/>
          <w:sz w:val="20"/>
          <w:szCs w:val="24"/>
          <w:lang w:val="en-GB" w:eastAsia="zh-CN"/>
        </w:rPr>
        <w:t xml:space="preserve"> input and/or </w:t>
      </w:r>
      <w:r>
        <w:rPr>
          <w:rFonts w:ascii="Times" w:eastAsia="SimSun" w:hAnsi="Times" w:cs="Times New Roman"/>
          <w:b/>
          <w:sz w:val="20"/>
          <w:szCs w:val="24"/>
          <w:lang w:val="en-GB" w:eastAsia="zh-CN"/>
        </w:rPr>
        <w:t>nominal</w:t>
      </w:r>
      <w:r>
        <w:rPr>
          <w:rFonts w:ascii="Times" w:eastAsia="SimSun" w:hAnsi="Times" w:cs="Times New Roman" w:hint="eastAsia"/>
          <w:b/>
          <w:sz w:val="20"/>
          <w:szCs w:val="24"/>
          <w:lang w:val="en-GB" w:eastAsia="zh-CN"/>
        </w:rPr>
        <w:t xml:space="preserve"> output (e.g. payload size for CSI compression), configuration for RS measurement, configuration for </w:t>
      </w:r>
      <w:r>
        <w:rPr>
          <w:rFonts w:ascii="Times" w:eastAsia="SimSun" w:hAnsi="Times" w:cs="Times New Roman"/>
          <w:b/>
          <w:sz w:val="20"/>
          <w:szCs w:val="24"/>
          <w:lang w:val="en-GB" w:eastAsia="zh-CN"/>
        </w:rPr>
        <w:t>quantization</w:t>
      </w:r>
      <w:r>
        <w:rPr>
          <w:rFonts w:ascii="Times" w:eastAsia="SimSun" w:hAnsi="Times" w:cs="Times New Roman" w:hint="eastAsia"/>
          <w:b/>
          <w:sz w:val="20"/>
          <w:szCs w:val="24"/>
          <w:lang w:val="en-GB" w:eastAsia="zh-CN"/>
        </w:rPr>
        <w:t>, etc.</w:t>
      </w:r>
    </w:p>
    <w:p w14:paraId="57CEBC6A" w14:textId="77777777" w:rsidR="0087409F" w:rsidRDefault="00E97363">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b/>
          <w:sz w:val="20"/>
          <w:szCs w:val="24"/>
          <w:lang w:val="en-GB" w:eastAsia="zh-CN"/>
        </w:rPr>
        <w:t>A</w:t>
      </w:r>
      <w:r>
        <w:rPr>
          <w:rFonts w:ascii="Times" w:eastAsia="SimSun" w:hAnsi="Times" w:cs="Times New Roman" w:hint="eastAsia"/>
          <w:b/>
          <w:sz w:val="20"/>
          <w:szCs w:val="24"/>
          <w:lang w:val="en-GB" w:eastAsia="zh-CN"/>
        </w:rPr>
        <w:t>dditional conditions, e.g. scenarios, sites, datasets, paring information (for two-sided model, if applicable), c</w:t>
      </w:r>
      <w:r>
        <w:rPr>
          <w:rFonts w:ascii="Times" w:eastAsia="SimSun" w:hAnsi="Times" w:cs="Times New Roman"/>
          <w:b/>
          <w:sz w:val="20"/>
          <w:szCs w:val="24"/>
          <w:lang w:val="en-GB" w:eastAsia="zh-CN"/>
        </w:rPr>
        <w:t>oncurrent use with other AI/ML models and/or non-AI/ML features, preferred/supported RS configuration, typical input/output distribution, etc</w:t>
      </w:r>
      <w:r>
        <w:rPr>
          <w:rFonts w:ascii="Times" w:eastAsia="SimSun" w:hAnsi="Times" w:cs="Times New Roman" w:hint="eastAsia"/>
          <w:b/>
          <w:sz w:val="20"/>
          <w:szCs w:val="24"/>
          <w:lang w:val="en-GB" w:eastAsia="zh-CN"/>
        </w:rPr>
        <w:t>.</w:t>
      </w:r>
    </w:p>
    <w:p w14:paraId="311F16F6" w14:textId="77777777" w:rsidR="0087409F" w:rsidRDefault="00E97363">
      <w:pPr>
        <w:numPr>
          <w:ilvl w:val="0"/>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Model performance indicators</w:t>
      </w:r>
    </w:p>
    <w:p w14:paraId="10C096CA" w14:textId="77777777" w:rsidR="0087409F" w:rsidRDefault="00E97363">
      <w:pPr>
        <w:numPr>
          <w:ilvl w:val="1"/>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Performance of inference accuracy or system performance, which may be </w:t>
      </w:r>
      <w:r>
        <w:rPr>
          <w:rFonts w:ascii="Times" w:eastAsia="SimSun" w:hAnsi="Times" w:cs="Times New Roman"/>
          <w:b/>
          <w:sz w:val="20"/>
          <w:szCs w:val="24"/>
          <w:lang w:val="en-GB" w:eastAsia="zh-CN"/>
        </w:rPr>
        <w:t>hypothetic</w:t>
      </w:r>
      <w:r>
        <w:rPr>
          <w:rFonts w:ascii="Times" w:eastAsia="SimSun" w:hAnsi="Times" w:cs="Times New Roman" w:hint="eastAsia"/>
          <w:b/>
          <w:sz w:val="20"/>
          <w:szCs w:val="24"/>
          <w:lang w:val="en-GB" w:eastAsia="zh-CN"/>
        </w:rPr>
        <w:t xml:space="preserve"> or predicted one.</w:t>
      </w:r>
    </w:p>
    <w:p w14:paraId="4765786F" w14:textId="77777777" w:rsidR="0087409F" w:rsidRDefault="00E97363">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11: From RAN1 perspective, a local model ID can be allocated to an AI/ML model temporally for model-ID-based LCM, rather than directly apply the global ID assumed by RAN2.</w:t>
      </w:r>
    </w:p>
    <w:p w14:paraId="1ACA04E1" w14:textId="77777777" w:rsidR="0087409F" w:rsidRDefault="00E97363">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13: For indication of supported model, o</w:t>
      </w:r>
      <w:r>
        <w:rPr>
          <w:rFonts w:ascii="Times New Roman" w:eastAsia="SimSun" w:hAnsi="Times New Roman" w:cs="Times New Roman"/>
          <w:b/>
          <w:sz w:val="20"/>
          <w:szCs w:val="20"/>
          <w:lang w:eastAsia="zh-CN"/>
        </w:rPr>
        <w:t xml:space="preserve">nce models are identified, UE indicates supported AI/ML models </w:t>
      </w:r>
      <w:r>
        <w:rPr>
          <w:rFonts w:ascii="Times New Roman" w:eastAsia="SimSun" w:hAnsi="Times New Roman" w:cs="Times New Roman" w:hint="eastAsia"/>
          <w:b/>
          <w:sz w:val="20"/>
          <w:szCs w:val="20"/>
          <w:lang w:eastAsia="zh-CN"/>
        </w:rPr>
        <w:t xml:space="preserve">(e.g. by indicating model </w:t>
      </w:r>
      <w:r>
        <w:rPr>
          <w:rFonts w:ascii="Times New Roman" w:eastAsia="SimSun" w:hAnsi="Times New Roman" w:cs="Times New Roman"/>
          <w:b/>
          <w:sz w:val="20"/>
          <w:szCs w:val="20"/>
          <w:lang w:eastAsia="zh-CN"/>
        </w:rPr>
        <w:t>IDs</w:t>
      </w:r>
      <w:r>
        <w:rPr>
          <w:rFonts w:ascii="Times New Roman" w:eastAsia="SimSun" w:hAnsi="Times New Roman" w:cs="Times New Roman" w:hint="eastAsia"/>
          <w:b/>
          <w:sz w:val="20"/>
          <w:szCs w:val="20"/>
          <w:lang w:eastAsia="zh-CN"/>
        </w:rPr>
        <w:t>)</w:t>
      </w:r>
      <w:r>
        <w:rPr>
          <w:rFonts w:ascii="Times New Roman" w:eastAsia="SimSun" w:hAnsi="Times New Roman" w:cs="Times New Roman"/>
          <w:b/>
          <w:sz w:val="20"/>
          <w:szCs w:val="20"/>
          <w:lang w:eastAsia="zh-CN"/>
        </w:rPr>
        <w:t xml:space="preserve"> for a given AI/ML-enabled Feature/FG.</w:t>
      </w:r>
    </w:p>
    <w:p w14:paraId="5329FB50" w14:textId="77777777" w:rsidR="0087409F" w:rsidRDefault="00E97363">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b/>
          <w:sz w:val="20"/>
          <w:szCs w:val="24"/>
          <w:lang w:val="en-GB" w:eastAsia="zh-CN"/>
        </w:rPr>
        <w:t xml:space="preserve">FFS: </w:t>
      </w:r>
      <w:r>
        <w:rPr>
          <w:rFonts w:ascii="Times" w:eastAsia="SimSun" w:hAnsi="Times" w:cs="Times New Roman" w:hint="eastAsia"/>
          <w:b/>
          <w:sz w:val="20"/>
          <w:szCs w:val="24"/>
          <w:lang w:val="en-GB" w:eastAsia="zh-CN"/>
        </w:rPr>
        <w:t xml:space="preserve">Detailed signaling procedure. </w:t>
      </w:r>
    </w:p>
    <w:p w14:paraId="0C9B0229" w14:textId="77777777" w:rsidR="0087409F" w:rsidRDefault="00E97363">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FFS the same or different signaling for </w:t>
      </w:r>
      <w:r>
        <w:rPr>
          <w:rFonts w:ascii="Times" w:eastAsia="SimSun" w:hAnsi="Times" w:cs="Times New Roman"/>
          <w:b/>
          <w:sz w:val="20"/>
          <w:szCs w:val="24"/>
          <w:lang w:val="en-GB" w:eastAsia="zh-CN"/>
        </w:rPr>
        <w:t>possible frequent update of applicable models</w:t>
      </w:r>
      <w:r>
        <w:rPr>
          <w:rFonts w:ascii="Times" w:eastAsia="SimSun" w:hAnsi="Times" w:cs="Times New Roman" w:hint="eastAsia"/>
          <w:b/>
          <w:sz w:val="20"/>
          <w:szCs w:val="24"/>
          <w:lang w:val="en-GB" w:eastAsia="zh-CN"/>
        </w:rPr>
        <w:t xml:space="preserve"> (if needed).</w:t>
      </w:r>
    </w:p>
    <w:p w14:paraId="31AE870F" w14:textId="77777777" w:rsidR="0087409F" w:rsidRDefault="00E97363">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Note: The existing capability report framework can be a starting point.</w:t>
      </w:r>
    </w:p>
    <w:p w14:paraId="0F800BB7" w14:textId="77777777" w:rsidR="0087409F" w:rsidRDefault="00E97363">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14: F</w:t>
      </w:r>
      <w:r>
        <w:rPr>
          <w:rFonts w:ascii="Times New Roman" w:eastAsia="Times New Roman" w:hAnsi="Times New Roman" w:cs="Times New Roman"/>
          <w:b/>
          <w:sz w:val="20"/>
          <w:szCs w:val="20"/>
          <w:lang w:eastAsia="zh-CN"/>
        </w:rPr>
        <w:t xml:space="preserve">unctionality identification reflects </w:t>
      </w:r>
      <w:r>
        <w:rPr>
          <w:rFonts w:ascii="Times New Roman" w:eastAsia="SimSun" w:hAnsi="Times New Roman" w:cs="Times New Roman" w:hint="eastAsia"/>
          <w:b/>
          <w:sz w:val="20"/>
          <w:szCs w:val="20"/>
          <w:lang w:eastAsia="zh-CN"/>
        </w:rPr>
        <w:t>the applicable conditions for supported AI/ML functionality at UE side</w:t>
      </w:r>
      <w:r>
        <w:rPr>
          <w:rFonts w:ascii="Times New Roman" w:eastAsia="Times New Roman" w:hAnsi="Times New Roman" w:cs="Times New Roman"/>
          <w:b/>
          <w:sz w:val="20"/>
          <w:szCs w:val="20"/>
          <w:lang w:eastAsia="zh-CN"/>
        </w:rPr>
        <w:t xml:space="preserve"> indicated by UE capability, </w:t>
      </w:r>
      <w:r>
        <w:rPr>
          <w:rFonts w:ascii="Times New Roman" w:eastAsia="SimSun" w:hAnsi="Times New Roman" w:cs="Times New Roman" w:hint="eastAsia"/>
          <w:b/>
          <w:sz w:val="20"/>
          <w:szCs w:val="20"/>
          <w:lang w:eastAsia="zh-CN"/>
        </w:rPr>
        <w:t xml:space="preserve">which does not include </w:t>
      </w:r>
      <w:r>
        <w:rPr>
          <w:rFonts w:ascii="Times New Roman" w:eastAsia="SimSun" w:hAnsi="Times New Roman" w:cs="Times New Roman"/>
          <w:b/>
          <w:sz w:val="20"/>
          <w:szCs w:val="20"/>
          <w:lang w:eastAsia="zh-CN"/>
        </w:rPr>
        <w:t>subsequent</w:t>
      </w:r>
      <w:r>
        <w:rPr>
          <w:rFonts w:ascii="Times New Roman" w:eastAsia="SimSun" w:hAnsi="Times New Roman" w:cs="Times New Roman" w:hint="eastAsia"/>
          <w:b/>
          <w:sz w:val="20"/>
          <w:szCs w:val="20"/>
          <w:lang w:eastAsia="zh-CN"/>
        </w:rPr>
        <w:t xml:space="preserve"> procedures like</w:t>
      </w:r>
      <w:r>
        <w:rPr>
          <w:rFonts w:ascii="Times New Roman" w:eastAsia="Times New Roman" w:hAnsi="Times New Roman" w:cs="Times New Roman"/>
          <w:b/>
          <w:sz w:val="20"/>
          <w:szCs w:val="20"/>
          <w:lang w:eastAsia="zh-CN"/>
        </w:rPr>
        <w:t xml:space="preserve"> functionality configuration reflecting NW’s interest.</w:t>
      </w:r>
    </w:p>
    <w:p w14:paraId="3E4E26F9" w14:textId="77777777" w:rsidR="0087409F" w:rsidRDefault="00E97363">
      <w:pPr>
        <w:spacing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15: Functionality corresponds to a specific configuration or a set of configurations of the AI/ML enabled Feature/FG.</w:t>
      </w:r>
    </w:p>
    <w:p w14:paraId="573A00D6" w14:textId="77777777" w:rsidR="0087409F" w:rsidRDefault="00E97363">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16: </w:t>
      </w:r>
      <w:r>
        <w:rPr>
          <w:rFonts w:ascii="Times New Roman" w:eastAsia="SimSun" w:hAnsi="Times New Roman" w:cs="Times New Roman"/>
          <w:b/>
          <w:sz w:val="20"/>
          <w:szCs w:val="20"/>
          <w:lang w:eastAsia="zh-CN"/>
        </w:rPr>
        <w:t>For functionality-based LCM, per sub-use-case, study how to address additional conditions (e.g., scenarios, sites, and datasets)</w:t>
      </w:r>
      <w:r>
        <w:rPr>
          <w:rFonts w:ascii="Times New Roman" w:eastAsia="SimSun" w:hAnsi="Times New Roman" w:cs="Times New Roman" w:hint="eastAsia"/>
          <w:b/>
          <w:sz w:val="20"/>
          <w:szCs w:val="20"/>
          <w:lang w:eastAsia="zh-CN"/>
        </w:rPr>
        <w:t xml:space="preserve"> in the following cases:</w:t>
      </w:r>
    </w:p>
    <w:p w14:paraId="673EFE89" w14:textId="77777777" w:rsidR="0087409F" w:rsidRDefault="00E97363">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Case 1: UE may indicate additional conditions to NW to aid NW-side functionality operations.</w:t>
      </w:r>
    </w:p>
    <w:p w14:paraId="76B7C414" w14:textId="77777777" w:rsidR="0087409F" w:rsidRDefault="00E97363">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 xml:space="preserve">Case 2: NW may </w:t>
      </w:r>
      <w:r>
        <w:rPr>
          <w:rFonts w:ascii="Times" w:eastAsia="SimSun" w:hAnsi="Times" w:cs="Times New Roman"/>
          <w:b/>
          <w:sz w:val="20"/>
          <w:szCs w:val="24"/>
          <w:lang w:val="en-GB" w:eastAsia="zh-CN"/>
        </w:rPr>
        <w:t>indicate</w:t>
      </w:r>
      <w:r>
        <w:rPr>
          <w:rFonts w:ascii="Times" w:eastAsia="SimSun" w:hAnsi="Times" w:cs="Times New Roman" w:hint="eastAsia"/>
          <w:b/>
          <w:sz w:val="20"/>
          <w:szCs w:val="24"/>
          <w:lang w:val="en-GB" w:eastAsia="zh-CN"/>
        </w:rPr>
        <w:t xml:space="preserve"> </w:t>
      </w:r>
      <w:r>
        <w:rPr>
          <w:rFonts w:ascii="Times" w:eastAsia="SimSun" w:hAnsi="Times" w:cs="Times New Roman"/>
          <w:b/>
          <w:sz w:val="20"/>
          <w:szCs w:val="24"/>
          <w:lang w:val="en-GB" w:eastAsia="zh-CN"/>
        </w:rPr>
        <w:t>additional</w:t>
      </w:r>
      <w:r>
        <w:rPr>
          <w:rFonts w:ascii="Times" w:eastAsia="SimSun" w:hAnsi="Times" w:cs="Times New Roman" w:hint="eastAsia"/>
          <w:b/>
          <w:sz w:val="20"/>
          <w:szCs w:val="24"/>
          <w:lang w:val="en-GB" w:eastAsia="zh-CN"/>
        </w:rPr>
        <w:t xml:space="preserve"> conditions to UE to aid UE-side transparent model-level operations or functionality-level operations. </w:t>
      </w:r>
    </w:p>
    <w:p w14:paraId="02EA2C34" w14:textId="77777777" w:rsidR="0087409F" w:rsidRDefault="00E97363">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 xml:space="preserve">FFS: detailed signaling design. </w:t>
      </w:r>
    </w:p>
    <w:p w14:paraId="6CAE80F5" w14:textId="77777777" w:rsidR="0087409F" w:rsidRDefault="00E97363">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19: Both functionality and model shall refer to AI/ML-enabled Feature/FG. No need to identify a model via referring to functionality.</w:t>
      </w:r>
    </w:p>
    <w:p w14:paraId="7D962E70" w14:textId="77777777" w:rsidR="0087409F" w:rsidRDefault="00E97363">
      <w:pPr>
        <w:spacing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20: For support of AI/ML-based </w:t>
      </w:r>
      <w:r>
        <w:rPr>
          <w:rFonts w:ascii="Times New Roman" w:eastAsia="SimSun" w:hAnsi="Times New Roman" w:cs="Times New Roman"/>
          <w:b/>
          <w:sz w:val="20"/>
          <w:szCs w:val="20"/>
          <w:lang w:eastAsia="zh-CN"/>
        </w:rPr>
        <w:t>approach</w:t>
      </w:r>
      <w:r>
        <w:rPr>
          <w:rFonts w:ascii="Times New Roman" w:eastAsia="SimSun" w:hAnsi="Times New Roman" w:cs="Times New Roman" w:hint="eastAsia"/>
          <w:b/>
          <w:sz w:val="20"/>
          <w:szCs w:val="20"/>
          <w:lang w:eastAsia="zh-CN"/>
        </w:rPr>
        <w:t xml:space="preserve"> at UE, the following capabilities can be considered as optional:</w:t>
      </w:r>
    </w:p>
    <w:p w14:paraId="05808424" w14:textId="77777777" w:rsidR="0087409F" w:rsidRDefault="00E97363">
      <w:pPr>
        <w:numPr>
          <w:ilvl w:val="0"/>
          <w:numId w:val="5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Capability of online training,</w:t>
      </w:r>
    </w:p>
    <w:p w14:paraId="2E59F986" w14:textId="77777777" w:rsidR="0087409F" w:rsidRDefault="00E97363">
      <w:pPr>
        <w:numPr>
          <w:ilvl w:val="0"/>
          <w:numId w:val="5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Capability of implementing </w:t>
      </w:r>
      <w:r>
        <w:rPr>
          <w:rFonts w:ascii="Times" w:eastAsia="SimSun" w:hAnsi="Times" w:cs="Times New Roman"/>
          <w:b/>
          <w:sz w:val="20"/>
          <w:szCs w:val="24"/>
          <w:lang w:val="en-GB" w:eastAsia="zh-CN"/>
        </w:rPr>
        <w:t xml:space="preserve">transferred </w:t>
      </w:r>
      <w:r>
        <w:rPr>
          <w:rFonts w:ascii="Times" w:eastAsia="SimSun" w:hAnsi="Times" w:cs="Times New Roman" w:hint="eastAsia"/>
          <w:b/>
          <w:sz w:val="20"/>
          <w:szCs w:val="24"/>
          <w:lang w:val="en-GB" w:eastAsia="zh-CN"/>
        </w:rPr>
        <w:t xml:space="preserve">AI/ML model </w:t>
      </w:r>
      <w:r w:rsidRPr="003E033C">
        <w:rPr>
          <w:rFonts w:ascii="Times" w:eastAsia="SimSun" w:hAnsi="Times" w:cs="Times New Roman" w:hint="eastAsia"/>
          <w:b/>
          <w:sz w:val="20"/>
          <w:szCs w:val="24"/>
          <w:lang w:eastAsia="zh-CN"/>
        </w:rPr>
        <w:t>(at least for Case z5)</w:t>
      </w:r>
      <w:r>
        <w:rPr>
          <w:rFonts w:ascii="Times" w:eastAsia="SimSun" w:hAnsi="Times" w:cs="Times New Roman" w:hint="eastAsia"/>
          <w:b/>
          <w:sz w:val="20"/>
          <w:szCs w:val="24"/>
          <w:lang w:val="en-GB" w:eastAsia="zh-CN"/>
        </w:rPr>
        <w:t>.</w:t>
      </w:r>
    </w:p>
    <w:p w14:paraId="4CC6561B" w14:textId="77777777" w:rsidR="0087409F" w:rsidRDefault="00E97363">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21: If necessary, only allow the UE to report/update the applicable models/functionalities. Do not extend this mechanism to other features of UE capability.</w:t>
      </w:r>
    </w:p>
    <w:p w14:paraId="6FE22E23" w14:textId="77777777" w:rsidR="0087409F" w:rsidRDefault="00E97363">
      <w:pPr>
        <w:spacing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lastRenderedPageBreak/>
        <w:t>Proposal 22: For reporting the applicable functionalities, at least further consider the mechanism of reporting applicable functionalities among configured functionalities.</w:t>
      </w:r>
    </w:p>
    <w:p w14:paraId="5310D6DF" w14:textId="77777777" w:rsidR="0087409F" w:rsidRDefault="0087409F">
      <w:pPr>
        <w:rPr>
          <w:rFonts w:ascii="Times New Roman" w:eastAsia="SimSun" w:hAnsi="Times New Roman" w:cs="Times New Roman"/>
          <w:b/>
          <w:sz w:val="20"/>
          <w:szCs w:val="20"/>
          <w:lang w:eastAsia="zh-CN"/>
        </w:rPr>
      </w:pPr>
    </w:p>
    <w:p w14:paraId="4810010D" w14:textId="77777777" w:rsidR="0087409F" w:rsidRDefault="00E97363">
      <w:pPr>
        <w:rPr>
          <w:b/>
          <w:bCs/>
          <w:color w:val="4472C4" w:themeColor="accent5"/>
          <w:lang w:val="en-GB"/>
        </w:rPr>
      </w:pPr>
      <w:r>
        <w:rPr>
          <w:b/>
          <w:bCs/>
          <w:color w:val="4472C4" w:themeColor="accent5"/>
          <w:lang w:val="en-GB"/>
        </w:rPr>
        <w:t>Intel:</w:t>
      </w:r>
    </w:p>
    <w:p w14:paraId="290539F9" w14:textId="77777777" w:rsidR="0087409F" w:rsidRDefault="00E97363">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Proposal-4: Define a physical model that is relevant for model development, training and transfer (specification impact outside RAN1), in other contexts (that are primarily impacting RAN1 specifications) a logical model definition is sufficient. </w:t>
      </w:r>
    </w:p>
    <w:p w14:paraId="488DCEA9" w14:textId="77777777" w:rsidR="0087409F" w:rsidRDefault="0087409F">
      <w:pPr>
        <w:jc w:val="both"/>
        <w:rPr>
          <w:rFonts w:ascii="Times New Roman" w:eastAsia="Times New Roman" w:hAnsi="Times New Roman" w:cs="Times New Roman"/>
          <w:b/>
          <w:bCs/>
          <w:i/>
          <w:iCs/>
          <w:lang w:eastAsia="zh-CN"/>
        </w:rPr>
      </w:pPr>
    </w:p>
    <w:p w14:paraId="033E14FF" w14:textId="77777777" w:rsidR="0087409F" w:rsidRDefault="00E97363">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Proposal-5: From a physical layer perspective there is no need for uniqueness of a model-ID (in model-ID based LCM) since the meta-information for the model clarifies the distinction between different UEs. </w:t>
      </w:r>
    </w:p>
    <w:p w14:paraId="7FB827D1" w14:textId="77777777" w:rsidR="0087409F" w:rsidRDefault="0087409F">
      <w:pPr>
        <w:jc w:val="both"/>
        <w:rPr>
          <w:rFonts w:ascii="Times New Roman" w:eastAsia="Times New Roman" w:hAnsi="Times New Roman" w:cs="Times New Roman"/>
          <w:b/>
          <w:bCs/>
          <w:i/>
          <w:iCs/>
          <w:lang w:eastAsia="zh-CN"/>
        </w:rPr>
      </w:pPr>
    </w:p>
    <w:p w14:paraId="56DC6B12" w14:textId="77777777" w:rsidR="0087409F" w:rsidRDefault="00E97363">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Proposal-6: Model identification type B2 is associated with model parameter update from NW to UE. Such a model identification refers to a new model ID, but linked with a previous model ID (with the same “known model structure”).</w:t>
      </w:r>
    </w:p>
    <w:p w14:paraId="610482E7" w14:textId="77777777" w:rsidR="0087409F" w:rsidRDefault="0087409F">
      <w:pPr>
        <w:rPr>
          <w:rFonts w:ascii="Times New Roman" w:eastAsia="Times New Roman" w:hAnsi="Times New Roman" w:cs="Times New Roman"/>
          <w:sz w:val="24"/>
          <w:szCs w:val="24"/>
          <w:lang w:eastAsia="zh-CN"/>
        </w:rPr>
      </w:pPr>
    </w:p>
    <w:p w14:paraId="051ED14E" w14:textId="77777777" w:rsidR="0087409F" w:rsidRDefault="00E97363">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Proposal-7: For model transfer in a proprietary format support a NW to update the parameters of a model at the UE – (including indirect means involving a UE-side server if needed) </w:t>
      </w:r>
    </w:p>
    <w:p w14:paraId="0A505AB5" w14:textId="77777777" w:rsidR="0087409F" w:rsidRDefault="0087409F">
      <w:pPr>
        <w:jc w:val="both"/>
        <w:rPr>
          <w:rFonts w:ascii="Times New Roman" w:eastAsia="Times New Roman" w:hAnsi="Times New Roman" w:cs="Times New Roman"/>
          <w:b/>
          <w:bCs/>
          <w:i/>
          <w:iCs/>
          <w:lang w:eastAsia="zh-CN"/>
        </w:rPr>
      </w:pPr>
    </w:p>
    <w:p w14:paraId="47B47C2A" w14:textId="77777777" w:rsidR="0087409F" w:rsidRDefault="00E97363">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Proposal-9: Model identification Type A and Type B1 is a process through which NW acquires meta information associated with a physical or a logical model and is applicable to all collaboration cases. Model identification Type B2 pertains to collaboration cases z2/z4/z5.</w:t>
      </w:r>
    </w:p>
    <w:p w14:paraId="720C29C0" w14:textId="77777777" w:rsidR="0087409F" w:rsidRDefault="0087409F">
      <w:pPr>
        <w:jc w:val="both"/>
        <w:rPr>
          <w:rFonts w:ascii="Times New Roman" w:eastAsia="Times New Roman" w:hAnsi="Times New Roman" w:cs="Times New Roman"/>
          <w:b/>
          <w:bCs/>
          <w:i/>
          <w:iCs/>
          <w:lang w:eastAsia="zh-CN"/>
        </w:rPr>
      </w:pPr>
    </w:p>
    <w:p w14:paraId="57AAAA6D" w14:textId="77777777" w:rsidR="0087409F" w:rsidRDefault="00E97363">
      <w:pPr>
        <w:jc w:val="both"/>
        <w:rPr>
          <w:rFonts w:ascii="Times New Roman" w:eastAsia="Times New Roman" w:hAnsi="Times New Roman" w:cs="Times New Roman"/>
          <w:b/>
          <w:i/>
          <w:lang w:eastAsia="zh-CN"/>
        </w:rPr>
      </w:pPr>
      <w:r>
        <w:rPr>
          <w:rFonts w:ascii="Times New Roman" w:eastAsia="Times New Roman" w:hAnsi="Times New Roman" w:cs="Times New Roman"/>
          <w:b/>
          <w:i/>
          <w:lang w:eastAsia="zh-CN"/>
        </w:rPr>
        <w:t>Proposal-10: Some additional conditions (for applicable functionalities) may be incorporated into UE capability reporting that are reported in a static manner and some additional conditions may be incorporated into configurations that can be reported by a UE in a dynamic manner.</w:t>
      </w:r>
    </w:p>
    <w:p w14:paraId="49590538" w14:textId="77777777" w:rsidR="0087409F" w:rsidRDefault="0087409F">
      <w:pPr>
        <w:rPr>
          <w:lang w:val="en-GB"/>
        </w:rPr>
      </w:pPr>
    </w:p>
    <w:p w14:paraId="772A0537" w14:textId="77777777" w:rsidR="0087409F" w:rsidRDefault="00E97363">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Proposal-11: In the case of model identification process Type A (offline identification) and Type B1 (OTA, initiated by UE), a UE indicates supported AI/ML models IDs for a given AI/ML-enabled Feature/FG in a UE capability report. A possible dynamic update of model IDs may need signaling different from the existing UE capability reporting framework.</w:t>
      </w:r>
    </w:p>
    <w:p w14:paraId="221700F3" w14:textId="77777777" w:rsidR="0087409F" w:rsidRDefault="0087409F">
      <w:pPr>
        <w:rPr>
          <w:lang w:val="en-GB"/>
        </w:rPr>
      </w:pPr>
    </w:p>
    <w:p w14:paraId="678C2864" w14:textId="77777777" w:rsidR="0087409F" w:rsidRDefault="00E97363">
      <w:pPr>
        <w:rPr>
          <w:b/>
          <w:bCs/>
          <w:color w:val="4472C4" w:themeColor="accent5"/>
          <w:lang w:val="en-GB"/>
        </w:rPr>
      </w:pPr>
      <w:r>
        <w:rPr>
          <w:b/>
          <w:bCs/>
          <w:color w:val="4472C4" w:themeColor="accent5"/>
          <w:lang w:val="en-GB"/>
        </w:rPr>
        <w:t>InterDigital:</w:t>
      </w:r>
    </w:p>
    <w:p w14:paraId="06F6746D" w14:textId="77777777" w:rsidR="0087409F" w:rsidRDefault="00E97363">
      <w:pPr>
        <w:spacing w:before="240" w:after="160" w:line="259" w:lineRule="auto"/>
        <w:jc w:val="both"/>
        <w:rPr>
          <w:rFonts w:ascii="Times New Roman" w:eastAsia="Yu Mincho" w:hAnsi="Times New Roman" w:cs="Times New Roman"/>
          <w:b/>
          <w:bCs/>
          <w:lang w:eastAsia="ja-JP"/>
        </w:rPr>
      </w:pPr>
      <w:r>
        <w:rPr>
          <w:rFonts w:ascii="Times New Roman" w:eastAsia="Yu Mincho" w:hAnsi="Times New Roman" w:cs="Times New Roman"/>
          <w:b/>
          <w:bCs/>
          <w:lang w:eastAsia="ja-JP"/>
        </w:rPr>
        <w:t>Proposal 1: Mechanism for the UE to report updates on applicable functionality(ies) can be studied after the details of additional conditions are agreed.</w:t>
      </w:r>
    </w:p>
    <w:p w14:paraId="37DD22E2" w14:textId="77777777" w:rsidR="0087409F" w:rsidRDefault="00E97363">
      <w:pPr>
        <w:spacing w:before="240" w:after="160" w:line="259" w:lineRule="auto"/>
        <w:jc w:val="both"/>
        <w:rPr>
          <w:rFonts w:ascii="Times New Roman" w:eastAsia="Yu Mincho" w:hAnsi="Times New Roman" w:cs="Times New Roman"/>
          <w:b/>
          <w:bCs/>
          <w:lang w:eastAsia="ja-JP"/>
        </w:rPr>
      </w:pPr>
      <w:r>
        <w:rPr>
          <w:rFonts w:ascii="Times New Roman" w:eastAsia="Yu Mincho" w:hAnsi="Times New Roman" w:cs="Times New Roman"/>
          <w:b/>
          <w:bCs/>
          <w:lang w:eastAsia="ja-JP"/>
        </w:rPr>
        <w:t xml:space="preserve">Proposal 2: At least for some LCM procedures (e.g., model (de)activation, model switching) locally unique (at least within the UE) Model ID may be sufficient and globally unique model ID may not be necessary. </w:t>
      </w:r>
    </w:p>
    <w:p w14:paraId="3990152A" w14:textId="77777777" w:rsidR="0087409F" w:rsidRDefault="00E97363">
      <w:pPr>
        <w:spacing w:before="240" w:after="160" w:line="259" w:lineRule="auto"/>
        <w:jc w:val="both"/>
        <w:rPr>
          <w:rFonts w:ascii="Times New Roman" w:eastAsia="Yu Mincho" w:hAnsi="Times New Roman" w:cs="Times New Roman"/>
          <w:b/>
          <w:lang w:eastAsia="ja-JP"/>
        </w:rPr>
      </w:pPr>
      <w:r>
        <w:rPr>
          <w:rFonts w:ascii="Times New Roman" w:eastAsia="Yu Mincho" w:hAnsi="Times New Roman" w:cs="Times New Roman"/>
          <w:b/>
          <w:bCs/>
          <w:lang w:eastAsia="ja-JP"/>
        </w:rPr>
        <w:t>Proposal 3: The exact scope of model ID used for model transfer/update can be studied in RAN2.</w:t>
      </w:r>
    </w:p>
    <w:p w14:paraId="6788B6A9" w14:textId="77777777" w:rsidR="0087409F" w:rsidRDefault="0087409F">
      <w:pPr>
        <w:rPr>
          <w:b/>
          <w:bCs/>
          <w:color w:val="4472C4" w:themeColor="accent5"/>
          <w:lang w:val="en-GB"/>
        </w:rPr>
      </w:pPr>
    </w:p>
    <w:p w14:paraId="02D45966" w14:textId="77777777" w:rsidR="0087409F" w:rsidRDefault="00E97363">
      <w:pPr>
        <w:rPr>
          <w:b/>
          <w:bCs/>
          <w:color w:val="4472C4" w:themeColor="accent5"/>
          <w:lang w:val="en-GB"/>
        </w:rPr>
      </w:pPr>
      <w:r>
        <w:rPr>
          <w:b/>
          <w:bCs/>
          <w:color w:val="4472C4" w:themeColor="accent5"/>
          <w:lang w:val="en-GB"/>
        </w:rPr>
        <w:t>Sony:</w:t>
      </w:r>
    </w:p>
    <w:p w14:paraId="27765607" w14:textId="77777777" w:rsidR="0087409F" w:rsidRDefault="00E97363">
      <w:pPr>
        <w:spacing w:afterLines="50" w:after="120"/>
        <w:jc w:val="both"/>
        <w:rPr>
          <w:rFonts w:ascii="Times New Roman" w:eastAsia="MS Gothic" w:hAnsi="Times New Roman" w:cs="Times New Roman"/>
          <w:b/>
          <w:bCs/>
          <w:sz w:val="24"/>
          <w:szCs w:val="24"/>
          <w:lang w:val="en-GB" w:eastAsia="ja-JP"/>
        </w:rPr>
      </w:pPr>
      <w:r>
        <w:rPr>
          <w:rFonts w:ascii="Times New Roman" w:eastAsia="MS Gothic" w:hAnsi="Times New Roman" w:cs="Times New Roman"/>
          <w:b/>
          <w:bCs/>
          <w:sz w:val="24"/>
          <w:szCs w:val="24"/>
          <w:lang w:val="en-GB" w:eastAsia="ja-JP"/>
        </w:rPr>
        <w:t>Proposal 4</w:t>
      </w:r>
      <w:r>
        <w:rPr>
          <w:rFonts w:ascii="Times New Roman" w:eastAsia="MS Gothic" w:hAnsi="Times New Roman" w:cs="Times New Roman"/>
          <w:b/>
          <w:sz w:val="24"/>
          <w:szCs w:val="24"/>
          <w:lang w:val="en-GB" w:eastAsia="ja-JP"/>
        </w:rPr>
        <w:t>: RAN1 should study which LCM can support the common functionality-based LCM.</w:t>
      </w:r>
    </w:p>
    <w:p w14:paraId="01CF1853" w14:textId="77777777" w:rsidR="0087409F" w:rsidRDefault="0087409F">
      <w:pPr>
        <w:rPr>
          <w:b/>
          <w:bCs/>
          <w:color w:val="4472C4" w:themeColor="accent5"/>
          <w:lang w:val="en-GB"/>
        </w:rPr>
      </w:pPr>
    </w:p>
    <w:p w14:paraId="00E4E11A" w14:textId="77777777" w:rsidR="0087409F" w:rsidRDefault="00E97363">
      <w:pPr>
        <w:rPr>
          <w:b/>
          <w:bCs/>
          <w:color w:val="4472C4" w:themeColor="accent5"/>
          <w:lang w:val="en-GB"/>
        </w:rPr>
      </w:pPr>
      <w:r>
        <w:rPr>
          <w:b/>
          <w:bCs/>
          <w:color w:val="4472C4" w:themeColor="accent5"/>
          <w:lang w:val="en-GB"/>
        </w:rPr>
        <w:t>Ericsson:</w:t>
      </w:r>
    </w:p>
    <w:p w14:paraId="679C57B8"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ja-JP"/>
        </w:rPr>
      </w:pPr>
      <w:bookmarkStart w:id="25" w:name="_Toc142666524"/>
      <w:r>
        <w:rPr>
          <w:rFonts w:ascii="Calibri" w:eastAsia="Calibri" w:hAnsi="Calibri" w:cs="Calibri"/>
          <w:b/>
          <w:bCs/>
          <w:sz w:val="20"/>
          <w:lang w:val="en-GB" w:eastAsia="zh-CN"/>
        </w:rPr>
        <w:t>Proposal 1</w:t>
      </w:r>
      <w:r>
        <w:rPr>
          <w:rFonts w:ascii="Calibri" w:eastAsia="Calibri" w:hAnsi="Calibri" w:cs="Calibri"/>
          <w:b/>
          <w:bCs/>
          <w:sz w:val="20"/>
          <w:lang w:val="en-GB" w:eastAsia="zh-CN"/>
        </w:rPr>
        <w:tab/>
        <w:t>RAN1 should focus on outlining the conditions part of “static” UE capability signalling, and which conditions that could be handled via a “dynamic” approach. Exact signalling details are up to RAN2</w:t>
      </w:r>
      <w:r>
        <w:rPr>
          <w:rFonts w:ascii="Calibri" w:eastAsia="Calibri" w:hAnsi="Calibri" w:cs="Calibri"/>
          <w:b/>
          <w:bCs/>
          <w:sz w:val="20"/>
          <w:lang w:val="en-GB" w:eastAsia="ja-JP"/>
        </w:rPr>
        <w:t>.</w:t>
      </w:r>
      <w:bookmarkEnd w:id="25"/>
    </w:p>
    <w:p w14:paraId="73DE244C" w14:textId="77777777" w:rsidR="0087409F" w:rsidRDefault="00E97363">
      <w:pPr>
        <w:numPr>
          <w:ilvl w:val="0"/>
          <w:numId w:val="54"/>
        </w:numPr>
        <w:tabs>
          <w:tab w:val="left" w:pos="567"/>
          <w:tab w:val="left" w:pos="2268"/>
        </w:tabs>
        <w:spacing w:after="120" w:line="259" w:lineRule="auto"/>
        <w:jc w:val="both"/>
        <w:rPr>
          <w:rFonts w:ascii="Calibri" w:eastAsia="Calibri" w:hAnsi="Calibri" w:cs="Calibri"/>
          <w:b/>
          <w:sz w:val="20"/>
          <w:lang w:val="en-GB" w:eastAsia="ja-JP"/>
        </w:rPr>
      </w:pPr>
      <w:bookmarkStart w:id="26" w:name="_Toc142666525"/>
      <w:r>
        <w:rPr>
          <w:rFonts w:ascii="Calibri" w:eastAsia="Calibri" w:hAnsi="Calibri" w:cs="Calibri"/>
          <w:b/>
          <w:bCs/>
          <w:sz w:val="20"/>
          <w:lang w:val="en-GB" w:eastAsia="ja-JP"/>
        </w:rPr>
        <w:t>Outlined conditions could comprise information about scenarios, sites, and datasets</w:t>
      </w:r>
      <w:bookmarkEnd w:id="26"/>
    </w:p>
    <w:p w14:paraId="2C236B60"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7" w:name="_Toc142666526"/>
      <w:r>
        <w:rPr>
          <w:rFonts w:ascii="Calibri" w:eastAsia="Calibri" w:hAnsi="Calibri" w:cs="Calibri"/>
          <w:b/>
          <w:bCs/>
          <w:sz w:val="20"/>
          <w:lang w:val="en-GB" w:eastAsia="zh-CN"/>
        </w:rPr>
        <w:lastRenderedPageBreak/>
        <w:t>Proposal 2</w:t>
      </w:r>
      <w:r>
        <w:rPr>
          <w:rFonts w:ascii="Calibri" w:eastAsia="Calibri" w:hAnsi="Calibri" w:cs="Calibri"/>
          <w:b/>
          <w:bCs/>
          <w:sz w:val="20"/>
          <w:lang w:val="en-GB" w:eastAsia="zh-CN"/>
        </w:rPr>
        <w:tab/>
        <w:t>Study of information about scenarios, sites, and datasets that may be signalled from NW to aid UE-side transparent model operations should be done on a use-case basis</w:t>
      </w:r>
      <w:bookmarkEnd w:id="27"/>
    </w:p>
    <w:p w14:paraId="65DB0DC6"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8" w:name="_Toc142666528"/>
      <w:r>
        <w:rPr>
          <w:rFonts w:ascii="Calibri" w:eastAsia="Calibri" w:hAnsi="Calibri" w:cs="Calibri"/>
          <w:b/>
          <w:bCs/>
          <w:sz w:val="20"/>
          <w:lang w:val="en-GB" w:eastAsia="zh-CN"/>
        </w:rPr>
        <w:t>Proposal 4</w:t>
      </w:r>
      <w:r>
        <w:rPr>
          <w:rFonts w:ascii="Calibri" w:eastAsia="Calibri" w:hAnsi="Calibri" w:cs="Calibri"/>
          <w:b/>
          <w:bCs/>
          <w:sz w:val="20"/>
          <w:lang w:val="en-GB" w:eastAsia="zh-CN"/>
        </w:rPr>
        <w:tab/>
        <w:t>Conclude that it is possible that the UE can report updates on configurable/applicable functionality(ies) using existing frameworks (e.g. RRC complete or UE ASSISTANCE INFORMATION in 38.331). Exact details are a RAN2 topic.</w:t>
      </w:r>
      <w:bookmarkEnd w:id="28"/>
      <w:r>
        <w:rPr>
          <w:rFonts w:ascii="Calibri" w:eastAsia="Calibri" w:hAnsi="Calibri" w:cs="Calibri"/>
          <w:b/>
          <w:bCs/>
          <w:sz w:val="20"/>
          <w:lang w:val="en-GB" w:eastAsia="zh-CN"/>
        </w:rPr>
        <w:t xml:space="preserve"> </w:t>
      </w:r>
    </w:p>
    <w:p w14:paraId="1FAC6536"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9" w:name="_Toc142666529"/>
      <w:r>
        <w:rPr>
          <w:rFonts w:ascii="Calibri" w:eastAsia="Calibri" w:hAnsi="Calibri" w:cs="Calibri"/>
          <w:b/>
          <w:bCs/>
          <w:sz w:val="20"/>
          <w:lang w:val="en-GB" w:eastAsia="zh-CN"/>
        </w:rPr>
        <w:t>Proposal 5</w:t>
      </w:r>
      <w:r>
        <w:rPr>
          <w:rFonts w:ascii="Calibri" w:eastAsia="Calibri" w:hAnsi="Calibri" w:cs="Calibri"/>
          <w:b/>
          <w:bCs/>
          <w:sz w:val="20"/>
          <w:lang w:val="en-GB" w:eastAsia="zh-CN"/>
        </w:rPr>
        <w:tab/>
        <w:t>Model identification (</w:t>
      </w:r>
      <w:r>
        <w:rPr>
          <w:rFonts w:ascii="Calibri" w:eastAsia="Calibri" w:hAnsi="Calibri" w:cs="Calibri"/>
          <w:b/>
          <w:bCs/>
          <w:sz w:val="20"/>
          <w:lang w:val="en-GB" w:eastAsia="ja-JP"/>
        </w:rPr>
        <w:t>“physical model” ID or “logical model” ID</w:t>
      </w:r>
      <w:r>
        <w:rPr>
          <w:rFonts w:ascii="Calibri" w:eastAsia="Calibri" w:hAnsi="Calibri" w:cs="Calibri"/>
          <w:b/>
          <w:bCs/>
          <w:sz w:val="20"/>
          <w:lang w:val="en-GB" w:eastAsia="zh-CN"/>
        </w:rPr>
        <w:t>) for a model trained and monitored at the UE-side is not needed.</w:t>
      </w:r>
      <w:bookmarkEnd w:id="29"/>
    </w:p>
    <w:p w14:paraId="33B37AE5"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6</w:t>
      </w:r>
      <w:r>
        <w:rPr>
          <w:rFonts w:ascii="Calibri" w:eastAsia="Calibri" w:hAnsi="Calibri" w:cs="Calibri"/>
          <w:b/>
          <w:bCs/>
          <w:sz w:val="20"/>
          <w:lang w:val="en-GB" w:eastAsia="zh-CN"/>
        </w:rPr>
        <w:tab/>
        <w:t>Functionality identification is sufficient for a model trained at the UE-side but monitored (if needed) at the NW-side. Model identification (“physical model” ID or “logical model” ID) is not needed.</w:t>
      </w:r>
    </w:p>
    <w:p w14:paraId="077E7877"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7</w:t>
      </w:r>
      <w:r>
        <w:rPr>
          <w:rFonts w:ascii="Calibri" w:eastAsia="Calibri" w:hAnsi="Calibri" w:cs="Calibri"/>
          <w:b/>
          <w:bCs/>
          <w:sz w:val="20"/>
          <w:lang w:val="en-GB" w:eastAsia="zh-CN"/>
        </w:rPr>
        <w:tab/>
        <w:t>Methods for supporting pairing of compatible UE part and NW part of a two-sided model without model identification should be studied (e.g., for CSI-compression, selecting an encoder of a connected UE to pair with a decoder used by the serving gNB of a network vendor).</w:t>
      </w:r>
    </w:p>
    <w:p w14:paraId="19E01578"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30" w:name="_Toc142666545"/>
      <w:r>
        <w:rPr>
          <w:rFonts w:ascii="Calibri" w:eastAsia="Calibri" w:hAnsi="Calibri" w:cs="Calibri"/>
          <w:b/>
          <w:bCs/>
          <w:sz w:val="20"/>
          <w:lang w:val="en-GB" w:eastAsia="zh-CN"/>
        </w:rPr>
        <w:t>Proposal 20</w:t>
      </w:r>
      <w:r>
        <w:rPr>
          <w:rFonts w:ascii="Calibri" w:eastAsia="Calibri" w:hAnsi="Calibri" w:cs="Calibri"/>
          <w:b/>
          <w:bCs/>
          <w:sz w:val="20"/>
          <w:lang w:val="en-GB" w:eastAsia="zh-CN"/>
        </w:rPr>
        <w:tab/>
        <w:t>Support of ML model-based functionalities, but not related model details, may be reported using the UE capability framework.</w:t>
      </w:r>
      <w:bookmarkEnd w:id="30"/>
      <w:r>
        <w:rPr>
          <w:rFonts w:ascii="Calibri" w:eastAsia="Calibri" w:hAnsi="Calibri" w:cs="Calibri"/>
          <w:b/>
          <w:bCs/>
          <w:sz w:val="20"/>
          <w:lang w:val="en-GB" w:eastAsia="zh-CN"/>
        </w:rPr>
        <w:t xml:space="preserve"> </w:t>
      </w:r>
    </w:p>
    <w:p w14:paraId="44A464D3" w14:textId="77777777" w:rsidR="0087409F" w:rsidRDefault="0087409F">
      <w:pPr>
        <w:rPr>
          <w:lang w:val="en-GB"/>
        </w:rPr>
      </w:pPr>
    </w:p>
    <w:p w14:paraId="71BCD063" w14:textId="77777777" w:rsidR="0087409F" w:rsidRDefault="00E97363">
      <w:pPr>
        <w:rPr>
          <w:b/>
          <w:bCs/>
          <w:color w:val="4472C4" w:themeColor="accent5"/>
          <w:lang w:val="en-GB"/>
        </w:rPr>
      </w:pPr>
      <w:r>
        <w:rPr>
          <w:b/>
          <w:bCs/>
          <w:color w:val="4472C4" w:themeColor="accent5"/>
          <w:lang w:val="en-GB"/>
        </w:rPr>
        <w:t>Fujitsu:</w:t>
      </w:r>
    </w:p>
    <w:p w14:paraId="739348B8" w14:textId="77777777" w:rsidR="0087409F" w:rsidRDefault="00E97363">
      <w:pPr>
        <w:rPr>
          <w:rFonts w:ascii="Times New Roman" w:eastAsia="MS Gothic" w:hAnsi="Times New Roman" w:cs="Times New Roman"/>
          <w:b/>
          <w:bCs/>
        </w:rPr>
      </w:pPr>
      <w:bookmarkStart w:id="31" w:name="_Hlk142593797"/>
      <w:r>
        <w:rPr>
          <w:rFonts w:ascii="Times New Roman" w:eastAsia="MS Gothic" w:hAnsi="Times New Roman" w:cs="Times New Roman"/>
          <w:b/>
          <w:bCs/>
          <w:lang w:eastAsia="ja-JP"/>
        </w:rPr>
        <w:t xml:space="preserve">Proposal-1: To reduce workload on signaling designs for two frameworks respectively, unified AI/ML procedures for </w:t>
      </w:r>
      <w:r>
        <w:rPr>
          <w:rFonts w:ascii="Times New Roman" w:eastAsia="MS Gothic" w:hAnsi="Times New Roman" w:cs="Times New Roman"/>
          <w:b/>
          <w:bCs/>
        </w:rPr>
        <w:t>functionality/model-ID based LCM are worth being studied after model/functionality identification, including:</w:t>
      </w:r>
    </w:p>
    <w:p w14:paraId="7459A444" w14:textId="77777777" w:rsidR="0087409F" w:rsidRDefault="00E97363">
      <w:pPr>
        <w:numPr>
          <w:ilvl w:val="0"/>
          <w:numId w:val="43"/>
        </w:numPr>
        <w:shd w:val="clear" w:color="auto" w:fill="FFFFFF"/>
        <w:rPr>
          <w:rFonts w:ascii="Times New Roman" w:eastAsia="MS Gothic" w:hAnsi="Times New Roman" w:cs="Times New Roman"/>
          <w:b/>
          <w:bCs/>
          <w:lang w:eastAsia="ja-JP"/>
        </w:rPr>
      </w:pPr>
      <w:r>
        <w:rPr>
          <w:rFonts w:ascii="Times New Roman" w:eastAsia="MS Gothic" w:hAnsi="Times New Roman" w:cs="Times New Roman"/>
          <w:b/>
          <w:bCs/>
        </w:rPr>
        <w:t xml:space="preserve">Virtual ID can be introduced to indicate identified models or identified functionalities for AI/ML operations after model/functionality identification. </w:t>
      </w:r>
    </w:p>
    <w:p w14:paraId="2DFFB46C" w14:textId="77777777" w:rsidR="0087409F" w:rsidRDefault="00E97363">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A unified configuration procedure can be studied for NW to configure/indicate applicable AI/ML functionality(s)/model(s).</w:t>
      </w:r>
    </w:p>
    <w:p w14:paraId="45B9667B" w14:textId="77777777" w:rsidR="0087409F" w:rsidRDefault="00E97363">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 xml:space="preserve">A unified AI/ML inference procedures can be studied for AI/ML model/functionality activation, deactivation, fallback, and switching. </w:t>
      </w:r>
    </w:p>
    <w:bookmarkEnd w:id="31"/>
    <w:p w14:paraId="749D4EF4" w14:textId="77777777" w:rsidR="0087409F" w:rsidRDefault="0087409F">
      <w:pPr>
        <w:rPr>
          <w:b/>
          <w:bCs/>
          <w:color w:val="4472C4" w:themeColor="accent5"/>
          <w:lang w:val="en-GB"/>
        </w:rPr>
      </w:pPr>
    </w:p>
    <w:p w14:paraId="51EAD16A" w14:textId="77777777" w:rsidR="0087409F" w:rsidRDefault="0087409F">
      <w:pPr>
        <w:rPr>
          <w:lang w:val="en-GB"/>
        </w:rPr>
      </w:pPr>
    </w:p>
    <w:p w14:paraId="3870A334" w14:textId="77777777" w:rsidR="0087409F" w:rsidRDefault="00E97363">
      <w:pPr>
        <w:rPr>
          <w:b/>
          <w:bCs/>
          <w:color w:val="4472C4" w:themeColor="accent5"/>
          <w:lang w:val="en-GB"/>
        </w:rPr>
      </w:pPr>
      <w:r>
        <w:rPr>
          <w:b/>
          <w:bCs/>
          <w:color w:val="4472C4" w:themeColor="accent5"/>
          <w:lang w:val="en-GB"/>
        </w:rPr>
        <w:t>Xiaomi:</w:t>
      </w:r>
    </w:p>
    <w:p w14:paraId="5431D79C" w14:textId="77777777" w:rsidR="0087409F" w:rsidRDefault="00E97363">
      <w:pPr>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Proposal 3: one feature refers to one sub-use case. </w:t>
      </w:r>
    </w:p>
    <w:p w14:paraId="17294DB9" w14:textId="77777777" w:rsidR="0087409F" w:rsidRDefault="0087409F">
      <w:pPr>
        <w:jc w:val="both"/>
        <w:rPr>
          <w:rFonts w:ascii="Times" w:eastAsia="DengXian" w:hAnsi="Times" w:cs="Times New Roman"/>
          <w:b/>
          <w:szCs w:val="24"/>
          <w:lang w:val="en-GB" w:eastAsia="zh-CN"/>
        </w:rPr>
      </w:pPr>
    </w:p>
    <w:p w14:paraId="269761B7" w14:textId="77777777" w:rsidR="0087409F" w:rsidRDefault="00E97363">
      <w:pPr>
        <w:rPr>
          <w:rFonts w:ascii="Times" w:eastAsia="DengXian" w:hAnsi="Times" w:cs="Times New Roman"/>
          <w:b/>
          <w:szCs w:val="24"/>
          <w:lang w:val="en-GB" w:eastAsia="zh-CN"/>
        </w:rPr>
      </w:pPr>
      <w:r>
        <w:rPr>
          <w:rFonts w:ascii="Times" w:eastAsia="DengXian" w:hAnsi="Times" w:cs="Times New Roman" w:hint="eastAsia"/>
          <w:b/>
          <w:szCs w:val="24"/>
          <w:lang w:val="en-GB" w:eastAsia="zh-CN"/>
        </w:rPr>
        <w:t>P</w:t>
      </w:r>
      <w:r>
        <w:rPr>
          <w:rFonts w:ascii="Times" w:eastAsia="DengXian" w:hAnsi="Times" w:cs="Times New Roman"/>
          <w:b/>
          <w:szCs w:val="24"/>
          <w:lang w:val="en-GB" w:eastAsia="zh-CN"/>
        </w:rPr>
        <w:t xml:space="preserve">roposal 4: One model could support one or more than one functionalities. </w:t>
      </w:r>
    </w:p>
    <w:p w14:paraId="188C631A" w14:textId="77777777" w:rsidR="0087409F" w:rsidRDefault="0087409F">
      <w:pPr>
        <w:rPr>
          <w:b/>
          <w:color w:val="4472C4" w:themeColor="accent5"/>
          <w:lang w:val="en-GB"/>
        </w:rPr>
      </w:pPr>
    </w:p>
    <w:p w14:paraId="5CC2AA12" w14:textId="77777777" w:rsidR="0087409F" w:rsidRDefault="00E97363">
      <w:pPr>
        <w:rPr>
          <w:rFonts w:ascii="Times New Roman" w:eastAsia="DengXian" w:hAnsi="Times New Roman" w:cs="Times New Roman"/>
          <w:b/>
          <w:szCs w:val="24"/>
          <w:lang w:val="en-GB" w:eastAsia="zh-CN"/>
        </w:rPr>
      </w:pPr>
      <w:r>
        <w:rPr>
          <w:rFonts w:ascii="Times New Roman" w:eastAsia="DengXian" w:hAnsi="Times New Roman" w:cs="Times New Roman"/>
          <w:b/>
          <w:szCs w:val="24"/>
          <w:lang w:val="en-GB" w:eastAsia="zh-CN"/>
        </w:rPr>
        <w:t xml:space="preserve">Proposal 5 </w:t>
      </w:r>
      <w:r>
        <w:rPr>
          <w:rFonts w:ascii="Times New Roman" w:eastAsia="DengXian" w:hAnsi="Times New Roman" w:cs="Times New Roman"/>
          <w:b/>
          <w:szCs w:val="24"/>
          <w:lang w:val="en-GB" w:eastAsia="zh-CN"/>
        </w:rPr>
        <w:t>：</w:t>
      </w:r>
      <w:r>
        <w:rPr>
          <w:rFonts w:ascii="Times New Roman" w:eastAsia="DengXian" w:hAnsi="Times New Roman" w:cs="Times New Roman"/>
          <w:b/>
          <w:szCs w:val="24"/>
          <w:lang w:val="en-GB" w:eastAsia="zh-CN"/>
        </w:rPr>
        <w:t xml:space="preserve"> Which aspects should be specified as conditions of a Feature/FG for functionality will be discussed in each sub-use-case agenda during normative work. </w:t>
      </w:r>
    </w:p>
    <w:p w14:paraId="33035546" w14:textId="77777777" w:rsidR="0087409F" w:rsidRDefault="0087409F">
      <w:pPr>
        <w:rPr>
          <w:b/>
          <w:color w:val="4472C4" w:themeColor="accent5"/>
          <w:lang w:val="en-GB"/>
        </w:rPr>
      </w:pPr>
    </w:p>
    <w:p w14:paraId="21EB2504" w14:textId="77777777" w:rsidR="0087409F" w:rsidRDefault="00E97363">
      <w:pPr>
        <w:ind w:left="1440" w:hanging="144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Proposal 6: Consider the following steps / components for the functionality-based LCM </w:t>
      </w:r>
    </w:p>
    <w:p w14:paraId="54F7C1F9" w14:textId="77777777" w:rsidR="0087409F" w:rsidRDefault="00E97363">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Step 1: Identify the applicable functionality </w:t>
      </w:r>
    </w:p>
    <w:p w14:paraId="3FD95E26" w14:textId="77777777" w:rsidR="0087409F" w:rsidRDefault="00E97363">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Step 2: Functionality selection and Functionality configuration </w:t>
      </w:r>
    </w:p>
    <w:p w14:paraId="10FDB8D7" w14:textId="77777777" w:rsidR="0087409F" w:rsidRDefault="00E97363">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Step 3: Functionality activation</w:t>
      </w:r>
    </w:p>
    <w:p w14:paraId="70A8CC32" w14:textId="77777777" w:rsidR="0087409F" w:rsidRDefault="00E97363">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Step 4: Functionality(model) switch/fallback/deactivation</w:t>
      </w:r>
      <w:r>
        <w:rPr>
          <w:rFonts w:ascii="Times New Roman" w:eastAsia="DengXian" w:hAnsi="Times New Roman" w:cs="Times New Roman"/>
          <w:b/>
          <w:sz w:val="21"/>
          <w:szCs w:val="24"/>
          <w:lang w:val="en-GB" w:eastAsia="zh-CN"/>
        </w:rPr>
        <w:t>；</w:t>
      </w:r>
    </w:p>
    <w:p w14:paraId="16AE8DEE" w14:textId="77777777" w:rsidR="0087409F" w:rsidRDefault="00E97363">
      <w:pPr>
        <w:numPr>
          <w:ilvl w:val="0"/>
          <w:numId w:val="39"/>
        </w:numPr>
        <w:ind w:left="720"/>
        <w:jc w:val="both"/>
        <w:rPr>
          <w:rFonts w:ascii="Times New Roman" w:eastAsia="Batang" w:hAnsi="Times New Roman" w:cs="Times New Roman"/>
          <w:b/>
          <w:sz w:val="21"/>
          <w:szCs w:val="24"/>
          <w:lang w:val="en-GB"/>
        </w:rPr>
      </w:pPr>
      <w:r>
        <w:rPr>
          <w:rFonts w:ascii="Times New Roman" w:eastAsia="DengXian" w:hAnsi="Times New Roman" w:cs="Times New Roman"/>
          <w:b/>
          <w:sz w:val="21"/>
          <w:szCs w:val="24"/>
          <w:lang w:val="en-GB" w:eastAsia="zh-CN"/>
        </w:rPr>
        <w:t xml:space="preserve">Performance monitoring and functionality management for all the steps </w:t>
      </w:r>
    </w:p>
    <w:p w14:paraId="4187AF5D" w14:textId="77777777" w:rsidR="0087409F" w:rsidRDefault="0087409F">
      <w:pPr>
        <w:rPr>
          <w:b/>
          <w:color w:val="4472C4" w:themeColor="accent5"/>
          <w:lang w:val="en-GB"/>
        </w:rPr>
      </w:pPr>
    </w:p>
    <w:p w14:paraId="0D5F5CB4" w14:textId="77777777" w:rsidR="0087409F" w:rsidRDefault="00E97363">
      <w:pPr>
        <w:jc w:val="both"/>
        <w:rPr>
          <w:rFonts w:ascii="Times" w:eastAsia="MS Mincho" w:hAnsi="Times" w:cs="Times New Roman"/>
          <w:b/>
          <w:szCs w:val="24"/>
          <w:lang w:val="en-GB" w:eastAsia="ja-JP"/>
        </w:rPr>
      </w:pPr>
      <w:r>
        <w:rPr>
          <w:rFonts w:ascii="Times" w:eastAsia="DengXian" w:hAnsi="Times" w:cs="Times New Roman" w:hint="eastAsia"/>
          <w:b/>
          <w:szCs w:val="24"/>
          <w:lang w:val="en-GB" w:eastAsia="zh-CN"/>
        </w:rPr>
        <w:t>P</w:t>
      </w:r>
      <w:r>
        <w:rPr>
          <w:rFonts w:ascii="Times" w:eastAsia="DengXian" w:hAnsi="Times" w:cs="Times New Roman"/>
          <w:b/>
          <w:szCs w:val="24"/>
          <w:lang w:val="en-GB" w:eastAsia="zh-CN"/>
        </w:rPr>
        <w:t xml:space="preserve">roposal 7: </w:t>
      </w:r>
      <w:r>
        <w:rPr>
          <w:rFonts w:ascii="Times" w:eastAsia="MS Mincho" w:hAnsi="Times" w:cs="Times New Roman"/>
          <w:b/>
          <w:szCs w:val="24"/>
          <w:lang w:val="en-GB" w:eastAsia="ja-JP"/>
        </w:rPr>
        <w:t xml:space="preserve">Additional conditions could help the functionality management and the model management </w:t>
      </w:r>
    </w:p>
    <w:p w14:paraId="1E7417AB" w14:textId="77777777" w:rsidR="0087409F" w:rsidRDefault="00E97363">
      <w:pPr>
        <w:numPr>
          <w:ilvl w:val="0"/>
          <w:numId w:val="39"/>
        </w:numPr>
        <w:ind w:left="720"/>
        <w:jc w:val="both"/>
        <w:rPr>
          <w:rFonts w:ascii="Times" w:eastAsia="DengXian" w:hAnsi="Times" w:cs="Times New Roman"/>
          <w:b/>
          <w:szCs w:val="24"/>
          <w:lang w:val="en-GB" w:eastAsia="zh-CN"/>
        </w:rPr>
      </w:pPr>
      <w:r>
        <w:rPr>
          <w:rFonts w:ascii="Times" w:eastAsia="DengXian" w:hAnsi="Times" w:cs="Times New Roman"/>
          <w:b/>
          <w:szCs w:val="24"/>
          <w:lang w:val="en-GB" w:eastAsia="zh-CN"/>
        </w:rPr>
        <w:t>Additional condition of the functionality can be reported to network during functionality identification</w:t>
      </w:r>
    </w:p>
    <w:p w14:paraId="66BCD063" w14:textId="77777777" w:rsidR="0087409F" w:rsidRDefault="00E97363">
      <w:pPr>
        <w:numPr>
          <w:ilvl w:val="0"/>
          <w:numId w:val="39"/>
        </w:numPr>
        <w:ind w:left="720"/>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Mechanism to acquire additional condition from network should be supported to facilitate the model operation on UE side </w:t>
      </w:r>
    </w:p>
    <w:p w14:paraId="74935AED" w14:textId="77777777" w:rsidR="0087409F" w:rsidRDefault="0087409F">
      <w:pPr>
        <w:rPr>
          <w:b/>
          <w:color w:val="4472C4" w:themeColor="accent5"/>
          <w:lang w:val="en-GB"/>
        </w:rPr>
      </w:pPr>
    </w:p>
    <w:p w14:paraId="541424B1" w14:textId="77777777" w:rsidR="0087409F" w:rsidRDefault="00E97363">
      <w:pPr>
        <w:rPr>
          <w:b/>
          <w:bCs/>
          <w:color w:val="4472C4" w:themeColor="accent5"/>
          <w:lang w:val="en-GB"/>
        </w:rPr>
      </w:pPr>
      <w:r>
        <w:rPr>
          <w:rFonts w:eastAsia="DengXian"/>
          <w:b/>
          <w:lang w:eastAsia="zh-CN"/>
        </w:rPr>
        <w:lastRenderedPageBreak/>
        <w:t>Proposal 8: Prioritize type A model identification and type B2 model identification.</w:t>
      </w:r>
    </w:p>
    <w:p w14:paraId="23D0780A" w14:textId="77777777" w:rsidR="0087409F" w:rsidRDefault="0087409F">
      <w:pPr>
        <w:rPr>
          <w:lang w:val="en-GB"/>
        </w:rPr>
      </w:pPr>
    </w:p>
    <w:p w14:paraId="0F99D407" w14:textId="77777777" w:rsidR="0087409F" w:rsidRDefault="00E97363">
      <w:pPr>
        <w:jc w:val="both"/>
        <w:rPr>
          <w:rFonts w:ascii="Times New Roman" w:eastAsia="DengXian" w:hAnsi="Times New Roman" w:cs="Times New Roman"/>
          <w:b/>
          <w:lang w:val="en-GB" w:eastAsia="zh-CN"/>
        </w:rPr>
      </w:pPr>
      <w:r>
        <w:rPr>
          <w:rFonts w:ascii="Times New Roman" w:eastAsia="DengXian" w:hAnsi="Times New Roman" w:cs="Times New Roman"/>
          <w:b/>
          <w:lang w:val="en-GB" w:eastAsia="zh-CN"/>
        </w:rPr>
        <w:t>Proposal 9: Support report of model ID via a UE capability report for all the model identification types.</w:t>
      </w:r>
    </w:p>
    <w:p w14:paraId="1B67D375" w14:textId="77777777" w:rsidR="0087409F" w:rsidRDefault="0087409F">
      <w:pPr>
        <w:rPr>
          <w:lang w:val="en-GB"/>
        </w:rPr>
      </w:pPr>
    </w:p>
    <w:p w14:paraId="7927EAD8" w14:textId="77777777" w:rsidR="0087409F" w:rsidRDefault="00E97363">
      <w:pPr>
        <w:jc w:val="both"/>
        <w:rPr>
          <w:rFonts w:ascii="Times New Roman" w:eastAsia="SimSun" w:hAnsi="Times New Roman"/>
          <w:b/>
          <w:lang w:eastAsia="zh-CN"/>
        </w:rPr>
      </w:pPr>
      <w:r>
        <w:rPr>
          <w:rFonts w:ascii="Times New Roman" w:eastAsia="SimSun" w:hAnsi="Times New Roman" w:hint="eastAsia"/>
          <w:b/>
          <w:lang w:eastAsia="zh-CN"/>
        </w:rPr>
        <w:t>P</w:t>
      </w:r>
      <w:r>
        <w:rPr>
          <w:rFonts w:ascii="Times New Roman" w:eastAsia="SimSun" w:hAnsi="Times New Roman"/>
          <w:b/>
          <w:lang w:eastAsia="zh-CN"/>
        </w:rPr>
        <w:t>roposal 10: Both Functionality identification and model identification are supported.</w:t>
      </w:r>
    </w:p>
    <w:p w14:paraId="0B695B48" w14:textId="77777777" w:rsidR="0087409F" w:rsidRDefault="0087409F">
      <w:pPr>
        <w:jc w:val="both"/>
        <w:rPr>
          <w:rFonts w:ascii="Times New Roman" w:eastAsia="SimSun" w:hAnsi="Times New Roman"/>
          <w:b/>
          <w:lang w:eastAsia="zh-CN"/>
        </w:rPr>
      </w:pPr>
    </w:p>
    <w:p w14:paraId="63DF818A" w14:textId="77777777" w:rsidR="0087409F" w:rsidRDefault="00E97363">
      <w:pPr>
        <w:jc w:val="both"/>
        <w:rPr>
          <w:rFonts w:ascii="Times New Roman" w:eastAsia="Batang" w:hAnsi="Times New Roman" w:cs="Times New Roman"/>
          <w:b/>
          <w:iCs/>
          <w:lang w:val="en-GB"/>
        </w:rPr>
      </w:pPr>
      <w:r>
        <w:rPr>
          <w:rFonts w:ascii="Times New Roman" w:eastAsia="SimSun" w:hAnsi="Times New Roman" w:cs="Times New Roman" w:hint="eastAsia"/>
          <w:b/>
          <w:lang w:eastAsia="zh-CN"/>
        </w:rPr>
        <w:t>P</w:t>
      </w:r>
      <w:r>
        <w:rPr>
          <w:rFonts w:ascii="Times New Roman" w:eastAsia="SimSun" w:hAnsi="Times New Roman" w:cs="Times New Roman"/>
          <w:b/>
          <w:lang w:eastAsia="zh-CN"/>
        </w:rPr>
        <w:t xml:space="preserve">roposal 11: Confirm the necessity </w:t>
      </w:r>
      <w:r>
        <w:rPr>
          <w:rFonts w:ascii="Times New Roman" w:eastAsia="Batang" w:hAnsi="Times New Roman" w:cs="Times New Roman"/>
          <w:b/>
          <w:iCs/>
          <w:lang w:val="en-GB"/>
        </w:rPr>
        <w:t>for UE to report updates on applicable functionality(es) / applicable model(s) among [configured/identified] functionality(es) /model(s).</w:t>
      </w:r>
    </w:p>
    <w:p w14:paraId="107987AB" w14:textId="77777777" w:rsidR="0087409F" w:rsidRDefault="0087409F">
      <w:pPr>
        <w:jc w:val="both"/>
        <w:rPr>
          <w:rFonts w:ascii="Times New Roman" w:eastAsia="Batang" w:hAnsi="Times New Roman" w:cs="Times New Roman"/>
          <w:b/>
          <w:iCs/>
          <w:lang w:val="en-GB"/>
        </w:rPr>
      </w:pPr>
    </w:p>
    <w:p w14:paraId="21565A41" w14:textId="77777777" w:rsidR="0087409F" w:rsidRDefault="00E97363">
      <w:pPr>
        <w:jc w:val="both"/>
        <w:rPr>
          <w:rFonts w:ascii="Times New Roman" w:eastAsia="Batang" w:hAnsi="Times New Roman" w:cs="Times New Roman"/>
          <w:b/>
          <w:iCs/>
          <w:lang w:val="en-GB"/>
        </w:rPr>
      </w:pPr>
      <w:r>
        <w:rPr>
          <w:rFonts w:ascii="Times New Roman" w:eastAsia="Batang" w:hAnsi="Times New Roman" w:cs="Times New Roman"/>
          <w:b/>
          <w:iCs/>
          <w:lang w:val="en-GB"/>
        </w:rPr>
        <w:t>Proposal 12: Further study the following directions for the report updates on applicable functionality(es) and applicable model(s)</w:t>
      </w:r>
    </w:p>
    <w:p w14:paraId="08D12CC2" w14:textId="77777777" w:rsidR="0087409F" w:rsidRDefault="00E97363">
      <w:pPr>
        <w:numPr>
          <w:ilvl w:val="0"/>
          <w:numId w:val="55"/>
        </w:numPr>
        <w:jc w:val="both"/>
        <w:rPr>
          <w:rFonts w:ascii="Times New Roman" w:eastAsia="SimSun" w:hAnsi="Times New Roman" w:cs="Times New Roman"/>
          <w:b/>
          <w:lang w:eastAsia="zh-CN"/>
        </w:rPr>
      </w:pPr>
      <w:r>
        <w:rPr>
          <w:rFonts w:ascii="Times New Roman" w:eastAsia="SimSun" w:hAnsi="Times New Roman" w:cs="Times New Roman"/>
          <w:b/>
          <w:lang w:eastAsia="zh-CN"/>
        </w:rPr>
        <w:t xml:space="preserve">Proactive report </w:t>
      </w:r>
    </w:p>
    <w:p w14:paraId="5BAECA58" w14:textId="77777777" w:rsidR="0087409F" w:rsidRDefault="00E97363">
      <w:pPr>
        <w:numPr>
          <w:ilvl w:val="0"/>
          <w:numId w:val="55"/>
        </w:numPr>
        <w:jc w:val="both"/>
        <w:rPr>
          <w:rFonts w:ascii="Times New Roman" w:eastAsia="SimSun" w:hAnsi="Times New Roman" w:cs="Times New Roman"/>
          <w:b/>
          <w:lang w:eastAsia="zh-CN"/>
        </w:rPr>
      </w:pPr>
      <w:r>
        <w:rPr>
          <w:rFonts w:ascii="Times New Roman" w:eastAsia="SimSun" w:hAnsi="Times New Roman" w:cs="Times New Roman"/>
          <w:b/>
          <w:lang w:eastAsia="zh-CN"/>
        </w:rPr>
        <w:t xml:space="preserve">Based on network’s request </w:t>
      </w:r>
    </w:p>
    <w:p w14:paraId="5B9570D4" w14:textId="77777777" w:rsidR="0087409F" w:rsidRDefault="0087409F">
      <w:pPr>
        <w:jc w:val="both"/>
        <w:rPr>
          <w:rFonts w:ascii="Times New Roman" w:eastAsia="SimSun" w:hAnsi="Times New Roman"/>
          <w:b/>
          <w:lang w:eastAsia="zh-CN"/>
        </w:rPr>
      </w:pPr>
    </w:p>
    <w:p w14:paraId="0F164D36" w14:textId="77777777" w:rsidR="0087409F" w:rsidRDefault="00E97363">
      <w:pPr>
        <w:rPr>
          <w:b/>
          <w:bCs/>
          <w:color w:val="4472C4" w:themeColor="accent5"/>
          <w:lang w:val="en-GB"/>
        </w:rPr>
      </w:pPr>
      <w:r>
        <w:rPr>
          <w:b/>
          <w:bCs/>
          <w:color w:val="4472C4" w:themeColor="accent5"/>
          <w:lang w:val="en-GB"/>
        </w:rPr>
        <w:t xml:space="preserve">Panasonic: </w:t>
      </w:r>
    </w:p>
    <w:p w14:paraId="659CBC13" w14:textId="77777777" w:rsidR="0087409F" w:rsidRDefault="00E97363">
      <w:pPr>
        <w:rPr>
          <w:b/>
          <w:bCs/>
          <w:lang w:eastAsia="ja-JP"/>
        </w:rPr>
      </w:pPr>
      <w:r>
        <w:rPr>
          <w:b/>
          <w:bCs/>
          <w:lang w:eastAsia="ja-JP"/>
        </w:rPr>
        <w:t xml:space="preserve">Proposal 1: Both of "additional conditions" and "assistance information" can be the virtualization of the site or channel condition. If the site deployment (number/deployment of antenna, channel condition/environment and so on) are similar, the same index can be used. The models used by UE in functional level could be trained by such site or channel condition. </w:t>
      </w:r>
    </w:p>
    <w:p w14:paraId="48E80C3A" w14:textId="77777777" w:rsidR="0087409F" w:rsidRDefault="0087409F">
      <w:pPr>
        <w:rPr>
          <w:b/>
          <w:bCs/>
          <w:lang w:eastAsia="ja-JP"/>
        </w:rPr>
      </w:pPr>
    </w:p>
    <w:p w14:paraId="0929F96C" w14:textId="77777777" w:rsidR="0087409F" w:rsidRDefault="00E97363">
      <w:pPr>
        <w:rPr>
          <w:b/>
          <w:bCs/>
          <w:lang w:eastAsia="ja-JP"/>
        </w:rPr>
      </w:pPr>
      <w:r>
        <w:rPr>
          <w:b/>
          <w:bCs/>
          <w:lang w:eastAsia="ja-JP"/>
        </w:rPr>
        <w:t xml:space="preserve">Proposal 2: For model-ID-based LCM, "the dataset ID" or "logical model ID" represents the scenario, sites and datasets the model was trained. </w:t>
      </w:r>
    </w:p>
    <w:p w14:paraId="2A524A60" w14:textId="77777777" w:rsidR="0087409F" w:rsidRDefault="0087409F">
      <w:pPr>
        <w:rPr>
          <w:rFonts w:eastAsia="MS Mincho"/>
          <w:b/>
          <w:bCs/>
          <w:lang w:eastAsia="ja-JP"/>
        </w:rPr>
      </w:pPr>
    </w:p>
    <w:p w14:paraId="31FC09CF" w14:textId="77777777" w:rsidR="0087409F" w:rsidRDefault="00E97363">
      <w:pPr>
        <w:rPr>
          <w:b/>
          <w:bCs/>
          <w:lang w:eastAsia="ja-JP"/>
        </w:rPr>
      </w:pPr>
      <w:r>
        <w:rPr>
          <w:b/>
          <w:bCs/>
          <w:lang w:eastAsia="ja-JP"/>
        </w:rPr>
        <w:t>Proposal 3: For logical model, the model identification is to have the common understanding of the training dataset between UE and NW.</w:t>
      </w:r>
    </w:p>
    <w:p w14:paraId="2D11283C" w14:textId="77777777" w:rsidR="0087409F" w:rsidRDefault="0087409F">
      <w:pPr>
        <w:rPr>
          <w:rFonts w:eastAsia="MS Mincho"/>
          <w:lang w:eastAsia="ja-JP"/>
        </w:rPr>
      </w:pPr>
    </w:p>
    <w:p w14:paraId="06415E11" w14:textId="77777777" w:rsidR="0087409F" w:rsidRDefault="00E97363">
      <w:pPr>
        <w:rPr>
          <w:b/>
          <w:bCs/>
          <w:lang w:eastAsia="ja-JP"/>
        </w:rPr>
      </w:pPr>
      <w:r>
        <w:rPr>
          <w:b/>
          <w:bCs/>
          <w:lang w:eastAsia="ja-JP"/>
        </w:rPr>
        <w:t>Proposal 4: If/when the version number difference of the same logical model needs to be distinguished by the other entity, it would correspond to logical+physical model. In this case, type B1 or B2 would be applied.</w:t>
      </w:r>
    </w:p>
    <w:p w14:paraId="14C2649B" w14:textId="77777777" w:rsidR="0087409F" w:rsidRDefault="0087409F">
      <w:pPr>
        <w:rPr>
          <w:b/>
          <w:bCs/>
          <w:lang w:eastAsia="ja-JP"/>
        </w:rPr>
      </w:pPr>
    </w:p>
    <w:p w14:paraId="009A4B28" w14:textId="77777777" w:rsidR="0087409F" w:rsidRDefault="00E97363">
      <w:pPr>
        <w:rPr>
          <w:b/>
          <w:bCs/>
          <w:lang w:eastAsia="ja-JP"/>
        </w:rPr>
      </w:pPr>
      <w:r>
        <w:rPr>
          <w:b/>
          <w:bCs/>
          <w:lang w:eastAsia="ja-JP"/>
        </w:rPr>
        <w:t xml:space="preserve">Proposal 5: For pure physical model, to have the common understanding of the training dataset between UE and NW is not required. Just index assignment can be model identification. </w:t>
      </w:r>
    </w:p>
    <w:p w14:paraId="3A41DD87" w14:textId="77777777" w:rsidR="0087409F" w:rsidRDefault="0087409F">
      <w:pPr>
        <w:rPr>
          <w:lang w:val="en-GB"/>
        </w:rPr>
      </w:pPr>
    </w:p>
    <w:p w14:paraId="0BDC4D07" w14:textId="77777777" w:rsidR="0087409F" w:rsidRDefault="00E97363">
      <w:pPr>
        <w:rPr>
          <w:rFonts w:eastAsia="MS Mincho"/>
          <w:b/>
          <w:bCs/>
          <w:lang w:eastAsia="ja-JP"/>
        </w:rPr>
      </w:pPr>
      <w:r>
        <w:rPr>
          <w:b/>
          <w:bCs/>
          <w:lang w:eastAsia="ja-JP"/>
        </w:rPr>
        <w:t>Proposal 8: Relative memory, power consumption, or other hardware limitation could be informed to the network. Relative information is defined compared with some specific refrence model or non-AI/ML model.</w:t>
      </w:r>
    </w:p>
    <w:p w14:paraId="1D83C157" w14:textId="77777777" w:rsidR="0087409F" w:rsidRDefault="0087409F">
      <w:pPr>
        <w:rPr>
          <w:lang w:val="en-GB"/>
        </w:rPr>
      </w:pPr>
    </w:p>
    <w:p w14:paraId="629CD822" w14:textId="77777777" w:rsidR="0087409F" w:rsidRDefault="00E97363">
      <w:pPr>
        <w:rPr>
          <w:b/>
          <w:bCs/>
          <w:color w:val="4472C4" w:themeColor="accent5"/>
          <w:lang w:val="en-GB"/>
        </w:rPr>
      </w:pPr>
      <w:r>
        <w:rPr>
          <w:b/>
          <w:bCs/>
          <w:color w:val="4472C4" w:themeColor="accent5"/>
          <w:lang w:val="en-GB"/>
        </w:rPr>
        <w:t xml:space="preserve">LG: </w:t>
      </w:r>
    </w:p>
    <w:p w14:paraId="361C6CAA" w14:textId="77777777" w:rsidR="0087409F" w:rsidRDefault="00E97363">
      <w:r>
        <w:rPr>
          <w:rFonts w:eastAsia="Malgun Gothic"/>
          <w:b/>
        </w:rPr>
        <w:t>Proposal #1: Clarify that the key difference between model-based LCM and functionality-based LCM is on whether LCM signaling shall be triggered whenever status of model(s) is changed, e.g. via activation/deactivation/switching or not.</w:t>
      </w:r>
    </w:p>
    <w:p w14:paraId="7B818734" w14:textId="77777777" w:rsidR="0087409F" w:rsidRDefault="0087409F">
      <w:pPr>
        <w:rPr>
          <w:b/>
          <w:bCs/>
          <w:color w:val="4472C4" w:themeColor="accent5"/>
          <w:lang w:val="en-GB"/>
        </w:rPr>
      </w:pPr>
    </w:p>
    <w:p w14:paraId="332CC0BD" w14:textId="77777777" w:rsidR="0087409F" w:rsidRDefault="00E97363">
      <w:r>
        <w:rPr>
          <w:rFonts w:eastAsia="Malgun Gothic"/>
          <w:b/>
        </w:rPr>
        <w:t>Proposal #2: Identify the case(s) when model-level LCM is needed and when it is not needed, i.e. functionality-based LCM is sufficient. Based on the analysis, detailed LCM signaling can be discussed/decided per use case in subsequent WI(s), if supported.</w:t>
      </w:r>
    </w:p>
    <w:p w14:paraId="56EAED66" w14:textId="77777777" w:rsidR="0087409F" w:rsidRDefault="0087409F">
      <w:pPr>
        <w:rPr>
          <w:b/>
          <w:bCs/>
          <w:color w:val="4472C4" w:themeColor="accent5"/>
          <w:lang w:val="en-GB"/>
        </w:rPr>
      </w:pPr>
    </w:p>
    <w:p w14:paraId="0DA23AA0" w14:textId="77777777" w:rsidR="0087409F" w:rsidRDefault="00E97363">
      <w:pPr>
        <w:rPr>
          <w:b/>
        </w:rPr>
      </w:pPr>
      <w:r>
        <w:rPr>
          <w:b/>
        </w:rPr>
        <w:t>Proposal #3: Functionality-based LCM is applicable for most cases. On top of that, model-based LCM can be considered for some special cases, e.g. two-sided model and/or model transfer scenario, with more focused work scope.</w:t>
      </w:r>
    </w:p>
    <w:p w14:paraId="23AFB410" w14:textId="77777777" w:rsidR="0087409F" w:rsidRDefault="0087409F">
      <w:pPr>
        <w:rPr>
          <w:b/>
        </w:rPr>
      </w:pPr>
    </w:p>
    <w:p w14:paraId="269B9C89" w14:textId="77777777" w:rsidR="0087409F" w:rsidRDefault="00E97363">
      <w:pPr>
        <w:rPr>
          <w:b/>
        </w:rPr>
      </w:pPr>
      <w:r>
        <w:rPr>
          <w:b/>
        </w:rPr>
        <w:t>Proposal #5: For the granularity of functionality, start from FG defined for UE capability, and further consider whether a functionality can cover multiple performance reference of the same feature or not.</w:t>
      </w:r>
    </w:p>
    <w:p w14:paraId="3AD0FBA0" w14:textId="77777777" w:rsidR="0087409F" w:rsidRDefault="0087409F">
      <w:pPr>
        <w:rPr>
          <w:b/>
        </w:rPr>
      </w:pPr>
    </w:p>
    <w:p w14:paraId="7E520A61" w14:textId="77777777" w:rsidR="0087409F" w:rsidRDefault="00E97363">
      <w:pPr>
        <w:rPr>
          <w:b/>
        </w:rPr>
      </w:pPr>
      <w:r>
        <w:rPr>
          <w:b/>
        </w:rPr>
        <w:t>Proposal #6: Consider dynamic reconfiguration of UCI reporting for the case of functionality switch/update for the same sub-use-case.</w:t>
      </w:r>
    </w:p>
    <w:p w14:paraId="2C65229A" w14:textId="77777777" w:rsidR="0087409F" w:rsidRDefault="0087409F">
      <w:pPr>
        <w:rPr>
          <w:b/>
        </w:rPr>
      </w:pPr>
    </w:p>
    <w:p w14:paraId="3EED2F0F" w14:textId="77777777" w:rsidR="0087409F" w:rsidRDefault="0087409F">
      <w:pPr>
        <w:rPr>
          <w:b/>
          <w:bCs/>
          <w:color w:val="4472C4" w:themeColor="accent5"/>
          <w:lang w:val="en-GB"/>
        </w:rPr>
      </w:pPr>
    </w:p>
    <w:p w14:paraId="2C33265F" w14:textId="77777777" w:rsidR="0087409F" w:rsidRDefault="00E97363">
      <w:pPr>
        <w:rPr>
          <w:b/>
          <w:bCs/>
          <w:color w:val="4472C4" w:themeColor="accent5"/>
          <w:lang w:val="en-GB"/>
        </w:rPr>
      </w:pPr>
      <w:r>
        <w:rPr>
          <w:b/>
          <w:bCs/>
          <w:color w:val="4472C4" w:themeColor="accent5"/>
          <w:lang w:val="en-GB"/>
        </w:rPr>
        <w:t>Samsung:</w:t>
      </w:r>
    </w:p>
    <w:p w14:paraId="4153CEC6" w14:textId="77777777" w:rsidR="0087409F" w:rsidRDefault="00E97363">
      <w:pPr>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Proposal #3: </w:t>
      </w:r>
      <w:r>
        <w:rPr>
          <w:rFonts w:ascii="Times" w:eastAsia="Batang" w:hAnsi="Times" w:cs="Times New Roman"/>
          <w:b/>
          <w:i/>
          <w:sz w:val="20"/>
          <w:szCs w:val="24"/>
          <w:lang w:val="en-GB" w:eastAsia="ko-KR"/>
        </w:rPr>
        <w:t xml:space="preserve">Study functionality-based LCM for UE-side model where  </w:t>
      </w:r>
    </w:p>
    <w:p w14:paraId="4730479D" w14:textId="77777777" w:rsidR="0087409F" w:rsidRDefault="00E97363">
      <w:pPr>
        <w:ind w:left="1341"/>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val="en-GB" w:eastAsia="ko-KR"/>
        </w:rPr>
        <w:t xml:space="preserve">Alt 1: </w:t>
      </w:r>
      <w:r>
        <w:rPr>
          <w:rFonts w:ascii="Times New Roman" w:eastAsia="Batang" w:hAnsi="Times New Roman" w:cs="Times New Roman"/>
          <w:b/>
          <w:i/>
          <w:sz w:val="20"/>
          <w:szCs w:val="24"/>
          <w:lang w:eastAsia="ko-KR"/>
        </w:rPr>
        <w:t>UE reports the supported AI/ML functionalities</w:t>
      </w:r>
    </w:p>
    <w:p w14:paraId="22382907" w14:textId="77777777" w:rsidR="0087409F" w:rsidRDefault="00E97363">
      <w:pPr>
        <w:ind w:left="1341"/>
        <w:rPr>
          <w:rFonts w:ascii="Times New Roman" w:eastAsia="Batang" w:hAnsi="Times New Roman" w:cs="Times New Roman"/>
          <w:b/>
          <w:i/>
          <w:sz w:val="20"/>
          <w:szCs w:val="24"/>
          <w:lang w:eastAsia="ko-KR"/>
        </w:rPr>
      </w:pPr>
      <w:r>
        <w:rPr>
          <w:rFonts w:ascii="Times New Roman" w:eastAsia="Batang" w:hAnsi="Times New Roman" w:cs="Times New Roman" w:hint="eastAsia"/>
          <w:b/>
          <w:i/>
          <w:sz w:val="20"/>
          <w:szCs w:val="24"/>
          <w:lang w:eastAsia="ko-KR"/>
        </w:rPr>
        <w:t xml:space="preserve">Alt2: UE reports the supported </w:t>
      </w:r>
      <w:r>
        <w:rPr>
          <w:rFonts w:ascii="Times New Roman" w:eastAsia="Batang" w:hAnsi="Times New Roman" w:cs="Times New Roman"/>
          <w:b/>
          <w:i/>
          <w:sz w:val="20"/>
          <w:szCs w:val="24"/>
          <w:lang w:eastAsia="ko-KR"/>
        </w:rPr>
        <w:t xml:space="preserve">AI/ML functionalities by mapping them to logical models. i.e., by indicating the group of functionalities supported by a single model. </w:t>
      </w:r>
    </w:p>
    <w:p w14:paraId="5F8AC6F6" w14:textId="77777777" w:rsidR="0087409F" w:rsidRDefault="00E97363">
      <w:pPr>
        <w:rPr>
          <w:rFonts w:ascii="Times New Roman" w:eastAsia="Batang" w:hAnsi="Times New Roman" w:cs="Times New Roman"/>
          <w:b/>
          <w:i/>
          <w:sz w:val="20"/>
          <w:szCs w:val="24"/>
          <w:lang w:eastAsia="ko-KR"/>
        </w:rPr>
      </w:pPr>
      <w:r>
        <w:rPr>
          <w:rFonts w:ascii="Times New Roman" w:eastAsia="Batang" w:hAnsi="Times New Roman" w:cs="Times New Roman" w:hint="eastAsia"/>
          <w:b/>
          <w:i/>
          <w:sz w:val="20"/>
          <w:szCs w:val="24"/>
          <w:lang w:eastAsia="ko-KR"/>
        </w:rPr>
        <w:t>Note: Logical model implies a reported</w:t>
      </w:r>
      <w:r>
        <w:rPr>
          <w:rFonts w:ascii="Times New Roman" w:eastAsia="Batang" w:hAnsi="Times New Roman" w:cs="Times New Roman"/>
          <w:b/>
          <w:i/>
          <w:sz w:val="20"/>
          <w:szCs w:val="24"/>
          <w:lang w:eastAsia="ko-KR"/>
        </w:rPr>
        <w:t xml:space="preserve"> AI/ML</w:t>
      </w:r>
      <w:r>
        <w:rPr>
          <w:rFonts w:ascii="Times New Roman" w:eastAsia="Batang" w:hAnsi="Times New Roman" w:cs="Times New Roman" w:hint="eastAsia"/>
          <w:b/>
          <w:i/>
          <w:sz w:val="20"/>
          <w:szCs w:val="24"/>
          <w:lang w:eastAsia="ko-KR"/>
        </w:rPr>
        <w:t xml:space="preserve"> model</w:t>
      </w:r>
      <w:r>
        <w:rPr>
          <w:rFonts w:ascii="Times New Roman" w:eastAsia="Batang" w:hAnsi="Times New Roman" w:cs="Times New Roman"/>
          <w:b/>
          <w:i/>
          <w:sz w:val="20"/>
          <w:szCs w:val="24"/>
          <w:lang w:eastAsia="ko-KR"/>
        </w:rPr>
        <w:t xml:space="preserve"> over the air interface. UE may transparently have multiple implementations of a logical model. </w:t>
      </w:r>
    </w:p>
    <w:p w14:paraId="69FFA7E7" w14:textId="77777777" w:rsidR="0087409F" w:rsidRDefault="0087409F">
      <w:pPr>
        <w:rPr>
          <w:rFonts w:ascii="Times New Roman" w:eastAsia="Batang" w:hAnsi="Times New Roman" w:cs="Times New Roman"/>
          <w:b/>
          <w:i/>
          <w:sz w:val="20"/>
          <w:szCs w:val="24"/>
          <w:lang w:eastAsia="ko-KR"/>
        </w:rPr>
      </w:pPr>
    </w:p>
    <w:p w14:paraId="0FD92F46" w14:textId="77777777" w:rsidR="0087409F" w:rsidRDefault="00E97363">
      <w:pPr>
        <w:rPr>
          <w:rFonts w:ascii="Times" w:eastAsia="Batang" w:hAnsi="Times" w:cs="Times New Roman"/>
          <w:b/>
          <w:i/>
          <w:szCs w:val="24"/>
          <w:lang w:val="en-GB"/>
        </w:rPr>
      </w:pPr>
      <w:r>
        <w:rPr>
          <w:rFonts w:ascii="Times" w:eastAsia="Batang" w:hAnsi="Times" w:cs="Times New Roman"/>
          <w:b/>
          <w:i/>
          <w:szCs w:val="24"/>
          <w:lang w:val="en-GB"/>
        </w:rPr>
        <w:t xml:space="preserve">Proposal#5: For UE-sided AI/ML models functionality-based LCM is adopted. </w:t>
      </w:r>
    </w:p>
    <w:p w14:paraId="19F7488E" w14:textId="77777777" w:rsidR="0087409F" w:rsidRDefault="00E97363">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Network provides LCM assistance on the basis of specified AI/ML functionalities.</w:t>
      </w:r>
    </w:p>
    <w:p w14:paraId="3EA724EF" w14:textId="77777777" w:rsidR="0087409F" w:rsidRDefault="00E97363">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Capability reporting relies on the specified list of functionalities. </w:t>
      </w:r>
    </w:p>
    <w:p w14:paraId="2D40CB41" w14:textId="77777777" w:rsidR="0087409F" w:rsidRDefault="00E97363">
      <w:pPr>
        <w:rPr>
          <w:rFonts w:ascii="Times New Roman" w:eastAsia="Batang" w:hAnsi="Times New Roman" w:cs="Times New Roman"/>
          <w:b/>
          <w:i/>
          <w:szCs w:val="24"/>
        </w:rPr>
      </w:pPr>
      <w:r>
        <w:rPr>
          <w:rFonts w:ascii="Times New Roman" w:eastAsia="Batang" w:hAnsi="Times New Roman" w:cs="Times New Roman"/>
          <w:b/>
          <w:i/>
          <w:szCs w:val="24"/>
        </w:rPr>
        <w:t xml:space="preserve">FFS: whether UE reports the supported AI/ML functionalities or </w:t>
      </w:r>
      <w:r>
        <w:rPr>
          <w:rFonts w:ascii="Times New Roman" w:eastAsia="Batang" w:hAnsi="Times New Roman" w:cs="Times New Roman" w:hint="eastAsia"/>
          <w:b/>
          <w:i/>
          <w:szCs w:val="24"/>
        </w:rPr>
        <w:t xml:space="preserve">the supported </w:t>
      </w:r>
      <w:r>
        <w:rPr>
          <w:rFonts w:ascii="Times New Roman" w:eastAsia="Batang" w:hAnsi="Times New Roman" w:cs="Times New Roman"/>
          <w:b/>
          <w:i/>
          <w:szCs w:val="24"/>
        </w:rPr>
        <w:t xml:space="preserve">AIML functionalities by mapping them to logical models. i.e., by indicating the group of functionalities supported by a single model. </w:t>
      </w:r>
    </w:p>
    <w:p w14:paraId="29C23BB4" w14:textId="77777777" w:rsidR="0087409F" w:rsidRDefault="0087409F">
      <w:pPr>
        <w:ind w:left="1440"/>
        <w:rPr>
          <w:rFonts w:ascii="Times New Roman" w:eastAsia="Batang" w:hAnsi="Times New Roman" w:cs="Times New Roman"/>
          <w:i/>
          <w:szCs w:val="24"/>
        </w:rPr>
      </w:pPr>
    </w:p>
    <w:p w14:paraId="1B793FFC" w14:textId="77777777" w:rsidR="0087409F" w:rsidRDefault="00E97363">
      <w:pPr>
        <w:rPr>
          <w:rFonts w:ascii="Times" w:eastAsia="Batang" w:hAnsi="Times" w:cs="Times New Roman"/>
          <w:b/>
          <w:i/>
          <w:szCs w:val="24"/>
          <w:lang w:val="en-GB"/>
        </w:rPr>
      </w:pPr>
      <w:r>
        <w:rPr>
          <w:rFonts w:ascii="Times" w:eastAsia="Batang" w:hAnsi="Times" w:cs="Times New Roman"/>
          <w:b/>
          <w:i/>
          <w:szCs w:val="24"/>
          <w:lang w:val="en-GB"/>
        </w:rPr>
        <w:t xml:space="preserve">Proposal#6: For two-sided AI/ML models, differ the conclusion on whether to adopt model-ID or functionality based LCM after evaluating the feasibility of </w:t>
      </w:r>
    </w:p>
    <w:p w14:paraId="159866FD" w14:textId="77777777" w:rsidR="0087409F" w:rsidRDefault="00E97363">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Case1: Two-sided models that work in a vendor-specific manner.  </w:t>
      </w:r>
    </w:p>
    <w:p w14:paraId="12B3B37B" w14:textId="77777777" w:rsidR="0087409F" w:rsidRDefault="00E97363">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Case2: Two-sided models that work in a vendor-agnostic manner</w:t>
      </w:r>
    </w:p>
    <w:p w14:paraId="12F938AC" w14:textId="77777777" w:rsidR="0087409F" w:rsidRDefault="0087409F">
      <w:pPr>
        <w:ind w:left="1440"/>
        <w:rPr>
          <w:rFonts w:ascii="Times New Roman" w:eastAsia="Batang" w:hAnsi="Times New Roman" w:cs="Times New Roman"/>
          <w:b/>
          <w:i/>
          <w:szCs w:val="24"/>
        </w:rPr>
      </w:pPr>
    </w:p>
    <w:p w14:paraId="7DFFE0CB" w14:textId="77777777" w:rsidR="0087409F" w:rsidRDefault="00E97363">
      <w:pPr>
        <w:rPr>
          <w:b/>
          <w:bCs/>
          <w:color w:val="4472C4" w:themeColor="accent5"/>
          <w:lang w:val="en-GB"/>
        </w:rPr>
      </w:pPr>
      <w:r>
        <w:rPr>
          <w:b/>
          <w:bCs/>
          <w:color w:val="4472C4" w:themeColor="accent5"/>
          <w:lang w:val="en-GB"/>
        </w:rPr>
        <w:t>CAICT:</w:t>
      </w:r>
    </w:p>
    <w:p w14:paraId="5C5FC26E" w14:textId="77777777" w:rsidR="0087409F" w:rsidRDefault="00E97363">
      <w:pPr>
        <w:widowControl w:val="0"/>
        <w:spacing w:beforeLines="50" w:before="120" w:afterLines="50" w:after="120"/>
        <w:ind w:left="105" w:hangingChars="50" w:hanging="105"/>
        <w:jc w:val="both"/>
        <w:rPr>
          <w:rFonts w:ascii="Times New Roman" w:eastAsia="SimSun" w:hAnsi="Times New Roman" w:cs="Times New Roman"/>
          <w:b/>
          <w:i/>
          <w:kern w:val="2"/>
          <w:sz w:val="21"/>
          <w:szCs w:val="20"/>
          <w:lang w:eastAsia="zh-CN"/>
        </w:rPr>
      </w:pPr>
      <w:r>
        <w:rPr>
          <w:rFonts w:ascii="Times New Roman" w:eastAsia="SimSun" w:hAnsi="Times New Roman" w:cs="Times New Roman" w:hint="eastAsia"/>
          <w:b/>
          <w:i/>
          <w:kern w:val="2"/>
          <w:sz w:val="21"/>
          <w:szCs w:val="20"/>
          <w:lang w:eastAsia="zh-CN"/>
        </w:rPr>
        <w:t>P</w:t>
      </w:r>
      <w:r>
        <w:rPr>
          <w:rFonts w:ascii="Times New Roman" w:eastAsia="SimSun" w:hAnsi="Times New Roman" w:cs="Times New Roman"/>
          <w:b/>
          <w:i/>
          <w:kern w:val="2"/>
          <w:sz w:val="21"/>
          <w:szCs w:val="20"/>
          <w:lang w:eastAsia="zh-CN"/>
        </w:rPr>
        <w:t xml:space="preserve">roposal 3: For the same application conditions for the same AI/ML-enabled Feature, it is not necessary to operate functionality-based </w:t>
      </w:r>
      <w:r>
        <w:rPr>
          <w:rFonts w:ascii="Times New Roman" w:eastAsia="SimSun" w:hAnsi="Times New Roman" w:cs="Times New Roman" w:hint="eastAsia"/>
          <w:b/>
          <w:i/>
          <w:kern w:val="2"/>
          <w:sz w:val="21"/>
          <w:szCs w:val="20"/>
          <w:lang w:eastAsia="zh-CN"/>
        </w:rPr>
        <w:t>L</w:t>
      </w:r>
      <w:r>
        <w:rPr>
          <w:rFonts w:ascii="Times New Roman" w:eastAsia="SimSun" w:hAnsi="Times New Roman" w:cs="Times New Roman"/>
          <w:b/>
          <w:i/>
          <w:kern w:val="2"/>
          <w:sz w:val="21"/>
          <w:szCs w:val="20"/>
          <w:lang w:eastAsia="zh-CN"/>
        </w:rPr>
        <w:t xml:space="preserve">CM and </w:t>
      </w:r>
      <w:r>
        <w:rPr>
          <w:rFonts w:ascii="Times New Roman" w:eastAsia="SimSun" w:hAnsi="Times New Roman" w:cs="Times New Roman" w:hint="eastAsia"/>
          <w:b/>
          <w:i/>
          <w:kern w:val="2"/>
          <w:sz w:val="21"/>
          <w:szCs w:val="20"/>
          <w:lang w:eastAsia="zh-CN"/>
        </w:rPr>
        <w:t>model</w:t>
      </w:r>
      <w:r>
        <w:rPr>
          <w:rFonts w:ascii="Times New Roman" w:eastAsia="SimSun" w:hAnsi="Times New Roman" w:cs="Times New Roman"/>
          <w:b/>
          <w:i/>
          <w:kern w:val="2"/>
          <w:sz w:val="21"/>
          <w:szCs w:val="20"/>
          <w:lang w:eastAsia="zh-CN"/>
        </w:rPr>
        <w:t>-ID based LCM simultaneously.</w:t>
      </w:r>
    </w:p>
    <w:p w14:paraId="60B2EB5F" w14:textId="77777777" w:rsidR="0087409F" w:rsidRDefault="00E97363">
      <w:pPr>
        <w:widowControl w:val="0"/>
        <w:spacing w:beforeLines="50" w:before="120" w:afterLines="50" w:after="120"/>
        <w:ind w:left="105" w:hangingChars="50" w:hanging="105"/>
        <w:jc w:val="both"/>
        <w:rPr>
          <w:rFonts w:ascii="Times New Roman" w:eastAsia="SimSun" w:hAnsi="Times New Roman" w:cs="Times New Roman"/>
          <w:b/>
          <w:i/>
          <w:kern w:val="2"/>
          <w:sz w:val="21"/>
          <w:szCs w:val="20"/>
          <w:lang w:eastAsia="zh-CN"/>
        </w:rPr>
      </w:pPr>
      <w:r>
        <w:rPr>
          <w:rFonts w:ascii="Times New Roman" w:eastAsia="SimSun" w:hAnsi="Times New Roman" w:cs="Times New Roman"/>
          <w:b/>
          <w:i/>
          <w:kern w:val="2"/>
          <w:sz w:val="21"/>
          <w:szCs w:val="20"/>
          <w:lang w:eastAsia="zh-CN"/>
        </w:rPr>
        <w:t>Proposal 4: Functionality ID could be considered as candidate to identified functionality(s) for functionality-based LCM</w:t>
      </w:r>
      <w:r>
        <w:rPr>
          <w:rFonts w:ascii="Times New Roman" w:eastAsia="SimSun" w:hAnsi="Times New Roman" w:cs="Times New Roman" w:hint="eastAsia"/>
          <w:b/>
          <w:i/>
          <w:kern w:val="2"/>
          <w:sz w:val="21"/>
          <w:szCs w:val="20"/>
          <w:lang w:eastAsia="zh-CN"/>
        </w:rPr>
        <w:t>.</w:t>
      </w:r>
    </w:p>
    <w:p w14:paraId="4AFC8D8D" w14:textId="77777777" w:rsidR="0087409F" w:rsidRDefault="0087409F">
      <w:pPr>
        <w:pStyle w:val="maintext"/>
        <w:ind w:firstLineChars="0" w:firstLine="0"/>
        <w:rPr>
          <w:b/>
          <w:bCs/>
          <w:color w:val="4472C4" w:themeColor="accent5"/>
        </w:rPr>
      </w:pPr>
    </w:p>
    <w:p w14:paraId="55CF4598" w14:textId="77777777" w:rsidR="0087409F" w:rsidRDefault="00E97363">
      <w:pPr>
        <w:rPr>
          <w:b/>
          <w:bCs/>
          <w:color w:val="4472C4" w:themeColor="accent5"/>
          <w:lang w:val="en-GB"/>
        </w:rPr>
      </w:pPr>
      <w:r>
        <w:rPr>
          <w:b/>
          <w:bCs/>
          <w:color w:val="4472C4" w:themeColor="accent5"/>
          <w:lang w:val="en-GB"/>
        </w:rPr>
        <w:t>CMCC:</w:t>
      </w:r>
    </w:p>
    <w:p w14:paraId="0BADBD3A" w14:textId="77777777" w:rsidR="0087409F" w:rsidRDefault="00E97363">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u w:val="single"/>
          <w:lang w:eastAsia="zh-CN"/>
        </w:rPr>
        <w:t>Proposal 4:</w:t>
      </w:r>
      <w:r>
        <w:rPr>
          <w:rFonts w:ascii="Times New Roman" w:eastAsia="SimSun" w:hAnsi="Times New Roman" w:cs="Times New Roman"/>
          <w:b/>
          <w:i/>
          <w:kern w:val="2"/>
          <w:sz w:val="21"/>
          <w:szCs w:val="21"/>
          <w:lang w:eastAsia="zh-CN"/>
        </w:rPr>
        <w:t xml:space="preserve"> For model identification Type B1, it may include the following steps.</w:t>
      </w:r>
    </w:p>
    <w:p w14:paraId="234107DB" w14:textId="77777777" w:rsidR="0087409F" w:rsidRDefault="00E97363">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lang w:eastAsia="zh-CN"/>
        </w:rPr>
        <w:t>Step1: UE reports the model existence and related model description to NW.</w:t>
      </w:r>
    </w:p>
    <w:p w14:paraId="10D70F5D" w14:textId="77777777" w:rsidR="0087409F" w:rsidRDefault="00E97363">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lang w:eastAsia="zh-CN"/>
        </w:rPr>
        <w:t>Step2: NW assign an ID to each AI/ML model.</w:t>
      </w:r>
    </w:p>
    <w:p w14:paraId="25751C1B" w14:textId="77777777" w:rsidR="0087409F" w:rsidRDefault="00E97363">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u w:val="single"/>
          <w:lang w:eastAsia="zh-CN"/>
        </w:rPr>
        <w:t>Proposal 5:</w:t>
      </w:r>
      <w:r>
        <w:rPr>
          <w:rFonts w:ascii="Times New Roman" w:eastAsia="SimSun" w:hAnsi="Times New Roman" w:cs="Times New Roman"/>
          <w:b/>
          <w:i/>
          <w:kern w:val="2"/>
          <w:sz w:val="21"/>
          <w:szCs w:val="21"/>
          <w:lang w:eastAsia="zh-CN"/>
        </w:rPr>
        <w:t xml:space="preserve"> For the model description information during model identification, the following aspects could be considered:</w:t>
      </w:r>
    </w:p>
    <w:p w14:paraId="18C40FED" w14:textId="77777777" w:rsidR="0087409F" w:rsidRDefault="00E97363">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bookmarkStart w:id="32" w:name="_Hlk142406891"/>
      <w:r>
        <w:rPr>
          <w:rFonts w:ascii="Times New Roman" w:eastAsia="SimSun" w:hAnsi="Times New Roman" w:cs="Times New Roman"/>
          <w:b/>
          <w:i/>
          <w:iCs/>
          <w:kern w:val="2"/>
          <w:sz w:val="21"/>
          <w:szCs w:val="21"/>
          <w:lang w:eastAsia="zh-CN"/>
        </w:rPr>
        <w:t>The functionality of mode</w:t>
      </w:r>
      <w:bookmarkEnd w:id="32"/>
      <w:r>
        <w:rPr>
          <w:rFonts w:ascii="Times New Roman" w:eastAsia="SimSun" w:hAnsi="Times New Roman" w:cs="Times New Roman"/>
          <w:b/>
          <w:i/>
          <w:iCs/>
          <w:kern w:val="2"/>
          <w:sz w:val="21"/>
          <w:szCs w:val="21"/>
          <w:lang w:eastAsia="zh-CN"/>
        </w:rPr>
        <w:t>l</w:t>
      </w:r>
    </w:p>
    <w:p w14:paraId="34A3C1F4" w14:textId="77777777" w:rsidR="0087409F" w:rsidRDefault="00E97363">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r>
        <w:rPr>
          <w:rFonts w:ascii="Times New Roman" w:eastAsia="SimSun" w:hAnsi="Times New Roman" w:cs="Times New Roman"/>
          <w:b/>
          <w:i/>
          <w:iCs/>
          <w:kern w:val="2"/>
          <w:sz w:val="21"/>
          <w:szCs w:val="21"/>
          <w:lang w:eastAsia="zh-CN"/>
        </w:rPr>
        <w:t>Model applicability scenarios, configurations</w:t>
      </w:r>
    </w:p>
    <w:p w14:paraId="095472BA" w14:textId="77777777" w:rsidR="0087409F" w:rsidRDefault="00E97363">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r>
        <w:rPr>
          <w:rFonts w:ascii="Times New Roman" w:eastAsia="SimSun" w:hAnsi="Times New Roman" w:cs="Times New Roman"/>
          <w:b/>
          <w:i/>
          <w:iCs/>
          <w:kern w:val="2"/>
          <w:sz w:val="21"/>
          <w:szCs w:val="21"/>
          <w:lang w:eastAsia="zh-CN"/>
        </w:rPr>
        <w:t>Information on model input</w:t>
      </w:r>
    </w:p>
    <w:p w14:paraId="07C20F2F" w14:textId="77777777" w:rsidR="0087409F" w:rsidRDefault="00E97363">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r>
        <w:rPr>
          <w:rFonts w:ascii="Times New Roman" w:eastAsia="SimSun" w:hAnsi="Times New Roman" w:cs="Times New Roman"/>
          <w:b/>
          <w:i/>
          <w:iCs/>
          <w:kern w:val="2"/>
          <w:sz w:val="21"/>
          <w:szCs w:val="21"/>
          <w:lang w:eastAsia="zh-CN"/>
        </w:rPr>
        <w:t>Information on model output</w:t>
      </w:r>
    </w:p>
    <w:p w14:paraId="3ACD27BC" w14:textId="77777777" w:rsidR="0087409F" w:rsidRDefault="00E97363">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r>
        <w:rPr>
          <w:rFonts w:ascii="Times New Roman" w:eastAsia="SimSun" w:hAnsi="Times New Roman" w:cs="Times New Roman"/>
          <w:b/>
          <w:i/>
          <w:iCs/>
          <w:kern w:val="2"/>
          <w:sz w:val="21"/>
          <w:szCs w:val="21"/>
          <w:lang w:eastAsia="zh-CN"/>
        </w:rPr>
        <w:t>Information on assistance information</w:t>
      </w:r>
    </w:p>
    <w:p w14:paraId="6B7A30D5" w14:textId="77777777" w:rsidR="0087409F" w:rsidRDefault="00E97363">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t>Proposal 6:</w:t>
      </w:r>
      <w:r>
        <w:rPr>
          <w:rFonts w:eastAsia="SimSun"/>
          <w:b/>
          <w:i/>
          <w:iCs/>
          <w:kern w:val="2"/>
          <w:sz w:val="21"/>
          <w:szCs w:val="21"/>
          <w:lang w:eastAsia="zh-CN"/>
        </w:rPr>
        <w:t xml:space="preserve"> For functionality identification, the functionality ID can be assigned by the network to facilitate functionality-based LCM procedure.  </w:t>
      </w:r>
    </w:p>
    <w:p w14:paraId="49B05DE7" w14:textId="77777777" w:rsidR="0087409F" w:rsidRDefault="00E97363">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lastRenderedPageBreak/>
        <w:t>Proposal 7:</w:t>
      </w:r>
      <w:r>
        <w:rPr>
          <w:rFonts w:eastAsia="SimSun"/>
          <w:b/>
          <w:i/>
          <w:iCs/>
          <w:kern w:val="2"/>
          <w:sz w:val="21"/>
          <w:szCs w:val="21"/>
          <w:lang w:eastAsia="zh-CN"/>
        </w:rPr>
        <w:t xml:space="preserve"> For the description information during functionality identification, the following aspects could be considered:</w:t>
      </w:r>
    </w:p>
    <w:p w14:paraId="0E0F50F2" w14:textId="77777777" w:rsidR="0087409F" w:rsidRDefault="00E97363">
      <w:pPr>
        <w:widowControl w:val="0"/>
        <w:numPr>
          <w:ilvl w:val="0"/>
          <w:numId w:val="57"/>
        </w:numPr>
        <w:spacing w:beforeLines="50" w:before="120" w:line="288" w:lineRule="auto"/>
        <w:jc w:val="both"/>
        <w:rPr>
          <w:rFonts w:eastAsia="SimSun"/>
          <w:b/>
          <w:i/>
          <w:iCs/>
          <w:kern w:val="2"/>
          <w:sz w:val="21"/>
          <w:szCs w:val="21"/>
          <w:lang w:eastAsia="zh-CN"/>
        </w:rPr>
      </w:pPr>
      <w:r>
        <w:rPr>
          <w:rFonts w:eastAsia="SimSun"/>
          <w:b/>
          <w:i/>
          <w:iCs/>
          <w:kern w:val="2"/>
          <w:sz w:val="21"/>
          <w:szCs w:val="21"/>
          <w:lang w:eastAsia="zh-CN"/>
        </w:rPr>
        <w:t>Applicability scenarios, configurations of models for the functionality</w:t>
      </w:r>
    </w:p>
    <w:p w14:paraId="7CA10836" w14:textId="77777777" w:rsidR="0087409F" w:rsidRDefault="00E97363">
      <w:pPr>
        <w:widowControl w:val="0"/>
        <w:numPr>
          <w:ilvl w:val="0"/>
          <w:numId w:val="57"/>
        </w:numPr>
        <w:spacing w:beforeLines="50" w:before="120" w:line="288" w:lineRule="auto"/>
        <w:jc w:val="both"/>
        <w:rPr>
          <w:rFonts w:eastAsia="SimSun"/>
          <w:b/>
          <w:i/>
          <w:iCs/>
          <w:kern w:val="2"/>
          <w:sz w:val="21"/>
          <w:szCs w:val="21"/>
          <w:lang w:eastAsia="zh-CN"/>
        </w:rPr>
      </w:pPr>
      <w:r>
        <w:rPr>
          <w:rFonts w:eastAsia="SimSun"/>
          <w:b/>
          <w:i/>
          <w:iCs/>
          <w:kern w:val="2"/>
          <w:sz w:val="21"/>
          <w:szCs w:val="21"/>
          <w:lang w:eastAsia="zh-CN"/>
        </w:rPr>
        <w:t>Information on model input type(s)</w:t>
      </w:r>
    </w:p>
    <w:p w14:paraId="48C4F794" w14:textId="77777777" w:rsidR="0087409F" w:rsidRDefault="00E97363">
      <w:pPr>
        <w:widowControl w:val="0"/>
        <w:numPr>
          <w:ilvl w:val="0"/>
          <w:numId w:val="57"/>
        </w:numPr>
        <w:spacing w:beforeLines="50" w:before="120" w:line="288" w:lineRule="auto"/>
        <w:jc w:val="both"/>
        <w:rPr>
          <w:rFonts w:eastAsia="SimSun"/>
          <w:b/>
          <w:i/>
          <w:iCs/>
          <w:kern w:val="2"/>
          <w:sz w:val="21"/>
          <w:szCs w:val="21"/>
          <w:lang w:eastAsia="zh-CN"/>
        </w:rPr>
      </w:pPr>
      <w:r>
        <w:rPr>
          <w:rFonts w:eastAsia="SimSun"/>
          <w:b/>
          <w:i/>
          <w:iCs/>
          <w:kern w:val="2"/>
          <w:sz w:val="21"/>
          <w:szCs w:val="21"/>
          <w:lang w:eastAsia="zh-CN"/>
        </w:rPr>
        <w:t>Information on model output type(s)</w:t>
      </w:r>
    </w:p>
    <w:p w14:paraId="475ABB43" w14:textId="77777777" w:rsidR="0087409F" w:rsidRDefault="00E97363">
      <w:pPr>
        <w:widowControl w:val="0"/>
        <w:numPr>
          <w:ilvl w:val="0"/>
          <w:numId w:val="57"/>
        </w:numPr>
        <w:spacing w:beforeLines="50" w:before="120" w:line="288" w:lineRule="auto"/>
        <w:jc w:val="both"/>
        <w:rPr>
          <w:rFonts w:eastAsia="SimSun"/>
          <w:b/>
          <w:i/>
          <w:kern w:val="2"/>
          <w:sz w:val="21"/>
          <w:szCs w:val="21"/>
          <w:lang w:eastAsia="zh-CN"/>
        </w:rPr>
      </w:pPr>
      <w:r>
        <w:rPr>
          <w:rFonts w:eastAsia="SimSun"/>
          <w:b/>
          <w:i/>
          <w:iCs/>
          <w:kern w:val="2"/>
          <w:sz w:val="21"/>
          <w:szCs w:val="21"/>
          <w:lang w:eastAsia="zh-CN"/>
        </w:rPr>
        <w:t>Information on assistance information</w:t>
      </w:r>
    </w:p>
    <w:p w14:paraId="7ECED2A7" w14:textId="77777777" w:rsidR="0087409F" w:rsidRDefault="00E97363">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t>Proposal 8:</w:t>
      </w:r>
      <w:r>
        <w:rPr>
          <w:rFonts w:eastAsia="SimSun"/>
          <w:b/>
          <w:i/>
          <w:iCs/>
          <w:kern w:val="2"/>
          <w:sz w:val="21"/>
          <w:szCs w:val="21"/>
          <w:lang w:eastAsia="zh-CN"/>
        </w:rPr>
        <w:t xml:space="preserve"> Functionality identification is based on the UE capability UE reported and the associated applicable conditions for each functionality.</w:t>
      </w:r>
    </w:p>
    <w:p w14:paraId="5F743E49" w14:textId="77777777" w:rsidR="0087409F" w:rsidRDefault="00E97363">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t>Proposal 9:</w:t>
      </w:r>
      <w:r>
        <w:rPr>
          <w:rFonts w:eastAsia="SimSun"/>
          <w:b/>
          <w:i/>
          <w:iCs/>
          <w:kern w:val="2"/>
          <w:sz w:val="21"/>
          <w:szCs w:val="21"/>
          <w:lang w:eastAsia="zh-CN"/>
        </w:rPr>
        <w:t xml:space="preserve"> Configured functionalities is a subset of identified functionalities, as identified functionalities refers to what NW could potentially configure to UE, and configured functionalities refers to what NW actually configures to UE as a subset of identified functionalities.</w:t>
      </w:r>
    </w:p>
    <w:p w14:paraId="09866CD6" w14:textId="77777777" w:rsidR="0087409F" w:rsidRDefault="00E97363">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t>Proposal 10:</w:t>
      </w:r>
      <w:r>
        <w:rPr>
          <w:rFonts w:eastAsia="SimSun"/>
          <w:b/>
          <w:i/>
          <w:iCs/>
          <w:kern w:val="2"/>
          <w:sz w:val="21"/>
          <w:szCs w:val="21"/>
          <w:lang w:eastAsia="zh-CN"/>
        </w:rPr>
        <w:t xml:space="preserve"> UE could report the updates on the identified functionality(es) in a more dynamic manner than UE capability report.</w:t>
      </w:r>
    </w:p>
    <w:p w14:paraId="0509F9F4" w14:textId="77777777" w:rsidR="0087409F" w:rsidRDefault="0087409F">
      <w:pPr>
        <w:rPr>
          <w:b/>
          <w:bCs/>
          <w:color w:val="4472C4" w:themeColor="accent5"/>
          <w:lang w:val="en-GB"/>
        </w:rPr>
      </w:pPr>
    </w:p>
    <w:p w14:paraId="6AC6BF8F" w14:textId="77777777" w:rsidR="0087409F" w:rsidRDefault="00E97363">
      <w:pPr>
        <w:rPr>
          <w:b/>
          <w:bCs/>
          <w:color w:val="4472C4" w:themeColor="accent5"/>
          <w:lang w:val="en-GB"/>
        </w:rPr>
      </w:pPr>
      <w:r>
        <w:rPr>
          <w:b/>
          <w:bCs/>
          <w:color w:val="4472C4" w:themeColor="accent5"/>
          <w:lang w:val="en-GB"/>
        </w:rPr>
        <w:t>Nvidia:</w:t>
      </w:r>
    </w:p>
    <w:p w14:paraId="65AFBA72"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8: Study how the information about scenarios, sites, and datasets may be indicated by UE capability and signaled from network to aid UE-side transparent model operations.</w:t>
      </w:r>
    </w:p>
    <w:p w14:paraId="21909E07"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bCs/>
          <w:lang w:val="en-GB" w:eastAsia="en-GB"/>
        </w:rPr>
        <w:t>Proposal 16: For AI/ML based enhancements for NR air interface, study potential specification impact related to UE capability for AI/ML based beam prediction including model training, model inference and model monitoring.</w:t>
      </w:r>
    </w:p>
    <w:p w14:paraId="440B3AA0" w14:textId="77777777" w:rsidR="0087409F" w:rsidRDefault="0087409F">
      <w:pPr>
        <w:rPr>
          <w:b/>
          <w:bCs/>
          <w:color w:val="4472C4" w:themeColor="accent5"/>
          <w:lang w:val="en-GB"/>
        </w:rPr>
      </w:pPr>
    </w:p>
    <w:p w14:paraId="7DD4DBEC" w14:textId="77777777" w:rsidR="0087409F" w:rsidRDefault="00E97363">
      <w:pPr>
        <w:rPr>
          <w:b/>
          <w:bCs/>
          <w:color w:val="4472C4" w:themeColor="accent5"/>
          <w:lang w:val="en-GB"/>
        </w:rPr>
      </w:pPr>
      <w:r>
        <w:rPr>
          <w:b/>
          <w:bCs/>
          <w:color w:val="4472C4" w:themeColor="accent5"/>
          <w:lang w:val="en-GB"/>
        </w:rPr>
        <w:t>Apple:</w:t>
      </w:r>
    </w:p>
    <w:p w14:paraId="6A05D7BB" w14:textId="77777777" w:rsidR="0087409F" w:rsidRDefault="00E97363">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1: Enhance UE capability report framework to support scenario-specific, site-specific, configuration-specific and/or dataset-specific AI model/function for functionality-based LCM and model ID based LCM.  </w:t>
      </w:r>
    </w:p>
    <w:p w14:paraId="7D320975" w14:textId="77777777" w:rsidR="0087409F" w:rsidRDefault="0087409F">
      <w:pPr>
        <w:tabs>
          <w:tab w:val="left" w:pos="640"/>
        </w:tabs>
        <w:rPr>
          <w:rFonts w:ascii="Times New Roman" w:eastAsia="Times New Roman" w:hAnsi="Times New Roman" w:cs="Times New Roman"/>
          <w:b/>
          <w:bCs/>
          <w:sz w:val="24"/>
          <w:szCs w:val="24"/>
          <w:lang w:eastAsia="zh-CN"/>
        </w:rPr>
      </w:pPr>
    </w:p>
    <w:p w14:paraId="03A1B642" w14:textId="77777777" w:rsidR="0087409F" w:rsidRDefault="00E97363">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2: Use UAI framework as a starting point to handle the impact of UE’s internal conditions such as memory, battery and potential other limitations.  </w:t>
      </w:r>
    </w:p>
    <w:p w14:paraId="6DD9B30D" w14:textId="77777777" w:rsidR="0087409F" w:rsidRDefault="0087409F">
      <w:pPr>
        <w:tabs>
          <w:tab w:val="left" w:pos="640"/>
        </w:tabs>
        <w:rPr>
          <w:rFonts w:ascii="Times New Roman" w:eastAsia="Times New Roman" w:hAnsi="Times New Roman" w:cs="Times New Roman"/>
          <w:b/>
          <w:bCs/>
          <w:sz w:val="24"/>
          <w:szCs w:val="24"/>
          <w:lang w:eastAsia="zh-CN"/>
        </w:rPr>
      </w:pPr>
    </w:p>
    <w:p w14:paraId="53B6F8F3" w14:textId="77777777" w:rsidR="0087409F" w:rsidRDefault="00E97363">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Proposal 3: Functionality based LCM procedure can be used for one sided model without model transfer.</w:t>
      </w:r>
    </w:p>
    <w:p w14:paraId="2D796C9A" w14:textId="77777777" w:rsidR="0087409F" w:rsidRDefault="0087409F">
      <w:pPr>
        <w:tabs>
          <w:tab w:val="left" w:pos="640"/>
        </w:tabs>
        <w:rPr>
          <w:rFonts w:ascii="Times New Roman" w:eastAsia="Times New Roman" w:hAnsi="Times New Roman" w:cs="Times New Roman"/>
          <w:b/>
          <w:bCs/>
          <w:sz w:val="24"/>
          <w:szCs w:val="24"/>
          <w:lang w:eastAsia="zh-CN"/>
        </w:rPr>
      </w:pPr>
    </w:p>
    <w:p w14:paraId="2648201F" w14:textId="77777777" w:rsidR="0087409F" w:rsidRDefault="00E97363">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Proposal 4: Model ID based LCM procedure can be used for two-sided model, and one-sided model with model transfer.</w:t>
      </w:r>
    </w:p>
    <w:p w14:paraId="38050660" w14:textId="77777777" w:rsidR="0087409F" w:rsidRDefault="0087409F">
      <w:pPr>
        <w:tabs>
          <w:tab w:val="left" w:pos="640"/>
        </w:tabs>
        <w:rPr>
          <w:rFonts w:ascii="Times New Roman" w:eastAsia="Times New Roman" w:hAnsi="Times New Roman" w:cs="Times New Roman"/>
          <w:b/>
          <w:bCs/>
          <w:sz w:val="24"/>
          <w:szCs w:val="24"/>
          <w:lang w:eastAsia="zh-CN"/>
        </w:rPr>
      </w:pPr>
    </w:p>
    <w:p w14:paraId="33D264CC" w14:textId="77777777" w:rsidR="0087409F" w:rsidRDefault="00E97363">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5: Type A model identification is used for two-sided model without model transfer. Type B1/B2 model identification is used for level z collaboration with model transfer.  </w:t>
      </w:r>
    </w:p>
    <w:p w14:paraId="2971AA5F" w14:textId="77777777" w:rsidR="0087409F" w:rsidRDefault="00E97363">
      <w:pPr>
        <w:overflowPunct w:val="0"/>
        <w:autoSpaceDE w:val="0"/>
        <w:autoSpaceDN w:val="0"/>
        <w:adjustRightInd w:val="0"/>
        <w:spacing w:before="100" w:beforeAutospacing="1" w:after="120"/>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Proposal 7: For two-sided model, the model ID can be defined via:</w:t>
      </w:r>
    </w:p>
    <w:p w14:paraId="08A1C433" w14:textId="77777777" w:rsidR="0087409F" w:rsidRDefault="00E97363">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 xml:space="preserve">NW part model with NW vendor identification, and other applicable conditions. </w:t>
      </w:r>
    </w:p>
    <w:p w14:paraId="40F08928" w14:textId="77777777" w:rsidR="0087409F" w:rsidRDefault="00E97363">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 xml:space="preserve">UE part model with UE vendor identification, and other applicable conditions.  </w:t>
      </w:r>
    </w:p>
    <w:p w14:paraId="66CA98F3" w14:textId="77777777" w:rsidR="0087409F" w:rsidRDefault="00E97363">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sz w:val="24"/>
          <w:szCs w:val="24"/>
          <w:lang w:eastAsia="zh-CN"/>
        </w:rPr>
      </w:pPr>
      <w:r>
        <w:rPr>
          <w:rFonts w:ascii="Times New Roman" w:eastAsia="Times New Roman" w:hAnsi="Times New Roman" w:cs="Batang"/>
          <w:b/>
          <w:bCs/>
          <w:sz w:val="24"/>
          <w:szCs w:val="24"/>
          <w:lang w:eastAsia="zh-CN"/>
        </w:rPr>
        <w:lastRenderedPageBreak/>
        <w:t xml:space="preserve">Both NW part model and UE part model, i.e., explicating link information is listed, and other applicable conditions.  </w:t>
      </w:r>
    </w:p>
    <w:p w14:paraId="055A7ED1" w14:textId="77777777" w:rsidR="0087409F" w:rsidRDefault="00E97363">
      <w:pPr>
        <w:rPr>
          <w:b/>
          <w:bCs/>
          <w:color w:val="4472C4" w:themeColor="accent5"/>
          <w:lang w:val="en-GB"/>
        </w:rPr>
      </w:pPr>
      <w:r>
        <w:rPr>
          <w:b/>
          <w:bCs/>
          <w:color w:val="4472C4" w:themeColor="accent5"/>
          <w:lang w:val="en-GB"/>
        </w:rPr>
        <w:t>Lenovo:</w:t>
      </w:r>
    </w:p>
    <w:p w14:paraId="7BBFD7E9" w14:textId="77777777" w:rsidR="0087409F" w:rsidRDefault="00E97363">
      <w:pPr>
        <w:autoSpaceDE w:val="0"/>
        <w:autoSpaceDN w:val="0"/>
        <w:adjustRightInd w:val="0"/>
        <w:snapToGrid w:val="0"/>
        <w:spacing w:beforeLines="100" w:before="240" w:after="120"/>
        <w:rPr>
          <w:rFonts w:ascii="Times New Roman" w:eastAsia="SimSun" w:hAnsi="Times New Roman" w:cs="Times New Roman"/>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3: </w:t>
      </w:r>
      <w:r>
        <w:rPr>
          <w:rFonts w:ascii="Times New Roman" w:eastAsia="Calibri" w:hAnsi="Times New Roman" w:cs="Times New Roman"/>
          <w:b/>
          <w:bCs/>
          <w:sz w:val="24"/>
          <w:szCs w:val="24"/>
        </w:rPr>
        <w:t>Study the feasibility of functionality-based, model-ID-based and joint functionality-based and model-ID-based LCM for each sub use case.</w:t>
      </w:r>
    </w:p>
    <w:p w14:paraId="09CB0A7F" w14:textId="77777777" w:rsidR="0087409F" w:rsidRDefault="00E97363">
      <w:pPr>
        <w:autoSpaceDE w:val="0"/>
        <w:autoSpaceDN w:val="0"/>
        <w:adjustRightInd w:val="0"/>
        <w:snapToGrid w:val="0"/>
        <w:spacing w:after="120"/>
        <w:jc w:val="both"/>
        <w:rPr>
          <w:rFonts w:ascii="Times New Roman" w:eastAsia="SimSun" w:hAnsi="Times New Roman" w:cs="Times New Roman"/>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4: </w:t>
      </w:r>
      <w:r>
        <w:rPr>
          <w:rFonts w:ascii="Times New Roman" w:eastAsia="Calibri" w:hAnsi="Times New Roman" w:cs="Times New Roman"/>
          <w:b/>
          <w:bCs/>
          <w:sz w:val="24"/>
          <w:szCs w:val="24"/>
        </w:rPr>
        <w:t>A hierarchical Model ID, one level is for functionality indication and the other level is for the multiple models within the functionality, can be applied for both Model ID based LCM and Functionality based LCM.</w:t>
      </w:r>
    </w:p>
    <w:p w14:paraId="4D5E5F8F" w14:textId="77777777" w:rsidR="0087409F" w:rsidRDefault="00E97363">
      <w:pPr>
        <w:autoSpaceDE w:val="0"/>
        <w:autoSpaceDN w:val="0"/>
        <w:adjustRightInd w:val="0"/>
        <w:snapToGrid w:val="0"/>
        <w:spacing w:after="16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5: The model-related information, i.e., model description, to be shared during model identification needs to be discussed per sub use case.</w:t>
      </w:r>
    </w:p>
    <w:p w14:paraId="3884DE58" w14:textId="77777777" w:rsidR="0087409F" w:rsidRDefault="00E97363">
      <w:pPr>
        <w:autoSpaceDE w:val="0"/>
        <w:autoSpaceDN w:val="0"/>
        <w:adjustRightInd w:val="0"/>
        <w:snapToGrid w:val="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6: Study the feasibility and values of the following values for all sub use cases as the information to be shared during model identification:</w:t>
      </w:r>
    </w:p>
    <w:p w14:paraId="5C52B74D" w14:textId="77777777" w:rsidR="0087409F" w:rsidRDefault="00E97363">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AI/ML-enabled Feature(s), e.g., configurations and applicable conditions</w:t>
      </w:r>
    </w:p>
    <w:p w14:paraId="6C4EDCF0" w14:textId="77777777" w:rsidR="0087409F" w:rsidRDefault="00E97363">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Properties of nominal model input/output, e.g., quantization format</w:t>
      </w:r>
    </w:p>
    <w:p w14:paraId="287EC678" w14:textId="77777777" w:rsidR="0087409F" w:rsidRDefault="00E97363">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Assistance information, e.g., type of labeled data for monitoring</w:t>
      </w:r>
    </w:p>
    <w:p w14:paraId="2290B6FF" w14:textId="77777777" w:rsidR="0087409F" w:rsidRDefault="00E97363">
      <w:pPr>
        <w:numPr>
          <w:ilvl w:val="0"/>
          <w:numId w:val="59"/>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Model complexity, e.g., FLOP</w:t>
      </w:r>
      <w:r>
        <w:rPr>
          <w:rFonts w:ascii="Times New Roman" w:eastAsia="DengXian" w:hAnsi="Times New Roman" w:cs="Times New Roman"/>
          <w:b/>
          <w:bCs/>
          <w:sz w:val="24"/>
          <w:szCs w:val="24"/>
          <w:lang w:eastAsia="zh-CN"/>
        </w:rPr>
        <w:t xml:space="preserve">, number of parameters </w:t>
      </w:r>
    </w:p>
    <w:p w14:paraId="24C92077" w14:textId="77777777" w:rsidR="0087409F" w:rsidRDefault="0087409F">
      <w:pPr>
        <w:autoSpaceDE w:val="0"/>
        <w:autoSpaceDN w:val="0"/>
        <w:adjustRightInd w:val="0"/>
        <w:snapToGrid w:val="0"/>
        <w:spacing w:after="120"/>
        <w:ind w:left="681"/>
        <w:contextualSpacing/>
        <w:jc w:val="both"/>
        <w:rPr>
          <w:rFonts w:ascii="Times New Roman" w:eastAsia="DengXian" w:hAnsi="Times New Roman" w:cs="Times New Roman"/>
          <w:b/>
          <w:bCs/>
          <w:sz w:val="24"/>
          <w:szCs w:val="24"/>
          <w:lang w:eastAsia="zh-CN"/>
        </w:rPr>
      </w:pPr>
    </w:p>
    <w:p w14:paraId="52EF482D" w14:textId="77777777" w:rsidR="0087409F" w:rsidRDefault="00E97363">
      <w:pPr>
        <w:spacing w:after="120"/>
        <w:contextualSpacing/>
        <w:rPr>
          <w:rFonts w:ascii="Times New Roman" w:eastAsia="DengXian" w:hAnsi="Times New Roman" w:cs="Times New Roman"/>
          <w:b/>
          <w:bCs/>
          <w:sz w:val="24"/>
          <w:szCs w:val="24"/>
          <w:lang w:eastAsia="zh-CN"/>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 xml:space="preserve">roposal 7: The configuration of AI/ML-enabled Feature/FG for the functionality is a set of system settings parameters indicated by RRC/LPP IE(s), </w:t>
      </w:r>
      <w:r>
        <w:rPr>
          <w:rFonts w:ascii="Times New Roman" w:eastAsia="Calibri" w:hAnsi="Times New Roman" w:cs="Times New Roman"/>
          <w:b/>
          <w:bCs/>
          <w:sz w:val="24"/>
          <w:szCs w:val="24"/>
        </w:rPr>
        <w:t>and the detailed configurations need to be studied per use case in the normative stage.</w:t>
      </w:r>
    </w:p>
    <w:p w14:paraId="40B0C31C" w14:textId="77777777" w:rsidR="0087409F" w:rsidRDefault="0087409F">
      <w:pPr>
        <w:spacing w:after="120"/>
        <w:contextualSpacing/>
        <w:rPr>
          <w:rFonts w:ascii="Times New Roman" w:eastAsia="DengXian" w:hAnsi="Times New Roman" w:cs="Times New Roman"/>
          <w:b/>
          <w:bCs/>
          <w:sz w:val="24"/>
          <w:szCs w:val="24"/>
          <w:lang w:eastAsia="zh-CN"/>
        </w:rPr>
      </w:pPr>
    </w:p>
    <w:p w14:paraId="5839DE11" w14:textId="77777777" w:rsidR="0087409F" w:rsidRDefault="00E97363">
      <w:pPr>
        <w:autoSpaceDE w:val="0"/>
        <w:autoSpaceDN w:val="0"/>
        <w:adjustRightInd w:val="0"/>
        <w:snapToGrid w:val="0"/>
        <w:spacing w:after="12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8: Study the approaches to indicate the applicable conditions for the AI/ML functionalities per sub use case to facilitate functionality-based LCM, e.g., SNR, radio link types or channel statistic values.</w:t>
      </w:r>
    </w:p>
    <w:p w14:paraId="3F09044C" w14:textId="77777777" w:rsidR="0087409F" w:rsidRDefault="00E97363">
      <w:pPr>
        <w:spacing w:after="120"/>
        <w:contextualSpacing/>
        <w:rPr>
          <w:rFonts w:ascii="Times New Roman" w:eastAsia="DengXian" w:hAnsi="Times New Roman" w:cs="Times New Roman"/>
          <w:b/>
          <w:bCs/>
          <w:sz w:val="24"/>
          <w:szCs w:val="24"/>
          <w:lang w:eastAsia="zh-CN"/>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roposal 10: Discuss and clarify the following terms to facilitate the discussion for functionality-based LCM:</w:t>
      </w:r>
    </w:p>
    <w:p w14:paraId="57F6B472" w14:textId="77777777" w:rsidR="0087409F" w:rsidRDefault="00E97363">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Configurable functionality: functionality, whose parameters, i.e., configurations as the conditions in forms of RRC/LPP IE(s), can be configured</w:t>
      </w:r>
      <w:r>
        <w:rPr>
          <w:rFonts w:ascii="Times New Roman" w:eastAsia="DengXian" w:hAnsi="Times New Roman" w:cs="Times New Roman" w:hint="eastAsia"/>
          <w:b/>
          <w:bCs/>
          <w:sz w:val="24"/>
          <w:szCs w:val="24"/>
          <w:lang w:eastAsia="zh-CN"/>
        </w:rPr>
        <w:t>;</w:t>
      </w:r>
    </w:p>
    <w:p w14:paraId="2E755547" w14:textId="77777777" w:rsidR="0087409F" w:rsidRDefault="00E97363">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Applicable functionalities: functionalities that can be applied at the UE if the application condition is satisfied;</w:t>
      </w:r>
    </w:p>
    <w:p w14:paraId="665552CB" w14:textId="77777777" w:rsidR="0087409F" w:rsidRDefault="00E97363">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Configured functionalities: functionalities that are configured by the NW among configurable functionalities to support AI/ML-enable Feature/FG;</w:t>
      </w:r>
    </w:p>
    <w:p w14:paraId="725612F4" w14:textId="77777777" w:rsidR="0087409F" w:rsidRDefault="00E97363">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Applied functionalities: functionalities that are applied as the same as activated functionalities.</w:t>
      </w:r>
    </w:p>
    <w:p w14:paraId="6B221958" w14:textId="77777777" w:rsidR="0087409F" w:rsidRDefault="0087409F">
      <w:pPr>
        <w:rPr>
          <w:b/>
          <w:bCs/>
          <w:color w:val="4472C4" w:themeColor="accent5"/>
          <w:lang w:val="en-GB"/>
        </w:rPr>
      </w:pPr>
    </w:p>
    <w:p w14:paraId="163324CE" w14:textId="77777777" w:rsidR="0087409F" w:rsidRDefault="00E97363">
      <w:pPr>
        <w:rPr>
          <w:b/>
          <w:bCs/>
          <w:color w:val="4472C4" w:themeColor="accent5"/>
          <w:lang w:val="en-GB"/>
        </w:rPr>
      </w:pPr>
      <w:r>
        <w:rPr>
          <w:b/>
          <w:bCs/>
          <w:color w:val="4472C4" w:themeColor="accent5"/>
          <w:lang w:val="en-GB"/>
        </w:rPr>
        <w:t>Qualcomm:</w:t>
      </w:r>
    </w:p>
    <w:p w14:paraId="4317B29A" w14:textId="77777777" w:rsidR="0087409F" w:rsidRDefault="00E97363">
      <w:pPr>
        <w:jc w:val="both"/>
        <w:rPr>
          <w:rFonts w:cstheme="minorHAnsi"/>
          <w:b/>
          <w:bCs/>
        </w:rPr>
      </w:pPr>
      <w:r>
        <w:rPr>
          <w:rFonts w:cstheme="minorHAnsi"/>
          <w:b/>
        </w:rPr>
        <w:t>Proposal</w:t>
      </w:r>
      <w:r>
        <w:rPr>
          <w:rFonts w:cstheme="minorHAnsi"/>
          <w:b/>
          <w:bCs/>
        </w:rPr>
        <w:t xml:space="preserve"> 1: Functionality can be seen as a unit for activation/deactivation/switching, that may correspond to a specific configuration or a set of configurations.</w:t>
      </w:r>
    </w:p>
    <w:p w14:paraId="7F2B8785" w14:textId="77777777" w:rsidR="0087409F" w:rsidRDefault="0087409F">
      <w:pPr>
        <w:jc w:val="both"/>
        <w:rPr>
          <w:b/>
          <w:bCs/>
          <w:lang w:val="en-GB" w:eastAsia="zh-CN"/>
        </w:rPr>
      </w:pPr>
    </w:p>
    <w:p w14:paraId="43FB07C1" w14:textId="77777777" w:rsidR="0087409F" w:rsidRDefault="00E97363">
      <w:pPr>
        <w:jc w:val="both"/>
        <w:rPr>
          <w:b/>
          <w:bCs/>
          <w:color w:val="ED7D31" w:themeColor="accent2"/>
          <w:lang w:val="en-GB" w:eastAsia="zh-CN"/>
        </w:rPr>
      </w:pPr>
      <w:r>
        <w:rPr>
          <w:b/>
          <w:bCs/>
        </w:rPr>
        <w:t>Proposal 2: Configured functionalities are functionalities configured by the NW among identified functionalities.</w:t>
      </w:r>
      <w:r>
        <w:t xml:space="preserve"> </w:t>
      </w:r>
    </w:p>
    <w:p w14:paraId="10655C7F" w14:textId="77777777" w:rsidR="0087409F" w:rsidRDefault="0087409F">
      <w:pPr>
        <w:jc w:val="both"/>
        <w:rPr>
          <w:b/>
          <w:bCs/>
          <w:lang w:val="en-GB" w:eastAsia="zh-CN"/>
        </w:rPr>
      </w:pPr>
    </w:p>
    <w:p w14:paraId="1B9A1E66" w14:textId="77777777" w:rsidR="0087409F" w:rsidRDefault="00E97363">
      <w:pPr>
        <w:jc w:val="both"/>
        <w:rPr>
          <w:b/>
          <w:bCs/>
        </w:rPr>
      </w:pPr>
      <w:r>
        <w:rPr>
          <w:b/>
          <w:bCs/>
        </w:rPr>
        <w:t>Proposal 3: Applicable functionalities can be defined as functionalities that are currently applicable at the UE among identified functionalities.</w:t>
      </w:r>
    </w:p>
    <w:p w14:paraId="028CF39E" w14:textId="77777777" w:rsidR="0087409F" w:rsidRDefault="0087409F">
      <w:pPr>
        <w:jc w:val="both"/>
        <w:rPr>
          <w:b/>
          <w:bCs/>
        </w:rPr>
      </w:pPr>
    </w:p>
    <w:p w14:paraId="746AAF97" w14:textId="77777777" w:rsidR="0087409F" w:rsidRDefault="00E97363">
      <w:pPr>
        <w:rPr>
          <w:b/>
          <w:bCs/>
        </w:rPr>
      </w:pPr>
      <w:r>
        <w:rPr>
          <w:b/>
          <w:lang w:eastAsia="ja-JP"/>
        </w:rPr>
        <w:t>Proposal</w:t>
      </w:r>
      <w:r>
        <w:rPr>
          <w:b/>
          <w:bCs/>
          <w:lang w:eastAsia="ja-JP"/>
        </w:rPr>
        <w:t xml:space="preserve"> 4: </w:t>
      </w:r>
      <w:r>
        <w:rPr>
          <w:b/>
          <w:bCs/>
        </w:rPr>
        <w:t>UEs report updates on applicable functionalities as necessary or whenever NW inquires.</w:t>
      </w:r>
    </w:p>
    <w:p w14:paraId="3BDF20BB" w14:textId="77777777" w:rsidR="0087409F" w:rsidRDefault="0087409F"/>
    <w:p w14:paraId="79F76D7D" w14:textId="77777777" w:rsidR="0087409F" w:rsidRDefault="00E97363">
      <w:pPr>
        <w:jc w:val="both"/>
        <w:rPr>
          <w:b/>
          <w:bCs/>
        </w:rPr>
      </w:pPr>
      <w:r>
        <w:rPr>
          <w:b/>
          <w:bCs/>
        </w:rPr>
        <w:t>Proposal 5: As indicated with an agreement in RAN2, meta information refers to supplemental information being provided about a model during model identification process.</w:t>
      </w:r>
    </w:p>
    <w:p w14:paraId="24304029" w14:textId="77777777" w:rsidR="0087409F" w:rsidRDefault="0087409F"/>
    <w:p w14:paraId="6A1A2029" w14:textId="77777777" w:rsidR="0087409F" w:rsidRDefault="00E97363">
      <w:pPr>
        <w:jc w:val="both"/>
        <w:rPr>
          <w:b/>
          <w:bCs/>
        </w:rPr>
      </w:pPr>
      <w:r>
        <w:rPr>
          <w:b/>
          <w:bCs/>
        </w:rPr>
        <w:t>Proposal 6: During model identification procedure, the network should map the provided meta information with the assigned ID for subsequent operations.</w:t>
      </w:r>
    </w:p>
    <w:p w14:paraId="0750B8BD" w14:textId="77777777" w:rsidR="0087409F" w:rsidRDefault="0087409F"/>
    <w:p w14:paraId="3ECBD718" w14:textId="77777777" w:rsidR="0087409F" w:rsidRDefault="00E97363">
      <w:pPr>
        <w:jc w:val="both"/>
        <w:rPr>
          <w:b/>
          <w:bCs/>
        </w:rPr>
      </w:pPr>
      <w:r>
        <w:rPr>
          <w:b/>
          <w:bCs/>
        </w:rPr>
        <w:t>Proposal 7: Study the following two scenarios for model identification: “initial model identification” and “updated model identification”.</w:t>
      </w:r>
    </w:p>
    <w:p w14:paraId="2D07828B" w14:textId="77777777" w:rsidR="0087409F" w:rsidRDefault="0087409F"/>
    <w:p w14:paraId="1427EBA3" w14:textId="77777777" w:rsidR="0087409F" w:rsidRDefault="00E97363">
      <w:pPr>
        <w:jc w:val="both"/>
        <w:rPr>
          <w:b/>
          <w:bCs/>
        </w:rPr>
      </w:pPr>
      <w:r>
        <w:rPr>
          <w:b/>
          <w:bCs/>
        </w:rPr>
        <w:t>Proposal 8: For UE-side or UE-part of two-sided models consider the Table 1 to associate “initial model identification” and “updated model identification” with model identification types.</w:t>
      </w:r>
    </w:p>
    <w:p w14:paraId="5A877739" w14:textId="77777777" w:rsidR="0087409F" w:rsidRDefault="0087409F">
      <w:pPr>
        <w:jc w:val="both"/>
        <w:rPr>
          <w:b/>
          <w:bCs/>
        </w:rPr>
      </w:pPr>
    </w:p>
    <w:p w14:paraId="19F5A997" w14:textId="77777777" w:rsidR="0087409F" w:rsidRDefault="00E97363">
      <w:pPr>
        <w:pStyle w:val="Caption"/>
        <w:keepNext/>
        <w:jc w:val="center"/>
      </w:pPr>
      <w:bookmarkStart w:id="33" w:name="_Ref142488644"/>
      <w:r>
        <w:t xml:space="preserve">Table </w:t>
      </w:r>
      <w:fldSimple w:instr=" SEQ Table \* ARABIC ">
        <w:r>
          <w:t>2</w:t>
        </w:r>
      </w:fldSimple>
      <w:bookmarkEnd w:id="33"/>
      <w:r>
        <w:t>: Model identification types with initial and update model identification</w:t>
      </w:r>
    </w:p>
    <w:tbl>
      <w:tblPr>
        <w:tblStyle w:val="TableGrid"/>
        <w:tblW w:w="0" w:type="auto"/>
        <w:jc w:val="center"/>
        <w:tblLook w:val="04A0" w:firstRow="1" w:lastRow="0" w:firstColumn="1" w:lastColumn="0" w:noHBand="0" w:noVBand="1"/>
      </w:tblPr>
      <w:tblGrid>
        <w:gridCol w:w="1075"/>
        <w:gridCol w:w="2970"/>
        <w:gridCol w:w="2880"/>
      </w:tblGrid>
      <w:tr w:rsidR="0087409F" w14:paraId="74BDAAF0" w14:textId="77777777">
        <w:trPr>
          <w:jc w:val="center"/>
        </w:trPr>
        <w:tc>
          <w:tcPr>
            <w:tcW w:w="1075" w:type="dxa"/>
          </w:tcPr>
          <w:p w14:paraId="0077BE35" w14:textId="77777777" w:rsidR="0087409F" w:rsidRDefault="0087409F"/>
        </w:tc>
        <w:tc>
          <w:tcPr>
            <w:tcW w:w="2970" w:type="dxa"/>
          </w:tcPr>
          <w:p w14:paraId="0CC89B26" w14:textId="77777777" w:rsidR="0087409F" w:rsidRDefault="00E97363">
            <w:r>
              <w:t>Initial model identification</w:t>
            </w:r>
          </w:p>
        </w:tc>
        <w:tc>
          <w:tcPr>
            <w:tcW w:w="2880" w:type="dxa"/>
          </w:tcPr>
          <w:p w14:paraId="06F4B483" w14:textId="77777777" w:rsidR="0087409F" w:rsidRDefault="00E97363">
            <w:r>
              <w:t>Updated model identification</w:t>
            </w:r>
          </w:p>
        </w:tc>
      </w:tr>
      <w:tr w:rsidR="0087409F" w14:paraId="5D02DC77" w14:textId="77777777">
        <w:trPr>
          <w:jc w:val="center"/>
        </w:trPr>
        <w:tc>
          <w:tcPr>
            <w:tcW w:w="1075" w:type="dxa"/>
          </w:tcPr>
          <w:p w14:paraId="2B53BB3A" w14:textId="77777777" w:rsidR="0087409F" w:rsidRDefault="00E97363">
            <w:r>
              <w:t>Type A</w:t>
            </w:r>
          </w:p>
        </w:tc>
        <w:tc>
          <w:tcPr>
            <w:tcW w:w="2970" w:type="dxa"/>
          </w:tcPr>
          <w:p w14:paraId="46426FDE" w14:textId="77777777" w:rsidR="0087409F" w:rsidRDefault="00E97363">
            <w:r>
              <w:t xml:space="preserve">Applicable </w:t>
            </w:r>
          </w:p>
        </w:tc>
        <w:tc>
          <w:tcPr>
            <w:tcW w:w="2880" w:type="dxa"/>
          </w:tcPr>
          <w:p w14:paraId="7DCA82A5" w14:textId="77777777" w:rsidR="0087409F" w:rsidRDefault="00E97363">
            <w:r>
              <w:t>Applicable</w:t>
            </w:r>
          </w:p>
        </w:tc>
      </w:tr>
      <w:tr w:rsidR="0087409F" w14:paraId="23DAFB82" w14:textId="77777777">
        <w:trPr>
          <w:jc w:val="center"/>
        </w:trPr>
        <w:tc>
          <w:tcPr>
            <w:tcW w:w="1075" w:type="dxa"/>
          </w:tcPr>
          <w:p w14:paraId="51D0AA0E" w14:textId="77777777" w:rsidR="0087409F" w:rsidRDefault="00E97363">
            <w:r>
              <w:rPr>
                <w:rFonts w:eastAsia="Calibri"/>
              </w:rPr>
              <w:t>Type B1</w:t>
            </w:r>
          </w:p>
        </w:tc>
        <w:tc>
          <w:tcPr>
            <w:tcW w:w="2970" w:type="dxa"/>
          </w:tcPr>
          <w:p w14:paraId="4D18B958" w14:textId="77777777" w:rsidR="0087409F" w:rsidRDefault="00E97363">
            <w:r>
              <w:t>Applicable</w:t>
            </w:r>
          </w:p>
        </w:tc>
        <w:tc>
          <w:tcPr>
            <w:tcW w:w="2880" w:type="dxa"/>
          </w:tcPr>
          <w:p w14:paraId="488B5224" w14:textId="77777777" w:rsidR="0087409F" w:rsidRDefault="00E97363">
            <w:r>
              <w:t>Applicable</w:t>
            </w:r>
          </w:p>
        </w:tc>
      </w:tr>
      <w:tr w:rsidR="0087409F" w14:paraId="7F268C80" w14:textId="77777777">
        <w:trPr>
          <w:jc w:val="center"/>
        </w:trPr>
        <w:tc>
          <w:tcPr>
            <w:tcW w:w="1075" w:type="dxa"/>
          </w:tcPr>
          <w:p w14:paraId="22EF6832" w14:textId="77777777" w:rsidR="0087409F" w:rsidRDefault="00E97363">
            <w:r>
              <w:rPr>
                <w:rFonts w:eastAsia="Calibri"/>
              </w:rPr>
              <w:t>Type B2</w:t>
            </w:r>
          </w:p>
        </w:tc>
        <w:tc>
          <w:tcPr>
            <w:tcW w:w="2970" w:type="dxa"/>
          </w:tcPr>
          <w:p w14:paraId="557D01F5" w14:textId="77777777" w:rsidR="0087409F" w:rsidRDefault="00E97363">
            <w:r>
              <w:t>Not applicable</w:t>
            </w:r>
          </w:p>
        </w:tc>
        <w:tc>
          <w:tcPr>
            <w:tcW w:w="2880" w:type="dxa"/>
          </w:tcPr>
          <w:p w14:paraId="37C0EBE5" w14:textId="77777777" w:rsidR="0087409F" w:rsidRDefault="00E97363">
            <w:r>
              <w:t>Applicable</w:t>
            </w:r>
          </w:p>
        </w:tc>
      </w:tr>
    </w:tbl>
    <w:p w14:paraId="04E90250" w14:textId="77777777" w:rsidR="0087409F" w:rsidRDefault="0087409F"/>
    <w:p w14:paraId="7A0A7B9E" w14:textId="77777777" w:rsidR="0087409F" w:rsidRDefault="00E97363">
      <w:pPr>
        <w:jc w:val="both"/>
        <w:rPr>
          <w:b/>
          <w:bCs/>
        </w:rPr>
      </w:pPr>
      <w:r>
        <w:rPr>
          <w:b/>
        </w:rPr>
        <w:t>Proposal</w:t>
      </w:r>
      <w:r>
        <w:rPr>
          <w:b/>
          <w:bCs/>
        </w:rPr>
        <w:t xml:space="preserve"> 9</w:t>
      </w:r>
      <w:r>
        <w:rPr>
          <w:b/>
        </w:rPr>
        <w:t xml:space="preserve">: </w:t>
      </w:r>
      <w:r>
        <w:rPr>
          <w:b/>
          <w:bCs/>
        </w:rPr>
        <w:t>Deprioritize B1 for initial model identification.</w:t>
      </w:r>
    </w:p>
    <w:p w14:paraId="7F356451" w14:textId="77777777" w:rsidR="0087409F" w:rsidRDefault="0087409F"/>
    <w:p w14:paraId="3E566472" w14:textId="77777777" w:rsidR="0087409F" w:rsidRDefault="00E97363">
      <w:pPr>
        <w:jc w:val="both"/>
        <w:rPr>
          <w:b/>
          <w:bCs/>
        </w:rPr>
      </w:pPr>
      <w:r>
        <w:rPr>
          <w:b/>
          <w:bCs/>
        </w:rPr>
        <w:t>Proposal 10: Deprioritize further discussion of Type B1 for updated model identification.</w:t>
      </w:r>
    </w:p>
    <w:p w14:paraId="13584E58" w14:textId="77777777" w:rsidR="0087409F" w:rsidRDefault="0087409F"/>
    <w:p w14:paraId="3DC25325" w14:textId="77777777" w:rsidR="0087409F" w:rsidRDefault="00E97363">
      <w:pPr>
        <w:jc w:val="both"/>
        <w:rPr>
          <w:rFonts w:cstheme="minorHAnsi"/>
        </w:rPr>
      </w:pPr>
      <w:r>
        <w:rPr>
          <w:b/>
          <w:bCs/>
        </w:rPr>
        <w:t>Proposal 11: Deprioritize Type B2 for the model transfer/delivery Case z5.</w:t>
      </w:r>
    </w:p>
    <w:p w14:paraId="62FC8FBA" w14:textId="77777777" w:rsidR="0087409F" w:rsidRDefault="0087409F"/>
    <w:p w14:paraId="0E22B1E2" w14:textId="77777777" w:rsidR="0087409F" w:rsidRDefault="00E97363">
      <w:pPr>
        <w:jc w:val="both"/>
        <w:rPr>
          <w:rFonts w:cstheme="minorHAnsi"/>
        </w:rPr>
      </w:pPr>
      <w:r>
        <w:rPr>
          <w:b/>
          <w:bCs/>
        </w:rPr>
        <w:t>Proposal 12: Once models are identification via model identification Type A, UE can indicate supported AI/ML model IDs for a given AI/ML-enabled Feature/FG in a UE capability report.</w:t>
      </w:r>
    </w:p>
    <w:p w14:paraId="640EE060" w14:textId="77777777" w:rsidR="0087409F" w:rsidRDefault="0087409F"/>
    <w:p w14:paraId="29C2A256" w14:textId="77777777" w:rsidR="0087409F" w:rsidRDefault="00E97363">
      <w:pPr>
        <w:jc w:val="both"/>
        <w:rPr>
          <w:rFonts w:ascii="Calibri" w:hAnsi="Calibri"/>
          <w:b/>
          <w:bCs/>
        </w:rPr>
      </w:pPr>
      <w:r>
        <w:rPr>
          <w:rFonts w:ascii="Calibri" w:hAnsi="Calibri"/>
          <w:b/>
          <w:bCs/>
        </w:rPr>
        <w:t xml:space="preserve">Proposal 13: Consider </w:t>
      </w:r>
      <w:r>
        <w:rPr>
          <w:rFonts w:ascii="Calibri" w:hAnsi="Calibri"/>
          <w:b/>
          <w:bCs/>
        </w:rPr>
        <w:fldChar w:fldCharType="begin"/>
      </w:r>
      <w:r>
        <w:rPr>
          <w:rFonts w:ascii="Calibri" w:hAnsi="Calibri"/>
          <w:b/>
          <w:bCs/>
        </w:rPr>
        <w:instrText xml:space="preserve"> REF _Ref142488651 \h  \* MERGEFORMAT </w:instrText>
      </w:r>
      <w:r>
        <w:rPr>
          <w:rFonts w:ascii="Calibri" w:hAnsi="Calibri"/>
          <w:b/>
          <w:bCs/>
        </w:rPr>
      </w:r>
      <w:r>
        <w:rPr>
          <w:rFonts w:ascii="Calibri" w:hAnsi="Calibri"/>
          <w:b/>
          <w:bCs/>
        </w:rPr>
        <w:fldChar w:fldCharType="separate"/>
      </w:r>
      <w:r>
        <w:rPr>
          <w:b/>
          <w:bCs/>
        </w:rPr>
        <w:t>Table 2</w:t>
      </w:r>
      <w:r>
        <w:rPr>
          <w:rFonts w:ascii="Calibri" w:hAnsi="Calibri"/>
          <w:b/>
          <w:bCs/>
        </w:rPr>
        <w:fldChar w:fldCharType="end"/>
      </w:r>
      <w:r>
        <w:rPr>
          <w:rFonts w:ascii="Calibri" w:hAnsi="Calibri"/>
          <w:b/>
          <w:bCs/>
        </w:rPr>
        <w:t xml:space="preserve"> for </w:t>
      </w:r>
      <w:r>
        <w:rPr>
          <w:b/>
          <w:bCs/>
        </w:rPr>
        <w:t>conditions of a Feature/FG available for functionality of the relevant sub-use cases.</w:t>
      </w:r>
    </w:p>
    <w:p w14:paraId="2ADA8074" w14:textId="77777777" w:rsidR="0087409F" w:rsidRDefault="00E97363">
      <w:pPr>
        <w:pStyle w:val="Caption"/>
        <w:keepNext/>
      </w:pPr>
      <w:bookmarkStart w:id="34" w:name="_Ref142488651"/>
      <w:r>
        <w:t xml:space="preserve">Table </w:t>
      </w:r>
      <w:fldSimple w:instr=" SEQ Table \* ARABIC ">
        <w:r>
          <w:t>3</w:t>
        </w:r>
      </w:fldSimple>
      <w:bookmarkEnd w:id="34"/>
      <w:r>
        <w:t>: Configurations for sub-use cases</w:t>
      </w:r>
    </w:p>
    <w:tbl>
      <w:tblPr>
        <w:tblStyle w:val="TableGrid"/>
        <w:tblW w:w="9985" w:type="dxa"/>
        <w:jc w:val="center"/>
        <w:tblLook w:val="04A0" w:firstRow="1" w:lastRow="0" w:firstColumn="1" w:lastColumn="0" w:noHBand="0" w:noVBand="1"/>
      </w:tblPr>
      <w:tblGrid>
        <w:gridCol w:w="2065"/>
        <w:gridCol w:w="7920"/>
      </w:tblGrid>
      <w:tr w:rsidR="0087409F" w14:paraId="10C2F9C7" w14:textId="77777777">
        <w:trPr>
          <w:jc w:val="center"/>
        </w:trPr>
        <w:tc>
          <w:tcPr>
            <w:tcW w:w="2065" w:type="dxa"/>
          </w:tcPr>
          <w:p w14:paraId="1B7EB95C" w14:textId="77777777" w:rsidR="0087409F" w:rsidRDefault="0087409F">
            <w:pPr>
              <w:rPr>
                <w:rFonts w:ascii="Calibri" w:hAnsi="Calibri"/>
              </w:rPr>
            </w:pPr>
          </w:p>
        </w:tc>
        <w:tc>
          <w:tcPr>
            <w:tcW w:w="7920" w:type="dxa"/>
          </w:tcPr>
          <w:p w14:paraId="6799C261" w14:textId="77777777" w:rsidR="0087409F" w:rsidRDefault="00E97363">
            <w:pPr>
              <w:rPr>
                <w:rFonts w:ascii="Calibri" w:hAnsi="Calibri"/>
              </w:rPr>
            </w:pPr>
            <w:r>
              <w:rPr>
                <w:rFonts w:ascii="Calibri" w:hAnsi="Calibri"/>
              </w:rPr>
              <w:t xml:space="preserve">Conditions of a Feature/FG available for functionality </w:t>
            </w:r>
          </w:p>
        </w:tc>
      </w:tr>
      <w:tr w:rsidR="0087409F" w14:paraId="7D5B2AA6" w14:textId="77777777">
        <w:trPr>
          <w:jc w:val="center"/>
        </w:trPr>
        <w:tc>
          <w:tcPr>
            <w:tcW w:w="2065" w:type="dxa"/>
          </w:tcPr>
          <w:p w14:paraId="22F50868" w14:textId="77777777" w:rsidR="0087409F" w:rsidRDefault="00E97363">
            <w:pPr>
              <w:rPr>
                <w:rFonts w:ascii="Calibri" w:hAnsi="Calibri"/>
              </w:rPr>
            </w:pPr>
            <w:r>
              <w:rPr>
                <w:rFonts w:ascii="Calibri" w:hAnsi="Calibri"/>
              </w:rPr>
              <w:t>CSI compression</w:t>
            </w:r>
          </w:p>
        </w:tc>
        <w:tc>
          <w:tcPr>
            <w:tcW w:w="7920" w:type="dxa"/>
          </w:tcPr>
          <w:p w14:paraId="2D5051B4" w14:textId="77777777" w:rsidR="0087409F" w:rsidRDefault="00E97363">
            <w:pPr>
              <w:rPr>
                <w:rFonts w:ascii="Calibri" w:hAnsi="Calibri"/>
              </w:rPr>
            </w:pPr>
            <w:r>
              <w:rPr>
                <w:rFonts w:ascii="Calibri" w:hAnsi="Calibri"/>
              </w:rPr>
              <w:t>Configuration related to CSI feedback analogous to legacy framework (e.g., CSI-RS measurement config, CSI reporting config – subband, antenna port layout, rank restriction, payload configuration)</w:t>
            </w:r>
          </w:p>
        </w:tc>
      </w:tr>
      <w:tr w:rsidR="0087409F" w14:paraId="24A91AFA" w14:textId="77777777">
        <w:trPr>
          <w:jc w:val="center"/>
        </w:trPr>
        <w:tc>
          <w:tcPr>
            <w:tcW w:w="2065" w:type="dxa"/>
          </w:tcPr>
          <w:p w14:paraId="2D800E5A" w14:textId="77777777" w:rsidR="0087409F" w:rsidRDefault="00E97363">
            <w:pPr>
              <w:rPr>
                <w:rFonts w:ascii="Calibri" w:hAnsi="Calibri"/>
              </w:rPr>
            </w:pPr>
            <w:r>
              <w:rPr>
                <w:rFonts w:ascii="Calibri" w:hAnsi="Calibri"/>
              </w:rPr>
              <w:t>Spatial domain beam prediction</w:t>
            </w:r>
          </w:p>
          <w:p w14:paraId="24B369D7" w14:textId="77777777" w:rsidR="0087409F" w:rsidRDefault="00E97363">
            <w:pPr>
              <w:rPr>
                <w:rFonts w:ascii="Calibri" w:hAnsi="Calibri"/>
              </w:rPr>
            </w:pPr>
            <w:r>
              <w:rPr>
                <w:rFonts w:ascii="Calibri" w:hAnsi="Calibri"/>
              </w:rPr>
              <w:t>&amp; Temporal domain beam prediction</w:t>
            </w:r>
          </w:p>
        </w:tc>
        <w:tc>
          <w:tcPr>
            <w:tcW w:w="7920" w:type="dxa"/>
          </w:tcPr>
          <w:p w14:paraId="11F01A1A" w14:textId="77777777" w:rsidR="0087409F" w:rsidRDefault="00E97363">
            <w:pPr>
              <w:rPr>
                <w:rFonts w:ascii="Calibri" w:hAnsi="Calibri"/>
              </w:rPr>
            </w:pPr>
            <w:r>
              <w:rPr>
                <w:rFonts w:ascii="Calibri" w:hAnsi="Calibri"/>
              </w:rPr>
              <w:t>Configurations for Set A, Set B (including configuration of associated RS and associated signaling/report)</w:t>
            </w:r>
          </w:p>
          <w:p w14:paraId="43260560" w14:textId="77777777" w:rsidR="0087409F" w:rsidRDefault="00E97363">
            <w:pPr>
              <w:rPr>
                <w:rFonts w:ascii="Calibri" w:hAnsi="Calibri"/>
              </w:rPr>
            </w:pPr>
            <w:r>
              <w:rPr>
                <w:rFonts w:ascii="Calibri" w:hAnsi="Calibri"/>
              </w:rPr>
              <w:t>[Assistance information from NW to UE, including codebook ID, association/mapping/relationship between beams within Set A and beams within Set B (e.g., relative beam pointing angles of beams within Set A and beams within Set B), cell ID]</w:t>
            </w:r>
          </w:p>
        </w:tc>
      </w:tr>
      <w:tr w:rsidR="0087409F" w14:paraId="62720A7C" w14:textId="77777777">
        <w:trPr>
          <w:jc w:val="center"/>
        </w:trPr>
        <w:tc>
          <w:tcPr>
            <w:tcW w:w="2065" w:type="dxa"/>
          </w:tcPr>
          <w:p w14:paraId="067CC044" w14:textId="77777777" w:rsidR="0087409F" w:rsidRDefault="00E97363">
            <w:pPr>
              <w:rPr>
                <w:rFonts w:ascii="Calibri" w:hAnsi="Calibri"/>
              </w:rPr>
            </w:pPr>
            <w:r>
              <w:rPr>
                <w:rFonts w:ascii="Calibri" w:hAnsi="Calibri"/>
              </w:rPr>
              <w:lastRenderedPageBreak/>
              <w:t>Direct AI/ML positioning</w:t>
            </w:r>
          </w:p>
        </w:tc>
        <w:tc>
          <w:tcPr>
            <w:tcW w:w="7920" w:type="dxa"/>
          </w:tcPr>
          <w:p w14:paraId="7AE8A334" w14:textId="77777777" w:rsidR="0087409F" w:rsidRDefault="00E97363">
            <w:pPr>
              <w:rPr>
                <w:rFonts w:ascii="Calibri" w:hAnsi="Calibri"/>
              </w:rPr>
            </w:pPr>
            <w:r>
              <w:rPr>
                <w:rFonts w:ascii="Calibri" w:hAnsi="Calibri"/>
              </w:rPr>
              <w:t>Assistance data/information considered in legacy NR-RAT UE-based positioning  (e.g. DL PRS config., etc.)  (from LMF to UE)</w:t>
            </w:r>
          </w:p>
          <w:p w14:paraId="49C9EC10" w14:textId="77777777" w:rsidR="0087409F" w:rsidRDefault="0087409F">
            <w:pPr>
              <w:rPr>
                <w:rFonts w:ascii="Calibri" w:hAnsi="Calibri"/>
              </w:rPr>
            </w:pPr>
          </w:p>
        </w:tc>
      </w:tr>
      <w:tr w:rsidR="0087409F" w14:paraId="6C698619" w14:textId="77777777">
        <w:trPr>
          <w:jc w:val="center"/>
        </w:trPr>
        <w:tc>
          <w:tcPr>
            <w:tcW w:w="2065" w:type="dxa"/>
          </w:tcPr>
          <w:p w14:paraId="4C092DBC" w14:textId="77777777" w:rsidR="0087409F" w:rsidRDefault="00E97363">
            <w:pPr>
              <w:rPr>
                <w:rFonts w:ascii="Calibri" w:hAnsi="Calibri"/>
              </w:rPr>
            </w:pPr>
            <w:r>
              <w:rPr>
                <w:rFonts w:ascii="Calibri" w:hAnsi="Calibri"/>
              </w:rPr>
              <w:t>AI/ML-assisted positioning</w:t>
            </w:r>
          </w:p>
        </w:tc>
        <w:tc>
          <w:tcPr>
            <w:tcW w:w="7920" w:type="dxa"/>
          </w:tcPr>
          <w:p w14:paraId="172C5459" w14:textId="77777777" w:rsidR="0087409F" w:rsidRDefault="00E97363">
            <w:pPr>
              <w:rPr>
                <w:rFonts w:ascii="Calibri" w:hAnsi="Calibri"/>
              </w:rPr>
            </w:pPr>
            <w:r>
              <w:rPr>
                <w:rFonts w:ascii="Calibri" w:hAnsi="Calibri"/>
              </w:rPr>
              <w:t>Assistance data/information considered in legacy NR-RAT UE-assisted positioning (e.g. DL PRS config., reporting config. etc.) and new measurement reporting type(s) and configurations (from LMF to UE)</w:t>
            </w:r>
          </w:p>
          <w:p w14:paraId="1AACA603" w14:textId="77777777" w:rsidR="0087409F" w:rsidRDefault="0087409F">
            <w:pPr>
              <w:rPr>
                <w:rFonts w:ascii="Calibri" w:hAnsi="Calibri"/>
              </w:rPr>
            </w:pPr>
          </w:p>
        </w:tc>
      </w:tr>
    </w:tbl>
    <w:p w14:paraId="274A5216" w14:textId="77777777" w:rsidR="0087409F" w:rsidRDefault="0087409F"/>
    <w:p w14:paraId="693BEA22" w14:textId="77777777" w:rsidR="0087409F" w:rsidRDefault="00E97363">
      <w:pPr>
        <w:jc w:val="both"/>
        <w:rPr>
          <w:rFonts w:ascii="Calibri" w:hAnsi="Calibri"/>
          <w:b/>
          <w:bCs/>
        </w:rPr>
      </w:pPr>
      <w:r>
        <w:rPr>
          <w:rFonts w:ascii="Calibri" w:hAnsi="Calibri"/>
          <w:b/>
          <w:bCs/>
        </w:rPr>
        <w:t xml:space="preserve">Proposal 14: Consider </w:t>
      </w:r>
      <w:r>
        <w:rPr>
          <w:rFonts w:ascii="Calibri" w:hAnsi="Calibri"/>
          <w:b/>
          <w:bCs/>
        </w:rPr>
        <w:fldChar w:fldCharType="begin"/>
      </w:r>
      <w:r>
        <w:rPr>
          <w:rFonts w:ascii="Calibri" w:hAnsi="Calibri"/>
          <w:b/>
          <w:bCs/>
        </w:rPr>
        <w:instrText xml:space="preserve"> REF _Ref142488804 \h  \* MERGEFORMAT </w:instrText>
      </w:r>
      <w:r>
        <w:rPr>
          <w:rFonts w:ascii="Calibri" w:hAnsi="Calibri"/>
          <w:b/>
          <w:bCs/>
        </w:rPr>
      </w:r>
      <w:r>
        <w:rPr>
          <w:rFonts w:ascii="Calibri" w:hAnsi="Calibri"/>
          <w:b/>
          <w:bCs/>
        </w:rPr>
        <w:fldChar w:fldCharType="separate"/>
      </w:r>
      <w:r>
        <w:rPr>
          <w:b/>
          <w:bCs/>
        </w:rPr>
        <w:t>Table 3</w:t>
      </w:r>
      <w:r>
        <w:rPr>
          <w:rFonts w:ascii="Calibri" w:hAnsi="Calibri"/>
          <w:b/>
          <w:bCs/>
        </w:rPr>
        <w:fldChar w:fldCharType="end"/>
      </w:r>
      <w:r>
        <w:rPr>
          <w:rFonts w:ascii="Calibri" w:hAnsi="Calibri"/>
          <w:b/>
          <w:bCs/>
        </w:rPr>
        <w:t xml:space="preserve"> for the application of scenarios, sites, and datasets for Case 1 and Case 2 for functionality and functionality-based LCM</w:t>
      </w:r>
      <w:r>
        <w:rPr>
          <w:b/>
          <w:bCs/>
        </w:rPr>
        <w:t>.</w:t>
      </w:r>
    </w:p>
    <w:p w14:paraId="3A9219E1" w14:textId="77777777" w:rsidR="0087409F" w:rsidRDefault="0087409F">
      <w:pPr>
        <w:jc w:val="both"/>
        <w:rPr>
          <w:rFonts w:ascii="Calibri" w:hAnsi="Calibri"/>
          <w:b/>
          <w:bCs/>
        </w:rPr>
      </w:pPr>
    </w:p>
    <w:p w14:paraId="11F7AC6D" w14:textId="77777777" w:rsidR="0087409F" w:rsidRDefault="00E97363">
      <w:pPr>
        <w:pStyle w:val="Caption"/>
        <w:keepNext/>
      </w:pPr>
      <w:bookmarkStart w:id="35" w:name="_Ref142488804"/>
      <w:r>
        <w:t xml:space="preserve">Table </w:t>
      </w:r>
      <w:fldSimple w:instr=" SEQ Table \* ARABIC ">
        <w:r>
          <w:t>4</w:t>
        </w:r>
      </w:fldSimple>
      <w:bookmarkEnd w:id="35"/>
      <w:r>
        <w:t>: Scenarios, sites, and datasets for Case 1 and Case 2</w:t>
      </w:r>
    </w:p>
    <w:tbl>
      <w:tblPr>
        <w:tblW w:w="0" w:type="auto"/>
        <w:tblCellMar>
          <w:left w:w="0" w:type="dxa"/>
          <w:right w:w="0" w:type="dxa"/>
        </w:tblCellMar>
        <w:tblLook w:val="04A0" w:firstRow="1" w:lastRow="0" w:firstColumn="1" w:lastColumn="0" w:noHBand="0" w:noVBand="1"/>
      </w:tblPr>
      <w:tblGrid>
        <w:gridCol w:w="929"/>
        <w:gridCol w:w="1262"/>
        <w:gridCol w:w="3835"/>
        <w:gridCol w:w="3926"/>
      </w:tblGrid>
      <w:tr w:rsidR="0087409F" w14:paraId="710A784E" w14:textId="77777777">
        <w:tc>
          <w:tcPr>
            <w:tcW w:w="2179" w:type="dxa"/>
            <w:gridSpan w:val="2"/>
            <w:tcBorders>
              <w:top w:val="single" w:sz="8" w:space="0" w:color="auto"/>
              <w:left w:val="single" w:sz="8" w:space="0" w:color="auto"/>
              <w:bottom w:val="single" w:sz="8" w:space="0" w:color="auto"/>
              <w:right w:val="single" w:sz="8" w:space="0" w:color="auto"/>
            </w:tcBorders>
          </w:tcPr>
          <w:p w14:paraId="659E8359" w14:textId="77777777" w:rsidR="0087409F" w:rsidRDefault="0087409F">
            <w:pPr>
              <w:jc w:val="both"/>
              <w:rPr>
                <w:rFonts w:ascii="Calibri" w:hAnsi="Calibri"/>
              </w:rPr>
            </w:pPr>
          </w:p>
        </w:tc>
        <w:tc>
          <w:tcPr>
            <w:tcW w:w="38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21DE8D" w14:textId="77777777" w:rsidR="0087409F" w:rsidRDefault="00E97363">
            <w:pPr>
              <w:jc w:val="both"/>
              <w:rPr>
                <w:rFonts w:ascii="Calibri" w:hAnsi="Calibri"/>
              </w:rPr>
            </w:pPr>
            <w:r>
              <w:rPr>
                <w:rFonts w:ascii="Calibri" w:hAnsi="Calibri"/>
              </w:rPr>
              <w:t>Case 1</w:t>
            </w:r>
          </w:p>
        </w:tc>
        <w:tc>
          <w:tcPr>
            <w:tcW w:w="39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38C4E" w14:textId="77777777" w:rsidR="0087409F" w:rsidRDefault="00E97363">
            <w:pPr>
              <w:jc w:val="both"/>
              <w:rPr>
                <w:rFonts w:ascii="Calibri" w:hAnsi="Calibri"/>
              </w:rPr>
            </w:pPr>
            <w:r>
              <w:rPr>
                <w:rFonts w:ascii="Calibri" w:hAnsi="Calibri"/>
              </w:rPr>
              <w:t>Case 2</w:t>
            </w:r>
          </w:p>
        </w:tc>
      </w:tr>
      <w:tr w:rsidR="0087409F" w14:paraId="7746D805" w14:textId="77777777">
        <w:tc>
          <w:tcPr>
            <w:tcW w:w="2179" w:type="dxa"/>
            <w:gridSpan w:val="2"/>
            <w:tcBorders>
              <w:top w:val="nil"/>
              <w:left w:val="single" w:sz="8" w:space="0" w:color="auto"/>
              <w:bottom w:val="single" w:sz="8" w:space="0" w:color="auto"/>
              <w:right w:val="single" w:sz="8" w:space="0" w:color="auto"/>
            </w:tcBorders>
          </w:tcPr>
          <w:p w14:paraId="39B63EB9" w14:textId="77777777" w:rsidR="0087409F" w:rsidRDefault="00E97363">
            <w:pPr>
              <w:jc w:val="both"/>
              <w:rPr>
                <w:rFonts w:ascii="Calibri" w:hAnsi="Calibri"/>
              </w:rPr>
            </w:pPr>
            <w:r>
              <w:rPr>
                <w:rFonts w:ascii="Calibri" w:hAnsi="Calibri"/>
              </w:rPr>
              <w:t>Site-specific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1F9118C0" w14:textId="77777777" w:rsidR="0087409F" w:rsidRDefault="00E97363">
            <w:pPr>
              <w:jc w:val="both"/>
              <w:rPr>
                <w:rFonts w:ascii="Calibri" w:hAnsi="Calibri"/>
              </w:rPr>
            </w:pPr>
            <w:r>
              <w:rPr>
                <w:rFonts w:ascii="Calibri" w:hAnsi="Calibri"/>
              </w:rPr>
              <w:t>Upon mobility (or in preparation of mobility), UE indicates to the NW if the AI/ML functionality is applicable at the target site.</w:t>
            </w: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1C6F338D" w14:textId="77777777" w:rsidR="0087409F" w:rsidRDefault="00E97363">
            <w:pPr>
              <w:numPr>
                <w:ilvl w:val="0"/>
                <w:numId w:val="61"/>
              </w:numPr>
              <w:jc w:val="both"/>
              <w:rPr>
                <w:rFonts w:ascii="Calibri" w:hAnsi="Calibri"/>
              </w:rPr>
            </w:pPr>
            <w:r>
              <w:rPr>
                <w:rFonts w:ascii="Calibri" w:hAnsi="Calibri"/>
              </w:rPr>
              <w:t xml:space="preserve">UE indicates supported cell IDs in the UE capability. </w:t>
            </w:r>
          </w:p>
          <w:p w14:paraId="71196BBB" w14:textId="77777777" w:rsidR="0087409F" w:rsidRDefault="00E97363">
            <w:pPr>
              <w:numPr>
                <w:ilvl w:val="0"/>
                <w:numId w:val="61"/>
              </w:numPr>
              <w:jc w:val="both"/>
              <w:rPr>
                <w:rFonts w:ascii="Calibri" w:hAnsi="Calibri"/>
              </w:rPr>
            </w:pPr>
            <w:r>
              <w:rPr>
                <w:rFonts w:ascii="Calibri" w:hAnsi="Calibri"/>
              </w:rPr>
              <w:t>Therefore, NW knows if the AI/ML functionality may be applicable at a given site.</w:t>
            </w:r>
          </w:p>
        </w:tc>
      </w:tr>
      <w:tr w:rsidR="0087409F" w14:paraId="0799B925" w14:textId="77777777">
        <w:tc>
          <w:tcPr>
            <w:tcW w:w="915" w:type="dxa"/>
            <w:vMerge w:val="restart"/>
            <w:tcBorders>
              <w:top w:val="nil"/>
              <w:left w:val="single" w:sz="8" w:space="0" w:color="auto"/>
              <w:right w:val="single" w:sz="8" w:space="0" w:color="auto"/>
            </w:tcBorders>
          </w:tcPr>
          <w:p w14:paraId="73DA3804" w14:textId="77777777" w:rsidR="0087409F" w:rsidRDefault="0087409F">
            <w:pPr>
              <w:jc w:val="center"/>
              <w:rPr>
                <w:rFonts w:ascii="Calibri" w:hAnsi="Calibri"/>
              </w:rPr>
            </w:pPr>
          </w:p>
          <w:p w14:paraId="15A3E991" w14:textId="77777777" w:rsidR="0087409F" w:rsidRDefault="0087409F">
            <w:pPr>
              <w:jc w:val="center"/>
              <w:rPr>
                <w:rFonts w:ascii="Calibri" w:hAnsi="Calibri"/>
              </w:rPr>
            </w:pPr>
          </w:p>
          <w:p w14:paraId="4C4419BF" w14:textId="77777777" w:rsidR="0087409F" w:rsidRDefault="0087409F">
            <w:pPr>
              <w:jc w:val="center"/>
              <w:rPr>
                <w:rFonts w:ascii="Calibri" w:hAnsi="Calibri"/>
              </w:rPr>
            </w:pPr>
          </w:p>
          <w:p w14:paraId="6B9C8575" w14:textId="77777777" w:rsidR="0087409F" w:rsidRDefault="0087409F">
            <w:pPr>
              <w:jc w:val="center"/>
              <w:rPr>
                <w:rFonts w:ascii="Calibri" w:hAnsi="Calibri"/>
              </w:rPr>
            </w:pPr>
          </w:p>
          <w:p w14:paraId="6EB8C7DF" w14:textId="77777777" w:rsidR="0087409F" w:rsidRDefault="0087409F">
            <w:pPr>
              <w:jc w:val="center"/>
              <w:rPr>
                <w:rFonts w:ascii="Calibri" w:hAnsi="Calibri"/>
              </w:rPr>
            </w:pPr>
          </w:p>
          <w:p w14:paraId="41D8A548" w14:textId="77777777" w:rsidR="0087409F" w:rsidRDefault="0087409F">
            <w:pPr>
              <w:jc w:val="center"/>
              <w:rPr>
                <w:rFonts w:ascii="Calibri" w:hAnsi="Calibri"/>
              </w:rPr>
            </w:pPr>
          </w:p>
          <w:p w14:paraId="2F498AF5" w14:textId="77777777" w:rsidR="0087409F" w:rsidRDefault="0087409F">
            <w:pPr>
              <w:jc w:val="center"/>
              <w:rPr>
                <w:rFonts w:ascii="Calibri" w:hAnsi="Calibri"/>
              </w:rPr>
            </w:pPr>
          </w:p>
          <w:p w14:paraId="33649DA4" w14:textId="77777777" w:rsidR="0087409F" w:rsidRDefault="0087409F">
            <w:pPr>
              <w:jc w:val="center"/>
              <w:rPr>
                <w:rFonts w:ascii="Calibri" w:hAnsi="Calibri"/>
              </w:rPr>
            </w:pPr>
          </w:p>
          <w:p w14:paraId="36005EBE" w14:textId="77777777" w:rsidR="0087409F" w:rsidRDefault="0087409F">
            <w:pPr>
              <w:jc w:val="center"/>
              <w:rPr>
                <w:rFonts w:ascii="Calibri" w:hAnsi="Calibri"/>
              </w:rPr>
            </w:pPr>
          </w:p>
          <w:p w14:paraId="473F6169" w14:textId="77777777" w:rsidR="0087409F" w:rsidRDefault="0087409F">
            <w:pPr>
              <w:jc w:val="center"/>
              <w:rPr>
                <w:rFonts w:ascii="Calibri" w:hAnsi="Calibri"/>
              </w:rPr>
            </w:pPr>
          </w:p>
          <w:p w14:paraId="6588D06F" w14:textId="77777777" w:rsidR="0087409F" w:rsidRDefault="0087409F">
            <w:pPr>
              <w:jc w:val="center"/>
              <w:rPr>
                <w:rFonts w:ascii="Calibri" w:hAnsi="Calibri"/>
              </w:rPr>
            </w:pPr>
          </w:p>
          <w:p w14:paraId="4CB1239E" w14:textId="77777777" w:rsidR="0087409F" w:rsidRDefault="0087409F">
            <w:pPr>
              <w:jc w:val="center"/>
              <w:rPr>
                <w:rFonts w:ascii="Calibri" w:hAnsi="Calibri"/>
              </w:rPr>
            </w:pPr>
          </w:p>
          <w:p w14:paraId="42B03073" w14:textId="77777777" w:rsidR="0087409F" w:rsidRDefault="00E97363">
            <w:pPr>
              <w:jc w:val="center"/>
              <w:rPr>
                <w:rFonts w:ascii="Calibri" w:hAnsi="Calibri"/>
              </w:rPr>
            </w:pPr>
            <w:r>
              <w:rPr>
                <w:rFonts w:ascii="Calibri" w:hAnsi="Calibri"/>
              </w:rPr>
              <w:t>Scenarios, datasets</w:t>
            </w:r>
          </w:p>
        </w:tc>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3F93A0" w14:textId="77777777" w:rsidR="0087409F" w:rsidRDefault="00E97363">
            <w:pPr>
              <w:jc w:val="both"/>
              <w:rPr>
                <w:rFonts w:ascii="Calibri" w:hAnsi="Calibri"/>
              </w:rPr>
            </w:pPr>
            <w:r>
              <w:rPr>
                <w:rFonts w:ascii="Calibri" w:hAnsi="Calibri"/>
              </w:rPr>
              <w:t>One-sided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2E0F57E3" w14:textId="77777777" w:rsidR="0087409F" w:rsidRDefault="00E97363">
            <w:pPr>
              <w:numPr>
                <w:ilvl w:val="0"/>
                <w:numId w:val="62"/>
              </w:numPr>
              <w:jc w:val="both"/>
              <w:rPr>
                <w:rFonts w:ascii="Calibri" w:hAnsi="Calibri"/>
              </w:rPr>
            </w:pPr>
            <w:r>
              <w:rPr>
                <w:rFonts w:ascii="Calibri" w:hAnsi="Calibri"/>
              </w:rPr>
              <w:t>IDs, e.g., codebook IDs are aligned during model development/training between NW and UE vendors.</w:t>
            </w:r>
          </w:p>
          <w:p w14:paraId="1DAB758F" w14:textId="77777777" w:rsidR="0087409F" w:rsidRDefault="00E97363">
            <w:pPr>
              <w:numPr>
                <w:ilvl w:val="0"/>
                <w:numId w:val="62"/>
              </w:numPr>
              <w:jc w:val="both"/>
              <w:rPr>
                <w:rFonts w:ascii="Calibri" w:hAnsi="Calibri"/>
              </w:rPr>
            </w:pPr>
            <w:r>
              <w:rPr>
                <w:rFonts w:ascii="Calibri" w:hAnsi="Calibri"/>
              </w:rPr>
              <w:t>For inference, a codebook ID is signaled from NW to UE.</w:t>
            </w:r>
          </w:p>
          <w:p w14:paraId="55C9BD79" w14:textId="77777777" w:rsidR="0087409F" w:rsidRDefault="00E97363">
            <w:pPr>
              <w:numPr>
                <w:ilvl w:val="0"/>
                <w:numId w:val="62"/>
              </w:numPr>
              <w:jc w:val="both"/>
              <w:rPr>
                <w:rFonts w:ascii="Calibri" w:hAnsi="Calibri"/>
              </w:rPr>
            </w:pPr>
            <w:r>
              <w:rPr>
                <w:rFonts w:ascii="Calibri" w:hAnsi="Calibri"/>
              </w:rPr>
              <w:t>UE indicates to the NW if the AI/ML functionality is applicable for the codebook-ID.</w:t>
            </w: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3776B295" w14:textId="77777777" w:rsidR="0087409F" w:rsidRDefault="00E97363">
            <w:pPr>
              <w:numPr>
                <w:ilvl w:val="0"/>
                <w:numId w:val="62"/>
              </w:numPr>
              <w:jc w:val="both"/>
              <w:rPr>
                <w:rFonts w:ascii="Calibri" w:hAnsi="Calibri"/>
              </w:rPr>
            </w:pPr>
            <w:r>
              <w:rPr>
                <w:rFonts w:ascii="Calibri" w:hAnsi="Calibri"/>
              </w:rPr>
              <w:t>IDs, e.g., codebook IDs are aligned during model development/training between NW and UE vendors.</w:t>
            </w:r>
          </w:p>
          <w:p w14:paraId="5FADDFFC" w14:textId="77777777" w:rsidR="0087409F" w:rsidRDefault="00E97363">
            <w:pPr>
              <w:numPr>
                <w:ilvl w:val="0"/>
                <w:numId w:val="62"/>
              </w:numPr>
              <w:jc w:val="both"/>
              <w:rPr>
                <w:rFonts w:ascii="Calibri" w:hAnsi="Calibri"/>
              </w:rPr>
            </w:pPr>
            <w:r>
              <w:rPr>
                <w:rFonts w:ascii="Calibri" w:hAnsi="Calibri"/>
              </w:rPr>
              <w:t xml:space="preserve">UE indicates supported codebook-IDs in the UE capability. </w:t>
            </w:r>
          </w:p>
          <w:p w14:paraId="2C76A8EE" w14:textId="77777777" w:rsidR="0087409F" w:rsidRDefault="00E97363">
            <w:pPr>
              <w:numPr>
                <w:ilvl w:val="0"/>
                <w:numId w:val="62"/>
              </w:numPr>
              <w:jc w:val="both"/>
              <w:rPr>
                <w:rFonts w:ascii="Calibri" w:hAnsi="Calibri"/>
              </w:rPr>
            </w:pPr>
            <w:r>
              <w:rPr>
                <w:rFonts w:ascii="Calibri" w:hAnsi="Calibri"/>
              </w:rPr>
              <w:t>Therefore, NW knows if the AI/ML functionality may be applicable for the codebook-ID that NW wants to use.</w:t>
            </w:r>
          </w:p>
          <w:p w14:paraId="5F3B78E4" w14:textId="77777777" w:rsidR="0087409F" w:rsidRDefault="00E97363">
            <w:pPr>
              <w:numPr>
                <w:ilvl w:val="0"/>
                <w:numId w:val="62"/>
              </w:numPr>
              <w:jc w:val="both"/>
              <w:rPr>
                <w:rFonts w:ascii="Calibri" w:hAnsi="Calibri"/>
              </w:rPr>
            </w:pPr>
            <w:r>
              <w:rPr>
                <w:rFonts w:ascii="Calibri" w:hAnsi="Calibri"/>
              </w:rPr>
              <w:t>For inference, a codebook-ID is signaled from NW to UE as a part of functionality configuration.</w:t>
            </w:r>
          </w:p>
        </w:tc>
      </w:tr>
      <w:tr w:rsidR="0087409F" w14:paraId="601AB370" w14:textId="77777777">
        <w:tc>
          <w:tcPr>
            <w:tcW w:w="915" w:type="dxa"/>
            <w:vMerge/>
            <w:tcBorders>
              <w:left w:val="single" w:sz="8" w:space="0" w:color="auto"/>
              <w:bottom w:val="single" w:sz="8" w:space="0" w:color="auto"/>
              <w:right w:val="single" w:sz="8" w:space="0" w:color="auto"/>
            </w:tcBorders>
          </w:tcPr>
          <w:p w14:paraId="2F606CA7" w14:textId="77777777" w:rsidR="0087409F" w:rsidRDefault="0087409F">
            <w:pPr>
              <w:jc w:val="both"/>
              <w:rPr>
                <w:rFonts w:ascii="Calibri" w:hAnsi="Calibri"/>
              </w:rPr>
            </w:pPr>
          </w:p>
        </w:tc>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34FC97" w14:textId="77777777" w:rsidR="0087409F" w:rsidRDefault="00E97363">
            <w:pPr>
              <w:jc w:val="both"/>
              <w:rPr>
                <w:rFonts w:ascii="Calibri" w:hAnsi="Calibri"/>
              </w:rPr>
            </w:pPr>
            <w:r>
              <w:rPr>
                <w:rFonts w:ascii="Calibri" w:hAnsi="Calibri"/>
              </w:rPr>
              <w:t>Two-sided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08CAEFFF" w14:textId="77777777" w:rsidR="0087409F" w:rsidRDefault="00E97363">
            <w:pPr>
              <w:numPr>
                <w:ilvl w:val="0"/>
                <w:numId w:val="62"/>
              </w:numPr>
              <w:jc w:val="both"/>
              <w:rPr>
                <w:rFonts w:ascii="Calibri" w:hAnsi="Calibri"/>
              </w:rPr>
            </w:pPr>
            <w:r>
              <w:rPr>
                <w:rFonts w:ascii="Calibri" w:hAnsi="Calibri"/>
              </w:rPr>
              <w:t>IDs, e.g., pairing IDs are aligned during model development/training between NW and UE vendors.</w:t>
            </w:r>
          </w:p>
          <w:p w14:paraId="6C65B385" w14:textId="77777777" w:rsidR="0087409F" w:rsidRDefault="00E97363">
            <w:pPr>
              <w:numPr>
                <w:ilvl w:val="0"/>
                <w:numId w:val="62"/>
              </w:numPr>
              <w:jc w:val="both"/>
              <w:rPr>
                <w:rFonts w:ascii="Calibri" w:hAnsi="Calibri"/>
              </w:rPr>
            </w:pPr>
            <w:r>
              <w:rPr>
                <w:rFonts w:ascii="Calibri" w:hAnsi="Calibri"/>
              </w:rPr>
              <w:t>For inference, a pairing ID is signaled from NW to UE.</w:t>
            </w:r>
          </w:p>
          <w:p w14:paraId="14A4E3C4" w14:textId="77777777" w:rsidR="0087409F" w:rsidRDefault="00E97363">
            <w:pPr>
              <w:numPr>
                <w:ilvl w:val="0"/>
                <w:numId w:val="62"/>
              </w:numPr>
              <w:jc w:val="both"/>
              <w:rPr>
                <w:rFonts w:ascii="Calibri" w:hAnsi="Calibri"/>
              </w:rPr>
            </w:pPr>
            <w:r>
              <w:rPr>
                <w:rFonts w:ascii="Calibri" w:hAnsi="Calibri"/>
              </w:rPr>
              <w:t>UE indicates to the NW if the AI/ML functionality is applicable for the pairing ID.</w:t>
            </w:r>
          </w:p>
          <w:p w14:paraId="14C27FCB" w14:textId="77777777" w:rsidR="0087409F" w:rsidRDefault="0087409F">
            <w:pPr>
              <w:jc w:val="both"/>
              <w:rPr>
                <w:rFonts w:ascii="Calibri" w:hAnsi="Calibri"/>
              </w:rPr>
            </w:pP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04AD3AF5" w14:textId="77777777" w:rsidR="0087409F" w:rsidRDefault="00E97363">
            <w:pPr>
              <w:numPr>
                <w:ilvl w:val="0"/>
                <w:numId w:val="62"/>
              </w:numPr>
              <w:jc w:val="both"/>
              <w:rPr>
                <w:rFonts w:ascii="Calibri" w:hAnsi="Calibri"/>
              </w:rPr>
            </w:pPr>
            <w:r>
              <w:rPr>
                <w:rFonts w:ascii="Calibri" w:hAnsi="Calibri"/>
              </w:rPr>
              <w:t>IDs, e.g., pairing IDs are aligned during model development/training between NW and UE vendors.</w:t>
            </w:r>
          </w:p>
          <w:p w14:paraId="04BB82ED" w14:textId="77777777" w:rsidR="0087409F" w:rsidRDefault="00E97363">
            <w:pPr>
              <w:numPr>
                <w:ilvl w:val="0"/>
                <w:numId w:val="62"/>
              </w:numPr>
              <w:jc w:val="both"/>
              <w:rPr>
                <w:rFonts w:ascii="Calibri" w:hAnsi="Calibri"/>
              </w:rPr>
            </w:pPr>
            <w:r>
              <w:rPr>
                <w:rFonts w:ascii="Calibri" w:hAnsi="Calibri"/>
              </w:rPr>
              <w:t>UE indicates supported pairing IDs in the UE capability.</w:t>
            </w:r>
          </w:p>
          <w:p w14:paraId="289A813C" w14:textId="77777777" w:rsidR="0087409F" w:rsidRDefault="00E97363">
            <w:pPr>
              <w:numPr>
                <w:ilvl w:val="0"/>
                <w:numId w:val="62"/>
              </w:numPr>
              <w:jc w:val="both"/>
              <w:rPr>
                <w:rFonts w:ascii="Calibri" w:hAnsi="Calibri"/>
              </w:rPr>
            </w:pPr>
            <w:r>
              <w:rPr>
                <w:rFonts w:ascii="Calibri" w:hAnsi="Calibri"/>
              </w:rPr>
              <w:t>Therefore, NW knows if the AI/ML functionality may be applicable for the pairing ID that NW wants to use.</w:t>
            </w:r>
          </w:p>
          <w:p w14:paraId="4A5CAB0B" w14:textId="77777777" w:rsidR="0087409F" w:rsidRDefault="00E97363">
            <w:pPr>
              <w:numPr>
                <w:ilvl w:val="0"/>
                <w:numId w:val="62"/>
              </w:numPr>
              <w:jc w:val="both"/>
              <w:rPr>
                <w:rFonts w:ascii="Calibri" w:hAnsi="Calibri"/>
              </w:rPr>
            </w:pPr>
            <w:r>
              <w:rPr>
                <w:rFonts w:ascii="Calibri" w:hAnsi="Calibri"/>
              </w:rPr>
              <w:t>For inference, a pairing ID is signaled from NW to UE as a part of functionality configuration.</w:t>
            </w:r>
          </w:p>
        </w:tc>
      </w:tr>
    </w:tbl>
    <w:p w14:paraId="7B62C5D9" w14:textId="77777777" w:rsidR="0087409F" w:rsidRDefault="0087409F"/>
    <w:p w14:paraId="174D00D5" w14:textId="77777777" w:rsidR="0087409F" w:rsidRDefault="00E97363">
      <w:pPr>
        <w:autoSpaceDE w:val="0"/>
        <w:autoSpaceDN w:val="0"/>
        <w:adjustRightInd w:val="0"/>
        <w:jc w:val="both"/>
        <w:rPr>
          <w:rFonts w:ascii="Calibri" w:hAnsi="Calibri"/>
          <w:b/>
          <w:bCs/>
        </w:rPr>
      </w:pPr>
      <w:r>
        <w:rPr>
          <w:rFonts w:ascii="Calibri" w:hAnsi="Calibri"/>
          <w:b/>
          <w:bCs/>
        </w:rPr>
        <w:lastRenderedPageBreak/>
        <w:t>Proposal 15: IDs are signaled from NW to UE for multiple purposes for Case 1 and Case 2 as follows.</w:t>
      </w:r>
    </w:p>
    <w:p w14:paraId="0025AD8B" w14:textId="77777777" w:rsidR="0087409F" w:rsidRDefault="00E97363">
      <w:pPr>
        <w:pStyle w:val="ListParagraph"/>
        <w:numPr>
          <w:ilvl w:val="0"/>
          <w:numId w:val="63"/>
        </w:numPr>
        <w:autoSpaceDE w:val="0"/>
        <w:autoSpaceDN w:val="0"/>
        <w:adjustRightInd w:val="0"/>
        <w:spacing w:line="240" w:lineRule="auto"/>
        <w:jc w:val="both"/>
        <w:rPr>
          <w:b/>
          <w:bCs/>
        </w:rPr>
      </w:pPr>
      <w:r>
        <w:rPr>
          <w:b/>
          <w:bCs/>
        </w:rPr>
        <w:t>Case 1: Data collection, model development/training and inference to aid UE-side transparent models, determining functionality applicability</w:t>
      </w:r>
    </w:p>
    <w:p w14:paraId="407F6FE2" w14:textId="77777777" w:rsidR="0087409F" w:rsidRDefault="00E97363">
      <w:pPr>
        <w:pStyle w:val="ListParagraph"/>
        <w:numPr>
          <w:ilvl w:val="0"/>
          <w:numId w:val="63"/>
        </w:numPr>
        <w:autoSpaceDE w:val="0"/>
        <w:autoSpaceDN w:val="0"/>
        <w:adjustRightInd w:val="0"/>
        <w:spacing w:line="240" w:lineRule="auto"/>
        <w:jc w:val="both"/>
        <w:rPr>
          <w:b/>
          <w:bCs/>
        </w:rPr>
      </w:pPr>
      <w:r>
        <w:rPr>
          <w:b/>
          <w:bCs/>
        </w:rPr>
        <w:t>Case 2: Data collection, model development/training and inference to aid UE-side transparent models, UE capability report</w:t>
      </w:r>
    </w:p>
    <w:p w14:paraId="73F40864" w14:textId="77777777" w:rsidR="0087409F" w:rsidRDefault="0087409F"/>
    <w:p w14:paraId="73F2E401" w14:textId="77777777" w:rsidR="0087409F" w:rsidRDefault="00E97363">
      <w:pPr>
        <w:jc w:val="both"/>
        <w:rPr>
          <w:rFonts w:ascii="Calibri" w:hAnsi="Calibri"/>
          <w:b/>
          <w:bCs/>
        </w:rPr>
      </w:pPr>
      <w:r>
        <w:rPr>
          <w:rFonts w:ascii="Calibri" w:hAnsi="Calibri"/>
          <w:b/>
        </w:rPr>
        <w:t xml:space="preserve">Proposal 16: Consider </w:t>
      </w:r>
      <w:r>
        <w:rPr>
          <w:rFonts w:ascii="Calibri" w:hAnsi="Calibri"/>
          <w:b/>
        </w:rPr>
        <w:fldChar w:fldCharType="begin"/>
      </w:r>
      <w:r>
        <w:rPr>
          <w:rFonts w:ascii="Calibri" w:hAnsi="Calibri"/>
          <w:b/>
        </w:rPr>
        <w:instrText xml:space="preserve"> REF _Ref142489972 \h  \* MERGEFORMAT </w:instrText>
      </w:r>
      <w:r>
        <w:rPr>
          <w:rFonts w:ascii="Calibri" w:hAnsi="Calibri"/>
          <w:b/>
        </w:rPr>
      </w:r>
      <w:r>
        <w:rPr>
          <w:rFonts w:ascii="Calibri" w:hAnsi="Calibri"/>
          <w:b/>
        </w:rPr>
        <w:fldChar w:fldCharType="separate"/>
      </w:r>
      <w:r>
        <w:rPr>
          <w:b/>
        </w:rPr>
        <w:t>Table 4</w:t>
      </w:r>
      <w:r>
        <w:rPr>
          <w:rFonts w:ascii="Calibri" w:hAnsi="Calibri"/>
          <w:b/>
        </w:rPr>
        <w:fldChar w:fldCharType="end"/>
      </w:r>
      <w:r>
        <w:rPr>
          <w:rFonts w:ascii="Calibri" w:hAnsi="Calibri"/>
          <w:b/>
        </w:rPr>
        <w:t xml:space="preserve"> </w:t>
      </w:r>
      <w:r>
        <w:rPr>
          <w:rFonts w:ascii="Calibri" w:hAnsi="Calibri"/>
          <w:b/>
          <w:bCs/>
        </w:rPr>
        <w:t>for the application of scenarios, sites, and datasets for model and model-ID based LCM</w:t>
      </w:r>
      <w:r>
        <w:rPr>
          <w:b/>
          <w:bCs/>
        </w:rPr>
        <w:t>.</w:t>
      </w:r>
    </w:p>
    <w:p w14:paraId="4821E7FC" w14:textId="77777777" w:rsidR="0087409F" w:rsidRDefault="0087409F">
      <w:pPr>
        <w:jc w:val="both"/>
        <w:rPr>
          <w:b/>
        </w:rPr>
      </w:pPr>
    </w:p>
    <w:p w14:paraId="57CD7E7F" w14:textId="77777777" w:rsidR="0087409F" w:rsidRDefault="00E97363">
      <w:pPr>
        <w:pStyle w:val="Caption"/>
        <w:keepNext/>
      </w:pPr>
      <w:bookmarkStart w:id="36" w:name="_Ref142489972"/>
      <w:r>
        <w:t xml:space="preserve">Table </w:t>
      </w:r>
      <w:fldSimple w:instr=" SEQ Table \* ARABIC ">
        <w:r>
          <w:t>5</w:t>
        </w:r>
      </w:fldSimple>
      <w:bookmarkEnd w:id="36"/>
      <w:r>
        <w:t>: Scenarios, sites, and datasets for model-ID based LCM</w:t>
      </w:r>
    </w:p>
    <w:tbl>
      <w:tblPr>
        <w:tblW w:w="0" w:type="auto"/>
        <w:tblCellMar>
          <w:left w:w="0" w:type="dxa"/>
          <w:right w:w="0" w:type="dxa"/>
        </w:tblCellMar>
        <w:tblLook w:val="04A0" w:firstRow="1" w:lastRow="0" w:firstColumn="1" w:lastColumn="0" w:noHBand="0" w:noVBand="1"/>
      </w:tblPr>
      <w:tblGrid>
        <w:gridCol w:w="929"/>
        <w:gridCol w:w="1211"/>
        <w:gridCol w:w="6943"/>
      </w:tblGrid>
      <w:tr w:rsidR="0087409F" w14:paraId="79FDE2C4" w14:textId="77777777">
        <w:tc>
          <w:tcPr>
            <w:tcW w:w="2140" w:type="dxa"/>
            <w:gridSpan w:val="2"/>
            <w:tcBorders>
              <w:top w:val="single" w:sz="8" w:space="0" w:color="auto"/>
              <w:left w:val="single" w:sz="8" w:space="0" w:color="auto"/>
              <w:bottom w:val="single" w:sz="8" w:space="0" w:color="auto"/>
              <w:right w:val="single" w:sz="8" w:space="0" w:color="auto"/>
            </w:tcBorders>
          </w:tcPr>
          <w:p w14:paraId="017AA0B6" w14:textId="77777777" w:rsidR="0087409F" w:rsidRDefault="0087409F">
            <w:pPr>
              <w:jc w:val="both"/>
              <w:rPr>
                <w:b/>
              </w:rPr>
            </w:pPr>
          </w:p>
        </w:tc>
        <w:tc>
          <w:tcPr>
            <w:tcW w:w="69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742009" w14:textId="77777777" w:rsidR="0087409F" w:rsidRDefault="00E97363">
            <w:pPr>
              <w:jc w:val="both"/>
              <w:rPr>
                <w:b/>
              </w:rPr>
            </w:pPr>
            <w:r>
              <w:rPr>
                <w:b/>
              </w:rPr>
              <w:t>Model-ID-based LCM</w:t>
            </w:r>
          </w:p>
        </w:tc>
      </w:tr>
      <w:tr w:rsidR="0087409F" w14:paraId="0FC122D2" w14:textId="77777777">
        <w:tc>
          <w:tcPr>
            <w:tcW w:w="2140" w:type="dxa"/>
            <w:gridSpan w:val="2"/>
            <w:tcBorders>
              <w:top w:val="nil"/>
              <w:left w:val="single" w:sz="8" w:space="0" w:color="auto"/>
              <w:bottom w:val="single" w:sz="8" w:space="0" w:color="auto"/>
              <w:right w:val="single" w:sz="8" w:space="0" w:color="auto"/>
            </w:tcBorders>
          </w:tcPr>
          <w:p w14:paraId="1BF17B48" w14:textId="77777777" w:rsidR="0087409F" w:rsidRDefault="00E97363">
            <w:pPr>
              <w:jc w:val="both"/>
              <w:rPr>
                <w:bCs/>
              </w:rPr>
            </w:pPr>
            <w:r>
              <w:rPr>
                <w:bCs/>
              </w:rPr>
              <w:t>Site-specific models</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1A133939" w14:textId="77777777" w:rsidR="0087409F" w:rsidRDefault="00E97363">
            <w:pPr>
              <w:numPr>
                <w:ilvl w:val="0"/>
                <w:numId w:val="61"/>
              </w:numPr>
              <w:jc w:val="both"/>
              <w:rPr>
                <w:bCs/>
              </w:rPr>
            </w:pPr>
            <w:r>
              <w:rPr>
                <w:bCs/>
              </w:rPr>
              <w:t>Model is identified between NW and UE with meta information describing the cell IDs for which the model is applicable.</w:t>
            </w:r>
          </w:p>
          <w:p w14:paraId="6E86FECB" w14:textId="77777777" w:rsidR="0087409F" w:rsidRDefault="00E97363">
            <w:pPr>
              <w:numPr>
                <w:ilvl w:val="0"/>
                <w:numId w:val="61"/>
              </w:numPr>
              <w:jc w:val="both"/>
              <w:rPr>
                <w:bCs/>
              </w:rPr>
            </w:pPr>
            <w:r>
              <w:rPr>
                <w:bCs/>
              </w:rPr>
              <w:t>UE indicates supported model IDs in the UE capability.</w:t>
            </w:r>
          </w:p>
          <w:p w14:paraId="4BE9AFB3" w14:textId="77777777" w:rsidR="0087409F" w:rsidRDefault="00E97363">
            <w:pPr>
              <w:numPr>
                <w:ilvl w:val="0"/>
                <w:numId w:val="61"/>
              </w:numPr>
              <w:jc w:val="both"/>
              <w:rPr>
                <w:bCs/>
              </w:rPr>
            </w:pPr>
            <w:r>
              <w:rPr>
                <w:bCs/>
              </w:rPr>
              <w:t>Therefore, NW knows if the AI/ML functionality may be applicable, and which models may be applicable, at a given site.</w:t>
            </w:r>
          </w:p>
          <w:p w14:paraId="5F064CE7" w14:textId="77777777" w:rsidR="0087409F" w:rsidRDefault="00E97363">
            <w:pPr>
              <w:numPr>
                <w:ilvl w:val="0"/>
                <w:numId w:val="61"/>
              </w:numPr>
              <w:jc w:val="both"/>
              <w:rPr>
                <w:bCs/>
              </w:rPr>
            </w:pPr>
            <w:r>
              <w:rPr>
                <w:bCs/>
              </w:rPr>
              <w:t>For inference, NW activates a model corresponding to the site.</w:t>
            </w:r>
          </w:p>
        </w:tc>
      </w:tr>
      <w:tr w:rsidR="0087409F" w14:paraId="61A9D3BD" w14:textId="77777777">
        <w:tc>
          <w:tcPr>
            <w:tcW w:w="929" w:type="dxa"/>
            <w:vMerge w:val="restart"/>
            <w:tcBorders>
              <w:top w:val="nil"/>
              <w:left w:val="single" w:sz="8" w:space="0" w:color="auto"/>
              <w:right w:val="single" w:sz="8" w:space="0" w:color="auto"/>
            </w:tcBorders>
          </w:tcPr>
          <w:p w14:paraId="7F619126" w14:textId="77777777" w:rsidR="0087409F" w:rsidRDefault="0087409F">
            <w:pPr>
              <w:jc w:val="center"/>
              <w:rPr>
                <w:rFonts w:ascii="Calibri" w:hAnsi="Calibri"/>
              </w:rPr>
            </w:pPr>
          </w:p>
          <w:p w14:paraId="5D0A6E37" w14:textId="77777777" w:rsidR="0087409F" w:rsidRDefault="0087409F">
            <w:pPr>
              <w:jc w:val="center"/>
              <w:rPr>
                <w:rFonts w:ascii="Calibri" w:hAnsi="Calibri"/>
              </w:rPr>
            </w:pPr>
          </w:p>
          <w:p w14:paraId="7433274B" w14:textId="77777777" w:rsidR="0087409F" w:rsidRDefault="0087409F">
            <w:pPr>
              <w:jc w:val="center"/>
              <w:rPr>
                <w:rFonts w:ascii="Calibri" w:hAnsi="Calibri"/>
              </w:rPr>
            </w:pPr>
          </w:p>
          <w:p w14:paraId="697756FD" w14:textId="77777777" w:rsidR="0087409F" w:rsidRDefault="0087409F">
            <w:pPr>
              <w:jc w:val="center"/>
              <w:rPr>
                <w:rFonts w:ascii="Calibri" w:hAnsi="Calibri"/>
              </w:rPr>
            </w:pPr>
          </w:p>
          <w:p w14:paraId="225113BC" w14:textId="77777777" w:rsidR="0087409F" w:rsidRDefault="0087409F">
            <w:pPr>
              <w:jc w:val="center"/>
              <w:rPr>
                <w:rFonts w:ascii="Calibri" w:hAnsi="Calibri"/>
              </w:rPr>
            </w:pPr>
          </w:p>
          <w:p w14:paraId="1B6ED563" w14:textId="77777777" w:rsidR="0087409F" w:rsidRDefault="0087409F">
            <w:pPr>
              <w:jc w:val="center"/>
              <w:rPr>
                <w:rFonts w:ascii="Calibri" w:hAnsi="Calibri"/>
              </w:rPr>
            </w:pPr>
          </w:p>
          <w:p w14:paraId="05FCF263" w14:textId="77777777" w:rsidR="0087409F" w:rsidRDefault="0087409F">
            <w:pPr>
              <w:jc w:val="center"/>
              <w:rPr>
                <w:rFonts w:ascii="Calibri" w:hAnsi="Calibri"/>
              </w:rPr>
            </w:pPr>
          </w:p>
          <w:p w14:paraId="53EB7503" w14:textId="77777777" w:rsidR="0087409F" w:rsidRDefault="0087409F">
            <w:pPr>
              <w:jc w:val="center"/>
              <w:rPr>
                <w:rFonts w:ascii="Calibri" w:hAnsi="Calibri"/>
              </w:rPr>
            </w:pPr>
          </w:p>
          <w:p w14:paraId="0AF4E503" w14:textId="77777777" w:rsidR="0087409F" w:rsidRDefault="0087409F">
            <w:pPr>
              <w:jc w:val="center"/>
              <w:rPr>
                <w:rFonts w:ascii="Calibri" w:hAnsi="Calibri"/>
              </w:rPr>
            </w:pPr>
          </w:p>
          <w:p w14:paraId="70024D4C" w14:textId="77777777" w:rsidR="0087409F" w:rsidRDefault="0087409F">
            <w:pPr>
              <w:jc w:val="center"/>
              <w:rPr>
                <w:rFonts w:ascii="Calibri" w:hAnsi="Calibri"/>
              </w:rPr>
            </w:pPr>
          </w:p>
          <w:p w14:paraId="235C5911" w14:textId="77777777" w:rsidR="0087409F" w:rsidRDefault="00E97363">
            <w:pPr>
              <w:jc w:val="center"/>
              <w:rPr>
                <w:bCs/>
              </w:rPr>
            </w:pPr>
            <w:r>
              <w:rPr>
                <w:rFonts w:ascii="Calibri" w:hAnsi="Calibri"/>
              </w:rPr>
              <w:t>Scenarios, datasets</w:t>
            </w:r>
          </w:p>
        </w:tc>
        <w:tc>
          <w:tcPr>
            <w:tcW w:w="1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D1AFC7" w14:textId="77777777" w:rsidR="0087409F" w:rsidRDefault="00E97363">
            <w:pPr>
              <w:jc w:val="both"/>
              <w:rPr>
                <w:bCs/>
              </w:rPr>
            </w:pPr>
            <w:r>
              <w:rPr>
                <w:rFonts w:ascii="Calibri" w:hAnsi="Calibri"/>
              </w:rPr>
              <w:t xml:space="preserve">One-sided models </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0F512D87" w14:textId="77777777" w:rsidR="0087409F" w:rsidRDefault="00E97363">
            <w:pPr>
              <w:numPr>
                <w:ilvl w:val="0"/>
                <w:numId w:val="62"/>
              </w:numPr>
              <w:jc w:val="both"/>
              <w:rPr>
                <w:bCs/>
              </w:rPr>
            </w:pPr>
            <w:r>
              <w:rPr>
                <w:bCs/>
              </w:rPr>
              <w:t>Model is identified between NW and UE with meta information describing the IDs, e.g., codebook-ID for which the model is applicable.</w:t>
            </w:r>
          </w:p>
          <w:p w14:paraId="384C4B6A" w14:textId="77777777" w:rsidR="0087409F" w:rsidRDefault="00E97363">
            <w:pPr>
              <w:numPr>
                <w:ilvl w:val="0"/>
                <w:numId w:val="62"/>
              </w:numPr>
              <w:jc w:val="both"/>
              <w:rPr>
                <w:bCs/>
              </w:rPr>
            </w:pPr>
            <w:r>
              <w:rPr>
                <w:bCs/>
              </w:rPr>
              <w:t>UE indicates supported model IDs in the UE capability.</w:t>
            </w:r>
          </w:p>
          <w:p w14:paraId="61F60443" w14:textId="77777777" w:rsidR="0087409F" w:rsidRDefault="00E97363">
            <w:pPr>
              <w:numPr>
                <w:ilvl w:val="0"/>
                <w:numId w:val="62"/>
              </w:numPr>
              <w:jc w:val="both"/>
              <w:rPr>
                <w:bCs/>
              </w:rPr>
            </w:pPr>
            <w:r>
              <w:rPr>
                <w:bCs/>
              </w:rPr>
              <w:t>Therefore, NW knows if the AI/ML functionality may be applicable, and which models may be applicable, for the codebook-ID that NW wants to use.</w:t>
            </w:r>
          </w:p>
          <w:p w14:paraId="360E679D" w14:textId="77777777" w:rsidR="0087409F" w:rsidRDefault="00E97363">
            <w:pPr>
              <w:numPr>
                <w:ilvl w:val="0"/>
                <w:numId w:val="62"/>
              </w:numPr>
              <w:jc w:val="both"/>
              <w:rPr>
                <w:bCs/>
              </w:rPr>
            </w:pPr>
            <w:r>
              <w:rPr>
                <w:bCs/>
              </w:rPr>
              <w:t>For inference, NW activates a model corresponding to the codebook-ID that NW wants to use.</w:t>
            </w:r>
          </w:p>
        </w:tc>
      </w:tr>
      <w:tr w:rsidR="0087409F" w14:paraId="5C35F3B5" w14:textId="77777777">
        <w:tc>
          <w:tcPr>
            <w:tcW w:w="929" w:type="dxa"/>
            <w:vMerge/>
            <w:tcBorders>
              <w:left w:val="single" w:sz="8" w:space="0" w:color="auto"/>
              <w:bottom w:val="single" w:sz="8" w:space="0" w:color="auto"/>
              <w:right w:val="single" w:sz="8" w:space="0" w:color="auto"/>
            </w:tcBorders>
          </w:tcPr>
          <w:p w14:paraId="4B2CF478" w14:textId="77777777" w:rsidR="0087409F" w:rsidRDefault="0087409F">
            <w:pPr>
              <w:jc w:val="both"/>
              <w:rPr>
                <w:bCs/>
              </w:rPr>
            </w:pPr>
          </w:p>
        </w:tc>
        <w:tc>
          <w:tcPr>
            <w:tcW w:w="1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AB6E45" w14:textId="77777777" w:rsidR="0087409F" w:rsidRDefault="00E97363">
            <w:pPr>
              <w:jc w:val="both"/>
              <w:rPr>
                <w:bCs/>
              </w:rPr>
            </w:pPr>
            <w:r>
              <w:rPr>
                <w:rFonts w:ascii="Calibri" w:hAnsi="Calibri"/>
              </w:rPr>
              <w:t xml:space="preserve">Two-sided models </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49B21C44" w14:textId="77777777" w:rsidR="0087409F" w:rsidRDefault="00E97363">
            <w:pPr>
              <w:numPr>
                <w:ilvl w:val="0"/>
                <w:numId w:val="62"/>
              </w:numPr>
              <w:jc w:val="both"/>
              <w:rPr>
                <w:bCs/>
              </w:rPr>
            </w:pPr>
            <w:r>
              <w:rPr>
                <w:bCs/>
              </w:rPr>
              <w:t>Model is identified between NW and UE with meta information describing the IDs, e.g., pairing ID for which the model is applicable.</w:t>
            </w:r>
          </w:p>
          <w:p w14:paraId="50F33651" w14:textId="77777777" w:rsidR="0087409F" w:rsidRDefault="00E97363">
            <w:pPr>
              <w:numPr>
                <w:ilvl w:val="0"/>
                <w:numId w:val="62"/>
              </w:numPr>
              <w:jc w:val="both"/>
              <w:rPr>
                <w:bCs/>
              </w:rPr>
            </w:pPr>
            <w:r>
              <w:rPr>
                <w:bCs/>
              </w:rPr>
              <w:t>UE indicates supported model IDs in the UE capability.</w:t>
            </w:r>
          </w:p>
          <w:p w14:paraId="1D77A48F" w14:textId="77777777" w:rsidR="0087409F" w:rsidRDefault="00E97363">
            <w:pPr>
              <w:numPr>
                <w:ilvl w:val="0"/>
                <w:numId w:val="62"/>
              </w:numPr>
              <w:jc w:val="both"/>
              <w:rPr>
                <w:bCs/>
              </w:rPr>
            </w:pPr>
            <w:r>
              <w:rPr>
                <w:bCs/>
              </w:rPr>
              <w:t>Therefore, NW knows if the AI/ML functionality may be applicable, and which models may be applicable, for the pairing ID that NW wants to use.</w:t>
            </w:r>
          </w:p>
          <w:p w14:paraId="11F0C157" w14:textId="77777777" w:rsidR="0087409F" w:rsidRDefault="00E97363">
            <w:pPr>
              <w:numPr>
                <w:ilvl w:val="0"/>
                <w:numId w:val="62"/>
              </w:numPr>
              <w:jc w:val="both"/>
              <w:rPr>
                <w:bCs/>
              </w:rPr>
            </w:pPr>
            <w:r>
              <w:rPr>
                <w:bCs/>
              </w:rPr>
              <w:t>For inference, NW activates a model corresponding to the pairing ID that NW wants to use.</w:t>
            </w:r>
          </w:p>
        </w:tc>
      </w:tr>
    </w:tbl>
    <w:p w14:paraId="1CD33D13" w14:textId="77777777" w:rsidR="0087409F" w:rsidRDefault="0087409F"/>
    <w:p w14:paraId="6EDABEF7" w14:textId="77777777" w:rsidR="0087409F" w:rsidRDefault="00E97363">
      <w:pPr>
        <w:jc w:val="both"/>
        <w:rPr>
          <w:b/>
          <w:bCs/>
        </w:rPr>
      </w:pPr>
      <w:r>
        <w:rPr>
          <w:b/>
          <w:bCs/>
        </w:rPr>
        <w:t>Proposal 17: Functionality-based LCM is applicable to UE-side models in Collaboration Level y.</w:t>
      </w:r>
    </w:p>
    <w:p w14:paraId="58DD0B5B" w14:textId="77777777" w:rsidR="0087409F" w:rsidRDefault="0087409F"/>
    <w:p w14:paraId="33098531" w14:textId="77777777" w:rsidR="0087409F" w:rsidRDefault="00E97363">
      <w:pPr>
        <w:jc w:val="both"/>
        <w:rPr>
          <w:b/>
          <w:bCs/>
        </w:rPr>
      </w:pPr>
      <w:r>
        <w:rPr>
          <w:b/>
          <w:bCs/>
        </w:rPr>
        <w:t>Proposal 18: Functionality-based LCM is also applicable to UE-part of two-sided models when pairing ID is exchanged from NW to UE.</w:t>
      </w:r>
    </w:p>
    <w:p w14:paraId="0F476832" w14:textId="77777777" w:rsidR="0087409F" w:rsidRDefault="0087409F"/>
    <w:p w14:paraId="4174ECE7" w14:textId="77777777" w:rsidR="0087409F" w:rsidRDefault="00E97363">
      <w:pPr>
        <w:jc w:val="both"/>
        <w:rPr>
          <w:b/>
          <w:bCs/>
        </w:rPr>
      </w:pPr>
      <w:r>
        <w:rPr>
          <w:b/>
          <w:bCs/>
        </w:rPr>
        <w:t xml:space="preserve">Proposal 19: Functionalities may be assigned an ID for signaling purposes for functionality activation, switching, deactivation, and monitoring. </w:t>
      </w:r>
    </w:p>
    <w:p w14:paraId="3DB1303C" w14:textId="77777777" w:rsidR="0087409F" w:rsidRDefault="0087409F"/>
    <w:p w14:paraId="5194513A" w14:textId="77777777" w:rsidR="0087409F" w:rsidRDefault="00E97363">
      <w:pPr>
        <w:jc w:val="both"/>
        <w:rPr>
          <w:b/>
        </w:rPr>
      </w:pPr>
      <w:r>
        <w:rPr>
          <w:b/>
          <w:bCs/>
        </w:rPr>
        <w:t xml:space="preserve">Proposal 20: The model ID and associated model description information can be </w:t>
      </w:r>
      <w:r>
        <w:rPr>
          <w:b/>
        </w:rPr>
        <w:t xml:space="preserve">utilized </w:t>
      </w:r>
      <w:r>
        <w:rPr>
          <w:b/>
          <w:bCs/>
        </w:rPr>
        <w:t xml:space="preserve">for various LCM steps </w:t>
      </w:r>
      <w:r>
        <w:rPr>
          <w:b/>
        </w:rPr>
        <w:t>for model management and control purposes</w:t>
      </w:r>
      <w:r>
        <w:rPr>
          <w:b/>
          <w:bCs/>
        </w:rPr>
        <w:t>.</w:t>
      </w:r>
    </w:p>
    <w:p w14:paraId="41FCF955" w14:textId="77777777" w:rsidR="0087409F" w:rsidRDefault="0087409F"/>
    <w:p w14:paraId="20F614DD" w14:textId="77777777" w:rsidR="0087409F" w:rsidRDefault="00E97363">
      <w:pPr>
        <w:jc w:val="both"/>
        <w:rPr>
          <w:b/>
          <w:strike/>
        </w:rPr>
      </w:pPr>
      <w:r>
        <w:rPr>
          <w:b/>
        </w:rPr>
        <w:t xml:space="preserve">Proposal 21: Meta information and other information available at network may be used for selection of the right model at the inference time. </w:t>
      </w:r>
    </w:p>
    <w:p w14:paraId="1B8B13BE" w14:textId="77777777" w:rsidR="0087409F" w:rsidRDefault="0087409F"/>
    <w:p w14:paraId="41810F01" w14:textId="77777777" w:rsidR="0087409F" w:rsidRDefault="00E97363">
      <w:pPr>
        <w:jc w:val="both"/>
        <w:rPr>
          <w:rFonts w:eastAsia="Times New Roman"/>
          <w:b/>
          <w:bCs/>
          <w:lang w:val="en-GB"/>
        </w:rPr>
      </w:pPr>
      <w:r>
        <w:rPr>
          <w:rFonts w:eastAsia="Times New Roman"/>
          <w:b/>
          <w:lang w:val="en-GB"/>
        </w:rPr>
        <w:t xml:space="preserve">Proposal 22: Model-ID-based LCM is </w:t>
      </w:r>
      <w:r>
        <w:rPr>
          <w:rFonts w:eastAsia="Times New Roman"/>
          <w:b/>
          <w:bCs/>
          <w:lang w:val="en-GB"/>
        </w:rPr>
        <w:t>useful for one-sided models when scenarios, datasets, and/or custom configurations are addressed outside specification, via vendor collaboration.</w:t>
      </w:r>
    </w:p>
    <w:p w14:paraId="0F296EEF" w14:textId="77777777" w:rsidR="0087409F" w:rsidRDefault="0087409F">
      <w:pPr>
        <w:jc w:val="both"/>
        <w:rPr>
          <w:rFonts w:eastAsia="Times New Roman"/>
        </w:rPr>
      </w:pPr>
    </w:p>
    <w:p w14:paraId="43918AEF" w14:textId="77777777" w:rsidR="0087409F" w:rsidRDefault="00E97363">
      <w:pPr>
        <w:jc w:val="both"/>
        <w:rPr>
          <w:b/>
          <w:bCs/>
          <w:lang w:val="en-GB" w:eastAsia="zh-CN"/>
        </w:rPr>
      </w:pPr>
      <w:r>
        <w:rPr>
          <w:b/>
        </w:rPr>
        <w:t>Proposal</w:t>
      </w:r>
      <w:r>
        <w:rPr>
          <w:b/>
          <w:bCs/>
        </w:rPr>
        <w:t xml:space="preserve"> 23</w:t>
      </w:r>
      <w:r>
        <w:rPr>
          <w:b/>
        </w:rPr>
        <w:t xml:space="preserve">: Model-ID-based LCM is applicable for both one-sided and UE-part of two-sided models. </w:t>
      </w:r>
    </w:p>
    <w:p w14:paraId="418BD0EF" w14:textId="77777777" w:rsidR="0087409F" w:rsidRDefault="0087409F"/>
    <w:p w14:paraId="2BDB400F" w14:textId="77777777" w:rsidR="0087409F" w:rsidRDefault="00E97363">
      <w:pPr>
        <w:jc w:val="both"/>
      </w:pPr>
      <w:r>
        <w:rPr>
          <w:b/>
          <w:bCs/>
        </w:rPr>
        <w:t>Proposal 24: Model-ID-based LCM is applicable to Collaboration Level z when there is model transfer/delivery with 3GPP signaling.</w:t>
      </w:r>
    </w:p>
    <w:p w14:paraId="1535541F" w14:textId="77777777" w:rsidR="0087409F" w:rsidRDefault="0087409F">
      <w:pPr>
        <w:rPr>
          <w:b/>
          <w:bCs/>
          <w:color w:val="4472C4" w:themeColor="accent5"/>
          <w:lang w:val="en-GB"/>
        </w:rPr>
      </w:pPr>
    </w:p>
    <w:p w14:paraId="39E8E67B" w14:textId="77777777" w:rsidR="0087409F" w:rsidRDefault="00E97363">
      <w:pPr>
        <w:rPr>
          <w:b/>
          <w:bCs/>
          <w:color w:val="4472C4" w:themeColor="accent5"/>
          <w:lang w:val="en-GB"/>
        </w:rPr>
      </w:pPr>
      <w:r>
        <w:rPr>
          <w:b/>
          <w:bCs/>
          <w:color w:val="4472C4" w:themeColor="accent5"/>
          <w:lang w:val="en-GB"/>
        </w:rPr>
        <w:t>KDDI:</w:t>
      </w:r>
    </w:p>
    <w:p w14:paraId="36DEBF85" w14:textId="77777777" w:rsidR="0087409F" w:rsidRDefault="00E97363">
      <w:pPr>
        <w:rPr>
          <w:rFonts w:ascii="Calibri" w:eastAsia="MS Mincho" w:hAnsi="Calibri" w:cs="Calibri"/>
          <w:b/>
        </w:rPr>
      </w:pPr>
      <w:r>
        <w:rPr>
          <w:rFonts w:ascii="Calibri" w:eastAsia="MS Mincho" w:hAnsi="Calibri" w:cs="Calibri"/>
          <w:b/>
        </w:rPr>
        <w:t>Proposal 1:</w:t>
      </w:r>
    </w:p>
    <w:p w14:paraId="1A662C0F" w14:textId="77777777" w:rsidR="0087409F" w:rsidRDefault="00E97363">
      <w:pPr>
        <w:rPr>
          <w:rFonts w:ascii="Calibri" w:eastAsia="MS Mincho" w:hAnsi="Calibri" w:cs="Calibri"/>
          <w:b/>
          <w:bCs/>
        </w:rPr>
      </w:pPr>
      <w:r>
        <w:rPr>
          <w:rFonts w:ascii="Calibri" w:eastAsia="MS Mincho" w:hAnsi="Calibri" w:cs="Calibri"/>
          <w:b/>
          <w:bCs/>
        </w:rPr>
        <w:t>Whether functionality includes additional conditions (such as scenarios, sites, and datasets) should be clear.</w:t>
      </w:r>
    </w:p>
    <w:p w14:paraId="5CB4EDA6" w14:textId="77777777" w:rsidR="0087409F" w:rsidRDefault="0087409F">
      <w:pPr>
        <w:rPr>
          <w:rFonts w:ascii="Calibri" w:eastAsia="MS Mincho" w:hAnsi="Calibri" w:cs="Calibri"/>
          <w:b/>
        </w:rPr>
      </w:pPr>
    </w:p>
    <w:p w14:paraId="240DEDF8" w14:textId="77777777" w:rsidR="0087409F" w:rsidRDefault="00E97363">
      <w:pPr>
        <w:rPr>
          <w:rFonts w:ascii="Calibri" w:eastAsia="MS Mincho" w:hAnsi="Calibri" w:cs="Calibri"/>
          <w:b/>
        </w:rPr>
      </w:pPr>
      <w:r>
        <w:rPr>
          <w:rFonts w:ascii="Calibri" w:eastAsia="MS Mincho" w:hAnsi="Calibri" w:cs="Calibri"/>
          <w:b/>
        </w:rPr>
        <w:t>Proposal 2:</w:t>
      </w:r>
    </w:p>
    <w:p w14:paraId="456F15D1" w14:textId="77777777" w:rsidR="0087409F" w:rsidRDefault="00E97363">
      <w:pPr>
        <w:rPr>
          <w:rFonts w:ascii="Calibri" w:eastAsia="MS Mincho" w:hAnsi="Calibri" w:cs="Calibri"/>
          <w:b/>
        </w:rPr>
      </w:pPr>
      <w:r>
        <w:rPr>
          <w:rFonts w:ascii="Calibri" w:eastAsia="MS Mincho" w:hAnsi="Calibri" w:cs="Calibri"/>
          <w:b/>
          <w:bCs/>
        </w:rPr>
        <w:t>If the functionality includes additional conditions (such as scenarios, sites, and datasets), these information should be indicated by UE capability; if not, they should not be indicated by UE capability.</w:t>
      </w:r>
    </w:p>
    <w:p w14:paraId="51A4BAC8" w14:textId="77777777" w:rsidR="0087409F" w:rsidRDefault="0087409F">
      <w:pPr>
        <w:rPr>
          <w:b/>
          <w:bCs/>
          <w:color w:val="4472C4" w:themeColor="accent5"/>
          <w:lang w:val="en-GB"/>
        </w:rPr>
      </w:pPr>
    </w:p>
    <w:p w14:paraId="379E6BEA" w14:textId="77777777" w:rsidR="0087409F" w:rsidRDefault="00E97363">
      <w:pPr>
        <w:rPr>
          <w:b/>
          <w:bCs/>
          <w:color w:val="4472C4" w:themeColor="accent5"/>
          <w:lang w:val="en-GB"/>
        </w:rPr>
      </w:pPr>
      <w:r>
        <w:rPr>
          <w:b/>
          <w:bCs/>
          <w:color w:val="4472C4" w:themeColor="accent5"/>
          <w:lang w:val="en-GB"/>
        </w:rPr>
        <w:t>AT&amp;T:</w:t>
      </w:r>
    </w:p>
    <w:p w14:paraId="539EC101"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bookmarkStart w:id="37" w:name="_Hlk142655517"/>
      <w:r>
        <w:rPr>
          <w:rStyle w:val="eop"/>
          <w:rFonts w:ascii="Calibri" w:hAnsi="Calibri" w:cs="Calibri"/>
          <w:b/>
          <w:bCs/>
          <w:sz w:val="20"/>
          <w:szCs w:val="20"/>
        </w:rPr>
        <w:t>Proposal 5:  Characterize AI/ML model identification as a function of the associated information needed for the common understanding between the UE and the network, used for AI/ML LCM procedure.</w:t>
      </w:r>
    </w:p>
    <w:p w14:paraId="0C5F2AC5" w14:textId="77777777" w:rsidR="0087409F" w:rsidRDefault="0087409F">
      <w:pPr>
        <w:pStyle w:val="paragraph"/>
        <w:spacing w:before="0" w:beforeAutospacing="0" w:after="0" w:afterAutospacing="0"/>
        <w:jc w:val="both"/>
        <w:textAlignment w:val="baseline"/>
        <w:rPr>
          <w:rStyle w:val="eop"/>
          <w:rFonts w:ascii="Calibri" w:hAnsi="Calibri" w:cs="Calibri"/>
          <w:b/>
          <w:bCs/>
          <w:sz w:val="20"/>
          <w:szCs w:val="20"/>
        </w:rPr>
      </w:pPr>
    </w:p>
    <w:p w14:paraId="39F86E28"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6: Define three levels of AI/ML model identification categories: model functionality, AI/ML untrained model structure, and AI/ML trained model.</w:t>
      </w:r>
      <w:bookmarkStart w:id="38" w:name="_Hlk131575555"/>
    </w:p>
    <w:p w14:paraId="0AA6BCEA" w14:textId="77777777" w:rsidR="0087409F" w:rsidRDefault="0087409F">
      <w:pPr>
        <w:pStyle w:val="paragraph"/>
        <w:spacing w:before="0" w:beforeAutospacing="0" w:after="0" w:afterAutospacing="0"/>
        <w:jc w:val="both"/>
        <w:textAlignment w:val="baseline"/>
        <w:rPr>
          <w:rStyle w:val="eop"/>
          <w:rFonts w:ascii="Calibri" w:hAnsi="Calibri" w:cs="Calibri"/>
          <w:b/>
          <w:bCs/>
          <w:sz w:val="20"/>
          <w:szCs w:val="20"/>
        </w:rPr>
      </w:pPr>
    </w:p>
    <w:p w14:paraId="39AA2251"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7: For the model Identification of UE-side or UE-part of two-sided models of model identification Type B1 and B2 study the procedure and steps to identify the AI/ML model.</w:t>
      </w:r>
    </w:p>
    <w:p w14:paraId="4EF357F0" w14:textId="77777777" w:rsidR="0087409F" w:rsidRDefault="00E97363">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UE capability report can be used as a starting point. Other procedures are not excluded.</w:t>
      </w:r>
    </w:p>
    <w:p w14:paraId="68817C35" w14:textId="77777777" w:rsidR="0087409F" w:rsidRDefault="00E97363">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Study the procedure to indicate the supported models that were identified with model identification type B1 or B2. </w:t>
      </w:r>
    </w:p>
    <w:p w14:paraId="4A86FE48" w14:textId="77777777" w:rsidR="0087409F" w:rsidRDefault="0087409F">
      <w:pPr>
        <w:pStyle w:val="paragraph"/>
        <w:spacing w:before="0" w:beforeAutospacing="0" w:after="0" w:afterAutospacing="0"/>
        <w:jc w:val="both"/>
        <w:textAlignment w:val="baseline"/>
        <w:rPr>
          <w:rStyle w:val="eop"/>
          <w:rFonts w:ascii="Calibri" w:hAnsi="Calibri" w:cs="Calibri"/>
          <w:sz w:val="20"/>
          <w:szCs w:val="20"/>
        </w:rPr>
      </w:pPr>
    </w:p>
    <w:p w14:paraId="37D5E1C1"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bookmarkStart w:id="39" w:name="_Hlk134868425"/>
      <w:r>
        <w:rPr>
          <w:rStyle w:val="eop"/>
          <w:rFonts w:ascii="Calibri" w:hAnsi="Calibri" w:cs="Calibri"/>
          <w:b/>
          <w:bCs/>
          <w:sz w:val="20"/>
          <w:szCs w:val="20"/>
        </w:rPr>
        <w:t xml:space="preserve">Proposal 8: For UE-side models or UE part of two-sided models, functionality identification is based on the conditions indicated by the UE capability report. </w:t>
      </w:r>
    </w:p>
    <w:p w14:paraId="23427B89"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 Whether/how to report the NW capability [and NW interests] to UE after functionality identification for UE-side models or UE8 part of two-sided models</w:t>
      </w:r>
    </w:p>
    <w:bookmarkEnd w:id="39"/>
    <w:p w14:paraId="488A091E" w14:textId="77777777" w:rsidR="0087409F" w:rsidRDefault="0087409F">
      <w:pPr>
        <w:pStyle w:val="paragraph"/>
        <w:spacing w:before="0" w:beforeAutospacing="0" w:after="0" w:afterAutospacing="0"/>
        <w:jc w:val="both"/>
        <w:textAlignment w:val="baseline"/>
        <w:rPr>
          <w:rStyle w:val="eop"/>
          <w:rFonts w:ascii="Calibri" w:hAnsi="Calibri" w:cs="Calibri"/>
          <w:sz w:val="20"/>
          <w:szCs w:val="20"/>
        </w:rPr>
      </w:pPr>
    </w:p>
    <w:p w14:paraId="728C8F46"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bookmarkStart w:id="40" w:name="_Hlk142655579"/>
      <w:r>
        <w:rPr>
          <w:rStyle w:val="eop"/>
          <w:rFonts w:ascii="Calibri" w:hAnsi="Calibri" w:cs="Calibri"/>
          <w:b/>
          <w:bCs/>
          <w:sz w:val="20"/>
          <w:szCs w:val="20"/>
        </w:rPr>
        <w:t>Proposal 9: Functionality refers to an AI/ML-enabled Feature/FG enabled by configuration(s), where configurations are the conditions in forms of RRC/LPP IE(s) reported by UE capability.</w:t>
      </w:r>
    </w:p>
    <w:p w14:paraId="1561664B" w14:textId="77777777" w:rsidR="0087409F" w:rsidRDefault="0087409F">
      <w:pPr>
        <w:pStyle w:val="paragraph"/>
        <w:spacing w:before="0" w:beforeAutospacing="0" w:after="0" w:afterAutospacing="0"/>
        <w:jc w:val="both"/>
        <w:textAlignment w:val="baseline"/>
        <w:rPr>
          <w:rStyle w:val="eop"/>
          <w:rFonts w:ascii="Calibri" w:hAnsi="Calibri" w:cs="Calibri"/>
          <w:b/>
          <w:bCs/>
          <w:sz w:val="20"/>
          <w:szCs w:val="20"/>
        </w:rPr>
      </w:pPr>
    </w:p>
    <w:p w14:paraId="549E1A72"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10: A functionality refers to a specific configuration of the Feature/FG or a set of configurations of Feature/FG and may serve as a unit of activation/deactivation/switching in functionality-based LCM.</w:t>
      </w:r>
    </w:p>
    <w:bookmarkEnd w:id="40"/>
    <w:p w14:paraId="50696107" w14:textId="77777777" w:rsidR="0087409F" w:rsidRDefault="0087409F">
      <w:pPr>
        <w:pStyle w:val="paragraph"/>
        <w:spacing w:before="0" w:beforeAutospacing="0" w:after="0" w:afterAutospacing="0"/>
        <w:jc w:val="both"/>
        <w:textAlignment w:val="baseline"/>
        <w:rPr>
          <w:rStyle w:val="eop"/>
          <w:rFonts w:ascii="Calibri" w:hAnsi="Calibri" w:cs="Calibri"/>
          <w:sz w:val="20"/>
          <w:szCs w:val="20"/>
        </w:rPr>
      </w:pPr>
    </w:p>
    <w:p w14:paraId="75BC2CAC" w14:textId="77777777" w:rsidR="0087409F" w:rsidRDefault="00E97363">
      <w:pPr>
        <w:spacing w:after="200" w:line="276" w:lineRule="auto"/>
        <w:rPr>
          <w:rFonts w:ascii="Calibri" w:hAnsi="Calibri" w:cs="Calibri"/>
          <w:b/>
        </w:rPr>
      </w:pPr>
      <w:r>
        <w:rPr>
          <w:rFonts w:ascii="Calibri" w:hAnsi="Calibri" w:cs="Calibri"/>
          <w:b/>
          <w:bCs/>
        </w:rPr>
        <w:t xml:space="preserve">Proposal 11: </w:t>
      </w:r>
      <w:r>
        <w:rPr>
          <w:rFonts w:ascii="Calibri" w:hAnsi="Calibri" w:cs="Calibri"/>
          <w:b/>
        </w:rPr>
        <w:t xml:space="preserve">The term functionality(/ies) used </w:t>
      </w:r>
      <w:r>
        <w:rPr>
          <w:rFonts w:ascii="Calibri" w:hAnsi="Calibri" w:cs="Calibri"/>
          <w:b/>
          <w:bCs/>
        </w:rPr>
        <w:t xml:space="preserve">for </w:t>
      </w:r>
      <w:r>
        <w:rPr>
          <w:rFonts w:ascii="Calibri" w:hAnsi="Calibri" w:cs="Calibri"/>
          <w:b/>
        </w:rPr>
        <w:t xml:space="preserve">functionality-based LCM </w:t>
      </w:r>
      <w:r>
        <w:rPr>
          <w:rFonts w:ascii="Calibri" w:hAnsi="Calibri" w:cs="Calibri"/>
          <w:b/>
          <w:bCs/>
        </w:rPr>
        <w:t xml:space="preserve">discussion </w:t>
      </w:r>
      <w:r>
        <w:rPr>
          <w:rFonts w:ascii="Calibri" w:hAnsi="Calibri" w:cs="Calibri"/>
          <w:b/>
        </w:rPr>
        <w:t xml:space="preserve">can be referred </w:t>
      </w:r>
      <w:r>
        <w:rPr>
          <w:rFonts w:ascii="Calibri" w:hAnsi="Calibri" w:cs="Calibri"/>
          <w:b/>
          <w:bCs/>
        </w:rPr>
        <w:t>to</w:t>
      </w:r>
      <w:r>
        <w:rPr>
          <w:rFonts w:ascii="Calibri" w:hAnsi="Calibri" w:cs="Calibri"/>
          <w:b/>
        </w:rPr>
        <w:t xml:space="preserve"> </w:t>
      </w:r>
    </w:p>
    <w:p w14:paraId="4F0AA83D" w14:textId="77777777" w:rsidR="0087409F" w:rsidRDefault="00E97363">
      <w:pPr>
        <w:pStyle w:val="ListParagraph"/>
        <w:numPr>
          <w:ilvl w:val="0"/>
          <w:numId w:val="64"/>
        </w:numPr>
        <w:spacing w:after="200" w:line="276" w:lineRule="auto"/>
        <w:contextualSpacing/>
        <w:rPr>
          <w:rFonts w:ascii="Calibri" w:hAnsi="Calibri" w:cs="Calibri"/>
          <w:b/>
        </w:rPr>
      </w:pPr>
      <w:r>
        <w:rPr>
          <w:rFonts w:ascii="Calibri" w:hAnsi="Calibri" w:cs="Calibri"/>
          <w:b/>
        </w:rPr>
        <w:t>Identified functionalities: Set of functionalities indicated by UE capability report during functionality identification.</w:t>
      </w:r>
    </w:p>
    <w:p w14:paraId="66E4F969" w14:textId="77777777" w:rsidR="0087409F" w:rsidRDefault="00E97363">
      <w:pPr>
        <w:pStyle w:val="ListParagraph"/>
        <w:numPr>
          <w:ilvl w:val="1"/>
          <w:numId w:val="64"/>
        </w:numPr>
        <w:spacing w:after="200" w:line="276" w:lineRule="auto"/>
        <w:contextualSpacing/>
        <w:rPr>
          <w:rFonts w:ascii="Calibri" w:hAnsi="Calibri" w:cs="Calibri"/>
          <w:b/>
        </w:rPr>
      </w:pPr>
      <w:r>
        <w:rPr>
          <w:rFonts w:ascii="Calibri" w:hAnsi="Calibri" w:cs="Calibri"/>
          <w:b/>
        </w:rPr>
        <w:t>This term corresponds to all functionalities for a given Feature/FG that can be supported by the UE.</w:t>
      </w:r>
    </w:p>
    <w:p w14:paraId="79411565" w14:textId="77777777" w:rsidR="0087409F" w:rsidRDefault="00E97363">
      <w:pPr>
        <w:pStyle w:val="ListParagraph"/>
        <w:numPr>
          <w:ilvl w:val="0"/>
          <w:numId w:val="64"/>
        </w:numPr>
        <w:spacing w:after="200" w:line="276" w:lineRule="auto"/>
        <w:contextualSpacing/>
        <w:rPr>
          <w:rFonts w:ascii="Calibri" w:hAnsi="Calibri" w:cs="Calibri"/>
          <w:b/>
        </w:rPr>
      </w:pPr>
      <w:r>
        <w:rPr>
          <w:rFonts w:ascii="Calibri" w:hAnsi="Calibri" w:cs="Calibri"/>
          <w:b/>
        </w:rPr>
        <w:t>Configured functionalities: Set of functionalities that can be configured by the NW</w:t>
      </w:r>
      <w:r>
        <w:rPr>
          <w:rFonts w:ascii="Calibri" w:hAnsi="Calibri" w:cs="Calibri"/>
          <w:b/>
          <w:bCs/>
        </w:rPr>
        <w:t xml:space="preserve"> among identified functionalities</w:t>
      </w:r>
      <w:r>
        <w:rPr>
          <w:rFonts w:ascii="Calibri" w:hAnsi="Calibri" w:cs="Calibri"/>
          <w:b/>
        </w:rPr>
        <w:t xml:space="preserve">. </w:t>
      </w:r>
    </w:p>
    <w:p w14:paraId="50DEC53E" w14:textId="77777777" w:rsidR="0087409F" w:rsidRDefault="00E97363">
      <w:pPr>
        <w:pStyle w:val="ListParagraph"/>
        <w:numPr>
          <w:ilvl w:val="1"/>
          <w:numId w:val="64"/>
        </w:numPr>
        <w:spacing w:after="200" w:line="276" w:lineRule="auto"/>
        <w:contextualSpacing/>
        <w:rPr>
          <w:rFonts w:ascii="Calibri" w:hAnsi="Calibri" w:cs="Calibri"/>
          <w:b/>
        </w:rPr>
      </w:pPr>
      <w:r>
        <w:rPr>
          <w:rFonts w:ascii="Calibri" w:hAnsi="Calibri" w:cs="Calibri"/>
          <w:b/>
        </w:rPr>
        <w:lastRenderedPageBreak/>
        <w:t>This term corresponds to the set of functionalities that are the intersection of UE capability and NW capability (NW interests). It is a subset of identified functionalities.</w:t>
      </w:r>
    </w:p>
    <w:p w14:paraId="0D41B79D" w14:textId="77777777" w:rsidR="0087409F" w:rsidRDefault="00E97363">
      <w:pPr>
        <w:pStyle w:val="ListParagraph"/>
        <w:numPr>
          <w:ilvl w:val="0"/>
          <w:numId w:val="64"/>
        </w:numPr>
        <w:spacing w:after="200" w:line="276" w:lineRule="auto"/>
        <w:contextualSpacing/>
        <w:rPr>
          <w:rFonts w:ascii="Calibri" w:hAnsi="Calibri" w:cs="Calibri"/>
          <w:b/>
        </w:rPr>
      </w:pPr>
      <w:r>
        <w:rPr>
          <w:rFonts w:ascii="Calibri" w:hAnsi="Calibri" w:cs="Calibri"/>
          <w:b/>
        </w:rPr>
        <w:t xml:space="preserve">Applicable functionalities: Set of functionalities that are currently applicable among the identified functionalities. </w:t>
      </w:r>
    </w:p>
    <w:p w14:paraId="2D2DBE94" w14:textId="77777777" w:rsidR="0087409F" w:rsidRDefault="00E97363">
      <w:pPr>
        <w:pStyle w:val="ListParagraph"/>
        <w:numPr>
          <w:ilvl w:val="1"/>
          <w:numId w:val="64"/>
        </w:numPr>
        <w:spacing w:after="200" w:line="276" w:lineRule="auto"/>
        <w:contextualSpacing/>
        <w:rPr>
          <w:rFonts w:ascii="Calibri" w:hAnsi="Calibri" w:cs="Calibri"/>
          <w:b/>
        </w:rPr>
      </w:pPr>
      <w:r>
        <w:rPr>
          <w:rFonts w:ascii="Calibri" w:hAnsi="Calibri" w:cs="Calibri"/>
          <w:b/>
        </w:rPr>
        <w:t xml:space="preserve">This term corresponds to the set of functionalities that can be activated for the given Feature/FG for the current time. It is a subset of </w:t>
      </w:r>
      <w:r>
        <w:rPr>
          <w:rFonts w:ascii="Calibri" w:hAnsi="Calibri" w:cs="Calibri"/>
          <w:b/>
          <w:bCs/>
        </w:rPr>
        <w:t>identified functionalities. It may be a subset of configured functionalities.</w:t>
      </w:r>
      <w:r>
        <w:rPr>
          <w:rFonts w:ascii="Calibri" w:hAnsi="Calibri" w:cs="Calibri"/>
          <w:b/>
        </w:rPr>
        <w:t xml:space="preserve"> </w:t>
      </w:r>
    </w:p>
    <w:p w14:paraId="4EF5049D" w14:textId="77777777" w:rsidR="0087409F" w:rsidRDefault="00E97363">
      <w:pPr>
        <w:pStyle w:val="ListParagraph"/>
        <w:numPr>
          <w:ilvl w:val="0"/>
          <w:numId w:val="64"/>
        </w:numPr>
        <w:spacing w:after="200" w:line="276" w:lineRule="auto"/>
        <w:contextualSpacing/>
        <w:rPr>
          <w:rStyle w:val="eop"/>
          <w:rFonts w:ascii="Calibri" w:hAnsi="Calibri" w:cs="Calibri"/>
          <w:b/>
        </w:rPr>
      </w:pPr>
      <w:r>
        <w:rPr>
          <w:rFonts w:ascii="Calibri" w:hAnsi="Calibri" w:cs="Calibri"/>
          <w:b/>
        </w:rPr>
        <w:t>Activated functionality: The functionality that is currently activated from the set of applicable</w:t>
      </w:r>
      <w:r>
        <w:rPr>
          <w:rFonts w:ascii="Calibri" w:hAnsi="Calibri" w:cs="Calibri"/>
          <w:b/>
          <w:bCs/>
        </w:rPr>
        <w:t>/(intersection set of applicable and configured)</w:t>
      </w:r>
      <w:r>
        <w:rPr>
          <w:rFonts w:ascii="Calibri" w:hAnsi="Calibri" w:cs="Calibri"/>
          <w:b/>
        </w:rPr>
        <w:t xml:space="preserve"> functionalities. </w:t>
      </w:r>
    </w:p>
    <w:p w14:paraId="28BED480" w14:textId="77777777" w:rsidR="0087409F" w:rsidRDefault="00E973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following figure can be used to represent possible relationship between the different terminologies.</w:t>
      </w:r>
    </w:p>
    <w:p w14:paraId="3BEB07B2" w14:textId="77777777" w:rsidR="0087409F" w:rsidRDefault="00E97363">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noProof/>
          <w:sz w:val="20"/>
          <w:szCs w:val="20"/>
          <w:lang w:eastAsia="ko-KR"/>
        </w:rPr>
        <mc:AlternateContent>
          <mc:Choice Requires="wpc">
            <w:drawing>
              <wp:inline distT="0" distB="0" distL="0" distR="0" wp14:anchorId="438DE87E" wp14:editId="361CFAFF">
                <wp:extent cx="5669280" cy="3200400"/>
                <wp:effectExtent l="0" t="0" r="7620"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8" name="Group 48"/>
                        <wpg:cNvGrpSpPr/>
                        <wpg:grpSpPr>
                          <a:xfrm>
                            <a:off x="109709" y="179999"/>
                            <a:ext cx="5442096" cy="2972852"/>
                            <a:chOff x="0" y="0"/>
                            <a:chExt cx="6621818" cy="3009984"/>
                          </a:xfrm>
                        </wpg:grpSpPr>
                        <wps:wsp>
                          <wps:cNvPr id="52" name="Text Box 40"/>
                          <wps:cNvSpPr txBox="1"/>
                          <wps:spPr>
                            <a:xfrm>
                              <a:off x="670252" y="2578878"/>
                              <a:ext cx="5095581" cy="431106"/>
                            </a:xfrm>
                            <a:prstGeom prst="rect">
                              <a:avLst/>
                            </a:prstGeom>
                            <a:solidFill>
                              <a:prstClr val="white"/>
                            </a:solidFill>
                            <a:ln>
                              <a:noFill/>
                            </a:ln>
                          </wps:spPr>
                          <wps:txbx>
                            <w:txbxContent>
                              <w:p w14:paraId="5A124C11" w14:textId="77777777" w:rsidR="00F23C3E" w:rsidRDefault="00F23C3E">
                                <w:pPr>
                                  <w:overflowPunct w:val="0"/>
                                  <w:spacing w:after="240" w:line="360" w:lineRule="auto"/>
                                  <w:jc w:val="center"/>
                                  <w:rPr>
                                    <w:rFonts w:ascii="Calibri" w:eastAsia="Times New Roman" w:hAnsi="Calibri" w:cs="Calibri"/>
                                    <w:b/>
                                    <w:bCs/>
                                    <w:sz w:val="20"/>
                                    <w:szCs w:val="20"/>
                                    <w:lang w:val="en-GB"/>
                                  </w:rPr>
                                </w:pPr>
                                <w:r>
                                  <w:rPr>
                                    <w:rFonts w:ascii="Calibri" w:eastAsia="Times New Roman" w:hAnsi="Calibri" w:cs="Calibri"/>
                                    <w:b/>
                                    <w:bCs/>
                                    <w:sz w:val="20"/>
                                    <w:szCs w:val="20"/>
                                    <w:lang w:val="en-GB"/>
                                  </w:rPr>
                                  <w:t>Figure 5: 2 possible options for relationship between identified functionalities, configured functionalities, applicable functionalities and activated functionality.</w:t>
                                </w:r>
                              </w:p>
                              <w:p w14:paraId="0AFD0338" w14:textId="77777777" w:rsidR="00F23C3E" w:rsidRDefault="00F23C3E">
                                <w:pPr>
                                  <w:spacing w:before="60" w:after="120"/>
                                  <w:jc w:val="both"/>
                                  <w:rPr>
                                    <w:rFonts w:ascii="Arial" w:eastAsia="Times New Roman" w:hAnsi="Arial" w:cs="Times New Roman"/>
                                    <w:sz w:val="20"/>
                                    <w:szCs w:val="20"/>
                                    <w:lang w:val="en-GB"/>
                                  </w:rPr>
                                </w:pPr>
                                <w:r>
                                  <w:rPr>
                                    <w:rFonts w:ascii="Arial" w:eastAsia="Times New Roman" w:hAnsi="Arial"/>
                                    <w:sz w:val="20"/>
                                    <w:szCs w:val="20"/>
                                    <w:lang w:val="en-GB"/>
                                  </w:rPr>
                                  <w:t> </w:t>
                                </w:r>
                              </w:p>
                            </w:txbxContent>
                          </wps:txbx>
                          <wps:bodyPr rot="0" spcFirstLastPara="0" vert="horz" wrap="square" lIns="0" tIns="0" rIns="0" bIns="0" numCol="1" spcCol="0" rtlCol="0" fromWordArt="0" anchor="t" anchorCtr="0" forceAA="0" compatLnSpc="1">
                            <a:noAutofit/>
                          </wps:bodyPr>
                        </wps:wsp>
                        <wpg:grpSp>
                          <wpg:cNvPr id="53" name="Group 53"/>
                          <wpg:cNvGrpSpPr/>
                          <wpg:grpSpPr>
                            <a:xfrm>
                              <a:off x="0" y="0"/>
                              <a:ext cx="6621818" cy="2549338"/>
                              <a:chOff x="0" y="0"/>
                              <a:chExt cx="6621818" cy="2549338"/>
                            </a:xfrm>
                          </wpg:grpSpPr>
                          <wpg:grpSp>
                            <wpg:cNvPr id="54" name="Group 54"/>
                            <wpg:cNvGrpSpPr/>
                            <wpg:grpSpPr>
                              <a:xfrm>
                                <a:off x="0" y="0"/>
                                <a:ext cx="6621818" cy="2149456"/>
                                <a:chOff x="0" y="0"/>
                                <a:chExt cx="6621818" cy="2149456"/>
                              </a:xfrm>
                            </wpg:grpSpPr>
                            <wps:wsp>
                              <wps:cNvPr id="58" name="Text Box 2"/>
                              <wps:cNvSpPr txBox="1">
                                <a:spLocks noChangeArrowheads="1"/>
                              </wps:cNvSpPr>
                              <wps:spPr bwMode="auto">
                                <a:xfrm>
                                  <a:off x="3732903" y="806798"/>
                                  <a:ext cx="1151069" cy="484094"/>
                                </a:xfrm>
                                <a:prstGeom prst="rect">
                                  <a:avLst/>
                                </a:prstGeom>
                                <a:solidFill>
                                  <a:srgbClr val="FFFFFF"/>
                                </a:solidFill>
                                <a:ln w="9525">
                                  <a:noFill/>
                                  <a:miter lim="800000"/>
                                </a:ln>
                              </wps:spPr>
                              <wps:txbx>
                                <w:txbxContent>
                                  <w:p w14:paraId="3A5AB444" w14:textId="77777777" w:rsidR="00F23C3E" w:rsidRDefault="00F23C3E">
                                    <w:pPr>
                                      <w:spacing w:before="60" w:after="120"/>
                                      <w:jc w:val="center"/>
                                      <w:rPr>
                                        <w:rFonts w:ascii="Arial" w:eastAsia="Times New Roman" w:hAnsi="Arial"/>
                                        <w:sz w:val="20"/>
                                        <w:szCs w:val="20"/>
                                      </w:rPr>
                                    </w:pPr>
                                    <w:r>
                                      <w:rPr>
                                        <w:rFonts w:ascii="Arial" w:eastAsia="Times New Roman" w:hAnsi="Arial"/>
                                        <w:sz w:val="20"/>
                                        <w:szCs w:val="20"/>
                                      </w:rPr>
                                      <w:t>Applicable functionalities</w:t>
                                    </w:r>
                                  </w:p>
                                </w:txbxContent>
                              </wps:txbx>
                              <wps:bodyPr rot="0" vert="horz" wrap="square" lIns="91440" tIns="45720" rIns="91440" bIns="45720" anchor="t" anchorCtr="0">
                                <a:noAutofit/>
                              </wps:bodyPr>
                            </wps:wsp>
                            <wpg:grpSp>
                              <wpg:cNvPr id="59" name="Group 59"/>
                              <wpg:cNvGrpSpPr/>
                              <wpg:grpSpPr>
                                <a:xfrm>
                                  <a:off x="0" y="0"/>
                                  <a:ext cx="6621818" cy="2149456"/>
                                  <a:chOff x="0" y="0"/>
                                  <a:chExt cx="6621818" cy="2149456"/>
                                </a:xfrm>
                              </wpg:grpSpPr>
                              <wps:wsp>
                                <wps:cNvPr id="60" name="Text Box 2"/>
                                <wps:cNvSpPr txBox="1">
                                  <a:spLocks noChangeArrowheads="1"/>
                                </wps:cNvSpPr>
                                <wps:spPr bwMode="auto">
                                  <a:xfrm>
                                    <a:off x="4335332" y="53788"/>
                                    <a:ext cx="1563183" cy="300990"/>
                                  </a:xfrm>
                                  <a:prstGeom prst="rect">
                                    <a:avLst/>
                                  </a:prstGeom>
                                  <a:solidFill>
                                    <a:srgbClr val="FFFFFF"/>
                                  </a:solidFill>
                                  <a:ln w="9525">
                                    <a:noFill/>
                                    <a:miter lim="800000"/>
                                  </a:ln>
                                </wps:spPr>
                                <wps:txbx>
                                  <w:txbxContent>
                                    <w:p w14:paraId="714005DD" w14:textId="77777777" w:rsidR="00F23C3E" w:rsidRDefault="00F23C3E">
                                      <w:pPr>
                                        <w:spacing w:before="60" w:after="120"/>
                                        <w:jc w:val="center"/>
                                        <w:rPr>
                                          <w:rFonts w:ascii="Arial" w:eastAsia="Times New Roman" w:hAnsi="Arial"/>
                                          <w:sz w:val="20"/>
                                          <w:szCs w:val="20"/>
                                        </w:rPr>
                                      </w:pPr>
                                      <w:r>
                                        <w:rPr>
                                          <w:rFonts w:ascii="Arial" w:eastAsia="Times New Roman" w:hAnsi="Arial"/>
                                          <w:sz w:val="20"/>
                                          <w:szCs w:val="20"/>
                                        </w:rPr>
                                        <w:t>Identified functionalities</w:t>
                                      </w:r>
                                    </w:p>
                                  </w:txbxContent>
                                </wps:txbx>
                                <wps:bodyPr rot="0" vert="horz" wrap="square" lIns="91440" tIns="45720" rIns="91440" bIns="45720" anchor="t" anchorCtr="0">
                                  <a:noAutofit/>
                                </wps:bodyPr>
                              </wps:wsp>
                              <wps:wsp>
                                <wps:cNvPr id="61" name="Text Box 2"/>
                                <wps:cNvSpPr txBox="1">
                                  <a:spLocks noChangeArrowheads="1"/>
                                </wps:cNvSpPr>
                                <wps:spPr bwMode="auto">
                                  <a:xfrm>
                                    <a:off x="5421635" y="806822"/>
                                    <a:ext cx="1151068" cy="537882"/>
                                  </a:xfrm>
                                  <a:prstGeom prst="rect">
                                    <a:avLst/>
                                  </a:prstGeom>
                                  <a:solidFill>
                                    <a:srgbClr val="FFFFFF"/>
                                  </a:solidFill>
                                  <a:ln w="9525">
                                    <a:noFill/>
                                    <a:miter lim="800000"/>
                                  </a:ln>
                                </wps:spPr>
                                <wps:txbx>
                                  <w:txbxContent>
                                    <w:p w14:paraId="3D8B7D42" w14:textId="77777777" w:rsidR="00F23C3E" w:rsidRDefault="00F23C3E">
                                      <w:pPr>
                                        <w:spacing w:before="60" w:after="120"/>
                                        <w:jc w:val="center"/>
                                        <w:rPr>
                                          <w:rFonts w:ascii="Arial" w:eastAsia="Times New Roman" w:hAnsi="Arial"/>
                                          <w:sz w:val="20"/>
                                          <w:szCs w:val="20"/>
                                        </w:rPr>
                                      </w:pPr>
                                      <w:r>
                                        <w:rPr>
                                          <w:rFonts w:ascii="Arial" w:eastAsia="Times New Roman" w:hAnsi="Arial"/>
                                          <w:sz w:val="20"/>
                                          <w:szCs w:val="20"/>
                                        </w:rPr>
                                        <w:t>Configured functionalities</w:t>
                                      </w:r>
                                    </w:p>
                                  </w:txbxContent>
                                </wps:txbx>
                                <wps:bodyPr rot="0" vert="horz" wrap="square" lIns="91440" tIns="45720" rIns="91440" bIns="45720" anchor="t" anchorCtr="0">
                                  <a:noAutofit/>
                                </wps:bodyPr>
                              </wps:wsp>
                              <wps:wsp>
                                <wps:cNvPr id="62" name="Oval 62"/>
                                <wps:cNvSpPr/>
                                <wps:spPr>
                                  <a:xfrm>
                                    <a:off x="4894729" y="355002"/>
                                    <a:ext cx="1677969" cy="1439470"/>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3" name="Oval 63"/>
                                <wps:cNvSpPr/>
                                <wps:spPr>
                                  <a:xfrm>
                                    <a:off x="5034579" y="1032734"/>
                                    <a:ext cx="172085" cy="137796"/>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g:grpSp>
                                <wpg:cNvPr id="1098100897" name="Group 1098100897"/>
                                <wpg:cNvGrpSpPr/>
                                <wpg:grpSpPr>
                                  <a:xfrm>
                                    <a:off x="0" y="0"/>
                                    <a:ext cx="6621818" cy="2149456"/>
                                    <a:chOff x="0" y="0"/>
                                    <a:chExt cx="6621818" cy="2149456"/>
                                  </a:xfrm>
                                </wpg:grpSpPr>
                                <wpg:grpSp>
                                  <wpg:cNvPr id="1098100898" name="Group 1098100898"/>
                                  <wpg:cNvGrpSpPr/>
                                  <wpg:grpSpPr>
                                    <a:xfrm>
                                      <a:off x="0" y="10758"/>
                                      <a:ext cx="4071695" cy="2138698"/>
                                      <a:chOff x="0" y="10758"/>
                                      <a:chExt cx="4072329" cy="2139315"/>
                                    </a:xfrm>
                                  </wpg:grpSpPr>
                                  <wps:wsp>
                                    <wps:cNvPr id="1098100911" name="Text Box 2"/>
                                    <wps:cNvSpPr txBox="1">
                                      <a:spLocks noChangeArrowheads="1"/>
                                    </wps:cNvSpPr>
                                    <wps:spPr bwMode="auto">
                                      <a:xfrm>
                                        <a:off x="741872" y="71142"/>
                                        <a:ext cx="1509623" cy="301626"/>
                                      </a:xfrm>
                                      <a:prstGeom prst="rect">
                                        <a:avLst/>
                                      </a:prstGeom>
                                      <a:solidFill>
                                        <a:srgbClr val="FFFFFF"/>
                                      </a:solidFill>
                                      <a:ln w="9525">
                                        <a:noFill/>
                                        <a:miter lim="800000"/>
                                      </a:ln>
                                    </wps:spPr>
                                    <wps:txbx>
                                      <w:txbxContent>
                                        <w:p w14:paraId="629B997C"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Identified functionalities</w:t>
                                          </w:r>
                                        </w:p>
                                      </w:txbxContent>
                                    </wps:txbx>
                                    <wps:bodyPr rot="0" vert="horz" wrap="square" lIns="91440" tIns="45720" rIns="91440" bIns="45720" anchor="t" anchorCtr="0">
                                      <a:noAutofit/>
                                    </wps:bodyPr>
                                  </wps:wsp>
                                  <wpg:grpSp>
                                    <wpg:cNvPr id="1098100913" name="Group 1098100913"/>
                                    <wpg:cNvGrpSpPr/>
                                    <wpg:grpSpPr>
                                      <a:xfrm>
                                        <a:off x="0" y="10758"/>
                                        <a:ext cx="4072329" cy="2139315"/>
                                        <a:chOff x="0" y="10758"/>
                                        <a:chExt cx="4072329" cy="2139315"/>
                                      </a:xfrm>
                                    </wpg:grpSpPr>
                                    <wpg:grpSp>
                                      <wpg:cNvPr id="1098100914" name="Group 1098100914"/>
                                      <wpg:cNvGrpSpPr/>
                                      <wpg:grpSpPr>
                                        <a:xfrm>
                                          <a:off x="0" y="10758"/>
                                          <a:ext cx="2975610" cy="2139315"/>
                                          <a:chOff x="0" y="10758"/>
                                          <a:chExt cx="2975610" cy="2139315"/>
                                        </a:xfrm>
                                      </wpg:grpSpPr>
                                      <wps:wsp>
                                        <wps:cNvPr id="1098100916" name="Text Box 2"/>
                                        <wps:cNvSpPr txBox="1">
                                          <a:spLocks noChangeArrowheads="1"/>
                                        </wps:cNvSpPr>
                                        <wps:spPr bwMode="auto">
                                          <a:xfrm>
                                            <a:off x="690113" y="1270215"/>
                                            <a:ext cx="1621765" cy="301626"/>
                                          </a:xfrm>
                                          <a:prstGeom prst="rect">
                                            <a:avLst/>
                                          </a:prstGeom>
                                          <a:solidFill>
                                            <a:srgbClr val="FFFFFF"/>
                                          </a:solidFill>
                                          <a:ln w="9525">
                                            <a:noFill/>
                                            <a:miter lim="800000"/>
                                          </a:ln>
                                        </wps:spPr>
                                        <wps:txbx>
                                          <w:txbxContent>
                                            <w:p w14:paraId="162A2951"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Applicable functionalities</w:t>
                                              </w:r>
                                            </w:p>
                                          </w:txbxContent>
                                        </wps:txbx>
                                        <wps:bodyPr rot="0" vert="horz" wrap="square" lIns="91440" tIns="45720" rIns="91440" bIns="45720" anchor="t" anchorCtr="0">
                                          <a:noAutofit/>
                                        </wps:bodyPr>
                                      </wps:wsp>
                                      <wpg:grpSp>
                                        <wpg:cNvPr id="1098100917" name="Group 1098100917"/>
                                        <wpg:cNvGrpSpPr/>
                                        <wpg:grpSpPr>
                                          <a:xfrm>
                                            <a:off x="0" y="10758"/>
                                            <a:ext cx="2975610" cy="2139315"/>
                                            <a:chOff x="0" y="10758"/>
                                            <a:chExt cx="2975610" cy="2139315"/>
                                          </a:xfrm>
                                        </wpg:grpSpPr>
                                        <wps:wsp>
                                          <wps:cNvPr id="1098100918" name="Text Box 2"/>
                                          <wps:cNvSpPr txBox="1">
                                            <a:spLocks noChangeArrowheads="1"/>
                                          </wps:cNvSpPr>
                                          <wps:spPr bwMode="auto">
                                            <a:xfrm>
                                              <a:off x="690113" y="597355"/>
                                              <a:ext cx="1621765" cy="301626"/>
                                            </a:xfrm>
                                            <a:prstGeom prst="rect">
                                              <a:avLst/>
                                            </a:prstGeom>
                                            <a:solidFill>
                                              <a:srgbClr val="FFFFFF"/>
                                            </a:solidFill>
                                            <a:ln w="9525">
                                              <a:noFill/>
                                              <a:miter lim="800000"/>
                                            </a:ln>
                                          </wps:spPr>
                                          <wps:txbx>
                                            <w:txbxContent>
                                              <w:p w14:paraId="42AE6F33"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Configured functionalities</w:t>
                                                </w:r>
                                              </w:p>
                                            </w:txbxContent>
                                          </wps:txbx>
                                          <wps:bodyPr rot="0" vert="horz" wrap="square" lIns="91440" tIns="45720" rIns="91440" bIns="45720" anchor="t" anchorCtr="0">
                                            <a:noAutofit/>
                                          </wps:bodyPr>
                                        </wps:wsp>
                                        <wpg:grpSp>
                                          <wpg:cNvPr id="1098100919" name="Group 1098100919"/>
                                          <wpg:cNvGrpSpPr/>
                                          <wpg:grpSpPr>
                                            <a:xfrm>
                                              <a:off x="0" y="10758"/>
                                              <a:ext cx="2975610" cy="2139315"/>
                                              <a:chOff x="0" y="10758"/>
                                              <a:chExt cx="2975610" cy="2139315"/>
                                            </a:xfrm>
                                          </wpg:grpSpPr>
                                          <wps:wsp>
                                            <wps:cNvPr id="1098100920" name="Oval 1098100920"/>
                                            <wps:cNvSpPr/>
                                            <wps:spPr>
                                              <a:xfrm>
                                                <a:off x="0" y="10758"/>
                                                <a:ext cx="2975610" cy="2139315"/>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1" name="Oval 1098100921"/>
                                            <wps:cNvSpPr/>
                                            <wps:spPr>
                                              <a:xfrm>
                                                <a:off x="388189" y="485211"/>
                                                <a:ext cx="2156460" cy="1638300"/>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2" name="Oval 1098100922"/>
                                            <wps:cNvSpPr/>
                                            <wps:spPr>
                                              <a:xfrm>
                                                <a:off x="638355" y="1071807"/>
                                                <a:ext cx="1639019" cy="1016755"/>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3" name="Oval 1098100923"/>
                                            <wps:cNvSpPr/>
                                            <wps:spPr>
                                              <a:xfrm>
                                                <a:off x="1388854" y="1727414"/>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4" name="Straight Arrow Connector 1098100924"/>
                                            <wps:cNvCnPr/>
                                            <wps:spPr>
                                              <a:xfrm flipH="1" flipV="1">
                                                <a:off x="1536053" y="1845224"/>
                                                <a:ext cx="1104351" cy="127565"/>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1098100915" name="Text Box 2"/>
                                      <wps:cNvSpPr txBox="1">
                                        <a:spLocks noChangeArrowheads="1"/>
                                      </wps:cNvSpPr>
                                      <wps:spPr bwMode="auto">
                                        <a:xfrm>
                                          <a:off x="2640405" y="1821977"/>
                                          <a:ext cx="1431924" cy="301626"/>
                                        </a:xfrm>
                                        <a:prstGeom prst="rect">
                                          <a:avLst/>
                                        </a:prstGeom>
                                        <a:solidFill>
                                          <a:srgbClr val="FFFFFF"/>
                                        </a:solidFill>
                                        <a:ln w="9525">
                                          <a:noFill/>
                                          <a:miter lim="800000"/>
                                        </a:ln>
                                      </wps:spPr>
                                      <wps:txbx>
                                        <w:txbxContent>
                                          <w:p w14:paraId="7156A73D"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Activated functionality</w:t>
                                            </w:r>
                                          </w:p>
                                        </w:txbxContent>
                                      </wps:txbx>
                                      <wps:bodyPr rot="0" vert="horz" wrap="square" lIns="91440" tIns="45720" rIns="91440" bIns="45720" anchor="t" anchorCtr="0">
                                        <a:noAutofit/>
                                      </wps:bodyPr>
                                    </wps:wsp>
                                  </wpg:grpSp>
                                </wpg:grpSp>
                                <wps:wsp>
                                  <wps:cNvPr id="1098100899" name="Oval 1098100899"/>
                                  <wps:cNvSpPr/>
                                  <wps:spPr>
                                    <a:xfrm>
                                      <a:off x="3646844" y="0"/>
                                      <a:ext cx="2974974" cy="2138681"/>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00" name="Oval 1098100900"/>
                                  <wps:cNvSpPr/>
                                  <wps:spPr>
                                    <a:xfrm>
                                      <a:off x="3700631" y="376517"/>
                                      <a:ext cx="1638300" cy="1420009"/>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02" name="Straight Arrow Connector 1098100902"/>
                                  <wps:cNvCnPr/>
                                  <wps:spPr>
                                    <a:xfrm flipV="1">
                                      <a:off x="4071695" y="1150348"/>
                                      <a:ext cx="988086" cy="821876"/>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55" name="Text Box 2"/>
                            <wps:cNvSpPr txBox="1">
                              <a:spLocks noChangeArrowheads="1"/>
                            </wps:cNvSpPr>
                            <wps:spPr bwMode="auto">
                              <a:xfrm>
                                <a:off x="1183342" y="2248348"/>
                                <a:ext cx="452755" cy="300990"/>
                              </a:xfrm>
                              <a:prstGeom prst="rect">
                                <a:avLst/>
                              </a:prstGeom>
                              <a:solidFill>
                                <a:srgbClr val="FFFFFF"/>
                              </a:solidFill>
                              <a:ln w="9525">
                                <a:noFill/>
                                <a:miter lim="800000"/>
                              </a:ln>
                            </wps:spPr>
                            <wps:txbx>
                              <w:txbxContent>
                                <w:p w14:paraId="4925A7E0"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Alt 1</w:t>
                                  </w:r>
                                </w:p>
                              </w:txbxContent>
                            </wps:txbx>
                            <wps:bodyPr rot="0" vert="horz" wrap="square" lIns="91440" tIns="45720" rIns="91440" bIns="45720" anchor="t" anchorCtr="0">
                              <a:noAutofit/>
                            </wps:bodyPr>
                          </wps:wsp>
                          <wps:wsp>
                            <wps:cNvPr id="56" name="Text Box 2"/>
                            <wps:cNvSpPr txBox="1">
                              <a:spLocks noChangeArrowheads="1"/>
                            </wps:cNvSpPr>
                            <wps:spPr bwMode="auto">
                              <a:xfrm>
                                <a:off x="4937760" y="2226833"/>
                                <a:ext cx="452755" cy="300990"/>
                              </a:xfrm>
                              <a:prstGeom prst="rect">
                                <a:avLst/>
                              </a:prstGeom>
                              <a:solidFill>
                                <a:srgbClr val="FFFFFF"/>
                              </a:solidFill>
                              <a:ln w="9525">
                                <a:noFill/>
                                <a:miter lim="800000"/>
                              </a:ln>
                            </wps:spPr>
                            <wps:txbx>
                              <w:txbxContent>
                                <w:p w14:paraId="34BD15FD"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Alt 2</w:t>
                                  </w:r>
                                </w:p>
                              </w:txbxContent>
                            </wps:txbx>
                            <wps:bodyPr rot="0" vert="horz" wrap="square" lIns="91440" tIns="45720" rIns="91440" bIns="45720" anchor="t" anchorCtr="0">
                              <a:noAutofit/>
                            </wps:bodyPr>
                          </wps:wsp>
                        </wpg:grpSp>
                      </wpg:wgp>
                    </wpc:wpc>
                  </a:graphicData>
                </a:graphic>
              </wp:inline>
            </w:drawing>
          </mc:Choice>
          <mc:Fallback>
            <w:pict>
              <v:group w14:anchorId="438DE87E" id="Canvas 47" o:spid="_x0000_s1047" editas="canvas" style="width:446.4pt;height:252pt;mso-position-horizontal-relative:char;mso-position-vertical-relative:line" coordsize="5669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">
                <v:shape id="_x0000_s1048" type="#_x0000_t75" style="position:absolute;width:56692;height:32004;visibility:visible;mso-wrap-style:square" filled="t">
                  <v:fill o:detectmouseclick="t"/>
                  <v:path o:connecttype="none"/>
                </v:shape>
                <v:group id="Group 48" o:spid="_x0000_s1049" style="position:absolute;left:1097;top:1799;width:54421;height:29729" coordsize="66218,30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40" o:spid="_x0000_s1050" type="#_x0000_t202" style="position:absolute;left:6702;top:25788;width:50956;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lZyxQAAANsAAAAPAAAAZHJzL2Rvd25yZXYueG1sRI/NasMw&#10;EITvhbyD2EAupZFraC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CQ1lZyxQAAANsAAAAP&#10;AAAAAAAAAAAAAAAAAAcCAABkcnMvZG93bnJldi54bWxQSwUGAAAAAAMAAwC3AAAA+QIAAAAA&#10;" stroked="f">
                    <v:textbox inset="0,0,0,0">
                      <w:txbxContent>
                        <w:p w14:paraId="5A124C11" w14:textId="77777777" w:rsidR="00F23C3E" w:rsidRDefault="00F23C3E">
                          <w:pPr>
                            <w:overflowPunct w:val="0"/>
                            <w:spacing w:after="240" w:line="360" w:lineRule="auto"/>
                            <w:jc w:val="center"/>
                            <w:rPr>
                              <w:rFonts w:ascii="Calibri" w:eastAsia="Times New Roman" w:hAnsi="Calibri" w:cs="Calibri"/>
                              <w:b/>
                              <w:bCs/>
                              <w:sz w:val="20"/>
                              <w:szCs w:val="20"/>
                              <w:lang w:val="en-GB"/>
                            </w:rPr>
                          </w:pPr>
                          <w:r>
                            <w:rPr>
                              <w:rFonts w:ascii="Calibri" w:eastAsia="Times New Roman" w:hAnsi="Calibri" w:cs="Calibri"/>
                              <w:b/>
                              <w:bCs/>
                              <w:sz w:val="20"/>
                              <w:szCs w:val="20"/>
                              <w:lang w:val="en-GB"/>
                            </w:rPr>
                            <w:t>Figure 5: 2 possible options for relationship between identified functionalities, configured functionalities, applicable functionalities and activated functionality.</w:t>
                          </w:r>
                        </w:p>
                        <w:p w14:paraId="0AFD0338" w14:textId="77777777" w:rsidR="00F23C3E" w:rsidRDefault="00F23C3E">
                          <w:pPr>
                            <w:spacing w:before="60" w:after="120"/>
                            <w:jc w:val="both"/>
                            <w:rPr>
                              <w:rFonts w:ascii="Arial" w:eastAsia="Times New Roman" w:hAnsi="Arial" w:cs="Times New Roman"/>
                              <w:sz w:val="20"/>
                              <w:szCs w:val="20"/>
                              <w:lang w:val="en-GB"/>
                            </w:rPr>
                          </w:pPr>
                          <w:r>
                            <w:rPr>
                              <w:rFonts w:ascii="Arial" w:eastAsia="Times New Roman" w:hAnsi="Arial"/>
                              <w:sz w:val="20"/>
                              <w:szCs w:val="20"/>
                              <w:lang w:val="en-GB"/>
                            </w:rPr>
                            <w:t> </w:t>
                          </w:r>
                        </w:p>
                      </w:txbxContent>
                    </v:textbox>
                  </v:shape>
                  <v:group id="Group 53" o:spid="_x0000_s1051" style="position:absolute;width:66218;height:25493" coordsize="66218,2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54" o:spid="_x0000_s1052"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Text Box 2" o:spid="_x0000_s1053" type="#_x0000_t202" style="position:absolute;left:37329;top:8067;width:11510;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" stroked="f">
                        <v:textbox>
                          <w:txbxContent>
                            <w:p w14:paraId="3A5AB444" w14:textId="77777777" w:rsidR="00F23C3E" w:rsidRDefault="00F23C3E">
                              <w:pPr>
                                <w:spacing w:before="60" w:after="120"/>
                                <w:jc w:val="center"/>
                                <w:rPr>
                                  <w:rFonts w:ascii="Arial" w:eastAsia="Times New Roman" w:hAnsi="Arial"/>
                                  <w:sz w:val="20"/>
                                  <w:szCs w:val="20"/>
                                </w:rPr>
                              </w:pPr>
                              <w:r>
                                <w:rPr>
                                  <w:rFonts w:ascii="Arial" w:eastAsia="Times New Roman" w:hAnsi="Arial"/>
                                  <w:sz w:val="20"/>
                                  <w:szCs w:val="20"/>
                                </w:rPr>
                                <w:t>Applicable functionalities</w:t>
                              </w:r>
                            </w:p>
                          </w:txbxContent>
                        </v:textbox>
                      </v:shape>
                      <v:group id="Group 59" o:spid="_x0000_s1054"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Text Box 2" o:spid="_x0000_s1055" type="#_x0000_t202" style="position:absolute;left:43353;top:537;width:1563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" stroked="f">
                          <v:textbox>
                            <w:txbxContent>
                              <w:p w14:paraId="714005DD" w14:textId="77777777" w:rsidR="00F23C3E" w:rsidRDefault="00F23C3E">
                                <w:pPr>
                                  <w:spacing w:before="60" w:after="120"/>
                                  <w:jc w:val="center"/>
                                  <w:rPr>
                                    <w:rFonts w:ascii="Arial" w:eastAsia="Times New Roman" w:hAnsi="Arial"/>
                                    <w:sz w:val="20"/>
                                    <w:szCs w:val="20"/>
                                  </w:rPr>
                                </w:pPr>
                                <w:r>
                                  <w:rPr>
                                    <w:rFonts w:ascii="Arial" w:eastAsia="Times New Roman" w:hAnsi="Arial"/>
                                    <w:sz w:val="20"/>
                                    <w:szCs w:val="20"/>
                                  </w:rPr>
                                  <w:t>Identified functionalities</w:t>
                                </w:r>
                              </w:p>
                            </w:txbxContent>
                          </v:textbox>
                        </v:shape>
                        <v:shape id="Text Box 2" o:spid="_x0000_s1056" type="#_x0000_t202" style="position:absolute;left:54216;top:8068;width:11511;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" stroked="f">
                          <v:textbox>
                            <w:txbxContent>
                              <w:p w14:paraId="3D8B7D42" w14:textId="77777777" w:rsidR="00F23C3E" w:rsidRDefault="00F23C3E">
                                <w:pPr>
                                  <w:spacing w:before="60" w:after="120"/>
                                  <w:jc w:val="center"/>
                                  <w:rPr>
                                    <w:rFonts w:ascii="Arial" w:eastAsia="Times New Roman" w:hAnsi="Arial"/>
                                    <w:sz w:val="20"/>
                                    <w:szCs w:val="20"/>
                                  </w:rPr>
                                </w:pPr>
                                <w:r>
                                  <w:rPr>
                                    <w:rFonts w:ascii="Arial" w:eastAsia="Times New Roman" w:hAnsi="Arial"/>
                                    <w:sz w:val="20"/>
                                    <w:szCs w:val="20"/>
                                  </w:rPr>
                                  <w:t>Configured functionalities</w:t>
                                </w:r>
                              </w:p>
                            </w:txbxContent>
                          </v:textbox>
                        </v:shape>
                        <v:oval id="Oval 62" o:spid="_x0000_s1057" style="position:absolute;left:48947;top:3550;width:16779;height:14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" filled="f" strokecolor="#41719c" strokeweight="1pt">
                          <v:stroke joinstyle="miter"/>
                        </v:oval>
                        <v:oval id="Oval 63" o:spid="_x0000_s1058" style="position:absolute;left:50345;top:10327;width:1721;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" fillcolor="#0070c0" strokecolor="#41719c" strokeweight="1pt">
                          <v:stroke joinstyle="miter"/>
                        </v:oval>
                        <v:group id="Group 1098100897" o:spid="_x0000_s1059"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">
                          <v:group id="Group 1098100898" o:spid="_x0000_s1060" style="position:absolute;top:107;width:40716;height:21387" coordorigin=",10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">
                            <v:shape id="Text Box 2" o:spid="_x0000_s1061" type="#_x0000_t202" style="position:absolute;left:7418;top:711;width:15096;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" stroked="f">
                              <v:textbox>
                                <w:txbxContent>
                                  <w:p w14:paraId="629B997C"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Identified functionalities</w:t>
                                    </w:r>
                                  </w:p>
                                </w:txbxContent>
                              </v:textbox>
                            </v:shape>
                            <v:group id="Group 1098100913" o:spid="_x0000_s1062" style="position:absolute;top:107;width:40723;height:21393" coordorigin=",10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">
                              <v:group id="Group 1098100914" o:spid="_x0000_s1063"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">
                                <v:shape id="Text Box 2" o:spid="_x0000_s1064" type="#_x0000_t202" style="position:absolute;left:6901;top:12702;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" stroked="f">
                                  <v:textbox>
                                    <w:txbxContent>
                                      <w:p w14:paraId="162A2951"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Applicable functionalities</w:t>
                                        </w:r>
                                      </w:p>
                                    </w:txbxContent>
                                  </v:textbox>
                                </v:shape>
                                <v:group id="Group 1098100917" o:spid="_x0000_s1065"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">
                                  <v:shape id="Text Box 2" o:spid="_x0000_s1066" type="#_x0000_t202" style="position:absolute;left:6901;top:5973;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" stroked="f">
                                    <v:textbox>
                                      <w:txbxContent>
                                        <w:p w14:paraId="42AE6F33"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Configured functionalities</w:t>
                                          </w:r>
                                        </w:p>
                                      </w:txbxContent>
                                    </v:textbox>
                                  </v:shape>
                                  <v:group id="Group 1098100919" o:spid="_x0000_s1067"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">
                                    <v:oval id="Oval 1098100920" o:spid="_x0000_s1068" style="position:absolute;top:107;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" filled="f" strokecolor="#41719c" strokeweight="1pt">
                                      <v:stroke joinstyle="miter"/>
                                    </v:oval>
                                    <v:oval id="Oval 1098100921" o:spid="_x0000_s1069" style="position:absolute;left:3881;top:4852;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" filled="f" strokecolor="#41719c" strokeweight="1pt">
                                      <v:stroke joinstyle="miter"/>
                                    </v:oval>
                                    <v:oval id="Oval 1098100922" o:spid="_x0000_s1070" style="position:absolute;left:6383;top:10718;width:16390;height:10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" filled="f" strokecolor="#41719c" strokeweight="1pt">
                                      <v:stroke joinstyle="miter"/>
                                    </v:oval>
                                    <v:oval id="Oval 1098100923" o:spid="_x0000_s1071" style="position:absolute;left:13888;top:17274;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" fillcolor="#0070c0" strokecolor="#41719c" strokeweight="1pt">
                                      <v:stroke joinstyle="miter"/>
                                    </v:oval>
                                    <v:shape id="Straight Arrow Connector 1098100924" o:spid="_x0000_s1072" type="#_x0000_t32" style="position:absolute;left:15360;top:18452;width:11044;height:12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" strokecolor="#5b9bd5" strokeweight=".5pt">
                                      <v:stroke endarrow="block" joinstyle="miter"/>
                                    </v:shape>
                                  </v:group>
                                </v:group>
                              </v:group>
                              <v:shape id="Text Box 2" o:spid="_x0000_s1073" type="#_x0000_t202" style="position:absolute;left:26404;top:18219;width:14319;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" stroked="f">
                                <v:textbox>
                                  <w:txbxContent>
                                    <w:p w14:paraId="7156A73D"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Activated functionality</w:t>
                                      </w:r>
                                    </w:p>
                                  </w:txbxContent>
                                </v:textbox>
                              </v:shape>
                            </v:group>
                          </v:group>
                          <v:oval id="Oval 1098100899" o:spid="_x0000_s1074" style="position:absolute;left:36468;width:29750;height:2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" filled="f" strokecolor="#41719c" strokeweight="1pt">
                            <v:stroke joinstyle="miter"/>
                          </v:oval>
                          <v:oval id="Oval 1098100900" o:spid="_x0000_s1075" style="position:absolute;left:37006;top:3765;width:16383;height:1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" filled="f" strokecolor="#41719c" strokeweight="1pt">
                            <v:stroke joinstyle="miter"/>
                          </v:oval>
                          <v:shape id="Straight Arrow Connector 1098100902" o:spid="_x0000_s1076" type="#_x0000_t32" style="position:absolute;left:40716;top:11503;width:9881;height:8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" strokecolor="#5b9bd5" strokeweight=".5pt">
                            <v:stroke endarrow="block" joinstyle="miter"/>
                          </v:shape>
                        </v:group>
                      </v:group>
                    </v:group>
                    <v:shape id="Text Box 2" o:spid="_x0000_s1077" type="#_x0000_t202" style="position:absolute;left:11833;top:22483;width:452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4925A7E0"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Alt 1</w:t>
                            </w:r>
                          </w:p>
                        </w:txbxContent>
                      </v:textbox>
                    </v:shape>
                    <v:shape id="Text Box 2" o:spid="_x0000_s1078" type="#_x0000_t202" style="position:absolute;left:49377;top:22268;width:452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" stroked="f">
                      <v:textbox>
                        <w:txbxContent>
                          <w:p w14:paraId="34BD15FD" w14:textId="77777777" w:rsidR="00F23C3E" w:rsidRDefault="00F23C3E">
                            <w:pPr>
                              <w:spacing w:before="60" w:after="120"/>
                              <w:jc w:val="both"/>
                              <w:rPr>
                                <w:rFonts w:ascii="Arial" w:eastAsia="Times New Roman" w:hAnsi="Arial"/>
                                <w:sz w:val="20"/>
                                <w:szCs w:val="20"/>
                              </w:rPr>
                            </w:pPr>
                            <w:r>
                              <w:rPr>
                                <w:rFonts w:ascii="Arial" w:eastAsia="Times New Roman" w:hAnsi="Arial"/>
                                <w:sz w:val="20"/>
                                <w:szCs w:val="20"/>
                              </w:rPr>
                              <w:t>Alt 2</w:t>
                            </w:r>
                          </w:p>
                        </w:txbxContent>
                      </v:textbox>
                    </v:shape>
                  </v:group>
                </v:group>
                <w10:anchorlock/>
              </v:group>
            </w:pict>
          </mc:Fallback>
        </mc:AlternateContent>
      </w:r>
    </w:p>
    <w:p w14:paraId="4292FF4C" w14:textId="77777777" w:rsidR="0087409F" w:rsidRDefault="0087409F">
      <w:pPr>
        <w:pStyle w:val="paragraph"/>
        <w:spacing w:before="0" w:beforeAutospacing="0" w:after="0" w:afterAutospacing="0"/>
        <w:jc w:val="both"/>
        <w:textAlignment w:val="baseline"/>
        <w:rPr>
          <w:rStyle w:val="eop"/>
          <w:rFonts w:ascii="Calibri" w:hAnsi="Calibri" w:cs="Calibri"/>
          <w:sz w:val="20"/>
          <w:szCs w:val="20"/>
        </w:rPr>
      </w:pPr>
    </w:p>
    <w:p w14:paraId="1C58D2F7" w14:textId="77777777" w:rsidR="0087409F" w:rsidRDefault="00E97363">
      <w:pPr>
        <w:pStyle w:val="paragraph"/>
        <w:spacing w:before="0" w:beforeAutospacing="0" w:after="0" w:afterAutospacing="0"/>
        <w:jc w:val="both"/>
        <w:textAlignment w:val="baseline"/>
        <w:rPr>
          <w:rFonts w:ascii="Calibri" w:hAnsi="Calibri" w:cs="Calibri"/>
          <w:b/>
          <w:bCs/>
          <w:sz w:val="20"/>
          <w:szCs w:val="20"/>
        </w:rPr>
      </w:pPr>
      <w:bookmarkStart w:id="41" w:name="_Hlk142655840"/>
      <w:bookmarkEnd w:id="37"/>
      <w:bookmarkEnd w:id="38"/>
      <w:r>
        <w:rPr>
          <w:rFonts w:ascii="Calibri" w:hAnsi="Calibri" w:cs="Calibri"/>
          <w:b/>
          <w:bCs/>
          <w:sz w:val="20"/>
          <w:szCs w:val="20"/>
        </w:rPr>
        <w:t>Proposal 16: Functionality-based LCM meta info, including AI/ML-enabled features/FGs indicated by capability signaling, their applicable conditions, and model structure (if provided) can be optionally associated with one or multiple model IDs in order to support both functionality identification and model identification as well as LCM functions including model transfer/delivery, activation/deactivation, multi-vendor two-sided model pairing, model-specific performance monitoring, and testing and calibration performed by a network operator.</w:t>
      </w:r>
    </w:p>
    <w:p w14:paraId="16A204BB" w14:textId="77777777" w:rsidR="0087409F" w:rsidRDefault="00E97363">
      <w:pPr>
        <w:pStyle w:val="paragraph"/>
        <w:spacing w:before="0" w:after="0"/>
        <w:textAlignment w:val="baseline"/>
        <w:rPr>
          <w:rFonts w:ascii="Calibri" w:hAnsi="Calibri" w:cs="Calibri"/>
          <w:b/>
          <w:bCs/>
          <w:sz w:val="20"/>
          <w:szCs w:val="20"/>
        </w:rPr>
      </w:pPr>
      <w:r>
        <w:rPr>
          <w:rFonts w:ascii="Calibri" w:hAnsi="Calibri" w:cs="Calibri"/>
          <w:b/>
          <w:bCs/>
          <w:sz w:val="20"/>
          <w:szCs w:val="20"/>
        </w:rPr>
        <w:t xml:space="preserve">Proposal 17: From the general framework point of view, both functionality-based LCM and model-ID-based LCM are supported from RAN1 perspective. </w:t>
      </w:r>
    </w:p>
    <w:p w14:paraId="609C39D9" w14:textId="77777777" w:rsidR="0087409F" w:rsidRDefault="00E97363">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18: Each sub-use-case can further study whether to allow only one of the two LCM flavors for the sub-use-case.</w:t>
      </w:r>
    </w:p>
    <w:p w14:paraId="64641159" w14:textId="77777777" w:rsidR="0087409F" w:rsidRDefault="0087409F">
      <w:pPr>
        <w:pStyle w:val="paragraph"/>
        <w:spacing w:before="0" w:beforeAutospacing="0" w:after="0" w:afterAutospacing="0"/>
        <w:jc w:val="both"/>
        <w:textAlignment w:val="baseline"/>
        <w:rPr>
          <w:rFonts w:ascii="Calibri" w:hAnsi="Calibri" w:cs="Calibri"/>
          <w:b/>
          <w:bCs/>
          <w:sz w:val="20"/>
          <w:szCs w:val="20"/>
        </w:rPr>
      </w:pPr>
    </w:p>
    <w:p w14:paraId="6DFA632A" w14:textId="77777777" w:rsidR="0087409F" w:rsidRDefault="00E97363">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19: For UE-side models and UE-part of two-sided models, functionality-based LCM is used.</w:t>
      </w:r>
    </w:p>
    <w:p w14:paraId="39BB2850" w14:textId="77777777" w:rsidR="0087409F" w:rsidRDefault="0087409F">
      <w:pPr>
        <w:pStyle w:val="paragraph"/>
        <w:spacing w:before="0" w:beforeAutospacing="0" w:after="0" w:afterAutospacing="0"/>
        <w:jc w:val="both"/>
        <w:textAlignment w:val="baseline"/>
        <w:rPr>
          <w:rFonts w:ascii="Calibri" w:hAnsi="Calibri" w:cs="Calibri"/>
          <w:b/>
          <w:bCs/>
          <w:sz w:val="20"/>
          <w:szCs w:val="20"/>
        </w:rPr>
      </w:pPr>
    </w:p>
    <w:p w14:paraId="5C0647D2" w14:textId="77777777" w:rsidR="0087409F" w:rsidRDefault="00E97363">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20: For UE-sided models, model-ID-based LCM procedure can be optional. </w:t>
      </w:r>
    </w:p>
    <w:p w14:paraId="77FE3D6B" w14:textId="77777777" w:rsidR="0087409F" w:rsidRDefault="0087409F">
      <w:pPr>
        <w:pStyle w:val="paragraph"/>
        <w:spacing w:before="0" w:beforeAutospacing="0" w:after="0" w:afterAutospacing="0"/>
        <w:jc w:val="both"/>
        <w:textAlignment w:val="baseline"/>
        <w:rPr>
          <w:rFonts w:ascii="Calibri" w:hAnsi="Calibri" w:cs="Calibri"/>
          <w:sz w:val="20"/>
          <w:szCs w:val="20"/>
        </w:rPr>
      </w:pPr>
    </w:p>
    <w:p w14:paraId="6F8734EB" w14:textId="77777777" w:rsidR="0087409F" w:rsidRDefault="00E97363">
      <w:pPr>
        <w:pStyle w:val="paragraph"/>
        <w:spacing w:before="0" w:beforeAutospacing="0" w:after="0" w:afterAutospacing="0"/>
        <w:jc w:val="both"/>
        <w:textAlignment w:val="baseline"/>
        <w:rPr>
          <w:rFonts w:ascii="Calibri" w:eastAsia="Calibri" w:hAnsi="Calibri" w:cs="Calibri"/>
          <w:b/>
          <w:sz w:val="20"/>
          <w:szCs w:val="20"/>
        </w:rPr>
      </w:pPr>
      <w:r>
        <w:rPr>
          <w:rFonts w:ascii="Calibri" w:hAnsi="Calibri" w:cs="Calibri"/>
          <w:b/>
          <w:bCs/>
          <w:sz w:val="20"/>
          <w:szCs w:val="20"/>
        </w:rPr>
        <w:t>Proposal 21</w:t>
      </w:r>
      <w:r>
        <w:rPr>
          <w:rFonts w:ascii="Calibri" w:hAnsi="Calibri" w:cs="Calibri"/>
          <w:b/>
          <w:sz w:val="20"/>
          <w:szCs w:val="20"/>
        </w:rPr>
        <w:t>: For two-sided models, both functionality and model-ID-based LCM are used.</w:t>
      </w:r>
      <w:bookmarkEnd w:id="41"/>
    </w:p>
    <w:p w14:paraId="31060FBC" w14:textId="77777777" w:rsidR="0087409F" w:rsidRDefault="0087409F">
      <w:pPr>
        <w:pStyle w:val="paragraph"/>
        <w:spacing w:before="0" w:beforeAutospacing="0" w:after="0" w:afterAutospacing="0"/>
        <w:jc w:val="both"/>
        <w:textAlignment w:val="baseline"/>
        <w:rPr>
          <w:rFonts w:ascii="Calibri" w:hAnsi="Calibri" w:cs="Calibri"/>
          <w:b/>
          <w:bCs/>
          <w:sz w:val="20"/>
          <w:szCs w:val="20"/>
        </w:rPr>
      </w:pPr>
    </w:p>
    <w:p w14:paraId="50967C95" w14:textId="77777777" w:rsidR="0087409F" w:rsidRDefault="00E97363">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22: Study the use of a local model ID that can be used for model control purpose (model activation/deactivation/switching/selection) after model identification.</w:t>
      </w:r>
    </w:p>
    <w:p w14:paraId="38363F70" w14:textId="77777777" w:rsidR="0087409F" w:rsidRDefault="00E97363">
      <w:pPr>
        <w:pStyle w:val="paragraph"/>
        <w:numPr>
          <w:ilvl w:val="0"/>
          <w:numId w:val="6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lastRenderedPageBreak/>
        <w:t>FFS: Any relationship between local model ID and global model ID.</w:t>
      </w:r>
    </w:p>
    <w:p w14:paraId="142C8754" w14:textId="77777777" w:rsidR="0087409F" w:rsidRDefault="00E97363">
      <w:pPr>
        <w:pStyle w:val="paragraph"/>
        <w:numPr>
          <w:ilvl w:val="0"/>
          <w:numId w:val="6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FFS: If local model ID is identified for common understanding between NW and UE during model identification or after model identification. </w:t>
      </w:r>
    </w:p>
    <w:p w14:paraId="0B505A9D" w14:textId="77777777" w:rsidR="0087409F" w:rsidRDefault="00E97363">
      <w:pPr>
        <w:spacing w:before="60" w:after="120" w:line="288" w:lineRule="auto"/>
        <w:jc w:val="both"/>
        <w:rPr>
          <w:rFonts w:ascii="Calibri" w:hAnsi="Calibri" w:cs="Calibri"/>
          <w:b/>
          <w:bCs/>
          <w:sz w:val="20"/>
          <w:szCs w:val="20"/>
        </w:rPr>
      </w:pPr>
      <w:r>
        <w:rPr>
          <w:rFonts w:ascii="Calibri" w:hAnsi="Calibri" w:cs="Calibri"/>
          <w:b/>
          <w:bCs/>
          <w:sz w:val="20"/>
          <w:szCs w:val="20"/>
        </w:rPr>
        <w:t>FFS: If local model ID can be used to indicate compatibility between UE part and NW part of two-sided models.</w:t>
      </w:r>
    </w:p>
    <w:p w14:paraId="24B0FC3F" w14:textId="77777777" w:rsidR="0087409F" w:rsidRDefault="00E97363">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23: For functionality-based LCM, the additional conditions (e.g., scenarios, sites, and datasets) cannot be supported by incorporating into configuration(s) used for functionality reporting. </w:t>
      </w:r>
    </w:p>
    <w:p w14:paraId="34C9D41B" w14:textId="77777777" w:rsidR="0087409F" w:rsidRDefault="00E97363">
      <w:pPr>
        <w:pStyle w:val="paragraph"/>
        <w:numPr>
          <w:ilvl w:val="0"/>
          <w:numId w:val="66"/>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Model ID based LCM can be used to support and report the additional conditions (e.g., scenarios, sites, and datasets).</w:t>
      </w:r>
    </w:p>
    <w:p w14:paraId="3DDAD3C5" w14:textId="77777777" w:rsidR="0087409F" w:rsidRDefault="00E97363">
      <w:pPr>
        <w:spacing w:before="60" w:after="120" w:line="288" w:lineRule="auto"/>
        <w:jc w:val="both"/>
        <w:rPr>
          <w:rFonts w:ascii="Calibri" w:eastAsia="Calibri" w:hAnsi="Calibri" w:cs="Calibri"/>
          <w:b/>
          <w:bCs/>
          <w:sz w:val="20"/>
          <w:szCs w:val="20"/>
        </w:rPr>
      </w:pPr>
      <w:r>
        <w:rPr>
          <w:rFonts w:ascii="Calibri" w:eastAsia="Calibri" w:hAnsi="Calibri" w:cs="Calibri"/>
          <w:b/>
          <w:bCs/>
          <w:sz w:val="20"/>
          <w:szCs w:val="20"/>
        </w:rPr>
        <w:t>Proposal 24: For CSI prediction using UE sided model study the following configurations and their granularity that will be signaled through the functionality, and the corresponding specification impact in functionality-based LCM.</w:t>
      </w:r>
    </w:p>
    <w:p w14:paraId="0EFAFCBE" w14:textId="77777777" w:rsidR="0087409F" w:rsidRDefault="00E97363">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UE speed</w:t>
      </w:r>
    </w:p>
    <w:p w14:paraId="4DBEC623" w14:textId="77777777" w:rsidR="0087409F" w:rsidRDefault="00E97363">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Frequency PRB’s</w:t>
      </w:r>
    </w:p>
    <w:p w14:paraId="2AC400A3" w14:textId="77777777" w:rsidR="0087409F" w:rsidRDefault="00E97363">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Prediction window</w:t>
      </w:r>
    </w:p>
    <w:p w14:paraId="3C59317A" w14:textId="77777777" w:rsidR="0087409F" w:rsidRDefault="00E97363">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Observation window</w:t>
      </w:r>
    </w:p>
    <w:p w14:paraId="44CBDB01" w14:textId="77777777" w:rsidR="0087409F" w:rsidRDefault="00E97363">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Scenario (Uma etc.)</w:t>
      </w:r>
    </w:p>
    <w:p w14:paraId="5B9D8C5B" w14:textId="77777777" w:rsidR="0087409F" w:rsidRDefault="00E97363">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Performance requirement/monitoring</w:t>
      </w:r>
    </w:p>
    <w:p w14:paraId="461E547A" w14:textId="77777777" w:rsidR="0087409F" w:rsidRDefault="00E97363">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Other additional configurations</w:t>
      </w:r>
    </w:p>
    <w:p w14:paraId="149BA8DC" w14:textId="77777777" w:rsidR="0087409F" w:rsidRDefault="0087409F">
      <w:pPr>
        <w:spacing w:before="60" w:after="120"/>
        <w:ind w:left="720"/>
        <w:contextualSpacing/>
        <w:jc w:val="both"/>
        <w:rPr>
          <w:rFonts w:ascii="Calibri" w:eastAsia="Calibri" w:hAnsi="Calibri" w:cs="Calibri"/>
          <w:b/>
          <w:bCs/>
          <w:sz w:val="20"/>
          <w:szCs w:val="20"/>
        </w:rPr>
      </w:pPr>
    </w:p>
    <w:p w14:paraId="32A9BFE9" w14:textId="77777777" w:rsidR="0087409F" w:rsidRDefault="00E97363">
      <w:pPr>
        <w:spacing w:before="60" w:after="120" w:line="288" w:lineRule="auto"/>
        <w:jc w:val="both"/>
        <w:rPr>
          <w:rFonts w:ascii="Calibri" w:eastAsia="Calibri" w:hAnsi="Calibri" w:cs="Calibri"/>
          <w:b/>
          <w:bCs/>
          <w:sz w:val="20"/>
          <w:szCs w:val="20"/>
        </w:rPr>
      </w:pPr>
      <w:r>
        <w:rPr>
          <w:rFonts w:ascii="Calibri" w:eastAsia="Calibri" w:hAnsi="Calibri" w:cs="Calibri"/>
          <w:b/>
          <w:bCs/>
          <w:sz w:val="20"/>
          <w:szCs w:val="20"/>
        </w:rPr>
        <w:t>Proposal 25: Study the necessity for model-ID based LCM to support any additional functionalities that will not be supported through functionality-based LCM.</w:t>
      </w:r>
    </w:p>
    <w:p w14:paraId="35342C21" w14:textId="77777777" w:rsidR="0087409F" w:rsidRDefault="00E97363">
      <w:pPr>
        <w:rPr>
          <w:b/>
          <w:bCs/>
          <w:color w:val="4472C4" w:themeColor="accent5"/>
          <w:lang w:val="en-GB"/>
        </w:rPr>
      </w:pPr>
      <w:r>
        <w:rPr>
          <w:b/>
          <w:bCs/>
          <w:color w:val="4472C4" w:themeColor="accent5"/>
          <w:lang w:val="en-GB"/>
        </w:rPr>
        <w:t>NEC:</w:t>
      </w:r>
    </w:p>
    <w:p w14:paraId="2D8DC9B4" w14:textId="77777777" w:rsidR="0087409F" w:rsidRDefault="00E97363">
      <w:pPr>
        <w:spacing w:after="120"/>
        <w:jc w:val="both"/>
        <w:rPr>
          <w:b/>
          <w:i/>
          <w:lang w:eastAsia="zh-CN"/>
        </w:rPr>
      </w:pPr>
      <w:r>
        <w:rPr>
          <w:b/>
          <w:i/>
          <w:lang w:eastAsia="zh-CN"/>
        </w:rPr>
        <w:t xml:space="preserve">Proposal 1: Study model-ID based lifecycle management </w:t>
      </w:r>
      <w:r>
        <w:rPr>
          <w:rFonts w:hint="eastAsia"/>
          <w:b/>
          <w:i/>
          <w:lang w:eastAsia="zh-CN"/>
        </w:rPr>
        <w:t>with</w:t>
      </w:r>
      <w:r>
        <w:rPr>
          <w:b/>
          <w:i/>
          <w:lang w:eastAsia="zh-CN"/>
        </w:rPr>
        <w:t xml:space="preserve"> a higher priority.</w:t>
      </w:r>
    </w:p>
    <w:p w14:paraId="337FBE75" w14:textId="77777777" w:rsidR="0087409F" w:rsidRDefault="00E97363">
      <w:pPr>
        <w:spacing w:after="120"/>
        <w:jc w:val="both"/>
        <w:rPr>
          <w:b/>
          <w:i/>
          <w:lang w:eastAsia="zh-CN"/>
        </w:rPr>
      </w:pPr>
      <w:r>
        <w:rPr>
          <w:b/>
          <w:i/>
          <w:lang w:eastAsia="zh-CN"/>
        </w:rPr>
        <w:t>Proposal 2: Model identification procedure is used to translate the global model ID to the local model index of an AI/ML model.</w:t>
      </w:r>
    </w:p>
    <w:p w14:paraId="46BA4D98" w14:textId="77777777" w:rsidR="0087409F" w:rsidRDefault="00E97363">
      <w:pPr>
        <w:spacing w:after="120"/>
        <w:jc w:val="both"/>
        <w:rPr>
          <w:b/>
          <w:i/>
          <w:lang w:eastAsia="zh-CN"/>
        </w:rPr>
      </w:pPr>
      <w:r>
        <w:rPr>
          <w:b/>
          <w:i/>
          <w:lang w:eastAsia="zh-CN"/>
        </w:rPr>
        <w:t>Proposal 3: For a two-sided model, study methods to align NW part and UE part of one AI/ML model, e.g., including NW part ID and UE part ID as parts of the model ID.</w:t>
      </w:r>
    </w:p>
    <w:p w14:paraId="743F97CF" w14:textId="77777777" w:rsidR="0087409F" w:rsidRDefault="00E97363">
      <w:pPr>
        <w:spacing w:after="120"/>
        <w:jc w:val="both"/>
        <w:rPr>
          <w:b/>
          <w:i/>
          <w:lang w:eastAsia="zh-CN"/>
        </w:rPr>
      </w:pPr>
      <w:r>
        <w:rPr>
          <w:b/>
          <w:i/>
          <w:lang w:eastAsia="zh-CN"/>
        </w:rPr>
        <w:t>Proposal 22: Study UE indication to network about its inability to run a configured/activated AI/ML model/functionality due to UE’s internal condition along with a relevant cause value for the failure.</w:t>
      </w:r>
    </w:p>
    <w:p w14:paraId="46AFC700" w14:textId="77777777" w:rsidR="0087409F" w:rsidRDefault="0087409F">
      <w:pPr>
        <w:rPr>
          <w:rFonts w:ascii="Times New Roman" w:eastAsia="SimSun" w:hAnsi="Times New Roman" w:cs="Times New Roman"/>
          <w:b/>
          <w:i/>
          <w:lang w:eastAsia="zh-CN"/>
        </w:rPr>
      </w:pPr>
    </w:p>
    <w:p w14:paraId="60722CEE" w14:textId="77777777" w:rsidR="0087409F" w:rsidRDefault="00E97363">
      <w:pPr>
        <w:rPr>
          <w:b/>
          <w:bCs/>
          <w:color w:val="4472C4" w:themeColor="accent5"/>
          <w:lang w:val="en-GB"/>
        </w:rPr>
      </w:pPr>
      <w:r>
        <w:rPr>
          <w:b/>
          <w:bCs/>
          <w:color w:val="4472C4" w:themeColor="accent5"/>
          <w:lang w:val="en-GB"/>
        </w:rPr>
        <w:t>NTT Docomo:</w:t>
      </w:r>
    </w:p>
    <w:p w14:paraId="17328FD0" w14:textId="77777777" w:rsidR="0087409F" w:rsidRDefault="00E97363">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1:</w:t>
      </w:r>
      <w:r>
        <w:rPr>
          <w:rFonts w:ascii="Times New Roman" w:eastAsia="Yu Mincho" w:hAnsi="Times New Roman" w:cs="Times New Roman"/>
          <w:b/>
          <w:sz w:val="24"/>
          <w:szCs w:val="24"/>
          <w:lang w:val="en-GB" w:eastAsia="ja-JP"/>
        </w:rPr>
        <w:t xml:space="preserve"> Clarify the difference between conditions and additional conditions. At least the following categorizations can be considered.</w:t>
      </w:r>
    </w:p>
    <w:p w14:paraId="09C3E0E1" w14:textId="77777777" w:rsidR="0087409F" w:rsidRDefault="00E97363">
      <w:pPr>
        <w:numPr>
          <w:ilvl w:val="0"/>
          <w:numId w:val="68"/>
        </w:num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Categorization 1. Conditions are included in UE capability, while additional conditions</w:t>
      </w:r>
      <w:r>
        <w:rPr>
          <w:rFonts w:ascii="Times New Roman" w:eastAsia="Yu Mincho" w:hAnsi="Times New Roman" w:cs="Times New Roman"/>
          <w:b/>
          <w:sz w:val="24"/>
          <w:szCs w:val="24"/>
          <w:lang w:eastAsia="ja-JP"/>
        </w:rPr>
        <w:t xml:space="preserve"> </w:t>
      </w:r>
      <w:r>
        <w:rPr>
          <w:rFonts w:ascii="Times New Roman" w:eastAsia="Yu Mincho" w:hAnsi="Times New Roman" w:cs="Times New Roman" w:hint="eastAsia"/>
          <w:b/>
          <w:sz w:val="24"/>
          <w:szCs w:val="24"/>
          <w:lang w:eastAsia="ja-JP"/>
        </w:rPr>
        <w:t>are not included in UE capability (e.g., NW signals additional condition</w:t>
      </w:r>
      <w:r>
        <w:rPr>
          <w:rFonts w:ascii="Times New Roman" w:eastAsia="Yu Mincho" w:hAnsi="Times New Roman" w:cs="Times New Roman"/>
          <w:b/>
          <w:sz w:val="24"/>
          <w:szCs w:val="24"/>
          <w:lang w:eastAsia="ja-JP"/>
        </w:rPr>
        <w:t>s</w:t>
      </w:r>
      <w:r>
        <w:rPr>
          <w:rFonts w:ascii="Times New Roman" w:eastAsia="Yu Mincho" w:hAnsi="Times New Roman" w:cs="Times New Roman" w:hint="eastAsia"/>
          <w:b/>
          <w:sz w:val="24"/>
          <w:szCs w:val="24"/>
          <w:lang w:eastAsia="ja-JP"/>
        </w:rPr>
        <w:t xml:space="preserve"> to UE or UE reports</w:t>
      </w:r>
      <w:r>
        <w:rPr>
          <w:rFonts w:ascii="Times New Roman" w:eastAsia="Yu Mincho" w:hAnsi="Times New Roman" w:cs="Times New Roman"/>
          <w:b/>
          <w:sz w:val="24"/>
          <w:szCs w:val="24"/>
          <w:lang w:eastAsia="ja-JP"/>
        </w:rPr>
        <w:t xml:space="preserve"> </w:t>
      </w:r>
      <w:r>
        <w:rPr>
          <w:rFonts w:ascii="Times New Roman" w:eastAsia="Yu Mincho" w:hAnsi="Times New Roman" w:cs="Times New Roman" w:hint="eastAsia"/>
          <w:b/>
          <w:sz w:val="24"/>
          <w:szCs w:val="24"/>
          <w:lang w:eastAsia="ja-JP"/>
        </w:rPr>
        <w:t>additional condition</w:t>
      </w:r>
      <w:r>
        <w:rPr>
          <w:rFonts w:ascii="Times New Roman" w:eastAsia="Yu Mincho" w:hAnsi="Times New Roman" w:cs="Times New Roman"/>
          <w:b/>
          <w:sz w:val="24"/>
          <w:szCs w:val="24"/>
          <w:lang w:eastAsia="ja-JP"/>
        </w:rPr>
        <w:t>s</w:t>
      </w:r>
      <w:r>
        <w:rPr>
          <w:rFonts w:ascii="Times New Roman" w:eastAsia="Yu Mincho" w:hAnsi="Times New Roman" w:cs="Times New Roman" w:hint="eastAsia"/>
          <w:b/>
          <w:sz w:val="24"/>
          <w:szCs w:val="24"/>
          <w:lang w:eastAsia="ja-JP"/>
        </w:rPr>
        <w:t xml:space="preserve"> to NW via some signaling other than UE capabilit</w:t>
      </w:r>
      <w:r>
        <w:rPr>
          <w:rFonts w:ascii="Times New Roman" w:eastAsia="Yu Mincho" w:hAnsi="Times New Roman" w:cs="Times New Roman"/>
          <w:b/>
          <w:sz w:val="24"/>
          <w:szCs w:val="24"/>
          <w:lang w:eastAsia="ja-JP"/>
        </w:rPr>
        <w:t>y)</w:t>
      </w:r>
    </w:p>
    <w:p w14:paraId="3A96C1B3" w14:textId="77777777" w:rsidR="0087409F" w:rsidRDefault="00E97363">
      <w:pPr>
        <w:numPr>
          <w:ilvl w:val="0"/>
          <w:numId w:val="68"/>
        </w:num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Categorization 2. Conditions are configurable RRC parameter, while additional conditions are non-configurable information (e.g., site ID, scenario ID, dataset ID)</w:t>
      </w:r>
    </w:p>
    <w:p w14:paraId="4491BF14" w14:textId="77777777" w:rsidR="0087409F" w:rsidRDefault="00E97363">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2:</w:t>
      </w:r>
      <w:r>
        <w:rPr>
          <w:rFonts w:ascii="Times New Roman" w:eastAsia="Yu Mincho" w:hAnsi="Times New Roman" w:cs="Times New Roman"/>
          <w:b/>
          <w:sz w:val="24"/>
          <w:szCs w:val="24"/>
          <w:lang w:val="en-GB" w:eastAsia="ja-JP"/>
        </w:rPr>
        <w:t xml:space="preserve"> Conditions indicated by UE capability should include all static information that NW should be aware of for the NW operation. At least, the following information should be reported as the condition.</w:t>
      </w:r>
    </w:p>
    <w:p w14:paraId="265C2DF2" w14:textId="77777777" w:rsidR="0087409F" w:rsidRDefault="00E97363">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Nominal input</w:t>
      </w:r>
      <w:r>
        <w:rPr>
          <w:rFonts w:ascii="Times New Roman" w:eastAsia="Yu Mincho" w:hAnsi="Times New Roman" w:cs="Times New Roman"/>
          <w:b/>
          <w:sz w:val="24"/>
          <w:szCs w:val="24"/>
          <w:lang w:eastAsia="ja-JP"/>
        </w:rPr>
        <w:t xml:space="preserve"> information such as</w:t>
      </w:r>
      <w:r>
        <w:rPr>
          <w:rFonts w:ascii="Times New Roman" w:eastAsia="Yu Mincho" w:hAnsi="Times New Roman" w:cs="Times New Roman" w:hint="eastAsia"/>
          <w:b/>
          <w:sz w:val="24"/>
          <w:szCs w:val="24"/>
          <w:lang w:eastAsia="ja-JP"/>
        </w:rPr>
        <w:t xml:space="preserve"> </w:t>
      </w:r>
      <w:r>
        <w:rPr>
          <w:rFonts w:ascii="Times New Roman" w:eastAsia="Yu Mincho" w:hAnsi="Times New Roman" w:cs="Times New Roman"/>
          <w:b/>
          <w:sz w:val="24"/>
          <w:szCs w:val="24"/>
          <w:lang w:eastAsia="ja-JP"/>
        </w:rPr>
        <w:t>r</w:t>
      </w:r>
      <w:r>
        <w:rPr>
          <w:rFonts w:ascii="Times New Roman" w:eastAsia="Yu Mincho" w:hAnsi="Times New Roman" w:cs="Times New Roman" w:hint="eastAsia"/>
          <w:b/>
          <w:sz w:val="24"/>
          <w:szCs w:val="24"/>
          <w:lang w:eastAsia="ja-JP"/>
        </w:rPr>
        <w:t>equired measurements and assistance information for model input</w:t>
      </w:r>
    </w:p>
    <w:p w14:paraId="395B61EC" w14:textId="77777777" w:rsidR="0087409F" w:rsidRDefault="00E97363">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lastRenderedPageBreak/>
        <w:t>・</w:t>
      </w:r>
      <w:r>
        <w:rPr>
          <w:rFonts w:ascii="Times New Roman" w:eastAsia="Yu Mincho" w:hAnsi="Times New Roman" w:cs="Times New Roman" w:hint="eastAsia"/>
          <w:b/>
          <w:sz w:val="24"/>
          <w:szCs w:val="24"/>
          <w:lang w:eastAsia="ja-JP"/>
        </w:rPr>
        <w:t>Nominal output</w:t>
      </w:r>
      <w:r>
        <w:rPr>
          <w:rFonts w:ascii="Times New Roman" w:eastAsia="Yu Mincho" w:hAnsi="Times New Roman" w:cs="Times New Roman"/>
          <w:b/>
          <w:sz w:val="24"/>
          <w:szCs w:val="24"/>
          <w:lang w:eastAsia="ja-JP"/>
        </w:rPr>
        <w:t xml:space="preserve"> information such as</w:t>
      </w:r>
      <w:r>
        <w:rPr>
          <w:rFonts w:ascii="Times New Roman" w:eastAsia="Yu Mincho" w:hAnsi="Times New Roman" w:cs="Times New Roman" w:hint="eastAsia"/>
          <w:b/>
          <w:sz w:val="24"/>
          <w:szCs w:val="24"/>
          <w:lang w:eastAsia="ja-JP"/>
        </w:rPr>
        <w:t xml:space="preserve"> </w:t>
      </w:r>
      <w:r>
        <w:rPr>
          <w:rFonts w:ascii="Times New Roman" w:eastAsia="Yu Mincho" w:hAnsi="Times New Roman" w:cs="Times New Roman"/>
          <w:b/>
          <w:sz w:val="24"/>
          <w:szCs w:val="24"/>
          <w:lang w:eastAsia="ja-JP"/>
        </w:rPr>
        <w:t>d</w:t>
      </w:r>
      <w:r>
        <w:rPr>
          <w:rFonts w:ascii="Times New Roman" w:eastAsia="Yu Mincho" w:hAnsi="Times New Roman" w:cs="Times New Roman" w:hint="eastAsia"/>
          <w:b/>
          <w:sz w:val="24"/>
          <w:szCs w:val="24"/>
          <w:lang w:eastAsia="ja-JP"/>
        </w:rPr>
        <w:t>erived information from the functionality</w:t>
      </w:r>
    </w:p>
    <w:p w14:paraId="01C87FBE" w14:textId="77777777" w:rsidR="0087409F" w:rsidRDefault="00E97363">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w:t>
      </w:r>
      <w:r>
        <w:rPr>
          <w:rFonts w:ascii="Times New Roman" w:eastAsia="Yu Mincho" w:hAnsi="Times New Roman" w:cs="Times New Roman"/>
          <w:b/>
          <w:sz w:val="24"/>
          <w:szCs w:val="24"/>
          <w:lang w:eastAsia="ja-JP"/>
        </w:rPr>
        <w:t>pplicable c</w:t>
      </w:r>
      <w:r>
        <w:rPr>
          <w:rFonts w:ascii="Times New Roman" w:eastAsia="Yu Mincho" w:hAnsi="Times New Roman" w:cs="Times New Roman" w:hint="eastAsia"/>
          <w:b/>
          <w:sz w:val="24"/>
          <w:szCs w:val="24"/>
          <w:lang w:eastAsia="ja-JP"/>
        </w:rPr>
        <w:t>onfiguration/deployment associated with functionalities</w:t>
      </w:r>
    </w:p>
    <w:p w14:paraId="03D949CF" w14:textId="77777777" w:rsidR="0087409F" w:rsidRDefault="00E97363">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3:</w:t>
      </w:r>
      <w:r>
        <w:rPr>
          <w:rFonts w:ascii="Times New Roman" w:eastAsia="Yu Mincho" w:hAnsi="Times New Roman" w:cs="Times New Roman"/>
          <w:b/>
          <w:sz w:val="24"/>
          <w:szCs w:val="24"/>
          <w:lang w:val="en-GB" w:eastAsia="ja-JP"/>
        </w:rPr>
        <w:t xml:space="preserve"> AI/ML enabled feature can be defined by input type and output type.</w:t>
      </w:r>
    </w:p>
    <w:p w14:paraId="41F13D01" w14:textId="77777777" w:rsidR="0087409F" w:rsidRDefault="00E97363">
      <w:pPr>
        <w:spacing w:before="240"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4:</w:t>
      </w:r>
      <w:r>
        <w:rPr>
          <w:rFonts w:ascii="Times New Roman" w:eastAsia="Yu Mincho" w:hAnsi="Times New Roman" w:cs="Times New Roman"/>
          <w:b/>
          <w:sz w:val="24"/>
          <w:szCs w:val="24"/>
          <w:lang w:val="en-GB" w:eastAsia="ja-JP"/>
        </w:rPr>
        <w:t xml:space="preserve"> Performance requirement under the indicated condition (e.g., configuration/deployment) should be verified by the test. </w:t>
      </w:r>
    </w:p>
    <w:p w14:paraId="5EBE1FAD" w14:textId="77777777" w:rsidR="0087409F" w:rsidRDefault="00E97363">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5:</w:t>
      </w:r>
      <w:r>
        <w:rPr>
          <w:rFonts w:ascii="Times New Roman" w:eastAsia="Yu Mincho" w:hAnsi="Times New Roman" w:cs="Times New Roman"/>
          <w:b/>
          <w:sz w:val="24"/>
          <w:szCs w:val="24"/>
          <w:lang w:val="en-GB" w:eastAsia="ja-JP"/>
        </w:rPr>
        <w:t xml:space="preserve"> UAI framework can be reused for informing the applicability about model/functionality at UE side.</w:t>
      </w:r>
    </w:p>
    <w:p w14:paraId="3ED215FA" w14:textId="77777777" w:rsidR="0087409F" w:rsidRDefault="00E97363">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10:</w:t>
      </w:r>
      <w:r>
        <w:rPr>
          <w:rFonts w:ascii="Times New Roman" w:eastAsia="Yu Mincho" w:hAnsi="Times New Roman" w:cs="Times New Roman"/>
          <w:b/>
          <w:sz w:val="24"/>
          <w:szCs w:val="24"/>
          <w:lang w:val="en-GB" w:eastAsia="ja-JP"/>
        </w:rPr>
        <w:t xml:space="preserve"> Define the following terminology to facilitate the discussion.</w:t>
      </w:r>
    </w:p>
    <w:p w14:paraId="1CA1E167" w14:textId="77777777" w:rsidR="0087409F" w:rsidRDefault="00E97363">
      <w:p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Identified functionalities are configurable functionalities based on the reported conditions</w:t>
      </w:r>
    </w:p>
    <w:p w14:paraId="0950EE22" w14:textId="77777777" w:rsidR="0087409F" w:rsidRDefault="00E97363">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Configured functionalities are a subset of identified functionalities. These functionalities can be configured for performance monitoring and/or applicable update.</w:t>
      </w:r>
    </w:p>
    <w:p w14:paraId="00CC4D4C" w14:textId="77777777" w:rsidR="0087409F" w:rsidRDefault="00E97363">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Activated functionalities are a subset of configured functionalities.</w:t>
      </w:r>
    </w:p>
    <w:p w14:paraId="38BDFFE7" w14:textId="77777777" w:rsidR="0087409F" w:rsidRDefault="00E97363">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Identified models are models whose model ID and meta info mapping is known by NW</w:t>
      </w:r>
    </w:p>
    <w:p w14:paraId="6C0F0999" w14:textId="77777777" w:rsidR="0087409F" w:rsidRDefault="00E97363">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Supported models are configurable models based on model ID reported in UE capability</w:t>
      </w:r>
    </w:p>
    <w:p w14:paraId="17F01F3B" w14:textId="77777777" w:rsidR="0087409F" w:rsidRDefault="00E97363">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Configured models are a subset of supported models. These models can be configured for performance monitoring and/or applicable update.</w:t>
      </w:r>
    </w:p>
    <w:p w14:paraId="71EADC98" w14:textId="77777777" w:rsidR="0087409F" w:rsidRDefault="00E97363">
      <w:pPr>
        <w:spacing w:after="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Activated models are a subset of configured models.</w:t>
      </w:r>
    </w:p>
    <w:p w14:paraId="5A1D9BF8" w14:textId="77777777" w:rsidR="0087409F" w:rsidRDefault="00E97363">
      <w:pPr>
        <w:spacing w:before="240" w:afterLines="50" w:after="120"/>
        <w:jc w:val="both"/>
        <w:rPr>
          <w:rFonts w:ascii="Times New Roman" w:eastAsia="MS Mincho" w:hAnsi="Times New Roman" w:cs="Times New Roman"/>
          <w:sz w:val="24"/>
          <w:szCs w:val="24"/>
          <w:lang w:val="en-GB" w:eastAsia="ja-JP"/>
        </w:rPr>
      </w:pPr>
      <w:r>
        <w:rPr>
          <w:rFonts w:ascii="Times New Roman" w:eastAsia="Yu Mincho" w:hAnsi="Times New Roman" w:cs="Times New Roman" w:hint="eastAsia"/>
          <w:b/>
          <w:sz w:val="24"/>
          <w:szCs w:val="24"/>
          <w:u w:val="single"/>
          <w:lang w:val="en-GB" w:eastAsia="ja-JP"/>
        </w:rPr>
        <w:t xml:space="preserve">Proposal </w:t>
      </w:r>
      <w:r>
        <w:rPr>
          <w:rFonts w:ascii="Times New Roman" w:eastAsia="Yu Mincho" w:hAnsi="Times New Roman" w:cs="Times New Roman"/>
          <w:b/>
          <w:sz w:val="24"/>
          <w:szCs w:val="24"/>
          <w:u w:val="single"/>
          <w:lang w:val="en-GB" w:eastAsia="ja-JP"/>
        </w:rPr>
        <w:t>13:</w:t>
      </w:r>
      <w:r>
        <w:rPr>
          <w:rFonts w:ascii="Times New Roman" w:eastAsia="Yu Mincho" w:hAnsi="Times New Roman" w:cs="Times New Roman"/>
          <w:b/>
          <w:sz w:val="24"/>
          <w:szCs w:val="24"/>
          <w:lang w:val="en-GB" w:eastAsia="ja-JP"/>
        </w:rPr>
        <w:t xml:space="preserve"> Study assistance signalling including configuration/deployment ID. </w:t>
      </w:r>
    </w:p>
    <w:p w14:paraId="3CF55089" w14:textId="77777777" w:rsidR="0087409F" w:rsidRDefault="0087409F">
      <w:pPr>
        <w:rPr>
          <w:b/>
          <w:bCs/>
          <w:color w:val="4472C4" w:themeColor="accent5"/>
          <w:lang w:val="en-GB"/>
        </w:rPr>
      </w:pPr>
    </w:p>
    <w:p w14:paraId="2A1F70A3" w14:textId="77777777" w:rsidR="0087409F" w:rsidRDefault="00E97363">
      <w:pPr>
        <w:rPr>
          <w:b/>
          <w:bCs/>
          <w:color w:val="4472C4" w:themeColor="accent5"/>
          <w:lang w:val="en-GB"/>
        </w:rPr>
      </w:pPr>
      <w:r>
        <w:rPr>
          <w:b/>
          <w:bCs/>
          <w:color w:val="4472C4" w:themeColor="accent5"/>
          <w:lang w:val="en-GB"/>
        </w:rPr>
        <w:t>TCL Communication:</w:t>
      </w:r>
    </w:p>
    <w:p w14:paraId="1330E107" w14:textId="77777777" w:rsidR="0087409F" w:rsidRDefault="00E97363">
      <w:pPr>
        <w:spacing w:after="156" w:line="259" w:lineRule="auto"/>
        <w:jc w:val="both"/>
        <w:rPr>
          <w:rFonts w:ascii="Times New Roman" w:eastAsia="SimSun" w:hAnsi="Times New Roman" w:cs="Times New Roman"/>
          <w:b/>
          <w:i/>
          <w:lang w:val="en-GB" w:eastAsia="zh-CN"/>
        </w:rPr>
      </w:pPr>
      <w:r>
        <w:rPr>
          <w:rFonts w:ascii="Times New Roman" w:eastAsia="SimSun" w:hAnsi="Times New Roman" w:cs="Times New Roman"/>
          <w:b/>
          <w:i/>
          <w:lang w:val="en-GB" w:eastAsia="zh-CN"/>
        </w:rPr>
        <w:t xml:space="preserve">Proposal 2: The logical model ID, which consists of scenario, feature, function, and local ID, will be used for air interface signalling. Other auxiliary information will be obtained through a model-ID based lookup inside UE or gNB entity. </w:t>
      </w:r>
    </w:p>
    <w:p w14:paraId="55358BC7" w14:textId="77777777" w:rsidR="0087409F" w:rsidRDefault="00E97363">
      <w:pPr>
        <w:spacing w:after="156" w:line="259" w:lineRule="auto"/>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P</w:t>
      </w:r>
      <w:r>
        <w:rPr>
          <w:rFonts w:ascii="Times New Roman" w:eastAsia="SimSun" w:hAnsi="Times New Roman" w:cs="Times New Roman"/>
          <w:b/>
          <w:i/>
          <w:lang w:eastAsia="zh-CN"/>
        </w:rPr>
        <w:t xml:space="preserve">roposal 3: The network’s unique ID (including UE IEMI, and gNB’s unique ID(Cell ID)) together with AI/ML model’s global unique ID should be used in AI-MAO for management. </w:t>
      </w:r>
    </w:p>
    <w:p w14:paraId="02404104" w14:textId="77777777" w:rsidR="0087409F" w:rsidRDefault="0087409F">
      <w:pPr>
        <w:rPr>
          <w:rFonts w:eastAsia="SimSun"/>
        </w:rPr>
      </w:pPr>
    </w:p>
    <w:p w14:paraId="760AE342" w14:textId="77777777" w:rsidR="0087409F" w:rsidRDefault="00E97363">
      <w:pPr>
        <w:rPr>
          <w:b/>
          <w:bCs/>
          <w:color w:val="4472C4" w:themeColor="accent5"/>
          <w:lang w:val="en-GB"/>
        </w:rPr>
      </w:pPr>
      <w:r>
        <w:rPr>
          <w:b/>
          <w:bCs/>
          <w:color w:val="4472C4" w:themeColor="accent5"/>
          <w:lang w:val="en-GB"/>
        </w:rPr>
        <w:t>NYCU, NTPU:</w:t>
      </w:r>
    </w:p>
    <w:p w14:paraId="1ABD4CA6" w14:textId="77777777" w:rsidR="0087409F" w:rsidRDefault="00E97363">
      <w:pPr>
        <w:rPr>
          <w:rFonts w:ascii="Calibri" w:eastAsia="PMingLiU" w:hAnsi="Calibri" w:cs="Times New Roman"/>
          <w:b/>
          <w:bCs/>
          <w:lang w:eastAsia="zh-TW"/>
        </w:rPr>
      </w:pPr>
      <w:r>
        <w:rPr>
          <w:rFonts w:ascii="Calibri" w:eastAsia="PMingLiU" w:hAnsi="Calibri" w:cs="Times New Roman"/>
          <w:b/>
          <w:bCs/>
          <w:lang w:eastAsia="zh-TW"/>
        </w:rPr>
        <w:t>Proposal 5: Study the mechanism (e.g. model switching) for the case where UE’s capability are dynamically varying.</w:t>
      </w:r>
    </w:p>
    <w:p w14:paraId="6B323579" w14:textId="77777777" w:rsidR="0087409F" w:rsidRDefault="0087409F">
      <w:pPr>
        <w:rPr>
          <w:b/>
          <w:bCs/>
          <w:color w:val="4472C4" w:themeColor="accent5"/>
          <w:lang w:val="en-GB"/>
        </w:rPr>
      </w:pPr>
    </w:p>
    <w:p w14:paraId="003A5381" w14:textId="77777777" w:rsidR="0087409F" w:rsidRDefault="00E97363">
      <w:pPr>
        <w:rPr>
          <w:b/>
          <w:bCs/>
          <w:color w:val="4472C4" w:themeColor="accent5"/>
          <w:lang w:val="en-GB"/>
        </w:rPr>
      </w:pPr>
      <w:r>
        <w:rPr>
          <w:b/>
          <w:bCs/>
          <w:color w:val="4472C4" w:themeColor="accent5"/>
          <w:lang w:val="en-GB"/>
        </w:rPr>
        <w:t>Sharp:</w:t>
      </w:r>
    </w:p>
    <w:p w14:paraId="58A228BF" w14:textId="77777777" w:rsidR="0087409F" w:rsidRDefault="00E97363">
      <w:pPr>
        <w:snapToGrid w:val="0"/>
        <w:spacing w:after="100" w:afterAutospacing="1"/>
        <w:jc w:val="both"/>
        <w:rPr>
          <w:b/>
          <w:bCs/>
        </w:rPr>
      </w:pPr>
      <w:r>
        <w:rPr>
          <w:rFonts w:ascii="Times New Roman" w:eastAsia="MS Gothic" w:hAnsi="Times New Roman" w:cs="Times New Roman"/>
          <w:b/>
          <w:bCs/>
          <w:sz w:val="24"/>
          <w:szCs w:val="20"/>
          <w:lang w:val="en-GB" w:eastAsia="ja-JP"/>
        </w:rPr>
        <w:t>Proposal 1: UE capability exchange can be triggered by 1) model identification or 2) UE capability change.</w:t>
      </w:r>
    </w:p>
    <w:p w14:paraId="6001F9A8" w14:textId="77777777" w:rsidR="0087409F" w:rsidRDefault="00E97363">
      <w:pPr>
        <w:pStyle w:val="Style1"/>
        <w:snapToGrid w:val="0"/>
        <w:spacing w:line="240" w:lineRule="auto"/>
        <w:ind w:firstLine="0"/>
        <w:rPr>
          <w:rFonts w:eastAsia="MS Gothic"/>
          <w:b/>
          <w:bCs/>
          <w:sz w:val="24"/>
          <w:szCs w:val="24"/>
          <w:lang w:val="en-GB" w:eastAsia="ja-JP"/>
        </w:rPr>
      </w:pPr>
      <w:r>
        <w:rPr>
          <w:rFonts w:eastAsia="MS Gothic"/>
          <w:b/>
          <w:bCs/>
          <w:sz w:val="24"/>
          <w:szCs w:val="24"/>
          <w:lang w:val="en-GB" w:eastAsia="ja-JP"/>
        </w:rPr>
        <w:t>Proposal 5: When assessing the specification impact, RAN1 may assume the following functional split of AI/ML functionality among WGs:</w:t>
      </w:r>
    </w:p>
    <w:p w14:paraId="46D39B31" w14:textId="77777777" w:rsidR="0087409F" w:rsidRDefault="00E97363">
      <w:pPr>
        <w:pStyle w:val="Style1"/>
        <w:numPr>
          <w:ilvl w:val="0"/>
          <w:numId w:val="69"/>
        </w:numPr>
        <w:snapToGrid w:val="0"/>
        <w:spacing w:line="240" w:lineRule="auto"/>
        <w:contextualSpacing w:val="0"/>
        <w:rPr>
          <w:rFonts w:eastAsia="MS Gothic"/>
          <w:b/>
          <w:bCs/>
          <w:sz w:val="24"/>
          <w:lang w:val="en-GB" w:eastAsia="ja-JP"/>
        </w:rPr>
      </w:pPr>
      <w:r>
        <w:rPr>
          <w:rFonts w:eastAsia="MS Gothic"/>
          <w:b/>
          <w:bCs/>
          <w:sz w:val="24"/>
          <w:lang w:val="en-GB" w:eastAsia="ja-JP"/>
        </w:rPr>
        <w:t>RAN2 entity for the LCM of the AI/ML entity</w:t>
      </w:r>
    </w:p>
    <w:p w14:paraId="3EF575A0" w14:textId="77777777" w:rsidR="0087409F" w:rsidRDefault="00E97363">
      <w:pPr>
        <w:pStyle w:val="Style1"/>
        <w:numPr>
          <w:ilvl w:val="0"/>
          <w:numId w:val="69"/>
        </w:numPr>
        <w:snapToGrid w:val="0"/>
        <w:spacing w:line="240" w:lineRule="auto"/>
        <w:rPr>
          <w:rFonts w:eastAsia="MS Gothic"/>
          <w:sz w:val="24"/>
          <w:szCs w:val="24"/>
          <w:lang w:val="en-GB" w:eastAsia="ja-JP"/>
        </w:rPr>
      </w:pPr>
      <w:r>
        <w:rPr>
          <w:rFonts w:eastAsia="MS Gothic"/>
          <w:b/>
          <w:bCs/>
          <w:sz w:val="24"/>
          <w:szCs w:val="24"/>
          <w:lang w:val="en-GB" w:eastAsia="ja-JP"/>
        </w:rPr>
        <w:lastRenderedPageBreak/>
        <w:t>RAN1 entity to collect data for training, inference, and monitoring, and to receive output inferenced data from the AI/ML entity.</w:t>
      </w:r>
    </w:p>
    <w:p w14:paraId="69AE5842" w14:textId="77777777" w:rsidR="0087409F" w:rsidRDefault="0087409F">
      <w:pPr>
        <w:rPr>
          <w:b/>
          <w:bCs/>
          <w:color w:val="4472C4" w:themeColor="accent5"/>
          <w:lang w:val="en-GB"/>
        </w:rPr>
      </w:pPr>
    </w:p>
    <w:p w14:paraId="607CD3B6" w14:textId="77777777" w:rsidR="0087409F" w:rsidRDefault="00E97363">
      <w:pPr>
        <w:rPr>
          <w:b/>
          <w:bCs/>
          <w:color w:val="4472C4" w:themeColor="accent5"/>
          <w:lang w:val="en-GB"/>
        </w:rPr>
      </w:pPr>
      <w:r>
        <w:rPr>
          <w:b/>
          <w:bCs/>
          <w:color w:val="4472C4" w:themeColor="accent5"/>
          <w:lang w:val="en-GB"/>
        </w:rPr>
        <w:t>Continental Automotive:</w:t>
      </w:r>
    </w:p>
    <w:p w14:paraId="2FD2D0FF" w14:textId="77777777" w:rsidR="0087409F" w:rsidRDefault="00E97363">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4: The priority information is used to minimize the impact of condition changes for functionality/model operations.</w:t>
      </w:r>
    </w:p>
    <w:p w14:paraId="45A8A559" w14:textId="77777777" w:rsidR="0087409F" w:rsidRDefault="00E97363">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5: The reliability information is also used to minimize the impact of condition changes for functionality/model operations.</w:t>
      </w:r>
    </w:p>
    <w:p w14:paraId="71DC1195" w14:textId="77777777" w:rsidR="0087409F" w:rsidRDefault="00E97363">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6: The index is allocated between NW and UE so that it can be used to represent different combinations of the assigned models (e.g., model IDs) for LCM signaling purposes.</w:t>
      </w:r>
    </w:p>
    <w:p w14:paraId="229B818F" w14:textId="77777777" w:rsidR="0087409F" w:rsidRDefault="00E97363">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7: The index is also used to indicate the paired models.</w:t>
      </w:r>
    </w:p>
    <w:p w14:paraId="42C60B50" w14:textId="77777777" w:rsidR="0087409F" w:rsidRDefault="00E97363">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8: Model pairing search procedure is used to indicate model pair(s) among the supported AI/ML model IDs.</w:t>
      </w:r>
    </w:p>
    <w:p w14:paraId="42ACD707" w14:textId="77777777" w:rsidR="0087409F" w:rsidRDefault="00E97363">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9: The degree of available information about models (e.g., meta information) and/or model attribute can be the criteria to split models or model IDs into different model levels such as common/dedicated models.</w:t>
      </w:r>
    </w:p>
    <w:p w14:paraId="7BC1EEA6" w14:textId="77777777" w:rsidR="0087409F" w:rsidRDefault="0087409F">
      <w:pPr>
        <w:rPr>
          <w:b/>
          <w:bCs/>
          <w:color w:val="4472C4" w:themeColor="accent5"/>
          <w:lang w:val="en-GB"/>
        </w:rPr>
      </w:pPr>
    </w:p>
    <w:p w14:paraId="59ED3E9B" w14:textId="77777777" w:rsidR="0087409F" w:rsidRDefault="00E97363">
      <w:pPr>
        <w:rPr>
          <w:b/>
          <w:bCs/>
          <w:color w:val="4472C4" w:themeColor="accent5"/>
          <w:lang w:val="en-GB"/>
        </w:rPr>
      </w:pPr>
      <w:r>
        <w:rPr>
          <w:b/>
          <w:bCs/>
          <w:color w:val="4472C4" w:themeColor="accent5"/>
          <w:lang w:val="en-GB"/>
        </w:rPr>
        <w:t>Indian Institute of Tech (M), IIT Kanpur:</w:t>
      </w:r>
    </w:p>
    <w:p w14:paraId="7D879426" w14:textId="77777777" w:rsidR="0087409F" w:rsidRDefault="00E97363">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Proposal 3: Update of functionality terminology:</w:t>
      </w:r>
    </w:p>
    <w:p w14:paraId="554B7FD2" w14:textId="77777777" w:rsidR="0087409F" w:rsidRDefault="00E97363">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w:t>
      </w:r>
      <w:r>
        <w:rPr>
          <w:rFonts w:ascii="Times New Roman" w:eastAsia="SimSun" w:hAnsi="Times New Roman" w:cs="Times New Roman"/>
          <w:b/>
          <w:bCs/>
        </w:rPr>
        <w:tab/>
        <w:t xml:space="preserve">Functionality refers to an AI/ML-enabled Feature/FG enabled by configuration(s), where configurations </w:t>
      </w:r>
      <w:r>
        <w:rPr>
          <w:rFonts w:ascii="Times New Roman" w:eastAsia="SimSun" w:hAnsi="Times New Roman" w:cs="Times New Roman"/>
          <w:b/>
          <w:bCs/>
          <w:color w:val="00B050"/>
        </w:rPr>
        <w:t>consist of AI/ML-enabled Feature/FG</w:t>
      </w:r>
      <w:r>
        <w:rPr>
          <w:rFonts w:ascii="Times New Roman" w:eastAsia="SimSun" w:hAnsi="Times New Roman" w:cs="Times New Roman"/>
          <w:b/>
          <w:bCs/>
        </w:rPr>
        <w:t xml:space="preserve"> in forms of RRC/LPP IE(s) reported by UE capability.</w:t>
      </w:r>
    </w:p>
    <w:p w14:paraId="4C738B9B" w14:textId="77777777" w:rsidR="0087409F" w:rsidRDefault="00E97363">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w:t>
      </w:r>
      <w:r>
        <w:rPr>
          <w:rFonts w:ascii="Times New Roman" w:eastAsia="SimSun" w:hAnsi="Times New Roman" w:cs="Times New Roman"/>
          <w:b/>
          <w:bCs/>
        </w:rPr>
        <w:tab/>
        <w:t>A functionality refers to a specific configuration of the Feature/FG or a set of configurations of Feature/FG and may serve as a unit of activation/deactivation/switching in functionality-based LCM.</w:t>
      </w:r>
    </w:p>
    <w:p w14:paraId="07BF9DDE" w14:textId="77777777" w:rsidR="0087409F" w:rsidRDefault="00E97363">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The term functionality(/ies) used for LCM discussion purposes at various part of functionality-based LCM can be referred to:</w:t>
      </w:r>
    </w:p>
    <w:p w14:paraId="5D17F7FB" w14:textId="77777777" w:rsidR="0087409F" w:rsidRDefault="00E97363">
      <w:pPr>
        <w:autoSpaceDE w:val="0"/>
        <w:autoSpaceDN w:val="0"/>
        <w:adjustRightInd w:val="0"/>
        <w:snapToGrid w:val="0"/>
        <w:spacing w:after="180"/>
        <w:jc w:val="both"/>
        <w:rPr>
          <w:rFonts w:ascii="Times New Roman" w:eastAsia="SimSun" w:hAnsi="Times New Roman" w:cs="Times New Roman"/>
          <w:b/>
          <w:bCs/>
          <w:color w:val="00B050"/>
        </w:rPr>
      </w:pPr>
      <w:r>
        <w:rPr>
          <w:rFonts w:ascii="Times New Roman" w:eastAsia="SimSun" w:hAnsi="Times New Roman" w:cs="Times New Roman"/>
          <w:b/>
          <w:bCs/>
        </w:rPr>
        <w:t>•</w:t>
      </w:r>
      <w:r>
        <w:rPr>
          <w:rFonts w:ascii="Times New Roman" w:eastAsia="SimSun" w:hAnsi="Times New Roman" w:cs="Times New Roman"/>
          <w:b/>
          <w:bCs/>
        </w:rPr>
        <w:tab/>
      </w:r>
      <w:r>
        <w:rPr>
          <w:rFonts w:ascii="Times New Roman" w:eastAsia="SimSun" w:hAnsi="Times New Roman" w:cs="Times New Roman"/>
          <w:b/>
          <w:bCs/>
          <w:color w:val="00B050"/>
        </w:rPr>
        <w:t>Identified/Applicable functionalities: functionalities supported by UE capability</w:t>
      </w:r>
    </w:p>
    <w:p w14:paraId="7B914A12" w14:textId="77777777" w:rsidR="0087409F" w:rsidRDefault="00E97363">
      <w:pPr>
        <w:autoSpaceDE w:val="0"/>
        <w:autoSpaceDN w:val="0"/>
        <w:adjustRightInd w:val="0"/>
        <w:snapToGrid w:val="0"/>
        <w:spacing w:after="180"/>
        <w:jc w:val="both"/>
        <w:rPr>
          <w:rFonts w:ascii="Times New Roman" w:eastAsia="SimSun" w:hAnsi="Times New Roman" w:cs="Times New Roman"/>
          <w:b/>
          <w:bCs/>
          <w:color w:val="00B050"/>
        </w:rPr>
      </w:pPr>
      <w:r>
        <w:rPr>
          <w:rFonts w:ascii="Times New Roman" w:eastAsia="SimSun" w:hAnsi="Times New Roman" w:cs="Times New Roman"/>
          <w:b/>
          <w:bCs/>
          <w:color w:val="00B050"/>
        </w:rPr>
        <w:t>•</w:t>
      </w:r>
      <w:r>
        <w:rPr>
          <w:rFonts w:ascii="Times New Roman" w:eastAsia="SimSun" w:hAnsi="Times New Roman" w:cs="Times New Roman"/>
          <w:b/>
          <w:bCs/>
          <w:color w:val="00B050"/>
        </w:rPr>
        <w:tab/>
        <w:t>Configured/Activated functionality: the functionality that is currently configured/activated from the set of Identified/Applicable functionalities</w:t>
      </w:r>
    </w:p>
    <w:p w14:paraId="0FD39857" w14:textId="77777777" w:rsidR="0087409F" w:rsidRDefault="00E97363">
      <w:pPr>
        <w:rPr>
          <w:b/>
          <w:bCs/>
        </w:rPr>
      </w:pPr>
      <w:r>
        <w:rPr>
          <w:b/>
          <w:bCs/>
        </w:rPr>
        <w:t>Proposal 4: UE to report supported AI/ML-enabled Feature/FG in the form of RRC/LPP IE(s) in capability report.</w:t>
      </w:r>
    </w:p>
    <w:p w14:paraId="43880890" w14:textId="77777777" w:rsidR="0087409F" w:rsidRDefault="0087409F">
      <w:pPr>
        <w:spacing w:after="120"/>
        <w:jc w:val="both"/>
        <w:rPr>
          <w:rFonts w:ascii="Times New Roman" w:eastAsia="Times New Roman" w:hAnsi="Times New Roman" w:cs="Times New Roman"/>
          <w:b/>
          <w:bCs/>
          <w:i/>
          <w:iCs/>
          <w:sz w:val="20"/>
          <w:szCs w:val="20"/>
          <w:lang w:val="en-IN" w:eastAsia="en-GB"/>
        </w:rPr>
      </w:pPr>
    </w:p>
    <w:p w14:paraId="54BD56AD" w14:textId="77777777" w:rsidR="0087409F" w:rsidRDefault="00E97363">
      <w:pPr>
        <w:rPr>
          <w:b/>
          <w:bCs/>
        </w:rPr>
      </w:pPr>
      <w:r>
        <w:rPr>
          <w:b/>
          <w:bCs/>
        </w:rPr>
        <w:t>Proposal 5: The UE indicates a “Unified ID” which can identify model as well as functionality.</w:t>
      </w:r>
    </w:p>
    <w:p w14:paraId="7EB306EE" w14:textId="77777777" w:rsidR="0087409F" w:rsidRDefault="0087409F">
      <w:pPr>
        <w:spacing w:after="120"/>
        <w:jc w:val="both"/>
        <w:rPr>
          <w:rFonts w:ascii="Times New Roman" w:eastAsia="Times New Roman" w:hAnsi="Times New Roman" w:cs="Times New Roman"/>
          <w:b/>
          <w:bCs/>
          <w:i/>
          <w:iCs/>
          <w:sz w:val="20"/>
          <w:szCs w:val="20"/>
          <w:lang w:val="en-IN" w:eastAsia="en-GB"/>
        </w:rPr>
      </w:pPr>
    </w:p>
    <w:p w14:paraId="351DE1BB" w14:textId="77777777" w:rsidR="0087409F" w:rsidRDefault="00E97363">
      <w:pPr>
        <w:rPr>
          <w:b/>
          <w:bCs/>
          <w:color w:val="4472C4" w:themeColor="accent5"/>
          <w:lang w:val="en-GB"/>
        </w:rPr>
      </w:pPr>
      <w:r>
        <w:rPr>
          <w:b/>
          <w:bCs/>
          <w:color w:val="4472C4" w:themeColor="accent5"/>
          <w:lang w:val="en-GB"/>
        </w:rPr>
        <w:t>Indian Institute of Technology Madras (IITM), IIT Kanpur, CEWiT:</w:t>
      </w:r>
    </w:p>
    <w:p w14:paraId="566993C8" w14:textId="77777777" w:rsidR="0087409F" w:rsidRDefault="00E97363">
      <w:pPr>
        <w:rPr>
          <w:rFonts w:ascii="Times" w:hAnsi="Times" w:cs="Times"/>
          <w:b/>
          <w:bCs/>
          <w:i/>
          <w:iCs/>
          <w:color w:val="000000"/>
          <w:sz w:val="20"/>
          <w:szCs w:val="20"/>
        </w:rPr>
      </w:pPr>
      <w:r>
        <w:rPr>
          <w:rFonts w:ascii="Times" w:hAnsi="Times" w:cs="Times"/>
          <w:b/>
          <w:bCs/>
          <w:i/>
          <w:iCs/>
          <w:color w:val="000000"/>
          <w:sz w:val="20"/>
          <w:szCs w:val="20"/>
        </w:rPr>
        <w:t>Proposal 1: Detailed steps for Type B1 model identification (UE-side model, UE initiated)</w:t>
      </w:r>
    </w:p>
    <w:p w14:paraId="2B57391F" w14:textId="77777777" w:rsidR="0087409F" w:rsidRDefault="0087409F">
      <w:pPr>
        <w:rPr>
          <w:rFonts w:ascii="Times" w:hAnsi="Times" w:cs="Times"/>
          <w:color w:val="000000"/>
          <w:sz w:val="20"/>
          <w:szCs w:val="20"/>
        </w:rPr>
      </w:pPr>
    </w:p>
    <w:p w14:paraId="4C372F74" w14:textId="77777777" w:rsidR="0087409F" w:rsidRDefault="00E97363">
      <w:pPr>
        <w:rPr>
          <w:rFonts w:ascii="Times" w:hAnsi="Times" w:cs="Times"/>
          <w:color w:val="000000"/>
          <w:sz w:val="20"/>
          <w:szCs w:val="20"/>
        </w:rPr>
      </w:pPr>
      <w:r>
        <w:rPr>
          <w:rFonts w:ascii="Times" w:hAnsi="Times" w:cs="Times"/>
          <w:color w:val="000000"/>
          <w:sz w:val="20"/>
          <w:szCs w:val="20"/>
        </w:rPr>
        <w:t>Details of model identification process for UE-side model (UE initiated)</w:t>
      </w:r>
    </w:p>
    <w:p w14:paraId="7C246322" w14:textId="77777777" w:rsidR="0087409F" w:rsidRDefault="00E97363">
      <w:pPr>
        <w:pStyle w:val="ListParagraph"/>
        <w:numPr>
          <w:ilvl w:val="0"/>
          <w:numId w:val="70"/>
        </w:numPr>
        <w:spacing w:line="240" w:lineRule="auto"/>
        <w:contextualSpacing/>
      </w:pPr>
      <w:r>
        <w:rPr>
          <w:rFonts w:ascii="Times" w:hAnsi="Times" w:cs="Times"/>
          <w:color w:val="000000"/>
          <w:sz w:val="20"/>
          <w:szCs w:val="20"/>
        </w:rPr>
        <w:t>UE reports model details as part of an AI/ML enabled feature in the capability report to NW. These details include but are not limited to:</w:t>
      </w:r>
    </w:p>
    <w:p w14:paraId="1AFC0212" w14:textId="77777777" w:rsidR="0087409F" w:rsidRDefault="00E97363">
      <w:pPr>
        <w:pStyle w:val="ListParagraph"/>
        <w:numPr>
          <w:ilvl w:val="1"/>
          <w:numId w:val="70"/>
        </w:numPr>
        <w:spacing w:line="240" w:lineRule="auto"/>
        <w:contextualSpacing/>
      </w:pPr>
      <w:r>
        <w:rPr>
          <w:rFonts w:ascii="Times" w:hAnsi="Times" w:cs="Times"/>
          <w:color w:val="000000"/>
          <w:sz w:val="20"/>
          <w:szCs w:val="20"/>
        </w:rPr>
        <w:t>Scenarios for which the model is trained (supporting conditions)</w:t>
      </w:r>
    </w:p>
    <w:p w14:paraId="50E8239C" w14:textId="77777777" w:rsidR="0087409F" w:rsidRDefault="00E97363">
      <w:pPr>
        <w:pStyle w:val="ListParagraph"/>
        <w:numPr>
          <w:ilvl w:val="1"/>
          <w:numId w:val="70"/>
        </w:numPr>
        <w:spacing w:line="240" w:lineRule="auto"/>
        <w:contextualSpacing/>
      </w:pPr>
      <w:r>
        <w:rPr>
          <w:rFonts w:ascii="Times" w:hAnsi="Times" w:cs="Times"/>
          <w:color w:val="000000"/>
          <w:sz w:val="20"/>
          <w:szCs w:val="20"/>
        </w:rPr>
        <w:t>Model performance metrics (accuracy, efficiency..) </w:t>
      </w:r>
    </w:p>
    <w:p w14:paraId="74AB04EA" w14:textId="77777777" w:rsidR="0087409F" w:rsidRDefault="00E97363">
      <w:pPr>
        <w:pStyle w:val="ListParagraph"/>
        <w:numPr>
          <w:ilvl w:val="1"/>
          <w:numId w:val="70"/>
        </w:numPr>
        <w:spacing w:line="240" w:lineRule="auto"/>
        <w:contextualSpacing/>
      </w:pPr>
      <w:r>
        <w:rPr>
          <w:rFonts w:ascii="Times" w:hAnsi="Times" w:cs="Times"/>
          <w:color w:val="000000"/>
          <w:sz w:val="20"/>
          <w:szCs w:val="20"/>
        </w:rPr>
        <w:t>Model operation metrics (model processing time..)</w:t>
      </w:r>
    </w:p>
    <w:p w14:paraId="5FE87EC4" w14:textId="77777777" w:rsidR="0087409F" w:rsidRDefault="00E97363">
      <w:pPr>
        <w:numPr>
          <w:ilvl w:val="0"/>
          <w:numId w:val="70"/>
        </w:numPr>
        <w:textAlignment w:val="baseline"/>
        <w:rPr>
          <w:rFonts w:ascii="Times" w:hAnsi="Times" w:cs="Times"/>
          <w:color w:val="000000"/>
          <w:sz w:val="20"/>
          <w:szCs w:val="20"/>
        </w:rPr>
      </w:pPr>
      <w:r>
        <w:rPr>
          <w:rFonts w:ascii="Times" w:hAnsi="Times" w:cs="Times"/>
          <w:color w:val="000000"/>
          <w:sz w:val="20"/>
          <w:szCs w:val="20"/>
        </w:rPr>
        <w:t>NW could save the model details and assign an ID to the model for possible activation via RRC signalling in the near future.</w:t>
      </w:r>
    </w:p>
    <w:p w14:paraId="7554057C" w14:textId="77777777" w:rsidR="0087409F" w:rsidRDefault="00E97363">
      <w:pPr>
        <w:pStyle w:val="ListParagraph"/>
        <w:numPr>
          <w:ilvl w:val="0"/>
          <w:numId w:val="70"/>
        </w:numPr>
        <w:spacing w:line="240" w:lineRule="auto"/>
        <w:contextualSpacing/>
      </w:pPr>
      <w:r>
        <w:rPr>
          <w:rFonts w:ascii="Times" w:hAnsi="Times" w:cs="Times"/>
          <w:color w:val="000000"/>
          <w:sz w:val="20"/>
          <w:szCs w:val="20"/>
        </w:rPr>
        <w:lastRenderedPageBreak/>
        <w:t>Post Model ID assignment, NW would reply to the UE with the Model ID corresponding to respective model features.</w:t>
      </w:r>
    </w:p>
    <w:p w14:paraId="33634F8C" w14:textId="77777777" w:rsidR="0087409F" w:rsidRDefault="0087409F">
      <w:pPr>
        <w:pStyle w:val="ListParagraph"/>
        <w:numPr>
          <w:ilvl w:val="0"/>
          <w:numId w:val="0"/>
        </w:numPr>
        <w:ind w:left="432"/>
      </w:pPr>
    </w:p>
    <w:p w14:paraId="03EF7E1D" w14:textId="77777777" w:rsidR="0087409F" w:rsidRDefault="00E97363">
      <w:pPr>
        <w:rPr>
          <w:rFonts w:ascii="Times" w:hAnsi="Times" w:cs="Times"/>
          <w:b/>
          <w:bCs/>
          <w:i/>
          <w:iCs/>
          <w:color w:val="000000"/>
          <w:sz w:val="20"/>
          <w:szCs w:val="20"/>
        </w:rPr>
      </w:pPr>
      <w:r>
        <w:rPr>
          <w:b/>
          <w:bCs/>
          <w:i/>
          <w:iCs/>
          <w:sz w:val="20"/>
          <w:szCs w:val="20"/>
          <w:lang w:eastAsia="zh-CN"/>
        </w:rPr>
        <w:t xml:space="preserve">Proposal 2: </w:t>
      </w:r>
      <w:r>
        <w:rPr>
          <w:rFonts w:ascii="Times" w:hAnsi="Times" w:cs="Times"/>
          <w:b/>
          <w:bCs/>
          <w:i/>
          <w:iCs/>
          <w:color w:val="000000"/>
          <w:sz w:val="20"/>
          <w:szCs w:val="20"/>
        </w:rPr>
        <w:t>Detailed steps for Type B1 model identification (UE-part of two-sided models, UE initiated)</w:t>
      </w:r>
    </w:p>
    <w:p w14:paraId="15C5C041" w14:textId="77777777" w:rsidR="0087409F" w:rsidRDefault="0087409F">
      <w:pPr>
        <w:rPr>
          <w:rFonts w:ascii="Times" w:hAnsi="Times" w:cs="Times"/>
          <w:b/>
          <w:bCs/>
          <w:i/>
          <w:iCs/>
          <w:color w:val="000000"/>
          <w:sz w:val="20"/>
          <w:szCs w:val="20"/>
        </w:rPr>
      </w:pPr>
    </w:p>
    <w:p w14:paraId="5E6D4D69" w14:textId="77777777" w:rsidR="0087409F" w:rsidRDefault="00E97363">
      <w:r>
        <w:rPr>
          <w:rFonts w:ascii="Times" w:hAnsi="Times" w:cs="Times"/>
          <w:color w:val="000000"/>
          <w:sz w:val="20"/>
          <w:szCs w:val="20"/>
        </w:rPr>
        <w:t>Details of model identification process for UE-part of two-sided models (UE initiated):</w:t>
      </w:r>
    </w:p>
    <w:p w14:paraId="223FA025" w14:textId="77777777" w:rsidR="0087409F" w:rsidRDefault="00E97363">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UE reports model details as part of an AI/ML enabled feature in the capability report to NW. These details include but are not limited to: </w:t>
      </w:r>
    </w:p>
    <w:p w14:paraId="7DEF6D9A" w14:textId="77777777" w:rsidR="0087409F" w:rsidRDefault="00E97363">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the model is trained (supporting conditions) </w:t>
      </w:r>
    </w:p>
    <w:p w14:paraId="654C95B1" w14:textId="77777777" w:rsidR="0087409F" w:rsidRDefault="00E97363">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Training ID (ID corresponding to the training data used by UE and/or NW). Training ID is necessary because in two-sided models, UE may use training data generated by NW(s) and NW may use training data generated by UE(s) </w:t>
      </w:r>
    </w:p>
    <w:p w14:paraId="4617A51B" w14:textId="77777777" w:rsidR="0087409F" w:rsidRDefault="00E97363">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structure (input size and output size) </w:t>
      </w:r>
    </w:p>
    <w:p w14:paraId="1425D5AD" w14:textId="77777777" w:rsidR="0087409F" w:rsidRDefault="00E97363">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input details (input type) and any other parameters that require common understanding</w:t>
      </w:r>
    </w:p>
    <w:p w14:paraId="0A8311A9" w14:textId="77777777" w:rsidR="0087409F" w:rsidRDefault="00E97363">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614942A1" w14:textId="77777777" w:rsidR="0087409F" w:rsidRDefault="00E97363">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528E0A35" w14:textId="77777777" w:rsidR="0087409F" w:rsidRDefault="00E97363">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would identify the compatible UE part of two-sided models with: </w:t>
      </w:r>
    </w:p>
    <w:p w14:paraId="2E2A666D" w14:textId="77777777" w:rsidR="0087409F" w:rsidRDefault="00E97363">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reported by UE</w:t>
      </w:r>
    </w:p>
    <w:p w14:paraId="2BA82EE7" w14:textId="77777777" w:rsidR="0087409F" w:rsidRDefault="00E97363">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of NW part of two-sided models.</w:t>
      </w:r>
    </w:p>
    <w:p w14:paraId="6E1C1C72" w14:textId="77777777" w:rsidR="0087409F" w:rsidRDefault="00E97363">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configures the compatible models and assigns Model ID for them. The NW configuration and Model ID information is sent to the UE via NW config report.</w:t>
      </w:r>
    </w:p>
    <w:p w14:paraId="477C3B06" w14:textId="77777777" w:rsidR="0087409F" w:rsidRDefault="0087409F">
      <w:pPr>
        <w:textAlignment w:val="baseline"/>
        <w:rPr>
          <w:rFonts w:ascii="Times" w:hAnsi="Times" w:cs="Times"/>
          <w:color w:val="000000"/>
          <w:sz w:val="20"/>
          <w:szCs w:val="20"/>
        </w:rPr>
      </w:pPr>
    </w:p>
    <w:p w14:paraId="03F12788" w14:textId="77777777" w:rsidR="0087409F" w:rsidRDefault="00E97363">
      <w:pPr>
        <w:rPr>
          <w:rFonts w:ascii="Times" w:hAnsi="Times" w:cs="Times"/>
          <w:b/>
          <w:bCs/>
          <w:i/>
          <w:iCs/>
          <w:color w:val="000000"/>
          <w:sz w:val="20"/>
          <w:szCs w:val="20"/>
        </w:rPr>
      </w:pPr>
      <w:r>
        <w:rPr>
          <w:rFonts w:ascii="Times" w:hAnsi="Times" w:cs="Times"/>
          <w:b/>
          <w:bCs/>
          <w:i/>
          <w:iCs/>
          <w:color w:val="000000"/>
          <w:sz w:val="20"/>
          <w:szCs w:val="20"/>
        </w:rPr>
        <w:t>Proposal 3: Detailed steps for Type B2 model identification (UE-side model, NW initiated)</w:t>
      </w:r>
    </w:p>
    <w:p w14:paraId="5586316B" w14:textId="77777777" w:rsidR="0087409F" w:rsidRDefault="0087409F"/>
    <w:p w14:paraId="1822CBBC" w14:textId="77777777" w:rsidR="0087409F" w:rsidRDefault="00E97363">
      <w:r>
        <w:rPr>
          <w:rFonts w:ascii="Times" w:hAnsi="Times" w:cs="Times"/>
          <w:color w:val="000000"/>
          <w:sz w:val="20"/>
          <w:szCs w:val="20"/>
        </w:rPr>
        <w:t>Details of model identification process for UE-side model (NW initiated):</w:t>
      </w:r>
    </w:p>
    <w:p w14:paraId="09EEBA6D" w14:textId="77777777" w:rsidR="0087409F" w:rsidRDefault="00E97363">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initiate a request for one or more report(s) on AI/ML enabled feature(s) (UE-side models) and UE would reply with the requested AI/ML enabled features report, with supporting conditions.</w:t>
      </w:r>
    </w:p>
    <w:p w14:paraId="267293E2" w14:textId="77777777" w:rsidR="0087409F" w:rsidRDefault="00E97363">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For each AI/ML enabled feature, UE could have 1 or more models. Each model is characterized by a set of model details such as: </w:t>
      </w:r>
    </w:p>
    <w:p w14:paraId="14A005FE" w14:textId="77777777" w:rsidR="0087409F" w:rsidRDefault="00E97363">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the model is trained (supporting conditions) </w:t>
      </w:r>
    </w:p>
    <w:p w14:paraId="5A12A049" w14:textId="77777777" w:rsidR="0087409F" w:rsidRDefault="00E97363">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179C0782" w14:textId="77777777" w:rsidR="0087409F" w:rsidRDefault="00E97363">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57D8CAC9" w14:textId="77777777" w:rsidR="0087409F" w:rsidRDefault="00E97363">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save the model details and assign an ID to the model for possible activation via RRC signalling in the near future.</w:t>
      </w:r>
    </w:p>
    <w:p w14:paraId="32E86294" w14:textId="77777777" w:rsidR="0087409F" w:rsidRDefault="00E97363">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Post Model ID assignment, NW would reply to UE with the model ID corresponding to respective model features.</w:t>
      </w:r>
    </w:p>
    <w:p w14:paraId="181A8E47" w14:textId="77777777" w:rsidR="0087409F" w:rsidRDefault="0087409F">
      <w:pPr>
        <w:spacing w:after="240"/>
      </w:pPr>
    </w:p>
    <w:p w14:paraId="4DD0EA59" w14:textId="77777777" w:rsidR="0087409F" w:rsidRDefault="00E97363">
      <w:pPr>
        <w:rPr>
          <w:rFonts w:ascii="Times" w:hAnsi="Times" w:cs="Times"/>
          <w:b/>
          <w:bCs/>
          <w:i/>
          <w:iCs/>
          <w:color w:val="000000"/>
          <w:sz w:val="20"/>
          <w:szCs w:val="20"/>
        </w:rPr>
      </w:pPr>
      <w:r>
        <w:rPr>
          <w:rFonts w:ascii="Times" w:hAnsi="Times" w:cs="Times"/>
          <w:b/>
          <w:bCs/>
          <w:i/>
          <w:iCs/>
          <w:color w:val="000000"/>
          <w:sz w:val="20"/>
          <w:szCs w:val="20"/>
        </w:rPr>
        <w:t>Proposal 4: Detailed steps for Type B2 model identification (UE-part of two-sided models, NW initiated)</w:t>
      </w:r>
    </w:p>
    <w:p w14:paraId="62BB26C8" w14:textId="77777777" w:rsidR="0087409F" w:rsidRDefault="0087409F"/>
    <w:p w14:paraId="40CBA750" w14:textId="77777777" w:rsidR="0087409F" w:rsidRDefault="00E97363">
      <w:r>
        <w:rPr>
          <w:rFonts w:ascii="Times" w:hAnsi="Times" w:cs="Times"/>
          <w:color w:val="000000"/>
          <w:sz w:val="20"/>
          <w:szCs w:val="20"/>
        </w:rPr>
        <w:t>Details of model identification process for UE-part of two-sided models (NW initiated):</w:t>
      </w:r>
    </w:p>
    <w:p w14:paraId="5FDE8E0A" w14:textId="77777777" w:rsidR="0087409F" w:rsidRDefault="00E97363">
      <w:pPr>
        <w:pStyle w:val="ListParagraph"/>
        <w:numPr>
          <w:ilvl w:val="0"/>
          <w:numId w:val="73"/>
        </w:numPr>
        <w:spacing w:line="240" w:lineRule="auto"/>
        <w:contextualSpacing/>
      </w:pPr>
      <w:r>
        <w:rPr>
          <w:rFonts w:ascii="Times" w:hAnsi="Times" w:cs="Times"/>
          <w:color w:val="000000"/>
          <w:sz w:val="20"/>
          <w:szCs w:val="20"/>
        </w:rPr>
        <w:t>NW has a set of NW-part of two-sided models for 1 or more AI/ML enabled features. </w:t>
      </w:r>
    </w:p>
    <w:p w14:paraId="77FBF7A3" w14:textId="77777777" w:rsidR="0087409F" w:rsidRDefault="00E97363">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The NW-part of two-sided models are related to their respective UE-part of two-sided models in the training process which could be identified by a Training ID.</w:t>
      </w:r>
    </w:p>
    <w:p w14:paraId="18581889" w14:textId="77777777" w:rsidR="0087409F" w:rsidRDefault="00E97363">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initiate a request for one or more reports containing AI/ML enabled feature(s) (two-sided models) with/without the training ID to UE.</w:t>
      </w:r>
    </w:p>
    <w:p w14:paraId="06B1FE0A" w14:textId="77777777" w:rsidR="0087409F" w:rsidRDefault="00E97363">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UE would reply with requested AI/ML enabled features report, with supporting conditions, back to the NW.</w:t>
      </w:r>
    </w:p>
    <w:p w14:paraId="756B76EF" w14:textId="77777777" w:rsidR="0087409F" w:rsidRDefault="00E97363">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A set of model details that describe an AI/ML model could be as follows:</w:t>
      </w:r>
    </w:p>
    <w:p w14:paraId="36BE9C98" w14:textId="77777777" w:rsidR="0087409F" w:rsidRDefault="00E97363">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model is trained (supporting conditions) </w:t>
      </w:r>
    </w:p>
    <w:p w14:paraId="498A511B" w14:textId="77777777" w:rsidR="0087409F" w:rsidRDefault="00E97363">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Training ID (ID corresponding to the training data used by UE and/or NW ). Training ID is necessary because in two-sided models, UE may use training data generated by NW(s) and NW may use training data generated by UE(s)</w:t>
      </w:r>
    </w:p>
    <w:p w14:paraId="5A564323" w14:textId="77777777" w:rsidR="0087409F" w:rsidRDefault="00E97363">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structure (input size and output size) </w:t>
      </w:r>
    </w:p>
    <w:p w14:paraId="3A5A76BF" w14:textId="77777777" w:rsidR="0087409F" w:rsidRDefault="00E97363">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input details (input type) and any other parameters that require common understanding</w:t>
      </w:r>
    </w:p>
    <w:p w14:paraId="3B8A5FD8" w14:textId="77777777" w:rsidR="0087409F" w:rsidRDefault="00E97363">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468BAEDF" w14:textId="77777777" w:rsidR="0087409F" w:rsidRDefault="00E97363">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77C06CD6" w14:textId="77777777" w:rsidR="0087409F" w:rsidRDefault="00E97363">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would identify the compatible UE part of two-sided models with: </w:t>
      </w:r>
    </w:p>
    <w:p w14:paraId="2C1C470D" w14:textId="77777777" w:rsidR="0087409F" w:rsidRDefault="00E97363">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lastRenderedPageBreak/>
        <w:t>Model details reported by UE</w:t>
      </w:r>
    </w:p>
    <w:p w14:paraId="53DE9A8F" w14:textId="77777777" w:rsidR="0087409F" w:rsidRDefault="00E97363">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of NW part of two-sided models.</w:t>
      </w:r>
    </w:p>
    <w:p w14:paraId="1DDC3BD0" w14:textId="77777777" w:rsidR="0087409F" w:rsidRDefault="00E97363">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configures the compatible models and assigns Model ID to them. The NW configuration and Model ID information is sent to the UE via NW config report.</w:t>
      </w:r>
    </w:p>
    <w:p w14:paraId="24EF6891" w14:textId="77777777" w:rsidR="0087409F" w:rsidRDefault="0087409F">
      <w:pPr>
        <w:rPr>
          <w:b/>
          <w:bCs/>
          <w:color w:val="4472C4" w:themeColor="accent5"/>
          <w:lang w:val="en-GB"/>
        </w:rPr>
      </w:pPr>
    </w:p>
    <w:p w14:paraId="0F8B3987" w14:textId="77777777" w:rsidR="0087409F" w:rsidRDefault="00E97363">
      <w:pPr>
        <w:rPr>
          <w:b/>
          <w:bCs/>
          <w:color w:val="4472C4" w:themeColor="accent5"/>
          <w:lang w:val="en-GB"/>
        </w:rPr>
      </w:pPr>
      <w:r>
        <w:rPr>
          <w:b/>
          <w:bCs/>
          <w:color w:val="4472C4" w:themeColor="accent5"/>
          <w:lang w:val="en-GB"/>
        </w:rPr>
        <w:t>Ruijie Network</w:t>
      </w:r>
    </w:p>
    <w:p w14:paraId="6B2AA205" w14:textId="77777777" w:rsidR="0087409F" w:rsidRDefault="00E97363">
      <w:pPr>
        <w:autoSpaceDE w:val="0"/>
        <w:autoSpaceDN w:val="0"/>
        <w:adjustRightInd w:val="0"/>
        <w:snapToGrid w:val="0"/>
        <w:spacing w:after="120"/>
        <w:jc w:val="both"/>
        <w:rPr>
          <w:rFonts w:ascii="Times New Roman" w:eastAsia="SimSun" w:hAnsi="Times New Roman" w:cs="Times New Roman"/>
          <w:b/>
          <w:bCs/>
          <w:i/>
          <w:iCs/>
          <w:sz w:val="20"/>
          <w:szCs w:val="20"/>
          <w:lang w:val="en-GB" w:eastAsia="zh-CN"/>
        </w:rPr>
      </w:pPr>
      <w:r>
        <w:rPr>
          <w:rFonts w:ascii="Times New Roman" w:eastAsia="SimSun" w:hAnsi="Times New Roman" w:cs="Times New Roman"/>
          <w:b/>
          <w:bCs/>
          <w:i/>
          <w:iCs/>
          <w:sz w:val="20"/>
          <w:szCs w:val="20"/>
          <w:lang w:eastAsia="zh-CN"/>
        </w:rPr>
        <w:t>Proposal 1: Prioritize normative work of Types B1 and B2 for model identification of UE-side or UE-part of two-sided models.</w:t>
      </w:r>
    </w:p>
    <w:p w14:paraId="5D967993" w14:textId="77777777" w:rsidR="0087409F" w:rsidRDefault="0087409F">
      <w:pPr>
        <w:rPr>
          <w:lang w:val="en-GB"/>
        </w:rPr>
      </w:pPr>
    </w:p>
    <w:p w14:paraId="70C2DBA2" w14:textId="77777777" w:rsidR="0087409F" w:rsidRDefault="00E97363">
      <w:pPr>
        <w:pStyle w:val="Heading5"/>
        <w:ind w:left="1008" w:hanging="1008"/>
      </w:pPr>
      <w:r>
        <w:t>Issue 8-2: Clarification of functionality terminology (continued from 7-8)</w:t>
      </w:r>
    </w:p>
    <w:p w14:paraId="7E70D0E1" w14:textId="77777777" w:rsidR="0087409F" w:rsidRDefault="00E97363">
      <w:pPr>
        <w:rPr>
          <w:lang w:val="en-GB"/>
        </w:rPr>
      </w:pPr>
      <w:r>
        <w:t>Aligning on multiple functionality definitions such as identified/configured/applicable functionalities can be helpful for the ongoing/future discussions.</w:t>
      </w:r>
    </w:p>
    <w:p w14:paraId="490A51D5" w14:textId="77777777" w:rsidR="0087409F" w:rsidRDefault="0087409F">
      <w:pPr>
        <w:rPr>
          <w:lang w:val="en-GB"/>
        </w:rPr>
      </w:pPr>
    </w:p>
    <w:p w14:paraId="2BF2293A" w14:textId="77777777" w:rsidR="0087409F" w:rsidRDefault="00E97363">
      <w:pPr>
        <w:pStyle w:val="Heading6"/>
        <w:ind w:left="1152" w:hanging="1152"/>
        <w:rPr>
          <w:sz w:val="22"/>
          <w:szCs w:val="22"/>
        </w:rPr>
      </w:pPr>
      <w:r>
        <w:rPr>
          <w:sz w:val="22"/>
          <w:szCs w:val="22"/>
        </w:rPr>
        <w:t>[FL1] Proposal 8-2a</w:t>
      </w:r>
    </w:p>
    <w:p w14:paraId="04246F8A" w14:textId="77777777" w:rsidR="0087409F" w:rsidRDefault="00E97363">
      <w:pPr>
        <w:rPr>
          <w:lang w:val="en-GB"/>
        </w:rPr>
      </w:pPr>
      <w:r>
        <w:rPr>
          <w:lang w:val="en-GB"/>
        </w:rPr>
        <w:t>Further clarification on functionality terminology:</w:t>
      </w:r>
    </w:p>
    <w:p w14:paraId="04D7AFF8" w14:textId="77777777" w:rsidR="0087409F" w:rsidRDefault="00E97363">
      <w:pPr>
        <w:pStyle w:val="ListParagraph"/>
        <w:numPr>
          <w:ilvl w:val="0"/>
          <w:numId w:val="74"/>
        </w:numPr>
      </w:pPr>
      <w:r>
        <w:t>Functionality refers to an AI/ML-enabled Feature/FG enabled by configuration(s), where configurations are the conditions in forms of RRC/LPP IE(s) reported by UE capability.</w:t>
      </w:r>
    </w:p>
    <w:p w14:paraId="61865E5C" w14:textId="77777777" w:rsidR="0087409F" w:rsidRDefault="00E97363">
      <w:pPr>
        <w:pStyle w:val="ListParagraph"/>
        <w:numPr>
          <w:ilvl w:val="0"/>
          <w:numId w:val="74"/>
        </w:numPr>
      </w:pPr>
      <w:r>
        <w:t>A functionality refers to a specific configuration of the Feature/FG or a set of configurations of Feature/FG and may serve as a unit of activation/deactivation/switching in functionality-based LCM.</w:t>
      </w:r>
    </w:p>
    <w:p w14:paraId="7ADEE222" w14:textId="77777777" w:rsidR="0087409F" w:rsidRDefault="00E97363">
      <w:pPr>
        <w:pStyle w:val="ListParagraph"/>
        <w:numPr>
          <w:ilvl w:val="0"/>
          <w:numId w:val="74"/>
        </w:numPr>
      </w:pPr>
      <w:r>
        <w:t>Configured functionalities: functionalities that are configured by the NW among identified functionalities</w:t>
      </w:r>
    </w:p>
    <w:p w14:paraId="53963613" w14:textId="77777777" w:rsidR="0087409F" w:rsidRDefault="00E97363">
      <w:pPr>
        <w:pStyle w:val="ListParagraph"/>
        <w:numPr>
          <w:ilvl w:val="0"/>
          <w:numId w:val="74"/>
        </w:numPr>
      </w:pPr>
      <w:r>
        <w:t>Applicable functionalities: functionalities that are currently applicable at the UE among identified functionalities</w:t>
      </w:r>
    </w:p>
    <w:p w14:paraId="44A55D54" w14:textId="77777777" w:rsidR="0087409F" w:rsidRDefault="0087409F">
      <w:pPr>
        <w:rPr>
          <w:lang w:val="en-GB"/>
        </w:rPr>
      </w:pPr>
    </w:p>
    <w:tbl>
      <w:tblPr>
        <w:tblStyle w:val="TableGrid"/>
        <w:tblW w:w="0" w:type="auto"/>
        <w:tblLook w:val="04A0" w:firstRow="1" w:lastRow="0" w:firstColumn="1" w:lastColumn="0" w:noHBand="0" w:noVBand="1"/>
      </w:tblPr>
      <w:tblGrid>
        <w:gridCol w:w="2235"/>
        <w:gridCol w:w="3863"/>
        <w:gridCol w:w="3864"/>
      </w:tblGrid>
      <w:tr w:rsidR="0087409F" w14:paraId="4F1501CE" w14:textId="77777777">
        <w:trPr>
          <w:trHeight w:val="449"/>
        </w:trPr>
        <w:tc>
          <w:tcPr>
            <w:tcW w:w="2235" w:type="dxa"/>
            <w:shd w:val="clear" w:color="auto" w:fill="D9D9D9" w:themeFill="background1" w:themeFillShade="D9"/>
          </w:tcPr>
          <w:p w14:paraId="16FA44F9" w14:textId="77777777" w:rsidR="0087409F" w:rsidRDefault="0087409F">
            <w:pPr>
              <w:jc w:val="center"/>
              <w:rPr>
                <w:rFonts w:cstheme="minorHAnsi"/>
              </w:rPr>
            </w:pPr>
          </w:p>
        </w:tc>
        <w:tc>
          <w:tcPr>
            <w:tcW w:w="3863" w:type="dxa"/>
            <w:shd w:val="clear" w:color="auto" w:fill="D9D9D9" w:themeFill="background1" w:themeFillShade="D9"/>
            <w:vAlign w:val="center"/>
          </w:tcPr>
          <w:p w14:paraId="1A34B5B0"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732AE15F" w14:textId="77777777" w:rsidR="0087409F" w:rsidRDefault="00E97363">
            <w:pPr>
              <w:jc w:val="center"/>
              <w:rPr>
                <w:rFonts w:cstheme="minorHAnsi"/>
              </w:rPr>
            </w:pPr>
            <w:r>
              <w:rPr>
                <w:rFonts w:cstheme="minorHAnsi"/>
              </w:rPr>
              <w:t>No</w:t>
            </w:r>
          </w:p>
        </w:tc>
      </w:tr>
      <w:tr w:rsidR="0087409F" w14:paraId="2A79B9E6" w14:textId="77777777">
        <w:trPr>
          <w:trHeight w:val="746"/>
        </w:trPr>
        <w:tc>
          <w:tcPr>
            <w:tcW w:w="2235" w:type="dxa"/>
          </w:tcPr>
          <w:p w14:paraId="73F32542" w14:textId="77777777" w:rsidR="0087409F" w:rsidRDefault="00E97363">
            <w:pPr>
              <w:jc w:val="center"/>
              <w:rPr>
                <w:rFonts w:cstheme="minorHAnsi"/>
              </w:rPr>
            </w:pPr>
            <w:r>
              <w:rPr>
                <w:rFonts w:cstheme="minorHAnsi"/>
              </w:rPr>
              <w:t>Agree?</w:t>
            </w:r>
          </w:p>
        </w:tc>
        <w:tc>
          <w:tcPr>
            <w:tcW w:w="3863" w:type="dxa"/>
          </w:tcPr>
          <w:p w14:paraId="51E9449E" w14:textId="77777777" w:rsidR="0087409F" w:rsidRDefault="00E97363">
            <w:pPr>
              <w:rPr>
                <w:rFonts w:cstheme="minorHAnsi"/>
                <w:lang w:eastAsia="zh-CN"/>
              </w:rPr>
            </w:pPr>
            <w:r>
              <w:rPr>
                <w:rFonts w:cstheme="minorHAnsi"/>
              </w:rPr>
              <w:t xml:space="preserve"> </w:t>
            </w:r>
          </w:p>
        </w:tc>
        <w:tc>
          <w:tcPr>
            <w:tcW w:w="3864" w:type="dxa"/>
          </w:tcPr>
          <w:p w14:paraId="7CFA541C" w14:textId="77777777" w:rsidR="0087409F" w:rsidRDefault="0087409F">
            <w:pPr>
              <w:rPr>
                <w:rFonts w:cstheme="minorHAnsi"/>
              </w:rPr>
            </w:pPr>
          </w:p>
        </w:tc>
      </w:tr>
      <w:tr w:rsidR="0087409F" w14:paraId="09B858CA" w14:textId="77777777">
        <w:tc>
          <w:tcPr>
            <w:tcW w:w="2235" w:type="dxa"/>
            <w:shd w:val="clear" w:color="auto" w:fill="D9D9D9" w:themeFill="background1" w:themeFillShade="D9"/>
          </w:tcPr>
          <w:p w14:paraId="1ADD6C9F"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B9CCEDA" w14:textId="77777777" w:rsidR="0087409F" w:rsidRDefault="00E97363">
            <w:pPr>
              <w:jc w:val="center"/>
              <w:rPr>
                <w:rFonts w:cstheme="minorHAnsi"/>
                <w:b/>
                <w:bCs/>
              </w:rPr>
            </w:pPr>
            <w:r>
              <w:rPr>
                <w:rFonts w:cstheme="minorHAnsi"/>
                <w:b/>
                <w:bCs/>
              </w:rPr>
              <w:t>Comments</w:t>
            </w:r>
          </w:p>
        </w:tc>
      </w:tr>
      <w:tr w:rsidR="0087409F" w14:paraId="2D0D4F75" w14:textId="77777777">
        <w:tc>
          <w:tcPr>
            <w:tcW w:w="2235" w:type="dxa"/>
          </w:tcPr>
          <w:p w14:paraId="0032FDD3" w14:textId="77777777" w:rsidR="0087409F" w:rsidRDefault="00E97363">
            <w:pPr>
              <w:rPr>
                <w:rFonts w:cstheme="minorHAnsi"/>
                <w:lang w:eastAsia="zh-CN"/>
              </w:rPr>
            </w:pPr>
            <w:r>
              <w:rPr>
                <w:rFonts w:cstheme="minorHAnsi"/>
                <w:lang w:eastAsia="zh-CN"/>
              </w:rPr>
              <w:t>vivo</w:t>
            </w:r>
          </w:p>
        </w:tc>
        <w:tc>
          <w:tcPr>
            <w:tcW w:w="7727" w:type="dxa"/>
            <w:gridSpan w:val="2"/>
          </w:tcPr>
          <w:p w14:paraId="3F404339" w14:textId="77777777" w:rsidR="0087409F" w:rsidRDefault="00E97363">
            <w:pPr>
              <w:rPr>
                <w:rFonts w:cstheme="minorHAnsi"/>
                <w:b/>
                <w:lang w:eastAsia="zh-CN"/>
              </w:rPr>
            </w:pPr>
            <w:r>
              <w:rPr>
                <w:rFonts w:cstheme="minorHAnsi" w:hint="eastAsia"/>
                <w:b/>
                <w:lang w:eastAsia="zh-CN"/>
              </w:rPr>
              <w:t>W</w:t>
            </w:r>
            <w:r>
              <w:rPr>
                <w:rFonts w:cstheme="minorHAnsi"/>
                <w:b/>
                <w:lang w:eastAsia="zh-CN"/>
              </w:rPr>
              <w:t>e can agree on the last two sub-bullets on the terminology of “configured functionality” and “applicable functionality”.</w:t>
            </w:r>
          </w:p>
          <w:p w14:paraId="1F5FA4B2" w14:textId="77777777" w:rsidR="0087409F" w:rsidRDefault="00E97363">
            <w:pPr>
              <w:rPr>
                <w:rFonts w:cstheme="minorHAnsi"/>
                <w:b/>
                <w:lang w:eastAsia="zh-CN"/>
              </w:rPr>
            </w:pPr>
            <w:r>
              <w:rPr>
                <w:rFonts w:cstheme="minorHAnsi" w:hint="eastAsia"/>
                <w:b/>
                <w:lang w:eastAsia="zh-CN"/>
              </w:rPr>
              <w:t>T</w:t>
            </w:r>
            <w:r>
              <w:rPr>
                <w:rFonts w:cstheme="minorHAnsi"/>
                <w:b/>
                <w:lang w:eastAsia="zh-CN"/>
              </w:rPr>
              <w:t xml:space="preserve">he first two sub-bullets seem not necessary and confusing. </w:t>
            </w:r>
            <w:r>
              <w:rPr>
                <w:rFonts w:cstheme="minorHAnsi" w:hint="eastAsia"/>
                <w:b/>
                <w:lang w:eastAsia="zh-CN"/>
              </w:rPr>
              <w:t>We</w:t>
            </w:r>
            <w:r>
              <w:rPr>
                <w:rFonts w:cstheme="minorHAnsi"/>
                <w:b/>
                <w:lang w:eastAsia="zh-CN"/>
              </w:rPr>
              <w:t xml:space="preserve"> can either delete those two, or reword it as following.</w:t>
            </w:r>
          </w:p>
          <w:p w14:paraId="333E115D" w14:textId="77777777" w:rsidR="0087409F" w:rsidRDefault="00E97363">
            <w:pPr>
              <w:pStyle w:val="ListParagraph"/>
              <w:numPr>
                <w:ilvl w:val="0"/>
                <w:numId w:val="74"/>
              </w:numPr>
            </w:pPr>
            <w:r>
              <w:t xml:space="preserve">Functionality refers to an AI/ML-enabled Feature/FG enabled by </w:t>
            </w:r>
            <w:r>
              <w:rPr>
                <w:color w:val="FF0000"/>
              </w:rPr>
              <w:t>supported</w:t>
            </w:r>
            <w:r>
              <w:t xml:space="preserve"> configuration(s), where </w:t>
            </w:r>
            <w:r>
              <w:rPr>
                <w:color w:val="FF0000"/>
              </w:rPr>
              <w:t>supported</w:t>
            </w:r>
            <w:r>
              <w:t xml:space="preserve"> configurations are the conditions </w:t>
            </w:r>
            <w:r>
              <w:rPr>
                <w:strike/>
                <w:color w:val="FF0000"/>
              </w:rPr>
              <w:t>in forms of RRC/LPP IE(s)</w:t>
            </w:r>
            <w:r>
              <w:t xml:space="preserve"> reported by UE capability.</w:t>
            </w:r>
          </w:p>
          <w:p w14:paraId="6F2CE84F" w14:textId="77777777" w:rsidR="0087409F" w:rsidRDefault="00E97363">
            <w:pPr>
              <w:pStyle w:val="ListParagraph"/>
              <w:numPr>
                <w:ilvl w:val="0"/>
                <w:numId w:val="74"/>
              </w:numPr>
            </w:pPr>
            <w:r>
              <w:lastRenderedPageBreak/>
              <w:t>A functionality refers to a specific configuration of the Feature/FG or a set of configurations of Feature/FG and may serve as a unit of activation/deactivation/switching in functionality-based LCM.</w:t>
            </w:r>
          </w:p>
          <w:p w14:paraId="28D92280" w14:textId="77777777" w:rsidR="0087409F" w:rsidRDefault="0087409F">
            <w:pPr>
              <w:rPr>
                <w:rFonts w:cstheme="minorHAnsi"/>
                <w:b/>
                <w:lang w:eastAsia="zh-CN"/>
              </w:rPr>
            </w:pPr>
          </w:p>
        </w:tc>
      </w:tr>
      <w:tr w:rsidR="0087409F" w14:paraId="7EB67103" w14:textId="77777777">
        <w:tc>
          <w:tcPr>
            <w:tcW w:w="2235" w:type="dxa"/>
          </w:tcPr>
          <w:p w14:paraId="72AE15DD" w14:textId="77777777" w:rsidR="0087409F" w:rsidRDefault="00E97363">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1B89C1BD" w14:textId="77777777" w:rsidR="0087409F" w:rsidRDefault="00E97363">
            <w:pPr>
              <w:jc w:val="left"/>
              <w:rPr>
                <w:rFonts w:eastAsia="Malgun Gothic" w:cstheme="minorHAnsi"/>
                <w:lang w:eastAsia="ko-KR"/>
              </w:rPr>
            </w:pPr>
            <w:r>
              <w:rPr>
                <w:rFonts w:eastAsia="Malgun Gothic" w:cstheme="minorHAnsi"/>
                <w:lang w:eastAsia="ko-KR"/>
              </w:rPr>
              <w:t xml:space="preserve">We interpret that the uniti of the functionality is the granularity corresponding to the UE capability and it is controlled by semi-static configuration like RRC/LPP.. </w:t>
            </w:r>
          </w:p>
          <w:p w14:paraId="0EDA2C48" w14:textId="77777777" w:rsidR="0087409F" w:rsidRDefault="00E97363">
            <w:pPr>
              <w:jc w:val="left"/>
              <w:rPr>
                <w:rFonts w:eastAsia="Malgun Gothic" w:cstheme="minorHAnsi"/>
                <w:lang w:eastAsia="ko-KR"/>
              </w:rPr>
            </w:pPr>
            <w:r>
              <w:rPr>
                <w:rFonts w:eastAsia="Malgun Gothic" w:cstheme="minorHAnsi"/>
                <w:lang w:eastAsia="ko-KR"/>
              </w:rPr>
              <w:t>In "Configured functionalities" and "Applicable functionalities", the term "identified functionality" is used but not clear explanation/definition. If this "identified functionality" means the functionalities identified by UE capability, it should be clarified. If other meaning, could you add some explanation?</w:t>
            </w:r>
          </w:p>
          <w:p w14:paraId="62E1779B" w14:textId="77777777" w:rsidR="0087409F" w:rsidRDefault="0087409F">
            <w:pPr>
              <w:rPr>
                <w:rFonts w:eastAsia="Malgun Gothic" w:cstheme="minorHAnsi"/>
                <w:lang w:eastAsia="ko-KR"/>
              </w:rPr>
            </w:pPr>
          </w:p>
        </w:tc>
      </w:tr>
      <w:tr w:rsidR="0087409F" w14:paraId="68A7461A" w14:textId="77777777">
        <w:tc>
          <w:tcPr>
            <w:tcW w:w="2235" w:type="dxa"/>
          </w:tcPr>
          <w:p w14:paraId="381A7C06"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6B14B670" w14:textId="77777777" w:rsidR="0087409F" w:rsidRDefault="00E97363">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first bullet, we share similar view with vivo that “in forms of RRC/LPP IE(s)” should be deleted. </w:t>
            </w:r>
          </w:p>
          <w:p w14:paraId="14A7D2BD" w14:textId="77777777" w:rsidR="0087409F" w:rsidRDefault="00E97363">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second bullet, we suggest the following update:  </w:t>
            </w:r>
          </w:p>
          <w:p w14:paraId="054C4D71" w14:textId="77777777" w:rsidR="0087409F" w:rsidRDefault="00E97363">
            <w:pPr>
              <w:pStyle w:val="ListParagraph"/>
              <w:numPr>
                <w:ilvl w:val="0"/>
                <w:numId w:val="75"/>
              </w:numPr>
              <w:rPr>
                <w:i/>
              </w:rPr>
            </w:pPr>
            <w:r>
              <w:rPr>
                <w:i/>
              </w:rPr>
              <w:t>A functionality refers to a specific configuration of the Feature/FG or a set of configurations of Feature/FG and may serve as a unit of activation/deactivation/switching/</w:t>
            </w:r>
            <w:r>
              <w:rPr>
                <w:rFonts w:hint="eastAsia"/>
                <w:i/>
                <w:color w:val="FF0000"/>
                <w:lang w:eastAsia="zh-CN"/>
              </w:rPr>
              <w:t>mo</w:t>
            </w:r>
            <w:r>
              <w:rPr>
                <w:i/>
                <w:color w:val="FF0000"/>
              </w:rPr>
              <w:t>nitoring/configuration</w:t>
            </w:r>
            <w:r>
              <w:rPr>
                <w:i/>
              </w:rPr>
              <w:t xml:space="preserve"> in functionality-based LCM.</w:t>
            </w:r>
          </w:p>
          <w:p w14:paraId="5B43A50B" w14:textId="77777777" w:rsidR="0087409F" w:rsidRDefault="00E97363">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third, we suggest the following update to make it more clear and also clarify relationship between configured functionalities and activate functionality </w:t>
            </w:r>
          </w:p>
          <w:p w14:paraId="4D1F6B4A" w14:textId="77777777" w:rsidR="0087409F" w:rsidRDefault="00E97363">
            <w:pPr>
              <w:pStyle w:val="ListParagraph"/>
              <w:numPr>
                <w:ilvl w:val="0"/>
                <w:numId w:val="74"/>
              </w:numPr>
              <w:rPr>
                <w:i/>
              </w:rPr>
            </w:pPr>
            <w:r>
              <w:rPr>
                <w:i/>
              </w:rPr>
              <w:t>Configured functionalities: functionalities that are configured by the NW</w:t>
            </w:r>
            <w:r>
              <w:rPr>
                <w:i/>
                <w:color w:val="FF0000"/>
              </w:rPr>
              <w:t xml:space="preserve"> for potential activation</w:t>
            </w:r>
            <w:r>
              <w:rPr>
                <w:i/>
              </w:rPr>
              <w:t xml:space="preserve"> among identified functionalities</w:t>
            </w:r>
          </w:p>
          <w:p w14:paraId="4963DCFC" w14:textId="77777777" w:rsidR="0087409F" w:rsidRDefault="00E97363">
            <w:pPr>
              <w:pStyle w:val="ListParagraph"/>
              <w:numPr>
                <w:ilvl w:val="0"/>
                <w:numId w:val="56"/>
              </w:numPr>
              <w:spacing w:line="280" w:lineRule="atLeast"/>
              <w:rPr>
                <w:rFonts w:cstheme="minorHAnsi"/>
                <w:lang w:eastAsia="zh-CN"/>
              </w:rPr>
            </w:pPr>
            <w:r>
              <w:rPr>
                <w:rFonts w:cstheme="minorHAnsi"/>
                <w:lang w:eastAsia="zh-CN"/>
              </w:rPr>
              <w:t>We are OK with the 4</w:t>
            </w:r>
            <w:r>
              <w:rPr>
                <w:rFonts w:cstheme="minorHAnsi"/>
                <w:vertAlign w:val="superscript"/>
                <w:lang w:eastAsia="zh-CN"/>
              </w:rPr>
              <w:t>th</w:t>
            </w:r>
            <w:r>
              <w:rPr>
                <w:rFonts w:cstheme="minorHAnsi"/>
                <w:lang w:eastAsia="zh-CN"/>
              </w:rPr>
              <w:t xml:space="preserve"> bullet </w:t>
            </w:r>
          </w:p>
          <w:p w14:paraId="172186FE" w14:textId="77777777" w:rsidR="0087409F" w:rsidRDefault="0087409F">
            <w:pPr>
              <w:pStyle w:val="ListParagraph"/>
              <w:numPr>
                <w:ilvl w:val="0"/>
                <w:numId w:val="0"/>
              </w:numPr>
              <w:spacing w:line="280" w:lineRule="atLeast"/>
              <w:ind w:left="420"/>
              <w:rPr>
                <w:rFonts w:cstheme="minorHAnsi"/>
                <w:lang w:eastAsia="zh-CN"/>
              </w:rPr>
            </w:pPr>
          </w:p>
          <w:p w14:paraId="7C4470C6" w14:textId="77777777" w:rsidR="0087409F" w:rsidRDefault="0087409F">
            <w:pPr>
              <w:rPr>
                <w:rFonts w:cstheme="minorHAnsi"/>
                <w:lang w:eastAsia="zh-CN"/>
              </w:rPr>
            </w:pPr>
          </w:p>
        </w:tc>
      </w:tr>
      <w:tr w:rsidR="001D3745" w14:paraId="4BAD089C" w14:textId="77777777">
        <w:tc>
          <w:tcPr>
            <w:tcW w:w="2235" w:type="dxa"/>
          </w:tcPr>
          <w:p w14:paraId="74393C1E" w14:textId="77777777" w:rsidR="001D3745" w:rsidRPr="00AE377F" w:rsidRDefault="001D3745" w:rsidP="001D3745">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52C44196" w14:textId="77777777" w:rsidR="001D3745" w:rsidRDefault="001D3745" w:rsidP="001D3745">
            <w:r w:rsidRPr="00E330F6">
              <w:rPr>
                <w:rFonts w:hint="eastAsia"/>
              </w:rPr>
              <w:t>W</w:t>
            </w:r>
            <w:r w:rsidRPr="00E330F6">
              <w:t>e do not see a need to introduce the “</w:t>
            </w:r>
            <w:r>
              <w:t>Configured functionalities</w:t>
            </w:r>
            <w:r w:rsidRPr="00E330F6">
              <w:t>” and “</w:t>
            </w:r>
            <w:r>
              <w:t>Applicable functionalities</w:t>
            </w:r>
            <w:r w:rsidRPr="00E330F6">
              <w:t>”.</w:t>
            </w:r>
            <w:r>
              <w:t xml:space="preserve"> As a straightforward procedure, only identified functionalities and activated functionalities are enough.</w:t>
            </w:r>
          </w:p>
          <w:p w14:paraId="4E14E68A" w14:textId="77777777" w:rsidR="001D3745" w:rsidRPr="000F53A7" w:rsidRDefault="001D3745" w:rsidP="001D3745">
            <w:pPr>
              <w:pStyle w:val="ListParagraph"/>
              <w:numPr>
                <w:ilvl w:val="0"/>
                <w:numId w:val="46"/>
              </w:numPr>
              <w:spacing w:after="120" w:line="240" w:lineRule="auto"/>
              <w:ind w:left="420"/>
              <w:rPr>
                <w:rStyle w:val="B1Char"/>
                <w:rFonts w:eastAsiaTheme="minorEastAsia"/>
              </w:rPr>
            </w:pPr>
            <w:r w:rsidRPr="000F53A7">
              <w:rPr>
                <w:rStyle w:val="B1Char"/>
                <w:rFonts w:eastAsiaTheme="minorEastAsia"/>
              </w:rPr>
              <w:t>Step 1: UE capability report of the supported functionalities</w:t>
            </w:r>
            <w:r>
              <w:rPr>
                <w:rStyle w:val="B1Char"/>
                <w:rFonts w:eastAsiaTheme="minorEastAsia"/>
              </w:rPr>
              <w:t xml:space="preserve"> (i.e., </w:t>
            </w:r>
            <w:r w:rsidRPr="00E330F6">
              <w:rPr>
                <w:rStyle w:val="B1Char"/>
                <w:rFonts w:eastAsiaTheme="minorEastAsia"/>
                <w:color w:val="FF0000"/>
              </w:rPr>
              <w:t>identified functionalities</w:t>
            </w:r>
            <w:r>
              <w:rPr>
                <w:rStyle w:val="B1Char"/>
                <w:rFonts w:eastAsiaTheme="minorEastAsia"/>
              </w:rPr>
              <w:t>)</w:t>
            </w:r>
            <w:r w:rsidRPr="000F53A7">
              <w:rPr>
                <w:rStyle w:val="B1Char"/>
                <w:rFonts w:eastAsiaTheme="minorEastAsia"/>
              </w:rPr>
              <w:t>. Each functionality can include a list of relevant RRC parameters, such as input</w:t>
            </w:r>
            <w:r>
              <w:rPr>
                <w:rStyle w:val="B1Char"/>
                <w:rFonts w:eastAsiaTheme="minorEastAsia"/>
              </w:rPr>
              <w:t xml:space="preserve"> (e.g., measurement)</w:t>
            </w:r>
            <w:r w:rsidRPr="000F53A7">
              <w:rPr>
                <w:rStyle w:val="B1Char"/>
                <w:rFonts w:eastAsiaTheme="minorEastAsia"/>
              </w:rPr>
              <w:t xml:space="preserve">/output </w:t>
            </w:r>
            <w:r>
              <w:rPr>
                <w:rStyle w:val="B1Char"/>
                <w:rFonts w:eastAsiaTheme="minorEastAsia"/>
              </w:rPr>
              <w:t xml:space="preserve">(e.g., report) </w:t>
            </w:r>
            <w:r w:rsidRPr="000F53A7">
              <w:rPr>
                <w:rStyle w:val="B1Char"/>
                <w:rFonts w:eastAsiaTheme="minorEastAsia"/>
              </w:rPr>
              <w:t>descriptions</w:t>
            </w:r>
            <w:r>
              <w:rPr>
                <w:rStyle w:val="B1Char"/>
                <w:rFonts w:eastAsiaTheme="minorEastAsia"/>
              </w:rPr>
              <w:t>.</w:t>
            </w:r>
          </w:p>
          <w:p w14:paraId="12DD2E2D" w14:textId="77777777" w:rsidR="001D3745" w:rsidRPr="00E330F6" w:rsidRDefault="001D3745" w:rsidP="001D3745">
            <w:pPr>
              <w:pStyle w:val="ListParagraph"/>
              <w:numPr>
                <w:ilvl w:val="0"/>
                <w:numId w:val="46"/>
              </w:numPr>
              <w:spacing w:after="120" w:line="240" w:lineRule="auto"/>
              <w:ind w:left="420"/>
              <w:rPr>
                <w:rStyle w:val="B1Char"/>
                <w:rFonts w:eastAsiaTheme="minorEastAsia" w:cstheme="minorHAnsi"/>
                <w:b/>
                <w:lang w:eastAsia="zh-CN"/>
              </w:rPr>
            </w:pPr>
            <w:r w:rsidRPr="000F53A7">
              <w:rPr>
                <w:rStyle w:val="B1Char"/>
                <w:rFonts w:eastAsiaTheme="minorEastAsia"/>
              </w:rPr>
              <w:t xml:space="preserve">Step 2: </w:t>
            </w:r>
            <w:r>
              <w:rPr>
                <w:rStyle w:val="B1Char"/>
                <w:rFonts w:eastAsiaTheme="minorEastAsia"/>
              </w:rPr>
              <w:t>Network</w:t>
            </w:r>
            <w:r w:rsidRPr="000F53A7">
              <w:rPr>
                <w:rStyle w:val="B1Char"/>
                <w:rFonts w:eastAsiaTheme="minorEastAsia"/>
              </w:rPr>
              <w:t xml:space="preserve"> </w:t>
            </w:r>
            <w:r>
              <w:rPr>
                <w:rStyle w:val="B1Char"/>
                <w:rFonts w:eastAsiaTheme="minorEastAsia"/>
              </w:rPr>
              <w:t>activates</w:t>
            </w:r>
            <w:r w:rsidRPr="000F53A7">
              <w:rPr>
                <w:rStyle w:val="B1Char"/>
                <w:rFonts w:eastAsiaTheme="minorEastAsia"/>
              </w:rPr>
              <w:t xml:space="preserve"> one preferred functionality from the set of UE reported functionalities in Step 1</w:t>
            </w:r>
            <w:r>
              <w:rPr>
                <w:rStyle w:val="B1Char"/>
                <w:rFonts w:eastAsiaTheme="minorEastAsia"/>
              </w:rPr>
              <w:t xml:space="preserve"> (i.e., </w:t>
            </w:r>
            <w:r w:rsidRPr="00E330F6">
              <w:rPr>
                <w:rStyle w:val="B1Char"/>
                <w:rFonts w:eastAsiaTheme="minorEastAsia"/>
                <w:color w:val="FF0000"/>
              </w:rPr>
              <w:t>activated functionality</w:t>
            </w:r>
            <w:r>
              <w:rPr>
                <w:rStyle w:val="B1Char"/>
                <w:rFonts w:eastAsiaTheme="minorEastAsia"/>
              </w:rPr>
              <w:t>)</w:t>
            </w:r>
            <w:r w:rsidRPr="000F53A7">
              <w:rPr>
                <w:rStyle w:val="B1Char"/>
                <w:rFonts w:eastAsiaTheme="minorEastAsia"/>
              </w:rPr>
              <w:t>.</w:t>
            </w:r>
          </w:p>
          <w:p w14:paraId="4A41395B" w14:textId="77777777" w:rsidR="001D3745" w:rsidRPr="00E330F6" w:rsidRDefault="001D3745" w:rsidP="001D3745"/>
          <w:p w14:paraId="43423D10" w14:textId="77777777" w:rsidR="001D3745" w:rsidRDefault="001D3745" w:rsidP="001D3745">
            <w:r w:rsidRPr="00E330F6">
              <w:rPr>
                <w:rFonts w:hint="eastAsia"/>
              </w:rPr>
              <w:lastRenderedPageBreak/>
              <w:t>I</w:t>
            </w:r>
            <w:r w:rsidRPr="00E330F6">
              <w:t xml:space="preserve">n addition, </w:t>
            </w:r>
            <w:r>
              <w:t>whether the functionality may serve as unit of activation/deactivation may be a separate discussion. E.g., NW can separately configure the relevant parameters to finish the configuration of functionality, or directly configure a functionality ID. Both ways seem feasible and do not need to narrow down at this stage.</w:t>
            </w:r>
          </w:p>
          <w:p w14:paraId="5F2D62F5" w14:textId="77777777" w:rsidR="001D3745" w:rsidRDefault="001D3745" w:rsidP="001D3745">
            <w:pPr>
              <w:rPr>
                <w:rFonts w:cstheme="minorHAnsi"/>
                <w:b/>
                <w:lang w:eastAsia="zh-CN"/>
              </w:rPr>
            </w:pPr>
          </w:p>
          <w:p w14:paraId="6B3A2A2B" w14:textId="77777777" w:rsidR="001D3745" w:rsidRDefault="001D3745" w:rsidP="001D3745">
            <w:pPr>
              <w:pStyle w:val="ListParagraph"/>
              <w:numPr>
                <w:ilvl w:val="0"/>
                <w:numId w:val="74"/>
              </w:numPr>
            </w:pPr>
            <w:r>
              <w:t xml:space="preserve">A functionality refers to a specific configuration of the Feature/FG or a set of configurations of Feature/FG </w:t>
            </w:r>
            <w:r w:rsidRPr="00E330F6">
              <w:rPr>
                <w:strike/>
                <w:color w:val="FF0000"/>
              </w:rPr>
              <w:t>and may serve as a unit of activation/deactivation/switching in functionality-based LCM</w:t>
            </w:r>
            <w:r>
              <w:t>.</w:t>
            </w:r>
          </w:p>
          <w:p w14:paraId="3170934E" w14:textId="77777777" w:rsidR="009F3E67" w:rsidRPr="009F3E67" w:rsidRDefault="009F3E67" w:rsidP="009F3E67">
            <w:pPr>
              <w:pStyle w:val="ListParagraph"/>
              <w:numPr>
                <w:ilvl w:val="0"/>
                <w:numId w:val="74"/>
              </w:numPr>
              <w:rPr>
                <w:strike/>
                <w:color w:val="FF0000"/>
              </w:rPr>
            </w:pPr>
            <w:r w:rsidRPr="009F3E67">
              <w:rPr>
                <w:strike/>
                <w:color w:val="FF0000"/>
              </w:rPr>
              <w:t>Configured functionalities: functionalities that are configured by the NW among identified functionalities</w:t>
            </w:r>
          </w:p>
          <w:p w14:paraId="46CFEF87" w14:textId="77777777" w:rsidR="009F3E67" w:rsidRPr="009F3E67" w:rsidRDefault="009F3E67" w:rsidP="009F3E67">
            <w:pPr>
              <w:pStyle w:val="ListParagraph"/>
              <w:numPr>
                <w:ilvl w:val="0"/>
                <w:numId w:val="74"/>
              </w:numPr>
              <w:rPr>
                <w:strike/>
                <w:color w:val="FF0000"/>
              </w:rPr>
            </w:pPr>
            <w:r w:rsidRPr="009F3E67">
              <w:rPr>
                <w:strike/>
                <w:color w:val="FF0000"/>
              </w:rPr>
              <w:t>Applicable functionalities: functionalities that are currently applicable at the UE among identified functionalities</w:t>
            </w:r>
          </w:p>
          <w:p w14:paraId="3224DFDE" w14:textId="77777777" w:rsidR="001D3745" w:rsidRPr="009F3E67" w:rsidRDefault="001D3745" w:rsidP="001D3745">
            <w:pPr>
              <w:rPr>
                <w:rFonts w:cstheme="minorHAnsi"/>
                <w:b/>
                <w:lang w:eastAsia="zh-CN"/>
              </w:rPr>
            </w:pPr>
          </w:p>
        </w:tc>
      </w:tr>
      <w:tr w:rsidR="00431A97" w14:paraId="41C787B9" w14:textId="77777777">
        <w:tc>
          <w:tcPr>
            <w:tcW w:w="2235" w:type="dxa"/>
          </w:tcPr>
          <w:p w14:paraId="48303505" w14:textId="55867806" w:rsidR="00431A97" w:rsidRDefault="00431A97" w:rsidP="00431A97">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22B7638F" w14:textId="77777777" w:rsidR="00431A97" w:rsidRDefault="00431A97" w:rsidP="00431A97">
            <w:pPr>
              <w:rPr>
                <w:rFonts w:eastAsia="MS Mincho" w:cstheme="minorHAnsi"/>
                <w:bCs/>
                <w:lang w:eastAsia="ja-JP"/>
              </w:rPr>
            </w:pPr>
            <w:r>
              <w:rPr>
                <w:rFonts w:eastAsia="MS Mincho" w:cstheme="minorHAnsi"/>
                <w:bCs/>
                <w:lang w:eastAsia="ja-JP"/>
              </w:rPr>
              <w:t>Even if applicability of models is changed at UE side, NW cannot sense it unless UE reported. As the configured functionality and functionalities are common understanding between NW and UE, the applicable functionality should be defined in the same principle. For this reason, we prefer the following update of applicable functionalities as follows.</w:t>
            </w:r>
          </w:p>
          <w:p w14:paraId="7C6ECD51" w14:textId="70733592" w:rsidR="00431A97" w:rsidRPr="001D3745" w:rsidRDefault="00431A97" w:rsidP="00431A97">
            <w:pPr>
              <w:rPr>
                <w:rFonts w:cstheme="minorHAnsi"/>
                <w:lang w:eastAsia="zh-CN"/>
              </w:rPr>
            </w:pPr>
            <w:r>
              <w:t xml:space="preserve">Applicable functionalities: functionalities that are </w:t>
            </w:r>
            <w:r w:rsidRPr="000A6B01">
              <w:rPr>
                <w:strike/>
                <w:color w:val="FF0000"/>
              </w:rPr>
              <w:t>currently</w:t>
            </w:r>
            <w:r w:rsidRPr="000A6B01">
              <w:rPr>
                <w:color w:val="FF0000"/>
              </w:rPr>
              <w:t xml:space="preserve"> reported as applicable by UE reporting </w:t>
            </w:r>
            <w:r w:rsidRPr="000A6B01">
              <w:rPr>
                <w:strike/>
                <w:color w:val="FF0000"/>
              </w:rPr>
              <w:t>at the UE</w:t>
            </w:r>
            <w:r>
              <w:t xml:space="preserve"> among identified functionalities</w:t>
            </w:r>
          </w:p>
        </w:tc>
      </w:tr>
      <w:tr w:rsidR="00CD2C5A" w14:paraId="61931778" w14:textId="77777777" w:rsidTr="007A1200">
        <w:tc>
          <w:tcPr>
            <w:tcW w:w="2235" w:type="dxa"/>
            <w:tcBorders>
              <w:top w:val="single" w:sz="4" w:space="0" w:color="auto"/>
              <w:left w:val="single" w:sz="4" w:space="0" w:color="auto"/>
              <w:bottom w:val="single" w:sz="4" w:space="0" w:color="auto"/>
              <w:right w:val="single" w:sz="4" w:space="0" w:color="auto"/>
            </w:tcBorders>
            <w:hideMark/>
          </w:tcPr>
          <w:p w14:paraId="59EA53FF" w14:textId="77777777" w:rsidR="00CD2C5A" w:rsidRDefault="00CD2C5A">
            <w:pPr>
              <w:rPr>
                <w:rFonts w:cstheme="minorHAnsi"/>
                <w:lang w:eastAsia="zh-CN"/>
              </w:rPr>
            </w:pPr>
            <w:r>
              <w:rPr>
                <w:rFonts w:cstheme="minorHAnsi"/>
                <w:lang w:eastAsia="zh-CN"/>
              </w:rPr>
              <w:t>Samsung</w:t>
            </w:r>
          </w:p>
        </w:tc>
        <w:tc>
          <w:tcPr>
            <w:tcW w:w="7727" w:type="dxa"/>
            <w:gridSpan w:val="2"/>
            <w:tcBorders>
              <w:top w:val="single" w:sz="4" w:space="0" w:color="auto"/>
              <w:left w:val="single" w:sz="4" w:space="0" w:color="auto"/>
              <w:bottom w:val="single" w:sz="4" w:space="0" w:color="auto"/>
              <w:right w:val="single" w:sz="4" w:space="0" w:color="auto"/>
            </w:tcBorders>
          </w:tcPr>
          <w:p w14:paraId="0DA55048" w14:textId="77777777" w:rsidR="00CD2C5A" w:rsidRDefault="00CD2C5A" w:rsidP="00CD2C5A">
            <w:pPr>
              <w:pStyle w:val="ListParagraph"/>
              <w:numPr>
                <w:ilvl w:val="0"/>
                <w:numId w:val="133"/>
              </w:numPr>
            </w:pPr>
            <w:r>
              <w:t xml:space="preserve">Functionality refers to an AI/ML-enabled Feature/FG enabled by configuration(s), where configurations are </w:t>
            </w:r>
            <w:r>
              <w:rPr>
                <w:color w:val="FF0000"/>
              </w:rPr>
              <w:t xml:space="preserve">derived from </w:t>
            </w:r>
            <w:r>
              <w:t>the conditions in forms of RRC/LPP IE(s) reported by UE capability.</w:t>
            </w:r>
          </w:p>
          <w:p w14:paraId="1A058A30" w14:textId="77777777" w:rsidR="00CD2C5A" w:rsidRDefault="00CD2C5A">
            <w:pPr>
              <w:rPr>
                <w:rFonts w:cstheme="minorHAnsi"/>
                <w:b/>
              </w:rPr>
            </w:pPr>
          </w:p>
        </w:tc>
      </w:tr>
      <w:tr w:rsidR="007A1200" w14:paraId="0C7B0EBE" w14:textId="77777777">
        <w:tc>
          <w:tcPr>
            <w:tcW w:w="2235" w:type="dxa"/>
          </w:tcPr>
          <w:p w14:paraId="134EBE8D" w14:textId="710E8CDA" w:rsidR="007A1200" w:rsidRPr="00CD2C5A" w:rsidRDefault="007A1200" w:rsidP="007A1200">
            <w:pPr>
              <w:rPr>
                <w:rFonts w:eastAsia="MS Mincho" w:cstheme="minorHAnsi"/>
                <w:lang w:eastAsia="ja-JP"/>
              </w:rPr>
            </w:pPr>
            <w:r>
              <w:rPr>
                <w:rFonts w:eastAsia="MS Mincho" w:cstheme="minorHAnsi"/>
                <w:lang w:eastAsia="ja-JP"/>
              </w:rPr>
              <w:t>KDDI</w:t>
            </w:r>
          </w:p>
        </w:tc>
        <w:tc>
          <w:tcPr>
            <w:tcW w:w="7727" w:type="dxa"/>
            <w:gridSpan w:val="2"/>
          </w:tcPr>
          <w:p w14:paraId="4EF0F1DA" w14:textId="563E7D22" w:rsidR="007A1200" w:rsidRDefault="007A1200" w:rsidP="007A1200">
            <w:pPr>
              <w:rPr>
                <w:rFonts w:eastAsia="MS Mincho" w:cstheme="minorHAnsi"/>
                <w:bCs/>
                <w:lang w:eastAsia="ja-JP"/>
              </w:rPr>
            </w:pPr>
            <w:r>
              <w:rPr>
                <w:rFonts w:eastAsia="MS Mincho" w:cstheme="minorHAnsi"/>
                <w:bCs/>
                <w:lang w:eastAsia="ja-JP"/>
              </w:rPr>
              <w:t xml:space="preserve">Third </w:t>
            </w:r>
            <w:r w:rsidRPr="00FC318C">
              <w:rPr>
                <w:rFonts w:eastAsia="MS Mincho" w:cstheme="minorHAnsi"/>
                <w:bCs/>
                <w:lang w:eastAsia="ja-JP"/>
              </w:rPr>
              <w:t xml:space="preserve">bullet </w:t>
            </w:r>
            <w:r>
              <w:rPr>
                <w:rFonts w:eastAsia="MS Mincho" w:cstheme="minorHAnsi"/>
                <w:bCs/>
                <w:lang w:eastAsia="ja-JP"/>
              </w:rPr>
              <w:t xml:space="preserve">and forth bullet </w:t>
            </w:r>
            <w:r w:rsidRPr="00FC318C">
              <w:rPr>
                <w:rFonts w:eastAsia="MS Mincho" w:cstheme="minorHAnsi"/>
                <w:bCs/>
                <w:lang w:eastAsia="ja-JP"/>
              </w:rPr>
              <w:t xml:space="preserve">should be discussed with </w:t>
            </w:r>
            <w:r>
              <w:rPr>
                <w:rFonts w:eastAsia="MS Mincho" w:cstheme="minorHAnsi"/>
                <w:bCs/>
                <w:lang w:eastAsia="ja-JP"/>
              </w:rPr>
              <w:t>i</w:t>
            </w:r>
            <w:r w:rsidRPr="00FC318C">
              <w:rPr>
                <w:rFonts w:eastAsia="MS Mincho" w:cstheme="minorHAnsi"/>
                <w:bCs/>
                <w:lang w:eastAsia="ja-JP"/>
              </w:rPr>
              <w:t>dentified functionalities also defined.</w:t>
            </w:r>
            <w:r>
              <w:rPr>
                <w:rFonts w:eastAsia="MS Mincho" w:cstheme="minorHAnsi"/>
                <w:bCs/>
                <w:lang w:eastAsia="ja-JP"/>
              </w:rPr>
              <w:t xml:space="preserve"> </w:t>
            </w:r>
            <w:r w:rsidRPr="00FC318C">
              <w:rPr>
                <w:rFonts w:eastAsia="MS Mincho" w:cstheme="minorHAnsi"/>
                <w:bCs/>
                <w:lang w:eastAsia="ja-JP"/>
              </w:rPr>
              <w:t xml:space="preserve">Also, what is the relationship between </w:t>
            </w:r>
            <w:r>
              <w:rPr>
                <w:rFonts w:eastAsia="MS Mincho" w:cstheme="minorHAnsi"/>
                <w:bCs/>
                <w:lang w:eastAsia="ja-JP"/>
              </w:rPr>
              <w:t>c</w:t>
            </w:r>
            <w:r w:rsidRPr="00FC318C">
              <w:rPr>
                <w:rFonts w:eastAsia="MS Mincho" w:cstheme="minorHAnsi"/>
                <w:bCs/>
                <w:lang w:eastAsia="ja-JP"/>
              </w:rPr>
              <w:t xml:space="preserve">onfigured functionalities and </w:t>
            </w:r>
            <w:r>
              <w:rPr>
                <w:rFonts w:eastAsia="MS Mincho" w:cstheme="minorHAnsi"/>
                <w:bCs/>
                <w:lang w:eastAsia="ja-JP"/>
              </w:rPr>
              <w:t>a</w:t>
            </w:r>
            <w:r w:rsidRPr="00FC318C">
              <w:rPr>
                <w:rFonts w:eastAsia="MS Mincho" w:cstheme="minorHAnsi"/>
                <w:bCs/>
                <w:lang w:eastAsia="ja-JP"/>
              </w:rPr>
              <w:t>ppliable functionalities?</w:t>
            </w:r>
          </w:p>
        </w:tc>
      </w:tr>
      <w:tr w:rsidR="00B90264" w14:paraId="4100419E" w14:textId="77777777">
        <w:tc>
          <w:tcPr>
            <w:tcW w:w="2235" w:type="dxa"/>
          </w:tcPr>
          <w:p w14:paraId="5ABE5990" w14:textId="668A4620" w:rsidR="00B90264" w:rsidRDefault="00B90264" w:rsidP="00B90264">
            <w:pPr>
              <w:rPr>
                <w:rFonts w:eastAsia="MS Mincho" w:cstheme="minorHAnsi"/>
                <w:lang w:eastAsia="ja-JP"/>
              </w:rPr>
            </w:pPr>
            <w:r>
              <w:rPr>
                <w:rFonts w:eastAsia="MS Mincho" w:cstheme="minorHAnsi"/>
                <w:lang w:eastAsia="ja-JP"/>
              </w:rPr>
              <w:t>NEC</w:t>
            </w:r>
          </w:p>
        </w:tc>
        <w:tc>
          <w:tcPr>
            <w:tcW w:w="7727" w:type="dxa"/>
            <w:gridSpan w:val="2"/>
          </w:tcPr>
          <w:p w14:paraId="537EC2B3" w14:textId="61B12B11" w:rsidR="00B90264" w:rsidRDefault="00B90264" w:rsidP="00B90264">
            <w:pPr>
              <w:rPr>
                <w:rFonts w:eastAsia="MS Mincho" w:cstheme="minorHAnsi"/>
                <w:bCs/>
                <w:lang w:eastAsia="ja-JP"/>
              </w:rPr>
            </w:pPr>
            <w:r>
              <w:rPr>
                <w:rFonts w:eastAsia="MS Mincho" w:cstheme="minorHAnsi"/>
                <w:bCs/>
                <w:lang w:eastAsia="ja-JP"/>
              </w:rPr>
              <w:t xml:space="preserve">We do not clearly understand the motivation for applicable functionality and how is this expected to be used for LCM procedures. Especially, if the during functionality identification the application conditions are also available at gNB then the gNB understands that which functionalities are applicable at a UE based on its own implementation. In such case, there might not be a need to specify applicable functionalities. Hence, we propose to remove the last point from the proposal. </w:t>
            </w:r>
          </w:p>
        </w:tc>
      </w:tr>
      <w:tr w:rsidR="00F23C3E" w:rsidRPr="00306AC7" w14:paraId="1E5EFA9F" w14:textId="77777777" w:rsidTr="00F23C3E">
        <w:tc>
          <w:tcPr>
            <w:tcW w:w="2235" w:type="dxa"/>
          </w:tcPr>
          <w:p w14:paraId="7B3A7050" w14:textId="77777777" w:rsidR="00F23C3E" w:rsidRPr="00306AC7" w:rsidRDefault="00F23C3E" w:rsidP="00F23C3E">
            <w:pPr>
              <w:rPr>
                <w:rFonts w:eastAsia="Malgun Gothic" w:cstheme="minorHAnsi"/>
                <w:lang w:eastAsia="ko-KR"/>
              </w:rPr>
            </w:pPr>
            <w:r>
              <w:rPr>
                <w:rFonts w:eastAsia="Malgun Gothic" w:cstheme="minorHAnsi" w:hint="eastAsia"/>
                <w:lang w:eastAsia="ko-KR"/>
              </w:rPr>
              <w:t>LG</w:t>
            </w:r>
          </w:p>
        </w:tc>
        <w:tc>
          <w:tcPr>
            <w:tcW w:w="7727" w:type="dxa"/>
            <w:gridSpan w:val="2"/>
          </w:tcPr>
          <w:p w14:paraId="0BF3ADCB" w14:textId="77777777" w:rsidR="00F23C3E" w:rsidRPr="00306AC7" w:rsidRDefault="00F23C3E" w:rsidP="00F23C3E">
            <w:pPr>
              <w:rPr>
                <w:rFonts w:eastAsia="Malgun Gothic" w:cstheme="minorHAnsi"/>
                <w:b/>
                <w:lang w:eastAsia="ko-KR"/>
              </w:rPr>
            </w:pPr>
            <w:r>
              <w:rPr>
                <w:rFonts w:eastAsia="Malgun Gothic" w:cstheme="minorHAnsi"/>
                <w:lang w:eastAsia="ko-KR"/>
              </w:rPr>
              <w:t>Support</w:t>
            </w:r>
            <w:r w:rsidRPr="00306AC7">
              <w:rPr>
                <w:rFonts w:eastAsia="Malgun Gothic" w:cstheme="minorHAnsi" w:hint="eastAsia"/>
                <w:lang w:eastAsia="ko-KR"/>
              </w:rPr>
              <w:t xml:space="preserve"> in general</w:t>
            </w:r>
          </w:p>
        </w:tc>
      </w:tr>
      <w:tr w:rsidR="00E223B4" w:rsidRPr="00306AC7" w14:paraId="02F06C3C" w14:textId="77777777" w:rsidTr="00F23C3E">
        <w:tc>
          <w:tcPr>
            <w:tcW w:w="2235" w:type="dxa"/>
          </w:tcPr>
          <w:p w14:paraId="5819833F" w14:textId="42A09877" w:rsidR="00E223B4" w:rsidRDefault="00E223B4" w:rsidP="00E223B4">
            <w:pPr>
              <w:rPr>
                <w:rFonts w:eastAsia="Malgun Gothic" w:cstheme="minorHAnsi"/>
                <w:lang w:eastAsia="ko-KR"/>
              </w:rPr>
            </w:pPr>
            <w:r>
              <w:rPr>
                <w:rFonts w:eastAsia="MS Mincho" w:cstheme="minorHAnsi"/>
                <w:lang w:eastAsia="ja-JP"/>
              </w:rPr>
              <w:lastRenderedPageBreak/>
              <w:t>IIT Kanpur</w:t>
            </w:r>
          </w:p>
        </w:tc>
        <w:tc>
          <w:tcPr>
            <w:tcW w:w="7727" w:type="dxa"/>
            <w:gridSpan w:val="2"/>
          </w:tcPr>
          <w:p w14:paraId="2605ECB1" w14:textId="77777777" w:rsidR="00E223B4" w:rsidRDefault="00E223B4" w:rsidP="00E223B4">
            <w:pPr>
              <w:rPr>
                <w:rFonts w:eastAsia="MS Mincho" w:cstheme="minorHAnsi"/>
                <w:bCs/>
                <w:lang w:eastAsia="ja-JP"/>
              </w:rPr>
            </w:pPr>
            <w:r>
              <w:rPr>
                <w:rFonts w:eastAsia="MS Mincho" w:cstheme="minorHAnsi"/>
                <w:bCs/>
                <w:lang w:eastAsia="ja-JP"/>
              </w:rPr>
              <w:t>The terminology “identified functionalities” is not clear and we don’t think there is a need to define the identified functionalities separately. There should be only two terminologies needed: Identified functionalities and Applicable functionalities. Further, we think there is no need for the 1</w:t>
            </w:r>
            <w:r w:rsidRPr="00460F94">
              <w:rPr>
                <w:rFonts w:eastAsia="MS Mincho" w:cstheme="minorHAnsi"/>
                <w:bCs/>
                <w:vertAlign w:val="superscript"/>
                <w:lang w:eastAsia="ja-JP"/>
              </w:rPr>
              <w:t>st</w:t>
            </w:r>
            <w:r>
              <w:rPr>
                <w:rFonts w:eastAsia="MS Mincho" w:cstheme="minorHAnsi"/>
                <w:bCs/>
                <w:lang w:eastAsia="ja-JP"/>
              </w:rPr>
              <w:t xml:space="preserve"> bullet, and it is creating confusion. Hence, we propose:</w:t>
            </w:r>
          </w:p>
          <w:p w14:paraId="4C560583" w14:textId="77777777" w:rsidR="00E223B4" w:rsidRPr="005626CC" w:rsidRDefault="00E223B4" w:rsidP="00E223B4">
            <w:pPr>
              <w:pStyle w:val="ListParagraph"/>
              <w:numPr>
                <w:ilvl w:val="0"/>
                <w:numId w:val="74"/>
              </w:numPr>
              <w:rPr>
                <w:strike/>
                <w:color w:val="FF0000"/>
              </w:rPr>
            </w:pPr>
            <w:r w:rsidRPr="005626CC">
              <w:rPr>
                <w:strike/>
                <w:color w:val="FF0000"/>
              </w:rPr>
              <w:t>Functionality refers to an AI/ML-enabled Feature/FG enabled by configuration(s), where configurations are the conditions in forms of RRC/LPP IE(s) reported by UE capability.</w:t>
            </w:r>
          </w:p>
          <w:p w14:paraId="1B1E49CF" w14:textId="77777777" w:rsidR="00E223B4" w:rsidRDefault="00E223B4" w:rsidP="00E223B4">
            <w:pPr>
              <w:pStyle w:val="ListParagraph"/>
              <w:numPr>
                <w:ilvl w:val="0"/>
                <w:numId w:val="74"/>
              </w:numPr>
            </w:pPr>
            <w:r>
              <w:t>A functionality refers to a specific configuration of the Feature/FG or a set of configurations of Feature/FG and may serve as a unit of activation/deactivation/switching in functionality-based LCM.</w:t>
            </w:r>
          </w:p>
          <w:p w14:paraId="74024E28" w14:textId="77777777" w:rsidR="00E223B4" w:rsidRPr="00F37FBC" w:rsidRDefault="00E223B4" w:rsidP="00E223B4">
            <w:pPr>
              <w:pStyle w:val="ListParagraph"/>
              <w:numPr>
                <w:ilvl w:val="0"/>
                <w:numId w:val="74"/>
              </w:numPr>
              <w:rPr>
                <w:color w:val="FF0000"/>
              </w:rPr>
            </w:pPr>
            <w:r>
              <w:rPr>
                <w:color w:val="FF0000"/>
              </w:rPr>
              <w:t>Applicable</w:t>
            </w:r>
            <w:r w:rsidRPr="00F37FBC">
              <w:rPr>
                <w:color w:val="FF0000"/>
              </w:rPr>
              <w:t xml:space="preserve"> functionalities: functionalities that are</w:t>
            </w:r>
            <w:r>
              <w:rPr>
                <w:color w:val="FF0000"/>
              </w:rPr>
              <w:t xml:space="preserve"> currently applicable at</w:t>
            </w:r>
            <w:r w:rsidRPr="00F37FBC">
              <w:rPr>
                <w:color w:val="FF0000"/>
              </w:rPr>
              <w:t xml:space="preserve"> the </w:t>
            </w:r>
            <w:r>
              <w:rPr>
                <w:color w:val="FF0000"/>
              </w:rPr>
              <w:t>UE</w:t>
            </w:r>
            <w:r w:rsidRPr="00F37FBC">
              <w:rPr>
                <w:color w:val="FF0000"/>
              </w:rPr>
              <w:t xml:space="preserve"> </w:t>
            </w:r>
            <w:r>
              <w:rPr>
                <w:color w:val="FF0000"/>
              </w:rPr>
              <w:t>based on</w:t>
            </w:r>
            <w:r w:rsidRPr="00F37FBC">
              <w:rPr>
                <w:color w:val="FF0000"/>
              </w:rPr>
              <w:t xml:space="preserve"> </w:t>
            </w:r>
            <w:r>
              <w:rPr>
                <w:color w:val="FF0000"/>
              </w:rPr>
              <w:t>UE capability</w:t>
            </w:r>
          </w:p>
          <w:p w14:paraId="65CCF56E" w14:textId="177D4B12" w:rsidR="00E223B4" w:rsidRDefault="00E223B4" w:rsidP="00E223B4">
            <w:pPr>
              <w:rPr>
                <w:rFonts w:eastAsia="Malgun Gothic" w:cstheme="minorHAnsi"/>
                <w:lang w:eastAsia="ko-KR"/>
              </w:rPr>
            </w:pPr>
            <w:r>
              <w:rPr>
                <w:color w:val="FF0000"/>
              </w:rPr>
              <w:t xml:space="preserve">Activated </w:t>
            </w:r>
            <w:r w:rsidRPr="00F37FBC">
              <w:rPr>
                <w:color w:val="FF0000"/>
              </w:rPr>
              <w:t>functionali</w:t>
            </w:r>
            <w:r>
              <w:rPr>
                <w:color w:val="FF0000"/>
              </w:rPr>
              <w:t>ty</w:t>
            </w:r>
            <w:r w:rsidRPr="00F37FBC">
              <w:rPr>
                <w:color w:val="FF0000"/>
              </w:rPr>
              <w:t>: functionali</w:t>
            </w:r>
            <w:r>
              <w:rPr>
                <w:color w:val="FF0000"/>
              </w:rPr>
              <w:t>ty</w:t>
            </w:r>
            <w:r w:rsidRPr="00F37FBC">
              <w:rPr>
                <w:color w:val="FF0000"/>
              </w:rPr>
              <w:t xml:space="preserve"> that </w:t>
            </w:r>
            <w:r>
              <w:rPr>
                <w:color w:val="FF0000"/>
              </w:rPr>
              <w:t>is</w:t>
            </w:r>
            <w:r w:rsidRPr="00F37FBC">
              <w:rPr>
                <w:color w:val="FF0000"/>
              </w:rPr>
              <w:t xml:space="preserve"> currently </w:t>
            </w:r>
            <w:r>
              <w:rPr>
                <w:color w:val="FF0000"/>
              </w:rPr>
              <w:t>activated</w:t>
            </w:r>
            <w:r w:rsidRPr="00F37FBC">
              <w:rPr>
                <w:color w:val="FF0000"/>
              </w:rPr>
              <w:t xml:space="preserve"> at the UE among </w:t>
            </w:r>
            <w:r>
              <w:rPr>
                <w:color w:val="FF0000"/>
              </w:rPr>
              <w:t>applicable</w:t>
            </w:r>
            <w:r w:rsidRPr="00F37FBC">
              <w:rPr>
                <w:color w:val="FF0000"/>
              </w:rPr>
              <w:t xml:space="preserve"> functionalities</w:t>
            </w:r>
          </w:p>
        </w:tc>
      </w:tr>
      <w:tr w:rsidR="00F74100" w:rsidRPr="00306AC7" w14:paraId="55775994" w14:textId="77777777" w:rsidTr="00F23C3E">
        <w:tc>
          <w:tcPr>
            <w:tcW w:w="2235" w:type="dxa"/>
          </w:tcPr>
          <w:p w14:paraId="51373C4B" w14:textId="268869EE" w:rsidR="00F74100" w:rsidRDefault="00F74100" w:rsidP="00E223B4">
            <w:pPr>
              <w:rPr>
                <w:rFonts w:eastAsia="MS Mincho" w:cstheme="minorHAnsi"/>
                <w:lang w:eastAsia="ja-JP"/>
              </w:rPr>
            </w:pPr>
            <w:r>
              <w:rPr>
                <w:rFonts w:eastAsia="MS Mincho" w:cstheme="minorHAnsi" w:hint="eastAsia"/>
                <w:lang w:eastAsia="ja-JP"/>
              </w:rPr>
              <w:t>E</w:t>
            </w:r>
            <w:r>
              <w:rPr>
                <w:rFonts w:eastAsia="MS Mincho" w:cstheme="minorHAnsi"/>
                <w:lang w:eastAsia="ja-JP"/>
              </w:rPr>
              <w:t>TRI</w:t>
            </w:r>
          </w:p>
        </w:tc>
        <w:tc>
          <w:tcPr>
            <w:tcW w:w="7727" w:type="dxa"/>
            <w:gridSpan w:val="2"/>
          </w:tcPr>
          <w:p w14:paraId="4F10E03D" w14:textId="63D46049" w:rsidR="00F74100" w:rsidRDefault="00F74100" w:rsidP="00E223B4">
            <w:pPr>
              <w:rPr>
                <w:rFonts w:eastAsia="MS Mincho" w:cstheme="minorHAnsi"/>
                <w:bCs/>
                <w:lang w:eastAsia="ja-JP"/>
              </w:rPr>
            </w:pPr>
            <w:r>
              <w:rPr>
                <w:rFonts w:eastAsia="MS Mincho" w:cstheme="minorHAnsi" w:hint="eastAsia"/>
                <w:bCs/>
                <w:lang w:eastAsia="ja-JP"/>
              </w:rPr>
              <w:t>W</w:t>
            </w:r>
            <w:r>
              <w:rPr>
                <w:rFonts w:eastAsia="MS Mincho" w:cstheme="minorHAnsi"/>
                <w:bCs/>
                <w:lang w:eastAsia="ja-JP"/>
              </w:rPr>
              <w:t>e tend to agree. However, for the first bullet, “in forms of RRS/LPP IE(s)” seems too specific. We suggest to remove this.</w:t>
            </w:r>
          </w:p>
        </w:tc>
      </w:tr>
    </w:tbl>
    <w:p w14:paraId="1EAEA23F" w14:textId="77777777" w:rsidR="0087409F" w:rsidRDefault="0087409F">
      <w:pPr>
        <w:pStyle w:val="ListBullet"/>
        <w:numPr>
          <w:ilvl w:val="0"/>
          <w:numId w:val="0"/>
        </w:numPr>
      </w:pPr>
    </w:p>
    <w:p w14:paraId="2C92FCCA" w14:textId="77777777" w:rsidR="0087409F" w:rsidRDefault="0087409F">
      <w:pPr>
        <w:pStyle w:val="ListBullet"/>
        <w:numPr>
          <w:ilvl w:val="0"/>
          <w:numId w:val="0"/>
        </w:numPr>
      </w:pPr>
    </w:p>
    <w:p w14:paraId="25FC920D" w14:textId="43096C61" w:rsidR="00786B29" w:rsidRDefault="00786B29" w:rsidP="00786B29">
      <w:pPr>
        <w:pStyle w:val="Heading6"/>
        <w:ind w:left="1152" w:hanging="1152"/>
        <w:rPr>
          <w:sz w:val="22"/>
          <w:szCs w:val="22"/>
        </w:rPr>
      </w:pPr>
      <w:r>
        <w:rPr>
          <w:sz w:val="22"/>
          <w:szCs w:val="22"/>
        </w:rPr>
        <w:t>[FL</w:t>
      </w:r>
      <w:r>
        <w:rPr>
          <w:sz w:val="22"/>
          <w:szCs w:val="22"/>
        </w:rPr>
        <w:t>2</w:t>
      </w:r>
      <w:r>
        <w:rPr>
          <w:sz w:val="22"/>
          <w:szCs w:val="22"/>
        </w:rPr>
        <w:t>] Proposal 8-2b</w:t>
      </w:r>
    </w:p>
    <w:p w14:paraId="657BBC43" w14:textId="77777777" w:rsidR="00786B29" w:rsidRPr="00381B48" w:rsidRDefault="00786B29" w:rsidP="00786B29">
      <w:pPr>
        <w:spacing w:after="160" w:line="360" w:lineRule="auto"/>
        <w:rPr>
          <w:rFonts w:ascii="Calibri" w:eastAsia="SimSun" w:hAnsi="Calibri" w:cs="Calibri"/>
          <w:bCs/>
          <w:i/>
          <w:kern w:val="2"/>
          <w:lang w:eastAsia="zh-CN"/>
          <w14:ligatures w14:val="standardContextual"/>
        </w:rPr>
      </w:pPr>
      <w:r w:rsidRPr="00381B48">
        <w:rPr>
          <w:rFonts w:ascii="Calibri" w:eastAsia="SimSun" w:hAnsi="Calibri" w:cs="Calibri"/>
          <w:bCs/>
          <w:i/>
          <w:kern w:val="2"/>
          <w:lang w:eastAsia="zh-CN"/>
          <w14:ligatures w14:val="standardContextual"/>
        </w:rPr>
        <w:t>FL notes: Several companies’ comments on removing RRC/LPP from the first bullet. If so, the first bullet becomes the same as previous agreement, hence deleted in the updated proposal.</w:t>
      </w:r>
    </w:p>
    <w:p w14:paraId="56F23160" w14:textId="77777777" w:rsidR="00786B29" w:rsidRPr="00381B48" w:rsidRDefault="00786B29" w:rsidP="00786B29">
      <w:p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Further clarification on functionality terminology:</w:t>
      </w:r>
    </w:p>
    <w:p w14:paraId="245D2451" w14:textId="77777777" w:rsidR="00786B29" w:rsidRPr="00381B48" w:rsidRDefault="00786B29" w:rsidP="00786B29">
      <w:pPr>
        <w:pStyle w:val="ListParagraph"/>
        <w:numPr>
          <w:ilvl w:val="0"/>
          <w:numId w:val="138"/>
        </w:numPr>
        <w:spacing w:after="160"/>
        <w:rPr>
          <w:strike/>
          <w:color w:val="FF0000"/>
        </w:rPr>
      </w:pPr>
      <w:r w:rsidRPr="00381B48">
        <w:rPr>
          <w:strike/>
          <w:color w:val="FF0000"/>
        </w:rPr>
        <w:t>Functionality refers to an AI/ML-enabled Feature/FG enabled by configuration(s), where configurations are the conditions in forms of RRC/LPP IE(s) reported by UE capability.</w:t>
      </w:r>
    </w:p>
    <w:p w14:paraId="2446F53E" w14:textId="77777777" w:rsidR="00786B29" w:rsidRPr="00381B48" w:rsidRDefault="00786B29" w:rsidP="00786B29">
      <w:pPr>
        <w:pStyle w:val="ListParagraph"/>
        <w:numPr>
          <w:ilvl w:val="0"/>
          <w:numId w:val="138"/>
        </w:numPr>
        <w:spacing w:after="160"/>
        <w:rPr>
          <w:strike/>
          <w:color w:val="FF0000"/>
        </w:rPr>
      </w:pPr>
      <w:r w:rsidRPr="00381B48">
        <w:rPr>
          <w:strike/>
          <w:color w:val="FF0000"/>
        </w:rPr>
        <w:t>A functionality refers to a specific configuration of the Feature/FG or a set of configurations of Feature/FG and may serve as a unit of activation/deactivation/switching in functionality-based LCM.</w:t>
      </w:r>
    </w:p>
    <w:p w14:paraId="513B1FBE" w14:textId="77777777" w:rsidR="00786B29" w:rsidRPr="00381B48" w:rsidRDefault="00786B29" w:rsidP="00786B29">
      <w:pPr>
        <w:pStyle w:val="ListParagraph"/>
        <w:numPr>
          <w:ilvl w:val="0"/>
          <w:numId w:val="138"/>
        </w:numPr>
        <w:rPr>
          <w:color w:val="FF0000"/>
        </w:rPr>
      </w:pPr>
      <w:r w:rsidRPr="00381B48">
        <w:rPr>
          <w:color w:val="FF0000"/>
        </w:rPr>
        <w:t xml:space="preserve">Identified functionalities: functionalities corresponding to conditions indicated by UE capability </w:t>
      </w:r>
    </w:p>
    <w:p w14:paraId="643D9C28" w14:textId="77777777" w:rsidR="00786B29" w:rsidRDefault="00786B29" w:rsidP="00786B29">
      <w:pPr>
        <w:pStyle w:val="ListParagraph"/>
        <w:numPr>
          <w:ilvl w:val="0"/>
          <w:numId w:val="138"/>
        </w:numPr>
        <w:spacing w:after="160"/>
      </w:pPr>
      <w:r>
        <w:t>Configured functionalities: functionalities that are configured by the NW among identified functionalities</w:t>
      </w:r>
    </w:p>
    <w:p w14:paraId="2A9C8618" w14:textId="77777777" w:rsidR="00786B29" w:rsidRDefault="00786B29" w:rsidP="00786B29">
      <w:pPr>
        <w:pStyle w:val="ListParagraph"/>
        <w:numPr>
          <w:ilvl w:val="0"/>
          <w:numId w:val="138"/>
        </w:numPr>
        <w:spacing w:after="160"/>
      </w:pPr>
      <w:r>
        <w:t xml:space="preserve">Applicable functionalities: functionalities that are </w:t>
      </w:r>
      <w:r w:rsidRPr="00381B48">
        <w:rPr>
          <w:strike/>
          <w:color w:val="FF0000"/>
        </w:rPr>
        <w:t>currently</w:t>
      </w:r>
      <w:r w:rsidRPr="00381B48">
        <w:rPr>
          <w:color w:val="FF0000"/>
        </w:rPr>
        <w:t xml:space="preserve"> reported as </w:t>
      </w:r>
      <w:r>
        <w:t>applicable at the UE among identified functionalities</w:t>
      </w:r>
    </w:p>
    <w:tbl>
      <w:tblPr>
        <w:tblStyle w:val="TableGrid"/>
        <w:tblW w:w="0" w:type="auto"/>
        <w:tblLook w:val="04A0" w:firstRow="1" w:lastRow="0" w:firstColumn="1" w:lastColumn="0" w:noHBand="0" w:noVBand="1"/>
      </w:tblPr>
      <w:tblGrid>
        <w:gridCol w:w="2235"/>
        <w:gridCol w:w="3863"/>
        <w:gridCol w:w="3864"/>
      </w:tblGrid>
      <w:tr w:rsidR="00786B29" w14:paraId="0A4F6AA7" w14:textId="77777777" w:rsidTr="00DB25F2">
        <w:trPr>
          <w:trHeight w:val="449"/>
        </w:trPr>
        <w:tc>
          <w:tcPr>
            <w:tcW w:w="2235" w:type="dxa"/>
            <w:shd w:val="clear" w:color="auto" w:fill="D9D9D9" w:themeFill="background1" w:themeFillShade="D9"/>
          </w:tcPr>
          <w:p w14:paraId="6AE0EFBD" w14:textId="77777777" w:rsidR="00786B29" w:rsidRPr="00AE377F" w:rsidRDefault="00786B29" w:rsidP="00DB25F2">
            <w:pPr>
              <w:jc w:val="center"/>
              <w:rPr>
                <w:rFonts w:cstheme="minorHAnsi"/>
              </w:rPr>
            </w:pPr>
          </w:p>
        </w:tc>
        <w:tc>
          <w:tcPr>
            <w:tcW w:w="3863" w:type="dxa"/>
            <w:shd w:val="clear" w:color="auto" w:fill="D9D9D9" w:themeFill="background1" w:themeFillShade="D9"/>
            <w:vAlign w:val="center"/>
          </w:tcPr>
          <w:p w14:paraId="525A0FC2" w14:textId="77777777" w:rsidR="00786B29" w:rsidRPr="00AE377F" w:rsidRDefault="00786B29"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641B671B" w14:textId="77777777" w:rsidR="00786B29" w:rsidRPr="00AE377F" w:rsidRDefault="00786B29" w:rsidP="00DB25F2">
            <w:pPr>
              <w:jc w:val="center"/>
              <w:rPr>
                <w:rFonts w:cstheme="minorHAnsi"/>
              </w:rPr>
            </w:pPr>
            <w:r w:rsidRPr="00AE377F">
              <w:rPr>
                <w:rFonts w:cstheme="minorHAnsi"/>
              </w:rPr>
              <w:t>No</w:t>
            </w:r>
          </w:p>
        </w:tc>
      </w:tr>
      <w:tr w:rsidR="00786B29" w14:paraId="684BDD43" w14:textId="77777777" w:rsidTr="00DB25F2">
        <w:trPr>
          <w:trHeight w:val="746"/>
        </w:trPr>
        <w:tc>
          <w:tcPr>
            <w:tcW w:w="2235" w:type="dxa"/>
          </w:tcPr>
          <w:p w14:paraId="23BB351A" w14:textId="77777777" w:rsidR="00786B29" w:rsidRPr="00AE377F" w:rsidRDefault="00786B29" w:rsidP="00DB25F2">
            <w:pPr>
              <w:jc w:val="center"/>
              <w:rPr>
                <w:rFonts w:cstheme="minorHAnsi"/>
              </w:rPr>
            </w:pPr>
            <w:r w:rsidRPr="00AE377F">
              <w:rPr>
                <w:rFonts w:cstheme="minorHAnsi"/>
              </w:rPr>
              <w:t>Agree?</w:t>
            </w:r>
          </w:p>
        </w:tc>
        <w:tc>
          <w:tcPr>
            <w:tcW w:w="3863" w:type="dxa"/>
          </w:tcPr>
          <w:p w14:paraId="5FF0F545" w14:textId="77777777" w:rsidR="00786B29" w:rsidRPr="00AE377F" w:rsidRDefault="00786B29" w:rsidP="00DB25F2">
            <w:pPr>
              <w:rPr>
                <w:rFonts w:cstheme="minorHAnsi"/>
                <w:lang w:eastAsia="zh-CN"/>
              </w:rPr>
            </w:pPr>
            <w:r w:rsidRPr="00AE377F">
              <w:rPr>
                <w:rFonts w:cstheme="minorHAnsi"/>
              </w:rPr>
              <w:t xml:space="preserve"> </w:t>
            </w:r>
          </w:p>
        </w:tc>
        <w:tc>
          <w:tcPr>
            <w:tcW w:w="3864" w:type="dxa"/>
          </w:tcPr>
          <w:p w14:paraId="39FE3534" w14:textId="77777777" w:rsidR="00786B29" w:rsidRPr="00AE377F" w:rsidRDefault="00786B29" w:rsidP="00DB25F2">
            <w:pPr>
              <w:rPr>
                <w:rFonts w:cstheme="minorHAnsi"/>
              </w:rPr>
            </w:pPr>
          </w:p>
        </w:tc>
      </w:tr>
      <w:tr w:rsidR="00786B29" w14:paraId="53946957" w14:textId="77777777" w:rsidTr="00DB25F2">
        <w:tc>
          <w:tcPr>
            <w:tcW w:w="2235" w:type="dxa"/>
            <w:shd w:val="clear" w:color="auto" w:fill="D9D9D9" w:themeFill="background1" w:themeFillShade="D9"/>
          </w:tcPr>
          <w:p w14:paraId="41743738" w14:textId="77777777" w:rsidR="00786B29" w:rsidRPr="00AE377F" w:rsidRDefault="00786B29"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22773E0E" w14:textId="77777777" w:rsidR="00786B29" w:rsidRPr="00AE377F" w:rsidRDefault="00786B29" w:rsidP="00DB25F2">
            <w:pPr>
              <w:jc w:val="center"/>
              <w:rPr>
                <w:rFonts w:cstheme="minorHAnsi"/>
                <w:b/>
                <w:bCs/>
              </w:rPr>
            </w:pPr>
            <w:r w:rsidRPr="00AE377F">
              <w:rPr>
                <w:rFonts w:cstheme="minorHAnsi"/>
                <w:b/>
                <w:bCs/>
              </w:rPr>
              <w:t>Comments</w:t>
            </w:r>
          </w:p>
        </w:tc>
      </w:tr>
      <w:tr w:rsidR="00786B29" w14:paraId="0FE29622" w14:textId="77777777" w:rsidTr="00DB25F2">
        <w:tc>
          <w:tcPr>
            <w:tcW w:w="2235" w:type="dxa"/>
          </w:tcPr>
          <w:p w14:paraId="7F9A08AA" w14:textId="77777777" w:rsidR="00786B29" w:rsidRPr="00AE377F" w:rsidRDefault="00786B29" w:rsidP="00DB25F2">
            <w:pPr>
              <w:rPr>
                <w:rFonts w:cstheme="minorHAnsi"/>
                <w:lang w:eastAsia="zh-CN"/>
              </w:rPr>
            </w:pPr>
          </w:p>
        </w:tc>
        <w:tc>
          <w:tcPr>
            <w:tcW w:w="7727" w:type="dxa"/>
            <w:gridSpan w:val="2"/>
          </w:tcPr>
          <w:p w14:paraId="534B6EB2" w14:textId="77777777" w:rsidR="00786B29" w:rsidRPr="00AE377F" w:rsidRDefault="00786B29" w:rsidP="00DB25F2">
            <w:pPr>
              <w:rPr>
                <w:rFonts w:cstheme="minorHAnsi"/>
                <w:b/>
              </w:rPr>
            </w:pPr>
          </w:p>
        </w:tc>
      </w:tr>
      <w:tr w:rsidR="00786B29" w14:paraId="29249778" w14:textId="77777777" w:rsidTr="00DB25F2">
        <w:tc>
          <w:tcPr>
            <w:tcW w:w="2235" w:type="dxa"/>
          </w:tcPr>
          <w:p w14:paraId="02A6464F" w14:textId="77777777" w:rsidR="00786B29" w:rsidRPr="00AE377F" w:rsidRDefault="00786B29" w:rsidP="00DB25F2">
            <w:pPr>
              <w:rPr>
                <w:rFonts w:cstheme="minorHAnsi"/>
                <w:lang w:eastAsia="zh-CN"/>
              </w:rPr>
            </w:pPr>
          </w:p>
        </w:tc>
        <w:tc>
          <w:tcPr>
            <w:tcW w:w="7727" w:type="dxa"/>
            <w:gridSpan w:val="2"/>
          </w:tcPr>
          <w:p w14:paraId="3FE401C4" w14:textId="77777777" w:rsidR="00786B29" w:rsidRPr="00AE377F" w:rsidRDefault="00786B29" w:rsidP="00DB25F2">
            <w:pPr>
              <w:rPr>
                <w:rFonts w:eastAsia="Malgun Gothic" w:cstheme="minorHAnsi"/>
                <w:lang w:eastAsia="ko-KR"/>
              </w:rPr>
            </w:pPr>
          </w:p>
        </w:tc>
      </w:tr>
    </w:tbl>
    <w:p w14:paraId="51D11F35" w14:textId="77777777" w:rsidR="00786B29" w:rsidRDefault="00786B29" w:rsidP="00786B29">
      <w:pPr>
        <w:spacing w:after="160" w:line="360" w:lineRule="auto"/>
      </w:pPr>
    </w:p>
    <w:p w14:paraId="2768C87A" w14:textId="77777777" w:rsidR="00786B29" w:rsidRDefault="00786B29">
      <w:pPr>
        <w:pStyle w:val="ListBullet"/>
        <w:numPr>
          <w:ilvl w:val="0"/>
          <w:numId w:val="0"/>
        </w:numPr>
      </w:pPr>
    </w:p>
    <w:p w14:paraId="154227C6" w14:textId="77777777" w:rsidR="00786B29" w:rsidRDefault="00786B29">
      <w:pPr>
        <w:pStyle w:val="ListBullet"/>
        <w:numPr>
          <w:ilvl w:val="0"/>
          <w:numId w:val="0"/>
        </w:numPr>
      </w:pPr>
    </w:p>
    <w:p w14:paraId="1DF8AA2D" w14:textId="77777777" w:rsidR="0087409F" w:rsidRDefault="00E97363">
      <w:pPr>
        <w:pStyle w:val="Heading5"/>
        <w:ind w:left="1008" w:hanging="1008"/>
      </w:pPr>
      <w:r>
        <w:t xml:space="preserve">Issue 8-3: Unified LCM framework </w:t>
      </w:r>
    </w:p>
    <w:p w14:paraId="67A53D30" w14:textId="77777777" w:rsidR="0087409F" w:rsidRDefault="00E97363">
      <w:pPr>
        <w:jc w:val="both"/>
        <w:rPr>
          <w:color w:val="000000" w:themeColor="text1"/>
          <w:lang w:eastAsia="zh-CN"/>
        </w:rPr>
      </w:pPr>
      <w:r>
        <w:rPr>
          <w:color w:val="000000" w:themeColor="text1"/>
          <w:lang w:eastAsia="zh-CN"/>
        </w:rPr>
        <w:t xml:space="preserve">As agreed in the previous meeting, </w:t>
      </w:r>
    </w:p>
    <w:p w14:paraId="49294729" w14:textId="77777777" w:rsidR="0087409F" w:rsidRDefault="00E97363">
      <w:pPr>
        <w:shd w:val="clear" w:color="auto" w:fill="FFFFFF"/>
        <w:spacing w:line="330" w:lineRule="atLeast"/>
      </w:pPr>
      <w:r>
        <w:t>For functionality/model-ID based LCM,</w:t>
      </w:r>
    </w:p>
    <w:p w14:paraId="4F9BB8E0" w14:textId="77777777" w:rsidR="0087409F" w:rsidRDefault="00E97363">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24104012" w14:textId="77777777" w:rsidR="0087409F" w:rsidRDefault="0087409F">
      <w:pPr>
        <w:jc w:val="both"/>
        <w:rPr>
          <w:color w:val="000000" w:themeColor="text1"/>
          <w:lang w:eastAsia="zh-CN"/>
        </w:rPr>
      </w:pPr>
    </w:p>
    <w:p w14:paraId="1E76AC16" w14:textId="77777777" w:rsidR="0087409F" w:rsidRDefault="00E97363">
      <w:pPr>
        <w:jc w:val="both"/>
        <w:rPr>
          <w:color w:val="000000" w:themeColor="text1"/>
          <w:lang w:eastAsia="zh-CN"/>
        </w:rPr>
      </w:pPr>
      <w:r>
        <w:rPr>
          <w:color w:val="000000" w:themeColor="text1"/>
          <w:lang w:eastAsia="zh-CN"/>
        </w:rPr>
        <w:t>Some FFS from the previous agreements for the relationship between functionality and model and the related LCMs are as follows.</w:t>
      </w:r>
    </w:p>
    <w:p w14:paraId="49B48EA6" w14:textId="77777777" w:rsidR="0087409F" w:rsidRDefault="0087409F">
      <w:pPr>
        <w:jc w:val="both"/>
        <w:rPr>
          <w:color w:val="000000" w:themeColor="text1"/>
          <w:lang w:eastAsia="zh-CN"/>
        </w:rPr>
      </w:pPr>
    </w:p>
    <w:p w14:paraId="2ED15B29" w14:textId="77777777" w:rsidR="0087409F" w:rsidRDefault="00E97363">
      <w:pPr>
        <w:pStyle w:val="ListParagraph"/>
        <w:numPr>
          <w:ilvl w:val="0"/>
          <w:numId w:val="66"/>
        </w:numPr>
        <w:jc w:val="both"/>
      </w:pPr>
      <w:r>
        <w:t>FFS: Relationship between functionality and model, e.g., whether a model may be identified referring to functionality(s)</w:t>
      </w:r>
    </w:p>
    <w:p w14:paraId="30A2FA1B" w14:textId="77777777" w:rsidR="0087409F" w:rsidRDefault="00E97363">
      <w:pPr>
        <w:pStyle w:val="ListParagraph"/>
        <w:numPr>
          <w:ilvl w:val="0"/>
          <w:numId w:val="66"/>
        </w:numPr>
      </w:pPr>
      <w:r>
        <w:t>FFS: Relationship between functionality-based LCM and model-ID-based LCM</w:t>
      </w:r>
    </w:p>
    <w:p w14:paraId="776198D9" w14:textId="77777777" w:rsidR="0087409F" w:rsidRDefault="0087409F">
      <w:pPr>
        <w:jc w:val="both"/>
        <w:rPr>
          <w:color w:val="000000" w:themeColor="text1"/>
          <w:lang w:eastAsia="zh-CN"/>
        </w:rPr>
      </w:pPr>
    </w:p>
    <w:p w14:paraId="7631C220" w14:textId="77777777" w:rsidR="0087409F" w:rsidRDefault="00E97363">
      <w:pPr>
        <w:jc w:val="both"/>
        <w:rPr>
          <w:rFonts w:eastAsia="MS Mincho"/>
          <w:lang w:eastAsia="ja-JP"/>
        </w:rPr>
      </w:pPr>
      <w:r>
        <w:rPr>
          <w:rFonts w:eastAsia="MS Mincho"/>
          <w:lang w:eastAsia="ja-JP"/>
        </w:rPr>
        <w:t>One major difference between functionality-based LCM and model-ID-based LCM is in how functionality/model is identified.</w:t>
      </w:r>
    </w:p>
    <w:p w14:paraId="6DF14B38" w14:textId="77777777" w:rsidR="0087409F" w:rsidRDefault="00E97363">
      <w:pPr>
        <w:pStyle w:val="ListParagraph"/>
        <w:numPr>
          <w:ilvl w:val="0"/>
          <w:numId w:val="56"/>
        </w:numPr>
        <w:jc w:val="both"/>
        <w:rPr>
          <w:rFonts w:eastAsia="MS Mincho"/>
          <w:lang w:eastAsia="ja-JP"/>
        </w:rPr>
      </w:pPr>
      <w:r>
        <w:rPr>
          <w:rFonts w:eastAsia="MS Mincho"/>
          <w:lang w:eastAsia="ja-JP"/>
        </w:rPr>
        <w:t>Functionality is identified via legacy 3gpp framework of Features.</w:t>
      </w:r>
    </w:p>
    <w:p w14:paraId="5CDF9E73" w14:textId="77777777" w:rsidR="0087409F" w:rsidRDefault="00E97363">
      <w:pPr>
        <w:pStyle w:val="ListParagraph"/>
        <w:numPr>
          <w:ilvl w:val="0"/>
          <w:numId w:val="56"/>
        </w:numPr>
        <w:jc w:val="both"/>
        <w:rPr>
          <w:rFonts w:eastAsia="MS Mincho"/>
          <w:lang w:eastAsia="ja-JP"/>
        </w:rPr>
      </w:pPr>
      <w:r>
        <w:rPr>
          <w:rFonts w:eastAsia="MS Mincho"/>
          <w:lang w:eastAsia="ja-JP"/>
        </w:rPr>
        <w:t>Model is identified via model identification procedure.</w:t>
      </w:r>
    </w:p>
    <w:p w14:paraId="09CE8C67" w14:textId="77777777" w:rsidR="0087409F" w:rsidRDefault="0087409F">
      <w:pPr>
        <w:jc w:val="both"/>
        <w:rPr>
          <w:rFonts w:eastAsia="MS Mincho"/>
          <w:lang w:eastAsia="ja-JP"/>
        </w:rPr>
      </w:pPr>
    </w:p>
    <w:p w14:paraId="53ED111A" w14:textId="77777777" w:rsidR="0087409F" w:rsidRDefault="00E97363">
      <w:pPr>
        <w:jc w:val="both"/>
        <w:rPr>
          <w:rFonts w:eastAsia="MS Mincho"/>
          <w:lang w:eastAsia="ja-JP"/>
        </w:rPr>
      </w:pPr>
      <w:r>
        <w:rPr>
          <w:rFonts w:eastAsia="MS Mincho"/>
          <w:lang w:eastAsia="ja-JP"/>
        </w:rPr>
        <w:t>Apart from the difference in the identification procedure, both functionality-based LCM and model-ID-based LCM have similar operations.</w:t>
      </w:r>
    </w:p>
    <w:p w14:paraId="48B5E970" w14:textId="77777777" w:rsidR="0087409F" w:rsidRDefault="00E97363">
      <w:pPr>
        <w:pStyle w:val="ListParagraph"/>
        <w:numPr>
          <w:ilvl w:val="0"/>
          <w:numId w:val="56"/>
        </w:numPr>
        <w:jc w:val="both"/>
        <w:rPr>
          <w:rFonts w:eastAsia="MS Mincho"/>
          <w:lang w:eastAsia="ja-JP"/>
        </w:rPr>
      </w:pPr>
      <w:r>
        <w:rPr>
          <w:lang w:val="en-GB"/>
        </w:rPr>
        <w:t>As in functionality-based LCM, model-ID-based LCM should also be based on legacy 3gpp Feature framework.</w:t>
      </w:r>
    </w:p>
    <w:p w14:paraId="05C9431C" w14:textId="77777777" w:rsidR="0087409F" w:rsidRDefault="00E97363">
      <w:pPr>
        <w:pStyle w:val="ListParagraph"/>
        <w:numPr>
          <w:ilvl w:val="0"/>
          <w:numId w:val="56"/>
        </w:numPr>
        <w:jc w:val="both"/>
        <w:rPr>
          <w:rFonts w:eastAsia="MS Mincho"/>
          <w:lang w:eastAsia="ja-JP"/>
        </w:rPr>
      </w:pPr>
      <w:r>
        <w:rPr>
          <w:rFonts w:eastAsia="MS Mincho"/>
          <w:lang w:eastAsia="ja-JP"/>
        </w:rPr>
        <w:t>In both LCM flavors, UE reports supported configurations of AI/ML-enabled Feature/FG in UE capability.</w:t>
      </w:r>
    </w:p>
    <w:p w14:paraId="15203F59" w14:textId="77777777" w:rsidR="0087409F" w:rsidRDefault="00E97363">
      <w:pPr>
        <w:pStyle w:val="ListParagraph"/>
        <w:numPr>
          <w:ilvl w:val="0"/>
          <w:numId w:val="56"/>
        </w:numPr>
        <w:jc w:val="both"/>
        <w:rPr>
          <w:rFonts w:eastAsia="MS Mincho"/>
          <w:lang w:eastAsia="ja-JP"/>
        </w:rPr>
      </w:pPr>
      <w:r>
        <w:rPr>
          <w:rFonts w:eastAsia="MS Mincho"/>
          <w:lang w:eastAsia="ja-JP"/>
        </w:rPr>
        <w:t>Both LCM flavors include activation, deactivation, switching, fallback, and monitoring.</w:t>
      </w:r>
    </w:p>
    <w:p w14:paraId="112AF953" w14:textId="77777777" w:rsidR="0087409F" w:rsidRDefault="00E97363">
      <w:pPr>
        <w:pStyle w:val="ListParagraph"/>
        <w:numPr>
          <w:ilvl w:val="1"/>
          <w:numId w:val="56"/>
        </w:numPr>
        <w:jc w:val="both"/>
        <w:rPr>
          <w:rFonts w:eastAsia="MS Mincho"/>
          <w:lang w:eastAsia="ja-JP"/>
        </w:rPr>
      </w:pPr>
      <w:r>
        <w:t>Network indicates activation/deactivation/fallback/switching.</w:t>
      </w:r>
    </w:p>
    <w:p w14:paraId="38AB9D46" w14:textId="77777777" w:rsidR="0087409F" w:rsidRDefault="00E97363">
      <w:pPr>
        <w:pStyle w:val="ListParagraph"/>
        <w:numPr>
          <w:ilvl w:val="0"/>
          <w:numId w:val="56"/>
        </w:numPr>
        <w:jc w:val="both"/>
        <w:rPr>
          <w:rFonts w:eastAsia="MS Mincho"/>
          <w:lang w:eastAsia="ja-JP"/>
        </w:rPr>
      </w:pPr>
      <w:r>
        <w:t>UE may have transparent (physical) model operations behind functionality / (logical) model.</w:t>
      </w:r>
    </w:p>
    <w:p w14:paraId="2ABD6225" w14:textId="77777777" w:rsidR="0087409F" w:rsidRDefault="00E97363">
      <w:pPr>
        <w:pStyle w:val="ListParagraph"/>
        <w:numPr>
          <w:ilvl w:val="0"/>
          <w:numId w:val="56"/>
        </w:numPr>
        <w:jc w:val="both"/>
        <w:rPr>
          <w:rFonts w:eastAsia="MS Mincho"/>
          <w:lang w:eastAsia="ja-JP"/>
        </w:rPr>
      </w:pPr>
      <w:r>
        <w:rPr>
          <w:iCs/>
        </w:rPr>
        <w:t>UE may report updates on applicable functionalities/models.</w:t>
      </w:r>
    </w:p>
    <w:p w14:paraId="3E6AE581" w14:textId="77777777" w:rsidR="0087409F" w:rsidRDefault="0087409F">
      <w:pPr>
        <w:jc w:val="both"/>
        <w:rPr>
          <w:lang w:val="en-GB"/>
        </w:rPr>
      </w:pPr>
    </w:p>
    <w:p w14:paraId="25F36B51" w14:textId="77777777" w:rsidR="0087409F" w:rsidRDefault="00E97363">
      <w:pPr>
        <w:jc w:val="both"/>
        <w:rPr>
          <w:lang w:val="en-GB"/>
        </w:rPr>
      </w:pPr>
      <w:r>
        <w:rPr>
          <w:lang w:val="en-GB"/>
        </w:rPr>
        <w:lastRenderedPageBreak/>
        <w:t>As the two LCM procedures largely overlap, the group does not need to debate which LCM flavor to support. Both can be unified and supported, and the deployment of each sub-use-case can choose a suitable LCM flavor out of the two.</w:t>
      </w:r>
    </w:p>
    <w:p w14:paraId="0668DA05" w14:textId="77777777" w:rsidR="0087409F" w:rsidRDefault="0087409F">
      <w:pPr>
        <w:jc w:val="both"/>
        <w:rPr>
          <w:lang w:val="en-GB"/>
        </w:rPr>
      </w:pPr>
    </w:p>
    <w:p w14:paraId="7F80B240" w14:textId="77777777" w:rsidR="0087409F" w:rsidRDefault="0087409F">
      <w:pPr>
        <w:jc w:val="both"/>
        <w:rPr>
          <w:color w:val="000000" w:themeColor="text1"/>
          <w:lang w:eastAsia="zh-CN"/>
        </w:rPr>
      </w:pPr>
    </w:p>
    <w:p w14:paraId="0743498C" w14:textId="77777777" w:rsidR="0087409F" w:rsidRDefault="00E97363">
      <w:pPr>
        <w:pStyle w:val="Heading6"/>
        <w:ind w:left="1152" w:hanging="1152"/>
        <w:rPr>
          <w:sz w:val="22"/>
          <w:szCs w:val="22"/>
        </w:rPr>
      </w:pPr>
      <w:r>
        <w:rPr>
          <w:sz w:val="22"/>
          <w:szCs w:val="22"/>
        </w:rPr>
        <w:t>[FL1] Proposal 8-3a</w:t>
      </w:r>
    </w:p>
    <w:p w14:paraId="3B6942EC" w14:textId="77777777" w:rsidR="0087409F" w:rsidRDefault="00E97363">
      <w:pPr>
        <w:pStyle w:val="ListParagraph"/>
        <w:numPr>
          <w:ilvl w:val="0"/>
          <w:numId w:val="56"/>
        </w:numPr>
        <w:jc w:val="both"/>
        <w:rPr>
          <w:lang w:val="en-GB"/>
        </w:rPr>
      </w:pPr>
      <w:r>
        <w:t>AI/ML model is identified directly referring to configuration(s) of AI/ML-enabled Feature/FG without referring to functionality(s).</w:t>
      </w:r>
    </w:p>
    <w:p w14:paraId="50392103" w14:textId="77777777" w:rsidR="0087409F" w:rsidRDefault="00E97363">
      <w:pPr>
        <w:pStyle w:val="ListParagraph"/>
        <w:numPr>
          <w:ilvl w:val="0"/>
          <w:numId w:val="56"/>
        </w:numPr>
        <w:jc w:val="both"/>
        <w:rPr>
          <w:rFonts w:eastAsia="MS Mincho"/>
          <w:lang w:eastAsia="ja-JP"/>
        </w:rPr>
      </w:pPr>
      <w:r>
        <w:rPr>
          <w:lang w:val="en-GB"/>
        </w:rPr>
        <w:t xml:space="preserve">3GPP framework of </w:t>
      </w:r>
      <w:r>
        <w:rPr>
          <w:rFonts w:eastAsia="MS Mincho"/>
          <w:lang w:eastAsia="ja-JP"/>
        </w:rPr>
        <w:t>AI/ML-enabled Feature/FG used for functionality-based LCM is reused for model-ID-based LCM.</w:t>
      </w:r>
    </w:p>
    <w:p w14:paraId="3AB462A8" w14:textId="77777777" w:rsidR="0087409F" w:rsidRDefault="00E97363">
      <w:pPr>
        <w:pStyle w:val="ListParagraph"/>
        <w:numPr>
          <w:ilvl w:val="1"/>
          <w:numId w:val="56"/>
        </w:numPr>
        <w:jc w:val="both"/>
        <w:rPr>
          <w:rFonts w:eastAsia="MS Mincho"/>
          <w:lang w:eastAsia="ja-JP"/>
        </w:rPr>
      </w:pPr>
      <w:r>
        <w:rPr>
          <w:rFonts w:eastAsia="MS Mincho"/>
          <w:lang w:eastAsia="ja-JP"/>
        </w:rPr>
        <w:t xml:space="preserve">In model-ID-based LCM, </w:t>
      </w:r>
      <w:r>
        <w:t>UE additionally indicates supported AI/ML models.</w:t>
      </w:r>
    </w:p>
    <w:p w14:paraId="35399675" w14:textId="77777777" w:rsidR="0087409F" w:rsidRDefault="00E97363">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7D4DCEA8" w14:textId="77777777" w:rsidR="0087409F" w:rsidRDefault="00E97363">
      <w:pPr>
        <w:numPr>
          <w:ilvl w:val="1"/>
          <w:numId w:val="56"/>
        </w:numPr>
        <w:shd w:val="clear" w:color="auto" w:fill="FFFFFF"/>
        <w:spacing w:line="330" w:lineRule="atLeast"/>
      </w:pPr>
      <w:r>
        <w:t>In model-ID-based LCM, NW additionally indicates model ID during inference, activation, deactivation, switching, fallback, and monitoring.</w:t>
      </w:r>
    </w:p>
    <w:p w14:paraId="2CFE002A" w14:textId="77777777" w:rsidR="0087409F" w:rsidRDefault="00E97363">
      <w:pPr>
        <w:pStyle w:val="ListParagraph"/>
        <w:numPr>
          <w:ilvl w:val="0"/>
          <w:numId w:val="56"/>
        </w:numPr>
        <w:jc w:val="both"/>
      </w:pPr>
      <w:r>
        <w:t>Specify both functionality-based LCM and model-ID-based LCM in all use cases.</w:t>
      </w:r>
    </w:p>
    <w:p w14:paraId="27590BEC" w14:textId="77777777" w:rsidR="0087409F" w:rsidRDefault="00E97363">
      <w:pPr>
        <w:pStyle w:val="ListParagraph"/>
        <w:numPr>
          <w:ilvl w:val="1"/>
          <w:numId w:val="56"/>
        </w:numPr>
        <w:jc w:val="both"/>
      </w:pPr>
      <w:r>
        <w:t>Functionality-based LCM, as it relies on a subset of procedures/signaling of model-ID-based LCM, is supported by default.</w:t>
      </w:r>
    </w:p>
    <w:p w14:paraId="1E2B2D36" w14:textId="77777777" w:rsidR="0087409F" w:rsidRDefault="00E97363">
      <w:pPr>
        <w:pStyle w:val="ListParagraph"/>
        <w:numPr>
          <w:ilvl w:val="1"/>
          <w:numId w:val="56"/>
        </w:numPr>
        <w:jc w:val="both"/>
      </w:pPr>
      <w:r>
        <w:t>Model-ID-based LCM may be enabled on top of functionality-based LCM via model identification and model-ID signaling in LCM operations.</w:t>
      </w:r>
    </w:p>
    <w:p w14:paraId="7972273D" w14:textId="77777777" w:rsidR="0087409F" w:rsidRDefault="0087409F">
      <w:pPr>
        <w:jc w:val="both"/>
        <w:rPr>
          <w:color w:val="000000" w:themeColor="text1"/>
          <w:lang w:eastAsia="zh-CN"/>
        </w:rPr>
      </w:pPr>
    </w:p>
    <w:tbl>
      <w:tblPr>
        <w:tblStyle w:val="TableGrid"/>
        <w:tblW w:w="0" w:type="auto"/>
        <w:tblLook w:val="04A0" w:firstRow="1" w:lastRow="0" w:firstColumn="1" w:lastColumn="0" w:noHBand="0" w:noVBand="1"/>
      </w:tblPr>
      <w:tblGrid>
        <w:gridCol w:w="2235"/>
        <w:gridCol w:w="3863"/>
        <w:gridCol w:w="3864"/>
      </w:tblGrid>
      <w:tr w:rsidR="0087409F" w14:paraId="186CC3F1" w14:textId="77777777">
        <w:trPr>
          <w:trHeight w:val="449"/>
        </w:trPr>
        <w:tc>
          <w:tcPr>
            <w:tcW w:w="2235" w:type="dxa"/>
            <w:shd w:val="clear" w:color="auto" w:fill="D9D9D9" w:themeFill="background1" w:themeFillShade="D9"/>
          </w:tcPr>
          <w:p w14:paraId="2B5838F6" w14:textId="77777777" w:rsidR="0087409F" w:rsidRDefault="0087409F">
            <w:pPr>
              <w:jc w:val="center"/>
              <w:rPr>
                <w:rFonts w:cstheme="minorHAnsi"/>
              </w:rPr>
            </w:pPr>
          </w:p>
        </w:tc>
        <w:tc>
          <w:tcPr>
            <w:tcW w:w="3863" w:type="dxa"/>
            <w:shd w:val="clear" w:color="auto" w:fill="D9D9D9" w:themeFill="background1" w:themeFillShade="D9"/>
            <w:vAlign w:val="center"/>
          </w:tcPr>
          <w:p w14:paraId="728DFB1F"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4BE7D896" w14:textId="77777777" w:rsidR="0087409F" w:rsidRDefault="00E97363">
            <w:pPr>
              <w:jc w:val="center"/>
              <w:rPr>
                <w:rFonts w:cstheme="minorHAnsi"/>
              </w:rPr>
            </w:pPr>
            <w:r>
              <w:rPr>
                <w:rFonts w:cstheme="minorHAnsi"/>
              </w:rPr>
              <w:t>No</w:t>
            </w:r>
          </w:p>
        </w:tc>
      </w:tr>
      <w:tr w:rsidR="0087409F" w14:paraId="1E1F19C4" w14:textId="77777777">
        <w:trPr>
          <w:trHeight w:val="746"/>
        </w:trPr>
        <w:tc>
          <w:tcPr>
            <w:tcW w:w="2235" w:type="dxa"/>
          </w:tcPr>
          <w:p w14:paraId="1FA5B90A" w14:textId="77777777" w:rsidR="0087409F" w:rsidRDefault="00E97363">
            <w:pPr>
              <w:jc w:val="center"/>
              <w:rPr>
                <w:rFonts w:cstheme="minorHAnsi"/>
              </w:rPr>
            </w:pPr>
            <w:r>
              <w:rPr>
                <w:rFonts w:cstheme="minorHAnsi"/>
              </w:rPr>
              <w:t>Agree?</w:t>
            </w:r>
          </w:p>
        </w:tc>
        <w:tc>
          <w:tcPr>
            <w:tcW w:w="3863" w:type="dxa"/>
          </w:tcPr>
          <w:p w14:paraId="33B868DC" w14:textId="77777777" w:rsidR="0087409F" w:rsidRDefault="00E97363">
            <w:pPr>
              <w:rPr>
                <w:rFonts w:cstheme="minorHAnsi"/>
                <w:lang w:eastAsia="zh-CN"/>
              </w:rPr>
            </w:pPr>
            <w:r>
              <w:rPr>
                <w:rFonts w:cstheme="minorHAnsi"/>
              </w:rPr>
              <w:t xml:space="preserve"> </w:t>
            </w:r>
          </w:p>
        </w:tc>
        <w:tc>
          <w:tcPr>
            <w:tcW w:w="3864" w:type="dxa"/>
          </w:tcPr>
          <w:p w14:paraId="449B8A8D" w14:textId="77777777" w:rsidR="0087409F" w:rsidRDefault="0087409F">
            <w:pPr>
              <w:rPr>
                <w:rFonts w:cstheme="minorHAnsi"/>
              </w:rPr>
            </w:pPr>
          </w:p>
        </w:tc>
      </w:tr>
      <w:tr w:rsidR="0087409F" w14:paraId="5E8F83FD" w14:textId="77777777">
        <w:tc>
          <w:tcPr>
            <w:tcW w:w="2235" w:type="dxa"/>
            <w:shd w:val="clear" w:color="auto" w:fill="D9D9D9" w:themeFill="background1" w:themeFillShade="D9"/>
          </w:tcPr>
          <w:p w14:paraId="2A2C462D"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F8CFB3E" w14:textId="77777777" w:rsidR="0087409F" w:rsidRDefault="00E97363">
            <w:pPr>
              <w:jc w:val="center"/>
              <w:rPr>
                <w:rFonts w:cstheme="minorHAnsi"/>
                <w:b/>
                <w:bCs/>
              </w:rPr>
            </w:pPr>
            <w:r>
              <w:rPr>
                <w:rFonts w:cstheme="minorHAnsi"/>
                <w:b/>
                <w:bCs/>
              </w:rPr>
              <w:t>Comments</w:t>
            </w:r>
          </w:p>
        </w:tc>
      </w:tr>
      <w:tr w:rsidR="0087409F" w14:paraId="1C3BE1FE" w14:textId="77777777">
        <w:tc>
          <w:tcPr>
            <w:tcW w:w="2235" w:type="dxa"/>
          </w:tcPr>
          <w:p w14:paraId="42C77486" w14:textId="77777777" w:rsidR="0087409F" w:rsidRDefault="00E97363">
            <w:pPr>
              <w:rPr>
                <w:rFonts w:cstheme="minorHAnsi"/>
                <w:lang w:eastAsia="zh-CN"/>
              </w:rPr>
            </w:pPr>
            <w:r>
              <w:rPr>
                <w:rFonts w:cstheme="minorHAnsi"/>
                <w:lang w:eastAsia="zh-CN"/>
              </w:rPr>
              <w:t>V</w:t>
            </w:r>
            <w:r>
              <w:rPr>
                <w:rFonts w:cstheme="minorHAnsi" w:hint="eastAsia"/>
                <w:lang w:eastAsia="zh-CN"/>
              </w:rPr>
              <w:t>ivo</w:t>
            </w:r>
          </w:p>
        </w:tc>
        <w:tc>
          <w:tcPr>
            <w:tcW w:w="7727" w:type="dxa"/>
            <w:gridSpan w:val="2"/>
          </w:tcPr>
          <w:p w14:paraId="78CE1CEE" w14:textId="77777777" w:rsidR="0087409F" w:rsidRDefault="00E97363">
            <w:pPr>
              <w:rPr>
                <w:lang w:val="en-GB" w:eastAsia="zh-CN"/>
              </w:rPr>
            </w:pPr>
            <w:r>
              <w:rPr>
                <w:lang w:val="en-GB" w:eastAsia="zh-CN"/>
              </w:rPr>
              <w:t>The spirit of the first sublet seems to be in contradiction with the last sub-bullets. If model is identified without referring to functionality, it seems not appropriate to state that model-ID based LCM is enabled on top of functionality-based LCM.</w:t>
            </w:r>
          </w:p>
          <w:p w14:paraId="1638D804" w14:textId="77777777" w:rsidR="0087409F" w:rsidRDefault="00E97363">
            <w:pPr>
              <w:rPr>
                <w:lang w:val="en-GB" w:eastAsia="zh-CN"/>
              </w:rPr>
            </w:pPr>
            <w:r>
              <w:rPr>
                <w:lang w:val="en-GB" w:eastAsia="zh-CN"/>
              </w:rPr>
              <w:t xml:space="preserve"> </w:t>
            </w:r>
          </w:p>
          <w:p w14:paraId="1DC3C72E" w14:textId="77777777" w:rsidR="0087409F" w:rsidRDefault="00E97363">
            <w:pPr>
              <w:rPr>
                <w:lang w:val="en-GB" w:eastAsia="zh-CN"/>
              </w:rPr>
            </w:pPr>
            <w:r>
              <w:rPr>
                <w:rFonts w:hint="eastAsia"/>
                <w:lang w:val="en-GB" w:eastAsia="zh-CN"/>
              </w:rPr>
              <w:t>S</w:t>
            </w:r>
            <w:r>
              <w:rPr>
                <w:lang w:val="en-GB" w:eastAsia="zh-CN"/>
              </w:rPr>
              <w:t>ome wording may need to be updated for other subbullets as following:</w:t>
            </w:r>
          </w:p>
          <w:p w14:paraId="7ABCEC40" w14:textId="77777777" w:rsidR="0087409F" w:rsidRDefault="00E97363">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w:t>
            </w:r>
            <w:r>
              <w:rPr>
                <w:rFonts w:eastAsia="MS Mincho"/>
                <w:strike/>
                <w:color w:val="FF0000"/>
                <w:lang w:eastAsia="ja-JP"/>
              </w:rPr>
              <w:t>used for functionality-based LCM</w:t>
            </w:r>
            <w:r>
              <w:rPr>
                <w:rFonts w:eastAsia="MS Mincho"/>
                <w:lang w:eastAsia="ja-JP"/>
              </w:rPr>
              <w:t xml:space="preserve"> </w:t>
            </w:r>
            <w:r>
              <w:rPr>
                <w:rFonts w:eastAsia="MS Mincho"/>
                <w:strike/>
                <w:color w:val="FF0000"/>
                <w:lang w:eastAsia="ja-JP"/>
              </w:rPr>
              <w:t>is re</w:t>
            </w:r>
            <w:r>
              <w:rPr>
                <w:rFonts w:eastAsia="MS Mincho"/>
                <w:lang w:eastAsia="ja-JP"/>
              </w:rPr>
              <w:t xml:space="preserve"> </w:t>
            </w:r>
            <w:r>
              <w:rPr>
                <w:rFonts w:eastAsia="MS Mincho"/>
                <w:color w:val="FF0000"/>
                <w:lang w:eastAsia="ja-JP"/>
              </w:rPr>
              <w:t>can be</w:t>
            </w:r>
            <w:r>
              <w:rPr>
                <w:rFonts w:eastAsia="MS Mincho"/>
                <w:lang w:eastAsia="ja-JP"/>
              </w:rPr>
              <w:t xml:space="preserve"> used for model-ID-based LCM.”</w:t>
            </w:r>
          </w:p>
          <w:p w14:paraId="3CC04A76" w14:textId="77777777" w:rsidR="0087409F" w:rsidRDefault="00E97363">
            <w:pPr>
              <w:pStyle w:val="ListParagraph"/>
              <w:numPr>
                <w:ilvl w:val="0"/>
                <w:numId w:val="56"/>
              </w:numPr>
              <w:rPr>
                <w:rFonts w:eastAsia="MS Mincho"/>
                <w:lang w:eastAsia="ja-JP"/>
              </w:rPr>
            </w:pPr>
            <w:r>
              <w:rPr>
                <w:rFonts w:eastAsia="MS Mincho"/>
                <w:lang w:eastAsia="ja-JP"/>
              </w:rPr>
              <w:t xml:space="preserve">“In model-ID-based LCM, </w:t>
            </w:r>
            <w:r>
              <w:t xml:space="preserve">UE </w:t>
            </w:r>
            <w:r>
              <w:rPr>
                <w:strike/>
                <w:color w:val="FF0000"/>
              </w:rPr>
              <w:t>additionally</w:t>
            </w:r>
            <w:r>
              <w:rPr>
                <w:color w:val="FF0000"/>
              </w:rPr>
              <w:t xml:space="preserve"> </w:t>
            </w:r>
            <w:r>
              <w:t xml:space="preserve">indicates supported AI/ML models. </w:t>
            </w:r>
            <w:r>
              <w:rPr>
                <w:color w:val="FF0000"/>
              </w:rPr>
              <w:t>Signaling for the indication is not limited to capability report and can be up to other WGs.”</w:t>
            </w:r>
          </w:p>
          <w:p w14:paraId="37F56A68" w14:textId="77777777" w:rsidR="0087409F" w:rsidRDefault="00E97363">
            <w:pPr>
              <w:numPr>
                <w:ilvl w:val="0"/>
                <w:numId w:val="56"/>
              </w:numPr>
              <w:shd w:val="clear" w:color="auto" w:fill="FFFFFF"/>
              <w:spacing w:line="330" w:lineRule="atLeast"/>
            </w:pPr>
            <w:r>
              <w:lastRenderedPageBreak/>
              <w:t xml:space="preserve">“Once functionalities/models are identified, </w:t>
            </w:r>
            <w:r>
              <w:rPr>
                <w:strike/>
                <w:color w:val="FF0000"/>
              </w:rPr>
              <w:t>the same or</w:t>
            </w:r>
            <w:r>
              <w:t xml:space="preserve"> similar procedures may be </w:t>
            </w:r>
            <w:r>
              <w:rPr>
                <w:strike/>
                <w:color w:val="FF0000"/>
              </w:rPr>
              <w:t>used</w:t>
            </w:r>
            <w:r>
              <w:t xml:space="preserve"> </w:t>
            </w:r>
            <w:r>
              <w:rPr>
                <w:rFonts w:hint="eastAsia"/>
                <w:color w:val="FF0000"/>
                <w:lang w:eastAsia="zh-CN"/>
              </w:rPr>
              <w:t>considere</w:t>
            </w:r>
            <w:r>
              <w:rPr>
                <w:color w:val="FF0000"/>
              </w:rPr>
              <w:t>d</w:t>
            </w:r>
            <w:r>
              <w:t xml:space="preserve"> for</w:t>
            </w:r>
            <w:r>
              <w:rPr>
                <w:color w:val="FF0000"/>
              </w:rPr>
              <w:t xml:space="preserve"> some</w:t>
            </w:r>
            <w:r>
              <w:t xml:space="preserve"> </w:t>
            </w:r>
            <w:r>
              <w:rPr>
                <w:color w:val="FF0000"/>
              </w:rPr>
              <w:t>part of</w:t>
            </w:r>
            <w:r>
              <w:t xml:space="preserve"> activation, deactivation, switching, fallback, and monitoring.</w:t>
            </w:r>
          </w:p>
          <w:p w14:paraId="5CFFF3F1" w14:textId="77777777" w:rsidR="0087409F" w:rsidRDefault="00E97363">
            <w:pPr>
              <w:numPr>
                <w:ilvl w:val="1"/>
                <w:numId w:val="56"/>
              </w:numPr>
              <w:shd w:val="clear" w:color="auto" w:fill="FFFFFF"/>
              <w:spacing w:line="330" w:lineRule="atLeast"/>
            </w:pPr>
            <w:r>
              <w:t>In model-ID-based LCM, NW additionally indicates model ID during inference, activation, deactivation, switching, fallback, and monitoring.</w:t>
            </w:r>
          </w:p>
          <w:p w14:paraId="623E4E6C" w14:textId="77777777" w:rsidR="0087409F" w:rsidRDefault="00E97363">
            <w:pPr>
              <w:numPr>
                <w:ilvl w:val="1"/>
                <w:numId w:val="56"/>
              </w:numPr>
              <w:shd w:val="clear" w:color="auto" w:fill="FFFFFF"/>
              <w:spacing w:line="330" w:lineRule="atLeast"/>
              <w:rPr>
                <w:color w:val="FF0000"/>
              </w:rPr>
            </w:pPr>
            <w:r>
              <w:rPr>
                <w:rFonts w:hint="eastAsia"/>
                <w:color w:val="FF0000"/>
                <w:lang w:eastAsia="zh-CN"/>
              </w:rPr>
              <w:t>D</w:t>
            </w:r>
            <w:r>
              <w:rPr>
                <w:color w:val="FF0000"/>
                <w:lang w:eastAsia="zh-CN"/>
              </w:rPr>
              <w:t>ifferent procedures may also be considered dependent on different sub-use cases, monitoring accuracy and latency requirement.”</w:t>
            </w:r>
          </w:p>
          <w:p w14:paraId="0B537854" w14:textId="77777777" w:rsidR="0087409F" w:rsidRDefault="0087409F">
            <w:pPr>
              <w:rPr>
                <w:rFonts w:cstheme="minorHAnsi"/>
                <w:b/>
              </w:rPr>
            </w:pPr>
          </w:p>
        </w:tc>
      </w:tr>
      <w:tr w:rsidR="0087409F" w14:paraId="0378B958" w14:textId="77777777">
        <w:tc>
          <w:tcPr>
            <w:tcW w:w="2235" w:type="dxa"/>
          </w:tcPr>
          <w:p w14:paraId="40599EF2" w14:textId="77777777" w:rsidR="0087409F" w:rsidRDefault="00E97363">
            <w:pPr>
              <w:rPr>
                <w:rFonts w:cstheme="minorHAnsi"/>
                <w:lang w:eastAsia="zh-CN"/>
              </w:rPr>
            </w:pPr>
            <w:r>
              <w:rPr>
                <w:rFonts w:cstheme="minorHAnsi"/>
                <w:lang w:eastAsia="zh-CN"/>
              </w:rPr>
              <w:lastRenderedPageBreak/>
              <w:t>Nokia/NSB</w:t>
            </w:r>
          </w:p>
        </w:tc>
        <w:tc>
          <w:tcPr>
            <w:tcW w:w="7727" w:type="dxa"/>
            <w:gridSpan w:val="2"/>
          </w:tcPr>
          <w:p w14:paraId="4933834E" w14:textId="77777777" w:rsidR="0087409F" w:rsidRDefault="00E97363">
            <w:pPr>
              <w:ind w:left="644" w:hanging="360"/>
              <w:rPr>
                <w:lang w:val="en-GB"/>
              </w:rPr>
            </w:pPr>
            <w:r>
              <w:rPr>
                <w:lang w:val="en-GB"/>
              </w:rPr>
              <w:t xml:space="preserve">Comments are in </w:t>
            </w:r>
            <w:r>
              <w:rPr>
                <w:color w:val="4472C4" w:themeColor="accent5"/>
                <w:lang w:val="en-GB"/>
              </w:rPr>
              <w:t>blue</w:t>
            </w:r>
            <w:r>
              <w:rPr>
                <w:lang w:val="en-GB"/>
              </w:rPr>
              <w:t xml:space="preserve">. </w:t>
            </w:r>
          </w:p>
          <w:p w14:paraId="5841158F" w14:textId="77777777" w:rsidR="0087409F" w:rsidRDefault="00E97363">
            <w:pPr>
              <w:pStyle w:val="ListParagraph"/>
              <w:numPr>
                <w:ilvl w:val="0"/>
                <w:numId w:val="56"/>
              </w:numPr>
              <w:rPr>
                <w:color w:val="4472C4" w:themeColor="accent5"/>
                <w:lang w:val="en-GB"/>
              </w:rPr>
            </w:pPr>
            <w:r>
              <w:t xml:space="preserve">AI/ML model is identified directly referring to configuration(s) of AI/ML-enabled Feature/FG without referring to functionality(s). – </w:t>
            </w:r>
            <w:r>
              <w:rPr>
                <w:color w:val="4472C4" w:themeColor="accent5"/>
              </w:rPr>
              <w:t>Do not understand this part as it seems not accurate. First, RAN1 shall understand how the AI/ML model identification types A and B1/B2 work. E.g., from which step the model identification starts, and what are the remaining steps (mainly for Type B). Configuration(s) of the AI/ML enabled feature are the functionalities based on earlier agreement, so what is refer by this text is just defining model as functionality ?</w:t>
            </w:r>
          </w:p>
          <w:p w14:paraId="53E50110" w14:textId="77777777" w:rsidR="0087409F" w:rsidRDefault="00E97363">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used for functionality-based LCM is reused for model-ID-based LCM. – </w:t>
            </w:r>
            <w:r>
              <w:rPr>
                <w:rFonts w:eastAsia="MS Mincho"/>
                <w:color w:val="4472C4" w:themeColor="accent5"/>
                <w:lang w:eastAsia="ja-JP"/>
              </w:rPr>
              <w:t xml:space="preserve">do not understand this either. If the proposal is about renaming the functionality. Let’s try to discuss that. </w:t>
            </w:r>
          </w:p>
          <w:p w14:paraId="1366B528" w14:textId="77777777" w:rsidR="0087409F" w:rsidRDefault="00E97363">
            <w:pPr>
              <w:pStyle w:val="ListParagraph"/>
              <w:numPr>
                <w:ilvl w:val="1"/>
                <w:numId w:val="56"/>
              </w:numPr>
              <w:rPr>
                <w:rFonts w:eastAsia="MS Mincho"/>
                <w:lang w:eastAsia="ja-JP"/>
              </w:rPr>
            </w:pPr>
            <w:r>
              <w:rPr>
                <w:rFonts w:eastAsia="MS Mincho"/>
                <w:lang w:eastAsia="ja-JP"/>
              </w:rPr>
              <w:t xml:space="preserve">In model-ID-based LCM, </w:t>
            </w:r>
            <w:r>
              <w:t xml:space="preserve">UE additionally indicates supported AI/ML models. </w:t>
            </w:r>
          </w:p>
          <w:p w14:paraId="66407A0C" w14:textId="77777777" w:rsidR="0087409F" w:rsidRDefault="00E97363">
            <w:pPr>
              <w:numPr>
                <w:ilvl w:val="0"/>
                <w:numId w:val="56"/>
              </w:numPr>
              <w:shd w:val="clear" w:color="auto" w:fill="FFFFFF"/>
              <w:spacing w:line="330" w:lineRule="atLeast"/>
            </w:pPr>
            <w:r>
              <w:t xml:space="preserve">Once functionalities/models are identified, the same or similar procedures may be used for their activation, deactivation, switching, fallback, and monitoring. – </w:t>
            </w:r>
            <w:r>
              <w:rPr>
                <w:color w:val="4472C4" w:themeColor="accent5"/>
              </w:rPr>
              <w:t>this is already agreed last time. Would be good to discuss what are these procedures</w:t>
            </w:r>
          </w:p>
          <w:p w14:paraId="5297193E" w14:textId="77777777" w:rsidR="0087409F" w:rsidRDefault="00E97363">
            <w:pPr>
              <w:numPr>
                <w:ilvl w:val="1"/>
                <w:numId w:val="56"/>
              </w:numPr>
              <w:shd w:val="clear" w:color="auto" w:fill="FFFFFF"/>
              <w:spacing w:line="330" w:lineRule="atLeast"/>
            </w:pPr>
            <w:r>
              <w:t>In model-ID-based LCM, NW additionally indicates model ID during inference, activation, deactivation, switching, fallback, and monitoring.</w:t>
            </w:r>
          </w:p>
          <w:p w14:paraId="09B0352C" w14:textId="77777777" w:rsidR="0087409F" w:rsidRDefault="00E97363">
            <w:pPr>
              <w:pStyle w:val="ListParagraph"/>
              <w:numPr>
                <w:ilvl w:val="0"/>
                <w:numId w:val="56"/>
              </w:numPr>
            </w:pPr>
            <w:r>
              <w:t>Specify both functionality-based LCM and model-ID-based LCM in all use cases.</w:t>
            </w:r>
          </w:p>
          <w:p w14:paraId="47F47DB3" w14:textId="77777777" w:rsidR="0087409F" w:rsidRDefault="00E97363">
            <w:pPr>
              <w:pStyle w:val="ListParagraph"/>
              <w:numPr>
                <w:ilvl w:val="1"/>
                <w:numId w:val="56"/>
              </w:numPr>
            </w:pPr>
            <w:r>
              <w:lastRenderedPageBreak/>
              <w:t xml:space="preserve">Functionality-based LCM, as it relies on a subset of procedures/signaling of model-ID-based LCM, is supported by default. – </w:t>
            </w:r>
            <w:r>
              <w:rPr>
                <w:color w:val="4472C4" w:themeColor="accent5"/>
              </w:rPr>
              <w:t xml:space="preserve">What are this subset of procedures. Functionality is the configuration coming from the NW. the UE must follow the configuration to enable ML feature. Yes, the model-ID based LCM is an additional procedure. Can be say that explicitly. </w:t>
            </w:r>
          </w:p>
          <w:p w14:paraId="09871605" w14:textId="77777777" w:rsidR="0087409F" w:rsidRDefault="00E97363">
            <w:pPr>
              <w:pStyle w:val="ListParagraph"/>
              <w:numPr>
                <w:ilvl w:val="1"/>
                <w:numId w:val="56"/>
              </w:numPr>
            </w:pPr>
            <w:r>
              <w:t xml:space="preserve">Model-ID-based LCM may be enabled on top of functionality-based LCM via model identification and model-ID signaling in LCM operations. – </w:t>
            </w:r>
            <w:r>
              <w:rPr>
                <w:color w:val="4472C4" w:themeColor="accent5"/>
              </w:rPr>
              <w:t xml:space="preserve">This seems to be ok. </w:t>
            </w:r>
          </w:p>
          <w:p w14:paraId="1E647710" w14:textId="77777777" w:rsidR="0087409F" w:rsidRDefault="0087409F">
            <w:pPr>
              <w:rPr>
                <w:color w:val="000000" w:themeColor="text1"/>
                <w:lang w:eastAsia="zh-CN"/>
              </w:rPr>
            </w:pPr>
          </w:p>
          <w:p w14:paraId="0F3871F7" w14:textId="77777777" w:rsidR="0087409F" w:rsidRDefault="0087409F">
            <w:pPr>
              <w:rPr>
                <w:rFonts w:eastAsia="Malgun Gothic" w:cstheme="minorHAnsi"/>
                <w:lang w:eastAsia="ko-KR"/>
              </w:rPr>
            </w:pPr>
          </w:p>
        </w:tc>
      </w:tr>
      <w:tr w:rsidR="0087409F" w14:paraId="135AA0A4" w14:textId="77777777">
        <w:tc>
          <w:tcPr>
            <w:tcW w:w="2235" w:type="dxa"/>
          </w:tcPr>
          <w:p w14:paraId="496B29AE" w14:textId="77777777" w:rsidR="0087409F" w:rsidRDefault="00E97363">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2F2AC158" w14:textId="77777777" w:rsidR="0087409F" w:rsidRDefault="00E97363">
            <w:pPr>
              <w:jc w:val="left"/>
            </w:pPr>
            <w:r>
              <w:t>Could you elaboate the meanign of the first bullet? "Functionality(s)" is proposed to be defined by "configuration(s) of AI/ML-enabled Feature/FG" in Proposal 8-2a. Is it saying the granularity of functionality and AI/ML model is same?</w:t>
            </w:r>
          </w:p>
          <w:p w14:paraId="16480B3D" w14:textId="77777777" w:rsidR="0087409F" w:rsidRDefault="00E97363">
            <w:pPr>
              <w:jc w:val="left"/>
              <w:rPr>
                <w:rFonts w:eastAsia="MS Mincho"/>
                <w:lang w:eastAsia="ja-JP"/>
              </w:rPr>
            </w:pPr>
            <w:r>
              <w:rPr>
                <w:rFonts w:eastAsia="MS Mincho" w:hint="eastAsia"/>
                <w:lang w:eastAsia="ja-JP"/>
              </w:rPr>
              <w:t>R</w:t>
            </w:r>
            <w:r>
              <w:rPr>
                <w:rFonts w:eastAsia="MS Mincho"/>
                <w:lang w:eastAsia="ja-JP"/>
              </w:rPr>
              <w:t>emaining bullet points looks OK for now.</w:t>
            </w:r>
          </w:p>
          <w:p w14:paraId="64E3D476" w14:textId="77777777" w:rsidR="0087409F" w:rsidRDefault="0087409F">
            <w:pPr>
              <w:ind w:left="644" w:hanging="360"/>
              <w:rPr>
                <w:lang w:val="en-GB"/>
              </w:rPr>
            </w:pPr>
          </w:p>
        </w:tc>
      </w:tr>
      <w:tr w:rsidR="0087409F" w14:paraId="382352CA" w14:textId="77777777">
        <w:tc>
          <w:tcPr>
            <w:tcW w:w="2235" w:type="dxa"/>
          </w:tcPr>
          <w:p w14:paraId="16D16B07"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7B03AEE6" w14:textId="77777777" w:rsidR="0087409F" w:rsidRDefault="00E97363">
            <w:pPr>
              <w:pStyle w:val="ListParagraph"/>
              <w:numPr>
                <w:ilvl w:val="0"/>
                <w:numId w:val="56"/>
              </w:numPr>
              <w:spacing w:line="280" w:lineRule="atLeast"/>
              <w:rPr>
                <w:lang w:eastAsia="zh-CN"/>
              </w:rPr>
            </w:pPr>
            <w:r>
              <w:rPr>
                <w:lang w:eastAsia="zh-CN"/>
              </w:rPr>
              <w:t xml:space="preserve">For the first main bullet, it seems contradict with the last sub bullet </w:t>
            </w:r>
          </w:p>
          <w:p w14:paraId="5759B912" w14:textId="77777777" w:rsidR="0087409F" w:rsidRDefault="00E97363">
            <w:pPr>
              <w:pStyle w:val="ListParagraph"/>
              <w:numPr>
                <w:ilvl w:val="0"/>
                <w:numId w:val="56"/>
              </w:numPr>
              <w:spacing w:line="280" w:lineRule="atLeast"/>
              <w:rPr>
                <w:lang w:eastAsia="zh-CN"/>
              </w:rPr>
            </w:pPr>
            <w:r>
              <w:rPr>
                <w:lang w:eastAsia="zh-CN"/>
              </w:rPr>
              <w:t xml:space="preserve">For the second bullet and third bullet, they are talking about the same thing. Only keep the third bullet is sufficient </w:t>
            </w:r>
          </w:p>
          <w:p w14:paraId="281DC9C6" w14:textId="77777777" w:rsidR="0087409F" w:rsidRDefault="00E97363">
            <w:pPr>
              <w:pStyle w:val="ListParagraph"/>
              <w:numPr>
                <w:ilvl w:val="0"/>
                <w:numId w:val="56"/>
              </w:numPr>
              <w:spacing w:line="280" w:lineRule="atLeast"/>
              <w:rPr>
                <w:lang w:eastAsia="zh-CN"/>
              </w:rPr>
            </w:pPr>
            <w:r>
              <w:rPr>
                <w:rFonts w:hint="eastAsia"/>
                <w:lang w:eastAsia="zh-CN"/>
              </w:rPr>
              <w:t>F</w:t>
            </w:r>
            <w:r>
              <w:rPr>
                <w:lang w:eastAsia="zh-CN"/>
              </w:rPr>
              <w:t>or the 4</w:t>
            </w:r>
            <w:r>
              <w:rPr>
                <w:vertAlign w:val="superscript"/>
                <w:lang w:eastAsia="zh-CN"/>
              </w:rPr>
              <w:t>th</w:t>
            </w:r>
            <w:r>
              <w:rPr>
                <w:lang w:eastAsia="zh-CN"/>
              </w:rPr>
              <w:t xml:space="preserve"> bullet, only keep the main bullet is sufficient. The two subbullets need more discussion. At least for the two-sided model cases, we think support functionality-based LCM is problematic. </w:t>
            </w:r>
          </w:p>
          <w:p w14:paraId="19D2696E" w14:textId="77777777" w:rsidR="0087409F" w:rsidRDefault="0087409F">
            <w:pPr>
              <w:ind w:left="360"/>
              <w:rPr>
                <w:lang w:eastAsia="zh-CN"/>
              </w:rPr>
            </w:pPr>
          </w:p>
        </w:tc>
      </w:tr>
      <w:tr w:rsidR="0087409F" w14:paraId="0210626F" w14:textId="77777777">
        <w:tc>
          <w:tcPr>
            <w:tcW w:w="2235" w:type="dxa"/>
          </w:tcPr>
          <w:p w14:paraId="3E2BE134" w14:textId="77777777" w:rsidR="0087409F" w:rsidRDefault="00E97363">
            <w:pPr>
              <w:rPr>
                <w:rFonts w:cstheme="minorHAnsi"/>
                <w:lang w:eastAsia="zh-CN"/>
              </w:rPr>
            </w:pPr>
            <w:r>
              <w:rPr>
                <w:rFonts w:eastAsia="SimSun" w:cstheme="minorHAnsi" w:hint="eastAsia"/>
                <w:lang w:eastAsia="zh-CN"/>
              </w:rPr>
              <w:t>ZTE</w:t>
            </w:r>
          </w:p>
        </w:tc>
        <w:tc>
          <w:tcPr>
            <w:tcW w:w="7727" w:type="dxa"/>
            <w:gridSpan w:val="2"/>
          </w:tcPr>
          <w:p w14:paraId="346B6F38" w14:textId="77777777" w:rsidR="0087409F" w:rsidRDefault="00E97363">
            <w:pPr>
              <w:pStyle w:val="ListParagraph"/>
              <w:numPr>
                <w:ilvl w:val="0"/>
                <w:numId w:val="0"/>
              </w:numPr>
              <w:rPr>
                <w:lang w:eastAsia="zh-CN"/>
              </w:rPr>
            </w:pPr>
            <w:r>
              <w:rPr>
                <w:rFonts w:hint="eastAsia"/>
                <w:lang w:eastAsia="zh-CN"/>
              </w:rPr>
              <w:t>Please see some comments in blue.</w:t>
            </w:r>
          </w:p>
          <w:p w14:paraId="18967D54" w14:textId="77777777" w:rsidR="0087409F" w:rsidRDefault="00E97363">
            <w:pPr>
              <w:pStyle w:val="ListParagraph"/>
              <w:numPr>
                <w:ilvl w:val="0"/>
                <w:numId w:val="56"/>
              </w:numPr>
              <w:rPr>
                <w:lang w:val="en-GB"/>
              </w:rPr>
            </w:pPr>
            <w:r>
              <w:t>AI/ML model is identified directly referring to configuration(s) of AI/ML-enabled Feature/FG without referring to functionality(s).</w:t>
            </w:r>
            <w:r>
              <w:rPr>
                <w:rFonts w:hint="eastAsia"/>
                <w:lang w:eastAsia="zh-CN"/>
              </w:rPr>
              <w:t xml:space="preserve"> </w:t>
            </w:r>
            <w:r>
              <w:rPr>
                <w:rFonts w:hint="eastAsia"/>
                <w:color w:val="00B0F0"/>
                <w:lang w:eastAsia="zh-CN"/>
              </w:rPr>
              <w:t xml:space="preserve">Agree with Nokia on this bullet. In addition, at least for model identification type A, there are no configurations need to be defined. How to align the applicable conditions of the model is transparent to RAN1 spec. </w:t>
            </w:r>
          </w:p>
          <w:p w14:paraId="6052CC04" w14:textId="77777777" w:rsidR="0087409F" w:rsidRDefault="00E97363">
            <w:pPr>
              <w:pStyle w:val="ListParagraph"/>
              <w:numPr>
                <w:ilvl w:val="0"/>
                <w:numId w:val="56"/>
              </w:numPr>
              <w:rPr>
                <w:rFonts w:eastAsia="MS Mincho"/>
                <w:lang w:eastAsia="ja-JP"/>
              </w:rPr>
            </w:pPr>
            <w:r>
              <w:rPr>
                <w:lang w:val="en-GB"/>
              </w:rPr>
              <w:t xml:space="preserve">3GPP framework of </w:t>
            </w:r>
            <w:r>
              <w:rPr>
                <w:rFonts w:eastAsia="MS Mincho"/>
                <w:lang w:eastAsia="ja-JP"/>
              </w:rPr>
              <w:t>AI/ML-enabled Feature/FG used for functionality-based LCM is reused for model-ID-based LCM.</w:t>
            </w:r>
            <w:r>
              <w:rPr>
                <w:rFonts w:eastAsia="SimSun" w:hint="eastAsia"/>
                <w:lang w:eastAsia="zh-CN"/>
              </w:rPr>
              <w:t xml:space="preserve"> </w:t>
            </w:r>
            <w:r>
              <w:rPr>
                <w:rFonts w:eastAsia="SimSun" w:hint="eastAsia"/>
                <w:color w:val="00B0F0"/>
                <w:lang w:eastAsia="zh-CN"/>
              </w:rPr>
              <w:t>The intention is not clear to us. There is no exsiting 3GPP framework of AI/ML-enabled Feature/FG used for functionality-based LCM.</w:t>
            </w:r>
          </w:p>
          <w:p w14:paraId="6369A0C0" w14:textId="77777777" w:rsidR="0087409F" w:rsidRDefault="00E97363">
            <w:pPr>
              <w:pStyle w:val="ListParagraph"/>
              <w:numPr>
                <w:ilvl w:val="1"/>
                <w:numId w:val="56"/>
              </w:numPr>
              <w:rPr>
                <w:rFonts w:eastAsia="MS Mincho"/>
                <w:lang w:eastAsia="ja-JP"/>
              </w:rPr>
            </w:pPr>
            <w:r>
              <w:rPr>
                <w:rFonts w:eastAsia="MS Mincho"/>
                <w:lang w:eastAsia="ja-JP"/>
              </w:rPr>
              <w:lastRenderedPageBreak/>
              <w:t xml:space="preserve">In model-ID-based LCM, </w:t>
            </w:r>
            <w:r>
              <w:t>UE additionally indicates supported AI/ML models.</w:t>
            </w:r>
            <w:r>
              <w:rPr>
                <w:rFonts w:hint="eastAsia"/>
                <w:lang w:eastAsia="zh-CN"/>
              </w:rPr>
              <w:t xml:space="preserve"> </w:t>
            </w:r>
            <w:r>
              <w:rPr>
                <w:rFonts w:hint="eastAsia"/>
                <w:color w:val="00B0F0"/>
                <w:lang w:eastAsia="zh-CN"/>
              </w:rPr>
              <w:t>It</w:t>
            </w:r>
            <w:r>
              <w:rPr>
                <w:color w:val="00B0F0"/>
                <w:lang w:eastAsia="zh-CN"/>
              </w:rPr>
              <w:t>’</w:t>
            </w:r>
            <w:r>
              <w:rPr>
                <w:rFonts w:hint="eastAsia"/>
                <w:color w:val="00B0F0"/>
                <w:lang w:eastAsia="zh-CN"/>
              </w:rPr>
              <w:t>s already agreed in last meeting.</w:t>
            </w:r>
          </w:p>
          <w:p w14:paraId="6648C3C8" w14:textId="77777777" w:rsidR="0087409F" w:rsidRDefault="00E97363">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r>
              <w:rPr>
                <w:rFonts w:hint="eastAsia"/>
                <w:lang w:eastAsia="zh-CN"/>
              </w:rPr>
              <w:t xml:space="preserve"> </w:t>
            </w:r>
            <w:r>
              <w:rPr>
                <w:rFonts w:hint="eastAsia"/>
                <w:color w:val="00B0F0"/>
                <w:lang w:eastAsia="zh-CN"/>
              </w:rPr>
              <w:t>It</w:t>
            </w:r>
            <w:r>
              <w:rPr>
                <w:color w:val="00B0F0"/>
                <w:lang w:eastAsia="zh-CN"/>
              </w:rPr>
              <w:t>’</w:t>
            </w:r>
            <w:r>
              <w:rPr>
                <w:rFonts w:hint="eastAsia"/>
                <w:color w:val="00B0F0"/>
                <w:lang w:eastAsia="zh-CN"/>
              </w:rPr>
              <w:t>s already agreed in last meeting.</w:t>
            </w:r>
          </w:p>
          <w:p w14:paraId="108BCE4A" w14:textId="77777777" w:rsidR="0087409F" w:rsidRDefault="00E97363">
            <w:pPr>
              <w:numPr>
                <w:ilvl w:val="1"/>
                <w:numId w:val="56"/>
              </w:numPr>
              <w:shd w:val="clear" w:color="auto" w:fill="FFFFFF"/>
              <w:spacing w:line="330" w:lineRule="atLeast"/>
            </w:pPr>
            <w:r>
              <w:t>In model-ID-based LCM, NW additionally indicates model ID during inference, activation, deactivation, switching, fallback, and monitoring.</w:t>
            </w:r>
          </w:p>
          <w:p w14:paraId="5E759F4F" w14:textId="77777777" w:rsidR="0087409F" w:rsidRDefault="00E97363">
            <w:pPr>
              <w:pStyle w:val="ListParagraph"/>
              <w:numPr>
                <w:ilvl w:val="0"/>
                <w:numId w:val="56"/>
              </w:numPr>
            </w:pPr>
            <w:r>
              <w:t>Specify both functionality-based LCM and model-ID-based LCM in all use cases.</w:t>
            </w:r>
            <w:r>
              <w:rPr>
                <w:rFonts w:hint="eastAsia"/>
                <w:lang w:eastAsia="zh-CN"/>
              </w:rPr>
              <w:t xml:space="preserve"> </w:t>
            </w:r>
          </w:p>
          <w:p w14:paraId="616D7CE7" w14:textId="77777777" w:rsidR="0087409F" w:rsidRDefault="00E97363">
            <w:pPr>
              <w:pStyle w:val="ListParagraph"/>
              <w:numPr>
                <w:ilvl w:val="1"/>
                <w:numId w:val="56"/>
              </w:numPr>
            </w:pPr>
            <w:r>
              <w:t>Functionality-based LCM, as it relies on a subset of procedures/signaling of model-ID-based LCM, is supported by default.</w:t>
            </w:r>
            <w:r>
              <w:rPr>
                <w:rFonts w:hint="eastAsia"/>
                <w:lang w:eastAsia="zh-CN"/>
              </w:rPr>
              <w:t xml:space="preserve"> </w:t>
            </w:r>
            <w:r>
              <w:rPr>
                <w:rFonts w:eastAsia="SimSun" w:hint="eastAsia"/>
                <w:color w:val="00B0F0"/>
                <w:lang w:eastAsia="zh-CN"/>
              </w:rPr>
              <w:t>It</w:t>
            </w:r>
            <w:r>
              <w:rPr>
                <w:rFonts w:eastAsia="SimSun"/>
                <w:color w:val="00B0F0"/>
                <w:lang w:eastAsia="zh-CN"/>
              </w:rPr>
              <w:t>’</w:t>
            </w:r>
            <w:r>
              <w:rPr>
                <w:rFonts w:eastAsia="SimSun" w:hint="eastAsia"/>
                <w:color w:val="00B0F0"/>
                <w:lang w:eastAsia="zh-CN"/>
              </w:rPr>
              <w:t>s not clear to us. Why functionality-based LCM has to rely on model-ID based LCM?</w:t>
            </w:r>
          </w:p>
          <w:p w14:paraId="405D96A4" w14:textId="77777777" w:rsidR="0087409F" w:rsidRDefault="00E97363">
            <w:pPr>
              <w:pStyle w:val="ListParagraph"/>
              <w:numPr>
                <w:ilvl w:val="1"/>
                <w:numId w:val="56"/>
              </w:numPr>
            </w:pPr>
            <w:r>
              <w:t>Model-ID-based LCM may be enabled on top of functionality-based LCM via model identification and model-ID signaling in LCM operations.</w:t>
            </w:r>
            <w:r>
              <w:rPr>
                <w:rFonts w:hint="eastAsia"/>
                <w:lang w:eastAsia="zh-CN"/>
              </w:rPr>
              <w:t xml:space="preserve"> </w:t>
            </w:r>
            <w:r>
              <w:rPr>
                <w:rFonts w:hint="eastAsia"/>
                <w:color w:val="00B0F0"/>
                <w:lang w:eastAsia="zh-CN"/>
              </w:rPr>
              <w:t>We don</w:t>
            </w:r>
            <w:r>
              <w:rPr>
                <w:color w:val="00B0F0"/>
                <w:lang w:eastAsia="zh-CN"/>
              </w:rPr>
              <w:t>’</w:t>
            </w:r>
            <w:r>
              <w:rPr>
                <w:rFonts w:hint="eastAsia"/>
                <w:color w:val="00B0F0"/>
                <w:lang w:eastAsia="zh-CN"/>
              </w:rPr>
              <w:t xml:space="preserve">t agree with this bullet. </w:t>
            </w:r>
            <w:r>
              <w:rPr>
                <w:rFonts w:eastAsia="SimSun" w:hint="eastAsia"/>
                <w:color w:val="00B0F0"/>
                <w:lang w:eastAsia="zh-CN"/>
              </w:rPr>
              <w:t>functionality-based LCM and model-ID based LCM can work independently.</w:t>
            </w:r>
          </w:p>
          <w:p w14:paraId="6168DA8E" w14:textId="77777777" w:rsidR="0087409F" w:rsidRDefault="0087409F">
            <w:pPr>
              <w:pStyle w:val="ListParagraph"/>
              <w:numPr>
                <w:ilvl w:val="0"/>
                <w:numId w:val="0"/>
              </w:numPr>
              <w:rPr>
                <w:rFonts w:eastAsia="SimSun"/>
                <w:color w:val="00B0F0"/>
                <w:lang w:eastAsia="zh-CN"/>
              </w:rPr>
            </w:pPr>
          </w:p>
          <w:p w14:paraId="0E9576A5" w14:textId="77777777" w:rsidR="0087409F" w:rsidRDefault="00E97363">
            <w:pPr>
              <w:pStyle w:val="ListParagraph"/>
              <w:numPr>
                <w:ilvl w:val="0"/>
                <w:numId w:val="0"/>
              </w:numPr>
              <w:rPr>
                <w:rFonts w:eastAsia="SimSun"/>
                <w:color w:val="00B0F0"/>
                <w:lang w:eastAsia="zh-CN"/>
              </w:rPr>
            </w:pPr>
            <w:r>
              <w:rPr>
                <w:rFonts w:eastAsia="SimSun" w:hint="eastAsia"/>
                <w:color w:val="00B0F0"/>
                <w:lang w:eastAsia="zh-CN"/>
              </w:rPr>
              <w:t>This section discusses unified LCM framework, our suggestion is to move forward based on the following agreement:</w:t>
            </w:r>
          </w:p>
          <w:p w14:paraId="16F5517D" w14:textId="77777777" w:rsidR="0087409F" w:rsidRDefault="00E97363">
            <w:pPr>
              <w:rPr>
                <w:highlight w:val="green"/>
              </w:rPr>
            </w:pPr>
            <w:r>
              <w:rPr>
                <w:highlight w:val="green"/>
              </w:rPr>
              <w:t>Agreement</w:t>
            </w:r>
          </w:p>
          <w:p w14:paraId="5C43EF11" w14:textId="77777777" w:rsidR="0087409F" w:rsidRDefault="00E97363">
            <w:pPr>
              <w:shd w:val="clear" w:color="auto" w:fill="FFFFFF"/>
              <w:spacing w:line="330" w:lineRule="atLeast"/>
            </w:pPr>
            <w:r>
              <w:t>For functionality/model-ID based LCM,</w:t>
            </w:r>
          </w:p>
          <w:p w14:paraId="35374408" w14:textId="77777777" w:rsidR="0087409F" w:rsidRDefault="00E97363">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2439AD1E" w14:textId="77777777" w:rsidR="0087409F" w:rsidRDefault="0087409F">
            <w:pPr>
              <w:pStyle w:val="ListParagraph"/>
              <w:numPr>
                <w:ilvl w:val="0"/>
                <w:numId w:val="0"/>
              </w:numPr>
              <w:rPr>
                <w:rFonts w:eastAsia="SimSun"/>
                <w:color w:val="00B0F0"/>
                <w:lang w:eastAsia="zh-CN"/>
              </w:rPr>
            </w:pPr>
          </w:p>
          <w:p w14:paraId="53B312F1" w14:textId="77777777" w:rsidR="0087409F" w:rsidRDefault="00E97363">
            <w:pPr>
              <w:pStyle w:val="ListParagraph"/>
              <w:numPr>
                <w:ilvl w:val="0"/>
                <w:numId w:val="0"/>
              </w:numPr>
              <w:rPr>
                <w:rFonts w:eastAsia="SimSun"/>
                <w:highlight w:val="lightGray"/>
                <w:lang w:eastAsia="zh-CN"/>
              </w:rPr>
            </w:pPr>
            <w:r>
              <w:rPr>
                <w:rFonts w:eastAsia="SimSun" w:hint="eastAsia"/>
                <w:highlight w:val="lightGray"/>
                <w:lang w:eastAsia="zh-CN"/>
              </w:rPr>
              <w:t>Tentative proposal xx:</w:t>
            </w:r>
          </w:p>
          <w:p w14:paraId="17EA867D" w14:textId="77777777" w:rsidR="0087409F" w:rsidRDefault="00E97363">
            <w:pPr>
              <w:pStyle w:val="ListParagraph"/>
              <w:numPr>
                <w:ilvl w:val="0"/>
                <w:numId w:val="0"/>
              </w:numPr>
              <w:rPr>
                <w:rFonts w:eastAsia="SimSun"/>
                <w:lang w:eastAsia="zh-CN"/>
              </w:rPr>
            </w:pPr>
            <w:r>
              <w:rPr>
                <w:rFonts w:eastAsia="SimSun" w:hint="eastAsia"/>
                <w:lang w:eastAsia="zh-CN"/>
              </w:rPr>
              <w:t>Support a unified signaling framework for functionality-based LCM and model-ID based LCM:</w:t>
            </w:r>
          </w:p>
          <w:p w14:paraId="1B362235" w14:textId="77777777" w:rsidR="0087409F" w:rsidRDefault="00E97363">
            <w:pPr>
              <w:pStyle w:val="ListParagraph"/>
              <w:numPr>
                <w:ilvl w:val="0"/>
                <w:numId w:val="76"/>
              </w:numPr>
              <w:rPr>
                <w:rFonts w:eastAsia="SimSun"/>
                <w:lang w:eastAsia="zh-CN"/>
              </w:rPr>
            </w:pPr>
            <w:r>
              <w:rPr>
                <w:rFonts w:eastAsia="SimSun"/>
                <w:lang w:eastAsia="zh-CN"/>
              </w:rPr>
              <w:lastRenderedPageBreak/>
              <w:t>Support NW to assign a local identifier to a functionality or a model. From network perspective, the local identifier is mapped to a function unit operated at UE that is not transparent to network no matter the function unit is associated with a functionality or a model.</w:t>
            </w:r>
          </w:p>
          <w:p w14:paraId="06CB18F5" w14:textId="77777777" w:rsidR="0087409F" w:rsidRDefault="00E97363">
            <w:pPr>
              <w:pStyle w:val="ListParagraph"/>
              <w:numPr>
                <w:ilvl w:val="0"/>
                <w:numId w:val="76"/>
              </w:numPr>
              <w:rPr>
                <w:lang w:val="en-GB"/>
              </w:rPr>
            </w:pPr>
            <w:r>
              <w:rPr>
                <w:rFonts w:eastAsia="SimSun"/>
                <w:lang w:eastAsia="zh-CN"/>
              </w:rPr>
              <w:t>Support</w:t>
            </w:r>
            <w:r>
              <w:rPr>
                <w:rFonts w:eastAsia="SimSun" w:hint="eastAsia"/>
                <w:lang w:eastAsia="zh-CN"/>
              </w:rPr>
              <w:t xml:space="preserve"> </w:t>
            </w:r>
            <w:r>
              <w:rPr>
                <w:rFonts w:eastAsia="SimSun"/>
                <w:lang w:eastAsia="zh-CN"/>
              </w:rPr>
              <w:t xml:space="preserve">a unified signaling framework based on the local identifier assigned by NW for </w:t>
            </w:r>
            <w:r>
              <w:rPr>
                <w:rFonts w:eastAsia="SimSun" w:hint="eastAsia"/>
                <w:lang w:eastAsia="zh-CN"/>
              </w:rPr>
              <w:t xml:space="preserve">the indiction of </w:t>
            </w:r>
            <w:r>
              <w:rPr>
                <w:rFonts w:eastAsia="SimSun"/>
                <w:lang w:eastAsia="zh-CN"/>
              </w:rPr>
              <w:t>various LCM procedures, e.g., model/functionality activation, deactivation, switching, fallback, and monitoring.</w:t>
            </w:r>
          </w:p>
          <w:p w14:paraId="38893058" w14:textId="77777777" w:rsidR="0087409F" w:rsidRDefault="00E97363">
            <w:pPr>
              <w:pStyle w:val="ListParagraph"/>
              <w:numPr>
                <w:ilvl w:val="0"/>
                <w:numId w:val="76"/>
              </w:numPr>
              <w:rPr>
                <w:lang w:eastAsia="zh-CN"/>
              </w:rPr>
            </w:pPr>
            <w:r>
              <w:rPr>
                <w:rFonts w:eastAsia="SimSun" w:hint="eastAsia"/>
                <w:lang w:eastAsia="zh-CN"/>
              </w:rPr>
              <w:t xml:space="preserve">Note: The model may be associated with a global ID after model identification. The global ID may be mapped to a local identifier for the indication of model </w:t>
            </w:r>
            <w:r>
              <w:rPr>
                <w:rFonts w:eastAsia="SimSun"/>
                <w:lang w:eastAsia="zh-CN"/>
              </w:rPr>
              <w:t>activation, deactivation, switching, fallback, and monitoring</w:t>
            </w:r>
          </w:p>
        </w:tc>
      </w:tr>
      <w:tr w:rsidR="003E033C" w14:paraId="212892A9" w14:textId="77777777">
        <w:tc>
          <w:tcPr>
            <w:tcW w:w="2235" w:type="dxa"/>
          </w:tcPr>
          <w:p w14:paraId="499CF438" w14:textId="77777777" w:rsidR="003E033C" w:rsidRDefault="003E033C" w:rsidP="00CD2C5A">
            <w:pPr>
              <w:rPr>
                <w:rFonts w:eastAsia="MS Mincho" w:cstheme="minorHAnsi"/>
                <w:lang w:eastAsia="ja-JP"/>
              </w:rPr>
            </w:pPr>
            <w:r>
              <w:rPr>
                <w:rFonts w:eastAsia="MS Mincho" w:cstheme="minorHAnsi" w:hint="eastAsia"/>
                <w:lang w:eastAsia="ja-JP"/>
              </w:rPr>
              <w:lastRenderedPageBreak/>
              <w:t>CATT</w:t>
            </w:r>
          </w:p>
        </w:tc>
        <w:tc>
          <w:tcPr>
            <w:tcW w:w="7727" w:type="dxa"/>
            <w:gridSpan w:val="2"/>
          </w:tcPr>
          <w:p w14:paraId="2551F585" w14:textId="77777777" w:rsidR="003E033C" w:rsidRDefault="003E033C" w:rsidP="00CD2C5A">
            <w:pPr>
              <w:rPr>
                <w:lang w:eastAsia="zh-CN"/>
              </w:rPr>
            </w:pPr>
            <w:r>
              <w:rPr>
                <w:rFonts w:hint="eastAsia"/>
                <w:lang w:eastAsia="zh-CN"/>
              </w:rPr>
              <w:t>Thanks FL and we have a few comments:</w:t>
            </w:r>
          </w:p>
          <w:p w14:paraId="5444AC62" w14:textId="77777777" w:rsidR="003E033C" w:rsidRDefault="003E033C" w:rsidP="003E033C">
            <w:pPr>
              <w:pStyle w:val="ListParagraph"/>
              <w:numPr>
                <w:ilvl w:val="0"/>
                <w:numId w:val="129"/>
              </w:numPr>
              <w:spacing w:line="280" w:lineRule="atLeast"/>
              <w:rPr>
                <w:lang w:eastAsia="zh-CN"/>
              </w:rPr>
            </w:pPr>
            <w:r>
              <w:rPr>
                <w:rFonts w:hint="eastAsia"/>
                <w:lang w:eastAsia="zh-CN"/>
              </w:rPr>
              <w:t xml:space="preserve">First bullet: does it mean meta information of the identified model should include the information of </w:t>
            </w:r>
            <w:r>
              <w:rPr>
                <w:lang w:eastAsia="zh-CN"/>
              </w:rPr>
              <w:t>‘</w:t>
            </w:r>
            <w:r>
              <w:t>referring to configuration(s) of AI/ML-enabled Feature/FG</w:t>
            </w:r>
            <w:r>
              <w:rPr>
                <w:lang w:eastAsia="zh-CN"/>
              </w:rPr>
              <w:t>’</w:t>
            </w:r>
            <w:r>
              <w:rPr>
                <w:rFonts w:hint="eastAsia"/>
                <w:lang w:eastAsia="zh-CN"/>
              </w:rPr>
              <w:t>?</w:t>
            </w:r>
          </w:p>
          <w:p w14:paraId="699606DD" w14:textId="77777777" w:rsidR="003E033C" w:rsidRDefault="003E033C" w:rsidP="003E033C">
            <w:pPr>
              <w:pStyle w:val="ListParagraph"/>
              <w:numPr>
                <w:ilvl w:val="0"/>
                <w:numId w:val="129"/>
              </w:numPr>
              <w:spacing w:line="280" w:lineRule="atLeast"/>
              <w:rPr>
                <w:lang w:eastAsia="zh-CN"/>
              </w:rPr>
            </w:pPr>
            <w:r>
              <w:rPr>
                <w:rFonts w:hint="eastAsia"/>
                <w:lang w:eastAsia="zh-CN"/>
              </w:rPr>
              <w:t>Second bullet: OK</w:t>
            </w:r>
          </w:p>
          <w:p w14:paraId="3B922F44" w14:textId="77777777" w:rsidR="003E033C" w:rsidRDefault="003E033C" w:rsidP="003E033C">
            <w:pPr>
              <w:pStyle w:val="ListParagraph"/>
              <w:numPr>
                <w:ilvl w:val="0"/>
                <w:numId w:val="129"/>
              </w:numPr>
              <w:spacing w:line="280" w:lineRule="atLeast"/>
              <w:rPr>
                <w:lang w:eastAsia="zh-CN"/>
              </w:rPr>
            </w:pPr>
            <w:r>
              <w:rPr>
                <w:rFonts w:hint="eastAsia"/>
                <w:lang w:eastAsia="zh-CN"/>
              </w:rPr>
              <w:t xml:space="preserve">Third bullet: main bullet is already agreed. The sub-bullet is discussing signaling design, which should be left to WI phase. </w:t>
            </w:r>
            <w:r>
              <w:rPr>
                <w:lang w:eastAsia="zh-CN"/>
              </w:rPr>
              <w:t>Besides</w:t>
            </w:r>
            <w:r>
              <w:rPr>
                <w:rFonts w:hint="eastAsia"/>
                <w:lang w:eastAsia="zh-CN"/>
              </w:rPr>
              <w:t xml:space="preserve">, is it really confident to say that </w:t>
            </w:r>
            <w:r w:rsidRPr="00597D65">
              <w:rPr>
                <w:lang w:eastAsia="zh-CN"/>
              </w:rPr>
              <w:t xml:space="preserve">NW </w:t>
            </w:r>
            <w:r>
              <w:rPr>
                <w:rFonts w:hint="eastAsia"/>
                <w:lang w:eastAsia="zh-CN"/>
              </w:rPr>
              <w:t xml:space="preserve">will </w:t>
            </w:r>
            <w:r w:rsidRPr="00597D65">
              <w:rPr>
                <w:rFonts w:hint="eastAsia"/>
                <w:u w:val="single"/>
                <w:lang w:eastAsia="zh-CN"/>
              </w:rPr>
              <w:t>ALWAYS</w:t>
            </w:r>
            <w:r w:rsidRPr="00597D65">
              <w:rPr>
                <w:lang w:eastAsia="zh-CN"/>
              </w:rPr>
              <w:t xml:space="preserve"> indicates model ID</w:t>
            </w:r>
            <w:r>
              <w:rPr>
                <w:rFonts w:hint="eastAsia"/>
                <w:lang w:eastAsia="zh-CN"/>
              </w:rPr>
              <w:t xml:space="preserve"> in </w:t>
            </w:r>
            <w:r w:rsidRPr="00597D65">
              <w:rPr>
                <w:rFonts w:hint="eastAsia"/>
                <w:u w:val="single"/>
                <w:lang w:eastAsia="zh-CN"/>
              </w:rPr>
              <w:t>ALL</w:t>
            </w:r>
            <w:r>
              <w:rPr>
                <w:rFonts w:hint="eastAsia"/>
                <w:lang w:eastAsia="zh-CN"/>
              </w:rPr>
              <w:t xml:space="preserve"> listed LCM procedure?</w:t>
            </w:r>
          </w:p>
          <w:p w14:paraId="722C1B84" w14:textId="77777777" w:rsidR="003E033C" w:rsidRDefault="003E033C" w:rsidP="003E033C">
            <w:pPr>
              <w:pStyle w:val="ListParagraph"/>
              <w:numPr>
                <w:ilvl w:val="0"/>
                <w:numId w:val="129"/>
              </w:numPr>
              <w:spacing w:line="280" w:lineRule="atLeast"/>
              <w:rPr>
                <w:lang w:eastAsia="zh-CN"/>
              </w:rPr>
            </w:pPr>
            <w:r>
              <w:rPr>
                <w:rFonts w:hint="eastAsia"/>
                <w:lang w:eastAsia="zh-CN"/>
              </w:rPr>
              <w:t xml:space="preserve">Forth bullet: Somehow </w:t>
            </w:r>
            <w:r>
              <w:rPr>
                <w:lang w:eastAsia="zh-CN"/>
              </w:rPr>
              <w:t>contradictory</w:t>
            </w:r>
            <w:r>
              <w:rPr>
                <w:rFonts w:hint="eastAsia"/>
                <w:lang w:eastAsia="zh-CN"/>
              </w:rPr>
              <w:t xml:space="preserve"> with first bullet. Meanwhile, we think it is not a good place to say </w:t>
            </w:r>
            <w:r>
              <w:rPr>
                <w:lang w:eastAsia="zh-CN"/>
              </w:rPr>
              <w:t>‘</w:t>
            </w:r>
            <w:r w:rsidRPr="00012C07">
              <w:rPr>
                <w:color w:val="C00000"/>
              </w:rPr>
              <w:t>Specify both</w:t>
            </w:r>
            <w:r>
              <w:t xml:space="preserve"> functionality-based LCM and model-ID-based LCM </w:t>
            </w:r>
            <w:r w:rsidRPr="00012C07">
              <w:rPr>
                <w:color w:val="C00000"/>
              </w:rPr>
              <w:t>in all use cases</w:t>
            </w:r>
            <w:r>
              <w:rPr>
                <w:lang w:eastAsia="zh-CN"/>
              </w:rPr>
              <w:t>’</w:t>
            </w:r>
            <w:r>
              <w:rPr>
                <w:rFonts w:hint="eastAsia"/>
                <w:lang w:eastAsia="zh-CN"/>
              </w:rPr>
              <w:t>. here</w:t>
            </w:r>
          </w:p>
        </w:tc>
      </w:tr>
      <w:tr w:rsidR="00AA46A9" w14:paraId="4CAB866C" w14:textId="77777777">
        <w:tc>
          <w:tcPr>
            <w:tcW w:w="2235" w:type="dxa"/>
          </w:tcPr>
          <w:p w14:paraId="2C8F330A" w14:textId="77777777" w:rsidR="00AA46A9" w:rsidRPr="00AE377F" w:rsidRDefault="00AA46A9" w:rsidP="00AA46A9">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0CA5D1B7" w14:textId="77777777" w:rsidR="00AA46A9" w:rsidRPr="005A1F10" w:rsidRDefault="00AA46A9" w:rsidP="00AA46A9">
            <w:pPr>
              <w:pStyle w:val="ListParagraph"/>
              <w:numPr>
                <w:ilvl w:val="0"/>
                <w:numId w:val="130"/>
              </w:numPr>
              <w:spacing w:line="280" w:lineRule="atLeast"/>
              <w:rPr>
                <w:rFonts w:cstheme="minorHAnsi"/>
                <w:lang w:eastAsia="zh-CN"/>
              </w:rPr>
            </w:pPr>
            <w:r w:rsidRPr="005A1F10">
              <w:rPr>
                <w:rFonts w:cstheme="minorHAnsi" w:hint="eastAsia"/>
                <w:lang w:eastAsia="zh-CN"/>
              </w:rPr>
              <w:t>1</w:t>
            </w:r>
            <w:r w:rsidRPr="005A1F10">
              <w:rPr>
                <w:rFonts w:cstheme="minorHAnsi"/>
                <w:vertAlign w:val="superscript"/>
                <w:lang w:eastAsia="zh-CN"/>
              </w:rPr>
              <w:t>st</w:t>
            </w:r>
            <w:r w:rsidRPr="005A1F10">
              <w:rPr>
                <w:rFonts w:cstheme="minorHAnsi"/>
                <w:lang w:eastAsia="zh-CN"/>
              </w:rPr>
              <w:t xml:space="preserve"> bullet and 2</w:t>
            </w:r>
            <w:r w:rsidRPr="005A1F10">
              <w:rPr>
                <w:rFonts w:cstheme="minorHAnsi"/>
                <w:vertAlign w:val="superscript"/>
                <w:lang w:eastAsia="zh-CN"/>
              </w:rPr>
              <w:t>nd</w:t>
            </w:r>
            <w:r w:rsidRPr="005A1F10">
              <w:rPr>
                <w:rFonts w:cstheme="minorHAnsi"/>
                <w:lang w:eastAsia="zh-CN"/>
              </w:rPr>
              <w:t xml:space="preserve"> bullet seem to be two orthogonal options. 1</w:t>
            </w:r>
            <w:r w:rsidRPr="005A1F10">
              <w:rPr>
                <w:rFonts w:cstheme="minorHAnsi"/>
                <w:vertAlign w:val="superscript"/>
                <w:lang w:eastAsia="zh-CN"/>
              </w:rPr>
              <w:t>st</w:t>
            </w:r>
            <w:r w:rsidRPr="005A1F10">
              <w:rPr>
                <w:rFonts w:cstheme="minorHAnsi"/>
                <w:lang w:eastAsia="zh-CN"/>
              </w:rPr>
              <w:t xml:space="preserve"> bullet means model based LCM is independent from functionality; 2</w:t>
            </w:r>
            <w:r w:rsidRPr="005A1F10">
              <w:rPr>
                <w:rFonts w:cstheme="minorHAnsi"/>
                <w:vertAlign w:val="superscript"/>
                <w:lang w:eastAsia="zh-CN"/>
              </w:rPr>
              <w:t>nd</w:t>
            </w:r>
            <w:r w:rsidRPr="005A1F10">
              <w:rPr>
                <w:rFonts w:cstheme="minorHAnsi"/>
                <w:lang w:eastAsia="zh-CN"/>
              </w:rPr>
              <w:t xml:space="preserve"> bullet means model based LCM is designed on top of functionality based LCM.</w:t>
            </w:r>
          </w:p>
          <w:p w14:paraId="506B0D1B" w14:textId="77777777" w:rsidR="00AA46A9" w:rsidRDefault="00AA46A9" w:rsidP="00AA46A9">
            <w:pPr>
              <w:pStyle w:val="ListParagraph"/>
              <w:numPr>
                <w:ilvl w:val="0"/>
                <w:numId w:val="130"/>
              </w:numPr>
              <w:spacing w:line="280" w:lineRule="atLeast"/>
              <w:rPr>
                <w:rFonts w:cstheme="minorHAnsi"/>
                <w:lang w:eastAsia="zh-CN"/>
              </w:rPr>
            </w:pPr>
            <w:r w:rsidRPr="0053497C">
              <w:rPr>
                <w:rFonts w:cstheme="minorHAnsi" w:hint="eastAsia"/>
                <w:lang w:eastAsia="zh-CN"/>
              </w:rPr>
              <w:t>L</w:t>
            </w:r>
            <w:r w:rsidRPr="0053497C">
              <w:rPr>
                <w:rFonts w:cstheme="minorHAnsi"/>
                <w:lang w:eastAsia="zh-CN"/>
              </w:rPr>
              <w:t>ast main bullet is removed. In our understanding, the applicable use case for functionality LCM and model LCM is a separate discussion</w:t>
            </w:r>
            <w:r>
              <w:rPr>
                <w:rFonts w:cstheme="minorHAnsi"/>
                <w:lang w:eastAsia="zh-CN"/>
              </w:rPr>
              <w:t xml:space="preserve"> (issue#8-6)</w:t>
            </w:r>
            <w:r w:rsidRPr="0053497C">
              <w:rPr>
                <w:rFonts w:cstheme="minorHAnsi"/>
                <w:lang w:eastAsia="zh-CN"/>
              </w:rPr>
              <w:t>.</w:t>
            </w:r>
          </w:p>
          <w:p w14:paraId="35E2A46B" w14:textId="77777777" w:rsidR="00AA46A9" w:rsidRDefault="00AA46A9" w:rsidP="00AA46A9">
            <w:pPr>
              <w:rPr>
                <w:rFonts w:cstheme="minorHAnsi"/>
                <w:lang w:eastAsia="zh-CN"/>
              </w:rPr>
            </w:pPr>
          </w:p>
          <w:p w14:paraId="52CA6E05" w14:textId="77777777" w:rsidR="00AA46A9" w:rsidRPr="00A336E8" w:rsidRDefault="00AA46A9" w:rsidP="00AA46A9">
            <w:pPr>
              <w:rPr>
                <w:rFonts w:cstheme="minorHAnsi"/>
                <w:lang w:eastAsia="zh-CN"/>
              </w:rPr>
            </w:pPr>
            <w:r>
              <w:rPr>
                <w:rFonts w:cstheme="minorHAnsi" w:hint="eastAsia"/>
                <w:lang w:eastAsia="zh-CN"/>
              </w:rPr>
              <w:t>C</w:t>
            </w:r>
            <w:r>
              <w:rPr>
                <w:rFonts w:cstheme="minorHAnsi"/>
                <w:lang w:eastAsia="zh-CN"/>
              </w:rPr>
              <w:t>hanges:</w:t>
            </w:r>
          </w:p>
          <w:p w14:paraId="3AEB84CB" w14:textId="77777777" w:rsidR="00AA46A9" w:rsidRPr="00235B15" w:rsidRDefault="00AA46A9" w:rsidP="00AA46A9">
            <w:pPr>
              <w:pStyle w:val="ListParagraph"/>
              <w:numPr>
                <w:ilvl w:val="0"/>
                <w:numId w:val="56"/>
              </w:numPr>
              <w:rPr>
                <w:lang w:val="en-GB"/>
              </w:rPr>
            </w:pPr>
            <w:r w:rsidRPr="005A1F10">
              <w:rPr>
                <w:rFonts w:hint="eastAsia"/>
                <w:color w:val="FF0000"/>
                <w:lang w:eastAsia="zh-CN"/>
              </w:rPr>
              <w:t>Opt</w:t>
            </w:r>
            <w:r w:rsidRPr="005A1F10">
              <w:rPr>
                <w:color w:val="FF0000"/>
                <w:lang w:eastAsia="zh-CN"/>
              </w:rPr>
              <w:t xml:space="preserve">.1: </w:t>
            </w:r>
            <w:r>
              <w:t xml:space="preserve">AI/ML </w:t>
            </w:r>
            <w:r w:rsidRPr="00226823">
              <w:t xml:space="preserve">model </w:t>
            </w:r>
            <w:r>
              <w:t>is</w:t>
            </w:r>
            <w:r w:rsidRPr="00226823">
              <w:t xml:space="preserve"> identified </w:t>
            </w:r>
            <w:r>
              <w:t xml:space="preserve">directly referring to configuration(s) of AI/ML-enabled Feature/FG without </w:t>
            </w:r>
            <w:r w:rsidRPr="00226823">
              <w:t>referring to functionality(s)</w:t>
            </w:r>
            <w:r>
              <w:t>.</w:t>
            </w:r>
          </w:p>
          <w:p w14:paraId="78522474" w14:textId="77777777" w:rsidR="00AA46A9" w:rsidRDefault="00AA46A9" w:rsidP="00AA46A9">
            <w:pPr>
              <w:pStyle w:val="ListParagraph"/>
              <w:numPr>
                <w:ilvl w:val="0"/>
                <w:numId w:val="56"/>
              </w:numPr>
              <w:rPr>
                <w:rFonts w:eastAsia="MS Mincho"/>
                <w:lang w:eastAsia="ja-JP"/>
              </w:rPr>
            </w:pPr>
            <w:r w:rsidRPr="005A1F10">
              <w:rPr>
                <w:rFonts w:hint="eastAsia"/>
                <w:color w:val="FF0000"/>
                <w:lang w:eastAsia="zh-CN"/>
              </w:rPr>
              <w:t>Opt</w:t>
            </w:r>
            <w:r w:rsidRPr="005A1F10">
              <w:rPr>
                <w:color w:val="FF0000"/>
                <w:lang w:eastAsia="zh-CN"/>
              </w:rPr>
              <w:t xml:space="preserve">.2: </w:t>
            </w:r>
            <w:r w:rsidRPr="00235B15">
              <w:rPr>
                <w:lang w:val="en-GB"/>
              </w:rPr>
              <w:t xml:space="preserve">3GPP framework of </w:t>
            </w:r>
            <w:r w:rsidRPr="00235B15">
              <w:rPr>
                <w:rFonts w:eastAsia="MS Mincho"/>
                <w:lang w:eastAsia="ja-JP"/>
              </w:rPr>
              <w:t xml:space="preserve">AI/ML-enabled Feature/FG </w:t>
            </w:r>
            <w:r>
              <w:rPr>
                <w:rFonts w:eastAsia="MS Mincho"/>
                <w:lang w:eastAsia="ja-JP"/>
              </w:rPr>
              <w:t xml:space="preserve">used </w:t>
            </w:r>
            <w:r w:rsidRPr="00235B15">
              <w:rPr>
                <w:rFonts w:eastAsia="MS Mincho"/>
                <w:lang w:eastAsia="ja-JP"/>
              </w:rPr>
              <w:t xml:space="preserve">for functionality-based LCM </w:t>
            </w:r>
            <w:r>
              <w:rPr>
                <w:rFonts w:eastAsia="MS Mincho"/>
                <w:lang w:eastAsia="ja-JP"/>
              </w:rPr>
              <w:t>is reused for</w:t>
            </w:r>
            <w:r w:rsidRPr="00235B15">
              <w:rPr>
                <w:rFonts w:eastAsia="MS Mincho"/>
                <w:lang w:eastAsia="ja-JP"/>
              </w:rPr>
              <w:t xml:space="preserve"> model-ID-based LCM.</w:t>
            </w:r>
          </w:p>
          <w:p w14:paraId="024D65A3" w14:textId="77777777" w:rsidR="00AA46A9" w:rsidRPr="00235B15" w:rsidRDefault="00AA46A9" w:rsidP="00AA46A9">
            <w:pPr>
              <w:pStyle w:val="ListParagraph"/>
              <w:numPr>
                <w:ilvl w:val="1"/>
                <w:numId w:val="56"/>
              </w:numPr>
              <w:rPr>
                <w:rFonts w:eastAsia="MS Mincho"/>
                <w:lang w:eastAsia="ja-JP"/>
              </w:rPr>
            </w:pPr>
            <w:r w:rsidRPr="00235B15">
              <w:rPr>
                <w:rFonts w:eastAsia="MS Mincho"/>
                <w:lang w:eastAsia="ja-JP"/>
              </w:rPr>
              <w:t>In model-ID-based LCM,</w:t>
            </w:r>
            <w:r>
              <w:rPr>
                <w:rFonts w:eastAsia="MS Mincho"/>
                <w:lang w:eastAsia="ja-JP"/>
              </w:rPr>
              <w:t xml:space="preserve"> </w:t>
            </w:r>
            <w:r>
              <w:t>UE additionally indicates supported AI/ML models.</w:t>
            </w:r>
          </w:p>
          <w:p w14:paraId="6E40DC7A" w14:textId="77777777" w:rsidR="00AA46A9" w:rsidRDefault="00AA46A9" w:rsidP="00AA46A9">
            <w:pPr>
              <w:numPr>
                <w:ilvl w:val="0"/>
                <w:numId w:val="56"/>
              </w:numPr>
              <w:shd w:val="clear" w:color="auto" w:fill="FFFFFF"/>
              <w:spacing w:line="330" w:lineRule="atLeast"/>
            </w:pPr>
            <w:r>
              <w:lastRenderedPageBreak/>
              <w:t>Once functionalities/models are identified, the same or similar procedures may be used for their activation, deactivation, switching, fallback, and monitoring.</w:t>
            </w:r>
          </w:p>
          <w:p w14:paraId="4957325A" w14:textId="77777777" w:rsidR="00AA46A9" w:rsidRDefault="00AA46A9" w:rsidP="00AA46A9">
            <w:pPr>
              <w:numPr>
                <w:ilvl w:val="1"/>
                <w:numId w:val="56"/>
              </w:numPr>
              <w:shd w:val="clear" w:color="auto" w:fill="FFFFFF"/>
              <w:spacing w:line="330" w:lineRule="atLeast"/>
            </w:pPr>
            <w:r>
              <w:t>In model-ID-based LCM, NW additionally indicates model ID during inference, activation, deactivation, switching, fallback, and monitoring.</w:t>
            </w:r>
          </w:p>
          <w:p w14:paraId="3133852E" w14:textId="77777777" w:rsidR="00AA46A9" w:rsidRPr="005A1F10" w:rsidRDefault="00AA46A9" w:rsidP="00AA46A9">
            <w:pPr>
              <w:pStyle w:val="ListParagraph"/>
              <w:numPr>
                <w:ilvl w:val="0"/>
                <w:numId w:val="56"/>
              </w:numPr>
              <w:rPr>
                <w:strike/>
                <w:color w:val="FF0000"/>
              </w:rPr>
            </w:pPr>
            <w:r w:rsidRPr="005A1F10">
              <w:rPr>
                <w:strike/>
                <w:color w:val="FF0000"/>
              </w:rPr>
              <w:t>Specify both functionality-based LCM and model-ID-based LCM in all use cases.</w:t>
            </w:r>
          </w:p>
          <w:p w14:paraId="2089116D" w14:textId="77777777" w:rsidR="00AA46A9" w:rsidRPr="005A1F10" w:rsidRDefault="00AA46A9" w:rsidP="00AA46A9">
            <w:pPr>
              <w:pStyle w:val="ListParagraph"/>
              <w:numPr>
                <w:ilvl w:val="1"/>
                <w:numId w:val="56"/>
              </w:numPr>
              <w:rPr>
                <w:strike/>
                <w:color w:val="FF0000"/>
              </w:rPr>
            </w:pPr>
            <w:r w:rsidRPr="005A1F10">
              <w:rPr>
                <w:strike/>
                <w:color w:val="FF0000"/>
              </w:rPr>
              <w:t>Functionality-based LCM, as it relies on a subset of procedures/signaling of model-ID-based LCM, is supported by default.</w:t>
            </w:r>
          </w:p>
          <w:p w14:paraId="456E42A9" w14:textId="77777777" w:rsidR="00AA46A9" w:rsidRPr="005A1F10" w:rsidRDefault="00AA46A9" w:rsidP="00AA46A9">
            <w:pPr>
              <w:pStyle w:val="ListParagraph"/>
              <w:numPr>
                <w:ilvl w:val="1"/>
                <w:numId w:val="56"/>
              </w:numPr>
              <w:rPr>
                <w:strike/>
                <w:color w:val="FF0000"/>
              </w:rPr>
            </w:pPr>
            <w:r w:rsidRPr="005A1F10">
              <w:rPr>
                <w:strike/>
                <w:color w:val="FF0000"/>
              </w:rPr>
              <w:t>Model-ID-based LCM may be enabled on top of functionality-based LCM via model identification and model-ID signaling in LCM operations.</w:t>
            </w:r>
          </w:p>
          <w:p w14:paraId="320032D9" w14:textId="77777777" w:rsidR="00AA46A9" w:rsidRPr="00CD2C5A" w:rsidRDefault="00AA46A9" w:rsidP="00CD2C5A">
            <w:pPr>
              <w:ind w:left="644" w:hanging="360"/>
              <w:rPr>
                <w:rFonts w:cstheme="minorHAnsi"/>
                <w:b/>
                <w:lang w:val="en-GB"/>
              </w:rPr>
            </w:pPr>
          </w:p>
        </w:tc>
      </w:tr>
      <w:tr w:rsidR="00CD2C5A" w14:paraId="5CE225CE" w14:textId="77777777">
        <w:tc>
          <w:tcPr>
            <w:tcW w:w="2235" w:type="dxa"/>
          </w:tcPr>
          <w:p w14:paraId="7EBF27A8" w14:textId="52BAB815" w:rsidR="00CD2C5A" w:rsidRDefault="00CD2C5A" w:rsidP="00AA46A9">
            <w:pPr>
              <w:rPr>
                <w:rFonts w:cstheme="minorHAnsi"/>
                <w:lang w:eastAsia="zh-CN"/>
              </w:rPr>
            </w:pPr>
            <w:r>
              <w:rPr>
                <w:rFonts w:cstheme="minorHAnsi" w:hint="eastAsia"/>
                <w:lang w:eastAsia="zh-CN"/>
              </w:rPr>
              <w:lastRenderedPageBreak/>
              <w:t>Samsung</w:t>
            </w:r>
          </w:p>
        </w:tc>
        <w:tc>
          <w:tcPr>
            <w:tcW w:w="7727" w:type="dxa"/>
            <w:gridSpan w:val="2"/>
          </w:tcPr>
          <w:p w14:paraId="5BC51C5A" w14:textId="77777777" w:rsidR="00CD2C5A" w:rsidRDefault="00CD2C5A" w:rsidP="00CD2C5A">
            <w:pPr>
              <w:rPr>
                <w:rFonts w:cstheme="minorHAnsi"/>
              </w:rPr>
            </w:pPr>
            <w:r>
              <w:rPr>
                <w:rFonts w:cstheme="minorHAnsi"/>
              </w:rPr>
              <w:t xml:space="preserve">As functionality is implicitly related to a AI ML feature/FG, It is better to delete </w:t>
            </w:r>
          </w:p>
          <w:p w14:paraId="33DD903F" w14:textId="77777777" w:rsidR="00CD2C5A" w:rsidRDefault="00CD2C5A" w:rsidP="00CD2C5A">
            <w:pPr>
              <w:pStyle w:val="ListParagraph"/>
              <w:numPr>
                <w:ilvl w:val="0"/>
                <w:numId w:val="134"/>
              </w:numPr>
              <w:rPr>
                <w:lang w:val="en-GB"/>
              </w:rPr>
            </w:pPr>
            <w:r>
              <w:t xml:space="preserve">AI/ML model is identified directly referring to configuration(s) of AI/ML-enabled Feature/FG </w:t>
            </w:r>
            <w:r>
              <w:rPr>
                <w:strike/>
                <w:color w:val="FF0000"/>
              </w:rPr>
              <w:t>without referring to functionality(s).</w:t>
            </w:r>
          </w:p>
          <w:p w14:paraId="066146B4" w14:textId="77777777" w:rsidR="00CD2C5A" w:rsidRPr="00CD2C5A" w:rsidRDefault="00CD2C5A" w:rsidP="00CD2C5A">
            <w:pPr>
              <w:pStyle w:val="ListParagraph"/>
              <w:numPr>
                <w:ilvl w:val="0"/>
                <w:numId w:val="0"/>
              </w:numPr>
              <w:spacing w:line="280" w:lineRule="atLeast"/>
              <w:ind w:left="360"/>
              <w:rPr>
                <w:rFonts w:cstheme="minorHAnsi"/>
                <w:lang w:val="en-GB" w:eastAsia="zh-CN"/>
              </w:rPr>
            </w:pPr>
          </w:p>
        </w:tc>
      </w:tr>
      <w:tr w:rsidR="002431DE" w14:paraId="60B083D9" w14:textId="77777777">
        <w:tc>
          <w:tcPr>
            <w:tcW w:w="2235" w:type="dxa"/>
          </w:tcPr>
          <w:p w14:paraId="2443193E" w14:textId="7E6E1831" w:rsidR="002431DE" w:rsidRDefault="002431DE" w:rsidP="002431DE">
            <w:pPr>
              <w:rPr>
                <w:rFonts w:cstheme="minorHAnsi"/>
                <w:lang w:eastAsia="zh-CN"/>
              </w:rPr>
            </w:pPr>
            <w:r w:rsidRPr="006C5423">
              <w:rPr>
                <w:rFonts w:cstheme="minorHAnsi"/>
                <w:lang w:eastAsia="zh-CN"/>
              </w:rPr>
              <w:t>Ericsson</w:t>
            </w:r>
          </w:p>
        </w:tc>
        <w:tc>
          <w:tcPr>
            <w:tcW w:w="7727" w:type="dxa"/>
            <w:gridSpan w:val="2"/>
          </w:tcPr>
          <w:p w14:paraId="60A2F9BF" w14:textId="77777777" w:rsidR="002431DE" w:rsidRDefault="002431DE" w:rsidP="002431DE">
            <w:pPr>
              <w:rPr>
                <w:rFonts w:cstheme="minorHAnsi"/>
                <w:lang w:eastAsia="zh-CN"/>
              </w:rPr>
            </w:pPr>
            <w:r>
              <w:rPr>
                <w:rFonts w:cstheme="minorHAnsi"/>
                <w:lang w:eastAsia="zh-CN"/>
              </w:rPr>
              <w:t xml:space="preserve">High-level comment. The proposal bullets seem to be orthogonal and could be discussed in separate proposals. We prefer to discuss proposals such as 8-5a instead. Otherwise, we risk having a slow progress.  </w:t>
            </w:r>
          </w:p>
          <w:p w14:paraId="67540E98" w14:textId="77777777" w:rsidR="002431DE" w:rsidRDefault="002431DE" w:rsidP="002431DE">
            <w:pPr>
              <w:rPr>
                <w:rFonts w:cstheme="minorHAnsi"/>
                <w:lang w:eastAsia="zh-CN"/>
              </w:rPr>
            </w:pPr>
            <w:r>
              <w:rPr>
                <w:rFonts w:cstheme="minorHAnsi"/>
                <w:lang w:eastAsia="zh-CN"/>
              </w:rPr>
              <w:t>1</w:t>
            </w:r>
            <w:r w:rsidRPr="006C5423">
              <w:rPr>
                <w:rFonts w:cstheme="minorHAnsi"/>
                <w:vertAlign w:val="superscript"/>
                <w:lang w:eastAsia="zh-CN"/>
              </w:rPr>
              <w:t>st</w:t>
            </w:r>
            <w:r>
              <w:rPr>
                <w:rFonts w:cstheme="minorHAnsi"/>
                <w:lang w:eastAsia="zh-CN"/>
              </w:rPr>
              <w:t xml:space="preserve"> bullet.</w:t>
            </w:r>
          </w:p>
          <w:p w14:paraId="1EC0C0E0" w14:textId="77777777" w:rsidR="002431DE" w:rsidRDefault="002431DE" w:rsidP="002431DE">
            <w:pPr>
              <w:rPr>
                <w:rFonts w:cstheme="minorHAnsi"/>
                <w:lang w:eastAsia="zh-CN"/>
              </w:rPr>
            </w:pPr>
            <w:r>
              <w:rPr>
                <w:rFonts w:cstheme="minorHAnsi"/>
                <w:lang w:eastAsia="zh-CN"/>
              </w:rPr>
              <w:t xml:space="preserve">We would first understand the procedures for B1 and B2 model identification before agreeing on how the model can be identified via configurations. </w:t>
            </w:r>
          </w:p>
          <w:p w14:paraId="63B41B2D" w14:textId="77777777" w:rsidR="002431DE" w:rsidRDefault="002431DE" w:rsidP="002431DE">
            <w:pPr>
              <w:rPr>
                <w:rFonts w:cstheme="minorHAnsi"/>
                <w:lang w:eastAsia="zh-CN"/>
              </w:rPr>
            </w:pPr>
            <w:r>
              <w:rPr>
                <w:rFonts w:cstheme="minorHAnsi"/>
                <w:lang w:eastAsia="zh-CN"/>
              </w:rPr>
              <w:t xml:space="preserve">2st bullet. </w:t>
            </w:r>
          </w:p>
          <w:p w14:paraId="0F838A55" w14:textId="77777777" w:rsidR="002431DE" w:rsidRDefault="002431DE" w:rsidP="002431DE">
            <w:pPr>
              <w:rPr>
                <w:rFonts w:cstheme="minorHAnsi"/>
                <w:lang w:eastAsia="zh-CN"/>
              </w:rPr>
            </w:pPr>
            <w:r>
              <w:rPr>
                <w:rFonts w:cstheme="minorHAnsi"/>
                <w:lang w:eastAsia="zh-CN"/>
              </w:rPr>
              <w:t xml:space="preserve">We would first understand the working on functionality-based LCM before agreeing to this. For example, discuss proposal 8-12a. </w:t>
            </w:r>
          </w:p>
          <w:p w14:paraId="445E9175" w14:textId="77777777" w:rsidR="002431DE" w:rsidRDefault="002431DE" w:rsidP="002431DE">
            <w:pPr>
              <w:rPr>
                <w:rFonts w:cstheme="minorHAnsi"/>
                <w:lang w:eastAsia="zh-CN"/>
              </w:rPr>
            </w:pPr>
            <w:r>
              <w:rPr>
                <w:rFonts w:cstheme="minorHAnsi"/>
                <w:lang w:eastAsia="zh-CN"/>
              </w:rPr>
              <w:t>3</w:t>
            </w:r>
            <w:r w:rsidRPr="00053EC9">
              <w:rPr>
                <w:rFonts w:cstheme="minorHAnsi"/>
                <w:vertAlign w:val="superscript"/>
                <w:lang w:eastAsia="zh-CN"/>
              </w:rPr>
              <w:t>rd</w:t>
            </w:r>
            <w:r>
              <w:rPr>
                <w:rFonts w:cstheme="minorHAnsi"/>
                <w:lang w:eastAsia="zh-CN"/>
              </w:rPr>
              <w:t xml:space="preserve"> bullet.</w:t>
            </w:r>
          </w:p>
          <w:p w14:paraId="7AFF0047" w14:textId="2B180B5B" w:rsidR="002431DE" w:rsidRDefault="002431DE" w:rsidP="002431DE">
            <w:pPr>
              <w:rPr>
                <w:rFonts w:cstheme="minorHAnsi"/>
                <w:lang w:eastAsia="zh-CN"/>
              </w:rPr>
            </w:pPr>
            <w:r>
              <w:rPr>
                <w:rFonts w:cstheme="minorHAnsi"/>
                <w:lang w:eastAsia="zh-CN"/>
              </w:rPr>
              <w:t xml:space="preserve">Same as Nokia, we should first discuss what are these procedures. </w:t>
            </w:r>
          </w:p>
          <w:p w14:paraId="23BAAEA3" w14:textId="77777777" w:rsidR="002431DE" w:rsidRDefault="002431DE" w:rsidP="002431DE">
            <w:pPr>
              <w:rPr>
                <w:rFonts w:cstheme="minorHAnsi"/>
                <w:lang w:eastAsia="zh-CN"/>
              </w:rPr>
            </w:pPr>
            <w:r>
              <w:rPr>
                <w:rFonts w:cstheme="minorHAnsi"/>
                <w:lang w:eastAsia="zh-CN"/>
              </w:rPr>
              <w:t>4</w:t>
            </w:r>
            <w:r w:rsidRPr="00053EC9">
              <w:rPr>
                <w:rFonts w:cstheme="minorHAnsi"/>
                <w:vertAlign w:val="superscript"/>
                <w:lang w:eastAsia="zh-CN"/>
              </w:rPr>
              <w:t>th</w:t>
            </w:r>
            <w:r>
              <w:rPr>
                <w:rFonts w:cstheme="minorHAnsi"/>
                <w:lang w:eastAsia="zh-CN"/>
              </w:rPr>
              <w:t xml:space="preserve"> bullet. </w:t>
            </w:r>
          </w:p>
          <w:p w14:paraId="4BCA6D05" w14:textId="77777777" w:rsidR="002431DE" w:rsidRDefault="002431DE" w:rsidP="002431DE">
            <w:pPr>
              <w:rPr>
                <w:rFonts w:cstheme="minorHAnsi"/>
                <w:lang w:eastAsia="zh-CN"/>
              </w:rPr>
            </w:pPr>
            <w:r>
              <w:rPr>
                <w:rFonts w:cstheme="minorHAnsi"/>
                <w:lang w:eastAsia="zh-CN"/>
              </w:rPr>
              <w:t xml:space="preserve">This feels too premature to agree upon. It can be a use-case discussion whether it is needed or not. </w:t>
            </w:r>
          </w:p>
          <w:p w14:paraId="3D2C1F10" w14:textId="77777777" w:rsidR="002431DE" w:rsidRDefault="002431DE" w:rsidP="002431DE">
            <w:pPr>
              <w:rPr>
                <w:rFonts w:cstheme="minorHAnsi"/>
              </w:rPr>
            </w:pPr>
          </w:p>
        </w:tc>
      </w:tr>
      <w:tr w:rsidR="00155B5C" w:rsidRPr="00155B5C" w14:paraId="5BEC831D" w14:textId="77777777">
        <w:tc>
          <w:tcPr>
            <w:tcW w:w="2235" w:type="dxa"/>
          </w:tcPr>
          <w:p w14:paraId="4E76E6F6" w14:textId="44566E80" w:rsidR="00155B5C" w:rsidRPr="00155B5C" w:rsidRDefault="00155B5C" w:rsidP="00155B5C">
            <w:pPr>
              <w:rPr>
                <w:rFonts w:cstheme="minorHAnsi"/>
                <w:lang w:eastAsia="zh-CN"/>
              </w:rPr>
            </w:pPr>
            <w:r w:rsidRPr="00155B5C">
              <w:rPr>
                <w:rFonts w:eastAsia="MS Mincho" w:cstheme="minorHAnsi"/>
                <w:lang w:eastAsia="ja-JP"/>
              </w:rPr>
              <w:lastRenderedPageBreak/>
              <w:t>Futurewei</w:t>
            </w:r>
          </w:p>
        </w:tc>
        <w:tc>
          <w:tcPr>
            <w:tcW w:w="7727" w:type="dxa"/>
            <w:gridSpan w:val="2"/>
          </w:tcPr>
          <w:p w14:paraId="42DA05C2" w14:textId="77777777" w:rsidR="00155B5C" w:rsidRPr="00155B5C" w:rsidRDefault="00155B5C" w:rsidP="00155B5C">
            <w:pPr>
              <w:pStyle w:val="ListParagraph"/>
              <w:numPr>
                <w:ilvl w:val="0"/>
                <w:numId w:val="135"/>
              </w:numPr>
              <w:spacing w:line="280" w:lineRule="atLeast"/>
              <w:rPr>
                <w:lang w:eastAsia="zh-CN"/>
              </w:rPr>
            </w:pPr>
            <w:r w:rsidRPr="00155B5C">
              <w:rPr>
                <w:lang w:eastAsia="zh-CN"/>
              </w:rPr>
              <w:t>For the first bullet, as multiple companies have mentioned, at least Type A model identification is not done through referring to configurations of Features/FGs. This bullet is more like describing functionality identification.</w:t>
            </w:r>
          </w:p>
          <w:p w14:paraId="411BB479" w14:textId="77777777" w:rsidR="00155B5C" w:rsidRPr="00155B5C" w:rsidRDefault="00155B5C" w:rsidP="00155B5C">
            <w:pPr>
              <w:pStyle w:val="ListParagraph"/>
              <w:numPr>
                <w:ilvl w:val="0"/>
                <w:numId w:val="135"/>
              </w:numPr>
              <w:spacing w:line="280" w:lineRule="atLeast"/>
              <w:rPr>
                <w:lang w:eastAsia="zh-CN"/>
              </w:rPr>
            </w:pPr>
            <w:r w:rsidRPr="00155B5C">
              <w:rPr>
                <w:lang w:eastAsia="zh-CN"/>
              </w:rPr>
              <w:t xml:space="preserve">The second bullet may be true; we may reuse the </w:t>
            </w:r>
            <w:r w:rsidRPr="00155B5C">
              <w:rPr>
                <w:lang w:val="en-GB"/>
              </w:rPr>
              <w:t xml:space="preserve">3GPP framework </w:t>
            </w:r>
            <w:r w:rsidRPr="00155B5C">
              <w:rPr>
                <w:rFonts w:eastAsia="MS Mincho"/>
                <w:lang w:eastAsia="ja-JP"/>
              </w:rPr>
              <w:t>for functionality-based LCM for model ID based LCM.</w:t>
            </w:r>
          </w:p>
          <w:p w14:paraId="5EE76D5B" w14:textId="77777777" w:rsidR="00155B5C" w:rsidRPr="00155B5C" w:rsidRDefault="00155B5C" w:rsidP="00155B5C">
            <w:pPr>
              <w:pStyle w:val="ListParagraph"/>
              <w:numPr>
                <w:ilvl w:val="0"/>
                <w:numId w:val="135"/>
              </w:numPr>
              <w:spacing w:line="280" w:lineRule="atLeast"/>
              <w:rPr>
                <w:lang w:eastAsia="zh-CN"/>
              </w:rPr>
            </w:pPr>
            <w:r w:rsidRPr="00155B5C">
              <w:rPr>
                <w:lang w:eastAsia="zh-CN"/>
              </w:rPr>
              <w:t>The third bullet is OK.</w:t>
            </w:r>
          </w:p>
          <w:p w14:paraId="42874EF2" w14:textId="68D68196" w:rsidR="00155B5C" w:rsidRPr="00155B5C" w:rsidRDefault="00155B5C" w:rsidP="00155B5C">
            <w:pPr>
              <w:pStyle w:val="ListParagraph"/>
              <w:numPr>
                <w:ilvl w:val="0"/>
                <w:numId w:val="135"/>
              </w:numPr>
              <w:spacing w:line="280" w:lineRule="atLeast"/>
              <w:rPr>
                <w:lang w:eastAsia="zh-CN"/>
              </w:rPr>
            </w:pPr>
            <w:r w:rsidRPr="00155B5C">
              <w:rPr>
                <w:lang w:eastAsia="zh-CN"/>
              </w:rPr>
              <w:t xml:space="preserve">The fourth bullet is OK. However, our understanding of the functionality-based LCM is that it really relies on the construction of AI/ML related Features/FGs. We are afraid that may delay the application of AI/ML solutions. </w:t>
            </w:r>
          </w:p>
        </w:tc>
      </w:tr>
      <w:tr w:rsidR="00D82803" w:rsidRPr="00155B5C" w14:paraId="77BFFC4F" w14:textId="77777777">
        <w:tc>
          <w:tcPr>
            <w:tcW w:w="2235" w:type="dxa"/>
          </w:tcPr>
          <w:p w14:paraId="06E2D769" w14:textId="112AEEEC" w:rsidR="00D82803" w:rsidRPr="00155B5C" w:rsidRDefault="00D82803" w:rsidP="00D82803">
            <w:pPr>
              <w:rPr>
                <w:rFonts w:eastAsia="MS Mincho" w:cstheme="minorHAnsi"/>
                <w:lang w:eastAsia="ja-JP"/>
              </w:rPr>
            </w:pPr>
            <w:r>
              <w:rPr>
                <w:rFonts w:cstheme="minorHAnsi"/>
                <w:lang w:eastAsia="zh-CN"/>
              </w:rPr>
              <w:t>NEC</w:t>
            </w:r>
          </w:p>
        </w:tc>
        <w:tc>
          <w:tcPr>
            <w:tcW w:w="7727" w:type="dxa"/>
            <w:gridSpan w:val="2"/>
          </w:tcPr>
          <w:p w14:paraId="371C8629" w14:textId="77777777" w:rsidR="00D82803" w:rsidRDefault="00D82803" w:rsidP="00D82803">
            <w:pPr>
              <w:rPr>
                <w:rFonts w:cstheme="minorHAnsi"/>
                <w:lang w:eastAsia="zh-CN"/>
              </w:rPr>
            </w:pPr>
            <w:r>
              <w:rPr>
                <w:rFonts w:cstheme="minorHAnsi"/>
                <w:lang w:eastAsia="zh-CN"/>
              </w:rPr>
              <w:t>Some of the points seem to be contradicting as also commented by other companies. For example, bullet 1 indicates that model id based LCM is independent on functionality based LCM while the last bullet seems to indicate that model id based LCM can only be supported in conjunction with functionality based LCM. Hence, we propose to remove the last bullet from the discussion.</w:t>
            </w:r>
          </w:p>
          <w:p w14:paraId="5C53B619" w14:textId="77777777" w:rsidR="00D82803" w:rsidRPr="00931B9E" w:rsidRDefault="00D82803" w:rsidP="00D82803">
            <w:pPr>
              <w:pStyle w:val="ListParagraph"/>
              <w:numPr>
                <w:ilvl w:val="0"/>
                <w:numId w:val="56"/>
              </w:numPr>
              <w:rPr>
                <w:i/>
                <w:iCs/>
                <w:lang w:val="en-GB"/>
              </w:rPr>
            </w:pPr>
            <w:r w:rsidRPr="00931B9E">
              <w:rPr>
                <w:i/>
                <w:iCs/>
              </w:rPr>
              <w:t>AI/ML model is identified directly referring to configuration(s) of AI/ML-enabled Feature/FG without referring to functionality(s).</w:t>
            </w:r>
          </w:p>
          <w:p w14:paraId="127DC9CE" w14:textId="77777777" w:rsidR="00D82803" w:rsidRPr="00931B9E" w:rsidRDefault="00D82803" w:rsidP="00D82803">
            <w:pPr>
              <w:pStyle w:val="ListParagraph"/>
              <w:numPr>
                <w:ilvl w:val="0"/>
                <w:numId w:val="56"/>
              </w:numPr>
              <w:rPr>
                <w:rFonts w:eastAsia="MS Mincho"/>
                <w:i/>
                <w:iCs/>
                <w:lang w:eastAsia="ja-JP"/>
              </w:rPr>
            </w:pPr>
            <w:r w:rsidRPr="00931B9E">
              <w:rPr>
                <w:i/>
                <w:iCs/>
                <w:lang w:val="en-GB"/>
              </w:rPr>
              <w:t xml:space="preserve">3GPP framework of </w:t>
            </w:r>
            <w:r w:rsidRPr="00931B9E">
              <w:rPr>
                <w:rFonts w:eastAsia="MS Mincho"/>
                <w:i/>
                <w:iCs/>
                <w:lang w:eastAsia="ja-JP"/>
              </w:rPr>
              <w:t>AI/ML-enabled Feature/FG used for functionality-based LCM is reused for model-ID-based LCM.</w:t>
            </w:r>
          </w:p>
          <w:p w14:paraId="7EB3ACD0" w14:textId="77777777" w:rsidR="00D82803" w:rsidRPr="00931B9E" w:rsidRDefault="00D82803" w:rsidP="00D82803">
            <w:pPr>
              <w:pStyle w:val="ListParagraph"/>
              <w:numPr>
                <w:ilvl w:val="1"/>
                <w:numId w:val="56"/>
              </w:numPr>
              <w:rPr>
                <w:rFonts w:eastAsia="MS Mincho"/>
                <w:i/>
                <w:iCs/>
                <w:lang w:eastAsia="ja-JP"/>
              </w:rPr>
            </w:pPr>
            <w:r w:rsidRPr="00931B9E">
              <w:rPr>
                <w:rFonts w:eastAsia="MS Mincho"/>
                <w:i/>
                <w:iCs/>
                <w:lang w:eastAsia="ja-JP"/>
              </w:rPr>
              <w:t xml:space="preserve">In model-ID-based LCM, </w:t>
            </w:r>
            <w:r w:rsidRPr="00931B9E">
              <w:rPr>
                <w:i/>
                <w:iCs/>
              </w:rPr>
              <w:t>UE additionally indicates supported AI/ML models.</w:t>
            </w:r>
          </w:p>
          <w:p w14:paraId="4DF9A49E" w14:textId="77777777" w:rsidR="00D82803" w:rsidRPr="00931B9E" w:rsidRDefault="00D82803" w:rsidP="00D82803">
            <w:pPr>
              <w:numPr>
                <w:ilvl w:val="0"/>
                <w:numId w:val="56"/>
              </w:numPr>
              <w:shd w:val="clear" w:color="auto" w:fill="FFFFFF"/>
              <w:spacing w:line="330" w:lineRule="atLeast"/>
              <w:rPr>
                <w:i/>
                <w:iCs/>
              </w:rPr>
            </w:pPr>
            <w:r w:rsidRPr="00931B9E">
              <w:rPr>
                <w:i/>
                <w:iCs/>
              </w:rPr>
              <w:t>Once functionalities/models are identified, the same or similar procedures may be used for their activation, deactivation, switching, fallback, and monitoring.</w:t>
            </w:r>
          </w:p>
          <w:p w14:paraId="7D2D2161" w14:textId="77777777" w:rsidR="00D82803" w:rsidRPr="00931B9E" w:rsidRDefault="00D82803" w:rsidP="00D82803">
            <w:pPr>
              <w:numPr>
                <w:ilvl w:val="1"/>
                <w:numId w:val="56"/>
              </w:numPr>
              <w:shd w:val="clear" w:color="auto" w:fill="FFFFFF"/>
              <w:spacing w:line="330" w:lineRule="atLeast"/>
              <w:rPr>
                <w:i/>
                <w:iCs/>
              </w:rPr>
            </w:pPr>
            <w:r w:rsidRPr="00931B9E">
              <w:rPr>
                <w:i/>
                <w:iCs/>
              </w:rPr>
              <w:t>In model-ID-based LCM, NW additionally indicates model ID during inference, activation, deactivation, switching, fallback, and monitoring.</w:t>
            </w:r>
          </w:p>
          <w:p w14:paraId="47667A3A" w14:textId="77777777" w:rsidR="00D82803" w:rsidRPr="00931B9E" w:rsidRDefault="00D82803" w:rsidP="00D82803">
            <w:pPr>
              <w:pStyle w:val="ListParagraph"/>
              <w:numPr>
                <w:ilvl w:val="0"/>
                <w:numId w:val="56"/>
              </w:numPr>
              <w:rPr>
                <w:i/>
                <w:iCs/>
                <w:strike/>
                <w:color w:val="FF0000"/>
              </w:rPr>
            </w:pPr>
            <w:r w:rsidRPr="00931B9E">
              <w:rPr>
                <w:i/>
                <w:iCs/>
                <w:strike/>
                <w:color w:val="FF0000"/>
              </w:rPr>
              <w:t>Specify both functionality-based LCM and model-ID-based LCM in all use cases.</w:t>
            </w:r>
          </w:p>
          <w:p w14:paraId="416BE3CE" w14:textId="77777777" w:rsidR="00D82803" w:rsidRPr="00931B9E" w:rsidRDefault="00D82803" w:rsidP="00D82803">
            <w:pPr>
              <w:pStyle w:val="ListParagraph"/>
              <w:numPr>
                <w:ilvl w:val="1"/>
                <w:numId w:val="56"/>
              </w:numPr>
              <w:rPr>
                <w:i/>
                <w:iCs/>
                <w:strike/>
                <w:color w:val="FF0000"/>
              </w:rPr>
            </w:pPr>
            <w:r w:rsidRPr="00931B9E">
              <w:rPr>
                <w:i/>
                <w:iCs/>
                <w:strike/>
                <w:color w:val="FF0000"/>
              </w:rPr>
              <w:t>Functionality-based LCM, as it relies on a subset of procedures/signaling of model-ID-based LCM, is supported by default.</w:t>
            </w:r>
          </w:p>
          <w:p w14:paraId="630F1C6B" w14:textId="77777777" w:rsidR="00D82803" w:rsidRPr="00931B9E" w:rsidRDefault="00D82803" w:rsidP="00D82803">
            <w:pPr>
              <w:pStyle w:val="ListParagraph"/>
              <w:numPr>
                <w:ilvl w:val="1"/>
                <w:numId w:val="56"/>
              </w:numPr>
              <w:rPr>
                <w:i/>
                <w:iCs/>
                <w:strike/>
                <w:color w:val="FF0000"/>
              </w:rPr>
            </w:pPr>
            <w:r w:rsidRPr="00931B9E">
              <w:rPr>
                <w:i/>
                <w:iCs/>
                <w:strike/>
                <w:color w:val="FF0000"/>
              </w:rPr>
              <w:lastRenderedPageBreak/>
              <w:t>Model-ID-based LCM may be enabled on top of functionality-based LCM via model identification and model-ID signaling in LCM operations.</w:t>
            </w:r>
          </w:p>
          <w:p w14:paraId="476E9110" w14:textId="77777777" w:rsidR="00D82803" w:rsidRPr="00155B5C" w:rsidRDefault="00D82803" w:rsidP="00D82803">
            <w:pPr>
              <w:pStyle w:val="ListParagraph"/>
              <w:numPr>
                <w:ilvl w:val="0"/>
                <w:numId w:val="0"/>
              </w:numPr>
              <w:spacing w:line="280" w:lineRule="atLeast"/>
              <w:ind w:left="360"/>
              <w:rPr>
                <w:lang w:eastAsia="zh-CN"/>
              </w:rPr>
            </w:pPr>
          </w:p>
        </w:tc>
      </w:tr>
      <w:tr w:rsidR="00F23C3E" w:rsidRPr="009E7033" w14:paraId="00DEE5ED" w14:textId="77777777" w:rsidTr="00F23C3E">
        <w:tc>
          <w:tcPr>
            <w:tcW w:w="2235" w:type="dxa"/>
          </w:tcPr>
          <w:p w14:paraId="45CF7E70" w14:textId="77777777" w:rsidR="00F23C3E" w:rsidRPr="009E7033" w:rsidRDefault="00F23C3E" w:rsidP="00F23C3E">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44326574" w14:textId="77777777" w:rsidR="00F23C3E" w:rsidRDefault="00F23C3E" w:rsidP="00F23C3E">
            <w:pPr>
              <w:rPr>
                <w:rFonts w:eastAsia="Malgun Gothic" w:cstheme="minorHAnsi"/>
                <w:lang w:eastAsia="ko-KR"/>
              </w:rPr>
            </w:pPr>
            <w:r w:rsidRPr="009E7033">
              <w:rPr>
                <w:rFonts w:eastAsia="Malgun Gothic" w:cstheme="minorHAnsi" w:hint="eastAsia"/>
                <w:lang w:eastAsia="ko-KR"/>
              </w:rPr>
              <w:t xml:space="preserve">First bullet: </w:t>
            </w:r>
            <w:r>
              <w:rPr>
                <w:rFonts w:eastAsia="Malgun Gothic" w:cstheme="minorHAnsi"/>
                <w:lang w:eastAsia="ko-KR"/>
              </w:rPr>
              <w:t>unclear how this can be called as model identification</w:t>
            </w:r>
          </w:p>
          <w:p w14:paraId="5C6AFA04" w14:textId="77777777" w:rsidR="00F23C3E" w:rsidRDefault="00F23C3E" w:rsidP="00F23C3E">
            <w:pPr>
              <w:rPr>
                <w:rFonts w:eastAsia="Malgun Gothic" w:cstheme="minorHAnsi"/>
                <w:lang w:eastAsia="ko-KR"/>
              </w:rPr>
            </w:pPr>
            <w:r>
              <w:rPr>
                <w:rFonts w:eastAsia="Malgun Gothic" w:cstheme="minorHAnsi"/>
                <w:lang w:eastAsia="ko-KR"/>
              </w:rPr>
              <w:t>Second &amp; Third bullet: since the framework does not exist yet, we are not sure whether it can be reused or not at this moment.</w:t>
            </w:r>
          </w:p>
          <w:p w14:paraId="0F06545B" w14:textId="77777777" w:rsidR="00F23C3E" w:rsidRPr="009E7033" w:rsidRDefault="00F23C3E" w:rsidP="00F23C3E">
            <w:pPr>
              <w:rPr>
                <w:rFonts w:eastAsia="Malgun Gothic" w:cstheme="minorHAnsi"/>
                <w:lang w:eastAsia="ko-KR"/>
              </w:rPr>
            </w:pPr>
            <w:r>
              <w:rPr>
                <w:rFonts w:eastAsia="Malgun Gothic" w:cstheme="minorHAnsi"/>
                <w:lang w:eastAsia="ko-KR"/>
              </w:rPr>
              <w:t>Fourth</w:t>
            </w:r>
            <w:r>
              <w:rPr>
                <w:rFonts w:eastAsia="Malgun Gothic" w:cstheme="minorHAnsi" w:hint="eastAsia"/>
                <w:lang w:eastAsia="ko-KR"/>
              </w:rPr>
              <w:t xml:space="preserve"> bullet: </w:t>
            </w:r>
            <w:r>
              <w:rPr>
                <w:rFonts w:eastAsia="Malgun Gothic" w:cstheme="minorHAnsi"/>
                <w:lang w:eastAsia="ko-KR"/>
              </w:rPr>
              <w:t>not support. If functionality-based LCM works for a use case, we see no gain to specify model-ID-based LCM for that use case.</w:t>
            </w:r>
          </w:p>
        </w:tc>
      </w:tr>
      <w:tr w:rsidR="004D37B9" w:rsidRPr="009E7033" w14:paraId="4D01591C" w14:textId="77777777" w:rsidTr="00F23C3E">
        <w:tc>
          <w:tcPr>
            <w:tcW w:w="2235" w:type="dxa"/>
          </w:tcPr>
          <w:p w14:paraId="10D22CD5" w14:textId="706A92FF" w:rsidR="004D37B9" w:rsidRDefault="004D37B9" w:rsidP="004D37B9">
            <w:pPr>
              <w:rPr>
                <w:rFonts w:eastAsia="Malgun Gothic" w:cstheme="minorHAnsi"/>
                <w:lang w:eastAsia="ko-KR"/>
              </w:rPr>
            </w:pPr>
            <w:r>
              <w:rPr>
                <w:rFonts w:cstheme="minorHAnsi"/>
                <w:lang w:eastAsia="zh-CN"/>
              </w:rPr>
              <w:t>IIT Kanpur</w:t>
            </w:r>
          </w:p>
        </w:tc>
        <w:tc>
          <w:tcPr>
            <w:tcW w:w="7727" w:type="dxa"/>
            <w:gridSpan w:val="2"/>
          </w:tcPr>
          <w:p w14:paraId="439632AD" w14:textId="77777777" w:rsidR="004D37B9" w:rsidRDefault="004D37B9" w:rsidP="004D37B9">
            <w:pPr>
              <w:rPr>
                <w:rFonts w:cstheme="minorHAnsi"/>
              </w:rPr>
            </w:pPr>
            <w:r>
              <w:rPr>
                <w:rFonts w:cstheme="minorHAnsi"/>
              </w:rPr>
              <w:t>We think the following modification is more appropriate:</w:t>
            </w:r>
          </w:p>
          <w:p w14:paraId="7423025E" w14:textId="77777777" w:rsidR="004D37B9" w:rsidRDefault="004D37B9" w:rsidP="004D37B9">
            <w:pPr>
              <w:pStyle w:val="ListParagraph"/>
              <w:numPr>
                <w:ilvl w:val="0"/>
                <w:numId w:val="56"/>
              </w:numPr>
              <w:rPr>
                <w:lang w:val="en-GB"/>
              </w:rPr>
            </w:pPr>
            <w:r>
              <w:t xml:space="preserve">AI/ML model is identified directly referring to configuration(s) of AI/ML-enabled Feature/FG </w:t>
            </w:r>
            <w:r w:rsidRPr="00F04C89">
              <w:rPr>
                <w:strike/>
                <w:color w:val="FF0000"/>
              </w:rPr>
              <w:t>without referring to functionality(s).</w:t>
            </w:r>
          </w:p>
          <w:p w14:paraId="7E1EC316" w14:textId="77777777" w:rsidR="004D37B9" w:rsidRDefault="004D37B9" w:rsidP="004D37B9">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w:t>
            </w:r>
            <w:r w:rsidRPr="00B7414D">
              <w:rPr>
                <w:rFonts w:eastAsia="MS Mincho"/>
                <w:strike/>
                <w:color w:val="FF0000"/>
                <w:lang w:eastAsia="ja-JP"/>
              </w:rPr>
              <w:t>used for functionality-based LCM is reused</w:t>
            </w:r>
            <w:r>
              <w:rPr>
                <w:rFonts w:eastAsia="MS Mincho"/>
                <w:lang w:eastAsia="ja-JP"/>
              </w:rPr>
              <w:t xml:space="preserve"> </w:t>
            </w:r>
            <w:r w:rsidRPr="00B7414D">
              <w:rPr>
                <w:rFonts w:eastAsia="MS Mincho"/>
                <w:color w:val="FF0000"/>
                <w:lang w:eastAsia="ja-JP"/>
              </w:rPr>
              <w:t>is used</w:t>
            </w:r>
            <w:r>
              <w:rPr>
                <w:rFonts w:eastAsia="MS Mincho"/>
                <w:lang w:eastAsia="ja-JP"/>
              </w:rPr>
              <w:t xml:space="preserve"> for model-ID-based LCM.</w:t>
            </w:r>
          </w:p>
          <w:p w14:paraId="7D2F1567" w14:textId="77777777" w:rsidR="004D37B9" w:rsidRDefault="004D37B9" w:rsidP="004D37B9">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p>
          <w:p w14:paraId="12551EB6" w14:textId="77777777" w:rsidR="004D37B9" w:rsidRDefault="004D37B9" w:rsidP="004D37B9">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6687DD31" w14:textId="77777777" w:rsidR="004D37B9" w:rsidRDefault="004D37B9" w:rsidP="004D37B9">
            <w:pPr>
              <w:numPr>
                <w:ilvl w:val="1"/>
                <w:numId w:val="56"/>
              </w:numPr>
              <w:shd w:val="clear" w:color="auto" w:fill="FFFFFF"/>
              <w:spacing w:line="330" w:lineRule="atLeast"/>
            </w:pPr>
            <w:r>
              <w:t>In model-ID-based LCM, NW additionally indicates model ID during inference, activation, deactivation, switching, fallback, and monitoring.</w:t>
            </w:r>
          </w:p>
          <w:p w14:paraId="053DA008" w14:textId="77777777" w:rsidR="004D37B9" w:rsidRPr="00772585" w:rsidRDefault="004D37B9" w:rsidP="004D37B9">
            <w:pPr>
              <w:pStyle w:val="ListParagraph"/>
              <w:numPr>
                <w:ilvl w:val="0"/>
                <w:numId w:val="56"/>
              </w:numPr>
              <w:rPr>
                <w:strike/>
                <w:color w:val="FF0000"/>
              </w:rPr>
            </w:pPr>
            <w:r w:rsidRPr="00772585">
              <w:rPr>
                <w:strike/>
                <w:color w:val="FF0000"/>
              </w:rPr>
              <w:t>Specify both functionality-based LCM and model-ID-based LCM in all use cases.</w:t>
            </w:r>
          </w:p>
          <w:p w14:paraId="283116B8" w14:textId="77777777" w:rsidR="004D37B9" w:rsidRPr="00772585" w:rsidRDefault="004D37B9" w:rsidP="004D37B9">
            <w:pPr>
              <w:pStyle w:val="ListParagraph"/>
              <w:numPr>
                <w:ilvl w:val="1"/>
                <w:numId w:val="56"/>
              </w:numPr>
              <w:rPr>
                <w:strike/>
                <w:color w:val="FF0000"/>
              </w:rPr>
            </w:pPr>
            <w:r w:rsidRPr="00772585">
              <w:rPr>
                <w:strike/>
                <w:color w:val="FF0000"/>
              </w:rPr>
              <w:t>Functionality-based LCM, as it relies on a subset of procedures/signaling of model-ID-based LCM, is supported by default.</w:t>
            </w:r>
          </w:p>
          <w:p w14:paraId="7E415314" w14:textId="77777777" w:rsidR="004D37B9" w:rsidRPr="00772585" w:rsidRDefault="004D37B9" w:rsidP="004D37B9">
            <w:pPr>
              <w:pStyle w:val="ListParagraph"/>
              <w:numPr>
                <w:ilvl w:val="1"/>
                <w:numId w:val="56"/>
              </w:numPr>
              <w:rPr>
                <w:strike/>
                <w:color w:val="FF0000"/>
              </w:rPr>
            </w:pPr>
            <w:r w:rsidRPr="00772585">
              <w:rPr>
                <w:strike/>
                <w:color w:val="FF0000"/>
              </w:rPr>
              <w:t>Model-ID-based LCM may be enabled on top of functionality-based LCM via model identification and model-ID signaling in LCM operations.</w:t>
            </w:r>
          </w:p>
          <w:p w14:paraId="6A0E989B" w14:textId="2B1D15FC" w:rsidR="004D37B9" w:rsidRPr="009E7033" w:rsidRDefault="004D37B9" w:rsidP="004D37B9">
            <w:pPr>
              <w:rPr>
                <w:rFonts w:eastAsia="Malgun Gothic" w:cstheme="minorHAnsi"/>
                <w:lang w:eastAsia="ko-KR"/>
              </w:rPr>
            </w:pPr>
            <w:r>
              <w:rPr>
                <w:rFonts w:cstheme="minorHAnsi"/>
              </w:rPr>
              <w:t>We don’t think the last bullet is justified in all cases and that model ID based LCM and functionality based LCM can work independently.</w:t>
            </w:r>
          </w:p>
        </w:tc>
      </w:tr>
    </w:tbl>
    <w:p w14:paraId="6B50C409" w14:textId="77777777" w:rsidR="0087409F" w:rsidRPr="00F23C3E" w:rsidRDefault="0087409F">
      <w:pPr>
        <w:jc w:val="both"/>
        <w:rPr>
          <w:color w:val="000000" w:themeColor="text1"/>
          <w:lang w:eastAsia="zh-CN"/>
        </w:rPr>
      </w:pPr>
    </w:p>
    <w:p w14:paraId="147D6F34" w14:textId="77777777" w:rsidR="0087409F" w:rsidRDefault="0087409F">
      <w:pPr>
        <w:jc w:val="both"/>
        <w:rPr>
          <w:color w:val="000000" w:themeColor="text1"/>
          <w:lang w:eastAsia="zh-CN"/>
        </w:rPr>
      </w:pPr>
    </w:p>
    <w:p w14:paraId="2D9DC45F" w14:textId="007AD84D" w:rsidR="00786B29" w:rsidRDefault="00786B29" w:rsidP="00786B29">
      <w:pPr>
        <w:pStyle w:val="Heading6"/>
        <w:ind w:left="1152" w:hanging="1152"/>
        <w:rPr>
          <w:sz w:val="22"/>
          <w:szCs w:val="22"/>
        </w:rPr>
      </w:pPr>
      <w:r>
        <w:rPr>
          <w:sz w:val="22"/>
          <w:szCs w:val="22"/>
        </w:rPr>
        <w:t>[FL</w:t>
      </w:r>
      <w:r>
        <w:rPr>
          <w:sz w:val="22"/>
          <w:szCs w:val="22"/>
        </w:rPr>
        <w:t>2</w:t>
      </w:r>
      <w:r>
        <w:rPr>
          <w:sz w:val="22"/>
          <w:szCs w:val="22"/>
        </w:rPr>
        <w:t>] Proposal 8-3b</w:t>
      </w:r>
    </w:p>
    <w:p w14:paraId="18833347" w14:textId="77777777" w:rsidR="00786B29" w:rsidRPr="00B463D0" w:rsidRDefault="00786B29" w:rsidP="00786B29">
      <w:pPr>
        <w:spacing w:after="160" w:line="360" w:lineRule="auto"/>
        <w:rPr>
          <w:rFonts w:ascii="Calibri" w:eastAsia="SimSun" w:hAnsi="Calibri" w:cs="Calibri"/>
          <w:bCs/>
          <w:i/>
          <w:kern w:val="2"/>
          <w:lang w:eastAsia="zh-CN"/>
          <w14:ligatures w14:val="standardContextual"/>
        </w:rPr>
      </w:pPr>
      <w:r w:rsidRPr="00B463D0">
        <w:rPr>
          <w:rFonts w:ascii="Calibri" w:eastAsia="SimSun" w:hAnsi="Calibri" w:cs="Calibri"/>
          <w:bCs/>
          <w:i/>
          <w:kern w:val="2"/>
          <w:lang w:eastAsia="zh-CN"/>
          <w14:ligatures w14:val="standardContextual"/>
        </w:rPr>
        <w:t>FL notes: In this proposal, I’m trying to follow up the previous agreements and FFSs</w:t>
      </w:r>
    </w:p>
    <w:p w14:paraId="7C52D832" w14:textId="77777777" w:rsidR="00786B29" w:rsidRPr="00B463D0" w:rsidRDefault="00786B29" w:rsidP="00786B29">
      <w:pPr>
        <w:numPr>
          <w:ilvl w:val="0"/>
          <w:numId w:val="140"/>
        </w:numPr>
        <w:shd w:val="clear" w:color="auto" w:fill="FFFFFF"/>
        <w:spacing w:after="160" w:line="330" w:lineRule="atLeast"/>
        <w:rPr>
          <w:rFonts w:ascii="Calibri" w:eastAsia="SimSun" w:hAnsi="Calibri" w:cs="Arial"/>
          <w:i/>
          <w:iCs/>
          <w:kern w:val="2"/>
          <w:lang w:eastAsia="ko-KR"/>
          <w14:ligatures w14:val="standardContextual"/>
        </w:rPr>
      </w:pPr>
      <w:r w:rsidRPr="00B463D0">
        <w:rPr>
          <w:rFonts w:ascii="Calibri" w:eastAsia="SimSun" w:hAnsi="Calibri" w:cs="Arial"/>
          <w:i/>
          <w:iCs/>
          <w:kern w:val="2"/>
          <w:lang w:eastAsia="ko-KR"/>
          <w14:ligatures w14:val="standardContextual"/>
        </w:rPr>
        <w:t>Once functionalities/models are identified, the same or similar procedures may be used for their activation, deactivation, switching, fallback, and monitoring.</w:t>
      </w:r>
    </w:p>
    <w:p w14:paraId="113CF938" w14:textId="77777777" w:rsidR="00786B29" w:rsidRPr="00B463D0" w:rsidRDefault="00786B29" w:rsidP="00786B29">
      <w:pPr>
        <w:pStyle w:val="ListParagraph"/>
        <w:numPr>
          <w:ilvl w:val="0"/>
          <w:numId w:val="140"/>
        </w:numPr>
        <w:spacing w:after="160"/>
        <w:jc w:val="both"/>
        <w:rPr>
          <w:i/>
          <w:iCs/>
          <w:lang w:eastAsia="ko-KR"/>
        </w:rPr>
      </w:pPr>
      <w:r w:rsidRPr="00B463D0">
        <w:rPr>
          <w:i/>
          <w:iCs/>
        </w:rPr>
        <w:t>FFS: Relationship between functionality and model, e.g., whether a model may be identified referring to functionality(s)</w:t>
      </w:r>
    </w:p>
    <w:p w14:paraId="6B3180FA" w14:textId="77777777" w:rsidR="00786B29" w:rsidRPr="00B463D0" w:rsidRDefault="00786B29" w:rsidP="00786B29">
      <w:pPr>
        <w:pStyle w:val="ListParagraph"/>
        <w:numPr>
          <w:ilvl w:val="0"/>
          <w:numId w:val="140"/>
        </w:numPr>
        <w:spacing w:after="160"/>
        <w:jc w:val="both"/>
        <w:rPr>
          <w:rFonts w:cs="Calibri"/>
          <w:i/>
          <w:iCs/>
          <w:lang w:eastAsia="ko-KR"/>
        </w:rPr>
      </w:pPr>
      <w:r w:rsidRPr="00B463D0">
        <w:rPr>
          <w:rFonts w:ascii="Calibri" w:eastAsia="SimSun" w:hAnsi="Calibri" w:cs="Calibri"/>
          <w:bCs/>
          <w:i/>
          <w:kern w:val="2"/>
          <w:lang w:eastAsia="zh-CN"/>
          <w14:ligatures w14:val="standardContextual"/>
        </w:rPr>
        <w:t>FFS: Relationship between functionality-based LCM and model-ID-based LCM</w:t>
      </w:r>
    </w:p>
    <w:p w14:paraId="652DFA64" w14:textId="77777777" w:rsidR="00786B29" w:rsidRPr="00B3105D" w:rsidRDefault="00786B29" w:rsidP="00786B29">
      <w:pPr>
        <w:spacing w:after="160" w:line="360" w:lineRule="auto"/>
        <w:rPr>
          <w:rFonts w:ascii="Calibri" w:eastAsia="SimSun" w:hAnsi="Calibri" w:cs="Calibri"/>
          <w:bCs/>
          <w:i/>
          <w:kern w:val="2"/>
          <w:lang w:eastAsia="zh-CN"/>
          <w14:ligatures w14:val="standardContextual"/>
        </w:rPr>
      </w:pPr>
      <w:r>
        <w:rPr>
          <w:rFonts w:ascii="Calibri" w:eastAsia="SimSun" w:hAnsi="Calibri" w:cs="Calibri"/>
          <w:bCs/>
          <w:i/>
          <w:kern w:val="2"/>
          <w:lang w:eastAsia="zh-CN"/>
          <w14:ligatures w14:val="standardContextual"/>
        </w:rPr>
        <w:t>but it seems that I only created unnecessary confusion. This job seems very hard with varying opinions, from a very specific proposal, from ZTE on using a functionality ID to harmonize the two LCM completely to an opinion that the two LCMs can be completely independent.</w:t>
      </w:r>
    </w:p>
    <w:p w14:paraId="2FEBCD08" w14:textId="77777777" w:rsidR="00786B29" w:rsidRDefault="00786B29" w:rsidP="00786B29">
      <w:pPr>
        <w:spacing w:after="160" w:line="360" w:lineRule="auto"/>
        <w:rPr>
          <w:rFonts w:ascii="Calibri" w:eastAsia="SimSun" w:hAnsi="Calibri" w:cs="Calibri"/>
          <w:bCs/>
          <w:i/>
          <w:kern w:val="2"/>
          <w:lang w:eastAsia="zh-CN"/>
          <w14:ligatures w14:val="standardContextual"/>
        </w:rPr>
      </w:pPr>
      <w:r>
        <w:rPr>
          <w:rFonts w:ascii="Calibri" w:eastAsia="SimSun" w:hAnsi="Calibri" w:cs="Calibri"/>
          <w:bCs/>
          <w:i/>
          <w:kern w:val="2"/>
          <w:lang w:eastAsia="zh-CN"/>
          <w14:ligatures w14:val="standardContextual"/>
        </w:rPr>
        <w:t xml:space="preserve">Maybe the only thing agreeable is the third bullet. So, I’m proposing only the third bullet, but </w:t>
      </w:r>
      <w:r w:rsidRPr="0087192F">
        <w:rPr>
          <w:rFonts w:ascii="Calibri" w:eastAsia="SimSun" w:hAnsi="Calibri" w:cs="Calibri"/>
          <w:bCs/>
          <w:i/>
          <w:kern w:val="2"/>
          <w:u w:val="single"/>
          <w:lang w:eastAsia="zh-CN"/>
          <w14:ligatures w14:val="standardContextual"/>
        </w:rPr>
        <w:t>please provide your opinions on what are missing at this point that the group should further discuss and agree on</w:t>
      </w:r>
      <w:r>
        <w:rPr>
          <w:rFonts w:ascii="Calibri" w:eastAsia="SimSun" w:hAnsi="Calibri" w:cs="Calibri"/>
          <w:bCs/>
          <w:i/>
          <w:kern w:val="2"/>
          <w:lang w:eastAsia="zh-CN"/>
          <w14:ligatures w14:val="standardContextual"/>
        </w:rPr>
        <w:t>.</w:t>
      </w:r>
    </w:p>
    <w:p w14:paraId="36579329" w14:textId="77777777" w:rsidR="00786B29" w:rsidRDefault="00786B29" w:rsidP="00786B29">
      <w:pPr>
        <w:spacing w:after="160" w:line="360" w:lineRule="auto"/>
        <w:rPr>
          <w:rFonts w:ascii="Calibri" w:eastAsia="SimSun" w:hAnsi="Calibri" w:cs="Calibri"/>
          <w:bCs/>
          <w:i/>
          <w:kern w:val="2"/>
          <w:lang w:eastAsia="zh-CN"/>
          <w14:ligatures w14:val="standardContextual"/>
        </w:rPr>
      </w:pPr>
    </w:p>
    <w:p w14:paraId="79429835" w14:textId="77777777" w:rsidR="00786B29" w:rsidRPr="00786B29" w:rsidRDefault="00786B29" w:rsidP="00786B29">
      <w:pPr>
        <w:pStyle w:val="ListParagraph"/>
        <w:numPr>
          <w:ilvl w:val="0"/>
          <w:numId w:val="56"/>
        </w:numPr>
        <w:jc w:val="both"/>
        <w:rPr>
          <w:strike/>
          <w:color w:val="FF0000"/>
          <w:lang w:val="en-GB"/>
        </w:rPr>
      </w:pPr>
      <w:r w:rsidRPr="00786B29">
        <w:rPr>
          <w:strike/>
          <w:color w:val="FF0000"/>
        </w:rPr>
        <w:t>AI/ML model is identified directly referring to configuration(s) of AI/ML-enabled Feature/FG without referring to functionality(s).</w:t>
      </w:r>
    </w:p>
    <w:p w14:paraId="0AD61AD9" w14:textId="77777777" w:rsidR="00786B29" w:rsidRPr="00786B29" w:rsidRDefault="00786B29" w:rsidP="00786B29">
      <w:pPr>
        <w:pStyle w:val="ListParagraph"/>
        <w:numPr>
          <w:ilvl w:val="0"/>
          <w:numId w:val="56"/>
        </w:numPr>
        <w:jc w:val="both"/>
        <w:rPr>
          <w:rFonts w:eastAsia="MS Mincho"/>
          <w:strike/>
          <w:color w:val="FF0000"/>
          <w:lang w:eastAsia="ja-JP"/>
        </w:rPr>
      </w:pPr>
      <w:r w:rsidRPr="00786B29">
        <w:rPr>
          <w:strike/>
          <w:color w:val="FF0000"/>
          <w:lang w:val="en-GB"/>
        </w:rPr>
        <w:t xml:space="preserve">3GPP framework of </w:t>
      </w:r>
      <w:r w:rsidRPr="00786B29">
        <w:rPr>
          <w:rFonts w:eastAsia="MS Mincho"/>
          <w:strike/>
          <w:color w:val="FF0000"/>
          <w:lang w:eastAsia="ja-JP"/>
        </w:rPr>
        <w:t>AI/ML-enabled Feature/FG used for functionality-based LCM is reused for model-ID-based LCM.</w:t>
      </w:r>
    </w:p>
    <w:p w14:paraId="52D0B865" w14:textId="77777777" w:rsidR="00786B29" w:rsidRPr="00786B29" w:rsidRDefault="00786B29" w:rsidP="00786B29">
      <w:pPr>
        <w:pStyle w:val="ListParagraph"/>
        <w:numPr>
          <w:ilvl w:val="1"/>
          <w:numId w:val="56"/>
        </w:numPr>
        <w:jc w:val="both"/>
        <w:rPr>
          <w:rFonts w:eastAsia="MS Mincho"/>
          <w:strike/>
          <w:color w:val="FF0000"/>
          <w:lang w:eastAsia="ja-JP"/>
        </w:rPr>
      </w:pPr>
      <w:r w:rsidRPr="00786B29">
        <w:rPr>
          <w:rFonts w:eastAsia="MS Mincho"/>
          <w:strike/>
          <w:color w:val="FF0000"/>
          <w:lang w:eastAsia="ja-JP"/>
        </w:rPr>
        <w:t xml:space="preserve">In model-ID-based LCM, </w:t>
      </w:r>
      <w:r w:rsidRPr="00786B29">
        <w:rPr>
          <w:strike/>
          <w:color w:val="FF0000"/>
        </w:rPr>
        <w:t>UE additionally indicates supported AI/ML models.</w:t>
      </w:r>
    </w:p>
    <w:p w14:paraId="2C3ED20F" w14:textId="77777777" w:rsidR="00786B29" w:rsidRDefault="00786B29" w:rsidP="00786B29">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010D5B5A" w14:textId="77777777" w:rsidR="00786B29" w:rsidRDefault="00786B29" w:rsidP="00786B29">
      <w:pPr>
        <w:numPr>
          <w:ilvl w:val="1"/>
          <w:numId w:val="56"/>
        </w:numPr>
        <w:shd w:val="clear" w:color="auto" w:fill="FFFFFF"/>
        <w:spacing w:line="330" w:lineRule="atLeast"/>
      </w:pPr>
      <w:r>
        <w:t>In model-ID-based LCM, NW additionally indicates model ID during inference, activation, deactivation, switching, fallback, and monitoring.</w:t>
      </w:r>
    </w:p>
    <w:p w14:paraId="78762D43" w14:textId="77777777" w:rsidR="00786B29" w:rsidRPr="00786B29" w:rsidRDefault="00786B29" w:rsidP="00786B29">
      <w:pPr>
        <w:pStyle w:val="ListParagraph"/>
        <w:numPr>
          <w:ilvl w:val="0"/>
          <w:numId w:val="56"/>
        </w:numPr>
        <w:jc w:val="both"/>
        <w:rPr>
          <w:strike/>
          <w:color w:val="FF0000"/>
        </w:rPr>
      </w:pPr>
      <w:r w:rsidRPr="00786B29">
        <w:rPr>
          <w:strike/>
          <w:color w:val="FF0000"/>
        </w:rPr>
        <w:t>Specify both functionality-based LCM and model-ID-based LCM in all use cases.</w:t>
      </w:r>
    </w:p>
    <w:p w14:paraId="68B34B90" w14:textId="77777777" w:rsidR="00786B29" w:rsidRPr="00786B29" w:rsidRDefault="00786B29" w:rsidP="00786B29">
      <w:pPr>
        <w:pStyle w:val="ListParagraph"/>
        <w:numPr>
          <w:ilvl w:val="1"/>
          <w:numId w:val="56"/>
        </w:numPr>
        <w:jc w:val="both"/>
        <w:rPr>
          <w:strike/>
          <w:color w:val="FF0000"/>
        </w:rPr>
      </w:pPr>
      <w:r w:rsidRPr="00786B29">
        <w:rPr>
          <w:strike/>
          <w:color w:val="FF0000"/>
        </w:rPr>
        <w:t>Functionality-based LCM, as it relies on a subset of procedures/signaling of model-ID-based LCM, is supported by default.</w:t>
      </w:r>
    </w:p>
    <w:p w14:paraId="4166D22B" w14:textId="77777777" w:rsidR="00786B29" w:rsidRPr="00786B29" w:rsidRDefault="00786B29" w:rsidP="00786B29">
      <w:pPr>
        <w:pStyle w:val="ListParagraph"/>
        <w:numPr>
          <w:ilvl w:val="1"/>
          <w:numId w:val="56"/>
        </w:numPr>
        <w:jc w:val="both"/>
        <w:rPr>
          <w:strike/>
          <w:color w:val="FF0000"/>
        </w:rPr>
      </w:pPr>
      <w:r w:rsidRPr="00786B29">
        <w:rPr>
          <w:strike/>
          <w:color w:val="FF0000"/>
        </w:rPr>
        <w:t>Model-ID-based LCM may be enabled on top of functionality-based LCM via model identification and model-ID signaling in LCM operations.</w:t>
      </w:r>
    </w:p>
    <w:p w14:paraId="151BB2BC" w14:textId="77777777" w:rsidR="00786B29" w:rsidRDefault="00786B29" w:rsidP="00786B29">
      <w:pPr>
        <w:shd w:val="clear" w:color="auto" w:fill="FFFFFF"/>
        <w:spacing w:after="160" w:line="330" w:lineRule="atLeast"/>
        <w:rPr>
          <w:rFonts w:ascii="Calibri" w:eastAsia="SimSun" w:hAnsi="Calibri" w:cs="Arial"/>
          <w:kern w:val="2"/>
          <w:lang w:eastAsia="ko-KR"/>
          <w14:ligatures w14:val="standardContextual"/>
        </w:rPr>
      </w:pPr>
    </w:p>
    <w:tbl>
      <w:tblPr>
        <w:tblStyle w:val="TableGrid"/>
        <w:tblW w:w="0" w:type="auto"/>
        <w:tblLook w:val="04A0" w:firstRow="1" w:lastRow="0" w:firstColumn="1" w:lastColumn="0" w:noHBand="0" w:noVBand="1"/>
      </w:tblPr>
      <w:tblGrid>
        <w:gridCol w:w="2235"/>
        <w:gridCol w:w="3863"/>
        <w:gridCol w:w="3864"/>
      </w:tblGrid>
      <w:tr w:rsidR="00786B29" w14:paraId="26F8DD29" w14:textId="77777777" w:rsidTr="00DB25F2">
        <w:trPr>
          <w:trHeight w:val="449"/>
        </w:trPr>
        <w:tc>
          <w:tcPr>
            <w:tcW w:w="2235" w:type="dxa"/>
            <w:shd w:val="clear" w:color="auto" w:fill="D9D9D9" w:themeFill="background1" w:themeFillShade="D9"/>
          </w:tcPr>
          <w:p w14:paraId="050CF705" w14:textId="77777777" w:rsidR="00786B29" w:rsidRPr="00AE377F" w:rsidRDefault="00786B29" w:rsidP="00DB25F2">
            <w:pPr>
              <w:jc w:val="center"/>
              <w:rPr>
                <w:rFonts w:cstheme="minorHAnsi"/>
              </w:rPr>
            </w:pPr>
          </w:p>
        </w:tc>
        <w:tc>
          <w:tcPr>
            <w:tcW w:w="3863" w:type="dxa"/>
            <w:shd w:val="clear" w:color="auto" w:fill="D9D9D9" w:themeFill="background1" w:themeFillShade="D9"/>
            <w:vAlign w:val="center"/>
          </w:tcPr>
          <w:p w14:paraId="5D6D3A5B" w14:textId="77777777" w:rsidR="00786B29" w:rsidRPr="00AE377F" w:rsidRDefault="00786B29"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42649019" w14:textId="77777777" w:rsidR="00786B29" w:rsidRPr="00AE377F" w:rsidRDefault="00786B29" w:rsidP="00DB25F2">
            <w:pPr>
              <w:jc w:val="center"/>
              <w:rPr>
                <w:rFonts w:cstheme="minorHAnsi"/>
              </w:rPr>
            </w:pPr>
            <w:r w:rsidRPr="00AE377F">
              <w:rPr>
                <w:rFonts w:cstheme="minorHAnsi"/>
              </w:rPr>
              <w:t>No</w:t>
            </w:r>
          </w:p>
        </w:tc>
      </w:tr>
      <w:tr w:rsidR="00786B29" w14:paraId="3A1D5683" w14:textId="77777777" w:rsidTr="00DB25F2">
        <w:trPr>
          <w:trHeight w:val="746"/>
        </w:trPr>
        <w:tc>
          <w:tcPr>
            <w:tcW w:w="2235" w:type="dxa"/>
          </w:tcPr>
          <w:p w14:paraId="34492BB6" w14:textId="77777777" w:rsidR="00786B29" w:rsidRPr="00AE377F" w:rsidRDefault="00786B29" w:rsidP="00DB25F2">
            <w:pPr>
              <w:jc w:val="center"/>
              <w:rPr>
                <w:rFonts w:cstheme="minorHAnsi"/>
              </w:rPr>
            </w:pPr>
            <w:r w:rsidRPr="00AE377F">
              <w:rPr>
                <w:rFonts w:cstheme="minorHAnsi"/>
              </w:rPr>
              <w:lastRenderedPageBreak/>
              <w:t>Agree?</w:t>
            </w:r>
          </w:p>
        </w:tc>
        <w:tc>
          <w:tcPr>
            <w:tcW w:w="3863" w:type="dxa"/>
          </w:tcPr>
          <w:p w14:paraId="761EB955" w14:textId="77777777" w:rsidR="00786B29" w:rsidRPr="00AE377F" w:rsidRDefault="00786B29" w:rsidP="00DB25F2">
            <w:pPr>
              <w:rPr>
                <w:rFonts w:cstheme="minorHAnsi"/>
                <w:lang w:eastAsia="zh-CN"/>
              </w:rPr>
            </w:pPr>
            <w:r w:rsidRPr="00AE377F">
              <w:rPr>
                <w:rFonts w:cstheme="minorHAnsi"/>
              </w:rPr>
              <w:t xml:space="preserve"> </w:t>
            </w:r>
          </w:p>
        </w:tc>
        <w:tc>
          <w:tcPr>
            <w:tcW w:w="3864" w:type="dxa"/>
          </w:tcPr>
          <w:p w14:paraId="13B8F861" w14:textId="77777777" w:rsidR="00786B29" w:rsidRPr="00AE377F" w:rsidRDefault="00786B29" w:rsidP="00DB25F2">
            <w:pPr>
              <w:rPr>
                <w:rFonts w:cstheme="minorHAnsi"/>
              </w:rPr>
            </w:pPr>
          </w:p>
        </w:tc>
      </w:tr>
      <w:tr w:rsidR="00786B29" w14:paraId="18EB600B" w14:textId="77777777" w:rsidTr="00DB25F2">
        <w:tc>
          <w:tcPr>
            <w:tcW w:w="2235" w:type="dxa"/>
            <w:shd w:val="clear" w:color="auto" w:fill="D9D9D9" w:themeFill="background1" w:themeFillShade="D9"/>
          </w:tcPr>
          <w:p w14:paraId="128CBF0D" w14:textId="77777777" w:rsidR="00786B29" w:rsidRPr="00AE377F" w:rsidRDefault="00786B29"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3C8A18EF" w14:textId="77777777" w:rsidR="00786B29" w:rsidRPr="00AE377F" w:rsidRDefault="00786B29" w:rsidP="00DB25F2">
            <w:pPr>
              <w:jc w:val="center"/>
              <w:rPr>
                <w:rFonts w:cstheme="minorHAnsi"/>
                <w:b/>
                <w:bCs/>
              </w:rPr>
            </w:pPr>
            <w:r w:rsidRPr="00AE377F">
              <w:rPr>
                <w:rFonts w:cstheme="minorHAnsi"/>
                <w:b/>
                <w:bCs/>
              </w:rPr>
              <w:t>Comments</w:t>
            </w:r>
          </w:p>
        </w:tc>
      </w:tr>
      <w:tr w:rsidR="00786B29" w14:paraId="0E8A01D4" w14:textId="77777777" w:rsidTr="00DB25F2">
        <w:tc>
          <w:tcPr>
            <w:tcW w:w="2235" w:type="dxa"/>
          </w:tcPr>
          <w:p w14:paraId="18D049F5" w14:textId="77777777" w:rsidR="00786B29" w:rsidRPr="00AE377F" w:rsidRDefault="00786B29" w:rsidP="00DB25F2">
            <w:pPr>
              <w:rPr>
                <w:rFonts w:cstheme="minorHAnsi"/>
                <w:lang w:eastAsia="zh-CN"/>
              </w:rPr>
            </w:pPr>
          </w:p>
        </w:tc>
        <w:tc>
          <w:tcPr>
            <w:tcW w:w="7727" w:type="dxa"/>
            <w:gridSpan w:val="2"/>
          </w:tcPr>
          <w:p w14:paraId="09B20C2E" w14:textId="77777777" w:rsidR="00786B29" w:rsidRPr="00AE377F" w:rsidRDefault="00786B29" w:rsidP="00DB25F2">
            <w:pPr>
              <w:rPr>
                <w:rFonts w:cstheme="minorHAnsi"/>
                <w:b/>
              </w:rPr>
            </w:pPr>
          </w:p>
        </w:tc>
      </w:tr>
      <w:tr w:rsidR="00786B29" w14:paraId="41758571" w14:textId="77777777" w:rsidTr="00DB25F2">
        <w:tc>
          <w:tcPr>
            <w:tcW w:w="2235" w:type="dxa"/>
          </w:tcPr>
          <w:p w14:paraId="5F74CF92" w14:textId="77777777" w:rsidR="00786B29" w:rsidRPr="00AE377F" w:rsidRDefault="00786B29" w:rsidP="00DB25F2">
            <w:pPr>
              <w:rPr>
                <w:rFonts w:cstheme="minorHAnsi"/>
                <w:lang w:eastAsia="zh-CN"/>
              </w:rPr>
            </w:pPr>
          </w:p>
        </w:tc>
        <w:tc>
          <w:tcPr>
            <w:tcW w:w="7727" w:type="dxa"/>
            <w:gridSpan w:val="2"/>
          </w:tcPr>
          <w:p w14:paraId="1F4BFEAA" w14:textId="77777777" w:rsidR="00786B29" w:rsidRPr="00AE377F" w:rsidRDefault="00786B29" w:rsidP="00DB25F2">
            <w:pPr>
              <w:rPr>
                <w:rFonts w:eastAsia="Malgun Gothic" w:cstheme="minorHAnsi"/>
                <w:lang w:eastAsia="ko-KR"/>
              </w:rPr>
            </w:pPr>
          </w:p>
        </w:tc>
      </w:tr>
    </w:tbl>
    <w:p w14:paraId="57444033" w14:textId="77777777" w:rsidR="00786B29" w:rsidRPr="0087192F" w:rsidRDefault="00786B29" w:rsidP="00786B29">
      <w:pPr>
        <w:spacing w:after="160" w:line="360" w:lineRule="auto"/>
        <w:rPr>
          <w:rFonts w:ascii="Calibri" w:eastAsia="SimSun" w:hAnsi="Calibri" w:cs="Calibri"/>
          <w:bCs/>
          <w:i/>
          <w:kern w:val="2"/>
          <w:lang w:val="en-GB" w:eastAsia="zh-CN"/>
          <w14:ligatures w14:val="standardContextual"/>
        </w:rPr>
      </w:pPr>
    </w:p>
    <w:p w14:paraId="305DADDC" w14:textId="77777777" w:rsidR="00786B29" w:rsidRPr="00786B29" w:rsidRDefault="00786B29">
      <w:pPr>
        <w:jc w:val="both"/>
        <w:rPr>
          <w:color w:val="000000" w:themeColor="text1"/>
          <w:lang w:val="en-GB" w:eastAsia="zh-CN"/>
        </w:rPr>
      </w:pPr>
    </w:p>
    <w:p w14:paraId="7CC1B084" w14:textId="77777777" w:rsidR="00786B29" w:rsidRDefault="00786B29">
      <w:pPr>
        <w:jc w:val="both"/>
        <w:rPr>
          <w:color w:val="000000" w:themeColor="text1"/>
          <w:lang w:eastAsia="zh-CN"/>
        </w:rPr>
      </w:pPr>
    </w:p>
    <w:p w14:paraId="2B1FE0F4" w14:textId="77777777" w:rsidR="0087409F" w:rsidRDefault="00E97363">
      <w:pPr>
        <w:pStyle w:val="Heading5"/>
        <w:ind w:left="1008" w:hanging="1008"/>
      </w:pPr>
      <w:r>
        <w:t>Issue 8-4: Assistance information for functionality-based LCM (continued from 7-11g and 7-11h)</w:t>
      </w:r>
    </w:p>
    <w:p w14:paraId="0105B9ED" w14:textId="77777777" w:rsidR="0087409F" w:rsidRDefault="00E97363">
      <w:pPr>
        <w:jc w:val="both"/>
        <w:rPr>
          <w:lang w:val="en-GB"/>
        </w:rPr>
      </w:pPr>
      <w:r>
        <w:rPr>
          <w:lang w:val="en-GB"/>
        </w:rPr>
        <w:t>We have an FFS to address:</w:t>
      </w:r>
    </w:p>
    <w:p w14:paraId="53BA5EF0" w14:textId="77777777" w:rsidR="0087409F" w:rsidRDefault="00E97363">
      <w:pPr>
        <w:pStyle w:val="ListParagraph"/>
        <w:numPr>
          <w:ilvl w:val="0"/>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2FD8EC9D" w14:textId="77777777" w:rsidR="0087409F" w:rsidRDefault="0087409F">
      <w:pPr>
        <w:jc w:val="both"/>
        <w:rPr>
          <w:lang w:val="en-GB"/>
        </w:rPr>
      </w:pPr>
    </w:p>
    <w:p w14:paraId="2FFA16A8" w14:textId="77777777" w:rsidR="0087409F" w:rsidRDefault="00E97363">
      <w:pPr>
        <w:jc w:val="both"/>
        <w:rPr>
          <w:lang w:val="en-GB"/>
        </w:rPr>
      </w:pPr>
      <w:r>
        <w:rPr>
          <w:lang w:val="en-GB"/>
        </w:rPr>
        <w:t>In the last meeting, the group intensely discussed:</w:t>
      </w:r>
    </w:p>
    <w:p w14:paraId="2843F9C8" w14:textId="77777777" w:rsidR="0087409F" w:rsidRDefault="00E97363">
      <w:pPr>
        <w:rPr>
          <w:rFonts w:cstheme="minorHAnsi"/>
          <w:u w:val="single"/>
        </w:rPr>
      </w:pPr>
      <w:r>
        <w:rPr>
          <w:rFonts w:cstheme="minorHAnsi"/>
          <w:u w:val="single"/>
        </w:rPr>
        <w:t>Proposal 7-11g:</w:t>
      </w:r>
    </w:p>
    <w:p w14:paraId="52D243D3" w14:textId="77777777" w:rsidR="0087409F" w:rsidRDefault="00E97363">
      <w:pPr>
        <w:rPr>
          <w:rFonts w:cstheme="minorHAnsi"/>
        </w:rPr>
      </w:pPr>
      <w:r>
        <w:rPr>
          <w:rFonts w:cstheme="minorHAnsi"/>
        </w:rPr>
        <w:t>For functionality-based LCM, per sub-use-case, study how to address additional conditions (</w:t>
      </w:r>
      <w:r>
        <w:rPr>
          <w:rFonts w:eastAsia="MS Mincho"/>
          <w:lang w:eastAsia="ja-JP"/>
        </w:rPr>
        <w:t>e.g., scenarios, sites, and datasets</w:t>
      </w:r>
      <w:r>
        <w:rPr>
          <w:rFonts w:cstheme="minorHAnsi"/>
        </w:rPr>
        <w:t>)</w:t>
      </w:r>
    </w:p>
    <w:p w14:paraId="6780CB25" w14:textId="77777777" w:rsidR="0087409F" w:rsidRDefault="00E97363">
      <w:pPr>
        <w:pStyle w:val="ListParagraph"/>
      </w:pPr>
      <w:r>
        <w:t xml:space="preserve">Study whether some of additional conditions may be incorporated into </w:t>
      </w:r>
      <w:r>
        <w:rPr>
          <w:rFonts w:eastAsia="MS Mincho"/>
          <w:lang w:eastAsia="ja-JP"/>
        </w:rPr>
        <w:t>configuration(s), so that UE may indicate their conditions by UE capability.</w:t>
      </w:r>
    </w:p>
    <w:p w14:paraId="52FE2DF2" w14:textId="77777777" w:rsidR="0087409F" w:rsidRDefault="00E97363">
      <w:pPr>
        <w:pStyle w:val="ListParagraph"/>
      </w:pPr>
      <w:r>
        <w:t xml:space="preserve">Study whether assistance information regarding </w:t>
      </w:r>
      <w:r>
        <w:rPr>
          <w:rFonts w:eastAsia="MS Mincho"/>
          <w:lang w:eastAsia="ja-JP"/>
        </w:rPr>
        <w:t xml:space="preserve">scenarios, sites, and datasets </w:t>
      </w:r>
      <w:r>
        <w:rPr>
          <w:rFonts w:eastAsia="MS Mincho"/>
          <w:color w:val="7030A0"/>
          <w:lang w:eastAsia="ja-JP"/>
        </w:rPr>
        <w:t xml:space="preserve">may be </w:t>
      </w:r>
      <w:r>
        <w:t>signaled from NW to aid UE-side transparent model operations (without model identification) at the Functionality level.</w:t>
      </w:r>
    </w:p>
    <w:p w14:paraId="7C357F24" w14:textId="77777777" w:rsidR="0087409F" w:rsidRDefault="0087409F">
      <w:pPr>
        <w:jc w:val="both"/>
        <w:rPr>
          <w:lang w:val="en-GB"/>
        </w:rPr>
      </w:pPr>
    </w:p>
    <w:p w14:paraId="2B5B8D4D" w14:textId="77777777" w:rsidR="0087409F" w:rsidRDefault="00E97363">
      <w:pPr>
        <w:jc w:val="both"/>
        <w:rPr>
          <w:lang w:val="en-GB"/>
        </w:rPr>
      </w:pPr>
      <w:r>
        <w:rPr>
          <w:lang w:val="en-GB"/>
        </w:rPr>
        <w:t>However, the use of the term “conditions” and “additional conditions” caused a lot of confusion.</w:t>
      </w:r>
    </w:p>
    <w:p w14:paraId="72489B4F" w14:textId="77777777" w:rsidR="0087409F" w:rsidRDefault="0087409F">
      <w:pPr>
        <w:jc w:val="both"/>
        <w:rPr>
          <w:lang w:val="en-GB"/>
        </w:rPr>
      </w:pPr>
    </w:p>
    <w:p w14:paraId="667B2BD2" w14:textId="77777777" w:rsidR="0087409F" w:rsidRDefault="00E97363">
      <w:pPr>
        <w:jc w:val="both"/>
        <w:rPr>
          <w:lang w:val="en-GB"/>
        </w:rPr>
      </w:pPr>
      <w:r>
        <w:rPr>
          <w:lang w:val="en-GB"/>
        </w:rPr>
        <w:t>At the end of the meeting, the FL proposed in the closing remark:</w:t>
      </w:r>
    </w:p>
    <w:p w14:paraId="1E4CF686" w14:textId="77777777" w:rsidR="0087409F" w:rsidRDefault="00E97363">
      <w:pPr>
        <w:rPr>
          <w:rFonts w:cstheme="minorHAnsi"/>
          <w:u w:val="single"/>
        </w:rPr>
      </w:pPr>
      <w:r>
        <w:rPr>
          <w:rFonts w:cstheme="minorHAnsi"/>
          <w:u w:val="single"/>
        </w:rPr>
        <w:t>Proposal 7-11h</w:t>
      </w:r>
    </w:p>
    <w:p w14:paraId="099A475A" w14:textId="77777777" w:rsidR="0087409F" w:rsidRDefault="00E97363">
      <w:pPr>
        <w:rPr>
          <w:rFonts w:cstheme="minorHAnsi"/>
        </w:rPr>
      </w:pPr>
      <w:r>
        <w:rPr>
          <w:rFonts w:cstheme="minorHAnsi"/>
        </w:rPr>
        <w:t>Study</w:t>
      </w:r>
    </w:p>
    <w:p w14:paraId="7EB004E9" w14:textId="77777777" w:rsidR="0087409F" w:rsidRDefault="00E97363">
      <w:pPr>
        <w:pStyle w:val="ListParagraph"/>
      </w:pPr>
      <w:r>
        <w:t xml:space="preserve">whether/how some information about scenarios, sites, and datasets may be </w:t>
      </w:r>
      <w:r>
        <w:rPr>
          <w:rFonts w:eastAsia="MS Mincho"/>
          <w:lang w:eastAsia="ja-JP"/>
        </w:rPr>
        <w:t>indicated by UE capability.</w:t>
      </w:r>
    </w:p>
    <w:p w14:paraId="41B947D8" w14:textId="77777777" w:rsidR="0087409F" w:rsidRDefault="00E97363">
      <w:pPr>
        <w:pStyle w:val="ListParagraph"/>
      </w:pPr>
      <w:r>
        <w:t>whether/how some information about scenarios, sites, and datasets may be signaled from NW to aid UE-side transparent model operations.</w:t>
      </w:r>
    </w:p>
    <w:p w14:paraId="7C060434" w14:textId="77777777" w:rsidR="0087409F" w:rsidRDefault="0087409F">
      <w:pPr>
        <w:jc w:val="both"/>
        <w:rPr>
          <w:lang w:val="en-GB"/>
        </w:rPr>
      </w:pPr>
    </w:p>
    <w:p w14:paraId="0DDC3DD3" w14:textId="77777777" w:rsidR="0087409F" w:rsidRDefault="00E97363">
      <w:pPr>
        <w:jc w:val="both"/>
        <w:rPr>
          <w:lang w:val="en-GB"/>
        </w:rPr>
      </w:pPr>
      <w:r>
        <w:rPr>
          <w:lang w:val="en-GB"/>
        </w:rPr>
        <w:t>NW may signal assistance information regarding scenarios, sites, and datasets to aid UE-side model operations at the Functionality level. Assistance signalling helps determining supported functionalities/models as well as applicability of the supported functionalities/models. UE may report the support in UE capability if assistance information is incorporated into configuration(s). Alternatively, UE can dynamically indicate applicability via other mechanisms.</w:t>
      </w:r>
    </w:p>
    <w:p w14:paraId="553C6FBD" w14:textId="77777777" w:rsidR="0087409F" w:rsidRDefault="0087409F">
      <w:pPr>
        <w:rPr>
          <w:lang w:val="en-GB"/>
        </w:rPr>
      </w:pPr>
    </w:p>
    <w:p w14:paraId="0A978652" w14:textId="77777777" w:rsidR="0087409F" w:rsidRDefault="00E97363">
      <w:pPr>
        <w:pStyle w:val="Heading6"/>
        <w:ind w:left="1152" w:hanging="1152"/>
        <w:rPr>
          <w:sz w:val="22"/>
          <w:szCs w:val="22"/>
        </w:rPr>
      </w:pPr>
      <w:r>
        <w:rPr>
          <w:sz w:val="22"/>
          <w:szCs w:val="22"/>
        </w:rPr>
        <w:lastRenderedPageBreak/>
        <w:t>[FL1] Proposal 8-4a</w:t>
      </w:r>
    </w:p>
    <w:p w14:paraId="7208B767" w14:textId="77777777" w:rsidR="0087409F" w:rsidRDefault="00E97363">
      <w:pPr>
        <w:pStyle w:val="ListParagraph"/>
      </w:pPr>
      <w:r>
        <w:t>NW may provide assistance information in the form of scenario ID, configuration ID, site ID, or dataset ID to UE.</w:t>
      </w:r>
    </w:p>
    <w:p w14:paraId="5370CC6C" w14:textId="77777777" w:rsidR="0087409F" w:rsidRDefault="00E97363">
      <w:pPr>
        <w:pStyle w:val="ListParagraph"/>
      </w:pPr>
      <w:r>
        <w:t xml:space="preserve">UE may use the ID for </w:t>
      </w:r>
    </w:p>
    <w:p w14:paraId="295F3B8E" w14:textId="77777777" w:rsidR="0087409F" w:rsidRDefault="00E97363">
      <w:pPr>
        <w:pStyle w:val="ListParagraph"/>
        <w:numPr>
          <w:ilvl w:val="2"/>
          <w:numId w:val="3"/>
        </w:numPr>
      </w:pPr>
      <w:r>
        <w:t>Dataset categorization for training</w:t>
      </w:r>
    </w:p>
    <w:p w14:paraId="457C74C7" w14:textId="77777777" w:rsidR="0087409F" w:rsidRDefault="00E97363">
      <w:pPr>
        <w:pStyle w:val="ListParagraph"/>
        <w:numPr>
          <w:ilvl w:val="2"/>
          <w:numId w:val="3"/>
        </w:numPr>
      </w:pPr>
      <w:r>
        <w:t>Inference</w:t>
      </w:r>
    </w:p>
    <w:p w14:paraId="5298C6FD" w14:textId="77777777" w:rsidR="0087409F" w:rsidRDefault="00E97363">
      <w:pPr>
        <w:pStyle w:val="ListParagraph"/>
        <w:numPr>
          <w:ilvl w:val="2"/>
          <w:numId w:val="3"/>
        </w:numPr>
      </w:pPr>
      <w:r>
        <w:t>Model monitoring/assessment</w:t>
      </w:r>
    </w:p>
    <w:p w14:paraId="4A16C9CD" w14:textId="77777777" w:rsidR="0087409F" w:rsidRDefault="00E97363">
      <w:pPr>
        <w:pStyle w:val="ListParagraph"/>
        <w:numPr>
          <w:ilvl w:val="2"/>
          <w:numId w:val="3"/>
        </w:numPr>
      </w:pPr>
      <w:r>
        <w:t>Transparent model selection and switching</w:t>
      </w:r>
    </w:p>
    <w:p w14:paraId="67489AE8" w14:textId="77777777" w:rsidR="0087409F" w:rsidRDefault="00E97363">
      <w:pPr>
        <w:pStyle w:val="ListParagraph"/>
        <w:numPr>
          <w:ilvl w:val="2"/>
          <w:numId w:val="3"/>
        </w:numPr>
      </w:pPr>
      <w:r>
        <w:t>Determining and dynamically indicating the applicability of a given functionality</w:t>
      </w:r>
    </w:p>
    <w:p w14:paraId="676BA386" w14:textId="77777777" w:rsidR="0087409F" w:rsidRDefault="00E97363">
      <w:pPr>
        <w:pStyle w:val="ListParagraph"/>
      </w:pPr>
      <w:r>
        <w:t xml:space="preserve">Study whether/how information about scenarios, configurations, sites, and datasets may be </w:t>
      </w:r>
      <w:r>
        <w:rPr>
          <w:rFonts w:eastAsia="MS Mincho"/>
          <w:lang w:eastAsia="ja-JP"/>
        </w:rPr>
        <w:t>indicated by UE capability.</w:t>
      </w:r>
    </w:p>
    <w:p w14:paraId="276D4571" w14:textId="77777777" w:rsidR="0087409F" w:rsidRDefault="0087409F">
      <w:pPr>
        <w:rPr>
          <w:lang w:val="en-GB"/>
        </w:rPr>
      </w:pPr>
    </w:p>
    <w:tbl>
      <w:tblPr>
        <w:tblStyle w:val="TableGrid"/>
        <w:tblW w:w="0" w:type="auto"/>
        <w:tblLook w:val="04A0" w:firstRow="1" w:lastRow="0" w:firstColumn="1" w:lastColumn="0" w:noHBand="0" w:noVBand="1"/>
      </w:tblPr>
      <w:tblGrid>
        <w:gridCol w:w="2235"/>
        <w:gridCol w:w="3863"/>
        <w:gridCol w:w="3864"/>
      </w:tblGrid>
      <w:tr w:rsidR="0087409F" w14:paraId="2D4ED6A0" w14:textId="77777777">
        <w:trPr>
          <w:trHeight w:val="449"/>
        </w:trPr>
        <w:tc>
          <w:tcPr>
            <w:tcW w:w="2235" w:type="dxa"/>
            <w:shd w:val="clear" w:color="auto" w:fill="D9D9D9" w:themeFill="background1" w:themeFillShade="D9"/>
          </w:tcPr>
          <w:p w14:paraId="260DB9E6" w14:textId="77777777" w:rsidR="0087409F" w:rsidRDefault="0087409F">
            <w:pPr>
              <w:jc w:val="center"/>
              <w:rPr>
                <w:rFonts w:cstheme="minorHAnsi"/>
              </w:rPr>
            </w:pPr>
          </w:p>
        </w:tc>
        <w:tc>
          <w:tcPr>
            <w:tcW w:w="3863" w:type="dxa"/>
            <w:shd w:val="clear" w:color="auto" w:fill="D9D9D9" w:themeFill="background1" w:themeFillShade="D9"/>
            <w:vAlign w:val="center"/>
          </w:tcPr>
          <w:p w14:paraId="77A168B8"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063B5595" w14:textId="77777777" w:rsidR="0087409F" w:rsidRDefault="00E97363">
            <w:pPr>
              <w:jc w:val="center"/>
              <w:rPr>
                <w:rFonts w:cstheme="minorHAnsi"/>
              </w:rPr>
            </w:pPr>
            <w:r>
              <w:rPr>
                <w:rFonts w:cstheme="minorHAnsi"/>
              </w:rPr>
              <w:t>No</w:t>
            </w:r>
          </w:p>
        </w:tc>
      </w:tr>
      <w:tr w:rsidR="0087409F" w14:paraId="0F6CA9AF" w14:textId="77777777">
        <w:trPr>
          <w:trHeight w:val="746"/>
        </w:trPr>
        <w:tc>
          <w:tcPr>
            <w:tcW w:w="2235" w:type="dxa"/>
          </w:tcPr>
          <w:p w14:paraId="448C7305" w14:textId="77777777" w:rsidR="0087409F" w:rsidRDefault="00E97363">
            <w:pPr>
              <w:jc w:val="center"/>
              <w:rPr>
                <w:rFonts w:cstheme="minorHAnsi"/>
              </w:rPr>
            </w:pPr>
            <w:r>
              <w:rPr>
                <w:rFonts w:cstheme="minorHAnsi"/>
              </w:rPr>
              <w:t>Agree?</w:t>
            </w:r>
          </w:p>
        </w:tc>
        <w:tc>
          <w:tcPr>
            <w:tcW w:w="3863" w:type="dxa"/>
          </w:tcPr>
          <w:p w14:paraId="5B2557D0" w14:textId="77777777" w:rsidR="0087409F" w:rsidRDefault="00E97363">
            <w:pPr>
              <w:rPr>
                <w:rFonts w:cstheme="minorHAnsi"/>
                <w:lang w:eastAsia="zh-CN"/>
              </w:rPr>
            </w:pPr>
            <w:r>
              <w:rPr>
                <w:rFonts w:cstheme="minorHAnsi"/>
              </w:rPr>
              <w:t xml:space="preserve"> Panasonic</w:t>
            </w:r>
          </w:p>
        </w:tc>
        <w:tc>
          <w:tcPr>
            <w:tcW w:w="3864" w:type="dxa"/>
          </w:tcPr>
          <w:p w14:paraId="42A6ADF7" w14:textId="77777777" w:rsidR="0087409F" w:rsidRDefault="0087409F">
            <w:pPr>
              <w:rPr>
                <w:rFonts w:cstheme="minorHAnsi"/>
              </w:rPr>
            </w:pPr>
          </w:p>
        </w:tc>
      </w:tr>
      <w:tr w:rsidR="0087409F" w14:paraId="2CFEF994" w14:textId="77777777">
        <w:tc>
          <w:tcPr>
            <w:tcW w:w="2235" w:type="dxa"/>
            <w:shd w:val="clear" w:color="auto" w:fill="D9D9D9" w:themeFill="background1" w:themeFillShade="D9"/>
          </w:tcPr>
          <w:p w14:paraId="56B666F4"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E988A50" w14:textId="77777777" w:rsidR="0087409F" w:rsidRDefault="00E97363">
            <w:pPr>
              <w:jc w:val="center"/>
              <w:rPr>
                <w:rFonts w:cstheme="minorHAnsi"/>
                <w:b/>
                <w:bCs/>
              </w:rPr>
            </w:pPr>
            <w:r>
              <w:rPr>
                <w:rFonts w:cstheme="minorHAnsi"/>
                <w:b/>
                <w:bCs/>
              </w:rPr>
              <w:t>Comments</w:t>
            </w:r>
          </w:p>
        </w:tc>
      </w:tr>
      <w:tr w:rsidR="0087409F" w14:paraId="753EE947" w14:textId="77777777">
        <w:tc>
          <w:tcPr>
            <w:tcW w:w="2235" w:type="dxa"/>
          </w:tcPr>
          <w:p w14:paraId="4CB9666D"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7F9B3E42" w14:textId="77777777" w:rsidR="0087409F" w:rsidRDefault="00E97363">
            <w:pPr>
              <w:rPr>
                <w:rFonts w:cstheme="minorHAnsi"/>
                <w:b/>
                <w:lang w:eastAsia="zh-CN"/>
              </w:rPr>
            </w:pPr>
            <w:r>
              <w:rPr>
                <w:rFonts w:cstheme="minorHAnsi" w:hint="eastAsia"/>
                <w:b/>
                <w:lang w:eastAsia="zh-CN"/>
              </w:rPr>
              <w:t>T</w:t>
            </w:r>
            <w:r>
              <w:rPr>
                <w:rFonts w:cstheme="minorHAnsi"/>
                <w:b/>
                <w:lang w:eastAsia="zh-CN"/>
              </w:rPr>
              <w:t>he proposal can be further updated as following:</w:t>
            </w:r>
          </w:p>
          <w:p w14:paraId="01B061F1" w14:textId="77777777" w:rsidR="0087409F" w:rsidRDefault="00E97363">
            <w:pPr>
              <w:rPr>
                <w:rFonts w:cstheme="minorHAnsi"/>
                <w:b/>
                <w:lang w:eastAsia="zh-CN"/>
              </w:rPr>
            </w:pPr>
            <w:r>
              <w:rPr>
                <w:rFonts w:cstheme="minorHAnsi" w:hint="eastAsia"/>
                <w:b/>
                <w:lang w:eastAsia="zh-CN"/>
              </w:rPr>
              <w:t>S</w:t>
            </w:r>
            <w:r>
              <w:rPr>
                <w:rFonts w:cstheme="minorHAnsi"/>
                <w:b/>
                <w:lang w:eastAsia="zh-CN"/>
              </w:rPr>
              <w:t>cenario ID is not clear. Rather, scenario information that is deemed necessary for model management can be aligned between parties.</w:t>
            </w:r>
          </w:p>
          <w:p w14:paraId="66AA06AE" w14:textId="77777777" w:rsidR="0087409F" w:rsidRDefault="00E97363">
            <w:pPr>
              <w:rPr>
                <w:rFonts w:cstheme="minorHAnsi"/>
                <w:b/>
                <w:lang w:eastAsia="zh-CN"/>
              </w:rPr>
            </w:pPr>
            <w:r>
              <w:rPr>
                <w:rFonts w:cstheme="minorHAnsi"/>
                <w:b/>
                <w:lang w:eastAsia="zh-CN"/>
              </w:rPr>
              <w:t xml:space="preserve">Feasibility of transparent model selection and switching, which may create non-manageable/interpretable performance change, need to be first justified.  </w:t>
            </w:r>
          </w:p>
          <w:p w14:paraId="23CF40E5" w14:textId="77777777" w:rsidR="0087409F" w:rsidRDefault="00E97363">
            <w:pPr>
              <w:pStyle w:val="Heading6"/>
              <w:ind w:left="1152" w:hanging="1152"/>
              <w:rPr>
                <w:sz w:val="22"/>
                <w:szCs w:val="22"/>
              </w:rPr>
            </w:pPr>
            <w:r>
              <w:rPr>
                <w:sz w:val="22"/>
                <w:szCs w:val="22"/>
              </w:rPr>
              <w:t>[FL1] Proposal 8-4a</w:t>
            </w:r>
          </w:p>
          <w:p w14:paraId="60F94916" w14:textId="77777777" w:rsidR="0087409F" w:rsidRDefault="00E97363">
            <w:pPr>
              <w:pStyle w:val="ListParagraph"/>
            </w:pPr>
            <w:r>
              <w:t xml:space="preserve">NW may provide assistance information in the form of </w:t>
            </w:r>
            <w:r>
              <w:rPr>
                <w:color w:val="FF0000"/>
              </w:rPr>
              <w:t>explicit or implicit</w:t>
            </w:r>
            <w:r>
              <w:t xml:space="preserve"> </w:t>
            </w:r>
            <w:r>
              <w:rPr>
                <w:color w:val="FF0000"/>
              </w:rPr>
              <w:t xml:space="preserve">scenario information (e.g., LoS/NLoS, delay spread, beam angle/shape, etc.), </w:t>
            </w:r>
            <w:r>
              <w:rPr>
                <w:strike/>
                <w:color w:val="FF0000"/>
              </w:rPr>
              <w:t>configuration ID</w:t>
            </w:r>
            <w:r>
              <w:t>, site ID, or dataset ID to UE.</w:t>
            </w:r>
          </w:p>
          <w:p w14:paraId="5675BE29" w14:textId="77777777" w:rsidR="0087409F" w:rsidRDefault="00E97363">
            <w:pPr>
              <w:pStyle w:val="ListParagraph"/>
            </w:pPr>
            <w:r>
              <w:t xml:space="preserve">UE may use the </w:t>
            </w:r>
            <w:r>
              <w:rPr>
                <w:strike/>
                <w:color w:val="FF0000"/>
              </w:rPr>
              <w:t>ID</w:t>
            </w:r>
            <w:r>
              <w:t xml:space="preserve"> </w:t>
            </w:r>
            <w:r>
              <w:rPr>
                <w:color w:val="FF0000"/>
              </w:rPr>
              <w:t>assistance information</w:t>
            </w:r>
            <w:r>
              <w:t xml:space="preserve"> for </w:t>
            </w:r>
          </w:p>
          <w:p w14:paraId="7E0D1DAE" w14:textId="77777777" w:rsidR="0087409F" w:rsidRDefault="00E97363">
            <w:pPr>
              <w:pStyle w:val="ListParagraph"/>
              <w:numPr>
                <w:ilvl w:val="2"/>
                <w:numId w:val="3"/>
              </w:numPr>
            </w:pPr>
            <w:r>
              <w:t>Dataset categorization for training</w:t>
            </w:r>
          </w:p>
          <w:p w14:paraId="5838A6E7" w14:textId="77777777" w:rsidR="0087409F" w:rsidRDefault="00E97363">
            <w:pPr>
              <w:pStyle w:val="ListParagraph"/>
              <w:numPr>
                <w:ilvl w:val="2"/>
                <w:numId w:val="3"/>
              </w:numPr>
            </w:pPr>
            <w:r>
              <w:t>Inference</w:t>
            </w:r>
          </w:p>
          <w:p w14:paraId="1067CE27" w14:textId="77777777" w:rsidR="0087409F" w:rsidRDefault="00E97363">
            <w:pPr>
              <w:pStyle w:val="ListParagraph"/>
              <w:numPr>
                <w:ilvl w:val="2"/>
                <w:numId w:val="3"/>
              </w:numPr>
            </w:pPr>
            <w:r>
              <w:t>Model monitoring/assessment</w:t>
            </w:r>
          </w:p>
          <w:p w14:paraId="795C66A9" w14:textId="77777777" w:rsidR="0087409F" w:rsidRDefault="00E97363">
            <w:pPr>
              <w:pStyle w:val="ListParagraph"/>
              <w:numPr>
                <w:ilvl w:val="2"/>
                <w:numId w:val="3"/>
              </w:numPr>
              <w:rPr>
                <w:color w:val="FF0000"/>
              </w:rPr>
            </w:pPr>
            <w:r>
              <w:rPr>
                <w:color w:val="FF0000"/>
              </w:rPr>
              <w:t>Transparent model selection and switching, if considered to be feasible from performance management perspective.</w:t>
            </w:r>
          </w:p>
          <w:p w14:paraId="68DB5FF2" w14:textId="77777777" w:rsidR="0087409F" w:rsidRDefault="00E97363">
            <w:pPr>
              <w:pStyle w:val="ListParagraph"/>
              <w:numPr>
                <w:ilvl w:val="2"/>
                <w:numId w:val="3"/>
              </w:numPr>
            </w:pPr>
            <w:r>
              <w:lastRenderedPageBreak/>
              <w:t>Determining and dynamically indicating the applicability of a given functionality</w:t>
            </w:r>
          </w:p>
          <w:p w14:paraId="42FCBF2D" w14:textId="77777777" w:rsidR="0087409F" w:rsidRDefault="00E97363">
            <w:pPr>
              <w:pStyle w:val="ListParagraph"/>
            </w:pPr>
            <w:r>
              <w:t xml:space="preserve">Study whether/how information about scenarios, configurations, sites, and datasets may be </w:t>
            </w:r>
            <w:r>
              <w:rPr>
                <w:rFonts w:eastAsia="MS Mincho"/>
                <w:lang w:eastAsia="ja-JP"/>
              </w:rPr>
              <w:t xml:space="preserve">indicated by UE capability </w:t>
            </w:r>
            <w:r>
              <w:rPr>
                <w:rFonts w:eastAsia="MS Mincho"/>
                <w:color w:val="FF0000"/>
                <w:lang w:eastAsia="ja-JP"/>
              </w:rPr>
              <w:t>or other signaling</w:t>
            </w:r>
            <w:r>
              <w:rPr>
                <w:rFonts w:eastAsia="MS Mincho"/>
                <w:lang w:eastAsia="ja-JP"/>
              </w:rPr>
              <w:t>.</w:t>
            </w:r>
          </w:p>
        </w:tc>
      </w:tr>
      <w:tr w:rsidR="0087409F" w14:paraId="6BED0995" w14:textId="77777777">
        <w:tc>
          <w:tcPr>
            <w:tcW w:w="2235" w:type="dxa"/>
          </w:tcPr>
          <w:p w14:paraId="09883106" w14:textId="77777777" w:rsidR="0087409F" w:rsidRDefault="00E97363">
            <w:pPr>
              <w:rPr>
                <w:rFonts w:cstheme="minorHAnsi"/>
                <w:lang w:eastAsia="zh-CN"/>
              </w:rPr>
            </w:pPr>
            <w:r>
              <w:rPr>
                <w:rFonts w:cstheme="minorHAnsi"/>
                <w:lang w:eastAsia="zh-CN"/>
              </w:rPr>
              <w:lastRenderedPageBreak/>
              <w:t>Nokia/NSB</w:t>
            </w:r>
          </w:p>
        </w:tc>
        <w:tc>
          <w:tcPr>
            <w:tcW w:w="7727" w:type="dxa"/>
            <w:gridSpan w:val="2"/>
          </w:tcPr>
          <w:p w14:paraId="48CD59C4" w14:textId="77777777" w:rsidR="0087409F" w:rsidRDefault="00E97363">
            <w:pPr>
              <w:rPr>
                <w:rFonts w:cstheme="minorHAnsi"/>
                <w:bCs/>
              </w:rPr>
            </w:pPr>
            <w:r>
              <w:rPr>
                <w:rFonts w:cstheme="minorHAnsi"/>
                <w:bCs/>
              </w:rPr>
              <w:t xml:space="preserve">We are not clear on how to interpret the scenario ID or site ID by the UE and NW. Does this mean specs define scenarios and site-related info and NW indicates an ID ? Also, configuration ID seems already used in general for configuring the UEs, but how that work as assistance info shall be clarified. </w:t>
            </w:r>
          </w:p>
          <w:p w14:paraId="08F9A2F3" w14:textId="77777777" w:rsidR="0087409F" w:rsidRDefault="00E97363">
            <w:pPr>
              <w:rPr>
                <w:rFonts w:eastAsia="Malgun Gothic" w:cstheme="minorHAnsi"/>
                <w:lang w:eastAsia="ko-KR"/>
              </w:rPr>
            </w:pPr>
            <w:r>
              <w:rPr>
                <w:rFonts w:cstheme="minorHAnsi"/>
                <w:bCs/>
              </w:rPr>
              <w:t xml:space="preserve">Maybe the main discussion shall be what is refer by the ID and how that ID is defined to disclose details about assistance info.  </w:t>
            </w:r>
          </w:p>
        </w:tc>
      </w:tr>
      <w:tr w:rsidR="0087409F" w14:paraId="3AB3AFF2" w14:textId="77777777">
        <w:tc>
          <w:tcPr>
            <w:tcW w:w="2235" w:type="dxa"/>
          </w:tcPr>
          <w:p w14:paraId="7F959A01"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29420263" w14:textId="77777777" w:rsidR="0087409F" w:rsidRDefault="00E97363">
            <w:pPr>
              <w:rPr>
                <w:rFonts w:cstheme="minorHAnsi"/>
                <w:bCs/>
                <w:lang w:eastAsia="zh-CN"/>
              </w:rPr>
            </w:pPr>
            <w:r>
              <w:rPr>
                <w:rFonts w:cstheme="minorHAnsi" w:hint="eastAsia"/>
                <w:bCs/>
                <w:lang w:eastAsia="zh-CN"/>
              </w:rPr>
              <w:t>F</w:t>
            </w:r>
            <w:r>
              <w:rPr>
                <w:rFonts w:cstheme="minorHAnsi"/>
                <w:bCs/>
                <w:lang w:eastAsia="zh-CN"/>
              </w:rPr>
              <w:t xml:space="preserve">or this proposal, we think the most important thing is to conform the necessity of providing assistance information. While how to express the assistance information is another issue and can be discussed in the normative work phase or discussed by other WG. The following is our suggestion </w:t>
            </w:r>
          </w:p>
          <w:p w14:paraId="64626AB3" w14:textId="77777777" w:rsidR="0087409F" w:rsidRDefault="0087409F">
            <w:pPr>
              <w:rPr>
                <w:rFonts w:cstheme="minorHAnsi"/>
                <w:bCs/>
                <w:lang w:eastAsia="zh-CN"/>
              </w:rPr>
            </w:pPr>
          </w:p>
          <w:p w14:paraId="2EA453F5" w14:textId="77777777" w:rsidR="0087409F" w:rsidRDefault="00E97363">
            <w:pPr>
              <w:pStyle w:val="ListParagraph"/>
            </w:pPr>
            <w:r>
              <w:t xml:space="preserve">NW may provide assistance information </w:t>
            </w:r>
            <w:r>
              <w:rPr>
                <w:strike/>
                <w:color w:val="FF0000"/>
              </w:rPr>
              <w:t>in the form of scenario ID, configuration ID, site ID, or dataset ID</w:t>
            </w:r>
            <w:r>
              <w:t xml:space="preserve"> to UE.</w:t>
            </w:r>
          </w:p>
          <w:p w14:paraId="7135AC4D" w14:textId="77777777" w:rsidR="0087409F" w:rsidRDefault="00E97363">
            <w:pPr>
              <w:pStyle w:val="ListParagraph"/>
            </w:pPr>
            <w:r>
              <w:t xml:space="preserve">UE may use the </w:t>
            </w:r>
            <w:r>
              <w:rPr>
                <w:strike/>
              </w:rPr>
              <w:t xml:space="preserve">ID </w:t>
            </w:r>
            <w:r>
              <w:rPr>
                <w:color w:val="FF0000"/>
                <w:lang w:eastAsia="zh-CN"/>
              </w:rPr>
              <w:t>assistance</w:t>
            </w:r>
            <w:r>
              <w:rPr>
                <w:color w:val="FF0000"/>
              </w:rPr>
              <w:t xml:space="preserve"> information</w:t>
            </w:r>
            <w:r>
              <w:t xml:space="preserve"> for </w:t>
            </w:r>
          </w:p>
          <w:p w14:paraId="331FFF0F" w14:textId="77777777" w:rsidR="0087409F" w:rsidRDefault="00E97363">
            <w:pPr>
              <w:pStyle w:val="ListParagraph"/>
              <w:numPr>
                <w:ilvl w:val="2"/>
                <w:numId w:val="3"/>
              </w:numPr>
            </w:pPr>
            <w:r>
              <w:t>Dataset categorization for training</w:t>
            </w:r>
          </w:p>
          <w:p w14:paraId="6D88AA4E" w14:textId="77777777" w:rsidR="0087409F" w:rsidRDefault="00E97363">
            <w:pPr>
              <w:pStyle w:val="ListParagraph"/>
              <w:numPr>
                <w:ilvl w:val="2"/>
                <w:numId w:val="3"/>
              </w:numPr>
            </w:pPr>
            <w:r>
              <w:t>Inference</w:t>
            </w:r>
          </w:p>
          <w:p w14:paraId="2EFA5398" w14:textId="77777777" w:rsidR="0087409F" w:rsidRDefault="00E97363">
            <w:pPr>
              <w:pStyle w:val="ListParagraph"/>
              <w:numPr>
                <w:ilvl w:val="2"/>
                <w:numId w:val="3"/>
              </w:numPr>
            </w:pPr>
            <w:r>
              <w:t>Model monitoring/assessment</w:t>
            </w:r>
          </w:p>
          <w:p w14:paraId="5465BF5D" w14:textId="77777777" w:rsidR="0087409F" w:rsidRDefault="00E97363">
            <w:pPr>
              <w:pStyle w:val="ListParagraph"/>
              <w:numPr>
                <w:ilvl w:val="2"/>
                <w:numId w:val="3"/>
              </w:numPr>
            </w:pPr>
            <w:r>
              <w:t>Transparent model selection and switching</w:t>
            </w:r>
          </w:p>
          <w:p w14:paraId="5E6B481F" w14:textId="77777777" w:rsidR="0087409F" w:rsidRDefault="00E97363">
            <w:pPr>
              <w:pStyle w:val="ListParagraph"/>
              <w:numPr>
                <w:ilvl w:val="2"/>
                <w:numId w:val="3"/>
              </w:numPr>
            </w:pPr>
            <w:r>
              <w:t>Determining and</w:t>
            </w:r>
            <w:r>
              <w:rPr>
                <w:strike/>
                <w:color w:val="FF0000"/>
              </w:rPr>
              <w:t xml:space="preserve"> dynamically</w:t>
            </w:r>
            <w:r>
              <w:t xml:space="preserve"> indicating the applicability of a given functionality</w:t>
            </w:r>
          </w:p>
          <w:p w14:paraId="54BAB855" w14:textId="77777777" w:rsidR="0087409F" w:rsidRDefault="00E97363">
            <w:pPr>
              <w:pStyle w:val="ListParagraph"/>
              <w:rPr>
                <w:color w:val="FF0000"/>
              </w:rPr>
            </w:pPr>
            <w:r>
              <w:t xml:space="preserve">Study whether/how information about scenarios, configurations, sites, and datasets may be </w:t>
            </w:r>
            <w:r>
              <w:rPr>
                <w:rFonts w:eastAsia="MS Mincho"/>
                <w:lang w:eastAsia="ja-JP"/>
              </w:rPr>
              <w:t>indicated by UE capability</w:t>
            </w:r>
            <w:r>
              <w:rPr>
                <w:rFonts w:eastAsia="MS Mincho"/>
                <w:color w:val="FF0000"/>
                <w:lang w:eastAsia="ja-JP"/>
              </w:rPr>
              <w:t xml:space="preserve"> or other signaling</w:t>
            </w:r>
          </w:p>
          <w:p w14:paraId="1A3E8460" w14:textId="77777777" w:rsidR="0087409F" w:rsidRDefault="0087409F">
            <w:pPr>
              <w:rPr>
                <w:rFonts w:cstheme="minorHAnsi"/>
                <w:bCs/>
                <w:lang w:eastAsia="zh-CN"/>
              </w:rPr>
            </w:pPr>
          </w:p>
          <w:p w14:paraId="6B691523" w14:textId="77777777" w:rsidR="0087409F" w:rsidRDefault="0087409F">
            <w:pPr>
              <w:rPr>
                <w:rFonts w:cstheme="minorHAnsi"/>
                <w:bCs/>
                <w:lang w:eastAsia="zh-CN"/>
              </w:rPr>
            </w:pPr>
          </w:p>
          <w:p w14:paraId="395CDDBF" w14:textId="77777777" w:rsidR="0087409F" w:rsidRDefault="0087409F">
            <w:pPr>
              <w:rPr>
                <w:rFonts w:cstheme="minorHAnsi"/>
                <w:bCs/>
                <w:lang w:eastAsia="zh-CN"/>
              </w:rPr>
            </w:pPr>
          </w:p>
        </w:tc>
      </w:tr>
      <w:tr w:rsidR="0087409F" w14:paraId="147EE543" w14:textId="77777777">
        <w:tc>
          <w:tcPr>
            <w:tcW w:w="2235" w:type="dxa"/>
          </w:tcPr>
          <w:p w14:paraId="1A719C4D" w14:textId="77777777" w:rsidR="0087409F" w:rsidRDefault="00E97363">
            <w:pPr>
              <w:rPr>
                <w:rFonts w:cstheme="minorHAnsi"/>
                <w:lang w:eastAsia="zh-CN"/>
              </w:rPr>
            </w:pPr>
            <w:r>
              <w:rPr>
                <w:rFonts w:cstheme="minorHAnsi" w:hint="eastAsia"/>
                <w:lang w:eastAsia="zh-CN"/>
              </w:rPr>
              <w:t>ZTE</w:t>
            </w:r>
          </w:p>
        </w:tc>
        <w:tc>
          <w:tcPr>
            <w:tcW w:w="7727" w:type="dxa"/>
            <w:gridSpan w:val="2"/>
          </w:tcPr>
          <w:p w14:paraId="1385F118" w14:textId="77777777" w:rsidR="0087409F" w:rsidRDefault="00E97363">
            <w:pPr>
              <w:rPr>
                <w:rFonts w:cstheme="minorHAnsi"/>
                <w:bCs/>
                <w:lang w:eastAsia="zh-CN"/>
              </w:rPr>
            </w:pPr>
            <w:r>
              <w:rPr>
                <w:rFonts w:cstheme="minorHAnsi" w:hint="eastAsia"/>
                <w:bCs/>
                <w:lang w:eastAsia="zh-CN"/>
              </w:rPr>
              <w:t>We may need to discuss firstly whether to introduce scenario, site and dataset. For scenario and site, the existing cell ID can be a starting point. For the dataset ID, it may be used for Type 3 training collaboration for CSI compression, it</w:t>
            </w:r>
            <w:r>
              <w:rPr>
                <w:rFonts w:cstheme="minorHAnsi"/>
                <w:bCs/>
                <w:lang w:eastAsia="zh-CN"/>
              </w:rPr>
              <w:t>’</w:t>
            </w:r>
            <w:r>
              <w:rPr>
                <w:rFonts w:cstheme="minorHAnsi" w:hint="eastAsia"/>
                <w:bCs/>
                <w:lang w:eastAsia="zh-CN"/>
              </w:rPr>
              <w:t xml:space="preserve">s better that the </w:t>
            </w:r>
            <w:r>
              <w:rPr>
                <w:rFonts w:cstheme="minorHAnsi" w:hint="eastAsia"/>
                <w:bCs/>
                <w:lang w:eastAsia="zh-CN"/>
              </w:rPr>
              <w:lastRenderedPageBreak/>
              <w:t>dataset ID is indicated in UE capability so that network will know how/when to activate the corresponding functionality/model.</w:t>
            </w:r>
          </w:p>
        </w:tc>
      </w:tr>
      <w:tr w:rsidR="003E033C" w14:paraId="589AB41A" w14:textId="77777777">
        <w:tc>
          <w:tcPr>
            <w:tcW w:w="2235" w:type="dxa"/>
          </w:tcPr>
          <w:p w14:paraId="632DF003" w14:textId="77777777" w:rsidR="003E033C" w:rsidRDefault="003E033C" w:rsidP="00CD2C5A">
            <w:pPr>
              <w:rPr>
                <w:rFonts w:cstheme="minorHAnsi"/>
                <w:lang w:eastAsia="zh-CN"/>
              </w:rPr>
            </w:pPr>
            <w:r>
              <w:rPr>
                <w:rFonts w:cstheme="minorHAnsi" w:hint="eastAsia"/>
                <w:lang w:eastAsia="zh-CN"/>
              </w:rPr>
              <w:lastRenderedPageBreak/>
              <w:t>CATT</w:t>
            </w:r>
          </w:p>
        </w:tc>
        <w:tc>
          <w:tcPr>
            <w:tcW w:w="7727" w:type="dxa"/>
            <w:gridSpan w:val="2"/>
          </w:tcPr>
          <w:p w14:paraId="745D9787" w14:textId="77777777" w:rsidR="003E033C" w:rsidRDefault="003E033C" w:rsidP="00CD2C5A">
            <w:pPr>
              <w:rPr>
                <w:rFonts w:cstheme="minorHAnsi"/>
                <w:bCs/>
                <w:lang w:eastAsia="zh-CN"/>
              </w:rPr>
            </w:pPr>
            <w:r>
              <w:rPr>
                <w:rFonts w:cstheme="minorHAnsi" w:hint="eastAsia"/>
                <w:bCs/>
                <w:lang w:eastAsia="zh-CN"/>
              </w:rPr>
              <w:t xml:space="preserve">Same feeling as Nokia. </w:t>
            </w:r>
            <w:r>
              <w:rPr>
                <w:rFonts w:cstheme="minorHAnsi"/>
                <w:bCs/>
                <w:lang w:eastAsia="zh-CN"/>
              </w:rPr>
              <w:t>W</w:t>
            </w:r>
            <w:r>
              <w:rPr>
                <w:rFonts w:cstheme="minorHAnsi" w:hint="eastAsia"/>
                <w:bCs/>
                <w:lang w:eastAsia="zh-CN"/>
              </w:rPr>
              <w:t xml:space="preserve">e are rushing to signaling design before we well understand how it works. </w:t>
            </w:r>
          </w:p>
          <w:p w14:paraId="458AFA39" w14:textId="77777777" w:rsidR="003E033C" w:rsidRDefault="003E033C" w:rsidP="00CD2C5A">
            <w:pPr>
              <w:rPr>
                <w:rFonts w:cstheme="minorHAnsi"/>
                <w:bCs/>
                <w:lang w:eastAsia="zh-CN"/>
              </w:rPr>
            </w:pPr>
            <w:r>
              <w:rPr>
                <w:rFonts w:cstheme="minorHAnsi" w:hint="eastAsia"/>
                <w:bCs/>
                <w:lang w:eastAsia="zh-CN"/>
              </w:rPr>
              <w:t>How to guarantee the same interpretation between UE and NW for a specific ID value should be discussed first.</w:t>
            </w:r>
          </w:p>
          <w:p w14:paraId="7FAE30FF" w14:textId="77777777" w:rsidR="003E033C" w:rsidRPr="00F74B26" w:rsidRDefault="003E033C" w:rsidP="00CD2C5A">
            <w:pPr>
              <w:rPr>
                <w:rFonts w:cstheme="minorHAnsi"/>
                <w:bCs/>
                <w:lang w:eastAsia="zh-CN"/>
              </w:rPr>
            </w:pPr>
            <w:r>
              <w:rPr>
                <w:rFonts w:cstheme="minorHAnsi" w:hint="eastAsia"/>
                <w:bCs/>
                <w:lang w:eastAsia="zh-CN"/>
              </w:rPr>
              <w:t xml:space="preserve">Last but not least, can we clearly state that this proposal is for what LCM? </w:t>
            </w:r>
            <w:r>
              <w:rPr>
                <w:rFonts w:cstheme="minorHAnsi"/>
                <w:bCs/>
                <w:lang w:eastAsia="zh-CN"/>
              </w:rPr>
              <w:t>F</w:t>
            </w:r>
            <w:r>
              <w:rPr>
                <w:rFonts w:cstheme="minorHAnsi" w:hint="eastAsia"/>
                <w:bCs/>
                <w:lang w:eastAsia="zh-CN"/>
              </w:rPr>
              <w:t>unctionality-based LCM, or Model-ID-based LCM, or both?</w:t>
            </w:r>
          </w:p>
        </w:tc>
      </w:tr>
      <w:tr w:rsidR="006A60FE" w14:paraId="34BA038F" w14:textId="77777777">
        <w:tc>
          <w:tcPr>
            <w:tcW w:w="2235" w:type="dxa"/>
          </w:tcPr>
          <w:p w14:paraId="41FC20E3" w14:textId="77777777" w:rsidR="006A60FE" w:rsidRPr="00AE377F" w:rsidRDefault="006A60FE" w:rsidP="006A60FE">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00867D56" w14:textId="77777777" w:rsidR="006A60FE" w:rsidRDefault="006A60FE" w:rsidP="006A60FE">
            <w:pPr>
              <w:rPr>
                <w:rFonts w:cstheme="minorHAnsi"/>
                <w:lang w:eastAsia="zh-CN"/>
              </w:rPr>
            </w:pPr>
            <w:r>
              <w:rPr>
                <w:rFonts w:cstheme="minorHAnsi"/>
                <w:lang w:eastAsia="zh-CN"/>
              </w:rPr>
              <w:t xml:space="preserve">Same feeling with Nokia, ZTE, and CATT. </w:t>
            </w:r>
            <w:r w:rsidRPr="003E0042">
              <w:rPr>
                <w:rFonts w:cstheme="minorHAnsi" w:hint="eastAsia"/>
                <w:lang w:eastAsia="zh-CN"/>
              </w:rPr>
              <w:t>W</w:t>
            </w:r>
            <w:r w:rsidRPr="003E0042">
              <w:rPr>
                <w:rFonts w:cstheme="minorHAnsi"/>
                <w:lang w:eastAsia="zh-CN"/>
              </w:rPr>
              <w:t>e are still staying on the concept level</w:t>
            </w:r>
            <w:r>
              <w:rPr>
                <w:rFonts w:cstheme="minorHAnsi"/>
                <w:lang w:eastAsia="zh-CN"/>
              </w:rPr>
              <w:t xml:space="preserve"> for the assistance information. The higher priority is to clarify what kind of information is really helpful and needs spec effort.</w:t>
            </w:r>
          </w:p>
          <w:p w14:paraId="4282E9B0" w14:textId="77777777" w:rsidR="006A60FE" w:rsidRDefault="006A60FE" w:rsidP="006A60FE">
            <w:pPr>
              <w:rPr>
                <w:rFonts w:cstheme="minorHAnsi"/>
                <w:lang w:eastAsia="zh-CN"/>
              </w:rPr>
            </w:pPr>
            <w:r>
              <w:rPr>
                <w:rFonts w:cstheme="minorHAnsi"/>
                <w:lang w:eastAsia="zh-CN"/>
              </w:rPr>
              <w:t>Firstly, some of the above examples of assistance information are already supported by current spec.</w:t>
            </w:r>
          </w:p>
          <w:p w14:paraId="334BED8A" w14:textId="77777777" w:rsidR="006A60FE" w:rsidRPr="003E0042" w:rsidRDefault="006A60FE" w:rsidP="006A60FE">
            <w:pPr>
              <w:pStyle w:val="ListParagraph"/>
              <w:numPr>
                <w:ilvl w:val="0"/>
                <w:numId w:val="131"/>
              </w:numPr>
              <w:spacing w:line="280" w:lineRule="atLeast"/>
              <w:rPr>
                <w:rFonts w:cstheme="minorHAnsi"/>
                <w:lang w:eastAsia="zh-CN"/>
              </w:rPr>
            </w:pPr>
            <w:r w:rsidRPr="003E0042">
              <w:rPr>
                <w:rFonts w:cstheme="minorHAnsi" w:hint="eastAsia"/>
                <w:lang w:eastAsia="zh-CN"/>
              </w:rPr>
              <w:t>E</w:t>
            </w:r>
            <w:r w:rsidRPr="003E0042">
              <w:rPr>
                <w:rFonts w:cstheme="minorHAnsi"/>
                <w:lang w:eastAsia="zh-CN"/>
              </w:rPr>
              <w:t>.g., the configuration ID and site ID, UE can already obtain these information (e.g., port number, CGI, PCI, etc.) with legacy signaling</w:t>
            </w:r>
          </w:p>
          <w:p w14:paraId="02E49BF5" w14:textId="77777777" w:rsidR="006A60FE" w:rsidRDefault="006A60FE" w:rsidP="006A60FE">
            <w:pPr>
              <w:rPr>
                <w:rFonts w:cstheme="minorHAnsi"/>
                <w:lang w:eastAsia="zh-CN"/>
              </w:rPr>
            </w:pPr>
            <w:r>
              <w:rPr>
                <w:rFonts w:cstheme="minorHAnsi" w:hint="eastAsia"/>
                <w:lang w:eastAsia="zh-CN"/>
              </w:rPr>
              <w:t>S</w:t>
            </w:r>
            <w:r>
              <w:rPr>
                <w:rFonts w:cstheme="minorHAnsi"/>
                <w:lang w:eastAsia="zh-CN"/>
              </w:rPr>
              <w:t xml:space="preserve">econdly, how the assistance information can be workable in the real network with protection to the proprietary is not clear. </w:t>
            </w:r>
          </w:p>
          <w:p w14:paraId="173FAACC" w14:textId="77777777" w:rsidR="006A60FE" w:rsidRPr="003E0042" w:rsidRDefault="006A60FE" w:rsidP="006A60FE">
            <w:pPr>
              <w:pStyle w:val="ListParagraph"/>
              <w:numPr>
                <w:ilvl w:val="0"/>
                <w:numId w:val="131"/>
              </w:numPr>
              <w:spacing w:line="280" w:lineRule="atLeast"/>
              <w:rPr>
                <w:rFonts w:cstheme="minorHAnsi"/>
                <w:lang w:eastAsia="zh-CN"/>
              </w:rPr>
            </w:pPr>
            <w:r w:rsidRPr="003E0042">
              <w:rPr>
                <w:rFonts w:cstheme="minorHAnsi" w:hint="eastAsia"/>
                <w:lang w:eastAsia="zh-CN"/>
              </w:rPr>
              <w:t>E</w:t>
            </w:r>
            <w:r w:rsidRPr="003E0042">
              <w:rPr>
                <w:rFonts w:cstheme="minorHAnsi"/>
                <w:lang w:eastAsia="zh-CN"/>
              </w:rPr>
              <w:t xml:space="preserve">.g., the </w:t>
            </w:r>
            <w:r>
              <w:rPr>
                <w:rFonts w:cstheme="minorHAnsi"/>
                <w:lang w:eastAsia="zh-CN"/>
              </w:rPr>
              <w:t>scenario</w:t>
            </w:r>
            <w:r w:rsidRPr="003E0042">
              <w:rPr>
                <w:rFonts w:cstheme="minorHAnsi"/>
                <w:lang w:eastAsia="zh-CN"/>
              </w:rPr>
              <w:t xml:space="preserve"> ID</w:t>
            </w:r>
            <w:r>
              <w:rPr>
                <w:rFonts w:cstheme="minorHAnsi"/>
                <w:lang w:eastAsia="zh-CN"/>
              </w:rPr>
              <w:t xml:space="preserve"> is sent by NW vendor; but it has no idea how to categorize the scenarios without information of UE side (e.g., the generalization capability). To align the categorization principle, the two sides need to align the model generalization capability and the interpretation of the scenario (e.g., what is UMa and what is UMi, how the antennas are virtualized, etc., and UE side model can generalize over which particular scenarios/cannot generalize over which scenarios), so that NW side can make the correct categorization. However, the above alignment will unavoidably disclose the proprietary during the realization.</w:t>
            </w:r>
          </w:p>
          <w:p w14:paraId="00880EB6" w14:textId="77777777" w:rsidR="006A60FE" w:rsidRDefault="006A60FE" w:rsidP="006A60FE">
            <w:pPr>
              <w:rPr>
                <w:rFonts w:cstheme="minorHAnsi"/>
                <w:lang w:eastAsia="zh-CN"/>
              </w:rPr>
            </w:pPr>
            <w:r>
              <w:rPr>
                <w:rFonts w:cstheme="minorHAnsi"/>
                <w:lang w:eastAsia="zh-CN"/>
              </w:rPr>
              <w:t>To better understand the motivation and benefits, we suggest the details of the assistance information can be studied in per use case agenda, since the discussion under per use case level may have more clear understanding on the details.</w:t>
            </w:r>
          </w:p>
          <w:p w14:paraId="7EA901E1" w14:textId="77777777" w:rsidR="006A60FE" w:rsidRPr="003E0042" w:rsidRDefault="006A60FE" w:rsidP="006A60FE">
            <w:pPr>
              <w:rPr>
                <w:rFonts w:cstheme="minorHAnsi"/>
                <w:lang w:eastAsia="zh-CN"/>
              </w:rPr>
            </w:pPr>
          </w:p>
        </w:tc>
      </w:tr>
      <w:tr w:rsidR="002431DE" w14:paraId="1CBACEC9" w14:textId="77777777">
        <w:tc>
          <w:tcPr>
            <w:tcW w:w="2235" w:type="dxa"/>
          </w:tcPr>
          <w:p w14:paraId="1ECFFFEB" w14:textId="414CACE7" w:rsidR="002431DE" w:rsidRDefault="002431DE" w:rsidP="002431DE">
            <w:pPr>
              <w:rPr>
                <w:rFonts w:cstheme="minorHAnsi"/>
                <w:lang w:eastAsia="zh-CN"/>
              </w:rPr>
            </w:pPr>
            <w:r w:rsidRPr="0018241F">
              <w:rPr>
                <w:rFonts w:cstheme="minorHAnsi"/>
                <w:lang w:eastAsia="zh-CN"/>
              </w:rPr>
              <w:t>Ericsson</w:t>
            </w:r>
          </w:p>
        </w:tc>
        <w:tc>
          <w:tcPr>
            <w:tcW w:w="7727" w:type="dxa"/>
            <w:gridSpan w:val="2"/>
          </w:tcPr>
          <w:p w14:paraId="2C99A0CE" w14:textId="3591EC7D" w:rsidR="002431DE" w:rsidRDefault="002431DE" w:rsidP="002431DE">
            <w:pPr>
              <w:rPr>
                <w:rFonts w:cstheme="minorHAnsi"/>
                <w:lang w:eastAsia="zh-CN"/>
              </w:rPr>
            </w:pPr>
            <w:r>
              <w:rPr>
                <w:rFonts w:cstheme="minorHAnsi"/>
                <w:lang w:eastAsia="zh-CN"/>
              </w:rPr>
              <w:t xml:space="preserve">Same as above comments from Nokia, Huawei, Catt, ZTE.  The details of the assistance information should be discussed in each use case. No need with a general agreement. </w:t>
            </w:r>
          </w:p>
        </w:tc>
      </w:tr>
      <w:tr w:rsidR="00155B5C" w:rsidRPr="00155B5C" w14:paraId="40BA8AE8" w14:textId="77777777">
        <w:tc>
          <w:tcPr>
            <w:tcW w:w="2235" w:type="dxa"/>
          </w:tcPr>
          <w:p w14:paraId="19EC8990" w14:textId="593BB1B4" w:rsidR="00155B5C" w:rsidRPr="00155B5C" w:rsidRDefault="00155B5C" w:rsidP="00155B5C">
            <w:pPr>
              <w:rPr>
                <w:rFonts w:cstheme="minorHAnsi"/>
                <w:lang w:eastAsia="zh-CN"/>
              </w:rPr>
            </w:pPr>
            <w:r w:rsidRPr="00155B5C">
              <w:rPr>
                <w:rFonts w:cstheme="minorHAnsi"/>
                <w:lang w:eastAsia="zh-CN"/>
              </w:rPr>
              <w:t>Futurewei</w:t>
            </w:r>
          </w:p>
        </w:tc>
        <w:tc>
          <w:tcPr>
            <w:tcW w:w="7727" w:type="dxa"/>
            <w:gridSpan w:val="2"/>
          </w:tcPr>
          <w:p w14:paraId="22661183" w14:textId="621D1E21" w:rsidR="00155B5C" w:rsidRPr="00155B5C" w:rsidRDefault="00155B5C" w:rsidP="00155B5C">
            <w:pPr>
              <w:rPr>
                <w:rFonts w:cstheme="minorHAnsi"/>
                <w:lang w:eastAsia="zh-CN"/>
              </w:rPr>
            </w:pPr>
            <w:r w:rsidRPr="00155B5C">
              <w:t>We agree that the information mentioned in the first bullet may be communicated. However, we have not defined terms of these IDs, i.e., scenario ID, configuration ID, site ID, or dataset ID, as well as how to define them. At this meeting, we can probably just agree on the necessity.</w:t>
            </w:r>
          </w:p>
        </w:tc>
      </w:tr>
      <w:tr w:rsidR="001A62AE" w:rsidRPr="00155B5C" w14:paraId="7BC45A0D" w14:textId="77777777">
        <w:tc>
          <w:tcPr>
            <w:tcW w:w="2235" w:type="dxa"/>
          </w:tcPr>
          <w:p w14:paraId="6B0F13D4" w14:textId="7C1A7640" w:rsidR="001A62AE" w:rsidRPr="00155B5C" w:rsidRDefault="001A62AE" w:rsidP="001A62AE">
            <w:pPr>
              <w:rPr>
                <w:rFonts w:cstheme="minorHAnsi"/>
                <w:lang w:eastAsia="zh-CN"/>
              </w:rPr>
            </w:pPr>
            <w:r>
              <w:rPr>
                <w:rFonts w:cstheme="minorHAnsi"/>
                <w:lang w:eastAsia="zh-CN"/>
              </w:rPr>
              <w:t>NEC</w:t>
            </w:r>
          </w:p>
        </w:tc>
        <w:tc>
          <w:tcPr>
            <w:tcW w:w="7727" w:type="dxa"/>
            <w:gridSpan w:val="2"/>
          </w:tcPr>
          <w:p w14:paraId="3C78A7A6" w14:textId="1E376485" w:rsidR="001A62AE" w:rsidRPr="00155B5C" w:rsidRDefault="001A62AE" w:rsidP="001A62AE">
            <w:r>
              <w:rPr>
                <w:rFonts w:cstheme="minorHAnsi"/>
                <w:lang w:eastAsia="zh-CN"/>
              </w:rPr>
              <w:t>We share similar views as companies on the definition of scenario ID, and site ID. Meanwhile, “</w:t>
            </w:r>
            <w:r w:rsidRPr="00E23020">
              <w:rPr>
                <w:rFonts w:cstheme="minorHAnsi"/>
                <w:lang w:eastAsia="zh-CN"/>
              </w:rPr>
              <w:t>UE may use the ID assistance information for</w:t>
            </w:r>
            <w:r>
              <w:rPr>
                <w:rFonts w:cstheme="minorHAnsi"/>
                <w:lang w:eastAsia="zh-CN"/>
              </w:rPr>
              <w:t>” implies it is up to UE implementation and no spec impacts.</w:t>
            </w:r>
          </w:p>
        </w:tc>
      </w:tr>
      <w:tr w:rsidR="00F23C3E" w:rsidRPr="001E6750" w14:paraId="42CA94B1" w14:textId="77777777" w:rsidTr="00F23C3E">
        <w:tc>
          <w:tcPr>
            <w:tcW w:w="2235" w:type="dxa"/>
          </w:tcPr>
          <w:p w14:paraId="7FF8E1B5" w14:textId="77777777" w:rsidR="00F23C3E" w:rsidRPr="001E6750" w:rsidRDefault="00F23C3E" w:rsidP="00F23C3E">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09F7E008" w14:textId="77777777" w:rsidR="00F23C3E" w:rsidRDefault="00F23C3E" w:rsidP="00F23C3E">
            <w:pPr>
              <w:rPr>
                <w:rFonts w:eastAsia="Malgun Gothic" w:cstheme="minorHAnsi"/>
                <w:lang w:eastAsia="ko-KR"/>
              </w:rPr>
            </w:pPr>
            <w:r>
              <w:rPr>
                <w:rFonts w:eastAsia="Malgun Gothic" w:cstheme="minorHAnsi"/>
                <w:lang w:eastAsia="ko-KR"/>
              </w:rPr>
              <w:t>Principle is ok but we are not sure whether these IDs need to be specified, which will be a WI discussion topic. In addition, it is unclear on the granularity of ‘dataset’. Thus, a revision is suggested below.</w:t>
            </w:r>
          </w:p>
          <w:p w14:paraId="055A4F61" w14:textId="77777777" w:rsidR="00F23C3E" w:rsidRDefault="00F23C3E" w:rsidP="00F23C3E">
            <w:pPr>
              <w:pStyle w:val="ListParagraph"/>
            </w:pPr>
            <w:r w:rsidRPr="00AF7D5E">
              <w:t xml:space="preserve">NW may provide assistance information </w:t>
            </w:r>
            <w:r w:rsidRPr="001E6750">
              <w:rPr>
                <w:strike/>
                <w:color w:val="FF0000"/>
              </w:rPr>
              <w:t>in the form of</w:t>
            </w:r>
            <w:r w:rsidRPr="001E6750">
              <w:rPr>
                <w:color w:val="FF0000"/>
              </w:rPr>
              <w:t>about</w:t>
            </w:r>
            <w:r w:rsidRPr="00AF7D5E">
              <w:t xml:space="preserve"> scenario</w:t>
            </w:r>
            <w:r w:rsidRPr="001E6750">
              <w:rPr>
                <w:strike/>
                <w:color w:val="FF0000"/>
              </w:rPr>
              <w:t xml:space="preserve"> ID</w:t>
            </w:r>
            <w:r w:rsidRPr="00AF7D5E">
              <w:t>, configuration</w:t>
            </w:r>
            <w:r w:rsidRPr="001E6750">
              <w:rPr>
                <w:strike/>
                <w:color w:val="FF0000"/>
              </w:rPr>
              <w:t xml:space="preserve"> ID</w:t>
            </w:r>
            <w:r w:rsidRPr="00AF7D5E">
              <w:t xml:space="preserve">, </w:t>
            </w:r>
            <w:r w:rsidRPr="001E6750">
              <w:rPr>
                <w:color w:val="FF0000"/>
              </w:rPr>
              <w:t xml:space="preserve">or </w:t>
            </w:r>
            <w:r w:rsidRPr="00AF7D5E">
              <w:t>site</w:t>
            </w:r>
            <w:r w:rsidRPr="001E6750">
              <w:rPr>
                <w:strike/>
                <w:color w:val="FF0000"/>
              </w:rPr>
              <w:t xml:space="preserve"> ID, or dataset ID</w:t>
            </w:r>
            <w:r w:rsidRPr="001E6750">
              <w:rPr>
                <w:color w:val="FF0000"/>
              </w:rPr>
              <w:t xml:space="preserve"> </w:t>
            </w:r>
            <w:r w:rsidRPr="00AF7D5E">
              <w:t xml:space="preserve">to </w:t>
            </w:r>
            <w:r>
              <w:t>UE.</w:t>
            </w:r>
          </w:p>
          <w:p w14:paraId="74A3DFC0" w14:textId="77777777" w:rsidR="00F23C3E" w:rsidRPr="001E6750" w:rsidRDefault="00F23C3E" w:rsidP="00F23C3E">
            <w:pPr>
              <w:pStyle w:val="ListParagraph"/>
              <w:numPr>
                <w:ilvl w:val="1"/>
                <w:numId w:val="3"/>
              </w:numPr>
              <w:rPr>
                <w:color w:val="FF0000"/>
              </w:rPr>
            </w:pPr>
            <w:r w:rsidRPr="001E6750">
              <w:rPr>
                <w:rFonts w:eastAsia="Malgun Gothic" w:hint="eastAsia"/>
                <w:color w:val="FF0000"/>
                <w:lang w:eastAsia="ko-KR"/>
              </w:rPr>
              <w:t>N</w:t>
            </w:r>
            <w:r w:rsidRPr="001E6750">
              <w:rPr>
                <w:rFonts w:eastAsia="Malgun Gothic"/>
                <w:color w:val="FF0000"/>
                <w:lang w:eastAsia="ko-KR"/>
              </w:rPr>
              <w:t>ote: how the assistance information comprises without revealing proprietary information is WI discussion (if supported)</w:t>
            </w:r>
          </w:p>
          <w:p w14:paraId="4DCBCCB3" w14:textId="77777777" w:rsidR="00F23C3E" w:rsidRDefault="00F23C3E" w:rsidP="00F23C3E">
            <w:pPr>
              <w:pStyle w:val="ListParagraph"/>
            </w:pPr>
            <w:r>
              <w:t xml:space="preserve">UE may use the </w:t>
            </w:r>
            <w:r w:rsidRPr="001E6750">
              <w:rPr>
                <w:strike/>
                <w:color w:val="FF0000"/>
              </w:rPr>
              <w:t>ID</w:t>
            </w:r>
            <w:r w:rsidRPr="001E6750">
              <w:rPr>
                <w:color w:val="FF0000"/>
              </w:rPr>
              <w:t>assist</w:t>
            </w:r>
            <w:r>
              <w:t xml:space="preserve"> information for </w:t>
            </w:r>
          </w:p>
          <w:p w14:paraId="1E78C3EC" w14:textId="77777777" w:rsidR="00F23C3E" w:rsidRDefault="00F23C3E" w:rsidP="00F23C3E">
            <w:pPr>
              <w:pStyle w:val="ListParagraph"/>
              <w:numPr>
                <w:ilvl w:val="2"/>
                <w:numId w:val="3"/>
              </w:numPr>
            </w:pPr>
            <w:r>
              <w:t>D</w:t>
            </w:r>
            <w:r w:rsidRPr="00AF7D5E">
              <w:t>ata</w:t>
            </w:r>
            <w:r>
              <w:t>set categorization</w:t>
            </w:r>
            <w:r w:rsidRPr="00AF7D5E">
              <w:t xml:space="preserve"> </w:t>
            </w:r>
            <w:r>
              <w:t>for</w:t>
            </w:r>
            <w:r w:rsidRPr="00AF7D5E">
              <w:t xml:space="preserve"> training</w:t>
            </w:r>
          </w:p>
          <w:p w14:paraId="1A0106DC" w14:textId="77777777" w:rsidR="00F23C3E" w:rsidRDefault="00F23C3E" w:rsidP="00F23C3E">
            <w:pPr>
              <w:pStyle w:val="ListParagraph"/>
              <w:numPr>
                <w:ilvl w:val="2"/>
                <w:numId w:val="3"/>
              </w:numPr>
            </w:pPr>
            <w:r>
              <w:t>I</w:t>
            </w:r>
            <w:r w:rsidRPr="00AF7D5E">
              <w:t>nference</w:t>
            </w:r>
          </w:p>
          <w:p w14:paraId="3470DC65" w14:textId="77777777" w:rsidR="00F23C3E" w:rsidRDefault="00F23C3E" w:rsidP="00F23C3E">
            <w:pPr>
              <w:pStyle w:val="ListParagraph"/>
              <w:numPr>
                <w:ilvl w:val="2"/>
                <w:numId w:val="3"/>
              </w:numPr>
            </w:pPr>
            <w:r>
              <w:t>Model monitoring/assessment</w:t>
            </w:r>
          </w:p>
          <w:p w14:paraId="68C3EA8D" w14:textId="77777777" w:rsidR="00F23C3E" w:rsidRDefault="00F23C3E" w:rsidP="00F23C3E">
            <w:pPr>
              <w:pStyle w:val="ListParagraph"/>
              <w:numPr>
                <w:ilvl w:val="2"/>
                <w:numId w:val="3"/>
              </w:numPr>
            </w:pPr>
            <w:r w:rsidRPr="001E6750">
              <w:rPr>
                <w:strike/>
                <w:color w:val="FF0000"/>
              </w:rPr>
              <w:t xml:space="preserve">Transparent </w:t>
            </w:r>
            <w:r w:rsidRPr="00AF7D5E">
              <w:t>model selection and switching</w:t>
            </w:r>
          </w:p>
          <w:p w14:paraId="3F0A1796" w14:textId="77777777" w:rsidR="00F23C3E" w:rsidRPr="00AF7D5E" w:rsidRDefault="00F23C3E" w:rsidP="00F23C3E">
            <w:pPr>
              <w:pStyle w:val="ListParagraph"/>
              <w:numPr>
                <w:ilvl w:val="2"/>
                <w:numId w:val="3"/>
              </w:numPr>
            </w:pPr>
            <w:r>
              <w:t>Determining and dynamically indicating the applicability of a given functionality</w:t>
            </w:r>
          </w:p>
          <w:p w14:paraId="0137B2B5" w14:textId="77777777" w:rsidR="00F23C3E" w:rsidRDefault="00F23C3E" w:rsidP="00F23C3E">
            <w:pPr>
              <w:pStyle w:val="ListParagraph"/>
            </w:pPr>
            <w:r>
              <w:t xml:space="preserve">Study whether/how information about scenarios, configurations, sites, and datasets may be </w:t>
            </w:r>
            <w:r>
              <w:rPr>
                <w:rFonts w:eastAsia="MS Mincho"/>
                <w:lang w:eastAsia="ja-JP"/>
              </w:rPr>
              <w:t>indicated by UE capability.</w:t>
            </w:r>
          </w:p>
          <w:p w14:paraId="50CF7BBB" w14:textId="77777777" w:rsidR="00F23C3E" w:rsidRPr="001E6750" w:rsidRDefault="00F23C3E" w:rsidP="00F23C3E">
            <w:pPr>
              <w:rPr>
                <w:rFonts w:eastAsia="Malgun Gothic" w:cstheme="minorHAnsi"/>
                <w:lang w:eastAsia="ko-KR"/>
              </w:rPr>
            </w:pPr>
          </w:p>
        </w:tc>
      </w:tr>
    </w:tbl>
    <w:p w14:paraId="5F275CD7" w14:textId="77777777" w:rsidR="0087409F" w:rsidRDefault="0087409F">
      <w:pPr>
        <w:rPr>
          <w:lang w:val="en-GB"/>
        </w:rPr>
      </w:pPr>
    </w:p>
    <w:p w14:paraId="0421806C" w14:textId="77777777" w:rsidR="0087409F" w:rsidRDefault="0087409F">
      <w:pPr>
        <w:rPr>
          <w:lang w:val="en-GB"/>
        </w:rPr>
      </w:pPr>
    </w:p>
    <w:p w14:paraId="123048C3" w14:textId="77777777" w:rsidR="00E30E8A" w:rsidRDefault="00E30E8A" w:rsidP="00E30E8A">
      <w:pPr>
        <w:pStyle w:val="Heading6"/>
        <w:ind w:left="1152" w:hanging="1152"/>
        <w:rPr>
          <w:sz w:val="22"/>
          <w:szCs w:val="22"/>
        </w:rPr>
      </w:pPr>
      <w:r>
        <w:rPr>
          <w:sz w:val="22"/>
          <w:szCs w:val="22"/>
        </w:rPr>
        <w:t>[FL2] Proposal 8-4b</w:t>
      </w:r>
    </w:p>
    <w:p w14:paraId="61642147" w14:textId="77777777" w:rsidR="00E30E8A" w:rsidRDefault="00E30E8A" w:rsidP="00E30E8A">
      <w:pPr>
        <w:pStyle w:val="ListParagraph"/>
        <w:spacing w:after="160"/>
      </w:pPr>
      <w:r w:rsidRPr="004F7153">
        <w:rPr>
          <w:color w:val="FF0000"/>
        </w:rPr>
        <w:t xml:space="preserve">In functionality-based LCM, </w:t>
      </w:r>
      <w:r>
        <w:t xml:space="preserve">NW may provide assistance information in the form of </w:t>
      </w:r>
      <w:r w:rsidRPr="00626110">
        <w:rPr>
          <w:strike/>
          <w:color w:val="FF0000"/>
        </w:rPr>
        <w:t>scenario ID, configuration ID, site ID, or dataset ID</w:t>
      </w:r>
      <w:r>
        <w:rPr>
          <w:strike/>
          <w:color w:val="FF0000"/>
        </w:rPr>
        <w:t xml:space="preserve"> </w:t>
      </w:r>
      <w:r>
        <w:rPr>
          <w:color w:val="FF0000"/>
        </w:rPr>
        <w:t>explicit or implicit</w:t>
      </w:r>
      <w:r>
        <w:t xml:space="preserve"> </w:t>
      </w:r>
      <w:r>
        <w:rPr>
          <w:color w:val="FF0000"/>
        </w:rPr>
        <w:t>information</w:t>
      </w:r>
      <w:r>
        <w:t xml:space="preserve"> to UE.</w:t>
      </w:r>
    </w:p>
    <w:p w14:paraId="595D82B9" w14:textId="77777777" w:rsidR="00E30E8A" w:rsidRDefault="00E30E8A" w:rsidP="00E30E8A">
      <w:pPr>
        <w:pStyle w:val="ListParagraph"/>
        <w:spacing w:after="160"/>
      </w:pPr>
      <w:r>
        <w:t xml:space="preserve">UE may use the </w:t>
      </w:r>
      <w:r>
        <w:rPr>
          <w:strike/>
          <w:color w:val="FF0000"/>
        </w:rPr>
        <w:t>ID</w:t>
      </w:r>
      <w:r>
        <w:t xml:space="preserve"> </w:t>
      </w:r>
      <w:r>
        <w:rPr>
          <w:color w:val="FF0000"/>
        </w:rPr>
        <w:t>assistance information</w:t>
      </w:r>
      <w:r>
        <w:t xml:space="preserve"> for </w:t>
      </w:r>
    </w:p>
    <w:p w14:paraId="736CDC8E" w14:textId="77777777" w:rsidR="00E30E8A" w:rsidRDefault="00E30E8A" w:rsidP="00E30E8A">
      <w:pPr>
        <w:pStyle w:val="ListParagraph"/>
        <w:numPr>
          <w:ilvl w:val="2"/>
          <w:numId w:val="3"/>
        </w:numPr>
        <w:spacing w:after="160"/>
      </w:pPr>
      <w:r>
        <w:t>Dataset categorization for training</w:t>
      </w:r>
    </w:p>
    <w:p w14:paraId="32561C43" w14:textId="77777777" w:rsidR="00E30E8A" w:rsidRDefault="00E30E8A" w:rsidP="00E30E8A">
      <w:pPr>
        <w:pStyle w:val="ListParagraph"/>
        <w:numPr>
          <w:ilvl w:val="2"/>
          <w:numId w:val="3"/>
        </w:numPr>
        <w:spacing w:after="160"/>
      </w:pPr>
      <w:r>
        <w:t>Inference</w:t>
      </w:r>
    </w:p>
    <w:p w14:paraId="2C8706BD" w14:textId="77777777" w:rsidR="00E30E8A" w:rsidRDefault="00E30E8A" w:rsidP="00E30E8A">
      <w:pPr>
        <w:pStyle w:val="ListParagraph"/>
        <w:numPr>
          <w:ilvl w:val="2"/>
          <w:numId w:val="3"/>
        </w:numPr>
        <w:spacing w:after="160"/>
      </w:pPr>
      <w:r>
        <w:t>Model monitoring/assessment</w:t>
      </w:r>
    </w:p>
    <w:p w14:paraId="531A56AD" w14:textId="77777777" w:rsidR="00E30E8A" w:rsidRDefault="00E30E8A" w:rsidP="00E30E8A">
      <w:pPr>
        <w:pStyle w:val="ListParagraph"/>
        <w:numPr>
          <w:ilvl w:val="2"/>
          <w:numId w:val="3"/>
        </w:numPr>
        <w:spacing w:after="160"/>
      </w:pPr>
      <w:r>
        <w:t>Transparent model selection and switching</w:t>
      </w:r>
      <w:r w:rsidRPr="00626110">
        <w:rPr>
          <w:color w:val="FF0000"/>
        </w:rPr>
        <w:t xml:space="preserve"> within a functionality</w:t>
      </w:r>
    </w:p>
    <w:p w14:paraId="347C18C5" w14:textId="77777777" w:rsidR="00E30E8A" w:rsidRDefault="00E30E8A" w:rsidP="00E30E8A">
      <w:pPr>
        <w:pStyle w:val="ListParagraph"/>
        <w:numPr>
          <w:ilvl w:val="2"/>
          <w:numId w:val="3"/>
        </w:numPr>
        <w:spacing w:after="160"/>
      </w:pPr>
      <w:r>
        <w:t xml:space="preserve">Determining </w:t>
      </w:r>
      <w:r w:rsidRPr="004F7153">
        <w:t>and</w:t>
      </w:r>
      <w:r w:rsidRPr="004F7153">
        <w:rPr>
          <w:strike/>
        </w:rPr>
        <w:t xml:space="preserve"> </w:t>
      </w:r>
      <w:r w:rsidRPr="004F7153">
        <w:rPr>
          <w:strike/>
          <w:color w:val="FF0000"/>
        </w:rPr>
        <w:t>dynamically</w:t>
      </w:r>
      <w:r w:rsidRPr="004F7153">
        <w:rPr>
          <w:color w:val="FF0000"/>
        </w:rPr>
        <w:t xml:space="preserve"> </w:t>
      </w:r>
      <w:r>
        <w:t xml:space="preserve">indicating the </w:t>
      </w:r>
      <w:r w:rsidRPr="004F7153">
        <w:rPr>
          <w:color w:val="FF0000"/>
        </w:rPr>
        <w:t>support/</w:t>
      </w:r>
      <w:r>
        <w:t xml:space="preserve">applicability of a given functionality </w:t>
      </w:r>
    </w:p>
    <w:p w14:paraId="17CF02F4" w14:textId="77777777" w:rsidR="00E30E8A" w:rsidRPr="004F7153" w:rsidRDefault="00E30E8A" w:rsidP="00E30E8A">
      <w:pPr>
        <w:pStyle w:val="ListParagraph"/>
        <w:spacing w:after="160"/>
        <w:rPr>
          <w:strike/>
          <w:color w:val="FF0000"/>
        </w:rPr>
      </w:pPr>
      <w:r w:rsidRPr="004F7153">
        <w:rPr>
          <w:strike/>
          <w:color w:val="FF0000"/>
        </w:rPr>
        <w:lastRenderedPageBreak/>
        <w:t xml:space="preserve">Study whether/how information about scenarios, configurations, sites, and datasets may be </w:t>
      </w:r>
      <w:r w:rsidRPr="004F7153">
        <w:rPr>
          <w:rFonts w:eastAsia="MS Mincho"/>
          <w:strike/>
          <w:color w:val="FF0000"/>
          <w:lang w:eastAsia="ja-JP"/>
        </w:rPr>
        <w:t>indicated by UE capability.</w:t>
      </w:r>
    </w:p>
    <w:p w14:paraId="7BB105C1" w14:textId="77777777" w:rsidR="00E30E8A" w:rsidRPr="00626110" w:rsidRDefault="00E30E8A" w:rsidP="00E30E8A">
      <w:pPr>
        <w:pStyle w:val="ListParagraph"/>
        <w:spacing w:after="160" w:line="259" w:lineRule="auto"/>
        <w:rPr>
          <w:color w:val="FF0000"/>
        </w:rPr>
      </w:pPr>
      <w:r w:rsidRPr="00626110">
        <w:rPr>
          <w:color w:val="FF0000"/>
        </w:rPr>
        <w:t>Detail</w:t>
      </w:r>
      <w:r>
        <w:rPr>
          <w:color w:val="FF0000"/>
        </w:rPr>
        <w:t>ed contents</w:t>
      </w:r>
      <w:r w:rsidRPr="00626110">
        <w:rPr>
          <w:color w:val="FF0000"/>
        </w:rPr>
        <w:t xml:space="preserve"> of assistance information </w:t>
      </w:r>
      <w:r>
        <w:rPr>
          <w:color w:val="FF0000"/>
        </w:rPr>
        <w:t>can</w:t>
      </w:r>
      <w:r w:rsidRPr="00626110">
        <w:rPr>
          <w:color w:val="FF0000"/>
        </w:rPr>
        <w:t xml:space="preserve"> be studied in each use case.</w:t>
      </w:r>
    </w:p>
    <w:p w14:paraId="05686D28" w14:textId="77777777" w:rsidR="00E30E8A" w:rsidRDefault="00E30E8A"/>
    <w:tbl>
      <w:tblPr>
        <w:tblStyle w:val="TableGrid"/>
        <w:tblW w:w="0" w:type="auto"/>
        <w:tblLook w:val="04A0" w:firstRow="1" w:lastRow="0" w:firstColumn="1" w:lastColumn="0" w:noHBand="0" w:noVBand="1"/>
      </w:tblPr>
      <w:tblGrid>
        <w:gridCol w:w="2235"/>
        <w:gridCol w:w="3863"/>
        <w:gridCol w:w="3864"/>
      </w:tblGrid>
      <w:tr w:rsidR="00E30E8A" w14:paraId="104D6DEF" w14:textId="77777777" w:rsidTr="00DB25F2">
        <w:trPr>
          <w:trHeight w:val="449"/>
        </w:trPr>
        <w:tc>
          <w:tcPr>
            <w:tcW w:w="2235" w:type="dxa"/>
            <w:shd w:val="clear" w:color="auto" w:fill="D9D9D9" w:themeFill="background1" w:themeFillShade="D9"/>
          </w:tcPr>
          <w:p w14:paraId="0A44815E" w14:textId="77777777" w:rsidR="00E30E8A" w:rsidRPr="00AE377F" w:rsidRDefault="00E30E8A" w:rsidP="00DB25F2">
            <w:pPr>
              <w:jc w:val="center"/>
              <w:rPr>
                <w:rFonts w:cstheme="minorHAnsi"/>
              </w:rPr>
            </w:pPr>
          </w:p>
        </w:tc>
        <w:tc>
          <w:tcPr>
            <w:tcW w:w="3863" w:type="dxa"/>
            <w:shd w:val="clear" w:color="auto" w:fill="D9D9D9" w:themeFill="background1" w:themeFillShade="D9"/>
            <w:vAlign w:val="center"/>
          </w:tcPr>
          <w:p w14:paraId="012397F1" w14:textId="77777777" w:rsidR="00E30E8A" w:rsidRPr="00AE377F" w:rsidRDefault="00E30E8A"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4D88B325" w14:textId="77777777" w:rsidR="00E30E8A" w:rsidRPr="00AE377F" w:rsidRDefault="00E30E8A" w:rsidP="00DB25F2">
            <w:pPr>
              <w:jc w:val="center"/>
              <w:rPr>
                <w:rFonts w:cstheme="minorHAnsi"/>
              </w:rPr>
            </w:pPr>
            <w:r w:rsidRPr="00AE377F">
              <w:rPr>
                <w:rFonts w:cstheme="minorHAnsi"/>
              </w:rPr>
              <w:t>No</w:t>
            </w:r>
          </w:p>
        </w:tc>
      </w:tr>
      <w:tr w:rsidR="00E30E8A" w14:paraId="0D891EB3" w14:textId="77777777" w:rsidTr="00DB25F2">
        <w:trPr>
          <w:trHeight w:val="746"/>
        </w:trPr>
        <w:tc>
          <w:tcPr>
            <w:tcW w:w="2235" w:type="dxa"/>
          </w:tcPr>
          <w:p w14:paraId="057F2073" w14:textId="77777777" w:rsidR="00E30E8A" w:rsidRPr="00AE377F" w:rsidRDefault="00E30E8A" w:rsidP="00DB25F2">
            <w:pPr>
              <w:jc w:val="center"/>
              <w:rPr>
                <w:rFonts w:cstheme="minorHAnsi"/>
              </w:rPr>
            </w:pPr>
            <w:r w:rsidRPr="00AE377F">
              <w:rPr>
                <w:rFonts w:cstheme="minorHAnsi"/>
              </w:rPr>
              <w:t>Agree?</w:t>
            </w:r>
          </w:p>
        </w:tc>
        <w:tc>
          <w:tcPr>
            <w:tcW w:w="3863" w:type="dxa"/>
          </w:tcPr>
          <w:p w14:paraId="790C9F36" w14:textId="77777777" w:rsidR="00E30E8A" w:rsidRPr="00AE377F" w:rsidRDefault="00E30E8A" w:rsidP="00DB25F2">
            <w:pPr>
              <w:rPr>
                <w:rFonts w:cstheme="minorHAnsi"/>
                <w:lang w:eastAsia="zh-CN"/>
              </w:rPr>
            </w:pPr>
            <w:r w:rsidRPr="00AE377F">
              <w:rPr>
                <w:rFonts w:cstheme="minorHAnsi"/>
              </w:rPr>
              <w:t xml:space="preserve"> </w:t>
            </w:r>
          </w:p>
        </w:tc>
        <w:tc>
          <w:tcPr>
            <w:tcW w:w="3864" w:type="dxa"/>
          </w:tcPr>
          <w:p w14:paraId="7444C6BC" w14:textId="77777777" w:rsidR="00E30E8A" w:rsidRPr="00AE377F" w:rsidRDefault="00E30E8A" w:rsidP="00DB25F2">
            <w:pPr>
              <w:rPr>
                <w:rFonts w:cstheme="minorHAnsi"/>
              </w:rPr>
            </w:pPr>
          </w:p>
        </w:tc>
      </w:tr>
      <w:tr w:rsidR="00E30E8A" w14:paraId="3506B559" w14:textId="77777777" w:rsidTr="00DB25F2">
        <w:tc>
          <w:tcPr>
            <w:tcW w:w="2235" w:type="dxa"/>
            <w:shd w:val="clear" w:color="auto" w:fill="D9D9D9" w:themeFill="background1" w:themeFillShade="D9"/>
          </w:tcPr>
          <w:p w14:paraId="606B6B01" w14:textId="77777777" w:rsidR="00E30E8A" w:rsidRPr="00AE377F" w:rsidRDefault="00E30E8A"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13F4E520" w14:textId="77777777" w:rsidR="00E30E8A" w:rsidRPr="00AE377F" w:rsidRDefault="00E30E8A" w:rsidP="00DB25F2">
            <w:pPr>
              <w:jc w:val="center"/>
              <w:rPr>
                <w:rFonts w:cstheme="minorHAnsi"/>
                <w:b/>
                <w:bCs/>
              </w:rPr>
            </w:pPr>
            <w:r w:rsidRPr="00AE377F">
              <w:rPr>
                <w:rFonts w:cstheme="minorHAnsi"/>
                <w:b/>
                <w:bCs/>
              </w:rPr>
              <w:t>Comments</w:t>
            </w:r>
          </w:p>
        </w:tc>
      </w:tr>
      <w:tr w:rsidR="00E30E8A" w14:paraId="5D2EEA4D" w14:textId="77777777" w:rsidTr="00DB25F2">
        <w:tc>
          <w:tcPr>
            <w:tcW w:w="2235" w:type="dxa"/>
          </w:tcPr>
          <w:p w14:paraId="5D67DE10" w14:textId="77777777" w:rsidR="00E30E8A" w:rsidRPr="00AE377F" w:rsidRDefault="00E30E8A" w:rsidP="00DB25F2">
            <w:pPr>
              <w:rPr>
                <w:rFonts w:cstheme="minorHAnsi"/>
                <w:lang w:eastAsia="zh-CN"/>
              </w:rPr>
            </w:pPr>
          </w:p>
        </w:tc>
        <w:tc>
          <w:tcPr>
            <w:tcW w:w="7727" w:type="dxa"/>
            <w:gridSpan w:val="2"/>
          </w:tcPr>
          <w:p w14:paraId="74BEF7A2" w14:textId="77777777" w:rsidR="00E30E8A" w:rsidRPr="00AE377F" w:rsidRDefault="00E30E8A" w:rsidP="00DB25F2">
            <w:pPr>
              <w:rPr>
                <w:rFonts w:cstheme="minorHAnsi"/>
                <w:b/>
              </w:rPr>
            </w:pPr>
          </w:p>
        </w:tc>
      </w:tr>
      <w:tr w:rsidR="00E30E8A" w14:paraId="024AB988" w14:textId="77777777" w:rsidTr="00DB25F2">
        <w:tc>
          <w:tcPr>
            <w:tcW w:w="2235" w:type="dxa"/>
          </w:tcPr>
          <w:p w14:paraId="6BDF6DE7" w14:textId="77777777" w:rsidR="00E30E8A" w:rsidRPr="00AE377F" w:rsidRDefault="00E30E8A" w:rsidP="00DB25F2">
            <w:pPr>
              <w:rPr>
                <w:rFonts w:cstheme="minorHAnsi"/>
                <w:lang w:eastAsia="zh-CN"/>
              </w:rPr>
            </w:pPr>
          </w:p>
        </w:tc>
        <w:tc>
          <w:tcPr>
            <w:tcW w:w="7727" w:type="dxa"/>
            <w:gridSpan w:val="2"/>
          </w:tcPr>
          <w:p w14:paraId="75882044" w14:textId="77777777" w:rsidR="00E30E8A" w:rsidRPr="00AE377F" w:rsidRDefault="00E30E8A" w:rsidP="00DB25F2">
            <w:pPr>
              <w:rPr>
                <w:rFonts w:eastAsia="Malgun Gothic" w:cstheme="minorHAnsi"/>
                <w:lang w:eastAsia="ko-KR"/>
              </w:rPr>
            </w:pPr>
          </w:p>
        </w:tc>
      </w:tr>
    </w:tbl>
    <w:p w14:paraId="37672007" w14:textId="77777777" w:rsidR="00E30E8A" w:rsidRDefault="00E30E8A"/>
    <w:p w14:paraId="399386C9" w14:textId="77777777" w:rsidR="00E30E8A" w:rsidRPr="00E30E8A" w:rsidRDefault="00E30E8A"/>
    <w:p w14:paraId="14485A52" w14:textId="77777777" w:rsidR="0087409F" w:rsidRDefault="00E97363">
      <w:pPr>
        <w:pStyle w:val="Heading5"/>
        <w:ind w:left="1008" w:hanging="1008"/>
      </w:pPr>
      <w:r>
        <w:t>Issue 8-5: Dynamic functionality/model applicability (continued from Agreement 7-11f)</w:t>
      </w:r>
    </w:p>
    <w:p w14:paraId="36BDC046" w14:textId="77777777" w:rsidR="0087409F" w:rsidRDefault="00E97363">
      <w:pPr>
        <w:jc w:val="both"/>
        <w:rPr>
          <w:rFonts w:eastAsia="SimSun"/>
          <w:lang w:eastAsia="zh-CN"/>
        </w:rPr>
      </w:pPr>
      <w:bookmarkStart w:id="42" w:name="_Hlk134703264"/>
      <w:r>
        <w:rPr>
          <w:rFonts w:eastAsia="SimSun"/>
          <w:lang w:eastAsia="zh-CN"/>
        </w:rPr>
        <w:t>The group agreed (7-11f):</w:t>
      </w:r>
    </w:p>
    <w:p w14:paraId="28861805" w14:textId="77777777" w:rsidR="0087409F" w:rsidRDefault="00E97363">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3B544272" w14:textId="77777777" w:rsidR="0087409F" w:rsidRDefault="00E97363">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2A85E5F5" w14:textId="77777777" w:rsidR="0087409F" w:rsidRDefault="0087409F">
      <w:pPr>
        <w:jc w:val="both"/>
        <w:rPr>
          <w:rFonts w:eastAsia="SimSun"/>
          <w:lang w:eastAsia="zh-CN"/>
        </w:rPr>
      </w:pPr>
    </w:p>
    <w:p w14:paraId="6DD3B9F9" w14:textId="77777777" w:rsidR="0087409F" w:rsidRDefault="00E97363">
      <w:pPr>
        <w:jc w:val="both"/>
        <w:rPr>
          <w:rFonts w:ascii="Times New Roman" w:eastAsia="Yu Mincho" w:hAnsi="Times New Roman" w:cs="Times New Roman"/>
          <w:lang w:eastAsia="ja-JP"/>
        </w:rPr>
      </w:pPr>
      <w:r>
        <w:rPr>
          <w:rFonts w:eastAsia="SimSun"/>
          <w:lang w:eastAsia="zh-CN"/>
        </w:rPr>
        <w:t>UE could report the updates on functionality(es) in a more dynamic manner than UE capability report</w:t>
      </w:r>
      <w:bookmarkEnd w:id="42"/>
      <w:r>
        <w:rPr>
          <w:rFonts w:eastAsia="SimSun"/>
          <w:lang w:eastAsia="zh-CN"/>
        </w:rPr>
        <w:t xml:space="preserve"> depending on the additional conditions that can change over time, temporary model unavailability during model delivery/transfer, and UE’s internal conditions. Likewise, applicable models after reporting the supported models to NW may change over time due to temporary model unavailability during model delivery/transfer and UE’s internal conditions. Note that enabling frequent updates due to applicable functionalities/models is contrary to the current use of UE capability reporting since UE capability information is usually updated when there is a significant change in the UE's capabilities, e.g., a new radio access technology is added to the UE or the UE undergoes a major software or hardware upgrade. </w:t>
      </w:r>
    </w:p>
    <w:p w14:paraId="6E927AB8" w14:textId="77777777" w:rsidR="0087409F" w:rsidRDefault="0087409F">
      <w:pPr>
        <w:rPr>
          <w:lang w:val="en-GB"/>
        </w:rPr>
      </w:pPr>
    </w:p>
    <w:p w14:paraId="047AC907" w14:textId="2C820638" w:rsidR="0087409F" w:rsidRDefault="00E97363">
      <w:pPr>
        <w:pStyle w:val="Heading6"/>
        <w:ind w:left="1152" w:hanging="1152"/>
        <w:rPr>
          <w:sz w:val="22"/>
          <w:szCs w:val="22"/>
        </w:rPr>
      </w:pPr>
      <w:r>
        <w:rPr>
          <w:sz w:val="22"/>
          <w:szCs w:val="22"/>
        </w:rPr>
        <w:t>[FL1]</w:t>
      </w:r>
      <w:r w:rsidR="00500918">
        <w:rPr>
          <w:sz w:val="22"/>
          <w:szCs w:val="22"/>
        </w:rPr>
        <w:t>[FL2]</w:t>
      </w:r>
      <w:r>
        <w:rPr>
          <w:sz w:val="22"/>
          <w:szCs w:val="22"/>
        </w:rPr>
        <w:t xml:space="preserve"> Proposal 8-5a</w:t>
      </w:r>
    </w:p>
    <w:p w14:paraId="757EBF79" w14:textId="77777777" w:rsidR="0087409F" w:rsidRDefault="00E97363">
      <w:pPr>
        <w:pStyle w:val="ListParagraph"/>
        <w:numPr>
          <w:ilvl w:val="0"/>
          <w:numId w:val="77"/>
        </w:numPr>
      </w:pPr>
      <w:r>
        <w:t xml:space="preserve">Conclude that applicable functionalities/models can be reported either proactively or reactively based on network’s request. Consider reusing existing mechanisms as a starting point, e.g., </w:t>
      </w:r>
    </w:p>
    <w:p w14:paraId="1A846C10" w14:textId="77777777" w:rsidR="0087409F" w:rsidRDefault="00E97363">
      <w:pPr>
        <w:pStyle w:val="ListParagraph"/>
        <w:numPr>
          <w:ilvl w:val="1"/>
          <w:numId w:val="77"/>
        </w:numPr>
      </w:pPr>
      <w:r>
        <w:t>UE Assistance Information, details are RAN2 discussion</w:t>
      </w:r>
    </w:p>
    <w:p w14:paraId="653252E3" w14:textId="77777777" w:rsidR="0087409F" w:rsidRDefault="00E97363">
      <w:pPr>
        <w:pStyle w:val="ListParagraph"/>
        <w:numPr>
          <w:ilvl w:val="1"/>
          <w:numId w:val="77"/>
        </w:numPr>
      </w:pPr>
      <w:r>
        <w:t>RRC Complete message, details are RAN2 discussion</w:t>
      </w:r>
    </w:p>
    <w:p w14:paraId="56A2CDB1" w14:textId="77777777" w:rsidR="0087409F" w:rsidRDefault="0087409F">
      <w:pPr>
        <w:ind w:left="720"/>
        <w:jc w:val="both"/>
        <w:rPr>
          <w:rFonts w:ascii="Times New Roman" w:eastAsia="Batang" w:hAnsi="Times New Roman" w:cs="Times New Roman"/>
          <w:lang w:val="en-GB"/>
        </w:rPr>
      </w:pPr>
    </w:p>
    <w:tbl>
      <w:tblPr>
        <w:tblStyle w:val="TableGrid"/>
        <w:tblW w:w="0" w:type="auto"/>
        <w:tblLook w:val="04A0" w:firstRow="1" w:lastRow="0" w:firstColumn="1" w:lastColumn="0" w:noHBand="0" w:noVBand="1"/>
      </w:tblPr>
      <w:tblGrid>
        <w:gridCol w:w="2235"/>
        <w:gridCol w:w="3863"/>
        <w:gridCol w:w="3864"/>
      </w:tblGrid>
      <w:tr w:rsidR="0087409F" w14:paraId="391AE595" w14:textId="77777777">
        <w:trPr>
          <w:trHeight w:val="449"/>
        </w:trPr>
        <w:tc>
          <w:tcPr>
            <w:tcW w:w="2235" w:type="dxa"/>
            <w:shd w:val="clear" w:color="auto" w:fill="D9D9D9" w:themeFill="background1" w:themeFillShade="D9"/>
          </w:tcPr>
          <w:p w14:paraId="3EB9E979" w14:textId="77777777" w:rsidR="0087409F" w:rsidRDefault="0087409F">
            <w:pPr>
              <w:jc w:val="center"/>
              <w:rPr>
                <w:rFonts w:cstheme="minorHAnsi"/>
              </w:rPr>
            </w:pPr>
            <w:bookmarkStart w:id="43" w:name="_Hlk128108323"/>
          </w:p>
        </w:tc>
        <w:tc>
          <w:tcPr>
            <w:tcW w:w="3863" w:type="dxa"/>
            <w:shd w:val="clear" w:color="auto" w:fill="D9D9D9" w:themeFill="background1" w:themeFillShade="D9"/>
            <w:vAlign w:val="center"/>
          </w:tcPr>
          <w:p w14:paraId="7D3EAF8E"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68E1CA4D" w14:textId="77777777" w:rsidR="0087409F" w:rsidRDefault="00E97363">
            <w:pPr>
              <w:jc w:val="center"/>
              <w:rPr>
                <w:rFonts w:cstheme="minorHAnsi"/>
              </w:rPr>
            </w:pPr>
            <w:r>
              <w:rPr>
                <w:rFonts w:cstheme="minorHAnsi"/>
              </w:rPr>
              <w:t>No</w:t>
            </w:r>
          </w:p>
        </w:tc>
      </w:tr>
      <w:tr w:rsidR="0087409F" w14:paraId="212B31F7" w14:textId="77777777">
        <w:trPr>
          <w:trHeight w:val="746"/>
        </w:trPr>
        <w:tc>
          <w:tcPr>
            <w:tcW w:w="2235" w:type="dxa"/>
          </w:tcPr>
          <w:p w14:paraId="57E65766" w14:textId="77777777" w:rsidR="0087409F" w:rsidRDefault="00E97363">
            <w:pPr>
              <w:jc w:val="center"/>
              <w:rPr>
                <w:rFonts w:cstheme="minorHAnsi"/>
              </w:rPr>
            </w:pPr>
            <w:r>
              <w:rPr>
                <w:rFonts w:cstheme="minorHAnsi"/>
              </w:rPr>
              <w:t>Agree?</w:t>
            </w:r>
          </w:p>
        </w:tc>
        <w:tc>
          <w:tcPr>
            <w:tcW w:w="3863" w:type="dxa"/>
          </w:tcPr>
          <w:p w14:paraId="3AB3CED4" w14:textId="77777777" w:rsidR="0087409F" w:rsidRDefault="00E97363">
            <w:pPr>
              <w:rPr>
                <w:rFonts w:cstheme="minorHAnsi"/>
                <w:lang w:eastAsia="zh-CN"/>
              </w:rPr>
            </w:pPr>
            <w:r>
              <w:rPr>
                <w:rFonts w:cstheme="minorHAnsi"/>
              </w:rPr>
              <w:t xml:space="preserve"> </w:t>
            </w:r>
          </w:p>
        </w:tc>
        <w:tc>
          <w:tcPr>
            <w:tcW w:w="3864" w:type="dxa"/>
          </w:tcPr>
          <w:p w14:paraId="1F126EA3" w14:textId="77777777" w:rsidR="0087409F" w:rsidRDefault="0087409F">
            <w:pPr>
              <w:rPr>
                <w:rFonts w:cstheme="minorHAnsi"/>
              </w:rPr>
            </w:pPr>
          </w:p>
        </w:tc>
      </w:tr>
      <w:tr w:rsidR="0087409F" w14:paraId="5623FEDD" w14:textId="77777777">
        <w:tc>
          <w:tcPr>
            <w:tcW w:w="2235" w:type="dxa"/>
            <w:shd w:val="clear" w:color="auto" w:fill="D9D9D9" w:themeFill="background1" w:themeFillShade="D9"/>
          </w:tcPr>
          <w:p w14:paraId="1128A6E7" w14:textId="77777777" w:rsidR="0087409F" w:rsidRDefault="00E97363">
            <w:pPr>
              <w:jc w:val="center"/>
              <w:rPr>
                <w:rFonts w:cstheme="minorHAnsi"/>
                <w:b/>
                <w:bCs/>
              </w:rPr>
            </w:pPr>
            <w:bookmarkStart w:id="44" w:name="_Hlk128394978"/>
            <w:r>
              <w:rPr>
                <w:rFonts w:cstheme="minorHAnsi"/>
                <w:b/>
                <w:bCs/>
              </w:rPr>
              <w:t>Company</w:t>
            </w:r>
          </w:p>
        </w:tc>
        <w:tc>
          <w:tcPr>
            <w:tcW w:w="7727" w:type="dxa"/>
            <w:gridSpan w:val="2"/>
            <w:shd w:val="clear" w:color="auto" w:fill="D9D9D9" w:themeFill="background1" w:themeFillShade="D9"/>
          </w:tcPr>
          <w:p w14:paraId="5F979B0C" w14:textId="77777777" w:rsidR="0087409F" w:rsidRDefault="00E97363">
            <w:pPr>
              <w:jc w:val="center"/>
              <w:rPr>
                <w:rFonts w:cstheme="minorHAnsi"/>
                <w:b/>
                <w:bCs/>
              </w:rPr>
            </w:pPr>
            <w:r>
              <w:rPr>
                <w:rFonts w:cstheme="minorHAnsi"/>
                <w:b/>
                <w:bCs/>
              </w:rPr>
              <w:t>Comments</w:t>
            </w:r>
          </w:p>
        </w:tc>
      </w:tr>
      <w:tr w:rsidR="0087409F" w14:paraId="4A4388EF" w14:textId="77777777">
        <w:tc>
          <w:tcPr>
            <w:tcW w:w="2235" w:type="dxa"/>
          </w:tcPr>
          <w:p w14:paraId="3DF54684" w14:textId="77777777" w:rsidR="0087409F" w:rsidRDefault="00E97363">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059F14D1" w14:textId="77777777" w:rsidR="0087409F" w:rsidRDefault="00E97363">
            <w:r>
              <w:t>Both UE Assistance Information and RRC Complete message are both between UE and gNB interactions. If other than gNB especially LPP is the interation, something other may be used although these two can be starting points. Probably to clarify "</w:t>
            </w:r>
            <w:r>
              <w:rPr>
                <w:color w:val="FF0000"/>
              </w:rPr>
              <w:t>when the reporting is between gNB and UE</w:t>
            </w:r>
            <w:r>
              <w:rPr>
                <w:b/>
                <w:bCs/>
              </w:rPr>
              <w:t>,</w:t>
            </w:r>
            <w:r>
              <w:t xml:space="preserve"> consider reusing existing mechanism as a starting point, e.g." can be one way?</w:t>
            </w:r>
          </w:p>
          <w:p w14:paraId="42EE47C1" w14:textId="77777777" w:rsidR="0087409F" w:rsidRDefault="0087409F">
            <w:pPr>
              <w:rPr>
                <w:rFonts w:cstheme="minorHAnsi"/>
                <w:b/>
              </w:rPr>
            </w:pPr>
          </w:p>
        </w:tc>
      </w:tr>
      <w:tr w:rsidR="0087409F" w14:paraId="345758E1" w14:textId="77777777">
        <w:tc>
          <w:tcPr>
            <w:tcW w:w="2235" w:type="dxa"/>
          </w:tcPr>
          <w:p w14:paraId="1BE92027"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59833E26" w14:textId="77777777" w:rsidR="0087409F" w:rsidRDefault="00E97363">
            <w:pPr>
              <w:rPr>
                <w:rFonts w:cstheme="minorHAnsi"/>
                <w:lang w:eastAsia="zh-CN"/>
              </w:rPr>
            </w:pPr>
            <w:r>
              <w:rPr>
                <w:rFonts w:cstheme="minorHAnsi"/>
                <w:lang w:eastAsia="zh-CN"/>
              </w:rPr>
              <w:t>We support to confirm the first sentence. While for the mechanisms to be used, it is also under discussion in RAN2</w:t>
            </w:r>
            <w:r>
              <w:rPr>
                <w:rFonts w:cstheme="minorHAnsi" w:hint="eastAsia"/>
                <w:lang w:eastAsia="zh-CN"/>
              </w:rPr>
              <w:t>，</w:t>
            </w:r>
            <w:r>
              <w:rPr>
                <w:rFonts w:cstheme="minorHAnsi" w:hint="eastAsia"/>
                <w:lang w:eastAsia="zh-CN"/>
              </w:rPr>
              <w:t xml:space="preserve"> w</w:t>
            </w:r>
            <w:r>
              <w:rPr>
                <w:rFonts w:cstheme="minorHAnsi"/>
                <w:lang w:eastAsia="zh-CN"/>
              </w:rPr>
              <w:t xml:space="preserve">e can just leave it to RAN2. </w:t>
            </w:r>
          </w:p>
          <w:p w14:paraId="1AF42AAC" w14:textId="77777777" w:rsidR="0087409F" w:rsidRDefault="0087409F">
            <w:pPr>
              <w:rPr>
                <w:rFonts w:cstheme="minorHAnsi"/>
                <w:lang w:eastAsia="zh-CN"/>
              </w:rPr>
            </w:pPr>
          </w:p>
          <w:p w14:paraId="2415CD6C" w14:textId="77777777" w:rsidR="0087409F" w:rsidRDefault="00E97363">
            <w:pPr>
              <w:pStyle w:val="ListParagraph"/>
              <w:numPr>
                <w:ilvl w:val="0"/>
                <w:numId w:val="77"/>
              </w:numPr>
              <w:rPr>
                <w:strike/>
                <w:color w:val="FF0000"/>
              </w:rPr>
            </w:pPr>
            <w:r>
              <w:t>Conclude that applicable functionalities/models can be reported either proactively or reactively based on network’s request.</w:t>
            </w:r>
            <w:r>
              <w:rPr>
                <w:color w:val="FF0000"/>
              </w:rPr>
              <w:t xml:space="preserve"> Leave Detailed mechanism to RAN2</w:t>
            </w:r>
            <w:r>
              <w:t xml:space="preserve">  </w:t>
            </w:r>
            <w:r>
              <w:rPr>
                <w:strike/>
                <w:color w:val="FF0000"/>
              </w:rPr>
              <w:t xml:space="preserve">Consider reusing existing mechanisms as a starting point, e.g., </w:t>
            </w:r>
          </w:p>
          <w:p w14:paraId="73765FE7" w14:textId="77777777" w:rsidR="0087409F" w:rsidRDefault="00E97363">
            <w:pPr>
              <w:pStyle w:val="ListParagraph"/>
              <w:numPr>
                <w:ilvl w:val="1"/>
                <w:numId w:val="77"/>
              </w:numPr>
              <w:rPr>
                <w:strike/>
                <w:color w:val="FF0000"/>
              </w:rPr>
            </w:pPr>
            <w:r>
              <w:rPr>
                <w:strike/>
                <w:color w:val="FF0000"/>
              </w:rPr>
              <w:t>UE Assistance Information, details are RAN2 discussion</w:t>
            </w:r>
          </w:p>
          <w:p w14:paraId="1F4A1F8D" w14:textId="77777777" w:rsidR="0087409F" w:rsidRDefault="00E97363">
            <w:pPr>
              <w:pStyle w:val="ListParagraph"/>
              <w:numPr>
                <w:ilvl w:val="1"/>
                <w:numId w:val="77"/>
              </w:numPr>
              <w:rPr>
                <w:strike/>
                <w:color w:val="FF0000"/>
              </w:rPr>
            </w:pPr>
            <w:r>
              <w:rPr>
                <w:strike/>
                <w:color w:val="FF0000"/>
              </w:rPr>
              <w:t>RRC Complete message, details are RAN2 discussion</w:t>
            </w:r>
          </w:p>
          <w:p w14:paraId="79A916CC" w14:textId="77777777" w:rsidR="0087409F" w:rsidRDefault="0087409F">
            <w:pPr>
              <w:rPr>
                <w:rFonts w:cstheme="minorHAnsi"/>
                <w:lang w:eastAsia="zh-CN"/>
              </w:rPr>
            </w:pPr>
          </w:p>
          <w:p w14:paraId="66DC8140" w14:textId="77777777" w:rsidR="0087409F" w:rsidRDefault="0087409F">
            <w:pPr>
              <w:rPr>
                <w:rFonts w:cstheme="minorHAnsi"/>
                <w:lang w:eastAsia="zh-CN"/>
              </w:rPr>
            </w:pPr>
          </w:p>
        </w:tc>
      </w:tr>
      <w:tr w:rsidR="00CC4A6F" w14:paraId="0983F339" w14:textId="77777777">
        <w:tc>
          <w:tcPr>
            <w:tcW w:w="2235" w:type="dxa"/>
          </w:tcPr>
          <w:p w14:paraId="15F98768" w14:textId="77777777" w:rsidR="00CC4A6F" w:rsidRPr="00AE377F" w:rsidRDefault="00CC4A6F" w:rsidP="00CC4A6F">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20CC6831" w14:textId="77777777" w:rsidR="00CC4A6F" w:rsidRDefault="00CC4A6F" w:rsidP="00CC4A6F">
            <w:pPr>
              <w:ind w:left="644" w:hanging="360"/>
              <w:rPr>
                <w:lang w:eastAsia="zh-CN"/>
              </w:rPr>
            </w:pPr>
            <w:r>
              <w:rPr>
                <w:rFonts w:hint="eastAsia"/>
                <w:lang w:eastAsia="zh-CN"/>
              </w:rPr>
              <w:t>W</w:t>
            </w:r>
            <w:r>
              <w:rPr>
                <w:lang w:eastAsia="zh-CN"/>
              </w:rPr>
              <w:t>e can simply say the legacy mechanism can be reused as a starting point. Whether it is based on NW’s request, it may be RAN2 to conclude.</w:t>
            </w:r>
          </w:p>
          <w:p w14:paraId="5CC5D73F" w14:textId="77777777" w:rsidR="00CC4A6F" w:rsidRPr="00301141" w:rsidRDefault="00CC4A6F" w:rsidP="00CC4A6F">
            <w:pPr>
              <w:ind w:left="644" w:hanging="360"/>
            </w:pPr>
          </w:p>
          <w:p w14:paraId="2CDF759D" w14:textId="77777777" w:rsidR="00CC4A6F" w:rsidRDefault="00CC4A6F" w:rsidP="00CC4A6F">
            <w:pPr>
              <w:pStyle w:val="ListParagraph"/>
              <w:numPr>
                <w:ilvl w:val="0"/>
                <w:numId w:val="77"/>
              </w:numPr>
            </w:pPr>
            <w:r w:rsidRPr="00301141">
              <w:rPr>
                <w:strike/>
                <w:color w:val="FF0000"/>
              </w:rPr>
              <w:t>Conclude that applicable functionalities/models can be reported either proactively or reactively based on network’s request.</w:t>
            </w:r>
            <w:r w:rsidRPr="00301141">
              <w:rPr>
                <w:color w:val="FF0000"/>
              </w:rPr>
              <w:t xml:space="preserve"> </w:t>
            </w:r>
            <w:r>
              <w:t>Consider reusing existing mechanisms</w:t>
            </w:r>
            <w:r w:rsidRPr="00D76C3D">
              <w:t xml:space="preserve"> </w:t>
            </w:r>
            <w:r>
              <w:t xml:space="preserve">as a starting point </w:t>
            </w:r>
            <w:r w:rsidRPr="00301141">
              <w:rPr>
                <w:color w:val="FF0000"/>
              </w:rPr>
              <w:t>for reporting applicable functionalities/models</w:t>
            </w:r>
            <w:r w:rsidRPr="00D76C3D">
              <w:t xml:space="preserve">, e.g., </w:t>
            </w:r>
          </w:p>
          <w:p w14:paraId="13AFC6D4" w14:textId="77777777" w:rsidR="00CC4A6F" w:rsidRDefault="00CC4A6F" w:rsidP="00CC4A6F">
            <w:pPr>
              <w:pStyle w:val="ListParagraph"/>
              <w:numPr>
                <w:ilvl w:val="1"/>
                <w:numId w:val="77"/>
              </w:numPr>
            </w:pPr>
            <w:r w:rsidRPr="00D76C3D">
              <w:t xml:space="preserve">UE Assistance Information, details are RAN2 </w:t>
            </w:r>
            <w:r>
              <w:t>discussion</w:t>
            </w:r>
          </w:p>
          <w:p w14:paraId="596B6EBB" w14:textId="77777777" w:rsidR="00CC4A6F" w:rsidRPr="00AE377F" w:rsidRDefault="00CC4A6F" w:rsidP="00CC4A6F">
            <w:pPr>
              <w:pStyle w:val="ListParagraph"/>
              <w:numPr>
                <w:ilvl w:val="1"/>
                <w:numId w:val="77"/>
              </w:numPr>
              <w:rPr>
                <w:rFonts w:cstheme="minorHAnsi"/>
                <w:b/>
              </w:rPr>
            </w:pPr>
            <w:r w:rsidRPr="00D76C3D">
              <w:t xml:space="preserve">RRC Complete message, details are RAN2 </w:t>
            </w:r>
            <w:r>
              <w:t>discussion</w:t>
            </w:r>
          </w:p>
        </w:tc>
      </w:tr>
      <w:tr w:rsidR="000A66AE" w14:paraId="178C6757" w14:textId="77777777">
        <w:tc>
          <w:tcPr>
            <w:tcW w:w="2235" w:type="dxa"/>
          </w:tcPr>
          <w:p w14:paraId="497ECF6F" w14:textId="662C4E8F" w:rsidR="000A66AE" w:rsidRDefault="000A66AE" w:rsidP="000A66AE">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20E8A19A" w14:textId="4CCEA9C7" w:rsidR="000A66AE" w:rsidRDefault="000A66AE" w:rsidP="000A66AE">
            <w:pPr>
              <w:rPr>
                <w:lang w:eastAsia="zh-CN"/>
              </w:rPr>
            </w:pPr>
            <w:r>
              <w:rPr>
                <w:rFonts w:eastAsia="MS Mincho" w:cstheme="minorHAnsi" w:hint="eastAsia"/>
                <w:bCs/>
                <w:lang w:eastAsia="ja-JP"/>
              </w:rPr>
              <w:t>A</w:t>
            </w:r>
            <w:r>
              <w:rPr>
                <w:rFonts w:eastAsia="MS Mincho" w:cstheme="minorHAnsi"/>
                <w:bCs/>
                <w:lang w:eastAsia="ja-JP"/>
              </w:rPr>
              <w:t>gree with the proposal. Since too dynamic applicable update makes it difficult to deploy NW operation depending on prediction/compression, the applicable update should not be reported too frequently by introducing timer as UAI or adapting reactive response as RRC complete message.</w:t>
            </w:r>
          </w:p>
        </w:tc>
      </w:tr>
      <w:tr w:rsidR="002431DE" w14:paraId="446C06AE" w14:textId="77777777">
        <w:tc>
          <w:tcPr>
            <w:tcW w:w="2235" w:type="dxa"/>
          </w:tcPr>
          <w:p w14:paraId="0BBF5502" w14:textId="38A6F1DA" w:rsidR="002431DE" w:rsidRDefault="002431DE" w:rsidP="002431DE">
            <w:pPr>
              <w:rPr>
                <w:rFonts w:eastAsia="MS Mincho" w:cstheme="minorHAnsi"/>
                <w:lang w:eastAsia="ja-JP"/>
              </w:rPr>
            </w:pPr>
            <w:r w:rsidRPr="0018241F">
              <w:rPr>
                <w:rFonts w:eastAsia="MS Mincho" w:cstheme="minorHAnsi"/>
                <w:lang w:eastAsia="ja-JP"/>
              </w:rPr>
              <w:t>Ericsson</w:t>
            </w:r>
          </w:p>
        </w:tc>
        <w:tc>
          <w:tcPr>
            <w:tcW w:w="7727" w:type="dxa"/>
            <w:gridSpan w:val="2"/>
          </w:tcPr>
          <w:p w14:paraId="462CEC24" w14:textId="419596A7" w:rsidR="002431DE" w:rsidRDefault="002431DE" w:rsidP="002431DE">
            <w:pPr>
              <w:rPr>
                <w:rFonts w:eastAsia="MS Mincho" w:cstheme="minorHAnsi"/>
                <w:bCs/>
                <w:lang w:eastAsia="ja-JP"/>
              </w:rPr>
            </w:pPr>
            <w:r>
              <w:rPr>
                <w:rFonts w:eastAsia="MS Mincho" w:cstheme="minorHAnsi"/>
                <w:bCs/>
                <w:lang w:eastAsia="ja-JP"/>
              </w:rPr>
              <w:t xml:space="preserve">Agree with the proposal. </w:t>
            </w:r>
          </w:p>
        </w:tc>
      </w:tr>
      <w:bookmarkEnd w:id="43"/>
      <w:bookmarkEnd w:id="44"/>
      <w:tr w:rsidR="00F23C3E" w:rsidRPr="00153270" w14:paraId="7F923DA7" w14:textId="77777777" w:rsidTr="00F23C3E">
        <w:tc>
          <w:tcPr>
            <w:tcW w:w="2235" w:type="dxa"/>
          </w:tcPr>
          <w:p w14:paraId="0C719D66" w14:textId="77777777" w:rsidR="00F23C3E" w:rsidRPr="00153270" w:rsidRDefault="00F23C3E" w:rsidP="00F23C3E">
            <w:pPr>
              <w:rPr>
                <w:rFonts w:eastAsia="Malgun Gothic" w:cstheme="minorHAnsi"/>
                <w:lang w:eastAsia="ko-KR"/>
              </w:rPr>
            </w:pPr>
            <w:r>
              <w:rPr>
                <w:rFonts w:eastAsia="Malgun Gothic" w:cstheme="minorHAnsi" w:hint="eastAsia"/>
                <w:lang w:eastAsia="ko-KR"/>
              </w:rPr>
              <w:t>LG</w:t>
            </w:r>
          </w:p>
        </w:tc>
        <w:tc>
          <w:tcPr>
            <w:tcW w:w="7727" w:type="dxa"/>
            <w:gridSpan w:val="2"/>
          </w:tcPr>
          <w:p w14:paraId="7DB00381" w14:textId="77777777" w:rsidR="00F23C3E" w:rsidRDefault="00F23C3E" w:rsidP="00F23C3E">
            <w:pPr>
              <w:rPr>
                <w:rFonts w:eastAsia="Malgun Gothic" w:cstheme="minorHAnsi"/>
                <w:lang w:eastAsia="ko-KR"/>
              </w:rPr>
            </w:pPr>
            <w:r w:rsidRPr="00153270">
              <w:rPr>
                <w:rFonts w:eastAsia="Malgun Gothic" w:cstheme="minorHAnsi" w:hint="eastAsia"/>
                <w:lang w:eastAsia="ko-KR"/>
              </w:rPr>
              <w:t xml:space="preserve">Fine </w:t>
            </w:r>
            <w:r>
              <w:rPr>
                <w:rFonts w:eastAsia="Malgun Gothic" w:cstheme="minorHAnsi"/>
                <w:lang w:eastAsia="ko-KR"/>
              </w:rPr>
              <w:t>in general but exact mechanism will be WI topic lead by RAN2. Thus, RAN1 cannot make decision for RAN2’s starting point. Thus, following revision:</w:t>
            </w:r>
          </w:p>
          <w:p w14:paraId="64836791" w14:textId="77777777" w:rsidR="00F23C3E" w:rsidRPr="00153270" w:rsidRDefault="00F23C3E" w:rsidP="00F23C3E">
            <w:pPr>
              <w:pStyle w:val="ListParagraph"/>
              <w:numPr>
                <w:ilvl w:val="0"/>
                <w:numId w:val="77"/>
              </w:numPr>
              <w:rPr>
                <w:strike/>
                <w:color w:val="FF0000"/>
              </w:rPr>
            </w:pPr>
            <w:r w:rsidRPr="00D76C3D">
              <w:lastRenderedPageBreak/>
              <w:t>Conclude that applicable functionalities/models</w:t>
            </w:r>
            <w:r>
              <w:t xml:space="preserve"> can be reported either proactively or reactively based on network’s request.</w:t>
            </w:r>
            <w:r w:rsidRPr="00D76C3D">
              <w:t xml:space="preserve"> </w:t>
            </w:r>
            <w:r w:rsidRPr="00153270">
              <w:rPr>
                <w:color w:val="FF0000"/>
              </w:rPr>
              <w:t xml:space="preserve">Details are up to RAN2(e.g. </w:t>
            </w:r>
            <w:r w:rsidRPr="00153270">
              <w:rPr>
                <w:strike/>
                <w:color w:val="FF0000"/>
              </w:rPr>
              <w:t xml:space="preserve">Consider </w:t>
            </w:r>
            <w:r>
              <w:t xml:space="preserve">reusing existing mechanisms </w:t>
            </w:r>
            <w:r w:rsidRPr="00153270">
              <w:rPr>
                <w:color w:val="FF0000"/>
              </w:rPr>
              <w:t>such as UAI)</w:t>
            </w:r>
            <w:r w:rsidRPr="00D76C3D">
              <w:t xml:space="preserve"> </w:t>
            </w:r>
            <w:r w:rsidRPr="00153270">
              <w:rPr>
                <w:strike/>
                <w:color w:val="FF0000"/>
              </w:rPr>
              <w:t xml:space="preserve">as a starting point, e.g., </w:t>
            </w:r>
          </w:p>
          <w:p w14:paraId="202921AF" w14:textId="77777777" w:rsidR="00F23C3E" w:rsidRPr="00153270" w:rsidRDefault="00F23C3E" w:rsidP="00F23C3E">
            <w:pPr>
              <w:pStyle w:val="ListParagraph"/>
              <w:numPr>
                <w:ilvl w:val="1"/>
                <w:numId w:val="77"/>
              </w:numPr>
              <w:rPr>
                <w:strike/>
                <w:color w:val="FF0000"/>
              </w:rPr>
            </w:pPr>
            <w:r w:rsidRPr="00153270">
              <w:rPr>
                <w:strike/>
                <w:color w:val="FF0000"/>
              </w:rPr>
              <w:t>UE Assistance Information, details are RAN2 discussion</w:t>
            </w:r>
          </w:p>
          <w:p w14:paraId="64FE01A7" w14:textId="77777777" w:rsidR="00F23C3E" w:rsidRPr="00153270" w:rsidRDefault="00F23C3E" w:rsidP="00F23C3E">
            <w:pPr>
              <w:pStyle w:val="ListParagraph"/>
              <w:numPr>
                <w:ilvl w:val="1"/>
                <w:numId w:val="77"/>
              </w:numPr>
              <w:rPr>
                <w:strike/>
                <w:color w:val="FF0000"/>
              </w:rPr>
            </w:pPr>
            <w:r w:rsidRPr="00153270">
              <w:rPr>
                <w:strike/>
                <w:color w:val="FF0000"/>
              </w:rPr>
              <w:t>RRC Complete message, details are RAN2 discussion</w:t>
            </w:r>
          </w:p>
        </w:tc>
      </w:tr>
      <w:tr w:rsidR="00F74100" w:rsidRPr="00153270" w14:paraId="37A7EDF9" w14:textId="77777777" w:rsidTr="00F23C3E">
        <w:tc>
          <w:tcPr>
            <w:tcW w:w="2235" w:type="dxa"/>
          </w:tcPr>
          <w:p w14:paraId="6DD8D332" w14:textId="06752A7C" w:rsidR="00F74100" w:rsidRDefault="00F74100" w:rsidP="00F23C3E">
            <w:pPr>
              <w:rPr>
                <w:rFonts w:eastAsia="Malgun Gothic" w:cstheme="minorHAnsi"/>
                <w:lang w:eastAsia="ko-KR"/>
              </w:rPr>
            </w:pPr>
            <w:r>
              <w:rPr>
                <w:rFonts w:eastAsia="Malgun Gothic" w:cstheme="minorHAnsi" w:hint="eastAsia"/>
                <w:lang w:eastAsia="ko-KR"/>
              </w:rPr>
              <w:lastRenderedPageBreak/>
              <w:t>E</w:t>
            </w:r>
            <w:r>
              <w:rPr>
                <w:rFonts w:eastAsia="Malgun Gothic" w:cstheme="minorHAnsi"/>
                <w:lang w:eastAsia="ko-KR"/>
              </w:rPr>
              <w:t>TRI</w:t>
            </w:r>
          </w:p>
        </w:tc>
        <w:tc>
          <w:tcPr>
            <w:tcW w:w="7727" w:type="dxa"/>
            <w:gridSpan w:val="2"/>
          </w:tcPr>
          <w:p w14:paraId="322B0692" w14:textId="014C14EE" w:rsidR="00F74100" w:rsidRPr="00153270" w:rsidRDefault="00F74100" w:rsidP="00F23C3E">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agree.</w:t>
            </w:r>
          </w:p>
        </w:tc>
      </w:tr>
    </w:tbl>
    <w:p w14:paraId="26168BC7" w14:textId="77777777" w:rsidR="0087409F" w:rsidRPr="00F23C3E" w:rsidRDefault="0087409F">
      <w:pPr>
        <w:rPr>
          <w:rFonts w:ascii="Times New Roman" w:eastAsia="SimSun" w:hAnsi="Times New Roman" w:cs="Times New Roman"/>
          <w:lang w:eastAsia="zh-CN"/>
        </w:rPr>
      </w:pPr>
    </w:p>
    <w:p w14:paraId="49FD225D" w14:textId="77777777" w:rsidR="0087409F" w:rsidRDefault="0087409F"/>
    <w:p w14:paraId="0F1C3828" w14:textId="77777777" w:rsidR="0087409F" w:rsidRDefault="00E97363">
      <w:pPr>
        <w:pStyle w:val="Heading5"/>
        <w:ind w:left="1008" w:hanging="1008"/>
      </w:pPr>
      <w:r>
        <w:t>Issue 8-6: Applicability of LCM methods (continued from 7-14)</w:t>
      </w:r>
    </w:p>
    <w:p w14:paraId="48A31F5D" w14:textId="77777777" w:rsidR="0087409F" w:rsidRDefault="0087409F">
      <w:pPr>
        <w:jc w:val="both"/>
        <w:rPr>
          <w:highlight w:val="yellow"/>
        </w:rPr>
      </w:pPr>
    </w:p>
    <w:p w14:paraId="34F6FB8B" w14:textId="77777777" w:rsidR="0087409F" w:rsidRDefault="00E97363">
      <w:pPr>
        <w:jc w:val="both"/>
      </w:pPr>
      <w:r>
        <w:t>In RAN1 #113 meeting, applicability of LCM methods has been discussed mainly in the directions of scenarios where functionality-based LCM can be useful and scenarios where model ID based LCM can be useful. After these discussions, the proposed conclusion is that both functionality-based LCM and model-ID-based LCM are feasible from RAN1 perspective. However, there was no agreement yet to identify the cases where Functionality based LCM and model ID based LCM are useful.</w:t>
      </w:r>
    </w:p>
    <w:p w14:paraId="021CC54A" w14:textId="77777777" w:rsidR="0087409F" w:rsidRDefault="0087409F">
      <w:pPr>
        <w:jc w:val="both"/>
      </w:pPr>
    </w:p>
    <w:p w14:paraId="24C9476E" w14:textId="77777777" w:rsidR="0087409F" w:rsidRDefault="0087409F">
      <w:pPr>
        <w:jc w:val="both"/>
      </w:pPr>
    </w:p>
    <w:p w14:paraId="58C60C7F" w14:textId="784634DF" w:rsidR="0087409F" w:rsidRDefault="00E97363">
      <w:pPr>
        <w:pStyle w:val="Heading6"/>
        <w:ind w:left="1152" w:hanging="1152"/>
        <w:rPr>
          <w:sz w:val="22"/>
          <w:szCs w:val="22"/>
        </w:rPr>
      </w:pPr>
      <w:r>
        <w:rPr>
          <w:sz w:val="22"/>
          <w:szCs w:val="22"/>
        </w:rPr>
        <w:t>[FL1]</w:t>
      </w:r>
      <w:r w:rsidR="00E30E8A">
        <w:rPr>
          <w:sz w:val="22"/>
          <w:szCs w:val="22"/>
        </w:rPr>
        <w:t>[FL2]</w:t>
      </w:r>
      <w:r>
        <w:rPr>
          <w:sz w:val="22"/>
          <w:szCs w:val="22"/>
        </w:rPr>
        <w:t xml:space="preserve"> Proposed conclusion 8-6a:</w:t>
      </w:r>
    </w:p>
    <w:p w14:paraId="40DA4432" w14:textId="77777777" w:rsidR="0087409F" w:rsidRDefault="00E97363">
      <w:pPr>
        <w:pStyle w:val="ListBullet"/>
        <w:spacing w:after="160" w:line="256" w:lineRule="auto"/>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107706C3" w14:textId="77777777" w:rsidR="0087409F" w:rsidRDefault="00E97363">
      <w:pPr>
        <w:pStyle w:val="ListBullet"/>
        <w:spacing w:after="160" w:line="256" w:lineRule="auto"/>
        <w:rPr>
          <w:strike/>
          <w:lang w:val="en-GB"/>
        </w:rPr>
      </w:pPr>
      <w:r>
        <w:rPr>
          <w:lang w:val="en-GB"/>
        </w:rPr>
        <w:t xml:space="preserve">Functionality-based LCM is applicable at least for </w:t>
      </w:r>
    </w:p>
    <w:p w14:paraId="414B1D17" w14:textId="77777777" w:rsidR="0087409F" w:rsidRDefault="00E97363">
      <w:pPr>
        <w:numPr>
          <w:ilvl w:val="0"/>
          <w:numId w:val="78"/>
        </w:numPr>
        <w:ind w:left="648"/>
        <w:jc w:val="both"/>
      </w:pPr>
      <w:r>
        <w:t>UE side models without model transfer</w:t>
      </w:r>
    </w:p>
    <w:p w14:paraId="79A7C24F" w14:textId="77777777" w:rsidR="0087409F" w:rsidRDefault="0087409F">
      <w:pPr>
        <w:ind w:left="648"/>
        <w:jc w:val="both"/>
      </w:pPr>
    </w:p>
    <w:p w14:paraId="33D6516D" w14:textId="77777777" w:rsidR="0087409F" w:rsidRDefault="00E97363">
      <w:pPr>
        <w:pStyle w:val="ListBullet"/>
        <w:spacing w:after="160" w:line="256" w:lineRule="auto"/>
        <w:rPr>
          <w:strike/>
          <w:lang w:val="en-GB"/>
        </w:rPr>
      </w:pPr>
      <w:r>
        <w:rPr>
          <w:lang w:val="en-GB"/>
        </w:rPr>
        <w:t xml:space="preserve">Model ID-based LCM is applicable at least for </w:t>
      </w:r>
    </w:p>
    <w:p w14:paraId="3FFE9ED6" w14:textId="77777777" w:rsidR="0087409F" w:rsidRDefault="00E97363">
      <w:pPr>
        <w:numPr>
          <w:ilvl w:val="0"/>
          <w:numId w:val="78"/>
        </w:numPr>
        <w:ind w:left="648"/>
        <w:jc w:val="both"/>
      </w:pPr>
      <w:r>
        <w:t>UE side models with model transfer</w:t>
      </w:r>
    </w:p>
    <w:p w14:paraId="26204239" w14:textId="77777777" w:rsidR="0087409F" w:rsidRDefault="00E97363">
      <w:pPr>
        <w:numPr>
          <w:ilvl w:val="0"/>
          <w:numId w:val="78"/>
        </w:numPr>
        <w:ind w:left="648"/>
        <w:jc w:val="both"/>
      </w:pPr>
      <w:r>
        <w:t>Two-sided models</w:t>
      </w:r>
    </w:p>
    <w:p w14:paraId="3E994D50" w14:textId="77777777" w:rsidR="0087409F" w:rsidRDefault="00E97363">
      <w:pPr>
        <w:numPr>
          <w:ilvl w:val="0"/>
          <w:numId w:val="78"/>
        </w:numPr>
        <w:ind w:left="648"/>
        <w:jc w:val="both"/>
      </w:pPr>
      <w:r>
        <w:t>Scenarios requiring offline vendor collaboration for scenario/configuration/site/dataset-specific models</w:t>
      </w:r>
    </w:p>
    <w:p w14:paraId="1A37D047" w14:textId="77777777" w:rsidR="0087409F" w:rsidRDefault="0087409F">
      <w:pPr>
        <w:spacing w:line="360" w:lineRule="auto"/>
        <w:rPr>
          <w:lang w:val="en-GB"/>
        </w:rPr>
      </w:pPr>
    </w:p>
    <w:tbl>
      <w:tblPr>
        <w:tblStyle w:val="TableGrid"/>
        <w:tblW w:w="0" w:type="auto"/>
        <w:tblLook w:val="04A0" w:firstRow="1" w:lastRow="0" w:firstColumn="1" w:lastColumn="0" w:noHBand="0" w:noVBand="1"/>
      </w:tblPr>
      <w:tblGrid>
        <w:gridCol w:w="2235"/>
        <w:gridCol w:w="3863"/>
        <w:gridCol w:w="3864"/>
      </w:tblGrid>
      <w:tr w:rsidR="0087409F" w14:paraId="360F3022" w14:textId="77777777">
        <w:trPr>
          <w:trHeight w:val="449"/>
        </w:trPr>
        <w:tc>
          <w:tcPr>
            <w:tcW w:w="2235" w:type="dxa"/>
            <w:shd w:val="clear" w:color="auto" w:fill="D9D9D9" w:themeFill="background1" w:themeFillShade="D9"/>
          </w:tcPr>
          <w:p w14:paraId="6A3E01F1" w14:textId="77777777" w:rsidR="0087409F" w:rsidRDefault="0087409F">
            <w:pPr>
              <w:jc w:val="center"/>
              <w:rPr>
                <w:rFonts w:cstheme="minorHAnsi"/>
              </w:rPr>
            </w:pPr>
          </w:p>
        </w:tc>
        <w:tc>
          <w:tcPr>
            <w:tcW w:w="3863" w:type="dxa"/>
            <w:shd w:val="clear" w:color="auto" w:fill="D9D9D9" w:themeFill="background1" w:themeFillShade="D9"/>
            <w:vAlign w:val="center"/>
          </w:tcPr>
          <w:p w14:paraId="67DD65B2"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33935420" w14:textId="77777777" w:rsidR="0087409F" w:rsidRDefault="00E97363">
            <w:pPr>
              <w:jc w:val="center"/>
              <w:rPr>
                <w:rFonts w:cstheme="minorHAnsi"/>
              </w:rPr>
            </w:pPr>
            <w:r>
              <w:rPr>
                <w:rFonts w:cstheme="minorHAnsi"/>
              </w:rPr>
              <w:t>No</w:t>
            </w:r>
          </w:p>
        </w:tc>
      </w:tr>
      <w:tr w:rsidR="0087409F" w14:paraId="3CB4A96F" w14:textId="77777777">
        <w:trPr>
          <w:trHeight w:val="746"/>
        </w:trPr>
        <w:tc>
          <w:tcPr>
            <w:tcW w:w="2235" w:type="dxa"/>
          </w:tcPr>
          <w:p w14:paraId="7FB66064" w14:textId="77777777" w:rsidR="0087409F" w:rsidRDefault="00E97363">
            <w:pPr>
              <w:jc w:val="center"/>
              <w:rPr>
                <w:rFonts w:cstheme="minorHAnsi"/>
              </w:rPr>
            </w:pPr>
            <w:r>
              <w:rPr>
                <w:rFonts w:cstheme="minorHAnsi"/>
              </w:rPr>
              <w:t>Agree?</w:t>
            </w:r>
          </w:p>
        </w:tc>
        <w:tc>
          <w:tcPr>
            <w:tcW w:w="3863" w:type="dxa"/>
          </w:tcPr>
          <w:p w14:paraId="129CC694" w14:textId="77777777" w:rsidR="0087409F" w:rsidRDefault="00E97363">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3864" w:type="dxa"/>
          </w:tcPr>
          <w:p w14:paraId="237AE51F" w14:textId="77777777" w:rsidR="0087409F" w:rsidRDefault="0087409F">
            <w:pPr>
              <w:rPr>
                <w:rFonts w:cstheme="minorHAnsi"/>
              </w:rPr>
            </w:pPr>
          </w:p>
        </w:tc>
      </w:tr>
      <w:tr w:rsidR="0087409F" w14:paraId="672F1A0F" w14:textId="77777777">
        <w:tc>
          <w:tcPr>
            <w:tcW w:w="2235" w:type="dxa"/>
            <w:shd w:val="clear" w:color="auto" w:fill="D9D9D9" w:themeFill="background1" w:themeFillShade="D9"/>
          </w:tcPr>
          <w:p w14:paraId="79D4D2A0"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4A13304" w14:textId="77777777" w:rsidR="0087409F" w:rsidRDefault="00E97363">
            <w:pPr>
              <w:jc w:val="center"/>
              <w:rPr>
                <w:rFonts w:cstheme="minorHAnsi"/>
                <w:b/>
                <w:bCs/>
              </w:rPr>
            </w:pPr>
            <w:r>
              <w:rPr>
                <w:rFonts w:cstheme="minorHAnsi"/>
                <w:b/>
                <w:bCs/>
              </w:rPr>
              <w:t>Comments</w:t>
            </w:r>
          </w:p>
        </w:tc>
      </w:tr>
      <w:tr w:rsidR="0087409F" w14:paraId="01C87131" w14:textId="77777777">
        <w:tc>
          <w:tcPr>
            <w:tcW w:w="2235" w:type="dxa"/>
          </w:tcPr>
          <w:p w14:paraId="1507AA29"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6217B245" w14:textId="77777777" w:rsidR="0087409F" w:rsidRDefault="00E97363">
            <w:pPr>
              <w:rPr>
                <w:rFonts w:cstheme="minorHAnsi"/>
                <w:b/>
                <w:lang w:eastAsia="zh-CN"/>
              </w:rPr>
            </w:pPr>
            <w:r>
              <w:rPr>
                <w:rFonts w:cstheme="minorHAnsi" w:hint="eastAsia"/>
                <w:b/>
                <w:lang w:eastAsia="zh-CN"/>
              </w:rPr>
              <w:t>W</w:t>
            </w:r>
            <w:r>
              <w:rPr>
                <w:rFonts w:cstheme="minorHAnsi"/>
                <w:b/>
                <w:lang w:eastAsia="zh-CN"/>
              </w:rPr>
              <w:t xml:space="preserve">e would like to update as following. </w:t>
            </w:r>
          </w:p>
          <w:p w14:paraId="421EF6EE" w14:textId="77777777" w:rsidR="0087409F" w:rsidRDefault="00E97363">
            <w:pPr>
              <w:rPr>
                <w:rFonts w:cstheme="minorHAnsi"/>
                <w:b/>
                <w:lang w:eastAsia="zh-CN"/>
              </w:rPr>
            </w:pPr>
            <w:r>
              <w:rPr>
                <w:rFonts w:cstheme="minorHAnsi"/>
                <w:b/>
                <w:lang w:eastAsia="zh-CN"/>
              </w:rPr>
              <w:lastRenderedPageBreak/>
              <w:t xml:space="preserve">Functionality-based LCM can also be used for the case with model transfer, e.g., a model is transferred from one side to another and then associated the transferred model to a specific functionality. </w:t>
            </w:r>
          </w:p>
          <w:p w14:paraId="38F3D796" w14:textId="77777777" w:rsidR="0087409F" w:rsidRDefault="00E97363">
            <w:pPr>
              <w:rPr>
                <w:rFonts w:cstheme="minorHAnsi"/>
                <w:b/>
                <w:lang w:eastAsia="zh-CN"/>
              </w:rPr>
            </w:pPr>
            <w:r>
              <w:rPr>
                <w:rFonts w:cstheme="minorHAnsi"/>
                <w:b/>
                <w:lang w:eastAsia="zh-CN"/>
              </w:rPr>
              <w:t xml:space="preserve">Functionality-based LCM is not applicable for the case that requires scenario/configuration/dataset specific models. Since the capability signaling is not designed for such reporting. </w:t>
            </w:r>
          </w:p>
          <w:p w14:paraId="7DA26822" w14:textId="77777777" w:rsidR="0087409F" w:rsidRDefault="00E97363">
            <w:pPr>
              <w:rPr>
                <w:rFonts w:cstheme="minorHAnsi"/>
                <w:b/>
                <w:lang w:eastAsia="zh-CN"/>
              </w:rPr>
            </w:pPr>
            <w:r>
              <w:rPr>
                <w:rFonts w:cstheme="minorHAnsi"/>
                <w:b/>
                <w:lang w:eastAsia="zh-CN"/>
              </w:rPr>
              <w:t>Functionality-based LCM is not applicable for cases that requires model level performance tracking, e.g., for the case where the network side may need to understand the performance fluctuation/consistency due to model switching within the same UE side or if the same models are used across different UEs, model management can be more efficient if “same model” information is conveyed to the network.</w:t>
            </w:r>
          </w:p>
          <w:p w14:paraId="5A81EDF7" w14:textId="77777777" w:rsidR="0087409F" w:rsidRDefault="00E97363">
            <w:pPr>
              <w:rPr>
                <w:rFonts w:cstheme="minorHAnsi"/>
                <w:b/>
                <w:lang w:eastAsia="zh-CN"/>
              </w:rPr>
            </w:pPr>
            <w:r>
              <w:rPr>
                <w:rFonts w:cstheme="minorHAnsi" w:hint="eastAsia"/>
                <w:b/>
                <w:lang w:eastAsia="zh-CN"/>
              </w:rPr>
              <w:t>M</w:t>
            </w:r>
            <w:r>
              <w:rPr>
                <w:rFonts w:cstheme="minorHAnsi"/>
                <w:b/>
                <w:lang w:eastAsia="zh-CN"/>
              </w:rPr>
              <w:t>odel identification may not be needed to be restricted to offline collaboration.</w:t>
            </w:r>
          </w:p>
          <w:p w14:paraId="45930242" w14:textId="77777777" w:rsidR="0087409F" w:rsidRDefault="00E97363">
            <w:pPr>
              <w:pStyle w:val="ListBullet"/>
              <w:spacing w:after="160" w:line="256" w:lineRule="auto"/>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33CA7C8A" w14:textId="77777777" w:rsidR="0087409F" w:rsidRDefault="00E97363">
            <w:pPr>
              <w:pStyle w:val="ListBullet"/>
              <w:spacing w:after="160" w:line="256" w:lineRule="auto"/>
              <w:rPr>
                <w:strike/>
                <w:lang w:val="en-GB"/>
              </w:rPr>
            </w:pPr>
            <w:r>
              <w:rPr>
                <w:lang w:val="en-GB"/>
              </w:rPr>
              <w:t xml:space="preserve">Functionality-based LCM is applicable at least for </w:t>
            </w:r>
          </w:p>
          <w:p w14:paraId="7A187672" w14:textId="77777777" w:rsidR="0087409F" w:rsidRDefault="00E97363">
            <w:pPr>
              <w:numPr>
                <w:ilvl w:val="0"/>
                <w:numId w:val="78"/>
              </w:numPr>
              <w:ind w:left="648"/>
            </w:pPr>
            <w:r>
              <w:t xml:space="preserve">UE side models without </w:t>
            </w:r>
            <w:r>
              <w:rPr>
                <w:strike/>
                <w:color w:val="FF0000"/>
              </w:rPr>
              <w:t xml:space="preserve">model transfer </w:t>
            </w:r>
            <w:r>
              <w:rPr>
                <w:color w:val="FF0000"/>
              </w:rPr>
              <w:t>requiring vendor collaboration for scenario/configuration/site/dataset-specific models where UE capability signaling is not appropriate to convey such information.</w:t>
            </w:r>
          </w:p>
          <w:p w14:paraId="1784FC16" w14:textId="77777777" w:rsidR="0087409F" w:rsidRDefault="00E97363">
            <w:pPr>
              <w:numPr>
                <w:ilvl w:val="0"/>
                <w:numId w:val="78"/>
              </w:numPr>
              <w:ind w:left="648"/>
              <w:rPr>
                <w:color w:val="FF0000"/>
              </w:rPr>
            </w:pPr>
            <w:r>
              <w:rPr>
                <w:color w:val="FF0000"/>
              </w:rPr>
              <w:t>UE side models without requiring model level performance management for different models within the same UE or same models across different UEs.</w:t>
            </w:r>
          </w:p>
          <w:p w14:paraId="63C79774" w14:textId="77777777" w:rsidR="0087409F" w:rsidRDefault="0087409F">
            <w:pPr>
              <w:ind w:left="648"/>
            </w:pPr>
          </w:p>
          <w:p w14:paraId="7B0A3792" w14:textId="77777777" w:rsidR="0087409F" w:rsidRDefault="00E97363">
            <w:pPr>
              <w:pStyle w:val="ListBullet"/>
              <w:spacing w:after="160" w:line="256" w:lineRule="auto"/>
              <w:rPr>
                <w:strike/>
                <w:lang w:val="en-GB"/>
              </w:rPr>
            </w:pPr>
            <w:r>
              <w:rPr>
                <w:lang w:val="en-GB"/>
              </w:rPr>
              <w:t xml:space="preserve">Model ID-based LCM is applicable at least for </w:t>
            </w:r>
          </w:p>
          <w:p w14:paraId="5202D499" w14:textId="77777777" w:rsidR="0087409F" w:rsidRDefault="00E97363">
            <w:pPr>
              <w:numPr>
                <w:ilvl w:val="0"/>
                <w:numId w:val="78"/>
              </w:numPr>
              <w:ind w:left="648"/>
            </w:pPr>
            <w:r>
              <w:t>UE side models with model transfer</w:t>
            </w:r>
          </w:p>
          <w:p w14:paraId="51A2D576" w14:textId="77777777" w:rsidR="0087409F" w:rsidRDefault="00E97363">
            <w:pPr>
              <w:numPr>
                <w:ilvl w:val="0"/>
                <w:numId w:val="78"/>
              </w:numPr>
              <w:ind w:left="648"/>
            </w:pPr>
            <w:r>
              <w:t>Two-sided models</w:t>
            </w:r>
          </w:p>
          <w:p w14:paraId="6EE3EE93" w14:textId="77777777" w:rsidR="0087409F" w:rsidRDefault="00E97363">
            <w:pPr>
              <w:numPr>
                <w:ilvl w:val="0"/>
                <w:numId w:val="78"/>
              </w:numPr>
              <w:ind w:left="648"/>
            </w:pPr>
            <w:r>
              <w:t xml:space="preserve">Scenarios requiring </w:t>
            </w:r>
            <w:r>
              <w:rPr>
                <w:strike/>
                <w:color w:val="FF0000"/>
              </w:rPr>
              <w:t>offline</w:t>
            </w:r>
            <w:r>
              <w:t xml:space="preserve"> vendor collaboration for scenario/configuration/site/dataset-specific models</w:t>
            </w:r>
          </w:p>
          <w:p w14:paraId="39446E05" w14:textId="77777777" w:rsidR="0087409F" w:rsidRDefault="00E97363">
            <w:pPr>
              <w:numPr>
                <w:ilvl w:val="0"/>
                <w:numId w:val="78"/>
              </w:numPr>
              <w:ind w:left="648"/>
              <w:rPr>
                <w:color w:val="FF0000"/>
              </w:rPr>
            </w:pPr>
            <w:r>
              <w:rPr>
                <w:color w:val="FF0000"/>
              </w:rPr>
              <w:t>UE side models requiring model level performance management for different models within the same UE or same models across different UEs.</w:t>
            </w:r>
          </w:p>
          <w:p w14:paraId="113D8FF5" w14:textId="77777777" w:rsidR="0087409F" w:rsidRDefault="0087409F">
            <w:pPr>
              <w:rPr>
                <w:rFonts w:cstheme="minorHAnsi"/>
                <w:b/>
              </w:rPr>
            </w:pPr>
          </w:p>
        </w:tc>
      </w:tr>
      <w:tr w:rsidR="00643298" w14:paraId="6655AF61" w14:textId="77777777">
        <w:tc>
          <w:tcPr>
            <w:tcW w:w="2235" w:type="dxa"/>
          </w:tcPr>
          <w:p w14:paraId="01AB0759" w14:textId="77777777" w:rsidR="00643298" w:rsidRPr="00AE377F" w:rsidRDefault="00643298" w:rsidP="00643298">
            <w:pPr>
              <w:rPr>
                <w:rFonts w:cstheme="minorHAnsi"/>
                <w:lang w:eastAsia="zh-CN"/>
              </w:rPr>
            </w:pPr>
            <w:r>
              <w:rPr>
                <w:rFonts w:cstheme="minorHAnsi" w:hint="eastAsia"/>
                <w:lang w:eastAsia="zh-CN"/>
              </w:rPr>
              <w:lastRenderedPageBreak/>
              <w:t>H</w:t>
            </w:r>
            <w:r>
              <w:rPr>
                <w:rFonts w:cstheme="minorHAnsi"/>
                <w:lang w:eastAsia="zh-CN"/>
              </w:rPr>
              <w:t>uawei, HiSilicon</w:t>
            </w:r>
          </w:p>
        </w:tc>
        <w:tc>
          <w:tcPr>
            <w:tcW w:w="7727" w:type="dxa"/>
            <w:gridSpan w:val="2"/>
          </w:tcPr>
          <w:p w14:paraId="19458AB3" w14:textId="77777777" w:rsidR="00643298" w:rsidRPr="009539FA" w:rsidRDefault="00643298" w:rsidP="00643298">
            <w:pPr>
              <w:rPr>
                <w:rFonts w:cstheme="minorHAnsi"/>
                <w:lang w:eastAsia="zh-CN"/>
              </w:rPr>
            </w:pPr>
            <w:r w:rsidRPr="009539FA">
              <w:rPr>
                <w:rFonts w:cstheme="minorHAnsi" w:hint="eastAsia"/>
                <w:lang w:eastAsia="zh-CN"/>
              </w:rPr>
              <w:t>1</w:t>
            </w:r>
            <w:r w:rsidRPr="009539FA">
              <w:rPr>
                <w:rFonts w:cstheme="minorHAnsi"/>
                <w:lang w:eastAsia="zh-CN"/>
              </w:rPr>
              <w:t>) For the 1</w:t>
            </w:r>
            <w:r w:rsidRPr="009539FA">
              <w:rPr>
                <w:rFonts w:cstheme="minorHAnsi"/>
                <w:vertAlign w:val="superscript"/>
                <w:lang w:eastAsia="zh-CN"/>
              </w:rPr>
              <w:t>st</w:t>
            </w:r>
            <w:r w:rsidRPr="009539FA">
              <w:rPr>
                <w:rFonts w:cstheme="minorHAnsi"/>
                <w:lang w:eastAsia="zh-CN"/>
              </w:rPr>
              <w:t xml:space="preserve"> main bullet,</w:t>
            </w:r>
            <w:r>
              <w:rPr>
                <w:rFonts w:cstheme="minorHAnsi"/>
                <w:lang w:eastAsia="zh-CN"/>
              </w:rPr>
              <w:t xml:space="preserve"> whether it is feasible depends on other studies (e.g., the identification procedure); we </w:t>
            </w:r>
            <w:r>
              <w:rPr>
                <w:rFonts w:cstheme="minorHAnsi" w:hint="eastAsia"/>
                <w:lang w:eastAsia="zh-CN"/>
              </w:rPr>
              <w:t>can</w:t>
            </w:r>
            <w:r>
              <w:rPr>
                <w:rFonts w:cstheme="minorHAnsi"/>
                <w:lang w:eastAsia="zh-CN"/>
              </w:rPr>
              <w:t xml:space="preserve"> say both LCM procedures are applicable for potentially different cases/collaboration levels.</w:t>
            </w:r>
          </w:p>
          <w:p w14:paraId="1BE6A355" w14:textId="77777777" w:rsidR="00643298" w:rsidRPr="008157BC" w:rsidRDefault="00643298" w:rsidP="00643298">
            <w:r w:rsidRPr="008157BC">
              <w:rPr>
                <w:rFonts w:cstheme="minorHAnsi" w:hint="eastAsia"/>
                <w:lang w:eastAsia="zh-CN"/>
              </w:rPr>
              <w:t>2</w:t>
            </w:r>
            <w:r w:rsidRPr="008157BC">
              <w:rPr>
                <w:rFonts w:cstheme="minorHAnsi"/>
                <w:lang w:eastAsia="zh-CN"/>
              </w:rPr>
              <w:t>)</w:t>
            </w:r>
            <w:r w:rsidRPr="008157BC">
              <w:t xml:space="preserve"> For the last subbullet of model ID based LCM, it is not clear what is “Scenarios requiring offline vendor collaboration for scenario/configuration/site/dataset-specific models”. It can be removed before clarified.</w:t>
            </w:r>
          </w:p>
          <w:p w14:paraId="7A14A978" w14:textId="77777777" w:rsidR="00643298" w:rsidRDefault="00643298" w:rsidP="00643298">
            <w:pPr>
              <w:rPr>
                <w:rFonts w:cstheme="minorHAnsi"/>
                <w:b/>
                <w:lang w:eastAsia="zh-CN"/>
              </w:rPr>
            </w:pPr>
          </w:p>
          <w:p w14:paraId="05B65410" w14:textId="77777777" w:rsidR="00643298" w:rsidRPr="003D3B78" w:rsidRDefault="00643298" w:rsidP="00643298">
            <w:pPr>
              <w:pStyle w:val="ListBullet"/>
              <w:tabs>
                <w:tab w:val="num" w:pos="360"/>
              </w:tabs>
              <w:spacing w:after="160" w:line="256" w:lineRule="auto"/>
              <w:rPr>
                <w:strike/>
                <w:lang w:val="en-GB"/>
              </w:rPr>
            </w:pPr>
            <w:r w:rsidRPr="003D3B78">
              <w:rPr>
                <w:lang w:val="en-GB"/>
              </w:rPr>
              <w:lastRenderedPageBreak/>
              <w:t xml:space="preserve">From the general framework point of view, </w:t>
            </w:r>
            <w:r w:rsidRPr="008157BC">
              <w:rPr>
                <w:strike/>
                <w:color w:val="FF0000"/>
                <w:lang w:val="en-GB"/>
              </w:rPr>
              <w:t>both</w:t>
            </w:r>
            <w:r w:rsidRPr="008157BC">
              <w:rPr>
                <w:color w:val="FF0000"/>
                <w:lang w:val="en-GB"/>
              </w:rPr>
              <w:t xml:space="preserve"> </w:t>
            </w:r>
            <w:r w:rsidRPr="003D3B78">
              <w:rPr>
                <w:lang w:val="en-GB"/>
              </w:rPr>
              <w:t xml:space="preserve">functionality-based LCM and model-ID-based LCM </w:t>
            </w:r>
            <w:r>
              <w:rPr>
                <w:color w:val="FF0000"/>
                <w:lang w:eastAsia="zh-CN"/>
              </w:rPr>
              <w:t>may be</w:t>
            </w:r>
            <w:r w:rsidRPr="008157BC">
              <w:rPr>
                <w:color w:val="FF0000"/>
                <w:lang w:eastAsia="zh-CN"/>
              </w:rPr>
              <w:t xml:space="preserve"> applicable for potentially different use cases</w:t>
            </w:r>
            <w:r w:rsidRPr="00BE49F2">
              <w:rPr>
                <w:rFonts w:cstheme="minorHAnsi"/>
                <w:color w:val="FF0000"/>
                <w:lang w:eastAsia="zh-CN"/>
              </w:rPr>
              <w:t>/collaboration levels</w:t>
            </w:r>
            <w:r w:rsidRPr="00BE49F2">
              <w:rPr>
                <w:rFonts w:hint="eastAsia"/>
                <w:color w:val="FF0000"/>
                <w:lang w:eastAsia="zh-CN"/>
              </w:rPr>
              <w:t xml:space="preserve"> </w:t>
            </w:r>
            <w:r w:rsidRPr="008157BC">
              <w:rPr>
                <w:rFonts w:hint="eastAsia"/>
                <w:strike/>
                <w:color w:val="FF0000"/>
                <w:lang w:eastAsia="zh-CN"/>
              </w:rPr>
              <w:t xml:space="preserve">feasible </w:t>
            </w:r>
            <w:r w:rsidRPr="008157BC">
              <w:rPr>
                <w:strike/>
                <w:color w:val="FF0000"/>
                <w:lang w:eastAsia="zh-CN"/>
              </w:rPr>
              <w:t xml:space="preserve">and have benefits </w:t>
            </w:r>
            <w:r w:rsidRPr="008157BC">
              <w:rPr>
                <w:rFonts w:hint="eastAsia"/>
                <w:strike/>
                <w:color w:val="FF0000"/>
                <w:lang w:eastAsia="zh-CN"/>
              </w:rPr>
              <w:t>from RAN1 perspective</w:t>
            </w:r>
            <w:r w:rsidRPr="003D3B78">
              <w:rPr>
                <w:lang w:val="en-GB"/>
              </w:rPr>
              <w:t xml:space="preserve">. </w:t>
            </w:r>
          </w:p>
          <w:p w14:paraId="3EC399D8" w14:textId="77777777" w:rsidR="00643298" w:rsidRPr="003D3B78" w:rsidRDefault="00643298" w:rsidP="00643298">
            <w:pPr>
              <w:pStyle w:val="ListBullet"/>
              <w:tabs>
                <w:tab w:val="num" w:pos="360"/>
              </w:tabs>
              <w:spacing w:after="160" w:line="256" w:lineRule="auto"/>
              <w:rPr>
                <w:strike/>
                <w:lang w:val="en-GB"/>
              </w:rPr>
            </w:pPr>
            <w:r>
              <w:rPr>
                <w:lang w:val="en-GB"/>
              </w:rPr>
              <w:t>F</w:t>
            </w:r>
            <w:r w:rsidRPr="003D3B78">
              <w:rPr>
                <w:lang w:val="en-GB"/>
              </w:rPr>
              <w:t xml:space="preserve">unctionality-based LCM is </w:t>
            </w:r>
            <w:r>
              <w:rPr>
                <w:lang w:val="en-GB"/>
              </w:rPr>
              <w:t>applicable at least</w:t>
            </w:r>
            <w:r w:rsidRPr="003D3B78">
              <w:rPr>
                <w:lang w:val="en-GB"/>
              </w:rPr>
              <w:t xml:space="preserve"> for</w:t>
            </w:r>
            <w:r>
              <w:rPr>
                <w:lang w:val="en-GB"/>
              </w:rPr>
              <w:t xml:space="preserve"> </w:t>
            </w:r>
          </w:p>
          <w:p w14:paraId="70F1B780" w14:textId="77777777" w:rsidR="00643298" w:rsidRDefault="00643298" w:rsidP="00643298">
            <w:pPr>
              <w:numPr>
                <w:ilvl w:val="0"/>
                <w:numId w:val="78"/>
              </w:numPr>
              <w:ind w:left="648"/>
            </w:pPr>
            <w:r>
              <w:t>UE side models without model transfer</w:t>
            </w:r>
          </w:p>
          <w:p w14:paraId="0419A702" w14:textId="77777777" w:rsidR="00643298" w:rsidRDefault="00643298" w:rsidP="00643298">
            <w:pPr>
              <w:ind w:left="648"/>
            </w:pPr>
          </w:p>
          <w:p w14:paraId="6728B4CB" w14:textId="77777777" w:rsidR="00643298" w:rsidRDefault="00643298" w:rsidP="00643298">
            <w:pPr>
              <w:pStyle w:val="ListBullet"/>
              <w:tabs>
                <w:tab w:val="num" w:pos="360"/>
              </w:tabs>
              <w:spacing w:after="160" w:line="256" w:lineRule="auto"/>
              <w:rPr>
                <w:strike/>
                <w:lang w:val="en-GB"/>
              </w:rPr>
            </w:pPr>
            <w:r>
              <w:rPr>
                <w:lang w:val="en-GB"/>
              </w:rPr>
              <w:t>Model ID</w:t>
            </w:r>
            <w:r w:rsidRPr="003D3B78">
              <w:rPr>
                <w:lang w:val="en-GB"/>
              </w:rPr>
              <w:t xml:space="preserve">-based LCM is applicable </w:t>
            </w:r>
            <w:r>
              <w:rPr>
                <w:lang w:val="en-GB"/>
              </w:rPr>
              <w:t xml:space="preserve">at least </w:t>
            </w:r>
            <w:r w:rsidRPr="003D3B78">
              <w:rPr>
                <w:lang w:val="en-GB"/>
              </w:rPr>
              <w:t>for</w:t>
            </w:r>
            <w:r>
              <w:rPr>
                <w:lang w:val="en-GB"/>
              </w:rPr>
              <w:t xml:space="preserve"> </w:t>
            </w:r>
          </w:p>
          <w:p w14:paraId="1FACAB03" w14:textId="77777777" w:rsidR="00643298" w:rsidRDefault="00643298" w:rsidP="00643298">
            <w:pPr>
              <w:numPr>
                <w:ilvl w:val="0"/>
                <w:numId w:val="78"/>
              </w:numPr>
              <w:ind w:left="648"/>
            </w:pPr>
            <w:r>
              <w:t>UE side models with model transfer</w:t>
            </w:r>
          </w:p>
          <w:p w14:paraId="3E294EB5" w14:textId="77777777" w:rsidR="00643298" w:rsidRPr="00932E21" w:rsidRDefault="00643298" w:rsidP="00643298">
            <w:pPr>
              <w:numPr>
                <w:ilvl w:val="0"/>
                <w:numId w:val="78"/>
              </w:numPr>
              <w:ind w:left="648"/>
              <w:rPr>
                <w:rFonts w:cstheme="minorHAnsi"/>
                <w:b/>
              </w:rPr>
            </w:pPr>
            <w:r>
              <w:t>Two-sided models</w:t>
            </w:r>
          </w:p>
          <w:p w14:paraId="51BD4D92" w14:textId="77777777" w:rsidR="00643298" w:rsidRPr="00BC4DE2" w:rsidRDefault="00643298" w:rsidP="00643298">
            <w:pPr>
              <w:numPr>
                <w:ilvl w:val="0"/>
                <w:numId w:val="78"/>
              </w:numPr>
              <w:ind w:left="648"/>
              <w:rPr>
                <w:rFonts w:cstheme="minorHAnsi"/>
                <w:b/>
                <w:strike/>
              </w:rPr>
            </w:pPr>
            <w:r w:rsidRPr="00BC4DE2">
              <w:rPr>
                <w:strike/>
                <w:color w:val="FF0000"/>
              </w:rPr>
              <w:t>Scenarios requiring offline vendor collaboration for scenario/configuration/site/dataset-specific models</w:t>
            </w:r>
          </w:p>
        </w:tc>
      </w:tr>
      <w:tr w:rsidR="000A66AE" w14:paraId="2368E1B7" w14:textId="77777777">
        <w:tc>
          <w:tcPr>
            <w:tcW w:w="2235" w:type="dxa"/>
          </w:tcPr>
          <w:p w14:paraId="3EB73565" w14:textId="67311D94" w:rsidR="000A66AE" w:rsidRDefault="000A66AE" w:rsidP="000A66AE">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158827BB" w14:textId="3AB51FC0" w:rsidR="000A66AE" w:rsidRPr="009539FA" w:rsidRDefault="000A66AE" w:rsidP="000A66AE">
            <w:pPr>
              <w:rPr>
                <w:rFonts w:cstheme="minorHAnsi"/>
                <w:lang w:eastAsia="zh-CN"/>
              </w:rPr>
            </w:pPr>
            <w:r>
              <w:rPr>
                <w:rFonts w:eastAsia="MS Mincho" w:cstheme="minorHAnsi" w:hint="eastAsia"/>
                <w:bCs/>
                <w:lang w:eastAsia="ja-JP"/>
              </w:rPr>
              <w:t>N</w:t>
            </w:r>
            <w:r>
              <w:rPr>
                <w:rFonts w:eastAsia="MS Mincho" w:cstheme="minorHAnsi"/>
                <w:bCs/>
                <w:lang w:eastAsia="ja-JP"/>
              </w:rPr>
              <w:t>o need this proposal. We think both functionality-based LCM and model ID-based LCM may work for one-sided model and two-sided models.</w:t>
            </w:r>
          </w:p>
        </w:tc>
      </w:tr>
      <w:tr w:rsidR="00CD2C5A" w14:paraId="0CC61D4E" w14:textId="77777777">
        <w:tc>
          <w:tcPr>
            <w:tcW w:w="2235" w:type="dxa"/>
          </w:tcPr>
          <w:p w14:paraId="4D46F405" w14:textId="4C41262A" w:rsidR="00CD2C5A" w:rsidRDefault="00CD2C5A" w:rsidP="000A66AE">
            <w:pPr>
              <w:rPr>
                <w:rFonts w:eastAsia="MS Mincho" w:cstheme="minorHAnsi"/>
                <w:lang w:eastAsia="ja-JP"/>
              </w:rPr>
            </w:pPr>
            <w:r>
              <w:rPr>
                <w:rFonts w:eastAsia="MS Mincho" w:cstheme="minorHAnsi" w:hint="eastAsia"/>
                <w:lang w:eastAsia="ja-JP"/>
              </w:rPr>
              <w:t xml:space="preserve">Samsung </w:t>
            </w:r>
          </w:p>
        </w:tc>
        <w:tc>
          <w:tcPr>
            <w:tcW w:w="7727" w:type="dxa"/>
            <w:gridSpan w:val="2"/>
          </w:tcPr>
          <w:p w14:paraId="157FF280" w14:textId="7FEEF0DC" w:rsidR="00CD2C5A" w:rsidRPr="00CD2C5A" w:rsidRDefault="00CD2C5A" w:rsidP="00CD2C5A">
            <w:pPr>
              <w:pStyle w:val="ListBullet"/>
              <w:numPr>
                <w:ilvl w:val="0"/>
                <w:numId w:val="0"/>
              </w:numPr>
              <w:spacing w:after="160" w:line="256" w:lineRule="auto"/>
              <w:ind w:left="360" w:hanging="360"/>
              <w:rPr>
                <w:lang w:val="en-GB"/>
              </w:rPr>
            </w:pPr>
            <w:r w:rsidRPr="00CD2C5A">
              <w:rPr>
                <w:rFonts w:hint="eastAsia"/>
                <w:lang w:val="en-GB"/>
              </w:rPr>
              <w:t>O</w:t>
            </w:r>
            <w:r w:rsidRPr="00CD2C5A">
              <w:rPr>
                <w:lang w:val="en-GB"/>
              </w:rPr>
              <w:t xml:space="preserve">ur understanding is functionality based LCM can be applied for two-sided models too, e.g., case wherein only one model exist per function. </w:t>
            </w:r>
          </w:p>
          <w:p w14:paraId="75EA87F6" w14:textId="09DA446E" w:rsidR="00CD2C5A" w:rsidRDefault="00CD2C5A" w:rsidP="00CD2C5A">
            <w:pPr>
              <w:pStyle w:val="ListBullet"/>
              <w:spacing w:after="160" w:line="256" w:lineRule="auto"/>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416EEA4B" w14:textId="77777777" w:rsidR="00CD2C5A" w:rsidRDefault="00CD2C5A" w:rsidP="00CD2C5A">
            <w:pPr>
              <w:pStyle w:val="ListBullet"/>
              <w:spacing w:after="160" w:line="256" w:lineRule="auto"/>
              <w:rPr>
                <w:strike/>
                <w:lang w:val="en-GB"/>
              </w:rPr>
            </w:pPr>
            <w:r>
              <w:rPr>
                <w:lang w:val="en-GB"/>
              </w:rPr>
              <w:t xml:space="preserve">Functionality-based LCM is applicable at least for </w:t>
            </w:r>
          </w:p>
          <w:p w14:paraId="571F17E3" w14:textId="134B6229" w:rsidR="00CD2C5A" w:rsidRDefault="00CD2C5A" w:rsidP="00CD2C5A">
            <w:pPr>
              <w:numPr>
                <w:ilvl w:val="0"/>
                <w:numId w:val="78"/>
              </w:numPr>
              <w:ind w:left="648"/>
              <w:rPr>
                <w:strike/>
                <w:color w:val="FF0000"/>
              </w:rPr>
            </w:pPr>
            <w:r w:rsidRPr="00CD2C5A">
              <w:rPr>
                <w:strike/>
                <w:color w:val="FF0000"/>
              </w:rPr>
              <w:t>UE side models without model transfer</w:t>
            </w:r>
          </w:p>
          <w:p w14:paraId="4E0177FD" w14:textId="18087985" w:rsidR="00CD2C5A" w:rsidRPr="00CD2C5A" w:rsidRDefault="00CD2C5A" w:rsidP="00CD2C5A">
            <w:pPr>
              <w:numPr>
                <w:ilvl w:val="0"/>
                <w:numId w:val="78"/>
              </w:numPr>
              <w:ind w:left="648"/>
              <w:rPr>
                <w:color w:val="FF0000"/>
              </w:rPr>
            </w:pPr>
            <w:r w:rsidRPr="00CD2C5A">
              <w:rPr>
                <w:color w:val="FF0000"/>
              </w:rPr>
              <w:t xml:space="preserve">Function level </w:t>
            </w:r>
            <w:r w:rsidR="0083733B">
              <w:rPr>
                <w:color w:val="FF0000"/>
              </w:rPr>
              <w:t xml:space="preserve">management </w:t>
            </w:r>
            <w:r w:rsidRPr="00CD2C5A">
              <w:rPr>
                <w:color w:val="FF0000"/>
              </w:rPr>
              <w:t>of</w:t>
            </w:r>
            <w:r w:rsidR="0083733B">
              <w:rPr>
                <w:color w:val="FF0000"/>
              </w:rPr>
              <w:t xml:space="preserve"> AI/ML operations at UE including</w:t>
            </w:r>
            <w:r w:rsidRPr="00CD2C5A">
              <w:rPr>
                <w:color w:val="FF0000"/>
              </w:rPr>
              <w:t xml:space="preserve"> UE-side and UE part of two side models</w:t>
            </w:r>
          </w:p>
          <w:p w14:paraId="5EE434BB" w14:textId="77777777" w:rsidR="00CD2C5A" w:rsidRDefault="00CD2C5A" w:rsidP="00CD2C5A">
            <w:pPr>
              <w:ind w:left="648"/>
            </w:pPr>
          </w:p>
          <w:p w14:paraId="73C7DEE5" w14:textId="77777777" w:rsidR="00CD2C5A" w:rsidRDefault="00CD2C5A" w:rsidP="00CD2C5A">
            <w:pPr>
              <w:pStyle w:val="ListBullet"/>
              <w:spacing w:after="160" w:line="256" w:lineRule="auto"/>
              <w:rPr>
                <w:strike/>
                <w:lang w:val="en-GB"/>
              </w:rPr>
            </w:pPr>
            <w:r>
              <w:rPr>
                <w:lang w:val="en-GB"/>
              </w:rPr>
              <w:t xml:space="preserve">Model ID-based LCM is applicable at least for </w:t>
            </w:r>
          </w:p>
          <w:p w14:paraId="55BEE5C9" w14:textId="77777777" w:rsidR="00CD2C5A" w:rsidRPr="00CD2C5A" w:rsidRDefault="00CD2C5A" w:rsidP="00CD2C5A">
            <w:pPr>
              <w:numPr>
                <w:ilvl w:val="0"/>
                <w:numId w:val="78"/>
              </w:numPr>
              <w:ind w:left="648"/>
              <w:rPr>
                <w:strike/>
              </w:rPr>
            </w:pPr>
            <w:r w:rsidRPr="00CD2C5A">
              <w:rPr>
                <w:strike/>
              </w:rPr>
              <w:t>UE side models with model transfer</w:t>
            </w:r>
          </w:p>
          <w:p w14:paraId="17822DC2" w14:textId="77777777" w:rsidR="00CD2C5A" w:rsidRPr="00CD2C5A" w:rsidRDefault="00CD2C5A" w:rsidP="00CD2C5A">
            <w:pPr>
              <w:numPr>
                <w:ilvl w:val="0"/>
                <w:numId w:val="78"/>
              </w:numPr>
              <w:ind w:left="648"/>
              <w:rPr>
                <w:strike/>
              </w:rPr>
            </w:pPr>
            <w:r w:rsidRPr="00CD2C5A">
              <w:rPr>
                <w:strike/>
              </w:rPr>
              <w:t>Two-sided models</w:t>
            </w:r>
          </w:p>
          <w:p w14:paraId="782227DE" w14:textId="19051AA2" w:rsidR="00CD2C5A" w:rsidRPr="00CD2C5A" w:rsidRDefault="00CD2C5A" w:rsidP="00CD2C5A">
            <w:pPr>
              <w:numPr>
                <w:ilvl w:val="0"/>
                <w:numId w:val="78"/>
              </w:numPr>
              <w:ind w:left="648"/>
              <w:rPr>
                <w:strike/>
              </w:rPr>
            </w:pPr>
            <w:r w:rsidRPr="00CD2C5A">
              <w:rPr>
                <w:strike/>
              </w:rPr>
              <w:t>Scenarios requiring offline vendor collaboration for scenario/configuration/site/dataset-specific models</w:t>
            </w:r>
          </w:p>
          <w:p w14:paraId="73DB83ED" w14:textId="5DD2EDDE" w:rsidR="00CD2C5A" w:rsidRPr="0083733B" w:rsidRDefault="00CD2C5A" w:rsidP="00CD2C5A">
            <w:pPr>
              <w:numPr>
                <w:ilvl w:val="0"/>
                <w:numId w:val="78"/>
              </w:numPr>
              <w:ind w:left="648"/>
              <w:rPr>
                <w:color w:val="FF0000"/>
              </w:rPr>
            </w:pPr>
            <w:r w:rsidRPr="0083733B">
              <w:rPr>
                <w:color w:val="FF0000"/>
              </w:rPr>
              <w:t xml:space="preserve">Model </w:t>
            </w:r>
            <w:r w:rsidR="0083733B" w:rsidRPr="0083733B">
              <w:rPr>
                <w:color w:val="FF0000"/>
              </w:rPr>
              <w:t xml:space="preserve">level management of AI/ML operations at UE including </w:t>
            </w:r>
            <w:r w:rsidRPr="0083733B">
              <w:rPr>
                <w:color w:val="FF0000"/>
              </w:rPr>
              <w:t>UE-side and UE part of two side models</w:t>
            </w:r>
          </w:p>
          <w:p w14:paraId="360C3125" w14:textId="2ADAE41A" w:rsidR="00CD2C5A" w:rsidRPr="00CD2C5A" w:rsidRDefault="0083733B" w:rsidP="000A66AE">
            <w:pPr>
              <w:rPr>
                <w:rFonts w:eastAsia="MS Mincho" w:cstheme="minorHAnsi"/>
                <w:bCs/>
                <w:lang w:eastAsia="ja-JP"/>
              </w:rPr>
            </w:pPr>
            <w:r>
              <w:rPr>
                <w:rFonts w:eastAsia="MS Mincho" w:cstheme="minorHAnsi" w:hint="eastAsia"/>
                <w:bCs/>
                <w:lang w:eastAsia="ja-JP"/>
              </w:rPr>
              <w:t xml:space="preserve">RAN1 to study whether model level </w:t>
            </w:r>
            <w:r>
              <w:rPr>
                <w:rFonts w:eastAsia="MS Mincho" w:cstheme="minorHAnsi"/>
                <w:bCs/>
                <w:lang w:eastAsia="ja-JP"/>
              </w:rPr>
              <w:t>management</w:t>
            </w:r>
            <w:r>
              <w:rPr>
                <w:rFonts w:eastAsia="MS Mincho" w:cstheme="minorHAnsi" w:hint="eastAsia"/>
                <w:bCs/>
                <w:lang w:eastAsia="ja-JP"/>
              </w:rPr>
              <w:t xml:space="preserve"> of AI/ML operations </w:t>
            </w:r>
            <w:r>
              <w:rPr>
                <w:rFonts w:eastAsia="MS Mincho" w:cstheme="minorHAnsi"/>
                <w:bCs/>
                <w:lang w:eastAsia="ja-JP"/>
              </w:rPr>
              <w:t xml:space="preserve">at UE </w:t>
            </w:r>
            <w:r>
              <w:rPr>
                <w:rFonts w:eastAsia="MS Mincho" w:cstheme="minorHAnsi" w:hint="eastAsia"/>
                <w:bCs/>
                <w:lang w:eastAsia="ja-JP"/>
              </w:rPr>
              <w:t xml:space="preserve">is feasible. </w:t>
            </w:r>
          </w:p>
        </w:tc>
      </w:tr>
      <w:tr w:rsidR="00F23C3E" w:rsidRPr="00153270" w14:paraId="653D4938" w14:textId="77777777" w:rsidTr="00F23C3E">
        <w:tc>
          <w:tcPr>
            <w:tcW w:w="2235" w:type="dxa"/>
          </w:tcPr>
          <w:p w14:paraId="6F29BFBF" w14:textId="77777777" w:rsidR="00F23C3E" w:rsidRPr="00153270" w:rsidRDefault="00F23C3E" w:rsidP="00F23C3E">
            <w:pPr>
              <w:rPr>
                <w:rFonts w:eastAsia="Malgun Gothic" w:cstheme="minorHAnsi"/>
                <w:lang w:eastAsia="ko-KR"/>
              </w:rPr>
            </w:pPr>
            <w:r>
              <w:rPr>
                <w:rFonts w:eastAsia="Malgun Gothic" w:cstheme="minorHAnsi" w:hint="eastAsia"/>
                <w:lang w:eastAsia="ko-KR"/>
              </w:rPr>
              <w:t>LG</w:t>
            </w:r>
          </w:p>
        </w:tc>
        <w:tc>
          <w:tcPr>
            <w:tcW w:w="7727" w:type="dxa"/>
            <w:gridSpan w:val="2"/>
          </w:tcPr>
          <w:p w14:paraId="2FADF6E7" w14:textId="77777777" w:rsidR="00F23C3E" w:rsidRPr="00153270" w:rsidRDefault="00F23C3E" w:rsidP="00F23C3E">
            <w:pPr>
              <w:rPr>
                <w:rFonts w:eastAsia="Malgun Gothic" w:cstheme="minorHAnsi"/>
                <w:lang w:eastAsia="ko-KR"/>
              </w:rPr>
            </w:pPr>
            <w:r w:rsidRPr="00153270">
              <w:rPr>
                <w:rFonts w:eastAsia="Malgun Gothic" w:cstheme="minorHAnsi" w:hint="eastAsia"/>
                <w:lang w:eastAsia="ko-KR"/>
              </w:rPr>
              <w:t xml:space="preserve">If the intention is to identify which approach is better for which case, </w:t>
            </w:r>
            <w:r w:rsidRPr="00153270">
              <w:rPr>
                <w:rFonts w:eastAsia="Malgun Gothic" w:cstheme="minorHAnsi"/>
                <w:lang w:eastAsia="ko-KR"/>
              </w:rPr>
              <w:t xml:space="preserve">proposal needs to be </w:t>
            </w:r>
            <w:r>
              <w:rPr>
                <w:rFonts w:eastAsia="Malgun Gothic" w:cstheme="minorHAnsi"/>
                <w:lang w:eastAsia="ko-KR"/>
              </w:rPr>
              <w:t>clear. In addition, we are not sure how offline vendor collaboration scenario impact RAN air interface. Suggest to delete it.</w:t>
            </w:r>
          </w:p>
          <w:p w14:paraId="3FE5C0C7" w14:textId="77777777" w:rsidR="00F23C3E" w:rsidRPr="00153270" w:rsidRDefault="00F23C3E" w:rsidP="00F23C3E">
            <w:pPr>
              <w:pStyle w:val="ListBullet"/>
              <w:tabs>
                <w:tab w:val="num" w:pos="360"/>
              </w:tabs>
              <w:spacing w:after="160" w:line="256" w:lineRule="auto"/>
              <w:rPr>
                <w:strike/>
                <w:color w:val="FF0000"/>
                <w:lang w:val="en-GB"/>
              </w:rPr>
            </w:pPr>
            <w:r w:rsidRPr="00153270">
              <w:rPr>
                <w:strike/>
                <w:color w:val="FF0000"/>
                <w:lang w:val="en-GB"/>
              </w:rPr>
              <w:lastRenderedPageBreak/>
              <w:t xml:space="preserve">From the general framework point of view, both functionality-based LCM and model-ID-based LCM </w:t>
            </w:r>
            <w:r w:rsidRPr="00153270">
              <w:rPr>
                <w:rFonts w:hint="eastAsia"/>
                <w:strike/>
                <w:color w:val="FF0000"/>
                <w:lang w:eastAsia="zh-CN"/>
              </w:rPr>
              <w:t xml:space="preserve">are feasible </w:t>
            </w:r>
            <w:r w:rsidRPr="00153270">
              <w:rPr>
                <w:strike/>
                <w:color w:val="FF0000"/>
                <w:lang w:eastAsia="zh-CN"/>
              </w:rPr>
              <w:t xml:space="preserve">and have benefits </w:t>
            </w:r>
            <w:r w:rsidRPr="00153270">
              <w:rPr>
                <w:rFonts w:hint="eastAsia"/>
                <w:strike/>
                <w:color w:val="FF0000"/>
                <w:lang w:eastAsia="zh-CN"/>
              </w:rPr>
              <w:t>from RAN1 perspective</w:t>
            </w:r>
            <w:r w:rsidRPr="00153270">
              <w:rPr>
                <w:strike/>
                <w:color w:val="FF0000"/>
                <w:lang w:val="en-GB"/>
              </w:rPr>
              <w:t xml:space="preserve">. </w:t>
            </w:r>
          </w:p>
          <w:p w14:paraId="6C21695B" w14:textId="77777777" w:rsidR="00F23C3E" w:rsidRPr="003D3B78" w:rsidRDefault="00F23C3E" w:rsidP="00F23C3E">
            <w:pPr>
              <w:pStyle w:val="ListBullet"/>
              <w:tabs>
                <w:tab w:val="num" w:pos="360"/>
              </w:tabs>
              <w:spacing w:after="160" w:line="256" w:lineRule="auto"/>
              <w:rPr>
                <w:strike/>
                <w:lang w:val="en-GB"/>
              </w:rPr>
            </w:pPr>
            <w:r>
              <w:rPr>
                <w:lang w:val="en-GB"/>
              </w:rPr>
              <w:t>F</w:t>
            </w:r>
            <w:r w:rsidRPr="003D3B78">
              <w:rPr>
                <w:lang w:val="en-GB"/>
              </w:rPr>
              <w:t xml:space="preserve">unctionality-based LCM is </w:t>
            </w:r>
            <w:r>
              <w:rPr>
                <w:color w:val="FF0000"/>
                <w:lang w:val="en-GB"/>
              </w:rPr>
              <w:t>beneficial</w:t>
            </w:r>
            <w:r w:rsidRPr="00283215">
              <w:rPr>
                <w:strike/>
                <w:color w:val="FF0000"/>
                <w:lang w:val="en-GB"/>
              </w:rPr>
              <w:t xml:space="preserve">applicable </w:t>
            </w:r>
            <w:r w:rsidRPr="00283215">
              <w:rPr>
                <w:lang w:val="en-GB"/>
              </w:rPr>
              <w:t>at least</w:t>
            </w:r>
            <w:r w:rsidRPr="00283215">
              <w:rPr>
                <w:color w:val="FF0000"/>
                <w:lang w:val="en-GB"/>
              </w:rPr>
              <w:t xml:space="preserve"> </w:t>
            </w:r>
            <w:r w:rsidRPr="003D3B78">
              <w:rPr>
                <w:lang w:val="en-GB"/>
              </w:rPr>
              <w:t>for</w:t>
            </w:r>
            <w:r>
              <w:rPr>
                <w:lang w:val="en-GB"/>
              </w:rPr>
              <w:t xml:space="preserve"> </w:t>
            </w:r>
          </w:p>
          <w:p w14:paraId="58D3CACF" w14:textId="77777777" w:rsidR="00F23C3E" w:rsidRDefault="00F23C3E" w:rsidP="00F23C3E">
            <w:pPr>
              <w:numPr>
                <w:ilvl w:val="0"/>
                <w:numId w:val="78"/>
              </w:numPr>
              <w:ind w:left="648"/>
            </w:pPr>
            <w:r>
              <w:t>UE side models without model transfer</w:t>
            </w:r>
          </w:p>
          <w:p w14:paraId="50183FB0" w14:textId="77777777" w:rsidR="00F23C3E" w:rsidRDefault="00F23C3E" w:rsidP="00F23C3E">
            <w:pPr>
              <w:pStyle w:val="ListBullet"/>
              <w:tabs>
                <w:tab w:val="num" w:pos="360"/>
              </w:tabs>
              <w:spacing w:after="160" w:line="256" w:lineRule="auto"/>
              <w:rPr>
                <w:strike/>
                <w:lang w:val="en-GB"/>
              </w:rPr>
            </w:pPr>
            <w:r>
              <w:rPr>
                <w:lang w:val="en-GB"/>
              </w:rPr>
              <w:t>Model ID</w:t>
            </w:r>
            <w:r w:rsidRPr="003D3B78">
              <w:rPr>
                <w:lang w:val="en-GB"/>
              </w:rPr>
              <w:t xml:space="preserve">-based LCM is </w:t>
            </w:r>
            <w:r>
              <w:rPr>
                <w:color w:val="FF0000"/>
                <w:lang w:val="en-GB"/>
              </w:rPr>
              <w:t>beneficial</w:t>
            </w:r>
            <w:r w:rsidRPr="00283215">
              <w:rPr>
                <w:strike/>
                <w:color w:val="FF0000"/>
                <w:lang w:val="en-GB"/>
              </w:rPr>
              <w:t>applicable</w:t>
            </w:r>
            <w:r w:rsidRPr="003D3B78">
              <w:rPr>
                <w:lang w:val="en-GB"/>
              </w:rPr>
              <w:t xml:space="preserve"> </w:t>
            </w:r>
            <w:r>
              <w:rPr>
                <w:lang w:val="en-GB"/>
              </w:rPr>
              <w:t xml:space="preserve">at least </w:t>
            </w:r>
            <w:r w:rsidRPr="003D3B78">
              <w:rPr>
                <w:lang w:val="en-GB"/>
              </w:rPr>
              <w:t>for</w:t>
            </w:r>
            <w:r>
              <w:rPr>
                <w:lang w:val="en-GB"/>
              </w:rPr>
              <w:t xml:space="preserve"> </w:t>
            </w:r>
          </w:p>
          <w:p w14:paraId="4D5030A2" w14:textId="77777777" w:rsidR="00F23C3E" w:rsidRDefault="00F23C3E" w:rsidP="00F23C3E">
            <w:pPr>
              <w:numPr>
                <w:ilvl w:val="0"/>
                <w:numId w:val="78"/>
              </w:numPr>
              <w:ind w:left="648"/>
            </w:pPr>
            <w:r>
              <w:t>UE side models with model transfer</w:t>
            </w:r>
          </w:p>
          <w:p w14:paraId="18668DB2" w14:textId="77777777" w:rsidR="00F23C3E" w:rsidRDefault="00F23C3E" w:rsidP="00F23C3E">
            <w:pPr>
              <w:numPr>
                <w:ilvl w:val="0"/>
                <w:numId w:val="78"/>
              </w:numPr>
              <w:ind w:left="648"/>
            </w:pPr>
            <w:r>
              <w:t>Two-sided models</w:t>
            </w:r>
          </w:p>
          <w:p w14:paraId="3156AD26" w14:textId="77777777" w:rsidR="00F23C3E" w:rsidRPr="00153270" w:rsidRDefault="00F23C3E" w:rsidP="00F23C3E">
            <w:pPr>
              <w:numPr>
                <w:ilvl w:val="0"/>
                <w:numId w:val="78"/>
              </w:numPr>
              <w:ind w:left="648"/>
              <w:rPr>
                <w:rFonts w:eastAsia="Malgun Gothic" w:cstheme="minorHAnsi"/>
                <w:b/>
                <w:lang w:eastAsia="ko-KR"/>
              </w:rPr>
            </w:pPr>
            <w:r w:rsidRPr="00283215">
              <w:rPr>
                <w:strike/>
                <w:color w:val="FF0000"/>
              </w:rPr>
              <w:t>Scenarios requiring offline vendor collaboration for scenario/configurat</w:t>
            </w:r>
            <w:r>
              <w:rPr>
                <w:strike/>
                <w:color w:val="FF0000"/>
              </w:rPr>
              <w:t>ion/site/dataset-specific model</w:t>
            </w:r>
          </w:p>
        </w:tc>
      </w:tr>
      <w:tr w:rsidR="00F74100" w:rsidRPr="00153270" w14:paraId="78F5ACE0" w14:textId="77777777" w:rsidTr="00F23C3E">
        <w:tc>
          <w:tcPr>
            <w:tcW w:w="2235" w:type="dxa"/>
          </w:tcPr>
          <w:p w14:paraId="1E518D99" w14:textId="7B5336B0" w:rsidR="00F74100" w:rsidRDefault="00F74100" w:rsidP="00F23C3E">
            <w:pPr>
              <w:rPr>
                <w:rFonts w:eastAsia="Malgun Gothic" w:cstheme="minorHAnsi"/>
                <w:lang w:eastAsia="ko-KR"/>
              </w:rPr>
            </w:pPr>
            <w:r>
              <w:rPr>
                <w:rFonts w:eastAsia="Malgun Gothic" w:cstheme="minorHAnsi" w:hint="eastAsia"/>
                <w:lang w:eastAsia="ko-KR"/>
              </w:rPr>
              <w:lastRenderedPageBreak/>
              <w:t>E</w:t>
            </w:r>
            <w:r>
              <w:rPr>
                <w:rFonts w:eastAsia="Malgun Gothic" w:cstheme="minorHAnsi"/>
                <w:lang w:eastAsia="ko-KR"/>
              </w:rPr>
              <w:t>TRI</w:t>
            </w:r>
          </w:p>
        </w:tc>
        <w:tc>
          <w:tcPr>
            <w:tcW w:w="7727" w:type="dxa"/>
            <w:gridSpan w:val="2"/>
          </w:tcPr>
          <w:p w14:paraId="39B1E6F2" w14:textId="4265EE8E" w:rsidR="00F74100" w:rsidRPr="00153270" w:rsidRDefault="00F74100" w:rsidP="00F23C3E">
            <w:pPr>
              <w:rPr>
                <w:rFonts w:eastAsia="Malgun Gothic" w:cstheme="minorHAnsi"/>
                <w:lang w:eastAsia="ko-KR"/>
              </w:rPr>
            </w:pPr>
            <w:r w:rsidRPr="00F74100">
              <w:rPr>
                <w:rFonts w:eastAsia="Malgun Gothic" w:cstheme="minorHAnsi" w:hint="eastAsia"/>
                <w:lang w:val="en-GB" w:eastAsia="ko-KR"/>
              </w:rPr>
              <w:t>W</w:t>
            </w:r>
            <w:r w:rsidRPr="00F74100">
              <w:rPr>
                <w:rFonts w:eastAsia="Malgun Gothic" w:cstheme="minorHAnsi"/>
                <w:lang w:val="en-GB" w:eastAsia="ko-KR"/>
              </w:rPr>
              <w:t>e shares same view with NTT Docomo. We also think the both LCM are applicable for one/two-sided models.</w:t>
            </w:r>
          </w:p>
        </w:tc>
      </w:tr>
    </w:tbl>
    <w:p w14:paraId="0036182D" w14:textId="77777777" w:rsidR="0087409F" w:rsidRDefault="0087409F">
      <w:pPr>
        <w:spacing w:line="360" w:lineRule="auto"/>
        <w:rPr>
          <w:lang w:val="en-GB"/>
        </w:rPr>
      </w:pPr>
    </w:p>
    <w:p w14:paraId="364A1418" w14:textId="77777777" w:rsidR="0087409F" w:rsidRDefault="00E97363">
      <w:pPr>
        <w:pStyle w:val="Heading5"/>
        <w:ind w:left="1008" w:hanging="1008"/>
      </w:pPr>
      <w:r>
        <w:t>Issue 8-7: Model identification types (continued from 7-15)</w:t>
      </w:r>
    </w:p>
    <w:p w14:paraId="52F1BAD4" w14:textId="77777777" w:rsidR="0087409F" w:rsidRDefault="00E97363">
      <w:pPr>
        <w:jc w:val="both"/>
      </w:pPr>
      <w:r>
        <w:t xml:space="preserve">In the previous meeting, Type A for offline model identification, and Type B1 and B2 for online model identification have been defined and agreed. The main advantages of Type A could be listed as avoiding over the air overhead and spec efforts. On the other hand, Type B prevents offline co-engineering but brings overhead, management complexity and specification impact. NW has the control to assign model IDs for Type </w:t>
      </w:r>
      <w:r>
        <w:rPr>
          <w:bCs/>
          <w:lang w:eastAsia="zh-CN"/>
        </w:rPr>
        <w:t>B1 and Type B2.</w:t>
      </w:r>
    </w:p>
    <w:p w14:paraId="1E9944A3" w14:textId="77777777" w:rsidR="0087409F" w:rsidRDefault="0087409F">
      <w:pPr>
        <w:jc w:val="both"/>
      </w:pPr>
    </w:p>
    <w:p w14:paraId="78EAF116" w14:textId="77777777" w:rsidR="0087409F" w:rsidRDefault="00E97363">
      <w:pPr>
        <w:jc w:val="both"/>
      </w:pPr>
      <w:r>
        <w:t xml:space="preserve">Although there is a common understanding that Type A is for offline identification and Type B2 could be useful when there is a model transfer from NW to UE, it is not clear what B1 is for. To identify a new AI/ML model with Type B1 model identification, over-the-air procedure should be utilized with the </w:t>
      </w:r>
      <w:r>
        <w:rPr>
          <w:lang w:val="en-GB"/>
        </w:rPr>
        <w:t>necessary model description information</w:t>
      </w:r>
      <w:r>
        <w:t>. This leads to of over-the-air signaling overhead. The problem is exacerbated if this new AI/ML model is used by multiple UEs. In this case, these UEs may have to do the same over-the-air procedure separately to identify the same model. These multiple identifications of the same model may be redundant and cause considerable resources.</w:t>
      </w:r>
      <w:r>
        <w:rPr>
          <w:rFonts w:hint="eastAsia"/>
          <w:lang w:val="en-GB"/>
        </w:rPr>
        <w:t xml:space="preserve"> </w:t>
      </w:r>
      <w:r>
        <w:t>Furthermore</w:t>
      </w:r>
      <w:r>
        <w:rPr>
          <w:lang w:val="en-GB"/>
        </w:rPr>
        <w:t>, NW may not have sufficient information to know that these UEs are using the same model. A representative UE can be selected from a UE vendor to avoid this problem; however, this brings additional burden to UE vendor. Also, the motivation to support type B1 model identification is weak.</w:t>
      </w:r>
    </w:p>
    <w:p w14:paraId="682FCAF5" w14:textId="77777777" w:rsidR="0087409F" w:rsidRDefault="0087409F"/>
    <w:p w14:paraId="0C89FD7C" w14:textId="77777777" w:rsidR="0087409F" w:rsidRDefault="00E97363">
      <w:pPr>
        <w:jc w:val="both"/>
      </w:pPr>
      <w:r>
        <w:t xml:space="preserve">In light of these cases, Type B1 may not be a practically viable option for model identification. </w:t>
      </w:r>
    </w:p>
    <w:p w14:paraId="24CE47C7" w14:textId="77777777" w:rsidR="0087409F" w:rsidRDefault="0087409F">
      <w:pPr>
        <w:jc w:val="both"/>
      </w:pPr>
    </w:p>
    <w:p w14:paraId="18A46CF2" w14:textId="77777777" w:rsidR="0087409F" w:rsidRDefault="00E97363">
      <w:r>
        <w:t>Furthermore,</w:t>
      </w:r>
    </w:p>
    <w:p w14:paraId="76F4369C" w14:textId="77777777" w:rsidR="0087409F" w:rsidRDefault="00E97363">
      <w:pPr>
        <w:pStyle w:val="ListParagraph"/>
        <w:numPr>
          <w:ilvl w:val="0"/>
          <w:numId w:val="79"/>
        </w:numPr>
      </w:pPr>
      <w:r>
        <w:rPr>
          <w:rFonts w:eastAsia="DengXian" w:hint="eastAsia"/>
          <w:lang w:eastAsia="zh-CN"/>
        </w:rPr>
        <w:t>F</w:t>
      </w:r>
      <w:r>
        <w:rPr>
          <w:rFonts w:eastAsia="DengXian"/>
          <w:lang w:eastAsia="zh-CN"/>
        </w:rPr>
        <w:t xml:space="preserve">FS: applicability to model identification, Type A, type B1 and type B2 </w:t>
      </w:r>
    </w:p>
    <w:p w14:paraId="11DFEF71" w14:textId="77777777" w:rsidR="0087409F" w:rsidRDefault="00E97363">
      <w:pPr>
        <w:pStyle w:val="ListParagraph"/>
        <w:numPr>
          <w:ilvl w:val="2"/>
          <w:numId w:val="44"/>
        </w:numPr>
      </w:pPr>
      <w:r>
        <w:t>FFS: Using a procedure other than UE capability report</w:t>
      </w:r>
    </w:p>
    <w:p w14:paraId="56F183C3" w14:textId="77777777" w:rsidR="0087409F" w:rsidRDefault="0087409F">
      <w:pPr>
        <w:rPr>
          <w:highlight w:val="yellow"/>
          <w:lang w:val="en-GB"/>
        </w:rPr>
      </w:pPr>
    </w:p>
    <w:p w14:paraId="0A58B526" w14:textId="77777777" w:rsidR="0087409F" w:rsidRDefault="00E97363">
      <w:pPr>
        <w:pStyle w:val="Heading6"/>
        <w:ind w:left="1152" w:hanging="1152"/>
        <w:rPr>
          <w:sz w:val="22"/>
          <w:szCs w:val="22"/>
        </w:rPr>
      </w:pPr>
      <w:r>
        <w:rPr>
          <w:sz w:val="22"/>
          <w:szCs w:val="22"/>
        </w:rPr>
        <w:t>[FL1] Proposal 8-7a:</w:t>
      </w:r>
    </w:p>
    <w:p w14:paraId="082A161A" w14:textId="77777777" w:rsidR="0087409F" w:rsidRDefault="00E97363">
      <w:pPr>
        <w:pStyle w:val="ListParagraph"/>
        <w:numPr>
          <w:ilvl w:val="0"/>
          <w:numId w:val="66"/>
        </w:numPr>
        <w:jc w:val="both"/>
        <w:rPr>
          <w:bCs/>
          <w:lang w:eastAsia="zh-CN"/>
        </w:rPr>
      </w:pPr>
      <w:r>
        <w:rPr>
          <w:bCs/>
          <w:lang w:eastAsia="zh-CN"/>
        </w:rPr>
        <w:t>Model identification Type A is supported for offline model identification in model-ID-based LCM.</w:t>
      </w:r>
    </w:p>
    <w:p w14:paraId="519E85C3" w14:textId="77777777" w:rsidR="0087409F" w:rsidRDefault="00E97363">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497E6B06" w14:textId="77777777" w:rsidR="0087409F" w:rsidRDefault="00E97363">
      <w:pPr>
        <w:pStyle w:val="ListParagraph"/>
        <w:numPr>
          <w:ilvl w:val="0"/>
          <w:numId w:val="66"/>
        </w:numPr>
        <w:jc w:val="both"/>
        <w:rPr>
          <w:bCs/>
          <w:lang w:eastAsia="zh-CN"/>
        </w:rPr>
      </w:pPr>
      <w:r>
        <w:rPr>
          <w:bCs/>
          <w:lang w:eastAsia="zh-CN"/>
        </w:rPr>
        <w:lastRenderedPageBreak/>
        <w:t>Model identification Type B2 is supported to be used along with model transfer from NW to UE.</w:t>
      </w:r>
    </w:p>
    <w:p w14:paraId="11DC8F36" w14:textId="77777777" w:rsidR="0087409F" w:rsidRDefault="00E97363">
      <w:pPr>
        <w:pStyle w:val="ListParagraph"/>
        <w:numPr>
          <w:ilvl w:val="0"/>
          <w:numId w:val="66"/>
        </w:numPr>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 via Type A.</w:t>
      </w:r>
    </w:p>
    <w:p w14:paraId="556ECFC6" w14:textId="77777777" w:rsidR="0087409F" w:rsidRDefault="00E97363">
      <w:pPr>
        <w:pStyle w:val="ListParagraph"/>
        <w:numPr>
          <w:ilvl w:val="0"/>
          <w:numId w:val="66"/>
        </w:numPr>
        <w:jc w:val="both"/>
        <w:rPr>
          <w:bCs/>
          <w:lang w:eastAsia="zh-CN"/>
        </w:rPr>
      </w:pPr>
      <w:r>
        <w:rPr>
          <w:bCs/>
          <w:lang w:eastAsia="zh-CN"/>
        </w:rPr>
        <w:t>NW has the control to assign model IDs in model identification [Type B1 and] Type B2.</w:t>
      </w:r>
    </w:p>
    <w:p w14:paraId="1725D1DF" w14:textId="77777777" w:rsidR="0087409F" w:rsidRDefault="00E97363">
      <w:pPr>
        <w:pStyle w:val="ListParagraph"/>
        <w:numPr>
          <w:ilvl w:val="0"/>
          <w:numId w:val="66"/>
        </w:numPr>
        <w:jc w:val="both"/>
        <w:rPr>
          <w:bCs/>
          <w:lang w:eastAsia="zh-CN"/>
        </w:rPr>
      </w:pPr>
      <w:r>
        <w:rPr>
          <w:bCs/>
          <w:lang w:eastAsia="zh-CN"/>
        </w:rPr>
        <w:t>Deprioritize model identification Type B1.</w:t>
      </w:r>
    </w:p>
    <w:p w14:paraId="20F123EB" w14:textId="77777777" w:rsidR="0087409F" w:rsidRDefault="0087409F">
      <w:pPr>
        <w:rPr>
          <w:highlight w:val="yellow"/>
        </w:rPr>
      </w:pPr>
    </w:p>
    <w:tbl>
      <w:tblPr>
        <w:tblStyle w:val="TableGrid"/>
        <w:tblW w:w="0" w:type="auto"/>
        <w:tblLook w:val="04A0" w:firstRow="1" w:lastRow="0" w:firstColumn="1" w:lastColumn="0" w:noHBand="0" w:noVBand="1"/>
      </w:tblPr>
      <w:tblGrid>
        <w:gridCol w:w="2235"/>
        <w:gridCol w:w="3863"/>
        <w:gridCol w:w="3864"/>
      </w:tblGrid>
      <w:tr w:rsidR="0087409F" w14:paraId="57B03D0A" w14:textId="77777777">
        <w:trPr>
          <w:trHeight w:val="449"/>
        </w:trPr>
        <w:tc>
          <w:tcPr>
            <w:tcW w:w="2235" w:type="dxa"/>
            <w:shd w:val="clear" w:color="auto" w:fill="D9D9D9" w:themeFill="background1" w:themeFillShade="D9"/>
          </w:tcPr>
          <w:p w14:paraId="5DFBA1EC" w14:textId="77777777" w:rsidR="0087409F" w:rsidRDefault="0087409F">
            <w:pPr>
              <w:jc w:val="center"/>
              <w:rPr>
                <w:rFonts w:cstheme="minorHAnsi"/>
              </w:rPr>
            </w:pPr>
          </w:p>
        </w:tc>
        <w:tc>
          <w:tcPr>
            <w:tcW w:w="3863" w:type="dxa"/>
            <w:shd w:val="clear" w:color="auto" w:fill="D9D9D9" w:themeFill="background1" w:themeFillShade="D9"/>
            <w:vAlign w:val="center"/>
          </w:tcPr>
          <w:p w14:paraId="197FB361"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53113F24" w14:textId="77777777" w:rsidR="0087409F" w:rsidRDefault="00E97363">
            <w:pPr>
              <w:jc w:val="center"/>
              <w:rPr>
                <w:rFonts w:cstheme="minorHAnsi"/>
              </w:rPr>
            </w:pPr>
            <w:r>
              <w:rPr>
                <w:rFonts w:cstheme="minorHAnsi"/>
              </w:rPr>
              <w:t>No</w:t>
            </w:r>
          </w:p>
        </w:tc>
      </w:tr>
      <w:tr w:rsidR="0087409F" w14:paraId="2F161822" w14:textId="77777777">
        <w:trPr>
          <w:trHeight w:val="746"/>
        </w:trPr>
        <w:tc>
          <w:tcPr>
            <w:tcW w:w="2235" w:type="dxa"/>
          </w:tcPr>
          <w:p w14:paraId="1F22973B" w14:textId="77777777" w:rsidR="0087409F" w:rsidRDefault="00E97363">
            <w:pPr>
              <w:jc w:val="center"/>
              <w:rPr>
                <w:rFonts w:cstheme="minorHAnsi"/>
              </w:rPr>
            </w:pPr>
            <w:r>
              <w:rPr>
                <w:rFonts w:cstheme="minorHAnsi"/>
              </w:rPr>
              <w:t>Agree?</w:t>
            </w:r>
          </w:p>
        </w:tc>
        <w:tc>
          <w:tcPr>
            <w:tcW w:w="3863" w:type="dxa"/>
          </w:tcPr>
          <w:p w14:paraId="0D1069CF" w14:textId="77777777" w:rsidR="0087409F" w:rsidRDefault="00E97363">
            <w:pPr>
              <w:rPr>
                <w:rFonts w:cstheme="minorHAnsi"/>
                <w:lang w:eastAsia="zh-CN"/>
              </w:rPr>
            </w:pPr>
            <w:r>
              <w:rPr>
                <w:rFonts w:cstheme="minorHAnsi"/>
              </w:rPr>
              <w:t xml:space="preserve"> </w:t>
            </w:r>
          </w:p>
        </w:tc>
        <w:tc>
          <w:tcPr>
            <w:tcW w:w="3864" w:type="dxa"/>
          </w:tcPr>
          <w:p w14:paraId="49B7E697" w14:textId="24BC3315" w:rsidR="0087409F" w:rsidRDefault="0083733B">
            <w:pPr>
              <w:rPr>
                <w:rFonts w:cstheme="minorHAnsi"/>
              </w:rPr>
            </w:pPr>
            <w:r>
              <w:rPr>
                <w:rFonts w:cstheme="minorHAnsi" w:hint="eastAsia"/>
              </w:rPr>
              <w:t>Samsung</w:t>
            </w:r>
          </w:p>
        </w:tc>
      </w:tr>
      <w:tr w:rsidR="0087409F" w14:paraId="228500EC" w14:textId="77777777">
        <w:tc>
          <w:tcPr>
            <w:tcW w:w="2235" w:type="dxa"/>
            <w:shd w:val="clear" w:color="auto" w:fill="D9D9D9" w:themeFill="background1" w:themeFillShade="D9"/>
          </w:tcPr>
          <w:p w14:paraId="7DA88BB1"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604001C" w14:textId="77777777" w:rsidR="0087409F" w:rsidRDefault="00E97363">
            <w:pPr>
              <w:jc w:val="center"/>
              <w:rPr>
                <w:rFonts w:cstheme="minorHAnsi"/>
                <w:b/>
                <w:bCs/>
              </w:rPr>
            </w:pPr>
            <w:r>
              <w:rPr>
                <w:rFonts w:cstheme="minorHAnsi"/>
                <w:b/>
                <w:bCs/>
              </w:rPr>
              <w:t>Comments</w:t>
            </w:r>
          </w:p>
        </w:tc>
      </w:tr>
      <w:tr w:rsidR="0087409F" w14:paraId="650648BF" w14:textId="77777777">
        <w:tc>
          <w:tcPr>
            <w:tcW w:w="2235" w:type="dxa"/>
          </w:tcPr>
          <w:p w14:paraId="638133E6"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6EB0FA69" w14:textId="77777777" w:rsidR="0087409F" w:rsidRDefault="00E97363">
            <w:pPr>
              <w:rPr>
                <w:rFonts w:cstheme="minorHAnsi"/>
                <w:b/>
                <w:lang w:eastAsia="zh-CN"/>
              </w:rPr>
            </w:pPr>
            <w:r>
              <w:rPr>
                <w:rFonts w:cstheme="minorHAnsi" w:hint="eastAsia"/>
                <w:b/>
                <w:lang w:eastAsia="zh-CN"/>
              </w:rPr>
              <w:t>F</w:t>
            </w:r>
            <w:r>
              <w:rPr>
                <w:rFonts w:cstheme="minorHAnsi"/>
                <w:b/>
                <w:lang w:eastAsia="zh-CN"/>
              </w:rPr>
              <w:t xml:space="preserve">ine with this direction. </w:t>
            </w:r>
          </w:p>
          <w:p w14:paraId="168371A7" w14:textId="77777777" w:rsidR="0087409F" w:rsidRDefault="00E97363">
            <w:pPr>
              <w:rPr>
                <w:rFonts w:cstheme="minorHAnsi"/>
                <w:b/>
                <w:lang w:eastAsia="zh-CN"/>
              </w:rPr>
            </w:pPr>
            <w:r>
              <w:rPr>
                <w:rFonts w:cstheme="minorHAnsi" w:hint="eastAsia"/>
                <w:b/>
                <w:lang w:eastAsia="zh-CN"/>
              </w:rPr>
              <w:t>S</w:t>
            </w:r>
            <w:r>
              <w:rPr>
                <w:rFonts w:cstheme="minorHAnsi"/>
                <w:b/>
                <w:lang w:eastAsia="zh-CN"/>
              </w:rPr>
              <w:t>ignaling design other than capability can be further considered by other WGs. We can make it clearer in the statement.</w:t>
            </w:r>
          </w:p>
          <w:p w14:paraId="4BABCF89" w14:textId="77777777" w:rsidR="0087409F" w:rsidRDefault="00E97363">
            <w:pPr>
              <w:rPr>
                <w:highlight w:val="yellow"/>
                <w:lang w:val="en-GB"/>
              </w:rPr>
            </w:pPr>
            <w:r>
              <w:rPr>
                <w:rFonts w:cstheme="minorHAnsi"/>
                <w:b/>
                <w:lang w:eastAsia="zh-CN"/>
              </w:rPr>
              <w:t xml:space="preserve">We see some usefulness of Type B1. Directly stating they are deprioritized is not good for future study. Model structure information via Type A identification procedure is only one way. Other ways are also possible. We can put Type A as an example for Type B2. </w:t>
            </w:r>
            <w:r>
              <w:rPr>
                <w:rFonts w:cstheme="minorHAnsi" w:hint="eastAsia"/>
                <w:b/>
                <w:lang w:eastAsia="zh-CN"/>
              </w:rPr>
              <w:t>Som</w:t>
            </w:r>
            <w:r>
              <w:rPr>
                <w:rFonts w:cstheme="minorHAnsi"/>
                <w:b/>
                <w:lang w:eastAsia="zh-CN"/>
              </w:rPr>
              <w:t>e rewording as following:</w:t>
            </w:r>
          </w:p>
          <w:p w14:paraId="194599A2" w14:textId="77777777" w:rsidR="0087409F" w:rsidRDefault="00E97363">
            <w:pPr>
              <w:pStyle w:val="Heading6"/>
              <w:ind w:left="1152" w:hanging="1152"/>
              <w:rPr>
                <w:sz w:val="22"/>
                <w:szCs w:val="22"/>
              </w:rPr>
            </w:pPr>
            <w:r>
              <w:rPr>
                <w:sz w:val="22"/>
                <w:szCs w:val="22"/>
              </w:rPr>
              <w:t>[FL1] Proposal 8-7a:</w:t>
            </w:r>
          </w:p>
          <w:p w14:paraId="1E238DAE" w14:textId="77777777" w:rsidR="0087409F" w:rsidRDefault="00E97363">
            <w:pPr>
              <w:pStyle w:val="ListParagraph"/>
              <w:numPr>
                <w:ilvl w:val="0"/>
                <w:numId w:val="66"/>
              </w:numPr>
              <w:rPr>
                <w:bCs/>
                <w:lang w:eastAsia="zh-CN"/>
              </w:rPr>
            </w:pPr>
            <w:r>
              <w:rPr>
                <w:bCs/>
                <w:lang w:eastAsia="zh-CN"/>
              </w:rPr>
              <w:t>Model identification Type A is supported for offline model identification in model-ID-based LCM.</w:t>
            </w:r>
          </w:p>
          <w:p w14:paraId="54FF1E08" w14:textId="77777777" w:rsidR="0087409F" w:rsidRDefault="00E97363">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5A30003B" w14:textId="77777777" w:rsidR="0087409F" w:rsidRDefault="00E97363">
            <w:pPr>
              <w:pStyle w:val="ListParagraph"/>
              <w:numPr>
                <w:ilvl w:val="1"/>
                <w:numId w:val="66"/>
              </w:numPr>
              <w:rPr>
                <w:color w:val="FF0000"/>
              </w:rPr>
            </w:pPr>
            <w:r>
              <w:rPr>
                <w:color w:val="FF0000"/>
                <w:lang w:eastAsia="zh-CN"/>
              </w:rPr>
              <w:t xml:space="preserve">Signaling design </w:t>
            </w:r>
            <w:r>
              <w:rPr>
                <w:rFonts w:hint="eastAsia"/>
                <w:color w:val="FF0000"/>
                <w:lang w:eastAsia="zh-CN"/>
              </w:rPr>
              <w:t>other</w:t>
            </w:r>
            <w:r>
              <w:rPr>
                <w:color w:val="FF0000"/>
                <w:lang w:eastAsia="zh-CN"/>
              </w:rPr>
              <w:t xml:space="preserve"> than capability report can be further considered by other WGs</w:t>
            </w:r>
          </w:p>
          <w:p w14:paraId="7E85C3C7" w14:textId="77777777" w:rsidR="0087409F" w:rsidRDefault="00E97363">
            <w:pPr>
              <w:pStyle w:val="ListParagraph"/>
              <w:numPr>
                <w:ilvl w:val="0"/>
                <w:numId w:val="66"/>
              </w:numPr>
              <w:rPr>
                <w:bCs/>
                <w:lang w:eastAsia="zh-CN"/>
              </w:rPr>
            </w:pPr>
            <w:r>
              <w:rPr>
                <w:bCs/>
                <w:lang w:eastAsia="zh-CN"/>
              </w:rPr>
              <w:t>Model identification Type B2 is supported to be used along with model transfer from NW to UE.</w:t>
            </w:r>
          </w:p>
          <w:p w14:paraId="6CB49C28" w14:textId="77777777" w:rsidR="0087409F" w:rsidRDefault="00E97363">
            <w:pPr>
              <w:pStyle w:val="ListParagraph"/>
              <w:numPr>
                <w:ilvl w:val="0"/>
                <w:numId w:val="66"/>
              </w:numPr>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r>
              <w:rPr>
                <w:bCs/>
                <w:lang w:eastAsia="zh-CN"/>
              </w:rPr>
              <w:t xml:space="preserve"> via Type A.</w:t>
            </w:r>
          </w:p>
          <w:p w14:paraId="67D795E7" w14:textId="77777777" w:rsidR="0087409F" w:rsidRDefault="00E97363">
            <w:pPr>
              <w:pStyle w:val="ListParagraph"/>
              <w:numPr>
                <w:ilvl w:val="0"/>
                <w:numId w:val="66"/>
              </w:numPr>
              <w:rPr>
                <w:bCs/>
                <w:lang w:eastAsia="zh-CN"/>
              </w:rPr>
            </w:pPr>
            <w:r>
              <w:rPr>
                <w:bCs/>
                <w:lang w:eastAsia="zh-CN"/>
              </w:rPr>
              <w:lastRenderedPageBreak/>
              <w:t>NW has the control to assign model IDs in model identification [Type B1 and] Type B2.</w:t>
            </w:r>
          </w:p>
          <w:p w14:paraId="549EA3FF" w14:textId="77777777" w:rsidR="0087409F" w:rsidRDefault="00E97363">
            <w:pPr>
              <w:pStyle w:val="ListParagraph"/>
              <w:numPr>
                <w:ilvl w:val="0"/>
                <w:numId w:val="66"/>
              </w:numPr>
              <w:rPr>
                <w:bCs/>
                <w:strike/>
                <w:color w:val="FF0000"/>
                <w:lang w:eastAsia="zh-CN"/>
              </w:rPr>
            </w:pPr>
            <w:r>
              <w:rPr>
                <w:bCs/>
                <w:strike/>
                <w:color w:val="FF0000"/>
                <w:lang w:eastAsia="zh-CN"/>
              </w:rPr>
              <w:t>Deprioritize model identification Type B1.</w:t>
            </w:r>
          </w:p>
        </w:tc>
      </w:tr>
      <w:tr w:rsidR="0087409F" w14:paraId="2E250C93" w14:textId="77777777">
        <w:tc>
          <w:tcPr>
            <w:tcW w:w="2235" w:type="dxa"/>
          </w:tcPr>
          <w:p w14:paraId="3D21C2CB" w14:textId="77777777" w:rsidR="0087409F" w:rsidRDefault="00E97363">
            <w:pPr>
              <w:rPr>
                <w:rFonts w:cstheme="minorHAnsi"/>
                <w:lang w:eastAsia="zh-CN"/>
              </w:rPr>
            </w:pPr>
            <w:r>
              <w:rPr>
                <w:rFonts w:cstheme="minorHAnsi"/>
                <w:lang w:eastAsia="zh-CN"/>
              </w:rPr>
              <w:lastRenderedPageBreak/>
              <w:t>Nokia/NSB</w:t>
            </w:r>
          </w:p>
        </w:tc>
        <w:tc>
          <w:tcPr>
            <w:tcW w:w="7727" w:type="dxa"/>
            <w:gridSpan w:val="2"/>
          </w:tcPr>
          <w:p w14:paraId="533AC5CE" w14:textId="77777777" w:rsidR="0087409F" w:rsidRDefault="00E97363">
            <w:pPr>
              <w:rPr>
                <w:rFonts w:cstheme="minorHAnsi"/>
                <w:bCs/>
              </w:rPr>
            </w:pPr>
            <w:r>
              <w:rPr>
                <w:rFonts w:cstheme="minorHAnsi"/>
                <w:bCs/>
              </w:rPr>
              <w:t xml:space="preserve">Second bullet is already agreed to our reading, and that means first bullet also supported as default. Anyways, ok with those two bullets. </w:t>
            </w:r>
          </w:p>
          <w:p w14:paraId="10C3446F" w14:textId="77777777" w:rsidR="0087409F" w:rsidRDefault="00E97363">
            <w:pPr>
              <w:rPr>
                <w:rFonts w:eastAsia="Malgun Gothic" w:cstheme="minorHAnsi"/>
                <w:lang w:eastAsia="ko-KR"/>
              </w:rPr>
            </w:pPr>
            <w:r>
              <w:rPr>
                <w:rFonts w:cstheme="minorHAnsi"/>
                <w:bCs/>
              </w:rPr>
              <w:t>Regardless of supporting online model identification, we think that some details from proponents of model identification type B1/B2 shall be discussed, otherwise SI seems not fully complete.</w:t>
            </w:r>
            <w:r>
              <w:rPr>
                <w:rFonts w:cstheme="minorHAnsi"/>
                <w:b/>
              </w:rPr>
              <w:t xml:space="preserve">  </w:t>
            </w:r>
          </w:p>
        </w:tc>
      </w:tr>
      <w:tr w:rsidR="0087409F" w14:paraId="00E1EAB8" w14:textId="77777777">
        <w:tc>
          <w:tcPr>
            <w:tcW w:w="2235" w:type="dxa"/>
          </w:tcPr>
          <w:p w14:paraId="5E602A5C" w14:textId="77777777" w:rsidR="0087409F" w:rsidRDefault="00E97363">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2A45E5C9" w14:textId="77777777" w:rsidR="0087409F" w:rsidRDefault="00E97363">
            <w:pPr>
              <w:jc w:val="left"/>
            </w:pPr>
            <w:r>
              <w:t xml:space="preserve">When UE side trainned model is just version update with the same scenario/configuration/site/dataset-specific models, it may be called as Type B1. Or the version difference of the same scenario/configuration/site/dataset-specific models can be still categorized within Type A. It depends on how to manage version difference of the model. Could you add FFS </w:t>
            </w:r>
            <w:r>
              <w:rPr>
                <w:color w:val="FF0000"/>
              </w:rPr>
              <w:t>"the handling of the version difference of the same scenario/configuration/site/dataset-specific model"</w:t>
            </w:r>
            <w:r>
              <w:t xml:space="preserve">? </w:t>
            </w:r>
          </w:p>
          <w:p w14:paraId="568D2C1B" w14:textId="77777777" w:rsidR="0087409F" w:rsidRDefault="0087409F">
            <w:pPr>
              <w:rPr>
                <w:rFonts w:cstheme="minorHAnsi"/>
                <w:bCs/>
              </w:rPr>
            </w:pPr>
          </w:p>
        </w:tc>
      </w:tr>
      <w:tr w:rsidR="0087409F" w14:paraId="53FD8DEA" w14:textId="77777777">
        <w:tc>
          <w:tcPr>
            <w:tcW w:w="2235" w:type="dxa"/>
          </w:tcPr>
          <w:p w14:paraId="75F63F53"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02E852FC" w14:textId="77777777" w:rsidR="0087409F" w:rsidRDefault="00E97363">
            <w:pPr>
              <w:pStyle w:val="ListParagraph"/>
              <w:numPr>
                <w:ilvl w:val="0"/>
                <w:numId w:val="78"/>
              </w:numPr>
              <w:spacing w:line="280" w:lineRule="atLeast"/>
              <w:rPr>
                <w:b/>
                <w:lang w:eastAsia="zh-CN"/>
              </w:rPr>
            </w:pPr>
            <w:r>
              <w:rPr>
                <w:b/>
                <w:lang w:eastAsia="zh-CN"/>
              </w:rPr>
              <w:t>For the 4</w:t>
            </w:r>
            <w:r>
              <w:rPr>
                <w:b/>
                <w:vertAlign w:val="superscript"/>
                <w:lang w:eastAsia="zh-CN"/>
              </w:rPr>
              <w:t>th</w:t>
            </w:r>
            <w:r>
              <w:rPr>
                <w:b/>
                <w:lang w:eastAsia="zh-CN"/>
              </w:rPr>
              <w:t xml:space="preserve"> bullet, we support vivo’s update </w:t>
            </w:r>
          </w:p>
          <w:p w14:paraId="25C447EB" w14:textId="77777777" w:rsidR="0087409F" w:rsidRDefault="00E97363">
            <w:pPr>
              <w:pStyle w:val="ListParagraph"/>
              <w:numPr>
                <w:ilvl w:val="0"/>
                <w:numId w:val="78"/>
              </w:numPr>
              <w:spacing w:line="280" w:lineRule="atLeast"/>
              <w:rPr>
                <w:b/>
                <w:lang w:eastAsia="zh-CN"/>
              </w:rPr>
            </w:pPr>
            <w:r>
              <w:rPr>
                <w:b/>
                <w:lang w:eastAsia="zh-CN"/>
              </w:rPr>
              <w:t>For the other bullets, we are fine with them</w:t>
            </w:r>
          </w:p>
          <w:p w14:paraId="7607C8F4" w14:textId="77777777" w:rsidR="0087409F" w:rsidRDefault="00E97363">
            <w:pPr>
              <w:pStyle w:val="ListParagraph"/>
              <w:numPr>
                <w:ilvl w:val="0"/>
                <w:numId w:val="78"/>
              </w:numPr>
              <w:spacing w:line="280" w:lineRule="atLeast"/>
              <w:rPr>
                <w:b/>
                <w:lang w:eastAsia="zh-CN"/>
              </w:rPr>
            </w:pPr>
            <w:r>
              <w:rPr>
                <w:b/>
                <w:lang w:eastAsia="zh-CN"/>
              </w:rPr>
              <w:t xml:space="preserve">Besides, for type B2 model identification, we think, </w:t>
            </w:r>
            <w:r>
              <w:rPr>
                <w:b/>
              </w:rPr>
              <w:t xml:space="preserve">indicating supported AI/ML model IDs via UE capability or other signaling </w:t>
            </w:r>
            <w:r>
              <w:rPr>
                <w:b/>
                <w:lang w:eastAsia="zh-CN"/>
              </w:rPr>
              <w:t>after the model identification and successful transfer/delivery of the model</w:t>
            </w:r>
            <w:r>
              <w:rPr>
                <w:b/>
              </w:rPr>
              <w:t xml:space="preserve"> is necessary. Although NW could know which UE have the transferred model, NW may not know whether UE could run the transferred model successfully. Hence UE could report the supported model ID to indicate that the transferred model is executable. </w:t>
            </w:r>
          </w:p>
          <w:p w14:paraId="23B52D88" w14:textId="77777777" w:rsidR="0087409F" w:rsidRDefault="0087409F">
            <w:pPr>
              <w:rPr>
                <w:lang w:eastAsia="zh-CN"/>
              </w:rPr>
            </w:pPr>
          </w:p>
          <w:p w14:paraId="78A07BAA" w14:textId="77777777" w:rsidR="0087409F" w:rsidRDefault="0087409F">
            <w:pPr>
              <w:rPr>
                <w:lang w:eastAsia="zh-CN"/>
              </w:rPr>
            </w:pPr>
          </w:p>
          <w:p w14:paraId="3FB530FA" w14:textId="77777777" w:rsidR="0087409F" w:rsidRDefault="0087409F">
            <w:pPr>
              <w:rPr>
                <w:lang w:eastAsia="zh-CN"/>
              </w:rPr>
            </w:pPr>
          </w:p>
          <w:p w14:paraId="2524C95A" w14:textId="77777777" w:rsidR="0087409F" w:rsidRDefault="00E97363">
            <w:pPr>
              <w:pStyle w:val="Heading6"/>
              <w:ind w:left="1152" w:hanging="1152"/>
              <w:rPr>
                <w:sz w:val="22"/>
                <w:szCs w:val="22"/>
              </w:rPr>
            </w:pPr>
            <w:r>
              <w:rPr>
                <w:sz w:val="22"/>
                <w:szCs w:val="22"/>
              </w:rPr>
              <w:t>[FL1] Proposal 8-7a:</w:t>
            </w:r>
          </w:p>
          <w:p w14:paraId="0F4D5611" w14:textId="77777777" w:rsidR="0087409F" w:rsidRDefault="00E97363">
            <w:pPr>
              <w:pStyle w:val="ListParagraph"/>
              <w:numPr>
                <w:ilvl w:val="0"/>
                <w:numId w:val="66"/>
              </w:numPr>
              <w:rPr>
                <w:bCs/>
                <w:lang w:eastAsia="zh-CN"/>
              </w:rPr>
            </w:pPr>
            <w:r>
              <w:rPr>
                <w:bCs/>
                <w:lang w:eastAsia="zh-CN"/>
              </w:rPr>
              <w:t>Model identification Type A is supported for offline model identification in model-ID-based LCM.</w:t>
            </w:r>
          </w:p>
          <w:p w14:paraId="24EB91E2" w14:textId="77777777" w:rsidR="0087409F" w:rsidRDefault="00E97363">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7C485E6B" w14:textId="77777777" w:rsidR="0087409F" w:rsidRDefault="00E97363">
            <w:pPr>
              <w:pStyle w:val="ListParagraph"/>
              <w:numPr>
                <w:ilvl w:val="0"/>
                <w:numId w:val="66"/>
              </w:numPr>
              <w:rPr>
                <w:bCs/>
                <w:lang w:eastAsia="zh-CN"/>
              </w:rPr>
            </w:pPr>
            <w:r>
              <w:rPr>
                <w:bCs/>
                <w:lang w:eastAsia="zh-CN"/>
              </w:rPr>
              <w:t>Model identification Type B2 is supported to be used along with model transfer from NW to UE.</w:t>
            </w:r>
            <w:r>
              <w:rPr>
                <w:bCs/>
                <w:color w:val="FF0000"/>
                <w:lang w:eastAsia="zh-CN"/>
              </w:rPr>
              <w:t xml:space="preserve"> Once UE confirm that the transferred model is </w:t>
            </w:r>
            <w:r>
              <w:rPr>
                <w:bCs/>
                <w:color w:val="FF0000"/>
                <w:lang w:eastAsia="zh-CN"/>
              </w:rPr>
              <w:lastRenderedPageBreak/>
              <w:t xml:space="preserve">executable, UE can indicate supported the model ID via UE capability as starting point </w:t>
            </w:r>
          </w:p>
          <w:p w14:paraId="7F5B2E78" w14:textId="77777777" w:rsidR="0087409F" w:rsidRDefault="00E97363">
            <w:pPr>
              <w:pStyle w:val="ListParagraph"/>
              <w:numPr>
                <w:ilvl w:val="0"/>
                <w:numId w:val="66"/>
              </w:numPr>
              <w:rPr>
                <w:bCs/>
                <w:lang w:eastAsia="zh-CN"/>
              </w:rPr>
            </w:pPr>
            <w:r>
              <w:rPr>
                <w:bCs/>
                <w:lang w:eastAsia="zh-CN"/>
              </w:rPr>
              <w:t xml:space="preserve">In model identification Type B2, when used along with model transfer Case z3/z4, the new model being identified is associated with a model of the same structure that has been previously identified via </w:t>
            </w:r>
            <w:r>
              <w:rPr>
                <w:bCs/>
                <w:color w:val="FF0000"/>
                <w:lang w:eastAsia="zh-CN"/>
              </w:rPr>
              <w:t xml:space="preserve">e.g.,  </w:t>
            </w:r>
            <w:r>
              <w:rPr>
                <w:bCs/>
                <w:lang w:eastAsia="zh-CN"/>
              </w:rPr>
              <w:t>Type A.</w:t>
            </w:r>
          </w:p>
          <w:p w14:paraId="6812BEAE" w14:textId="77777777" w:rsidR="0087409F" w:rsidRDefault="00E97363">
            <w:pPr>
              <w:pStyle w:val="ListParagraph"/>
              <w:numPr>
                <w:ilvl w:val="0"/>
                <w:numId w:val="66"/>
              </w:numPr>
              <w:rPr>
                <w:bCs/>
                <w:lang w:eastAsia="zh-CN"/>
              </w:rPr>
            </w:pPr>
            <w:r>
              <w:rPr>
                <w:bCs/>
                <w:lang w:eastAsia="zh-CN"/>
              </w:rPr>
              <w:t>NW has the control to assign model IDs in model identification [Type B1 and] Type B2.</w:t>
            </w:r>
          </w:p>
          <w:p w14:paraId="322A1A9D" w14:textId="77777777" w:rsidR="0087409F" w:rsidRDefault="00E97363">
            <w:pPr>
              <w:pStyle w:val="ListParagraph"/>
              <w:numPr>
                <w:ilvl w:val="0"/>
                <w:numId w:val="66"/>
              </w:numPr>
              <w:rPr>
                <w:bCs/>
                <w:lang w:eastAsia="zh-CN"/>
              </w:rPr>
            </w:pPr>
            <w:r>
              <w:rPr>
                <w:bCs/>
                <w:lang w:eastAsia="zh-CN"/>
              </w:rPr>
              <w:t>Deprioritize model identification Type B1.</w:t>
            </w:r>
          </w:p>
          <w:p w14:paraId="144BC71D" w14:textId="77777777" w:rsidR="0087409F" w:rsidRDefault="0087409F">
            <w:pPr>
              <w:rPr>
                <w:lang w:eastAsia="zh-CN"/>
              </w:rPr>
            </w:pPr>
          </w:p>
          <w:p w14:paraId="3A22615A" w14:textId="77777777" w:rsidR="0087409F" w:rsidRDefault="0087409F">
            <w:pPr>
              <w:rPr>
                <w:lang w:eastAsia="zh-CN"/>
              </w:rPr>
            </w:pPr>
          </w:p>
        </w:tc>
      </w:tr>
      <w:tr w:rsidR="0087409F" w14:paraId="5536C7F2" w14:textId="77777777">
        <w:tc>
          <w:tcPr>
            <w:tcW w:w="2235" w:type="dxa"/>
          </w:tcPr>
          <w:p w14:paraId="413A2A24" w14:textId="77777777" w:rsidR="0087409F" w:rsidRDefault="00E97363">
            <w:pPr>
              <w:rPr>
                <w:rFonts w:cstheme="minorHAnsi"/>
                <w:lang w:eastAsia="zh-CN"/>
              </w:rPr>
            </w:pPr>
            <w:r>
              <w:rPr>
                <w:rFonts w:eastAsia="SimSun" w:cstheme="minorHAnsi" w:hint="eastAsia"/>
                <w:lang w:eastAsia="zh-CN"/>
              </w:rPr>
              <w:lastRenderedPageBreak/>
              <w:t>ZTE</w:t>
            </w:r>
          </w:p>
        </w:tc>
        <w:tc>
          <w:tcPr>
            <w:tcW w:w="7727" w:type="dxa"/>
            <w:gridSpan w:val="2"/>
          </w:tcPr>
          <w:p w14:paraId="6F6F82A3" w14:textId="77777777" w:rsidR="0087409F" w:rsidRDefault="00E97363">
            <w:pPr>
              <w:rPr>
                <w:rFonts w:cstheme="minorHAnsi"/>
                <w:bCs/>
                <w:lang w:eastAsia="zh-CN"/>
              </w:rPr>
            </w:pPr>
            <w:r>
              <w:rPr>
                <w:rFonts w:cstheme="minorHAnsi" w:hint="eastAsia"/>
                <w:bCs/>
                <w:lang w:eastAsia="zh-CN"/>
              </w:rPr>
              <w:t xml:space="preserve">The first two bullets are already agreed. </w:t>
            </w:r>
          </w:p>
          <w:p w14:paraId="23F3A612" w14:textId="77777777" w:rsidR="0087409F" w:rsidRDefault="00E97363">
            <w:pPr>
              <w:rPr>
                <w:lang w:eastAsia="zh-CN"/>
              </w:rPr>
            </w:pPr>
            <w:r>
              <w:rPr>
                <w:rFonts w:cstheme="minorHAnsi" w:hint="eastAsia"/>
                <w:bCs/>
                <w:lang w:eastAsia="zh-CN"/>
              </w:rPr>
              <w:t>It doesn</w:t>
            </w:r>
            <w:r>
              <w:rPr>
                <w:rFonts w:cstheme="minorHAnsi"/>
                <w:bCs/>
                <w:lang w:eastAsia="zh-CN"/>
              </w:rPr>
              <w:t>’</w:t>
            </w:r>
            <w:r>
              <w:rPr>
                <w:rFonts w:cstheme="minorHAnsi" w:hint="eastAsia"/>
                <w:bCs/>
                <w:lang w:eastAsia="zh-CN"/>
              </w:rPr>
              <w:t>t have too much meaning to prioritize or deprioritize different types since it</w:t>
            </w:r>
            <w:r>
              <w:rPr>
                <w:rFonts w:cstheme="minorHAnsi"/>
                <w:bCs/>
                <w:lang w:eastAsia="zh-CN"/>
              </w:rPr>
              <w:t>’</w:t>
            </w:r>
            <w:r>
              <w:rPr>
                <w:rFonts w:cstheme="minorHAnsi" w:hint="eastAsia"/>
                <w:bCs/>
                <w:lang w:eastAsia="zh-CN"/>
              </w:rPr>
              <w:t>s a last RAN1 meeting. Our suggestion is clarify the remaining steps of model indetification type B1 and B2. Whether to prioritize one of the types can be discussed in Rel-19 scope or in WI phase.</w:t>
            </w:r>
          </w:p>
        </w:tc>
      </w:tr>
      <w:tr w:rsidR="003E033C" w14:paraId="7A0AAA1D" w14:textId="77777777">
        <w:tc>
          <w:tcPr>
            <w:tcW w:w="2235" w:type="dxa"/>
          </w:tcPr>
          <w:p w14:paraId="31A16CBA" w14:textId="77777777" w:rsidR="003E033C" w:rsidRPr="00706053" w:rsidRDefault="003E033C" w:rsidP="00CD2C5A">
            <w:pPr>
              <w:rPr>
                <w:rFonts w:cstheme="minorHAnsi"/>
                <w:lang w:eastAsia="zh-CN"/>
              </w:rPr>
            </w:pPr>
            <w:r>
              <w:rPr>
                <w:rFonts w:cstheme="minorHAnsi" w:hint="eastAsia"/>
                <w:lang w:eastAsia="zh-CN"/>
              </w:rPr>
              <w:t>CATT</w:t>
            </w:r>
          </w:p>
        </w:tc>
        <w:tc>
          <w:tcPr>
            <w:tcW w:w="7727" w:type="dxa"/>
            <w:gridSpan w:val="2"/>
          </w:tcPr>
          <w:p w14:paraId="18D4DEEF" w14:textId="77777777" w:rsidR="003E033C" w:rsidRDefault="003E033C" w:rsidP="00CD2C5A">
            <w:pPr>
              <w:rPr>
                <w:lang w:eastAsia="zh-CN"/>
              </w:rPr>
            </w:pPr>
            <w:r>
              <w:rPr>
                <w:rFonts w:hint="eastAsia"/>
                <w:lang w:eastAsia="zh-CN"/>
              </w:rPr>
              <w:t xml:space="preserve">Agree with vivo and </w:t>
            </w:r>
            <w:r>
              <w:rPr>
                <w:lang w:eastAsia="zh-CN"/>
              </w:rPr>
              <w:t>Panasonic</w:t>
            </w:r>
            <w:r>
              <w:rPr>
                <w:rFonts w:hint="eastAsia"/>
                <w:lang w:eastAsia="zh-CN"/>
              </w:rPr>
              <w:t xml:space="preserve"> that it is too early to deprioritize type B1. T</w:t>
            </w:r>
            <w:r>
              <w:rPr>
                <w:lang w:eastAsia="zh-CN"/>
              </w:rPr>
              <w:t>y</w:t>
            </w:r>
            <w:r>
              <w:rPr>
                <w:rFonts w:hint="eastAsia"/>
                <w:lang w:eastAsia="zh-CN"/>
              </w:rPr>
              <w:t xml:space="preserve">pe B1 is useful at least for identifying updated model quickly. It also prevents the case that heavy offline engineering from Type A is always the prerequisite of model-ID-based LCM. For SI we only need to </w:t>
            </w:r>
            <w:r>
              <w:rPr>
                <w:lang w:eastAsia="zh-CN"/>
              </w:rPr>
              <w:t>understand</w:t>
            </w:r>
            <w:r>
              <w:rPr>
                <w:rFonts w:hint="eastAsia"/>
                <w:lang w:eastAsia="zh-CN"/>
              </w:rPr>
              <w:t xml:space="preserve"> the pros and cons.</w:t>
            </w:r>
          </w:p>
          <w:p w14:paraId="3979359D" w14:textId="77777777" w:rsidR="003E033C" w:rsidRDefault="003E033C" w:rsidP="00CD2C5A">
            <w:pPr>
              <w:rPr>
                <w:lang w:eastAsia="zh-CN"/>
              </w:rPr>
            </w:pPr>
            <w:r>
              <w:rPr>
                <w:rFonts w:hint="eastAsia"/>
                <w:lang w:eastAsia="zh-CN"/>
              </w:rPr>
              <w:t>We should delete the last bullet.</w:t>
            </w:r>
          </w:p>
        </w:tc>
      </w:tr>
      <w:tr w:rsidR="00DA2841" w14:paraId="5D43DB47" w14:textId="77777777">
        <w:tc>
          <w:tcPr>
            <w:tcW w:w="2235" w:type="dxa"/>
          </w:tcPr>
          <w:p w14:paraId="062D11D3" w14:textId="4C197D2B" w:rsidR="00DA2841" w:rsidRDefault="0083733B" w:rsidP="00CD2C5A">
            <w:pPr>
              <w:rPr>
                <w:rFonts w:cstheme="minorHAnsi"/>
                <w:lang w:eastAsia="zh-CN"/>
              </w:rPr>
            </w:pPr>
            <w:r>
              <w:rPr>
                <w:rFonts w:cstheme="minorHAnsi" w:hint="eastAsia"/>
                <w:lang w:eastAsia="zh-CN"/>
              </w:rPr>
              <w:t>Samsung</w:t>
            </w:r>
          </w:p>
        </w:tc>
        <w:tc>
          <w:tcPr>
            <w:tcW w:w="7727" w:type="dxa"/>
            <w:gridSpan w:val="2"/>
          </w:tcPr>
          <w:p w14:paraId="0A1185BA" w14:textId="2CB9BA81" w:rsidR="00DA2841" w:rsidRDefault="0083733B" w:rsidP="0083733B">
            <w:pPr>
              <w:rPr>
                <w:lang w:eastAsia="zh-CN"/>
              </w:rPr>
            </w:pPr>
            <w:r>
              <w:rPr>
                <w:rFonts w:hint="eastAsia"/>
                <w:lang w:eastAsia="zh-CN"/>
              </w:rPr>
              <w:t xml:space="preserve">Same view as other companies. </w:t>
            </w:r>
            <w:r>
              <w:rPr>
                <w:lang w:eastAsia="zh-CN"/>
              </w:rPr>
              <w:t xml:space="preserve">For the cases network gives model level management for UE, the information given to the network should be parameterized and delivered OTA interface. Otherwise, network cannot provide LCM assistance based on arbitrary meta information provided offline. We believe Type A has scalability issue from the complexity of LCM assistance at the network. </w:t>
            </w:r>
          </w:p>
        </w:tc>
      </w:tr>
      <w:tr w:rsidR="009B6AF9" w14:paraId="70A14FC6" w14:textId="77777777">
        <w:tc>
          <w:tcPr>
            <w:tcW w:w="2235" w:type="dxa"/>
          </w:tcPr>
          <w:p w14:paraId="31DD1AED" w14:textId="1EB812D3" w:rsidR="009B6AF9" w:rsidRPr="00BE2B39" w:rsidRDefault="009B6AF9" w:rsidP="00CD2C5A">
            <w:pPr>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59C33CB5" w14:textId="3B2804BA" w:rsidR="00F62EC6" w:rsidRDefault="009B6AF9" w:rsidP="0083733B">
            <w:pPr>
              <w:rPr>
                <w:rFonts w:eastAsia="MS Mincho"/>
                <w:lang w:eastAsia="ja-JP"/>
              </w:rPr>
            </w:pPr>
            <w:r>
              <w:rPr>
                <w:rFonts w:eastAsia="MS Mincho" w:hint="eastAsia"/>
                <w:lang w:eastAsia="ja-JP"/>
              </w:rPr>
              <w:t>T</w:t>
            </w:r>
            <w:r>
              <w:rPr>
                <w:rFonts w:eastAsia="MS Mincho"/>
                <w:lang w:eastAsia="ja-JP"/>
              </w:rPr>
              <w:t>o clarify my comment that I'm ok to depriorize B1 is ok as far as version update of the same usage/</w:t>
            </w:r>
            <w:r w:rsidR="00F62EC6">
              <w:rPr>
                <w:rFonts w:eastAsia="MS Mincho"/>
                <w:lang w:eastAsia="ja-JP"/>
              </w:rPr>
              <w:t>scenario/</w:t>
            </w:r>
            <w:r>
              <w:rPr>
                <w:rFonts w:eastAsia="MS Mincho"/>
                <w:lang w:eastAsia="ja-JP"/>
              </w:rPr>
              <w:t>purpose can be managed</w:t>
            </w:r>
            <w:r w:rsidR="00F62EC6">
              <w:rPr>
                <w:rFonts w:eastAsia="MS Mincho"/>
                <w:lang w:eastAsia="ja-JP"/>
              </w:rPr>
              <w:t>. If usage/scenario/purpose is different, it should be managed by Type A or Type B2.</w:t>
            </w:r>
          </w:p>
          <w:p w14:paraId="0A5EC467" w14:textId="3D82ABE9" w:rsidR="00F62EC6" w:rsidRPr="00BE2B39" w:rsidRDefault="00F62EC6" w:rsidP="0083733B">
            <w:pPr>
              <w:rPr>
                <w:rFonts w:eastAsia="MS Mincho"/>
                <w:lang w:eastAsia="ja-JP"/>
              </w:rPr>
            </w:pPr>
          </w:p>
        </w:tc>
      </w:tr>
      <w:tr w:rsidR="002431DE" w14:paraId="78D40392" w14:textId="77777777">
        <w:tc>
          <w:tcPr>
            <w:tcW w:w="2235" w:type="dxa"/>
          </w:tcPr>
          <w:p w14:paraId="69BDC770" w14:textId="5C5FCDD3" w:rsidR="002431DE" w:rsidRDefault="002431DE" w:rsidP="002431DE">
            <w:pPr>
              <w:rPr>
                <w:rFonts w:eastAsia="MS Mincho" w:cstheme="minorHAnsi"/>
                <w:lang w:eastAsia="ja-JP"/>
              </w:rPr>
            </w:pPr>
            <w:r w:rsidRPr="0018241F">
              <w:rPr>
                <w:rFonts w:cstheme="minorHAnsi"/>
                <w:lang w:eastAsia="zh-CN"/>
              </w:rPr>
              <w:t>Ericsson</w:t>
            </w:r>
          </w:p>
        </w:tc>
        <w:tc>
          <w:tcPr>
            <w:tcW w:w="7727" w:type="dxa"/>
            <w:gridSpan w:val="2"/>
          </w:tcPr>
          <w:p w14:paraId="62680319" w14:textId="119DF6A3" w:rsidR="002431DE" w:rsidRDefault="002431DE" w:rsidP="002431DE">
            <w:pPr>
              <w:rPr>
                <w:lang w:eastAsia="zh-CN"/>
              </w:rPr>
            </w:pPr>
            <w:r>
              <w:rPr>
                <w:lang w:eastAsia="zh-CN"/>
              </w:rPr>
              <w:t xml:space="preserve">First and second bullet seems to be agreed already in our view. </w:t>
            </w:r>
          </w:p>
          <w:p w14:paraId="3099014F" w14:textId="4B4BC20E" w:rsidR="002431DE" w:rsidRDefault="002431DE" w:rsidP="002431DE">
            <w:pPr>
              <w:rPr>
                <w:rFonts w:eastAsia="MS Mincho"/>
                <w:lang w:eastAsia="ja-JP"/>
              </w:rPr>
            </w:pPr>
            <w:r>
              <w:rPr>
                <w:lang w:eastAsia="zh-CN"/>
              </w:rPr>
              <w:t xml:space="preserve">Regarding the remaining bullets, we would understand the steps associated to B1 and B2 prior to discussing this proposal. </w:t>
            </w:r>
          </w:p>
        </w:tc>
      </w:tr>
      <w:tr w:rsidR="00155B5C" w:rsidRPr="00155B5C" w14:paraId="1A1B0275" w14:textId="77777777">
        <w:tc>
          <w:tcPr>
            <w:tcW w:w="2235" w:type="dxa"/>
          </w:tcPr>
          <w:p w14:paraId="7C8019D4" w14:textId="343D1E5B" w:rsidR="00155B5C" w:rsidRPr="00155B5C" w:rsidRDefault="00155B5C" w:rsidP="00155B5C">
            <w:pPr>
              <w:rPr>
                <w:rFonts w:cstheme="minorHAnsi"/>
                <w:lang w:eastAsia="zh-CN"/>
              </w:rPr>
            </w:pPr>
            <w:r w:rsidRPr="00155B5C">
              <w:rPr>
                <w:rFonts w:cstheme="minorHAnsi"/>
                <w:lang w:eastAsia="zh-CN"/>
              </w:rPr>
              <w:t>Futurewei</w:t>
            </w:r>
          </w:p>
        </w:tc>
        <w:tc>
          <w:tcPr>
            <w:tcW w:w="7727" w:type="dxa"/>
            <w:gridSpan w:val="2"/>
          </w:tcPr>
          <w:p w14:paraId="596BDD70" w14:textId="27C267B2" w:rsidR="00155B5C" w:rsidRPr="00155B5C" w:rsidRDefault="00155B5C" w:rsidP="00155B5C">
            <w:pPr>
              <w:rPr>
                <w:lang w:eastAsia="zh-CN"/>
              </w:rPr>
            </w:pPr>
            <w:r w:rsidRPr="00155B5C">
              <w:rPr>
                <w:lang w:eastAsia="zh-CN"/>
              </w:rPr>
              <w:t xml:space="preserve">We agree that Type B1 will bring signaling overhead as it may need to carry lots of assistance information in order to be identified for its use. But model update after the initial identification could be the use case for Type B1. We agree to keep it in the list for now unless we find other ways for model update. </w:t>
            </w:r>
          </w:p>
        </w:tc>
      </w:tr>
      <w:tr w:rsidR="00F01B61" w:rsidRPr="00155B5C" w14:paraId="0324663A" w14:textId="77777777">
        <w:tc>
          <w:tcPr>
            <w:tcW w:w="2235" w:type="dxa"/>
          </w:tcPr>
          <w:p w14:paraId="5088D959" w14:textId="3AD1DE62" w:rsidR="00F01B61" w:rsidRPr="00155B5C" w:rsidRDefault="00F01B61" w:rsidP="00F01B61">
            <w:pPr>
              <w:rPr>
                <w:rFonts w:cstheme="minorHAnsi"/>
                <w:lang w:eastAsia="zh-CN"/>
              </w:rPr>
            </w:pPr>
            <w:r>
              <w:rPr>
                <w:rFonts w:cstheme="minorHAnsi" w:hint="eastAsia"/>
                <w:lang w:eastAsia="zh-CN"/>
              </w:rPr>
              <w:lastRenderedPageBreak/>
              <w:t>N</w:t>
            </w:r>
            <w:r>
              <w:rPr>
                <w:rFonts w:cstheme="minorHAnsi"/>
                <w:lang w:eastAsia="zh-CN"/>
              </w:rPr>
              <w:t>EC</w:t>
            </w:r>
          </w:p>
        </w:tc>
        <w:tc>
          <w:tcPr>
            <w:tcW w:w="7727" w:type="dxa"/>
            <w:gridSpan w:val="2"/>
          </w:tcPr>
          <w:p w14:paraId="2D071103" w14:textId="204D161E" w:rsidR="00F01B61" w:rsidRPr="00155B5C" w:rsidRDefault="00F01B61" w:rsidP="00F01B61">
            <w:pPr>
              <w:rPr>
                <w:lang w:eastAsia="zh-CN"/>
              </w:rPr>
            </w:pPr>
            <w:r>
              <w:rPr>
                <w:rFonts w:hint="eastAsia"/>
                <w:lang w:eastAsia="zh-CN"/>
              </w:rPr>
              <w:t>W</w:t>
            </w:r>
            <w:r>
              <w:rPr>
                <w:lang w:eastAsia="zh-CN"/>
              </w:rPr>
              <w:t xml:space="preserve">e do not support to </w:t>
            </w:r>
            <w:r>
              <w:rPr>
                <w:rFonts w:hint="eastAsia"/>
                <w:lang w:eastAsia="zh-CN"/>
              </w:rPr>
              <w:t>d</w:t>
            </w:r>
            <w:r w:rsidRPr="00882C24">
              <w:rPr>
                <w:lang w:eastAsia="zh-CN"/>
              </w:rPr>
              <w:t>eprioritize model identification Type B1.</w:t>
            </w:r>
            <w:r>
              <w:rPr>
                <w:lang w:eastAsia="zh-CN"/>
              </w:rPr>
              <w:t xml:space="preserve"> For </w:t>
            </w:r>
            <w:r w:rsidRPr="00882C24">
              <w:rPr>
                <w:lang w:eastAsia="zh-CN"/>
              </w:rPr>
              <w:t>UE-side or UE-part of two-sided models</w:t>
            </w:r>
            <w:r>
              <w:rPr>
                <w:lang w:eastAsia="zh-CN"/>
              </w:rPr>
              <w:t>, it is useful that UE can initiate model identification.</w:t>
            </w:r>
          </w:p>
        </w:tc>
      </w:tr>
      <w:tr w:rsidR="00F23C3E" w:rsidRPr="00890A82" w14:paraId="6CD4159D" w14:textId="77777777" w:rsidTr="00F23C3E">
        <w:tc>
          <w:tcPr>
            <w:tcW w:w="2235" w:type="dxa"/>
          </w:tcPr>
          <w:p w14:paraId="5387DB65" w14:textId="77777777" w:rsidR="00F23C3E" w:rsidRPr="00533C0F" w:rsidRDefault="00F23C3E" w:rsidP="00F23C3E">
            <w:pPr>
              <w:rPr>
                <w:rFonts w:eastAsia="Malgun Gothic" w:cstheme="minorHAnsi"/>
                <w:lang w:eastAsia="ko-KR"/>
              </w:rPr>
            </w:pPr>
            <w:r>
              <w:rPr>
                <w:rFonts w:eastAsia="Malgun Gothic" w:cstheme="minorHAnsi" w:hint="eastAsia"/>
                <w:lang w:eastAsia="ko-KR"/>
              </w:rPr>
              <w:t>LG</w:t>
            </w:r>
          </w:p>
        </w:tc>
        <w:tc>
          <w:tcPr>
            <w:tcW w:w="7727" w:type="dxa"/>
            <w:gridSpan w:val="2"/>
          </w:tcPr>
          <w:p w14:paraId="1DF89E31" w14:textId="77777777" w:rsidR="00F23C3E" w:rsidRDefault="00F23C3E" w:rsidP="00F23C3E">
            <w:pPr>
              <w:rPr>
                <w:rFonts w:eastAsia="Malgun Gothic" w:cstheme="minorHAnsi"/>
                <w:lang w:eastAsia="ko-KR"/>
              </w:rPr>
            </w:pPr>
            <w:r w:rsidRPr="00533C0F">
              <w:rPr>
                <w:rFonts w:eastAsia="Malgun Gothic" w:cstheme="minorHAnsi" w:hint="eastAsia"/>
                <w:lang w:eastAsia="ko-KR"/>
              </w:rPr>
              <w:t>First bullet</w:t>
            </w:r>
            <w:r>
              <w:rPr>
                <w:rFonts w:eastAsia="Malgun Gothic" w:cstheme="minorHAnsi" w:hint="eastAsia"/>
                <w:lang w:eastAsia="ko-KR"/>
              </w:rPr>
              <w:t xml:space="preserve">: </w:t>
            </w:r>
            <w:r>
              <w:rPr>
                <w:rFonts w:eastAsia="Malgun Gothic" w:cstheme="minorHAnsi"/>
                <w:lang w:eastAsia="ko-KR"/>
              </w:rPr>
              <w:t>seems not necessary. A</w:t>
            </w:r>
            <w:r>
              <w:rPr>
                <w:rFonts w:eastAsia="Malgun Gothic" w:cstheme="minorHAnsi" w:hint="eastAsia"/>
                <w:lang w:eastAsia="ko-KR"/>
              </w:rPr>
              <w:t xml:space="preserve">ny difference compared to </w:t>
            </w:r>
            <w:r>
              <w:rPr>
                <w:rFonts w:eastAsia="Malgun Gothic" w:cstheme="minorHAnsi"/>
                <w:lang w:eastAsia="ko-KR"/>
              </w:rPr>
              <w:t xml:space="preserve">the </w:t>
            </w:r>
            <w:r>
              <w:rPr>
                <w:rFonts w:eastAsia="Malgun Gothic" w:cstheme="minorHAnsi" w:hint="eastAsia"/>
                <w:lang w:eastAsia="ko-KR"/>
              </w:rPr>
              <w:t>definition of Type A?</w:t>
            </w:r>
          </w:p>
          <w:p w14:paraId="65D971E0" w14:textId="77777777" w:rsidR="00F23C3E" w:rsidRDefault="00F23C3E" w:rsidP="00F23C3E">
            <w:pPr>
              <w:rPr>
                <w:rFonts w:eastAsia="Malgun Gothic" w:cstheme="minorHAnsi"/>
                <w:lang w:eastAsia="ko-KR"/>
              </w:rPr>
            </w:pPr>
            <w:r>
              <w:rPr>
                <w:rFonts w:eastAsia="Malgun Gothic" w:cstheme="minorHAnsi"/>
                <w:lang w:eastAsia="ko-KR"/>
              </w:rPr>
              <w:t>Second bullet: fine</w:t>
            </w:r>
          </w:p>
          <w:p w14:paraId="61F2816E" w14:textId="77777777" w:rsidR="00F23C3E" w:rsidRDefault="00F23C3E" w:rsidP="00F23C3E">
            <w:pPr>
              <w:rPr>
                <w:rFonts w:eastAsia="Malgun Gothic" w:cstheme="minorHAnsi"/>
                <w:lang w:eastAsia="ko-KR"/>
              </w:rPr>
            </w:pPr>
            <w:r>
              <w:rPr>
                <w:rFonts w:eastAsia="Malgun Gothic" w:cstheme="minorHAnsi"/>
                <w:lang w:eastAsia="ko-KR"/>
              </w:rPr>
              <w:t xml:space="preserve">Third bullet: ‘supported’ is unclear. Suggest revision: </w:t>
            </w:r>
          </w:p>
          <w:p w14:paraId="2F5C37BF" w14:textId="77777777" w:rsidR="00F23C3E" w:rsidRDefault="00F23C3E" w:rsidP="00F23C3E">
            <w:pPr>
              <w:pStyle w:val="ListParagraph"/>
              <w:numPr>
                <w:ilvl w:val="0"/>
                <w:numId w:val="66"/>
              </w:numPr>
              <w:rPr>
                <w:bCs/>
                <w:lang w:eastAsia="zh-CN"/>
              </w:rPr>
            </w:pPr>
            <w:r w:rsidRPr="00114C8C">
              <w:rPr>
                <w:bCs/>
                <w:lang w:eastAsia="zh-CN"/>
              </w:rPr>
              <w:t xml:space="preserve">Model identification </w:t>
            </w:r>
            <w:r>
              <w:rPr>
                <w:bCs/>
                <w:lang w:eastAsia="zh-CN"/>
              </w:rPr>
              <w:t>T</w:t>
            </w:r>
            <w:r w:rsidRPr="00114C8C">
              <w:rPr>
                <w:bCs/>
                <w:lang w:eastAsia="zh-CN"/>
              </w:rPr>
              <w:t xml:space="preserve">ype B2 </w:t>
            </w:r>
            <w:r>
              <w:rPr>
                <w:bCs/>
                <w:lang w:eastAsia="zh-CN"/>
              </w:rPr>
              <w:t xml:space="preserve">is </w:t>
            </w:r>
            <w:r w:rsidRPr="00533C0F">
              <w:rPr>
                <w:bCs/>
                <w:strike/>
                <w:color w:val="FF0000"/>
                <w:lang w:eastAsia="zh-CN"/>
              </w:rPr>
              <w:t>supported to be</w:t>
            </w:r>
            <w:r w:rsidRPr="00533C0F">
              <w:rPr>
                <w:bCs/>
                <w:color w:val="FF0000"/>
                <w:lang w:eastAsia="zh-CN"/>
              </w:rPr>
              <w:t xml:space="preserve"> </w:t>
            </w:r>
            <w:r>
              <w:rPr>
                <w:bCs/>
                <w:lang w:eastAsia="zh-CN"/>
              </w:rPr>
              <w:t>used along with model transfer from NW to UE.</w:t>
            </w:r>
          </w:p>
          <w:p w14:paraId="7FD36B9B" w14:textId="77777777" w:rsidR="00F23C3E" w:rsidRPr="00890A82" w:rsidRDefault="00F23C3E" w:rsidP="00F23C3E">
            <w:pPr>
              <w:rPr>
                <w:rFonts w:eastAsia="Malgun Gothic" w:cstheme="minorHAnsi"/>
                <w:lang w:eastAsia="ko-KR"/>
              </w:rPr>
            </w:pPr>
            <w:r>
              <w:rPr>
                <w:rFonts w:eastAsia="Malgun Gothic" w:cstheme="minorHAnsi" w:hint="eastAsia"/>
                <w:lang w:eastAsia="ko-KR"/>
              </w:rPr>
              <w:t xml:space="preserve">Fourth bullet: </w:t>
            </w:r>
            <w:r>
              <w:rPr>
                <w:rFonts w:eastAsia="Malgun Gothic" w:cstheme="minorHAnsi"/>
                <w:lang w:eastAsia="ko-KR"/>
              </w:rPr>
              <w:t>not supportive to discuss a specific procedure with multiple model identification types unless its essentiality is justified.</w:t>
            </w:r>
          </w:p>
        </w:tc>
      </w:tr>
    </w:tbl>
    <w:p w14:paraId="0F40212A" w14:textId="77777777" w:rsidR="0087409F" w:rsidRDefault="0087409F">
      <w:pPr>
        <w:rPr>
          <w:highlight w:val="yellow"/>
        </w:rPr>
      </w:pPr>
    </w:p>
    <w:p w14:paraId="2A451117" w14:textId="77777777" w:rsidR="0087409F" w:rsidRDefault="0087409F">
      <w:pPr>
        <w:rPr>
          <w:highlight w:val="yellow"/>
        </w:rPr>
      </w:pPr>
    </w:p>
    <w:p w14:paraId="1AC2F4C9" w14:textId="77777777" w:rsidR="00E30E8A" w:rsidRDefault="00E30E8A" w:rsidP="00E30E8A">
      <w:pPr>
        <w:pStyle w:val="Heading6"/>
        <w:ind w:left="1152" w:hanging="1152"/>
        <w:rPr>
          <w:sz w:val="22"/>
          <w:szCs w:val="22"/>
        </w:rPr>
      </w:pPr>
      <w:r>
        <w:rPr>
          <w:sz w:val="22"/>
          <w:szCs w:val="22"/>
        </w:rPr>
        <w:t>[FL2] Proposal 8-7b:</w:t>
      </w:r>
    </w:p>
    <w:p w14:paraId="44358089" w14:textId="77777777" w:rsidR="00E30E8A" w:rsidRDefault="00E30E8A" w:rsidP="00E30E8A">
      <w:pPr>
        <w:pStyle w:val="ListParagraph"/>
        <w:numPr>
          <w:ilvl w:val="0"/>
          <w:numId w:val="66"/>
        </w:numPr>
        <w:spacing w:after="160"/>
        <w:jc w:val="both"/>
        <w:rPr>
          <w:bCs/>
          <w:lang w:eastAsia="zh-CN"/>
        </w:rPr>
      </w:pPr>
      <w:r>
        <w:rPr>
          <w:bCs/>
          <w:lang w:eastAsia="zh-CN"/>
        </w:rPr>
        <w:t>Model identification Type A is supported for offline model identification in model-ID-based LCM.</w:t>
      </w:r>
    </w:p>
    <w:p w14:paraId="5390E67A" w14:textId="77777777" w:rsidR="00E30E8A" w:rsidRDefault="00E30E8A" w:rsidP="00E30E8A">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78E6C6EF" w14:textId="77777777" w:rsidR="00E30E8A" w:rsidRPr="00A07218" w:rsidRDefault="00E30E8A" w:rsidP="00E30E8A">
      <w:pPr>
        <w:pStyle w:val="ListParagraph"/>
        <w:numPr>
          <w:ilvl w:val="1"/>
          <w:numId w:val="66"/>
        </w:numPr>
        <w:spacing w:after="160"/>
        <w:rPr>
          <w:color w:val="FF0000"/>
          <w:lang w:eastAsia="ko-KR"/>
        </w:rPr>
      </w:pPr>
      <w:r w:rsidRPr="00A07218">
        <w:rPr>
          <w:color w:val="FF0000"/>
        </w:rPr>
        <w:t>FFS: Using a procedure other than UE capability report</w:t>
      </w:r>
    </w:p>
    <w:p w14:paraId="486ABF40" w14:textId="77777777" w:rsidR="00E30E8A" w:rsidRDefault="00E30E8A" w:rsidP="00E30E8A">
      <w:pPr>
        <w:pStyle w:val="ListParagraph"/>
        <w:numPr>
          <w:ilvl w:val="0"/>
          <w:numId w:val="66"/>
        </w:numPr>
        <w:spacing w:after="160"/>
        <w:jc w:val="both"/>
        <w:rPr>
          <w:bCs/>
          <w:lang w:eastAsia="zh-CN"/>
        </w:rPr>
      </w:pPr>
      <w:r>
        <w:rPr>
          <w:bCs/>
          <w:lang w:eastAsia="zh-CN"/>
        </w:rPr>
        <w:t>Model identification Type B2 is supported to be used along with model transfer from NW to UE.</w:t>
      </w:r>
    </w:p>
    <w:p w14:paraId="4237E0FA" w14:textId="77777777" w:rsidR="00E30E8A" w:rsidRPr="00A07218" w:rsidRDefault="00E30E8A" w:rsidP="00E30E8A">
      <w:pPr>
        <w:pStyle w:val="ListParagraph"/>
        <w:numPr>
          <w:ilvl w:val="1"/>
          <w:numId w:val="66"/>
        </w:numPr>
        <w:spacing w:after="160"/>
        <w:jc w:val="both"/>
        <w:rPr>
          <w:bCs/>
          <w:color w:val="FF0000"/>
          <w:lang w:eastAsia="zh-CN"/>
        </w:rPr>
      </w:pPr>
      <w:r w:rsidRPr="00A07218">
        <w:rPr>
          <w:bCs/>
          <w:color w:val="FF0000"/>
          <w:lang w:eastAsia="zh-CN"/>
        </w:rPr>
        <w:t>FFS:</w:t>
      </w:r>
      <w:r>
        <w:rPr>
          <w:bCs/>
          <w:color w:val="FF0000"/>
          <w:lang w:eastAsia="zh-CN"/>
        </w:rPr>
        <w:t xml:space="preserve"> whether/how UE confirms the support of the transferred model</w:t>
      </w:r>
    </w:p>
    <w:p w14:paraId="74BEB1C8" w14:textId="77777777" w:rsidR="00E30E8A" w:rsidRDefault="00E30E8A" w:rsidP="00E30E8A">
      <w:pPr>
        <w:pStyle w:val="ListParagraph"/>
        <w:numPr>
          <w:ilvl w:val="0"/>
          <w:numId w:val="66"/>
        </w:numPr>
        <w:spacing w:after="160"/>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r>
        <w:rPr>
          <w:bCs/>
          <w:lang w:eastAsia="zh-CN"/>
        </w:rPr>
        <w:t xml:space="preserve">  via Type A.</w:t>
      </w:r>
    </w:p>
    <w:p w14:paraId="52B73320" w14:textId="77777777" w:rsidR="00E30E8A" w:rsidRDefault="00E30E8A" w:rsidP="00E30E8A">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59313B00" w14:textId="77777777" w:rsidR="00E30E8A" w:rsidRDefault="00E30E8A" w:rsidP="00E30E8A">
      <w:pPr>
        <w:pStyle w:val="ListParagraph"/>
        <w:numPr>
          <w:ilvl w:val="0"/>
          <w:numId w:val="66"/>
        </w:numPr>
        <w:spacing w:after="160"/>
        <w:jc w:val="both"/>
        <w:rPr>
          <w:bCs/>
          <w:lang w:eastAsia="zh-CN"/>
        </w:rPr>
      </w:pPr>
      <w:r w:rsidRPr="00A07218">
        <w:rPr>
          <w:bCs/>
          <w:strike/>
          <w:color w:val="FF0000"/>
          <w:lang w:eastAsia="zh-CN"/>
        </w:rPr>
        <w:t xml:space="preserve">Deprioritize </w:t>
      </w:r>
      <w:r>
        <w:rPr>
          <w:bCs/>
          <w:color w:val="FF0000"/>
          <w:lang w:eastAsia="zh-CN"/>
        </w:rPr>
        <w:t>FFS:</w:t>
      </w:r>
      <w:r w:rsidRPr="00A07218">
        <w:rPr>
          <w:bCs/>
          <w:color w:val="FF0000"/>
          <w:lang w:eastAsia="zh-CN"/>
        </w:rPr>
        <w:t xml:space="preserve"> </w:t>
      </w:r>
      <w:r>
        <w:rPr>
          <w:bCs/>
          <w:color w:val="FF0000"/>
          <w:lang w:eastAsia="zh-CN"/>
        </w:rPr>
        <w:t xml:space="preserve">use cases and support of </w:t>
      </w:r>
      <w:r>
        <w:rPr>
          <w:bCs/>
          <w:lang w:eastAsia="zh-CN"/>
        </w:rPr>
        <w:t>model identification Type B1.</w:t>
      </w:r>
    </w:p>
    <w:p w14:paraId="50B149D0" w14:textId="77777777" w:rsidR="00E30E8A" w:rsidRDefault="00E30E8A" w:rsidP="00E30E8A"/>
    <w:tbl>
      <w:tblPr>
        <w:tblStyle w:val="TableGrid"/>
        <w:tblW w:w="0" w:type="auto"/>
        <w:tblLook w:val="04A0" w:firstRow="1" w:lastRow="0" w:firstColumn="1" w:lastColumn="0" w:noHBand="0" w:noVBand="1"/>
      </w:tblPr>
      <w:tblGrid>
        <w:gridCol w:w="2235"/>
        <w:gridCol w:w="3863"/>
        <w:gridCol w:w="3864"/>
      </w:tblGrid>
      <w:tr w:rsidR="00E30E8A" w14:paraId="0381F1FC" w14:textId="77777777" w:rsidTr="00DB25F2">
        <w:trPr>
          <w:trHeight w:val="449"/>
        </w:trPr>
        <w:tc>
          <w:tcPr>
            <w:tcW w:w="2235" w:type="dxa"/>
            <w:shd w:val="clear" w:color="auto" w:fill="D9D9D9" w:themeFill="background1" w:themeFillShade="D9"/>
          </w:tcPr>
          <w:p w14:paraId="321505EE" w14:textId="77777777" w:rsidR="00E30E8A" w:rsidRPr="00AE377F" w:rsidRDefault="00E30E8A" w:rsidP="00DB25F2">
            <w:pPr>
              <w:jc w:val="center"/>
              <w:rPr>
                <w:rFonts w:cstheme="minorHAnsi"/>
              </w:rPr>
            </w:pPr>
          </w:p>
        </w:tc>
        <w:tc>
          <w:tcPr>
            <w:tcW w:w="3863" w:type="dxa"/>
            <w:shd w:val="clear" w:color="auto" w:fill="D9D9D9" w:themeFill="background1" w:themeFillShade="D9"/>
            <w:vAlign w:val="center"/>
          </w:tcPr>
          <w:p w14:paraId="6B914B42" w14:textId="77777777" w:rsidR="00E30E8A" w:rsidRPr="00AE377F" w:rsidRDefault="00E30E8A"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40010DF9" w14:textId="77777777" w:rsidR="00E30E8A" w:rsidRPr="00AE377F" w:rsidRDefault="00E30E8A" w:rsidP="00DB25F2">
            <w:pPr>
              <w:jc w:val="center"/>
              <w:rPr>
                <w:rFonts w:cstheme="minorHAnsi"/>
              </w:rPr>
            </w:pPr>
            <w:r w:rsidRPr="00AE377F">
              <w:rPr>
                <w:rFonts w:cstheme="minorHAnsi"/>
              </w:rPr>
              <w:t>No</w:t>
            </w:r>
          </w:p>
        </w:tc>
      </w:tr>
      <w:tr w:rsidR="00E30E8A" w14:paraId="02775812" w14:textId="77777777" w:rsidTr="00DB25F2">
        <w:trPr>
          <w:trHeight w:val="746"/>
        </w:trPr>
        <w:tc>
          <w:tcPr>
            <w:tcW w:w="2235" w:type="dxa"/>
          </w:tcPr>
          <w:p w14:paraId="2B2D12EF" w14:textId="77777777" w:rsidR="00E30E8A" w:rsidRPr="00AE377F" w:rsidRDefault="00E30E8A" w:rsidP="00DB25F2">
            <w:pPr>
              <w:jc w:val="center"/>
              <w:rPr>
                <w:rFonts w:cstheme="minorHAnsi"/>
              </w:rPr>
            </w:pPr>
            <w:r w:rsidRPr="00AE377F">
              <w:rPr>
                <w:rFonts w:cstheme="minorHAnsi"/>
              </w:rPr>
              <w:t>Agree?</w:t>
            </w:r>
          </w:p>
        </w:tc>
        <w:tc>
          <w:tcPr>
            <w:tcW w:w="3863" w:type="dxa"/>
          </w:tcPr>
          <w:p w14:paraId="7B3C321D" w14:textId="77777777" w:rsidR="00E30E8A" w:rsidRPr="00AE377F" w:rsidRDefault="00E30E8A" w:rsidP="00DB25F2">
            <w:pPr>
              <w:rPr>
                <w:rFonts w:cstheme="minorHAnsi"/>
                <w:lang w:eastAsia="zh-CN"/>
              </w:rPr>
            </w:pPr>
            <w:r w:rsidRPr="00AE377F">
              <w:rPr>
                <w:rFonts w:cstheme="minorHAnsi"/>
              </w:rPr>
              <w:t xml:space="preserve"> </w:t>
            </w:r>
          </w:p>
        </w:tc>
        <w:tc>
          <w:tcPr>
            <w:tcW w:w="3864" w:type="dxa"/>
          </w:tcPr>
          <w:p w14:paraId="4F5B73D3" w14:textId="77777777" w:rsidR="00E30E8A" w:rsidRPr="00AE377F" w:rsidRDefault="00E30E8A" w:rsidP="00DB25F2">
            <w:pPr>
              <w:rPr>
                <w:rFonts w:cstheme="minorHAnsi"/>
              </w:rPr>
            </w:pPr>
          </w:p>
        </w:tc>
      </w:tr>
      <w:tr w:rsidR="00E30E8A" w14:paraId="02BCC293" w14:textId="77777777" w:rsidTr="00DB25F2">
        <w:tc>
          <w:tcPr>
            <w:tcW w:w="2235" w:type="dxa"/>
            <w:shd w:val="clear" w:color="auto" w:fill="D9D9D9" w:themeFill="background1" w:themeFillShade="D9"/>
          </w:tcPr>
          <w:p w14:paraId="377A6C07" w14:textId="77777777" w:rsidR="00E30E8A" w:rsidRPr="00AE377F" w:rsidRDefault="00E30E8A"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6E8F18F1" w14:textId="77777777" w:rsidR="00E30E8A" w:rsidRPr="00AE377F" w:rsidRDefault="00E30E8A" w:rsidP="00DB25F2">
            <w:pPr>
              <w:jc w:val="center"/>
              <w:rPr>
                <w:rFonts w:cstheme="minorHAnsi"/>
                <w:b/>
                <w:bCs/>
              </w:rPr>
            </w:pPr>
            <w:r w:rsidRPr="00AE377F">
              <w:rPr>
                <w:rFonts w:cstheme="minorHAnsi"/>
                <w:b/>
                <w:bCs/>
              </w:rPr>
              <w:t>Comments</w:t>
            </w:r>
          </w:p>
        </w:tc>
      </w:tr>
      <w:tr w:rsidR="00E30E8A" w14:paraId="46E57D5B" w14:textId="77777777" w:rsidTr="00DB25F2">
        <w:tc>
          <w:tcPr>
            <w:tcW w:w="2235" w:type="dxa"/>
          </w:tcPr>
          <w:p w14:paraId="1E813FF8" w14:textId="77777777" w:rsidR="00E30E8A" w:rsidRPr="00AE377F" w:rsidRDefault="00E30E8A" w:rsidP="00DB25F2">
            <w:pPr>
              <w:rPr>
                <w:rFonts w:cstheme="minorHAnsi"/>
                <w:lang w:eastAsia="zh-CN"/>
              </w:rPr>
            </w:pPr>
          </w:p>
        </w:tc>
        <w:tc>
          <w:tcPr>
            <w:tcW w:w="7727" w:type="dxa"/>
            <w:gridSpan w:val="2"/>
          </w:tcPr>
          <w:p w14:paraId="5F7FDA45" w14:textId="77777777" w:rsidR="00E30E8A" w:rsidRPr="00AE377F" w:rsidRDefault="00E30E8A" w:rsidP="00DB25F2">
            <w:pPr>
              <w:rPr>
                <w:rFonts w:cstheme="minorHAnsi"/>
                <w:b/>
              </w:rPr>
            </w:pPr>
          </w:p>
        </w:tc>
      </w:tr>
      <w:tr w:rsidR="00E30E8A" w14:paraId="5F6001DB" w14:textId="77777777" w:rsidTr="00DB25F2">
        <w:tc>
          <w:tcPr>
            <w:tcW w:w="2235" w:type="dxa"/>
          </w:tcPr>
          <w:p w14:paraId="6D06E24C" w14:textId="77777777" w:rsidR="00E30E8A" w:rsidRPr="00AE377F" w:rsidRDefault="00E30E8A" w:rsidP="00DB25F2">
            <w:pPr>
              <w:rPr>
                <w:rFonts w:cstheme="minorHAnsi"/>
                <w:lang w:eastAsia="zh-CN"/>
              </w:rPr>
            </w:pPr>
          </w:p>
        </w:tc>
        <w:tc>
          <w:tcPr>
            <w:tcW w:w="7727" w:type="dxa"/>
            <w:gridSpan w:val="2"/>
          </w:tcPr>
          <w:p w14:paraId="3C24806F" w14:textId="77777777" w:rsidR="00E30E8A" w:rsidRPr="00AE377F" w:rsidRDefault="00E30E8A" w:rsidP="00DB25F2">
            <w:pPr>
              <w:rPr>
                <w:rFonts w:eastAsia="Malgun Gothic" w:cstheme="minorHAnsi"/>
                <w:lang w:eastAsia="ko-KR"/>
              </w:rPr>
            </w:pPr>
          </w:p>
        </w:tc>
      </w:tr>
    </w:tbl>
    <w:p w14:paraId="7FDFDE9A" w14:textId="77777777" w:rsidR="00E30E8A" w:rsidRDefault="00E30E8A">
      <w:pPr>
        <w:rPr>
          <w:highlight w:val="yellow"/>
        </w:rPr>
      </w:pPr>
    </w:p>
    <w:p w14:paraId="202A887D" w14:textId="77777777" w:rsidR="00E30E8A" w:rsidRDefault="00E30E8A">
      <w:pPr>
        <w:rPr>
          <w:highlight w:val="yellow"/>
        </w:rPr>
      </w:pPr>
    </w:p>
    <w:p w14:paraId="36AD681D" w14:textId="77777777" w:rsidR="0087409F" w:rsidRDefault="00E97363">
      <w:pPr>
        <w:pStyle w:val="Heading5"/>
        <w:ind w:left="1008" w:hanging="1008"/>
      </w:pPr>
      <w:r>
        <w:t>Issue 8-8: Global vs Local Model ID</w:t>
      </w:r>
    </w:p>
    <w:p w14:paraId="357FE253" w14:textId="77777777" w:rsidR="0087409F" w:rsidRDefault="00E97363">
      <w:pPr>
        <w:rPr>
          <w:lang w:eastAsia="zh-CN"/>
        </w:rPr>
      </w:pPr>
      <w:r>
        <w:rPr>
          <w:rFonts w:hint="eastAsia"/>
          <w:lang w:eastAsia="zh-CN"/>
        </w:rPr>
        <w:t xml:space="preserve">A global </w:t>
      </w:r>
      <w:r>
        <w:rPr>
          <w:lang w:eastAsia="zh-CN"/>
        </w:rPr>
        <w:t xml:space="preserve">model </w:t>
      </w:r>
      <w:r>
        <w:rPr>
          <w:rFonts w:hint="eastAsia"/>
          <w:lang w:eastAsia="zh-CN"/>
        </w:rPr>
        <w:t>ID can be useful fo</w:t>
      </w:r>
      <w:r>
        <w:rPr>
          <w:lang w:eastAsia="zh-CN"/>
        </w:rPr>
        <w:t xml:space="preserve">r model identification and model transfer to avoid duplication of the same model. For model identification, the assignment of a globally unique model ID for per model is required between Network and UE. Such global unique ID is associated to a specific model that can be applied to multiple UEs. However, signaling overhead of global ID should be considered carefully. Some LCM procedures might not need a globally unique model ID and the length of a global ID may be unnecessarily quite large for some LCM steps. More precisely, it may be redundant to always indicating a long global ID for model activation, deactivation, switching. Thus, </w:t>
      </w:r>
      <w:r>
        <w:rPr>
          <w:rFonts w:hint="eastAsia"/>
          <w:lang w:eastAsia="zh-CN"/>
        </w:rPr>
        <w:t>a short local model ID</w:t>
      </w:r>
      <w:r>
        <w:rPr>
          <w:lang w:eastAsia="zh-CN"/>
        </w:rPr>
        <w:t xml:space="preserve"> may be considered after a model is identified with a global ID. </w:t>
      </w:r>
      <w:r>
        <w:rPr>
          <w:rFonts w:hint="eastAsia"/>
          <w:lang w:eastAsia="zh-CN"/>
        </w:rPr>
        <w:t xml:space="preserve">This can avoid </w:t>
      </w:r>
      <w:r>
        <w:rPr>
          <w:lang w:eastAsia="zh-CN"/>
        </w:rPr>
        <w:t>unnecessary</w:t>
      </w:r>
      <w:r>
        <w:rPr>
          <w:rFonts w:hint="eastAsia"/>
          <w:lang w:eastAsia="zh-CN"/>
        </w:rPr>
        <w:t xml:space="preserve"> signaling overhead in physical layer. T</w:t>
      </w:r>
      <w:r>
        <w:rPr>
          <w:lang w:eastAsia="zh-CN"/>
        </w:rPr>
        <w:t>h</w:t>
      </w:r>
      <w:r>
        <w:rPr>
          <w:rFonts w:hint="eastAsia"/>
          <w:lang w:eastAsia="zh-CN"/>
        </w:rPr>
        <w:t>e local model ID may be, e.g. cell-specific but unnecessarily global.</w:t>
      </w:r>
    </w:p>
    <w:p w14:paraId="061A5010" w14:textId="77777777" w:rsidR="0087409F" w:rsidRDefault="0087409F">
      <w:pPr>
        <w:rPr>
          <w:lang w:eastAsia="zh-CN"/>
        </w:rPr>
      </w:pPr>
    </w:p>
    <w:p w14:paraId="3A7E3B59" w14:textId="77777777" w:rsidR="0087409F" w:rsidRDefault="00E97363">
      <w:pPr>
        <w:rPr>
          <w:color w:val="000000" w:themeColor="text1"/>
          <w:highlight w:val="yellow"/>
          <w:lang w:eastAsia="zh-CN"/>
        </w:rPr>
      </w:pPr>
      <w:r>
        <w:rPr>
          <w:color w:val="000000" w:themeColor="text1"/>
          <w:lang w:eastAsia="zh-CN"/>
        </w:rPr>
        <w:t>At least for AI/ML inference procedure, AI/ML model activation, configuration and switching based on Local ID would be similar to the traditional configuration/indication procedure widely used in 5G NR air interface specifications.</w:t>
      </w:r>
    </w:p>
    <w:p w14:paraId="17B78E64" w14:textId="77777777" w:rsidR="0087409F" w:rsidRDefault="0087409F"/>
    <w:p w14:paraId="77DE499F" w14:textId="77777777" w:rsidR="0087409F" w:rsidRDefault="00E97363">
      <w:pPr>
        <w:pStyle w:val="Heading6"/>
        <w:ind w:left="1152" w:hanging="1152"/>
        <w:rPr>
          <w:sz w:val="22"/>
          <w:szCs w:val="22"/>
        </w:rPr>
      </w:pPr>
      <w:r>
        <w:rPr>
          <w:sz w:val="22"/>
          <w:szCs w:val="22"/>
        </w:rPr>
        <w:t>[FL1] Proposed Conclusion 8-8a:</w:t>
      </w:r>
    </w:p>
    <w:p w14:paraId="25BB5AEA" w14:textId="77777777" w:rsidR="0087409F" w:rsidRDefault="00E97363">
      <w:pPr>
        <w:rPr>
          <w:lang w:val="en-GB"/>
        </w:rPr>
      </w:pPr>
      <w:r>
        <w:rPr>
          <w:lang w:val="en-GB"/>
        </w:rPr>
        <w:t>Conclude that model ID in RAN1 discussion may or may not be globally unique, and different types of model IDs may be created for a single model for various LCM purposes. For example,</w:t>
      </w:r>
    </w:p>
    <w:p w14:paraId="1F9B8A1E" w14:textId="77777777" w:rsidR="0087409F" w:rsidRDefault="00E97363">
      <w:pPr>
        <w:pStyle w:val="ListParagraph"/>
        <w:numPr>
          <w:ilvl w:val="0"/>
          <w:numId w:val="80"/>
        </w:numPr>
        <w:rPr>
          <w:lang w:val="en-GB"/>
        </w:rPr>
      </w:pPr>
      <w:r>
        <w:rPr>
          <w:lang w:val="en-GB"/>
        </w:rPr>
        <w:t>A global model ID may be utilized during model identification to identify a model without duplication and for model transfer.</w:t>
      </w:r>
    </w:p>
    <w:p w14:paraId="2D0E62D6" w14:textId="77777777" w:rsidR="0087409F" w:rsidRDefault="00E97363">
      <w:pPr>
        <w:pStyle w:val="ListParagraph"/>
        <w:numPr>
          <w:ilvl w:val="0"/>
          <w:numId w:val="80"/>
        </w:numPr>
        <w:rPr>
          <w:lang w:val="en-GB"/>
        </w:rPr>
      </w:pPr>
      <w:r>
        <w:rPr>
          <w:lang w:val="en-GB"/>
        </w:rPr>
        <w:t xml:space="preserve">A locally unique model ID may be sufficient for model activation, deactivation, switching, fallback, and monitoring. </w:t>
      </w:r>
    </w:p>
    <w:p w14:paraId="1BF27F97" w14:textId="77777777" w:rsidR="0087409F" w:rsidRDefault="00E97363">
      <w:pPr>
        <w:spacing w:line="360" w:lineRule="auto"/>
        <w:rPr>
          <w:lang w:val="en-GB"/>
        </w:rPr>
      </w:pPr>
      <w:bookmarkStart w:id="45" w:name="_Hlk135637170"/>
      <w:r>
        <w:rPr>
          <w:lang w:val="en-GB"/>
        </w:rPr>
        <w:t>Details can be studied in the WI phase.</w:t>
      </w:r>
    </w:p>
    <w:p w14:paraId="41158126" w14:textId="77777777" w:rsidR="0087409F" w:rsidRDefault="0087409F">
      <w:pPr>
        <w:spacing w:line="360" w:lineRule="auto"/>
        <w:rPr>
          <w:lang w:val="en-GB"/>
        </w:rPr>
      </w:pPr>
    </w:p>
    <w:tbl>
      <w:tblPr>
        <w:tblStyle w:val="TableGrid"/>
        <w:tblW w:w="0" w:type="auto"/>
        <w:tblLook w:val="04A0" w:firstRow="1" w:lastRow="0" w:firstColumn="1" w:lastColumn="0" w:noHBand="0" w:noVBand="1"/>
      </w:tblPr>
      <w:tblGrid>
        <w:gridCol w:w="2235"/>
        <w:gridCol w:w="3863"/>
        <w:gridCol w:w="3864"/>
      </w:tblGrid>
      <w:tr w:rsidR="0087409F" w14:paraId="574C236E" w14:textId="77777777">
        <w:trPr>
          <w:trHeight w:val="449"/>
        </w:trPr>
        <w:tc>
          <w:tcPr>
            <w:tcW w:w="2235" w:type="dxa"/>
            <w:shd w:val="clear" w:color="auto" w:fill="D9D9D9" w:themeFill="background1" w:themeFillShade="D9"/>
          </w:tcPr>
          <w:p w14:paraId="7108589B" w14:textId="77777777" w:rsidR="0087409F" w:rsidRDefault="0087409F">
            <w:pPr>
              <w:jc w:val="center"/>
              <w:rPr>
                <w:rFonts w:cstheme="minorHAnsi"/>
              </w:rPr>
            </w:pPr>
          </w:p>
        </w:tc>
        <w:tc>
          <w:tcPr>
            <w:tcW w:w="3863" w:type="dxa"/>
            <w:shd w:val="clear" w:color="auto" w:fill="D9D9D9" w:themeFill="background1" w:themeFillShade="D9"/>
            <w:vAlign w:val="center"/>
          </w:tcPr>
          <w:p w14:paraId="683C2F49"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67EF02D2" w14:textId="77777777" w:rsidR="0087409F" w:rsidRDefault="00E97363">
            <w:pPr>
              <w:jc w:val="center"/>
              <w:rPr>
                <w:rFonts w:cstheme="minorHAnsi"/>
              </w:rPr>
            </w:pPr>
            <w:r>
              <w:rPr>
                <w:rFonts w:cstheme="minorHAnsi"/>
              </w:rPr>
              <w:t>No</w:t>
            </w:r>
          </w:p>
        </w:tc>
      </w:tr>
      <w:tr w:rsidR="0087409F" w14:paraId="38512066" w14:textId="77777777">
        <w:trPr>
          <w:trHeight w:val="746"/>
        </w:trPr>
        <w:tc>
          <w:tcPr>
            <w:tcW w:w="2235" w:type="dxa"/>
          </w:tcPr>
          <w:p w14:paraId="1EF81771" w14:textId="77777777" w:rsidR="0087409F" w:rsidRDefault="00E97363">
            <w:pPr>
              <w:jc w:val="center"/>
              <w:rPr>
                <w:rFonts w:cstheme="minorHAnsi"/>
              </w:rPr>
            </w:pPr>
            <w:r>
              <w:rPr>
                <w:rFonts w:cstheme="minorHAnsi"/>
              </w:rPr>
              <w:t>Agree?</w:t>
            </w:r>
          </w:p>
        </w:tc>
        <w:tc>
          <w:tcPr>
            <w:tcW w:w="3863" w:type="dxa"/>
          </w:tcPr>
          <w:p w14:paraId="2EA813C8" w14:textId="77777777" w:rsidR="0087409F" w:rsidRDefault="00E97363">
            <w:pPr>
              <w:rPr>
                <w:rFonts w:cstheme="minorHAnsi"/>
                <w:lang w:eastAsia="zh-CN"/>
              </w:rPr>
            </w:pPr>
            <w:r>
              <w:rPr>
                <w:rFonts w:cstheme="minorHAnsi"/>
              </w:rPr>
              <w:t xml:space="preserve"> Panasonic</w:t>
            </w:r>
          </w:p>
        </w:tc>
        <w:tc>
          <w:tcPr>
            <w:tcW w:w="3864" w:type="dxa"/>
          </w:tcPr>
          <w:p w14:paraId="010BAF4F" w14:textId="77777777" w:rsidR="0087409F" w:rsidRDefault="0087409F">
            <w:pPr>
              <w:rPr>
                <w:rFonts w:cstheme="minorHAnsi"/>
              </w:rPr>
            </w:pPr>
          </w:p>
        </w:tc>
      </w:tr>
      <w:tr w:rsidR="0087409F" w14:paraId="062E3A6A" w14:textId="77777777">
        <w:tc>
          <w:tcPr>
            <w:tcW w:w="2235" w:type="dxa"/>
            <w:shd w:val="clear" w:color="auto" w:fill="D9D9D9" w:themeFill="background1" w:themeFillShade="D9"/>
          </w:tcPr>
          <w:p w14:paraId="1B54B376"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B7582F9" w14:textId="77777777" w:rsidR="0087409F" w:rsidRDefault="00E97363">
            <w:pPr>
              <w:jc w:val="center"/>
              <w:rPr>
                <w:rFonts w:cstheme="minorHAnsi"/>
                <w:b/>
                <w:bCs/>
              </w:rPr>
            </w:pPr>
            <w:r>
              <w:rPr>
                <w:rFonts w:cstheme="minorHAnsi"/>
                <w:b/>
                <w:bCs/>
              </w:rPr>
              <w:t>Comments</w:t>
            </w:r>
          </w:p>
        </w:tc>
      </w:tr>
      <w:tr w:rsidR="0087409F" w14:paraId="3A716FBD" w14:textId="77777777">
        <w:tc>
          <w:tcPr>
            <w:tcW w:w="2235" w:type="dxa"/>
          </w:tcPr>
          <w:p w14:paraId="3683B193"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75402FA9" w14:textId="77777777" w:rsidR="0087409F" w:rsidRDefault="00E97363">
            <w:pPr>
              <w:rPr>
                <w:rFonts w:cstheme="minorHAnsi"/>
                <w:b/>
                <w:lang w:eastAsia="zh-CN"/>
              </w:rPr>
            </w:pPr>
            <w:r>
              <w:rPr>
                <w:rFonts w:cstheme="minorHAnsi" w:hint="eastAsia"/>
                <w:b/>
                <w:lang w:eastAsia="zh-CN"/>
              </w:rPr>
              <w:t>F</w:t>
            </w:r>
            <w:r>
              <w:rPr>
                <w:rFonts w:cstheme="minorHAnsi"/>
                <w:b/>
                <w:lang w:eastAsia="zh-CN"/>
              </w:rPr>
              <w:t>ine with this</w:t>
            </w:r>
          </w:p>
        </w:tc>
      </w:tr>
      <w:tr w:rsidR="0087409F" w14:paraId="4F4B6737" w14:textId="77777777">
        <w:tc>
          <w:tcPr>
            <w:tcW w:w="2235" w:type="dxa"/>
          </w:tcPr>
          <w:p w14:paraId="2CD87D8D"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0855668A" w14:textId="77777777" w:rsidR="0087409F" w:rsidRDefault="00E97363">
            <w:pPr>
              <w:rPr>
                <w:rFonts w:cstheme="minorHAnsi"/>
                <w:lang w:eastAsia="zh-CN"/>
              </w:rPr>
            </w:pPr>
            <w:r>
              <w:rPr>
                <w:rFonts w:cstheme="minorHAnsi" w:hint="eastAsia"/>
                <w:lang w:eastAsia="zh-CN"/>
              </w:rPr>
              <w:t>S</w:t>
            </w:r>
            <w:r>
              <w:rPr>
                <w:rFonts w:cstheme="minorHAnsi"/>
                <w:lang w:eastAsia="zh-CN"/>
              </w:rPr>
              <w:t>upport</w:t>
            </w:r>
          </w:p>
        </w:tc>
      </w:tr>
      <w:tr w:rsidR="0087409F" w14:paraId="31F3F7BB" w14:textId="77777777">
        <w:tc>
          <w:tcPr>
            <w:tcW w:w="2235" w:type="dxa"/>
          </w:tcPr>
          <w:p w14:paraId="1AC393D5" w14:textId="77777777" w:rsidR="0087409F" w:rsidRDefault="00E97363">
            <w:pPr>
              <w:rPr>
                <w:rFonts w:cstheme="minorHAnsi"/>
                <w:lang w:eastAsia="zh-CN"/>
              </w:rPr>
            </w:pPr>
            <w:r>
              <w:rPr>
                <w:rFonts w:cstheme="minorHAnsi" w:hint="eastAsia"/>
                <w:lang w:eastAsia="zh-CN"/>
              </w:rPr>
              <w:t>ZTE</w:t>
            </w:r>
          </w:p>
        </w:tc>
        <w:tc>
          <w:tcPr>
            <w:tcW w:w="7727" w:type="dxa"/>
            <w:gridSpan w:val="2"/>
          </w:tcPr>
          <w:p w14:paraId="5C0B069A" w14:textId="77777777" w:rsidR="0087409F" w:rsidRDefault="00E97363">
            <w:pPr>
              <w:rPr>
                <w:rFonts w:eastAsia="SimSun" w:cstheme="minorHAnsi"/>
                <w:lang w:eastAsia="zh-CN"/>
              </w:rPr>
            </w:pPr>
            <w:r>
              <w:rPr>
                <w:rFonts w:eastAsia="SimSun" w:cstheme="minorHAnsi" w:hint="eastAsia"/>
                <w:lang w:eastAsia="zh-CN"/>
              </w:rPr>
              <w:t>Please see our comments in proposal 8-3a. This should be discussed for a unified framework of functionality-based LCM and model-ID-based LCM.</w:t>
            </w:r>
          </w:p>
          <w:p w14:paraId="2E0932F0" w14:textId="77777777" w:rsidR="0087409F" w:rsidRDefault="00E97363">
            <w:pPr>
              <w:rPr>
                <w:rFonts w:cstheme="minorHAnsi"/>
                <w:lang w:eastAsia="zh-CN"/>
              </w:rPr>
            </w:pPr>
            <w:r>
              <w:rPr>
                <w:rFonts w:eastAsia="SimSun" w:cstheme="minorHAnsi" w:hint="eastAsia"/>
                <w:lang w:eastAsia="zh-CN"/>
              </w:rPr>
              <w:t xml:space="preserve">In addition, if there is only local model ID is defined, there is no difference for a model and a functionality. Our understanding is that the global model ID assignment is mandatory during the model identification. After UE reports the supported global IDs, network may map the global model ID to a local ID. The purpose is to save </w:t>
            </w:r>
            <w:r>
              <w:rPr>
                <w:rFonts w:eastAsia="SimSun" w:cstheme="minorHAnsi" w:hint="eastAsia"/>
                <w:lang w:eastAsia="zh-CN"/>
              </w:rPr>
              <w:lastRenderedPageBreak/>
              <w:t xml:space="preserve">signaling overhead of indicating model </w:t>
            </w:r>
            <w:r>
              <w:rPr>
                <w:rFonts w:eastAsia="SimSun"/>
                <w:lang w:eastAsia="zh-CN"/>
              </w:rPr>
              <w:t>activation, deactivation, switching, fallback, and monitoring</w:t>
            </w:r>
            <w:r>
              <w:rPr>
                <w:rFonts w:eastAsia="SimSun" w:hint="eastAsia"/>
                <w:lang w:eastAsia="zh-CN"/>
              </w:rPr>
              <w:t>.</w:t>
            </w:r>
          </w:p>
        </w:tc>
      </w:tr>
      <w:tr w:rsidR="00DA2841" w14:paraId="7B41EC0B" w14:textId="77777777">
        <w:tc>
          <w:tcPr>
            <w:tcW w:w="2235" w:type="dxa"/>
          </w:tcPr>
          <w:p w14:paraId="777392E7" w14:textId="77777777" w:rsidR="00DA2841" w:rsidRPr="00AE377F" w:rsidRDefault="00DA2841" w:rsidP="00DA2841">
            <w:pPr>
              <w:rPr>
                <w:rFonts w:cstheme="minorHAnsi"/>
                <w:lang w:eastAsia="zh-CN"/>
              </w:rPr>
            </w:pPr>
            <w:r>
              <w:rPr>
                <w:rFonts w:cstheme="minorHAnsi" w:hint="eastAsia"/>
                <w:lang w:eastAsia="zh-CN"/>
              </w:rPr>
              <w:lastRenderedPageBreak/>
              <w:t>H</w:t>
            </w:r>
            <w:r>
              <w:rPr>
                <w:rFonts w:cstheme="minorHAnsi"/>
                <w:lang w:eastAsia="zh-CN"/>
              </w:rPr>
              <w:t>uawei, HiSilicon</w:t>
            </w:r>
          </w:p>
        </w:tc>
        <w:tc>
          <w:tcPr>
            <w:tcW w:w="7727" w:type="dxa"/>
            <w:gridSpan w:val="2"/>
          </w:tcPr>
          <w:p w14:paraId="27D79D2F" w14:textId="77777777" w:rsidR="00DA2841" w:rsidRDefault="00DA2841" w:rsidP="00DA2841">
            <w:pPr>
              <w:rPr>
                <w:rFonts w:cstheme="minorHAnsi"/>
                <w:lang w:eastAsia="zh-CN"/>
              </w:rPr>
            </w:pPr>
            <w:r>
              <w:rPr>
                <w:rFonts w:cstheme="minorHAnsi" w:hint="eastAsia"/>
                <w:lang w:eastAsia="zh-CN"/>
              </w:rPr>
              <w:t>F</w:t>
            </w:r>
            <w:r>
              <w:rPr>
                <w:rFonts w:cstheme="minorHAnsi"/>
                <w:lang w:eastAsia="zh-CN"/>
              </w:rPr>
              <w:t>or local model ID, as we commented in the last meeting, RAN1 does not identify the need – it could be RAN2 scope.</w:t>
            </w:r>
          </w:p>
          <w:p w14:paraId="15B5D1E5" w14:textId="77777777" w:rsidR="00DA2841" w:rsidRPr="00AE377F" w:rsidRDefault="00DA2841" w:rsidP="00DA2841">
            <w:pPr>
              <w:rPr>
                <w:rFonts w:cstheme="minorHAnsi"/>
                <w:b/>
                <w:lang w:eastAsia="zh-CN"/>
              </w:rPr>
            </w:pPr>
            <w:r>
              <w:rPr>
                <w:rFonts w:cstheme="minorHAnsi"/>
                <w:lang w:eastAsia="zh-CN"/>
              </w:rPr>
              <w:t>E.g., if the model ID is carried in the semi-static RRC signaling, the length of the model may not cause overhead issue. Whether it can be dynamically scheduled by DCI, it can be firstly discussed at RAN1 on the UE capability to support fast model switching/fallback.</w:t>
            </w:r>
          </w:p>
        </w:tc>
      </w:tr>
      <w:tr w:rsidR="005E1FF4" w14:paraId="516C4CD8" w14:textId="77777777">
        <w:tc>
          <w:tcPr>
            <w:tcW w:w="2235" w:type="dxa"/>
          </w:tcPr>
          <w:p w14:paraId="2A374D2F" w14:textId="13E612B6" w:rsidR="005E1FF4" w:rsidRDefault="005E1FF4" w:rsidP="005E1FF4">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2698DD3E" w14:textId="7C68834A" w:rsidR="005E1FF4" w:rsidRDefault="005E1FF4" w:rsidP="005E1FF4">
            <w:pPr>
              <w:rPr>
                <w:rFonts w:cstheme="minorHAnsi"/>
                <w:lang w:eastAsia="zh-CN"/>
              </w:rPr>
            </w:pPr>
            <w:r w:rsidRPr="000A6B01">
              <w:rPr>
                <w:rFonts w:eastAsia="MS Mincho" w:cstheme="minorHAnsi"/>
                <w:bCs/>
                <w:lang w:eastAsia="ja-JP"/>
              </w:rPr>
              <w:t xml:space="preserve">Support the proposal. </w:t>
            </w:r>
          </w:p>
        </w:tc>
      </w:tr>
      <w:tr w:rsidR="0083733B" w14:paraId="56B82FAD" w14:textId="77777777">
        <w:tc>
          <w:tcPr>
            <w:tcW w:w="2235" w:type="dxa"/>
          </w:tcPr>
          <w:p w14:paraId="1E0CE050" w14:textId="0AE79342" w:rsidR="0083733B" w:rsidRDefault="0083733B" w:rsidP="005E1FF4">
            <w:pPr>
              <w:rPr>
                <w:rFonts w:eastAsia="MS Mincho" w:cstheme="minorHAnsi"/>
                <w:lang w:eastAsia="ja-JP"/>
              </w:rPr>
            </w:pPr>
            <w:r>
              <w:rPr>
                <w:rFonts w:eastAsia="MS Mincho" w:cstheme="minorHAnsi" w:hint="eastAsia"/>
                <w:lang w:eastAsia="ja-JP"/>
              </w:rPr>
              <w:t>Samsung</w:t>
            </w:r>
          </w:p>
        </w:tc>
        <w:tc>
          <w:tcPr>
            <w:tcW w:w="7727" w:type="dxa"/>
            <w:gridSpan w:val="2"/>
          </w:tcPr>
          <w:p w14:paraId="6F06109C" w14:textId="1BDDDA57" w:rsidR="0083733B" w:rsidRPr="000A6B01" w:rsidRDefault="0083733B" w:rsidP="005E1FF4">
            <w:pPr>
              <w:rPr>
                <w:rFonts w:eastAsia="MS Mincho" w:cstheme="minorHAnsi"/>
                <w:bCs/>
                <w:lang w:eastAsia="ja-JP"/>
              </w:rPr>
            </w:pPr>
            <w:r>
              <w:rPr>
                <w:rFonts w:eastAsia="MS Mincho" w:cstheme="minorHAnsi" w:hint="eastAsia"/>
                <w:bCs/>
                <w:lang w:eastAsia="ja-JP"/>
              </w:rPr>
              <w:t xml:space="preserve">In our understanding global model ID is only relevant to Type A model identification. </w:t>
            </w:r>
            <w:r>
              <w:rPr>
                <w:rFonts w:eastAsia="MS Mincho" w:cstheme="minorHAnsi"/>
                <w:bCs/>
                <w:lang w:eastAsia="ja-JP"/>
              </w:rPr>
              <w:t xml:space="preserve">We kindly ask the FL to capture this aspect. </w:t>
            </w:r>
          </w:p>
        </w:tc>
      </w:tr>
      <w:tr w:rsidR="0089734D" w14:paraId="6068F044" w14:textId="77777777">
        <w:tc>
          <w:tcPr>
            <w:tcW w:w="2235" w:type="dxa"/>
          </w:tcPr>
          <w:p w14:paraId="66DB7C09" w14:textId="287DF07C" w:rsidR="0089734D" w:rsidRDefault="0089734D" w:rsidP="00BE2B39">
            <w:pPr>
              <w:jc w:val="left"/>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5E115E3C" w14:textId="77777777" w:rsidR="0089734D" w:rsidRDefault="0089734D" w:rsidP="00BE2B39">
            <w:pPr>
              <w:jc w:val="left"/>
              <w:rPr>
                <w:rFonts w:eastAsia="MS Mincho" w:cstheme="minorHAnsi"/>
                <w:bCs/>
                <w:lang w:eastAsia="ja-JP"/>
              </w:rPr>
            </w:pPr>
            <w:r>
              <w:rPr>
                <w:rFonts w:eastAsia="MS Mincho" w:cstheme="minorHAnsi" w:hint="eastAsia"/>
                <w:bCs/>
                <w:lang w:eastAsia="ja-JP"/>
              </w:rPr>
              <w:t>S</w:t>
            </w:r>
            <w:r>
              <w:rPr>
                <w:rFonts w:eastAsia="MS Mincho" w:cstheme="minorHAnsi"/>
                <w:bCs/>
                <w:lang w:eastAsia="ja-JP"/>
              </w:rPr>
              <w:t>eeing the comment from ZTE, I propose to add following.</w:t>
            </w:r>
          </w:p>
          <w:p w14:paraId="4C4D1761" w14:textId="754A059A" w:rsidR="0089734D" w:rsidRPr="00BE2B39" w:rsidRDefault="0089734D" w:rsidP="00BE2B39">
            <w:pPr>
              <w:pStyle w:val="ListParagraph"/>
              <w:numPr>
                <w:ilvl w:val="0"/>
                <w:numId w:val="80"/>
              </w:numPr>
              <w:rPr>
                <w:lang w:val="en-GB"/>
              </w:rPr>
            </w:pPr>
            <w:r>
              <w:rPr>
                <w:lang w:val="en-GB"/>
              </w:rPr>
              <w:t xml:space="preserve">A locally unique model ID may be sufficient for model activation, deactivation, switching, fallback, and monitoring </w:t>
            </w:r>
            <w:r w:rsidRPr="00BE2B39">
              <w:rPr>
                <w:color w:val="FF0000"/>
                <w:lang w:val="en-GB"/>
              </w:rPr>
              <w:t>for at least signalling overhead saving</w:t>
            </w:r>
            <w:r>
              <w:rPr>
                <w:lang w:val="en-GB"/>
              </w:rPr>
              <w:t xml:space="preserve">. </w:t>
            </w:r>
          </w:p>
          <w:p w14:paraId="0D325EBB" w14:textId="3B259A8B" w:rsidR="0089734D" w:rsidRDefault="0089734D" w:rsidP="00BE2B39">
            <w:pPr>
              <w:jc w:val="left"/>
              <w:rPr>
                <w:rFonts w:eastAsia="MS Mincho" w:cstheme="minorHAnsi"/>
                <w:bCs/>
                <w:lang w:eastAsia="ja-JP"/>
              </w:rPr>
            </w:pPr>
          </w:p>
        </w:tc>
      </w:tr>
      <w:tr w:rsidR="00B40163" w14:paraId="57EB627A" w14:textId="77777777">
        <w:tc>
          <w:tcPr>
            <w:tcW w:w="2235" w:type="dxa"/>
          </w:tcPr>
          <w:p w14:paraId="0558498E" w14:textId="1005C979" w:rsidR="00B40163" w:rsidRDefault="00B40163" w:rsidP="00BE2B39">
            <w:pPr>
              <w:rPr>
                <w:rFonts w:eastAsia="MS Mincho" w:cstheme="minorHAnsi"/>
                <w:lang w:eastAsia="ja-JP"/>
              </w:rPr>
            </w:pPr>
            <w:r>
              <w:rPr>
                <w:rFonts w:eastAsia="MS Mincho" w:cstheme="minorHAnsi"/>
                <w:lang w:eastAsia="ja-JP"/>
              </w:rPr>
              <w:t>NEC</w:t>
            </w:r>
          </w:p>
        </w:tc>
        <w:tc>
          <w:tcPr>
            <w:tcW w:w="7727" w:type="dxa"/>
            <w:gridSpan w:val="2"/>
          </w:tcPr>
          <w:p w14:paraId="270A79B2" w14:textId="39A48427" w:rsidR="00B40163" w:rsidRDefault="004014ED" w:rsidP="00BE2B39">
            <w:pPr>
              <w:rPr>
                <w:rFonts w:eastAsia="MS Mincho" w:cstheme="minorHAnsi"/>
                <w:bCs/>
                <w:lang w:eastAsia="ja-JP"/>
              </w:rPr>
            </w:pPr>
            <w:r>
              <w:rPr>
                <w:rFonts w:eastAsia="MS Mincho" w:cstheme="minorHAnsi"/>
                <w:bCs/>
                <w:lang w:eastAsia="ja-JP"/>
              </w:rPr>
              <w:t>Support</w:t>
            </w:r>
          </w:p>
        </w:tc>
      </w:tr>
      <w:tr w:rsidR="00F23C3E" w:rsidRPr="00E5353A" w14:paraId="7C019535" w14:textId="77777777" w:rsidTr="00F23C3E">
        <w:tc>
          <w:tcPr>
            <w:tcW w:w="2235" w:type="dxa"/>
          </w:tcPr>
          <w:p w14:paraId="4FA557B8" w14:textId="77777777" w:rsidR="00F23C3E" w:rsidRPr="00E5353A" w:rsidRDefault="00F23C3E" w:rsidP="00F23C3E">
            <w:pPr>
              <w:rPr>
                <w:rFonts w:eastAsia="Malgun Gothic" w:cstheme="minorHAnsi"/>
                <w:lang w:eastAsia="ko-KR"/>
              </w:rPr>
            </w:pPr>
            <w:r>
              <w:rPr>
                <w:rFonts w:eastAsia="Malgun Gothic" w:cstheme="minorHAnsi" w:hint="eastAsia"/>
                <w:lang w:eastAsia="ko-KR"/>
              </w:rPr>
              <w:t>LG</w:t>
            </w:r>
          </w:p>
        </w:tc>
        <w:tc>
          <w:tcPr>
            <w:tcW w:w="7727" w:type="dxa"/>
            <w:gridSpan w:val="2"/>
          </w:tcPr>
          <w:p w14:paraId="15230849" w14:textId="77777777" w:rsidR="00F23C3E" w:rsidRPr="00E5353A" w:rsidRDefault="00F23C3E" w:rsidP="00F23C3E">
            <w:pPr>
              <w:rPr>
                <w:rFonts w:eastAsia="Malgun Gothic" w:cstheme="minorHAnsi"/>
                <w:b/>
                <w:lang w:eastAsia="ko-KR"/>
              </w:rPr>
            </w:pPr>
            <w:r w:rsidRPr="00E5353A">
              <w:rPr>
                <w:rFonts w:eastAsia="Malgun Gothic" w:cstheme="minorHAnsi" w:hint="eastAsia"/>
                <w:lang w:eastAsia="ko-KR"/>
              </w:rPr>
              <w:t>Principle is fine</w:t>
            </w:r>
            <w:r>
              <w:rPr>
                <w:rFonts w:eastAsia="Malgun Gothic" w:cstheme="minorHAnsi"/>
                <w:lang w:eastAsia="ko-KR"/>
              </w:rPr>
              <w:t xml:space="preserve"> but the details of signaling the ID would be up to RAN2 in WI. </w:t>
            </w:r>
          </w:p>
        </w:tc>
      </w:tr>
      <w:tr w:rsidR="00F74100" w:rsidRPr="00E5353A" w14:paraId="5D88921C" w14:textId="77777777" w:rsidTr="00F23C3E">
        <w:tc>
          <w:tcPr>
            <w:tcW w:w="2235" w:type="dxa"/>
          </w:tcPr>
          <w:p w14:paraId="4EB9516E" w14:textId="241DF736" w:rsidR="00F74100" w:rsidRDefault="00F74100" w:rsidP="00F741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RI</w:t>
            </w:r>
          </w:p>
        </w:tc>
        <w:tc>
          <w:tcPr>
            <w:tcW w:w="7727" w:type="dxa"/>
            <w:gridSpan w:val="2"/>
          </w:tcPr>
          <w:p w14:paraId="3675BAB5" w14:textId="2E1CE76E" w:rsidR="00F74100" w:rsidRPr="00E5353A" w:rsidRDefault="00F74100" w:rsidP="00F74100">
            <w:pPr>
              <w:rPr>
                <w:rFonts w:eastAsia="Malgun Gothic" w:cstheme="minorHAnsi"/>
                <w:lang w:eastAsia="ko-KR"/>
              </w:rPr>
            </w:pPr>
            <w:r>
              <w:rPr>
                <w:rFonts w:eastAsia="MS Mincho" w:cstheme="minorHAnsi" w:hint="eastAsia"/>
                <w:bCs/>
                <w:lang w:eastAsia="ja-JP"/>
              </w:rPr>
              <w:t>W</w:t>
            </w:r>
            <w:r>
              <w:rPr>
                <w:rFonts w:eastAsia="MS Mincho" w:cstheme="minorHAnsi"/>
                <w:bCs/>
                <w:lang w:eastAsia="ja-JP"/>
              </w:rPr>
              <w:t>e are OK with the proposal.</w:t>
            </w:r>
          </w:p>
        </w:tc>
      </w:tr>
    </w:tbl>
    <w:p w14:paraId="2B09687E" w14:textId="77777777" w:rsidR="0087409F" w:rsidRDefault="0087409F">
      <w:pPr>
        <w:spacing w:line="360" w:lineRule="auto"/>
        <w:rPr>
          <w:lang w:val="en-GB"/>
        </w:rPr>
      </w:pPr>
    </w:p>
    <w:p w14:paraId="22FA856A" w14:textId="77777777" w:rsidR="0087409F" w:rsidRDefault="0087409F">
      <w:pPr>
        <w:spacing w:line="360" w:lineRule="auto"/>
        <w:rPr>
          <w:lang w:val="en-GB"/>
        </w:rPr>
      </w:pPr>
    </w:p>
    <w:p w14:paraId="1416653F" w14:textId="77777777" w:rsidR="00E30E8A" w:rsidRPr="00E277F1" w:rsidRDefault="00E30E8A" w:rsidP="00E30E8A">
      <w:pPr>
        <w:pStyle w:val="Heading6"/>
        <w:ind w:left="1152" w:hanging="1152"/>
        <w:rPr>
          <w:rFonts w:cs="Arial"/>
          <w:sz w:val="22"/>
          <w:szCs w:val="22"/>
          <w:lang w:val="en-US"/>
        </w:rPr>
      </w:pPr>
      <w:r w:rsidRPr="00E277F1">
        <w:rPr>
          <w:rFonts w:cs="Arial"/>
          <w:sz w:val="22"/>
          <w:szCs w:val="22"/>
        </w:rPr>
        <w:t>[FL</w:t>
      </w:r>
      <w:r>
        <w:rPr>
          <w:sz w:val="22"/>
          <w:szCs w:val="22"/>
        </w:rPr>
        <w:t>2</w:t>
      </w:r>
      <w:r w:rsidRPr="00E277F1">
        <w:rPr>
          <w:rFonts w:cs="Arial"/>
          <w:sz w:val="22"/>
          <w:szCs w:val="22"/>
        </w:rPr>
        <w:t>] Proposed Conclusion 8-</w:t>
      </w:r>
      <w:r>
        <w:rPr>
          <w:sz w:val="22"/>
          <w:szCs w:val="22"/>
        </w:rPr>
        <w:t>8b</w:t>
      </w:r>
      <w:r w:rsidRPr="00E277F1">
        <w:rPr>
          <w:rFonts w:cs="Arial"/>
          <w:sz w:val="22"/>
          <w:szCs w:val="22"/>
        </w:rPr>
        <w:t>:</w:t>
      </w:r>
    </w:p>
    <w:p w14:paraId="3A36CC12" w14:textId="77777777" w:rsidR="00E30E8A" w:rsidRPr="00E277F1" w:rsidRDefault="00E30E8A" w:rsidP="00E30E8A">
      <w:pPr>
        <w:rPr>
          <w:rFonts w:cstheme="minorHAnsi"/>
          <w:lang w:val="en-GB"/>
        </w:rPr>
      </w:pPr>
      <w:r w:rsidRPr="00E277F1">
        <w:rPr>
          <w:rFonts w:cstheme="minorHAnsi"/>
          <w:lang w:val="en-GB"/>
        </w:rPr>
        <w:t>Conclude that model ID in RAN1 discussion may or may not be globally unique, and different types of model IDs may be created for a single model for various LCM purposes. For example,</w:t>
      </w:r>
    </w:p>
    <w:p w14:paraId="633FB27E" w14:textId="77777777" w:rsidR="00E30E8A" w:rsidRPr="00E277F1" w:rsidRDefault="00E30E8A" w:rsidP="00E30E8A">
      <w:pPr>
        <w:pStyle w:val="ListParagraph"/>
        <w:numPr>
          <w:ilvl w:val="0"/>
          <w:numId w:val="80"/>
        </w:numPr>
        <w:spacing w:after="160"/>
        <w:rPr>
          <w:rFonts w:cstheme="minorHAnsi"/>
          <w:lang w:val="en-GB"/>
        </w:rPr>
      </w:pPr>
      <w:r w:rsidRPr="00E277F1">
        <w:rPr>
          <w:rFonts w:cstheme="minorHAnsi"/>
          <w:lang w:val="en-GB"/>
        </w:rPr>
        <w:t>A global model ID may be utilized during model identification</w:t>
      </w:r>
      <w:r>
        <w:rPr>
          <w:rFonts w:cstheme="minorHAnsi"/>
          <w:lang w:val="en-GB"/>
        </w:rPr>
        <w:t xml:space="preserve"> </w:t>
      </w:r>
      <w:r w:rsidRPr="00E277F1">
        <w:rPr>
          <w:rFonts w:cstheme="minorHAnsi"/>
          <w:lang w:val="en-GB"/>
        </w:rPr>
        <w:t>to identify a model without duplication and for model transfer.</w:t>
      </w:r>
    </w:p>
    <w:p w14:paraId="1DAF7174" w14:textId="77777777" w:rsidR="00E30E8A" w:rsidRPr="004D6754" w:rsidRDefault="00E30E8A" w:rsidP="00E30E8A">
      <w:pPr>
        <w:pStyle w:val="ListParagraph"/>
        <w:numPr>
          <w:ilvl w:val="0"/>
          <w:numId w:val="80"/>
        </w:numPr>
        <w:spacing w:after="160"/>
        <w:rPr>
          <w:rFonts w:cstheme="minorHAnsi"/>
          <w:lang w:val="en-GB"/>
        </w:rPr>
      </w:pPr>
      <w:r w:rsidRPr="00E277F1">
        <w:rPr>
          <w:rFonts w:cstheme="minorHAnsi"/>
          <w:lang w:val="en-GB"/>
        </w:rPr>
        <w:t>A locally unique model ID may be sufficient for model activation, deactivation, switching, fallback, and monitoring</w:t>
      </w:r>
      <w:r>
        <w:rPr>
          <w:rFonts w:cstheme="minorHAnsi"/>
          <w:lang w:val="en-GB"/>
        </w:rPr>
        <w:t xml:space="preserve">, </w:t>
      </w:r>
      <w:r>
        <w:rPr>
          <w:color w:val="FF0000"/>
          <w:lang w:val="en-GB"/>
        </w:rPr>
        <w:t>at least for signalling overhead savin</w:t>
      </w:r>
      <w:r w:rsidRPr="004D6754">
        <w:rPr>
          <w:rFonts w:cstheme="minorHAnsi"/>
          <w:color w:val="FF0000"/>
          <w:lang w:val="en-GB"/>
        </w:rPr>
        <w:t>g purposes</w:t>
      </w:r>
      <w:r w:rsidRPr="004D6754">
        <w:rPr>
          <w:rFonts w:cstheme="minorHAnsi"/>
          <w:lang w:val="en-GB"/>
        </w:rPr>
        <w:t>.</w:t>
      </w:r>
    </w:p>
    <w:p w14:paraId="6EA03545" w14:textId="77777777" w:rsidR="00E30E8A" w:rsidRPr="004D6754" w:rsidRDefault="00E30E8A" w:rsidP="00E30E8A">
      <w:pPr>
        <w:spacing w:line="360" w:lineRule="auto"/>
        <w:rPr>
          <w:rFonts w:cstheme="minorHAnsi"/>
          <w:lang w:val="en-GB"/>
        </w:rPr>
      </w:pPr>
      <w:r w:rsidRPr="004D6754">
        <w:rPr>
          <w:rFonts w:cstheme="minorHAnsi"/>
          <w:lang w:val="en-GB"/>
        </w:rPr>
        <w:t>Details can be studied in the WI phase.</w:t>
      </w:r>
    </w:p>
    <w:tbl>
      <w:tblPr>
        <w:tblStyle w:val="TableGrid"/>
        <w:tblW w:w="0" w:type="auto"/>
        <w:tblLook w:val="04A0" w:firstRow="1" w:lastRow="0" w:firstColumn="1" w:lastColumn="0" w:noHBand="0" w:noVBand="1"/>
      </w:tblPr>
      <w:tblGrid>
        <w:gridCol w:w="2235"/>
        <w:gridCol w:w="3863"/>
        <w:gridCol w:w="3864"/>
      </w:tblGrid>
      <w:tr w:rsidR="00E30E8A" w14:paraId="2B8E4A89" w14:textId="77777777" w:rsidTr="00DB25F2">
        <w:trPr>
          <w:trHeight w:val="449"/>
        </w:trPr>
        <w:tc>
          <w:tcPr>
            <w:tcW w:w="2235" w:type="dxa"/>
            <w:shd w:val="clear" w:color="auto" w:fill="D9D9D9" w:themeFill="background1" w:themeFillShade="D9"/>
          </w:tcPr>
          <w:p w14:paraId="238A9C7D" w14:textId="77777777" w:rsidR="00E30E8A" w:rsidRPr="00AE377F" w:rsidRDefault="00E30E8A" w:rsidP="00DB25F2">
            <w:pPr>
              <w:jc w:val="center"/>
              <w:rPr>
                <w:rFonts w:cstheme="minorHAnsi"/>
              </w:rPr>
            </w:pPr>
          </w:p>
        </w:tc>
        <w:tc>
          <w:tcPr>
            <w:tcW w:w="3863" w:type="dxa"/>
            <w:shd w:val="clear" w:color="auto" w:fill="D9D9D9" w:themeFill="background1" w:themeFillShade="D9"/>
            <w:vAlign w:val="center"/>
          </w:tcPr>
          <w:p w14:paraId="17A2284D" w14:textId="77777777" w:rsidR="00E30E8A" w:rsidRPr="00AE377F" w:rsidRDefault="00E30E8A"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42F0D0FD" w14:textId="77777777" w:rsidR="00E30E8A" w:rsidRPr="00AE377F" w:rsidRDefault="00E30E8A" w:rsidP="00DB25F2">
            <w:pPr>
              <w:jc w:val="center"/>
              <w:rPr>
                <w:rFonts w:cstheme="minorHAnsi"/>
              </w:rPr>
            </w:pPr>
            <w:r w:rsidRPr="00AE377F">
              <w:rPr>
                <w:rFonts w:cstheme="minorHAnsi"/>
              </w:rPr>
              <w:t>No</w:t>
            </w:r>
          </w:p>
        </w:tc>
      </w:tr>
      <w:tr w:rsidR="00E30E8A" w14:paraId="1BF17410" w14:textId="77777777" w:rsidTr="00DB25F2">
        <w:trPr>
          <w:trHeight w:val="746"/>
        </w:trPr>
        <w:tc>
          <w:tcPr>
            <w:tcW w:w="2235" w:type="dxa"/>
          </w:tcPr>
          <w:p w14:paraId="0CCE2E55" w14:textId="77777777" w:rsidR="00E30E8A" w:rsidRPr="00AE377F" w:rsidRDefault="00E30E8A" w:rsidP="00DB25F2">
            <w:pPr>
              <w:jc w:val="center"/>
              <w:rPr>
                <w:rFonts w:cstheme="minorHAnsi"/>
              </w:rPr>
            </w:pPr>
            <w:r w:rsidRPr="00AE377F">
              <w:rPr>
                <w:rFonts w:cstheme="minorHAnsi"/>
              </w:rPr>
              <w:t>Agree?</w:t>
            </w:r>
          </w:p>
        </w:tc>
        <w:tc>
          <w:tcPr>
            <w:tcW w:w="3863" w:type="dxa"/>
          </w:tcPr>
          <w:p w14:paraId="5CD42E12" w14:textId="77777777" w:rsidR="00E30E8A" w:rsidRPr="00AE377F" w:rsidRDefault="00E30E8A" w:rsidP="00DB25F2">
            <w:pPr>
              <w:rPr>
                <w:rFonts w:cstheme="minorHAnsi"/>
                <w:lang w:eastAsia="zh-CN"/>
              </w:rPr>
            </w:pPr>
            <w:r w:rsidRPr="00AE377F">
              <w:rPr>
                <w:rFonts w:cstheme="minorHAnsi"/>
              </w:rPr>
              <w:t xml:space="preserve"> </w:t>
            </w:r>
          </w:p>
        </w:tc>
        <w:tc>
          <w:tcPr>
            <w:tcW w:w="3864" w:type="dxa"/>
          </w:tcPr>
          <w:p w14:paraId="52F85569" w14:textId="77777777" w:rsidR="00E30E8A" w:rsidRPr="00AE377F" w:rsidRDefault="00E30E8A" w:rsidP="00DB25F2">
            <w:pPr>
              <w:rPr>
                <w:rFonts w:cstheme="minorHAnsi"/>
              </w:rPr>
            </w:pPr>
          </w:p>
        </w:tc>
      </w:tr>
      <w:tr w:rsidR="00E30E8A" w14:paraId="67ED369D" w14:textId="77777777" w:rsidTr="00DB25F2">
        <w:tc>
          <w:tcPr>
            <w:tcW w:w="2235" w:type="dxa"/>
            <w:shd w:val="clear" w:color="auto" w:fill="D9D9D9" w:themeFill="background1" w:themeFillShade="D9"/>
          </w:tcPr>
          <w:p w14:paraId="18FE5844" w14:textId="77777777" w:rsidR="00E30E8A" w:rsidRPr="00AE377F" w:rsidRDefault="00E30E8A"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708CE2FF" w14:textId="77777777" w:rsidR="00E30E8A" w:rsidRPr="00AE377F" w:rsidRDefault="00E30E8A" w:rsidP="00DB25F2">
            <w:pPr>
              <w:jc w:val="center"/>
              <w:rPr>
                <w:rFonts w:cstheme="minorHAnsi"/>
                <w:b/>
                <w:bCs/>
              </w:rPr>
            </w:pPr>
            <w:r w:rsidRPr="00AE377F">
              <w:rPr>
                <w:rFonts w:cstheme="minorHAnsi"/>
                <w:b/>
                <w:bCs/>
              </w:rPr>
              <w:t>Comments</w:t>
            </w:r>
          </w:p>
        </w:tc>
      </w:tr>
      <w:tr w:rsidR="00E30E8A" w14:paraId="661D8AB8" w14:textId="77777777" w:rsidTr="00DB25F2">
        <w:tc>
          <w:tcPr>
            <w:tcW w:w="2235" w:type="dxa"/>
          </w:tcPr>
          <w:p w14:paraId="1255071F" w14:textId="77777777" w:rsidR="00E30E8A" w:rsidRPr="00AE377F" w:rsidRDefault="00E30E8A" w:rsidP="00DB25F2">
            <w:pPr>
              <w:rPr>
                <w:rFonts w:cstheme="minorHAnsi"/>
                <w:lang w:eastAsia="zh-CN"/>
              </w:rPr>
            </w:pPr>
          </w:p>
        </w:tc>
        <w:tc>
          <w:tcPr>
            <w:tcW w:w="7727" w:type="dxa"/>
            <w:gridSpan w:val="2"/>
          </w:tcPr>
          <w:p w14:paraId="62FEDAD2" w14:textId="77777777" w:rsidR="00E30E8A" w:rsidRPr="00AE377F" w:rsidRDefault="00E30E8A" w:rsidP="00DB25F2">
            <w:pPr>
              <w:rPr>
                <w:rFonts w:cstheme="minorHAnsi"/>
                <w:b/>
              </w:rPr>
            </w:pPr>
          </w:p>
        </w:tc>
      </w:tr>
      <w:tr w:rsidR="00E30E8A" w14:paraId="79692A16" w14:textId="77777777" w:rsidTr="00DB25F2">
        <w:tc>
          <w:tcPr>
            <w:tcW w:w="2235" w:type="dxa"/>
          </w:tcPr>
          <w:p w14:paraId="165FAC48" w14:textId="77777777" w:rsidR="00E30E8A" w:rsidRPr="00AE377F" w:rsidRDefault="00E30E8A" w:rsidP="00DB25F2">
            <w:pPr>
              <w:rPr>
                <w:rFonts w:cstheme="minorHAnsi"/>
                <w:lang w:eastAsia="zh-CN"/>
              </w:rPr>
            </w:pPr>
          </w:p>
        </w:tc>
        <w:tc>
          <w:tcPr>
            <w:tcW w:w="7727" w:type="dxa"/>
            <w:gridSpan w:val="2"/>
          </w:tcPr>
          <w:p w14:paraId="6F610E29" w14:textId="77777777" w:rsidR="00E30E8A" w:rsidRPr="00AE377F" w:rsidRDefault="00E30E8A" w:rsidP="00DB25F2">
            <w:pPr>
              <w:rPr>
                <w:rFonts w:eastAsia="Malgun Gothic" w:cstheme="minorHAnsi"/>
                <w:lang w:eastAsia="ko-KR"/>
              </w:rPr>
            </w:pPr>
          </w:p>
        </w:tc>
      </w:tr>
    </w:tbl>
    <w:p w14:paraId="4AD7FD65" w14:textId="77777777" w:rsidR="00E30E8A" w:rsidRDefault="00E30E8A">
      <w:pPr>
        <w:spacing w:line="360" w:lineRule="auto"/>
        <w:rPr>
          <w:lang w:val="en-GB"/>
        </w:rPr>
      </w:pPr>
    </w:p>
    <w:p w14:paraId="729A2FFE" w14:textId="77777777" w:rsidR="00E30E8A" w:rsidRDefault="00E30E8A">
      <w:pPr>
        <w:spacing w:line="360" w:lineRule="auto"/>
        <w:rPr>
          <w:lang w:val="en-GB"/>
        </w:rPr>
      </w:pPr>
    </w:p>
    <w:bookmarkEnd w:id="45"/>
    <w:p w14:paraId="7FDCEC99" w14:textId="77777777" w:rsidR="0087409F" w:rsidRDefault="00E97363">
      <w:pPr>
        <w:pStyle w:val="Heading4"/>
        <w:numPr>
          <w:ilvl w:val="3"/>
          <w:numId w:val="17"/>
        </w:numPr>
      </w:pPr>
      <w:r>
        <w:t>Model configuration</w:t>
      </w:r>
    </w:p>
    <w:p w14:paraId="596DB985" w14:textId="77777777" w:rsidR="0087409F" w:rsidRDefault="00E97363">
      <w:pPr>
        <w:pStyle w:val="Heading5"/>
        <w:ind w:left="1008" w:hanging="1008"/>
      </w:pPr>
      <w:r>
        <w:t>Company proposals</w:t>
      </w:r>
    </w:p>
    <w:p w14:paraId="6172FA9B" w14:textId="77777777" w:rsidR="0087409F" w:rsidRDefault="00E97363">
      <w:pPr>
        <w:rPr>
          <w:b/>
          <w:bCs/>
          <w:color w:val="4472C4" w:themeColor="accent5"/>
          <w:lang w:val="en-GB"/>
        </w:rPr>
      </w:pPr>
      <w:r>
        <w:rPr>
          <w:b/>
          <w:bCs/>
          <w:color w:val="4472C4" w:themeColor="accent5"/>
          <w:lang w:val="en-GB"/>
        </w:rPr>
        <w:t>Nvidia:</w:t>
      </w:r>
    </w:p>
    <w:p w14:paraId="1304FD9A"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Proposal 12: For AI/ML based enhancements for NR air interface, study potential specification impact related to assistance signalling and procedure for model configuration, model activation/deactivation, model recovery/termination, and model selection.</w:t>
      </w:r>
    </w:p>
    <w:p w14:paraId="4181C8FF" w14:textId="77777777" w:rsidR="0087409F" w:rsidRDefault="0087409F">
      <w:pPr>
        <w:spacing w:beforeLines="50" w:before="120"/>
        <w:jc w:val="both"/>
        <w:rPr>
          <w:rFonts w:ascii="Times New Roman" w:eastAsia="Times New Roman" w:hAnsi="Times New Roman" w:cs="Times New Roman"/>
          <w:b/>
          <w:bCs/>
          <w:lang w:val="en-GB" w:eastAsia="en-GB"/>
        </w:rPr>
      </w:pPr>
    </w:p>
    <w:p w14:paraId="2B08C67D" w14:textId="77777777" w:rsidR="0087409F" w:rsidRDefault="00E97363">
      <w:pPr>
        <w:pStyle w:val="Heading4"/>
        <w:numPr>
          <w:ilvl w:val="3"/>
          <w:numId w:val="17"/>
        </w:numPr>
      </w:pPr>
      <w:r>
        <w:t>Model deployment</w:t>
      </w:r>
    </w:p>
    <w:p w14:paraId="0AB379D0" w14:textId="77777777" w:rsidR="0087409F" w:rsidRDefault="00E97363">
      <w:pPr>
        <w:rPr>
          <w:b/>
          <w:bCs/>
          <w:lang w:val="en-GB"/>
        </w:rPr>
      </w:pPr>
      <w:r>
        <w:rPr>
          <w:b/>
          <w:bCs/>
          <w:lang w:val="en-GB"/>
        </w:rPr>
        <w:t>No proposal</w:t>
      </w:r>
    </w:p>
    <w:p w14:paraId="2254D038" w14:textId="77777777" w:rsidR="0087409F" w:rsidRDefault="0087409F">
      <w:pPr>
        <w:rPr>
          <w:b/>
          <w:bCs/>
        </w:rPr>
      </w:pPr>
    </w:p>
    <w:p w14:paraId="2AC4BBE7" w14:textId="77777777" w:rsidR="0087409F" w:rsidRDefault="00E97363">
      <w:pPr>
        <w:pStyle w:val="Heading4"/>
        <w:numPr>
          <w:ilvl w:val="3"/>
          <w:numId w:val="17"/>
        </w:numPr>
      </w:pPr>
      <w:r>
        <w:t>Model delivery and transfer</w:t>
      </w:r>
    </w:p>
    <w:p w14:paraId="5869524D" w14:textId="77777777" w:rsidR="0087409F" w:rsidRDefault="00E97363">
      <w:pPr>
        <w:pStyle w:val="Heading5"/>
        <w:ind w:left="1008" w:hanging="1008"/>
      </w:pPr>
      <w:r>
        <w:t>Previous agreements</w:t>
      </w:r>
    </w:p>
    <w:tbl>
      <w:tblPr>
        <w:tblStyle w:val="TableGrid"/>
        <w:tblW w:w="0" w:type="auto"/>
        <w:tblInd w:w="-5" w:type="dxa"/>
        <w:tblLook w:val="04A0" w:firstRow="1" w:lastRow="0" w:firstColumn="1" w:lastColumn="0" w:noHBand="0" w:noVBand="1"/>
      </w:tblPr>
      <w:tblGrid>
        <w:gridCol w:w="9900"/>
      </w:tblGrid>
      <w:tr w:rsidR="0087409F" w14:paraId="6E0FDD10" w14:textId="77777777">
        <w:tc>
          <w:tcPr>
            <w:tcW w:w="9900" w:type="dxa"/>
          </w:tcPr>
          <w:p w14:paraId="5B873574" w14:textId="77777777" w:rsidR="0087409F" w:rsidRDefault="00E97363">
            <w:pPr>
              <w:rPr>
                <w:rFonts w:eastAsia="DengXian"/>
                <w:iCs/>
                <w:highlight w:val="darkYellow"/>
                <w:lang w:eastAsia="zh-CN"/>
              </w:rPr>
            </w:pPr>
            <w:r>
              <w:rPr>
                <w:rFonts w:eastAsia="DengXian"/>
                <w:iCs/>
                <w:highlight w:val="darkYellow"/>
                <w:lang w:eastAsia="zh-CN"/>
              </w:rPr>
              <w:t>Working Assumption from RAN1 #111</w:t>
            </w:r>
          </w:p>
          <w:p w14:paraId="6D1A890A" w14:textId="77777777" w:rsidR="0087409F" w:rsidRDefault="00E97363">
            <w:pPr>
              <w:rPr>
                <w:rFonts w:eastAsia="Batang"/>
              </w:rPr>
            </w:pPr>
            <w:r>
              <w:t xml:space="preserve">Consider “proprietary model” and “open-format model” as two separate model format categories for RAN1 discussion, </w:t>
            </w:r>
          </w:p>
          <w:p w14:paraId="2E084609" w14:textId="77777777" w:rsidR="0087409F" w:rsidRDefault="0087409F"/>
          <w:tbl>
            <w:tblPr>
              <w:tblW w:w="0" w:type="auto"/>
              <w:tblLook w:val="04A0" w:firstRow="1" w:lastRow="0" w:firstColumn="1" w:lastColumn="0" w:noHBand="0" w:noVBand="1"/>
            </w:tblPr>
            <w:tblGrid>
              <w:gridCol w:w="2902"/>
              <w:gridCol w:w="6717"/>
            </w:tblGrid>
            <w:tr w:rsidR="0087409F" w14:paraId="0BE06185"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E73956C" w14:textId="77777777" w:rsidR="0087409F" w:rsidRDefault="00E97363">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3381506" w14:textId="77777777" w:rsidR="0087409F" w:rsidRDefault="00E97363">
                  <w:pPr>
                    <w:rPr>
                      <w:b/>
                      <w:bCs/>
                      <w:lang w:eastAsia="ja-JP"/>
                    </w:rPr>
                  </w:pPr>
                  <w:r>
                    <w:rPr>
                      <w:lang w:eastAsia="ja-JP"/>
                    </w:rPr>
                    <w:t>ML models of vendor-/device-specific proprietary format, from 3GPP perspective</w:t>
                  </w:r>
                </w:p>
                <w:p w14:paraId="198B30EB" w14:textId="77777777" w:rsidR="0087409F" w:rsidRDefault="00E97363">
                  <w:pPr>
                    <w:rPr>
                      <w:lang w:eastAsia="ja-JP"/>
                    </w:rPr>
                  </w:pPr>
                  <w:r>
                    <w:rPr>
                      <w:lang w:eastAsia="ja-JP"/>
                    </w:rPr>
                    <w:t>NOTE: An example is a device-specific binary executable format</w:t>
                  </w:r>
                </w:p>
              </w:tc>
            </w:tr>
            <w:tr w:rsidR="0087409F" w14:paraId="495C6851"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A09F3FF" w14:textId="77777777" w:rsidR="0087409F" w:rsidRDefault="00E97363">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AE25ED2" w14:textId="77777777" w:rsidR="0087409F" w:rsidRDefault="00E97363">
                  <w:pPr>
                    <w:rPr>
                      <w:rFonts w:eastAsia="Yu Mincho"/>
                      <w:lang w:eastAsia="ja-JP"/>
                    </w:rPr>
                  </w:pPr>
                  <w:r>
                    <w:rPr>
                      <w:lang w:eastAsia="ja-JP"/>
                    </w:rPr>
                    <w:t>ML models of specified format that are mutually recognizable across vendors and allow interoperability, from 3GPP perspecive</w:t>
                  </w:r>
                </w:p>
              </w:tc>
            </w:tr>
          </w:tbl>
          <w:p w14:paraId="791AD6F2" w14:textId="77777777" w:rsidR="0087409F" w:rsidRDefault="00E97363">
            <w:pPr>
              <w:rPr>
                <w:rFonts w:ascii="Times" w:eastAsia="Batang" w:hAnsi="Times"/>
                <w:sz w:val="20"/>
                <w:lang w:val="en-GB"/>
              </w:rPr>
            </w:pPr>
            <w:r>
              <w:t>From RAN1 discussion viewpoint, RAN1 may assume that:</w:t>
            </w:r>
          </w:p>
          <w:p w14:paraId="15B4F4DB" w14:textId="77777777" w:rsidR="0087409F" w:rsidRDefault="00E97363">
            <w:pPr>
              <w:pStyle w:val="ListParagraph"/>
              <w:numPr>
                <w:ilvl w:val="0"/>
                <w:numId w:val="57"/>
              </w:numPr>
            </w:pPr>
            <w:r>
              <w:t>Proprietary-format models are not mutually recognizable across vendors, hide model design information from other vendors when shared.</w:t>
            </w:r>
          </w:p>
          <w:p w14:paraId="5A22419C" w14:textId="77777777" w:rsidR="0087409F" w:rsidRDefault="00E97363">
            <w:pPr>
              <w:pStyle w:val="ListParagraph"/>
              <w:numPr>
                <w:ilvl w:val="0"/>
                <w:numId w:val="57"/>
              </w:numPr>
            </w:pPr>
            <w:r>
              <w:t>Open-format models are mutually recognizable between vendors, do not hide model design information from other vendors when shared</w:t>
            </w:r>
          </w:p>
          <w:p w14:paraId="6F3BE585" w14:textId="77777777" w:rsidR="0087409F" w:rsidRDefault="0087409F">
            <w:pPr>
              <w:ind w:left="120"/>
            </w:pPr>
          </w:p>
          <w:p w14:paraId="67E11613" w14:textId="77777777" w:rsidR="0087409F" w:rsidRDefault="00E97363">
            <w:pPr>
              <w:rPr>
                <w:highlight w:val="green"/>
              </w:rPr>
            </w:pPr>
            <w:r>
              <w:rPr>
                <w:highlight w:val="green"/>
              </w:rPr>
              <w:t>RAN2 #120 agreement</w:t>
            </w:r>
          </w:p>
          <w:p w14:paraId="4118D35C" w14:textId="77777777" w:rsidR="0087409F" w:rsidRDefault="00E97363">
            <w:r>
              <w:t>For model transfer/delivery for AI/ML models (for the target use cases of this SI), RAN2 to study CP-based, UP-based solutions.</w:t>
            </w:r>
          </w:p>
          <w:p w14:paraId="70713EF2" w14:textId="77777777" w:rsidR="0087409F" w:rsidRDefault="0087409F">
            <w:pPr>
              <w:rPr>
                <w:highlight w:val="green"/>
              </w:rPr>
            </w:pPr>
          </w:p>
          <w:p w14:paraId="4388B18A" w14:textId="77777777" w:rsidR="0087409F" w:rsidRDefault="0087409F">
            <w:pPr>
              <w:spacing w:after="60"/>
              <w:rPr>
                <w:bCs/>
                <w:lang w:eastAsia="zh-CN"/>
              </w:rPr>
            </w:pPr>
          </w:p>
        </w:tc>
      </w:tr>
    </w:tbl>
    <w:p w14:paraId="71A09829" w14:textId="77777777" w:rsidR="0087409F" w:rsidRDefault="0087409F">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87409F" w14:paraId="3DCF7781" w14:textId="77777777">
        <w:tc>
          <w:tcPr>
            <w:tcW w:w="9900" w:type="dxa"/>
          </w:tcPr>
          <w:p w14:paraId="38FA45B8" w14:textId="77777777" w:rsidR="0087409F" w:rsidRDefault="00E97363">
            <w:pPr>
              <w:pStyle w:val="Heading5"/>
              <w:ind w:left="1008" w:hanging="1008"/>
            </w:pPr>
            <w:r>
              <w:lastRenderedPageBreak/>
              <w:t>FL recommendation 3-53d:</w:t>
            </w:r>
          </w:p>
          <w:p w14:paraId="7451822D" w14:textId="77777777" w:rsidR="0087409F" w:rsidRDefault="00E97363">
            <w:pPr>
              <w:rPr>
                <w:lang w:val="en-GB"/>
              </w:rPr>
            </w:pPr>
            <w:r>
              <w:rPr>
                <w:lang w:val="en-GB"/>
              </w:rPr>
              <w:t>FL recommendation: Consider the following aspects for discussion of model delivery format options and their feasibility, pros, and cons. The list is provided as a guideline for companies to bring discussion in the next meeting.</w:t>
            </w:r>
          </w:p>
          <w:p w14:paraId="75FBEC7C" w14:textId="77777777" w:rsidR="0087409F" w:rsidRDefault="00E97363">
            <w:pPr>
              <w:pStyle w:val="ListParagraph"/>
              <w:numPr>
                <w:ilvl w:val="2"/>
                <w:numId w:val="81"/>
              </w:numPr>
            </w:pPr>
            <w:r>
              <w:t>Interoperability: does a model transferred from NW/UE side to UE/NW side work in a plug-and-pay manner?</w:t>
            </w:r>
          </w:p>
          <w:p w14:paraId="5CAC3FDD" w14:textId="77777777" w:rsidR="0087409F" w:rsidRDefault="00E97363">
            <w:pPr>
              <w:pStyle w:val="ListParagraph"/>
              <w:numPr>
                <w:ilvl w:val="2"/>
                <w:numId w:val="81"/>
              </w:numPr>
            </w:pPr>
            <w:r>
              <w:t>Device capability for compiling and running the model</w:t>
            </w:r>
          </w:p>
          <w:p w14:paraId="571AF400" w14:textId="77777777" w:rsidR="0087409F" w:rsidRDefault="00E97363">
            <w:pPr>
              <w:pStyle w:val="ListParagraph"/>
              <w:numPr>
                <w:ilvl w:val="2"/>
                <w:numId w:val="81"/>
              </w:numPr>
            </w:pPr>
            <w:r>
              <w:t>Hardware efficiency (device-specific optimization)</w:t>
            </w:r>
          </w:p>
          <w:p w14:paraId="400F815C" w14:textId="77777777" w:rsidR="0087409F" w:rsidRDefault="00E97363">
            <w:pPr>
              <w:pStyle w:val="ListParagraph"/>
              <w:numPr>
                <w:ilvl w:val="2"/>
                <w:numId w:val="81"/>
              </w:numPr>
            </w:pPr>
            <w:r>
              <w:t>Proprietary information disclosure across vendors</w:t>
            </w:r>
          </w:p>
          <w:p w14:paraId="2DE28CB3" w14:textId="77777777" w:rsidR="0087409F" w:rsidRDefault="00E97363">
            <w:pPr>
              <w:pStyle w:val="ListParagraph"/>
              <w:numPr>
                <w:ilvl w:val="2"/>
                <w:numId w:val="81"/>
              </w:numPr>
            </w:pPr>
            <w:r>
              <w:t>Testability aspects: including how to involve testing equipment</w:t>
            </w:r>
          </w:p>
          <w:p w14:paraId="673C868B" w14:textId="77777777" w:rsidR="0087409F" w:rsidRDefault="00E97363">
            <w:pPr>
              <w:pStyle w:val="ListParagraph"/>
              <w:numPr>
                <w:ilvl w:val="2"/>
                <w:numId w:val="81"/>
              </w:numPr>
            </w:pPr>
            <w:r>
              <w:rPr>
                <w:rFonts w:hint="eastAsia"/>
              </w:rPr>
              <w:t>O</w:t>
            </w:r>
            <w:r>
              <w:t>ffline co-engineering efforts</w:t>
            </w:r>
          </w:p>
          <w:p w14:paraId="18026255" w14:textId="77777777" w:rsidR="0087409F" w:rsidRDefault="00E97363">
            <w:pPr>
              <w:pStyle w:val="ListParagraph"/>
              <w:numPr>
                <w:ilvl w:val="2"/>
                <w:numId w:val="81"/>
              </w:numPr>
            </w:pPr>
            <w:r>
              <w:rPr>
                <w:rFonts w:hint="eastAsia"/>
              </w:rPr>
              <w:t>F</w:t>
            </w:r>
            <w:r>
              <w:t>easibility for deployment involving multiple vendors</w:t>
            </w:r>
          </w:p>
          <w:p w14:paraId="2E831692" w14:textId="77777777" w:rsidR="0087409F" w:rsidRDefault="00E97363">
            <w:pPr>
              <w:pStyle w:val="ListParagraph"/>
              <w:numPr>
                <w:ilvl w:val="2"/>
                <w:numId w:val="81"/>
              </w:numPr>
            </w:pPr>
            <w:r>
              <w:rPr>
                <w:rFonts w:hint="eastAsia"/>
              </w:rPr>
              <w:t>F</w:t>
            </w:r>
            <w:r>
              <w:t>lexibility for model update</w:t>
            </w:r>
          </w:p>
          <w:p w14:paraId="7605A1A6" w14:textId="77777777" w:rsidR="0087409F" w:rsidRDefault="00E97363">
            <w:pPr>
              <w:pStyle w:val="ListParagraph"/>
              <w:numPr>
                <w:ilvl w:val="2"/>
                <w:numId w:val="81"/>
              </w:numPr>
            </w:pPr>
            <w:r>
              <w:t>Model performance</w:t>
            </w:r>
          </w:p>
          <w:p w14:paraId="51174980" w14:textId="77777777" w:rsidR="0087409F" w:rsidRDefault="00E97363">
            <w:pPr>
              <w:pStyle w:val="ListParagraph"/>
              <w:numPr>
                <w:ilvl w:val="3"/>
                <w:numId w:val="81"/>
              </w:numPr>
            </w:pPr>
            <w:r>
              <w:t>If AI/ML model is transferred from one node to other, which entity guarantees performance, e.g., inference latency?</w:t>
            </w:r>
          </w:p>
          <w:p w14:paraId="056B986F" w14:textId="77777777" w:rsidR="0087409F" w:rsidRDefault="00E97363">
            <w:pPr>
              <w:pStyle w:val="ListParagraph"/>
              <w:numPr>
                <w:ilvl w:val="2"/>
                <w:numId w:val="81"/>
              </w:numPr>
            </w:pPr>
            <w:r>
              <w:t>Impact on other common KPIs (e.g., over-the-air overhead, inference complexity, training complexity, LCM related complexity and storage overhead, [latency])</w:t>
            </w:r>
          </w:p>
          <w:p w14:paraId="0BC38124" w14:textId="77777777" w:rsidR="0087409F" w:rsidRDefault="00E97363">
            <w:pPr>
              <w:pStyle w:val="ListParagraph"/>
              <w:numPr>
                <w:ilvl w:val="2"/>
                <w:numId w:val="81"/>
              </w:numPr>
            </w:pPr>
            <w:r>
              <w:t>Specification effort</w:t>
            </w:r>
          </w:p>
          <w:p w14:paraId="663DF900" w14:textId="77777777" w:rsidR="0087409F" w:rsidRDefault="00E97363">
            <w:pPr>
              <w:rPr>
                <w:lang w:val="en-GB"/>
              </w:rPr>
            </w:pPr>
            <w:r>
              <w:rPr>
                <w:lang w:val="en-GB"/>
              </w:rPr>
              <w:t>Model delivery format options under consideration include, at least</w:t>
            </w:r>
          </w:p>
          <w:p w14:paraId="7286544E" w14:textId="77777777" w:rsidR="0087409F" w:rsidRDefault="00E97363">
            <w:pPr>
              <w:pStyle w:val="ListParagraph"/>
              <w:numPr>
                <w:ilvl w:val="2"/>
                <w:numId w:val="81"/>
              </w:numPr>
            </w:pPr>
            <w:r>
              <w:t>Vendor-specific format (e.g., device-specific run-time binary image)</w:t>
            </w:r>
          </w:p>
          <w:p w14:paraId="265D3657" w14:textId="77777777" w:rsidR="0087409F" w:rsidRDefault="00E97363">
            <w:pPr>
              <w:pStyle w:val="ListParagraph"/>
              <w:numPr>
                <w:ilvl w:val="2"/>
                <w:numId w:val="81"/>
              </w:numPr>
            </w:pPr>
            <w:r>
              <w:t>3GPP-standardized/adopted model representation format (MRF) (e.g.,.h5, .pt, .mlmodel, ONNX, or custom 3GPP-developed MRF)</w:t>
            </w:r>
          </w:p>
          <w:p w14:paraId="60FA60C6" w14:textId="77777777" w:rsidR="0087409F" w:rsidRDefault="00E97363">
            <w:pPr>
              <w:pStyle w:val="ListParagraph"/>
              <w:numPr>
                <w:ilvl w:val="2"/>
                <w:numId w:val="81"/>
              </w:numPr>
            </w:pPr>
            <w:r>
              <w:t>Any other aspects</w:t>
            </w:r>
          </w:p>
          <w:p w14:paraId="005F7C7A" w14:textId="77777777" w:rsidR="0087409F" w:rsidRDefault="00E97363">
            <w:pPr>
              <w:rPr>
                <w:lang w:val="en-GB"/>
              </w:rPr>
            </w:pPr>
            <w:r>
              <w:rPr>
                <w:lang w:val="en-GB"/>
              </w:rPr>
              <w:t>Note: The discussion is about model delivery format.</w:t>
            </w:r>
          </w:p>
          <w:p w14:paraId="6A37010D" w14:textId="77777777" w:rsidR="0087409F" w:rsidRDefault="00E97363">
            <w:pPr>
              <w:rPr>
                <w:lang w:val="en-GB"/>
              </w:rPr>
            </w:pPr>
            <w:r>
              <w:rPr>
                <w:lang w:val="en-GB"/>
              </w:rPr>
              <w:t xml:space="preserve">Note: For the </w:t>
            </w:r>
            <w:r>
              <w:rPr>
                <w:lang w:eastAsia="zh-CN"/>
              </w:rPr>
              <w:t>3GPP-standardized/adopted</w:t>
            </w:r>
            <w:r>
              <w:rPr>
                <w:lang w:val="en-GB"/>
              </w:rPr>
              <w:t xml:space="preserve"> MRF, if adopted, the choice of format is FFS.</w:t>
            </w:r>
          </w:p>
          <w:p w14:paraId="5B303A6C" w14:textId="77777777" w:rsidR="0087409F" w:rsidRDefault="00E97363">
            <w:pPr>
              <w:rPr>
                <w:lang w:val="en-GB"/>
              </w:rPr>
            </w:pPr>
            <w:r>
              <w:rPr>
                <w:lang w:val="en-GB"/>
              </w:rPr>
              <w:t>Note: Some aspects may belong to RAN2 discussion, in which case RAN1 can give appropriate guidance based on RAN1 understanding.</w:t>
            </w:r>
          </w:p>
          <w:p w14:paraId="643E1C45" w14:textId="77777777" w:rsidR="0087409F" w:rsidRDefault="00E97363">
            <w:pPr>
              <w:spacing w:before="0" w:line="240" w:lineRule="auto"/>
              <w:jc w:val="left"/>
              <w:rPr>
                <w:lang w:val="en-GB"/>
              </w:rPr>
            </w:pPr>
            <w:r>
              <w:rPr>
                <w:lang w:val="en-GB"/>
              </w:rPr>
              <w:t>FFS: Applicability to collaboration level y and z</w:t>
            </w:r>
          </w:p>
        </w:tc>
      </w:tr>
    </w:tbl>
    <w:p w14:paraId="5B28740B" w14:textId="77777777" w:rsidR="0087409F" w:rsidRDefault="0087409F">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87409F" w14:paraId="52AA2762" w14:textId="77777777">
        <w:tc>
          <w:tcPr>
            <w:tcW w:w="9900" w:type="dxa"/>
          </w:tcPr>
          <w:p w14:paraId="39F89E37" w14:textId="77777777" w:rsidR="0087409F" w:rsidRDefault="00E97363">
            <w:pPr>
              <w:pStyle w:val="Heading5"/>
              <w:ind w:left="1008" w:hanging="1008"/>
            </w:pPr>
            <w:r>
              <w:lastRenderedPageBreak/>
              <w:t>Proposed conclusions</w:t>
            </w:r>
            <w:r>
              <w:rPr>
                <w:rFonts w:hint="eastAsia"/>
              </w:rPr>
              <w:t xml:space="preserve"> </w:t>
            </w:r>
            <w:r>
              <w:t>4-19b from RAN1 #111 (not agreed)</w:t>
            </w:r>
            <w:r>
              <w:rPr>
                <w:rFonts w:hint="eastAsia"/>
              </w:rPr>
              <w:t xml:space="preserve">: </w:t>
            </w:r>
          </w:p>
          <w:p w14:paraId="11DA841E" w14:textId="77777777" w:rsidR="0087409F" w:rsidRDefault="00E97363">
            <w:pPr>
              <w:rPr>
                <w:u w:val="single"/>
                <w:lang w:val="en-GB"/>
              </w:rPr>
            </w:pPr>
            <w:r>
              <w:rPr>
                <w:u w:val="single"/>
                <w:lang w:val="en-GB"/>
              </w:rPr>
              <w:t>Conclusion on device-specific vs. agnostic model:</w:t>
            </w:r>
          </w:p>
          <w:p w14:paraId="070B281A" w14:textId="77777777" w:rsidR="0087409F" w:rsidRDefault="00E97363">
            <w:pPr>
              <w:rPr>
                <w:lang w:val="en-GB"/>
              </w:rPr>
            </w:pPr>
            <w:r>
              <w:rPr>
                <w:lang w:val="en-GB"/>
              </w:rPr>
              <w:t>Concerns with a model developed without device specific considerations:</w:t>
            </w:r>
          </w:p>
          <w:p w14:paraId="520E1F92" w14:textId="77777777" w:rsidR="0087409F" w:rsidRDefault="00E97363">
            <w:pPr>
              <w:pStyle w:val="ListParagraph"/>
              <w:numPr>
                <w:ilvl w:val="2"/>
                <w:numId w:val="81"/>
              </w:numPr>
            </w:pPr>
            <w:r>
              <w:t>Suboptimal performance due to unoptimized model design for the device (e.g., device specific input, device specific pre-processing, device specific power/complexity/performance trade-off considerations)</w:t>
            </w:r>
          </w:p>
          <w:p w14:paraId="02DE11BD" w14:textId="77777777" w:rsidR="0087409F" w:rsidRDefault="00E97363">
            <w:pPr>
              <w:pStyle w:val="ListParagraph"/>
              <w:numPr>
                <w:ilvl w:val="2"/>
                <w:numId w:val="81"/>
              </w:numPr>
            </w:pPr>
            <w:r>
              <w:t>Hardware efficiency (lack of device-specific optimization for hardware implementation)</w:t>
            </w:r>
          </w:p>
          <w:p w14:paraId="1C5B3024" w14:textId="77777777" w:rsidR="0087409F" w:rsidRDefault="00E97363">
            <w:pPr>
              <w:pStyle w:val="ListParagraph"/>
              <w:numPr>
                <w:ilvl w:val="2"/>
                <w:numId w:val="81"/>
              </w:numPr>
            </w:pPr>
            <w:r>
              <w:t>Interoperability issue: Models may not run in a plug-and-play manner at the device.</w:t>
            </w:r>
          </w:p>
          <w:p w14:paraId="71529C8F" w14:textId="77777777" w:rsidR="0087409F" w:rsidRDefault="00E97363">
            <w:pPr>
              <w:pStyle w:val="ListParagraph"/>
              <w:numPr>
                <w:ilvl w:val="2"/>
                <w:numId w:val="81"/>
              </w:numPr>
            </w:pPr>
            <w:r>
              <w:t>Model performance (e.g., inference latency) at the target device may not be guaranteed.</w:t>
            </w:r>
          </w:p>
          <w:p w14:paraId="094D15BC" w14:textId="77777777" w:rsidR="0087409F" w:rsidRDefault="00E97363">
            <w:pPr>
              <w:pStyle w:val="ListParagraph"/>
              <w:numPr>
                <w:ilvl w:val="2"/>
                <w:numId w:val="81"/>
              </w:numPr>
            </w:pPr>
            <w:r>
              <w:t>Lack of vendor differentiation, potentially hindering innovation</w:t>
            </w:r>
          </w:p>
          <w:p w14:paraId="6D478378" w14:textId="77777777" w:rsidR="0087409F" w:rsidRDefault="00E97363">
            <w:pPr>
              <w:spacing w:after="120"/>
              <w:rPr>
                <w:lang w:val="en-GB"/>
              </w:rPr>
            </w:pPr>
            <w:r>
              <w:rPr>
                <w:lang w:val="en-GB"/>
              </w:rPr>
              <w:t>Benefits of a vendor-/device-agnostic model:</w:t>
            </w:r>
          </w:p>
          <w:p w14:paraId="6B8B78F2" w14:textId="77777777" w:rsidR="0087409F" w:rsidRDefault="00E97363">
            <w:pPr>
              <w:pStyle w:val="ListParagraph"/>
              <w:numPr>
                <w:ilvl w:val="2"/>
                <w:numId w:val="81"/>
              </w:numPr>
            </w:pPr>
            <w:r>
              <w:t>Less offline engineering effort across vendors for two-sided model training</w:t>
            </w:r>
          </w:p>
          <w:p w14:paraId="60ABBA8C" w14:textId="77777777" w:rsidR="0087409F" w:rsidRDefault="0087409F">
            <w:pPr>
              <w:rPr>
                <w:lang w:val="en-GB"/>
              </w:rPr>
            </w:pPr>
          </w:p>
          <w:p w14:paraId="37207696" w14:textId="77777777" w:rsidR="0087409F" w:rsidRDefault="00E97363">
            <w:pPr>
              <w:rPr>
                <w:u w:val="single"/>
                <w:lang w:val="en-GB"/>
              </w:rPr>
            </w:pPr>
            <w:r>
              <w:rPr>
                <w:u w:val="single"/>
                <w:lang w:val="en-GB"/>
              </w:rPr>
              <w:t xml:space="preserve">Conclusion on model delivery using an open-format model compared to </w:t>
            </w:r>
            <w:r>
              <w:rPr>
                <w:u w:val="single"/>
              </w:rPr>
              <w:t>proprietary-format models</w:t>
            </w:r>
            <w:r>
              <w:rPr>
                <w:u w:val="single"/>
                <w:lang w:val="en-GB"/>
              </w:rPr>
              <w:t xml:space="preserve"> </w:t>
            </w:r>
          </w:p>
          <w:p w14:paraId="73721747" w14:textId="77777777" w:rsidR="0087409F" w:rsidRDefault="00E97363">
            <w:pPr>
              <w:rPr>
                <w:lang w:val="en-GB"/>
              </w:rPr>
            </w:pPr>
            <w:r>
              <w:rPr>
                <w:lang w:val="en-GB"/>
              </w:rPr>
              <w:t>Concerns with model delivery in an open format:</w:t>
            </w:r>
          </w:p>
          <w:p w14:paraId="7AF4073C" w14:textId="77777777" w:rsidR="0087409F" w:rsidRDefault="00E97363">
            <w:pPr>
              <w:pStyle w:val="ListParagraph"/>
              <w:numPr>
                <w:ilvl w:val="2"/>
                <w:numId w:val="81"/>
              </w:numPr>
            </w:pPr>
            <w:r>
              <w:t>It may require device capability for compiling and running the model.</w:t>
            </w:r>
          </w:p>
          <w:p w14:paraId="7EC68027" w14:textId="77777777" w:rsidR="0087409F" w:rsidRDefault="00E97363">
            <w:pPr>
              <w:pStyle w:val="ListParagraph"/>
              <w:numPr>
                <w:ilvl w:val="3"/>
                <w:numId w:val="81"/>
              </w:numPr>
            </w:pPr>
            <w:r>
              <w:t>FFS: device capability for parameter-only update</w:t>
            </w:r>
          </w:p>
          <w:p w14:paraId="202F6602" w14:textId="77777777" w:rsidR="0087409F" w:rsidRDefault="00E97363">
            <w:pPr>
              <w:pStyle w:val="ListParagraph"/>
              <w:numPr>
                <w:ilvl w:val="2"/>
                <w:numId w:val="81"/>
              </w:numPr>
            </w:pPr>
            <w:r>
              <w:t>Proprietary model information is disclosed across vendors.</w:t>
            </w:r>
          </w:p>
          <w:p w14:paraId="55692EB8" w14:textId="77777777" w:rsidR="0087409F" w:rsidRDefault="00E97363">
            <w:pPr>
              <w:pStyle w:val="ListParagraph"/>
              <w:numPr>
                <w:ilvl w:val="2"/>
                <w:numId w:val="81"/>
              </w:numPr>
            </w:pPr>
            <w:r>
              <w:t>Specification impact</w:t>
            </w:r>
          </w:p>
          <w:p w14:paraId="3F323A6F" w14:textId="77777777" w:rsidR="0087409F" w:rsidRDefault="00E97363">
            <w:pPr>
              <w:rPr>
                <w:lang w:val="en-GB"/>
              </w:rPr>
            </w:pPr>
            <w:r>
              <w:rPr>
                <w:lang w:val="en-GB"/>
              </w:rPr>
              <w:t>Benefits of model delivery in an open format:</w:t>
            </w:r>
          </w:p>
          <w:p w14:paraId="04F89C41" w14:textId="77777777" w:rsidR="0087409F" w:rsidRDefault="00E97363">
            <w:pPr>
              <w:pStyle w:val="ListParagraph"/>
              <w:numPr>
                <w:ilvl w:val="2"/>
                <w:numId w:val="81"/>
              </w:numPr>
            </w:pPr>
            <w:r>
              <w:t>Shorter model update timescale compared to proprietary-format models that need offline model re-training, compiling, and testing</w:t>
            </w:r>
          </w:p>
          <w:p w14:paraId="508F1A9E" w14:textId="77777777" w:rsidR="0087409F" w:rsidRDefault="0087409F">
            <w:pPr>
              <w:rPr>
                <w:lang w:val="en-GB"/>
              </w:rPr>
            </w:pPr>
          </w:p>
          <w:p w14:paraId="1CFCF14C" w14:textId="77777777" w:rsidR="0087409F" w:rsidRDefault="0087409F">
            <w:pPr>
              <w:rPr>
                <w:lang w:val="en-GB"/>
              </w:rPr>
            </w:pPr>
          </w:p>
          <w:p w14:paraId="2EC1B88B" w14:textId="77777777" w:rsidR="0087409F" w:rsidRDefault="00E97363">
            <w:pPr>
              <w:rPr>
                <w:u w:val="single"/>
                <w:lang w:val="en-GB"/>
              </w:rPr>
            </w:pPr>
            <w:r>
              <w:rPr>
                <w:u w:val="single"/>
                <w:lang w:val="en-GB"/>
              </w:rPr>
              <w:t xml:space="preserve">Conclusion on model parameter update after deployment </w:t>
            </w:r>
          </w:p>
          <w:p w14:paraId="58D16E5B" w14:textId="77777777" w:rsidR="0087409F" w:rsidRDefault="00E97363">
            <w:pPr>
              <w:spacing w:after="120"/>
              <w:rPr>
                <w:lang w:val="en-GB"/>
              </w:rPr>
            </w:pPr>
            <w:r>
              <w:rPr>
                <w:lang w:val="en-GB"/>
              </w:rPr>
              <w:t>Concerns</w:t>
            </w:r>
          </w:p>
          <w:p w14:paraId="75838C4C" w14:textId="77777777" w:rsidR="0087409F" w:rsidRDefault="00E97363">
            <w:pPr>
              <w:pStyle w:val="ListParagraph"/>
              <w:numPr>
                <w:ilvl w:val="2"/>
                <w:numId w:val="81"/>
              </w:numPr>
            </w:pPr>
            <w:r>
              <w:t>Unlike in offline training where the trained model can go through extensive functionality and performance testing, model parameter update after deployment may lead to unoptimized and/or unexpected device behavior/performance.</w:t>
            </w:r>
          </w:p>
        </w:tc>
      </w:tr>
    </w:tbl>
    <w:p w14:paraId="64B5CA78" w14:textId="77777777" w:rsidR="0087409F" w:rsidRDefault="0087409F">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87409F" w14:paraId="48B724B1" w14:textId="77777777">
        <w:tc>
          <w:tcPr>
            <w:tcW w:w="9900" w:type="dxa"/>
          </w:tcPr>
          <w:p w14:paraId="2D253EB4" w14:textId="77777777" w:rsidR="0087409F" w:rsidRDefault="00E97363">
            <w:pPr>
              <w:rPr>
                <w:b/>
                <w:lang w:eastAsia="zh-CN"/>
              </w:rPr>
            </w:pPr>
            <w:r>
              <w:rPr>
                <w:b/>
                <w:lang w:eastAsia="zh-CN"/>
              </w:rPr>
              <w:t>FL comment from RAN1 #111</w:t>
            </w:r>
          </w:p>
          <w:p w14:paraId="08E34275" w14:textId="77777777" w:rsidR="0087409F" w:rsidRDefault="00E97363">
            <w:pPr>
              <w:rPr>
                <w:lang w:val="en-GB"/>
              </w:rPr>
            </w:pPr>
            <w:r>
              <w:rPr>
                <w:lang w:val="en-GB"/>
              </w:rPr>
              <w:t>There are varying opinions on the need of model delivery/transfer. FL encourages</w:t>
            </w:r>
          </w:p>
          <w:p w14:paraId="1179256C" w14:textId="77777777" w:rsidR="0087409F" w:rsidRDefault="00E97363">
            <w:pPr>
              <w:pStyle w:val="ListParagraph"/>
              <w:numPr>
                <w:ilvl w:val="2"/>
                <w:numId w:val="81"/>
              </w:numPr>
            </w:pPr>
            <w:r>
              <w:t>Proponents to bring discussions on why model delivery/transfer may be useful and their use cases</w:t>
            </w:r>
          </w:p>
          <w:p w14:paraId="6F9D6C6F" w14:textId="77777777" w:rsidR="0087409F" w:rsidRDefault="00E97363">
            <w:pPr>
              <w:pStyle w:val="ListParagraph"/>
              <w:numPr>
                <w:ilvl w:val="2"/>
                <w:numId w:val="81"/>
              </w:numPr>
            </w:pPr>
            <w:r>
              <w:t>Opponents to bring discussions on why model delivery/transfer is not needed</w:t>
            </w:r>
          </w:p>
          <w:p w14:paraId="0555D41E" w14:textId="77777777" w:rsidR="0087409F" w:rsidRDefault="00E97363">
            <w:pPr>
              <w:pStyle w:val="ListParagraph"/>
              <w:numPr>
                <w:ilvl w:val="2"/>
                <w:numId w:val="81"/>
              </w:numPr>
              <w:rPr>
                <w:bCs/>
              </w:rPr>
            </w:pPr>
            <w:r>
              <w:t>In which scenarios model delivery/transfer may or may not be needed</w:t>
            </w:r>
          </w:p>
        </w:tc>
      </w:tr>
    </w:tbl>
    <w:p w14:paraId="35077112" w14:textId="77777777" w:rsidR="0087409F" w:rsidRDefault="0087409F">
      <w:pPr>
        <w:spacing w:after="60"/>
        <w:ind w:left="1555" w:hanging="1555"/>
        <w:rPr>
          <w:bCs/>
          <w:lang w:eastAsia="zh-CN"/>
        </w:rPr>
      </w:pPr>
    </w:p>
    <w:tbl>
      <w:tblPr>
        <w:tblStyle w:val="TableGrid"/>
        <w:tblW w:w="0" w:type="auto"/>
        <w:tblLook w:val="04A0" w:firstRow="1" w:lastRow="0" w:firstColumn="1" w:lastColumn="0" w:noHBand="0" w:noVBand="1"/>
      </w:tblPr>
      <w:tblGrid>
        <w:gridCol w:w="9962"/>
      </w:tblGrid>
      <w:tr w:rsidR="0087409F" w14:paraId="5F8EE199" w14:textId="77777777">
        <w:tc>
          <w:tcPr>
            <w:tcW w:w="9962" w:type="dxa"/>
          </w:tcPr>
          <w:p w14:paraId="7989800D" w14:textId="77777777" w:rsidR="0087409F" w:rsidRDefault="00E97363">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 from RAN1 #112</w:t>
            </w:r>
          </w:p>
          <w:p w14:paraId="2B025BA0" w14:textId="77777777" w:rsidR="0087409F" w:rsidRDefault="00E97363">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1481C7FE" w14:textId="77777777" w:rsidR="0087409F" w:rsidRDefault="0087409F">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3"/>
              <w:gridCol w:w="2209"/>
              <w:gridCol w:w="2991"/>
            </w:tblGrid>
            <w:tr w:rsidR="0087409F" w14:paraId="675C615A" w14:textId="77777777">
              <w:tc>
                <w:tcPr>
                  <w:tcW w:w="684" w:type="dxa"/>
                  <w:shd w:val="clear" w:color="auto" w:fill="auto"/>
                </w:tcPr>
                <w:p w14:paraId="51E21DF5" w14:textId="77777777" w:rsidR="0087409F" w:rsidRDefault="00E97363">
                  <w:pPr>
                    <w:rPr>
                      <w:b/>
                    </w:rPr>
                  </w:pPr>
                  <w:r>
                    <w:rPr>
                      <w:b/>
                    </w:rPr>
                    <w:t>Case</w:t>
                  </w:r>
                </w:p>
              </w:tc>
              <w:tc>
                <w:tcPr>
                  <w:tcW w:w="3924" w:type="dxa"/>
                  <w:shd w:val="clear" w:color="auto" w:fill="auto"/>
                </w:tcPr>
                <w:p w14:paraId="6AA4332B" w14:textId="77777777" w:rsidR="0087409F" w:rsidRDefault="00E97363">
                  <w:pPr>
                    <w:rPr>
                      <w:b/>
                    </w:rPr>
                  </w:pPr>
                  <w:r>
                    <w:rPr>
                      <w:b/>
                    </w:rPr>
                    <w:t>Model delivery/transfer</w:t>
                  </w:r>
                </w:p>
              </w:tc>
              <w:tc>
                <w:tcPr>
                  <w:tcW w:w="2250" w:type="dxa"/>
                  <w:shd w:val="clear" w:color="auto" w:fill="auto"/>
                </w:tcPr>
                <w:p w14:paraId="384BD96E" w14:textId="77777777" w:rsidR="0087409F" w:rsidRDefault="00E97363">
                  <w:pPr>
                    <w:rPr>
                      <w:b/>
                    </w:rPr>
                  </w:pPr>
                  <w:r>
                    <w:rPr>
                      <w:b/>
                    </w:rPr>
                    <w:t>Model storage location</w:t>
                  </w:r>
                </w:p>
              </w:tc>
              <w:tc>
                <w:tcPr>
                  <w:tcW w:w="3060" w:type="dxa"/>
                  <w:shd w:val="clear" w:color="auto" w:fill="auto"/>
                </w:tcPr>
                <w:p w14:paraId="50E11E83" w14:textId="77777777" w:rsidR="0087409F" w:rsidRDefault="00E97363">
                  <w:pPr>
                    <w:rPr>
                      <w:b/>
                    </w:rPr>
                  </w:pPr>
                  <w:r>
                    <w:rPr>
                      <w:b/>
                    </w:rPr>
                    <w:t>Training location</w:t>
                  </w:r>
                </w:p>
              </w:tc>
            </w:tr>
            <w:tr w:rsidR="0087409F" w14:paraId="43CCAD16" w14:textId="77777777">
              <w:tc>
                <w:tcPr>
                  <w:tcW w:w="684" w:type="dxa"/>
                  <w:shd w:val="clear" w:color="auto" w:fill="auto"/>
                </w:tcPr>
                <w:p w14:paraId="5E0FAAC3" w14:textId="77777777" w:rsidR="0087409F" w:rsidRDefault="00E97363">
                  <w:pPr>
                    <w:rPr>
                      <w:b/>
                    </w:rPr>
                  </w:pPr>
                  <w:r>
                    <w:rPr>
                      <w:b/>
                    </w:rPr>
                    <w:t>y</w:t>
                  </w:r>
                </w:p>
              </w:tc>
              <w:tc>
                <w:tcPr>
                  <w:tcW w:w="3924" w:type="dxa"/>
                  <w:shd w:val="clear" w:color="auto" w:fill="auto"/>
                </w:tcPr>
                <w:p w14:paraId="1A16D85A" w14:textId="77777777" w:rsidR="0087409F" w:rsidRDefault="00E97363">
                  <w:r>
                    <w:t>model delivery (if needed) over-the-top</w:t>
                  </w:r>
                </w:p>
              </w:tc>
              <w:tc>
                <w:tcPr>
                  <w:tcW w:w="2250" w:type="dxa"/>
                  <w:shd w:val="clear" w:color="auto" w:fill="auto"/>
                </w:tcPr>
                <w:p w14:paraId="7976C28B" w14:textId="77777777" w:rsidR="0087409F" w:rsidRDefault="00E97363">
                  <w:r>
                    <w:t>Outside 3gpp Network</w:t>
                  </w:r>
                </w:p>
              </w:tc>
              <w:tc>
                <w:tcPr>
                  <w:tcW w:w="3060" w:type="dxa"/>
                  <w:shd w:val="clear" w:color="auto" w:fill="auto"/>
                </w:tcPr>
                <w:p w14:paraId="5C124422" w14:textId="77777777" w:rsidR="0087409F" w:rsidRDefault="00E97363">
                  <w:r>
                    <w:t>UE-side / NW-side / neutral site</w:t>
                  </w:r>
                </w:p>
              </w:tc>
            </w:tr>
            <w:tr w:rsidR="0087409F" w14:paraId="56EBD7C3" w14:textId="77777777">
              <w:tc>
                <w:tcPr>
                  <w:tcW w:w="684" w:type="dxa"/>
                  <w:shd w:val="clear" w:color="auto" w:fill="auto"/>
                </w:tcPr>
                <w:p w14:paraId="1E18EB94" w14:textId="77777777" w:rsidR="0087409F" w:rsidRDefault="00E97363">
                  <w:pPr>
                    <w:rPr>
                      <w:b/>
                    </w:rPr>
                  </w:pPr>
                  <w:r>
                    <w:rPr>
                      <w:b/>
                    </w:rPr>
                    <w:t>z1</w:t>
                  </w:r>
                </w:p>
              </w:tc>
              <w:tc>
                <w:tcPr>
                  <w:tcW w:w="3924" w:type="dxa"/>
                  <w:shd w:val="clear" w:color="auto" w:fill="auto"/>
                </w:tcPr>
                <w:p w14:paraId="3D12444A" w14:textId="77777777" w:rsidR="0087409F" w:rsidRDefault="00E97363">
                  <w:r>
                    <w:t>model transfer in proprietary format</w:t>
                  </w:r>
                </w:p>
              </w:tc>
              <w:tc>
                <w:tcPr>
                  <w:tcW w:w="2250" w:type="dxa"/>
                  <w:shd w:val="clear" w:color="auto" w:fill="auto"/>
                </w:tcPr>
                <w:p w14:paraId="00D29537" w14:textId="77777777" w:rsidR="0087409F" w:rsidRDefault="00E97363">
                  <w:r>
                    <w:t>3GPP Network</w:t>
                  </w:r>
                </w:p>
              </w:tc>
              <w:tc>
                <w:tcPr>
                  <w:tcW w:w="3060" w:type="dxa"/>
                  <w:shd w:val="clear" w:color="auto" w:fill="auto"/>
                </w:tcPr>
                <w:p w14:paraId="29B319A7" w14:textId="77777777" w:rsidR="0087409F" w:rsidRDefault="00E97363">
                  <w:r>
                    <w:t>UE-side / neutral site</w:t>
                  </w:r>
                </w:p>
              </w:tc>
            </w:tr>
            <w:tr w:rsidR="0087409F" w14:paraId="72FA1F9C" w14:textId="77777777">
              <w:tc>
                <w:tcPr>
                  <w:tcW w:w="684" w:type="dxa"/>
                  <w:shd w:val="clear" w:color="auto" w:fill="auto"/>
                </w:tcPr>
                <w:p w14:paraId="30C12CBE" w14:textId="77777777" w:rsidR="0087409F" w:rsidRDefault="00E97363">
                  <w:pPr>
                    <w:rPr>
                      <w:b/>
                    </w:rPr>
                  </w:pPr>
                  <w:r>
                    <w:rPr>
                      <w:b/>
                    </w:rPr>
                    <w:t>z2</w:t>
                  </w:r>
                </w:p>
              </w:tc>
              <w:tc>
                <w:tcPr>
                  <w:tcW w:w="3924" w:type="dxa"/>
                  <w:shd w:val="clear" w:color="auto" w:fill="auto"/>
                </w:tcPr>
                <w:p w14:paraId="7DDE4F89" w14:textId="77777777" w:rsidR="0087409F" w:rsidRDefault="00E97363">
                  <w:r>
                    <w:t>model transfer in proprietary format</w:t>
                  </w:r>
                </w:p>
              </w:tc>
              <w:tc>
                <w:tcPr>
                  <w:tcW w:w="2250" w:type="dxa"/>
                  <w:shd w:val="clear" w:color="auto" w:fill="auto"/>
                </w:tcPr>
                <w:p w14:paraId="549E24CB" w14:textId="77777777" w:rsidR="0087409F" w:rsidRDefault="00E97363">
                  <w:r>
                    <w:t>3GPP Network</w:t>
                  </w:r>
                </w:p>
              </w:tc>
              <w:tc>
                <w:tcPr>
                  <w:tcW w:w="3060" w:type="dxa"/>
                  <w:shd w:val="clear" w:color="auto" w:fill="auto"/>
                </w:tcPr>
                <w:p w14:paraId="51F65A7C" w14:textId="77777777" w:rsidR="0087409F" w:rsidRDefault="00E97363">
                  <w:r>
                    <w:t>NW-side</w:t>
                  </w:r>
                </w:p>
              </w:tc>
            </w:tr>
            <w:tr w:rsidR="0087409F" w14:paraId="3299A609" w14:textId="77777777">
              <w:tc>
                <w:tcPr>
                  <w:tcW w:w="684" w:type="dxa"/>
                  <w:shd w:val="clear" w:color="auto" w:fill="auto"/>
                </w:tcPr>
                <w:p w14:paraId="009B9857" w14:textId="77777777" w:rsidR="0087409F" w:rsidRDefault="00E97363">
                  <w:pPr>
                    <w:rPr>
                      <w:b/>
                    </w:rPr>
                  </w:pPr>
                  <w:r>
                    <w:rPr>
                      <w:b/>
                    </w:rPr>
                    <w:t>z3</w:t>
                  </w:r>
                </w:p>
              </w:tc>
              <w:tc>
                <w:tcPr>
                  <w:tcW w:w="3924" w:type="dxa"/>
                  <w:shd w:val="clear" w:color="auto" w:fill="auto"/>
                </w:tcPr>
                <w:p w14:paraId="6C2FEE09" w14:textId="77777777" w:rsidR="0087409F" w:rsidRDefault="00E97363">
                  <w:r>
                    <w:t>model transfer in open format</w:t>
                  </w:r>
                </w:p>
              </w:tc>
              <w:tc>
                <w:tcPr>
                  <w:tcW w:w="2250" w:type="dxa"/>
                  <w:shd w:val="clear" w:color="auto" w:fill="auto"/>
                </w:tcPr>
                <w:p w14:paraId="05CBC476" w14:textId="77777777" w:rsidR="0087409F" w:rsidRDefault="00E97363">
                  <w:r>
                    <w:t>3GPP Network</w:t>
                  </w:r>
                </w:p>
              </w:tc>
              <w:tc>
                <w:tcPr>
                  <w:tcW w:w="3060" w:type="dxa"/>
                  <w:shd w:val="clear" w:color="auto" w:fill="auto"/>
                </w:tcPr>
                <w:p w14:paraId="753CA52D" w14:textId="77777777" w:rsidR="0087409F" w:rsidRDefault="00E97363">
                  <w:r>
                    <w:t>UE-side / neutral site</w:t>
                  </w:r>
                </w:p>
              </w:tc>
            </w:tr>
            <w:tr w:rsidR="0087409F" w14:paraId="46A9D56C" w14:textId="77777777">
              <w:tc>
                <w:tcPr>
                  <w:tcW w:w="684" w:type="dxa"/>
                  <w:shd w:val="clear" w:color="auto" w:fill="auto"/>
                </w:tcPr>
                <w:p w14:paraId="4B837652" w14:textId="77777777" w:rsidR="0087409F" w:rsidRDefault="00E97363">
                  <w:pPr>
                    <w:rPr>
                      <w:b/>
                    </w:rPr>
                  </w:pPr>
                  <w:r>
                    <w:rPr>
                      <w:b/>
                    </w:rPr>
                    <w:t>z4</w:t>
                  </w:r>
                </w:p>
              </w:tc>
              <w:tc>
                <w:tcPr>
                  <w:tcW w:w="3924" w:type="dxa"/>
                  <w:shd w:val="clear" w:color="auto" w:fill="auto"/>
                </w:tcPr>
                <w:p w14:paraId="0D5EF378" w14:textId="77777777" w:rsidR="0087409F" w:rsidRDefault="00E97363">
                  <w:r>
                    <w:t>model transfer in open format of a known model structure at UE</w:t>
                  </w:r>
                </w:p>
              </w:tc>
              <w:tc>
                <w:tcPr>
                  <w:tcW w:w="2250" w:type="dxa"/>
                  <w:shd w:val="clear" w:color="auto" w:fill="auto"/>
                </w:tcPr>
                <w:p w14:paraId="0EAF079B" w14:textId="77777777" w:rsidR="0087409F" w:rsidRDefault="00E97363">
                  <w:r>
                    <w:t>3GPP Network</w:t>
                  </w:r>
                </w:p>
              </w:tc>
              <w:tc>
                <w:tcPr>
                  <w:tcW w:w="3060" w:type="dxa"/>
                  <w:shd w:val="clear" w:color="auto" w:fill="auto"/>
                </w:tcPr>
                <w:p w14:paraId="6BC383F2" w14:textId="77777777" w:rsidR="0087409F" w:rsidRDefault="00E97363">
                  <w:r>
                    <w:t>NW-side</w:t>
                  </w:r>
                </w:p>
              </w:tc>
            </w:tr>
            <w:tr w:rsidR="0087409F" w14:paraId="76BBA609" w14:textId="77777777">
              <w:tc>
                <w:tcPr>
                  <w:tcW w:w="684" w:type="dxa"/>
                  <w:shd w:val="clear" w:color="auto" w:fill="auto"/>
                </w:tcPr>
                <w:p w14:paraId="7C6D6978" w14:textId="77777777" w:rsidR="0087409F" w:rsidRDefault="00E97363">
                  <w:pPr>
                    <w:rPr>
                      <w:b/>
                    </w:rPr>
                  </w:pPr>
                  <w:r>
                    <w:rPr>
                      <w:b/>
                    </w:rPr>
                    <w:t>z5</w:t>
                  </w:r>
                </w:p>
              </w:tc>
              <w:tc>
                <w:tcPr>
                  <w:tcW w:w="3924" w:type="dxa"/>
                  <w:shd w:val="clear" w:color="auto" w:fill="auto"/>
                </w:tcPr>
                <w:p w14:paraId="0C742D9D" w14:textId="77777777" w:rsidR="0087409F" w:rsidRDefault="00E97363">
                  <w:r>
                    <w:t>model transfer in open format of an unknown model structure at UE</w:t>
                  </w:r>
                </w:p>
              </w:tc>
              <w:tc>
                <w:tcPr>
                  <w:tcW w:w="2250" w:type="dxa"/>
                  <w:shd w:val="clear" w:color="auto" w:fill="auto"/>
                </w:tcPr>
                <w:p w14:paraId="60068DD1" w14:textId="77777777" w:rsidR="0087409F" w:rsidRDefault="00E97363">
                  <w:r>
                    <w:t>3GPP Network</w:t>
                  </w:r>
                </w:p>
              </w:tc>
              <w:tc>
                <w:tcPr>
                  <w:tcW w:w="3060" w:type="dxa"/>
                  <w:shd w:val="clear" w:color="auto" w:fill="auto"/>
                </w:tcPr>
                <w:p w14:paraId="767B6416" w14:textId="77777777" w:rsidR="0087409F" w:rsidRDefault="00E97363">
                  <w:r>
                    <w:t>NW-side</w:t>
                  </w:r>
                </w:p>
              </w:tc>
            </w:tr>
          </w:tbl>
          <w:p w14:paraId="17DDA5D4" w14:textId="77777777" w:rsidR="0087409F" w:rsidRDefault="0087409F">
            <w:pPr>
              <w:rPr>
                <w:b/>
              </w:rPr>
            </w:pPr>
          </w:p>
          <w:p w14:paraId="2D2F618D" w14:textId="77777777" w:rsidR="0087409F" w:rsidRDefault="00E97363">
            <w:pPr>
              <w:rPr>
                <w:b/>
              </w:rPr>
            </w:pPr>
            <w:r>
              <w:rPr>
                <w:b/>
              </w:rPr>
              <w:t>Note: The Case definition is only for the purpose of facilitating discussion and does not imply applicability, feasibility, entity mapping, architecture, signalling nor any prioritization.</w:t>
            </w:r>
          </w:p>
          <w:p w14:paraId="0DBE2628" w14:textId="77777777" w:rsidR="0087409F" w:rsidRDefault="00E97363">
            <w:pPr>
              <w:rPr>
                <w:b/>
              </w:rPr>
            </w:pPr>
            <w:r>
              <w:rPr>
                <w:b/>
              </w:rPr>
              <w:t>Note: The Case definition is NOT intended to introduce sub-levels of Level z.</w:t>
            </w:r>
          </w:p>
          <w:p w14:paraId="52CA8E64" w14:textId="77777777" w:rsidR="0087409F" w:rsidRDefault="00E97363">
            <w:pPr>
              <w:rPr>
                <w:b/>
              </w:rPr>
            </w:pPr>
            <w:r>
              <w:rPr>
                <w:b/>
              </w:rPr>
              <w:t>Note: Other cases may be included further upon interest from companies.</w:t>
            </w:r>
          </w:p>
          <w:p w14:paraId="3FC58591" w14:textId="77777777" w:rsidR="0087409F" w:rsidRDefault="00E97363">
            <w:pPr>
              <w:rPr>
                <w:rFonts w:eastAsia="DengXian"/>
                <w:b/>
                <w:lang w:eastAsia="zh-CN"/>
              </w:rPr>
            </w:pPr>
            <w:r>
              <w:rPr>
                <w:rFonts w:eastAsia="DengXian" w:hint="eastAsia"/>
                <w:b/>
                <w:lang w:eastAsia="zh-CN"/>
              </w:rPr>
              <w:t>F</w:t>
            </w:r>
            <w:r>
              <w:rPr>
                <w:rFonts w:eastAsia="DengXian"/>
                <w:b/>
                <w:lang w:eastAsia="zh-CN"/>
              </w:rPr>
              <w:t xml:space="preserve">FS: Z4 and Z5 boundary </w:t>
            </w:r>
          </w:p>
          <w:p w14:paraId="17A1F374" w14:textId="77777777" w:rsidR="0087409F" w:rsidRDefault="0087409F">
            <w:pPr>
              <w:rPr>
                <w:highlight w:val="green"/>
              </w:rPr>
            </w:pPr>
          </w:p>
          <w:p w14:paraId="3B057292" w14:textId="77777777" w:rsidR="0087409F" w:rsidRDefault="00E97363">
            <w:pPr>
              <w:rPr>
                <w:b/>
                <w:highlight w:val="green"/>
              </w:rPr>
            </w:pPr>
            <w:r>
              <w:rPr>
                <w:b/>
                <w:highlight w:val="green"/>
              </w:rPr>
              <w:t>RAN2 #121 agreement</w:t>
            </w:r>
          </w:p>
          <w:p w14:paraId="5B09252D" w14:textId="77777777" w:rsidR="0087409F" w:rsidRDefault="00E97363">
            <w:pPr>
              <w:rPr>
                <w:b/>
                <w:lang w:val="en-GB"/>
              </w:rPr>
            </w:pPr>
            <w:r>
              <w:rPr>
                <w:b/>
                <w:lang w:val="en-GB"/>
              </w:rPr>
              <w:t xml:space="preserve">Aim to at least analyze the feasibility and benefits of model/transfer solutions based on the following: </w:t>
            </w:r>
          </w:p>
          <w:p w14:paraId="08E41CE6" w14:textId="77777777" w:rsidR="0087409F" w:rsidRDefault="00E97363">
            <w:pPr>
              <w:rPr>
                <w:b/>
                <w:lang w:val="en-GB"/>
              </w:rPr>
            </w:pPr>
            <w:r>
              <w:rPr>
                <w:b/>
                <w:lang w:val="en-GB"/>
              </w:rPr>
              <w:t>Solution 1a: gNB can transfer/deliver AI/ML model(s) to UE via RRC signalling.</w:t>
            </w:r>
          </w:p>
          <w:p w14:paraId="32354619" w14:textId="77777777" w:rsidR="0087409F" w:rsidRDefault="00E97363">
            <w:pPr>
              <w:rPr>
                <w:b/>
                <w:lang w:val="en-GB"/>
              </w:rPr>
            </w:pPr>
            <w:r>
              <w:rPr>
                <w:b/>
                <w:lang w:val="en-GB"/>
              </w:rPr>
              <w:t>Solution 2a: CN (except LMF) can transfer/deliver AI/ML model(s) to UE via NAS signalling.</w:t>
            </w:r>
          </w:p>
          <w:p w14:paraId="40CEFCCE" w14:textId="77777777" w:rsidR="0087409F" w:rsidRDefault="00E97363">
            <w:pPr>
              <w:rPr>
                <w:b/>
                <w:lang w:val="en-GB"/>
              </w:rPr>
            </w:pPr>
            <w:r>
              <w:rPr>
                <w:b/>
                <w:lang w:val="en-GB"/>
              </w:rPr>
              <w:t>Solution 3a: LMF can transfer/deliver AI/ML model(s) to UE via LPP signalling.</w:t>
            </w:r>
          </w:p>
          <w:p w14:paraId="5FC54EDD" w14:textId="77777777" w:rsidR="0087409F" w:rsidRDefault="00E97363">
            <w:pPr>
              <w:rPr>
                <w:b/>
                <w:lang w:val="en-GB"/>
              </w:rPr>
            </w:pPr>
            <w:r>
              <w:rPr>
                <w:b/>
                <w:lang w:val="en-GB"/>
              </w:rPr>
              <w:lastRenderedPageBreak/>
              <w:t>Solution 1b: gNB can transfer/deliver AI/ML model(s) to UE via UP data.</w:t>
            </w:r>
          </w:p>
          <w:p w14:paraId="2F6F60EF" w14:textId="77777777" w:rsidR="0087409F" w:rsidRDefault="00E97363">
            <w:pPr>
              <w:rPr>
                <w:b/>
                <w:lang w:val="en-GB"/>
              </w:rPr>
            </w:pPr>
            <w:r>
              <w:rPr>
                <w:b/>
                <w:lang w:val="en-GB"/>
              </w:rPr>
              <w:t>Solution 2b: CN (except LMF) can transfer/deliver AI/ML model(s) to UE via UP data.</w:t>
            </w:r>
          </w:p>
          <w:p w14:paraId="5EE672D6" w14:textId="77777777" w:rsidR="0087409F" w:rsidRDefault="00E97363">
            <w:pPr>
              <w:rPr>
                <w:b/>
                <w:lang w:val="en-GB"/>
              </w:rPr>
            </w:pPr>
            <w:r>
              <w:rPr>
                <w:b/>
                <w:lang w:val="en-GB"/>
              </w:rPr>
              <w:t>Solution 3b: LMF can transfer/deliver AI/ML model(s) to UE via UP data.</w:t>
            </w:r>
          </w:p>
          <w:p w14:paraId="49D0568E" w14:textId="77777777" w:rsidR="0087409F" w:rsidRDefault="00E97363">
            <w:pPr>
              <w:rPr>
                <w:b/>
                <w:lang w:val="en-GB"/>
              </w:rPr>
            </w:pPr>
            <w:r>
              <w:rPr>
                <w:b/>
                <w:lang w:val="en-GB"/>
              </w:rPr>
              <w:t>Solution 4: Server (e.g., OAM, OTT) can transfer/delivery AI/ML model(s) to UE (e.g., transparent to 3GPP)</w:t>
            </w:r>
          </w:p>
          <w:p w14:paraId="5895651E" w14:textId="77777777" w:rsidR="0087409F" w:rsidRDefault="0087409F">
            <w:pPr>
              <w:rPr>
                <w:b/>
                <w:bCs/>
                <w:lang w:val="en-GB"/>
              </w:rPr>
            </w:pPr>
          </w:p>
          <w:p w14:paraId="76552070" w14:textId="77777777" w:rsidR="0087409F" w:rsidRDefault="00E97363">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3ACA6226" w14:textId="77777777" w:rsidR="0087409F" w:rsidRDefault="00E97363">
            <w:pPr>
              <w:rPr>
                <w:bCs/>
              </w:rPr>
            </w:pPr>
            <w:r>
              <w:rPr>
                <w:bCs/>
              </w:rPr>
              <w:t>In model delivery/transfer Case z4, the “known model structure” means an exact model structure as has been previously identified between NW and UE and for which the UE has explicitly indicated its support.</w:t>
            </w:r>
          </w:p>
          <w:p w14:paraId="01241038" w14:textId="77777777" w:rsidR="0087409F" w:rsidRDefault="00E97363">
            <w:r>
              <w:rPr>
                <w:bCs/>
              </w:rPr>
              <w:t xml:space="preserve">In model delivery/transfer Case z5, the “unknown model structure” means any other model structure not covered in z4, including any model structure that is only partially known. </w:t>
            </w:r>
          </w:p>
        </w:tc>
      </w:tr>
    </w:tbl>
    <w:p w14:paraId="07719FB3" w14:textId="77777777" w:rsidR="0087409F" w:rsidRDefault="0087409F">
      <w:pPr>
        <w:rPr>
          <w:b/>
          <w:bCs/>
          <w:lang w:val="en-GB"/>
        </w:rPr>
      </w:pPr>
    </w:p>
    <w:p w14:paraId="2D08514C" w14:textId="77777777" w:rsidR="0087409F" w:rsidRDefault="00E97363">
      <w:pPr>
        <w:pStyle w:val="Heading5"/>
        <w:ind w:left="1008" w:hanging="1008"/>
      </w:pPr>
      <w:r>
        <w:t>Company proposals</w:t>
      </w:r>
    </w:p>
    <w:p w14:paraId="33239E16" w14:textId="77777777" w:rsidR="0087409F" w:rsidRDefault="00E97363">
      <w:pPr>
        <w:rPr>
          <w:b/>
          <w:bCs/>
          <w:color w:val="4472C4" w:themeColor="accent5"/>
          <w:lang w:val="en-GB"/>
        </w:rPr>
      </w:pPr>
      <w:r>
        <w:rPr>
          <w:b/>
          <w:bCs/>
          <w:color w:val="4472C4" w:themeColor="accent5"/>
          <w:lang w:val="en-GB"/>
        </w:rPr>
        <w:t>Huawei, HiSilicon:</w:t>
      </w:r>
    </w:p>
    <w:p w14:paraId="787484C9" w14:textId="77777777" w:rsidR="0087409F" w:rsidRDefault="00E97363">
      <w:pPr>
        <w:rPr>
          <w:b/>
          <w:i/>
          <w:lang w:eastAsia="zh-CN"/>
        </w:rPr>
      </w:pPr>
      <w:r>
        <w:rPr>
          <w:b/>
          <w:i/>
          <w:lang w:eastAsia="zh-CN"/>
        </w:rPr>
        <w:t>Proposal 1: For the study of model transfer/delivery from Network to UE, small model size (e.g., to ensure no strong impact to legacy RRC signaling) should be assumed as a starting point.</w:t>
      </w:r>
    </w:p>
    <w:p w14:paraId="29170836" w14:textId="77777777" w:rsidR="0087409F" w:rsidRDefault="00E97363">
      <w:pPr>
        <w:spacing w:before="120"/>
        <w:rPr>
          <w:b/>
          <w:i/>
        </w:rPr>
      </w:pPr>
      <w:r>
        <w:rPr>
          <w:b/>
          <w:i/>
          <w:lang w:eastAsia="zh-CN"/>
        </w:rPr>
        <w:t>Proposal 2: For the study of UE sided AI/ML model (CSI prediction, BM, and positioning),</w:t>
      </w:r>
      <w:r>
        <w:t xml:space="preserve"> </w:t>
      </w:r>
      <w:r>
        <w:rPr>
          <w:b/>
          <w:i/>
          <w:lang w:eastAsia="zh-CN"/>
        </w:rPr>
        <w:t>LCM without model transfer/delivery should be considered</w:t>
      </w:r>
      <w:r>
        <w:rPr>
          <w:b/>
          <w:i/>
        </w:rPr>
        <w:t>.</w:t>
      </w:r>
    </w:p>
    <w:p w14:paraId="73A2B663" w14:textId="77777777" w:rsidR="0087409F" w:rsidRDefault="0087409F">
      <w:pPr>
        <w:spacing w:before="120"/>
        <w:rPr>
          <w:b/>
          <w:i/>
        </w:rPr>
      </w:pPr>
    </w:p>
    <w:p w14:paraId="443BEBB3" w14:textId="77777777" w:rsidR="0087409F" w:rsidRDefault="00E97363">
      <w:pPr>
        <w:rPr>
          <w:b/>
          <w:i/>
          <w:lang w:eastAsia="zh-CN"/>
        </w:rPr>
      </w:pPr>
      <w:r>
        <w:rPr>
          <w:b/>
          <w:i/>
          <w:lang w:eastAsia="zh-CN"/>
        </w:rPr>
        <w:t>Proposal 3: The pros/cons comparison of model transfer/delivery can be performed for UE side training and Network side training, separately.</w:t>
      </w:r>
    </w:p>
    <w:p w14:paraId="49CE160E" w14:textId="77777777" w:rsidR="0087409F" w:rsidRDefault="0087409F">
      <w:pPr>
        <w:rPr>
          <w:rStyle w:val="B1Zchn"/>
          <w:b/>
          <w:i/>
          <w:lang w:eastAsia="zh-CN"/>
        </w:rPr>
      </w:pPr>
    </w:p>
    <w:p w14:paraId="023103BC" w14:textId="77777777" w:rsidR="0087409F" w:rsidRDefault="00E97363">
      <w:pPr>
        <w:rPr>
          <w:b/>
          <w:i/>
          <w:lang w:eastAsia="zh-CN"/>
        </w:rPr>
      </w:pPr>
      <w:r>
        <w:rPr>
          <w:b/>
          <w:i/>
          <w:lang w:eastAsia="zh-CN"/>
        </w:rPr>
        <w:t>Proposal 4: For the comparison of different model transfer/delivery cases, consider the following updates on benefits compared to Case y.</w:t>
      </w:r>
    </w:p>
    <w:p w14:paraId="2D69054F"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B1: Shorter model parameter update timescale </w:t>
      </w:r>
      <w:r>
        <w:rPr>
          <w:rFonts w:ascii="Times New Roman" w:eastAsia="Malgun Gothic" w:hAnsi="Times New Roman"/>
          <w:b/>
          <w:bCs/>
          <w:i/>
          <w:iCs/>
          <w:color w:val="FF0000"/>
        </w:rPr>
        <w:t>since no need for</w:t>
      </w:r>
      <w:r>
        <w:rPr>
          <w:rFonts w:ascii="Times New Roman" w:eastAsia="Malgun Gothic" w:hAnsi="Times New Roman"/>
          <w:b/>
          <w:bCs/>
          <w:i/>
          <w:iCs/>
          <w:color w:val="000000" w:themeColor="text1"/>
        </w:rPr>
        <w:t xml:space="preserve"> </w:t>
      </w:r>
      <w:r>
        <w:rPr>
          <w:rFonts w:ascii="Times New Roman" w:eastAsia="Malgun Gothic" w:hAnsi="Times New Roman"/>
          <w:b/>
          <w:bCs/>
          <w:i/>
          <w:iCs/>
          <w:strike/>
          <w:color w:val="FF0000"/>
        </w:rPr>
        <w:t>without requiring</w:t>
      </w:r>
      <w:r>
        <w:rPr>
          <w:rFonts w:ascii="Times New Roman" w:eastAsia="Malgun Gothic" w:hAnsi="Times New Roman"/>
          <w:b/>
          <w:bCs/>
          <w:i/>
          <w:iCs/>
          <w:color w:val="FF0000"/>
        </w:rPr>
        <w:t xml:space="preserve"> </w:t>
      </w:r>
      <w:r>
        <w:rPr>
          <w:rFonts w:ascii="Times New Roman" w:eastAsia="Malgun Gothic" w:hAnsi="Times New Roman"/>
          <w:b/>
          <w:bCs/>
          <w:i/>
          <w:iCs/>
          <w:color w:val="000000" w:themeColor="text1"/>
        </w:rPr>
        <w:t xml:space="preserve">offline </w:t>
      </w:r>
      <w:r>
        <w:rPr>
          <w:rFonts w:ascii="Times New Roman" w:eastAsia="Malgun Gothic" w:hAnsi="Times New Roman"/>
          <w:b/>
          <w:bCs/>
          <w:i/>
          <w:iCs/>
          <w:strike/>
          <w:color w:val="FF0000"/>
        </w:rPr>
        <w:t>quantization,</w:t>
      </w:r>
      <w:r>
        <w:rPr>
          <w:rFonts w:ascii="Times New Roman" w:eastAsia="Malgun Gothic" w:hAnsi="Times New Roman"/>
          <w:b/>
          <w:bCs/>
          <w:i/>
          <w:iCs/>
          <w:color w:val="000000" w:themeColor="text1"/>
        </w:rPr>
        <w:t xml:space="preserve"> compiling</w:t>
      </w:r>
      <w:r>
        <w:rPr>
          <w:rFonts w:ascii="Times New Roman" w:eastAsia="Malgun Gothic" w:hAnsi="Times New Roman"/>
          <w:b/>
          <w:bCs/>
          <w:i/>
          <w:iCs/>
          <w:strike/>
          <w:color w:val="FF0000"/>
        </w:rPr>
        <w:t>, and testing</w:t>
      </w:r>
    </w:p>
    <w:p w14:paraId="30FD8284"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B3: Flexibility for model structure update without</w:t>
      </w:r>
      <w:r>
        <w:rPr>
          <w:rFonts w:ascii="Times New Roman" w:eastAsia="Malgun Gothic" w:hAnsi="Times New Roman"/>
          <w:b/>
          <w:bCs/>
          <w:i/>
          <w:iCs/>
          <w:color w:val="FF0000"/>
        </w:rPr>
        <w:t>/with less</w:t>
      </w:r>
      <w:r>
        <w:rPr>
          <w:rFonts w:ascii="Times New Roman" w:eastAsia="Malgun Gothic" w:hAnsi="Times New Roman"/>
          <w:b/>
          <w:bCs/>
          <w:i/>
          <w:iCs/>
          <w:color w:val="000000" w:themeColor="text1"/>
        </w:rPr>
        <w:t xml:space="preserve"> offline co-engineering </w:t>
      </w:r>
      <w:r>
        <w:rPr>
          <w:rFonts w:ascii="Times New Roman" w:eastAsia="Malgun Gothic" w:hAnsi="Times New Roman"/>
          <w:b/>
          <w:bCs/>
          <w:i/>
          <w:iCs/>
          <w:strike/>
          <w:color w:val="FF0000"/>
        </w:rPr>
        <w:t>for two-sided models</w:t>
      </w:r>
    </w:p>
    <w:p w14:paraId="0884D221"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B4: Flexibility for model parameter update without</w:t>
      </w:r>
      <w:r>
        <w:rPr>
          <w:rFonts w:ascii="Times New Roman" w:eastAsia="Malgun Gothic" w:hAnsi="Times New Roman"/>
          <w:b/>
          <w:bCs/>
          <w:i/>
          <w:iCs/>
          <w:color w:val="FF0000"/>
        </w:rPr>
        <w:t>/with less</w:t>
      </w:r>
      <w:r>
        <w:rPr>
          <w:rFonts w:ascii="Times New Roman" w:eastAsia="Malgun Gothic" w:hAnsi="Times New Roman"/>
          <w:b/>
          <w:bCs/>
          <w:i/>
          <w:iCs/>
          <w:color w:val="000000" w:themeColor="text1"/>
        </w:rPr>
        <w:t xml:space="preserve"> offline co-engineering </w:t>
      </w:r>
      <w:r>
        <w:rPr>
          <w:rFonts w:ascii="Times New Roman" w:eastAsia="Malgun Gothic" w:hAnsi="Times New Roman"/>
          <w:b/>
          <w:bCs/>
          <w:i/>
          <w:iCs/>
          <w:strike/>
          <w:color w:val="FF0000"/>
        </w:rPr>
        <w:t>for two-sided models</w:t>
      </w:r>
    </w:p>
    <w:p w14:paraId="6A7DFD19"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color w:val="FF0000"/>
        </w:rPr>
      </w:pPr>
      <w:r>
        <w:rPr>
          <w:rFonts w:ascii="Times New Roman" w:eastAsia="Malgun Gothic" w:hAnsi="Times New Roman"/>
          <w:b/>
          <w:bCs/>
          <w:i/>
          <w:iCs/>
          <w:color w:val="FF0000"/>
        </w:rPr>
        <w:t>B_x: Less offline interoperation for training data delivery between Network side and UE side non-3GPP entity (than Case y)</w:t>
      </w:r>
    </w:p>
    <w:p w14:paraId="7E63A25D" w14:textId="77777777" w:rsidR="0087409F" w:rsidRDefault="00E97363">
      <w:pPr>
        <w:rPr>
          <w:b/>
          <w:i/>
          <w:lang w:eastAsia="zh-CN"/>
        </w:rPr>
      </w:pPr>
      <w:r>
        <w:rPr>
          <w:b/>
          <w:i/>
          <w:lang w:eastAsia="zh-CN"/>
        </w:rPr>
        <w:t>Proposal 5: For the comparison of different model transfer/delivery cases, consider the following updates on the challenges and requirements compared to Case y.</w:t>
      </w:r>
    </w:p>
    <w:p w14:paraId="4F58B468"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C5: Lack of performance guarantee</w:t>
      </w:r>
      <w:r>
        <w:rPr>
          <w:rFonts w:ascii="Times New Roman" w:eastAsia="Malgun Gothic" w:hAnsi="Times New Roman"/>
          <w:b/>
          <w:bCs/>
          <w:i/>
          <w:iCs/>
          <w:color w:val="FF0000"/>
        </w:rPr>
        <w:t>/potential suboptimal performance</w:t>
      </w:r>
      <w:r>
        <w:rPr>
          <w:rFonts w:ascii="Times New Roman" w:eastAsia="Malgun Gothic" w:hAnsi="Times New Roman"/>
          <w:b/>
          <w:bCs/>
          <w:i/>
          <w:iCs/>
          <w:color w:val="000000" w:themeColor="text1"/>
        </w:rPr>
        <w:t xml:space="preserve"> and testability of an updated model prior to deployment</w:t>
      </w:r>
      <w:r>
        <w:rPr>
          <w:rFonts w:ascii="Times New Roman" w:eastAsia="Malgun Gothic" w:hAnsi="Times New Roman"/>
          <w:b/>
          <w:bCs/>
          <w:i/>
          <w:iCs/>
          <w:strike/>
          <w:color w:val="FF0000"/>
        </w:rPr>
        <w:t>, compared to the baseline scenario of going through offline quantization, compiling, and testing of the updated model with the rest of the modem implementation</w:t>
      </w:r>
      <w:r>
        <w:rPr>
          <w:rFonts w:ascii="Times New Roman" w:eastAsia="Malgun Gothic" w:hAnsi="Times New Roman"/>
          <w:b/>
          <w:bCs/>
          <w:i/>
          <w:iCs/>
          <w:color w:val="000000" w:themeColor="text1"/>
        </w:rPr>
        <w:t>.</w:t>
      </w:r>
    </w:p>
    <w:p w14:paraId="190DE5E8" w14:textId="77777777" w:rsidR="0087409F" w:rsidRDefault="00E97363">
      <w:pPr>
        <w:pStyle w:val="ListParagraph"/>
        <w:numPr>
          <w:ilvl w:val="1"/>
          <w:numId w:val="46"/>
        </w:numPr>
        <w:spacing w:before="120" w:after="120" w:line="240" w:lineRule="auto"/>
        <w:ind w:left="851"/>
        <w:jc w:val="both"/>
        <w:rPr>
          <w:rFonts w:ascii="Times New Roman" w:hAnsi="Times New Roman" w:cs="Times New Roman"/>
          <w:b/>
          <w:bCs/>
          <w:i/>
          <w:iCs/>
        </w:rPr>
      </w:pPr>
      <w:r>
        <w:rPr>
          <w:rFonts w:ascii="Times New Roman" w:hAnsi="Times New Roman" w:cs="Times New Roman"/>
          <w:b/>
          <w:bCs/>
          <w:i/>
          <w:iCs/>
        </w:rPr>
        <w:t>Note: Performance can be monitored after the model is deployed.</w:t>
      </w:r>
    </w:p>
    <w:p w14:paraId="4539ACE1"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C9: Potentially suboptimal performance of an updated model due to lack of model quantization optimization during training, compared to the baseline scenario of going through offline quantization, compiling, and testing of the updated model.</w:t>
      </w:r>
    </w:p>
    <w:p w14:paraId="50AA0509"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color w:val="FF0000"/>
        </w:rPr>
      </w:pPr>
      <w:r>
        <w:rPr>
          <w:rFonts w:ascii="Times New Roman" w:eastAsia="Malgun Gothic" w:hAnsi="Times New Roman"/>
          <w:b/>
          <w:bCs/>
          <w:i/>
          <w:iCs/>
          <w:color w:val="FF0000"/>
        </w:rPr>
        <w:t>C_x: Longer model update timescale and more offline interoperation between Network side and UE side when the model training/compiling location and model storage location are not on the same side.</w:t>
      </w:r>
    </w:p>
    <w:p w14:paraId="2590072F" w14:textId="77777777" w:rsidR="0087409F" w:rsidRDefault="00E97363">
      <w:pPr>
        <w:rPr>
          <w:b/>
          <w:i/>
          <w:lang w:eastAsia="zh-CN"/>
        </w:rPr>
      </w:pPr>
      <w:r>
        <w:rPr>
          <w:b/>
          <w:i/>
          <w:lang w:eastAsia="zh-CN"/>
        </w:rPr>
        <w:lastRenderedPageBreak/>
        <w:t>Proposal 6: For the comparison of different model transfer/delivery cases, consider the following potential specification impact.</w:t>
      </w:r>
    </w:p>
    <w:p w14:paraId="2170528B"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S0: Specification related to model transfer</w:t>
      </w:r>
    </w:p>
    <w:p w14:paraId="6D1B685F"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S1: Specification of model format for open-format model transfer</w:t>
      </w:r>
    </w:p>
    <w:p w14:paraId="4F800876" w14:textId="77777777" w:rsidR="0087409F" w:rsidRDefault="00E97363">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S2: Flexible UE capability mechanism beyond model ID-based approach</w:t>
      </w:r>
    </w:p>
    <w:p w14:paraId="7DD16BC2" w14:textId="77777777" w:rsidR="0087409F" w:rsidRDefault="00E97363">
      <w:pPr>
        <w:spacing w:beforeLines="50" w:before="120"/>
        <w:rPr>
          <w:rFonts w:cstheme="minorHAnsi"/>
          <w:lang w:eastAsia="zh-CN"/>
        </w:rPr>
      </w:pPr>
      <w:r>
        <w:rPr>
          <w:lang w:eastAsia="zh-CN"/>
        </w:rPr>
        <w:t xml:space="preserve">Based on the above analysis, the pros and cons of model transfer/deliver are </w:t>
      </w:r>
      <w:r>
        <w:rPr>
          <w:rFonts w:cstheme="minorHAnsi"/>
          <w:lang w:eastAsia="zh-CN"/>
        </w:rPr>
        <w:t xml:space="preserve">summarized in </w:t>
      </w:r>
      <w:r>
        <w:rPr>
          <w:rFonts w:cstheme="minorHAnsi"/>
          <w:lang w:eastAsia="zh-CN"/>
        </w:rPr>
        <w:fldChar w:fldCharType="begin"/>
      </w:r>
      <w:r>
        <w:rPr>
          <w:rFonts w:cstheme="minorHAnsi"/>
          <w:lang w:eastAsia="zh-CN"/>
        </w:rPr>
        <w:instrText xml:space="preserve"> REF _Ref141776697 \h </w:instrText>
      </w:r>
      <w:r>
        <w:rPr>
          <w:rFonts w:cstheme="minorHAnsi"/>
          <w:lang w:eastAsia="zh-CN"/>
        </w:rPr>
      </w:r>
      <w:r>
        <w:rPr>
          <w:rFonts w:cstheme="minorHAnsi"/>
          <w:lang w:eastAsia="zh-CN"/>
        </w:rPr>
        <w:fldChar w:fldCharType="separate"/>
      </w:r>
      <w:r>
        <w:t>Table 1</w:t>
      </w:r>
      <w:r>
        <w:rPr>
          <w:rFonts w:cstheme="minorHAnsi"/>
          <w:lang w:eastAsia="zh-CN"/>
        </w:rPr>
        <w:fldChar w:fldCharType="end"/>
      </w:r>
      <w:r>
        <w:rPr>
          <w:rFonts w:cstheme="minorHAnsi"/>
          <w:lang w:eastAsia="zh-CN"/>
        </w:rPr>
        <w:t xml:space="preserve"> for Network side training and </w:t>
      </w:r>
      <w:r>
        <w:rPr>
          <w:rFonts w:cstheme="minorHAnsi"/>
          <w:lang w:eastAsia="zh-CN"/>
        </w:rPr>
        <w:fldChar w:fldCharType="begin"/>
      </w:r>
      <w:r>
        <w:rPr>
          <w:rFonts w:cstheme="minorHAnsi"/>
          <w:lang w:eastAsia="zh-CN"/>
        </w:rPr>
        <w:instrText xml:space="preserve"> REF _Ref141776704 \h </w:instrText>
      </w:r>
      <w:r>
        <w:rPr>
          <w:rFonts w:cstheme="minorHAnsi"/>
          <w:lang w:eastAsia="zh-CN"/>
        </w:rPr>
      </w:r>
      <w:r>
        <w:rPr>
          <w:rFonts w:cstheme="minorHAnsi"/>
          <w:lang w:eastAsia="zh-CN"/>
        </w:rPr>
        <w:fldChar w:fldCharType="separate"/>
      </w:r>
      <w:r>
        <w:t>Table 2</w:t>
      </w:r>
      <w:r>
        <w:rPr>
          <w:rFonts w:cstheme="minorHAnsi"/>
          <w:lang w:eastAsia="zh-CN"/>
        </w:rPr>
        <w:fldChar w:fldCharType="end"/>
      </w:r>
      <w:r>
        <w:rPr>
          <w:rFonts w:cstheme="minorHAnsi"/>
          <w:lang w:eastAsia="zh-CN"/>
        </w:rPr>
        <w:t xml:space="preserve"> for UE side training.</w:t>
      </w:r>
    </w:p>
    <w:p w14:paraId="661FE9F6" w14:textId="77777777" w:rsidR="0087409F" w:rsidRDefault="00E97363">
      <w:pPr>
        <w:pStyle w:val="Caption"/>
        <w:jc w:val="center"/>
      </w:pPr>
      <w:bookmarkStart w:id="46" w:name="_Ref141776697"/>
      <w:r>
        <w:t xml:space="preserve">Table </w:t>
      </w:r>
      <w:fldSimple w:instr=" SEQ Table \* ARABIC ">
        <w:r>
          <w:t>6</w:t>
        </w:r>
      </w:fldSimple>
      <w:bookmarkEnd w:id="46"/>
      <w:r>
        <w:t xml:space="preserve"> Pros and cons of model transfer/delivery with NW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87409F" w14:paraId="0C194362" w14:textId="77777777">
        <w:trPr>
          <w:jc w:val="center"/>
        </w:trPr>
        <w:tc>
          <w:tcPr>
            <w:tcW w:w="2231" w:type="dxa"/>
          </w:tcPr>
          <w:p w14:paraId="715F5F33" w14:textId="77777777" w:rsidR="0087409F" w:rsidRDefault="00E97363">
            <w:pPr>
              <w:rPr>
                <w:lang w:val="en-GB"/>
              </w:rPr>
            </w:pPr>
            <w:r>
              <w:rPr>
                <w:lang w:val="en-GB"/>
              </w:rPr>
              <w:t>NW side training</w:t>
            </w:r>
          </w:p>
        </w:tc>
        <w:tc>
          <w:tcPr>
            <w:tcW w:w="2232" w:type="dxa"/>
          </w:tcPr>
          <w:p w14:paraId="72D429C0" w14:textId="77777777" w:rsidR="0087409F" w:rsidRDefault="00E97363">
            <w:pPr>
              <w:rPr>
                <w:lang w:val="en-GB"/>
              </w:rPr>
            </w:pPr>
            <w:r>
              <w:rPr>
                <w:lang w:val="en-GB"/>
              </w:rPr>
              <w:t>Benefits</w:t>
            </w:r>
          </w:p>
        </w:tc>
        <w:tc>
          <w:tcPr>
            <w:tcW w:w="2231" w:type="dxa"/>
          </w:tcPr>
          <w:p w14:paraId="50529F43" w14:textId="77777777" w:rsidR="0087409F" w:rsidRDefault="00E97363">
            <w:pPr>
              <w:rPr>
                <w:lang w:val="en-GB"/>
              </w:rPr>
            </w:pPr>
            <w:r>
              <w:rPr>
                <w:lang w:val="en-GB"/>
              </w:rPr>
              <w:t>Challenges / requirements</w:t>
            </w:r>
          </w:p>
        </w:tc>
        <w:tc>
          <w:tcPr>
            <w:tcW w:w="2232" w:type="dxa"/>
          </w:tcPr>
          <w:p w14:paraId="0CB4B891" w14:textId="77777777" w:rsidR="0087409F" w:rsidRDefault="00E97363">
            <w:pPr>
              <w:rPr>
                <w:lang w:val="en-GB"/>
              </w:rPr>
            </w:pPr>
            <w:r>
              <w:rPr>
                <w:lang w:val="en-GB"/>
              </w:rPr>
              <w:t xml:space="preserve">Potential specification impact </w:t>
            </w:r>
          </w:p>
        </w:tc>
      </w:tr>
      <w:tr w:rsidR="0087409F" w14:paraId="3F00DFB9" w14:textId="77777777">
        <w:trPr>
          <w:jc w:val="center"/>
        </w:trPr>
        <w:tc>
          <w:tcPr>
            <w:tcW w:w="2231" w:type="dxa"/>
          </w:tcPr>
          <w:p w14:paraId="403ABCA0" w14:textId="77777777" w:rsidR="0087409F" w:rsidRDefault="00E97363">
            <w:pPr>
              <w:rPr>
                <w:lang w:val="en-GB"/>
              </w:rPr>
            </w:pPr>
            <w:r>
              <w:rPr>
                <w:lang w:val="en-GB"/>
              </w:rPr>
              <w:t>Case y (baseline)</w:t>
            </w:r>
          </w:p>
        </w:tc>
        <w:tc>
          <w:tcPr>
            <w:tcW w:w="2232" w:type="dxa"/>
          </w:tcPr>
          <w:p w14:paraId="28631E8B" w14:textId="77777777" w:rsidR="0087409F" w:rsidRDefault="00E97363">
            <w:pPr>
              <w:rPr>
                <w:lang w:val="en-GB"/>
              </w:rPr>
            </w:pPr>
            <w:r>
              <w:rPr>
                <w:lang w:val="en-GB"/>
              </w:rPr>
              <w:t>-</w:t>
            </w:r>
          </w:p>
        </w:tc>
        <w:tc>
          <w:tcPr>
            <w:tcW w:w="2231" w:type="dxa"/>
          </w:tcPr>
          <w:p w14:paraId="7D977ADB" w14:textId="77777777" w:rsidR="0087409F" w:rsidRDefault="00E97363">
            <w:pPr>
              <w:rPr>
                <w:lang w:val="en-GB"/>
              </w:rPr>
            </w:pPr>
            <w:r>
              <w:rPr>
                <w:lang w:val="en-GB"/>
              </w:rPr>
              <w:t>-</w:t>
            </w:r>
          </w:p>
        </w:tc>
        <w:tc>
          <w:tcPr>
            <w:tcW w:w="2232" w:type="dxa"/>
          </w:tcPr>
          <w:p w14:paraId="375124E3" w14:textId="77777777" w:rsidR="0087409F" w:rsidRDefault="00E97363">
            <w:pPr>
              <w:rPr>
                <w:lang w:val="en-GB"/>
              </w:rPr>
            </w:pPr>
            <w:r>
              <w:rPr>
                <w:lang w:val="en-GB"/>
              </w:rPr>
              <w:t>-</w:t>
            </w:r>
          </w:p>
        </w:tc>
      </w:tr>
      <w:tr w:rsidR="0087409F" w14:paraId="3F20BE7E" w14:textId="77777777">
        <w:trPr>
          <w:jc w:val="center"/>
        </w:trPr>
        <w:tc>
          <w:tcPr>
            <w:tcW w:w="2231" w:type="dxa"/>
          </w:tcPr>
          <w:p w14:paraId="1F938C15" w14:textId="77777777" w:rsidR="0087409F" w:rsidRDefault="00E97363">
            <w:pPr>
              <w:rPr>
                <w:lang w:val="en-GB"/>
              </w:rPr>
            </w:pPr>
            <w:r>
              <w:rPr>
                <w:lang w:val="en-GB"/>
              </w:rPr>
              <w:t>Case z2</w:t>
            </w:r>
          </w:p>
        </w:tc>
        <w:tc>
          <w:tcPr>
            <w:tcW w:w="2232" w:type="dxa"/>
          </w:tcPr>
          <w:p w14:paraId="7A71CD3A" w14:textId="77777777" w:rsidR="0087409F" w:rsidRDefault="0087409F">
            <w:pPr>
              <w:rPr>
                <w:lang w:val="en-GB"/>
              </w:rPr>
            </w:pPr>
          </w:p>
        </w:tc>
        <w:tc>
          <w:tcPr>
            <w:tcW w:w="2231" w:type="dxa"/>
          </w:tcPr>
          <w:p w14:paraId="7ADB34D6" w14:textId="77777777" w:rsidR="0087409F" w:rsidRDefault="00E97363">
            <w:pPr>
              <w:rPr>
                <w:lang w:val="en-GB"/>
              </w:rPr>
            </w:pPr>
            <w:r>
              <w:rPr>
                <w:lang w:val="en-GB"/>
              </w:rPr>
              <w:t>C3, C5, C_x</w:t>
            </w:r>
          </w:p>
        </w:tc>
        <w:tc>
          <w:tcPr>
            <w:tcW w:w="2232" w:type="dxa"/>
          </w:tcPr>
          <w:p w14:paraId="4686DEDE" w14:textId="77777777" w:rsidR="0087409F" w:rsidRDefault="00E97363">
            <w:pPr>
              <w:rPr>
                <w:lang w:val="en-GB"/>
              </w:rPr>
            </w:pPr>
            <w:r>
              <w:rPr>
                <w:lang w:val="en-GB"/>
              </w:rPr>
              <w:t>S0</w:t>
            </w:r>
          </w:p>
        </w:tc>
      </w:tr>
      <w:tr w:rsidR="0087409F" w14:paraId="08FEC04A" w14:textId="77777777">
        <w:trPr>
          <w:jc w:val="center"/>
        </w:trPr>
        <w:tc>
          <w:tcPr>
            <w:tcW w:w="2231" w:type="dxa"/>
          </w:tcPr>
          <w:p w14:paraId="6638CB6D" w14:textId="77777777" w:rsidR="0087409F" w:rsidRDefault="00E97363">
            <w:pPr>
              <w:rPr>
                <w:lang w:val="en-GB"/>
              </w:rPr>
            </w:pPr>
            <w:r>
              <w:rPr>
                <w:lang w:val="en-GB"/>
              </w:rPr>
              <w:t>Case z4</w:t>
            </w:r>
          </w:p>
        </w:tc>
        <w:tc>
          <w:tcPr>
            <w:tcW w:w="2232" w:type="dxa"/>
          </w:tcPr>
          <w:p w14:paraId="2BE104C4" w14:textId="77777777" w:rsidR="0087409F" w:rsidRDefault="00E97363">
            <w:pPr>
              <w:rPr>
                <w:lang w:val="en-GB"/>
              </w:rPr>
            </w:pPr>
            <w:r>
              <w:rPr>
                <w:lang w:val="en-GB"/>
              </w:rPr>
              <w:t>B1, B4, B_x</w:t>
            </w:r>
          </w:p>
        </w:tc>
        <w:tc>
          <w:tcPr>
            <w:tcW w:w="2231" w:type="dxa"/>
          </w:tcPr>
          <w:p w14:paraId="7280A9D1" w14:textId="77777777" w:rsidR="0087409F" w:rsidRDefault="00E97363">
            <w:pPr>
              <w:rPr>
                <w:lang w:val="en-GB"/>
              </w:rPr>
            </w:pPr>
            <w:r>
              <w:rPr>
                <w:lang w:val="en-GB"/>
              </w:rPr>
              <w:t>C3, C4, [C5]</w:t>
            </w:r>
          </w:p>
        </w:tc>
        <w:tc>
          <w:tcPr>
            <w:tcW w:w="2232" w:type="dxa"/>
          </w:tcPr>
          <w:p w14:paraId="4CFFB63A" w14:textId="77777777" w:rsidR="0087409F" w:rsidRDefault="00E97363">
            <w:pPr>
              <w:rPr>
                <w:lang w:val="en-GB"/>
              </w:rPr>
            </w:pPr>
            <w:r>
              <w:rPr>
                <w:lang w:val="en-GB"/>
              </w:rPr>
              <w:t>S0</w:t>
            </w:r>
          </w:p>
        </w:tc>
      </w:tr>
      <w:tr w:rsidR="0087409F" w14:paraId="6928FB85" w14:textId="77777777">
        <w:trPr>
          <w:trHeight w:val="56"/>
          <w:jc w:val="center"/>
        </w:trPr>
        <w:tc>
          <w:tcPr>
            <w:tcW w:w="2231" w:type="dxa"/>
          </w:tcPr>
          <w:p w14:paraId="30239BF8" w14:textId="77777777" w:rsidR="0087409F" w:rsidRDefault="00E97363">
            <w:pPr>
              <w:rPr>
                <w:lang w:val="en-GB"/>
              </w:rPr>
            </w:pPr>
            <w:r>
              <w:rPr>
                <w:lang w:val="en-GB"/>
              </w:rPr>
              <w:t>Case z5</w:t>
            </w:r>
          </w:p>
        </w:tc>
        <w:tc>
          <w:tcPr>
            <w:tcW w:w="2232" w:type="dxa"/>
          </w:tcPr>
          <w:p w14:paraId="61233EB3" w14:textId="77777777" w:rsidR="0087409F" w:rsidRDefault="00E97363">
            <w:pPr>
              <w:rPr>
                <w:lang w:val="en-GB"/>
              </w:rPr>
            </w:pPr>
            <w:r>
              <w:rPr>
                <w:lang w:val="en-GB"/>
              </w:rPr>
              <w:t>B1, B3, B4, B_x</w:t>
            </w:r>
          </w:p>
        </w:tc>
        <w:tc>
          <w:tcPr>
            <w:tcW w:w="2231" w:type="dxa"/>
          </w:tcPr>
          <w:p w14:paraId="20294F6B" w14:textId="77777777" w:rsidR="0087409F" w:rsidRDefault="00E97363">
            <w:pPr>
              <w:rPr>
                <w:lang w:val="en-GB"/>
              </w:rPr>
            </w:pPr>
            <w:r>
              <w:rPr>
                <w:lang w:val="en-GB"/>
              </w:rPr>
              <w:t>C3, C4, C5, C10, C11</w:t>
            </w:r>
          </w:p>
        </w:tc>
        <w:tc>
          <w:tcPr>
            <w:tcW w:w="2232" w:type="dxa"/>
          </w:tcPr>
          <w:p w14:paraId="6BD86F0B" w14:textId="77777777" w:rsidR="0087409F" w:rsidRDefault="00E97363">
            <w:pPr>
              <w:rPr>
                <w:lang w:val="en-GB"/>
              </w:rPr>
            </w:pPr>
            <w:r>
              <w:rPr>
                <w:lang w:val="en-GB"/>
              </w:rPr>
              <w:t>S0</w:t>
            </w:r>
          </w:p>
        </w:tc>
      </w:tr>
    </w:tbl>
    <w:p w14:paraId="64460757" w14:textId="77777777" w:rsidR="0087409F" w:rsidRDefault="00E97363">
      <w:pPr>
        <w:pStyle w:val="Caption"/>
        <w:jc w:val="center"/>
      </w:pPr>
      <w:bookmarkStart w:id="47" w:name="_Ref141776704"/>
      <w:r>
        <w:t xml:space="preserve">Table </w:t>
      </w:r>
      <w:fldSimple w:instr=" SEQ Table \* ARABIC ">
        <w:r>
          <w:t>7</w:t>
        </w:r>
      </w:fldSimple>
      <w:bookmarkEnd w:id="47"/>
      <w:r>
        <w:t xml:space="preserve"> Pros and cons of model transfer/delivery with UE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87409F" w14:paraId="3D64E297" w14:textId="77777777">
        <w:trPr>
          <w:jc w:val="center"/>
        </w:trPr>
        <w:tc>
          <w:tcPr>
            <w:tcW w:w="2231" w:type="dxa"/>
          </w:tcPr>
          <w:p w14:paraId="6D946F44" w14:textId="77777777" w:rsidR="0087409F" w:rsidRDefault="00E97363">
            <w:pPr>
              <w:rPr>
                <w:lang w:val="en-GB"/>
              </w:rPr>
            </w:pPr>
            <w:r>
              <w:rPr>
                <w:lang w:val="en-GB"/>
              </w:rPr>
              <w:t>UE side training</w:t>
            </w:r>
          </w:p>
        </w:tc>
        <w:tc>
          <w:tcPr>
            <w:tcW w:w="2232" w:type="dxa"/>
          </w:tcPr>
          <w:p w14:paraId="727D7BA9" w14:textId="77777777" w:rsidR="0087409F" w:rsidRDefault="00E97363">
            <w:pPr>
              <w:rPr>
                <w:lang w:val="en-GB"/>
              </w:rPr>
            </w:pPr>
            <w:r>
              <w:rPr>
                <w:lang w:val="en-GB"/>
              </w:rPr>
              <w:t>Benefits</w:t>
            </w:r>
          </w:p>
        </w:tc>
        <w:tc>
          <w:tcPr>
            <w:tcW w:w="2231" w:type="dxa"/>
          </w:tcPr>
          <w:p w14:paraId="52FDFB41" w14:textId="77777777" w:rsidR="0087409F" w:rsidRDefault="00E97363">
            <w:pPr>
              <w:rPr>
                <w:lang w:val="en-GB"/>
              </w:rPr>
            </w:pPr>
            <w:r>
              <w:rPr>
                <w:lang w:val="en-GB"/>
              </w:rPr>
              <w:t>Challenges / requirements</w:t>
            </w:r>
          </w:p>
        </w:tc>
        <w:tc>
          <w:tcPr>
            <w:tcW w:w="2232" w:type="dxa"/>
          </w:tcPr>
          <w:p w14:paraId="749CC600" w14:textId="77777777" w:rsidR="0087409F" w:rsidRDefault="00E97363">
            <w:pPr>
              <w:rPr>
                <w:lang w:val="en-GB"/>
              </w:rPr>
            </w:pPr>
            <w:r>
              <w:rPr>
                <w:lang w:val="en-GB"/>
              </w:rPr>
              <w:t xml:space="preserve">Potential specification impact </w:t>
            </w:r>
          </w:p>
        </w:tc>
      </w:tr>
      <w:tr w:rsidR="0087409F" w14:paraId="182828A6" w14:textId="77777777">
        <w:trPr>
          <w:jc w:val="center"/>
        </w:trPr>
        <w:tc>
          <w:tcPr>
            <w:tcW w:w="2231" w:type="dxa"/>
          </w:tcPr>
          <w:p w14:paraId="6255869B" w14:textId="77777777" w:rsidR="0087409F" w:rsidRDefault="00E97363">
            <w:pPr>
              <w:rPr>
                <w:lang w:val="en-GB"/>
              </w:rPr>
            </w:pPr>
            <w:r>
              <w:rPr>
                <w:lang w:val="en-GB"/>
              </w:rPr>
              <w:t>Case y (baseline)</w:t>
            </w:r>
          </w:p>
        </w:tc>
        <w:tc>
          <w:tcPr>
            <w:tcW w:w="2232" w:type="dxa"/>
          </w:tcPr>
          <w:p w14:paraId="0619DAA7" w14:textId="77777777" w:rsidR="0087409F" w:rsidRDefault="00E97363">
            <w:pPr>
              <w:rPr>
                <w:lang w:val="en-GB"/>
              </w:rPr>
            </w:pPr>
            <w:r>
              <w:rPr>
                <w:lang w:val="en-GB"/>
              </w:rPr>
              <w:t>-</w:t>
            </w:r>
          </w:p>
        </w:tc>
        <w:tc>
          <w:tcPr>
            <w:tcW w:w="2231" w:type="dxa"/>
          </w:tcPr>
          <w:p w14:paraId="28E5F330" w14:textId="77777777" w:rsidR="0087409F" w:rsidRDefault="00E97363">
            <w:pPr>
              <w:rPr>
                <w:lang w:val="en-GB"/>
              </w:rPr>
            </w:pPr>
            <w:r>
              <w:rPr>
                <w:lang w:val="en-GB"/>
              </w:rPr>
              <w:t>-</w:t>
            </w:r>
          </w:p>
        </w:tc>
        <w:tc>
          <w:tcPr>
            <w:tcW w:w="2232" w:type="dxa"/>
          </w:tcPr>
          <w:p w14:paraId="18AF4CF6" w14:textId="77777777" w:rsidR="0087409F" w:rsidRDefault="00E97363">
            <w:pPr>
              <w:rPr>
                <w:lang w:val="en-GB"/>
              </w:rPr>
            </w:pPr>
            <w:r>
              <w:rPr>
                <w:lang w:val="en-GB"/>
              </w:rPr>
              <w:t>-</w:t>
            </w:r>
          </w:p>
        </w:tc>
      </w:tr>
      <w:tr w:rsidR="0087409F" w14:paraId="37ED7637" w14:textId="77777777">
        <w:trPr>
          <w:jc w:val="center"/>
        </w:trPr>
        <w:tc>
          <w:tcPr>
            <w:tcW w:w="2231" w:type="dxa"/>
          </w:tcPr>
          <w:p w14:paraId="57AC3362" w14:textId="77777777" w:rsidR="0087409F" w:rsidRDefault="00E97363">
            <w:pPr>
              <w:rPr>
                <w:lang w:val="en-GB"/>
              </w:rPr>
            </w:pPr>
            <w:r>
              <w:rPr>
                <w:lang w:val="en-GB"/>
              </w:rPr>
              <w:t>Case z1</w:t>
            </w:r>
          </w:p>
        </w:tc>
        <w:tc>
          <w:tcPr>
            <w:tcW w:w="2232" w:type="dxa"/>
          </w:tcPr>
          <w:p w14:paraId="043C1098" w14:textId="77777777" w:rsidR="0087409F" w:rsidRDefault="0087409F">
            <w:pPr>
              <w:rPr>
                <w:lang w:val="en-GB"/>
              </w:rPr>
            </w:pPr>
          </w:p>
        </w:tc>
        <w:tc>
          <w:tcPr>
            <w:tcW w:w="2231" w:type="dxa"/>
          </w:tcPr>
          <w:p w14:paraId="0F555078" w14:textId="77777777" w:rsidR="0087409F" w:rsidRDefault="00E97363">
            <w:pPr>
              <w:rPr>
                <w:lang w:val="en-GB"/>
              </w:rPr>
            </w:pPr>
            <w:r>
              <w:rPr>
                <w:lang w:val="en-GB"/>
              </w:rPr>
              <w:t>C_x</w:t>
            </w:r>
          </w:p>
        </w:tc>
        <w:tc>
          <w:tcPr>
            <w:tcW w:w="2232" w:type="dxa"/>
          </w:tcPr>
          <w:p w14:paraId="56FCB660" w14:textId="77777777" w:rsidR="0087409F" w:rsidRDefault="00E97363">
            <w:pPr>
              <w:rPr>
                <w:lang w:val="en-GB"/>
              </w:rPr>
            </w:pPr>
            <w:r>
              <w:rPr>
                <w:lang w:val="en-GB"/>
              </w:rPr>
              <w:t>S0</w:t>
            </w:r>
          </w:p>
        </w:tc>
      </w:tr>
      <w:tr w:rsidR="0087409F" w14:paraId="5CB33F3C" w14:textId="77777777">
        <w:trPr>
          <w:jc w:val="center"/>
        </w:trPr>
        <w:tc>
          <w:tcPr>
            <w:tcW w:w="2231" w:type="dxa"/>
          </w:tcPr>
          <w:p w14:paraId="2BDCE0B1" w14:textId="77777777" w:rsidR="0087409F" w:rsidRDefault="00E97363">
            <w:pPr>
              <w:rPr>
                <w:lang w:val="en-GB"/>
              </w:rPr>
            </w:pPr>
            <w:r>
              <w:rPr>
                <w:lang w:val="en-GB"/>
              </w:rPr>
              <w:t>Case z3</w:t>
            </w:r>
          </w:p>
        </w:tc>
        <w:tc>
          <w:tcPr>
            <w:tcW w:w="2232" w:type="dxa"/>
          </w:tcPr>
          <w:p w14:paraId="53A4AF6E" w14:textId="77777777" w:rsidR="0087409F" w:rsidRDefault="0087409F">
            <w:pPr>
              <w:rPr>
                <w:lang w:val="en-GB"/>
              </w:rPr>
            </w:pPr>
          </w:p>
        </w:tc>
        <w:tc>
          <w:tcPr>
            <w:tcW w:w="2231" w:type="dxa"/>
          </w:tcPr>
          <w:p w14:paraId="6FEAF396" w14:textId="77777777" w:rsidR="0087409F" w:rsidRDefault="00E97363">
            <w:pPr>
              <w:rPr>
                <w:lang w:val="en-GB"/>
              </w:rPr>
            </w:pPr>
            <w:r>
              <w:rPr>
                <w:lang w:val="en-GB"/>
              </w:rPr>
              <w:t>C3, C4, C5, C_x</w:t>
            </w:r>
          </w:p>
        </w:tc>
        <w:tc>
          <w:tcPr>
            <w:tcW w:w="2232" w:type="dxa"/>
          </w:tcPr>
          <w:p w14:paraId="238FBF86" w14:textId="77777777" w:rsidR="0087409F" w:rsidRDefault="00E97363">
            <w:pPr>
              <w:rPr>
                <w:lang w:val="en-GB"/>
              </w:rPr>
            </w:pPr>
            <w:r>
              <w:rPr>
                <w:lang w:val="en-GB"/>
              </w:rPr>
              <w:t>S0</w:t>
            </w:r>
          </w:p>
        </w:tc>
      </w:tr>
    </w:tbl>
    <w:p w14:paraId="638DCC8B" w14:textId="77777777" w:rsidR="0087409F" w:rsidRDefault="0087409F">
      <w:pPr>
        <w:spacing w:before="120"/>
        <w:rPr>
          <w:rFonts w:ascii="Times New Roman" w:eastAsia="SimSun" w:hAnsi="Times New Roman" w:cs="Times New Roman"/>
          <w:b/>
          <w:i/>
          <w:lang w:val="en-GB"/>
        </w:rPr>
      </w:pPr>
    </w:p>
    <w:p w14:paraId="51ECD1FA" w14:textId="77777777" w:rsidR="0087409F" w:rsidRDefault="0087409F">
      <w:pPr>
        <w:rPr>
          <w:rFonts w:ascii="Times New Roman" w:eastAsia="SimSun" w:hAnsi="Times New Roman" w:cs="Times New Roman"/>
          <w:b/>
          <w:i/>
          <w:lang w:val="en-GB"/>
        </w:rPr>
      </w:pPr>
    </w:p>
    <w:p w14:paraId="054049BA" w14:textId="77777777" w:rsidR="0087409F" w:rsidRDefault="00E97363">
      <w:pPr>
        <w:rPr>
          <w:b/>
          <w:bCs/>
          <w:color w:val="4472C4" w:themeColor="accent5"/>
          <w:lang w:val="en-GB"/>
        </w:rPr>
      </w:pPr>
      <w:r>
        <w:rPr>
          <w:b/>
          <w:bCs/>
          <w:color w:val="4472C4" w:themeColor="accent5"/>
          <w:lang w:val="en-GB"/>
        </w:rPr>
        <w:t>ZTE:</w:t>
      </w:r>
    </w:p>
    <w:p w14:paraId="0E591940" w14:textId="77777777" w:rsidR="0087409F" w:rsidRDefault="00E97363">
      <w:pPr>
        <w:pStyle w:val="ZTE-Proposal-20210505"/>
        <w:numPr>
          <w:ilvl w:val="0"/>
          <w:numId w:val="0"/>
        </w:numPr>
        <w:spacing w:before="72" w:after="72"/>
        <w:rPr>
          <w:lang w:val="en-US"/>
        </w:rPr>
      </w:pPr>
      <w:bookmarkStart w:id="48" w:name="_Toc2222"/>
      <w:bookmarkStart w:id="49" w:name="_Toc23696"/>
      <w:r>
        <w:rPr>
          <w:lang w:val="en-US"/>
        </w:rPr>
        <w:t xml:space="preserve">Proposal 10: </w:t>
      </w:r>
      <w:r>
        <w:rPr>
          <w:rFonts w:hint="eastAsia"/>
          <w:lang w:val="en-US"/>
        </w:rPr>
        <w:t>Conclude the different model transfer/delivery options in terms of benefits, challenges, and specification impacts based on the following tables:</w:t>
      </w:r>
      <w:bookmarkEnd w:id="48"/>
      <w:bookmarkEnd w:id="49"/>
    </w:p>
    <w:tbl>
      <w:tblPr>
        <w:tblStyle w:val="TableGrid"/>
        <w:tblW w:w="0" w:type="auto"/>
        <w:tblLook w:val="04A0" w:firstRow="1" w:lastRow="0" w:firstColumn="1" w:lastColumn="0" w:noHBand="0" w:noVBand="1"/>
      </w:tblPr>
      <w:tblGrid>
        <w:gridCol w:w="2354"/>
        <w:gridCol w:w="1648"/>
        <w:gridCol w:w="2988"/>
        <w:gridCol w:w="2777"/>
      </w:tblGrid>
      <w:tr w:rsidR="0087409F" w14:paraId="7E0C369D" w14:textId="77777777">
        <w:tc>
          <w:tcPr>
            <w:tcW w:w="2354" w:type="dxa"/>
          </w:tcPr>
          <w:p w14:paraId="0B2A53F7" w14:textId="77777777" w:rsidR="0087409F" w:rsidRDefault="00E97363">
            <w:pPr>
              <w:spacing w:beforeLines="30" w:before="72" w:afterLines="30" w:after="72" w:line="288" w:lineRule="auto"/>
              <w:rPr>
                <w:rFonts w:eastAsia="SimSun"/>
              </w:rPr>
            </w:pPr>
            <w:r>
              <w:rPr>
                <w:rFonts w:eastAsia="SimSun"/>
              </w:rPr>
              <w:t>Network-side training</w:t>
            </w:r>
          </w:p>
        </w:tc>
        <w:tc>
          <w:tcPr>
            <w:tcW w:w="1596" w:type="dxa"/>
          </w:tcPr>
          <w:p w14:paraId="71E3E88B" w14:textId="77777777" w:rsidR="0087409F" w:rsidRDefault="00E97363">
            <w:pPr>
              <w:spacing w:beforeLines="30" w:before="72" w:afterLines="30" w:after="72" w:line="288" w:lineRule="auto"/>
              <w:rPr>
                <w:lang w:val="en-GB"/>
              </w:rPr>
            </w:pPr>
            <w:r>
              <w:rPr>
                <w:lang w:val="en-GB"/>
              </w:rPr>
              <w:t>Benefits</w:t>
            </w:r>
          </w:p>
        </w:tc>
        <w:tc>
          <w:tcPr>
            <w:tcW w:w="2988" w:type="dxa"/>
          </w:tcPr>
          <w:p w14:paraId="4F5D1714" w14:textId="77777777" w:rsidR="0087409F" w:rsidRDefault="00E97363">
            <w:pPr>
              <w:spacing w:beforeLines="30" w:before="72" w:afterLines="30" w:after="72" w:line="288" w:lineRule="auto"/>
              <w:rPr>
                <w:lang w:val="en-GB"/>
              </w:rPr>
            </w:pPr>
            <w:r>
              <w:rPr>
                <w:lang w:val="en-GB"/>
              </w:rPr>
              <w:t>Challenges / requirements</w:t>
            </w:r>
          </w:p>
        </w:tc>
        <w:tc>
          <w:tcPr>
            <w:tcW w:w="2777" w:type="dxa"/>
          </w:tcPr>
          <w:p w14:paraId="414B3A66" w14:textId="77777777" w:rsidR="0087409F" w:rsidRDefault="00E97363">
            <w:pPr>
              <w:spacing w:beforeLines="30" w:before="72" w:afterLines="30" w:after="72" w:line="288" w:lineRule="auto"/>
              <w:rPr>
                <w:lang w:val="en-GB"/>
              </w:rPr>
            </w:pPr>
            <w:r>
              <w:rPr>
                <w:lang w:val="en-GB"/>
              </w:rPr>
              <w:t xml:space="preserve">Potential specification impact </w:t>
            </w:r>
          </w:p>
        </w:tc>
      </w:tr>
      <w:tr w:rsidR="0087409F" w14:paraId="22A36C23" w14:textId="77777777">
        <w:tc>
          <w:tcPr>
            <w:tcW w:w="2354" w:type="dxa"/>
          </w:tcPr>
          <w:p w14:paraId="359823E4" w14:textId="77777777" w:rsidR="0087409F" w:rsidRDefault="00E97363">
            <w:pPr>
              <w:spacing w:beforeLines="30" w:before="72" w:afterLines="30" w:after="72" w:line="288" w:lineRule="auto"/>
              <w:rPr>
                <w:lang w:val="en-GB"/>
              </w:rPr>
            </w:pPr>
            <w:r>
              <w:rPr>
                <w:lang w:val="en-GB"/>
              </w:rPr>
              <w:t>y</w:t>
            </w:r>
          </w:p>
        </w:tc>
        <w:tc>
          <w:tcPr>
            <w:tcW w:w="1596" w:type="dxa"/>
          </w:tcPr>
          <w:p w14:paraId="28A5A93D" w14:textId="77777777" w:rsidR="0087409F" w:rsidRDefault="00E97363">
            <w:pPr>
              <w:spacing w:beforeLines="30" w:before="72" w:afterLines="30" w:after="72" w:line="288" w:lineRule="auto"/>
              <w:rPr>
                <w:lang w:val="en-GB"/>
              </w:rPr>
            </w:pPr>
            <w:r>
              <w:rPr>
                <w:lang w:val="en-GB"/>
              </w:rPr>
              <w:t>-</w:t>
            </w:r>
          </w:p>
        </w:tc>
        <w:tc>
          <w:tcPr>
            <w:tcW w:w="2988" w:type="dxa"/>
          </w:tcPr>
          <w:p w14:paraId="765A409B" w14:textId="77777777" w:rsidR="0087409F" w:rsidRDefault="00E97363">
            <w:pPr>
              <w:spacing w:beforeLines="30" w:before="72" w:afterLines="30" w:after="72" w:line="288" w:lineRule="auto"/>
              <w:rPr>
                <w:lang w:val="en-GB"/>
              </w:rPr>
            </w:pPr>
            <w:r>
              <w:rPr>
                <w:lang w:val="en-GB"/>
              </w:rPr>
              <w:t>-</w:t>
            </w:r>
          </w:p>
        </w:tc>
        <w:tc>
          <w:tcPr>
            <w:tcW w:w="2777" w:type="dxa"/>
          </w:tcPr>
          <w:p w14:paraId="7F6D6407" w14:textId="77777777" w:rsidR="0087409F" w:rsidRDefault="00E97363">
            <w:pPr>
              <w:spacing w:beforeLines="30" w:before="72" w:afterLines="30" w:after="72" w:line="288" w:lineRule="auto"/>
              <w:rPr>
                <w:lang w:val="en-GB"/>
              </w:rPr>
            </w:pPr>
            <w:r>
              <w:rPr>
                <w:lang w:val="en-GB"/>
              </w:rPr>
              <w:t>-</w:t>
            </w:r>
          </w:p>
        </w:tc>
      </w:tr>
      <w:tr w:rsidR="0087409F" w14:paraId="0A602EC3" w14:textId="77777777">
        <w:tc>
          <w:tcPr>
            <w:tcW w:w="2354" w:type="dxa"/>
            <w:vAlign w:val="center"/>
          </w:tcPr>
          <w:p w14:paraId="72783D79" w14:textId="77777777" w:rsidR="0087409F" w:rsidRDefault="00E97363">
            <w:pPr>
              <w:pStyle w:val="NormalWeb"/>
              <w:rPr>
                <w:sz w:val="20"/>
              </w:rPr>
            </w:pPr>
            <w:r>
              <w:rPr>
                <w:sz w:val="20"/>
              </w:rPr>
              <w:t>Z2</w:t>
            </w:r>
          </w:p>
        </w:tc>
        <w:tc>
          <w:tcPr>
            <w:tcW w:w="1596" w:type="dxa"/>
            <w:vAlign w:val="center"/>
          </w:tcPr>
          <w:p w14:paraId="09DB4518" w14:textId="77777777" w:rsidR="0087409F" w:rsidRDefault="00E97363">
            <w:pPr>
              <w:pStyle w:val="NormalWeb"/>
              <w:rPr>
                <w:strike/>
                <w:sz w:val="20"/>
                <w:lang w:eastAsia="zh-CN"/>
              </w:rPr>
            </w:pPr>
            <w:r>
              <w:rPr>
                <w:sz w:val="20"/>
              </w:rPr>
              <w:t>B</w:t>
            </w:r>
            <w:r>
              <w:rPr>
                <w:rFonts w:hint="eastAsia"/>
                <w:sz w:val="20"/>
                <w:lang w:eastAsia="zh-CN"/>
              </w:rPr>
              <w:t>4</w:t>
            </w:r>
            <w:r>
              <w:rPr>
                <w:sz w:val="20"/>
              </w:rPr>
              <w:t>, B</w:t>
            </w:r>
            <w:r>
              <w:rPr>
                <w:rFonts w:hint="eastAsia"/>
                <w:sz w:val="20"/>
                <w:lang w:eastAsia="zh-CN"/>
              </w:rPr>
              <w:t>5</w:t>
            </w:r>
          </w:p>
        </w:tc>
        <w:tc>
          <w:tcPr>
            <w:tcW w:w="2988" w:type="dxa"/>
            <w:vAlign w:val="center"/>
          </w:tcPr>
          <w:p w14:paraId="3BF66031" w14:textId="77777777" w:rsidR="0087409F" w:rsidRDefault="00E97363">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3</w:t>
            </w:r>
            <w:r>
              <w:rPr>
                <w:sz w:val="20"/>
              </w:rPr>
              <w:t>, C</w:t>
            </w:r>
            <w:r>
              <w:rPr>
                <w:rFonts w:hint="eastAsia"/>
                <w:sz w:val="20"/>
                <w:lang w:eastAsia="zh-CN"/>
              </w:rPr>
              <w:t>4</w:t>
            </w:r>
          </w:p>
        </w:tc>
        <w:tc>
          <w:tcPr>
            <w:tcW w:w="2777" w:type="dxa"/>
            <w:vAlign w:val="center"/>
          </w:tcPr>
          <w:p w14:paraId="75D513A9" w14:textId="77777777" w:rsidR="0087409F" w:rsidRDefault="00E97363">
            <w:pPr>
              <w:pStyle w:val="NormalWeb"/>
              <w:rPr>
                <w:sz w:val="20"/>
              </w:rPr>
            </w:pPr>
            <w:r>
              <w:rPr>
                <w:sz w:val="20"/>
              </w:rPr>
              <w:t>S0, [S1]</w:t>
            </w:r>
          </w:p>
        </w:tc>
      </w:tr>
      <w:tr w:rsidR="0087409F" w14:paraId="27FC1CCD" w14:textId="77777777">
        <w:tc>
          <w:tcPr>
            <w:tcW w:w="2354" w:type="dxa"/>
            <w:vAlign w:val="center"/>
          </w:tcPr>
          <w:p w14:paraId="26EEA5C4" w14:textId="77777777" w:rsidR="0087409F" w:rsidRDefault="00E97363">
            <w:pPr>
              <w:pStyle w:val="NormalWeb"/>
              <w:rPr>
                <w:sz w:val="20"/>
              </w:rPr>
            </w:pPr>
            <w:r>
              <w:rPr>
                <w:sz w:val="20"/>
              </w:rPr>
              <w:t>Z4</w:t>
            </w:r>
          </w:p>
        </w:tc>
        <w:tc>
          <w:tcPr>
            <w:tcW w:w="1596" w:type="dxa"/>
            <w:vAlign w:val="center"/>
          </w:tcPr>
          <w:p w14:paraId="2C5A0926" w14:textId="77777777" w:rsidR="0087409F" w:rsidRDefault="00E97363">
            <w:pPr>
              <w:pStyle w:val="NormalWeb"/>
              <w:rPr>
                <w:sz w:val="20"/>
                <w:lang w:eastAsia="zh-CN"/>
              </w:rPr>
            </w:pPr>
            <w:r>
              <w:rPr>
                <w:sz w:val="20"/>
              </w:rPr>
              <w:t>B1, B</w:t>
            </w:r>
            <w:r>
              <w:rPr>
                <w:rFonts w:hint="eastAsia"/>
                <w:sz w:val="20"/>
                <w:lang w:eastAsia="zh-CN"/>
              </w:rPr>
              <w:t>3</w:t>
            </w:r>
            <w:r>
              <w:rPr>
                <w:sz w:val="20"/>
              </w:rPr>
              <w:t>, B</w:t>
            </w:r>
            <w:r>
              <w:rPr>
                <w:rFonts w:hint="eastAsia"/>
                <w:sz w:val="20"/>
                <w:lang w:eastAsia="zh-CN"/>
              </w:rPr>
              <w:t>4</w:t>
            </w:r>
            <w:r>
              <w:rPr>
                <w:sz w:val="20"/>
              </w:rPr>
              <w:t>, </w:t>
            </w:r>
            <w:r>
              <w:rPr>
                <w:rFonts w:hint="eastAsia"/>
                <w:sz w:val="20"/>
                <w:lang w:eastAsia="zh-CN"/>
              </w:rPr>
              <w:t>B5</w:t>
            </w:r>
          </w:p>
        </w:tc>
        <w:tc>
          <w:tcPr>
            <w:tcW w:w="2988" w:type="dxa"/>
            <w:vAlign w:val="center"/>
          </w:tcPr>
          <w:p w14:paraId="151DD272" w14:textId="77777777" w:rsidR="0087409F" w:rsidRDefault="00E97363">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p>
        </w:tc>
        <w:tc>
          <w:tcPr>
            <w:tcW w:w="2777" w:type="dxa"/>
            <w:vAlign w:val="center"/>
          </w:tcPr>
          <w:p w14:paraId="341F1883" w14:textId="77777777" w:rsidR="0087409F" w:rsidRDefault="00E97363">
            <w:pPr>
              <w:pStyle w:val="NormalWeb"/>
              <w:rPr>
                <w:sz w:val="20"/>
              </w:rPr>
            </w:pPr>
            <w:r>
              <w:rPr>
                <w:sz w:val="20"/>
              </w:rPr>
              <w:t>S0, S1</w:t>
            </w:r>
          </w:p>
        </w:tc>
      </w:tr>
      <w:tr w:rsidR="0087409F" w14:paraId="11BD6C19" w14:textId="77777777">
        <w:tc>
          <w:tcPr>
            <w:tcW w:w="2354" w:type="dxa"/>
            <w:vAlign w:val="center"/>
          </w:tcPr>
          <w:p w14:paraId="0DE9BBB1" w14:textId="77777777" w:rsidR="0087409F" w:rsidRDefault="00E97363">
            <w:pPr>
              <w:pStyle w:val="NormalWeb"/>
              <w:rPr>
                <w:sz w:val="20"/>
              </w:rPr>
            </w:pPr>
            <w:r>
              <w:rPr>
                <w:sz w:val="20"/>
              </w:rPr>
              <w:t>Z5</w:t>
            </w:r>
          </w:p>
        </w:tc>
        <w:tc>
          <w:tcPr>
            <w:tcW w:w="1596" w:type="dxa"/>
            <w:vAlign w:val="center"/>
          </w:tcPr>
          <w:p w14:paraId="5AD23942" w14:textId="77777777" w:rsidR="0087409F" w:rsidRDefault="00E97363">
            <w:pPr>
              <w:pStyle w:val="NormalWeb"/>
              <w:rPr>
                <w:sz w:val="20"/>
                <w:lang w:eastAsia="zh-CN"/>
              </w:rPr>
            </w:pPr>
            <w:r>
              <w:rPr>
                <w:sz w:val="20"/>
              </w:rPr>
              <w:t>B1, B</w:t>
            </w:r>
            <w:r>
              <w:rPr>
                <w:rFonts w:hint="eastAsia"/>
                <w:sz w:val="20"/>
                <w:lang w:eastAsia="zh-CN"/>
              </w:rPr>
              <w:t>2</w:t>
            </w:r>
            <w:r>
              <w:rPr>
                <w:sz w:val="20"/>
              </w:rPr>
              <w:t>, B</w:t>
            </w:r>
            <w:r>
              <w:rPr>
                <w:rFonts w:hint="eastAsia"/>
                <w:sz w:val="20"/>
                <w:lang w:eastAsia="zh-CN"/>
              </w:rPr>
              <w:t>3</w:t>
            </w:r>
            <w:r>
              <w:rPr>
                <w:sz w:val="20"/>
              </w:rPr>
              <w:t>, B</w:t>
            </w:r>
            <w:r>
              <w:rPr>
                <w:rFonts w:hint="eastAsia"/>
                <w:sz w:val="20"/>
                <w:lang w:eastAsia="zh-CN"/>
              </w:rPr>
              <w:t>4</w:t>
            </w:r>
            <w:r>
              <w:rPr>
                <w:sz w:val="20"/>
              </w:rPr>
              <w:t>, B</w:t>
            </w:r>
            <w:r>
              <w:rPr>
                <w:rFonts w:hint="eastAsia"/>
                <w:sz w:val="20"/>
                <w:lang w:eastAsia="zh-CN"/>
              </w:rPr>
              <w:t>5</w:t>
            </w:r>
          </w:p>
        </w:tc>
        <w:tc>
          <w:tcPr>
            <w:tcW w:w="2988" w:type="dxa"/>
            <w:vAlign w:val="center"/>
          </w:tcPr>
          <w:p w14:paraId="4DEB8F83" w14:textId="77777777" w:rsidR="0087409F" w:rsidRDefault="00E97363">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r>
              <w:rPr>
                <w:sz w:val="20"/>
              </w:rPr>
              <w:t>, C</w:t>
            </w:r>
            <w:r>
              <w:rPr>
                <w:rFonts w:hint="eastAsia"/>
                <w:sz w:val="20"/>
                <w:lang w:eastAsia="zh-CN"/>
              </w:rPr>
              <w:t>5</w:t>
            </w:r>
            <w:r>
              <w:rPr>
                <w:sz w:val="20"/>
              </w:rPr>
              <w:t>, C</w:t>
            </w:r>
            <w:r>
              <w:rPr>
                <w:rFonts w:hint="eastAsia"/>
                <w:sz w:val="20"/>
                <w:lang w:eastAsia="zh-CN"/>
              </w:rPr>
              <w:t>6</w:t>
            </w:r>
          </w:p>
        </w:tc>
        <w:tc>
          <w:tcPr>
            <w:tcW w:w="2777" w:type="dxa"/>
            <w:vAlign w:val="center"/>
          </w:tcPr>
          <w:p w14:paraId="60ED7C10" w14:textId="77777777" w:rsidR="0087409F" w:rsidRDefault="00E97363">
            <w:pPr>
              <w:pStyle w:val="NormalWeb"/>
              <w:rPr>
                <w:sz w:val="20"/>
              </w:rPr>
            </w:pPr>
            <w:r>
              <w:rPr>
                <w:sz w:val="20"/>
              </w:rPr>
              <w:t>S0, S1, S2</w:t>
            </w:r>
          </w:p>
        </w:tc>
      </w:tr>
    </w:tbl>
    <w:p w14:paraId="2AE8BF58" w14:textId="77777777" w:rsidR="0087409F" w:rsidRDefault="0087409F">
      <w:pPr>
        <w:snapToGrid w:val="0"/>
        <w:spacing w:beforeLines="30" w:before="72" w:afterLines="30" w:after="72" w:line="288" w:lineRule="auto"/>
        <w:rPr>
          <w:rFonts w:eastAsia="SimSun"/>
          <w:b/>
        </w:rPr>
      </w:pPr>
    </w:p>
    <w:tbl>
      <w:tblPr>
        <w:tblStyle w:val="TableGrid"/>
        <w:tblW w:w="9897" w:type="dxa"/>
        <w:tblLook w:val="04A0" w:firstRow="1" w:lastRow="0" w:firstColumn="1" w:lastColumn="0" w:noHBand="0" w:noVBand="1"/>
      </w:tblPr>
      <w:tblGrid>
        <w:gridCol w:w="2398"/>
        <w:gridCol w:w="1626"/>
        <w:gridCol w:w="3044"/>
        <w:gridCol w:w="2829"/>
      </w:tblGrid>
      <w:tr w:rsidR="0087409F" w14:paraId="44A31E82" w14:textId="77777777">
        <w:trPr>
          <w:trHeight w:val="697"/>
        </w:trPr>
        <w:tc>
          <w:tcPr>
            <w:tcW w:w="2398" w:type="dxa"/>
          </w:tcPr>
          <w:p w14:paraId="3E0158A7" w14:textId="77777777" w:rsidR="0087409F" w:rsidRDefault="00E97363">
            <w:pPr>
              <w:spacing w:beforeLines="30" w:before="72" w:afterLines="30" w:after="72" w:line="288" w:lineRule="auto"/>
              <w:rPr>
                <w:rFonts w:eastAsia="SimSun"/>
              </w:rPr>
            </w:pPr>
            <w:r>
              <w:t>UE-side / neutral site</w:t>
            </w:r>
            <w:r>
              <w:rPr>
                <w:rFonts w:eastAsia="SimSun" w:hint="eastAsia"/>
              </w:rPr>
              <w:t xml:space="preserve"> training</w:t>
            </w:r>
          </w:p>
        </w:tc>
        <w:tc>
          <w:tcPr>
            <w:tcW w:w="1626" w:type="dxa"/>
          </w:tcPr>
          <w:p w14:paraId="54B2D5A9" w14:textId="77777777" w:rsidR="0087409F" w:rsidRDefault="00E97363">
            <w:pPr>
              <w:spacing w:beforeLines="30" w:before="72" w:afterLines="30" w:after="72" w:line="288" w:lineRule="auto"/>
              <w:rPr>
                <w:lang w:val="en-GB"/>
              </w:rPr>
            </w:pPr>
            <w:r>
              <w:rPr>
                <w:lang w:val="en-GB"/>
              </w:rPr>
              <w:t>Benefits</w:t>
            </w:r>
          </w:p>
        </w:tc>
        <w:tc>
          <w:tcPr>
            <w:tcW w:w="3044" w:type="dxa"/>
          </w:tcPr>
          <w:p w14:paraId="6BBB89CF" w14:textId="77777777" w:rsidR="0087409F" w:rsidRDefault="00E97363">
            <w:pPr>
              <w:spacing w:beforeLines="30" w:before="72" w:afterLines="30" w:after="72" w:line="288" w:lineRule="auto"/>
              <w:rPr>
                <w:lang w:val="en-GB"/>
              </w:rPr>
            </w:pPr>
            <w:r>
              <w:rPr>
                <w:lang w:val="en-GB"/>
              </w:rPr>
              <w:t>Challenges / requirements</w:t>
            </w:r>
          </w:p>
        </w:tc>
        <w:tc>
          <w:tcPr>
            <w:tcW w:w="2829" w:type="dxa"/>
          </w:tcPr>
          <w:p w14:paraId="14A2CD1A" w14:textId="77777777" w:rsidR="0087409F" w:rsidRDefault="00E97363">
            <w:pPr>
              <w:spacing w:beforeLines="30" w:before="72" w:afterLines="30" w:after="72" w:line="288" w:lineRule="auto"/>
              <w:rPr>
                <w:lang w:val="en-GB"/>
              </w:rPr>
            </w:pPr>
            <w:r>
              <w:rPr>
                <w:lang w:val="en-GB"/>
              </w:rPr>
              <w:t xml:space="preserve">Potential specification impact </w:t>
            </w:r>
          </w:p>
        </w:tc>
      </w:tr>
      <w:tr w:rsidR="0087409F" w14:paraId="4700C4C5" w14:textId="77777777">
        <w:trPr>
          <w:trHeight w:val="237"/>
        </w:trPr>
        <w:tc>
          <w:tcPr>
            <w:tcW w:w="2398" w:type="dxa"/>
            <w:vAlign w:val="center"/>
          </w:tcPr>
          <w:p w14:paraId="40D646AE" w14:textId="77777777" w:rsidR="0087409F" w:rsidRDefault="00E97363">
            <w:pPr>
              <w:pStyle w:val="NormalWeb"/>
              <w:rPr>
                <w:sz w:val="20"/>
              </w:rPr>
            </w:pPr>
            <w:r>
              <w:rPr>
                <w:sz w:val="20"/>
              </w:rPr>
              <w:t>y</w:t>
            </w:r>
          </w:p>
        </w:tc>
        <w:tc>
          <w:tcPr>
            <w:tcW w:w="1626" w:type="dxa"/>
            <w:vAlign w:val="center"/>
          </w:tcPr>
          <w:p w14:paraId="776258CD" w14:textId="77777777" w:rsidR="0087409F" w:rsidRDefault="00E97363">
            <w:pPr>
              <w:pStyle w:val="NormalWeb"/>
              <w:rPr>
                <w:sz w:val="20"/>
              </w:rPr>
            </w:pPr>
            <w:r>
              <w:rPr>
                <w:sz w:val="20"/>
              </w:rPr>
              <w:t>-</w:t>
            </w:r>
          </w:p>
        </w:tc>
        <w:tc>
          <w:tcPr>
            <w:tcW w:w="3044" w:type="dxa"/>
            <w:vAlign w:val="center"/>
          </w:tcPr>
          <w:p w14:paraId="12F59747" w14:textId="77777777" w:rsidR="0087409F" w:rsidRDefault="00E97363">
            <w:pPr>
              <w:pStyle w:val="NormalWeb"/>
              <w:rPr>
                <w:sz w:val="20"/>
              </w:rPr>
            </w:pPr>
            <w:r>
              <w:rPr>
                <w:sz w:val="20"/>
              </w:rPr>
              <w:t>-</w:t>
            </w:r>
          </w:p>
        </w:tc>
        <w:tc>
          <w:tcPr>
            <w:tcW w:w="2829" w:type="dxa"/>
            <w:vAlign w:val="center"/>
          </w:tcPr>
          <w:p w14:paraId="72B93A5C" w14:textId="77777777" w:rsidR="0087409F" w:rsidRDefault="00E97363">
            <w:pPr>
              <w:pStyle w:val="NormalWeb"/>
              <w:rPr>
                <w:sz w:val="20"/>
              </w:rPr>
            </w:pPr>
            <w:r>
              <w:rPr>
                <w:sz w:val="20"/>
              </w:rPr>
              <w:t>-</w:t>
            </w:r>
          </w:p>
        </w:tc>
      </w:tr>
      <w:tr w:rsidR="0087409F" w14:paraId="6C9CC067" w14:textId="77777777">
        <w:trPr>
          <w:trHeight w:val="237"/>
        </w:trPr>
        <w:tc>
          <w:tcPr>
            <w:tcW w:w="2398" w:type="dxa"/>
            <w:vAlign w:val="center"/>
          </w:tcPr>
          <w:p w14:paraId="0389A265" w14:textId="77777777" w:rsidR="0087409F" w:rsidRDefault="00E97363">
            <w:pPr>
              <w:pStyle w:val="NormalWeb"/>
              <w:rPr>
                <w:sz w:val="20"/>
              </w:rPr>
            </w:pPr>
            <w:r>
              <w:rPr>
                <w:sz w:val="20"/>
              </w:rPr>
              <w:t>Z1</w:t>
            </w:r>
          </w:p>
        </w:tc>
        <w:tc>
          <w:tcPr>
            <w:tcW w:w="1626" w:type="dxa"/>
            <w:vAlign w:val="center"/>
          </w:tcPr>
          <w:p w14:paraId="5227B496" w14:textId="77777777" w:rsidR="0087409F" w:rsidRDefault="00E97363">
            <w:pPr>
              <w:pStyle w:val="NormalWeb"/>
              <w:rPr>
                <w:strike/>
                <w:sz w:val="20"/>
                <w:lang w:eastAsia="zh-CN"/>
              </w:rPr>
            </w:pPr>
            <w:r>
              <w:rPr>
                <w:sz w:val="20"/>
              </w:rPr>
              <w:t>B</w:t>
            </w:r>
            <w:r>
              <w:rPr>
                <w:rFonts w:hint="eastAsia"/>
                <w:sz w:val="20"/>
                <w:lang w:eastAsia="zh-CN"/>
              </w:rPr>
              <w:t>5</w:t>
            </w:r>
          </w:p>
        </w:tc>
        <w:tc>
          <w:tcPr>
            <w:tcW w:w="3044" w:type="dxa"/>
            <w:vAlign w:val="center"/>
          </w:tcPr>
          <w:p w14:paraId="5847CBA9" w14:textId="77777777" w:rsidR="0087409F" w:rsidRDefault="00E97363">
            <w:pPr>
              <w:pStyle w:val="NormalWeb"/>
              <w:rPr>
                <w:sz w:val="20"/>
                <w:lang w:eastAsia="zh-CN"/>
              </w:rPr>
            </w:pPr>
            <w:r>
              <w:rPr>
                <w:sz w:val="20"/>
              </w:rPr>
              <w:t>C</w:t>
            </w:r>
            <w:r>
              <w:rPr>
                <w:rFonts w:hint="eastAsia"/>
                <w:sz w:val="20"/>
                <w:lang w:eastAsia="zh-CN"/>
              </w:rPr>
              <w:t>4</w:t>
            </w:r>
          </w:p>
        </w:tc>
        <w:tc>
          <w:tcPr>
            <w:tcW w:w="2829" w:type="dxa"/>
            <w:vAlign w:val="center"/>
          </w:tcPr>
          <w:p w14:paraId="555D052F" w14:textId="77777777" w:rsidR="0087409F" w:rsidRDefault="00E97363">
            <w:pPr>
              <w:pStyle w:val="NormalWeb"/>
              <w:rPr>
                <w:sz w:val="20"/>
              </w:rPr>
            </w:pPr>
            <w:r>
              <w:rPr>
                <w:sz w:val="20"/>
              </w:rPr>
              <w:t>S0</w:t>
            </w:r>
          </w:p>
        </w:tc>
      </w:tr>
      <w:tr w:rsidR="0087409F" w14:paraId="2D996DF2" w14:textId="77777777">
        <w:trPr>
          <w:trHeight w:val="247"/>
        </w:trPr>
        <w:tc>
          <w:tcPr>
            <w:tcW w:w="2398" w:type="dxa"/>
            <w:vAlign w:val="center"/>
          </w:tcPr>
          <w:p w14:paraId="548E1193" w14:textId="77777777" w:rsidR="0087409F" w:rsidRDefault="00E97363">
            <w:pPr>
              <w:pStyle w:val="NormalWeb"/>
              <w:rPr>
                <w:sz w:val="20"/>
              </w:rPr>
            </w:pPr>
            <w:r>
              <w:rPr>
                <w:sz w:val="20"/>
              </w:rPr>
              <w:t>Z3</w:t>
            </w:r>
          </w:p>
        </w:tc>
        <w:tc>
          <w:tcPr>
            <w:tcW w:w="1626" w:type="dxa"/>
            <w:vAlign w:val="center"/>
          </w:tcPr>
          <w:p w14:paraId="69450C71" w14:textId="77777777" w:rsidR="0087409F" w:rsidRDefault="00E97363">
            <w:pPr>
              <w:pStyle w:val="NormalWeb"/>
              <w:rPr>
                <w:sz w:val="20"/>
                <w:lang w:eastAsia="zh-CN"/>
              </w:rPr>
            </w:pPr>
            <w:r>
              <w:rPr>
                <w:sz w:val="20"/>
              </w:rPr>
              <w:t>B</w:t>
            </w:r>
            <w:r>
              <w:rPr>
                <w:rFonts w:hint="eastAsia"/>
                <w:sz w:val="20"/>
                <w:lang w:eastAsia="zh-CN"/>
              </w:rPr>
              <w:t>5</w:t>
            </w:r>
          </w:p>
        </w:tc>
        <w:tc>
          <w:tcPr>
            <w:tcW w:w="3044" w:type="dxa"/>
            <w:vAlign w:val="center"/>
          </w:tcPr>
          <w:p w14:paraId="18FB354D" w14:textId="77777777" w:rsidR="0087409F" w:rsidRDefault="00E97363">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r>
              <w:rPr>
                <w:sz w:val="20"/>
              </w:rPr>
              <w:t>, C</w:t>
            </w:r>
            <w:r>
              <w:rPr>
                <w:rFonts w:hint="eastAsia"/>
                <w:sz w:val="20"/>
                <w:lang w:eastAsia="zh-CN"/>
              </w:rPr>
              <w:t>4</w:t>
            </w:r>
          </w:p>
        </w:tc>
        <w:tc>
          <w:tcPr>
            <w:tcW w:w="2829" w:type="dxa"/>
            <w:vAlign w:val="center"/>
          </w:tcPr>
          <w:p w14:paraId="7838942D" w14:textId="77777777" w:rsidR="0087409F" w:rsidRDefault="00E97363">
            <w:pPr>
              <w:pStyle w:val="NormalWeb"/>
              <w:rPr>
                <w:sz w:val="20"/>
              </w:rPr>
            </w:pPr>
            <w:r>
              <w:rPr>
                <w:sz w:val="20"/>
              </w:rPr>
              <w:t>S0, S1</w:t>
            </w:r>
          </w:p>
        </w:tc>
      </w:tr>
    </w:tbl>
    <w:p w14:paraId="721BB075" w14:textId="77777777" w:rsidR="0087409F" w:rsidRDefault="00E97363">
      <w:pPr>
        <w:pStyle w:val="sub-proposal"/>
        <w:numPr>
          <w:ilvl w:val="0"/>
          <w:numId w:val="82"/>
        </w:numPr>
        <w:spacing w:before="72" w:after="72"/>
        <w:rPr>
          <w:lang w:val="en-GB"/>
        </w:rPr>
      </w:pPr>
      <w:bookmarkStart w:id="50" w:name="_Toc23414"/>
      <w:bookmarkStart w:id="51" w:name="_Toc28689"/>
      <w:r>
        <w:rPr>
          <w:lang w:val="en-GB"/>
        </w:rPr>
        <w:lastRenderedPageBreak/>
        <w:t>Benefits:</w:t>
      </w:r>
      <w:bookmarkEnd w:id="50"/>
      <w:bookmarkEnd w:id="51"/>
    </w:p>
    <w:p w14:paraId="2B4D66A6" w14:textId="77777777" w:rsidR="0087409F" w:rsidRDefault="00E97363">
      <w:pPr>
        <w:pStyle w:val="3rdlevelproposal"/>
        <w:spacing w:before="72" w:after="72"/>
        <w:ind w:left="440"/>
      </w:pPr>
      <w:bookmarkStart w:id="52" w:name="_Toc19348"/>
      <w:bookmarkStart w:id="53" w:name="_Toc23572"/>
      <w:r>
        <w:rPr>
          <w:lang w:val="en-GB"/>
        </w:rPr>
        <w:t xml:space="preserve">B1: </w:t>
      </w:r>
      <w:r>
        <w:t>Shorter model parameter update timescale without requiring offline compiling</w:t>
      </w:r>
      <w:bookmarkEnd w:id="52"/>
      <w:bookmarkEnd w:id="53"/>
    </w:p>
    <w:p w14:paraId="5367C8BE" w14:textId="77777777" w:rsidR="0087409F" w:rsidRDefault="00E97363">
      <w:pPr>
        <w:pStyle w:val="3rdlevelproposal"/>
        <w:spacing w:before="72" w:after="72"/>
        <w:ind w:left="440"/>
      </w:pPr>
      <w:bookmarkStart w:id="54" w:name="_Toc21882"/>
      <w:bookmarkStart w:id="55" w:name="_Toc11634"/>
      <w:r>
        <w:t>B</w:t>
      </w:r>
      <w:r>
        <w:rPr>
          <w:rFonts w:hint="eastAsia"/>
        </w:rPr>
        <w:t>2</w:t>
      </w:r>
      <w:r>
        <w:t>: Flexibility for model structure update without</w:t>
      </w:r>
      <w:r>
        <w:rPr>
          <w:rFonts w:hint="eastAsia"/>
        </w:rPr>
        <w:t>/with less</w:t>
      </w:r>
      <w:r>
        <w:t xml:space="preserve"> offline co-engineering</w:t>
      </w:r>
      <w:bookmarkEnd w:id="54"/>
      <w:bookmarkEnd w:id="55"/>
    </w:p>
    <w:p w14:paraId="4F8D0414" w14:textId="77777777" w:rsidR="0087409F" w:rsidRDefault="00E97363">
      <w:pPr>
        <w:pStyle w:val="3rdlevelproposal"/>
        <w:spacing w:before="72" w:after="72"/>
        <w:ind w:left="440"/>
      </w:pPr>
      <w:bookmarkStart w:id="56" w:name="_Toc1788"/>
      <w:bookmarkStart w:id="57" w:name="_Toc13585"/>
      <w:r>
        <w:t>B</w:t>
      </w:r>
      <w:r>
        <w:rPr>
          <w:rFonts w:hint="eastAsia"/>
        </w:rPr>
        <w:t>3</w:t>
      </w:r>
      <w:r>
        <w:t>: Flexibility for model parameter update without</w:t>
      </w:r>
      <w:r>
        <w:rPr>
          <w:rFonts w:hint="eastAsia"/>
        </w:rPr>
        <w:t>/with less</w:t>
      </w:r>
      <w:r>
        <w:t xml:space="preserve"> offline co-engineering</w:t>
      </w:r>
      <w:bookmarkEnd w:id="56"/>
      <w:bookmarkEnd w:id="57"/>
    </w:p>
    <w:p w14:paraId="6FE2520C" w14:textId="77777777" w:rsidR="0087409F" w:rsidRDefault="00E97363">
      <w:pPr>
        <w:pStyle w:val="3rdlevelproposal"/>
        <w:spacing w:before="72" w:after="72"/>
        <w:ind w:left="440"/>
      </w:pPr>
      <w:bookmarkStart w:id="58" w:name="_Toc27978"/>
      <w:bookmarkStart w:id="59" w:name="_Toc11017"/>
      <w:r>
        <w:rPr>
          <w:rFonts w:hint="eastAsia"/>
        </w:rPr>
        <w:t xml:space="preserve">B4: </w:t>
      </w:r>
      <w:r>
        <w:t>Less difficulty for offline training dataset exchange/exposure from network side to outside 3GPP network.</w:t>
      </w:r>
      <w:bookmarkEnd w:id="58"/>
      <w:bookmarkEnd w:id="59"/>
    </w:p>
    <w:p w14:paraId="58728DF2" w14:textId="77777777" w:rsidR="0087409F" w:rsidRDefault="00E97363">
      <w:pPr>
        <w:pStyle w:val="3rdlevelproposal"/>
        <w:spacing w:before="72" w:after="72"/>
        <w:ind w:left="440"/>
      </w:pPr>
      <w:bookmarkStart w:id="60" w:name="_Toc25236"/>
      <w:bookmarkStart w:id="61" w:name="_Toc25965"/>
      <w:r>
        <w:t>B</w:t>
      </w:r>
      <w:r>
        <w:rPr>
          <w:rFonts w:hint="eastAsia"/>
        </w:rPr>
        <w:t>5</w:t>
      </w:r>
      <w:r>
        <w:t>: Smaller end to end model delivery latency from model storage to UE and less requirement on user consent for delivering model in non-3GPP way or less requirement on device storage for storing models in device.</w:t>
      </w:r>
      <w:bookmarkEnd w:id="60"/>
      <w:bookmarkEnd w:id="61"/>
    </w:p>
    <w:p w14:paraId="3DBC52DB" w14:textId="77777777" w:rsidR="0087409F" w:rsidRDefault="00E97363">
      <w:pPr>
        <w:pStyle w:val="sub-proposal"/>
        <w:numPr>
          <w:ilvl w:val="0"/>
          <w:numId w:val="82"/>
        </w:numPr>
        <w:spacing w:before="72" w:after="72"/>
        <w:rPr>
          <w:lang w:val="en-GB"/>
        </w:rPr>
      </w:pPr>
      <w:bookmarkStart w:id="62" w:name="_Toc10381"/>
      <w:bookmarkStart w:id="63" w:name="_Toc13774"/>
      <w:r>
        <w:rPr>
          <w:lang w:val="en-GB"/>
        </w:rPr>
        <w:t>Challenges and requirements:</w:t>
      </w:r>
      <w:bookmarkEnd w:id="62"/>
      <w:bookmarkEnd w:id="63"/>
    </w:p>
    <w:p w14:paraId="7CC38282" w14:textId="77777777" w:rsidR="0087409F" w:rsidRDefault="00E97363">
      <w:pPr>
        <w:pStyle w:val="3rdlevelproposal"/>
        <w:spacing w:before="72" w:after="72"/>
        <w:ind w:left="440"/>
        <w:rPr>
          <w:lang w:val="en-GB"/>
        </w:rPr>
      </w:pPr>
      <w:bookmarkStart w:id="64" w:name="_Toc18887"/>
      <w:bookmarkStart w:id="65" w:name="_Toc2240"/>
      <w:r>
        <w:rPr>
          <w:lang w:val="en-GB"/>
        </w:rPr>
        <w:t>C</w:t>
      </w:r>
      <w:r>
        <w:rPr>
          <w:rFonts w:hint="eastAsia"/>
        </w:rPr>
        <w:t>1</w:t>
      </w:r>
      <w:r>
        <w:rPr>
          <w:lang w:val="en-GB"/>
        </w:rPr>
        <w:t>: Preservation of proprietary design</w:t>
      </w:r>
      <w:bookmarkEnd w:id="64"/>
      <w:bookmarkEnd w:id="65"/>
    </w:p>
    <w:p w14:paraId="7372A517" w14:textId="77777777" w:rsidR="0087409F" w:rsidRDefault="00E97363">
      <w:pPr>
        <w:pStyle w:val="3rdlevelproposal"/>
        <w:numPr>
          <w:ilvl w:val="0"/>
          <w:numId w:val="83"/>
        </w:numPr>
        <w:tabs>
          <w:tab w:val="clear" w:pos="840"/>
        </w:tabs>
        <w:spacing w:before="72" w:after="72"/>
        <w:ind w:left="860"/>
        <w:rPr>
          <w:lang w:val="en-GB"/>
        </w:rPr>
      </w:pPr>
      <w:bookmarkStart w:id="66" w:name="_Toc14427"/>
      <w:bookmarkStart w:id="67" w:name="_Toc8670"/>
      <w:r>
        <w:rPr>
          <w:lang w:val="en-GB"/>
        </w:rPr>
        <w:t xml:space="preserve">Note: This may not be a concern if the model </w:t>
      </w:r>
      <w:r>
        <w:rPr>
          <w:rFonts w:hint="eastAsia"/>
        </w:rPr>
        <w:t xml:space="preserve">structure </w:t>
      </w:r>
      <w:r>
        <w:rPr>
          <w:lang w:val="en-GB"/>
        </w:rPr>
        <w:t>is widely known and does not involve any device-specific design decisions.</w:t>
      </w:r>
      <w:bookmarkEnd w:id="66"/>
      <w:bookmarkEnd w:id="67"/>
    </w:p>
    <w:p w14:paraId="10346AE7" w14:textId="77777777" w:rsidR="0087409F" w:rsidRDefault="00E97363">
      <w:pPr>
        <w:pStyle w:val="3rdlevelproposal"/>
        <w:spacing w:before="72" w:after="72"/>
        <w:ind w:left="440"/>
        <w:rPr>
          <w:lang w:val="en-GB"/>
        </w:rPr>
      </w:pPr>
      <w:bookmarkStart w:id="68" w:name="_Toc4650"/>
      <w:bookmarkStart w:id="69" w:name="_Toc26296"/>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quantization, updating and running the model</w:t>
      </w:r>
      <w:bookmarkEnd w:id="68"/>
      <w:bookmarkEnd w:id="69"/>
    </w:p>
    <w:p w14:paraId="45F5EA06" w14:textId="77777777" w:rsidR="0087409F" w:rsidRDefault="00E97363">
      <w:pPr>
        <w:pStyle w:val="3rdlevelproposal"/>
        <w:numPr>
          <w:ilvl w:val="0"/>
          <w:numId w:val="83"/>
        </w:numPr>
        <w:tabs>
          <w:tab w:val="clear" w:pos="840"/>
        </w:tabs>
        <w:spacing w:before="72" w:after="72"/>
        <w:ind w:left="860"/>
        <w:rPr>
          <w:lang w:val="en-GB"/>
        </w:rPr>
      </w:pPr>
      <w:bookmarkStart w:id="70" w:name="_Toc28536"/>
      <w:bookmarkStart w:id="71" w:name="_Toc25866"/>
      <w:r>
        <w:rPr>
          <w:lang w:val="en-GB"/>
        </w:rPr>
        <w:t>Note: This may not be a requirement for a properly implemented device with the flexibility to update the parameter of a model.</w:t>
      </w:r>
      <w:bookmarkEnd w:id="70"/>
      <w:bookmarkEnd w:id="71"/>
    </w:p>
    <w:p w14:paraId="061FB450" w14:textId="77777777" w:rsidR="0087409F" w:rsidRDefault="00E97363">
      <w:pPr>
        <w:pStyle w:val="3rdlevelproposal"/>
        <w:spacing w:before="72" w:after="72"/>
        <w:ind w:left="440"/>
        <w:rPr>
          <w:lang w:val="en-GB"/>
        </w:rPr>
      </w:pPr>
      <w:bookmarkStart w:id="72" w:name="_Toc15601"/>
      <w:bookmarkStart w:id="73" w:name="_Toc21304"/>
      <w:r>
        <w:rPr>
          <w:lang w:val="en-GB"/>
        </w:rPr>
        <w:t>C</w:t>
      </w:r>
      <w:r>
        <w:rPr>
          <w:rFonts w:hint="eastAsia"/>
        </w:rPr>
        <w:t>3</w:t>
      </w:r>
      <w:r>
        <w:rPr>
          <w:lang w:val="en-GB"/>
        </w:rPr>
        <w:t>: Lack of performance guarantee and testability of an updated model prior to deployment, compared to the baseline scenario of going through offline quantization, compiling, and testing of the updated model with the rest of the modem implementation.</w:t>
      </w:r>
      <w:bookmarkEnd w:id="72"/>
      <w:bookmarkEnd w:id="73"/>
    </w:p>
    <w:p w14:paraId="09550329" w14:textId="77777777" w:rsidR="0087409F" w:rsidRDefault="00E97363">
      <w:pPr>
        <w:pStyle w:val="3rdlevelproposal"/>
        <w:numPr>
          <w:ilvl w:val="0"/>
          <w:numId w:val="83"/>
        </w:numPr>
        <w:tabs>
          <w:tab w:val="clear" w:pos="840"/>
        </w:tabs>
        <w:spacing w:before="72" w:after="72"/>
        <w:ind w:left="860"/>
        <w:rPr>
          <w:lang w:val="en-GB"/>
        </w:rPr>
      </w:pPr>
      <w:bookmarkStart w:id="74" w:name="_Toc25132"/>
      <w:bookmarkStart w:id="75" w:name="_Toc12120"/>
      <w:r>
        <w:rPr>
          <w:lang w:val="en-GB"/>
        </w:rPr>
        <w:t>Note: This may not be a challenge if performance can be monitored/assessed after the model is deployed or RAN4 testing cases are properly designed. Proper implementation or alignment of quantization would also address this concern</w:t>
      </w:r>
      <w:bookmarkEnd w:id="74"/>
      <w:bookmarkEnd w:id="75"/>
      <w:r>
        <w:rPr>
          <w:lang w:val="en-GB"/>
        </w:rPr>
        <w:t xml:space="preserve"> </w:t>
      </w:r>
    </w:p>
    <w:p w14:paraId="1D66E1D0" w14:textId="77777777" w:rsidR="0087409F" w:rsidRDefault="00E97363">
      <w:pPr>
        <w:pStyle w:val="3rdlevelproposal"/>
        <w:spacing w:before="72" w:after="72"/>
        <w:ind w:left="440"/>
      </w:pPr>
      <w:bookmarkStart w:id="76" w:name="_Toc10793"/>
      <w:bookmarkStart w:id="77" w:name="_Toc26307"/>
      <w:r>
        <w:rPr>
          <w:rFonts w:hint="eastAsia"/>
        </w:rPr>
        <w:t xml:space="preserve">C4: </w:t>
      </w:r>
      <w:r>
        <w:rPr>
          <w:lang w:val="en-GB"/>
        </w:rPr>
        <w:t>Longer model update timescale and more coordination between network side and UE side/neutral site when the model training location (or offline compiling location) and model storage location are not on the same side;</w:t>
      </w:r>
      <w:bookmarkEnd w:id="76"/>
      <w:bookmarkEnd w:id="77"/>
    </w:p>
    <w:p w14:paraId="0EF19898" w14:textId="77777777" w:rsidR="0087409F" w:rsidRDefault="00E97363">
      <w:pPr>
        <w:pStyle w:val="3rdlevelproposal"/>
        <w:spacing w:before="72" w:after="72"/>
        <w:ind w:left="440"/>
      </w:pPr>
      <w:bookmarkStart w:id="78" w:name="_Toc24016"/>
      <w:bookmarkStart w:id="79" w:name="_Toc18773"/>
      <w:r>
        <w:rPr>
          <w:lang w:val="en-GB"/>
        </w:rPr>
        <w:t>C</w:t>
      </w:r>
      <w:r>
        <w:rPr>
          <w:rFonts w:hint="eastAsia"/>
        </w:rPr>
        <w:t>5</w:t>
      </w:r>
      <w:r>
        <w:rPr>
          <w:lang w:val="en-GB"/>
        </w:rPr>
        <w:t>: Device specific optimization of the model structure</w:t>
      </w:r>
      <w:bookmarkEnd w:id="78"/>
      <w:bookmarkEnd w:id="79"/>
    </w:p>
    <w:p w14:paraId="6577C340" w14:textId="77777777" w:rsidR="0087409F" w:rsidRDefault="00E97363">
      <w:pPr>
        <w:pStyle w:val="3rdlevelproposal"/>
        <w:spacing w:before="72" w:after="72"/>
        <w:ind w:left="440"/>
      </w:pPr>
      <w:bookmarkStart w:id="80" w:name="_Toc17753"/>
      <w:bookmarkStart w:id="81" w:name="_Toc1324"/>
      <w:r>
        <w:rPr>
          <w:lang w:val="en-GB"/>
        </w:rPr>
        <w:t>C</w:t>
      </w:r>
      <w:r>
        <w:rPr>
          <w:rFonts w:hint="eastAsia"/>
        </w:rPr>
        <w:t>6</w:t>
      </w:r>
      <w:r>
        <w:rPr>
          <w:lang w:val="en-GB"/>
        </w:rPr>
        <w:t>: Device capability of converting an unknown structure into executable format</w:t>
      </w:r>
      <w:bookmarkEnd w:id="80"/>
      <w:bookmarkEnd w:id="81"/>
    </w:p>
    <w:p w14:paraId="3E8A6BC1" w14:textId="77777777" w:rsidR="0087409F" w:rsidRDefault="00E97363">
      <w:pPr>
        <w:pStyle w:val="sub-proposal"/>
        <w:numPr>
          <w:ilvl w:val="0"/>
          <w:numId w:val="82"/>
        </w:numPr>
        <w:spacing w:before="72" w:after="72"/>
        <w:rPr>
          <w:lang w:val="en-GB"/>
        </w:rPr>
      </w:pPr>
      <w:bookmarkStart w:id="82" w:name="_Toc31802"/>
      <w:bookmarkStart w:id="83" w:name="_Toc18408"/>
      <w:r>
        <w:rPr>
          <w:lang w:val="en-GB"/>
        </w:rPr>
        <w:t>Potential specification impact:</w:t>
      </w:r>
      <w:bookmarkEnd w:id="82"/>
      <w:bookmarkEnd w:id="83"/>
    </w:p>
    <w:p w14:paraId="5F54AE77" w14:textId="77777777" w:rsidR="0087409F" w:rsidRDefault="00E97363">
      <w:pPr>
        <w:pStyle w:val="3rdlevelproposal"/>
        <w:spacing w:before="72" w:after="72"/>
        <w:ind w:left="440"/>
        <w:rPr>
          <w:lang w:val="en-GB"/>
        </w:rPr>
      </w:pPr>
      <w:bookmarkStart w:id="84" w:name="_Toc22430"/>
      <w:bookmarkStart w:id="85" w:name="_Toc4825"/>
      <w:r>
        <w:rPr>
          <w:lang w:val="en-GB"/>
        </w:rPr>
        <w:t>S0: Specification related to model transfer</w:t>
      </w:r>
      <w:bookmarkEnd w:id="84"/>
      <w:bookmarkEnd w:id="85"/>
    </w:p>
    <w:p w14:paraId="4EB605E3" w14:textId="77777777" w:rsidR="0087409F" w:rsidRDefault="00E97363">
      <w:pPr>
        <w:pStyle w:val="3rdlevelproposal"/>
        <w:spacing w:before="72" w:after="72"/>
        <w:ind w:left="440"/>
        <w:rPr>
          <w:lang w:val="en-GB"/>
        </w:rPr>
      </w:pPr>
      <w:bookmarkStart w:id="86" w:name="_Toc22231"/>
      <w:bookmarkStart w:id="87" w:name="_Toc11260"/>
      <w:r>
        <w:rPr>
          <w:lang w:val="en-GB"/>
        </w:rPr>
        <w:t xml:space="preserve">S1: Specification of model format </w:t>
      </w:r>
      <w:r>
        <w:rPr>
          <w:rFonts w:hint="eastAsia"/>
        </w:rPr>
        <w:t xml:space="preserve">alignment </w:t>
      </w:r>
      <w:r>
        <w:rPr>
          <w:lang w:val="en-GB"/>
        </w:rPr>
        <w:t>for open-format model transfer</w:t>
      </w:r>
      <w:bookmarkEnd w:id="86"/>
      <w:bookmarkEnd w:id="87"/>
    </w:p>
    <w:p w14:paraId="380CBC91" w14:textId="77777777" w:rsidR="0087409F" w:rsidRDefault="00E97363">
      <w:pPr>
        <w:pStyle w:val="3rdlevelproposal"/>
        <w:numPr>
          <w:ilvl w:val="0"/>
          <w:numId w:val="83"/>
        </w:numPr>
        <w:tabs>
          <w:tab w:val="clear" w:pos="840"/>
        </w:tabs>
        <w:spacing w:before="72" w:after="72"/>
        <w:ind w:left="860"/>
        <w:rPr>
          <w:lang w:val="en-GB"/>
        </w:rPr>
      </w:pPr>
      <w:bookmarkStart w:id="88" w:name="_Toc17074"/>
      <w:bookmarkStart w:id="89" w:name="_Toc1624"/>
      <w:r>
        <w:rPr>
          <w:rFonts w:hint="eastAsia"/>
          <w:lang w:val="en-GB"/>
        </w:rPr>
        <w:t>Note: 3GPP has similar mechanisms specified in other WG.</w:t>
      </w:r>
      <w:bookmarkEnd w:id="88"/>
      <w:bookmarkEnd w:id="89"/>
    </w:p>
    <w:p w14:paraId="5BAADE1E" w14:textId="77777777" w:rsidR="0087409F" w:rsidRDefault="00E97363">
      <w:pPr>
        <w:pStyle w:val="3rdlevelproposal"/>
        <w:spacing w:before="72" w:after="72"/>
        <w:ind w:left="440"/>
        <w:rPr>
          <w:rFonts w:eastAsia="SimSun"/>
          <w:kern w:val="0"/>
        </w:rPr>
      </w:pPr>
      <w:bookmarkStart w:id="90" w:name="_Toc11475"/>
      <w:bookmarkStart w:id="91" w:name="_Toc1942"/>
      <w:r>
        <w:rPr>
          <w:lang w:val="en-GB"/>
        </w:rPr>
        <w:t>S2: Flexible UE capability mechanism beyond model ID-based approach</w:t>
      </w:r>
      <w:r>
        <w:rPr>
          <w:rFonts w:hint="eastAsia"/>
        </w:rPr>
        <w:t xml:space="preserve"> for executing a model with unknown structure</w:t>
      </w:r>
      <w:bookmarkEnd w:id="90"/>
      <w:bookmarkEnd w:id="91"/>
    </w:p>
    <w:p w14:paraId="4517FDC3" w14:textId="77777777" w:rsidR="0087409F" w:rsidRDefault="0087409F">
      <w:pPr>
        <w:spacing w:beforeLines="30" w:before="72" w:afterLines="30" w:after="72" w:line="288" w:lineRule="auto"/>
        <w:jc w:val="both"/>
        <w:rPr>
          <w:lang w:val="en-GB"/>
        </w:rPr>
      </w:pPr>
    </w:p>
    <w:p w14:paraId="446F0C03" w14:textId="77777777" w:rsidR="0087409F" w:rsidRDefault="00E97363">
      <w:pPr>
        <w:rPr>
          <w:b/>
          <w:bCs/>
          <w:color w:val="4472C4" w:themeColor="accent5"/>
          <w:lang w:val="en-GB"/>
        </w:rPr>
      </w:pPr>
      <w:r>
        <w:rPr>
          <w:b/>
          <w:bCs/>
          <w:color w:val="4472C4" w:themeColor="accent5"/>
          <w:lang w:val="en-GB"/>
        </w:rPr>
        <w:t>Vivo:</w:t>
      </w:r>
    </w:p>
    <w:p w14:paraId="732CB7B0" w14:textId="77777777" w:rsidR="0087409F" w:rsidRDefault="00E97363">
      <w:pPr>
        <w:spacing w:beforeLines="50" w:before="120"/>
        <w:rPr>
          <w:b/>
          <w:lang w:eastAsia="zh-CN"/>
        </w:rPr>
      </w:pPr>
      <w:r>
        <w:rPr>
          <w:rFonts w:hint="eastAsia"/>
          <w:b/>
          <w:lang w:eastAsia="zh-CN"/>
        </w:rPr>
        <w:t>Pr</w:t>
      </w:r>
      <w:r>
        <w:rPr>
          <w:b/>
          <w:lang w:eastAsia="zh-CN"/>
        </w:rPr>
        <w:t>oposal 1: Benefits, Challenges and potential specification impact of FL proposal 7-21b can be updated as:</w:t>
      </w:r>
    </w:p>
    <w:p w14:paraId="158FCAA9" w14:textId="77777777" w:rsidR="0087409F" w:rsidRDefault="00E97363">
      <w:pPr>
        <w:pStyle w:val="ListParagraph"/>
        <w:widowControl w:val="0"/>
        <w:numPr>
          <w:ilvl w:val="0"/>
          <w:numId w:val="84"/>
        </w:numPr>
        <w:overflowPunct w:val="0"/>
        <w:spacing w:beforeLines="50" w:before="120" w:after="120" w:line="240" w:lineRule="auto"/>
        <w:rPr>
          <w:b/>
        </w:rPr>
      </w:pPr>
      <w:r>
        <w:rPr>
          <w:b/>
        </w:rPr>
        <w:t xml:space="preserve">B1: Shorter model parameter update timescale </w:t>
      </w:r>
      <w:r>
        <w:rPr>
          <w:b/>
          <w:color w:val="FF0000"/>
        </w:rPr>
        <w:t xml:space="preserve">due to not </w:t>
      </w:r>
      <w:r>
        <w:rPr>
          <w:b/>
          <w:strike/>
          <w:color w:val="FF0000"/>
        </w:rPr>
        <w:t>without</w:t>
      </w:r>
      <w:r>
        <w:rPr>
          <w:b/>
          <w:color w:val="FF0000"/>
        </w:rPr>
        <w:t xml:space="preserve"> </w:t>
      </w:r>
      <w:r>
        <w:rPr>
          <w:b/>
        </w:rPr>
        <w:t xml:space="preserve">requiring offline </w:t>
      </w:r>
      <w:r>
        <w:rPr>
          <w:b/>
          <w:strike/>
          <w:color w:val="FF0000"/>
        </w:rPr>
        <w:t>quantization</w:t>
      </w:r>
      <w:r>
        <w:rPr>
          <w:b/>
        </w:rPr>
        <w:t xml:space="preserve">, compiling </w:t>
      </w:r>
      <w:r>
        <w:rPr>
          <w:b/>
          <w:strike/>
          <w:color w:val="FF0000"/>
        </w:rPr>
        <w:t>and testing</w:t>
      </w:r>
      <w:r>
        <w:rPr>
          <w:b/>
        </w:rPr>
        <w:t>.</w:t>
      </w:r>
    </w:p>
    <w:p w14:paraId="485E6247" w14:textId="77777777" w:rsidR="0087409F" w:rsidRDefault="00E97363">
      <w:pPr>
        <w:pStyle w:val="ListParagraph"/>
        <w:widowControl w:val="0"/>
        <w:numPr>
          <w:ilvl w:val="0"/>
          <w:numId w:val="84"/>
        </w:numPr>
        <w:overflowPunct w:val="0"/>
        <w:spacing w:beforeLines="50" w:before="120" w:after="120" w:line="240" w:lineRule="auto"/>
        <w:rPr>
          <w:b/>
        </w:rPr>
      </w:pPr>
      <w:r>
        <w:rPr>
          <w:b/>
        </w:rPr>
        <w:t>B3: Flexibility for model structure update without</w:t>
      </w:r>
      <w:r>
        <w:rPr>
          <w:b/>
          <w:color w:val="FF0000"/>
        </w:rPr>
        <w:t>/with less</w:t>
      </w:r>
      <w:r>
        <w:rPr>
          <w:b/>
        </w:rPr>
        <w:t xml:space="preserve"> offline co-engineering</w:t>
      </w:r>
      <w:r>
        <w:rPr>
          <w:b/>
          <w:strike/>
          <w:color w:val="FF0000"/>
        </w:rPr>
        <w:t xml:space="preserve"> for two sided model</w:t>
      </w:r>
      <w:r>
        <w:rPr>
          <w:b/>
        </w:rPr>
        <w:t xml:space="preserve">. </w:t>
      </w:r>
    </w:p>
    <w:p w14:paraId="67ED1010" w14:textId="77777777" w:rsidR="0087409F" w:rsidRDefault="00E97363">
      <w:pPr>
        <w:pStyle w:val="ListParagraph"/>
        <w:widowControl w:val="0"/>
        <w:numPr>
          <w:ilvl w:val="0"/>
          <w:numId w:val="84"/>
        </w:numPr>
        <w:overflowPunct w:val="0"/>
        <w:spacing w:beforeLines="50" w:before="120" w:after="120" w:line="240" w:lineRule="auto"/>
        <w:rPr>
          <w:b/>
        </w:rPr>
      </w:pPr>
      <w:r>
        <w:rPr>
          <w:b/>
        </w:rPr>
        <w:t>B4: Flexibility for model parameter update without</w:t>
      </w:r>
      <w:r>
        <w:rPr>
          <w:b/>
          <w:color w:val="FF0000"/>
        </w:rPr>
        <w:t>/with less</w:t>
      </w:r>
      <w:r>
        <w:rPr>
          <w:b/>
        </w:rPr>
        <w:t xml:space="preserve"> offline co-engineering</w:t>
      </w:r>
      <w:r>
        <w:rPr>
          <w:b/>
          <w:strike/>
          <w:color w:val="FF0000"/>
        </w:rPr>
        <w:t xml:space="preserve"> for two sided model</w:t>
      </w:r>
      <w:r>
        <w:rPr>
          <w:b/>
        </w:rPr>
        <w:t>.</w:t>
      </w:r>
    </w:p>
    <w:p w14:paraId="0C8E2097" w14:textId="77777777" w:rsidR="0087409F" w:rsidRDefault="00E97363">
      <w:pPr>
        <w:pStyle w:val="ListParagraph"/>
        <w:widowControl w:val="0"/>
        <w:numPr>
          <w:ilvl w:val="0"/>
          <w:numId w:val="84"/>
        </w:numPr>
        <w:overflowPunct w:val="0"/>
        <w:spacing w:beforeLines="50" w:before="120" w:after="120" w:line="240" w:lineRule="auto"/>
        <w:rPr>
          <w:b/>
        </w:rPr>
      </w:pPr>
      <w:r>
        <w:rPr>
          <w:b/>
          <w:color w:val="FF0000"/>
        </w:rPr>
        <w:t xml:space="preserve">B_x: Less difficulty for offline training dataset exchange/exposure from network side to outside 3GPP </w:t>
      </w:r>
      <w:r>
        <w:rPr>
          <w:b/>
          <w:color w:val="FF0000"/>
        </w:rPr>
        <w:lastRenderedPageBreak/>
        <w:t>network.</w:t>
      </w:r>
    </w:p>
    <w:p w14:paraId="4384EE1D" w14:textId="77777777" w:rsidR="0087409F" w:rsidRDefault="00E97363">
      <w:pPr>
        <w:pStyle w:val="ListParagraph"/>
        <w:widowControl w:val="0"/>
        <w:numPr>
          <w:ilvl w:val="0"/>
          <w:numId w:val="84"/>
        </w:numPr>
        <w:overflowPunct w:val="0"/>
        <w:spacing w:beforeLines="50" w:before="120" w:after="120" w:line="240" w:lineRule="auto"/>
        <w:rPr>
          <w:b/>
          <w:color w:val="FF0000"/>
        </w:rPr>
      </w:pPr>
      <w:r>
        <w:rPr>
          <w:b/>
          <w:color w:val="FF0000"/>
        </w:rPr>
        <w:t>B_y: Smaller end to end model delivery latency from model storage to UE and less requirement on user consent for delivering model in non-3GPP way or less requirement on device storage for storing models in device.</w:t>
      </w:r>
    </w:p>
    <w:p w14:paraId="5DAF9D49" w14:textId="77777777" w:rsidR="0087409F" w:rsidRDefault="00E97363">
      <w:pPr>
        <w:pStyle w:val="ListParagraph"/>
        <w:widowControl w:val="0"/>
        <w:numPr>
          <w:ilvl w:val="0"/>
          <w:numId w:val="84"/>
        </w:numPr>
        <w:overflowPunct w:val="0"/>
        <w:spacing w:beforeLines="50" w:before="120" w:after="120" w:line="240" w:lineRule="auto"/>
        <w:rPr>
          <w:b/>
        </w:rPr>
      </w:pPr>
      <w:r>
        <w:rPr>
          <w:b/>
        </w:rPr>
        <w:t>C3: Preservation of proprietary design.</w:t>
      </w:r>
    </w:p>
    <w:p w14:paraId="3531CFB0" w14:textId="77777777" w:rsidR="0087409F" w:rsidRDefault="00E97363">
      <w:pPr>
        <w:pStyle w:val="ListParagraph"/>
        <w:widowControl w:val="0"/>
        <w:numPr>
          <w:ilvl w:val="1"/>
          <w:numId w:val="84"/>
        </w:numPr>
        <w:overflowPunct w:val="0"/>
        <w:spacing w:beforeLines="50" w:before="120" w:after="120" w:line="240" w:lineRule="auto"/>
        <w:rPr>
          <w:b/>
        </w:rPr>
      </w:pPr>
      <w:r>
        <w:rPr>
          <w:b/>
        </w:rPr>
        <w:t>Note: This may not be a concern if the model is widely known and does not involve any device-specific design decisions</w:t>
      </w:r>
      <w:r>
        <w:rPr>
          <w:b/>
          <w:strike/>
          <w:color w:val="FF0000"/>
        </w:rPr>
        <w:t xml:space="preserve"> (such as number of layers, activation size, quantization, etc.) whose choice will constitute a design secret</w:t>
      </w:r>
      <w:r>
        <w:rPr>
          <w:b/>
        </w:rPr>
        <w:t>.</w:t>
      </w:r>
    </w:p>
    <w:p w14:paraId="52F9686E" w14:textId="77777777" w:rsidR="0087409F" w:rsidRDefault="00E97363">
      <w:pPr>
        <w:pStyle w:val="ListParagraph"/>
        <w:widowControl w:val="0"/>
        <w:numPr>
          <w:ilvl w:val="0"/>
          <w:numId w:val="84"/>
        </w:numPr>
        <w:overflowPunct w:val="0"/>
        <w:spacing w:beforeLines="50" w:before="120" w:after="120" w:line="240" w:lineRule="auto"/>
        <w:rPr>
          <w:b/>
        </w:rPr>
      </w:pPr>
      <w:r>
        <w:rPr>
          <w:b/>
        </w:rPr>
        <w:t xml:space="preserve">C4: UE capability for accepting new parameters on an existing model structure, such as </w:t>
      </w:r>
      <w:r>
        <w:rPr>
          <w:b/>
          <w:strike/>
          <w:color w:val="FF0000"/>
        </w:rPr>
        <w:t>compiling (if needed),</w:t>
      </w:r>
      <w:r>
        <w:rPr>
          <w:b/>
        </w:rPr>
        <w:t xml:space="preserve"> quantization, updating and running the model</w:t>
      </w:r>
    </w:p>
    <w:p w14:paraId="45282777" w14:textId="77777777" w:rsidR="0087409F" w:rsidRDefault="00E97363">
      <w:pPr>
        <w:pStyle w:val="ListParagraph"/>
        <w:widowControl w:val="0"/>
        <w:numPr>
          <w:ilvl w:val="1"/>
          <w:numId w:val="84"/>
        </w:numPr>
        <w:overflowPunct w:val="0"/>
        <w:spacing w:beforeLines="50" w:before="120" w:after="120" w:line="240" w:lineRule="auto"/>
        <w:rPr>
          <w:b/>
          <w:color w:val="FF0000"/>
        </w:rPr>
      </w:pPr>
      <w:r>
        <w:rPr>
          <w:b/>
          <w:color w:val="FF0000"/>
        </w:rPr>
        <w:t>Note1: This may not be a requirement for a properly implemented device with the flexibility to update the parameter of a model.</w:t>
      </w:r>
    </w:p>
    <w:p w14:paraId="307EE276" w14:textId="77777777" w:rsidR="0087409F" w:rsidRDefault="00E97363">
      <w:pPr>
        <w:pStyle w:val="ListParagraph"/>
        <w:widowControl w:val="0"/>
        <w:numPr>
          <w:ilvl w:val="0"/>
          <w:numId w:val="84"/>
        </w:numPr>
        <w:overflowPunct w:val="0"/>
        <w:spacing w:beforeLines="50" w:before="120" w:after="120" w:line="240" w:lineRule="auto"/>
        <w:rPr>
          <w:b/>
        </w:rPr>
      </w:pPr>
      <w:r>
        <w:rPr>
          <w:b/>
        </w:rPr>
        <w:t>C5: Lack of performance guarantee and testability of an updated model prior to deployment, compared to the baseline scenario of going through offline quantization, compiling, and testing of the updated model with the rest of the modem implementation.</w:t>
      </w:r>
    </w:p>
    <w:p w14:paraId="0EC2A7BB" w14:textId="77777777" w:rsidR="0087409F" w:rsidRDefault="00E97363">
      <w:pPr>
        <w:pStyle w:val="ListParagraph"/>
        <w:widowControl w:val="0"/>
        <w:numPr>
          <w:ilvl w:val="1"/>
          <w:numId w:val="84"/>
        </w:numPr>
        <w:overflowPunct w:val="0"/>
        <w:spacing w:beforeLines="50" w:before="120" w:after="120" w:line="240" w:lineRule="auto"/>
        <w:rPr>
          <w:b/>
        </w:rPr>
      </w:pPr>
      <w:r>
        <w:rPr>
          <w:b/>
        </w:rPr>
        <w:t xml:space="preserve">Note1: </w:t>
      </w:r>
      <w:r>
        <w:rPr>
          <w:b/>
          <w:color w:val="FF0000"/>
        </w:rPr>
        <w:t>This may not be a challenge if</w:t>
      </w:r>
      <w:r>
        <w:rPr>
          <w:b/>
        </w:rPr>
        <w:t xml:space="preserve"> performance can be monitored</w:t>
      </w:r>
      <w:r>
        <w:rPr>
          <w:b/>
          <w:color w:val="FF0000"/>
        </w:rPr>
        <w:t>/assessed</w:t>
      </w:r>
      <w:r>
        <w:rPr>
          <w:b/>
        </w:rPr>
        <w:t xml:space="preserve"> after the model is deployed </w:t>
      </w:r>
      <w:r>
        <w:rPr>
          <w:b/>
          <w:color w:val="FF0000"/>
        </w:rPr>
        <w:t>or RAN4 testing cases are properly designed. Proper implementation or alignment of quantization would also address this concern.</w:t>
      </w:r>
    </w:p>
    <w:p w14:paraId="5CA962C2" w14:textId="77777777" w:rsidR="0087409F" w:rsidRDefault="00E97363">
      <w:pPr>
        <w:pStyle w:val="ListParagraph"/>
        <w:widowControl w:val="0"/>
        <w:numPr>
          <w:ilvl w:val="0"/>
          <w:numId w:val="84"/>
        </w:numPr>
        <w:overflowPunct w:val="0"/>
        <w:spacing w:beforeLines="50" w:before="120" w:after="120" w:line="240" w:lineRule="auto"/>
        <w:rPr>
          <w:b/>
          <w:color w:val="FF0000"/>
        </w:rPr>
      </w:pPr>
      <w:r>
        <w:rPr>
          <w:b/>
          <w:color w:val="FF0000"/>
        </w:rPr>
        <w:t>C_x: Longer model update timescale and more coordination between network side and UE side/neutral site when the model training location (or offline compiling location) and model storage location are not on the same side;</w:t>
      </w:r>
    </w:p>
    <w:p w14:paraId="693EA4A9" w14:textId="77777777" w:rsidR="0087409F" w:rsidRDefault="00E97363">
      <w:pPr>
        <w:pStyle w:val="ListParagraph"/>
        <w:widowControl w:val="0"/>
        <w:numPr>
          <w:ilvl w:val="0"/>
          <w:numId w:val="84"/>
        </w:numPr>
        <w:overflowPunct w:val="0"/>
        <w:spacing w:after="120" w:line="240" w:lineRule="auto"/>
        <w:jc w:val="both"/>
        <w:rPr>
          <w:b/>
        </w:rPr>
      </w:pPr>
      <w:r>
        <w:rPr>
          <w:b/>
        </w:rPr>
        <w:t>C10: Device specific optimization of the model structure.</w:t>
      </w:r>
    </w:p>
    <w:p w14:paraId="233FCEB9" w14:textId="77777777" w:rsidR="0087409F" w:rsidRDefault="00E97363">
      <w:pPr>
        <w:pStyle w:val="ListParagraph"/>
        <w:widowControl w:val="0"/>
        <w:numPr>
          <w:ilvl w:val="0"/>
          <w:numId w:val="84"/>
        </w:numPr>
        <w:overflowPunct w:val="0"/>
        <w:spacing w:beforeLines="50" w:before="120" w:after="120" w:line="240" w:lineRule="auto"/>
        <w:rPr>
          <w:b/>
        </w:rPr>
      </w:pPr>
      <w:r>
        <w:rPr>
          <w:b/>
        </w:rPr>
        <w:t xml:space="preserve">C11: </w:t>
      </w:r>
      <w:r>
        <w:rPr>
          <w:b/>
          <w:lang w:val="en-GB"/>
        </w:rPr>
        <w:t xml:space="preserve">Device capability of </w:t>
      </w:r>
      <w:r>
        <w:rPr>
          <w:b/>
          <w:strike/>
          <w:color w:val="FF0000"/>
          <w:lang w:val="en-GB"/>
        </w:rPr>
        <w:t>running an unknown model structure</w:t>
      </w:r>
      <w:r>
        <w:rPr>
          <w:b/>
          <w:color w:val="FF0000"/>
        </w:rPr>
        <w:t xml:space="preserve"> converting an unknown structure into executable format.</w:t>
      </w:r>
    </w:p>
    <w:p w14:paraId="61EA5530" w14:textId="77777777" w:rsidR="0087409F" w:rsidRDefault="00E97363">
      <w:pPr>
        <w:pStyle w:val="ListParagraph"/>
        <w:widowControl w:val="0"/>
        <w:numPr>
          <w:ilvl w:val="0"/>
          <w:numId w:val="84"/>
        </w:numPr>
        <w:overflowPunct w:val="0"/>
        <w:spacing w:after="120" w:line="240" w:lineRule="auto"/>
        <w:jc w:val="both"/>
        <w:rPr>
          <w:b/>
        </w:rPr>
      </w:pPr>
      <w:r>
        <w:rPr>
          <w:b/>
        </w:rPr>
        <w:t>S0: Specification related to model transfer.</w:t>
      </w:r>
    </w:p>
    <w:p w14:paraId="75D3054D" w14:textId="77777777" w:rsidR="0087409F" w:rsidRDefault="00E97363">
      <w:pPr>
        <w:pStyle w:val="ListParagraph"/>
        <w:widowControl w:val="0"/>
        <w:numPr>
          <w:ilvl w:val="0"/>
          <w:numId w:val="84"/>
        </w:numPr>
        <w:overflowPunct w:val="0"/>
        <w:spacing w:beforeLines="50" w:before="120" w:after="120" w:line="240" w:lineRule="auto"/>
        <w:rPr>
          <w:b/>
        </w:rPr>
      </w:pPr>
      <w:r>
        <w:rPr>
          <w:b/>
        </w:rPr>
        <w:t xml:space="preserve">S1: specification of model format </w:t>
      </w:r>
      <w:r>
        <w:rPr>
          <w:b/>
          <w:color w:val="FF0000"/>
        </w:rPr>
        <w:t xml:space="preserve">alignment </w:t>
      </w:r>
      <w:r>
        <w:rPr>
          <w:b/>
        </w:rPr>
        <w:t>for open-format model transfer</w:t>
      </w:r>
    </w:p>
    <w:p w14:paraId="3B7F4645" w14:textId="77777777" w:rsidR="0087409F" w:rsidRDefault="00E97363">
      <w:pPr>
        <w:pStyle w:val="ListParagraph"/>
        <w:widowControl w:val="0"/>
        <w:numPr>
          <w:ilvl w:val="1"/>
          <w:numId w:val="84"/>
        </w:numPr>
        <w:overflowPunct w:val="0"/>
        <w:spacing w:beforeLines="50" w:before="120" w:after="120" w:line="240" w:lineRule="auto"/>
        <w:rPr>
          <w:b/>
          <w:color w:val="FF0000"/>
        </w:rPr>
      </w:pPr>
      <w:r>
        <w:rPr>
          <w:b/>
          <w:color w:val="FF0000"/>
        </w:rPr>
        <w:t>Note1: 3GPP has similar mechanisms specified in other WG.</w:t>
      </w:r>
    </w:p>
    <w:p w14:paraId="1CB7A31B" w14:textId="77777777" w:rsidR="0087409F" w:rsidRDefault="00E97363">
      <w:pPr>
        <w:pStyle w:val="ListParagraph"/>
        <w:widowControl w:val="0"/>
        <w:numPr>
          <w:ilvl w:val="0"/>
          <w:numId w:val="84"/>
        </w:numPr>
        <w:overflowPunct w:val="0"/>
        <w:spacing w:beforeLines="50" w:before="120" w:after="120" w:line="240" w:lineRule="auto"/>
        <w:rPr>
          <w:b/>
        </w:rPr>
      </w:pPr>
      <w:r>
        <w:rPr>
          <w:b/>
        </w:rPr>
        <w:t xml:space="preserve">S2: Flexible UE capability mechanism beyond model-ID based approach </w:t>
      </w:r>
      <w:r>
        <w:rPr>
          <w:b/>
          <w:color w:val="FF0000"/>
        </w:rPr>
        <w:t>for executing a model with unknown structure.</w:t>
      </w:r>
    </w:p>
    <w:p w14:paraId="4BF8F4B6" w14:textId="77777777" w:rsidR="0087409F" w:rsidRDefault="00E97363">
      <w:pPr>
        <w:pStyle w:val="proposal0"/>
      </w:pPr>
      <w:r>
        <w:rPr>
          <w:rFonts w:eastAsiaTheme="minorEastAsia" w:hint="eastAsia"/>
        </w:rPr>
        <w:t>Pr</w:t>
      </w:r>
      <w:r>
        <w:rPr>
          <w:rFonts w:eastAsiaTheme="minorEastAsia"/>
        </w:rPr>
        <w:t xml:space="preserve">oposal 2: </w:t>
      </w:r>
      <w:r>
        <w:t>From FL proposal 7-21b, comparison of level y to different model transfer cases (z1~z5) should be split into two tables:</w:t>
      </w:r>
    </w:p>
    <w:p w14:paraId="28D0C2E9" w14:textId="77777777" w:rsidR="0087409F" w:rsidRDefault="00E97363">
      <w:pPr>
        <w:pStyle w:val="ListParagraph"/>
        <w:widowControl w:val="0"/>
        <w:numPr>
          <w:ilvl w:val="0"/>
          <w:numId w:val="84"/>
        </w:numPr>
        <w:overflowPunct w:val="0"/>
        <w:spacing w:beforeLines="50" w:before="120" w:after="120" w:line="240" w:lineRule="auto"/>
      </w:pPr>
      <w:r>
        <w:rPr>
          <w:b/>
        </w:rPr>
        <w:t>The first table compares z2/z4/z5 with level y with network side training.</w:t>
      </w:r>
    </w:p>
    <w:tbl>
      <w:tblPr>
        <w:tblStyle w:val="TableGrid"/>
        <w:tblW w:w="0" w:type="auto"/>
        <w:tblLook w:val="04A0" w:firstRow="1" w:lastRow="0" w:firstColumn="1" w:lastColumn="0" w:noHBand="0" w:noVBand="1"/>
      </w:tblPr>
      <w:tblGrid>
        <w:gridCol w:w="2259"/>
        <w:gridCol w:w="2259"/>
        <w:gridCol w:w="2259"/>
        <w:gridCol w:w="2259"/>
      </w:tblGrid>
      <w:tr w:rsidR="0087409F" w14:paraId="54C0EBE4" w14:textId="77777777">
        <w:trPr>
          <w:trHeight w:val="459"/>
        </w:trPr>
        <w:tc>
          <w:tcPr>
            <w:tcW w:w="2259" w:type="dxa"/>
          </w:tcPr>
          <w:p w14:paraId="6BD2217C" w14:textId="77777777" w:rsidR="0087409F" w:rsidRDefault="00E97363" w:rsidP="003E033C">
            <w:pPr>
              <w:spacing w:beforeLines="50"/>
              <w:jc w:val="left"/>
              <w:rPr>
                <w:b/>
                <w:lang w:eastAsia="zh-CN"/>
              </w:rPr>
            </w:pPr>
            <w:r>
              <w:rPr>
                <w:b/>
                <w:lang w:eastAsia="zh-CN"/>
              </w:rPr>
              <w:t>Network side Training</w:t>
            </w:r>
          </w:p>
        </w:tc>
        <w:tc>
          <w:tcPr>
            <w:tcW w:w="2259" w:type="dxa"/>
          </w:tcPr>
          <w:p w14:paraId="775B7EC4" w14:textId="77777777" w:rsidR="0087409F" w:rsidRDefault="00E97363" w:rsidP="003E033C">
            <w:pPr>
              <w:spacing w:beforeLines="50"/>
              <w:jc w:val="left"/>
              <w:rPr>
                <w:b/>
                <w:lang w:eastAsia="zh-CN"/>
              </w:rPr>
            </w:pPr>
            <w:r>
              <w:rPr>
                <w:b/>
              </w:rPr>
              <w:t>Benefits</w:t>
            </w:r>
          </w:p>
        </w:tc>
        <w:tc>
          <w:tcPr>
            <w:tcW w:w="2259" w:type="dxa"/>
          </w:tcPr>
          <w:p w14:paraId="0C1B14A0" w14:textId="77777777" w:rsidR="0087409F" w:rsidRDefault="00E97363" w:rsidP="003E033C">
            <w:pPr>
              <w:spacing w:beforeLines="50"/>
              <w:jc w:val="left"/>
              <w:rPr>
                <w:b/>
                <w:lang w:eastAsia="zh-CN"/>
              </w:rPr>
            </w:pPr>
            <w:r>
              <w:rPr>
                <w:b/>
              </w:rPr>
              <w:t>Challenges / requirements</w:t>
            </w:r>
          </w:p>
        </w:tc>
        <w:tc>
          <w:tcPr>
            <w:tcW w:w="2259" w:type="dxa"/>
          </w:tcPr>
          <w:p w14:paraId="05F2F580" w14:textId="77777777" w:rsidR="0087409F" w:rsidRDefault="00E97363" w:rsidP="003E033C">
            <w:pPr>
              <w:spacing w:beforeLines="50"/>
              <w:jc w:val="left"/>
              <w:rPr>
                <w:b/>
                <w:lang w:eastAsia="zh-CN"/>
              </w:rPr>
            </w:pPr>
            <w:r>
              <w:rPr>
                <w:b/>
              </w:rPr>
              <w:t xml:space="preserve">Potential specification impact </w:t>
            </w:r>
          </w:p>
        </w:tc>
      </w:tr>
      <w:tr w:rsidR="0087409F" w14:paraId="6212C851" w14:textId="77777777">
        <w:trPr>
          <w:trHeight w:val="301"/>
        </w:trPr>
        <w:tc>
          <w:tcPr>
            <w:tcW w:w="2259" w:type="dxa"/>
          </w:tcPr>
          <w:p w14:paraId="0826731B" w14:textId="77777777" w:rsidR="0087409F" w:rsidRDefault="00E97363" w:rsidP="003E033C">
            <w:pPr>
              <w:spacing w:beforeLines="50"/>
              <w:jc w:val="left"/>
              <w:rPr>
                <w:b/>
                <w:lang w:eastAsia="zh-CN"/>
              </w:rPr>
            </w:pPr>
            <w:r>
              <w:rPr>
                <w:rFonts w:hint="eastAsia"/>
                <w:b/>
                <w:lang w:eastAsia="zh-CN"/>
              </w:rPr>
              <w:t>y</w:t>
            </w:r>
          </w:p>
        </w:tc>
        <w:tc>
          <w:tcPr>
            <w:tcW w:w="2259" w:type="dxa"/>
          </w:tcPr>
          <w:p w14:paraId="461A8E27" w14:textId="77777777" w:rsidR="0087409F" w:rsidRDefault="00E97363" w:rsidP="003E033C">
            <w:pPr>
              <w:spacing w:beforeLines="50"/>
              <w:jc w:val="left"/>
              <w:rPr>
                <w:b/>
                <w:lang w:eastAsia="zh-CN"/>
              </w:rPr>
            </w:pPr>
            <w:r>
              <w:rPr>
                <w:rFonts w:hint="eastAsia"/>
                <w:b/>
                <w:lang w:eastAsia="zh-CN"/>
              </w:rPr>
              <w:t>-</w:t>
            </w:r>
          </w:p>
        </w:tc>
        <w:tc>
          <w:tcPr>
            <w:tcW w:w="2259" w:type="dxa"/>
          </w:tcPr>
          <w:p w14:paraId="03CC429E" w14:textId="77777777" w:rsidR="0087409F" w:rsidRDefault="00E97363" w:rsidP="003E033C">
            <w:pPr>
              <w:spacing w:beforeLines="50"/>
              <w:jc w:val="left"/>
              <w:rPr>
                <w:b/>
                <w:lang w:eastAsia="zh-CN"/>
              </w:rPr>
            </w:pPr>
            <w:r>
              <w:rPr>
                <w:rFonts w:hint="eastAsia"/>
                <w:b/>
                <w:lang w:eastAsia="zh-CN"/>
              </w:rPr>
              <w:t>-</w:t>
            </w:r>
          </w:p>
        </w:tc>
        <w:tc>
          <w:tcPr>
            <w:tcW w:w="2259" w:type="dxa"/>
          </w:tcPr>
          <w:p w14:paraId="4E244FB6" w14:textId="77777777" w:rsidR="0087409F" w:rsidRDefault="00E97363" w:rsidP="003E033C">
            <w:pPr>
              <w:spacing w:beforeLines="50"/>
              <w:jc w:val="left"/>
              <w:rPr>
                <w:b/>
                <w:lang w:eastAsia="zh-CN"/>
              </w:rPr>
            </w:pPr>
            <w:r>
              <w:rPr>
                <w:rFonts w:hint="eastAsia"/>
                <w:b/>
                <w:lang w:eastAsia="zh-CN"/>
              </w:rPr>
              <w:t>-</w:t>
            </w:r>
          </w:p>
        </w:tc>
      </w:tr>
      <w:tr w:rsidR="0087409F" w14:paraId="6A82112E" w14:textId="77777777">
        <w:trPr>
          <w:trHeight w:val="308"/>
        </w:trPr>
        <w:tc>
          <w:tcPr>
            <w:tcW w:w="2259" w:type="dxa"/>
          </w:tcPr>
          <w:p w14:paraId="059BA50B" w14:textId="77777777" w:rsidR="0087409F" w:rsidRDefault="00E97363" w:rsidP="003E033C">
            <w:pPr>
              <w:spacing w:beforeLines="50"/>
              <w:jc w:val="left"/>
              <w:rPr>
                <w:b/>
                <w:lang w:eastAsia="zh-CN"/>
              </w:rPr>
            </w:pPr>
            <w:r>
              <w:rPr>
                <w:b/>
                <w:lang w:eastAsia="zh-CN"/>
              </w:rPr>
              <w:t>z2</w:t>
            </w:r>
          </w:p>
        </w:tc>
        <w:tc>
          <w:tcPr>
            <w:tcW w:w="2259" w:type="dxa"/>
          </w:tcPr>
          <w:p w14:paraId="3F1753C3" w14:textId="77777777" w:rsidR="0087409F" w:rsidRDefault="00E97363" w:rsidP="003E033C">
            <w:pPr>
              <w:spacing w:beforeLines="50"/>
              <w:jc w:val="left"/>
              <w:rPr>
                <w:b/>
                <w:color w:val="FF0000"/>
                <w:lang w:eastAsia="zh-CN"/>
              </w:rPr>
            </w:pPr>
            <w:r>
              <w:rPr>
                <w:b/>
                <w:color w:val="FF0000"/>
              </w:rPr>
              <w:t xml:space="preserve">B_x, </w:t>
            </w:r>
            <w:r>
              <w:rPr>
                <w:b/>
                <w:color w:val="FF0000"/>
                <w:lang w:eastAsia="zh-CN"/>
              </w:rPr>
              <w:t>B_y</w:t>
            </w:r>
          </w:p>
        </w:tc>
        <w:tc>
          <w:tcPr>
            <w:tcW w:w="2259" w:type="dxa"/>
          </w:tcPr>
          <w:p w14:paraId="7CF54597" w14:textId="77777777" w:rsidR="0087409F" w:rsidRDefault="00E97363" w:rsidP="003E033C">
            <w:pPr>
              <w:spacing w:beforeLines="50"/>
              <w:jc w:val="left"/>
              <w:rPr>
                <w:b/>
                <w:lang w:eastAsia="zh-CN"/>
              </w:rPr>
            </w:pPr>
            <w:r>
              <w:rPr>
                <w:b/>
                <w:lang w:val="en-GB" w:eastAsia="zh-CN"/>
              </w:rPr>
              <w:t>C3,</w:t>
            </w:r>
            <w:r>
              <w:rPr>
                <w:b/>
                <w:color w:val="FF0000"/>
                <w:lang w:val="en-GB" w:eastAsia="zh-CN"/>
              </w:rPr>
              <w:t xml:space="preserve"> C5, C_x</w:t>
            </w:r>
          </w:p>
        </w:tc>
        <w:tc>
          <w:tcPr>
            <w:tcW w:w="2259" w:type="dxa"/>
          </w:tcPr>
          <w:p w14:paraId="687BA551" w14:textId="77777777" w:rsidR="0087409F" w:rsidRDefault="00E97363" w:rsidP="003E033C">
            <w:pPr>
              <w:spacing w:beforeLines="50"/>
              <w:jc w:val="left"/>
              <w:rPr>
                <w:b/>
                <w:lang w:eastAsia="zh-CN"/>
              </w:rPr>
            </w:pPr>
            <w:r>
              <w:rPr>
                <w:b/>
                <w:lang w:val="en-GB" w:eastAsia="zh-CN"/>
              </w:rPr>
              <w:t>S0, [S1]</w:t>
            </w:r>
          </w:p>
        </w:tc>
      </w:tr>
      <w:tr w:rsidR="0087409F" w14:paraId="62FD446F" w14:textId="77777777">
        <w:trPr>
          <w:trHeight w:val="308"/>
        </w:trPr>
        <w:tc>
          <w:tcPr>
            <w:tcW w:w="2259" w:type="dxa"/>
          </w:tcPr>
          <w:p w14:paraId="1AD9FC1D" w14:textId="77777777" w:rsidR="0087409F" w:rsidRDefault="00E97363" w:rsidP="003E033C">
            <w:pPr>
              <w:spacing w:beforeLines="50"/>
              <w:jc w:val="left"/>
              <w:rPr>
                <w:b/>
                <w:lang w:eastAsia="zh-CN"/>
              </w:rPr>
            </w:pPr>
            <w:r>
              <w:rPr>
                <w:b/>
                <w:lang w:eastAsia="zh-CN"/>
              </w:rPr>
              <w:t>z4</w:t>
            </w:r>
          </w:p>
        </w:tc>
        <w:tc>
          <w:tcPr>
            <w:tcW w:w="2259" w:type="dxa"/>
          </w:tcPr>
          <w:p w14:paraId="37A99550" w14:textId="77777777" w:rsidR="0087409F" w:rsidRDefault="00E97363" w:rsidP="003E033C">
            <w:pPr>
              <w:spacing w:beforeLines="50"/>
              <w:jc w:val="left"/>
              <w:rPr>
                <w:b/>
                <w:lang w:eastAsia="zh-CN"/>
              </w:rPr>
            </w:pPr>
            <w:r>
              <w:rPr>
                <w:b/>
                <w:lang w:eastAsia="zh-CN"/>
              </w:rPr>
              <w:t>B1, B4</w:t>
            </w:r>
            <w:r>
              <w:rPr>
                <w:b/>
                <w:color w:val="FF0000"/>
                <w:lang w:eastAsia="zh-CN"/>
              </w:rPr>
              <w:t>, B_x, B_y</w:t>
            </w:r>
          </w:p>
        </w:tc>
        <w:tc>
          <w:tcPr>
            <w:tcW w:w="2259" w:type="dxa"/>
          </w:tcPr>
          <w:p w14:paraId="7FD2016A" w14:textId="77777777" w:rsidR="0087409F" w:rsidRDefault="00E97363" w:rsidP="003E033C">
            <w:pPr>
              <w:spacing w:beforeLines="50"/>
              <w:jc w:val="left"/>
              <w:rPr>
                <w:b/>
                <w:lang w:eastAsia="zh-CN"/>
              </w:rPr>
            </w:pPr>
            <w:r>
              <w:rPr>
                <w:b/>
                <w:lang w:val="en-GB" w:eastAsia="zh-CN"/>
              </w:rPr>
              <w:t>C3, C4, C5</w:t>
            </w:r>
          </w:p>
        </w:tc>
        <w:tc>
          <w:tcPr>
            <w:tcW w:w="2259" w:type="dxa"/>
          </w:tcPr>
          <w:p w14:paraId="368D3A2B" w14:textId="77777777" w:rsidR="0087409F" w:rsidRDefault="00E97363" w:rsidP="003E033C">
            <w:pPr>
              <w:spacing w:beforeLines="50"/>
              <w:jc w:val="left"/>
              <w:rPr>
                <w:b/>
                <w:lang w:eastAsia="zh-CN"/>
              </w:rPr>
            </w:pPr>
            <w:r>
              <w:rPr>
                <w:b/>
                <w:lang w:eastAsia="zh-CN"/>
              </w:rPr>
              <w:t>S0, S1</w:t>
            </w:r>
          </w:p>
        </w:tc>
      </w:tr>
      <w:tr w:rsidR="0087409F" w14:paraId="1956D893" w14:textId="77777777">
        <w:trPr>
          <w:trHeight w:val="301"/>
        </w:trPr>
        <w:tc>
          <w:tcPr>
            <w:tcW w:w="2259" w:type="dxa"/>
          </w:tcPr>
          <w:p w14:paraId="293734BC" w14:textId="77777777" w:rsidR="0087409F" w:rsidRDefault="00E97363" w:rsidP="003E033C">
            <w:pPr>
              <w:spacing w:beforeLines="50"/>
              <w:jc w:val="left"/>
              <w:rPr>
                <w:b/>
                <w:lang w:eastAsia="zh-CN"/>
              </w:rPr>
            </w:pPr>
            <w:r>
              <w:rPr>
                <w:b/>
                <w:lang w:eastAsia="zh-CN"/>
              </w:rPr>
              <w:t>z5</w:t>
            </w:r>
          </w:p>
        </w:tc>
        <w:tc>
          <w:tcPr>
            <w:tcW w:w="2259" w:type="dxa"/>
          </w:tcPr>
          <w:p w14:paraId="45EEE50A" w14:textId="77777777" w:rsidR="0087409F" w:rsidRDefault="00E97363" w:rsidP="003E033C">
            <w:pPr>
              <w:spacing w:beforeLines="50"/>
              <w:jc w:val="left"/>
              <w:rPr>
                <w:b/>
                <w:lang w:eastAsia="zh-CN"/>
              </w:rPr>
            </w:pPr>
            <w:r>
              <w:rPr>
                <w:b/>
                <w:lang w:val="en-GB" w:eastAsia="zh-CN"/>
              </w:rPr>
              <w:t>B1, B3, B4</w:t>
            </w:r>
            <w:r>
              <w:rPr>
                <w:b/>
                <w:color w:val="FF0000"/>
                <w:lang w:val="en-GB" w:eastAsia="zh-CN"/>
              </w:rPr>
              <w:t>, B_x, B_y</w:t>
            </w:r>
          </w:p>
        </w:tc>
        <w:tc>
          <w:tcPr>
            <w:tcW w:w="2259" w:type="dxa"/>
          </w:tcPr>
          <w:p w14:paraId="78D59B2D" w14:textId="77777777" w:rsidR="0087409F" w:rsidRDefault="00E97363" w:rsidP="003E033C">
            <w:pPr>
              <w:spacing w:beforeLines="50"/>
              <w:jc w:val="left"/>
              <w:rPr>
                <w:b/>
                <w:lang w:eastAsia="zh-CN"/>
              </w:rPr>
            </w:pPr>
            <w:r>
              <w:rPr>
                <w:b/>
                <w:lang w:eastAsia="zh-CN"/>
              </w:rPr>
              <w:t>C3, C4, C5, C10, C11</w:t>
            </w:r>
          </w:p>
        </w:tc>
        <w:tc>
          <w:tcPr>
            <w:tcW w:w="2259" w:type="dxa"/>
          </w:tcPr>
          <w:p w14:paraId="35AF18CA" w14:textId="77777777" w:rsidR="0087409F" w:rsidRDefault="00E97363" w:rsidP="003E033C">
            <w:pPr>
              <w:spacing w:beforeLines="50"/>
              <w:jc w:val="left"/>
              <w:rPr>
                <w:b/>
                <w:lang w:eastAsia="zh-CN"/>
              </w:rPr>
            </w:pPr>
            <w:r>
              <w:rPr>
                <w:b/>
                <w:lang w:eastAsia="zh-CN"/>
              </w:rPr>
              <w:t>S0, S1, S2</w:t>
            </w:r>
          </w:p>
        </w:tc>
      </w:tr>
    </w:tbl>
    <w:p w14:paraId="33BF350D" w14:textId="77777777" w:rsidR="0087409F" w:rsidRDefault="00E97363">
      <w:pPr>
        <w:pStyle w:val="ListParagraph"/>
        <w:widowControl w:val="0"/>
        <w:numPr>
          <w:ilvl w:val="0"/>
          <w:numId w:val="84"/>
        </w:numPr>
        <w:overflowPunct w:val="0"/>
        <w:spacing w:beforeLines="50" w:before="120" w:after="120" w:line="240" w:lineRule="auto"/>
      </w:pPr>
      <w:r>
        <w:rPr>
          <w:b/>
        </w:rPr>
        <w:t>The second table compares z1/z3 with level y with UE side/neutral site training.</w:t>
      </w:r>
    </w:p>
    <w:tbl>
      <w:tblPr>
        <w:tblStyle w:val="TableGrid"/>
        <w:tblW w:w="0" w:type="auto"/>
        <w:tblLook w:val="04A0" w:firstRow="1" w:lastRow="0" w:firstColumn="1" w:lastColumn="0" w:noHBand="0" w:noVBand="1"/>
      </w:tblPr>
      <w:tblGrid>
        <w:gridCol w:w="2265"/>
        <w:gridCol w:w="2265"/>
        <w:gridCol w:w="2265"/>
        <w:gridCol w:w="2265"/>
      </w:tblGrid>
      <w:tr w:rsidR="0087409F" w14:paraId="1841BF77" w14:textId="77777777">
        <w:tc>
          <w:tcPr>
            <w:tcW w:w="2265" w:type="dxa"/>
          </w:tcPr>
          <w:p w14:paraId="49630FA9" w14:textId="77777777" w:rsidR="0087409F" w:rsidRDefault="00E97363" w:rsidP="003E033C">
            <w:pPr>
              <w:spacing w:beforeLines="50"/>
              <w:jc w:val="left"/>
              <w:rPr>
                <w:b/>
                <w:lang w:eastAsia="zh-CN"/>
              </w:rPr>
            </w:pPr>
            <w:r>
              <w:rPr>
                <w:b/>
                <w:lang w:eastAsia="zh-CN"/>
              </w:rPr>
              <w:lastRenderedPageBreak/>
              <w:t>UE side/</w:t>
            </w:r>
            <w:r>
              <w:rPr>
                <w:rFonts w:hint="eastAsia"/>
                <w:b/>
                <w:lang w:eastAsia="zh-CN"/>
              </w:rPr>
              <w:t>n</w:t>
            </w:r>
            <w:r>
              <w:rPr>
                <w:b/>
                <w:lang w:eastAsia="zh-CN"/>
              </w:rPr>
              <w:t>eutral site Training</w:t>
            </w:r>
          </w:p>
        </w:tc>
        <w:tc>
          <w:tcPr>
            <w:tcW w:w="2265" w:type="dxa"/>
          </w:tcPr>
          <w:p w14:paraId="785C9B5C" w14:textId="77777777" w:rsidR="0087409F" w:rsidRDefault="00E97363" w:rsidP="003E033C">
            <w:pPr>
              <w:spacing w:beforeLines="50"/>
              <w:jc w:val="left"/>
              <w:rPr>
                <w:b/>
                <w:lang w:eastAsia="zh-CN"/>
              </w:rPr>
            </w:pPr>
            <w:r>
              <w:rPr>
                <w:b/>
              </w:rPr>
              <w:t>Benefits</w:t>
            </w:r>
          </w:p>
        </w:tc>
        <w:tc>
          <w:tcPr>
            <w:tcW w:w="2265" w:type="dxa"/>
          </w:tcPr>
          <w:p w14:paraId="13C117E1" w14:textId="77777777" w:rsidR="0087409F" w:rsidRDefault="00E97363" w:rsidP="003E033C">
            <w:pPr>
              <w:spacing w:beforeLines="50"/>
              <w:jc w:val="left"/>
              <w:rPr>
                <w:b/>
                <w:lang w:eastAsia="zh-CN"/>
              </w:rPr>
            </w:pPr>
            <w:r>
              <w:rPr>
                <w:b/>
              </w:rPr>
              <w:t>Challenges / requirements</w:t>
            </w:r>
          </w:p>
        </w:tc>
        <w:tc>
          <w:tcPr>
            <w:tcW w:w="2265" w:type="dxa"/>
          </w:tcPr>
          <w:p w14:paraId="71BDC52A" w14:textId="77777777" w:rsidR="0087409F" w:rsidRDefault="00E97363" w:rsidP="003E033C">
            <w:pPr>
              <w:spacing w:beforeLines="50"/>
              <w:jc w:val="left"/>
              <w:rPr>
                <w:b/>
                <w:lang w:eastAsia="zh-CN"/>
              </w:rPr>
            </w:pPr>
            <w:r>
              <w:rPr>
                <w:b/>
              </w:rPr>
              <w:t xml:space="preserve">Potential specification impact </w:t>
            </w:r>
          </w:p>
        </w:tc>
      </w:tr>
      <w:tr w:rsidR="0087409F" w14:paraId="0BD89175" w14:textId="77777777">
        <w:tc>
          <w:tcPr>
            <w:tcW w:w="2265" w:type="dxa"/>
          </w:tcPr>
          <w:p w14:paraId="2D5AFE97" w14:textId="77777777" w:rsidR="0087409F" w:rsidRDefault="00E97363" w:rsidP="003E033C">
            <w:pPr>
              <w:spacing w:beforeLines="50"/>
              <w:jc w:val="left"/>
              <w:rPr>
                <w:b/>
                <w:lang w:eastAsia="zh-CN"/>
              </w:rPr>
            </w:pPr>
            <w:r>
              <w:rPr>
                <w:rFonts w:hint="eastAsia"/>
                <w:b/>
                <w:lang w:eastAsia="zh-CN"/>
              </w:rPr>
              <w:t>y</w:t>
            </w:r>
          </w:p>
        </w:tc>
        <w:tc>
          <w:tcPr>
            <w:tcW w:w="2265" w:type="dxa"/>
          </w:tcPr>
          <w:p w14:paraId="16E5AFD7" w14:textId="77777777" w:rsidR="0087409F" w:rsidRDefault="00E97363" w:rsidP="003E033C">
            <w:pPr>
              <w:spacing w:beforeLines="50"/>
              <w:jc w:val="left"/>
              <w:rPr>
                <w:b/>
                <w:lang w:eastAsia="zh-CN"/>
              </w:rPr>
            </w:pPr>
            <w:r>
              <w:rPr>
                <w:rFonts w:hint="eastAsia"/>
                <w:b/>
                <w:lang w:eastAsia="zh-CN"/>
              </w:rPr>
              <w:t>-</w:t>
            </w:r>
          </w:p>
        </w:tc>
        <w:tc>
          <w:tcPr>
            <w:tcW w:w="2265" w:type="dxa"/>
          </w:tcPr>
          <w:p w14:paraId="04977B70" w14:textId="77777777" w:rsidR="0087409F" w:rsidRDefault="00E97363" w:rsidP="003E033C">
            <w:pPr>
              <w:spacing w:beforeLines="50"/>
              <w:jc w:val="left"/>
              <w:rPr>
                <w:b/>
                <w:lang w:eastAsia="zh-CN"/>
              </w:rPr>
            </w:pPr>
            <w:r>
              <w:rPr>
                <w:rFonts w:hint="eastAsia"/>
                <w:b/>
                <w:lang w:eastAsia="zh-CN"/>
              </w:rPr>
              <w:t>-</w:t>
            </w:r>
          </w:p>
        </w:tc>
        <w:tc>
          <w:tcPr>
            <w:tcW w:w="2265" w:type="dxa"/>
          </w:tcPr>
          <w:p w14:paraId="4267313C" w14:textId="77777777" w:rsidR="0087409F" w:rsidRDefault="00E97363" w:rsidP="003E033C">
            <w:pPr>
              <w:spacing w:beforeLines="50"/>
              <w:jc w:val="left"/>
              <w:rPr>
                <w:b/>
                <w:lang w:eastAsia="zh-CN"/>
              </w:rPr>
            </w:pPr>
            <w:r>
              <w:rPr>
                <w:rFonts w:hint="eastAsia"/>
                <w:b/>
                <w:lang w:eastAsia="zh-CN"/>
              </w:rPr>
              <w:t>-</w:t>
            </w:r>
          </w:p>
        </w:tc>
      </w:tr>
      <w:tr w:rsidR="0087409F" w14:paraId="515B2BDB" w14:textId="77777777">
        <w:tc>
          <w:tcPr>
            <w:tcW w:w="2265" w:type="dxa"/>
          </w:tcPr>
          <w:p w14:paraId="0E50F3FF" w14:textId="77777777" w:rsidR="0087409F" w:rsidRDefault="00E97363" w:rsidP="003E033C">
            <w:pPr>
              <w:spacing w:beforeLines="50"/>
              <w:jc w:val="left"/>
              <w:rPr>
                <w:b/>
                <w:lang w:eastAsia="zh-CN"/>
              </w:rPr>
            </w:pPr>
            <w:r>
              <w:rPr>
                <w:b/>
                <w:lang w:eastAsia="zh-CN"/>
              </w:rPr>
              <w:t>z1</w:t>
            </w:r>
          </w:p>
        </w:tc>
        <w:tc>
          <w:tcPr>
            <w:tcW w:w="2265" w:type="dxa"/>
          </w:tcPr>
          <w:p w14:paraId="52AD43D8" w14:textId="77777777" w:rsidR="0087409F" w:rsidRDefault="00E97363" w:rsidP="003E033C">
            <w:pPr>
              <w:spacing w:beforeLines="50"/>
              <w:jc w:val="left"/>
              <w:rPr>
                <w:b/>
                <w:color w:val="FF0000"/>
                <w:lang w:eastAsia="zh-CN"/>
              </w:rPr>
            </w:pPr>
            <w:r>
              <w:rPr>
                <w:b/>
                <w:color w:val="FF0000"/>
                <w:lang w:eastAsia="zh-CN"/>
              </w:rPr>
              <w:t>B_y</w:t>
            </w:r>
          </w:p>
        </w:tc>
        <w:tc>
          <w:tcPr>
            <w:tcW w:w="2265" w:type="dxa"/>
          </w:tcPr>
          <w:p w14:paraId="5C1096E0" w14:textId="77777777" w:rsidR="0087409F" w:rsidRDefault="00E97363" w:rsidP="003E033C">
            <w:pPr>
              <w:spacing w:beforeLines="50"/>
              <w:jc w:val="left"/>
              <w:rPr>
                <w:b/>
                <w:lang w:eastAsia="zh-CN"/>
              </w:rPr>
            </w:pPr>
            <w:r>
              <w:rPr>
                <w:b/>
                <w:color w:val="FF0000"/>
                <w:lang w:val="en-GB" w:eastAsia="zh-CN"/>
              </w:rPr>
              <w:t>C_x</w:t>
            </w:r>
          </w:p>
        </w:tc>
        <w:tc>
          <w:tcPr>
            <w:tcW w:w="2265" w:type="dxa"/>
          </w:tcPr>
          <w:p w14:paraId="0378EE50" w14:textId="77777777" w:rsidR="0087409F" w:rsidRDefault="00E97363" w:rsidP="003E033C">
            <w:pPr>
              <w:spacing w:beforeLines="50"/>
              <w:jc w:val="left"/>
              <w:rPr>
                <w:b/>
                <w:lang w:eastAsia="zh-CN"/>
              </w:rPr>
            </w:pPr>
            <w:r>
              <w:rPr>
                <w:b/>
                <w:lang w:val="en-GB" w:eastAsia="zh-CN"/>
              </w:rPr>
              <w:t>S0</w:t>
            </w:r>
          </w:p>
        </w:tc>
      </w:tr>
      <w:tr w:rsidR="0087409F" w14:paraId="6F34891E" w14:textId="77777777">
        <w:tc>
          <w:tcPr>
            <w:tcW w:w="2265" w:type="dxa"/>
          </w:tcPr>
          <w:p w14:paraId="31AE64A0" w14:textId="77777777" w:rsidR="0087409F" w:rsidRDefault="00E97363" w:rsidP="003E033C">
            <w:pPr>
              <w:spacing w:beforeLines="50"/>
              <w:jc w:val="left"/>
              <w:rPr>
                <w:b/>
                <w:lang w:eastAsia="zh-CN"/>
              </w:rPr>
            </w:pPr>
            <w:r>
              <w:rPr>
                <w:b/>
                <w:lang w:eastAsia="zh-CN"/>
              </w:rPr>
              <w:t>z3</w:t>
            </w:r>
          </w:p>
        </w:tc>
        <w:tc>
          <w:tcPr>
            <w:tcW w:w="2265" w:type="dxa"/>
          </w:tcPr>
          <w:p w14:paraId="0A570F77" w14:textId="77777777" w:rsidR="0087409F" w:rsidRDefault="00E97363" w:rsidP="003E033C">
            <w:pPr>
              <w:spacing w:beforeLines="50"/>
              <w:jc w:val="left"/>
              <w:rPr>
                <w:b/>
                <w:lang w:eastAsia="zh-CN"/>
              </w:rPr>
            </w:pPr>
            <w:r>
              <w:rPr>
                <w:b/>
                <w:color w:val="FF0000"/>
                <w:lang w:eastAsia="zh-CN"/>
              </w:rPr>
              <w:t>B_y</w:t>
            </w:r>
          </w:p>
        </w:tc>
        <w:tc>
          <w:tcPr>
            <w:tcW w:w="2265" w:type="dxa"/>
          </w:tcPr>
          <w:p w14:paraId="48F90AB1" w14:textId="77777777" w:rsidR="0087409F" w:rsidRDefault="00E97363" w:rsidP="003E033C">
            <w:pPr>
              <w:spacing w:beforeLines="50"/>
              <w:jc w:val="left"/>
              <w:rPr>
                <w:b/>
                <w:lang w:eastAsia="zh-CN"/>
              </w:rPr>
            </w:pPr>
            <w:r>
              <w:rPr>
                <w:b/>
                <w:lang w:val="en-GB" w:eastAsia="zh-CN"/>
              </w:rPr>
              <w:t>C3, C4, C5</w:t>
            </w:r>
            <w:r>
              <w:rPr>
                <w:b/>
                <w:color w:val="FF0000"/>
                <w:lang w:val="en-GB" w:eastAsia="zh-CN"/>
              </w:rPr>
              <w:t>, C_x</w:t>
            </w:r>
          </w:p>
        </w:tc>
        <w:tc>
          <w:tcPr>
            <w:tcW w:w="2265" w:type="dxa"/>
          </w:tcPr>
          <w:p w14:paraId="151C0690" w14:textId="77777777" w:rsidR="0087409F" w:rsidRDefault="00E97363" w:rsidP="003E033C">
            <w:pPr>
              <w:spacing w:beforeLines="50"/>
              <w:jc w:val="left"/>
              <w:rPr>
                <w:b/>
                <w:lang w:eastAsia="zh-CN"/>
              </w:rPr>
            </w:pPr>
            <w:r>
              <w:rPr>
                <w:b/>
                <w:lang w:eastAsia="zh-CN"/>
              </w:rPr>
              <w:t>S0, S1</w:t>
            </w:r>
          </w:p>
        </w:tc>
      </w:tr>
    </w:tbl>
    <w:p w14:paraId="4D7D36B0" w14:textId="77777777" w:rsidR="0087409F" w:rsidRDefault="0087409F">
      <w:pPr>
        <w:pStyle w:val="proposal0"/>
      </w:pPr>
    </w:p>
    <w:p w14:paraId="57A7E244" w14:textId="77777777" w:rsidR="0087409F" w:rsidRDefault="00E97363">
      <w:pPr>
        <w:pStyle w:val="proposal0"/>
        <w:rPr>
          <w:rFonts w:eastAsiaTheme="minorEastAsia"/>
        </w:rPr>
      </w:pPr>
      <w:r>
        <w:rPr>
          <w:rFonts w:eastAsiaTheme="minorEastAsia" w:hint="eastAsia"/>
        </w:rPr>
        <w:t>Pr</w:t>
      </w:r>
      <w:r>
        <w:rPr>
          <w:rFonts w:eastAsiaTheme="minorEastAsia"/>
        </w:rPr>
        <w:t>oposal 3: To fight against the AI/ML generalization problem</w:t>
      </w:r>
      <w:r>
        <w:t>, generic model would typically have larger computation complexity and storage overhead, while zone/site specific models would need simple model structure and small model size.</w:t>
      </w:r>
    </w:p>
    <w:p w14:paraId="5EA02CDC" w14:textId="77777777" w:rsidR="0087409F" w:rsidRDefault="00E97363">
      <w:pPr>
        <w:pStyle w:val="proposal0"/>
      </w:pPr>
      <w:r>
        <w:rPr>
          <w:rFonts w:eastAsiaTheme="minorEastAsia" w:hint="eastAsia"/>
        </w:rPr>
        <w:t>Pr</w:t>
      </w:r>
      <w:r>
        <w:rPr>
          <w:rFonts w:eastAsiaTheme="minorEastAsia"/>
        </w:rPr>
        <w:t xml:space="preserve">oposal 4: </w:t>
      </w:r>
      <w:r>
        <w:t>S</w:t>
      </w:r>
      <w:r>
        <w:rPr>
          <w:rFonts w:hint="eastAsia"/>
        </w:rPr>
        <w:t>upp</w:t>
      </w:r>
      <w:r>
        <w:t>ort to reuse the mechanism defined in SA2 (i</w:t>
      </w:r>
      <w:r>
        <w:rPr>
          <w:rFonts w:eastAsiaTheme="minorEastAsia"/>
        </w:rPr>
        <w:t>nteroperability t</w:t>
      </w:r>
      <w:r>
        <w:rPr>
          <w:rFonts w:eastAsiaTheme="minorEastAsia" w:hint="eastAsia"/>
        </w:rPr>
        <w:t>o</w:t>
      </w:r>
      <w:r>
        <w:rPr>
          <w:rFonts w:eastAsiaTheme="minorEastAsia"/>
        </w:rPr>
        <w:t xml:space="preserve">ken) </w:t>
      </w:r>
      <w:r>
        <w:t>for aligning model description format for model transfer</w:t>
      </w:r>
      <w:r>
        <w:rPr>
          <w:rFonts w:hint="eastAsia"/>
        </w:rPr>
        <w:t>.</w:t>
      </w:r>
    </w:p>
    <w:p w14:paraId="41E5CBD0" w14:textId="77777777" w:rsidR="0087409F" w:rsidRDefault="00E97363">
      <w:pPr>
        <w:pStyle w:val="proposal0"/>
      </w:pPr>
      <w:r>
        <w:rPr>
          <w:rFonts w:eastAsiaTheme="minorEastAsia" w:hint="eastAsia"/>
        </w:rPr>
        <w:t>Pr</w:t>
      </w:r>
      <w:r>
        <w:rPr>
          <w:rFonts w:eastAsiaTheme="minorEastAsia"/>
        </w:rPr>
        <w:t xml:space="preserve">oposal 5: </w:t>
      </w:r>
      <w:r>
        <w:rPr>
          <w:rFonts w:hint="eastAsia"/>
        </w:rPr>
        <w:t>Model transfer capability may consider</w:t>
      </w:r>
      <w:r>
        <w:t xml:space="preserve"> the alignment between UE and network on supported structures, quantization and processing.</w:t>
      </w:r>
    </w:p>
    <w:p w14:paraId="27C8C6E0" w14:textId="77777777" w:rsidR="0087409F" w:rsidRDefault="00E97363">
      <w:pPr>
        <w:pStyle w:val="proposal0"/>
      </w:pPr>
      <w:r>
        <w:rPr>
          <w:rFonts w:eastAsiaTheme="minorEastAsia" w:hint="eastAsia"/>
        </w:rPr>
        <w:t>Pr</w:t>
      </w:r>
      <w:r>
        <w:rPr>
          <w:rFonts w:eastAsiaTheme="minorEastAsia"/>
        </w:rPr>
        <w:t xml:space="preserve">oposal 20: </w:t>
      </w:r>
      <w:r>
        <w:t>Send LS to SA2 and SA4 to study the potential specification impact of at least model transfer/deliver, model training, data collection and model identification.</w:t>
      </w:r>
    </w:p>
    <w:p w14:paraId="5C8250D2" w14:textId="77777777" w:rsidR="0087409F" w:rsidRDefault="0087409F">
      <w:pPr>
        <w:rPr>
          <w:b/>
          <w:bCs/>
          <w:color w:val="4472C4" w:themeColor="accent5"/>
          <w:lang w:val="en-GB"/>
        </w:rPr>
      </w:pPr>
    </w:p>
    <w:p w14:paraId="0E637324" w14:textId="77777777" w:rsidR="0087409F" w:rsidRDefault="00E97363">
      <w:pPr>
        <w:rPr>
          <w:b/>
          <w:bCs/>
          <w:color w:val="4472C4" w:themeColor="accent5"/>
          <w:lang w:val="en-GB"/>
        </w:rPr>
      </w:pPr>
      <w:r>
        <w:rPr>
          <w:b/>
          <w:bCs/>
          <w:color w:val="4472C4" w:themeColor="accent5"/>
          <w:lang w:val="en-GB"/>
        </w:rPr>
        <w:t>OPPO:</w:t>
      </w:r>
    </w:p>
    <w:p w14:paraId="1844E04E" w14:textId="77777777" w:rsidR="0087409F" w:rsidRDefault="00E97363">
      <w:pPr>
        <w:overflowPunct w:val="0"/>
        <w:autoSpaceDE w:val="0"/>
        <w:autoSpaceDN w:val="0"/>
        <w:adjustRightInd w:val="0"/>
        <w:snapToGrid w:val="0"/>
        <w:ind w:right="-96"/>
        <w:jc w:val="both"/>
        <w:rPr>
          <w:b/>
          <w:i/>
          <w:lang w:eastAsia="zh-CN"/>
        </w:rPr>
      </w:pPr>
      <w:r>
        <w:rPr>
          <w:b/>
          <w:i/>
          <w:lang w:eastAsia="zh-CN"/>
        </w:rPr>
        <w:t xml:space="preserve">Proposal 8: Deprioritize study on 3GPP-based model transfer in Rel-18. </w:t>
      </w:r>
    </w:p>
    <w:p w14:paraId="255DDAF7"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The observation on benefits, challenges and requirements in the FL summary can be the basis of the study in future release.</w:t>
      </w:r>
    </w:p>
    <w:p w14:paraId="1CA60C46" w14:textId="77777777" w:rsidR="0087409F" w:rsidRDefault="0087409F">
      <w:pPr>
        <w:rPr>
          <w:b/>
          <w:bCs/>
          <w:color w:val="4472C4" w:themeColor="accent5"/>
          <w:lang w:val="en-GB"/>
        </w:rPr>
      </w:pPr>
    </w:p>
    <w:p w14:paraId="2931AB67" w14:textId="77777777" w:rsidR="0087409F" w:rsidRDefault="00E97363">
      <w:pPr>
        <w:rPr>
          <w:lang w:eastAsia="zh-CN"/>
        </w:rPr>
      </w:pPr>
      <w:r>
        <w:rPr>
          <w:b/>
          <w:bCs/>
          <w:color w:val="4472C4" w:themeColor="accent5"/>
          <w:lang w:val="en-GB"/>
        </w:rPr>
        <w:t>Spreadtrum:</w:t>
      </w:r>
    </w:p>
    <w:p w14:paraId="71895D51" w14:textId="77777777" w:rsidR="0087409F" w:rsidRDefault="00E97363">
      <w:pPr>
        <w:rPr>
          <w:lang w:eastAsia="zh-CN"/>
        </w:rPr>
      </w:pPr>
      <w:bookmarkStart w:id="92" w:name="OLE_LINK50"/>
      <w:r>
        <w:rPr>
          <w:b/>
          <w:i/>
          <w:lang w:eastAsia="zh-CN"/>
        </w:rPr>
        <w:t xml:space="preserve">Proposal 8: Support FL </w:t>
      </w:r>
      <w:r>
        <w:rPr>
          <w:rFonts w:hint="eastAsia"/>
          <w:b/>
          <w:i/>
          <w:lang w:eastAsia="zh-CN"/>
        </w:rPr>
        <w:t>proposal</w:t>
      </w:r>
      <w:r>
        <w:rPr>
          <w:b/>
          <w:i/>
          <w:lang w:eastAsia="zh-CN"/>
        </w:rPr>
        <w:t xml:space="preserve"> 7-21b </w:t>
      </w:r>
      <w:r>
        <w:rPr>
          <w:rFonts w:hint="eastAsia"/>
          <w:b/>
          <w:i/>
          <w:lang w:eastAsia="zh-CN"/>
        </w:rPr>
        <w:t>in</w:t>
      </w:r>
      <w:r>
        <w:rPr>
          <w:b/>
          <w:i/>
          <w:lang w:eastAsia="zh-CN"/>
        </w:rPr>
        <w:t xml:space="preserve"> </w:t>
      </w:r>
      <w:r>
        <w:rPr>
          <w:rFonts w:hint="eastAsia"/>
          <w:b/>
          <w:i/>
          <w:lang w:eastAsia="zh-CN"/>
        </w:rPr>
        <w:t>[</w:t>
      </w:r>
      <w:r>
        <w:rPr>
          <w:b/>
          <w:i/>
          <w:lang w:eastAsia="zh-CN"/>
        </w:rPr>
        <w:t>5] with the following update :</w:t>
      </w:r>
    </w:p>
    <w:p w14:paraId="3DCDD088" w14:textId="77777777" w:rsidR="0087409F" w:rsidRDefault="00E97363">
      <w:pPr>
        <w:pStyle w:val="ListParagraph"/>
        <w:numPr>
          <w:ilvl w:val="2"/>
          <w:numId w:val="81"/>
        </w:numPr>
        <w:autoSpaceDE w:val="0"/>
        <w:autoSpaceDN w:val="0"/>
        <w:adjustRightInd w:val="0"/>
        <w:snapToGrid w:val="0"/>
        <w:spacing w:after="120" w:line="240" w:lineRule="auto"/>
        <w:ind w:left="1069"/>
        <w:jc w:val="both"/>
        <w:rPr>
          <w:b/>
          <w:i/>
          <w:lang w:eastAsia="zh-CN"/>
        </w:rPr>
      </w:pPr>
      <w:bookmarkStart w:id="93" w:name="OLE_LINK24"/>
      <w:r>
        <w:rPr>
          <w:b/>
          <w:i/>
          <w:lang w:eastAsia="zh-CN"/>
        </w:rPr>
        <w:t xml:space="preserve">Remove ‘for two-sided models’ in B3 </w:t>
      </w:r>
    </w:p>
    <w:bookmarkEnd w:id="93"/>
    <w:p w14:paraId="1BC5BEA9" w14:textId="77777777" w:rsidR="0087409F" w:rsidRDefault="00E97363">
      <w:pPr>
        <w:pStyle w:val="ListParagraph"/>
        <w:numPr>
          <w:ilvl w:val="2"/>
          <w:numId w:val="85"/>
        </w:numPr>
        <w:autoSpaceDE w:val="0"/>
        <w:autoSpaceDN w:val="0"/>
        <w:adjustRightInd w:val="0"/>
        <w:snapToGrid w:val="0"/>
        <w:spacing w:after="120" w:line="240" w:lineRule="auto"/>
        <w:ind w:left="1069"/>
        <w:jc w:val="both"/>
        <w:rPr>
          <w:b/>
          <w:i/>
          <w:lang w:eastAsia="zh-CN"/>
        </w:rPr>
      </w:pPr>
      <w:r>
        <w:rPr>
          <w:b/>
          <w:i/>
          <w:lang w:eastAsia="zh-CN"/>
        </w:rPr>
        <w:t>Remove ‘for two-sided models’ in B4</w:t>
      </w:r>
    </w:p>
    <w:p w14:paraId="0C30174A" w14:textId="77777777" w:rsidR="0087409F" w:rsidRDefault="00E97363">
      <w:pPr>
        <w:pStyle w:val="ListParagraph"/>
        <w:numPr>
          <w:ilvl w:val="2"/>
          <w:numId w:val="81"/>
        </w:numPr>
        <w:autoSpaceDE w:val="0"/>
        <w:autoSpaceDN w:val="0"/>
        <w:adjustRightInd w:val="0"/>
        <w:snapToGrid w:val="0"/>
        <w:spacing w:after="120" w:line="240" w:lineRule="auto"/>
        <w:ind w:left="1069"/>
        <w:jc w:val="both"/>
        <w:rPr>
          <w:b/>
          <w:i/>
          <w:lang w:eastAsia="zh-CN"/>
        </w:rPr>
      </w:pPr>
      <w:r>
        <w:rPr>
          <w:b/>
          <w:i/>
          <w:lang w:eastAsia="zh-CN"/>
        </w:rPr>
        <w:t xml:space="preserve">Remove </w:t>
      </w:r>
      <w:r>
        <w:rPr>
          <w:rFonts w:hint="eastAsia"/>
          <w:b/>
          <w:i/>
          <w:lang w:eastAsia="zh-CN"/>
        </w:rPr>
        <w:t>C</w:t>
      </w:r>
      <w:r>
        <w:rPr>
          <w:b/>
          <w:i/>
          <w:lang w:eastAsia="zh-CN"/>
        </w:rPr>
        <w:t>9</w:t>
      </w:r>
    </w:p>
    <w:bookmarkEnd w:id="92"/>
    <w:p w14:paraId="2BFA26B5" w14:textId="77777777" w:rsidR="0087409F" w:rsidRDefault="0087409F">
      <w:pPr>
        <w:rPr>
          <w:b/>
          <w:bCs/>
          <w:color w:val="4472C4" w:themeColor="accent5"/>
          <w:lang w:val="en-GB"/>
        </w:rPr>
      </w:pPr>
    </w:p>
    <w:p w14:paraId="36ABC9C4" w14:textId="77777777" w:rsidR="0087409F" w:rsidRDefault="00E97363">
      <w:pPr>
        <w:rPr>
          <w:b/>
          <w:bCs/>
          <w:color w:val="4472C4" w:themeColor="accent5"/>
          <w:lang w:val="en-GB"/>
        </w:rPr>
      </w:pPr>
      <w:r>
        <w:rPr>
          <w:b/>
          <w:bCs/>
          <w:color w:val="4472C4" w:themeColor="accent5"/>
          <w:lang w:val="en-GB"/>
        </w:rPr>
        <w:t>CATT:</w:t>
      </w:r>
    </w:p>
    <w:p w14:paraId="77684023" w14:textId="77777777" w:rsidR="0087409F" w:rsidRDefault="00E97363">
      <w:pPr>
        <w:keepNext/>
        <w:spacing w:afterLines="50" w:after="120"/>
        <w:jc w:val="center"/>
        <w:rPr>
          <w:rFonts w:ascii="Times New Roman" w:eastAsia="SimSun" w:hAnsi="Times New Roman" w:cs="Times New Roman"/>
          <w:sz w:val="20"/>
          <w:szCs w:val="20"/>
          <w:lang w:eastAsia="zh-CN"/>
        </w:rPr>
      </w:pPr>
      <w:bookmarkStart w:id="94" w:name="_Ref142570187"/>
      <w:r>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8</w:t>
      </w:r>
      <w:r>
        <w:rPr>
          <w:rFonts w:ascii="Times New Roman" w:eastAsia="Times New Roman" w:hAnsi="Times New Roman" w:cs="Times New Roman"/>
          <w:sz w:val="20"/>
          <w:szCs w:val="20"/>
        </w:rPr>
        <w:fldChar w:fldCharType="end"/>
      </w:r>
      <w:bookmarkEnd w:id="94"/>
      <w:r>
        <w:rPr>
          <w:rFonts w:ascii="Times New Roman" w:eastAsia="SimSun" w:hAnsi="Times New Roman" w:cs="Times New Roman" w:hint="eastAsia"/>
          <w:sz w:val="20"/>
          <w:szCs w:val="20"/>
          <w:lang w:eastAsia="zh-CN"/>
        </w:rPr>
        <w:t xml:space="preserve"> Suggested modifications on listed bullets of benefit, challenge/requirement and specification impact.</w:t>
      </w:r>
    </w:p>
    <w:tbl>
      <w:tblPr>
        <w:tblStyle w:val="TableGrid6"/>
        <w:tblW w:w="0" w:type="auto"/>
        <w:tblInd w:w="108" w:type="dxa"/>
        <w:tblLook w:val="04A0" w:firstRow="1" w:lastRow="0" w:firstColumn="1" w:lastColumn="0" w:noHBand="0" w:noVBand="1"/>
      </w:tblPr>
      <w:tblGrid>
        <w:gridCol w:w="9072"/>
      </w:tblGrid>
      <w:tr w:rsidR="0087409F" w14:paraId="1B3E9210" w14:textId="77777777">
        <w:tc>
          <w:tcPr>
            <w:tcW w:w="9072" w:type="dxa"/>
          </w:tcPr>
          <w:p w14:paraId="75717A0B" w14:textId="77777777" w:rsidR="0087409F" w:rsidRDefault="00E97363">
            <w:pPr>
              <w:numPr>
                <w:ilvl w:val="0"/>
                <w:numId w:val="86"/>
              </w:numPr>
              <w:spacing w:before="120" w:afterLines="50" w:after="120"/>
              <w:jc w:val="both"/>
              <w:rPr>
                <w:rFonts w:ascii="Times" w:eastAsia="SimSun" w:hAnsi="Times" w:cs="Times New Roman"/>
                <w:sz w:val="20"/>
                <w:szCs w:val="24"/>
                <w:lang w:val="en-GB" w:eastAsia="zh-CN"/>
              </w:rPr>
            </w:pPr>
            <w:r>
              <w:rPr>
                <w:rFonts w:ascii="Times" w:eastAsia="SimSun" w:hAnsi="Times" w:cs="Times New Roman"/>
                <w:sz w:val="20"/>
                <w:szCs w:val="24"/>
                <w:lang w:val="en-GB" w:eastAsia="zh-CN"/>
              </w:rPr>
              <w:t xml:space="preserve">B1: Shorter model </w:t>
            </w:r>
            <w:r>
              <w:rPr>
                <w:rFonts w:ascii="Times" w:eastAsia="SimSun" w:hAnsi="Times" w:cs="Times New Roman"/>
                <w:color w:val="00B050"/>
                <w:sz w:val="20"/>
                <w:szCs w:val="24"/>
                <w:lang w:val="en-GB" w:eastAsia="zh-CN"/>
              </w:rPr>
              <w:t>parameter</w:t>
            </w:r>
            <w:r>
              <w:rPr>
                <w:rFonts w:ascii="Times" w:eastAsia="SimSun" w:hAnsi="Times" w:cs="Times New Roman" w:hint="eastAsia"/>
                <w:color w:val="00B050"/>
                <w:sz w:val="20"/>
                <w:szCs w:val="24"/>
                <w:lang w:val="en-GB" w:eastAsia="zh-CN"/>
              </w:rPr>
              <w:t xml:space="preserve">s </w:t>
            </w:r>
            <w:r>
              <w:rPr>
                <w:rFonts w:ascii="Times" w:eastAsia="SimSun" w:hAnsi="Times" w:cs="Times New Roman"/>
                <w:sz w:val="20"/>
                <w:szCs w:val="24"/>
                <w:lang w:val="en-GB" w:eastAsia="zh-CN"/>
              </w:rPr>
              <w:t xml:space="preserve">update timescale </w:t>
            </w:r>
            <w:r>
              <w:rPr>
                <w:rFonts w:ascii="Times" w:eastAsia="SimSun" w:hAnsi="Times" w:cs="Times New Roman"/>
                <w:color w:val="FF0000"/>
                <w:sz w:val="20"/>
                <w:szCs w:val="24"/>
                <w:lang w:val="en-GB" w:eastAsia="zh-CN"/>
              </w:rPr>
              <w:t>due to not</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without</w:t>
            </w:r>
            <w:r>
              <w:rPr>
                <w:rFonts w:ascii="Times" w:eastAsia="SimSun" w:hAnsi="Times" w:cs="Times New Roman"/>
                <w:color w:val="FF0000"/>
                <w:sz w:val="20"/>
                <w:szCs w:val="24"/>
                <w:lang w:val="en-GB" w:eastAsia="zh-CN"/>
              </w:rPr>
              <w:t xml:space="preserve"> </w:t>
            </w:r>
            <w:r>
              <w:rPr>
                <w:rFonts w:ascii="Times" w:eastAsia="SimSun" w:hAnsi="Times" w:cs="Times New Roman"/>
                <w:color w:val="00B050"/>
                <w:sz w:val="20"/>
                <w:szCs w:val="24"/>
                <w:lang w:val="en-GB" w:eastAsia="zh-CN"/>
              </w:rPr>
              <w:t>requiring offline</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quantization</w:t>
            </w:r>
            <w:r>
              <w:rPr>
                <w:rFonts w:ascii="Times" w:eastAsia="SimSun" w:hAnsi="Times" w:cs="Times New Roman"/>
                <w:sz w:val="20"/>
                <w:szCs w:val="24"/>
                <w:lang w:val="en-GB" w:eastAsia="zh-CN"/>
              </w:rPr>
              <w:t xml:space="preserve">, </w:t>
            </w:r>
            <w:r>
              <w:rPr>
                <w:rFonts w:ascii="Times" w:eastAsia="SimSun" w:hAnsi="Times" w:cs="Times New Roman"/>
                <w:color w:val="00B050"/>
                <w:sz w:val="20"/>
                <w:szCs w:val="24"/>
                <w:lang w:val="en-GB" w:eastAsia="zh-CN"/>
              </w:rPr>
              <w:t xml:space="preserve">compiling </w:t>
            </w:r>
            <w:r>
              <w:rPr>
                <w:rFonts w:ascii="Times" w:eastAsia="SimSun" w:hAnsi="Times" w:cs="Times New Roman"/>
                <w:strike/>
                <w:color w:val="FF0000"/>
                <w:sz w:val="20"/>
                <w:szCs w:val="24"/>
                <w:lang w:val="en-GB" w:eastAsia="zh-CN"/>
              </w:rPr>
              <w:t>and testing</w:t>
            </w:r>
            <w:r>
              <w:rPr>
                <w:rFonts w:ascii="Times" w:eastAsia="SimSun" w:hAnsi="Times" w:cs="Times New Roman"/>
                <w:sz w:val="20"/>
                <w:szCs w:val="24"/>
                <w:lang w:val="en-GB" w:eastAsia="zh-CN"/>
              </w:rPr>
              <w:t>.</w:t>
            </w:r>
          </w:p>
          <w:p w14:paraId="1D63F79A" w14:textId="77777777" w:rsidR="0087409F" w:rsidRDefault="00E97363">
            <w:pPr>
              <w:numPr>
                <w:ilvl w:val="0"/>
                <w:numId w:val="86"/>
              </w:numPr>
              <w:spacing w:before="120" w:afterLines="50" w:after="120"/>
              <w:jc w:val="both"/>
              <w:rPr>
                <w:rFonts w:ascii="Times" w:eastAsia="SimSun" w:hAnsi="Times" w:cs="Times New Roman"/>
                <w:sz w:val="20"/>
                <w:szCs w:val="24"/>
                <w:lang w:val="en-GB" w:eastAsia="zh-CN"/>
              </w:rPr>
            </w:pPr>
            <w:r>
              <w:rPr>
                <w:rFonts w:ascii="Times" w:eastAsia="SimSun" w:hAnsi="Times" w:cs="Times New Roman"/>
                <w:sz w:val="20"/>
                <w:szCs w:val="24"/>
                <w:lang w:val="en-GB" w:eastAsia="zh-CN"/>
              </w:rPr>
              <w:t xml:space="preserve">B3: Flexibility for model </w:t>
            </w:r>
            <w:r>
              <w:rPr>
                <w:rFonts w:ascii="Times" w:eastAsia="SimSun" w:hAnsi="Times" w:cs="Times New Roman"/>
                <w:color w:val="00B050"/>
                <w:sz w:val="20"/>
                <w:szCs w:val="24"/>
                <w:lang w:val="en-GB" w:eastAsia="zh-CN"/>
              </w:rPr>
              <w:t xml:space="preserve">structure </w:t>
            </w:r>
            <w:r>
              <w:rPr>
                <w:rFonts w:ascii="Times" w:eastAsia="SimSun" w:hAnsi="Times" w:cs="Times New Roman"/>
                <w:sz w:val="20"/>
                <w:szCs w:val="24"/>
                <w:lang w:val="en-GB" w:eastAsia="zh-CN"/>
              </w:rPr>
              <w:t xml:space="preserve">update </w:t>
            </w:r>
            <w:r>
              <w:rPr>
                <w:rFonts w:ascii="Times" w:eastAsia="SimSun" w:hAnsi="Times" w:cs="Times New Roman"/>
                <w:color w:val="00B050"/>
                <w:sz w:val="20"/>
                <w:szCs w:val="24"/>
                <w:lang w:val="en-GB" w:eastAsia="zh-CN"/>
              </w:rPr>
              <w:t>without</w:t>
            </w:r>
            <w:r>
              <w:rPr>
                <w:rFonts w:ascii="Times" w:eastAsia="SimSun" w:hAnsi="Times" w:cs="Times New Roman"/>
                <w:color w:val="FF0000"/>
                <w:sz w:val="20"/>
                <w:szCs w:val="24"/>
                <w:lang w:val="en-GB" w:eastAsia="zh-CN"/>
              </w:rPr>
              <w:t>/with less</w:t>
            </w:r>
            <w:r>
              <w:rPr>
                <w:rFonts w:ascii="Times" w:eastAsia="SimSun" w:hAnsi="Times" w:cs="Times New Roman"/>
                <w:sz w:val="20"/>
                <w:szCs w:val="24"/>
                <w:lang w:val="en-GB" w:eastAsia="zh-CN"/>
              </w:rPr>
              <w:t xml:space="preserve"> </w:t>
            </w:r>
            <w:r>
              <w:rPr>
                <w:rFonts w:ascii="Times" w:eastAsia="SimSun" w:hAnsi="Times" w:cs="Times New Roman"/>
                <w:color w:val="00B050"/>
                <w:sz w:val="20"/>
                <w:szCs w:val="24"/>
                <w:lang w:val="en-GB" w:eastAsia="zh-CN"/>
              </w:rPr>
              <w:t xml:space="preserve">offline co-engineering </w:t>
            </w:r>
            <w:r>
              <w:rPr>
                <w:rFonts w:ascii="Times" w:eastAsia="SimSun" w:hAnsi="Times" w:cs="Times New Roman"/>
                <w:strike/>
                <w:color w:val="FF0000"/>
                <w:sz w:val="20"/>
                <w:szCs w:val="24"/>
                <w:lang w:val="en-GB" w:eastAsia="zh-CN"/>
              </w:rPr>
              <w:t xml:space="preserve">for two sided model </w:t>
            </w:r>
          </w:p>
          <w:p w14:paraId="1F1E8F50" w14:textId="77777777" w:rsidR="0087409F" w:rsidRDefault="00E97363">
            <w:pPr>
              <w:numPr>
                <w:ilvl w:val="0"/>
                <w:numId w:val="86"/>
              </w:numPr>
              <w:spacing w:afterLines="50" w:after="120"/>
              <w:rPr>
                <w:rFonts w:ascii="Times" w:eastAsia="SimSun" w:hAnsi="Times" w:cs="Times New Roman"/>
                <w:sz w:val="20"/>
                <w:szCs w:val="24"/>
                <w:lang w:val="en-GB" w:eastAsia="zh-CN"/>
              </w:rPr>
            </w:pPr>
            <w:r>
              <w:rPr>
                <w:rFonts w:ascii="Times" w:eastAsia="SimSun" w:hAnsi="Times" w:cs="Times New Roman"/>
                <w:color w:val="00B050"/>
                <w:sz w:val="20"/>
                <w:szCs w:val="24"/>
                <w:lang w:val="en-GB" w:eastAsia="zh-CN"/>
              </w:rPr>
              <w:t>B4: Flexibility for model parameter update without</w:t>
            </w:r>
            <w:r>
              <w:rPr>
                <w:rFonts w:ascii="Times" w:eastAsia="SimSun" w:hAnsi="Times" w:cs="Times New Roman"/>
                <w:color w:val="FF0000"/>
                <w:sz w:val="20"/>
                <w:szCs w:val="24"/>
                <w:lang w:val="en-GB" w:eastAsia="zh-CN"/>
              </w:rPr>
              <w:t xml:space="preserve">/with less </w:t>
            </w:r>
            <w:r>
              <w:rPr>
                <w:rFonts w:ascii="Times" w:eastAsia="SimSun" w:hAnsi="Times" w:cs="Times New Roman"/>
                <w:color w:val="00B050"/>
                <w:sz w:val="20"/>
                <w:szCs w:val="24"/>
                <w:lang w:val="en-GB" w:eastAsia="zh-CN"/>
              </w:rPr>
              <w:t>offline co-engineering</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for two sided model</w:t>
            </w:r>
          </w:p>
          <w:p w14:paraId="726CA4A9" w14:textId="77777777" w:rsidR="0087409F" w:rsidRDefault="00E97363">
            <w:pPr>
              <w:numPr>
                <w:ilvl w:val="0"/>
                <w:numId w:val="86"/>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B</w:t>
            </w:r>
            <w:r>
              <w:rPr>
                <w:rFonts w:ascii="Times" w:eastAsia="SimSun" w:hAnsi="Times" w:cs="Times New Roman" w:hint="eastAsia"/>
                <w:color w:val="FF0000"/>
                <w:sz w:val="20"/>
                <w:szCs w:val="24"/>
                <w:lang w:val="en-GB" w:eastAsia="zh-CN"/>
              </w:rPr>
              <w:t>5 (new)</w:t>
            </w:r>
            <w:r>
              <w:rPr>
                <w:rFonts w:ascii="Times" w:eastAsia="SimSun" w:hAnsi="Times" w:cs="Times New Roman"/>
                <w:color w:val="FF0000"/>
                <w:sz w:val="20"/>
                <w:szCs w:val="24"/>
                <w:lang w:val="en-GB" w:eastAsia="zh-CN"/>
              </w:rPr>
              <w:t>: Less difficulty for offline training dataset exchange/exposure from network side to outside 3GPP network.</w:t>
            </w:r>
          </w:p>
          <w:p w14:paraId="4CF5D4DD" w14:textId="77777777" w:rsidR="0087409F" w:rsidRDefault="00E97363">
            <w:pPr>
              <w:numPr>
                <w:ilvl w:val="0"/>
                <w:numId w:val="86"/>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B</w:t>
            </w:r>
            <w:r>
              <w:rPr>
                <w:rFonts w:ascii="Times" w:eastAsia="SimSun" w:hAnsi="Times" w:cs="Times New Roman" w:hint="eastAsia"/>
                <w:color w:val="FF0000"/>
                <w:sz w:val="20"/>
                <w:szCs w:val="24"/>
                <w:lang w:val="en-GB" w:eastAsia="zh-CN"/>
              </w:rPr>
              <w:t>6 (new)</w:t>
            </w:r>
            <w:r>
              <w:rPr>
                <w:rFonts w:ascii="Times" w:eastAsia="SimSun" w:hAnsi="Times" w:cs="Times New Roman"/>
                <w:color w:val="FF0000"/>
                <w:sz w:val="20"/>
                <w:szCs w:val="24"/>
                <w:lang w:val="en-GB" w:eastAsia="zh-CN"/>
              </w:rPr>
              <w:t>: Smaller end to end model delivery latency from model storage to UE and less requirement on user consent for delivering model in non-3GPP way or less requirement on device storage for storing models in device.</w:t>
            </w:r>
          </w:p>
          <w:p w14:paraId="0DF40AAA" w14:textId="77777777" w:rsidR="0087409F" w:rsidRDefault="00E97363">
            <w:pPr>
              <w:numPr>
                <w:ilvl w:val="0"/>
                <w:numId w:val="86"/>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C3: Preservation of proprietary design</w:t>
            </w:r>
          </w:p>
          <w:p w14:paraId="6649D035" w14:textId="77777777" w:rsidR="0087409F" w:rsidRDefault="00E97363">
            <w:pPr>
              <w:numPr>
                <w:ilvl w:val="1"/>
                <w:numId w:val="86"/>
              </w:numPr>
              <w:spacing w:afterLines="50" w:after="120" w:line="360" w:lineRule="auto"/>
              <w:rPr>
                <w:rFonts w:ascii="Times" w:eastAsia="Batang" w:hAnsi="Times" w:cs="Times New Roman"/>
                <w:sz w:val="20"/>
                <w:szCs w:val="24"/>
                <w:lang w:val="en-GB" w:eastAsia="zh-CN"/>
              </w:rPr>
            </w:pPr>
            <w:r>
              <w:rPr>
                <w:rFonts w:ascii="Times" w:eastAsia="Batang" w:hAnsi="Times" w:cs="Times New Roman"/>
                <w:color w:val="00B050"/>
                <w:sz w:val="20"/>
                <w:szCs w:val="24"/>
                <w:lang w:val="en-GB" w:eastAsia="zh-CN"/>
              </w:rPr>
              <w:lastRenderedPageBreak/>
              <w:t>Note</w:t>
            </w:r>
            <w:bookmarkStart w:id="95" w:name="_Hlk143243465"/>
            <w:r>
              <w:rPr>
                <w:rFonts w:ascii="Times" w:eastAsia="Batang" w:hAnsi="Times" w:cs="Times New Roman"/>
                <w:color w:val="00B050"/>
                <w:sz w:val="20"/>
                <w:szCs w:val="24"/>
                <w:lang w:val="en-GB" w:eastAsia="zh-CN"/>
              </w:rPr>
              <w:t>: This may not be a concern if the model is widely known and does not involve any device-specific design decisions</w:t>
            </w:r>
            <w:r>
              <w:rPr>
                <w:rFonts w:ascii="Times" w:eastAsia="Batang" w:hAnsi="Times" w:cs="Times New Roman"/>
                <w:strike/>
                <w:color w:val="FF0000"/>
                <w:sz w:val="20"/>
                <w:szCs w:val="24"/>
                <w:lang w:val="en-GB" w:eastAsia="zh-CN"/>
              </w:rPr>
              <w:t xml:space="preserve"> </w:t>
            </w:r>
            <w:bookmarkEnd w:id="95"/>
            <w:r>
              <w:rPr>
                <w:rFonts w:ascii="Times" w:eastAsia="Batang" w:hAnsi="Times" w:cs="Times New Roman"/>
                <w:strike/>
                <w:color w:val="FF0000"/>
                <w:sz w:val="20"/>
                <w:szCs w:val="24"/>
                <w:lang w:val="en-GB" w:eastAsia="zh-CN"/>
              </w:rPr>
              <w:t>(such as number of layers, activation size, quantization, etc.) whose choice will constitute a design secret.</w:t>
            </w:r>
          </w:p>
          <w:p w14:paraId="38C560CA" w14:textId="77777777" w:rsidR="0087409F" w:rsidRDefault="00E97363">
            <w:pPr>
              <w:numPr>
                <w:ilvl w:val="0"/>
                <w:numId w:val="86"/>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C4: </w:t>
            </w:r>
            <w:r>
              <w:rPr>
                <w:rFonts w:ascii="Times" w:eastAsia="Microsoft YaHei" w:hAnsi="Times" w:cs="Times New Roman" w:hint="eastAsia"/>
                <w:sz w:val="20"/>
                <w:szCs w:val="24"/>
                <w:lang w:val="en-GB" w:eastAsia="zh-CN"/>
              </w:rPr>
              <w:t xml:space="preserve">UE capability </w:t>
            </w:r>
            <w:r>
              <w:rPr>
                <w:rFonts w:ascii="Times" w:eastAsia="Microsoft YaHei" w:hAnsi="Times" w:cs="Times New Roman"/>
                <w:sz w:val="20"/>
                <w:szCs w:val="24"/>
                <w:lang w:val="en-GB" w:eastAsia="zh-CN"/>
              </w:rPr>
              <w:t xml:space="preserve">for </w:t>
            </w:r>
            <w:r>
              <w:rPr>
                <w:rFonts w:ascii="Times" w:eastAsia="Microsoft YaHei" w:hAnsi="Times" w:cs="Times New Roman"/>
                <w:color w:val="00B050"/>
                <w:sz w:val="20"/>
                <w:szCs w:val="24"/>
                <w:lang w:val="en-GB" w:eastAsia="zh-CN"/>
              </w:rPr>
              <w:t xml:space="preserve">accepting new parameters on an existing model structure, such </w:t>
            </w:r>
            <w:r>
              <w:rPr>
                <w:rFonts w:ascii="Times" w:eastAsia="Microsoft YaHei" w:hAnsi="Times" w:cs="Times New Roman"/>
                <w:sz w:val="20"/>
                <w:szCs w:val="24"/>
                <w:lang w:val="en-GB" w:eastAsia="zh-CN"/>
              </w:rPr>
              <w:t xml:space="preserve">as compiling </w:t>
            </w:r>
            <w:r>
              <w:rPr>
                <w:rFonts w:ascii="Times" w:eastAsia="Microsoft YaHei" w:hAnsi="Times" w:cs="Times New Roman"/>
                <w:strike/>
                <w:color w:val="FF0000"/>
                <w:sz w:val="20"/>
                <w:szCs w:val="24"/>
                <w:lang w:val="en-GB" w:eastAsia="zh-CN"/>
              </w:rPr>
              <w:t>(if needed), quantization, updating and running the model</w:t>
            </w:r>
          </w:p>
          <w:p w14:paraId="071EEF91" w14:textId="77777777" w:rsidR="0087409F" w:rsidRDefault="00E97363">
            <w:pPr>
              <w:numPr>
                <w:ilvl w:val="1"/>
                <w:numId w:val="86"/>
              </w:numPr>
              <w:spacing w:afterLines="50" w:after="120" w:line="360" w:lineRule="auto"/>
              <w:rPr>
                <w:rFonts w:ascii="Times" w:eastAsia="Batang" w:hAnsi="Times" w:cs="Times New Roman"/>
                <w:color w:val="FF0000"/>
                <w:sz w:val="20"/>
                <w:szCs w:val="24"/>
                <w:lang w:val="en-GB" w:eastAsia="zh-CN"/>
              </w:rPr>
            </w:pPr>
            <w:r>
              <w:rPr>
                <w:rFonts w:ascii="Times" w:eastAsia="SimSun" w:hAnsi="Times" w:cs="Times New Roman" w:hint="eastAsia"/>
                <w:color w:val="FF0000"/>
                <w:sz w:val="20"/>
                <w:szCs w:val="24"/>
                <w:lang w:val="en-GB" w:eastAsia="zh-CN"/>
              </w:rPr>
              <w:t>Note: This may not be a challenge for a properly implemented device with the flexibility to update the parameter of a model.</w:t>
            </w:r>
          </w:p>
          <w:p w14:paraId="48D93A68" w14:textId="77777777" w:rsidR="0087409F" w:rsidRDefault="00E97363">
            <w:pPr>
              <w:numPr>
                <w:ilvl w:val="0"/>
                <w:numId w:val="86"/>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C5: </w:t>
            </w:r>
            <w:r>
              <w:rPr>
                <w:rFonts w:ascii="Times" w:eastAsia="Batang" w:hAnsi="Times" w:cs="Times New Roman"/>
                <w:color w:val="00B050"/>
                <w:sz w:val="20"/>
                <w:szCs w:val="24"/>
                <w:lang w:val="en-GB" w:eastAsia="zh-CN"/>
              </w:rPr>
              <w:t>Lack of performance guarantee and testability of an updated model prior to deployment, compared to the baseline scenario of going through offline quantization, compiling, and testing of the updated model with the rest of the modem implementation.</w:t>
            </w:r>
          </w:p>
          <w:p w14:paraId="50A2927A" w14:textId="77777777" w:rsidR="0087409F" w:rsidRDefault="00E97363">
            <w:pPr>
              <w:numPr>
                <w:ilvl w:val="1"/>
                <w:numId w:val="86"/>
              </w:numPr>
              <w:spacing w:afterLines="50" w:after="120" w:line="360" w:lineRule="auto"/>
              <w:rPr>
                <w:rFonts w:ascii="Times" w:eastAsia="SimSun" w:hAnsi="Times" w:cs="Times New Roman"/>
                <w:sz w:val="20"/>
                <w:szCs w:val="24"/>
                <w:lang w:val="en-GB" w:eastAsia="zh-CN"/>
              </w:rPr>
            </w:pPr>
            <w:r>
              <w:rPr>
                <w:rFonts w:ascii="Times" w:eastAsia="Batang" w:hAnsi="Times" w:cs="Times New Roman"/>
                <w:color w:val="00B050"/>
                <w:sz w:val="20"/>
                <w:szCs w:val="24"/>
                <w:lang w:val="en-GB" w:eastAsia="zh-CN"/>
              </w:rPr>
              <w:t>Note:</w:t>
            </w:r>
            <w:r>
              <w:rPr>
                <w:rFonts w:ascii="Times" w:eastAsia="Batang" w:hAnsi="Times" w:cs="Times New Roman"/>
                <w:color w:val="FF0000"/>
                <w:sz w:val="20"/>
                <w:szCs w:val="24"/>
                <w:lang w:val="en-GB" w:eastAsia="zh-CN"/>
              </w:rPr>
              <w:t xml:space="preserve"> </w:t>
            </w:r>
            <w:r>
              <w:rPr>
                <w:rFonts w:ascii="Times" w:eastAsia="SimSun" w:hAnsi="Times" w:cs="Times New Roman" w:hint="eastAsia"/>
                <w:color w:val="FF0000"/>
                <w:sz w:val="20"/>
                <w:szCs w:val="24"/>
                <w:lang w:val="en-GB" w:eastAsia="zh-CN"/>
              </w:rPr>
              <w:t xml:space="preserve">This may not be a challenge if </w:t>
            </w:r>
            <w:r>
              <w:rPr>
                <w:rFonts w:ascii="Times" w:eastAsia="SimSun" w:hAnsi="Times" w:cs="Times New Roman" w:hint="eastAsia"/>
                <w:color w:val="00B050"/>
                <w:sz w:val="20"/>
                <w:szCs w:val="24"/>
                <w:lang w:val="en-GB" w:eastAsia="zh-CN"/>
              </w:rPr>
              <w:t>p</w:t>
            </w:r>
            <w:r>
              <w:rPr>
                <w:rFonts w:ascii="Times" w:eastAsia="Batang" w:hAnsi="Times" w:cs="Times New Roman"/>
                <w:color w:val="00B050"/>
                <w:sz w:val="20"/>
                <w:szCs w:val="24"/>
                <w:lang w:val="en-GB" w:eastAsia="zh-CN"/>
              </w:rPr>
              <w:t>erformance can be monitored</w:t>
            </w:r>
            <w:r>
              <w:rPr>
                <w:rFonts w:ascii="Times" w:eastAsia="SimSun" w:hAnsi="Times" w:cs="Times New Roman" w:hint="eastAsia"/>
                <w:color w:val="FF0000"/>
                <w:sz w:val="20"/>
                <w:szCs w:val="24"/>
                <w:lang w:val="en-GB" w:eastAsia="zh-CN"/>
              </w:rPr>
              <w:t>/accessed</w:t>
            </w:r>
            <w:r>
              <w:rPr>
                <w:rFonts w:ascii="Times" w:eastAsia="Batang" w:hAnsi="Times" w:cs="Times New Roman"/>
                <w:color w:val="FF0000"/>
                <w:sz w:val="20"/>
                <w:szCs w:val="24"/>
                <w:lang w:val="en-GB" w:eastAsia="zh-CN"/>
              </w:rPr>
              <w:t xml:space="preserve"> </w:t>
            </w:r>
            <w:r>
              <w:rPr>
                <w:rFonts w:ascii="Times" w:eastAsia="Batang" w:hAnsi="Times" w:cs="Times New Roman"/>
                <w:color w:val="00B050"/>
                <w:sz w:val="20"/>
                <w:szCs w:val="24"/>
                <w:lang w:val="en-GB" w:eastAsia="zh-CN"/>
              </w:rPr>
              <w:t>after the model is deployed</w:t>
            </w:r>
            <w:r>
              <w:rPr>
                <w:rFonts w:ascii="Times" w:eastAsia="SimSun" w:hAnsi="Times" w:cs="Times New Roman" w:hint="eastAsia"/>
                <w:color w:val="00B050"/>
                <w:sz w:val="20"/>
                <w:szCs w:val="24"/>
                <w:lang w:val="en-GB" w:eastAsia="zh-CN"/>
              </w:rPr>
              <w:t xml:space="preserve"> </w:t>
            </w:r>
            <w:r>
              <w:rPr>
                <w:rFonts w:ascii="Times" w:eastAsia="SimSun" w:hAnsi="Times" w:cs="Times New Roman" w:hint="eastAsia"/>
                <w:color w:val="FF0000"/>
                <w:sz w:val="20"/>
                <w:szCs w:val="24"/>
                <w:lang w:val="en-GB" w:eastAsia="zh-CN"/>
              </w:rPr>
              <w:t>or RAN4 testing cases are properly designed</w:t>
            </w:r>
            <w:r>
              <w:rPr>
                <w:rFonts w:ascii="Times" w:eastAsia="Batang" w:hAnsi="Times" w:cs="Times New Roman"/>
                <w:color w:val="FF0000"/>
                <w:sz w:val="20"/>
                <w:szCs w:val="24"/>
                <w:lang w:val="en-GB" w:eastAsia="zh-CN"/>
              </w:rPr>
              <w:t>.</w:t>
            </w:r>
            <w:r>
              <w:rPr>
                <w:rFonts w:ascii="Times" w:eastAsia="SimSun" w:hAnsi="Times" w:cs="Times New Roman" w:hint="eastAsia"/>
                <w:color w:val="FF0000"/>
                <w:sz w:val="20"/>
                <w:szCs w:val="24"/>
                <w:lang w:val="en-GB" w:eastAsia="zh-CN"/>
              </w:rPr>
              <w:t xml:space="preserve"> Proper implementation or alignment of quantization would also address the concern.</w:t>
            </w:r>
          </w:p>
          <w:p w14:paraId="07DA4557" w14:textId="77777777" w:rsidR="0087409F" w:rsidRDefault="00E97363">
            <w:pPr>
              <w:numPr>
                <w:ilvl w:val="0"/>
                <w:numId w:val="86"/>
              </w:numPr>
              <w:spacing w:afterLines="50" w:after="120" w:line="360" w:lineRule="auto"/>
              <w:rPr>
                <w:rFonts w:ascii="Times" w:eastAsia="Microsoft YaHei" w:hAnsi="Times" w:cs="Times New Roman"/>
                <w:color w:val="FF0000"/>
                <w:sz w:val="20"/>
                <w:szCs w:val="24"/>
                <w:lang w:val="en-GB" w:eastAsia="zh-CN"/>
              </w:rPr>
            </w:pPr>
            <w:r>
              <w:rPr>
                <w:rFonts w:ascii="Times" w:eastAsia="Batang" w:hAnsi="Times" w:cs="Times New Roman"/>
                <w:color w:val="FF0000"/>
                <w:sz w:val="20"/>
                <w:szCs w:val="24"/>
                <w:lang w:val="en-GB" w:eastAsia="zh-CN"/>
              </w:rPr>
              <w:t>C9</w:t>
            </w:r>
            <w:r>
              <w:rPr>
                <w:rFonts w:ascii="Times" w:eastAsia="SimSun" w:hAnsi="Times" w:cs="Times New Roman" w:hint="eastAsia"/>
                <w:color w:val="FF0000"/>
                <w:sz w:val="20"/>
                <w:szCs w:val="24"/>
                <w:lang w:val="en-GB" w:eastAsia="zh-CN"/>
              </w:rPr>
              <w:t xml:space="preserve"> (deleted, since it can be viewed as a special case of C5)</w:t>
            </w:r>
            <w:r>
              <w:rPr>
                <w:rFonts w:ascii="Times" w:eastAsia="Batang" w:hAnsi="Times" w:cs="Times New Roman"/>
                <w:color w:val="FF0000"/>
                <w:sz w:val="20"/>
                <w:szCs w:val="24"/>
                <w:lang w:val="en-GB" w:eastAsia="zh-CN"/>
              </w:rPr>
              <w:t xml:space="preserve">: </w:t>
            </w:r>
            <w:r>
              <w:rPr>
                <w:rFonts w:ascii="Times" w:eastAsia="Batang" w:hAnsi="Times" w:cs="Times New Roman"/>
                <w:strike/>
                <w:color w:val="FF0000"/>
                <w:sz w:val="20"/>
                <w:szCs w:val="24"/>
                <w:lang w:val="en-GB" w:eastAsia="zh-CN"/>
              </w:rPr>
              <w:t>Full model optimization Potentially suboptimal performance of an updated model due to lack of testing fully developed modelmodel quantization optimization during training, compared to the baseline scenario of going through offline quantization, compiling, and testing of the updated model</w:t>
            </w:r>
            <w:r>
              <w:rPr>
                <w:rFonts w:ascii="Times" w:eastAsia="Batang" w:hAnsi="Times" w:cs="Times New Roman"/>
                <w:color w:val="FF0000"/>
                <w:sz w:val="20"/>
                <w:szCs w:val="24"/>
                <w:lang w:val="en-GB" w:eastAsia="zh-CN"/>
              </w:rPr>
              <w:t>.</w:t>
            </w:r>
          </w:p>
          <w:p w14:paraId="5BA2C71D" w14:textId="77777777" w:rsidR="0087409F" w:rsidRDefault="00E97363">
            <w:pPr>
              <w:numPr>
                <w:ilvl w:val="0"/>
                <w:numId w:val="86"/>
              </w:numPr>
              <w:spacing w:afterLines="50" w:after="120" w:line="360" w:lineRule="auto"/>
              <w:rPr>
                <w:rFonts w:ascii="Times" w:eastAsia="Microsoft YaHei" w:hAnsi="Times" w:cs="Times New Roman"/>
                <w:sz w:val="20"/>
                <w:szCs w:val="24"/>
                <w:lang w:val="en-GB" w:eastAsia="zh-CN"/>
              </w:rPr>
            </w:pPr>
            <w:r>
              <w:rPr>
                <w:rFonts w:ascii="Times" w:eastAsia="Batang" w:hAnsi="Times" w:cs="Times New Roman"/>
                <w:sz w:val="20"/>
                <w:szCs w:val="24"/>
                <w:lang w:val="en-GB" w:eastAsia="zh-CN"/>
              </w:rPr>
              <w:t>C10: Device specific optimization</w:t>
            </w:r>
            <w:r>
              <w:rPr>
                <w:rFonts w:ascii="Times" w:eastAsia="Batang" w:hAnsi="Times" w:cs="Times New Roman"/>
                <w:color w:val="00B050"/>
                <w:sz w:val="20"/>
                <w:szCs w:val="24"/>
                <w:lang w:val="en-GB" w:eastAsia="zh-CN"/>
              </w:rPr>
              <w:t xml:space="preserve"> of the model structure</w:t>
            </w:r>
          </w:p>
          <w:p w14:paraId="0EBD7955" w14:textId="77777777" w:rsidR="0087409F" w:rsidRDefault="00E97363">
            <w:pPr>
              <w:numPr>
                <w:ilvl w:val="0"/>
                <w:numId w:val="86"/>
              </w:numPr>
              <w:spacing w:afterLines="50" w:after="120"/>
              <w:rPr>
                <w:rFonts w:ascii="Times" w:eastAsia="SimSun" w:hAnsi="Times" w:cs="Times New Roman"/>
                <w:color w:val="FF0000"/>
                <w:sz w:val="20"/>
                <w:szCs w:val="24"/>
                <w:lang w:val="en-GB" w:eastAsia="zh-CN"/>
              </w:rPr>
            </w:pPr>
            <w:r>
              <w:rPr>
                <w:rFonts w:ascii="Times" w:eastAsia="SimSun" w:hAnsi="Times" w:cs="Times New Roman"/>
                <w:sz w:val="20"/>
                <w:szCs w:val="24"/>
                <w:lang w:val="en-GB" w:eastAsia="zh-CN"/>
              </w:rPr>
              <w:t xml:space="preserve">C11: Device capability of </w:t>
            </w:r>
            <w:r>
              <w:rPr>
                <w:rFonts w:ascii="Times" w:eastAsia="Batang" w:hAnsi="Times" w:cs="Times New Roman"/>
                <w:strike/>
                <w:color w:val="FF0000"/>
                <w:sz w:val="20"/>
                <w:szCs w:val="24"/>
                <w:lang w:val="en-GB" w:eastAsia="zh-CN"/>
              </w:rPr>
              <w:t>running an unknown model structure</w:t>
            </w:r>
            <w:r>
              <w:rPr>
                <w:rFonts w:ascii="Times" w:eastAsia="SimSun" w:hAnsi="Times" w:cs="Times New Roman"/>
                <w:strike/>
                <w:color w:val="FF0000"/>
                <w:sz w:val="20"/>
                <w:szCs w:val="24"/>
                <w:lang w:val="en-GB" w:eastAsia="zh-CN"/>
              </w:rPr>
              <w:t xml:space="preserve"> </w:t>
            </w:r>
            <w:r>
              <w:rPr>
                <w:rFonts w:ascii="Times" w:eastAsia="SimSun" w:hAnsi="Times" w:cs="Times New Roman"/>
                <w:color w:val="FF0000"/>
                <w:sz w:val="20"/>
                <w:szCs w:val="24"/>
                <w:lang w:val="en-GB" w:eastAsia="zh-CN"/>
              </w:rPr>
              <w:t>converting an unknown structure into executable format</w:t>
            </w:r>
          </w:p>
          <w:p w14:paraId="15E46489" w14:textId="77777777" w:rsidR="0087409F" w:rsidRDefault="00E97363">
            <w:pPr>
              <w:numPr>
                <w:ilvl w:val="0"/>
                <w:numId w:val="86"/>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C</w:t>
            </w:r>
            <w:r>
              <w:rPr>
                <w:rFonts w:ascii="Times" w:eastAsia="SimSun" w:hAnsi="Times" w:cs="Times New Roman" w:hint="eastAsia"/>
                <w:color w:val="FF0000"/>
                <w:sz w:val="20"/>
                <w:szCs w:val="24"/>
                <w:lang w:val="en-GB" w:eastAsia="zh-CN"/>
              </w:rPr>
              <w:t>12(new)</w:t>
            </w:r>
            <w:r>
              <w:rPr>
                <w:rFonts w:ascii="Times" w:eastAsia="SimSun" w:hAnsi="Times" w:cs="Times New Roman"/>
                <w:color w:val="FF0000"/>
                <w:sz w:val="20"/>
                <w:szCs w:val="24"/>
                <w:lang w:val="en-GB" w:eastAsia="zh-CN"/>
              </w:rPr>
              <w:t>: Longer model update timescale and more coordination between network side and UE side/neutral site when the model training location (or offline compiling location) and model storage location are not on the same side;</w:t>
            </w:r>
          </w:p>
          <w:p w14:paraId="75F18726" w14:textId="77777777" w:rsidR="0087409F" w:rsidRDefault="00E97363">
            <w:pPr>
              <w:numPr>
                <w:ilvl w:val="0"/>
                <w:numId w:val="86"/>
              </w:numPr>
              <w:spacing w:afterLines="50" w:after="120" w:line="360" w:lineRule="auto"/>
              <w:rPr>
                <w:rFonts w:ascii="Times" w:eastAsia="Batang" w:hAnsi="Times" w:cs="Times New Roman"/>
                <w:color w:val="00B050"/>
                <w:sz w:val="20"/>
                <w:szCs w:val="24"/>
                <w:lang w:val="en-GB" w:eastAsia="zh-CN"/>
              </w:rPr>
            </w:pPr>
            <w:r>
              <w:rPr>
                <w:rFonts w:ascii="Times" w:eastAsia="Batang" w:hAnsi="Times" w:cs="Times New Roman"/>
                <w:color w:val="00B050"/>
                <w:sz w:val="20"/>
                <w:szCs w:val="24"/>
                <w:lang w:val="en-GB" w:eastAsia="zh-CN"/>
              </w:rPr>
              <w:t>S0: Specification related to model transfer</w:t>
            </w:r>
          </w:p>
          <w:p w14:paraId="4DDAC386" w14:textId="77777777" w:rsidR="0087409F" w:rsidRDefault="00E97363">
            <w:pPr>
              <w:numPr>
                <w:ilvl w:val="0"/>
                <w:numId w:val="86"/>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S1: Specification of model format </w:t>
            </w:r>
            <w:r>
              <w:rPr>
                <w:rFonts w:ascii="Times" w:eastAsia="SimSun" w:hAnsi="Times" w:cs="Times New Roman" w:hint="eastAsia"/>
                <w:color w:val="FF0000"/>
                <w:sz w:val="20"/>
                <w:szCs w:val="24"/>
                <w:lang w:val="en-GB" w:eastAsia="zh-CN"/>
              </w:rPr>
              <w:t xml:space="preserve">alignment </w:t>
            </w:r>
            <w:r>
              <w:rPr>
                <w:rFonts w:ascii="Times" w:eastAsia="Batang" w:hAnsi="Times" w:cs="Times New Roman"/>
                <w:sz w:val="20"/>
                <w:szCs w:val="24"/>
                <w:lang w:val="en-GB" w:eastAsia="zh-CN"/>
              </w:rPr>
              <w:t>for open-format model transfer</w:t>
            </w:r>
          </w:p>
          <w:p w14:paraId="5C8BDC4C" w14:textId="77777777" w:rsidR="0087409F" w:rsidRDefault="00E97363">
            <w:pPr>
              <w:numPr>
                <w:ilvl w:val="1"/>
                <w:numId w:val="86"/>
              </w:numPr>
              <w:spacing w:afterLines="50" w:after="120" w:line="360" w:lineRule="auto"/>
              <w:rPr>
                <w:rFonts w:ascii="Times" w:eastAsia="Batang" w:hAnsi="Times" w:cs="Times New Roman"/>
                <w:color w:val="FF0000"/>
                <w:sz w:val="20"/>
                <w:szCs w:val="24"/>
                <w:lang w:val="en-GB" w:eastAsia="zh-CN"/>
              </w:rPr>
            </w:pPr>
            <w:r>
              <w:rPr>
                <w:rFonts w:ascii="Times" w:eastAsia="SimSun" w:hAnsi="Times" w:cs="Times New Roman" w:hint="eastAsia"/>
                <w:color w:val="FF0000"/>
                <w:sz w:val="20"/>
                <w:szCs w:val="24"/>
                <w:lang w:val="en-GB" w:eastAsia="zh-CN"/>
              </w:rPr>
              <w:t>Note: 3GPP has similar mechanisms specified in other WG.</w:t>
            </w:r>
          </w:p>
          <w:p w14:paraId="7C8F29AB" w14:textId="77777777" w:rsidR="0087409F" w:rsidRDefault="00E97363">
            <w:pPr>
              <w:numPr>
                <w:ilvl w:val="0"/>
                <w:numId w:val="86"/>
              </w:numPr>
              <w:spacing w:afterLines="50" w:after="120" w:line="360" w:lineRule="auto"/>
              <w:rPr>
                <w:rFonts w:ascii="Times" w:eastAsia="SimSun" w:hAnsi="Times" w:cs="Times New Roman"/>
                <w:sz w:val="20"/>
                <w:szCs w:val="24"/>
                <w:lang w:val="en-GB" w:eastAsia="zh-CN"/>
              </w:rPr>
            </w:pPr>
            <w:r>
              <w:rPr>
                <w:rFonts w:ascii="Times" w:eastAsia="SimSun" w:hAnsi="Times" w:cs="Times New Roman" w:hint="eastAsia"/>
                <w:sz w:val="20"/>
                <w:szCs w:val="24"/>
                <w:lang w:val="en-GB" w:eastAsia="zh-CN"/>
              </w:rPr>
              <w:t>S2:</w:t>
            </w:r>
            <w:r>
              <w:rPr>
                <w:rFonts w:ascii="Times" w:eastAsia="Batang" w:hAnsi="Times" w:cs="Times New Roman"/>
                <w:sz w:val="20"/>
                <w:szCs w:val="24"/>
                <w:lang w:val="en-GB" w:eastAsia="zh-CN"/>
              </w:rPr>
              <w:t xml:space="preserve"> </w:t>
            </w:r>
            <w:r>
              <w:rPr>
                <w:rFonts w:ascii="Times" w:eastAsia="SimSun" w:hAnsi="Times" w:cs="Times New Roman"/>
                <w:sz w:val="20"/>
                <w:szCs w:val="24"/>
                <w:lang w:val="en-GB" w:eastAsia="zh-CN"/>
              </w:rPr>
              <w:t xml:space="preserve">Flexible UE capability mechanism beyond model-ID based approach </w:t>
            </w:r>
            <w:r>
              <w:rPr>
                <w:rFonts w:ascii="Times" w:eastAsia="SimSun" w:hAnsi="Times" w:cs="Times New Roman"/>
                <w:color w:val="FF0000"/>
                <w:sz w:val="20"/>
                <w:szCs w:val="24"/>
                <w:lang w:val="en-GB" w:eastAsia="zh-CN"/>
              </w:rPr>
              <w:t>for executing a model with unknown structure</w:t>
            </w:r>
          </w:p>
        </w:tc>
      </w:tr>
    </w:tbl>
    <w:p w14:paraId="4A763CEA" w14:textId="77777777" w:rsidR="0087409F" w:rsidRDefault="00E97363">
      <w:pPr>
        <w:keepNext/>
        <w:spacing w:afterLines="50" w:after="120"/>
        <w:jc w:val="center"/>
        <w:rPr>
          <w:rFonts w:ascii="Times New Roman" w:eastAsia="SimSun" w:hAnsi="Times New Roman" w:cs="Times New Roman"/>
          <w:sz w:val="20"/>
          <w:szCs w:val="20"/>
          <w:lang w:eastAsia="zh-CN"/>
        </w:rPr>
      </w:pPr>
      <w:bookmarkStart w:id="96" w:name="_Ref142507055"/>
      <w:bookmarkStart w:id="97" w:name="_Ref142507052"/>
      <w:r>
        <w:rPr>
          <w:rFonts w:ascii="Times New Roman" w:eastAsia="Times New Roman" w:hAnsi="Times New Roman" w:cs="Times New Roman"/>
          <w:sz w:val="20"/>
          <w:szCs w:val="20"/>
        </w:rPr>
        <w:lastRenderedPageBreak/>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9</w:t>
      </w:r>
      <w:r>
        <w:rPr>
          <w:rFonts w:ascii="Times New Roman" w:eastAsia="Times New Roman" w:hAnsi="Times New Roman" w:cs="Times New Roman"/>
          <w:sz w:val="20"/>
          <w:szCs w:val="20"/>
        </w:rPr>
        <w:fldChar w:fldCharType="end"/>
      </w:r>
      <w:bookmarkEnd w:id="96"/>
      <w:r>
        <w:rPr>
          <w:rFonts w:ascii="Times New Roman" w:eastAsia="SimSun" w:hAnsi="Times New Roman" w:cs="Times New Roman" w:hint="eastAsia"/>
          <w:sz w:val="20"/>
          <w:szCs w:val="20"/>
          <w:lang w:eastAsia="zh-CN"/>
        </w:rPr>
        <w:t xml:space="preserve"> Analysis of different model transfer methods compared to model delivery</w:t>
      </w:r>
      <w:bookmarkEnd w:id="97"/>
    </w:p>
    <w:tbl>
      <w:tblPr>
        <w:tblStyle w:val="TableGrid6"/>
        <w:tblW w:w="0" w:type="auto"/>
        <w:tblInd w:w="108" w:type="dxa"/>
        <w:tblLook w:val="04A0" w:firstRow="1" w:lastRow="0" w:firstColumn="1" w:lastColumn="0" w:noHBand="0" w:noVBand="1"/>
      </w:tblPr>
      <w:tblGrid>
        <w:gridCol w:w="1418"/>
        <w:gridCol w:w="1559"/>
        <w:gridCol w:w="1961"/>
        <w:gridCol w:w="2205"/>
        <w:gridCol w:w="1929"/>
      </w:tblGrid>
      <w:tr w:rsidR="0087409F" w14:paraId="29334F4C" w14:textId="77777777">
        <w:tc>
          <w:tcPr>
            <w:tcW w:w="1418" w:type="dxa"/>
            <w:shd w:val="clear" w:color="auto" w:fill="D9D9D9"/>
          </w:tcPr>
          <w:p w14:paraId="350BB354"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Training location</w:t>
            </w:r>
          </w:p>
        </w:tc>
        <w:tc>
          <w:tcPr>
            <w:tcW w:w="1559" w:type="dxa"/>
            <w:shd w:val="clear" w:color="auto" w:fill="D9D9D9"/>
          </w:tcPr>
          <w:p w14:paraId="1CEB5A96"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delivery or transfer</w:t>
            </w:r>
          </w:p>
        </w:tc>
        <w:tc>
          <w:tcPr>
            <w:tcW w:w="1961" w:type="dxa"/>
            <w:shd w:val="clear" w:color="auto" w:fill="D9D9D9"/>
          </w:tcPr>
          <w:p w14:paraId="0BFEE165"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Benefits</w:t>
            </w:r>
          </w:p>
        </w:tc>
        <w:tc>
          <w:tcPr>
            <w:tcW w:w="2205" w:type="dxa"/>
            <w:shd w:val="clear" w:color="auto" w:fill="D9D9D9"/>
          </w:tcPr>
          <w:p w14:paraId="4C199C4F"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Challenges/ requirements</w:t>
            </w:r>
          </w:p>
        </w:tc>
        <w:tc>
          <w:tcPr>
            <w:tcW w:w="1929" w:type="dxa"/>
            <w:shd w:val="clear" w:color="auto" w:fill="D9D9D9"/>
          </w:tcPr>
          <w:p w14:paraId="0D8E5A85"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Potential specification impact</w:t>
            </w:r>
          </w:p>
        </w:tc>
      </w:tr>
      <w:tr w:rsidR="0087409F" w14:paraId="59851DCD" w14:textId="77777777">
        <w:tc>
          <w:tcPr>
            <w:tcW w:w="1418" w:type="dxa"/>
            <w:vMerge w:val="restart"/>
            <w:shd w:val="clear" w:color="auto" w:fill="DAEEF3"/>
            <w:vAlign w:val="center"/>
          </w:tcPr>
          <w:p w14:paraId="3075EC2E"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NW-side training</w:t>
            </w:r>
          </w:p>
        </w:tc>
        <w:tc>
          <w:tcPr>
            <w:tcW w:w="1559" w:type="dxa"/>
            <w:shd w:val="clear" w:color="auto" w:fill="DAEEF3"/>
            <w:vAlign w:val="center"/>
          </w:tcPr>
          <w:p w14:paraId="36F264D2"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1961" w:type="dxa"/>
            <w:shd w:val="clear" w:color="auto" w:fill="DAEEF3"/>
            <w:vAlign w:val="center"/>
          </w:tcPr>
          <w:p w14:paraId="0C12AA67"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2205" w:type="dxa"/>
            <w:shd w:val="clear" w:color="auto" w:fill="DAEEF3"/>
            <w:vAlign w:val="center"/>
          </w:tcPr>
          <w:p w14:paraId="431FEA4A"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929" w:type="dxa"/>
            <w:shd w:val="clear" w:color="auto" w:fill="DAEEF3"/>
            <w:vAlign w:val="center"/>
          </w:tcPr>
          <w:p w14:paraId="3A6BED8D"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r w:rsidR="0087409F" w14:paraId="36F891E3" w14:textId="77777777">
        <w:tc>
          <w:tcPr>
            <w:tcW w:w="1418" w:type="dxa"/>
            <w:vMerge/>
            <w:shd w:val="clear" w:color="auto" w:fill="DAEEF3"/>
          </w:tcPr>
          <w:p w14:paraId="62D52AAC" w14:textId="77777777" w:rsidR="0087409F" w:rsidRDefault="0087409F">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26D2E339"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z2</w:t>
            </w:r>
          </w:p>
        </w:tc>
        <w:tc>
          <w:tcPr>
            <w:tcW w:w="1961" w:type="dxa"/>
            <w:shd w:val="clear" w:color="auto" w:fill="DAEEF3"/>
            <w:vAlign w:val="center"/>
          </w:tcPr>
          <w:p w14:paraId="0363DA47"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28B97DBB"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C5, C</w:t>
            </w:r>
            <w:r>
              <w:rPr>
                <w:rFonts w:ascii="Times New Roman" w:eastAsia="SimSun" w:hAnsi="Times New Roman" w:cs="Times New Roman" w:hint="eastAsia"/>
                <w:sz w:val="20"/>
                <w:szCs w:val="20"/>
                <w:lang w:eastAsia="zh-CN"/>
              </w:rPr>
              <w:t>12</w:t>
            </w:r>
          </w:p>
        </w:tc>
        <w:tc>
          <w:tcPr>
            <w:tcW w:w="1929" w:type="dxa"/>
            <w:shd w:val="clear" w:color="auto" w:fill="DAEEF3"/>
            <w:vAlign w:val="center"/>
          </w:tcPr>
          <w:p w14:paraId="6F1941A7"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r w:rsidR="0087409F" w14:paraId="51A5F744" w14:textId="77777777">
        <w:tc>
          <w:tcPr>
            <w:tcW w:w="1418" w:type="dxa"/>
            <w:vMerge/>
            <w:shd w:val="clear" w:color="auto" w:fill="DAEEF3"/>
          </w:tcPr>
          <w:p w14:paraId="790192CB" w14:textId="77777777" w:rsidR="0087409F" w:rsidRDefault="0087409F">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4C697413"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z4</w:t>
            </w:r>
          </w:p>
        </w:tc>
        <w:tc>
          <w:tcPr>
            <w:tcW w:w="1961" w:type="dxa"/>
            <w:shd w:val="clear" w:color="auto" w:fill="DAEEF3"/>
            <w:vAlign w:val="center"/>
          </w:tcPr>
          <w:p w14:paraId="0496E056"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B1, B4, 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xml:space="preserve">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2B28F825"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w:t>
            </w:r>
          </w:p>
        </w:tc>
        <w:tc>
          <w:tcPr>
            <w:tcW w:w="1929" w:type="dxa"/>
            <w:shd w:val="clear" w:color="auto" w:fill="DAEEF3"/>
            <w:vAlign w:val="center"/>
          </w:tcPr>
          <w:p w14:paraId="5DC4600F"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r w:rsidR="0087409F" w14:paraId="7FD63C4C" w14:textId="77777777">
        <w:tc>
          <w:tcPr>
            <w:tcW w:w="1418" w:type="dxa"/>
            <w:vMerge/>
            <w:shd w:val="clear" w:color="auto" w:fill="DAEEF3"/>
          </w:tcPr>
          <w:p w14:paraId="670BC10B" w14:textId="77777777" w:rsidR="0087409F" w:rsidRDefault="0087409F">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48F9BEED"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z5</w:t>
            </w:r>
          </w:p>
        </w:tc>
        <w:tc>
          <w:tcPr>
            <w:tcW w:w="1961" w:type="dxa"/>
            <w:shd w:val="clear" w:color="auto" w:fill="DAEEF3"/>
            <w:vAlign w:val="center"/>
          </w:tcPr>
          <w:p w14:paraId="301E7492"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B1, B3, B4, 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xml:space="preserve">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1B6AE327"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 C10, C11</w:t>
            </w:r>
          </w:p>
        </w:tc>
        <w:tc>
          <w:tcPr>
            <w:tcW w:w="1929" w:type="dxa"/>
            <w:shd w:val="clear" w:color="auto" w:fill="DAEEF3"/>
            <w:vAlign w:val="center"/>
          </w:tcPr>
          <w:p w14:paraId="6E990809" w14:textId="77777777" w:rsidR="0087409F" w:rsidRDefault="00E97363">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 S2</w:t>
            </w:r>
          </w:p>
        </w:tc>
      </w:tr>
      <w:tr w:rsidR="0087409F" w14:paraId="17A44F97" w14:textId="77777777">
        <w:tc>
          <w:tcPr>
            <w:tcW w:w="1418" w:type="dxa"/>
            <w:vMerge w:val="restart"/>
            <w:shd w:val="clear" w:color="auto" w:fill="EAF1DD"/>
            <w:vAlign w:val="center"/>
          </w:tcPr>
          <w:p w14:paraId="58D439B3"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UE</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side/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Neutral</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s</w:t>
            </w:r>
            <w:r>
              <w:rPr>
                <w:rFonts w:ascii="Times New Roman" w:eastAsia="SimSun" w:hAnsi="Times New Roman" w:cs="Times New Roman" w:hint="eastAsia"/>
                <w:sz w:val="20"/>
                <w:szCs w:val="20"/>
                <w:lang w:eastAsia="zh-CN"/>
              </w:rPr>
              <w:t>id</w:t>
            </w:r>
            <w:r>
              <w:rPr>
                <w:rFonts w:ascii="Times New Roman" w:eastAsia="SimSun" w:hAnsi="Times New Roman" w:cs="Times New Roman"/>
                <w:sz w:val="20"/>
                <w:szCs w:val="20"/>
                <w:lang w:eastAsia="zh-CN"/>
              </w:rPr>
              <w:t xml:space="preserve">e </w:t>
            </w: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raining</w:t>
            </w:r>
          </w:p>
        </w:tc>
        <w:tc>
          <w:tcPr>
            <w:tcW w:w="1559" w:type="dxa"/>
            <w:shd w:val="clear" w:color="auto" w:fill="EAF1DD"/>
            <w:vAlign w:val="center"/>
          </w:tcPr>
          <w:p w14:paraId="60B67F3D"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1961" w:type="dxa"/>
            <w:shd w:val="clear" w:color="auto" w:fill="EAF1DD"/>
          </w:tcPr>
          <w:p w14:paraId="543C20A0"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2205" w:type="dxa"/>
            <w:shd w:val="clear" w:color="auto" w:fill="EAF1DD"/>
          </w:tcPr>
          <w:p w14:paraId="21BC6F52"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929" w:type="dxa"/>
            <w:shd w:val="clear" w:color="auto" w:fill="EAF1DD"/>
          </w:tcPr>
          <w:p w14:paraId="5507646B"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r w:rsidR="0087409F" w14:paraId="7ACA532B" w14:textId="77777777">
        <w:tc>
          <w:tcPr>
            <w:tcW w:w="1418" w:type="dxa"/>
            <w:vMerge/>
            <w:shd w:val="clear" w:color="auto" w:fill="EAF1DD"/>
          </w:tcPr>
          <w:p w14:paraId="158E0ADB" w14:textId="77777777" w:rsidR="0087409F" w:rsidRDefault="0087409F">
            <w:pPr>
              <w:spacing w:before="120" w:after="120"/>
              <w:jc w:val="both"/>
              <w:rPr>
                <w:rFonts w:ascii="Times New Roman" w:eastAsia="SimSun" w:hAnsi="Times New Roman" w:cs="Times New Roman"/>
                <w:sz w:val="20"/>
                <w:szCs w:val="20"/>
                <w:lang w:eastAsia="zh-CN"/>
              </w:rPr>
            </w:pPr>
          </w:p>
        </w:tc>
        <w:tc>
          <w:tcPr>
            <w:tcW w:w="1559" w:type="dxa"/>
            <w:shd w:val="clear" w:color="auto" w:fill="EAF1DD"/>
            <w:vAlign w:val="center"/>
          </w:tcPr>
          <w:p w14:paraId="0543337A"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z1</w:t>
            </w:r>
          </w:p>
        </w:tc>
        <w:tc>
          <w:tcPr>
            <w:tcW w:w="1961" w:type="dxa"/>
            <w:shd w:val="clear" w:color="auto" w:fill="EAF1DD"/>
            <w:vAlign w:val="center"/>
          </w:tcPr>
          <w:p w14:paraId="7E1A8078"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6</w:t>
            </w:r>
          </w:p>
        </w:tc>
        <w:tc>
          <w:tcPr>
            <w:tcW w:w="2205" w:type="dxa"/>
            <w:shd w:val="clear" w:color="auto" w:fill="EAF1DD"/>
            <w:vAlign w:val="center"/>
          </w:tcPr>
          <w:p w14:paraId="59BF81CA"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w:t>
            </w:r>
            <w:r>
              <w:rPr>
                <w:rFonts w:ascii="Times New Roman" w:eastAsia="SimSun" w:hAnsi="Times New Roman" w:cs="Times New Roman" w:hint="eastAsia"/>
                <w:sz w:val="20"/>
                <w:szCs w:val="20"/>
                <w:lang w:eastAsia="zh-CN"/>
              </w:rPr>
              <w:t>12</w:t>
            </w:r>
          </w:p>
        </w:tc>
        <w:tc>
          <w:tcPr>
            <w:tcW w:w="1929" w:type="dxa"/>
            <w:shd w:val="clear" w:color="auto" w:fill="EAF1DD"/>
            <w:vAlign w:val="center"/>
          </w:tcPr>
          <w:p w14:paraId="22E30883"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w:t>
            </w:r>
          </w:p>
        </w:tc>
      </w:tr>
      <w:tr w:rsidR="0087409F" w14:paraId="1C9013D8" w14:textId="77777777">
        <w:tc>
          <w:tcPr>
            <w:tcW w:w="1418" w:type="dxa"/>
            <w:vMerge/>
            <w:shd w:val="clear" w:color="auto" w:fill="EAF1DD"/>
          </w:tcPr>
          <w:p w14:paraId="3EE580B2" w14:textId="77777777" w:rsidR="0087409F" w:rsidRDefault="0087409F">
            <w:pPr>
              <w:spacing w:before="120" w:after="120"/>
              <w:jc w:val="both"/>
              <w:rPr>
                <w:rFonts w:ascii="Times New Roman" w:eastAsia="SimSun" w:hAnsi="Times New Roman" w:cs="Times New Roman"/>
                <w:sz w:val="20"/>
                <w:szCs w:val="20"/>
                <w:lang w:eastAsia="zh-CN"/>
              </w:rPr>
            </w:pPr>
          </w:p>
        </w:tc>
        <w:tc>
          <w:tcPr>
            <w:tcW w:w="1559" w:type="dxa"/>
            <w:shd w:val="clear" w:color="auto" w:fill="EAF1DD"/>
            <w:vAlign w:val="center"/>
          </w:tcPr>
          <w:p w14:paraId="0587120C" w14:textId="77777777" w:rsidR="0087409F" w:rsidRDefault="00E97363">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z3</w:t>
            </w:r>
          </w:p>
        </w:tc>
        <w:tc>
          <w:tcPr>
            <w:tcW w:w="1961" w:type="dxa"/>
            <w:shd w:val="clear" w:color="auto" w:fill="EAF1DD"/>
            <w:vAlign w:val="center"/>
          </w:tcPr>
          <w:p w14:paraId="29CC009F"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6</w:t>
            </w:r>
          </w:p>
        </w:tc>
        <w:tc>
          <w:tcPr>
            <w:tcW w:w="2205" w:type="dxa"/>
            <w:shd w:val="clear" w:color="auto" w:fill="EAF1DD"/>
            <w:vAlign w:val="center"/>
          </w:tcPr>
          <w:p w14:paraId="12409853"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 C</w:t>
            </w:r>
            <w:r>
              <w:rPr>
                <w:rFonts w:ascii="Times New Roman" w:eastAsia="SimSun" w:hAnsi="Times New Roman" w:cs="Times New Roman" w:hint="eastAsia"/>
                <w:sz w:val="20"/>
                <w:szCs w:val="20"/>
                <w:lang w:eastAsia="zh-CN"/>
              </w:rPr>
              <w:t>12</w:t>
            </w:r>
          </w:p>
        </w:tc>
        <w:tc>
          <w:tcPr>
            <w:tcW w:w="1929" w:type="dxa"/>
            <w:shd w:val="clear" w:color="auto" w:fill="EAF1DD"/>
            <w:vAlign w:val="center"/>
          </w:tcPr>
          <w:p w14:paraId="53206358" w14:textId="77777777" w:rsidR="0087409F" w:rsidRDefault="00E97363">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bl>
    <w:p w14:paraId="5E55F605" w14:textId="77777777" w:rsidR="0087409F" w:rsidRDefault="00E97363">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12: For model transfer z1~z5, adopt Table 2 and Table 3 in this document on </w:t>
      </w:r>
      <w:r>
        <w:rPr>
          <w:rFonts w:ascii="Times New Roman" w:eastAsia="SimSun" w:hAnsi="Times New Roman" w:cs="Times New Roman"/>
          <w:b/>
          <w:sz w:val="20"/>
          <w:szCs w:val="20"/>
          <w:lang w:eastAsia="zh-CN"/>
        </w:rPr>
        <w:t>benefit, challenge/requirement and specification</w:t>
      </w:r>
      <w:r>
        <w:rPr>
          <w:rFonts w:ascii="Times New Roman" w:eastAsia="SimSun" w:hAnsi="Times New Roman" w:cs="Times New Roman" w:hint="eastAsia"/>
          <w:b/>
          <w:sz w:val="20"/>
          <w:szCs w:val="20"/>
          <w:lang w:eastAsia="zh-CN"/>
        </w:rPr>
        <w:t xml:space="preserve"> impact.</w:t>
      </w:r>
    </w:p>
    <w:p w14:paraId="22CC12A2" w14:textId="77777777" w:rsidR="0087409F" w:rsidRDefault="00E97363">
      <w:pPr>
        <w:rPr>
          <w:b/>
          <w:bCs/>
          <w:color w:val="4472C4" w:themeColor="accent5"/>
          <w:lang w:val="en-GB"/>
        </w:rPr>
      </w:pPr>
      <w:r>
        <w:rPr>
          <w:b/>
          <w:bCs/>
          <w:color w:val="4472C4" w:themeColor="accent5"/>
          <w:lang w:val="en-GB"/>
        </w:rPr>
        <w:t>Intel</w:t>
      </w:r>
    </w:p>
    <w:p w14:paraId="09F38B26" w14:textId="77777777" w:rsidR="0087409F" w:rsidRDefault="00E97363">
      <w:pPr>
        <w:rPr>
          <w:rFonts w:ascii="Times New Roman" w:eastAsia="Times New Roman"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Proposal-8: Consider the following analysis of the model transfer cases for TR</w:t>
      </w:r>
    </w:p>
    <w:p w14:paraId="5F2DF06B" w14:textId="77777777" w:rsidR="0087409F" w:rsidRDefault="0087409F">
      <w:pPr>
        <w:rPr>
          <w:rFonts w:ascii="Times New Roman" w:eastAsia="Times New Roman" w:hAnsi="Times New Roman" w:cs="Times New Roman"/>
          <w:b/>
          <w:bCs/>
          <w:i/>
          <w:iCs/>
          <w:sz w:val="24"/>
          <w:szCs w:val="24"/>
          <w:lang w:eastAsia="zh-CN"/>
        </w:rPr>
      </w:pPr>
    </w:p>
    <w:tbl>
      <w:tblPr>
        <w:tblStyle w:val="TableGrid8"/>
        <w:tblW w:w="0" w:type="auto"/>
        <w:tblLook w:val="04A0" w:firstRow="1" w:lastRow="0" w:firstColumn="1" w:lastColumn="0" w:noHBand="0" w:noVBand="1"/>
      </w:tblPr>
      <w:tblGrid>
        <w:gridCol w:w="1055"/>
        <w:gridCol w:w="1912"/>
        <w:gridCol w:w="1978"/>
        <w:gridCol w:w="2160"/>
        <w:gridCol w:w="2857"/>
      </w:tblGrid>
      <w:tr w:rsidR="0087409F" w14:paraId="73AE1F75" w14:textId="77777777">
        <w:tc>
          <w:tcPr>
            <w:tcW w:w="1055" w:type="dxa"/>
            <w:shd w:val="clear" w:color="auto" w:fill="E2EFD9" w:themeFill="accent6" w:themeFillTint="33"/>
          </w:tcPr>
          <w:p w14:paraId="006D1AE2" w14:textId="77777777" w:rsidR="0087409F" w:rsidRDefault="0087409F">
            <w:pPr>
              <w:ind w:firstLine="284"/>
              <w:rPr>
                <w:rFonts w:ascii="Times New Roman" w:eastAsia="Times New Roman" w:hAnsi="Times New Roman" w:cs="Times New Roman"/>
                <w:lang w:eastAsia="zh-CN"/>
              </w:rPr>
            </w:pPr>
          </w:p>
        </w:tc>
        <w:tc>
          <w:tcPr>
            <w:tcW w:w="1912" w:type="dxa"/>
            <w:shd w:val="clear" w:color="auto" w:fill="E2EFD9" w:themeFill="accent6" w:themeFillTint="33"/>
          </w:tcPr>
          <w:p w14:paraId="74ACF3B1"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Use cases</w:t>
            </w:r>
          </w:p>
        </w:tc>
        <w:tc>
          <w:tcPr>
            <w:tcW w:w="1978" w:type="dxa"/>
            <w:shd w:val="clear" w:color="auto" w:fill="E2EFD9" w:themeFill="accent6" w:themeFillTint="33"/>
          </w:tcPr>
          <w:p w14:paraId="2A0DB1DB"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Benefits</w:t>
            </w:r>
          </w:p>
        </w:tc>
        <w:tc>
          <w:tcPr>
            <w:tcW w:w="2160" w:type="dxa"/>
            <w:shd w:val="clear" w:color="auto" w:fill="E2EFD9" w:themeFill="accent6" w:themeFillTint="33"/>
          </w:tcPr>
          <w:p w14:paraId="6A6CFACB" w14:textId="77777777" w:rsidR="0087409F" w:rsidRDefault="00E97363">
            <w:pPr>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Challenges </w:t>
            </w:r>
          </w:p>
        </w:tc>
        <w:tc>
          <w:tcPr>
            <w:tcW w:w="2857" w:type="dxa"/>
            <w:shd w:val="clear" w:color="auto" w:fill="E2EFD9" w:themeFill="accent6" w:themeFillTint="33"/>
          </w:tcPr>
          <w:p w14:paraId="71DE2E96"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Specification impact </w:t>
            </w:r>
          </w:p>
        </w:tc>
      </w:tr>
      <w:tr w:rsidR="0087409F" w14:paraId="4FD59A79" w14:textId="77777777">
        <w:tc>
          <w:tcPr>
            <w:tcW w:w="1055" w:type="dxa"/>
          </w:tcPr>
          <w:p w14:paraId="79F9CC27"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Y</w:t>
            </w:r>
          </w:p>
        </w:tc>
        <w:tc>
          <w:tcPr>
            <w:tcW w:w="1912" w:type="dxa"/>
          </w:tcPr>
          <w:p w14:paraId="7F19EFB9" w14:textId="77777777" w:rsidR="0087409F" w:rsidRDefault="0087409F">
            <w:pPr>
              <w:ind w:firstLine="284"/>
              <w:rPr>
                <w:rFonts w:ascii="Times New Roman" w:eastAsia="Times New Roman" w:hAnsi="Times New Roman" w:cs="Times New Roman"/>
                <w:lang w:eastAsia="zh-CN"/>
              </w:rPr>
            </w:pPr>
          </w:p>
        </w:tc>
        <w:tc>
          <w:tcPr>
            <w:tcW w:w="1978" w:type="dxa"/>
          </w:tcPr>
          <w:p w14:paraId="210E7A47"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c>
          <w:tcPr>
            <w:tcW w:w="2160" w:type="dxa"/>
          </w:tcPr>
          <w:p w14:paraId="4375C930"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c>
          <w:tcPr>
            <w:tcW w:w="2857" w:type="dxa"/>
          </w:tcPr>
          <w:p w14:paraId="18B416A6"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r>
      <w:tr w:rsidR="0087409F" w14:paraId="606FD6B1" w14:textId="77777777">
        <w:tc>
          <w:tcPr>
            <w:tcW w:w="1055" w:type="dxa"/>
          </w:tcPr>
          <w:p w14:paraId="5093E853"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Z1</w:t>
            </w:r>
          </w:p>
        </w:tc>
        <w:tc>
          <w:tcPr>
            <w:tcW w:w="1912" w:type="dxa"/>
          </w:tcPr>
          <w:p w14:paraId="5544A639" w14:textId="77777777" w:rsidR="0087409F" w:rsidRDefault="0087409F">
            <w:pPr>
              <w:ind w:firstLine="284"/>
              <w:rPr>
                <w:rFonts w:ascii="Times New Roman" w:eastAsia="Times New Roman" w:hAnsi="Times New Roman" w:cs="Times New Roman"/>
                <w:lang w:eastAsia="zh-CN"/>
              </w:rPr>
            </w:pPr>
          </w:p>
        </w:tc>
        <w:tc>
          <w:tcPr>
            <w:tcW w:w="1978" w:type="dxa"/>
          </w:tcPr>
          <w:p w14:paraId="45A9AC07" w14:textId="77777777" w:rsidR="0087409F" w:rsidRDefault="0087409F">
            <w:pPr>
              <w:ind w:firstLine="284"/>
              <w:rPr>
                <w:rFonts w:ascii="Times New Roman" w:eastAsia="Times New Roman" w:hAnsi="Times New Roman" w:cs="Times New Roman"/>
                <w:lang w:eastAsia="zh-CN"/>
              </w:rPr>
            </w:pPr>
          </w:p>
        </w:tc>
        <w:tc>
          <w:tcPr>
            <w:tcW w:w="2160" w:type="dxa"/>
          </w:tcPr>
          <w:p w14:paraId="193961C9" w14:textId="77777777" w:rsidR="0087409F" w:rsidRDefault="0087409F">
            <w:pPr>
              <w:ind w:firstLine="284"/>
              <w:rPr>
                <w:rFonts w:ascii="Times New Roman" w:eastAsia="Times New Roman" w:hAnsi="Times New Roman" w:cs="Times New Roman"/>
                <w:lang w:eastAsia="zh-CN"/>
              </w:rPr>
            </w:pPr>
          </w:p>
        </w:tc>
        <w:tc>
          <w:tcPr>
            <w:tcW w:w="2857" w:type="dxa"/>
          </w:tcPr>
          <w:p w14:paraId="49691C4F"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87409F" w14:paraId="054F25AE" w14:textId="77777777">
        <w:tc>
          <w:tcPr>
            <w:tcW w:w="1055" w:type="dxa"/>
          </w:tcPr>
          <w:p w14:paraId="3D8C35E4"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Z2</w:t>
            </w:r>
          </w:p>
        </w:tc>
        <w:tc>
          <w:tcPr>
            <w:tcW w:w="1912" w:type="dxa"/>
          </w:tcPr>
          <w:p w14:paraId="46FC53C1" w14:textId="77777777" w:rsidR="0087409F" w:rsidRDefault="0087409F">
            <w:pPr>
              <w:ind w:firstLine="284"/>
              <w:rPr>
                <w:rFonts w:ascii="Times New Roman" w:eastAsia="Times New Roman" w:hAnsi="Times New Roman" w:cs="Times New Roman"/>
                <w:lang w:eastAsia="zh-CN"/>
              </w:rPr>
            </w:pPr>
          </w:p>
        </w:tc>
        <w:tc>
          <w:tcPr>
            <w:tcW w:w="1978" w:type="dxa"/>
          </w:tcPr>
          <w:p w14:paraId="5925EA7A" w14:textId="77777777" w:rsidR="0087409F" w:rsidRDefault="0087409F">
            <w:pPr>
              <w:ind w:firstLine="284"/>
              <w:rPr>
                <w:rFonts w:ascii="Times New Roman" w:eastAsia="Times New Roman" w:hAnsi="Times New Roman" w:cs="Times New Roman"/>
                <w:lang w:eastAsia="zh-CN"/>
              </w:rPr>
            </w:pPr>
          </w:p>
        </w:tc>
        <w:tc>
          <w:tcPr>
            <w:tcW w:w="2160" w:type="dxa"/>
          </w:tcPr>
          <w:p w14:paraId="1EA14295"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w:t>
            </w:r>
          </w:p>
        </w:tc>
        <w:tc>
          <w:tcPr>
            <w:tcW w:w="2857" w:type="dxa"/>
          </w:tcPr>
          <w:p w14:paraId="2B841610"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87409F" w14:paraId="547A8C21" w14:textId="77777777">
        <w:tc>
          <w:tcPr>
            <w:tcW w:w="1055" w:type="dxa"/>
          </w:tcPr>
          <w:p w14:paraId="48652AB9"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Z3</w:t>
            </w:r>
          </w:p>
        </w:tc>
        <w:tc>
          <w:tcPr>
            <w:tcW w:w="1912" w:type="dxa"/>
          </w:tcPr>
          <w:p w14:paraId="6C24E2FB" w14:textId="77777777" w:rsidR="0087409F" w:rsidRDefault="0087409F">
            <w:pPr>
              <w:ind w:firstLine="284"/>
              <w:rPr>
                <w:rFonts w:ascii="Times New Roman" w:eastAsia="Times New Roman" w:hAnsi="Times New Roman" w:cs="Times New Roman"/>
                <w:lang w:eastAsia="zh-CN"/>
              </w:rPr>
            </w:pPr>
          </w:p>
        </w:tc>
        <w:tc>
          <w:tcPr>
            <w:tcW w:w="1978" w:type="dxa"/>
          </w:tcPr>
          <w:p w14:paraId="5E24A6FA" w14:textId="77777777" w:rsidR="0087409F" w:rsidRDefault="0087409F">
            <w:pPr>
              <w:ind w:firstLine="284"/>
              <w:rPr>
                <w:rFonts w:ascii="Times New Roman" w:eastAsia="Times New Roman" w:hAnsi="Times New Roman" w:cs="Times New Roman"/>
                <w:lang w:eastAsia="zh-CN"/>
              </w:rPr>
            </w:pPr>
          </w:p>
        </w:tc>
        <w:tc>
          <w:tcPr>
            <w:tcW w:w="2160" w:type="dxa"/>
          </w:tcPr>
          <w:p w14:paraId="3F269EF6"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 C2, C3</w:t>
            </w:r>
          </w:p>
        </w:tc>
        <w:tc>
          <w:tcPr>
            <w:tcW w:w="2857" w:type="dxa"/>
          </w:tcPr>
          <w:p w14:paraId="47AD0A8D"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87409F" w14:paraId="3FB40C1B" w14:textId="77777777">
        <w:tc>
          <w:tcPr>
            <w:tcW w:w="1055" w:type="dxa"/>
          </w:tcPr>
          <w:p w14:paraId="7C5E9DB5"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Z4</w:t>
            </w:r>
          </w:p>
        </w:tc>
        <w:tc>
          <w:tcPr>
            <w:tcW w:w="1912" w:type="dxa"/>
          </w:tcPr>
          <w:p w14:paraId="54D53325" w14:textId="77777777" w:rsidR="0087409F" w:rsidRDefault="0087409F">
            <w:pPr>
              <w:ind w:firstLine="284"/>
              <w:rPr>
                <w:rFonts w:ascii="Times New Roman" w:eastAsia="Times New Roman" w:hAnsi="Times New Roman" w:cs="Times New Roman"/>
                <w:lang w:eastAsia="zh-CN"/>
              </w:rPr>
            </w:pPr>
          </w:p>
        </w:tc>
        <w:tc>
          <w:tcPr>
            <w:tcW w:w="1978" w:type="dxa"/>
          </w:tcPr>
          <w:p w14:paraId="1217FF2A"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B1, B2, B3</w:t>
            </w:r>
          </w:p>
        </w:tc>
        <w:tc>
          <w:tcPr>
            <w:tcW w:w="2160" w:type="dxa"/>
          </w:tcPr>
          <w:p w14:paraId="3DA4B73D"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C1, C2, C3, </w:t>
            </w:r>
          </w:p>
        </w:tc>
        <w:tc>
          <w:tcPr>
            <w:tcW w:w="2857" w:type="dxa"/>
          </w:tcPr>
          <w:p w14:paraId="731675D9"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87409F" w14:paraId="70255C0A" w14:textId="77777777">
        <w:tc>
          <w:tcPr>
            <w:tcW w:w="1055" w:type="dxa"/>
          </w:tcPr>
          <w:p w14:paraId="79412E76"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Z5</w:t>
            </w:r>
          </w:p>
        </w:tc>
        <w:tc>
          <w:tcPr>
            <w:tcW w:w="1912" w:type="dxa"/>
          </w:tcPr>
          <w:p w14:paraId="54A07015" w14:textId="77777777" w:rsidR="0087409F" w:rsidRDefault="0087409F">
            <w:pPr>
              <w:ind w:firstLine="284"/>
              <w:rPr>
                <w:rFonts w:ascii="Times New Roman" w:eastAsia="Times New Roman" w:hAnsi="Times New Roman" w:cs="Times New Roman"/>
                <w:lang w:eastAsia="zh-CN"/>
              </w:rPr>
            </w:pPr>
          </w:p>
        </w:tc>
        <w:tc>
          <w:tcPr>
            <w:tcW w:w="1978" w:type="dxa"/>
          </w:tcPr>
          <w:p w14:paraId="29F8C25A"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B1, B2, B3</w:t>
            </w:r>
          </w:p>
        </w:tc>
        <w:tc>
          <w:tcPr>
            <w:tcW w:w="2160" w:type="dxa"/>
          </w:tcPr>
          <w:p w14:paraId="4744BFAD"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 C2, C3, C4</w:t>
            </w:r>
          </w:p>
        </w:tc>
        <w:tc>
          <w:tcPr>
            <w:tcW w:w="2857" w:type="dxa"/>
          </w:tcPr>
          <w:p w14:paraId="337A268A" w14:textId="77777777" w:rsidR="0087409F" w:rsidRDefault="00E97363">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bl>
    <w:p w14:paraId="6448D8A7" w14:textId="77777777" w:rsidR="0087409F" w:rsidRDefault="0087409F">
      <w:pPr>
        <w:rPr>
          <w:rFonts w:ascii="Times New Roman" w:eastAsia="Times New Roman" w:hAnsi="Times New Roman" w:cs="Times New Roman"/>
          <w:b/>
          <w:bCs/>
          <w:i/>
          <w:iCs/>
          <w:sz w:val="24"/>
          <w:szCs w:val="24"/>
          <w:lang w:eastAsia="zh-CN"/>
        </w:rPr>
      </w:pPr>
    </w:p>
    <w:p w14:paraId="59AC6398" w14:textId="77777777" w:rsidR="0087409F" w:rsidRDefault="00E97363">
      <w:pPr>
        <w:rPr>
          <w:rFonts w:ascii="Times New Roman" w:eastAsia="Microsoft YaHei"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 xml:space="preserve">B1: </w:t>
      </w:r>
      <w:r>
        <w:rPr>
          <w:rFonts w:ascii="Times New Roman" w:eastAsia="Microsoft YaHei" w:hAnsi="Times New Roman" w:cs="Times New Roman"/>
          <w:b/>
          <w:bCs/>
          <w:i/>
          <w:iCs/>
          <w:sz w:val="24"/>
          <w:szCs w:val="24"/>
          <w:lang w:eastAsia="zh-CN"/>
        </w:rPr>
        <w:t>Short model parameter update timescale</w:t>
      </w:r>
    </w:p>
    <w:p w14:paraId="4575B1C2" w14:textId="77777777" w:rsidR="0087409F" w:rsidRDefault="00E97363">
      <w:pPr>
        <w:rPr>
          <w:rFonts w:ascii="Times New Roman" w:eastAsia="Times New Roman"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B2: Instant and on demand model storage requirement at the UE device </w:t>
      </w:r>
    </w:p>
    <w:p w14:paraId="4F313CC3" w14:textId="77777777" w:rsidR="0087409F" w:rsidRDefault="00E97363">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B3: Model parameter update without data sharing and co-engineering for two-sided models</w:t>
      </w:r>
    </w:p>
    <w:p w14:paraId="2EF4E426" w14:textId="77777777" w:rsidR="0087409F" w:rsidRDefault="00E97363">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C1: Secret AI-models – when such a model performs better than widely available open AI-models</w:t>
      </w:r>
    </w:p>
    <w:p w14:paraId="03E16172" w14:textId="77777777" w:rsidR="0087409F" w:rsidRDefault="00E97363">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C2: </w:t>
      </w:r>
      <w:r>
        <w:rPr>
          <w:rFonts w:ascii="Times New Roman" w:eastAsia="Microsoft YaHei" w:hAnsi="Times New Roman" w:cs="Times New Roman" w:hint="eastAsia"/>
          <w:b/>
          <w:bCs/>
          <w:i/>
          <w:iCs/>
          <w:sz w:val="24"/>
          <w:szCs w:val="24"/>
          <w:lang w:eastAsia="zh-CN"/>
        </w:rPr>
        <w:t xml:space="preserve">UE capability </w:t>
      </w:r>
      <w:r>
        <w:rPr>
          <w:rFonts w:ascii="Times New Roman" w:eastAsia="Microsoft YaHei" w:hAnsi="Times New Roman" w:cs="Times New Roman"/>
          <w:b/>
          <w:bCs/>
          <w:i/>
          <w:iCs/>
          <w:sz w:val="24"/>
          <w:szCs w:val="24"/>
          <w:lang w:eastAsia="zh-CN"/>
        </w:rPr>
        <w:t>for accepting new parameters for an existing known model structure</w:t>
      </w:r>
    </w:p>
    <w:p w14:paraId="78640B82" w14:textId="77777777" w:rsidR="0087409F" w:rsidRDefault="00E97363">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C3: </w:t>
      </w:r>
      <w:r>
        <w:rPr>
          <w:rFonts w:ascii="Times New Roman" w:eastAsia="Times New Roman" w:hAnsi="Times New Roman" w:cs="Times New Roman"/>
          <w:b/>
          <w:bCs/>
          <w:i/>
          <w:iCs/>
          <w:sz w:val="24"/>
          <w:szCs w:val="24"/>
          <w:lang w:val="en-GB" w:eastAsia="zh-CN"/>
        </w:rPr>
        <w:t xml:space="preserve">performance guarantee of an updated model compared to a baseline model </w:t>
      </w:r>
    </w:p>
    <w:p w14:paraId="311A63CD" w14:textId="77777777" w:rsidR="0087409F" w:rsidRDefault="00E97363">
      <w:pPr>
        <w:rPr>
          <w:rFonts w:ascii="Times New Roman" w:eastAsia="Microsoft YaHei" w:hAnsi="Times New Roman" w:cs="Times New Roman"/>
          <w:b/>
          <w:bCs/>
          <w:i/>
          <w:iCs/>
          <w:sz w:val="24"/>
          <w:szCs w:val="24"/>
          <w:lang w:eastAsia="zh-CN"/>
        </w:rPr>
      </w:pPr>
      <w:r>
        <w:rPr>
          <w:rFonts w:ascii="Times New Roman" w:eastAsia="Times New Roman" w:hAnsi="Times New Roman" w:cs="Times New Roman"/>
          <w:b/>
          <w:bCs/>
          <w:i/>
          <w:iCs/>
          <w:sz w:val="24"/>
          <w:szCs w:val="24"/>
          <w:lang w:val="en-GB" w:eastAsia="zh-CN"/>
        </w:rPr>
        <w:t>C4: Device capability of deploying an unknown model structure</w:t>
      </w:r>
    </w:p>
    <w:p w14:paraId="5C7386C3" w14:textId="77777777" w:rsidR="0087409F" w:rsidRDefault="00E97363">
      <w:pPr>
        <w:rPr>
          <w:rFonts w:ascii="Times New Roman" w:eastAsia="Times New Roman"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S1: specification related to model transfer</w:t>
      </w:r>
      <w:r>
        <w:rPr>
          <w:rFonts w:ascii="Times New Roman" w:eastAsia="Times New Roman" w:hAnsi="Times New Roman" w:cs="Times New Roman"/>
          <w:b/>
          <w:bCs/>
          <w:i/>
          <w:iCs/>
          <w:sz w:val="24"/>
          <w:szCs w:val="24"/>
          <w:lang w:eastAsia="zh-CN"/>
        </w:rPr>
        <w:t xml:space="preserve"> </w:t>
      </w:r>
    </w:p>
    <w:p w14:paraId="5705D821" w14:textId="77777777" w:rsidR="0087409F" w:rsidRDefault="0087409F">
      <w:pPr>
        <w:rPr>
          <w:b/>
          <w:bCs/>
          <w:color w:val="4472C4" w:themeColor="accent5"/>
          <w:lang w:val="en-GB"/>
        </w:rPr>
      </w:pPr>
    </w:p>
    <w:p w14:paraId="16415C68" w14:textId="77777777" w:rsidR="0087409F" w:rsidRDefault="00E97363">
      <w:pPr>
        <w:rPr>
          <w:b/>
          <w:bCs/>
          <w:color w:val="4472C4" w:themeColor="accent5"/>
          <w:lang w:val="en-GB"/>
        </w:rPr>
      </w:pPr>
      <w:r>
        <w:rPr>
          <w:b/>
          <w:bCs/>
          <w:color w:val="4472C4" w:themeColor="accent5"/>
          <w:lang w:val="en-GB"/>
        </w:rPr>
        <w:t>Ericsson:</w:t>
      </w:r>
    </w:p>
    <w:p w14:paraId="6482C344" w14:textId="77777777" w:rsidR="0087409F" w:rsidRDefault="00E97363">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sz w:val="20"/>
          <w:lang w:val="en-GB" w:eastAsia="zh-CN"/>
        </w:rPr>
        <w:t>Proposal 8</w:t>
      </w:r>
      <w:r>
        <w:rPr>
          <w:rFonts w:ascii="Calibri" w:eastAsia="Calibri" w:hAnsi="Calibri" w:cs="Calibri"/>
          <w:b/>
          <w:sz w:val="20"/>
          <w:lang w:val="en-GB" w:eastAsia="zh-CN"/>
        </w:rPr>
        <w:tab/>
        <w:t>Model transfer is deprioritized for use cases using one-sided model.</w:t>
      </w:r>
    </w:p>
    <w:p w14:paraId="0789FE78" w14:textId="77777777" w:rsidR="0087409F" w:rsidRDefault="00E97363">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bCs/>
          <w:sz w:val="20"/>
          <w:lang w:val="en-GB" w:eastAsia="zh-CN"/>
        </w:rPr>
        <w:t xml:space="preserve">Proposal </w:t>
      </w:r>
      <w:r>
        <w:rPr>
          <w:rFonts w:ascii="Calibri" w:eastAsia="Calibri" w:hAnsi="Calibri" w:cs="Calibri"/>
          <w:b/>
          <w:sz w:val="20"/>
          <w:lang w:val="en-GB" w:eastAsia="zh-CN"/>
        </w:rPr>
        <w:t>9</w:t>
      </w:r>
      <w:r>
        <w:rPr>
          <w:rFonts w:ascii="Calibri" w:eastAsia="Calibri" w:hAnsi="Calibri" w:cs="Calibri"/>
          <w:b/>
          <w:bCs/>
          <w:sz w:val="20"/>
          <w:lang w:val="en-GB" w:eastAsia="zh-CN"/>
        </w:rPr>
        <w:tab/>
        <w:t>For CSI with two-sided model, alternatives that do not require model transfer are prioritized in this SI.</w:t>
      </w:r>
    </w:p>
    <w:p w14:paraId="53F3F13F" w14:textId="77777777" w:rsidR="0087409F" w:rsidRDefault="00E97363">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sz w:val="20"/>
          <w:lang w:val="en-GB" w:eastAsia="zh-CN"/>
        </w:rPr>
        <w:t>Proposal 10</w:t>
      </w:r>
      <w:r>
        <w:rPr>
          <w:rFonts w:ascii="Calibri" w:eastAsia="Calibri" w:hAnsi="Calibri" w:cs="Calibri"/>
          <w:b/>
          <w:sz w:val="20"/>
          <w:lang w:val="en-GB" w:eastAsia="zh-CN"/>
        </w:rPr>
        <w:tab/>
        <w:t>For model delivery/transfer, consider only model delivery (case y). Model transfer (case z1-z5) are not supported.</w:t>
      </w:r>
    </w:p>
    <w:p w14:paraId="507AEBCE" w14:textId="77777777" w:rsidR="0087409F" w:rsidRDefault="00E97363">
      <w:pPr>
        <w:rPr>
          <w:b/>
          <w:bCs/>
          <w:color w:val="4472C4" w:themeColor="accent5"/>
          <w:lang w:val="en-GB"/>
        </w:rPr>
      </w:pPr>
      <w:r>
        <w:rPr>
          <w:b/>
          <w:bCs/>
          <w:color w:val="4472C4" w:themeColor="accent5"/>
          <w:lang w:val="en-GB"/>
        </w:rPr>
        <w:t>Xiaomi:</w:t>
      </w:r>
    </w:p>
    <w:p w14:paraId="16B52996" w14:textId="77777777" w:rsidR="0087409F" w:rsidRDefault="00E97363">
      <w:pPr>
        <w:jc w:val="both"/>
        <w:rPr>
          <w:rFonts w:ascii="Times New Roman" w:eastAsia="SimSun" w:hAnsi="Times New Roman" w:cs="Times New Roman"/>
          <w:b/>
          <w:lang w:eastAsia="zh-CN"/>
        </w:rPr>
      </w:pPr>
      <w:r>
        <w:rPr>
          <w:rFonts w:ascii="Times New Roman" w:eastAsia="SimSun" w:hAnsi="Times New Roman" w:cs="Times New Roman"/>
          <w:b/>
          <w:lang w:eastAsia="zh-CN"/>
        </w:rPr>
        <w:t>Proposal 13: Conclude the comparison among case y and case z1~z5 and capture the observation in the TR.</w:t>
      </w:r>
    </w:p>
    <w:p w14:paraId="3F091A9C" w14:textId="77777777" w:rsidR="0087409F" w:rsidRDefault="0087409F">
      <w:pPr>
        <w:rPr>
          <w:lang w:val="en-GB"/>
        </w:rPr>
      </w:pPr>
    </w:p>
    <w:p w14:paraId="5B4EB893" w14:textId="77777777" w:rsidR="0087409F" w:rsidRDefault="00E97363">
      <w:pPr>
        <w:rPr>
          <w:b/>
          <w:bCs/>
          <w:color w:val="4472C4" w:themeColor="accent5"/>
          <w:lang w:val="en-GB"/>
        </w:rPr>
      </w:pPr>
      <w:r>
        <w:rPr>
          <w:b/>
          <w:bCs/>
          <w:color w:val="4472C4" w:themeColor="accent5"/>
          <w:lang w:val="en-GB"/>
        </w:rPr>
        <w:t>Google:</w:t>
      </w:r>
    </w:p>
    <w:p w14:paraId="760BBA70" w14:textId="77777777" w:rsidR="0087409F" w:rsidRDefault="00E97363">
      <w:pPr>
        <w:pStyle w:val="0Maintext"/>
        <w:spacing w:after="120" w:afterAutospacing="0" w:line="240" w:lineRule="auto"/>
        <w:ind w:firstLine="0"/>
        <w:rPr>
          <w:b/>
          <w:i/>
          <w:lang w:val="en-US" w:eastAsia="zh-CN"/>
        </w:rPr>
      </w:pPr>
      <w:r>
        <w:rPr>
          <w:b/>
          <w:i/>
          <w:lang w:val="en-US" w:eastAsia="zh-CN"/>
        </w:rPr>
        <w:t>Proposal 6: Since AI/ML models are not expected to be specified, the model transfer and update procedure should be deprioritized.</w:t>
      </w:r>
    </w:p>
    <w:p w14:paraId="3AFC4F20" w14:textId="77777777" w:rsidR="0087409F" w:rsidRDefault="0087409F">
      <w:pPr>
        <w:spacing w:after="120"/>
        <w:jc w:val="both"/>
        <w:rPr>
          <w:rFonts w:ascii="Times New Roman" w:eastAsia="Times New Roman" w:hAnsi="Times New Roman" w:cs="Batang"/>
          <w:b/>
          <w:i/>
          <w:sz w:val="20"/>
          <w:szCs w:val="20"/>
          <w:lang w:eastAsia="zh-CN"/>
        </w:rPr>
      </w:pPr>
    </w:p>
    <w:p w14:paraId="7C7462F3" w14:textId="77777777" w:rsidR="0087409F" w:rsidRDefault="00E97363">
      <w:pPr>
        <w:rPr>
          <w:b/>
          <w:bCs/>
          <w:color w:val="4472C4" w:themeColor="accent5"/>
          <w:lang w:val="en-GB"/>
        </w:rPr>
      </w:pPr>
      <w:r>
        <w:rPr>
          <w:b/>
          <w:bCs/>
          <w:color w:val="4472C4" w:themeColor="accent5"/>
          <w:lang w:val="en-GB"/>
        </w:rPr>
        <w:t>Samsung:</w:t>
      </w:r>
    </w:p>
    <w:p w14:paraId="18050CCD" w14:textId="77777777" w:rsidR="0087409F" w:rsidRDefault="00E97363">
      <w:pPr>
        <w:jc w:val="both"/>
        <w:rPr>
          <w:rFonts w:ascii="Times" w:eastAsia="Batang" w:hAnsi="Times" w:cs="Times New Roman"/>
          <w:b/>
          <w:i/>
          <w:sz w:val="20"/>
          <w:szCs w:val="24"/>
          <w:lang w:val="en-GB"/>
        </w:rPr>
      </w:pPr>
      <w:r>
        <w:rPr>
          <w:rFonts w:ascii="Times" w:eastAsia="Batang" w:hAnsi="Times" w:cs="Times New Roman"/>
          <w:b/>
          <w:i/>
          <w:sz w:val="20"/>
          <w:szCs w:val="24"/>
          <w:lang w:val="en-GB"/>
        </w:rPr>
        <w:lastRenderedPageBreak/>
        <w:t>Proposal #1:</w:t>
      </w:r>
      <w:r>
        <w:rPr>
          <w:rFonts w:ascii="Times" w:eastAsia="Batang" w:hAnsi="Times" w:cs="Times New Roman"/>
          <w:b/>
          <w:i/>
          <w:sz w:val="20"/>
          <w:szCs w:val="24"/>
          <w:lang w:val="en-GB" w:eastAsia="ko-KR"/>
        </w:rPr>
        <w:t xml:space="preserve"> Concerning with the</w:t>
      </w:r>
      <w:r>
        <w:rPr>
          <w:rFonts w:ascii="Times" w:eastAsia="Batang" w:hAnsi="Times" w:cs="Times New Roman"/>
          <w:b/>
          <w:i/>
          <w:sz w:val="20"/>
          <w:szCs w:val="24"/>
          <w:lang w:val="en-GB"/>
        </w:rPr>
        <w:t xml:space="preserve"> feasibility and practicality of AI/ML model transfer, RAN1 should study aspects such as</w:t>
      </w:r>
    </w:p>
    <w:p w14:paraId="14C8C627" w14:textId="77777777" w:rsidR="0087409F" w:rsidRDefault="00E97363">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Interoperability: does a model transferred from one node to another node work in a plug-and-pay manner, i.e., without extensive receiving-node-specific optimization, compiling and testing?</w:t>
      </w:r>
    </w:p>
    <w:p w14:paraId="75668A0D" w14:textId="77777777" w:rsidR="0087409F" w:rsidRDefault="00E97363">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xml:space="preserve">-    Proprietary issues: If AI/ML models are considered proprietary assets, model transfer in an open format discloses them. </w:t>
      </w:r>
    </w:p>
    <w:p w14:paraId="79CB044A" w14:textId="77777777" w:rsidR="0087409F" w:rsidRDefault="00E97363">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xml:space="preserve">-   Model transfer format (MTF): does RAN1 need to adopt a common MTF so that a model exchanged between two nodes from different vendors compiles and runs? </w:t>
      </w:r>
    </w:p>
    <w:p w14:paraId="7C70768D" w14:textId="77777777" w:rsidR="0087409F" w:rsidRDefault="00E97363">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Performance guarantee: If AI/ML model is transferred from one node to the other, which entity guarantees performance, e.g., inference latency?</w:t>
      </w:r>
    </w:p>
    <w:p w14:paraId="0181002E" w14:textId="77777777" w:rsidR="0087409F" w:rsidRDefault="0087409F">
      <w:pPr>
        <w:widowControl w:val="0"/>
        <w:wordWrap w:val="0"/>
        <w:autoSpaceDE w:val="0"/>
        <w:autoSpaceDN w:val="0"/>
        <w:spacing w:after="160" w:line="254" w:lineRule="auto"/>
        <w:jc w:val="both"/>
        <w:rPr>
          <w:rFonts w:ascii="Times" w:eastAsia="Batang" w:hAnsi="Times" w:cs="Times New Roman"/>
          <w:b/>
          <w:i/>
          <w:sz w:val="20"/>
          <w:szCs w:val="24"/>
          <w:lang w:val="en-GB"/>
        </w:rPr>
      </w:pPr>
    </w:p>
    <w:p w14:paraId="4CF0890D" w14:textId="77777777" w:rsidR="0087409F" w:rsidRDefault="00E97363">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Proposal#2: In regards to model delivery/transfer deprioritize cases z1, z2, z3 ,z4, z5 in this study item</w:t>
      </w:r>
    </w:p>
    <w:p w14:paraId="42C6953C" w14:textId="77777777" w:rsidR="0087409F" w:rsidRDefault="00E97363">
      <w:pPr>
        <w:widowControl w:val="0"/>
        <w:numPr>
          <w:ilvl w:val="0"/>
          <w:numId w:val="87"/>
        </w:numPr>
        <w:wordWrap w:val="0"/>
        <w:autoSpaceDE w:val="0"/>
        <w:autoSpaceDN w:val="0"/>
        <w:spacing w:after="160" w:line="254" w:lineRule="auto"/>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Cases z2, z3, z4 and z5, do not allow the UE to receive and run AI/ML models in a ‘plug-and-play’ manner, i.e., without additional steps for UE-specific compilation and optimization.  </w:t>
      </w:r>
    </w:p>
    <w:p w14:paraId="5757F81C" w14:textId="77777777" w:rsidR="0087409F" w:rsidRDefault="00E97363">
      <w:pPr>
        <w:widowControl w:val="0"/>
        <w:numPr>
          <w:ilvl w:val="0"/>
          <w:numId w:val="87"/>
        </w:numPr>
        <w:wordWrap w:val="0"/>
        <w:autoSpaceDE w:val="0"/>
        <w:autoSpaceDN w:val="0"/>
        <w:spacing w:after="160" w:line="254" w:lineRule="auto"/>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Specification support for case-z1 is not justified as the same UE vendor would train the model. Hence, proprietary solutions, e.g., case-y, can be used.    </w:t>
      </w:r>
    </w:p>
    <w:p w14:paraId="64D637CA" w14:textId="77777777" w:rsidR="0087409F" w:rsidRDefault="00E97363">
      <w:pPr>
        <w:rPr>
          <w:b/>
          <w:bCs/>
          <w:color w:val="4472C4" w:themeColor="accent5"/>
          <w:lang w:val="en-GB"/>
        </w:rPr>
      </w:pPr>
      <w:r>
        <w:rPr>
          <w:b/>
          <w:bCs/>
          <w:color w:val="4472C4" w:themeColor="accent5"/>
          <w:lang w:val="en-GB"/>
        </w:rPr>
        <w:t>CAICT:</w:t>
      </w:r>
    </w:p>
    <w:p w14:paraId="092736A0" w14:textId="77777777" w:rsidR="0087409F" w:rsidRDefault="00E97363">
      <w:pPr>
        <w:widowControl w:val="0"/>
        <w:spacing w:beforeLines="50" w:before="120" w:afterLines="50" w:after="120"/>
        <w:ind w:left="105" w:hangingChars="50" w:hanging="105"/>
        <w:jc w:val="both"/>
        <w:rPr>
          <w:rFonts w:ascii="Times New Roman" w:eastAsia="SimSun" w:hAnsi="Times New Roman" w:cs="Times New Roman"/>
          <w:b/>
          <w:i/>
          <w:kern w:val="2"/>
          <w:sz w:val="21"/>
          <w:szCs w:val="20"/>
          <w:lang w:eastAsia="zh-CN"/>
        </w:rPr>
      </w:pPr>
      <w:r>
        <w:rPr>
          <w:rFonts w:ascii="Times New Roman" w:eastAsia="SimSun" w:hAnsi="Times New Roman" w:cs="Times New Roman" w:hint="eastAsia"/>
          <w:b/>
          <w:i/>
          <w:kern w:val="2"/>
          <w:sz w:val="21"/>
          <w:szCs w:val="20"/>
          <w:lang w:eastAsia="zh-CN"/>
        </w:rPr>
        <w:t>P</w:t>
      </w:r>
      <w:r>
        <w:rPr>
          <w:rFonts w:ascii="Times New Roman" w:eastAsia="SimSun" w:hAnsi="Times New Roman" w:cs="Times New Roman"/>
          <w:b/>
          <w:i/>
          <w:kern w:val="2"/>
          <w:sz w:val="21"/>
          <w:szCs w:val="20"/>
          <w:lang w:eastAsia="zh-CN"/>
        </w:rPr>
        <w:t xml:space="preserve">roposal 5: Proposed conclusion 7-21b in last meeting could be agreed with some update. </w:t>
      </w:r>
    </w:p>
    <w:p w14:paraId="40673D5D" w14:textId="77777777" w:rsidR="0087409F" w:rsidRDefault="0087409F">
      <w:pPr>
        <w:widowControl w:val="0"/>
        <w:spacing w:beforeLines="50" w:before="120" w:afterLines="50" w:after="120"/>
        <w:ind w:left="110" w:hangingChars="50" w:hanging="110"/>
        <w:jc w:val="both"/>
        <w:rPr>
          <w:lang w:val="en-GB"/>
        </w:rPr>
      </w:pPr>
    </w:p>
    <w:p w14:paraId="53A9FD30" w14:textId="77777777" w:rsidR="0087409F" w:rsidRDefault="00E97363">
      <w:pPr>
        <w:rPr>
          <w:b/>
          <w:bCs/>
          <w:color w:val="4472C4" w:themeColor="accent5"/>
          <w:lang w:val="en-GB"/>
        </w:rPr>
      </w:pPr>
      <w:r>
        <w:rPr>
          <w:b/>
          <w:bCs/>
          <w:color w:val="4472C4" w:themeColor="accent5"/>
          <w:lang w:val="en-GB"/>
        </w:rPr>
        <w:t>CMCC:</w:t>
      </w:r>
    </w:p>
    <w:p w14:paraId="3B630390" w14:textId="77777777" w:rsidR="0087409F" w:rsidRDefault="00E97363">
      <w:pPr>
        <w:widowControl w:val="0"/>
        <w:spacing w:beforeLines="50" w:before="120" w:line="288" w:lineRule="auto"/>
        <w:jc w:val="both"/>
        <w:rPr>
          <w:rFonts w:ascii="Times New Roman" w:eastAsia="SimSun" w:hAnsi="Times New Roman" w:cs="Times New Roman"/>
          <w:b/>
          <w:i/>
          <w:kern w:val="2"/>
          <w:sz w:val="21"/>
          <w:szCs w:val="21"/>
          <w:u w:val="single"/>
          <w:lang w:val="en-GB" w:eastAsia="zh-CN"/>
        </w:rPr>
      </w:pPr>
      <w:r>
        <w:rPr>
          <w:rFonts w:ascii="Times New Roman" w:eastAsia="SimSun" w:hAnsi="Times New Roman" w:cs="Times New Roman"/>
          <w:b/>
          <w:i/>
          <w:kern w:val="2"/>
          <w:sz w:val="21"/>
          <w:szCs w:val="21"/>
          <w:u w:val="single"/>
          <w:lang w:eastAsia="zh-CN"/>
        </w:rPr>
        <w:t>Proposal 13:</w:t>
      </w:r>
      <w:r>
        <w:rPr>
          <w:rFonts w:ascii="Times New Roman" w:eastAsia="SimSun" w:hAnsi="Times New Roman" w:cs="Times New Roman"/>
          <w:b/>
          <w:i/>
          <w:kern w:val="2"/>
          <w:sz w:val="21"/>
          <w:szCs w:val="21"/>
          <w:lang w:eastAsia="zh-CN"/>
        </w:rPr>
        <w:t xml:space="preserve"> </w:t>
      </w:r>
      <w:r>
        <w:rPr>
          <w:rFonts w:ascii="Times New Roman" w:eastAsia="DengXian" w:hAnsi="Times New Roman" w:cs="Times New Roman"/>
          <w:b/>
          <w:i/>
          <w:sz w:val="20"/>
          <w:szCs w:val="20"/>
          <w:lang w:val="en-GB"/>
        </w:rPr>
        <w:t>Model delivery/transfer Case y, z1 and z2 should be prioritized in Rel-18.</w:t>
      </w:r>
    </w:p>
    <w:p w14:paraId="608C7F15" w14:textId="77777777" w:rsidR="0087409F" w:rsidRDefault="0087409F">
      <w:pPr>
        <w:widowControl w:val="0"/>
        <w:spacing w:beforeLines="50" w:before="120" w:line="288" w:lineRule="auto"/>
        <w:jc w:val="both"/>
        <w:rPr>
          <w:rFonts w:ascii="Times New Roman" w:eastAsia="SimSun" w:hAnsi="Times New Roman" w:cs="Times New Roman"/>
          <w:b/>
          <w:i/>
          <w:kern w:val="2"/>
          <w:sz w:val="21"/>
          <w:szCs w:val="21"/>
          <w:u w:val="single"/>
          <w:lang w:val="en-GB" w:eastAsia="zh-CN"/>
        </w:rPr>
      </w:pPr>
    </w:p>
    <w:p w14:paraId="08F42552" w14:textId="77777777" w:rsidR="0087409F" w:rsidRDefault="00E97363">
      <w:pPr>
        <w:rPr>
          <w:b/>
          <w:bCs/>
          <w:color w:val="4472C4" w:themeColor="accent5"/>
          <w:lang w:val="en-GB"/>
        </w:rPr>
      </w:pPr>
      <w:r>
        <w:rPr>
          <w:b/>
          <w:bCs/>
          <w:color w:val="4472C4" w:themeColor="accent5"/>
          <w:lang w:val="en-GB"/>
        </w:rPr>
        <w:t>Apple:</w:t>
      </w:r>
    </w:p>
    <w:p w14:paraId="1948625B" w14:textId="77777777" w:rsidR="0087409F" w:rsidRDefault="00E97363">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val="en-GB" w:eastAsia="zh-CN"/>
        </w:rPr>
        <w:t xml:space="preserve">Proposal 6: Prioritize model transfer z4 and z5 for future discussion. No benefit was observed for model transfer z1, z2 and z3 comparing to level y baseline. </w:t>
      </w:r>
      <w:r>
        <w:rPr>
          <w:rFonts w:ascii="Times New Roman" w:eastAsia="Times New Roman" w:hAnsi="Times New Roman" w:cs="Times New Roman"/>
          <w:b/>
          <w:bCs/>
          <w:sz w:val="24"/>
          <w:szCs w:val="24"/>
          <w:lang w:eastAsia="zh-CN"/>
        </w:rPr>
        <w:t xml:space="preserve"> </w:t>
      </w:r>
    </w:p>
    <w:p w14:paraId="08F1ECF1" w14:textId="77777777" w:rsidR="0087409F" w:rsidRDefault="0087409F">
      <w:pPr>
        <w:rPr>
          <w:rFonts w:ascii="Times New Roman" w:eastAsia="SimSun" w:hAnsi="Times New Roman" w:cs="Times New Roman"/>
          <w:b/>
          <w:lang w:eastAsia="zh-CN"/>
        </w:rPr>
      </w:pPr>
    </w:p>
    <w:p w14:paraId="441B8FA6" w14:textId="77777777" w:rsidR="0087409F" w:rsidRDefault="00E97363">
      <w:pPr>
        <w:rPr>
          <w:b/>
          <w:bCs/>
          <w:color w:val="4472C4" w:themeColor="accent5"/>
          <w:lang w:val="en-GB"/>
        </w:rPr>
      </w:pPr>
      <w:r>
        <w:rPr>
          <w:b/>
          <w:bCs/>
          <w:color w:val="4472C4" w:themeColor="accent5"/>
          <w:lang w:val="en-GB"/>
        </w:rPr>
        <w:t>Qualcomm:</w:t>
      </w:r>
    </w:p>
    <w:p w14:paraId="7062B2B0" w14:textId="77777777" w:rsidR="0087409F" w:rsidRDefault="00E97363">
      <w:pPr>
        <w:jc w:val="both"/>
        <w:rPr>
          <w:b/>
          <w:bCs/>
        </w:rPr>
      </w:pPr>
      <w:r>
        <w:rPr>
          <w:b/>
          <w:bCs/>
        </w:rPr>
        <w:t>Proposal 29: For the ease of agreement and instead of arguing which benefits, challenges/requirements are applicable to which cases, it is better to clarify under which circumstances each benefit and challenge/requirement emerges.</w:t>
      </w:r>
    </w:p>
    <w:p w14:paraId="156DEC8C" w14:textId="77777777" w:rsidR="0087409F" w:rsidRDefault="0087409F">
      <w:pPr>
        <w:rPr>
          <w:lang w:val="en-GB"/>
        </w:rPr>
      </w:pPr>
    </w:p>
    <w:p w14:paraId="35186BD6" w14:textId="77777777" w:rsidR="0087409F" w:rsidRDefault="00E97363">
      <w:pPr>
        <w:rPr>
          <w:i/>
        </w:rPr>
      </w:pPr>
      <w:r>
        <w:rPr>
          <w:i/>
          <w:lang w:val="en-GB"/>
        </w:rPr>
        <w:t xml:space="preserve">B1: </w:t>
      </w:r>
      <w:r>
        <w:rPr>
          <w:i/>
        </w:rPr>
        <w:t xml:space="preserve">Shorter model parameter update timescale without requiring offline quantization, compiling, and testing </w:t>
      </w:r>
    </w:p>
    <w:p w14:paraId="04EDB455" w14:textId="77777777" w:rsidR="0087409F" w:rsidRDefault="0087409F">
      <w:pPr>
        <w:rPr>
          <w:color w:val="FF0000"/>
        </w:rPr>
      </w:pPr>
    </w:p>
    <w:p w14:paraId="2E2BCE36" w14:textId="77777777" w:rsidR="0087409F" w:rsidRDefault="00E97363">
      <w:pPr>
        <w:jc w:val="both"/>
      </w:pPr>
      <w:r>
        <w:t>B1 is achieved when the model parameter update is done by UE vendor for UE-sided models irrespective of being open or proprietary format. B1 is also achieved when the model is an open format AI/ML model whose structure and/or parameters are updated at a training location with access to training data and the updated model is stored before compiling, quantization, and testing, at a storage location from which the model can be readily transferred/delivered to UE. An example is a training at a NW (z4, z5) or at any other training server that has easy access to training data (y). The timescale benefit in B1 is due to performing compiling, quantization, and testing after deployment.  B1 can also be achieved with proprietary models if the training/storage location has access to target-device specific conversion (or compilation) process, which would allow the model to be converted to a proprietary format at the training/storage location before transfer/delivery to UE. An example is a NW having access to target-specific conversion environment (z2) or a vendor-owned training server either inside/outside of NW that has easy access to training data (z1,y).</w:t>
      </w:r>
    </w:p>
    <w:p w14:paraId="6192C355" w14:textId="77777777" w:rsidR="0087409F" w:rsidRDefault="0087409F">
      <w:pPr>
        <w:jc w:val="both"/>
      </w:pPr>
    </w:p>
    <w:p w14:paraId="565C8C4A" w14:textId="77777777" w:rsidR="0087409F" w:rsidRDefault="00E97363">
      <w:pPr>
        <w:rPr>
          <w:i/>
          <w:iCs/>
        </w:rPr>
      </w:pPr>
      <w:r>
        <w:rPr>
          <w:i/>
          <w:iCs/>
        </w:rPr>
        <w:t xml:space="preserve">B4: Flexibility for model parameter update without offline co-engineering. </w:t>
      </w:r>
      <w:r>
        <w:rPr>
          <w:i/>
          <w:strike/>
          <w:color w:val="FF0000"/>
        </w:rPr>
        <w:t>for two-sided models</w:t>
      </w:r>
    </w:p>
    <w:p w14:paraId="377EC8C0" w14:textId="77777777" w:rsidR="0087409F" w:rsidRDefault="0087409F">
      <w:pPr>
        <w:jc w:val="both"/>
      </w:pPr>
    </w:p>
    <w:p w14:paraId="15E84DBC" w14:textId="77777777" w:rsidR="0087409F" w:rsidRDefault="00E97363">
      <w:pPr>
        <w:jc w:val="both"/>
      </w:pPr>
      <w:r>
        <w:lastRenderedPageBreak/>
        <w:t xml:space="preserve">B4 is achieved in similar scenarios to those of B1. </w:t>
      </w:r>
    </w:p>
    <w:p w14:paraId="0BFAF2ED" w14:textId="77777777" w:rsidR="0087409F" w:rsidRDefault="0087409F">
      <w:pPr>
        <w:jc w:val="both"/>
      </w:pPr>
    </w:p>
    <w:p w14:paraId="35462878" w14:textId="77777777" w:rsidR="0087409F" w:rsidRDefault="00E97363">
      <w:pPr>
        <w:rPr>
          <w:i/>
          <w:iCs/>
          <w:lang w:val="en-GB"/>
        </w:rPr>
      </w:pPr>
      <w:r>
        <w:rPr>
          <w:i/>
          <w:iCs/>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14:paraId="5F8B4A2D" w14:textId="77777777" w:rsidR="0087409F" w:rsidRDefault="00E97363">
      <w:pPr>
        <w:numPr>
          <w:ilvl w:val="0"/>
          <w:numId w:val="88"/>
        </w:numPr>
        <w:spacing w:after="160" w:line="259" w:lineRule="auto"/>
        <w:rPr>
          <w:i/>
          <w:iCs/>
          <w:lang w:val="en-GB"/>
        </w:rPr>
      </w:pPr>
      <w:r>
        <w:rPr>
          <w:i/>
          <w:iCs/>
          <w:lang w:val="en-GB"/>
        </w:rPr>
        <w:t>Note: Performance can be monitored after the model is deployed.</w:t>
      </w:r>
    </w:p>
    <w:p w14:paraId="7DA97E3B" w14:textId="77777777" w:rsidR="0087409F" w:rsidRDefault="00E97363">
      <w:pPr>
        <w:jc w:val="both"/>
        <w:rPr>
          <w:lang w:val="en-GB"/>
        </w:rPr>
      </w:pPr>
      <w:r>
        <w:rPr>
          <w:lang w:val="en-GB"/>
        </w:rPr>
        <w:t xml:space="preserve">C5 is a challenge accompanying B1. </w:t>
      </w:r>
    </w:p>
    <w:p w14:paraId="6A5C8E20" w14:textId="77777777" w:rsidR="0087409F" w:rsidRDefault="0087409F">
      <w:pPr>
        <w:jc w:val="both"/>
        <w:rPr>
          <w:lang w:val="en-GB"/>
        </w:rPr>
      </w:pPr>
    </w:p>
    <w:p w14:paraId="7BC542A7" w14:textId="77777777" w:rsidR="0087409F" w:rsidRDefault="00E97363">
      <w:pPr>
        <w:rPr>
          <w:i/>
          <w:iCs/>
          <w:lang w:val="en-GB"/>
        </w:rPr>
      </w:pPr>
      <w:r>
        <w:rPr>
          <w:i/>
          <w:iCs/>
          <w:lang w:val="en-GB"/>
        </w:rPr>
        <w:t>C9: Potentially suboptimal performance of an updated model due to lack of model quantization optimization during training, compared to the baseline scenario of going through offline quantization, compiling, and testing of the updated model.</w:t>
      </w:r>
    </w:p>
    <w:p w14:paraId="599B097C" w14:textId="77777777" w:rsidR="0087409F" w:rsidRDefault="0087409F">
      <w:pPr>
        <w:rPr>
          <w:lang w:val="en-GB"/>
        </w:rPr>
      </w:pPr>
    </w:p>
    <w:p w14:paraId="2BC7CDF6" w14:textId="77777777" w:rsidR="0087409F" w:rsidRDefault="00E97363">
      <w:pPr>
        <w:jc w:val="both"/>
        <w:rPr>
          <w:lang w:val="en-GB"/>
        </w:rPr>
      </w:pPr>
      <w:r>
        <w:rPr>
          <w:lang w:val="en-GB"/>
        </w:rPr>
        <w:t>C9 is a challenge accompanying B1. It occurs when the model is trained outside of where it is quantized and in the presence of lack of testing. In such a scenario, the training process is unaware of what kind of quantization is applied to the model. This prevents quantization aware training and brings some performance loss dependent upon how aggressive the model quantization is.</w:t>
      </w:r>
    </w:p>
    <w:p w14:paraId="2B353022" w14:textId="77777777" w:rsidR="0087409F" w:rsidRDefault="0087409F">
      <w:pPr>
        <w:jc w:val="both"/>
        <w:rPr>
          <w:lang w:val="en-GB"/>
        </w:rPr>
      </w:pPr>
    </w:p>
    <w:p w14:paraId="3284530E" w14:textId="77777777" w:rsidR="0087409F" w:rsidRDefault="00E97363">
      <w:pPr>
        <w:rPr>
          <w:i/>
          <w:iCs/>
          <w:lang w:val="en-GB"/>
        </w:rPr>
      </w:pPr>
      <w:r>
        <w:rPr>
          <w:i/>
          <w:iCs/>
          <w:lang w:val="en-GB"/>
        </w:rPr>
        <w:t xml:space="preserve">C4: </w:t>
      </w:r>
      <w:bookmarkStart w:id="98" w:name="_Hlk143201063"/>
      <w:r>
        <w:rPr>
          <w:i/>
          <w:iCs/>
        </w:rPr>
        <w:t xml:space="preserve">UE capability for accepting new parameters </w:t>
      </w:r>
      <w:r>
        <w:rPr>
          <w:i/>
          <w:iCs/>
          <w:color w:val="FF0000"/>
        </w:rPr>
        <w:t>after deployment</w:t>
      </w:r>
      <w:r>
        <w:rPr>
          <w:i/>
          <w:color w:val="FF0000"/>
        </w:rPr>
        <w:t xml:space="preserve"> </w:t>
      </w:r>
      <w:r>
        <w:rPr>
          <w:i/>
          <w:iCs/>
        </w:rPr>
        <w:t>on an existing model structure, such as compiling (if needed), quantization, updating and running the model.</w:t>
      </w:r>
    </w:p>
    <w:p w14:paraId="19731D99" w14:textId="77777777" w:rsidR="0087409F" w:rsidRDefault="0087409F">
      <w:pPr>
        <w:jc w:val="both"/>
        <w:rPr>
          <w:lang w:val="en-GB"/>
        </w:rPr>
      </w:pPr>
    </w:p>
    <w:p w14:paraId="7043446E" w14:textId="77777777" w:rsidR="0087409F" w:rsidRDefault="00E97363">
      <w:pPr>
        <w:jc w:val="both"/>
        <w:rPr>
          <w:lang w:val="en-GB"/>
        </w:rPr>
      </w:pPr>
      <w:r>
        <w:rPr>
          <w:lang w:val="en-GB"/>
        </w:rPr>
        <w:t xml:space="preserve">C4 occurs for open-format model transfer/delivery (z3,z4,z5), since this requires UE capability to compile (if needed) and quantize the model after deployment. </w:t>
      </w:r>
    </w:p>
    <w:bookmarkEnd w:id="98"/>
    <w:p w14:paraId="5FA52599" w14:textId="77777777" w:rsidR="0087409F" w:rsidRDefault="0087409F">
      <w:pPr>
        <w:jc w:val="both"/>
      </w:pPr>
    </w:p>
    <w:p w14:paraId="5DA03F50" w14:textId="77777777" w:rsidR="0087409F" w:rsidRDefault="00E97363">
      <w:pPr>
        <w:jc w:val="both"/>
        <w:rPr>
          <w:i/>
          <w:strike/>
        </w:rPr>
      </w:pPr>
      <w:r>
        <w:rPr>
          <w:i/>
        </w:rPr>
        <w:t xml:space="preserve">B3: Flexibility for model structure update without offline co-engineering </w:t>
      </w:r>
      <w:r>
        <w:rPr>
          <w:i/>
          <w:strike/>
          <w:color w:val="FF0000"/>
        </w:rPr>
        <w:t>for two-sided models</w:t>
      </w:r>
      <w:r>
        <w:rPr>
          <w:i/>
          <w:color w:val="FF0000"/>
        </w:rPr>
        <w:t xml:space="preserve"> </w:t>
      </w:r>
    </w:p>
    <w:p w14:paraId="67A9CD02" w14:textId="77777777" w:rsidR="0087409F" w:rsidRDefault="0087409F">
      <w:pPr>
        <w:jc w:val="both"/>
      </w:pPr>
    </w:p>
    <w:p w14:paraId="782AA39C" w14:textId="77777777" w:rsidR="0087409F" w:rsidRDefault="00E97363">
      <w:pPr>
        <w:jc w:val="both"/>
      </w:pPr>
      <w:r>
        <w:t xml:space="preserve">B3 is a benefit that can be achieved with model transfer/delivery if UE can flexibly support unknown model structures. </w:t>
      </w:r>
    </w:p>
    <w:p w14:paraId="16D3885E" w14:textId="77777777" w:rsidR="0087409F" w:rsidRDefault="0087409F"/>
    <w:p w14:paraId="4C2338D1" w14:textId="77777777" w:rsidR="0087409F" w:rsidRDefault="00E97363">
      <w:pPr>
        <w:rPr>
          <w:lang w:val="en-GB"/>
        </w:rPr>
      </w:pPr>
      <w:r>
        <w:rPr>
          <w:lang w:val="en-GB"/>
        </w:rPr>
        <w:t>S2: Flexible UE capability mechanism beyond model ID-based approach.</w:t>
      </w:r>
    </w:p>
    <w:p w14:paraId="7E478C61" w14:textId="77777777" w:rsidR="0087409F" w:rsidRDefault="0087409F">
      <w:pPr>
        <w:rPr>
          <w:lang w:val="en-GB"/>
        </w:rPr>
      </w:pPr>
    </w:p>
    <w:p w14:paraId="19E15901" w14:textId="77777777" w:rsidR="0087409F" w:rsidRDefault="00E97363">
      <w:pPr>
        <w:rPr>
          <w:lang w:val="en-GB"/>
        </w:rPr>
      </w:pPr>
      <w:r>
        <w:rPr>
          <w:lang w:val="en-GB"/>
        </w:rPr>
        <w:t>To enjoy B3 with model transfer, such as in z5, we need a UE capability framework that allows UE to describe supported model structures. However, this is very difficult to achieve in practice.</w:t>
      </w:r>
    </w:p>
    <w:p w14:paraId="75204743" w14:textId="77777777" w:rsidR="0087409F" w:rsidRDefault="0087409F"/>
    <w:p w14:paraId="725AD59D" w14:textId="77777777" w:rsidR="0087409F" w:rsidRDefault="00E97363">
      <w:pPr>
        <w:rPr>
          <w:i/>
          <w:iCs/>
        </w:rPr>
      </w:pPr>
      <w:r>
        <w:rPr>
          <w:i/>
          <w:iCs/>
          <w:lang w:val="en-GB"/>
        </w:rPr>
        <w:t>C10: Device specific optimization of the model structure</w:t>
      </w:r>
    </w:p>
    <w:p w14:paraId="21C1E70A" w14:textId="77777777" w:rsidR="0087409F" w:rsidRDefault="0087409F">
      <w:pPr>
        <w:jc w:val="both"/>
        <w:rPr>
          <w:lang w:val="en-GB"/>
        </w:rPr>
      </w:pPr>
    </w:p>
    <w:p w14:paraId="26C93FFA" w14:textId="77777777" w:rsidR="0087409F" w:rsidRDefault="00E97363">
      <w:pPr>
        <w:jc w:val="both"/>
        <w:rPr>
          <w:lang w:val="en-GB"/>
        </w:rPr>
      </w:pPr>
      <w:r>
        <w:rPr>
          <w:lang w:val="en-GB"/>
        </w:rPr>
        <w:t xml:space="preserve">C10 is a challenge accompanying B3. C10 occurs when the </w:t>
      </w:r>
      <w:r>
        <w:t xml:space="preserve">model structure is developed </w:t>
      </w:r>
      <w:r>
        <w:rPr>
          <w:lang w:val="en-GB"/>
        </w:rPr>
        <w:t>outside of the target device, e.g., developing UE-sided models at NW transparent to UE, i.e., UE is not cognizant of structure. In this case, specific hardware requirements of the target device are not known during development. This can result in a considerable performance loss and even failed run if the target device does not support the developed model.</w:t>
      </w:r>
    </w:p>
    <w:p w14:paraId="11A82F64" w14:textId="77777777" w:rsidR="0087409F" w:rsidRDefault="0087409F">
      <w:pPr>
        <w:jc w:val="both"/>
      </w:pPr>
    </w:p>
    <w:p w14:paraId="7C2ED36F" w14:textId="77777777" w:rsidR="0087409F" w:rsidRDefault="00E97363">
      <w:pPr>
        <w:rPr>
          <w:i/>
          <w:iCs/>
          <w:color w:val="FF0000"/>
        </w:rPr>
      </w:pPr>
      <w:r>
        <w:rPr>
          <w:i/>
          <w:iCs/>
          <w:lang w:val="en-GB"/>
        </w:rPr>
        <w:t>C11: Device capability of running an unknown model structure</w:t>
      </w:r>
    </w:p>
    <w:p w14:paraId="2B724DCD" w14:textId="77777777" w:rsidR="0087409F" w:rsidRDefault="0087409F">
      <w:pPr>
        <w:jc w:val="both"/>
      </w:pPr>
    </w:p>
    <w:p w14:paraId="5B1F6A58" w14:textId="77777777" w:rsidR="0087409F" w:rsidRDefault="00E97363">
      <w:pPr>
        <w:jc w:val="both"/>
      </w:pPr>
      <w:r>
        <w:rPr>
          <w:lang w:val="en-GB"/>
        </w:rPr>
        <w:t xml:space="preserve">C11 is a challenge accompanying B3. </w:t>
      </w:r>
      <w:r>
        <w:t xml:space="preserve">C11 occurs </w:t>
      </w:r>
      <w:r>
        <w:rPr>
          <w:lang w:val="en-GB"/>
        </w:rPr>
        <w:t xml:space="preserve">when the </w:t>
      </w:r>
      <w:r>
        <w:t xml:space="preserve">model structure is developed </w:t>
      </w:r>
      <w:r>
        <w:rPr>
          <w:lang w:val="en-GB"/>
        </w:rPr>
        <w:t>outside of the target device and trained there. Since the target device does not know what kind of model it operates, the target device may not be able to run inference with it.</w:t>
      </w:r>
    </w:p>
    <w:p w14:paraId="5F3F86A3" w14:textId="77777777" w:rsidR="0087409F" w:rsidRDefault="0087409F"/>
    <w:p w14:paraId="231CFECC" w14:textId="77777777" w:rsidR="0087409F" w:rsidRDefault="00E97363">
      <w:pPr>
        <w:rPr>
          <w:i/>
          <w:lang w:val="en-GB"/>
        </w:rPr>
      </w:pPr>
      <w:r>
        <w:rPr>
          <w:i/>
          <w:lang w:val="en-GB"/>
        </w:rPr>
        <w:t>C3: Preservation of proprietary design</w:t>
      </w:r>
    </w:p>
    <w:p w14:paraId="2A679AF2" w14:textId="77777777" w:rsidR="0087409F" w:rsidRDefault="00E97363">
      <w:pPr>
        <w:numPr>
          <w:ilvl w:val="0"/>
          <w:numId w:val="88"/>
        </w:numPr>
        <w:spacing w:after="160" w:line="259" w:lineRule="auto"/>
        <w:rPr>
          <w:i/>
          <w:lang w:val="en-GB"/>
        </w:rPr>
      </w:pPr>
      <w:r>
        <w:rPr>
          <w:i/>
          <w:lang w:val="en-GB"/>
        </w:rPr>
        <w:lastRenderedPageBreak/>
        <w:t>Note: This may not be a concern if the model is widely known and does not involve any device-specific design decisions (such as number of layers, activation size, quantization, etc.) whose choice will constitute a design secret.</w:t>
      </w:r>
    </w:p>
    <w:p w14:paraId="63B010A6" w14:textId="77777777" w:rsidR="0087409F" w:rsidRDefault="00E97363">
      <w:pPr>
        <w:jc w:val="both"/>
        <w:rPr>
          <w:lang w:val="en-GB"/>
        </w:rPr>
      </w:pPr>
      <w:r>
        <w:rPr>
          <w:lang w:val="en-GB"/>
        </w:rPr>
        <w:t>The C3 concern may arise either from model training or model storage. If a UE-side or a UE-part of two-sided model is trained at another party, its proprietary design is revealed to the training party. This occurs if the UE-side or the UE-part of the two-sided model is trained at NW in z2, z4, and z5, and also in NW-side training flavor of y. Similarly, if a UE-side or a UE-part of two-sided model is stored at another party in an open format, its proprietary design is revealed to the party storing the model, unless a proper security measure is taken to protect the model design secrecy from the storing party.</w:t>
      </w:r>
    </w:p>
    <w:p w14:paraId="747BAF3B" w14:textId="77777777" w:rsidR="0087409F" w:rsidRDefault="0087409F">
      <w:pPr>
        <w:rPr>
          <w:b/>
          <w:bCs/>
          <w:color w:val="4472C4" w:themeColor="accent5"/>
          <w:lang w:val="en-GB"/>
        </w:rPr>
      </w:pPr>
    </w:p>
    <w:p w14:paraId="47FE5F19" w14:textId="77777777" w:rsidR="0087409F" w:rsidRDefault="00E97363">
      <w:pPr>
        <w:rPr>
          <w:b/>
          <w:bCs/>
          <w:color w:val="4472C4" w:themeColor="accent5"/>
          <w:lang w:val="en-GB"/>
        </w:rPr>
      </w:pPr>
      <w:r>
        <w:rPr>
          <w:b/>
          <w:bCs/>
          <w:color w:val="4472C4" w:themeColor="accent5"/>
          <w:lang w:val="en-GB"/>
        </w:rPr>
        <w:t>AT&amp;T:</w:t>
      </w:r>
    </w:p>
    <w:p w14:paraId="049314E2" w14:textId="77777777" w:rsidR="0087409F" w:rsidRDefault="00E97363">
      <w:pPr>
        <w:spacing w:line="288" w:lineRule="auto"/>
        <w:rPr>
          <w:rFonts w:ascii="Calibri" w:eastAsia="Calibri" w:hAnsi="Calibri" w:cs="Calibri"/>
          <w:b/>
          <w:bCs/>
        </w:rPr>
      </w:pPr>
      <w:r>
        <w:rPr>
          <w:rFonts w:ascii="Calibri" w:eastAsia="Calibri" w:hAnsi="Calibri" w:cs="Calibri"/>
          <w:b/>
          <w:bCs/>
        </w:rPr>
        <w:t>Proposal 27: Study model transfer for both UE-sided models and UE-part of two-sided models in Rel-18.</w:t>
      </w:r>
    </w:p>
    <w:p w14:paraId="1994CA91" w14:textId="77777777" w:rsidR="0087409F" w:rsidRDefault="00E97363">
      <w:pPr>
        <w:spacing w:line="288" w:lineRule="auto"/>
        <w:rPr>
          <w:rFonts w:ascii="Calibri" w:eastAsia="Calibri" w:hAnsi="Calibri" w:cs="Calibri"/>
          <w:b/>
          <w:bCs/>
        </w:rPr>
      </w:pPr>
      <w:r>
        <w:rPr>
          <w:rFonts w:ascii="Calibri" w:eastAsia="Calibri" w:hAnsi="Calibri" w:cs="Calibri"/>
          <w:b/>
          <w:bCs/>
        </w:rPr>
        <w:t>Note: Further down-scoping can be done in each sub-use-case.</w:t>
      </w:r>
    </w:p>
    <w:p w14:paraId="7C2BD372" w14:textId="77777777" w:rsidR="0087409F" w:rsidRDefault="0087409F">
      <w:pPr>
        <w:rPr>
          <w:b/>
          <w:bCs/>
          <w:color w:val="4472C4" w:themeColor="accent5"/>
          <w:lang w:val="en-GB"/>
        </w:rPr>
      </w:pPr>
    </w:p>
    <w:p w14:paraId="385BB426" w14:textId="77777777" w:rsidR="0087409F" w:rsidRDefault="00E97363">
      <w:pPr>
        <w:rPr>
          <w:b/>
          <w:bCs/>
          <w:color w:val="4472C4" w:themeColor="accent5"/>
          <w:lang w:val="en-GB"/>
        </w:rPr>
      </w:pPr>
      <w:r>
        <w:rPr>
          <w:b/>
          <w:bCs/>
          <w:color w:val="4472C4" w:themeColor="accent5"/>
          <w:lang w:val="en-GB"/>
        </w:rPr>
        <w:t>NEC:</w:t>
      </w:r>
    </w:p>
    <w:p w14:paraId="311AF9D6"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18: Study AI/ML model transfer with 3GPP network assistance at least for the case of two-sided AI/ML model or when online training is required for an AI/ML model.</w:t>
      </w:r>
    </w:p>
    <w:p w14:paraId="72EF4D06"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19: Study AI/ML model transfer using open AI/ML format. FFS details of open format, support of vendor specific algorithms.</w:t>
      </w:r>
    </w:p>
    <w:p w14:paraId="616AC78E" w14:textId="77777777" w:rsidR="0087409F" w:rsidRDefault="00E97363">
      <w:pPr>
        <w:spacing w:before="240" w:after="240"/>
        <w:rPr>
          <w:rFonts w:ascii="Times New Roman" w:eastAsia="Yu Mincho" w:hAnsi="Times New Roman" w:cs="Times New Roman"/>
          <w:b/>
          <w:lang w:val="en-GB" w:eastAsia="ja-JP"/>
        </w:rPr>
      </w:pPr>
      <w:r>
        <w:rPr>
          <w:b/>
          <w:bCs/>
          <w:color w:val="4472C4" w:themeColor="accent5"/>
          <w:lang w:val="en-GB"/>
        </w:rPr>
        <w:t>Continental Automotive:</w:t>
      </w:r>
    </w:p>
    <w:p w14:paraId="58766D79" w14:textId="77777777" w:rsidR="0087409F" w:rsidRDefault="00E97363">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12: Quasi-based similarity information for model/data properties is used to reduce signalling overhead of model transfer in various scenarios for NW-UE collaboration and format/location-based cases.</w:t>
      </w:r>
    </w:p>
    <w:p w14:paraId="5252A175" w14:textId="77777777" w:rsidR="0087409F" w:rsidRDefault="00E97363">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13: Relationship of quasi-based similarity between model/data properties need to be further studied for different LCM phases (model training/inferencing/monitoring, etc.).</w:t>
      </w:r>
    </w:p>
    <w:p w14:paraId="4708F1ED" w14:textId="77777777" w:rsidR="0087409F" w:rsidRDefault="0087409F">
      <w:pPr>
        <w:rPr>
          <w:b/>
          <w:bCs/>
          <w:lang w:val="en-GB"/>
        </w:rPr>
      </w:pPr>
    </w:p>
    <w:p w14:paraId="3D35E491" w14:textId="77777777" w:rsidR="0087409F" w:rsidRDefault="00E97363">
      <w:pPr>
        <w:pStyle w:val="Heading5"/>
        <w:ind w:left="1008" w:hanging="1008"/>
      </w:pPr>
      <w:r>
        <w:t>Issue 8-9: Model delivery and transfer discussion (continued from 7-21)</w:t>
      </w:r>
    </w:p>
    <w:p w14:paraId="578E75DA" w14:textId="77777777" w:rsidR="0087409F" w:rsidRDefault="00E97363">
      <w:pPr>
        <w:jc w:val="both"/>
      </w:pPr>
      <w:r>
        <w:rPr>
          <w:lang w:val="en-GB"/>
        </w:rPr>
        <w:t xml:space="preserve">In the previous meeting, </w:t>
      </w:r>
      <w:r>
        <w:t>the FL emphasized that the group would like to capture the benefits, requirements and challenges, and potential spec impact discussion of model transfer Cases into the TR, which can serve as a basis/reference for future specification.</w:t>
      </w:r>
    </w:p>
    <w:p w14:paraId="0F4C0A9C" w14:textId="77777777" w:rsidR="0087409F" w:rsidRDefault="0087409F">
      <w:pPr>
        <w:jc w:val="both"/>
      </w:pPr>
    </w:p>
    <w:p w14:paraId="733FB10D" w14:textId="77777777" w:rsidR="0087409F" w:rsidRDefault="00E97363">
      <w:pPr>
        <w:jc w:val="both"/>
      </w:pPr>
      <w:r>
        <w:t xml:space="preserve">Despite the definition of model delivery/transfer terminology, </w:t>
      </w:r>
    </w:p>
    <w:tbl>
      <w:tblPr>
        <w:tblW w:w="0" w:type="auto"/>
        <w:tblLayout w:type="fixed"/>
        <w:tblLook w:val="04A0" w:firstRow="1" w:lastRow="0" w:firstColumn="1" w:lastColumn="0" w:noHBand="0" w:noVBand="1"/>
      </w:tblPr>
      <w:tblGrid>
        <w:gridCol w:w="3046"/>
        <w:gridCol w:w="6584"/>
      </w:tblGrid>
      <w:tr w:rsidR="0087409F" w14:paraId="5B37CC48" w14:textId="77777777">
        <w:tc>
          <w:tcPr>
            <w:tcW w:w="3046" w:type="dxa"/>
            <w:tcBorders>
              <w:top w:val="single" w:sz="8" w:space="0" w:color="auto"/>
              <w:left w:val="single" w:sz="8" w:space="0" w:color="auto"/>
              <w:bottom w:val="single" w:sz="8" w:space="0" w:color="auto"/>
              <w:right w:val="single" w:sz="8" w:space="0" w:color="auto"/>
            </w:tcBorders>
          </w:tcPr>
          <w:p w14:paraId="6D782A45" w14:textId="77777777" w:rsidR="0087409F" w:rsidRDefault="00E97363">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35FA7E4C" w14:textId="77777777" w:rsidR="0087409F" w:rsidRDefault="00E97363">
            <w:pPr>
              <w:rPr>
                <w:iCs/>
                <w:lang w:val="en-GB"/>
              </w:rPr>
            </w:pPr>
            <w:r>
              <w:rPr>
                <w:iCs/>
                <w:lang w:val="en-GB"/>
              </w:rPr>
              <w:t>A generic term referring to delivery of an AI/ML model from one entity to another entity in any manner.</w:t>
            </w:r>
          </w:p>
          <w:p w14:paraId="65CBEC5E" w14:textId="77777777" w:rsidR="0087409F" w:rsidRDefault="00E97363">
            <w:pPr>
              <w:rPr>
                <w:rFonts w:eastAsia="Times" w:cs="Times"/>
                <w:color w:val="000000" w:themeColor="text1"/>
                <w:szCs w:val="20"/>
              </w:rPr>
            </w:pPr>
            <w:r>
              <w:rPr>
                <w:iCs/>
                <w:lang w:val="en-GB"/>
              </w:rPr>
              <w:t>Note: An entity could mean a network node/function (e.g., gNB, LMF, etc.), UE, proprietary server, etc.</w:t>
            </w:r>
          </w:p>
        </w:tc>
      </w:tr>
      <w:tr w:rsidR="0087409F" w14:paraId="47A346EF" w14:textId="77777777">
        <w:tc>
          <w:tcPr>
            <w:tcW w:w="3046" w:type="dxa"/>
            <w:tcBorders>
              <w:top w:val="single" w:sz="8" w:space="0" w:color="auto"/>
              <w:left w:val="single" w:sz="8" w:space="0" w:color="auto"/>
              <w:bottom w:val="single" w:sz="8" w:space="0" w:color="auto"/>
              <w:right w:val="single" w:sz="8" w:space="0" w:color="auto"/>
            </w:tcBorders>
          </w:tcPr>
          <w:p w14:paraId="06A4C2D9" w14:textId="77777777" w:rsidR="0087409F" w:rsidRDefault="00E97363">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79D3A664" w14:textId="77777777" w:rsidR="0087409F" w:rsidRDefault="00E97363">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5DE51B5C" w14:textId="77777777" w:rsidR="0087409F" w:rsidRDefault="0087409F">
      <w:pPr>
        <w:jc w:val="both"/>
      </w:pPr>
    </w:p>
    <w:p w14:paraId="39577EC6" w14:textId="77777777" w:rsidR="0087409F" w:rsidRDefault="00E97363">
      <w:pPr>
        <w:jc w:val="both"/>
      </w:pPr>
      <w:r>
        <w:t xml:space="preserve">there are still ambiguities particularly in the boundary of model delivery and model transfer, as the distinction hinges on the interpretation of what constitutes 3gpp signaling. in particular for user-plane based model delivery/transfer solutions where it is possible for models stored in an OTT server to be delivered to UE with </w:t>
      </w:r>
      <w:r>
        <w:lastRenderedPageBreak/>
        <w:t>some NW awareness or aided by 3gpp-based signaling. It is noted that RAN2 has been using the term “delivery/transfer” for their discussions instead of using the terms transfer and delivery separately.</w:t>
      </w:r>
    </w:p>
    <w:p w14:paraId="6CA75069" w14:textId="77777777" w:rsidR="0087409F" w:rsidRDefault="00E97363">
      <w:pPr>
        <w:jc w:val="both"/>
      </w:pPr>
      <w:r>
        <w:t>To sidestep this ambiguity, in the proposal, FL used the term delivery/transfer and tried to directly describe the scenarios corresponding to the benefits and challenges without necessarily referring to NW/UE-side, Level y/z, Cases z1-z5 whenever ambiguities may arise.</w:t>
      </w:r>
    </w:p>
    <w:p w14:paraId="69C4CE38" w14:textId="77777777" w:rsidR="0087409F" w:rsidRDefault="0087409F">
      <w:pPr>
        <w:jc w:val="both"/>
      </w:pPr>
    </w:p>
    <w:p w14:paraId="3E2820C5" w14:textId="557A3120" w:rsidR="0087409F" w:rsidRDefault="00E97363">
      <w:pPr>
        <w:pStyle w:val="Heading6"/>
        <w:ind w:left="1152" w:hanging="1152"/>
      </w:pPr>
      <w:r>
        <w:t>[FL</w:t>
      </w:r>
      <w:r w:rsidR="00E30E8A">
        <w:t>1</w:t>
      </w:r>
      <w:r>
        <w:t>]</w:t>
      </w:r>
      <w:r w:rsidR="00E30E8A">
        <w:t>[FL2]</w:t>
      </w:r>
      <w:r>
        <w:t xml:space="preserve"> Proposed Conclusion 8-9a:</w:t>
      </w:r>
    </w:p>
    <w:p w14:paraId="247E0B05" w14:textId="77777777" w:rsidR="0087409F" w:rsidRDefault="00E97363">
      <w:pPr>
        <w:rPr>
          <w:lang w:val="en-GB"/>
        </w:rPr>
      </w:pPr>
      <w:r>
        <w:rPr>
          <w:lang w:val="en-GB"/>
        </w:rPr>
        <w:t>Capture the following conclusions into the TR.</w:t>
      </w:r>
    </w:p>
    <w:p w14:paraId="12799669" w14:textId="77777777" w:rsidR="0087409F" w:rsidRDefault="00E97363">
      <w:pPr>
        <w:pStyle w:val="ListParagraph"/>
        <w:numPr>
          <w:ilvl w:val="0"/>
          <w:numId w:val="89"/>
        </w:numPr>
        <w:jc w:val="both"/>
        <w:rPr>
          <w:lang w:val="en-GB"/>
        </w:rPr>
      </w:pPr>
      <w:r>
        <w:rPr>
          <w:lang w:val="en-GB"/>
        </w:rPr>
        <w:t xml:space="preserve">Need of </w:t>
      </w:r>
      <w:r>
        <w:t>model</w:t>
      </w:r>
      <w:r>
        <w:rPr>
          <w:lang w:val="en-GB"/>
        </w:rPr>
        <w:t xml:space="preserve"> delivery/transfer</w:t>
      </w:r>
    </w:p>
    <w:p w14:paraId="5D8BFA95" w14:textId="77777777" w:rsidR="0087409F" w:rsidRDefault="00E97363">
      <w:pPr>
        <w:pStyle w:val="ListParagraph"/>
        <w:numPr>
          <w:ilvl w:val="1"/>
          <w:numId w:val="89"/>
        </w:numPr>
        <w:jc w:val="both"/>
      </w:pPr>
      <w:r>
        <w:t>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Therefore, it is concluded that model delivery/storage is beneficial and should be supported.</w:t>
      </w:r>
    </w:p>
    <w:p w14:paraId="5E19080F" w14:textId="77777777" w:rsidR="0087409F" w:rsidRDefault="00E97363">
      <w:pPr>
        <w:pStyle w:val="ListParagraph"/>
        <w:numPr>
          <w:ilvl w:val="0"/>
          <w:numId w:val="89"/>
        </w:numPr>
        <w:jc w:val="both"/>
      </w:pPr>
      <w:r>
        <w:t>Model parameter update on a deployed model via model delivery/transfer</w:t>
      </w:r>
    </w:p>
    <w:p w14:paraId="015710CD" w14:textId="77777777" w:rsidR="0087409F" w:rsidRDefault="00E97363">
      <w:pPr>
        <w:pStyle w:val="ListParagraph"/>
        <w:numPr>
          <w:ilvl w:val="1"/>
          <w:numId w:val="89"/>
        </w:numPr>
        <w:jc w:val="both"/>
      </w:pPr>
      <w:r>
        <w:t>While models can be trained and updated via offline engineering, such offline training takes a longer time scale, especially in scenarios where multi-vendor training collaboration is needed. Therefore, it may be beneficial to support model parameter update on a deployed model via model delivery/transfer, when shorter model parameter update timescale with less or no offline engineering or vendor-collaboration is desired.</w:t>
      </w:r>
    </w:p>
    <w:p w14:paraId="042C4ACA" w14:textId="77777777" w:rsidR="0087409F" w:rsidRDefault="00E97363">
      <w:pPr>
        <w:pStyle w:val="ListParagraph"/>
        <w:numPr>
          <w:ilvl w:val="1"/>
          <w:numId w:val="89"/>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323DD158" w14:textId="77777777" w:rsidR="0087409F" w:rsidRDefault="00E97363">
      <w:pPr>
        <w:pStyle w:val="ListParagraph"/>
        <w:numPr>
          <w:ilvl w:val="1"/>
          <w:numId w:val="89"/>
        </w:numPr>
        <w:jc w:val="both"/>
      </w:pPr>
      <w:r>
        <w:t xml:space="preserve">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z3,z4) to UE. If the training server inside/outside the NW has access to target-device training environment and/or target-specific conversion (or compilation) process, the model may be converted to a target-specific proprietary </w:t>
      </w:r>
      <w:r>
        <w:lastRenderedPageBreak/>
        <w:t>format before delivery/transfer to UE (Case y,z1,z2). An example is a NW having access to target-specific conversion environment (Case z2) or a vendor-owned training server either inside/outside of NW that has easy access to training data (Case z1,y).</w:t>
      </w:r>
    </w:p>
    <w:p w14:paraId="0894F785" w14:textId="77777777" w:rsidR="0087409F" w:rsidRDefault="00E97363">
      <w:pPr>
        <w:pStyle w:val="ListParagraph"/>
        <w:numPr>
          <w:ilvl w:val="1"/>
          <w:numId w:val="89"/>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55E855A3" w14:textId="77777777" w:rsidR="0087409F" w:rsidRDefault="00E97363">
      <w:pPr>
        <w:pStyle w:val="ListParagraph"/>
        <w:numPr>
          <w:ilvl w:val="1"/>
          <w:numId w:val="89"/>
        </w:numPr>
      </w:pPr>
      <w:r>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4D2A25C5" w14:textId="77777777" w:rsidR="0087409F" w:rsidRDefault="00E97363">
      <w:pPr>
        <w:pStyle w:val="ListParagraph"/>
        <w:numPr>
          <w:ilvl w:val="0"/>
          <w:numId w:val="89"/>
        </w:numPr>
        <w:jc w:val="both"/>
      </w:pPr>
      <w:r>
        <w:t>Preservation of proprietary design</w:t>
      </w:r>
    </w:p>
    <w:p w14:paraId="64F7C6BD" w14:textId="77777777" w:rsidR="0087409F" w:rsidRDefault="00E97363">
      <w:pPr>
        <w:pStyle w:val="ListParagraph"/>
        <w:numPr>
          <w:ilvl w:val="1"/>
          <w:numId w:val="89"/>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10902824" w14:textId="77777777" w:rsidR="0087409F" w:rsidRDefault="00E97363">
      <w:pPr>
        <w:pStyle w:val="ListParagraph"/>
        <w:numPr>
          <w:ilvl w:val="0"/>
          <w:numId w:val="89"/>
        </w:numPr>
        <w:jc w:val="both"/>
      </w:pPr>
      <w:r>
        <w:t>Model delivery/transfer of an unknown model structure at UE (Case z5)</w:t>
      </w:r>
    </w:p>
    <w:p w14:paraId="05609AA3" w14:textId="77777777" w:rsidR="0087409F" w:rsidRDefault="00E97363">
      <w:pPr>
        <w:pStyle w:val="ListParagraph"/>
        <w:numPr>
          <w:ilvl w:val="1"/>
          <w:numId w:val="89"/>
        </w:numPr>
        <w:jc w:val="both"/>
      </w:pPr>
      <w:r>
        <w:t xml:space="preserve">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w:t>
      </w:r>
      <w:r>
        <w:lastRenderedPageBreak/>
        <w:t>delivery/transfer. Therefore, there is no practical reason to support model delivery/transfer of an unknown model structure at UE.</w:t>
      </w:r>
    </w:p>
    <w:p w14:paraId="66192379" w14:textId="77777777" w:rsidR="0087409F" w:rsidRDefault="0087409F">
      <w:pPr>
        <w:rPr>
          <w:lang w:val="en-GB"/>
        </w:rPr>
      </w:pPr>
    </w:p>
    <w:p w14:paraId="6D72C500" w14:textId="77777777" w:rsidR="0087409F" w:rsidRDefault="00E97363">
      <w:pPr>
        <w:rPr>
          <w:lang w:val="en-GB"/>
        </w:rPr>
      </w:pPr>
      <w:r>
        <w:rPr>
          <w:lang w:val="en-GB"/>
        </w:rPr>
        <w:t>RAN1 concludes that model delivery/transfer is beneficial and should be supported.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p w14:paraId="66FC8E5A" w14:textId="77777777" w:rsidR="0087409F" w:rsidRDefault="0087409F">
      <w:pPr>
        <w:jc w:val="both"/>
        <w:rPr>
          <w:lang w:val="en-GB"/>
        </w:rPr>
      </w:pPr>
    </w:p>
    <w:p w14:paraId="01EE0E8E" w14:textId="77777777" w:rsidR="0087409F" w:rsidRDefault="0087409F">
      <w:pPr>
        <w:rPr>
          <w:lang w:val="en-GB"/>
        </w:rPr>
      </w:pPr>
    </w:p>
    <w:tbl>
      <w:tblPr>
        <w:tblStyle w:val="TableGrid"/>
        <w:tblW w:w="0" w:type="auto"/>
        <w:tblLook w:val="04A0" w:firstRow="1" w:lastRow="0" w:firstColumn="1" w:lastColumn="0" w:noHBand="0" w:noVBand="1"/>
      </w:tblPr>
      <w:tblGrid>
        <w:gridCol w:w="2235"/>
        <w:gridCol w:w="3863"/>
        <w:gridCol w:w="3864"/>
      </w:tblGrid>
      <w:tr w:rsidR="0087409F" w14:paraId="600DF35D" w14:textId="77777777">
        <w:trPr>
          <w:trHeight w:val="449"/>
        </w:trPr>
        <w:tc>
          <w:tcPr>
            <w:tcW w:w="2235" w:type="dxa"/>
            <w:shd w:val="clear" w:color="auto" w:fill="D9D9D9" w:themeFill="background1" w:themeFillShade="D9"/>
          </w:tcPr>
          <w:p w14:paraId="24B11ABB" w14:textId="77777777" w:rsidR="0087409F" w:rsidRDefault="0087409F">
            <w:pPr>
              <w:jc w:val="center"/>
              <w:rPr>
                <w:rFonts w:cstheme="minorHAnsi"/>
              </w:rPr>
            </w:pPr>
          </w:p>
        </w:tc>
        <w:tc>
          <w:tcPr>
            <w:tcW w:w="3863" w:type="dxa"/>
            <w:shd w:val="clear" w:color="auto" w:fill="D9D9D9" w:themeFill="background1" w:themeFillShade="D9"/>
            <w:vAlign w:val="center"/>
          </w:tcPr>
          <w:p w14:paraId="395B33CE"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7ADF3555" w14:textId="77777777" w:rsidR="0087409F" w:rsidRDefault="00E97363">
            <w:pPr>
              <w:jc w:val="center"/>
              <w:rPr>
                <w:rFonts w:cstheme="minorHAnsi"/>
              </w:rPr>
            </w:pPr>
            <w:r>
              <w:rPr>
                <w:rFonts w:cstheme="minorHAnsi"/>
              </w:rPr>
              <w:t>No</w:t>
            </w:r>
          </w:p>
        </w:tc>
      </w:tr>
      <w:tr w:rsidR="0087409F" w14:paraId="3E42E327" w14:textId="77777777">
        <w:trPr>
          <w:trHeight w:val="746"/>
        </w:trPr>
        <w:tc>
          <w:tcPr>
            <w:tcW w:w="2235" w:type="dxa"/>
          </w:tcPr>
          <w:p w14:paraId="123E2FCC" w14:textId="77777777" w:rsidR="0087409F" w:rsidRDefault="00E97363">
            <w:pPr>
              <w:jc w:val="center"/>
              <w:rPr>
                <w:rFonts w:cstheme="minorHAnsi"/>
              </w:rPr>
            </w:pPr>
            <w:r>
              <w:rPr>
                <w:rFonts w:cstheme="minorHAnsi"/>
              </w:rPr>
              <w:t>Agree?</w:t>
            </w:r>
          </w:p>
        </w:tc>
        <w:tc>
          <w:tcPr>
            <w:tcW w:w="3863" w:type="dxa"/>
          </w:tcPr>
          <w:p w14:paraId="76BC65FF" w14:textId="77777777" w:rsidR="0087409F" w:rsidRDefault="00E97363">
            <w:pPr>
              <w:rPr>
                <w:rFonts w:cstheme="minorHAnsi"/>
                <w:lang w:eastAsia="zh-CN"/>
              </w:rPr>
            </w:pPr>
            <w:r>
              <w:rPr>
                <w:rFonts w:cstheme="minorHAnsi"/>
              </w:rPr>
              <w:t xml:space="preserve"> </w:t>
            </w:r>
          </w:p>
        </w:tc>
        <w:tc>
          <w:tcPr>
            <w:tcW w:w="3864" w:type="dxa"/>
          </w:tcPr>
          <w:p w14:paraId="34A1CD04" w14:textId="77777777" w:rsidR="0087409F" w:rsidRDefault="0087409F">
            <w:pPr>
              <w:rPr>
                <w:rFonts w:cstheme="minorHAnsi"/>
              </w:rPr>
            </w:pPr>
          </w:p>
        </w:tc>
      </w:tr>
      <w:tr w:rsidR="0087409F" w14:paraId="09893855" w14:textId="77777777">
        <w:tc>
          <w:tcPr>
            <w:tcW w:w="2235" w:type="dxa"/>
            <w:shd w:val="clear" w:color="auto" w:fill="D9D9D9" w:themeFill="background1" w:themeFillShade="D9"/>
          </w:tcPr>
          <w:p w14:paraId="27111AB3"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639FC19" w14:textId="77777777" w:rsidR="0087409F" w:rsidRDefault="00E97363">
            <w:pPr>
              <w:jc w:val="center"/>
              <w:rPr>
                <w:rFonts w:cstheme="minorHAnsi"/>
                <w:b/>
                <w:bCs/>
              </w:rPr>
            </w:pPr>
            <w:r>
              <w:rPr>
                <w:rFonts w:cstheme="minorHAnsi"/>
                <w:b/>
                <w:bCs/>
              </w:rPr>
              <w:t>Comments</w:t>
            </w:r>
          </w:p>
        </w:tc>
      </w:tr>
      <w:tr w:rsidR="0087409F" w14:paraId="0400AF81" w14:textId="77777777">
        <w:tc>
          <w:tcPr>
            <w:tcW w:w="2235" w:type="dxa"/>
          </w:tcPr>
          <w:p w14:paraId="7042C1E8"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4C15E7DA" w14:textId="77777777" w:rsidR="0087409F" w:rsidRDefault="00E97363">
            <w:pPr>
              <w:rPr>
                <w:rFonts w:cstheme="minorHAnsi"/>
                <w:b/>
                <w:lang w:eastAsia="zh-CN"/>
              </w:rPr>
            </w:pPr>
            <w:r>
              <w:rPr>
                <w:rFonts w:cstheme="minorHAnsi"/>
                <w:b/>
                <w:lang w:eastAsia="zh-CN"/>
              </w:rPr>
              <w:t>Thanks for FL’s great efforts for consolidating different aspects.</w:t>
            </w:r>
          </w:p>
          <w:p w14:paraId="7F6C78B9" w14:textId="77777777" w:rsidR="0087409F" w:rsidRDefault="00E97363">
            <w:pPr>
              <w:rPr>
                <w:rFonts w:cstheme="minorHAnsi"/>
                <w:b/>
                <w:lang w:eastAsia="zh-CN"/>
              </w:rPr>
            </w:pPr>
            <w:r>
              <w:rPr>
                <w:rFonts w:cstheme="minorHAnsi"/>
                <w:b/>
                <w:lang w:eastAsia="zh-CN"/>
              </w:rPr>
              <w:t>The following initial comments are provided before diving into detailed comments in the future round.</w:t>
            </w:r>
          </w:p>
          <w:p w14:paraId="7F604BF0" w14:textId="77777777" w:rsidR="0087409F" w:rsidRDefault="00E97363">
            <w:pPr>
              <w:pStyle w:val="ListParagraph"/>
              <w:numPr>
                <w:ilvl w:val="1"/>
                <w:numId w:val="81"/>
              </w:numPr>
              <w:spacing w:line="280" w:lineRule="atLeast"/>
              <w:rPr>
                <w:rFonts w:cstheme="minorHAnsi"/>
                <w:b/>
                <w:lang w:eastAsia="zh-CN"/>
              </w:rPr>
            </w:pPr>
            <w:r>
              <w:rPr>
                <w:rFonts w:eastAsia="DengXian"/>
                <w:lang w:eastAsia="zh-CN"/>
              </w:rPr>
              <w:t>Difference between model transfer/delivery in our understanding is clear. It has already been clarified that model transfer is “Delivery of an AI/ML model over the air interface </w:t>
            </w:r>
            <w:r>
              <w:rPr>
                <w:rFonts w:eastAsia="DengXian"/>
                <w:color w:val="FF0000"/>
                <w:lang w:eastAsia="zh-CN"/>
              </w:rPr>
              <w:t>in a manner that is not transparent to 3GPP signaling</w:t>
            </w:r>
            <w:r>
              <w:rPr>
                <w:rFonts w:eastAsia="DengXian"/>
                <w:lang w:eastAsia="zh-CN"/>
              </w:rPr>
              <w:t>”. For the example that “</w:t>
            </w:r>
            <w:r>
              <w:t xml:space="preserve">for user-plane based model delivery/transfer solutions where it is possible for models stored in an OTT server to be delivered to UE with some NW awareness or aided by 3gpp-based signaling”, this is model transfer since they are not transparent to 3GPP signaling. </w:t>
            </w:r>
          </w:p>
          <w:p w14:paraId="2C4E2469" w14:textId="77777777" w:rsidR="0087409F" w:rsidRDefault="00E97363">
            <w:pPr>
              <w:pStyle w:val="ListParagraph"/>
              <w:numPr>
                <w:ilvl w:val="1"/>
                <w:numId w:val="81"/>
              </w:numPr>
              <w:spacing w:line="280" w:lineRule="atLeast"/>
              <w:rPr>
                <w:rFonts w:cstheme="minorHAnsi"/>
                <w:b/>
                <w:lang w:eastAsia="zh-CN"/>
              </w:rPr>
            </w:pPr>
            <w:r>
              <w:rPr>
                <w:rFonts w:hint="eastAsia"/>
                <w:lang w:val="en-GB"/>
              </w:rPr>
              <w:t>T</w:t>
            </w:r>
            <w:r>
              <w:rPr>
                <w:lang w:val="en-GB"/>
              </w:rPr>
              <w:t>he final conclusion part should focus mainly on RAN1’s understanding on the benefit. This is the major task for RAN1. Other WG can further provide their understanding from their own perspective. Thus we suggest the following: “</w:t>
            </w:r>
            <w:r>
              <w:rPr>
                <w:b/>
                <w:bCs/>
                <w:lang w:val="en-GB"/>
              </w:rPr>
              <w:t xml:space="preserve">RAN1 concludes that model </w:t>
            </w:r>
            <w:r>
              <w:rPr>
                <w:b/>
                <w:bCs/>
                <w:strike/>
                <w:color w:val="FF0000"/>
                <w:lang w:val="en-GB"/>
              </w:rPr>
              <w:t xml:space="preserve">[delivery/] </w:t>
            </w:r>
            <w:r>
              <w:rPr>
                <w:b/>
                <w:bCs/>
                <w:lang w:val="en-GB"/>
              </w:rPr>
              <w:t xml:space="preserve">transfer is beneficial and should be supported. </w:t>
            </w:r>
            <w:r>
              <w:rPr>
                <w:b/>
                <w:bCs/>
                <w:strike/>
                <w:color w:val="FF0000"/>
                <w:lang w:val="en-GB"/>
              </w:rPr>
              <w:t>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Pr>
                <w:b/>
                <w:bCs/>
                <w:lang w:val="en-GB"/>
              </w:rPr>
              <w:t xml:space="preserve"> </w:t>
            </w:r>
            <w:r>
              <w:rPr>
                <w:b/>
                <w:bCs/>
                <w:color w:val="FF0000"/>
                <w:lang w:val="en-GB"/>
              </w:rPr>
              <w:t xml:space="preserve">RAN1 also understands that </w:t>
            </w:r>
            <w:r>
              <w:rPr>
                <w:b/>
                <w:bCs/>
                <w:lang w:val="en-GB"/>
              </w:rPr>
              <w:t>mechanism of model delivery/transfer, model storage entity, and specification of model delivery/transfer, if needed, is to be done by other working groups.</w:t>
            </w:r>
            <w:r>
              <w:rPr>
                <w:b/>
                <w:lang w:eastAsia="zh-CN"/>
              </w:rPr>
              <w:t>”</w:t>
            </w:r>
          </w:p>
          <w:p w14:paraId="4CD78B1D" w14:textId="77777777" w:rsidR="0087409F" w:rsidRDefault="00E97363">
            <w:pPr>
              <w:rPr>
                <w:rFonts w:cstheme="minorHAnsi"/>
                <w:b/>
                <w:lang w:eastAsia="zh-CN"/>
              </w:rPr>
            </w:pPr>
            <w:r>
              <w:rPr>
                <w:rFonts w:cstheme="minorHAnsi" w:hint="eastAsia"/>
                <w:b/>
                <w:lang w:eastAsia="zh-CN"/>
              </w:rPr>
              <w:t>F</w:t>
            </w:r>
            <w:r>
              <w:rPr>
                <w:rFonts w:cstheme="minorHAnsi"/>
                <w:b/>
                <w:lang w:eastAsia="zh-CN"/>
              </w:rPr>
              <w:t>or the detailed wording on pros/cons of model delivery/transfer, we may provide our further comments in next rounds.</w:t>
            </w:r>
          </w:p>
        </w:tc>
      </w:tr>
      <w:tr w:rsidR="0087409F" w14:paraId="302200A7" w14:textId="77777777">
        <w:tc>
          <w:tcPr>
            <w:tcW w:w="2235" w:type="dxa"/>
          </w:tcPr>
          <w:p w14:paraId="2959A4C8" w14:textId="77777777" w:rsidR="0087409F" w:rsidRDefault="00E97363">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6F1359FB" w14:textId="77777777" w:rsidR="0087409F" w:rsidRDefault="00E97363">
            <w:r>
              <w:t xml:space="preserve">On the bullet point of model deliver/transfer and the last sentense has the text " model delivery/storage is beneficial and should be supported." It should be described as " beneficial and should be supported </w:t>
            </w:r>
            <w:r>
              <w:rPr>
                <w:b/>
                <w:bCs/>
              </w:rPr>
              <w:t xml:space="preserve">from RAN1 perspective </w:t>
            </w:r>
            <w:r>
              <w:t>as other WGs may have different views.</w:t>
            </w:r>
          </w:p>
          <w:p w14:paraId="546FDD68" w14:textId="77777777" w:rsidR="0087409F" w:rsidRDefault="00E97363">
            <w:pPr>
              <w:rPr>
                <w:rFonts w:eastAsia="MS Mincho"/>
                <w:lang w:eastAsia="ja-JP"/>
              </w:rPr>
            </w:pPr>
            <w:r>
              <w:rPr>
                <w:rFonts w:eastAsia="MS Mincho" w:hint="eastAsia"/>
                <w:lang w:eastAsia="ja-JP"/>
              </w:rPr>
              <w:t>O</w:t>
            </w:r>
            <w:r>
              <w:rPr>
                <w:rFonts w:eastAsia="MS Mincho"/>
                <w:lang w:eastAsia="ja-JP"/>
              </w:rPr>
              <w:t>n the preservation of proprietary design, at the end of the text, we propose to have following, which is proposed by vivo contribution to have simple model structures, such as full-connected layers or convolutional layers.</w:t>
            </w:r>
          </w:p>
          <w:p w14:paraId="628DB5EC" w14:textId="77777777" w:rsidR="0087409F" w:rsidRDefault="00E97363">
            <w:pPr>
              <w:ind w:leftChars="349" w:left="768"/>
              <w:rPr>
                <w:rFonts w:eastAsia="Malgun Gothic" w:cstheme="minorHAnsi"/>
                <w:lang w:eastAsia="ko-KR"/>
              </w:rPr>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 </w:t>
            </w:r>
            <w:r>
              <w:rPr>
                <w:b/>
                <w:bCs/>
                <w:color w:val="FF0000"/>
              </w:rPr>
              <w:t>One of such approach is to use simple model structures, such as full-connected layers or convolutional layers as the reference.</w:t>
            </w:r>
          </w:p>
          <w:p w14:paraId="71890216" w14:textId="77777777" w:rsidR="0087409F" w:rsidRDefault="0087409F">
            <w:pPr>
              <w:rPr>
                <w:rFonts w:eastAsia="Malgun Gothic" w:cstheme="minorHAnsi"/>
                <w:lang w:eastAsia="ko-KR"/>
              </w:rPr>
            </w:pPr>
          </w:p>
        </w:tc>
      </w:tr>
      <w:tr w:rsidR="0087409F" w14:paraId="491BA576" w14:textId="77777777">
        <w:tc>
          <w:tcPr>
            <w:tcW w:w="2235" w:type="dxa"/>
          </w:tcPr>
          <w:p w14:paraId="237FC77C"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78149817" w14:textId="77777777" w:rsidR="0087409F" w:rsidRDefault="00E97363">
            <w:pPr>
              <w:rPr>
                <w:lang w:eastAsia="zh-CN"/>
              </w:rPr>
            </w:pPr>
            <w:r>
              <w:rPr>
                <w:rFonts w:hint="eastAsia"/>
                <w:lang w:eastAsia="zh-CN"/>
              </w:rPr>
              <w:t>G</w:t>
            </w:r>
            <w:r>
              <w:rPr>
                <w:lang w:eastAsia="zh-CN"/>
              </w:rPr>
              <w:t>enerally, we support vivo’s update</w:t>
            </w:r>
          </w:p>
        </w:tc>
      </w:tr>
      <w:tr w:rsidR="00316601" w14:paraId="0D3C091E" w14:textId="77777777">
        <w:tc>
          <w:tcPr>
            <w:tcW w:w="2235" w:type="dxa"/>
          </w:tcPr>
          <w:p w14:paraId="44A78A7D" w14:textId="77777777" w:rsidR="00316601" w:rsidRPr="00AE377F" w:rsidRDefault="00316601" w:rsidP="00316601">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6A78C974" w14:textId="77777777" w:rsidR="00316601" w:rsidRPr="00040556" w:rsidRDefault="00316601" w:rsidP="00316601">
            <w:pPr>
              <w:rPr>
                <w:rFonts w:cstheme="minorHAnsi"/>
                <w:lang w:eastAsia="zh-CN"/>
              </w:rPr>
            </w:pPr>
            <w:r w:rsidRPr="00040556">
              <w:rPr>
                <w:rFonts w:cstheme="minorHAnsi"/>
                <w:lang w:eastAsia="zh-CN"/>
              </w:rPr>
              <w:t xml:space="preserve">1) </w:t>
            </w:r>
            <w:r w:rsidRPr="00040556">
              <w:rPr>
                <w:rFonts w:cstheme="minorHAnsi" w:hint="eastAsia"/>
                <w:lang w:eastAsia="zh-CN"/>
              </w:rPr>
              <w:t>F</w:t>
            </w:r>
            <w:r w:rsidRPr="00040556">
              <w:rPr>
                <w:rFonts w:cstheme="minorHAnsi"/>
                <w:lang w:eastAsia="zh-CN"/>
              </w:rPr>
              <w:t>or “</w:t>
            </w:r>
            <w:r w:rsidRPr="00040556">
              <w:rPr>
                <w:lang w:val="en-GB"/>
              </w:rPr>
              <w:t xml:space="preserve">Need of </w:t>
            </w:r>
            <w:r w:rsidRPr="00040556">
              <w:t>model</w:t>
            </w:r>
            <w:r w:rsidRPr="00040556">
              <w:rPr>
                <w:lang w:val="en-GB"/>
              </w:rPr>
              <w:t xml:space="preserve"> delivery/transfer</w:t>
            </w:r>
            <w:r w:rsidRPr="00040556">
              <w:rPr>
                <w:rFonts w:cstheme="minorHAnsi"/>
                <w:lang w:eastAsia="zh-CN"/>
              </w:rPr>
              <w:t>” – we may focus on the model transfer/delivery from NW to UE, since the model delivery from OTT server to UE is implementation and has no spec impact. In this way, the UE sided models which are delivered from the OTT server do not need to be analyzed.</w:t>
            </w:r>
          </w:p>
          <w:p w14:paraId="36D5647F" w14:textId="77777777" w:rsidR="00316601" w:rsidRPr="00040556" w:rsidRDefault="00316601" w:rsidP="00316601">
            <w:pPr>
              <w:rPr>
                <w:rFonts w:cstheme="minorHAnsi"/>
                <w:lang w:eastAsia="zh-CN"/>
              </w:rPr>
            </w:pPr>
            <w:r>
              <w:rPr>
                <w:rFonts w:cstheme="minorHAnsi" w:hint="eastAsia"/>
                <w:lang w:eastAsia="zh-CN"/>
              </w:rPr>
              <w:t>C</w:t>
            </w:r>
            <w:r>
              <w:rPr>
                <w:rFonts w:cstheme="minorHAnsi"/>
                <w:lang w:eastAsia="zh-CN"/>
              </w:rPr>
              <w:t>hanges:</w:t>
            </w:r>
          </w:p>
          <w:p w14:paraId="337D318E" w14:textId="77777777" w:rsidR="00316601" w:rsidRPr="00040556" w:rsidRDefault="00316601" w:rsidP="00316601">
            <w:pPr>
              <w:rPr>
                <w:rFonts w:cstheme="minorHAnsi"/>
                <w:lang w:eastAsia="zh-CN"/>
              </w:rPr>
            </w:pPr>
            <w:r w:rsidRPr="00040556">
              <w:t xml:space="preserve">Therefore, model delivery/transfer from NW to UE may be beneficial under some specific sub use case (e.g., CSI compression). </w:t>
            </w:r>
            <w:r w:rsidRPr="00040556">
              <w:rPr>
                <w:strike/>
                <w:color w:val="FF0000"/>
              </w:rPr>
              <w:t>it is concluded that model delivery/storage is beneficial and should be supported.</w:t>
            </w:r>
          </w:p>
          <w:p w14:paraId="64E2F11F" w14:textId="77777777" w:rsidR="00316601" w:rsidRPr="00040556" w:rsidRDefault="00316601" w:rsidP="00316601">
            <w:pPr>
              <w:rPr>
                <w:rFonts w:cstheme="minorHAnsi"/>
                <w:lang w:eastAsia="zh-CN"/>
              </w:rPr>
            </w:pPr>
          </w:p>
          <w:p w14:paraId="7149189C" w14:textId="77777777" w:rsidR="00316601" w:rsidRDefault="00316601" w:rsidP="00316601">
            <w:r w:rsidRPr="00040556">
              <w:rPr>
                <w:rFonts w:cstheme="minorHAnsi" w:hint="eastAsia"/>
                <w:lang w:eastAsia="zh-CN"/>
              </w:rPr>
              <w:t>2</w:t>
            </w:r>
            <w:r w:rsidRPr="00040556">
              <w:rPr>
                <w:rFonts w:cstheme="minorHAnsi"/>
                <w:lang w:eastAsia="zh-CN"/>
              </w:rPr>
              <w:t xml:space="preserve">) Similar to 1), for UE side training, the model delivery is spec transparent, and no need for NW involvement. </w:t>
            </w:r>
            <w:r>
              <w:rPr>
                <w:rFonts w:cstheme="minorHAnsi"/>
                <w:lang w:eastAsia="zh-CN"/>
              </w:rPr>
              <w:t xml:space="preserve">Moreover, </w:t>
            </w:r>
            <w:r w:rsidRPr="00040556">
              <w:rPr>
                <w:rFonts w:cstheme="minorHAnsi"/>
                <w:lang w:eastAsia="zh-CN"/>
              </w:rPr>
              <w:t xml:space="preserve">NW side cannot get UE side </w:t>
            </w:r>
            <w:r w:rsidRPr="00040556">
              <w:t>conversion environment.</w:t>
            </w:r>
            <w:r>
              <w:t xml:space="preserve"> In addition, parameter update is to avoid compiling at UE side. Whether to support or not still depends on other factors (e.g., burden of multi-UE vendor on gNB, model size, etc.).</w:t>
            </w:r>
          </w:p>
          <w:p w14:paraId="1C421D86" w14:textId="77777777" w:rsidR="00316601" w:rsidRDefault="00316601" w:rsidP="00316601">
            <w:r>
              <w:rPr>
                <w:rFonts w:cstheme="minorHAnsi" w:hint="eastAsia"/>
                <w:lang w:eastAsia="zh-CN"/>
              </w:rPr>
              <w:t>C</w:t>
            </w:r>
            <w:r>
              <w:rPr>
                <w:rFonts w:cstheme="minorHAnsi"/>
                <w:lang w:eastAsia="zh-CN"/>
              </w:rPr>
              <w:t>hanges:</w:t>
            </w:r>
          </w:p>
          <w:p w14:paraId="2F73531B" w14:textId="77777777" w:rsidR="00316601" w:rsidRPr="006610EE" w:rsidRDefault="00316601" w:rsidP="00316601">
            <w:pPr>
              <w:pStyle w:val="ListParagraph"/>
              <w:numPr>
                <w:ilvl w:val="0"/>
                <w:numId w:val="89"/>
              </w:numPr>
            </w:pPr>
            <w:r w:rsidRPr="006610EE">
              <w:t>Model parameter update on a deployed mod</w:t>
            </w:r>
            <w:r>
              <w:t xml:space="preserve">el </w:t>
            </w:r>
            <w:r w:rsidRPr="006610EE">
              <w:t>via model delivery/transfer</w:t>
            </w:r>
          </w:p>
          <w:p w14:paraId="7647F9D6" w14:textId="77777777" w:rsidR="00316601" w:rsidRDefault="00316601" w:rsidP="00316601">
            <w:pPr>
              <w:pStyle w:val="ListParagraph"/>
              <w:numPr>
                <w:ilvl w:val="1"/>
                <w:numId w:val="89"/>
              </w:numPr>
            </w:pPr>
            <w:r>
              <w:t xml:space="preserve">While models can be trained and updated via offline engineering, such offline training takes a longer time scale, especially in scenarios where multi-vendor training collaboration is needed. Therefore, </w:t>
            </w:r>
            <w:r w:rsidRPr="00C918D9">
              <w:rPr>
                <w:strike/>
                <w:color w:val="FF0000"/>
              </w:rPr>
              <w:t xml:space="preserve">it </w:t>
            </w:r>
            <w:r w:rsidRPr="00C918D9">
              <w:rPr>
                <w:strike/>
                <w:color w:val="FF0000"/>
              </w:rPr>
              <w:lastRenderedPageBreak/>
              <w:t>may be beneficial to support</w:t>
            </w:r>
            <w:r w:rsidRPr="00C918D9">
              <w:rPr>
                <w:color w:val="FF0000"/>
              </w:rPr>
              <w:t xml:space="preserve"> </w:t>
            </w:r>
            <w:r>
              <w:t xml:space="preserve">model parameter update on a deployed model via model delivery/transfer </w:t>
            </w:r>
            <w:r w:rsidRPr="00C918D9">
              <w:rPr>
                <w:color w:val="FF0000"/>
              </w:rPr>
              <w:t xml:space="preserve">has benefits to avoid compiling at UE </w:t>
            </w:r>
            <w:r>
              <w:rPr>
                <w:color w:val="FF0000"/>
              </w:rPr>
              <w:t>side</w:t>
            </w:r>
            <w:r w:rsidRPr="00C918D9">
              <w:rPr>
                <w:color w:val="FF0000"/>
              </w:rPr>
              <w:t>,</w:t>
            </w:r>
            <w:r>
              <w:t xml:space="preserve"> when shorter model parameter update timescale with less or no offline engineering or vendor-collaboration is desired.</w:t>
            </w:r>
          </w:p>
          <w:p w14:paraId="42488E70" w14:textId="77777777" w:rsidR="00316601" w:rsidRPr="00040556" w:rsidRDefault="00316601" w:rsidP="00316601">
            <w:pPr>
              <w:pStyle w:val="ListParagraph"/>
              <w:numPr>
                <w:ilvl w:val="1"/>
                <w:numId w:val="89"/>
              </w:numPr>
            </w:pPr>
            <w:r w:rsidRPr="00040556">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w:t>
            </w:r>
            <w:r w:rsidRPr="00040556">
              <w:rPr>
                <w:color w:val="FF0000"/>
              </w:rPr>
              <w:t xml:space="preserve"> in </w:t>
            </w:r>
            <w:r w:rsidRPr="00040556">
              <w:rPr>
                <w:rFonts w:hint="eastAsia"/>
                <w:color w:val="FF0000"/>
                <w:lang w:eastAsia="zh-CN"/>
              </w:rPr>
              <w:t>spec</w:t>
            </w:r>
            <w:r w:rsidRPr="00040556">
              <w:rPr>
                <w:color w:val="FF0000"/>
              </w:rPr>
              <w:t xml:space="preserve"> transparent manner</w:t>
            </w:r>
            <w:r w:rsidRPr="00040556">
              <w:t xml:space="preserve">. </w:t>
            </w:r>
            <w:r w:rsidRPr="00040556">
              <w:rPr>
                <w:strike/>
                <w:color w:val="FF0000"/>
              </w:rPr>
              <w:t>The model could be stored either inside or outside NW for delivery/transfer.</w:t>
            </w:r>
          </w:p>
          <w:p w14:paraId="748D36BA" w14:textId="77777777" w:rsidR="00316601" w:rsidRPr="00040556" w:rsidRDefault="00316601" w:rsidP="00316601">
            <w:pPr>
              <w:pStyle w:val="ListParagraph"/>
              <w:numPr>
                <w:ilvl w:val="1"/>
                <w:numId w:val="89"/>
              </w:numPr>
            </w:pPr>
            <w:r w:rsidRPr="00040556">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w:t>
            </w:r>
            <w:r w:rsidRPr="00040556">
              <w:rPr>
                <w:strike/>
                <w:color w:val="FF0000"/>
              </w:rPr>
              <w:t xml:space="preserve"> or at an entity outside the NW having access to training data,</w:t>
            </w:r>
            <w:r w:rsidRPr="00040556">
              <w:t xml:space="preserve"> and stored in an open-format model and delivered (Case y) or transferred (Case </w:t>
            </w:r>
            <w:r w:rsidRPr="00040556">
              <w:rPr>
                <w:strike/>
                <w:color w:val="FF0000"/>
              </w:rPr>
              <w:t>z3,</w:t>
            </w:r>
            <w:r w:rsidRPr="00040556">
              <w:t xml:space="preserve">z4) to UE. </w:t>
            </w:r>
            <w:r w:rsidRPr="00040556">
              <w:rPr>
                <w:strike/>
                <w:color w:val="FF0000"/>
              </w:rPr>
              <w:t>If the training server inside/outside the NW has access to target-device training environment and/or target-specific conversion (or compilation) process, the model may be converted to a target-specific proprietary format before delivery/transfer to UE (Case y,z1,z2). An example is a NW having access to target-specific conversion environment (Case z2) or a vendor-owned training server either inside/outside of NW that has easy access to training data (Case z1,y).</w:t>
            </w:r>
          </w:p>
          <w:p w14:paraId="687967D1" w14:textId="77777777" w:rsidR="00316601" w:rsidRPr="00040556" w:rsidRDefault="00316601" w:rsidP="00316601">
            <w:pPr>
              <w:rPr>
                <w:rFonts w:cstheme="minorHAnsi"/>
                <w:lang w:eastAsia="zh-CN"/>
              </w:rPr>
            </w:pPr>
          </w:p>
          <w:p w14:paraId="1490ACA6" w14:textId="77777777" w:rsidR="00316601" w:rsidRPr="00040556" w:rsidRDefault="00316601" w:rsidP="00316601">
            <w:pPr>
              <w:pStyle w:val="ListParagraph"/>
              <w:numPr>
                <w:ilvl w:val="0"/>
                <w:numId w:val="130"/>
              </w:numPr>
              <w:spacing w:line="280" w:lineRule="atLeast"/>
              <w:rPr>
                <w:rFonts w:cstheme="minorHAnsi"/>
                <w:lang w:eastAsia="zh-CN"/>
              </w:rPr>
            </w:pPr>
            <w:r w:rsidRPr="00040556">
              <w:rPr>
                <w:rFonts w:cstheme="minorHAnsi" w:hint="eastAsia"/>
                <w:lang w:eastAsia="zh-CN"/>
              </w:rPr>
              <w:t>T</w:t>
            </w:r>
            <w:r w:rsidRPr="00040556">
              <w:rPr>
                <w:rFonts w:cstheme="minorHAnsi"/>
                <w:lang w:eastAsia="zh-CN"/>
              </w:rPr>
              <w:t>he last paragraph is contradictory with previous statements on the challenges</w:t>
            </w:r>
            <w:r>
              <w:rPr>
                <w:rFonts w:cstheme="minorHAnsi"/>
                <w:lang w:eastAsia="zh-CN"/>
              </w:rPr>
              <w:t xml:space="preserve"> – which case is workable/non-workable is still not clear</w:t>
            </w:r>
            <w:r w:rsidRPr="00040556">
              <w:rPr>
                <w:rFonts w:cstheme="minorHAnsi"/>
                <w:lang w:eastAsia="zh-CN"/>
              </w:rPr>
              <w:t>.</w:t>
            </w:r>
            <w:r>
              <w:rPr>
                <w:rFonts w:cstheme="minorHAnsi"/>
                <w:lang w:eastAsia="zh-CN"/>
              </w:rPr>
              <w:t xml:space="preserve"> RAN1 needs to provide at least the pros/cons analysis for each Case y/z1/z2/z3/z4/z5 so that other WGs can study the signaling accordingly (the FL proposal 7-21b is a good starting point for discussion).</w:t>
            </w:r>
          </w:p>
        </w:tc>
      </w:tr>
      <w:tr w:rsidR="0083733B" w14:paraId="147C492A" w14:textId="77777777">
        <w:tc>
          <w:tcPr>
            <w:tcW w:w="2235" w:type="dxa"/>
          </w:tcPr>
          <w:p w14:paraId="7BC5648F" w14:textId="43A7A67D" w:rsidR="0083733B" w:rsidRDefault="0083733B" w:rsidP="00316601">
            <w:pPr>
              <w:rPr>
                <w:rFonts w:cstheme="minorHAnsi"/>
                <w:lang w:eastAsia="zh-CN"/>
              </w:rPr>
            </w:pPr>
            <w:r>
              <w:rPr>
                <w:rFonts w:cstheme="minorHAnsi" w:hint="eastAsia"/>
                <w:lang w:eastAsia="zh-CN"/>
              </w:rPr>
              <w:lastRenderedPageBreak/>
              <w:t>Samsung</w:t>
            </w:r>
          </w:p>
        </w:tc>
        <w:tc>
          <w:tcPr>
            <w:tcW w:w="7727" w:type="dxa"/>
            <w:gridSpan w:val="2"/>
          </w:tcPr>
          <w:p w14:paraId="011DA499" w14:textId="77777777" w:rsidR="0083733B" w:rsidRDefault="0083733B" w:rsidP="0083733B">
            <w:r>
              <w:t xml:space="preserve">While appreciating FL’s effort to capturing the situation in comprehensive manner, we have the following concern. </w:t>
            </w:r>
          </w:p>
          <w:p w14:paraId="6940405F" w14:textId="77777777" w:rsidR="0083733B" w:rsidRDefault="0083733B" w:rsidP="0083733B">
            <w:r>
              <w:t xml:space="preserve">RAN1’s conclusion should be for the over-the-air interface model transfer. In this regard, concluding model transfer should be supported may give some wrong impression as it is clearly indicated in the analysis there is no substantial advantage over transparent delivery (Level Y). Moreover, RAN1 has not yet thoroughly studied the benefits of site-specific models including how to model the channels, etc. Thus, we strongly recommend to tone-down the conclusion as follows:   </w:t>
            </w:r>
          </w:p>
          <w:p w14:paraId="60F25E98" w14:textId="77777777" w:rsidR="0083733B" w:rsidRDefault="0083733B" w:rsidP="0083733B">
            <w:pPr>
              <w:rPr>
                <w:rFonts w:cstheme="minorHAnsi"/>
                <w:b/>
              </w:rPr>
            </w:pPr>
            <w:r>
              <w:t xml:space="preserve">Therefore, it is concluded that model delivery/storage </w:t>
            </w:r>
            <w:r>
              <w:rPr>
                <w:strike/>
                <w:color w:val="FF0000"/>
              </w:rPr>
              <w:t xml:space="preserve">is beneficial and should be supported </w:t>
            </w:r>
            <w:r>
              <w:t>may be beneficial in some scenarios.</w:t>
            </w:r>
            <w:r>
              <w:rPr>
                <w:strike/>
                <w:color w:val="FF0000"/>
              </w:rPr>
              <w:t xml:space="preserve"> </w:t>
            </w:r>
          </w:p>
          <w:p w14:paraId="4D23C99B" w14:textId="77777777" w:rsidR="0083733B" w:rsidRDefault="0083733B" w:rsidP="0083733B">
            <w:pPr>
              <w:rPr>
                <w:rFonts w:cstheme="minorHAnsi"/>
                <w:b/>
              </w:rPr>
            </w:pPr>
            <w:r>
              <w:rPr>
                <w:rFonts w:cstheme="minorHAnsi"/>
                <w:b/>
              </w:rPr>
              <w:t>,,,,</w:t>
            </w:r>
          </w:p>
          <w:p w14:paraId="70FA17B9" w14:textId="77777777" w:rsidR="0083733B" w:rsidRDefault="0083733B" w:rsidP="0083733B">
            <w:pPr>
              <w:rPr>
                <w:rFonts w:cstheme="minorHAnsi"/>
                <w:b/>
              </w:rPr>
            </w:pPr>
          </w:p>
          <w:p w14:paraId="456CFAEF" w14:textId="77777777" w:rsidR="0083733B" w:rsidRDefault="0083733B" w:rsidP="0083733B">
            <w:pPr>
              <w:rPr>
                <w:lang w:val="en-GB"/>
              </w:rPr>
            </w:pPr>
            <w:r>
              <w:rPr>
                <w:lang w:val="en-GB"/>
              </w:rPr>
              <w:t xml:space="preserve">RAN1 concludes that model delivery/transfer </w:t>
            </w:r>
            <w:r>
              <w:rPr>
                <w:strike/>
                <w:color w:val="FF0000"/>
                <w:lang w:val="en-GB"/>
              </w:rPr>
              <w:t>is</w:t>
            </w:r>
            <w:r>
              <w:rPr>
                <w:color w:val="FF0000"/>
                <w:lang w:val="en-GB"/>
              </w:rPr>
              <w:t xml:space="preserve"> may be </w:t>
            </w:r>
            <w:r>
              <w:rPr>
                <w:lang w:val="en-GB"/>
              </w:rPr>
              <w:t xml:space="preserve">beneficial </w:t>
            </w:r>
            <w:r>
              <w:rPr>
                <w:color w:val="FF0000"/>
                <w:lang w:val="en-GB"/>
              </w:rPr>
              <w:t xml:space="preserve">in some scenarios </w:t>
            </w:r>
            <w:r>
              <w:rPr>
                <w:strike/>
                <w:color w:val="FF0000"/>
                <w:lang w:val="en-GB"/>
              </w:rPr>
              <w:t>and should be supported.</w:t>
            </w:r>
            <w:r>
              <w:rPr>
                <w:lang w:val="en-GB"/>
              </w:rPr>
              <w:t xml:space="preserve">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p w14:paraId="5EAFAC92" w14:textId="77777777" w:rsidR="0083733B" w:rsidRPr="0083733B" w:rsidRDefault="0083733B" w:rsidP="00316601">
            <w:pPr>
              <w:rPr>
                <w:rFonts w:cstheme="minorHAnsi"/>
                <w:lang w:val="en-GB" w:eastAsia="zh-CN"/>
              </w:rPr>
            </w:pPr>
          </w:p>
        </w:tc>
      </w:tr>
      <w:tr w:rsidR="00155B5C" w14:paraId="250C24E6" w14:textId="77777777">
        <w:tc>
          <w:tcPr>
            <w:tcW w:w="2235" w:type="dxa"/>
          </w:tcPr>
          <w:p w14:paraId="1C164D69" w14:textId="08D6F9F9" w:rsidR="00155B5C" w:rsidRDefault="00155B5C" w:rsidP="00155B5C">
            <w:pPr>
              <w:rPr>
                <w:rFonts w:cstheme="minorHAnsi"/>
                <w:lang w:eastAsia="zh-CN"/>
              </w:rPr>
            </w:pPr>
            <w:r w:rsidRPr="00B76DA1">
              <w:rPr>
                <w:rFonts w:cstheme="minorHAnsi"/>
                <w:color w:val="0070C0"/>
                <w:lang w:eastAsia="zh-CN"/>
              </w:rPr>
              <w:t>Futurewei</w:t>
            </w:r>
          </w:p>
        </w:tc>
        <w:tc>
          <w:tcPr>
            <w:tcW w:w="7727" w:type="dxa"/>
            <w:gridSpan w:val="2"/>
          </w:tcPr>
          <w:p w14:paraId="3A406860" w14:textId="77777777" w:rsidR="00155B5C" w:rsidRPr="00B76DA1" w:rsidRDefault="00155B5C" w:rsidP="00155B5C">
            <w:pPr>
              <w:rPr>
                <w:color w:val="0070C0"/>
                <w:lang w:eastAsia="zh-CN"/>
              </w:rPr>
            </w:pPr>
            <w:r w:rsidRPr="00B76DA1">
              <w:rPr>
                <w:color w:val="0070C0"/>
                <w:lang w:eastAsia="zh-CN"/>
              </w:rPr>
              <w:t xml:space="preserve">We are fine with this in general. </w:t>
            </w:r>
          </w:p>
          <w:p w14:paraId="53F0F714" w14:textId="77777777" w:rsidR="00155B5C" w:rsidRPr="00B76DA1" w:rsidRDefault="00155B5C" w:rsidP="00155B5C">
            <w:pPr>
              <w:rPr>
                <w:color w:val="0070C0"/>
                <w:lang w:eastAsia="zh-CN"/>
              </w:rPr>
            </w:pPr>
            <w:r w:rsidRPr="00B76DA1">
              <w:rPr>
                <w:color w:val="0070C0"/>
                <w:lang w:eastAsia="zh-CN"/>
              </w:rPr>
              <w:t>The fourth sub-bullet of the second bullet which says “</w:t>
            </w:r>
            <w:r w:rsidRPr="00B76DA1">
              <w:rPr>
                <w:i/>
                <w:iCs/>
                <w:color w:val="0070C0"/>
                <w:lang w:eastAsia="zh-CN"/>
              </w:rPr>
              <w:t>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w:t>
            </w:r>
            <w:r w:rsidRPr="00B76DA1">
              <w:rPr>
                <w:color w:val="0070C0"/>
                <w:lang w:eastAsia="zh-CN"/>
              </w:rPr>
              <w:t>.”</w:t>
            </w:r>
          </w:p>
          <w:p w14:paraId="1EA46D91" w14:textId="5E4389B0" w:rsidR="00155B5C" w:rsidRDefault="00155B5C" w:rsidP="00155B5C">
            <w:r w:rsidRPr="00B76DA1">
              <w:rPr>
                <w:color w:val="0070C0"/>
                <w:lang w:eastAsia="zh-CN"/>
              </w:rPr>
              <w:t>Isn’t this statement also applying to the first bullet, i.e., it not only applies to parameter update, but also model delivery/transfer? If it does, it should be taken out from the second bullet and applied to both cases.</w:t>
            </w:r>
          </w:p>
        </w:tc>
      </w:tr>
      <w:tr w:rsidR="00F23C3E" w:rsidRPr="000A122F" w14:paraId="2FB2C9C5" w14:textId="77777777" w:rsidTr="00F23C3E">
        <w:tc>
          <w:tcPr>
            <w:tcW w:w="2235" w:type="dxa"/>
          </w:tcPr>
          <w:p w14:paraId="005A49C7" w14:textId="77777777" w:rsidR="00F23C3E" w:rsidRPr="000A122F" w:rsidRDefault="00F23C3E" w:rsidP="00F23C3E">
            <w:pPr>
              <w:rPr>
                <w:rFonts w:eastAsia="Malgun Gothic" w:cstheme="minorHAnsi"/>
                <w:lang w:eastAsia="ko-KR"/>
              </w:rPr>
            </w:pPr>
            <w:r>
              <w:rPr>
                <w:rFonts w:eastAsia="Malgun Gothic" w:cstheme="minorHAnsi" w:hint="eastAsia"/>
                <w:lang w:eastAsia="ko-KR"/>
              </w:rPr>
              <w:t>LG</w:t>
            </w:r>
          </w:p>
        </w:tc>
        <w:tc>
          <w:tcPr>
            <w:tcW w:w="7727" w:type="dxa"/>
            <w:gridSpan w:val="2"/>
          </w:tcPr>
          <w:p w14:paraId="22CD0E85" w14:textId="77777777" w:rsidR="00F23C3E" w:rsidRPr="000A122F" w:rsidRDefault="00F23C3E" w:rsidP="00F23C3E">
            <w:pPr>
              <w:rPr>
                <w:rFonts w:eastAsia="Malgun Gothic" w:cstheme="minorHAnsi"/>
                <w:lang w:eastAsia="ko-KR"/>
              </w:rPr>
            </w:pPr>
            <w:r w:rsidRPr="000A122F">
              <w:rPr>
                <w:rFonts w:eastAsia="Malgun Gothic" w:cstheme="minorHAnsi" w:hint="eastAsia"/>
                <w:lang w:eastAsia="ko-KR"/>
              </w:rPr>
              <w:t>Seems too long for this specific topic for TR</w:t>
            </w:r>
            <w:r>
              <w:rPr>
                <w:rFonts w:eastAsia="Malgun Gothic" w:cstheme="minorHAnsi"/>
                <w:lang w:eastAsia="ko-KR"/>
              </w:rPr>
              <w:t>. The last paragraph may be sufficient.</w:t>
            </w:r>
          </w:p>
        </w:tc>
      </w:tr>
    </w:tbl>
    <w:p w14:paraId="533668D6" w14:textId="77777777" w:rsidR="0087409F" w:rsidRDefault="0087409F">
      <w:pPr>
        <w:rPr>
          <w:lang w:val="en-GB"/>
        </w:rPr>
      </w:pPr>
    </w:p>
    <w:p w14:paraId="6960C8A2" w14:textId="77777777" w:rsidR="0087409F" w:rsidRDefault="0087409F">
      <w:pPr>
        <w:rPr>
          <w:lang w:val="en-GB"/>
        </w:rPr>
      </w:pPr>
    </w:p>
    <w:p w14:paraId="40FDE876" w14:textId="77777777" w:rsidR="0087409F" w:rsidRDefault="0087409F">
      <w:pPr>
        <w:rPr>
          <w:lang w:val="en-GB"/>
        </w:rPr>
      </w:pPr>
    </w:p>
    <w:p w14:paraId="67CBC923" w14:textId="77777777" w:rsidR="0087409F" w:rsidRDefault="00E97363">
      <w:pPr>
        <w:pStyle w:val="Heading4"/>
        <w:numPr>
          <w:ilvl w:val="3"/>
          <w:numId w:val="17"/>
        </w:numPr>
      </w:pPr>
      <w:r>
        <w:t>Model inference operation</w:t>
      </w:r>
    </w:p>
    <w:p w14:paraId="0FF02E7E" w14:textId="77777777" w:rsidR="0087409F" w:rsidRDefault="00E97363">
      <w:pPr>
        <w:pStyle w:val="Heading5"/>
        <w:ind w:left="1008" w:hanging="1008"/>
      </w:pPr>
      <w:r>
        <w:t>Previous agreements</w:t>
      </w:r>
    </w:p>
    <w:p w14:paraId="0C344509" w14:textId="77777777" w:rsidR="0087409F" w:rsidRDefault="0087409F">
      <w:pPr>
        <w:rPr>
          <w:lang w:val="en-GB"/>
        </w:rPr>
      </w:pPr>
    </w:p>
    <w:p w14:paraId="4C4912A8" w14:textId="77777777" w:rsidR="0087409F" w:rsidRDefault="00E97363">
      <w:pPr>
        <w:pStyle w:val="Heading5"/>
        <w:ind w:left="1008" w:hanging="1008"/>
      </w:pPr>
      <w:r>
        <w:t>Company proposals</w:t>
      </w:r>
    </w:p>
    <w:p w14:paraId="2A5D8D33" w14:textId="77777777" w:rsidR="0087409F" w:rsidRDefault="00E97363">
      <w:pPr>
        <w:spacing w:before="240" w:after="120"/>
        <w:rPr>
          <w:rStyle w:val="Emphasis"/>
        </w:rPr>
      </w:pPr>
      <w:r>
        <w:rPr>
          <w:rStyle w:val="Emphasis"/>
        </w:rPr>
        <w:t>Vivo:</w:t>
      </w:r>
    </w:p>
    <w:p w14:paraId="61FEB305" w14:textId="77777777" w:rsidR="0087409F" w:rsidRDefault="00E97363">
      <w:pPr>
        <w:pStyle w:val="proposal0"/>
      </w:pPr>
      <w:r>
        <w:rPr>
          <w:rFonts w:eastAsiaTheme="minorEastAsia" w:hint="eastAsia"/>
        </w:rPr>
        <w:lastRenderedPageBreak/>
        <w:t>Pr</w:t>
      </w:r>
      <w:r>
        <w:rPr>
          <w:rFonts w:eastAsiaTheme="minorEastAsia"/>
        </w:rPr>
        <w:t xml:space="preserve">oposal 18: </w:t>
      </w:r>
      <w:r>
        <w:t>Study ways for UE to report its capability for latencies with respect to the model inference.</w:t>
      </w:r>
    </w:p>
    <w:p w14:paraId="0326AA53" w14:textId="77777777" w:rsidR="0087409F" w:rsidRDefault="00E97363">
      <w:pPr>
        <w:pStyle w:val="proposal0"/>
        <w:rPr>
          <w:rFonts w:eastAsiaTheme="minorEastAsia"/>
        </w:rPr>
      </w:pPr>
      <w:r>
        <w:rPr>
          <w:rFonts w:eastAsiaTheme="minorEastAsia"/>
        </w:rPr>
        <w:t xml:space="preserve">Proposal 19: </w:t>
      </w:r>
      <w:r>
        <w:t>Study UE capability on supported quantization levels.</w:t>
      </w:r>
    </w:p>
    <w:p w14:paraId="7D60EE04" w14:textId="77777777" w:rsidR="0087409F" w:rsidRDefault="00E97363">
      <w:pPr>
        <w:spacing w:before="240" w:after="120"/>
        <w:rPr>
          <w:rStyle w:val="Emphasis"/>
        </w:rPr>
      </w:pPr>
      <w:r>
        <w:rPr>
          <w:rStyle w:val="Emphasis"/>
        </w:rPr>
        <w:t>Google</w:t>
      </w:r>
    </w:p>
    <w:p w14:paraId="0A9814AE" w14:textId="77777777" w:rsidR="0087409F" w:rsidRDefault="00E97363">
      <w:pPr>
        <w:pStyle w:val="0Maintext"/>
        <w:spacing w:after="120" w:afterAutospacing="0" w:line="240" w:lineRule="auto"/>
        <w:ind w:firstLine="0"/>
        <w:rPr>
          <w:b/>
          <w:bCs/>
          <w:i/>
          <w:iCs/>
          <w:lang w:val="en-US" w:eastAsia="zh-CN"/>
        </w:rPr>
      </w:pPr>
      <w:r>
        <w:rPr>
          <w:b/>
          <w:bCs/>
          <w:i/>
          <w:iCs/>
          <w:lang w:val="en-US" w:eastAsia="zh-CN"/>
        </w:rPr>
        <w:t>Proposal 1: For 1-side mode, Rel-18 should focus on the scenario that the model inference and training are in the same side.</w:t>
      </w:r>
    </w:p>
    <w:p w14:paraId="075E201F" w14:textId="77777777" w:rsidR="0087409F" w:rsidRDefault="00E97363">
      <w:pPr>
        <w:pStyle w:val="0Maintext"/>
        <w:spacing w:after="120" w:afterAutospacing="0" w:line="240" w:lineRule="auto"/>
        <w:ind w:firstLine="0"/>
        <w:rPr>
          <w:b/>
          <w:i/>
          <w:lang w:val="en-US" w:eastAsia="zh-CN"/>
        </w:rPr>
      </w:pPr>
      <w:r>
        <w:rPr>
          <w:b/>
          <w:i/>
          <w:lang w:val="en-US" w:eastAsia="zh-CN"/>
        </w:rPr>
        <w:t>Proposal 2: Study parallel model inference based on the same or different AI/ML models.</w:t>
      </w:r>
    </w:p>
    <w:p w14:paraId="4102EE9F" w14:textId="77777777" w:rsidR="0087409F" w:rsidRDefault="00E97363">
      <w:pPr>
        <w:spacing w:before="240" w:after="120"/>
        <w:rPr>
          <w:rStyle w:val="Emphasis"/>
        </w:rPr>
      </w:pPr>
      <w:r>
        <w:rPr>
          <w:rStyle w:val="Emphasis"/>
        </w:rPr>
        <w:t>Nvidia</w:t>
      </w:r>
    </w:p>
    <w:p w14:paraId="28892DCB"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14: For AI/ML based enhancements for NR air interface, study potential specification impact related to report/feedback of model input for inference, type of model input, and model input acquisition and pre-processing.</w:t>
      </w:r>
    </w:p>
    <w:p w14:paraId="31AE8B08"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15: For AI/ML based enhancements for NR air interface, study potential specification impact related to report/feedback of model inference output and post-processing.</w:t>
      </w:r>
    </w:p>
    <w:p w14:paraId="101873EC" w14:textId="77777777" w:rsidR="0087409F" w:rsidRDefault="00E97363">
      <w:pPr>
        <w:spacing w:before="240" w:after="120"/>
        <w:rPr>
          <w:rStyle w:val="Emphasis"/>
        </w:rPr>
      </w:pPr>
      <w:r>
        <w:rPr>
          <w:rStyle w:val="Emphasis"/>
        </w:rPr>
        <w:t>NTT Docomo</w:t>
      </w:r>
    </w:p>
    <w:p w14:paraId="1523D930" w14:textId="77777777" w:rsidR="0087409F" w:rsidRDefault="00E97363">
      <w:pPr>
        <w:spacing w:afterLines="50" w:after="120"/>
        <w:jc w:val="both"/>
        <w:rPr>
          <w:rFonts w:eastAsia="Yu Mincho"/>
          <w:b/>
          <w:szCs w:val="24"/>
        </w:rPr>
      </w:pPr>
      <w:r>
        <w:rPr>
          <w:rFonts w:eastAsia="Yu Mincho"/>
          <w:b/>
          <w:szCs w:val="24"/>
          <w:u w:val="single"/>
        </w:rPr>
        <w:t>Proposal 14</w:t>
      </w:r>
      <w:r>
        <w:rPr>
          <w:rFonts w:eastAsia="Yu Mincho"/>
          <w:b/>
          <w:szCs w:val="24"/>
        </w:rPr>
        <w:t>: Study the processing unit framework for model inference, when multiple models are compiled at UE.</w:t>
      </w:r>
    </w:p>
    <w:p w14:paraId="1B4FBF9C" w14:textId="77777777" w:rsidR="0087409F" w:rsidRDefault="00E97363">
      <w:pPr>
        <w:spacing w:before="240" w:after="120"/>
        <w:rPr>
          <w:rStyle w:val="Emphasis"/>
        </w:rPr>
      </w:pPr>
      <w:r>
        <w:rPr>
          <w:rStyle w:val="Emphasis"/>
        </w:rPr>
        <w:t>TCL Communication</w:t>
      </w:r>
    </w:p>
    <w:p w14:paraId="5D768DD9" w14:textId="77777777" w:rsidR="0087409F" w:rsidRDefault="00E97363">
      <w:pPr>
        <w:widowControl w:val="0"/>
        <w:tabs>
          <w:tab w:val="left" w:pos="426"/>
        </w:tabs>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Some constraints shall be added on the post-processing, in order to avoid obtaining an oversimplified low-performance model from post-processing.</w:t>
      </w:r>
    </w:p>
    <w:p w14:paraId="282CB74B" w14:textId="77777777" w:rsidR="0087409F" w:rsidRDefault="0087409F">
      <w:pPr>
        <w:rPr>
          <w:b/>
          <w:bCs/>
          <w:lang w:val="en-GB"/>
        </w:rPr>
      </w:pPr>
    </w:p>
    <w:p w14:paraId="56807C94" w14:textId="77777777" w:rsidR="0087409F" w:rsidRDefault="00E97363">
      <w:pPr>
        <w:pStyle w:val="Heading4"/>
        <w:numPr>
          <w:ilvl w:val="3"/>
          <w:numId w:val="17"/>
        </w:numPr>
      </w:pPr>
      <w:r>
        <w:t>Functionality/model selection, activation, deactivation, switching, and fallback operation</w:t>
      </w:r>
    </w:p>
    <w:p w14:paraId="1A382CC8"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87409F" w14:paraId="580254F8" w14:textId="77777777">
        <w:tc>
          <w:tcPr>
            <w:tcW w:w="9962" w:type="dxa"/>
          </w:tcPr>
          <w:p w14:paraId="781AC786" w14:textId="77777777" w:rsidR="0087409F" w:rsidRDefault="00E97363">
            <w:pPr>
              <w:rPr>
                <w:rFonts w:eastAsia="DengXian"/>
                <w:highlight w:val="green"/>
                <w:lang w:eastAsia="zh-CN"/>
              </w:rPr>
            </w:pPr>
            <w:r>
              <w:rPr>
                <w:rFonts w:eastAsia="DengXian"/>
                <w:highlight w:val="green"/>
                <w:lang w:eastAsia="zh-CN"/>
              </w:rPr>
              <w:t>RAN1 #110bis-e Agreement</w:t>
            </w:r>
          </w:p>
          <w:p w14:paraId="36655BD6" w14:textId="77777777" w:rsidR="0087409F" w:rsidRDefault="00E97363">
            <w:r>
              <w:t>For model selection, activation, deactivation, switching, and fallback at least for UE sided models and two-sided models, study the following mechanisms:</w:t>
            </w:r>
          </w:p>
          <w:p w14:paraId="6980F9D4" w14:textId="77777777" w:rsidR="0087409F" w:rsidRDefault="00E97363">
            <w:pPr>
              <w:pStyle w:val="ListParagraph"/>
              <w:numPr>
                <w:ilvl w:val="0"/>
                <w:numId w:val="56"/>
              </w:numPr>
            </w:pPr>
            <w:r>
              <w:t xml:space="preserve">Decision by the network </w:t>
            </w:r>
          </w:p>
          <w:p w14:paraId="13FD3919" w14:textId="77777777" w:rsidR="0087409F" w:rsidRDefault="00E97363">
            <w:pPr>
              <w:pStyle w:val="ListParagraph"/>
              <w:numPr>
                <w:ilvl w:val="1"/>
                <w:numId w:val="56"/>
              </w:numPr>
            </w:pPr>
            <w:r>
              <w:t>Network-initiated</w:t>
            </w:r>
          </w:p>
          <w:p w14:paraId="748429F4" w14:textId="77777777" w:rsidR="0087409F" w:rsidRDefault="00E97363">
            <w:pPr>
              <w:pStyle w:val="ListParagraph"/>
              <w:numPr>
                <w:ilvl w:val="1"/>
                <w:numId w:val="56"/>
              </w:numPr>
            </w:pPr>
            <w:r>
              <w:t>UE-initiated, requested to the network</w:t>
            </w:r>
          </w:p>
          <w:p w14:paraId="0D4A667C" w14:textId="77777777" w:rsidR="0087409F" w:rsidRDefault="00E97363">
            <w:pPr>
              <w:pStyle w:val="ListParagraph"/>
              <w:numPr>
                <w:ilvl w:val="0"/>
                <w:numId w:val="56"/>
              </w:numPr>
            </w:pPr>
            <w:r>
              <w:t>Decision by the UE</w:t>
            </w:r>
          </w:p>
          <w:p w14:paraId="7A4A6BCD" w14:textId="77777777" w:rsidR="0087409F" w:rsidRDefault="00E97363">
            <w:pPr>
              <w:pStyle w:val="ListParagraph"/>
              <w:numPr>
                <w:ilvl w:val="1"/>
                <w:numId w:val="56"/>
              </w:numPr>
            </w:pPr>
            <w:r>
              <w:t>Event-triggered as configured by the network, UE’s decision is reported to network</w:t>
            </w:r>
          </w:p>
          <w:p w14:paraId="14167FA0" w14:textId="77777777" w:rsidR="0087409F" w:rsidRDefault="00E97363">
            <w:pPr>
              <w:pStyle w:val="ListParagraph"/>
              <w:numPr>
                <w:ilvl w:val="1"/>
                <w:numId w:val="56"/>
              </w:numPr>
            </w:pPr>
            <w:r>
              <w:t>UE-autonomous, UE’s decision is reported to the network</w:t>
            </w:r>
          </w:p>
          <w:p w14:paraId="3E2AE32F" w14:textId="77777777" w:rsidR="0087409F" w:rsidRDefault="00E97363">
            <w:pPr>
              <w:pStyle w:val="ListParagraph"/>
              <w:numPr>
                <w:ilvl w:val="1"/>
                <w:numId w:val="56"/>
              </w:numPr>
            </w:pPr>
            <w:r>
              <w:t>UE-autonomous, UE’s decision is not reported to the network</w:t>
            </w:r>
          </w:p>
          <w:p w14:paraId="0E5A558C" w14:textId="77777777" w:rsidR="0087409F" w:rsidRDefault="00E97363">
            <w:pPr>
              <w:pStyle w:val="ListParagraph"/>
              <w:rPr>
                <w:rFonts w:eastAsia="DengXian"/>
              </w:rPr>
            </w:pPr>
            <w:r>
              <w:rPr>
                <w:rFonts w:eastAsia="DengXian"/>
              </w:rPr>
              <w:lastRenderedPageBreak/>
              <w:t>FFS: for network sided models</w:t>
            </w:r>
          </w:p>
          <w:p w14:paraId="3A909CAC" w14:textId="77777777" w:rsidR="0087409F" w:rsidRDefault="00E97363">
            <w:pPr>
              <w:pStyle w:val="ListParagraph"/>
              <w:rPr>
                <w:rFonts w:cstheme="minorHAnsi"/>
              </w:rPr>
            </w:pPr>
            <w:r>
              <w:rPr>
                <w:rFonts w:eastAsia="DengXian" w:hint="eastAsia"/>
              </w:rPr>
              <w:t>F</w:t>
            </w:r>
            <w:r>
              <w:rPr>
                <w:rFonts w:eastAsia="DengXian"/>
              </w:rPr>
              <w:t>FS: other mechanisms</w:t>
            </w:r>
          </w:p>
          <w:p w14:paraId="58D750E5" w14:textId="77777777" w:rsidR="0087409F" w:rsidRDefault="00E97363">
            <w:pPr>
              <w:rPr>
                <w:rFonts w:eastAsia="DengXian"/>
                <w:highlight w:val="green"/>
                <w:lang w:eastAsia="zh-CN"/>
              </w:rPr>
            </w:pPr>
            <w:r>
              <w:rPr>
                <w:rFonts w:eastAsia="DengXian"/>
                <w:highlight w:val="green"/>
                <w:lang w:eastAsia="zh-CN"/>
              </w:rPr>
              <w:t>RAN2 #121-bis-e Agreement</w:t>
            </w:r>
          </w:p>
          <w:p w14:paraId="574735EF" w14:textId="77777777" w:rsidR="0087409F" w:rsidRDefault="0087409F">
            <w:pPr>
              <w:rPr>
                <w:rFonts w:cstheme="minorHAnsi"/>
              </w:rPr>
            </w:pPr>
          </w:p>
          <w:p w14:paraId="61ECFC5F" w14:textId="77777777" w:rsidR="0087409F" w:rsidRDefault="00E97363">
            <w:r>
              <w:t xml:space="preserve">For the CSI compression and beam management use cases, model/function selection/(de)activation/switching/fallback can be UE-initiated or gNB-initiated. </w:t>
            </w:r>
            <w:bookmarkStart w:id="99" w:name="OLE_LINK126"/>
            <w:r>
              <w:t xml:space="preserve">FFS how the different cases are different (e.g. applicability to UE-sided vs network sided model). </w:t>
            </w:r>
            <w:bookmarkEnd w:id="99"/>
          </w:p>
          <w:p w14:paraId="5B9AAD97" w14:textId="77777777" w:rsidR="0087409F" w:rsidRDefault="00E97363">
            <w:pPr>
              <w:rPr>
                <w:rFonts w:cstheme="minorHAnsi"/>
              </w:rPr>
            </w:pPr>
            <w:r>
              <w:rPr>
                <w:rFonts w:cstheme="minorHAnsi"/>
              </w:rPr>
              <w:t>For the positioning use case, model/function selection/(de)activation/switching/fallback can be UE-initiated or LMF-/ gNB-initiated. FFS how the different cases are different (e.g. applicability to UE-sided vs network sided model).</w:t>
            </w:r>
          </w:p>
        </w:tc>
      </w:tr>
    </w:tbl>
    <w:p w14:paraId="6C828323" w14:textId="77777777" w:rsidR="0087409F" w:rsidRDefault="0087409F">
      <w:pPr>
        <w:rPr>
          <w:lang w:val="en-GB"/>
        </w:rPr>
      </w:pPr>
    </w:p>
    <w:p w14:paraId="65EDB5C5" w14:textId="77777777" w:rsidR="0087409F" w:rsidRDefault="00E97363">
      <w:pPr>
        <w:pStyle w:val="Heading5"/>
        <w:ind w:left="1008" w:hanging="1008"/>
      </w:pPr>
      <w:r>
        <w:t>Company proposals</w:t>
      </w:r>
    </w:p>
    <w:p w14:paraId="6B6341AC" w14:textId="77777777" w:rsidR="0087409F" w:rsidRDefault="00E97363">
      <w:pPr>
        <w:rPr>
          <w:b/>
          <w:bCs/>
          <w:color w:val="4472C4" w:themeColor="accent5"/>
          <w:lang w:val="en-GB"/>
        </w:rPr>
      </w:pPr>
      <w:r>
        <w:rPr>
          <w:b/>
          <w:bCs/>
          <w:color w:val="4472C4" w:themeColor="accent5"/>
          <w:lang w:val="en-GB"/>
        </w:rPr>
        <w:t>Huawei, HiSilicon:</w:t>
      </w:r>
    </w:p>
    <w:p w14:paraId="59DB4E08" w14:textId="77777777" w:rsidR="0087409F" w:rsidRDefault="00E97363">
      <w:pPr>
        <w:rPr>
          <w:rStyle w:val="Emphasis"/>
          <w:bCs w:val="0"/>
          <w:i/>
          <w:color w:val="auto"/>
          <w:lang w:val="en-US" w:eastAsia="zh-CN"/>
        </w:rPr>
      </w:pPr>
      <w:r>
        <w:rPr>
          <w:b/>
          <w:i/>
          <w:lang w:eastAsia="zh-CN"/>
        </w:rPr>
        <w:t>Proposal 16: For model control (selection, activation, deactivation, switching, and updating), keep UE-autonomous mechanism as a candidate.</w:t>
      </w:r>
    </w:p>
    <w:p w14:paraId="4D4D6E22" w14:textId="77777777" w:rsidR="0087409F" w:rsidRDefault="00E97363">
      <w:pPr>
        <w:spacing w:before="240" w:after="120"/>
        <w:rPr>
          <w:rStyle w:val="Emphasis"/>
        </w:rPr>
      </w:pPr>
      <w:r>
        <w:rPr>
          <w:rStyle w:val="Emphasis"/>
        </w:rPr>
        <w:t>ZTE:</w:t>
      </w:r>
    </w:p>
    <w:p w14:paraId="2E86F767" w14:textId="77777777" w:rsidR="0087409F" w:rsidRDefault="00E97363">
      <w:pPr>
        <w:spacing w:before="240" w:after="120"/>
        <w:rPr>
          <w:b/>
          <w:bCs/>
          <w:color w:val="4472C4" w:themeColor="accent5"/>
          <w:lang w:val="en-GB"/>
        </w:rPr>
      </w:pPr>
      <w:r>
        <w:rPr>
          <w:b/>
          <w:bCs/>
        </w:rPr>
        <w:t>Proposal 11: For UE sided models and two-sided models, for models that are not transparent to the network, UE-autonomous mechanisms should not be considered for selection, activation, deactivation, switching, and fallback and the final decision should be indicated by the network.</w:t>
      </w:r>
    </w:p>
    <w:p w14:paraId="0ACDF739" w14:textId="77777777" w:rsidR="0087409F" w:rsidRDefault="00E97363">
      <w:pPr>
        <w:spacing w:before="240" w:after="120"/>
        <w:rPr>
          <w:rStyle w:val="Emphasis"/>
        </w:rPr>
      </w:pPr>
      <w:r>
        <w:rPr>
          <w:rStyle w:val="Emphasis"/>
        </w:rPr>
        <w:t>Oppo:</w:t>
      </w:r>
    </w:p>
    <w:p w14:paraId="1A920027" w14:textId="77777777" w:rsidR="0087409F" w:rsidRDefault="00E97363">
      <w:pPr>
        <w:spacing w:before="240" w:after="120"/>
        <w:rPr>
          <w:b/>
          <w:i/>
          <w:lang w:eastAsia="zh-CN"/>
        </w:rPr>
      </w:pPr>
      <w:r>
        <w:rPr>
          <w:b/>
          <w:i/>
          <w:lang w:eastAsia="zh-CN"/>
        </w:rPr>
        <w:t xml:space="preserve">Proposal 9: Besides generalized AI/ML models, scenario-dependent AI/ML models should be supported. </w:t>
      </w:r>
    </w:p>
    <w:p w14:paraId="6E1CA5B7"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Model switching should be supported because its specification impact is limited if the Local ID is supported. </w:t>
      </w:r>
    </w:p>
    <w:p w14:paraId="5C0E5D9B"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FFS: Specification impacts of model update.</w:t>
      </w:r>
    </w:p>
    <w:p w14:paraId="2E29F487" w14:textId="77777777" w:rsidR="0087409F" w:rsidRDefault="00E97363">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bookmarkStart w:id="100" w:name="_Hlk102056072"/>
      <w:r>
        <w:rPr>
          <w:rFonts w:hint="eastAsia"/>
          <w:b/>
          <w:i/>
          <w:lang w:eastAsia="zh-CN"/>
        </w:rPr>
        <w:t>F</w:t>
      </w:r>
      <w:r>
        <w:rPr>
          <w:b/>
          <w:i/>
          <w:lang w:eastAsia="zh-CN"/>
        </w:rPr>
        <w:t xml:space="preserve">or two-sided models, focus on the mechanisms based on network decision.  </w:t>
      </w:r>
    </w:p>
    <w:bookmarkEnd w:id="100"/>
    <w:p w14:paraId="1A96A421" w14:textId="77777777" w:rsidR="0087409F" w:rsidRDefault="00E97363">
      <w:pPr>
        <w:spacing w:before="240" w:after="120"/>
        <w:rPr>
          <w:rStyle w:val="Emphasis"/>
        </w:rPr>
      </w:pPr>
      <w:r>
        <w:rPr>
          <w:rStyle w:val="Emphasis"/>
        </w:rPr>
        <w:t>Spreadtrum:</w:t>
      </w:r>
    </w:p>
    <w:p w14:paraId="20234B99" w14:textId="77777777" w:rsidR="0087409F" w:rsidRDefault="00E97363">
      <w:pPr>
        <w:rPr>
          <w:b/>
          <w:i/>
          <w:lang w:eastAsia="zh-CN"/>
        </w:rPr>
      </w:pPr>
      <w:bookmarkStart w:id="101" w:name="OLE_LINK39"/>
      <w:r>
        <w:rPr>
          <w:b/>
          <w:i/>
          <w:iCs/>
          <w:lang w:eastAsia="zh-CN"/>
        </w:rPr>
        <w:t>Proposal 14</w:t>
      </w:r>
      <w:r>
        <w:rPr>
          <w:b/>
          <w:i/>
          <w:lang w:eastAsia="zh-CN"/>
        </w:rPr>
        <w:t>: For network sided model, the following mechanisms can be further studied for model selection, activation, deactivation, switching, and fallback for network sided models:</w:t>
      </w:r>
    </w:p>
    <w:p w14:paraId="0517FC9C" w14:textId="77777777" w:rsidR="0087409F" w:rsidRDefault="00E97363">
      <w:pPr>
        <w:pStyle w:val="ListParagraph"/>
        <w:numPr>
          <w:ilvl w:val="0"/>
          <w:numId w:val="56"/>
        </w:numPr>
        <w:spacing w:line="240" w:lineRule="auto"/>
        <w:jc w:val="both"/>
        <w:rPr>
          <w:b/>
          <w:i/>
          <w:lang w:eastAsia="zh-CN"/>
        </w:rPr>
      </w:pPr>
      <w:r>
        <w:rPr>
          <w:b/>
          <w:i/>
          <w:lang w:eastAsia="zh-CN"/>
        </w:rPr>
        <w:t xml:space="preserve">Decision by the network </w:t>
      </w:r>
    </w:p>
    <w:p w14:paraId="04429FDA" w14:textId="77777777" w:rsidR="0087409F" w:rsidRDefault="00E97363">
      <w:pPr>
        <w:pStyle w:val="ListParagraph"/>
        <w:numPr>
          <w:ilvl w:val="1"/>
          <w:numId w:val="56"/>
        </w:numPr>
        <w:spacing w:line="240" w:lineRule="auto"/>
        <w:jc w:val="both"/>
        <w:rPr>
          <w:b/>
          <w:i/>
          <w:lang w:eastAsia="zh-CN"/>
        </w:rPr>
      </w:pPr>
      <w:r>
        <w:rPr>
          <w:b/>
          <w:i/>
          <w:lang w:eastAsia="zh-CN"/>
        </w:rPr>
        <w:t>Network-initiated</w:t>
      </w:r>
    </w:p>
    <w:bookmarkEnd w:id="101"/>
    <w:p w14:paraId="0AFB23FF" w14:textId="77777777" w:rsidR="0087409F" w:rsidRDefault="00E97363">
      <w:pPr>
        <w:spacing w:before="240" w:after="120"/>
        <w:rPr>
          <w:rStyle w:val="Emphasis"/>
          <w:bCs w:val="0"/>
        </w:rPr>
      </w:pPr>
      <w:r>
        <w:rPr>
          <w:rStyle w:val="Emphasis"/>
          <w:bCs w:val="0"/>
        </w:rPr>
        <w:t>Nokia</w:t>
      </w:r>
    </w:p>
    <w:p w14:paraId="5FA0B125" w14:textId="77777777" w:rsidR="0087409F" w:rsidRDefault="00E97363">
      <w:pPr>
        <w:overflowPunct w:val="0"/>
        <w:autoSpaceDE w:val="0"/>
        <w:autoSpaceDN w:val="0"/>
        <w:adjustRightInd w:val="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Proposal 10: RAN1/2 to prioritize Network-controlled Functionality (de)activation, switching, and fallback, and focus only on the following variants: </w:t>
      </w:r>
    </w:p>
    <w:p w14:paraId="32B8CB88" w14:textId="77777777" w:rsidR="0087409F" w:rsidRDefault="00E97363">
      <w:pPr>
        <w:numPr>
          <w:ilvl w:val="0"/>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4"/>
          <w:szCs w:val="24"/>
          <w:lang w:eastAsia="zh-CN"/>
        </w:rPr>
        <w:t xml:space="preserve"> </w:t>
      </w:r>
      <w:r>
        <w:rPr>
          <w:rFonts w:ascii="Times New Roman" w:eastAsia="SimSun" w:hAnsi="Times New Roman" w:cs="Times New Roman"/>
          <w:b/>
          <w:sz w:val="20"/>
          <w:szCs w:val="20"/>
          <w:lang w:eastAsia="zh-CN"/>
        </w:rPr>
        <w:t>Decision by the network – for all Functionality level actions</w:t>
      </w:r>
    </w:p>
    <w:p w14:paraId="7664FA3E" w14:textId="77777777" w:rsidR="0087409F" w:rsidRDefault="00E97363">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Network-initiated</w:t>
      </w:r>
    </w:p>
    <w:p w14:paraId="1AE11490" w14:textId="77777777" w:rsidR="0087409F" w:rsidRDefault="00E97363">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UE-initiated, requested to the network</w:t>
      </w:r>
    </w:p>
    <w:p w14:paraId="47DE8B7D" w14:textId="77777777" w:rsidR="0087409F" w:rsidRDefault="00E97363">
      <w:pPr>
        <w:numPr>
          <w:ilvl w:val="0"/>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4"/>
          <w:szCs w:val="24"/>
          <w:lang w:eastAsia="zh-CN"/>
        </w:rPr>
        <w:lastRenderedPageBreak/>
        <w:t xml:space="preserve"> </w:t>
      </w:r>
      <w:r>
        <w:rPr>
          <w:rFonts w:ascii="Times New Roman" w:eastAsia="SimSun" w:hAnsi="Times New Roman" w:cs="Times New Roman"/>
          <w:b/>
          <w:sz w:val="20"/>
          <w:szCs w:val="20"/>
          <w:lang w:eastAsia="zh-CN"/>
        </w:rPr>
        <w:t xml:space="preserve">Decision by the UE – for deactivation of an activated Functionality  </w:t>
      </w:r>
    </w:p>
    <w:p w14:paraId="3F9A1693" w14:textId="77777777" w:rsidR="0087409F" w:rsidRDefault="00E97363">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lang w:eastAsia="zh-CN"/>
        </w:rPr>
        <w:t>Event-triggered as configured by the network, UE’s decision is reported to network</w:t>
      </w:r>
    </w:p>
    <w:p w14:paraId="1560C8EA" w14:textId="77777777" w:rsidR="0087409F" w:rsidRDefault="00E97363">
      <w:pPr>
        <w:overflowPunct w:val="0"/>
        <w:autoSpaceDE w:val="0"/>
        <w:autoSpaceDN w:val="0"/>
        <w:adjustRightInd w:val="0"/>
        <w:spacing w:before="240" w:after="6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11: Support dynamic methods, triggered by the NW or the UE, for verifying compatibility of the Functionalities at the UE-side and gNB-side for the use cases with two-sided ML models.</w:t>
      </w:r>
    </w:p>
    <w:p w14:paraId="3D0885BC" w14:textId="77777777" w:rsidR="0087409F" w:rsidRDefault="00E97363">
      <w:pPr>
        <w:spacing w:before="240" w:after="120"/>
        <w:rPr>
          <w:rStyle w:val="Emphasis"/>
        </w:rPr>
      </w:pPr>
      <w:r>
        <w:rPr>
          <w:rStyle w:val="Emphasis"/>
        </w:rPr>
        <w:t>CATT</w:t>
      </w:r>
    </w:p>
    <w:p w14:paraId="0AFF5724" w14:textId="77777777" w:rsidR="0087409F" w:rsidRDefault="00E97363">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18: If network activates an AI/ML functionality to UE, the UE is </w:t>
      </w:r>
      <w:r>
        <w:rPr>
          <w:rFonts w:ascii="Times New Roman" w:eastAsia="SimSun" w:hAnsi="Times New Roman" w:cs="Times New Roman" w:hint="eastAsia"/>
          <w:b/>
          <w:sz w:val="20"/>
          <w:szCs w:val="20"/>
          <w:u w:val="single"/>
          <w:lang w:eastAsia="zh-CN"/>
        </w:rPr>
        <w:t>NOT</w:t>
      </w:r>
      <w:r>
        <w:rPr>
          <w:rFonts w:ascii="Times New Roman" w:eastAsia="SimSun" w:hAnsi="Times New Roman" w:cs="Times New Roman" w:hint="eastAsia"/>
          <w:b/>
          <w:sz w:val="20"/>
          <w:szCs w:val="20"/>
          <w:lang w:eastAsia="zh-CN"/>
        </w:rPr>
        <w:t xml:space="preserve"> allowed to deactivate </w:t>
      </w:r>
      <w:r>
        <w:rPr>
          <w:rFonts w:ascii="Times New Roman" w:eastAsia="SimSun" w:hAnsi="Times New Roman" w:cs="Times New Roman" w:hint="eastAsia"/>
          <w:b/>
          <w:sz w:val="20"/>
          <w:szCs w:val="20"/>
          <w:u w:val="single"/>
          <w:lang w:eastAsia="zh-CN"/>
        </w:rPr>
        <w:t>ALL</w:t>
      </w:r>
      <w:r>
        <w:rPr>
          <w:rFonts w:ascii="Times New Roman" w:eastAsia="SimSun" w:hAnsi="Times New Roman" w:cs="Times New Roman" w:hint="eastAsia"/>
          <w:b/>
          <w:sz w:val="20"/>
          <w:szCs w:val="20"/>
          <w:lang w:eastAsia="zh-CN"/>
        </w:rPr>
        <w:t xml:space="preserve"> AI/ML models corresponding to this functionality automatically. </w:t>
      </w:r>
    </w:p>
    <w:p w14:paraId="00BEAB64" w14:textId="77777777" w:rsidR="0087409F" w:rsidRDefault="00E97363">
      <w:pPr>
        <w:numPr>
          <w:ilvl w:val="0"/>
          <w:numId w:val="90"/>
        </w:numPr>
        <w:spacing w:beforeLines="50" w:before="120" w:afterLines="50" w:after="120"/>
        <w:jc w:val="both"/>
        <w:rPr>
          <w:rStyle w:val="Emphasis"/>
          <w:rFonts w:ascii="Times" w:eastAsia="SimSun" w:hAnsi="Times" w:cs="Times New Roman"/>
          <w:bCs w:val="0"/>
          <w:color w:val="auto"/>
          <w:sz w:val="20"/>
          <w:szCs w:val="24"/>
          <w:lang w:eastAsia="zh-CN"/>
        </w:rPr>
      </w:pPr>
      <w:r>
        <w:rPr>
          <w:rFonts w:ascii="Times" w:eastAsia="SimSun" w:hAnsi="Times" w:cs="Times New Roman" w:hint="eastAsia"/>
          <w:b/>
          <w:sz w:val="20"/>
          <w:szCs w:val="24"/>
          <w:lang w:val="en-GB" w:eastAsia="zh-CN"/>
        </w:rPr>
        <w:t xml:space="preserve">If UE would like to deactivate all AI/ML models </w:t>
      </w:r>
      <w:r>
        <w:rPr>
          <w:rFonts w:ascii="Times" w:eastAsia="SimSun" w:hAnsi="Times" w:cs="Times New Roman"/>
          <w:b/>
          <w:sz w:val="20"/>
          <w:szCs w:val="24"/>
          <w:lang w:val="en-GB" w:eastAsia="zh-CN"/>
        </w:rPr>
        <w:t>corresponding</w:t>
      </w:r>
      <w:r>
        <w:rPr>
          <w:rFonts w:ascii="Times" w:eastAsia="SimSun" w:hAnsi="Times" w:cs="Times New Roman" w:hint="eastAsia"/>
          <w:b/>
          <w:sz w:val="20"/>
          <w:szCs w:val="24"/>
          <w:lang w:val="en-GB" w:eastAsia="zh-CN"/>
        </w:rPr>
        <w:t xml:space="preserve"> to an activated AI/ML functionality, i.e. deactivate the functionality, it may send a request/suggestion to network.</w:t>
      </w:r>
    </w:p>
    <w:p w14:paraId="2DC1CE5B" w14:textId="77777777" w:rsidR="0087409F" w:rsidRDefault="00E97363">
      <w:pPr>
        <w:spacing w:before="240" w:after="120"/>
        <w:rPr>
          <w:rStyle w:val="Emphasis"/>
        </w:rPr>
      </w:pPr>
      <w:r>
        <w:rPr>
          <w:rStyle w:val="Emphasis"/>
        </w:rPr>
        <w:t>Sony</w:t>
      </w:r>
    </w:p>
    <w:p w14:paraId="7F164748" w14:textId="77777777" w:rsidR="0087409F" w:rsidRDefault="00E97363">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2</w:t>
      </w:r>
      <w:r>
        <w:rPr>
          <w:rFonts w:ascii="Times New Roman" w:eastAsia="MS Gothic" w:hAnsi="Times New Roman" w:cs="Times New Roman"/>
          <w:b/>
          <w:bCs/>
          <w:sz w:val="24"/>
          <w:szCs w:val="24"/>
          <w:lang w:val="en-GB"/>
        </w:rPr>
        <w:t>: RAN1 should support network initiated AI/ML model switching and event-trigger based AI/ML model switching for AI/ML model switching.</w:t>
      </w:r>
    </w:p>
    <w:p w14:paraId="14B992C7" w14:textId="77777777" w:rsidR="0087409F" w:rsidRDefault="00E97363">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3</w:t>
      </w:r>
      <w:r>
        <w:rPr>
          <w:rFonts w:ascii="Times New Roman" w:eastAsia="MS Gothic" w:hAnsi="Times New Roman" w:cs="Times New Roman"/>
          <w:b/>
          <w:bCs/>
          <w:sz w:val="24"/>
          <w:szCs w:val="24"/>
          <w:lang w:val="en-GB"/>
        </w:rPr>
        <w:t>: RAN1 should support the individual functionality-based LCM and the common functionality-based LCM for indication of activation/deactivation/switching/fallback.</w:t>
      </w:r>
    </w:p>
    <w:p w14:paraId="2E4090AB" w14:textId="77777777" w:rsidR="0087409F" w:rsidRDefault="00E97363">
      <w:pPr>
        <w:spacing w:afterLines="50" w:after="120"/>
        <w:jc w:val="both"/>
        <w:rPr>
          <w:rFonts w:ascii="Times New Roman" w:eastAsia="MS Gothic" w:hAnsi="Times New Roman" w:cs="Times New Roman"/>
          <w:b/>
          <w:sz w:val="24"/>
          <w:szCs w:val="24"/>
          <w:lang w:val="en-GB" w:eastAsia="ja-JP"/>
        </w:rPr>
      </w:pPr>
      <w:r>
        <w:rPr>
          <w:rFonts w:ascii="Times New Roman" w:eastAsia="MS Gothic" w:hAnsi="Times New Roman" w:cs="Times New Roman"/>
          <w:b/>
          <w:bCs/>
          <w:sz w:val="24"/>
          <w:szCs w:val="24"/>
          <w:lang w:val="en-GB" w:eastAsia="ja-JP"/>
        </w:rPr>
        <w:t>Proposal 5: RAN1 should consider supporting indication of fallback by the common functionality-based LCM.</w:t>
      </w:r>
    </w:p>
    <w:p w14:paraId="7DFAC8AF" w14:textId="77777777" w:rsidR="0087409F" w:rsidRDefault="0087409F">
      <w:pPr>
        <w:spacing w:afterLines="50" w:after="120"/>
        <w:jc w:val="both"/>
        <w:rPr>
          <w:rFonts w:ascii="Times New Roman" w:eastAsia="MS Gothic" w:hAnsi="Times New Roman" w:cs="Times New Roman"/>
          <w:b/>
          <w:bCs/>
          <w:sz w:val="24"/>
          <w:szCs w:val="24"/>
          <w:lang w:val="en-GB" w:eastAsia="ja-JP"/>
        </w:rPr>
      </w:pPr>
    </w:p>
    <w:p w14:paraId="18F1D63E" w14:textId="77777777" w:rsidR="0087409F" w:rsidRDefault="00E97363">
      <w:pPr>
        <w:spacing w:before="240" w:after="120"/>
        <w:rPr>
          <w:b/>
          <w:color w:val="4472C4" w:themeColor="accent5"/>
          <w:lang w:val="en-GB"/>
        </w:rPr>
      </w:pPr>
      <w:r>
        <w:rPr>
          <w:rStyle w:val="Emphasis"/>
        </w:rPr>
        <w:t>Ericsson</w:t>
      </w:r>
    </w:p>
    <w:p w14:paraId="10B4B4F6"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02" w:name="_Toc142666527"/>
      <w:r>
        <w:rPr>
          <w:rFonts w:ascii="Calibri" w:eastAsia="Calibri" w:hAnsi="Calibri" w:cs="Calibri"/>
          <w:b/>
          <w:bCs/>
          <w:sz w:val="20"/>
          <w:lang w:val="en-GB" w:eastAsia="zh-CN"/>
        </w:rPr>
        <w:t>Proposal 3</w:t>
      </w:r>
      <w:r>
        <w:rPr>
          <w:rFonts w:ascii="Calibri" w:eastAsia="Calibri" w:hAnsi="Calibri" w:cs="Calibri"/>
          <w:b/>
          <w:bCs/>
          <w:sz w:val="20"/>
          <w:lang w:val="en-GB" w:eastAsia="zh-CN"/>
        </w:rPr>
        <w:tab/>
        <w:t>Conclude that functionality-based LCM actions such as activation/deactivation/switching is based on NW (re)-configuration.</w:t>
      </w:r>
      <w:bookmarkEnd w:id="102"/>
    </w:p>
    <w:p w14:paraId="7F8EE9D3" w14:textId="77777777" w:rsidR="0087409F" w:rsidRDefault="0087409F">
      <w:pPr>
        <w:spacing w:afterLines="50" w:after="120"/>
        <w:jc w:val="both"/>
        <w:rPr>
          <w:rStyle w:val="Emphasis"/>
          <w:rFonts w:ascii="Times New Roman" w:eastAsia="MS Gothic" w:hAnsi="Times New Roman" w:cs="Times New Roman"/>
          <w:color w:val="auto"/>
          <w:sz w:val="24"/>
          <w:szCs w:val="24"/>
          <w:lang w:eastAsia="ja-JP"/>
        </w:rPr>
      </w:pPr>
    </w:p>
    <w:p w14:paraId="28AD4727" w14:textId="77777777" w:rsidR="0087409F" w:rsidRDefault="00E97363">
      <w:pPr>
        <w:spacing w:before="240" w:after="120"/>
        <w:rPr>
          <w:rStyle w:val="Emphasis"/>
        </w:rPr>
      </w:pPr>
      <w:r>
        <w:rPr>
          <w:rStyle w:val="Emphasis"/>
        </w:rPr>
        <w:t>Xiaomi</w:t>
      </w:r>
    </w:p>
    <w:p w14:paraId="1A8F749E" w14:textId="77777777" w:rsidR="0087409F" w:rsidRDefault="00E97363">
      <w:pPr>
        <w:spacing w:after="100" w:afterAutospacing="1"/>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P</w:t>
      </w:r>
      <w:r>
        <w:rPr>
          <w:rFonts w:ascii="Times New Roman" w:eastAsia="DengXian" w:hAnsi="Times New Roman" w:cs="Times New Roman"/>
          <w:b/>
          <w:lang w:val="en-GB" w:eastAsia="zh-CN"/>
        </w:rPr>
        <w:t xml:space="preserve">roposal 15: Study processing time for the AI model/AI functionality activation / deactivation / switch /fallback </w:t>
      </w:r>
    </w:p>
    <w:p w14:paraId="0C7995E3" w14:textId="77777777" w:rsidR="0087409F" w:rsidRDefault="00E97363">
      <w:pPr>
        <w:spacing w:after="100" w:afterAutospacing="1"/>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P</w:t>
      </w:r>
      <w:r>
        <w:rPr>
          <w:rFonts w:ascii="Times New Roman" w:eastAsia="DengXian" w:hAnsi="Times New Roman" w:cs="Times New Roman"/>
          <w:b/>
          <w:lang w:val="en-GB" w:eastAsia="zh-CN"/>
        </w:rPr>
        <w:t xml:space="preserve">roposal 16: Consider different mapping between AI functionality and AI model when study the processing time of functionality switch. </w:t>
      </w:r>
    </w:p>
    <w:p w14:paraId="2F77D9B1" w14:textId="77777777" w:rsidR="0087409F" w:rsidRDefault="00E97363">
      <w:pPr>
        <w:spacing w:before="240" w:after="120"/>
        <w:rPr>
          <w:rStyle w:val="Emphasis"/>
          <w:bCs w:val="0"/>
        </w:rPr>
      </w:pPr>
      <w:r>
        <w:rPr>
          <w:rStyle w:val="Emphasis"/>
          <w:bCs w:val="0"/>
        </w:rPr>
        <w:t>Google</w:t>
      </w:r>
    </w:p>
    <w:p w14:paraId="23E725EE" w14:textId="77777777" w:rsidR="0087409F" w:rsidRDefault="00E97363">
      <w:pPr>
        <w:pStyle w:val="0Maintext"/>
        <w:spacing w:after="120" w:afterAutospacing="0" w:line="240" w:lineRule="auto"/>
        <w:ind w:firstLine="0"/>
        <w:rPr>
          <w:b/>
          <w:bCs/>
          <w:i/>
          <w:iCs/>
          <w:lang w:val="en-US" w:eastAsia="zh-CN"/>
        </w:rPr>
      </w:pPr>
      <w:r>
        <w:rPr>
          <w:b/>
          <w:bCs/>
          <w:i/>
          <w:iCs/>
          <w:lang w:val="en-US" w:eastAsia="zh-CN"/>
        </w:rPr>
        <w:t>Proposal 3: For 1-side mode, the model selection/switching should be transparent.</w:t>
      </w:r>
    </w:p>
    <w:p w14:paraId="75A6F200" w14:textId="77777777" w:rsidR="0087409F" w:rsidRDefault="00E97363">
      <w:pPr>
        <w:pStyle w:val="0Maintext"/>
        <w:spacing w:after="120" w:afterAutospacing="0" w:line="240" w:lineRule="auto"/>
        <w:ind w:firstLine="0"/>
        <w:rPr>
          <w:b/>
          <w:i/>
          <w:lang w:val="en-US" w:eastAsia="zh-CN"/>
        </w:rPr>
      </w:pPr>
      <w:r>
        <w:rPr>
          <w:b/>
          <w:i/>
          <w:lang w:val="en-US" w:eastAsia="zh-CN"/>
        </w:rPr>
        <w:t>Proposal 4: For 2-side mode, the model selection/switching can be configured by the NW or reported by the UE</w:t>
      </w:r>
    </w:p>
    <w:p w14:paraId="209EE256" w14:textId="77777777" w:rsidR="0087409F" w:rsidRDefault="00E97363">
      <w:pPr>
        <w:pStyle w:val="0Maintext"/>
        <w:spacing w:after="120" w:afterAutospacing="0" w:line="240" w:lineRule="auto"/>
        <w:ind w:firstLine="0"/>
        <w:rPr>
          <w:b/>
          <w:i/>
          <w:lang w:val="en-US" w:eastAsia="zh-CN"/>
        </w:rPr>
      </w:pPr>
      <w:r>
        <w:rPr>
          <w:b/>
          <w:i/>
          <w:lang w:val="en-US" w:eastAsia="zh-CN"/>
        </w:rPr>
        <w:t>Proposal 5: Consider to use lower layer signaling, e.g., MAC CE, for model activation/deactivation/fallback operation.</w:t>
      </w:r>
    </w:p>
    <w:p w14:paraId="0A5DCC4C" w14:textId="77777777" w:rsidR="0087409F" w:rsidRDefault="00E97363">
      <w:pPr>
        <w:spacing w:before="240" w:after="120"/>
        <w:rPr>
          <w:rStyle w:val="Emphasis"/>
        </w:rPr>
      </w:pPr>
      <w:r>
        <w:rPr>
          <w:rStyle w:val="Emphasis"/>
        </w:rPr>
        <w:t>LG</w:t>
      </w:r>
    </w:p>
    <w:p w14:paraId="4B7324EC" w14:textId="77777777" w:rsidR="0087409F" w:rsidRDefault="00E97363">
      <w:pPr>
        <w:rPr>
          <w:b/>
        </w:rPr>
      </w:pPr>
      <w:r>
        <w:rPr>
          <w:b/>
        </w:rPr>
        <w:t xml:space="preserve">Proposal #4: For UE-sided models, model selection/activation/deactivation/switching should be decided by the UE and no need to inform NW on the number of AI/ML models and the currently activated AI/ML model among them. Instead, UE may report updated UE capability/functionality and/or reliability/confidence of the reported values for NW to decide whether or not to use it. </w:t>
      </w:r>
    </w:p>
    <w:p w14:paraId="1B5C5D1C" w14:textId="77777777" w:rsidR="0087409F" w:rsidRDefault="0087409F">
      <w:pPr>
        <w:rPr>
          <w:b/>
        </w:rPr>
      </w:pPr>
    </w:p>
    <w:p w14:paraId="416CB9D0" w14:textId="77777777" w:rsidR="0087409F" w:rsidRDefault="00E97363">
      <w:pPr>
        <w:rPr>
          <w:b/>
        </w:rPr>
      </w:pPr>
      <w:r>
        <w:rPr>
          <w:b/>
        </w:rPr>
        <w:lastRenderedPageBreak/>
        <w:t xml:space="preserve">Proposal #7: For two-sided models, model selection/activation/deactivation/switching can be decided by the NW. </w:t>
      </w:r>
    </w:p>
    <w:p w14:paraId="032134B6" w14:textId="77777777" w:rsidR="0087409F" w:rsidRDefault="00E97363">
      <w:pPr>
        <w:spacing w:before="240" w:after="120"/>
        <w:rPr>
          <w:rStyle w:val="Emphasis"/>
        </w:rPr>
      </w:pPr>
      <w:r>
        <w:rPr>
          <w:rStyle w:val="Emphasis"/>
        </w:rPr>
        <w:t>CMCC</w:t>
      </w:r>
    </w:p>
    <w:p w14:paraId="2BEFDCEC" w14:textId="77777777" w:rsidR="0087409F" w:rsidRDefault="00E97363">
      <w:pPr>
        <w:rPr>
          <w:rStyle w:val="Emphasis"/>
          <w:rFonts w:cstheme="minorHAnsi"/>
          <w:color w:val="auto"/>
          <w:szCs w:val="28"/>
          <w:lang w:val="en-US"/>
        </w:rPr>
      </w:pPr>
      <w:r>
        <w:rPr>
          <w:rFonts w:eastAsia="SimSun"/>
          <w:b/>
          <w:i/>
          <w:kern w:val="2"/>
          <w:sz w:val="21"/>
          <w:szCs w:val="21"/>
          <w:u w:val="single"/>
          <w:lang w:eastAsia="zh-CN"/>
        </w:rPr>
        <w:t>Proposal 11:</w:t>
      </w:r>
      <w:r>
        <w:rPr>
          <w:rFonts w:eastAsia="SimSun"/>
          <w:b/>
          <w:i/>
          <w:kern w:val="2"/>
          <w:sz w:val="21"/>
          <w:szCs w:val="21"/>
          <w:lang w:eastAsia="zh-CN"/>
        </w:rPr>
        <w:t xml:space="preserve"> For the mechanism of model selection, activation, deactivation, switching, and fallback, if the decision is made by UE, UE’s decision should be reported to the network</w:t>
      </w:r>
    </w:p>
    <w:p w14:paraId="2BFB030F" w14:textId="77777777" w:rsidR="0087409F" w:rsidRDefault="00E97363">
      <w:pPr>
        <w:spacing w:before="240" w:after="120"/>
        <w:rPr>
          <w:rStyle w:val="Emphasis"/>
        </w:rPr>
      </w:pPr>
      <w:r>
        <w:rPr>
          <w:rStyle w:val="Emphasis"/>
        </w:rPr>
        <w:t>Fraunhofer</w:t>
      </w:r>
    </w:p>
    <w:p w14:paraId="57B11F34" w14:textId="77777777" w:rsidR="0087409F" w:rsidRDefault="00E97363">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5: A cost is associated with AI/ML functionality/model activation/deactivation/selection/switching. This cost can encapsulate, for example, the required overhead for measurement, signaling and coordination between UE and NW, as well as the complexity of the functionality/model to be activated.</w:t>
      </w:r>
    </w:p>
    <w:p w14:paraId="4106F60B" w14:textId="77777777" w:rsidR="0087409F" w:rsidRDefault="00E97363">
      <w:pPr>
        <w:spacing w:before="240" w:after="120"/>
        <w:rPr>
          <w:rStyle w:val="Emphasis"/>
        </w:rPr>
      </w:pPr>
      <w:r>
        <w:rPr>
          <w:rStyle w:val="Emphasis"/>
        </w:rPr>
        <w:t>Nvidia</w:t>
      </w:r>
    </w:p>
    <w:p w14:paraId="4319C9E8"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Proposal 13: For AI/ML based enhancements for NR air interface, study potential specification impact related to assistance signalling and procedure for model performance monitoring, model update/tuning, and model selection/switching.</w:t>
      </w:r>
    </w:p>
    <w:p w14:paraId="4F638ED0" w14:textId="77777777" w:rsidR="0087409F" w:rsidRDefault="00E97363">
      <w:pPr>
        <w:spacing w:before="240" w:after="120"/>
        <w:rPr>
          <w:rStyle w:val="Emphasis"/>
        </w:rPr>
      </w:pPr>
      <w:r>
        <w:rPr>
          <w:rStyle w:val="Emphasis"/>
        </w:rPr>
        <w:t>Qualcomm</w:t>
      </w:r>
    </w:p>
    <w:p w14:paraId="396AB0FB" w14:textId="77777777" w:rsidR="0087409F" w:rsidRDefault="00E97363">
      <w:pPr>
        <w:jc w:val="both"/>
        <w:rPr>
          <w:rStyle w:val="Emphasis"/>
          <w:b w:val="0"/>
          <w:bCs w:val="0"/>
          <w:color w:val="auto"/>
          <w:lang w:val="en-US"/>
        </w:rPr>
      </w:pPr>
      <w:r>
        <w:rPr>
          <w:b/>
          <w:bCs/>
        </w:rPr>
        <w:t>Proposal 25: Model selection / switching should be based on well-defined conditions that are available during inference. Model monitoring is not a desirable mean for model selection / switching due to potentially high complexity, overhead, and/or latency.</w:t>
      </w:r>
    </w:p>
    <w:p w14:paraId="4D146AD8" w14:textId="77777777" w:rsidR="0087409F" w:rsidRDefault="00E97363">
      <w:pPr>
        <w:spacing w:before="240" w:after="120"/>
        <w:rPr>
          <w:rStyle w:val="Emphasis"/>
        </w:rPr>
      </w:pPr>
      <w:r>
        <w:rPr>
          <w:rStyle w:val="Emphasis"/>
        </w:rPr>
        <w:t>AT&amp;T</w:t>
      </w:r>
    </w:p>
    <w:p w14:paraId="2353BC42" w14:textId="77777777" w:rsidR="0087409F" w:rsidRDefault="00E97363">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26: For UE sided models and two-sided models, for models that are not transparent to the network, UE-autonomous mechanisms should not be considered for selection, activation, deactivation, switching, and fallback and the final decision should be made by the network:</w:t>
      </w:r>
    </w:p>
    <w:p w14:paraId="5E69F702" w14:textId="77777777" w:rsidR="0087409F" w:rsidRDefault="00E97363">
      <w:pPr>
        <w:pStyle w:val="paragraph"/>
        <w:numPr>
          <w:ilvl w:val="0"/>
          <w:numId w:val="91"/>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Decision by the network </w:t>
      </w:r>
    </w:p>
    <w:p w14:paraId="2235E910" w14:textId="77777777" w:rsidR="0087409F" w:rsidRDefault="00E97363">
      <w:pPr>
        <w:pStyle w:val="paragraph"/>
        <w:numPr>
          <w:ilvl w:val="1"/>
          <w:numId w:val="91"/>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Network-initiated</w:t>
      </w:r>
    </w:p>
    <w:p w14:paraId="093ABC6B" w14:textId="77777777" w:rsidR="0087409F" w:rsidRDefault="00E97363">
      <w:pPr>
        <w:pStyle w:val="paragraph"/>
        <w:numPr>
          <w:ilvl w:val="1"/>
          <w:numId w:val="91"/>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UE-initiated, requested to the network.</w:t>
      </w:r>
    </w:p>
    <w:p w14:paraId="2D5B11CA" w14:textId="77777777" w:rsidR="0087409F" w:rsidRDefault="00E97363">
      <w:pPr>
        <w:pStyle w:val="paragraph"/>
        <w:numPr>
          <w:ilvl w:val="0"/>
          <w:numId w:val="91"/>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Decision by the UE</w:t>
      </w:r>
    </w:p>
    <w:p w14:paraId="19C63FB6" w14:textId="77777777" w:rsidR="0087409F" w:rsidRDefault="00E97363">
      <w:pPr>
        <w:pStyle w:val="paragraph"/>
        <w:numPr>
          <w:ilvl w:val="1"/>
          <w:numId w:val="91"/>
        </w:numPr>
        <w:spacing w:before="0" w:beforeAutospacing="0" w:after="0" w:afterAutospacing="0"/>
        <w:jc w:val="both"/>
        <w:textAlignment w:val="baseline"/>
        <w:rPr>
          <w:rStyle w:val="Emphasis"/>
          <w:rFonts w:ascii="Calibri" w:hAnsi="Calibri" w:cs="Calibri"/>
          <w:color w:val="auto"/>
          <w:sz w:val="20"/>
          <w:szCs w:val="20"/>
          <w:lang w:val="en-US"/>
        </w:rPr>
      </w:pPr>
      <w:r>
        <w:rPr>
          <w:rFonts w:ascii="Calibri" w:hAnsi="Calibri" w:cs="Calibri"/>
          <w:b/>
          <w:bCs/>
          <w:sz w:val="20"/>
          <w:szCs w:val="20"/>
        </w:rPr>
        <w:t>Event-triggered as configured by the network or predefined by spec, UE’s decision is reported to network.</w:t>
      </w:r>
    </w:p>
    <w:p w14:paraId="6586EDF9" w14:textId="77777777" w:rsidR="0087409F" w:rsidRDefault="00E97363">
      <w:pPr>
        <w:spacing w:before="240" w:after="120"/>
        <w:rPr>
          <w:rStyle w:val="Emphasis"/>
        </w:rPr>
      </w:pPr>
      <w:r>
        <w:rPr>
          <w:rStyle w:val="Emphasis"/>
        </w:rPr>
        <w:t>NEC</w:t>
      </w:r>
    </w:p>
    <w:p w14:paraId="046466E4"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6: Study adaptive model selection, activation, deactivation, switching, and fallback based on additional conditions.</w:t>
      </w:r>
    </w:p>
    <w:p w14:paraId="1ACBEEDB"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7: Study autonomous model activation procedure for AI/ML models with assistance of network broadcast signaling.</w:t>
      </w:r>
    </w:p>
    <w:p w14:paraId="1C96F99D"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8: At least for CSI/BM use cases, support fallback configuration as one CSI report sub configuration.</w:t>
      </w:r>
    </w:p>
    <w:p w14:paraId="66F2BC66" w14:textId="77777777" w:rsidR="0087409F" w:rsidRDefault="0087409F">
      <w:pPr>
        <w:rPr>
          <w:rFonts w:cstheme="minorHAnsi"/>
          <w:b/>
          <w:bCs/>
          <w:szCs w:val="28"/>
        </w:rPr>
      </w:pPr>
    </w:p>
    <w:p w14:paraId="09327005" w14:textId="77777777" w:rsidR="0087409F" w:rsidRDefault="00E97363">
      <w:pPr>
        <w:spacing w:before="240" w:after="120"/>
        <w:rPr>
          <w:rStyle w:val="Emphasis"/>
        </w:rPr>
      </w:pPr>
      <w:bookmarkStart w:id="103" w:name="_Hlk127797816"/>
      <w:r>
        <w:rPr>
          <w:rStyle w:val="Emphasis"/>
        </w:rPr>
        <w:t>NTT Docomo</w:t>
      </w:r>
    </w:p>
    <w:p w14:paraId="6F0036EC" w14:textId="77777777" w:rsidR="0087409F" w:rsidRDefault="00E97363">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7:</w:t>
      </w:r>
      <w:r>
        <w:rPr>
          <w:rFonts w:ascii="Times New Roman" w:eastAsia="Yu Mincho" w:hAnsi="Times New Roman" w:cs="Times New Roman"/>
          <w:b/>
          <w:sz w:val="24"/>
          <w:szCs w:val="24"/>
          <w:lang w:val="en-GB" w:eastAsia="ja-JP"/>
        </w:rPr>
        <w:t xml:space="preserve"> For UE side model/functionality that is not transparent to NW, deprioritize the study of UE autonomous model operation decision.</w:t>
      </w:r>
    </w:p>
    <w:p w14:paraId="7647E408" w14:textId="77777777" w:rsidR="0087409F" w:rsidRDefault="00E97363">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lastRenderedPageBreak/>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8:</w:t>
      </w:r>
      <w:r>
        <w:rPr>
          <w:rFonts w:ascii="Times New Roman" w:eastAsia="Yu Mincho" w:hAnsi="Times New Roman" w:cs="Times New Roman"/>
          <w:b/>
          <w:sz w:val="24"/>
          <w:szCs w:val="24"/>
          <w:lang w:val="en-GB" w:eastAsia="ja-JP"/>
        </w:rPr>
        <w:t xml:space="preserve"> Study the following model operation, where non-transparent model operation is controlled by NW.</w:t>
      </w:r>
    </w:p>
    <w:p w14:paraId="3F04011D" w14:textId="77777777" w:rsidR="0087409F" w:rsidRDefault="00E97363">
      <w:pPr>
        <w:pStyle w:val="ListParagraph"/>
        <w:numPr>
          <w:ilvl w:val="0"/>
          <w:numId w:val="92"/>
        </w:num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Model operation 1. UE decides model based on model ID or functionality indicated by NW.</w:t>
      </w:r>
    </w:p>
    <w:p w14:paraId="17AB9944" w14:textId="77777777" w:rsidR="0087409F" w:rsidRDefault="00E97363">
      <w:pPr>
        <w:pStyle w:val="ListParagraph"/>
        <w:numPr>
          <w:ilvl w:val="0"/>
          <w:numId w:val="92"/>
        </w:num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 xml:space="preserve">Model operation 2. UE decides model based on the event occurrence, where the event </w:t>
      </w:r>
      <w:r>
        <w:rPr>
          <w:rFonts w:ascii="Times New Roman" w:eastAsia="Yu Mincho" w:hAnsi="Times New Roman" w:cs="Times New Roman"/>
          <w:b/>
          <w:sz w:val="24"/>
          <w:szCs w:val="24"/>
          <w:lang w:eastAsia="ja-JP"/>
        </w:rPr>
        <w:t xml:space="preserve">based on the performance metric </w:t>
      </w:r>
      <w:r>
        <w:rPr>
          <w:rFonts w:ascii="Times New Roman" w:eastAsia="Yu Mincho" w:hAnsi="Times New Roman" w:cs="Times New Roman" w:hint="eastAsia"/>
          <w:b/>
          <w:sz w:val="24"/>
          <w:szCs w:val="24"/>
          <w:lang w:eastAsia="ja-JP"/>
        </w:rPr>
        <w:t>is configured by NW.</w:t>
      </w:r>
    </w:p>
    <w:p w14:paraId="2D23967A" w14:textId="77777777" w:rsidR="0087409F" w:rsidRDefault="00E97363">
      <w:pPr>
        <w:pStyle w:val="ListParagraph"/>
        <w:numPr>
          <w:ilvl w:val="0"/>
          <w:numId w:val="92"/>
        </w:numPr>
        <w:spacing w:after="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 xml:space="preserve">Model operation 3. UE decides model based the NW acknowledgement corresponding to the UE request </w:t>
      </w:r>
      <w:r>
        <w:rPr>
          <w:rFonts w:ascii="Times New Roman" w:eastAsia="Yu Mincho" w:hAnsi="Times New Roman" w:cs="Times New Roman"/>
          <w:b/>
          <w:sz w:val="24"/>
          <w:szCs w:val="24"/>
          <w:lang w:eastAsia="ja-JP"/>
        </w:rPr>
        <w:t xml:space="preserve">including the performance of </w:t>
      </w:r>
      <w:r>
        <w:rPr>
          <w:rFonts w:ascii="Times New Roman" w:eastAsia="Yu Mincho" w:hAnsi="Times New Roman" w:cs="Times New Roman" w:hint="eastAsia"/>
          <w:b/>
          <w:sz w:val="24"/>
          <w:szCs w:val="24"/>
          <w:lang w:eastAsia="ja-JP"/>
        </w:rPr>
        <w:t>model</w:t>
      </w:r>
      <w:r>
        <w:rPr>
          <w:rFonts w:ascii="Times New Roman" w:eastAsia="Yu Mincho" w:hAnsi="Times New Roman" w:cs="Times New Roman"/>
          <w:b/>
          <w:sz w:val="24"/>
          <w:szCs w:val="24"/>
          <w:lang w:eastAsia="ja-JP"/>
        </w:rPr>
        <w:t>/</w:t>
      </w:r>
      <w:r>
        <w:rPr>
          <w:rFonts w:ascii="Times New Roman" w:eastAsia="Yu Mincho" w:hAnsi="Times New Roman" w:cs="Times New Roman" w:hint="eastAsia"/>
          <w:b/>
          <w:sz w:val="24"/>
          <w:szCs w:val="24"/>
          <w:lang w:eastAsia="ja-JP"/>
        </w:rPr>
        <w:t>functionality</w:t>
      </w:r>
      <w:r>
        <w:rPr>
          <w:rFonts w:ascii="Times New Roman" w:eastAsia="Yu Mincho" w:hAnsi="Times New Roman" w:cs="Times New Roman"/>
          <w:b/>
          <w:sz w:val="24"/>
          <w:szCs w:val="24"/>
          <w:lang w:eastAsia="ja-JP"/>
        </w:rPr>
        <w:t xml:space="preserve"> as reference for NW decision</w:t>
      </w:r>
      <w:r>
        <w:rPr>
          <w:rFonts w:ascii="Times New Roman" w:eastAsia="Yu Mincho" w:hAnsi="Times New Roman" w:cs="Times New Roman" w:hint="eastAsia"/>
          <w:b/>
          <w:sz w:val="24"/>
          <w:szCs w:val="24"/>
          <w:lang w:eastAsia="ja-JP"/>
        </w:rPr>
        <w:t>.</w:t>
      </w:r>
    </w:p>
    <w:p w14:paraId="495098D1" w14:textId="77777777" w:rsidR="0087409F" w:rsidRDefault="00E97363">
      <w:pPr>
        <w:spacing w:before="240" w:after="120"/>
        <w:rPr>
          <w:rStyle w:val="Emphasis"/>
        </w:rPr>
      </w:pPr>
      <w:r>
        <w:rPr>
          <w:rStyle w:val="Emphasis"/>
        </w:rPr>
        <w:t>TCL Communication</w:t>
      </w:r>
    </w:p>
    <w:p w14:paraId="3403633E" w14:textId="77777777" w:rsidR="0087409F" w:rsidRDefault="00E97363">
      <w:pPr>
        <w:widowControl w:val="0"/>
        <w:spacing w:after="120"/>
        <w:jc w:val="both"/>
        <w:rPr>
          <w:rFonts w:ascii="Times New Roman" w:hAnsi="Times New Roman" w:cs="Times New Roman"/>
          <w:b/>
          <w:i/>
          <w:lang w:eastAsia="zh-CN"/>
        </w:rPr>
      </w:pPr>
      <w:r>
        <w:rPr>
          <w:rFonts w:ascii="Times New Roman" w:hAnsi="Times New Roman" w:cs="Times New Roman" w:hint="eastAsia"/>
          <w:b/>
          <w:i/>
          <w:lang w:eastAsia="zh-CN"/>
        </w:rPr>
        <w:t>P</w:t>
      </w:r>
      <w:r>
        <w:rPr>
          <w:rFonts w:ascii="Times New Roman" w:hAnsi="Times New Roman" w:cs="Times New Roman"/>
          <w:b/>
          <w:i/>
          <w:lang w:eastAsia="zh-CN"/>
        </w:rPr>
        <w:t xml:space="preserve">roposal 9: To minimize the overhead of switching between AI/ML models, it is important to ensure that the models can be switched </w:t>
      </w:r>
      <w:r>
        <w:rPr>
          <w:rFonts w:ascii="Times New Roman" w:hAnsi="Times New Roman" w:cs="Times New Roman" w:hint="eastAsia"/>
          <w:b/>
          <w:i/>
          <w:lang w:eastAsia="zh-CN"/>
        </w:rPr>
        <w:t>whic</w:t>
      </w:r>
      <w:r>
        <w:rPr>
          <w:rFonts w:ascii="Times New Roman" w:hAnsi="Times New Roman" w:cs="Times New Roman"/>
          <w:b/>
          <w:i/>
          <w:lang w:eastAsia="zh-CN"/>
        </w:rPr>
        <w:t>h sharing the same reference signal configuration.</w:t>
      </w:r>
    </w:p>
    <w:p w14:paraId="010308C9" w14:textId="77777777" w:rsidR="0087409F" w:rsidRDefault="00E97363">
      <w:pPr>
        <w:spacing w:before="240" w:after="120"/>
        <w:rPr>
          <w:rStyle w:val="Emphasis"/>
        </w:rPr>
      </w:pPr>
      <w:r>
        <w:rPr>
          <w:rStyle w:val="Emphasis"/>
        </w:rPr>
        <w:t>Samsung</w:t>
      </w:r>
    </w:p>
    <w:p w14:paraId="6C74B087" w14:textId="77777777" w:rsidR="0087409F" w:rsidRDefault="00E97363">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 #4: For UE side and UE part of two-sided models, s</w:t>
      </w:r>
      <w:r>
        <w:rPr>
          <w:rFonts w:ascii="Times" w:eastAsia="Batang" w:hAnsi="Times" w:cs="Times New Roman"/>
          <w:b/>
          <w:i/>
          <w:sz w:val="20"/>
          <w:szCs w:val="24"/>
          <w:lang w:val="en-GB" w:eastAsia="ko-KR"/>
        </w:rPr>
        <w:t xml:space="preserve">tudy mechanisms to manage  </w:t>
      </w:r>
    </w:p>
    <w:p w14:paraId="53A51D02" w14:textId="77777777" w:rsidR="0087409F" w:rsidRDefault="00E97363">
      <w:pPr>
        <w:widowControl w:val="0"/>
        <w:numPr>
          <w:ilvl w:val="0"/>
          <w:numId w:val="93"/>
        </w:numPr>
        <w:wordWrap w:val="0"/>
        <w:autoSpaceDE w:val="0"/>
        <w:autoSpaceDN w:val="0"/>
        <w:spacing w:after="160" w:line="254" w:lineRule="auto"/>
        <w:jc w:val="both"/>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eastAsia="ko-KR"/>
        </w:rPr>
        <w:t xml:space="preserve">Timeline and delay requirements for AI/ML operations, e.g., AI/ML model/functionality activation, switching, </w:t>
      </w:r>
    </w:p>
    <w:p w14:paraId="0056C5C0" w14:textId="77777777" w:rsidR="0087409F" w:rsidRDefault="00E97363">
      <w:pPr>
        <w:widowControl w:val="0"/>
        <w:numPr>
          <w:ilvl w:val="0"/>
          <w:numId w:val="93"/>
        </w:numPr>
        <w:wordWrap w:val="0"/>
        <w:autoSpaceDE w:val="0"/>
        <w:autoSpaceDN w:val="0"/>
        <w:spacing w:after="160" w:line="254" w:lineRule="auto"/>
        <w:jc w:val="both"/>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eastAsia="ko-KR"/>
        </w:rPr>
        <w:t xml:space="preserve">Processing capability for concurrently activated AI/ML models/functionalities </w:t>
      </w:r>
    </w:p>
    <w:p w14:paraId="1BECF912" w14:textId="77777777" w:rsidR="0087409F" w:rsidRDefault="0087409F">
      <w:pPr>
        <w:spacing w:line="276" w:lineRule="auto"/>
        <w:rPr>
          <w:rFonts w:ascii="Times" w:eastAsia="Batang" w:hAnsi="Times" w:cs="Times New Roman"/>
          <w:b/>
          <w:i/>
          <w:szCs w:val="24"/>
          <w:lang w:val="en-GB"/>
        </w:rPr>
      </w:pPr>
    </w:p>
    <w:p w14:paraId="6D1BE25B" w14:textId="77777777" w:rsidR="0087409F" w:rsidRDefault="00E97363">
      <w:pPr>
        <w:spacing w:line="276" w:lineRule="auto"/>
        <w:rPr>
          <w:rFonts w:ascii="Times" w:eastAsia="Batang" w:hAnsi="Times" w:cs="Times New Roman"/>
          <w:b/>
          <w:i/>
          <w:szCs w:val="24"/>
          <w:lang w:val="en-GB"/>
        </w:rPr>
      </w:pPr>
      <w:r>
        <w:rPr>
          <w:rFonts w:ascii="Times" w:eastAsia="Batang" w:hAnsi="Times" w:cs="Times New Roman"/>
          <w:b/>
          <w:i/>
          <w:szCs w:val="24"/>
          <w:lang w:val="en-GB"/>
        </w:rPr>
        <w:t xml:space="preserve">Proposal #13: For approaches to achieve good performance across different scenarios/configurations/sites, e.g., model generalization, model switching, model update, etc., study </w:t>
      </w:r>
    </w:p>
    <w:p w14:paraId="61C7BBD6" w14:textId="77777777" w:rsidR="0087409F" w:rsidRDefault="00E97363">
      <w:pPr>
        <w:numPr>
          <w:ilvl w:val="0"/>
          <w:numId w:val="56"/>
        </w:numPr>
        <w:spacing w:line="276" w:lineRule="auto"/>
        <w:ind w:left="360" w:firstLine="916"/>
        <w:rPr>
          <w:rFonts w:ascii="Times" w:eastAsia="Batang" w:hAnsi="Times" w:cs="Times New Roman"/>
          <w:b/>
          <w:i/>
          <w:szCs w:val="24"/>
          <w:lang w:val="en-GB"/>
        </w:rPr>
      </w:pPr>
      <w:r>
        <w:rPr>
          <w:rFonts w:ascii="Times" w:eastAsia="Batang" w:hAnsi="Times" w:cs="Times New Roman"/>
          <w:b/>
          <w:i/>
          <w:szCs w:val="24"/>
          <w:lang w:val="en-GB"/>
        </w:rPr>
        <w:t xml:space="preserve">Approaches to discover and/or report scenarios/configurations/sites   </w:t>
      </w:r>
    </w:p>
    <w:p w14:paraId="467DE778" w14:textId="77777777" w:rsidR="0087409F" w:rsidRDefault="00E97363">
      <w:pPr>
        <w:numPr>
          <w:ilvl w:val="0"/>
          <w:numId w:val="56"/>
        </w:numPr>
        <w:spacing w:line="276" w:lineRule="auto"/>
        <w:ind w:left="1418" w:hanging="142"/>
        <w:rPr>
          <w:rFonts w:ascii="Times" w:eastAsia="Batang" w:hAnsi="Times" w:cs="Times New Roman"/>
          <w:b/>
          <w:i/>
          <w:szCs w:val="24"/>
          <w:lang w:val="en-GB"/>
        </w:rPr>
      </w:pPr>
      <w:r>
        <w:rPr>
          <w:rFonts w:ascii="Times" w:eastAsia="Batang" w:hAnsi="Times" w:cs="Times New Roman"/>
          <w:b/>
          <w:i/>
          <w:szCs w:val="24"/>
          <w:lang w:val="en-GB"/>
        </w:rPr>
        <w:t>Model input/output pre/post-processing and the additional side-information  required to achieve           model  generalization</w:t>
      </w:r>
    </w:p>
    <w:p w14:paraId="6725C18E" w14:textId="77777777" w:rsidR="0087409F" w:rsidRDefault="00E97363">
      <w:pPr>
        <w:spacing w:before="240" w:after="120"/>
        <w:rPr>
          <w:rStyle w:val="Emphasis"/>
        </w:rPr>
      </w:pPr>
      <w:r>
        <w:rPr>
          <w:rStyle w:val="Emphasis"/>
        </w:rPr>
        <w:t>Sharp</w:t>
      </w:r>
    </w:p>
    <w:p w14:paraId="2E7F520F" w14:textId="77777777" w:rsidR="0087409F" w:rsidRDefault="00E97363">
      <w:pPr>
        <w:snapToGrid w:val="0"/>
        <w:spacing w:after="100" w:afterAutospacing="1"/>
        <w:jc w:val="both"/>
        <w:rPr>
          <w:rFonts w:ascii="Times New Roman" w:eastAsia="MS Gothic" w:hAnsi="Times New Roman" w:cs="Times New Roman"/>
          <w:b/>
          <w:sz w:val="24"/>
          <w:szCs w:val="20"/>
          <w:lang w:val="en-GB" w:eastAsia="ja-JP"/>
        </w:rPr>
      </w:pPr>
      <w:r>
        <w:rPr>
          <w:rFonts w:ascii="Times New Roman" w:eastAsia="MS Gothic" w:hAnsi="Times New Roman" w:cs="Times New Roman"/>
          <w:b/>
          <w:bCs/>
          <w:sz w:val="24"/>
          <w:szCs w:val="20"/>
          <w:lang w:val="en-GB" w:eastAsia="ja-JP"/>
        </w:rPr>
        <w:t>Proposal 2: For the UE-sided model with the functionality-based LCM, model monitoring, and model activation/deactivation/switch could be made by UE autonomously. On the other hand, the network should have a capability to deactivate the model.</w:t>
      </w:r>
    </w:p>
    <w:p w14:paraId="657BCB62" w14:textId="77777777" w:rsidR="0087409F" w:rsidRDefault="00E97363">
      <w:pPr>
        <w:snapToGrid w:val="0"/>
        <w:spacing w:after="100" w:afterAutospacing="1"/>
        <w:jc w:val="both"/>
        <w:rPr>
          <w:rFonts w:ascii="Times New Roman" w:eastAsia="MS Gothic" w:hAnsi="Times New Roman" w:cs="Times New Roman"/>
          <w:b/>
          <w:bCs/>
          <w:sz w:val="24"/>
          <w:szCs w:val="20"/>
          <w:lang w:val="en-GB" w:eastAsia="ja-JP"/>
        </w:rPr>
      </w:pPr>
      <w:r>
        <w:rPr>
          <w:rFonts w:ascii="Times New Roman" w:eastAsia="MS Gothic" w:hAnsi="Times New Roman" w:cs="Times New Roman"/>
          <w:b/>
          <w:bCs/>
          <w:sz w:val="24"/>
          <w:szCs w:val="20"/>
          <w:lang w:val="en-GB" w:eastAsia="ja-JP"/>
        </w:rPr>
        <w:t>Proposal 3: For the UE-sided model with the model ID-based LCM, if the UE is the initiator of model activation/deactivation/switching, the UE may or may not report the activity of the model activation/deactivation/switching.</w:t>
      </w:r>
    </w:p>
    <w:p w14:paraId="593668CF" w14:textId="77777777" w:rsidR="0087409F" w:rsidRDefault="00E97363">
      <w:pPr>
        <w:snapToGrid w:val="0"/>
        <w:spacing w:after="100" w:afterAutospacing="1"/>
        <w:jc w:val="both"/>
        <w:rPr>
          <w:rFonts w:ascii="Times New Roman" w:eastAsia="MS Gothic" w:hAnsi="Times New Roman" w:cs="Times New Roman"/>
          <w:b/>
          <w:bCs/>
          <w:sz w:val="24"/>
          <w:szCs w:val="20"/>
          <w:lang w:val="en-GB" w:eastAsia="ja-JP"/>
        </w:rPr>
      </w:pPr>
      <w:r>
        <w:rPr>
          <w:rFonts w:ascii="Times New Roman" w:eastAsia="MS Gothic" w:hAnsi="Times New Roman" w:cs="Times New Roman"/>
          <w:b/>
          <w:bCs/>
          <w:sz w:val="24"/>
          <w:szCs w:val="20"/>
          <w:lang w:val="en-GB" w:eastAsia="ja-JP"/>
        </w:rPr>
        <w:t>Proposal 4: For the UE-sided model with the model ID-based LCM, for NW-initiated model switching, the UE should report the monitoring status to the NW for model activation/deactivation/fallback/switch.</w:t>
      </w:r>
    </w:p>
    <w:p w14:paraId="175FB0DB" w14:textId="77777777" w:rsidR="0087409F" w:rsidRDefault="00E97363">
      <w:pPr>
        <w:spacing w:before="240" w:after="240"/>
        <w:rPr>
          <w:rFonts w:ascii="Times New Roman" w:eastAsia="Yu Mincho" w:hAnsi="Times New Roman" w:cs="Times New Roman"/>
          <w:b/>
          <w:lang w:val="en-GB" w:eastAsia="ja-JP"/>
        </w:rPr>
      </w:pPr>
      <w:r>
        <w:rPr>
          <w:b/>
          <w:bCs/>
          <w:color w:val="4472C4" w:themeColor="accent5"/>
          <w:lang w:val="en-GB"/>
        </w:rPr>
        <w:t>Continental Automotive</w:t>
      </w:r>
    </w:p>
    <w:p w14:paraId="4D108B5D" w14:textId="77777777" w:rsidR="0087409F" w:rsidRDefault="00E97363">
      <w:pPr>
        <w:spacing w:after="180"/>
        <w:rPr>
          <w:rFonts w:ascii="Times New Roman" w:eastAsia="SimSun" w:hAnsi="Times New Roman" w:cs="Times New Roman"/>
          <w:b/>
          <w:sz w:val="20"/>
          <w:szCs w:val="20"/>
          <w:lang w:val="en-GB" w:eastAsia="zh-CN"/>
        </w:rPr>
      </w:pPr>
      <w:r>
        <w:rPr>
          <w:rFonts w:ascii="Times New Roman" w:eastAsia="SimSun" w:hAnsi="Times New Roman" w:cs="Times New Roman"/>
          <w:b/>
          <w:bCs/>
          <w:sz w:val="20"/>
          <w:szCs w:val="20"/>
          <w:lang w:val="en-GB" w:eastAsia="zh-CN"/>
        </w:rPr>
        <w:lastRenderedPageBreak/>
        <w:t>Proposal 14: The pre-determined list of models is used to switch models based on the configured condition specific thresholds about activating alternative models for model switching.</w:t>
      </w:r>
    </w:p>
    <w:p w14:paraId="0EBF4568" w14:textId="77777777" w:rsidR="0087409F" w:rsidRDefault="0087409F">
      <w:pPr>
        <w:rPr>
          <w:b/>
          <w:bCs/>
        </w:rPr>
      </w:pPr>
    </w:p>
    <w:p w14:paraId="5AD6595B" w14:textId="77777777" w:rsidR="0087409F" w:rsidRDefault="0087409F">
      <w:pPr>
        <w:rPr>
          <w:b/>
          <w:bCs/>
        </w:rPr>
      </w:pPr>
    </w:p>
    <w:p w14:paraId="6C2EE933" w14:textId="77777777" w:rsidR="0087409F" w:rsidRDefault="00E97363">
      <w:pPr>
        <w:pStyle w:val="Heading5"/>
        <w:ind w:left="1008" w:hanging="1008"/>
      </w:pPr>
      <w:bookmarkStart w:id="104" w:name="_Hlk143176105"/>
      <w:bookmarkStart w:id="105" w:name="_Hlk143176130"/>
      <w:r>
        <w:t>Issue 8-10: model control decision</w:t>
      </w:r>
      <w:bookmarkEnd w:id="104"/>
      <w:r>
        <w:t xml:space="preserve"> </w:t>
      </w:r>
      <w:bookmarkEnd w:id="105"/>
      <w:r>
        <w:t>(continuation from 7-25)</w:t>
      </w:r>
    </w:p>
    <w:p w14:paraId="5EB52E01" w14:textId="77777777" w:rsidR="0087409F" w:rsidRDefault="00E97363">
      <w:r>
        <w:t>The following proposal, same as 7-25b proposed in the last meeting, intends to limit the model control decision to the network side – either directly decided by the network, or UE-request based, or event-triggered as configured by the network. UE autonomous approach is only applicable if the models are transparent to the network.</w:t>
      </w:r>
    </w:p>
    <w:p w14:paraId="67B2CC87" w14:textId="77777777" w:rsidR="0087409F" w:rsidRDefault="0087409F"/>
    <w:p w14:paraId="515D5406" w14:textId="77777777" w:rsidR="0087409F" w:rsidRDefault="00E97363">
      <w:r>
        <w:t>Please note previous agreements we have:</w:t>
      </w:r>
    </w:p>
    <w:tbl>
      <w:tblPr>
        <w:tblStyle w:val="TableGrid"/>
        <w:tblW w:w="0" w:type="auto"/>
        <w:tblLook w:val="04A0" w:firstRow="1" w:lastRow="0" w:firstColumn="1" w:lastColumn="0" w:noHBand="0" w:noVBand="1"/>
      </w:tblPr>
      <w:tblGrid>
        <w:gridCol w:w="9962"/>
      </w:tblGrid>
      <w:tr w:rsidR="0087409F" w14:paraId="23F63AE1" w14:textId="77777777">
        <w:tc>
          <w:tcPr>
            <w:tcW w:w="9962" w:type="dxa"/>
          </w:tcPr>
          <w:p w14:paraId="046D4320" w14:textId="77777777" w:rsidR="0087409F" w:rsidRDefault="00E97363">
            <w:r>
              <w:t>For model selection, activation, deactivation, switching, and fallback at least for UE sided models and two-sided models, study the following mechanisms:</w:t>
            </w:r>
          </w:p>
          <w:p w14:paraId="6EB4C70A" w14:textId="77777777" w:rsidR="0087409F" w:rsidRDefault="00E97363">
            <w:pPr>
              <w:pStyle w:val="ListParagraph"/>
              <w:numPr>
                <w:ilvl w:val="0"/>
                <w:numId w:val="56"/>
              </w:numPr>
            </w:pPr>
            <w:r>
              <w:t xml:space="preserve">Decision by the network </w:t>
            </w:r>
          </w:p>
          <w:p w14:paraId="2844AF1D" w14:textId="77777777" w:rsidR="0087409F" w:rsidRDefault="00E97363">
            <w:pPr>
              <w:pStyle w:val="ListParagraph"/>
              <w:numPr>
                <w:ilvl w:val="1"/>
                <w:numId w:val="56"/>
              </w:numPr>
            </w:pPr>
            <w:r>
              <w:t>Network-initiated</w:t>
            </w:r>
          </w:p>
          <w:p w14:paraId="6DFEB556" w14:textId="77777777" w:rsidR="0087409F" w:rsidRDefault="00E97363">
            <w:pPr>
              <w:pStyle w:val="ListParagraph"/>
              <w:numPr>
                <w:ilvl w:val="1"/>
                <w:numId w:val="56"/>
              </w:numPr>
            </w:pPr>
            <w:r>
              <w:t>UE-initiated, requested to the network</w:t>
            </w:r>
          </w:p>
          <w:p w14:paraId="5F7FA139" w14:textId="77777777" w:rsidR="0087409F" w:rsidRDefault="00E97363">
            <w:pPr>
              <w:pStyle w:val="ListParagraph"/>
              <w:numPr>
                <w:ilvl w:val="0"/>
                <w:numId w:val="56"/>
              </w:numPr>
            </w:pPr>
            <w:r>
              <w:t>Decision by the UE</w:t>
            </w:r>
          </w:p>
          <w:p w14:paraId="3E58E0A6" w14:textId="77777777" w:rsidR="0087409F" w:rsidRDefault="00E97363">
            <w:pPr>
              <w:pStyle w:val="ListParagraph"/>
              <w:numPr>
                <w:ilvl w:val="1"/>
                <w:numId w:val="56"/>
              </w:numPr>
            </w:pPr>
            <w:r>
              <w:t>Event-triggered as configured by the network, UE’s decision is reported to network</w:t>
            </w:r>
          </w:p>
          <w:p w14:paraId="72AF0B15" w14:textId="77777777" w:rsidR="0087409F" w:rsidRDefault="00E97363">
            <w:pPr>
              <w:pStyle w:val="ListParagraph"/>
              <w:numPr>
                <w:ilvl w:val="1"/>
                <w:numId w:val="56"/>
              </w:numPr>
              <w:rPr>
                <w:u w:val="single"/>
              </w:rPr>
            </w:pPr>
            <w:r>
              <w:rPr>
                <w:u w:val="single"/>
              </w:rPr>
              <w:t>UE-autonomous, UE’s decision is reported to the network</w:t>
            </w:r>
          </w:p>
          <w:p w14:paraId="4049091C" w14:textId="77777777" w:rsidR="0087409F" w:rsidRDefault="00E97363">
            <w:pPr>
              <w:pStyle w:val="ListParagraph"/>
              <w:numPr>
                <w:ilvl w:val="1"/>
                <w:numId w:val="56"/>
              </w:numPr>
              <w:rPr>
                <w:u w:val="single"/>
              </w:rPr>
            </w:pPr>
            <w:r>
              <w:rPr>
                <w:u w:val="single"/>
              </w:rPr>
              <w:t>UE-autonomous, UE’s decision is not reported to the network</w:t>
            </w:r>
          </w:p>
          <w:p w14:paraId="4CEF40FA" w14:textId="77777777" w:rsidR="0087409F" w:rsidRDefault="0087409F"/>
          <w:p w14:paraId="119C8D71" w14:textId="77777777" w:rsidR="0087409F" w:rsidRDefault="00E97363">
            <w:pPr>
              <w:ind w:left="644" w:hanging="360"/>
            </w:pPr>
            <w:r>
              <w:t>In functionality-based LCM</w:t>
            </w:r>
          </w:p>
          <w:p w14:paraId="3DEADAA1" w14:textId="77777777" w:rsidR="0087409F" w:rsidRDefault="00E97363">
            <w:pPr>
              <w:pStyle w:val="ListParagraph"/>
              <w:numPr>
                <w:ilvl w:val="2"/>
                <w:numId w:val="39"/>
              </w:numPr>
            </w:pPr>
            <w:r>
              <w:rPr>
                <w:u w:val="single"/>
              </w:rPr>
              <w:t>Network</w:t>
            </w:r>
            <w:r>
              <w:t xml:space="preserve"> indicates activation/deactivation/fallback/switching of AI/ML functionality via 3GPP signaling (e.g., RRC, MAC-CE, DCI). </w:t>
            </w:r>
          </w:p>
          <w:p w14:paraId="75D21D44" w14:textId="77777777" w:rsidR="0087409F" w:rsidRDefault="00E97363">
            <w:pPr>
              <w:ind w:left="644" w:hanging="360"/>
            </w:pPr>
            <w:r>
              <w:t xml:space="preserve">In model-ID-based LCM, models are identified at the Network, and </w:t>
            </w:r>
            <w:r>
              <w:rPr>
                <w:u w:val="single"/>
              </w:rPr>
              <w:t>Network/UE</w:t>
            </w:r>
            <w:r>
              <w:t xml:space="preserve"> may activate/deactivate/select/switch individual AI/ML models via model ID. </w:t>
            </w:r>
          </w:p>
          <w:p w14:paraId="18B99E2F" w14:textId="77777777" w:rsidR="0087409F" w:rsidRDefault="0087409F"/>
        </w:tc>
      </w:tr>
    </w:tbl>
    <w:p w14:paraId="383DA05B" w14:textId="77777777" w:rsidR="0087409F" w:rsidRDefault="0087409F"/>
    <w:p w14:paraId="2F3D9C00" w14:textId="77777777" w:rsidR="0087409F" w:rsidRDefault="00E97363">
      <w:r>
        <w:t>The new proposal limits the scope of decision by UE.</w:t>
      </w:r>
    </w:p>
    <w:p w14:paraId="699676C7" w14:textId="77777777" w:rsidR="0087409F" w:rsidRDefault="00E97363">
      <w:r>
        <w:t>Please also note that UE-autonomous decision is always possible on physical models transparent to NW.</w:t>
      </w:r>
    </w:p>
    <w:p w14:paraId="4C5794C5" w14:textId="77777777" w:rsidR="0087409F" w:rsidRDefault="0087409F"/>
    <w:p w14:paraId="56F339A8" w14:textId="77777777" w:rsidR="0087409F" w:rsidRDefault="00E97363">
      <w:r>
        <w:t>The proposal 7-25b in the last meeting was stable but did not find GTW time for agreement, so the FL hopes to make a quick agreement on this proposal.</w:t>
      </w:r>
    </w:p>
    <w:p w14:paraId="4BF7D80B" w14:textId="77777777" w:rsidR="0087409F" w:rsidRDefault="0087409F"/>
    <w:p w14:paraId="7E27FB0E" w14:textId="6577A320" w:rsidR="0087409F" w:rsidRDefault="00E97363">
      <w:pPr>
        <w:pStyle w:val="Heading6"/>
        <w:ind w:left="1152" w:hanging="1152"/>
      </w:pPr>
      <w:r>
        <w:lastRenderedPageBreak/>
        <w:t>[FL1]</w:t>
      </w:r>
      <w:r w:rsidR="00E30E8A">
        <w:t>[FL2]</w:t>
      </w:r>
      <w:r>
        <w:t xml:space="preserve"> Proposal 8-10a: (same as 7-25b)</w:t>
      </w:r>
    </w:p>
    <w:p w14:paraId="5ED738DA" w14:textId="77777777" w:rsidR="0087409F" w:rsidRDefault="00E97363">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01ACEB46" w14:textId="77777777" w:rsidR="0087409F" w:rsidRDefault="00E97363">
      <w:pPr>
        <w:pStyle w:val="ListParagraph"/>
        <w:numPr>
          <w:ilvl w:val="0"/>
          <w:numId w:val="94"/>
        </w:numPr>
      </w:pPr>
      <w:r>
        <w:t xml:space="preserve">Decision by the network </w:t>
      </w:r>
    </w:p>
    <w:p w14:paraId="61CA9B5E" w14:textId="77777777" w:rsidR="0087409F" w:rsidRDefault="00E97363">
      <w:pPr>
        <w:pStyle w:val="ListParagraph"/>
        <w:numPr>
          <w:ilvl w:val="1"/>
          <w:numId w:val="94"/>
        </w:numPr>
      </w:pPr>
      <w:r>
        <w:t>Network-initiated</w:t>
      </w:r>
    </w:p>
    <w:p w14:paraId="34B7552B" w14:textId="77777777" w:rsidR="0087409F" w:rsidRDefault="00E97363">
      <w:pPr>
        <w:pStyle w:val="ListParagraph"/>
        <w:numPr>
          <w:ilvl w:val="1"/>
          <w:numId w:val="94"/>
        </w:numPr>
      </w:pPr>
      <w:r>
        <w:t>UE-initiated, requested to the network</w:t>
      </w:r>
    </w:p>
    <w:p w14:paraId="784B324D" w14:textId="77777777" w:rsidR="0087409F" w:rsidRDefault="00E97363">
      <w:pPr>
        <w:pStyle w:val="ListParagraph"/>
        <w:numPr>
          <w:ilvl w:val="0"/>
          <w:numId w:val="94"/>
        </w:numPr>
      </w:pPr>
      <w:r>
        <w:t>Decision by the UE</w:t>
      </w:r>
    </w:p>
    <w:p w14:paraId="77D5B273" w14:textId="77777777" w:rsidR="0087409F" w:rsidRDefault="00E97363">
      <w:pPr>
        <w:pStyle w:val="ListParagraph"/>
        <w:numPr>
          <w:ilvl w:val="1"/>
          <w:numId w:val="94"/>
        </w:numPr>
      </w:pPr>
      <w:r>
        <w:t>Event-triggered as configured by the network or predefined by spec, UE’s decision is reported to network</w:t>
      </w:r>
    </w:p>
    <w:p w14:paraId="5C2BD6FE" w14:textId="77777777" w:rsidR="0087409F" w:rsidRDefault="0087409F">
      <w:pPr>
        <w:rPr>
          <w:b/>
          <w:bCs/>
        </w:rPr>
      </w:pPr>
    </w:p>
    <w:tbl>
      <w:tblPr>
        <w:tblStyle w:val="TableGrid"/>
        <w:tblW w:w="0" w:type="auto"/>
        <w:tblLook w:val="04A0" w:firstRow="1" w:lastRow="0" w:firstColumn="1" w:lastColumn="0" w:noHBand="0" w:noVBand="1"/>
      </w:tblPr>
      <w:tblGrid>
        <w:gridCol w:w="2235"/>
        <w:gridCol w:w="3863"/>
        <w:gridCol w:w="3864"/>
      </w:tblGrid>
      <w:tr w:rsidR="0087409F" w14:paraId="24371C19" w14:textId="77777777">
        <w:trPr>
          <w:trHeight w:val="449"/>
        </w:trPr>
        <w:tc>
          <w:tcPr>
            <w:tcW w:w="2235" w:type="dxa"/>
            <w:shd w:val="clear" w:color="auto" w:fill="D9D9D9" w:themeFill="background1" w:themeFillShade="D9"/>
          </w:tcPr>
          <w:p w14:paraId="18E3B9CC" w14:textId="77777777" w:rsidR="0087409F" w:rsidRDefault="0087409F">
            <w:pPr>
              <w:jc w:val="center"/>
              <w:rPr>
                <w:rFonts w:cstheme="minorHAnsi"/>
              </w:rPr>
            </w:pPr>
          </w:p>
        </w:tc>
        <w:tc>
          <w:tcPr>
            <w:tcW w:w="3863" w:type="dxa"/>
            <w:shd w:val="clear" w:color="auto" w:fill="D9D9D9" w:themeFill="background1" w:themeFillShade="D9"/>
            <w:vAlign w:val="center"/>
          </w:tcPr>
          <w:p w14:paraId="735B93AF"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1B3D92D8" w14:textId="77777777" w:rsidR="0087409F" w:rsidRDefault="00E97363">
            <w:pPr>
              <w:jc w:val="center"/>
              <w:rPr>
                <w:rFonts w:cstheme="minorHAnsi"/>
              </w:rPr>
            </w:pPr>
            <w:r>
              <w:rPr>
                <w:rFonts w:cstheme="minorHAnsi"/>
              </w:rPr>
              <w:t>No</w:t>
            </w:r>
          </w:p>
        </w:tc>
      </w:tr>
      <w:tr w:rsidR="0087409F" w14:paraId="12150BE1" w14:textId="77777777">
        <w:trPr>
          <w:trHeight w:val="746"/>
        </w:trPr>
        <w:tc>
          <w:tcPr>
            <w:tcW w:w="2235" w:type="dxa"/>
          </w:tcPr>
          <w:p w14:paraId="713DA453" w14:textId="77777777" w:rsidR="0087409F" w:rsidRDefault="00E97363">
            <w:pPr>
              <w:jc w:val="center"/>
              <w:rPr>
                <w:rFonts w:cstheme="minorHAnsi"/>
              </w:rPr>
            </w:pPr>
            <w:r>
              <w:rPr>
                <w:rFonts w:cstheme="minorHAnsi"/>
              </w:rPr>
              <w:t>Agree?</w:t>
            </w:r>
          </w:p>
        </w:tc>
        <w:tc>
          <w:tcPr>
            <w:tcW w:w="3863" w:type="dxa"/>
          </w:tcPr>
          <w:p w14:paraId="64D5FBA9" w14:textId="77777777" w:rsidR="0087409F" w:rsidRDefault="00E97363">
            <w:pPr>
              <w:rPr>
                <w:rFonts w:cstheme="minorHAnsi"/>
                <w:lang w:eastAsia="zh-CN"/>
              </w:rPr>
            </w:pPr>
            <w:r>
              <w:rPr>
                <w:rFonts w:cstheme="minorHAnsi"/>
              </w:rPr>
              <w:t xml:space="preserve"> </w:t>
            </w:r>
          </w:p>
        </w:tc>
        <w:tc>
          <w:tcPr>
            <w:tcW w:w="3864" w:type="dxa"/>
          </w:tcPr>
          <w:p w14:paraId="002477D0" w14:textId="77777777" w:rsidR="0087409F" w:rsidRDefault="0087409F">
            <w:pPr>
              <w:rPr>
                <w:rFonts w:cstheme="minorHAnsi"/>
              </w:rPr>
            </w:pPr>
          </w:p>
        </w:tc>
      </w:tr>
      <w:tr w:rsidR="0087409F" w14:paraId="2DFC86B2" w14:textId="77777777">
        <w:tc>
          <w:tcPr>
            <w:tcW w:w="2235" w:type="dxa"/>
            <w:shd w:val="clear" w:color="auto" w:fill="D9D9D9" w:themeFill="background1" w:themeFillShade="D9"/>
          </w:tcPr>
          <w:p w14:paraId="4C757BC0"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21941C2" w14:textId="77777777" w:rsidR="0087409F" w:rsidRDefault="00E97363">
            <w:pPr>
              <w:jc w:val="center"/>
              <w:rPr>
                <w:rFonts w:cstheme="minorHAnsi"/>
                <w:b/>
                <w:bCs/>
              </w:rPr>
            </w:pPr>
            <w:r>
              <w:rPr>
                <w:rFonts w:cstheme="minorHAnsi"/>
                <w:b/>
                <w:bCs/>
              </w:rPr>
              <w:t>Comments</w:t>
            </w:r>
          </w:p>
        </w:tc>
      </w:tr>
      <w:tr w:rsidR="0087409F" w14:paraId="49628EE9" w14:textId="77777777">
        <w:tc>
          <w:tcPr>
            <w:tcW w:w="2235" w:type="dxa"/>
          </w:tcPr>
          <w:p w14:paraId="4BC81EA0" w14:textId="77777777" w:rsidR="0087409F" w:rsidRDefault="00E97363">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574BB04C" w14:textId="77777777" w:rsidR="0087409F" w:rsidRDefault="00E97363">
            <w:r>
              <w:t>"UE-initiated" would be usually the decision by the UE. Could you elaborate the meaning of UE-initiated?</w:t>
            </w:r>
          </w:p>
          <w:p w14:paraId="0DB73B17" w14:textId="77777777" w:rsidR="0087409F" w:rsidRDefault="0087409F">
            <w:pPr>
              <w:rPr>
                <w:rFonts w:cstheme="minorHAnsi"/>
                <w:b/>
              </w:rPr>
            </w:pPr>
          </w:p>
        </w:tc>
      </w:tr>
      <w:tr w:rsidR="00F258FA" w14:paraId="6C62CBBD" w14:textId="77777777">
        <w:tc>
          <w:tcPr>
            <w:tcW w:w="2235" w:type="dxa"/>
          </w:tcPr>
          <w:p w14:paraId="65116B44" w14:textId="77777777" w:rsidR="00F258FA" w:rsidRPr="00AE377F" w:rsidRDefault="00F258FA" w:rsidP="00F258FA">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684CFBBF" w14:textId="77777777" w:rsidR="00F258FA" w:rsidRPr="00192D35" w:rsidRDefault="00F258FA" w:rsidP="00F258FA">
            <w:pPr>
              <w:rPr>
                <w:rFonts w:cstheme="minorHAnsi"/>
                <w:lang w:eastAsia="zh-CN"/>
              </w:rPr>
            </w:pPr>
            <w:r w:rsidRPr="00192D35">
              <w:rPr>
                <w:rFonts w:cstheme="minorHAnsi" w:hint="eastAsia"/>
                <w:lang w:eastAsia="zh-CN"/>
              </w:rPr>
              <w:t>H</w:t>
            </w:r>
            <w:r w:rsidRPr="00192D35">
              <w:rPr>
                <w:rFonts w:cstheme="minorHAnsi"/>
                <w:lang w:eastAsia="zh-CN"/>
              </w:rPr>
              <w:t xml:space="preserve">ow to </w:t>
            </w:r>
            <w:r>
              <w:rPr>
                <w:rFonts w:cstheme="minorHAnsi"/>
                <w:lang w:eastAsia="zh-CN"/>
              </w:rPr>
              <w:t>define</w:t>
            </w:r>
            <w:r w:rsidRPr="00192D35">
              <w:rPr>
                <w:rFonts w:cstheme="minorHAnsi"/>
                <w:lang w:eastAsia="zh-CN"/>
              </w:rPr>
              <w:t xml:space="preserve"> “models that are not transparent to the network”?</w:t>
            </w:r>
            <w:r>
              <w:rPr>
                <w:rFonts w:cstheme="minorHAnsi"/>
                <w:lang w:eastAsia="zh-CN"/>
              </w:rPr>
              <w:t xml:space="preserve"> If multiple physical models correspond to the same logical model, the LCM operation among these physical models can be still transparent to NW.</w:t>
            </w:r>
          </w:p>
        </w:tc>
      </w:tr>
      <w:tr w:rsidR="005E1FF4" w14:paraId="6F71B194" w14:textId="77777777">
        <w:tc>
          <w:tcPr>
            <w:tcW w:w="2235" w:type="dxa"/>
          </w:tcPr>
          <w:p w14:paraId="5B8CF710" w14:textId="619CE3FF" w:rsidR="005E1FF4" w:rsidRDefault="005E1FF4" w:rsidP="005E1FF4">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28AC36F1" w14:textId="77777777" w:rsidR="005E1FF4" w:rsidRDefault="005E1FF4" w:rsidP="005E1FF4">
            <w:pPr>
              <w:rPr>
                <w:rFonts w:eastAsia="MS Mincho" w:cstheme="minorHAnsi"/>
                <w:bCs/>
                <w:lang w:eastAsia="ja-JP"/>
              </w:rPr>
            </w:pPr>
            <w:r>
              <w:rPr>
                <w:rFonts w:eastAsia="MS Mincho" w:cstheme="minorHAnsi"/>
                <w:bCs/>
                <w:lang w:eastAsia="ja-JP"/>
              </w:rPr>
              <w:t>Support. Since the concept of logical model is introduced, UE autonomous model operation is always possible for functionality-based LCM and model ID-based LCM. If model is not transparent to NW, NW should have control over them to some extent.</w:t>
            </w:r>
          </w:p>
          <w:p w14:paraId="49EEF675" w14:textId="3B9CAF69" w:rsidR="005E1FF4" w:rsidRPr="005E1FF4" w:rsidRDefault="005E1FF4" w:rsidP="005E1FF4">
            <w:pPr>
              <w:rPr>
                <w:rFonts w:eastAsia="MS Mincho" w:cstheme="minorHAnsi"/>
                <w:lang w:eastAsia="ja-JP"/>
              </w:rPr>
            </w:pPr>
            <w:r>
              <w:rPr>
                <w:rFonts w:eastAsia="MS Mincho" w:cstheme="minorHAnsi" w:hint="eastAsia"/>
                <w:lang w:eastAsia="ja-JP"/>
              </w:rPr>
              <w:t>A</w:t>
            </w:r>
            <w:r>
              <w:rPr>
                <w:rFonts w:eastAsia="MS Mincho" w:cstheme="minorHAnsi"/>
                <w:lang w:eastAsia="ja-JP"/>
              </w:rPr>
              <w:t xml:space="preserve">lso ok with </w:t>
            </w:r>
            <w:r w:rsidR="007D062D">
              <w:rPr>
                <w:rFonts w:eastAsia="MS Mincho" w:cstheme="minorHAnsi"/>
                <w:lang w:eastAsia="ja-JP"/>
              </w:rPr>
              <w:t>moving the event triggered sub-bullet into decision by NW according to Panasonic comments.</w:t>
            </w:r>
          </w:p>
        </w:tc>
      </w:tr>
      <w:tr w:rsidR="0019664C" w14:paraId="50F46A16" w14:textId="77777777">
        <w:tc>
          <w:tcPr>
            <w:tcW w:w="2235" w:type="dxa"/>
          </w:tcPr>
          <w:p w14:paraId="70146824" w14:textId="44E6C50A" w:rsidR="0019664C" w:rsidRDefault="0019664C" w:rsidP="0019664C">
            <w:pPr>
              <w:rPr>
                <w:rFonts w:eastAsia="MS Mincho" w:cstheme="minorHAnsi"/>
                <w:lang w:eastAsia="ja-JP"/>
              </w:rPr>
            </w:pPr>
            <w:r>
              <w:rPr>
                <w:rFonts w:eastAsia="MS Mincho" w:cstheme="minorHAnsi"/>
                <w:lang w:eastAsia="ja-JP"/>
              </w:rPr>
              <w:t>NEC</w:t>
            </w:r>
          </w:p>
        </w:tc>
        <w:tc>
          <w:tcPr>
            <w:tcW w:w="7727" w:type="dxa"/>
            <w:gridSpan w:val="2"/>
          </w:tcPr>
          <w:p w14:paraId="59EC1527" w14:textId="6421F303" w:rsidR="0019664C" w:rsidRDefault="0019664C" w:rsidP="0019664C">
            <w:pPr>
              <w:rPr>
                <w:rFonts w:eastAsia="MS Mincho" w:cstheme="minorHAnsi"/>
                <w:bCs/>
                <w:lang w:eastAsia="ja-JP"/>
              </w:rPr>
            </w:pPr>
            <w:r>
              <w:rPr>
                <w:rFonts w:eastAsia="MS Mincho" w:cstheme="minorHAnsi"/>
                <w:bCs/>
                <w:lang w:eastAsia="ja-JP"/>
              </w:rPr>
              <w:t xml:space="preserve">Support. </w:t>
            </w:r>
          </w:p>
        </w:tc>
      </w:tr>
      <w:tr w:rsidR="00F23C3E" w:rsidRPr="00874926" w14:paraId="0FF8A6CA" w14:textId="77777777" w:rsidTr="00F23C3E">
        <w:tc>
          <w:tcPr>
            <w:tcW w:w="2235" w:type="dxa"/>
          </w:tcPr>
          <w:p w14:paraId="3B9C9DA3" w14:textId="77777777" w:rsidR="00F23C3E" w:rsidRPr="00874926" w:rsidRDefault="00F23C3E" w:rsidP="00F23C3E">
            <w:pPr>
              <w:rPr>
                <w:rFonts w:eastAsia="Malgun Gothic" w:cstheme="minorHAnsi"/>
                <w:lang w:eastAsia="ko-KR"/>
              </w:rPr>
            </w:pPr>
            <w:r>
              <w:rPr>
                <w:rFonts w:eastAsia="Malgun Gothic" w:cstheme="minorHAnsi" w:hint="eastAsia"/>
                <w:lang w:eastAsia="ko-KR"/>
              </w:rPr>
              <w:t>LG</w:t>
            </w:r>
          </w:p>
        </w:tc>
        <w:tc>
          <w:tcPr>
            <w:tcW w:w="7727" w:type="dxa"/>
            <w:gridSpan w:val="2"/>
          </w:tcPr>
          <w:p w14:paraId="1E37838A" w14:textId="77777777" w:rsidR="00F23C3E" w:rsidRDefault="00F23C3E" w:rsidP="00F23C3E">
            <w:pPr>
              <w:rPr>
                <w:rFonts w:eastAsia="Malgun Gothic" w:cstheme="minorHAnsi"/>
                <w:lang w:eastAsia="ko-KR"/>
              </w:rPr>
            </w:pPr>
            <w:r w:rsidRPr="00874926">
              <w:rPr>
                <w:rFonts w:eastAsia="Malgun Gothic" w:cstheme="minorHAnsi" w:hint="eastAsia"/>
                <w:lang w:eastAsia="ko-KR"/>
              </w:rPr>
              <w:t xml:space="preserve">Not </w:t>
            </w:r>
            <w:r>
              <w:rPr>
                <w:rFonts w:eastAsia="Malgun Gothic" w:cstheme="minorHAnsi"/>
                <w:lang w:eastAsia="ko-KR"/>
              </w:rPr>
              <w:t>support. This is nothing but t</w:t>
            </w:r>
            <w:r w:rsidRPr="00874926">
              <w:rPr>
                <w:rFonts w:eastAsia="Malgun Gothic" w:cstheme="minorHAnsi" w:hint="eastAsia"/>
                <w:lang w:eastAsia="ko-KR"/>
              </w:rPr>
              <w:t>o restrict UE implementation</w:t>
            </w:r>
            <w:r>
              <w:rPr>
                <w:rFonts w:eastAsia="Malgun Gothic" w:cstheme="minorHAnsi"/>
                <w:lang w:eastAsia="ko-KR"/>
              </w:rPr>
              <w:t xml:space="preserve"> and not sure how this would impact specification work in R19 (if supported). Even for model-based LCM, there may be some room for UE implementation based optimization (e.g. when logical model ID is used and a logical model ID can correspond to multiple physical models). </w:t>
            </w:r>
          </w:p>
          <w:p w14:paraId="02584917" w14:textId="7E654401" w:rsidR="00E30E8A" w:rsidRPr="00874926" w:rsidRDefault="00E30E8A" w:rsidP="00F23C3E">
            <w:pPr>
              <w:rPr>
                <w:rFonts w:eastAsia="Malgun Gothic" w:cstheme="minorHAnsi"/>
                <w:b/>
                <w:lang w:eastAsia="ko-KR"/>
              </w:rPr>
            </w:pPr>
            <w:r w:rsidRPr="00E30E8A">
              <w:rPr>
                <w:rFonts w:eastAsia="Malgun Gothic" w:cstheme="minorHAnsi"/>
                <w:b/>
                <w:color w:val="FF0000"/>
                <w:lang w:eastAsia="ko-KR"/>
              </w:rPr>
              <w:t>[Mod]</w:t>
            </w:r>
            <w:r>
              <w:rPr>
                <w:rFonts w:eastAsia="Malgun Gothic" w:cstheme="minorHAnsi"/>
                <w:b/>
                <w:color w:val="FF0000"/>
                <w:lang w:eastAsia="ko-KR"/>
              </w:rPr>
              <w:t xml:space="preserve"> Please note that this is only for “models that are not transparent to the network”. UE can always have physical model implementations transparently behind a logical model.</w:t>
            </w:r>
          </w:p>
        </w:tc>
      </w:tr>
    </w:tbl>
    <w:p w14:paraId="252F0D72" w14:textId="77777777" w:rsidR="0087409F" w:rsidRDefault="0087409F">
      <w:pPr>
        <w:rPr>
          <w:b/>
          <w:bCs/>
        </w:rPr>
      </w:pPr>
    </w:p>
    <w:p w14:paraId="19238497" w14:textId="77777777" w:rsidR="0087409F" w:rsidRDefault="0087409F">
      <w:pPr>
        <w:rPr>
          <w:b/>
          <w:bCs/>
        </w:rPr>
      </w:pPr>
    </w:p>
    <w:p w14:paraId="02A254D9" w14:textId="77777777" w:rsidR="0087409F" w:rsidRDefault="00E97363">
      <w:pPr>
        <w:pStyle w:val="Heading5"/>
        <w:ind w:left="1008" w:hanging="1008"/>
      </w:pPr>
      <w:r>
        <w:lastRenderedPageBreak/>
        <w:t>Issue 8-11: Processing time and concurrency</w:t>
      </w:r>
    </w:p>
    <w:p w14:paraId="289DC0F5" w14:textId="77777777" w:rsidR="0087409F" w:rsidRDefault="00E97363">
      <w:r>
        <w:t xml:space="preserve">UE may take actions to make AI/ML model ready for inference after activation such as fetching the model from memory, configuring processing unit, etc. This incurs some processing delay. For different operations, processing delay can change. For example, switching a model to another one under a functionality may have different time scale than switching a model from one functionality to another model under another functionality or switching from non-AI status. </w:t>
      </w:r>
    </w:p>
    <w:p w14:paraId="47002C5B" w14:textId="77777777" w:rsidR="0087409F" w:rsidRDefault="0087409F">
      <w:pPr>
        <w:rPr>
          <w:b/>
          <w:bCs/>
        </w:rPr>
      </w:pPr>
    </w:p>
    <w:p w14:paraId="6CB2761F" w14:textId="77777777" w:rsidR="0087409F" w:rsidRDefault="00E97363">
      <w:pPr>
        <w:pStyle w:val="Heading6"/>
        <w:ind w:left="1152" w:hanging="1152"/>
      </w:pPr>
      <w:r>
        <w:t>[FL1] Proposal 8-11a:</w:t>
      </w:r>
    </w:p>
    <w:p w14:paraId="156A8604" w14:textId="77777777" w:rsidR="0087409F" w:rsidRDefault="00E97363">
      <w:pPr>
        <w:pStyle w:val="ListParagraph"/>
        <w:numPr>
          <w:ilvl w:val="0"/>
          <w:numId w:val="95"/>
        </w:numPr>
      </w:pPr>
      <w:r>
        <w:t>For UE side and UE part of two-sided models, study</w:t>
      </w:r>
    </w:p>
    <w:p w14:paraId="32A3F995" w14:textId="77777777" w:rsidR="0087409F" w:rsidRDefault="00E97363">
      <w:pPr>
        <w:pStyle w:val="ListParagraph"/>
        <w:numPr>
          <w:ilvl w:val="1"/>
          <w:numId w:val="95"/>
        </w:numPr>
      </w:pPr>
      <w:r>
        <w:t>Processing time and delay requirement for the model/functionality activation, deactivation, switching, fallback, and model delivery/transfer</w:t>
      </w:r>
    </w:p>
    <w:p w14:paraId="57AA9076" w14:textId="77777777" w:rsidR="0087409F" w:rsidRDefault="00E97363">
      <w:pPr>
        <w:pStyle w:val="ListParagraph"/>
        <w:numPr>
          <w:ilvl w:val="1"/>
          <w:numId w:val="95"/>
        </w:numPr>
      </w:pPr>
      <w:r>
        <w:t xml:space="preserve">Methods for functionality/model switching (including transparent model switching at UE) with minimum interruptions </w:t>
      </w:r>
    </w:p>
    <w:p w14:paraId="4574D5B6" w14:textId="77777777" w:rsidR="0087409F" w:rsidRDefault="00E97363">
      <w:pPr>
        <w:pStyle w:val="ListParagraph"/>
        <w:numPr>
          <w:ilvl w:val="1"/>
          <w:numId w:val="95"/>
        </w:numPr>
      </w:pPr>
      <w:r>
        <w:t>Processing capability for concurrently activated AI/ML models/functionalities.</w:t>
      </w:r>
    </w:p>
    <w:p w14:paraId="2E376E9A" w14:textId="77777777" w:rsidR="0087409F" w:rsidRDefault="00E97363">
      <w:pPr>
        <w:pStyle w:val="ListParagraph"/>
        <w:numPr>
          <w:ilvl w:val="1"/>
          <w:numId w:val="95"/>
        </w:numPr>
      </w:pPr>
      <w:r>
        <w:t>Consider to introduce AI/ML processing unit (APU) to avoid excessive number of simultaneous AI/ML processing at UE side</w:t>
      </w:r>
    </w:p>
    <w:p w14:paraId="1F9AC85D" w14:textId="77777777" w:rsidR="0087409F" w:rsidRDefault="0087409F"/>
    <w:tbl>
      <w:tblPr>
        <w:tblStyle w:val="TableGrid"/>
        <w:tblW w:w="0" w:type="auto"/>
        <w:tblLook w:val="04A0" w:firstRow="1" w:lastRow="0" w:firstColumn="1" w:lastColumn="0" w:noHBand="0" w:noVBand="1"/>
      </w:tblPr>
      <w:tblGrid>
        <w:gridCol w:w="2235"/>
        <w:gridCol w:w="3863"/>
        <w:gridCol w:w="3864"/>
      </w:tblGrid>
      <w:tr w:rsidR="0087409F" w14:paraId="7B1A3BBD" w14:textId="77777777">
        <w:trPr>
          <w:trHeight w:val="449"/>
        </w:trPr>
        <w:tc>
          <w:tcPr>
            <w:tcW w:w="2235" w:type="dxa"/>
            <w:shd w:val="clear" w:color="auto" w:fill="D9D9D9" w:themeFill="background1" w:themeFillShade="D9"/>
          </w:tcPr>
          <w:p w14:paraId="10055707" w14:textId="77777777" w:rsidR="0087409F" w:rsidRDefault="0087409F">
            <w:pPr>
              <w:jc w:val="center"/>
              <w:rPr>
                <w:rFonts w:cstheme="minorHAnsi"/>
              </w:rPr>
            </w:pPr>
          </w:p>
        </w:tc>
        <w:tc>
          <w:tcPr>
            <w:tcW w:w="3863" w:type="dxa"/>
            <w:shd w:val="clear" w:color="auto" w:fill="D9D9D9" w:themeFill="background1" w:themeFillShade="D9"/>
            <w:vAlign w:val="center"/>
          </w:tcPr>
          <w:p w14:paraId="37E866B5"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69B90C50" w14:textId="77777777" w:rsidR="0087409F" w:rsidRDefault="00E97363">
            <w:pPr>
              <w:jc w:val="center"/>
              <w:rPr>
                <w:rFonts w:cstheme="minorHAnsi"/>
              </w:rPr>
            </w:pPr>
            <w:r>
              <w:rPr>
                <w:rFonts w:cstheme="minorHAnsi"/>
              </w:rPr>
              <w:t>No</w:t>
            </w:r>
          </w:p>
        </w:tc>
      </w:tr>
      <w:tr w:rsidR="0087409F" w14:paraId="31B613D5" w14:textId="77777777">
        <w:trPr>
          <w:trHeight w:val="746"/>
        </w:trPr>
        <w:tc>
          <w:tcPr>
            <w:tcW w:w="2235" w:type="dxa"/>
          </w:tcPr>
          <w:p w14:paraId="3872CA55" w14:textId="77777777" w:rsidR="0087409F" w:rsidRDefault="00E97363">
            <w:pPr>
              <w:jc w:val="center"/>
              <w:rPr>
                <w:rFonts w:cstheme="minorHAnsi"/>
              </w:rPr>
            </w:pPr>
            <w:r>
              <w:rPr>
                <w:rFonts w:cstheme="minorHAnsi"/>
              </w:rPr>
              <w:t>Agree?</w:t>
            </w:r>
          </w:p>
        </w:tc>
        <w:tc>
          <w:tcPr>
            <w:tcW w:w="3863" w:type="dxa"/>
          </w:tcPr>
          <w:p w14:paraId="26C8DE58" w14:textId="5414BC5C" w:rsidR="0087409F" w:rsidRDefault="00E97363">
            <w:pPr>
              <w:rPr>
                <w:rFonts w:cstheme="minorHAnsi"/>
                <w:lang w:eastAsia="zh-CN"/>
              </w:rPr>
            </w:pPr>
            <w:r>
              <w:rPr>
                <w:rFonts w:cstheme="minorHAnsi"/>
              </w:rPr>
              <w:t xml:space="preserve"> </w:t>
            </w:r>
            <w:r w:rsidR="0083733B">
              <w:rPr>
                <w:rFonts w:cstheme="minorHAnsi"/>
              </w:rPr>
              <w:t>Samsung</w:t>
            </w:r>
          </w:p>
        </w:tc>
        <w:tc>
          <w:tcPr>
            <w:tcW w:w="3864" w:type="dxa"/>
          </w:tcPr>
          <w:p w14:paraId="0306AA0B" w14:textId="77777777" w:rsidR="0087409F" w:rsidRDefault="0087409F">
            <w:pPr>
              <w:rPr>
                <w:rFonts w:cstheme="minorHAnsi"/>
              </w:rPr>
            </w:pPr>
          </w:p>
        </w:tc>
      </w:tr>
      <w:tr w:rsidR="0087409F" w14:paraId="17F7D095" w14:textId="77777777">
        <w:tc>
          <w:tcPr>
            <w:tcW w:w="2235" w:type="dxa"/>
            <w:shd w:val="clear" w:color="auto" w:fill="D9D9D9" w:themeFill="background1" w:themeFillShade="D9"/>
          </w:tcPr>
          <w:p w14:paraId="31238FD3"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C515A09" w14:textId="77777777" w:rsidR="0087409F" w:rsidRDefault="00E97363">
            <w:pPr>
              <w:jc w:val="center"/>
              <w:rPr>
                <w:rFonts w:cstheme="minorHAnsi"/>
                <w:b/>
                <w:bCs/>
              </w:rPr>
            </w:pPr>
            <w:r>
              <w:rPr>
                <w:rFonts w:cstheme="minorHAnsi"/>
                <w:b/>
                <w:bCs/>
              </w:rPr>
              <w:t>Comments</w:t>
            </w:r>
          </w:p>
        </w:tc>
      </w:tr>
      <w:tr w:rsidR="0087409F" w14:paraId="283E1B74" w14:textId="77777777">
        <w:tc>
          <w:tcPr>
            <w:tcW w:w="2235" w:type="dxa"/>
          </w:tcPr>
          <w:p w14:paraId="19099848"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2023C5D2" w14:textId="77777777" w:rsidR="0087409F" w:rsidRDefault="00E97363">
            <w:pPr>
              <w:rPr>
                <w:rFonts w:cstheme="minorHAnsi"/>
                <w:b/>
                <w:lang w:eastAsia="zh-CN"/>
              </w:rPr>
            </w:pPr>
            <w:r>
              <w:rPr>
                <w:rFonts w:cstheme="minorHAnsi" w:hint="eastAsia"/>
                <w:b/>
                <w:lang w:eastAsia="zh-CN"/>
              </w:rPr>
              <w:t>F</w:t>
            </w:r>
            <w:r>
              <w:rPr>
                <w:rFonts w:cstheme="minorHAnsi"/>
                <w:b/>
                <w:lang w:eastAsia="zh-CN"/>
              </w:rPr>
              <w:t>ine with the first three sub-bullets.</w:t>
            </w:r>
          </w:p>
          <w:p w14:paraId="1768BD98" w14:textId="77777777" w:rsidR="0087409F" w:rsidRDefault="00E97363">
            <w:pPr>
              <w:rPr>
                <w:rFonts w:cstheme="minorHAnsi"/>
                <w:b/>
                <w:lang w:eastAsia="zh-CN"/>
              </w:rPr>
            </w:pPr>
            <w:r>
              <w:rPr>
                <w:rFonts w:cstheme="minorHAnsi"/>
                <w:b/>
                <w:lang w:eastAsia="zh-CN"/>
              </w:rPr>
              <w:t>The last sub-bullet is a little bit too early.</w:t>
            </w:r>
          </w:p>
        </w:tc>
      </w:tr>
      <w:tr w:rsidR="0087409F" w14:paraId="043287DA" w14:textId="77777777">
        <w:tc>
          <w:tcPr>
            <w:tcW w:w="2235" w:type="dxa"/>
          </w:tcPr>
          <w:p w14:paraId="71B0038F" w14:textId="77777777" w:rsidR="0087409F" w:rsidRDefault="00E97363">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08857DAA" w14:textId="77777777" w:rsidR="0087409F" w:rsidRDefault="00E97363">
            <w:pPr>
              <w:rPr>
                <w:rFonts w:eastAsia="Malgun Gothic" w:cstheme="minorHAnsi"/>
                <w:lang w:eastAsia="ko-KR"/>
              </w:rPr>
            </w:pPr>
            <w:r>
              <w:rPr>
                <w:rFonts w:eastAsia="Malgun Gothic" w:cstheme="minorHAnsi"/>
                <w:lang w:eastAsia="ko-KR"/>
              </w:rPr>
              <w:t>Although these need to take into account, these are work item phase discussion? Then instead of to say "study", we propose to modify "</w:t>
            </w:r>
            <w:r>
              <w:rPr>
                <w:rFonts w:eastAsia="Malgun Gothic" w:cstheme="minorHAnsi"/>
                <w:color w:val="FF0000"/>
                <w:lang w:eastAsia="ko-KR"/>
              </w:rPr>
              <w:t>following aspects are considerred in work item phase</w:t>
            </w:r>
            <w:r>
              <w:rPr>
                <w:rFonts w:eastAsia="Malgun Gothic" w:cstheme="minorHAnsi"/>
                <w:lang w:eastAsia="ko-KR"/>
              </w:rPr>
              <w:t>".</w:t>
            </w:r>
          </w:p>
        </w:tc>
      </w:tr>
      <w:tr w:rsidR="0087409F" w14:paraId="1AC0E3D8" w14:textId="77777777">
        <w:tc>
          <w:tcPr>
            <w:tcW w:w="2235" w:type="dxa"/>
          </w:tcPr>
          <w:p w14:paraId="2192664D"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086B62FB" w14:textId="77777777" w:rsidR="0087409F" w:rsidRDefault="00E97363">
            <w:pPr>
              <w:rPr>
                <w:rFonts w:cstheme="minorHAnsi"/>
                <w:lang w:eastAsia="zh-CN"/>
              </w:rPr>
            </w:pPr>
            <w:r>
              <w:rPr>
                <w:rFonts w:cstheme="minorHAnsi"/>
                <w:lang w:eastAsia="zh-CN"/>
              </w:rPr>
              <w:t>We are OK with the first three sub-bullets. For the 4</w:t>
            </w:r>
            <w:r>
              <w:rPr>
                <w:rFonts w:cstheme="minorHAnsi"/>
                <w:vertAlign w:val="superscript"/>
                <w:lang w:eastAsia="zh-CN"/>
              </w:rPr>
              <w:t>th</w:t>
            </w:r>
            <w:r>
              <w:rPr>
                <w:rFonts w:cstheme="minorHAnsi"/>
                <w:lang w:eastAsia="zh-CN"/>
              </w:rPr>
              <w:t xml:space="preserve"> bullet, more discussion is needed. </w:t>
            </w:r>
          </w:p>
        </w:tc>
      </w:tr>
      <w:tr w:rsidR="00B512A0" w14:paraId="18A5950A" w14:textId="77777777">
        <w:tc>
          <w:tcPr>
            <w:tcW w:w="2235" w:type="dxa"/>
          </w:tcPr>
          <w:p w14:paraId="74F192D5" w14:textId="77777777" w:rsidR="00B512A0" w:rsidRPr="00AE377F" w:rsidRDefault="00B512A0" w:rsidP="00B512A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729AEC83" w14:textId="77777777" w:rsidR="00B512A0" w:rsidRDefault="00B512A0" w:rsidP="00B512A0">
            <w:pPr>
              <w:rPr>
                <w:rFonts w:cstheme="minorHAnsi"/>
                <w:lang w:eastAsia="zh-CN"/>
              </w:rPr>
            </w:pPr>
            <w:r w:rsidRPr="000D28F2">
              <w:rPr>
                <w:rFonts w:cstheme="minorHAnsi" w:hint="eastAsia"/>
                <w:lang w:eastAsia="zh-CN"/>
              </w:rPr>
              <w:t>T</w:t>
            </w:r>
            <w:r w:rsidRPr="000D28F2">
              <w:rPr>
                <w:rFonts w:cstheme="minorHAnsi"/>
                <w:lang w:eastAsia="zh-CN"/>
              </w:rPr>
              <w:t>he interruption on the activation/deactivation/switching/fallback should be subject to the RRM discussion at RAN4?</w:t>
            </w:r>
            <w:r>
              <w:rPr>
                <w:rFonts w:cstheme="minorHAnsi"/>
                <w:lang w:eastAsia="zh-CN"/>
              </w:rPr>
              <w:t xml:space="preserve"> As long as RAN4 determines the requirement of the interruption/latency, all model operations should satisfy this requirement. So, the introduction of APU is not so clear.</w:t>
            </w:r>
          </w:p>
          <w:p w14:paraId="3C705699" w14:textId="77777777" w:rsidR="00B512A0" w:rsidRDefault="00B512A0" w:rsidP="00B512A0">
            <w:pPr>
              <w:rPr>
                <w:rFonts w:cstheme="minorHAnsi"/>
                <w:lang w:eastAsia="zh-CN"/>
              </w:rPr>
            </w:pPr>
          </w:p>
          <w:p w14:paraId="3CB712E9" w14:textId="77777777" w:rsidR="00B512A0" w:rsidRDefault="00B512A0" w:rsidP="00B512A0">
            <w:pPr>
              <w:pStyle w:val="ListParagraph"/>
              <w:numPr>
                <w:ilvl w:val="0"/>
                <w:numId w:val="95"/>
              </w:numPr>
            </w:pPr>
            <w:r w:rsidRPr="00EA5A72">
              <w:t>For UE side and UE part of two-sided models</w:t>
            </w:r>
            <w:r>
              <w:t>, study</w:t>
            </w:r>
          </w:p>
          <w:p w14:paraId="565D3AA0" w14:textId="77777777" w:rsidR="00B512A0" w:rsidRDefault="00B512A0" w:rsidP="00B512A0">
            <w:pPr>
              <w:pStyle w:val="ListParagraph"/>
              <w:numPr>
                <w:ilvl w:val="1"/>
                <w:numId w:val="95"/>
              </w:numPr>
            </w:pPr>
            <w:r>
              <w:lastRenderedPageBreak/>
              <w:t>P</w:t>
            </w:r>
            <w:r w:rsidRPr="00EA5A72">
              <w:t>rocessing time</w:t>
            </w:r>
            <w:r>
              <w:t xml:space="preserve"> and delay requirement </w:t>
            </w:r>
            <w:r w:rsidRPr="00EA5A72">
              <w:t>for the model/functionality activation</w:t>
            </w:r>
            <w:r>
              <w:t xml:space="preserve">, </w:t>
            </w:r>
            <w:r w:rsidRPr="00EA5A72">
              <w:t>deactivation</w:t>
            </w:r>
            <w:r>
              <w:t xml:space="preserve">, </w:t>
            </w:r>
            <w:r w:rsidRPr="00EA5A72">
              <w:t>switch</w:t>
            </w:r>
            <w:r>
              <w:t xml:space="preserve">ing, </w:t>
            </w:r>
            <w:r w:rsidRPr="00EA5A72">
              <w:t>fallback</w:t>
            </w:r>
            <w:r>
              <w:t>, and model delivery/transfer</w:t>
            </w:r>
          </w:p>
          <w:p w14:paraId="519EFEFD" w14:textId="77777777" w:rsidR="00B512A0" w:rsidRDefault="00B512A0" w:rsidP="00B512A0">
            <w:pPr>
              <w:pStyle w:val="ListParagraph"/>
              <w:numPr>
                <w:ilvl w:val="1"/>
                <w:numId w:val="95"/>
              </w:numPr>
            </w:pPr>
            <w:r>
              <w:t>M</w:t>
            </w:r>
            <w:r w:rsidRPr="00D61AC8">
              <w:t xml:space="preserve">ethods </w:t>
            </w:r>
            <w:r>
              <w:t>for functionality/model</w:t>
            </w:r>
            <w:r w:rsidRPr="00D61AC8">
              <w:t xml:space="preserve"> </w:t>
            </w:r>
            <w:r>
              <w:t>switching</w:t>
            </w:r>
            <w:r w:rsidRPr="00D61AC8">
              <w:t xml:space="preserve"> </w:t>
            </w:r>
            <w:r>
              <w:t xml:space="preserve">(including transparent model switching at UE) </w:t>
            </w:r>
            <w:r w:rsidRPr="00D61AC8">
              <w:t xml:space="preserve">with minimum interruptions </w:t>
            </w:r>
          </w:p>
          <w:p w14:paraId="5BA91B35" w14:textId="77777777" w:rsidR="00B512A0" w:rsidRDefault="00B512A0" w:rsidP="00B512A0">
            <w:pPr>
              <w:pStyle w:val="ListParagraph"/>
              <w:numPr>
                <w:ilvl w:val="1"/>
                <w:numId w:val="95"/>
              </w:numPr>
            </w:pPr>
            <w:r>
              <w:t>Processing capability for concurrently activated AI/ML models/functionalities.</w:t>
            </w:r>
          </w:p>
          <w:p w14:paraId="01859E4B" w14:textId="77777777" w:rsidR="00B512A0" w:rsidRPr="00AA27E7" w:rsidRDefault="00B512A0" w:rsidP="00B512A0">
            <w:pPr>
              <w:pStyle w:val="ListParagraph"/>
              <w:numPr>
                <w:ilvl w:val="1"/>
                <w:numId w:val="95"/>
              </w:numPr>
              <w:rPr>
                <w:color w:val="FF0000"/>
              </w:rPr>
            </w:pPr>
            <w:r w:rsidRPr="00AA27E7">
              <w:rPr>
                <w:rFonts w:hint="eastAsia"/>
                <w:color w:val="FF0000"/>
                <w:lang w:eastAsia="zh-CN"/>
              </w:rPr>
              <w:t>T</w:t>
            </w:r>
            <w:r w:rsidRPr="00AA27E7">
              <w:rPr>
                <w:color w:val="FF0000"/>
                <w:lang w:eastAsia="zh-CN"/>
              </w:rPr>
              <w:t>he study may be performed at corresponding WG.</w:t>
            </w:r>
          </w:p>
          <w:p w14:paraId="7E165525" w14:textId="77777777" w:rsidR="00B512A0" w:rsidRPr="00AA27E7" w:rsidRDefault="00B512A0" w:rsidP="00B512A0">
            <w:pPr>
              <w:pStyle w:val="ListParagraph"/>
              <w:numPr>
                <w:ilvl w:val="1"/>
                <w:numId w:val="95"/>
              </w:numPr>
              <w:rPr>
                <w:strike/>
                <w:color w:val="FF0000"/>
              </w:rPr>
            </w:pPr>
            <w:r w:rsidRPr="00AA27E7">
              <w:rPr>
                <w:strike/>
                <w:color w:val="FF0000"/>
              </w:rPr>
              <w:t>Consider to introduce AI/ML processing unit (APU) to avoid excessive number of simultaneous AI/ML processing at UE side</w:t>
            </w:r>
          </w:p>
          <w:p w14:paraId="39CD6B99" w14:textId="77777777" w:rsidR="00B512A0" w:rsidRPr="00AA27E7" w:rsidRDefault="00B512A0" w:rsidP="00B512A0">
            <w:pPr>
              <w:rPr>
                <w:rFonts w:cstheme="minorHAnsi"/>
                <w:lang w:eastAsia="zh-CN"/>
              </w:rPr>
            </w:pPr>
          </w:p>
        </w:tc>
      </w:tr>
      <w:tr w:rsidR="007D062D" w14:paraId="5138D5F5" w14:textId="77777777">
        <w:tc>
          <w:tcPr>
            <w:tcW w:w="2235" w:type="dxa"/>
          </w:tcPr>
          <w:p w14:paraId="3604373F" w14:textId="606405D3" w:rsidR="007D062D" w:rsidRDefault="007D062D" w:rsidP="007D062D">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5AC84CD8" w14:textId="78404B49" w:rsidR="007D062D" w:rsidRPr="000D28F2" w:rsidRDefault="007D062D" w:rsidP="007D062D">
            <w:pPr>
              <w:rPr>
                <w:rFonts w:cstheme="minorHAnsi"/>
                <w:lang w:eastAsia="zh-CN"/>
              </w:rPr>
            </w:pPr>
            <w:r>
              <w:rPr>
                <w:rFonts w:eastAsia="MS Mincho" w:cstheme="minorHAnsi" w:hint="eastAsia"/>
                <w:bCs/>
                <w:lang w:eastAsia="ja-JP"/>
              </w:rPr>
              <w:t>F</w:t>
            </w:r>
            <w:r>
              <w:rPr>
                <w:rFonts w:eastAsia="MS Mincho" w:cstheme="minorHAnsi"/>
                <w:bCs/>
                <w:lang w:eastAsia="ja-JP"/>
              </w:rPr>
              <w:t>or functionality-based LCM, NW should not be aware of model operations via UE within a functionality. Then, the interruption times due to transparent model switching should not be considered. If the interruption time is necessary, un-transparent model operation should be considered as it affects the NW operation.</w:t>
            </w:r>
          </w:p>
        </w:tc>
      </w:tr>
      <w:tr w:rsidR="00F02E70" w14:paraId="7AE964FA" w14:textId="77777777">
        <w:tc>
          <w:tcPr>
            <w:tcW w:w="2235" w:type="dxa"/>
          </w:tcPr>
          <w:p w14:paraId="5DC31E30" w14:textId="065C3AD2" w:rsidR="00F02E70" w:rsidRDefault="00F02E70" w:rsidP="007D062D">
            <w:pPr>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234D4C38" w14:textId="41673F89" w:rsidR="00F02E70" w:rsidRDefault="00F02E70" w:rsidP="007D062D">
            <w:pPr>
              <w:rPr>
                <w:rFonts w:eastAsia="MS Mincho" w:cstheme="minorHAnsi"/>
                <w:bCs/>
                <w:lang w:eastAsia="ja-JP"/>
              </w:rPr>
            </w:pPr>
            <w:r>
              <w:rPr>
                <w:rFonts w:eastAsia="MS Mincho" w:cstheme="minorHAnsi" w:hint="eastAsia"/>
                <w:bCs/>
                <w:lang w:eastAsia="ja-JP"/>
              </w:rPr>
              <w:t>W</w:t>
            </w:r>
            <w:r>
              <w:rPr>
                <w:rFonts w:eastAsia="MS Mincho" w:cstheme="minorHAnsi"/>
                <w:bCs/>
                <w:lang w:eastAsia="ja-JP"/>
              </w:rPr>
              <w:t xml:space="preserve">e agree DOCOMO commment that NW should not be </w:t>
            </w:r>
            <w:r w:rsidR="00585402">
              <w:rPr>
                <w:rFonts w:eastAsia="MS Mincho" w:cstheme="minorHAnsi"/>
                <w:bCs/>
                <w:lang w:eastAsia="ja-JP"/>
              </w:rPr>
              <w:t xml:space="preserve">required to be </w:t>
            </w:r>
            <w:r>
              <w:rPr>
                <w:rFonts w:eastAsia="MS Mincho" w:cstheme="minorHAnsi"/>
                <w:bCs/>
                <w:lang w:eastAsia="ja-JP"/>
              </w:rPr>
              <w:t>aware of the interuption time of model switching in functionality-based LCM.</w:t>
            </w:r>
          </w:p>
          <w:p w14:paraId="216A025D" w14:textId="79DD7DD4" w:rsidR="00F02E70" w:rsidRPr="00585402" w:rsidRDefault="00F02E70" w:rsidP="007D062D">
            <w:pPr>
              <w:rPr>
                <w:rFonts w:eastAsia="MS Mincho" w:cstheme="minorHAnsi"/>
                <w:bCs/>
                <w:lang w:eastAsia="ja-JP"/>
              </w:rPr>
            </w:pPr>
          </w:p>
        </w:tc>
      </w:tr>
      <w:tr w:rsidR="00C860C5" w14:paraId="3E47E134" w14:textId="77777777">
        <w:tc>
          <w:tcPr>
            <w:tcW w:w="2235" w:type="dxa"/>
          </w:tcPr>
          <w:p w14:paraId="58720493" w14:textId="1F867697" w:rsidR="00C860C5" w:rsidRDefault="00C860C5" w:rsidP="00C860C5">
            <w:pPr>
              <w:rPr>
                <w:rFonts w:eastAsia="MS Mincho" w:cstheme="minorHAnsi"/>
                <w:lang w:eastAsia="ja-JP"/>
              </w:rPr>
            </w:pPr>
            <w:r>
              <w:rPr>
                <w:rFonts w:eastAsia="MS Mincho" w:cstheme="minorHAnsi"/>
                <w:lang w:eastAsia="ja-JP"/>
              </w:rPr>
              <w:t>NEC</w:t>
            </w:r>
          </w:p>
        </w:tc>
        <w:tc>
          <w:tcPr>
            <w:tcW w:w="7727" w:type="dxa"/>
            <w:gridSpan w:val="2"/>
          </w:tcPr>
          <w:p w14:paraId="292652EC" w14:textId="04803CC0" w:rsidR="00C860C5" w:rsidRDefault="00C860C5" w:rsidP="00C860C5">
            <w:pPr>
              <w:rPr>
                <w:rFonts w:eastAsia="MS Mincho" w:cstheme="minorHAnsi"/>
                <w:bCs/>
                <w:lang w:eastAsia="ja-JP"/>
              </w:rPr>
            </w:pPr>
            <w:r>
              <w:rPr>
                <w:rFonts w:eastAsia="MS Mincho" w:cstheme="minorHAnsi"/>
                <w:bCs/>
                <w:lang w:eastAsia="ja-JP"/>
              </w:rPr>
              <w:t>Similar comment as other companies, need for APUs is a bit premature and should be properly for its motivation before we can agree to this.</w:t>
            </w:r>
          </w:p>
        </w:tc>
      </w:tr>
      <w:tr w:rsidR="00F23C3E" w:rsidRPr="003657D5" w14:paraId="6AE1AE4E" w14:textId="77777777" w:rsidTr="00F23C3E">
        <w:tc>
          <w:tcPr>
            <w:tcW w:w="2235" w:type="dxa"/>
          </w:tcPr>
          <w:p w14:paraId="24BE9980" w14:textId="77777777" w:rsidR="00F23C3E" w:rsidRPr="003657D5" w:rsidRDefault="00F23C3E" w:rsidP="00F23C3E">
            <w:pPr>
              <w:rPr>
                <w:rFonts w:eastAsia="Malgun Gothic" w:cstheme="minorHAnsi"/>
                <w:lang w:eastAsia="ko-KR"/>
              </w:rPr>
            </w:pPr>
            <w:r>
              <w:rPr>
                <w:rFonts w:eastAsia="Malgun Gothic" w:cstheme="minorHAnsi" w:hint="eastAsia"/>
                <w:lang w:eastAsia="ko-KR"/>
              </w:rPr>
              <w:t>LG</w:t>
            </w:r>
          </w:p>
        </w:tc>
        <w:tc>
          <w:tcPr>
            <w:tcW w:w="7727" w:type="dxa"/>
            <w:gridSpan w:val="2"/>
          </w:tcPr>
          <w:p w14:paraId="3F1384FD" w14:textId="77777777" w:rsidR="00F23C3E" w:rsidRPr="003657D5" w:rsidRDefault="00F23C3E" w:rsidP="00F23C3E">
            <w:pPr>
              <w:rPr>
                <w:rFonts w:eastAsia="Malgun Gothic" w:cstheme="minorHAnsi"/>
                <w:b/>
                <w:lang w:eastAsia="ko-KR"/>
              </w:rPr>
            </w:pPr>
            <w:r>
              <w:rPr>
                <w:rFonts w:eastAsia="Malgun Gothic" w:cstheme="minorHAnsi"/>
                <w:lang w:eastAsia="ko-KR"/>
              </w:rPr>
              <w:t xml:space="preserve">Fine in general. </w:t>
            </w:r>
            <w:r w:rsidRPr="003657D5">
              <w:rPr>
                <w:rFonts w:eastAsia="Malgun Gothic" w:cstheme="minorHAnsi" w:hint="eastAsia"/>
                <w:lang w:eastAsia="ko-KR"/>
              </w:rPr>
              <w:t xml:space="preserve">First </w:t>
            </w:r>
            <w:r w:rsidRPr="003657D5">
              <w:rPr>
                <w:rFonts w:eastAsia="Malgun Gothic" w:cstheme="minorHAnsi"/>
                <w:lang w:eastAsia="ko-KR"/>
              </w:rPr>
              <w:t>two</w:t>
            </w:r>
            <w:r w:rsidRPr="003657D5">
              <w:rPr>
                <w:rFonts w:eastAsia="Malgun Gothic" w:cstheme="minorHAnsi" w:hint="eastAsia"/>
                <w:lang w:eastAsia="ko-KR"/>
              </w:rPr>
              <w:t xml:space="preserve"> </w:t>
            </w:r>
            <w:r w:rsidRPr="003657D5">
              <w:rPr>
                <w:rFonts w:eastAsia="Malgun Gothic" w:cstheme="minorHAnsi"/>
                <w:lang w:eastAsia="ko-KR"/>
              </w:rPr>
              <w:t>bullets</w:t>
            </w:r>
            <w:r>
              <w:rPr>
                <w:rFonts w:eastAsia="Malgun Gothic" w:cstheme="minorHAnsi"/>
                <w:lang w:eastAsia="ko-KR"/>
              </w:rPr>
              <w:t xml:space="preserve"> can be merged. 3</w:t>
            </w:r>
            <w:r w:rsidRPr="003657D5">
              <w:rPr>
                <w:rFonts w:eastAsia="Malgun Gothic" w:cstheme="minorHAnsi"/>
                <w:vertAlign w:val="superscript"/>
                <w:lang w:eastAsia="ko-KR"/>
              </w:rPr>
              <w:t>rd</w:t>
            </w:r>
            <w:r>
              <w:rPr>
                <w:rFonts w:eastAsia="Malgun Gothic" w:cstheme="minorHAnsi"/>
                <w:lang w:eastAsia="ko-KR"/>
              </w:rPr>
              <w:t xml:space="preserve"> and 4</w:t>
            </w:r>
            <w:r w:rsidRPr="003657D5">
              <w:rPr>
                <w:rFonts w:eastAsia="Malgun Gothic" w:cstheme="minorHAnsi"/>
                <w:vertAlign w:val="superscript"/>
                <w:lang w:eastAsia="ko-KR"/>
              </w:rPr>
              <w:t>th</w:t>
            </w:r>
            <w:r>
              <w:rPr>
                <w:rFonts w:eastAsia="Malgun Gothic" w:cstheme="minorHAnsi"/>
                <w:lang w:eastAsia="ko-KR"/>
              </w:rPr>
              <w:t xml:space="preserve"> bullets can also be merged? </w:t>
            </w:r>
          </w:p>
        </w:tc>
      </w:tr>
    </w:tbl>
    <w:p w14:paraId="23536CE9" w14:textId="77777777" w:rsidR="0087409F" w:rsidRDefault="0087409F"/>
    <w:p w14:paraId="1247C6EA" w14:textId="77777777" w:rsidR="00E30E8A" w:rsidRDefault="00E30E8A"/>
    <w:p w14:paraId="5019E3CC" w14:textId="77777777" w:rsidR="00E30E8A" w:rsidRPr="004D6754" w:rsidRDefault="00E30E8A" w:rsidP="00E30E8A">
      <w:pPr>
        <w:pStyle w:val="Heading6"/>
        <w:ind w:left="1152" w:hanging="1152"/>
        <w:rPr>
          <w:rFonts w:cs="Arial"/>
          <w:sz w:val="22"/>
          <w:szCs w:val="22"/>
          <w:lang w:val="en-US"/>
        </w:rPr>
      </w:pPr>
      <w:r w:rsidRPr="004D6754">
        <w:rPr>
          <w:rFonts w:cs="Arial"/>
          <w:sz w:val="22"/>
          <w:szCs w:val="22"/>
        </w:rPr>
        <w:t>[FL</w:t>
      </w:r>
      <w:r>
        <w:rPr>
          <w:sz w:val="22"/>
          <w:szCs w:val="22"/>
        </w:rPr>
        <w:t>2</w:t>
      </w:r>
      <w:r w:rsidRPr="004D6754">
        <w:rPr>
          <w:rFonts w:cs="Arial"/>
          <w:sz w:val="22"/>
          <w:szCs w:val="22"/>
        </w:rPr>
        <w:t>] Proposal 8-11b:</w:t>
      </w:r>
    </w:p>
    <w:p w14:paraId="0C44D8D6" w14:textId="77777777" w:rsidR="00E30E8A" w:rsidRDefault="00E30E8A" w:rsidP="00E30E8A">
      <w:pPr>
        <w:pStyle w:val="ListParagraph"/>
        <w:numPr>
          <w:ilvl w:val="0"/>
          <w:numId w:val="95"/>
        </w:numPr>
        <w:spacing w:after="160"/>
      </w:pPr>
      <w:r>
        <w:t>For UE side and UE part of two-sided models, study</w:t>
      </w:r>
    </w:p>
    <w:p w14:paraId="483F4768" w14:textId="77777777" w:rsidR="00E30E8A" w:rsidRDefault="00E30E8A" w:rsidP="00E30E8A">
      <w:pPr>
        <w:pStyle w:val="ListParagraph"/>
        <w:numPr>
          <w:ilvl w:val="1"/>
          <w:numId w:val="95"/>
        </w:numPr>
        <w:spacing w:after="160"/>
      </w:pPr>
      <w:r>
        <w:t>Processing time and delay requirement for the model/functionality activation, deactivation, switching, fallback, and model delivery/transfer</w:t>
      </w:r>
    </w:p>
    <w:p w14:paraId="3EA34D6D" w14:textId="77777777" w:rsidR="00E30E8A" w:rsidRDefault="00E30E8A" w:rsidP="00E30E8A">
      <w:pPr>
        <w:pStyle w:val="ListParagraph"/>
        <w:numPr>
          <w:ilvl w:val="1"/>
          <w:numId w:val="95"/>
        </w:numPr>
        <w:spacing w:after="160"/>
      </w:pPr>
      <w:r>
        <w:t xml:space="preserve">Methods for functionality/model switching (including transparent model switching at UE) with </w:t>
      </w:r>
      <w:r w:rsidRPr="00512093">
        <w:rPr>
          <w:color w:val="FF0000"/>
        </w:rPr>
        <w:t xml:space="preserve">no or </w:t>
      </w:r>
      <w:r>
        <w:t xml:space="preserve">minimum interruptions </w:t>
      </w:r>
    </w:p>
    <w:p w14:paraId="19DE36FA" w14:textId="77777777" w:rsidR="00E30E8A" w:rsidRDefault="00E30E8A" w:rsidP="00E30E8A">
      <w:pPr>
        <w:pStyle w:val="ListParagraph"/>
        <w:numPr>
          <w:ilvl w:val="1"/>
          <w:numId w:val="95"/>
        </w:numPr>
        <w:spacing w:after="160"/>
      </w:pPr>
      <w:r>
        <w:t>Processing capability for concurrently activated AI/ML models/functionalities.</w:t>
      </w:r>
    </w:p>
    <w:p w14:paraId="7CEFC944" w14:textId="77777777" w:rsidR="00E30E8A" w:rsidRDefault="00E30E8A" w:rsidP="00E30E8A">
      <w:pPr>
        <w:pStyle w:val="ListParagraph"/>
        <w:numPr>
          <w:ilvl w:val="1"/>
          <w:numId w:val="95"/>
        </w:numPr>
        <w:spacing w:after="160"/>
        <w:rPr>
          <w:color w:val="FF0000"/>
          <w:lang w:eastAsia="ko-KR"/>
        </w:rPr>
      </w:pPr>
      <w:r>
        <w:rPr>
          <w:color w:val="FF0000"/>
          <w:lang w:eastAsia="zh-CN"/>
        </w:rPr>
        <w:t>The study may be performed at corresponding WG(s).</w:t>
      </w:r>
    </w:p>
    <w:p w14:paraId="16093B9A" w14:textId="77777777" w:rsidR="00E30E8A" w:rsidRDefault="00E30E8A" w:rsidP="00E30E8A">
      <w:pPr>
        <w:pStyle w:val="ListParagraph"/>
        <w:numPr>
          <w:ilvl w:val="1"/>
          <w:numId w:val="95"/>
        </w:numPr>
        <w:spacing w:after="160"/>
        <w:rPr>
          <w:strike/>
          <w:color w:val="FF0000"/>
        </w:rPr>
      </w:pPr>
      <w:r>
        <w:rPr>
          <w:strike/>
          <w:color w:val="FF0000"/>
        </w:rPr>
        <w:lastRenderedPageBreak/>
        <w:t>Consider to introduce AI/ML processing unit (APU) to avoid excessive number of simultaneous AI/ML processing at UE side</w:t>
      </w:r>
    </w:p>
    <w:tbl>
      <w:tblPr>
        <w:tblStyle w:val="TableGrid"/>
        <w:tblW w:w="0" w:type="auto"/>
        <w:tblLook w:val="04A0" w:firstRow="1" w:lastRow="0" w:firstColumn="1" w:lastColumn="0" w:noHBand="0" w:noVBand="1"/>
      </w:tblPr>
      <w:tblGrid>
        <w:gridCol w:w="2235"/>
        <w:gridCol w:w="3863"/>
        <w:gridCol w:w="3864"/>
      </w:tblGrid>
      <w:tr w:rsidR="00E30E8A" w14:paraId="1EBE9E18" w14:textId="77777777" w:rsidTr="00DB25F2">
        <w:trPr>
          <w:trHeight w:val="449"/>
        </w:trPr>
        <w:tc>
          <w:tcPr>
            <w:tcW w:w="2235" w:type="dxa"/>
            <w:shd w:val="clear" w:color="auto" w:fill="D9D9D9" w:themeFill="background1" w:themeFillShade="D9"/>
          </w:tcPr>
          <w:p w14:paraId="4B2D2064" w14:textId="77777777" w:rsidR="00E30E8A" w:rsidRPr="00AE377F" w:rsidRDefault="00E30E8A" w:rsidP="00DB25F2">
            <w:pPr>
              <w:jc w:val="center"/>
              <w:rPr>
                <w:rFonts w:cstheme="minorHAnsi"/>
              </w:rPr>
            </w:pPr>
          </w:p>
        </w:tc>
        <w:tc>
          <w:tcPr>
            <w:tcW w:w="3863" w:type="dxa"/>
            <w:shd w:val="clear" w:color="auto" w:fill="D9D9D9" w:themeFill="background1" w:themeFillShade="D9"/>
            <w:vAlign w:val="center"/>
          </w:tcPr>
          <w:p w14:paraId="1D407B57" w14:textId="77777777" w:rsidR="00E30E8A" w:rsidRPr="00AE377F" w:rsidRDefault="00E30E8A"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4DC8785E" w14:textId="77777777" w:rsidR="00E30E8A" w:rsidRPr="00AE377F" w:rsidRDefault="00E30E8A" w:rsidP="00DB25F2">
            <w:pPr>
              <w:jc w:val="center"/>
              <w:rPr>
                <w:rFonts w:cstheme="minorHAnsi"/>
              </w:rPr>
            </w:pPr>
            <w:r w:rsidRPr="00AE377F">
              <w:rPr>
                <w:rFonts w:cstheme="minorHAnsi"/>
              </w:rPr>
              <w:t>No</w:t>
            </w:r>
          </w:p>
        </w:tc>
      </w:tr>
      <w:tr w:rsidR="00E30E8A" w14:paraId="3C104D1A" w14:textId="77777777" w:rsidTr="00DB25F2">
        <w:trPr>
          <w:trHeight w:val="746"/>
        </w:trPr>
        <w:tc>
          <w:tcPr>
            <w:tcW w:w="2235" w:type="dxa"/>
          </w:tcPr>
          <w:p w14:paraId="11C3C06F" w14:textId="77777777" w:rsidR="00E30E8A" w:rsidRPr="00AE377F" w:rsidRDefault="00E30E8A" w:rsidP="00DB25F2">
            <w:pPr>
              <w:jc w:val="center"/>
              <w:rPr>
                <w:rFonts w:cstheme="minorHAnsi"/>
              </w:rPr>
            </w:pPr>
            <w:r w:rsidRPr="00AE377F">
              <w:rPr>
                <w:rFonts w:cstheme="minorHAnsi"/>
              </w:rPr>
              <w:t>Agree?</w:t>
            </w:r>
          </w:p>
        </w:tc>
        <w:tc>
          <w:tcPr>
            <w:tcW w:w="3863" w:type="dxa"/>
          </w:tcPr>
          <w:p w14:paraId="1DBA2144" w14:textId="77777777" w:rsidR="00E30E8A" w:rsidRPr="00AE377F" w:rsidRDefault="00E30E8A" w:rsidP="00DB25F2">
            <w:pPr>
              <w:rPr>
                <w:rFonts w:cstheme="minorHAnsi"/>
                <w:lang w:eastAsia="zh-CN"/>
              </w:rPr>
            </w:pPr>
            <w:r w:rsidRPr="00AE377F">
              <w:rPr>
                <w:rFonts w:cstheme="minorHAnsi"/>
              </w:rPr>
              <w:t xml:space="preserve"> </w:t>
            </w:r>
          </w:p>
        </w:tc>
        <w:tc>
          <w:tcPr>
            <w:tcW w:w="3864" w:type="dxa"/>
          </w:tcPr>
          <w:p w14:paraId="089AF75D" w14:textId="77777777" w:rsidR="00E30E8A" w:rsidRPr="00AE377F" w:rsidRDefault="00E30E8A" w:rsidP="00DB25F2">
            <w:pPr>
              <w:rPr>
                <w:rFonts w:cstheme="minorHAnsi"/>
              </w:rPr>
            </w:pPr>
          </w:p>
        </w:tc>
      </w:tr>
      <w:tr w:rsidR="00E30E8A" w14:paraId="2E18AC7A" w14:textId="77777777" w:rsidTr="00DB25F2">
        <w:tc>
          <w:tcPr>
            <w:tcW w:w="2235" w:type="dxa"/>
            <w:shd w:val="clear" w:color="auto" w:fill="D9D9D9" w:themeFill="background1" w:themeFillShade="D9"/>
          </w:tcPr>
          <w:p w14:paraId="586ABFA0" w14:textId="77777777" w:rsidR="00E30E8A" w:rsidRPr="00AE377F" w:rsidRDefault="00E30E8A"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12464D85" w14:textId="77777777" w:rsidR="00E30E8A" w:rsidRPr="00AE377F" w:rsidRDefault="00E30E8A" w:rsidP="00DB25F2">
            <w:pPr>
              <w:jc w:val="center"/>
              <w:rPr>
                <w:rFonts w:cstheme="minorHAnsi"/>
                <w:b/>
                <w:bCs/>
              </w:rPr>
            </w:pPr>
            <w:r w:rsidRPr="00AE377F">
              <w:rPr>
                <w:rFonts w:cstheme="minorHAnsi"/>
                <w:b/>
                <w:bCs/>
              </w:rPr>
              <w:t>Comments</w:t>
            </w:r>
          </w:p>
        </w:tc>
      </w:tr>
      <w:tr w:rsidR="00E30E8A" w14:paraId="1941C96C" w14:textId="77777777" w:rsidTr="00DB25F2">
        <w:tc>
          <w:tcPr>
            <w:tcW w:w="2235" w:type="dxa"/>
          </w:tcPr>
          <w:p w14:paraId="039D90E7" w14:textId="77777777" w:rsidR="00E30E8A" w:rsidRPr="00AE377F" w:rsidRDefault="00E30E8A" w:rsidP="00DB25F2">
            <w:pPr>
              <w:rPr>
                <w:rFonts w:cstheme="minorHAnsi"/>
                <w:lang w:eastAsia="zh-CN"/>
              </w:rPr>
            </w:pPr>
          </w:p>
        </w:tc>
        <w:tc>
          <w:tcPr>
            <w:tcW w:w="7727" w:type="dxa"/>
            <w:gridSpan w:val="2"/>
          </w:tcPr>
          <w:p w14:paraId="4ECC9375" w14:textId="77777777" w:rsidR="00E30E8A" w:rsidRPr="00AE377F" w:rsidRDefault="00E30E8A" w:rsidP="00DB25F2">
            <w:pPr>
              <w:rPr>
                <w:rFonts w:cstheme="minorHAnsi"/>
                <w:b/>
              </w:rPr>
            </w:pPr>
          </w:p>
        </w:tc>
      </w:tr>
      <w:tr w:rsidR="00E30E8A" w14:paraId="50973A85" w14:textId="77777777" w:rsidTr="00DB25F2">
        <w:tc>
          <w:tcPr>
            <w:tcW w:w="2235" w:type="dxa"/>
          </w:tcPr>
          <w:p w14:paraId="0BD8E684" w14:textId="77777777" w:rsidR="00E30E8A" w:rsidRPr="00AE377F" w:rsidRDefault="00E30E8A" w:rsidP="00DB25F2">
            <w:pPr>
              <w:rPr>
                <w:rFonts w:cstheme="minorHAnsi"/>
                <w:lang w:eastAsia="zh-CN"/>
              </w:rPr>
            </w:pPr>
          </w:p>
        </w:tc>
        <w:tc>
          <w:tcPr>
            <w:tcW w:w="7727" w:type="dxa"/>
            <w:gridSpan w:val="2"/>
          </w:tcPr>
          <w:p w14:paraId="1B1004DC" w14:textId="77777777" w:rsidR="00E30E8A" w:rsidRPr="00AE377F" w:rsidRDefault="00E30E8A" w:rsidP="00DB25F2">
            <w:pPr>
              <w:rPr>
                <w:rFonts w:eastAsia="Malgun Gothic" w:cstheme="minorHAnsi"/>
                <w:lang w:eastAsia="ko-KR"/>
              </w:rPr>
            </w:pPr>
          </w:p>
        </w:tc>
      </w:tr>
    </w:tbl>
    <w:p w14:paraId="24259034" w14:textId="77777777" w:rsidR="00E30E8A" w:rsidRDefault="00E30E8A"/>
    <w:p w14:paraId="5285FD09" w14:textId="77777777" w:rsidR="0087409F" w:rsidRDefault="0087409F"/>
    <w:p w14:paraId="79492CAA" w14:textId="77777777" w:rsidR="0087409F" w:rsidRDefault="00E97363">
      <w:pPr>
        <w:pStyle w:val="Heading5"/>
        <w:ind w:left="1008" w:hanging="1008"/>
      </w:pPr>
      <w:r>
        <w:t>Issue 8-12: Functionality-based LCM signaling</w:t>
      </w:r>
    </w:p>
    <w:p w14:paraId="07437344" w14:textId="77777777" w:rsidR="0087409F" w:rsidRDefault="00E97363">
      <w:r>
        <w:t>One FFS from RAN1 #112-bis-e Agreement related AI/ML functionality identification and functionality-based LCM of UE-side models and/or UE-part of two-sided models is given below.</w:t>
      </w:r>
    </w:p>
    <w:p w14:paraId="41A9B4C5" w14:textId="77777777" w:rsidR="0087409F" w:rsidRDefault="0087409F">
      <w:pPr>
        <w:rPr>
          <w:b/>
          <w:bCs/>
        </w:rPr>
      </w:pPr>
    </w:p>
    <w:p w14:paraId="2688C4D5" w14:textId="77777777" w:rsidR="0087409F" w:rsidRDefault="00E97363">
      <w:pPr>
        <w:rPr>
          <w:rFonts w:cstheme="minorHAnsi"/>
          <w:lang w:val="en-GB" w:eastAsia="ja-JP"/>
        </w:rPr>
      </w:pPr>
      <w:r>
        <w:rPr>
          <w:rFonts w:cstheme="minorHAnsi"/>
          <w:lang w:val="en-GB" w:eastAsia="ja-JP"/>
        </w:rPr>
        <w:t>FFS: Signaling to support functionality-based LCM operations, e.g., to activate/deactivate/fallback/switch AI/ML functionalities</w:t>
      </w:r>
    </w:p>
    <w:p w14:paraId="67F3DBFE" w14:textId="77777777" w:rsidR="0087409F" w:rsidRDefault="0087409F">
      <w:pPr>
        <w:rPr>
          <w:rFonts w:cstheme="minorHAnsi"/>
          <w:i/>
          <w:iCs/>
          <w:lang w:val="en-GB" w:eastAsia="ja-JP"/>
        </w:rPr>
      </w:pPr>
    </w:p>
    <w:p w14:paraId="114B9D75" w14:textId="4B0BEA87" w:rsidR="0087409F" w:rsidRDefault="00E97363">
      <w:pPr>
        <w:pStyle w:val="Heading6"/>
        <w:ind w:left="1152" w:hanging="1152"/>
      </w:pPr>
      <w:r>
        <w:t>[FL1]</w:t>
      </w:r>
      <w:r w:rsidR="00500918">
        <w:t>[FL2]</w:t>
      </w:r>
      <w:r>
        <w:t xml:space="preserve"> Proposed conclusion 8-12a:</w:t>
      </w:r>
    </w:p>
    <w:p w14:paraId="1CE4407D" w14:textId="77777777" w:rsidR="0087409F" w:rsidRDefault="00E97363">
      <w:r>
        <w:t>Conclude that functionality-based LCM actions such as activation/deactivation/switching are realized via NW (re)-configuration.</w:t>
      </w:r>
    </w:p>
    <w:p w14:paraId="7B8AAA9D" w14:textId="77777777" w:rsidR="0087409F" w:rsidRDefault="0087409F">
      <w:pPr>
        <w:rPr>
          <w:highlight w:val="yellow"/>
        </w:rPr>
      </w:pPr>
    </w:p>
    <w:tbl>
      <w:tblPr>
        <w:tblStyle w:val="TableGrid"/>
        <w:tblW w:w="0" w:type="auto"/>
        <w:tblLook w:val="04A0" w:firstRow="1" w:lastRow="0" w:firstColumn="1" w:lastColumn="0" w:noHBand="0" w:noVBand="1"/>
      </w:tblPr>
      <w:tblGrid>
        <w:gridCol w:w="2235"/>
        <w:gridCol w:w="3863"/>
        <w:gridCol w:w="3864"/>
      </w:tblGrid>
      <w:tr w:rsidR="0087409F" w14:paraId="5340E0E1" w14:textId="77777777">
        <w:trPr>
          <w:trHeight w:val="449"/>
        </w:trPr>
        <w:tc>
          <w:tcPr>
            <w:tcW w:w="2235" w:type="dxa"/>
            <w:shd w:val="clear" w:color="auto" w:fill="D9D9D9" w:themeFill="background1" w:themeFillShade="D9"/>
          </w:tcPr>
          <w:p w14:paraId="11C03383" w14:textId="77777777" w:rsidR="0087409F" w:rsidRDefault="0087409F">
            <w:pPr>
              <w:jc w:val="center"/>
              <w:rPr>
                <w:rFonts w:cstheme="minorHAnsi"/>
              </w:rPr>
            </w:pPr>
          </w:p>
        </w:tc>
        <w:tc>
          <w:tcPr>
            <w:tcW w:w="3863" w:type="dxa"/>
            <w:shd w:val="clear" w:color="auto" w:fill="D9D9D9" w:themeFill="background1" w:themeFillShade="D9"/>
            <w:vAlign w:val="center"/>
          </w:tcPr>
          <w:p w14:paraId="1584E06A"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25A20259" w14:textId="77777777" w:rsidR="0087409F" w:rsidRDefault="00E97363">
            <w:pPr>
              <w:jc w:val="center"/>
              <w:rPr>
                <w:rFonts w:cstheme="minorHAnsi"/>
              </w:rPr>
            </w:pPr>
            <w:r>
              <w:rPr>
                <w:rFonts w:cstheme="minorHAnsi"/>
              </w:rPr>
              <w:t>No</w:t>
            </w:r>
          </w:p>
        </w:tc>
      </w:tr>
      <w:tr w:rsidR="0087409F" w14:paraId="7C25BEBB" w14:textId="77777777">
        <w:trPr>
          <w:trHeight w:val="746"/>
        </w:trPr>
        <w:tc>
          <w:tcPr>
            <w:tcW w:w="2235" w:type="dxa"/>
          </w:tcPr>
          <w:p w14:paraId="7AFFFBB0" w14:textId="77777777" w:rsidR="0087409F" w:rsidRDefault="00E97363">
            <w:pPr>
              <w:jc w:val="center"/>
              <w:rPr>
                <w:rFonts w:cstheme="minorHAnsi"/>
              </w:rPr>
            </w:pPr>
            <w:r>
              <w:rPr>
                <w:rFonts w:cstheme="minorHAnsi"/>
              </w:rPr>
              <w:t>Agree?</w:t>
            </w:r>
          </w:p>
        </w:tc>
        <w:tc>
          <w:tcPr>
            <w:tcW w:w="3863" w:type="dxa"/>
          </w:tcPr>
          <w:p w14:paraId="49679AFA" w14:textId="77777777" w:rsidR="0087409F" w:rsidRDefault="00E97363">
            <w:pPr>
              <w:rPr>
                <w:rFonts w:cstheme="minorHAnsi"/>
                <w:lang w:eastAsia="zh-CN"/>
              </w:rPr>
            </w:pPr>
            <w:r>
              <w:rPr>
                <w:rFonts w:cstheme="minorHAnsi"/>
              </w:rPr>
              <w:t xml:space="preserve"> Panasonic</w:t>
            </w:r>
          </w:p>
        </w:tc>
        <w:tc>
          <w:tcPr>
            <w:tcW w:w="3864" w:type="dxa"/>
          </w:tcPr>
          <w:p w14:paraId="26B15565" w14:textId="77777777" w:rsidR="0087409F" w:rsidRDefault="0087409F">
            <w:pPr>
              <w:rPr>
                <w:rFonts w:cstheme="minorHAnsi"/>
              </w:rPr>
            </w:pPr>
          </w:p>
        </w:tc>
      </w:tr>
      <w:tr w:rsidR="0087409F" w14:paraId="0392EBCB" w14:textId="77777777">
        <w:tc>
          <w:tcPr>
            <w:tcW w:w="2235" w:type="dxa"/>
            <w:shd w:val="clear" w:color="auto" w:fill="D9D9D9" w:themeFill="background1" w:themeFillShade="D9"/>
          </w:tcPr>
          <w:p w14:paraId="4F13113B"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988E3AB" w14:textId="77777777" w:rsidR="0087409F" w:rsidRDefault="00E97363">
            <w:pPr>
              <w:jc w:val="center"/>
              <w:rPr>
                <w:rFonts w:cstheme="minorHAnsi"/>
                <w:b/>
                <w:bCs/>
              </w:rPr>
            </w:pPr>
            <w:r>
              <w:rPr>
                <w:rFonts w:cstheme="minorHAnsi"/>
                <w:b/>
                <w:bCs/>
              </w:rPr>
              <w:t>Comments</w:t>
            </w:r>
          </w:p>
        </w:tc>
      </w:tr>
      <w:tr w:rsidR="004545FF" w14:paraId="737C8269" w14:textId="77777777">
        <w:tc>
          <w:tcPr>
            <w:tcW w:w="2235" w:type="dxa"/>
          </w:tcPr>
          <w:p w14:paraId="366C87F7" w14:textId="77777777" w:rsidR="004545FF" w:rsidRPr="00AE377F" w:rsidRDefault="004545FF" w:rsidP="004545FF">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7CA8D190" w14:textId="77777777" w:rsidR="004545FF" w:rsidRPr="00A577EF" w:rsidRDefault="004545FF" w:rsidP="004545FF">
            <w:pPr>
              <w:rPr>
                <w:rFonts w:cstheme="minorHAnsi"/>
                <w:lang w:eastAsia="zh-CN"/>
              </w:rPr>
            </w:pPr>
            <w:r w:rsidRPr="00A577EF">
              <w:rPr>
                <w:rFonts w:cstheme="minorHAnsi" w:hint="eastAsia"/>
                <w:lang w:eastAsia="zh-CN"/>
              </w:rPr>
              <w:t>O</w:t>
            </w:r>
            <w:r w:rsidRPr="00A577EF">
              <w:rPr>
                <w:rFonts w:cstheme="minorHAnsi"/>
                <w:lang w:eastAsia="zh-CN"/>
              </w:rPr>
              <w:t>K</w:t>
            </w:r>
          </w:p>
        </w:tc>
      </w:tr>
      <w:tr w:rsidR="007D062D" w14:paraId="6273EF5F" w14:textId="77777777">
        <w:tc>
          <w:tcPr>
            <w:tcW w:w="2235" w:type="dxa"/>
          </w:tcPr>
          <w:p w14:paraId="0AA3F527" w14:textId="7592AFB5" w:rsidR="007D062D" w:rsidRDefault="007D062D" w:rsidP="007D062D">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4F008826" w14:textId="7CDEA08F" w:rsidR="007D062D" w:rsidRDefault="007D062D" w:rsidP="007D062D">
            <w:pPr>
              <w:rPr>
                <w:rFonts w:eastAsia="Malgun Gothic" w:cstheme="minorHAnsi"/>
                <w:lang w:eastAsia="ko-KR"/>
              </w:rPr>
            </w:pPr>
            <w:r w:rsidRPr="000A6B01">
              <w:rPr>
                <w:rFonts w:eastAsia="MS Mincho" w:cstheme="minorHAnsi"/>
                <w:bCs/>
                <w:lang w:eastAsia="ja-JP"/>
              </w:rPr>
              <w:t>It depends on the granularity of functionality</w:t>
            </w:r>
            <w:r>
              <w:rPr>
                <w:rFonts w:eastAsia="MS Mincho" w:cstheme="minorHAnsi"/>
                <w:bCs/>
                <w:lang w:eastAsia="ja-JP"/>
              </w:rPr>
              <w:t>, in other words, the conditions associated with functionality</w:t>
            </w:r>
            <w:r w:rsidRPr="000A6B01">
              <w:rPr>
                <w:rFonts w:eastAsia="MS Mincho" w:cstheme="minorHAnsi"/>
                <w:bCs/>
                <w:lang w:eastAsia="ja-JP"/>
              </w:rPr>
              <w:t xml:space="preserve">. </w:t>
            </w:r>
            <w:r>
              <w:rPr>
                <w:rFonts w:eastAsia="MS Mincho" w:cstheme="minorHAnsi"/>
                <w:bCs/>
                <w:lang w:eastAsia="ja-JP"/>
              </w:rPr>
              <w:t>If the functionality is defined per applicable UE speed and/or prediction time offset for CSI/beam prediction, it may be useful to switch functionality via MAC CE. Hence, we prefer to wait for the conclusion regarding the conditions associated with functionality per use case.</w:t>
            </w:r>
          </w:p>
        </w:tc>
      </w:tr>
      <w:tr w:rsidR="000E148E" w14:paraId="3ADEEB1C" w14:textId="77777777">
        <w:tc>
          <w:tcPr>
            <w:tcW w:w="2235" w:type="dxa"/>
          </w:tcPr>
          <w:p w14:paraId="78345599" w14:textId="71C17C06" w:rsidR="000E148E" w:rsidRPr="000E148E" w:rsidRDefault="000E148E" w:rsidP="007D062D">
            <w:pPr>
              <w:rPr>
                <w:rFonts w:eastAsia="MS Mincho" w:cstheme="minorHAnsi"/>
                <w:lang w:eastAsia="ja-JP"/>
              </w:rPr>
            </w:pPr>
            <w:r>
              <w:rPr>
                <w:rFonts w:eastAsia="MS Mincho" w:cstheme="minorHAnsi" w:hint="eastAsia"/>
                <w:lang w:eastAsia="ja-JP"/>
              </w:rPr>
              <w:t>S</w:t>
            </w:r>
            <w:r>
              <w:rPr>
                <w:rFonts w:eastAsia="MS Mincho" w:cstheme="minorHAnsi"/>
                <w:lang w:eastAsia="ja-JP"/>
              </w:rPr>
              <w:t>amsung</w:t>
            </w:r>
          </w:p>
        </w:tc>
        <w:tc>
          <w:tcPr>
            <w:tcW w:w="7727" w:type="dxa"/>
            <w:gridSpan w:val="2"/>
          </w:tcPr>
          <w:p w14:paraId="0AC4CC51" w14:textId="23DD1795" w:rsidR="000E148E" w:rsidRPr="000A6B01" w:rsidRDefault="000E148E" w:rsidP="007D062D">
            <w:pPr>
              <w:rPr>
                <w:rFonts w:eastAsia="MS Mincho" w:cstheme="minorHAnsi"/>
                <w:bCs/>
                <w:lang w:eastAsia="ja-JP"/>
              </w:rPr>
            </w:pPr>
            <w:r>
              <w:t>Does this rule out deactivation and activation of already configured functionalities?</w:t>
            </w:r>
          </w:p>
        </w:tc>
      </w:tr>
      <w:tr w:rsidR="002431DE" w14:paraId="3A88EEDA" w14:textId="77777777">
        <w:tc>
          <w:tcPr>
            <w:tcW w:w="2235" w:type="dxa"/>
          </w:tcPr>
          <w:p w14:paraId="1594D9E6" w14:textId="323FF8CA" w:rsidR="002431DE" w:rsidRDefault="002431DE" w:rsidP="007D062D">
            <w:pPr>
              <w:rPr>
                <w:rFonts w:eastAsia="MS Mincho" w:cstheme="minorHAnsi"/>
                <w:lang w:eastAsia="ja-JP"/>
              </w:rPr>
            </w:pPr>
            <w:r w:rsidRPr="002431DE">
              <w:rPr>
                <w:rFonts w:eastAsia="MS Mincho" w:cstheme="minorHAnsi"/>
                <w:lang w:eastAsia="ja-JP"/>
              </w:rPr>
              <w:t>Ericsson</w:t>
            </w:r>
          </w:p>
        </w:tc>
        <w:tc>
          <w:tcPr>
            <w:tcW w:w="7727" w:type="dxa"/>
            <w:gridSpan w:val="2"/>
          </w:tcPr>
          <w:p w14:paraId="0A780C9F" w14:textId="61514873" w:rsidR="002431DE" w:rsidRDefault="002431DE" w:rsidP="007D062D">
            <w:r>
              <w:t>Support</w:t>
            </w:r>
          </w:p>
        </w:tc>
      </w:tr>
      <w:tr w:rsidR="00194748" w14:paraId="5A76FA1C" w14:textId="77777777">
        <w:tc>
          <w:tcPr>
            <w:tcW w:w="2235" w:type="dxa"/>
          </w:tcPr>
          <w:p w14:paraId="3F3A581D" w14:textId="6EF5C124" w:rsidR="00194748" w:rsidRPr="002431DE" w:rsidRDefault="00194748" w:rsidP="00194748">
            <w:pPr>
              <w:rPr>
                <w:rFonts w:eastAsia="MS Mincho" w:cstheme="minorHAnsi"/>
                <w:lang w:eastAsia="ja-JP"/>
              </w:rPr>
            </w:pPr>
            <w:r>
              <w:rPr>
                <w:rFonts w:eastAsia="MS Mincho" w:cstheme="minorHAnsi"/>
                <w:lang w:eastAsia="ja-JP"/>
              </w:rPr>
              <w:t>NEC</w:t>
            </w:r>
          </w:p>
        </w:tc>
        <w:tc>
          <w:tcPr>
            <w:tcW w:w="7727" w:type="dxa"/>
            <w:gridSpan w:val="2"/>
          </w:tcPr>
          <w:p w14:paraId="3C5315C5" w14:textId="64FF856D" w:rsidR="00194748" w:rsidRDefault="00194748" w:rsidP="00194748">
            <w:r>
              <w:rPr>
                <w:rFonts w:eastAsia="MS Mincho" w:cstheme="minorHAnsi"/>
                <w:bCs/>
                <w:lang w:eastAsia="ja-JP"/>
              </w:rPr>
              <w:t xml:space="preserve">We agree with NTT, it may be beneficial to consider L1/L2 mechanisms for LCM operations to reduce latency for some of the scenarios especially where the AI/ML use case (e.g. CSI/beam management) can impact UE operations severely if AI/ML model/functionality is not performing well. </w:t>
            </w:r>
          </w:p>
        </w:tc>
      </w:tr>
      <w:tr w:rsidR="00F23C3E" w:rsidRPr="003657D5" w14:paraId="7E5E8B6A" w14:textId="77777777" w:rsidTr="00F23C3E">
        <w:tc>
          <w:tcPr>
            <w:tcW w:w="2235" w:type="dxa"/>
          </w:tcPr>
          <w:p w14:paraId="03B86D4F" w14:textId="77777777" w:rsidR="00F23C3E" w:rsidRPr="003657D5" w:rsidRDefault="00F23C3E" w:rsidP="00F23C3E">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554620A0" w14:textId="77777777" w:rsidR="00F23C3E" w:rsidRPr="003657D5" w:rsidRDefault="00F23C3E" w:rsidP="00F23C3E">
            <w:pPr>
              <w:rPr>
                <w:rFonts w:eastAsia="Malgun Gothic" w:cstheme="minorHAnsi"/>
                <w:lang w:eastAsia="ko-KR"/>
              </w:rPr>
            </w:pPr>
            <w:r>
              <w:rPr>
                <w:rFonts w:eastAsia="Malgun Gothic" w:cstheme="minorHAnsi"/>
                <w:lang w:eastAsia="ko-KR"/>
              </w:rPr>
              <w:t>Fine in principle but ‘NW configuration’ would mean RRC configuration? Whether RRC or MAC-CE or other means would be WI discussion. If this is clarified, we are ok.</w:t>
            </w:r>
          </w:p>
        </w:tc>
      </w:tr>
      <w:tr w:rsidR="00F74100" w:rsidRPr="003657D5" w14:paraId="72D027B6" w14:textId="77777777" w:rsidTr="00F23C3E">
        <w:tc>
          <w:tcPr>
            <w:tcW w:w="2235" w:type="dxa"/>
          </w:tcPr>
          <w:p w14:paraId="4F397899" w14:textId="16CEFF7D" w:rsidR="00F74100" w:rsidRDefault="00F74100" w:rsidP="00F23C3E">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6AD46FC1" w14:textId="1E2C0BAB" w:rsidR="00F74100" w:rsidRDefault="00F74100" w:rsidP="00F23C3E">
            <w:pPr>
              <w:rPr>
                <w:rFonts w:eastAsia="Malgun Gothic" w:cstheme="minorHAnsi"/>
                <w:lang w:eastAsia="ko-KR"/>
              </w:rPr>
            </w:pPr>
            <w:r>
              <w:rPr>
                <w:rFonts w:hint="eastAsia"/>
              </w:rPr>
              <w:t>S</w:t>
            </w:r>
            <w:r>
              <w:t>upport.</w:t>
            </w:r>
          </w:p>
        </w:tc>
      </w:tr>
    </w:tbl>
    <w:p w14:paraId="14B2F9FD" w14:textId="77777777" w:rsidR="0087409F" w:rsidRDefault="0087409F">
      <w:pPr>
        <w:rPr>
          <w:highlight w:val="yellow"/>
        </w:rPr>
      </w:pPr>
    </w:p>
    <w:p w14:paraId="312D16A8" w14:textId="77777777" w:rsidR="0087409F" w:rsidRDefault="0087409F">
      <w:pPr>
        <w:rPr>
          <w:b/>
          <w:bCs/>
          <w:lang w:val="en-GB"/>
        </w:rPr>
      </w:pPr>
    </w:p>
    <w:bookmarkEnd w:id="103"/>
    <w:p w14:paraId="29CB0A44" w14:textId="77777777" w:rsidR="0087409F" w:rsidRDefault="00E97363">
      <w:pPr>
        <w:pStyle w:val="Heading4"/>
        <w:numPr>
          <w:ilvl w:val="3"/>
          <w:numId w:val="17"/>
        </w:numPr>
      </w:pPr>
      <w:r>
        <w:t>Functionality/model monitoring</w:t>
      </w:r>
    </w:p>
    <w:p w14:paraId="6D55A75F"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87409F" w14:paraId="63340274" w14:textId="77777777">
        <w:tc>
          <w:tcPr>
            <w:tcW w:w="9962" w:type="dxa"/>
          </w:tcPr>
          <w:p w14:paraId="0A02CB18" w14:textId="77777777" w:rsidR="0087409F" w:rsidRDefault="00E97363">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28361AA2" w14:textId="77777777" w:rsidR="0087409F" w:rsidRDefault="00E97363">
            <w:r>
              <w:t>Study AI/ML model monitoring for at least the following purposes: model activation, deactivation, selection, switching, fallback, and update (including re-training).</w:t>
            </w:r>
          </w:p>
          <w:p w14:paraId="3EA87432" w14:textId="77777777" w:rsidR="0087409F" w:rsidRDefault="00E97363">
            <w:pPr>
              <w:rPr>
                <w:rFonts w:eastAsia="DengXian"/>
                <w:iCs/>
                <w:lang w:eastAsia="zh-CN"/>
              </w:rPr>
            </w:pPr>
            <w:r>
              <w:rPr>
                <w:color w:val="FF0000"/>
              </w:rPr>
              <w:t>FFS: Model selection refers to the selection of an AI/ML model among models for the same functionality. (Exact terminology to be discussed/defined)</w:t>
            </w:r>
          </w:p>
          <w:p w14:paraId="5F7E769B" w14:textId="77777777" w:rsidR="0087409F" w:rsidRDefault="0087409F">
            <w:pPr>
              <w:rPr>
                <w:rFonts w:eastAsia="DengXian"/>
                <w:iCs/>
                <w:lang w:eastAsia="zh-CN"/>
              </w:rPr>
            </w:pPr>
          </w:p>
          <w:p w14:paraId="11990D5A" w14:textId="77777777" w:rsidR="0087409F" w:rsidRDefault="00E97363">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37A1DE88" w14:textId="77777777" w:rsidR="0087409F" w:rsidRDefault="00E97363">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57E2E105" w14:textId="77777777" w:rsidR="0087409F" w:rsidRDefault="00E97363">
            <w:pPr>
              <w:pStyle w:val="ListParagraph"/>
              <w:numPr>
                <w:ilvl w:val="2"/>
                <w:numId w:val="96"/>
              </w:numPr>
              <w:rPr>
                <w:rFonts w:eastAsia="Times New Roman"/>
              </w:rPr>
            </w:pPr>
            <w:r>
              <w:rPr>
                <w:rFonts w:eastAsia="Times New Roman"/>
              </w:rPr>
              <w:t>Monitoring based on inference accuracy, including metrics related to intermediate KPIs</w:t>
            </w:r>
          </w:p>
          <w:p w14:paraId="35DF5FF3" w14:textId="77777777" w:rsidR="0087409F" w:rsidRDefault="00E97363">
            <w:pPr>
              <w:pStyle w:val="ListParagraph"/>
              <w:numPr>
                <w:ilvl w:val="2"/>
                <w:numId w:val="96"/>
              </w:numPr>
              <w:rPr>
                <w:rFonts w:eastAsia="Times New Roman"/>
              </w:rPr>
            </w:pPr>
            <w:r>
              <w:rPr>
                <w:rFonts w:eastAsia="Times New Roman"/>
              </w:rPr>
              <w:t xml:space="preserve">Monitoring based on system performance, including metrics related to system </w:t>
            </w:r>
            <w:r>
              <w:rPr>
                <w:rFonts w:eastAsia="Times New Roman"/>
              </w:rPr>
              <w:pgNum/>
            </w:r>
            <w:r>
              <w:rPr>
                <w:rFonts w:eastAsia="Times New Roman"/>
              </w:rPr>
              <w:t>erformance KPIs</w:t>
            </w:r>
          </w:p>
          <w:p w14:paraId="5570ACAA" w14:textId="77777777" w:rsidR="0087409F" w:rsidRDefault="00E97363">
            <w:pPr>
              <w:pStyle w:val="ListParagraph"/>
              <w:numPr>
                <w:ilvl w:val="2"/>
                <w:numId w:val="96"/>
              </w:numPr>
              <w:rPr>
                <w:rFonts w:eastAsia="Times New Roman"/>
              </w:rPr>
            </w:pPr>
            <w:r>
              <w:rPr>
                <w:rFonts w:eastAsia="Times New Roman"/>
              </w:rPr>
              <w:t>Other monitoring solutions, at least following 2 options.</w:t>
            </w:r>
          </w:p>
          <w:p w14:paraId="5E9CE939" w14:textId="77777777" w:rsidR="0087409F" w:rsidRDefault="00E97363">
            <w:pPr>
              <w:pStyle w:val="ListParagraph"/>
              <w:numPr>
                <w:ilvl w:val="3"/>
                <w:numId w:val="96"/>
              </w:numPr>
            </w:pPr>
            <w:r>
              <w:t>Monitoring based on data distribution</w:t>
            </w:r>
          </w:p>
          <w:p w14:paraId="44AC0606" w14:textId="77777777" w:rsidR="0087409F" w:rsidRDefault="00E97363">
            <w:pPr>
              <w:pStyle w:val="ListParagraph"/>
              <w:numPr>
                <w:ilvl w:val="4"/>
                <w:numId w:val="96"/>
              </w:numPr>
              <w:rPr>
                <w:rFonts w:eastAsia="Times New Roman"/>
              </w:rPr>
            </w:pPr>
            <w:r>
              <w:rPr>
                <w:rFonts w:eastAsia="Times New Roman"/>
              </w:rPr>
              <w:t xml:space="preserve">Input-based: e.g., Monitoring the validity of the AI/ML input, e.g., out-of-distribution detection, drift detection of input data, or </w:t>
            </w:r>
            <w:r>
              <w:rPr>
                <w:rFonts w:eastAsia="Times New Roman"/>
                <w:strike/>
              </w:rPr>
              <w:t>something simple like checking</w:t>
            </w:r>
            <w:r>
              <w:rPr>
                <w:rFonts w:eastAsia="Times New Roman"/>
              </w:rPr>
              <w:t xml:space="preserve"> SNR, delay spread, etc.</w:t>
            </w:r>
          </w:p>
          <w:p w14:paraId="166FF79D" w14:textId="77777777" w:rsidR="0087409F" w:rsidRDefault="00E97363">
            <w:pPr>
              <w:pStyle w:val="ListParagraph"/>
              <w:numPr>
                <w:ilvl w:val="4"/>
                <w:numId w:val="96"/>
              </w:numPr>
            </w:pPr>
            <w:r>
              <w:rPr>
                <w:rFonts w:eastAsia="Times New Roman"/>
              </w:rPr>
              <w:t xml:space="preserve">Output-based: </w:t>
            </w:r>
            <w:r>
              <w:t>e.g., drift detection of output data</w:t>
            </w:r>
          </w:p>
          <w:p w14:paraId="607AF6EF" w14:textId="77777777" w:rsidR="0087409F" w:rsidRDefault="00E97363">
            <w:pPr>
              <w:pStyle w:val="ListParagraph"/>
              <w:numPr>
                <w:ilvl w:val="3"/>
                <w:numId w:val="96"/>
              </w:numPr>
            </w:pPr>
            <w:r>
              <w:t>Monitoring based on applicable condition</w:t>
            </w:r>
          </w:p>
          <w:p w14:paraId="686011CD" w14:textId="77777777" w:rsidR="0087409F" w:rsidRDefault="00E97363">
            <w:pPr>
              <w:rPr>
                <w:lang w:eastAsia="zh-CN"/>
              </w:rPr>
            </w:pPr>
            <w:r>
              <w:rPr>
                <w:lang w:eastAsia="zh-CN"/>
              </w:rPr>
              <w:t>Note: Model monitoring metric calculation may be done at NW or UE</w:t>
            </w:r>
          </w:p>
          <w:p w14:paraId="4897E3A7" w14:textId="77777777" w:rsidR="0087409F" w:rsidRDefault="0087409F">
            <w:pPr>
              <w:rPr>
                <w:lang w:eastAsia="zh-CN"/>
              </w:rPr>
            </w:pPr>
          </w:p>
          <w:p w14:paraId="06055304" w14:textId="77777777" w:rsidR="0087409F" w:rsidRDefault="00E97363">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154E6FA9" w14:textId="77777777" w:rsidR="0087409F" w:rsidRDefault="00E97363">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7D1E6A80" w14:textId="77777777" w:rsidR="0087409F" w:rsidRDefault="00E97363">
            <w:pPr>
              <w:pStyle w:val="ListParagraph"/>
              <w:numPr>
                <w:ilvl w:val="0"/>
                <w:numId w:val="97"/>
              </w:numPr>
            </w:pPr>
            <w:r>
              <w:lastRenderedPageBreak/>
              <w:t>Accuracy and relevance (i.e., how well does the given monitoring metric/methods reflect the model and system performance)</w:t>
            </w:r>
          </w:p>
          <w:p w14:paraId="12E8B4FA" w14:textId="77777777" w:rsidR="0087409F" w:rsidRDefault="00E97363">
            <w:pPr>
              <w:pStyle w:val="ListParagraph"/>
              <w:numPr>
                <w:ilvl w:val="0"/>
                <w:numId w:val="97"/>
              </w:numPr>
            </w:pPr>
            <w:r>
              <w:t>Overhead (e.g., signaling overhead associated with model monitoring)</w:t>
            </w:r>
          </w:p>
          <w:p w14:paraId="047393B2" w14:textId="77777777" w:rsidR="0087409F" w:rsidRDefault="00E97363">
            <w:pPr>
              <w:pStyle w:val="ListParagraph"/>
              <w:numPr>
                <w:ilvl w:val="0"/>
                <w:numId w:val="97"/>
              </w:numPr>
            </w:pPr>
            <w:r>
              <w:t>Complexity (e.g., computation and memory cost for model monitoring)</w:t>
            </w:r>
          </w:p>
          <w:p w14:paraId="60F5C1F8" w14:textId="77777777" w:rsidR="0087409F" w:rsidRDefault="00E97363">
            <w:pPr>
              <w:pStyle w:val="ListParagraph"/>
              <w:numPr>
                <w:ilvl w:val="0"/>
                <w:numId w:val="97"/>
              </w:numPr>
            </w:pPr>
            <w:r>
              <w:t>Latency (i.e., timeliness of monitoring result, from model failure to action, given the purpose of model monitoring)</w:t>
            </w:r>
          </w:p>
          <w:p w14:paraId="4F1F2AAC" w14:textId="77777777" w:rsidR="0087409F" w:rsidRDefault="00E97363">
            <w:pPr>
              <w:pStyle w:val="ListParagraph"/>
              <w:numPr>
                <w:ilvl w:val="0"/>
                <w:numId w:val="97"/>
              </w:numPr>
            </w:pPr>
            <w:r>
              <w:t>FFS: Power consumption</w:t>
            </w:r>
          </w:p>
          <w:p w14:paraId="79B4F1AE" w14:textId="77777777" w:rsidR="0087409F" w:rsidRDefault="00E97363">
            <w:pPr>
              <w:pStyle w:val="ListParagraph"/>
              <w:numPr>
                <w:ilvl w:val="0"/>
                <w:numId w:val="97"/>
              </w:numPr>
            </w:pPr>
            <w:r>
              <w:t>Other KPIs are not precluded.</w:t>
            </w:r>
          </w:p>
          <w:p w14:paraId="2DA8A150" w14:textId="77777777" w:rsidR="0087409F" w:rsidRDefault="00E97363">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394152B4" w14:textId="77777777" w:rsidR="0087409F" w:rsidRDefault="00E97363">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1A0E98A9" w14:textId="77777777" w:rsidR="0087409F" w:rsidRDefault="0087409F">
            <w:pPr>
              <w:tabs>
                <w:tab w:val="left" w:pos="720"/>
                <w:tab w:val="left" w:pos="1440"/>
                <w:tab w:val="left" w:pos="2160"/>
              </w:tabs>
              <w:rPr>
                <w:rFonts w:ascii="Times New Roman" w:hAnsi="Times New Roman"/>
                <w:szCs w:val="20"/>
                <w:lang w:eastAsia="zh-CN"/>
              </w:rPr>
            </w:pPr>
          </w:p>
          <w:p w14:paraId="3D0359FF" w14:textId="77777777" w:rsidR="0087409F" w:rsidRDefault="00E97363">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44A053DE" w14:textId="77777777" w:rsidR="0087409F" w:rsidRDefault="00E97363">
            <w:pPr>
              <w:autoSpaceDE w:val="0"/>
              <w:autoSpaceDN w:val="0"/>
              <w:adjustRightInd w:val="0"/>
              <w:snapToGrid w:val="0"/>
              <w:spacing w:after="120"/>
              <w:rPr>
                <w:rFonts w:eastAsia="SimSun" w:cs="DengXian"/>
                <w:bCs/>
                <w:iCs/>
                <w:sz w:val="21"/>
                <w:szCs w:val="21"/>
                <w:lang w:eastAsia="zh-CN"/>
              </w:rPr>
            </w:pPr>
            <w:r>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5BE4962" w14:textId="77777777" w:rsidR="0087409F" w:rsidRDefault="00E97363">
            <w:pPr>
              <w:pStyle w:val="ListParagraph"/>
              <w:numPr>
                <w:ilvl w:val="0"/>
                <w:numId w:val="98"/>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model/functionality</w:t>
            </w:r>
          </w:p>
          <w:p w14:paraId="0012175C" w14:textId="77777777" w:rsidR="0087409F" w:rsidRDefault="00E97363">
            <w:pPr>
              <w:pStyle w:val="ListParagraph"/>
              <w:numPr>
                <w:ilvl w:val="0"/>
                <w:numId w:val="98"/>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input/output data distribution</w:t>
            </w:r>
          </w:p>
          <w:p w14:paraId="5116E755" w14:textId="77777777" w:rsidR="0087409F" w:rsidRDefault="00E97363">
            <w:pPr>
              <w:pStyle w:val="ListParagraph"/>
              <w:numPr>
                <w:ilvl w:val="0"/>
                <w:numId w:val="98"/>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using the inactive model/functionality for monitoring purpose and measuring the inference accuracy</w:t>
            </w:r>
          </w:p>
          <w:p w14:paraId="76B58995" w14:textId="77777777" w:rsidR="0087409F" w:rsidRDefault="00E97363">
            <w:pPr>
              <w:pStyle w:val="ListParagraph"/>
              <w:numPr>
                <w:ilvl w:val="0"/>
                <w:numId w:val="98"/>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2D6C2193" w14:textId="77777777" w:rsidR="0087409F" w:rsidRDefault="00E97363">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2850D567" w14:textId="77777777" w:rsidR="0087409F" w:rsidRDefault="00E97363">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40179175" w14:textId="77777777" w:rsidR="0087409F" w:rsidRDefault="0087409F">
            <w:pPr>
              <w:tabs>
                <w:tab w:val="left" w:pos="720"/>
                <w:tab w:val="left" w:pos="1440"/>
                <w:tab w:val="left" w:pos="2160"/>
              </w:tabs>
              <w:rPr>
                <w:rFonts w:ascii="Times New Roman" w:hAnsi="Times New Roman"/>
                <w:szCs w:val="20"/>
                <w:lang w:eastAsia="zh-CN"/>
              </w:rPr>
            </w:pPr>
          </w:p>
        </w:tc>
      </w:tr>
    </w:tbl>
    <w:p w14:paraId="5D4F0AE2" w14:textId="77777777" w:rsidR="0087409F" w:rsidRDefault="0087409F">
      <w:pPr>
        <w:rPr>
          <w:rFonts w:cstheme="minorHAnsi"/>
        </w:rPr>
      </w:pPr>
    </w:p>
    <w:p w14:paraId="3C616BC6" w14:textId="77777777" w:rsidR="0087409F" w:rsidRDefault="0087409F">
      <w:pPr>
        <w:rPr>
          <w:b/>
          <w:bCs/>
          <w:lang w:val="en-GB"/>
        </w:rPr>
      </w:pPr>
    </w:p>
    <w:p w14:paraId="00706573" w14:textId="77777777" w:rsidR="0087409F" w:rsidRDefault="00E97363">
      <w:pPr>
        <w:pStyle w:val="Heading5"/>
        <w:ind w:left="1008" w:hanging="1008"/>
      </w:pPr>
      <w:r>
        <w:t>Company proposals</w:t>
      </w:r>
    </w:p>
    <w:p w14:paraId="72F08A12" w14:textId="77777777" w:rsidR="0087409F" w:rsidRDefault="00E97363">
      <w:pPr>
        <w:spacing w:before="240" w:after="120"/>
        <w:rPr>
          <w:rStyle w:val="Emphasis"/>
        </w:rPr>
      </w:pPr>
      <w:r>
        <w:rPr>
          <w:rStyle w:val="Emphasis"/>
        </w:rPr>
        <w:t>Huawei, HiSilicon</w:t>
      </w:r>
    </w:p>
    <w:p w14:paraId="10EDD592" w14:textId="77777777" w:rsidR="0087409F" w:rsidRDefault="00E97363">
      <w:pPr>
        <w:spacing w:beforeLines="50" w:before="120"/>
        <w:rPr>
          <w:b/>
          <w:i/>
          <w:lang w:eastAsia="zh-CN"/>
        </w:rPr>
      </w:pPr>
      <w:r>
        <w:rPr>
          <w:rFonts w:hint="eastAsia"/>
          <w:b/>
          <w:i/>
          <w:lang w:eastAsia="zh-CN"/>
        </w:rPr>
        <w:t>P</w:t>
      </w:r>
      <w:r>
        <w:rPr>
          <w:b/>
          <w:i/>
          <w:lang w:eastAsia="zh-CN"/>
        </w:rPr>
        <w:t>roposal 15: A unified procedure can be applicable for the assessment/monitoring mechanism of the active model/functionality and of the inactive model/functionality.</w:t>
      </w:r>
    </w:p>
    <w:p w14:paraId="0F26F8D1" w14:textId="77777777" w:rsidR="0087409F" w:rsidRDefault="00E97363">
      <w:pPr>
        <w:pStyle w:val="ListParagraph"/>
        <w:numPr>
          <w:ilvl w:val="0"/>
          <w:numId w:val="46"/>
        </w:numPr>
        <w:spacing w:before="120" w:after="120" w:line="240" w:lineRule="auto"/>
        <w:ind w:left="420"/>
        <w:jc w:val="both"/>
        <w:rPr>
          <w:rStyle w:val="Emphasis"/>
          <w:rFonts w:ascii="Times New Roman" w:eastAsia="SimHei" w:hAnsi="Times New Roman" w:cs="Times New Roman"/>
          <w:i/>
          <w:color w:val="000000" w:themeColor="text1"/>
          <w:lang w:val="en-US"/>
        </w:rPr>
      </w:pPr>
      <w:r>
        <w:rPr>
          <w:rFonts w:ascii="Times New Roman" w:eastAsia="SimHei" w:hAnsi="Times New Roman" w:cs="Times New Roman" w:hint="eastAsia"/>
          <w:b/>
          <w:i/>
          <w:color w:val="000000" w:themeColor="text1"/>
        </w:rPr>
        <w:t>N</w:t>
      </w:r>
      <w:r>
        <w:rPr>
          <w:rFonts w:ascii="Times New Roman" w:eastAsia="SimHei" w:hAnsi="Times New Roman" w:cs="Times New Roman"/>
          <w:b/>
          <w:i/>
          <w:color w:val="000000" w:themeColor="text1"/>
        </w:rPr>
        <w:t>ote: there seems no particular spec impact on the assessment/monitoring based on additional condition, input/output data distribution, and past knowledge.</w:t>
      </w:r>
    </w:p>
    <w:p w14:paraId="652414EF" w14:textId="77777777" w:rsidR="0087409F" w:rsidRDefault="0087409F">
      <w:pPr>
        <w:spacing w:before="120" w:after="120"/>
        <w:rPr>
          <w:rStyle w:val="Emphasis"/>
        </w:rPr>
      </w:pPr>
    </w:p>
    <w:p w14:paraId="3443F8B4" w14:textId="77777777" w:rsidR="0087409F" w:rsidRDefault="00E97363">
      <w:pPr>
        <w:spacing w:before="120" w:after="120"/>
        <w:rPr>
          <w:rStyle w:val="Emphasis"/>
        </w:rPr>
      </w:pPr>
      <w:r>
        <w:rPr>
          <w:rStyle w:val="Emphasis"/>
        </w:rPr>
        <w:t>Vivo:</w:t>
      </w:r>
    </w:p>
    <w:p w14:paraId="2EA8F01A" w14:textId="77777777" w:rsidR="0087409F" w:rsidRDefault="00E97363">
      <w:pPr>
        <w:spacing w:beforeLines="50" w:before="120" w:afterLines="50" w:after="120"/>
        <w:jc w:val="both"/>
        <w:rPr>
          <w:rFonts w:ascii="Times New Roman" w:eastAsia="SimSun" w:hAnsi="Times New Roman" w:cs="Times New Roman"/>
          <w:b/>
          <w:sz w:val="20"/>
          <w:szCs w:val="20"/>
          <w:lang w:val="en-GB" w:eastAsia="zh-CN"/>
          <w14:scene3d>
            <w14:camera w14:prst="orthographicFront"/>
            <w14:lightRig w14:rig="threePt" w14:dir="t">
              <w14:rot w14:lat="0" w14:lon="0" w14:rev="0"/>
            </w14:lightRig>
          </w14:scene3d>
        </w:rPr>
      </w:pPr>
      <w:r>
        <w:rPr>
          <w:rFonts w:ascii="Times New Roman" w:eastAsia="SimSun" w:hAnsi="Times New Roman" w:cs="Times New Roman" w:hint="eastAsia"/>
          <w:b/>
          <w:sz w:val="20"/>
          <w:szCs w:val="20"/>
          <w:lang w:eastAsia="zh-CN"/>
          <w14:scene3d>
            <w14:camera w14:prst="orthographicFront"/>
            <w14:lightRig w14:rig="threePt" w14:dir="t">
              <w14:rot w14:lat="0" w14:lon="0" w14:rev="0"/>
            </w14:lightRig>
          </w14:scene3d>
        </w:rPr>
        <w:lastRenderedPageBreak/>
        <w:t>Pr</w:t>
      </w:r>
      <w:r>
        <w:rPr>
          <w:rFonts w:ascii="Times New Roman" w:eastAsia="SimSun" w:hAnsi="Times New Roman" w:cs="Times New Roman"/>
          <w:b/>
          <w:sz w:val="20"/>
          <w:szCs w:val="20"/>
          <w:lang w:eastAsia="zh-CN"/>
          <w14:scene3d>
            <w14:camera w14:prst="orthographicFront"/>
            <w14:lightRig w14:rig="threePt" w14:dir="t">
              <w14:rot w14:lat="0" w14:lon="0" w14:rev="0"/>
            </w14:lightRig>
          </w14:scene3d>
        </w:rPr>
        <w:t xml:space="preserve">oposal 16: </w:t>
      </w:r>
      <w:r>
        <w:rPr>
          <w:rFonts w:ascii="Times New Roman" w:eastAsia="SimSun" w:hAnsi="Times New Roman" w:cs="Times New Roman"/>
          <w:b/>
          <w:sz w:val="20"/>
          <w:szCs w:val="20"/>
          <w:lang w:val="en-GB" w:eastAsia="zh-CN"/>
          <w14:scene3d>
            <w14:camera w14:prst="orthographicFront"/>
            <w14:lightRig w14:rig="threePt" w14:dir="t">
              <w14:rot w14:lat="0" w14:lon="0" w14:rev="0"/>
            </w14:lightRig>
          </w14:scene3d>
        </w:rPr>
        <w:t>Define the terminology:</w:t>
      </w:r>
    </w:p>
    <w:p w14:paraId="220FDFB4" w14:textId="77777777" w:rsidR="0087409F" w:rsidRDefault="00E97363">
      <w:pPr>
        <w:widowControl w:val="0"/>
        <w:numPr>
          <w:ilvl w:val="0"/>
          <w:numId w:val="99"/>
        </w:numPr>
        <w:overflowPunct w:val="0"/>
        <w:spacing w:after="120"/>
        <w:jc w:val="both"/>
        <w:rPr>
          <w:rFonts w:ascii="Times New Roman" w:eastAsia="SimSun" w:hAnsi="Times New Roman" w:cs="Times New Roman"/>
          <w:b/>
          <w:color w:val="000000"/>
          <w:sz w:val="20"/>
          <w:szCs w:val="24"/>
          <w:lang w:eastAsia="zh-CN"/>
        </w:rPr>
      </w:pPr>
      <w:r>
        <w:rPr>
          <w:rFonts w:ascii="Times New Roman" w:eastAsia="SimSun" w:hAnsi="Times New Roman" w:cs="Times New Roman"/>
          <w:b/>
          <w:color w:val="000000"/>
          <w:sz w:val="20"/>
          <w:szCs w:val="24"/>
          <w:lang w:eastAsia="zh-CN"/>
        </w:rPr>
        <w:t>Model/functionality assessment: A procedure that assesses the performance of the AI/ML model/functionality on a certain scenario, site or dataset before usage.</w:t>
      </w:r>
    </w:p>
    <w:p w14:paraId="5605B017" w14:textId="77777777" w:rsidR="0087409F" w:rsidRDefault="00E97363">
      <w:pPr>
        <w:pStyle w:val="proposal0"/>
        <w:rPr>
          <w:lang w:val="en-GB"/>
        </w:rPr>
      </w:pPr>
      <w:r>
        <w:rPr>
          <w:rFonts w:eastAsiaTheme="minorEastAsia" w:hint="eastAsia"/>
        </w:rPr>
        <w:t>Pr</w:t>
      </w:r>
      <w:r>
        <w:rPr>
          <w:rFonts w:eastAsiaTheme="minorEastAsia"/>
        </w:rPr>
        <w:t xml:space="preserve">oposal 17: </w:t>
      </w:r>
      <w:r>
        <w:t>For the purpose of activation/selection/switching of UE-side models/UE-part of two-sided models/functionalities (if applicable), study the all following methods to assess the applicability and expected performance of an inactive model/functionality:</w:t>
      </w:r>
    </w:p>
    <w:p w14:paraId="334148EF" w14:textId="77777777" w:rsidR="0087409F" w:rsidRDefault="00E97363">
      <w:pPr>
        <w:widowControl w:val="0"/>
        <w:numPr>
          <w:ilvl w:val="0"/>
          <w:numId w:val="99"/>
        </w:numPr>
        <w:overflowPunct w:val="0"/>
        <w:spacing w:after="120"/>
        <w:jc w:val="both"/>
        <w:rPr>
          <w:rFonts w:ascii="Times New Roman" w:eastAsia="SimSun" w:hAnsi="Times New Roman" w:cs="Times New Roman"/>
          <w:b/>
          <w:color w:val="000000"/>
          <w:sz w:val="20"/>
          <w:szCs w:val="24"/>
          <w:lang w:eastAsia="zh-CN"/>
        </w:rPr>
      </w:pPr>
      <w:r>
        <w:rPr>
          <w:rFonts w:ascii="Times New Roman" w:eastAsia="SimSun" w:hAnsi="Times New Roman" w:cs="Times New Roman" w:hint="eastAsia"/>
          <w:b/>
          <w:color w:val="000000"/>
          <w:sz w:val="20"/>
          <w:szCs w:val="24"/>
          <w:lang w:eastAsia="zh-CN"/>
        </w:rPr>
        <w:t>Dataset</w:t>
      </w:r>
      <w:r>
        <w:rPr>
          <w:rFonts w:ascii="Times New Roman" w:eastAsia="SimSun" w:hAnsi="Times New Roman" w:cs="Times New Roman"/>
          <w:b/>
          <w:color w:val="000000"/>
          <w:sz w:val="20"/>
          <w:szCs w:val="24"/>
          <w:lang w:eastAsia="zh-CN"/>
        </w:rPr>
        <w:t xml:space="preserve"> </w:t>
      </w:r>
      <w:r>
        <w:rPr>
          <w:rFonts w:ascii="Times New Roman" w:eastAsia="SimSun" w:hAnsi="Times New Roman" w:cs="Times New Roman" w:hint="eastAsia"/>
          <w:b/>
          <w:color w:val="000000"/>
          <w:sz w:val="20"/>
          <w:szCs w:val="24"/>
          <w:lang w:eastAsia="zh-CN"/>
        </w:rPr>
        <w:t>is</w:t>
      </w:r>
      <w:r>
        <w:rPr>
          <w:rFonts w:ascii="Times New Roman" w:eastAsia="SimSun" w:hAnsi="Times New Roman" w:cs="Times New Roman"/>
          <w:b/>
          <w:color w:val="000000"/>
          <w:sz w:val="20"/>
          <w:szCs w:val="24"/>
          <w:lang w:eastAsia="zh-CN"/>
        </w:rPr>
        <w:t xml:space="preserve"> </w:t>
      </w:r>
      <w:r>
        <w:rPr>
          <w:rFonts w:ascii="Times New Roman" w:eastAsia="SimSun" w:hAnsi="Times New Roman" w:cs="Times New Roman" w:hint="eastAsia"/>
          <w:b/>
          <w:color w:val="000000"/>
          <w:sz w:val="20"/>
          <w:szCs w:val="24"/>
          <w:lang w:eastAsia="zh-CN"/>
        </w:rPr>
        <w:t>sen</w:t>
      </w:r>
      <w:r>
        <w:rPr>
          <w:rFonts w:ascii="Times New Roman" w:eastAsia="SimSun" w:hAnsi="Times New Roman" w:cs="Times New Roman"/>
          <w:b/>
          <w:color w:val="000000"/>
          <w:sz w:val="20"/>
          <w:szCs w:val="24"/>
          <w:lang w:eastAsia="zh-CN"/>
        </w:rPr>
        <w:t>t from network to UE for assessment of a model</w:t>
      </w:r>
      <w:r>
        <w:rPr>
          <w:rFonts w:ascii="Times New Roman" w:eastAsia="SimSun" w:hAnsi="Times New Roman" w:cs="Times New Roman" w:hint="eastAsia"/>
          <w:b/>
          <w:color w:val="000000"/>
          <w:sz w:val="20"/>
          <w:szCs w:val="24"/>
          <w:lang w:eastAsia="zh-CN"/>
        </w:rPr>
        <w:t>.</w:t>
      </w:r>
      <w:r>
        <w:rPr>
          <w:rFonts w:ascii="Times New Roman" w:eastAsia="SimSun" w:hAnsi="Times New Roman" w:cs="Times New Roman"/>
          <w:b/>
          <w:color w:val="000000"/>
          <w:sz w:val="20"/>
          <w:szCs w:val="24"/>
          <w:lang w:eastAsia="zh-CN"/>
        </w:rPr>
        <w:t xml:space="preserve"> </w:t>
      </w:r>
    </w:p>
    <w:p w14:paraId="6A97C5D9" w14:textId="77777777" w:rsidR="0087409F" w:rsidRDefault="0087409F">
      <w:pPr>
        <w:widowControl w:val="0"/>
        <w:overflowPunct w:val="0"/>
        <w:spacing w:after="120"/>
        <w:ind w:left="420"/>
        <w:jc w:val="both"/>
        <w:rPr>
          <w:rStyle w:val="Emphasis"/>
          <w:rFonts w:ascii="Times New Roman" w:eastAsia="SimSun" w:hAnsi="Times New Roman" w:cs="Times New Roman"/>
          <w:bCs w:val="0"/>
          <w:color w:val="000000"/>
          <w:sz w:val="20"/>
          <w:szCs w:val="24"/>
          <w:lang w:val="en-US" w:eastAsia="zh-CN"/>
        </w:rPr>
      </w:pPr>
    </w:p>
    <w:p w14:paraId="5B8E0B8B" w14:textId="77777777" w:rsidR="0087409F" w:rsidRDefault="00E97363">
      <w:pPr>
        <w:spacing w:before="240" w:after="120"/>
        <w:rPr>
          <w:b/>
          <w:color w:val="4472C4" w:themeColor="accent5"/>
          <w:lang w:val="en-GB"/>
        </w:rPr>
      </w:pPr>
      <w:r>
        <w:rPr>
          <w:rStyle w:val="Emphasis"/>
          <w:bCs w:val="0"/>
        </w:rPr>
        <w:t>Nokia</w:t>
      </w:r>
    </w:p>
    <w:p w14:paraId="735DBB0B" w14:textId="77777777" w:rsidR="0087409F" w:rsidRDefault="00E97363">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8:</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functionalities associated with a ML-enabled feature/FG are always monitored by the network. </w:t>
      </w:r>
    </w:p>
    <w:p w14:paraId="6DDD963F" w14:textId="77777777" w:rsidR="0087409F" w:rsidRDefault="0087409F">
      <w:pPr>
        <w:overflowPunct w:val="0"/>
        <w:autoSpaceDE w:val="0"/>
        <w:autoSpaceDN w:val="0"/>
        <w:adjustRightInd w:val="0"/>
        <w:jc w:val="both"/>
        <w:textAlignment w:val="baseline"/>
        <w:rPr>
          <w:rFonts w:ascii="Times New Roman" w:eastAsia="SimSun" w:hAnsi="Times New Roman" w:cs="Times New Roman"/>
          <w:b/>
          <w:sz w:val="20"/>
          <w:szCs w:val="20"/>
        </w:rPr>
      </w:pPr>
    </w:p>
    <w:p w14:paraId="68D9D576" w14:textId="77777777" w:rsidR="0087409F" w:rsidRDefault="00E97363">
      <w:pPr>
        <w:overflowPunct w:val="0"/>
        <w:autoSpaceDE w:val="0"/>
        <w:autoSpaceDN w:val="0"/>
        <w:adjustRightInd w:val="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12:</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with or without model identification, to ensure performance is not impacted due to UE’s autonomous model-LCM changes e.g., model activation/deactivation/switch or update, for a used/activated functionality, RAN1 to discuss the support of a mechanism to allow the network to monitor the system performance variations due to the  UE’s model-based LCM procedures and in some cases, partially control UE’s model-based LCM operations.  </w:t>
      </w:r>
    </w:p>
    <w:p w14:paraId="07DF0356" w14:textId="77777777" w:rsidR="0087409F" w:rsidRDefault="0087409F">
      <w:pPr>
        <w:overflowPunct w:val="0"/>
        <w:autoSpaceDE w:val="0"/>
        <w:autoSpaceDN w:val="0"/>
        <w:adjustRightInd w:val="0"/>
        <w:jc w:val="both"/>
        <w:textAlignment w:val="baseline"/>
        <w:rPr>
          <w:rFonts w:ascii="Times New Roman" w:eastAsia="SimSun" w:hAnsi="Times New Roman" w:cs="Times New Roman"/>
          <w:b/>
          <w:sz w:val="20"/>
          <w:szCs w:val="20"/>
        </w:rPr>
      </w:pPr>
    </w:p>
    <w:p w14:paraId="118FAA33" w14:textId="77777777" w:rsidR="0087409F" w:rsidRDefault="00E97363">
      <w:pPr>
        <w:spacing w:before="240" w:after="120"/>
        <w:rPr>
          <w:rStyle w:val="Emphasis"/>
          <w:bCs w:val="0"/>
        </w:rPr>
      </w:pPr>
      <w:r>
        <w:rPr>
          <w:rStyle w:val="Emphasis"/>
          <w:bCs w:val="0"/>
        </w:rPr>
        <w:t>CATT</w:t>
      </w:r>
    </w:p>
    <w:p w14:paraId="4F812398" w14:textId="77777777" w:rsidR="0087409F" w:rsidRDefault="00E97363">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6: By default, </w:t>
      </w:r>
      <w:r>
        <w:rPr>
          <w:rFonts w:ascii="Times New Roman" w:eastAsia="SimSun" w:hAnsi="Times New Roman" w:cs="Times New Roman"/>
          <w:b/>
          <w:sz w:val="20"/>
          <w:szCs w:val="20"/>
          <w:lang w:eastAsia="zh-CN"/>
        </w:rPr>
        <w:t xml:space="preserve">previous agreements/consensus on model monitoring </w:t>
      </w:r>
      <w:r>
        <w:rPr>
          <w:rFonts w:ascii="Times New Roman" w:eastAsia="SimSun" w:hAnsi="Times New Roman" w:cs="Times New Roman" w:hint="eastAsia"/>
          <w:b/>
          <w:sz w:val="20"/>
          <w:szCs w:val="20"/>
          <w:lang w:eastAsia="zh-CN"/>
        </w:rPr>
        <w:t xml:space="preserve">for UE-sided model </w:t>
      </w:r>
      <w:r>
        <w:rPr>
          <w:rFonts w:ascii="Times New Roman" w:eastAsia="SimSun" w:hAnsi="Times New Roman" w:cs="Times New Roman"/>
          <w:b/>
          <w:sz w:val="20"/>
          <w:szCs w:val="20"/>
          <w:lang w:eastAsia="zh-CN"/>
        </w:rPr>
        <w:t>can also be adopted for functionality monitoring</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e.g. metrics &amp; KPI, configuration &amp; procedure &amp; signaling for measurement/</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request/</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reporting, except for those needs to identify UE-sided model.</w:t>
      </w:r>
    </w:p>
    <w:p w14:paraId="283F597C" w14:textId="77777777" w:rsidR="0087409F" w:rsidRDefault="00E97363">
      <w:pPr>
        <w:spacing w:beforeLines="50" w:before="120" w:afterLines="50" w:after="120"/>
        <w:rPr>
          <w:rFonts w:ascii="Times New Roman" w:eastAsia="SimSun" w:hAnsi="Times New Roman" w:cs="DengXian"/>
          <w:b/>
          <w:bCs/>
          <w:iCs/>
          <w:sz w:val="20"/>
          <w:szCs w:val="21"/>
          <w:lang w:eastAsia="zh-CN"/>
        </w:rPr>
      </w:pPr>
      <w:r>
        <w:rPr>
          <w:rFonts w:ascii="Times New Roman" w:eastAsia="SimSun" w:hAnsi="Times New Roman" w:cs="DengXian" w:hint="eastAsia"/>
          <w:b/>
          <w:bCs/>
          <w:iCs/>
          <w:sz w:val="20"/>
          <w:szCs w:val="21"/>
          <w:lang w:eastAsia="zh-CN"/>
        </w:rPr>
        <w:t>Proposal 7: For performance assessment/monitoring of</w:t>
      </w:r>
      <w:r>
        <w:rPr>
          <w:rFonts w:ascii="Times New Roman" w:eastAsia="SimSun" w:hAnsi="Times New Roman" w:cs="DengXian"/>
          <w:b/>
          <w:bCs/>
          <w:iCs/>
          <w:sz w:val="20"/>
          <w:szCs w:val="21"/>
          <w:lang w:eastAsia="zh-CN"/>
        </w:rPr>
        <w:t xml:space="preserve"> inactive model/functionality</w:t>
      </w:r>
      <w:r>
        <w:rPr>
          <w:rFonts w:ascii="Times New Roman" w:eastAsia="SimSun" w:hAnsi="Times New Roman" w:cs="DengXian" w:hint="eastAsia"/>
          <w:b/>
          <w:bCs/>
          <w:iCs/>
          <w:sz w:val="20"/>
          <w:szCs w:val="21"/>
          <w:lang w:eastAsia="zh-CN"/>
        </w:rPr>
        <w:t>,</w:t>
      </w:r>
    </w:p>
    <w:p w14:paraId="2158A6AB" w14:textId="77777777" w:rsidR="0087409F" w:rsidRDefault="00E97363">
      <w:pPr>
        <w:numPr>
          <w:ilvl w:val="0"/>
          <w:numId w:val="100"/>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 the additional conditions</w:t>
      </w:r>
      <w:r>
        <w:rPr>
          <w:rFonts w:ascii="Times" w:eastAsia="SimSun" w:hAnsi="Times" w:cs="Times New Roman" w:hint="eastAsia"/>
          <w:b/>
          <w:sz w:val="20"/>
          <w:szCs w:val="24"/>
          <w:lang w:val="en-GB" w:eastAsia="zh-CN"/>
        </w:rPr>
        <w:t xml:space="preserve"> can be used for rough </w:t>
      </w:r>
      <w:r>
        <w:rPr>
          <w:rFonts w:ascii="Times" w:eastAsia="SimSun" w:hAnsi="Times" w:cs="Times New Roman"/>
          <w:b/>
          <w:sz w:val="20"/>
          <w:szCs w:val="24"/>
          <w:lang w:val="en-GB" w:eastAsia="zh-CN"/>
        </w:rPr>
        <w:t>monitoring</w:t>
      </w:r>
      <w:r>
        <w:rPr>
          <w:rFonts w:ascii="Times" w:eastAsia="SimSun" w:hAnsi="Times" w:cs="Times New Roman" w:hint="eastAsia"/>
          <w:b/>
          <w:sz w:val="20"/>
          <w:szCs w:val="24"/>
          <w:lang w:val="en-GB" w:eastAsia="zh-CN"/>
        </w:rPr>
        <w:t>;</w:t>
      </w:r>
    </w:p>
    <w:p w14:paraId="60FE9F92" w14:textId="77777777" w:rsidR="0087409F" w:rsidRDefault="00E97363">
      <w:pPr>
        <w:numPr>
          <w:ilvl w:val="0"/>
          <w:numId w:val="100"/>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w:t>
      </w:r>
      <w:r>
        <w:rPr>
          <w:rFonts w:ascii="Times" w:eastAsia="SimSun" w:hAnsi="Times" w:cs="Times New Roman" w:hint="eastAsia"/>
          <w:b/>
          <w:sz w:val="20"/>
          <w:szCs w:val="24"/>
          <w:lang w:val="en-GB" w:eastAsia="zh-CN"/>
        </w:rPr>
        <w:t xml:space="preserve"> input data distribution can be used for rough monitoring;</w:t>
      </w:r>
    </w:p>
    <w:p w14:paraId="233C9FBF" w14:textId="77777777" w:rsidR="0087409F" w:rsidRDefault="00E97363">
      <w:pPr>
        <w:numPr>
          <w:ilvl w:val="0"/>
          <w:numId w:val="100"/>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using the inactive model/functionality for monitoring purpose and measuring the inference accuracy</w:t>
      </w:r>
      <w:r>
        <w:rPr>
          <w:rFonts w:ascii="Times" w:eastAsia="SimSun" w:hAnsi="Times" w:cs="Times New Roman" w:hint="eastAsia"/>
          <w:b/>
          <w:sz w:val="20"/>
          <w:szCs w:val="24"/>
          <w:lang w:val="en-GB" w:eastAsia="zh-CN"/>
        </w:rPr>
        <w:t xml:space="preserve"> can be used for accurate monitoring,</w:t>
      </w:r>
    </w:p>
    <w:p w14:paraId="67C937F4" w14:textId="77777777" w:rsidR="0087409F" w:rsidRDefault="00E97363">
      <w:pPr>
        <w:numPr>
          <w:ilvl w:val="0"/>
          <w:numId w:val="100"/>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 past knowledge</w:t>
      </w:r>
      <w:r>
        <w:rPr>
          <w:rFonts w:ascii="Times" w:eastAsia="SimSun" w:hAnsi="Times" w:cs="Times New Roman" w:hint="eastAsia"/>
          <w:b/>
          <w:sz w:val="20"/>
          <w:szCs w:val="24"/>
          <w:lang w:val="en-GB" w:eastAsia="zh-CN"/>
        </w:rPr>
        <w:t xml:space="preserve"> may be used for rough monitoring, but the pre-requisite need to be further investigated;</w:t>
      </w:r>
    </w:p>
    <w:p w14:paraId="2D74761D" w14:textId="77777777" w:rsidR="0087409F" w:rsidRDefault="00E97363">
      <w:pPr>
        <w:numPr>
          <w:ilvl w:val="0"/>
          <w:numId w:val="100"/>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Assessment/M</w:t>
      </w:r>
      <w:r>
        <w:rPr>
          <w:rFonts w:ascii="Times" w:eastAsia="SimSun" w:hAnsi="Times" w:cs="Times New Roman"/>
          <w:b/>
          <w:sz w:val="20"/>
          <w:szCs w:val="24"/>
          <w:lang w:val="en-GB" w:eastAsia="zh-CN"/>
        </w:rPr>
        <w:t>onitoring based on</w:t>
      </w:r>
      <w:r>
        <w:rPr>
          <w:rFonts w:ascii="Times" w:eastAsia="SimSun" w:hAnsi="Times" w:cs="Times New Roman" w:hint="eastAsia"/>
          <w:b/>
          <w:sz w:val="20"/>
          <w:szCs w:val="24"/>
          <w:lang w:val="en-GB" w:eastAsia="zh-CN"/>
        </w:rPr>
        <w:t xml:space="preserve"> output data distribution is deprioritized since it is no better than </w:t>
      </w:r>
      <w:r>
        <w:rPr>
          <w:rFonts w:ascii="Times" w:eastAsia="SimSun" w:hAnsi="Times" w:cs="Times New Roman"/>
          <w:b/>
          <w:sz w:val="20"/>
          <w:szCs w:val="24"/>
          <w:lang w:val="en-GB" w:eastAsia="zh-CN"/>
        </w:rPr>
        <w:t>‘using the inactive model/functionality for monitoring purpose and measuring the inference accuracy’</w:t>
      </w:r>
      <w:r>
        <w:rPr>
          <w:rFonts w:ascii="Times" w:eastAsia="SimSun" w:hAnsi="Times" w:cs="Times New Roman" w:hint="eastAsia"/>
          <w:b/>
          <w:sz w:val="20"/>
          <w:szCs w:val="24"/>
          <w:lang w:val="en-GB" w:eastAsia="zh-CN"/>
        </w:rPr>
        <w:t>.</w:t>
      </w:r>
    </w:p>
    <w:p w14:paraId="67E414A5" w14:textId="77777777" w:rsidR="0087409F" w:rsidRDefault="00E97363">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8: For the case where </w:t>
      </w:r>
      <w:r>
        <w:rPr>
          <w:rFonts w:ascii="Times New Roman" w:eastAsia="SimSun" w:hAnsi="Times New Roman" w:cs="Times New Roman"/>
          <w:b/>
          <w:sz w:val="20"/>
          <w:szCs w:val="20"/>
          <w:lang w:eastAsia="zh-CN"/>
        </w:rPr>
        <w:t>the inactive model has never been activated before</w:t>
      </w:r>
      <w:r>
        <w:rPr>
          <w:rFonts w:ascii="Times New Roman" w:eastAsia="SimSun" w:hAnsi="Times New Roman" w:cs="Times New Roman" w:hint="eastAsia"/>
          <w:b/>
          <w:sz w:val="20"/>
          <w:szCs w:val="20"/>
          <w:lang w:eastAsia="zh-CN"/>
        </w:rPr>
        <w:t xml:space="preserve">, the following method can be </w:t>
      </w:r>
      <w:r>
        <w:rPr>
          <w:rFonts w:ascii="Times New Roman" w:eastAsia="SimSun" w:hAnsi="Times New Roman" w:cs="Times New Roman"/>
          <w:b/>
          <w:sz w:val="20"/>
          <w:szCs w:val="20"/>
          <w:lang w:eastAsia="zh-CN"/>
        </w:rPr>
        <w:t>considered</w:t>
      </w:r>
      <w:r>
        <w:rPr>
          <w:rFonts w:ascii="Times New Roman" w:eastAsia="SimSun" w:hAnsi="Times New Roman" w:cs="Times New Roman" w:hint="eastAsia"/>
          <w:b/>
          <w:sz w:val="20"/>
          <w:szCs w:val="20"/>
          <w:lang w:eastAsia="zh-CN"/>
        </w:rPr>
        <w:t>,</w:t>
      </w:r>
    </w:p>
    <w:p w14:paraId="33F8DD2D" w14:textId="77777777" w:rsidR="0087409F" w:rsidRDefault="00E97363">
      <w:pPr>
        <w:numPr>
          <w:ilvl w:val="0"/>
          <w:numId w:val="101"/>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using the inactive model/functionality for monitoring purpose and measuring the inference accuracy</w:t>
      </w:r>
      <w:r>
        <w:rPr>
          <w:rFonts w:ascii="Times" w:eastAsia="SimSun" w:hAnsi="Times" w:cs="Times New Roman" w:hint="eastAsia"/>
          <w:b/>
          <w:sz w:val="20"/>
          <w:szCs w:val="24"/>
          <w:lang w:val="en-GB" w:eastAsia="zh-CN"/>
        </w:rPr>
        <w:t>,</w:t>
      </w:r>
    </w:p>
    <w:p w14:paraId="6D49DC04" w14:textId="77777777" w:rsidR="0087409F" w:rsidRDefault="00E97363">
      <w:pPr>
        <w:numPr>
          <w:ilvl w:val="0"/>
          <w:numId w:val="101"/>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Up to proper RAN4 test design.</w:t>
      </w:r>
    </w:p>
    <w:p w14:paraId="458A6908" w14:textId="77777777" w:rsidR="0087409F" w:rsidRDefault="00E97363">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17: For </w:t>
      </w:r>
      <w:r>
        <w:rPr>
          <w:rFonts w:ascii="Times New Roman" w:eastAsia="SimSun" w:hAnsi="Times New Roman" w:cs="Times New Roman"/>
          <w:b/>
          <w:sz w:val="20"/>
          <w:szCs w:val="20"/>
          <w:lang w:eastAsia="zh-CN"/>
        </w:rPr>
        <w:t>functionality</w:t>
      </w:r>
      <w:r>
        <w:rPr>
          <w:rFonts w:ascii="Times New Roman" w:eastAsia="SimSun" w:hAnsi="Times New Roman" w:cs="Times New Roman" w:hint="eastAsia"/>
          <w:b/>
          <w:sz w:val="20"/>
          <w:szCs w:val="20"/>
          <w:lang w:eastAsia="zh-CN"/>
        </w:rPr>
        <w:t>-based LCM, network does not need to know about the model-level LCM at UE-side. Instead, functionality performance should be monitored by network, or monitored by UE but reported to network.</w:t>
      </w:r>
    </w:p>
    <w:p w14:paraId="69EC412E" w14:textId="77777777" w:rsidR="0087409F" w:rsidRDefault="0087409F">
      <w:pPr>
        <w:spacing w:before="120" w:after="120"/>
        <w:rPr>
          <w:rStyle w:val="Emphasis"/>
        </w:rPr>
      </w:pPr>
    </w:p>
    <w:p w14:paraId="278D636B" w14:textId="77777777" w:rsidR="0087409F" w:rsidRDefault="00E97363">
      <w:pPr>
        <w:spacing w:before="120" w:after="120"/>
        <w:rPr>
          <w:rStyle w:val="Emphasis"/>
        </w:rPr>
      </w:pPr>
      <w:r>
        <w:rPr>
          <w:rStyle w:val="Emphasis"/>
        </w:rPr>
        <w:t>Sony</w:t>
      </w:r>
    </w:p>
    <w:p w14:paraId="762BD450" w14:textId="77777777" w:rsidR="0087409F" w:rsidRDefault="00E97363">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1</w:t>
      </w:r>
      <w:r>
        <w:rPr>
          <w:rFonts w:ascii="Times New Roman" w:eastAsia="MS Gothic" w:hAnsi="Times New Roman" w:cs="Times New Roman"/>
          <w:b/>
          <w:bCs/>
          <w:sz w:val="24"/>
          <w:szCs w:val="24"/>
          <w:lang w:val="en-GB"/>
        </w:rPr>
        <w:t>: RAN1 should support both periodic and aperiodic feedback of some assistance information from UE-side for AI/ML model monitoring.</w:t>
      </w:r>
    </w:p>
    <w:p w14:paraId="0A7CF61B" w14:textId="77777777" w:rsidR="0087409F" w:rsidRDefault="0087409F">
      <w:pPr>
        <w:spacing w:before="120" w:after="120"/>
        <w:rPr>
          <w:rStyle w:val="Emphasis"/>
        </w:rPr>
      </w:pPr>
    </w:p>
    <w:p w14:paraId="76FA12CB" w14:textId="77777777" w:rsidR="0087409F" w:rsidRDefault="00E97363">
      <w:pPr>
        <w:spacing w:before="120" w:after="120"/>
        <w:rPr>
          <w:rStyle w:val="Emphasis"/>
        </w:rPr>
      </w:pPr>
      <w:r>
        <w:rPr>
          <w:rStyle w:val="Emphasis"/>
        </w:rPr>
        <w:lastRenderedPageBreak/>
        <w:t>Ericsson</w:t>
      </w:r>
    </w:p>
    <w:tbl>
      <w:tblPr>
        <w:tblStyle w:val="GridTable1Light1"/>
        <w:tblW w:w="0" w:type="auto"/>
        <w:tblLook w:val="04A0" w:firstRow="1" w:lastRow="0" w:firstColumn="1" w:lastColumn="0" w:noHBand="0" w:noVBand="1"/>
      </w:tblPr>
      <w:tblGrid>
        <w:gridCol w:w="2263"/>
        <w:gridCol w:w="3261"/>
        <w:gridCol w:w="4105"/>
      </w:tblGrid>
      <w:tr w:rsidR="0087409F" w14:paraId="4688824A" w14:textId="77777777" w:rsidTr="008740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2AFDD4B" w14:textId="77777777" w:rsidR="0087409F" w:rsidRDefault="00E97363">
            <w:pPr>
              <w:tabs>
                <w:tab w:val="left" w:pos="1440"/>
              </w:tabs>
              <w:rPr>
                <w:b w:val="0"/>
                <w:bCs w:val="0"/>
                <w:sz w:val="18"/>
                <w:szCs w:val="21"/>
              </w:rPr>
            </w:pPr>
            <w:bookmarkStart w:id="106" w:name="_Toc142666535"/>
            <w:r>
              <w:rPr>
                <w:sz w:val="18"/>
                <w:szCs w:val="21"/>
              </w:rPr>
              <w:t>Method</w:t>
            </w:r>
          </w:p>
        </w:tc>
        <w:tc>
          <w:tcPr>
            <w:tcW w:w="3261" w:type="dxa"/>
          </w:tcPr>
          <w:p w14:paraId="5FC987A5" w14:textId="77777777" w:rsidR="0087409F" w:rsidRDefault="00E97363">
            <w:pPr>
              <w:tabs>
                <w:tab w:val="left" w:pos="1440"/>
              </w:tabs>
              <w:cnfStyle w:val="100000000000" w:firstRow="1" w:lastRow="0" w:firstColumn="0" w:lastColumn="0" w:oddVBand="0" w:evenVBand="0" w:oddHBand="0" w:evenHBand="0" w:firstRowFirstColumn="0" w:firstRowLastColumn="0" w:lastRowFirstColumn="0" w:lastRowLastColumn="0"/>
              <w:rPr>
                <w:b w:val="0"/>
                <w:bCs w:val="0"/>
                <w:sz w:val="18"/>
                <w:szCs w:val="21"/>
              </w:rPr>
            </w:pPr>
            <w:r>
              <w:rPr>
                <w:sz w:val="18"/>
                <w:szCs w:val="21"/>
              </w:rPr>
              <w:t>Benefits</w:t>
            </w:r>
          </w:p>
        </w:tc>
        <w:tc>
          <w:tcPr>
            <w:tcW w:w="4105" w:type="dxa"/>
          </w:tcPr>
          <w:p w14:paraId="5165B974" w14:textId="77777777" w:rsidR="0087409F" w:rsidRDefault="00E97363">
            <w:pPr>
              <w:tabs>
                <w:tab w:val="left" w:pos="1440"/>
              </w:tabs>
              <w:cnfStyle w:val="100000000000" w:firstRow="1" w:lastRow="0" w:firstColumn="0" w:lastColumn="0" w:oddVBand="0" w:evenVBand="0" w:oddHBand="0" w:evenHBand="0" w:firstRowFirstColumn="0" w:firstRowLastColumn="0" w:lastRowFirstColumn="0" w:lastRowLastColumn="0"/>
              <w:rPr>
                <w:b w:val="0"/>
                <w:bCs w:val="0"/>
                <w:sz w:val="18"/>
                <w:szCs w:val="21"/>
              </w:rPr>
            </w:pPr>
            <w:r>
              <w:rPr>
                <w:sz w:val="18"/>
                <w:szCs w:val="21"/>
              </w:rPr>
              <w:t>Challenges</w:t>
            </w:r>
          </w:p>
        </w:tc>
      </w:tr>
      <w:tr w:rsidR="0087409F" w14:paraId="31126470" w14:textId="77777777" w:rsidTr="0087409F">
        <w:tc>
          <w:tcPr>
            <w:cnfStyle w:val="001000000000" w:firstRow="0" w:lastRow="0" w:firstColumn="1" w:lastColumn="0" w:oddVBand="0" w:evenVBand="0" w:oddHBand="0" w:evenHBand="0" w:firstRowFirstColumn="0" w:firstRowLastColumn="0" w:lastRowFirstColumn="0" w:lastRowLastColumn="0"/>
            <w:tcW w:w="2263" w:type="dxa"/>
          </w:tcPr>
          <w:p w14:paraId="7DFB20FA" w14:textId="77777777" w:rsidR="0087409F" w:rsidRDefault="00E97363">
            <w:pPr>
              <w:tabs>
                <w:tab w:val="left" w:pos="1440"/>
              </w:tabs>
              <w:rPr>
                <w:b w:val="0"/>
                <w:bCs w:val="0"/>
                <w:sz w:val="18"/>
                <w:szCs w:val="21"/>
              </w:rPr>
            </w:pPr>
            <w:r>
              <w:rPr>
                <w:sz w:val="18"/>
                <w:szCs w:val="21"/>
              </w:rPr>
              <w:t>Real-time monitoring</w:t>
            </w:r>
          </w:p>
        </w:tc>
        <w:tc>
          <w:tcPr>
            <w:tcW w:w="3261" w:type="dxa"/>
          </w:tcPr>
          <w:p w14:paraId="262D1DB1" w14:textId="77777777" w:rsidR="0087409F" w:rsidRDefault="00E97363">
            <w:pPr>
              <w:pStyle w:val="ListParagraph"/>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Model is tested in each “local” area before used, hence performance is guaranteed over the local area.</w:t>
            </w:r>
          </w:p>
          <w:p w14:paraId="2BD8E758" w14:textId="77777777" w:rsidR="0087409F" w:rsidRDefault="00E97363">
            <w:pPr>
              <w:pStyle w:val="ListParagraph"/>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Simplified RAN4 testing [?]</w:t>
            </w:r>
          </w:p>
        </w:tc>
        <w:tc>
          <w:tcPr>
            <w:tcW w:w="4105" w:type="dxa"/>
          </w:tcPr>
          <w:p w14:paraId="3B2FDEDB" w14:textId="77777777" w:rsidR="0087409F" w:rsidRDefault="00E97363">
            <w:pPr>
              <w:pStyle w:val="ListParagraph"/>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 xml:space="preserve">When/How/where to perform the real-time monitoring and for how long the monitoring result is valid (e.g a coherence time interval or UE location) </w:t>
            </w:r>
          </w:p>
          <w:p w14:paraId="368540C4" w14:textId="77777777" w:rsidR="0087409F" w:rsidRDefault="00E97363">
            <w:pPr>
              <w:pStyle w:val="ListParagraph"/>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Latency requirement in the data collection</w:t>
            </w:r>
          </w:p>
        </w:tc>
      </w:tr>
      <w:tr w:rsidR="0087409F" w14:paraId="3A77BE75" w14:textId="77777777" w:rsidTr="0087409F">
        <w:tc>
          <w:tcPr>
            <w:cnfStyle w:val="001000000000" w:firstRow="0" w:lastRow="0" w:firstColumn="1" w:lastColumn="0" w:oddVBand="0" w:evenVBand="0" w:oddHBand="0" w:evenHBand="0" w:firstRowFirstColumn="0" w:firstRowLastColumn="0" w:lastRowFirstColumn="0" w:lastRowLastColumn="0"/>
            <w:tcW w:w="2263" w:type="dxa"/>
          </w:tcPr>
          <w:p w14:paraId="29A3F03C" w14:textId="77777777" w:rsidR="0087409F" w:rsidRDefault="00E97363">
            <w:pPr>
              <w:tabs>
                <w:tab w:val="left" w:pos="1440"/>
              </w:tabs>
              <w:rPr>
                <w:b w:val="0"/>
                <w:bCs w:val="0"/>
                <w:sz w:val="18"/>
                <w:szCs w:val="21"/>
              </w:rPr>
            </w:pPr>
            <w:r>
              <w:rPr>
                <w:sz w:val="18"/>
                <w:szCs w:val="21"/>
              </w:rPr>
              <w:t>Non-real time Monitoring</w:t>
            </w:r>
          </w:p>
        </w:tc>
        <w:tc>
          <w:tcPr>
            <w:tcW w:w="3261" w:type="dxa"/>
          </w:tcPr>
          <w:p w14:paraId="1143F595" w14:textId="77777777" w:rsidR="0087409F" w:rsidRDefault="00E97363">
            <w:pPr>
              <w:pStyle w:val="ListParagraph"/>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Model monitoring can be done less frequently, e.g. when NW have low traffic</w:t>
            </w:r>
          </w:p>
          <w:p w14:paraId="7731090D" w14:textId="77777777" w:rsidR="0087409F" w:rsidRDefault="00E97363">
            <w:pPr>
              <w:pStyle w:val="ListParagraph"/>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No latency requirement in the data collection</w:t>
            </w:r>
          </w:p>
        </w:tc>
        <w:tc>
          <w:tcPr>
            <w:tcW w:w="4105" w:type="dxa"/>
          </w:tcPr>
          <w:p w14:paraId="2F353335" w14:textId="77777777" w:rsidR="0087409F" w:rsidRDefault="00E97363">
            <w:pPr>
              <w:pStyle w:val="ListParagraph"/>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Model might be used in low accuracy regions</w:t>
            </w:r>
          </w:p>
          <w:p w14:paraId="26FA38EB" w14:textId="77777777" w:rsidR="0087409F" w:rsidRDefault="00E97363">
            <w:pPr>
              <w:pStyle w:val="ListParagraph"/>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How to collect uniform samples over the area where model is claimed to be valid</w:t>
            </w:r>
          </w:p>
          <w:p w14:paraId="68665FD8" w14:textId="77777777" w:rsidR="0087409F" w:rsidRDefault="00E97363">
            <w:pPr>
              <w:pStyle w:val="ListParagraph"/>
              <w:keepNext/>
              <w:numPr>
                <w:ilvl w:val="0"/>
                <w:numId w:val="102"/>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 xml:space="preserve">Large number of samples are needed </w:t>
            </w:r>
          </w:p>
        </w:tc>
      </w:tr>
    </w:tbl>
    <w:p w14:paraId="1ED251F1" w14:textId="77777777" w:rsidR="0087409F" w:rsidRDefault="00E97363">
      <w:pPr>
        <w:pStyle w:val="Caption"/>
        <w:rPr>
          <w:lang w:val="en-GB"/>
        </w:rPr>
      </w:pPr>
      <w:bookmarkStart w:id="107" w:name="_Ref142560519"/>
      <w:r>
        <w:t xml:space="preserve">Table </w:t>
      </w:r>
      <w:fldSimple w:instr=" SEQ Table \* ARABIC ">
        <w:r>
          <w:t>10</w:t>
        </w:r>
      </w:fldSimple>
      <w:bookmarkEnd w:id="107"/>
      <w:r>
        <w:t>: Real and non-real time monitoring challenges/benefits</w:t>
      </w:r>
    </w:p>
    <w:p w14:paraId="059E5050" w14:textId="77777777" w:rsidR="0087409F" w:rsidRDefault="0087409F">
      <w:pPr>
        <w:tabs>
          <w:tab w:val="left" w:pos="567"/>
          <w:tab w:val="left" w:pos="2268"/>
        </w:tabs>
        <w:spacing w:after="120" w:line="259" w:lineRule="auto"/>
        <w:ind w:left="1440" w:hanging="1440"/>
        <w:jc w:val="both"/>
        <w:rPr>
          <w:rFonts w:ascii="Calibri" w:eastAsia="Calibri" w:hAnsi="Calibri" w:cs="Calibri"/>
          <w:b/>
          <w:bCs/>
          <w:sz w:val="20"/>
          <w:lang w:val="en-GB" w:eastAsia="zh-CN"/>
        </w:rPr>
      </w:pPr>
    </w:p>
    <w:p w14:paraId="257BC4A9"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11</w:t>
      </w:r>
      <w:r>
        <w:rPr>
          <w:rFonts w:ascii="Calibri" w:eastAsia="Calibri" w:hAnsi="Calibri" w:cs="Calibri"/>
          <w:b/>
          <w:bCs/>
          <w:sz w:val="20"/>
          <w:lang w:val="en-GB" w:eastAsia="zh-CN"/>
        </w:rPr>
        <w:tab/>
        <w:t xml:space="preserve">Study the differentiation of real-time and non-real time monitoring and capture benefits/challenges according to </w:t>
      </w:r>
      <w:r>
        <w:rPr>
          <w:rFonts w:ascii="Calibri" w:eastAsia="Calibri" w:hAnsi="Calibri" w:cs="Calibri"/>
          <w:b/>
          <w:bCs/>
          <w:sz w:val="20"/>
          <w:lang w:val="en-GB" w:eastAsia="zh-CN"/>
        </w:rPr>
        <w:fldChar w:fldCharType="begin"/>
      </w:r>
      <w:r>
        <w:rPr>
          <w:rFonts w:ascii="Calibri" w:eastAsia="Calibri" w:hAnsi="Calibri" w:cs="Calibri"/>
          <w:b/>
          <w:bCs/>
          <w:sz w:val="20"/>
          <w:lang w:val="en-GB" w:eastAsia="zh-CN"/>
        </w:rPr>
        <w:instrText xml:space="preserve"> REF _Ref142560519 \h </w:instrText>
      </w:r>
      <w:r>
        <w:rPr>
          <w:rFonts w:ascii="Calibri" w:eastAsia="Calibri" w:hAnsi="Calibri" w:cs="Calibri"/>
          <w:b/>
          <w:bCs/>
          <w:sz w:val="20"/>
          <w:lang w:val="en-GB" w:eastAsia="zh-CN"/>
        </w:rPr>
      </w:r>
      <w:r>
        <w:rPr>
          <w:rFonts w:ascii="Calibri" w:eastAsia="Calibri" w:hAnsi="Calibri" w:cs="Calibri"/>
          <w:b/>
          <w:bCs/>
          <w:sz w:val="20"/>
          <w:lang w:val="en-GB" w:eastAsia="zh-CN"/>
        </w:rPr>
        <w:fldChar w:fldCharType="separate"/>
      </w:r>
      <w:r>
        <w:rPr>
          <w:rFonts w:ascii="Calibri" w:eastAsia="Calibri" w:hAnsi="Calibri" w:cs="Calibri"/>
          <w:b/>
          <w:bCs/>
          <w:sz w:val="20"/>
          <w:lang w:val="en-GB" w:eastAsia="zh-CN"/>
        </w:rPr>
        <w:t>Table 2</w:t>
      </w:r>
      <w:r>
        <w:rPr>
          <w:rFonts w:ascii="Calibri" w:eastAsia="Calibri" w:hAnsi="Calibri" w:cs="Calibri"/>
          <w:b/>
          <w:bCs/>
          <w:sz w:val="20"/>
          <w:lang w:val="en-GB" w:eastAsia="zh-CN"/>
        </w:rPr>
        <w:fldChar w:fldCharType="end"/>
      </w:r>
      <w:r>
        <w:rPr>
          <w:rFonts w:ascii="Calibri" w:eastAsia="Calibri" w:hAnsi="Calibri" w:cs="Calibri"/>
          <w:b/>
          <w:bCs/>
          <w:sz w:val="20"/>
          <w:lang w:val="en-GB" w:eastAsia="zh-CN"/>
        </w:rPr>
        <w:t>.</w:t>
      </w:r>
      <w:bookmarkEnd w:id="106"/>
    </w:p>
    <w:p w14:paraId="183458B2"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12</w:t>
      </w:r>
      <w:r>
        <w:rPr>
          <w:rFonts w:ascii="Calibri" w:eastAsia="Calibri" w:hAnsi="Calibri" w:cs="Calibri"/>
          <w:b/>
          <w:bCs/>
          <w:sz w:val="20"/>
          <w:lang w:val="en-GB" w:eastAsia="zh-CN"/>
        </w:rPr>
        <w:tab/>
        <w:t>Agree to define the following terminology:</w:t>
      </w:r>
    </w:p>
    <w:p w14:paraId="2B3B5B37" w14:textId="77777777" w:rsidR="0087409F" w:rsidRDefault="00E97363">
      <w:pPr>
        <w:pStyle w:val="ListParagraph"/>
        <w:numPr>
          <w:ilvl w:val="1"/>
          <w:numId w:val="47"/>
        </w:numPr>
        <w:tabs>
          <w:tab w:val="left" w:pos="567"/>
          <w:tab w:val="left" w:pos="2268"/>
        </w:tabs>
        <w:spacing w:after="120" w:line="259" w:lineRule="auto"/>
        <w:jc w:val="both"/>
        <w:rPr>
          <w:rFonts w:ascii="Calibri" w:eastAsia="Calibri" w:hAnsi="Calibri" w:cs="Calibri"/>
          <w:b/>
          <w:sz w:val="20"/>
          <w:lang w:val="en-GB" w:eastAsia="zh-CN"/>
        </w:rPr>
      </w:pPr>
      <w:r>
        <w:rPr>
          <w:rFonts w:ascii="Calibri" w:eastAsia="Calibri" w:hAnsi="Calibri" w:cs="Calibri"/>
          <w:b/>
          <w:bCs/>
          <w:sz w:val="20"/>
          <w:lang w:val="en-GB" w:eastAsia="zh-CN"/>
        </w:rPr>
        <w:t>Real-time monitoring: A procedure that monitors the inference performance of the AI/ML model for a UE confined environment (physical area and/or time window), a monitoring result is valid for such confined environment.</w:t>
      </w:r>
    </w:p>
    <w:p w14:paraId="1F270973"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08" w:name="_Toc142666538"/>
      <w:r>
        <w:rPr>
          <w:rFonts w:ascii="Calibri" w:eastAsia="Calibri" w:hAnsi="Calibri" w:cs="Calibri"/>
          <w:b/>
          <w:bCs/>
          <w:sz w:val="20"/>
          <w:lang w:val="en-GB" w:eastAsia="zh-CN"/>
        </w:rPr>
        <w:t>Proposal 13</w:t>
      </w:r>
      <w:r>
        <w:rPr>
          <w:rFonts w:ascii="Calibri" w:eastAsia="Calibri" w:hAnsi="Calibri" w:cs="Calibri"/>
          <w:b/>
          <w:bCs/>
          <w:sz w:val="20"/>
          <w:lang w:val="en-GB" w:eastAsia="zh-CN"/>
        </w:rPr>
        <w:tab/>
        <w:t>Study UE reporting of confidence values for the purpose of real-time monitoring.</w:t>
      </w:r>
      <w:bookmarkEnd w:id="108"/>
    </w:p>
    <w:p w14:paraId="37A24AA8"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09" w:name="_Toc142666539"/>
      <w:r>
        <w:rPr>
          <w:rFonts w:ascii="Calibri" w:eastAsia="Calibri" w:hAnsi="Calibri" w:cs="Calibri"/>
          <w:b/>
          <w:bCs/>
          <w:sz w:val="20"/>
          <w:lang w:val="en-GB" w:eastAsia="zh-CN"/>
        </w:rPr>
        <w:t>Proposal 14</w:t>
      </w:r>
      <w:r>
        <w:rPr>
          <w:rFonts w:ascii="Calibri" w:eastAsia="Calibri" w:hAnsi="Calibri" w:cs="Calibri"/>
          <w:b/>
          <w:bCs/>
          <w:sz w:val="20"/>
          <w:lang w:val="en-GB" w:eastAsia="zh-CN"/>
        </w:rPr>
        <w:tab/>
        <w:t>Regarding “other monitoring solutions”, consider UE reporting of prediction accuracy (uncertainty) as a model performance metric.</w:t>
      </w:r>
      <w:bookmarkEnd w:id="109"/>
    </w:p>
    <w:tbl>
      <w:tblPr>
        <w:tblStyle w:val="TableGrid"/>
        <w:tblW w:w="9556" w:type="dxa"/>
        <w:tblLayout w:type="fixed"/>
        <w:tblLook w:val="04A0" w:firstRow="1" w:lastRow="0" w:firstColumn="1" w:lastColumn="0" w:noHBand="0" w:noVBand="1"/>
      </w:tblPr>
      <w:tblGrid>
        <w:gridCol w:w="1691"/>
        <w:gridCol w:w="2982"/>
        <w:gridCol w:w="4883"/>
      </w:tblGrid>
      <w:tr w:rsidR="0087409F" w14:paraId="4D42AA18" w14:textId="77777777">
        <w:trPr>
          <w:trHeight w:val="229"/>
        </w:trPr>
        <w:tc>
          <w:tcPr>
            <w:tcW w:w="1691" w:type="dxa"/>
          </w:tcPr>
          <w:p w14:paraId="6816EC9D" w14:textId="77777777" w:rsidR="0087409F" w:rsidRDefault="00E97363">
            <w:pPr>
              <w:spacing w:line="240" w:lineRule="auto"/>
              <w:rPr>
                <w:rFonts w:eastAsia="Calibri" w:cs="Arial"/>
                <w:b/>
                <w:iCs/>
                <w:sz w:val="18"/>
                <w:szCs w:val="18"/>
              </w:rPr>
            </w:pPr>
            <w:r>
              <w:rPr>
                <w:rFonts w:eastAsia="Calibri" w:cs="Arial"/>
                <w:b/>
                <w:sz w:val="18"/>
                <w:szCs w:val="18"/>
              </w:rPr>
              <w:t>Performance metric</w:t>
            </w:r>
          </w:p>
        </w:tc>
        <w:tc>
          <w:tcPr>
            <w:tcW w:w="2982" w:type="dxa"/>
          </w:tcPr>
          <w:p w14:paraId="52803E37" w14:textId="77777777" w:rsidR="0087409F" w:rsidRDefault="00E97363">
            <w:pPr>
              <w:spacing w:line="240" w:lineRule="auto"/>
              <w:rPr>
                <w:rFonts w:eastAsia="Calibri" w:cs="Arial"/>
                <w:b/>
                <w:sz w:val="18"/>
                <w:szCs w:val="18"/>
              </w:rPr>
            </w:pPr>
            <w:r>
              <w:rPr>
                <w:rFonts w:eastAsia="Calibri" w:cs="Arial"/>
                <w:b/>
                <w:sz w:val="18"/>
                <w:szCs w:val="18"/>
              </w:rPr>
              <w:t>Benefits</w:t>
            </w:r>
          </w:p>
        </w:tc>
        <w:tc>
          <w:tcPr>
            <w:tcW w:w="4883" w:type="dxa"/>
          </w:tcPr>
          <w:p w14:paraId="1CDFB580" w14:textId="77777777" w:rsidR="0087409F" w:rsidRDefault="00E97363">
            <w:pPr>
              <w:spacing w:line="240" w:lineRule="auto"/>
              <w:rPr>
                <w:rFonts w:eastAsia="Calibri" w:cs="Arial"/>
                <w:b/>
                <w:sz w:val="18"/>
                <w:szCs w:val="18"/>
              </w:rPr>
            </w:pPr>
            <w:r>
              <w:rPr>
                <w:rFonts w:eastAsia="Calibri" w:cs="Arial"/>
                <w:b/>
                <w:sz w:val="18"/>
                <w:szCs w:val="18"/>
              </w:rPr>
              <w:t>Challenges</w:t>
            </w:r>
          </w:p>
        </w:tc>
      </w:tr>
      <w:tr w:rsidR="0087409F" w14:paraId="2283DD9C" w14:textId="77777777">
        <w:trPr>
          <w:trHeight w:val="1040"/>
        </w:trPr>
        <w:tc>
          <w:tcPr>
            <w:tcW w:w="1691" w:type="dxa"/>
          </w:tcPr>
          <w:p w14:paraId="11843636" w14:textId="77777777" w:rsidR="0087409F" w:rsidRDefault="0087409F">
            <w:pPr>
              <w:spacing w:line="240" w:lineRule="auto"/>
              <w:rPr>
                <w:rFonts w:eastAsia="Calibri" w:cs="Arial"/>
                <w:bCs/>
                <w:iCs/>
                <w:sz w:val="18"/>
                <w:szCs w:val="18"/>
              </w:rPr>
            </w:pPr>
          </w:p>
          <w:p w14:paraId="182060C7" w14:textId="77777777" w:rsidR="0087409F" w:rsidRDefault="00E97363">
            <w:pPr>
              <w:spacing w:line="240" w:lineRule="auto"/>
              <w:rPr>
                <w:rFonts w:eastAsia="Calibri" w:cs="Arial"/>
                <w:bCs/>
                <w:iCs/>
                <w:sz w:val="18"/>
                <w:szCs w:val="18"/>
              </w:rPr>
            </w:pPr>
            <w:r>
              <w:rPr>
                <w:rFonts w:eastAsia="Calibri" w:cs="Arial"/>
                <w:b/>
                <w:bCs/>
                <w:sz w:val="18"/>
                <w:szCs w:val="18"/>
              </w:rPr>
              <w:t>Inference Accuracy</w:t>
            </w:r>
          </w:p>
        </w:tc>
        <w:tc>
          <w:tcPr>
            <w:tcW w:w="2982" w:type="dxa"/>
          </w:tcPr>
          <w:p w14:paraId="2D2D7DBF" w14:textId="77777777" w:rsidR="0087409F" w:rsidRDefault="00E97363">
            <w:pPr>
              <w:spacing w:line="240" w:lineRule="auto"/>
              <w:rPr>
                <w:rFonts w:eastAsia="Calibri" w:cs="Arial"/>
                <w:bCs/>
                <w:iCs/>
                <w:sz w:val="18"/>
                <w:szCs w:val="18"/>
              </w:rPr>
            </w:pPr>
            <w:r>
              <w:rPr>
                <w:rFonts w:eastAsia="Calibri" w:cs="Arial"/>
                <w:bCs/>
                <w:iCs/>
                <w:sz w:val="18"/>
                <w:szCs w:val="18"/>
              </w:rPr>
              <w:t>-Metric reflects the model performance very well</w:t>
            </w:r>
          </w:p>
          <w:p w14:paraId="453DDEDB" w14:textId="77777777" w:rsidR="0087409F" w:rsidRDefault="00E97363">
            <w:pPr>
              <w:spacing w:line="240" w:lineRule="auto"/>
              <w:rPr>
                <w:rFonts w:eastAsia="Calibri" w:cs="Arial"/>
                <w:bCs/>
                <w:iCs/>
                <w:sz w:val="18"/>
                <w:szCs w:val="18"/>
              </w:rPr>
            </w:pPr>
            <w:r>
              <w:rPr>
                <w:rFonts w:eastAsia="Calibri" w:cs="Arial"/>
                <w:bCs/>
                <w:iCs/>
                <w:sz w:val="18"/>
                <w:szCs w:val="18"/>
              </w:rPr>
              <w:t>-Expected to provide reliable model failure detection</w:t>
            </w:r>
          </w:p>
        </w:tc>
        <w:tc>
          <w:tcPr>
            <w:tcW w:w="4883" w:type="dxa"/>
          </w:tcPr>
          <w:p w14:paraId="719B428F" w14:textId="77777777" w:rsidR="0087409F" w:rsidRDefault="00E97363">
            <w:pPr>
              <w:spacing w:line="240" w:lineRule="auto"/>
              <w:rPr>
                <w:rFonts w:eastAsia="Calibri" w:cs="Arial"/>
                <w:bCs/>
                <w:iCs/>
                <w:sz w:val="18"/>
                <w:szCs w:val="18"/>
              </w:rPr>
            </w:pPr>
            <w:r>
              <w:rPr>
                <w:rFonts w:eastAsia="Calibri" w:cs="Arial"/>
                <w:bCs/>
                <w:iCs/>
                <w:sz w:val="18"/>
                <w:szCs w:val="18"/>
              </w:rPr>
              <w:t xml:space="preserve">-Signaling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6C556155" w14:textId="77777777" w:rsidR="0087409F" w:rsidRDefault="00E97363">
            <w:pPr>
              <w:spacing w:line="240" w:lineRule="auto"/>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tc>
      </w:tr>
      <w:tr w:rsidR="0087409F" w14:paraId="04698C83" w14:textId="77777777">
        <w:trPr>
          <w:trHeight w:val="805"/>
        </w:trPr>
        <w:tc>
          <w:tcPr>
            <w:tcW w:w="1691" w:type="dxa"/>
          </w:tcPr>
          <w:p w14:paraId="37D97A85" w14:textId="77777777" w:rsidR="0087409F" w:rsidRDefault="0087409F">
            <w:pPr>
              <w:spacing w:line="240" w:lineRule="auto"/>
              <w:rPr>
                <w:rFonts w:eastAsia="Calibri" w:cs="Arial"/>
                <w:bCs/>
                <w:iCs/>
                <w:sz w:val="18"/>
                <w:szCs w:val="18"/>
              </w:rPr>
            </w:pPr>
          </w:p>
          <w:p w14:paraId="2D3E19C8" w14:textId="77777777" w:rsidR="0087409F" w:rsidRDefault="00E97363">
            <w:pPr>
              <w:spacing w:line="240" w:lineRule="auto"/>
              <w:rPr>
                <w:rFonts w:eastAsia="Calibri" w:cs="Arial"/>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tc>
        <w:tc>
          <w:tcPr>
            <w:tcW w:w="2982" w:type="dxa"/>
          </w:tcPr>
          <w:p w14:paraId="426FE2DA" w14:textId="77777777" w:rsidR="0087409F" w:rsidRDefault="00E97363">
            <w:pPr>
              <w:spacing w:line="240" w:lineRule="auto"/>
              <w:rPr>
                <w:rFonts w:eastAsia="Calibri" w:cs="Arial"/>
                <w:bCs/>
                <w:iCs/>
                <w:sz w:val="18"/>
                <w:szCs w:val="18"/>
              </w:rPr>
            </w:pPr>
            <w:r>
              <w:rPr>
                <w:rFonts w:eastAsia="Calibri" w:cs="Arial"/>
                <w:bCs/>
                <w:iCs/>
                <w:sz w:val="18"/>
                <w:szCs w:val="18"/>
              </w:rPr>
              <w:t xml:space="preserve">-Metric reflects the system performance </w:t>
            </w:r>
          </w:p>
          <w:p w14:paraId="595E8CD3" w14:textId="77777777" w:rsidR="0087409F" w:rsidRDefault="00E97363">
            <w:pPr>
              <w:spacing w:line="240" w:lineRule="auto"/>
              <w:rPr>
                <w:rFonts w:eastAsia="Calibri" w:cs="Arial"/>
                <w:bCs/>
                <w:iCs/>
                <w:sz w:val="18"/>
                <w:szCs w:val="18"/>
              </w:rPr>
            </w:pPr>
            <w:r>
              <w:rPr>
                <w:rFonts w:eastAsia="Calibri" w:cs="Arial"/>
                <w:bCs/>
                <w:iCs/>
                <w:sz w:val="18"/>
                <w:szCs w:val="18"/>
              </w:rPr>
              <w:t xml:space="preserve">-Low complexity and signaling overhead </w:t>
            </w:r>
          </w:p>
        </w:tc>
        <w:tc>
          <w:tcPr>
            <w:tcW w:w="4883" w:type="dxa"/>
          </w:tcPr>
          <w:p w14:paraId="1B4D6D5F" w14:textId="77777777" w:rsidR="0087409F" w:rsidRDefault="00E97363">
            <w:pPr>
              <w:spacing w:line="240" w:lineRule="auto"/>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tc>
      </w:tr>
      <w:tr w:rsidR="0087409F" w14:paraId="09F5FA8F" w14:textId="77777777">
        <w:trPr>
          <w:trHeight w:val="1732"/>
        </w:trPr>
        <w:tc>
          <w:tcPr>
            <w:tcW w:w="1691" w:type="dxa"/>
          </w:tcPr>
          <w:p w14:paraId="60403D81" w14:textId="77777777" w:rsidR="0087409F" w:rsidRDefault="0087409F">
            <w:pPr>
              <w:spacing w:line="240" w:lineRule="auto"/>
              <w:rPr>
                <w:rFonts w:eastAsia="Calibri" w:cs="Arial"/>
                <w:bCs/>
                <w:iCs/>
                <w:sz w:val="18"/>
                <w:szCs w:val="18"/>
              </w:rPr>
            </w:pPr>
          </w:p>
          <w:p w14:paraId="1B845562" w14:textId="77777777" w:rsidR="0087409F" w:rsidRDefault="00E97363">
            <w:pPr>
              <w:spacing w:line="240" w:lineRule="auto"/>
              <w:rPr>
                <w:rFonts w:eastAsia="Calibri" w:cs="Arial"/>
                <w:b/>
                <w:bCs/>
                <w:sz w:val="18"/>
                <w:szCs w:val="18"/>
              </w:rPr>
            </w:pPr>
            <w:r>
              <w:rPr>
                <w:rFonts w:eastAsia="Calibri" w:cs="Arial"/>
                <w:b/>
                <w:bCs/>
                <w:sz w:val="18"/>
                <w:szCs w:val="18"/>
              </w:rPr>
              <w:t>Data distribution</w:t>
            </w:r>
          </w:p>
        </w:tc>
        <w:tc>
          <w:tcPr>
            <w:tcW w:w="2982" w:type="dxa"/>
          </w:tcPr>
          <w:p w14:paraId="3ECC4A12" w14:textId="77777777" w:rsidR="0087409F" w:rsidRDefault="00E97363">
            <w:pPr>
              <w:spacing w:line="240" w:lineRule="auto"/>
              <w:rPr>
                <w:rFonts w:eastAsia="Calibri" w:cs="Arial"/>
                <w:bCs/>
                <w:iCs/>
                <w:sz w:val="18"/>
                <w:szCs w:val="18"/>
              </w:rPr>
            </w:pPr>
            <w:r>
              <w:rPr>
                <w:rFonts w:eastAsia="Calibri" w:cs="Arial"/>
                <w:bCs/>
                <w:iCs/>
                <w:sz w:val="18"/>
                <w:szCs w:val="18"/>
              </w:rPr>
              <w:t>-No additional signaling overhead for obtaining input/output data</w:t>
            </w:r>
          </w:p>
          <w:p w14:paraId="3E427A98" w14:textId="77777777" w:rsidR="0087409F" w:rsidRDefault="00E97363">
            <w:pPr>
              <w:spacing w:line="240" w:lineRule="auto"/>
              <w:rPr>
                <w:rFonts w:eastAsia="Calibri" w:cs="Arial"/>
                <w:bCs/>
                <w:iCs/>
                <w:sz w:val="18"/>
                <w:szCs w:val="18"/>
              </w:rPr>
            </w:pPr>
            <w:r>
              <w:rPr>
                <w:rFonts w:eastAsia="Calibri" w:cs="Arial"/>
                <w:bCs/>
                <w:iCs/>
                <w:sz w:val="18"/>
                <w:szCs w:val="18"/>
              </w:rPr>
              <w:t>-Shorter latency for obtaining data samples for model monitoring</w:t>
            </w:r>
          </w:p>
          <w:p w14:paraId="1765DBD5" w14:textId="77777777" w:rsidR="0087409F" w:rsidRDefault="00E97363">
            <w:pPr>
              <w:spacing w:line="240" w:lineRule="auto"/>
              <w:rPr>
                <w:rFonts w:eastAsia="Calibri" w:cs="Arial"/>
                <w:sz w:val="18"/>
                <w:szCs w:val="18"/>
                <w:lang w:eastAsia="ja-JP"/>
              </w:rPr>
            </w:pPr>
            <w:r>
              <w:rPr>
                <w:rFonts w:eastAsia="Calibri"/>
                <w:sz w:val="18"/>
                <w:szCs w:val="18"/>
                <w:lang w:eastAsia="ja-JP"/>
              </w:rPr>
              <w:t>-Frequent monitoring possible</w:t>
            </w:r>
          </w:p>
        </w:tc>
        <w:tc>
          <w:tcPr>
            <w:tcW w:w="4883" w:type="dxa"/>
          </w:tcPr>
          <w:p w14:paraId="39AF4036" w14:textId="77777777" w:rsidR="0087409F" w:rsidRDefault="00E97363">
            <w:pPr>
              <w:spacing w:line="240" w:lineRule="auto"/>
              <w:rPr>
                <w:rFonts w:eastAsia="Calibri" w:cs="Arial"/>
                <w:bCs/>
                <w:iCs/>
                <w:sz w:val="18"/>
                <w:szCs w:val="18"/>
              </w:rPr>
            </w:pPr>
            <w:r>
              <w:rPr>
                <w:rFonts w:eastAsia="Calibri" w:cs="Arial"/>
                <w:bCs/>
                <w:iCs/>
                <w:sz w:val="18"/>
                <w:szCs w:val="18"/>
              </w:rPr>
              <w:t xml:space="preserve">May not reflect model performance </w:t>
            </w:r>
          </w:p>
          <w:p w14:paraId="133F3C8C" w14:textId="77777777" w:rsidR="0087409F" w:rsidRDefault="00E97363">
            <w:pPr>
              <w:spacing w:line="240" w:lineRule="auto"/>
              <w:rPr>
                <w:rFonts w:eastAsia="Calibri" w:cs="Arial"/>
                <w:bCs/>
                <w:iCs/>
                <w:sz w:val="18"/>
                <w:szCs w:val="18"/>
              </w:rPr>
            </w:pPr>
            <w:r>
              <w:rPr>
                <w:rFonts w:eastAsia="Calibri" w:cs="Arial"/>
                <w:bCs/>
                <w:iCs/>
                <w:sz w:val="18"/>
                <w:szCs w:val="18"/>
              </w:rPr>
              <w:t xml:space="preserve">May not reflect system performance </w:t>
            </w:r>
          </w:p>
          <w:p w14:paraId="7C029408" w14:textId="77777777" w:rsidR="0087409F" w:rsidRDefault="00E97363">
            <w:pPr>
              <w:spacing w:line="240" w:lineRule="auto"/>
              <w:rPr>
                <w:rFonts w:eastAsia="Calibri" w:cs="Arial"/>
                <w:bCs/>
                <w:iCs/>
                <w:sz w:val="18"/>
                <w:szCs w:val="18"/>
              </w:rPr>
            </w:pPr>
            <w:r>
              <w:rPr>
                <w:rFonts w:eastAsia="Calibri" w:cs="Arial"/>
                <w:bCs/>
                <w:iCs/>
                <w:sz w:val="18"/>
                <w:szCs w:val="18"/>
              </w:rPr>
              <w:t xml:space="preserve">To achieve reliable model failure detection, </w:t>
            </w:r>
            <w:r>
              <w:rPr>
                <w:rFonts w:eastAsia="Calibri" w:cs="Arial"/>
                <w:bCs/>
                <w:iCs/>
                <w:sz w:val="18"/>
                <w:szCs w:val="18"/>
              </w:rPr>
              <w:br/>
              <w:t xml:space="preserve">many samples may be required to calculate </w:t>
            </w:r>
            <w:r>
              <w:rPr>
                <w:rFonts w:eastAsia="Calibri" w:cs="Arial"/>
                <w:bCs/>
                <w:iCs/>
                <w:sz w:val="18"/>
                <w:szCs w:val="18"/>
              </w:rPr>
              <w:br/>
              <w:t>statistical metrics.</w:t>
            </w:r>
          </w:p>
        </w:tc>
      </w:tr>
      <w:tr w:rsidR="0087409F" w14:paraId="1796F944" w14:textId="77777777">
        <w:trPr>
          <w:trHeight w:val="1732"/>
        </w:trPr>
        <w:tc>
          <w:tcPr>
            <w:tcW w:w="1691" w:type="dxa"/>
          </w:tcPr>
          <w:p w14:paraId="3C99F8F8" w14:textId="77777777" w:rsidR="0087409F" w:rsidRDefault="00E97363">
            <w:pPr>
              <w:spacing w:line="240" w:lineRule="auto"/>
              <w:rPr>
                <w:rFonts w:eastAsia="Calibri" w:cs="Arial"/>
                <w:bCs/>
                <w:iCs/>
                <w:sz w:val="18"/>
                <w:szCs w:val="18"/>
              </w:rPr>
            </w:pPr>
            <w:r>
              <w:rPr>
                <w:rFonts w:eastAsia="Calibri" w:cs="Arial"/>
                <w:bCs/>
                <w:iCs/>
                <w:sz w:val="18"/>
                <w:szCs w:val="18"/>
              </w:rPr>
              <w:t xml:space="preserve">Model predicted confidence reporting </w:t>
            </w:r>
          </w:p>
          <w:p w14:paraId="79F124B2" w14:textId="77777777" w:rsidR="0087409F" w:rsidRDefault="00E97363">
            <w:pPr>
              <w:spacing w:line="240" w:lineRule="auto"/>
              <w:rPr>
                <w:rFonts w:eastAsia="Calibri" w:cs="Arial"/>
                <w:bCs/>
                <w:iCs/>
                <w:sz w:val="18"/>
                <w:szCs w:val="18"/>
              </w:rPr>
            </w:pPr>
            <w:r>
              <w:rPr>
                <w:rFonts w:eastAsia="Calibri" w:cs="Arial"/>
                <w:bCs/>
                <w:iCs/>
                <w:sz w:val="18"/>
                <w:szCs w:val="18"/>
                <w:highlight w:val="yellow"/>
              </w:rPr>
              <w:t>(possible new alternative)</w:t>
            </w:r>
          </w:p>
        </w:tc>
        <w:tc>
          <w:tcPr>
            <w:tcW w:w="2982" w:type="dxa"/>
          </w:tcPr>
          <w:p w14:paraId="3319C25E" w14:textId="77777777" w:rsidR="0087409F" w:rsidRDefault="00E97363">
            <w:pPr>
              <w:spacing w:line="240" w:lineRule="auto"/>
              <w:rPr>
                <w:rFonts w:cs="Arial"/>
                <w:sz w:val="18"/>
                <w:szCs w:val="18"/>
              </w:rPr>
            </w:pPr>
            <w:r>
              <w:rPr>
                <w:rFonts w:eastAsia="Calibri" w:cs="Arial"/>
                <w:bCs/>
                <w:iCs/>
                <w:sz w:val="18"/>
                <w:szCs w:val="18"/>
              </w:rPr>
              <w:t>-Models can provide confidence in predictions, NW understand the accuracy level for each received predictions.</w:t>
            </w:r>
          </w:p>
          <w:p w14:paraId="7E4253CE" w14:textId="77777777" w:rsidR="0087409F" w:rsidRDefault="00E97363">
            <w:pPr>
              <w:spacing w:line="240" w:lineRule="auto"/>
              <w:rPr>
                <w:rFonts w:cs="Arial"/>
                <w:bCs/>
                <w:iCs/>
                <w:sz w:val="18"/>
                <w:szCs w:val="18"/>
              </w:rPr>
            </w:pPr>
            <w:r>
              <w:rPr>
                <w:rFonts w:eastAsia="Calibri" w:cs="Arial"/>
                <w:bCs/>
                <w:iCs/>
                <w:sz w:val="18"/>
                <w:szCs w:val="18"/>
              </w:rPr>
              <w:t>-No additional signaling overhead for obtaining input/output data</w:t>
            </w:r>
          </w:p>
        </w:tc>
        <w:tc>
          <w:tcPr>
            <w:tcW w:w="4883" w:type="dxa"/>
          </w:tcPr>
          <w:p w14:paraId="519606DD" w14:textId="77777777" w:rsidR="0087409F" w:rsidRDefault="00E97363">
            <w:pPr>
              <w:spacing w:line="240" w:lineRule="auto"/>
              <w:rPr>
                <w:rFonts w:cs="Arial"/>
                <w:sz w:val="18"/>
                <w:szCs w:val="18"/>
              </w:rPr>
            </w:pPr>
            <w:r>
              <w:rPr>
                <w:rFonts w:eastAsia="Calibri" w:cs="Arial"/>
                <w:bCs/>
                <w:iCs/>
                <w:sz w:val="18"/>
                <w:szCs w:val="18"/>
              </w:rPr>
              <w:t>-Limits which models the UE can support.</w:t>
            </w:r>
          </w:p>
          <w:p w14:paraId="03921E09" w14:textId="77777777" w:rsidR="0087409F" w:rsidRDefault="00E97363">
            <w:pPr>
              <w:keepNext/>
              <w:spacing w:line="240" w:lineRule="auto"/>
              <w:rPr>
                <w:rFonts w:cs="Arial"/>
                <w:bCs/>
                <w:iCs/>
                <w:sz w:val="18"/>
                <w:szCs w:val="18"/>
              </w:rPr>
            </w:pPr>
            <w:r>
              <w:rPr>
                <w:rFonts w:eastAsia="Calibri" w:cs="Arial"/>
                <w:bCs/>
                <w:iCs/>
                <w:sz w:val="18"/>
                <w:szCs w:val="18"/>
              </w:rPr>
              <w:t xml:space="preserve">-How to </w:t>
            </w:r>
            <w:r>
              <w:rPr>
                <w:rFonts w:cs="Arial"/>
                <w:bCs/>
                <w:iCs/>
                <w:sz w:val="18"/>
                <w:szCs w:val="18"/>
              </w:rPr>
              <w:t>test the confidence of the report? RAN4 test?</w:t>
            </w:r>
          </w:p>
        </w:tc>
      </w:tr>
    </w:tbl>
    <w:p w14:paraId="15E56FCF" w14:textId="77777777" w:rsidR="0087409F" w:rsidRDefault="00E97363">
      <w:pPr>
        <w:pStyle w:val="Caption"/>
      </w:pPr>
      <w:bookmarkStart w:id="110" w:name="_Ref142559437"/>
      <w:r>
        <w:lastRenderedPageBreak/>
        <w:t xml:space="preserve">Table </w:t>
      </w:r>
      <w:fldSimple w:instr=" SEQ Table \* ARABIC ">
        <w:r>
          <w:t>11</w:t>
        </w:r>
      </w:fldSimple>
      <w:bookmarkEnd w:id="110"/>
      <w:r>
        <w:t xml:space="preserve"> Monitoring procedures.</w:t>
      </w:r>
    </w:p>
    <w:p w14:paraId="1DFF2454" w14:textId="77777777" w:rsidR="0087409F" w:rsidRDefault="0087409F"/>
    <w:p w14:paraId="602172F8"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15</w:t>
      </w:r>
      <w:r>
        <w:rPr>
          <w:rFonts w:ascii="Calibri" w:eastAsia="Calibri" w:hAnsi="Calibri" w:cs="Calibri"/>
          <w:b/>
          <w:bCs/>
          <w:sz w:val="20"/>
          <w:lang w:val="en-GB" w:eastAsia="zh-CN"/>
        </w:rPr>
        <w:tab/>
        <w:t>Capture the benefits and challenges with different monitoring procedures according to Table 3, including new alternative of model predicted confidence reporting.</w:t>
      </w:r>
    </w:p>
    <w:p w14:paraId="7E4486BB"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16</w:t>
      </w:r>
      <w:r>
        <w:rPr>
          <w:rFonts w:ascii="Calibri" w:eastAsia="Calibri" w:hAnsi="Calibri" w:cs="Calibri"/>
          <w:b/>
          <w:bCs/>
          <w:sz w:val="20"/>
          <w:lang w:val="en-GB" w:eastAsia="zh-CN"/>
        </w:rPr>
        <w:tab/>
        <w:t>Conclude that there is no specification impact related to the monitoring of UE inactive models.</w:t>
      </w:r>
    </w:p>
    <w:p w14:paraId="25F1B0B1" w14:textId="77777777" w:rsidR="0087409F" w:rsidRDefault="00E97363">
      <w:pPr>
        <w:spacing w:before="240" w:after="120"/>
        <w:rPr>
          <w:b/>
          <w:bCs/>
          <w:color w:val="4472C4" w:themeColor="accent5"/>
          <w:lang w:val="en-GB"/>
        </w:rPr>
      </w:pPr>
      <w:r>
        <w:rPr>
          <w:rStyle w:val="Emphasis"/>
        </w:rPr>
        <w:t>Fujitsu</w:t>
      </w:r>
    </w:p>
    <w:p w14:paraId="44143A69" w14:textId="77777777" w:rsidR="0087409F" w:rsidRDefault="00E97363">
      <w:pPr>
        <w:jc w:val="both"/>
        <w:rPr>
          <w:rFonts w:ascii="Times New Roman" w:eastAsia="MS Gothic" w:hAnsi="Times New Roman" w:cs="Times New Roman"/>
          <w:b/>
          <w:bCs/>
        </w:rPr>
      </w:pPr>
      <w:bookmarkStart w:id="111" w:name="_Hlk142593822"/>
      <w:r>
        <w:rPr>
          <w:rFonts w:ascii="Times New Roman" w:eastAsia="MS Gothic" w:hAnsi="Times New Roman" w:cs="Times New Roman"/>
          <w:b/>
          <w:bCs/>
        </w:rPr>
        <w:t>Proposal-2: Regarding assessment/monitoring and activation of an inactive model/functionality, study at least the following STD impacts:</w:t>
      </w:r>
    </w:p>
    <w:p w14:paraId="5711AC41" w14:textId="77777777" w:rsidR="0087409F" w:rsidRDefault="00E97363">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NW share its expected KPI and performance metric information on using AI/ML to UE, to aid UE in monitoring/assessment of inactive model(s)/functionality(s) and in selecting the AI/ML model/functionality.</w:t>
      </w:r>
    </w:p>
    <w:p w14:paraId="5C0A18D9" w14:textId="77777777" w:rsidR="0087409F" w:rsidRDefault="00E97363">
      <w:pPr>
        <w:jc w:val="both"/>
        <w:rPr>
          <w:rFonts w:ascii="Times New Roman" w:eastAsia="MS Gothic" w:hAnsi="Times New Roman" w:cs="Times New Roman"/>
          <w:b/>
          <w:bCs/>
        </w:rPr>
      </w:pPr>
      <w:r>
        <w:rPr>
          <w:rFonts w:ascii="Times New Roman" w:eastAsia="MS Gothic" w:hAnsi="Times New Roman" w:cs="Times New Roman"/>
          <w:b/>
          <w:bCs/>
        </w:rPr>
        <w:t>Note: the details of KPI and performance metric information can be studied in use case level.</w:t>
      </w:r>
    </w:p>
    <w:p w14:paraId="0A681181" w14:textId="77777777" w:rsidR="0087409F" w:rsidRDefault="0087409F">
      <w:pPr>
        <w:jc w:val="both"/>
        <w:rPr>
          <w:rFonts w:ascii="Times New Roman" w:eastAsia="MS Gothic" w:hAnsi="Times New Roman" w:cs="Times New Roman"/>
          <w:b/>
          <w:bCs/>
        </w:rPr>
      </w:pPr>
    </w:p>
    <w:p w14:paraId="55743F14" w14:textId="77777777" w:rsidR="0087409F" w:rsidRDefault="00E97363">
      <w:pPr>
        <w:jc w:val="both"/>
        <w:rPr>
          <w:rFonts w:ascii="Times New Roman" w:eastAsia="MS Gothic" w:hAnsi="Times New Roman" w:cs="Times New Roman"/>
          <w:b/>
          <w:bCs/>
        </w:rPr>
      </w:pPr>
      <w:bookmarkStart w:id="112" w:name="_Hlk142593850"/>
      <w:bookmarkEnd w:id="111"/>
      <w:r>
        <w:rPr>
          <w:rFonts w:ascii="Times New Roman" w:eastAsia="MS Gothic" w:hAnsi="Times New Roman" w:cs="Times New Roman"/>
          <w:b/>
          <w:bCs/>
        </w:rPr>
        <w:t>Proposal-3: Study potential specification impact related to assessment/monitoring of the untested model, referring to at least the following aspects:</w:t>
      </w:r>
    </w:p>
    <w:p w14:paraId="67A4CB76" w14:textId="77777777" w:rsidR="0087409F" w:rsidRDefault="00E97363">
      <w:pPr>
        <w:numPr>
          <w:ilvl w:val="0"/>
          <w:numId w:val="103"/>
        </w:numPr>
        <w:jc w:val="both"/>
        <w:rPr>
          <w:rFonts w:ascii="Times New Roman" w:eastAsia="MS Gothic" w:hAnsi="Times New Roman" w:cs="Times New Roman"/>
          <w:b/>
          <w:bCs/>
        </w:rPr>
      </w:pPr>
      <w:r>
        <w:rPr>
          <w:rFonts w:ascii="Times New Roman" w:eastAsia="MS Gothic" w:hAnsi="Times New Roman" w:cs="Times New Roman"/>
          <w:b/>
          <w:bCs/>
        </w:rPr>
        <w:t>NW-</w:t>
      </w:r>
      <w:r>
        <w:rPr>
          <w:rFonts w:ascii="Times New Roman" w:eastAsia="MS Gothic" w:hAnsi="Times New Roman" w:cs="Times New Roman" w:hint="eastAsia"/>
          <w:b/>
          <w:bCs/>
        </w:rPr>
        <w:t>s</w:t>
      </w:r>
      <w:r>
        <w:rPr>
          <w:rFonts w:ascii="Times New Roman" w:eastAsia="MS Gothic" w:hAnsi="Times New Roman" w:cs="Times New Roman"/>
          <w:b/>
          <w:bCs/>
        </w:rPr>
        <w:t>ide assessment method.</w:t>
      </w:r>
    </w:p>
    <w:p w14:paraId="381E6EF8" w14:textId="77777777" w:rsidR="0087409F" w:rsidRDefault="00E97363">
      <w:pPr>
        <w:numPr>
          <w:ilvl w:val="0"/>
          <w:numId w:val="103"/>
        </w:numPr>
        <w:jc w:val="both"/>
        <w:rPr>
          <w:rFonts w:ascii="Times New Roman" w:eastAsia="MS Gothic" w:hAnsi="Times New Roman" w:cs="Times New Roman"/>
          <w:b/>
          <w:bCs/>
        </w:rPr>
      </w:pPr>
      <w:r>
        <w:rPr>
          <w:rFonts w:ascii="Times New Roman" w:eastAsia="MS Gothic" w:hAnsi="Times New Roman" w:cs="Times New Roman"/>
          <w:b/>
          <w:bCs/>
        </w:rPr>
        <w:t>Data collection procedure with the consideration to ensure sufficient data coverage.</w:t>
      </w:r>
    </w:p>
    <w:p w14:paraId="0293F8AA" w14:textId="77777777" w:rsidR="0087409F" w:rsidRDefault="00E97363">
      <w:pPr>
        <w:numPr>
          <w:ilvl w:val="0"/>
          <w:numId w:val="103"/>
        </w:numPr>
        <w:jc w:val="both"/>
        <w:rPr>
          <w:rFonts w:ascii="Times New Roman" w:eastAsia="MS Gothic" w:hAnsi="Times New Roman" w:cs="Times New Roman"/>
          <w:b/>
          <w:bCs/>
        </w:rPr>
      </w:pPr>
      <w:r>
        <w:rPr>
          <w:rFonts w:ascii="Times New Roman" w:eastAsia="MS Gothic" w:hAnsi="Times New Roman" w:cs="Times New Roman"/>
          <w:b/>
          <w:bCs/>
        </w:rPr>
        <w:t>Identification of untested models and tested models.</w:t>
      </w:r>
    </w:p>
    <w:p w14:paraId="01B739B3" w14:textId="77777777" w:rsidR="0087409F" w:rsidRDefault="00E97363">
      <w:pPr>
        <w:numPr>
          <w:ilvl w:val="0"/>
          <w:numId w:val="103"/>
        </w:numPr>
        <w:jc w:val="both"/>
        <w:rPr>
          <w:rFonts w:ascii="Times New Roman" w:eastAsia="MS Gothic" w:hAnsi="Times New Roman" w:cs="Times New Roman"/>
          <w:b/>
          <w:bCs/>
        </w:rPr>
      </w:pPr>
      <w:r>
        <w:rPr>
          <w:rFonts w:ascii="Times New Roman" w:eastAsia="MS Gothic" w:hAnsi="Times New Roman" w:cs="Times New Roman"/>
          <w:b/>
          <w:bCs/>
        </w:rPr>
        <w:t>Activation mechanism of the untested model.</w:t>
      </w:r>
    </w:p>
    <w:bookmarkEnd w:id="112"/>
    <w:p w14:paraId="6D2D3463" w14:textId="77777777" w:rsidR="0087409F" w:rsidRDefault="00E97363">
      <w:pPr>
        <w:spacing w:before="240" w:after="120"/>
        <w:rPr>
          <w:rStyle w:val="Emphasis"/>
          <w:bCs w:val="0"/>
        </w:rPr>
      </w:pPr>
      <w:r>
        <w:rPr>
          <w:rStyle w:val="Emphasis"/>
          <w:bCs w:val="0"/>
        </w:rPr>
        <w:t>Xiaomi</w:t>
      </w:r>
    </w:p>
    <w:p w14:paraId="7A3F98D1" w14:textId="77777777" w:rsidR="0087409F" w:rsidRDefault="00E97363">
      <w:pPr>
        <w:spacing w:after="100" w:afterAutospacing="1"/>
        <w:jc w:val="both"/>
        <w:rPr>
          <w:rFonts w:ascii="Times New Roman" w:eastAsia="DengXian" w:hAnsi="Times New Roman" w:cs="Times New Roman"/>
          <w:b/>
          <w:szCs w:val="24"/>
          <w:lang w:val="en-GB" w:eastAsia="zh-CN"/>
        </w:rPr>
      </w:pPr>
      <w:r>
        <w:rPr>
          <w:rFonts w:ascii="Times New Roman" w:eastAsia="DengXian" w:hAnsi="Times New Roman" w:cs="Times New Roman"/>
          <w:b/>
          <w:szCs w:val="24"/>
          <w:lang w:val="en-GB" w:eastAsia="zh-CN"/>
        </w:rPr>
        <w:t>Proposal 14: Confirm the necessity of monitoring/assessment of the inactive AI functionalities /AI models</w:t>
      </w:r>
    </w:p>
    <w:p w14:paraId="74D680FC" w14:textId="77777777" w:rsidR="0087409F" w:rsidRDefault="00E97363">
      <w:pPr>
        <w:jc w:val="both"/>
        <w:rPr>
          <w:rFonts w:ascii="Times New Roman" w:eastAsia="DengXian" w:hAnsi="Times New Roman"/>
          <w:b/>
          <w:lang w:eastAsia="zh-CN"/>
        </w:rPr>
      </w:pPr>
      <w:r>
        <w:rPr>
          <w:rFonts w:ascii="Times New Roman" w:eastAsia="DengXian" w:hAnsi="Times New Roman"/>
          <w:b/>
          <w:lang w:eastAsia="zh-CN"/>
        </w:rPr>
        <w:t>Observation 5: The following specification impact are possible for the monitoring of inactive AI functionality/AI model</w:t>
      </w:r>
    </w:p>
    <w:p w14:paraId="641F3583" w14:textId="77777777" w:rsidR="0087409F" w:rsidRDefault="00E97363">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Trigger/Request of monitoring/assessment of inactive functionalities or models </w:t>
      </w:r>
    </w:p>
    <w:p w14:paraId="1C54C712" w14:textId="77777777" w:rsidR="0087409F" w:rsidRDefault="00E97363">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Measurement resource definition/configuration </w:t>
      </w:r>
    </w:p>
    <w:p w14:paraId="7B65C744" w14:textId="77777777" w:rsidR="0087409F" w:rsidRDefault="00E97363">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Report of the data for monitoring </w:t>
      </w:r>
    </w:p>
    <w:p w14:paraId="0A9A71B8" w14:textId="77777777" w:rsidR="0087409F" w:rsidRDefault="0087409F">
      <w:pPr>
        <w:jc w:val="both"/>
        <w:rPr>
          <w:rFonts w:ascii="Times New Roman" w:eastAsia="DengXian" w:hAnsi="Times New Roman"/>
          <w:szCs w:val="21"/>
          <w:lang w:eastAsia="zh-CN"/>
        </w:rPr>
      </w:pPr>
    </w:p>
    <w:p w14:paraId="6209569D" w14:textId="77777777" w:rsidR="0087409F" w:rsidRDefault="00E97363">
      <w:pPr>
        <w:spacing w:before="240" w:after="120"/>
        <w:rPr>
          <w:b/>
          <w:color w:val="4472C4" w:themeColor="accent5"/>
          <w:lang w:val="en-GB"/>
        </w:rPr>
      </w:pPr>
      <w:r>
        <w:rPr>
          <w:rStyle w:val="Emphasis"/>
        </w:rPr>
        <w:t>Panasonic</w:t>
      </w:r>
    </w:p>
    <w:p w14:paraId="1B4CBCC6" w14:textId="77777777" w:rsidR="0087409F" w:rsidRDefault="00E97363">
      <w:pPr>
        <w:rPr>
          <w:b/>
          <w:bCs/>
          <w:lang w:eastAsia="ja-JP"/>
        </w:rPr>
      </w:pPr>
      <w:r>
        <w:rPr>
          <w:b/>
          <w:bCs/>
          <w:lang w:eastAsia="ja-JP"/>
        </w:rPr>
        <w:t xml:space="preserve">Proposal 6: UE is not always required to support more than one model/functionality for the specific use case. </w:t>
      </w:r>
    </w:p>
    <w:p w14:paraId="69F2B572" w14:textId="77777777" w:rsidR="0087409F" w:rsidRDefault="0087409F">
      <w:pPr>
        <w:rPr>
          <w:rFonts w:eastAsia="MS Mincho"/>
          <w:b/>
          <w:bCs/>
          <w:lang w:eastAsia="ja-JP"/>
        </w:rPr>
      </w:pPr>
    </w:p>
    <w:p w14:paraId="1F27B520" w14:textId="77777777" w:rsidR="0087409F" w:rsidRDefault="00E97363">
      <w:pPr>
        <w:rPr>
          <w:rFonts w:eastAsia="MS Mincho"/>
          <w:b/>
          <w:bCs/>
          <w:lang w:eastAsia="ja-JP"/>
        </w:rPr>
      </w:pPr>
      <w:r>
        <w:rPr>
          <w:b/>
          <w:bCs/>
          <w:lang w:eastAsia="ja-JP"/>
        </w:rPr>
        <w:t>Proposal 7: For the evaluation/validation of model/functionality, small number of UEs are activated and compared/evaluated before fully commercial usage as network implemenation.</w:t>
      </w:r>
    </w:p>
    <w:p w14:paraId="515C56E1" w14:textId="77777777" w:rsidR="0087409F" w:rsidRDefault="0087409F">
      <w:pPr>
        <w:rPr>
          <w:b/>
          <w:bCs/>
        </w:rPr>
      </w:pPr>
    </w:p>
    <w:p w14:paraId="5E7DCFCD" w14:textId="77777777" w:rsidR="0087409F" w:rsidRDefault="00E97363">
      <w:pPr>
        <w:spacing w:before="240" w:after="120"/>
        <w:rPr>
          <w:rStyle w:val="Emphasis"/>
        </w:rPr>
      </w:pPr>
      <w:r>
        <w:rPr>
          <w:rStyle w:val="Emphasis"/>
        </w:rPr>
        <w:t>Google</w:t>
      </w:r>
    </w:p>
    <w:p w14:paraId="1B99D20D" w14:textId="77777777" w:rsidR="0087409F" w:rsidRDefault="00E97363">
      <w:pPr>
        <w:pStyle w:val="0Maintext"/>
        <w:spacing w:after="120" w:afterAutospacing="0" w:line="240" w:lineRule="auto"/>
        <w:ind w:firstLine="0"/>
        <w:rPr>
          <w:b/>
          <w:i/>
          <w:lang w:val="en-US" w:eastAsia="zh-CN"/>
        </w:rPr>
      </w:pPr>
      <w:r>
        <w:rPr>
          <w:b/>
          <w:i/>
          <w:lang w:val="en-US" w:eastAsia="zh-CN"/>
        </w:rPr>
        <w:t>Proposal 8: For model monitoring interval, study the following options:</w:t>
      </w:r>
    </w:p>
    <w:p w14:paraId="771C09BF" w14:textId="77777777" w:rsidR="0087409F" w:rsidRDefault="00E97363">
      <w:pPr>
        <w:pStyle w:val="0Maintext"/>
        <w:numPr>
          <w:ilvl w:val="0"/>
          <w:numId w:val="104"/>
        </w:numPr>
        <w:spacing w:after="120" w:afterAutospacing="0" w:line="240" w:lineRule="auto"/>
        <w:rPr>
          <w:b/>
          <w:i/>
          <w:lang w:val="en-US" w:eastAsia="zh-CN"/>
        </w:rPr>
      </w:pPr>
      <w:r>
        <w:rPr>
          <w:b/>
          <w:i/>
          <w:lang w:val="en-US" w:eastAsia="zh-CN"/>
        </w:rPr>
        <w:t>Option 1: The model monitoring is performed based on the similar periodicity as RLM/BFD, e.g., every N ms.</w:t>
      </w:r>
    </w:p>
    <w:p w14:paraId="09AEDA1A" w14:textId="77777777" w:rsidR="0087409F" w:rsidRDefault="00E97363">
      <w:pPr>
        <w:pStyle w:val="0Maintext"/>
        <w:numPr>
          <w:ilvl w:val="0"/>
          <w:numId w:val="104"/>
        </w:numPr>
        <w:spacing w:after="120" w:afterAutospacing="0" w:line="240" w:lineRule="auto"/>
        <w:rPr>
          <w:b/>
          <w:i/>
          <w:lang w:val="en-US" w:eastAsia="zh-CN"/>
        </w:rPr>
      </w:pPr>
      <w:r>
        <w:rPr>
          <w:b/>
          <w:i/>
          <w:lang w:val="en-US" w:eastAsia="zh-CN"/>
        </w:rPr>
        <w:t xml:space="preserve">Option 2: The model monitoring is performed with a larger periodicity, e.g., every N second </w:t>
      </w:r>
    </w:p>
    <w:p w14:paraId="13F1D8B6" w14:textId="77777777" w:rsidR="0087409F" w:rsidRDefault="00E97363">
      <w:pPr>
        <w:pStyle w:val="0Maintext"/>
        <w:numPr>
          <w:ilvl w:val="0"/>
          <w:numId w:val="104"/>
        </w:numPr>
        <w:spacing w:after="120" w:afterAutospacing="0" w:line="240" w:lineRule="auto"/>
        <w:rPr>
          <w:b/>
          <w:i/>
          <w:lang w:val="en-US" w:eastAsia="zh-CN"/>
        </w:rPr>
      </w:pPr>
      <w:r>
        <w:rPr>
          <w:b/>
          <w:i/>
          <w:lang w:val="en-US" w:eastAsia="zh-CN"/>
        </w:rPr>
        <w:t>Option 3: The model monitoring is performed after each prediction.</w:t>
      </w:r>
    </w:p>
    <w:p w14:paraId="4013799C" w14:textId="77777777" w:rsidR="0087409F" w:rsidRDefault="00E97363">
      <w:pPr>
        <w:pStyle w:val="0Maintext"/>
        <w:spacing w:after="120" w:afterAutospacing="0" w:line="240" w:lineRule="auto"/>
        <w:ind w:firstLine="0"/>
        <w:rPr>
          <w:b/>
          <w:i/>
          <w:lang w:val="en-US" w:eastAsia="zh-CN"/>
        </w:rPr>
      </w:pPr>
      <w:r>
        <w:rPr>
          <w:b/>
          <w:i/>
          <w:lang w:val="en-US" w:eastAsia="zh-CN"/>
        </w:rPr>
        <w:t>Proposal 9: After a detection of the performance failure for a prediction based on a AI/ML model, study the following options:</w:t>
      </w:r>
    </w:p>
    <w:p w14:paraId="462D380D" w14:textId="77777777" w:rsidR="0087409F" w:rsidRDefault="00E97363">
      <w:pPr>
        <w:pStyle w:val="0Maintext"/>
        <w:numPr>
          <w:ilvl w:val="0"/>
          <w:numId w:val="105"/>
        </w:numPr>
        <w:spacing w:after="120" w:afterAutospacing="0" w:line="240" w:lineRule="auto"/>
        <w:rPr>
          <w:b/>
          <w:i/>
          <w:lang w:val="en-US" w:eastAsia="zh-CN"/>
        </w:rPr>
      </w:pPr>
      <w:r>
        <w:rPr>
          <w:b/>
          <w:i/>
          <w:lang w:val="en-US" w:eastAsia="zh-CN"/>
        </w:rPr>
        <w:t>Option 1: The model is assumed to be “invalid” for further communication</w:t>
      </w:r>
    </w:p>
    <w:p w14:paraId="4FCC3785" w14:textId="77777777" w:rsidR="0087409F" w:rsidRDefault="00E97363">
      <w:pPr>
        <w:pStyle w:val="0Maintext"/>
        <w:numPr>
          <w:ilvl w:val="0"/>
          <w:numId w:val="105"/>
        </w:numPr>
        <w:spacing w:after="120" w:afterAutospacing="0" w:line="240" w:lineRule="auto"/>
        <w:rPr>
          <w:b/>
          <w:i/>
          <w:lang w:val="en-US" w:eastAsia="zh-CN"/>
        </w:rPr>
      </w:pPr>
      <w:r>
        <w:rPr>
          <w:b/>
          <w:i/>
          <w:lang w:val="en-US" w:eastAsia="zh-CN"/>
        </w:rPr>
        <w:lastRenderedPageBreak/>
        <w:t>Option 2: The detected prediction instance could be “invalid”, but the model may still be used for further communication</w:t>
      </w:r>
    </w:p>
    <w:p w14:paraId="687AB943" w14:textId="77777777" w:rsidR="0087409F" w:rsidRDefault="00E97363">
      <w:pPr>
        <w:spacing w:before="240" w:after="120"/>
        <w:rPr>
          <w:rStyle w:val="Emphasis"/>
        </w:rPr>
      </w:pPr>
      <w:r>
        <w:rPr>
          <w:rStyle w:val="Emphasis"/>
        </w:rPr>
        <w:t>Samsung</w:t>
      </w:r>
    </w:p>
    <w:p w14:paraId="47223846" w14:textId="77777777" w:rsidR="0087409F" w:rsidRDefault="00E97363">
      <w:pPr>
        <w:spacing w:after="240" w:line="276" w:lineRule="auto"/>
        <w:rPr>
          <w:rFonts w:ascii="Times" w:eastAsia="Batang" w:hAnsi="Times" w:cs="Times New Roman"/>
          <w:b/>
          <w:bCs/>
          <w:i/>
          <w:sz w:val="20"/>
          <w:szCs w:val="24"/>
        </w:rPr>
      </w:pPr>
      <w:r>
        <w:rPr>
          <w:rFonts w:ascii="Times" w:eastAsia="Batang" w:hAnsi="Times" w:cs="Times New Roman"/>
          <w:b/>
          <w:bCs/>
          <w:i/>
          <w:sz w:val="20"/>
          <w:szCs w:val="24"/>
        </w:rPr>
        <w:t xml:space="preserve">Proposal #8: Study direct model monitoring, e.g., monitoring based on inference latency, and indirect monitoring, e.g., monitoring based on system performance, input/output data distribution, application condition, per use case.  </w:t>
      </w:r>
    </w:p>
    <w:p w14:paraId="06D5B5B7" w14:textId="77777777" w:rsidR="0087409F" w:rsidRDefault="00E97363">
      <w:pPr>
        <w:widowControl w:val="0"/>
        <w:numPr>
          <w:ilvl w:val="1"/>
          <w:numId w:val="56"/>
        </w:numPr>
        <w:wordWrap w:val="0"/>
        <w:autoSpaceDE w:val="0"/>
        <w:autoSpaceDN w:val="0"/>
        <w:spacing w:after="240" w:line="276" w:lineRule="auto"/>
        <w:jc w:val="both"/>
        <w:rPr>
          <w:rStyle w:val="Emphasis"/>
          <w:rFonts w:ascii="Times" w:eastAsia="Batang" w:hAnsi="Times" w:cs="Times New Roman"/>
          <w:i/>
          <w:color w:val="auto"/>
          <w:sz w:val="20"/>
          <w:szCs w:val="24"/>
          <w:lang w:val="en-US"/>
        </w:rPr>
      </w:pPr>
      <w:r>
        <w:rPr>
          <w:rFonts w:ascii="Times" w:eastAsia="Batang" w:hAnsi="Times" w:cs="Times New Roman"/>
          <w:b/>
          <w:bCs/>
          <w:i/>
          <w:sz w:val="20"/>
          <w:szCs w:val="24"/>
        </w:rPr>
        <w:t xml:space="preserve">Prioritize methods that do not require specifying monitoring metrics unless justified. </w:t>
      </w:r>
    </w:p>
    <w:p w14:paraId="4FA8F09E" w14:textId="77777777" w:rsidR="0087409F" w:rsidRDefault="00E97363">
      <w:pPr>
        <w:spacing w:before="240" w:after="120"/>
        <w:rPr>
          <w:rStyle w:val="Emphasis"/>
        </w:rPr>
      </w:pPr>
      <w:r>
        <w:rPr>
          <w:rStyle w:val="Emphasis"/>
        </w:rPr>
        <w:t>CMCC</w:t>
      </w:r>
    </w:p>
    <w:p w14:paraId="1F23ADA6" w14:textId="77777777" w:rsidR="0087409F" w:rsidRDefault="00E97363">
      <w:pPr>
        <w:widowControl w:val="0"/>
        <w:spacing w:beforeLines="50" w:before="120" w:line="288" w:lineRule="auto"/>
        <w:jc w:val="both"/>
        <w:rPr>
          <w:rFonts w:eastAsia="SimSun"/>
          <w:i/>
          <w:kern w:val="2"/>
          <w:sz w:val="21"/>
          <w:szCs w:val="21"/>
          <w:lang w:eastAsia="zh-CN"/>
        </w:rPr>
      </w:pPr>
      <w:r>
        <w:rPr>
          <w:rFonts w:eastAsia="SimSun"/>
          <w:b/>
          <w:i/>
          <w:kern w:val="2"/>
          <w:sz w:val="21"/>
          <w:szCs w:val="21"/>
          <w:u w:val="single"/>
          <w:lang w:eastAsia="zh-CN"/>
        </w:rPr>
        <w:t>Proposal 12:</w:t>
      </w:r>
      <w:r>
        <w:rPr>
          <w:rFonts w:eastAsia="SimSun"/>
          <w:b/>
          <w:i/>
          <w:kern w:val="2"/>
          <w:sz w:val="21"/>
          <w:szCs w:val="21"/>
          <w:lang w:eastAsia="zh-CN"/>
        </w:rPr>
        <w:t xml:space="preserve"> For NW-sided AI/ML model, study the following mechanism for model monitoring</w:t>
      </w:r>
    </w:p>
    <w:p w14:paraId="36C98163" w14:textId="77777777" w:rsidR="0087409F" w:rsidRDefault="00E97363">
      <w:pPr>
        <w:widowControl w:val="0"/>
        <w:numPr>
          <w:ilvl w:val="0"/>
          <w:numId w:val="106"/>
        </w:numPr>
        <w:spacing w:before="50" w:line="288" w:lineRule="auto"/>
        <w:jc w:val="both"/>
        <w:rPr>
          <w:rFonts w:eastAsia="Yu Mincho"/>
          <w:b/>
          <w:i/>
          <w:kern w:val="2"/>
          <w:sz w:val="21"/>
          <w:szCs w:val="21"/>
          <w:lang w:eastAsia="ja-JP"/>
        </w:rPr>
      </w:pPr>
      <w:r>
        <w:rPr>
          <w:rFonts w:eastAsia="MS Gothic"/>
          <w:b/>
          <w:i/>
          <w:kern w:val="2"/>
          <w:sz w:val="21"/>
          <w:szCs w:val="21"/>
          <w:lang w:eastAsia="ja-JP"/>
        </w:rPr>
        <w:t>Atl1. NW-side Model monitoring</w:t>
      </w:r>
    </w:p>
    <w:p w14:paraId="6B7582C3" w14:textId="77777777" w:rsidR="0087409F" w:rsidRDefault="00E97363">
      <w:pPr>
        <w:widowControl w:val="0"/>
        <w:numPr>
          <w:ilvl w:val="1"/>
          <w:numId w:val="106"/>
        </w:numPr>
        <w:spacing w:before="50" w:line="288" w:lineRule="auto"/>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14:paraId="16265DD7" w14:textId="77777777" w:rsidR="0087409F" w:rsidRDefault="00E97363">
      <w:pPr>
        <w:widowControl w:val="0"/>
        <w:numPr>
          <w:ilvl w:val="1"/>
          <w:numId w:val="106"/>
        </w:numPr>
        <w:spacing w:before="50" w:line="288" w:lineRule="auto"/>
        <w:contextualSpacing/>
        <w:jc w:val="both"/>
        <w:rPr>
          <w:rStyle w:val="Emphasis"/>
          <w:rFonts w:eastAsia="Yu Mincho"/>
          <w:i/>
          <w:color w:val="auto"/>
          <w:sz w:val="21"/>
          <w:szCs w:val="21"/>
          <w:lang w:val="en-US"/>
        </w:rPr>
      </w:pPr>
      <w:r>
        <w:rPr>
          <w:rFonts w:eastAsia="Yu Mincho"/>
          <w:b/>
          <w:i/>
          <w:sz w:val="21"/>
          <w:szCs w:val="21"/>
          <w:lang w:eastAsia="ja-JP"/>
        </w:rPr>
        <w:t>NW makes decision(s) of model selection/activation/ deactivation/switching/ fallback operation</w:t>
      </w:r>
    </w:p>
    <w:p w14:paraId="58EAC344" w14:textId="77777777" w:rsidR="0087409F" w:rsidRDefault="00E97363">
      <w:pPr>
        <w:spacing w:before="240" w:after="120"/>
        <w:rPr>
          <w:rStyle w:val="Emphasis"/>
        </w:rPr>
      </w:pPr>
      <w:r>
        <w:rPr>
          <w:rStyle w:val="Emphasis"/>
        </w:rPr>
        <w:t>Fraunhofer</w:t>
      </w:r>
    </w:p>
    <w:p w14:paraId="4151F074" w14:textId="77777777" w:rsidR="0087409F" w:rsidRDefault="00E97363">
      <w:pPr>
        <w:autoSpaceDE w:val="0"/>
        <w:autoSpaceDN w:val="0"/>
        <w:adjustRightInd w:val="0"/>
        <w:snapToGrid w:val="0"/>
        <w:spacing w:after="120" w:line="276" w:lineRule="auto"/>
        <w:jc w:val="both"/>
        <w:rPr>
          <w:rFonts w:ascii="Times New Roman" w:eastAsia="SimSun" w:hAnsi="Times New Roman" w:cs="Times New Roman"/>
          <w:lang w:eastAsia="zh-CN"/>
        </w:rPr>
      </w:pPr>
      <w:r>
        <w:rPr>
          <w:rFonts w:ascii="Times New Roman" w:eastAsia="Calibri" w:hAnsi="Times New Roman" w:cs="Times New Roman"/>
          <w:b/>
          <w:iCs/>
        </w:rPr>
        <w:t>Proposal 6: To predict the expected performance of inactive AI/ML model(s) without explicitly using them for monitoring purpose and measuring the inference accuracy/system performance, train an estimator from data that can predict the expected benefit of activating the functionality/model, considering the expected performance/QoS the functionality/model will bring, as well as the expected cost due to selection/activation/deactivation/switching of the candidate functionality/model.</w:t>
      </w:r>
    </w:p>
    <w:p w14:paraId="7F82696E" w14:textId="77777777" w:rsidR="0087409F" w:rsidRDefault="00E97363">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8: The AI/ML monitoring has extended AI/ML model fault management capabilities. It encapsulates a Fault Detection and a Fault Diagnosis function.</w:t>
      </w:r>
    </w:p>
    <w:p w14:paraId="49139241" w14:textId="77777777" w:rsidR="0087409F" w:rsidRDefault="00E97363">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9: Consider the requirements and applicability for simultaneous inference and monitoring at the UE.</w:t>
      </w:r>
    </w:p>
    <w:p w14:paraId="0EDE93AB" w14:textId="77777777" w:rsidR="0087409F" w:rsidRDefault="00E97363">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10: The AI/ML monitoring at the UE, can provide information to the NW at least on AI/ML model functionality, detected fault indicators and associated recommended actions, even for models identified only as logical models in the NW.</w:t>
      </w:r>
    </w:p>
    <w:p w14:paraId="0BD3C89D" w14:textId="77777777" w:rsidR="0087409F" w:rsidRDefault="00E97363">
      <w:pPr>
        <w:overflowPunct w:val="0"/>
        <w:autoSpaceDE w:val="0"/>
        <w:autoSpaceDN w:val="0"/>
        <w:adjustRightInd w:val="0"/>
        <w:spacing w:after="180" w:line="276" w:lineRule="auto"/>
        <w:contextualSpacing/>
        <w:jc w:val="both"/>
        <w:rPr>
          <w:rFonts w:ascii="Times New Roman" w:eastAsia="SimSun" w:hAnsi="Times New Roman" w:cs="Times New Roman"/>
          <w:b/>
        </w:rPr>
      </w:pPr>
      <w:r>
        <w:rPr>
          <w:rFonts w:ascii="Times New Roman" w:eastAsia="SimSun" w:hAnsi="Times New Roman" w:cs="Times New Roman"/>
          <w:b/>
          <w:bCs/>
        </w:rPr>
        <w:t xml:space="preserve">Proposal 11: </w:t>
      </w:r>
      <w:r>
        <w:rPr>
          <w:rFonts w:ascii="Times New Roman" w:eastAsia="SimSun" w:hAnsi="Times New Roman" w:cs="Times New Roman"/>
          <w:b/>
        </w:rPr>
        <w:t xml:space="preserve">In two-sided model for CSI feedback </w:t>
      </w:r>
      <w:r>
        <w:rPr>
          <w:rFonts w:ascii="Times New Roman" w:eastAsia="SimSun" w:hAnsi="Times New Roman" w:cs="Times New Roman"/>
          <w:b/>
          <w:bCs/>
        </w:rPr>
        <w:t>or CSI prediction use cases</w:t>
      </w:r>
      <w:r>
        <w:rPr>
          <w:rFonts w:ascii="Times New Roman" w:eastAsia="SimSun" w:hAnsi="Times New Roman" w:cs="Times New Roman"/>
          <w:b/>
        </w:rPr>
        <w:t>, the gNB monitors the performance of the AI model and detect any possible fault based on the transmitted CSI report from the UE.</w:t>
      </w:r>
      <w:r>
        <w:rPr>
          <w:rFonts w:ascii="Times New Roman" w:eastAsia="SimSun" w:hAnsi="Times New Roman" w:cs="Times New Roman"/>
          <w:b/>
          <w:bCs/>
        </w:rPr>
        <w:t xml:space="preserve"> </w:t>
      </w:r>
    </w:p>
    <w:p w14:paraId="56C3D912" w14:textId="77777777" w:rsidR="0087409F" w:rsidRDefault="0087409F">
      <w:pPr>
        <w:overflowPunct w:val="0"/>
        <w:autoSpaceDE w:val="0"/>
        <w:autoSpaceDN w:val="0"/>
        <w:adjustRightInd w:val="0"/>
        <w:spacing w:after="180" w:line="276" w:lineRule="auto"/>
        <w:contextualSpacing/>
        <w:jc w:val="both"/>
        <w:rPr>
          <w:rFonts w:ascii="Times New Roman" w:eastAsia="SimSun" w:hAnsi="Times New Roman" w:cs="Times New Roman"/>
          <w:b/>
          <w:bCs/>
        </w:rPr>
      </w:pPr>
    </w:p>
    <w:p w14:paraId="326B5D8F" w14:textId="77777777" w:rsidR="0087409F" w:rsidRDefault="00E97363">
      <w:pPr>
        <w:spacing w:before="240" w:after="120"/>
        <w:rPr>
          <w:rStyle w:val="Emphasis"/>
        </w:rPr>
      </w:pPr>
      <w:r>
        <w:rPr>
          <w:rStyle w:val="Emphasis"/>
        </w:rPr>
        <w:t>Lenovo</w:t>
      </w:r>
    </w:p>
    <w:p w14:paraId="5BF0FE81" w14:textId="77777777" w:rsidR="0087409F" w:rsidRDefault="00E97363">
      <w:pPr>
        <w:spacing w:after="120"/>
        <w:contextualSpacing/>
        <w:rPr>
          <w:rFonts w:ascii="Times New Roman" w:eastAsia="Calibri" w:hAnsi="Times New Roman" w:cs="Times New Roman"/>
          <w:b/>
          <w:bCs/>
          <w:sz w:val="24"/>
          <w:szCs w:val="24"/>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roposal 9: Study assessment and monitoring methods in each sub use case together with performance evaluation and potential specification impact for different LCM operation purposes, e.g., activation, selection and switching,</w:t>
      </w:r>
      <w:r>
        <w:rPr>
          <w:rFonts w:ascii="Times New Roman" w:eastAsia="Calibri" w:hAnsi="Times New Roman" w:cs="Times New Roman"/>
          <w:b/>
          <w:bCs/>
          <w:sz w:val="24"/>
          <w:szCs w:val="24"/>
        </w:rPr>
        <w:t xml:space="preserve"> in the normative stage.</w:t>
      </w:r>
    </w:p>
    <w:p w14:paraId="4760869C" w14:textId="77777777" w:rsidR="0087409F" w:rsidRDefault="0087409F">
      <w:pPr>
        <w:rPr>
          <w:b/>
          <w:bCs/>
        </w:rPr>
      </w:pPr>
    </w:p>
    <w:p w14:paraId="5D18F027" w14:textId="77777777" w:rsidR="0087409F" w:rsidRDefault="00E97363">
      <w:pPr>
        <w:spacing w:before="240" w:after="120"/>
        <w:rPr>
          <w:b/>
          <w:color w:val="4472C4" w:themeColor="accent5"/>
          <w:lang w:val="en-GB"/>
        </w:rPr>
      </w:pPr>
      <w:r>
        <w:rPr>
          <w:rStyle w:val="Emphasis"/>
        </w:rPr>
        <w:t>Qualcomm</w:t>
      </w:r>
    </w:p>
    <w:p w14:paraId="20C1EE13" w14:textId="77777777" w:rsidR="0087409F" w:rsidRDefault="00E97363">
      <w:pPr>
        <w:jc w:val="both"/>
      </w:pPr>
      <w:r>
        <w:rPr>
          <w:b/>
          <w:bCs/>
        </w:rPr>
        <w:t>Proposal 26: To avoid performance issues due to training and target platform differences, it is highly desirable for the trained model to be converted (quantized, compiled) and tested offline prior to being delivered to UE.</w:t>
      </w:r>
    </w:p>
    <w:p w14:paraId="4AD70394" w14:textId="77777777" w:rsidR="0087409F" w:rsidRDefault="0087409F">
      <w:pPr>
        <w:rPr>
          <w:b/>
          <w:bCs/>
        </w:rPr>
      </w:pPr>
    </w:p>
    <w:p w14:paraId="35B112D8" w14:textId="77777777" w:rsidR="0087409F" w:rsidRDefault="00E97363">
      <w:pPr>
        <w:jc w:val="both"/>
        <w:rPr>
          <w:b/>
        </w:rPr>
      </w:pPr>
      <w:r>
        <w:rPr>
          <w:b/>
          <w:bCs/>
        </w:rPr>
        <w:t>Proposal 27: Real-time performance monitoring that incurs high overhead, high complexity, or high latency should be deprioritized.</w:t>
      </w:r>
    </w:p>
    <w:p w14:paraId="652CA648" w14:textId="77777777" w:rsidR="0087409F" w:rsidRDefault="0087409F">
      <w:pPr>
        <w:jc w:val="both"/>
      </w:pPr>
    </w:p>
    <w:p w14:paraId="7CF412BC" w14:textId="77777777" w:rsidR="0087409F" w:rsidRDefault="00E97363">
      <w:pPr>
        <w:spacing w:before="240" w:after="120"/>
        <w:rPr>
          <w:rStyle w:val="Emphasis"/>
        </w:rPr>
      </w:pPr>
      <w:r>
        <w:rPr>
          <w:rStyle w:val="Emphasis"/>
        </w:rPr>
        <w:t>AT&amp;T</w:t>
      </w:r>
    </w:p>
    <w:p w14:paraId="3A7FBCCB" w14:textId="77777777" w:rsidR="0087409F" w:rsidRDefault="00E97363">
      <w:pPr>
        <w:pStyle w:val="paragraph"/>
        <w:spacing w:before="0" w:after="0"/>
        <w:textAlignment w:val="baseline"/>
        <w:rPr>
          <w:rStyle w:val="Emphasis"/>
          <w:rFonts w:ascii="Calibri" w:hAnsi="Calibri" w:cs="Calibri"/>
          <w:color w:val="auto"/>
          <w:sz w:val="20"/>
          <w:szCs w:val="20"/>
          <w:lang w:val="en-US"/>
        </w:rPr>
      </w:pPr>
      <w:r>
        <w:rPr>
          <w:rFonts w:ascii="Calibri" w:hAnsi="Calibri" w:cs="Calibri"/>
          <w:b/>
          <w:bCs/>
          <w:sz w:val="20"/>
          <w:szCs w:val="20"/>
        </w:rPr>
        <w:t xml:space="preserve">Proposal 14: For model monitoring at UE side, performance feedback could be generated by gNB and terminated at the UE.  </w:t>
      </w:r>
    </w:p>
    <w:p w14:paraId="517A9362" w14:textId="77777777" w:rsidR="0087409F" w:rsidRDefault="00E97363">
      <w:pPr>
        <w:spacing w:before="240" w:after="120"/>
      </w:pPr>
      <w:r>
        <w:rPr>
          <w:rStyle w:val="Emphasis"/>
        </w:rPr>
        <w:t>NEC</w:t>
      </w:r>
    </w:p>
    <w:p w14:paraId="6674F60F"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9: Study how to support model monitoring of multiple AI/ML models for the same functionality.</w:t>
      </w:r>
    </w:p>
    <w:p w14:paraId="30108706"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10: Support configuring an AI/ML model functionality for monitoring without activation. Further study impact on UE reporting procedure for monitoring and LCM signaling design.</w:t>
      </w:r>
    </w:p>
    <w:p w14:paraId="0518C866"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Information of model monitoring methods can be provided to NW or UE. If model failure occurs, the cause of model failure may also be reported.</w:t>
      </w:r>
    </w:p>
    <w:p w14:paraId="22CCB504"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12: At least for CSI/BM use cases, support ground truth data collection as one CSI report sub configuration.</w:t>
      </w:r>
    </w:p>
    <w:p w14:paraId="22492AA1"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13: For UE-based monitoring, network should be able to configure one or more criteria to UE per AI/ML model/functionality to allow UE to determine model failure.</w:t>
      </w:r>
    </w:p>
    <w:p w14:paraId="6BF52399"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14: Study L1/L2 based mechanism for UE reporting of model failure for UE sided model monitoring.</w:t>
      </w:r>
    </w:p>
    <w:p w14:paraId="36639EDE"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15: For UE sided monitoring, study UE procedure for AI/ML model/functionality handling when UE reports an AI/ML model failure.</w:t>
      </w:r>
    </w:p>
    <w:p w14:paraId="26D26EE9"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21: Support UE capability reporting on the supported number of AI/ML models for parallel model monitoring and on the supported methods for model monitoring.</w:t>
      </w:r>
    </w:p>
    <w:p w14:paraId="71F5A653" w14:textId="77777777" w:rsidR="0087409F" w:rsidRDefault="00E97363">
      <w:pPr>
        <w:spacing w:before="240" w:after="120"/>
        <w:rPr>
          <w:rStyle w:val="Emphasis"/>
        </w:rPr>
      </w:pPr>
      <w:r>
        <w:rPr>
          <w:rStyle w:val="Emphasis"/>
        </w:rPr>
        <w:t>NTT Docomo</w:t>
      </w:r>
    </w:p>
    <w:p w14:paraId="77FABB81" w14:textId="77777777" w:rsidR="0087409F" w:rsidRDefault="00E97363">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9:</w:t>
      </w:r>
      <w:r>
        <w:rPr>
          <w:rFonts w:ascii="Times New Roman" w:eastAsia="Yu Mincho" w:hAnsi="Times New Roman" w:cs="Times New Roman"/>
          <w:b/>
          <w:sz w:val="24"/>
          <w:szCs w:val="24"/>
          <w:lang w:val="en-GB" w:eastAsia="ja-JP"/>
        </w:rPr>
        <w:t xml:space="preserve"> Prioritize performance evaluable monitoring than performance unevaluable monitoring, where performance evaluable monitoring enables NW to observe the performance gap among AI features and fallback operations.</w:t>
      </w:r>
    </w:p>
    <w:p w14:paraId="68F83FB8" w14:textId="77777777" w:rsidR="0087409F" w:rsidRDefault="00E97363">
      <w:pPr>
        <w:spacing w:before="240" w:after="120"/>
        <w:rPr>
          <w:rStyle w:val="Emphasis"/>
        </w:rPr>
      </w:pPr>
      <w:r>
        <w:rPr>
          <w:rStyle w:val="Emphasis"/>
        </w:rPr>
        <w:t>TCL Communication</w:t>
      </w:r>
    </w:p>
    <w:p w14:paraId="16B1596D" w14:textId="77777777" w:rsidR="0087409F" w:rsidRDefault="00E97363">
      <w:pPr>
        <w:widowControl w:val="0"/>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7: Monitoring event types include serving become better and serving become worse would be defined on the network, also the associated signaling would be future researched.</w:t>
      </w:r>
    </w:p>
    <w:p w14:paraId="2CC06D6F" w14:textId="77777777" w:rsidR="0087409F" w:rsidRDefault="00E97363">
      <w:pPr>
        <w:widowControl w:val="0"/>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8: The CSI framework should be enhanced to support monitoring event-based mechanism.</w:t>
      </w:r>
    </w:p>
    <w:p w14:paraId="6D33160F" w14:textId="77777777" w:rsidR="0087409F" w:rsidRDefault="00E97363">
      <w:pPr>
        <w:spacing w:before="240" w:after="120"/>
        <w:rPr>
          <w:rStyle w:val="Emphasis"/>
        </w:rPr>
      </w:pPr>
      <w:r>
        <w:rPr>
          <w:rStyle w:val="Emphasis"/>
        </w:rPr>
        <w:t>Continental Automotive</w:t>
      </w:r>
    </w:p>
    <w:p w14:paraId="5BE23C60" w14:textId="77777777" w:rsidR="0087409F" w:rsidRDefault="00E97363">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 Selection of candidate inactive models need to be further studied in terms of improving model switching performance and minimizing any potential impact (e.g., signalling overhead).</w:t>
      </w:r>
    </w:p>
    <w:p w14:paraId="113323B1" w14:textId="77777777" w:rsidR="0087409F" w:rsidRDefault="00E97363">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2: The relationship between candidate inactive models and the pre-configured parameters (e.g., data drift) can be further studied as a guide of inactive model selection.</w:t>
      </w:r>
    </w:p>
    <w:p w14:paraId="71ECF798" w14:textId="77777777" w:rsidR="0087409F" w:rsidRDefault="00E97363">
      <w:pPr>
        <w:spacing w:after="180"/>
        <w:rPr>
          <w:rFonts w:ascii="Times New Roman" w:eastAsia="SimSun" w:hAnsi="Times New Roman" w:cs="Times New Roman"/>
          <w:sz w:val="20"/>
          <w:szCs w:val="20"/>
        </w:rPr>
      </w:pPr>
      <w:r>
        <w:rPr>
          <w:rFonts w:ascii="Times New Roman" w:eastAsia="SimSun" w:hAnsi="Times New Roman" w:cs="Times New Roman"/>
          <w:b/>
          <w:bCs/>
          <w:sz w:val="20"/>
          <w:szCs w:val="20"/>
          <w:lang w:val="en-GB" w:eastAsia="zh-CN"/>
        </w:rPr>
        <w:t>Proposal 3: The candidate inactive models are configured to be in different states such as partially/fully loaded or non-loaded.</w:t>
      </w:r>
    </w:p>
    <w:p w14:paraId="2AE36833" w14:textId="77777777" w:rsidR="0087409F" w:rsidRDefault="0087409F">
      <w:pPr>
        <w:rPr>
          <w:rFonts w:cstheme="minorHAnsi"/>
          <w:b/>
          <w:bCs/>
          <w:szCs w:val="28"/>
        </w:rPr>
      </w:pPr>
    </w:p>
    <w:p w14:paraId="7121283E" w14:textId="77777777" w:rsidR="0087409F" w:rsidRDefault="00E97363">
      <w:pPr>
        <w:pStyle w:val="Heading5"/>
        <w:ind w:left="1008" w:hanging="1008"/>
      </w:pPr>
      <w:r>
        <w:lastRenderedPageBreak/>
        <w:t>Issue 8-13: model validation and monitoring of inactive models (continued from 7-26)</w:t>
      </w:r>
    </w:p>
    <w:p w14:paraId="2011C9D0" w14:textId="01B8C078" w:rsidR="0087409F" w:rsidRDefault="00E97363">
      <w:pPr>
        <w:pStyle w:val="Heading6"/>
        <w:ind w:left="1152" w:hanging="1152"/>
      </w:pPr>
      <w:r>
        <w:t>[FL1]</w:t>
      </w:r>
      <w:r w:rsidR="00E30E8A">
        <w:t>[FL2]</w:t>
      </w:r>
      <w:r>
        <w:t xml:space="preserve"> Proposal 8-13a:</w:t>
      </w:r>
    </w:p>
    <w:p w14:paraId="6577EAA1" w14:textId="77777777" w:rsidR="0087409F" w:rsidRDefault="00E97363">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447119ED"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41FC611B"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0A2611A4"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Performance indicators may be provided during model identification.</w:t>
      </w:r>
    </w:p>
    <w:p w14:paraId="717F8955"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44C46A07" w14:textId="77777777" w:rsidR="0087409F" w:rsidRDefault="0087409F">
      <w:pPr>
        <w:rPr>
          <w:rFonts w:eastAsia="SimSun" w:cstheme="minorHAnsi"/>
          <w:bCs/>
          <w:iCs/>
          <w:lang w:eastAsia="zh-CN"/>
        </w:rPr>
      </w:pPr>
    </w:p>
    <w:p w14:paraId="3E247AF7" w14:textId="77777777" w:rsidR="0087409F" w:rsidRDefault="00E97363">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188E2934"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Configuring an AI/ML model/functionality for monitoring without activation (i.e., monitoring-only mode without inference)</w:t>
      </w:r>
    </w:p>
    <w:p w14:paraId="20CF70B5"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512387CD" w14:textId="77777777" w:rsidR="0087409F" w:rsidRDefault="0087409F">
      <w:pPr>
        <w:rPr>
          <w:rFonts w:ascii="Times New Roman" w:eastAsia="SimSun" w:hAnsi="Times New Roman" w:cs="Times New Roman"/>
          <w:b/>
          <w:i/>
          <w:lang w:eastAsia="zh-CN"/>
        </w:rPr>
      </w:pPr>
    </w:p>
    <w:tbl>
      <w:tblPr>
        <w:tblStyle w:val="TableGrid"/>
        <w:tblW w:w="0" w:type="auto"/>
        <w:tblLook w:val="04A0" w:firstRow="1" w:lastRow="0" w:firstColumn="1" w:lastColumn="0" w:noHBand="0" w:noVBand="1"/>
      </w:tblPr>
      <w:tblGrid>
        <w:gridCol w:w="2235"/>
        <w:gridCol w:w="3863"/>
        <w:gridCol w:w="3864"/>
      </w:tblGrid>
      <w:tr w:rsidR="0087409F" w14:paraId="49528060" w14:textId="77777777">
        <w:trPr>
          <w:trHeight w:val="449"/>
        </w:trPr>
        <w:tc>
          <w:tcPr>
            <w:tcW w:w="2235" w:type="dxa"/>
            <w:shd w:val="clear" w:color="auto" w:fill="D9D9D9" w:themeFill="background1" w:themeFillShade="D9"/>
          </w:tcPr>
          <w:p w14:paraId="5B1D9837" w14:textId="77777777" w:rsidR="0087409F" w:rsidRDefault="0087409F">
            <w:pPr>
              <w:jc w:val="center"/>
              <w:rPr>
                <w:rFonts w:cstheme="minorHAnsi"/>
              </w:rPr>
            </w:pPr>
          </w:p>
        </w:tc>
        <w:tc>
          <w:tcPr>
            <w:tcW w:w="3863" w:type="dxa"/>
            <w:shd w:val="clear" w:color="auto" w:fill="D9D9D9" w:themeFill="background1" w:themeFillShade="D9"/>
            <w:vAlign w:val="center"/>
          </w:tcPr>
          <w:p w14:paraId="19656088" w14:textId="77777777" w:rsidR="0087409F" w:rsidRDefault="00E97363">
            <w:pPr>
              <w:jc w:val="center"/>
              <w:rPr>
                <w:rFonts w:cstheme="minorHAnsi"/>
              </w:rPr>
            </w:pPr>
            <w:r>
              <w:rPr>
                <w:rFonts w:cstheme="minorHAnsi"/>
              </w:rPr>
              <w:t>Yes</w:t>
            </w:r>
          </w:p>
        </w:tc>
        <w:tc>
          <w:tcPr>
            <w:tcW w:w="3864" w:type="dxa"/>
            <w:shd w:val="clear" w:color="auto" w:fill="D9D9D9" w:themeFill="background1" w:themeFillShade="D9"/>
            <w:vAlign w:val="center"/>
          </w:tcPr>
          <w:p w14:paraId="6135001F" w14:textId="77777777" w:rsidR="0087409F" w:rsidRDefault="00E97363">
            <w:pPr>
              <w:jc w:val="center"/>
              <w:rPr>
                <w:rFonts w:cstheme="minorHAnsi"/>
              </w:rPr>
            </w:pPr>
            <w:r>
              <w:rPr>
                <w:rFonts w:cstheme="minorHAnsi"/>
              </w:rPr>
              <w:t>No</w:t>
            </w:r>
          </w:p>
        </w:tc>
      </w:tr>
      <w:tr w:rsidR="0087409F" w14:paraId="7EC59603" w14:textId="77777777">
        <w:trPr>
          <w:trHeight w:val="746"/>
        </w:trPr>
        <w:tc>
          <w:tcPr>
            <w:tcW w:w="2235" w:type="dxa"/>
          </w:tcPr>
          <w:p w14:paraId="7D13B7EA" w14:textId="77777777" w:rsidR="0087409F" w:rsidRDefault="00E97363">
            <w:pPr>
              <w:jc w:val="center"/>
              <w:rPr>
                <w:rFonts w:cstheme="minorHAnsi"/>
              </w:rPr>
            </w:pPr>
            <w:r>
              <w:rPr>
                <w:rFonts w:cstheme="minorHAnsi"/>
              </w:rPr>
              <w:t>Agree?</w:t>
            </w:r>
          </w:p>
        </w:tc>
        <w:tc>
          <w:tcPr>
            <w:tcW w:w="3863" w:type="dxa"/>
          </w:tcPr>
          <w:p w14:paraId="7883926D" w14:textId="77777777" w:rsidR="0087409F" w:rsidRDefault="00E97363">
            <w:pPr>
              <w:rPr>
                <w:rFonts w:cstheme="minorHAnsi"/>
                <w:lang w:eastAsia="zh-CN"/>
              </w:rPr>
            </w:pPr>
            <w:r>
              <w:rPr>
                <w:rFonts w:cstheme="minorHAnsi"/>
              </w:rPr>
              <w:t xml:space="preserve"> Panasonic</w:t>
            </w:r>
          </w:p>
        </w:tc>
        <w:tc>
          <w:tcPr>
            <w:tcW w:w="3864" w:type="dxa"/>
          </w:tcPr>
          <w:p w14:paraId="6A955AB4" w14:textId="77777777" w:rsidR="0087409F" w:rsidRDefault="0087409F">
            <w:pPr>
              <w:rPr>
                <w:rFonts w:cstheme="minorHAnsi"/>
              </w:rPr>
            </w:pPr>
          </w:p>
        </w:tc>
      </w:tr>
      <w:tr w:rsidR="0087409F" w14:paraId="168BDAFE" w14:textId="77777777">
        <w:tc>
          <w:tcPr>
            <w:tcW w:w="2235" w:type="dxa"/>
            <w:shd w:val="clear" w:color="auto" w:fill="D9D9D9" w:themeFill="background1" w:themeFillShade="D9"/>
          </w:tcPr>
          <w:p w14:paraId="7D18DD22" w14:textId="77777777" w:rsidR="0087409F" w:rsidRDefault="00E97363">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DE85EDB" w14:textId="77777777" w:rsidR="0087409F" w:rsidRDefault="00E97363">
            <w:pPr>
              <w:jc w:val="center"/>
              <w:rPr>
                <w:rFonts w:cstheme="minorHAnsi"/>
                <w:b/>
                <w:bCs/>
              </w:rPr>
            </w:pPr>
            <w:r>
              <w:rPr>
                <w:rFonts w:cstheme="minorHAnsi"/>
                <w:b/>
                <w:bCs/>
              </w:rPr>
              <w:t>Comments</w:t>
            </w:r>
          </w:p>
        </w:tc>
      </w:tr>
      <w:tr w:rsidR="0087409F" w14:paraId="72EFE261" w14:textId="77777777">
        <w:tc>
          <w:tcPr>
            <w:tcW w:w="2235" w:type="dxa"/>
          </w:tcPr>
          <w:p w14:paraId="0E5CF72D"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1F8335F8" w14:textId="77777777" w:rsidR="0087409F" w:rsidRDefault="00E97363">
            <w:pPr>
              <w:rPr>
                <w:rFonts w:cstheme="minorHAnsi"/>
                <w:b/>
                <w:lang w:eastAsia="zh-CN"/>
              </w:rPr>
            </w:pPr>
            <w:r>
              <w:rPr>
                <w:rFonts w:cstheme="minorHAnsi" w:hint="eastAsia"/>
                <w:b/>
                <w:lang w:eastAsia="zh-CN"/>
              </w:rPr>
              <w:t>C</w:t>
            </w:r>
            <w:r>
              <w:rPr>
                <w:rFonts w:cstheme="minorHAnsi"/>
                <w:b/>
                <w:lang w:eastAsia="zh-CN"/>
              </w:rPr>
              <w:t xml:space="preserve">onfirming the necessity and reuse the mechanism for model monitoring is generic. How it is enabled can be next level details and may not be need to be touched at this stage. </w:t>
            </w:r>
          </w:p>
          <w:p w14:paraId="07BA1C8D" w14:textId="77777777" w:rsidR="0087409F" w:rsidRDefault="00E97363">
            <w:pPr>
              <w:rPr>
                <w:rFonts w:cstheme="minorHAnsi"/>
                <w:b/>
                <w:lang w:eastAsia="zh-CN"/>
              </w:rPr>
            </w:pPr>
            <w:r>
              <w:rPr>
                <w:rFonts w:cstheme="minorHAnsi" w:hint="eastAsia"/>
                <w:b/>
                <w:lang w:eastAsia="zh-CN"/>
              </w:rPr>
              <w:t>P</w:t>
            </w:r>
            <w:r>
              <w:rPr>
                <w:rFonts w:cstheme="minorHAnsi"/>
                <w:b/>
                <w:lang w:eastAsia="zh-CN"/>
              </w:rPr>
              <w:t xml:space="preserve">erformance indicator for the assessed model can be aligned during model identification procedure or can be specified directly for each use case. </w:t>
            </w:r>
          </w:p>
          <w:p w14:paraId="09E5FC35" w14:textId="77777777" w:rsidR="0087409F" w:rsidRDefault="00E97363">
            <w:pPr>
              <w:rPr>
                <w:rFonts w:cstheme="minorHAnsi"/>
                <w:b/>
                <w:lang w:eastAsia="zh-CN"/>
              </w:rPr>
            </w:pPr>
            <w:r>
              <w:rPr>
                <w:rFonts w:cstheme="minorHAnsi"/>
                <w:b/>
                <w:lang w:eastAsia="zh-CN"/>
              </w:rPr>
              <w:t>Feasibility of functionality performance assessment is unjustified since the network is not aware of which UEs have the same models and thus need to send the data to all UEs which would make the procedure infeasible.</w:t>
            </w:r>
          </w:p>
          <w:p w14:paraId="57092C75" w14:textId="77777777" w:rsidR="0087409F" w:rsidRDefault="0087409F">
            <w:pPr>
              <w:rPr>
                <w:rFonts w:cstheme="minorHAnsi"/>
                <w:b/>
                <w:lang w:eastAsia="zh-CN"/>
              </w:rPr>
            </w:pPr>
          </w:p>
          <w:p w14:paraId="15FB6EFB" w14:textId="77777777" w:rsidR="0087409F" w:rsidRDefault="00E97363">
            <w:pPr>
              <w:spacing w:line="360" w:lineRule="auto"/>
              <w:rPr>
                <w:rFonts w:eastAsia="SimSun" w:cstheme="minorHAnsi"/>
                <w:bCs/>
                <w:iCs/>
                <w:lang w:eastAsia="zh-CN"/>
              </w:rPr>
            </w:pPr>
            <w:r>
              <w:rPr>
                <w:rFonts w:eastAsia="SimSun" w:cstheme="minorHAnsi"/>
                <w:bCs/>
                <w:iCs/>
                <w:lang w:eastAsia="zh-CN"/>
              </w:rPr>
              <w:lastRenderedPageBreak/>
              <w:t>Confirm the necessity of assessment/monitoring of inactive models / functionalities, with the following assumptions as the starting point:</w:t>
            </w:r>
          </w:p>
          <w:p w14:paraId="69DD4AEE"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69906BB1" w14:textId="77777777" w:rsidR="0087409F" w:rsidRDefault="00E97363">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64806055"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 xml:space="preserve">Performance indicators may be </w:t>
            </w:r>
            <w:r>
              <w:rPr>
                <w:rFonts w:eastAsia="SimSun" w:cstheme="minorHAnsi"/>
                <w:bCs/>
                <w:iCs/>
                <w:strike/>
                <w:color w:val="FF0000"/>
                <w:lang w:eastAsia="zh-CN"/>
              </w:rPr>
              <w:t>provided</w:t>
            </w:r>
            <w:r>
              <w:rPr>
                <w:rFonts w:eastAsia="SimSun" w:cstheme="minorHAnsi"/>
                <w:bCs/>
                <w:iCs/>
                <w:color w:val="FF0000"/>
                <w:lang w:eastAsia="zh-CN"/>
              </w:rPr>
              <w:t xml:space="preserve"> aligned</w:t>
            </w:r>
            <w:r>
              <w:rPr>
                <w:rFonts w:eastAsia="SimSun" w:cstheme="minorHAnsi"/>
                <w:bCs/>
                <w:iCs/>
                <w:lang w:eastAsia="zh-CN"/>
              </w:rPr>
              <w:t xml:space="preserve"> during model identification.</w:t>
            </w:r>
          </w:p>
          <w:p w14:paraId="2BFC8076"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10D8F1B5" w14:textId="77777777" w:rsidR="0087409F" w:rsidRDefault="0087409F">
            <w:pPr>
              <w:rPr>
                <w:rFonts w:eastAsia="SimSun" w:cstheme="minorHAnsi"/>
                <w:bCs/>
                <w:iCs/>
                <w:lang w:eastAsia="zh-CN"/>
              </w:rPr>
            </w:pPr>
          </w:p>
          <w:p w14:paraId="6DBD6120" w14:textId="77777777" w:rsidR="0087409F" w:rsidRDefault="00E97363">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1544078E"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(i.e., monitoring-only mode without inference)</w:t>
            </w:r>
          </w:p>
          <w:p w14:paraId="6DE2A109" w14:textId="77777777" w:rsidR="0087409F" w:rsidRDefault="00E97363">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2A48B6EE" w14:textId="77777777" w:rsidR="0087409F" w:rsidRDefault="0087409F">
            <w:pPr>
              <w:rPr>
                <w:rFonts w:cstheme="minorHAnsi"/>
                <w:b/>
                <w:lang w:eastAsia="zh-CN"/>
              </w:rPr>
            </w:pPr>
          </w:p>
          <w:p w14:paraId="429E883A" w14:textId="77777777" w:rsidR="0087409F" w:rsidRDefault="0087409F">
            <w:pPr>
              <w:rPr>
                <w:rFonts w:cstheme="minorHAnsi"/>
                <w:b/>
                <w:lang w:eastAsia="zh-CN"/>
              </w:rPr>
            </w:pPr>
          </w:p>
          <w:p w14:paraId="56DCE2A6" w14:textId="77777777" w:rsidR="0087409F" w:rsidRDefault="0087409F">
            <w:pPr>
              <w:rPr>
                <w:rFonts w:cstheme="minorHAnsi"/>
                <w:b/>
                <w:lang w:eastAsia="zh-CN"/>
              </w:rPr>
            </w:pPr>
          </w:p>
        </w:tc>
      </w:tr>
      <w:tr w:rsidR="0087409F" w14:paraId="7BBBCEEC" w14:textId="77777777">
        <w:tc>
          <w:tcPr>
            <w:tcW w:w="2235" w:type="dxa"/>
          </w:tcPr>
          <w:p w14:paraId="77CC888A" w14:textId="77777777" w:rsidR="0087409F" w:rsidRDefault="00E97363">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7C9F0626" w14:textId="77777777" w:rsidR="0087409F" w:rsidRDefault="00E97363">
            <w:pPr>
              <w:rPr>
                <w:rFonts w:cstheme="minorHAnsi"/>
                <w:lang w:eastAsia="zh-CN"/>
              </w:rPr>
            </w:pPr>
            <w:r>
              <w:rPr>
                <w:rFonts w:cstheme="minorHAnsi" w:hint="eastAsia"/>
                <w:lang w:eastAsia="zh-CN"/>
              </w:rPr>
              <w:t>W</w:t>
            </w:r>
            <w:r>
              <w:rPr>
                <w:rFonts w:cstheme="minorHAnsi"/>
                <w:lang w:eastAsia="zh-CN"/>
              </w:rPr>
              <w:t xml:space="preserve">e could firstly confirm the </w:t>
            </w:r>
            <w:r>
              <w:rPr>
                <w:rFonts w:eastAsia="SimSun" w:cstheme="minorHAnsi"/>
                <w:bCs/>
                <w:iCs/>
                <w:lang w:eastAsia="zh-CN"/>
              </w:rPr>
              <w:t xml:space="preserve">necessity of assessment/monitoring of inactive models / functionalities. As for the details, we could further discussed in the normative work phase. </w:t>
            </w:r>
          </w:p>
        </w:tc>
      </w:tr>
      <w:tr w:rsidR="004545FF" w14:paraId="5597B307" w14:textId="77777777">
        <w:tc>
          <w:tcPr>
            <w:tcW w:w="2235" w:type="dxa"/>
          </w:tcPr>
          <w:p w14:paraId="6EFE1BF5" w14:textId="77777777" w:rsidR="004545FF" w:rsidRPr="00AE377F" w:rsidRDefault="004545FF" w:rsidP="004545FF">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25837952" w14:textId="77777777" w:rsidR="004545FF" w:rsidRDefault="004545FF" w:rsidP="004545FF">
            <w:pPr>
              <w:rPr>
                <w:rFonts w:cstheme="minorHAnsi"/>
                <w:lang w:eastAsia="zh-CN"/>
              </w:rPr>
            </w:pPr>
            <w:r w:rsidRPr="00CB4627">
              <w:rPr>
                <w:rFonts w:cstheme="minorHAnsi" w:hint="eastAsia"/>
                <w:lang w:eastAsia="zh-CN"/>
              </w:rPr>
              <w:t>1</w:t>
            </w:r>
            <w:r w:rsidRPr="00CB4627">
              <w:rPr>
                <w:rFonts w:cstheme="minorHAnsi"/>
                <w:lang w:eastAsia="zh-CN"/>
              </w:rPr>
              <w:t>) The</w:t>
            </w:r>
            <w:r>
              <w:rPr>
                <w:rFonts w:cstheme="minorHAnsi"/>
                <w:lang w:eastAsia="zh-CN"/>
              </w:rPr>
              <w:t xml:space="preserve"> definition of</w:t>
            </w:r>
            <w:r w:rsidRPr="00CB4627">
              <w:rPr>
                <w:rFonts w:cstheme="minorHAnsi"/>
                <w:lang w:eastAsia="zh-CN"/>
              </w:rPr>
              <w:t xml:space="preserve"> performance </w:t>
            </w:r>
            <w:r>
              <w:rPr>
                <w:rFonts w:cstheme="minorHAnsi"/>
                <w:lang w:eastAsia="zh-CN"/>
              </w:rPr>
              <w:t>indicator is not clear. If it means the target performance, then it can be either shared at model identification, or specified as testing requirement.</w:t>
            </w:r>
          </w:p>
          <w:p w14:paraId="3FD2073F" w14:textId="77777777" w:rsidR="004545FF" w:rsidRPr="00CB4627" w:rsidRDefault="004545FF" w:rsidP="004545FF">
            <w:pPr>
              <w:rPr>
                <w:rFonts w:cstheme="minorHAnsi"/>
                <w:lang w:eastAsia="zh-CN"/>
              </w:rPr>
            </w:pPr>
            <w:r>
              <w:rPr>
                <w:rFonts w:cstheme="minorHAnsi" w:hint="eastAsia"/>
                <w:lang w:eastAsia="zh-CN"/>
              </w:rPr>
              <w:t>2</w:t>
            </w:r>
            <w:r>
              <w:rPr>
                <w:rFonts w:cstheme="minorHAnsi"/>
                <w:lang w:eastAsia="zh-CN"/>
              </w:rPr>
              <w:t>) Not clear what does “monitoring without inference” mean. How can UE obtain the model output (based on which monitoring metrics are generated) without inference? Not clear why the dataset sharing is needed for monitoring the inactive model?</w:t>
            </w:r>
          </w:p>
          <w:p w14:paraId="776CC829" w14:textId="77777777" w:rsidR="004545FF" w:rsidRPr="003E516C" w:rsidRDefault="004545FF" w:rsidP="004545FF">
            <w:pPr>
              <w:rPr>
                <w:rFonts w:cstheme="minorHAnsi"/>
                <w:lang w:eastAsia="zh-CN"/>
              </w:rPr>
            </w:pPr>
            <w:r w:rsidRPr="003E516C">
              <w:rPr>
                <w:rFonts w:cstheme="minorHAnsi" w:hint="eastAsia"/>
                <w:lang w:eastAsia="zh-CN"/>
              </w:rPr>
              <w:t>C</w:t>
            </w:r>
            <w:r w:rsidRPr="003E516C">
              <w:rPr>
                <w:rFonts w:cstheme="minorHAnsi"/>
                <w:lang w:eastAsia="zh-CN"/>
              </w:rPr>
              <w:t>hanges:</w:t>
            </w:r>
          </w:p>
          <w:p w14:paraId="2347C9A7" w14:textId="77777777" w:rsidR="004545FF" w:rsidRPr="00587F46" w:rsidRDefault="004545FF" w:rsidP="004545FF">
            <w:pPr>
              <w:spacing w:line="360" w:lineRule="auto"/>
              <w:rPr>
                <w:rFonts w:eastAsia="SimSun" w:cstheme="minorHAnsi"/>
                <w:bCs/>
                <w:iCs/>
                <w:lang w:eastAsia="zh-CN"/>
              </w:rPr>
            </w:pPr>
            <w:r w:rsidRPr="00587F46">
              <w:rPr>
                <w:rFonts w:eastAsia="SimSun" w:cstheme="minorHAnsi"/>
                <w:bCs/>
                <w:iCs/>
                <w:lang w:eastAsia="zh-CN"/>
              </w:rPr>
              <w:lastRenderedPageBreak/>
              <w:t>Confirm the necessity of assessment/monitoring of inactive models / functionalities, with the following assumptions as the starting point:</w:t>
            </w:r>
          </w:p>
          <w:p w14:paraId="140FCFC8" w14:textId="77777777" w:rsidR="004545FF" w:rsidRPr="00587F46" w:rsidRDefault="004545FF" w:rsidP="004545FF">
            <w:pPr>
              <w:pStyle w:val="ListParagraph"/>
              <w:numPr>
                <w:ilvl w:val="0"/>
                <w:numId w:val="56"/>
              </w:numPr>
              <w:rPr>
                <w:rFonts w:eastAsia="SimSun" w:cstheme="minorHAnsi"/>
                <w:bCs/>
                <w:iCs/>
                <w:lang w:eastAsia="zh-CN"/>
              </w:rPr>
            </w:pPr>
            <w:r>
              <w:rPr>
                <w:rFonts w:eastAsia="SimSun" w:cstheme="minorHAnsi"/>
                <w:bCs/>
                <w:iCs/>
                <w:lang w:eastAsia="zh-CN"/>
              </w:rPr>
              <w:t xml:space="preserve">Mechanisms defined for monitoring of active models/functionalities can be reused for </w:t>
            </w:r>
            <w:r w:rsidRPr="00587F46">
              <w:rPr>
                <w:rFonts w:eastAsia="SimSun" w:cstheme="minorHAnsi"/>
                <w:bCs/>
                <w:iCs/>
                <w:lang w:eastAsia="zh-CN"/>
              </w:rPr>
              <w:t xml:space="preserve">assessment/monitoring of inactive </w:t>
            </w:r>
            <w:r>
              <w:rPr>
                <w:rFonts w:eastAsia="SimSun" w:cstheme="minorHAnsi"/>
                <w:bCs/>
                <w:iCs/>
                <w:lang w:eastAsia="zh-CN"/>
              </w:rPr>
              <w:t>models.</w:t>
            </w:r>
          </w:p>
          <w:p w14:paraId="3DA2E367" w14:textId="77777777" w:rsidR="004545FF" w:rsidRDefault="004545FF" w:rsidP="004545FF">
            <w:pPr>
              <w:pStyle w:val="ListParagraph"/>
              <w:numPr>
                <w:ilvl w:val="0"/>
                <w:numId w:val="56"/>
              </w:numPr>
              <w:rPr>
                <w:rFonts w:eastAsia="SimSun" w:cstheme="minorHAnsi"/>
                <w:bCs/>
                <w:iCs/>
                <w:lang w:eastAsia="zh-CN"/>
              </w:rPr>
            </w:pPr>
            <w:r w:rsidRPr="00587F46">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2CFAC5A7" w14:textId="77777777" w:rsidR="004545FF" w:rsidRPr="00587F46" w:rsidRDefault="004545FF" w:rsidP="004545FF">
            <w:pPr>
              <w:pStyle w:val="ListParagraph"/>
              <w:numPr>
                <w:ilvl w:val="0"/>
                <w:numId w:val="56"/>
              </w:numPr>
              <w:spacing w:before="0"/>
              <w:jc w:val="left"/>
              <w:rPr>
                <w:rFonts w:eastAsia="SimSun" w:cstheme="minorHAnsi"/>
                <w:bCs/>
                <w:iCs/>
                <w:lang w:eastAsia="zh-CN"/>
              </w:rPr>
            </w:pPr>
            <w:r>
              <w:rPr>
                <w:rFonts w:eastAsia="SimSun" w:cstheme="minorHAnsi"/>
                <w:bCs/>
                <w:iCs/>
                <w:lang w:eastAsia="zh-CN"/>
              </w:rPr>
              <w:t>P</w:t>
            </w:r>
            <w:r w:rsidRPr="00587F46">
              <w:rPr>
                <w:rFonts w:eastAsia="SimSun" w:cstheme="minorHAnsi"/>
                <w:bCs/>
                <w:iCs/>
                <w:lang w:eastAsia="zh-CN"/>
              </w:rPr>
              <w:t xml:space="preserve">erformance indicators </w:t>
            </w:r>
            <w:r>
              <w:rPr>
                <w:rFonts w:eastAsia="SimSun" w:cstheme="minorHAnsi"/>
                <w:bCs/>
                <w:iCs/>
                <w:lang w:eastAsia="zh-CN"/>
              </w:rPr>
              <w:t xml:space="preserve">may be </w:t>
            </w:r>
            <w:r w:rsidRPr="00587F46">
              <w:rPr>
                <w:rFonts w:eastAsia="SimSun" w:cstheme="minorHAnsi"/>
                <w:bCs/>
                <w:iCs/>
                <w:lang w:eastAsia="zh-CN"/>
              </w:rPr>
              <w:t>provided during model</w:t>
            </w:r>
            <w:r>
              <w:rPr>
                <w:rFonts w:eastAsia="SimSun" w:cstheme="minorHAnsi"/>
                <w:bCs/>
                <w:iCs/>
                <w:lang w:eastAsia="zh-CN"/>
              </w:rPr>
              <w:t xml:space="preserve"> </w:t>
            </w:r>
            <w:r w:rsidRPr="00587F46">
              <w:rPr>
                <w:rFonts w:eastAsia="SimSun" w:cstheme="minorHAnsi"/>
                <w:bCs/>
                <w:iCs/>
                <w:lang w:eastAsia="zh-CN"/>
              </w:rPr>
              <w:t>identification</w:t>
            </w:r>
            <w:r>
              <w:rPr>
                <w:rFonts w:eastAsia="SimSun" w:cstheme="minorHAnsi"/>
                <w:bCs/>
                <w:iCs/>
                <w:lang w:eastAsia="zh-CN"/>
              </w:rPr>
              <w:t xml:space="preserve"> </w:t>
            </w:r>
            <w:r w:rsidRPr="00CB4627">
              <w:rPr>
                <w:rFonts w:eastAsia="SimSun" w:cstheme="minorHAnsi"/>
                <w:bCs/>
                <w:iCs/>
                <w:color w:val="FF0000"/>
                <w:lang w:eastAsia="zh-CN"/>
              </w:rPr>
              <w:t xml:space="preserve">or specified as </w:t>
            </w:r>
            <w:r>
              <w:rPr>
                <w:rFonts w:eastAsia="SimSun" w:cstheme="minorHAnsi"/>
                <w:bCs/>
                <w:iCs/>
                <w:color w:val="FF0000"/>
                <w:lang w:eastAsia="zh-CN"/>
              </w:rPr>
              <w:t xml:space="preserve">testing </w:t>
            </w:r>
            <w:r w:rsidRPr="00CB4627">
              <w:rPr>
                <w:rFonts w:eastAsia="SimSun" w:cstheme="minorHAnsi"/>
                <w:bCs/>
                <w:iCs/>
                <w:color w:val="FF0000"/>
                <w:lang w:eastAsia="zh-CN"/>
              </w:rPr>
              <w:t>requirement</w:t>
            </w:r>
            <w:r>
              <w:rPr>
                <w:rFonts w:eastAsia="SimSun" w:cstheme="minorHAnsi"/>
                <w:bCs/>
                <w:iCs/>
                <w:lang w:eastAsia="zh-CN"/>
              </w:rPr>
              <w:t>.</w:t>
            </w:r>
          </w:p>
          <w:p w14:paraId="2B7D6C57" w14:textId="77777777" w:rsidR="004545FF" w:rsidRPr="00587F46" w:rsidRDefault="004545FF" w:rsidP="004545FF">
            <w:pPr>
              <w:pStyle w:val="ListParagraph"/>
              <w:numPr>
                <w:ilvl w:val="0"/>
                <w:numId w:val="56"/>
              </w:numPr>
              <w:rPr>
                <w:rFonts w:eastAsia="SimSun" w:cstheme="minorHAnsi"/>
                <w:bCs/>
                <w:iCs/>
                <w:lang w:eastAsia="zh-CN"/>
              </w:rPr>
            </w:pPr>
            <w:r w:rsidRPr="00587F46">
              <w:rPr>
                <w:rFonts w:eastAsia="SimSun" w:cstheme="minorHAnsi"/>
                <w:bCs/>
                <w:iCs/>
                <w:lang w:eastAsia="zh-CN"/>
              </w:rPr>
              <w:t>Other aspects are not precluded for further study or specification.</w:t>
            </w:r>
          </w:p>
          <w:p w14:paraId="05B202D3" w14:textId="77777777" w:rsidR="004545FF" w:rsidRPr="00587F46" w:rsidRDefault="004545FF" w:rsidP="004545FF">
            <w:pPr>
              <w:rPr>
                <w:rFonts w:eastAsia="SimSun" w:cstheme="minorHAnsi"/>
                <w:bCs/>
                <w:iCs/>
                <w:lang w:eastAsia="zh-CN"/>
              </w:rPr>
            </w:pPr>
          </w:p>
          <w:p w14:paraId="19231B7E" w14:textId="77777777" w:rsidR="004545FF" w:rsidRPr="00CB4627" w:rsidRDefault="004545FF" w:rsidP="004545FF">
            <w:pPr>
              <w:spacing w:line="360" w:lineRule="auto"/>
              <w:rPr>
                <w:rFonts w:eastAsia="SimSun" w:cstheme="minorHAnsi"/>
                <w:bCs/>
                <w:iCs/>
                <w:strike/>
                <w:color w:val="FF0000"/>
                <w:lang w:eastAsia="zh-CN"/>
              </w:rPr>
            </w:pPr>
            <w:r w:rsidRPr="00CB4627">
              <w:rPr>
                <w:rFonts w:eastAsia="SimSun" w:cstheme="minorHAnsi"/>
                <w:bCs/>
                <w:iCs/>
                <w:strike/>
                <w:color w:val="FF0000"/>
                <w:lang w:eastAsia="zh-CN"/>
              </w:rPr>
              <w:t>Study the necessity, feasibility, and potential specification impact of the following aspects to assess the applicability and expected performance of an inactive model/functionality:</w:t>
            </w:r>
          </w:p>
          <w:p w14:paraId="72E26525" w14:textId="77777777" w:rsidR="004545FF" w:rsidRPr="00CB4627" w:rsidRDefault="004545FF" w:rsidP="004545FF">
            <w:pPr>
              <w:pStyle w:val="ListParagraph"/>
              <w:numPr>
                <w:ilvl w:val="0"/>
                <w:numId w:val="56"/>
              </w:numPr>
              <w:rPr>
                <w:rFonts w:eastAsia="SimSun" w:cstheme="minorHAnsi"/>
                <w:bCs/>
                <w:iCs/>
                <w:strike/>
                <w:color w:val="FF0000"/>
                <w:lang w:eastAsia="zh-CN"/>
              </w:rPr>
            </w:pPr>
            <w:r w:rsidRPr="00CB4627">
              <w:rPr>
                <w:rFonts w:eastAsia="SimSun" w:cstheme="minorHAnsi"/>
                <w:bCs/>
                <w:iCs/>
                <w:strike/>
                <w:color w:val="FF0000"/>
                <w:lang w:eastAsia="zh-CN"/>
              </w:rPr>
              <w:t>Configuring an AI/ML model/functionality for monitoring without activation (i.e., monitoring-only mode without inference)</w:t>
            </w:r>
          </w:p>
          <w:p w14:paraId="724F3B5E" w14:textId="77777777" w:rsidR="004545FF" w:rsidRPr="00CB4627" w:rsidRDefault="004545FF" w:rsidP="004545FF">
            <w:pPr>
              <w:pStyle w:val="ListParagraph"/>
              <w:numPr>
                <w:ilvl w:val="0"/>
                <w:numId w:val="56"/>
              </w:numPr>
              <w:rPr>
                <w:rFonts w:eastAsia="SimSun" w:cstheme="minorHAnsi"/>
                <w:bCs/>
                <w:iCs/>
                <w:strike/>
                <w:color w:val="FF0000"/>
                <w:lang w:eastAsia="zh-CN"/>
              </w:rPr>
            </w:pPr>
            <w:r w:rsidRPr="00CB4627">
              <w:rPr>
                <w:rFonts w:eastAsia="SimSun" w:cstheme="minorHAnsi"/>
                <w:bCs/>
                <w:iCs/>
                <w:strike/>
                <w:color w:val="FF0000"/>
                <w:lang w:eastAsia="zh-CN"/>
              </w:rPr>
              <w:t>Dataset sharing from the network to the UE for assessment/monitoring of the inactive model/functionality.</w:t>
            </w:r>
          </w:p>
          <w:p w14:paraId="64A579F6" w14:textId="77777777" w:rsidR="004545FF" w:rsidRDefault="004545FF" w:rsidP="004545FF">
            <w:pPr>
              <w:rPr>
                <w:rFonts w:cstheme="minorHAnsi"/>
                <w:b/>
              </w:rPr>
            </w:pPr>
          </w:p>
          <w:p w14:paraId="3B44B31A" w14:textId="77777777" w:rsidR="004545FF" w:rsidRPr="00AE377F" w:rsidRDefault="004545FF" w:rsidP="004545FF">
            <w:pPr>
              <w:rPr>
                <w:rFonts w:cstheme="minorHAnsi"/>
                <w:b/>
              </w:rPr>
            </w:pPr>
          </w:p>
        </w:tc>
      </w:tr>
      <w:tr w:rsidR="00BB1069" w14:paraId="348E684F" w14:textId="77777777">
        <w:tc>
          <w:tcPr>
            <w:tcW w:w="2235" w:type="dxa"/>
          </w:tcPr>
          <w:p w14:paraId="57A27967" w14:textId="5E146A61" w:rsidR="00BB1069" w:rsidRPr="00BE2B39" w:rsidRDefault="00BB1069" w:rsidP="004545FF">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21BAD7A7" w14:textId="1D03678F" w:rsidR="00BB1069" w:rsidRDefault="00BB1069" w:rsidP="004545FF">
            <w:pPr>
              <w:rPr>
                <w:rFonts w:eastAsia="MS Mincho" w:cstheme="minorHAnsi"/>
                <w:lang w:eastAsia="ja-JP"/>
              </w:rPr>
            </w:pPr>
            <w:r>
              <w:rPr>
                <w:rFonts w:eastAsia="MS Mincho" w:cstheme="minorHAnsi" w:hint="eastAsia"/>
                <w:lang w:eastAsia="ja-JP"/>
              </w:rPr>
              <w:t>R</w:t>
            </w:r>
            <w:r>
              <w:rPr>
                <w:rFonts w:eastAsia="MS Mincho" w:cstheme="minorHAnsi"/>
                <w:lang w:eastAsia="ja-JP"/>
              </w:rPr>
              <w:t>elated to vivo comment, my thinking of</w:t>
            </w:r>
            <w:r>
              <w:t xml:space="preserve"> </w:t>
            </w:r>
            <w:r w:rsidRPr="00BB1069">
              <w:rPr>
                <w:rFonts w:eastAsia="MS Mincho" w:cstheme="minorHAnsi"/>
                <w:lang w:eastAsia="ja-JP"/>
              </w:rPr>
              <w:t>functionality performance assessment</w:t>
            </w:r>
            <w:r>
              <w:rPr>
                <w:rFonts w:eastAsia="MS Mincho" w:cstheme="minorHAnsi"/>
                <w:lang w:eastAsia="ja-JP"/>
              </w:rPr>
              <w:t xml:space="preserve"> would be no difference from current way of non-AI/ML operation. So RAN4 test and other IODT test would be used.</w:t>
            </w:r>
          </w:p>
          <w:p w14:paraId="0F185C02" w14:textId="77777777" w:rsidR="00BB1069" w:rsidRPr="00CB4627" w:rsidRDefault="00BB1069" w:rsidP="004545FF">
            <w:pPr>
              <w:rPr>
                <w:rFonts w:cstheme="minorHAnsi"/>
                <w:lang w:eastAsia="zh-CN"/>
              </w:rPr>
            </w:pPr>
          </w:p>
        </w:tc>
      </w:tr>
      <w:tr w:rsidR="00824193" w14:paraId="0F5D66FB" w14:textId="77777777">
        <w:tc>
          <w:tcPr>
            <w:tcW w:w="2235" w:type="dxa"/>
          </w:tcPr>
          <w:p w14:paraId="50C63BF2" w14:textId="3F440757" w:rsidR="00824193" w:rsidRDefault="00824193" w:rsidP="00824193">
            <w:pPr>
              <w:rPr>
                <w:rFonts w:eastAsia="MS Mincho" w:cstheme="minorHAnsi"/>
                <w:lang w:eastAsia="ja-JP"/>
              </w:rPr>
            </w:pPr>
            <w:r>
              <w:rPr>
                <w:rFonts w:cstheme="minorHAnsi"/>
                <w:lang w:eastAsia="zh-CN"/>
              </w:rPr>
              <w:t>NEC</w:t>
            </w:r>
          </w:p>
        </w:tc>
        <w:tc>
          <w:tcPr>
            <w:tcW w:w="7727" w:type="dxa"/>
            <w:gridSpan w:val="2"/>
          </w:tcPr>
          <w:p w14:paraId="5FF6851C" w14:textId="2FDA6215" w:rsidR="00824193" w:rsidRDefault="00824193" w:rsidP="00824193">
            <w:pPr>
              <w:rPr>
                <w:rFonts w:eastAsia="MS Mincho" w:cstheme="minorHAnsi"/>
                <w:lang w:eastAsia="ja-JP"/>
              </w:rPr>
            </w:pPr>
            <w:r>
              <w:rPr>
                <w:rFonts w:cstheme="minorHAnsi"/>
                <w:lang w:eastAsia="zh-CN"/>
              </w:rPr>
              <w:t>Support the proposal</w:t>
            </w:r>
          </w:p>
        </w:tc>
      </w:tr>
    </w:tbl>
    <w:p w14:paraId="37BBF16E" w14:textId="77777777" w:rsidR="0087409F" w:rsidRDefault="0087409F">
      <w:pPr>
        <w:rPr>
          <w:b/>
        </w:rPr>
      </w:pPr>
    </w:p>
    <w:p w14:paraId="4029D34A" w14:textId="77777777" w:rsidR="0087409F" w:rsidRDefault="0087409F">
      <w:pPr>
        <w:rPr>
          <w:b/>
          <w:lang w:val="en-GB"/>
        </w:rPr>
      </w:pPr>
    </w:p>
    <w:p w14:paraId="1F9B9EEB" w14:textId="77777777" w:rsidR="0087409F" w:rsidRDefault="00E97363">
      <w:pPr>
        <w:pStyle w:val="Heading4"/>
        <w:numPr>
          <w:ilvl w:val="3"/>
          <w:numId w:val="17"/>
        </w:numPr>
      </w:pPr>
      <w:r>
        <w:lastRenderedPageBreak/>
        <w:t>Model update</w:t>
      </w:r>
    </w:p>
    <w:p w14:paraId="302C5977" w14:textId="77777777" w:rsidR="0087409F" w:rsidRDefault="00E97363">
      <w:pPr>
        <w:pStyle w:val="Heading5"/>
        <w:ind w:left="1008" w:hanging="1008"/>
      </w:pPr>
      <w:r>
        <w:t>Company proposals</w:t>
      </w:r>
    </w:p>
    <w:p w14:paraId="3070F7A2" w14:textId="77777777" w:rsidR="0087409F" w:rsidRDefault="00E97363">
      <w:pPr>
        <w:spacing w:before="240" w:after="120"/>
        <w:rPr>
          <w:rStyle w:val="Emphasis"/>
        </w:rPr>
      </w:pPr>
      <w:r>
        <w:rPr>
          <w:rStyle w:val="Emphasis"/>
        </w:rPr>
        <w:t>NEC</w:t>
      </w:r>
    </w:p>
    <w:p w14:paraId="78D8CDAD"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16: Study the methods to update AI/ML model with minimum interruptions of AI/ML model inference.</w:t>
      </w:r>
    </w:p>
    <w:p w14:paraId="30575F28"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17: In addition to Functionality (or Feature) and logical model ID, study whether additional information needs to be provided to UE on which model is to be updated.</w:t>
      </w:r>
    </w:p>
    <w:p w14:paraId="22EA5E5F" w14:textId="77777777" w:rsidR="0087409F" w:rsidRDefault="0087409F">
      <w:pPr>
        <w:rPr>
          <w:lang w:val="en-GB"/>
        </w:rPr>
      </w:pPr>
    </w:p>
    <w:p w14:paraId="14331803" w14:textId="77777777" w:rsidR="0087409F" w:rsidRDefault="00E97363">
      <w:pPr>
        <w:pStyle w:val="Heading4"/>
        <w:numPr>
          <w:ilvl w:val="3"/>
          <w:numId w:val="17"/>
        </w:numPr>
      </w:pPr>
      <w:r>
        <w:t>UE capability</w:t>
      </w:r>
    </w:p>
    <w:p w14:paraId="072CF918" w14:textId="77777777" w:rsidR="0087409F" w:rsidRDefault="00E97363">
      <w:pPr>
        <w:pStyle w:val="Heading5"/>
        <w:ind w:left="1008" w:hanging="1008"/>
      </w:pPr>
      <w:r>
        <w:t>Company proposals</w:t>
      </w:r>
    </w:p>
    <w:p w14:paraId="635CC490" w14:textId="77777777" w:rsidR="0087409F" w:rsidRDefault="00E97363">
      <w:pPr>
        <w:rPr>
          <w:b/>
          <w:bCs/>
          <w:color w:val="4472C4" w:themeColor="accent5"/>
          <w:lang w:val="en-GB"/>
        </w:rPr>
      </w:pPr>
      <w:r>
        <w:rPr>
          <w:b/>
          <w:bCs/>
          <w:color w:val="4472C4" w:themeColor="accent5"/>
          <w:lang w:val="en-GB"/>
        </w:rPr>
        <w:t>FUTUREWEI</w:t>
      </w:r>
    </w:p>
    <w:p w14:paraId="78EDC703" w14:textId="77777777" w:rsidR="0087409F" w:rsidRDefault="00E97363">
      <w:pPr>
        <w:rPr>
          <w:b/>
          <w:bCs/>
          <w:i/>
          <w:iCs/>
          <w:color w:val="000000" w:themeColor="text1"/>
        </w:rPr>
      </w:pPr>
      <w:r>
        <w:rPr>
          <w:b/>
          <w:bCs/>
          <w:i/>
          <w:iCs/>
          <w:color w:val="000000" w:themeColor="text1"/>
        </w:rPr>
        <w:t>Proposal 7: When studying UE AI/ML related capabilities, separate physical capabilities from functional capabilities.</w:t>
      </w:r>
    </w:p>
    <w:p w14:paraId="54F8C436" w14:textId="77777777" w:rsidR="0087409F" w:rsidRDefault="0087409F">
      <w:pPr>
        <w:rPr>
          <w:b/>
          <w:bCs/>
          <w:i/>
          <w:iCs/>
          <w:color w:val="000000" w:themeColor="text1"/>
        </w:rPr>
      </w:pPr>
    </w:p>
    <w:p w14:paraId="668C2AD9" w14:textId="77777777" w:rsidR="0087409F" w:rsidRDefault="00E97363">
      <w:pPr>
        <w:rPr>
          <w:b/>
          <w:bCs/>
          <w:i/>
          <w:iCs/>
          <w:color w:val="000000" w:themeColor="text1"/>
        </w:rPr>
      </w:pPr>
      <w:r>
        <w:rPr>
          <w:b/>
          <w:bCs/>
          <w:i/>
          <w:iCs/>
          <w:color w:val="000000" w:themeColor="text1"/>
        </w:rPr>
        <w:t>Proposal 8: For UE physical capabilities, consider categorizing them that reflects their ability in handling various AI/ML complexities levels (such as low, medium and high), including pre- and post-processing.</w:t>
      </w:r>
    </w:p>
    <w:p w14:paraId="2A54C1DE" w14:textId="77777777" w:rsidR="0087409F" w:rsidRDefault="00E97363">
      <w:pPr>
        <w:pStyle w:val="ListParagraph"/>
        <w:numPr>
          <w:ilvl w:val="0"/>
          <w:numId w:val="107"/>
        </w:numPr>
        <w:spacing w:after="160" w:line="259" w:lineRule="auto"/>
        <w:contextualSpacing/>
        <w:rPr>
          <w:b/>
          <w:i/>
          <w:color w:val="000000" w:themeColor="text1"/>
        </w:rPr>
      </w:pPr>
      <w:r>
        <w:rPr>
          <w:rFonts w:ascii="Times New Roman" w:hAnsi="Times New Roman"/>
          <w:b/>
          <w:bCs/>
          <w:i/>
          <w:iCs/>
          <w:color w:val="000000" w:themeColor="text1"/>
        </w:rPr>
        <w:t>FFS: how to quantify low/medium/high</w:t>
      </w:r>
    </w:p>
    <w:p w14:paraId="109E1EDE" w14:textId="77777777" w:rsidR="0087409F" w:rsidRDefault="00E97363">
      <w:pPr>
        <w:rPr>
          <w:b/>
          <w:bCs/>
          <w:color w:val="4472C4" w:themeColor="accent5"/>
          <w:lang w:val="en-GB"/>
        </w:rPr>
      </w:pPr>
      <w:r>
        <w:rPr>
          <w:b/>
          <w:bCs/>
          <w:color w:val="4472C4" w:themeColor="accent5"/>
          <w:lang w:val="en-GB"/>
        </w:rPr>
        <w:t>Google</w:t>
      </w:r>
    </w:p>
    <w:p w14:paraId="1D12ED7D" w14:textId="77777777" w:rsidR="0087409F" w:rsidRDefault="00E97363">
      <w:pPr>
        <w:pStyle w:val="0Maintext"/>
        <w:spacing w:after="120" w:afterAutospacing="0" w:line="240" w:lineRule="auto"/>
        <w:ind w:firstLine="0"/>
        <w:rPr>
          <w:b/>
          <w:bCs/>
          <w:i/>
          <w:iCs/>
          <w:lang w:val="en-US" w:eastAsia="zh-CN"/>
        </w:rPr>
      </w:pPr>
      <w:r>
        <w:rPr>
          <w:b/>
          <w:bCs/>
          <w:i/>
          <w:iCs/>
          <w:lang w:val="en-US" w:eastAsia="zh-CN"/>
        </w:rPr>
        <w:t>Proposal 7: Support to handle the impact of the UE’s internal condition based on CPU framework</w:t>
      </w:r>
    </w:p>
    <w:p w14:paraId="7A2D88C8" w14:textId="77777777" w:rsidR="0087409F" w:rsidRDefault="00E97363">
      <w:pPr>
        <w:pStyle w:val="0Maintext"/>
        <w:numPr>
          <w:ilvl w:val="0"/>
          <w:numId w:val="104"/>
        </w:numPr>
        <w:spacing w:after="120" w:afterAutospacing="0" w:line="240" w:lineRule="auto"/>
        <w:rPr>
          <w:b/>
          <w:bCs/>
          <w:i/>
          <w:iCs/>
          <w:lang w:val="en-US" w:eastAsia="zh-CN"/>
        </w:rPr>
      </w:pPr>
      <w:r>
        <w:rPr>
          <w:b/>
          <w:bCs/>
          <w:i/>
          <w:iCs/>
          <w:lang w:val="en-US" w:eastAsia="zh-CN"/>
        </w:rPr>
        <w:t>Type1 CPU is occupied for processing other than model inference</w:t>
      </w:r>
    </w:p>
    <w:p w14:paraId="3FE55F96" w14:textId="77777777" w:rsidR="0087409F" w:rsidRDefault="00E97363">
      <w:pPr>
        <w:pStyle w:val="0Maintext"/>
        <w:numPr>
          <w:ilvl w:val="0"/>
          <w:numId w:val="104"/>
        </w:numPr>
        <w:spacing w:after="120" w:afterAutospacing="0" w:line="240" w:lineRule="auto"/>
        <w:rPr>
          <w:rFonts w:eastAsia="Malgun Gothic"/>
          <w:b/>
          <w:i/>
          <w:lang w:val="en-US" w:eastAsia="zh-CN"/>
        </w:rPr>
      </w:pPr>
      <w:r>
        <w:rPr>
          <w:b/>
          <w:bCs/>
          <w:i/>
          <w:iCs/>
          <w:lang w:val="en-US" w:eastAsia="zh-CN"/>
        </w:rPr>
        <w:t xml:space="preserve">Type2 CPU is occupied for model interference </w:t>
      </w:r>
    </w:p>
    <w:p w14:paraId="5D90CBF1" w14:textId="77777777" w:rsidR="0087409F" w:rsidRDefault="0087409F">
      <w:pPr>
        <w:rPr>
          <w:b/>
          <w:bCs/>
          <w:color w:val="4472C4" w:themeColor="accent5"/>
          <w:lang w:val="en-GB"/>
        </w:rPr>
      </w:pPr>
    </w:p>
    <w:p w14:paraId="16ECBD36" w14:textId="77777777" w:rsidR="0087409F" w:rsidRDefault="00E97363">
      <w:pPr>
        <w:rPr>
          <w:b/>
          <w:bCs/>
          <w:color w:val="4472C4" w:themeColor="accent5"/>
          <w:lang w:val="en-GB"/>
        </w:rPr>
      </w:pPr>
      <w:r>
        <w:rPr>
          <w:b/>
          <w:bCs/>
          <w:color w:val="4472C4" w:themeColor="accent5"/>
          <w:lang w:val="en-GB"/>
        </w:rPr>
        <w:t>LG</w:t>
      </w:r>
    </w:p>
    <w:p w14:paraId="1323803C" w14:textId="77777777" w:rsidR="0087409F" w:rsidRDefault="00E97363">
      <w:pPr>
        <w:widowControl w:val="0"/>
        <w:wordWrap w:val="0"/>
        <w:autoSpaceDE w:val="0"/>
        <w:autoSpaceDN w:val="0"/>
        <w:spacing w:after="160" w:line="259" w:lineRule="auto"/>
        <w:jc w:val="both"/>
        <w:rPr>
          <w:rFonts w:ascii="Times New Roman" w:eastAsia="Malgun Gothic" w:hAnsi="Times New Roman" w:cs="Times New Roman"/>
          <w:b/>
          <w:kern w:val="2"/>
          <w:lang w:eastAsia="ko-KR"/>
        </w:rPr>
      </w:pPr>
      <w:r>
        <w:rPr>
          <w:rFonts w:ascii="Times New Roman" w:eastAsia="Malgun Gothic" w:hAnsi="Times New Roman" w:cs="Times New Roman"/>
          <w:b/>
          <w:kern w:val="2"/>
          <w:lang w:eastAsia="ko-KR"/>
        </w:rPr>
        <w:t>Proposal #8: Consider to introduce AI/ML processing unit (APU) to avoid excessive number of simultaneous AI/ML processing at UE side.</w:t>
      </w:r>
    </w:p>
    <w:p w14:paraId="53FB3970" w14:textId="77777777" w:rsidR="0087409F" w:rsidRDefault="0087409F">
      <w:pPr>
        <w:rPr>
          <w:b/>
          <w:bCs/>
          <w:color w:val="4472C4" w:themeColor="accent5"/>
          <w:lang w:val="en-GB"/>
        </w:rPr>
      </w:pPr>
    </w:p>
    <w:p w14:paraId="67D76E01" w14:textId="77777777" w:rsidR="0087409F" w:rsidRDefault="00E97363">
      <w:pPr>
        <w:rPr>
          <w:b/>
          <w:bCs/>
          <w:color w:val="4472C4" w:themeColor="accent5"/>
          <w:lang w:val="en-GB"/>
        </w:rPr>
      </w:pPr>
      <w:r>
        <w:rPr>
          <w:b/>
          <w:bCs/>
          <w:color w:val="4472C4" w:themeColor="accent5"/>
          <w:lang w:val="en-GB"/>
        </w:rPr>
        <w:t>CMCC</w:t>
      </w:r>
    </w:p>
    <w:p w14:paraId="4EA400EB" w14:textId="77777777" w:rsidR="0087409F" w:rsidRDefault="00E97363">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u w:val="single"/>
          <w:lang w:eastAsia="zh-CN"/>
        </w:rPr>
        <w:t>Proposal 14:</w:t>
      </w:r>
      <w:r>
        <w:rPr>
          <w:rFonts w:ascii="Times New Roman" w:eastAsia="SimSun" w:hAnsi="Times New Roman" w:cs="Times New Roman"/>
          <w:b/>
          <w:i/>
          <w:kern w:val="2"/>
          <w:sz w:val="21"/>
          <w:szCs w:val="21"/>
          <w:lang w:eastAsia="zh-CN"/>
        </w:rPr>
        <w:t xml:space="preserve"> For AI-related UE capability, how to define and report the capability of training, power, computation, storage should be studied.</w:t>
      </w:r>
    </w:p>
    <w:p w14:paraId="04C40813" w14:textId="77777777" w:rsidR="0087409F" w:rsidRDefault="0087409F">
      <w:pPr>
        <w:rPr>
          <w:b/>
          <w:color w:val="4472C4" w:themeColor="accent5"/>
          <w:lang w:val="en-GB"/>
        </w:rPr>
      </w:pPr>
    </w:p>
    <w:p w14:paraId="6F766610" w14:textId="77777777" w:rsidR="0087409F" w:rsidRDefault="00E97363">
      <w:pPr>
        <w:rPr>
          <w:b/>
          <w:color w:val="4472C4" w:themeColor="accent5"/>
          <w:lang w:val="en-GB"/>
        </w:rPr>
      </w:pPr>
      <w:r>
        <w:rPr>
          <w:b/>
          <w:color w:val="4472C4" w:themeColor="accent5"/>
          <w:lang w:val="en-GB"/>
        </w:rPr>
        <w:t>Lenovo</w:t>
      </w:r>
    </w:p>
    <w:p w14:paraId="2C36779D" w14:textId="77777777" w:rsidR="0087409F" w:rsidRDefault="00E97363">
      <w:pPr>
        <w:autoSpaceDE w:val="0"/>
        <w:autoSpaceDN w:val="0"/>
        <w:adjustRightInd w:val="0"/>
        <w:snapToGrid w:val="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11: Introduce AI/ML processing unit concept for high efficiency AI/ML resource management.</w:t>
      </w:r>
    </w:p>
    <w:p w14:paraId="409788FE" w14:textId="77777777" w:rsidR="0087409F" w:rsidRDefault="0087409F">
      <w:pPr>
        <w:rPr>
          <w:b/>
          <w:color w:val="4472C4" w:themeColor="accent5"/>
          <w:lang w:val="en-GB"/>
        </w:rPr>
      </w:pPr>
    </w:p>
    <w:p w14:paraId="106F52A4" w14:textId="77777777" w:rsidR="0087409F" w:rsidRDefault="00E97363">
      <w:pPr>
        <w:spacing w:after="120"/>
        <w:jc w:val="both"/>
        <w:rPr>
          <w:b/>
          <w:bCs/>
          <w:color w:val="4472C4" w:themeColor="accent5"/>
        </w:rPr>
      </w:pPr>
      <w:r>
        <w:rPr>
          <w:b/>
          <w:bCs/>
          <w:color w:val="4472C4" w:themeColor="accent5"/>
        </w:rPr>
        <w:t>NEC</w:t>
      </w:r>
    </w:p>
    <w:p w14:paraId="19C2134E" w14:textId="77777777" w:rsidR="0087409F" w:rsidRDefault="00E97363">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20: Introduce AI/ML processing units (APUs) to reflect UE capability of AI/ML operations.</w:t>
      </w:r>
    </w:p>
    <w:p w14:paraId="456B53E1" w14:textId="77777777" w:rsidR="0087409F" w:rsidRDefault="0087409F">
      <w:pPr>
        <w:tabs>
          <w:tab w:val="left" w:pos="640"/>
        </w:tabs>
        <w:rPr>
          <w:b/>
          <w:color w:val="4472C4" w:themeColor="accent5"/>
          <w:lang w:val="en-GB"/>
        </w:rPr>
      </w:pPr>
    </w:p>
    <w:p w14:paraId="417DAF96" w14:textId="77777777" w:rsidR="0087409F" w:rsidRDefault="0087409F">
      <w:pPr>
        <w:tabs>
          <w:tab w:val="left" w:pos="640"/>
        </w:tabs>
        <w:rPr>
          <w:b/>
          <w:bCs/>
        </w:rPr>
      </w:pPr>
    </w:p>
    <w:p w14:paraId="0DC5E6F6" w14:textId="77777777" w:rsidR="0087409F" w:rsidRDefault="00E97363">
      <w:pPr>
        <w:pStyle w:val="Heading4"/>
        <w:numPr>
          <w:ilvl w:val="3"/>
          <w:numId w:val="17"/>
        </w:numPr>
      </w:pPr>
      <w:r>
        <w:lastRenderedPageBreak/>
        <w:t>Interoperability and testability aspects</w:t>
      </w:r>
    </w:p>
    <w:p w14:paraId="7C3A1A32"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629"/>
      </w:tblGrid>
      <w:tr w:rsidR="0087409F" w14:paraId="7348C6D0" w14:textId="77777777">
        <w:tc>
          <w:tcPr>
            <w:tcW w:w="9629" w:type="dxa"/>
          </w:tcPr>
          <w:p w14:paraId="5C0BDE28" w14:textId="77777777" w:rsidR="0087409F" w:rsidRDefault="00E97363">
            <w:pPr>
              <w:rPr>
                <w:rFonts w:eastAsia="DengXian"/>
                <w:color w:val="000000" w:themeColor="text1"/>
                <w:highlight w:val="green"/>
                <w:lang w:eastAsia="zh-CN"/>
              </w:rPr>
            </w:pPr>
            <w:r>
              <w:rPr>
                <w:rFonts w:eastAsia="DengXian"/>
                <w:color w:val="000000" w:themeColor="text1"/>
                <w:highlight w:val="green"/>
                <w:lang w:eastAsia="zh-CN"/>
              </w:rPr>
              <w:t>Agreement (RAN1 #110bis-e)</w:t>
            </w:r>
          </w:p>
          <w:p w14:paraId="4E56973F" w14:textId="77777777" w:rsidR="0087409F" w:rsidRDefault="00E97363">
            <w:pPr>
              <w:rPr>
                <w:lang w:val="en-GB"/>
              </w:rPr>
            </w:pPr>
            <w:r>
              <w:rPr>
                <w:lang w:val="en-GB"/>
              </w:rPr>
              <w:t>Study various approaches for achieving good performance across different scenarios/configurations/sites, including</w:t>
            </w:r>
          </w:p>
          <w:p w14:paraId="6AF5293F" w14:textId="77777777" w:rsidR="0087409F" w:rsidRDefault="00E97363">
            <w:pPr>
              <w:pStyle w:val="ListParagraph"/>
              <w:numPr>
                <w:ilvl w:val="0"/>
                <w:numId w:val="108"/>
              </w:numPr>
            </w:pPr>
            <w:r>
              <w:t>Model generalization, i.e., using one model that is generalizable to different scenarios/configurations/sites</w:t>
            </w:r>
          </w:p>
          <w:p w14:paraId="5A3C3C2A" w14:textId="77777777" w:rsidR="0087409F" w:rsidRDefault="00E97363">
            <w:pPr>
              <w:pStyle w:val="ListParagraph"/>
              <w:numPr>
                <w:ilvl w:val="0"/>
                <w:numId w:val="108"/>
              </w:numPr>
            </w:pPr>
            <w:r>
              <w:t>Model switching, i.e., switching among a group of models where each model is for a particular scenario/configuration/site</w:t>
            </w:r>
          </w:p>
          <w:p w14:paraId="53DCEED9" w14:textId="77777777" w:rsidR="0087409F" w:rsidRDefault="00E97363">
            <w:pPr>
              <w:pStyle w:val="ListParagraph"/>
              <w:numPr>
                <w:ilvl w:val="1"/>
                <w:numId w:val="108"/>
              </w:numPr>
            </w:pPr>
            <w:r>
              <w:t>[Models in a group of models may have varying model structures, share a common model structure, or partially share a common sub-structure. Models in a group of models may have different input/output format and/or different pre-/post-processing.]</w:t>
            </w:r>
          </w:p>
          <w:p w14:paraId="5DC3E1A2" w14:textId="77777777" w:rsidR="0087409F" w:rsidRDefault="00E97363">
            <w:pPr>
              <w:pStyle w:val="ListParagraph"/>
              <w:numPr>
                <w:ilvl w:val="0"/>
                <w:numId w:val="108"/>
              </w:numPr>
            </w:pPr>
            <w:r>
              <w:t>Model update, i.e., using one model whose parameters are flexibly updated as the scenario/configuration/site that the device experiences changes over time. Fine-tuning is one example.</w:t>
            </w:r>
          </w:p>
          <w:p w14:paraId="3EB3E5C9" w14:textId="77777777" w:rsidR="0087409F" w:rsidRDefault="00E97363">
            <w:pPr>
              <w:rPr>
                <w:u w:val="single"/>
              </w:rPr>
            </w:pPr>
            <w:r>
              <w:rPr>
                <w:u w:val="single"/>
              </w:rPr>
              <w:t>FL recommendation 3-73d from RAN1 #110bis-e</w:t>
            </w:r>
          </w:p>
          <w:p w14:paraId="16831302" w14:textId="77777777" w:rsidR="0087409F" w:rsidRDefault="00E97363">
            <w:pPr>
              <w:rPr>
                <w:lang w:val="en-GB"/>
              </w:rPr>
            </w:pPr>
            <w:r>
              <w:rPr>
                <w:lang w:val="en-GB"/>
              </w:rPr>
              <w:t>Companies are encouraged to bring discussion on interoperability and testability aspects, including, but not limited to, the following:</w:t>
            </w:r>
          </w:p>
          <w:p w14:paraId="3D7CF60A" w14:textId="77777777" w:rsidR="0087409F" w:rsidRDefault="00E97363">
            <w:pPr>
              <w:pStyle w:val="ListParagraph"/>
              <w:numPr>
                <w:ilvl w:val="0"/>
                <w:numId w:val="56"/>
              </w:numPr>
            </w:pPr>
            <w:r>
              <w:t>Discussion on testing model generalization performance</w:t>
            </w:r>
          </w:p>
          <w:p w14:paraId="7DF7ADF4" w14:textId="77777777" w:rsidR="0087409F" w:rsidRDefault="00E97363">
            <w:pPr>
              <w:pStyle w:val="ListParagraph"/>
              <w:numPr>
                <w:ilvl w:val="0"/>
                <w:numId w:val="56"/>
              </w:numPr>
            </w:pPr>
            <w:r>
              <w:t>Discussion on two-sided AI/ML model interoperability and testing</w:t>
            </w:r>
          </w:p>
          <w:p w14:paraId="21D95F0E" w14:textId="77777777" w:rsidR="0087409F" w:rsidRDefault="00E97363">
            <w:pPr>
              <w:pStyle w:val="ListParagraph"/>
              <w:numPr>
                <w:ilvl w:val="0"/>
                <w:numId w:val="56"/>
              </w:numPr>
            </w:pPr>
            <w:r>
              <w:t>Discussion on involvement of multiple parties including UE, NW, and TE vendors  how to support full NW-UE interoperability</w:t>
            </w:r>
          </w:p>
          <w:p w14:paraId="2B2067D7" w14:textId="77777777" w:rsidR="0087409F" w:rsidRDefault="00E97363">
            <w:pPr>
              <w:pStyle w:val="ListParagraph"/>
              <w:numPr>
                <w:ilvl w:val="0"/>
                <w:numId w:val="56"/>
              </w:numPr>
            </w:pPr>
            <w:r>
              <w:t>Discussion on how to handle multiple models (e.g., model switching, model selection)</w:t>
            </w:r>
          </w:p>
          <w:p w14:paraId="153C6F16" w14:textId="77777777" w:rsidR="0087409F" w:rsidRDefault="00E97363">
            <w:pPr>
              <w:pStyle w:val="ListParagraph"/>
              <w:numPr>
                <w:ilvl w:val="0"/>
                <w:numId w:val="56"/>
              </w:numPr>
            </w:pPr>
            <w:r>
              <w:t>Discussion on how to handle model update (e.g., offline and online model update)</w:t>
            </w:r>
          </w:p>
          <w:p w14:paraId="4A7E5983" w14:textId="77777777" w:rsidR="0087409F" w:rsidRDefault="00E97363">
            <w:pPr>
              <w:pStyle w:val="ListParagraph"/>
              <w:numPr>
                <w:ilvl w:val="0"/>
                <w:numId w:val="56"/>
              </w:numPr>
            </w:pPr>
            <w:r>
              <w:t>Whether and how to test LCM</w:t>
            </w:r>
          </w:p>
          <w:p w14:paraId="6C3CCB1B" w14:textId="77777777" w:rsidR="0087409F" w:rsidRDefault="00E97363">
            <w:pPr>
              <w:rPr>
                <w:color w:val="FF0000"/>
                <w:lang w:val="en-GB"/>
              </w:rPr>
            </w:pPr>
            <w:r>
              <w:rPr>
                <w:lang w:val="en-GB"/>
              </w:rPr>
              <w:t>This discussion can also serve as an input for later RAN4 study.</w:t>
            </w:r>
          </w:p>
        </w:tc>
      </w:tr>
    </w:tbl>
    <w:p w14:paraId="4A000B14" w14:textId="77777777" w:rsidR="0087409F" w:rsidRDefault="0087409F"/>
    <w:p w14:paraId="7EB5DF4B" w14:textId="77777777" w:rsidR="0087409F" w:rsidRDefault="00E97363">
      <w:pPr>
        <w:pStyle w:val="Heading5"/>
        <w:ind w:left="1008" w:hanging="1008"/>
      </w:pPr>
      <w:r>
        <w:t>Company proposals</w:t>
      </w:r>
    </w:p>
    <w:p w14:paraId="22444911" w14:textId="77777777" w:rsidR="0087409F" w:rsidRDefault="00E97363">
      <w:pPr>
        <w:spacing w:before="240" w:after="120"/>
        <w:rPr>
          <w:rStyle w:val="Emphasis"/>
        </w:rPr>
      </w:pPr>
      <w:r>
        <w:rPr>
          <w:rStyle w:val="Emphasis"/>
        </w:rPr>
        <w:t>Ericsson</w:t>
      </w:r>
    </w:p>
    <w:p w14:paraId="30B3DEBA" w14:textId="77777777" w:rsidR="0087409F" w:rsidRDefault="00E97363">
      <w:pPr>
        <w:tabs>
          <w:tab w:val="left" w:pos="567"/>
          <w:tab w:val="left" w:pos="2268"/>
        </w:tabs>
        <w:spacing w:after="120" w:line="259" w:lineRule="auto"/>
        <w:ind w:left="1440" w:hanging="1440"/>
        <w:jc w:val="both"/>
        <w:rPr>
          <w:rFonts w:ascii="Calibri" w:eastAsia="Calibri" w:hAnsi="Calibri" w:cs="Calibri"/>
          <w:b/>
          <w:sz w:val="20"/>
          <w:lang w:val="en-GB" w:eastAsia="zh-CN"/>
        </w:rPr>
      </w:pPr>
      <w:bookmarkStart w:id="113" w:name="_Toc142666544"/>
      <w:r>
        <w:rPr>
          <w:rFonts w:ascii="Calibri" w:eastAsia="Calibri" w:hAnsi="Calibri" w:cs="Calibri"/>
          <w:b/>
          <w:sz w:val="20"/>
          <w:lang w:val="en-GB" w:eastAsia="zh-CN"/>
        </w:rPr>
        <w:t xml:space="preserve">Proposal </w:t>
      </w:r>
      <w:r>
        <w:rPr>
          <w:rFonts w:ascii="Calibri" w:eastAsia="Calibri" w:hAnsi="Calibri" w:cs="Calibri"/>
          <w:b/>
          <w:bCs/>
          <w:sz w:val="20"/>
          <w:lang w:val="en-GB" w:eastAsia="zh-CN"/>
        </w:rPr>
        <w:t>19</w:t>
      </w:r>
      <w:r>
        <w:rPr>
          <w:rFonts w:ascii="Calibri" w:eastAsia="Calibri" w:hAnsi="Calibri" w:cs="Calibri"/>
          <w:b/>
          <w:bCs/>
          <w:sz w:val="20"/>
          <w:lang w:val="en-GB" w:eastAsia="zh-CN"/>
        </w:rPr>
        <w:tab/>
      </w:r>
      <w:r>
        <w:rPr>
          <w:rFonts w:ascii="Calibri" w:eastAsia="Calibri" w:hAnsi="Calibri" w:cs="Calibri"/>
          <w:b/>
          <w:sz w:val="20"/>
          <w:lang w:val="en-GB" w:eastAsia="zh-CN"/>
        </w:rPr>
        <w:t>RAN1 should consider requirement setting and testing feasibility of proposed AI PHY solutions</w:t>
      </w:r>
      <w:r>
        <w:rPr>
          <w:rFonts w:ascii="Calibri" w:eastAsia="Calibri" w:hAnsi="Calibri" w:cs="Calibri"/>
          <w:b/>
          <w:bCs/>
          <w:sz w:val="20"/>
          <w:lang w:val="en-GB" w:eastAsia="zh-CN"/>
        </w:rPr>
        <w:t>,</w:t>
      </w:r>
      <w:r>
        <w:rPr>
          <w:rFonts w:ascii="Calibri" w:eastAsia="Calibri" w:hAnsi="Calibri" w:cs="Calibri"/>
          <w:b/>
          <w:sz w:val="20"/>
          <w:lang w:val="en-GB" w:eastAsia="zh-CN"/>
        </w:rPr>
        <w:t xml:space="preserve"> but any requirement- and testing-related decisions should be taken by RAN4.</w:t>
      </w:r>
      <w:bookmarkEnd w:id="113"/>
    </w:p>
    <w:p w14:paraId="7F745F55" w14:textId="77777777" w:rsidR="0087409F" w:rsidRDefault="00E97363">
      <w:pPr>
        <w:spacing w:before="240" w:after="120"/>
        <w:rPr>
          <w:rStyle w:val="Emphasis"/>
        </w:rPr>
      </w:pPr>
      <w:r>
        <w:rPr>
          <w:rStyle w:val="Emphasis"/>
        </w:rPr>
        <w:lastRenderedPageBreak/>
        <w:t>FutureWei</w:t>
      </w:r>
    </w:p>
    <w:p w14:paraId="2E7A30F2" w14:textId="77777777" w:rsidR="0087409F" w:rsidRDefault="00E97363">
      <w:pPr>
        <w:rPr>
          <w:b/>
          <w:bCs/>
          <w:i/>
          <w:iCs/>
          <w:color w:val="000000" w:themeColor="text1"/>
        </w:rPr>
      </w:pPr>
      <w:r>
        <w:rPr>
          <w:b/>
          <w:bCs/>
          <w:i/>
          <w:iCs/>
          <w:color w:val="000000" w:themeColor="text1"/>
        </w:rPr>
        <w:t>Proposal 9: Common assumptions, topics, and guidelines for the discussion of interoperability require further study.</w:t>
      </w:r>
    </w:p>
    <w:p w14:paraId="20B49180" w14:textId="77777777" w:rsidR="0087409F" w:rsidRDefault="00E97363">
      <w:pPr>
        <w:rPr>
          <w:b/>
          <w:bCs/>
          <w:i/>
          <w:iCs/>
          <w:color w:val="000000" w:themeColor="text1"/>
        </w:rPr>
      </w:pPr>
      <w:r>
        <w:rPr>
          <w:b/>
          <w:bCs/>
          <w:i/>
          <w:iCs/>
          <w:color w:val="000000" w:themeColor="text1"/>
        </w:rPr>
        <w:t xml:space="preserve">Note: this may be use-case dependent. </w:t>
      </w:r>
    </w:p>
    <w:p w14:paraId="4A3EB052" w14:textId="77777777" w:rsidR="0087409F" w:rsidRDefault="00E97363">
      <w:pPr>
        <w:spacing w:before="240" w:after="120"/>
        <w:rPr>
          <w:rStyle w:val="Emphasis"/>
        </w:rPr>
      </w:pPr>
      <w:r>
        <w:rPr>
          <w:rStyle w:val="Emphasis"/>
        </w:rPr>
        <w:t>CATT</w:t>
      </w:r>
    </w:p>
    <w:p w14:paraId="61FF04F1" w14:textId="77777777" w:rsidR="0087409F" w:rsidRDefault="00E97363">
      <w:pPr>
        <w:spacing w:after="120"/>
        <w:jc w:val="both"/>
        <w:rPr>
          <w:rFonts w:ascii="Times New Roman" w:eastAsia="SimSun" w:hAnsi="Times New Roman" w:cs="Times New Roman"/>
          <w:b/>
          <w:sz w:val="20"/>
          <w:szCs w:val="20"/>
          <w:lang w:val="en-GB" w:eastAsia="zh-CN"/>
        </w:rPr>
      </w:pPr>
      <w:r>
        <w:rPr>
          <w:rFonts w:ascii="Times New Roman" w:eastAsia="SimSun" w:hAnsi="Times New Roman" w:cs="Times New Roman" w:hint="eastAsia"/>
          <w:b/>
          <w:sz w:val="20"/>
          <w:szCs w:val="20"/>
          <w:lang w:val="en-GB" w:eastAsia="zh-CN"/>
        </w:rPr>
        <w:t>Proposal 26: From RAN4 perspective, reference model and reference dataset can be considered.</w:t>
      </w:r>
    </w:p>
    <w:p w14:paraId="0F6D7283" w14:textId="77777777" w:rsidR="0087409F" w:rsidRDefault="00E97363">
      <w:pPr>
        <w:numPr>
          <w:ilvl w:val="0"/>
          <w:numId w:val="109"/>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Reference model serves for </w:t>
      </w:r>
      <w:r>
        <w:rPr>
          <w:rFonts w:ascii="Times" w:eastAsia="SimSun" w:hAnsi="Times" w:cs="Times New Roman"/>
          <w:b/>
          <w:sz w:val="20"/>
          <w:szCs w:val="24"/>
          <w:lang w:val="en-GB" w:eastAsia="zh-CN"/>
        </w:rPr>
        <w:t>requirement</w:t>
      </w:r>
      <w:r>
        <w:rPr>
          <w:rFonts w:ascii="Times" w:eastAsia="SimSun" w:hAnsi="Times" w:cs="Times New Roman" w:hint="eastAsia"/>
          <w:b/>
          <w:sz w:val="20"/>
          <w:szCs w:val="24"/>
          <w:lang w:val="en-GB" w:eastAsia="zh-CN"/>
        </w:rPr>
        <w:t xml:space="preserve"> design, similar to reference receiver. It does not aim at forcing vendors to implement such reference model in their products.</w:t>
      </w:r>
    </w:p>
    <w:p w14:paraId="74CEC0B6" w14:textId="77777777" w:rsidR="0087409F" w:rsidRDefault="00E97363">
      <w:pPr>
        <w:numPr>
          <w:ilvl w:val="0"/>
          <w:numId w:val="109"/>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Reference dataset serves for test case design, to guarantee the reproducibility of the test.</w:t>
      </w:r>
    </w:p>
    <w:p w14:paraId="3AC3FE01" w14:textId="77777777" w:rsidR="0087409F" w:rsidRDefault="00E97363">
      <w:pPr>
        <w:spacing w:before="240" w:after="120"/>
        <w:rPr>
          <w:rStyle w:val="Emphasis"/>
        </w:rPr>
      </w:pPr>
      <w:r>
        <w:rPr>
          <w:rStyle w:val="Emphasis"/>
        </w:rPr>
        <w:t>Qualcomm</w:t>
      </w:r>
    </w:p>
    <w:p w14:paraId="0BF437D2" w14:textId="77777777" w:rsidR="0087409F" w:rsidRDefault="00E97363">
      <w:r>
        <w:rPr>
          <w:b/>
          <w:bCs/>
        </w:rPr>
        <w:t>Proposal 28: Study feasibility and specification impact, if any, of RAN4-test-like monitoring procedure over-the-air on deployed UEs for the assessment of newly deployed models that have not been activated before.</w:t>
      </w:r>
    </w:p>
    <w:p w14:paraId="330E2365" w14:textId="77777777" w:rsidR="0087409F" w:rsidRDefault="00E97363">
      <w:pPr>
        <w:spacing w:before="240" w:after="120"/>
        <w:rPr>
          <w:rStyle w:val="Emphasis"/>
        </w:rPr>
      </w:pPr>
      <w:r>
        <w:rPr>
          <w:rStyle w:val="Emphasis"/>
        </w:rPr>
        <w:t>NTT Docomo</w:t>
      </w:r>
    </w:p>
    <w:p w14:paraId="4070A4B2" w14:textId="77777777" w:rsidR="0087409F" w:rsidRDefault="00E97363">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 6:</w:t>
      </w:r>
      <w:r>
        <w:rPr>
          <w:rFonts w:ascii="Times New Roman" w:eastAsia="Yu Mincho" w:hAnsi="Times New Roman" w:cs="Times New Roman"/>
          <w:b/>
          <w:sz w:val="24"/>
          <w:szCs w:val="24"/>
          <w:lang w:val="en-GB" w:eastAsia="ja-JP"/>
        </w:rPr>
        <w:t xml:space="preserve"> The combination of performance monitoring and RAN4 test under the indicated conditions should be assumed to guarantee the performance.</w:t>
      </w:r>
    </w:p>
    <w:p w14:paraId="3C6B13AF" w14:textId="77777777" w:rsidR="0087409F" w:rsidRDefault="00E97363">
      <w:pPr>
        <w:spacing w:before="240" w:after="120"/>
        <w:rPr>
          <w:rStyle w:val="Emphasis"/>
        </w:rPr>
      </w:pPr>
      <w:r>
        <w:rPr>
          <w:rStyle w:val="Emphasis"/>
        </w:rPr>
        <w:t>Vivo</w:t>
      </w:r>
    </w:p>
    <w:p w14:paraId="72DF044D" w14:textId="77777777" w:rsidR="0087409F" w:rsidRDefault="00E97363">
      <w:pPr>
        <w:pStyle w:val="proposal0"/>
      </w:pPr>
      <w:r>
        <w:rPr>
          <w:rFonts w:hint="eastAsia"/>
        </w:rPr>
        <w:t>Send</w:t>
      </w:r>
      <w:r>
        <w:t xml:space="preserve"> LS to RAN4 on recommendations on reference model structure for each use case. </w:t>
      </w:r>
    </w:p>
    <w:p w14:paraId="70B4F51B" w14:textId="77777777" w:rsidR="0087409F" w:rsidRDefault="00E97363">
      <w:pPr>
        <w:spacing w:before="240" w:after="120"/>
        <w:rPr>
          <w:rStyle w:val="Emphasis"/>
        </w:rPr>
      </w:pPr>
      <w:r>
        <w:rPr>
          <w:rStyle w:val="Emphasis"/>
        </w:rPr>
        <w:t>Fraunhofer</w:t>
      </w:r>
    </w:p>
    <w:p w14:paraId="692C05D1" w14:textId="77777777" w:rsidR="0087409F" w:rsidRDefault="00E97363">
      <w:pPr>
        <w:spacing w:line="276" w:lineRule="auto"/>
        <w:rPr>
          <w:rFonts w:eastAsiaTheme="minorHAnsi"/>
          <w:b/>
          <w:iCs/>
        </w:rPr>
      </w:pPr>
      <w:r>
        <w:rPr>
          <w:rFonts w:eastAsiaTheme="minorHAnsi"/>
          <w:b/>
          <w:iCs/>
        </w:rPr>
        <w:t xml:space="preserve">Proposal 4: To ensure sufficient input data coverage during verification of a UE-side or two-sided 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 </w:t>
      </w:r>
    </w:p>
    <w:p w14:paraId="58E80A40" w14:textId="77777777" w:rsidR="0087409F" w:rsidRDefault="0087409F">
      <w:pPr>
        <w:rPr>
          <w:b/>
          <w:bCs/>
        </w:rPr>
      </w:pPr>
    </w:p>
    <w:p w14:paraId="58DE2598" w14:textId="77777777" w:rsidR="0087409F" w:rsidRDefault="0087409F">
      <w:pPr>
        <w:ind w:left="288"/>
        <w:rPr>
          <w:b/>
          <w:bCs/>
        </w:rPr>
      </w:pPr>
    </w:p>
    <w:p w14:paraId="5D552B15" w14:textId="77777777" w:rsidR="0087409F" w:rsidRDefault="0087409F">
      <w:pPr>
        <w:rPr>
          <w:lang w:val="en-GB"/>
        </w:rPr>
      </w:pPr>
      <w:bookmarkStart w:id="114" w:name="_Hlk132835473"/>
    </w:p>
    <w:bookmarkEnd w:id="114"/>
    <w:p w14:paraId="2762AFEE" w14:textId="77777777" w:rsidR="0087409F" w:rsidRDefault="00E97363">
      <w:pPr>
        <w:pStyle w:val="Heading2"/>
        <w:numPr>
          <w:ilvl w:val="1"/>
          <w:numId w:val="17"/>
        </w:numPr>
      </w:pPr>
      <w:r>
        <w:t>Use cases</w:t>
      </w:r>
    </w:p>
    <w:p w14:paraId="1003F523" w14:textId="77777777" w:rsidR="0087409F" w:rsidRDefault="00E97363">
      <w:pPr>
        <w:rPr>
          <w:lang w:val="en-GB"/>
        </w:rPr>
      </w:pPr>
      <w:r>
        <w:rPr>
          <w:lang w:val="en-GB"/>
        </w:rPr>
        <w:t>&lt;empty&gt;</w:t>
      </w:r>
    </w:p>
    <w:p w14:paraId="02DFF19F" w14:textId="77777777" w:rsidR="0087409F" w:rsidRDefault="0087409F">
      <w:pPr>
        <w:rPr>
          <w:lang w:val="en-GB"/>
        </w:rPr>
      </w:pPr>
    </w:p>
    <w:p w14:paraId="64451330" w14:textId="77777777" w:rsidR="0087409F" w:rsidRDefault="00E97363">
      <w:pPr>
        <w:pStyle w:val="Heading2"/>
        <w:numPr>
          <w:ilvl w:val="1"/>
          <w:numId w:val="17"/>
        </w:numPr>
      </w:pPr>
      <w:r>
        <w:t>Evaluations</w:t>
      </w:r>
    </w:p>
    <w:p w14:paraId="48FDFBA5" w14:textId="77777777" w:rsidR="0087409F" w:rsidRDefault="00E97363">
      <w:pPr>
        <w:pStyle w:val="Heading3"/>
        <w:numPr>
          <w:ilvl w:val="2"/>
          <w:numId w:val="17"/>
        </w:numPr>
      </w:pPr>
      <w:r>
        <w:t>Common evaluation methodology and KPIs</w:t>
      </w:r>
    </w:p>
    <w:p w14:paraId="52ABC64D" w14:textId="77777777" w:rsidR="0087409F" w:rsidRDefault="00E97363">
      <w:pPr>
        <w:pStyle w:val="Heading4"/>
        <w:numPr>
          <w:ilvl w:val="3"/>
          <w:numId w:val="17"/>
        </w:numPr>
      </w:pPr>
      <w:r>
        <w:t>Dataset and model disclosure</w:t>
      </w:r>
    </w:p>
    <w:p w14:paraId="22E35E40" w14:textId="77777777" w:rsidR="0087409F" w:rsidRDefault="00E97363">
      <w:pPr>
        <w:pStyle w:val="Heading5"/>
        <w:ind w:left="1008" w:hanging="1008"/>
      </w:pPr>
      <w:r>
        <w:t>Company proposals</w:t>
      </w:r>
    </w:p>
    <w:p w14:paraId="07A394C5" w14:textId="77777777" w:rsidR="0087409F" w:rsidRDefault="00E97363">
      <w:pPr>
        <w:spacing w:before="240" w:after="120"/>
        <w:rPr>
          <w:rStyle w:val="Emphasis"/>
        </w:rPr>
      </w:pPr>
      <w:r>
        <w:rPr>
          <w:rStyle w:val="Emphasis"/>
        </w:rPr>
        <w:t>CMCC</w:t>
      </w:r>
    </w:p>
    <w:p w14:paraId="298F030A" w14:textId="77777777" w:rsidR="0087409F" w:rsidRDefault="00E97363">
      <w:pPr>
        <w:widowControl w:val="0"/>
        <w:adjustRightInd w:val="0"/>
        <w:snapToGrid w:val="0"/>
        <w:spacing w:beforeLines="50" w:before="120" w:line="288" w:lineRule="auto"/>
        <w:jc w:val="both"/>
        <w:rPr>
          <w:rFonts w:ascii="Times New Roman" w:eastAsia="DengXian" w:hAnsi="Times New Roman" w:cs="Times New Roman"/>
          <w:sz w:val="21"/>
          <w:szCs w:val="21"/>
          <w:lang w:eastAsia="zh-CN"/>
        </w:rPr>
      </w:pPr>
      <w:r>
        <w:rPr>
          <w:rFonts w:ascii="Times New Roman" w:eastAsia="SimSun" w:hAnsi="Times New Roman" w:cs="Times New Roman"/>
          <w:b/>
          <w:i/>
          <w:kern w:val="2"/>
          <w:sz w:val="21"/>
          <w:szCs w:val="21"/>
          <w:u w:val="single"/>
          <w:lang w:eastAsia="zh-CN"/>
        </w:rPr>
        <w:t>Proposal 15:</w:t>
      </w:r>
      <w:r>
        <w:rPr>
          <w:rFonts w:ascii="Times New Roman" w:eastAsia="SimSun" w:hAnsi="Times New Roman" w:cs="Times New Roman"/>
          <w:b/>
          <w:i/>
          <w:kern w:val="2"/>
          <w:sz w:val="21"/>
          <w:szCs w:val="21"/>
          <w:lang w:eastAsia="zh-CN"/>
        </w:rPr>
        <w:t xml:space="preserve"> A common data set for each use case could be encouraged to be constructed for evaluation and cross-checking of performance.</w:t>
      </w:r>
    </w:p>
    <w:p w14:paraId="6E745652" w14:textId="77777777" w:rsidR="0087409F" w:rsidRDefault="00E97363">
      <w:pPr>
        <w:spacing w:before="240" w:after="120"/>
        <w:rPr>
          <w:rStyle w:val="Emphasis"/>
        </w:rPr>
      </w:pPr>
      <w:r>
        <w:rPr>
          <w:rStyle w:val="Emphasis"/>
        </w:rPr>
        <w:lastRenderedPageBreak/>
        <w:t>Nvidia</w:t>
      </w:r>
    </w:p>
    <w:p w14:paraId="002070C5" w14:textId="77777777" w:rsidR="0087409F" w:rsidRDefault="00E97363">
      <w:pPr>
        <w:ind w:left="288"/>
        <w:rPr>
          <w:b/>
          <w:bCs/>
          <w:lang w:val="en-GB"/>
        </w:rPr>
      </w:pPr>
      <w:r>
        <w:rPr>
          <w:b/>
          <w:bCs/>
          <w:lang w:val="en-GB"/>
        </w:rPr>
        <w:t>Proposal 3: Companies are encouraged to contribute real data to the 3GPP Rel-18 AI/ML study for NR air interface to help start to build up sets of real data in 3GPP.</w:t>
      </w:r>
    </w:p>
    <w:p w14:paraId="7792D51C" w14:textId="77777777" w:rsidR="0087409F" w:rsidRDefault="00E97363">
      <w:pPr>
        <w:spacing w:before="240" w:after="120"/>
        <w:rPr>
          <w:rStyle w:val="Emphasis"/>
        </w:rPr>
      </w:pPr>
      <w:r>
        <w:rPr>
          <w:rStyle w:val="Emphasis"/>
        </w:rPr>
        <w:t>Samsung</w:t>
      </w:r>
    </w:p>
    <w:p w14:paraId="57067F12" w14:textId="77777777" w:rsidR="0087409F" w:rsidRDefault="00E97363">
      <w:pPr>
        <w:ind w:left="288"/>
        <w:rPr>
          <w:b/>
          <w:bCs/>
          <w:lang w:val="en-GB"/>
        </w:rPr>
      </w:pPr>
      <w:r>
        <w:rPr>
          <w:b/>
          <w:bCs/>
          <w:lang w:val="en-GB"/>
        </w:rPr>
        <w:t xml:space="preserve">Proposal #12: For evaluation purpose, companies should report their results with, at least, a higher level description of their AI/ML model. higher level description includes </w:t>
      </w:r>
    </w:p>
    <w:p w14:paraId="2F45ACFB" w14:textId="77777777" w:rsidR="0087409F" w:rsidRDefault="00E97363">
      <w:pPr>
        <w:ind w:left="288"/>
        <w:rPr>
          <w:b/>
          <w:bCs/>
          <w:lang w:val="en-GB"/>
        </w:rPr>
      </w:pPr>
      <w:r>
        <w:rPr>
          <w:b/>
          <w:bCs/>
          <w:lang w:val="en-GB"/>
        </w:rPr>
        <w:t>-</w:t>
      </w:r>
      <w:r>
        <w:rPr>
          <w:b/>
          <w:bCs/>
          <w:lang w:val="en-GB"/>
        </w:rPr>
        <w:tab/>
        <w:t>Types of neural network for AI/ML model, e.g., CNN, LSTM, transformer, etc.</w:t>
      </w:r>
    </w:p>
    <w:p w14:paraId="1F09F20D" w14:textId="77777777" w:rsidR="0087409F" w:rsidRDefault="00E97363">
      <w:pPr>
        <w:ind w:left="288"/>
        <w:rPr>
          <w:b/>
          <w:bCs/>
          <w:lang w:val="en-GB"/>
        </w:rPr>
      </w:pPr>
      <w:r>
        <w:rPr>
          <w:b/>
          <w:bCs/>
          <w:lang w:val="en-GB"/>
        </w:rPr>
        <w:t>-</w:t>
      </w:r>
      <w:r>
        <w:rPr>
          <w:b/>
          <w:bCs/>
          <w:lang w:val="en-GB"/>
        </w:rPr>
        <w:tab/>
        <w:t>Number of layers</w:t>
      </w:r>
    </w:p>
    <w:p w14:paraId="5B97A088" w14:textId="77777777" w:rsidR="0087409F" w:rsidRDefault="0087409F">
      <w:pPr>
        <w:ind w:left="288"/>
        <w:rPr>
          <w:b/>
          <w:bCs/>
          <w:lang w:val="en-GB"/>
        </w:rPr>
      </w:pPr>
    </w:p>
    <w:p w14:paraId="62F66A01" w14:textId="77777777" w:rsidR="0087409F" w:rsidRDefault="00E97363">
      <w:pPr>
        <w:pStyle w:val="Heading4"/>
        <w:numPr>
          <w:ilvl w:val="3"/>
          <w:numId w:val="17"/>
        </w:numPr>
      </w:pPr>
      <w:r>
        <w:t>Model generalization</w:t>
      </w:r>
    </w:p>
    <w:p w14:paraId="224D9815" w14:textId="77777777" w:rsidR="0087409F" w:rsidRDefault="00E97363">
      <w:pPr>
        <w:pStyle w:val="Heading5"/>
        <w:ind w:left="1008" w:hanging="1008"/>
      </w:pPr>
      <w:r>
        <w:t>Company proposals</w:t>
      </w:r>
    </w:p>
    <w:p w14:paraId="15D030CD" w14:textId="77777777" w:rsidR="0087409F" w:rsidRDefault="00E97363">
      <w:pPr>
        <w:spacing w:before="240" w:after="120"/>
        <w:rPr>
          <w:rStyle w:val="Emphasis"/>
        </w:rPr>
      </w:pPr>
      <w:r>
        <w:rPr>
          <w:rStyle w:val="Emphasis"/>
        </w:rPr>
        <w:t>CMCC</w:t>
      </w:r>
    </w:p>
    <w:p w14:paraId="6EECF3C6" w14:textId="77777777" w:rsidR="0087409F" w:rsidRDefault="00E97363">
      <w:pPr>
        <w:widowControl w:val="0"/>
        <w:spacing w:beforeLines="50" w:before="120" w:line="288" w:lineRule="auto"/>
        <w:jc w:val="both"/>
        <w:rPr>
          <w:rFonts w:ascii="MS Gothic" w:eastAsia="SimSun" w:hAnsi="MS Gothic"/>
          <w:i/>
          <w:kern w:val="2"/>
          <w:sz w:val="21"/>
          <w:szCs w:val="21"/>
          <w:lang w:eastAsia="zh-CN"/>
        </w:rPr>
      </w:pPr>
      <w:r>
        <w:rPr>
          <w:rFonts w:eastAsia="SimSun"/>
          <w:b/>
          <w:i/>
          <w:kern w:val="2"/>
          <w:sz w:val="21"/>
          <w:szCs w:val="21"/>
          <w:u w:val="single"/>
          <w:lang w:eastAsia="zh-CN"/>
        </w:rPr>
        <w:t>Proposal 16:</w:t>
      </w:r>
      <w:r>
        <w:rPr>
          <w:rFonts w:eastAsia="SimSun"/>
          <w:b/>
          <w:i/>
          <w:kern w:val="2"/>
          <w:sz w:val="21"/>
          <w:szCs w:val="21"/>
          <w:lang w:eastAsia="zh-CN"/>
        </w:rPr>
        <w:t xml:space="preserve"> The average performance under multiple configurations / scenarios should be evaluated to evaluate the generalization capability of AI/ML model.</w:t>
      </w:r>
    </w:p>
    <w:p w14:paraId="1350E1D4" w14:textId="77777777" w:rsidR="0087409F" w:rsidRDefault="00E97363">
      <w:pPr>
        <w:widowControl w:val="0"/>
        <w:spacing w:beforeLines="50" w:before="120" w:line="288" w:lineRule="auto"/>
        <w:jc w:val="both"/>
        <w:rPr>
          <w:rFonts w:ascii="MS Gothic" w:eastAsia="SimSun" w:hAnsi="MS Gothic"/>
          <w:i/>
          <w:kern w:val="2"/>
          <w:sz w:val="21"/>
          <w:szCs w:val="21"/>
          <w:lang w:eastAsia="zh-CN"/>
        </w:rPr>
      </w:pPr>
      <w:r>
        <w:rPr>
          <w:rFonts w:eastAsia="SimSun"/>
          <w:b/>
          <w:i/>
          <w:kern w:val="2"/>
          <w:sz w:val="21"/>
          <w:szCs w:val="21"/>
          <w:u w:val="single"/>
          <w:lang w:eastAsia="zh-CN"/>
        </w:rPr>
        <w:t>Proposal 17:</w:t>
      </w:r>
      <w:r>
        <w:rPr>
          <w:rFonts w:eastAsia="SimSun"/>
          <w:b/>
          <w:i/>
          <w:kern w:val="2"/>
          <w:sz w:val="21"/>
          <w:szCs w:val="21"/>
          <w:lang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20F42EE6" w14:textId="77777777" w:rsidR="0087409F" w:rsidRDefault="00E97363">
      <w:pPr>
        <w:spacing w:before="240" w:after="120"/>
        <w:rPr>
          <w:rStyle w:val="Emphasis"/>
        </w:rPr>
      </w:pPr>
      <w:r>
        <w:rPr>
          <w:rStyle w:val="Emphasis"/>
        </w:rPr>
        <w:t>Nvidia</w:t>
      </w:r>
    </w:p>
    <w:p w14:paraId="52B7FFD3"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5: From a common framework’s perspective, introduce “in-distribution generalization” and “out-of-distribution generalization” in the terminology list and leave the details of generalization types to the discussion of each use case.</w:t>
      </w:r>
    </w:p>
    <w:p w14:paraId="77DE2C6C"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6: In-distribution generalization: training and test data have the same distribution.</w:t>
      </w:r>
    </w:p>
    <w:p w14:paraId="215B2538" w14:textId="77777777" w:rsidR="0087409F" w:rsidRDefault="00E97363">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7: Out-of-distribution generalization: training and test data do not have the same distribution.</w:t>
      </w:r>
    </w:p>
    <w:p w14:paraId="40AFA418" w14:textId="77777777" w:rsidR="0087409F" w:rsidRDefault="00E97363">
      <w:pPr>
        <w:spacing w:before="240" w:after="120"/>
        <w:rPr>
          <w:rStyle w:val="Emphasis"/>
        </w:rPr>
      </w:pPr>
      <w:r>
        <w:rPr>
          <w:rStyle w:val="Emphasis"/>
        </w:rPr>
        <w:t>Samsung</w:t>
      </w:r>
    </w:p>
    <w:p w14:paraId="2D3702E3" w14:textId="77777777" w:rsidR="0087409F" w:rsidRDefault="00E97363">
      <w:pPr>
        <w:rPr>
          <w:rFonts w:ascii="Times" w:eastAsia="Batang" w:hAnsi="Times" w:cs="Times New Roman"/>
          <w:b/>
          <w:i/>
          <w:sz w:val="20"/>
          <w:szCs w:val="24"/>
          <w:lang w:val="en-GB"/>
        </w:rPr>
      </w:pPr>
      <w:r>
        <w:rPr>
          <w:rFonts w:ascii="Times" w:eastAsia="Batang" w:hAnsi="Times" w:cs="Times New Roman"/>
          <w:b/>
          <w:i/>
          <w:sz w:val="20"/>
          <w:szCs w:val="24"/>
          <w:lang w:val="en-GB"/>
        </w:rPr>
        <w:t xml:space="preserve">Proposal #12: </w:t>
      </w:r>
      <w:r>
        <w:rPr>
          <w:rFonts w:ascii="Times" w:eastAsia="Batang" w:hAnsi="Times" w:cs="Times New Roman"/>
          <w:b/>
          <w:i/>
          <w:sz w:val="20"/>
          <w:szCs w:val="24"/>
          <w:lang w:val="en-GB" w:eastAsia="zh-CN"/>
        </w:rPr>
        <w:t>The following cases for verifying the generalization performance of an AI/ML model over various scenarios/configurations:</w:t>
      </w:r>
    </w:p>
    <w:p w14:paraId="327693F6" w14:textId="77777777" w:rsidR="0087409F" w:rsidRDefault="00E97363">
      <w:pPr>
        <w:widowControl w:val="0"/>
        <w:numPr>
          <w:ilvl w:val="0"/>
          <w:numId w:val="110"/>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Case 1: The AI/ML model is trained based on training dataset from one Scenario#A/Configuration#A, and then the AI/ML model performs inference/test on a dataset from the same Scenario#A/Configuration#A</w:t>
      </w:r>
    </w:p>
    <w:p w14:paraId="0A170183" w14:textId="77777777" w:rsidR="0087409F" w:rsidRDefault="00E97363">
      <w:pPr>
        <w:widowControl w:val="0"/>
        <w:numPr>
          <w:ilvl w:val="0"/>
          <w:numId w:val="110"/>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2FA1BA75" w14:textId="77777777" w:rsidR="0087409F" w:rsidRDefault="00E97363">
      <w:pPr>
        <w:widowControl w:val="0"/>
        <w:numPr>
          <w:ilvl w:val="0"/>
          <w:numId w:val="110"/>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A7AF95C" w14:textId="77777777" w:rsidR="0087409F" w:rsidRDefault="00E97363">
      <w:pPr>
        <w:spacing w:before="240" w:after="120"/>
        <w:rPr>
          <w:rStyle w:val="Emphasis"/>
        </w:rPr>
      </w:pPr>
      <w:r>
        <w:rPr>
          <w:rStyle w:val="Emphasis"/>
        </w:rPr>
        <w:t>TCL Communication</w:t>
      </w:r>
    </w:p>
    <w:p w14:paraId="0ABD3CFB" w14:textId="77777777" w:rsidR="0087409F" w:rsidRDefault="00E97363">
      <w:pPr>
        <w:spacing w:before="240" w:after="120"/>
        <w:rPr>
          <w:rStyle w:val="Emphasis"/>
        </w:rPr>
      </w:pPr>
      <w:r>
        <w:rPr>
          <w:rFonts w:ascii="Times New Roman" w:eastAsia="SimSun" w:hAnsi="Times New Roman" w:cs="Times New Roman" w:hint="eastAsia"/>
          <w:b/>
          <w:bCs/>
          <w:i/>
          <w:iCs/>
          <w:lang w:eastAsia="zh-CN"/>
        </w:rPr>
        <w:t>P</w:t>
      </w:r>
      <w:r>
        <w:rPr>
          <w:rFonts w:ascii="Times New Roman" w:eastAsia="SimSun" w:hAnsi="Times New Roman" w:cs="Times New Roman"/>
          <w:b/>
          <w:bCs/>
          <w:i/>
          <w:iCs/>
          <w:lang w:eastAsia="zh-CN"/>
        </w:rPr>
        <w:t>roposal 10: The generalization of an ML model is needed to be discussed, according to model deployment, model switching, and alignment of applicable settings.</w:t>
      </w:r>
    </w:p>
    <w:p w14:paraId="18D914A5" w14:textId="77777777" w:rsidR="0087409F" w:rsidRDefault="0087409F">
      <w:pPr>
        <w:spacing w:before="240" w:after="120"/>
        <w:rPr>
          <w:rStyle w:val="Emphasis"/>
        </w:rPr>
      </w:pPr>
    </w:p>
    <w:p w14:paraId="5AF9BEE7" w14:textId="77777777" w:rsidR="0087409F" w:rsidRDefault="00E97363">
      <w:pPr>
        <w:pStyle w:val="Heading4"/>
        <w:numPr>
          <w:ilvl w:val="3"/>
          <w:numId w:val="17"/>
        </w:numPr>
      </w:pPr>
      <w:r>
        <w:t>Common KPIs</w:t>
      </w:r>
    </w:p>
    <w:p w14:paraId="3A1D9044" w14:textId="77777777" w:rsidR="0087409F" w:rsidRDefault="00E97363">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87409F" w14:paraId="77A303E1" w14:textId="77777777">
        <w:tc>
          <w:tcPr>
            <w:tcW w:w="9962" w:type="dxa"/>
          </w:tcPr>
          <w:p w14:paraId="1B344D35" w14:textId="77777777" w:rsidR="0087409F" w:rsidRDefault="00E97363">
            <w:r>
              <w:rPr>
                <w:highlight w:val="green"/>
              </w:rPr>
              <w:t>Agreement from RAN1 #110</w:t>
            </w:r>
          </w:p>
          <w:p w14:paraId="4082AF30" w14:textId="77777777" w:rsidR="0087409F" w:rsidRDefault="00E97363">
            <w:r>
              <w:t>The following is an initial list of common KPIs (if applicable) for evaluating performance benefits of AI/ML</w:t>
            </w:r>
          </w:p>
          <w:p w14:paraId="7087A278" w14:textId="77777777" w:rsidR="0087409F" w:rsidRDefault="00E97363">
            <w:pPr>
              <w:pStyle w:val="ListParagraph"/>
              <w:numPr>
                <w:ilvl w:val="0"/>
                <w:numId w:val="111"/>
              </w:numPr>
            </w:pPr>
            <w:r>
              <w:t>Performance</w:t>
            </w:r>
          </w:p>
          <w:p w14:paraId="1E70D43A" w14:textId="77777777" w:rsidR="0087409F" w:rsidRDefault="00E97363">
            <w:pPr>
              <w:pStyle w:val="ListParagraph"/>
              <w:numPr>
                <w:ilvl w:val="1"/>
                <w:numId w:val="111"/>
              </w:numPr>
            </w:pPr>
            <w:r>
              <w:t>Intermediate KPIs</w:t>
            </w:r>
          </w:p>
          <w:p w14:paraId="698A67A5" w14:textId="77777777" w:rsidR="0087409F" w:rsidRDefault="00E97363">
            <w:pPr>
              <w:pStyle w:val="ListParagraph"/>
              <w:numPr>
                <w:ilvl w:val="1"/>
                <w:numId w:val="111"/>
              </w:numPr>
            </w:pPr>
            <w:r>
              <w:t xml:space="preserve">Link and system level performance </w:t>
            </w:r>
          </w:p>
          <w:p w14:paraId="7DB71614" w14:textId="77777777" w:rsidR="0087409F" w:rsidRDefault="00E97363">
            <w:pPr>
              <w:pStyle w:val="ListParagraph"/>
              <w:numPr>
                <w:ilvl w:val="1"/>
                <w:numId w:val="111"/>
              </w:numPr>
            </w:pPr>
            <w:r>
              <w:t>Generalization performance</w:t>
            </w:r>
          </w:p>
          <w:p w14:paraId="73D7081B" w14:textId="77777777" w:rsidR="0087409F" w:rsidRDefault="00E97363">
            <w:pPr>
              <w:pStyle w:val="ListParagraph"/>
              <w:numPr>
                <w:ilvl w:val="0"/>
                <w:numId w:val="111"/>
              </w:numPr>
            </w:pPr>
            <w:r>
              <w:t>Over-the-air Overhead</w:t>
            </w:r>
          </w:p>
          <w:p w14:paraId="1B5EE3FB" w14:textId="77777777" w:rsidR="0087409F" w:rsidRDefault="00E97363">
            <w:pPr>
              <w:pStyle w:val="ListParagraph"/>
              <w:numPr>
                <w:ilvl w:val="1"/>
                <w:numId w:val="111"/>
              </w:numPr>
            </w:pPr>
            <w:r>
              <w:t>Overhead of assistance information</w:t>
            </w:r>
          </w:p>
          <w:p w14:paraId="225CC484" w14:textId="77777777" w:rsidR="0087409F" w:rsidRDefault="00E97363">
            <w:pPr>
              <w:pStyle w:val="ListParagraph"/>
              <w:numPr>
                <w:ilvl w:val="1"/>
                <w:numId w:val="111"/>
              </w:numPr>
            </w:pPr>
            <w:r>
              <w:t>Overhead of data collection</w:t>
            </w:r>
          </w:p>
          <w:p w14:paraId="5BEBB57F" w14:textId="77777777" w:rsidR="0087409F" w:rsidRDefault="00E97363">
            <w:pPr>
              <w:pStyle w:val="ListParagraph"/>
              <w:numPr>
                <w:ilvl w:val="1"/>
                <w:numId w:val="111"/>
              </w:numPr>
            </w:pPr>
            <w:r>
              <w:t>Overhead of model delivery/transfer</w:t>
            </w:r>
          </w:p>
          <w:p w14:paraId="7C9EB627" w14:textId="77777777" w:rsidR="0087409F" w:rsidRDefault="00E97363">
            <w:pPr>
              <w:pStyle w:val="ListParagraph"/>
              <w:numPr>
                <w:ilvl w:val="1"/>
                <w:numId w:val="111"/>
              </w:numPr>
            </w:pPr>
            <w:r>
              <w:t>Overhead of other AI/ML-related signaling</w:t>
            </w:r>
          </w:p>
          <w:p w14:paraId="6FBF0162" w14:textId="77777777" w:rsidR="0087409F" w:rsidRDefault="00E97363">
            <w:pPr>
              <w:pStyle w:val="ListParagraph"/>
              <w:numPr>
                <w:ilvl w:val="0"/>
                <w:numId w:val="111"/>
              </w:numPr>
            </w:pPr>
            <w:r>
              <w:t>Inference complexity</w:t>
            </w:r>
          </w:p>
          <w:p w14:paraId="0DA4F953" w14:textId="77777777" w:rsidR="0087409F" w:rsidRDefault="00E97363">
            <w:pPr>
              <w:pStyle w:val="ListParagraph"/>
              <w:numPr>
                <w:ilvl w:val="1"/>
                <w:numId w:val="111"/>
              </w:numPr>
            </w:pPr>
            <w:r>
              <w:t>Computational complexity of model inference: FLOPs</w:t>
            </w:r>
          </w:p>
          <w:p w14:paraId="0CFDAE36" w14:textId="77777777" w:rsidR="0087409F" w:rsidRDefault="00E97363">
            <w:pPr>
              <w:pStyle w:val="ListParagraph"/>
              <w:numPr>
                <w:ilvl w:val="1"/>
                <w:numId w:val="111"/>
              </w:numPr>
            </w:pPr>
            <w:r>
              <w:t>Computational complexity for pre- and post-processing</w:t>
            </w:r>
          </w:p>
          <w:p w14:paraId="7B1104E9" w14:textId="77777777" w:rsidR="0087409F" w:rsidRDefault="00E97363">
            <w:pPr>
              <w:pStyle w:val="ListParagraph"/>
              <w:numPr>
                <w:ilvl w:val="1"/>
                <w:numId w:val="111"/>
              </w:numPr>
            </w:pPr>
            <w:r>
              <w:t>Model complexity: e.g., the number of parameters and/or size (e.g. Mbyte)</w:t>
            </w:r>
          </w:p>
          <w:p w14:paraId="56F660CB" w14:textId="77777777" w:rsidR="0087409F" w:rsidRDefault="00E97363">
            <w:pPr>
              <w:pStyle w:val="ListParagraph"/>
              <w:numPr>
                <w:ilvl w:val="0"/>
                <w:numId w:val="111"/>
              </w:numPr>
            </w:pPr>
            <w:r>
              <w:rPr>
                <w:rFonts w:eastAsia="DengXian" w:hint="eastAsia"/>
              </w:rPr>
              <w:t>T</w:t>
            </w:r>
            <w:r>
              <w:rPr>
                <w:rFonts w:eastAsia="DengXian"/>
              </w:rPr>
              <w:t>raining complexity</w:t>
            </w:r>
          </w:p>
          <w:p w14:paraId="44EC3937" w14:textId="77777777" w:rsidR="0087409F" w:rsidRDefault="00E97363">
            <w:pPr>
              <w:pStyle w:val="ListParagraph"/>
              <w:numPr>
                <w:ilvl w:val="0"/>
                <w:numId w:val="111"/>
              </w:numPr>
            </w:pPr>
            <w:r>
              <w:t>LCM related complexity and storage overhead</w:t>
            </w:r>
          </w:p>
          <w:p w14:paraId="355BDB48" w14:textId="77777777" w:rsidR="0087409F" w:rsidRDefault="00E97363">
            <w:pPr>
              <w:pStyle w:val="ListParagraph"/>
              <w:numPr>
                <w:ilvl w:val="1"/>
                <w:numId w:val="111"/>
              </w:numPr>
            </w:pPr>
            <w:r>
              <w:t>FFS: specific aspects</w:t>
            </w:r>
          </w:p>
          <w:p w14:paraId="1FF82D01" w14:textId="77777777" w:rsidR="0087409F" w:rsidRDefault="00E97363">
            <w:pPr>
              <w:pStyle w:val="ListParagraph"/>
              <w:numPr>
                <w:ilvl w:val="0"/>
                <w:numId w:val="111"/>
              </w:numPr>
            </w:pPr>
            <w:r>
              <w:t xml:space="preserve">FFS: Latency, </w:t>
            </w:r>
            <w:r>
              <w:rPr>
                <w:rFonts w:eastAsia="DengXian" w:hint="eastAsia"/>
              </w:rPr>
              <w:t>e</w:t>
            </w:r>
            <w:r>
              <w:rPr>
                <w:rFonts w:eastAsia="DengXian"/>
              </w:rPr>
              <w:t xml:space="preserve">.g., </w:t>
            </w:r>
            <w:r>
              <w:t>Inference latency</w:t>
            </w:r>
          </w:p>
          <w:p w14:paraId="0EE33CA8" w14:textId="77777777" w:rsidR="0087409F" w:rsidRDefault="00E97363">
            <w:r>
              <w:t>Note: Other aspects may be added in the future, e.g. training related KPIs</w:t>
            </w:r>
          </w:p>
          <w:p w14:paraId="3E9AC2D6" w14:textId="77777777" w:rsidR="0087409F" w:rsidRDefault="00E97363">
            <w:r>
              <w:t xml:space="preserve">Note: Use-case specific KPIs may be additionally considered for the given use-case. </w:t>
            </w:r>
          </w:p>
          <w:p w14:paraId="5231625C" w14:textId="77777777" w:rsidR="0087409F" w:rsidRDefault="0087409F"/>
          <w:p w14:paraId="4B973C5D" w14:textId="77777777" w:rsidR="0087409F" w:rsidRDefault="00E97363">
            <w:pPr>
              <w:rPr>
                <w:rFonts w:ascii="Times New Roman" w:hAnsi="Times New Roman"/>
                <w:szCs w:val="20"/>
                <w:highlight w:val="green"/>
                <w:lang w:eastAsia="zh-CN"/>
              </w:rPr>
            </w:pPr>
            <w:r>
              <w:rPr>
                <w:rFonts w:ascii="Times New Roman" w:hAnsi="Times New Roman"/>
                <w:szCs w:val="20"/>
                <w:highlight w:val="green"/>
                <w:lang w:eastAsia="zh-CN"/>
              </w:rPr>
              <w:t>Agreement from RAN1 #110-bis-e</w:t>
            </w:r>
          </w:p>
          <w:p w14:paraId="03F38691" w14:textId="77777777" w:rsidR="0087409F" w:rsidRDefault="00E97363">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307E26CB" w14:textId="77777777" w:rsidR="0087409F" w:rsidRDefault="00E97363">
            <w:pPr>
              <w:numPr>
                <w:ilvl w:val="0"/>
                <w:numId w:val="11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lastRenderedPageBreak/>
              <w:t>Clarification on inference complexity</w:t>
            </w:r>
          </w:p>
          <w:p w14:paraId="72A30379" w14:textId="77777777" w:rsidR="0087409F" w:rsidRDefault="00E97363">
            <w:pPr>
              <w:numPr>
                <w:ilvl w:val="1"/>
                <w:numId w:val="111"/>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72C92EF7" w14:textId="77777777" w:rsidR="0087409F" w:rsidRDefault="00E97363">
            <w:pPr>
              <w:numPr>
                <w:ilvl w:val="0"/>
                <w:numId w:val="11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2B1BBD3B" w14:textId="77777777" w:rsidR="0087409F" w:rsidRDefault="00E97363">
            <w:pPr>
              <w:numPr>
                <w:ilvl w:val="1"/>
                <w:numId w:val="11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623751E1" w14:textId="77777777" w:rsidR="0087409F" w:rsidRDefault="00E97363">
            <w:pPr>
              <w:numPr>
                <w:ilvl w:val="1"/>
                <w:numId w:val="11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7F4D0F95" w14:textId="77777777" w:rsidR="0087409F" w:rsidRDefault="00E97363">
            <w:pPr>
              <w:numPr>
                <w:ilvl w:val="1"/>
                <w:numId w:val="11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4A5BC815" w14:textId="77777777" w:rsidR="0087409F" w:rsidRDefault="00E97363">
            <w:pPr>
              <w:numPr>
                <w:ilvl w:val="1"/>
                <w:numId w:val="11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3E179855" w14:textId="77777777" w:rsidR="0087409F" w:rsidRDefault="00E97363">
            <w:pPr>
              <w:numPr>
                <w:ilvl w:val="0"/>
                <w:numId w:val="111"/>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2A3BD264" w14:textId="77777777" w:rsidR="0087409F" w:rsidRDefault="0087409F"/>
          <w:p w14:paraId="5403142D" w14:textId="77777777" w:rsidR="0087409F" w:rsidRDefault="00E97363">
            <w:pPr>
              <w:rPr>
                <w:rFonts w:eastAsia="DengXian"/>
                <w:iCs/>
                <w:highlight w:val="darkYellow"/>
                <w:lang w:eastAsia="zh-CN"/>
              </w:rPr>
            </w:pPr>
            <w:r>
              <w:rPr>
                <w:rFonts w:eastAsia="DengXian"/>
                <w:iCs/>
                <w:highlight w:val="darkYellow"/>
                <w:lang w:eastAsia="zh-CN"/>
              </w:rPr>
              <w:t>Conclusion from RAN#1 110-bis-e</w:t>
            </w:r>
          </w:p>
          <w:p w14:paraId="1529F7FD" w14:textId="77777777" w:rsidR="0087409F" w:rsidRDefault="00E97363">
            <w:pPr>
              <w:spacing w:before="0" w:line="240" w:lineRule="auto"/>
              <w:jc w:val="left"/>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061B5F22" w14:textId="77777777" w:rsidR="0087409F" w:rsidRDefault="0087409F">
            <w:pPr>
              <w:spacing w:before="0" w:line="240" w:lineRule="auto"/>
              <w:jc w:val="left"/>
              <w:rPr>
                <w:rFonts w:ascii="Times New Roman" w:hAnsi="Times New Roman"/>
                <w:szCs w:val="20"/>
              </w:rPr>
            </w:pPr>
          </w:p>
          <w:p w14:paraId="631D53FF" w14:textId="77777777" w:rsidR="0087409F" w:rsidRDefault="00E97363">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 from RAN1 #112</w:t>
            </w:r>
          </w:p>
          <w:p w14:paraId="772C43C3" w14:textId="77777777" w:rsidR="0087409F" w:rsidRDefault="00E97363">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78307FC8" w14:textId="77777777" w:rsidR="0087409F" w:rsidRDefault="0087409F">
            <w:pPr>
              <w:spacing w:before="0" w:line="240" w:lineRule="auto"/>
              <w:jc w:val="left"/>
              <w:rPr>
                <w:rFonts w:ascii="Times New Roman" w:hAnsi="Times New Roman"/>
                <w:szCs w:val="20"/>
              </w:rPr>
            </w:pPr>
          </w:p>
        </w:tc>
      </w:tr>
    </w:tbl>
    <w:p w14:paraId="43D8C20E" w14:textId="77777777" w:rsidR="0087409F" w:rsidRDefault="0087409F">
      <w:pPr>
        <w:autoSpaceDE w:val="0"/>
        <w:autoSpaceDN w:val="0"/>
        <w:adjustRightInd w:val="0"/>
        <w:snapToGrid w:val="0"/>
        <w:spacing w:after="120"/>
        <w:rPr>
          <w:rFonts w:eastAsia="SimSun" w:cstheme="minorHAnsi"/>
          <w:b/>
          <w:iCs/>
          <w:highlight w:val="yellow"/>
          <w:lang w:eastAsia="zh-CN"/>
        </w:rPr>
      </w:pPr>
    </w:p>
    <w:p w14:paraId="6D995B8A" w14:textId="77777777" w:rsidR="0087409F" w:rsidRDefault="00E97363">
      <w:pPr>
        <w:pStyle w:val="Heading5"/>
        <w:ind w:left="1008" w:hanging="1008"/>
      </w:pPr>
      <w:r>
        <w:t>Company proposals</w:t>
      </w:r>
    </w:p>
    <w:p w14:paraId="2F59AFC6" w14:textId="77777777" w:rsidR="0087409F" w:rsidRDefault="00E97363">
      <w:pPr>
        <w:spacing w:before="240" w:after="120"/>
        <w:rPr>
          <w:rStyle w:val="Emphasis"/>
        </w:rPr>
      </w:pPr>
      <w:r>
        <w:rPr>
          <w:rStyle w:val="Emphasis"/>
        </w:rPr>
        <w:t>CATT</w:t>
      </w:r>
    </w:p>
    <w:p w14:paraId="1EB91579" w14:textId="77777777" w:rsidR="0087409F" w:rsidRDefault="00E97363">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23: At least for offline </w:t>
      </w:r>
      <w:r>
        <w:rPr>
          <w:rFonts w:ascii="Times New Roman" w:eastAsia="SimSun" w:hAnsi="Times New Roman" w:cs="Times New Roman"/>
          <w:b/>
          <w:sz w:val="20"/>
          <w:szCs w:val="20"/>
          <w:lang w:eastAsia="zh-CN"/>
        </w:rPr>
        <w:t>training</w:t>
      </w:r>
      <w:r>
        <w:rPr>
          <w:rFonts w:ascii="Times New Roman" w:eastAsia="SimSun" w:hAnsi="Times New Roman" w:cs="Times New Roman" w:hint="eastAsia"/>
          <w:b/>
          <w:sz w:val="20"/>
          <w:szCs w:val="20"/>
          <w:lang w:eastAsia="zh-CN"/>
        </w:rPr>
        <w:t xml:space="preserve">, companies can </w:t>
      </w:r>
      <w:r>
        <w:rPr>
          <w:rFonts w:ascii="Times New Roman" w:eastAsia="SimSun" w:hAnsi="Times New Roman" w:cs="Times New Roman"/>
          <w:b/>
          <w:sz w:val="20"/>
          <w:szCs w:val="20"/>
          <w:lang w:eastAsia="zh-CN"/>
        </w:rPr>
        <w:t>voluntarily</w:t>
      </w:r>
      <w:r>
        <w:rPr>
          <w:rFonts w:ascii="Times New Roman" w:eastAsia="SimSun" w:hAnsi="Times New Roman" w:cs="Times New Roman" w:hint="eastAsia"/>
          <w:b/>
          <w:sz w:val="20"/>
          <w:szCs w:val="20"/>
          <w:lang w:eastAsia="zh-CN"/>
        </w:rPr>
        <w:t xml:space="preserve"> share their training strategies, but no need to set up training complexity KPIs for comparison. </w:t>
      </w:r>
    </w:p>
    <w:p w14:paraId="3D7994EE" w14:textId="77777777" w:rsidR="0087409F" w:rsidRDefault="00E97363">
      <w:pPr>
        <w:spacing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24: It is more proper to discuss inference latency under UE/network capability, rather than common KPI for AI/ML model.</w:t>
      </w:r>
    </w:p>
    <w:p w14:paraId="7C533D5B" w14:textId="77777777" w:rsidR="0087409F" w:rsidRDefault="00E97363">
      <w:pPr>
        <w:spacing w:afterLines="50" w:after="120"/>
        <w:jc w:val="both"/>
        <w:rPr>
          <w:rFonts w:ascii="Times New Roman" w:eastAsia="SimSun" w:hAnsi="Times New Roman" w:cs="Times New Roman"/>
          <w:b/>
          <w:sz w:val="20"/>
          <w:szCs w:val="20"/>
          <w:lang w:val="en-GB" w:eastAsia="zh-CN"/>
        </w:rPr>
      </w:pPr>
      <w:r>
        <w:rPr>
          <w:rFonts w:ascii="Times New Roman" w:eastAsia="SimSun" w:hAnsi="Times New Roman" w:cs="Times New Roman" w:hint="eastAsia"/>
          <w:b/>
          <w:sz w:val="20"/>
          <w:szCs w:val="20"/>
          <w:lang w:val="en-GB" w:eastAsia="zh-CN"/>
        </w:rPr>
        <w:t>Proposal 25: Power consumption is not considered as a common KPI for AI/ML-based approach.</w:t>
      </w:r>
    </w:p>
    <w:p w14:paraId="2065D687" w14:textId="77777777" w:rsidR="0087409F" w:rsidRDefault="00E97363">
      <w:pPr>
        <w:numPr>
          <w:ilvl w:val="0"/>
          <w:numId w:val="112"/>
        </w:numPr>
        <w:spacing w:afterLines="50" w:after="120"/>
        <w:jc w:val="both"/>
        <w:rPr>
          <w:rStyle w:val="Emphasis"/>
          <w:rFonts w:ascii="Times" w:eastAsia="SimSun" w:hAnsi="Times" w:cs="Times New Roman"/>
          <w:bCs w:val="0"/>
          <w:color w:val="auto"/>
          <w:sz w:val="20"/>
          <w:szCs w:val="24"/>
          <w:lang w:eastAsia="zh-CN"/>
        </w:rPr>
      </w:pPr>
      <w:r>
        <w:rPr>
          <w:rFonts w:ascii="Times" w:eastAsia="SimSun" w:hAnsi="Times" w:cs="Times New Roman" w:hint="eastAsia"/>
          <w:b/>
          <w:sz w:val="20"/>
          <w:szCs w:val="24"/>
          <w:lang w:val="en-GB" w:eastAsia="zh-CN"/>
        </w:rPr>
        <w:t xml:space="preserve">It is up to </w:t>
      </w:r>
      <w:r>
        <w:rPr>
          <w:rFonts w:ascii="Times" w:eastAsia="Batang" w:hAnsi="Times" w:cs="Times New Roman"/>
          <w:b/>
          <w:sz w:val="20"/>
          <w:szCs w:val="24"/>
          <w:lang w:val="en-GB" w:eastAsia="zh-CN"/>
        </w:rPr>
        <w:t>companies</w:t>
      </w:r>
      <w:r>
        <w:rPr>
          <w:rFonts w:ascii="Times" w:eastAsia="SimSun" w:hAnsi="Times" w:cs="Times New Roman"/>
          <w:b/>
          <w:sz w:val="20"/>
          <w:szCs w:val="24"/>
          <w:lang w:val="en-GB" w:eastAsia="zh-CN"/>
        </w:rPr>
        <w:t>’</w:t>
      </w:r>
      <w:r>
        <w:rPr>
          <w:rFonts w:ascii="Times" w:eastAsia="SimSun" w:hAnsi="Times" w:cs="Times New Roman" w:hint="eastAsia"/>
          <w:b/>
          <w:sz w:val="20"/>
          <w:szCs w:val="24"/>
          <w:lang w:val="en-GB" w:eastAsia="zh-CN"/>
        </w:rPr>
        <w:t xml:space="preserve"> interest to</w:t>
      </w:r>
      <w:r>
        <w:rPr>
          <w:rFonts w:ascii="Times" w:eastAsia="Batang" w:hAnsi="Times" w:cs="Times New Roman"/>
          <w:b/>
          <w:sz w:val="20"/>
          <w:szCs w:val="24"/>
          <w:lang w:val="en-GB" w:eastAsia="zh-CN"/>
        </w:rPr>
        <w:t xml:space="preserve"> </w:t>
      </w:r>
      <w:r>
        <w:rPr>
          <w:rFonts w:ascii="Times" w:eastAsia="SimSun" w:hAnsi="Times" w:cs="Times New Roman" w:hint="eastAsia"/>
          <w:b/>
          <w:sz w:val="20"/>
          <w:szCs w:val="24"/>
          <w:lang w:val="en-GB" w:eastAsia="zh-CN"/>
        </w:rPr>
        <w:t xml:space="preserve">report their </w:t>
      </w:r>
      <w:r>
        <w:rPr>
          <w:rFonts w:ascii="Times" w:eastAsia="Batang" w:hAnsi="Times" w:cs="Times New Roman"/>
          <w:b/>
          <w:sz w:val="20"/>
          <w:szCs w:val="24"/>
          <w:lang w:val="en-GB" w:eastAsia="zh-CN"/>
        </w:rPr>
        <w:t xml:space="preserve">results </w:t>
      </w:r>
      <w:r>
        <w:rPr>
          <w:rFonts w:ascii="Times" w:eastAsia="SimSun" w:hAnsi="Times" w:cs="Times New Roman" w:hint="eastAsia"/>
          <w:b/>
          <w:sz w:val="20"/>
          <w:szCs w:val="24"/>
          <w:lang w:val="en-GB" w:eastAsia="zh-CN"/>
        </w:rPr>
        <w:t xml:space="preserve">of </w:t>
      </w:r>
      <w:r>
        <w:rPr>
          <w:rFonts w:ascii="Times" w:eastAsia="Batang" w:hAnsi="Times" w:cs="Times New Roman"/>
          <w:b/>
          <w:sz w:val="20"/>
          <w:szCs w:val="24"/>
          <w:lang w:val="en-GB" w:eastAsia="zh-CN"/>
        </w:rPr>
        <w:t>power consumption.</w:t>
      </w:r>
    </w:p>
    <w:p w14:paraId="7DE3C64A" w14:textId="77777777" w:rsidR="0087409F" w:rsidRDefault="00E97363">
      <w:pPr>
        <w:spacing w:before="240" w:after="120"/>
        <w:rPr>
          <w:rStyle w:val="Emphasis"/>
          <w:bCs w:val="0"/>
        </w:rPr>
      </w:pPr>
      <w:r>
        <w:rPr>
          <w:rStyle w:val="Emphasis"/>
          <w:bCs w:val="0"/>
        </w:rPr>
        <w:t>Ericsson</w:t>
      </w:r>
    </w:p>
    <w:p w14:paraId="263B0F81" w14:textId="77777777" w:rsidR="0087409F" w:rsidRDefault="00E97363">
      <w:pPr>
        <w:tabs>
          <w:tab w:val="left" w:pos="567"/>
          <w:tab w:val="left" w:pos="2268"/>
        </w:tabs>
        <w:spacing w:after="120" w:line="259" w:lineRule="auto"/>
        <w:ind w:left="1440" w:hanging="1440"/>
        <w:jc w:val="both"/>
        <w:rPr>
          <w:rFonts w:ascii="Calibri" w:eastAsia="Calibri" w:hAnsi="Calibri" w:cs="Calibri"/>
          <w:b/>
          <w:bCs/>
          <w:sz w:val="20"/>
          <w:lang w:val="en-GB" w:eastAsia="ja-JP"/>
        </w:rPr>
      </w:pPr>
      <w:bookmarkStart w:id="115" w:name="_Toc142666542"/>
      <w:r>
        <w:rPr>
          <w:rFonts w:ascii="Calibri" w:eastAsia="Calibri" w:hAnsi="Calibri" w:cs="Calibri"/>
          <w:b/>
          <w:bCs/>
          <w:sz w:val="20"/>
          <w:lang w:val="en-GB" w:eastAsia="zh-CN"/>
        </w:rPr>
        <w:t>Proposal 17</w:t>
      </w:r>
      <w:r>
        <w:rPr>
          <w:rFonts w:ascii="Calibri" w:eastAsia="Calibri" w:hAnsi="Calibri" w:cs="Calibri"/>
          <w:b/>
          <w:bCs/>
          <w:sz w:val="20"/>
          <w:lang w:val="en-GB" w:eastAsia="zh-CN"/>
        </w:rPr>
        <w:tab/>
        <w:t xml:space="preserve">For 3GPP AI/ML for PHY SI discussion, companies shall report nominal computational complexity values based on HLO representations before optimization </w:t>
      </w:r>
      <w:r>
        <w:rPr>
          <w:rFonts w:ascii="Calibri" w:eastAsia="Calibri" w:hAnsi="Calibri" w:cs="Calibri"/>
          <w:b/>
          <w:bCs/>
          <w:sz w:val="20"/>
          <w:lang w:val="en-GB" w:eastAsia="ja-JP"/>
        </w:rPr>
        <w:t>(i.e., not accelerator-optimized computational complexity values)</w:t>
      </w:r>
      <w:r>
        <w:rPr>
          <w:rFonts w:ascii="Calibri" w:eastAsia="Calibri" w:hAnsi="Calibri" w:cs="Calibri"/>
          <w:b/>
          <w:bCs/>
          <w:sz w:val="20"/>
          <w:lang w:val="en-GB" w:eastAsia="zh-CN"/>
        </w:rPr>
        <w:t xml:space="preserve">. </w:t>
      </w:r>
      <w:r>
        <w:rPr>
          <w:rFonts w:ascii="Calibri" w:eastAsia="Calibri" w:hAnsi="Calibri" w:cs="Calibri"/>
          <w:b/>
          <w:bCs/>
          <w:sz w:val="20"/>
          <w:lang w:val="en-GB" w:eastAsia="ja-JP"/>
        </w:rPr>
        <w:t>Otherwise, the reported computation complexity value cannot be included for a fair cross-company comparison.</w:t>
      </w:r>
      <w:bookmarkEnd w:id="115"/>
    </w:p>
    <w:p w14:paraId="42CE7CD6" w14:textId="77777777" w:rsidR="0087409F" w:rsidRDefault="0087409F">
      <w:pPr>
        <w:tabs>
          <w:tab w:val="left" w:pos="567"/>
          <w:tab w:val="left" w:pos="2268"/>
        </w:tabs>
        <w:spacing w:after="120" w:line="259" w:lineRule="auto"/>
        <w:ind w:left="1440" w:hanging="1440"/>
        <w:jc w:val="both"/>
        <w:rPr>
          <w:rFonts w:ascii="Calibri" w:eastAsia="Calibri" w:hAnsi="Calibri" w:cs="Calibri"/>
          <w:b/>
          <w:bCs/>
          <w:sz w:val="20"/>
          <w:lang w:val="en-GB" w:eastAsia="ja-JP"/>
        </w:rPr>
      </w:pPr>
    </w:p>
    <w:p w14:paraId="069807B2" w14:textId="77777777" w:rsidR="0087409F" w:rsidRDefault="00E97363">
      <w:pPr>
        <w:tabs>
          <w:tab w:val="left" w:pos="567"/>
          <w:tab w:val="left" w:pos="2268"/>
        </w:tabs>
        <w:spacing w:after="120" w:line="259" w:lineRule="auto"/>
        <w:ind w:left="1440" w:hanging="1440"/>
        <w:jc w:val="both"/>
        <w:rPr>
          <w:rFonts w:ascii="Calibri" w:eastAsia="Calibri" w:hAnsi="Calibri" w:cs="Calibri"/>
          <w:b/>
          <w:sz w:val="20"/>
          <w:lang w:val="en-GB" w:eastAsia="zh-CN"/>
        </w:rPr>
      </w:pPr>
      <w:bookmarkStart w:id="116" w:name="_Toc127122456"/>
      <w:bookmarkStart w:id="117" w:name="_Toc142666543"/>
      <w:r>
        <w:rPr>
          <w:rFonts w:ascii="Calibri" w:eastAsia="Calibri" w:hAnsi="Calibri" w:cs="Calibri"/>
          <w:b/>
          <w:sz w:val="20"/>
          <w:lang w:val="en-GB" w:eastAsia="zh-CN"/>
        </w:rPr>
        <w:t xml:space="preserve">Proposal </w:t>
      </w:r>
      <w:r>
        <w:rPr>
          <w:rFonts w:ascii="Calibri" w:eastAsia="Calibri" w:hAnsi="Calibri" w:cs="Calibri"/>
          <w:b/>
          <w:bCs/>
          <w:sz w:val="20"/>
          <w:lang w:val="en-GB" w:eastAsia="zh-CN"/>
        </w:rPr>
        <w:t>18</w:t>
      </w:r>
      <w:r>
        <w:rPr>
          <w:rFonts w:ascii="Calibri" w:eastAsia="Calibri" w:hAnsi="Calibri" w:cs="Calibri"/>
          <w:b/>
          <w:bCs/>
          <w:sz w:val="20"/>
          <w:lang w:val="en-GB" w:eastAsia="zh-CN"/>
        </w:rPr>
        <w:tab/>
      </w:r>
      <w:r>
        <w:rPr>
          <w:rFonts w:ascii="Calibri" w:eastAsia="Calibri" w:hAnsi="Calibri" w:cs="Calibri"/>
          <w:b/>
          <w:sz w:val="20"/>
          <w:lang w:val="en-GB" w:eastAsia="zh-CN"/>
        </w:rPr>
        <w:t>To further 3GPP discussion and preparation of observations/conclusions for the technical report, three model size classes are defined per use case, as follows: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Small models (e.g., &lt; 1 M model parameters for positioning use cases)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Medium-size models (e.g., 1 – 8 M model parameters for positioning use cases)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Large models (e.g., &gt; 8 M model parameters</w:t>
      </w:r>
      <w:bookmarkEnd w:id="116"/>
      <w:r>
        <w:rPr>
          <w:rFonts w:ascii="Calibri" w:eastAsia="Calibri" w:hAnsi="Calibri" w:cs="Calibri"/>
          <w:b/>
          <w:sz w:val="20"/>
          <w:lang w:val="en-GB" w:eastAsia="zh-CN"/>
        </w:rPr>
        <w:t xml:space="preserve"> for positioning use cases)</w:t>
      </w:r>
      <w:bookmarkEnd w:id="117"/>
    </w:p>
    <w:p w14:paraId="116BE500" w14:textId="77777777" w:rsidR="0087409F" w:rsidRDefault="00E97363">
      <w:pPr>
        <w:spacing w:before="240" w:after="120"/>
        <w:rPr>
          <w:rStyle w:val="Emphasis"/>
        </w:rPr>
      </w:pPr>
      <w:r>
        <w:rPr>
          <w:rStyle w:val="Emphasis"/>
          <w:bCs w:val="0"/>
        </w:rPr>
        <w:lastRenderedPageBreak/>
        <w:t>CMCC</w:t>
      </w:r>
    </w:p>
    <w:p w14:paraId="733CE05A" w14:textId="77777777" w:rsidR="0087409F" w:rsidRDefault="00E97363">
      <w:pPr>
        <w:widowControl w:val="0"/>
        <w:spacing w:beforeLines="50" w:before="120" w:line="288" w:lineRule="auto"/>
        <w:jc w:val="both"/>
        <w:rPr>
          <w:rFonts w:eastAsia="SimSun"/>
          <w:b/>
          <w:i/>
          <w:kern w:val="2"/>
          <w:sz w:val="21"/>
          <w:szCs w:val="21"/>
          <w:lang w:eastAsia="zh-CN"/>
        </w:rPr>
      </w:pPr>
      <w:r>
        <w:rPr>
          <w:rFonts w:eastAsia="SimSun"/>
          <w:b/>
          <w:i/>
          <w:kern w:val="2"/>
          <w:sz w:val="21"/>
          <w:szCs w:val="21"/>
          <w:u w:val="single"/>
          <w:lang w:eastAsia="zh-CN"/>
        </w:rPr>
        <w:t>Proposal 18:</w:t>
      </w:r>
      <w:r>
        <w:rPr>
          <w:rFonts w:eastAsia="SimSun"/>
          <w:b/>
          <w:i/>
          <w:kern w:val="2"/>
          <w:sz w:val="21"/>
          <w:szCs w:val="21"/>
          <w:lang w:eastAsia="zh-CN"/>
        </w:rPr>
        <w:t xml:space="preserve"> The model size can be adopted as one representative KPI to evaluate the overhead of model delivery/transfer.</w:t>
      </w:r>
    </w:p>
    <w:p w14:paraId="0177D51C" w14:textId="77777777" w:rsidR="0087409F" w:rsidRDefault="00E97363">
      <w:pPr>
        <w:widowControl w:val="0"/>
        <w:spacing w:beforeLines="50" w:before="120" w:line="288" w:lineRule="auto"/>
        <w:jc w:val="both"/>
        <w:rPr>
          <w:rFonts w:eastAsia="SimSun"/>
          <w:b/>
          <w:i/>
          <w:kern w:val="2"/>
          <w:sz w:val="21"/>
          <w:szCs w:val="21"/>
          <w:lang w:eastAsia="zh-CN"/>
        </w:rPr>
      </w:pPr>
      <w:r>
        <w:rPr>
          <w:rFonts w:eastAsia="SimSun"/>
          <w:b/>
          <w:i/>
          <w:kern w:val="2"/>
          <w:sz w:val="21"/>
          <w:szCs w:val="21"/>
          <w:u w:val="single"/>
          <w:lang w:eastAsia="zh-CN"/>
        </w:rPr>
        <w:t>Proposal 19:</w:t>
      </w:r>
      <w:r>
        <w:rPr>
          <w:rFonts w:eastAsia="SimSun"/>
          <w:b/>
          <w:i/>
          <w:kern w:val="2"/>
          <w:sz w:val="21"/>
          <w:szCs w:val="21"/>
          <w:lang w:eastAsia="zh-CN"/>
        </w:rPr>
        <w:t xml:space="preserve"> The inference latency can be adopted as one common KPI when evaluating the performance of AI/ML model.</w:t>
      </w:r>
    </w:p>
    <w:p w14:paraId="6D3742C0" w14:textId="77777777" w:rsidR="0087409F" w:rsidRDefault="00E97363">
      <w:pPr>
        <w:widowControl w:val="0"/>
        <w:adjustRightInd w:val="0"/>
        <w:snapToGrid w:val="0"/>
        <w:spacing w:beforeLines="50" w:before="120" w:line="288" w:lineRule="auto"/>
        <w:jc w:val="both"/>
        <w:rPr>
          <w:rStyle w:val="Emphasis"/>
          <w:b w:val="0"/>
          <w:bCs w:val="0"/>
          <w:color w:val="auto"/>
          <w:sz w:val="21"/>
          <w:szCs w:val="21"/>
          <w:lang w:val="en-US" w:eastAsia="zh-CN"/>
        </w:rPr>
      </w:pPr>
      <w:r>
        <w:rPr>
          <w:rFonts w:eastAsia="SimSun"/>
          <w:b/>
          <w:i/>
          <w:kern w:val="2"/>
          <w:sz w:val="21"/>
          <w:szCs w:val="21"/>
          <w:u w:val="single"/>
          <w:lang w:eastAsia="zh-CN"/>
        </w:rPr>
        <w:t>Proposal 20:</w:t>
      </w:r>
      <w:r>
        <w:rPr>
          <w:rFonts w:eastAsia="SimSun"/>
          <w:b/>
          <w:i/>
          <w:kern w:val="2"/>
          <w:sz w:val="21"/>
          <w:szCs w:val="21"/>
          <w:lang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7C08A6B3" w14:textId="77777777" w:rsidR="0087409F" w:rsidRDefault="00E97363">
      <w:pPr>
        <w:spacing w:before="240" w:after="120"/>
        <w:rPr>
          <w:rStyle w:val="Emphasis"/>
          <w:bCs w:val="0"/>
        </w:rPr>
      </w:pPr>
      <w:r>
        <w:rPr>
          <w:rStyle w:val="Emphasis"/>
          <w:bCs w:val="0"/>
        </w:rPr>
        <w:t>Nvidia</w:t>
      </w:r>
    </w:p>
    <w:p w14:paraId="72F01C6E" w14:textId="77777777" w:rsidR="0087409F" w:rsidRDefault="00E97363">
      <w:pPr>
        <w:spacing w:beforeLines="50" w:before="120"/>
        <w:jc w:val="both"/>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4: AI/ML model complexity and computational complexity should not be regarded as a roadblock to the adoption of AI/ML based algorithms for NR air interface.</w:t>
      </w:r>
    </w:p>
    <w:p w14:paraId="007FAE76" w14:textId="77777777" w:rsidR="0087409F" w:rsidRDefault="00E97363">
      <w:pPr>
        <w:spacing w:before="240" w:after="120"/>
        <w:rPr>
          <w:rStyle w:val="Emphasis"/>
          <w:bCs w:val="0"/>
        </w:rPr>
      </w:pPr>
      <w:r>
        <w:rPr>
          <w:rStyle w:val="Emphasis"/>
          <w:bCs w:val="0"/>
        </w:rPr>
        <w:t>Lenovo</w:t>
      </w:r>
    </w:p>
    <w:p w14:paraId="3D549A24" w14:textId="77777777" w:rsidR="0087409F" w:rsidRDefault="00E97363">
      <w:pPr>
        <w:autoSpaceDE w:val="0"/>
        <w:autoSpaceDN w:val="0"/>
        <w:adjustRightInd w:val="0"/>
        <w:snapToGrid w:val="0"/>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Proposal </w:t>
      </w:r>
      <w:r>
        <w:rPr>
          <w:rFonts w:ascii="Times New Roman" w:eastAsia="SimSun" w:hAnsi="Times New Roman" w:cs="Times New Roman"/>
          <w:b/>
          <w:bCs/>
          <w:sz w:val="24"/>
          <w:szCs w:val="24"/>
          <w:lang w:eastAsia="zh-CN"/>
        </w:rPr>
        <w:t>12</w:t>
      </w:r>
      <w:r>
        <w:rPr>
          <w:rFonts w:ascii="Times New Roman" w:eastAsia="SimSun" w:hAnsi="Times New Roman" w:cs="Times New Roman"/>
          <w:b/>
          <w:sz w:val="24"/>
          <w:szCs w:val="24"/>
          <w:lang w:eastAsia="zh-CN"/>
        </w:rPr>
        <w:t>: Consider latency as one of the KPIs/Metrics for the common aspects of an evaluation methodology:</w:t>
      </w:r>
    </w:p>
    <w:p w14:paraId="71AA3689" w14:textId="77777777" w:rsidR="0087409F" w:rsidRDefault="00E97363">
      <w:pPr>
        <w:numPr>
          <w:ilvl w:val="2"/>
          <w:numId w:val="113"/>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w:t>
      </w:r>
    </w:p>
    <w:p w14:paraId="29FB1ACF" w14:textId="77777777" w:rsidR="0087409F" w:rsidRDefault="00E97363">
      <w:pPr>
        <w:numPr>
          <w:ilvl w:val="2"/>
          <w:numId w:val="114"/>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 for data collection for model training and update.</w:t>
      </w:r>
    </w:p>
    <w:p w14:paraId="2140468D" w14:textId="77777777" w:rsidR="0087409F" w:rsidRDefault="00E97363">
      <w:pPr>
        <w:numPr>
          <w:ilvl w:val="2"/>
          <w:numId w:val="114"/>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 for LCM procedures, e.g., model monitoring, update, training data transfer, model activation, deactivation, switching, and fallback operation</w:t>
      </w:r>
    </w:p>
    <w:p w14:paraId="39DF5069" w14:textId="77777777" w:rsidR="0087409F" w:rsidRDefault="00E97363">
      <w:pPr>
        <w:autoSpaceDE w:val="0"/>
        <w:autoSpaceDN w:val="0"/>
        <w:adjustRightInd w:val="0"/>
        <w:snapToGrid w:val="0"/>
        <w:spacing w:after="160"/>
        <w:rPr>
          <w:rFonts w:ascii="Times New Roman" w:eastAsia="SimSun" w:hAnsi="Times New Roman" w:cs="Times New Roman"/>
          <w:b/>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13: </w:t>
      </w:r>
      <w:r>
        <w:rPr>
          <w:rFonts w:ascii="Times New Roman" w:eastAsia="Calibri" w:hAnsi="Times New Roman" w:cs="Times New Roman"/>
          <w:b/>
          <w:bCs/>
          <w:sz w:val="24"/>
          <w:szCs w:val="24"/>
        </w:rPr>
        <w:t xml:space="preserve">Evaluations of an AI/ML scheme should include analysis of the latency/delays introduced by the AI/ML procedures (e.g., model training, update) and comparisons with the </w:t>
      </w:r>
      <w:r>
        <w:rPr>
          <w:rFonts w:ascii="Times New Roman" w:eastAsia="SimSun" w:hAnsi="Times New Roman" w:cs="Times New Roman"/>
          <w:b/>
          <w:bCs/>
          <w:sz w:val="24"/>
          <w:szCs w:val="24"/>
          <w:lang w:eastAsia="zh-CN"/>
        </w:rPr>
        <w:t>latency requirement of</w:t>
      </w:r>
      <w:r>
        <w:rPr>
          <w:rFonts w:ascii="Times New Roman" w:eastAsia="Calibri" w:hAnsi="Times New Roman" w:cs="Times New Roman"/>
          <w:b/>
          <w:bCs/>
          <w:sz w:val="24"/>
          <w:szCs w:val="24"/>
        </w:rPr>
        <w:t xml:space="preserve"> the system and latency for baseline Rel-17 schemes.</w:t>
      </w:r>
      <w:r>
        <w:rPr>
          <w:rFonts w:cstheme="minorHAnsi"/>
          <w:b/>
          <w:iCs/>
          <w:szCs w:val="28"/>
        </w:rPr>
        <w:t xml:space="preserve">  </w:t>
      </w:r>
    </w:p>
    <w:p w14:paraId="471CA708" w14:textId="77777777" w:rsidR="0087409F" w:rsidRDefault="00E97363">
      <w:pPr>
        <w:spacing w:before="240" w:after="120"/>
        <w:rPr>
          <w:rStyle w:val="Emphasis"/>
          <w:bCs w:val="0"/>
        </w:rPr>
      </w:pPr>
      <w:r>
        <w:rPr>
          <w:rStyle w:val="Emphasis"/>
          <w:bCs w:val="0"/>
        </w:rPr>
        <w:t>TCL Communication</w:t>
      </w:r>
    </w:p>
    <w:p w14:paraId="3140C469" w14:textId="77777777" w:rsidR="0087409F" w:rsidRDefault="00E97363">
      <w:pPr>
        <w:widowControl w:val="0"/>
        <w:spacing w:after="120" w:line="259" w:lineRule="auto"/>
        <w:jc w:val="both"/>
        <w:rPr>
          <w:rFonts w:ascii="Times New Roman" w:eastAsia="SimSun" w:hAnsi="Times New Roman" w:cs="Times New Roman"/>
          <w:lang w:eastAsia="zh-CN"/>
        </w:rPr>
      </w:pPr>
      <w:r>
        <w:rPr>
          <w:rFonts w:ascii="Times New Roman" w:eastAsia="SimSun" w:hAnsi="Times New Roman" w:cs="Times New Roman"/>
          <w:b/>
          <w:i/>
          <w:lang w:eastAsia="zh-CN"/>
        </w:rPr>
        <w:t>Proposal 11: To reduce the signaling overhead between the UE and the gNB, a rule is needed to roughly classify the model complexity.</w:t>
      </w:r>
    </w:p>
    <w:p w14:paraId="1CBBB634" w14:textId="77777777" w:rsidR="0087409F" w:rsidRDefault="0087409F">
      <w:pPr>
        <w:spacing w:after="120"/>
        <w:rPr>
          <w:rFonts w:cstheme="minorHAnsi"/>
          <w:b/>
          <w:iCs/>
          <w:szCs w:val="28"/>
        </w:rPr>
      </w:pPr>
    </w:p>
    <w:p w14:paraId="6849BC5C" w14:textId="77777777" w:rsidR="0087409F" w:rsidRDefault="00E97363">
      <w:pPr>
        <w:rPr>
          <w:b/>
          <w:bCs/>
          <w:color w:val="4472C4" w:themeColor="accent5"/>
          <w:lang w:val="en-GB"/>
        </w:rPr>
      </w:pPr>
      <w:r>
        <w:rPr>
          <w:b/>
          <w:bCs/>
          <w:color w:val="4472C4" w:themeColor="accent5"/>
          <w:lang w:val="en-GB"/>
        </w:rPr>
        <w:t>NYCU, NTPU:</w:t>
      </w:r>
    </w:p>
    <w:p w14:paraId="6FCBFC98" w14:textId="77777777" w:rsidR="0087409F" w:rsidRDefault="00E97363">
      <w:pPr>
        <w:rPr>
          <w:rFonts w:ascii="Calibri" w:eastAsia="PMingLiU" w:hAnsi="Calibri" w:cs="Times New Roman"/>
          <w:b/>
          <w:bCs/>
          <w:lang w:val="en-GB"/>
        </w:rPr>
      </w:pPr>
      <w:r>
        <w:rPr>
          <w:rFonts w:ascii="Calibri" w:eastAsia="PMingLiU" w:hAnsi="Calibri" w:cs="Times New Roman"/>
          <w:b/>
          <w:bCs/>
          <w:lang w:val="en-GB"/>
        </w:rPr>
        <w:t>Proposal 3: How to define the power consumption of an AI/ML model corresponding to entities may be further study.</w:t>
      </w:r>
    </w:p>
    <w:p w14:paraId="7FA657FD" w14:textId="77777777" w:rsidR="0087409F" w:rsidRDefault="0087409F">
      <w:pPr>
        <w:rPr>
          <w:rFonts w:ascii="Calibri" w:eastAsia="PMingLiU" w:hAnsi="Calibri" w:cs="Times New Roman"/>
          <w:b/>
          <w:bCs/>
          <w:lang w:val="en-GB"/>
        </w:rPr>
      </w:pPr>
    </w:p>
    <w:p w14:paraId="2B8A8005" w14:textId="77777777" w:rsidR="0087409F" w:rsidRDefault="00E97363">
      <w:pPr>
        <w:rPr>
          <w:rFonts w:ascii="Calibri" w:eastAsia="PMingLiU" w:hAnsi="Calibri" w:cs="Times New Roman"/>
          <w:b/>
          <w:bCs/>
          <w:lang w:val="en-GB"/>
        </w:rPr>
      </w:pPr>
      <w:r>
        <w:rPr>
          <w:rFonts w:ascii="Calibri" w:eastAsia="PMingLiU" w:hAnsi="Calibri" w:cs="Times New Roman" w:hint="eastAsia"/>
          <w:b/>
          <w:bCs/>
          <w:lang w:val="en-GB"/>
        </w:rPr>
        <w:t>P</w:t>
      </w:r>
      <w:r>
        <w:rPr>
          <w:rFonts w:ascii="Calibri" w:eastAsia="PMingLiU" w:hAnsi="Calibri" w:cs="Times New Roman"/>
          <w:b/>
          <w:bCs/>
          <w:lang w:val="en-GB"/>
        </w:rPr>
        <w:t xml:space="preserve">roposal 4: </w:t>
      </w:r>
      <w:r>
        <w:rPr>
          <w:rFonts w:ascii="Calibri" w:eastAsia="PMingLiU" w:hAnsi="Calibri" w:cs="Times New Roman"/>
          <w:b/>
          <w:bCs/>
          <w:lang w:eastAsia="zh-TW"/>
        </w:rPr>
        <w:t xml:space="preserve">Support adding </w:t>
      </w:r>
      <w:r>
        <w:rPr>
          <w:rFonts w:ascii="Calibri" w:eastAsia="PMingLiU" w:hAnsi="Calibri" w:cs="Times New Roman" w:hint="eastAsia"/>
          <w:b/>
          <w:bCs/>
          <w:lang w:val="en-GB" w:eastAsia="zh-TW"/>
        </w:rPr>
        <w:t>p</w:t>
      </w:r>
      <w:r>
        <w:rPr>
          <w:rFonts w:ascii="Calibri" w:eastAsia="PMingLiU" w:hAnsi="Calibri" w:cs="Times New Roman"/>
          <w:b/>
          <w:bCs/>
          <w:lang w:val="en-GB"/>
        </w:rPr>
        <w:t>ower consumption as a common KPI for an AI/ML model.</w:t>
      </w:r>
    </w:p>
    <w:p w14:paraId="7B5E0413" w14:textId="77777777" w:rsidR="0087409F" w:rsidRDefault="0087409F"/>
    <w:p w14:paraId="60CF38F3" w14:textId="77777777" w:rsidR="0087409F" w:rsidRDefault="0087409F"/>
    <w:p w14:paraId="08C8996C" w14:textId="77777777" w:rsidR="0087409F" w:rsidRDefault="00E97363">
      <w:pPr>
        <w:pStyle w:val="Heading2"/>
        <w:numPr>
          <w:ilvl w:val="1"/>
          <w:numId w:val="17"/>
        </w:numPr>
      </w:pPr>
      <w:r>
        <w:t>Potential Specification Impact Assessment</w:t>
      </w:r>
    </w:p>
    <w:p w14:paraId="12B2813B" w14:textId="77777777" w:rsidR="0087409F" w:rsidRDefault="00E97363">
      <w:pPr>
        <w:rPr>
          <w:lang w:val="en-GB"/>
        </w:rPr>
      </w:pPr>
      <w:r>
        <w:rPr>
          <w:lang w:val="en-GB"/>
        </w:rPr>
        <w:t>&lt;empty&gt;</w:t>
      </w:r>
    </w:p>
    <w:p w14:paraId="6514625D" w14:textId="77777777" w:rsidR="0087409F" w:rsidRDefault="0087409F">
      <w:pPr>
        <w:rPr>
          <w:lang w:val="en-GB"/>
        </w:rPr>
      </w:pPr>
    </w:p>
    <w:p w14:paraId="5A0E70E3" w14:textId="77777777" w:rsidR="0087409F" w:rsidRDefault="00E97363">
      <w:pPr>
        <w:pStyle w:val="Heading3"/>
        <w:numPr>
          <w:ilvl w:val="2"/>
          <w:numId w:val="17"/>
        </w:numPr>
      </w:pPr>
      <w:r>
        <w:t>General observations</w:t>
      </w:r>
    </w:p>
    <w:p w14:paraId="770D8BE7" w14:textId="77777777" w:rsidR="0087409F" w:rsidRDefault="00E97363">
      <w:pPr>
        <w:rPr>
          <w:lang w:val="en-GB"/>
        </w:rPr>
      </w:pPr>
      <w:r>
        <w:rPr>
          <w:lang w:val="en-GB"/>
        </w:rPr>
        <w:t>&lt;empty&gt;</w:t>
      </w:r>
    </w:p>
    <w:p w14:paraId="5DBD1C25" w14:textId="77777777" w:rsidR="0087409F" w:rsidRDefault="0087409F">
      <w:pPr>
        <w:rPr>
          <w:lang w:val="en-GB"/>
        </w:rPr>
      </w:pPr>
    </w:p>
    <w:p w14:paraId="3AEDA1C4" w14:textId="77777777" w:rsidR="0087409F" w:rsidRDefault="00E97363">
      <w:pPr>
        <w:pStyle w:val="Heading3"/>
        <w:numPr>
          <w:ilvl w:val="2"/>
          <w:numId w:val="17"/>
        </w:numPr>
      </w:pPr>
      <w:r>
        <w:t>PHY layer aspects</w:t>
      </w:r>
    </w:p>
    <w:p w14:paraId="4963AC60" w14:textId="77777777" w:rsidR="0087409F" w:rsidRDefault="00E97363">
      <w:pPr>
        <w:rPr>
          <w:lang w:val="en-GB"/>
        </w:rPr>
      </w:pPr>
      <w:r>
        <w:rPr>
          <w:lang w:val="en-GB"/>
        </w:rPr>
        <w:t>&lt;empty&gt;</w:t>
      </w:r>
    </w:p>
    <w:p w14:paraId="0FD8C65B" w14:textId="77777777" w:rsidR="0087409F" w:rsidRDefault="0087409F">
      <w:pPr>
        <w:rPr>
          <w:lang w:val="en-GB"/>
        </w:rPr>
      </w:pPr>
    </w:p>
    <w:p w14:paraId="0A3E3E9E" w14:textId="77777777" w:rsidR="0087409F" w:rsidRDefault="00E97363">
      <w:pPr>
        <w:pStyle w:val="Heading3"/>
        <w:numPr>
          <w:ilvl w:val="2"/>
          <w:numId w:val="17"/>
        </w:numPr>
      </w:pPr>
      <w:r>
        <w:t>Protocol aspects</w:t>
      </w:r>
    </w:p>
    <w:p w14:paraId="10F4F7A9" w14:textId="77777777" w:rsidR="0087409F" w:rsidRDefault="00E97363">
      <w:pPr>
        <w:rPr>
          <w:lang w:val="en-GB"/>
        </w:rPr>
      </w:pPr>
      <w:r>
        <w:rPr>
          <w:lang w:val="en-GB"/>
        </w:rPr>
        <w:t>&lt;empty&gt;</w:t>
      </w:r>
    </w:p>
    <w:p w14:paraId="20CDD414" w14:textId="77777777" w:rsidR="0087409F" w:rsidRDefault="0087409F">
      <w:pPr>
        <w:rPr>
          <w:lang w:val="en-GB"/>
        </w:rPr>
      </w:pPr>
    </w:p>
    <w:p w14:paraId="134DDA43" w14:textId="77777777" w:rsidR="0087409F" w:rsidRDefault="00E97363">
      <w:pPr>
        <w:pStyle w:val="Heading3"/>
        <w:numPr>
          <w:ilvl w:val="2"/>
          <w:numId w:val="17"/>
        </w:numPr>
      </w:pPr>
      <w:r>
        <w:t>Interoperability and testability aspects</w:t>
      </w:r>
    </w:p>
    <w:p w14:paraId="2CBAEB65" w14:textId="77777777" w:rsidR="0087409F" w:rsidRDefault="00E97363">
      <w:pPr>
        <w:rPr>
          <w:lang w:val="en-GB"/>
        </w:rPr>
      </w:pPr>
      <w:r>
        <w:rPr>
          <w:lang w:val="en-GB"/>
        </w:rPr>
        <w:t>&lt;empty&gt;</w:t>
      </w:r>
    </w:p>
    <w:p w14:paraId="19E55E3B" w14:textId="77777777" w:rsidR="0087409F" w:rsidRDefault="0087409F"/>
    <w:p w14:paraId="0F5CBD6D" w14:textId="77777777" w:rsidR="0087409F" w:rsidRDefault="0087409F"/>
    <w:p w14:paraId="73DBB6B7" w14:textId="77777777" w:rsidR="0087409F" w:rsidRDefault="00E97363">
      <w:pPr>
        <w:pStyle w:val="Heading2"/>
        <w:numPr>
          <w:ilvl w:val="1"/>
          <w:numId w:val="17"/>
        </w:numPr>
      </w:pPr>
      <w:bookmarkStart w:id="118" w:name="_Ref128133289"/>
      <w:r>
        <w:t>SI structure</w:t>
      </w:r>
      <w:bookmarkEnd w:id="118"/>
    </w:p>
    <w:p w14:paraId="4EFD8C8E" w14:textId="77777777" w:rsidR="0087409F" w:rsidRDefault="00E97363">
      <w:pPr>
        <w:pStyle w:val="Heading5"/>
        <w:ind w:left="1008" w:hanging="1008"/>
      </w:pPr>
      <w:r>
        <w:t>Company proposals</w:t>
      </w:r>
    </w:p>
    <w:p w14:paraId="70060A03" w14:textId="77777777" w:rsidR="0087409F" w:rsidRDefault="00E97363">
      <w:r>
        <w:t>vivo:</w:t>
      </w:r>
    </w:p>
    <w:p w14:paraId="32BAFA8B" w14:textId="77777777" w:rsidR="0087409F" w:rsidRDefault="00E97363">
      <w:pPr>
        <w:pStyle w:val="observation"/>
        <w:numPr>
          <w:ilvl w:val="0"/>
          <w:numId w:val="0"/>
        </w:numPr>
      </w:pPr>
      <w:r>
        <w:t>Observation: RAN2 has agreed to deprioritize aspects of on-line/real-time training for the whole SI.</w:t>
      </w:r>
    </w:p>
    <w:p w14:paraId="4A2A7E3D" w14:textId="77777777" w:rsidR="0087409F" w:rsidRDefault="0087409F"/>
    <w:p w14:paraId="5B39B889" w14:textId="77777777" w:rsidR="0087409F" w:rsidRDefault="0087409F"/>
    <w:p w14:paraId="50693975" w14:textId="77777777" w:rsidR="0087409F" w:rsidRDefault="00E97363">
      <w:pPr>
        <w:pStyle w:val="Heading3"/>
        <w:numPr>
          <w:ilvl w:val="2"/>
          <w:numId w:val="17"/>
        </w:numPr>
      </w:pPr>
      <w:r>
        <w:t>RAN1 sub-agendas</w:t>
      </w:r>
    </w:p>
    <w:p w14:paraId="6FCE279A" w14:textId="77777777" w:rsidR="0087409F" w:rsidRDefault="0087409F"/>
    <w:p w14:paraId="52D22093" w14:textId="77777777" w:rsidR="0087409F" w:rsidRDefault="0087409F"/>
    <w:p w14:paraId="62389B51" w14:textId="77777777" w:rsidR="0087409F" w:rsidRDefault="00E97363">
      <w:pPr>
        <w:pStyle w:val="Heading3"/>
        <w:numPr>
          <w:ilvl w:val="2"/>
          <w:numId w:val="17"/>
        </w:numPr>
      </w:pPr>
      <w:r>
        <w:t>Coordination with RAN2 and SA</w:t>
      </w:r>
    </w:p>
    <w:p w14:paraId="30AB4C31" w14:textId="77777777" w:rsidR="0087409F" w:rsidRDefault="00E97363">
      <w:pPr>
        <w:pStyle w:val="Heading5"/>
        <w:ind w:left="1008" w:hanging="1008"/>
      </w:pPr>
      <w:r>
        <w:t>Company proposals</w:t>
      </w:r>
    </w:p>
    <w:p w14:paraId="3696BE81" w14:textId="77777777" w:rsidR="0087409F" w:rsidRDefault="00E97363">
      <w:r>
        <w:t>vivo:</w:t>
      </w:r>
    </w:p>
    <w:p w14:paraId="50173860" w14:textId="77777777" w:rsidR="0087409F" w:rsidRDefault="00E97363">
      <w:pPr>
        <w:pStyle w:val="proposal0"/>
      </w:pPr>
      <w:r>
        <w:t>S</w:t>
      </w:r>
      <w:r>
        <w:rPr>
          <w:rFonts w:hint="eastAsia"/>
        </w:rPr>
        <w:t>upp</w:t>
      </w:r>
      <w:r>
        <w:t>ort to reuse the mechanism defined in SA2 (i</w:t>
      </w:r>
      <w:r>
        <w:rPr>
          <w:rFonts w:eastAsiaTheme="minorEastAsia"/>
        </w:rPr>
        <w:t>nteroperability t</w:t>
      </w:r>
      <w:r>
        <w:rPr>
          <w:rFonts w:eastAsiaTheme="minorEastAsia" w:hint="eastAsia"/>
        </w:rPr>
        <w:t>o</w:t>
      </w:r>
      <w:r>
        <w:rPr>
          <w:rFonts w:eastAsiaTheme="minorEastAsia"/>
        </w:rPr>
        <w:t xml:space="preserve">ken) </w:t>
      </w:r>
      <w:r>
        <w:t>for aligning model description format for model transfer</w:t>
      </w:r>
      <w:r>
        <w:rPr>
          <w:rFonts w:hint="eastAsia"/>
        </w:rPr>
        <w:t>.</w:t>
      </w:r>
    </w:p>
    <w:p w14:paraId="25DA88BA" w14:textId="77777777" w:rsidR="0087409F" w:rsidRDefault="00E97363">
      <w:pPr>
        <w:pStyle w:val="proposal0"/>
        <w:rPr>
          <w:rFonts w:eastAsiaTheme="minorEastAsia"/>
        </w:rPr>
      </w:pPr>
      <w:r>
        <w:t xml:space="preserve">RAN1 concludes </w:t>
      </w:r>
      <w:r>
        <w:rPr>
          <w:szCs w:val="21"/>
        </w:rPr>
        <w:t>typical model size, frequency of model transfer/update and latency</w:t>
      </w:r>
      <w:r>
        <w:t xml:space="preserve"> requirement and send LS to RAN2 to facilitate the discussion of solutions for the model transfer.</w:t>
      </w:r>
    </w:p>
    <w:p w14:paraId="4BBC16D8" w14:textId="77777777" w:rsidR="0087409F" w:rsidRDefault="00E97363">
      <w:pPr>
        <w:pStyle w:val="proposal0"/>
      </w:pPr>
      <w:r>
        <w:t>Send LS to SA2 and SA4 to study the potential specification impact of at least model transfer/deliver, model training, data collection and model identification.</w:t>
      </w:r>
    </w:p>
    <w:p w14:paraId="09C53D0E" w14:textId="77777777" w:rsidR="0087409F" w:rsidRDefault="0087409F"/>
    <w:p w14:paraId="6EC3FABB" w14:textId="77777777" w:rsidR="0087409F" w:rsidRDefault="0087409F"/>
    <w:p w14:paraId="6F76BE0F" w14:textId="77777777" w:rsidR="0087409F" w:rsidRDefault="0087409F">
      <w:pPr>
        <w:rPr>
          <w:lang w:val="en-GB"/>
        </w:rPr>
      </w:pPr>
    </w:p>
    <w:p w14:paraId="39663578" w14:textId="77777777" w:rsidR="0087409F" w:rsidRDefault="00E97363">
      <w:pPr>
        <w:pStyle w:val="Heading3"/>
        <w:numPr>
          <w:ilvl w:val="2"/>
          <w:numId w:val="17"/>
        </w:numPr>
      </w:pPr>
      <w:r>
        <w:t>Coordination with RAN4</w:t>
      </w:r>
    </w:p>
    <w:p w14:paraId="211E055A" w14:textId="77777777" w:rsidR="0087409F" w:rsidRDefault="00E97363">
      <w:pPr>
        <w:pStyle w:val="Heading5"/>
        <w:ind w:left="1008" w:hanging="1008"/>
      </w:pPr>
      <w:r>
        <w:t>Company proposals</w:t>
      </w:r>
    </w:p>
    <w:p w14:paraId="17C00F7C" w14:textId="77777777" w:rsidR="0087409F" w:rsidRDefault="00E97363">
      <w:pPr>
        <w:spacing w:before="240" w:after="120"/>
      </w:pPr>
      <w:r>
        <w:rPr>
          <w:rStyle w:val="Emphasis"/>
        </w:rPr>
        <w:t>Vivo:</w:t>
      </w:r>
    </w:p>
    <w:p w14:paraId="3E1ECDF5" w14:textId="77777777" w:rsidR="0087409F" w:rsidRDefault="00E97363">
      <w:pPr>
        <w:pStyle w:val="proposal0"/>
      </w:pPr>
      <w:r>
        <w:rPr>
          <w:rFonts w:eastAsiaTheme="minorEastAsia" w:hint="eastAsia"/>
        </w:rPr>
        <w:t>Pr</w:t>
      </w:r>
      <w:r>
        <w:rPr>
          <w:rFonts w:eastAsiaTheme="minorEastAsia"/>
        </w:rPr>
        <w:t xml:space="preserve">oposal 14: </w:t>
      </w:r>
      <w:r>
        <w:rPr>
          <w:rFonts w:hint="eastAsia"/>
        </w:rPr>
        <w:t>Send</w:t>
      </w:r>
      <w:r>
        <w:t xml:space="preserve"> LS to RAN4 on recommendations on reference model structure for each use case. </w:t>
      </w:r>
    </w:p>
    <w:p w14:paraId="3ECFF58A" w14:textId="77777777" w:rsidR="0087409F" w:rsidRDefault="0087409F"/>
    <w:p w14:paraId="4B0B7830" w14:textId="77777777" w:rsidR="0087409F" w:rsidRDefault="00E97363">
      <w:pPr>
        <w:pStyle w:val="Heading2"/>
        <w:numPr>
          <w:ilvl w:val="1"/>
          <w:numId w:val="17"/>
        </w:numPr>
      </w:pPr>
      <w:r>
        <w:t>Others</w:t>
      </w:r>
    </w:p>
    <w:p w14:paraId="120EA71A" w14:textId="77777777" w:rsidR="0087409F" w:rsidRDefault="00E97363">
      <w:r>
        <w:t>&lt;empty&gt;</w:t>
      </w:r>
    </w:p>
    <w:p w14:paraId="572D45DE" w14:textId="77777777" w:rsidR="0087409F" w:rsidRDefault="0087409F">
      <w:pPr>
        <w:rPr>
          <w:lang w:val="en-GB"/>
        </w:rPr>
      </w:pPr>
    </w:p>
    <w:p w14:paraId="7EDE430A" w14:textId="77777777" w:rsidR="0087409F" w:rsidRDefault="0087409F">
      <w:pPr>
        <w:rPr>
          <w:lang w:val="en-GB"/>
        </w:rPr>
      </w:pPr>
    </w:p>
    <w:p w14:paraId="2FBEDE54" w14:textId="77777777" w:rsidR="0087409F" w:rsidRDefault="00E97363">
      <w:pPr>
        <w:pStyle w:val="Heading2"/>
        <w:numPr>
          <w:ilvl w:val="1"/>
          <w:numId w:val="17"/>
        </w:numPr>
      </w:pPr>
      <w:r>
        <w:t>LS reply to RAN2 on data collection requirement</w:t>
      </w:r>
    </w:p>
    <w:p w14:paraId="4864148E" w14:textId="77777777" w:rsidR="0087409F" w:rsidRDefault="0087409F">
      <w:pPr>
        <w:rPr>
          <w:lang w:val="en-GB"/>
        </w:rPr>
      </w:pPr>
    </w:p>
    <w:p w14:paraId="427575D6" w14:textId="77777777" w:rsidR="0087409F" w:rsidRDefault="00E97363">
      <w:pPr>
        <w:pStyle w:val="Heading3"/>
        <w:numPr>
          <w:ilvl w:val="2"/>
          <w:numId w:val="17"/>
        </w:numPr>
      </w:pPr>
      <w:r>
        <w:t>Overall description</w:t>
      </w:r>
    </w:p>
    <w:p w14:paraId="2F365BF3" w14:textId="77777777" w:rsidR="0087409F" w:rsidRDefault="00E97363">
      <w:r>
        <w:t>RAN1 would like to thank RAN2 for LS on Data Collection Requirements and Assumptions.</w:t>
      </w:r>
    </w:p>
    <w:p w14:paraId="53723E83" w14:textId="77777777" w:rsidR="0087409F" w:rsidRDefault="00E97363">
      <w:r>
        <w:t>RAN1 has discussed the requested Part A and Part B and agreed to provide the following answers.</w:t>
      </w:r>
    </w:p>
    <w:p w14:paraId="60D4FB22" w14:textId="77777777" w:rsidR="0087409F" w:rsidRDefault="0087409F"/>
    <w:p w14:paraId="65B3357F" w14:textId="77777777" w:rsidR="0087409F" w:rsidRDefault="00E97363">
      <w:pPr>
        <w:pStyle w:val="Heading3"/>
        <w:numPr>
          <w:ilvl w:val="2"/>
          <w:numId w:val="17"/>
        </w:numPr>
      </w:pPr>
      <w:r>
        <w:t>Answer to Part A: RAN2 Assumptions on data collection that require RAN1 confirmation</w:t>
      </w:r>
    </w:p>
    <w:p w14:paraId="2718236D" w14:textId="77777777" w:rsidR="0087409F" w:rsidRDefault="0087409F">
      <w:pPr>
        <w:rPr>
          <w:lang w:val="en-GB"/>
        </w:rPr>
      </w:pPr>
    </w:p>
    <w:p w14:paraId="6413E1B7" w14:textId="77777777" w:rsidR="0087409F" w:rsidRDefault="00E97363">
      <w:pPr>
        <w:pStyle w:val="Heading5"/>
        <w:ind w:left="1008" w:hanging="1008"/>
      </w:pPr>
      <w:r>
        <w:t>Issue 8-20: Clarification on monitoring side and latency</w:t>
      </w:r>
    </w:p>
    <w:p w14:paraId="69C71081" w14:textId="77777777" w:rsidR="0087409F" w:rsidRDefault="00E97363">
      <w:pPr>
        <w:pStyle w:val="Heading6"/>
        <w:ind w:left="1152" w:hanging="1152"/>
      </w:pPr>
      <w:r>
        <w:t>[FL1] Discussion 8-20a:</w:t>
      </w:r>
    </w:p>
    <w:p w14:paraId="14D11BB4" w14:textId="77777777" w:rsidR="0087409F" w:rsidRDefault="00E97363">
      <w:pPr>
        <w:rPr>
          <w:lang w:val="en-GB"/>
        </w:rPr>
      </w:pPr>
      <w:r>
        <w:rPr>
          <w:lang w:val="en-GB"/>
        </w:rPr>
        <w:t>RAN2’s wording of (real-time) monitoring, model monitoring at the NW side, model monitoring at the UE side is ambiguous and needs clarification. Below is RAN1’s interpretation in RAN1’s reply to RAN2.</w:t>
      </w:r>
    </w:p>
    <w:p w14:paraId="35207F04" w14:textId="77777777" w:rsidR="0087409F" w:rsidRDefault="00E97363">
      <w:pPr>
        <w:pStyle w:val="ListParagraph"/>
        <w:numPr>
          <w:ilvl w:val="0"/>
          <w:numId w:val="56"/>
        </w:numPr>
        <w:rPr>
          <w:lang w:val="en-GB"/>
        </w:rPr>
      </w:pPr>
      <w:r>
        <w:rPr>
          <w:lang w:val="en-GB"/>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3AB57FE4" w14:textId="77777777" w:rsidR="0087409F" w:rsidRDefault="00E97363">
      <w:pPr>
        <w:pStyle w:val="ListParagraph"/>
        <w:numPr>
          <w:ilvl w:val="0"/>
          <w:numId w:val="56"/>
        </w:numPr>
        <w:rPr>
          <w:lang w:val="en-GB"/>
        </w:rPr>
      </w:pPr>
      <w:r>
        <w:rPr>
          <w:lang w:val="en-GB"/>
        </w:rPr>
        <w:t>Therefore, model monitoring at the NW/UE side means that NW/UE, respectively, calculates the KPI/metric; the entity that makes the LCM decisions may be different from the entity calculating the KPI/metric.</w:t>
      </w:r>
    </w:p>
    <w:p w14:paraId="5FF81396" w14:textId="77777777" w:rsidR="0087409F" w:rsidRDefault="00E97363">
      <w:pPr>
        <w:pStyle w:val="ListParagraph"/>
        <w:numPr>
          <w:ilvl w:val="0"/>
          <w:numId w:val="56"/>
        </w:numPr>
        <w:rPr>
          <w:lang w:val="en-GB"/>
        </w:rPr>
      </w:pPr>
      <w:r>
        <w:rPr>
          <w:lang w:val="en-GB"/>
        </w:rPr>
        <w:t>Therefore, the latency for monitoring is defined as time from measurement to reporting of measurement. That is, it includes the time taken for KPI/metric calculations and reporting; it does not include time from reporting to LCM decision/action.</w:t>
      </w:r>
    </w:p>
    <w:p w14:paraId="4B143F74" w14:textId="77777777" w:rsidR="0087409F" w:rsidRDefault="0087409F">
      <w:pPr>
        <w:rPr>
          <w:lang w:val="en-GB"/>
        </w:rPr>
      </w:pPr>
    </w:p>
    <w:tbl>
      <w:tblPr>
        <w:tblStyle w:val="TableGrid"/>
        <w:tblW w:w="0" w:type="auto"/>
        <w:tblLook w:val="04A0" w:firstRow="1" w:lastRow="0" w:firstColumn="1" w:lastColumn="0" w:noHBand="0" w:noVBand="1"/>
      </w:tblPr>
      <w:tblGrid>
        <w:gridCol w:w="2235"/>
        <w:gridCol w:w="7727"/>
      </w:tblGrid>
      <w:tr w:rsidR="0087409F" w14:paraId="3461076A" w14:textId="77777777">
        <w:tc>
          <w:tcPr>
            <w:tcW w:w="2235" w:type="dxa"/>
            <w:shd w:val="clear" w:color="auto" w:fill="D9D9D9" w:themeFill="background1" w:themeFillShade="D9"/>
          </w:tcPr>
          <w:p w14:paraId="62D31670"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5710A399" w14:textId="77777777" w:rsidR="0087409F" w:rsidRDefault="00E97363">
            <w:pPr>
              <w:jc w:val="center"/>
              <w:rPr>
                <w:rFonts w:cstheme="minorHAnsi"/>
                <w:b/>
                <w:bCs/>
              </w:rPr>
            </w:pPr>
            <w:r>
              <w:rPr>
                <w:rFonts w:cstheme="minorHAnsi"/>
                <w:b/>
                <w:bCs/>
              </w:rPr>
              <w:t>Comments</w:t>
            </w:r>
          </w:p>
        </w:tc>
      </w:tr>
      <w:tr w:rsidR="0087409F" w14:paraId="71A02C0A" w14:textId="77777777">
        <w:tc>
          <w:tcPr>
            <w:tcW w:w="2235" w:type="dxa"/>
          </w:tcPr>
          <w:p w14:paraId="09663764"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tcPr>
          <w:p w14:paraId="3167AE8D" w14:textId="77777777" w:rsidR="0087409F" w:rsidRDefault="00E97363">
            <w:pPr>
              <w:rPr>
                <w:rFonts w:cstheme="minorHAnsi"/>
                <w:lang w:eastAsia="zh-CN"/>
              </w:rPr>
            </w:pPr>
            <w:r>
              <w:rPr>
                <w:rFonts w:cstheme="minorHAnsi" w:hint="eastAsia"/>
                <w:lang w:eastAsia="zh-CN"/>
              </w:rPr>
              <w:t>F</w:t>
            </w:r>
            <w:r>
              <w:rPr>
                <w:rFonts w:cstheme="minorHAnsi"/>
                <w:lang w:eastAsia="zh-CN"/>
              </w:rPr>
              <w:t xml:space="preserve">ine with this understanding. </w:t>
            </w:r>
          </w:p>
        </w:tc>
      </w:tr>
      <w:tr w:rsidR="0087409F" w14:paraId="07DC9334" w14:textId="77777777">
        <w:tc>
          <w:tcPr>
            <w:tcW w:w="2235" w:type="dxa"/>
          </w:tcPr>
          <w:p w14:paraId="28C66D27" w14:textId="77777777" w:rsidR="0087409F" w:rsidRDefault="00E97363">
            <w:pPr>
              <w:rPr>
                <w:rFonts w:cstheme="minorHAnsi"/>
              </w:rPr>
            </w:pPr>
            <w:r>
              <w:rPr>
                <w:rFonts w:cstheme="minorHAnsi"/>
              </w:rPr>
              <w:t>Nokia/NSB</w:t>
            </w:r>
          </w:p>
        </w:tc>
        <w:tc>
          <w:tcPr>
            <w:tcW w:w="7727" w:type="dxa"/>
          </w:tcPr>
          <w:p w14:paraId="5F562BD6" w14:textId="77777777" w:rsidR="0087409F" w:rsidRDefault="00E97363">
            <w:pPr>
              <w:rPr>
                <w:rFonts w:eastAsia="Malgun Gothic" w:cstheme="minorHAnsi"/>
                <w:lang w:eastAsia="ko-KR"/>
              </w:rPr>
            </w:pPr>
            <w:r>
              <w:rPr>
                <w:rFonts w:eastAsia="Malgun Gothic" w:cstheme="minorHAnsi"/>
                <w:lang w:eastAsia="ko-KR"/>
              </w:rPr>
              <w:t xml:space="preserve">OK. </w:t>
            </w:r>
          </w:p>
        </w:tc>
      </w:tr>
      <w:tr w:rsidR="0087409F" w14:paraId="79D75FD3" w14:textId="77777777">
        <w:tc>
          <w:tcPr>
            <w:tcW w:w="2235" w:type="dxa"/>
          </w:tcPr>
          <w:p w14:paraId="3407D8EE" w14:textId="77777777" w:rsidR="0087409F" w:rsidRDefault="00E97363">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2C19EE4A" w14:textId="77777777" w:rsidR="0087409F" w:rsidRDefault="00E97363">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87409F" w14:paraId="26B6B24D" w14:textId="77777777">
        <w:tc>
          <w:tcPr>
            <w:tcW w:w="2235" w:type="dxa"/>
          </w:tcPr>
          <w:p w14:paraId="568424C7" w14:textId="77777777" w:rsidR="0087409F" w:rsidRDefault="00E97363">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2683BB57" w14:textId="77777777" w:rsidR="0087409F" w:rsidRDefault="00E97363">
            <w:pPr>
              <w:rPr>
                <w:rFonts w:cstheme="minorHAnsi"/>
                <w:lang w:eastAsia="zh-CN"/>
              </w:rPr>
            </w:pPr>
            <w:r>
              <w:rPr>
                <w:rFonts w:cstheme="minorHAnsi" w:hint="eastAsia"/>
                <w:lang w:eastAsia="zh-CN"/>
              </w:rPr>
              <w:t>S</w:t>
            </w:r>
            <w:r>
              <w:rPr>
                <w:rFonts w:cstheme="minorHAnsi"/>
                <w:lang w:eastAsia="zh-CN"/>
              </w:rPr>
              <w:t>upport</w:t>
            </w:r>
          </w:p>
        </w:tc>
      </w:tr>
      <w:tr w:rsidR="0087409F" w14:paraId="313C00D7" w14:textId="77777777">
        <w:tc>
          <w:tcPr>
            <w:tcW w:w="2235" w:type="dxa"/>
          </w:tcPr>
          <w:p w14:paraId="49E30891" w14:textId="77777777" w:rsidR="0087409F" w:rsidRDefault="00E97363">
            <w:pPr>
              <w:rPr>
                <w:rFonts w:cstheme="minorHAnsi"/>
                <w:lang w:eastAsia="zh-CN"/>
              </w:rPr>
            </w:pPr>
            <w:r>
              <w:rPr>
                <w:rFonts w:eastAsia="SimSun" w:cstheme="minorHAnsi" w:hint="eastAsia"/>
                <w:lang w:eastAsia="zh-CN"/>
              </w:rPr>
              <w:lastRenderedPageBreak/>
              <w:t>ZTE</w:t>
            </w:r>
          </w:p>
        </w:tc>
        <w:tc>
          <w:tcPr>
            <w:tcW w:w="7727" w:type="dxa"/>
          </w:tcPr>
          <w:p w14:paraId="25CC7F4A" w14:textId="77777777" w:rsidR="0087409F" w:rsidRDefault="00E97363">
            <w:pPr>
              <w:rPr>
                <w:rFonts w:cstheme="minorHAnsi"/>
                <w:lang w:eastAsia="zh-CN"/>
              </w:rPr>
            </w:pPr>
            <w:r>
              <w:rPr>
                <w:rFonts w:eastAsia="SimSun" w:cstheme="minorHAnsi" w:hint="eastAsia"/>
                <w:lang w:eastAsia="zh-CN"/>
              </w:rPr>
              <w:t>Support</w:t>
            </w:r>
          </w:p>
        </w:tc>
      </w:tr>
      <w:tr w:rsidR="003E033C" w14:paraId="6A1E331D" w14:textId="77777777">
        <w:tc>
          <w:tcPr>
            <w:tcW w:w="2235" w:type="dxa"/>
          </w:tcPr>
          <w:p w14:paraId="65F91278" w14:textId="77777777" w:rsidR="003E033C" w:rsidRPr="00706053" w:rsidRDefault="003E033C" w:rsidP="00CD2C5A">
            <w:pPr>
              <w:rPr>
                <w:rFonts w:cstheme="minorHAnsi"/>
                <w:lang w:eastAsia="zh-CN"/>
              </w:rPr>
            </w:pPr>
            <w:r>
              <w:rPr>
                <w:rFonts w:cstheme="minorHAnsi" w:hint="eastAsia"/>
                <w:lang w:eastAsia="zh-CN"/>
              </w:rPr>
              <w:t>CATT</w:t>
            </w:r>
          </w:p>
        </w:tc>
        <w:tc>
          <w:tcPr>
            <w:tcW w:w="7727" w:type="dxa"/>
          </w:tcPr>
          <w:p w14:paraId="1F4661AF" w14:textId="77777777" w:rsidR="003E033C" w:rsidRPr="00706053" w:rsidRDefault="003E033C" w:rsidP="00CD2C5A">
            <w:pPr>
              <w:rPr>
                <w:rFonts w:cstheme="minorHAnsi"/>
                <w:lang w:eastAsia="zh-CN"/>
              </w:rPr>
            </w:pPr>
            <w:r>
              <w:rPr>
                <w:rFonts w:cstheme="minorHAnsi" w:hint="eastAsia"/>
                <w:lang w:eastAsia="zh-CN"/>
              </w:rPr>
              <w:t>Same understanding.</w:t>
            </w:r>
          </w:p>
        </w:tc>
      </w:tr>
      <w:tr w:rsidR="00245A48" w14:paraId="18061A7F" w14:textId="77777777">
        <w:tc>
          <w:tcPr>
            <w:tcW w:w="2235" w:type="dxa"/>
          </w:tcPr>
          <w:p w14:paraId="239BD6C0" w14:textId="77777777" w:rsidR="00245A48" w:rsidRPr="00AE377F" w:rsidRDefault="00245A48" w:rsidP="00245A48">
            <w:pPr>
              <w:rPr>
                <w:rFonts w:cstheme="minorHAnsi"/>
              </w:rPr>
            </w:pPr>
            <w:r>
              <w:rPr>
                <w:rFonts w:cstheme="minorHAnsi" w:hint="eastAsia"/>
                <w:lang w:eastAsia="zh-CN"/>
              </w:rPr>
              <w:t>H</w:t>
            </w:r>
            <w:r>
              <w:rPr>
                <w:rFonts w:cstheme="minorHAnsi"/>
                <w:lang w:eastAsia="zh-CN"/>
              </w:rPr>
              <w:t>uawei, HiSilicon</w:t>
            </w:r>
          </w:p>
        </w:tc>
        <w:tc>
          <w:tcPr>
            <w:tcW w:w="7727" w:type="dxa"/>
          </w:tcPr>
          <w:p w14:paraId="2C8A36DA" w14:textId="77777777" w:rsidR="00245A48" w:rsidRDefault="00245A48" w:rsidP="00245A48">
            <w:pPr>
              <w:rPr>
                <w:rFonts w:cstheme="minorHAnsi"/>
                <w:lang w:eastAsia="zh-CN"/>
              </w:rPr>
            </w:pPr>
            <w:r>
              <w:rPr>
                <w:rFonts w:cstheme="minorHAnsi" w:hint="eastAsia"/>
                <w:lang w:eastAsia="zh-CN"/>
              </w:rPr>
              <w:t>I</w:t>
            </w:r>
            <w:r>
              <w:rPr>
                <w:rFonts w:cstheme="minorHAnsi"/>
                <w:lang w:eastAsia="zh-CN"/>
              </w:rPr>
              <w:t xml:space="preserve">n our understanding, UE side monitoring means UE (based on monitoring input) to </w:t>
            </w:r>
            <w:r w:rsidRPr="000818E9">
              <w:rPr>
                <w:rFonts w:cstheme="minorHAnsi"/>
                <w:b/>
                <w:lang w:eastAsia="zh-CN"/>
              </w:rPr>
              <w:t>make decisions</w:t>
            </w:r>
            <w:r>
              <w:rPr>
                <w:rFonts w:cstheme="minorHAnsi"/>
                <w:lang w:eastAsia="zh-CN"/>
              </w:rPr>
              <w:t xml:space="preserve">, NW side monitoring means NW (based on monitoring input) to </w:t>
            </w:r>
            <w:r w:rsidRPr="000818E9">
              <w:rPr>
                <w:rFonts w:cstheme="minorHAnsi"/>
                <w:b/>
                <w:lang w:eastAsia="zh-CN"/>
              </w:rPr>
              <w:t>make decisions</w:t>
            </w:r>
            <w:r>
              <w:rPr>
                <w:rFonts w:cstheme="minorHAnsi"/>
                <w:lang w:eastAsia="zh-CN"/>
              </w:rPr>
              <w:t>. Such monitoring input can be either the calculated metrics, or the raw data (e.g., label and inference input/output).</w:t>
            </w:r>
          </w:p>
          <w:p w14:paraId="4D671E63" w14:textId="77777777" w:rsidR="00245A48" w:rsidRDefault="00245A48" w:rsidP="00245A48">
            <w:pPr>
              <w:rPr>
                <w:rFonts w:cstheme="minorHAnsi"/>
                <w:lang w:eastAsia="zh-CN"/>
              </w:rPr>
            </w:pPr>
            <w:r>
              <w:rPr>
                <w:rFonts w:cstheme="minorHAnsi" w:hint="eastAsia"/>
                <w:lang w:eastAsia="zh-CN"/>
              </w:rPr>
              <w:t>Changes</w:t>
            </w:r>
            <w:r>
              <w:rPr>
                <w:rFonts w:cstheme="minorHAnsi"/>
                <w:lang w:eastAsia="zh-CN"/>
              </w:rPr>
              <w:t xml:space="preserve">: </w:t>
            </w:r>
          </w:p>
          <w:p w14:paraId="0805A9F7" w14:textId="77777777" w:rsidR="00245A48" w:rsidRDefault="00245A48" w:rsidP="00245A48">
            <w:pPr>
              <w:pStyle w:val="ListParagraph"/>
              <w:numPr>
                <w:ilvl w:val="0"/>
                <w:numId w:val="56"/>
              </w:numPr>
              <w:spacing w:before="0"/>
              <w:jc w:val="left"/>
              <w:rPr>
                <w:lang w:val="en-GB"/>
              </w:rPr>
            </w:pPr>
            <w:r w:rsidRPr="006C5D53">
              <w:rPr>
                <w:lang w:val="en-GB"/>
              </w:rPr>
              <w:t xml:space="preserve">RAN1’s interpretation is that “monitoring” refers to </w:t>
            </w:r>
            <w:r w:rsidRPr="00697D5C">
              <w:rPr>
                <w:color w:val="FF0000"/>
                <w:lang w:val="en-GB"/>
              </w:rPr>
              <w:t xml:space="preserve">monitoring inputs </w:t>
            </w:r>
            <w:r w:rsidRPr="00697D5C">
              <w:rPr>
                <w:strike/>
                <w:color w:val="FF0000"/>
                <w:lang w:val="en-GB"/>
              </w:rPr>
              <w:t>KPI/metric calculations</w:t>
            </w:r>
            <w:r w:rsidRPr="00697D5C">
              <w:rPr>
                <w:color w:val="FF0000"/>
                <w:lang w:val="en-GB"/>
              </w:rPr>
              <w:t xml:space="preserve"> </w:t>
            </w:r>
            <w:r>
              <w:rPr>
                <w:lang w:val="en-GB"/>
              </w:rPr>
              <w:t>to assess functionality/model performance and making the KPI/metric available at the monitoring entity</w:t>
            </w:r>
            <w:r w:rsidRPr="006C5D53">
              <w:rPr>
                <w:lang w:val="en-GB"/>
              </w:rPr>
              <w:t xml:space="preserve">, </w:t>
            </w:r>
            <w:r>
              <w:rPr>
                <w:lang w:val="en-GB"/>
              </w:rPr>
              <w:t>and it does not refer</w:t>
            </w:r>
            <w:r w:rsidRPr="006C5D53">
              <w:rPr>
                <w:lang w:val="en-GB"/>
              </w:rPr>
              <w:t xml:space="preserve"> </w:t>
            </w:r>
            <w:r>
              <w:rPr>
                <w:lang w:val="en-GB"/>
              </w:rPr>
              <w:t xml:space="preserve">to </w:t>
            </w:r>
            <w:r w:rsidRPr="006C5D53">
              <w:rPr>
                <w:lang w:val="en-GB"/>
              </w:rPr>
              <w:t xml:space="preserve">the </w:t>
            </w:r>
            <w:r>
              <w:rPr>
                <w:lang w:val="en-GB"/>
              </w:rPr>
              <w:t xml:space="preserve">resulting LCM decisions and actions such as </w:t>
            </w:r>
            <w:r w:rsidRPr="006C5D53">
              <w:rPr>
                <w:lang w:val="en-GB"/>
              </w:rPr>
              <w:t>functionality/model activation/deactivation/switching/fallback.</w:t>
            </w:r>
          </w:p>
          <w:p w14:paraId="5C560EB8" w14:textId="77777777" w:rsidR="00245A48" w:rsidRPr="006C5D53" w:rsidRDefault="00245A48" w:rsidP="00245A48">
            <w:pPr>
              <w:pStyle w:val="ListParagraph"/>
              <w:numPr>
                <w:ilvl w:val="1"/>
                <w:numId w:val="56"/>
              </w:numPr>
              <w:spacing w:before="0"/>
              <w:jc w:val="left"/>
              <w:rPr>
                <w:lang w:val="en-GB"/>
              </w:rPr>
            </w:pPr>
            <w:r w:rsidRPr="00697D5C">
              <w:rPr>
                <w:color w:val="FF0000"/>
                <w:lang w:val="en-GB"/>
              </w:rPr>
              <w:t>monitoring inputs</w:t>
            </w:r>
            <w:r>
              <w:rPr>
                <w:color w:val="FF0000"/>
                <w:lang w:val="en-GB"/>
              </w:rPr>
              <w:t xml:space="preserve"> may include the KPI/metric, or the raw data used to calculate the KPI/metrics</w:t>
            </w:r>
          </w:p>
          <w:p w14:paraId="6C7F8634" w14:textId="77777777" w:rsidR="00245A48" w:rsidRDefault="00245A48" w:rsidP="00245A48">
            <w:pPr>
              <w:pStyle w:val="ListParagraph"/>
              <w:numPr>
                <w:ilvl w:val="0"/>
                <w:numId w:val="56"/>
              </w:numPr>
              <w:spacing w:before="0"/>
              <w:jc w:val="left"/>
              <w:rPr>
                <w:lang w:val="en-GB"/>
              </w:rPr>
            </w:pPr>
            <w:r>
              <w:rPr>
                <w:lang w:val="en-GB"/>
              </w:rPr>
              <w:t xml:space="preserve">Therefore, model monitoring at the NW/UE side means that NW/UE, respectively, </w:t>
            </w:r>
            <w:r w:rsidRPr="00697D5C">
              <w:rPr>
                <w:color w:val="FF0000"/>
                <w:lang w:val="en-GB"/>
              </w:rPr>
              <w:t xml:space="preserve">making the decision </w:t>
            </w:r>
            <w:r w:rsidRPr="00697D5C">
              <w:rPr>
                <w:strike/>
                <w:color w:val="FF0000"/>
                <w:lang w:val="en-GB"/>
              </w:rPr>
              <w:t>calculates the KPI/metric</w:t>
            </w:r>
            <w:r>
              <w:rPr>
                <w:lang w:val="en-GB"/>
              </w:rPr>
              <w:t>; the entity that makes the LCM decisions may be different from the entity</w:t>
            </w:r>
            <w:r w:rsidRPr="00697D5C">
              <w:rPr>
                <w:color w:val="FF0000"/>
                <w:lang w:val="en-GB"/>
              </w:rPr>
              <w:t xml:space="preserve"> </w:t>
            </w:r>
            <w:r>
              <w:rPr>
                <w:color w:val="FF0000"/>
                <w:lang w:val="en-GB"/>
              </w:rPr>
              <w:t xml:space="preserve">generating </w:t>
            </w:r>
            <w:r w:rsidRPr="00697D5C">
              <w:rPr>
                <w:color w:val="FF0000"/>
                <w:lang w:val="en-GB"/>
              </w:rPr>
              <w:t>monitoring inputs</w:t>
            </w:r>
            <w:r>
              <w:rPr>
                <w:lang w:val="en-GB"/>
              </w:rPr>
              <w:t xml:space="preserve"> </w:t>
            </w:r>
            <w:r w:rsidRPr="00697D5C">
              <w:rPr>
                <w:strike/>
                <w:lang w:val="en-GB"/>
              </w:rPr>
              <w:t>calculating the KPI/metric</w:t>
            </w:r>
            <w:r>
              <w:rPr>
                <w:lang w:val="en-GB"/>
              </w:rPr>
              <w:t>.</w:t>
            </w:r>
          </w:p>
          <w:p w14:paraId="734C5F2A" w14:textId="77777777" w:rsidR="00245A48" w:rsidRDefault="00245A48" w:rsidP="00245A48">
            <w:pPr>
              <w:pStyle w:val="ListParagraph"/>
              <w:numPr>
                <w:ilvl w:val="0"/>
                <w:numId w:val="56"/>
              </w:numPr>
              <w:spacing w:before="0"/>
              <w:jc w:val="left"/>
              <w:rPr>
                <w:lang w:val="en-GB"/>
              </w:rPr>
            </w:pPr>
            <w:r>
              <w:rPr>
                <w:lang w:val="en-GB"/>
              </w:rPr>
              <w:t>Therefore, the latency for monitoring</w:t>
            </w:r>
            <w:r w:rsidRPr="006C5D53">
              <w:rPr>
                <w:lang w:val="en-GB"/>
              </w:rPr>
              <w:t xml:space="preserve"> </w:t>
            </w:r>
            <w:r>
              <w:rPr>
                <w:lang w:val="en-GB"/>
              </w:rPr>
              <w:t xml:space="preserve">is defined as time from measurement to reporting of </w:t>
            </w:r>
            <w:r w:rsidRPr="00697D5C">
              <w:rPr>
                <w:color w:val="FF0000"/>
                <w:lang w:val="en-GB"/>
              </w:rPr>
              <w:t>monitoring inputs</w:t>
            </w:r>
            <w:r>
              <w:rPr>
                <w:color w:val="FF0000"/>
                <w:lang w:val="en-GB"/>
              </w:rPr>
              <w:t xml:space="preserve"> </w:t>
            </w:r>
            <w:r w:rsidRPr="00E30C64">
              <w:rPr>
                <w:strike/>
                <w:color w:val="FF0000"/>
                <w:lang w:val="en-GB"/>
              </w:rPr>
              <w:t>measurement</w:t>
            </w:r>
            <w:r>
              <w:rPr>
                <w:lang w:val="en-GB"/>
              </w:rPr>
              <w:t>. That is, it includes the time taken for</w:t>
            </w:r>
            <w:r w:rsidRPr="00697D5C">
              <w:rPr>
                <w:color w:val="FF0000"/>
                <w:lang w:val="en-GB"/>
              </w:rPr>
              <w:t xml:space="preserve"> monitoring inputs</w:t>
            </w:r>
            <w:r>
              <w:rPr>
                <w:color w:val="FF0000"/>
                <w:lang w:val="en-GB"/>
              </w:rPr>
              <w:t xml:space="preserve"> generation</w:t>
            </w:r>
            <w:r>
              <w:rPr>
                <w:lang w:val="en-GB"/>
              </w:rPr>
              <w:t xml:space="preserve"> </w:t>
            </w:r>
            <w:r w:rsidRPr="000D3480">
              <w:rPr>
                <w:strike/>
                <w:color w:val="FF0000"/>
                <w:lang w:val="en-GB"/>
              </w:rPr>
              <w:t>KPI/metric calculations</w:t>
            </w:r>
            <w:r w:rsidRPr="000D3480">
              <w:rPr>
                <w:color w:val="FF0000"/>
                <w:lang w:val="en-GB"/>
              </w:rPr>
              <w:t xml:space="preserve"> </w:t>
            </w:r>
            <w:r>
              <w:rPr>
                <w:lang w:val="en-GB"/>
              </w:rPr>
              <w:t>and reporting; it does not include time from reporting to LCM decision/action.</w:t>
            </w:r>
          </w:p>
          <w:p w14:paraId="53EBCC36" w14:textId="77777777" w:rsidR="00245A48" w:rsidRPr="00245A48" w:rsidRDefault="00245A48" w:rsidP="00245A48">
            <w:pPr>
              <w:rPr>
                <w:rFonts w:cstheme="minorHAnsi"/>
                <w:lang w:val="en-GB" w:eastAsia="zh-CN"/>
              </w:rPr>
            </w:pPr>
          </w:p>
        </w:tc>
      </w:tr>
      <w:tr w:rsidR="007A1200" w14:paraId="7235EAE0" w14:textId="77777777">
        <w:tc>
          <w:tcPr>
            <w:tcW w:w="2235" w:type="dxa"/>
          </w:tcPr>
          <w:p w14:paraId="2BAB739A" w14:textId="4A3E2788" w:rsidR="007A1200" w:rsidRDefault="007A1200" w:rsidP="00245A48">
            <w:pPr>
              <w:rPr>
                <w:rFonts w:cstheme="minorHAnsi"/>
                <w:lang w:eastAsia="zh-CN"/>
              </w:rPr>
            </w:pPr>
            <w:r>
              <w:rPr>
                <w:rFonts w:cstheme="minorHAnsi"/>
                <w:lang w:eastAsia="zh-CN"/>
              </w:rPr>
              <w:t>KDDI</w:t>
            </w:r>
          </w:p>
        </w:tc>
        <w:tc>
          <w:tcPr>
            <w:tcW w:w="7727" w:type="dxa"/>
          </w:tcPr>
          <w:p w14:paraId="6B7E9563" w14:textId="1DA00859" w:rsidR="007A1200" w:rsidRDefault="007A1200" w:rsidP="00245A48">
            <w:pPr>
              <w:rPr>
                <w:rFonts w:cstheme="minorHAnsi"/>
                <w:lang w:eastAsia="zh-CN"/>
              </w:rPr>
            </w:pPr>
            <w:r>
              <w:rPr>
                <w:rFonts w:cstheme="minorHAnsi"/>
                <w:lang w:eastAsia="zh-CN"/>
              </w:rPr>
              <w:t>Support.</w:t>
            </w:r>
          </w:p>
        </w:tc>
      </w:tr>
      <w:tr w:rsidR="002431DE" w14:paraId="58C34B5B" w14:textId="77777777">
        <w:tc>
          <w:tcPr>
            <w:tcW w:w="2235" w:type="dxa"/>
          </w:tcPr>
          <w:p w14:paraId="75C3D2EB" w14:textId="43526723" w:rsidR="002431DE" w:rsidRDefault="002431DE" w:rsidP="002431DE">
            <w:pPr>
              <w:rPr>
                <w:rFonts w:cstheme="minorHAnsi"/>
                <w:lang w:eastAsia="zh-CN"/>
              </w:rPr>
            </w:pPr>
            <w:r w:rsidRPr="00BC6A53">
              <w:rPr>
                <w:rFonts w:cstheme="minorHAnsi"/>
                <w:lang w:eastAsia="zh-CN"/>
              </w:rPr>
              <w:t>Ericsson</w:t>
            </w:r>
          </w:p>
        </w:tc>
        <w:tc>
          <w:tcPr>
            <w:tcW w:w="7727" w:type="dxa"/>
          </w:tcPr>
          <w:p w14:paraId="4B4B801B" w14:textId="77777777" w:rsidR="002431DE" w:rsidRDefault="002431DE" w:rsidP="002431DE">
            <w:pPr>
              <w:rPr>
                <w:rFonts w:cstheme="minorHAnsi"/>
                <w:lang w:eastAsia="zh-CN"/>
              </w:rPr>
            </w:pPr>
            <w:r>
              <w:rPr>
                <w:rFonts w:cstheme="minorHAnsi"/>
                <w:lang w:eastAsia="zh-CN"/>
              </w:rPr>
              <w:t>Agree with the proposal. Slight confusion on the last bullet.</w:t>
            </w:r>
          </w:p>
          <w:p w14:paraId="2A7E7635" w14:textId="77777777" w:rsidR="002431DE" w:rsidRDefault="002431DE" w:rsidP="002431DE">
            <w:pPr>
              <w:rPr>
                <w:rFonts w:cstheme="minorHAnsi"/>
                <w:lang w:eastAsia="zh-CN"/>
              </w:rPr>
            </w:pPr>
          </w:p>
          <w:p w14:paraId="5089A665" w14:textId="77777777" w:rsidR="002431DE" w:rsidRDefault="002431DE" w:rsidP="002431DE">
            <w:pPr>
              <w:pStyle w:val="ListParagraph"/>
              <w:numPr>
                <w:ilvl w:val="0"/>
                <w:numId w:val="56"/>
              </w:numPr>
              <w:rPr>
                <w:lang w:val="en-GB"/>
              </w:rPr>
            </w:pPr>
            <w:r>
              <w:rPr>
                <w:lang w:val="en-GB"/>
              </w:rPr>
              <w:t xml:space="preserve">Therefore, the latency for monitoring is defined as time from measurement to reporting of </w:t>
            </w:r>
            <w:r w:rsidRPr="00BC6A53">
              <w:rPr>
                <w:color w:val="FF0000"/>
                <w:lang w:val="en-GB"/>
              </w:rPr>
              <w:t>measurement</w:t>
            </w:r>
            <w:r>
              <w:rPr>
                <w:color w:val="FF0000"/>
                <w:lang w:val="en-GB"/>
              </w:rPr>
              <w:t xml:space="preserve">. </w:t>
            </w:r>
            <w:r>
              <w:rPr>
                <w:lang w:val="en-GB"/>
              </w:rPr>
              <w:t>That is, it includes the time taken for KPI/metric calculations and reporting; it does not include time from reporting to LCM decision/action.</w:t>
            </w:r>
          </w:p>
          <w:p w14:paraId="747F7548" w14:textId="4BC1540C" w:rsidR="002431DE" w:rsidRDefault="002431DE" w:rsidP="002431DE">
            <w:pPr>
              <w:rPr>
                <w:rFonts w:cstheme="minorHAnsi"/>
                <w:lang w:eastAsia="zh-CN"/>
              </w:rPr>
            </w:pPr>
            <w:r>
              <w:rPr>
                <w:rFonts w:cstheme="minorHAnsi"/>
                <w:lang w:val="en-GB" w:eastAsia="zh-CN"/>
              </w:rPr>
              <w:t xml:space="preserve">Is it really a measurement that is reported? Should the red part be changed to </w:t>
            </w:r>
            <w:r>
              <w:rPr>
                <w:color w:val="FF0000"/>
                <w:lang w:val="en-GB"/>
              </w:rPr>
              <w:t xml:space="preserve">“measurement or </w:t>
            </w:r>
            <w:r w:rsidRPr="00BC6A53">
              <w:rPr>
                <w:color w:val="FF0000"/>
                <w:lang w:val="en-GB"/>
              </w:rPr>
              <w:t>KPI/metric”</w:t>
            </w:r>
            <w:r>
              <w:rPr>
                <w:lang w:val="en-GB"/>
              </w:rPr>
              <w:t xml:space="preserve">. </w:t>
            </w:r>
          </w:p>
        </w:tc>
      </w:tr>
      <w:tr w:rsidR="00155B5C" w:rsidRPr="00155B5C" w14:paraId="350E7130" w14:textId="77777777">
        <w:tc>
          <w:tcPr>
            <w:tcW w:w="2235" w:type="dxa"/>
          </w:tcPr>
          <w:p w14:paraId="0921B202" w14:textId="554BD115" w:rsidR="00155B5C" w:rsidRPr="00155B5C" w:rsidRDefault="00155B5C" w:rsidP="00155B5C">
            <w:pPr>
              <w:rPr>
                <w:rFonts w:cstheme="minorHAnsi"/>
                <w:lang w:eastAsia="zh-CN"/>
              </w:rPr>
            </w:pPr>
            <w:r w:rsidRPr="00155B5C">
              <w:rPr>
                <w:rFonts w:cstheme="minorHAnsi"/>
                <w:lang w:eastAsia="zh-CN"/>
              </w:rPr>
              <w:t>Futurewei</w:t>
            </w:r>
          </w:p>
        </w:tc>
        <w:tc>
          <w:tcPr>
            <w:tcW w:w="7727" w:type="dxa"/>
          </w:tcPr>
          <w:p w14:paraId="6CB69F69" w14:textId="58A0EABE" w:rsidR="00155B5C" w:rsidRPr="00155B5C" w:rsidRDefault="00155B5C" w:rsidP="00155B5C">
            <w:pPr>
              <w:rPr>
                <w:rFonts w:cstheme="minorHAnsi"/>
                <w:lang w:eastAsia="zh-CN"/>
              </w:rPr>
            </w:pPr>
            <w:r w:rsidRPr="00155B5C">
              <w:rPr>
                <w:rFonts w:cstheme="minorHAnsi"/>
                <w:lang w:eastAsia="zh-CN"/>
              </w:rPr>
              <w:t>Support</w:t>
            </w:r>
          </w:p>
        </w:tc>
      </w:tr>
      <w:tr w:rsidR="009F26B1" w:rsidRPr="00155B5C" w14:paraId="2924FF5C" w14:textId="77777777">
        <w:tc>
          <w:tcPr>
            <w:tcW w:w="2235" w:type="dxa"/>
          </w:tcPr>
          <w:p w14:paraId="41445D20" w14:textId="528C6AB5" w:rsidR="009F26B1" w:rsidRPr="00155B5C" w:rsidRDefault="009F26B1" w:rsidP="009F26B1">
            <w:pPr>
              <w:rPr>
                <w:rFonts w:cstheme="minorHAnsi"/>
                <w:lang w:eastAsia="zh-CN"/>
              </w:rPr>
            </w:pPr>
            <w:r>
              <w:rPr>
                <w:rFonts w:cstheme="minorHAnsi" w:hint="eastAsia"/>
                <w:lang w:eastAsia="zh-CN"/>
              </w:rPr>
              <w:lastRenderedPageBreak/>
              <w:t>N</w:t>
            </w:r>
            <w:r>
              <w:rPr>
                <w:rFonts w:cstheme="minorHAnsi"/>
                <w:lang w:eastAsia="zh-CN"/>
              </w:rPr>
              <w:t>EC</w:t>
            </w:r>
          </w:p>
        </w:tc>
        <w:tc>
          <w:tcPr>
            <w:tcW w:w="7727" w:type="dxa"/>
          </w:tcPr>
          <w:p w14:paraId="76B56D0A" w14:textId="6FE672C0" w:rsidR="009F26B1" w:rsidRPr="00155B5C" w:rsidRDefault="009F26B1" w:rsidP="009F26B1">
            <w:pPr>
              <w:rPr>
                <w:rFonts w:cstheme="minorHAnsi"/>
                <w:lang w:eastAsia="zh-CN"/>
              </w:rPr>
            </w:pPr>
            <w:r>
              <w:rPr>
                <w:rFonts w:cstheme="minorHAnsi" w:hint="eastAsia"/>
                <w:lang w:eastAsia="zh-CN"/>
              </w:rPr>
              <w:t>O</w:t>
            </w:r>
            <w:r>
              <w:rPr>
                <w:rFonts w:cstheme="minorHAnsi"/>
                <w:lang w:eastAsia="zh-CN"/>
              </w:rPr>
              <w:t>K</w:t>
            </w:r>
          </w:p>
        </w:tc>
      </w:tr>
      <w:tr w:rsidR="00A13F38" w:rsidRPr="00155B5C" w14:paraId="7E58D02A" w14:textId="77777777">
        <w:tc>
          <w:tcPr>
            <w:tcW w:w="2235" w:type="dxa"/>
          </w:tcPr>
          <w:p w14:paraId="3047B043" w14:textId="2EF36CF1" w:rsidR="00A13F38" w:rsidRDefault="00A13F38" w:rsidP="00A13F38">
            <w:pPr>
              <w:rPr>
                <w:rFonts w:cstheme="minorHAnsi"/>
                <w:lang w:eastAsia="zh-CN"/>
              </w:rPr>
            </w:pPr>
            <w:r>
              <w:rPr>
                <w:rFonts w:cstheme="minorHAnsi"/>
                <w:lang w:eastAsia="zh-CN"/>
              </w:rPr>
              <w:t>IIT Kanpur</w:t>
            </w:r>
          </w:p>
        </w:tc>
        <w:tc>
          <w:tcPr>
            <w:tcW w:w="7727" w:type="dxa"/>
          </w:tcPr>
          <w:p w14:paraId="4BA7241B" w14:textId="77777777" w:rsidR="00A13F38" w:rsidRDefault="00A13F38" w:rsidP="00A13F38">
            <w:pPr>
              <w:rPr>
                <w:rFonts w:cstheme="minorHAnsi"/>
                <w:lang w:eastAsia="zh-CN"/>
              </w:rPr>
            </w:pPr>
            <w:r>
              <w:rPr>
                <w:rFonts w:cstheme="minorHAnsi"/>
                <w:lang w:eastAsia="zh-CN"/>
              </w:rPr>
              <w:t xml:space="preserve">Generally fine with the understanding. However, the monitoring also includes categorizing the model as working fine or not, e.g., based on comparison of some threshold value with the calculated KPI/metric, the monitoring entity can decide whether the model is performing as expected or not. </w:t>
            </w:r>
          </w:p>
          <w:p w14:paraId="4941DA19" w14:textId="6620EF61" w:rsidR="00A13F38" w:rsidRDefault="00A13F38" w:rsidP="00A13F38">
            <w:pPr>
              <w:rPr>
                <w:rFonts w:cstheme="minorHAnsi"/>
                <w:lang w:eastAsia="zh-CN"/>
              </w:rPr>
            </w:pPr>
            <w:r>
              <w:rPr>
                <w:rFonts w:cstheme="minorHAnsi"/>
                <w:lang w:eastAsia="zh-CN"/>
              </w:rPr>
              <w:t>The monitoring has to be done by the monitoring entity, but according to the first bullet “</w:t>
            </w:r>
            <w:r w:rsidRPr="00795FEC">
              <w:rPr>
                <w:i/>
                <w:iCs/>
                <w:lang w:val="en-GB"/>
              </w:rPr>
              <w:t>RAN1’s interpretation is that “monitoring” refers to KPI/metric calculations to assess functionality/model performance and making the KPI/metric available at the monitoring entity…</w:t>
            </w:r>
            <w:r w:rsidRPr="00795FEC">
              <w:rPr>
                <w:rFonts w:cstheme="minorHAnsi"/>
                <w:i/>
                <w:iCs/>
                <w:lang w:eastAsia="zh-CN"/>
              </w:rPr>
              <w:t>”</w:t>
            </w:r>
            <w:r>
              <w:rPr>
                <w:rFonts w:cstheme="minorHAnsi"/>
                <w:i/>
                <w:iCs/>
                <w:lang w:eastAsia="zh-CN"/>
              </w:rPr>
              <w:t xml:space="preserve">, </w:t>
            </w:r>
            <w:r>
              <w:rPr>
                <w:rFonts w:cstheme="minorHAnsi"/>
                <w:lang w:eastAsia="zh-CN"/>
              </w:rPr>
              <w:t>it seems that monitoring is making the KPI/metric available at the monitoring entity. Then, what is the role of monitoring entity? If it is taking decision based on KPI/metric, then that should be termed as monitoring, else there is a contradiction here.</w:t>
            </w:r>
          </w:p>
        </w:tc>
      </w:tr>
      <w:tr w:rsidR="00532C99" w:rsidRPr="00155B5C" w14:paraId="4D751E7F" w14:textId="77777777">
        <w:tc>
          <w:tcPr>
            <w:tcW w:w="2235" w:type="dxa"/>
          </w:tcPr>
          <w:p w14:paraId="1EAD10FD" w14:textId="02DDFE6F" w:rsidR="00532C99" w:rsidRDefault="00532C99" w:rsidP="00532C99">
            <w:pPr>
              <w:rPr>
                <w:rFonts w:cstheme="minorHAnsi"/>
                <w:lang w:eastAsia="zh-CN"/>
              </w:rPr>
            </w:pPr>
            <w:r>
              <w:rPr>
                <w:rFonts w:cstheme="minorHAnsi"/>
                <w:lang w:eastAsia="zh-CN"/>
              </w:rPr>
              <w:t>NTT DOCOMO</w:t>
            </w:r>
          </w:p>
        </w:tc>
        <w:tc>
          <w:tcPr>
            <w:tcW w:w="7727" w:type="dxa"/>
          </w:tcPr>
          <w:p w14:paraId="7071812A" w14:textId="19768D1E" w:rsidR="00532C99" w:rsidRDefault="00532C99" w:rsidP="00532C99">
            <w:pPr>
              <w:rPr>
                <w:rFonts w:cstheme="minorHAnsi"/>
                <w:lang w:eastAsia="zh-CN"/>
              </w:rPr>
            </w:pPr>
            <w:r>
              <w:rPr>
                <w:rFonts w:eastAsia="MS Mincho" w:cstheme="minorHAnsi" w:hint="eastAsia"/>
                <w:lang w:eastAsia="ja-JP"/>
              </w:rPr>
              <w:t>S</w:t>
            </w:r>
            <w:r>
              <w:rPr>
                <w:rFonts w:eastAsia="MS Mincho" w:cstheme="minorHAnsi"/>
                <w:lang w:eastAsia="ja-JP"/>
              </w:rPr>
              <w:t>upport the proposal.</w:t>
            </w:r>
          </w:p>
        </w:tc>
      </w:tr>
    </w:tbl>
    <w:p w14:paraId="3D333CAC" w14:textId="77777777" w:rsidR="0087409F" w:rsidRDefault="0087409F">
      <w:pPr>
        <w:rPr>
          <w:lang w:val="en-GB"/>
        </w:rPr>
      </w:pPr>
    </w:p>
    <w:p w14:paraId="71AB77B6" w14:textId="77777777" w:rsidR="0087409F" w:rsidRDefault="0087409F">
      <w:pPr>
        <w:rPr>
          <w:lang w:val="en-GB"/>
        </w:rPr>
      </w:pPr>
    </w:p>
    <w:p w14:paraId="7BA03605" w14:textId="6F29A89D" w:rsidR="00500918" w:rsidRPr="008E6007" w:rsidRDefault="00500918" w:rsidP="00500918">
      <w:pPr>
        <w:pStyle w:val="Heading6"/>
        <w:ind w:left="1152" w:hanging="1152"/>
        <w:rPr>
          <w:lang w:val="en-US"/>
        </w:rPr>
      </w:pPr>
      <w:r>
        <w:t xml:space="preserve">[FL2] </w:t>
      </w:r>
      <w:r>
        <w:t>Discussion 8-20b:</w:t>
      </w:r>
    </w:p>
    <w:p w14:paraId="4C4557E0" w14:textId="77777777" w:rsidR="00500918" w:rsidRPr="00500918" w:rsidRDefault="00500918" w:rsidP="00500918">
      <w:pPr>
        <w:spacing w:after="160" w:line="256" w:lineRule="auto"/>
        <w:rPr>
          <w:rFonts w:ascii="Calibri" w:eastAsia="SimSun" w:hAnsi="Calibri" w:cs="Arial"/>
          <w:i/>
          <w:iCs/>
          <w:kern w:val="2"/>
          <w:highlight w:val="yellow"/>
          <w:lang w:eastAsia="ko-KR"/>
          <w14:ligatures w14:val="standardContextual"/>
        </w:rPr>
      </w:pPr>
      <w:r w:rsidRPr="00500918">
        <w:rPr>
          <w:rFonts w:ascii="Calibri" w:eastAsia="SimSun" w:hAnsi="Calibri" w:cs="Arial"/>
          <w:i/>
          <w:iCs/>
          <w:kern w:val="2"/>
          <w:highlight w:val="yellow"/>
          <w:lang w:eastAsia="ko-KR"/>
          <w14:ligatures w14:val="standardContextual"/>
        </w:rPr>
        <w:t>Decision by NW</w:t>
      </w:r>
    </w:p>
    <w:p w14:paraId="1B49022C" w14:textId="77777777" w:rsidR="00500918" w:rsidRPr="00500918" w:rsidRDefault="00500918" w:rsidP="00500918">
      <w:pPr>
        <w:pStyle w:val="ListParagraph"/>
        <w:numPr>
          <w:ilvl w:val="0"/>
          <w:numId w:val="56"/>
        </w:numPr>
        <w:spacing w:after="160" w:line="256" w:lineRule="auto"/>
        <w:rPr>
          <w:rFonts w:ascii="Calibri" w:eastAsia="SimSun" w:hAnsi="Calibri" w:cs="Arial"/>
          <w:i/>
          <w:iCs/>
          <w:kern w:val="2"/>
          <w:lang w:eastAsia="ko-KR"/>
          <w14:ligatures w14:val="standardContextual"/>
        </w:rPr>
      </w:pPr>
      <w:r w:rsidRPr="00500918">
        <w:rPr>
          <w:rFonts w:ascii="Calibri" w:eastAsia="SimSun" w:hAnsi="Calibri" w:cs="Arial"/>
          <w:i/>
          <w:iCs/>
          <w:kern w:val="2"/>
          <w:highlight w:val="yellow"/>
          <w:lang w:eastAsia="ko-KR"/>
          <w14:ligatures w14:val="standardContextual"/>
        </w:rPr>
        <w:t xml:space="preserve">KPI at UE (measurement </w:t>
      </w:r>
      <w:r w:rsidRPr="00500918">
        <w:rPr>
          <w:rFonts w:eastAsia="SimSun" w:cs="Arial"/>
          <w:i/>
          <w:iCs/>
          <w:kern w:val="2"/>
          <w:highlight w:val="yellow"/>
          <w:lang w:eastAsia="ko-KR"/>
          <w14:ligatures w14:val="standardContextual"/>
        </w:rPr>
        <w:t xml:space="preserve">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KPI calc 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reporting KPI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decision at another entity)</w:t>
      </w:r>
    </w:p>
    <w:p w14:paraId="5AE504A2" w14:textId="77777777" w:rsidR="00500918" w:rsidRPr="00500918" w:rsidRDefault="00500918" w:rsidP="00500918">
      <w:pPr>
        <w:pStyle w:val="ListParagraph"/>
        <w:numPr>
          <w:ilvl w:val="0"/>
          <w:numId w:val="56"/>
        </w:numPr>
        <w:spacing w:after="160" w:line="256" w:lineRule="auto"/>
        <w:rPr>
          <w:rFonts w:eastAsia="SimSun" w:cs="Arial"/>
          <w:i/>
          <w:iCs/>
          <w:kern w:val="2"/>
          <w:lang w:eastAsia="ko-KR"/>
          <w14:ligatures w14:val="standardContextual"/>
        </w:rPr>
      </w:pPr>
      <w:r w:rsidRPr="00500918">
        <w:rPr>
          <w:rFonts w:ascii="Calibri" w:eastAsia="SimSun" w:hAnsi="Calibri" w:cs="Arial"/>
          <w:i/>
          <w:iCs/>
          <w:kern w:val="2"/>
          <w:highlight w:val="yellow"/>
          <w:lang w:eastAsia="ko-KR"/>
          <w14:ligatures w14:val="standardContextual"/>
        </w:rPr>
        <w:t xml:space="preserve">KPI at NW/OTT (measurement </w:t>
      </w:r>
      <w:r w:rsidRPr="00500918">
        <w:rPr>
          <w:rFonts w:eastAsia="SimSun" w:cs="Arial"/>
          <w:i/>
          <w:iCs/>
          <w:kern w:val="2"/>
          <w:highlight w:val="yellow"/>
          <w:lang w:eastAsia="ko-KR"/>
          <w14:ligatures w14:val="standardContextual"/>
        </w:rPr>
        <w:t xml:space="preserve">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report measurement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KPI calc at NW/OTT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decision at NW/OTT)</w:t>
      </w:r>
    </w:p>
    <w:p w14:paraId="1EEFB2F7" w14:textId="77777777" w:rsidR="00500918" w:rsidRPr="00500918" w:rsidRDefault="00500918" w:rsidP="00500918">
      <w:pPr>
        <w:spacing w:after="160" w:line="256" w:lineRule="auto"/>
        <w:rPr>
          <w:rFonts w:ascii="Calibri" w:eastAsia="SimSun" w:hAnsi="Calibri" w:cs="Arial"/>
          <w:i/>
          <w:iCs/>
          <w:kern w:val="2"/>
          <w:highlight w:val="yellow"/>
          <w:lang w:eastAsia="ko-KR"/>
          <w14:ligatures w14:val="standardContextual"/>
        </w:rPr>
      </w:pPr>
      <w:r w:rsidRPr="00500918">
        <w:rPr>
          <w:rFonts w:ascii="Calibri" w:eastAsia="SimSun" w:hAnsi="Calibri" w:cs="Arial"/>
          <w:i/>
          <w:iCs/>
          <w:kern w:val="2"/>
          <w:highlight w:val="yellow"/>
          <w:lang w:eastAsia="ko-KR"/>
          <w14:ligatures w14:val="standardContextual"/>
        </w:rPr>
        <w:t>Decision by UE</w:t>
      </w:r>
    </w:p>
    <w:p w14:paraId="6CB167B9" w14:textId="77777777" w:rsidR="00500918" w:rsidRPr="00500918" w:rsidRDefault="00500918" w:rsidP="00500918">
      <w:pPr>
        <w:pStyle w:val="ListParagraph"/>
        <w:numPr>
          <w:ilvl w:val="0"/>
          <w:numId w:val="56"/>
        </w:numPr>
        <w:spacing w:after="160" w:line="256" w:lineRule="auto"/>
        <w:rPr>
          <w:rFonts w:ascii="Calibri" w:eastAsia="SimSun" w:hAnsi="Calibri" w:cs="Arial"/>
          <w:i/>
          <w:iCs/>
          <w:kern w:val="2"/>
          <w:lang w:eastAsia="ko-KR"/>
          <w14:ligatures w14:val="standardContextual"/>
        </w:rPr>
      </w:pPr>
      <w:r w:rsidRPr="00500918">
        <w:rPr>
          <w:rFonts w:ascii="Calibri" w:eastAsia="SimSun" w:hAnsi="Calibri" w:cs="Arial"/>
          <w:i/>
          <w:iCs/>
          <w:kern w:val="2"/>
          <w:highlight w:val="yellow"/>
          <w:lang w:eastAsia="ko-KR"/>
          <w14:ligatures w14:val="standardContextual"/>
        </w:rPr>
        <w:t xml:space="preserve">KPI at UE (measurement </w:t>
      </w:r>
      <w:r w:rsidRPr="00500918">
        <w:rPr>
          <w:rFonts w:eastAsia="SimSun" w:cs="Arial"/>
          <w:i/>
          <w:iCs/>
          <w:kern w:val="2"/>
          <w:highlight w:val="yellow"/>
          <w:lang w:eastAsia="ko-KR"/>
          <w14:ligatures w14:val="standardContextual"/>
        </w:rPr>
        <w:t xml:space="preserve">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KPI calc 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reporting KPI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decision at </w:t>
      </w:r>
      <w:r w:rsidRPr="00500918">
        <w:rPr>
          <w:rFonts w:eastAsia="SimSun" w:cs="Arial"/>
          <w:i/>
          <w:iCs/>
          <w:kern w:val="2"/>
          <w:highlight w:val="yellow"/>
          <w:lang w:eastAsia="ko-KR"/>
          <w14:ligatures w14:val="standardContextual"/>
        </w:rPr>
        <w:t>UE</w:t>
      </w:r>
      <w:r w:rsidRPr="00500918">
        <w:rPr>
          <w:rFonts w:ascii="Calibri" w:eastAsia="SimSun" w:hAnsi="Calibri" w:cs="Arial"/>
          <w:i/>
          <w:iCs/>
          <w:kern w:val="2"/>
          <w:highlight w:val="yellow"/>
          <w:lang w:eastAsia="ko-KR"/>
          <w14:ligatures w14:val="standardContextual"/>
        </w:rPr>
        <w:t>)</w:t>
      </w:r>
    </w:p>
    <w:p w14:paraId="6CE514AC" w14:textId="77777777" w:rsidR="00500918" w:rsidRPr="008E6007" w:rsidRDefault="00500918" w:rsidP="00500918">
      <w:pPr>
        <w:spacing w:after="160" w:line="256" w:lineRule="auto"/>
        <w:rPr>
          <w:rFonts w:ascii="Calibri" w:eastAsia="SimSun" w:hAnsi="Calibri" w:cs="Arial"/>
          <w:kern w:val="2"/>
          <w:lang w:eastAsia="ko-KR"/>
          <w14:ligatures w14:val="standardContextual"/>
        </w:rPr>
      </w:pPr>
      <w:r w:rsidRPr="008E6007">
        <w:rPr>
          <w:rFonts w:ascii="Calibri" w:eastAsia="SimSun" w:hAnsi="Calibri" w:cs="Arial"/>
          <w:kern w:val="2"/>
          <w:lang w:eastAsia="ko-KR"/>
          <w14:ligatures w14:val="standardContextual"/>
        </w:rPr>
        <w:t>RAN2’s wording of (real-time) monitoring, model monitoring at the NW side, model monitoring at the UE side is ambiguous and needs clarification. Below is RAN1’s interpretation in RAN1’s reply to RAN2.</w:t>
      </w:r>
    </w:p>
    <w:p w14:paraId="2B56FD0D" w14:textId="77777777" w:rsidR="00500918" w:rsidRPr="008E6007"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8E6007">
        <w:rPr>
          <w:rFonts w:ascii="Calibri" w:eastAsia="SimSun" w:hAnsi="Calibri" w:cs="Arial"/>
          <w:kern w:val="2"/>
          <w:lang w:eastAsia="ko-KR"/>
          <w14:ligatures w14:val="standardContextual"/>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4336AB39" w14:textId="77777777" w:rsidR="00500918" w:rsidRPr="008E6007"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8E6007">
        <w:rPr>
          <w:rFonts w:ascii="Calibri" w:eastAsia="SimSun" w:hAnsi="Calibri" w:cs="Arial"/>
          <w:kern w:val="2"/>
          <w:lang w:eastAsia="ko-KR"/>
          <w14:ligatures w14:val="standardContextual"/>
        </w:rPr>
        <w:t>Therefore, model monitoring at the NW/UE side means that NW/UE, respectively, calculates the KPI/metric; the entity that makes the LCM decisions may be different from the entity calculating the KPI/metric.</w:t>
      </w:r>
    </w:p>
    <w:p w14:paraId="235378D5" w14:textId="77777777" w:rsidR="00500918" w:rsidRPr="008E6007"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8E6007">
        <w:rPr>
          <w:rFonts w:ascii="Calibri" w:eastAsia="SimSun" w:hAnsi="Calibri" w:cs="Arial"/>
          <w:kern w:val="2"/>
          <w:lang w:eastAsia="ko-KR"/>
          <w14:ligatures w14:val="standardContextual"/>
        </w:rPr>
        <w:t xml:space="preserve">Therefore, the latency for monitoring is defined as time from measurement to reporting of </w:t>
      </w:r>
      <w:r w:rsidRPr="008E6007">
        <w:rPr>
          <w:rFonts w:ascii="Calibri" w:eastAsia="SimSun" w:hAnsi="Calibri" w:cs="Arial"/>
          <w:strike/>
          <w:color w:val="FF0000"/>
          <w:kern w:val="2"/>
          <w:lang w:eastAsia="ko-KR"/>
          <w14:ligatures w14:val="standardContextual"/>
        </w:rPr>
        <w:t>measurement</w:t>
      </w:r>
      <w:r>
        <w:rPr>
          <w:rFonts w:ascii="Calibri" w:eastAsia="SimSun" w:hAnsi="Calibri" w:cs="Arial"/>
          <w:color w:val="FF0000"/>
          <w:kern w:val="2"/>
          <w:lang w:eastAsia="ko-KR"/>
          <w14:ligatures w14:val="standardContextual"/>
        </w:rPr>
        <w:t xml:space="preserve"> </w:t>
      </w:r>
      <w:r w:rsidRPr="008E6007">
        <w:rPr>
          <w:rFonts w:ascii="Calibri" w:eastAsia="SimSun" w:hAnsi="Calibri" w:cs="Arial"/>
          <w:color w:val="FF0000"/>
          <w:kern w:val="2"/>
          <w:lang w:eastAsia="ko-KR"/>
          <w14:ligatures w14:val="standardContextual"/>
        </w:rPr>
        <w:t>KPI</w:t>
      </w:r>
      <w:r>
        <w:rPr>
          <w:rFonts w:ascii="Calibri" w:eastAsia="SimSun" w:hAnsi="Calibri" w:cs="Arial"/>
          <w:color w:val="FF0000"/>
          <w:kern w:val="2"/>
          <w:lang w:eastAsia="ko-KR"/>
          <w14:ligatures w14:val="standardContextual"/>
        </w:rPr>
        <w:t>/metric</w:t>
      </w:r>
      <w:r w:rsidRPr="008E6007">
        <w:rPr>
          <w:rFonts w:ascii="Calibri" w:eastAsia="SimSun" w:hAnsi="Calibri" w:cs="Arial"/>
          <w:kern w:val="2"/>
          <w:lang w:eastAsia="ko-KR"/>
          <w14:ligatures w14:val="standardContextual"/>
        </w:rPr>
        <w:t>. That is, it includes the time taken for KPI/metric calculations and reporting; it does not include time from reporting to LCM decision/action.</w:t>
      </w:r>
    </w:p>
    <w:p w14:paraId="544F5606" w14:textId="77777777" w:rsidR="00500918" w:rsidRDefault="00500918" w:rsidP="00500918">
      <w:pPr>
        <w:spacing w:line="360" w:lineRule="auto"/>
        <w:rPr>
          <w:rFonts w:eastAsia="SimSun" w:cstheme="minorHAnsi"/>
          <w:bCs/>
          <w:iCs/>
          <w:lang w:eastAsia="zh-CN"/>
        </w:rPr>
      </w:pPr>
    </w:p>
    <w:tbl>
      <w:tblPr>
        <w:tblStyle w:val="TableGrid"/>
        <w:tblW w:w="0" w:type="auto"/>
        <w:tblLook w:val="04A0" w:firstRow="1" w:lastRow="0" w:firstColumn="1" w:lastColumn="0" w:noHBand="0" w:noVBand="1"/>
      </w:tblPr>
      <w:tblGrid>
        <w:gridCol w:w="2235"/>
        <w:gridCol w:w="7727"/>
      </w:tblGrid>
      <w:tr w:rsidR="00500918" w:rsidRPr="00AE377F" w14:paraId="0721F970" w14:textId="77777777" w:rsidTr="00DB25F2">
        <w:tc>
          <w:tcPr>
            <w:tcW w:w="2235" w:type="dxa"/>
            <w:shd w:val="clear" w:color="auto" w:fill="D9D9D9" w:themeFill="background1" w:themeFillShade="D9"/>
          </w:tcPr>
          <w:p w14:paraId="69CE6D11" w14:textId="77777777" w:rsidR="00500918" w:rsidRPr="00AE377F" w:rsidRDefault="00500918" w:rsidP="00DB25F2">
            <w:pPr>
              <w:jc w:val="center"/>
              <w:rPr>
                <w:rFonts w:cstheme="minorHAnsi"/>
                <w:b/>
                <w:bCs/>
              </w:rPr>
            </w:pPr>
            <w:r w:rsidRPr="00AE377F">
              <w:rPr>
                <w:rFonts w:cstheme="minorHAnsi"/>
                <w:b/>
                <w:bCs/>
              </w:rPr>
              <w:lastRenderedPageBreak/>
              <w:t>Company</w:t>
            </w:r>
          </w:p>
        </w:tc>
        <w:tc>
          <w:tcPr>
            <w:tcW w:w="7727" w:type="dxa"/>
            <w:shd w:val="clear" w:color="auto" w:fill="D9D9D9" w:themeFill="background1" w:themeFillShade="D9"/>
          </w:tcPr>
          <w:p w14:paraId="2F3B0B01" w14:textId="77777777" w:rsidR="00500918" w:rsidRPr="00AE377F" w:rsidRDefault="00500918" w:rsidP="00DB25F2">
            <w:pPr>
              <w:jc w:val="center"/>
              <w:rPr>
                <w:rFonts w:cstheme="minorHAnsi"/>
                <w:b/>
                <w:bCs/>
              </w:rPr>
            </w:pPr>
            <w:r w:rsidRPr="00AE377F">
              <w:rPr>
                <w:rFonts w:cstheme="minorHAnsi"/>
                <w:b/>
                <w:bCs/>
              </w:rPr>
              <w:t>Comments</w:t>
            </w:r>
          </w:p>
        </w:tc>
      </w:tr>
      <w:tr w:rsidR="00500918" w:rsidRPr="00AE377F" w14:paraId="531FB800" w14:textId="77777777" w:rsidTr="00DB25F2">
        <w:tc>
          <w:tcPr>
            <w:tcW w:w="2235" w:type="dxa"/>
          </w:tcPr>
          <w:p w14:paraId="3D6AE985" w14:textId="77777777" w:rsidR="00500918" w:rsidRPr="00AE377F" w:rsidRDefault="00500918" w:rsidP="00DB25F2">
            <w:pPr>
              <w:rPr>
                <w:rFonts w:cstheme="minorHAnsi"/>
                <w:lang w:eastAsia="zh-CN"/>
              </w:rPr>
            </w:pPr>
          </w:p>
        </w:tc>
        <w:tc>
          <w:tcPr>
            <w:tcW w:w="7727" w:type="dxa"/>
          </w:tcPr>
          <w:p w14:paraId="498D771F" w14:textId="77777777" w:rsidR="00500918" w:rsidRPr="00AE377F" w:rsidRDefault="00500918" w:rsidP="00DB25F2">
            <w:pPr>
              <w:rPr>
                <w:rFonts w:cstheme="minorHAnsi"/>
                <w:b/>
              </w:rPr>
            </w:pPr>
          </w:p>
        </w:tc>
      </w:tr>
      <w:tr w:rsidR="00500918" w:rsidRPr="00AE377F" w14:paraId="7E45686E" w14:textId="77777777" w:rsidTr="00DB25F2">
        <w:tc>
          <w:tcPr>
            <w:tcW w:w="2235" w:type="dxa"/>
          </w:tcPr>
          <w:p w14:paraId="02E2CCBE" w14:textId="77777777" w:rsidR="00500918" w:rsidRPr="00AE377F" w:rsidRDefault="00500918" w:rsidP="00DB25F2">
            <w:pPr>
              <w:rPr>
                <w:rFonts w:cstheme="minorHAnsi"/>
                <w:lang w:eastAsia="zh-CN"/>
              </w:rPr>
            </w:pPr>
          </w:p>
        </w:tc>
        <w:tc>
          <w:tcPr>
            <w:tcW w:w="7727" w:type="dxa"/>
          </w:tcPr>
          <w:p w14:paraId="51D54859" w14:textId="77777777" w:rsidR="00500918" w:rsidRPr="00AE377F" w:rsidRDefault="00500918" w:rsidP="00DB25F2">
            <w:pPr>
              <w:rPr>
                <w:rFonts w:eastAsia="Malgun Gothic" w:cstheme="minorHAnsi"/>
                <w:lang w:eastAsia="ko-KR"/>
              </w:rPr>
            </w:pPr>
          </w:p>
        </w:tc>
      </w:tr>
    </w:tbl>
    <w:p w14:paraId="6568ABBD" w14:textId="77777777" w:rsidR="00500918" w:rsidRPr="00500918" w:rsidRDefault="00500918"/>
    <w:p w14:paraId="782D4440" w14:textId="77777777" w:rsidR="00500918" w:rsidRDefault="00500918">
      <w:pPr>
        <w:rPr>
          <w:lang w:val="en-GB"/>
        </w:rPr>
      </w:pPr>
    </w:p>
    <w:p w14:paraId="0F21C093" w14:textId="77777777" w:rsidR="0087409F" w:rsidRDefault="00E97363">
      <w:pPr>
        <w:pStyle w:val="Heading5"/>
        <w:ind w:left="1008" w:hanging="1008"/>
      </w:pPr>
      <w:r>
        <w:t>Issue 8-21: Part A, Assumption 1</w:t>
      </w:r>
    </w:p>
    <w:tbl>
      <w:tblPr>
        <w:tblStyle w:val="TableGrid"/>
        <w:tblW w:w="0" w:type="auto"/>
        <w:tblLook w:val="04A0" w:firstRow="1" w:lastRow="0" w:firstColumn="1" w:lastColumn="0" w:noHBand="0" w:noVBand="1"/>
      </w:tblPr>
      <w:tblGrid>
        <w:gridCol w:w="9962"/>
      </w:tblGrid>
      <w:tr w:rsidR="0087409F" w14:paraId="2A08DF57" w14:textId="77777777">
        <w:tc>
          <w:tcPr>
            <w:tcW w:w="9962" w:type="dxa"/>
          </w:tcPr>
          <w:p w14:paraId="1CE58FC9" w14:textId="77777777" w:rsidR="0087409F" w:rsidRDefault="00E97363">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2DC9D754" w14:textId="77777777" w:rsidR="0087409F" w:rsidRDefault="00E97363">
            <w:pPr>
              <w:spacing w:after="120"/>
              <w:jc w:val="left"/>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33568C08" w14:textId="77777777" w:rsidR="0087409F" w:rsidRDefault="00E97363">
            <w:pPr>
              <w:pStyle w:val="ListParagraph"/>
              <w:widowControl w:val="0"/>
              <w:numPr>
                <w:ilvl w:val="0"/>
                <w:numId w:val="115"/>
              </w:numPr>
              <w:spacing w:line="240" w:lineRule="auto"/>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1A46D292" w14:textId="77777777" w:rsidR="0087409F" w:rsidRDefault="00E97363">
            <w:pPr>
              <w:pStyle w:val="ListParagraph"/>
              <w:widowControl w:val="0"/>
              <w:numPr>
                <w:ilvl w:val="0"/>
                <w:numId w:val="115"/>
              </w:numPr>
              <w:spacing w:line="240" w:lineRule="auto"/>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tc>
      </w:tr>
    </w:tbl>
    <w:p w14:paraId="316CDE34" w14:textId="77777777" w:rsidR="0087409F" w:rsidRDefault="0087409F">
      <w:pPr>
        <w:rPr>
          <w:lang w:val="en-GB"/>
        </w:rPr>
      </w:pPr>
    </w:p>
    <w:p w14:paraId="38954350" w14:textId="77777777" w:rsidR="0087409F" w:rsidRDefault="00E97363">
      <w:pPr>
        <w:pStyle w:val="Heading6"/>
        <w:ind w:left="1152" w:hanging="1152"/>
      </w:pPr>
      <w:r>
        <w:t>[FL1] Discussion 8-21a:</w:t>
      </w:r>
    </w:p>
    <w:p w14:paraId="51442668" w14:textId="77777777" w:rsidR="0087409F" w:rsidRDefault="00E97363">
      <w:pPr>
        <w:rPr>
          <w:rFonts w:ascii="Arial" w:hAnsi="Arial" w:cs="Arial"/>
          <w:sz w:val="20"/>
          <w:szCs w:val="20"/>
        </w:rPr>
      </w:pPr>
      <w:r>
        <w:rPr>
          <w:rFonts w:ascii="Arial" w:hAnsi="Arial" w:cs="Arial"/>
          <w:sz w:val="20"/>
          <w:szCs w:val="20"/>
        </w:rPr>
        <w:t>For model inference of the UE-sided model</w:t>
      </w:r>
    </w:p>
    <w:p w14:paraId="3E825586" w14:textId="77777777" w:rsidR="0087409F" w:rsidRDefault="00E97363">
      <w:pPr>
        <w:pStyle w:val="ListParagraph"/>
        <w:numPr>
          <w:ilvl w:val="0"/>
          <w:numId w:val="56"/>
        </w:numPr>
        <w:rPr>
          <w:lang w:val="en-GB"/>
        </w:rPr>
      </w:pPr>
      <w:r>
        <w:rPr>
          <w:lang w:val="en-GB"/>
        </w:rPr>
        <w:t>RAN1 confirms that input data coming from RS measurements are available inside the UE.</w:t>
      </w:r>
    </w:p>
    <w:p w14:paraId="2917C52E" w14:textId="77777777" w:rsidR="0087409F" w:rsidRDefault="00E97363">
      <w:pPr>
        <w:pStyle w:val="ListParagraph"/>
        <w:numPr>
          <w:ilvl w:val="0"/>
          <w:numId w:val="56"/>
        </w:numPr>
        <w:rPr>
          <w:lang w:val="en-GB"/>
        </w:rPr>
      </w:pPr>
      <w:r>
        <w:rPr>
          <w:lang w:val="en-GB"/>
        </w:rPr>
        <w:t>However, some additional information or assistance information from the NW may also be needed.</w:t>
      </w:r>
    </w:p>
    <w:p w14:paraId="0FF444D7" w14:textId="77777777" w:rsidR="0087409F" w:rsidRDefault="00E97363">
      <w:pPr>
        <w:pStyle w:val="ListParagraph"/>
        <w:numPr>
          <w:ilvl w:val="0"/>
          <w:numId w:val="56"/>
        </w:numPr>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29019864" w14:textId="77777777" w:rsidR="0087409F" w:rsidRDefault="00E97363">
      <w:pPr>
        <w:rPr>
          <w:lang w:val="en-GB"/>
        </w:rPr>
      </w:pPr>
      <w:r>
        <w:rPr>
          <w:lang w:val="en-GB"/>
        </w:rPr>
        <w:t xml:space="preserve">For UE-side (real-time) monitoring of the UE-sided model, </w:t>
      </w:r>
    </w:p>
    <w:p w14:paraId="3D3FF537" w14:textId="77777777" w:rsidR="0087409F" w:rsidRDefault="00E97363">
      <w:pPr>
        <w:pStyle w:val="ListParagraph"/>
        <w:numPr>
          <w:ilvl w:val="0"/>
          <w:numId w:val="56"/>
        </w:numPr>
        <w:rPr>
          <w:lang w:val="en-GB"/>
        </w:rPr>
      </w:pPr>
      <w:r>
        <w:rPr>
          <w:lang w:val="en-GB"/>
        </w:rPr>
        <w:t>For some use cases, UE may require certain assistance information, input data, or configuration from NW. This is under discussion in RAN1. Some examples (not exhaustive) are provided below:</w:t>
      </w:r>
    </w:p>
    <w:p w14:paraId="59AF245B" w14:textId="77777777" w:rsidR="0087409F" w:rsidRDefault="00E97363">
      <w:pPr>
        <w:pStyle w:val="ListParagraph"/>
        <w:numPr>
          <w:ilvl w:val="1"/>
          <w:numId w:val="56"/>
        </w:numPr>
        <w:rPr>
          <w:lang w:val="en-GB"/>
        </w:rPr>
      </w:pPr>
      <w:r>
        <w:rPr>
          <w:lang w:val="en-GB"/>
        </w:rPr>
        <w:t>UE-sided monitoring of two-sided CSI compression may require reconstructed eigenvectors from the NW.</w:t>
      </w:r>
    </w:p>
    <w:p w14:paraId="2F12AE0C" w14:textId="77777777" w:rsidR="0087409F" w:rsidRDefault="00E97363">
      <w:pPr>
        <w:pStyle w:val="ListParagraph"/>
        <w:numPr>
          <w:ilvl w:val="1"/>
          <w:numId w:val="56"/>
        </w:numPr>
        <w:rPr>
          <w:lang w:val="en-GB"/>
        </w:rPr>
      </w:pPr>
      <w:r>
        <w:rPr>
          <w:lang w:val="en-GB"/>
        </w:rPr>
        <w:t>RS transmission for ground truth measurement for CSI prediction and beam prediction</w:t>
      </w:r>
    </w:p>
    <w:p w14:paraId="7AABC6EA" w14:textId="77777777" w:rsidR="0087409F" w:rsidRDefault="00E97363">
      <w:pPr>
        <w:pStyle w:val="ListParagraph"/>
        <w:numPr>
          <w:ilvl w:val="1"/>
          <w:numId w:val="56"/>
        </w:numPr>
        <w:rPr>
          <w:lang w:val="en-GB"/>
        </w:rPr>
      </w:pPr>
      <w:r>
        <w:rPr>
          <w:lang w:val="en-GB"/>
        </w:rPr>
        <w:t>Assistance information from NW to limit the number of beam measurements for Set A in beam prediction.</w:t>
      </w:r>
    </w:p>
    <w:p w14:paraId="2AFB06EE" w14:textId="77777777" w:rsidR="0087409F" w:rsidRDefault="00E97363">
      <w:pPr>
        <w:pStyle w:val="ListParagraph"/>
        <w:numPr>
          <w:ilvl w:val="1"/>
          <w:numId w:val="56"/>
        </w:numPr>
        <w:rPr>
          <w:lang w:val="en-GB"/>
        </w:rPr>
      </w:pPr>
      <w:r>
        <w:rPr>
          <w:lang w:val="en-GB"/>
        </w:rPr>
        <w:t>Labelling assistance from LMF to UE for label-based monitoring methods for AI/ML assisted positioning.</w:t>
      </w:r>
    </w:p>
    <w:p w14:paraId="7B459F1D" w14:textId="77777777" w:rsidR="0087409F" w:rsidRDefault="00E97363">
      <w:pPr>
        <w:pStyle w:val="ListParagraph"/>
        <w:numPr>
          <w:ilvl w:val="1"/>
          <w:numId w:val="56"/>
        </w:numPr>
        <w:rPr>
          <w:lang w:val="en-GB"/>
        </w:rPr>
      </w:pPr>
      <w:r>
        <w:rPr>
          <w:lang w:val="en-GB"/>
        </w:rPr>
        <w:t>NW providing PRU-generated monitoring measurements to UE for UE-side positioning.</w:t>
      </w:r>
    </w:p>
    <w:p w14:paraId="38F626C1" w14:textId="77777777" w:rsidR="0087409F" w:rsidRDefault="00E97363">
      <w:pPr>
        <w:pStyle w:val="ListParagraph"/>
        <w:numPr>
          <w:ilvl w:val="1"/>
          <w:numId w:val="56"/>
        </w:numPr>
        <w:rPr>
          <w:lang w:val="en-GB"/>
        </w:rPr>
      </w:pPr>
      <w:r>
        <w:rPr>
          <w:lang w:val="en-GB"/>
        </w:rPr>
        <w:t>There are proposals in RAN1 where NW can send data samples to help UE to do the monitoring.</w:t>
      </w:r>
    </w:p>
    <w:p w14:paraId="56398078" w14:textId="77777777" w:rsidR="0087409F" w:rsidRDefault="0087409F">
      <w:pPr>
        <w:rPr>
          <w:lang w:val="en-GB"/>
        </w:rPr>
      </w:pPr>
    </w:p>
    <w:tbl>
      <w:tblPr>
        <w:tblStyle w:val="TableGrid"/>
        <w:tblW w:w="0" w:type="auto"/>
        <w:tblLook w:val="04A0" w:firstRow="1" w:lastRow="0" w:firstColumn="1" w:lastColumn="0" w:noHBand="0" w:noVBand="1"/>
      </w:tblPr>
      <w:tblGrid>
        <w:gridCol w:w="2235"/>
        <w:gridCol w:w="7727"/>
      </w:tblGrid>
      <w:tr w:rsidR="0087409F" w14:paraId="097E4ABA" w14:textId="77777777">
        <w:tc>
          <w:tcPr>
            <w:tcW w:w="2235" w:type="dxa"/>
            <w:shd w:val="clear" w:color="auto" w:fill="D9D9D9" w:themeFill="background1" w:themeFillShade="D9"/>
          </w:tcPr>
          <w:p w14:paraId="77026AEF" w14:textId="77777777" w:rsidR="0087409F" w:rsidRDefault="00E97363">
            <w:pPr>
              <w:jc w:val="center"/>
              <w:rPr>
                <w:rFonts w:cstheme="minorHAnsi"/>
                <w:b/>
                <w:bCs/>
              </w:rPr>
            </w:pPr>
            <w:r>
              <w:rPr>
                <w:rFonts w:cstheme="minorHAnsi"/>
                <w:b/>
                <w:bCs/>
              </w:rPr>
              <w:lastRenderedPageBreak/>
              <w:t>Company</w:t>
            </w:r>
          </w:p>
        </w:tc>
        <w:tc>
          <w:tcPr>
            <w:tcW w:w="7727" w:type="dxa"/>
            <w:shd w:val="clear" w:color="auto" w:fill="D9D9D9" w:themeFill="background1" w:themeFillShade="D9"/>
          </w:tcPr>
          <w:p w14:paraId="32CD4FE1" w14:textId="77777777" w:rsidR="0087409F" w:rsidRDefault="00E97363">
            <w:pPr>
              <w:jc w:val="center"/>
              <w:rPr>
                <w:rFonts w:cstheme="minorHAnsi"/>
                <w:b/>
                <w:bCs/>
              </w:rPr>
            </w:pPr>
            <w:r>
              <w:rPr>
                <w:rFonts w:cstheme="minorHAnsi"/>
                <w:b/>
                <w:bCs/>
              </w:rPr>
              <w:t>Comments</w:t>
            </w:r>
          </w:p>
        </w:tc>
      </w:tr>
      <w:tr w:rsidR="0087409F" w14:paraId="2FA5E31E" w14:textId="77777777">
        <w:tc>
          <w:tcPr>
            <w:tcW w:w="2235" w:type="dxa"/>
          </w:tcPr>
          <w:p w14:paraId="4D0568D5"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tcPr>
          <w:p w14:paraId="6393941C" w14:textId="77777777" w:rsidR="0087409F" w:rsidRDefault="00E97363">
            <w:pPr>
              <w:rPr>
                <w:rFonts w:cstheme="minorHAnsi"/>
                <w:lang w:eastAsia="zh-CN"/>
              </w:rPr>
            </w:pPr>
            <w:r>
              <w:rPr>
                <w:rFonts w:cstheme="minorHAnsi" w:hint="eastAsia"/>
                <w:lang w:eastAsia="zh-CN"/>
              </w:rPr>
              <w:t>S</w:t>
            </w:r>
            <w:r>
              <w:rPr>
                <w:rFonts w:cstheme="minorHAnsi"/>
                <w:lang w:eastAsia="zh-CN"/>
              </w:rPr>
              <w:t>upport</w:t>
            </w:r>
          </w:p>
        </w:tc>
      </w:tr>
      <w:tr w:rsidR="0087409F" w14:paraId="2E69875E" w14:textId="77777777">
        <w:tc>
          <w:tcPr>
            <w:tcW w:w="2235" w:type="dxa"/>
          </w:tcPr>
          <w:p w14:paraId="0A06D3CA" w14:textId="77777777" w:rsidR="0087409F" w:rsidRDefault="00E97363">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42F79059" w14:textId="77777777" w:rsidR="0087409F" w:rsidRDefault="00E97363">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87409F" w14:paraId="76EB47B6" w14:textId="77777777">
        <w:tc>
          <w:tcPr>
            <w:tcW w:w="2235" w:type="dxa"/>
          </w:tcPr>
          <w:p w14:paraId="217ADD3E" w14:textId="77777777" w:rsidR="0087409F" w:rsidRDefault="00E97363">
            <w:pPr>
              <w:rPr>
                <w:rFonts w:eastAsia="MS Mincho" w:cstheme="minorHAnsi"/>
                <w:lang w:eastAsia="ja-JP"/>
              </w:rPr>
            </w:pPr>
            <w:r>
              <w:rPr>
                <w:rFonts w:eastAsia="SimSun" w:cstheme="minorHAnsi" w:hint="eastAsia"/>
                <w:lang w:eastAsia="zh-CN"/>
              </w:rPr>
              <w:t>ZTE</w:t>
            </w:r>
          </w:p>
        </w:tc>
        <w:tc>
          <w:tcPr>
            <w:tcW w:w="7727" w:type="dxa"/>
          </w:tcPr>
          <w:p w14:paraId="018660EE" w14:textId="77777777" w:rsidR="0087409F" w:rsidRDefault="00E97363">
            <w:pPr>
              <w:rPr>
                <w:rFonts w:eastAsia="SimSun" w:cstheme="minorHAnsi"/>
                <w:lang w:eastAsia="zh-CN"/>
              </w:rPr>
            </w:pPr>
            <w:r>
              <w:rPr>
                <w:rFonts w:eastAsia="SimSun" w:cstheme="minorHAnsi" w:hint="eastAsia"/>
                <w:lang w:eastAsia="zh-CN"/>
              </w:rPr>
              <w:t>General fine with the direction with some comments:</w:t>
            </w:r>
          </w:p>
          <w:p w14:paraId="1B412FED" w14:textId="77777777" w:rsidR="0087409F" w:rsidRDefault="00E97363">
            <w:pPr>
              <w:numPr>
                <w:ilvl w:val="0"/>
                <w:numId w:val="116"/>
              </w:numPr>
              <w:rPr>
                <w:rFonts w:eastAsia="SimSun" w:cstheme="minorHAnsi"/>
                <w:lang w:eastAsia="zh-CN"/>
              </w:rPr>
            </w:pPr>
            <w:r>
              <w:rPr>
                <w:rFonts w:eastAsia="SimSun" w:cstheme="minorHAnsi" w:hint="eastAsia"/>
                <w:lang w:eastAsia="zh-CN"/>
              </w:rPr>
              <w:t xml:space="preserve">Change </w:t>
            </w:r>
            <w:r>
              <w:rPr>
                <w:rFonts w:eastAsia="SimSun" w:cstheme="minorHAnsi"/>
                <w:lang w:eastAsia="zh-CN"/>
              </w:rPr>
              <w:t>‘</w:t>
            </w:r>
            <w:r>
              <w:rPr>
                <w:lang w:val="en-GB"/>
              </w:rPr>
              <w:t>reconstructed</w:t>
            </w:r>
            <w:r>
              <w:rPr>
                <w:rFonts w:hint="eastAsia"/>
                <w:lang w:eastAsia="zh-CN"/>
              </w:rPr>
              <w:t xml:space="preserve"> </w:t>
            </w:r>
            <w:r>
              <w:rPr>
                <w:rFonts w:eastAsia="SimSun" w:cstheme="minorHAnsi" w:hint="eastAsia"/>
                <w:lang w:eastAsia="zh-CN"/>
              </w:rPr>
              <w:t>eigenvectors</w:t>
            </w:r>
            <w:r>
              <w:rPr>
                <w:rFonts w:eastAsia="SimSun" w:cstheme="minorHAnsi"/>
                <w:lang w:eastAsia="zh-CN"/>
              </w:rPr>
              <w:t>’</w:t>
            </w:r>
            <w:r>
              <w:rPr>
                <w:rFonts w:eastAsia="SimSun" w:cstheme="minorHAnsi" w:hint="eastAsia"/>
                <w:lang w:eastAsia="zh-CN"/>
              </w:rPr>
              <w:t xml:space="preserve"> to </w:t>
            </w:r>
            <w:r>
              <w:rPr>
                <w:rFonts w:eastAsia="SimSun" w:cstheme="minorHAnsi"/>
                <w:lang w:eastAsia="zh-CN"/>
              </w:rPr>
              <w:t>‘</w:t>
            </w:r>
            <w:r>
              <w:rPr>
                <w:rFonts w:eastAsia="SimSun" w:cstheme="minorHAnsi" w:hint="eastAsia"/>
                <w:lang w:eastAsia="zh-CN"/>
              </w:rPr>
              <w:t>output of CSI reconstruction model</w:t>
            </w:r>
            <w:r>
              <w:rPr>
                <w:rFonts w:eastAsia="SimSun" w:cstheme="minorHAnsi"/>
                <w:lang w:eastAsia="zh-CN"/>
              </w:rPr>
              <w:t>’</w:t>
            </w:r>
          </w:p>
          <w:p w14:paraId="2ED86A0C" w14:textId="77777777" w:rsidR="0087409F" w:rsidRDefault="00E97363">
            <w:pPr>
              <w:numPr>
                <w:ilvl w:val="0"/>
                <w:numId w:val="116"/>
              </w:numPr>
              <w:rPr>
                <w:rFonts w:eastAsia="SimSun" w:cstheme="minorHAnsi"/>
                <w:lang w:eastAsia="zh-CN"/>
              </w:rPr>
            </w:pPr>
            <w:r>
              <w:rPr>
                <w:rFonts w:eastAsia="SimSun" w:cstheme="minorHAnsi" w:hint="eastAsia"/>
                <w:lang w:eastAsia="zh-CN"/>
              </w:rPr>
              <w:t xml:space="preserve">For data samples used for monitoring, both input data and label may be required to calculate metrics. So, the </w:t>
            </w:r>
            <w:r>
              <w:rPr>
                <w:rFonts w:eastAsia="SimSun" w:cstheme="minorHAnsi"/>
                <w:lang w:eastAsia="zh-CN"/>
              </w:rPr>
              <w:t>‘</w:t>
            </w:r>
            <w:r>
              <w:rPr>
                <w:lang w:val="en-GB"/>
              </w:rPr>
              <w:t>input data</w:t>
            </w:r>
            <w:r>
              <w:rPr>
                <w:lang w:eastAsia="zh-CN"/>
              </w:rPr>
              <w:t>’</w:t>
            </w:r>
            <w:r>
              <w:rPr>
                <w:rFonts w:hint="eastAsia"/>
                <w:lang w:eastAsia="zh-CN"/>
              </w:rPr>
              <w:t xml:space="preserve"> can be replaced by a general term </w:t>
            </w:r>
            <w:r>
              <w:rPr>
                <w:lang w:eastAsia="zh-CN"/>
              </w:rPr>
              <w:t>‘</w:t>
            </w:r>
            <w:r>
              <w:rPr>
                <w:rFonts w:hint="eastAsia"/>
                <w:lang w:eastAsia="zh-CN"/>
              </w:rPr>
              <w:t>data samples</w:t>
            </w:r>
            <w:r>
              <w:rPr>
                <w:lang w:eastAsia="zh-CN"/>
              </w:rPr>
              <w:t>’</w:t>
            </w:r>
          </w:p>
          <w:p w14:paraId="3F691042" w14:textId="77777777" w:rsidR="0087409F" w:rsidRDefault="00E97363">
            <w:pPr>
              <w:numPr>
                <w:ilvl w:val="0"/>
                <w:numId w:val="116"/>
              </w:numPr>
              <w:rPr>
                <w:rFonts w:eastAsia="SimSun" w:cstheme="minorHAnsi"/>
                <w:lang w:eastAsia="zh-CN"/>
              </w:rPr>
            </w:pPr>
            <w:r>
              <w:rPr>
                <w:rFonts w:eastAsia="SimSun" w:cstheme="minorHAnsi" w:hint="eastAsia"/>
                <w:lang w:eastAsia="zh-CN"/>
              </w:rPr>
              <w:t>Thefollowing subbullet hasn</w:t>
            </w:r>
            <w:r>
              <w:rPr>
                <w:rFonts w:eastAsia="SimSun" w:cstheme="minorHAnsi"/>
                <w:lang w:eastAsia="zh-CN"/>
              </w:rPr>
              <w:t>’</w:t>
            </w:r>
            <w:r>
              <w:rPr>
                <w:rFonts w:eastAsia="SimSun" w:cstheme="minorHAnsi" w:hint="eastAsia"/>
                <w:lang w:eastAsia="zh-CN"/>
              </w:rPr>
              <w:t>t been reached in AI beam agenda</w:t>
            </w:r>
          </w:p>
          <w:p w14:paraId="3CA19785" w14:textId="77777777" w:rsidR="0087409F" w:rsidRDefault="00E97363">
            <w:pPr>
              <w:pStyle w:val="ListParagraph"/>
              <w:numPr>
                <w:ilvl w:val="1"/>
                <w:numId w:val="56"/>
              </w:numPr>
              <w:rPr>
                <w:rFonts w:eastAsia="SimSun" w:cstheme="minorHAnsi"/>
                <w:lang w:eastAsia="zh-CN"/>
              </w:rPr>
            </w:pPr>
            <w:r>
              <w:rPr>
                <w:lang w:val="en-GB"/>
              </w:rPr>
              <w:t>Assistance information from NW to limit the number of beam measurements for Set A in beam prediction.</w:t>
            </w:r>
          </w:p>
          <w:p w14:paraId="1E3E9BE4" w14:textId="77777777" w:rsidR="0087409F" w:rsidRDefault="00E97363">
            <w:pPr>
              <w:numPr>
                <w:ilvl w:val="0"/>
                <w:numId w:val="116"/>
              </w:numPr>
              <w:rPr>
                <w:rFonts w:eastAsia="SimSun" w:cstheme="minorHAnsi"/>
                <w:lang w:eastAsia="zh-CN"/>
              </w:rPr>
            </w:pPr>
            <w:r>
              <w:rPr>
                <w:rFonts w:hint="eastAsia"/>
                <w:lang w:eastAsia="zh-CN"/>
              </w:rPr>
              <w:t>The following subbullet is already covered by last subbullet. From UE perspective, UE doesn</w:t>
            </w:r>
            <w:r>
              <w:rPr>
                <w:lang w:eastAsia="zh-CN"/>
              </w:rPr>
              <w:t>’</w:t>
            </w:r>
            <w:r>
              <w:rPr>
                <w:rFonts w:hint="eastAsia"/>
                <w:lang w:eastAsia="zh-CN"/>
              </w:rPr>
              <w:t>t have to tell the measurements are generated by PRU or other entity. The measurements are just some data samples for monitoring purpose.</w:t>
            </w:r>
          </w:p>
          <w:p w14:paraId="62EF33BF" w14:textId="77777777" w:rsidR="0087409F" w:rsidRDefault="00E97363">
            <w:pPr>
              <w:pStyle w:val="ListParagraph"/>
              <w:numPr>
                <w:ilvl w:val="1"/>
                <w:numId w:val="56"/>
              </w:numPr>
              <w:rPr>
                <w:lang w:val="en-GB"/>
              </w:rPr>
            </w:pPr>
            <w:r>
              <w:rPr>
                <w:lang w:val="en-GB"/>
              </w:rPr>
              <w:t>NW providing PRU-generated monitoring measurements to UE for UE-side positioning.</w:t>
            </w:r>
          </w:p>
          <w:p w14:paraId="0DA10FE4" w14:textId="77777777" w:rsidR="0087409F" w:rsidRDefault="0087409F">
            <w:pPr>
              <w:rPr>
                <w:rFonts w:eastAsia="MS Mincho" w:cstheme="minorHAnsi"/>
                <w:lang w:eastAsia="ja-JP"/>
              </w:rPr>
            </w:pPr>
          </w:p>
        </w:tc>
      </w:tr>
      <w:tr w:rsidR="003E033C" w14:paraId="057267EA" w14:textId="77777777">
        <w:tc>
          <w:tcPr>
            <w:tcW w:w="2235" w:type="dxa"/>
          </w:tcPr>
          <w:p w14:paraId="3B2AFF90" w14:textId="77777777" w:rsidR="003E033C" w:rsidRPr="00706053" w:rsidRDefault="003E033C" w:rsidP="00CD2C5A">
            <w:pPr>
              <w:rPr>
                <w:rFonts w:cstheme="minorHAnsi"/>
                <w:lang w:eastAsia="zh-CN"/>
              </w:rPr>
            </w:pPr>
            <w:r>
              <w:rPr>
                <w:rFonts w:cstheme="minorHAnsi" w:hint="eastAsia"/>
                <w:lang w:eastAsia="zh-CN"/>
              </w:rPr>
              <w:t>CATT</w:t>
            </w:r>
          </w:p>
        </w:tc>
        <w:tc>
          <w:tcPr>
            <w:tcW w:w="7727" w:type="dxa"/>
          </w:tcPr>
          <w:p w14:paraId="7B9B0742" w14:textId="77777777" w:rsidR="003E033C" w:rsidRPr="00706053" w:rsidRDefault="003E033C" w:rsidP="00CD2C5A">
            <w:pPr>
              <w:rPr>
                <w:rFonts w:cstheme="minorHAnsi"/>
                <w:lang w:eastAsia="zh-CN"/>
              </w:rPr>
            </w:pPr>
            <w:r>
              <w:rPr>
                <w:rFonts w:cstheme="minorHAnsi" w:hint="eastAsia"/>
                <w:lang w:eastAsia="zh-CN"/>
              </w:rPr>
              <w:t xml:space="preserve">We think we can confirm this assumption. Not sure we need to provide all these examples in second bullet to RAN2. RAN2 already says </w:t>
            </w:r>
            <w:r>
              <w:rPr>
                <w:rFonts w:cstheme="minorHAnsi"/>
                <w:lang w:eastAsia="zh-CN"/>
              </w:rPr>
              <w:t>‘</w:t>
            </w:r>
            <w:r>
              <w:rPr>
                <w:rFonts w:cstheme="minorHAnsi" w:hint="eastAsia"/>
                <w:lang w:eastAsia="zh-CN"/>
              </w:rPr>
              <w:t>i</w:t>
            </w:r>
            <w:r>
              <w:rPr>
                <w:rFonts w:ascii="Arial" w:hAnsi="Arial" w:cs="Arial"/>
                <w:lang w:eastAsia="zh-CN"/>
              </w:rPr>
              <w:t>n some scenarios</w:t>
            </w:r>
            <w:r>
              <w:rPr>
                <w:rFonts w:cstheme="minorHAnsi"/>
                <w:lang w:eastAsia="zh-CN"/>
              </w:rPr>
              <w:t>’</w:t>
            </w:r>
            <w:r>
              <w:rPr>
                <w:rFonts w:cstheme="minorHAnsi" w:hint="eastAsia"/>
                <w:lang w:eastAsia="zh-CN"/>
              </w:rPr>
              <w:t xml:space="preserve">, </w:t>
            </w:r>
            <w:r>
              <w:rPr>
                <w:rFonts w:cstheme="minorHAnsi"/>
                <w:lang w:eastAsia="zh-CN"/>
              </w:rPr>
              <w:t>‘</w:t>
            </w:r>
            <w:r>
              <w:rPr>
                <w:rFonts w:ascii="Arial" w:hAnsi="Arial" w:cs="Arial"/>
                <w:lang w:eastAsia="zh-CN"/>
              </w:rPr>
              <w:t>possibly</w:t>
            </w:r>
            <w:r>
              <w:rPr>
                <w:rFonts w:cstheme="minorHAnsi"/>
                <w:lang w:eastAsia="zh-CN"/>
              </w:rPr>
              <w:t>’</w:t>
            </w:r>
            <w:r>
              <w:rPr>
                <w:rFonts w:cstheme="minorHAnsi" w:hint="eastAsia"/>
                <w:lang w:eastAsia="zh-CN"/>
              </w:rPr>
              <w:t xml:space="preserve"> and </w:t>
            </w:r>
            <w:r>
              <w:rPr>
                <w:rFonts w:cstheme="minorHAnsi"/>
                <w:lang w:eastAsia="zh-CN"/>
              </w:rPr>
              <w:t>‘</w:t>
            </w:r>
            <w:r>
              <w:rPr>
                <w:rFonts w:ascii="Arial" w:hAnsi="Arial" w:cs="Arial"/>
                <w:lang w:eastAsia="zh-CN"/>
              </w:rPr>
              <w:t>not exhaustive</w:t>
            </w:r>
            <w:r>
              <w:rPr>
                <w:rFonts w:cstheme="minorHAnsi"/>
                <w:lang w:eastAsia="zh-CN"/>
              </w:rPr>
              <w:t>’</w:t>
            </w:r>
            <w:r>
              <w:rPr>
                <w:rFonts w:cstheme="minorHAnsi" w:hint="eastAsia"/>
                <w:lang w:eastAsia="zh-CN"/>
              </w:rPr>
              <w:t>.</w:t>
            </w:r>
          </w:p>
        </w:tc>
      </w:tr>
      <w:tr w:rsidR="006B60EE" w14:paraId="10CDCB10" w14:textId="77777777">
        <w:tc>
          <w:tcPr>
            <w:tcW w:w="2235" w:type="dxa"/>
          </w:tcPr>
          <w:p w14:paraId="70BCC33C" w14:textId="74AC28A9" w:rsidR="006B60EE" w:rsidRDefault="006B60EE" w:rsidP="006B60EE">
            <w:pPr>
              <w:rPr>
                <w:rFonts w:cstheme="minorHAnsi"/>
                <w:lang w:eastAsia="zh-CN"/>
              </w:rPr>
            </w:pPr>
            <w:r w:rsidRPr="001502B1">
              <w:t>Xiaomi</w:t>
            </w:r>
          </w:p>
        </w:tc>
        <w:tc>
          <w:tcPr>
            <w:tcW w:w="7727" w:type="dxa"/>
          </w:tcPr>
          <w:p w14:paraId="62ED4B33" w14:textId="370F0EB8" w:rsidR="006B60EE" w:rsidRDefault="006B60EE" w:rsidP="006B60EE">
            <w:pPr>
              <w:rPr>
                <w:lang w:eastAsia="zh-CN"/>
              </w:rPr>
            </w:pPr>
            <w:r>
              <w:rPr>
                <w:lang w:eastAsia="zh-CN"/>
              </w:rPr>
              <w:t xml:space="preserve">Firstly, we share the same feeling with CATT. </w:t>
            </w:r>
          </w:p>
          <w:p w14:paraId="6D7A4FEE" w14:textId="77777777" w:rsidR="006B60EE" w:rsidRDefault="006B60EE" w:rsidP="006B60EE"/>
          <w:p w14:paraId="727CF473" w14:textId="7B40926B" w:rsidR="006B60EE" w:rsidRDefault="006B60EE" w:rsidP="006B60EE">
            <w:r>
              <w:t>If the majority want to give more information to RAN2, we are also OK with the update. But f</w:t>
            </w:r>
            <w:r w:rsidRPr="001502B1">
              <w:t xml:space="preserve">or the second bullet of model inference part, we need to list </w:t>
            </w:r>
            <w:r>
              <w:t xml:space="preserve">specific </w:t>
            </w:r>
            <w:r w:rsidRPr="001502B1">
              <w:t xml:space="preserve">additional information or assistance information. Otherwise, RAN2 </w:t>
            </w:r>
            <w:r>
              <w:t xml:space="preserve">get nothing about the additional information or assistance information and then may feel difficulty in   handling this bullet. </w:t>
            </w:r>
          </w:p>
          <w:p w14:paraId="149AC6EA" w14:textId="27CD40D9" w:rsidR="006B60EE" w:rsidRDefault="006B60EE" w:rsidP="006B60EE">
            <w:pPr>
              <w:rPr>
                <w:rFonts w:cstheme="minorHAnsi"/>
                <w:lang w:eastAsia="zh-CN"/>
              </w:rPr>
            </w:pPr>
          </w:p>
        </w:tc>
      </w:tr>
      <w:tr w:rsidR="00F23C3E" w:rsidRPr="00AE377F" w14:paraId="7D27F9A6" w14:textId="77777777" w:rsidTr="00F23C3E">
        <w:tc>
          <w:tcPr>
            <w:tcW w:w="2235" w:type="dxa"/>
          </w:tcPr>
          <w:p w14:paraId="49329255" w14:textId="77777777" w:rsidR="00F23C3E" w:rsidRPr="00720524" w:rsidRDefault="00F23C3E" w:rsidP="00F23C3E">
            <w:pPr>
              <w:rPr>
                <w:rFonts w:eastAsia="Malgun Gothic" w:cstheme="minorHAnsi"/>
                <w:lang w:eastAsia="ko-KR"/>
              </w:rPr>
            </w:pPr>
            <w:r>
              <w:rPr>
                <w:rFonts w:eastAsia="Malgun Gothic" w:cstheme="minorHAnsi" w:hint="eastAsia"/>
                <w:lang w:eastAsia="ko-KR"/>
              </w:rPr>
              <w:t>LG</w:t>
            </w:r>
          </w:p>
        </w:tc>
        <w:tc>
          <w:tcPr>
            <w:tcW w:w="7727" w:type="dxa"/>
          </w:tcPr>
          <w:p w14:paraId="3424A703" w14:textId="4EAF17C9" w:rsidR="00F23C3E" w:rsidRPr="00AE377F" w:rsidRDefault="00F23C3E" w:rsidP="00F23C3E">
            <w:pPr>
              <w:rPr>
                <w:rFonts w:eastAsia="Malgun Gothic" w:cstheme="minorHAnsi"/>
                <w:lang w:eastAsia="ko-KR"/>
              </w:rPr>
            </w:pPr>
            <w:r>
              <w:rPr>
                <w:rFonts w:eastAsia="Malgun Gothic" w:cstheme="minorHAnsi"/>
                <w:lang w:eastAsia="ko-KR"/>
              </w:rPr>
              <w:t>Share similar view with CATT/Xiami</w:t>
            </w:r>
          </w:p>
        </w:tc>
      </w:tr>
      <w:tr w:rsidR="009C44EB" w:rsidRPr="00AE377F" w14:paraId="113AEBC6" w14:textId="77777777" w:rsidTr="00F23C3E">
        <w:tc>
          <w:tcPr>
            <w:tcW w:w="2235" w:type="dxa"/>
          </w:tcPr>
          <w:p w14:paraId="3811907D" w14:textId="311DD62F" w:rsidR="009C44EB" w:rsidRDefault="009C44EB" w:rsidP="009C44EB">
            <w:pPr>
              <w:rPr>
                <w:rFonts w:eastAsia="Malgun Gothic" w:cstheme="minorHAnsi"/>
                <w:lang w:eastAsia="ko-KR"/>
              </w:rPr>
            </w:pPr>
            <w:r>
              <w:rPr>
                <w:rFonts w:cstheme="minorHAnsi"/>
                <w:lang w:eastAsia="zh-CN"/>
              </w:rPr>
              <w:t>IIT Kanpur</w:t>
            </w:r>
          </w:p>
        </w:tc>
        <w:tc>
          <w:tcPr>
            <w:tcW w:w="7727" w:type="dxa"/>
          </w:tcPr>
          <w:p w14:paraId="14E0DAE9" w14:textId="60AE8444" w:rsidR="009C44EB" w:rsidRDefault="009C44EB" w:rsidP="009C44EB">
            <w:pPr>
              <w:rPr>
                <w:rFonts w:eastAsia="Malgun Gothic" w:cstheme="minorHAnsi"/>
                <w:lang w:eastAsia="ko-KR"/>
              </w:rPr>
            </w:pPr>
            <w:r>
              <w:rPr>
                <w:rFonts w:cstheme="minorHAnsi"/>
                <w:lang w:eastAsia="zh-CN"/>
              </w:rPr>
              <w:t>Same comment as CATT. We can agree with the RAN2’s assumption.</w:t>
            </w:r>
          </w:p>
        </w:tc>
      </w:tr>
      <w:tr w:rsidR="00541C6A" w:rsidRPr="00AE377F" w14:paraId="5268FFED" w14:textId="77777777" w:rsidTr="00F23C3E">
        <w:tc>
          <w:tcPr>
            <w:tcW w:w="2235" w:type="dxa"/>
          </w:tcPr>
          <w:p w14:paraId="31C50B7A" w14:textId="42992564" w:rsidR="00541C6A" w:rsidRDefault="00541C6A" w:rsidP="00541C6A">
            <w:pPr>
              <w:rPr>
                <w:rFonts w:cstheme="minorHAnsi"/>
                <w:lang w:eastAsia="zh-CN"/>
              </w:rPr>
            </w:pPr>
            <w:r>
              <w:rPr>
                <w:rFonts w:cstheme="minorHAnsi" w:hint="eastAsia"/>
                <w:lang w:eastAsia="zh-CN"/>
              </w:rPr>
              <w:t>H</w:t>
            </w:r>
            <w:r>
              <w:rPr>
                <w:rFonts w:cstheme="minorHAnsi"/>
                <w:lang w:eastAsia="zh-CN"/>
              </w:rPr>
              <w:t>uawei, HiSilicon</w:t>
            </w:r>
          </w:p>
        </w:tc>
        <w:tc>
          <w:tcPr>
            <w:tcW w:w="7727" w:type="dxa"/>
          </w:tcPr>
          <w:p w14:paraId="0D157C31" w14:textId="77777777" w:rsidR="00541C6A" w:rsidRDefault="00541C6A" w:rsidP="00541C6A">
            <w:pPr>
              <w:rPr>
                <w:rFonts w:cstheme="minorHAnsi"/>
                <w:lang w:eastAsia="zh-CN"/>
              </w:rPr>
            </w:pPr>
            <w:r>
              <w:rPr>
                <w:rFonts w:cstheme="minorHAnsi" w:hint="eastAsia"/>
                <w:lang w:eastAsia="zh-CN"/>
              </w:rPr>
              <w:t>1</w:t>
            </w:r>
            <w:r>
              <w:rPr>
                <w:rFonts w:cstheme="minorHAnsi"/>
                <w:lang w:eastAsia="zh-CN"/>
              </w:rPr>
              <w:t>) For UE side inference/monitoring, remove the detailed information that has no RAN1 consensus, e.g., assistance information, label delivery for positioning. Such information with uncertainty does not help RAN2 to proceed the RAN2 spec impact study. In addition, that we do not think RS configuration is a kind of “input data” nor has particularly extra RAN2 impact (on the signaling of L3/MDT measurement/report).</w:t>
            </w:r>
          </w:p>
          <w:p w14:paraId="0C4A1555" w14:textId="77777777" w:rsidR="00541C6A" w:rsidRDefault="00541C6A" w:rsidP="00541C6A">
            <w:pPr>
              <w:rPr>
                <w:rFonts w:cstheme="minorHAnsi"/>
                <w:lang w:eastAsia="zh-CN"/>
              </w:rPr>
            </w:pPr>
            <w:r>
              <w:rPr>
                <w:rFonts w:cstheme="minorHAnsi" w:hint="eastAsia"/>
                <w:lang w:eastAsia="zh-CN"/>
              </w:rPr>
              <w:lastRenderedPageBreak/>
              <w:t>2</w:t>
            </w:r>
            <w:r>
              <w:rPr>
                <w:rFonts w:cstheme="minorHAnsi"/>
                <w:lang w:eastAsia="zh-CN"/>
              </w:rPr>
              <w:t xml:space="preserve">) For UE side monitoring, confirm the original RAN2 assumption. UE side calculation of KPIs/metrics is workable without additional information (except RS). </w:t>
            </w:r>
          </w:p>
          <w:p w14:paraId="112113D5" w14:textId="77777777" w:rsidR="00541C6A" w:rsidRDefault="00541C6A" w:rsidP="00541C6A">
            <w:pPr>
              <w:rPr>
                <w:rFonts w:cstheme="minorHAnsi"/>
                <w:lang w:eastAsia="zh-CN"/>
              </w:rPr>
            </w:pPr>
            <w:r>
              <w:rPr>
                <w:rFonts w:cstheme="minorHAnsi" w:hint="eastAsia"/>
                <w:lang w:eastAsia="zh-CN"/>
              </w:rPr>
              <w:t>3</w:t>
            </w:r>
            <w:r>
              <w:rPr>
                <w:rFonts w:cstheme="minorHAnsi"/>
                <w:lang w:eastAsia="zh-CN"/>
              </w:rPr>
              <w:t xml:space="preserve">) Add other cases with no RAN2 spec impact. </w:t>
            </w:r>
          </w:p>
          <w:p w14:paraId="3D027D77" w14:textId="77777777" w:rsidR="00541C6A" w:rsidRPr="00B916BE" w:rsidRDefault="00541C6A" w:rsidP="00541C6A">
            <w:pPr>
              <w:pStyle w:val="ListParagraph"/>
              <w:numPr>
                <w:ilvl w:val="0"/>
                <w:numId w:val="131"/>
              </w:numPr>
              <w:spacing w:line="280" w:lineRule="atLeast"/>
              <w:rPr>
                <w:rFonts w:cstheme="minorHAnsi"/>
                <w:lang w:eastAsia="zh-CN"/>
              </w:rPr>
            </w:pPr>
            <w:r w:rsidRPr="00B916BE">
              <w:rPr>
                <w:rFonts w:cstheme="minorHAnsi"/>
                <w:lang w:eastAsia="zh-CN"/>
              </w:rPr>
              <w:t>E.g., UE side training for UE-sided model, the data is delivered from UE to OTT server with spec transparent manner.</w:t>
            </w:r>
          </w:p>
          <w:p w14:paraId="239402B8" w14:textId="77777777" w:rsidR="00541C6A" w:rsidRPr="00B916BE" w:rsidRDefault="00541C6A" w:rsidP="00541C6A">
            <w:pPr>
              <w:pStyle w:val="ListParagraph"/>
              <w:numPr>
                <w:ilvl w:val="0"/>
                <w:numId w:val="131"/>
              </w:numPr>
              <w:spacing w:line="280" w:lineRule="atLeast"/>
              <w:rPr>
                <w:rFonts w:cstheme="minorHAnsi"/>
                <w:lang w:eastAsia="zh-CN"/>
              </w:rPr>
            </w:pPr>
            <w:r w:rsidRPr="00B916BE">
              <w:rPr>
                <w:rFonts w:cstheme="minorHAnsi" w:hint="eastAsia"/>
                <w:lang w:eastAsia="zh-CN"/>
              </w:rPr>
              <w:t>A</w:t>
            </w:r>
            <w:r w:rsidRPr="00B916BE">
              <w:rPr>
                <w:rFonts w:cstheme="minorHAnsi"/>
                <w:lang w:eastAsia="zh-CN"/>
              </w:rPr>
              <w:t xml:space="preserve">s other examples, some NW side training/inference/monitoring has no spec impact, too. </w:t>
            </w:r>
          </w:p>
          <w:p w14:paraId="00390113" w14:textId="77777777" w:rsidR="00541C6A" w:rsidRDefault="00541C6A" w:rsidP="00541C6A">
            <w:pPr>
              <w:rPr>
                <w:rFonts w:cstheme="minorHAnsi"/>
                <w:lang w:eastAsia="zh-CN"/>
              </w:rPr>
            </w:pPr>
            <w:r>
              <w:rPr>
                <w:rFonts w:cstheme="minorHAnsi" w:hint="eastAsia"/>
                <w:lang w:eastAsia="zh-CN"/>
              </w:rPr>
              <w:t>C</w:t>
            </w:r>
            <w:r>
              <w:rPr>
                <w:rFonts w:cstheme="minorHAnsi"/>
                <w:lang w:eastAsia="zh-CN"/>
              </w:rPr>
              <w:t>hanges:</w:t>
            </w:r>
          </w:p>
          <w:p w14:paraId="25EADA2B" w14:textId="77777777" w:rsidR="00541C6A" w:rsidRDefault="00541C6A" w:rsidP="00541C6A">
            <w:pPr>
              <w:rPr>
                <w:rFonts w:ascii="Arial" w:hAnsi="Arial" w:cs="Arial"/>
                <w:sz w:val="20"/>
                <w:szCs w:val="20"/>
              </w:rPr>
            </w:pPr>
            <w:r>
              <w:rPr>
                <w:rFonts w:ascii="Arial" w:hAnsi="Arial" w:cs="Arial"/>
                <w:sz w:val="20"/>
                <w:szCs w:val="20"/>
              </w:rPr>
              <w:t>For model inference of the UE-sided model</w:t>
            </w:r>
          </w:p>
          <w:p w14:paraId="3DC07A2A" w14:textId="77777777" w:rsidR="00541C6A" w:rsidRDefault="00541C6A" w:rsidP="00541C6A">
            <w:pPr>
              <w:pStyle w:val="ListParagraph"/>
              <w:numPr>
                <w:ilvl w:val="0"/>
                <w:numId w:val="56"/>
              </w:numPr>
              <w:rPr>
                <w:lang w:val="en-GB"/>
              </w:rPr>
            </w:pPr>
            <w:r>
              <w:rPr>
                <w:lang w:val="en-GB"/>
              </w:rPr>
              <w:t>RAN1 confirms that input data coming from RS measurements are available inside the UE.</w:t>
            </w:r>
          </w:p>
          <w:p w14:paraId="1C1B7D9E" w14:textId="77777777" w:rsidR="00541C6A" w:rsidRPr="005A46D8" w:rsidRDefault="00541C6A" w:rsidP="00541C6A">
            <w:pPr>
              <w:pStyle w:val="ListParagraph"/>
              <w:numPr>
                <w:ilvl w:val="0"/>
                <w:numId w:val="56"/>
              </w:numPr>
              <w:rPr>
                <w:color w:val="FF0000"/>
                <w:lang w:val="en-GB"/>
              </w:rPr>
            </w:pPr>
            <w:r w:rsidRPr="005A46D8">
              <w:rPr>
                <w:color w:val="FF0000"/>
                <w:lang w:val="en-GB" w:eastAsia="zh-CN"/>
              </w:rPr>
              <w:t>The necessity, feasibility, and content of other additional information are under discussion at RAN1 with no consensus.</w:t>
            </w:r>
          </w:p>
          <w:p w14:paraId="65AEE080" w14:textId="77777777" w:rsidR="00541C6A" w:rsidRPr="004D0661" w:rsidRDefault="00541C6A" w:rsidP="00541C6A">
            <w:pPr>
              <w:pStyle w:val="ListParagraph"/>
              <w:numPr>
                <w:ilvl w:val="0"/>
                <w:numId w:val="56"/>
              </w:numPr>
              <w:rPr>
                <w:strike/>
                <w:color w:val="FF0000"/>
                <w:lang w:val="en-GB"/>
              </w:rPr>
            </w:pPr>
            <w:r w:rsidRPr="004D0661">
              <w:rPr>
                <w:strike/>
                <w:color w:val="FF0000"/>
                <w:lang w:val="en-GB"/>
              </w:rPr>
              <w:t>However, some additional information or assistance information from the NW may also be needed.</w:t>
            </w:r>
          </w:p>
          <w:p w14:paraId="00E780FF" w14:textId="77777777" w:rsidR="00541C6A" w:rsidRDefault="00541C6A" w:rsidP="00541C6A">
            <w:pPr>
              <w:pStyle w:val="ListParagraph"/>
              <w:numPr>
                <w:ilvl w:val="0"/>
                <w:numId w:val="56"/>
              </w:numPr>
              <w:rPr>
                <w:lang w:val="en-GB"/>
              </w:rPr>
            </w:pPr>
            <w:r w:rsidRPr="004D0661">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4C4C58BB" w14:textId="77777777" w:rsidR="00541C6A" w:rsidRDefault="00541C6A" w:rsidP="00541C6A">
            <w:pPr>
              <w:rPr>
                <w:lang w:val="en-GB"/>
              </w:rPr>
            </w:pPr>
            <w:r>
              <w:rPr>
                <w:lang w:val="en-GB"/>
              </w:rPr>
              <w:t>For UE-side (real-time) monitoring of the UE-sided model</w:t>
            </w:r>
            <w:r w:rsidRPr="008615C7">
              <w:rPr>
                <w:color w:val="FF0000"/>
                <w:lang w:val="en-GB"/>
              </w:rPr>
              <w:t xml:space="preserve">, </w:t>
            </w:r>
            <w:r w:rsidRPr="008615C7">
              <w:rPr>
                <w:rFonts w:hint="eastAsia"/>
                <w:color w:val="FF0000"/>
                <w:lang w:val="en-GB"/>
              </w:rPr>
              <w:t>con</w:t>
            </w:r>
            <w:r w:rsidRPr="008615C7">
              <w:rPr>
                <w:color w:val="FF0000"/>
                <w:lang w:val="en-GB"/>
              </w:rPr>
              <w:t>firm that performance metrics are available inside the UE. UE can independently monitor a model's performance without any data input from NW.</w:t>
            </w:r>
          </w:p>
          <w:p w14:paraId="27F4CA37" w14:textId="77777777" w:rsidR="00541C6A" w:rsidRPr="008615C7" w:rsidRDefault="00541C6A" w:rsidP="00541C6A">
            <w:pPr>
              <w:pStyle w:val="ListParagraph"/>
              <w:numPr>
                <w:ilvl w:val="0"/>
                <w:numId w:val="56"/>
              </w:numPr>
              <w:rPr>
                <w:strike/>
                <w:color w:val="FF0000"/>
                <w:lang w:val="en-GB"/>
              </w:rPr>
            </w:pPr>
            <w:r w:rsidRPr="008615C7">
              <w:rPr>
                <w:color w:val="FF0000"/>
                <w:lang w:val="en-GB"/>
              </w:rPr>
              <w:t xml:space="preserve">On top of that, </w:t>
            </w:r>
            <w:r>
              <w:rPr>
                <w:lang w:val="en-GB"/>
              </w:rPr>
              <w:t xml:space="preserve">For some use cases, UE may require certain assistance information, input data, or configuration from NW. This is under discussion in RAN1. </w:t>
            </w:r>
            <w:r w:rsidRPr="008615C7">
              <w:rPr>
                <w:lang w:val="en-GB"/>
              </w:rPr>
              <w:t>Some examples (not exhaustive) are provided below:</w:t>
            </w:r>
          </w:p>
          <w:p w14:paraId="74FE5B78" w14:textId="77777777" w:rsidR="00541C6A" w:rsidRPr="008615C7" w:rsidRDefault="00541C6A" w:rsidP="00541C6A">
            <w:pPr>
              <w:pStyle w:val="ListParagraph"/>
              <w:numPr>
                <w:ilvl w:val="1"/>
                <w:numId w:val="56"/>
              </w:numPr>
              <w:rPr>
                <w:strike/>
                <w:color w:val="FF0000"/>
                <w:lang w:val="en-GB"/>
              </w:rPr>
            </w:pPr>
            <w:r w:rsidRPr="008615C7">
              <w:rPr>
                <w:strike/>
                <w:color w:val="FF0000"/>
                <w:lang w:val="en-GB"/>
              </w:rPr>
              <w:t>UE-sided monitoring of two-sided CSI compression may require reconstructed eigenvectors from the NW.</w:t>
            </w:r>
          </w:p>
          <w:p w14:paraId="5D081356" w14:textId="77777777" w:rsidR="00541C6A" w:rsidRPr="008615C7" w:rsidRDefault="00541C6A" w:rsidP="00541C6A">
            <w:pPr>
              <w:pStyle w:val="ListParagraph"/>
              <w:numPr>
                <w:ilvl w:val="1"/>
                <w:numId w:val="56"/>
              </w:numPr>
              <w:rPr>
                <w:lang w:val="en-GB"/>
              </w:rPr>
            </w:pPr>
            <w:r w:rsidRPr="008615C7">
              <w:rPr>
                <w:lang w:val="en-GB"/>
              </w:rPr>
              <w:t>RS transmission for ground truth measurement for CSI prediction and beam prediction</w:t>
            </w:r>
          </w:p>
          <w:p w14:paraId="19DAB71E" w14:textId="77777777" w:rsidR="00541C6A" w:rsidRPr="008615C7" w:rsidRDefault="00541C6A" w:rsidP="00541C6A">
            <w:pPr>
              <w:pStyle w:val="ListParagraph"/>
              <w:numPr>
                <w:ilvl w:val="1"/>
                <w:numId w:val="56"/>
              </w:numPr>
              <w:rPr>
                <w:strike/>
                <w:color w:val="FF0000"/>
                <w:lang w:val="en-GB"/>
              </w:rPr>
            </w:pPr>
            <w:r w:rsidRPr="008615C7">
              <w:rPr>
                <w:strike/>
                <w:color w:val="FF0000"/>
                <w:lang w:val="en-GB"/>
              </w:rPr>
              <w:t>Assistance information from NW to limit the number of beam measurements for Set A in beam prediction.</w:t>
            </w:r>
          </w:p>
          <w:p w14:paraId="76AFAA73" w14:textId="77777777" w:rsidR="00541C6A" w:rsidRPr="008615C7" w:rsidRDefault="00541C6A" w:rsidP="00541C6A">
            <w:pPr>
              <w:pStyle w:val="ListParagraph"/>
              <w:numPr>
                <w:ilvl w:val="1"/>
                <w:numId w:val="56"/>
              </w:numPr>
              <w:rPr>
                <w:strike/>
                <w:color w:val="FF0000"/>
                <w:lang w:val="en-GB"/>
              </w:rPr>
            </w:pPr>
            <w:r w:rsidRPr="008615C7">
              <w:rPr>
                <w:strike/>
                <w:color w:val="FF0000"/>
                <w:lang w:val="en-GB"/>
              </w:rPr>
              <w:lastRenderedPageBreak/>
              <w:t>Labelling assistance from LMF to UE for label-based monitoring methods for AI/ML assisted positioning.</w:t>
            </w:r>
          </w:p>
          <w:p w14:paraId="4C2AF297" w14:textId="77777777" w:rsidR="00541C6A" w:rsidRPr="008615C7" w:rsidRDefault="00541C6A" w:rsidP="00541C6A">
            <w:pPr>
              <w:pStyle w:val="ListParagraph"/>
              <w:numPr>
                <w:ilvl w:val="1"/>
                <w:numId w:val="56"/>
              </w:numPr>
              <w:rPr>
                <w:strike/>
                <w:color w:val="FF0000"/>
                <w:lang w:val="en-GB"/>
              </w:rPr>
            </w:pPr>
            <w:r w:rsidRPr="008615C7">
              <w:rPr>
                <w:strike/>
                <w:color w:val="FF0000"/>
                <w:lang w:val="en-GB"/>
              </w:rPr>
              <w:t>NW providing PRU-generated monitoring measurements to UE for UE-side positioning.</w:t>
            </w:r>
          </w:p>
          <w:p w14:paraId="26A96B97" w14:textId="77777777" w:rsidR="00541C6A" w:rsidRPr="008615C7" w:rsidRDefault="00541C6A" w:rsidP="00541C6A">
            <w:pPr>
              <w:pStyle w:val="ListParagraph"/>
              <w:numPr>
                <w:ilvl w:val="1"/>
                <w:numId w:val="56"/>
              </w:numPr>
              <w:rPr>
                <w:strike/>
                <w:color w:val="FF0000"/>
                <w:lang w:val="en-GB"/>
              </w:rPr>
            </w:pPr>
            <w:r w:rsidRPr="008615C7">
              <w:rPr>
                <w:strike/>
                <w:color w:val="FF0000"/>
                <w:lang w:val="en-GB"/>
              </w:rPr>
              <w:t>There are proposals in RAN1 where NW can send data samples to help UE to do the monitoring.</w:t>
            </w:r>
          </w:p>
          <w:p w14:paraId="4C914670" w14:textId="77777777" w:rsidR="00541C6A" w:rsidRPr="008615C7" w:rsidRDefault="00541C6A" w:rsidP="00541C6A">
            <w:pPr>
              <w:rPr>
                <w:rFonts w:cstheme="minorHAnsi"/>
                <w:color w:val="FF0000"/>
                <w:lang w:val="en-GB" w:eastAsia="zh-CN"/>
              </w:rPr>
            </w:pPr>
            <w:r w:rsidRPr="008615C7">
              <w:rPr>
                <w:rFonts w:cstheme="minorHAnsi" w:hint="eastAsia"/>
                <w:color w:val="FF0000"/>
                <w:lang w:val="en-GB" w:eastAsia="zh-CN"/>
              </w:rPr>
              <w:t>B</w:t>
            </w:r>
            <w:r w:rsidRPr="008615C7">
              <w:rPr>
                <w:rFonts w:cstheme="minorHAnsi"/>
                <w:color w:val="FF0000"/>
                <w:lang w:val="en-GB" w:eastAsia="zh-CN"/>
              </w:rPr>
              <w:t>esides, RAN1 also finds the following procedure that may have no RAN2 specification effort</w:t>
            </w:r>
          </w:p>
          <w:p w14:paraId="7C481492" w14:textId="77777777" w:rsidR="00541C6A" w:rsidRPr="008615C7" w:rsidRDefault="00541C6A" w:rsidP="00541C6A">
            <w:pPr>
              <w:pStyle w:val="ListParagraph"/>
              <w:numPr>
                <w:ilvl w:val="0"/>
                <w:numId w:val="56"/>
              </w:numPr>
              <w:rPr>
                <w:rFonts w:cstheme="minorHAnsi"/>
                <w:lang w:val="en-GB" w:eastAsia="zh-CN"/>
              </w:rPr>
            </w:pPr>
            <w:r w:rsidRPr="008615C7">
              <w:rPr>
                <w:color w:val="FF0000"/>
                <w:lang w:val="en-GB"/>
              </w:rPr>
              <w:t>For UE-side training of the UE-sided model for beam management and positioning, input data for model training is up to UE implementation and has no RAN2 impact.</w:t>
            </w:r>
          </w:p>
          <w:p w14:paraId="6F560775" w14:textId="744A15BA" w:rsidR="00541C6A" w:rsidRDefault="00541C6A" w:rsidP="00541C6A">
            <w:pPr>
              <w:rPr>
                <w:rFonts w:cstheme="minorHAnsi"/>
                <w:lang w:eastAsia="zh-CN"/>
              </w:rPr>
            </w:pPr>
            <w:r w:rsidRPr="00CD7F39">
              <w:rPr>
                <w:rFonts w:hint="eastAsia"/>
                <w:color w:val="FF0000"/>
                <w:lang w:val="en-GB"/>
              </w:rPr>
              <w:t>F</w:t>
            </w:r>
            <w:r w:rsidRPr="00CD7F39">
              <w:rPr>
                <w:color w:val="FF0000"/>
                <w:lang w:val="en-GB"/>
              </w:rPr>
              <w:t>or some scenario of Network-sided model (e.g., Case 3a for positioning</w:t>
            </w:r>
            <w:r>
              <w:rPr>
                <w:color w:val="FF0000"/>
                <w:lang w:val="en-GB"/>
              </w:rPr>
              <w:t>, Case 2b/3b for ground-truth label obtainment at LMF, eventual KPI obtainment for monitoring of network-sided model of beam management/Positioning</w:t>
            </w:r>
            <w:r w:rsidRPr="00CD7F39">
              <w:rPr>
                <w:color w:val="FF0000"/>
                <w:lang w:val="en-GB"/>
              </w:rPr>
              <w:t>), input data for model training/inference/monitoring is available inside the Network entity</w:t>
            </w:r>
            <w:r>
              <w:rPr>
                <w:color w:val="FF0000"/>
                <w:lang w:val="en-GB"/>
              </w:rPr>
              <w:t>.</w:t>
            </w:r>
          </w:p>
        </w:tc>
      </w:tr>
    </w:tbl>
    <w:p w14:paraId="11093615" w14:textId="77777777" w:rsidR="0087409F" w:rsidRDefault="0087409F">
      <w:pPr>
        <w:spacing w:before="120" w:after="120"/>
        <w:rPr>
          <w:rFonts w:ascii="Arial" w:hAnsi="Arial" w:cs="Arial"/>
          <w:lang w:eastAsia="zh-CN"/>
        </w:rPr>
      </w:pPr>
    </w:p>
    <w:p w14:paraId="797B2ABE" w14:textId="2D153AA5" w:rsidR="00500918" w:rsidRDefault="00500918" w:rsidP="00500918">
      <w:pPr>
        <w:pStyle w:val="Heading6"/>
        <w:ind w:left="1152" w:hanging="1152"/>
      </w:pPr>
      <w:r>
        <w:t xml:space="preserve">[FL2] </w:t>
      </w:r>
      <w:r>
        <w:t>Discussion 8-21b:</w:t>
      </w:r>
    </w:p>
    <w:p w14:paraId="0523C1F9" w14:textId="77777777" w:rsidR="00500918" w:rsidRDefault="00500918" w:rsidP="00500918">
      <w:pPr>
        <w:rPr>
          <w:rFonts w:ascii="Arial" w:hAnsi="Arial" w:cs="Arial"/>
          <w:sz w:val="20"/>
          <w:szCs w:val="20"/>
        </w:rPr>
      </w:pPr>
      <w:r>
        <w:rPr>
          <w:rFonts w:ascii="Arial" w:hAnsi="Arial" w:cs="Arial"/>
          <w:sz w:val="20"/>
          <w:szCs w:val="20"/>
        </w:rPr>
        <w:t>For model inference of the UE-sided model</w:t>
      </w:r>
    </w:p>
    <w:p w14:paraId="47D5262D" w14:textId="77777777" w:rsidR="00500918" w:rsidRDefault="00500918" w:rsidP="00500918">
      <w:pPr>
        <w:pStyle w:val="ListParagraph"/>
        <w:numPr>
          <w:ilvl w:val="0"/>
          <w:numId w:val="139"/>
        </w:numPr>
        <w:spacing w:after="160"/>
        <w:rPr>
          <w:lang w:val="en-GB"/>
        </w:rPr>
      </w:pPr>
      <w:r>
        <w:rPr>
          <w:lang w:val="en-GB"/>
        </w:rPr>
        <w:t>RAN1 confirms that input data coming from RS measurements are available inside the UE.</w:t>
      </w:r>
    </w:p>
    <w:p w14:paraId="57267971" w14:textId="77777777" w:rsidR="00500918" w:rsidRDefault="00500918" w:rsidP="00500918">
      <w:pPr>
        <w:pStyle w:val="ListParagraph"/>
        <w:numPr>
          <w:ilvl w:val="0"/>
          <w:numId w:val="139"/>
        </w:numPr>
        <w:spacing w:after="160"/>
        <w:rPr>
          <w:lang w:val="en-GB"/>
        </w:rPr>
      </w:pPr>
      <w:r>
        <w:rPr>
          <w:lang w:val="en-GB"/>
        </w:rPr>
        <w:t>However, some additional information or assistance information from the NW may also be needed.</w:t>
      </w:r>
    </w:p>
    <w:p w14:paraId="7A0DCFDF" w14:textId="77777777" w:rsidR="00500918" w:rsidRDefault="00500918" w:rsidP="00500918">
      <w:pPr>
        <w:pStyle w:val="ListParagraph"/>
        <w:numPr>
          <w:ilvl w:val="0"/>
          <w:numId w:val="139"/>
        </w:numPr>
        <w:spacing w:after="160"/>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7EEC8675" w14:textId="77777777" w:rsidR="00500918" w:rsidRDefault="00500918" w:rsidP="00500918">
      <w:pPr>
        <w:rPr>
          <w:lang w:val="en-GB"/>
        </w:rPr>
      </w:pPr>
      <w:r>
        <w:rPr>
          <w:lang w:val="en-GB"/>
        </w:rPr>
        <w:t xml:space="preserve">For UE-side (real-time) monitoring of the UE-sided model, </w:t>
      </w:r>
    </w:p>
    <w:p w14:paraId="52EF3ECC" w14:textId="77777777" w:rsidR="00500918" w:rsidRPr="00543ED4" w:rsidRDefault="00500918" w:rsidP="00500918">
      <w:pPr>
        <w:pStyle w:val="ListParagraph"/>
        <w:numPr>
          <w:ilvl w:val="0"/>
          <w:numId w:val="139"/>
        </w:numPr>
        <w:spacing w:after="160"/>
        <w:rPr>
          <w:strike/>
          <w:color w:val="FF0000"/>
          <w:lang w:val="en-GB"/>
        </w:rPr>
      </w:pPr>
      <w:r>
        <w:rPr>
          <w:lang w:val="en-GB"/>
        </w:rPr>
        <w:t xml:space="preserve">For some use cases, UE may require certain assistance information, input data, or configuration from NW. This is under discussion in RAN1. </w:t>
      </w:r>
      <w:r w:rsidRPr="00543ED4">
        <w:rPr>
          <w:strike/>
          <w:color w:val="FF0000"/>
          <w:lang w:val="en-GB"/>
        </w:rPr>
        <w:t>Some examples (not exhaustive) are provided below:</w:t>
      </w:r>
    </w:p>
    <w:p w14:paraId="3F490189"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UE-sided monitoring of two-sided CSI compression may require reconstructed eigenvectors from the NW.</w:t>
      </w:r>
    </w:p>
    <w:p w14:paraId="6ECCAE0C"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RS transmission for ground truth measurement for CSI prediction and beam prediction</w:t>
      </w:r>
    </w:p>
    <w:p w14:paraId="3D3DF4ED"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Assistance information from NW to limit the number of beam measurements for Set A in beam prediction.</w:t>
      </w:r>
    </w:p>
    <w:p w14:paraId="0CE9F79A"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lastRenderedPageBreak/>
        <w:t>Labelling assistance from LMF to UE for label-based monitoring methods for AI/ML assisted positioning.</w:t>
      </w:r>
    </w:p>
    <w:p w14:paraId="06CC77B6"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NW providing PRU-generated monitoring measurements to UE for UE-side positioning.</w:t>
      </w:r>
    </w:p>
    <w:p w14:paraId="6D192D66" w14:textId="77777777" w:rsidR="00500918" w:rsidRDefault="00500918" w:rsidP="00500918">
      <w:pPr>
        <w:pStyle w:val="ListParagraph"/>
        <w:numPr>
          <w:ilvl w:val="1"/>
          <w:numId w:val="139"/>
        </w:numPr>
        <w:spacing w:after="160"/>
        <w:rPr>
          <w:strike/>
          <w:color w:val="FF0000"/>
          <w:lang w:val="en-GB"/>
        </w:rPr>
      </w:pPr>
      <w:r w:rsidRPr="00543ED4">
        <w:rPr>
          <w:strike/>
          <w:color w:val="FF0000"/>
          <w:lang w:val="en-GB"/>
        </w:rPr>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7727"/>
      </w:tblGrid>
      <w:tr w:rsidR="00500918" w:rsidRPr="00AE377F" w14:paraId="2F48CC6C" w14:textId="77777777" w:rsidTr="00DB25F2">
        <w:tc>
          <w:tcPr>
            <w:tcW w:w="2235" w:type="dxa"/>
            <w:shd w:val="clear" w:color="auto" w:fill="D9D9D9" w:themeFill="background1" w:themeFillShade="D9"/>
          </w:tcPr>
          <w:p w14:paraId="161477A2" w14:textId="77777777" w:rsidR="00500918" w:rsidRPr="00AE377F" w:rsidRDefault="00500918" w:rsidP="00DB25F2">
            <w:pPr>
              <w:jc w:val="center"/>
              <w:rPr>
                <w:rFonts w:cstheme="minorHAnsi"/>
                <w:b/>
                <w:bCs/>
              </w:rPr>
            </w:pPr>
            <w:r w:rsidRPr="00AE377F">
              <w:rPr>
                <w:rFonts w:cstheme="minorHAnsi"/>
                <w:b/>
                <w:bCs/>
              </w:rPr>
              <w:t>Company</w:t>
            </w:r>
          </w:p>
        </w:tc>
        <w:tc>
          <w:tcPr>
            <w:tcW w:w="7727" w:type="dxa"/>
            <w:shd w:val="clear" w:color="auto" w:fill="D9D9D9" w:themeFill="background1" w:themeFillShade="D9"/>
          </w:tcPr>
          <w:p w14:paraId="2A3E3375" w14:textId="77777777" w:rsidR="00500918" w:rsidRPr="00AE377F" w:rsidRDefault="00500918" w:rsidP="00DB25F2">
            <w:pPr>
              <w:jc w:val="center"/>
              <w:rPr>
                <w:rFonts w:cstheme="minorHAnsi"/>
                <w:b/>
                <w:bCs/>
              </w:rPr>
            </w:pPr>
            <w:r w:rsidRPr="00AE377F">
              <w:rPr>
                <w:rFonts w:cstheme="minorHAnsi"/>
                <w:b/>
                <w:bCs/>
              </w:rPr>
              <w:t>Comments</w:t>
            </w:r>
          </w:p>
        </w:tc>
      </w:tr>
      <w:tr w:rsidR="00500918" w:rsidRPr="00AE377F" w14:paraId="335D9C0D" w14:textId="77777777" w:rsidTr="00DB25F2">
        <w:tc>
          <w:tcPr>
            <w:tcW w:w="2235" w:type="dxa"/>
          </w:tcPr>
          <w:p w14:paraId="16D71890" w14:textId="77777777" w:rsidR="00500918" w:rsidRPr="00AE377F" w:rsidRDefault="00500918" w:rsidP="00DB25F2">
            <w:pPr>
              <w:rPr>
                <w:rFonts w:cstheme="minorHAnsi"/>
                <w:lang w:eastAsia="zh-CN"/>
              </w:rPr>
            </w:pPr>
          </w:p>
        </w:tc>
        <w:tc>
          <w:tcPr>
            <w:tcW w:w="7727" w:type="dxa"/>
          </w:tcPr>
          <w:p w14:paraId="54D6112C" w14:textId="77777777" w:rsidR="00500918" w:rsidRPr="00AE377F" w:rsidRDefault="00500918" w:rsidP="00DB25F2">
            <w:pPr>
              <w:rPr>
                <w:rFonts w:cstheme="minorHAnsi"/>
                <w:b/>
              </w:rPr>
            </w:pPr>
          </w:p>
        </w:tc>
      </w:tr>
      <w:tr w:rsidR="00500918" w:rsidRPr="00AE377F" w14:paraId="4CF79638" w14:textId="77777777" w:rsidTr="00DB25F2">
        <w:tc>
          <w:tcPr>
            <w:tcW w:w="2235" w:type="dxa"/>
          </w:tcPr>
          <w:p w14:paraId="29387B1C" w14:textId="77777777" w:rsidR="00500918" w:rsidRPr="00AE377F" w:rsidRDefault="00500918" w:rsidP="00DB25F2">
            <w:pPr>
              <w:rPr>
                <w:rFonts w:cstheme="minorHAnsi"/>
                <w:lang w:eastAsia="zh-CN"/>
              </w:rPr>
            </w:pPr>
          </w:p>
        </w:tc>
        <w:tc>
          <w:tcPr>
            <w:tcW w:w="7727" w:type="dxa"/>
          </w:tcPr>
          <w:p w14:paraId="76D7B996" w14:textId="77777777" w:rsidR="00500918" w:rsidRPr="00AE377F" w:rsidRDefault="00500918" w:rsidP="00DB25F2">
            <w:pPr>
              <w:rPr>
                <w:rFonts w:eastAsia="Malgun Gothic" w:cstheme="minorHAnsi"/>
                <w:lang w:eastAsia="ko-KR"/>
              </w:rPr>
            </w:pPr>
          </w:p>
        </w:tc>
      </w:tr>
    </w:tbl>
    <w:p w14:paraId="79EF894D" w14:textId="77777777" w:rsidR="00500918" w:rsidRPr="00500918" w:rsidRDefault="00500918" w:rsidP="00500918">
      <w:pPr>
        <w:spacing w:after="160"/>
        <w:rPr>
          <w:strike/>
          <w:color w:val="FF0000"/>
          <w:lang w:val="en-GB"/>
        </w:rPr>
      </w:pPr>
    </w:p>
    <w:p w14:paraId="44EDFFCD" w14:textId="77777777" w:rsidR="00500918" w:rsidRPr="00500918" w:rsidRDefault="00500918">
      <w:pPr>
        <w:spacing w:before="120" w:after="120"/>
        <w:rPr>
          <w:rFonts w:ascii="Arial" w:hAnsi="Arial" w:cs="Arial"/>
          <w:lang w:val="en-GB" w:eastAsia="zh-CN"/>
        </w:rPr>
      </w:pPr>
    </w:p>
    <w:p w14:paraId="296C6E57" w14:textId="77777777" w:rsidR="0087409F" w:rsidRDefault="0087409F">
      <w:pPr>
        <w:spacing w:before="120" w:after="120"/>
        <w:rPr>
          <w:rFonts w:ascii="Arial" w:hAnsi="Arial" w:cs="Arial"/>
          <w:lang w:eastAsia="zh-CN"/>
        </w:rPr>
      </w:pPr>
    </w:p>
    <w:p w14:paraId="3FD1C79D" w14:textId="77777777" w:rsidR="0087409F" w:rsidRDefault="00E97363">
      <w:pPr>
        <w:pStyle w:val="Heading5"/>
        <w:ind w:left="1008" w:hanging="1008"/>
      </w:pPr>
      <w:r>
        <w:t>Issue 8-22: Part A, Assumption 2</w:t>
      </w:r>
    </w:p>
    <w:tbl>
      <w:tblPr>
        <w:tblStyle w:val="TableGrid"/>
        <w:tblW w:w="0" w:type="auto"/>
        <w:tblLook w:val="04A0" w:firstRow="1" w:lastRow="0" w:firstColumn="1" w:lastColumn="0" w:noHBand="0" w:noVBand="1"/>
      </w:tblPr>
      <w:tblGrid>
        <w:gridCol w:w="9962"/>
      </w:tblGrid>
      <w:tr w:rsidR="0087409F" w14:paraId="4E398FD2" w14:textId="77777777">
        <w:tc>
          <w:tcPr>
            <w:tcW w:w="9962" w:type="dxa"/>
          </w:tcPr>
          <w:p w14:paraId="6DE39ADD" w14:textId="77777777" w:rsidR="0087409F" w:rsidRDefault="00E97363">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4FB8FF67" w14:textId="77777777" w:rsidR="0087409F" w:rsidRDefault="00E97363">
            <w:pPr>
              <w:jc w:val="left"/>
              <w:rPr>
                <w:rFonts w:ascii="Arial" w:hAnsi="Arial" w:cs="Arial"/>
                <w:lang w:eastAsia="zh-CN"/>
              </w:rPr>
            </w:pPr>
            <w:r>
              <w:rPr>
                <w:rFonts w:ascii="Arial" w:hAnsi="Arial" w:cs="Arial"/>
                <w:lang w:eastAsia="zh-CN"/>
              </w:rPr>
              <w:t>For the latency requirement of data collection, RAN2 assumes:</w:t>
            </w:r>
          </w:p>
          <w:p w14:paraId="072AFAA6" w14:textId="77777777" w:rsidR="0087409F" w:rsidRDefault="00E97363">
            <w:pPr>
              <w:pStyle w:val="ListParagraph"/>
              <w:widowControl w:val="0"/>
              <w:numPr>
                <w:ilvl w:val="0"/>
                <w:numId w:val="115"/>
              </w:numPr>
              <w:spacing w:line="240" w:lineRule="auto"/>
              <w:jc w:val="left"/>
              <w:rPr>
                <w:rFonts w:ascii="Arial" w:hAnsi="Arial" w:cs="Arial"/>
              </w:rPr>
            </w:pPr>
            <w:r>
              <w:rPr>
                <w:rFonts w:ascii="Arial" w:hAnsi="Arial" w:cs="Arial"/>
              </w:rPr>
              <w:t xml:space="preserve">For all types of offline model training (i.e., UE- /NW-/ two-sided model training), there is no latency requirement for data collection </w:t>
            </w:r>
          </w:p>
          <w:p w14:paraId="16DE58D2" w14:textId="77777777" w:rsidR="0087409F" w:rsidRDefault="00E97363">
            <w:pPr>
              <w:pStyle w:val="ListParagraph"/>
              <w:widowControl w:val="0"/>
              <w:numPr>
                <w:ilvl w:val="0"/>
                <w:numId w:val="115"/>
              </w:numPr>
              <w:spacing w:line="240" w:lineRule="auto"/>
              <w:jc w:val="left"/>
              <w:rPr>
                <w:rFonts w:ascii="Arial" w:hAnsi="Arial" w:cs="Arial"/>
              </w:rPr>
            </w:pPr>
            <w:r>
              <w:rPr>
                <w:rFonts w:ascii="Arial" w:hAnsi="Arial" w:cs="Arial"/>
              </w:rPr>
              <w:t>For model inference, when required data comes from other entities, there is a latency requirement for data collection</w:t>
            </w:r>
          </w:p>
          <w:p w14:paraId="6B0231B3" w14:textId="77777777" w:rsidR="0087409F" w:rsidRDefault="00E97363">
            <w:pPr>
              <w:pStyle w:val="ListParagraph"/>
              <w:widowControl w:val="0"/>
              <w:numPr>
                <w:ilvl w:val="0"/>
                <w:numId w:val="115"/>
              </w:numPr>
              <w:spacing w:line="240" w:lineRule="auto"/>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tc>
      </w:tr>
    </w:tbl>
    <w:p w14:paraId="114F456E" w14:textId="77777777" w:rsidR="0087409F" w:rsidRDefault="0087409F">
      <w:pPr>
        <w:spacing w:before="120" w:after="120"/>
        <w:rPr>
          <w:rFonts w:ascii="Arial" w:hAnsi="Arial" w:cs="Arial"/>
          <w:lang w:eastAsia="zh-CN"/>
        </w:rPr>
      </w:pPr>
    </w:p>
    <w:p w14:paraId="29275425" w14:textId="262C67D5" w:rsidR="0087409F" w:rsidRDefault="00E97363">
      <w:pPr>
        <w:pStyle w:val="Heading6"/>
        <w:ind w:left="1152" w:hanging="1152"/>
      </w:pPr>
      <w:r>
        <w:t>[FL1]</w:t>
      </w:r>
      <w:r w:rsidR="00500918">
        <w:t>[FL2]</w:t>
      </w:r>
      <w:r>
        <w:t xml:space="preserve"> Discussion 8-22a:</w:t>
      </w:r>
    </w:p>
    <w:p w14:paraId="64D3D858" w14:textId="77777777" w:rsidR="0087409F" w:rsidRDefault="00E97363">
      <w:pPr>
        <w:rPr>
          <w:lang w:val="en-GB"/>
        </w:rPr>
      </w:pPr>
      <w:r>
        <w:rPr>
          <w:lang w:val="en-GB"/>
        </w:rPr>
        <w:t>RAN1 confirms RAN2’s Assumption 2, with the following clarification on the third bullet</w:t>
      </w:r>
    </w:p>
    <w:p w14:paraId="2E1F9E0F" w14:textId="77777777" w:rsidR="0087409F" w:rsidRDefault="00E97363">
      <w:pPr>
        <w:pStyle w:val="ListParagraph"/>
        <w:numPr>
          <w:ilvl w:val="0"/>
          <w:numId w:val="56"/>
        </w:numPr>
        <w:rPr>
          <w:lang w:val="en-GB"/>
        </w:rPr>
      </w:pPr>
      <w:r>
        <w:rPr>
          <w:lang w:val="en-GB"/>
        </w:rPr>
        <w:t>Monitoring data includes both calculated performance metric and the input data for metric calculation.</w:t>
      </w:r>
    </w:p>
    <w:p w14:paraId="0DFF631E" w14:textId="77777777" w:rsidR="0087409F" w:rsidRDefault="0087409F">
      <w:pPr>
        <w:spacing w:before="120" w:after="120"/>
        <w:rPr>
          <w:rFonts w:ascii="Arial" w:hAnsi="Arial" w:cs="Arial"/>
          <w:lang w:eastAsia="zh-CN"/>
        </w:rPr>
      </w:pPr>
    </w:p>
    <w:tbl>
      <w:tblPr>
        <w:tblStyle w:val="TableGrid"/>
        <w:tblW w:w="0" w:type="auto"/>
        <w:tblLook w:val="04A0" w:firstRow="1" w:lastRow="0" w:firstColumn="1" w:lastColumn="0" w:noHBand="0" w:noVBand="1"/>
      </w:tblPr>
      <w:tblGrid>
        <w:gridCol w:w="2235"/>
        <w:gridCol w:w="7727"/>
      </w:tblGrid>
      <w:tr w:rsidR="0087409F" w14:paraId="4184BBCE" w14:textId="77777777">
        <w:tc>
          <w:tcPr>
            <w:tcW w:w="2235" w:type="dxa"/>
            <w:shd w:val="clear" w:color="auto" w:fill="D9D9D9" w:themeFill="background1" w:themeFillShade="D9"/>
          </w:tcPr>
          <w:p w14:paraId="198A3C2F"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67339915" w14:textId="77777777" w:rsidR="0087409F" w:rsidRDefault="00E97363">
            <w:pPr>
              <w:jc w:val="center"/>
              <w:rPr>
                <w:rFonts w:cstheme="minorHAnsi"/>
                <w:b/>
                <w:bCs/>
              </w:rPr>
            </w:pPr>
            <w:r>
              <w:rPr>
                <w:rFonts w:cstheme="minorHAnsi"/>
                <w:b/>
                <w:bCs/>
              </w:rPr>
              <w:t>Comments</w:t>
            </w:r>
          </w:p>
        </w:tc>
      </w:tr>
      <w:tr w:rsidR="0087409F" w14:paraId="742A5C65" w14:textId="77777777">
        <w:tc>
          <w:tcPr>
            <w:tcW w:w="2235" w:type="dxa"/>
          </w:tcPr>
          <w:p w14:paraId="1C25AD5F"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tcPr>
          <w:p w14:paraId="6C78DFB0" w14:textId="77777777" w:rsidR="0087409F" w:rsidRDefault="00E97363">
            <w:pPr>
              <w:rPr>
                <w:rFonts w:cstheme="minorHAnsi"/>
                <w:lang w:eastAsia="zh-CN"/>
              </w:rPr>
            </w:pPr>
            <w:r>
              <w:rPr>
                <w:rFonts w:cstheme="minorHAnsi" w:hint="eastAsia"/>
                <w:lang w:eastAsia="zh-CN"/>
              </w:rPr>
              <w:t>S</w:t>
            </w:r>
            <w:r>
              <w:rPr>
                <w:rFonts w:cstheme="minorHAnsi"/>
                <w:lang w:eastAsia="zh-CN"/>
              </w:rPr>
              <w:t>upport</w:t>
            </w:r>
          </w:p>
        </w:tc>
      </w:tr>
      <w:tr w:rsidR="0087409F" w14:paraId="649662D0" w14:textId="77777777">
        <w:tc>
          <w:tcPr>
            <w:tcW w:w="2235" w:type="dxa"/>
          </w:tcPr>
          <w:p w14:paraId="18277978" w14:textId="77777777" w:rsidR="0087409F" w:rsidRDefault="00E97363">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3D6B9DED" w14:textId="77777777" w:rsidR="0087409F" w:rsidRDefault="00E97363">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87409F" w14:paraId="01F96D99" w14:textId="77777777">
        <w:tc>
          <w:tcPr>
            <w:tcW w:w="2235" w:type="dxa"/>
          </w:tcPr>
          <w:p w14:paraId="7859BDF8" w14:textId="77777777" w:rsidR="0087409F" w:rsidRDefault="00E97363">
            <w:pPr>
              <w:rPr>
                <w:rFonts w:eastAsia="MS Mincho" w:cstheme="minorHAnsi"/>
                <w:lang w:eastAsia="ja-JP"/>
              </w:rPr>
            </w:pPr>
            <w:r>
              <w:rPr>
                <w:rFonts w:eastAsia="SimSun" w:cstheme="minorHAnsi" w:hint="eastAsia"/>
                <w:lang w:eastAsia="zh-CN"/>
              </w:rPr>
              <w:t>ZTE</w:t>
            </w:r>
          </w:p>
        </w:tc>
        <w:tc>
          <w:tcPr>
            <w:tcW w:w="7727" w:type="dxa"/>
          </w:tcPr>
          <w:p w14:paraId="25D9CF54" w14:textId="77777777" w:rsidR="0087409F" w:rsidRDefault="00E97363">
            <w:pPr>
              <w:rPr>
                <w:rFonts w:eastAsia="SimSun" w:cstheme="minorHAnsi"/>
                <w:lang w:eastAsia="zh-CN"/>
              </w:rPr>
            </w:pPr>
            <w:r>
              <w:rPr>
                <w:rFonts w:eastAsia="SimSun" w:cstheme="minorHAnsi" w:hint="eastAsia"/>
                <w:lang w:eastAsia="zh-CN"/>
              </w:rPr>
              <w:t>OK with the clarification on the third bullet.</w:t>
            </w:r>
          </w:p>
          <w:p w14:paraId="2FF38349" w14:textId="77777777" w:rsidR="0087409F" w:rsidRDefault="00E97363">
            <w:pPr>
              <w:rPr>
                <w:rFonts w:eastAsia="SimSun" w:cstheme="minorHAnsi"/>
                <w:lang w:eastAsia="zh-CN"/>
              </w:rPr>
            </w:pPr>
            <w:r>
              <w:rPr>
                <w:rFonts w:eastAsia="SimSun" w:cstheme="minorHAnsi" w:hint="eastAsia"/>
                <w:lang w:eastAsia="zh-CN"/>
              </w:rPr>
              <w:t>We propose some revisions on the first and second bullet:</w:t>
            </w:r>
          </w:p>
          <w:p w14:paraId="2C006315" w14:textId="77777777" w:rsidR="0087409F" w:rsidRDefault="00E97363">
            <w:pPr>
              <w:pStyle w:val="ListParagraph"/>
              <w:numPr>
                <w:ilvl w:val="0"/>
                <w:numId w:val="115"/>
              </w:numPr>
              <w:snapToGrid w:val="0"/>
              <w:spacing w:beforeLines="30" w:before="72" w:afterLines="30" w:after="72" w:line="288" w:lineRule="auto"/>
              <w:jc w:val="left"/>
              <w:rPr>
                <w:sz w:val="20"/>
                <w:szCs w:val="20"/>
              </w:rPr>
            </w:pPr>
            <w:r>
              <w:rPr>
                <w:sz w:val="20"/>
                <w:szCs w:val="20"/>
              </w:rPr>
              <w:t xml:space="preserve">For all types of offline model training (i.e., UE- /NW-/ two-sided model training), there is no latency requirement for data collection </w:t>
            </w:r>
            <w:r>
              <w:rPr>
                <w:rFonts w:eastAsia="SimSun" w:hint="eastAsia"/>
                <w:b/>
                <w:bCs/>
                <w:sz w:val="20"/>
                <w:szCs w:val="20"/>
                <w:u w:val="single"/>
              </w:rPr>
              <w:t xml:space="preserve">or the latency requirement can reuse the current requirements (e.g., </w:t>
            </w:r>
            <w:r>
              <w:rPr>
                <w:rFonts w:eastAsia="SimSun" w:hint="eastAsia"/>
                <w:b/>
                <w:bCs/>
                <w:sz w:val="20"/>
                <w:szCs w:val="20"/>
                <w:u w:val="single"/>
                <w:lang w:eastAsia="zh-CN"/>
              </w:rPr>
              <w:t xml:space="preserve">latency requirements for </w:t>
            </w:r>
            <w:r>
              <w:rPr>
                <w:rFonts w:eastAsia="SimSun" w:hint="eastAsia"/>
                <w:b/>
                <w:bCs/>
                <w:sz w:val="20"/>
                <w:szCs w:val="20"/>
                <w:u w:val="single"/>
              </w:rPr>
              <w:t>SON/MDT, L3 measurement)</w:t>
            </w:r>
          </w:p>
          <w:p w14:paraId="25E5F51F" w14:textId="77777777" w:rsidR="0087409F" w:rsidRDefault="00E97363">
            <w:pPr>
              <w:pStyle w:val="ListParagraph"/>
              <w:numPr>
                <w:ilvl w:val="0"/>
                <w:numId w:val="115"/>
              </w:numPr>
              <w:snapToGrid w:val="0"/>
              <w:spacing w:beforeLines="30" w:before="72" w:afterLines="30" w:after="72" w:line="288" w:lineRule="auto"/>
              <w:jc w:val="left"/>
              <w:rPr>
                <w:rFonts w:eastAsia="MS Mincho" w:cstheme="minorHAnsi"/>
                <w:lang w:eastAsia="ja-JP"/>
              </w:rPr>
            </w:pPr>
            <w:r>
              <w:rPr>
                <w:sz w:val="20"/>
                <w:szCs w:val="20"/>
              </w:rPr>
              <w:lastRenderedPageBreak/>
              <w:t>For model inference</w:t>
            </w:r>
            <w:r>
              <w:rPr>
                <w:rFonts w:eastAsia="SimSun" w:hint="eastAsia"/>
                <w:sz w:val="20"/>
                <w:szCs w:val="20"/>
              </w:rPr>
              <w:t xml:space="preserve"> </w:t>
            </w:r>
            <w:r>
              <w:rPr>
                <w:rFonts w:eastAsia="SimSun" w:hint="eastAsia"/>
                <w:b/>
                <w:bCs/>
                <w:sz w:val="20"/>
                <w:szCs w:val="20"/>
                <w:u w:val="single"/>
              </w:rPr>
              <w:t>of network-side model</w:t>
            </w:r>
            <w:r>
              <w:rPr>
                <w:sz w:val="20"/>
                <w:szCs w:val="20"/>
              </w:rPr>
              <w:t>, when required data comes from other entities, there is a latency requirement for data collection</w:t>
            </w:r>
            <w:r>
              <w:rPr>
                <w:rFonts w:hint="eastAsia"/>
                <w:sz w:val="20"/>
                <w:szCs w:val="20"/>
                <w:lang w:eastAsia="zh-CN"/>
              </w:rPr>
              <w:t xml:space="preserve"> .</w:t>
            </w:r>
            <w:r>
              <w:rPr>
                <w:rFonts w:hint="eastAsia"/>
                <w:color w:val="00B0F0"/>
                <w:sz w:val="20"/>
                <w:szCs w:val="20"/>
                <w:lang w:eastAsia="zh-CN"/>
              </w:rPr>
              <w:t xml:space="preserve"> [If this bullet includes model inference of UE-side model, we don</w:t>
            </w:r>
            <w:r>
              <w:rPr>
                <w:color w:val="00B0F0"/>
                <w:sz w:val="20"/>
                <w:szCs w:val="20"/>
                <w:lang w:eastAsia="zh-CN"/>
              </w:rPr>
              <w:t>’</w:t>
            </w:r>
            <w:r>
              <w:rPr>
                <w:rFonts w:hint="eastAsia"/>
                <w:color w:val="00B0F0"/>
                <w:sz w:val="20"/>
                <w:szCs w:val="20"/>
                <w:lang w:eastAsia="zh-CN"/>
              </w:rPr>
              <w:t>t know what the latency requirement is referrring to]</w:t>
            </w:r>
          </w:p>
        </w:tc>
      </w:tr>
      <w:tr w:rsidR="003E033C" w14:paraId="6AEDC106" w14:textId="77777777">
        <w:tc>
          <w:tcPr>
            <w:tcW w:w="2235" w:type="dxa"/>
          </w:tcPr>
          <w:p w14:paraId="58EE370F" w14:textId="77777777" w:rsidR="003E033C" w:rsidRPr="008E649D" w:rsidRDefault="003E033C" w:rsidP="00CD2C5A">
            <w:pPr>
              <w:rPr>
                <w:rFonts w:cstheme="minorHAnsi"/>
                <w:lang w:eastAsia="zh-CN"/>
              </w:rPr>
            </w:pPr>
            <w:r>
              <w:rPr>
                <w:rFonts w:cstheme="minorHAnsi" w:hint="eastAsia"/>
                <w:lang w:eastAsia="zh-CN"/>
              </w:rPr>
              <w:lastRenderedPageBreak/>
              <w:t>CATT</w:t>
            </w:r>
          </w:p>
        </w:tc>
        <w:tc>
          <w:tcPr>
            <w:tcW w:w="7727" w:type="dxa"/>
          </w:tcPr>
          <w:p w14:paraId="45C3284C" w14:textId="77777777" w:rsidR="003E033C" w:rsidRPr="008E649D" w:rsidRDefault="003E033C" w:rsidP="00CD2C5A">
            <w:pPr>
              <w:rPr>
                <w:rFonts w:cstheme="minorHAnsi"/>
                <w:lang w:eastAsia="zh-CN"/>
              </w:rPr>
            </w:pPr>
            <w:r>
              <w:rPr>
                <w:rFonts w:cstheme="minorHAnsi" w:hint="eastAsia"/>
                <w:lang w:eastAsia="zh-CN"/>
              </w:rPr>
              <w:t>OK.</w:t>
            </w:r>
          </w:p>
        </w:tc>
      </w:tr>
      <w:tr w:rsidR="007752CD" w14:paraId="3C260587" w14:textId="77777777">
        <w:tc>
          <w:tcPr>
            <w:tcW w:w="2235" w:type="dxa"/>
          </w:tcPr>
          <w:p w14:paraId="545C139C" w14:textId="184E9EA3" w:rsidR="007752CD" w:rsidRDefault="007752CD" w:rsidP="00CD2C5A">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6B6927BA" w14:textId="7407A9E3" w:rsidR="007752CD" w:rsidRDefault="007752CD" w:rsidP="00CD2C5A">
            <w:pPr>
              <w:rPr>
                <w:rFonts w:cstheme="minorHAnsi"/>
                <w:lang w:eastAsia="zh-CN"/>
              </w:rPr>
            </w:pPr>
            <w:r>
              <w:rPr>
                <w:rFonts w:cstheme="minorHAnsi" w:hint="eastAsia"/>
                <w:lang w:eastAsia="zh-CN"/>
              </w:rPr>
              <w:t>O</w:t>
            </w:r>
            <w:r>
              <w:rPr>
                <w:rFonts w:cstheme="minorHAnsi"/>
                <w:lang w:eastAsia="zh-CN"/>
              </w:rPr>
              <w:t>K</w:t>
            </w:r>
          </w:p>
        </w:tc>
      </w:tr>
      <w:tr w:rsidR="00F23C3E" w14:paraId="47A131DA" w14:textId="77777777">
        <w:tc>
          <w:tcPr>
            <w:tcW w:w="2235" w:type="dxa"/>
          </w:tcPr>
          <w:p w14:paraId="0989A791" w14:textId="0E024992" w:rsidR="00F23C3E" w:rsidRPr="00F23C3E" w:rsidRDefault="00F23C3E" w:rsidP="00CD2C5A">
            <w:pPr>
              <w:rPr>
                <w:rFonts w:eastAsia="Malgun Gothic" w:cstheme="minorHAnsi"/>
                <w:lang w:eastAsia="ko-KR"/>
              </w:rPr>
            </w:pPr>
            <w:r>
              <w:rPr>
                <w:rFonts w:eastAsia="Malgun Gothic" w:cstheme="minorHAnsi" w:hint="eastAsia"/>
                <w:lang w:eastAsia="ko-KR"/>
              </w:rPr>
              <w:t>LG</w:t>
            </w:r>
          </w:p>
        </w:tc>
        <w:tc>
          <w:tcPr>
            <w:tcW w:w="7727" w:type="dxa"/>
          </w:tcPr>
          <w:p w14:paraId="00EE0E24" w14:textId="15DBB25E" w:rsidR="00F23C3E" w:rsidRDefault="00F23C3E" w:rsidP="00F23C3E">
            <w:pPr>
              <w:rPr>
                <w:rFonts w:cstheme="minorHAnsi"/>
                <w:lang w:eastAsia="zh-CN"/>
              </w:rPr>
            </w:pPr>
            <w:r>
              <w:rPr>
                <w:rFonts w:eastAsia="Malgun Gothic" w:cstheme="minorHAnsi" w:hint="eastAsia"/>
                <w:lang w:eastAsia="ko-KR"/>
              </w:rPr>
              <w:t xml:space="preserve">Not sure whether such clarification </w:t>
            </w:r>
            <w:r>
              <w:rPr>
                <w:rFonts w:eastAsia="Malgun Gothic" w:cstheme="minorHAnsi"/>
                <w:lang w:eastAsia="ko-KR"/>
              </w:rPr>
              <w:t xml:space="preserve">on the third bullet </w:t>
            </w:r>
            <w:r>
              <w:rPr>
                <w:rFonts w:eastAsia="Malgun Gothic" w:cstheme="minorHAnsi" w:hint="eastAsia"/>
                <w:lang w:eastAsia="ko-KR"/>
              </w:rPr>
              <w:t>is</w:t>
            </w:r>
            <w:r>
              <w:rPr>
                <w:rFonts w:eastAsia="Malgun Gothic" w:cstheme="minorHAnsi"/>
                <w:lang w:eastAsia="ko-KR"/>
              </w:rPr>
              <w:t xml:space="preserve"> really </w:t>
            </w:r>
            <w:r>
              <w:rPr>
                <w:rFonts w:eastAsia="Malgun Gothic" w:cstheme="minorHAnsi" w:hint="eastAsia"/>
                <w:lang w:eastAsia="ko-KR"/>
              </w:rPr>
              <w:t>needed.</w:t>
            </w:r>
          </w:p>
        </w:tc>
      </w:tr>
      <w:tr w:rsidR="00ED526C" w14:paraId="7A75E897" w14:textId="77777777">
        <w:tc>
          <w:tcPr>
            <w:tcW w:w="2235" w:type="dxa"/>
          </w:tcPr>
          <w:p w14:paraId="521E0CB3" w14:textId="6E38F888" w:rsidR="00ED526C" w:rsidRDefault="00ED526C" w:rsidP="00CD2C5A">
            <w:pPr>
              <w:rPr>
                <w:rFonts w:eastAsia="Malgun Gothic" w:cstheme="minorHAnsi"/>
                <w:lang w:eastAsia="ko-KR"/>
              </w:rPr>
            </w:pPr>
            <w:r>
              <w:rPr>
                <w:rFonts w:eastAsia="Malgun Gothic" w:cstheme="minorHAnsi"/>
                <w:lang w:eastAsia="ko-KR"/>
              </w:rPr>
              <w:t>IIT Kanpur</w:t>
            </w:r>
          </w:p>
        </w:tc>
        <w:tc>
          <w:tcPr>
            <w:tcW w:w="7727" w:type="dxa"/>
          </w:tcPr>
          <w:p w14:paraId="65DA1574" w14:textId="23E06470" w:rsidR="00ED526C" w:rsidRDefault="00ED526C" w:rsidP="00F23C3E">
            <w:pPr>
              <w:rPr>
                <w:rFonts w:eastAsia="Malgun Gothic" w:cstheme="minorHAnsi"/>
                <w:lang w:eastAsia="ko-KR"/>
              </w:rPr>
            </w:pPr>
            <w:r>
              <w:rPr>
                <w:rFonts w:eastAsia="Malgun Gothic" w:cstheme="minorHAnsi"/>
                <w:lang w:eastAsia="ko-KR"/>
              </w:rPr>
              <w:t>Support.</w:t>
            </w:r>
          </w:p>
        </w:tc>
      </w:tr>
      <w:tr w:rsidR="00541C6A" w14:paraId="6E91F9F6" w14:textId="77777777">
        <w:tc>
          <w:tcPr>
            <w:tcW w:w="2235" w:type="dxa"/>
          </w:tcPr>
          <w:p w14:paraId="4CFE3077" w14:textId="0A42A63D" w:rsidR="00541C6A" w:rsidRDefault="00541C6A" w:rsidP="00541C6A">
            <w:pPr>
              <w:rPr>
                <w:rFonts w:eastAsia="Malgun Gothic" w:cstheme="minorHAnsi"/>
                <w:lang w:eastAsia="ko-KR"/>
              </w:rPr>
            </w:pPr>
            <w:r w:rsidRPr="00332090">
              <w:rPr>
                <w:rFonts w:cstheme="minorHAnsi" w:hint="eastAsia"/>
                <w:lang w:eastAsia="zh-CN"/>
              </w:rPr>
              <w:t>H</w:t>
            </w:r>
            <w:r w:rsidRPr="00332090">
              <w:rPr>
                <w:rFonts w:cstheme="minorHAnsi"/>
                <w:lang w:eastAsia="zh-CN"/>
              </w:rPr>
              <w:t>uawei, HiSilicon</w:t>
            </w:r>
          </w:p>
        </w:tc>
        <w:tc>
          <w:tcPr>
            <w:tcW w:w="7727" w:type="dxa"/>
          </w:tcPr>
          <w:p w14:paraId="4E961434" w14:textId="4E0BA270" w:rsidR="00541C6A" w:rsidRDefault="00541C6A" w:rsidP="00541C6A">
            <w:pPr>
              <w:rPr>
                <w:rFonts w:eastAsia="Malgun Gothic" w:cstheme="minorHAnsi"/>
                <w:lang w:eastAsia="ko-KR"/>
              </w:rPr>
            </w:pPr>
            <w:r>
              <w:rPr>
                <w:rFonts w:cstheme="minorHAnsi"/>
                <w:lang w:eastAsia="zh-CN"/>
              </w:rPr>
              <w:t>Support</w:t>
            </w:r>
          </w:p>
        </w:tc>
      </w:tr>
      <w:tr w:rsidR="00532C99" w14:paraId="41933C8F" w14:textId="77777777">
        <w:tc>
          <w:tcPr>
            <w:tcW w:w="2235" w:type="dxa"/>
          </w:tcPr>
          <w:p w14:paraId="245387DF" w14:textId="0EF2E281" w:rsidR="00532C99" w:rsidRPr="00332090" w:rsidRDefault="00532C99" w:rsidP="00532C99">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33904AD2" w14:textId="16E8366C" w:rsidR="00532C99" w:rsidRDefault="00532C99" w:rsidP="00532C99">
            <w:pPr>
              <w:rPr>
                <w:rFonts w:cstheme="minorHAnsi"/>
                <w:lang w:eastAsia="zh-CN"/>
              </w:rPr>
            </w:pPr>
            <w:r>
              <w:rPr>
                <w:rFonts w:eastAsia="MS Mincho" w:cstheme="minorHAnsi" w:hint="eastAsia"/>
                <w:lang w:eastAsia="ja-JP"/>
              </w:rPr>
              <w:t>S</w:t>
            </w:r>
            <w:r>
              <w:rPr>
                <w:rFonts w:eastAsia="MS Mincho" w:cstheme="minorHAnsi"/>
                <w:lang w:eastAsia="ja-JP"/>
              </w:rPr>
              <w:t>upport the proposal.</w:t>
            </w:r>
          </w:p>
        </w:tc>
      </w:tr>
    </w:tbl>
    <w:p w14:paraId="3E130614" w14:textId="77777777" w:rsidR="0087409F" w:rsidRDefault="0087409F">
      <w:pPr>
        <w:spacing w:before="120" w:after="120"/>
        <w:rPr>
          <w:rFonts w:ascii="Arial" w:hAnsi="Arial" w:cs="Arial"/>
          <w:lang w:eastAsia="zh-CN"/>
        </w:rPr>
      </w:pPr>
    </w:p>
    <w:p w14:paraId="7ADD13B0" w14:textId="77777777" w:rsidR="0087409F" w:rsidRDefault="00E97363">
      <w:pPr>
        <w:pStyle w:val="Heading5"/>
        <w:ind w:left="1008" w:hanging="1008"/>
      </w:pPr>
      <w:r>
        <w:t>Issue 8-23: Part A, Assumption 3</w:t>
      </w:r>
    </w:p>
    <w:tbl>
      <w:tblPr>
        <w:tblStyle w:val="TableGrid"/>
        <w:tblW w:w="0" w:type="auto"/>
        <w:tblLook w:val="04A0" w:firstRow="1" w:lastRow="0" w:firstColumn="1" w:lastColumn="0" w:noHBand="0" w:noVBand="1"/>
      </w:tblPr>
      <w:tblGrid>
        <w:gridCol w:w="9962"/>
      </w:tblGrid>
      <w:tr w:rsidR="0087409F" w14:paraId="3366D8EF" w14:textId="77777777">
        <w:tc>
          <w:tcPr>
            <w:tcW w:w="9962" w:type="dxa"/>
          </w:tcPr>
          <w:p w14:paraId="0E4952C2" w14:textId="77777777" w:rsidR="0087409F" w:rsidRDefault="00E97363">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2DF88DDB" w14:textId="77777777" w:rsidR="0087409F" w:rsidRDefault="00E97363">
            <w:pPr>
              <w:jc w:val="left"/>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0B9D2284" w14:textId="77777777" w:rsidR="0087409F" w:rsidRDefault="0087409F">
      <w:pPr>
        <w:rPr>
          <w:rFonts w:ascii="Arial" w:hAnsi="Arial" w:cs="Arial"/>
          <w:lang w:eastAsia="zh-CN"/>
        </w:rPr>
      </w:pPr>
    </w:p>
    <w:p w14:paraId="2641E5B1" w14:textId="77777777" w:rsidR="0087409F" w:rsidRDefault="0087409F">
      <w:pPr>
        <w:rPr>
          <w:rFonts w:ascii="Arial" w:hAnsi="Arial" w:cs="Arial"/>
          <w:lang w:eastAsia="zh-CN"/>
        </w:rPr>
      </w:pPr>
    </w:p>
    <w:p w14:paraId="49157292" w14:textId="38461B7F" w:rsidR="0087409F" w:rsidRDefault="00E97363">
      <w:pPr>
        <w:pStyle w:val="Heading6"/>
        <w:ind w:left="1152" w:hanging="1152"/>
      </w:pPr>
      <w:r>
        <w:t>[FL1]</w:t>
      </w:r>
      <w:r w:rsidR="00500918">
        <w:t>[FL2]</w:t>
      </w:r>
      <w:r>
        <w:t xml:space="preserve"> Discussion 8-23a:</w:t>
      </w:r>
    </w:p>
    <w:p w14:paraId="56D91884" w14:textId="77777777" w:rsidR="0087409F" w:rsidRDefault="00E97363">
      <w:pPr>
        <w:rPr>
          <w:lang w:val="en-GB"/>
        </w:rPr>
      </w:pPr>
      <w:r>
        <w:rPr>
          <w:lang w:val="en-GB"/>
        </w:rPr>
        <w:t>RAN1 confirms RAN2’s Assumption 3 for CSI compression, CSI prediction, and beam prediction use cases.</w:t>
      </w:r>
    </w:p>
    <w:p w14:paraId="618E52BF" w14:textId="77777777" w:rsidR="0087409F" w:rsidRDefault="0087409F">
      <w:pPr>
        <w:rPr>
          <w:lang w:val="en-GB"/>
        </w:rPr>
      </w:pPr>
    </w:p>
    <w:p w14:paraId="2C095E93" w14:textId="77777777" w:rsidR="0087409F" w:rsidRDefault="00E97363">
      <w:pPr>
        <w:rPr>
          <w:lang w:val="en-GB"/>
        </w:rPr>
      </w:pPr>
      <w:r>
        <w:rPr>
          <w:lang w:val="en-GB"/>
        </w:rPr>
        <w:t xml:space="preserve">For positioning, it is noted that existing specification supports </w:t>
      </w:r>
      <w:r>
        <w:t xml:space="preserve">DL PRS measurement and </w:t>
      </w:r>
      <w:r>
        <w:rPr>
          <w:lang w:val="en-GB"/>
        </w:rPr>
        <w:t>UE positioning in RRC_INACTIVE state. It is also noted that there are already some existing mechanisms to support measurements outside RRC connected state, e.g., logged MDT and positioning measurement in RRC inactive state. That being said, RAN1 confirms that RRC_CONNECTED can be a starting point and that non-connected state can be revisited when needed.</w:t>
      </w:r>
    </w:p>
    <w:p w14:paraId="7E7E0A89" w14:textId="77777777" w:rsidR="0087409F" w:rsidRDefault="0087409F">
      <w:pPr>
        <w:rPr>
          <w:rFonts w:ascii="Arial" w:hAnsi="Arial" w:cs="Arial"/>
          <w:lang w:eastAsia="zh-CN"/>
        </w:rPr>
      </w:pPr>
    </w:p>
    <w:p w14:paraId="44672181" w14:textId="77777777" w:rsidR="0087409F" w:rsidRDefault="0087409F">
      <w:pPr>
        <w:rPr>
          <w:rFonts w:ascii="Arial" w:hAnsi="Arial" w:cs="Arial"/>
          <w:lang w:eastAsia="zh-CN"/>
        </w:rPr>
      </w:pPr>
    </w:p>
    <w:tbl>
      <w:tblPr>
        <w:tblStyle w:val="TableGrid"/>
        <w:tblW w:w="0" w:type="auto"/>
        <w:tblLook w:val="04A0" w:firstRow="1" w:lastRow="0" w:firstColumn="1" w:lastColumn="0" w:noHBand="0" w:noVBand="1"/>
      </w:tblPr>
      <w:tblGrid>
        <w:gridCol w:w="2235"/>
        <w:gridCol w:w="7727"/>
      </w:tblGrid>
      <w:tr w:rsidR="0087409F" w14:paraId="71140254" w14:textId="77777777">
        <w:tc>
          <w:tcPr>
            <w:tcW w:w="2235" w:type="dxa"/>
            <w:shd w:val="clear" w:color="auto" w:fill="D9D9D9" w:themeFill="background1" w:themeFillShade="D9"/>
          </w:tcPr>
          <w:p w14:paraId="437D35E5"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3589587A" w14:textId="77777777" w:rsidR="0087409F" w:rsidRDefault="00E97363">
            <w:pPr>
              <w:jc w:val="center"/>
              <w:rPr>
                <w:rFonts w:cstheme="minorHAnsi"/>
                <w:b/>
                <w:bCs/>
              </w:rPr>
            </w:pPr>
            <w:r>
              <w:rPr>
                <w:rFonts w:cstheme="minorHAnsi"/>
                <w:b/>
                <w:bCs/>
              </w:rPr>
              <w:t>Comments</w:t>
            </w:r>
          </w:p>
        </w:tc>
      </w:tr>
      <w:tr w:rsidR="0087409F" w14:paraId="230125EC" w14:textId="77777777">
        <w:tc>
          <w:tcPr>
            <w:tcW w:w="2235" w:type="dxa"/>
          </w:tcPr>
          <w:p w14:paraId="27AA51B2"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tcPr>
          <w:p w14:paraId="4C0CD2D5" w14:textId="77777777" w:rsidR="0087409F" w:rsidRDefault="00E97363">
            <w:pPr>
              <w:rPr>
                <w:rFonts w:cstheme="minorHAnsi"/>
                <w:lang w:eastAsia="zh-CN"/>
              </w:rPr>
            </w:pPr>
            <w:r>
              <w:rPr>
                <w:rFonts w:cstheme="minorHAnsi" w:hint="eastAsia"/>
                <w:lang w:eastAsia="zh-CN"/>
              </w:rPr>
              <w:t>S</w:t>
            </w:r>
            <w:r>
              <w:rPr>
                <w:rFonts w:cstheme="minorHAnsi"/>
                <w:lang w:eastAsia="zh-CN"/>
              </w:rPr>
              <w:t>upport</w:t>
            </w:r>
          </w:p>
        </w:tc>
      </w:tr>
      <w:tr w:rsidR="0087409F" w14:paraId="6B913521" w14:textId="77777777">
        <w:tc>
          <w:tcPr>
            <w:tcW w:w="2235" w:type="dxa"/>
          </w:tcPr>
          <w:p w14:paraId="7E18A1D4" w14:textId="77777777" w:rsidR="0087409F" w:rsidRDefault="00E97363">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12052CB7" w14:textId="77777777" w:rsidR="0087409F" w:rsidRDefault="00E97363">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87409F" w14:paraId="28F83342" w14:textId="77777777">
        <w:tc>
          <w:tcPr>
            <w:tcW w:w="2235" w:type="dxa"/>
          </w:tcPr>
          <w:p w14:paraId="3CB02C39" w14:textId="77777777" w:rsidR="0087409F" w:rsidRDefault="00E97363">
            <w:pPr>
              <w:rPr>
                <w:rFonts w:eastAsia="MS Mincho" w:cstheme="minorHAnsi"/>
                <w:lang w:eastAsia="ja-JP"/>
              </w:rPr>
            </w:pPr>
            <w:r>
              <w:rPr>
                <w:rFonts w:eastAsia="SimSun" w:cstheme="minorHAnsi" w:hint="eastAsia"/>
                <w:lang w:eastAsia="zh-CN"/>
              </w:rPr>
              <w:t>ZTE</w:t>
            </w:r>
          </w:p>
        </w:tc>
        <w:tc>
          <w:tcPr>
            <w:tcW w:w="7727" w:type="dxa"/>
          </w:tcPr>
          <w:p w14:paraId="4D9D5CA6" w14:textId="77777777" w:rsidR="0087409F" w:rsidRDefault="00E97363">
            <w:pPr>
              <w:rPr>
                <w:rFonts w:eastAsia="MS Mincho" w:cstheme="minorHAnsi"/>
                <w:lang w:eastAsia="ja-JP"/>
              </w:rPr>
            </w:pPr>
            <w:r>
              <w:rPr>
                <w:rFonts w:eastAsia="SimSun" w:cstheme="minorHAnsi" w:hint="eastAsia"/>
                <w:lang w:eastAsia="zh-CN"/>
              </w:rPr>
              <w:t>Agree in principle.</w:t>
            </w:r>
          </w:p>
        </w:tc>
      </w:tr>
      <w:tr w:rsidR="003E033C" w14:paraId="6E7CB5CE" w14:textId="77777777">
        <w:tc>
          <w:tcPr>
            <w:tcW w:w="2235" w:type="dxa"/>
          </w:tcPr>
          <w:p w14:paraId="54D3347B" w14:textId="77777777" w:rsidR="003E033C" w:rsidRPr="008E649D" w:rsidRDefault="003E033C" w:rsidP="00CD2C5A">
            <w:pPr>
              <w:rPr>
                <w:rFonts w:cstheme="minorHAnsi"/>
                <w:lang w:eastAsia="zh-CN"/>
              </w:rPr>
            </w:pPr>
            <w:r>
              <w:rPr>
                <w:rFonts w:cstheme="minorHAnsi" w:hint="eastAsia"/>
                <w:lang w:eastAsia="zh-CN"/>
              </w:rPr>
              <w:t>CATT</w:t>
            </w:r>
          </w:p>
        </w:tc>
        <w:tc>
          <w:tcPr>
            <w:tcW w:w="7727" w:type="dxa"/>
          </w:tcPr>
          <w:p w14:paraId="459133CA" w14:textId="77777777" w:rsidR="003E033C" w:rsidRPr="008E649D" w:rsidRDefault="003E033C" w:rsidP="00CD2C5A">
            <w:pPr>
              <w:rPr>
                <w:rFonts w:cstheme="minorHAnsi"/>
                <w:lang w:eastAsia="zh-CN"/>
              </w:rPr>
            </w:pPr>
            <w:r>
              <w:rPr>
                <w:rFonts w:cstheme="minorHAnsi" w:hint="eastAsia"/>
                <w:lang w:eastAsia="zh-CN"/>
              </w:rPr>
              <w:t>OK.</w:t>
            </w:r>
          </w:p>
        </w:tc>
      </w:tr>
      <w:tr w:rsidR="007752CD" w14:paraId="05286438" w14:textId="77777777">
        <w:tc>
          <w:tcPr>
            <w:tcW w:w="2235" w:type="dxa"/>
          </w:tcPr>
          <w:p w14:paraId="596CE1A5" w14:textId="2D586B28" w:rsidR="007752CD" w:rsidRDefault="007752CD" w:rsidP="00CD2C5A">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41195D98" w14:textId="27ECD61D" w:rsidR="007752CD" w:rsidRDefault="007752CD" w:rsidP="00CD2C5A">
            <w:pPr>
              <w:rPr>
                <w:rFonts w:cstheme="minorHAnsi"/>
                <w:lang w:eastAsia="zh-CN"/>
              </w:rPr>
            </w:pPr>
            <w:r>
              <w:rPr>
                <w:rFonts w:cstheme="minorHAnsi" w:hint="eastAsia"/>
                <w:lang w:eastAsia="zh-CN"/>
              </w:rPr>
              <w:t>O</w:t>
            </w:r>
            <w:r>
              <w:rPr>
                <w:rFonts w:cstheme="minorHAnsi"/>
                <w:lang w:eastAsia="zh-CN"/>
              </w:rPr>
              <w:t>K</w:t>
            </w:r>
          </w:p>
        </w:tc>
      </w:tr>
      <w:tr w:rsidR="007A1200" w14:paraId="560034D4" w14:textId="77777777">
        <w:tc>
          <w:tcPr>
            <w:tcW w:w="2235" w:type="dxa"/>
          </w:tcPr>
          <w:p w14:paraId="789C9DDF" w14:textId="406362AC" w:rsidR="007A1200" w:rsidRDefault="007A1200" w:rsidP="00CD2C5A">
            <w:pPr>
              <w:rPr>
                <w:rFonts w:cstheme="minorHAnsi"/>
                <w:lang w:eastAsia="zh-CN"/>
              </w:rPr>
            </w:pPr>
            <w:r>
              <w:rPr>
                <w:rFonts w:cstheme="minorHAnsi"/>
                <w:lang w:eastAsia="zh-CN"/>
              </w:rPr>
              <w:t>KDDI</w:t>
            </w:r>
          </w:p>
        </w:tc>
        <w:tc>
          <w:tcPr>
            <w:tcW w:w="7727" w:type="dxa"/>
          </w:tcPr>
          <w:p w14:paraId="2B617CDF" w14:textId="088C9D20" w:rsidR="007A1200" w:rsidRDefault="007A1200" w:rsidP="00CD2C5A">
            <w:pPr>
              <w:rPr>
                <w:rFonts w:cstheme="minorHAnsi"/>
                <w:lang w:eastAsia="zh-CN"/>
              </w:rPr>
            </w:pPr>
            <w:r>
              <w:rPr>
                <w:rFonts w:cstheme="minorHAnsi"/>
                <w:lang w:eastAsia="zh-CN"/>
              </w:rPr>
              <w:t>Support.</w:t>
            </w:r>
          </w:p>
        </w:tc>
      </w:tr>
      <w:tr w:rsidR="00F23C3E" w:rsidRPr="00AE377F" w14:paraId="1404E84F" w14:textId="77777777" w:rsidTr="00F23C3E">
        <w:tc>
          <w:tcPr>
            <w:tcW w:w="2235" w:type="dxa"/>
          </w:tcPr>
          <w:p w14:paraId="1CEBD6BE" w14:textId="77777777" w:rsidR="00F23C3E" w:rsidRPr="00720524" w:rsidRDefault="00F23C3E" w:rsidP="00F23C3E">
            <w:pPr>
              <w:rPr>
                <w:rFonts w:eastAsia="Malgun Gothic" w:cstheme="minorHAnsi"/>
                <w:lang w:eastAsia="ko-KR"/>
              </w:rPr>
            </w:pPr>
            <w:r>
              <w:rPr>
                <w:rFonts w:eastAsia="Malgun Gothic" w:cstheme="minorHAnsi" w:hint="eastAsia"/>
                <w:lang w:eastAsia="ko-KR"/>
              </w:rPr>
              <w:t>LG</w:t>
            </w:r>
          </w:p>
        </w:tc>
        <w:tc>
          <w:tcPr>
            <w:tcW w:w="7727" w:type="dxa"/>
          </w:tcPr>
          <w:p w14:paraId="1E99F97D" w14:textId="77777777" w:rsidR="00F23C3E" w:rsidRPr="00AE377F" w:rsidRDefault="00F23C3E" w:rsidP="00F23C3E">
            <w:pPr>
              <w:rPr>
                <w:rFonts w:eastAsia="Malgun Gothic" w:cstheme="minorHAnsi"/>
                <w:lang w:eastAsia="ko-KR"/>
              </w:rPr>
            </w:pPr>
            <w:r>
              <w:rPr>
                <w:rFonts w:eastAsia="Malgun Gothic" w:cstheme="minorHAnsi" w:hint="eastAsia"/>
                <w:lang w:eastAsia="ko-KR"/>
              </w:rPr>
              <w:t>RAN2</w:t>
            </w:r>
            <w:r>
              <w:rPr>
                <w:rFonts w:eastAsia="Malgun Gothic" w:cstheme="minorHAnsi"/>
                <w:lang w:eastAsia="ko-KR"/>
              </w:rPr>
              <w:t>’s Assumption 3 says ‘</w:t>
            </w:r>
            <w:r w:rsidRPr="00720524">
              <w:rPr>
                <w:rFonts w:eastAsia="Malgun Gothic" w:cstheme="minorHAnsi"/>
                <w:lang w:eastAsia="ko-KR"/>
              </w:rPr>
              <w:t>data collection frameworks should focus on the RRC_CONNECTED state</w:t>
            </w:r>
            <w:r>
              <w:rPr>
                <w:rFonts w:eastAsia="Malgun Gothic" w:cstheme="minorHAnsi"/>
                <w:lang w:eastAsia="ko-KR"/>
              </w:rPr>
              <w:t>’. Since the major scenario for all use cases is RRC_connected state, the answer can simply be ‘yes’.</w:t>
            </w:r>
          </w:p>
        </w:tc>
      </w:tr>
      <w:tr w:rsidR="00F325F2" w:rsidRPr="00AE377F" w14:paraId="3F75A0F6" w14:textId="77777777" w:rsidTr="00F23C3E">
        <w:tc>
          <w:tcPr>
            <w:tcW w:w="2235" w:type="dxa"/>
          </w:tcPr>
          <w:p w14:paraId="6D0E0ADC" w14:textId="1EF94CA2" w:rsidR="00F325F2" w:rsidRDefault="00F325F2" w:rsidP="00F23C3E">
            <w:pPr>
              <w:rPr>
                <w:rFonts w:eastAsia="Malgun Gothic" w:cstheme="minorHAnsi"/>
                <w:lang w:eastAsia="ko-KR"/>
              </w:rPr>
            </w:pPr>
            <w:r>
              <w:rPr>
                <w:rFonts w:eastAsia="Malgun Gothic" w:cstheme="minorHAnsi"/>
                <w:lang w:eastAsia="ko-KR"/>
              </w:rPr>
              <w:lastRenderedPageBreak/>
              <w:t>IIT Kanpur</w:t>
            </w:r>
          </w:p>
        </w:tc>
        <w:tc>
          <w:tcPr>
            <w:tcW w:w="7727" w:type="dxa"/>
          </w:tcPr>
          <w:p w14:paraId="4EC38FEF" w14:textId="3350D9FF" w:rsidR="00F325F2" w:rsidRDefault="00F325F2" w:rsidP="00F23C3E">
            <w:pPr>
              <w:rPr>
                <w:rFonts w:eastAsia="Malgun Gothic" w:cstheme="minorHAnsi"/>
                <w:lang w:eastAsia="ko-KR"/>
              </w:rPr>
            </w:pPr>
            <w:r>
              <w:rPr>
                <w:rFonts w:eastAsia="Malgun Gothic" w:cstheme="minorHAnsi"/>
                <w:lang w:eastAsia="ko-KR"/>
              </w:rPr>
              <w:t>Support.</w:t>
            </w:r>
          </w:p>
        </w:tc>
      </w:tr>
      <w:tr w:rsidR="00541C6A" w:rsidRPr="00AE377F" w14:paraId="06FA35E9" w14:textId="77777777" w:rsidTr="00F23C3E">
        <w:tc>
          <w:tcPr>
            <w:tcW w:w="2235" w:type="dxa"/>
          </w:tcPr>
          <w:p w14:paraId="43458EB5" w14:textId="50CC2859" w:rsidR="00541C6A" w:rsidRDefault="00541C6A" w:rsidP="00541C6A">
            <w:pPr>
              <w:rPr>
                <w:rFonts w:eastAsia="Malgun Gothic" w:cstheme="minorHAnsi"/>
                <w:lang w:eastAsia="ko-KR"/>
              </w:rPr>
            </w:pPr>
            <w:r w:rsidRPr="00332090">
              <w:rPr>
                <w:rFonts w:cstheme="minorHAnsi" w:hint="eastAsia"/>
                <w:lang w:eastAsia="zh-CN"/>
              </w:rPr>
              <w:t>H</w:t>
            </w:r>
            <w:r w:rsidRPr="00332090">
              <w:rPr>
                <w:rFonts w:cstheme="minorHAnsi"/>
                <w:lang w:eastAsia="zh-CN"/>
              </w:rPr>
              <w:t>uawei, HiSilicon</w:t>
            </w:r>
          </w:p>
        </w:tc>
        <w:tc>
          <w:tcPr>
            <w:tcW w:w="7727" w:type="dxa"/>
          </w:tcPr>
          <w:p w14:paraId="5E809C54" w14:textId="4334B1CD" w:rsidR="00541C6A" w:rsidRDefault="00541C6A" w:rsidP="00541C6A">
            <w:pPr>
              <w:rPr>
                <w:rFonts w:eastAsia="Malgun Gothic" w:cstheme="minorHAnsi"/>
                <w:lang w:eastAsia="ko-KR"/>
              </w:rPr>
            </w:pPr>
            <w:r>
              <w:rPr>
                <w:rFonts w:cstheme="minorHAnsi"/>
                <w:lang w:eastAsia="zh-CN"/>
              </w:rPr>
              <w:t>Support</w:t>
            </w:r>
          </w:p>
        </w:tc>
      </w:tr>
      <w:tr w:rsidR="00532C99" w:rsidRPr="00AE377F" w14:paraId="5C92A7EF" w14:textId="77777777" w:rsidTr="00F23C3E">
        <w:tc>
          <w:tcPr>
            <w:tcW w:w="2235" w:type="dxa"/>
          </w:tcPr>
          <w:p w14:paraId="7AC348D2" w14:textId="1A1EDC6F" w:rsidR="00532C99" w:rsidRPr="00532C99" w:rsidRDefault="00532C99" w:rsidP="00541C6A">
            <w:pPr>
              <w:rPr>
                <w:rFonts w:eastAsia="MS Mincho" w:cstheme="minorHAnsi"/>
                <w:lang w:eastAsia="ja-JP"/>
              </w:rPr>
            </w:pPr>
            <w:r>
              <w:rPr>
                <w:rFonts w:eastAsia="MS Mincho" w:cstheme="minorHAnsi" w:hint="eastAsia"/>
                <w:lang w:eastAsia="ja-JP"/>
              </w:rPr>
              <w:t>N</w:t>
            </w:r>
            <w:r>
              <w:rPr>
                <w:rFonts w:eastAsia="MS Mincho" w:cstheme="minorHAnsi"/>
                <w:lang w:eastAsia="ja-JP"/>
              </w:rPr>
              <w:t>TT DOCOMO</w:t>
            </w:r>
          </w:p>
        </w:tc>
        <w:tc>
          <w:tcPr>
            <w:tcW w:w="7727" w:type="dxa"/>
          </w:tcPr>
          <w:p w14:paraId="30CDA729" w14:textId="037686BC" w:rsidR="00532C99" w:rsidRPr="00532C99" w:rsidRDefault="00532C99" w:rsidP="00541C6A">
            <w:pPr>
              <w:rPr>
                <w:rFonts w:eastAsia="MS Mincho" w:cstheme="minorHAnsi"/>
                <w:lang w:eastAsia="ja-JP"/>
              </w:rPr>
            </w:pPr>
            <w:r>
              <w:rPr>
                <w:rFonts w:eastAsia="MS Mincho" w:cstheme="minorHAnsi" w:hint="eastAsia"/>
                <w:lang w:eastAsia="ja-JP"/>
              </w:rPr>
              <w:t>S</w:t>
            </w:r>
            <w:r>
              <w:rPr>
                <w:rFonts w:eastAsia="MS Mincho" w:cstheme="minorHAnsi"/>
                <w:lang w:eastAsia="ja-JP"/>
              </w:rPr>
              <w:t>upport</w:t>
            </w:r>
          </w:p>
        </w:tc>
      </w:tr>
    </w:tbl>
    <w:p w14:paraId="41578F7B" w14:textId="77777777" w:rsidR="0087409F" w:rsidRPr="00F23C3E" w:rsidRDefault="0087409F">
      <w:pPr>
        <w:rPr>
          <w:rFonts w:ascii="Arial" w:hAnsi="Arial" w:cs="Arial"/>
          <w:lang w:eastAsia="zh-CN"/>
        </w:rPr>
      </w:pPr>
    </w:p>
    <w:p w14:paraId="57282E09" w14:textId="77777777" w:rsidR="0087409F" w:rsidRDefault="0087409F">
      <w:pPr>
        <w:rPr>
          <w:rFonts w:ascii="Arial" w:hAnsi="Arial" w:cs="Arial"/>
          <w:lang w:eastAsia="zh-CN"/>
        </w:rPr>
      </w:pPr>
    </w:p>
    <w:p w14:paraId="3B7AECA1" w14:textId="77777777" w:rsidR="0087409F" w:rsidRDefault="00E97363">
      <w:pPr>
        <w:pStyle w:val="Heading5"/>
        <w:ind w:left="1008" w:hanging="1008"/>
      </w:pPr>
      <w:r>
        <w:t>Issue 8-24: Part A, Assumption 4</w:t>
      </w:r>
    </w:p>
    <w:tbl>
      <w:tblPr>
        <w:tblStyle w:val="TableGrid"/>
        <w:tblW w:w="0" w:type="auto"/>
        <w:tblLook w:val="04A0" w:firstRow="1" w:lastRow="0" w:firstColumn="1" w:lastColumn="0" w:noHBand="0" w:noVBand="1"/>
      </w:tblPr>
      <w:tblGrid>
        <w:gridCol w:w="9962"/>
      </w:tblGrid>
      <w:tr w:rsidR="0087409F" w14:paraId="4F883027" w14:textId="77777777">
        <w:tc>
          <w:tcPr>
            <w:tcW w:w="9962" w:type="dxa"/>
          </w:tcPr>
          <w:p w14:paraId="75D4C2C3" w14:textId="77777777" w:rsidR="0087409F" w:rsidRDefault="00E97363">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7E40B0B7" w14:textId="77777777" w:rsidR="0087409F" w:rsidRDefault="00E97363">
            <w:pPr>
              <w:jc w:val="left"/>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eastAsia="zh-CN"/>
              </w:rPr>
              <w:t xml:space="preserve">made the following </w:t>
            </w:r>
            <w:r>
              <w:rPr>
                <w:rFonts w:ascii="Arial" w:hAnsi="Arial" w:cs="Arial"/>
                <w:lang w:eastAsia="zh-CN"/>
              </w:rPr>
              <w:t>assum</w:t>
            </w:r>
            <w:r>
              <w:rPr>
                <w:rFonts w:ascii="Arial" w:hAnsi="Arial" w:cs="Arial" w:hint="eastAsia"/>
                <w:lang w:eastAsia="zh-CN"/>
              </w:rPr>
              <w:t>ptions</w:t>
            </w:r>
            <w:r>
              <w:rPr>
                <w:rFonts w:ascii="Arial" w:hAnsi="Arial" w:cs="Arial"/>
                <w:lang w:eastAsia="zh-CN"/>
              </w:rPr>
              <w:t>:</w:t>
            </w:r>
          </w:p>
          <w:p w14:paraId="12C862AE" w14:textId="77777777" w:rsidR="0087409F" w:rsidRDefault="00E97363">
            <w:pPr>
              <w:pStyle w:val="ListParagraph"/>
              <w:numPr>
                <w:ilvl w:val="0"/>
                <w:numId w:val="115"/>
              </w:numPr>
              <w:spacing w:line="240" w:lineRule="auto"/>
              <w:jc w:val="left"/>
              <w:rPr>
                <w:rFonts w:ascii="Arial" w:hAnsi="Arial" w:cs="Arial"/>
              </w:rPr>
            </w:pPr>
            <w:r>
              <w:rPr>
                <w:rFonts w:ascii="Arial" w:hAnsi="Arial" w:cs="Arial"/>
              </w:rPr>
              <w:t>For CSI enhancement and beam management use cases:</w:t>
            </w:r>
          </w:p>
          <w:p w14:paraId="2C7E6CFA" w14:textId="77777777" w:rsidR="0087409F" w:rsidRDefault="00E97363" w:rsidP="003E033C">
            <w:pPr>
              <w:pStyle w:val="ListParagraph"/>
              <w:widowControl w:val="0"/>
              <w:numPr>
                <w:ilvl w:val="0"/>
                <w:numId w:val="117"/>
              </w:numPr>
              <w:spacing w:line="240" w:lineRule="auto"/>
              <w:ind w:leftChars="100" w:left="640"/>
              <w:jc w:val="left"/>
              <w:rPr>
                <w:rFonts w:ascii="Arial" w:hAnsi="Arial" w:cs="Arial"/>
              </w:rPr>
            </w:pPr>
            <w:r>
              <w:rPr>
                <w:rFonts w:ascii="Arial" w:hAnsi="Arial" w:cs="Arial"/>
              </w:rPr>
              <w:t>For model training, training data can be generated by UE/gNB and terminated at gNB/OAM/OTT server.</w:t>
            </w:r>
          </w:p>
          <w:p w14:paraId="09277C67" w14:textId="77777777" w:rsidR="0087409F" w:rsidRDefault="00E97363" w:rsidP="003E033C">
            <w:pPr>
              <w:pStyle w:val="ListParagraph"/>
              <w:widowControl w:val="0"/>
              <w:numPr>
                <w:ilvl w:val="0"/>
                <w:numId w:val="117"/>
              </w:numPr>
              <w:spacing w:line="240" w:lineRule="auto"/>
              <w:ind w:leftChars="100" w:left="640"/>
              <w:jc w:val="left"/>
              <w:rPr>
                <w:rFonts w:ascii="Arial" w:hAnsi="Arial" w:cs="Arial"/>
              </w:rPr>
            </w:pPr>
            <w:r>
              <w:rPr>
                <w:rFonts w:ascii="Arial" w:hAnsi="Arial" w:cs="Arial"/>
              </w:rPr>
              <w:t>For NW-sided model inference, input data can be generated by UE and terminated at gNB.</w:t>
            </w:r>
          </w:p>
          <w:p w14:paraId="4ADC3D21" w14:textId="77777777" w:rsidR="0087409F" w:rsidRDefault="00E97363" w:rsidP="003E033C">
            <w:pPr>
              <w:pStyle w:val="ListParagraph"/>
              <w:widowControl w:val="0"/>
              <w:numPr>
                <w:ilvl w:val="0"/>
                <w:numId w:val="117"/>
              </w:numPr>
              <w:spacing w:line="240" w:lineRule="auto"/>
              <w:ind w:leftChars="100" w:left="640"/>
              <w:jc w:val="left"/>
              <w:rPr>
                <w:rFonts w:ascii="Arial" w:hAnsi="Arial" w:cs="Arial"/>
              </w:rPr>
            </w:pPr>
            <w:r>
              <w:rPr>
                <w:rFonts w:ascii="Arial" w:hAnsi="Arial" w:cs="Arial"/>
              </w:rPr>
              <w:t>For UE-side model inference, input data/assistance information can be generated by gNB and terminated at UE.</w:t>
            </w:r>
          </w:p>
          <w:p w14:paraId="7E22004A" w14:textId="77777777" w:rsidR="0087409F" w:rsidRDefault="00E97363" w:rsidP="003E033C">
            <w:pPr>
              <w:pStyle w:val="ListParagraph"/>
              <w:widowControl w:val="0"/>
              <w:numPr>
                <w:ilvl w:val="0"/>
                <w:numId w:val="117"/>
              </w:numPr>
              <w:spacing w:line="240" w:lineRule="auto"/>
              <w:ind w:leftChars="100" w:left="640"/>
              <w:jc w:val="left"/>
              <w:rPr>
                <w:rFonts w:ascii="Arial" w:hAnsi="Arial" w:cs="Arial"/>
              </w:rPr>
            </w:pPr>
            <w:r>
              <w:rPr>
                <w:rFonts w:ascii="Arial" w:hAnsi="Arial" w:cs="Arial"/>
              </w:rPr>
              <w:t>For model monitoring at the NW side, performance metrics can be generated by UE and terminated at gNB.</w:t>
            </w:r>
          </w:p>
          <w:p w14:paraId="797206E6" w14:textId="77777777" w:rsidR="0087409F" w:rsidRDefault="00E97363">
            <w:pPr>
              <w:pStyle w:val="ListParagraph"/>
              <w:numPr>
                <w:ilvl w:val="0"/>
                <w:numId w:val="115"/>
              </w:numPr>
              <w:spacing w:line="240" w:lineRule="auto"/>
              <w:jc w:val="left"/>
              <w:rPr>
                <w:rFonts w:ascii="Arial" w:hAnsi="Arial" w:cs="Arial"/>
              </w:rPr>
            </w:pPr>
            <w:r>
              <w:rPr>
                <w:rFonts w:ascii="Arial" w:hAnsi="Arial" w:cs="Arial"/>
              </w:rPr>
              <w:t>For positioning enhancement use case:</w:t>
            </w:r>
          </w:p>
          <w:p w14:paraId="267F94AD" w14:textId="77777777" w:rsidR="0087409F" w:rsidRDefault="00E97363" w:rsidP="003E033C">
            <w:pPr>
              <w:pStyle w:val="ListParagraph"/>
              <w:widowControl w:val="0"/>
              <w:numPr>
                <w:ilvl w:val="0"/>
                <w:numId w:val="117"/>
              </w:numPr>
              <w:spacing w:line="240" w:lineRule="auto"/>
              <w:ind w:leftChars="100" w:left="640"/>
              <w:jc w:val="left"/>
              <w:rPr>
                <w:rFonts w:ascii="Arial" w:hAnsi="Arial" w:cs="Arial"/>
              </w:rPr>
            </w:pPr>
            <w:r>
              <w:rPr>
                <w:rFonts w:ascii="Arial" w:hAnsi="Arial" w:cs="Arial"/>
              </w:rPr>
              <w:t>For model training, training data can be generated by UE/gNB and terminated at LMF/OTT server.</w:t>
            </w:r>
          </w:p>
          <w:p w14:paraId="077772B7" w14:textId="77777777" w:rsidR="0087409F" w:rsidRDefault="00E97363" w:rsidP="003E033C">
            <w:pPr>
              <w:pStyle w:val="ListParagraph"/>
              <w:widowControl w:val="0"/>
              <w:numPr>
                <w:ilvl w:val="0"/>
                <w:numId w:val="117"/>
              </w:numPr>
              <w:spacing w:line="240" w:lineRule="auto"/>
              <w:ind w:leftChars="100" w:left="640"/>
              <w:jc w:val="left"/>
              <w:rPr>
                <w:rFonts w:ascii="Arial" w:hAnsi="Arial" w:cs="Arial"/>
              </w:rPr>
            </w:pPr>
            <w:r>
              <w:rPr>
                <w:rFonts w:ascii="Arial" w:hAnsi="Arial" w:cs="Arial"/>
              </w:rPr>
              <w:t>For NW-sided model inference, input data can be generated by UE/gNB and terminated at LMF and/or gNB.</w:t>
            </w:r>
          </w:p>
          <w:p w14:paraId="0C787CFF" w14:textId="77777777" w:rsidR="0087409F" w:rsidRDefault="00E97363" w:rsidP="003E033C">
            <w:pPr>
              <w:pStyle w:val="ListParagraph"/>
              <w:widowControl w:val="0"/>
              <w:numPr>
                <w:ilvl w:val="0"/>
                <w:numId w:val="117"/>
              </w:numPr>
              <w:spacing w:line="240" w:lineRule="auto"/>
              <w:ind w:leftChars="100" w:left="640"/>
              <w:jc w:val="left"/>
              <w:rPr>
                <w:rFonts w:ascii="Arial" w:hAnsi="Arial" w:cs="Arial"/>
              </w:rPr>
            </w:pPr>
            <w:r>
              <w:rPr>
                <w:rFonts w:ascii="Arial" w:hAnsi="Arial" w:cs="Arial"/>
              </w:rPr>
              <w:t>For UE-side model inference, input data/assistance information can be generated by LMF/gNB and terminated at the UE.</w:t>
            </w:r>
          </w:p>
          <w:p w14:paraId="0560040E" w14:textId="77777777" w:rsidR="0087409F" w:rsidRDefault="00E97363" w:rsidP="003E033C">
            <w:pPr>
              <w:pStyle w:val="ListParagraph"/>
              <w:widowControl w:val="0"/>
              <w:numPr>
                <w:ilvl w:val="0"/>
                <w:numId w:val="117"/>
              </w:numPr>
              <w:spacing w:line="240" w:lineRule="auto"/>
              <w:ind w:leftChars="100" w:left="640"/>
              <w:jc w:val="left"/>
              <w:rPr>
                <w:rFonts w:ascii="Arial" w:hAnsi="Arial" w:cs="Arial"/>
                <w:lang w:eastAsia="zh-CN"/>
              </w:rPr>
            </w:pPr>
            <w:r>
              <w:rPr>
                <w:rFonts w:ascii="Arial" w:hAnsi="Arial" w:cs="Arial"/>
              </w:rPr>
              <w:t>For model monitoring at the NW side, performance metrics can be generated by UE/gNB and terminated at LMF.</w:t>
            </w:r>
          </w:p>
        </w:tc>
      </w:tr>
    </w:tbl>
    <w:p w14:paraId="36AC224F" w14:textId="77777777" w:rsidR="0087409F" w:rsidRDefault="0087409F">
      <w:pPr>
        <w:rPr>
          <w:rFonts w:ascii="Arial" w:hAnsi="Arial" w:cs="Arial"/>
          <w:lang w:eastAsia="zh-CN"/>
        </w:rPr>
      </w:pPr>
    </w:p>
    <w:p w14:paraId="04ACF7E3" w14:textId="77777777" w:rsidR="0087409F" w:rsidRDefault="0087409F">
      <w:pPr>
        <w:rPr>
          <w:rFonts w:ascii="Arial" w:hAnsi="Arial" w:cs="Arial"/>
          <w:lang w:eastAsia="zh-CN"/>
        </w:rPr>
      </w:pPr>
    </w:p>
    <w:p w14:paraId="7AAE6201" w14:textId="77777777" w:rsidR="0087409F" w:rsidRDefault="00E97363">
      <w:pPr>
        <w:pStyle w:val="Heading6"/>
        <w:ind w:left="1152" w:hanging="1152"/>
      </w:pPr>
      <w:r>
        <w:t>[FL1] Discussion 8-24a:</w:t>
      </w:r>
    </w:p>
    <w:p w14:paraId="0EF2B674" w14:textId="77777777" w:rsidR="0087409F" w:rsidRDefault="0087409F">
      <w:pPr>
        <w:rPr>
          <w:rFonts w:ascii="Arial" w:hAnsi="Arial" w:cs="Arial"/>
          <w:lang w:eastAsia="zh-CN"/>
        </w:rPr>
      </w:pPr>
    </w:p>
    <w:p w14:paraId="104E3DCF" w14:textId="77777777" w:rsidR="0087409F" w:rsidRDefault="00E97363">
      <w:pPr>
        <w:rPr>
          <w:rFonts w:cstheme="minorHAnsi"/>
          <w:lang w:eastAsia="zh-CN"/>
        </w:rPr>
      </w:pPr>
      <w:r>
        <w:rPr>
          <w:rFonts w:cstheme="minorHAnsi"/>
          <w:lang w:eastAsia="zh-CN"/>
        </w:rPr>
        <w:t>For the data generation entity and termination entity deployed at different entities, RAN1 revised the RAN2's assumptions as follows:</w:t>
      </w:r>
    </w:p>
    <w:p w14:paraId="24A5F47C" w14:textId="77777777" w:rsidR="0087409F" w:rsidRDefault="00E97363">
      <w:pPr>
        <w:pStyle w:val="ListParagraph"/>
        <w:numPr>
          <w:ilvl w:val="0"/>
          <w:numId w:val="115"/>
        </w:numPr>
        <w:spacing w:line="240" w:lineRule="auto"/>
        <w:rPr>
          <w:rFonts w:cstheme="minorHAnsi"/>
        </w:rPr>
      </w:pPr>
      <w:r>
        <w:rPr>
          <w:rFonts w:cstheme="minorHAnsi"/>
        </w:rPr>
        <w:t xml:space="preserve">For CSI </w:t>
      </w:r>
      <w:r>
        <w:rPr>
          <w:rFonts w:cstheme="minorHAnsi"/>
          <w:color w:val="FF0000"/>
        </w:rPr>
        <w:t xml:space="preserve">compression </w:t>
      </w:r>
      <w:r>
        <w:rPr>
          <w:rFonts w:cstheme="minorHAnsi"/>
          <w:strike/>
          <w:color w:val="FF0000"/>
        </w:rPr>
        <w:t>enhancement</w:t>
      </w:r>
      <w:r>
        <w:rPr>
          <w:rFonts w:cstheme="minorHAnsi"/>
        </w:rPr>
        <w:t xml:space="preserve"> and beam management use cases:</w:t>
      </w:r>
    </w:p>
    <w:p w14:paraId="0DA0FB10"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 xml:space="preserve">For model training, training data can be generated by UE/gNB and terminated at </w:t>
      </w:r>
      <w:r>
        <w:rPr>
          <w:rFonts w:cstheme="minorHAnsi"/>
          <w:color w:val="FF0000"/>
        </w:rPr>
        <w:t>NW</w:t>
      </w:r>
      <w:r>
        <w:rPr>
          <w:rFonts w:cstheme="minorHAnsi"/>
          <w:strike/>
          <w:color w:val="FF0000"/>
        </w:rPr>
        <w:t>gNB/OAM</w:t>
      </w:r>
      <w:r>
        <w:rPr>
          <w:rFonts w:cstheme="minorHAnsi"/>
        </w:rPr>
        <w:t>/OTT server.</w:t>
      </w:r>
    </w:p>
    <w:p w14:paraId="73CC4942"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For NW-sided model inference</w:t>
      </w:r>
      <w:r>
        <w:rPr>
          <w:rFonts w:cstheme="minorHAnsi"/>
          <w:color w:val="FF0000"/>
        </w:rPr>
        <w:t xml:space="preserve"> and NW-part of two-sided model inference</w:t>
      </w:r>
      <w:r>
        <w:rPr>
          <w:rFonts w:cstheme="minorHAnsi"/>
        </w:rPr>
        <w:t xml:space="preserve">, input data </w:t>
      </w:r>
      <w:r>
        <w:rPr>
          <w:rFonts w:cstheme="minorHAnsi"/>
          <w:color w:val="FF0000"/>
        </w:rPr>
        <w:t xml:space="preserve">and assistance information (if needed) </w:t>
      </w:r>
      <w:r>
        <w:rPr>
          <w:rFonts w:cstheme="minorHAnsi"/>
        </w:rPr>
        <w:t>can be generated by UE and terminated at gNB.</w:t>
      </w:r>
    </w:p>
    <w:p w14:paraId="7F236EDF"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For UE-side model inference</w:t>
      </w:r>
      <w:r>
        <w:rPr>
          <w:rFonts w:cstheme="minorHAnsi"/>
          <w:color w:val="FF0000"/>
        </w:rPr>
        <w:t xml:space="preserve"> and UE-part of two-sided model inference</w:t>
      </w:r>
      <w:r>
        <w:rPr>
          <w:rFonts w:cstheme="minorHAnsi"/>
        </w:rPr>
        <w:t xml:space="preserve">, </w:t>
      </w:r>
      <w:r>
        <w:rPr>
          <w:rFonts w:cstheme="minorHAnsi"/>
          <w:strike/>
          <w:color w:val="FF0000"/>
        </w:rPr>
        <w:t>input data/</w:t>
      </w:r>
      <w:r>
        <w:rPr>
          <w:rFonts w:cstheme="minorHAnsi"/>
        </w:rPr>
        <w:t xml:space="preserve">assistance information </w:t>
      </w:r>
      <w:r>
        <w:rPr>
          <w:rFonts w:cstheme="minorHAnsi"/>
          <w:color w:val="FF0000"/>
        </w:rPr>
        <w:t xml:space="preserve">(if needed) </w:t>
      </w:r>
      <w:r>
        <w:rPr>
          <w:rFonts w:cstheme="minorHAnsi"/>
        </w:rPr>
        <w:t>can be generated by gNB and terminated at UE.</w:t>
      </w:r>
    </w:p>
    <w:p w14:paraId="0D6151A2"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color w:val="FF0000"/>
        </w:rPr>
        <w:t xml:space="preserve">/OTT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color w:val="FF0000"/>
        </w:rPr>
        <w:t>/OTT</w:t>
      </w:r>
      <w:r>
        <w:rPr>
          <w:rFonts w:cstheme="minorHAnsi"/>
        </w:rPr>
        <w:t>.</w:t>
      </w:r>
    </w:p>
    <w:p w14:paraId="698567A0"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color w:val="FF0000"/>
        </w:rPr>
        <w:lastRenderedPageBreak/>
        <w:t>For (real-time) model monitoring at the UE side, data</w:t>
      </w:r>
      <w:r>
        <w:rPr>
          <w:color w:val="FF0000"/>
        </w:rPr>
        <w:t xml:space="preserve"> needed for performance metric calculation (if needed) </w:t>
      </w:r>
      <w:r>
        <w:rPr>
          <w:rFonts w:cstheme="minorHAnsi"/>
          <w:color w:val="FF0000"/>
        </w:rPr>
        <w:t>can be generated by gNB and terminated at UE.</w:t>
      </w:r>
    </w:p>
    <w:p w14:paraId="3DE552AC" w14:textId="77777777" w:rsidR="0087409F" w:rsidRDefault="00E97363">
      <w:pPr>
        <w:pStyle w:val="ListParagraph"/>
        <w:numPr>
          <w:ilvl w:val="0"/>
          <w:numId w:val="115"/>
        </w:numPr>
        <w:spacing w:line="240" w:lineRule="auto"/>
        <w:rPr>
          <w:rFonts w:cstheme="minorHAnsi"/>
        </w:rPr>
      </w:pPr>
      <w:r>
        <w:rPr>
          <w:rFonts w:cstheme="minorHAnsi"/>
        </w:rPr>
        <w:t>For positioning enhancement use case:</w:t>
      </w:r>
    </w:p>
    <w:p w14:paraId="21A15964"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For model training, training data can be generated by UE/</w:t>
      </w:r>
      <w:r>
        <w:rPr>
          <w:rFonts w:cstheme="minorHAnsi"/>
          <w:color w:val="FF0000"/>
        </w:rPr>
        <w:t>PRU</w:t>
      </w:r>
      <w:r>
        <w:rPr>
          <w:rFonts w:cstheme="minorHAnsi"/>
        </w:rPr>
        <w:t>/gNB/</w:t>
      </w:r>
      <w:r>
        <w:rPr>
          <w:rFonts w:cstheme="minorHAnsi"/>
          <w:color w:val="FF0000"/>
        </w:rPr>
        <w:t xml:space="preserve">LMF </w:t>
      </w:r>
      <w:r>
        <w:rPr>
          <w:rFonts w:cstheme="minorHAnsi"/>
        </w:rPr>
        <w:t xml:space="preserve">and terminated at </w:t>
      </w:r>
      <w:r>
        <w:rPr>
          <w:rFonts w:cstheme="minorHAnsi"/>
          <w:color w:val="FF0000"/>
        </w:rPr>
        <w:t>NW</w:t>
      </w:r>
      <w:r>
        <w:rPr>
          <w:rFonts w:cstheme="minorHAnsi"/>
          <w:strike/>
          <w:color w:val="FF0000"/>
        </w:rPr>
        <w:t>LMF</w:t>
      </w:r>
      <w:r>
        <w:rPr>
          <w:rFonts w:cstheme="minorHAnsi"/>
        </w:rPr>
        <w:t>/OTT server.</w:t>
      </w:r>
    </w:p>
    <w:p w14:paraId="45EF210D"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 xml:space="preserve">For </w:t>
      </w:r>
      <w:r>
        <w:rPr>
          <w:rFonts w:cstheme="minorHAnsi"/>
          <w:color w:val="FF0000"/>
        </w:rPr>
        <w:t>LMF</w:t>
      </w:r>
      <w:r>
        <w:rPr>
          <w:rFonts w:cstheme="minorHAnsi"/>
          <w:strike/>
          <w:color w:val="FF0000"/>
        </w:rPr>
        <w:t>NW</w:t>
      </w:r>
      <w:r>
        <w:rPr>
          <w:rFonts w:cstheme="minorHAnsi"/>
        </w:rPr>
        <w:t>-sided model inference</w:t>
      </w:r>
      <w:r>
        <w:rPr>
          <w:rFonts w:cstheme="minorHAnsi"/>
          <w:color w:val="FF0000"/>
        </w:rPr>
        <w:t xml:space="preserve"> (Case 2b, Case 3b)</w:t>
      </w:r>
      <w:r>
        <w:rPr>
          <w:rFonts w:cstheme="minorHAnsi"/>
        </w:rPr>
        <w:t xml:space="preserve">, input data </w:t>
      </w:r>
      <w:r>
        <w:rPr>
          <w:rFonts w:cstheme="minorHAnsi"/>
          <w:color w:val="FF0000"/>
        </w:rPr>
        <w:t xml:space="preserve">and assistance information (if needed) </w:t>
      </w:r>
      <w:r>
        <w:rPr>
          <w:rFonts w:cstheme="minorHAnsi"/>
        </w:rPr>
        <w:t>can be generated by UE/gNB and terminated at LMF</w:t>
      </w:r>
      <w:r>
        <w:rPr>
          <w:rFonts w:cstheme="minorHAnsi"/>
          <w:strike/>
          <w:color w:val="FF0000"/>
        </w:rPr>
        <w:t xml:space="preserve"> and/or gNB</w:t>
      </w:r>
      <w:r>
        <w:rPr>
          <w:rFonts w:cstheme="minorHAnsi"/>
        </w:rPr>
        <w:t>.</w:t>
      </w:r>
    </w:p>
    <w:p w14:paraId="01D3D3C2" w14:textId="77777777" w:rsidR="0087409F" w:rsidRDefault="00E97363" w:rsidP="003E033C">
      <w:pPr>
        <w:pStyle w:val="ListParagraph"/>
        <w:widowControl w:val="0"/>
        <w:numPr>
          <w:ilvl w:val="0"/>
          <w:numId w:val="117"/>
        </w:numPr>
        <w:spacing w:line="240" w:lineRule="auto"/>
        <w:ind w:leftChars="100" w:left="640"/>
        <w:rPr>
          <w:rFonts w:cstheme="minorHAnsi"/>
          <w:color w:val="FF0000"/>
        </w:rPr>
      </w:pPr>
      <w:r>
        <w:rPr>
          <w:rFonts w:cstheme="minorHAnsi"/>
          <w:color w:val="FF0000"/>
        </w:rPr>
        <w:t>For gNB-sided model inference (Case 3a), assistance information (if needed) can be generated by LMF and terminated at gNB.</w:t>
      </w:r>
    </w:p>
    <w:p w14:paraId="366F5966"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 xml:space="preserve">For UE-side model inference </w:t>
      </w:r>
      <w:r>
        <w:rPr>
          <w:rFonts w:cstheme="minorHAnsi"/>
          <w:color w:val="FF0000"/>
        </w:rPr>
        <w:t>(Case 1, Case 2a)</w:t>
      </w:r>
      <w:r>
        <w:rPr>
          <w:rFonts w:cstheme="minorHAnsi"/>
        </w:rPr>
        <w:t xml:space="preserve">, </w:t>
      </w:r>
      <w:r>
        <w:rPr>
          <w:rFonts w:cstheme="minorHAnsi"/>
          <w:strike/>
          <w:color w:val="FF0000"/>
        </w:rPr>
        <w:t>input data/</w:t>
      </w:r>
      <w:r>
        <w:rPr>
          <w:rFonts w:cstheme="minorHAnsi"/>
        </w:rPr>
        <w:t xml:space="preserve">assistance information </w:t>
      </w:r>
      <w:r>
        <w:rPr>
          <w:rFonts w:cstheme="minorHAnsi"/>
          <w:color w:val="FF0000"/>
        </w:rPr>
        <w:t xml:space="preserve">(if needed) </w:t>
      </w:r>
      <w:r>
        <w:rPr>
          <w:rFonts w:cstheme="minorHAnsi"/>
        </w:rPr>
        <w:t>can be generated by LMF/gNB and terminated at the UE.</w:t>
      </w:r>
    </w:p>
    <w:p w14:paraId="68C56011" w14:textId="77777777" w:rsidR="0087409F" w:rsidRDefault="00E97363" w:rsidP="003E033C">
      <w:pPr>
        <w:pStyle w:val="ListParagraph"/>
        <w:widowControl w:val="0"/>
        <w:numPr>
          <w:ilvl w:val="0"/>
          <w:numId w:val="117"/>
        </w:numPr>
        <w:spacing w:line="240" w:lineRule="auto"/>
        <w:ind w:leftChars="100" w:left="640"/>
        <w:rPr>
          <w:rFonts w:cstheme="minorHAnsi"/>
          <w:lang w:eastAsia="zh-CN"/>
        </w:rPr>
      </w:pPr>
      <w:r>
        <w:rPr>
          <w:rFonts w:cstheme="minorHAnsi"/>
        </w:rPr>
        <w:t xml:space="preserve">For </w:t>
      </w:r>
      <w:r>
        <w:rPr>
          <w:rFonts w:cstheme="minorHAnsi"/>
          <w:color w:val="FF0000"/>
        </w:rPr>
        <w:t xml:space="preserve">(real-time) </w:t>
      </w:r>
      <w:r>
        <w:rPr>
          <w:rFonts w:cstheme="minorHAnsi"/>
        </w:rPr>
        <w:t xml:space="preserve">model monitoring at the </w:t>
      </w:r>
      <w:r>
        <w:rPr>
          <w:rFonts w:cstheme="minorHAnsi"/>
          <w:strike/>
          <w:color w:val="FF0000"/>
        </w:rPr>
        <w:t>NW</w:t>
      </w:r>
      <w:r>
        <w:rPr>
          <w:rFonts w:cstheme="minorHAnsi"/>
          <w:color w:val="FF0000"/>
        </w:rPr>
        <w:t xml:space="preserve">LMF/OTT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t>can be generated by UE/gNB and terminated at LMF</w:t>
      </w:r>
      <w:r>
        <w:rPr>
          <w:color w:val="FF0000"/>
        </w:rPr>
        <w:t>/OTT</w:t>
      </w:r>
      <w:r>
        <w:t>.</w:t>
      </w:r>
    </w:p>
    <w:p w14:paraId="77035DFD" w14:textId="77777777" w:rsidR="0087409F" w:rsidRDefault="00E97363" w:rsidP="003E033C">
      <w:pPr>
        <w:pStyle w:val="ListParagraph"/>
        <w:widowControl w:val="0"/>
        <w:numPr>
          <w:ilvl w:val="0"/>
          <w:numId w:val="117"/>
        </w:numPr>
        <w:spacing w:line="240" w:lineRule="auto"/>
        <w:ind w:leftChars="100" w:left="640"/>
        <w:rPr>
          <w:rFonts w:cstheme="minorHAnsi"/>
          <w:color w:val="FF0000"/>
        </w:rPr>
      </w:pPr>
      <w:r>
        <w:rPr>
          <w:rFonts w:cstheme="minorHAnsi"/>
          <w:color w:val="FF0000"/>
        </w:rPr>
        <w:t>For (real-time) model monitoring at the UE side of the UE-side model, data</w:t>
      </w:r>
      <w:r>
        <w:rPr>
          <w:color w:val="FF0000"/>
        </w:rPr>
        <w:t xml:space="preserve"> needed for performance metric calculation (if needed) </w:t>
      </w:r>
      <w:r>
        <w:rPr>
          <w:rFonts w:cstheme="minorHAnsi"/>
          <w:color w:val="FF0000"/>
        </w:rPr>
        <w:t>can be generated by gNB/LMF and terminated at UE.</w:t>
      </w:r>
    </w:p>
    <w:p w14:paraId="5739AFBD" w14:textId="77777777" w:rsidR="0087409F" w:rsidRDefault="00E97363" w:rsidP="003E033C">
      <w:pPr>
        <w:pStyle w:val="ListParagraph"/>
        <w:widowControl w:val="0"/>
        <w:numPr>
          <w:ilvl w:val="0"/>
          <w:numId w:val="117"/>
        </w:numPr>
        <w:spacing w:line="240" w:lineRule="auto"/>
        <w:ind w:leftChars="100" w:left="640"/>
        <w:rPr>
          <w:rFonts w:cstheme="minorHAnsi"/>
          <w:color w:val="FF0000"/>
        </w:rPr>
      </w:pPr>
      <w:r>
        <w:rPr>
          <w:rFonts w:cstheme="minorHAnsi"/>
          <w:color w:val="FF0000"/>
        </w:rPr>
        <w:t>For (real-time) model monitoring at the gNB side of the gNB-side model, data</w:t>
      </w:r>
      <w:r>
        <w:rPr>
          <w:color w:val="FF0000"/>
        </w:rPr>
        <w:t xml:space="preserve"> needed for performance metric calculation (if needed) </w:t>
      </w:r>
      <w:r>
        <w:rPr>
          <w:rFonts w:cstheme="minorHAnsi"/>
          <w:color w:val="FF0000"/>
        </w:rPr>
        <w:t>can be generated by LMF and terminated at gNB.</w:t>
      </w:r>
    </w:p>
    <w:p w14:paraId="5B17D72D" w14:textId="77777777" w:rsidR="0087409F" w:rsidRDefault="0087409F">
      <w:pPr>
        <w:rPr>
          <w:rFonts w:ascii="Arial" w:hAnsi="Arial" w:cs="Arial"/>
          <w:lang w:eastAsia="zh-CN"/>
        </w:rPr>
      </w:pPr>
    </w:p>
    <w:p w14:paraId="3CA6BA4E" w14:textId="77777777" w:rsidR="0087409F" w:rsidRDefault="00E97363">
      <w:pPr>
        <w:rPr>
          <w:rFonts w:cstheme="minorHAnsi"/>
          <w:lang w:eastAsia="zh-CN"/>
        </w:rPr>
      </w:pPr>
      <w:r>
        <w:rPr>
          <w:rFonts w:cstheme="minorHAnsi" w:hint="eastAsia"/>
          <w:lang w:eastAsia="zh-CN"/>
        </w:rPr>
        <w:t>N</w:t>
      </w:r>
      <w:r>
        <w:rPr>
          <w:rFonts w:cstheme="minorHAnsi"/>
          <w:lang w:eastAsia="zh-CN"/>
        </w:rPr>
        <w:t>ote: For CSI prediction, the entities for data generation and termination are under RAN1 discussion.</w:t>
      </w:r>
    </w:p>
    <w:p w14:paraId="63461DD2" w14:textId="77777777" w:rsidR="0087409F" w:rsidRDefault="0087409F">
      <w:pPr>
        <w:rPr>
          <w:rFonts w:cstheme="minorHAnsi"/>
          <w:highlight w:val="yellow"/>
          <w:lang w:eastAsia="zh-CN"/>
        </w:rPr>
      </w:pPr>
    </w:p>
    <w:p w14:paraId="13F2F92D" w14:textId="77777777" w:rsidR="0087409F" w:rsidRDefault="00E97363">
      <w:pPr>
        <w:rPr>
          <w:rFonts w:cstheme="minorHAnsi"/>
          <w:lang w:eastAsia="zh-CN"/>
        </w:rPr>
      </w:pPr>
      <w:r>
        <w:rPr>
          <w:rFonts w:cstheme="minorHAnsi"/>
          <w:lang w:eastAsia="zh-CN"/>
        </w:rPr>
        <w:t>Note: RAN1 notes that, regarding training, different NW entities for training (gNB/CN/LMF/OAM) is out of RAN1’s expertise that RAN1 cannot confirm. RAN1 simply denoted them as NW in the reply.</w:t>
      </w:r>
    </w:p>
    <w:p w14:paraId="6B4DFECC" w14:textId="77777777" w:rsidR="0087409F" w:rsidRDefault="0087409F">
      <w:pPr>
        <w:rPr>
          <w:rFonts w:cstheme="minorHAnsi"/>
          <w:lang w:eastAsia="zh-CN"/>
        </w:rPr>
      </w:pPr>
    </w:p>
    <w:p w14:paraId="2A34D4F1" w14:textId="77777777" w:rsidR="0087409F" w:rsidRDefault="00E97363">
      <w:pPr>
        <w:rPr>
          <w:rFonts w:cstheme="minorHAnsi"/>
          <w:lang w:eastAsia="zh-CN"/>
        </w:rPr>
      </w:pPr>
      <w:r>
        <w:rPr>
          <w:rFonts w:cstheme="minorHAnsi"/>
          <w:lang w:eastAsia="zh-CN"/>
        </w:rPr>
        <w:t>Note: RAN1 notes that, regarding model monitoring, p</w:t>
      </w:r>
      <w:r>
        <w:rPr>
          <w:rFonts w:cstheme="minorHAnsi" w:hint="eastAsia"/>
          <w:lang w:eastAsia="zh-CN"/>
        </w:rPr>
        <w:t>erformance metric is not a part of data collection</w:t>
      </w:r>
      <w:r>
        <w:rPr>
          <w:rFonts w:cstheme="minorHAnsi"/>
          <w:lang w:eastAsia="zh-CN"/>
        </w:rPr>
        <w:t xml:space="preserve"> but </w:t>
      </w:r>
      <w:r>
        <w:rPr>
          <w:rFonts w:cstheme="minorHAnsi" w:hint="eastAsia"/>
          <w:lang w:eastAsia="zh-CN"/>
        </w:rPr>
        <w:t xml:space="preserve">should </w:t>
      </w:r>
      <w:r>
        <w:rPr>
          <w:rFonts w:cstheme="minorHAnsi"/>
          <w:lang w:eastAsia="zh-CN"/>
        </w:rPr>
        <w:t xml:space="preserve">rather </w:t>
      </w:r>
      <w:r>
        <w:rPr>
          <w:rFonts w:cstheme="minorHAnsi" w:hint="eastAsia"/>
          <w:lang w:eastAsia="zh-CN"/>
        </w:rPr>
        <w:t>be discussed as a procedure for performance monitoring.</w:t>
      </w:r>
      <w:r>
        <w:rPr>
          <w:rFonts w:cstheme="minorHAnsi"/>
          <w:lang w:eastAsia="zh-CN"/>
        </w:rPr>
        <w:t xml:space="preserve"> Instead, data needed for performance metric calculation (if needed) should be captured in the data collection requirement.</w:t>
      </w:r>
    </w:p>
    <w:p w14:paraId="47D9ECB4" w14:textId="77777777" w:rsidR="0087409F" w:rsidRDefault="0087409F">
      <w:pPr>
        <w:rPr>
          <w:rFonts w:ascii="Arial" w:hAnsi="Arial" w:cs="Arial"/>
          <w:lang w:eastAsia="zh-CN"/>
        </w:rPr>
      </w:pPr>
    </w:p>
    <w:p w14:paraId="0E5A965A" w14:textId="77777777" w:rsidR="0087409F" w:rsidRDefault="0087409F">
      <w:pPr>
        <w:rPr>
          <w:rFonts w:ascii="Arial" w:hAnsi="Arial" w:cs="Arial"/>
          <w:lang w:eastAsia="zh-CN"/>
        </w:rPr>
      </w:pPr>
    </w:p>
    <w:p w14:paraId="4446AFD2" w14:textId="77777777" w:rsidR="0087409F" w:rsidRDefault="0087409F"/>
    <w:tbl>
      <w:tblPr>
        <w:tblStyle w:val="TableGrid"/>
        <w:tblW w:w="0" w:type="auto"/>
        <w:tblLook w:val="04A0" w:firstRow="1" w:lastRow="0" w:firstColumn="1" w:lastColumn="0" w:noHBand="0" w:noVBand="1"/>
      </w:tblPr>
      <w:tblGrid>
        <w:gridCol w:w="2235"/>
        <w:gridCol w:w="7727"/>
      </w:tblGrid>
      <w:tr w:rsidR="0087409F" w14:paraId="4A73E6EC" w14:textId="77777777">
        <w:tc>
          <w:tcPr>
            <w:tcW w:w="2235" w:type="dxa"/>
            <w:shd w:val="clear" w:color="auto" w:fill="D9D9D9" w:themeFill="background1" w:themeFillShade="D9"/>
          </w:tcPr>
          <w:p w14:paraId="66D3DCCF"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68CAE303" w14:textId="77777777" w:rsidR="0087409F" w:rsidRDefault="00E97363">
            <w:pPr>
              <w:jc w:val="center"/>
              <w:rPr>
                <w:rFonts w:cstheme="minorHAnsi"/>
                <w:b/>
                <w:bCs/>
              </w:rPr>
            </w:pPr>
            <w:r>
              <w:rPr>
                <w:rFonts w:cstheme="minorHAnsi"/>
                <w:b/>
                <w:bCs/>
              </w:rPr>
              <w:t>Comments</w:t>
            </w:r>
          </w:p>
        </w:tc>
      </w:tr>
      <w:tr w:rsidR="0087409F" w14:paraId="79D3129E" w14:textId="77777777">
        <w:tc>
          <w:tcPr>
            <w:tcW w:w="2235" w:type="dxa"/>
          </w:tcPr>
          <w:p w14:paraId="5B6EB6BC" w14:textId="77777777" w:rsidR="0087409F" w:rsidRDefault="00E97363">
            <w:pPr>
              <w:rPr>
                <w:rFonts w:cstheme="minorHAnsi"/>
              </w:rPr>
            </w:pPr>
            <w:r>
              <w:rPr>
                <w:rFonts w:cstheme="minorHAnsi"/>
                <w:lang w:eastAsia="zh-CN"/>
              </w:rPr>
              <w:t>V</w:t>
            </w:r>
            <w:r>
              <w:rPr>
                <w:rFonts w:cstheme="minorHAnsi" w:hint="eastAsia"/>
                <w:lang w:eastAsia="zh-CN"/>
              </w:rPr>
              <w:t>ivo</w:t>
            </w:r>
          </w:p>
        </w:tc>
        <w:tc>
          <w:tcPr>
            <w:tcW w:w="7727" w:type="dxa"/>
          </w:tcPr>
          <w:p w14:paraId="416543AE" w14:textId="77777777" w:rsidR="0087409F" w:rsidRDefault="00E97363">
            <w:pPr>
              <w:rPr>
                <w:rFonts w:cstheme="minorHAnsi"/>
                <w:lang w:eastAsia="zh-CN"/>
              </w:rPr>
            </w:pPr>
            <w:r>
              <w:rPr>
                <w:rFonts w:cstheme="minorHAnsi" w:hint="eastAsia"/>
                <w:lang w:eastAsia="zh-CN"/>
              </w:rPr>
              <w:t>S</w:t>
            </w:r>
            <w:r>
              <w:rPr>
                <w:rFonts w:cstheme="minorHAnsi"/>
                <w:lang w:eastAsia="zh-CN"/>
              </w:rPr>
              <w:t>ome rewording is updated as following:</w:t>
            </w:r>
          </w:p>
          <w:p w14:paraId="64E24DF0" w14:textId="77777777" w:rsidR="0087409F" w:rsidRDefault="00E97363">
            <w:pPr>
              <w:rPr>
                <w:rFonts w:cstheme="minorHAnsi"/>
                <w:lang w:eastAsia="zh-CN"/>
              </w:rPr>
            </w:pPr>
            <w:r>
              <w:rPr>
                <w:rFonts w:cstheme="minorHAnsi" w:hint="eastAsia"/>
                <w:lang w:eastAsia="zh-CN"/>
              </w:rPr>
              <w:t>F</w:t>
            </w:r>
            <w:r>
              <w:rPr>
                <w:rFonts w:cstheme="minorHAnsi"/>
                <w:lang w:eastAsia="zh-CN"/>
              </w:rPr>
              <w:t>or beam management case and positioning case, there is also information provided by gNB and used as input data, e.g., the beam angle information and location information is directly used as model input.</w:t>
            </w:r>
          </w:p>
          <w:p w14:paraId="58D4E753"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lang w:eastAsia="zh-CN"/>
              </w:rPr>
              <w:t>“</w:t>
            </w:r>
            <w:r>
              <w:rPr>
                <w:rFonts w:cstheme="minorHAnsi"/>
              </w:rPr>
              <w:t>For UE-side model inference</w:t>
            </w:r>
            <w:r>
              <w:rPr>
                <w:rFonts w:cstheme="minorHAnsi"/>
                <w:color w:val="FF0000"/>
              </w:rPr>
              <w:t xml:space="preserve"> and UE-part of two-sided model inference</w:t>
            </w:r>
            <w:r>
              <w:rPr>
                <w:rFonts w:cstheme="minorHAnsi"/>
              </w:rPr>
              <w:t xml:space="preserve">, </w:t>
            </w:r>
            <w:r>
              <w:rPr>
                <w:rFonts w:cstheme="minorHAnsi"/>
                <w:color w:val="FF0000"/>
                <w:highlight w:val="yellow"/>
              </w:rPr>
              <w:t xml:space="preserve">input data and </w:t>
            </w:r>
            <w:r>
              <w:rPr>
                <w:rFonts w:cstheme="minorHAnsi"/>
              </w:rPr>
              <w:t xml:space="preserve">assistance information </w:t>
            </w:r>
            <w:r>
              <w:rPr>
                <w:rFonts w:cstheme="minorHAnsi"/>
                <w:color w:val="FF0000"/>
              </w:rPr>
              <w:t xml:space="preserve">(if needed) </w:t>
            </w:r>
            <w:r>
              <w:rPr>
                <w:rFonts w:cstheme="minorHAnsi"/>
              </w:rPr>
              <w:t>can be generated by gNB and terminated at UE.”</w:t>
            </w:r>
          </w:p>
          <w:p w14:paraId="7ABB2DA5"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 xml:space="preserve">“For UE-side model inference </w:t>
            </w:r>
            <w:r>
              <w:rPr>
                <w:rFonts w:cstheme="minorHAnsi"/>
                <w:color w:val="FF0000"/>
              </w:rPr>
              <w:t>(Case 1, Case 2a)</w:t>
            </w:r>
            <w:r>
              <w:rPr>
                <w:rFonts w:cstheme="minorHAnsi"/>
              </w:rPr>
              <w:t xml:space="preserve">, </w:t>
            </w:r>
            <w:r>
              <w:rPr>
                <w:rFonts w:cstheme="minorHAnsi"/>
                <w:color w:val="FF0000"/>
                <w:highlight w:val="yellow"/>
              </w:rPr>
              <w:t>input data and</w:t>
            </w:r>
            <w:r>
              <w:rPr>
                <w:rFonts w:cstheme="minorHAnsi"/>
                <w:color w:val="FF0000"/>
              </w:rPr>
              <w:t xml:space="preserve"> </w:t>
            </w:r>
            <w:r>
              <w:rPr>
                <w:rFonts w:cstheme="minorHAnsi"/>
              </w:rPr>
              <w:t xml:space="preserve">assistance information </w:t>
            </w:r>
            <w:r>
              <w:rPr>
                <w:rFonts w:cstheme="minorHAnsi"/>
                <w:color w:val="FF0000"/>
              </w:rPr>
              <w:t xml:space="preserve">(if needed) </w:t>
            </w:r>
            <w:r>
              <w:rPr>
                <w:rFonts w:cstheme="minorHAnsi"/>
              </w:rPr>
              <w:t>can be generated by LMF/gNB and terminated at the UE.”</w:t>
            </w:r>
          </w:p>
        </w:tc>
      </w:tr>
      <w:tr w:rsidR="0087409F" w14:paraId="064FBAC5" w14:textId="77777777">
        <w:tc>
          <w:tcPr>
            <w:tcW w:w="2235" w:type="dxa"/>
          </w:tcPr>
          <w:p w14:paraId="317E2505" w14:textId="77777777" w:rsidR="0087409F" w:rsidRDefault="00E97363">
            <w:pPr>
              <w:rPr>
                <w:rFonts w:cstheme="minorHAnsi"/>
              </w:rPr>
            </w:pPr>
            <w:r>
              <w:rPr>
                <w:rFonts w:cstheme="minorHAnsi" w:hint="eastAsia"/>
                <w:lang w:eastAsia="zh-CN"/>
              </w:rPr>
              <w:t>ZTE</w:t>
            </w:r>
          </w:p>
        </w:tc>
        <w:tc>
          <w:tcPr>
            <w:tcW w:w="7727" w:type="dxa"/>
          </w:tcPr>
          <w:p w14:paraId="4F5F00C4" w14:textId="77777777" w:rsidR="0087409F" w:rsidRDefault="00E97363">
            <w:pPr>
              <w:rPr>
                <w:rFonts w:eastAsia="SimSun" w:cstheme="minorHAnsi"/>
                <w:lang w:eastAsia="zh-CN"/>
              </w:rPr>
            </w:pPr>
            <w:r>
              <w:rPr>
                <w:rFonts w:eastAsia="SimSun" w:cstheme="minorHAnsi" w:hint="eastAsia"/>
                <w:lang w:eastAsia="zh-CN"/>
              </w:rPr>
              <w:t>Please see some comments:</w:t>
            </w:r>
          </w:p>
          <w:p w14:paraId="0AAD31C7" w14:textId="77777777" w:rsidR="0087409F" w:rsidRDefault="00E97363">
            <w:pPr>
              <w:numPr>
                <w:ilvl w:val="0"/>
                <w:numId w:val="118"/>
              </w:numPr>
              <w:rPr>
                <w:rFonts w:eastAsia="SimSun" w:cstheme="minorHAnsi"/>
                <w:lang w:eastAsia="zh-CN"/>
              </w:rPr>
            </w:pPr>
            <w:r>
              <w:rPr>
                <w:rFonts w:eastAsia="SimSun" w:cstheme="minorHAnsi" w:hint="eastAsia"/>
                <w:lang w:eastAsia="zh-CN"/>
              </w:rPr>
              <w:t>Not sure how OTT can perform real-time monitoring, prefer only focus on UE or network.</w:t>
            </w:r>
          </w:p>
          <w:p w14:paraId="315B5937" w14:textId="77777777" w:rsidR="0087409F" w:rsidRDefault="00E97363">
            <w:pPr>
              <w:numPr>
                <w:ilvl w:val="0"/>
                <w:numId w:val="118"/>
              </w:numPr>
              <w:rPr>
                <w:rFonts w:eastAsia="SimSun" w:cstheme="minorHAnsi"/>
                <w:lang w:eastAsia="zh-CN"/>
              </w:rPr>
            </w:pPr>
            <w:r>
              <w:rPr>
                <w:rFonts w:eastAsia="SimSun" w:cstheme="minorHAnsi" w:hint="eastAsia"/>
                <w:lang w:eastAsia="zh-CN"/>
              </w:rPr>
              <w:t>Suggest to align the wordings in Discussion 8-20a for the following bullets:</w:t>
            </w:r>
          </w:p>
          <w:p w14:paraId="187A561E" w14:textId="77777777" w:rsidR="0087409F" w:rsidRDefault="00E97363" w:rsidP="003E033C">
            <w:pPr>
              <w:pStyle w:val="ListParagraph"/>
              <w:widowControl w:val="0"/>
              <w:numPr>
                <w:ilvl w:val="0"/>
                <w:numId w:val="117"/>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strike/>
                <w:color w:val="00B0F0"/>
              </w:rPr>
              <w:t>/OTT</w:t>
            </w:r>
            <w:r>
              <w:rPr>
                <w:rFonts w:cstheme="minorHAnsi"/>
                <w:color w:val="FF0000"/>
              </w:rPr>
              <w:t xml:space="preserve"> </w:t>
            </w:r>
            <w:r>
              <w:rPr>
                <w:rFonts w:cstheme="minorHAnsi"/>
              </w:rPr>
              <w:t>side</w:t>
            </w:r>
            <w:r>
              <w:rPr>
                <w:rFonts w:cstheme="minorHAnsi" w:hint="eastAsia"/>
                <w:lang w:eastAsia="zh-CN"/>
              </w:rPr>
              <w:t xml:space="preserve"> </w:t>
            </w:r>
            <w:r>
              <w:rPr>
                <w:rFonts w:cstheme="minorHAnsi" w:hint="eastAsia"/>
                <w:color w:val="00B0F0"/>
                <w:lang w:eastAsia="zh-CN"/>
              </w:rPr>
              <w:t>of UE-side model</w:t>
            </w:r>
            <w:r>
              <w:rPr>
                <w:rFonts w:cstheme="minorHAnsi"/>
              </w:rPr>
              <w:t xml:space="preserve">, </w:t>
            </w:r>
            <w:r>
              <w:rPr>
                <w:rFonts w:cstheme="minorHAnsi"/>
                <w:strike/>
                <w:color w:val="FF0000"/>
              </w:rPr>
              <w:lastRenderedPageBreak/>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strike/>
                <w:color w:val="00B0F0"/>
              </w:rPr>
              <w:t>/OTT</w:t>
            </w:r>
            <w:r>
              <w:rPr>
                <w:rFonts w:cstheme="minorHAnsi"/>
              </w:rPr>
              <w:t>.</w:t>
            </w:r>
          </w:p>
          <w:p w14:paraId="28468D26" w14:textId="77777777" w:rsidR="0087409F" w:rsidRDefault="00E97363" w:rsidP="003E033C">
            <w:pPr>
              <w:pStyle w:val="ListParagraph"/>
              <w:widowControl w:val="0"/>
              <w:numPr>
                <w:ilvl w:val="0"/>
                <w:numId w:val="117"/>
              </w:numPr>
              <w:spacing w:line="240" w:lineRule="auto"/>
              <w:ind w:leftChars="100" w:left="640"/>
              <w:rPr>
                <w:rFonts w:eastAsia="SimSun" w:cstheme="minorHAnsi"/>
                <w:lang w:eastAsia="zh-CN"/>
              </w:rPr>
            </w:pPr>
            <w:r>
              <w:rPr>
                <w:rFonts w:cstheme="minorHAnsi"/>
                <w:color w:val="FF0000"/>
              </w:rPr>
              <w:t>For (real-time) model monitoring at the UE side</w:t>
            </w:r>
            <w:r>
              <w:rPr>
                <w:rFonts w:cstheme="minorHAnsi" w:hint="eastAsia"/>
                <w:color w:val="FF0000"/>
                <w:lang w:eastAsia="zh-CN"/>
              </w:rPr>
              <w:t xml:space="preserve"> </w:t>
            </w:r>
            <w:r>
              <w:rPr>
                <w:rFonts w:cstheme="minorHAnsi" w:hint="eastAsia"/>
                <w:color w:val="00B0F0"/>
                <w:lang w:eastAsia="zh-CN"/>
              </w:rPr>
              <w:t>of UE-side model</w:t>
            </w:r>
            <w:r>
              <w:rPr>
                <w:rFonts w:cstheme="minorHAnsi"/>
                <w:color w:val="FF0000"/>
              </w:rPr>
              <w:t>, data</w:t>
            </w:r>
            <w:r>
              <w:rPr>
                <w:color w:val="FF0000"/>
              </w:rPr>
              <w:t xml:space="preserve"> needed for performance metric calculation (if needed) </w:t>
            </w:r>
            <w:r>
              <w:rPr>
                <w:rFonts w:cstheme="minorHAnsi"/>
                <w:color w:val="FF0000"/>
              </w:rPr>
              <w:t>can be generated by gNB and terminated at UE.</w:t>
            </w:r>
          </w:p>
          <w:p w14:paraId="35A1B2E3" w14:textId="77777777" w:rsidR="0087409F" w:rsidRDefault="00E97363">
            <w:pPr>
              <w:numPr>
                <w:ilvl w:val="0"/>
                <w:numId w:val="118"/>
              </w:numPr>
              <w:rPr>
                <w:rFonts w:eastAsia="SimSun" w:cstheme="minorHAnsi"/>
                <w:lang w:eastAsia="zh-CN"/>
              </w:rPr>
            </w:pPr>
            <w:r>
              <w:rPr>
                <w:rFonts w:eastAsia="SimSun" w:cstheme="minorHAnsi" w:hint="eastAsia"/>
                <w:lang w:eastAsia="zh-CN"/>
              </w:rPr>
              <w:t>Add more bullets for real time monitoring:</w:t>
            </w:r>
          </w:p>
          <w:p w14:paraId="17587E44" w14:textId="77777777" w:rsidR="0087409F" w:rsidRDefault="00E97363" w:rsidP="003E033C">
            <w:pPr>
              <w:pStyle w:val="ListParagraph"/>
              <w:numPr>
                <w:ilvl w:val="0"/>
                <w:numId w:val="117"/>
              </w:numPr>
              <w:snapToGrid w:val="0"/>
              <w:spacing w:beforeLines="30" w:before="72" w:afterLines="30" w:after="72" w:line="288" w:lineRule="auto"/>
              <w:ind w:leftChars="100" w:left="640"/>
              <w:jc w:val="left"/>
              <w:rPr>
                <w:sz w:val="20"/>
                <w:szCs w:val="20"/>
              </w:rPr>
            </w:pPr>
            <w:r>
              <w:rPr>
                <w:sz w:val="20"/>
                <w:szCs w:val="20"/>
              </w:rPr>
              <w:t xml:space="preserve">For (real-time) model monitoring </w:t>
            </w:r>
            <w:r>
              <w:rPr>
                <w:rFonts w:hint="eastAsia"/>
                <w:sz w:val="20"/>
                <w:szCs w:val="20"/>
                <w:lang w:eastAsia="zh-CN"/>
              </w:rPr>
              <w:t xml:space="preserve">at network side </w:t>
            </w:r>
            <w:r>
              <w:rPr>
                <w:sz w:val="20"/>
                <w:szCs w:val="20"/>
              </w:rPr>
              <w:t>of network-side model,</w:t>
            </w:r>
            <w:r>
              <w:rPr>
                <w:rFonts w:hint="eastAsia"/>
                <w:sz w:val="20"/>
                <w:szCs w:val="20"/>
              </w:rPr>
              <w:t xml:space="preserve"> data needed for performance metric calculation</w:t>
            </w:r>
            <w:r>
              <w:rPr>
                <w:rFonts w:eastAsia="SimSun" w:hint="eastAsia"/>
                <w:sz w:val="20"/>
                <w:szCs w:val="20"/>
              </w:rPr>
              <w:t xml:space="preserve"> </w:t>
            </w:r>
            <w:r>
              <w:rPr>
                <w:sz w:val="20"/>
                <w:szCs w:val="20"/>
              </w:rPr>
              <w:t>can be generated by UE and terminated at gNB</w:t>
            </w:r>
          </w:p>
          <w:p w14:paraId="38F0BB57" w14:textId="77777777" w:rsidR="0087409F" w:rsidRDefault="00E97363">
            <w:pPr>
              <w:pStyle w:val="ListParagraph"/>
              <w:numPr>
                <w:ilvl w:val="0"/>
                <w:numId w:val="117"/>
              </w:numPr>
              <w:snapToGrid w:val="0"/>
              <w:spacing w:beforeLines="30" w:before="72" w:afterLines="30" w:after="72" w:line="288" w:lineRule="auto"/>
              <w:ind w:leftChars="100" w:left="640"/>
              <w:jc w:val="left"/>
              <w:rPr>
                <w:rFonts w:eastAsia="Malgun Gothic" w:cstheme="minorHAnsi"/>
                <w:lang w:eastAsia="ko-KR"/>
              </w:rPr>
            </w:pPr>
            <w:r>
              <w:rPr>
                <w:sz w:val="20"/>
                <w:szCs w:val="20"/>
              </w:rPr>
              <w:t xml:space="preserve">For (real-time) model monitoring </w:t>
            </w:r>
            <w:r>
              <w:rPr>
                <w:rFonts w:hint="eastAsia"/>
                <w:sz w:val="20"/>
                <w:szCs w:val="20"/>
                <w:lang w:eastAsia="zh-CN"/>
              </w:rPr>
              <w:t xml:space="preserve">at network side </w:t>
            </w:r>
            <w:r>
              <w:rPr>
                <w:sz w:val="20"/>
                <w:szCs w:val="20"/>
              </w:rPr>
              <w:t xml:space="preserve">of </w:t>
            </w:r>
            <w:r>
              <w:rPr>
                <w:rFonts w:eastAsia="SimSun" w:hint="eastAsia"/>
                <w:sz w:val="20"/>
                <w:szCs w:val="20"/>
              </w:rPr>
              <w:t>two</w:t>
            </w:r>
            <w:r>
              <w:rPr>
                <w:sz w:val="20"/>
                <w:szCs w:val="20"/>
              </w:rPr>
              <w:t>-side model,</w:t>
            </w:r>
            <w:r>
              <w:rPr>
                <w:rFonts w:hint="eastAsia"/>
                <w:sz w:val="20"/>
                <w:szCs w:val="20"/>
              </w:rPr>
              <w:t xml:space="preserve"> data needed for performance metric calculation</w:t>
            </w:r>
            <w:r>
              <w:rPr>
                <w:rFonts w:eastAsia="SimSun" w:hint="eastAsia"/>
                <w:sz w:val="20"/>
                <w:szCs w:val="20"/>
              </w:rPr>
              <w:t xml:space="preserve"> </w:t>
            </w:r>
            <w:r>
              <w:rPr>
                <w:sz w:val="20"/>
                <w:szCs w:val="20"/>
              </w:rPr>
              <w:t>can be generated by UE and terminated at gNB</w:t>
            </w:r>
          </w:p>
        </w:tc>
      </w:tr>
      <w:tr w:rsidR="003E033C" w14:paraId="5419EADF" w14:textId="77777777">
        <w:tc>
          <w:tcPr>
            <w:tcW w:w="2235" w:type="dxa"/>
          </w:tcPr>
          <w:p w14:paraId="3BBCD9F4" w14:textId="77777777" w:rsidR="003E033C" w:rsidRPr="00AE377F" w:rsidRDefault="003E033C" w:rsidP="00CD2C5A">
            <w:pPr>
              <w:rPr>
                <w:rFonts w:cstheme="minorHAnsi"/>
                <w:lang w:eastAsia="zh-CN"/>
              </w:rPr>
            </w:pPr>
            <w:r>
              <w:rPr>
                <w:rFonts w:cstheme="minorHAnsi" w:hint="eastAsia"/>
                <w:lang w:eastAsia="zh-CN"/>
              </w:rPr>
              <w:lastRenderedPageBreak/>
              <w:t>CATT</w:t>
            </w:r>
          </w:p>
        </w:tc>
        <w:tc>
          <w:tcPr>
            <w:tcW w:w="7727" w:type="dxa"/>
          </w:tcPr>
          <w:p w14:paraId="57023CEE" w14:textId="77777777" w:rsidR="003E033C" w:rsidRDefault="003E033C" w:rsidP="00CD2C5A">
            <w:pPr>
              <w:rPr>
                <w:rFonts w:cstheme="minorHAnsi"/>
                <w:lang w:eastAsia="zh-CN"/>
              </w:rPr>
            </w:pPr>
            <w:r>
              <w:rPr>
                <w:rFonts w:cstheme="minorHAnsi" w:hint="eastAsia"/>
                <w:lang w:eastAsia="zh-CN"/>
              </w:rPr>
              <w:t>We don</w:t>
            </w:r>
            <w:r>
              <w:rPr>
                <w:rFonts w:cstheme="minorHAnsi"/>
                <w:lang w:eastAsia="zh-CN"/>
              </w:rPr>
              <w:t>’</w:t>
            </w:r>
            <w:r>
              <w:rPr>
                <w:rFonts w:cstheme="minorHAnsi" w:hint="eastAsia"/>
                <w:lang w:eastAsia="zh-CN"/>
              </w:rPr>
              <w:t xml:space="preserve">t want to expend the entity mentioned by RAN2 too much. Some of the modification is not clear even in RAN1, e.g. UE monitoring performance in CSI compression. And we did not discuss too much on OTT server to do monitoring in real-time, it is </w:t>
            </w:r>
            <w:r>
              <w:rPr>
                <w:rFonts w:cstheme="minorHAnsi"/>
                <w:lang w:eastAsia="zh-CN"/>
              </w:rPr>
              <w:t>doubtful</w:t>
            </w:r>
            <w:r>
              <w:rPr>
                <w:rFonts w:cstheme="minorHAnsi" w:hint="eastAsia"/>
                <w:lang w:eastAsia="zh-CN"/>
              </w:rPr>
              <w:t xml:space="preserve"> whether it is </w:t>
            </w:r>
            <w:r>
              <w:rPr>
                <w:rFonts w:cstheme="minorHAnsi"/>
                <w:lang w:eastAsia="zh-CN"/>
              </w:rPr>
              <w:t>realistic</w:t>
            </w:r>
            <w:r>
              <w:rPr>
                <w:rFonts w:cstheme="minorHAnsi" w:hint="eastAsia"/>
                <w:lang w:eastAsia="zh-CN"/>
              </w:rPr>
              <w:t>.</w:t>
            </w:r>
          </w:p>
          <w:p w14:paraId="0BE867C2" w14:textId="77777777" w:rsidR="003E033C" w:rsidRDefault="003E033C" w:rsidP="003E033C">
            <w:pPr>
              <w:pStyle w:val="ListParagraph"/>
              <w:widowControl w:val="0"/>
              <w:numPr>
                <w:ilvl w:val="0"/>
                <w:numId w:val="117"/>
              </w:numPr>
              <w:spacing w:line="240" w:lineRule="auto"/>
              <w:ind w:leftChars="100" w:left="640"/>
              <w:rPr>
                <w:rFonts w:cstheme="minorHAnsi"/>
              </w:rPr>
            </w:pPr>
            <w:r w:rsidRPr="00EA5B0E">
              <w:rPr>
                <w:rFonts w:cstheme="minorHAnsi"/>
              </w:rPr>
              <w:t xml:space="preserve">For </w:t>
            </w:r>
            <w:r w:rsidRPr="00EA5B0E">
              <w:rPr>
                <w:rFonts w:cstheme="minorHAnsi"/>
                <w:color w:val="FF0000"/>
              </w:rPr>
              <w:t xml:space="preserve">(real-time) </w:t>
            </w:r>
            <w:r w:rsidRPr="00EA5B0E">
              <w:rPr>
                <w:rFonts w:cstheme="minorHAnsi"/>
              </w:rPr>
              <w:t>model monitoring at the NW</w:t>
            </w:r>
            <w:r w:rsidRPr="008E649D">
              <w:rPr>
                <w:rFonts w:cstheme="minorHAnsi"/>
                <w:strike/>
                <w:color w:val="00B0F0"/>
              </w:rPr>
              <w:t>/OTT</w:t>
            </w:r>
            <w:r w:rsidRPr="0088799C">
              <w:rPr>
                <w:rFonts w:cstheme="minorHAnsi"/>
                <w:color w:val="FF0000"/>
              </w:rPr>
              <w:t xml:space="preserve"> </w:t>
            </w:r>
            <w:r w:rsidRPr="00EA5B0E">
              <w:rPr>
                <w:rFonts w:cstheme="minorHAnsi"/>
              </w:rPr>
              <w:t xml:space="preserve">side, </w:t>
            </w:r>
            <w:r w:rsidRPr="00EA5B0E">
              <w:rPr>
                <w:rFonts w:cstheme="minorHAnsi"/>
                <w:strike/>
                <w:color w:val="FF0000"/>
              </w:rPr>
              <w:t>performance metrics</w:t>
            </w:r>
            <w:r w:rsidRPr="00EA5B0E">
              <w:rPr>
                <w:rFonts w:cstheme="minorHAnsi"/>
                <w:color w:val="FF0000"/>
              </w:rPr>
              <w:t xml:space="preserve"> </w:t>
            </w:r>
            <w:r>
              <w:rPr>
                <w:rFonts w:cstheme="minorHAnsi"/>
                <w:color w:val="FF0000"/>
              </w:rPr>
              <w:t>data</w:t>
            </w:r>
            <w:r w:rsidRPr="008327E5">
              <w:rPr>
                <w:color w:val="FF0000"/>
              </w:rPr>
              <w:t xml:space="preserve"> </w:t>
            </w:r>
            <w:r>
              <w:rPr>
                <w:color w:val="FF0000"/>
              </w:rPr>
              <w:t>needed for performance metric calculation (if needed</w:t>
            </w:r>
            <w:r w:rsidRPr="008327E5">
              <w:rPr>
                <w:color w:val="FF0000"/>
              </w:rPr>
              <w:t>)</w:t>
            </w:r>
            <w:r>
              <w:rPr>
                <w:color w:val="FF0000"/>
              </w:rPr>
              <w:t xml:space="preserve"> </w:t>
            </w:r>
            <w:r w:rsidRPr="00EA5B0E">
              <w:rPr>
                <w:rFonts w:cstheme="minorHAnsi"/>
              </w:rPr>
              <w:t>can be generated by</w:t>
            </w:r>
            <w:r>
              <w:rPr>
                <w:rFonts w:cstheme="minorHAnsi"/>
              </w:rPr>
              <w:t xml:space="preserve"> UE</w:t>
            </w:r>
            <w:r w:rsidRPr="00EA5B0E">
              <w:rPr>
                <w:rFonts w:cstheme="minorHAnsi"/>
                <w:color w:val="FF0000"/>
              </w:rPr>
              <w:t xml:space="preserve"> </w:t>
            </w:r>
            <w:r w:rsidRPr="00EA5B0E">
              <w:rPr>
                <w:rFonts w:cstheme="minorHAnsi"/>
              </w:rPr>
              <w:t>and terminated at gNB</w:t>
            </w:r>
            <w:r w:rsidRPr="008E649D">
              <w:rPr>
                <w:rFonts w:cstheme="minorHAnsi"/>
                <w:strike/>
                <w:color w:val="00B0F0"/>
              </w:rPr>
              <w:t>/OTT</w:t>
            </w:r>
            <w:r w:rsidRPr="00EA5B0E">
              <w:rPr>
                <w:rFonts w:cstheme="minorHAnsi"/>
              </w:rPr>
              <w:t>.</w:t>
            </w:r>
          </w:p>
          <w:p w14:paraId="6DE1232A" w14:textId="77777777" w:rsidR="003E033C" w:rsidRPr="004412CC" w:rsidRDefault="003E033C" w:rsidP="00CD2C5A">
            <w:pPr>
              <w:widowControl w:val="0"/>
              <w:spacing w:line="240" w:lineRule="auto"/>
              <w:ind w:left="220"/>
              <w:rPr>
                <w:rFonts w:cstheme="minorHAnsi"/>
              </w:rPr>
            </w:pPr>
            <w:r w:rsidRPr="004412CC">
              <w:rPr>
                <w:rFonts w:cstheme="minorHAnsi"/>
                <w:lang w:eastAsia="zh-CN"/>
              </w:rPr>
              <w:t>…</w:t>
            </w:r>
          </w:p>
          <w:p w14:paraId="710EEA1B" w14:textId="77777777" w:rsidR="003E033C" w:rsidRPr="00006D20" w:rsidRDefault="003E033C" w:rsidP="003E033C">
            <w:pPr>
              <w:pStyle w:val="ListParagraph"/>
              <w:widowControl w:val="0"/>
              <w:numPr>
                <w:ilvl w:val="0"/>
                <w:numId w:val="117"/>
              </w:numPr>
              <w:spacing w:line="240" w:lineRule="auto"/>
              <w:ind w:leftChars="100" w:left="640"/>
              <w:rPr>
                <w:rFonts w:cstheme="minorHAnsi"/>
                <w:lang w:eastAsia="zh-CN"/>
              </w:rPr>
            </w:pPr>
            <w:r w:rsidRPr="00006D20">
              <w:rPr>
                <w:rFonts w:cstheme="minorHAnsi"/>
              </w:rPr>
              <w:t xml:space="preserve">For </w:t>
            </w:r>
            <w:r w:rsidRPr="00006D20">
              <w:rPr>
                <w:rFonts w:cstheme="minorHAnsi"/>
                <w:color w:val="FF0000"/>
              </w:rPr>
              <w:t xml:space="preserve">(real-time) </w:t>
            </w:r>
            <w:r w:rsidRPr="00086097">
              <w:rPr>
                <w:rFonts w:cstheme="minorHAnsi"/>
              </w:rPr>
              <w:t xml:space="preserve">model monitoring </w:t>
            </w:r>
            <w:r w:rsidRPr="00006D20">
              <w:rPr>
                <w:rFonts w:cstheme="minorHAnsi"/>
              </w:rPr>
              <w:t xml:space="preserve">at the </w:t>
            </w:r>
            <w:r w:rsidRPr="00EA5B0E">
              <w:rPr>
                <w:rFonts w:cstheme="minorHAnsi"/>
                <w:strike/>
                <w:color w:val="FF0000"/>
              </w:rPr>
              <w:t>NW</w:t>
            </w:r>
            <w:r w:rsidRPr="00EA5B0E">
              <w:rPr>
                <w:rFonts w:cstheme="minorHAnsi"/>
                <w:color w:val="FF0000"/>
              </w:rPr>
              <w:t>LMF</w:t>
            </w:r>
            <w:r w:rsidRPr="004412CC">
              <w:rPr>
                <w:rFonts w:cstheme="minorHAnsi"/>
                <w:strike/>
                <w:color w:val="00B0F0"/>
              </w:rPr>
              <w:t>/OTT</w:t>
            </w:r>
            <w:r w:rsidRPr="00006D20">
              <w:rPr>
                <w:rFonts w:cstheme="minorHAnsi"/>
                <w:color w:val="FF0000"/>
              </w:rPr>
              <w:t xml:space="preserve"> </w:t>
            </w:r>
            <w:r>
              <w:rPr>
                <w:rFonts w:cstheme="minorHAnsi"/>
              </w:rPr>
              <w:t>side</w:t>
            </w:r>
            <w:r w:rsidRPr="00006D20">
              <w:rPr>
                <w:rFonts w:cstheme="minorHAnsi"/>
              </w:rPr>
              <w:t xml:space="preserve">, </w:t>
            </w:r>
            <w:r w:rsidRPr="00006D20">
              <w:rPr>
                <w:rFonts w:cstheme="minorHAnsi"/>
                <w:strike/>
                <w:color w:val="FF0000"/>
              </w:rPr>
              <w:t>performance metrics</w:t>
            </w:r>
            <w:r w:rsidRPr="00006D20">
              <w:rPr>
                <w:rFonts w:cstheme="minorHAnsi"/>
                <w:color w:val="FF0000"/>
              </w:rPr>
              <w:t xml:space="preserve"> </w:t>
            </w:r>
            <w:r>
              <w:rPr>
                <w:rFonts w:cstheme="minorHAnsi"/>
                <w:color w:val="FF0000"/>
              </w:rPr>
              <w:t>data</w:t>
            </w:r>
            <w:r w:rsidRPr="008327E5">
              <w:rPr>
                <w:color w:val="FF0000"/>
              </w:rPr>
              <w:t xml:space="preserve"> </w:t>
            </w:r>
            <w:r>
              <w:rPr>
                <w:color w:val="FF0000"/>
              </w:rPr>
              <w:t>needed for performance metric calculation (if needed</w:t>
            </w:r>
            <w:r w:rsidRPr="008327E5">
              <w:rPr>
                <w:color w:val="FF0000"/>
              </w:rPr>
              <w:t>)</w:t>
            </w:r>
            <w:r>
              <w:rPr>
                <w:color w:val="FF0000"/>
              </w:rPr>
              <w:t xml:space="preserve"> </w:t>
            </w:r>
            <w:r w:rsidRPr="00006D20">
              <w:t>can be generated by UE/gNB and terminated at LMF</w:t>
            </w:r>
            <w:r w:rsidRPr="004412CC">
              <w:rPr>
                <w:strike/>
                <w:color w:val="00B0F0"/>
              </w:rPr>
              <w:t>/OTT</w:t>
            </w:r>
            <w:r w:rsidRPr="00006D20">
              <w:t>.</w:t>
            </w:r>
          </w:p>
          <w:p w14:paraId="643804B8" w14:textId="77777777" w:rsidR="003E033C" w:rsidRPr="004412CC" w:rsidRDefault="003E033C" w:rsidP="00CD2C5A">
            <w:pPr>
              <w:widowControl w:val="0"/>
              <w:spacing w:line="240" w:lineRule="auto"/>
              <w:ind w:left="220"/>
              <w:rPr>
                <w:rFonts w:cstheme="minorHAnsi"/>
                <w:lang w:eastAsia="zh-CN"/>
              </w:rPr>
            </w:pPr>
          </w:p>
        </w:tc>
      </w:tr>
      <w:tr w:rsidR="00C13FA4" w14:paraId="005A6657" w14:textId="77777777">
        <w:tc>
          <w:tcPr>
            <w:tcW w:w="2235" w:type="dxa"/>
          </w:tcPr>
          <w:p w14:paraId="6571B370" w14:textId="325B2C3F" w:rsidR="00C13FA4" w:rsidRPr="00BE2B39" w:rsidRDefault="00C13FA4" w:rsidP="00CD2C5A">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3B44A4CA" w14:textId="3948EAFE" w:rsidR="00C13FA4" w:rsidRDefault="00C13FA4" w:rsidP="00CD2C5A">
            <w:r>
              <w:rPr>
                <w:rFonts w:eastAsia="MS Mincho" w:cstheme="minorHAnsi" w:hint="eastAsia"/>
                <w:lang w:eastAsia="ja-JP"/>
              </w:rPr>
              <w:t>I</w:t>
            </w:r>
            <w:r>
              <w:rPr>
                <w:rFonts w:eastAsia="MS Mincho" w:cstheme="minorHAnsi"/>
                <w:lang w:eastAsia="ja-JP"/>
              </w:rPr>
              <w:t xml:space="preserve">f RAN1 start the discussion to modify the entity within the network (modification from gNB to NW, to have OTT or not,,, ), it can be overlapped with RAN2 discussion. </w:t>
            </w:r>
            <w:r w:rsidR="0034591D">
              <w:rPr>
                <w:rFonts w:eastAsia="MS Mincho" w:cstheme="minorHAnsi"/>
                <w:lang w:eastAsia="ja-JP"/>
              </w:rPr>
              <w:t xml:space="preserve">RAN1 has focused to the interaction between </w:t>
            </w:r>
            <w:r w:rsidR="0034591D">
              <w:t>UE-side / NW-side / neutral site. Therefore, instead of to modify these part, I propose to have following test.</w:t>
            </w:r>
          </w:p>
          <w:p w14:paraId="4F233B69" w14:textId="77777777" w:rsidR="0034591D" w:rsidRDefault="0034591D" w:rsidP="00CD2C5A">
            <w:pPr>
              <w:rPr>
                <w:rFonts w:eastAsia="MS Mincho"/>
                <w:lang w:eastAsia="ja-JP"/>
              </w:rPr>
            </w:pPr>
          </w:p>
          <w:p w14:paraId="6EE2E39C" w14:textId="17E083A8" w:rsidR="0034591D" w:rsidRPr="00BE2B39" w:rsidRDefault="0034591D" w:rsidP="00CD2C5A">
            <w:r>
              <w:rPr>
                <w:rFonts w:eastAsia="MS Mincho"/>
                <w:lang w:eastAsia="ja-JP"/>
              </w:rPr>
              <w:t xml:space="preserve">RAN1 has been discussed the interaction among </w:t>
            </w:r>
            <w:r>
              <w:t>UE-side / NW-side / neutral site. Although there are difference of the views on the network entity location, RAN1 does not address the modification in this reply. RAN1 asssume the mapping of the entity within the network is managed by other working group.</w:t>
            </w:r>
          </w:p>
          <w:p w14:paraId="55FDB01F" w14:textId="4FF5F102" w:rsidR="00C13FA4" w:rsidRPr="00BE2B39" w:rsidRDefault="00C13FA4" w:rsidP="00CD2C5A">
            <w:pPr>
              <w:rPr>
                <w:rFonts w:eastAsia="MS Mincho" w:cstheme="minorHAnsi"/>
                <w:lang w:eastAsia="ja-JP"/>
              </w:rPr>
            </w:pPr>
          </w:p>
        </w:tc>
      </w:tr>
      <w:tr w:rsidR="007752CD" w14:paraId="14EFC136" w14:textId="77777777">
        <w:tc>
          <w:tcPr>
            <w:tcW w:w="2235" w:type="dxa"/>
          </w:tcPr>
          <w:p w14:paraId="12AC69F4" w14:textId="14654721" w:rsidR="007752CD" w:rsidRDefault="007752CD" w:rsidP="007752CD">
            <w:pPr>
              <w:rPr>
                <w:rFonts w:eastAsia="MS Mincho" w:cstheme="minorHAnsi"/>
                <w:lang w:eastAsia="ja-JP"/>
              </w:rPr>
            </w:pPr>
            <w:r>
              <w:rPr>
                <w:rFonts w:cstheme="minorHAnsi" w:hint="eastAsia"/>
                <w:lang w:eastAsia="zh-CN"/>
              </w:rPr>
              <w:t>X</w:t>
            </w:r>
            <w:r>
              <w:rPr>
                <w:rFonts w:cstheme="minorHAnsi"/>
                <w:lang w:eastAsia="zh-CN"/>
              </w:rPr>
              <w:t>iaomi</w:t>
            </w:r>
          </w:p>
        </w:tc>
        <w:tc>
          <w:tcPr>
            <w:tcW w:w="7727" w:type="dxa"/>
          </w:tcPr>
          <w:p w14:paraId="7B69625F" w14:textId="0C6670FE" w:rsidR="007752CD" w:rsidRDefault="007752CD" w:rsidP="007752CD">
            <w:pPr>
              <w:rPr>
                <w:rFonts w:eastAsia="MS Mincho" w:cstheme="minorHAnsi"/>
                <w:lang w:eastAsia="ja-JP"/>
              </w:rPr>
            </w:pPr>
            <w:r>
              <w:rPr>
                <w:rFonts w:cstheme="minorHAnsi" w:hint="eastAsia"/>
                <w:lang w:eastAsia="zh-CN"/>
              </w:rPr>
              <w:t>I</w:t>
            </w:r>
            <w:r>
              <w:rPr>
                <w:rFonts w:cstheme="minorHAnsi"/>
                <w:lang w:eastAsia="zh-CN"/>
              </w:rPr>
              <w:t xml:space="preserve">n the whole proposal, “assistance information” has been mentioned a lot. But on the other hand, whether assistance information is really needed and more information about “assistance information” e.g., content is absent. In this case, we don’t think including assistance information in the proposal would help RAN2 discussion. So our suggestion is to only list the assistance information which have been agreed in RAN1 in the proposal. </w:t>
            </w:r>
          </w:p>
        </w:tc>
      </w:tr>
      <w:tr w:rsidR="00F23C3E" w:rsidRPr="00AE377F" w14:paraId="5DA4DA41" w14:textId="77777777" w:rsidTr="00F23C3E">
        <w:tc>
          <w:tcPr>
            <w:tcW w:w="2235" w:type="dxa"/>
          </w:tcPr>
          <w:p w14:paraId="553ED6CA" w14:textId="77777777" w:rsidR="00F23C3E" w:rsidRPr="00A00092" w:rsidRDefault="00F23C3E" w:rsidP="00F23C3E">
            <w:pPr>
              <w:rPr>
                <w:rFonts w:eastAsia="Malgun Gothic" w:cstheme="minorHAnsi"/>
                <w:lang w:eastAsia="ko-KR"/>
              </w:rPr>
            </w:pPr>
            <w:r>
              <w:rPr>
                <w:rFonts w:eastAsia="Malgun Gothic" w:cstheme="minorHAnsi" w:hint="eastAsia"/>
                <w:lang w:eastAsia="ko-KR"/>
              </w:rPr>
              <w:t>LG</w:t>
            </w:r>
          </w:p>
        </w:tc>
        <w:tc>
          <w:tcPr>
            <w:tcW w:w="7727" w:type="dxa"/>
          </w:tcPr>
          <w:p w14:paraId="66C2E3AA" w14:textId="37A7E265" w:rsidR="00F23C3E" w:rsidRPr="00AE377F" w:rsidRDefault="00F23C3E" w:rsidP="00F23C3E">
            <w:pPr>
              <w:rPr>
                <w:rFonts w:eastAsia="Malgun Gothic" w:cstheme="minorHAnsi"/>
                <w:lang w:eastAsia="ko-KR"/>
              </w:rPr>
            </w:pPr>
            <w:r>
              <w:rPr>
                <w:rFonts w:eastAsia="Malgun Gothic" w:cstheme="minorHAnsi"/>
                <w:lang w:eastAsia="ko-KR"/>
              </w:rPr>
              <w:t>Similar concern as CATT. Detailed wording r</w:t>
            </w:r>
            <w:r>
              <w:rPr>
                <w:rFonts w:eastAsia="Malgun Gothic" w:cstheme="minorHAnsi" w:hint="eastAsia"/>
                <w:lang w:eastAsia="ko-KR"/>
              </w:rPr>
              <w:t>evision as above is not typical input between WGs.</w:t>
            </w:r>
            <w:r>
              <w:rPr>
                <w:rFonts w:eastAsia="Malgun Gothic" w:cstheme="minorHAnsi"/>
                <w:lang w:eastAsia="ko-KR"/>
              </w:rPr>
              <w:t xml:space="preserve"> Better to point out what is wrong with RAN2’s assumption. </w:t>
            </w:r>
          </w:p>
        </w:tc>
      </w:tr>
      <w:tr w:rsidR="00004BAF" w:rsidRPr="00AE377F" w14:paraId="26E8BC15" w14:textId="77777777" w:rsidTr="00F23C3E">
        <w:tc>
          <w:tcPr>
            <w:tcW w:w="2235" w:type="dxa"/>
          </w:tcPr>
          <w:p w14:paraId="3980360A" w14:textId="2A53FB39" w:rsidR="00004BAF" w:rsidRDefault="00004BAF" w:rsidP="00004BAF">
            <w:pPr>
              <w:rPr>
                <w:rFonts w:eastAsia="Malgun Gothic" w:cstheme="minorHAnsi"/>
                <w:lang w:eastAsia="ko-KR"/>
              </w:rPr>
            </w:pPr>
            <w:r w:rsidRPr="00332090">
              <w:rPr>
                <w:rFonts w:cstheme="minorHAnsi" w:hint="eastAsia"/>
                <w:lang w:eastAsia="zh-CN"/>
              </w:rPr>
              <w:lastRenderedPageBreak/>
              <w:t>H</w:t>
            </w:r>
            <w:r w:rsidRPr="00332090">
              <w:rPr>
                <w:rFonts w:cstheme="minorHAnsi"/>
                <w:lang w:eastAsia="zh-CN"/>
              </w:rPr>
              <w:t>uawei, HiSilicon</w:t>
            </w:r>
          </w:p>
        </w:tc>
        <w:tc>
          <w:tcPr>
            <w:tcW w:w="7727" w:type="dxa"/>
          </w:tcPr>
          <w:p w14:paraId="1B60C8B0" w14:textId="77777777" w:rsidR="00004BAF" w:rsidRDefault="00004BAF" w:rsidP="00004BAF">
            <w:pPr>
              <w:rPr>
                <w:rFonts w:cstheme="minorHAnsi"/>
                <w:lang w:eastAsia="zh-CN"/>
              </w:rPr>
            </w:pPr>
            <w:r>
              <w:rPr>
                <w:rFonts w:cstheme="minorHAnsi" w:hint="eastAsia"/>
                <w:lang w:eastAsia="zh-CN"/>
              </w:rPr>
              <w:t>T</w:t>
            </w:r>
            <w:r>
              <w:rPr>
                <w:rFonts w:cstheme="minorHAnsi"/>
                <w:lang w:eastAsia="zh-CN"/>
              </w:rPr>
              <w:t xml:space="preserve">he original RAN2 assumption 4 mixed different use cases and LCM procedures. Our suggestion is to discuss in per sub use case, per LCM procedure basis. </w:t>
            </w:r>
            <w:r>
              <w:rPr>
                <w:rFonts w:cstheme="minorHAnsi" w:hint="eastAsia"/>
                <w:lang w:eastAsia="zh-CN"/>
              </w:rPr>
              <w:t>Mixing</w:t>
            </w:r>
            <w:r>
              <w:rPr>
                <w:rFonts w:cstheme="minorHAnsi"/>
                <w:lang w:eastAsia="zh-CN"/>
              </w:rPr>
              <w:t xml:space="preserve"> the entities may cause confusion; e.g., in the first bullet, we say “</w:t>
            </w:r>
            <w:r>
              <w:rPr>
                <w:rFonts w:cstheme="minorHAnsi"/>
              </w:rPr>
              <w:t xml:space="preserve">For model training, training data can be generated by UE/gNB and terminated at </w:t>
            </w:r>
            <w:r>
              <w:rPr>
                <w:rFonts w:cstheme="minorHAnsi"/>
                <w:color w:val="FF0000"/>
              </w:rPr>
              <w:t>NW</w:t>
            </w:r>
            <w:r>
              <w:rPr>
                <w:rFonts w:cstheme="minorHAnsi"/>
                <w:strike/>
                <w:color w:val="FF0000"/>
              </w:rPr>
              <w:t>gNB/OAM</w:t>
            </w:r>
            <w:r>
              <w:rPr>
                <w:rFonts w:cstheme="minorHAnsi"/>
              </w:rPr>
              <w:t>/OTT server.</w:t>
            </w:r>
            <w:r>
              <w:rPr>
                <w:rFonts w:cstheme="minorHAnsi"/>
                <w:lang w:eastAsia="zh-CN"/>
              </w:rPr>
              <w:t>”, but for the combination of generating data at gNB and terminate at NW, RAN1 cannot give any guidance on the termination node (since mapping inside the NW side is not RAN1 scope).</w:t>
            </w:r>
          </w:p>
          <w:p w14:paraId="6AFFC0CE" w14:textId="77777777" w:rsidR="00004BAF" w:rsidRDefault="00004BAF" w:rsidP="00004BAF">
            <w:pPr>
              <w:rPr>
                <w:rFonts w:cstheme="minorHAnsi"/>
                <w:lang w:eastAsia="zh-CN"/>
              </w:rPr>
            </w:pPr>
            <w:r>
              <w:rPr>
                <w:rFonts w:cstheme="minorHAnsi" w:hint="eastAsia"/>
                <w:lang w:eastAsia="zh-CN"/>
              </w:rPr>
              <w:t>I</w:t>
            </w:r>
            <w:r>
              <w:rPr>
                <w:rFonts w:cstheme="minorHAnsi"/>
                <w:lang w:eastAsia="zh-CN"/>
              </w:rPr>
              <w:t>n addition, the information with “(if needed)” is not appropriate to be delivered to RAN2, since they do not have consensus at RAN1.</w:t>
            </w:r>
          </w:p>
          <w:p w14:paraId="709499DE" w14:textId="77777777" w:rsidR="00004BAF" w:rsidRDefault="00004BAF" w:rsidP="00004BAF">
            <w:pPr>
              <w:rPr>
                <w:rFonts w:cstheme="minorHAnsi"/>
                <w:lang w:eastAsia="zh-CN"/>
              </w:rPr>
            </w:pPr>
          </w:p>
          <w:p w14:paraId="0FDFBD62" w14:textId="77777777" w:rsidR="00004BAF" w:rsidRDefault="00004BAF" w:rsidP="00004BAF">
            <w:pPr>
              <w:rPr>
                <w:rFonts w:cstheme="minorHAnsi"/>
                <w:lang w:eastAsia="zh-CN"/>
              </w:rPr>
            </w:pPr>
            <w:r>
              <w:rPr>
                <w:rFonts w:cstheme="minorHAnsi"/>
                <w:lang w:eastAsia="zh-CN"/>
              </w:rPr>
              <w:t>An example is (note some of the sub-bullets add “[ ]” since they may have no spec impact as per Assumption 1):</w:t>
            </w:r>
          </w:p>
          <w:p w14:paraId="15710317" w14:textId="77777777" w:rsidR="00004BAF" w:rsidRDefault="00004BAF" w:rsidP="00004BAF">
            <w:pPr>
              <w:rPr>
                <w:rFonts w:cstheme="minorHAnsi"/>
                <w:lang w:eastAsia="zh-CN"/>
              </w:rPr>
            </w:pPr>
          </w:p>
          <w:p w14:paraId="2B903C75" w14:textId="77777777" w:rsidR="00004BAF" w:rsidRDefault="00004BAF" w:rsidP="00004BAF">
            <w:pPr>
              <w:pStyle w:val="ListParagraph"/>
              <w:numPr>
                <w:ilvl w:val="0"/>
                <w:numId w:val="115"/>
              </w:numPr>
              <w:spacing w:line="240" w:lineRule="auto"/>
              <w:rPr>
                <w:rFonts w:cstheme="minorHAnsi"/>
              </w:rPr>
            </w:pPr>
            <w:r>
              <w:rPr>
                <w:rFonts w:cstheme="minorHAnsi"/>
              </w:rPr>
              <w:t xml:space="preserve">For </w:t>
            </w:r>
            <w:r w:rsidRPr="009A327F">
              <w:rPr>
                <w:rFonts w:cstheme="minorHAnsi"/>
                <w:color w:val="FF0000"/>
              </w:rPr>
              <w:t xml:space="preserve">CSI compression </w:t>
            </w:r>
            <w:r>
              <w:rPr>
                <w:rFonts w:cstheme="minorHAnsi"/>
              </w:rPr>
              <w:t>use case:</w:t>
            </w:r>
          </w:p>
          <w:p w14:paraId="576C29B2" w14:textId="77777777" w:rsidR="00004BAF" w:rsidRDefault="00004BAF" w:rsidP="00004BAF">
            <w:pPr>
              <w:pStyle w:val="ListParagraph"/>
              <w:widowControl w:val="0"/>
              <w:numPr>
                <w:ilvl w:val="0"/>
                <w:numId w:val="117"/>
              </w:numPr>
              <w:spacing w:line="240" w:lineRule="auto"/>
              <w:ind w:leftChars="100" w:left="640"/>
              <w:rPr>
                <w:rFonts w:cstheme="minorHAnsi"/>
              </w:rPr>
            </w:pPr>
            <w:r>
              <w:rPr>
                <w:rFonts w:cstheme="minorHAnsi"/>
              </w:rPr>
              <w:t xml:space="preserve">For model training, training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6B887FA8"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inference, inference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6E9642BE"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monitoring at NW side, monitoring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158B76D3"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monitoring at UE side, monitoring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225A439D" w14:textId="77777777" w:rsidR="00004BAF" w:rsidRDefault="00004BAF" w:rsidP="00004BAF">
            <w:pPr>
              <w:pStyle w:val="ListParagraph"/>
              <w:numPr>
                <w:ilvl w:val="0"/>
                <w:numId w:val="115"/>
              </w:numPr>
              <w:spacing w:before="0" w:line="240" w:lineRule="auto"/>
              <w:jc w:val="left"/>
              <w:rPr>
                <w:rFonts w:cstheme="minorHAnsi"/>
              </w:rPr>
            </w:pPr>
            <w:r>
              <w:rPr>
                <w:rFonts w:cstheme="minorHAnsi"/>
              </w:rPr>
              <w:t xml:space="preserve">For </w:t>
            </w:r>
            <w:r w:rsidRPr="009A327F">
              <w:rPr>
                <w:rFonts w:cstheme="minorHAnsi"/>
                <w:color w:val="FF0000"/>
              </w:rPr>
              <w:t xml:space="preserve">beam management </w:t>
            </w:r>
            <w:r>
              <w:rPr>
                <w:rFonts w:cstheme="minorHAnsi"/>
              </w:rPr>
              <w:t>use case:</w:t>
            </w:r>
          </w:p>
          <w:p w14:paraId="7BE09208"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training of </w:t>
            </w:r>
            <w:r w:rsidRPr="009A327F">
              <w:rPr>
                <w:rFonts w:cstheme="minorHAnsi"/>
                <w:color w:val="FF0000"/>
              </w:rPr>
              <w:t>UE side model</w:t>
            </w:r>
            <w:r>
              <w:rPr>
                <w:rFonts w:cstheme="minorHAnsi"/>
              </w:rPr>
              <w:t xml:space="preserve">, training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714F3F5B" w14:textId="77777777" w:rsidR="00004BAF" w:rsidRPr="009A327F" w:rsidRDefault="00004BAF" w:rsidP="00004BAF">
            <w:pPr>
              <w:pStyle w:val="ListParagraph"/>
              <w:widowControl w:val="0"/>
              <w:numPr>
                <w:ilvl w:val="0"/>
                <w:numId w:val="117"/>
              </w:numPr>
              <w:spacing w:before="0" w:line="240" w:lineRule="auto"/>
              <w:ind w:leftChars="100" w:left="640"/>
              <w:jc w:val="left"/>
              <w:rPr>
                <w:rFonts w:cstheme="minorHAnsi"/>
              </w:rPr>
            </w:pPr>
            <w:r w:rsidRPr="009A327F">
              <w:rPr>
                <w:rFonts w:cstheme="minorHAnsi"/>
              </w:rPr>
              <w:t xml:space="preserve">For model training of </w:t>
            </w:r>
            <w:r w:rsidRPr="009A327F">
              <w:rPr>
                <w:rFonts w:cstheme="minorHAnsi"/>
                <w:color w:val="FF0000"/>
              </w:rPr>
              <w:t>NW side model</w:t>
            </w:r>
            <w:r w:rsidRPr="009A327F">
              <w:rPr>
                <w:rFonts w:cstheme="minorHAnsi"/>
              </w:rPr>
              <w:t xml:space="preserve">, training data can be generated by </w:t>
            </w:r>
            <w:r w:rsidRPr="009A327F">
              <w:rPr>
                <w:rFonts w:cstheme="minorHAnsi"/>
                <w:color w:val="FF0000"/>
              </w:rPr>
              <w:t xml:space="preserve">xxx </w:t>
            </w:r>
            <w:r w:rsidRPr="009A327F">
              <w:rPr>
                <w:rFonts w:cstheme="minorHAnsi"/>
              </w:rPr>
              <w:t xml:space="preserve">and terminated at </w:t>
            </w:r>
            <w:r w:rsidRPr="009A327F">
              <w:rPr>
                <w:rFonts w:cstheme="minorHAnsi"/>
                <w:color w:val="FF0000"/>
              </w:rPr>
              <w:t>xxx</w:t>
            </w:r>
            <w:r w:rsidRPr="009A327F">
              <w:rPr>
                <w:rFonts w:cstheme="minorHAnsi"/>
              </w:rPr>
              <w:t>.</w:t>
            </w:r>
          </w:p>
          <w:p w14:paraId="083E690B"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For model inference</w:t>
            </w:r>
            <w:r w:rsidRPr="009A327F">
              <w:rPr>
                <w:rFonts w:cstheme="minorHAnsi"/>
              </w:rPr>
              <w:t xml:space="preserve"> of </w:t>
            </w:r>
            <w:r w:rsidRPr="009A327F">
              <w:rPr>
                <w:rFonts w:cstheme="minorHAnsi"/>
                <w:color w:val="FF0000"/>
              </w:rPr>
              <w:t>NW side model</w:t>
            </w:r>
            <w:r>
              <w:rPr>
                <w:rFonts w:cstheme="minorHAnsi"/>
              </w:rPr>
              <w:t xml:space="preserve">, inference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5D507C86" w14:textId="77777777" w:rsidR="00004BAF" w:rsidRPr="009A327F" w:rsidRDefault="00004BAF" w:rsidP="00004BAF">
            <w:pPr>
              <w:pStyle w:val="ListParagraph"/>
              <w:widowControl w:val="0"/>
              <w:numPr>
                <w:ilvl w:val="0"/>
                <w:numId w:val="117"/>
              </w:numPr>
              <w:spacing w:before="0" w:line="240" w:lineRule="auto"/>
              <w:ind w:leftChars="100" w:left="640"/>
              <w:jc w:val="left"/>
              <w:rPr>
                <w:rFonts w:cstheme="minorHAnsi"/>
              </w:rPr>
            </w:pPr>
            <w:r w:rsidRPr="009A327F">
              <w:rPr>
                <w:rFonts w:cstheme="minorHAnsi"/>
              </w:rPr>
              <w:t xml:space="preserve">[For model inference of </w:t>
            </w:r>
            <w:r w:rsidRPr="009A327F">
              <w:rPr>
                <w:rFonts w:cstheme="minorHAnsi"/>
                <w:color w:val="FF0000"/>
              </w:rPr>
              <w:t>UE side model</w:t>
            </w:r>
            <w:r w:rsidRPr="009A327F">
              <w:rPr>
                <w:rFonts w:cstheme="minorHAnsi"/>
              </w:rPr>
              <w:t xml:space="preserve">, inference data can be generated by </w:t>
            </w:r>
            <w:r w:rsidRPr="009A327F">
              <w:rPr>
                <w:rFonts w:cstheme="minorHAnsi"/>
                <w:color w:val="FF0000"/>
              </w:rPr>
              <w:t xml:space="preserve">xxx </w:t>
            </w:r>
            <w:r w:rsidRPr="009A327F">
              <w:rPr>
                <w:rFonts w:cstheme="minorHAnsi"/>
              </w:rPr>
              <w:t xml:space="preserve">and terminated at </w:t>
            </w:r>
            <w:r w:rsidRPr="009A327F">
              <w:rPr>
                <w:rFonts w:cstheme="minorHAnsi"/>
                <w:color w:val="FF0000"/>
              </w:rPr>
              <w:t>xxx</w:t>
            </w:r>
            <w:r w:rsidRPr="009A327F">
              <w:rPr>
                <w:rFonts w:cstheme="minorHAnsi"/>
              </w:rPr>
              <w:t>.]</w:t>
            </w:r>
          </w:p>
          <w:p w14:paraId="73C5FCFD"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monitoring at NW side, monitoring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0D876DB9"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monitoring at UE side, monitoring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1F8916C5" w14:textId="77777777" w:rsidR="00004BAF" w:rsidRDefault="00004BAF" w:rsidP="00004BAF">
            <w:pPr>
              <w:pStyle w:val="ListParagraph"/>
              <w:numPr>
                <w:ilvl w:val="0"/>
                <w:numId w:val="115"/>
              </w:numPr>
              <w:spacing w:before="0" w:line="240" w:lineRule="auto"/>
              <w:jc w:val="left"/>
              <w:rPr>
                <w:rFonts w:cstheme="minorHAnsi"/>
              </w:rPr>
            </w:pPr>
            <w:r>
              <w:rPr>
                <w:rFonts w:cstheme="minorHAnsi"/>
              </w:rPr>
              <w:t xml:space="preserve">For </w:t>
            </w:r>
            <w:r>
              <w:rPr>
                <w:rFonts w:cstheme="minorHAnsi"/>
                <w:color w:val="FF0000"/>
              </w:rPr>
              <w:t>positioning</w:t>
            </w:r>
            <w:r w:rsidRPr="009A327F">
              <w:rPr>
                <w:rFonts w:cstheme="minorHAnsi"/>
                <w:color w:val="FF0000"/>
              </w:rPr>
              <w:t xml:space="preserve"> </w:t>
            </w:r>
            <w:r>
              <w:rPr>
                <w:rFonts w:cstheme="minorHAnsi"/>
              </w:rPr>
              <w:t>use case:</w:t>
            </w:r>
          </w:p>
          <w:p w14:paraId="693B3EC2"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training of </w:t>
            </w:r>
            <w:r w:rsidRPr="009A327F">
              <w:rPr>
                <w:rFonts w:cstheme="minorHAnsi"/>
                <w:color w:val="FF0000"/>
              </w:rPr>
              <w:t>UE side model</w:t>
            </w:r>
            <w:r>
              <w:rPr>
                <w:rFonts w:cstheme="minorHAnsi"/>
                <w:color w:val="FF0000"/>
              </w:rPr>
              <w:t xml:space="preserve"> (Case 1/2a)</w:t>
            </w:r>
            <w:r>
              <w:rPr>
                <w:rFonts w:cstheme="minorHAnsi"/>
              </w:rPr>
              <w:t xml:space="preserve">, training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20E38559"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w:t>
            </w:r>
            <w:r w:rsidRPr="009A327F">
              <w:rPr>
                <w:rFonts w:cstheme="minorHAnsi"/>
              </w:rPr>
              <w:t xml:space="preserve">For model training of </w:t>
            </w:r>
            <w:r>
              <w:rPr>
                <w:rFonts w:cstheme="minorHAnsi"/>
                <w:color w:val="FF0000"/>
              </w:rPr>
              <w:t>gNB</w:t>
            </w:r>
            <w:r w:rsidRPr="009A327F">
              <w:rPr>
                <w:rFonts w:cstheme="minorHAnsi"/>
                <w:color w:val="FF0000"/>
              </w:rPr>
              <w:t xml:space="preserve"> side model</w:t>
            </w:r>
            <w:r>
              <w:rPr>
                <w:rFonts w:cstheme="minorHAnsi"/>
                <w:color w:val="FF0000"/>
              </w:rPr>
              <w:t xml:space="preserve"> (Case 3a)</w:t>
            </w:r>
            <w:r w:rsidRPr="009A327F">
              <w:rPr>
                <w:rFonts w:cstheme="minorHAnsi"/>
              </w:rPr>
              <w:t xml:space="preserve">, training data can be generated by </w:t>
            </w:r>
            <w:r w:rsidRPr="009A327F">
              <w:rPr>
                <w:rFonts w:cstheme="minorHAnsi"/>
                <w:color w:val="FF0000"/>
              </w:rPr>
              <w:t xml:space="preserve">xxx </w:t>
            </w:r>
            <w:r w:rsidRPr="009A327F">
              <w:rPr>
                <w:rFonts w:cstheme="minorHAnsi"/>
              </w:rPr>
              <w:t xml:space="preserve">and terminated at </w:t>
            </w:r>
            <w:r w:rsidRPr="009A327F">
              <w:rPr>
                <w:rFonts w:cstheme="minorHAnsi"/>
                <w:color w:val="FF0000"/>
              </w:rPr>
              <w:t>xxx</w:t>
            </w:r>
            <w:r w:rsidRPr="009A327F">
              <w:rPr>
                <w:rFonts w:cstheme="minorHAnsi"/>
              </w:rPr>
              <w:t>.</w:t>
            </w:r>
            <w:r>
              <w:rPr>
                <w:rFonts w:cstheme="minorHAnsi"/>
              </w:rPr>
              <w:t>]</w:t>
            </w:r>
          </w:p>
          <w:p w14:paraId="537F7E3F" w14:textId="77777777" w:rsidR="00004BAF" w:rsidRPr="009A327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w:t>
            </w:r>
            <w:r w:rsidRPr="009A327F">
              <w:rPr>
                <w:rFonts w:cstheme="minorHAnsi"/>
              </w:rPr>
              <w:t xml:space="preserve">For model training of </w:t>
            </w:r>
            <w:r>
              <w:rPr>
                <w:rFonts w:cstheme="minorHAnsi"/>
                <w:color w:val="FF0000"/>
              </w:rPr>
              <w:t>LMF</w:t>
            </w:r>
            <w:r w:rsidRPr="009A327F">
              <w:rPr>
                <w:rFonts w:cstheme="minorHAnsi"/>
                <w:color w:val="FF0000"/>
              </w:rPr>
              <w:t xml:space="preserve"> side model</w:t>
            </w:r>
            <w:r>
              <w:rPr>
                <w:rFonts w:cstheme="minorHAnsi"/>
                <w:color w:val="FF0000"/>
              </w:rPr>
              <w:t xml:space="preserve"> (Case 2b/3b)</w:t>
            </w:r>
            <w:r w:rsidRPr="009A327F">
              <w:rPr>
                <w:rFonts w:cstheme="minorHAnsi"/>
              </w:rPr>
              <w:t xml:space="preserve">, training data can be generated by </w:t>
            </w:r>
            <w:r w:rsidRPr="009A327F">
              <w:rPr>
                <w:rFonts w:cstheme="minorHAnsi"/>
                <w:color w:val="FF0000"/>
              </w:rPr>
              <w:t xml:space="preserve">xxx </w:t>
            </w:r>
            <w:r w:rsidRPr="009A327F">
              <w:rPr>
                <w:rFonts w:cstheme="minorHAnsi"/>
              </w:rPr>
              <w:t xml:space="preserve">and terminated at </w:t>
            </w:r>
            <w:r w:rsidRPr="009A327F">
              <w:rPr>
                <w:rFonts w:cstheme="minorHAnsi"/>
                <w:color w:val="FF0000"/>
              </w:rPr>
              <w:t>xxx</w:t>
            </w:r>
            <w:r w:rsidRPr="009A327F">
              <w:rPr>
                <w:rFonts w:cstheme="minorHAnsi"/>
              </w:rPr>
              <w:t>.</w:t>
            </w:r>
            <w:r>
              <w:rPr>
                <w:rFonts w:cstheme="minorHAnsi"/>
              </w:rPr>
              <w:t>]</w:t>
            </w:r>
          </w:p>
          <w:p w14:paraId="5D1B2BB3"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[For model inference</w:t>
            </w:r>
            <w:r w:rsidRPr="009A327F">
              <w:rPr>
                <w:rFonts w:cstheme="minorHAnsi"/>
              </w:rPr>
              <w:t xml:space="preserve"> of </w:t>
            </w:r>
            <w:r w:rsidRPr="009A327F">
              <w:rPr>
                <w:rFonts w:cstheme="minorHAnsi"/>
                <w:color w:val="FF0000"/>
              </w:rPr>
              <w:t>UE side model</w:t>
            </w:r>
            <w:r>
              <w:rPr>
                <w:rFonts w:cstheme="minorHAnsi"/>
                <w:color w:val="FF0000"/>
              </w:rPr>
              <w:t xml:space="preserve"> (Case 1/2a)</w:t>
            </w:r>
            <w:r>
              <w:rPr>
                <w:rFonts w:cstheme="minorHAnsi"/>
              </w:rPr>
              <w:t xml:space="preserve">, inference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766852AF"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sidRPr="009A327F">
              <w:rPr>
                <w:rFonts w:cstheme="minorHAnsi"/>
              </w:rPr>
              <w:t xml:space="preserve">[For model inference of </w:t>
            </w:r>
            <w:r>
              <w:rPr>
                <w:rFonts w:cstheme="minorHAnsi"/>
                <w:color w:val="FF0000"/>
              </w:rPr>
              <w:t>gNB</w:t>
            </w:r>
            <w:r w:rsidRPr="009A327F">
              <w:rPr>
                <w:rFonts w:cstheme="minorHAnsi"/>
                <w:color w:val="FF0000"/>
              </w:rPr>
              <w:t xml:space="preserve"> side model</w:t>
            </w:r>
            <w:r>
              <w:rPr>
                <w:rFonts w:cstheme="minorHAnsi"/>
                <w:color w:val="FF0000"/>
              </w:rPr>
              <w:t xml:space="preserve"> (Case 3a)</w:t>
            </w:r>
            <w:r w:rsidRPr="009A327F">
              <w:rPr>
                <w:rFonts w:cstheme="minorHAnsi"/>
              </w:rPr>
              <w:t xml:space="preserve">, inference data can be </w:t>
            </w:r>
            <w:r w:rsidRPr="009A327F">
              <w:rPr>
                <w:rFonts w:cstheme="minorHAnsi"/>
              </w:rPr>
              <w:lastRenderedPageBreak/>
              <w:t xml:space="preserve">generated by </w:t>
            </w:r>
            <w:r w:rsidRPr="009A327F">
              <w:rPr>
                <w:rFonts w:cstheme="minorHAnsi"/>
                <w:color w:val="FF0000"/>
              </w:rPr>
              <w:t xml:space="preserve">xxx </w:t>
            </w:r>
            <w:r w:rsidRPr="009A327F">
              <w:rPr>
                <w:rFonts w:cstheme="minorHAnsi"/>
              </w:rPr>
              <w:t xml:space="preserve">and terminated at </w:t>
            </w:r>
            <w:r w:rsidRPr="009A327F">
              <w:rPr>
                <w:rFonts w:cstheme="minorHAnsi"/>
                <w:color w:val="FF0000"/>
              </w:rPr>
              <w:t>xxx</w:t>
            </w:r>
            <w:r w:rsidRPr="009A327F">
              <w:rPr>
                <w:rFonts w:cstheme="minorHAnsi"/>
              </w:rPr>
              <w:t>.]</w:t>
            </w:r>
          </w:p>
          <w:p w14:paraId="1B38E98E"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sidRPr="009A327F">
              <w:rPr>
                <w:rFonts w:cstheme="minorHAnsi"/>
              </w:rPr>
              <w:t xml:space="preserve">For model inference of </w:t>
            </w:r>
            <w:r>
              <w:rPr>
                <w:rFonts w:cstheme="minorHAnsi"/>
                <w:color w:val="FF0000"/>
              </w:rPr>
              <w:t>LMF</w:t>
            </w:r>
            <w:r w:rsidRPr="009A327F">
              <w:rPr>
                <w:rFonts w:cstheme="minorHAnsi"/>
                <w:color w:val="FF0000"/>
              </w:rPr>
              <w:t xml:space="preserve"> side model</w:t>
            </w:r>
            <w:r>
              <w:rPr>
                <w:rFonts w:cstheme="minorHAnsi"/>
                <w:color w:val="FF0000"/>
              </w:rPr>
              <w:t xml:space="preserve"> (Case 2b/3b)</w:t>
            </w:r>
            <w:r w:rsidRPr="009A327F">
              <w:rPr>
                <w:rFonts w:cstheme="minorHAnsi"/>
              </w:rPr>
              <w:t xml:space="preserve">, inference data can be generated by </w:t>
            </w:r>
            <w:r w:rsidRPr="009A327F">
              <w:rPr>
                <w:rFonts w:cstheme="minorHAnsi"/>
                <w:color w:val="FF0000"/>
              </w:rPr>
              <w:t xml:space="preserve">xxx </w:t>
            </w:r>
            <w:r w:rsidRPr="009A327F">
              <w:rPr>
                <w:rFonts w:cstheme="minorHAnsi"/>
              </w:rPr>
              <w:t xml:space="preserve">and terminated at </w:t>
            </w:r>
            <w:r w:rsidRPr="009A327F">
              <w:rPr>
                <w:rFonts w:cstheme="minorHAnsi"/>
                <w:color w:val="FF0000"/>
              </w:rPr>
              <w:t>xxx</w:t>
            </w:r>
            <w:r w:rsidRPr="009A327F">
              <w:rPr>
                <w:rFonts w:cstheme="minorHAnsi"/>
              </w:rPr>
              <w:t>.</w:t>
            </w:r>
          </w:p>
          <w:p w14:paraId="7164A84D"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monitoring at UE side </w:t>
            </w:r>
            <w:r>
              <w:rPr>
                <w:rFonts w:cstheme="minorHAnsi"/>
                <w:color w:val="FF0000"/>
              </w:rPr>
              <w:t>(Case 1/2a)</w:t>
            </w:r>
            <w:r>
              <w:rPr>
                <w:rFonts w:cstheme="minorHAnsi"/>
              </w:rPr>
              <w:t xml:space="preserve">, monitoring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3D998942" w14:textId="77777777" w:rsidR="00004BAF" w:rsidRDefault="00004BAF" w:rsidP="00004BAF">
            <w:pPr>
              <w:pStyle w:val="ListParagraph"/>
              <w:widowControl w:val="0"/>
              <w:numPr>
                <w:ilvl w:val="0"/>
                <w:numId w:val="117"/>
              </w:numPr>
              <w:spacing w:before="0" w:line="240" w:lineRule="auto"/>
              <w:ind w:leftChars="100" w:left="640"/>
              <w:jc w:val="left"/>
              <w:rPr>
                <w:rFonts w:cstheme="minorHAnsi"/>
              </w:rPr>
            </w:pPr>
            <w:r>
              <w:rPr>
                <w:rFonts w:cstheme="minorHAnsi"/>
              </w:rPr>
              <w:t xml:space="preserve">[For model monitoring at LMF side </w:t>
            </w:r>
            <w:r>
              <w:rPr>
                <w:rFonts w:cstheme="minorHAnsi"/>
                <w:color w:val="FF0000"/>
              </w:rPr>
              <w:t>(Case 3a/2b/3b)</w:t>
            </w:r>
            <w:r>
              <w:rPr>
                <w:rFonts w:cstheme="minorHAnsi"/>
              </w:rPr>
              <w:t xml:space="preserve">, monitoring data can be generated by </w:t>
            </w:r>
            <w:r w:rsidRPr="00A85747">
              <w:rPr>
                <w:rFonts w:cstheme="minorHAnsi"/>
                <w:color w:val="FF0000"/>
              </w:rPr>
              <w:t>x</w:t>
            </w:r>
            <w:r>
              <w:rPr>
                <w:rFonts w:cstheme="minorHAnsi"/>
                <w:color w:val="FF0000"/>
              </w:rPr>
              <w:t>x</w:t>
            </w:r>
            <w:r w:rsidRPr="00A85747">
              <w:rPr>
                <w:rFonts w:cstheme="minorHAnsi"/>
                <w:color w:val="FF0000"/>
              </w:rPr>
              <w:t xml:space="preserve">x </w:t>
            </w:r>
            <w:r>
              <w:rPr>
                <w:rFonts w:cstheme="minorHAnsi"/>
              </w:rPr>
              <w:t xml:space="preserve">and terminated at </w:t>
            </w:r>
            <w:r>
              <w:rPr>
                <w:rFonts w:cstheme="minorHAnsi"/>
                <w:color w:val="FF0000"/>
              </w:rPr>
              <w:t>xxx</w:t>
            </w:r>
            <w:r>
              <w:rPr>
                <w:rFonts w:cstheme="minorHAnsi"/>
              </w:rPr>
              <w:t>.]</w:t>
            </w:r>
          </w:p>
          <w:p w14:paraId="06A5EFAF" w14:textId="77777777" w:rsidR="00004BAF" w:rsidRDefault="00004BAF" w:rsidP="00004BAF">
            <w:pPr>
              <w:rPr>
                <w:rFonts w:eastAsia="Malgun Gothic" w:cstheme="minorHAnsi"/>
                <w:lang w:eastAsia="ko-KR"/>
              </w:rPr>
            </w:pPr>
          </w:p>
        </w:tc>
      </w:tr>
    </w:tbl>
    <w:p w14:paraId="015459A9" w14:textId="77777777" w:rsidR="0087409F" w:rsidRDefault="0087409F"/>
    <w:p w14:paraId="1C006A69" w14:textId="77777777" w:rsidR="0087409F" w:rsidRDefault="0087409F"/>
    <w:p w14:paraId="2388F65F" w14:textId="45FCFACC" w:rsidR="00500918" w:rsidRPr="00EB483D" w:rsidRDefault="00500918" w:rsidP="00500918">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 xml:space="preserve">[FL2] </w:t>
      </w:r>
      <w:r w:rsidRPr="00EB483D">
        <w:rPr>
          <w:rFonts w:ascii="Arial" w:eastAsia="SimSun" w:hAnsi="Arial"/>
          <w:szCs w:val="20"/>
        </w:rPr>
        <w:t>Discussion 8-24</w:t>
      </w:r>
      <w:r>
        <w:rPr>
          <w:rFonts w:ascii="Arial" w:eastAsia="SimSun" w:hAnsi="Arial"/>
          <w:szCs w:val="20"/>
        </w:rPr>
        <w:t>b</w:t>
      </w:r>
      <w:r w:rsidRPr="00EB483D">
        <w:rPr>
          <w:rFonts w:ascii="Arial" w:eastAsia="SimSun" w:hAnsi="Arial"/>
          <w:szCs w:val="20"/>
        </w:rPr>
        <w:t>:</w:t>
      </w:r>
    </w:p>
    <w:p w14:paraId="58605DF2"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r w:rsidRPr="00EB483D">
        <w:rPr>
          <w:rFonts w:ascii="Calibri" w:eastAsia="SimSun" w:hAnsi="Calibri" w:cs="Calibri"/>
          <w:kern w:val="2"/>
          <w:lang w:eastAsia="zh-CN"/>
          <w14:ligatures w14:val="standardContextual"/>
        </w:rPr>
        <w:t>For the data generation entity and termination entity deployed at different entities, RAN1 revised the RAN2's assumptions as follows:</w:t>
      </w:r>
    </w:p>
    <w:p w14:paraId="0400F90A" w14:textId="77777777" w:rsidR="00500918" w:rsidRPr="00EB483D" w:rsidRDefault="00500918" w:rsidP="00500918">
      <w:pPr>
        <w:numPr>
          <w:ilvl w:val="0"/>
          <w:numId w:val="141"/>
        </w:numPr>
        <w:spacing w:after="160" w:line="256" w:lineRule="auto"/>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CSI </w:t>
      </w:r>
      <w:r w:rsidRPr="00EB483D">
        <w:rPr>
          <w:rFonts w:ascii="Calibri" w:eastAsia="SimSun" w:hAnsi="Calibri" w:cs="Calibri"/>
          <w:color w:val="FF0000"/>
          <w:kern w:val="2"/>
          <w:lang w:eastAsia="ko-KR"/>
          <w14:ligatures w14:val="standardContextual"/>
        </w:rPr>
        <w:t xml:space="preserve">compression </w:t>
      </w:r>
      <w:r w:rsidRPr="00EB483D">
        <w:rPr>
          <w:rFonts w:ascii="Calibri" w:eastAsia="SimSun" w:hAnsi="Calibri" w:cs="Calibri"/>
          <w:strike/>
          <w:color w:val="FF0000"/>
          <w:kern w:val="2"/>
          <w:lang w:eastAsia="ko-KR"/>
          <w14:ligatures w14:val="standardContextual"/>
        </w:rPr>
        <w:t>enhancement</w:t>
      </w:r>
      <w:r w:rsidRPr="00EB483D">
        <w:rPr>
          <w:rFonts w:ascii="Calibri" w:eastAsia="SimSun" w:hAnsi="Calibri" w:cs="Calibri"/>
          <w:kern w:val="2"/>
          <w:lang w:eastAsia="ko-KR"/>
          <w14:ligatures w14:val="standardContextual"/>
        </w:rPr>
        <w:t xml:space="preserve"> and beam management use cases:</w:t>
      </w:r>
    </w:p>
    <w:p w14:paraId="345EAC3B"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model training, training data can be generated by UE/gNB and terminated at </w:t>
      </w:r>
      <w:r w:rsidRPr="00EB483D">
        <w:rPr>
          <w:rFonts w:ascii="Calibri" w:eastAsia="SimSun" w:hAnsi="Calibri" w:cs="Calibri"/>
          <w:color w:val="FF0000"/>
          <w:kern w:val="2"/>
          <w:lang w:eastAsia="ko-KR"/>
          <w14:ligatures w14:val="standardContextual"/>
        </w:rPr>
        <w:t>NW</w:t>
      </w:r>
      <w:r w:rsidRPr="00EB483D">
        <w:rPr>
          <w:rFonts w:ascii="Calibri" w:eastAsia="SimSun" w:hAnsi="Calibri" w:cs="Calibri"/>
          <w:strike/>
          <w:color w:val="FF0000"/>
          <w:kern w:val="2"/>
          <w:lang w:eastAsia="ko-KR"/>
          <w14:ligatures w14:val="standardContextual"/>
        </w:rPr>
        <w:t>gNB/OAM</w:t>
      </w:r>
      <w:r w:rsidRPr="00EB483D">
        <w:rPr>
          <w:rFonts w:ascii="Calibri" w:eastAsia="SimSun" w:hAnsi="Calibri" w:cs="Calibri"/>
          <w:kern w:val="2"/>
          <w:lang w:eastAsia="ko-KR"/>
          <w14:ligatures w14:val="standardContextual"/>
        </w:rPr>
        <w:t>/OTT server.</w:t>
      </w:r>
    </w:p>
    <w:p w14:paraId="2F0224BB"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For NW-sided model inference</w:t>
      </w:r>
      <w:r w:rsidRPr="00EB483D">
        <w:rPr>
          <w:rFonts w:ascii="Calibri" w:eastAsia="SimSun" w:hAnsi="Calibri" w:cs="Calibri"/>
          <w:color w:val="FF0000"/>
          <w:kern w:val="2"/>
          <w:lang w:eastAsia="ko-KR"/>
          <w14:ligatures w14:val="standardContextual"/>
        </w:rPr>
        <w:t xml:space="preserve"> and NW-part of two-sided model inference</w:t>
      </w:r>
      <w:r w:rsidRPr="00EB483D">
        <w:rPr>
          <w:rFonts w:ascii="Calibri" w:eastAsia="SimSun" w:hAnsi="Calibri" w:cs="Calibri"/>
          <w:kern w:val="2"/>
          <w:lang w:eastAsia="ko-KR"/>
          <w14:ligatures w14:val="standardContextual"/>
        </w:rPr>
        <w:t xml:space="preserve">, input data </w:t>
      </w:r>
      <w:r w:rsidRPr="00EB483D">
        <w:rPr>
          <w:rFonts w:ascii="Calibri" w:eastAsia="SimSun" w:hAnsi="Calibri" w:cs="Calibri"/>
          <w:color w:val="FF0000"/>
          <w:kern w:val="2"/>
          <w:lang w:eastAsia="ko-KR"/>
          <w14:ligatures w14:val="standardContextual"/>
        </w:rPr>
        <w:t xml:space="preserve">and assistance information (if needed) </w:t>
      </w:r>
      <w:r w:rsidRPr="00EB483D">
        <w:rPr>
          <w:rFonts w:ascii="Calibri" w:eastAsia="SimSun" w:hAnsi="Calibri" w:cs="Calibri"/>
          <w:kern w:val="2"/>
          <w:lang w:eastAsia="ko-KR"/>
          <w14:ligatures w14:val="standardContextual"/>
        </w:rPr>
        <w:t>can be generated by UE and terminated at gNB.</w:t>
      </w:r>
    </w:p>
    <w:p w14:paraId="0047F6D9"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For UE-side model inference</w:t>
      </w:r>
      <w:r w:rsidRPr="00EB483D">
        <w:rPr>
          <w:rFonts w:ascii="Calibri" w:eastAsia="SimSun" w:hAnsi="Calibri" w:cs="Calibri"/>
          <w:color w:val="FF0000"/>
          <w:kern w:val="2"/>
          <w:lang w:eastAsia="ko-KR"/>
          <w14:ligatures w14:val="standardContextual"/>
        </w:rPr>
        <w:t xml:space="preserve"> and UE-part of two-sided model inference</w:t>
      </w:r>
      <w:r w:rsidRPr="00EB483D">
        <w:rPr>
          <w:rFonts w:ascii="Calibri" w:eastAsia="SimSun" w:hAnsi="Calibri" w:cs="Calibri"/>
          <w:kern w:val="2"/>
          <w:lang w:eastAsia="ko-KR"/>
          <w14:ligatures w14:val="standardContextual"/>
        </w:rPr>
        <w:t xml:space="preserve">, </w:t>
      </w:r>
      <w:r w:rsidRPr="00EB483D">
        <w:rPr>
          <w:rFonts w:ascii="Calibri" w:eastAsia="SimSun" w:hAnsi="Calibri" w:cs="Calibri"/>
          <w:strike/>
          <w:color w:val="FF0000"/>
          <w:kern w:val="2"/>
          <w:lang w:eastAsia="ko-KR"/>
          <w14:ligatures w14:val="standardContextual"/>
        </w:rPr>
        <w:t>input data/</w:t>
      </w:r>
      <w:r w:rsidRPr="00EB483D">
        <w:rPr>
          <w:rFonts w:ascii="Calibri" w:eastAsia="SimSun" w:hAnsi="Calibri" w:cs="Calibri"/>
          <w:kern w:val="2"/>
          <w:lang w:eastAsia="ko-KR"/>
          <w14:ligatures w14:val="standardContextual"/>
        </w:rPr>
        <w:t xml:space="preserve">assistance information </w:t>
      </w:r>
      <w:r w:rsidRPr="00EB483D">
        <w:rPr>
          <w:rFonts w:ascii="Calibri" w:eastAsia="SimSun" w:hAnsi="Calibri" w:cs="Calibri"/>
          <w:color w:val="FF0000"/>
          <w:kern w:val="2"/>
          <w:lang w:eastAsia="ko-KR"/>
          <w14:ligatures w14:val="standardContextual"/>
        </w:rPr>
        <w:t xml:space="preserve">(if needed) </w:t>
      </w:r>
      <w:r w:rsidRPr="00EB483D">
        <w:rPr>
          <w:rFonts w:ascii="Calibri" w:eastAsia="SimSun" w:hAnsi="Calibri" w:cs="Calibri"/>
          <w:kern w:val="2"/>
          <w:lang w:eastAsia="ko-KR"/>
          <w14:ligatures w14:val="standardContextual"/>
        </w:rPr>
        <w:t>can be generated by gNB and terminated at UE.</w:t>
      </w:r>
    </w:p>
    <w:p w14:paraId="63D59F4C"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w:t>
      </w:r>
      <w:r w:rsidRPr="00EB483D">
        <w:rPr>
          <w:rFonts w:ascii="Calibri" w:eastAsia="SimSun" w:hAnsi="Calibri" w:cs="Calibri"/>
          <w:color w:val="FF0000"/>
          <w:kern w:val="2"/>
          <w:lang w:eastAsia="ko-KR"/>
          <w14:ligatures w14:val="standardContextual"/>
        </w:rPr>
        <w:t xml:space="preserve">(real-time) </w:t>
      </w:r>
      <w:r w:rsidRPr="00EB483D">
        <w:rPr>
          <w:rFonts w:ascii="Calibri" w:eastAsia="SimSun" w:hAnsi="Calibri" w:cs="Calibri"/>
          <w:kern w:val="2"/>
          <w:lang w:eastAsia="ko-KR"/>
          <w14:ligatures w14:val="standardContextual"/>
        </w:rPr>
        <w:t>model monitoring at the NW</w:t>
      </w:r>
      <w:r w:rsidRPr="00EB483D">
        <w:rPr>
          <w:rFonts w:ascii="Calibri" w:eastAsia="SimSun" w:hAnsi="Calibri" w:cs="Calibri"/>
          <w:strike/>
          <w:color w:val="5B9BD5" w:themeColor="accent1"/>
          <w:kern w:val="2"/>
          <w:lang w:eastAsia="ko-KR"/>
          <w14:ligatures w14:val="standardContextual"/>
        </w:rPr>
        <w:t>/OTT</w:t>
      </w:r>
      <w:r w:rsidRPr="00EB483D">
        <w:rPr>
          <w:rFonts w:ascii="Calibri" w:eastAsia="SimSun" w:hAnsi="Calibri" w:cs="Calibri"/>
          <w:color w:val="FF0000"/>
          <w:kern w:val="2"/>
          <w:lang w:eastAsia="ko-KR"/>
          <w14:ligatures w14:val="standardContextual"/>
        </w:rPr>
        <w:t xml:space="preserve"> </w:t>
      </w:r>
      <w:r w:rsidRPr="00EB483D">
        <w:rPr>
          <w:rFonts w:ascii="Calibri" w:eastAsia="SimSun" w:hAnsi="Calibri" w:cs="Calibri"/>
          <w:kern w:val="2"/>
          <w:lang w:eastAsia="ko-KR"/>
          <w14:ligatures w14:val="standardContextual"/>
        </w:rPr>
        <w:t xml:space="preserve">side, </w:t>
      </w:r>
      <w:r w:rsidRPr="00EB483D">
        <w:rPr>
          <w:rFonts w:ascii="Calibri" w:eastAsia="SimSun" w:hAnsi="Calibri" w:cs="Calibri"/>
          <w:strike/>
          <w:color w:val="FF0000"/>
          <w:kern w:val="2"/>
          <w:lang w:eastAsia="ko-KR"/>
          <w14:ligatures w14:val="standardContextual"/>
        </w:rPr>
        <w:t>performance metrics</w:t>
      </w:r>
      <w:r w:rsidRPr="00EB483D">
        <w:rPr>
          <w:rFonts w:ascii="Calibri" w:eastAsia="SimSun" w:hAnsi="Calibri" w:cs="Calibri"/>
          <w:color w:val="FF0000"/>
          <w:kern w:val="2"/>
          <w:lang w:eastAsia="ko-KR"/>
          <w14:ligatures w14:val="standardContextual"/>
        </w:rPr>
        <w:t xml:space="preserve">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Calibri"/>
          <w:kern w:val="2"/>
          <w:lang w:eastAsia="ko-KR"/>
          <w14:ligatures w14:val="standardContextual"/>
        </w:rPr>
        <w:t xml:space="preserve">can be generated </w:t>
      </w:r>
      <w:r>
        <w:rPr>
          <w:rFonts w:ascii="Calibri" w:eastAsia="SimSun" w:hAnsi="Calibri" w:cs="Calibri"/>
          <w:kern w:val="2"/>
          <w:lang w:eastAsia="ko-KR"/>
          <w14:ligatures w14:val="standardContextual"/>
        </w:rPr>
        <w:tab/>
      </w:r>
      <w:r w:rsidRPr="00EB483D">
        <w:rPr>
          <w:rFonts w:ascii="Calibri" w:eastAsia="SimSun" w:hAnsi="Calibri" w:cs="Calibri"/>
          <w:kern w:val="2"/>
          <w:lang w:eastAsia="ko-KR"/>
          <w14:ligatures w14:val="standardContextual"/>
        </w:rPr>
        <w:t>by UE</w:t>
      </w:r>
      <w:r w:rsidRPr="00EB483D">
        <w:rPr>
          <w:rFonts w:ascii="Calibri" w:eastAsia="SimSun" w:hAnsi="Calibri" w:cs="Calibri"/>
          <w:color w:val="FF0000"/>
          <w:kern w:val="2"/>
          <w:lang w:eastAsia="ko-KR"/>
          <w14:ligatures w14:val="standardContextual"/>
        </w:rPr>
        <w:t xml:space="preserve"> </w:t>
      </w:r>
      <w:r w:rsidRPr="00EB483D">
        <w:rPr>
          <w:rFonts w:ascii="Calibri" w:eastAsia="SimSun" w:hAnsi="Calibri" w:cs="Calibri"/>
          <w:kern w:val="2"/>
          <w:lang w:eastAsia="ko-KR"/>
          <w14:ligatures w14:val="standardContextual"/>
        </w:rPr>
        <w:t>and terminated at gNB</w:t>
      </w:r>
      <w:r w:rsidRPr="00EB483D">
        <w:rPr>
          <w:rFonts w:ascii="Calibri" w:eastAsia="SimSun" w:hAnsi="Calibri" w:cs="Calibri"/>
          <w:strike/>
          <w:color w:val="5B9BD5" w:themeColor="accent1"/>
          <w:kern w:val="2"/>
          <w:lang w:eastAsia="ko-KR"/>
          <w14:ligatures w14:val="standardContextual"/>
        </w:rPr>
        <w:t>/OTT</w:t>
      </w:r>
      <w:r w:rsidRPr="00EB483D">
        <w:rPr>
          <w:rFonts w:ascii="Calibri" w:eastAsia="SimSun" w:hAnsi="Calibri" w:cs="Calibri"/>
          <w:kern w:val="2"/>
          <w:lang w:eastAsia="ko-KR"/>
          <w14:ligatures w14:val="standardContextual"/>
        </w:rPr>
        <w:t>.</w:t>
      </w:r>
    </w:p>
    <w:p w14:paraId="154D16DB"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color w:val="FF0000"/>
          <w:kern w:val="2"/>
          <w:lang w:eastAsia="ko-KR"/>
          <w14:ligatures w14:val="standardContextual"/>
        </w:rPr>
        <w:t>For (real-time) model monitoring at the UE side,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Calibri"/>
          <w:color w:val="FF0000"/>
          <w:kern w:val="2"/>
          <w:lang w:eastAsia="ko-KR"/>
          <w14:ligatures w14:val="standardContextual"/>
        </w:rPr>
        <w:t>can be generated by gNB and terminated at UE.</w:t>
      </w:r>
    </w:p>
    <w:p w14:paraId="4972952B" w14:textId="77777777" w:rsidR="00500918" w:rsidRPr="00EB483D" w:rsidRDefault="00500918" w:rsidP="00500918">
      <w:pPr>
        <w:numPr>
          <w:ilvl w:val="0"/>
          <w:numId w:val="141"/>
        </w:numPr>
        <w:spacing w:after="160" w:line="256" w:lineRule="auto"/>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For positioning enhancement use case:</w:t>
      </w:r>
    </w:p>
    <w:p w14:paraId="4BD162A5"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For model training, training data can be generated by UE/</w:t>
      </w:r>
      <w:r w:rsidRPr="00EB483D">
        <w:rPr>
          <w:rFonts w:ascii="Calibri" w:eastAsia="SimSun" w:hAnsi="Calibri" w:cs="Calibri"/>
          <w:color w:val="FF0000"/>
          <w:kern w:val="2"/>
          <w:lang w:eastAsia="ko-KR"/>
          <w14:ligatures w14:val="standardContextual"/>
        </w:rPr>
        <w:t>PRU</w:t>
      </w:r>
      <w:r w:rsidRPr="00EB483D">
        <w:rPr>
          <w:rFonts w:ascii="Calibri" w:eastAsia="SimSun" w:hAnsi="Calibri" w:cs="Calibri"/>
          <w:kern w:val="2"/>
          <w:lang w:eastAsia="ko-KR"/>
          <w14:ligatures w14:val="standardContextual"/>
        </w:rPr>
        <w:t>/gNB/</w:t>
      </w:r>
      <w:r w:rsidRPr="00EB483D">
        <w:rPr>
          <w:rFonts w:ascii="Calibri" w:eastAsia="SimSun" w:hAnsi="Calibri" w:cs="Calibri"/>
          <w:color w:val="FF0000"/>
          <w:kern w:val="2"/>
          <w:lang w:eastAsia="ko-KR"/>
          <w14:ligatures w14:val="standardContextual"/>
        </w:rPr>
        <w:t xml:space="preserve">LMF </w:t>
      </w:r>
      <w:r w:rsidRPr="00EB483D">
        <w:rPr>
          <w:rFonts w:ascii="Calibri" w:eastAsia="SimSun" w:hAnsi="Calibri" w:cs="Calibri"/>
          <w:kern w:val="2"/>
          <w:lang w:eastAsia="ko-KR"/>
          <w14:ligatures w14:val="standardContextual"/>
        </w:rPr>
        <w:t xml:space="preserve">and terminated at </w:t>
      </w:r>
      <w:r w:rsidRPr="00EB483D">
        <w:rPr>
          <w:rFonts w:ascii="Calibri" w:eastAsia="SimSun" w:hAnsi="Calibri" w:cs="Calibri"/>
          <w:color w:val="FF0000"/>
          <w:kern w:val="2"/>
          <w:lang w:eastAsia="ko-KR"/>
          <w14:ligatures w14:val="standardContextual"/>
        </w:rPr>
        <w:t>NW</w:t>
      </w:r>
      <w:r w:rsidRPr="00EB483D">
        <w:rPr>
          <w:rFonts w:ascii="Calibri" w:eastAsia="SimSun" w:hAnsi="Calibri" w:cs="Calibri"/>
          <w:strike/>
          <w:color w:val="FF0000"/>
          <w:kern w:val="2"/>
          <w:lang w:eastAsia="ko-KR"/>
          <w14:ligatures w14:val="standardContextual"/>
        </w:rPr>
        <w:t>LMF</w:t>
      </w:r>
      <w:r w:rsidRPr="00EB483D">
        <w:rPr>
          <w:rFonts w:ascii="Calibri" w:eastAsia="SimSun" w:hAnsi="Calibri" w:cs="Calibri"/>
          <w:kern w:val="2"/>
          <w:lang w:eastAsia="ko-KR"/>
          <w14:ligatures w14:val="standardContextual"/>
        </w:rPr>
        <w:t>/OTT server.</w:t>
      </w:r>
    </w:p>
    <w:p w14:paraId="3AC22D7B"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w:t>
      </w:r>
      <w:r w:rsidRPr="00EB483D">
        <w:rPr>
          <w:rFonts w:ascii="Calibri" w:eastAsia="SimSun" w:hAnsi="Calibri" w:cs="Calibri"/>
          <w:color w:val="FF0000"/>
          <w:kern w:val="2"/>
          <w:lang w:eastAsia="ko-KR"/>
          <w14:ligatures w14:val="standardContextual"/>
        </w:rPr>
        <w:t>LMF</w:t>
      </w:r>
      <w:r w:rsidRPr="00EB483D">
        <w:rPr>
          <w:rFonts w:ascii="Calibri" w:eastAsia="SimSun" w:hAnsi="Calibri" w:cs="Calibri"/>
          <w:strike/>
          <w:color w:val="FF0000"/>
          <w:kern w:val="2"/>
          <w:lang w:eastAsia="ko-KR"/>
          <w14:ligatures w14:val="standardContextual"/>
        </w:rPr>
        <w:t>NW</w:t>
      </w:r>
      <w:r w:rsidRPr="00EB483D">
        <w:rPr>
          <w:rFonts w:ascii="Calibri" w:eastAsia="SimSun" w:hAnsi="Calibri" w:cs="Calibri"/>
          <w:kern w:val="2"/>
          <w:lang w:eastAsia="ko-KR"/>
          <w14:ligatures w14:val="standardContextual"/>
        </w:rPr>
        <w:t>-sided model inference</w:t>
      </w:r>
      <w:r w:rsidRPr="00EB483D">
        <w:rPr>
          <w:rFonts w:ascii="Calibri" w:eastAsia="SimSun" w:hAnsi="Calibri" w:cs="Calibri"/>
          <w:color w:val="FF0000"/>
          <w:kern w:val="2"/>
          <w:lang w:eastAsia="ko-KR"/>
          <w14:ligatures w14:val="standardContextual"/>
        </w:rPr>
        <w:t xml:space="preserve"> (Case 2b, Case 3b)</w:t>
      </w:r>
      <w:r w:rsidRPr="00EB483D">
        <w:rPr>
          <w:rFonts w:ascii="Calibri" w:eastAsia="SimSun" w:hAnsi="Calibri" w:cs="Calibri"/>
          <w:kern w:val="2"/>
          <w:lang w:eastAsia="ko-KR"/>
          <w14:ligatures w14:val="standardContextual"/>
        </w:rPr>
        <w:t xml:space="preserve">, input data </w:t>
      </w:r>
      <w:r w:rsidRPr="00EB483D">
        <w:rPr>
          <w:rFonts w:ascii="Calibri" w:eastAsia="SimSun" w:hAnsi="Calibri" w:cs="Calibri"/>
          <w:color w:val="FF0000"/>
          <w:kern w:val="2"/>
          <w:lang w:eastAsia="ko-KR"/>
          <w14:ligatures w14:val="standardContextual"/>
        </w:rPr>
        <w:t xml:space="preserve">and assistance information (if needed) </w:t>
      </w:r>
      <w:r w:rsidRPr="00EB483D">
        <w:rPr>
          <w:rFonts w:ascii="Calibri" w:eastAsia="SimSun" w:hAnsi="Calibri" w:cs="Calibri"/>
          <w:kern w:val="2"/>
          <w:lang w:eastAsia="ko-KR"/>
          <w14:ligatures w14:val="standardContextual"/>
        </w:rPr>
        <w:t>can be generated by UE/gNB and terminated at LMF</w:t>
      </w:r>
      <w:r w:rsidRPr="00EB483D">
        <w:rPr>
          <w:rFonts w:ascii="Calibri" w:eastAsia="SimSun" w:hAnsi="Calibri" w:cs="Calibri"/>
          <w:strike/>
          <w:color w:val="FF0000"/>
          <w:kern w:val="2"/>
          <w:lang w:eastAsia="ko-KR"/>
          <w14:ligatures w14:val="standardContextual"/>
        </w:rPr>
        <w:t xml:space="preserve"> and/or gNB</w:t>
      </w:r>
      <w:r w:rsidRPr="00EB483D">
        <w:rPr>
          <w:rFonts w:ascii="Calibri" w:eastAsia="SimSun" w:hAnsi="Calibri" w:cs="Calibri"/>
          <w:kern w:val="2"/>
          <w:lang w:eastAsia="ko-KR"/>
          <w14:ligatures w14:val="standardContextual"/>
        </w:rPr>
        <w:t>.</w:t>
      </w:r>
    </w:p>
    <w:p w14:paraId="4657A3D8"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color w:val="FF0000"/>
          <w:kern w:val="2"/>
          <w:lang w:eastAsia="ko-KR"/>
          <w14:ligatures w14:val="standardContextual"/>
        </w:rPr>
      </w:pPr>
      <w:r w:rsidRPr="00EB483D">
        <w:rPr>
          <w:rFonts w:ascii="Calibri" w:eastAsia="SimSun" w:hAnsi="Calibri" w:cs="Calibri"/>
          <w:color w:val="FF0000"/>
          <w:kern w:val="2"/>
          <w:lang w:eastAsia="ko-KR"/>
          <w14:ligatures w14:val="standardContextual"/>
        </w:rPr>
        <w:t>For gNB-sided model inference (Case 3a), assistance information (if needed) can be generated by LMF and terminated at gNB.</w:t>
      </w:r>
    </w:p>
    <w:p w14:paraId="2B357F58"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UE-side model inference </w:t>
      </w:r>
      <w:r w:rsidRPr="00EB483D">
        <w:rPr>
          <w:rFonts w:ascii="Calibri" w:eastAsia="SimSun" w:hAnsi="Calibri" w:cs="Calibri"/>
          <w:color w:val="FF0000"/>
          <w:kern w:val="2"/>
          <w:lang w:eastAsia="ko-KR"/>
          <w14:ligatures w14:val="standardContextual"/>
        </w:rPr>
        <w:t>(Case 1, Case 2a)</w:t>
      </w:r>
      <w:r w:rsidRPr="00EB483D">
        <w:rPr>
          <w:rFonts w:ascii="Calibri" w:eastAsia="SimSun" w:hAnsi="Calibri" w:cs="Calibri"/>
          <w:kern w:val="2"/>
          <w:lang w:eastAsia="ko-KR"/>
          <w14:ligatures w14:val="standardContextual"/>
        </w:rPr>
        <w:t xml:space="preserve">, </w:t>
      </w:r>
      <w:r w:rsidRPr="00EB483D">
        <w:rPr>
          <w:rFonts w:ascii="Calibri" w:eastAsia="SimSun" w:hAnsi="Calibri" w:cs="Calibri"/>
          <w:strike/>
          <w:color w:val="FF0000"/>
          <w:kern w:val="2"/>
          <w:lang w:eastAsia="ko-KR"/>
          <w14:ligatures w14:val="standardContextual"/>
        </w:rPr>
        <w:t>input data/</w:t>
      </w:r>
      <w:r w:rsidRPr="00EB483D">
        <w:rPr>
          <w:rFonts w:ascii="Calibri" w:eastAsia="SimSun" w:hAnsi="Calibri" w:cs="Calibri"/>
          <w:kern w:val="2"/>
          <w:lang w:eastAsia="ko-KR"/>
          <w14:ligatures w14:val="standardContextual"/>
        </w:rPr>
        <w:t xml:space="preserve">assistance information </w:t>
      </w:r>
      <w:r w:rsidRPr="00EB483D">
        <w:rPr>
          <w:rFonts w:ascii="Calibri" w:eastAsia="SimSun" w:hAnsi="Calibri" w:cs="Calibri"/>
          <w:color w:val="FF0000"/>
          <w:kern w:val="2"/>
          <w:lang w:eastAsia="ko-KR"/>
          <w14:ligatures w14:val="standardContextual"/>
        </w:rPr>
        <w:t xml:space="preserve">(if needed) </w:t>
      </w:r>
      <w:r w:rsidRPr="00EB483D">
        <w:rPr>
          <w:rFonts w:ascii="Calibri" w:eastAsia="SimSun" w:hAnsi="Calibri" w:cs="Calibri"/>
          <w:kern w:val="2"/>
          <w:lang w:eastAsia="ko-KR"/>
          <w14:ligatures w14:val="standardContextual"/>
        </w:rPr>
        <w:t>can be generated by LMF/gNB and terminated at the UE.</w:t>
      </w:r>
    </w:p>
    <w:p w14:paraId="3E631FB2"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zh-CN"/>
          <w14:ligatures w14:val="standardContextual"/>
        </w:rPr>
      </w:pPr>
      <w:r w:rsidRPr="00EB483D">
        <w:rPr>
          <w:rFonts w:ascii="Calibri" w:eastAsia="SimSun" w:hAnsi="Calibri" w:cs="Calibri"/>
          <w:kern w:val="2"/>
          <w:lang w:eastAsia="ko-KR"/>
          <w14:ligatures w14:val="standardContextual"/>
        </w:rPr>
        <w:t xml:space="preserve">For </w:t>
      </w:r>
      <w:r w:rsidRPr="00EB483D">
        <w:rPr>
          <w:rFonts w:ascii="Calibri" w:eastAsia="SimSun" w:hAnsi="Calibri" w:cs="Calibri"/>
          <w:color w:val="FF0000"/>
          <w:kern w:val="2"/>
          <w:lang w:eastAsia="ko-KR"/>
          <w14:ligatures w14:val="standardContextual"/>
        </w:rPr>
        <w:t xml:space="preserve">(real-time) </w:t>
      </w:r>
      <w:r w:rsidRPr="00EB483D">
        <w:rPr>
          <w:rFonts w:ascii="Calibri" w:eastAsia="SimSun" w:hAnsi="Calibri" w:cs="Calibri"/>
          <w:kern w:val="2"/>
          <w:lang w:eastAsia="ko-KR"/>
          <w14:ligatures w14:val="standardContextual"/>
        </w:rPr>
        <w:t xml:space="preserve">model monitoring at the </w:t>
      </w:r>
      <w:r w:rsidRPr="00EB483D">
        <w:rPr>
          <w:rFonts w:ascii="Calibri" w:eastAsia="SimSun" w:hAnsi="Calibri" w:cs="Calibri"/>
          <w:strike/>
          <w:color w:val="FF0000"/>
          <w:kern w:val="2"/>
          <w:lang w:eastAsia="ko-KR"/>
          <w14:ligatures w14:val="standardContextual"/>
        </w:rPr>
        <w:t>NW</w:t>
      </w:r>
      <w:r w:rsidRPr="00EB483D">
        <w:rPr>
          <w:rFonts w:ascii="Calibri" w:eastAsia="SimSun" w:hAnsi="Calibri" w:cs="Calibri"/>
          <w:color w:val="FF0000"/>
          <w:kern w:val="2"/>
          <w:lang w:eastAsia="ko-KR"/>
          <w14:ligatures w14:val="standardContextual"/>
        </w:rPr>
        <w:t>LMF</w:t>
      </w:r>
      <w:r w:rsidRPr="00EB483D">
        <w:rPr>
          <w:rFonts w:ascii="Calibri" w:eastAsia="SimSun" w:hAnsi="Calibri" w:cs="Calibri"/>
          <w:strike/>
          <w:color w:val="5B9BD5" w:themeColor="accent1"/>
          <w:kern w:val="2"/>
          <w:lang w:eastAsia="ko-KR"/>
          <w14:ligatures w14:val="standardContextual"/>
        </w:rPr>
        <w:t>/OTT</w:t>
      </w:r>
      <w:r w:rsidRPr="00EB483D">
        <w:rPr>
          <w:rFonts w:ascii="Calibri" w:eastAsia="SimSun" w:hAnsi="Calibri" w:cs="Calibri"/>
          <w:color w:val="FF0000"/>
          <w:kern w:val="2"/>
          <w:lang w:eastAsia="ko-KR"/>
          <w14:ligatures w14:val="standardContextual"/>
        </w:rPr>
        <w:t xml:space="preserve"> </w:t>
      </w:r>
      <w:r w:rsidRPr="00EB483D">
        <w:rPr>
          <w:rFonts w:ascii="Calibri" w:eastAsia="SimSun" w:hAnsi="Calibri" w:cs="Calibri"/>
          <w:kern w:val="2"/>
          <w:lang w:eastAsia="ko-KR"/>
          <w14:ligatures w14:val="standardContextual"/>
        </w:rPr>
        <w:t xml:space="preserve">side, </w:t>
      </w:r>
      <w:r w:rsidRPr="00EB483D">
        <w:rPr>
          <w:rFonts w:ascii="Calibri" w:eastAsia="SimSun" w:hAnsi="Calibri" w:cs="Calibri"/>
          <w:strike/>
          <w:color w:val="FF0000"/>
          <w:kern w:val="2"/>
          <w:lang w:eastAsia="ko-KR"/>
          <w14:ligatures w14:val="standardContextual"/>
        </w:rPr>
        <w:t>performance metrics</w:t>
      </w:r>
      <w:r w:rsidRPr="00EB483D">
        <w:rPr>
          <w:rFonts w:ascii="Calibri" w:eastAsia="SimSun" w:hAnsi="Calibri" w:cs="Calibri"/>
          <w:color w:val="FF0000"/>
          <w:kern w:val="2"/>
          <w:lang w:eastAsia="ko-KR"/>
          <w14:ligatures w14:val="standardContextual"/>
        </w:rPr>
        <w:t xml:space="preserve">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Arial"/>
          <w:kern w:val="2"/>
          <w:lang w:eastAsia="ko-KR"/>
          <w14:ligatures w14:val="standardContextual"/>
        </w:rPr>
        <w:t>can be generated by UE/gNB and terminated at LMF</w:t>
      </w:r>
      <w:r w:rsidRPr="00EB483D">
        <w:rPr>
          <w:rFonts w:ascii="Calibri" w:eastAsia="SimSun" w:hAnsi="Calibri" w:cs="Arial"/>
          <w:strike/>
          <w:color w:val="5B9BD5" w:themeColor="accent1"/>
          <w:kern w:val="2"/>
          <w:lang w:eastAsia="ko-KR"/>
          <w14:ligatures w14:val="standardContextual"/>
        </w:rPr>
        <w:t>/OTT</w:t>
      </w:r>
      <w:r w:rsidRPr="00EB483D">
        <w:rPr>
          <w:rFonts w:ascii="Calibri" w:eastAsia="SimSun" w:hAnsi="Calibri" w:cs="Arial"/>
          <w:kern w:val="2"/>
          <w:lang w:eastAsia="ko-KR"/>
          <w14:ligatures w14:val="standardContextual"/>
        </w:rPr>
        <w:t>.</w:t>
      </w:r>
    </w:p>
    <w:p w14:paraId="7BC3C980"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color w:val="FF0000"/>
          <w:kern w:val="2"/>
          <w:lang w:eastAsia="ko-KR"/>
          <w14:ligatures w14:val="standardContextual"/>
        </w:rPr>
      </w:pPr>
      <w:r w:rsidRPr="00EB483D">
        <w:rPr>
          <w:rFonts w:ascii="Calibri" w:eastAsia="SimSun" w:hAnsi="Calibri" w:cs="Calibri"/>
          <w:color w:val="FF0000"/>
          <w:kern w:val="2"/>
          <w:lang w:eastAsia="ko-KR"/>
          <w14:ligatures w14:val="standardContextual"/>
        </w:rPr>
        <w:t>For (real-time) model monitoring at the UE side of the UE-side model,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Calibri"/>
          <w:color w:val="FF0000"/>
          <w:kern w:val="2"/>
          <w:lang w:eastAsia="ko-KR"/>
          <w14:ligatures w14:val="standardContextual"/>
        </w:rPr>
        <w:t>can be generated by gNB/LMF and terminated at UE.</w:t>
      </w:r>
    </w:p>
    <w:p w14:paraId="21162B8A"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color w:val="FF0000"/>
          <w:kern w:val="2"/>
          <w:lang w:eastAsia="ko-KR"/>
          <w14:ligatures w14:val="standardContextual"/>
        </w:rPr>
      </w:pPr>
      <w:r w:rsidRPr="00EB483D">
        <w:rPr>
          <w:rFonts w:ascii="Calibri" w:eastAsia="SimSun" w:hAnsi="Calibri" w:cs="Calibri"/>
          <w:color w:val="FF0000"/>
          <w:kern w:val="2"/>
          <w:lang w:eastAsia="ko-KR"/>
          <w14:ligatures w14:val="standardContextual"/>
        </w:rPr>
        <w:lastRenderedPageBreak/>
        <w:t>For (real-time) model monitoring at the gNB side of the gNB-side model,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Calibri"/>
          <w:color w:val="FF0000"/>
          <w:kern w:val="2"/>
          <w:lang w:eastAsia="ko-KR"/>
          <w14:ligatures w14:val="standardContextual"/>
        </w:rPr>
        <w:t>can be generated by LMF and terminated at gNB.</w:t>
      </w:r>
    </w:p>
    <w:p w14:paraId="6A91004E" w14:textId="77777777" w:rsidR="00500918" w:rsidRPr="00EB483D" w:rsidRDefault="00500918" w:rsidP="00500918">
      <w:pPr>
        <w:spacing w:after="160" w:line="256" w:lineRule="auto"/>
        <w:rPr>
          <w:rFonts w:ascii="Arial" w:eastAsia="SimSun" w:hAnsi="Arial" w:cs="Arial"/>
          <w:kern w:val="2"/>
          <w:lang w:eastAsia="zh-CN"/>
          <w14:ligatures w14:val="standardContextual"/>
        </w:rPr>
      </w:pPr>
    </w:p>
    <w:p w14:paraId="57C5B2DC"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r w:rsidRPr="00EB483D">
        <w:rPr>
          <w:rFonts w:ascii="Calibri" w:eastAsia="SimSun" w:hAnsi="Calibri" w:cs="Calibri"/>
          <w:kern w:val="2"/>
          <w:lang w:eastAsia="zh-CN"/>
          <w14:ligatures w14:val="standardContextual"/>
        </w:rPr>
        <w:t>Note: For CSI prediction, the entities for data generation and termination are under RAN1 discussion.</w:t>
      </w:r>
    </w:p>
    <w:p w14:paraId="566B8BCB" w14:textId="77777777" w:rsidR="00500918" w:rsidRPr="00EB483D" w:rsidRDefault="00500918" w:rsidP="00500918">
      <w:pPr>
        <w:spacing w:after="160" w:line="256" w:lineRule="auto"/>
        <w:rPr>
          <w:rFonts w:ascii="Calibri" w:eastAsia="SimSun" w:hAnsi="Calibri" w:cs="Calibri"/>
          <w:kern w:val="2"/>
          <w:highlight w:val="yellow"/>
          <w:lang w:eastAsia="zh-CN"/>
          <w14:ligatures w14:val="standardContextual"/>
        </w:rPr>
      </w:pPr>
    </w:p>
    <w:p w14:paraId="76DEDDD5"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r w:rsidRPr="00EB483D">
        <w:rPr>
          <w:rFonts w:ascii="Calibri" w:eastAsia="SimSun" w:hAnsi="Calibri" w:cs="Calibri"/>
          <w:kern w:val="2"/>
          <w:lang w:eastAsia="zh-CN"/>
          <w14:ligatures w14:val="standardContextual"/>
        </w:rPr>
        <w:t>Note: RAN1 notes that, regarding training, different NW entities for training (gNB/CN/LMF/OAM) is out of RAN1’s expertise that RAN1 cannot confirm. RAN1 simply denoted them as NW in the reply.</w:t>
      </w:r>
    </w:p>
    <w:p w14:paraId="5EF13494"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p>
    <w:p w14:paraId="667B09E0"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r w:rsidRPr="00EB483D">
        <w:rPr>
          <w:rFonts w:ascii="Calibri" w:eastAsia="SimSun" w:hAnsi="Calibri" w:cs="Calibri"/>
          <w:kern w:val="2"/>
          <w:lang w:eastAsia="zh-CN"/>
          <w14:ligatures w14:val="standardContextual"/>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tbl>
      <w:tblPr>
        <w:tblStyle w:val="TableGrid"/>
        <w:tblW w:w="0" w:type="auto"/>
        <w:tblLook w:val="04A0" w:firstRow="1" w:lastRow="0" w:firstColumn="1" w:lastColumn="0" w:noHBand="0" w:noVBand="1"/>
      </w:tblPr>
      <w:tblGrid>
        <w:gridCol w:w="2235"/>
        <w:gridCol w:w="7727"/>
      </w:tblGrid>
      <w:tr w:rsidR="00500918" w:rsidRPr="00AE377F" w14:paraId="2A88F439" w14:textId="77777777" w:rsidTr="00DB25F2">
        <w:tc>
          <w:tcPr>
            <w:tcW w:w="2235" w:type="dxa"/>
            <w:shd w:val="clear" w:color="auto" w:fill="D9D9D9" w:themeFill="background1" w:themeFillShade="D9"/>
          </w:tcPr>
          <w:p w14:paraId="0694E512" w14:textId="77777777" w:rsidR="00500918" w:rsidRPr="00AE377F" w:rsidRDefault="00500918" w:rsidP="00DB25F2">
            <w:pPr>
              <w:jc w:val="center"/>
              <w:rPr>
                <w:rFonts w:cstheme="minorHAnsi"/>
                <w:b/>
                <w:bCs/>
              </w:rPr>
            </w:pPr>
            <w:r w:rsidRPr="00AE377F">
              <w:rPr>
                <w:rFonts w:cstheme="minorHAnsi"/>
                <w:b/>
                <w:bCs/>
              </w:rPr>
              <w:t>Company</w:t>
            </w:r>
          </w:p>
        </w:tc>
        <w:tc>
          <w:tcPr>
            <w:tcW w:w="7727" w:type="dxa"/>
            <w:shd w:val="clear" w:color="auto" w:fill="D9D9D9" w:themeFill="background1" w:themeFillShade="D9"/>
          </w:tcPr>
          <w:p w14:paraId="19248EDA" w14:textId="77777777" w:rsidR="00500918" w:rsidRPr="00AE377F" w:rsidRDefault="00500918" w:rsidP="00DB25F2">
            <w:pPr>
              <w:jc w:val="center"/>
              <w:rPr>
                <w:rFonts w:cstheme="minorHAnsi"/>
                <w:b/>
                <w:bCs/>
              </w:rPr>
            </w:pPr>
            <w:r w:rsidRPr="00AE377F">
              <w:rPr>
                <w:rFonts w:cstheme="minorHAnsi"/>
                <w:b/>
                <w:bCs/>
              </w:rPr>
              <w:t>Comments</w:t>
            </w:r>
          </w:p>
        </w:tc>
      </w:tr>
      <w:tr w:rsidR="00500918" w:rsidRPr="00AE377F" w14:paraId="4FFA81BE" w14:textId="77777777" w:rsidTr="00DB25F2">
        <w:tc>
          <w:tcPr>
            <w:tcW w:w="2235" w:type="dxa"/>
          </w:tcPr>
          <w:p w14:paraId="630DFCEE" w14:textId="77777777" w:rsidR="00500918" w:rsidRPr="00AE377F" w:rsidRDefault="00500918" w:rsidP="00DB25F2">
            <w:pPr>
              <w:rPr>
                <w:rFonts w:cstheme="minorHAnsi"/>
                <w:lang w:eastAsia="zh-CN"/>
              </w:rPr>
            </w:pPr>
          </w:p>
        </w:tc>
        <w:tc>
          <w:tcPr>
            <w:tcW w:w="7727" w:type="dxa"/>
          </w:tcPr>
          <w:p w14:paraId="2AAD2894" w14:textId="77777777" w:rsidR="00500918" w:rsidRPr="00AE377F" w:rsidRDefault="00500918" w:rsidP="00DB25F2">
            <w:pPr>
              <w:rPr>
                <w:rFonts w:cstheme="minorHAnsi"/>
                <w:b/>
              </w:rPr>
            </w:pPr>
          </w:p>
        </w:tc>
      </w:tr>
      <w:tr w:rsidR="00500918" w:rsidRPr="00AE377F" w14:paraId="64DE2C1D" w14:textId="77777777" w:rsidTr="00DB25F2">
        <w:tc>
          <w:tcPr>
            <w:tcW w:w="2235" w:type="dxa"/>
          </w:tcPr>
          <w:p w14:paraId="585036E8" w14:textId="77777777" w:rsidR="00500918" w:rsidRPr="00AE377F" w:rsidRDefault="00500918" w:rsidP="00DB25F2">
            <w:pPr>
              <w:rPr>
                <w:rFonts w:cstheme="minorHAnsi"/>
                <w:lang w:eastAsia="zh-CN"/>
              </w:rPr>
            </w:pPr>
          </w:p>
        </w:tc>
        <w:tc>
          <w:tcPr>
            <w:tcW w:w="7727" w:type="dxa"/>
          </w:tcPr>
          <w:p w14:paraId="185736CE" w14:textId="77777777" w:rsidR="00500918" w:rsidRPr="00AE377F" w:rsidRDefault="00500918" w:rsidP="00DB25F2">
            <w:pPr>
              <w:rPr>
                <w:rFonts w:eastAsia="Malgun Gothic" w:cstheme="minorHAnsi"/>
                <w:lang w:eastAsia="ko-KR"/>
              </w:rPr>
            </w:pPr>
          </w:p>
        </w:tc>
      </w:tr>
    </w:tbl>
    <w:p w14:paraId="1936B6BC" w14:textId="77777777" w:rsidR="00500918" w:rsidRPr="00EB483D" w:rsidRDefault="00500918" w:rsidP="00500918">
      <w:pPr>
        <w:spacing w:line="360" w:lineRule="auto"/>
        <w:rPr>
          <w:rFonts w:eastAsia="SimSun" w:cstheme="minorHAnsi"/>
          <w:bCs/>
          <w:iCs/>
          <w:lang w:eastAsia="zh-CN"/>
        </w:rPr>
      </w:pPr>
    </w:p>
    <w:p w14:paraId="55CFE4CA" w14:textId="77777777" w:rsidR="00500918" w:rsidRDefault="00500918"/>
    <w:p w14:paraId="56FEF298" w14:textId="77777777" w:rsidR="0087409F" w:rsidRDefault="00E97363">
      <w:pPr>
        <w:pStyle w:val="Heading3"/>
        <w:numPr>
          <w:ilvl w:val="2"/>
          <w:numId w:val="17"/>
        </w:numPr>
      </w:pPr>
      <w:r>
        <w:t>Answer to Part B: Aspects of data collection that require RAN1 feedback/inputs</w:t>
      </w:r>
    </w:p>
    <w:p w14:paraId="0DAD9C42" w14:textId="77777777" w:rsidR="0087409F" w:rsidRDefault="00E97363">
      <w:pPr>
        <w:rPr>
          <w:lang w:val="en-GB"/>
        </w:rPr>
      </w:pPr>
      <w:r>
        <w:rPr>
          <w:lang w:val="en-GB"/>
        </w:rPr>
        <w:t>RAN2 has asked RAN1:</w:t>
      </w:r>
    </w:p>
    <w:tbl>
      <w:tblPr>
        <w:tblStyle w:val="TableGrid"/>
        <w:tblW w:w="0" w:type="auto"/>
        <w:tblLook w:val="04A0" w:firstRow="1" w:lastRow="0" w:firstColumn="1" w:lastColumn="0" w:noHBand="0" w:noVBand="1"/>
      </w:tblPr>
      <w:tblGrid>
        <w:gridCol w:w="9962"/>
      </w:tblGrid>
      <w:tr w:rsidR="0087409F" w14:paraId="2BF48675" w14:textId="77777777">
        <w:tc>
          <w:tcPr>
            <w:tcW w:w="9962" w:type="dxa"/>
          </w:tcPr>
          <w:p w14:paraId="5850427A" w14:textId="77777777" w:rsidR="0087409F" w:rsidRDefault="00E97363">
            <w:pPr>
              <w:spacing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discussion on data collection in RAN2 for further progress, RAN2 would like RAN1 to provide feedback/inputs on the following essential aspects:</w:t>
            </w:r>
          </w:p>
          <w:p w14:paraId="1A132C7F" w14:textId="77777777" w:rsidR="0087409F" w:rsidRDefault="00E97363">
            <w:pPr>
              <w:pStyle w:val="ListParagraph"/>
              <w:numPr>
                <w:ilvl w:val="0"/>
                <w:numId w:val="115"/>
              </w:numPr>
              <w:spacing w:line="312" w:lineRule="auto"/>
              <w:ind w:left="780"/>
              <w:jc w:val="left"/>
              <w:rPr>
                <w:rFonts w:ascii="Arial" w:hAnsi="Arial" w:cs="Arial"/>
                <w:sz w:val="20"/>
              </w:rPr>
            </w:pPr>
            <w:r>
              <w:rPr>
                <w:rFonts w:ascii="Arial" w:hAnsi="Arial" w:cs="Arial"/>
                <w:sz w:val="20"/>
                <w:szCs w:val="20"/>
              </w:rPr>
              <w:t>Data content</w:t>
            </w:r>
          </w:p>
          <w:p w14:paraId="6C9EC65F" w14:textId="77777777" w:rsidR="0087409F" w:rsidRDefault="00E97363">
            <w:pPr>
              <w:pStyle w:val="ListParagraph"/>
              <w:numPr>
                <w:ilvl w:val="0"/>
                <w:numId w:val="115"/>
              </w:numPr>
              <w:spacing w:line="312" w:lineRule="auto"/>
              <w:ind w:left="780"/>
              <w:jc w:val="left"/>
              <w:rPr>
                <w:rFonts w:ascii="Arial" w:hAnsi="Arial" w:cs="Arial"/>
                <w:sz w:val="20"/>
                <w:szCs w:val="20"/>
              </w:rPr>
            </w:pPr>
            <w:r>
              <w:rPr>
                <w:rFonts w:ascii="Arial" w:hAnsi="Arial" w:cs="Arial" w:hint="eastAsia"/>
                <w:sz w:val="20"/>
                <w:szCs w:val="20"/>
              </w:rPr>
              <w:t>T</w:t>
            </w:r>
            <w:r>
              <w:rPr>
                <w:rFonts w:ascii="Arial" w:hAnsi="Arial" w:cs="Arial"/>
                <w:sz w:val="20"/>
                <w:szCs w:val="20"/>
              </w:rPr>
              <w:t>ypical data size (value or value range) of the identified data content</w:t>
            </w:r>
          </w:p>
          <w:p w14:paraId="222D1A3B" w14:textId="77777777" w:rsidR="0087409F" w:rsidRDefault="00E97363">
            <w:pPr>
              <w:pStyle w:val="ListParagraph"/>
              <w:numPr>
                <w:ilvl w:val="0"/>
                <w:numId w:val="115"/>
              </w:numPr>
              <w:spacing w:line="312" w:lineRule="auto"/>
              <w:ind w:left="780"/>
              <w:jc w:val="left"/>
              <w:rPr>
                <w:rFonts w:ascii="Arial" w:hAnsi="Arial" w:cs="Arial"/>
                <w:sz w:val="20"/>
              </w:rPr>
            </w:pPr>
            <w:r>
              <w:rPr>
                <w:rFonts w:ascii="Arial" w:hAnsi="Arial" w:cs="Arial"/>
                <w:sz w:val="20"/>
                <w:szCs w:val="20"/>
              </w:rPr>
              <w:t>Reporting type (e.g., periodic, event triggered, other) of the identified data content</w:t>
            </w:r>
          </w:p>
          <w:p w14:paraId="37541CAE" w14:textId="77777777" w:rsidR="0087409F" w:rsidRDefault="00E97363">
            <w:pPr>
              <w:pStyle w:val="ListParagraph"/>
              <w:numPr>
                <w:ilvl w:val="0"/>
                <w:numId w:val="115"/>
              </w:numPr>
              <w:spacing w:line="312" w:lineRule="auto"/>
              <w:ind w:left="780"/>
              <w:jc w:val="left"/>
              <w:rPr>
                <w:rFonts w:ascii="Arial" w:hAnsi="Arial" w:cs="Arial"/>
                <w:sz w:val="20"/>
              </w:rPr>
            </w:pPr>
            <w:r>
              <w:rPr>
                <w:rFonts w:ascii="Arial" w:hAnsi="Arial" w:cs="Arial"/>
                <w:sz w:val="20"/>
                <w:szCs w:val="20"/>
              </w:rPr>
              <w:t>Typical latency requirement (value or value range) to transfer the identified data content</w:t>
            </w:r>
          </w:p>
          <w:p w14:paraId="30DD117C" w14:textId="77777777" w:rsidR="0087409F" w:rsidRDefault="00E97363">
            <w:pPr>
              <w:rPr>
                <w:lang w:val="en-GB"/>
              </w:rPr>
            </w:pPr>
            <w:r>
              <w:rPr>
                <w:rFonts w:ascii="Arial" w:hAnsi="Arial" w:cs="Arial"/>
              </w:rPr>
              <w:t>RAN2</w:t>
            </w:r>
            <w:r>
              <w:rPr>
                <w:rFonts w:ascii="Arial" w:hAnsi="Arial" w:cs="Arial"/>
                <w:lang w:eastAsia="zh-CN"/>
              </w:rPr>
              <w:t xml:space="preserve"> would require RAN1 feedback/inputs on the data collection requirements per LCM purpose </w:t>
            </w:r>
            <w:r>
              <w:rPr>
                <w:rFonts w:ascii="Arial" w:hAnsi="Arial" w:cs="Arial"/>
                <w:kern w:val="2"/>
                <w:lang w:eastAsia="zh-CN"/>
              </w:rPr>
              <w:t>(i.e., model training, inference and monitoring)</w:t>
            </w:r>
            <w:r>
              <w:rPr>
                <w:rFonts w:ascii="Arial" w:hAnsi="Arial" w:cs="Arial"/>
                <w:lang w:eastAsia="zh-CN"/>
              </w:rPr>
              <w:t xml:space="preserve"> for each (sub)use case, and the LCM </w:t>
            </w:r>
            <w:r>
              <w:rPr>
                <w:rFonts w:ascii="Arial" w:hAnsi="Arial" w:cs="Arial" w:hint="eastAsia"/>
                <w:lang w:eastAsia="zh-CN"/>
              </w:rPr>
              <w:t>sided</w:t>
            </w:r>
            <w:r>
              <w:rPr>
                <w:rFonts w:ascii="Arial" w:hAnsi="Arial" w:cs="Arial"/>
                <w:lang w:eastAsia="zh-CN"/>
              </w:rPr>
              <w:t>ness should also be considered. Besides, RAN2 would also like to know to what extent the data would / should be specified (in detail).</w:t>
            </w:r>
          </w:p>
        </w:tc>
      </w:tr>
    </w:tbl>
    <w:p w14:paraId="5ED70A1F" w14:textId="77777777" w:rsidR="0087409F" w:rsidRDefault="0087409F">
      <w:pPr>
        <w:rPr>
          <w:lang w:val="en-GB"/>
        </w:rPr>
      </w:pPr>
    </w:p>
    <w:p w14:paraId="7AAC3C5F" w14:textId="77777777" w:rsidR="0087409F" w:rsidRDefault="00E97363">
      <w:pPr>
        <w:rPr>
          <w:lang w:val="en-GB"/>
        </w:rPr>
      </w:pPr>
      <w:r>
        <w:rPr>
          <w:lang w:val="en-GB"/>
        </w:rPr>
        <w:t>RAN1’s answer is provided below.</w:t>
      </w:r>
    </w:p>
    <w:p w14:paraId="3C95050B" w14:textId="77777777" w:rsidR="0087409F" w:rsidRDefault="0087409F">
      <w:pPr>
        <w:rPr>
          <w:lang w:val="en-GB"/>
        </w:rPr>
      </w:pPr>
    </w:p>
    <w:p w14:paraId="3BEF4CA4" w14:textId="77777777" w:rsidR="0087409F" w:rsidRDefault="0087409F">
      <w:pPr>
        <w:rPr>
          <w:lang w:val="en-GB"/>
        </w:rPr>
      </w:pPr>
    </w:p>
    <w:p w14:paraId="665BFAA7" w14:textId="77777777" w:rsidR="0087409F" w:rsidRDefault="00E97363">
      <w:pPr>
        <w:pStyle w:val="Heading5"/>
        <w:ind w:left="1008" w:hanging="1008"/>
      </w:pPr>
      <w:r>
        <w:t>Issue 8-25: How to capture latency</w:t>
      </w:r>
    </w:p>
    <w:p w14:paraId="71ABD904" w14:textId="77777777" w:rsidR="0087409F" w:rsidRDefault="00E97363">
      <w:pPr>
        <w:rPr>
          <w:lang w:val="en-GB"/>
        </w:rPr>
      </w:pPr>
      <w:r>
        <w:rPr>
          <w:lang w:val="en-GB"/>
        </w:rPr>
        <w:t>How do we want to capture latency requirements? Many companies proposed creating latency requirement categories.</w:t>
      </w:r>
    </w:p>
    <w:p w14:paraId="68B1746C" w14:textId="77777777" w:rsidR="0087409F" w:rsidRDefault="0087409F">
      <w:pPr>
        <w:rPr>
          <w:lang w:val="en-GB"/>
        </w:rPr>
      </w:pPr>
    </w:p>
    <w:p w14:paraId="7ACC4ABE" w14:textId="77777777" w:rsidR="0087409F" w:rsidRDefault="00E97363">
      <w:pPr>
        <w:pStyle w:val="Heading6"/>
        <w:ind w:left="1152" w:hanging="1152"/>
      </w:pPr>
      <w:r>
        <w:t>[FL1] Discussion 8-25a:</w:t>
      </w:r>
    </w:p>
    <w:p w14:paraId="0A5C505D" w14:textId="77777777" w:rsidR="0087409F" w:rsidRDefault="00E97363">
      <w:pPr>
        <w:rPr>
          <w:lang w:val="en-GB"/>
        </w:rPr>
      </w:pPr>
      <w:r>
        <w:rPr>
          <w:lang w:val="en-GB"/>
        </w:rPr>
        <w:t>In answering latency requirements, RAN1 used the following descriptions:</w:t>
      </w:r>
    </w:p>
    <w:p w14:paraId="1283C4A6" w14:textId="77777777" w:rsidR="0087409F" w:rsidRDefault="00E97363">
      <w:pPr>
        <w:pStyle w:val="ListParagraph"/>
        <w:numPr>
          <w:ilvl w:val="0"/>
          <w:numId w:val="56"/>
        </w:numPr>
        <w:rPr>
          <w:lang w:val="en-GB"/>
        </w:rPr>
      </w:pPr>
      <w:r>
        <w:rPr>
          <w:lang w:val="en-GB"/>
        </w:rPr>
        <w:t>Relaxed (e.g., minutes, hours, days, or no latency requirement)</w:t>
      </w:r>
    </w:p>
    <w:p w14:paraId="641BC502" w14:textId="77777777" w:rsidR="0087409F" w:rsidRDefault="00E97363">
      <w:pPr>
        <w:pStyle w:val="ListParagraph"/>
        <w:numPr>
          <w:ilvl w:val="0"/>
          <w:numId w:val="56"/>
        </w:numPr>
        <w:rPr>
          <w:lang w:val="en-GB"/>
        </w:rPr>
      </w:pPr>
      <w:r>
        <w:rPr>
          <w:lang w:val="en-GB"/>
        </w:rPr>
        <w:t>Near-real-time (e.g., 100s of msecs to a few seconds)</w:t>
      </w:r>
    </w:p>
    <w:p w14:paraId="1861BA1E" w14:textId="77777777" w:rsidR="0087409F" w:rsidRDefault="00E97363">
      <w:pPr>
        <w:pStyle w:val="ListParagraph"/>
        <w:numPr>
          <w:ilvl w:val="0"/>
          <w:numId w:val="56"/>
        </w:numPr>
        <w:rPr>
          <w:lang w:val="en-GB"/>
        </w:rPr>
      </w:pPr>
      <w:r>
        <w:rPr>
          <w:lang w:val="en-GB"/>
        </w:rPr>
        <w:t>Time-critical (e.g., a few msecs)</w:t>
      </w:r>
    </w:p>
    <w:tbl>
      <w:tblPr>
        <w:tblStyle w:val="TableGrid"/>
        <w:tblW w:w="0" w:type="auto"/>
        <w:tblLook w:val="04A0" w:firstRow="1" w:lastRow="0" w:firstColumn="1" w:lastColumn="0" w:noHBand="0" w:noVBand="1"/>
      </w:tblPr>
      <w:tblGrid>
        <w:gridCol w:w="2235"/>
        <w:gridCol w:w="7727"/>
      </w:tblGrid>
      <w:tr w:rsidR="0087409F" w14:paraId="3024C067" w14:textId="77777777">
        <w:tc>
          <w:tcPr>
            <w:tcW w:w="2235" w:type="dxa"/>
            <w:shd w:val="clear" w:color="auto" w:fill="D9D9D9" w:themeFill="background1" w:themeFillShade="D9"/>
          </w:tcPr>
          <w:p w14:paraId="782DC2F3"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0E9CCB02" w14:textId="77777777" w:rsidR="0087409F" w:rsidRDefault="00E97363">
            <w:pPr>
              <w:jc w:val="center"/>
              <w:rPr>
                <w:rFonts w:cstheme="minorHAnsi"/>
                <w:b/>
                <w:bCs/>
              </w:rPr>
            </w:pPr>
            <w:r>
              <w:rPr>
                <w:rFonts w:cstheme="minorHAnsi"/>
                <w:b/>
                <w:bCs/>
              </w:rPr>
              <w:t>Comments</w:t>
            </w:r>
          </w:p>
        </w:tc>
      </w:tr>
      <w:tr w:rsidR="0087409F" w14:paraId="38E69ADC" w14:textId="77777777">
        <w:tc>
          <w:tcPr>
            <w:tcW w:w="2235" w:type="dxa"/>
          </w:tcPr>
          <w:p w14:paraId="0CF5FD7F"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tcPr>
          <w:p w14:paraId="540AAEF4" w14:textId="77777777" w:rsidR="0087409F" w:rsidRDefault="00E97363">
            <w:pPr>
              <w:rPr>
                <w:rFonts w:cstheme="minorHAnsi"/>
                <w:lang w:eastAsia="zh-CN"/>
              </w:rPr>
            </w:pPr>
            <w:r>
              <w:rPr>
                <w:rFonts w:cstheme="minorHAnsi"/>
                <w:lang w:eastAsia="zh-CN"/>
              </w:rPr>
              <w:t xml:space="preserve">Slight concerns that we may not be able to differentiate “near-real-time” and “time-critical” for various cases. </w:t>
            </w:r>
          </w:p>
        </w:tc>
      </w:tr>
      <w:tr w:rsidR="0087409F" w14:paraId="3213F6CC" w14:textId="77777777">
        <w:tc>
          <w:tcPr>
            <w:tcW w:w="2235" w:type="dxa"/>
          </w:tcPr>
          <w:p w14:paraId="01CFCA0F" w14:textId="77777777" w:rsidR="0087409F" w:rsidRDefault="00E97363">
            <w:pPr>
              <w:rPr>
                <w:rFonts w:cstheme="minorHAnsi"/>
              </w:rPr>
            </w:pPr>
            <w:r>
              <w:rPr>
                <w:rFonts w:cstheme="minorHAnsi"/>
              </w:rPr>
              <w:t>Nokia/NSB</w:t>
            </w:r>
          </w:p>
        </w:tc>
        <w:tc>
          <w:tcPr>
            <w:tcW w:w="7727" w:type="dxa"/>
          </w:tcPr>
          <w:p w14:paraId="1B8756A7" w14:textId="77777777" w:rsidR="0087409F" w:rsidRDefault="00E97363">
            <w:pPr>
              <w:rPr>
                <w:rFonts w:eastAsia="Malgun Gothic" w:cstheme="minorHAnsi"/>
                <w:lang w:eastAsia="ko-KR"/>
              </w:rPr>
            </w:pPr>
            <w:r>
              <w:rPr>
                <w:rFonts w:eastAsia="Malgun Gothic" w:cstheme="minorHAnsi"/>
                <w:lang w:eastAsia="ko-KR"/>
              </w:rPr>
              <w:t>OK</w:t>
            </w:r>
          </w:p>
        </w:tc>
      </w:tr>
      <w:tr w:rsidR="0087409F" w14:paraId="3000551C" w14:textId="77777777">
        <w:tc>
          <w:tcPr>
            <w:tcW w:w="2235" w:type="dxa"/>
          </w:tcPr>
          <w:p w14:paraId="42EFCE72" w14:textId="77777777" w:rsidR="0087409F" w:rsidRDefault="00E97363">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04CFB932" w14:textId="77777777" w:rsidR="0087409F" w:rsidRDefault="00E97363">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87409F" w14:paraId="5BCA0D5B" w14:textId="77777777">
        <w:tc>
          <w:tcPr>
            <w:tcW w:w="2235" w:type="dxa"/>
          </w:tcPr>
          <w:p w14:paraId="17CDD184" w14:textId="77777777" w:rsidR="0087409F" w:rsidRDefault="00E97363">
            <w:pPr>
              <w:rPr>
                <w:rFonts w:cstheme="minorHAnsi"/>
                <w:lang w:eastAsia="zh-CN"/>
              </w:rPr>
            </w:pPr>
            <w:r>
              <w:rPr>
                <w:rFonts w:cstheme="minorHAnsi"/>
                <w:lang w:eastAsia="zh-CN"/>
              </w:rPr>
              <w:t>Xiaomi</w:t>
            </w:r>
          </w:p>
        </w:tc>
        <w:tc>
          <w:tcPr>
            <w:tcW w:w="7727" w:type="dxa"/>
          </w:tcPr>
          <w:p w14:paraId="4DEB6D39" w14:textId="77777777" w:rsidR="0087409F" w:rsidRDefault="00E97363">
            <w:pPr>
              <w:rPr>
                <w:rFonts w:cstheme="minorHAnsi"/>
                <w:lang w:eastAsia="zh-CN"/>
              </w:rPr>
            </w:pPr>
            <w:r>
              <w:rPr>
                <w:rFonts w:cstheme="minorHAnsi" w:hint="eastAsia"/>
                <w:lang w:eastAsia="zh-CN"/>
              </w:rPr>
              <w:t>S</w:t>
            </w:r>
            <w:r>
              <w:rPr>
                <w:rFonts w:cstheme="minorHAnsi"/>
                <w:lang w:eastAsia="zh-CN"/>
              </w:rPr>
              <w:t>upport</w:t>
            </w:r>
          </w:p>
        </w:tc>
      </w:tr>
      <w:tr w:rsidR="0087409F" w14:paraId="317EAA1F" w14:textId="77777777">
        <w:tc>
          <w:tcPr>
            <w:tcW w:w="2235" w:type="dxa"/>
          </w:tcPr>
          <w:p w14:paraId="716F3A3E" w14:textId="77777777" w:rsidR="0087409F" w:rsidRDefault="00E97363">
            <w:pPr>
              <w:rPr>
                <w:rFonts w:cstheme="minorHAnsi"/>
                <w:lang w:eastAsia="zh-CN"/>
              </w:rPr>
            </w:pPr>
            <w:r>
              <w:rPr>
                <w:rFonts w:eastAsia="SimSun" w:cstheme="minorHAnsi" w:hint="eastAsia"/>
                <w:lang w:eastAsia="zh-CN"/>
              </w:rPr>
              <w:t>ZTE</w:t>
            </w:r>
          </w:p>
        </w:tc>
        <w:tc>
          <w:tcPr>
            <w:tcW w:w="7727" w:type="dxa"/>
          </w:tcPr>
          <w:p w14:paraId="531A42BA" w14:textId="77777777" w:rsidR="0087409F" w:rsidRDefault="00E97363">
            <w:pPr>
              <w:rPr>
                <w:rFonts w:cstheme="minorHAnsi"/>
                <w:lang w:eastAsia="zh-CN"/>
              </w:rPr>
            </w:pPr>
            <w:r>
              <w:rPr>
                <w:rFonts w:eastAsia="SimSun" w:cstheme="minorHAnsi" w:hint="eastAsia"/>
                <w:lang w:eastAsia="zh-CN"/>
              </w:rPr>
              <w:t xml:space="preserve">To align the descriptions in LS. Prefer to use </w:t>
            </w:r>
            <w:r>
              <w:rPr>
                <w:rFonts w:eastAsia="SimSun" w:cstheme="minorHAnsi"/>
                <w:lang w:eastAsia="zh-CN"/>
              </w:rPr>
              <w:t>‘</w:t>
            </w:r>
            <w:r>
              <w:rPr>
                <w:rFonts w:eastAsia="SimSun" w:cstheme="minorHAnsi" w:hint="eastAsia"/>
                <w:lang w:eastAsia="zh-CN"/>
              </w:rPr>
              <w:t>real-time</w:t>
            </w:r>
            <w:r>
              <w:rPr>
                <w:rFonts w:eastAsia="SimSun" w:cstheme="minorHAnsi"/>
                <w:lang w:eastAsia="zh-CN"/>
              </w:rPr>
              <w:t>’</w:t>
            </w:r>
            <w:r>
              <w:rPr>
                <w:rFonts w:eastAsia="SimSun" w:cstheme="minorHAnsi" w:hint="eastAsia"/>
                <w:lang w:eastAsia="zh-CN"/>
              </w:rPr>
              <w:t xml:space="preserve"> instead of </w:t>
            </w:r>
            <w:r>
              <w:rPr>
                <w:rFonts w:eastAsia="SimSun" w:cstheme="minorHAnsi"/>
                <w:lang w:eastAsia="zh-CN"/>
              </w:rPr>
              <w:t>‘</w:t>
            </w:r>
            <w:r>
              <w:rPr>
                <w:rFonts w:eastAsia="SimSun" w:cstheme="minorHAnsi" w:hint="eastAsia"/>
                <w:lang w:eastAsia="zh-CN"/>
              </w:rPr>
              <w:t>near-real-time</w:t>
            </w:r>
            <w:r>
              <w:rPr>
                <w:rFonts w:eastAsia="SimSun" w:cstheme="minorHAnsi"/>
                <w:lang w:eastAsia="zh-CN"/>
              </w:rPr>
              <w:t>’</w:t>
            </w:r>
            <w:r>
              <w:rPr>
                <w:rFonts w:eastAsia="SimSun" w:cstheme="minorHAnsi" w:hint="eastAsia"/>
                <w:lang w:eastAsia="zh-CN"/>
              </w:rPr>
              <w:t>.</w:t>
            </w:r>
          </w:p>
        </w:tc>
      </w:tr>
      <w:tr w:rsidR="003E033C" w14:paraId="7C64EB81" w14:textId="77777777">
        <w:tc>
          <w:tcPr>
            <w:tcW w:w="2235" w:type="dxa"/>
          </w:tcPr>
          <w:p w14:paraId="635124DA" w14:textId="77777777" w:rsidR="003E033C" w:rsidRPr="004412CC" w:rsidRDefault="003E033C" w:rsidP="00CD2C5A">
            <w:pPr>
              <w:rPr>
                <w:rFonts w:cstheme="minorHAnsi"/>
                <w:lang w:eastAsia="zh-CN"/>
              </w:rPr>
            </w:pPr>
            <w:r>
              <w:rPr>
                <w:rFonts w:cstheme="minorHAnsi" w:hint="eastAsia"/>
                <w:lang w:eastAsia="zh-CN"/>
              </w:rPr>
              <w:t>CATT</w:t>
            </w:r>
          </w:p>
        </w:tc>
        <w:tc>
          <w:tcPr>
            <w:tcW w:w="7727" w:type="dxa"/>
          </w:tcPr>
          <w:p w14:paraId="3AFFA4E0" w14:textId="77777777" w:rsidR="003E033C" w:rsidRPr="004412CC" w:rsidRDefault="003E033C" w:rsidP="00CD2C5A">
            <w:pPr>
              <w:rPr>
                <w:rFonts w:cstheme="minorHAnsi"/>
                <w:lang w:eastAsia="zh-CN"/>
              </w:rPr>
            </w:pPr>
            <w:r>
              <w:rPr>
                <w:rFonts w:cstheme="minorHAnsi" w:hint="eastAsia"/>
                <w:lang w:eastAsia="zh-CN"/>
              </w:rPr>
              <w:t>OK in general.</w:t>
            </w:r>
          </w:p>
        </w:tc>
      </w:tr>
      <w:tr w:rsidR="00FB2334" w14:paraId="60EF135D" w14:textId="77777777">
        <w:tc>
          <w:tcPr>
            <w:tcW w:w="2235" w:type="dxa"/>
          </w:tcPr>
          <w:p w14:paraId="46ABB4AA" w14:textId="77777777" w:rsidR="00FB2334" w:rsidRPr="00AE377F" w:rsidRDefault="00FB2334" w:rsidP="00FB2334">
            <w:pPr>
              <w:rPr>
                <w:rFonts w:cstheme="minorHAnsi"/>
              </w:rPr>
            </w:pPr>
            <w:r>
              <w:rPr>
                <w:rFonts w:cstheme="minorHAnsi" w:hint="eastAsia"/>
                <w:lang w:eastAsia="zh-CN"/>
              </w:rPr>
              <w:t>H</w:t>
            </w:r>
            <w:r>
              <w:rPr>
                <w:rFonts w:cstheme="minorHAnsi"/>
                <w:lang w:eastAsia="zh-CN"/>
              </w:rPr>
              <w:t>uawei, HiSilicon</w:t>
            </w:r>
          </w:p>
        </w:tc>
        <w:tc>
          <w:tcPr>
            <w:tcW w:w="7727" w:type="dxa"/>
          </w:tcPr>
          <w:p w14:paraId="443EC0E3" w14:textId="77777777" w:rsidR="00FB2334" w:rsidRDefault="00AF4AF4" w:rsidP="00FB2334">
            <w:pPr>
              <w:rPr>
                <w:rFonts w:cstheme="minorHAnsi"/>
                <w:lang w:eastAsia="zh-CN"/>
              </w:rPr>
            </w:pPr>
            <w:r>
              <w:rPr>
                <w:rFonts w:cstheme="minorHAnsi"/>
                <w:lang w:eastAsia="zh-CN"/>
              </w:rPr>
              <w:t xml:space="preserve">In general OK with the direction. </w:t>
            </w:r>
            <w:r w:rsidR="00FB2334">
              <w:rPr>
                <w:rFonts w:cstheme="minorHAnsi"/>
                <w:lang w:eastAsia="zh-CN"/>
              </w:rPr>
              <w:t>If the relaxed is applicable for training, it is not likely to be accomplished within minutes; on the other hand, for near real-time, if it is applicable to monitoring, its range can be broader, from several tens of ms to a few minutes.</w:t>
            </w:r>
          </w:p>
          <w:p w14:paraId="367AAA38" w14:textId="77777777" w:rsidR="00FB2334" w:rsidRPr="000A3389" w:rsidRDefault="00FB2334" w:rsidP="00FB2334">
            <w:pPr>
              <w:pStyle w:val="ListParagraph"/>
              <w:numPr>
                <w:ilvl w:val="0"/>
                <w:numId w:val="56"/>
              </w:numPr>
              <w:rPr>
                <w:lang w:val="en-GB"/>
              </w:rPr>
            </w:pPr>
            <w:r w:rsidRPr="000A3389">
              <w:rPr>
                <w:lang w:val="en-GB"/>
              </w:rPr>
              <w:t>Relaxed (</w:t>
            </w:r>
            <w:r>
              <w:rPr>
                <w:lang w:val="en-GB"/>
              </w:rPr>
              <w:t xml:space="preserve">e.g., </w:t>
            </w:r>
            <w:r w:rsidRPr="00944D5B">
              <w:rPr>
                <w:strike/>
                <w:color w:val="FF0000"/>
                <w:lang w:val="en-GB"/>
              </w:rPr>
              <w:t>minutes,</w:t>
            </w:r>
            <w:r w:rsidRPr="00944D5B">
              <w:rPr>
                <w:color w:val="FF0000"/>
                <w:lang w:val="en-GB"/>
              </w:rPr>
              <w:t xml:space="preserve"> </w:t>
            </w:r>
            <w:r w:rsidRPr="000A3389">
              <w:rPr>
                <w:lang w:val="en-GB"/>
              </w:rPr>
              <w:t>hours, days, or no latency requirement)</w:t>
            </w:r>
          </w:p>
          <w:p w14:paraId="1AE0F373" w14:textId="77777777" w:rsidR="00FB2334" w:rsidRPr="000A3389" w:rsidRDefault="00FB2334" w:rsidP="00FB2334">
            <w:pPr>
              <w:pStyle w:val="ListParagraph"/>
              <w:numPr>
                <w:ilvl w:val="0"/>
                <w:numId w:val="56"/>
              </w:numPr>
              <w:rPr>
                <w:lang w:val="en-GB"/>
              </w:rPr>
            </w:pPr>
            <w:r w:rsidRPr="000A3389">
              <w:rPr>
                <w:lang w:val="en-GB"/>
              </w:rPr>
              <w:t>Near-real-time (e.g.,</w:t>
            </w:r>
            <w:r>
              <w:rPr>
                <w:lang w:val="en-GB"/>
              </w:rPr>
              <w:t xml:space="preserve"> </w:t>
            </w:r>
            <w:r w:rsidRPr="00FD0261">
              <w:rPr>
                <w:color w:val="FF0000"/>
                <w:lang w:val="en-GB"/>
              </w:rPr>
              <w:t xml:space="preserve">several tens </w:t>
            </w:r>
            <w:r w:rsidRPr="00FD0261">
              <w:rPr>
                <w:strike/>
                <w:color w:val="FF0000"/>
                <w:lang w:val="en-GB"/>
              </w:rPr>
              <w:t>100s</w:t>
            </w:r>
            <w:r w:rsidRPr="00FD0261">
              <w:rPr>
                <w:color w:val="FF0000"/>
                <w:lang w:val="en-GB"/>
              </w:rPr>
              <w:t xml:space="preserve"> </w:t>
            </w:r>
            <w:r w:rsidRPr="000A3389">
              <w:rPr>
                <w:lang w:val="en-GB"/>
              </w:rPr>
              <w:t>of msecs to a few</w:t>
            </w:r>
            <w:r>
              <w:rPr>
                <w:lang w:val="en-GB"/>
              </w:rPr>
              <w:t xml:space="preserve"> </w:t>
            </w:r>
            <w:r w:rsidRPr="00944D5B">
              <w:rPr>
                <w:color w:val="FF0000"/>
                <w:lang w:val="en-GB"/>
              </w:rPr>
              <w:t xml:space="preserve">minutes </w:t>
            </w:r>
            <w:r w:rsidRPr="00944D5B">
              <w:rPr>
                <w:strike/>
                <w:color w:val="FF0000"/>
                <w:lang w:val="en-GB"/>
              </w:rPr>
              <w:t>seconds</w:t>
            </w:r>
            <w:r w:rsidRPr="000A3389">
              <w:rPr>
                <w:lang w:val="en-GB"/>
              </w:rPr>
              <w:t>)</w:t>
            </w:r>
          </w:p>
          <w:p w14:paraId="42E832BB" w14:textId="77777777" w:rsidR="00FB2334" w:rsidRPr="00AF4AF4" w:rsidRDefault="00FB2334" w:rsidP="00AF4AF4">
            <w:pPr>
              <w:pStyle w:val="ListParagraph"/>
              <w:numPr>
                <w:ilvl w:val="0"/>
                <w:numId w:val="56"/>
              </w:numPr>
              <w:rPr>
                <w:lang w:val="en-GB"/>
              </w:rPr>
            </w:pPr>
            <w:r w:rsidRPr="000A3389">
              <w:rPr>
                <w:lang w:val="en-GB"/>
              </w:rPr>
              <w:t>Time-critical (e.g., a few ms</w:t>
            </w:r>
            <w:r>
              <w:rPr>
                <w:lang w:val="en-GB"/>
              </w:rPr>
              <w:t>ecs</w:t>
            </w:r>
            <w:r w:rsidRPr="000A3389">
              <w:rPr>
                <w:lang w:val="en-GB"/>
              </w:rPr>
              <w:t>)</w:t>
            </w:r>
          </w:p>
        </w:tc>
      </w:tr>
      <w:tr w:rsidR="002431DE" w14:paraId="46616821" w14:textId="77777777">
        <w:tc>
          <w:tcPr>
            <w:tcW w:w="2235" w:type="dxa"/>
          </w:tcPr>
          <w:p w14:paraId="34CD2713" w14:textId="21E49255" w:rsidR="002431DE" w:rsidRDefault="002431DE" w:rsidP="00FB2334">
            <w:pPr>
              <w:rPr>
                <w:rFonts w:cstheme="minorHAnsi"/>
                <w:lang w:eastAsia="zh-CN"/>
              </w:rPr>
            </w:pPr>
            <w:r w:rsidRPr="002431DE">
              <w:rPr>
                <w:rFonts w:cstheme="minorHAnsi"/>
                <w:lang w:eastAsia="zh-CN"/>
              </w:rPr>
              <w:t>Ericsson</w:t>
            </w:r>
          </w:p>
        </w:tc>
        <w:tc>
          <w:tcPr>
            <w:tcW w:w="7727" w:type="dxa"/>
          </w:tcPr>
          <w:p w14:paraId="3D60D1E7" w14:textId="051BDC85" w:rsidR="002431DE" w:rsidRDefault="002431DE" w:rsidP="00FB2334">
            <w:pPr>
              <w:rPr>
                <w:rFonts w:cstheme="minorHAnsi"/>
                <w:lang w:eastAsia="zh-CN"/>
              </w:rPr>
            </w:pPr>
            <w:r>
              <w:rPr>
                <w:rFonts w:cstheme="minorHAnsi"/>
                <w:lang w:eastAsia="zh-CN"/>
              </w:rPr>
              <w:t>OK</w:t>
            </w:r>
          </w:p>
        </w:tc>
      </w:tr>
      <w:tr w:rsidR="00155B5C" w:rsidRPr="00155B5C" w14:paraId="0F067AAE" w14:textId="77777777">
        <w:tc>
          <w:tcPr>
            <w:tcW w:w="2235" w:type="dxa"/>
          </w:tcPr>
          <w:p w14:paraId="0024169F" w14:textId="3585331C" w:rsidR="00155B5C" w:rsidRPr="00155B5C" w:rsidRDefault="00155B5C" w:rsidP="00155B5C">
            <w:pPr>
              <w:rPr>
                <w:rFonts w:cstheme="minorHAnsi"/>
                <w:lang w:eastAsia="zh-CN"/>
              </w:rPr>
            </w:pPr>
            <w:r w:rsidRPr="00155B5C">
              <w:rPr>
                <w:rFonts w:cstheme="minorHAnsi"/>
                <w:lang w:eastAsia="zh-CN"/>
              </w:rPr>
              <w:t>Futurewei</w:t>
            </w:r>
          </w:p>
        </w:tc>
        <w:tc>
          <w:tcPr>
            <w:tcW w:w="7727" w:type="dxa"/>
          </w:tcPr>
          <w:p w14:paraId="52069628" w14:textId="77777777" w:rsidR="00155B5C" w:rsidRPr="00155B5C" w:rsidRDefault="00155B5C" w:rsidP="00155B5C">
            <w:pPr>
              <w:rPr>
                <w:rFonts w:cstheme="minorHAnsi"/>
                <w:lang w:eastAsia="zh-CN"/>
              </w:rPr>
            </w:pPr>
            <w:r w:rsidRPr="00155B5C">
              <w:rPr>
                <w:rFonts w:cstheme="minorHAnsi"/>
                <w:lang w:eastAsia="zh-CN"/>
              </w:rPr>
              <w:t xml:space="preserve">OK in general. Not sure whether it is better to quantize “a few”, for example, 10ms? </w:t>
            </w:r>
          </w:p>
          <w:p w14:paraId="03848C49" w14:textId="61BB6654" w:rsidR="00155B5C" w:rsidRPr="00155B5C" w:rsidRDefault="00155B5C" w:rsidP="00155B5C">
            <w:pPr>
              <w:rPr>
                <w:rFonts w:cstheme="minorHAnsi"/>
                <w:lang w:eastAsia="zh-CN"/>
              </w:rPr>
            </w:pPr>
            <w:r w:rsidRPr="00155B5C">
              <w:rPr>
                <w:rFonts w:cstheme="minorHAnsi"/>
                <w:lang w:eastAsia="zh-CN"/>
              </w:rPr>
              <w:t>@ZTE: if ‘real-time’ is used for ‘near-real-time’, then what about time-critical? In our opinion real-time is shorter than time-critical. So maybe the order should be Relaxed -&gt; time-critical (i.e., near-real-time) -&gt; real-time?</w:t>
            </w:r>
          </w:p>
        </w:tc>
      </w:tr>
      <w:tr w:rsidR="00961583" w:rsidRPr="00155B5C" w14:paraId="43523DC2" w14:textId="77777777">
        <w:tc>
          <w:tcPr>
            <w:tcW w:w="2235" w:type="dxa"/>
          </w:tcPr>
          <w:p w14:paraId="4616FDCF" w14:textId="469E4A04" w:rsidR="00961583" w:rsidRPr="00155B5C" w:rsidRDefault="00961583" w:rsidP="00961583">
            <w:pPr>
              <w:rPr>
                <w:rFonts w:cstheme="minorHAnsi"/>
                <w:lang w:eastAsia="zh-CN"/>
              </w:rPr>
            </w:pPr>
            <w:r>
              <w:rPr>
                <w:rFonts w:cstheme="minorHAnsi"/>
                <w:lang w:eastAsia="zh-CN"/>
              </w:rPr>
              <w:t>NEC</w:t>
            </w:r>
          </w:p>
        </w:tc>
        <w:tc>
          <w:tcPr>
            <w:tcW w:w="7727" w:type="dxa"/>
          </w:tcPr>
          <w:p w14:paraId="7B13D7FF" w14:textId="418A4555" w:rsidR="00961583" w:rsidRPr="00155B5C" w:rsidRDefault="00961583" w:rsidP="00961583">
            <w:pPr>
              <w:rPr>
                <w:rFonts w:cstheme="minorHAnsi"/>
                <w:lang w:eastAsia="zh-CN"/>
              </w:rPr>
            </w:pPr>
            <w:r>
              <w:rPr>
                <w:rFonts w:cstheme="minorHAnsi" w:hint="eastAsia"/>
                <w:lang w:eastAsia="zh-CN"/>
              </w:rPr>
              <w:t>O</w:t>
            </w:r>
            <w:r>
              <w:rPr>
                <w:rFonts w:cstheme="minorHAnsi"/>
                <w:lang w:eastAsia="zh-CN"/>
              </w:rPr>
              <w:t>K</w:t>
            </w:r>
          </w:p>
        </w:tc>
      </w:tr>
      <w:tr w:rsidR="00A45C4C" w:rsidRPr="00155B5C" w14:paraId="2E94A77D" w14:textId="77777777">
        <w:tc>
          <w:tcPr>
            <w:tcW w:w="2235" w:type="dxa"/>
          </w:tcPr>
          <w:p w14:paraId="69638527" w14:textId="17EA3AA2" w:rsidR="00A45C4C" w:rsidRPr="00A45C4C" w:rsidRDefault="00A45C4C" w:rsidP="00961583">
            <w:pPr>
              <w:rPr>
                <w:rFonts w:eastAsia="Malgun Gothic" w:cstheme="minorHAnsi"/>
                <w:lang w:eastAsia="ko-KR"/>
              </w:rPr>
            </w:pPr>
            <w:r>
              <w:rPr>
                <w:rFonts w:eastAsia="Malgun Gothic" w:cstheme="minorHAnsi" w:hint="eastAsia"/>
                <w:lang w:eastAsia="ko-KR"/>
              </w:rPr>
              <w:t>LG</w:t>
            </w:r>
          </w:p>
        </w:tc>
        <w:tc>
          <w:tcPr>
            <w:tcW w:w="7727" w:type="dxa"/>
          </w:tcPr>
          <w:p w14:paraId="29F81D9C" w14:textId="1D4D6A5A" w:rsidR="00A45C4C" w:rsidRPr="00A45C4C" w:rsidRDefault="00A45C4C" w:rsidP="00961583">
            <w:pPr>
              <w:rPr>
                <w:rFonts w:eastAsia="Malgun Gothic" w:cstheme="minorHAnsi"/>
                <w:lang w:eastAsia="ko-KR"/>
              </w:rPr>
            </w:pPr>
            <w:r>
              <w:rPr>
                <w:rFonts w:eastAsia="Malgun Gothic" w:cstheme="minorHAnsi"/>
                <w:lang w:eastAsia="ko-KR"/>
              </w:rPr>
              <w:t>F</w:t>
            </w:r>
            <w:r>
              <w:rPr>
                <w:rFonts w:eastAsia="Malgun Gothic" w:cstheme="minorHAnsi" w:hint="eastAsia"/>
                <w:lang w:eastAsia="ko-KR"/>
              </w:rPr>
              <w:t>ine</w:t>
            </w:r>
          </w:p>
        </w:tc>
      </w:tr>
      <w:tr w:rsidR="00D77A26" w:rsidRPr="00155B5C" w14:paraId="5252E30B" w14:textId="77777777">
        <w:tc>
          <w:tcPr>
            <w:tcW w:w="2235" w:type="dxa"/>
          </w:tcPr>
          <w:p w14:paraId="618F4253" w14:textId="3A261AA3" w:rsidR="00D77A26" w:rsidRDefault="00D77A26" w:rsidP="00961583">
            <w:pPr>
              <w:rPr>
                <w:rFonts w:eastAsia="Malgun Gothic" w:cstheme="minorHAnsi"/>
                <w:lang w:eastAsia="ko-KR"/>
              </w:rPr>
            </w:pPr>
            <w:r>
              <w:rPr>
                <w:rFonts w:eastAsia="Malgun Gothic" w:cstheme="minorHAnsi"/>
                <w:lang w:eastAsia="ko-KR"/>
              </w:rPr>
              <w:t>IIT Kanpur</w:t>
            </w:r>
          </w:p>
        </w:tc>
        <w:tc>
          <w:tcPr>
            <w:tcW w:w="7727" w:type="dxa"/>
          </w:tcPr>
          <w:p w14:paraId="4FF05753" w14:textId="30EC6C7D" w:rsidR="00D77A26" w:rsidRDefault="00D77A26" w:rsidP="00961583">
            <w:pPr>
              <w:rPr>
                <w:rFonts w:eastAsia="Malgun Gothic" w:cstheme="minorHAnsi"/>
                <w:lang w:eastAsia="ko-KR"/>
              </w:rPr>
            </w:pPr>
            <w:r>
              <w:rPr>
                <w:rFonts w:eastAsia="Malgun Gothic" w:cstheme="minorHAnsi"/>
                <w:lang w:eastAsia="ko-KR"/>
              </w:rPr>
              <w:t>OK</w:t>
            </w:r>
          </w:p>
        </w:tc>
      </w:tr>
      <w:tr w:rsidR="00532C99" w:rsidRPr="00155B5C" w14:paraId="72BD7D19" w14:textId="77777777">
        <w:tc>
          <w:tcPr>
            <w:tcW w:w="2235" w:type="dxa"/>
          </w:tcPr>
          <w:p w14:paraId="2081326B" w14:textId="08E46B1B" w:rsidR="00532C99" w:rsidRDefault="00532C99" w:rsidP="00532C99">
            <w:pPr>
              <w:rPr>
                <w:rFonts w:eastAsia="Malgun Gothic" w:cstheme="minorHAnsi"/>
                <w:lang w:eastAsia="ko-KR"/>
              </w:rPr>
            </w:pPr>
            <w:r>
              <w:rPr>
                <w:rFonts w:eastAsia="MS Mincho" w:cstheme="minorHAnsi" w:hint="eastAsia"/>
                <w:lang w:eastAsia="ja-JP"/>
              </w:rPr>
              <w:t>N</w:t>
            </w:r>
            <w:r>
              <w:rPr>
                <w:rFonts w:eastAsia="MS Mincho" w:cstheme="minorHAnsi"/>
                <w:lang w:eastAsia="ja-JP"/>
              </w:rPr>
              <w:t>TT DOCOMO</w:t>
            </w:r>
          </w:p>
        </w:tc>
        <w:tc>
          <w:tcPr>
            <w:tcW w:w="7727" w:type="dxa"/>
          </w:tcPr>
          <w:p w14:paraId="17780751" w14:textId="3DED973E" w:rsidR="00532C99" w:rsidRDefault="00532C99" w:rsidP="00532C99">
            <w:pPr>
              <w:rPr>
                <w:rFonts w:eastAsia="Malgun Gothic" w:cstheme="minorHAnsi"/>
                <w:lang w:eastAsia="ko-KR"/>
              </w:rPr>
            </w:pPr>
            <w:r>
              <w:rPr>
                <w:rFonts w:eastAsia="MS Mincho" w:cstheme="minorHAnsi" w:hint="eastAsia"/>
                <w:lang w:eastAsia="ja-JP"/>
              </w:rPr>
              <w:t>S</w:t>
            </w:r>
            <w:r>
              <w:rPr>
                <w:rFonts w:eastAsia="MS Mincho" w:cstheme="minorHAnsi"/>
                <w:lang w:eastAsia="ja-JP"/>
              </w:rPr>
              <w:t>upport the updated version by HW.</w:t>
            </w:r>
          </w:p>
        </w:tc>
      </w:tr>
    </w:tbl>
    <w:p w14:paraId="4EC6B20C" w14:textId="77777777" w:rsidR="0087409F" w:rsidRDefault="0087409F">
      <w:pPr>
        <w:rPr>
          <w:lang w:val="en-GB"/>
        </w:rPr>
      </w:pPr>
    </w:p>
    <w:p w14:paraId="37A95957" w14:textId="77777777" w:rsidR="0087409F" w:rsidRDefault="0087409F">
      <w:pPr>
        <w:rPr>
          <w:lang w:val="en-GB"/>
        </w:rPr>
      </w:pPr>
    </w:p>
    <w:p w14:paraId="15732C87" w14:textId="0689DC80" w:rsidR="00500918" w:rsidRPr="00EB483D" w:rsidRDefault="00500918" w:rsidP="00500918">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 xml:space="preserve">[FL2] </w:t>
      </w:r>
      <w:r w:rsidRPr="00EB483D">
        <w:rPr>
          <w:rFonts w:ascii="Arial" w:eastAsia="SimSun" w:hAnsi="Arial"/>
          <w:szCs w:val="20"/>
        </w:rPr>
        <w:t>Discussion 8-25</w:t>
      </w:r>
      <w:r>
        <w:rPr>
          <w:rFonts w:ascii="Arial" w:eastAsia="SimSun" w:hAnsi="Arial"/>
          <w:szCs w:val="20"/>
        </w:rPr>
        <w:t>b</w:t>
      </w:r>
      <w:r w:rsidRPr="00EB483D">
        <w:rPr>
          <w:rFonts w:ascii="Arial" w:eastAsia="SimSun" w:hAnsi="Arial"/>
          <w:szCs w:val="20"/>
        </w:rPr>
        <w:t>:</w:t>
      </w:r>
    </w:p>
    <w:p w14:paraId="7E7FE293" w14:textId="77777777" w:rsidR="00500918" w:rsidRPr="00EB483D" w:rsidRDefault="00500918" w:rsidP="00500918">
      <w:pPr>
        <w:spacing w:after="160" w:line="256"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In answering latency requirements, RAN1 used the following descriptions:</w:t>
      </w:r>
    </w:p>
    <w:p w14:paraId="0B240FB3" w14:textId="77777777" w:rsidR="00500918" w:rsidRPr="00EB483D"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lastRenderedPageBreak/>
        <w:t>Relaxed (e.g., minutes, hours, days, or no latency requirement)</w:t>
      </w:r>
    </w:p>
    <w:p w14:paraId="017B07E5" w14:textId="77777777" w:rsidR="00500918" w:rsidRPr="00EB483D"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 xml:space="preserve">Near-real-time (e.g., </w:t>
      </w:r>
      <w:r w:rsidRPr="00B529EE">
        <w:rPr>
          <w:rFonts w:ascii="Calibri" w:eastAsia="SimSun" w:hAnsi="Calibri" w:cs="Arial"/>
          <w:color w:val="FF0000"/>
          <w:kern w:val="2"/>
          <w:lang w:eastAsia="ko-KR"/>
          <w14:ligatures w14:val="standardContextual"/>
        </w:rPr>
        <w:t xml:space="preserve">several tens </w:t>
      </w:r>
      <w:r w:rsidRPr="00EB483D">
        <w:rPr>
          <w:rFonts w:ascii="Calibri" w:eastAsia="SimSun" w:hAnsi="Calibri" w:cs="Arial"/>
          <w:strike/>
          <w:color w:val="FF0000"/>
          <w:kern w:val="2"/>
          <w:lang w:eastAsia="ko-KR"/>
          <w14:ligatures w14:val="standardContextual"/>
        </w:rPr>
        <w:t xml:space="preserve">100s </w:t>
      </w:r>
      <w:r w:rsidRPr="00EB483D">
        <w:rPr>
          <w:rFonts w:ascii="Calibri" w:eastAsia="SimSun" w:hAnsi="Calibri" w:cs="Arial"/>
          <w:kern w:val="2"/>
          <w:lang w:eastAsia="ko-KR"/>
          <w14:ligatures w14:val="standardContextual"/>
        </w:rPr>
        <w:t>of msecs to a few seconds)</w:t>
      </w:r>
    </w:p>
    <w:p w14:paraId="67EA82B4" w14:textId="77777777" w:rsidR="00500918" w:rsidRPr="00EB483D"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Time-critical (e.g., a few msecs)</w:t>
      </w:r>
    </w:p>
    <w:p w14:paraId="2AA51B2B" w14:textId="77777777" w:rsidR="00500918" w:rsidRDefault="00500918" w:rsidP="00500918">
      <w:pPr>
        <w:spacing w:line="360" w:lineRule="auto"/>
        <w:rPr>
          <w:rFonts w:eastAsia="SimSun" w:cstheme="minorHAnsi"/>
          <w:bCs/>
          <w:iCs/>
          <w:lang w:eastAsia="zh-CN"/>
        </w:rPr>
      </w:pPr>
    </w:p>
    <w:tbl>
      <w:tblPr>
        <w:tblStyle w:val="TableGrid"/>
        <w:tblW w:w="0" w:type="auto"/>
        <w:tblLook w:val="04A0" w:firstRow="1" w:lastRow="0" w:firstColumn="1" w:lastColumn="0" w:noHBand="0" w:noVBand="1"/>
      </w:tblPr>
      <w:tblGrid>
        <w:gridCol w:w="2235"/>
        <w:gridCol w:w="7727"/>
      </w:tblGrid>
      <w:tr w:rsidR="00500918" w:rsidRPr="00AE377F" w14:paraId="12FA11D6" w14:textId="77777777" w:rsidTr="00DB25F2">
        <w:tc>
          <w:tcPr>
            <w:tcW w:w="2235" w:type="dxa"/>
            <w:shd w:val="clear" w:color="auto" w:fill="D9D9D9" w:themeFill="background1" w:themeFillShade="D9"/>
          </w:tcPr>
          <w:p w14:paraId="313CC364" w14:textId="77777777" w:rsidR="00500918" w:rsidRPr="00AE377F" w:rsidRDefault="00500918" w:rsidP="00DB25F2">
            <w:pPr>
              <w:jc w:val="center"/>
              <w:rPr>
                <w:rFonts w:cstheme="minorHAnsi"/>
                <w:b/>
                <w:bCs/>
              </w:rPr>
            </w:pPr>
            <w:r w:rsidRPr="00AE377F">
              <w:rPr>
                <w:rFonts w:cstheme="minorHAnsi"/>
                <w:b/>
                <w:bCs/>
              </w:rPr>
              <w:t>Company</w:t>
            </w:r>
          </w:p>
        </w:tc>
        <w:tc>
          <w:tcPr>
            <w:tcW w:w="7727" w:type="dxa"/>
            <w:shd w:val="clear" w:color="auto" w:fill="D9D9D9" w:themeFill="background1" w:themeFillShade="D9"/>
          </w:tcPr>
          <w:p w14:paraId="03208E27" w14:textId="77777777" w:rsidR="00500918" w:rsidRPr="00AE377F" w:rsidRDefault="00500918" w:rsidP="00DB25F2">
            <w:pPr>
              <w:jc w:val="center"/>
              <w:rPr>
                <w:rFonts w:cstheme="minorHAnsi"/>
                <w:b/>
                <w:bCs/>
              </w:rPr>
            </w:pPr>
            <w:r w:rsidRPr="00AE377F">
              <w:rPr>
                <w:rFonts w:cstheme="minorHAnsi"/>
                <w:b/>
                <w:bCs/>
              </w:rPr>
              <w:t>Comments</w:t>
            </w:r>
          </w:p>
        </w:tc>
      </w:tr>
      <w:tr w:rsidR="00500918" w:rsidRPr="00AE377F" w14:paraId="61E42956" w14:textId="77777777" w:rsidTr="00DB25F2">
        <w:tc>
          <w:tcPr>
            <w:tcW w:w="2235" w:type="dxa"/>
          </w:tcPr>
          <w:p w14:paraId="1E8B03E8" w14:textId="77777777" w:rsidR="00500918" w:rsidRPr="00AE377F" w:rsidRDefault="00500918" w:rsidP="00DB25F2">
            <w:pPr>
              <w:rPr>
                <w:rFonts w:cstheme="minorHAnsi"/>
                <w:lang w:eastAsia="zh-CN"/>
              </w:rPr>
            </w:pPr>
          </w:p>
        </w:tc>
        <w:tc>
          <w:tcPr>
            <w:tcW w:w="7727" w:type="dxa"/>
          </w:tcPr>
          <w:p w14:paraId="5621987F" w14:textId="77777777" w:rsidR="00500918" w:rsidRPr="00AE377F" w:rsidRDefault="00500918" w:rsidP="00DB25F2">
            <w:pPr>
              <w:rPr>
                <w:rFonts w:cstheme="minorHAnsi"/>
                <w:b/>
              </w:rPr>
            </w:pPr>
          </w:p>
        </w:tc>
      </w:tr>
      <w:tr w:rsidR="00500918" w:rsidRPr="00AE377F" w14:paraId="3917470D" w14:textId="77777777" w:rsidTr="00DB25F2">
        <w:tc>
          <w:tcPr>
            <w:tcW w:w="2235" w:type="dxa"/>
          </w:tcPr>
          <w:p w14:paraId="0912A2FC" w14:textId="77777777" w:rsidR="00500918" w:rsidRPr="00AE377F" w:rsidRDefault="00500918" w:rsidP="00DB25F2">
            <w:pPr>
              <w:rPr>
                <w:rFonts w:cstheme="minorHAnsi"/>
                <w:lang w:eastAsia="zh-CN"/>
              </w:rPr>
            </w:pPr>
          </w:p>
        </w:tc>
        <w:tc>
          <w:tcPr>
            <w:tcW w:w="7727" w:type="dxa"/>
          </w:tcPr>
          <w:p w14:paraId="2B034FC0" w14:textId="77777777" w:rsidR="00500918" w:rsidRPr="00AE377F" w:rsidRDefault="00500918" w:rsidP="00DB25F2">
            <w:pPr>
              <w:rPr>
                <w:rFonts w:eastAsia="Malgun Gothic" w:cstheme="minorHAnsi"/>
                <w:lang w:eastAsia="ko-KR"/>
              </w:rPr>
            </w:pPr>
          </w:p>
        </w:tc>
      </w:tr>
    </w:tbl>
    <w:p w14:paraId="4B9B0748" w14:textId="77777777" w:rsidR="00500918" w:rsidRDefault="00500918"/>
    <w:p w14:paraId="25EE1874" w14:textId="77777777" w:rsidR="00500918" w:rsidRPr="00500918" w:rsidRDefault="00500918"/>
    <w:p w14:paraId="76D5366B" w14:textId="77777777" w:rsidR="0087409F" w:rsidRDefault="00E97363">
      <w:pPr>
        <w:pStyle w:val="Heading5"/>
        <w:ind w:left="1008" w:hanging="1008"/>
      </w:pPr>
      <w:r>
        <w:t>Issue 8-26: What to capture in the tables</w:t>
      </w:r>
    </w:p>
    <w:p w14:paraId="6C95A293" w14:textId="77777777" w:rsidR="0087409F" w:rsidRDefault="00E97363">
      <w:pPr>
        <w:rPr>
          <w:lang w:val="en-GB"/>
        </w:rPr>
      </w:pPr>
      <w:r>
        <w:rPr>
          <w:lang w:val="en-GB"/>
        </w:rPr>
        <w:t>Besides obvious inputs and outputs of the AI/ML, there are many other data that could be collected, such as various assistance/auxiliary information, monitoring KPIs, etc. The FL feels that trying to list all of them will be time consuming and less useful to RAN2. Therefore, to contain the scope of discussion and make the response more relevant to RAN2, the FL suggests that RAN1 focus on main inputs and outputs.</w:t>
      </w:r>
    </w:p>
    <w:p w14:paraId="438ADD69" w14:textId="77777777" w:rsidR="0087409F" w:rsidRDefault="00E97363">
      <w:pPr>
        <w:rPr>
          <w:lang w:val="en-GB"/>
        </w:rPr>
      </w:pPr>
      <w:r>
        <w:rPr>
          <w:lang w:val="en-GB"/>
        </w:rPr>
        <w:t>Also, RAN2 did not ask slow-time-scale monitoring. RAN1 could add remark that slow-time-scale monitoring shares similar requirement to offline training, and focus on fast-time-scale monitoring in RAN1’s reply to RAN2.</w:t>
      </w:r>
    </w:p>
    <w:p w14:paraId="415CD04C" w14:textId="77777777" w:rsidR="0087409F" w:rsidRDefault="00E97363">
      <w:pPr>
        <w:rPr>
          <w:lang w:val="en-GB"/>
        </w:rPr>
      </w:pPr>
      <w:r>
        <w:rPr>
          <w:lang w:val="en-GB"/>
        </w:rPr>
        <w:t>Below please find FL’s recommendation in what to list in the tables.</w:t>
      </w:r>
    </w:p>
    <w:p w14:paraId="20AFD492" w14:textId="77777777" w:rsidR="0087409F" w:rsidRDefault="0087409F">
      <w:pPr>
        <w:rPr>
          <w:lang w:val="en-GB"/>
        </w:rPr>
      </w:pPr>
    </w:p>
    <w:p w14:paraId="147A9A2B" w14:textId="77777777" w:rsidR="0087409F" w:rsidRDefault="00E97363">
      <w:pPr>
        <w:pStyle w:val="Heading6"/>
        <w:ind w:left="1152" w:hanging="1152"/>
      </w:pPr>
      <w:r>
        <w:t>[FL1] Discussion 8-26a:</w:t>
      </w:r>
    </w:p>
    <w:p w14:paraId="3E790EC8" w14:textId="77777777" w:rsidR="0087409F" w:rsidRDefault="00E97363">
      <w:pPr>
        <w:rPr>
          <w:lang w:val="en-GB"/>
        </w:rPr>
      </w:pPr>
      <w:r>
        <w:rPr>
          <w:lang w:val="en-GB"/>
        </w:rPr>
        <w:t>General assumptions/remarks in RAN1’s answer:</w:t>
      </w:r>
    </w:p>
    <w:p w14:paraId="4538DA1C" w14:textId="77777777" w:rsidR="0087409F" w:rsidRDefault="00E97363">
      <w:pPr>
        <w:pStyle w:val="ListParagraph"/>
        <w:numPr>
          <w:ilvl w:val="0"/>
          <w:numId w:val="56"/>
        </w:numPr>
        <w:rPr>
          <w:lang w:val="en-GB"/>
        </w:rPr>
      </w:pPr>
      <w:r>
        <w:rPr>
          <w:lang w:val="en-GB"/>
        </w:rPr>
        <w:t>Model training is assumed to be offline training.</w:t>
      </w:r>
    </w:p>
    <w:p w14:paraId="31143AA4" w14:textId="77777777" w:rsidR="0087409F" w:rsidRDefault="00E97363">
      <w:pPr>
        <w:pStyle w:val="ListParagraph"/>
        <w:numPr>
          <w:ilvl w:val="0"/>
          <w:numId w:val="56"/>
        </w:numPr>
        <w:rPr>
          <w:rFonts w:ascii="Calibri" w:eastAsia="SimSun" w:hAnsi="Calibri" w:cs="Arial"/>
          <w:lang w:val="en-GB"/>
        </w:rPr>
      </w:pPr>
      <w:r>
        <w:rPr>
          <w:lang w:val="en-GB"/>
        </w:rPr>
        <w:t>Monitoring may be real-time or non-real-time. RAN2 can consider the requirements for data collection for non-real-time monitoring to be similar to offline training requirements.</w:t>
      </w:r>
    </w:p>
    <w:p w14:paraId="701A7094" w14:textId="77777777" w:rsidR="0087409F" w:rsidRDefault="00E97363">
      <w:pPr>
        <w:pStyle w:val="ListParagraph"/>
        <w:numPr>
          <w:ilvl w:val="0"/>
          <w:numId w:val="56"/>
        </w:numPr>
        <w:rPr>
          <w:color w:val="FF0000"/>
          <w:lang w:val="en-GB"/>
        </w:rPr>
      </w:pPr>
      <w:r>
        <w:t xml:space="preserve">In addition to contents listed in the tables, there may be assistance information from NW to UE, such as codebook and beam information, 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 </w:t>
      </w:r>
    </w:p>
    <w:p w14:paraId="415DD726" w14:textId="77777777" w:rsidR="0087409F" w:rsidRDefault="00E97363">
      <w:pPr>
        <w:pStyle w:val="ListParagraph"/>
        <w:numPr>
          <w:ilvl w:val="0"/>
          <w:numId w:val="56"/>
        </w:numPr>
        <w:rPr>
          <w:rFonts w:ascii="Calibri" w:eastAsia="SimSun" w:hAnsi="Calibri" w:cs="Arial"/>
          <w:lang w:val="en-GB"/>
        </w:rPr>
      </w:pPr>
      <w: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4813B089" w14:textId="77777777" w:rsidR="0087409F" w:rsidRDefault="00E97363">
      <w:pPr>
        <w:pStyle w:val="ListParagraph"/>
        <w:numPr>
          <w:ilvl w:val="0"/>
          <w:numId w:val="56"/>
        </w:numPr>
        <w:jc w:val="both"/>
      </w:pPr>
      <w:r>
        <w:lastRenderedPageBreak/>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w:t>
      </w:r>
      <w:bookmarkStart w:id="119" w:name="_Int_KwSS4KXm"/>
      <w:r>
        <w:rPr>
          <w:rStyle w:val="CommentReference"/>
          <w:sz w:val="22"/>
          <w:szCs w:val="22"/>
          <w:lang w:eastAsia="zh-CN"/>
        </w:rPr>
        <w:t>computes</w:t>
      </w:r>
      <w:bookmarkEnd w:id="119"/>
      <w:r>
        <w:rPr>
          <w:rStyle w:val="CommentReference"/>
          <w:sz w:val="22"/>
          <w:szCs w:val="22"/>
          <w:lang w:eastAsia="zh-CN"/>
        </w:rPr>
        <w:t xml:space="preserve"> the monitoring KPIs (hence at which side the monitoring KPIs are created), and which side consumes this data. Given the fact that details of such monitoring KPIs and their reporting mechanisms have not been agreed yet, they are not included in the table. </w:t>
      </w:r>
    </w:p>
    <w:p w14:paraId="3668488B" w14:textId="77777777" w:rsidR="0087409F" w:rsidRDefault="0087409F">
      <w:pPr>
        <w:rPr>
          <w:lang w:val="en-GB"/>
        </w:rPr>
      </w:pPr>
    </w:p>
    <w:tbl>
      <w:tblPr>
        <w:tblStyle w:val="TableGrid"/>
        <w:tblW w:w="0" w:type="auto"/>
        <w:tblLook w:val="04A0" w:firstRow="1" w:lastRow="0" w:firstColumn="1" w:lastColumn="0" w:noHBand="0" w:noVBand="1"/>
      </w:tblPr>
      <w:tblGrid>
        <w:gridCol w:w="2235"/>
        <w:gridCol w:w="7727"/>
      </w:tblGrid>
      <w:tr w:rsidR="0087409F" w14:paraId="6A7ACB1C" w14:textId="77777777">
        <w:tc>
          <w:tcPr>
            <w:tcW w:w="2235" w:type="dxa"/>
            <w:shd w:val="clear" w:color="auto" w:fill="D9D9D9" w:themeFill="background1" w:themeFillShade="D9"/>
          </w:tcPr>
          <w:p w14:paraId="59B3CEFE"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6218BF96" w14:textId="77777777" w:rsidR="0087409F" w:rsidRDefault="00E97363">
            <w:pPr>
              <w:jc w:val="center"/>
              <w:rPr>
                <w:rFonts w:cstheme="minorHAnsi"/>
                <w:b/>
                <w:bCs/>
              </w:rPr>
            </w:pPr>
            <w:r>
              <w:rPr>
                <w:rFonts w:cstheme="minorHAnsi"/>
                <w:b/>
                <w:bCs/>
              </w:rPr>
              <w:t>Comments</w:t>
            </w:r>
          </w:p>
        </w:tc>
      </w:tr>
      <w:tr w:rsidR="0087409F" w14:paraId="478EEDCA" w14:textId="77777777">
        <w:tc>
          <w:tcPr>
            <w:tcW w:w="2235" w:type="dxa"/>
          </w:tcPr>
          <w:p w14:paraId="03CEE76A" w14:textId="77777777" w:rsidR="0087409F" w:rsidRDefault="00E97363">
            <w:pPr>
              <w:rPr>
                <w:rFonts w:cstheme="minorHAnsi"/>
                <w:lang w:eastAsia="zh-CN"/>
              </w:rPr>
            </w:pPr>
            <w:r>
              <w:rPr>
                <w:rFonts w:cstheme="minorHAnsi" w:hint="eastAsia"/>
                <w:lang w:eastAsia="zh-CN"/>
              </w:rPr>
              <w:t>v</w:t>
            </w:r>
            <w:r>
              <w:rPr>
                <w:rFonts w:cstheme="minorHAnsi"/>
                <w:lang w:eastAsia="zh-CN"/>
              </w:rPr>
              <w:t>ivo</w:t>
            </w:r>
          </w:p>
        </w:tc>
        <w:tc>
          <w:tcPr>
            <w:tcW w:w="7727" w:type="dxa"/>
          </w:tcPr>
          <w:p w14:paraId="339072C0" w14:textId="77777777" w:rsidR="0087409F" w:rsidRDefault="00E97363">
            <w:pPr>
              <w:rPr>
                <w:rFonts w:cstheme="minorHAnsi"/>
                <w:lang w:eastAsia="zh-CN"/>
              </w:rPr>
            </w:pPr>
            <w:r>
              <w:rPr>
                <w:rFonts w:cstheme="minorHAnsi" w:hint="eastAsia"/>
                <w:lang w:eastAsia="zh-CN"/>
              </w:rPr>
              <w:t>S</w:t>
            </w:r>
            <w:r>
              <w:rPr>
                <w:rFonts w:cstheme="minorHAnsi"/>
                <w:lang w:eastAsia="zh-CN"/>
              </w:rPr>
              <w:t>upport the spirit of FL.</w:t>
            </w:r>
          </w:p>
        </w:tc>
      </w:tr>
      <w:tr w:rsidR="0087409F" w14:paraId="4EDB5707" w14:textId="77777777">
        <w:tc>
          <w:tcPr>
            <w:tcW w:w="2235" w:type="dxa"/>
          </w:tcPr>
          <w:p w14:paraId="51454782" w14:textId="77777777" w:rsidR="0087409F" w:rsidRDefault="00E97363">
            <w:pPr>
              <w:rPr>
                <w:rFonts w:cstheme="minorHAnsi"/>
              </w:rPr>
            </w:pPr>
            <w:r>
              <w:rPr>
                <w:rFonts w:cstheme="minorHAnsi"/>
              </w:rPr>
              <w:t>Nokia/NSB</w:t>
            </w:r>
          </w:p>
        </w:tc>
        <w:tc>
          <w:tcPr>
            <w:tcW w:w="7727" w:type="dxa"/>
          </w:tcPr>
          <w:p w14:paraId="69D519FF" w14:textId="77777777" w:rsidR="0087409F" w:rsidRDefault="00E97363">
            <w:pPr>
              <w:rPr>
                <w:rFonts w:eastAsia="Malgun Gothic" w:cstheme="minorHAnsi"/>
                <w:lang w:eastAsia="ko-KR"/>
              </w:rPr>
            </w:pPr>
            <w:r>
              <w:rPr>
                <w:rFonts w:eastAsia="Malgun Gothic" w:cstheme="minorHAnsi"/>
                <w:lang w:eastAsia="ko-KR"/>
              </w:rPr>
              <w:t xml:space="preserve">Few comments in blue, </w:t>
            </w:r>
          </w:p>
          <w:p w14:paraId="2F532853" w14:textId="77777777" w:rsidR="0087409F" w:rsidRDefault="00E97363">
            <w:pPr>
              <w:pStyle w:val="ListParagraph"/>
              <w:numPr>
                <w:ilvl w:val="0"/>
                <w:numId w:val="56"/>
              </w:numPr>
              <w:rPr>
                <w:lang w:val="en-GB"/>
              </w:rPr>
            </w:pPr>
            <w:r>
              <w:rPr>
                <w:lang w:val="en-GB"/>
              </w:rPr>
              <w:t xml:space="preserve">Model training is assumed to be offline training. - </w:t>
            </w:r>
            <w:r>
              <w:rPr>
                <w:color w:val="4472C4" w:themeColor="accent5"/>
                <w:lang w:val="en-GB"/>
              </w:rPr>
              <w:t>OK</w:t>
            </w:r>
          </w:p>
          <w:p w14:paraId="243EC614" w14:textId="77777777" w:rsidR="0087409F" w:rsidRDefault="00E97363">
            <w:pPr>
              <w:pStyle w:val="ListParagraph"/>
              <w:numPr>
                <w:ilvl w:val="0"/>
                <w:numId w:val="56"/>
              </w:numPr>
              <w:rPr>
                <w:rFonts w:ascii="Calibri" w:eastAsia="SimSun" w:hAnsi="Calibri" w:cs="Arial"/>
                <w:color w:val="4472C4" w:themeColor="accent5"/>
                <w:lang w:val="en-GB"/>
              </w:rPr>
            </w:pPr>
            <w:r>
              <w:rPr>
                <w:lang w:val="en-GB"/>
              </w:rPr>
              <w:t xml:space="preserve">Monitoring may be real-time or non-real-time. RAN2 can consider the requirements for data collection for non-real-time monitoring to be similar to offline training requirements. </w:t>
            </w:r>
            <w:r>
              <w:rPr>
                <w:color w:val="4472C4" w:themeColor="accent5"/>
                <w:lang w:val="en-GB"/>
              </w:rPr>
              <w:t xml:space="preserve">– do not fully agree with the non-real time monitoring. If there is anything like offline model monitoring in non-real time, it is offline process and nothing that discussed in RAN1. </w:t>
            </w:r>
          </w:p>
          <w:p w14:paraId="1741C383" w14:textId="77777777" w:rsidR="0087409F" w:rsidRDefault="00E97363">
            <w:pPr>
              <w:pStyle w:val="ListParagraph"/>
              <w:numPr>
                <w:ilvl w:val="0"/>
                <w:numId w:val="56"/>
              </w:numPr>
              <w:rPr>
                <w:color w:val="FF0000"/>
                <w:lang w:val="en-GB"/>
              </w:rPr>
            </w:pPr>
            <w:r>
              <w:t xml:space="preserve">In addition to contents listed in the tables, there may be assistance information from NW to UE, such as codebook and beam information, 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 </w:t>
            </w:r>
            <w:r>
              <w:rPr>
                <w:color w:val="4472C4" w:themeColor="accent5"/>
              </w:rPr>
              <w:t xml:space="preserve">– not agreed details. Just being generic should be ok. </w:t>
            </w:r>
          </w:p>
          <w:p w14:paraId="50F62EB0" w14:textId="77777777" w:rsidR="0087409F" w:rsidRDefault="00E97363">
            <w:pPr>
              <w:pStyle w:val="ListParagraph"/>
              <w:numPr>
                <w:ilvl w:val="0"/>
                <w:numId w:val="56"/>
              </w:numPr>
              <w:rPr>
                <w:rFonts w:ascii="Calibri" w:eastAsia="SimSun" w:hAnsi="Calibri" w:cs="Arial"/>
                <w:color w:val="4472C4" w:themeColor="accent5"/>
                <w:lang w:val="en-GB"/>
              </w:rPr>
            </w:pPr>
            <w: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r>
              <w:rPr>
                <w:color w:val="4472C4" w:themeColor="accent5"/>
              </w:rPr>
              <w:t xml:space="preserve">– Better to discuss this after use cases have data content agreements to LS responce. Until that, this is not related to the LS response to our reading. </w:t>
            </w:r>
          </w:p>
          <w:p w14:paraId="0F69F553" w14:textId="77777777" w:rsidR="0087409F" w:rsidRDefault="00E97363">
            <w:pPr>
              <w:pStyle w:val="ListParagraph"/>
              <w:numPr>
                <w:ilvl w:val="0"/>
                <w:numId w:val="56"/>
              </w:numPr>
            </w:pPr>
            <w:r>
              <w:lastRenderedPageBreak/>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 </w:t>
            </w:r>
            <w:r>
              <w:rPr>
                <w:rStyle w:val="CommentReference"/>
                <w:color w:val="4472C4" w:themeColor="accent5"/>
                <w:sz w:val="22"/>
                <w:szCs w:val="22"/>
                <w:lang w:eastAsia="zh-CN"/>
              </w:rPr>
              <w:t>OK</w:t>
            </w:r>
          </w:p>
          <w:p w14:paraId="6EF52D64" w14:textId="77777777" w:rsidR="0087409F" w:rsidRDefault="0087409F">
            <w:pPr>
              <w:rPr>
                <w:rFonts w:eastAsia="Malgun Gothic" w:cstheme="minorHAnsi"/>
                <w:lang w:eastAsia="ko-KR"/>
              </w:rPr>
            </w:pPr>
          </w:p>
        </w:tc>
      </w:tr>
      <w:tr w:rsidR="0087409F" w14:paraId="4A6A2899" w14:textId="77777777">
        <w:tc>
          <w:tcPr>
            <w:tcW w:w="2235" w:type="dxa"/>
          </w:tcPr>
          <w:p w14:paraId="4FA69191" w14:textId="77777777" w:rsidR="0087409F" w:rsidRDefault="00E97363">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tcPr>
          <w:p w14:paraId="442B4257" w14:textId="77777777" w:rsidR="0087409F" w:rsidRDefault="00E97363">
            <w:pPr>
              <w:pStyle w:val="ListParagraph"/>
              <w:numPr>
                <w:ilvl w:val="0"/>
                <w:numId w:val="119"/>
              </w:numPr>
              <w:spacing w:line="280" w:lineRule="atLeast"/>
              <w:rPr>
                <w:rFonts w:cstheme="minorHAnsi"/>
                <w:lang w:eastAsia="zh-CN"/>
              </w:rPr>
            </w:pPr>
            <w:r>
              <w:rPr>
                <w:rFonts w:cstheme="minorHAnsi" w:hint="eastAsia"/>
                <w:lang w:eastAsia="zh-CN"/>
              </w:rPr>
              <w:t>F</w:t>
            </w:r>
            <w:r>
              <w:rPr>
                <w:rFonts w:cstheme="minorHAnsi"/>
                <w:lang w:eastAsia="zh-CN"/>
              </w:rPr>
              <w:t>or the 2</w:t>
            </w:r>
            <w:r>
              <w:rPr>
                <w:rFonts w:cstheme="minorHAnsi"/>
                <w:vertAlign w:val="superscript"/>
                <w:lang w:eastAsia="zh-CN"/>
              </w:rPr>
              <w:t>nd</w:t>
            </w:r>
            <w:r>
              <w:rPr>
                <w:rFonts w:cstheme="minorHAnsi"/>
                <w:lang w:eastAsia="zh-CN"/>
              </w:rPr>
              <w:t xml:space="preserve"> bullet, does the “real-time” here means the “time critical” in Discussion</w:t>
            </w:r>
            <w:r>
              <w:t xml:space="preserve"> 8-25a? if so, we suggest to use the same word. In addition, we think the performance monitoring could be near real time as well. As for the non-real-time performance monitoring, is it for the purpose of model update? If so, we’d better to clarify it in the proposal. We suggest the following update for the second bullet </w:t>
            </w:r>
          </w:p>
          <w:p w14:paraId="4A9CD534" w14:textId="77777777" w:rsidR="0087409F" w:rsidRDefault="0087409F">
            <w:pPr>
              <w:pStyle w:val="ListParagraph"/>
              <w:numPr>
                <w:ilvl w:val="0"/>
                <w:numId w:val="0"/>
              </w:numPr>
              <w:spacing w:line="280" w:lineRule="atLeast"/>
              <w:ind w:left="420"/>
            </w:pPr>
          </w:p>
          <w:p w14:paraId="7DABFE4F" w14:textId="77777777" w:rsidR="0087409F" w:rsidRDefault="00E97363">
            <w:pPr>
              <w:pStyle w:val="ListParagraph"/>
              <w:numPr>
                <w:ilvl w:val="0"/>
                <w:numId w:val="0"/>
              </w:numPr>
              <w:ind w:left="720"/>
              <w:rPr>
                <w:rFonts w:ascii="Calibri" w:eastAsia="SimSun" w:hAnsi="Calibri" w:cs="Arial"/>
                <w:i/>
                <w:lang w:val="en-GB"/>
              </w:rPr>
            </w:pPr>
            <w:r>
              <w:rPr>
                <w:i/>
                <w:lang w:val="en-GB"/>
              </w:rPr>
              <w:t xml:space="preserve">Monitoring may be </w:t>
            </w:r>
            <w:r>
              <w:rPr>
                <w:i/>
                <w:strike/>
                <w:color w:val="FF0000"/>
                <w:lang w:val="en-GB"/>
              </w:rPr>
              <w:t>real-time</w:t>
            </w:r>
            <w:r>
              <w:rPr>
                <w:i/>
                <w:lang w:val="en-GB"/>
              </w:rPr>
              <w:t xml:space="preserve"> </w:t>
            </w:r>
            <w:r>
              <w:rPr>
                <w:i/>
                <w:color w:val="FF0000"/>
                <w:lang w:val="en-GB"/>
              </w:rPr>
              <w:t xml:space="preserve">time critical or near real time for the activation/deactivation/switch/fallback and may be Relaxed </w:t>
            </w:r>
            <w:r>
              <w:rPr>
                <w:i/>
                <w:strike/>
                <w:color w:val="FF0000"/>
                <w:lang w:val="en-GB"/>
              </w:rPr>
              <w:t xml:space="preserve">non-real-time </w:t>
            </w:r>
            <w:r>
              <w:rPr>
                <w:i/>
                <w:color w:val="FF0000"/>
                <w:lang w:val="en-GB"/>
              </w:rPr>
              <w:t xml:space="preserve">for model/functionality update </w:t>
            </w:r>
            <w:r>
              <w:rPr>
                <w:i/>
                <w:lang w:val="en-GB"/>
              </w:rPr>
              <w:t xml:space="preserve">. RAN2 can consider the requirements for data collection for </w:t>
            </w:r>
            <w:r>
              <w:rPr>
                <w:i/>
                <w:color w:val="FF0000"/>
                <w:lang w:val="en-GB"/>
              </w:rPr>
              <w:t xml:space="preserve">Relaxed </w:t>
            </w:r>
            <w:r>
              <w:rPr>
                <w:i/>
                <w:strike/>
                <w:color w:val="FF0000"/>
                <w:lang w:val="en-GB"/>
              </w:rPr>
              <w:t>non-real-tim</w:t>
            </w:r>
            <w:r>
              <w:rPr>
                <w:i/>
                <w:color w:val="FF0000"/>
                <w:lang w:val="en-GB"/>
              </w:rPr>
              <w:t>e</w:t>
            </w:r>
            <w:r>
              <w:rPr>
                <w:i/>
                <w:lang w:val="en-GB"/>
              </w:rPr>
              <w:t xml:space="preserve"> monitoring to be similar to offline training requirements.</w:t>
            </w:r>
          </w:p>
          <w:p w14:paraId="4A481569" w14:textId="77777777" w:rsidR="0087409F" w:rsidRDefault="0087409F">
            <w:pPr>
              <w:pStyle w:val="ListParagraph"/>
              <w:numPr>
                <w:ilvl w:val="0"/>
                <w:numId w:val="0"/>
              </w:numPr>
              <w:spacing w:line="280" w:lineRule="atLeast"/>
              <w:ind w:left="420"/>
              <w:rPr>
                <w:rFonts w:cstheme="minorHAnsi"/>
                <w:lang w:val="en-GB" w:eastAsia="zh-CN"/>
              </w:rPr>
            </w:pPr>
          </w:p>
        </w:tc>
      </w:tr>
      <w:tr w:rsidR="0087409F" w14:paraId="4E3DE912" w14:textId="77777777">
        <w:tc>
          <w:tcPr>
            <w:tcW w:w="2235" w:type="dxa"/>
          </w:tcPr>
          <w:p w14:paraId="65A44C0C" w14:textId="77777777" w:rsidR="0087409F" w:rsidRDefault="00E97363">
            <w:pPr>
              <w:rPr>
                <w:rFonts w:cstheme="minorHAnsi"/>
                <w:lang w:eastAsia="zh-CN"/>
              </w:rPr>
            </w:pPr>
            <w:r>
              <w:rPr>
                <w:rFonts w:cstheme="minorHAnsi" w:hint="eastAsia"/>
                <w:lang w:eastAsia="zh-CN"/>
              </w:rPr>
              <w:t>ZTE</w:t>
            </w:r>
          </w:p>
        </w:tc>
        <w:tc>
          <w:tcPr>
            <w:tcW w:w="7727" w:type="dxa"/>
          </w:tcPr>
          <w:p w14:paraId="6B0659B9" w14:textId="77777777" w:rsidR="0087409F" w:rsidRDefault="00E97363">
            <w:pPr>
              <w:rPr>
                <w:rFonts w:eastAsia="SimSun" w:cstheme="minorHAnsi"/>
                <w:lang w:eastAsia="zh-CN"/>
              </w:rPr>
            </w:pPr>
            <w:r>
              <w:rPr>
                <w:rFonts w:eastAsia="SimSun" w:cstheme="minorHAnsi" w:hint="eastAsia"/>
                <w:lang w:eastAsia="zh-CN"/>
              </w:rPr>
              <w:t>Please see some comments:</w:t>
            </w:r>
          </w:p>
          <w:p w14:paraId="6DAD0797" w14:textId="77777777" w:rsidR="0087409F" w:rsidRDefault="0087409F">
            <w:pPr>
              <w:numPr>
                <w:ilvl w:val="0"/>
                <w:numId w:val="120"/>
              </w:numPr>
              <w:rPr>
                <w:rFonts w:eastAsia="SimSun" w:cstheme="minorHAnsi"/>
                <w:lang w:eastAsia="zh-CN"/>
              </w:rPr>
            </w:pPr>
          </w:p>
          <w:p w14:paraId="22090F96" w14:textId="77777777" w:rsidR="0087409F" w:rsidRDefault="00E97363">
            <w:pPr>
              <w:pStyle w:val="ListParagraph"/>
              <w:numPr>
                <w:ilvl w:val="0"/>
                <w:numId w:val="56"/>
              </w:numPr>
              <w:rPr>
                <w:color w:val="FF0000"/>
                <w:lang w:val="en-GB"/>
              </w:rPr>
            </w:pPr>
            <w:r>
              <w:t>In addition to contents listed in the tables, there may be assistance information from NW to UE</w:t>
            </w:r>
            <w:r>
              <w:rPr>
                <w:strike/>
                <w:color w:val="00B0F0"/>
              </w:rPr>
              <w:t xml:space="preserve">, such as codebook and beam information, </w:t>
            </w:r>
            <w:r>
              <w:t>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w:t>
            </w:r>
            <w:r>
              <w:rPr>
                <w:color w:val="00B0F0"/>
              </w:rPr>
              <w:t xml:space="preserve"> </w:t>
            </w:r>
            <w:r>
              <w:rPr>
                <w:rFonts w:hint="eastAsia"/>
                <w:color w:val="00B0F0"/>
                <w:lang w:eastAsia="zh-CN"/>
              </w:rPr>
              <w:t>[The examples are not necessary as we don</w:t>
            </w:r>
            <w:r>
              <w:rPr>
                <w:color w:val="00B0F0"/>
                <w:lang w:eastAsia="zh-CN"/>
              </w:rPr>
              <w:t>’</w:t>
            </w:r>
            <w:r>
              <w:rPr>
                <w:rFonts w:hint="eastAsia"/>
                <w:color w:val="00B0F0"/>
                <w:lang w:eastAsia="zh-CN"/>
              </w:rPr>
              <w:t>t have concensus so far.]</w:t>
            </w:r>
          </w:p>
          <w:p w14:paraId="50A7BE57" w14:textId="77777777" w:rsidR="0087409F" w:rsidRDefault="00E97363">
            <w:pPr>
              <w:numPr>
                <w:ilvl w:val="0"/>
                <w:numId w:val="120"/>
              </w:numPr>
              <w:rPr>
                <w:rFonts w:cstheme="minorHAnsi"/>
                <w:lang w:val="en-GB" w:eastAsia="zh-CN"/>
              </w:rPr>
            </w:pPr>
            <w:r>
              <w:rPr>
                <w:rFonts w:eastAsia="SimSun" w:cstheme="minorHAnsi" w:hint="eastAsia"/>
                <w:lang w:eastAsia="zh-CN"/>
              </w:rPr>
              <w:t>Similar comment as Nokia on the third bullet.</w:t>
            </w:r>
          </w:p>
        </w:tc>
      </w:tr>
      <w:tr w:rsidR="003E033C" w14:paraId="6C3C49CF" w14:textId="77777777">
        <w:tc>
          <w:tcPr>
            <w:tcW w:w="2235" w:type="dxa"/>
          </w:tcPr>
          <w:p w14:paraId="38232CBC" w14:textId="77777777" w:rsidR="003E033C" w:rsidRDefault="003E033C" w:rsidP="00CD2C5A">
            <w:pPr>
              <w:rPr>
                <w:rFonts w:cstheme="minorHAnsi"/>
                <w:lang w:eastAsia="zh-CN"/>
              </w:rPr>
            </w:pPr>
            <w:r>
              <w:rPr>
                <w:rFonts w:cstheme="minorHAnsi" w:hint="eastAsia"/>
                <w:lang w:eastAsia="zh-CN"/>
              </w:rPr>
              <w:lastRenderedPageBreak/>
              <w:t>CATT</w:t>
            </w:r>
          </w:p>
        </w:tc>
        <w:tc>
          <w:tcPr>
            <w:tcW w:w="7727" w:type="dxa"/>
          </w:tcPr>
          <w:p w14:paraId="3877EFEE" w14:textId="77777777" w:rsidR="003E033C" w:rsidRPr="004412CC" w:rsidRDefault="003E033C" w:rsidP="00CD2C5A">
            <w:pPr>
              <w:rPr>
                <w:rFonts w:cstheme="minorHAnsi"/>
                <w:lang w:eastAsia="zh-CN"/>
              </w:rPr>
            </w:pPr>
            <w:r>
              <w:rPr>
                <w:rFonts w:cstheme="minorHAnsi" w:hint="eastAsia"/>
                <w:lang w:eastAsia="zh-CN"/>
              </w:rPr>
              <w:t xml:space="preserve">OK with the direction. But we think current wording includes too many details for </w:t>
            </w:r>
            <w:r>
              <w:rPr>
                <w:rFonts w:cstheme="minorHAnsi"/>
                <w:lang w:eastAsia="zh-CN"/>
              </w:rPr>
              <w:t>example</w:t>
            </w:r>
            <w:r>
              <w:rPr>
                <w:rFonts w:cstheme="minorHAnsi" w:hint="eastAsia"/>
                <w:lang w:eastAsia="zh-CN"/>
              </w:rPr>
              <w:t>s while RAN2 may not need them.</w:t>
            </w:r>
          </w:p>
        </w:tc>
      </w:tr>
      <w:tr w:rsidR="005D5298" w14:paraId="2CED27FF" w14:textId="77777777">
        <w:tc>
          <w:tcPr>
            <w:tcW w:w="2235" w:type="dxa"/>
          </w:tcPr>
          <w:p w14:paraId="5FE88DEC" w14:textId="77777777" w:rsidR="005D5298" w:rsidRDefault="005D5298" w:rsidP="00CD2C5A">
            <w:pPr>
              <w:rPr>
                <w:rFonts w:cstheme="minorHAnsi"/>
                <w:lang w:eastAsia="zh-CN"/>
              </w:rPr>
            </w:pPr>
            <w:r>
              <w:rPr>
                <w:rFonts w:cstheme="minorHAnsi" w:hint="eastAsia"/>
                <w:lang w:eastAsia="zh-CN"/>
              </w:rPr>
              <w:t>H</w:t>
            </w:r>
            <w:r>
              <w:rPr>
                <w:rFonts w:cstheme="minorHAnsi"/>
                <w:lang w:eastAsia="zh-CN"/>
              </w:rPr>
              <w:t>uawei, HiSilicon</w:t>
            </w:r>
          </w:p>
        </w:tc>
        <w:tc>
          <w:tcPr>
            <w:tcW w:w="7727" w:type="dxa"/>
          </w:tcPr>
          <w:p w14:paraId="77997D29" w14:textId="77777777" w:rsidR="005D5298" w:rsidRPr="00F72367" w:rsidRDefault="005D5298" w:rsidP="005D5298">
            <w:pPr>
              <w:rPr>
                <w:rFonts w:cstheme="minorHAnsi"/>
                <w:lang w:eastAsia="zh-CN"/>
              </w:rPr>
            </w:pPr>
            <w:r>
              <w:rPr>
                <w:rFonts w:cstheme="minorHAnsi"/>
                <w:lang w:eastAsia="zh-CN"/>
              </w:rPr>
              <w:t xml:space="preserve">1) </w:t>
            </w:r>
            <w:r w:rsidRPr="00F72367">
              <w:rPr>
                <w:rFonts w:cstheme="minorHAnsi"/>
                <w:lang w:eastAsia="zh-CN"/>
              </w:rPr>
              <w:t>For the 1st bullet,</w:t>
            </w:r>
            <w:r>
              <w:rPr>
                <w:rFonts w:cstheme="minorHAnsi"/>
                <w:lang w:eastAsia="zh-CN"/>
              </w:rPr>
              <w:t xml:space="preserve"> offline changed to non-real time to be consistent with 2</w:t>
            </w:r>
            <w:r w:rsidRPr="00F72367">
              <w:rPr>
                <w:rFonts w:cstheme="minorHAnsi"/>
                <w:vertAlign w:val="superscript"/>
                <w:lang w:eastAsia="zh-CN"/>
              </w:rPr>
              <w:t>nd</w:t>
            </w:r>
            <w:r>
              <w:rPr>
                <w:rFonts w:cstheme="minorHAnsi"/>
                <w:lang w:eastAsia="zh-CN"/>
              </w:rPr>
              <w:t xml:space="preserve"> bullet.</w:t>
            </w:r>
          </w:p>
          <w:p w14:paraId="56637359" w14:textId="77777777" w:rsidR="005D5298" w:rsidRDefault="005D5298" w:rsidP="005D5298">
            <w:pPr>
              <w:rPr>
                <w:rFonts w:cstheme="minorHAnsi"/>
                <w:lang w:eastAsia="zh-CN"/>
              </w:rPr>
            </w:pPr>
            <w:r>
              <w:rPr>
                <w:rFonts w:cstheme="minorHAnsi" w:hint="eastAsia"/>
                <w:lang w:eastAsia="zh-CN"/>
              </w:rPr>
              <w:t>2</w:t>
            </w:r>
            <w:r>
              <w:rPr>
                <w:rFonts w:cstheme="minorHAnsi"/>
                <w:lang w:eastAsia="zh-CN"/>
              </w:rPr>
              <w:t>) For the 3</w:t>
            </w:r>
            <w:r w:rsidRPr="00F72367">
              <w:rPr>
                <w:rFonts w:cstheme="minorHAnsi"/>
                <w:vertAlign w:val="superscript"/>
                <w:lang w:eastAsia="zh-CN"/>
              </w:rPr>
              <w:t>rd</w:t>
            </w:r>
            <w:r>
              <w:rPr>
                <w:rFonts w:cstheme="minorHAnsi"/>
                <w:lang w:eastAsia="zh-CN"/>
              </w:rPr>
              <w:t xml:space="preserve"> bullet, some changes are made to make the status clarification more neutral. In addition, whether it has RAN2 impact is not clear, so the last sentence is removed.</w:t>
            </w:r>
          </w:p>
          <w:p w14:paraId="404CF513" w14:textId="77777777" w:rsidR="005D5298" w:rsidRDefault="005D5298" w:rsidP="005D5298">
            <w:r>
              <w:rPr>
                <w:rFonts w:cstheme="minorHAnsi" w:hint="eastAsia"/>
                <w:lang w:eastAsia="zh-CN"/>
              </w:rPr>
              <w:t>3</w:t>
            </w:r>
            <w:r>
              <w:rPr>
                <w:rFonts w:cstheme="minorHAnsi"/>
                <w:lang w:eastAsia="zh-CN"/>
              </w:rPr>
              <w:t>) For the 4</w:t>
            </w:r>
            <w:r w:rsidRPr="00F72367">
              <w:rPr>
                <w:rFonts w:cstheme="minorHAnsi"/>
                <w:vertAlign w:val="superscript"/>
                <w:lang w:eastAsia="zh-CN"/>
              </w:rPr>
              <w:t>th</w:t>
            </w:r>
            <w:r>
              <w:rPr>
                <w:rFonts w:cstheme="minorHAnsi"/>
                <w:lang w:eastAsia="zh-CN"/>
              </w:rPr>
              <w:t xml:space="preserve"> bullet, it is not clear to us why the </w:t>
            </w:r>
            <w:r>
              <w:t xml:space="preserve">auxiliary </w:t>
            </w:r>
            <w:r w:rsidRPr="00330A90">
              <w:t>information</w:t>
            </w:r>
            <w:r>
              <w:t xml:space="preserve"> is for UE side training data collection. In our understanding, UE side training data collection is feasible and beneficial by UE implementation. In addition, examples are removed other than what we have in the WA.</w:t>
            </w:r>
          </w:p>
          <w:p w14:paraId="6362A847" w14:textId="77777777" w:rsidR="005D5298" w:rsidRDefault="005D5298" w:rsidP="005D5298">
            <w:pPr>
              <w:rPr>
                <w:rFonts w:cstheme="minorHAnsi"/>
                <w:lang w:eastAsia="zh-CN"/>
              </w:rPr>
            </w:pPr>
            <w:r>
              <w:rPr>
                <w:rFonts w:cstheme="minorHAnsi" w:hint="eastAsia"/>
                <w:lang w:eastAsia="zh-CN"/>
              </w:rPr>
              <w:t>4</w:t>
            </w:r>
            <w:r>
              <w:rPr>
                <w:rFonts w:cstheme="minorHAnsi"/>
                <w:lang w:eastAsia="zh-CN"/>
              </w:rPr>
              <w:t>) For the last bullet, is the intention not to capture monitoring data collection to the table? If there is no agreement at RAN1, then there is no need to capture “monitoring data collection” in the table for LS reply. Otherwise, we may discuss the data type/size for each candidate.</w:t>
            </w:r>
          </w:p>
          <w:p w14:paraId="5ADE857B" w14:textId="77777777" w:rsidR="005D5298" w:rsidRPr="00F72367" w:rsidRDefault="005D5298" w:rsidP="005D5298">
            <w:pPr>
              <w:rPr>
                <w:rFonts w:cstheme="minorHAnsi"/>
                <w:lang w:eastAsia="zh-CN"/>
              </w:rPr>
            </w:pPr>
          </w:p>
          <w:p w14:paraId="25B3A9C9" w14:textId="77777777" w:rsidR="005D5298" w:rsidRPr="00783F28" w:rsidRDefault="005D5298" w:rsidP="005D5298">
            <w:pPr>
              <w:pStyle w:val="ListParagraph"/>
              <w:numPr>
                <w:ilvl w:val="0"/>
                <w:numId w:val="56"/>
              </w:numPr>
              <w:spacing w:before="0"/>
              <w:jc w:val="left"/>
              <w:rPr>
                <w:lang w:val="en-GB"/>
              </w:rPr>
            </w:pPr>
            <w:r>
              <w:rPr>
                <w:lang w:val="en-GB"/>
              </w:rPr>
              <w:t xml:space="preserve">Model training is assumed to be </w:t>
            </w:r>
            <w:r w:rsidRPr="00F72367">
              <w:rPr>
                <w:strike/>
                <w:color w:val="FF0000"/>
                <w:lang w:val="en-GB"/>
              </w:rPr>
              <w:t>offline</w:t>
            </w:r>
            <w:r w:rsidRPr="00F72367">
              <w:rPr>
                <w:color w:val="FF0000"/>
                <w:lang w:val="en-GB"/>
              </w:rPr>
              <w:t xml:space="preserve"> </w:t>
            </w:r>
            <w:r>
              <w:rPr>
                <w:color w:val="FF0000"/>
                <w:lang w:val="en-GB"/>
              </w:rPr>
              <w:t xml:space="preserve">non-real time </w:t>
            </w:r>
            <w:r>
              <w:rPr>
                <w:lang w:val="en-GB"/>
              </w:rPr>
              <w:t>training</w:t>
            </w:r>
            <w:r w:rsidRPr="00783F28">
              <w:rPr>
                <w:lang w:val="en-GB"/>
              </w:rPr>
              <w:t>.</w:t>
            </w:r>
          </w:p>
          <w:p w14:paraId="78853F49" w14:textId="77777777" w:rsidR="005D5298" w:rsidRPr="007F785B" w:rsidRDefault="005D5298" w:rsidP="005D5298">
            <w:pPr>
              <w:pStyle w:val="ListParagraph"/>
              <w:numPr>
                <w:ilvl w:val="0"/>
                <w:numId w:val="56"/>
              </w:numPr>
              <w:spacing w:before="0"/>
              <w:jc w:val="left"/>
              <w:rPr>
                <w:rFonts w:ascii="Calibri" w:eastAsia="SimSun" w:hAnsi="Calibri" w:cs="Arial"/>
                <w:lang w:val="en-GB"/>
              </w:rPr>
            </w:pPr>
            <w:r>
              <w:rPr>
                <w:lang w:val="en-GB"/>
              </w:rPr>
              <w:t xml:space="preserve">Monitoring may be </w:t>
            </w:r>
            <w:r w:rsidRPr="00944D5B">
              <w:rPr>
                <w:rFonts w:hint="eastAsia"/>
                <w:color w:val="FF0000"/>
                <w:lang w:val="en-GB" w:eastAsia="zh-CN"/>
              </w:rPr>
              <w:t xml:space="preserve">near </w:t>
            </w:r>
            <w:r>
              <w:rPr>
                <w:lang w:val="en-GB"/>
              </w:rPr>
              <w:t xml:space="preserve">real-time or non-real-time. </w:t>
            </w:r>
            <w:r w:rsidRPr="7AEB6129">
              <w:rPr>
                <w:lang w:val="en-GB"/>
              </w:rPr>
              <w:t xml:space="preserve">RAN2 can consider the requirements </w:t>
            </w:r>
            <w:r w:rsidRPr="00783F28">
              <w:rPr>
                <w:lang w:val="en-GB"/>
              </w:rPr>
              <w:t xml:space="preserve">for </w:t>
            </w:r>
            <w:r>
              <w:rPr>
                <w:lang w:val="en-GB"/>
              </w:rPr>
              <w:t>data collection for non-real-time</w:t>
            </w:r>
            <w:r w:rsidRPr="00783F28">
              <w:rPr>
                <w:lang w:val="en-GB"/>
              </w:rPr>
              <w:t xml:space="preserve"> monitoring </w:t>
            </w:r>
            <w:r w:rsidRPr="5EB16487">
              <w:rPr>
                <w:lang w:val="en-GB"/>
              </w:rPr>
              <w:t xml:space="preserve">to be </w:t>
            </w:r>
            <w:r w:rsidRPr="00783F28">
              <w:rPr>
                <w:lang w:val="en-GB"/>
              </w:rPr>
              <w:t>similar to offline training</w:t>
            </w:r>
            <w:r w:rsidRPr="7AEB6129">
              <w:rPr>
                <w:lang w:val="en-GB"/>
              </w:rPr>
              <w:t xml:space="preserve"> requirements</w:t>
            </w:r>
            <w:r w:rsidRPr="00783F28">
              <w:rPr>
                <w:lang w:val="en-GB"/>
              </w:rPr>
              <w:t>.</w:t>
            </w:r>
          </w:p>
          <w:p w14:paraId="2AD9C75C" w14:textId="77777777" w:rsidR="005D5298" w:rsidRPr="00783F28" w:rsidRDefault="005D5298" w:rsidP="005D5298">
            <w:pPr>
              <w:pStyle w:val="ListParagraph"/>
              <w:numPr>
                <w:ilvl w:val="0"/>
                <w:numId w:val="56"/>
              </w:numPr>
              <w:spacing w:before="0"/>
              <w:jc w:val="left"/>
              <w:rPr>
                <w:color w:val="FF0000"/>
                <w:lang w:val="en-GB"/>
              </w:rPr>
            </w:pPr>
            <w:r>
              <w:t xml:space="preserve">In addition to contents listed in the tables, </w:t>
            </w:r>
            <w:r w:rsidRPr="002C241C">
              <w:rPr>
                <w:strike/>
                <w:color w:val="FF0000"/>
              </w:rPr>
              <w:t>there may be</w:t>
            </w:r>
            <w:r w:rsidRPr="002C241C">
              <w:rPr>
                <w:color w:val="FF0000"/>
              </w:rPr>
              <w:t xml:space="preserve"> </w:t>
            </w:r>
            <w:r>
              <w:rPr>
                <w:color w:val="FF0000"/>
              </w:rPr>
              <w:t xml:space="preserve">RAN1 has discussed </w:t>
            </w:r>
            <w:r>
              <w:t>assistance information from NW</w:t>
            </w:r>
            <w:r w:rsidRPr="002C241C">
              <w:rPr>
                <w:color w:val="FF0000"/>
              </w:rPr>
              <w:t>/UE</w:t>
            </w:r>
            <w:r>
              <w:t xml:space="preserve"> to UE</w:t>
            </w:r>
            <w:r w:rsidRPr="002C241C">
              <w:rPr>
                <w:color w:val="FF0000"/>
              </w:rPr>
              <w:t>/NW</w:t>
            </w:r>
            <w:r>
              <w:t xml:space="preserve">, such as codebook and beam information, </w:t>
            </w:r>
            <w:r w:rsidRPr="00F72367">
              <w:rPr>
                <w:strike/>
                <w:color w:val="FF0000"/>
              </w:rPr>
              <w:t>that may be useful</w:t>
            </w:r>
            <w:r w:rsidRPr="00F72367">
              <w:rPr>
                <w:color w:val="FF0000"/>
              </w:rPr>
              <w:t xml:space="preserve"> </w:t>
            </w:r>
            <w:r>
              <w:t xml:space="preserve">for the purpose of training, inference, and/or monitoring. Aspects related to such assistance information is not included in the following tables, as there has been no </w:t>
            </w:r>
            <w:r w:rsidRPr="00A324E5">
              <w:t xml:space="preserve">consensus on the </w:t>
            </w:r>
            <w:r w:rsidRPr="00944D5B">
              <w:rPr>
                <w:rFonts w:hint="eastAsia"/>
                <w:color w:val="FF0000"/>
                <w:lang w:eastAsia="zh-CN"/>
              </w:rPr>
              <w:t>nec</w:t>
            </w:r>
            <w:r w:rsidRPr="00944D5B">
              <w:rPr>
                <w:color w:val="FF0000"/>
              </w:rPr>
              <w:t>essity/feasibility/</w:t>
            </w:r>
            <w:r w:rsidRPr="00A324E5">
              <w:t xml:space="preserve">contents of such assistance information. </w:t>
            </w:r>
            <w:r w:rsidRPr="002C241C">
              <w:rPr>
                <w:strike/>
                <w:color w:val="FF0000"/>
              </w:rPr>
              <w:t xml:space="preserve">If agreed, the assistance information or reference to the assistance information (from UE to the network, or vice versa) may need to be standardized. </w:t>
            </w:r>
          </w:p>
          <w:p w14:paraId="7FC1E75D" w14:textId="77777777" w:rsidR="005D5298" w:rsidRPr="00783F28" w:rsidRDefault="005D5298" w:rsidP="005D5298">
            <w:pPr>
              <w:pStyle w:val="ListParagraph"/>
              <w:numPr>
                <w:ilvl w:val="0"/>
                <w:numId w:val="56"/>
              </w:numPr>
              <w:spacing w:before="0"/>
              <w:jc w:val="left"/>
              <w:rPr>
                <w:rFonts w:ascii="Calibri" w:eastAsia="SimSun" w:hAnsi="Calibri" w:cs="Arial"/>
                <w:lang w:val="en-GB"/>
              </w:rPr>
            </w:pPr>
            <w:r>
              <w:t xml:space="preserve">In addition, there may be other assistance/auxiliary </w:t>
            </w:r>
            <w:r w:rsidRPr="00330A90">
              <w:t xml:space="preserve">information </w:t>
            </w:r>
            <w:r w:rsidRPr="00F72367">
              <w:rPr>
                <w:strike/>
                <w:color w:val="FF0000"/>
              </w:rPr>
              <w:t>useful for training at the UE-side or third-party</w:t>
            </w:r>
            <w:r w:rsidRPr="00F72367">
              <w:rPr>
                <w:color w:val="FF0000"/>
              </w:rPr>
              <w:t xml:space="preserve"> </w:t>
            </w:r>
            <w:r w:rsidRPr="00330A90">
              <w:t>such as timestamp, data quality</w:t>
            </w:r>
            <w:r w:rsidRPr="00F72367">
              <w:rPr>
                <w:strike/>
                <w:color w:val="FF0000"/>
              </w:rPr>
              <w:t>, UE speed, SNR, and vendor-specific information</w:t>
            </w:r>
            <w:r w:rsidRPr="00F72367">
              <w:rPr>
                <w:color w:val="FF0000"/>
              </w:rPr>
              <w:t>, that ha</w:t>
            </w:r>
            <w:r>
              <w:rPr>
                <w:rFonts w:hint="eastAsia"/>
                <w:color w:val="FF0000"/>
                <w:lang w:eastAsia="zh-CN"/>
              </w:rPr>
              <w:t>ve</w:t>
            </w:r>
            <w:r w:rsidRPr="00F72367">
              <w:rPr>
                <w:color w:val="FF0000"/>
              </w:rPr>
              <w:t xml:space="preserve"> been discussed in RAN1</w:t>
            </w:r>
            <w:r w:rsidRPr="00783F28">
              <w:t xml:space="preserve">. </w:t>
            </w:r>
            <w:r>
              <w:t xml:space="preserve">Such information is </w:t>
            </w:r>
            <w:r w:rsidRPr="00783F28">
              <w:t>not included in the following tables, as RAN1 has</w:t>
            </w:r>
            <w:r>
              <w:t xml:space="preserve"> not discussed whether their standardization is required. For positioning enhancement, some information has been considered as Working Assumption in RAN1-112bis. </w:t>
            </w:r>
          </w:p>
          <w:p w14:paraId="4CD5DDE9" w14:textId="77777777" w:rsidR="005D5298" w:rsidRDefault="005D5298" w:rsidP="005D5298">
            <w:pPr>
              <w:pStyle w:val="ListParagraph"/>
              <w:numPr>
                <w:ilvl w:val="0"/>
                <w:numId w:val="56"/>
              </w:numPr>
              <w:spacing w:before="0"/>
              <w:jc w:val="left"/>
            </w:pPr>
            <w:r>
              <w:lastRenderedPageBreak/>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computes </w:t>
            </w:r>
            <w:r w:rsidRPr="5EB16487">
              <w:rPr>
                <w:rStyle w:val="CommentReference"/>
                <w:sz w:val="22"/>
                <w:szCs w:val="22"/>
                <w:lang w:eastAsia="zh-CN"/>
              </w:rPr>
              <w:t xml:space="preserve">the </w:t>
            </w:r>
            <w:r>
              <w:rPr>
                <w:rStyle w:val="CommentReference"/>
                <w:sz w:val="22"/>
                <w:szCs w:val="22"/>
                <w:lang w:eastAsia="zh-CN"/>
              </w:rPr>
              <w:t xml:space="preserve">monitoring KPIs (hence at which side the monitoring KPIs are created), and which side consumes this data. Given the fact that details of such monitoring KPIs and their reporting mechanisms have not been agreed yet, they are not included in the table. </w:t>
            </w:r>
          </w:p>
          <w:p w14:paraId="43AF08B0" w14:textId="77777777" w:rsidR="005D5298" w:rsidRPr="005D5298" w:rsidRDefault="005D5298" w:rsidP="00CD2C5A">
            <w:pPr>
              <w:rPr>
                <w:rFonts w:cstheme="minorHAnsi"/>
                <w:lang w:eastAsia="zh-CN"/>
              </w:rPr>
            </w:pPr>
          </w:p>
        </w:tc>
      </w:tr>
      <w:tr w:rsidR="002431DE" w14:paraId="2C153756" w14:textId="77777777">
        <w:tc>
          <w:tcPr>
            <w:tcW w:w="2235" w:type="dxa"/>
          </w:tcPr>
          <w:p w14:paraId="40A34624" w14:textId="20967B89" w:rsidR="002431DE" w:rsidRDefault="002431DE" w:rsidP="002431DE">
            <w:pPr>
              <w:rPr>
                <w:rFonts w:cstheme="minorHAnsi"/>
                <w:lang w:eastAsia="zh-CN"/>
              </w:rPr>
            </w:pPr>
            <w:r w:rsidRPr="00BA725C">
              <w:rPr>
                <w:rFonts w:cstheme="minorHAnsi"/>
                <w:lang w:eastAsia="zh-CN"/>
              </w:rPr>
              <w:lastRenderedPageBreak/>
              <w:t>Ericsson</w:t>
            </w:r>
          </w:p>
        </w:tc>
        <w:tc>
          <w:tcPr>
            <w:tcW w:w="7727" w:type="dxa"/>
          </w:tcPr>
          <w:p w14:paraId="480DF2C9" w14:textId="77777777" w:rsidR="002431DE" w:rsidRDefault="002431DE" w:rsidP="002431DE">
            <w:pPr>
              <w:rPr>
                <w:rFonts w:cstheme="minorHAnsi"/>
                <w:lang w:eastAsia="zh-CN"/>
              </w:rPr>
            </w:pPr>
            <w:r>
              <w:rPr>
                <w:rFonts w:cstheme="minorHAnsi"/>
                <w:lang w:eastAsia="zh-CN"/>
              </w:rPr>
              <w:t>Ok with bullet 1 and 2.</w:t>
            </w:r>
          </w:p>
          <w:p w14:paraId="5A27F5D0" w14:textId="77777777" w:rsidR="002431DE" w:rsidRDefault="002431DE" w:rsidP="002431DE">
            <w:pPr>
              <w:rPr>
                <w:rFonts w:cstheme="minorHAnsi"/>
                <w:lang w:eastAsia="zh-CN"/>
              </w:rPr>
            </w:pPr>
            <w:r>
              <w:rPr>
                <w:rFonts w:cstheme="minorHAnsi"/>
                <w:lang w:eastAsia="zh-CN"/>
              </w:rPr>
              <w:t>For bullet 3. Support Huawei’s proposals that it should be “NW/UE”.</w:t>
            </w:r>
          </w:p>
          <w:p w14:paraId="4A0E22E0" w14:textId="77777777" w:rsidR="002431DE" w:rsidRDefault="002431DE" w:rsidP="002431DE">
            <w:pPr>
              <w:rPr>
                <w:rFonts w:cstheme="minorHAnsi"/>
                <w:lang w:eastAsia="zh-CN"/>
              </w:rPr>
            </w:pPr>
            <w:r>
              <w:rPr>
                <w:rFonts w:cstheme="minorHAnsi"/>
                <w:lang w:eastAsia="zh-CN"/>
              </w:rPr>
              <w:t>With such amendment, we can combine bullet 3 and 4 according to below.</w:t>
            </w:r>
          </w:p>
          <w:p w14:paraId="1B5CBDF3" w14:textId="77777777" w:rsidR="002431DE" w:rsidRPr="00BA725C" w:rsidRDefault="002431DE" w:rsidP="002431DE">
            <w:pPr>
              <w:pStyle w:val="ListParagraph"/>
              <w:numPr>
                <w:ilvl w:val="0"/>
                <w:numId w:val="56"/>
              </w:numPr>
              <w:spacing w:line="280" w:lineRule="atLeast"/>
              <w:rPr>
                <w:rFonts w:cstheme="minorHAnsi"/>
                <w:lang w:eastAsia="zh-CN"/>
              </w:rPr>
            </w:pPr>
            <w:r>
              <w:t xml:space="preserve">In addition to contents listed in the tables, </w:t>
            </w:r>
            <w:r w:rsidRPr="00BA725C">
              <w:rPr>
                <w:strike/>
                <w:color w:val="FF0000"/>
              </w:rPr>
              <w:t>there may be</w:t>
            </w:r>
            <w:r w:rsidRPr="00BA725C">
              <w:rPr>
                <w:color w:val="FF0000"/>
              </w:rPr>
              <w:t xml:space="preserve"> RAN1 has discussed </w:t>
            </w:r>
            <w:r>
              <w:t xml:space="preserve">assistance information from </w:t>
            </w:r>
            <w:r w:rsidRPr="00BA725C">
              <w:t>NW</w:t>
            </w:r>
            <w:r w:rsidRPr="00BA725C">
              <w:rPr>
                <w:color w:val="FF0000"/>
              </w:rPr>
              <w:t>/UE</w:t>
            </w:r>
            <w:r w:rsidRPr="00BA725C">
              <w:t xml:space="preserve"> to UE</w:t>
            </w:r>
            <w:r w:rsidRPr="00BA725C">
              <w:rPr>
                <w:color w:val="FF0000"/>
              </w:rPr>
              <w:t xml:space="preserve">/NW, such as codebook, beam information, timestamp, data quality, UE speed, SNR, and vendor-specific information </w:t>
            </w:r>
            <w:r>
              <w:t xml:space="preserve">for the purpose of training, inference, and/or monitoring. Aspects related to such assistance information is not included in the following tables, as there has been no </w:t>
            </w:r>
            <w:r w:rsidRPr="00A324E5">
              <w:t xml:space="preserve">consensus on the </w:t>
            </w:r>
            <w:r w:rsidRPr="00BA725C">
              <w:rPr>
                <w:rFonts w:hint="eastAsia"/>
                <w:color w:val="FF0000"/>
                <w:lang w:eastAsia="zh-CN"/>
              </w:rPr>
              <w:t>nec</w:t>
            </w:r>
            <w:r w:rsidRPr="00BA725C">
              <w:rPr>
                <w:color w:val="FF0000"/>
              </w:rPr>
              <w:t>essity/feasibility/</w:t>
            </w:r>
            <w:r w:rsidRPr="00A324E5">
              <w:t>contents of such assistance information</w:t>
            </w:r>
            <w:r>
              <w:t xml:space="preserve">. For positioning enhancement, some information has been considered as Working Assumption in RAN1-112bis. </w:t>
            </w:r>
          </w:p>
          <w:p w14:paraId="52C6B4DC" w14:textId="4FEFCD32" w:rsidR="002431DE" w:rsidRDefault="002431DE" w:rsidP="002431DE">
            <w:pPr>
              <w:rPr>
                <w:rFonts w:cstheme="minorHAnsi"/>
                <w:lang w:eastAsia="zh-CN"/>
              </w:rPr>
            </w:pPr>
            <w:r>
              <w:rPr>
                <w:rFonts w:cstheme="minorHAnsi"/>
                <w:lang w:eastAsia="zh-CN"/>
              </w:rPr>
              <w:t xml:space="preserve">Bullet 4 is ok. </w:t>
            </w:r>
          </w:p>
        </w:tc>
      </w:tr>
      <w:tr w:rsidR="00155B5C" w:rsidRPr="00155B5C" w14:paraId="6B1D2499" w14:textId="77777777">
        <w:tc>
          <w:tcPr>
            <w:tcW w:w="2235" w:type="dxa"/>
          </w:tcPr>
          <w:p w14:paraId="7A132EE9" w14:textId="37FD3C9A" w:rsidR="00155B5C" w:rsidRPr="00155B5C" w:rsidRDefault="00155B5C" w:rsidP="00155B5C">
            <w:pPr>
              <w:rPr>
                <w:rFonts w:cstheme="minorHAnsi"/>
                <w:lang w:eastAsia="zh-CN"/>
              </w:rPr>
            </w:pPr>
            <w:r w:rsidRPr="00155B5C">
              <w:rPr>
                <w:rFonts w:cstheme="minorHAnsi"/>
                <w:lang w:eastAsia="zh-CN"/>
              </w:rPr>
              <w:t>Futurewei</w:t>
            </w:r>
          </w:p>
        </w:tc>
        <w:tc>
          <w:tcPr>
            <w:tcW w:w="7727" w:type="dxa"/>
          </w:tcPr>
          <w:p w14:paraId="4CFB98AE" w14:textId="090AB598" w:rsidR="00155B5C" w:rsidRPr="00155B5C" w:rsidRDefault="00155B5C" w:rsidP="00155B5C">
            <w:pPr>
              <w:rPr>
                <w:rFonts w:cstheme="minorHAnsi"/>
                <w:lang w:eastAsia="zh-CN"/>
              </w:rPr>
            </w:pPr>
            <w:r w:rsidRPr="00155B5C">
              <w:rPr>
                <w:rFonts w:cstheme="minorHAnsi"/>
                <w:lang w:eastAsia="zh-CN"/>
              </w:rPr>
              <w:t>Agree with some companies that we don’t need to include everything (it is not possible to include everything anyways). We can just provide the categories of data to be collected.</w:t>
            </w:r>
          </w:p>
        </w:tc>
      </w:tr>
      <w:tr w:rsidR="00262168" w:rsidRPr="00155B5C" w14:paraId="78C1E371" w14:textId="77777777">
        <w:tc>
          <w:tcPr>
            <w:tcW w:w="2235" w:type="dxa"/>
          </w:tcPr>
          <w:p w14:paraId="40DEF672" w14:textId="6964136F" w:rsidR="00262168" w:rsidRPr="00155B5C" w:rsidRDefault="00262168" w:rsidP="00262168">
            <w:pPr>
              <w:rPr>
                <w:rFonts w:cstheme="minorHAnsi"/>
                <w:lang w:eastAsia="zh-CN"/>
              </w:rPr>
            </w:pPr>
            <w:r>
              <w:rPr>
                <w:rFonts w:cstheme="minorHAnsi"/>
                <w:lang w:eastAsia="zh-CN"/>
              </w:rPr>
              <w:t>NEC</w:t>
            </w:r>
          </w:p>
        </w:tc>
        <w:tc>
          <w:tcPr>
            <w:tcW w:w="7727" w:type="dxa"/>
          </w:tcPr>
          <w:p w14:paraId="3F4A7020" w14:textId="77777777" w:rsidR="00262168" w:rsidRDefault="00262168" w:rsidP="00262168">
            <w:pPr>
              <w:rPr>
                <w:rFonts w:cstheme="minorHAnsi"/>
                <w:lang w:eastAsia="zh-CN"/>
              </w:rPr>
            </w:pPr>
            <w:r>
              <w:rPr>
                <w:rFonts w:cstheme="minorHAnsi"/>
                <w:lang w:eastAsia="zh-CN"/>
              </w:rPr>
              <w:t xml:space="preserve">We have concerns on the following statement. To our understanding, offline training implies no spec impact, does this statement imply no spec impact on </w:t>
            </w:r>
            <w:r w:rsidRPr="00045CC7">
              <w:rPr>
                <w:rFonts w:cstheme="minorHAnsi"/>
                <w:lang w:eastAsia="zh-CN"/>
              </w:rPr>
              <w:t>data collection for non-real-time monitoring</w:t>
            </w:r>
            <w:r>
              <w:rPr>
                <w:rFonts w:cstheme="minorHAnsi"/>
                <w:lang w:eastAsia="zh-CN"/>
              </w:rPr>
              <w:t xml:space="preserve"> too?</w:t>
            </w:r>
          </w:p>
          <w:p w14:paraId="44A13D85" w14:textId="25BC5D8F" w:rsidR="00262168" w:rsidRPr="00155B5C" w:rsidRDefault="00262168" w:rsidP="00262168">
            <w:pPr>
              <w:rPr>
                <w:rFonts w:cstheme="minorHAnsi"/>
                <w:lang w:eastAsia="zh-CN"/>
              </w:rPr>
            </w:pPr>
            <w:r w:rsidRPr="00045CC7">
              <w:rPr>
                <w:rFonts w:cstheme="minorHAnsi"/>
                <w:lang w:eastAsia="zh-CN"/>
              </w:rPr>
              <w:t>-</w:t>
            </w:r>
            <w:r w:rsidRPr="00045CC7">
              <w:rPr>
                <w:rFonts w:cstheme="minorHAnsi"/>
                <w:lang w:eastAsia="zh-CN"/>
              </w:rPr>
              <w:tab/>
              <w:t>Monitoring may be real-time or non-real-time. RAN2 can consider the requirements for data collection for non-real-time monitoring to be similar to offline training requirements.</w:t>
            </w:r>
          </w:p>
        </w:tc>
      </w:tr>
      <w:tr w:rsidR="00532C99" w:rsidRPr="00155B5C" w14:paraId="0BFF5383" w14:textId="77777777">
        <w:tc>
          <w:tcPr>
            <w:tcW w:w="2235" w:type="dxa"/>
          </w:tcPr>
          <w:p w14:paraId="578F3613" w14:textId="6444B999" w:rsidR="00532C99" w:rsidRDefault="00532C99" w:rsidP="00532C99">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3B911AB1" w14:textId="77777777" w:rsidR="00532C99" w:rsidRDefault="00532C99" w:rsidP="00532C99">
            <w:pPr>
              <w:rPr>
                <w:rFonts w:eastAsia="MS Mincho" w:cstheme="minorHAnsi"/>
                <w:lang w:eastAsia="ja-JP"/>
              </w:rPr>
            </w:pPr>
            <w:r>
              <w:rPr>
                <w:rFonts w:eastAsia="MS Mincho" w:cstheme="minorHAnsi"/>
                <w:lang w:eastAsia="ja-JP"/>
              </w:rPr>
              <w:t xml:space="preserve">Agree with Xiaomi. </w:t>
            </w:r>
            <w:r>
              <w:rPr>
                <w:rFonts w:eastAsia="MS Mincho" w:cstheme="minorHAnsi" w:hint="eastAsia"/>
                <w:lang w:eastAsia="ja-JP"/>
              </w:rPr>
              <w:t>I</w:t>
            </w:r>
            <w:r>
              <w:rPr>
                <w:rFonts w:eastAsia="MS Mincho" w:cstheme="minorHAnsi"/>
                <w:lang w:eastAsia="ja-JP"/>
              </w:rPr>
              <w:t xml:space="preserve">f non-real time monitoring is mentioned, the purpose of (near) real time monitoring and non-real time monitoring should be given as follows. </w:t>
            </w:r>
          </w:p>
          <w:p w14:paraId="2C1A6772" w14:textId="48B9D8A9" w:rsidR="00532C99" w:rsidRDefault="00532C99" w:rsidP="00532C99">
            <w:pPr>
              <w:rPr>
                <w:rFonts w:cstheme="minorHAnsi"/>
                <w:lang w:eastAsia="zh-CN"/>
              </w:rPr>
            </w:pPr>
            <w:r>
              <w:rPr>
                <w:lang w:val="en-GB"/>
              </w:rPr>
              <w:t xml:space="preserve">Monitoring may be real-time </w:t>
            </w:r>
            <w:r w:rsidRPr="00BB5BF5">
              <w:rPr>
                <w:color w:val="FF0000"/>
                <w:lang w:val="en-GB"/>
              </w:rPr>
              <w:t>for model switching and fallback decision</w:t>
            </w:r>
            <w:r>
              <w:rPr>
                <w:lang w:val="en-GB"/>
              </w:rPr>
              <w:t xml:space="preserve"> or non-real-time </w:t>
            </w:r>
            <w:r w:rsidRPr="00BB5BF5">
              <w:rPr>
                <w:color w:val="FF0000"/>
                <w:lang w:val="en-GB"/>
              </w:rPr>
              <w:t>for model update decision</w:t>
            </w:r>
            <w:r>
              <w:rPr>
                <w:lang w:val="en-GB"/>
              </w:rPr>
              <w:t>. RAN2 can consider the requirements for data collection for non-real-time monitoring to be similar to offline training requirements.</w:t>
            </w:r>
          </w:p>
        </w:tc>
      </w:tr>
    </w:tbl>
    <w:p w14:paraId="2124363C" w14:textId="77777777" w:rsidR="0087409F" w:rsidRDefault="0087409F">
      <w:pPr>
        <w:rPr>
          <w:lang w:val="en-GB"/>
        </w:rPr>
      </w:pPr>
    </w:p>
    <w:p w14:paraId="0541520D" w14:textId="77777777" w:rsidR="0087409F" w:rsidRDefault="0087409F">
      <w:pPr>
        <w:rPr>
          <w:lang w:val="en-GB"/>
        </w:rPr>
      </w:pPr>
    </w:p>
    <w:p w14:paraId="41810B52" w14:textId="26815BE1" w:rsidR="00500918" w:rsidRPr="00B529EE" w:rsidRDefault="00500918" w:rsidP="00500918">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 xml:space="preserve">[FL2] </w:t>
      </w:r>
      <w:r w:rsidRPr="00B529EE">
        <w:rPr>
          <w:rFonts w:ascii="Arial" w:eastAsia="SimSun" w:hAnsi="Arial"/>
          <w:szCs w:val="20"/>
        </w:rPr>
        <w:t>Discussion 8-26</w:t>
      </w:r>
      <w:r>
        <w:rPr>
          <w:rFonts w:ascii="Arial" w:eastAsia="SimSun" w:hAnsi="Arial"/>
          <w:szCs w:val="20"/>
        </w:rPr>
        <w:t>b</w:t>
      </w:r>
      <w:r w:rsidRPr="00B529EE">
        <w:rPr>
          <w:rFonts w:ascii="Arial" w:eastAsia="SimSun" w:hAnsi="Arial"/>
          <w:szCs w:val="20"/>
        </w:rPr>
        <w:t>:</w:t>
      </w:r>
    </w:p>
    <w:p w14:paraId="0E9C2614" w14:textId="77777777" w:rsidR="00500918" w:rsidRPr="00B529EE" w:rsidRDefault="00500918" w:rsidP="00500918">
      <w:pPr>
        <w:spacing w:after="160" w:line="256" w:lineRule="auto"/>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t>General assumptions/remarks in RAN1’s answer:</w:t>
      </w:r>
    </w:p>
    <w:p w14:paraId="176D8637" w14:textId="77777777" w:rsidR="00500918" w:rsidRPr="00B529EE"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lastRenderedPageBreak/>
        <w:t>Model training is assumed to be offline training.</w:t>
      </w:r>
    </w:p>
    <w:p w14:paraId="5FC2A141" w14:textId="77777777" w:rsidR="00500918" w:rsidRPr="00B529EE"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t xml:space="preserve">Monitoring may be </w:t>
      </w:r>
      <w:r w:rsidRPr="00B529EE">
        <w:rPr>
          <w:rFonts w:ascii="Calibri" w:eastAsia="SimSun" w:hAnsi="Calibri" w:cs="Arial"/>
          <w:color w:val="FF0000"/>
          <w:kern w:val="2"/>
          <w:lang w:eastAsia="ko-KR"/>
          <w14:ligatures w14:val="standardContextual"/>
        </w:rPr>
        <w:t>near-</w:t>
      </w:r>
      <w:r w:rsidRPr="00B529EE">
        <w:rPr>
          <w:rFonts w:ascii="Calibri" w:eastAsia="SimSun" w:hAnsi="Calibri" w:cs="Arial"/>
          <w:kern w:val="2"/>
          <w:lang w:eastAsia="ko-KR"/>
          <w14:ligatures w14:val="standardContextual"/>
        </w:rPr>
        <w:t>real-time or non-real-time. RAN2 can consider the requirements for data collection for non-real-time monitoring to be similar to offline training requirements.</w:t>
      </w:r>
    </w:p>
    <w:p w14:paraId="48B11A12" w14:textId="77777777" w:rsidR="00500918" w:rsidRPr="00B529EE" w:rsidRDefault="00500918" w:rsidP="00500918">
      <w:pPr>
        <w:numPr>
          <w:ilvl w:val="0"/>
          <w:numId w:val="139"/>
        </w:numPr>
        <w:spacing w:after="160" w:line="360" w:lineRule="auto"/>
        <w:rPr>
          <w:rFonts w:ascii="Calibri" w:eastAsia="SimSun" w:hAnsi="Calibri" w:cs="Arial"/>
          <w:color w:val="FF0000"/>
          <w:kern w:val="2"/>
          <w:lang w:eastAsia="ko-KR"/>
          <w14:ligatures w14:val="standardContextual"/>
        </w:rPr>
      </w:pPr>
      <w:r w:rsidRPr="00B529EE">
        <w:rPr>
          <w:rFonts w:ascii="Calibri" w:eastAsia="SimSun" w:hAnsi="Calibri" w:cs="Arial"/>
          <w:kern w:val="2"/>
          <w:lang w:eastAsia="ko-KR"/>
          <w14:ligatures w14:val="standardContextual"/>
        </w:rPr>
        <w:t xml:space="preserve">In addition to contents listed in the tables, </w:t>
      </w:r>
      <w:r w:rsidRPr="00B529EE">
        <w:rPr>
          <w:rFonts w:ascii="Calibri" w:eastAsia="SimSun" w:hAnsi="Calibri" w:cs="Arial"/>
          <w:strike/>
          <w:color w:val="FF0000"/>
          <w:kern w:val="2"/>
          <w:lang w:eastAsia="ko-KR"/>
          <w14:ligatures w14:val="standardContextual"/>
        </w:rPr>
        <w:t xml:space="preserve">there may be </w:t>
      </w:r>
      <w:r w:rsidRPr="00323263">
        <w:rPr>
          <w:rFonts w:ascii="Calibri" w:eastAsia="SimSun" w:hAnsi="Calibri" w:cs="Arial"/>
          <w:color w:val="FF0000"/>
          <w:kern w:val="2"/>
          <w:lang w:eastAsia="ko-KR"/>
          <w14:ligatures w14:val="standardContextual"/>
        </w:rPr>
        <w:t xml:space="preserve">RAN1 has discussed </w:t>
      </w:r>
      <w:r w:rsidRPr="00B529EE">
        <w:rPr>
          <w:rFonts w:ascii="Calibri" w:eastAsia="SimSun" w:hAnsi="Calibri" w:cs="Arial"/>
          <w:kern w:val="2"/>
          <w:lang w:eastAsia="ko-KR"/>
          <w14:ligatures w14:val="standardContextual"/>
        </w:rPr>
        <w:t>assistance information from NW</w:t>
      </w:r>
      <w:r w:rsidRPr="00323263">
        <w:rPr>
          <w:rFonts w:ascii="Calibri" w:eastAsia="SimSun" w:hAnsi="Calibri" w:cs="Arial"/>
          <w:color w:val="FF0000"/>
          <w:kern w:val="2"/>
          <w:lang w:eastAsia="ko-KR"/>
          <w14:ligatures w14:val="standardContextual"/>
        </w:rPr>
        <w:t>/UE</w:t>
      </w:r>
      <w:r w:rsidRPr="00B529EE">
        <w:rPr>
          <w:rFonts w:ascii="Calibri" w:eastAsia="SimSun" w:hAnsi="Calibri" w:cs="Arial"/>
          <w:strike/>
          <w:color w:val="FF0000"/>
          <w:kern w:val="2"/>
          <w:lang w:eastAsia="ko-KR"/>
          <w14:ligatures w14:val="standardContextual"/>
        </w:rPr>
        <w:t xml:space="preserve"> to UE</w:t>
      </w:r>
      <w:r w:rsidRPr="00B529EE">
        <w:rPr>
          <w:rFonts w:ascii="Calibri" w:eastAsia="SimSun" w:hAnsi="Calibri" w:cs="Arial"/>
          <w:kern w:val="2"/>
          <w:lang w:eastAsia="ko-KR"/>
          <w14:ligatures w14:val="standardContextual"/>
        </w:rPr>
        <w:t>, such as codebook</w:t>
      </w:r>
      <w:r w:rsidRPr="00323263">
        <w:rPr>
          <w:rFonts w:ascii="Calibri" w:eastAsia="SimSun" w:hAnsi="Calibri" w:cs="Arial"/>
          <w:color w:val="FF0000"/>
          <w:kern w:val="2"/>
          <w:lang w:eastAsia="ko-KR"/>
          <w14:ligatures w14:val="standardContextual"/>
        </w:rPr>
        <w:t>,</w:t>
      </w:r>
      <w:r w:rsidRPr="00B529EE">
        <w:rPr>
          <w:rFonts w:ascii="Calibri" w:eastAsia="SimSun" w:hAnsi="Calibri" w:cs="Arial"/>
          <w:strike/>
          <w:color w:val="FF0000"/>
          <w:kern w:val="2"/>
          <w:lang w:eastAsia="ko-KR"/>
          <w14:ligatures w14:val="standardContextual"/>
        </w:rPr>
        <w:t xml:space="preserve"> and</w:t>
      </w:r>
      <w:r w:rsidRPr="00B529EE">
        <w:rPr>
          <w:rFonts w:ascii="Calibri" w:eastAsia="SimSun" w:hAnsi="Calibri" w:cs="Arial"/>
          <w:kern w:val="2"/>
          <w:lang w:eastAsia="ko-KR"/>
          <w14:ligatures w14:val="standardContextual"/>
        </w:rPr>
        <w:t xml:space="preserve"> beam information</w:t>
      </w:r>
      <w:r w:rsidRPr="00B529EE">
        <w:rPr>
          <w:rFonts w:ascii="Calibri" w:eastAsia="SimSun" w:hAnsi="Calibri" w:cs="Arial"/>
          <w:color w:val="FF0000"/>
          <w:kern w:val="2"/>
          <w:lang w:eastAsia="ko-KR"/>
          <w14:ligatures w14:val="standardContextual"/>
        </w:rPr>
        <w:t xml:space="preserve">, </w:t>
      </w:r>
      <w:r w:rsidRPr="00323263">
        <w:rPr>
          <w:rFonts w:ascii="Calibri" w:eastAsia="SimSun" w:hAnsi="Calibri" w:cs="Arial"/>
          <w:color w:val="FF0000"/>
          <w:kern w:val="2"/>
          <w:lang w:eastAsia="ko-KR"/>
          <w14:ligatures w14:val="standardContextual"/>
        </w:rPr>
        <w:t xml:space="preserve">timestamp, data quality, UE speed, SNR, and vendor-specific information </w:t>
      </w:r>
      <w:r w:rsidRPr="00B529EE">
        <w:rPr>
          <w:rFonts w:ascii="Calibri" w:eastAsia="SimSun" w:hAnsi="Calibri" w:cs="Arial"/>
          <w:kern w:val="2"/>
          <w:lang w:eastAsia="ko-KR"/>
          <w14:ligatures w14:val="standardContextual"/>
        </w:rPr>
        <w:t xml:space="preserve">that may be useful for the purpose of training, inference, and/or monitoring. Aspects related to such assistance information is not included in the following tables, as there has been no consensus on the </w:t>
      </w:r>
      <w:r w:rsidRPr="00323263">
        <w:rPr>
          <w:rFonts w:ascii="Calibri" w:eastAsia="SimSun" w:hAnsi="Calibri" w:cs="Arial"/>
          <w:color w:val="FF0000"/>
          <w:kern w:val="2"/>
          <w:lang w:eastAsia="ko-KR"/>
          <w14:ligatures w14:val="standardContextual"/>
        </w:rPr>
        <w:t>necessity/feasibility/</w:t>
      </w:r>
      <w:r w:rsidRPr="00B529EE">
        <w:rPr>
          <w:rFonts w:ascii="Calibri" w:eastAsia="SimSun" w:hAnsi="Calibri" w:cs="Arial"/>
          <w:kern w:val="2"/>
          <w:lang w:eastAsia="ko-KR"/>
          <w14:ligatures w14:val="standardContextual"/>
        </w:rPr>
        <w:t xml:space="preserve">contents of such assistance information. </w:t>
      </w:r>
      <w:r w:rsidRPr="00B529EE">
        <w:rPr>
          <w:rFonts w:ascii="Calibri" w:eastAsia="SimSun" w:hAnsi="Calibri" w:cs="Arial"/>
          <w:strike/>
          <w:color w:val="FF0000"/>
          <w:kern w:val="2"/>
          <w:lang w:eastAsia="ko-KR"/>
          <w14:ligatures w14:val="standardContextual"/>
        </w:rPr>
        <w:t>If agreed, the assistance information or reference to the assistance information (from UE to the network, or vice versa) may need to be standardized.</w:t>
      </w:r>
      <w:r w:rsidRPr="00B529EE">
        <w:rPr>
          <w:rFonts w:ascii="Calibri" w:eastAsia="SimSun" w:hAnsi="Calibri" w:cs="Arial"/>
          <w:kern w:val="2"/>
          <w:lang w:eastAsia="ko-KR"/>
          <w14:ligatures w14:val="standardContextual"/>
        </w:rPr>
        <w:t xml:space="preserve"> </w:t>
      </w:r>
    </w:p>
    <w:p w14:paraId="4D420E1D" w14:textId="77777777" w:rsidR="00500918" w:rsidRPr="00B529EE"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7A2445C0" w14:textId="77777777" w:rsidR="00500918" w:rsidRDefault="00500918" w:rsidP="00500918">
      <w:pPr>
        <w:numPr>
          <w:ilvl w:val="0"/>
          <w:numId w:val="139"/>
        </w:numPr>
        <w:spacing w:after="160" w:line="360" w:lineRule="auto"/>
        <w:jc w:val="both"/>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5C94C112" w14:textId="77777777" w:rsidR="00500918" w:rsidRPr="00B529EE" w:rsidRDefault="00500918" w:rsidP="00500918">
      <w:pPr>
        <w:numPr>
          <w:ilvl w:val="0"/>
          <w:numId w:val="139"/>
        </w:numPr>
        <w:spacing w:after="160" w:line="360" w:lineRule="auto"/>
        <w:jc w:val="both"/>
        <w:rPr>
          <w:rFonts w:ascii="Calibri" w:eastAsia="SimSun" w:hAnsi="Calibri" w:cs="Arial"/>
          <w:color w:val="FF0000"/>
          <w:kern w:val="2"/>
          <w:lang w:eastAsia="ko-KR"/>
          <w14:ligatures w14:val="standardContextual"/>
        </w:rPr>
      </w:pPr>
      <w:r>
        <w:rPr>
          <w:rFonts w:ascii="Calibri" w:eastAsia="SimSun" w:hAnsi="Calibri" w:cs="Arial"/>
          <w:color w:val="FF0000"/>
          <w:kern w:val="2"/>
          <w:lang w:eastAsia="ko-KR"/>
          <w14:ligatures w14:val="standardContextual"/>
        </w:rPr>
        <w:t xml:space="preserve">In the reply for Part B, </w:t>
      </w:r>
      <w:r w:rsidRPr="00323263">
        <w:rPr>
          <w:rFonts w:ascii="Calibri" w:eastAsia="SimSun" w:hAnsi="Calibri" w:cs="Arial"/>
          <w:color w:val="FF0000"/>
          <w:kern w:val="2"/>
          <w:lang w:eastAsia="ko-KR"/>
          <w14:ligatures w14:val="standardContextual"/>
        </w:rPr>
        <w:t xml:space="preserve">RAN1 captured the typical data size </w:t>
      </w:r>
      <w:r>
        <w:rPr>
          <w:rFonts w:ascii="Calibri" w:eastAsia="SimSun" w:hAnsi="Calibri" w:cs="Arial"/>
          <w:color w:val="FF0000"/>
          <w:kern w:val="2"/>
          <w:lang w:eastAsia="ko-KR"/>
          <w14:ligatures w14:val="standardContextual"/>
        </w:rPr>
        <w:t>per each data sample.</w:t>
      </w:r>
    </w:p>
    <w:tbl>
      <w:tblPr>
        <w:tblStyle w:val="TableGrid"/>
        <w:tblW w:w="0" w:type="auto"/>
        <w:tblLook w:val="04A0" w:firstRow="1" w:lastRow="0" w:firstColumn="1" w:lastColumn="0" w:noHBand="0" w:noVBand="1"/>
      </w:tblPr>
      <w:tblGrid>
        <w:gridCol w:w="2235"/>
        <w:gridCol w:w="7727"/>
      </w:tblGrid>
      <w:tr w:rsidR="00500918" w:rsidRPr="00AE377F" w14:paraId="3CD84DED" w14:textId="77777777" w:rsidTr="00DB25F2">
        <w:tc>
          <w:tcPr>
            <w:tcW w:w="2235" w:type="dxa"/>
            <w:shd w:val="clear" w:color="auto" w:fill="D9D9D9" w:themeFill="background1" w:themeFillShade="D9"/>
          </w:tcPr>
          <w:p w14:paraId="0E2C8B78" w14:textId="77777777" w:rsidR="00500918" w:rsidRPr="00AE377F" w:rsidRDefault="00500918" w:rsidP="00DB25F2">
            <w:pPr>
              <w:jc w:val="center"/>
              <w:rPr>
                <w:rFonts w:cstheme="minorHAnsi"/>
                <w:b/>
                <w:bCs/>
              </w:rPr>
            </w:pPr>
            <w:r w:rsidRPr="00AE377F">
              <w:rPr>
                <w:rFonts w:cstheme="minorHAnsi"/>
                <w:b/>
                <w:bCs/>
              </w:rPr>
              <w:t>Company</w:t>
            </w:r>
          </w:p>
        </w:tc>
        <w:tc>
          <w:tcPr>
            <w:tcW w:w="7727" w:type="dxa"/>
            <w:shd w:val="clear" w:color="auto" w:fill="D9D9D9" w:themeFill="background1" w:themeFillShade="D9"/>
          </w:tcPr>
          <w:p w14:paraId="5DEF3530" w14:textId="77777777" w:rsidR="00500918" w:rsidRPr="00AE377F" w:rsidRDefault="00500918" w:rsidP="00DB25F2">
            <w:pPr>
              <w:jc w:val="center"/>
              <w:rPr>
                <w:rFonts w:cstheme="minorHAnsi"/>
                <w:b/>
                <w:bCs/>
              </w:rPr>
            </w:pPr>
            <w:r w:rsidRPr="00AE377F">
              <w:rPr>
                <w:rFonts w:cstheme="minorHAnsi"/>
                <w:b/>
                <w:bCs/>
              </w:rPr>
              <w:t>Comments</w:t>
            </w:r>
          </w:p>
        </w:tc>
      </w:tr>
      <w:tr w:rsidR="00500918" w:rsidRPr="00AE377F" w14:paraId="7D121572" w14:textId="77777777" w:rsidTr="00DB25F2">
        <w:tc>
          <w:tcPr>
            <w:tcW w:w="2235" w:type="dxa"/>
          </w:tcPr>
          <w:p w14:paraId="51324E9E" w14:textId="77777777" w:rsidR="00500918" w:rsidRPr="00AE377F" w:rsidRDefault="00500918" w:rsidP="00DB25F2">
            <w:pPr>
              <w:rPr>
                <w:rFonts w:cstheme="minorHAnsi"/>
                <w:lang w:eastAsia="zh-CN"/>
              </w:rPr>
            </w:pPr>
          </w:p>
        </w:tc>
        <w:tc>
          <w:tcPr>
            <w:tcW w:w="7727" w:type="dxa"/>
          </w:tcPr>
          <w:p w14:paraId="11FEF538" w14:textId="77777777" w:rsidR="00500918" w:rsidRPr="00AE377F" w:rsidRDefault="00500918" w:rsidP="00DB25F2">
            <w:pPr>
              <w:rPr>
                <w:rFonts w:cstheme="minorHAnsi"/>
                <w:b/>
              </w:rPr>
            </w:pPr>
          </w:p>
        </w:tc>
      </w:tr>
      <w:tr w:rsidR="00500918" w:rsidRPr="00AE377F" w14:paraId="239A8E73" w14:textId="77777777" w:rsidTr="00DB25F2">
        <w:tc>
          <w:tcPr>
            <w:tcW w:w="2235" w:type="dxa"/>
          </w:tcPr>
          <w:p w14:paraId="39CDA7C8" w14:textId="77777777" w:rsidR="00500918" w:rsidRPr="00AE377F" w:rsidRDefault="00500918" w:rsidP="00DB25F2">
            <w:pPr>
              <w:rPr>
                <w:rFonts w:cstheme="minorHAnsi"/>
                <w:lang w:eastAsia="zh-CN"/>
              </w:rPr>
            </w:pPr>
          </w:p>
        </w:tc>
        <w:tc>
          <w:tcPr>
            <w:tcW w:w="7727" w:type="dxa"/>
          </w:tcPr>
          <w:p w14:paraId="21AA76C1" w14:textId="77777777" w:rsidR="00500918" w:rsidRPr="00AE377F" w:rsidRDefault="00500918" w:rsidP="00DB25F2">
            <w:pPr>
              <w:rPr>
                <w:rFonts w:eastAsia="Malgun Gothic" w:cstheme="minorHAnsi"/>
                <w:lang w:eastAsia="ko-KR"/>
              </w:rPr>
            </w:pPr>
          </w:p>
        </w:tc>
      </w:tr>
    </w:tbl>
    <w:p w14:paraId="446A6A69" w14:textId="77777777" w:rsidR="00500918" w:rsidRDefault="00500918"/>
    <w:p w14:paraId="04F163D7" w14:textId="77777777" w:rsidR="00500918" w:rsidRPr="00500918" w:rsidRDefault="00500918"/>
    <w:p w14:paraId="35F55D51" w14:textId="77777777" w:rsidR="0087409F" w:rsidRDefault="00E97363">
      <w:pPr>
        <w:pStyle w:val="Heading5"/>
        <w:ind w:left="1008" w:hanging="1008"/>
      </w:pPr>
      <w:r>
        <w:t>Issue 8-27: Other considerations for RAN1 discussion of the LS reply</w:t>
      </w:r>
    </w:p>
    <w:p w14:paraId="2109C6CB" w14:textId="2D58051B" w:rsidR="0087409F" w:rsidRDefault="00E97363">
      <w:pPr>
        <w:pStyle w:val="Heading6"/>
        <w:ind w:left="1152" w:hanging="1152"/>
      </w:pPr>
      <w:r>
        <w:t>[FL1]</w:t>
      </w:r>
      <w:r w:rsidR="00500918">
        <w:t>[FL2]</w:t>
      </w:r>
      <w:r>
        <w:t xml:space="preserve"> Discussion 8-27a:</w:t>
      </w:r>
    </w:p>
    <w:p w14:paraId="0F1C0F79" w14:textId="77777777" w:rsidR="0087409F" w:rsidRDefault="00E97363">
      <w:pPr>
        <w:rPr>
          <w:lang w:val="en-GB"/>
        </w:rPr>
      </w:pPr>
      <w:r>
        <w:rPr>
          <w:lang w:val="en-GB"/>
        </w:rPr>
        <w:t>Please provide any other suggestions and comments regarding how to capture Part B.</w:t>
      </w:r>
    </w:p>
    <w:p w14:paraId="428A5180" w14:textId="77777777" w:rsidR="0087409F" w:rsidRDefault="0087409F">
      <w:pPr>
        <w:rPr>
          <w:lang w:val="en-GB"/>
        </w:rPr>
      </w:pPr>
    </w:p>
    <w:tbl>
      <w:tblPr>
        <w:tblStyle w:val="TableGrid"/>
        <w:tblW w:w="0" w:type="auto"/>
        <w:tblLook w:val="04A0" w:firstRow="1" w:lastRow="0" w:firstColumn="1" w:lastColumn="0" w:noHBand="0" w:noVBand="1"/>
      </w:tblPr>
      <w:tblGrid>
        <w:gridCol w:w="2235"/>
        <w:gridCol w:w="7727"/>
      </w:tblGrid>
      <w:tr w:rsidR="0087409F" w14:paraId="2206464E" w14:textId="77777777">
        <w:tc>
          <w:tcPr>
            <w:tcW w:w="2235" w:type="dxa"/>
            <w:shd w:val="clear" w:color="auto" w:fill="D9D9D9" w:themeFill="background1" w:themeFillShade="D9"/>
          </w:tcPr>
          <w:p w14:paraId="4F656C59"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00FA6BCD" w14:textId="77777777" w:rsidR="0087409F" w:rsidRDefault="00E97363">
            <w:pPr>
              <w:jc w:val="center"/>
              <w:rPr>
                <w:rFonts w:cstheme="minorHAnsi"/>
                <w:b/>
                <w:bCs/>
              </w:rPr>
            </w:pPr>
            <w:r>
              <w:rPr>
                <w:rFonts w:cstheme="minorHAnsi"/>
                <w:b/>
                <w:bCs/>
              </w:rPr>
              <w:t>Comments</w:t>
            </w:r>
          </w:p>
        </w:tc>
      </w:tr>
      <w:tr w:rsidR="0087409F" w14:paraId="13C5095D" w14:textId="77777777">
        <w:tc>
          <w:tcPr>
            <w:tcW w:w="2235" w:type="dxa"/>
          </w:tcPr>
          <w:p w14:paraId="65C3E5F7" w14:textId="77777777" w:rsidR="0087409F" w:rsidRDefault="00E97363">
            <w:pPr>
              <w:rPr>
                <w:rFonts w:cstheme="minorHAnsi"/>
              </w:rPr>
            </w:pPr>
            <w:r>
              <w:rPr>
                <w:rFonts w:cstheme="minorHAnsi" w:hint="eastAsia"/>
                <w:lang w:eastAsia="zh-CN"/>
              </w:rPr>
              <w:lastRenderedPageBreak/>
              <w:t>ZTE</w:t>
            </w:r>
          </w:p>
        </w:tc>
        <w:tc>
          <w:tcPr>
            <w:tcW w:w="7727" w:type="dxa"/>
          </w:tcPr>
          <w:p w14:paraId="275A32F3" w14:textId="77777777" w:rsidR="0087409F" w:rsidRDefault="00E97363">
            <w:pPr>
              <w:numPr>
                <w:ilvl w:val="0"/>
                <w:numId w:val="121"/>
              </w:numPr>
              <w:rPr>
                <w:rFonts w:eastAsia="Malgun Gothic" w:cstheme="minorHAnsi"/>
                <w:lang w:eastAsia="ko-KR"/>
              </w:rPr>
            </w:pPr>
            <w:r>
              <w:rPr>
                <w:rFonts w:eastAsia="SimSun" w:cstheme="minorHAnsi" w:hint="eastAsia"/>
                <w:lang w:eastAsia="zh-CN"/>
              </w:rPr>
              <w:t xml:space="preserve">It should be clarified that the typical data size only include one data sample rather than all data samples for offline model training </w:t>
            </w:r>
          </w:p>
          <w:p w14:paraId="4A6159F6" w14:textId="77777777" w:rsidR="0087409F" w:rsidRDefault="00E97363">
            <w:pPr>
              <w:numPr>
                <w:ilvl w:val="0"/>
                <w:numId w:val="121"/>
              </w:numPr>
              <w:rPr>
                <w:rFonts w:eastAsia="Malgun Gothic" w:cstheme="minorHAnsi"/>
                <w:lang w:eastAsia="ko-KR"/>
              </w:rPr>
            </w:pPr>
            <w:r>
              <w:rPr>
                <w:rFonts w:eastAsia="SimSun" w:cstheme="minorHAnsi" w:hint="eastAsia"/>
                <w:lang w:eastAsia="zh-CN"/>
              </w:rPr>
              <w:t>It</w:t>
            </w:r>
            <w:r>
              <w:rPr>
                <w:rFonts w:eastAsia="SimSun" w:cstheme="minorHAnsi"/>
                <w:lang w:eastAsia="zh-CN"/>
              </w:rPr>
              <w:t>’</w:t>
            </w:r>
            <w:r>
              <w:rPr>
                <w:rFonts w:eastAsia="SimSun" w:cstheme="minorHAnsi" w:hint="eastAsia"/>
                <w:lang w:eastAsia="zh-CN"/>
              </w:rPr>
              <w:t xml:space="preserve">s better to include one column for </w:t>
            </w:r>
            <w:r>
              <w:rPr>
                <w:rFonts w:eastAsia="SimSun" w:cstheme="minorHAnsi"/>
                <w:lang w:eastAsia="zh-CN"/>
              </w:rPr>
              <w:t>‘</w:t>
            </w:r>
            <w:r>
              <w:rPr>
                <w:rFonts w:eastAsia="SimSun" w:cstheme="minorHAnsi" w:hint="eastAsia"/>
                <w:lang w:eastAsia="zh-CN"/>
              </w:rPr>
              <w:t>data transfer direction</w:t>
            </w:r>
            <w:r>
              <w:rPr>
                <w:rFonts w:eastAsia="SimSun" w:cstheme="minorHAnsi"/>
                <w:lang w:eastAsia="zh-CN"/>
              </w:rPr>
              <w:t>’</w:t>
            </w:r>
          </w:p>
        </w:tc>
      </w:tr>
      <w:tr w:rsidR="0087409F" w14:paraId="38EAF8EE" w14:textId="77777777">
        <w:tc>
          <w:tcPr>
            <w:tcW w:w="2235" w:type="dxa"/>
          </w:tcPr>
          <w:p w14:paraId="0904E3D8" w14:textId="77777777" w:rsidR="0087409F" w:rsidRDefault="003E033C">
            <w:pPr>
              <w:rPr>
                <w:rFonts w:cstheme="minorHAnsi"/>
                <w:lang w:eastAsia="zh-CN"/>
              </w:rPr>
            </w:pPr>
            <w:r>
              <w:rPr>
                <w:rFonts w:cstheme="minorHAnsi" w:hint="eastAsia"/>
                <w:lang w:eastAsia="zh-CN"/>
              </w:rPr>
              <w:t>CATT</w:t>
            </w:r>
          </w:p>
        </w:tc>
        <w:tc>
          <w:tcPr>
            <w:tcW w:w="7727" w:type="dxa"/>
          </w:tcPr>
          <w:p w14:paraId="1BA58BA5" w14:textId="77777777" w:rsidR="0087409F" w:rsidRPr="003E033C" w:rsidRDefault="003E033C">
            <w:pPr>
              <w:rPr>
                <w:rFonts w:cstheme="minorHAnsi"/>
                <w:lang w:eastAsia="zh-CN"/>
              </w:rPr>
            </w:pPr>
            <w:r>
              <w:rPr>
                <w:rFonts w:cstheme="minorHAnsi" w:hint="eastAsia"/>
                <w:lang w:eastAsia="zh-CN"/>
              </w:rPr>
              <w:t>Data that deliver to OTT server may not have spec impact. While data deliver to NW or UE may have spec impact.</w:t>
            </w:r>
          </w:p>
        </w:tc>
      </w:tr>
      <w:tr w:rsidR="00532C99" w14:paraId="6638D6D7" w14:textId="77777777">
        <w:tc>
          <w:tcPr>
            <w:tcW w:w="2235" w:type="dxa"/>
          </w:tcPr>
          <w:p w14:paraId="2CE505F5" w14:textId="45D1CAC1" w:rsidR="00532C99" w:rsidRDefault="00532C99" w:rsidP="00532C99">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1C5C32E5" w14:textId="53674CF7" w:rsidR="00532C99" w:rsidRDefault="00532C99" w:rsidP="00532C99">
            <w:pPr>
              <w:rPr>
                <w:rFonts w:eastAsia="MS Mincho" w:cstheme="minorHAnsi"/>
                <w:lang w:eastAsia="ja-JP"/>
              </w:rPr>
            </w:pPr>
            <w:r>
              <w:rPr>
                <w:rFonts w:eastAsia="MS Mincho" w:cstheme="minorHAnsi"/>
                <w:lang w:eastAsia="ja-JP"/>
              </w:rPr>
              <w:t>Since Discussion 8-22 proposes m</w:t>
            </w:r>
            <w:r w:rsidRPr="005A3C3D">
              <w:rPr>
                <w:rFonts w:eastAsia="MS Mincho" w:cstheme="minorHAnsi"/>
                <w:lang w:eastAsia="ja-JP"/>
              </w:rPr>
              <w:t>onitoring data includes both calculated performance metric and the input data for metric calculation</w:t>
            </w:r>
            <w:r>
              <w:rPr>
                <w:rFonts w:eastAsia="MS Mincho" w:cstheme="minorHAnsi"/>
                <w:lang w:eastAsia="ja-JP"/>
              </w:rPr>
              <w:t>, the data transfer direction for monitoring should consider the transfer of calculated performance metric.</w:t>
            </w:r>
          </w:p>
          <w:p w14:paraId="69225C39" w14:textId="18193A6F" w:rsidR="00532C99" w:rsidRDefault="00532C99" w:rsidP="00532C99">
            <w:pPr>
              <w:rPr>
                <w:rFonts w:cstheme="minorHAnsi"/>
                <w:lang w:eastAsia="zh-CN"/>
              </w:rPr>
            </w:pPr>
            <w:r>
              <w:rPr>
                <w:rFonts w:eastAsia="MS Mincho" w:cstheme="minorHAnsi"/>
                <w:lang w:eastAsia="ja-JP"/>
              </w:rPr>
              <w:t>Also, prefer to decouple (near) real time monitoring and non-real time monitoring into different rows, because the latency requirement and the destination is different.</w:t>
            </w:r>
          </w:p>
        </w:tc>
      </w:tr>
    </w:tbl>
    <w:p w14:paraId="295CA0F2" w14:textId="77777777" w:rsidR="0087409F" w:rsidRDefault="00E97363">
      <w:pPr>
        <w:rPr>
          <w:lang w:val="en-GB"/>
        </w:rPr>
      </w:pPr>
      <w:r>
        <w:rPr>
          <w:lang w:val="en-GB"/>
        </w:rPr>
        <w:br w:type="page"/>
      </w:r>
    </w:p>
    <w:p w14:paraId="61973FA0" w14:textId="77777777" w:rsidR="0087409F" w:rsidRDefault="0087409F">
      <w:pPr>
        <w:rPr>
          <w:lang w:val="en-GB"/>
        </w:rPr>
      </w:pPr>
    </w:p>
    <w:p w14:paraId="0270C38E" w14:textId="77777777" w:rsidR="0087409F" w:rsidRDefault="00E97363">
      <w:pPr>
        <w:pStyle w:val="Heading5"/>
        <w:ind w:left="1008" w:hanging="1008"/>
      </w:pPr>
      <w:r>
        <w:t>Issue 8-28: LS reply Part B CSI compression</w:t>
      </w:r>
    </w:p>
    <w:p w14:paraId="3B0ADDAD" w14:textId="77777777" w:rsidR="0087409F" w:rsidRDefault="00E97363">
      <w:pPr>
        <w:rPr>
          <w:lang w:val="en-GB"/>
        </w:rPr>
      </w:pPr>
      <w:r>
        <w:rPr>
          <w:i/>
          <w:iCs/>
        </w:rPr>
        <w:t>Please find the initial draft in the table below and provide comments for discussion.</w:t>
      </w:r>
    </w:p>
    <w:p w14:paraId="2AE70D71" w14:textId="7C6486B4" w:rsidR="0087409F" w:rsidRDefault="00E97363">
      <w:pPr>
        <w:pStyle w:val="Heading6"/>
        <w:ind w:left="1152" w:hanging="1152"/>
      </w:pPr>
      <w:r>
        <w:t>[FL1]</w:t>
      </w:r>
      <w:r w:rsidR="00500918">
        <w:t>[FL2]</w:t>
      </w:r>
      <w:r>
        <w:t xml:space="preserve"> Discussion 8-28a:</w:t>
      </w:r>
    </w:p>
    <w:tbl>
      <w:tblPr>
        <w:tblStyle w:val="TableGrid"/>
        <w:tblW w:w="10075" w:type="dxa"/>
        <w:tblLayout w:type="fixed"/>
        <w:tblLook w:val="04A0" w:firstRow="1" w:lastRow="0" w:firstColumn="1" w:lastColumn="0" w:noHBand="0" w:noVBand="1"/>
      </w:tblPr>
      <w:tblGrid>
        <w:gridCol w:w="1525"/>
        <w:gridCol w:w="1170"/>
        <w:gridCol w:w="1710"/>
        <w:gridCol w:w="2160"/>
        <w:gridCol w:w="1260"/>
        <w:gridCol w:w="990"/>
        <w:gridCol w:w="1260"/>
      </w:tblGrid>
      <w:tr w:rsidR="0087409F" w14:paraId="5C7E1975" w14:textId="77777777">
        <w:tc>
          <w:tcPr>
            <w:tcW w:w="1525" w:type="dxa"/>
            <w:vAlign w:val="center"/>
          </w:tcPr>
          <w:p w14:paraId="7CFB7F7D" w14:textId="77777777" w:rsidR="0087409F" w:rsidRDefault="00E97363">
            <w:pPr>
              <w:autoSpaceDE w:val="0"/>
              <w:autoSpaceDN w:val="0"/>
              <w:snapToGrid w:val="0"/>
              <w:spacing w:before="100" w:beforeAutospacing="1" w:after="120"/>
              <w:jc w:val="left"/>
              <w:rPr>
                <w:b/>
                <w:bCs/>
                <w:lang w:eastAsia="zh-CN"/>
              </w:rPr>
            </w:pPr>
            <w:r>
              <w:rPr>
                <w:b/>
                <w:bCs/>
                <w:lang w:eastAsia="zh-CN"/>
              </w:rPr>
              <w:t>LCM purpose</w:t>
            </w:r>
          </w:p>
        </w:tc>
        <w:tc>
          <w:tcPr>
            <w:tcW w:w="1170" w:type="dxa"/>
            <w:vAlign w:val="center"/>
          </w:tcPr>
          <w:p w14:paraId="5756DDA3" w14:textId="77777777" w:rsidR="0087409F" w:rsidRDefault="00E97363">
            <w:pPr>
              <w:autoSpaceDE w:val="0"/>
              <w:autoSpaceDN w:val="0"/>
              <w:snapToGrid w:val="0"/>
              <w:spacing w:before="100" w:beforeAutospacing="1" w:after="120"/>
              <w:jc w:val="left"/>
              <w:rPr>
                <w:b/>
                <w:bCs/>
                <w:lang w:eastAsia="zh-CN"/>
              </w:rPr>
            </w:pPr>
            <w:r>
              <w:rPr>
                <w:b/>
                <w:bCs/>
                <w:lang w:eastAsia="zh-CN"/>
              </w:rPr>
              <w:t>Data content</w:t>
            </w:r>
          </w:p>
        </w:tc>
        <w:tc>
          <w:tcPr>
            <w:tcW w:w="1710" w:type="dxa"/>
            <w:vAlign w:val="center"/>
          </w:tcPr>
          <w:p w14:paraId="3A81A08A"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0" w:type="dxa"/>
            <w:vAlign w:val="center"/>
          </w:tcPr>
          <w:p w14:paraId="19F89E4F"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71DDFDCF"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vAlign w:val="center"/>
          </w:tcPr>
          <w:p w14:paraId="6C5EE87B"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0" w:type="dxa"/>
            <w:vAlign w:val="center"/>
          </w:tcPr>
          <w:p w14:paraId="1009A14F"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Notes</w:t>
            </w:r>
          </w:p>
        </w:tc>
      </w:tr>
      <w:tr w:rsidR="0087409F" w14:paraId="0A2D31CF" w14:textId="77777777">
        <w:tc>
          <w:tcPr>
            <w:tcW w:w="1525" w:type="dxa"/>
            <w:vMerge w:val="restart"/>
            <w:vAlign w:val="center"/>
          </w:tcPr>
          <w:p w14:paraId="6CA37B76" w14:textId="77777777" w:rsidR="0087409F" w:rsidRDefault="00E97363">
            <w:pPr>
              <w:autoSpaceDE w:val="0"/>
              <w:autoSpaceDN w:val="0"/>
              <w:snapToGrid w:val="0"/>
              <w:spacing w:before="100" w:beforeAutospacing="1" w:after="120"/>
              <w:jc w:val="left"/>
              <w:rPr>
                <w:lang w:eastAsia="zh-CN"/>
              </w:rPr>
            </w:pPr>
            <w:r>
              <w:rPr>
                <w:lang w:eastAsia="zh-CN"/>
              </w:rPr>
              <w:t>Offline model training</w:t>
            </w:r>
          </w:p>
        </w:tc>
        <w:tc>
          <w:tcPr>
            <w:tcW w:w="1170" w:type="dxa"/>
            <w:vAlign w:val="center"/>
          </w:tcPr>
          <w:p w14:paraId="56C45587" w14:textId="77777777" w:rsidR="0087409F" w:rsidRDefault="00E97363">
            <w:pPr>
              <w:autoSpaceDE w:val="0"/>
              <w:autoSpaceDN w:val="0"/>
              <w:snapToGrid w:val="0"/>
              <w:spacing w:before="100" w:beforeAutospacing="1" w:after="120"/>
              <w:jc w:val="left"/>
              <w:rPr>
                <w:lang w:eastAsia="zh-CN"/>
              </w:rPr>
            </w:pPr>
            <w:r>
              <w:rPr>
                <w:rFonts w:ascii="Calibri" w:hAnsi="Calibri" w:cs="Calibri"/>
                <w:color w:val="000000"/>
              </w:rPr>
              <w:t>Target CSI (Precoding Matrix)</w:t>
            </w:r>
          </w:p>
        </w:tc>
        <w:tc>
          <w:tcPr>
            <w:tcW w:w="1710" w:type="dxa"/>
            <w:vAlign w:val="center"/>
          </w:tcPr>
          <w:p w14:paraId="4511F907" w14:textId="77777777" w:rsidR="0087409F" w:rsidRDefault="00E97363">
            <w:pPr>
              <w:autoSpaceDE w:val="0"/>
              <w:autoSpaceDN w:val="0"/>
              <w:snapToGrid w:val="0"/>
              <w:spacing w:before="100" w:beforeAutospacing="1" w:after="120"/>
              <w:jc w:val="left"/>
              <w:rPr>
                <w:lang w:eastAsia="zh-CN"/>
              </w:rPr>
            </w:pPr>
            <w:r>
              <w:rPr>
                <w:rFonts w:ascii="Calibri" w:hAnsi="Calibri" w:cs="Calibri"/>
                <w:color w:val="000000"/>
              </w:rPr>
              <w:t>UE to NW/OTT</w:t>
            </w:r>
          </w:p>
        </w:tc>
        <w:tc>
          <w:tcPr>
            <w:tcW w:w="2160" w:type="dxa"/>
            <w:vAlign w:val="center"/>
          </w:tcPr>
          <w:p w14:paraId="5D8B6B57" w14:textId="77777777" w:rsidR="0087409F" w:rsidRDefault="00E97363">
            <w:pPr>
              <w:autoSpaceDE w:val="0"/>
              <w:autoSpaceDN w:val="0"/>
              <w:snapToGrid w:val="0"/>
              <w:spacing w:before="100" w:beforeAutospacing="1" w:after="120"/>
              <w:jc w:val="left"/>
              <w:rPr>
                <w:lang w:eastAsia="zh-CN"/>
              </w:rPr>
            </w:pPr>
            <w:r>
              <w:rPr>
                <w:rFonts w:ascii="Calibri" w:hAnsi="Calibri" w:cs="Calibri"/>
                <w:color w:val="000000"/>
              </w:rPr>
              <w:t xml:space="preserve">Depends on format: </w:t>
            </w:r>
            <w:r>
              <w:rPr>
                <w:rFonts w:ascii="Calibri" w:hAnsi="Calibri" w:cs="Calibri"/>
                <w:color w:val="000000"/>
              </w:rPr>
              <w:br/>
              <w:t xml:space="preserve">~ 1000 bits (eType II), </w:t>
            </w:r>
            <w:r>
              <w:rPr>
                <w:rFonts w:ascii="Calibri" w:hAnsi="Calibri" w:cs="Calibri"/>
                <w:color w:val="000000"/>
              </w:rPr>
              <w:br/>
              <w:t xml:space="preserve">~ A few 1000 bits (eType-like with enhance parameters); </w:t>
            </w:r>
            <w:r>
              <w:rPr>
                <w:rFonts w:ascii="Calibri" w:hAnsi="Calibri" w:cs="Calibri"/>
                <w:color w:val="000000"/>
              </w:rPr>
              <w:br/>
              <w:t>~ 100K bits (float32)</w:t>
            </w:r>
          </w:p>
        </w:tc>
        <w:tc>
          <w:tcPr>
            <w:tcW w:w="1260" w:type="dxa"/>
            <w:vAlign w:val="center"/>
          </w:tcPr>
          <w:p w14:paraId="48A1D4BA" w14:textId="77777777" w:rsidR="0087409F" w:rsidRDefault="00E97363">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vAlign w:val="center"/>
          </w:tcPr>
          <w:p w14:paraId="036AC189" w14:textId="77777777" w:rsidR="0087409F" w:rsidRDefault="00E97363">
            <w:pPr>
              <w:autoSpaceDE w:val="0"/>
              <w:autoSpaceDN w:val="0"/>
              <w:snapToGrid w:val="0"/>
              <w:spacing w:before="100" w:beforeAutospacing="1" w:after="120"/>
              <w:jc w:val="left"/>
              <w:rPr>
                <w:lang w:eastAsia="zh-CN"/>
              </w:rPr>
            </w:pPr>
            <w:r>
              <w:rPr>
                <w:lang w:eastAsia="zh-CN"/>
              </w:rPr>
              <w:t>Relaxed</w:t>
            </w:r>
          </w:p>
          <w:p w14:paraId="318F4FB4" w14:textId="77777777" w:rsidR="0087409F" w:rsidRDefault="0087409F">
            <w:pPr>
              <w:autoSpaceDE w:val="0"/>
              <w:autoSpaceDN w:val="0"/>
              <w:snapToGrid w:val="0"/>
              <w:spacing w:before="100" w:beforeAutospacing="1" w:after="120"/>
              <w:jc w:val="left"/>
              <w:rPr>
                <w:lang w:eastAsia="zh-CN"/>
              </w:rPr>
            </w:pPr>
          </w:p>
        </w:tc>
        <w:tc>
          <w:tcPr>
            <w:tcW w:w="1260" w:type="dxa"/>
            <w:vAlign w:val="center"/>
          </w:tcPr>
          <w:p w14:paraId="61F1894D" w14:textId="77777777" w:rsidR="0087409F" w:rsidRDefault="0087409F">
            <w:pPr>
              <w:autoSpaceDE w:val="0"/>
              <w:autoSpaceDN w:val="0"/>
              <w:snapToGrid w:val="0"/>
              <w:spacing w:before="100" w:beforeAutospacing="1" w:after="120"/>
              <w:jc w:val="left"/>
              <w:rPr>
                <w:lang w:eastAsia="zh-CN"/>
              </w:rPr>
            </w:pPr>
          </w:p>
        </w:tc>
      </w:tr>
      <w:tr w:rsidR="0087409F" w14:paraId="2D9EED42" w14:textId="77777777">
        <w:tc>
          <w:tcPr>
            <w:tcW w:w="1525" w:type="dxa"/>
            <w:vMerge/>
            <w:vAlign w:val="center"/>
          </w:tcPr>
          <w:p w14:paraId="02DC75B8" w14:textId="77777777" w:rsidR="0087409F" w:rsidRDefault="0087409F">
            <w:pPr>
              <w:autoSpaceDE w:val="0"/>
              <w:autoSpaceDN w:val="0"/>
              <w:snapToGrid w:val="0"/>
              <w:spacing w:before="100" w:beforeAutospacing="1" w:after="120"/>
              <w:rPr>
                <w:lang w:eastAsia="zh-CN"/>
              </w:rPr>
            </w:pPr>
          </w:p>
        </w:tc>
        <w:tc>
          <w:tcPr>
            <w:tcW w:w="1170" w:type="dxa"/>
            <w:vAlign w:val="center"/>
          </w:tcPr>
          <w:p w14:paraId="5E9CCB10" w14:textId="77777777" w:rsidR="0087409F" w:rsidRDefault="00E97363">
            <w:pPr>
              <w:autoSpaceDE w:val="0"/>
              <w:autoSpaceDN w:val="0"/>
              <w:snapToGrid w:val="0"/>
              <w:spacing w:before="100" w:beforeAutospacing="1" w:after="120"/>
              <w:rPr>
                <w:lang w:eastAsia="zh-CN"/>
              </w:rPr>
            </w:pPr>
            <w:r>
              <w:rPr>
                <w:rFonts w:ascii="Calibri" w:hAnsi="Calibri" w:cs="Calibri"/>
                <w:color w:val="000000"/>
              </w:rPr>
              <w:t>Compressed CSI</w:t>
            </w:r>
            <w:r>
              <w:rPr>
                <w:rFonts w:ascii="Calibri" w:hAnsi="Calibri" w:cs="Calibri"/>
                <w:color w:val="000000"/>
              </w:rPr>
              <w:br/>
              <w:t>(for sequential training)</w:t>
            </w:r>
          </w:p>
        </w:tc>
        <w:tc>
          <w:tcPr>
            <w:tcW w:w="1710" w:type="dxa"/>
            <w:vAlign w:val="center"/>
          </w:tcPr>
          <w:p w14:paraId="40271FFF" w14:textId="77777777" w:rsidR="0087409F" w:rsidRDefault="00E97363">
            <w:pPr>
              <w:autoSpaceDE w:val="0"/>
              <w:autoSpaceDN w:val="0"/>
              <w:snapToGrid w:val="0"/>
              <w:spacing w:before="100" w:beforeAutospacing="1" w:after="120"/>
              <w:rPr>
                <w:lang w:eastAsia="zh-CN"/>
              </w:rPr>
            </w:pPr>
            <w:r>
              <w:rPr>
                <w:rFonts w:ascii="Calibri" w:hAnsi="Calibri" w:cs="Calibri"/>
                <w:color w:val="000000"/>
              </w:rPr>
              <w:t xml:space="preserve">NW-first: NW-side training entity to UE-side training entity; </w:t>
            </w:r>
            <w:r>
              <w:rPr>
                <w:rFonts w:ascii="Calibri" w:hAnsi="Calibri" w:cs="Calibri"/>
                <w:color w:val="000000"/>
              </w:rPr>
              <w:br/>
            </w:r>
            <w:r>
              <w:rPr>
                <w:rFonts w:ascii="Calibri" w:hAnsi="Calibri" w:cs="Calibri"/>
                <w:color w:val="000000"/>
              </w:rPr>
              <w:br/>
              <w:t>UE-first: UE-side  training entity to NW-side  training entity</w:t>
            </w:r>
          </w:p>
        </w:tc>
        <w:tc>
          <w:tcPr>
            <w:tcW w:w="2160" w:type="dxa"/>
            <w:vAlign w:val="center"/>
          </w:tcPr>
          <w:p w14:paraId="38035BCB" w14:textId="77777777" w:rsidR="0087409F" w:rsidRDefault="00E97363">
            <w:pPr>
              <w:autoSpaceDE w:val="0"/>
              <w:autoSpaceDN w:val="0"/>
              <w:snapToGrid w:val="0"/>
              <w:spacing w:before="100" w:beforeAutospacing="1" w:after="120"/>
              <w:rPr>
                <w:lang w:eastAsia="zh-CN"/>
              </w:rPr>
            </w:pPr>
            <w:r>
              <w:rPr>
                <w:lang w:eastAsia="zh-CN"/>
              </w:rPr>
              <w:t>~ 1000 bits</w:t>
            </w:r>
          </w:p>
        </w:tc>
        <w:tc>
          <w:tcPr>
            <w:tcW w:w="1260" w:type="dxa"/>
            <w:vAlign w:val="center"/>
          </w:tcPr>
          <w:p w14:paraId="73E552A2" w14:textId="77777777" w:rsidR="0087409F" w:rsidRDefault="00E97363">
            <w:pPr>
              <w:autoSpaceDE w:val="0"/>
              <w:autoSpaceDN w:val="0"/>
              <w:snapToGrid w:val="0"/>
              <w:spacing w:before="100" w:beforeAutospacing="1" w:after="120"/>
              <w:rPr>
                <w:lang w:eastAsia="zh-CN"/>
              </w:rPr>
            </w:pPr>
            <w:r>
              <w:rPr>
                <w:lang w:eastAsia="zh-CN"/>
              </w:rPr>
              <w:t>offline</w:t>
            </w:r>
          </w:p>
        </w:tc>
        <w:tc>
          <w:tcPr>
            <w:tcW w:w="990" w:type="dxa"/>
            <w:vAlign w:val="center"/>
          </w:tcPr>
          <w:p w14:paraId="3FA01387" w14:textId="77777777" w:rsidR="0087409F" w:rsidRDefault="00E97363">
            <w:pPr>
              <w:autoSpaceDE w:val="0"/>
              <w:autoSpaceDN w:val="0"/>
              <w:snapToGrid w:val="0"/>
              <w:spacing w:before="100" w:beforeAutospacing="1" w:after="120"/>
              <w:jc w:val="left"/>
              <w:rPr>
                <w:lang w:eastAsia="zh-CN"/>
              </w:rPr>
            </w:pPr>
            <w:r>
              <w:rPr>
                <w:lang w:eastAsia="zh-CN"/>
              </w:rPr>
              <w:t>Relaxed</w:t>
            </w:r>
          </w:p>
        </w:tc>
        <w:tc>
          <w:tcPr>
            <w:tcW w:w="1260" w:type="dxa"/>
            <w:vAlign w:val="center"/>
          </w:tcPr>
          <w:p w14:paraId="7B19F37D" w14:textId="77777777" w:rsidR="0087409F" w:rsidRDefault="0087409F">
            <w:pPr>
              <w:autoSpaceDE w:val="0"/>
              <w:autoSpaceDN w:val="0"/>
              <w:snapToGrid w:val="0"/>
              <w:spacing w:before="100" w:beforeAutospacing="1" w:after="120"/>
              <w:rPr>
                <w:lang w:eastAsia="zh-CN"/>
              </w:rPr>
            </w:pPr>
          </w:p>
        </w:tc>
      </w:tr>
      <w:tr w:rsidR="0087409F" w14:paraId="2B8E265F" w14:textId="77777777">
        <w:tc>
          <w:tcPr>
            <w:tcW w:w="1525" w:type="dxa"/>
            <w:vAlign w:val="center"/>
          </w:tcPr>
          <w:p w14:paraId="4500D7B7" w14:textId="77777777" w:rsidR="0087409F" w:rsidRDefault="00E97363">
            <w:pPr>
              <w:autoSpaceDE w:val="0"/>
              <w:autoSpaceDN w:val="0"/>
              <w:snapToGrid w:val="0"/>
              <w:spacing w:before="100" w:beforeAutospacing="1" w:after="120"/>
              <w:rPr>
                <w:lang w:eastAsia="zh-CN"/>
              </w:rPr>
            </w:pPr>
            <w:r>
              <w:rPr>
                <w:lang w:eastAsia="zh-CN"/>
              </w:rPr>
              <w:t>Inference</w:t>
            </w:r>
          </w:p>
        </w:tc>
        <w:tc>
          <w:tcPr>
            <w:tcW w:w="1170" w:type="dxa"/>
            <w:vAlign w:val="center"/>
          </w:tcPr>
          <w:p w14:paraId="4C60600C" w14:textId="77777777" w:rsidR="0087409F" w:rsidRDefault="00E97363">
            <w:pPr>
              <w:autoSpaceDE w:val="0"/>
              <w:autoSpaceDN w:val="0"/>
              <w:snapToGrid w:val="0"/>
              <w:spacing w:before="100" w:beforeAutospacing="1" w:after="120"/>
              <w:rPr>
                <w:lang w:eastAsia="zh-CN"/>
              </w:rPr>
            </w:pPr>
            <w:r>
              <w:rPr>
                <w:lang w:eastAsia="zh-CN"/>
              </w:rPr>
              <w:t>CSI Feedback</w:t>
            </w:r>
          </w:p>
        </w:tc>
        <w:tc>
          <w:tcPr>
            <w:tcW w:w="1710" w:type="dxa"/>
            <w:vAlign w:val="center"/>
          </w:tcPr>
          <w:p w14:paraId="28517AA9" w14:textId="77777777" w:rsidR="0087409F" w:rsidRDefault="00E97363">
            <w:pPr>
              <w:autoSpaceDE w:val="0"/>
              <w:autoSpaceDN w:val="0"/>
              <w:snapToGrid w:val="0"/>
              <w:spacing w:before="100" w:beforeAutospacing="1" w:after="120"/>
              <w:rPr>
                <w:lang w:eastAsia="zh-CN"/>
              </w:rPr>
            </w:pPr>
            <w:r>
              <w:rPr>
                <w:lang w:eastAsia="zh-CN"/>
              </w:rPr>
              <w:t>UE to NW</w:t>
            </w:r>
          </w:p>
        </w:tc>
        <w:tc>
          <w:tcPr>
            <w:tcW w:w="2160" w:type="dxa"/>
            <w:vAlign w:val="center"/>
          </w:tcPr>
          <w:p w14:paraId="58DB781D" w14:textId="77777777" w:rsidR="0087409F" w:rsidRDefault="00E97363">
            <w:pPr>
              <w:autoSpaceDE w:val="0"/>
              <w:autoSpaceDN w:val="0"/>
              <w:snapToGrid w:val="0"/>
              <w:spacing w:before="100" w:beforeAutospacing="1" w:after="120"/>
              <w:rPr>
                <w:lang w:eastAsia="zh-CN"/>
              </w:rPr>
            </w:pPr>
            <w:r>
              <w:rPr>
                <w:lang w:eastAsia="zh-CN"/>
              </w:rPr>
              <w:t>~ 1000 bits</w:t>
            </w:r>
          </w:p>
        </w:tc>
        <w:tc>
          <w:tcPr>
            <w:tcW w:w="1260" w:type="dxa"/>
            <w:vAlign w:val="center"/>
          </w:tcPr>
          <w:p w14:paraId="769BDEC0" w14:textId="77777777" w:rsidR="0087409F" w:rsidRDefault="00E97363">
            <w:pPr>
              <w:autoSpaceDE w:val="0"/>
              <w:autoSpaceDN w:val="0"/>
              <w:snapToGrid w:val="0"/>
              <w:spacing w:before="100" w:beforeAutospacing="1" w:after="120"/>
              <w:rPr>
                <w:lang w:eastAsia="zh-CN"/>
              </w:rPr>
            </w:pPr>
            <w:r>
              <w:rPr>
                <w:lang w:eastAsia="zh-CN"/>
              </w:rPr>
              <w:t>periodic, aperiodic</w:t>
            </w:r>
          </w:p>
        </w:tc>
        <w:tc>
          <w:tcPr>
            <w:tcW w:w="990" w:type="dxa"/>
            <w:vAlign w:val="center"/>
          </w:tcPr>
          <w:p w14:paraId="54BD735F" w14:textId="77777777" w:rsidR="0087409F" w:rsidRDefault="00E97363">
            <w:pPr>
              <w:autoSpaceDE w:val="0"/>
              <w:autoSpaceDN w:val="0"/>
              <w:snapToGrid w:val="0"/>
              <w:spacing w:before="100" w:beforeAutospacing="1" w:after="120"/>
              <w:rPr>
                <w:lang w:eastAsia="zh-CN"/>
              </w:rPr>
            </w:pPr>
            <w:r>
              <w:rPr>
                <w:lang w:val="en-GB"/>
              </w:rPr>
              <w:t>Time-critical</w:t>
            </w:r>
          </w:p>
        </w:tc>
        <w:tc>
          <w:tcPr>
            <w:tcW w:w="1260" w:type="dxa"/>
            <w:vAlign w:val="center"/>
          </w:tcPr>
          <w:p w14:paraId="02FFD4AA" w14:textId="77777777" w:rsidR="0087409F" w:rsidRDefault="00E97363">
            <w:pPr>
              <w:autoSpaceDE w:val="0"/>
              <w:autoSpaceDN w:val="0"/>
              <w:snapToGrid w:val="0"/>
              <w:spacing w:before="100" w:beforeAutospacing="1" w:after="120"/>
              <w:rPr>
                <w:lang w:eastAsia="zh-CN"/>
              </w:rPr>
            </w:pPr>
            <w:r>
              <w:rPr>
                <w:lang w:eastAsia="zh-CN"/>
              </w:rPr>
              <w:t>Can use L1 report similar to legacy CSI</w:t>
            </w:r>
          </w:p>
        </w:tc>
      </w:tr>
      <w:tr w:rsidR="0087409F" w14:paraId="086450A2" w14:textId="77777777">
        <w:tc>
          <w:tcPr>
            <w:tcW w:w="1525" w:type="dxa"/>
            <w:vAlign w:val="center"/>
          </w:tcPr>
          <w:p w14:paraId="0762CF3A" w14:textId="77777777" w:rsidR="0087409F" w:rsidRDefault="00E97363">
            <w:pPr>
              <w:autoSpaceDE w:val="0"/>
              <w:autoSpaceDN w:val="0"/>
              <w:snapToGrid w:val="0"/>
              <w:spacing w:before="100" w:beforeAutospacing="1" w:after="120"/>
              <w:rPr>
                <w:lang w:eastAsia="zh-CN"/>
              </w:rPr>
            </w:pPr>
            <w:r>
              <w:rPr>
                <w:lang w:eastAsia="zh-CN"/>
              </w:rPr>
              <w:t>UE-sided Monitoring</w:t>
            </w:r>
          </w:p>
        </w:tc>
        <w:tc>
          <w:tcPr>
            <w:tcW w:w="1170" w:type="dxa"/>
            <w:vAlign w:val="center"/>
          </w:tcPr>
          <w:p w14:paraId="74B49DD6" w14:textId="77777777" w:rsidR="0087409F" w:rsidRDefault="00E97363">
            <w:pPr>
              <w:autoSpaceDE w:val="0"/>
              <w:autoSpaceDN w:val="0"/>
              <w:snapToGrid w:val="0"/>
              <w:spacing w:before="100" w:beforeAutospacing="1" w:after="120"/>
              <w:rPr>
                <w:lang w:eastAsia="zh-CN"/>
              </w:rPr>
            </w:pPr>
            <w:r>
              <w:rPr>
                <w:rFonts w:ascii="Calibri" w:hAnsi="Calibri" w:cs="Calibri"/>
                <w:color w:val="000000"/>
              </w:rPr>
              <w:t>Reconstructed CSI</w:t>
            </w:r>
          </w:p>
        </w:tc>
        <w:tc>
          <w:tcPr>
            <w:tcW w:w="1710" w:type="dxa"/>
            <w:vAlign w:val="center"/>
          </w:tcPr>
          <w:p w14:paraId="50181CAB" w14:textId="77777777" w:rsidR="0087409F" w:rsidRDefault="00E97363">
            <w:pPr>
              <w:autoSpaceDE w:val="0"/>
              <w:autoSpaceDN w:val="0"/>
              <w:snapToGrid w:val="0"/>
              <w:spacing w:before="100" w:beforeAutospacing="1" w:after="120"/>
              <w:rPr>
                <w:lang w:eastAsia="zh-CN"/>
              </w:rPr>
            </w:pPr>
            <w:r>
              <w:rPr>
                <w:rFonts w:ascii="Calibri" w:hAnsi="Calibri" w:cs="Calibri"/>
                <w:color w:val="000000"/>
              </w:rPr>
              <w:t>NW to UE</w:t>
            </w:r>
          </w:p>
        </w:tc>
        <w:tc>
          <w:tcPr>
            <w:tcW w:w="2160" w:type="dxa"/>
            <w:vAlign w:val="center"/>
          </w:tcPr>
          <w:p w14:paraId="4810A4C3" w14:textId="77777777" w:rsidR="0087409F" w:rsidRDefault="00E97363">
            <w:pPr>
              <w:autoSpaceDE w:val="0"/>
              <w:autoSpaceDN w:val="0"/>
              <w:snapToGrid w:val="0"/>
              <w:spacing w:before="100" w:beforeAutospacing="1" w:after="120"/>
              <w:rPr>
                <w:lang w:eastAsia="zh-CN"/>
              </w:rPr>
            </w:pPr>
            <w:r>
              <w:rPr>
                <w:lang w:eastAsia="zh-CN"/>
              </w:rPr>
              <w:t>~ 1000 bits (eType II format)</w:t>
            </w:r>
          </w:p>
        </w:tc>
        <w:tc>
          <w:tcPr>
            <w:tcW w:w="1260" w:type="dxa"/>
            <w:vAlign w:val="center"/>
          </w:tcPr>
          <w:p w14:paraId="418DA21C" w14:textId="77777777" w:rsidR="0087409F" w:rsidRDefault="00E97363">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990" w:type="dxa"/>
            <w:vAlign w:val="center"/>
          </w:tcPr>
          <w:p w14:paraId="7190DAC5" w14:textId="77777777" w:rsidR="0087409F" w:rsidRDefault="00E97363">
            <w:pPr>
              <w:autoSpaceDE w:val="0"/>
              <w:autoSpaceDN w:val="0"/>
              <w:snapToGrid w:val="0"/>
              <w:spacing w:before="100" w:beforeAutospacing="1" w:after="120"/>
              <w:rPr>
                <w:lang w:eastAsia="zh-CN"/>
              </w:rPr>
            </w:pPr>
            <w:r>
              <w:rPr>
                <w:lang w:val="en-GB"/>
              </w:rPr>
              <w:t>Near-real-time</w:t>
            </w:r>
          </w:p>
        </w:tc>
        <w:tc>
          <w:tcPr>
            <w:tcW w:w="1260" w:type="dxa"/>
            <w:vAlign w:val="center"/>
          </w:tcPr>
          <w:p w14:paraId="5D25A629" w14:textId="77777777" w:rsidR="0087409F" w:rsidRDefault="0087409F">
            <w:pPr>
              <w:autoSpaceDE w:val="0"/>
              <w:autoSpaceDN w:val="0"/>
              <w:snapToGrid w:val="0"/>
              <w:spacing w:before="100" w:beforeAutospacing="1" w:after="120"/>
              <w:rPr>
                <w:lang w:eastAsia="zh-CN"/>
              </w:rPr>
            </w:pPr>
          </w:p>
        </w:tc>
      </w:tr>
      <w:tr w:rsidR="0087409F" w14:paraId="3A185425" w14:textId="77777777">
        <w:tc>
          <w:tcPr>
            <w:tcW w:w="1525" w:type="dxa"/>
            <w:vAlign w:val="center"/>
          </w:tcPr>
          <w:p w14:paraId="0B76133F" w14:textId="77777777" w:rsidR="0087409F" w:rsidRDefault="00E97363">
            <w:pPr>
              <w:autoSpaceDE w:val="0"/>
              <w:autoSpaceDN w:val="0"/>
              <w:snapToGrid w:val="0"/>
              <w:spacing w:before="100" w:beforeAutospacing="1" w:after="120"/>
              <w:rPr>
                <w:lang w:eastAsia="zh-CN"/>
              </w:rPr>
            </w:pPr>
            <w:r>
              <w:rPr>
                <w:lang w:eastAsia="zh-CN"/>
              </w:rPr>
              <w:t>NW/OTT-sided monitoring</w:t>
            </w:r>
          </w:p>
        </w:tc>
        <w:tc>
          <w:tcPr>
            <w:tcW w:w="1170" w:type="dxa"/>
            <w:vAlign w:val="center"/>
          </w:tcPr>
          <w:p w14:paraId="4BCD1ACC" w14:textId="77777777" w:rsidR="0087409F" w:rsidRDefault="00E97363">
            <w:pPr>
              <w:autoSpaceDE w:val="0"/>
              <w:autoSpaceDN w:val="0"/>
              <w:snapToGrid w:val="0"/>
              <w:spacing w:before="100" w:beforeAutospacing="1" w:after="120"/>
              <w:rPr>
                <w:lang w:eastAsia="zh-CN"/>
              </w:rPr>
            </w:pPr>
            <w:r>
              <w:t>Target CSI (Precoding Matrix)</w:t>
            </w:r>
          </w:p>
        </w:tc>
        <w:tc>
          <w:tcPr>
            <w:tcW w:w="1710" w:type="dxa"/>
            <w:vAlign w:val="center"/>
          </w:tcPr>
          <w:p w14:paraId="1689E5D2" w14:textId="77777777" w:rsidR="0087409F" w:rsidRDefault="00E97363">
            <w:pPr>
              <w:autoSpaceDE w:val="0"/>
              <w:autoSpaceDN w:val="0"/>
              <w:snapToGrid w:val="0"/>
              <w:spacing w:before="100" w:beforeAutospacing="1" w:after="120"/>
              <w:rPr>
                <w:lang w:eastAsia="zh-CN"/>
              </w:rPr>
            </w:pPr>
            <w:r>
              <w:t>UE to NW/OTT</w:t>
            </w:r>
          </w:p>
        </w:tc>
        <w:tc>
          <w:tcPr>
            <w:tcW w:w="2160" w:type="dxa"/>
            <w:vAlign w:val="center"/>
          </w:tcPr>
          <w:p w14:paraId="4342575F" w14:textId="77777777" w:rsidR="0087409F" w:rsidRDefault="00E97363">
            <w:pPr>
              <w:autoSpaceDE w:val="0"/>
              <w:autoSpaceDN w:val="0"/>
              <w:snapToGrid w:val="0"/>
              <w:spacing w:before="100" w:beforeAutospacing="1" w:after="120"/>
              <w:rPr>
                <w:lang w:eastAsia="zh-CN"/>
              </w:rPr>
            </w:pPr>
            <w:r>
              <w:rPr>
                <w:rFonts w:ascii="Calibri" w:hAnsi="Calibri" w:cs="Calibri"/>
                <w:color w:val="000000"/>
              </w:rPr>
              <w:t xml:space="preserve">Depends on format: </w:t>
            </w:r>
            <w:r>
              <w:rPr>
                <w:rFonts w:ascii="Calibri" w:hAnsi="Calibri" w:cs="Calibri"/>
                <w:color w:val="000000"/>
              </w:rPr>
              <w:br/>
              <w:t xml:space="preserve">~ 1000 bits (eType II) </w:t>
            </w:r>
            <w:r>
              <w:rPr>
                <w:rFonts w:ascii="Calibri" w:hAnsi="Calibri" w:cs="Calibri"/>
                <w:color w:val="000000"/>
              </w:rPr>
              <w:br/>
              <w:t xml:space="preserve">~ A few 1000 bits (eType-like with enhanced parameters) </w:t>
            </w:r>
            <w:r>
              <w:rPr>
                <w:rFonts w:ascii="Calibri" w:hAnsi="Calibri" w:cs="Calibri"/>
                <w:color w:val="000000"/>
              </w:rPr>
              <w:br/>
              <w:t>~ 100K bits (float32)</w:t>
            </w:r>
          </w:p>
        </w:tc>
        <w:tc>
          <w:tcPr>
            <w:tcW w:w="1260" w:type="dxa"/>
            <w:vAlign w:val="center"/>
          </w:tcPr>
          <w:p w14:paraId="631EA62F" w14:textId="77777777" w:rsidR="0087409F" w:rsidRDefault="00E97363">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990" w:type="dxa"/>
            <w:vAlign w:val="center"/>
          </w:tcPr>
          <w:p w14:paraId="29DA4EA3" w14:textId="77777777" w:rsidR="0087409F" w:rsidRDefault="00E97363">
            <w:pPr>
              <w:autoSpaceDE w:val="0"/>
              <w:autoSpaceDN w:val="0"/>
              <w:snapToGrid w:val="0"/>
              <w:spacing w:before="100" w:beforeAutospacing="1" w:after="120"/>
              <w:rPr>
                <w:lang w:eastAsia="zh-CN"/>
              </w:rPr>
            </w:pPr>
            <w:r>
              <w:rPr>
                <w:lang w:val="en-GB"/>
              </w:rPr>
              <w:t>Near-real-time</w:t>
            </w:r>
          </w:p>
        </w:tc>
        <w:tc>
          <w:tcPr>
            <w:tcW w:w="1260" w:type="dxa"/>
            <w:vAlign w:val="center"/>
          </w:tcPr>
          <w:p w14:paraId="37079CD4" w14:textId="77777777" w:rsidR="0087409F" w:rsidRDefault="0087409F">
            <w:pPr>
              <w:autoSpaceDE w:val="0"/>
              <w:autoSpaceDN w:val="0"/>
              <w:snapToGrid w:val="0"/>
              <w:spacing w:before="100" w:beforeAutospacing="1" w:after="120"/>
              <w:rPr>
                <w:lang w:eastAsia="zh-CN"/>
              </w:rPr>
            </w:pPr>
          </w:p>
        </w:tc>
      </w:tr>
    </w:tbl>
    <w:p w14:paraId="5260F531" w14:textId="77777777" w:rsidR="0087409F" w:rsidRDefault="0087409F">
      <w:pPr>
        <w:rPr>
          <w:lang w:eastAsia="zh-CN"/>
        </w:rPr>
      </w:pPr>
    </w:p>
    <w:p w14:paraId="6CAB4C43" w14:textId="77777777" w:rsidR="0087409F" w:rsidRDefault="0087409F">
      <w:pPr>
        <w:rPr>
          <w:lang w:val="en-GB"/>
        </w:rPr>
      </w:pPr>
    </w:p>
    <w:p w14:paraId="0299A306" w14:textId="77777777" w:rsidR="0087409F" w:rsidRDefault="0087409F">
      <w:pPr>
        <w:rPr>
          <w:lang w:val="en-GB"/>
        </w:rPr>
      </w:pPr>
    </w:p>
    <w:tbl>
      <w:tblPr>
        <w:tblStyle w:val="TableGrid"/>
        <w:tblW w:w="0" w:type="auto"/>
        <w:tblLook w:val="04A0" w:firstRow="1" w:lastRow="0" w:firstColumn="1" w:lastColumn="0" w:noHBand="0" w:noVBand="1"/>
      </w:tblPr>
      <w:tblGrid>
        <w:gridCol w:w="2235"/>
        <w:gridCol w:w="7727"/>
      </w:tblGrid>
      <w:tr w:rsidR="0087409F" w14:paraId="1AD871CA" w14:textId="77777777">
        <w:tc>
          <w:tcPr>
            <w:tcW w:w="2235" w:type="dxa"/>
            <w:shd w:val="clear" w:color="auto" w:fill="D9D9D9" w:themeFill="background1" w:themeFillShade="D9"/>
          </w:tcPr>
          <w:p w14:paraId="5B0FDA3F"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0A347E28" w14:textId="77777777" w:rsidR="0087409F" w:rsidRDefault="00E97363">
            <w:pPr>
              <w:jc w:val="center"/>
              <w:rPr>
                <w:rFonts w:cstheme="minorHAnsi"/>
                <w:b/>
                <w:bCs/>
              </w:rPr>
            </w:pPr>
            <w:r>
              <w:rPr>
                <w:rFonts w:cstheme="minorHAnsi"/>
                <w:b/>
                <w:bCs/>
              </w:rPr>
              <w:t>Comments</w:t>
            </w:r>
          </w:p>
        </w:tc>
      </w:tr>
      <w:tr w:rsidR="0087409F" w14:paraId="6A1122F5" w14:textId="77777777">
        <w:tc>
          <w:tcPr>
            <w:tcW w:w="2235" w:type="dxa"/>
          </w:tcPr>
          <w:p w14:paraId="7C922121" w14:textId="77777777" w:rsidR="0087409F" w:rsidRDefault="00E97363">
            <w:pPr>
              <w:rPr>
                <w:rFonts w:cstheme="minorHAnsi"/>
                <w:lang w:eastAsia="zh-CN"/>
              </w:rPr>
            </w:pPr>
            <w:r>
              <w:rPr>
                <w:rFonts w:cstheme="minorHAnsi" w:hint="eastAsia"/>
                <w:lang w:eastAsia="zh-CN"/>
              </w:rPr>
              <w:lastRenderedPageBreak/>
              <w:t>v</w:t>
            </w:r>
            <w:r>
              <w:rPr>
                <w:rFonts w:cstheme="minorHAnsi"/>
                <w:lang w:eastAsia="zh-CN"/>
              </w:rPr>
              <w:t>ivo</w:t>
            </w:r>
          </w:p>
        </w:tc>
        <w:tc>
          <w:tcPr>
            <w:tcW w:w="7727" w:type="dxa"/>
          </w:tcPr>
          <w:p w14:paraId="0D0DEB86" w14:textId="77777777" w:rsidR="0087409F" w:rsidRDefault="00E97363">
            <w:pPr>
              <w:rPr>
                <w:rFonts w:cstheme="minorHAnsi"/>
                <w:lang w:eastAsia="zh-CN"/>
              </w:rPr>
            </w:pPr>
            <w:r>
              <w:rPr>
                <w:rFonts w:cstheme="minorHAnsi" w:hint="eastAsia"/>
                <w:lang w:eastAsia="zh-CN"/>
              </w:rPr>
              <w:t>W</w:t>
            </w:r>
            <w:r>
              <w:rPr>
                <w:rFonts w:cstheme="minorHAnsi"/>
                <w:lang w:eastAsia="zh-CN"/>
              </w:rPr>
              <w:t>ill provide input in next rounds.</w:t>
            </w:r>
          </w:p>
        </w:tc>
      </w:tr>
      <w:tr w:rsidR="00DB5D9D" w14:paraId="3C60B407" w14:textId="77777777">
        <w:tc>
          <w:tcPr>
            <w:tcW w:w="2235" w:type="dxa"/>
          </w:tcPr>
          <w:p w14:paraId="2E770272" w14:textId="7907789B" w:rsidR="00DB5D9D" w:rsidRDefault="00DB5D9D" w:rsidP="00DB5D9D">
            <w:pPr>
              <w:rPr>
                <w:rFonts w:cstheme="minorHAnsi"/>
              </w:rPr>
            </w:pPr>
            <w:r w:rsidRPr="00332090">
              <w:rPr>
                <w:rFonts w:cstheme="minorHAnsi" w:hint="eastAsia"/>
                <w:lang w:eastAsia="zh-CN"/>
              </w:rPr>
              <w:t>H</w:t>
            </w:r>
            <w:r w:rsidRPr="00332090">
              <w:rPr>
                <w:rFonts w:cstheme="minorHAnsi"/>
                <w:lang w:eastAsia="zh-CN"/>
              </w:rPr>
              <w:t>uawei, HiSilicon</w:t>
            </w:r>
          </w:p>
        </w:tc>
        <w:tc>
          <w:tcPr>
            <w:tcW w:w="7727" w:type="dxa"/>
          </w:tcPr>
          <w:p w14:paraId="2EAAD79B" w14:textId="32344F10" w:rsidR="00DB5D9D" w:rsidRDefault="00F27EDA" w:rsidP="00DB5D9D">
            <w:pPr>
              <w:rPr>
                <w:rFonts w:cstheme="minorHAnsi"/>
                <w:lang w:eastAsia="zh-CN"/>
              </w:rPr>
            </w:pPr>
            <w:r>
              <w:rPr>
                <w:rFonts w:cstheme="minorHAnsi"/>
                <w:lang w:eastAsia="zh-CN"/>
              </w:rPr>
              <w:t xml:space="preserve">1) </w:t>
            </w:r>
            <w:r w:rsidR="00DB5D9D">
              <w:rPr>
                <w:rFonts w:cstheme="minorHAnsi"/>
                <w:lang w:eastAsia="zh-CN"/>
              </w:rPr>
              <w:t>For “</w:t>
            </w:r>
            <w:r w:rsidR="00DB5D9D">
              <w:rPr>
                <w:b/>
                <w:bCs/>
                <w:lang w:eastAsia="zh-CN"/>
              </w:rPr>
              <w:t>Typical data size</w:t>
            </w:r>
            <w:r w:rsidR="00DB5D9D">
              <w:rPr>
                <w:rFonts w:cstheme="minorHAnsi"/>
                <w:lang w:eastAsia="zh-CN"/>
              </w:rPr>
              <w:t xml:space="preserve">”, </w:t>
            </w:r>
            <w:r w:rsidR="00DB5D9D">
              <w:rPr>
                <w:rFonts w:cstheme="minorHAnsi" w:hint="eastAsia"/>
                <w:lang w:eastAsia="zh-CN"/>
              </w:rPr>
              <w:t>D</w:t>
            </w:r>
            <w:r w:rsidR="00DB5D9D">
              <w:rPr>
                <w:rFonts w:cstheme="minorHAnsi"/>
                <w:lang w:eastAsia="zh-CN"/>
              </w:rPr>
              <w:t>irectly going to the table with detailed data size may diverge the discussions. Our suggestion is to focus on the data type/content as the 1</w:t>
            </w:r>
            <w:r w:rsidR="00DB5D9D" w:rsidRPr="00221DE8">
              <w:rPr>
                <w:rFonts w:cstheme="minorHAnsi"/>
                <w:vertAlign w:val="superscript"/>
                <w:lang w:eastAsia="zh-CN"/>
              </w:rPr>
              <w:t>st</w:t>
            </w:r>
            <w:r w:rsidR="00DB5D9D">
              <w:rPr>
                <w:rFonts w:cstheme="minorHAnsi"/>
                <w:lang w:eastAsia="zh-CN"/>
              </w:rPr>
              <w:t xml:space="preserve"> step, since for some sub use cases, even the data type/content may be controversial in RAN1.</w:t>
            </w:r>
          </w:p>
          <w:p w14:paraId="6B1E348A" w14:textId="77777777" w:rsidR="00DB5D9D" w:rsidRDefault="00DB5D9D" w:rsidP="00DB5D9D">
            <w:pPr>
              <w:rPr>
                <w:rFonts w:cstheme="minorHAnsi"/>
                <w:lang w:eastAsia="zh-CN"/>
              </w:rPr>
            </w:pPr>
            <w:r>
              <w:rPr>
                <w:rFonts w:cstheme="minorHAnsi" w:hint="eastAsia"/>
                <w:lang w:eastAsia="zh-CN"/>
              </w:rPr>
              <w:t>E</w:t>
            </w:r>
            <w:r>
              <w:rPr>
                <w:rFonts w:cstheme="minorHAnsi"/>
                <w:lang w:eastAsia="zh-CN"/>
              </w:rPr>
              <w:t>.g., whether raw channel matrix would be included; what is the ground-truth CSI format (Float32/scalar quantization/CB based quantization, etc.). In particular, we do not think the Float32 data is appropriate for UE report.</w:t>
            </w:r>
          </w:p>
          <w:p w14:paraId="00D28D2B" w14:textId="28A98F6F" w:rsidR="00DB5D9D" w:rsidRDefault="00F27EDA" w:rsidP="00DB5D9D">
            <w:pPr>
              <w:rPr>
                <w:rFonts w:cstheme="minorHAnsi"/>
                <w:lang w:eastAsia="zh-CN"/>
              </w:rPr>
            </w:pPr>
            <w:r>
              <w:rPr>
                <w:rFonts w:cstheme="minorHAnsi" w:hint="eastAsia"/>
                <w:lang w:eastAsia="zh-CN"/>
              </w:rPr>
              <w:t>2</w:t>
            </w:r>
            <w:r>
              <w:rPr>
                <w:rFonts w:cstheme="minorHAnsi"/>
                <w:lang w:eastAsia="zh-CN"/>
              </w:rPr>
              <w:t>) For “</w:t>
            </w:r>
            <w:r>
              <w:rPr>
                <w:b/>
                <w:bCs/>
                <w:lang w:eastAsia="zh-CN"/>
              </w:rPr>
              <w:t>Data transfer direction</w:t>
            </w:r>
            <w:r>
              <w:rPr>
                <w:rFonts w:cstheme="minorHAnsi"/>
                <w:lang w:eastAsia="zh-CN"/>
              </w:rPr>
              <w:t>”</w:t>
            </w:r>
            <w:r w:rsidR="001D5CC4">
              <w:rPr>
                <w:rFonts w:cstheme="minorHAnsi"/>
                <w:lang w:eastAsia="zh-CN"/>
              </w:rPr>
              <w:t>, “</w:t>
            </w:r>
            <w:r w:rsidR="001D5CC4" w:rsidRPr="001D5CC4">
              <w:rPr>
                <w:b/>
                <w:lang w:eastAsia="zh-CN"/>
              </w:rPr>
              <w:t>model training</w:t>
            </w:r>
            <w:r w:rsidR="001D5CC4">
              <w:rPr>
                <w:rFonts w:cstheme="minorHAnsi"/>
                <w:lang w:eastAsia="zh-CN"/>
              </w:rPr>
              <w:t>”</w:t>
            </w:r>
            <w:r>
              <w:rPr>
                <w:rFonts w:cstheme="minorHAnsi"/>
                <w:lang w:eastAsia="zh-CN"/>
              </w:rPr>
              <w:t>, it should be</w:t>
            </w:r>
            <w:r w:rsidR="001D5CC4">
              <w:rPr>
                <w:rFonts w:cstheme="minorHAnsi"/>
                <w:lang w:eastAsia="zh-CN"/>
              </w:rPr>
              <w:t xml:space="preserve"> </w:t>
            </w:r>
            <w:r w:rsidR="001D5CC4">
              <w:rPr>
                <w:rFonts w:cstheme="minorHAnsi" w:hint="eastAsia"/>
                <w:lang w:eastAsia="zh-CN"/>
              </w:rPr>
              <w:t>changed</w:t>
            </w:r>
            <w:r w:rsidR="001D5CC4">
              <w:rPr>
                <w:rFonts w:cstheme="minorHAnsi"/>
                <w:lang w:eastAsia="zh-CN"/>
              </w:rPr>
              <w:t xml:space="preserve"> to</w:t>
            </w:r>
            <w:r>
              <w:rPr>
                <w:rFonts w:cstheme="minorHAnsi"/>
                <w:lang w:eastAsia="zh-CN"/>
              </w:rPr>
              <w:t xml:space="preserve"> “</w:t>
            </w:r>
            <w:r>
              <w:rPr>
                <w:rFonts w:ascii="Calibri" w:hAnsi="Calibri" w:cs="Calibri"/>
                <w:color w:val="000000"/>
              </w:rPr>
              <w:t xml:space="preserve">NW-first: NW-side </w:t>
            </w:r>
            <w:r w:rsidRPr="00F27EDA">
              <w:rPr>
                <w:rFonts w:ascii="Calibri" w:hAnsi="Calibri" w:cs="Calibri"/>
                <w:strike/>
                <w:color w:val="FF0000"/>
              </w:rPr>
              <w:t>training entity</w:t>
            </w:r>
            <w:r w:rsidRPr="00F27EDA">
              <w:rPr>
                <w:rFonts w:ascii="Calibri" w:hAnsi="Calibri" w:cs="Calibri"/>
                <w:color w:val="FF0000"/>
              </w:rPr>
              <w:t xml:space="preserve"> </w:t>
            </w:r>
            <w:r>
              <w:rPr>
                <w:rFonts w:ascii="Calibri" w:hAnsi="Calibri" w:cs="Calibri"/>
                <w:color w:val="000000"/>
              </w:rPr>
              <w:t xml:space="preserve">to UE-side </w:t>
            </w:r>
            <w:r w:rsidRPr="00F27EDA">
              <w:rPr>
                <w:rFonts w:ascii="Calibri" w:hAnsi="Calibri" w:cs="Calibri"/>
                <w:strike/>
                <w:color w:val="FF0000"/>
              </w:rPr>
              <w:t>training entity</w:t>
            </w:r>
            <w:r>
              <w:rPr>
                <w:rFonts w:ascii="Calibri" w:hAnsi="Calibri" w:cs="Calibri"/>
                <w:color w:val="000000"/>
              </w:rPr>
              <w:t xml:space="preserve">; </w:t>
            </w:r>
            <w:r>
              <w:rPr>
                <w:rFonts w:ascii="Calibri" w:hAnsi="Calibri" w:cs="Calibri"/>
                <w:color w:val="000000"/>
              </w:rPr>
              <w:br/>
              <w:t xml:space="preserve">UE-first: UE-side  </w:t>
            </w:r>
            <w:r w:rsidRPr="00F27EDA">
              <w:rPr>
                <w:rFonts w:ascii="Calibri" w:hAnsi="Calibri" w:cs="Calibri"/>
                <w:strike/>
                <w:color w:val="FF0000"/>
              </w:rPr>
              <w:t>training entity</w:t>
            </w:r>
            <w:r w:rsidRPr="00F27EDA">
              <w:rPr>
                <w:rFonts w:ascii="Calibri" w:hAnsi="Calibri" w:cs="Calibri"/>
                <w:color w:val="FF0000"/>
              </w:rPr>
              <w:t xml:space="preserve"> </w:t>
            </w:r>
            <w:r>
              <w:rPr>
                <w:rFonts w:ascii="Calibri" w:hAnsi="Calibri" w:cs="Calibri"/>
                <w:color w:val="000000"/>
              </w:rPr>
              <w:t xml:space="preserve">to NW-side  </w:t>
            </w:r>
            <w:r w:rsidRPr="00F27EDA">
              <w:rPr>
                <w:rFonts w:ascii="Calibri" w:hAnsi="Calibri" w:cs="Calibri"/>
                <w:strike/>
                <w:color w:val="FF0000"/>
              </w:rPr>
              <w:t>training entity</w:t>
            </w:r>
            <w:r>
              <w:rPr>
                <w:rFonts w:cstheme="minorHAnsi"/>
                <w:lang w:eastAsia="zh-CN"/>
              </w:rPr>
              <w:t>”</w:t>
            </w:r>
            <w:r w:rsidR="00AE30D6">
              <w:rPr>
                <w:rFonts w:cstheme="minorHAnsi"/>
                <w:lang w:eastAsia="zh-CN"/>
              </w:rPr>
              <w:t>, since there is still open discussion at RAN1 whether air-interface signaling is used for dataset delivery. Accordingly, “</w:t>
            </w:r>
            <w:r w:rsidR="00AE30D6">
              <w:rPr>
                <w:b/>
                <w:bCs/>
                <w:lang w:eastAsia="zh-CN"/>
              </w:rPr>
              <w:t>Reporting type</w:t>
            </w:r>
            <w:r w:rsidR="00AE30D6">
              <w:rPr>
                <w:rFonts w:cstheme="minorHAnsi"/>
                <w:lang w:eastAsia="zh-CN"/>
              </w:rPr>
              <w:t>” should be “</w:t>
            </w:r>
            <w:r w:rsidR="00AE30D6" w:rsidRPr="00AE30D6">
              <w:rPr>
                <w:strike/>
                <w:color w:val="FF0000"/>
                <w:lang w:eastAsia="zh-CN"/>
              </w:rPr>
              <w:t>offline</w:t>
            </w:r>
            <w:r w:rsidR="00AE30D6" w:rsidRPr="00AE30D6">
              <w:rPr>
                <w:rFonts w:cstheme="minorHAnsi"/>
                <w:color w:val="FF0000"/>
                <w:lang w:eastAsia="zh-CN"/>
              </w:rPr>
              <w:t xml:space="preserve"> No agreement</w:t>
            </w:r>
            <w:r w:rsidR="00AE30D6">
              <w:rPr>
                <w:rFonts w:cstheme="minorHAnsi"/>
                <w:lang w:eastAsia="zh-CN"/>
              </w:rPr>
              <w:t>”</w:t>
            </w:r>
          </w:p>
          <w:p w14:paraId="7800C9E4" w14:textId="77777777" w:rsidR="00F27EDA" w:rsidRDefault="00F27EDA" w:rsidP="00DB5D9D">
            <w:pPr>
              <w:rPr>
                <w:rFonts w:cstheme="minorHAnsi"/>
                <w:lang w:eastAsia="zh-CN"/>
              </w:rPr>
            </w:pPr>
          </w:p>
          <w:p w14:paraId="26A5A968" w14:textId="3E36C46E" w:rsidR="00DB5D9D" w:rsidRDefault="00F27EDA" w:rsidP="00DB5D9D">
            <w:pPr>
              <w:rPr>
                <w:rFonts w:eastAsia="Malgun Gothic" w:cstheme="minorHAnsi"/>
                <w:lang w:eastAsia="ko-KR"/>
              </w:rPr>
            </w:pPr>
            <w:r>
              <w:rPr>
                <w:rFonts w:cstheme="minorHAnsi"/>
                <w:lang w:eastAsia="zh-CN"/>
              </w:rPr>
              <w:t>3</w:t>
            </w:r>
            <w:r w:rsidR="00DB5D9D">
              <w:rPr>
                <w:rFonts w:cstheme="minorHAnsi"/>
                <w:lang w:eastAsia="zh-CN"/>
              </w:rPr>
              <w:t>) For “</w:t>
            </w:r>
            <w:r w:rsidR="00DB5D9D">
              <w:rPr>
                <w:lang w:eastAsia="zh-CN"/>
              </w:rPr>
              <w:t>monitoring</w:t>
            </w:r>
            <w:r w:rsidR="00DB5D9D">
              <w:rPr>
                <w:rFonts w:cstheme="minorHAnsi"/>
                <w:lang w:eastAsia="zh-CN"/>
              </w:rPr>
              <w:t xml:space="preserve">”, we have eventual </w:t>
            </w:r>
            <w:r w:rsidR="00DB5D9D" w:rsidRPr="005A7DC1">
              <w:rPr>
                <w:rFonts w:cstheme="minorHAnsi"/>
                <w:color w:val="FF0000"/>
                <w:lang w:eastAsia="zh-CN"/>
              </w:rPr>
              <w:t>KPI based monitoring</w:t>
            </w:r>
            <w:r w:rsidR="00DB5D9D">
              <w:rPr>
                <w:rFonts w:cstheme="minorHAnsi"/>
                <w:lang w:eastAsia="zh-CN"/>
              </w:rPr>
              <w:t xml:space="preserve">, which can be </w:t>
            </w:r>
            <w:r w:rsidR="00DB5D9D" w:rsidRPr="005A7DC1">
              <w:rPr>
                <w:rFonts w:cstheme="minorHAnsi"/>
                <w:color w:val="FF0000"/>
                <w:lang w:eastAsia="zh-CN"/>
              </w:rPr>
              <w:t>no RAN2 spec impact</w:t>
            </w:r>
            <w:r w:rsidR="00DB5D9D">
              <w:rPr>
                <w:rFonts w:cstheme="minorHAnsi"/>
                <w:lang w:eastAsia="zh-CN"/>
              </w:rPr>
              <w:t>. We can add a note to reflect this situation.</w:t>
            </w:r>
          </w:p>
        </w:tc>
      </w:tr>
    </w:tbl>
    <w:p w14:paraId="64E741B0" w14:textId="77777777" w:rsidR="0087409F" w:rsidRDefault="0087409F">
      <w:pPr>
        <w:rPr>
          <w:lang w:val="en-GB"/>
        </w:rPr>
      </w:pPr>
    </w:p>
    <w:p w14:paraId="16CFF247" w14:textId="77777777" w:rsidR="0087409F" w:rsidRDefault="0087409F">
      <w:pPr>
        <w:rPr>
          <w:lang w:val="en-GB"/>
        </w:rPr>
      </w:pPr>
    </w:p>
    <w:p w14:paraId="428E5281" w14:textId="77777777" w:rsidR="0087409F" w:rsidRDefault="0087409F">
      <w:pPr>
        <w:rPr>
          <w:lang w:val="en-GB"/>
        </w:rPr>
      </w:pPr>
    </w:p>
    <w:p w14:paraId="68FFE7FE" w14:textId="77777777" w:rsidR="0087409F" w:rsidRDefault="00E97363">
      <w:pPr>
        <w:pStyle w:val="Heading5"/>
        <w:ind w:left="1008" w:hanging="1008"/>
      </w:pPr>
      <w:r>
        <w:t>Issue 8-29: LS reply Part B CSI prediction</w:t>
      </w:r>
    </w:p>
    <w:p w14:paraId="3C73DFE7" w14:textId="77777777" w:rsidR="0087409F" w:rsidRDefault="00E97363">
      <w:pPr>
        <w:rPr>
          <w:i/>
          <w:iCs/>
        </w:rPr>
      </w:pPr>
      <w:r>
        <w:rPr>
          <w:i/>
          <w:iCs/>
        </w:rPr>
        <w:t>Please find the initial draft in the table below and provide comments for discussion.</w:t>
      </w:r>
    </w:p>
    <w:p w14:paraId="44617896" w14:textId="77777777" w:rsidR="0087409F" w:rsidRDefault="0087409F">
      <w:pPr>
        <w:rPr>
          <w:lang w:val="en-GB"/>
        </w:rPr>
      </w:pPr>
    </w:p>
    <w:p w14:paraId="6A5BD9E6" w14:textId="5E5EF832" w:rsidR="0087409F" w:rsidRDefault="00E97363">
      <w:pPr>
        <w:pStyle w:val="Heading6"/>
        <w:ind w:left="1152" w:hanging="1152"/>
      </w:pPr>
      <w:r>
        <w:t>[FL1]</w:t>
      </w:r>
      <w:r w:rsidR="00500918">
        <w:t>[FL2]</w:t>
      </w:r>
      <w:r>
        <w:t xml:space="preserve"> Discussion 8-29a:</w:t>
      </w:r>
    </w:p>
    <w:tbl>
      <w:tblPr>
        <w:tblStyle w:val="TableGrid"/>
        <w:tblW w:w="10075" w:type="dxa"/>
        <w:tblLayout w:type="fixed"/>
        <w:tblLook w:val="04A0" w:firstRow="1" w:lastRow="0" w:firstColumn="1" w:lastColumn="0" w:noHBand="0" w:noVBand="1"/>
      </w:tblPr>
      <w:tblGrid>
        <w:gridCol w:w="1525"/>
        <w:gridCol w:w="1620"/>
        <w:gridCol w:w="810"/>
        <w:gridCol w:w="2610"/>
        <w:gridCol w:w="1260"/>
        <w:gridCol w:w="1080"/>
        <w:gridCol w:w="1170"/>
      </w:tblGrid>
      <w:tr w:rsidR="0087409F" w14:paraId="6C8D2B8F" w14:textId="77777777">
        <w:tc>
          <w:tcPr>
            <w:tcW w:w="1525" w:type="dxa"/>
            <w:vAlign w:val="center"/>
          </w:tcPr>
          <w:p w14:paraId="60C32A5D" w14:textId="77777777" w:rsidR="0087409F" w:rsidRDefault="00E97363">
            <w:pPr>
              <w:autoSpaceDE w:val="0"/>
              <w:autoSpaceDN w:val="0"/>
              <w:snapToGrid w:val="0"/>
              <w:spacing w:before="100" w:beforeAutospacing="1" w:after="120"/>
              <w:jc w:val="left"/>
              <w:rPr>
                <w:b/>
                <w:bCs/>
                <w:lang w:eastAsia="zh-CN"/>
              </w:rPr>
            </w:pPr>
            <w:r>
              <w:rPr>
                <w:b/>
                <w:bCs/>
                <w:lang w:eastAsia="zh-CN"/>
              </w:rPr>
              <w:t>LCM purpose</w:t>
            </w:r>
          </w:p>
        </w:tc>
        <w:tc>
          <w:tcPr>
            <w:tcW w:w="1620" w:type="dxa"/>
            <w:vAlign w:val="center"/>
          </w:tcPr>
          <w:p w14:paraId="3A3D1B82" w14:textId="77777777" w:rsidR="0087409F" w:rsidRDefault="00E97363">
            <w:pPr>
              <w:autoSpaceDE w:val="0"/>
              <w:autoSpaceDN w:val="0"/>
              <w:snapToGrid w:val="0"/>
              <w:spacing w:before="100" w:beforeAutospacing="1" w:after="120"/>
              <w:jc w:val="left"/>
              <w:rPr>
                <w:b/>
                <w:bCs/>
                <w:lang w:eastAsia="zh-CN"/>
              </w:rPr>
            </w:pPr>
            <w:r>
              <w:rPr>
                <w:b/>
                <w:bCs/>
                <w:lang w:eastAsia="zh-CN"/>
              </w:rPr>
              <w:t>Data content</w:t>
            </w:r>
          </w:p>
        </w:tc>
        <w:tc>
          <w:tcPr>
            <w:tcW w:w="810" w:type="dxa"/>
            <w:vAlign w:val="center"/>
          </w:tcPr>
          <w:p w14:paraId="55552F61"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vAlign w:val="center"/>
          </w:tcPr>
          <w:p w14:paraId="40077E52"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7A85E0B5"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vAlign w:val="center"/>
          </w:tcPr>
          <w:p w14:paraId="7D0A868C"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vAlign w:val="center"/>
          </w:tcPr>
          <w:p w14:paraId="17D8A05F"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Notes</w:t>
            </w:r>
          </w:p>
        </w:tc>
      </w:tr>
      <w:tr w:rsidR="0087409F" w14:paraId="34E703C3" w14:textId="77777777">
        <w:tc>
          <w:tcPr>
            <w:tcW w:w="1525" w:type="dxa"/>
            <w:vAlign w:val="center"/>
          </w:tcPr>
          <w:p w14:paraId="7ECCFEFD" w14:textId="77777777" w:rsidR="0087409F" w:rsidRDefault="00E97363">
            <w:pPr>
              <w:autoSpaceDE w:val="0"/>
              <w:autoSpaceDN w:val="0"/>
              <w:snapToGrid w:val="0"/>
              <w:spacing w:before="100" w:beforeAutospacing="1" w:after="120"/>
              <w:jc w:val="left"/>
              <w:rPr>
                <w:lang w:eastAsia="zh-CN"/>
              </w:rPr>
            </w:pPr>
            <w:r>
              <w:rPr>
                <w:lang w:eastAsia="zh-CN"/>
              </w:rPr>
              <w:t>Offline model training</w:t>
            </w:r>
          </w:p>
        </w:tc>
        <w:tc>
          <w:tcPr>
            <w:tcW w:w="1620" w:type="dxa"/>
            <w:vAlign w:val="center"/>
          </w:tcPr>
          <w:p w14:paraId="195F1B6F" w14:textId="77777777" w:rsidR="0087409F" w:rsidRDefault="00E97363">
            <w:pPr>
              <w:autoSpaceDE w:val="0"/>
              <w:autoSpaceDN w:val="0"/>
              <w:snapToGrid w:val="0"/>
              <w:spacing w:before="100" w:beforeAutospacing="1" w:after="120"/>
              <w:jc w:val="left"/>
              <w:rPr>
                <w:lang w:eastAsia="zh-CN"/>
              </w:rPr>
            </w:pPr>
            <w:r>
              <w:rPr>
                <w:lang w:eastAsia="zh-CN"/>
              </w:rPr>
              <w:t>Target CSI in observation and prediction window</w:t>
            </w:r>
          </w:p>
        </w:tc>
        <w:tc>
          <w:tcPr>
            <w:tcW w:w="810" w:type="dxa"/>
            <w:vAlign w:val="center"/>
          </w:tcPr>
          <w:p w14:paraId="70AC3DF9" w14:textId="77777777" w:rsidR="0087409F" w:rsidRDefault="00E97363">
            <w:pPr>
              <w:autoSpaceDE w:val="0"/>
              <w:autoSpaceDN w:val="0"/>
              <w:snapToGrid w:val="0"/>
              <w:spacing w:before="100" w:beforeAutospacing="1" w:after="120"/>
              <w:jc w:val="left"/>
              <w:rPr>
                <w:lang w:eastAsia="zh-CN"/>
              </w:rPr>
            </w:pPr>
            <w:r>
              <w:rPr>
                <w:lang w:eastAsia="zh-CN"/>
              </w:rPr>
              <w:t>UE to NW/OTT</w:t>
            </w:r>
          </w:p>
        </w:tc>
        <w:tc>
          <w:tcPr>
            <w:tcW w:w="2610" w:type="dxa"/>
            <w:vAlign w:val="center"/>
          </w:tcPr>
          <w:p w14:paraId="1AD272B2" w14:textId="77777777" w:rsidR="0087409F" w:rsidRDefault="00E97363">
            <w:pPr>
              <w:autoSpaceDE w:val="0"/>
              <w:autoSpaceDN w:val="0"/>
              <w:snapToGrid w:val="0"/>
              <w:spacing w:before="100" w:beforeAutospacing="1" w:after="120"/>
              <w:jc w:val="left"/>
              <w:rPr>
                <w:lang w:eastAsia="zh-CN"/>
              </w:rPr>
            </w:pPr>
            <w:r>
              <w:rPr>
                <w:rFonts w:ascii="Calibri" w:hAnsi="Calibri" w:cs="Calibri"/>
                <w:color w:val="000000"/>
              </w:rPr>
              <w:t xml:space="preserve">Depends on format and window size (assumed 10 samples below): </w:t>
            </w:r>
            <w:r>
              <w:rPr>
                <w:rFonts w:ascii="Calibri" w:hAnsi="Calibri" w:cs="Calibri"/>
                <w:color w:val="000000"/>
              </w:rPr>
              <w:br/>
              <w:t xml:space="preserve">~ 10K bits (eType II), </w:t>
            </w:r>
            <w:r>
              <w:rPr>
                <w:rFonts w:ascii="Calibri" w:hAnsi="Calibri" w:cs="Calibri"/>
                <w:color w:val="000000"/>
              </w:rPr>
              <w:br/>
              <w:t xml:space="preserve">~ A few tens of Kbits (eType-like with enhance parameters); </w:t>
            </w:r>
            <w:r>
              <w:rPr>
                <w:rFonts w:ascii="Calibri" w:hAnsi="Calibri" w:cs="Calibri"/>
                <w:color w:val="000000"/>
              </w:rPr>
              <w:br/>
              <w:t>~ 100K bits (float32)</w:t>
            </w:r>
          </w:p>
        </w:tc>
        <w:tc>
          <w:tcPr>
            <w:tcW w:w="1260" w:type="dxa"/>
            <w:vAlign w:val="center"/>
          </w:tcPr>
          <w:p w14:paraId="1686C63F" w14:textId="77777777" w:rsidR="0087409F" w:rsidRDefault="00E97363">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1080" w:type="dxa"/>
            <w:vAlign w:val="center"/>
          </w:tcPr>
          <w:p w14:paraId="4B701F79" w14:textId="77777777" w:rsidR="0087409F" w:rsidRDefault="00E97363">
            <w:pPr>
              <w:autoSpaceDE w:val="0"/>
              <w:autoSpaceDN w:val="0"/>
              <w:snapToGrid w:val="0"/>
              <w:spacing w:before="100" w:beforeAutospacing="1" w:after="120"/>
              <w:jc w:val="left"/>
              <w:rPr>
                <w:lang w:eastAsia="zh-CN"/>
              </w:rPr>
            </w:pPr>
            <w:r>
              <w:rPr>
                <w:lang w:eastAsia="zh-CN"/>
              </w:rPr>
              <w:t>Relaxed</w:t>
            </w:r>
          </w:p>
        </w:tc>
        <w:tc>
          <w:tcPr>
            <w:tcW w:w="1170" w:type="dxa"/>
            <w:vAlign w:val="center"/>
          </w:tcPr>
          <w:p w14:paraId="277454D4" w14:textId="77777777" w:rsidR="0087409F" w:rsidRDefault="0087409F">
            <w:pPr>
              <w:autoSpaceDE w:val="0"/>
              <w:autoSpaceDN w:val="0"/>
              <w:snapToGrid w:val="0"/>
              <w:spacing w:before="100" w:beforeAutospacing="1" w:after="120"/>
              <w:jc w:val="left"/>
              <w:rPr>
                <w:lang w:eastAsia="zh-CN"/>
              </w:rPr>
            </w:pPr>
          </w:p>
        </w:tc>
      </w:tr>
      <w:tr w:rsidR="0087409F" w14:paraId="5D5B090F" w14:textId="77777777">
        <w:tc>
          <w:tcPr>
            <w:tcW w:w="1525" w:type="dxa"/>
            <w:vAlign w:val="center"/>
          </w:tcPr>
          <w:p w14:paraId="1D8812E7" w14:textId="77777777" w:rsidR="0087409F" w:rsidRDefault="00E97363">
            <w:pPr>
              <w:autoSpaceDE w:val="0"/>
              <w:autoSpaceDN w:val="0"/>
              <w:snapToGrid w:val="0"/>
              <w:spacing w:before="100" w:beforeAutospacing="1" w:after="120"/>
              <w:jc w:val="left"/>
              <w:rPr>
                <w:lang w:eastAsia="zh-CN"/>
              </w:rPr>
            </w:pPr>
            <w:r>
              <w:rPr>
                <w:lang w:eastAsia="zh-CN"/>
              </w:rPr>
              <w:t>Inference</w:t>
            </w:r>
          </w:p>
        </w:tc>
        <w:tc>
          <w:tcPr>
            <w:tcW w:w="1620" w:type="dxa"/>
            <w:vAlign w:val="center"/>
          </w:tcPr>
          <w:p w14:paraId="0849F134" w14:textId="77777777" w:rsidR="0087409F" w:rsidRDefault="00E97363">
            <w:pPr>
              <w:autoSpaceDE w:val="0"/>
              <w:autoSpaceDN w:val="0"/>
              <w:snapToGrid w:val="0"/>
              <w:spacing w:before="100" w:beforeAutospacing="1" w:after="120"/>
              <w:jc w:val="left"/>
              <w:rPr>
                <w:lang w:eastAsia="zh-CN"/>
              </w:rPr>
            </w:pPr>
            <w:r>
              <w:t>Predicted CSI feedback (AI/ML output)</w:t>
            </w:r>
          </w:p>
        </w:tc>
        <w:tc>
          <w:tcPr>
            <w:tcW w:w="810" w:type="dxa"/>
            <w:vAlign w:val="center"/>
          </w:tcPr>
          <w:p w14:paraId="17B6FDBB" w14:textId="77777777" w:rsidR="0087409F" w:rsidRDefault="00E97363">
            <w:pPr>
              <w:autoSpaceDE w:val="0"/>
              <w:autoSpaceDN w:val="0"/>
              <w:snapToGrid w:val="0"/>
              <w:spacing w:before="100" w:beforeAutospacing="1" w:after="120"/>
              <w:jc w:val="left"/>
              <w:rPr>
                <w:lang w:eastAsia="zh-CN"/>
              </w:rPr>
            </w:pPr>
            <w:r>
              <w:t>UE to NW</w:t>
            </w:r>
          </w:p>
        </w:tc>
        <w:tc>
          <w:tcPr>
            <w:tcW w:w="2610" w:type="dxa"/>
            <w:vAlign w:val="center"/>
          </w:tcPr>
          <w:p w14:paraId="6230BE5B" w14:textId="77777777" w:rsidR="0087409F" w:rsidRDefault="00E97363">
            <w:pPr>
              <w:autoSpaceDE w:val="0"/>
              <w:autoSpaceDN w:val="0"/>
              <w:snapToGrid w:val="0"/>
              <w:spacing w:before="100" w:beforeAutospacing="1" w:after="120"/>
              <w:jc w:val="left"/>
              <w:rPr>
                <w:lang w:eastAsia="zh-CN"/>
              </w:rPr>
            </w:pPr>
            <w:r>
              <w:rPr>
                <w:lang w:eastAsia="zh-CN"/>
              </w:rPr>
              <w:t>~ 1000 bits (eType II)</w:t>
            </w:r>
          </w:p>
        </w:tc>
        <w:tc>
          <w:tcPr>
            <w:tcW w:w="1260" w:type="dxa"/>
            <w:vAlign w:val="center"/>
          </w:tcPr>
          <w:p w14:paraId="03039795" w14:textId="77777777" w:rsidR="0087409F" w:rsidRDefault="00E97363">
            <w:pPr>
              <w:autoSpaceDE w:val="0"/>
              <w:autoSpaceDN w:val="0"/>
              <w:snapToGrid w:val="0"/>
              <w:spacing w:before="100" w:beforeAutospacing="1" w:after="120"/>
              <w:jc w:val="left"/>
              <w:rPr>
                <w:lang w:eastAsia="zh-CN"/>
              </w:rPr>
            </w:pPr>
            <w:r>
              <w:rPr>
                <w:lang w:eastAsia="zh-CN"/>
              </w:rPr>
              <w:t>Periodic, aperiodic</w:t>
            </w:r>
          </w:p>
        </w:tc>
        <w:tc>
          <w:tcPr>
            <w:tcW w:w="1080" w:type="dxa"/>
            <w:vAlign w:val="center"/>
          </w:tcPr>
          <w:p w14:paraId="3BDADF88" w14:textId="77777777" w:rsidR="0087409F" w:rsidRDefault="00E97363">
            <w:pPr>
              <w:autoSpaceDE w:val="0"/>
              <w:autoSpaceDN w:val="0"/>
              <w:snapToGrid w:val="0"/>
              <w:spacing w:before="100" w:beforeAutospacing="1" w:after="120"/>
              <w:jc w:val="left"/>
              <w:rPr>
                <w:lang w:eastAsia="zh-CN"/>
              </w:rPr>
            </w:pPr>
            <w:r>
              <w:rPr>
                <w:lang w:val="en-GB"/>
              </w:rPr>
              <w:t>Time-critical</w:t>
            </w:r>
          </w:p>
        </w:tc>
        <w:tc>
          <w:tcPr>
            <w:tcW w:w="1170" w:type="dxa"/>
            <w:vAlign w:val="center"/>
          </w:tcPr>
          <w:p w14:paraId="56BE4B49" w14:textId="77777777" w:rsidR="0087409F" w:rsidRDefault="00E97363">
            <w:pPr>
              <w:autoSpaceDE w:val="0"/>
              <w:autoSpaceDN w:val="0"/>
              <w:snapToGrid w:val="0"/>
              <w:spacing w:before="100" w:beforeAutospacing="1" w:after="120"/>
              <w:jc w:val="left"/>
              <w:rPr>
                <w:lang w:eastAsia="zh-CN"/>
              </w:rPr>
            </w:pPr>
            <w:r>
              <w:rPr>
                <w:lang w:eastAsia="zh-CN"/>
              </w:rPr>
              <w:t>Can use L1 report similar to legacy CSI</w:t>
            </w:r>
          </w:p>
        </w:tc>
      </w:tr>
      <w:tr w:rsidR="0087409F" w14:paraId="77B9B017" w14:textId="77777777">
        <w:tc>
          <w:tcPr>
            <w:tcW w:w="1525" w:type="dxa"/>
            <w:vAlign w:val="center"/>
          </w:tcPr>
          <w:p w14:paraId="0877609D" w14:textId="77777777" w:rsidR="0087409F" w:rsidRDefault="00E97363">
            <w:pPr>
              <w:autoSpaceDE w:val="0"/>
              <w:autoSpaceDN w:val="0"/>
              <w:snapToGrid w:val="0"/>
              <w:spacing w:before="100" w:beforeAutospacing="1" w:after="120"/>
              <w:rPr>
                <w:lang w:eastAsia="zh-CN"/>
              </w:rPr>
            </w:pPr>
            <w:r>
              <w:rPr>
                <w:lang w:eastAsia="zh-CN"/>
              </w:rPr>
              <w:lastRenderedPageBreak/>
              <w:t>NW/OTT-sided monitoring</w:t>
            </w:r>
          </w:p>
        </w:tc>
        <w:tc>
          <w:tcPr>
            <w:tcW w:w="1620" w:type="dxa"/>
            <w:vAlign w:val="center"/>
          </w:tcPr>
          <w:p w14:paraId="66C22A8B" w14:textId="77777777" w:rsidR="0087409F" w:rsidRDefault="00E97363">
            <w:pPr>
              <w:autoSpaceDE w:val="0"/>
              <w:autoSpaceDN w:val="0"/>
              <w:snapToGrid w:val="0"/>
              <w:spacing w:before="100" w:beforeAutospacing="1" w:after="120"/>
            </w:pPr>
            <w:r>
              <w:t>Ground truth corresponding to future CSI</w:t>
            </w:r>
          </w:p>
        </w:tc>
        <w:tc>
          <w:tcPr>
            <w:tcW w:w="810" w:type="dxa"/>
            <w:vAlign w:val="center"/>
          </w:tcPr>
          <w:p w14:paraId="41E70996" w14:textId="77777777" w:rsidR="0087409F" w:rsidRDefault="00E97363">
            <w:pPr>
              <w:autoSpaceDE w:val="0"/>
              <w:autoSpaceDN w:val="0"/>
              <w:snapToGrid w:val="0"/>
              <w:spacing w:before="100" w:beforeAutospacing="1" w:after="120"/>
            </w:pPr>
            <w:r>
              <w:t>UE to NW/OTT</w:t>
            </w:r>
          </w:p>
        </w:tc>
        <w:tc>
          <w:tcPr>
            <w:tcW w:w="2610" w:type="dxa"/>
            <w:vAlign w:val="center"/>
          </w:tcPr>
          <w:p w14:paraId="57679955" w14:textId="77777777" w:rsidR="0087409F" w:rsidRDefault="00E97363">
            <w:pPr>
              <w:autoSpaceDE w:val="0"/>
              <w:autoSpaceDN w:val="0"/>
              <w:snapToGrid w:val="0"/>
              <w:spacing w:before="100" w:beforeAutospacing="1" w:after="120"/>
              <w:rPr>
                <w:lang w:eastAsia="zh-CN"/>
              </w:rPr>
            </w:pPr>
            <w:r>
              <w:rPr>
                <w:lang w:eastAsia="zh-CN"/>
              </w:rPr>
              <w:t>~ 1000 bits (eType II)</w:t>
            </w:r>
          </w:p>
        </w:tc>
        <w:tc>
          <w:tcPr>
            <w:tcW w:w="1260" w:type="dxa"/>
            <w:vAlign w:val="center"/>
          </w:tcPr>
          <w:p w14:paraId="3C72238D" w14:textId="77777777" w:rsidR="0087409F" w:rsidRDefault="00E97363">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vAlign w:val="center"/>
          </w:tcPr>
          <w:p w14:paraId="01CAB19E" w14:textId="77777777" w:rsidR="0087409F" w:rsidRDefault="00E97363">
            <w:pPr>
              <w:autoSpaceDE w:val="0"/>
              <w:autoSpaceDN w:val="0"/>
              <w:snapToGrid w:val="0"/>
              <w:spacing w:before="100" w:beforeAutospacing="1" w:after="120"/>
              <w:rPr>
                <w:lang w:val="en-GB"/>
              </w:rPr>
            </w:pPr>
            <w:r>
              <w:rPr>
                <w:lang w:val="en-GB"/>
              </w:rPr>
              <w:t>Near-real-time</w:t>
            </w:r>
          </w:p>
        </w:tc>
        <w:tc>
          <w:tcPr>
            <w:tcW w:w="1170" w:type="dxa"/>
            <w:vAlign w:val="center"/>
          </w:tcPr>
          <w:p w14:paraId="580CA242" w14:textId="77777777" w:rsidR="0087409F" w:rsidRDefault="0087409F">
            <w:pPr>
              <w:autoSpaceDE w:val="0"/>
              <w:autoSpaceDN w:val="0"/>
              <w:snapToGrid w:val="0"/>
              <w:spacing w:before="100" w:beforeAutospacing="1" w:after="120"/>
              <w:rPr>
                <w:lang w:eastAsia="zh-CN"/>
              </w:rPr>
            </w:pPr>
          </w:p>
        </w:tc>
      </w:tr>
    </w:tbl>
    <w:p w14:paraId="29A56BB3" w14:textId="77777777" w:rsidR="0087409F" w:rsidRDefault="0087409F"/>
    <w:p w14:paraId="4A2189EB" w14:textId="77777777" w:rsidR="0087409F" w:rsidRDefault="0087409F"/>
    <w:tbl>
      <w:tblPr>
        <w:tblStyle w:val="TableGrid"/>
        <w:tblW w:w="0" w:type="auto"/>
        <w:tblLook w:val="04A0" w:firstRow="1" w:lastRow="0" w:firstColumn="1" w:lastColumn="0" w:noHBand="0" w:noVBand="1"/>
      </w:tblPr>
      <w:tblGrid>
        <w:gridCol w:w="2235"/>
        <w:gridCol w:w="7727"/>
      </w:tblGrid>
      <w:tr w:rsidR="0087409F" w14:paraId="585441AA" w14:textId="77777777">
        <w:tc>
          <w:tcPr>
            <w:tcW w:w="2235" w:type="dxa"/>
            <w:shd w:val="clear" w:color="auto" w:fill="D9D9D9" w:themeFill="background1" w:themeFillShade="D9"/>
          </w:tcPr>
          <w:p w14:paraId="03B4D8B0"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4BE98305" w14:textId="77777777" w:rsidR="0087409F" w:rsidRDefault="00E97363">
            <w:pPr>
              <w:jc w:val="center"/>
              <w:rPr>
                <w:rFonts w:cstheme="minorHAnsi"/>
                <w:b/>
                <w:bCs/>
              </w:rPr>
            </w:pPr>
            <w:r>
              <w:rPr>
                <w:rFonts w:cstheme="minorHAnsi"/>
                <w:b/>
                <w:bCs/>
              </w:rPr>
              <w:t>Comments</w:t>
            </w:r>
          </w:p>
        </w:tc>
      </w:tr>
      <w:tr w:rsidR="0087409F" w14:paraId="3CF88CE9" w14:textId="77777777">
        <w:tc>
          <w:tcPr>
            <w:tcW w:w="2235" w:type="dxa"/>
          </w:tcPr>
          <w:p w14:paraId="3367F159" w14:textId="77777777" w:rsidR="0087409F" w:rsidRDefault="00E97363">
            <w:pPr>
              <w:rPr>
                <w:rFonts w:cstheme="minorHAnsi"/>
              </w:rPr>
            </w:pPr>
            <w:r>
              <w:rPr>
                <w:rFonts w:cstheme="minorHAnsi" w:hint="eastAsia"/>
                <w:lang w:eastAsia="zh-CN"/>
              </w:rPr>
              <w:t>v</w:t>
            </w:r>
            <w:r>
              <w:rPr>
                <w:rFonts w:cstheme="minorHAnsi"/>
                <w:lang w:eastAsia="zh-CN"/>
              </w:rPr>
              <w:t>ivo</w:t>
            </w:r>
          </w:p>
        </w:tc>
        <w:tc>
          <w:tcPr>
            <w:tcW w:w="7727" w:type="dxa"/>
          </w:tcPr>
          <w:p w14:paraId="35A2ADF6" w14:textId="77777777" w:rsidR="0087409F" w:rsidRDefault="00E97363">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DB5D9D" w14:paraId="7E42ABB6" w14:textId="77777777">
        <w:tc>
          <w:tcPr>
            <w:tcW w:w="2235" w:type="dxa"/>
          </w:tcPr>
          <w:p w14:paraId="2642989E" w14:textId="3959ACF2" w:rsidR="00DB5D9D" w:rsidRDefault="00DB5D9D" w:rsidP="00DB5D9D">
            <w:pPr>
              <w:rPr>
                <w:rFonts w:cstheme="minorHAnsi"/>
              </w:rPr>
            </w:pPr>
            <w:r w:rsidRPr="00332090">
              <w:rPr>
                <w:rFonts w:cstheme="minorHAnsi" w:hint="eastAsia"/>
                <w:lang w:eastAsia="zh-CN"/>
              </w:rPr>
              <w:t>H</w:t>
            </w:r>
            <w:r w:rsidRPr="00332090">
              <w:rPr>
                <w:rFonts w:cstheme="minorHAnsi"/>
                <w:lang w:eastAsia="zh-CN"/>
              </w:rPr>
              <w:t>uawei, HiSilicon</w:t>
            </w:r>
          </w:p>
        </w:tc>
        <w:tc>
          <w:tcPr>
            <w:tcW w:w="7727" w:type="dxa"/>
          </w:tcPr>
          <w:p w14:paraId="404C9748" w14:textId="77777777" w:rsidR="00DB5D9D" w:rsidRDefault="00DB5D9D" w:rsidP="00DB5D9D">
            <w:pPr>
              <w:rPr>
                <w:rFonts w:cstheme="minorHAnsi"/>
                <w:lang w:eastAsia="zh-CN"/>
              </w:rPr>
            </w:pPr>
            <w:r>
              <w:rPr>
                <w:rFonts w:cstheme="minorHAnsi" w:hint="eastAsia"/>
                <w:lang w:eastAsia="zh-CN"/>
              </w:rPr>
              <w:t>S</w:t>
            </w:r>
            <w:r>
              <w:rPr>
                <w:rFonts w:cstheme="minorHAnsi"/>
                <w:lang w:eastAsia="zh-CN"/>
              </w:rPr>
              <w:t>ame suggestion as Issue 8-28a, that we should first discuss the data type/content to be captured. For CSI prediction, it is not appropriate to adopt precoding matrix (different from CSI compression), since the conversion to precoding matrix will cause loss of information.</w:t>
            </w:r>
          </w:p>
          <w:p w14:paraId="63E5B44C" w14:textId="57D61A46" w:rsidR="00DB5D9D" w:rsidRDefault="00DB5D9D" w:rsidP="00DB5D9D">
            <w:pPr>
              <w:rPr>
                <w:rFonts w:eastAsia="Malgun Gothic" w:cstheme="minorHAnsi"/>
                <w:lang w:eastAsia="ko-KR"/>
              </w:rPr>
            </w:pPr>
            <w:r>
              <w:rPr>
                <w:rFonts w:cstheme="minorHAnsi" w:hint="eastAsia"/>
                <w:lang w:eastAsia="zh-CN"/>
              </w:rPr>
              <w:t>I</w:t>
            </w:r>
            <w:r>
              <w:rPr>
                <w:rFonts w:cstheme="minorHAnsi"/>
                <w:lang w:eastAsia="zh-CN"/>
              </w:rPr>
              <w:t>n addition, for CSI prediction, the training/monitoring (intermediate KPI based) data collection is purely at UE side implementation, and data does not need to be delivered to NW.</w:t>
            </w:r>
            <w:r w:rsidR="00D8695B">
              <w:rPr>
                <w:rFonts w:cstheme="minorHAnsi"/>
                <w:lang w:eastAsia="zh-CN"/>
              </w:rPr>
              <w:t xml:space="preserve"> Therefore, for “</w:t>
            </w:r>
            <w:r w:rsidR="00D8695B">
              <w:rPr>
                <w:b/>
                <w:bCs/>
                <w:lang w:eastAsia="zh-CN"/>
              </w:rPr>
              <w:t>Data transfer direction</w:t>
            </w:r>
            <w:r w:rsidR="00D8695B">
              <w:rPr>
                <w:rFonts w:cstheme="minorHAnsi"/>
                <w:lang w:eastAsia="zh-CN"/>
              </w:rPr>
              <w:t>”, “</w:t>
            </w:r>
            <w:r w:rsidR="00D8695B" w:rsidRPr="00D8695B">
              <w:rPr>
                <w:rFonts w:cstheme="minorHAnsi"/>
                <w:b/>
                <w:lang w:eastAsia="zh-CN"/>
              </w:rPr>
              <w:t>training</w:t>
            </w:r>
            <w:r w:rsidR="00D8695B">
              <w:rPr>
                <w:rFonts w:cstheme="minorHAnsi"/>
                <w:lang w:eastAsia="zh-CN"/>
              </w:rPr>
              <w:t>” and “</w:t>
            </w:r>
            <w:r w:rsidR="00D8695B" w:rsidRPr="00D8695B">
              <w:rPr>
                <w:rFonts w:cstheme="minorHAnsi"/>
                <w:b/>
                <w:lang w:eastAsia="zh-CN"/>
              </w:rPr>
              <w:t>monitoring</w:t>
            </w:r>
            <w:r w:rsidR="00D8695B">
              <w:rPr>
                <w:rFonts w:cstheme="minorHAnsi"/>
                <w:lang w:eastAsia="zh-CN"/>
              </w:rPr>
              <w:t>”, it should be “</w:t>
            </w:r>
            <w:r w:rsidR="00D8695B">
              <w:rPr>
                <w:lang w:eastAsia="zh-CN"/>
              </w:rPr>
              <w:t xml:space="preserve">UE to </w:t>
            </w:r>
            <w:r w:rsidR="00D8695B" w:rsidRPr="00D8695B">
              <w:rPr>
                <w:strike/>
                <w:color w:val="FF0000"/>
                <w:lang w:eastAsia="zh-CN"/>
              </w:rPr>
              <w:t>NW/</w:t>
            </w:r>
            <w:r w:rsidR="00D8695B">
              <w:rPr>
                <w:lang w:eastAsia="zh-CN"/>
              </w:rPr>
              <w:t>OTT</w:t>
            </w:r>
            <w:r w:rsidR="00D8695B">
              <w:rPr>
                <w:rFonts w:cstheme="minorHAnsi"/>
                <w:lang w:eastAsia="zh-CN"/>
              </w:rPr>
              <w:t>”</w:t>
            </w:r>
          </w:p>
        </w:tc>
      </w:tr>
    </w:tbl>
    <w:p w14:paraId="5EC258BB" w14:textId="77777777" w:rsidR="0087409F" w:rsidRDefault="0087409F"/>
    <w:p w14:paraId="60D2E243" w14:textId="77777777" w:rsidR="0087409F" w:rsidRDefault="00E97363">
      <w:pPr>
        <w:pStyle w:val="Heading5"/>
        <w:ind w:left="1008" w:hanging="1008"/>
      </w:pPr>
      <w:r>
        <w:t>Issue 8-30: LS reply Part B beam management</w:t>
      </w:r>
    </w:p>
    <w:p w14:paraId="153F0680" w14:textId="77777777" w:rsidR="0087409F" w:rsidRDefault="00E97363">
      <w:pPr>
        <w:jc w:val="both"/>
        <w:rPr>
          <w:lang w:val="en-GB"/>
        </w:rPr>
      </w:pPr>
      <w:r>
        <w:rPr>
          <w:i/>
          <w:iCs/>
        </w:rPr>
        <w:t>Please find the initial draft in the table below and provide comments for discussion.</w:t>
      </w:r>
    </w:p>
    <w:p w14:paraId="2DE90E07" w14:textId="3B60003C" w:rsidR="0087409F" w:rsidRDefault="00E97363">
      <w:pPr>
        <w:pStyle w:val="Heading6"/>
        <w:ind w:left="1152" w:hanging="1152"/>
      </w:pPr>
      <w:r>
        <w:t>[FL1]</w:t>
      </w:r>
      <w:r w:rsidR="00500918">
        <w:t>[FL2]</w:t>
      </w:r>
      <w:r>
        <w:t xml:space="preserve"> Discussion 8-30a:</w:t>
      </w:r>
    </w:p>
    <w:p w14:paraId="60CBFEDA" w14:textId="77777777" w:rsidR="0087409F" w:rsidRDefault="0087409F"/>
    <w:p w14:paraId="0CFCE902" w14:textId="77777777" w:rsidR="0087409F" w:rsidRDefault="00E97363">
      <w:pPr>
        <w:pStyle w:val="Caption"/>
        <w:keepNext/>
        <w:jc w:val="center"/>
      </w:pPr>
      <w:r>
        <w:t xml:space="preserve">Table </w:t>
      </w:r>
      <w:fldSimple w:instr=" SEQ Table \* ARABIC ">
        <w:r>
          <w:t>12</w:t>
        </w:r>
      </w:fldSimple>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87409F" w14:paraId="06590433" w14:textId="77777777">
        <w:trPr>
          <w:trHeight w:val="85"/>
        </w:trPr>
        <w:tc>
          <w:tcPr>
            <w:tcW w:w="1080" w:type="dxa"/>
          </w:tcPr>
          <w:p w14:paraId="5D83B636" w14:textId="77777777" w:rsidR="0087409F" w:rsidRDefault="00E97363">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Pr>
          <w:p w14:paraId="20F21035" w14:textId="77777777" w:rsidR="0087409F" w:rsidRDefault="00E97363">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Pr>
          <w:p w14:paraId="01648BE3" w14:textId="77777777" w:rsidR="0087409F" w:rsidRDefault="00E97363">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Pr>
          <w:p w14:paraId="095733A6" w14:textId="77777777" w:rsidR="0087409F" w:rsidRDefault="00E97363">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Pr>
          <w:p w14:paraId="716512E9" w14:textId="77777777" w:rsidR="0087409F" w:rsidRDefault="00E97363">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Pr>
          <w:p w14:paraId="4D937569" w14:textId="77777777" w:rsidR="0087409F" w:rsidRDefault="00E97363">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Pr>
          <w:p w14:paraId="2D0C09A6" w14:textId="77777777" w:rsidR="0087409F" w:rsidRDefault="00E97363">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Pr>
          <w:p w14:paraId="41DAEA3D" w14:textId="77777777" w:rsidR="0087409F" w:rsidRDefault="00E97363">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87409F" w14:paraId="394998B1" w14:textId="77777777">
        <w:trPr>
          <w:trHeight w:val="1075"/>
        </w:trPr>
        <w:tc>
          <w:tcPr>
            <w:tcW w:w="1080" w:type="dxa"/>
            <w:vMerge w:val="restart"/>
          </w:tcPr>
          <w:p w14:paraId="2002CA6F" w14:textId="77777777" w:rsidR="0087409F" w:rsidRDefault="00E97363">
            <w:pPr>
              <w:spacing w:before="120" w:line="312" w:lineRule="auto"/>
              <w:rPr>
                <w:lang w:eastAsia="zh-CN"/>
              </w:rPr>
            </w:pPr>
            <w:r>
              <w:rPr>
                <w:lang w:eastAsia="zh-CN"/>
              </w:rPr>
              <w:t>offline model training</w:t>
            </w:r>
          </w:p>
        </w:tc>
        <w:tc>
          <w:tcPr>
            <w:tcW w:w="1260" w:type="dxa"/>
          </w:tcPr>
          <w:p w14:paraId="261CB6C1" w14:textId="77777777" w:rsidR="0087409F" w:rsidRDefault="00E97363">
            <w:pPr>
              <w:spacing w:before="120" w:line="312" w:lineRule="auto"/>
              <w:rPr>
                <w:lang w:eastAsia="zh-CN"/>
              </w:rPr>
            </w:pPr>
            <w:r>
              <w:rPr>
                <w:lang w:eastAsia="zh-CN"/>
              </w:rPr>
              <w:t>UE-side</w:t>
            </w:r>
          </w:p>
        </w:tc>
        <w:tc>
          <w:tcPr>
            <w:tcW w:w="1620" w:type="dxa"/>
          </w:tcPr>
          <w:p w14:paraId="369BC6F5"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Pr>
          <w:p w14:paraId="112C6B5D"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p w14:paraId="701F97C3" w14:textId="77777777" w:rsidR="0087409F" w:rsidRDefault="0087409F">
            <w:pPr>
              <w:spacing w:before="120" w:line="312" w:lineRule="auto"/>
              <w:rPr>
                <w:rFonts w:ascii="Arial" w:eastAsia="SimSun" w:hAnsi="Arial" w:cs="Arial"/>
                <w:sz w:val="20"/>
                <w:szCs w:val="20"/>
                <w:lang w:val="en-GB" w:eastAsia="zh-CN"/>
              </w:rPr>
            </w:pPr>
          </w:p>
        </w:tc>
        <w:tc>
          <w:tcPr>
            <w:tcW w:w="1800" w:type="dxa"/>
          </w:tcPr>
          <w:p w14:paraId="070E10E6" w14:textId="77777777" w:rsidR="0087409F" w:rsidRDefault="00E97363">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41AB012D" w14:textId="77777777" w:rsidR="0087409F" w:rsidRDefault="00E97363">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5858E8F9"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65EE7930"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08AC1363"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4C70747C" w14:textId="77777777" w:rsidR="0087409F" w:rsidRDefault="0087409F">
            <w:pPr>
              <w:spacing w:before="120" w:line="312" w:lineRule="auto"/>
              <w:rPr>
                <w:rFonts w:ascii="Arial" w:eastAsia="SimSun" w:hAnsi="Arial" w:cs="Arial"/>
                <w:sz w:val="20"/>
                <w:szCs w:val="20"/>
                <w:lang w:val="en-GB" w:eastAsia="zh-CN"/>
              </w:rPr>
            </w:pPr>
          </w:p>
          <w:p w14:paraId="1131A9BE" w14:textId="77777777" w:rsidR="0087409F" w:rsidRDefault="0087409F">
            <w:pPr>
              <w:spacing w:before="120" w:line="312" w:lineRule="auto"/>
              <w:rPr>
                <w:rFonts w:ascii="Arial" w:eastAsia="SimSun" w:hAnsi="Arial" w:cs="Arial"/>
                <w:sz w:val="20"/>
                <w:szCs w:val="20"/>
                <w:lang w:val="en-GB" w:eastAsia="zh-CN"/>
              </w:rPr>
            </w:pPr>
          </w:p>
        </w:tc>
      </w:tr>
      <w:tr w:rsidR="0087409F" w14:paraId="5F726D64" w14:textId="77777777">
        <w:trPr>
          <w:trHeight w:val="1075"/>
        </w:trPr>
        <w:tc>
          <w:tcPr>
            <w:tcW w:w="1080" w:type="dxa"/>
            <w:vMerge/>
          </w:tcPr>
          <w:p w14:paraId="5773A0C1" w14:textId="77777777" w:rsidR="0087409F" w:rsidRDefault="0087409F">
            <w:pPr>
              <w:spacing w:before="120" w:line="312" w:lineRule="auto"/>
              <w:rPr>
                <w:lang w:eastAsia="zh-CN"/>
              </w:rPr>
            </w:pPr>
          </w:p>
        </w:tc>
        <w:tc>
          <w:tcPr>
            <w:tcW w:w="1260" w:type="dxa"/>
          </w:tcPr>
          <w:p w14:paraId="09EAFFE2" w14:textId="77777777" w:rsidR="0087409F" w:rsidRDefault="00E97363">
            <w:pPr>
              <w:spacing w:before="120" w:line="312" w:lineRule="auto"/>
              <w:rPr>
                <w:lang w:eastAsia="zh-CN"/>
              </w:rPr>
            </w:pPr>
            <w:r>
              <w:rPr>
                <w:lang w:eastAsia="zh-CN"/>
              </w:rPr>
              <w:t>NW-side</w:t>
            </w:r>
          </w:p>
        </w:tc>
        <w:tc>
          <w:tcPr>
            <w:tcW w:w="1620" w:type="dxa"/>
          </w:tcPr>
          <w:p w14:paraId="17672692" w14:textId="77777777" w:rsidR="0087409F" w:rsidRDefault="00E97363">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Batang" w:hAnsi="Arial" w:cs="Arial"/>
                <w:color w:val="262626"/>
                <w:kern w:val="24"/>
                <w:sz w:val="20"/>
                <w:szCs w:val="20"/>
                <w:lang w:val="en-GB"/>
              </w:rPr>
              <w:t>For Set B: L1-RSRPs [and beam-IDs]</w:t>
            </w:r>
          </w:p>
          <w:p w14:paraId="6B3F5B9E" w14:textId="77777777" w:rsidR="0087409F" w:rsidRDefault="0087409F">
            <w:pPr>
              <w:overflowPunct w:val="0"/>
              <w:spacing w:line="276" w:lineRule="auto"/>
              <w:contextualSpacing/>
              <w:jc w:val="both"/>
              <w:textAlignment w:val="baseline"/>
              <w:rPr>
                <w:rFonts w:ascii="Arial" w:eastAsia="Batang" w:hAnsi="Arial" w:cs="Arial"/>
                <w:color w:val="262626"/>
                <w:kern w:val="24"/>
                <w:sz w:val="20"/>
                <w:szCs w:val="20"/>
                <w:lang w:val="en-GB"/>
              </w:rPr>
            </w:pPr>
          </w:p>
          <w:p w14:paraId="78AABF85" w14:textId="77777777" w:rsidR="0087409F" w:rsidRDefault="00E97363">
            <w:pPr>
              <w:overflowPunct w:val="0"/>
              <w:spacing w:line="276" w:lineRule="auto"/>
              <w:contextualSpacing/>
              <w:jc w:val="both"/>
              <w:textAlignment w:val="baseline"/>
              <w:rPr>
                <w:rFonts w:ascii="Arial" w:eastAsia="Times New Roman" w:hAnsi="Arial" w:cs="Arial"/>
                <w:color w:val="3253DC"/>
                <w:sz w:val="20"/>
                <w:szCs w:val="20"/>
              </w:rPr>
            </w:pPr>
            <w:r>
              <w:rPr>
                <w:rFonts w:ascii="Arial" w:eastAsia="Batang" w:hAnsi="Arial" w:cs="Arial"/>
                <w:color w:val="262626"/>
                <w:kern w:val="24"/>
                <w:sz w:val="20"/>
                <w:szCs w:val="20"/>
                <w:lang w:val="en-GB"/>
              </w:rPr>
              <w:t>For Set A: L1-RSRPs and/or beam-IDs</w:t>
            </w:r>
          </w:p>
        </w:tc>
        <w:tc>
          <w:tcPr>
            <w:tcW w:w="1170" w:type="dxa"/>
          </w:tcPr>
          <w:p w14:paraId="49824CB9"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Pr>
          <w:p w14:paraId="26C63558" w14:textId="77777777" w:rsidR="0087409F" w:rsidRDefault="00E97363">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1CF9262C" w14:textId="77777777" w:rsidR="0087409F" w:rsidRDefault="0087409F">
            <w:pPr>
              <w:spacing w:before="120" w:line="312" w:lineRule="auto"/>
              <w:rPr>
                <w:rFonts w:ascii="Arial" w:eastAsia="SimSun" w:hAnsi="Arial" w:cs="Arial"/>
                <w:sz w:val="20"/>
                <w:szCs w:val="20"/>
                <w:lang w:eastAsia="zh-CN"/>
              </w:rPr>
            </w:pPr>
          </w:p>
        </w:tc>
        <w:tc>
          <w:tcPr>
            <w:tcW w:w="1260" w:type="dxa"/>
          </w:tcPr>
          <w:p w14:paraId="1D3A181D"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58BBD7DE"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3955367E"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15184742"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w:t>
            </w:r>
            <w:r>
              <w:rPr>
                <w:rFonts w:ascii="Arial" w:eastAsia="SimSun" w:hAnsi="Arial" w:cs="Arial"/>
                <w:sz w:val="20"/>
                <w:szCs w:val="20"/>
                <w:lang w:val="en-GB" w:eastAsia="zh-CN"/>
              </w:rPr>
              <w:lastRenderedPageBreak/>
              <w:t>s on reporting type yet</w:t>
            </w:r>
          </w:p>
        </w:tc>
      </w:tr>
      <w:tr w:rsidR="0087409F" w14:paraId="522A8B50" w14:textId="77777777">
        <w:trPr>
          <w:trHeight w:val="1075"/>
        </w:trPr>
        <w:tc>
          <w:tcPr>
            <w:tcW w:w="1080" w:type="dxa"/>
          </w:tcPr>
          <w:p w14:paraId="43DB7AEE" w14:textId="77777777" w:rsidR="0087409F" w:rsidRDefault="00E97363">
            <w:pPr>
              <w:spacing w:before="120" w:line="312" w:lineRule="auto"/>
              <w:rPr>
                <w:lang w:eastAsia="zh-CN"/>
              </w:rPr>
            </w:pPr>
            <w:r>
              <w:rPr>
                <w:lang w:eastAsia="zh-CN"/>
              </w:rPr>
              <w:lastRenderedPageBreak/>
              <w:t>Inference</w:t>
            </w:r>
          </w:p>
        </w:tc>
        <w:tc>
          <w:tcPr>
            <w:tcW w:w="1260" w:type="dxa"/>
          </w:tcPr>
          <w:p w14:paraId="5607E1FD" w14:textId="77777777" w:rsidR="0087409F" w:rsidRDefault="00E97363">
            <w:pPr>
              <w:spacing w:before="120" w:line="312" w:lineRule="auto"/>
              <w:rPr>
                <w:lang w:eastAsia="zh-CN"/>
              </w:rPr>
            </w:pPr>
            <w:r>
              <w:rPr>
                <w:lang w:eastAsia="zh-CN"/>
              </w:rPr>
              <w:t>NW-side</w:t>
            </w:r>
          </w:p>
        </w:tc>
        <w:tc>
          <w:tcPr>
            <w:tcW w:w="1620" w:type="dxa"/>
          </w:tcPr>
          <w:p w14:paraId="07758579" w14:textId="77777777" w:rsidR="0087409F" w:rsidRDefault="00E97363">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SimSun" w:hAnsi="Arial" w:cs="Arial"/>
                <w:sz w:val="20"/>
                <w:szCs w:val="20"/>
                <w:lang w:val="en-GB" w:eastAsia="zh-CN"/>
              </w:rPr>
              <w:t>L1-RSRP, Beam-ID for Set B</w:t>
            </w:r>
          </w:p>
        </w:tc>
        <w:tc>
          <w:tcPr>
            <w:tcW w:w="1170" w:type="dxa"/>
          </w:tcPr>
          <w:p w14:paraId="428E2F46"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Pr>
          <w:p w14:paraId="63B872BC" w14:textId="77777777" w:rsidR="0087409F" w:rsidRDefault="00E97363">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36167C20" w14:textId="77777777" w:rsidR="0087409F" w:rsidRDefault="00E97363">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17A4ABB3"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TBD (periodic/semi-persistent/aperiodic)</w:t>
            </w:r>
          </w:p>
        </w:tc>
        <w:tc>
          <w:tcPr>
            <w:tcW w:w="990" w:type="dxa"/>
            <w:vAlign w:val="center"/>
          </w:tcPr>
          <w:p w14:paraId="235B9DDD" w14:textId="77777777" w:rsidR="0087409F" w:rsidRDefault="00E97363">
            <w:pPr>
              <w:spacing w:before="120" w:line="312" w:lineRule="auto"/>
              <w:rPr>
                <w:rFonts w:ascii="Arial" w:eastAsia="SimSun" w:hAnsi="Arial" w:cs="Arial"/>
                <w:sz w:val="20"/>
                <w:szCs w:val="20"/>
                <w:lang w:val="en-GB" w:eastAsia="zh-CN"/>
              </w:rPr>
            </w:pPr>
            <w:r>
              <w:rPr>
                <w:lang w:val="en-GB"/>
              </w:rPr>
              <w:t>Time-critical</w:t>
            </w:r>
          </w:p>
        </w:tc>
        <w:tc>
          <w:tcPr>
            <w:tcW w:w="1170" w:type="dxa"/>
          </w:tcPr>
          <w:p w14:paraId="0CC3E4BB" w14:textId="77777777" w:rsidR="0087409F" w:rsidRDefault="0087409F">
            <w:pPr>
              <w:spacing w:before="120" w:line="312" w:lineRule="auto"/>
              <w:rPr>
                <w:rFonts w:ascii="Arial" w:eastAsia="SimSun" w:hAnsi="Arial" w:cs="Arial"/>
                <w:sz w:val="20"/>
                <w:szCs w:val="20"/>
                <w:lang w:val="en-GB" w:eastAsia="zh-CN"/>
              </w:rPr>
            </w:pPr>
          </w:p>
        </w:tc>
      </w:tr>
      <w:tr w:rsidR="0087409F" w14:paraId="300C39BB" w14:textId="77777777">
        <w:trPr>
          <w:trHeight w:val="1075"/>
        </w:trPr>
        <w:tc>
          <w:tcPr>
            <w:tcW w:w="1080" w:type="dxa"/>
          </w:tcPr>
          <w:p w14:paraId="452F4A70" w14:textId="77777777" w:rsidR="0087409F" w:rsidRDefault="00E97363">
            <w:pPr>
              <w:spacing w:before="120" w:line="312" w:lineRule="auto"/>
              <w:rPr>
                <w:rFonts w:ascii="Arial" w:eastAsia="SimSun" w:hAnsi="Arial" w:cs="Arial"/>
                <w:b/>
                <w:bCs/>
                <w:sz w:val="20"/>
                <w:szCs w:val="20"/>
                <w:lang w:val="en-GB" w:eastAsia="zh-CN"/>
              </w:rPr>
            </w:pPr>
            <w:r>
              <w:rPr>
                <w:lang w:eastAsia="zh-CN"/>
              </w:rPr>
              <w:t>NW/OTT-sided monitoring</w:t>
            </w:r>
          </w:p>
        </w:tc>
        <w:tc>
          <w:tcPr>
            <w:tcW w:w="1260" w:type="dxa"/>
          </w:tcPr>
          <w:p w14:paraId="42478460" w14:textId="77777777" w:rsidR="0087409F" w:rsidRDefault="00E97363">
            <w:pPr>
              <w:spacing w:before="120" w:line="312" w:lineRule="auto"/>
              <w:rPr>
                <w:lang w:eastAsia="zh-CN"/>
              </w:rPr>
            </w:pPr>
            <w:r>
              <w:rPr>
                <w:lang w:eastAsia="zh-CN"/>
              </w:rPr>
              <w:t>NW-side (model)</w:t>
            </w:r>
          </w:p>
        </w:tc>
        <w:tc>
          <w:tcPr>
            <w:tcW w:w="1620" w:type="dxa"/>
          </w:tcPr>
          <w:p w14:paraId="4CAE40F9" w14:textId="77777777" w:rsidR="0087409F" w:rsidRDefault="00E97363">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Pr>
          <w:p w14:paraId="53FF7216"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Pr>
          <w:p w14:paraId="09C8A9D6" w14:textId="77777777" w:rsidR="0087409F" w:rsidRPr="002431DE" w:rsidRDefault="00E97363">
            <w:pPr>
              <w:spacing w:before="120" w:line="312" w:lineRule="auto"/>
              <w:rPr>
                <w:rFonts w:ascii="Arial" w:eastAsia="SimSun" w:hAnsi="Arial" w:cs="Arial"/>
                <w:sz w:val="20"/>
                <w:szCs w:val="20"/>
                <w:lang w:eastAsia="zh-CN"/>
              </w:rPr>
            </w:pPr>
            <w:r w:rsidRPr="002431DE">
              <w:rPr>
                <w:rFonts w:ascii="Arial" w:eastAsia="SimSun" w:hAnsi="Arial" w:cs="Arial"/>
                <w:sz w:val="20"/>
                <w:szCs w:val="20"/>
                <w:lang w:eastAsia="zh-CN"/>
              </w:rPr>
              <w:t>10s of bits</w:t>
            </w:r>
          </w:p>
          <w:p w14:paraId="7228232C" w14:textId="77777777" w:rsidR="0087409F" w:rsidRDefault="00E97363">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08DA442D" w14:textId="77777777" w:rsidR="0087409F" w:rsidRDefault="00E97363">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vAlign w:val="center"/>
          </w:tcPr>
          <w:p w14:paraId="3876291F" w14:textId="77777777" w:rsidR="0087409F" w:rsidRDefault="00E97363">
            <w:pPr>
              <w:spacing w:before="120" w:line="312" w:lineRule="auto"/>
              <w:rPr>
                <w:lang w:val="en-GB"/>
              </w:rPr>
            </w:pPr>
            <w:r>
              <w:rPr>
                <w:lang w:val="en-GB"/>
              </w:rPr>
              <w:t>Near-real-time</w:t>
            </w:r>
          </w:p>
        </w:tc>
        <w:tc>
          <w:tcPr>
            <w:tcW w:w="1170" w:type="dxa"/>
          </w:tcPr>
          <w:p w14:paraId="28145BA3" w14:textId="77777777" w:rsidR="0087409F" w:rsidRDefault="0087409F">
            <w:pPr>
              <w:spacing w:before="120" w:line="312" w:lineRule="auto"/>
              <w:rPr>
                <w:rFonts w:ascii="Arial" w:eastAsia="SimSun" w:hAnsi="Arial" w:cs="Arial"/>
                <w:sz w:val="20"/>
                <w:szCs w:val="20"/>
                <w:lang w:val="en-GB" w:eastAsia="zh-CN"/>
              </w:rPr>
            </w:pPr>
          </w:p>
        </w:tc>
      </w:tr>
    </w:tbl>
    <w:p w14:paraId="600F99A4" w14:textId="77777777" w:rsidR="0087409F" w:rsidRDefault="0087409F"/>
    <w:p w14:paraId="51861932" w14:textId="77777777" w:rsidR="0087409F" w:rsidRDefault="0087409F"/>
    <w:p w14:paraId="20816D3B" w14:textId="77777777" w:rsidR="0087409F" w:rsidRDefault="0087409F"/>
    <w:tbl>
      <w:tblPr>
        <w:tblStyle w:val="TableGrid"/>
        <w:tblW w:w="0" w:type="auto"/>
        <w:tblLook w:val="04A0" w:firstRow="1" w:lastRow="0" w:firstColumn="1" w:lastColumn="0" w:noHBand="0" w:noVBand="1"/>
      </w:tblPr>
      <w:tblGrid>
        <w:gridCol w:w="2235"/>
        <w:gridCol w:w="7727"/>
      </w:tblGrid>
      <w:tr w:rsidR="0087409F" w14:paraId="0395153B" w14:textId="77777777">
        <w:tc>
          <w:tcPr>
            <w:tcW w:w="2235" w:type="dxa"/>
            <w:shd w:val="clear" w:color="auto" w:fill="D9D9D9" w:themeFill="background1" w:themeFillShade="D9"/>
          </w:tcPr>
          <w:p w14:paraId="204830A6"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0C7F1D56" w14:textId="77777777" w:rsidR="0087409F" w:rsidRDefault="00E97363">
            <w:pPr>
              <w:jc w:val="center"/>
              <w:rPr>
                <w:rFonts w:cstheme="minorHAnsi"/>
                <w:b/>
                <w:bCs/>
              </w:rPr>
            </w:pPr>
            <w:r>
              <w:rPr>
                <w:rFonts w:cstheme="minorHAnsi"/>
                <w:b/>
                <w:bCs/>
              </w:rPr>
              <w:t>Comments</w:t>
            </w:r>
          </w:p>
        </w:tc>
      </w:tr>
      <w:tr w:rsidR="0087409F" w14:paraId="5FCABDCE" w14:textId="77777777">
        <w:tc>
          <w:tcPr>
            <w:tcW w:w="2235" w:type="dxa"/>
          </w:tcPr>
          <w:p w14:paraId="095C39A0" w14:textId="77777777" w:rsidR="0087409F" w:rsidRDefault="00E97363">
            <w:pPr>
              <w:rPr>
                <w:rFonts w:cstheme="minorHAnsi"/>
              </w:rPr>
            </w:pPr>
            <w:r>
              <w:rPr>
                <w:rFonts w:cstheme="minorHAnsi" w:hint="eastAsia"/>
                <w:lang w:eastAsia="zh-CN"/>
              </w:rPr>
              <w:t>v</w:t>
            </w:r>
            <w:r>
              <w:rPr>
                <w:rFonts w:cstheme="minorHAnsi"/>
                <w:lang w:eastAsia="zh-CN"/>
              </w:rPr>
              <w:t>ivo</w:t>
            </w:r>
          </w:p>
        </w:tc>
        <w:tc>
          <w:tcPr>
            <w:tcW w:w="7727" w:type="dxa"/>
          </w:tcPr>
          <w:p w14:paraId="321B63A7" w14:textId="77777777" w:rsidR="0087409F" w:rsidRDefault="00E97363">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87409F" w14:paraId="7A678BBD" w14:textId="77777777">
        <w:tc>
          <w:tcPr>
            <w:tcW w:w="2235" w:type="dxa"/>
          </w:tcPr>
          <w:p w14:paraId="7FE07441" w14:textId="77777777" w:rsidR="0087409F" w:rsidRDefault="0087409F">
            <w:pPr>
              <w:rPr>
                <w:rFonts w:cstheme="minorHAnsi"/>
              </w:rPr>
            </w:pPr>
          </w:p>
        </w:tc>
        <w:tc>
          <w:tcPr>
            <w:tcW w:w="7727" w:type="dxa"/>
          </w:tcPr>
          <w:p w14:paraId="60D8DB72" w14:textId="77777777" w:rsidR="0087409F" w:rsidRDefault="0087409F">
            <w:pPr>
              <w:rPr>
                <w:rFonts w:eastAsia="Malgun Gothic" w:cstheme="minorHAnsi"/>
                <w:lang w:eastAsia="ko-KR"/>
              </w:rPr>
            </w:pPr>
          </w:p>
        </w:tc>
      </w:tr>
    </w:tbl>
    <w:p w14:paraId="7168BE01" w14:textId="77777777" w:rsidR="0087409F" w:rsidRDefault="0087409F"/>
    <w:p w14:paraId="5A4E1F60" w14:textId="77777777" w:rsidR="0087409F" w:rsidRDefault="0087409F"/>
    <w:p w14:paraId="02169F30" w14:textId="77777777" w:rsidR="0087409F" w:rsidRDefault="00E97363">
      <w:pPr>
        <w:pStyle w:val="Heading5"/>
        <w:ind w:left="1008" w:hanging="1008"/>
      </w:pPr>
      <w:r>
        <w:t>Issue 8-31: LS reply Part B positioning</w:t>
      </w:r>
    </w:p>
    <w:p w14:paraId="38E5AAD6" w14:textId="77777777" w:rsidR="0087409F" w:rsidRDefault="00E97363">
      <w:pPr>
        <w:rPr>
          <w:lang w:val="en-GB"/>
        </w:rPr>
      </w:pPr>
      <w:r>
        <w:rPr>
          <w:i/>
          <w:iCs/>
        </w:rPr>
        <w:t>Please find the initial draft in the table below and provide comments for discussion.</w:t>
      </w:r>
    </w:p>
    <w:p w14:paraId="5DD7A8A3" w14:textId="3790A0DA" w:rsidR="0087409F" w:rsidRDefault="00E97363">
      <w:pPr>
        <w:pStyle w:val="Heading6"/>
        <w:ind w:left="1152" w:hanging="1152"/>
      </w:pPr>
      <w:r>
        <w:t>[FL1]</w:t>
      </w:r>
      <w:r w:rsidR="00500918">
        <w:t>[FL2]</w:t>
      </w:r>
      <w:r>
        <w:t xml:space="preserve"> Discussion 8-31a:</w:t>
      </w:r>
    </w:p>
    <w:p w14:paraId="356D5E57" w14:textId="77777777" w:rsidR="0087409F" w:rsidRDefault="0087409F">
      <w:pPr>
        <w:rPr>
          <w:lang w:val="en-GB"/>
        </w:rPr>
      </w:pPr>
    </w:p>
    <w:tbl>
      <w:tblPr>
        <w:tblStyle w:val="TableGrid"/>
        <w:tblW w:w="10705" w:type="dxa"/>
        <w:tblLayout w:type="fixed"/>
        <w:tblLook w:val="04A0" w:firstRow="1" w:lastRow="0" w:firstColumn="1" w:lastColumn="0" w:noHBand="0" w:noVBand="1"/>
      </w:tblPr>
      <w:tblGrid>
        <w:gridCol w:w="895"/>
        <w:gridCol w:w="720"/>
        <w:gridCol w:w="1980"/>
        <w:gridCol w:w="1350"/>
        <w:gridCol w:w="2250"/>
        <w:gridCol w:w="1260"/>
        <w:gridCol w:w="1260"/>
        <w:gridCol w:w="990"/>
      </w:tblGrid>
      <w:tr w:rsidR="0087409F" w14:paraId="0CAF467E" w14:textId="77777777">
        <w:tc>
          <w:tcPr>
            <w:tcW w:w="895" w:type="dxa"/>
            <w:vAlign w:val="center"/>
          </w:tcPr>
          <w:p w14:paraId="3FC90360" w14:textId="77777777" w:rsidR="0087409F" w:rsidRDefault="00E97363">
            <w:pPr>
              <w:autoSpaceDE w:val="0"/>
              <w:autoSpaceDN w:val="0"/>
              <w:snapToGrid w:val="0"/>
              <w:spacing w:before="100" w:beforeAutospacing="1" w:after="120"/>
              <w:jc w:val="left"/>
              <w:rPr>
                <w:b/>
                <w:bCs/>
                <w:lang w:eastAsia="zh-CN"/>
              </w:rPr>
            </w:pPr>
            <w:r>
              <w:rPr>
                <w:b/>
                <w:bCs/>
                <w:lang w:eastAsia="zh-CN"/>
              </w:rPr>
              <w:t>LCM purpose</w:t>
            </w:r>
          </w:p>
        </w:tc>
        <w:tc>
          <w:tcPr>
            <w:tcW w:w="720" w:type="dxa"/>
          </w:tcPr>
          <w:p w14:paraId="1D935690" w14:textId="77777777" w:rsidR="0087409F" w:rsidRDefault="00E97363">
            <w:pPr>
              <w:autoSpaceDE w:val="0"/>
              <w:autoSpaceDN w:val="0"/>
              <w:snapToGrid w:val="0"/>
              <w:spacing w:before="100" w:beforeAutospacing="1" w:after="120"/>
              <w:rPr>
                <w:b/>
                <w:bCs/>
                <w:lang w:eastAsia="zh-CN"/>
              </w:rPr>
            </w:pPr>
            <w:r>
              <w:rPr>
                <w:b/>
                <w:bCs/>
                <w:lang w:eastAsia="zh-CN"/>
              </w:rPr>
              <w:t>Case</w:t>
            </w:r>
          </w:p>
        </w:tc>
        <w:tc>
          <w:tcPr>
            <w:tcW w:w="1980" w:type="dxa"/>
            <w:vAlign w:val="center"/>
          </w:tcPr>
          <w:p w14:paraId="386CA03D" w14:textId="77777777" w:rsidR="0087409F" w:rsidRDefault="00E97363">
            <w:pPr>
              <w:autoSpaceDE w:val="0"/>
              <w:autoSpaceDN w:val="0"/>
              <w:snapToGrid w:val="0"/>
              <w:spacing w:before="100" w:beforeAutospacing="1" w:after="120"/>
              <w:jc w:val="left"/>
              <w:rPr>
                <w:b/>
                <w:bCs/>
                <w:lang w:eastAsia="zh-CN"/>
              </w:rPr>
            </w:pPr>
            <w:r>
              <w:rPr>
                <w:b/>
                <w:bCs/>
                <w:lang w:eastAsia="zh-CN"/>
              </w:rPr>
              <w:t>Data content</w:t>
            </w:r>
          </w:p>
        </w:tc>
        <w:tc>
          <w:tcPr>
            <w:tcW w:w="1350" w:type="dxa"/>
            <w:vAlign w:val="center"/>
          </w:tcPr>
          <w:p w14:paraId="3A4C1A67"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vAlign w:val="center"/>
          </w:tcPr>
          <w:p w14:paraId="149DBDE2"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028A4020"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vAlign w:val="center"/>
          </w:tcPr>
          <w:p w14:paraId="0CCAC7DF"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vAlign w:val="center"/>
          </w:tcPr>
          <w:p w14:paraId="5A626AFD" w14:textId="77777777" w:rsidR="0087409F" w:rsidRDefault="00E97363">
            <w:pPr>
              <w:autoSpaceDE w:val="0"/>
              <w:autoSpaceDN w:val="0"/>
              <w:snapToGrid w:val="0"/>
              <w:spacing w:before="100" w:beforeAutospacing="1" w:after="120" w:line="240" w:lineRule="auto"/>
              <w:jc w:val="left"/>
              <w:rPr>
                <w:b/>
                <w:bCs/>
                <w:lang w:eastAsia="zh-CN"/>
              </w:rPr>
            </w:pPr>
            <w:r>
              <w:rPr>
                <w:b/>
                <w:bCs/>
                <w:lang w:eastAsia="zh-CN"/>
              </w:rPr>
              <w:t>Notes</w:t>
            </w:r>
          </w:p>
        </w:tc>
      </w:tr>
      <w:tr w:rsidR="0087409F" w14:paraId="0B2534E8" w14:textId="77777777">
        <w:tc>
          <w:tcPr>
            <w:tcW w:w="895" w:type="dxa"/>
            <w:vMerge w:val="restart"/>
            <w:vAlign w:val="center"/>
          </w:tcPr>
          <w:p w14:paraId="3B300B1E" w14:textId="77777777" w:rsidR="0087409F" w:rsidRDefault="00E97363">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Pr>
          <w:p w14:paraId="3D275258" w14:textId="77777777" w:rsidR="0087409F" w:rsidRDefault="00E97363">
            <w:pPr>
              <w:autoSpaceDE w:val="0"/>
              <w:autoSpaceDN w:val="0"/>
              <w:snapToGrid w:val="0"/>
              <w:spacing w:before="100" w:beforeAutospacing="1" w:after="120"/>
            </w:pPr>
            <w:r>
              <w:t>1, 2a, 3a, 3b</w:t>
            </w:r>
          </w:p>
        </w:tc>
        <w:tc>
          <w:tcPr>
            <w:tcW w:w="1980" w:type="dxa"/>
          </w:tcPr>
          <w:p w14:paraId="288EC8A5" w14:textId="77777777" w:rsidR="0087409F" w:rsidRDefault="00E97363">
            <w:r>
              <w:rPr>
                <w:u w:val="single"/>
              </w:rPr>
              <w:t>Measurements:</w:t>
            </w:r>
            <w:r>
              <w:t xml:space="preserve"> timing, power, and/or phase info</w:t>
            </w:r>
          </w:p>
          <w:p w14:paraId="08B43125" w14:textId="77777777" w:rsidR="0087409F" w:rsidRDefault="0087409F"/>
          <w:p w14:paraId="03CE0BB2" w14:textId="77777777" w:rsidR="0087409F" w:rsidRDefault="0087409F">
            <w:pPr>
              <w:autoSpaceDE w:val="0"/>
              <w:autoSpaceDN w:val="0"/>
              <w:snapToGrid w:val="0"/>
              <w:spacing w:before="100" w:beforeAutospacing="1" w:after="120"/>
              <w:jc w:val="left"/>
              <w:rPr>
                <w:lang w:eastAsia="zh-CN"/>
              </w:rPr>
            </w:pPr>
          </w:p>
        </w:tc>
        <w:tc>
          <w:tcPr>
            <w:tcW w:w="1350" w:type="dxa"/>
          </w:tcPr>
          <w:p w14:paraId="12A3686F" w14:textId="77777777" w:rsidR="0087409F" w:rsidRDefault="00E97363">
            <w:r>
              <w:t>1,2a: UE/PRU to NW/OTT</w:t>
            </w:r>
          </w:p>
          <w:p w14:paraId="21EA29B7" w14:textId="77777777" w:rsidR="0087409F" w:rsidRDefault="00E97363">
            <w:r>
              <w:t>3a,3b: gNB to NW/OTT</w:t>
            </w:r>
          </w:p>
          <w:p w14:paraId="2F4F1E95" w14:textId="77777777" w:rsidR="0087409F" w:rsidRDefault="0087409F"/>
          <w:p w14:paraId="09551073" w14:textId="77777777" w:rsidR="0087409F" w:rsidRDefault="0087409F">
            <w:pPr>
              <w:autoSpaceDE w:val="0"/>
              <w:autoSpaceDN w:val="0"/>
              <w:snapToGrid w:val="0"/>
              <w:spacing w:before="100" w:beforeAutospacing="1" w:after="120"/>
              <w:jc w:val="left"/>
              <w:rPr>
                <w:lang w:eastAsia="zh-CN"/>
              </w:rPr>
            </w:pPr>
          </w:p>
        </w:tc>
        <w:tc>
          <w:tcPr>
            <w:tcW w:w="2250" w:type="dxa"/>
          </w:tcPr>
          <w:p w14:paraId="1F64C8D9" w14:textId="77777777" w:rsidR="0087409F" w:rsidRDefault="00E97363">
            <w:r>
              <w:t>26.66k bits (256 measurements/PRS; 4 PRS resources)</w:t>
            </w:r>
          </w:p>
          <w:p w14:paraId="7879E1BA" w14:textId="77777777" w:rsidR="0087409F" w:rsidRDefault="00E97363">
            <w:r>
              <w:t xml:space="preserve">426.56k bits (256 measurements/PRS; 64 PRS resources) </w:t>
            </w:r>
          </w:p>
          <w:p w14:paraId="76D5A5E9" w14:textId="77777777" w:rsidR="0087409F" w:rsidRDefault="0087409F">
            <w:pPr>
              <w:rPr>
                <w:u w:val="single"/>
              </w:rPr>
            </w:pPr>
          </w:p>
          <w:p w14:paraId="7D4AD9E5" w14:textId="77777777" w:rsidR="0087409F" w:rsidRDefault="0087409F">
            <w:pPr>
              <w:rPr>
                <w:lang w:eastAsia="zh-CN"/>
              </w:rPr>
            </w:pPr>
          </w:p>
        </w:tc>
        <w:tc>
          <w:tcPr>
            <w:tcW w:w="1260" w:type="dxa"/>
          </w:tcPr>
          <w:p w14:paraId="3B9628F1" w14:textId="77777777" w:rsidR="0087409F" w:rsidRDefault="0087409F"/>
          <w:p w14:paraId="0AAD7E0B" w14:textId="77777777" w:rsidR="0087409F" w:rsidRDefault="00E97363">
            <w:pPr>
              <w:autoSpaceDE w:val="0"/>
              <w:autoSpaceDN w:val="0"/>
              <w:snapToGrid w:val="0"/>
              <w:spacing w:before="100" w:beforeAutospacing="1" w:after="120"/>
              <w:jc w:val="left"/>
              <w:rPr>
                <w:lang w:eastAsia="zh-CN"/>
              </w:rPr>
            </w:pPr>
            <w:r>
              <w:t>No agreement</w:t>
            </w:r>
          </w:p>
        </w:tc>
        <w:tc>
          <w:tcPr>
            <w:tcW w:w="1260" w:type="dxa"/>
          </w:tcPr>
          <w:p w14:paraId="3CC93354" w14:textId="77777777" w:rsidR="0087409F" w:rsidRDefault="00E97363">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vAlign w:val="center"/>
          </w:tcPr>
          <w:p w14:paraId="0DC2F45C" w14:textId="77777777" w:rsidR="0087409F" w:rsidRDefault="0087409F">
            <w:pPr>
              <w:autoSpaceDE w:val="0"/>
              <w:autoSpaceDN w:val="0"/>
              <w:snapToGrid w:val="0"/>
              <w:spacing w:before="100" w:beforeAutospacing="1" w:after="120"/>
              <w:jc w:val="left"/>
              <w:rPr>
                <w:lang w:eastAsia="zh-CN"/>
              </w:rPr>
            </w:pPr>
          </w:p>
        </w:tc>
      </w:tr>
      <w:tr w:rsidR="0087409F" w14:paraId="6A40B62C" w14:textId="77777777">
        <w:tc>
          <w:tcPr>
            <w:tcW w:w="895" w:type="dxa"/>
            <w:vMerge/>
            <w:vAlign w:val="center"/>
          </w:tcPr>
          <w:p w14:paraId="2D6B66B3" w14:textId="77777777" w:rsidR="0087409F" w:rsidRDefault="0087409F">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0C4FA045" w14:textId="77777777" w:rsidR="0087409F" w:rsidRDefault="00E97363">
            <w:pPr>
              <w:autoSpaceDE w:val="0"/>
              <w:autoSpaceDN w:val="0"/>
              <w:snapToGrid w:val="0"/>
              <w:spacing w:before="100" w:beforeAutospacing="1" w:after="120"/>
            </w:pPr>
            <w:r>
              <w:rPr>
                <w:lang w:eastAsia="zh-CN"/>
              </w:rPr>
              <w:t>2b</w:t>
            </w:r>
          </w:p>
        </w:tc>
        <w:tc>
          <w:tcPr>
            <w:tcW w:w="1980" w:type="dxa"/>
          </w:tcPr>
          <w:p w14:paraId="65C4363B" w14:textId="77777777" w:rsidR="0087409F" w:rsidRDefault="00E97363">
            <w:pPr>
              <w:rPr>
                <w:u w:val="single"/>
              </w:rPr>
            </w:pPr>
            <w:r>
              <w:rPr>
                <w:u w:val="single"/>
              </w:rPr>
              <w:t>Measurements:</w:t>
            </w:r>
            <w:r>
              <w:t xml:space="preserve"> Intermediate positioning measurement (timing, RSRP/RSRPP, LOS/NLOS indicator, and/or angle, etc.)</w:t>
            </w:r>
          </w:p>
        </w:tc>
        <w:tc>
          <w:tcPr>
            <w:tcW w:w="1350" w:type="dxa"/>
          </w:tcPr>
          <w:p w14:paraId="336153FF" w14:textId="77777777" w:rsidR="0087409F" w:rsidRDefault="00E97363">
            <w:r>
              <w:t>UE/PRU to NW/OTT</w:t>
            </w:r>
          </w:p>
        </w:tc>
        <w:tc>
          <w:tcPr>
            <w:tcW w:w="2250" w:type="dxa"/>
          </w:tcPr>
          <w:p w14:paraId="37E019F4" w14:textId="77777777" w:rsidR="0087409F" w:rsidRDefault="00E97363">
            <w:r>
              <w:t>752 bits (9 measurements/PRS; 4 PRS resources)</w:t>
            </w:r>
          </w:p>
          <w:p w14:paraId="2B5087F3" w14:textId="77777777" w:rsidR="0087409F" w:rsidRDefault="0087409F"/>
          <w:p w14:paraId="4B7C34BE" w14:textId="77777777" w:rsidR="0087409F" w:rsidRDefault="00E97363">
            <w:r>
              <w:t>12.032 kbits (9 measurements/PRS; 64 PRS resources)</w:t>
            </w:r>
          </w:p>
        </w:tc>
        <w:tc>
          <w:tcPr>
            <w:tcW w:w="1260" w:type="dxa"/>
          </w:tcPr>
          <w:p w14:paraId="77003117" w14:textId="77777777" w:rsidR="0087409F" w:rsidRDefault="00E97363">
            <w:r>
              <w:t>No agreement</w:t>
            </w:r>
          </w:p>
        </w:tc>
        <w:tc>
          <w:tcPr>
            <w:tcW w:w="1260" w:type="dxa"/>
          </w:tcPr>
          <w:p w14:paraId="5D6837EA" w14:textId="77777777" w:rsidR="0087409F" w:rsidRDefault="00E97363">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0235EFE4" w14:textId="77777777" w:rsidR="0087409F" w:rsidRDefault="0087409F">
            <w:pPr>
              <w:autoSpaceDE w:val="0"/>
              <w:autoSpaceDN w:val="0"/>
              <w:snapToGrid w:val="0"/>
              <w:spacing w:before="100" w:beforeAutospacing="1" w:after="120"/>
              <w:rPr>
                <w:lang w:eastAsia="zh-CN"/>
              </w:rPr>
            </w:pPr>
          </w:p>
        </w:tc>
      </w:tr>
      <w:tr w:rsidR="0087409F" w14:paraId="1FEBE37E" w14:textId="77777777">
        <w:tc>
          <w:tcPr>
            <w:tcW w:w="895" w:type="dxa"/>
            <w:vMerge/>
            <w:vAlign w:val="center"/>
          </w:tcPr>
          <w:p w14:paraId="4F99A69A" w14:textId="77777777" w:rsidR="0087409F" w:rsidRDefault="0087409F">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54995303" w14:textId="77777777" w:rsidR="0087409F" w:rsidRDefault="00E97363">
            <w:pPr>
              <w:autoSpaceDE w:val="0"/>
              <w:autoSpaceDN w:val="0"/>
              <w:snapToGrid w:val="0"/>
              <w:spacing w:before="100" w:beforeAutospacing="1" w:after="120"/>
            </w:pPr>
            <w:r>
              <w:t>1, 2b, 3b</w:t>
            </w:r>
          </w:p>
        </w:tc>
        <w:tc>
          <w:tcPr>
            <w:tcW w:w="1980" w:type="dxa"/>
          </w:tcPr>
          <w:p w14:paraId="1912779A" w14:textId="77777777" w:rsidR="0087409F" w:rsidRDefault="00E97363">
            <w:r>
              <w:rPr>
                <w:u w:val="single"/>
              </w:rPr>
              <w:t>Label:</w:t>
            </w:r>
            <w:r>
              <w:t xml:space="preserve"> Location information</w:t>
            </w:r>
          </w:p>
        </w:tc>
        <w:tc>
          <w:tcPr>
            <w:tcW w:w="1350" w:type="dxa"/>
          </w:tcPr>
          <w:p w14:paraId="74831CCB" w14:textId="77777777" w:rsidR="0087409F" w:rsidRDefault="00E97363">
            <w:r>
              <w:t>UE/PRU/LMF to NW/OTT</w:t>
            </w:r>
          </w:p>
          <w:p w14:paraId="64F48D62" w14:textId="77777777" w:rsidR="0087409F" w:rsidRDefault="00E97363">
            <w:r>
              <w:t>3b: gNB to NW/OTT</w:t>
            </w:r>
          </w:p>
        </w:tc>
        <w:tc>
          <w:tcPr>
            <w:tcW w:w="2250" w:type="dxa"/>
          </w:tcPr>
          <w:p w14:paraId="14E0C956" w14:textId="77777777" w:rsidR="0087409F" w:rsidRDefault="00E97363">
            <w:r>
              <w:t xml:space="preserve">32 to 144 bits </w:t>
            </w:r>
          </w:p>
          <w:p w14:paraId="0E98AED4" w14:textId="77777777" w:rsidR="0087409F" w:rsidRDefault="00E97363">
            <w:r>
              <w:t>[See Note1 below for assumptions]</w:t>
            </w:r>
          </w:p>
          <w:p w14:paraId="1277B28A" w14:textId="77777777" w:rsidR="0087409F" w:rsidRDefault="0087409F">
            <w:pPr>
              <w:rPr>
                <w:u w:val="single"/>
              </w:rPr>
            </w:pPr>
          </w:p>
        </w:tc>
        <w:tc>
          <w:tcPr>
            <w:tcW w:w="1260" w:type="dxa"/>
          </w:tcPr>
          <w:p w14:paraId="15092277" w14:textId="77777777" w:rsidR="0087409F" w:rsidRDefault="00E97363">
            <w:r>
              <w:t>No agreement</w:t>
            </w:r>
          </w:p>
        </w:tc>
        <w:tc>
          <w:tcPr>
            <w:tcW w:w="1260" w:type="dxa"/>
          </w:tcPr>
          <w:p w14:paraId="1A7BE9E7" w14:textId="77777777" w:rsidR="0087409F" w:rsidRDefault="00E97363">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1EC8FF03" w14:textId="77777777" w:rsidR="0087409F" w:rsidRDefault="0087409F">
            <w:pPr>
              <w:autoSpaceDE w:val="0"/>
              <w:autoSpaceDN w:val="0"/>
              <w:snapToGrid w:val="0"/>
              <w:spacing w:before="100" w:beforeAutospacing="1" w:after="120"/>
              <w:rPr>
                <w:lang w:eastAsia="zh-CN"/>
              </w:rPr>
            </w:pPr>
          </w:p>
        </w:tc>
      </w:tr>
      <w:tr w:rsidR="0087409F" w14:paraId="059B8374" w14:textId="77777777">
        <w:tc>
          <w:tcPr>
            <w:tcW w:w="895" w:type="dxa"/>
            <w:vMerge/>
            <w:vAlign w:val="center"/>
          </w:tcPr>
          <w:p w14:paraId="3783249A" w14:textId="77777777" w:rsidR="0087409F" w:rsidRDefault="0087409F">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3D1FFAE4" w14:textId="77777777" w:rsidR="0087409F" w:rsidRDefault="00E97363">
            <w:pPr>
              <w:autoSpaceDE w:val="0"/>
              <w:autoSpaceDN w:val="0"/>
              <w:snapToGrid w:val="0"/>
              <w:spacing w:before="100" w:beforeAutospacing="1" w:after="120"/>
              <w:rPr>
                <w:lang w:eastAsia="zh-CN"/>
              </w:rPr>
            </w:pPr>
            <w:r>
              <w:rPr>
                <w:lang w:eastAsia="zh-CN"/>
              </w:rPr>
              <w:t>2a, 3a</w:t>
            </w:r>
          </w:p>
        </w:tc>
        <w:tc>
          <w:tcPr>
            <w:tcW w:w="1980" w:type="dxa"/>
            <w:vAlign w:val="center"/>
          </w:tcPr>
          <w:p w14:paraId="0EE8D998" w14:textId="77777777" w:rsidR="0087409F" w:rsidRDefault="00E97363">
            <w:pPr>
              <w:autoSpaceDE w:val="0"/>
              <w:autoSpaceDN w:val="0"/>
              <w:snapToGrid w:val="0"/>
              <w:spacing w:before="100" w:beforeAutospacing="1" w:after="120"/>
            </w:pPr>
            <w:r>
              <w:rPr>
                <w:u w:val="single"/>
              </w:rPr>
              <w:t>Label:</w:t>
            </w:r>
            <w:r>
              <w:t xml:space="preserve"> Intermediate positioning measurement (timing, RSRP/RSRPP, LOS/NLOS indicator, and/or angle, etc.)</w:t>
            </w:r>
          </w:p>
        </w:tc>
        <w:tc>
          <w:tcPr>
            <w:tcW w:w="1350" w:type="dxa"/>
            <w:vAlign w:val="center"/>
          </w:tcPr>
          <w:p w14:paraId="15F04AC1" w14:textId="77777777" w:rsidR="0087409F" w:rsidRDefault="00E97363">
            <w:pPr>
              <w:autoSpaceDE w:val="0"/>
              <w:autoSpaceDN w:val="0"/>
              <w:snapToGrid w:val="0"/>
              <w:spacing w:before="100" w:beforeAutospacing="1" w:after="120"/>
            </w:pPr>
            <w:r>
              <w:t>2a: UE/PRU/LMF to NW/OTT</w:t>
            </w:r>
          </w:p>
          <w:p w14:paraId="3E7079DF" w14:textId="77777777" w:rsidR="0087409F" w:rsidRDefault="00E97363">
            <w:pPr>
              <w:autoSpaceDE w:val="0"/>
              <w:autoSpaceDN w:val="0"/>
              <w:snapToGrid w:val="0"/>
              <w:spacing w:before="100" w:beforeAutospacing="1" w:after="120"/>
              <w:rPr>
                <w:lang w:eastAsia="zh-CN"/>
              </w:rPr>
            </w:pPr>
            <w:r>
              <w:t>3a: LMF to NW/OTT</w:t>
            </w:r>
          </w:p>
        </w:tc>
        <w:tc>
          <w:tcPr>
            <w:tcW w:w="2250" w:type="dxa"/>
            <w:vAlign w:val="center"/>
          </w:tcPr>
          <w:p w14:paraId="7C003CD8" w14:textId="77777777" w:rsidR="0087409F" w:rsidRDefault="00E97363">
            <w:r>
              <w:t>112 bits (one measurement/PRS; 4 PRS resources)</w:t>
            </w:r>
          </w:p>
          <w:p w14:paraId="302B2CB2" w14:textId="77777777" w:rsidR="0087409F" w:rsidRDefault="00E97363">
            <w:r>
              <w:t>1792 bits (one measurement/PRS; 64 PRS resources)</w:t>
            </w:r>
          </w:p>
          <w:p w14:paraId="035E76D1" w14:textId="77777777" w:rsidR="0087409F" w:rsidRDefault="00E97363">
            <w:r>
              <w:t>[See Note1 below for assumptions]</w:t>
            </w:r>
          </w:p>
        </w:tc>
        <w:tc>
          <w:tcPr>
            <w:tcW w:w="1260" w:type="dxa"/>
          </w:tcPr>
          <w:p w14:paraId="5A00F4B5" w14:textId="77777777" w:rsidR="0087409F" w:rsidRDefault="00E97363">
            <w:pPr>
              <w:autoSpaceDE w:val="0"/>
              <w:autoSpaceDN w:val="0"/>
              <w:snapToGrid w:val="0"/>
              <w:spacing w:before="100" w:beforeAutospacing="1" w:after="120"/>
              <w:rPr>
                <w:lang w:eastAsia="zh-CN"/>
              </w:rPr>
            </w:pPr>
            <w:r>
              <w:t>No agreement</w:t>
            </w:r>
          </w:p>
        </w:tc>
        <w:tc>
          <w:tcPr>
            <w:tcW w:w="1260" w:type="dxa"/>
          </w:tcPr>
          <w:p w14:paraId="71B8BA36" w14:textId="77777777" w:rsidR="0087409F" w:rsidRDefault="00E97363">
            <w:pPr>
              <w:autoSpaceDE w:val="0"/>
              <w:autoSpaceDN w:val="0"/>
              <w:snapToGrid w:val="0"/>
              <w:spacing w:before="100" w:beforeAutospacing="1" w:after="120"/>
              <w:rPr>
                <w:lang w:eastAsia="zh-CN"/>
              </w:rPr>
            </w:pPr>
            <w:r>
              <w:rPr>
                <w:rFonts w:ascii="Arial" w:eastAsia="SimSun" w:hAnsi="Arial" w:cs="Arial"/>
                <w:sz w:val="20"/>
                <w:szCs w:val="20"/>
                <w:lang w:val="en-GB" w:eastAsia="zh-CN"/>
              </w:rPr>
              <w:t>Relaxed</w:t>
            </w:r>
          </w:p>
        </w:tc>
        <w:tc>
          <w:tcPr>
            <w:tcW w:w="990" w:type="dxa"/>
            <w:vAlign w:val="center"/>
          </w:tcPr>
          <w:p w14:paraId="56CCB07D" w14:textId="77777777" w:rsidR="0087409F" w:rsidRDefault="0087409F">
            <w:pPr>
              <w:autoSpaceDE w:val="0"/>
              <w:autoSpaceDN w:val="0"/>
              <w:snapToGrid w:val="0"/>
              <w:spacing w:before="100" w:beforeAutospacing="1" w:after="120"/>
              <w:rPr>
                <w:lang w:eastAsia="zh-CN"/>
              </w:rPr>
            </w:pPr>
          </w:p>
        </w:tc>
      </w:tr>
      <w:tr w:rsidR="0087409F" w14:paraId="37B840CE" w14:textId="77777777">
        <w:tc>
          <w:tcPr>
            <w:tcW w:w="895" w:type="dxa"/>
            <w:vMerge w:val="restart"/>
            <w:vAlign w:val="center"/>
          </w:tcPr>
          <w:p w14:paraId="3A0EBD07" w14:textId="77777777" w:rsidR="0087409F" w:rsidRDefault="00E97363">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Pr>
          <w:p w14:paraId="62767EBF" w14:textId="77777777" w:rsidR="0087409F" w:rsidRDefault="00E97363">
            <w:pPr>
              <w:autoSpaceDE w:val="0"/>
              <w:autoSpaceDN w:val="0"/>
              <w:snapToGrid w:val="0"/>
              <w:spacing w:before="100" w:beforeAutospacing="1" w:after="120"/>
              <w:rPr>
                <w:lang w:eastAsia="zh-CN"/>
              </w:rPr>
            </w:pPr>
            <w:r>
              <w:t>1</w:t>
            </w:r>
          </w:p>
        </w:tc>
        <w:tc>
          <w:tcPr>
            <w:tcW w:w="1980" w:type="dxa"/>
          </w:tcPr>
          <w:p w14:paraId="76E950FB" w14:textId="77777777" w:rsidR="0087409F" w:rsidRDefault="00E97363">
            <w:r>
              <w:t>Location information</w:t>
            </w:r>
          </w:p>
          <w:p w14:paraId="6FD4A717" w14:textId="77777777" w:rsidR="0087409F" w:rsidRDefault="00E97363">
            <w:r>
              <w:t>See note.2 for additional content</w:t>
            </w:r>
          </w:p>
          <w:p w14:paraId="4C1B0B93" w14:textId="77777777" w:rsidR="0087409F" w:rsidRDefault="0087409F"/>
        </w:tc>
        <w:tc>
          <w:tcPr>
            <w:tcW w:w="1350" w:type="dxa"/>
          </w:tcPr>
          <w:p w14:paraId="4497E7BC" w14:textId="77777777" w:rsidR="0087409F" w:rsidRDefault="00E97363">
            <w:r>
              <w:t>UE to LMF</w:t>
            </w:r>
          </w:p>
        </w:tc>
        <w:tc>
          <w:tcPr>
            <w:tcW w:w="2250" w:type="dxa"/>
          </w:tcPr>
          <w:p w14:paraId="12A1EF44" w14:textId="77777777" w:rsidR="0087409F" w:rsidRDefault="00E97363">
            <w:r>
              <w:t xml:space="preserve">32 to 144 bits </w:t>
            </w:r>
          </w:p>
          <w:p w14:paraId="6964C09E" w14:textId="77777777" w:rsidR="0087409F" w:rsidRDefault="0087409F"/>
        </w:tc>
        <w:tc>
          <w:tcPr>
            <w:tcW w:w="1260" w:type="dxa"/>
          </w:tcPr>
          <w:p w14:paraId="593E6116" w14:textId="77777777" w:rsidR="0087409F" w:rsidRDefault="00E97363">
            <w:r>
              <w:t>Event triggered, semi-periodic, periodic</w:t>
            </w:r>
          </w:p>
          <w:p w14:paraId="491F7437" w14:textId="77777777" w:rsidR="0087409F" w:rsidRDefault="00E97363">
            <w:pPr>
              <w:autoSpaceDE w:val="0"/>
              <w:autoSpaceDN w:val="0"/>
              <w:snapToGrid w:val="0"/>
              <w:spacing w:before="100" w:beforeAutospacing="1" w:after="120"/>
            </w:pPr>
            <w:r>
              <w:t>(1 to 64 seconds) see IE Periodic Reporting [TS 37.355]</w:t>
            </w:r>
          </w:p>
        </w:tc>
        <w:tc>
          <w:tcPr>
            <w:tcW w:w="1260" w:type="dxa"/>
          </w:tcPr>
          <w:p w14:paraId="56BA390C" w14:textId="77777777" w:rsidR="0087409F" w:rsidRDefault="00E97363">
            <w:pPr>
              <w:autoSpaceDE w:val="0"/>
              <w:autoSpaceDN w:val="0"/>
              <w:snapToGrid w:val="0"/>
              <w:spacing w:before="100" w:beforeAutospacing="1" w:after="120"/>
              <w:rPr>
                <w:rFonts w:ascii="Arial" w:eastAsia="SimSun" w:hAnsi="Arial" w:cs="Arial"/>
                <w:sz w:val="20"/>
                <w:szCs w:val="20"/>
                <w:lang w:val="en-GB" w:eastAsia="zh-CN"/>
              </w:rPr>
            </w:pPr>
            <w:r>
              <w:t>Response time (e.g., 10s millisecond to hundreds of seconds) [see IE ResponseTime in TS 37.355]</w:t>
            </w:r>
          </w:p>
        </w:tc>
        <w:tc>
          <w:tcPr>
            <w:tcW w:w="990" w:type="dxa"/>
            <w:vAlign w:val="center"/>
          </w:tcPr>
          <w:p w14:paraId="412B5DBF" w14:textId="77777777" w:rsidR="0087409F" w:rsidRDefault="0087409F">
            <w:pPr>
              <w:autoSpaceDE w:val="0"/>
              <w:autoSpaceDN w:val="0"/>
              <w:snapToGrid w:val="0"/>
              <w:spacing w:before="100" w:beforeAutospacing="1" w:after="120"/>
              <w:rPr>
                <w:lang w:eastAsia="zh-CN"/>
              </w:rPr>
            </w:pPr>
          </w:p>
        </w:tc>
      </w:tr>
      <w:tr w:rsidR="0087409F" w14:paraId="0A7B6636" w14:textId="77777777">
        <w:tc>
          <w:tcPr>
            <w:tcW w:w="895" w:type="dxa"/>
            <w:vMerge/>
            <w:vAlign w:val="center"/>
          </w:tcPr>
          <w:p w14:paraId="329ADF33" w14:textId="77777777" w:rsidR="0087409F" w:rsidRDefault="0087409F">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7A71827D" w14:textId="77777777" w:rsidR="0087409F" w:rsidRDefault="00E97363">
            <w:pPr>
              <w:autoSpaceDE w:val="0"/>
              <w:autoSpaceDN w:val="0"/>
              <w:snapToGrid w:val="0"/>
              <w:spacing w:before="100" w:beforeAutospacing="1" w:after="120"/>
              <w:rPr>
                <w:lang w:eastAsia="zh-CN"/>
              </w:rPr>
            </w:pPr>
            <w:r>
              <w:rPr>
                <w:lang w:eastAsia="zh-CN"/>
              </w:rPr>
              <w:t>2a, 3a</w:t>
            </w:r>
          </w:p>
        </w:tc>
        <w:tc>
          <w:tcPr>
            <w:tcW w:w="1980" w:type="dxa"/>
          </w:tcPr>
          <w:p w14:paraId="6FA7E2E1" w14:textId="77777777" w:rsidR="0087409F" w:rsidRDefault="00E97363">
            <w:r>
              <w:t>Intermediate positioning measurement of PRS (timing, RSRP/RSRPP, LOS/NLOS indicator, angle, etc.)</w:t>
            </w:r>
          </w:p>
          <w:p w14:paraId="16B7BA1E" w14:textId="77777777" w:rsidR="0087409F" w:rsidRDefault="00E97363">
            <w:r>
              <w:lastRenderedPageBreak/>
              <w:t>See note.2 for additional content</w:t>
            </w:r>
          </w:p>
        </w:tc>
        <w:tc>
          <w:tcPr>
            <w:tcW w:w="1350" w:type="dxa"/>
          </w:tcPr>
          <w:p w14:paraId="216BC56D" w14:textId="77777777" w:rsidR="0087409F" w:rsidRDefault="00E97363">
            <w:r>
              <w:lastRenderedPageBreak/>
              <w:t>2a: UE to LMF</w:t>
            </w:r>
          </w:p>
          <w:p w14:paraId="3E81A6BD" w14:textId="77777777" w:rsidR="0087409F" w:rsidRDefault="00E97363">
            <w:r>
              <w:t>3a: gNB to LMF</w:t>
            </w:r>
          </w:p>
        </w:tc>
        <w:tc>
          <w:tcPr>
            <w:tcW w:w="2250" w:type="dxa"/>
          </w:tcPr>
          <w:p w14:paraId="0EE666B9" w14:textId="77777777" w:rsidR="0087409F" w:rsidRDefault="00E97363">
            <w:r>
              <w:t>112 bits (one measurement/PRS; 4 PRS resources)</w:t>
            </w:r>
          </w:p>
          <w:p w14:paraId="37FF7451" w14:textId="77777777" w:rsidR="0087409F" w:rsidRDefault="00E97363">
            <w:r>
              <w:t>1792 bits (one measurement/PRS; 64 PRS resources)</w:t>
            </w:r>
          </w:p>
          <w:p w14:paraId="5E1E083D" w14:textId="77777777" w:rsidR="0087409F" w:rsidRDefault="00E97363">
            <w:r>
              <w:t>[See Note1 below for assumptions]</w:t>
            </w:r>
          </w:p>
          <w:p w14:paraId="412EEA92" w14:textId="77777777" w:rsidR="0087409F" w:rsidRDefault="0087409F"/>
        </w:tc>
        <w:tc>
          <w:tcPr>
            <w:tcW w:w="1260" w:type="dxa"/>
          </w:tcPr>
          <w:p w14:paraId="3FE9B7C9" w14:textId="77777777" w:rsidR="0087409F" w:rsidRDefault="00E97363">
            <w:pPr>
              <w:autoSpaceDE w:val="0"/>
              <w:autoSpaceDN w:val="0"/>
              <w:snapToGrid w:val="0"/>
              <w:spacing w:before="100" w:beforeAutospacing="1" w:after="120"/>
            </w:pPr>
            <w:r>
              <w:lastRenderedPageBreak/>
              <w:t>Same as case 1</w:t>
            </w:r>
          </w:p>
        </w:tc>
        <w:tc>
          <w:tcPr>
            <w:tcW w:w="1260" w:type="dxa"/>
          </w:tcPr>
          <w:p w14:paraId="043C5E35" w14:textId="77777777" w:rsidR="0087409F" w:rsidRDefault="00E97363">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1AF6D5F9" w14:textId="77777777" w:rsidR="0087409F" w:rsidRDefault="0087409F">
            <w:pPr>
              <w:autoSpaceDE w:val="0"/>
              <w:autoSpaceDN w:val="0"/>
              <w:snapToGrid w:val="0"/>
              <w:spacing w:before="100" w:beforeAutospacing="1" w:after="120"/>
              <w:rPr>
                <w:lang w:eastAsia="zh-CN"/>
              </w:rPr>
            </w:pPr>
          </w:p>
        </w:tc>
      </w:tr>
      <w:tr w:rsidR="0087409F" w14:paraId="1FCE9BED" w14:textId="77777777">
        <w:tc>
          <w:tcPr>
            <w:tcW w:w="895" w:type="dxa"/>
            <w:vMerge/>
            <w:vAlign w:val="center"/>
          </w:tcPr>
          <w:p w14:paraId="3B0CD44C" w14:textId="77777777" w:rsidR="0087409F" w:rsidRDefault="0087409F">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763947AA" w14:textId="77777777" w:rsidR="0087409F" w:rsidRDefault="00E97363">
            <w:pPr>
              <w:autoSpaceDE w:val="0"/>
              <w:autoSpaceDN w:val="0"/>
              <w:snapToGrid w:val="0"/>
              <w:spacing w:before="100" w:beforeAutospacing="1" w:after="120"/>
              <w:rPr>
                <w:lang w:eastAsia="zh-CN"/>
              </w:rPr>
            </w:pPr>
            <w:r>
              <w:t>2b</w:t>
            </w:r>
          </w:p>
        </w:tc>
        <w:tc>
          <w:tcPr>
            <w:tcW w:w="1980" w:type="dxa"/>
          </w:tcPr>
          <w:p w14:paraId="0E7F3FB8" w14:textId="77777777" w:rsidR="0087409F" w:rsidRDefault="00E97363">
            <w:r>
              <w:t>Intermediate positioning measurement of PRS (timing, RSRP/RSRPP, LOS/NLOS indicator, and angle, etc.)</w:t>
            </w:r>
          </w:p>
        </w:tc>
        <w:tc>
          <w:tcPr>
            <w:tcW w:w="1350" w:type="dxa"/>
          </w:tcPr>
          <w:p w14:paraId="42BC2C2B" w14:textId="77777777" w:rsidR="0087409F" w:rsidRDefault="00E97363">
            <w:r>
              <w:t>UE to LMF</w:t>
            </w:r>
          </w:p>
        </w:tc>
        <w:tc>
          <w:tcPr>
            <w:tcW w:w="2250" w:type="dxa"/>
          </w:tcPr>
          <w:p w14:paraId="47F73B8C" w14:textId="77777777" w:rsidR="0087409F" w:rsidRDefault="00E97363">
            <w:r>
              <w:t>752 bits (9 measurements/PRS; 4 PRS resources)</w:t>
            </w:r>
          </w:p>
          <w:p w14:paraId="72B44019" w14:textId="77777777" w:rsidR="0087409F" w:rsidRDefault="00E97363">
            <w:pPr>
              <w:rPr>
                <w:u w:val="single"/>
              </w:rPr>
            </w:pPr>
            <w:r>
              <w:t>12.032 kbits (9 measurements/PRS; 64 PRS resources)</w:t>
            </w:r>
          </w:p>
          <w:p w14:paraId="080C01E9" w14:textId="77777777" w:rsidR="0087409F" w:rsidRDefault="00E97363">
            <w:r>
              <w:t>[See Note1 below for assumptions]</w:t>
            </w:r>
          </w:p>
          <w:p w14:paraId="4FB200D0" w14:textId="77777777" w:rsidR="0087409F" w:rsidRDefault="0087409F"/>
        </w:tc>
        <w:tc>
          <w:tcPr>
            <w:tcW w:w="1260" w:type="dxa"/>
          </w:tcPr>
          <w:p w14:paraId="7AD61C1A" w14:textId="77777777" w:rsidR="0087409F" w:rsidRDefault="00E97363">
            <w:pPr>
              <w:autoSpaceDE w:val="0"/>
              <w:autoSpaceDN w:val="0"/>
              <w:snapToGrid w:val="0"/>
              <w:spacing w:before="100" w:beforeAutospacing="1" w:after="120"/>
            </w:pPr>
            <w:r>
              <w:t>Same as case 1</w:t>
            </w:r>
          </w:p>
        </w:tc>
        <w:tc>
          <w:tcPr>
            <w:tcW w:w="1260" w:type="dxa"/>
          </w:tcPr>
          <w:p w14:paraId="03010AE8" w14:textId="77777777" w:rsidR="0087409F" w:rsidRDefault="00E97363">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5A0C2AB1" w14:textId="77777777" w:rsidR="0087409F" w:rsidRDefault="0087409F">
            <w:pPr>
              <w:autoSpaceDE w:val="0"/>
              <w:autoSpaceDN w:val="0"/>
              <w:snapToGrid w:val="0"/>
              <w:spacing w:before="100" w:beforeAutospacing="1" w:after="120"/>
              <w:rPr>
                <w:lang w:eastAsia="zh-CN"/>
              </w:rPr>
            </w:pPr>
          </w:p>
        </w:tc>
      </w:tr>
      <w:tr w:rsidR="0087409F" w14:paraId="3E754A8A" w14:textId="77777777">
        <w:trPr>
          <w:trHeight w:val="2320"/>
        </w:trPr>
        <w:tc>
          <w:tcPr>
            <w:tcW w:w="895" w:type="dxa"/>
            <w:vMerge/>
            <w:vAlign w:val="center"/>
          </w:tcPr>
          <w:p w14:paraId="5440927C" w14:textId="77777777" w:rsidR="0087409F" w:rsidRDefault="0087409F">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4C409283" w14:textId="77777777" w:rsidR="0087409F" w:rsidRDefault="00E97363">
            <w:pPr>
              <w:autoSpaceDE w:val="0"/>
              <w:autoSpaceDN w:val="0"/>
              <w:snapToGrid w:val="0"/>
              <w:spacing w:before="100" w:beforeAutospacing="1" w:after="120"/>
              <w:rPr>
                <w:lang w:eastAsia="zh-CN"/>
              </w:rPr>
            </w:pPr>
            <w:r>
              <w:t>3b</w:t>
            </w:r>
          </w:p>
        </w:tc>
        <w:tc>
          <w:tcPr>
            <w:tcW w:w="1980" w:type="dxa"/>
          </w:tcPr>
          <w:p w14:paraId="644181E8" w14:textId="77777777" w:rsidR="0087409F" w:rsidRDefault="00E97363">
            <w:r>
              <w:t>Intermediate positioning measurement (timing, RSRP/RSRPP, LOS/NLOS indicator, and/or angle, etc.)</w:t>
            </w:r>
          </w:p>
        </w:tc>
        <w:tc>
          <w:tcPr>
            <w:tcW w:w="1350" w:type="dxa"/>
          </w:tcPr>
          <w:p w14:paraId="402184B6" w14:textId="77777777" w:rsidR="0087409F" w:rsidRDefault="00E97363">
            <w:r>
              <w:t>gNB to LMF</w:t>
            </w:r>
          </w:p>
        </w:tc>
        <w:tc>
          <w:tcPr>
            <w:tcW w:w="2250" w:type="dxa"/>
          </w:tcPr>
          <w:p w14:paraId="60ED1561" w14:textId="77777777" w:rsidR="0087409F" w:rsidRDefault="00E97363">
            <w:r>
              <w:t>26.66k bits (256 measurements/PRS; 4 PRS resources)</w:t>
            </w:r>
          </w:p>
          <w:p w14:paraId="025A0D39" w14:textId="77777777" w:rsidR="0087409F" w:rsidRDefault="00E97363">
            <w:r>
              <w:t xml:space="preserve">426.56k bits (256 measurements/PRS; 64 PRS resources) </w:t>
            </w:r>
          </w:p>
          <w:p w14:paraId="53B9F529" w14:textId="77777777" w:rsidR="0087409F" w:rsidRDefault="0087409F"/>
        </w:tc>
        <w:tc>
          <w:tcPr>
            <w:tcW w:w="1260" w:type="dxa"/>
          </w:tcPr>
          <w:p w14:paraId="1FFEFB3E" w14:textId="77777777" w:rsidR="0087409F" w:rsidRDefault="00E97363">
            <w:pPr>
              <w:autoSpaceDE w:val="0"/>
              <w:autoSpaceDN w:val="0"/>
              <w:snapToGrid w:val="0"/>
              <w:spacing w:before="100" w:beforeAutospacing="1" w:after="120"/>
            </w:pPr>
            <w:r>
              <w:t>Same as case 1</w:t>
            </w:r>
          </w:p>
        </w:tc>
        <w:tc>
          <w:tcPr>
            <w:tcW w:w="1260" w:type="dxa"/>
          </w:tcPr>
          <w:p w14:paraId="13F93FBC" w14:textId="77777777" w:rsidR="0087409F" w:rsidRDefault="00E97363">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5C0ECA57" w14:textId="77777777" w:rsidR="0087409F" w:rsidRDefault="0087409F">
            <w:pPr>
              <w:autoSpaceDE w:val="0"/>
              <w:autoSpaceDN w:val="0"/>
              <w:snapToGrid w:val="0"/>
              <w:spacing w:before="100" w:beforeAutospacing="1" w:after="120"/>
              <w:rPr>
                <w:lang w:eastAsia="zh-CN"/>
              </w:rPr>
            </w:pPr>
          </w:p>
        </w:tc>
      </w:tr>
      <w:tr w:rsidR="0087409F" w14:paraId="2B707AE2" w14:textId="77777777">
        <w:trPr>
          <w:trHeight w:val="2320"/>
        </w:trPr>
        <w:tc>
          <w:tcPr>
            <w:tcW w:w="10705" w:type="dxa"/>
            <w:gridSpan w:val="8"/>
            <w:vAlign w:val="center"/>
          </w:tcPr>
          <w:p w14:paraId="34B96F4B" w14:textId="77777777" w:rsidR="0087409F" w:rsidRDefault="00E97363">
            <w:r>
              <w:t>Note1: Timing info is 21 bits for first arrival and 14 bits for relative timing; power/real info is 7 bits for first value and 6 bits for relative powers/real values (see TS 37.355)</w:t>
            </w:r>
          </w:p>
          <w:p w14:paraId="48EF5DF2" w14:textId="77777777" w:rsidR="0087409F" w:rsidRDefault="00E97363">
            <w:pPr>
              <w:spacing w:before="0"/>
              <w:rPr>
                <w:rFonts w:ascii="Arial" w:hAnsi="Arial" w:cs="Arial"/>
                <w:sz w:val="16"/>
                <w:szCs w:val="16"/>
              </w:rPr>
            </w:pPr>
            <w:r>
              <w:rPr>
                <w:rFonts w:ascii="Arial" w:hAnsi="Arial" w:cs="Arial"/>
                <w:sz w:val="16"/>
                <w:szCs w:val="16"/>
              </w:rPr>
              <w:t xml:space="preserve">nr-DL-PRS-RSRP-Result-r16 </w:t>
            </w:r>
            <w:r>
              <w:rPr>
                <w:rFonts w:ascii="Wingdings" w:eastAsia="Wingdings" w:hAnsi="Wingdings" w:cs="Wingdings"/>
                <w:sz w:val="16"/>
                <w:szCs w:val="16"/>
              </w:rPr>
              <w:sym w:font="Wingdings" w:char="F0E0"/>
            </w:r>
            <w:r>
              <w:rPr>
                <w:rFonts w:ascii="Arial" w:hAnsi="Arial" w:cs="Arial"/>
                <w:sz w:val="16"/>
                <w:szCs w:val="16"/>
              </w:rPr>
              <w:t xml:space="preserve"> 7 bits</w:t>
            </w:r>
          </w:p>
          <w:p w14:paraId="21F3F49E" w14:textId="77777777" w:rsidR="0087409F" w:rsidRDefault="00E97363">
            <w:pPr>
              <w:spacing w:before="0"/>
              <w:rPr>
                <w:rFonts w:ascii="Arial" w:hAnsi="Arial" w:cs="Arial"/>
                <w:sz w:val="16"/>
                <w:szCs w:val="16"/>
              </w:rPr>
            </w:pPr>
            <w:r>
              <w:rPr>
                <w:rFonts w:ascii="Arial" w:hAnsi="Arial" w:cs="Arial"/>
                <w:sz w:val="16"/>
                <w:szCs w:val="16"/>
              </w:rPr>
              <w:t xml:space="preserve">nr-DL-PRS-RSRP-ResultDiff-r16 </w:t>
            </w:r>
            <w:r>
              <w:rPr>
                <w:rFonts w:ascii="Wingdings" w:eastAsia="Wingdings" w:hAnsi="Wingdings" w:cs="Wingdings"/>
                <w:sz w:val="16"/>
                <w:szCs w:val="16"/>
              </w:rPr>
              <w:sym w:font="Wingdings" w:char="F0E0"/>
            </w:r>
            <w:r>
              <w:rPr>
                <w:rFonts w:ascii="Arial" w:hAnsi="Arial" w:cs="Arial"/>
                <w:sz w:val="16"/>
                <w:szCs w:val="16"/>
              </w:rPr>
              <w:t xml:space="preserve"> 6 bits</w:t>
            </w:r>
          </w:p>
          <w:p w14:paraId="26FC13DD" w14:textId="77777777" w:rsidR="0087409F" w:rsidRDefault="00E97363">
            <w:pPr>
              <w:spacing w:before="0"/>
              <w:rPr>
                <w:rFonts w:ascii="Arial" w:hAnsi="Arial" w:cs="Arial"/>
                <w:sz w:val="16"/>
                <w:szCs w:val="16"/>
              </w:rPr>
            </w:pPr>
            <w:r>
              <w:rPr>
                <w:rFonts w:ascii="Arial" w:hAnsi="Arial" w:cs="Arial"/>
                <w:sz w:val="16"/>
                <w:szCs w:val="16"/>
              </w:rPr>
              <w:t xml:space="preserve">nr-RSTD-r16 </w:t>
            </w:r>
            <w:r>
              <w:rPr>
                <w:rFonts w:ascii="Wingdings" w:eastAsia="Wingdings" w:hAnsi="Wingdings" w:cs="Wingdings"/>
                <w:sz w:val="16"/>
                <w:szCs w:val="16"/>
              </w:rPr>
              <w:sym w:font="Wingdings" w:char="F0E0"/>
            </w:r>
            <w:r>
              <w:rPr>
                <w:rFonts w:ascii="Arial" w:hAnsi="Arial" w:cs="Arial"/>
                <w:sz w:val="16"/>
                <w:szCs w:val="16"/>
              </w:rPr>
              <w:t xml:space="preserve"> 16 to 21 bits</w:t>
            </w:r>
          </w:p>
          <w:p w14:paraId="2F92BD2F" w14:textId="77777777" w:rsidR="0087409F" w:rsidRDefault="00E97363">
            <w:pPr>
              <w:spacing w:before="0"/>
            </w:pPr>
            <w:r>
              <w:rPr>
                <w:rFonts w:ascii="Arial" w:hAnsi="Arial" w:cs="Arial"/>
                <w:sz w:val="16"/>
                <w:szCs w:val="16"/>
              </w:rPr>
              <w:t xml:space="preserve">nr-RelativeTimeDifference-r16 </w:t>
            </w:r>
            <w:r>
              <w:rPr>
                <w:rFonts w:ascii="Wingdings" w:eastAsia="Wingdings" w:hAnsi="Wingdings" w:cs="Wingdings"/>
                <w:sz w:val="16"/>
                <w:szCs w:val="16"/>
              </w:rPr>
              <w:sym w:font="Wingdings" w:char="F0E0"/>
            </w:r>
            <w:r>
              <w:rPr>
                <w:rFonts w:ascii="Arial" w:hAnsi="Arial" w:cs="Arial"/>
                <w:sz w:val="16"/>
                <w:szCs w:val="16"/>
              </w:rPr>
              <w:t xml:space="preserve"> 9 to 14 bits</w:t>
            </w:r>
          </w:p>
        </w:tc>
      </w:tr>
    </w:tbl>
    <w:p w14:paraId="1526FC88" w14:textId="77777777" w:rsidR="0087409F" w:rsidRDefault="0087409F">
      <w:pPr>
        <w:rPr>
          <w:lang w:val="en-GB"/>
        </w:rPr>
      </w:pPr>
    </w:p>
    <w:p w14:paraId="13B2AB60" w14:textId="77777777" w:rsidR="0087409F" w:rsidRDefault="0087409F">
      <w:pPr>
        <w:rPr>
          <w:lang w:val="en-GB"/>
        </w:rPr>
      </w:pPr>
    </w:p>
    <w:p w14:paraId="48653DAB" w14:textId="77777777" w:rsidR="0087409F" w:rsidRDefault="0087409F">
      <w:pPr>
        <w:rPr>
          <w:lang w:val="en-GB"/>
        </w:rPr>
      </w:pPr>
    </w:p>
    <w:p w14:paraId="6EFBA102" w14:textId="77777777" w:rsidR="0087409F" w:rsidRDefault="0087409F">
      <w:pPr>
        <w:rPr>
          <w:lang w:val="en-GB"/>
        </w:rPr>
      </w:pPr>
    </w:p>
    <w:tbl>
      <w:tblPr>
        <w:tblStyle w:val="TableGrid"/>
        <w:tblW w:w="0" w:type="auto"/>
        <w:tblLook w:val="04A0" w:firstRow="1" w:lastRow="0" w:firstColumn="1" w:lastColumn="0" w:noHBand="0" w:noVBand="1"/>
      </w:tblPr>
      <w:tblGrid>
        <w:gridCol w:w="2235"/>
        <w:gridCol w:w="7727"/>
      </w:tblGrid>
      <w:tr w:rsidR="0087409F" w14:paraId="1B697523" w14:textId="77777777">
        <w:tc>
          <w:tcPr>
            <w:tcW w:w="2235" w:type="dxa"/>
            <w:shd w:val="clear" w:color="auto" w:fill="D9D9D9" w:themeFill="background1" w:themeFillShade="D9"/>
          </w:tcPr>
          <w:p w14:paraId="465CCC67" w14:textId="77777777" w:rsidR="0087409F" w:rsidRDefault="00E97363">
            <w:pPr>
              <w:jc w:val="center"/>
              <w:rPr>
                <w:rFonts w:cstheme="minorHAnsi"/>
                <w:b/>
                <w:bCs/>
              </w:rPr>
            </w:pPr>
            <w:r>
              <w:rPr>
                <w:rFonts w:cstheme="minorHAnsi"/>
                <w:b/>
                <w:bCs/>
              </w:rPr>
              <w:t>Company</w:t>
            </w:r>
          </w:p>
        </w:tc>
        <w:tc>
          <w:tcPr>
            <w:tcW w:w="7727" w:type="dxa"/>
            <w:shd w:val="clear" w:color="auto" w:fill="D9D9D9" w:themeFill="background1" w:themeFillShade="D9"/>
          </w:tcPr>
          <w:p w14:paraId="711A5CDD" w14:textId="77777777" w:rsidR="0087409F" w:rsidRDefault="00E97363">
            <w:pPr>
              <w:jc w:val="center"/>
              <w:rPr>
                <w:rFonts w:cstheme="minorHAnsi"/>
                <w:b/>
                <w:bCs/>
              </w:rPr>
            </w:pPr>
            <w:r>
              <w:rPr>
                <w:rFonts w:cstheme="minorHAnsi"/>
                <w:b/>
                <w:bCs/>
              </w:rPr>
              <w:t>Comments</w:t>
            </w:r>
          </w:p>
        </w:tc>
      </w:tr>
      <w:tr w:rsidR="0087409F" w14:paraId="050D220A" w14:textId="77777777">
        <w:tc>
          <w:tcPr>
            <w:tcW w:w="2235" w:type="dxa"/>
          </w:tcPr>
          <w:p w14:paraId="37BF7417" w14:textId="77777777" w:rsidR="0087409F" w:rsidRDefault="00E97363">
            <w:pPr>
              <w:rPr>
                <w:rFonts w:cstheme="minorHAnsi"/>
              </w:rPr>
            </w:pPr>
            <w:r>
              <w:rPr>
                <w:rFonts w:cstheme="minorHAnsi" w:hint="eastAsia"/>
                <w:lang w:eastAsia="zh-CN"/>
              </w:rPr>
              <w:t>v</w:t>
            </w:r>
            <w:r>
              <w:rPr>
                <w:rFonts w:cstheme="minorHAnsi"/>
                <w:lang w:eastAsia="zh-CN"/>
              </w:rPr>
              <w:t>ivo</w:t>
            </w:r>
          </w:p>
        </w:tc>
        <w:tc>
          <w:tcPr>
            <w:tcW w:w="7727" w:type="dxa"/>
          </w:tcPr>
          <w:p w14:paraId="46D56EEC" w14:textId="77777777" w:rsidR="0087409F" w:rsidRDefault="00E97363">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5A7DC1" w14:paraId="334AB83F" w14:textId="77777777">
        <w:tc>
          <w:tcPr>
            <w:tcW w:w="2235" w:type="dxa"/>
          </w:tcPr>
          <w:p w14:paraId="63DF85FD" w14:textId="4623711F" w:rsidR="005A7DC1" w:rsidRDefault="005A7DC1" w:rsidP="005A7DC1">
            <w:pPr>
              <w:rPr>
                <w:rFonts w:cstheme="minorHAnsi"/>
              </w:rPr>
            </w:pPr>
            <w:r w:rsidRPr="00332090">
              <w:rPr>
                <w:rFonts w:cstheme="minorHAnsi" w:hint="eastAsia"/>
                <w:lang w:eastAsia="zh-CN"/>
              </w:rPr>
              <w:t>H</w:t>
            </w:r>
            <w:r w:rsidRPr="00332090">
              <w:rPr>
                <w:rFonts w:cstheme="minorHAnsi"/>
                <w:lang w:eastAsia="zh-CN"/>
              </w:rPr>
              <w:t>uawei, HiSilicon</w:t>
            </w:r>
          </w:p>
        </w:tc>
        <w:tc>
          <w:tcPr>
            <w:tcW w:w="7727" w:type="dxa"/>
          </w:tcPr>
          <w:p w14:paraId="58B7844F" w14:textId="77777777" w:rsidR="005A7DC1" w:rsidRDefault="005A7DC1" w:rsidP="005A7DC1">
            <w:pPr>
              <w:rPr>
                <w:rFonts w:cstheme="minorHAnsi"/>
                <w:lang w:eastAsia="zh-CN"/>
              </w:rPr>
            </w:pPr>
            <w:r>
              <w:rPr>
                <w:rFonts w:cstheme="minorHAnsi"/>
                <w:lang w:eastAsia="zh-CN"/>
              </w:rPr>
              <w:t>1) For “</w:t>
            </w:r>
            <w:r>
              <w:rPr>
                <w:b/>
                <w:bCs/>
                <w:lang w:eastAsia="zh-CN"/>
              </w:rPr>
              <w:t>Typical data size</w:t>
            </w:r>
            <w:r>
              <w:rPr>
                <w:rFonts w:cstheme="minorHAnsi"/>
                <w:lang w:eastAsia="zh-CN"/>
              </w:rPr>
              <w:t xml:space="preserve">”, </w:t>
            </w:r>
            <w:r>
              <w:rPr>
                <w:rFonts w:cstheme="minorHAnsi" w:hint="eastAsia"/>
                <w:lang w:eastAsia="zh-CN"/>
              </w:rPr>
              <w:t>S</w:t>
            </w:r>
            <w:r>
              <w:rPr>
                <w:rFonts w:cstheme="minorHAnsi"/>
                <w:lang w:eastAsia="zh-CN"/>
              </w:rPr>
              <w:t>ame suggestion as Issue 8-28a, that we should first discuss the data type/content/resolution to be captured. E.g., for 1/2b/3b, depending on the specific data types of CIR/PDP/DP/RSRPP, etc., and depending on the number of samples (9, 16, or up to 256), the size of data varies significantly.</w:t>
            </w:r>
          </w:p>
          <w:p w14:paraId="135BA092" w14:textId="77777777" w:rsidR="005A7DC1" w:rsidRDefault="005A7DC1" w:rsidP="005A7DC1">
            <w:pPr>
              <w:rPr>
                <w:rFonts w:cstheme="minorHAnsi"/>
                <w:lang w:eastAsia="zh-CN"/>
              </w:rPr>
            </w:pPr>
            <w:r>
              <w:rPr>
                <w:rFonts w:cstheme="minorHAnsi" w:hint="eastAsia"/>
                <w:lang w:eastAsia="zh-CN"/>
              </w:rPr>
              <w:t>2</w:t>
            </w:r>
            <w:r>
              <w:rPr>
                <w:rFonts w:cstheme="minorHAnsi"/>
                <w:lang w:eastAsia="zh-CN"/>
              </w:rPr>
              <w:t>) For “</w:t>
            </w:r>
            <w:r>
              <w:rPr>
                <w:b/>
                <w:bCs/>
                <w:lang w:eastAsia="zh-CN"/>
              </w:rPr>
              <w:t>Data transfer direction</w:t>
            </w:r>
            <w:r>
              <w:rPr>
                <w:rFonts w:cstheme="minorHAnsi"/>
                <w:lang w:eastAsia="zh-CN"/>
              </w:rPr>
              <w:t>”, “</w:t>
            </w:r>
            <w:r w:rsidRPr="00A27BF7">
              <w:rPr>
                <w:rFonts w:cstheme="minorHAnsi"/>
                <w:b/>
                <w:lang w:eastAsia="zh-CN"/>
              </w:rPr>
              <w:t>training</w:t>
            </w:r>
            <w:r>
              <w:rPr>
                <w:rFonts w:cstheme="minorHAnsi"/>
                <w:lang w:eastAsia="zh-CN"/>
              </w:rPr>
              <w:t xml:space="preserve">”, </w:t>
            </w:r>
          </w:p>
          <w:p w14:paraId="3D2BBAA9" w14:textId="77777777" w:rsidR="005A7DC1" w:rsidRPr="00024CAC" w:rsidRDefault="005A7DC1" w:rsidP="005A7DC1">
            <w:pPr>
              <w:pStyle w:val="ListParagraph"/>
              <w:numPr>
                <w:ilvl w:val="0"/>
                <w:numId w:val="136"/>
              </w:numPr>
              <w:spacing w:line="280" w:lineRule="atLeast"/>
              <w:rPr>
                <w:rFonts w:cstheme="minorHAnsi"/>
                <w:lang w:eastAsia="zh-CN"/>
              </w:rPr>
            </w:pPr>
            <w:r w:rsidRPr="00024CAC">
              <w:rPr>
                <w:rFonts w:cstheme="minorHAnsi"/>
                <w:lang w:eastAsia="zh-CN"/>
              </w:rPr>
              <w:t>if data content is “</w:t>
            </w:r>
            <w:r w:rsidRPr="00024CAC">
              <w:rPr>
                <w:b/>
                <w:u w:val="single"/>
              </w:rPr>
              <w:t>Measurements</w:t>
            </w:r>
            <w:r w:rsidRPr="00024CAC">
              <w:rPr>
                <w:rFonts w:cstheme="minorHAnsi"/>
                <w:lang w:eastAsia="zh-CN"/>
              </w:rPr>
              <w:t>”: for UE side model of Case 1/2a, NW does not need to be involved, i.e., “</w:t>
            </w:r>
            <w:r>
              <w:t xml:space="preserve">1,2a: UE/PRU to </w:t>
            </w:r>
            <w:r w:rsidRPr="00024CAC">
              <w:rPr>
                <w:strike/>
                <w:color w:val="FF0000"/>
              </w:rPr>
              <w:t>NW/</w:t>
            </w:r>
            <w:r>
              <w:t>OTT</w:t>
            </w:r>
            <w:r w:rsidRPr="00024CAC">
              <w:rPr>
                <w:rFonts w:cstheme="minorHAnsi"/>
                <w:lang w:eastAsia="zh-CN"/>
              </w:rPr>
              <w:t>”. For Case 3a/3b with NW side model, similarly that OTT is not involved, i.e., “</w:t>
            </w:r>
            <w:r>
              <w:t xml:space="preserve">3a: gNB </w:t>
            </w:r>
            <w:r w:rsidRPr="00024CAC">
              <w:rPr>
                <w:color w:val="FF0000"/>
              </w:rPr>
              <w:t>to NW,</w:t>
            </w:r>
            <w:r>
              <w:t xml:space="preserve"> </w:t>
            </w:r>
            <w:r w:rsidRPr="00024CAC">
              <w:rPr>
                <w:rFonts w:cstheme="minorHAnsi"/>
                <w:strike/>
                <w:color w:val="FF0000"/>
                <w:lang w:eastAsia="zh-CN"/>
              </w:rPr>
              <w:t>3a/</w:t>
            </w:r>
            <w:r>
              <w:t>3b: gNB to NW</w:t>
            </w:r>
            <w:r w:rsidRPr="00024CAC">
              <w:rPr>
                <w:strike/>
                <w:color w:val="FF0000"/>
              </w:rPr>
              <w:t>/OTT</w:t>
            </w:r>
            <w:r w:rsidRPr="00024CAC">
              <w:rPr>
                <w:rFonts w:cstheme="minorHAnsi"/>
                <w:lang w:eastAsia="zh-CN"/>
              </w:rPr>
              <w:t>”; similarly, for Case 2b, “</w:t>
            </w:r>
            <w:r>
              <w:t>UE/PRU to NW</w:t>
            </w:r>
            <w:r w:rsidRPr="00024CAC">
              <w:rPr>
                <w:strike/>
                <w:color w:val="FF0000"/>
              </w:rPr>
              <w:t>/OTT</w:t>
            </w:r>
            <w:r w:rsidRPr="00024CAC">
              <w:rPr>
                <w:rFonts w:cstheme="minorHAnsi"/>
                <w:lang w:eastAsia="zh-CN"/>
              </w:rPr>
              <w:t xml:space="preserve">”. </w:t>
            </w:r>
          </w:p>
          <w:p w14:paraId="51A4B305" w14:textId="77777777" w:rsidR="005A7DC1" w:rsidRPr="00024CAC" w:rsidRDefault="005A7DC1" w:rsidP="005A7DC1">
            <w:pPr>
              <w:pStyle w:val="ListParagraph"/>
              <w:numPr>
                <w:ilvl w:val="0"/>
                <w:numId w:val="136"/>
              </w:numPr>
              <w:spacing w:line="280" w:lineRule="atLeast"/>
              <w:rPr>
                <w:rFonts w:cstheme="minorHAnsi"/>
                <w:lang w:eastAsia="zh-CN"/>
              </w:rPr>
            </w:pPr>
            <w:r w:rsidRPr="00024CAC">
              <w:rPr>
                <w:rFonts w:cstheme="minorHAnsi"/>
                <w:lang w:eastAsia="zh-CN"/>
              </w:rPr>
              <w:lastRenderedPageBreak/>
              <w:t>If data content is “</w:t>
            </w:r>
            <w:r w:rsidRPr="00024CAC">
              <w:rPr>
                <w:rFonts w:cstheme="minorHAnsi"/>
                <w:b/>
                <w:lang w:eastAsia="zh-CN"/>
              </w:rPr>
              <w:t>label</w:t>
            </w:r>
            <w:r w:rsidRPr="00024CAC">
              <w:rPr>
                <w:rFonts w:cstheme="minorHAnsi"/>
                <w:lang w:eastAsia="zh-CN"/>
              </w:rPr>
              <w:t>”, NW does not need to be involved, i.e., “</w:t>
            </w:r>
            <w:r w:rsidRPr="00024CAC">
              <w:rPr>
                <w:color w:val="FF0000"/>
              </w:rPr>
              <w:t>1</w:t>
            </w:r>
            <w:r>
              <w:rPr>
                <w:rFonts w:hint="eastAsia"/>
                <w:color w:val="FF0000"/>
                <w:lang w:eastAsia="zh-CN"/>
              </w:rPr>
              <w:t>:</w:t>
            </w:r>
            <w:r>
              <w:rPr>
                <w:color w:val="FF0000"/>
                <w:lang w:eastAsia="zh-CN"/>
              </w:rPr>
              <w:t xml:space="preserve"> UE/PRU to OTT;</w:t>
            </w:r>
            <w:r w:rsidRPr="00024CAC">
              <w:rPr>
                <w:color w:val="FF0000"/>
              </w:rPr>
              <w:t xml:space="preserve"> 2b</w:t>
            </w:r>
            <w:r>
              <w:rPr>
                <w:rFonts w:hint="eastAsia"/>
                <w:color w:val="FF0000"/>
                <w:lang w:eastAsia="zh-CN"/>
              </w:rPr>
              <w:t>/3b</w:t>
            </w:r>
            <w:r w:rsidRPr="001878CA">
              <w:rPr>
                <w:color w:val="FF0000"/>
              </w:rPr>
              <w:t>, LMF generate</w:t>
            </w:r>
            <w:r>
              <w:rPr>
                <w:color w:val="FF0000"/>
              </w:rPr>
              <w:t>s</w:t>
            </w:r>
            <w:r w:rsidRPr="001878CA">
              <w:rPr>
                <w:color w:val="FF0000"/>
              </w:rPr>
              <w:t xml:space="preserve"> inside; 3</w:t>
            </w:r>
            <w:r>
              <w:rPr>
                <w:color w:val="FF0000"/>
              </w:rPr>
              <w:t>a</w:t>
            </w:r>
            <w:r w:rsidRPr="001878CA">
              <w:rPr>
                <w:color w:val="FF0000"/>
              </w:rPr>
              <w:t xml:space="preserve">: </w:t>
            </w:r>
            <w:r>
              <w:rPr>
                <w:color w:val="FF0000"/>
              </w:rPr>
              <w:t>NW</w:t>
            </w:r>
            <w:r w:rsidRPr="001878CA">
              <w:rPr>
                <w:color w:val="FF0000"/>
              </w:rPr>
              <w:t xml:space="preserve"> generate</w:t>
            </w:r>
            <w:r>
              <w:rPr>
                <w:color w:val="FF0000"/>
              </w:rPr>
              <w:t>s</w:t>
            </w:r>
            <w:r w:rsidRPr="001878CA">
              <w:rPr>
                <w:color w:val="FF0000"/>
              </w:rPr>
              <w:t xml:space="preserve"> inside</w:t>
            </w:r>
            <w:r w:rsidRPr="00024CAC">
              <w:rPr>
                <w:rFonts w:cstheme="minorHAnsi"/>
                <w:lang w:eastAsia="zh-CN"/>
              </w:rPr>
              <w:t>”</w:t>
            </w:r>
          </w:p>
          <w:p w14:paraId="3674A78D" w14:textId="77777777" w:rsidR="005A7DC1" w:rsidRPr="006F1D3B" w:rsidRDefault="005A7DC1" w:rsidP="005A7DC1">
            <w:pPr>
              <w:rPr>
                <w:rFonts w:cstheme="minorHAnsi"/>
                <w:lang w:eastAsia="zh-CN"/>
              </w:rPr>
            </w:pPr>
          </w:p>
          <w:p w14:paraId="344C92CE" w14:textId="77777777" w:rsidR="005A7DC1" w:rsidRDefault="005A7DC1" w:rsidP="005A7DC1">
            <w:pPr>
              <w:rPr>
                <w:rFonts w:cstheme="minorHAnsi"/>
                <w:lang w:eastAsia="zh-CN"/>
              </w:rPr>
            </w:pPr>
            <w:r>
              <w:rPr>
                <w:rFonts w:cstheme="minorHAnsi" w:hint="eastAsia"/>
                <w:lang w:eastAsia="zh-CN"/>
              </w:rPr>
              <w:t>3</w:t>
            </w:r>
            <w:r>
              <w:rPr>
                <w:rFonts w:cstheme="minorHAnsi"/>
                <w:lang w:eastAsia="zh-CN"/>
              </w:rPr>
              <w:t>) For “</w:t>
            </w:r>
            <w:r>
              <w:rPr>
                <w:b/>
                <w:bCs/>
                <w:lang w:eastAsia="zh-CN"/>
              </w:rPr>
              <w:t>Data transfer direction</w:t>
            </w:r>
            <w:r>
              <w:rPr>
                <w:rFonts w:cstheme="minorHAnsi"/>
                <w:lang w:eastAsia="zh-CN"/>
              </w:rPr>
              <w:t>”, “</w:t>
            </w:r>
            <w:r>
              <w:rPr>
                <w:rFonts w:cstheme="minorHAnsi"/>
                <w:b/>
                <w:lang w:eastAsia="zh-CN"/>
              </w:rPr>
              <w:t>inference</w:t>
            </w:r>
            <w:r>
              <w:rPr>
                <w:rFonts w:cstheme="minorHAnsi"/>
                <w:lang w:eastAsia="zh-CN"/>
              </w:rPr>
              <w:t>”,</w:t>
            </w:r>
          </w:p>
          <w:p w14:paraId="78A8C6B8" w14:textId="77777777" w:rsidR="005A7DC1" w:rsidRDefault="005A7DC1" w:rsidP="005A7DC1">
            <w:pPr>
              <w:pStyle w:val="ListParagraph"/>
              <w:numPr>
                <w:ilvl w:val="0"/>
                <w:numId w:val="136"/>
              </w:numPr>
              <w:spacing w:line="280" w:lineRule="atLeast"/>
              <w:rPr>
                <w:rFonts w:cstheme="minorHAnsi"/>
                <w:lang w:eastAsia="zh-CN"/>
              </w:rPr>
            </w:pPr>
            <w:r w:rsidRPr="00284254">
              <w:rPr>
                <w:rFonts w:cstheme="minorHAnsi"/>
                <w:lang w:eastAsia="zh-CN"/>
              </w:rPr>
              <w:t xml:space="preserve">For Case 1, there seems to be no need to deliver either input or output of the inference from UE to LMF; UE </w:t>
            </w:r>
            <w:r>
              <w:rPr>
                <w:rFonts w:cstheme="minorHAnsi"/>
                <w:lang w:eastAsia="zh-CN"/>
              </w:rPr>
              <w:t>may also</w:t>
            </w:r>
            <w:r w:rsidRPr="00284254">
              <w:rPr>
                <w:rFonts w:cstheme="minorHAnsi"/>
                <w:lang w:eastAsia="zh-CN"/>
              </w:rPr>
              <w:t xml:space="preserve"> use the output by itself.</w:t>
            </w:r>
            <w:r>
              <w:rPr>
                <w:rFonts w:cstheme="minorHAnsi"/>
                <w:lang w:eastAsia="zh-CN"/>
              </w:rPr>
              <w:t xml:space="preserve"> Thus; better to add “UE to LMF</w:t>
            </w:r>
            <w:r w:rsidRPr="00952530">
              <w:rPr>
                <w:rFonts w:cstheme="minorHAnsi"/>
                <w:color w:val="FF0000"/>
                <w:lang w:eastAsia="zh-CN"/>
              </w:rPr>
              <w:t xml:space="preserve"> (if needed)</w:t>
            </w:r>
            <w:r>
              <w:rPr>
                <w:rFonts w:cstheme="minorHAnsi"/>
                <w:lang w:eastAsia="zh-CN"/>
              </w:rPr>
              <w:t>”</w:t>
            </w:r>
          </w:p>
          <w:p w14:paraId="7DDC7188" w14:textId="77777777" w:rsidR="005A7DC1" w:rsidRPr="00284254" w:rsidRDefault="005A7DC1" w:rsidP="005A7DC1">
            <w:pPr>
              <w:pStyle w:val="ListParagraph"/>
              <w:numPr>
                <w:ilvl w:val="0"/>
                <w:numId w:val="136"/>
              </w:numPr>
              <w:spacing w:line="280" w:lineRule="atLeast"/>
              <w:rPr>
                <w:rFonts w:cstheme="minorHAnsi"/>
                <w:lang w:eastAsia="zh-CN"/>
              </w:rPr>
            </w:pPr>
            <w:r>
              <w:rPr>
                <w:rFonts w:cstheme="minorHAnsi" w:hint="eastAsia"/>
                <w:lang w:eastAsia="zh-CN"/>
              </w:rPr>
              <w:t>F</w:t>
            </w:r>
            <w:r>
              <w:rPr>
                <w:rFonts w:cstheme="minorHAnsi"/>
                <w:lang w:eastAsia="zh-CN"/>
              </w:rPr>
              <w:t>or Case 2a/3a and 2b/3b, they all use “</w:t>
            </w:r>
            <w:r>
              <w:t>Intermediate positioning measurement of PRS</w:t>
            </w:r>
            <w:r>
              <w:rPr>
                <w:rFonts w:cstheme="minorHAnsi"/>
                <w:lang w:eastAsia="zh-CN"/>
              </w:rPr>
              <w:t>” as “</w:t>
            </w:r>
            <w:r>
              <w:rPr>
                <w:b/>
                <w:bCs/>
                <w:lang w:eastAsia="zh-CN"/>
              </w:rPr>
              <w:t>Data content</w:t>
            </w:r>
            <w:r>
              <w:rPr>
                <w:rFonts w:cstheme="minorHAnsi"/>
                <w:lang w:eastAsia="zh-CN"/>
              </w:rPr>
              <w:t>”, but they should be subject to different types (2a/3a is model output; 2b/3b is raw measurement data as model input)</w:t>
            </w:r>
          </w:p>
          <w:p w14:paraId="0CFC75CE" w14:textId="77777777" w:rsidR="005A7DC1" w:rsidRPr="0075729D" w:rsidRDefault="005A7DC1" w:rsidP="005A7DC1">
            <w:pPr>
              <w:rPr>
                <w:rFonts w:cstheme="minorHAnsi"/>
                <w:lang w:eastAsia="zh-CN"/>
              </w:rPr>
            </w:pPr>
          </w:p>
          <w:p w14:paraId="4C401C01" w14:textId="77777777" w:rsidR="005A7DC1" w:rsidRPr="0075729D" w:rsidRDefault="005A7DC1" w:rsidP="005A7DC1">
            <w:pPr>
              <w:rPr>
                <w:rFonts w:cstheme="minorHAnsi"/>
                <w:lang w:eastAsia="zh-CN"/>
              </w:rPr>
            </w:pPr>
          </w:p>
          <w:p w14:paraId="527F26BB" w14:textId="77777777" w:rsidR="005A7DC1" w:rsidRDefault="005A7DC1" w:rsidP="005A7DC1">
            <w:pPr>
              <w:pStyle w:val="ListParagraph"/>
              <w:numPr>
                <w:ilvl w:val="0"/>
                <w:numId w:val="130"/>
              </w:numPr>
              <w:spacing w:line="280" w:lineRule="atLeast"/>
              <w:rPr>
                <w:rFonts w:cstheme="minorHAnsi"/>
                <w:lang w:eastAsia="zh-CN"/>
              </w:rPr>
            </w:pPr>
            <w:r>
              <w:rPr>
                <w:rFonts w:cstheme="minorHAnsi" w:hint="eastAsia"/>
                <w:lang w:eastAsia="zh-CN"/>
              </w:rPr>
              <w:t>I</w:t>
            </w:r>
            <w:r>
              <w:rPr>
                <w:rFonts w:cstheme="minorHAnsi"/>
                <w:lang w:eastAsia="zh-CN"/>
              </w:rPr>
              <w:t>n addition, for model input of “</w:t>
            </w:r>
            <w:r>
              <w:t>timing, power, and/or phase info</w:t>
            </w:r>
            <w:r>
              <w:rPr>
                <w:rFonts w:cstheme="minorHAnsi"/>
                <w:lang w:eastAsia="zh-CN"/>
              </w:rPr>
              <w:t>” and model output of “</w:t>
            </w:r>
            <w:r>
              <w:t>timing, RSRP/RSRPP, LOS/NLOS indicator, and angle, etc.</w:t>
            </w:r>
            <w:r>
              <w:rPr>
                <w:rFonts w:cstheme="minorHAnsi"/>
                <w:lang w:eastAsia="zh-CN"/>
              </w:rPr>
              <w:t>”, what is the additional spec impact is being discussed at RAN1; better to add a “</w:t>
            </w:r>
            <w:r w:rsidRPr="0075729D">
              <w:rPr>
                <w:rFonts w:cstheme="minorHAnsi"/>
                <w:color w:val="FF0000"/>
                <w:lang w:eastAsia="zh-CN"/>
              </w:rPr>
              <w:t xml:space="preserve">note: additional spec impact </w:t>
            </w:r>
            <w:r>
              <w:rPr>
                <w:rFonts w:cstheme="minorHAnsi" w:hint="eastAsia"/>
                <w:color w:val="FF0000"/>
                <w:lang w:eastAsia="zh-CN"/>
              </w:rPr>
              <w:t>f</w:t>
            </w:r>
            <w:r>
              <w:rPr>
                <w:rFonts w:cstheme="minorHAnsi"/>
                <w:color w:val="FF0000"/>
                <w:lang w:eastAsia="zh-CN"/>
              </w:rPr>
              <w:t xml:space="preserve">or the type/size </w:t>
            </w:r>
            <w:r w:rsidRPr="0075729D">
              <w:rPr>
                <w:rFonts w:cstheme="minorHAnsi"/>
                <w:color w:val="FF0000"/>
                <w:lang w:eastAsia="zh-CN"/>
              </w:rPr>
              <w:t>is being discussed at RAN1</w:t>
            </w:r>
            <w:r>
              <w:rPr>
                <w:rFonts w:cstheme="minorHAnsi"/>
                <w:lang w:eastAsia="zh-CN"/>
              </w:rPr>
              <w:t>” to reflect this.</w:t>
            </w:r>
          </w:p>
          <w:p w14:paraId="72FDC200" w14:textId="77777777" w:rsidR="005A7DC1" w:rsidRDefault="005A7DC1" w:rsidP="005A7DC1">
            <w:pPr>
              <w:rPr>
                <w:rFonts w:cstheme="minorHAnsi"/>
                <w:lang w:eastAsia="zh-CN"/>
              </w:rPr>
            </w:pPr>
          </w:p>
          <w:p w14:paraId="11242922" w14:textId="77777777" w:rsidR="005A7DC1" w:rsidRDefault="005A7DC1" w:rsidP="005A7DC1">
            <w:pPr>
              <w:rPr>
                <w:rFonts w:eastAsia="Malgun Gothic" w:cstheme="minorHAnsi"/>
                <w:lang w:eastAsia="ko-KR"/>
              </w:rPr>
            </w:pPr>
          </w:p>
        </w:tc>
      </w:tr>
    </w:tbl>
    <w:p w14:paraId="548B19E2" w14:textId="77777777" w:rsidR="0087409F" w:rsidRDefault="0087409F">
      <w:pPr>
        <w:rPr>
          <w:lang w:val="en-GB"/>
        </w:rPr>
      </w:pPr>
    </w:p>
    <w:p w14:paraId="776CDA80" w14:textId="77777777" w:rsidR="0087409F" w:rsidRDefault="0087409F">
      <w:pPr>
        <w:rPr>
          <w:lang w:val="en-GB"/>
        </w:rPr>
      </w:pPr>
    </w:p>
    <w:p w14:paraId="260753D1" w14:textId="77777777" w:rsidR="0087409F" w:rsidRDefault="00E97363">
      <w:pPr>
        <w:pStyle w:val="Heading1"/>
        <w:numPr>
          <w:ilvl w:val="0"/>
          <w:numId w:val="17"/>
        </w:numPr>
      </w:pPr>
      <w:r>
        <w:t>GTW session (Monday)</w:t>
      </w:r>
    </w:p>
    <w:p w14:paraId="02274163" w14:textId="77777777" w:rsidR="0087409F" w:rsidRDefault="0087409F">
      <w:pPr>
        <w:rPr>
          <w:lang w:val="en-GB"/>
        </w:rPr>
      </w:pPr>
    </w:p>
    <w:p w14:paraId="47C90C83" w14:textId="77777777" w:rsidR="00E30E8A" w:rsidRDefault="00E30E8A" w:rsidP="00E30E8A">
      <w:pPr>
        <w:pStyle w:val="Heading6"/>
        <w:ind w:left="1152" w:hanging="1152"/>
      </w:pPr>
      <w:r>
        <w:t>[FL1][FL2] Proposal 8-10a: (same as 7-25b)</w:t>
      </w:r>
    </w:p>
    <w:p w14:paraId="06F1D8C8" w14:textId="77777777" w:rsidR="00E30E8A" w:rsidRDefault="00E30E8A" w:rsidP="00E30E8A">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0716264F" w14:textId="77777777" w:rsidR="00E30E8A" w:rsidRDefault="00E30E8A" w:rsidP="00E30E8A">
      <w:pPr>
        <w:pStyle w:val="ListParagraph"/>
        <w:numPr>
          <w:ilvl w:val="0"/>
          <w:numId w:val="94"/>
        </w:numPr>
      </w:pPr>
      <w:r>
        <w:t xml:space="preserve">Decision by the network </w:t>
      </w:r>
    </w:p>
    <w:p w14:paraId="77C85A45" w14:textId="77777777" w:rsidR="00E30E8A" w:rsidRDefault="00E30E8A" w:rsidP="00E30E8A">
      <w:pPr>
        <w:pStyle w:val="ListParagraph"/>
        <w:numPr>
          <w:ilvl w:val="1"/>
          <w:numId w:val="94"/>
        </w:numPr>
      </w:pPr>
      <w:r>
        <w:t>Network-initiated</w:t>
      </w:r>
    </w:p>
    <w:p w14:paraId="5C3C0466" w14:textId="77777777" w:rsidR="00E30E8A" w:rsidRDefault="00E30E8A" w:rsidP="00E30E8A">
      <w:pPr>
        <w:pStyle w:val="ListParagraph"/>
        <w:numPr>
          <w:ilvl w:val="1"/>
          <w:numId w:val="94"/>
        </w:numPr>
      </w:pPr>
      <w:r>
        <w:t>UE-initiated, requested to the network</w:t>
      </w:r>
    </w:p>
    <w:p w14:paraId="0581964C" w14:textId="77777777" w:rsidR="00E30E8A" w:rsidRDefault="00E30E8A" w:rsidP="00E30E8A">
      <w:pPr>
        <w:pStyle w:val="ListParagraph"/>
        <w:numPr>
          <w:ilvl w:val="0"/>
          <w:numId w:val="94"/>
        </w:numPr>
      </w:pPr>
      <w:r>
        <w:t>Decision by the UE</w:t>
      </w:r>
    </w:p>
    <w:p w14:paraId="576FA1E6" w14:textId="77777777" w:rsidR="00E30E8A" w:rsidRDefault="00E30E8A" w:rsidP="00E30E8A">
      <w:pPr>
        <w:pStyle w:val="ListParagraph"/>
        <w:numPr>
          <w:ilvl w:val="1"/>
          <w:numId w:val="94"/>
        </w:numPr>
      </w:pPr>
      <w:r>
        <w:t>Event-triggered as configured by the network or predefined by spec, UE’s decision is reported to network</w:t>
      </w:r>
    </w:p>
    <w:p w14:paraId="70A2C88C" w14:textId="77777777" w:rsidR="00E30E8A" w:rsidRDefault="00E30E8A" w:rsidP="00E30E8A">
      <w:pPr>
        <w:rPr>
          <w:b/>
          <w:bCs/>
        </w:rPr>
      </w:pPr>
    </w:p>
    <w:p w14:paraId="53672B68" w14:textId="77777777" w:rsidR="00500918" w:rsidRDefault="00500918" w:rsidP="00E30E8A">
      <w:pPr>
        <w:rPr>
          <w:b/>
          <w:bCs/>
        </w:rPr>
      </w:pPr>
    </w:p>
    <w:p w14:paraId="01A12E7A" w14:textId="77777777" w:rsidR="00500918" w:rsidRDefault="00500918" w:rsidP="00500918">
      <w:pPr>
        <w:pStyle w:val="Heading6"/>
        <w:ind w:left="1152" w:hanging="1152"/>
        <w:rPr>
          <w:sz w:val="22"/>
          <w:szCs w:val="22"/>
        </w:rPr>
      </w:pPr>
      <w:r>
        <w:rPr>
          <w:sz w:val="22"/>
          <w:szCs w:val="22"/>
        </w:rPr>
        <w:lastRenderedPageBreak/>
        <w:t>[FL1][FL2] Proposal 8-5a</w:t>
      </w:r>
    </w:p>
    <w:p w14:paraId="47D2469C" w14:textId="77777777" w:rsidR="00E30E8A" w:rsidRDefault="00E30E8A" w:rsidP="00E30E8A">
      <w:pPr>
        <w:pStyle w:val="ListParagraph"/>
        <w:numPr>
          <w:ilvl w:val="0"/>
          <w:numId w:val="77"/>
        </w:numPr>
      </w:pPr>
      <w:r>
        <w:t xml:space="preserve">Conclude that applicable functionalities/models can be reported either proactively or reactively based on network’s request. Consider reusing existing mechanisms as a starting point, e.g., </w:t>
      </w:r>
    </w:p>
    <w:p w14:paraId="68EBAA53" w14:textId="77777777" w:rsidR="00E30E8A" w:rsidRDefault="00E30E8A" w:rsidP="00E30E8A">
      <w:pPr>
        <w:pStyle w:val="ListParagraph"/>
        <w:numPr>
          <w:ilvl w:val="1"/>
          <w:numId w:val="77"/>
        </w:numPr>
      </w:pPr>
      <w:r>
        <w:t>UE Assistance Information, details are RAN2 discussion</w:t>
      </w:r>
    </w:p>
    <w:p w14:paraId="33F2301C" w14:textId="77777777" w:rsidR="00E30E8A" w:rsidRDefault="00E30E8A" w:rsidP="00E30E8A">
      <w:pPr>
        <w:pStyle w:val="ListParagraph"/>
        <w:numPr>
          <w:ilvl w:val="1"/>
          <w:numId w:val="77"/>
        </w:numPr>
      </w:pPr>
      <w:r>
        <w:t>RRC Complete message, details are RAN2 discussion</w:t>
      </w:r>
    </w:p>
    <w:p w14:paraId="370418E1" w14:textId="77777777" w:rsidR="0087409F" w:rsidRDefault="0087409F"/>
    <w:p w14:paraId="00A8F8D5" w14:textId="77777777" w:rsidR="00500918" w:rsidRDefault="00500918" w:rsidP="00500918">
      <w:pPr>
        <w:pStyle w:val="Heading6"/>
        <w:ind w:left="1152" w:hanging="1152"/>
        <w:rPr>
          <w:sz w:val="22"/>
          <w:szCs w:val="22"/>
        </w:rPr>
      </w:pPr>
      <w:bookmarkStart w:id="120" w:name="_Hlk143526746"/>
      <w:r>
        <w:rPr>
          <w:sz w:val="22"/>
          <w:szCs w:val="22"/>
        </w:rPr>
        <w:t>[FL2] Proposal 8-7b:</w:t>
      </w:r>
    </w:p>
    <w:p w14:paraId="6D5EBDAC" w14:textId="77777777" w:rsidR="00500918" w:rsidRDefault="00500918" w:rsidP="00500918">
      <w:pPr>
        <w:pStyle w:val="ListParagraph"/>
        <w:numPr>
          <w:ilvl w:val="0"/>
          <w:numId w:val="66"/>
        </w:numPr>
        <w:spacing w:after="160"/>
        <w:jc w:val="both"/>
        <w:rPr>
          <w:bCs/>
          <w:lang w:eastAsia="zh-CN"/>
        </w:rPr>
      </w:pPr>
      <w:r>
        <w:rPr>
          <w:bCs/>
          <w:lang w:eastAsia="zh-CN"/>
        </w:rPr>
        <w:t>Model identification Type A is supported for offline model identification in model-ID-based LCM.</w:t>
      </w:r>
    </w:p>
    <w:p w14:paraId="669F5576" w14:textId="77777777" w:rsidR="00500918" w:rsidRDefault="00500918" w:rsidP="00500918">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099E7D7E" w14:textId="77777777" w:rsidR="00500918" w:rsidRPr="00A07218" w:rsidRDefault="00500918" w:rsidP="00500918">
      <w:pPr>
        <w:pStyle w:val="ListParagraph"/>
        <w:numPr>
          <w:ilvl w:val="1"/>
          <w:numId w:val="66"/>
        </w:numPr>
        <w:spacing w:after="160"/>
        <w:rPr>
          <w:color w:val="FF0000"/>
          <w:lang w:eastAsia="ko-KR"/>
        </w:rPr>
      </w:pPr>
      <w:r w:rsidRPr="00A07218">
        <w:rPr>
          <w:color w:val="FF0000"/>
        </w:rPr>
        <w:t>FFS: Using a procedure other than UE capability report</w:t>
      </w:r>
    </w:p>
    <w:p w14:paraId="2040F449" w14:textId="77777777" w:rsidR="00500918" w:rsidRDefault="00500918" w:rsidP="00500918">
      <w:pPr>
        <w:pStyle w:val="ListParagraph"/>
        <w:numPr>
          <w:ilvl w:val="0"/>
          <w:numId w:val="66"/>
        </w:numPr>
        <w:spacing w:after="160"/>
        <w:jc w:val="both"/>
        <w:rPr>
          <w:bCs/>
          <w:lang w:eastAsia="zh-CN"/>
        </w:rPr>
      </w:pPr>
      <w:r>
        <w:rPr>
          <w:bCs/>
          <w:lang w:eastAsia="zh-CN"/>
        </w:rPr>
        <w:t>Model identification Type B2 is supported to be used along with model transfer from NW to UE.</w:t>
      </w:r>
    </w:p>
    <w:p w14:paraId="76E8601F" w14:textId="77777777" w:rsidR="00500918" w:rsidRPr="00A07218" w:rsidRDefault="00500918" w:rsidP="00500918">
      <w:pPr>
        <w:pStyle w:val="ListParagraph"/>
        <w:numPr>
          <w:ilvl w:val="1"/>
          <w:numId w:val="66"/>
        </w:numPr>
        <w:spacing w:after="160"/>
        <w:jc w:val="both"/>
        <w:rPr>
          <w:bCs/>
          <w:color w:val="FF0000"/>
          <w:lang w:eastAsia="zh-CN"/>
        </w:rPr>
      </w:pPr>
      <w:r w:rsidRPr="00A07218">
        <w:rPr>
          <w:bCs/>
          <w:color w:val="FF0000"/>
          <w:lang w:eastAsia="zh-CN"/>
        </w:rPr>
        <w:t>FFS:</w:t>
      </w:r>
      <w:r>
        <w:rPr>
          <w:bCs/>
          <w:color w:val="FF0000"/>
          <w:lang w:eastAsia="zh-CN"/>
        </w:rPr>
        <w:t xml:space="preserve"> whether/how UE confirms the support of the transferred model</w:t>
      </w:r>
    </w:p>
    <w:p w14:paraId="4BBC69AA" w14:textId="77777777" w:rsidR="00500918" w:rsidRDefault="00500918" w:rsidP="00500918">
      <w:pPr>
        <w:pStyle w:val="ListParagraph"/>
        <w:numPr>
          <w:ilvl w:val="0"/>
          <w:numId w:val="66"/>
        </w:numPr>
        <w:spacing w:after="160"/>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r>
        <w:rPr>
          <w:bCs/>
          <w:lang w:eastAsia="zh-CN"/>
        </w:rPr>
        <w:t xml:space="preserve">  via Type A.</w:t>
      </w:r>
    </w:p>
    <w:p w14:paraId="162E87E3" w14:textId="77777777" w:rsidR="00500918" w:rsidRDefault="00500918" w:rsidP="00500918">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121FBCE0" w14:textId="77777777" w:rsidR="00500918" w:rsidRDefault="00500918" w:rsidP="00500918">
      <w:pPr>
        <w:pStyle w:val="ListParagraph"/>
        <w:numPr>
          <w:ilvl w:val="0"/>
          <w:numId w:val="66"/>
        </w:numPr>
        <w:spacing w:after="160"/>
        <w:jc w:val="both"/>
        <w:rPr>
          <w:bCs/>
          <w:lang w:eastAsia="zh-CN"/>
        </w:rPr>
      </w:pPr>
      <w:r w:rsidRPr="00A07218">
        <w:rPr>
          <w:bCs/>
          <w:strike/>
          <w:color w:val="FF0000"/>
          <w:lang w:eastAsia="zh-CN"/>
        </w:rPr>
        <w:t xml:space="preserve">Deprioritize </w:t>
      </w:r>
      <w:r>
        <w:rPr>
          <w:bCs/>
          <w:color w:val="FF0000"/>
          <w:lang w:eastAsia="zh-CN"/>
        </w:rPr>
        <w:t>FFS:</w:t>
      </w:r>
      <w:r w:rsidRPr="00A07218">
        <w:rPr>
          <w:bCs/>
          <w:color w:val="FF0000"/>
          <w:lang w:eastAsia="zh-CN"/>
        </w:rPr>
        <w:t xml:space="preserve"> </w:t>
      </w:r>
      <w:r>
        <w:rPr>
          <w:bCs/>
          <w:color w:val="FF0000"/>
          <w:lang w:eastAsia="zh-CN"/>
        </w:rPr>
        <w:t xml:space="preserve">use cases and support of </w:t>
      </w:r>
      <w:r>
        <w:rPr>
          <w:bCs/>
          <w:lang w:eastAsia="zh-CN"/>
        </w:rPr>
        <w:t>model identification Type B1.</w:t>
      </w:r>
    </w:p>
    <w:bookmarkEnd w:id="120"/>
    <w:p w14:paraId="414B4BD5" w14:textId="77777777" w:rsidR="00500918" w:rsidRDefault="00500918"/>
    <w:p w14:paraId="4351F435" w14:textId="77777777" w:rsidR="00500918" w:rsidRPr="00381B48" w:rsidRDefault="00500918" w:rsidP="00500918">
      <w:pPr>
        <w:keepNext/>
        <w:keepLines/>
        <w:overflowPunct w:val="0"/>
        <w:autoSpaceDE w:val="0"/>
        <w:autoSpaceDN w:val="0"/>
        <w:adjustRightInd w:val="0"/>
        <w:spacing w:before="120" w:after="180" w:line="256" w:lineRule="auto"/>
        <w:outlineLvl w:val="5"/>
        <w:rPr>
          <w:rFonts w:ascii="Arial" w:eastAsia="SimSun" w:hAnsi="Arial"/>
        </w:rPr>
      </w:pPr>
      <w:r w:rsidRPr="00381B48">
        <w:rPr>
          <w:rFonts w:ascii="Arial" w:eastAsia="SimSun" w:hAnsi="Arial"/>
        </w:rPr>
        <w:t>[FL</w:t>
      </w:r>
      <w:r>
        <w:rPr>
          <w:rFonts w:ascii="Arial" w:eastAsia="SimSun" w:hAnsi="Arial"/>
        </w:rPr>
        <w:t>2</w:t>
      </w:r>
      <w:r w:rsidRPr="00381B48">
        <w:rPr>
          <w:rFonts w:ascii="Arial" w:eastAsia="SimSun" w:hAnsi="Arial"/>
        </w:rPr>
        <w:t>] Proposal 8-1</w:t>
      </w:r>
      <w:r>
        <w:rPr>
          <w:rFonts w:ascii="Arial" w:eastAsia="SimSun" w:hAnsi="Arial"/>
        </w:rPr>
        <w:t>b</w:t>
      </w:r>
      <w:r w:rsidRPr="00381B48">
        <w:rPr>
          <w:rFonts w:ascii="Arial" w:eastAsia="SimSun" w:hAnsi="Arial"/>
        </w:rPr>
        <w:t>:</w:t>
      </w:r>
    </w:p>
    <w:p w14:paraId="3A1270F8" w14:textId="77777777" w:rsidR="00500918" w:rsidRPr="00381B48" w:rsidRDefault="00500918" w:rsidP="00500918">
      <w:p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Study the following aspects of signaling for data collection procedure related to the triggering of data collection:</w:t>
      </w:r>
    </w:p>
    <w:p w14:paraId="70849A28" w14:textId="77777777" w:rsidR="00500918" w:rsidRPr="00381B48" w:rsidRDefault="00500918" w:rsidP="00500918">
      <w:pPr>
        <w:numPr>
          <w:ilvl w:val="0"/>
          <w:numId w:val="137"/>
        </w:num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UE-initiated, for UE-side data collection</w:t>
      </w:r>
    </w:p>
    <w:p w14:paraId="2A1AD5FC" w14:textId="77777777" w:rsidR="00500918" w:rsidRPr="00381B48" w:rsidRDefault="00500918" w:rsidP="00500918">
      <w:pPr>
        <w:numPr>
          <w:ilvl w:val="1"/>
          <w:numId w:val="137"/>
        </w:num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E.g., Mechanism to request RS configuration</w:t>
      </w:r>
    </w:p>
    <w:p w14:paraId="628FFC49" w14:textId="77777777" w:rsidR="00500918" w:rsidRPr="00381B48" w:rsidRDefault="00500918" w:rsidP="00500918">
      <w:pPr>
        <w:numPr>
          <w:ilvl w:val="0"/>
          <w:numId w:val="137"/>
        </w:num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Network-initiated</w:t>
      </w:r>
    </w:p>
    <w:p w14:paraId="48CE7142" w14:textId="77777777" w:rsidR="00500918" w:rsidRPr="00381B48" w:rsidRDefault="00500918" w:rsidP="00500918">
      <w:pPr>
        <w:numPr>
          <w:ilvl w:val="0"/>
          <w:numId w:val="137"/>
        </w:numPr>
        <w:spacing w:after="160" w:line="360" w:lineRule="auto"/>
        <w:rPr>
          <w:rFonts w:ascii="Calibri" w:eastAsia="SimSun" w:hAnsi="Calibri" w:cs="Calibri"/>
          <w:bCs/>
          <w:iCs/>
          <w:strike/>
          <w:color w:val="FF0000"/>
          <w:kern w:val="2"/>
          <w:lang w:eastAsia="zh-CN"/>
          <w14:ligatures w14:val="standardContextual"/>
        </w:rPr>
      </w:pPr>
      <w:r w:rsidRPr="00381B48">
        <w:rPr>
          <w:rFonts w:ascii="Calibri" w:eastAsia="SimSun" w:hAnsi="Calibri" w:cs="Calibri"/>
          <w:bCs/>
          <w:iCs/>
          <w:strike/>
          <w:color w:val="FF0000"/>
          <w:kern w:val="2"/>
          <w:lang w:eastAsia="zh-CN"/>
          <w14:ligatures w14:val="standardContextual"/>
        </w:rPr>
        <w:t>Event-triggered based on network configuration</w:t>
      </w:r>
    </w:p>
    <w:p w14:paraId="32DBCAAB" w14:textId="77777777" w:rsidR="00500918" w:rsidRPr="00381B48" w:rsidRDefault="00500918" w:rsidP="00500918">
      <w:pPr>
        <w:numPr>
          <w:ilvl w:val="1"/>
          <w:numId w:val="137"/>
        </w:numPr>
        <w:spacing w:after="160" w:line="360" w:lineRule="auto"/>
        <w:rPr>
          <w:rFonts w:ascii="Calibri" w:eastAsia="SimSun" w:hAnsi="Calibri" w:cs="Calibri"/>
          <w:bCs/>
          <w:iCs/>
          <w:strike/>
          <w:color w:val="FF0000"/>
          <w:kern w:val="2"/>
          <w:lang w:eastAsia="zh-CN"/>
          <w14:ligatures w14:val="standardContextual"/>
        </w:rPr>
      </w:pPr>
      <w:r w:rsidRPr="00381B48">
        <w:rPr>
          <w:rFonts w:ascii="Calibri" w:eastAsia="SimSun" w:hAnsi="Calibri" w:cs="Calibri"/>
          <w:bCs/>
          <w:iCs/>
          <w:strike/>
          <w:color w:val="FF0000"/>
          <w:kern w:val="2"/>
          <w:lang w:eastAsia="zh-CN"/>
          <w14:ligatures w14:val="standardContextual"/>
        </w:rPr>
        <w:lastRenderedPageBreak/>
        <w:t>E.g., Configuration of criteria based on data quality requirement, scenario, assistance information for data categorization</w:t>
      </w:r>
    </w:p>
    <w:p w14:paraId="40777F0D" w14:textId="77777777" w:rsidR="00500918" w:rsidRDefault="00500918"/>
    <w:p w14:paraId="18C7275F" w14:textId="77777777" w:rsidR="00500918" w:rsidRDefault="00500918" w:rsidP="00500918">
      <w:pPr>
        <w:pStyle w:val="Heading6"/>
        <w:ind w:left="1152" w:hanging="1152"/>
        <w:rPr>
          <w:sz w:val="22"/>
          <w:szCs w:val="22"/>
        </w:rPr>
      </w:pPr>
      <w:r>
        <w:rPr>
          <w:sz w:val="22"/>
          <w:szCs w:val="22"/>
        </w:rPr>
        <w:t>[FL2] Proposal 8-2b</w:t>
      </w:r>
    </w:p>
    <w:p w14:paraId="2B3E1E49" w14:textId="77777777" w:rsidR="00500918" w:rsidRPr="00381B48" w:rsidRDefault="00500918" w:rsidP="00500918">
      <w:pPr>
        <w:spacing w:after="160" w:line="360" w:lineRule="auto"/>
        <w:rPr>
          <w:rFonts w:ascii="Calibri" w:eastAsia="SimSun" w:hAnsi="Calibri" w:cs="Calibri"/>
          <w:bCs/>
          <w:i/>
          <w:kern w:val="2"/>
          <w:lang w:eastAsia="zh-CN"/>
          <w14:ligatures w14:val="standardContextual"/>
        </w:rPr>
      </w:pPr>
      <w:r w:rsidRPr="00381B48">
        <w:rPr>
          <w:rFonts w:ascii="Calibri" w:eastAsia="SimSun" w:hAnsi="Calibri" w:cs="Calibri"/>
          <w:bCs/>
          <w:i/>
          <w:kern w:val="2"/>
          <w:lang w:eastAsia="zh-CN"/>
          <w14:ligatures w14:val="standardContextual"/>
        </w:rPr>
        <w:t>FL notes: Several companies’ comments on removing RRC/LPP from the first bullet. If so, the first bullet becomes the same as previous agreement, hence deleted in the updated proposal.</w:t>
      </w:r>
    </w:p>
    <w:p w14:paraId="091CA7E5" w14:textId="77777777" w:rsidR="00500918" w:rsidRPr="00381B48" w:rsidRDefault="00500918" w:rsidP="00500918">
      <w:pPr>
        <w:spacing w:after="160" w:line="360" w:lineRule="auto"/>
        <w:rPr>
          <w:rFonts w:ascii="Calibri" w:eastAsia="SimSun" w:hAnsi="Calibri" w:cs="Calibri"/>
          <w:bCs/>
          <w:iCs/>
          <w:kern w:val="2"/>
          <w:lang w:eastAsia="zh-CN"/>
          <w14:ligatures w14:val="standardContextual"/>
        </w:rPr>
      </w:pPr>
      <w:r w:rsidRPr="00381B48">
        <w:rPr>
          <w:rFonts w:ascii="Calibri" w:eastAsia="SimSun" w:hAnsi="Calibri" w:cs="Calibri"/>
          <w:bCs/>
          <w:iCs/>
          <w:kern w:val="2"/>
          <w:lang w:eastAsia="zh-CN"/>
          <w14:ligatures w14:val="standardContextual"/>
        </w:rPr>
        <w:t>Further clarification on functionality terminology:</w:t>
      </w:r>
    </w:p>
    <w:p w14:paraId="2B61B9B6" w14:textId="77777777" w:rsidR="00500918" w:rsidRPr="00381B48" w:rsidRDefault="00500918" w:rsidP="00500918">
      <w:pPr>
        <w:pStyle w:val="ListParagraph"/>
        <w:numPr>
          <w:ilvl w:val="0"/>
          <w:numId w:val="138"/>
        </w:numPr>
        <w:spacing w:after="160"/>
        <w:rPr>
          <w:strike/>
          <w:color w:val="FF0000"/>
        </w:rPr>
      </w:pPr>
      <w:r w:rsidRPr="00381B48">
        <w:rPr>
          <w:strike/>
          <w:color w:val="FF0000"/>
        </w:rPr>
        <w:t>Functionality refers to an AI/ML-enabled Feature/FG enabled by configuration(s), where configurations are the conditions in forms of RRC/LPP IE(s) reported by UE capability.</w:t>
      </w:r>
    </w:p>
    <w:p w14:paraId="5F1E3376" w14:textId="77777777" w:rsidR="00500918" w:rsidRPr="00381B48" w:rsidRDefault="00500918" w:rsidP="00500918">
      <w:pPr>
        <w:pStyle w:val="ListParagraph"/>
        <w:numPr>
          <w:ilvl w:val="0"/>
          <w:numId w:val="138"/>
        </w:numPr>
        <w:spacing w:after="160"/>
        <w:rPr>
          <w:strike/>
          <w:color w:val="FF0000"/>
        </w:rPr>
      </w:pPr>
      <w:r w:rsidRPr="00381B48">
        <w:rPr>
          <w:strike/>
          <w:color w:val="FF0000"/>
        </w:rPr>
        <w:t>A functionality refers to a specific configuration of the Feature/FG or a set of configurations of Feature/FG and may serve as a unit of activation/deactivation/switching in functionality-based LCM.</w:t>
      </w:r>
    </w:p>
    <w:p w14:paraId="24A9267D" w14:textId="77777777" w:rsidR="00500918" w:rsidRPr="00381B48" w:rsidRDefault="00500918" w:rsidP="00500918">
      <w:pPr>
        <w:pStyle w:val="ListParagraph"/>
        <w:numPr>
          <w:ilvl w:val="0"/>
          <w:numId w:val="138"/>
        </w:numPr>
        <w:rPr>
          <w:color w:val="FF0000"/>
        </w:rPr>
      </w:pPr>
      <w:r w:rsidRPr="00381B48">
        <w:rPr>
          <w:color w:val="FF0000"/>
        </w:rPr>
        <w:t xml:space="preserve">Identified functionalities: functionalities corresponding to conditions indicated by UE capability </w:t>
      </w:r>
    </w:p>
    <w:p w14:paraId="08363D1D" w14:textId="77777777" w:rsidR="00500918" w:rsidRDefault="00500918" w:rsidP="00500918">
      <w:pPr>
        <w:pStyle w:val="ListParagraph"/>
        <w:numPr>
          <w:ilvl w:val="0"/>
          <w:numId w:val="138"/>
        </w:numPr>
        <w:spacing w:after="160"/>
      </w:pPr>
      <w:r>
        <w:t>Configured functionalities: functionalities that are configured by the NW among identified functionalities</w:t>
      </w:r>
    </w:p>
    <w:p w14:paraId="23D341C0" w14:textId="77777777" w:rsidR="00500918" w:rsidRDefault="00500918" w:rsidP="00500918">
      <w:pPr>
        <w:pStyle w:val="ListParagraph"/>
        <w:numPr>
          <w:ilvl w:val="0"/>
          <w:numId w:val="138"/>
        </w:numPr>
        <w:spacing w:after="160"/>
      </w:pPr>
      <w:r>
        <w:t xml:space="preserve">Applicable functionalities: functionalities that are </w:t>
      </w:r>
      <w:r w:rsidRPr="00381B48">
        <w:rPr>
          <w:strike/>
          <w:color w:val="FF0000"/>
        </w:rPr>
        <w:t>currently</w:t>
      </w:r>
      <w:r w:rsidRPr="00381B48">
        <w:rPr>
          <w:color w:val="FF0000"/>
        </w:rPr>
        <w:t xml:space="preserve"> reported as </w:t>
      </w:r>
      <w:r>
        <w:t>applicable at the UE among identified functionalities</w:t>
      </w:r>
    </w:p>
    <w:p w14:paraId="333B4622" w14:textId="77777777" w:rsidR="0087409F" w:rsidRDefault="0087409F"/>
    <w:p w14:paraId="16E00030" w14:textId="77777777" w:rsidR="00500918" w:rsidRPr="00E277F1" w:rsidRDefault="00500918" w:rsidP="00500918">
      <w:pPr>
        <w:pStyle w:val="Heading6"/>
        <w:ind w:left="1152" w:hanging="1152"/>
        <w:rPr>
          <w:rFonts w:cs="Arial"/>
          <w:sz w:val="22"/>
          <w:szCs w:val="22"/>
          <w:lang w:val="en-US"/>
        </w:rPr>
      </w:pPr>
      <w:bookmarkStart w:id="121" w:name="_Hlk143526788"/>
      <w:r w:rsidRPr="00E277F1">
        <w:rPr>
          <w:rFonts w:cs="Arial"/>
          <w:sz w:val="22"/>
          <w:szCs w:val="22"/>
        </w:rPr>
        <w:t>[FL</w:t>
      </w:r>
      <w:r>
        <w:rPr>
          <w:sz w:val="22"/>
          <w:szCs w:val="22"/>
        </w:rPr>
        <w:t>2</w:t>
      </w:r>
      <w:r w:rsidRPr="00E277F1">
        <w:rPr>
          <w:rFonts w:cs="Arial"/>
          <w:sz w:val="22"/>
          <w:szCs w:val="22"/>
        </w:rPr>
        <w:t>] Proposed Conclusion 8-</w:t>
      </w:r>
      <w:r>
        <w:rPr>
          <w:sz w:val="22"/>
          <w:szCs w:val="22"/>
        </w:rPr>
        <w:t>8b</w:t>
      </w:r>
      <w:r w:rsidRPr="00E277F1">
        <w:rPr>
          <w:rFonts w:cs="Arial"/>
          <w:sz w:val="22"/>
          <w:szCs w:val="22"/>
        </w:rPr>
        <w:t>:</w:t>
      </w:r>
    </w:p>
    <w:p w14:paraId="2A73E5BE" w14:textId="77777777" w:rsidR="00500918" w:rsidRPr="00E277F1" w:rsidRDefault="00500918" w:rsidP="00500918">
      <w:pPr>
        <w:rPr>
          <w:rFonts w:cstheme="minorHAnsi"/>
          <w:lang w:val="en-GB"/>
        </w:rPr>
      </w:pPr>
      <w:r w:rsidRPr="00E277F1">
        <w:rPr>
          <w:rFonts w:cstheme="minorHAnsi"/>
          <w:lang w:val="en-GB"/>
        </w:rPr>
        <w:t>Conclude that model ID in RAN1 discussion may or may not be globally unique, and different types of model IDs may be created for a single model for various LCM purposes. For example,</w:t>
      </w:r>
    </w:p>
    <w:p w14:paraId="3B4163A0" w14:textId="77777777" w:rsidR="00500918" w:rsidRPr="00E277F1" w:rsidRDefault="00500918" w:rsidP="00500918">
      <w:pPr>
        <w:pStyle w:val="ListParagraph"/>
        <w:numPr>
          <w:ilvl w:val="0"/>
          <w:numId w:val="80"/>
        </w:numPr>
        <w:spacing w:after="160"/>
        <w:rPr>
          <w:rFonts w:cstheme="minorHAnsi"/>
          <w:lang w:val="en-GB"/>
        </w:rPr>
      </w:pPr>
      <w:r w:rsidRPr="00E277F1">
        <w:rPr>
          <w:rFonts w:cstheme="minorHAnsi"/>
          <w:lang w:val="en-GB"/>
        </w:rPr>
        <w:t>A global model ID may be utilized during model identification</w:t>
      </w:r>
      <w:r>
        <w:rPr>
          <w:rFonts w:cstheme="minorHAnsi"/>
          <w:lang w:val="en-GB"/>
        </w:rPr>
        <w:t xml:space="preserve"> </w:t>
      </w:r>
      <w:r w:rsidRPr="00E277F1">
        <w:rPr>
          <w:rFonts w:cstheme="minorHAnsi"/>
          <w:lang w:val="en-GB"/>
        </w:rPr>
        <w:t>to identify a model without duplication and for model transfer.</w:t>
      </w:r>
    </w:p>
    <w:p w14:paraId="5697C69E" w14:textId="77777777" w:rsidR="00500918" w:rsidRPr="004D6754" w:rsidRDefault="00500918" w:rsidP="00500918">
      <w:pPr>
        <w:pStyle w:val="ListParagraph"/>
        <w:numPr>
          <w:ilvl w:val="0"/>
          <w:numId w:val="80"/>
        </w:numPr>
        <w:spacing w:after="160"/>
        <w:rPr>
          <w:rFonts w:cstheme="minorHAnsi"/>
          <w:lang w:val="en-GB"/>
        </w:rPr>
      </w:pPr>
      <w:r w:rsidRPr="00E277F1">
        <w:rPr>
          <w:rFonts w:cstheme="minorHAnsi"/>
          <w:lang w:val="en-GB"/>
        </w:rPr>
        <w:t>A locally unique model ID may be sufficient for model activation, deactivation, switching, fallback, and monitoring</w:t>
      </w:r>
      <w:r>
        <w:rPr>
          <w:rFonts w:cstheme="minorHAnsi"/>
          <w:lang w:val="en-GB"/>
        </w:rPr>
        <w:t xml:space="preserve">, </w:t>
      </w:r>
      <w:r>
        <w:rPr>
          <w:color w:val="FF0000"/>
          <w:lang w:val="en-GB"/>
        </w:rPr>
        <w:t>at least for signalling overhead savin</w:t>
      </w:r>
      <w:r w:rsidRPr="004D6754">
        <w:rPr>
          <w:rFonts w:cstheme="minorHAnsi"/>
          <w:color w:val="FF0000"/>
          <w:lang w:val="en-GB"/>
        </w:rPr>
        <w:t>g purposes</w:t>
      </w:r>
      <w:r w:rsidRPr="004D6754">
        <w:rPr>
          <w:rFonts w:cstheme="minorHAnsi"/>
          <w:lang w:val="en-GB"/>
        </w:rPr>
        <w:t>.</w:t>
      </w:r>
    </w:p>
    <w:p w14:paraId="17AB7EE8" w14:textId="77777777" w:rsidR="00500918" w:rsidRPr="004D6754" w:rsidRDefault="00500918" w:rsidP="00500918">
      <w:pPr>
        <w:spacing w:line="360" w:lineRule="auto"/>
        <w:rPr>
          <w:rFonts w:cstheme="minorHAnsi"/>
          <w:lang w:val="en-GB"/>
        </w:rPr>
      </w:pPr>
      <w:r w:rsidRPr="004D6754">
        <w:rPr>
          <w:rFonts w:cstheme="minorHAnsi"/>
          <w:lang w:val="en-GB"/>
        </w:rPr>
        <w:t>Details can be studied in the WI phase.</w:t>
      </w:r>
    </w:p>
    <w:bookmarkEnd w:id="121"/>
    <w:p w14:paraId="29304627" w14:textId="77777777" w:rsidR="00500918" w:rsidRPr="004D6754" w:rsidRDefault="00500918" w:rsidP="00500918">
      <w:pPr>
        <w:rPr>
          <w:rFonts w:cstheme="minorHAnsi"/>
          <w:lang w:val="en-GB"/>
        </w:rPr>
      </w:pPr>
    </w:p>
    <w:p w14:paraId="529AF6D1" w14:textId="77777777" w:rsidR="00500918" w:rsidRPr="004D6754" w:rsidRDefault="00500918" w:rsidP="00500918">
      <w:pPr>
        <w:pStyle w:val="Heading6"/>
        <w:ind w:left="1152" w:hanging="1152"/>
        <w:rPr>
          <w:rFonts w:cs="Arial"/>
          <w:sz w:val="22"/>
          <w:szCs w:val="22"/>
          <w:lang w:val="en-US"/>
        </w:rPr>
      </w:pPr>
      <w:bookmarkStart w:id="122" w:name="_Hlk143526951"/>
      <w:r w:rsidRPr="004D6754">
        <w:rPr>
          <w:rFonts w:cs="Arial"/>
          <w:sz w:val="22"/>
          <w:szCs w:val="22"/>
        </w:rPr>
        <w:t>[FL</w:t>
      </w:r>
      <w:r>
        <w:rPr>
          <w:sz w:val="22"/>
          <w:szCs w:val="22"/>
        </w:rPr>
        <w:t>2</w:t>
      </w:r>
      <w:r w:rsidRPr="004D6754">
        <w:rPr>
          <w:rFonts w:cs="Arial"/>
          <w:sz w:val="22"/>
          <w:szCs w:val="22"/>
        </w:rPr>
        <w:t>] Proposal 8-11b:</w:t>
      </w:r>
    </w:p>
    <w:p w14:paraId="1DFB99F4" w14:textId="77777777" w:rsidR="00500918" w:rsidRDefault="00500918" w:rsidP="00500918">
      <w:pPr>
        <w:pStyle w:val="ListParagraph"/>
        <w:numPr>
          <w:ilvl w:val="0"/>
          <w:numId w:val="95"/>
        </w:numPr>
        <w:spacing w:after="160"/>
      </w:pPr>
      <w:r>
        <w:t>For UE side and UE part of two-sided models, study</w:t>
      </w:r>
    </w:p>
    <w:p w14:paraId="584DD9F0" w14:textId="77777777" w:rsidR="00500918" w:rsidRDefault="00500918" w:rsidP="00500918">
      <w:pPr>
        <w:pStyle w:val="ListParagraph"/>
        <w:numPr>
          <w:ilvl w:val="1"/>
          <w:numId w:val="95"/>
        </w:numPr>
        <w:spacing w:after="160"/>
      </w:pPr>
      <w:r>
        <w:lastRenderedPageBreak/>
        <w:t>Processing time and delay requirement for the model/functionality activation, deactivation, switching, fallback, and model delivery/transfer</w:t>
      </w:r>
    </w:p>
    <w:p w14:paraId="3DAEC426" w14:textId="77777777" w:rsidR="00500918" w:rsidRDefault="00500918" w:rsidP="00500918">
      <w:pPr>
        <w:pStyle w:val="ListParagraph"/>
        <w:numPr>
          <w:ilvl w:val="1"/>
          <w:numId w:val="95"/>
        </w:numPr>
        <w:spacing w:after="160"/>
      </w:pPr>
      <w:r>
        <w:t xml:space="preserve">Methods for functionality/model switching (including transparent model switching at UE) with </w:t>
      </w:r>
      <w:r w:rsidRPr="00512093">
        <w:rPr>
          <w:color w:val="FF0000"/>
        </w:rPr>
        <w:t xml:space="preserve">no or </w:t>
      </w:r>
      <w:r>
        <w:t xml:space="preserve">minimum interruptions </w:t>
      </w:r>
    </w:p>
    <w:p w14:paraId="74A7B839" w14:textId="77777777" w:rsidR="00500918" w:rsidRDefault="00500918" w:rsidP="00500918">
      <w:pPr>
        <w:pStyle w:val="ListParagraph"/>
        <w:numPr>
          <w:ilvl w:val="1"/>
          <w:numId w:val="95"/>
        </w:numPr>
        <w:spacing w:after="160"/>
      </w:pPr>
      <w:r>
        <w:t>Processing capability for concurrently activated AI/ML models/functionalities.</w:t>
      </w:r>
    </w:p>
    <w:p w14:paraId="61535B6A" w14:textId="77777777" w:rsidR="00500918" w:rsidRDefault="00500918" w:rsidP="00500918">
      <w:pPr>
        <w:pStyle w:val="ListParagraph"/>
        <w:numPr>
          <w:ilvl w:val="1"/>
          <w:numId w:val="95"/>
        </w:numPr>
        <w:spacing w:after="160"/>
        <w:rPr>
          <w:color w:val="FF0000"/>
          <w:lang w:eastAsia="ko-KR"/>
        </w:rPr>
      </w:pPr>
      <w:r>
        <w:rPr>
          <w:color w:val="FF0000"/>
          <w:lang w:eastAsia="zh-CN"/>
        </w:rPr>
        <w:t>The study may be performed at corresponding WG(s).</w:t>
      </w:r>
    </w:p>
    <w:p w14:paraId="55E6E353" w14:textId="77777777" w:rsidR="00500918" w:rsidRDefault="00500918" w:rsidP="00500918">
      <w:pPr>
        <w:pStyle w:val="ListParagraph"/>
        <w:numPr>
          <w:ilvl w:val="1"/>
          <w:numId w:val="95"/>
        </w:numPr>
        <w:spacing w:after="160"/>
        <w:rPr>
          <w:strike/>
          <w:color w:val="FF0000"/>
        </w:rPr>
      </w:pPr>
      <w:r>
        <w:rPr>
          <w:strike/>
          <w:color w:val="FF0000"/>
        </w:rPr>
        <w:t>Consider to introduce AI/ML processing unit (APU) to avoid excessive number of simultaneous AI/ML processing at UE side</w:t>
      </w:r>
    </w:p>
    <w:bookmarkEnd w:id="122"/>
    <w:p w14:paraId="71C7CB17" w14:textId="77777777" w:rsidR="00500918" w:rsidRPr="00500918" w:rsidRDefault="00500918"/>
    <w:p w14:paraId="277BBC33" w14:textId="77777777" w:rsidR="00500918" w:rsidRDefault="00500918"/>
    <w:p w14:paraId="13C7B4EB" w14:textId="7C6D1EAA" w:rsidR="00500918" w:rsidRPr="008E6007" w:rsidRDefault="00500918" w:rsidP="00500918">
      <w:pPr>
        <w:pStyle w:val="Heading6"/>
        <w:ind w:left="1152" w:hanging="1152"/>
        <w:rPr>
          <w:lang w:val="en-US"/>
        </w:rPr>
      </w:pPr>
      <w:r>
        <w:t>Discussion 8-20</w:t>
      </w:r>
      <w:r>
        <w:t>b</w:t>
      </w:r>
      <w:r>
        <w:t>:</w:t>
      </w:r>
    </w:p>
    <w:p w14:paraId="6F7461A7" w14:textId="77777777" w:rsidR="00500918" w:rsidRPr="00500918" w:rsidRDefault="00500918" w:rsidP="00500918">
      <w:pPr>
        <w:spacing w:after="160" w:line="256" w:lineRule="auto"/>
        <w:rPr>
          <w:rFonts w:ascii="Calibri" w:eastAsia="SimSun" w:hAnsi="Calibri" w:cs="Arial"/>
          <w:i/>
          <w:iCs/>
          <w:kern w:val="2"/>
          <w:highlight w:val="yellow"/>
          <w:lang w:eastAsia="ko-KR"/>
          <w14:ligatures w14:val="standardContextual"/>
        </w:rPr>
      </w:pPr>
      <w:r w:rsidRPr="00500918">
        <w:rPr>
          <w:rFonts w:ascii="Calibri" w:eastAsia="SimSun" w:hAnsi="Calibri" w:cs="Arial"/>
          <w:i/>
          <w:iCs/>
          <w:kern w:val="2"/>
          <w:highlight w:val="yellow"/>
          <w:lang w:eastAsia="ko-KR"/>
          <w14:ligatures w14:val="standardContextual"/>
        </w:rPr>
        <w:t>Decision by NW</w:t>
      </w:r>
    </w:p>
    <w:p w14:paraId="5ED3378B" w14:textId="77777777" w:rsidR="00500918" w:rsidRPr="00500918" w:rsidRDefault="00500918" w:rsidP="00500918">
      <w:pPr>
        <w:pStyle w:val="ListParagraph"/>
        <w:numPr>
          <w:ilvl w:val="0"/>
          <w:numId w:val="56"/>
        </w:numPr>
        <w:spacing w:after="160" w:line="256" w:lineRule="auto"/>
        <w:rPr>
          <w:rFonts w:ascii="Calibri" w:eastAsia="SimSun" w:hAnsi="Calibri" w:cs="Arial"/>
          <w:i/>
          <w:iCs/>
          <w:kern w:val="2"/>
          <w:lang w:eastAsia="ko-KR"/>
          <w14:ligatures w14:val="standardContextual"/>
        </w:rPr>
      </w:pPr>
      <w:r w:rsidRPr="00500918">
        <w:rPr>
          <w:rFonts w:ascii="Calibri" w:eastAsia="SimSun" w:hAnsi="Calibri" w:cs="Arial"/>
          <w:i/>
          <w:iCs/>
          <w:kern w:val="2"/>
          <w:highlight w:val="yellow"/>
          <w:lang w:eastAsia="ko-KR"/>
          <w14:ligatures w14:val="standardContextual"/>
        </w:rPr>
        <w:t xml:space="preserve">KPI at UE (measurement </w:t>
      </w:r>
      <w:r w:rsidRPr="00500918">
        <w:rPr>
          <w:rFonts w:eastAsia="SimSun" w:cs="Arial"/>
          <w:i/>
          <w:iCs/>
          <w:kern w:val="2"/>
          <w:highlight w:val="yellow"/>
          <w:lang w:eastAsia="ko-KR"/>
          <w14:ligatures w14:val="standardContextual"/>
        </w:rPr>
        <w:t xml:space="preserve">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KPI calc 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reporting KPI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decision at another entity)</w:t>
      </w:r>
    </w:p>
    <w:p w14:paraId="6806B911" w14:textId="77777777" w:rsidR="00500918" w:rsidRPr="00500918" w:rsidRDefault="00500918" w:rsidP="00500918">
      <w:pPr>
        <w:pStyle w:val="ListParagraph"/>
        <w:numPr>
          <w:ilvl w:val="0"/>
          <w:numId w:val="56"/>
        </w:numPr>
        <w:spacing w:after="160" w:line="256" w:lineRule="auto"/>
        <w:rPr>
          <w:rFonts w:eastAsia="SimSun" w:cs="Arial"/>
          <w:i/>
          <w:iCs/>
          <w:kern w:val="2"/>
          <w:lang w:eastAsia="ko-KR"/>
          <w14:ligatures w14:val="standardContextual"/>
        </w:rPr>
      </w:pPr>
      <w:r w:rsidRPr="00500918">
        <w:rPr>
          <w:rFonts w:ascii="Calibri" w:eastAsia="SimSun" w:hAnsi="Calibri" w:cs="Arial"/>
          <w:i/>
          <w:iCs/>
          <w:kern w:val="2"/>
          <w:highlight w:val="yellow"/>
          <w:lang w:eastAsia="ko-KR"/>
          <w14:ligatures w14:val="standardContextual"/>
        </w:rPr>
        <w:t xml:space="preserve">KPI at NW/OTT (measurement </w:t>
      </w:r>
      <w:r w:rsidRPr="00500918">
        <w:rPr>
          <w:rFonts w:eastAsia="SimSun" w:cs="Arial"/>
          <w:i/>
          <w:iCs/>
          <w:kern w:val="2"/>
          <w:highlight w:val="yellow"/>
          <w:lang w:eastAsia="ko-KR"/>
          <w14:ligatures w14:val="standardContextual"/>
        </w:rPr>
        <w:t xml:space="preserve">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report measurement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KPI calc at NW/OTT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decision at NW/OTT)</w:t>
      </w:r>
    </w:p>
    <w:p w14:paraId="64F6BEC1" w14:textId="77777777" w:rsidR="00500918" w:rsidRPr="00500918" w:rsidRDefault="00500918" w:rsidP="00500918">
      <w:pPr>
        <w:spacing w:after="160" w:line="256" w:lineRule="auto"/>
        <w:rPr>
          <w:rFonts w:ascii="Calibri" w:eastAsia="SimSun" w:hAnsi="Calibri" w:cs="Arial"/>
          <w:i/>
          <w:iCs/>
          <w:kern w:val="2"/>
          <w:highlight w:val="yellow"/>
          <w:lang w:eastAsia="ko-KR"/>
          <w14:ligatures w14:val="standardContextual"/>
        </w:rPr>
      </w:pPr>
      <w:r w:rsidRPr="00500918">
        <w:rPr>
          <w:rFonts w:ascii="Calibri" w:eastAsia="SimSun" w:hAnsi="Calibri" w:cs="Arial"/>
          <w:i/>
          <w:iCs/>
          <w:kern w:val="2"/>
          <w:highlight w:val="yellow"/>
          <w:lang w:eastAsia="ko-KR"/>
          <w14:ligatures w14:val="standardContextual"/>
        </w:rPr>
        <w:t>Decision by UE</w:t>
      </w:r>
    </w:p>
    <w:p w14:paraId="6900DC6F" w14:textId="77777777" w:rsidR="00500918" w:rsidRPr="00500918" w:rsidRDefault="00500918" w:rsidP="00500918">
      <w:pPr>
        <w:pStyle w:val="ListParagraph"/>
        <w:numPr>
          <w:ilvl w:val="0"/>
          <w:numId w:val="56"/>
        </w:numPr>
        <w:spacing w:after="160" w:line="256" w:lineRule="auto"/>
        <w:rPr>
          <w:rFonts w:ascii="Calibri" w:eastAsia="SimSun" w:hAnsi="Calibri" w:cs="Arial"/>
          <w:i/>
          <w:iCs/>
          <w:kern w:val="2"/>
          <w:lang w:eastAsia="ko-KR"/>
          <w14:ligatures w14:val="standardContextual"/>
        </w:rPr>
      </w:pPr>
      <w:r w:rsidRPr="00500918">
        <w:rPr>
          <w:rFonts w:ascii="Calibri" w:eastAsia="SimSun" w:hAnsi="Calibri" w:cs="Arial"/>
          <w:i/>
          <w:iCs/>
          <w:kern w:val="2"/>
          <w:highlight w:val="yellow"/>
          <w:lang w:eastAsia="ko-KR"/>
          <w14:ligatures w14:val="standardContextual"/>
        </w:rPr>
        <w:t xml:space="preserve">KPI at UE (measurement </w:t>
      </w:r>
      <w:r w:rsidRPr="00500918">
        <w:rPr>
          <w:rFonts w:eastAsia="SimSun" w:cs="Arial"/>
          <w:i/>
          <w:iCs/>
          <w:kern w:val="2"/>
          <w:highlight w:val="yellow"/>
          <w:lang w:eastAsia="ko-KR"/>
          <w14:ligatures w14:val="standardContextual"/>
        </w:rPr>
        <w:t xml:space="preserve">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KPI calc at UE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reporting KPI </w:t>
      </w:r>
      <w:r w:rsidRPr="00500918">
        <w:rPr>
          <w:i/>
          <w:iCs/>
          <w:highlight w:val="yellow"/>
          <w:lang w:eastAsia="ko-KR"/>
        </w:rPr>
        <w:sym w:font="Wingdings" w:char="F0E0"/>
      </w:r>
      <w:r w:rsidRPr="00500918">
        <w:rPr>
          <w:rFonts w:ascii="Calibri" w:eastAsia="SimSun" w:hAnsi="Calibri" w:cs="Arial"/>
          <w:i/>
          <w:iCs/>
          <w:kern w:val="2"/>
          <w:highlight w:val="yellow"/>
          <w:lang w:eastAsia="ko-KR"/>
          <w14:ligatures w14:val="standardContextual"/>
        </w:rPr>
        <w:t xml:space="preserve"> decision at </w:t>
      </w:r>
      <w:r w:rsidRPr="00500918">
        <w:rPr>
          <w:rFonts w:eastAsia="SimSun" w:cs="Arial"/>
          <w:i/>
          <w:iCs/>
          <w:kern w:val="2"/>
          <w:highlight w:val="yellow"/>
          <w:lang w:eastAsia="ko-KR"/>
          <w14:ligatures w14:val="standardContextual"/>
        </w:rPr>
        <w:t>UE</w:t>
      </w:r>
      <w:r w:rsidRPr="00500918">
        <w:rPr>
          <w:rFonts w:ascii="Calibri" w:eastAsia="SimSun" w:hAnsi="Calibri" w:cs="Arial"/>
          <w:i/>
          <w:iCs/>
          <w:kern w:val="2"/>
          <w:highlight w:val="yellow"/>
          <w:lang w:eastAsia="ko-KR"/>
          <w14:ligatures w14:val="standardContextual"/>
        </w:rPr>
        <w:t>)</w:t>
      </w:r>
    </w:p>
    <w:p w14:paraId="611584DC" w14:textId="77777777" w:rsidR="00500918" w:rsidRPr="008E6007" w:rsidRDefault="00500918" w:rsidP="00500918">
      <w:pPr>
        <w:spacing w:after="160" w:line="256" w:lineRule="auto"/>
        <w:rPr>
          <w:rFonts w:ascii="Calibri" w:eastAsia="SimSun" w:hAnsi="Calibri" w:cs="Arial"/>
          <w:kern w:val="2"/>
          <w:lang w:eastAsia="ko-KR"/>
          <w14:ligatures w14:val="standardContextual"/>
        </w:rPr>
      </w:pPr>
      <w:r w:rsidRPr="008E6007">
        <w:rPr>
          <w:rFonts w:ascii="Calibri" w:eastAsia="SimSun" w:hAnsi="Calibri" w:cs="Arial"/>
          <w:kern w:val="2"/>
          <w:lang w:eastAsia="ko-KR"/>
          <w14:ligatures w14:val="standardContextual"/>
        </w:rPr>
        <w:t>RAN2’s wording of (real-time) monitoring, model monitoring at the NW side, model monitoring at the UE side is ambiguous and needs clarification. Below is RAN1’s interpretation in RAN1’s reply to RAN2.</w:t>
      </w:r>
    </w:p>
    <w:p w14:paraId="1196D367" w14:textId="77777777" w:rsidR="00500918" w:rsidRPr="008E6007"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8E6007">
        <w:rPr>
          <w:rFonts w:ascii="Calibri" w:eastAsia="SimSun" w:hAnsi="Calibri" w:cs="Arial"/>
          <w:kern w:val="2"/>
          <w:lang w:eastAsia="ko-KR"/>
          <w14:ligatures w14:val="standardContextual"/>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6238C3F9" w14:textId="77777777" w:rsidR="00500918" w:rsidRPr="008E6007"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8E6007">
        <w:rPr>
          <w:rFonts w:ascii="Calibri" w:eastAsia="SimSun" w:hAnsi="Calibri" w:cs="Arial"/>
          <w:kern w:val="2"/>
          <w:lang w:eastAsia="ko-KR"/>
          <w14:ligatures w14:val="standardContextual"/>
        </w:rPr>
        <w:t>Therefore, model monitoring at the NW/UE side means that NW/UE, respectively, calculates the KPI/metric; the entity that makes the LCM decisions may be different from the entity calculating the KPI/metric.</w:t>
      </w:r>
    </w:p>
    <w:p w14:paraId="36C31215" w14:textId="77777777" w:rsidR="00500918" w:rsidRPr="008E6007"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8E6007">
        <w:rPr>
          <w:rFonts w:ascii="Calibri" w:eastAsia="SimSun" w:hAnsi="Calibri" w:cs="Arial"/>
          <w:kern w:val="2"/>
          <w:lang w:eastAsia="ko-KR"/>
          <w14:ligatures w14:val="standardContextual"/>
        </w:rPr>
        <w:t xml:space="preserve">Therefore, the latency for monitoring is defined as time from measurement to reporting of </w:t>
      </w:r>
      <w:r w:rsidRPr="008E6007">
        <w:rPr>
          <w:rFonts w:ascii="Calibri" w:eastAsia="SimSun" w:hAnsi="Calibri" w:cs="Arial"/>
          <w:strike/>
          <w:color w:val="FF0000"/>
          <w:kern w:val="2"/>
          <w:lang w:eastAsia="ko-KR"/>
          <w14:ligatures w14:val="standardContextual"/>
        </w:rPr>
        <w:t>measurement</w:t>
      </w:r>
      <w:r>
        <w:rPr>
          <w:rFonts w:ascii="Calibri" w:eastAsia="SimSun" w:hAnsi="Calibri" w:cs="Arial"/>
          <w:color w:val="FF0000"/>
          <w:kern w:val="2"/>
          <w:lang w:eastAsia="ko-KR"/>
          <w14:ligatures w14:val="standardContextual"/>
        </w:rPr>
        <w:t xml:space="preserve"> </w:t>
      </w:r>
      <w:r w:rsidRPr="008E6007">
        <w:rPr>
          <w:rFonts w:ascii="Calibri" w:eastAsia="SimSun" w:hAnsi="Calibri" w:cs="Arial"/>
          <w:color w:val="FF0000"/>
          <w:kern w:val="2"/>
          <w:lang w:eastAsia="ko-KR"/>
          <w14:ligatures w14:val="standardContextual"/>
        </w:rPr>
        <w:t>KPI</w:t>
      </w:r>
      <w:r>
        <w:rPr>
          <w:rFonts w:ascii="Calibri" w:eastAsia="SimSun" w:hAnsi="Calibri" w:cs="Arial"/>
          <w:color w:val="FF0000"/>
          <w:kern w:val="2"/>
          <w:lang w:eastAsia="ko-KR"/>
          <w14:ligatures w14:val="standardContextual"/>
        </w:rPr>
        <w:t>/metric</w:t>
      </w:r>
      <w:r w:rsidRPr="008E6007">
        <w:rPr>
          <w:rFonts w:ascii="Calibri" w:eastAsia="SimSun" w:hAnsi="Calibri" w:cs="Arial"/>
          <w:kern w:val="2"/>
          <w:lang w:eastAsia="ko-KR"/>
          <w14:ligatures w14:val="standardContextual"/>
        </w:rPr>
        <w:t>. That is, it includes the time taken for KPI/metric calculations and reporting; it does not include time from reporting to LCM decision/action.</w:t>
      </w:r>
    </w:p>
    <w:p w14:paraId="7499754F" w14:textId="77777777" w:rsidR="00500918" w:rsidRDefault="00500918" w:rsidP="00500918">
      <w:pPr>
        <w:spacing w:line="360" w:lineRule="auto"/>
        <w:rPr>
          <w:rFonts w:eastAsia="SimSun" w:cstheme="minorHAnsi"/>
          <w:bCs/>
          <w:iCs/>
          <w:lang w:eastAsia="zh-CN"/>
        </w:rPr>
      </w:pPr>
    </w:p>
    <w:p w14:paraId="3985A293" w14:textId="086A2B5E" w:rsidR="00500918" w:rsidRDefault="00500918" w:rsidP="00500918">
      <w:pPr>
        <w:pStyle w:val="Heading6"/>
        <w:ind w:left="1152" w:hanging="1152"/>
      </w:pPr>
      <w:r>
        <w:lastRenderedPageBreak/>
        <w:t>Discussion 8-21b:</w:t>
      </w:r>
    </w:p>
    <w:p w14:paraId="56BAB313" w14:textId="77777777" w:rsidR="00500918" w:rsidRDefault="00500918" w:rsidP="00500918">
      <w:pPr>
        <w:rPr>
          <w:rFonts w:ascii="Arial" w:hAnsi="Arial" w:cs="Arial"/>
          <w:sz w:val="20"/>
          <w:szCs w:val="20"/>
        </w:rPr>
      </w:pPr>
      <w:r>
        <w:rPr>
          <w:rFonts w:ascii="Arial" w:hAnsi="Arial" w:cs="Arial"/>
          <w:sz w:val="20"/>
          <w:szCs w:val="20"/>
        </w:rPr>
        <w:t>For model inference of the UE-sided model</w:t>
      </w:r>
    </w:p>
    <w:p w14:paraId="5374B94A" w14:textId="77777777" w:rsidR="00500918" w:rsidRDefault="00500918" w:rsidP="00500918">
      <w:pPr>
        <w:pStyle w:val="ListParagraph"/>
        <w:numPr>
          <w:ilvl w:val="0"/>
          <w:numId w:val="139"/>
        </w:numPr>
        <w:spacing w:after="160"/>
        <w:rPr>
          <w:lang w:val="en-GB"/>
        </w:rPr>
      </w:pPr>
      <w:r>
        <w:rPr>
          <w:lang w:val="en-GB"/>
        </w:rPr>
        <w:t>RAN1 confirms that input data coming from RS measurements are available inside the UE.</w:t>
      </w:r>
    </w:p>
    <w:p w14:paraId="3FF54079" w14:textId="77777777" w:rsidR="00500918" w:rsidRDefault="00500918" w:rsidP="00500918">
      <w:pPr>
        <w:pStyle w:val="ListParagraph"/>
        <w:numPr>
          <w:ilvl w:val="0"/>
          <w:numId w:val="139"/>
        </w:numPr>
        <w:spacing w:after="160"/>
        <w:rPr>
          <w:lang w:val="en-GB"/>
        </w:rPr>
      </w:pPr>
      <w:r>
        <w:rPr>
          <w:lang w:val="en-GB"/>
        </w:rPr>
        <w:t>However, some additional information or assistance information from the NW may also be needed.</w:t>
      </w:r>
    </w:p>
    <w:p w14:paraId="3EB72DB6" w14:textId="77777777" w:rsidR="00500918" w:rsidRDefault="00500918" w:rsidP="00500918">
      <w:pPr>
        <w:pStyle w:val="ListParagraph"/>
        <w:numPr>
          <w:ilvl w:val="0"/>
          <w:numId w:val="139"/>
        </w:numPr>
        <w:spacing w:after="160"/>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14616B19" w14:textId="77777777" w:rsidR="00500918" w:rsidRDefault="00500918" w:rsidP="00500918">
      <w:pPr>
        <w:rPr>
          <w:lang w:val="en-GB"/>
        </w:rPr>
      </w:pPr>
      <w:r>
        <w:rPr>
          <w:lang w:val="en-GB"/>
        </w:rPr>
        <w:t xml:space="preserve">For UE-side (real-time) monitoring of the UE-sided model, </w:t>
      </w:r>
    </w:p>
    <w:p w14:paraId="78565899" w14:textId="77777777" w:rsidR="00500918" w:rsidRPr="00543ED4" w:rsidRDefault="00500918" w:rsidP="00500918">
      <w:pPr>
        <w:pStyle w:val="ListParagraph"/>
        <w:numPr>
          <w:ilvl w:val="0"/>
          <w:numId w:val="139"/>
        </w:numPr>
        <w:spacing w:after="160"/>
        <w:rPr>
          <w:strike/>
          <w:color w:val="FF0000"/>
          <w:lang w:val="en-GB"/>
        </w:rPr>
      </w:pPr>
      <w:r>
        <w:rPr>
          <w:lang w:val="en-GB"/>
        </w:rPr>
        <w:t xml:space="preserve">For some use cases, UE may require certain assistance information, input data, or configuration from NW. This is under discussion in RAN1. </w:t>
      </w:r>
      <w:r w:rsidRPr="00543ED4">
        <w:rPr>
          <w:strike/>
          <w:color w:val="FF0000"/>
          <w:lang w:val="en-GB"/>
        </w:rPr>
        <w:t>Some examples (not exhaustive) are provided below:</w:t>
      </w:r>
    </w:p>
    <w:p w14:paraId="2391E077"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UE-sided monitoring of two-sided CSI compression may require reconstructed eigenvectors from the NW.</w:t>
      </w:r>
    </w:p>
    <w:p w14:paraId="2E5D0AE0"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RS transmission for ground truth measurement for CSI prediction and beam prediction</w:t>
      </w:r>
    </w:p>
    <w:p w14:paraId="4276FE74"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Assistance information from NW to limit the number of beam measurements for Set A in beam prediction.</w:t>
      </w:r>
    </w:p>
    <w:p w14:paraId="6A0C8221"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Labelling assistance from LMF to UE for label-based monitoring methods for AI/ML assisted positioning.</w:t>
      </w:r>
    </w:p>
    <w:p w14:paraId="7CE90B98" w14:textId="77777777" w:rsidR="00500918" w:rsidRPr="00543ED4" w:rsidRDefault="00500918" w:rsidP="00500918">
      <w:pPr>
        <w:pStyle w:val="ListParagraph"/>
        <w:numPr>
          <w:ilvl w:val="1"/>
          <w:numId w:val="139"/>
        </w:numPr>
        <w:spacing w:after="160"/>
        <w:rPr>
          <w:strike/>
          <w:color w:val="FF0000"/>
          <w:lang w:val="en-GB"/>
        </w:rPr>
      </w:pPr>
      <w:r w:rsidRPr="00543ED4">
        <w:rPr>
          <w:strike/>
          <w:color w:val="FF0000"/>
          <w:lang w:val="en-GB"/>
        </w:rPr>
        <w:t>NW providing PRU-generated monitoring measurements to UE for UE-side positioning.</w:t>
      </w:r>
    </w:p>
    <w:p w14:paraId="136EBDBC" w14:textId="77777777" w:rsidR="00500918" w:rsidRDefault="00500918" w:rsidP="00500918">
      <w:pPr>
        <w:pStyle w:val="ListParagraph"/>
        <w:numPr>
          <w:ilvl w:val="1"/>
          <w:numId w:val="139"/>
        </w:numPr>
        <w:spacing w:after="160"/>
        <w:rPr>
          <w:strike/>
          <w:color w:val="FF0000"/>
          <w:lang w:val="en-GB"/>
        </w:rPr>
      </w:pPr>
      <w:r w:rsidRPr="00543ED4">
        <w:rPr>
          <w:strike/>
          <w:color w:val="FF0000"/>
          <w:lang w:val="en-GB"/>
        </w:rPr>
        <w:t>There are proposals in RAN1 where NW can send data samples to help UE to do the monitoring.</w:t>
      </w:r>
    </w:p>
    <w:p w14:paraId="70A67EEA" w14:textId="7AA105BC" w:rsidR="00500918" w:rsidRPr="00500918" w:rsidRDefault="00500918" w:rsidP="00500918">
      <w:pPr>
        <w:spacing w:after="160"/>
        <w:rPr>
          <w:strike/>
          <w:color w:val="FF0000"/>
          <w:lang w:val="en-GB"/>
        </w:rPr>
      </w:pPr>
    </w:p>
    <w:p w14:paraId="5BACB294" w14:textId="0981F46A" w:rsidR="00500918" w:rsidRDefault="00500918" w:rsidP="00500918">
      <w:pPr>
        <w:pStyle w:val="Heading6"/>
        <w:ind w:left="1152" w:hanging="1152"/>
      </w:pPr>
      <w:r>
        <w:t>Discussion 8-22a:</w:t>
      </w:r>
    </w:p>
    <w:p w14:paraId="0B4BCB9C" w14:textId="77777777" w:rsidR="00500918" w:rsidRDefault="00500918" w:rsidP="00500918">
      <w:pPr>
        <w:rPr>
          <w:lang w:val="en-GB"/>
        </w:rPr>
      </w:pPr>
      <w:r>
        <w:rPr>
          <w:lang w:val="en-GB"/>
        </w:rPr>
        <w:t>RAN1 confirms RAN2’s Assumption 2, with the following clarification on the third bullet</w:t>
      </w:r>
    </w:p>
    <w:p w14:paraId="75CECC1A" w14:textId="77777777" w:rsidR="00500918" w:rsidRDefault="00500918" w:rsidP="00500918">
      <w:pPr>
        <w:pStyle w:val="ListParagraph"/>
        <w:numPr>
          <w:ilvl w:val="0"/>
          <w:numId w:val="56"/>
        </w:numPr>
        <w:rPr>
          <w:lang w:val="en-GB"/>
        </w:rPr>
      </w:pPr>
      <w:r>
        <w:rPr>
          <w:lang w:val="en-GB"/>
        </w:rPr>
        <w:t>Monitoring data includes both calculated performance metric and the input data for metric calculation.</w:t>
      </w:r>
    </w:p>
    <w:p w14:paraId="1A717DFC" w14:textId="77777777" w:rsidR="00500918" w:rsidRDefault="00500918" w:rsidP="00500918">
      <w:pPr>
        <w:rPr>
          <w:lang w:val="en-GB"/>
        </w:rPr>
      </w:pPr>
    </w:p>
    <w:p w14:paraId="6C60403B" w14:textId="61C83D09" w:rsidR="00500918" w:rsidRPr="00EB483D" w:rsidRDefault="00500918" w:rsidP="00500918">
      <w:pPr>
        <w:keepNext/>
        <w:keepLines/>
        <w:overflowPunct w:val="0"/>
        <w:autoSpaceDE w:val="0"/>
        <w:autoSpaceDN w:val="0"/>
        <w:adjustRightInd w:val="0"/>
        <w:spacing w:before="120" w:after="180"/>
        <w:outlineLvl w:val="5"/>
        <w:rPr>
          <w:rFonts w:ascii="Arial" w:eastAsia="SimSun" w:hAnsi="Arial"/>
          <w:szCs w:val="20"/>
        </w:rPr>
      </w:pPr>
      <w:r w:rsidRPr="00EB483D">
        <w:rPr>
          <w:rFonts w:ascii="Arial" w:eastAsia="SimSun" w:hAnsi="Arial"/>
          <w:szCs w:val="20"/>
        </w:rPr>
        <w:t>Discussion 8-2</w:t>
      </w:r>
      <w:r>
        <w:rPr>
          <w:rFonts w:ascii="Arial" w:eastAsia="SimSun" w:hAnsi="Arial"/>
          <w:szCs w:val="20"/>
        </w:rPr>
        <w:t>3a</w:t>
      </w:r>
      <w:r w:rsidRPr="00EB483D">
        <w:rPr>
          <w:rFonts w:ascii="Arial" w:eastAsia="SimSun" w:hAnsi="Arial"/>
          <w:szCs w:val="20"/>
        </w:rPr>
        <w:t>:</w:t>
      </w:r>
    </w:p>
    <w:p w14:paraId="438D0EF2" w14:textId="77777777" w:rsidR="00500918" w:rsidRPr="00EB483D" w:rsidRDefault="00500918" w:rsidP="00500918">
      <w:pPr>
        <w:spacing w:after="160" w:line="256"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RAN1 confirms RAN2’s Assumption 3 for CSI compression, CSI prediction, and beam prediction use cases.</w:t>
      </w:r>
    </w:p>
    <w:p w14:paraId="158328F7" w14:textId="77777777" w:rsidR="00500918" w:rsidRPr="00EB483D" w:rsidRDefault="00500918" w:rsidP="00500918">
      <w:pPr>
        <w:spacing w:after="160" w:line="256" w:lineRule="auto"/>
        <w:rPr>
          <w:rFonts w:ascii="Calibri" w:eastAsia="SimSun" w:hAnsi="Calibri" w:cs="Arial"/>
          <w:kern w:val="2"/>
          <w:lang w:eastAsia="ko-KR"/>
          <w14:ligatures w14:val="standardContextual"/>
        </w:rPr>
      </w:pPr>
    </w:p>
    <w:p w14:paraId="63C75768" w14:textId="77777777" w:rsidR="00500918" w:rsidRPr="00EB483D" w:rsidRDefault="00500918" w:rsidP="00500918">
      <w:pPr>
        <w:spacing w:after="160" w:line="256"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 xml:space="preserve">For positioning, it is noted that existing specification supports DL PRS measurement and UE positioning in RRC_INACTIVE state. It is also noted that there are already some existing mechanisms to support </w:t>
      </w:r>
      <w:r w:rsidRPr="00EB483D">
        <w:rPr>
          <w:rFonts w:ascii="Calibri" w:eastAsia="SimSun" w:hAnsi="Calibri" w:cs="Arial"/>
          <w:kern w:val="2"/>
          <w:lang w:eastAsia="ko-KR"/>
          <w14:ligatures w14:val="standardContextual"/>
        </w:rPr>
        <w:lastRenderedPageBreak/>
        <w:t>measurements outside RRC connected state, e.g., logged MDT and positioning measurement in RRC inactive state. That being said, RAN1 confirms that RRC_CONNECTED can be a starting point and that non-connected state can be revisited when needed.</w:t>
      </w:r>
    </w:p>
    <w:p w14:paraId="4D54BEA4" w14:textId="371C61D4" w:rsidR="00500918" w:rsidRPr="00EB483D" w:rsidRDefault="00500918" w:rsidP="00500918">
      <w:pPr>
        <w:keepNext/>
        <w:keepLines/>
        <w:overflowPunct w:val="0"/>
        <w:autoSpaceDE w:val="0"/>
        <w:autoSpaceDN w:val="0"/>
        <w:adjustRightInd w:val="0"/>
        <w:spacing w:before="120" w:after="180" w:line="256" w:lineRule="auto"/>
        <w:outlineLvl w:val="5"/>
        <w:rPr>
          <w:rFonts w:ascii="Arial" w:eastAsia="SimSun" w:hAnsi="Arial"/>
          <w:szCs w:val="20"/>
        </w:rPr>
      </w:pPr>
      <w:r w:rsidRPr="00EB483D">
        <w:rPr>
          <w:rFonts w:ascii="Arial" w:eastAsia="SimSun" w:hAnsi="Arial"/>
          <w:szCs w:val="20"/>
        </w:rPr>
        <w:t>Discussion 8-24</w:t>
      </w:r>
      <w:r>
        <w:rPr>
          <w:rFonts w:ascii="Arial" w:eastAsia="SimSun" w:hAnsi="Arial"/>
          <w:szCs w:val="20"/>
        </w:rPr>
        <w:t>b</w:t>
      </w:r>
      <w:r w:rsidRPr="00EB483D">
        <w:rPr>
          <w:rFonts w:ascii="Arial" w:eastAsia="SimSun" w:hAnsi="Arial"/>
          <w:szCs w:val="20"/>
        </w:rPr>
        <w:t>:</w:t>
      </w:r>
    </w:p>
    <w:p w14:paraId="47228972"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r w:rsidRPr="00EB483D">
        <w:rPr>
          <w:rFonts w:ascii="Calibri" w:eastAsia="SimSun" w:hAnsi="Calibri" w:cs="Calibri"/>
          <w:kern w:val="2"/>
          <w:lang w:eastAsia="zh-CN"/>
          <w14:ligatures w14:val="standardContextual"/>
        </w:rPr>
        <w:t>For the data generation entity and termination entity deployed at different entities, RAN1 revised the RAN2's assumptions as follows:</w:t>
      </w:r>
    </w:p>
    <w:p w14:paraId="12FFBB86" w14:textId="77777777" w:rsidR="00500918" w:rsidRPr="00EB483D" w:rsidRDefault="00500918" w:rsidP="00500918">
      <w:pPr>
        <w:numPr>
          <w:ilvl w:val="0"/>
          <w:numId w:val="141"/>
        </w:numPr>
        <w:spacing w:after="160" w:line="256" w:lineRule="auto"/>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CSI </w:t>
      </w:r>
      <w:r w:rsidRPr="00EB483D">
        <w:rPr>
          <w:rFonts w:ascii="Calibri" w:eastAsia="SimSun" w:hAnsi="Calibri" w:cs="Calibri"/>
          <w:color w:val="FF0000"/>
          <w:kern w:val="2"/>
          <w:lang w:eastAsia="ko-KR"/>
          <w14:ligatures w14:val="standardContextual"/>
        </w:rPr>
        <w:t xml:space="preserve">compression </w:t>
      </w:r>
      <w:r w:rsidRPr="00EB483D">
        <w:rPr>
          <w:rFonts w:ascii="Calibri" w:eastAsia="SimSun" w:hAnsi="Calibri" w:cs="Calibri"/>
          <w:strike/>
          <w:color w:val="FF0000"/>
          <w:kern w:val="2"/>
          <w:lang w:eastAsia="ko-KR"/>
          <w14:ligatures w14:val="standardContextual"/>
        </w:rPr>
        <w:t>enhancement</w:t>
      </w:r>
      <w:r w:rsidRPr="00EB483D">
        <w:rPr>
          <w:rFonts w:ascii="Calibri" w:eastAsia="SimSun" w:hAnsi="Calibri" w:cs="Calibri"/>
          <w:kern w:val="2"/>
          <w:lang w:eastAsia="ko-KR"/>
          <w14:ligatures w14:val="standardContextual"/>
        </w:rPr>
        <w:t xml:space="preserve"> and beam management use cases:</w:t>
      </w:r>
    </w:p>
    <w:p w14:paraId="77C9C6BD"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model training, training data can be generated by UE/gNB and terminated at </w:t>
      </w:r>
      <w:r w:rsidRPr="00EB483D">
        <w:rPr>
          <w:rFonts w:ascii="Calibri" w:eastAsia="SimSun" w:hAnsi="Calibri" w:cs="Calibri"/>
          <w:color w:val="FF0000"/>
          <w:kern w:val="2"/>
          <w:lang w:eastAsia="ko-KR"/>
          <w14:ligatures w14:val="standardContextual"/>
        </w:rPr>
        <w:t>NW</w:t>
      </w:r>
      <w:r w:rsidRPr="00EB483D">
        <w:rPr>
          <w:rFonts w:ascii="Calibri" w:eastAsia="SimSun" w:hAnsi="Calibri" w:cs="Calibri"/>
          <w:strike/>
          <w:color w:val="FF0000"/>
          <w:kern w:val="2"/>
          <w:lang w:eastAsia="ko-KR"/>
          <w14:ligatures w14:val="standardContextual"/>
        </w:rPr>
        <w:t>gNB/OAM</w:t>
      </w:r>
      <w:r w:rsidRPr="00EB483D">
        <w:rPr>
          <w:rFonts w:ascii="Calibri" w:eastAsia="SimSun" w:hAnsi="Calibri" w:cs="Calibri"/>
          <w:kern w:val="2"/>
          <w:lang w:eastAsia="ko-KR"/>
          <w14:ligatures w14:val="standardContextual"/>
        </w:rPr>
        <w:t>/OTT server.</w:t>
      </w:r>
    </w:p>
    <w:p w14:paraId="12DA304E"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For NW-sided model inference</w:t>
      </w:r>
      <w:r w:rsidRPr="00EB483D">
        <w:rPr>
          <w:rFonts w:ascii="Calibri" w:eastAsia="SimSun" w:hAnsi="Calibri" w:cs="Calibri"/>
          <w:color w:val="FF0000"/>
          <w:kern w:val="2"/>
          <w:lang w:eastAsia="ko-KR"/>
          <w14:ligatures w14:val="standardContextual"/>
        </w:rPr>
        <w:t xml:space="preserve"> and NW-part of two-sided model inference</w:t>
      </w:r>
      <w:r w:rsidRPr="00EB483D">
        <w:rPr>
          <w:rFonts w:ascii="Calibri" w:eastAsia="SimSun" w:hAnsi="Calibri" w:cs="Calibri"/>
          <w:kern w:val="2"/>
          <w:lang w:eastAsia="ko-KR"/>
          <w14:ligatures w14:val="standardContextual"/>
        </w:rPr>
        <w:t xml:space="preserve">, input data </w:t>
      </w:r>
      <w:r w:rsidRPr="00EB483D">
        <w:rPr>
          <w:rFonts w:ascii="Calibri" w:eastAsia="SimSun" w:hAnsi="Calibri" w:cs="Calibri"/>
          <w:color w:val="FF0000"/>
          <w:kern w:val="2"/>
          <w:lang w:eastAsia="ko-KR"/>
          <w14:ligatures w14:val="standardContextual"/>
        </w:rPr>
        <w:t xml:space="preserve">and assistance information (if needed) </w:t>
      </w:r>
      <w:r w:rsidRPr="00EB483D">
        <w:rPr>
          <w:rFonts w:ascii="Calibri" w:eastAsia="SimSun" w:hAnsi="Calibri" w:cs="Calibri"/>
          <w:kern w:val="2"/>
          <w:lang w:eastAsia="ko-KR"/>
          <w14:ligatures w14:val="standardContextual"/>
        </w:rPr>
        <w:t>can be generated by UE and terminated at gNB.</w:t>
      </w:r>
    </w:p>
    <w:p w14:paraId="577BECB0"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For UE-side model inference</w:t>
      </w:r>
      <w:r w:rsidRPr="00EB483D">
        <w:rPr>
          <w:rFonts w:ascii="Calibri" w:eastAsia="SimSun" w:hAnsi="Calibri" w:cs="Calibri"/>
          <w:color w:val="FF0000"/>
          <w:kern w:val="2"/>
          <w:lang w:eastAsia="ko-KR"/>
          <w14:ligatures w14:val="standardContextual"/>
        </w:rPr>
        <w:t xml:space="preserve"> and UE-part of two-sided model inference</w:t>
      </w:r>
      <w:r w:rsidRPr="00EB483D">
        <w:rPr>
          <w:rFonts w:ascii="Calibri" w:eastAsia="SimSun" w:hAnsi="Calibri" w:cs="Calibri"/>
          <w:kern w:val="2"/>
          <w:lang w:eastAsia="ko-KR"/>
          <w14:ligatures w14:val="standardContextual"/>
        </w:rPr>
        <w:t xml:space="preserve">, </w:t>
      </w:r>
      <w:r w:rsidRPr="00EB483D">
        <w:rPr>
          <w:rFonts w:ascii="Calibri" w:eastAsia="SimSun" w:hAnsi="Calibri" w:cs="Calibri"/>
          <w:strike/>
          <w:color w:val="FF0000"/>
          <w:kern w:val="2"/>
          <w:lang w:eastAsia="ko-KR"/>
          <w14:ligatures w14:val="standardContextual"/>
        </w:rPr>
        <w:t>input data/</w:t>
      </w:r>
      <w:r w:rsidRPr="00EB483D">
        <w:rPr>
          <w:rFonts w:ascii="Calibri" w:eastAsia="SimSun" w:hAnsi="Calibri" w:cs="Calibri"/>
          <w:kern w:val="2"/>
          <w:lang w:eastAsia="ko-KR"/>
          <w14:ligatures w14:val="standardContextual"/>
        </w:rPr>
        <w:t xml:space="preserve">assistance information </w:t>
      </w:r>
      <w:r w:rsidRPr="00EB483D">
        <w:rPr>
          <w:rFonts w:ascii="Calibri" w:eastAsia="SimSun" w:hAnsi="Calibri" w:cs="Calibri"/>
          <w:color w:val="FF0000"/>
          <w:kern w:val="2"/>
          <w:lang w:eastAsia="ko-KR"/>
          <w14:ligatures w14:val="standardContextual"/>
        </w:rPr>
        <w:t xml:space="preserve">(if needed) </w:t>
      </w:r>
      <w:r w:rsidRPr="00EB483D">
        <w:rPr>
          <w:rFonts w:ascii="Calibri" w:eastAsia="SimSun" w:hAnsi="Calibri" w:cs="Calibri"/>
          <w:kern w:val="2"/>
          <w:lang w:eastAsia="ko-KR"/>
          <w14:ligatures w14:val="standardContextual"/>
        </w:rPr>
        <w:t>can be generated by gNB and terminated at UE.</w:t>
      </w:r>
    </w:p>
    <w:p w14:paraId="4833F94C"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w:t>
      </w:r>
      <w:r w:rsidRPr="00EB483D">
        <w:rPr>
          <w:rFonts w:ascii="Calibri" w:eastAsia="SimSun" w:hAnsi="Calibri" w:cs="Calibri"/>
          <w:color w:val="FF0000"/>
          <w:kern w:val="2"/>
          <w:lang w:eastAsia="ko-KR"/>
          <w14:ligatures w14:val="standardContextual"/>
        </w:rPr>
        <w:t xml:space="preserve">(real-time) </w:t>
      </w:r>
      <w:r w:rsidRPr="00EB483D">
        <w:rPr>
          <w:rFonts w:ascii="Calibri" w:eastAsia="SimSun" w:hAnsi="Calibri" w:cs="Calibri"/>
          <w:kern w:val="2"/>
          <w:lang w:eastAsia="ko-KR"/>
          <w14:ligatures w14:val="standardContextual"/>
        </w:rPr>
        <w:t>model monitoring at the NW</w:t>
      </w:r>
      <w:r w:rsidRPr="00EB483D">
        <w:rPr>
          <w:rFonts w:ascii="Calibri" w:eastAsia="SimSun" w:hAnsi="Calibri" w:cs="Calibri"/>
          <w:strike/>
          <w:color w:val="5B9BD5" w:themeColor="accent1"/>
          <w:kern w:val="2"/>
          <w:lang w:eastAsia="ko-KR"/>
          <w14:ligatures w14:val="standardContextual"/>
        </w:rPr>
        <w:t>/OTT</w:t>
      </w:r>
      <w:r w:rsidRPr="00EB483D">
        <w:rPr>
          <w:rFonts w:ascii="Calibri" w:eastAsia="SimSun" w:hAnsi="Calibri" w:cs="Calibri"/>
          <w:color w:val="FF0000"/>
          <w:kern w:val="2"/>
          <w:lang w:eastAsia="ko-KR"/>
          <w14:ligatures w14:val="standardContextual"/>
        </w:rPr>
        <w:t xml:space="preserve"> </w:t>
      </w:r>
      <w:r w:rsidRPr="00EB483D">
        <w:rPr>
          <w:rFonts w:ascii="Calibri" w:eastAsia="SimSun" w:hAnsi="Calibri" w:cs="Calibri"/>
          <w:kern w:val="2"/>
          <w:lang w:eastAsia="ko-KR"/>
          <w14:ligatures w14:val="standardContextual"/>
        </w:rPr>
        <w:t xml:space="preserve">side, </w:t>
      </w:r>
      <w:r w:rsidRPr="00EB483D">
        <w:rPr>
          <w:rFonts w:ascii="Calibri" w:eastAsia="SimSun" w:hAnsi="Calibri" w:cs="Calibri"/>
          <w:strike/>
          <w:color w:val="FF0000"/>
          <w:kern w:val="2"/>
          <w:lang w:eastAsia="ko-KR"/>
          <w14:ligatures w14:val="standardContextual"/>
        </w:rPr>
        <w:t>performance metrics</w:t>
      </w:r>
      <w:r w:rsidRPr="00EB483D">
        <w:rPr>
          <w:rFonts w:ascii="Calibri" w:eastAsia="SimSun" w:hAnsi="Calibri" w:cs="Calibri"/>
          <w:color w:val="FF0000"/>
          <w:kern w:val="2"/>
          <w:lang w:eastAsia="ko-KR"/>
          <w14:ligatures w14:val="standardContextual"/>
        </w:rPr>
        <w:t xml:space="preserve">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Calibri"/>
          <w:kern w:val="2"/>
          <w:lang w:eastAsia="ko-KR"/>
          <w14:ligatures w14:val="standardContextual"/>
        </w:rPr>
        <w:t xml:space="preserve">can be generated </w:t>
      </w:r>
      <w:r>
        <w:rPr>
          <w:rFonts w:ascii="Calibri" w:eastAsia="SimSun" w:hAnsi="Calibri" w:cs="Calibri"/>
          <w:kern w:val="2"/>
          <w:lang w:eastAsia="ko-KR"/>
          <w14:ligatures w14:val="standardContextual"/>
        </w:rPr>
        <w:tab/>
      </w:r>
      <w:r w:rsidRPr="00EB483D">
        <w:rPr>
          <w:rFonts w:ascii="Calibri" w:eastAsia="SimSun" w:hAnsi="Calibri" w:cs="Calibri"/>
          <w:kern w:val="2"/>
          <w:lang w:eastAsia="ko-KR"/>
          <w14:ligatures w14:val="standardContextual"/>
        </w:rPr>
        <w:t>by UE</w:t>
      </w:r>
      <w:r w:rsidRPr="00EB483D">
        <w:rPr>
          <w:rFonts w:ascii="Calibri" w:eastAsia="SimSun" w:hAnsi="Calibri" w:cs="Calibri"/>
          <w:color w:val="FF0000"/>
          <w:kern w:val="2"/>
          <w:lang w:eastAsia="ko-KR"/>
          <w14:ligatures w14:val="standardContextual"/>
        </w:rPr>
        <w:t xml:space="preserve"> </w:t>
      </w:r>
      <w:r w:rsidRPr="00EB483D">
        <w:rPr>
          <w:rFonts w:ascii="Calibri" w:eastAsia="SimSun" w:hAnsi="Calibri" w:cs="Calibri"/>
          <w:kern w:val="2"/>
          <w:lang w:eastAsia="ko-KR"/>
          <w14:ligatures w14:val="standardContextual"/>
        </w:rPr>
        <w:t>and terminated at gNB</w:t>
      </w:r>
      <w:r w:rsidRPr="00EB483D">
        <w:rPr>
          <w:rFonts w:ascii="Calibri" w:eastAsia="SimSun" w:hAnsi="Calibri" w:cs="Calibri"/>
          <w:strike/>
          <w:color w:val="5B9BD5" w:themeColor="accent1"/>
          <w:kern w:val="2"/>
          <w:lang w:eastAsia="ko-KR"/>
          <w14:ligatures w14:val="standardContextual"/>
        </w:rPr>
        <w:t>/OTT</w:t>
      </w:r>
      <w:r w:rsidRPr="00EB483D">
        <w:rPr>
          <w:rFonts w:ascii="Calibri" w:eastAsia="SimSun" w:hAnsi="Calibri" w:cs="Calibri"/>
          <w:kern w:val="2"/>
          <w:lang w:eastAsia="ko-KR"/>
          <w14:ligatures w14:val="standardContextual"/>
        </w:rPr>
        <w:t>.</w:t>
      </w:r>
    </w:p>
    <w:p w14:paraId="0CEFBEE4"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color w:val="FF0000"/>
          <w:kern w:val="2"/>
          <w:lang w:eastAsia="ko-KR"/>
          <w14:ligatures w14:val="standardContextual"/>
        </w:rPr>
        <w:t>For (real-time) model monitoring at the UE side,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Calibri"/>
          <w:color w:val="FF0000"/>
          <w:kern w:val="2"/>
          <w:lang w:eastAsia="ko-KR"/>
          <w14:ligatures w14:val="standardContextual"/>
        </w:rPr>
        <w:t>can be generated by gNB and terminated at UE.</w:t>
      </w:r>
    </w:p>
    <w:p w14:paraId="647AE1FB" w14:textId="77777777" w:rsidR="00500918" w:rsidRPr="00EB483D" w:rsidRDefault="00500918" w:rsidP="00500918">
      <w:pPr>
        <w:numPr>
          <w:ilvl w:val="0"/>
          <w:numId w:val="141"/>
        </w:numPr>
        <w:spacing w:after="160" w:line="256" w:lineRule="auto"/>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For positioning enhancement use case:</w:t>
      </w:r>
    </w:p>
    <w:p w14:paraId="593C3A04"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For model training, training data can be generated by UE/</w:t>
      </w:r>
      <w:r w:rsidRPr="00EB483D">
        <w:rPr>
          <w:rFonts w:ascii="Calibri" w:eastAsia="SimSun" w:hAnsi="Calibri" w:cs="Calibri"/>
          <w:color w:val="FF0000"/>
          <w:kern w:val="2"/>
          <w:lang w:eastAsia="ko-KR"/>
          <w14:ligatures w14:val="standardContextual"/>
        </w:rPr>
        <w:t>PRU</w:t>
      </w:r>
      <w:r w:rsidRPr="00EB483D">
        <w:rPr>
          <w:rFonts w:ascii="Calibri" w:eastAsia="SimSun" w:hAnsi="Calibri" w:cs="Calibri"/>
          <w:kern w:val="2"/>
          <w:lang w:eastAsia="ko-KR"/>
          <w14:ligatures w14:val="standardContextual"/>
        </w:rPr>
        <w:t>/gNB/</w:t>
      </w:r>
      <w:r w:rsidRPr="00EB483D">
        <w:rPr>
          <w:rFonts w:ascii="Calibri" w:eastAsia="SimSun" w:hAnsi="Calibri" w:cs="Calibri"/>
          <w:color w:val="FF0000"/>
          <w:kern w:val="2"/>
          <w:lang w:eastAsia="ko-KR"/>
          <w14:ligatures w14:val="standardContextual"/>
        </w:rPr>
        <w:t xml:space="preserve">LMF </w:t>
      </w:r>
      <w:r w:rsidRPr="00EB483D">
        <w:rPr>
          <w:rFonts w:ascii="Calibri" w:eastAsia="SimSun" w:hAnsi="Calibri" w:cs="Calibri"/>
          <w:kern w:val="2"/>
          <w:lang w:eastAsia="ko-KR"/>
          <w14:ligatures w14:val="standardContextual"/>
        </w:rPr>
        <w:t xml:space="preserve">and terminated at </w:t>
      </w:r>
      <w:r w:rsidRPr="00EB483D">
        <w:rPr>
          <w:rFonts w:ascii="Calibri" w:eastAsia="SimSun" w:hAnsi="Calibri" w:cs="Calibri"/>
          <w:color w:val="FF0000"/>
          <w:kern w:val="2"/>
          <w:lang w:eastAsia="ko-KR"/>
          <w14:ligatures w14:val="standardContextual"/>
        </w:rPr>
        <w:t>NW</w:t>
      </w:r>
      <w:r w:rsidRPr="00EB483D">
        <w:rPr>
          <w:rFonts w:ascii="Calibri" w:eastAsia="SimSun" w:hAnsi="Calibri" w:cs="Calibri"/>
          <w:strike/>
          <w:color w:val="FF0000"/>
          <w:kern w:val="2"/>
          <w:lang w:eastAsia="ko-KR"/>
          <w14:ligatures w14:val="standardContextual"/>
        </w:rPr>
        <w:t>LMF</w:t>
      </w:r>
      <w:r w:rsidRPr="00EB483D">
        <w:rPr>
          <w:rFonts w:ascii="Calibri" w:eastAsia="SimSun" w:hAnsi="Calibri" w:cs="Calibri"/>
          <w:kern w:val="2"/>
          <w:lang w:eastAsia="ko-KR"/>
          <w14:ligatures w14:val="standardContextual"/>
        </w:rPr>
        <w:t>/OTT server.</w:t>
      </w:r>
    </w:p>
    <w:p w14:paraId="768A9181"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w:t>
      </w:r>
      <w:r w:rsidRPr="00EB483D">
        <w:rPr>
          <w:rFonts w:ascii="Calibri" w:eastAsia="SimSun" w:hAnsi="Calibri" w:cs="Calibri"/>
          <w:color w:val="FF0000"/>
          <w:kern w:val="2"/>
          <w:lang w:eastAsia="ko-KR"/>
          <w14:ligatures w14:val="standardContextual"/>
        </w:rPr>
        <w:t>LMF</w:t>
      </w:r>
      <w:r w:rsidRPr="00EB483D">
        <w:rPr>
          <w:rFonts w:ascii="Calibri" w:eastAsia="SimSun" w:hAnsi="Calibri" w:cs="Calibri"/>
          <w:strike/>
          <w:color w:val="FF0000"/>
          <w:kern w:val="2"/>
          <w:lang w:eastAsia="ko-KR"/>
          <w14:ligatures w14:val="standardContextual"/>
        </w:rPr>
        <w:t>NW</w:t>
      </w:r>
      <w:r w:rsidRPr="00EB483D">
        <w:rPr>
          <w:rFonts w:ascii="Calibri" w:eastAsia="SimSun" w:hAnsi="Calibri" w:cs="Calibri"/>
          <w:kern w:val="2"/>
          <w:lang w:eastAsia="ko-KR"/>
          <w14:ligatures w14:val="standardContextual"/>
        </w:rPr>
        <w:t>-sided model inference</w:t>
      </w:r>
      <w:r w:rsidRPr="00EB483D">
        <w:rPr>
          <w:rFonts w:ascii="Calibri" w:eastAsia="SimSun" w:hAnsi="Calibri" w:cs="Calibri"/>
          <w:color w:val="FF0000"/>
          <w:kern w:val="2"/>
          <w:lang w:eastAsia="ko-KR"/>
          <w14:ligatures w14:val="standardContextual"/>
        </w:rPr>
        <w:t xml:space="preserve"> (Case 2b, Case 3b)</w:t>
      </w:r>
      <w:r w:rsidRPr="00EB483D">
        <w:rPr>
          <w:rFonts w:ascii="Calibri" w:eastAsia="SimSun" w:hAnsi="Calibri" w:cs="Calibri"/>
          <w:kern w:val="2"/>
          <w:lang w:eastAsia="ko-KR"/>
          <w14:ligatures w14:val="standardContextual"/>
        </w:rPr>
        <w:t xml:space="preserve">, input data </w:t>
      </w:r>
      <w:r w:rsidRPr="00EB483D">
        <w:rPr>
          <w:rFonts w:ascii="Calibri" w:eastAsia="SimSun" w:hAnsi="Calibri" w:cs="Calibri"/>
          <w:color w:val="FF0000"/>
          <w:kern w:val="2"/>
          <w:lang w:eastAsia="ko-KR"/>
          <w14:ligatures w14:val="standardContextual"/>
        </w:rPr>
        <w:t xml:space="preserve">and assistance information (if needed) </w:t>
      </w:r>
      <w:r w:rsidRPr="00EB483D">
        <w:rPr>
          <w:rFonts w:ascii="Calibri" w:eastAsia="SimSun" w:hAnsi="Calibri" w:cs="Calibri"/>
          <w:kern w:val="2"/>
          <w:lang w:eastAsia="ko-KR"/>
          <w14:ligatures w14:val="standardContextual"/>
        </w:rPr>
        <w:t>can be generated by UE/gNB and terminated at LMF</w:t>
      </w:r>
      <w:r w:rsidRPr="00EB483D">
        <w:rPr>
          <w:rFonts w:ascii="Calibri" w:eastAsia="SimSun" w:hAnsi="Calibri" w:cs="Calibri"/>
          <w:strike/>
          <w:color w:val="FF0000"/>
          <w:kern w:val="2"/>
          <w:lang w:eastAsia="ko-KR"/>
          <w14:ligatures w14:val="standardContextual"/>
        </w:rPr>
        <w:t xml:space="preserve"> and/or gNB</w:t>
      </w:r>
      <w:r w:rsidRPr="00EB483D">
        <w:rPr>
          <w:rFonts w:ascii="Calibri" w:eastAsia="SimSun" w:hAnsi="Calibri" w:cs="Calibri"/>
          <w:kern w:val="2"/>
          <w:lang w:eastAsia="ko-KR"/>
          <w14:ligatures w14:val="standardContextual"/>
        </w:rPr>
        <w:t>.</w:t>
      </w:r>
    </w:p>
    <w:p w14:paraId="3CFCEAD7"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color w:val="FF0000"/>
          <w:kern w:val="2"/>
          <w:lang w:eastAsia="ko-KR"/>
          <w14:ligatures w14:val="standardContextual"/>
        </w:rPr>
      </w:pPr>
      <w:r w:rsidRPr="00EB483D">
        <w:rPr>
          <w:rFonts w:ascii="Calibri" w:eastAsia="SimSun" w:hAnsi="Calibri" w:cs="Calibri"/>
          <w:color w:val="FF0000"/>
          <w:kern w:val="2"/>
          <w:lang w:eastAsia="ko-KR"/>
          <w14:ligatures w14:val="standardContextual"/>
        </w:rPr>
        <w:t>For gNB-sided model inference (Case 3a), assistance information (if needed) can be generated by LMF and terminated at gNB.</w:t>
      </w:r>
    </w:p>
    <w:p w14:paraId="4DCA0003"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ko-KR"/>
          <w14:ligatures w14:val="standardContextual"/>
        </w:rPr>
      </w:pPr>
      <w:r w:rsidRPr="00EB483D">
        <w:rPr>
          <w:rFonts w:ascii="Calibri" w:eastAsia="SimSun" w:hAnsi="Calibri" w:cs="Calibri"/>
          <w:kern w:val="2"/>
          <w:lang w:eastAsia="ko-KR"/>
          <w14:ligatures w14:val="standardContextual"/>
        </w:rPr>
        <w:t xml:space="preserve">For UE-side model inference </w:t>
      </w:r>
      <w:r w:rsidRPr="00EB483D">
        <w:rPr>
          <w:rFonts w:ascii="Calibri" w:eastAsia="SimSun" w:hAnsi="Calibri" w:cs="Calibri"/>
          <w:color w:val="FF0000"/>
          <w:kern w:val="2"/>
          <w:lang w:eastAsia="ko-KR"/>
          <w14:ligatures w14:val="standardContextual"/>
        </w:rPr>
        <w:t>(Case 1, Case 2a)</w:t>
      </w:r>
      <w:r w:rsidRPr="00EB483D">
        <w:rPr>
          <w:rFonts w:ascii="Calibri" w:eastAsia="SimSun" w:hAnsi="Calibri" w:cs="Calibri"/>
          <w:kern w:val="2"/>
          <w:lang w:eastAsia="ko-KR"/>
          <w14:ligatures w14:val="standardContextual"/>
        </w:rPr>
        <w:t xml:space="preserve">, </w:t>
      </w:r>
      <w:r w:rsidRPr="00EB483D">
        <w:rPr>
          <w:rFonts w:ascii="Calibri" w:eastAsia="SimSun" w:hAnsi="Calibri" w:cs="Calibri"/>
          <w:strike/>
          <w:color w:val="FF0000"/>
          <w:kern w:val="2"/>
          <w:lang w:eastAsia="ko-KR"/>
          <w14:ligatures w14:val="standardContextual"/>
        </w:rPr>
        <w:t>input data/</w:t>
      </w:r>
      <w:r w:rsidRPr="00EB483D">
        <w:rPr>
          <w:rFonts w:ascii="Calibri" w:eastAsia="SimSun" w:hAnsi="Calibri" w:cs="Calibri"/>
          <w:kern w:val="2"/>
          <w:lang w:eastAsia="ko-KR"/>
          <w14:ligatures w14:val="standardContextual"/>
        </w:rPr>
        <w:t xml:space="preserve">assistance information </w:t>
      </w:r>
      <w:r w:rsidRPr="00EB483D">
        <w:rPr>
          <w:rFonts w:ascii="Calibri" w:eastAsia="SimSun" w:hAnsi="Calibri" w:cs="Calibri"/>
          <w:color w:val="FF0000"/>
          <w:kern w:val="2"/>
          <w:lang w:eastAsia="ko-KR"/>
          <w14:ligatures w14:val="standardContextual"/>
        </w:rPr>
        <w:t xml:space="preserve">(if needed) </w:t>
      </w:r>
      <w:r w:rsidRPr="00EB483D">
        <w:rPr>
          <w:rFonts w:ascii="Calibri" w:eastAsia="SimSun" w:hAnsi="Calibri" w:cs="Calibri"/>
          <w:kern w:val="2"/>
          <w:lang w:eastAsia="ko-KR"/>
          <w14:ligatures w14:val="standardContextual"/>
        </w:rPr>
        <w:t>can be generated by LMF/gNB and terminated at the UE.</w:t>
      </w:r>
    </w:p>
    <w:p w14:paraId="596F5EFC"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kern w:val="2"/>
          <w:lang w:eastAsia="zh-CN"/>
          <w14:ligatures w14:val="standardContextual"/>
        </w:rPr>
      </w:pPr>
      <w:r w:rsidRPr="00EB483D">
        <w:rPr>
          <w:rFonts w:ascii="Calibri" w:eastAsia="SimSun" w:hAnsi="Calibri" w:cs="Calibri"/>
          <w:kern w:val="2"/>
          <w:lang w:eastAsia="ko-KR"/>
          <w14:ligatures w14:val="standardContextual"/>
        </w:rPr>
        <w:t xml:space="preserve">For </w:t>
      </w:r>
      <w:r w:rsidRPr="00EB483D">
        <w:rPr>
          <w:rFonts w:ascii="Calibri" w:eastAsia="SimSun" w:hAnsi="Calibri" w:cs="Calibri"/>
          <w:color w:val="FF0000"/>
          <w:kern w:val="2"/>
          <w:lang w:eastAsia="ko-KR"/>
          <w14:ligatures w14:val="standardContextual"/>
        </w:rPr>
        <w:t xml:space="preserve">(real-time) </w:t>
      </w:r>
      <w:r w:rsidRPr="00EB483D">
        <w:rPr>
          <w:rFonts w:ascii="Calibri" w:eastAsia="SimSun" w:hAnsi="Calibri" w:cs="Calibri"/>
          <w:kern w:val="2"/>
          <w:lang w:eastAsia="ko-KR"/>
          <w14:ligatures w14:val="standardContextual"/>
        </w:rPr>
        <w:t xml:space="preserve">model monitoring at the </w:t>
      </w:r>
      <w:r w:rsidRPr="00EB483D">
        <w:rPr>
          <w:rFonts w:ascii="Calibri" w:eastAsia="SimSun" w:hAnsi="Calibri" w:cs="Calibri"/>
          <w:strike/>
          <w:color w:val="FF0000"/>
          <w:kern w:val="2"/>
          <w:lang w:eastAsia="ko-KR"/>
          <w14:ligatures w14:val="standardContextual"/>
        </w:rPr>
        <w:t>NW</w:t>
      </w:r>
      <w:r w:rsidRPr="00EB483D">
        <w:rPr>
          <w:rFonts w:ascii="Calibri" w:eastAsia="SimSun" w:hAnsi="Calibri" w:cs="Calibri"/>
          <w:color w:val="FF0000"/>
          <w:kern w:val="2"/>
          <w:lang w:eastAsia="ko-KR"/>
          <w14:ligatures w14:val="standardContextual"/>
        </w:rPr>
        <w:t>LMF</w:t>
      </w:r>
      <w:r w:rsidRPr="00EB483D">
        <w:rPr>
          <w:rFonts w:ascii="Calibri" w:eastAsia="SimSun" w:hAnsi="Calibri" w:cs="Calibri"/>
          <w:strike/>
          <w:color w:val="5B9BD5" w:themeColor="accent1"/>
          <w:kern w:val="2"/>
          <w:lang w:eastAsia="ko-KR"/>
          <w14:ligatures w14:val="standardContextual"/>
        </w:rPr>
        <w:t>/OTT</w:t>
      </w:r>
      <w:r w:rsidRPr="00EB483D">
        <w:rPr>
          <w:rFonts w:ascii="Calibri" w:eastAsia="SimSun" w:hAnsi="Calibri" w:cs="Calibri"/>
          <w:color w:val="FF0000"/>
          <w:kern w:val="2"/>
          <w:lang w:eastAsia="ko-KR"/>
          <w14:ligatures w14:val="standardContextual"/>
        </w:rPr>
        <w:t xml:space="preserve"> </w:t>
      </w:r>
      <w:r w:rsidRPr="00EB483D">
        <w:rPr>
          <w:rFonts w:ascii="Calibri" w:eastAsia="SimSun" w:hAnsi="Calibri" w:cs="Calibri"/>
          <w:kern w:val="2"/>
          <w:lang w:eastAsia="ko-KR"/>
          <w14:ligatures w14:val="standardContextual"/>
        </w:rPr>
        <w:t xml:space="preserve">side, </w:t>
      </w:r>
      <w:r w:rsidRPr="00EB483D">
        <w:rPr>
          <w:rFonts w:ascii="Calibri" w:eastAsia="SimSun" w:hAnsi="Calibri" w:cs="Calibri"/>
          <w:strike/>
          <w:color w:val="FF0000"/>
          <w:kern w:val="2"/>
          <w:lang w:eastAsia="ko-KR"/>
          <w14:ligatures w14:val="standardContextual"/>
        </w:rPr>
        <w:t>performance metrics</w:t>
      </w:r>
      <w:r w:rsidRPr="00EB483D">
        <w:rPr>
          <w:rFonts w:ascii="Calibri" w:eastAsia="SimSun" w:hAnsi="Calibri" w:cs="Calibri"/>
          <w:color w:val="FF0000"/>
          <w:kern w:val="2"/>
          <w:lang w:eastAsia="ko-KR"/>
          <w14:ligatures w14:val="standardContextual"/>
        </w:rPr>
        <w:t xml:space="preserve">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Arial"/>
          <w:kern w:val="2"/>
          <w:lang w:eastAsia="ko-KR"/>
          <w14:ligatures w14:val="standardContextual"/>
        </w:rPr>
        <w:t>can be generated by UE/gNB and terminated at LMF</w:t>
      </w:r>
      <w:r w:rsidRPr="00EB483D">
        <w:rPr>
          <w:rFonts w:ascii="Calibri" w:eastAsia="SimSun" w:hAnsi="Calibri" w:cs="Arial"/>
          <w:strike/>
          <w:color w:val="5B9BD5" w:themeColor="accent1"/>
          <w:kern w:val="2"/>
          <w:lang w:eastAsia="ko-KR"/>
          <w14:ligatures w14:val="standardContextual"/>
        </w:rPr>
        <w:t>/OTT</w:t>
      </w:r>
      <w:r w:rsidRPr="00EB483D">
        <w:rPr>
          <w:rFonts w:ascii="Calibri" w:eastAsia="SimSun" w:hAnsi="Calibri" w:cs="Arial"/>
          <w:kern w:val="2"/>
          <w:lang w:eastAsia="ko-KR"/>
          <w14:ligatures w14:val="standardContextual"/>
        </w:rPr>
        <w:t>.</w:t>
      </w:r>
    </w:p>
    <w:p w14:paraId="209BD8F8"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color w:val="FF0000"/>
          <w:kern w:val="2"/>
          <w:lang w:eastAsia="ko-KR"/>
          <w14:ligatures w14:val="standardContextual"/>
        </w:rPr>
      </w:pPr>
      <w:r w:rsidRPr="00EB483D">
        <w:rPr>
          <w:rFonts w:ascii="Calibri" w:eastAsia="SimSun" w:hAnsi="Calibri" w:cs="Calibri"/>
          <w:color w:val="FF0000"/>
          <w:kern w:val="2"/>
          <w:lang w:eastAsia="ko-KR"/>
          <w14:ligatures w14:val="standardContextual"/>
        </w:rPr>
        <w:t>For (real-time) model monitoring at the UE side of the UE-side model,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Calibri"/>
          <w:color w:val="FF0000"/>
          <w:kern w:val="2"/>
          <w:lang w:eastAsia="ko-KR"/>
          <w14:ligatures w14:val="standardContextual"/>
        </w:rPr>
        <w:t>can be generated by gNB/LMF and terminated at UE.</w:t>
      </w:r>
    </w:p>
    <w:p w14:paraId="15DF5965" w14:textId="77777777" w:rsidR="00500918" w:rsidRPr="00EB483D" w:rsidRDefault="00500918" w:rsidP="00500918">
      <w:pPr>
        <w:widowControl w:val="0"/>
        <w:numPr>
          <w:ilvl w:val="0"/>
          <w:numId w:val="142"/>
        </w:numPr>
        <w:spacing w:after="160" w:line="256" w:lineRule="auto"/>
        <w:ind w:leftChars="100" w:left="640"/>
        <w:rPr>
          <w:rFonts w:ascii="Calibri" w:eastAsia="SimSun" w:hAnsi="Calibri" w:cs="Calibri"/>
          <w:color w:val="FF0000"/>
          <w:kern w:val="2"/>
          <w:lang w:eastAsia="ko-KR"/>
          <w14:ligatures w14:val="standardContextual"/>
        </w:rPr>
      </w:pPr>
      <w:r w:rsidRPr="00EB483D">
        <w:rPr>
          <w:rFonts w:ascii="Calibri" w:eastAsia="SimSun" w:hAnsi="Calibri" w:cs="Calibri"/>
          <w:color w:val="FF0000"/>
          <w:kern w:val="2"/>
          <w:lang w:eastAsia="ko-KR"/>
          <w14:ligatures w14:val="standardContextual"/>
        </w:rPr>
        <w:t>For (real-time) model monitoring at the gNB side of the gNB-side model, data</w:t>
      </w:r>
      <w:r w:rsidRPr="00EB483D">
        <w:rPr>
          <w:rFonts w:ascii="Calibri" w:eastAsia="SimSun" w:hAnsi="Calibri" w:cs="Arial"/>
          <w:color w:val="FF0000"/>
          <w:kern w:val="2"/>
          <w:lang w:eastAsia="ko-KR"/>
          <w14:ligatures w14:val="standardContextual"/>
        </w:rPr>
        <w:t xml:space="preserve"> needed for performance metric calculation (if needed) </w:t>
      </w:r>
      <w:r w:rsidRPr="00EB483D">
        <w:rPr>
          <w:rFonts w:ascii="Calibri" w:eastAsia="SimSun" w:hAnsi="Calibri" w:cs="Calibri"/>
          <w:color w:val="FF0000"/>
          <w:kern w:val="2"/>
          <w:lang w:eastAsia="ko-KR"/>
          <w14:ligatures w14:val="standardContextual"/>
        </w:rPr>
        <w:t>can be generated by LMF and terminated at gNB.</w:t>
      </w:r>
    </w:p>
    <w:p w14:paraId="34752D1E" w14:textId="77777777" w:rsidR="00500918" w:rsidRPr="00EB483D" w:rsidRDefault="00500918" w:rsidP="00500918">
      <w:pPr>
        <w:spacing w:after="160" w:line="256" w:lineRule="auto"/>
        <w:rPr>
          <w:rFonts w:ascii="Arial" w:eastAsia="SimSun" w:hAnsi="Arial" w:cs="Arial"/>
          <w:kern w:val="2"/>
          <w:lang w:eastAsia="zh-CN"/>
          <w14:ligatures w14:val="standardContextual"/>
        </w:rPr>
      </w:pPr>
    </w:p>
    <w:p w14:paraId="0E509EEF"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r w:rsidRPr="00EB483D">
        <w:rPr>
          <w:rFonts w:ascii="Calibri" w:eastAsia="SimSun" w:hAnsi="Calibri" w:cs="Calibri"/>
          <w:kern w:val="2"/>
          <w:lang w:eastAsia="zh-CN"/>
          <w14:ligatures w14:val="standardContextual"/>
        </w:rPr>
        <w:t>Note: For CSI prediction, the entities for data generation and termination are under RAN1 discussion.</w:t>
      </w:r>
    </w:p>
    <w:p w14:paraId="45EDF1CB" w14:textId="77777777" w:rsidR="00500918" w:rsidRPr="00EB483D" w:rsidRDefault="00500918" w:rsidP="00500918">
      <w:pPr>
        <w:spacing w:after="160" w:line="256" w:lineRule="auto"/>
        <w:rPr>
          <w:rFonts w:ascii="Calibri" w:eastAsia="SimSun" w:hAnsi="Calibri" w:cs="Calibri"/>
          <w:kern w:val="2"/>
          <w:highlight w:val="yellow"/>
          <w:lang w:eastAsia="zh-CN"/>
          <w14:ligatures w14:val="standardContextual"/>
        </w:rPr>
      </w:pPr>
    </w:p>
    <w:p w14:paraId="5461D0B6"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r w:rsidRPr="00EB483D">
        <w:rPr>
          <w:rFonts w:ascii="Calibri" w:eastAsia="SimSun" w:hAnsi="Calibri" w:cs="Calibri"/>
          <w:kern w:val="2"/>
          <w:lang w:eastAsia="zh-CN"/>
          <w14:ligatures w14:val="standardContextual"/>
        </w:rPr>
        <w:lastRenderedPageBreak/>
        <w:t>Note: RAN1 notes that, regarding training, different NW entities for training (gNB/CN/LMF/OAM) is out of RAN1’s expertise that RAN1 cannot confirm. RAN1 simply denoted them as NW in the reply.</w:t>
      </w:r>
    </w:p>
    <w:p w14:paraId="4790B966"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p>
    <w:p w14:paraId="16254B62" w14:textId="77777777" w:rsidR="00500918" w:rsidRPr="00EB483D" w:rsidRDefault="00500918" w:rsidP="00500918">
      <w:pPr>
        <w:spacing w:after="160" w:line="256" w:lineRule="auto"/>
        <w:rPr>
          <w:rFonts w:ascii="Calibri" w:eastAsia="SimSun" w:hAnsi="Calibri" w:cs="Calibri"/>
          <w:kern w:val="2"/>
          <w:lang w:eastAsia="zh-CN"/>
          <w14:ligatures w14:val="standardContextual"/>
        </w:rPr>
      </w:pPr>
      <w:r w:rsidRPr="00EB483D">
        <w:rPr>
          <w:rFonts w:ascii="Calibri" w:eastAsia="SimSun" w:hAnsi="Calibri" w:cs="Calibri"/>
          <w:kern w:val="2"/>
          <w:lang w:eastAsia="zh-CN"/>
          <w14:ligatures w14:val="standardContextual"/>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2FC9B376" w14:textId="77777777" w:rsidR="00500918" w:rsidRPr="00EB483D" w:rsidRDefault="00500918" w:rsidP="00500918">
      <w:pPr>
        <w:spacing w:line="360" w:lineRule="auto"/>
        <w:rPr>
          <w:rFonts w:eastAsia="SimSun" w:cstheme="minorHAnsi"/>
          <w:bCs/>
          <w:iCs/>
          <w:lang w:eastAsia="zh-CN"/>
        </w:rPr>
      </w:pPr>
    </w:p>
    <w:p w14:paraId="193A1877" w14:textId="07C1EFD2" w:rsidR="00500918" w:rsidRPr="00EB483D" w:rsidRDefault="00500918" w:rsidP="00500918">
      <w:pPr>
        <w:keepNext/>
        <w:keepLines/>
        <w:overflowPunct w:val="0"/>
        <w:autoSpaceDE w:val="0"/>
        <w:autoSpaceDN w:val="0"/>
        <w:adjustRightInd w:val="0"/>
        <w:spacing w:before="120" w:after="180" w:line="256" w:lineRule="auto"/>
        <w:outlineLvl w:val="5"/>
        <w:rPr>
          <w:rFonts w:ascii="Arial" w:eastAsia="SimSun" w:hAnsi="Arial"/>
          <w:szCs w:val="20"/>
        </w:rPr>
      </w:pPr>
      <w:r w:rsidRPr="00EB483D">
        <w:rPr>
          <w:rFonts w:ascii="Arial" w:eastAsia="SimSun" w:hAnsi="Arial"/>
          <w:szCs w:val="20"/>
        </w:rPr>
        <w:t>Discussion 8-25</w:t>
      </w:r>
      <w:r>
        <w:rPr>
          <w:rFonts w:ascii="Arial" w:eastAsia="SimSun" w:hAnsi="Arial"/>
          <w:szCs w:val="20"/>
        </w:rPr>
        <w:t>b</w:t>
      </w:r>
      <w:r w:rsidRPr="00EB483D">
        <w:rPr>
          <w:rFonts w:ascii="Arial" w:eastAsia="SimSun" w:hAnsi="Arial"/>
          <w:szCs w:val="20"/>
        </w:rPr>
        <w:t>:</w:t>
      </w:r>
    </w:p>
    <w:p w14:paraId="64C93CF6" w14:textId="77777777" w:rsidR="00500918" w:rsidRPr="00EB483D" w:rsidRDefault="00500918" w:rsidP="00500918">
      <w:pPr>
        <w:spacing w:after="160" w:line="256"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In answering latency requirements, RAN1 used the following descriptions:</w:t>
      </w:r>
    </w:p>
    <w:p w14:paraId="17348EE6" w14:textId="77777777" w:rsidR="00500918" w:rsidRPr="00EB483D"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Relaxed (e.g., minutes, hours, days, or no latency requirement)</w:t>
      </w:r>
    </w:p>
    <w:p w14:paraId="565AC5C0" w14:textId="77777777" w:rsidR="00500918" w:rsidRPr="00EB483D"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 xml:space="preserve">Near-real-time (e.g., </w:t>
      </w:r>
      <w:r w:rsidRPr="00B529EE">
        <w:rPr>
          <w:rFonts w:ascii="Calibri" w:eastAsia="SimSun" w:hAnsi="Calibri" w:cs="Arial"/>
          <w:color w:val="FF0000"/>
          <w:kern w:val="2"/>
          <w:lang w:eastAsia="ko-KR"/>
          <w14:ligatures w14:val="standardContextual"/>
        </w:rPr>
        <w:t xml:space="preserve">several tens </w:t>
      </w:r>
      <w:r w:rsidRPr="00EB483D">
        <w:rPr>
          <w:rFonts w:ascii="Calibri" w:eastAsia="SimSun" w:hAnsi="Calibri" w:cs="Arial"/>
          <w:strike/>
          <w:color w:val="FF0000"/>
          <w:kern w:val="2"/>
          <w:lang w:eastAsia="ko-KR"/>
          <w14:ligatures w14:val="standardContextual"/>
        </w:rPr>
        <w:t xml:space="preserve">100s </w:t>
      </w:r>
      <w:r w:rsidRPr="00EB483D">
        <w:rPr>
          <w:rFonts w:ascii="Calibri" w:eastAsia="SimSun" w:hAnsi="Calibri" w:cs="Arial"/>
          <w:kern w:val="2"/>
          <w:lang w:eastAsia="ko-KR"/>
          <w14:ligatures w14:val="standardContextual"/>
        </w:rPr>
        <w:t>of msecs to a few seconds)</w:t>
      </w:r>
    </w:p>
    <w:p w14:paraId="7361396E" w14:textId="77777777" w:rsidR="00500918" w:rsidRPr="00EB483D"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Time-critical (e.g., a few msecs)</w:t>
      </w:r>
    </w:p>
    <w:p w14:paraId="73E51344" w14:textId="77777777" w:rsidR="00500918" w:rsidRDefault="00500918" w:rsidP="00500918">
      <w:pPr>
        <w:spacing w:line="360" w:lineRule="auto"/>
        <w:rPr>
          <w:rFonts w:eastAsia="SimSun" w:cstheme="minorHAnsi"/>
          <w:bCs/>
          <w:iCs/>
          <w:lang w:eastAsia="zh-CN"/>
        </w:rPr>
      </w:pPr>
    </w:p>
    <w:p w14:paraId="3999045C" w14:textId="74A0D82C" w:rsidR="00500918" w:rsidRPr="00B529EE" w:rsidRDefault="00500918" w:rsidP="00500918">
      <w:pPr>
        <w:keepNext/>
        <w:keepLines/>
        <w:overflowPunct w:val="0"/>
        <w:autoSpaceDE w:val="0"/>
        <w:autoSpaceDN w:val="0"/>
        <w:adjustRightInd w:val="0"/>
        <w:spacing w:before="120" w:after="180" w:line="256" w:lineRule="auto"/>
        <w:outlineLvl w:val="5"/>
        <w:rPr>
          <w:rFonts w:ascii="Arial" w:eastAsia="SimSun" w:hAnsi="Arial"/>
          <w:szCs w:val="20"/>
        </w:rPr>
      </w:pPr>
      <w:r w:rsidRPr="00B529EE">
        <w:rPr>
          <w:rFonts w:ascii="Arial" w:eastAsia="SimSun" w:hAnsi="Arial"/>
          <w:szCs w:val="20"/>
        </w:rPr>
        <w:t>Discussion 8-26</w:t>
      </w:r>
      <w:r>
        <w:rPr>
          <w:rFonts w:ascii="Arial" w:eastAsia="SimSun" w:hAnsi="Arial"/>
          <w:szCs w:val="20"/>
        </w:rPr>
        <w:t>b</w:t>
      </w:r>
      <w:r w:rsidRPr="00B529EE">
        <w:rPr>
          <w:rFonts w:ascii="Arial" w:eastAsia="SimSun" w:hAnsi="Arial"/>
          <w:szCs w:val="20"/>
        </w:rPr>
        <w:t>:</w:t>
      </w:r>
    </w:p>
    <w:p w14:paraId="3E48FFBC" w14:textId="77777777" w:rsidR="00500918" w:rsidRPr="00B529EE" w:rsidRDefault="00500918" w:rsidP="00500918">
      <w:pPr>
        <w:spacing w:after="160" w:line="256" w:lineRule="auto"/>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t>General assumptions/remarks in RAN1’s answer:</w:t>
      </w:r>
    </w:p>
    <w:p w14:paraId="11879FA0" w14:textId="77777777" w:rsidR="00500918" w:rsidRPr="00B529EE"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t>Model training is assumed to be offline training.</w:t>
      </w:r>
    </w:p>
    <w:p w14:paraId="1B0365D0" w14:textId="77777777" w:rsidR="00500918" w:rsidRPr="00B529EE"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t xml:space="preserve">Monitoring may be </w:t>
      </w:r>
      <w:r w:rsidRPr="00B529EE">
        <w:rPr>
          <w:rFonts w:ascii="Calibri" w:eastAsia="SimSun" w:hAnsi="Calibri" w:cs="Arial"/>
          <w:color w:val="FF0000"/>
          <w:kern w:val="2"/>
          <w:lang w:eastAsia="ko-KR"/>
          <w14:ligatures w14:val="standardContextual"/>
        </w:rPr>
        <w:t>near-</w:t>
      </w:r>
      <w:r w:rsidRPr="00B529EE">
        <w:rPr>
          <w:rFonts w:ascii="Calibri" w:eastAsia="SimSun" w:hAnsi="Calibri" w:cs="Arial"/>
          <w:kern w:val="2"/>
          <w:lang w:eastAsia="ko-KR"/>
          <w14:ligatures w14:val="standardContextual"/>
        </w:rPr>
        <w:t>real-time or non-real-time. RAN2 can consider the requirements for data collection for non-real-time monitoring to be similar to offline training requirements.</w:t>
      </w:r>
    </w:p>
    <w:p w14:paraId="6C65A83D" w14:textId="77777777" w:rsidR="00500918" w:rsidRPr="00B529EE" w:rsidRDefault="00500918" w:rsidP="00500918">
      <w:pPr>
        <w:numPr>
          <w:ilvl w:val="0"/>
          <w:numId w:val="139"/>
        </w:numPr>
        <w:spacing w:after="160" w:line="360" w:lineRule="auto"/>
        <w:rPr>
          <w:rFonts w:ascii="Calibri" w:eastAsia="SimSun" w:hAnsi="Calibri" w:cs="Arial"/>
          <w:color w:val="FF0000"/>
          <w:kern w:val="2"/>
          <w:lang w:eastAsia="ko-KR"/>
          <w14:ligatures w14:val="standardContextual"/>
        </w:rPr>
      </w:pPr>
      <w:r w:rsidRPr="00B529EE">
        <w:rPr>
          <w:rFonts w:ascii="Calibri" w:eastAsia="SimSun" w:hAnsi="Calibri" w:cs="Arial"/>
          <w:kern w:val="2"/>
          <w:lang w:eastAsia="ko-KR"/>
          <w14:ligatures w14:val="standardContextual"/>
        </w:rPr>
        <w:t xml:space="preserve">In addition to contents listed in the tables, </w:t>
      </w:r>
      <w:r w:rsidRPr="00B529EE">
        <w:rPr>
          <w:rFonts w:ascii="Calibri" w:eastAsia="SimSun" w:hAnsi="Calibri" w:cs="Arial"/>
          <w:strike/>
          <w:color w:val="FF0000"/>
          <w:kern w:val="2"/>
          <w:lang w:eastAsia="ko-KR"/>
          <w14:ligatures w14:val="standardContextual"/>
        </w:rPr>
        <w:t xml:space="preserve">there may be </w:t>
      </w:r>
      <w:r w:rsidRPr="00323263">
        <w:rPr>
          <w:rFonts w:ascii="Calibri" w:eastAsia="SimSun" w:hAnsi="Calibri" w:cs="Arial"/>
          <w:color w:val="FF0000"/>
          <w:kern w:val="2"/>
          <w:lang w:eastAsia="ko-KR"/>
          <w14:ligatures w14:val="standardContextual"/>
        </w:rPr>
        <w:t xml:space="preserve">RAN1 has discussed </w:t>
      </w:r>
      <w:r w:rsidRPr="00B529EE">
        <w:rPr>
          <w:rFonts w:ascii="Calibri" w:eastAsia="SimSun" w:hAnsi="Calibri" w:cs="Arial"/>
          <w:kern w:val="2"/>
          <w:lang w:eastAsia="ko-KR"/>
          <w14:ligatures w14:val="standardContextual"/>
        </w:rPr>
        <w:t>assistance information from NW</w:t>
      </w:r>
      <w:r w:rsidRPr="00323263">
        <w:rPr>
          <w:rFonts w:ascii="Calibri" w:eastAsia="SimSun" w:hAnsi="Calibri" w:cs="Arial"/>
          <w:color w:val="FF0000"/>
          <w:kern w:val="2"/>
          <w:lang w:eastAsia="ko-KR"/>
          <w14:ligatures w14:val="standardContextual"/>
        </w:rPr>
        <w:t>/UE</w:t>
      </w:r>
      <w:r w:rsidRPr="00B529EE">
        <w:rPr>
          <w:rFonts w:ascii="Calibri" w:eastAsia="SimSun" w:hAnsi="Calibri" w:cs="Arial"/>
          <w:strike/>
          <w:color w:val="FF0000"/>
          <w:kern w:val="2"/>
          <w:lang w:eastAsia="ko-KR"/>
          <w14:ligatures w14:val="standardContextual"/>
        </w:rPr>
        <w:t xml:space="preserve"> to UE</w:t>
      </w:r>
      <w:r w:rsidRPr="00B529EE">
        <w:rPr>
          <w:rFonts w:ascii="Calibri" w:eastAsia="SimSun" w:hAnsi="Calibri" w:cs="Arial"/>
          <w:kern w:val="2"/>
          <w:lang w:eastAsia="ko-KR"/>
          <w14:ligatures w14:val="standardContextual"/>
        </w:rPr>
        <w:t>, such as codebook</w:t>
      </w:r>
      <w:r w:rsidRPr="00323263">
        <w:rPr>
          <w:rFonts w:ascii="Calibri" w:eastAsia="SimSun" w:hAnsi="Calibri" w:cs="Arial"/>
          <w:color w:val="FF0000"/>
          <w:kern w:val="2"/>
          <w:lang w:eastAsia="ko-KR"/>
          <w14:ligatures w14:val="standardContextual"/>
        </w:rPr>
        <w:t>,</w:t>
      </w:r>
      <w:r w:rsidRPr="00B529EE">
        <w:rPr>
          <w:rFonts w:ascii="Calibri" w:eastAsia="SimSun" w:hAnsi="Calibri" w:cs="Arial"/>
          <w:strike/>
          <w:color w:val="FF0000"/>
          <w:kern w:val="2"/>
          <w:lang w:eastAsia="ko-KR"/>
          <w14:ligatures w14:val="standardContextual"/>
        </w:rPr>
        <w:t xml:space="preserve"> and</w:t>
      </w:r>
      <w:r w:rsidRPr="00B529EE">
        <w:rPr>
          <w:rFonts w:ascii="Calibri" w:eastAsia="SimSun" w:hAnsi="Calibri" w:cs="Arial"/>
          <w:kern w:val="2"/>
          <w:lang w:eastAsia="ko-KR"/>
          <w14:ligatures w14:val="standardContextual"/>
        </w:rPr>
        <w:t xml:space="preserve"> beam information</w:t>
      </w:r>
      <w:r w:rsidRPr="00B529EE">
        <w:rPr>
          <w:rFonts w:ascii="Calibri" w:eastAsia="SimSun" w:hAnsi="Calibri" w:cs="Arial"/>
          <w:color w:val="FF0000"/>
          <w:kern w:val="2"/>
          <w:lang w:eastAsia="ko-KR"/>
          <w14:ligatures w14:val="standardContextual"/>
        </w:rPr>
        <w:t xml:space="preserve">, </w:t>
      </w:r>
      <w:r w:rsidRPr="00323263">
        <w:rPr>
          <w:rFonts w:ascii="Calibri" w:eastAsia="SimSun" w:hAnsi="Calibri" w:cs="Arial"/>
          <w:color w:val="FF0000"/>
          <w:kern w:val="2"/>
          <w:lang w:eastAsia="ko-KR"/>
          <w14:ligatures w14:val="standardContextual"/>
        </w:rPr>
        <w:t xml:space="preserve">timestamp, data quality, UE speed, SNR, and vendor-specific information </w:t>
      </w:r>
      <w:r w:rsidRPr="00B529EE">
        <w:rPr>
          <w:rFonts w:ascii="Calibri" w:eastAsia="SimSun" w:hAnsi="Calibri" w:cs="Arial"/>
          <w:kern w:val="2"/>
          <w:lang w:eastAsia="ko-KR"/>
          <w14:ligatures w14:val="standardContextual"/>
        </w:rPr>
        <w:t xml:space="preserve">that may be useful for the purpose of training, inference, and/or monitoring. Aspects related to such assistance information is not included in the following tables, as there has been no consensus on the </w:t>
      </w:r>
      <w:r w:rsidRPr="00323263">
        <w:rPr>
          <w:rFonts w:ascii="Calibri" w:eastAsia="SimSun" w:hAnsi="Calibri" w:cs="Arial"/>
          <w:color w:val="FF0000"/>
          <w:kern w:val="2"/>
          <w:lang w:eastAsia="ko-KR"/>
          <w14:ligatures w14:val="standardContextual"/>
        </w:rPr>
        <w:t>necessity/feasibility/</w:t>
      </w:r>
      <w:r w:rsidRPr="00B529EE">
        <w:rPr>
          <w:rFonts w:ascii="Calibri" w:eastAsia="SimSun" w:hAnsi="Calibri" w:cs="Arial"/>
          <w:kern w:val="2"/>
          <w:lang w:eastAsia="ko-KR"/>
          <w14:ligatures w14:val="standardContextual"/>
        </w:rPr>
        <w:t xml:space="preserve">contents of such assistance information. </w:t>
      </w:r>
      <w:r w:rsidRPr="00B529EE">
        <w:rPr>
          <w:rFonts w:ascii="Calibri" w:eastAsia="SimSun" w:hAnsi="Calibri" w:cs="Arial"/>
          <w:strike/>
          <w:color w:val="FF0000"/>
          <w:kern w:val="2"/>
          <w:lang w:eastAsia="ko-KR"/>
          <w14:ligatures w14:val="standardContextual"/>
        </w:rPr>
        <w:t>If agreed, the assistance information or reference to the assistance information (from UE to the network, or vice versa) may need to be standardized.</w:t>
      </w:r>
      <w:r w:rsidRPr="00B529EE">
        <w:rPr>
          <w:rFonts w:ascii="Calibri" w:eastAsia="SimSun" w:hAnsi="Calibri" w:cs="Arial"/>
          <w:kern w:val="2"/>
          <w:lang w:eastAsia="ko-KR"/>
          <w14:ligatures w14:val="standardContextual"/>
        </w:rPr>
        <w:t xml:space="preserve"> </w:t>
      </w:r>
    </w:p>
    <w:p w14:paraId="12F41789" w14:textId="77777777" w:rsidR="00500918" w:rsidRPr="00B529EE" w:rsidRDefault="00500918" w:rsidP="00500918">
      <w:pPr>
        <w:numPr>
          <w:ilvl w:val="0"/>
          <w:numId w:val="139"/>
        </w:numPr>
        <w:spacing w:after="160" w:line="360" w:lineRule="auto"/>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3937A17C" w14:textId="77777777" w:rsidR="00500918" w:rsidRDefault="00500918" w:rsidP="00500918">
      <w:pPr>
        <w:numPr>
          <w:ilvl w:val="0"/>
          <w:numId w:val="139"/>
        </w:numPr>
        <w:spacing w:after="160" w:line="360" w:lineRule="auto"/>
        <w:jc w:val="both"/>
        <w:rPr>
          <w:rFonts w:ascii="Calibri" w:eastAsia="SimSun" w:hAnsi="Calibri" w:cs="Arial"/>
          <w:kern w:val="2"/>
          <w:lang w:eastAsia="ko-KR"/>
          <w14:ligatures w14:val="standardContextual"/>
        </w:rPr>
      </w:pPr>
      <w:r w:rsidRPr="00B529EE">
        <w:rPr>
          <w:rFonts w:ascii="Calibri" w:eastAsia="SimSun" w:hAnsi="Calibri" w:cs="Arial"/>
          <w:kern w:val="2"/>
          <w:lang w:eastAsia="ko-KR"/>
          <w14:ligatures w14:val="standardContextual"/>
        </w:rPr>
        <w:lastRenderedPageBreak/>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263AED29" w14:textId="77777777" w:rsidR="00500918" w:rsidRPr="00B529EE" w:rsidRDefault="00500918" w:rsidP="00500918">
      <w:pPr>
        <w:numPr>
          <w:ilvl w:val="0"/>
          <w:numId w:val="139"/>
        </w:numPr>
        <w:spacing w:after="160" w:line="360" w:lineRule="auto"/>
        <w:jc w:val="both"/>
        <w:rPr>
          <w:rFonts w:ascii="Calibri" w:eastAsia="SimSun" w:hAnsi="Calibri" w:cs="Arial"/>
          <w:color w:val="FF0000"/>
          <w:kern w:val="2"/>
          <w:lang w:eastAsia="ko-KR"/>
          <w14:ligatures w14:val="standardContextual"/>
        </w:rPr>
      </w:pPr>
      <w:r>
        <w:rPr>
          <w:rFonts w:ascii="Calibri" w:eastAsia="SimSun" w:hAnsi="Calibri" w:cs="Arial"/>
          <w:color w:val="FF0000"/>
          <w:kern w:val="2"/>
          <w:lang w:eastAsia="ko-KR"/>
          <w14:ligatures w14:val="standardContextual"/>
        </w:rPr>
        <w:t xml:space="preserve">In the reply for Part B, </w:t>
      </w:r>
      <w:r w:rsidRPr="00323263">
        <w:rPr>
          <w:rFonts w:ascii="Calibri" w:eastAsia="SimSun" w:hAnsi="Calibri" w:cs="Arial"/>
          <w:color w:val="FF0000"/>
          <w:kern w:val="2"/>
          <w:lang w:eastAsia="ko-KR"/>
          <w14:ligatures w14:val="standardContextual"/>
        </w:rPr>
        <w:t xml:space="preserve">RAN1 captured the typical data size </w:t>
      </w:r>
      <w:r>
        <w:rPr>
          <w:rFonts w:ascii="Calibri" w:eastAsia="SimSun" w:hAnsi="Calibri" w:cs="Arial"/>
          <w:color w:val="FF0000"/>
          <w:kern w:val="2"/>
          <w:lang w:eastAsia="ko-KR"/>
          <w14:ligatures w14:val="standardContextual"/>
        </w:rPr>
        <w:t>per each data sample.</w:t>
      </w:r>
    </w:p>
    <w:p w14:paraId="765C4876" w14:textId="77777777" w:rsidR="00500918" w:rsidRPr="00EB483D" w:rsidRDefault="00500918" w:rsidP="00500918">
      <w:pPr>
        <w:spacing w:after="160" w:line="256" w:lineRule="auto"/>
        <w:rPr>
          <w:rFonts w:ascii="Arial" w:eastAsia="SimSun" w:hAnsi="Arial" w:cs="Arial"/>
          <w:kern w:val="2"/>
          <w:lang w:eastAsia="zh-CN"/>
          <w14:ligatures w14:val="standardContextual"/>
        </w:rPr>
      </w:pPr>
    </w:p>
    <w:p w14:paraId="1A3EC94E" w14:textId="77777777" w:rsidR="00500918" w:rsidRPr="00500918" w:rsidRDefault="00500918"/>
    <w:p w14:paraId="01A0E040" w14:textId="77777777" w:rsidR="00500918" w:rsidRDefault="00500918"/>
    <w:p w14:paraId="03FE6165" w14:textId="77777777" w:rsidR="0087409F" w:rsidRDefault="00E97363">
      <w:pPr>
        <w:pStyle w:val="Heading1"/>
        <w:numPr>
          <w:ilvl w:val="0"/>
          <w:numId w:val="17"/>
        </w:numPr>
      </w:pPr>
      <w:r>
        <w:t>GTW session (TBD)</w:t>
      </w:r>
    </w:p>
    <w:p w14:paraId="50EB0767" w14:textId="77777777" w:rsidR="0087409F" w:rsidRDefault="0087409F"/>
    <w:p w14:paraId="6387DE98" w14:textId="77777777" w:rsidR="0087409F" w:rsidRDefault="0087409F"/>
    <w:p w14:paraId="6E7367CD" w14:textId="77777777" w:rsidR="0087409F" w:rsidRDefault="00E97363">
      <w:pPr>
        <w:pStyle w:val="Heading1"/>
        <w:numPr>
          <w:ilvl w:val="0"/>
          <w:numId w:val="17"/>
        </w:numPr>
      </w:pPr>
      <w:r>
        <w:t>GTW session (TBD)</w:t>
      </w:r>
    </w:p>
    <w:p w14:paraId="5C62039B" w14:textId="77777777" w:rsidR="0087409F" w:rsidRDefault="0087409F"/>
    <w:p w14:paraId="37312CF2" w14:textId="77777777" w:rsidR="0087409F" w:rsidRDefault="00E97363">
      <w:pPr>
        <w:pStyle w:val="Heading1"/>
        <w:numPr>
          <w:ilvl w:val="0"/>
          <w:numId w:val="17"/>
        </w:numPr>
      </w:pPr>
      <w:r>
        <w:t>GTW session (TBD)</w:t>
      </w:r>
    </w:p>
    <w:p w14:paraId="74961F5F" w14:textId="77777777" w:rsidR="0087409F" w:rsidRDefault="0087409F"/>
    <w:p w14:paraId="3E3E6916" w14:textId="77777777" w:rsidR="0087409F" w:rsidRDefault="00E97363">
      <w:pPr>
        <w:pStyle w:val="Heading1"/>
        <w:numPr>
          <w:ilvl w:val="0"/>
          <w:numId w:val="17"/>
        </w:numPr>
      </w:pPr>
      <w:r>
        <w:t xml:space="preserve">FL notes for the next meeting </w:t>
      </w:r>
    </w:p>
    <w:p w14:paraId="7B524848" w14:textId="77777777" w:rsidR="0087409F" w:rsidRDefault="0087409F">
      <w:pPr>
        <w:rPr>
          <w:lang w:val="en-GB"/>
        </w:rPr>
      </w:pPr>
    </w:p>
    <w:p w14:paraId="1EABE373" w14:textId="77777777" w:rsidR="0087409F" w:rsidRDefault="00E97363">
      <w:pPr>
        <w:pStyle w:val="Heading1"/>
        <w:numPr>
          <w:ilvl w:val="0"/>
          <w:numId w:val="17"/>
        </w:numPr>
      </w:pPr>
      <w:r>
        <w:t>Reference</w:t>
      </w:r>
    </w:p>
    <w:p w14:paraId="43417ED4"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23"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123"/>
    </w:p>
    <w:p w14:paraId="42AB72DE"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24"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124"/>
    </w:p>
    <w:p w14:paraId="46627F0C"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4BB0C560"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5790E1CB"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6C33147E"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7EA60740"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42712E97"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0B1538F1"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R1-2213003, Revised final summary of General Aspects of AI/ML framework, RAN WG1 #111, Moderator (Qualcomm)</w:t>
      </w:r>
    </w:p>
    <w:p w14:paraId="4836201C"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R1-xxxxxx, Report of RAN1#111</w:t>
      </w:r>
    </w:p>
    <w:p w14:paraId="5F7AB29A"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R1- 2301868, Final Summary of General Aspects of AIML Framework, RAN WG1 #112, Moderator (Qualcomm)</w:t>
      </w:r>
    </w:p>
    <w:p w14:paraId="0122B563"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R1- 2304054, Final summary of General Aspects of AI/ML Framework, RAN WG1 #112-bis-e, Moderator (Qualcomm)</w:t>
      </w:r>
    </w:p>
    <w:p w14:paraId="2B95389C" w14:textId="77777777" w:rsidR="0087409F" w:rsidRDefault="00E97363">
      <w:pPr>
        <w:numPr>
          <w:ilvl w:val="0"/>
          <w:numId w:val="122"/>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R1-2304301, Final Report of 3GPP TSG RAN WG1 #112bis-e v1.0.0</w:t>
      </w:r>
    </w:p>
    <w:p w14:paraId="16A98182" w14:textId="77777777" w:rsidR="0087409F" w:rsidRDefault="0087409F">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7FDA061E" w14:textId="77777777" w:rsidR="0087409F" w:rsidRDefault="0087409F">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A29A3B2" w14:textId="77777777" w:rsidR="0087409F" w:rsidRDefault="00E97363">
      <w:pPr>
        <w:pStyle w:val="Heading1"/>
        <w:numPr>
          <w:ilvl w:val="0"/>
          <w:numId w:val="17"/>
        </w:numPr>
      </w:pPr>
      <w:r>
        <w:t>Working list of terminologies</w:t>
      </w:r>
    </w:p>
    <w:p w14:paraId="5A79D062" w14:textId="77777777" w:rsidR="0087409F" w:rsidRDefault="00E97363">
      <w:r>
        <w:rPr>
          <w:rFonts w:eastAsia="Times" w:cs="Times"/>
          <w:szCs w:val="20"/>
          <w:highlight w:val="darkYellow"/>
        </w:rPr>
        <w:t xml:space="preserve">Working Assumption </w:t>
      </w:r>
    </w:p>
    <w:p w14:paraId="0E3C2EF3" w14:textId="77777777" w:rsidR="0087409F" w:rsidRDefault="00E97363">
      <w:r>
        <w:rPr>
          <w:rFonts w:eastAsia="Times" w:cs="Times"/>
          <w:szCs w:val="20"/>
        </w:rPr>
        <w:t xml:space="preserve">Include the following into a working list of terminologies to be used for RAN1 AI/ML air interface SI discussion. </w:t>
      </w:r>
    </w:p>
    <w:p w14:paraId="35E1D09B" w14:textId="77777777" w:rsidR="0087409F" w:rsidRDefault="00E97363">
      <w:r>
        <w:rPr>
          <w:rFonts w:eastAsia="Times" w:cs="Times"/>
          <w:szCs w:val="20"/>
        </w:rPr>
        <w:t>The description of the terminologies may be further refined as the study progresses.</w:t>
      </w:r>
    </w:p>
    <w:p w14:paraId="330CAA38" w14:textId="77777777" w:rsidR="0087409F" w:rsidRDefault="00E97363">
      <w:r>
        <w:rPr>
          <w:rFonts w:eastAsia="Times" w:cs="Times"/>
          <w:szCs w:val="20"/>
        </w:rPr>
        <w:t>New terminologies may be added as the study progresses.</w:t>
      </w:r>
    </w:p>
    <w:p w14:paraId="07EAED01" w14:textId="77777777" w:rsidR="0087409F" w:rsidRDefault="00E97363">
      <w:r>
        <w:rPr>
          <w:rFonts w:eastAsia="Times" w:cs="Times"/>
          <w:szCs w:val="20"/>
        </w:rPr>
        <w:t>It is FFS which subset of terminologies to capture into the TR.</w:t>
      </w:r>
    </w:p>
    <w:p w14:paraId="5A92FDDA" w14:textId="77777777" w:rsidR="0087409F" w:rsidRDefault="00E97363">
      <w:pPr>
        <w:rPr>
          <w:rFonts w:eastAsia="Times" w:cs="Times"/>
          <w:szCs w:val="20"/>
        </w:rPr>
      </w:pPr>
      <w:r>
        <w:rPr>
          <w:rFonts w:eastAsia="Times" w:cs="Times"/>
          <w:szCs w:val="20"/>
        </w:rPr>
        <w:t xml:space="preserve"> </w:t>
      </w:r>
    </w:p>
    <w:p w14:paraId="542180C4" w14:textId="77777777" w:rsidR="0087409F" w:rsidRDefault="0087409F">
      <w:pPr>
        <w:rPr>
          <w:rFonts w:eastAsia="Times" w:cs="Times"/>
          <w:szCs w:val="20"/>
        </w:rPr>
      </w:pPr>
    </w:p>
    <w:p w14:paraId="2455C09D" w14:textId="77777777" w:rsidR="0087409F" w:rsidRDefault="00E97363">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08CAFF9C" w14:textId="77777777" w:rsidR="0087409F" w:rsidRDefault="00E97363">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6EBCBC77" w14:textId="77777777" w:rsidR="0087409F" w:rsidRDefault="00E97363">
      <w:pPr>
        <w:pStyle w:val="Caption"/>
        <w:keepNext/>
      </w:pPr>
      <w:bookmarkStart w:id="125" w:name="_Ref115696702"/>
      <w:r>
        <w:t xml:space="preserve">Table </w:t>
      </w:r>
      <w:fldSimple w:instr=" SEQ Table \* ARABIC ">
        <w:r>
          <w:t>14</w:t>
        </w:r>
      </w:fldSimple>
      <w:bookmarkEnd w:id="125"/>
      <w:r>
        <w:t>: Working list of terminologies</w:t>
      </w:r>
    </w:p>
    <w:tbl>
      <w:tblPr>
        <w:tblW w:w="0" w:type="auto"/>
        <w:tblLayout w:type="fixed"/>
        <w:tblLook w:val="04A0" w:firstRow="1" w:lastRow="0" w:firstColumn="1" w:lastColumn="0" w:noHBand="0" w:noVBand="1"/>
      </w:tblPr>
      <w:tblGrid>
        <w:gridCol w:w="3046"/>
        <w:gridCol w:w="6584"/>
      </w:tblGrid>
      <w:tr w:rsidR="0087409F" w14:paraId="15719D9D" w14:textId="77777777">
        <w:tc>
          <w:tcPr>
            <w:tcW w:w="3046" w:type="dxa"/>
            <w:tcBorders>
              <w:top w:val="single" w:sz="8" w:space="0" w:color="auto"/>
              <w:left w:val="single" w:sz="8" w:space="0" w:color="auto"/>
              <w:bottom w:val="single" w:sz="8" w:space="0" w:color="auto"/>
              <w:right w:val="single" w:sz="8" w:space="0" w:color="auto"/>
            </w:tcBorders>
          </w:tcPr>
          <w:p w14:paraId="5997154B" w14:textId="77777777" w:rsidR="0087409F" w:rsidRDefault="00E97363">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418C606" w14:textId="77777777" w:rsidR="0087409F" w:rsidRDefault="00E97363">
            <w:r>
              <w:rPr>
                <w:rFonts w:eastAsia="Times" w:cs="Times"/>
                <w:szCs w:val="20"/>
              </w:rPr>
              <w:t>Description</w:t>
            </w:r>
          </w:p>
        </w:tc>
      </w:tr>
      <w:tr w:rsidR="0087409F" w14:paraId="692FED4A" w14:textId="77777777">
        <w:tc>
          <w:tcPr>
            <w:tcW w:w="3046" w:type="dxa"/>
            <w:tcBorders>
              <w:top w:val="single" w:sz="8" w:space="0" w:color="auto"/>
              <w:left w:val="single" w:sz="8" w:space="0" w:color="auto"/>
              <w:bottom w:val="single" w:sz="8" w:space="0" w:color="auto"/>
              <w:right w:val="single" w:sz="8" w:space="0" w:color="auto"/>
            </w:tcBorders>
          </w:tcPr>
          <w:p w14:paraId="42B843D0" w14:textId="77777777" w:rsidR="0087409F" w:rsidRDefault="00E97363">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320E49BF" w14:textId="77777777" w:rsidR="0087409F" w:rsidRDefault="00E97363">
            <w:r>
              <w:rPr>
                <w:rFonts w:eastAsia="Times" w:cs="Times"/>
                <w:szCs w:val="20"/>
              </w:rPr>
              <w:t xml:space="preserve">A data driven algorithm that applies AI/ML techniques to generate a set of outputs based on a set of inputs. </w:t>
            </w:r>
          </w:p>
        </w:tc>
      </w:tr>
      <w:tr w:rsidR="0087409F" w14:paraId="4A10F087" w14:textId="77777777">
        <w:tc>
          <w:tcPr>
            <w:tcW w:w="3046" w:type="dxa"/>
            <w:tcBorders>
              <w:top w:val="single" w:sz="8" w:space="0" w:color="auto"/>
              <w:left w:val="single" w:sz="8" w:space="0" w:color="auto"/>
              <w:bottom w:val="single" w:sz="8" w:space="0" w:color="auto"/>
              <w:right w:val="single" w:sz="8" w:space="0" w:color="auto"/>
            </w:tcBorders>
          </w:tcPr>
          <w:p w14:paraId="6EAF25F8" w14:textId="77777777" w:rsidR="0087409F" w:rsidRDefault="00E97363">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50507F1F" w14:textId="77777777" w:rsidR="0087409F" w:rsidRDefault="00E97363">
            <w:pPr>
              <w:rPr>
                <w:iCs/>
                <w:lang w:val="en-GB"/>
              </w:rPr>
            </w:pPr>
            <w:r>
              <w:rPr>
                <w:iCs/>
                <w:lang w:val="en-GB"/>
              </w:rPr>
              <w:t>A generic term referring to delivery of an AI/ML model from one entity to another entity in any manner.</w:t>
            </w:r>
          </w:p>
          <w:p w14:paraId="3B29B4FC" w14:textId="77777777" w:rsidR="0087409F" w:rsidRDefault="00E97363">
            <w:pPr>
              <w:rPr>
                <w:rFonts w:eastAsia="Times" w:cs="Times"/>
                <w:color w:val="000000" w:themeColor="text1"/>
                <w:szCs w:val="20"/>
              </w:rPr>
            </w:pPr>
            <w:r>
              <w:rPr>
                <w:iCs/>
                <w:lang w:val="en-GB"/>
              </w:rPr>
              <w:t>Note: An entity could mean a network node/function (e.g., gNB, LMF, etc.), UE, proprietary server, etc.</w:t>
            </w:r>
          </w:p>
        </w:tc>
      </w:tr>
      <w:tr w:rsidR="0087409F" w14:paraId="741E1CE9" w14:textId="77777777">
        <w:tc>
          <w:tcPr>
            <w:tcW w:w="3046" w:type="dxa"/>
            <w:tcBorders>
              <w:top w:val="single" w:sz="8" w:space="0" w:color="auto"/>
              <w:left w:val="single" w:sz="8" w:space="0" w:color="auto"/>
              <w:bottom w:val="single" w:sz="8" w:space="0" w:color="auto"/>
              <w:right w:val="single" w:sz="8" w:space="0" w:color="auto"/>
            </w:tcBorders>
          </w:tcPr>
          <w:p w14:paraId="06E841BD" w14:textId="77777777" w:rsidR="0087409F" w:rsidRDefault="00E97363">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172EA935" w14:textId="77777777" w:rsidR="0087409F" w:rsidRDefault="00E97363">
            <w:r>
              <w:rPr>
                <w:rFonts w:eastAsia="Times" w:cs="Times"/>
                <w:color w:val="000000" w:themeColor="text1"/>
                <w:szCs w:val="20"/>
              </w:rPr>
              <w:t>A process of using a trained AI/ML model to produce a set of outputs based on a set of inputs</w:t>
            </w:r>
          </w:p>
        </w:tc>
      </w:tr>
      <w:tr w:rsidR="0087409F" w14:paraId="27D477E7" w14:textId="77777777">
        <w:tc>
          <w:tcPr>
            <w:tcW w:w="3046" w:type="dxa"/>
            <w:tcBorders>
              <w:top w:val="single" w:sz="8" w:space="0" w:color="auto"/>
              <w:left w:val="single" w:sz="8" w:space="0" w:color="auto"/>
              <w:bottom w:val="single" w:sz="8" w:space="0" w:color="auto"/>
              <w:right w:val="single" w:sz="8" w:space="0" w:color="auto"/>
            </w:tcBorders>
          </w:tcPr>
          <w:p w14:paraId="4247FB80" w14:textId="77777777" w:rsidR="0087409F" w:rsidRDefault="00E97363">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5E8823DB" w14:textId="77777777" w:rsidR="0087409F" w:rsidRDefault="00E97363">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87409F" w14:paraId="1ED2C1CA" w14:textId="77777777">
        <w:tc>
          <w:tcPr>
            <w:tcW w:w="3046" w:type="dxa"/>
            <w:tcBorders>
              <w:top w:val="single" w:sz="8" w:space="0" w:color="auto"/>
              <w:left w:val="single" w:sz="8" w:space="0" w:color="auto"/>
              <w:bottom w:val="single" w:sz="8" w:space="0" w:color="auto"/>
              <w:right w:val="single" w:sz="8" w:space="0" w:color="auto"/>
            </w:tcBorders>
          </w:tcPr>
          <w:p w14:paraId="1D08AF9D" w14:textId="77777777" w:rsidR="0087409F" w:rsidRDefault="00E97363">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7145D394" w14:textId="77777777" w:rsidR="0087409F" w:rsidRDefault="00E97363">
            <w:r>
              <w:rPr>
                <w:rFonts w:eastAsia="Times" w:cs="Times"/>
                <w:szCs w:val="20"/>
              </w:rPr>
              <w:t>A process to train an AI/ML Model [by learning the input/output relationship] in a data driven manner and obtain the trained AI/ML Model for inference</w:t>
            </w:r>
          </w:p>
        </w:tc>
      </w:tr>
      <w:tr w:rsidR="0087409F" w14:paraId="710B5A6C" w14:textId="77777777">
        <w:tc>
          <w:tcPr>
            <w:tcW w:w="3046" w:type="dxa"/>
            <w:tcBorders>
              <w:top w:val="single" w:sz="8" w:space="0" w:color="auto"/>
              <w:left w:val="single" w:sz="8" w:space="0" w:color="auto"/>
              <w:bottom w:val="single" w:sz="8" w:space="0" w:color="auto"/>
              <w:right w:val="single" w:sz="8" w:space="0" w:color="auto"/>
            </w:tcBorders>
          </w:tcPr>
          <w:p w14:paraId="166120F3" w14:textId="77777777" w:rsidR="0087409F" w:rsidRDefault="00E97363">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2739D775" w14:textId="77777777" w:rsidR="0087409F" w:rsidRDefault="00E97363">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r w:rsidR="0087409F" w14:paraId="73F16FD4" w14:textId="77777777">
        <w:tc>
          <w:tcPr>
            <w:tcW w:w="3046" w:type="dxa"/>
            <w:tcBorders>
              <w:top w:val="single" w:sz="8" w:space="0" w:color="auto"/>
              <w:left w:val="single" w:sz="8" w:space="0" w:color="auto"/>
              <w:bottom w:val="single" w:sz="8" w:space="0" w:color="auto"/>
              <w:right w:val="single" w:sz="8" w:space="0" w:color="auto"/>
            </w:tcBorders>
          </w:tcPr>
          <w:p w14:paraId="5B98E6E8" w14:textId="77777777" w:rsidR="0087409F" w:rsidRDefault="00E97363">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13DF2DEC" w14:textId="77777777" w:rsidR="0087409F" w:rsidRDefault="00E97363">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87409F" w14:paraId="3EBEDDBC" w14:textId="77777777">
        <w:tc>
          <w:tcPr>
            <w:tcW w:w="3046" w:type="dxa"/>
            <w:tcBorders>
              <w:top w:val="single" w:sz="8" w:space="0" w:color="auto"/>
              <w:left w:val="single" w:sz="8" w:space="0" w:color="auto"/>
              <w:bottom w:val="single" w:sz="8" w:space="0" w:color="auto"/>
              <w:right w:val="single" w:sz="8" w:space="0" w:color="auto"/>
            </w:tcBorders>
          </w:tcPr>
          <w:p w14:paraId="105C0198" w14:textId="77777777" w:rsidR="0087409F" w:rsidRDefault="00E97363">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34B5D526" w14:textId="77777777" w:rsidR="0087409F" w:rsidRDefault="00E97363">
            <w:r>
              <w:rPr>
                <w:rFonts w:eastAsia="Times" w:cs="Times"/>
                <w:szCs w:val="20"/>
              </w:rPr>
              <w:t>A process of collecting data by the network nodes, management entity, or UE for the purpose of AI/ML model training, data analytics and inference</w:t>
            </w:r>
          </w:p>
        </w:tc>
      </w:tr>
      <w:tr w:rsidR="0087409F" w14:paraId="70756A78" w14:textId="77777777">
        <w:tc>
          <w:tcPr>
            <w:tcW w:w="3046" w:type="dxa"/>
            <w:tcBorders>
              <w:top w:val="single" w:sz="8" w:space="0" w:color="auto"/>
              <w:left w:val="single" w:sz="8" w:space="0" w:color="auto"/>
              <w:bottom w:val="single" w:sz="8" w:space="0" w:color="auto"/>
              <w:right w:val="single" w:sz="8" w:space="0" w:color="auto"/>
            </w:tcBorders>
          </w:tcPr>
          <w:p w14:paraId="3B4D415A" w14:textId="77777777" w:rsidR="0087409F" w:rsidRDefault="00E97363">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1DD0DB2F" w14:textId="77777777" w:rsidR="0087409F" w:rsidRDefault="00E97363">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7409F" w14:paraId="4BEF2E6D" w14:textId="77777777">
        <w:tc>
          <w:tcPr>
            <w:tcW w:w="3046" w:type="dxa"/>
            <w:tcBorders>
              <w:top w:val="single" w:sz="8" w:space="0" w:color="auto"/>
              <w:left w:val="single" w:sz="8" w:space="0" w:color="auto"/>
              <w:bottom w:val="single" w:sz="8" w:space="0" w:color="auto"/>
              <w:right w:val="single" w:sz="8" w:space="0" w:color="auto"/>
            </w:tcBorders>
          </w:tcPr>
          <w:p w14:paraId="638279F9" w14:textId="77777777" w:rsidR="0087409F" w:rsidRDefault="00E97363">
            <w:r>
              <w:rPr>
                <w:rFonts w:cs="Times"/>
                <w:color w:val="000000"/>
                <w:lang w:eastAsia="zh-CN"/>
              </w:rPr>
              <w:lastRenderedPageBreak/>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1F8E3361" w14:textId="77777777" w:rsidR="0087409F" w:rsidRDefault="00E97363">
            <w:r>
              <w:t>A process/method of identifying an AI/ML functionality for the common understanding between the NW and the UE</w:t>
            </w:r>
          </w:p>
          <w:p w14:paraId="2D55D5A0" w14:textId="77777777" w:rsidR="0087409F" w:rsidRDefault="00E97363">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50F1163E" w14:textId="77777777" w:rsidR="0087409F" w:rsidRDefault="00E97363">
            <w:pPr>
              <w:rPr>
                <w:rFonts w:cs="Times"/>
                <w:color w:val="000000"/>
                <w:lang w:eastAsia="zh-CN"/>
              </w:rPr>
            </w:pPr>
            <w:r>
              <w:t>FFS: granularity of functionality</w:t>
            </w:r>
          </w:p>
        </w:tc>
      </w:tr>
      <w:tr w:rsidR="0087409F" w14:paraId="6657000F" w14:textId="77777777">
        <w:tc>
          <w:tcPr>
            <w:tcW w:w="3046" w:type="dxa"/>
            <w:tcBorders>
              <w:top w:val="single" w:sz="8" w:space="0" w:color="auto"/>
              <w:left w:val="single" w:sz="8" w:space="0" w:color="auto"/>
              <w:bottom w:val="single" w:sz="8" w:space="0" w:color="auto"/>
              <w:right w:val="single" w:sz="8" w:space="0" w:color="auto"/>
            </w:tcBorders>
          </w:tcPr>
          <w:p w14:paraId="31D4E6A3" w14:textId="77777777" w:rsidR="0087409F" w:rsidRDefault="00E97363">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4FA0C94A" w14:textId="77777777" w:rsidR="0087409F" w:rsidRDefault="00E97363">
            <w:r>
              <w:rPr>
                <w:rFonts w:eastAsia="Times" w:cs="Times"/>
                <w:szCs w:val="20"/>
              </w:rPr>
              <w:t>enable an AI/ML model for a specific function</w:t>
            </w:r>
          </w:p>
        </w:tc>
      </w:tr>
      <w:tr w:rsidR="0087409F" w14:paraId="4076CC32" w14:textId="77777777">
        <w:tc>
          <w:tcPr>
            <w:tcW w:w="3046" w:type="dxa"/>
            <w:tcBorders>
              <w:top w:val="single" w:sz="8" w:space="0" w:color="auto"/>
              <w:left w:val="single" w:sz="8" w:space="0" w:color="auto"/>
              <w:bottom w:val="single" w:sz="8" w:space="0" w:color="auto"/>
              <w:right w:val="single" w:sz="8" w:space="0" w:color="auto"/>
            </w:tcBorders>
          </w:tcPr>
          <w:p w14:paraId="32AA3A08" w14:textId="77777777" w:rsidR="0087409F" w:rsidRDefault="00E97363">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781250A" w14:textId="77777777" w:rsidR="0087409F" w:rsidRDefault="00E97363">
            <w:r>
              <w:rPr>
                <w:rFonts w:eastAsia="Times" w:cs="Times"/>
                <w:szCs w:val="20"/>
              </w:rPr>
              <w:t>disable an AI/ML model for a specific function</w:t>
            </w:r>
          </w:p>
        </w:tc>
      </w:tr>
      <w:tr w:rsidR="0087409F" w14:paraId="4043ECA1" w14:textId="77777777">
        <w:tc>
          <w:tcPr>
            <w:tcW w:w="3046" w:type="dxa"/>
            <w:tcBorders>
              <w:top w:val="single" w:sz="8" w:space="0" w:color="auto"/>
              <w:left w:val="single" w:sz="8" w:space="0" w:color="auto"/>
              <w:bottom w:val="single" w:sz="8" w:space="0" w:color="auto"/>
              <w:right w:val="single" w:sz="8" w:space="0" w:color="auto"/>
            </w:tcBorders>
          </w:tcPr>
          <w:p w14:paraId="288472A8" w14:textId="77777777" w:rsidR="0087409F" w:rsidRDefault="00E97363">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7C2F5E5C" w14:textId="77777777" w:rsidR="0087409F" w:rsidRDefault="00E97363">
            <w:r>
              <w:rPr>
                <w:rFonts w:eastAsia="Times" w:cs="Times"/>
                <w:color w:val="000000" w:themeColor="text1"/>
                <w:szCs w:val="20"/>
              </w:rPr>
              <w:t>Model transfer from the network to UE</w:t>
            </w:r>
          </w:p>
        </w:tc>
      </w:tr>
      <w:tr w:rsidR="0087409F" w14:paraId="75A0AF3D" w14:textId="77777777">
        <w:tc>
          <w:tcPr>
            <w:tcW w:w="3046" w:type="dxa"/>
            <w:tcBorders>
              <w:top w:val="single" w:sz="8" w:space="0" w:color="auto"/>
              <w:left w:val="single" w:sz="8" w:space="0" w:color="auto"/>
              <w:bottom w:val="single" w:sz="8" w:space="0" w:color="auto"/>
              <w:right w:val="single" w:sz="8" w:space="0" w:color="auto"/>
            </w:tcBorders>
          </w:tcPr>
          <w:p w14:paraId="08D9A40C" w14:textId="77777777" w:rsidR="0087409F" w:rsidRDefault="00E97363">
            <w:r>
              <w:t>Model identification</w:t>
            </w:r>
          </w:p>
        </w:tc>
        <w:tc>
          <w:tcPr>
            <w:tcW w:w="6584" w:type="dxa"/>
            <w:tcBorders>
              <w:top w:val="single" w:sz="8" w:space="0" w:color="auto"/>
              <w:left w:val="single" w:sz="8" w:space="0" w:color="auto"/>
              <w:bottom w:val="single" w:sz="8" w:space="0" w:color="auto"/>
              <w:right w:val="single" w:sz="8" w:space="0" w:color="auto"/>
            </w:tcBorders>
          </w:tcPr>
          <w:p w14:paraId="207725BF" w14:textId="77777777" w:rsidR="0087409F" w:rsidRDefault="00E97363">
            <w:r>
              <w:t>A process/method of identifying an AI/ML model for the common understanding between the NW and the UE</w:t>
            </w:r>
          </w:p>
          <w:p w14:paraId="15EFCB82" w14:textId="77777777" w:rsidR="0087409F" w:rsidRDefault="00E97363">
            <w:r>
              <w:t>Note: The process/method of model identification may or may not be applicable.</w:t>
            </w:r>
          </w:p>
          <w:p w14:paraId="2B5EF9C4" w14:textId="77777777" w:rsidR="0087409F" w:rsidRDefault="00E97363">
            <w:r>
              <w:t>Note: Information regarding the AI/ML model may be shared during model identification.</w:t>
            </w:r>
          </w:p>
        </w:tc>
      </w:tr>
      <w:tr w:rsidR="0087409F" w14:paraId="5624FCCD" w14:textId="77777777">
        <w:tc>
          <w:tcPr>
            <w:tcW w:w="3046" w:type="dxa"/>
            <w:tcBorders>
              <w:top w:val="single" w:sz="8" w:space="0" w:color="auto"/>
              <w:left w:val="single" w:sz="8" w:space="0" w:color="auto"/>
              <w:bottom w:val="single" w:sz="8" w:space="0" w:color="auto"/>
              <w:right w:val="single" w:sz="8" w:space="0" w:color="auto"/>
            </w:tcBorders>
          </w:tcPr>
          <w:p w14:paraId="306FAB9A" w14:textId="77777777" w:rsidR="0087409F" w:rsidRDefault="00E97363">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4716F0E9" w14:textId="77777777" w:rsidR="0087409F" w:rsidRDefault="00E97363">
            <w:r>
              <w:rPr>
                <w:rFonts w:eastAsia="Times" w:cs="Times"/>
                <w:szCs w:val="20"/>
              </w:rPr>
              <w:t>A procedure that monitors the inference performance of the AI/ML model</w:t>
            </w:r>
          </w:p>
        </w:tc>
      </w:tr>
      <w:tr w:rsidR="0087409F" w14:paraId="2431A888"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64031C5D" w14:textId="77777777" w:rsidR="0087409F" w:rsidRDefault="00E97363">
            <w:pPr>
              <w:rPr>
                <w:rFonts w:eastAsia="Times" w:cs="Times"/>
                <w:szCs w:val="20"/>
              </w:rPr>
            </w:pPr>
            <w:r>
              <w:rPr>
                <w:rFonts w:eastAsia="Times" w:cs="Times" w:hint="eastAsia"/>
                <w:szCs w:val="20"/>
              </w:rPr>
              <w:t>M</w:t>
            </w:r>
            <w:r>
              <w:rPr>
                <w:rFonts w:eastAsia="Times" w:cs="Times"/>
                <w:szCs w:val="20"/>
              </w:rPr>
              <w:t>odel parameter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6663F818" w14:textId="77777777" w:rsidR="0087409F" w:rsidRDefault="00E97363">
            <w:pPr>
              <w:rPr>
                <w:rFonts w:eastAsia="Times" w:cs="Times"/>
                <w:szCs w:val="20"/>
              </w:rPr>
            </w:pPr>
            <w:r>
              <w:rPr>
                <w:rFonts w:eastAsia="Times" w:cs="Times"/>
                <w:szCs w:val="20"/>
              </w:rPr>
              <w:t>Process of updating the model parameters of a model</w:t>
            </w:r>
          </w:p>
        </w:tc>
      </w:tr>
      <w:tr w:rsidR="0087409F" w14:paraId="78367A0A"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201B2DE5" w14:textId="77777777" w:rsidR="0087409F" w:rsidRDefault="00E97363">
            <w:pPr>
              <w:rPr>
                <w:rFonts w:eastAsia="Times" w:cs="Times"/>
                <w:szCs w:val="20"/>
              </w:rPr>
            </w:pPr>
            <w:r>
              <w:rPr>
                <w:rFonts w:eastAsia="DengXian" w:hint="eastAsia"/>
                <w:lang w:eastAsia="zh-CN"/>
              </w:rPr>
              <w:t>Model selection</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4DBC5E6A" w14:textId="77777777" w:rsidR="0087409F" w:rsidRDefault="00E97363">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4E7EF980" w14:textId="77777777" w:rsidR="0087409F" w:rsidRDefault="00E97363">
            <w:pPr>
              <w:rPr>
                <w:rFonts w:eastAsia="Times" w:cs="Times"/>
                <w:szCs w:val="20"/>
              </w:rPr>
            </w:pPr>
            <w:r>
              <w:rPr>
                <w:rFonts w:eastAsia="DengXian" w:hint="eastAsia"/>
                <w:lang w:eastAsia="zh-CN"/>
              </w:rPr>
              <w:t>Note: Model selection may or may not be carried out simultaneously with model activation</w:t>
            </w:r>
          </w:p>
        </w:tc>
      </w:tr>
      <w:tr w:rsidR="0087409F" w14:paraId="12C69D1F" w14:textId="77777777">
        <w:tc>
          <w:tcPr>
            <w:tcW w:w="3046" w:type="dxa"/>
            <w:tcBorders>
              <w:top w:val="single" w:sz="8" w:space="0" w:color="auto"/>
              <w:left w:val="single" w:sz="8" w:space="0" w:color="auto"/>
              <w:bottom w:val="single" w:sz="8" w:space="0" w:color="auto"/>
              <w:right w:val="single" w:sz="8" w:space="0" w:color="auto"/>
            </w:tcBorders>
          </w:tcPr>
          <w:p w14:paraId="5CF4C9F7" w14:textId="77777777" w:rsidR="0087409F" w:rsidRDefault="00E97363">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35F4FE25" w14:textId="77777777" w:rsidR="0087409F" w:rsidRDefault="00E97363">
            <w:r>
              <w:rPr>
                <w:rFonts w:eastAsia="Times" w:cs="Times"/>
                <w:szCs w:val="20"/>
              </w:rPr>
              <w:t>Deactivating a currently active AI/ML model and activating a different AI/ML model for a specific function</w:t>
            </w:r>
          </w:p>
        </w:tc>
      </w:tr>
      <w:tr w:rsidR="0087409F" w14:paraId="06DF9DB0"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68867345" w14:textId="77777777" w:rsidR="0087409F" w:rsidRDefault="00E97363">
            <w:pPr>
              <w:rPr>
                <w:rFonts w:eastAsia="Times" w:cs="Times"/>
                <w:szCs w:val="20"/>
              </w:rPr>
            </w:pPr>
            <w:r>
              <w:rPr>
                <w:rFonts w:eastAsia="Times" w:cs="Times"/>
                <w:szCs w:val="20"/>
              </w:rPr>
              <w:t>Model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09010313" w14:textId="77777777" w:rsidR="0087409F" w:rsidRDefault="00E97363">
            <w:pPr>
              <w:rPr>
                <w:rFonts w:eastAsia="Times" w:cs="Times"/>
                <w:szCs w:val="20"/>
              </w:rPr>
            </w:pPr>
            <w:r>
              <w:rPr>
                <w:rFonts w:eastAsia="Times" w:cs="Times"/>
                <w:szCs w:val="20"/>
              </w:rPr>
              <w:t>Process of updating the model parameters and/or model structure of a model</w:t>
            </w:r>
          </w:p>
        </w:tc>
      </w:tr>
      <w:tr w:rsidR="0087409F" w14:paraId="6A7A6515" w14:textId="77777777">
        <w:tc>
          <w:tcPr>
            <w:tcW w:w="3046" w:type="dxa"/>
            <w:tcBorders>
              <w:top w:val="single" w:sz="8" w:space="0" w:color="auto"/>
              <w:left w:val="single" w:sz="8" w:space="0" w:color="auto"/>
              <w:bottom w:val="single" w:sz="8" w:space="0" w:color="auto"/>
              <w:right w:val="single" w:sz="8" w:space="0" w:color="auto"/>
            </w:tcBorders>
          </w:tcPr>
          <w:p w14:paraId="4BB11BBD" w14:textId="77777777" w:rsidR="0087409F" w:rsidRDefault="00E97363">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64820157" w14:textId="77777777" w:rsidR="0087409F" w:rsidRDefault="00E97363">
            <w:r>
              <w:rPr>
                <w:rFonts w:eastAsia="Times" w:cs="Times"/>
                <w:color w:val="000000" w:themeColor="text1"/>
                <w:szCs w:val="20"/>
              </w:rPr>
              <w:t>Model transfer from UE to the network</w:t>
            </w:r>
          </w:p>
        </w:tc>
      </w:tr>
      <w:tr w:rsidR="0087409F" w14:paraId="2FA4C121" w14:textId="77777777">
        <w:tc>
          <w:tcPr>
            <w:tcW w:w="3046" w:type="dxa"/>
            <w:tcBorders>
              <w:top w:val="single" w:sz="8" w:space="0" w:color="auto"/>
              <w:left w:val="single" w:sz="8" w:space="0" w:color="auto"/>
              <w:bottom w:val="single" w:sz="8" w:space="0" w:color="auto"/>
              <w:right w:val="single" w:sz="8" w:space="0" w:color="auto"/>
            </w:tcBorders>
          </w:tcPr>
          <w:p w14:paraId="7484C7D8" w14:textId="77777777" w:rsidR="0087409F" w:rsidRDefault="00E97363">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24F394EB" w14:textId="77777777" w:rsidR="0087409F" w:rsidRDefault="00E97363">
            <w:r>
              <w:rPr>
                <w:rFonts w:eastAsia="Times" w:cs="Times"/>
                <w:color w:val="000000" w:themeColor="text1"/>
                <w:szCs w:val="20"/>
              </w:rPr>
              <w:t>An AI/ML Model whose inference is performed entirely at the network</w:t>
            </w:r>
          </w:p>
        </w:tc>
      </w:tr>
      <w:tr w:rsidR="0087409F" w14:paraId="5A959F50" w14:textId="77777777">
        <w:tc>
          <w:tcPr>
            <w:tcW w:w="3046" w:type="dxa"/>
            <w:tcBorders>
              <w:top w:val="single" w:sz="8" w:space="0" w:color="auto"/>
              <w:left w:val="single" w:sz="8" w:space="0" w:color="auto"/>
              <w:bottom w:val="single" w:sz="8" w:space="0" w:color="auto"/>
              <w:right w:val="single" w:sz="8" w:space="0" w:color="auto"/>
            </w:tcBorders>
          </w:tcPr>
          <w:p w14:paraId="5E91ECF2" w14:textId="77777777" w:rsidR="0087409F" w:rsidRDefault="00E97363">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1F3BF794" w14:textId="77777777" w:rsidR="0087409F" w:rsidRDefault="00E97363">
            <w:r>
              <w:rPr>
                <w:rFonts w:eastAsia="Times" w:cs="Times"/>
                <w:szCs w:val="20"/>
              </w:rPr>
              <w:t>The data collected from field and used for offline training of the AI/ML model</w:t>
            </w:r>
          </w:p>
        </w:tc>
      </w:tr>
      <w:tr w:rsidR="0087409F" w14:paraId="4CD84D72" w14:textId="77777777">
        <w:tc>
          <w:tcPr>
            <w:tcW w:w="3046" w:type="dxa"/>
            <w:tcBorders>
              <w:top w:val="single" w:sz="8" w:space="0" w:color="auto"/>
              <w:left w:val="single" w:sz="8" w:space="0" w:color="auto"/>
              <w:bottom w:val="single" w:sz="8" w:space="0" w:color="auto"/>
              <w:right w:val="single" w:sz="8" w:space="0" w:color="auto"/>
            </w:tcBorders>
          </w:tcPr>
          <w:p w14:paraId="390DA2E5" w14:textId="77777777" w:rsidR="0087409F" w:rsidRDefault="00E97363">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5B2EF512" w14:textId="77777777" w:rsidR="0087409F" w:rsidRDefault="00E97363">
            <w:pPr>
              <w:rPr>
                <w:lang w:val="en-GB"/>
              </w:rPr>
            </w:pPr>
            <w:r>
              <w:rPr>
                <w:lang w:val="en-GB"/>
              </w:rPr>
              <w:t>An AI/ML training process where the model is trained based on collected dataset, and where the trained model is later used or delivered for inference.</w:t>
            </w:r>
          </w:p>
          <w:p w14:paraId="337C9120" w14:textId="77777777" w:rsidR="0087409F" w:rsidRDefault="00E97363">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87409F" w14:paraId="05EFD258" w14:textId="77777777">
        <w:tc>
          <w:tcPr>
            <w:tcW w:w="3046" w:type="dxa"/>
            <w:tcBorders>
              <w:top w:val="single" w:sz="8" w:space="0" w:color="auto"/>
              <w:left w:val="single" w:sz="8" w:space="0" w:color="auto"/>
              <w:bottom w:val="single" w:sz="8" w:space="0" w:color="auto"/>
              <w:right w:val="single" w:sz="8" w:space="0" w:color="auto"/>
            </w:tcBorders>
          </w:tcPr>
          <w:p w14:paraId="211FD992" w14:textId="77777777" w:rsidR="0087409F" w:rsidRDefault="00E97363">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5DEA70A2" w14:textId="77777777" w:rsidR="0087409F" w:rsidRDefault="00E97363">
            <w:r>
              <w:rPr>
                <w:rFonts w:eastAsia="Times" w:cs="Times"/>
                <w:color w:val="000000" w:themeColor="text1"/>
                <w:szCs w:val="20"/>
              </w:rPr>
              <w:t>A UE-side (AI/ML) model or a Network-side (AI/ML) model</w:t>
            </w:r>
          </w:p>
        </w:tc>
      </w:tr>
      <w:tr w:rsidR="0087409F" w14:paraId="65587B84" w14:textId="77777777">
        <w:tc>
          <w:tcPr>
            <w:tcW w:w="3046" w:type="dxa"/>
            <w:tcBorders>
              <w:top w:val="single" w:sz="8" w:space="0" w:color="auto"/>
              <w:left w:val="single" w:sz="8" w:space="0" w:color="auto"/>
              <w:bottom w:val="single" w:sz="8" w:space="0" w:color="auto"/>
              <w:right w:val="single" w:sz="8" w:space="0" w:color="auto"/>
            </w:tcBorders>
          </w:tcPr>
          <w:p w14:paraId="5C652520" w14:textId="77777777" w:rsidR="0087409F" w:rsidRDefault="00E97363">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2F4E2E71" w14:textId="77777777" w:rsidR="0087409F" w:rsidRDefault="00E97363">
            <w:r>
              <w:rPr>
                <w:rFonts w:eastAsia="Times" w:cs="Times"/>
                <w:szCs w:val="20"/>
              </w:rPr>
              <w:t>The data collected from field and used for online training of the AI/ML model</w:t>
            </w:r>
          </w:p>
        </w:tc>
      </w:tr>
      <w:tr w:rsidR="0087409F" w14:paraId="60A54F99" w14:textId="77777777">
        <w:tc>
          <w:tcPr>
            <w:tcW w:w="3046" w:type="dxa"/>
            <w:tcBorders>
              <w:top w:val="single" w:sz="8" w:space="0" w:color="auto"/>
              <w:left w:val="single" w:sz="8" w:space="0" w:color="auto"/>
              <w:bottom w:val="single" w:sz="8" w:space="0" w:color="auto"/>
              <w:right w:val="single" w:sz="8" w:space="0" w:color="auto"/>
            </w:tcBorders>
          </w:tcPr>
          <w:p w14:paraId="0E876853" w14:textId="77777777" w:rsidR="0087409F" w:rsidRDefault="00E97363">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7BB9E4CE" w14:textId="77777777" w:rsidR="0087409F" w:rsidRDefault="00E97363">
            <w:pPr>
              <w:rPr>
                <w:lang w:val="en-GB"/>
              </w:rPr>
            </w:pPr>
            <w:r>
              <w:rPr>
                <w:lang w:val="en-GB"/>
              </w:rPr>
              <w:t xml:space="preserve">An AI/ML training process where the model being used for inference) is (typically continuously) trained in (near) real-time with the arrival of new training samples. </w:t>
            </w:r>
          </w:p>
          <w:p w14:paraId="258BBCEE" w14:textId="77777777" w:rsidR="0087409F" w:rsidRDefault="00E97363">
            <w:pPr>
              <w:rPr>
                <w:lang w:val="en-GB"/>
              </w:rPr>
            </w:pPr>
            <w:r>
              <w:rPr>
                <w:lang w:val="en-GB"/>
              </w:rPr>
              <w:t>Note: the notion of (near) real-time vs. non real-time is context-dependent and is relative to the inference time-scale.</w:t>
            </w:r>
          </w:p>
          <w:p w14:paraId="7CDBC74E" w14:textId="77777777" w:rsidR="0087409F" w:rsidRDefault="00E97363">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1679FB2B" w14:textId="77777777" w:rsidR="0087409F" w:rsidRDefault="00E97363">
            <w:pPr>
              <w:rPr>
                <w:rFonts w:eastAsia="Times" w:cs="Times"/>
                <w:color w:val="000000" w:themeColor="text1"/>
                <w:szCs w:val="20"/>
              </w:rPr>
            </w:pPr>
            <w:r>
              <w:rPr>
                <w:lang w:val="en-GB"/>
              </w:rPr>
              <w:lastRenderedPageBreak/>
              <w:t>Note: Fine-tuning/re-training may be done via online or offline training. (This note could be removed when we define the term fine-tuning.)</w:t>
            </w:r>
          </w:p>
        </w:tc>
      </w:tr>
      <w:tr w:rsidR="0087409F" w14:paraId="19D39BED" w14:textId="77777777">
        <w:tc>
          <w:tcPr>
            <w:tcW w:w="3046" w:type="dxa"/>
            <w:tcBorders>
              <w:top w:val="single" w:sz="8" w:space="0" w:color="auto"/>
              <w:left w:val="single" w:sz="8" w:space="0" w:color="auto"/>
              <w:bottom w:val="single" w:sz="8" w:space="0" w:color="auto"/>
              <w:right w:val="single" w:sz="8" w:space="0" w:color="auto"/>
            </w:tcBorders>
          </w:tcPr>
          <w:p w14:paraId="40EB9C84" w14:textId="77777777" w:rsidR="0087409F" w:rsidRDefault="00E97363">
            <w:r>
              <w:rPr>
                <w:rFonts w:eastAsia="Times" w:cs="Times"/>
                <w:szCs w:val="20"/>
              </w:rPr>
              <w:lastRenderedPageBreak/>
              <w:t>Reinforcement Learning (RL)</w:t>
            </w:r>
          </w:p>
        </w:tc>
        <w:tc>
          <w:tcPr>
            <w:tcW w:w="6584" w:type="dxa"/>
            <w:tcBorders>
              <w:top w:val="single" w:sz="8" w:space="0" w:color="auto"/>
              <w:left w:val="single" w:sz="8" w:space="0" w:color="auto"/>
              <w:bottom w:val="single" w:sz="8" w:space="0" w:color="auto"/>
              <w:right w:val="single" w:sz="8" w:space="0" w:color="auto"/>
            </w:tcBorders>
          </w:tcPr>
          <w:p w14:paraId="29E03811" w14:textId="77777777" w:rsidR="0087409F" w:rsidRDefault="00E97363">
            <w:r>
              <w:rPr>
                <w:rFonts w:eastAsia="Times" w:cs="Times"/>
                <w:szCs w:val="20"/>
              </w:rPr>
              <w:t>A process of training an AI/ML model from input (a.k.a. state) and a feedback signal (a.k.a.  reward) resulting from the model’s output (a.k.a. action) in an environment the model is interacting with.</w:t>
            </w:r>
          </w:p>
        </w:tc>
      </w:tr>
      <w:tr w:rsidR="0087409F" w14:paraId="346C856C" w14:textId="77777777">
        <w:tc>
          <w:tcPr>
            <w:tcW w:w="3046" w:type="dxa"/>
            <w:tcBorders>
              <w:top w:val="single" w:sz="8" w:space="0" w:color="auto"/>
              <w:left w:val="single" w:sz="8" w:space="0" w:color="auto"/>
              <w:bottom w:val="single" w:sz="8" w:space="0" w:color="auto"/>
              <w:right w:val="single" w:sz="8" w:space="0" w:color="auto"/>
            </w:tcBorders>
          </w:tcPr>
          <w:p w14:paraId="66118BF7" w14:textId="77777777" w:rsidR="0087409F" w:rsidRDefault="00E97363">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4A337DC3" w14:textId="77777777" w:rsidR="0087409F" w:rsidRDefault="00E97363">
            <w:r>
              <w:rPr>
                <w:rFonts w:eastAsia="Times" w:cs="Times"/>
                <w:szCs w:val="20"/>
              </w:rPr>
              <w:t>A process of training a model with a mix of labelled data and unlabelled data</w:t>
            </w:r>
          </w:p>
        </w:tc>
      </w:tr>
      <w:tr w:rsidR="0087409F" w14:paraId="6216505B" w14:textId="77777777">
        <w:tc>
          <w:tcPr>
            <w:tcW w:w="3046" w:type="dxa"/>
            <w:tcBorders>
              <w:top w:val="single" w:sz="8" w:space="0" w:color="auto"/>
              <w:left w:val="single" w:sz="8" w:space="0" w:color="auto"/>
              <w:bottom w:val="single" w:sz="8" w:space="0" w:color="auto"/>
              <w:right w:val="single" w:sz="8" w:space="0" w:color="auto"/>
            </w:tcBorders>
          </w:tcPr>
          <w:p w14:paraId="42474312" w14:textId="77777777" w:rsidR="0087409F" w:rsidRDefault="00E97363">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42E4E447" w14:textId="77777777" w:rsidR="0087409F" w:rsidRDefault="00E97363">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87409F" w14:paraId="58D81051" w14:textId="77777777">
        <w:tc>
          <w:tcPr>
            <w:tcW w:w="3046" w:type="dxa"/>
            <w:tcBorders>
              <w:top w:val="single" w:sz="8" w:space="0" w:color="auto"/>
              <w:left w:val="single" w:sz="8" w:space="0" w:color="auto"/>
              <w:bottom w:val="single" w:sz="8" w:space="0" w:color="auto"/>
              <w:right w:val="single" w:sz="8" w:space="0" w:color="auto"/>
            </w:tcBorders>
          </w:tcPr>
          <w:p w14:paraId="0D15A7BA" w14:textId="77777777" w:rsidR="0087409F" w:rsidRDefault="00E97363">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12D036EE" w14:textId="77777777" w:rsidR="0087409F" w:rsidRDefault="00E97363">
            <w:r>
              <w:rPr>
                <w:rFonts w:eastAsia="Times" w:cs="Times"/>
                <w:color w:val="000000" w:themeColor="text1"/>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87409F" w14:paraId="371DDE84" w14:textId="77777777">
        <w:tc>
          <w:tcPr>
            <w:tcW w:w="3046" w:type="dxa"/>
            <w:tcBorders>
              <w:top w:val="single" w:sz="8" w:space="0" w:color="auto"/>
              <w:left w:val="single" w:sz="8" w:space="0" w:color="auto"/>
              <w:bottom w:val="single" w:sz="8" w:space="0" w:color="auto"/>
              <w:right w:val="single" w:sz="8" w:space="0" w:color="auto"/>
            </w:tcBorders>
          </w:tcPr>
          <w:p w14:paraId="73F6D4AE" w14:textId="77777777" w:rsidR="0087409F" w:rsidRDefault="00E97363">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5F4A0E92" w14:textId="77777777" w:rsidR="0087409F" w:rsidRDefault="00E97363">
            <w:r>
              <w:rPr>
                <w:rFonts w:eastAsia="Times" w:cs="Times"/>
                <w:color w:val="000000" w:themeColor="text1"/>
                <w:szCs w:val="20"/>
              </w:rPr>
              <w:t>An AI/ML Model whose inference is performed entirely at the UE</w:t>
            </w:r>
          </w:p>
        </w:tc>
      </w:tr>
      <w:tr w:rsidR="0087409F" w14:paraId="42A61CE6" w14:textId="77777777">
        <w:tc>
          <w:tcPr>
            <w:tcW w:w="3046" w:type="dxa"/>
            <w:tcBorders>
              <w:top w:val="single" w:sz="8" w:space="0" w:color="auto"/>
              <w:left w:val="single" w:sz="8" w:space="0" w:color="auto"/>
              <w:bottom w:val="single" w:sz="8" w:space="0" w:color="auto"/>
              <w:right w:val="single" w:sz="8" w:space="0" w:color="auto"/>
            </w:tcBorders>
          </w:tcPr>
          <w:p w14:paraId="0FEE41E0" w14:textId="77777777" w:rsidR="0087409F" w:rsidRDefault="00E97363">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4261F2A3" w14:textId="77777777" w:rsidR="0087409F" w:rsidRDefault="00E97363">
            <w:r>
              <w:rPr>
                <w:rFonts w:eastAsia="Times" w:cs="Times"/>
                <w:szCs w:val="20"/>
              </w:rPr>
              <w:t>A process of training a model without labelled data.</w:t>
            </w:r>
          </w:p>
        </w:tc>
      </w:tr>
      <w:tr w:rsidR="0087409F" w14:paraId="697CAEDE"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79AF7A8B" w14:textId="77777777" w:rsidR="0087409F" w:rsidRDefault="00E97363">
            <w:pPr>
              <w:rPr>
                <w:rFonts w:eastAsia="Times" w:cs="Times"/>
                <w:szCs w:val="20"/>
              </w:rPr>
            </w:pPr>
            <w:r>
              <w:rPr>
                <w:rFonts w:eastAsia="Times" w:cs="Times"/>
                <w:szCs w:val="20"/>
              </w:rPr>
              <w:t>Proprietary-format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5BFD2247" w14:textId="77777777" w:rsidR="0087409F" w:rsidRDefault="00E97363">
            <w:pPr>
              <w:rPr>
                <w:rFonts w:eastAsia="Times" w:cs="Times"/>
                <w:szCs w:val="20"/>
              </w:rPr>
            </w:pPr>
            <w:r>
              <w:rPr>
                <w:rFonts w:eastAsia="Times" w:cs="Times"/>
                <w:szCs w:val="20"/>
              </w:rPr>
              <w:t>ML models of vendor-/device-specific proprietary format, from 3GPP perspective</w:t>
            </w:r>
          </w:p>
          <w:p w14:paraId="1918DA55" w14:textId="77777777" w:rsidR="0087409F" w:rsidRDefault="00E97363">
            <w:pPr>
              <w:rPr>
                <w:rFonts w:eastAsia="Times" w:cs="Times"/>
                <w:szCs w:val="20"/>
              </w:rPr>
            </w:pPr>
            <w:r>
              <w:rPr>
                <w:rFonts w:eastAsia="Times" w:cs="Times"/>
                <w:szCs w:val="20"/>
              </w:rPr>
              <w:t>NOTE: An example is a device-specific binary executable format</w:t>
            </w:r>
          </w:p>
        </w:tc>
      </w:tr>
      <w:tr w:rsidR="0087409F" w14:paraId="003CD13E"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6F4D5921" w14:textId="77777777" w:rsidR="0087409F" w:rsidRDefault="00E97363">
            <w:pPr>
              <w:rPr>
                <w:rFonts w:eastAsia="Times" w:cs="Times"/>
                <w:szCs w:val="20"/>
              </w:rPr>
            </w:pPr>
            <w:r>
              <w:rPr>
                <w:rFonts w:eastAsia="Times" w:cs="Times"/>
                <w:szCs w:val="20"/>
              </w:rPr>
              <w:t>Open-format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05614911" w14:textId="77777777" w:rsidR="0087409F" w:rsidRDefault="00E97363">
            <w:pPr>
              <w:rPr>
                <w:rFonts w:eastAsia="Times" w:cs="Times"/>
                <w:szCs w:val="20"/>
              </w:rPr>
            </w:pPr>
            <w:r>
              <w:rPr>
                <w:rFonts w:eastAsia="Times" w:cs="Times"/>
                <w:szCs w:val="20"/>
              </w:rPr>
              <w:t>ML models of specified format that are mutually recognizable across vendors and allow interoperability, from 3GPP perspecive</w:t>
            </w:r>
          </w:p>
        </w:tc>
      </w:tr>
    </w:tbl>
    <w:p w14:paraId="3833F69D" w14:textId="77777777" w:rsidR="0087409F" w:rsidRDefault="0087409F">
      <w:pPr>
        <w:rPr>
          <w:lang w:val="en-GB"/>
        </w:rPr>
      </w:pPr>
    </w:p>
    <w:p w14:paraId="3C88BCA1" w14:textId="77777777" w:rsidR="0087409F" w:rsidRDefault="00E97363">
      <w:pPr>
        <w:pStyle w:val="Heading1"/>
        <w:numPr>
          <w:ilvl w:val="0"/>
          <w:numId w:val="17"/>
        </w:numPr>
      </w:pPr>
      <w:r>
        <w:t xml:space="preserve">Agreement from </w:t>
      </w:r>
      <w:bookmarkStart w:id="126" w:name="_Hlk128574930"/>
      <w:r>
        <w:t>RAN#1 109-e</w:t>
      </w:r>
      <w:bookmarkEnd w:id="126"/>
    </w:p>
    <w:p w14:paraId="64B93B50" w14:textId="77777777" w:rsidR="0087409F" w:rsidRDefault="00E97363">
      <w:pPr>
        <w:rPr>
          <w:highlight w:val="green"/>
          <w:lang w:eastAsia="zh-CN"/>
        </w:rPr>
      </w:pPr>
      <w:r>
        <w:rPr>
          <w:rFonts w:hint="eastAsia"/>
          <w:highlight w:val="green"/>
          <w:lang w:eastAsia="zh-CN"/>
        </w:rPr>
        <w:t>A</w:t>
      </w:r>
      <w:r>
        <w:rPr>
          <w:highlight w:val="green"/>
          <w:lang w:eastAsia="zh-CN"/>
        </w:rPr>
        <w:t>greement</w:t>
      </w:r>
    </w:p>
    <w:p w14:paraId="31254933" w14:textId="77777777" w:rsidR="0087409F" w:rsidRDefault="00E97363">
      <w:pPr>
        <w:pStyle w:val="ListParagraph"/>
        <w:numPr>
          <w:ilvl w:val="0"/>
          <w:numId w:val="123"/>
        </w:numPr>
      </w:pPr>
      <w:r>
        <w:t>Use 3gpp channel models (TR 38.901) as the baseline for evaluations.</w:t>
      </w:r>
    </w:p>
    <w:p w14:paraId="7E75FAE5" w14:textId="77777777" w:rsidR="0087409F" w:rsidRDefault="00E97363">
      <w:pPr>
        <w:pStyle w:val="ListParagraph"/>
        <w:numPr>
          <w:ilvl w:val="0"/>
          <w:numId w:val="123"/>
        </w:numPr>
      </w:pPr>
      <w:r>
        <w:t>Note: Companies may submit additional results based on other dataset than generated by 3GPP channel models</w:t>
      </w:r>
    </w:p>
    <w:p w14:paraId="0F272D70" w14:textId="77777777" w:rsidR="0087409F" w:rsidRDefault="00E97363">
      <w:r>
        <w:rPr>
          <w:rFonts w:eastAsia="Times" w:cs="Times"/>
          <w:szCs w:val="20"/>
          <w:highlight w:val="green"/>
        </w:rPr>
        <w:t xml:space="preserve"> </w:t>
      </w:r>
    </w:p>
    <w:p w14:paraId="6D06DA1B" w14:textId="77777777" w:rsidR="0087409F" w:rsidRDefault="00E97363">
      <w:pPr>
        <w:rPr>
          <w:highlight w:val="darkYellow"/>
        </w:rPr>
      </w:pPr>
      <w:r>
        <w:rPr>
          <w:highlight w:val="darkYellow"/>
        </w:rPr>
        <w:t>Working Assumption</w:t>
      </w:r>
    </w:p>
    <w:p w14:paraId="3AEA3565" w14:textId="77777777" w:rsidR="0087409F" w:rsidRDefault="00E97363">
      <w:r>
        <w:t xml:space="preserve">Include the following into a working list of terminologies to be used for RAN1 AI/ML air interface SI discussion. </w:t>
      </w:r>
    </w:p>
    <w:p w14:paraId="460F39A2" w14:textId="77777777" w:rsidR="0087409F" w:rsidRDefault="00E97363">
      <w:r>
        <w:t>The description of the terminologies may be further refined as the study progresses.</w:t>
      </w:r>
    </w:p>
    <w:p w14:paraId="5122E2CD" w14:textId="77777777" w:rsidR="0087409F" w:rsidRDefault="00E97363">
      <w:r>
        <w:t>New terminologies may be added as the study progresses.</w:t>
      </w:r>
    </w:p>
    <w:p w14:paraId="4263C257" w14:textId="77777777" w:rsidR="0087409F" w:rsidRDefault="00E97363">
      <w:r>
        <w:t>It is FFS which subset of terminologies to capture into the TR.</w:t>
      </w:r>
    </w:p>
    <w:p w14:paraId="082364B7" w14:textId="77777777" w:rsidR="0087409F" w:rsidRDefault="008740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87409F" w14:paraId="3CBF827F" w14:textId="77777777">
        <w:tc>
          <w:tcPr>
            <w:tcW w:w="3145" w:type="dxa"/>
            <w:shd w:val="clear" w:color="auto" w:fill="auto"/>
          </w:tcPr>
          <w:p w14:paraId="50DB838A" w14:textId="77777777" w:rsidR="0087409F" w:rsidRDefault="00E97363">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105234C7" w14:textId="77777777" w:rsidR="0087409F" w:rsidRDefault="00E97363">
            <w:pPr>
              <w:rPr>
                <w:rFonts w:ascii="Arial" w:hAnsi="Arial" w:cs="Arial"/>
                <w:b/>
                <w:bCs/>
                <w:sz w:val="16"/>
                <w:szCs w:val="16"/>
              </w:rPr>
            </w:pPr>
            <w:r>
              <w:rPr>
                <w:rFonts w:ascii="Arial" w:hAnsi="Arial" w:cs="Arial"/>
                <w:b/>
                <w:bCs/>
                <w:sz w:val="16"/>
                <w:szCs w:val="16"/>
              </w:rPr>
              <w:t>Description</w:t>
            </w:r>
          </w:p>
        </w:tc>
      </w:tr>
      <w:tr w:rsidR="0087409F" w14:paraId="3A4A975D" w14:textId="77777777">
        <w:tc>
          <w:tcPr>
            <w:tcW w:w="3145" w:type="dxa"/>
            <w:shd w:val="clear" w:color="auto" w:fill="auto"/>
          </w:tcPr>
          <w:p w14:paraId="19FE1190" w14:textId="77777777" w:rsidR="0087409F" w:rsidRDefault="00E97363">
            <w:pPr>
              <w:rPr>
                <w:rFonts w:ascii="Arial" w:hAnsi="Arial" w:cs="Arial"/>
                <w:sz w:val="16"/>
                <w:szCs w:val="16"/>
              </w:rPr>
            </w:pPr>
            <w:r>
              <w:rPr>
                <w:rFonts w:ascii="Arial" w:hAnsi="Arial" w:cs="Arial"/>
                <w:sz w:val="16"/>
                <w:szCs w:val="16"/>
              </w:rPr>
              <w:t>Data collection</w:t>
            </w:r>
          </w:p>
        </w:tc>
        <w:tc>
          <w:tcPr>
            <w:tcW w:w="6817" w:type="dxa"/>
            <w:shd w:val="clear" w:color="auto" w:fill="auto"/>
          </w:tcPr>
          <w:p w14:paraId="42F48978" w14:textId="77777777" w:rsidR="0087409F" w:rsidRDefault="00E97363">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87409F" w14:paraId="388D1F75" w14:textId="77777777">
        <w:tc>
          <w:tcPr>
            <w:tcW w:w="3145" w:type="dxa"/>
            <w:shd w:val="clear" w:color="auto" w:fill="auto"/>
          </w:tcPr>
          <w:p w14:paraId="5A9D8B4C" w14:textId="77777777" w:rsidR="0087409F" w:rsidRDefault="00E97363">
            <w:pPr>
              <w:rPr>
                <w:rFonts w:ascii="Arial" w:hAnsi="Arial" w:cs="Arial"/>
                <w:sz w:val="16"/>
                <w:szCs w:val="16"/>
              </w:rPr>
            </w:pPr>
            <w:r>
              <w:rPr>
                <w:rFonts w:ascii="Arial" w:hAnsi="Arial" w:cs="Arial"/>
                <w:sz w:val="16"/>
                <w:szCs w:val="16"/>
              </w:rPr>
              <w:t>AI/ML Model</w:t>
            </w:r>
          </w:p>
        </w:tc>
        <w:tc>
          <w:tcPr>
            <w:tcW w:w="6817" w:type="dxa"/>
            <w:shd w:val="clear" w:color="auto" w:fill="auto"/>
          </w:tcPr>
          <w:p w14:paraId="68F5CB82" w14:textId="77777777" w:rsidR="0087409F" w:rsidRDefault="00E97363">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87409F" w14:paraId="73EE86C0" w14:textId="77777777">
        <w:tc>
          <w:tcPr>
            <w:tcW w:w="3145" w:type="dxa"/>
            <w:shd w:val="clear" w:color="auto" w:fill="auto"/>
          </w:tcPr>
          <w:p w14:paraId="18FC8E31" w14:textId="77777777" w:rsidR="0087409F" w:rsidRDefault="00E97363">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2BE7BA9B" w14:textId="77777777" w:rsidR="0087409F" w:rsidRDefault="00E97363">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87409F" w14:paraId="5F11C541" w14:textId="77777777">
        <w:tc>
          <w:tcPr>
            <w:tcW w:w="3145" w:type="dxa"/>
            <w:shd w:val="clear" w:color="auto" w:fill="auto"/>
          </w:tcPr>
          <w:p w14:paraId="20B467AB" w14:textId="77777777" w:rsidR="0087409F" w:rsidRDefault="00E97363">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43F9BE99" w14:textId="77777777" w:rsidR="0087409F" w:rsidRDefault="00E97363">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87409F" w14:paraId="1288789C" w14:textId="77777777">
        <w:tc>
          <w:tcPr>
            <w:tcW w:w="3145" w:type="dxa"/>
            <w:shd w:val="clear" w:color="auto" w:fill="auto"/>
          </w:tcPr>
          <w:p w14:paraId="47C92801" w14:textId="77777777" w:rsidR="0087409F" w:rsidRDefault="00E97363">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0B107C98" w14:textId="77777777" w:rsidR="0087409F" w:rsidRDefault="00E97363">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87409F" w14:paraId="4CBE06F5" w14:textId="77777777">
        <w:tc>
          <w:tcPr>
            <w:tcW w:w="3145" w:type="dxa"/>
            <w:shd w:val="clear" w:color="auto" w:fill="auto"/>
          </w:tcPr>
          <w:p w14:paraId="1887C4A7" w14:textId="77777777" w:rsidR="0087409F" w:rsidRDefault="00E97363">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2B8FF530" w14:textId="77777777" w:rsidR="0087409F" w:rsidRDefault="00E97363">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87409F" w14:paraId="57D5B297" w14:textId="77777777">
        <w:tc>
          <w:tcPr>
            <w:tcW w:w="3145" w:type="dxa"/>
            <w:shd w:val="clear" w:color="auto" w:fill="auto"/>
          </w:tcPr>
          <w:p w14:paraId="311DBAA6" w14:textId="77777777" w:rsidR="0087409F" w:rsidRDefault="00E97363">
            <w:pPr>
              <w:rPr>
                <w:rFonts w:ascii="Arial" w:hAnsi="Arial" w:cs="Arial"/>
                <w:color w:val="000000"/>
                <w:sz w:val="16"/>
                <w:szCs w:val="16"/>
                <w:lang w:val="it-IT"/>
              </w:rPr>
            </w:pPr>
            <w:r>
              <w:rPr>
                <w:rFonts w:ascii="Arial" w:hAnsi="Arial" w:cs="Arial"/>
                <w:color w:val="000000"/>
                <w:sz w:val="16"/>
                <w:szCs w:val="16"/>
                <w:lang w:val="it-IT"/>
              </w:rPr>
              <w:lastRenderedPageBreak/>
              <w:t>UE-side (AI/ML) model</w:t>
            </w:r>
          </w:p>
        </w:tc>
        <w:tc>
          <w:tcPr>
            <w:tcW w:w="6817" w:type="dxa"/>
            <w:shd w:val="clear" w:color="auto" w:fill="auto"/>
          </w:tcPr>
          <w:p w14:paraId="5C8E3D62" w14:textId="77777777" w:rsidR="0087409F" w:rsidRDefault="00E97363">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87409F" w14:paraId="667DA036" w14:textId="77777777">
        <w:tc>
          <w:tcPr>
            <w:tcW w:w="3145" w:type="dxa"/>
            <w:shd w:val="clear" w:color="auto" w:fill="auto"/>
          </w:tcPr>
          <w:p w14:paraId="3C312A77" w14:textId="77777777" w:rsidR="0087409F" w:rsidRDefault="00E97363">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4536E861" w14:textId="77777777" w:rsidR="0087409F" w:rsidRDefault="00E97363">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87409F" w14:paraId="178BC598" w14:textId="77777777">
        <w:tc>
          <w:tcPr>
            <w:tcW w:w="3145" w:type="dxa"/>
            <w:shd w:val="clear" w:color="auto" w:fill="auto"/>
          </w:tcPr>
          <w:p w14:paraId="7C7822B0" w14:textId="77777777" w:rsidR="0087409F" w:rsidRDefault="00E97363">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27D7A96F" w14:textId="77777777" w:rsidR="0087409F" w:rsidRDefault="00E97363">
            <w:pPr>
              <w:rPr>
                <w:rFonts w:ascii="Arial" w:hAnsi="Arial" w:cs="Arial"/>
                <w:color w:val="000000"/>
                <w:sz w:val="16"/>
                <w:szCs w:val="16"/>
              </w:rPr>
            </w:pPr>
            <w:r>
              <w:rPr>
                <w:rFonts w:ascii="Arial" w:hAnsi="Arial" w:cs="Arial"/>
                <w:color w:val="000000"/>
                <w:sz w:val="16"/>
                <w:szCs w:val="16"/>
              </w:rPr>
              <w:t>A UE-side (AI/ML) model or a Network-side (AI/ML) model</w:t>
            </w:r>
          </w:p>
        </w:tc>
      </w:tr>
      <w:tr w:rsidR="0087409F" w14:paraId="63BC26CD" w14:textId="77777777">
        <w:tc>
          <w:tcPr>
            <w:tcW w:w="3145" w:type="dxa"/>
            <w:shd w:val="clear" w:color="auto" w:fill="auto"/>
          </w:tcPr>
          <w:p w14:paraId="68280985" w14:textId="77777777" w:rsidR="0087409F" w:rsidRDefault="00E97363">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63022116" w14:textId="77777777" w:rsidR="0087409F" w:rsidRDefault="00E97363">
            <w:pPr>
              <w:rPr>
                <w:rFonts w:ascii="Arial" w:hAnsi="Arial" w:cs="Arial"/>
                <w:color w:val="000000"/>
                <w:sz w:val="16"/>
                <w:szCs w:val="16"/>
              </w:rPr>
            </w:pPr>
            <w:r>
              <w:rPr>
                <w:rFonts w:ascii="Arial" w:hAnsi="Arial" w:cs="Arial"/>
                <w:color w:val="000000"/>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87409F" w14:paraId="246BEC82" w14:textId="77777777">
        <w:tc>
          <w:tcPr>
            <w:tcW w:w="3145" w:type="dxa"/>
            <w:shd w:val="clear" w:color="auto" w:fill="auto"/>
          </w:tcPr>
          <w:p w14:paraId="44297032" w14:textId="77777777" w:rsidR="0087409F" w:rsidRDefault="00E97363">
            <w:pPr>
              <w:rPr>
                <w:rFonts w:ascii="Arial" w:hAnsi="Arial" w:cs="Arial"/>
                <w:color w:val="000000"/>
                <w:sz w:val="16"/>
                <w:szCs w:val="16"/>
              </w:rPr>
            </w:pPr>
            <w:bookmarkStart w:id="127" w:name="_Hlk128574772"/>
            <w:r>
              <w:rPr>
                <w:rFonts w:ascii="Arial" w:hAnsi="Arial" w:cs="Arial"/>
                <w:color w:val="000000"/>
                <w:sz w:val="16"/>
                <w:szCs w:val="16"/>
              </w:rPr>
              <w:t>AI/ML model transfer</w:t>
            </w:r>
          </w:p>
        </w:tc>
        <w:tc>
          <w:tcPr>
            <w:tcW w:w="6817" w:type="dxa"/>
            <w:shd w:val="clear" w:color="auto" w:fill="auto"/>
          </w:tcPr>
          <w:p w14:paraId="04C21352" w14:textId="77777777" w:rsidR="0087409F" w:rsidRDefault="00E97363">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bookmarkEnd w:id="127"/>
      <w:tr w:rsidR="0087409F" w14:paraId="1574473C" w14:textId="77777777">
        <w:tc>
          <w:tcPr>
            <w:tcW w:w="3145" w:type="dxa"/>
            <w:shd w:val="clear" w:color="auto" w:fill="auto"/>
          </w:tcPr>
          <w:p w14:paraId="5B5D0826" w14:textId="77777777" w:rsidR="0087409F" w:rsidRDefault="00E97363">
            <w:pPr>
              <w:rPr>
                <w:rFonts w:ascii="Arial" w:hAnsi="Arial" w:cs="Arial"/>
                <w:sz w:val="16"/>
                <w:szCs w:val="16"/>
              </w:rPr>
            </w:pPr>
            <w:r>
              <w:rPr>
                <w:rFonts w:ascii="Arial" w:hAnsi="Arial" w:cs="Arial"/>
                <w:sz w:val="16"/>
                <w:szCs w:val="16"/>
              </w:rPr>
              <w:t>Model download</w:t>
            </w:r>
          </w:p>
        </w:tc>
        <w:tc>
          <w:tcPr>
            <w:tcW w:w="6817" w:type="dxa"/>
            <w:shd w:val="clear" w:color="auto" w:fill="auto"/>
          </w:tcPr>
          <w:p w14:paraId="1B0E7A3D" w14:textId="77777777" w:rsidR="0087409F" w:rsidRDefault="00E97363">
            <w:pPr>
              <w:rPr>
                <w:rFonts w:ascii="Arial" w:hAnsi="Arial" w:cs="Arial"/>
                <w:color w:val="000000"/>
                <w:sz w:val="16"/>
                <w:szCs w:val="16"/>
              </w:rPr>
            </w:pPr>
            <w:r>
              <w:rPr>
                <w:rFonts w:ascii="Arial" w:hAnsi="Arial" w:cs="Arial"/>
                <w:color w:val="000000"/>
                <w:sz w:val="16"/>
                <w:szCs w:val="16"/>
              </w:rPr>
              <w:t>Model transfer from the network to UE</w:t>
            </w:r>
          </w:p>
        </w:tc>
      </w:tr>
      <w:tr w:rsidR="0087409F" w14:paraId="0E1223E1" w14:textId="77777777">
        <w:tc>
          <w:tcPr>
            <w:tcW w:w="3145" w:type="dxa"/>
            <w:shd w:val="clear" w:color="auto" w:fill="auto"/>
          </w:tcPr>
          <w:p w14:paraId="28DD90CE" w14:textId="77777777" w:rsidR="0087409F" w:rsidRDefault="00E97363">
            <w:pPr>
              <w:rPr>
                <w:rFonts w:ascii="Arial" w:hAnsi="Arial" w:cs="Arial"/>
                <w:sz w:val="16"/>
                <w:szCs w:val="16"/>
              </w:rPr>
            </w:pPr>
            <w:r>
              <w:rPr>
                <w:rFonts w:ascii="Arial" w:hAnsi="Arial" w:cs="Arial"/>
                <w:sz w:val="16"/>
                <w:szCs w:val="16"/>
              </w:rPr>
              <w:t>Model upload</w:t>
            </w:r>
          </w:p>
        </w:tc>
        <w:tc>
          <w:tcPr>
            <w:tcW w:w="6817" w:type="dxa"/>
            <w:shd w:val="clear" w:color="auto" w:fill="auto"/>
          </w:tcPr>
          <w:p w14:paraId="5708F7AA" w14:textId="77777777" w:rsidR="0087409F" w:rsidRDefault="00E97363">
            <w:pPr>
              <w:rPr>
                <w:rFonts w:ascii="Arial" w:hAnsi="Arial" w:cs="Arial"/>
                <w:color w:val="000000"/>
                <w:sz w:val="16"/>
                <w:szCs w:val="16"/>
              </w:rPr>
            </w:pPr>
            <w:r>
              <w:rPr>
                <w:rFonts w:ascii="Arial" w:hAnsi="Arial" w:cs="Arial"/>
                <w:color w:val="000000"/>
                <w:sz w:val="16"/>
                <w:szCs w:val="16"/>
              </w:rPr>
              <w:t>Model transfer from UE to the network</w:t>
            </w:r>
          </w:p>
        </w:tc>
      </w:tr>
      <w:tr w:rsidR="0087409F" w14:paraId="14B3062D" w14:textId="77777777">
        <w:tc>
          <w:tcPr>
            <w:tcW w:w="3145" w:type="dxa"/>
            <w:shd w:val="clear" w:color="auto" w:fill="auto"/>
          </w:tcPr>
          <w:p w14:paraId="68F73086" w14:textId="77777777" w:rsidR="0087409F" w:rsidRDefault="00E97363">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6E0D70F3" w14:textId="77777777" w:rsidR="0087409F" w:rsidRDefault="00E97363">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7409F" w14:paraId="43F4F10E" w14:textId="77777777">
        <w:tc>
          <w:tcPr>
            <w:tcW w:w="3145" w:type="dxa"/>
            <w:shd w:val="clear" w:color="auto" w:fill="auto"/>
          </w:tcPr>
          <w:p w14:paraId="3300B567" w14:textId="77777777" w:rsidR="0087409F" w:rsidRDefault="00E97363">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3D3C0E14" w14:textId="77777777" w:rsidR="0087409F" w:rsidRDefault="00E97363">
            <w:pPr>
              <w:rPr>
                <w:rFonts w:ascii="Arial" w:hAnsi="Arial" w:cs="Arial"/>
                <w:sz w:val="16"/>
                <w:szCs w:val="16"/>
              </w:rPr>
            </w:pPr>
            <w:r>
              <w:rPr>
                <w:rFonts w:ascii="Arial" w:hAnsi="Arial" w:cs="Arial"/>
                <w:sz w:val="16"/>
                <w:szCs w:val="16"/>
              </w:rPr>
              <w:t>The data collected from field and used for offline training of the AI/ML model</w:t>
            </w:r>
          </w:p>
        </w:tc>
      </w:tr>
      <w:tr w:rsidR="0087409F" w14:paraId="31C42467" w14:textId="77777777">
        <w:tc>
          <w:tcPr>
            <w:tcW w:w="3145" w:type="dxa"/>
            <w:shd w:val="clear" w:color="auto" w:fill="auto"/>
          </w:tcPr>
          <w:p w14:paraId="26D06D1F" w14:textId="77777777" w:rsidR="0087409F" w:rsidRDefault="00E97363">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24F6F93B" w14:textId="77777777" w:rsidR="0087409F" w:rsidRDefault="00E97363">
            <w:pPr>
              <w:rPr>
                <w:rFonts w:ascii="Arial" w:hAnsi="Arial" w:cs="Arial"/>
                <w:sz w:val="16"/>
                <w:szCs w:val="16"/>
              </w:rPr>
            </w:pPr>
            <w:r>
              <w:rPr>
                <w:rFonts w:ascii="Arial" w:hAnsi="Arial" w:cs="Arial"/>
                <w:sz w:val="16"/>
                <w:szCs w:val="16"/>
              </w:rPr>
              <w:t>The data collected from field and used for online training of the AI/ML model</w:t>
            </w:r>
          </w:p>
        </w:tc>
      </w:tr>
      <w:tr w:rsidR="0087409F" w14:paraId="0E26D5E7" w14:textId="77777777">
        <w:tc>
          <w:tcPr>
            <w:tcW w:w="3145" w:type="dxa"/>
            <w:shd w:val="clear" w:color="auto" w:fill="auto"/>
          </w:tcPr>
          <w:p w14:paraId="4CB54056" w14:textId="77777777" w:rsidR="0087409F" w:rsidRDefault="00E97363">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6071F091" w14:textId="77777777" w:rsidR="0087409F" w:rsidRDefault="00E97363">
            <w:pPr>
              <w:rPr>
                <w:rFonts w:ascii="Arial" w:hAnsi="Arial" w:cs="Arial"/>
                <w:sz w:val="16"/>
                <w:szCs w:val="16"/>
              </w:rPr>
            </w:pPr>
            <w:r>
              <w:rPr>
                <w:rFonts w:ascii="Arial" w:hAnsi="Arial" w:cs="Arial"/>
                <w:sz w:val="16"/>
                <w:szCs w:val="16"/>
              </w:rPr>
              <w:t>A procedure that monitors the inference performance of the AI/ML model</w:t>
            </w:r>
          </w:p>
        </w:tc>
      </w:tr>
      <w:tr w:rsidR="0087409F" w14:paraId="0C6AE13A" w14:textId="77777777">
        <w:tc>
          <w:tcPr>
            <w:tcW w:w="3145" w:type="dxa"/>
            <w:shd w:val="clear" w:color="auto" w:fill="auto"/>
          </w:tcPr>
          <w:p w14:paraId="02E8AFA0" w14:textId="77777777" w:rsidR="0087409F" w:rsidRDefault="00E97363">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33A64326" w14:textId="77777777" w:rsidR="0087409F" w:rsidRDefault="00E97363">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87409F" w14:paraId="1F1A997B" w14:textId="77777777">
        <w:tc>
          <w:tcPr>
            <w:tcW w:w="3145" w:type="dxa"/>
            <w:shd w:val="clear" w:color="auto" w:fill="auto"/>
          </w:tcPr>
          <w:p w14:paraId="7B4F1F12" w14:textId="77777777" w:rsidR="0087409F" w:rsidRDefault="00E97363">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2567EDCD" w14:textId="77777777" w:rsidR="0087409F" w:rsidRDefault="00E97363">
            <w:pPr>
              <w:rPr>
                <w:rFonts w:ascii="Arial" w:hAnsi="Arial" w:cs="Arial"/>
                <w:sz w:val="16"/>
                <w:szCs w:val="16"/>
              </w:rPr>
            </w:pPr>
            <w:r>
              <w:rPr>
                <w:rFonts w:ascii="Arial" w:hAnsi="Arial" w:cs="Arial"/>
                <w:sz w:val="16"/>
                <w:szCs w:val="16"/>
              </w:rPr>
              <w:t>A process of training a model without labelled data.</w:t>
            </w:r>
          </w:p>
        </w:tc>
      </w:tr>
      <w:tr w:rsidR="0087409F" w14:paraId="298683E8" w14:textId="77777777">
        <w:tc>
          <w:tcPr>
            <w:tcW w:w="3145" w:type="dxa"/>
            <w:shd w:val="clear" w:color="auto" w:fill="auto"/>
          </w:tcPr>
          <w:p w14:paraId="5A7ECC83" w14:textId="77777777" w:rsidR="0087409F" w:rsidRDefault="00E97363">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4D78ACB5" w14:textId="77777777" w:rsidR="0087409F" w:rsidRDefault="00E97363">
            <w:pPr>
              <w:rPr>
                <w:rFonts w:ascii="Arial" w:hAnsi="Arial" w:cs="Arial"/>
                <w:sz w:val="16"/>
                <w:szCs w:val="16"/>
              </w:rPr>
            </w:pPr>
            <w:r>
              <w:rPr>
                <w:rFonts w:ascii="Arial" w:hAnsi="Arial" w:cs="Arial"/>
                <w:sz w:val="16"/>
                <w:szCs w:val="16"/>
              </w:rPr>
              <w:t>A process of training a model with a mix of labelled data and unlabelled data</w:t>
            </w:r>
          </w:p>
        </w:tc>
      </w:tr>
      <w:tr w:rsidR="0087409F" w14:paraId="33E41E4C" w14:textId="77777777">
        <w:tc>
          <w:tcPr>
            <w:tcW w:w="3145" w:type="dxa"/>
            <w:shd w:val="clear" w:color="auto" w:fill="auto"/>
          </w:tcPr>
          <w:p w14:paraId="287F2131" w14:textId="77777777" w:rsidR="0087409F" w:rsidRDefault="00E97363">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30291A56" w14:textId="77777777" w:rsidR="0087409F" w:rsidRDefault="00E97363">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87409F" w14:paraId="05F361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16B2745" w14:textId="77777777" w:rsidR="0087409F" w:rsidRDefault="00E97363">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6CE5DDB" w14:textId="77777777" w:rsidR="0087409F" w:rsidRDefault="00E97363">
            <w:pPr>
              <w:spacing w:after="120"/>
              <w:rPr>
                <w:rFonts w:ascii="Arial" w:hAnsi="Arial" w:cs="Arial"/>
                <w:sz w:val="16"/>
                <w:szCs w:val="16"/>
              </w:rPr>
            </w:pPr>
            <w:r>
              <w:rPr>
                <w:rFonts w:ascii="Arial" w:hAnsi="Arial" w:cs="Arial"/>
                <w:sz w:val="16"/>
                <w:szCs w:val="16"/>
              </w:rPr>
              <w:t>enable an AI/ML model for a specific function</w:t>
            </w:r>
          </w:p>
        </w:tc>
      </w:tr>
      <w:tr w:rsidR="0087409F" w14:paraId="231D8E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4F3BF2F" w14:textId="77777777" w:rsidR="0087409F" w:rsidRDefault="00E97363">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5FA6C66" w14:textId="77777777" w:rsidR="0087409F" w:rsidRDefault="00E97363">
            <w:pPr>
              <w:spacing w:after="120"/>
              <w:rPr>
                <w:rFonts w:ascii="Arial" w:hAnsi="Arial" w:cs="Arial"/>
                <w:sz w:val="16"/>
                <w:szCs w:val="16"/>
              </w:rPr>
            </w:pPr>
            <w:r>
              <w:rPr>
                <w:rFonts w:ascii="Arial" w:hAnsi="Arial" w:cs="Arial"/>
                <w:sz w:val="16"/>
                <w:szCs w:val="16"/>
              </w:rPr>
              <w:t>disable an AI/ML model for a specific function</w:t>
            </w:r>
          </w:p>
        </w:tc>
      </w:tr>
      <w:tr w:rsidR="0087409F" w14:paraId="111849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FF8366E" w14:textId="77777777" w:rsidR="0087409F" w:rsidRDefault="00E97363">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04CE5CA" w14:textId="77777777" w:rsidR="0087409F" w:rsidRDefault="00E97363">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6BC1F846" w14:textId="77777777" w:rsidR="0087409F" w:rsidRDefault="0087409F"/>
    <w:p w14:paraId="0B5E90B1" w14:textId="77777777" w:rsidR="0087409F" w:rsidRDefault="00E97363">
      <w:pPr>
        <w:rPr>
          <w:u w:val="single"/>
        </w:rPr>
      </w:pPr>
      <w:r>
        <w:rPr>
          <w:u w:val="single"/>
        </w:rPr>
        <w:t>Conclusion</w:t>
      </w:r>
    </w:p>
    <w:p w14:paraId="45E18222" w14:textId="77777777" w:rsidR="0087409F" w:rsidRDefault="00E97363">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774A3627" w14:textId="77777777" w:rsidR="0087409F" w:rsidRDefault="0087409F">
      <w:pPr>
        <w:rPr>
          <w:iCs/>
        </w:rPr>
      </w:pPr>
    </w:p>
    <w:p w14:paraId="750C7445" w14:textId="77777777" w:rsidR="0087409F" w:rsidRDefault="00E97363">
      <w:pPr>
        <w:rPr>
          <w:u w:val="single"/>
        </w:rPr>
      </w:pPr>
      <w:r>
        <w:rPr>
          <w:u w:val="single"/>
        </w:rPr>
        <w:t>Observation</w:t>
      </w:r>
    </w:p>
    <w:p w14:paraId="79D56FE0" w14:textId="77777777" w:rsidR="0087409F" w:rsidRDefault="00E97363">
      <w:r>
        <w:t>Where AI/ML functionality resides depends on specific use cases and sub-use cases.</w:t>
      </w:r>
    </w:p>
    <w:p w14:paraId="0C31EB79" w14:textId="77777777" w:rsidR="0087409F" w:rsidRDefault="0087409F"/>
    <w:p w14:paraId="7223479D" w14:textId="77777777" w:rsidR="0087409F" w:rsidRDefault="00E97363">
      <w:pPr>
        <w:rPr>
          <w:u w:val="single"/>
        </w:rPr>
      </w:pPr>
      <w:r>
        <w:rPr>
          <w:u w:val="single"/>
        </w:rPr>
        <w:t>Conclusion</w:t>
      </w:r>
    </w:p>
    <w:p w14:paraId="4E7F36E3" w14:textId="77777777" w:rsidR="0087409F" w:rsidRDefault="00E97363">
      <w:pPr>
        <w:pStyle w:val="ListParagraph"/>
        <w:numPr>
          <w:ilvl w:val="0"/>
          <w:numId w:val="124"/>
        </w:numPr>
      </w:pPr>
      <w:r>
        <w:t>RAN1 discussion should focus on network-UE interaction.</w:t>
      </w:r>
    </w:p>
    <w:p w14:paraId="01698F31" w14:textId="77777777" w:rsidR="0087409F" w:rsidRDefault="00E97363">
      <w:pPr>
        <w:pStyle w:val="ListParagraph"/>
        <w:numPr>
          <w:ilvl w:val="1"/>
          <w:numId w:val="124"/>
        </w:numPr>
      </w:pPr>
      <w:r>
        <w:t>AI/ML functionality mapping within the network (such as gNB, LMF, or OAM) is up to RAN2/3 discussion.</w:t>
      </w:r>
    </w:p>
    <w:p w14:paraId="49A6ED6B" w14:textId="77777777" w:rsidR="0087409F" w:rsidRDefault="0087409F">
      <w:pPr>
        <w:rPr>
          <w:iCs/>
        </w:rPr>
      </w:pPr>
    </w:p>
    <w:p w14:paraId="23EEF891" w14:textId="77777777" w:rsidR="0087409F" w:rsidRDefault="00E97363">
      <w:r>
        <w:rPr>
          <w:rFonts w:eastAsia="Times" w:cs="Times"/>
          <w:szCs w:val="20"/>
        </w:rPr>
        <w:t xml:space="preserve"> </w:t>
      </w:r>
    </w:p>
    <w:p w14:paraId="21C297B0" w14:textId="77777777" w:rsidR="0087409F" w:rsidRDefault="00E97363">
      <w:pPr>
        <w:rPr>
          <w:highlight w:val="green"/>
        </w:rPr>
      </w:pPr>
      <w:bookmarkStart w:id="128" w:name="_Hlk128574804"/>
      <w:r>
        <w:rPr>
          <w:highlight w:val="green"/>
        </w:rPr>
        <w:t>Agreement</w:t>
      </w:r>
    </w:p>
    <w:p w14:paraId="4141F994" w14:textId="77777777" w:rsidR="0087409F" w:rsidRDefault="00E97363">
      <w:pPr>
        <w:rPr>
          <w:rStyle w:val="mc-span"/>
          <w:rFonts w:eastAsia="Times New Roman"/>
        </w:rPr>
      </w:pPr>
      <w:bookmarkStart w:id="129" w:name="_Hlk128574796"/>
      <w:bookmarkEnd w:id="128"/>
      <w:r>
        <w:rPr>
          <w:rStyle w:val="mc-span"/>
          <w:rFonts w:eastAsia="Times New Roman"/>
        </w:rPr>
        <w:t>Take the following network-UE collaboration levels as one aspect for defining collaboration levels</w:t>
      </w:r>
    </w:p>
    <w:p w14:paraId="1B1076EA" w14:textId="77777777" w:rsidR="0087409F" w:rsidRDefault="00E97363">
      <w:pPr>
        <w:ind w:left="720"/>
        <w:rPr>
          <w:rStyle w:val="mc-span"/>
        </w:rPr>
      </w:pPr>
      <w:r>
        <w:rPr>
          <w:rStyle w:val="mc-span"/>
          <w:rFonts w:eastAsia="Times New Roman"/>
        </w:rPr>
        <w:t>1.</w:t>
      </w:r>
      <w:r>
        <w:rPr>
          <w:rStyle w:val="mc-span"/>
          <w:rFonts w:eastAsia="Times New Roman"/>
        </w:rPr>
        <w:tab/>
        <w:t>Level x: No collaboration</w:t>
      </w:r>
    </w:p>
    <w:p w14:paraId="61AEA1CF" w14:textId="77777777" w:rsidR="0087409F" w:rsidRDefault="00E97363">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038261E3" w14:textId="77777777" w:rsidR="0087409F" w:rsidRDefault="00E97363">
      <w:pPr>
        <w:ind w:left="720"/>
        <w:rPr>
          <w:rStyle w:val="mc-span"/>
        </w:rPr>
      </w:pPr>
      <w:r>
        <w:rPr>
          <w:rStyle w:val="mc-span"/>
          <w:rFonts w:eastAsia="Times New Roman"/>
        </w:rPr>
        <w:t>3.</w:t>
      </w:r>
      <w:r>
        <w:rPr>
          <w:rStyle w:val="mc-span"/>
          <w:rFonts w:eastAsia="Times New Roman"/>
        </w:rPr>
        <w:tab/>
        <w:t>Level z: Signaling-based collaboration with model transfer</w:t>
      </w:r>
    </w:p>
    <w:p w14:paraId="3BF1F338" w14:textId="77777777" w:rsidR="0087409F" w:rsidRDefault="00E97363">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C0C7632" w14:textId="77777777" w:rsidR="0087409F" w:rsidRDefault="00E97363">
      <w:pPr>
        <w:rPr>
          <w:rStyle w:val="mc-span"/>
          <w:rFonts w:eastAsia="DengXian"/>
          <w:lang w:eastAsia="zh-CN"/>
        </w:rPr>
      </w:pPr>
      <w:r>
        <w:rPr>
          <w:rStyle w:val="mc-span"/>
          <w:rFonts w:eastAsia="DengXian"/>
          <w:lang w:eastAsia="zh-CN"/>
        </w:rPr>
        <w:t xml:space="preserve">FFS: Clarification is needed for Level x-y boundary </w:t>
      </w:r>
    </w:p>
    <w:bookmarkEnd w:id="129"/>
    <w:p w14:paraId="151F479D" w14:textId="77777777" w:rsidR="0087409F" w:rsidRDefault="0087409F"/>
    <w:p w14:paraId="6C0B17A4" w14:textId="77777777" w:rsidR="0087409F" w:rsidRDefault="0087409F">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096E4F8" w14:textId="77777777" w:rsidR="0087409F" w:rsidRDefault="00E97363">
      <w:pPr>
        <w:pStyle w:val="Heading1"/>
        <w:numPr>
          <w:ilvl w:val="0"/>
          <w:numId w:val="17"/>
        </w:numPr>
      </w:pPr>
      <w:r>
        <w:lastRenderedPageBreak/>
        <w:t xml:space="preserve">Agreement from </w:t>
      </w:r>
      <w:bookmarkStart w:id="130" w:name="_Hlk128574900"/>
      <w:r>
        <w:t>RAN#1 110</w:t>
      </w:r>
      <w:bookmarkEnd w:id="130"/>
    </w:p>
    <w:p w14:paraId="37DAB145" w14:textId="77777777" w:rsidR="0087409F" w:rsidRDefault="0087409F">
      <w:pPr>
        <w:rPr>
          <w:lang w:val="en-GB"/>
        </w:rPr>
      </w:pPr>
    </w:p>
    <w:p w14:paraId="5BCF803A" w14:textId="77777777" w:rsidR="0087409F" w:rsidRDefault="00E97363">
      <w:pPr>
        <w:rPr>
          <w:highlight w:val="green"/>
        </w:rPr>
      </w:pPr>
      <w:r>
        <w:rPr>
          <w:highlight w:val="green"/>
        </w:rPr>
        <w:t xml:space="preserve">Agreement </w:t>
      </w:r>
    </w:p>
    <w:p w14:paraId="42772668" w14:textId="77777777" w:rsidR="0087409F" w:rsidRDefault="00E97363">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70094EDA" w14:textId="77777777" w:rsidR="0087409F" w:rsidRDefault="00E97363">
      <w:pPr>
        <w:numPr>
          <w:ilvl w:val="0"/>
          <w:numId w:val="25"/>
        </w:numPr>
        <w:rPr>
          <w:rFonts w:ascii="Times New Roman" w:hAnsi="Times New Roman"/>
          <w:lang w:eastAsia="zh-CN"/>
        </w:rPr>
      </w:pPr>
      <w:r>
        <w:rPr>
          <w:rFonts w:ascii="Times New Roman" w:hAnsi="Times New Roman"/>
          <w:lang w:eastAsia="zh-CN"/>
        </w:rPr>
        <w:t>Data collection</w:t>
      </w:r>
    </w:p>
    <w:p w14:paraId="3022F0B1" w14:textId="77777777" w:rsidR="0087409F" w:rsidRDefault="00E97363">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47787491"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training</w:t>
      </w:r>
    </w:p>
    <w:p w14:paraId="731CB657"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registration]</w:t>
      </w:r>
    </w:p>
    <w:p w14:paraId="2F8C1560"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deployment</w:t>
      </w:r>
    </w:p>
    <w:p w14:paraId="2C1CE1C3" w14:textId="77777777" w:rsidR="0087409F" w:rsidRDefault="00E97363">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6B0DC02B"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configuration]</w:t>
      </w:r>
    </w:p>
    <w:p w14:paraId="099212A8"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inference operation</w:t>
      </w:r>
    </w:p>
    <w:p w14:paraId="43E27333"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selection, activation, deactivation, switching, and fallback operation</w:t>
      </w:r>
    </w:p>
    <w:p w14:paraId="616A3FE5" w14:textId="77777777" w:rsidR="0087409F" w:rsidRDefault="00E97363">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44222243"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monitoring</w:t>
      </w:r>
    </w:p>
    <w:p w14:paraId="6C8937A8"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update</w:t>
      </w:r>
    </w:p>
    <w:p w14:paraId="672927A2" w14:textId="77777777" w:rsidR="0087409F" w:rsidRDefault="00E97363">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30E25894" w14:textId="77777777" w:rsidR="0087409F" w:rsidRDefault="00E97363">
      <w:pPr>
        <w:numPr>
          <w:ilvl w:val="0"/>
          <w:numId w:val="25"/>
        </w:numPr>
        <w:rPr>
          <w:rFonts w:ascii="Times New Roman" w:hAnsi="Times New Roman"/>
          <w:lang w:eastAsia="zh-CN"/>
        </w:rPr>
      </w:pPr>
      <w:r>
        <w:rPr>
          <w:rFonts w:ascii="Times New Roman" w:hAnsi="Times New Roman"/>
          <w:lang w:eastAsia="zh-CN"/>
        </w:rPr>
        <w:t>Model transfer</w:t>
      </w:r>
    </w:p>
    <w:p w14:paraId="766D00BA" w14:textId="77777777" w:rsidR="0087409F" w:rsidRDefault="00E97363">
      <w:pPr>
        <w:numPr>
          <w:ilvl w:val="0"/>
          <w:numId w:val="25"/>
        </w:numPr>
        <w:rPr>
          <w:rFonts w:ascii="Times New Roman" w:hAnsi="Times New Roman"/>
          <w:lang w:eastAsia="zh-CN"/>
        </w:rPr>
      </w:pPr>
      <w:r>
        <w:rPr>
          <w:rFonts w:ascii="Times New Roman" w:hAnsi="Times New Roman"/>
          <w:lang w:eastAsia="zh-CN"/>
        </w:rPr>
        <w:t>UE capability</w:t>
      </w:r>
    </w:p>
    <w:p w14:paraId="4EC1CD0A" w14:textId="77777777" w:rsidR="0087409F" w:rsidRDefault="00E97363">
      <w:pPr>
        <w:rPr>
          <w:rFonts w:ascii="Times New Roman" w:hAnsi="Times New Roman"/>
        </w:rPr>
      </w:pPr>
      <w:r>
        <w:rPr>
          <w:rFonts w:ascii="Times New Roman" w:hAnsi="Times New Roman"/>
        </w:rPr>
        <w:t>Note: Some aspects in the list may not have specification impact.</w:t>
      </w:r>
    </w:p>
    <w:p w14:paraId="7BE3E101" w14:textId="77777777" w:rsidR="0087409F" w:rsidRDefault="00E97363">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703BE489" w14:textId="77777777" w:rsidR="0087409F" w:rsidRDefault="00E97363">
      <w:pPr>
        <w:rPr>
          <w:rFonts w:ascii="Times New Roman" w:hAnsi="Times New Roman"/>
        </w:rPr>
      </w:pPr>
      <w:r>
        <w:rPr>
          <w:rFonts w:ascii="Times New Roman" w:hAnsi="Times New Roman"/>
        </w:rPr>
        <w:t xml:space="preserve">Note: More aspects may be added as study progresses. </w:t>
      </w:r>
    </w:p>
    <w:p w14:paraId="44BB61AB" w14:textId="77777777" w:rsidR="0087409F" w:rsidRDefault="0087409F">
      <w:pPr>
        <w:rPr>
          <w:rFonts w:eastAsia="DengXian"/>
          <w:iCs/>
          <w:lang w:eastAsia="zh-CN"/>
        </w:rPr>
      </w:pPr>
    </w:p>
    <w:p w14:paraId="639EA760" w14:textId="77777777" w:rsidR="0087409F" w:rsidRDefault="00E97363">
      <w:r>
        <w:rPr>
          <w:highlight w:val="green"/>
        </w:rPr>
        <w:t>Agreement</w:t>
      </w:r>
    </w:p>
    <w:p w14:paraId="5887E7F0" w14:textId="77777777" w:rsidR="0087409F" w:rsidRDefault="00E97363">
      <w:r>
        <w:t>The following is an initial list of common KPIs (if applicable) for evaluating performance benefits of AI/ML</w:t>
      </w:r>
    </w:p>
    <w:p w14:paraId="70D9C8C3" w14:textId="77777777" w:rsidR="0087409F" w:rsidRDefault="00E97363">
      <w:pPr>
        <w:pStyle w:val="ListParagraph"/>
        <w:numPr>
          <w:ilvl w:val="0"/>
          <w:numId w:val="111"/>
        </w:numPr>
      </w:pPr>
      <w:r>
        <w:t>Performance</w:t>
      </w:r>
    </w:p>
    <w:p w14:paraId="6DF7D43A" w14:textId="77777777" w:rsidR="0087409F" w:rsidRDefault="00E97363">
      <w:pPr>
        <w:pStyle w:val="ListParagraph"/>
        <w:numPr>
          <w:ilvl w:val="1"/>
          <w:numId w:val="111"/>
        </w:numPr>
      </w:pPr>
      <w:r>
        <w:t>Intermediate KPIs</w:t>
      </w:r>
    </w:p>
    <w:p w14:paraId="5795AAC8" w14:textId="77777777" w:rsidR="0087409F" w:rsidRDefault="00E97363">
      <w:pPr>
        <w:pStyle w:val="ListParagraph"/>
        <w:numPr>
          <w:ilvl w:val="1"/>
          <w:numId w:val="111"/>
        </w:numPr>
      </w:pPr>
      <w:r>
        <w:t xml:space="preserve">Link and system level performance </w:t>
      </w:r>
    </w:p>
    <w:p w14:paraId="23C5A249" w14:textId="77777777" w:rsidR="0087409F" w:rsidRDefault="00E97363">
      <w:pPr>
        <w:pStyle w:val="ListParagraph"/>
        <w:numPr>
          <w:ilvl w:val="1"/>
          <w:numId w:val="111"/>
        </w:numPr>
      </w:pPr>
      <w:r>
        <w:t>Generalization performance</w:t>
      </w:r>
    </w:p>
    <w:p w14:paraId="6FEF8603" w14:textId="77777777" w:rsidR="0087409F" w:rsidRDefault="00E97363">
      <w:pPr>
        <w:pStyle w:val="ListParagraph"/>
        <w:numPr>
          <w:ilvl w:val="0"/>
          <w:numId w:val="111"/>
        </w:numPr>
      </w:pPr>
      <w:r>
        <w:t>Over-the-air Overhead</w:t>
      </w:r>
    </w:p>
    <w:p w14:paraId="52F50378" w14:textId="77777777" w:rsidR="0087409F" w:rsidRDefault="00E97363">
      <w:pPr>
        <w:pStyle w:val="ListParagraph"/>
        <w:numPr>
          <w:ilvl w:val="1"/>
          <w:numId w:val="111"/>
        </w:numPr>
      </w:pPr>
      <w:r>
        <w:t>Overhead of assistance information</w:t>
      </w:r>
    </w:p>
    <w:p w14:paraId="1C92FF78" w14:textId="77777777" w:rsidR="0087409F" w:rsidRDefault="00E97363">
      <w:pPr>
        <w:pStyle w:val="ListParagraph"/>
        <w:numPr>
          <w:ilvl w:val="1"/>
          <w:numId w:val="111"/>
        </w:numPr>
      </w:pPr>
      <w:r>
        <w:t>Overhead of data collection</w:t>
      </w:r>
    </w:p>
    <w:p w14:paraId="4E5F4F26" w14:textId="77777777" w:rsidR="0087409F" w:rsidRDefault="00E97363">
      <w:pPr>
        <w:pStyle w:val="ListParagraph"/>
        <w:numPr>
          <w:ilvl w:val="1"/>
          <w:numId w:val="111"/>
        </w:numPr>
      </w:pPr>
      <w:r>
        <w:t>Overhead of model delivery/transfer</w:t>
      </w:r>
    </w:p>
    <w:p w14:paraId="396C3341" w14:textId="77777777" w:rsidR="0087409F" w:rsidRDefault="00E97363">
      <w:pPr>
        <w:pStyle w:val="ListParagraph"/>
        <w:numPr>
          <w:ilvl w:val="1"/>
          <w:numId w:val="111"/>
        </w:numPr>
      </w:pPr>
      <w:r>
        <w:t>Overhead of other AI/ML-related signaling</w:t>
      </w:r>
    </w:p>
    <w:p w14:paraId="06F72546" w14:textId="77777777" w:rsidR="0087409F" w:rsidRDefault="00E97363">
      <w:pPr>
        <w:pStyle w:val="ListParagraph"/>
        <w:numPr>
          <w:ilvl w:val="0"/>
          <w:numId w:val="111"/>
        </w:numPr>
      </w:pPr>
      <w:r>
        <w:t>Inference complexity</w:t>
      </w:r>
    </w:p>
    <w:p w14:paraId="525DAE0B" w14:textId="77777777" w:rsidR="0087409F" w:rsidRDefault="00E97363">
      <w:pPr>
        <w:pStyle w:val="ListParagraph"/>
        <w:numPr>
          <w:ilvl w:val="1"/>
          <w:numId w:val="111"/>
        </w:numPr>
      </w:pPr>
      <w:r>
        <w:t>Computational complexity of model inference: FLOPs</w:t>
      </w:r>
    </w:p>
    <w:p w14:paraId="6EEABE00" w14:textId="77777777" w:rsidR="0087409F" w:rsidRDefault="00E97363">
      <w:pPr>
        <w:pStyle w:val="ListParagraph"/>
        <w:numPr>
          <w:ilvl w:val="1"/>
          <w:numId w:val="111"/>
        </w:numPr>
      </w:pPr>
      <w:r>
        <w:t>Computational complexity for pre- and post-processing</w:t>
      </w:r>
    </w:p>
    <w:p w14:paraId="3E87F651" w14:textId="77777777" w:rsidR="0087409F" w:rsidRDefault="00E97363">
      <w:pPr>
        <w:pStyle w:val="ListParagraph"/>
        <w:numPr>
          <w:ilvl w:val="1"/>
          <w:numId w:val="111"/>
        </w:numPr>
      </w:pPr>
      <w:r>
        <w:t>Model complexity: e.g., the number of parameters and/or size (e.g. Mbyte)</w:t>
      </w:r>
    </w:p>
    <w:p w14:paraId="0101660F" w14:textId="77777777" w:rsidR="0087409F" w:rsidRDefault="00E97363">
      <w:pPr>
        <w:pStyle w:val="ListParagraph"/>
        <w:numPr>
          <w:ilvl w:val="0"/>
          <w:numId w:val="111"/>
        </w:numPr>
      </w:pPr>
      <w:r>
        <w:rPr>
          <w:rFonts w:eastAsia="DengXian" w:hint="eastAsia"/>
        </w:rPr>
        <w:t>T</w:t>
      </w:r>
      <w:r>
        <w:rPr>
          <w:rFonts w:eastAsia="DengXian"/>
        </w:rPr>
        <w:t>raining complexity</w:t>
      </w:r>
    </w:p>
    <w:p w14:paraId="2DB4FEC1" w14:textId="77777777" w:rsidR="0087409F" w:rsidRDefault="00E97363">
      <w:pPr>
        <w:pStyle w:val="ListParagraph"/>
        <w:numPr>
          <w:ilvl w:val="0"/>
          <w:numId w:val="111"/>
        </w:numPr>
      </w:pPr>
      <w:r>
        <w:lastRenderedPageBreak/>
        <w:t>LCM related complexity and storage overhead</w:t>
      </w:r>
    </w:p>
    <w:p w14:paraId="139DF986" w14:textId="77777777" w:rsidR="0087409F" w:rsidRDefault="00E97363">
      <w:pPr>
        <w:pStyle w:val="ListParagraph"/>
        <w:numPr>
          <w:ilvl w:val="1"/>
          <w:numId w:val="111"/>
        </w:numPr>
      </w:pPr>
      <w:r>
        <w:t>FFS: specific aspects</w:t>
      </w:r>
    </w:p>
    <w:p w14:paraId="2E7A4CA1" w14:textId="77777777" w:rsidR="0087409F" w:rsidRDefault="00E97363">
      <w:pPr>
        <w:pStyle w:val="ListParagraph"/>
        <w:numPr>
          <w:ilvl w:val="0"/>
          <w:numId w:val="111"/>
        </w:numPr>
      </w:pPr>
      <w:r>
        <w:t xml:space="preserve">FFS: Latency, </w:t>
      </w:r>
      <w:r>
        <w:rPr>
          <w:rFonts w:eastAsia="DengXian" w:hint="eastAsia"/>
        </w:rPr>
        <w:t>e</w:t>
      </w:r>
      <w:r>
        <w:rPr>
          <w:rFonts w:eastAsia="DengXian"/>
        </w:rPr>
        <w:t xml:space="preserve">.g., </w:t>
      </w:r>
      <w:r>
        <w:t>Inference latency</w:t>
      </w:r>
    </w:p>
    <w:p w14:paraId="24DA8E80" w14:textId="77777777" w:rsidR="0087409F" w:rsidRDefault="00E97363">
      <w:r>
        <w:t>Note: Other aspects may be added in the future, e.g. training related KPIs</w:t>
      </w:r>
    </w:p>
    <w:p w14:paraId="6F9983B3" w14:textId="77777777" w:rsidR="0087409F" w:rsidRDefault="00E97363">
      <w:r>
        <w:t xml:space="preserve">Note: Use-case specific KPIs may be additionally considered for the given use-case. </w:t>
      </w:r>
    </w:p>
    <w:p w14:paraId="6F5E5F40" w14:textId="77777777" w:rsidR="0087409F" w:rsidRDefault="0087409F">
      <w:pPr>
        <w:rPr>
          <w:rFonts w:eastAsia="DengXian"/>
          <w:highlight w:val="darkYellow"/>
          <w:lang w:eastAsia="zh-CN"/>
        </w:rPr>
      </w:pPr>
    </w:p>
    <w:p w14:paraId="12790E2B" w14:textId="77777777" w:rsidR="0087409F" w:rsidRDefault="00E97363">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87409F" w14:paraId="5E346880" w14:textId="77777777">
        <w:tc>
          <w:tcPr>
            <w:tcW w:w="3046" w:type="dxa"/>
            <w:tcBorders>
              <w:top w:val="single" w:sz="8" w:space="0" w:color="auto"/>
              <w:left w:val="single" w:sz="8" w:space="0" w:color="auto"/>
              <w:bottom w:val="single" w:sz="8" w:space="0" w:color="auto"/>
              <w:right w:val="single" w:sz="8" w:space="0" w:color="auto"/>
            </w:tcBorders>
          </w:tcPr>
          <w:p w14:paraId="49213B19" w14:textId="77777777" w:rsidR="0087409F" w:rsidRDefault="00E97363">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1AE4FFC2" w14:textId="77777777" w:rsidR="0087409F" w:rsidRDefault="00E97363">
            <w:pPr>
              <w:rPr>
                <w:rFonts w:ascii="Arial" w:hAnsi="Arial" w:cs="Arial"/>
                <w:sz w:val="16"/>
                <w:szCs w:val="16"/>
              </w:rPr>
            </w:pPr>
            <w:r>
              <w:rPr>
                <w:rFonts w:ascii="Arial" w:eastAsia="Times" w:hAnsi="Arial" w:cs="Arial"/>
                <w:sz w:val="16"/>
                <w:szCs w:val="16"/>
              </w:rPr>
              <w:t>Description</w:t>
            </w:r>
          </w:p>
        </w:tc>
      </w:tr>
      <w:tr w:rsidR="0087409F" w14:paraId="650EBADF" w14:textId="77777777">
        <w:tc>
          <w:tcPr>
            <w:tcW w:w="3046" w:type="dxa"/>
            <w:tcBorders>
              <w:top w:val="single" w:sz="8" w:space="0" w:color="auto"/>
              <w:left w:val="single" w:sz="8" w:space="0" w:color="auto"/>
              <w:bottom w:val="single" w:sz="8" w:space="0" w:color="auto"/>
              <w:right w:val="single" w:sz="8" w:space="0" w:color="auto"/>
            </w:tcBorders>
          </w:tcPr>
          <w:p w14:paraId="1B99EB17" w14:textId="77777777" w:rsidR="0087409F" w:rsidRDefault="00E97363">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7ADC9D1B" w14:textId="77777777" w:rsidR="0087409F" w:rsidRDefault="00E97363">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C840725" w14:textId="77777777" w:rsidR="0087409F" w:rsidRDefault="00E97363">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70131DD6" w14:textId="77777777" w:rsidR="0087409F" w:rsidRDefault="00E97363">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286C7D46" w14:textId="77777777" w:rsidR="0087409F" w:rsidRDefault="00E97363">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87409F" w14:paraId="569E82ED" w14:textId="77777777">
        <w:tc>
          <w:tcPr>
            <w:tcW w:w="3046" w:type="dxa"/>
            <w:tcBorders>
              <w:top w:val="single" w:sz="8" w:space="0" w:color="auto"/>
              <w:left w:val="single" w:sz="8" w:space="0" w:color="auto"/>
              <w:bottom w:val="single" w:sz="8" w:space="0" w:color="auto"/>
              <w:right w:val="single" w:sz="8" w:space="0" w:color="auto"/>
            </w:tcBorders>
          </w:tcPr>
          <w:p w14:paraId="0123F20E" w14:textId="77777777" w:rsidR="0087409F" w:rsidRDefault="00E97363">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5B09ABEC" w14:textId="77777777" w:rsidR="0087409F" w:rsidRDefault="00E97363">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1D15565A" w14:textId="77777777" w:rsidR="0087409F" w:rsidRDefault="00E97363">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1A119BD6" w14:textId="77777777" w:rsidR="0087409F" w:rsidRDefault="0087409F"/>
    <w:p w14:paraId="30941D23" w14:textId="77777777" w:rsidR="0087409F" w:rsidRDefault="00E97363">
      <w:r>
        <w:t>Note: It is encouraged for the 3gpp discussion to proceed without waiting for online/offline training terminologies.</w:t>
      </w:r>
    </w:p>
    <w:p w14:paraId="3D2E8AA0" w14:textId="77777777" w:rsidR="0087409F" w:rsidRDefault="0087409F">
      <w:pPr>
        <w:rPr>
          <w:rFonts w:eastAsia="DengXian"/>
          <w:iCs/>
          <w:lang w:eastAsia="zh-CN"/>
        </w:rPr>
      </w:pPr>
    </w:p>
    <w:p w14:paraId="3D88FDD5" w14:textId="77777777" w:rsidR="0087409F" w:rsidRDefault="00E97363">
      <w:pPr>
        <w:rPr>
          <w:rFonts w:eastAsia="DengXian"/>
          <w:iCs/>
          <w:highlight w:val="darkYellow"/>
          <w:lang w:eastAsia="zh-CN"/>
        </w:rPr>
      </w:pPr>
      <w:r>
        <w:rPr>
          <w:rFonts w:eastAsia="DengXian"/>
          <w:iCs/>
          <w:highlight w:val="darkYellow"/>
          <w:lang w:eastAsia="zh-CN"/>
        </w:rPr>
        <w:t>Working Assumption</w:t>
      </w:r>
    </w:p>
    <w:p w14:paraId="4B7EA8D3" w14:textId="77777777" w:rsidR="0087409F" w:rsidRDefault="00E97363">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87409F" w14:paraId="1273D419" w14:textId="77777777">
        <w:tc>
          <w:tcPr>
            <w:tcW w:w="3046" w:type="dxa"/>
            <w:tcBorders>
              <w:top w:val="single" w:sz="8" w:space="0" w:color="auto"/>
              <w:left w:val="single" w:sz="8" w:space="0" w:color="auto"/>
              <w:bottom w:val="single" w:sz="8" w:space="0" w:color="auto"/>
              <w:right w:val="single" w:sz="8" w:space="0" w:color="auto"/>
            </w:tcBorders>
          </w:tcPr>
          <w:p w14:paraId="551F7553" w14:textId="77777777" w:rsidR="0087409F" w:rsidRDefault="00E97363">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2E4E6B7" w14:textId="77777777" w:rsidR="0087409F" w:rsidRDefault="00E97363">
            <w:pPr>
              <w:rPr>
                <w:rFonts w:ascii="Arial" w:hAnsi="Arial" w:cs="Arial"/>
                <w:sz w:val="16"/>
                <w:szCs w:val="16"/>
              </w:rPr>
            </w:pPr>
            <w:r>
              <w:rPr>
                <w:rFonts w:ascii="Arial" w:eastAsia="Times" w:hAnsi="Arial" w:cs="Arial"/>
                <w:sz w:val="16"/>
                <w:szCs w:val="16"/>
              </w:rPr>
              <w:t>Description</w:t>
            </w:r>
          </w:p>
        </w:tc>
      </w:tr>
      <w:tr w:rsidR="0087409F" w14:paraId="1AAF290A" w14:textId="77777777">
        <w:tc>
          <w:tcPr>
            <w:tcW w:w="3046" w:type="dxa"/>
            <w:tcBorders>
              <w:top w:val="single" w:sz="8" w:space="0" w:color="auto"/>
              <w:left w:val="single" w:sz="8" w:space="0" w:color="auto"/>
              <w:bottom w:val="single" w:sz="8" w:space="0" w:color="auto"/>
              <w:right w:val="single" w:sz="8" w:space="0" w:color="auto"/>
            </w:tcBorders>
          </w:tcPr>
          <w:p w14:paraId="009C7FDA" w14:textId="77777777" w:rsidR="0087409F" w:rsidRDefault="00E97363">
            <w:pPr>
              <w:rPr>
                <w:rFonts w:ascii="Arial" w:hAnsi="Arial" w:cs="Arial"/>
                <w:iCs/>
                <w:sz w:val="16"/>
                <w:szCs w:val="16"/>
              </w:rPr>
            </w:pPr>
            <w:bookmarkStart w:id="131" w:name="_Hlk128574821"/>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EE18D97" w14:textId="77777777" w:rsidR="0087409F" w:rsidRDefault="00E97363">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7E018097" w14:textId="77777777" w:rsidR="0087409F" w:rsidRDefault="00E97363">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bookmarkEnd w:id="131"/>
    </w:tbl>
    <w:p w14:paraId="4CC63063" w14:textId="77777777" w:rsidR="0087409F" w:rsidRDefault="0087409F">
      <w:pPr>
        <w:rPr>
          <w:rFonts w:eastAsia="DengXian"/>
          <w:iCs/>
          <w:lang w:eastAsia="zh-CN"/>
        </w:rPr>
      </w:pPr>
    </w:p>
    <w:p w14:paraId="6A3B11F1" w14:textId="77777777" w:rsidR="0087409F" w:rsidRDefault="00E97363">
      <w:pPr>
        <w:rPr>
          <w:rFonts w:eastAsia="DengXian"/>
          <w:iCs/>
          <w:lang w:eastAsia="zh-CN"/>
        </w:rPr>
      </w:pPr>
      <w:bookmarkStart w:id="132" w:name="_Hlk128574832"/>
      <w:r>
        <w:t>Note: Companies are encouraged to bring discussions on various options and their views on how to define Level y/z boundary in the next RAN1 meeting.</w:t>
      </w:r>
    </w:p>
    <w:bookmarkEnd w:id="132"/>
    <w:p w14:paraId="772C2B6E" w14:textId="77777777" w:rsidR="0087409F" w:rsidRDefault="0087409F">
      <w:pPr>
        <w:rPr>
          <w:rStyle w:val="Hyperlink"/>
          <w:rFonts w:ascii="Times New Roman" w:eastAsia="SimSun" w:hAnsi="Times New Roman" w:cs="Times New Roman"/>
          <w:color w:val="auto"/>
          <w:sz w:val="20"/>
          <w:szCs w:val="20"/>
          <w:u w:val="none"/>
          <w:lang w:val="en-GB"/>
        </w:rPr>
      </w:pPr>
    </w:p>
    <w:p w14:paraId="748B15D7" w14:textId="77777777" w:rsidR="0087409F" w:rsidRDefault="0087409F">
      <w:pPr>
        <w:rPr>
          <w:rStyle w:val="Hyperlink"/>
          <w:rFonts w:ascii="Times New Roman" w:eastAsia="SimSun" w:hAnsi="Times New Roman" w:cs="Times New Roman"/>
          <w:color w:val="auto"/>
          <w:sz w:val="20"/>
          <w:szCs w:val="20"/>
          <w:u w:val="none"/>
          <w:lang w:val="en-GB"/>
        </w:rPr>
      </w:pPr>
    </w:p>
    <w:p w14:paraId="16D1D51D" w14:textId="77777777" w:rsidR="0087409F" w:rsidRDefault="00E97363">
      <w:pPr>
        <w:pStyle w:val="Heading1"/>
        <w:numPr>
          <w:ilvl w:val="0"/>
          <w:numId w:val="17"/>
        </w:numPr>
      </w:pPr>
      <w:r>
        <w:t xml:space="preserve">Agreement from </w:t>
      </w:r>
      <w:bookmarkStart w:id="133" w:name="_Hlk128574890"/>
      <w:r>
        <w:t>RAN#1 110-bis-e</w:t>
      </w:r>
      <w:bookmarkEnd w:id="133"/>
    </w:p>
    <w:p w14:paraId="0AE984B1" w14:textId="77777777" w:rsidR="0087409F" w:rsidRDefault="00E97363">
      <w:pPr>
        <w:rPr>
          <w:iCs/>
        </w:rPr>
      </w:pPr>
      <w:r>
        <w:rPr>
          <w:b/>
          <w:bCs/>
          <w:iCs/>
        </w:rPr>
        <w:tab/>
        <w:t>Summary#1 of General Aspects of AI/ML Framework</w:t>
      </w:r>
      <w:r>
        <w:rPr>
          <w:b/>
          <w:bCs/>
          <w:iCs/>
        </w:rPr>
        <w:tab/>
        <w:t>Moderator (Qualcomm Incorporated)</w:t>
      </w:r>
      <w:r>
        <w:rPr>
          <w:iCs/>
        </w:rPr>
        <w:tab/>
        <w:t>(rev of R1-2210375)</w:t>
      </w:r>
    </w:p>
    <w:p w14:paraId="3B9434E5" w14:textId="77777777" w:rsidR="0087409F" w:rsidRDefault="00E97363">
      <w:pPr>
        <w:rPr>
          <w:iCs/>
        </w:rPr>
      </w:pPr>
      <w:r>
        <w:rPr>
          <w:iCs/>
        </w:rPr>
        <w:t>From Oct 11th GTW session</w:t>
      </w:r>
    </w:p>
    <w:p w14:paraId="3FBE10AE" w14:textId="77777777" w:rsidR="0087409F" w:rsidRDefault="00E97363">
      <w:pPr>
        <w:rPr>
          <w:rFonts w:eastAsia="DengXian"/>
          <w:highlight w:val="darkYellow"/>
          <w:lang w:eastAsia="zh-CN"/>
        </w:rPr>
      </w:pPr>
      <w:r>
        <w:rPr>
          <w:rFonts w:eastAsia="DengXian"/>
          <w:highlight w:val="darkYellow"/>
          <w:lang w:eastAsia="zh-CN"/>
        </w:rPr>
        <w:t>Working Assumption</w:t>
      </w:r>
    </w:p>
    <w:p w14:paraId="7992B4BB" w14:textId="77777777" w:rsidR="0087409F" w:rsidRDefault="00E97363">
      <w:pPr>
        <w:pStyle w:val="ListParagraph"/>
        <w:numPr>
          <w:ilvl w:val="0"/>
          <w:numId w:val="21"/>
        </w:numPr>
      </w:pPr>
      <w:bookmarkStart w:id="134" w:name="_Hlk128575058"/>
      <w:r>
        <w:t>Define Level y-z boundary based on whether model delivery is transparent to 3gpp signalling over the air interface or not.</w:t>
      </w:r>
    </w:p>
    <w:p w14:paraId="0C2C5BC1" w14:textId="77777777" w:rsidR="0087409F" w:rsidRDefault="00E97363">
      <w:pPr>
        <w:pStyle w:val="ListParagraph"/>
        <w:numPr>
          <w:ilvl w:val="0"/>
          <w:numId w:val="21"/>
        </w:numPr>
      </w:pPr>
      <w:r>
        <w:rPr>
          <w:rFonts w:eastAsia="DengXian" w:hint="eastAsia"/>
        </w:rPr>
        <w:t>N</w:t>
      </w:r>
      <w:r>
        <w:rPr>
          <w:rFonts w:eastAsia="DengXian"/>
        </w:rPr>
        <w:t>ote: Other procedures than model transfer/delivery are decoupled with collaboration level y-z.</w:t>
      </w:r>
    </w:p>
    <w:p w14:paraId="1CC8AB4B" w14:textId="77777777" w:rsidR="0087409F" w:rsidRDefault="00E97363">
      <w:pPr>
        <w:pStyle w:val="ListParagraph"/>
        <w:numPr>
          <w:ilvl w:val="0"/>
          <w:numId w:val="21"/>
        </w:numPr>
      </w:pPr>
      <w:r>
        <w:t>Clarifying note: Level y includes cases without model delivery.</w:t>
      </w:r>
    </w:p>
    <w:bookmarkEnd w:id="134"/>
    <w:p w14:paraId="59602E37" w14:textId="77777777" w:rsidR="0087409F" w:rsidRDefault="0087409F">
      <w:pPr>
        <w:rPr>
          <w:iCs/>
        </w:rPr>
      </w:pPr>
    </w:p>
    <w:p w14:paraId="59D9E93E" w14:textId="77777777" w:rsidR="0087409F" w:rsidRDefault="00E97363">
      <w:pPr>
        <w:rPr>
          <w:b/>
          <w:bCs/>
          <w:iCs/>
        </w:rPr>
      </w:pPr>
      <w:r>
        <w:rPr>
          <w:b/>
          <w:bCs/>
          <w:iCs/>
        </w:rPr>
        <w:t>R1-2210472</w:t>
      </w:r>
      <w:r>
        <w:rPr>
          <w:b/>
          <w:bCs/>
          <w:iCs/>
        </w:rPr>
        <w:tab/>
        <w:t>Summary#2 of General Aspects of AI/ML Framework</w:t>
      </w:r>
      <w:r>
        <w:rPr>
          <w:b/>
          <w:bCs/>
          <w:iCs/>
        </w:rPr>
        <w:tab/>
        <w:t>Moderator (Qualcomm Incorporated)</w:t>
      </w:r>
    </w:p>
    <w:p w14:paraId="17D5D3A1" w14:textId="77777777" w:rsidR="0087409F" w:rsidRDefault="00E97363">
      <w:pPr>
        <w:rPr>
          <w:iCs/>
        </w:rPr>
      </w:pPr>
      <w:r>
        <w:rPr>
          <w:iCs/>
        </w:rPr>
        <w:lastRenderedPageBreak/>
        <w:t>From Oct 13th GTW session</w:t>
      </w:r>
    </w:p>
    <w:p w14:paraId="012494BE" w14:textId="77777777" w:rsidR="0087409F" w:rsidRDefault="00E9736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36AFAE9" w14:textId="77777777" w:rsidR="0087409F" w:rsidRDefault="00E97363">
      <w:bookmarkStart w:id="135" w:name="_Hlk128574864"/>
      <w:r>
        <w:t>Clarify Level x/y boundary as:</w:t>
      </w:r>
    </w:p>
    <w:p w14:paraId="6A28BE32" w14:textId="77777777" w:rsidR="0087409F" w:rsidRDefault="00E97363">
      <w:pPr>
        <w:pStyle w:val="ListParagraph"/>
        <w:numPr>
          <w:ilvl w:val="0"/>
          <w:numId w:val="38"/>
        </w:numPr>
      </w:pPr>
      <w:r>
        <w:t xml:space="preserve">Level x is implementation-based AI/ML operation without any dedicated AI/ML-specific enhancement </w:t>
      </w:r>
      <w:r>
        <w:rPr>
          <w:color w:val="FF0000"/>
        </w:rPr>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bookmarkEnd w:id="135"/>
    <w:p w14:paraId="38156BCA" w14:textId="77777777" w:rsidR="0087409F" w:rsidRDefault="00E97363">
      <w:pPr>
        <w:rPr>
          <w:highlight w:val="green"/>
        </w:rPr>
      </w:pPr>
      <w:r>
        <w:rPr>
          <w:rFonts w:hint="eastAsia"/>
          <w:highlight w:val="green"/>
        </w:rPr>
        <w:t>A</w:t>
      </w:r>
      <w:r>
        <w:rPr>
          <w:highlight w:val="green"/>
        </w:rPr>
        <w:t>greement</w:t>
      </w:r>
    </w:p>
    <w:p w14:paraId="28D5063E" w14:textId="77777777" w:rsidR="0087409F" w:rsidRDefault="00E97363">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0F5D348B" w14:textId="77777777" w:rsidR="0087409F" w:rsidRDefault="00E97363">
      <w:pPr>
        <w:pStyle w:val="ListParagraph"/>
        <w:numPr>
          <w:ilvl w:val="0"/>
          <w:numId w:val="38"/>
        </w:numPr>
      </w:pPr>
      <w:r>
        <w:t>FFS: Detailed discussion of model ID with associated information and/or model functionality.</w:t>
      </w:r>
    </w:p>
    <w:p w14:paraId="05B57EEF" w14:textId="77777777" w:rsidR="0087409F" w:rsidRDefault="00E97363">
      <w:pPr>
        <w:pStyle w:val="ListParagraph"/>
        <w:numPr>
          <w:ilvl w:val="0"/>
          <w:numId w:val="38"/>
        </w:numPr>
        <w:rPr>
          <w:rFonts w:eastAsia="DengXian"/>
        </w:rPr>
      </w:pPr>
      <w:r>
        <w:rPr>
          <w:rFonts w:eastAsia="DengXian" w:hint="eastAsia"/>
        </w:rPr>
        <w:t>F</w:t>
      </w:r>
      <w:r>
        <w:rPr>
          <w:rFonts w:eastAsia="DengXian"/>
        </w:rPr>
        <w:t xml:space="preserve">FS: usage of </w:t>
      </w:r>
      <w:r>
        <w:t>model ID with associated information and/or model functionality</w:t>
      </w:r>
      <w:r>
        <w:rPr>
          <w:rFonts w:eastAsia="DengXian"/>
        </w:rPr>
        <w:t xml:space="preserve"> based LCM procedure</w:t>
      </w:r>
    </w:p>
    <w:p w14:paraId="1ED34069" w14:textId="77777777" w:rsidR="0087409F" w:rsidRDefault="00E97363">
      <w:pPr>
        <w:pStyle w:val="ListParagraph"/>
        <w:numPr>
          <w:ilvl w:val="0"/>
          <w:numId w:val="38"/>
        </w:numPr>
        <w:rPr>
          <w:rFonts w:eastAsia="DengXian"/>
        </w:rPr>
      </w:pPr>
      <w:r>
        <w:rPr>
          <w:rFonts w:eastAsia="DengXian" w:hint="eastAsia"/>
        </w:rPr>
        <w:t>F</w:t>
      </w:r>
      <w:r>
        <w:rPr>
          <w:rFonts w:eastAsia="DengXian"/>
        </w:rPr>
        <w:t>FS: whether support of model ID</w:t>
      </w:r>
    </w:p>
    <w:p w14:paraId="295ACEB8" w14:textId="77777777" w:rsidR="0087409F" w:rsidRDefault="00E97363">
      <w:pPr>
        <w:pStyle w:val="ListParagraph"/>
        <w:numPr>
          <w:ilvl w:val="0"/>
          <w:numId w:val="38"/>
        </w:numPr>
        <w:rPr>
          <w:rFonts w:eastAsia="DengXian"/>
        </w:rPr>
      </w:pPr>
      <w:r>
        <w:rPr>
          <w:rFonts w:eastAsia="DengXian" w:hint="eastAsia"/>
        </w:rPr>
        <w:t>F</w:t>
      </w:r>
      <w:r>
        <w:rPr>
          <w:rFonts w:eastAsia="DengXian"/>
        </w:rPr>
        <w:t>FS: the detailed applicable AI/ML</w:t>
      </w:r>
      <w:r>
        <w:rPr>
          <w:rFonts w:eastAsia="DengXian" w:hint="eastAsia"/>
        </w:rPr>
        <w:t xml:space="preserve"> </w:t>
      </w:r>
      <w:r>
        <w:rPr>
          <w:rFonts w:eastAsia="DengXian"/>
        </w:rPr>
        <w:t>operations</w:t>
      </w:r>
    </w:p>
    <w:p w14:paraId="1BB922C4" w14:textId="77777777" w:rsidR="0087409F" w:rsidRDefault="00E97363">
      <w:pPr>
        <w:rPr>
          <w:rFonts w:eastAsia="DengXian"/>
          <w:highlight w:val="green"/>
          <w:lang w:eastAsia="zh-CN"/>
        </w:rPr>
      </w:pPr>
      <w:r>
        <w:rPr>
          <w:rFonts w:eastAsia="DengXian"/>
          <w:highlight w:val="green"/>
          <w:lang w:eastAsia="zh-CN"/>
        </w:rPr>
        <w:t>Agreement</w:t>
      </w:r>
    </w:p>
    <w:p w14:paraId="28777C57" w14:textId="77777777" w:rsidR="0087409F" w:rsidRDefault="00E97363">
      <w:r>
        <w:t>For model selection, activation, deactivation, switching, and fallback at least for UE sided models and two-sided models, study the following mechanisms:</w:t>
      </w:r>
    </w:p>
    <w:p w14:paraId="0AE9E5DB" w14:textId="77777777" w:rsidR="0087409F" w:rsidRDefault="00E97363">
      <w:pPr>
        <w:pStyle w:val="ListParagraph"/>
        <w:numPr>
          <w:ilvl w:val="0"/>
          <w:numId w:val="125"/>
        </w:numPr>
      </w:pPr>
      <w:r>
        <w:t xml:space="preserve">Decision by the network </w:t>
      </w:r>
    </w:p>
    <w:p w14:paraId="4A23CAA4" w14:textId="77777777" w:rsidR="0087409F" w:rsidRDefault="00E97363">
      <w:pPr>
        <w:pStyle w:val="ListParagraph"/>
        <w:numPr>
          <w:ilvl w:val="1"/>
          <w:numId w:val="125"/>
        </w:numPr>
      </w:pPr>
      <w:r>
        <w:t>Network-initiated</w:t>
      </w:r>
    </w:p>
    <w:p w14:paraId="5A21C560" w14:textId="77777777" w:rsidR="0087409F" w:rsidRDefault="00E97363">
      <w:pPr>
        <w:pStyle w:val="ListParagraph"/>
        <w:numPr>
          <w:ilvl w:val="1"/>
          <w:numId w:val="125"/>
        </w:numPr>
      </w:pPr>
      <w:r>
        <w:t>UE-initiated, requested to the network</w:t>
      </w:r>
    </w:p>
    <w:p w14:paraId="5C9DDEDF" w14:textId="77777777" w:rsidR="0087409F" w:rsidRDefault="00E97363">
      <w:pPr>
        <w:pStyle w:val="ListParagraph"/>
        <w:numPr>
          <w:ilvl w:val="0"/>
          <w:numId w:val="125"/>
        </w:numPr>
      </w:pPr>
      <w:r>
        <w:t>Decision by the UE</w:t>
      </w:r>
    </w:p>
    <w:p w14:paraId="2F7BF98A" w14:textId="77777777" w:rsidR="0087409F" w:rsidRDefault="00E97363">
      <w:pPr>
        <w:pStyle w:val="ListParagraph"/>
        <w:numPr>
          <w:ilvl w:val="1"/>
          <w:numId w:val="125"/>
        </w:numPr>
      </w:pPr>
      <w:r>
        <w:t>Event-triggered as configured by the network, UE’s decision is reported to network</w:t>
      </w:r>
    </w:p>
    <w:p w14:paraId="4220E585" w14:textId="77777777" w:rsidR="0087409F" w:rsidRDefault="00E97363">
      <w:pPr>
        <w:pStyle w:val="ListParagraph"/>
        <w:numPr>
          <w:ilvl w:val="1"/>
          <w:numId w:val="125"/>
        </w:numPr>
      </w:pPr>
      <w:r>
        <w:t>UE-autonomous, UE’s decision is reported to the network</w:t>
      </w:r>
    </w:p>
    <w:p w14:paraId="0311F69D" w14:textId="77777777" w:rsidR="0087409F" w:rsidRDefault="00E97363">
      <w:pPr>
        <w:pStyle w:val="ListParagraph"/>
        <w:numPr>
          <w:ilvl w:val="1"/>
          <w:numId w:val="125"/>
        </w:numPr>
      </w:pPr>
      <w:r>
        <w:t>UE-autonomous, UE’s decision is not reported to the network</w:t>
      </w:r>
    </w:p>
    <w:p w14:paraId="632E8999" w14:textId="77777777" w:rsidR="0087409F" w:rsidRDefault="00E97363">
      <w:pPr>
        <w:rPr>
          <w:rFonts w:eastAsia="DengXian"/>
          <w:lang w:eastAsia="zh-CN"/>
        </w:rPr>
      </w:pPr>
      <w:r>
        <w:rPr>
          <w:rFonts w:eastAsia="DengXian"/>
          <w:lang w:eastAsia="zh-CN"/>
        </w:rPr>
        <w:t>FFS: for network sided models</w:t>
      </w:r>
    </w:p>
    <w:p w14:paraId="0B61A501" w14:textId="77777777" w:rsidR="0087409F" w:rsidRDefault="00E97363">
      <w:pPr>
        <w:rPr>
          <w:rFonts w:eastAsia="DengXian"/>
          <w:lang w:eastAsia="zh-CN"/>
        </w:rPr>
      </w:pPr>
      <w:r>
        <w:rPr>
          <w:rFonts w:eastAsia="DengXian" w:hint="eastAsia"/>
          <w:lang w:eastAsia="zh-CN"/>
        </w:rPr>
        <w:t>F</w:t>
      </w:r>
      <w:r>
        <w:rPr>
          <w:rFonts w:eastAsia="DengXian"/>
          <w:lang w:eastAsia="zh-CN"/>
        </w:rPr>
        <w:t>FS: other mechanisms</w:t>
      </w:r>
    </w:p>
    <w:p w14:paraId="3C03C97E" w14:textId="77777777" w:rsidR="0087409F" w:rsidRDefault="0087409F">
      <w:pPr>
        <w:rPr>
          <w:iCs/>
        </w:rPr>
      </w:pPr>
    </w:p>
    <w:p w14:paraId="7855AE1A" w14:textId="77777777" w:rsidR="0087409F" w:rsidRDefault="0087409F">
      <w:pPr>
        <w:rPr>
          <w:iCs/>
        </w:rPr>
      </w:pPr>
    </w:p>
    <w:p w14:paraId="0A0518A7" w14:textId="77777777" w:rsidR="0087409F" w:rsidRDefault="00E97363">
      <w:pPr>
        <w:rPr>
          <w:b/>
          <w:bCs/>
          <w:iCs/>
        </w:rPr>
      </w:pPr>
      <w:bookmarkStart w:id="136" w:name="_Hlk132229306"/>
      <w:r>
        <w:rPr>
          <w:b/>
          <w:bCs/>
          <w:iCs/>
        </w:rPr>
        <w:t>R1-2210661</w:t>
      </w:r>
      <w:r>
        <w:rPr>
          <w:b/>
          <w:bCs/>
          <w:iCs/>
        </w:rPr>
        <w:tab/>
        <w:t>Summary#3 of General Aspects of AI/ML Framework</w:t>
      </w:r>
      <w:r>
        <w:rPr>
          <w:b/>
          <w:bCs/>
          <w:iCs/>
        </w:rPr>
        <w:tab/>
        <w:t>Moderator (Qualcomm)</w:t>
      </w:r>
    </w:p>
    <w:bookmarkEnd w:id="136"/>
    <w:p w14:paraId="008F863B" w14:textId="77777777" w:rsidR="0087409F" w:rsidRDefault="00E97363">
      <w:pPr>
        <w:rPr>
          <w:iCs/>
        </w:rPr>
      </w:pPr>
      <w:r>
        <w:rPr>
          <w:iCs/>
        </w:rPr>
        <w:t>From Oct 18th GTW session</w:t>
      </w:r>
    </w:p>
    <w:p w14:paraId="1D1D2475" w14:textId="77777777" w:rsidR="0087409F" w:rsidRDefault="00E97363">
      <w:pPr>
        <w:rPr>
          <w:rFonts w:ascii="Times New Roman" w:eastAsia="DengXian" w:hAnsi="Times New Roman"/>
          <w:u w:val="single"/>
          <w:lang w:eastAsia="zh-CN"/>
        </w:rPr>
      </w:pPr>
      <w:r>
        <w:rPr>
          <w:rFonts w:ascii="Times New Roman" w:eastAsia="DengXian" w:hAnsi="Times New Roman"/>
          <w:u w:val="single"/>
          <w:lang w:eastAsia="zh-CN"/>
        </w:rPr>
        <w:t>Conclusion</w:t>
      </w:r>
    </w:p>
    <w:p w14:paraId="020C57A1" w14:textId="77777777" w:rsidR="0087409F" w:rsidRDefault="00E97363">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2E8A602B" w14:textId="77777777" w:rsidR="0087409F" w:rsidRDefault="00E97363">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0D9814F3" w14:textId="77777777" w:rsidR="0087409F" w:rsidRDefault="0087409F">
      <w:pPr>
        <w:rPr>
          <w:rFonts w:ascii="Times New Roman" w:hAnsi="Times New Roman"/>
        </w:rPr>
      </w:pPr>
    </w:p>
    <w:p w14:paraId="1E686D68" w14:textId="77777777" w:rsidR="0087409F" w:rsidRDefault="00E97363">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739F6AD" w14:textId="77777777" w:rsidR="0087409F" w:rsidRDefault="00E97363">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75B91C67" w14:textId="77777777" w:rsidR="0087409F" w:rsidRDefault="00E97363">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5983A3E6" w14:textId="77777777" w:rsidR="0087409F" w:rsidRDefault="0087409F">
      <w:pPr>
        <w:rPr>
          <w:rFonts w:ascii="Times New Roman" w:hAnsi="Times New Roman"/>
        </w:rPr>
      </w:pPr>
    </w:p>
    <w:p w14:paraId="2A33962F" w14:textId="77777777" w:rsidR="0087409F" w:rsidRDefault="00E97363">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18154492" w14:textId="77777777" w:rsidR="0087409F" w:rsidRDefault="00E97363">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02F45110" w14:textId="77777777" w:rsidR="0087409F" w:rsidRDefault="00E97363">
      <w:pPr>
        <w:pStyle w:val="ListParagraph"/>
        <w:numPr>
          <w:ilvl w:val="0"/>
          <w:numId w:val="126"/>
        </w:numPr>
      </w:pPr>
      <w:r>
        <w:t>Procedure and assistance signaling for the AI model switching and/or selection</w:t>
      </w:r>
    </w:p>
    <w:p w14:paraId="71D672E1" w14:textId="77777777" w:rsidR="0087409F" w:rsidRDefault="00E97363">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4B02180D" w14:textId="77777777" w:rsidR="0087409F" w:rsidRDefault="0087409F">
      <w:pPr>
        <w:rPr>
          <w:rFonts w:ascii="Times New Roman" w:hAnsi="Times New Roman"/>
        </w:rPr>
      </w:pPr>
    </w:p>
    <w:p w14:paraId="2A61944C" w14:textId="77777777" w:rsidR="0087409F" w:rsidRDefault="00E97363">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C82FED3" w14:textId="77777777" w:rsidR="0087409F" w:rsidRDefault="00E97363">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4876CEFA" w14:textId="77777777" w:rsidR="0087409F" w:rsidRDefault="00E97363">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10EF1D12" w14:textId="77777777" w:rsidR="0087409F" w:rsidRDefault="0087409F">
      <w:pPr>
        <w:rPr>
          <w:rFonts w:ascii="Times New Roman" w:eastAsia="DengXian" w:hAnsi="Times New Roman"/>
          <w:iCs/>
          <w:lang w:eastAsia="zh-CN"/>
        </w:rPr>
      </w:pPr>
    </w:p>
    <w:p w14:paraId="403B039F" w14:textId="77777777" w:rsidR="0087409F" w:rsidRDefault="00E97363">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306BA90" w14:textId="77777777" w:rsidR="0087409F" w:rsidRDefault="00E97363">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242FEAF3" w14:textId="77777777" w:rsidR="0087409F" w:rsidRDefault="00E97363">
      <w:pPr>
        <w:numPr>
          <w:ilvl w:val="0"/>
          <w:numId w:val="127"/>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5D552E70" w14:textId="77777777" w:rsidR="0087409F" w:rsidRDefault="00E97363">
      <w:pPr>
        <w:numPr>
          <w:ilvl w:val="0"/>
          <w:numId w:val="127"/>
        </w:numPr>
        <w:rPr>
          <w:rFonts w:ascii="Times New Roman" w:eastAsia="Times New Roman" w:hAnsi="Times New Roman"/>
          <w:lang w:eastAsia="zh-CN"/>
        </w:rPr>
      </w:pPr>
      <w:r>
        <w:rPr>
          <w:rFonts w:ascii="Times New Roman" w:eastAsia="Times New Roman" w:hAnsi="Times New Roman"/>
          <w:lang w:eastAsia="zh-CN"/>
        </w:rPr>
        <w:t>Monitoring based on system performance, including metrics related to system peformance KPIs</w:t>
      </w:r>
    </w:p>
    <w:p w14:paraId="27E36770" w14:textId="77777777" w:rsidR="0087409F" w:rsidRDefault="00E97363">
      <w:pPr>
        <w:numPr>
          <w:ilvl w:val="0"/>
          <w:numId w:val="127"/>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5A040AFA" w14:textId="77777777" w:rsidR="0087409F" w:rsidRDefault="00E97363">
      <w:pPr>
        <w:numPr>
          <w:ilvl w:val="1"/>
          <w:numId w:val="127"/>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68260A1C" w14:textId="77777777" w:rsidR="0087409F" w:rsidRDefault="00E97363">
      <w:pPr>
        <w:numPr>
          <w:ilvl w:val="2"/>
          <w:numId w:val="127"/>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165EC697" w14:textId="77777777" w:rsidR="0087409F" w:rsidRDefault="00E97363">
      <w:pPr>
        <w:numPr>
          <w:ilvl w:val="2"/>
          <w:numId w:val="127"/>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4CF55058" w14:textId="77777777" w:rsidR="0087409F" w:rsidRDefault="00E97363">
      <w:pPr>
        <w:numPr>
          <w:ilvl w:val="1"/>
          <w:numId w:val="127"/>
        </w:numPr>
        <w:rPr>
          <w:rFonts w:ascii="Times New Roman" w:hAnsi="Times New Roman"/>
          <w:lang w:eastAsia="zh-CN"/>
        </w:rPr>
      </w:pPr>
      <w:r>
        <w:rPr>
          <w:rFonts w:ascii="Times New Roman" w:hAnsi="Times New Roman"/>
          <w:lang w:eastAsia="zh-CN"/>
        </w:rPr>
        <w:t>Monitoring based on applicable condition</w:t>
      </w:r>
    </w:p>
    <w:p w14:paraId="7A18105D" w14:textId="77777777" w:rsidR="0087409F" w:rsidRDefault="00E97363">
      <w:pPr>
        <w:rPr>
          <w:rFonts w:ascii="Times New Roman" w:hAnsi="Times New Roman"/>
          <w:lang w:eastAsia="zh-CN"/>
        </w:rPr>
      </w:pPr>
      <w:r>
        <w:rPr>
          <w:rFonts w:ascii="Times New Roman" w:hAnsi="Times New Roman"/>
          <w:lang w:eastAsia="zh-CN"/>
        </w:rPr>
        <w:t>Note: Model monitoring metric calculation may be done at NW or UE</w:t>
      </w:r>
    </w:p>
    <w:p w14:paraId="0838BC2B" w14:textId="77777777" w:rsidR="0087409F" w:rsidRDefault="0087409F">
      <w:pPr>
        <w:rPr>
          <w:iCs/>
        </w:rPr>
      </w:pPr>
    </w:p>
    <w:p w14:paraId="0397852E" w14:textId="77777777" w:rsidR="0087409F" w:rsidRDefault="0087409F">
      <w:pPr>
        <w:rPr>
          <w:iCs/>
        </w:rPr>
      </w:pPr>
    </w:p>
    <w:p w14:paraId="66DCFB18" w14:textId="77777777" w:rsidR="0087409F" w:rsidRDefault="00E97363">
      <w:pPr>
        <w:rPr>
          <w:rFonts w:ascii="Times New Roman" w:hAnsi="Times New Roman"/>
          <w:iCs/>
        </w:rPr>
      </w:pPr>
      <w:r>
        <w:rPr>
          <w:rFonts w:ascii="Times New Roman" w:hAnsi="Times New Roman"/>
          <w:iCs/>
        </w:rPr>
        <w:t>From Oct 19th GTW session</w:t>
      </w:r>
    </w:p>
    <w:p w14:paraId="4699A933" w14:textId="77777777" w:rsidR="0087409F" w:rsidRDefault="00E97363">
      <w:pPr>
        <w:rPr>
          <w:rFonts w:ascii="Times New Roman" w:hAnsi="Times New Roman"/>
          <w:szCs w:val="20"/>
          <w:highlight w:val="green"/>
        </w:rPr>
      </w:pPr>
      <w:r>
        <w:rPr>
          <w:rFonts w:ascii="Times New Roman" w:hAnsi="Times New Roman"/>
          <w:szCs w:val="20"/>
          <w:highlight w:val="green"/>
        </w:rPr>
        <w:t>Agreement</w:t>
      </w:r>
    </w:p>
    <w:p w14:paraId="0FFCEF6F" w14:textId="77777777" w:rsidR="0087409F" w:rsidRDefault="00E97363">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757A29FF" w14:textId="77777777" w:rsidR="0087409F" w:rsidRDefault="00E97363">
      <w:pPr>
        <w:pStyle w:val="ListParagraph"/>
        <w:numPr>
          <w:ilvl w:val="0"/>
          <w:numId w:val="97"/>
        </w:numPr>
      </w:pPr>
      <w:r>
        <w:t>Accuracy and relevance (i.e., how well does the given monitoring metric/methods reflect the model and system performance)</w:t>
      </w:r>
    </w:p>
    <w:p w14:paraId="6AAA1013" w14:textId="77777777" w:rsidR="0087409F" w:rsidRDefault="00E97363">
      <w:pPr>
        <w:pStyle w:val="ListParagraph"/>
        <w:numPr>
          <w:ilvl w:val="0"/>
          <w:numId w:val="97"/>
        </w:numPr>
      </w:pPr>
      <w:r>
        <w:t>Overhead (e.g., signaling overhead associated with model monitoring)</w:t>
      </w:r>
    </w:p>
    <w:p w14:paraId="19378D3C" w14:textId="77777777" w:rsidR="0087409F" w:rsidRDefault="00E97363">
      <w:pPr>
        <w:pStyle w:val="ListParagraph"/>
        <w:numPr>
          <w:ilvl w:val="0"/>
          <w:numId w:val="97"/>
        </w:numPr>
      </w:pPr>
      <w:r>
        <w:t>Complexity (e.g., computation and memory cost for model monitoring)</w:t>
      </w:r>
    </w:p>
    <w:p w14:paraId="0331F298" w14:textId="77777777" w:rsidR="0087409F" w:rsidRDefault="00E97363">
      <w:pPr>
        <w:pStyle w:val="ListParagraph"/>
        <w:numPr>
          <w:ilvl w:val="0"/>
          <w:numId w:val="97"/>
        </w:numPr>
      </w:pPr>
      <w:r>
        <w:t>Latency (i.e., timeliness of monitoring result, from model failure to action, given the purpose of model monitoring)</w:t>
      </w:r>
    </w:p>
    <w:p w14:paraId="2E3462BF" w14:textId="77777777" w:rsidR="0087409F" w:rsidRDefault="00E97363">
      <w:pPr>
        <w:pStyle w:val="ListParagraph"/>
        <w:numPr>
          <w:ilvl w:val="0"/>
          <w:numId w:val="97"/>
        </w:numPr>
      </w:pPr>
      <w:r>
        <w:t>FFS: Power consumption</w:t>
      </w:r>
    </w:p>
    <w:p w14:paraId="2ABD15B4" w14:textId="77777777" w:rsidR="0087409F" w:rsidRDefault="00E97363">
      <w:pPr>
        <w:pStyle w:val="ListParagraph"/>
        <w:numPr>
          <w:ilvl w:val="0"/>
          <w:numId w:val="97"/>
        </w:numPr>
      </w:pPr>
      <w:r>
        <w:t>Other KPIs are not precluded.</w:t>
      </w:r>
    </w:p>
    <w:p w14:paraId="32F65C7A" w14:textId="77777777" w:rsidR="0087409F" w:rsidRDefault="00E97363">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3046961A" w14:textId="77777777" w:rsidR="0087409F" w:rsidRDefault="00E97363">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1EF93EDC" w14:textId="77777777" w:rsidR="0087409F" w:rsidRDefault="0087409F">
      <w:pPr>
        <w:tabs>
          <w:tab w:val="left" w:pos="720"/>
          <w:tab w:val="left" w:pos="1440"/>
          <w:tab w:val="left" w:pos="2160"/>
        </w:tabs>
        <w:rPr>
          <w:rFonts w:ascii="Times New Roman" w:eastAsia="Malgun Gothic" w:hAnsi="Times New Roman"/>
          <w:szCs w:val="20"/>
          <w:lang w:eastAsia="ko-KR"/>
        </w:rPr>
      </w:pPr>
    </w:p>
    <w:p w14:paraId="5AED4879" w14:textId="77777777" w:rsidR="0087409F" w:rsidRDefault="00E97363">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5C023FE5" w14:textId="77777777" w:rsidR="0087409F" w:rsidRDefault="00E97363">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5D5A0A48" w14:textId="77777777" w:rsidR="0087409F" w:rsidRDefault="00E97363">
      <w:pPr>
        <w:pStyle w:val="ListParagraph"/>
        <w:numPr>
          <w:ilvl w:val="0"/>
          <w:numId w:val="108"/>
        </w:numPr>
      </w:pPr>
      <w:r>
        <w:lastRenderedPageBreak/>
        <w:t>Model generalization, i.e., using one model that is generalizable to different scenarios/configurations/sites</w:t>
      </w:r>
    </w:p>
    <w:p w14:paraId="6249610B" w14:textId="77777777" w:rsidR="0087409F" w:rsidRDefault="00E97363">
      <w:pPr>
        <w:pStyle w:val="ListParagraph"/>
        <w:numPr>
          <w:ilvl w:val="0"/>
          <w:numId w:val="108"/>
        </w:numPr>
      </w:pPr>
      <w:r>
        <w:t>Model switching, i.e., switching among a group of models where each model is for a particular scenario/configuration/site</w:t>
      </w:r>
    </w:p>
    <w:p w14:paraId="341CCA9F" w14:textId="77777777" w:rsidR="0087409F" w:rsidRDefault="00E97363">
      <w:pPr>
        <w:pStyle w:val="ListParagraph"/>
        <w:numPr>
          <w:ilvl w:val="1"/>
          <w:numId w:val="108"/>
        </w:numPr>
      </w:pPr>
      <w:r>
        <w:t>[Models in a group of models may have varying model structures, share a common model structure, or partially share a common sub-structure. Models in a group of models may have different input/output format and/or different pre-/post-processing.]</w:t>
      </w:r>
    </w:p>
    <w:p w14:paraId="4F96179E" w14:textId="77777777" w:rsidR="0087409F" w:rsidRDefault="00E97363">
      <w:pPr>
        <w:pStyle w:val="ListParagraph"/>
        <w:numPr>
          <w:ilvl w:val="0"/>
          <w:numId w:val="108"/>
        </w:numPr>
      </w:pPr>
      <w:r>
        <w:t>Model update, i.e., using one model whose parameters are flexibly updated as the scenario/configuration/site that the device experiences changes over time. Fine-tuning is one example.</w:t>
      </w:r>
    </w:p>
    <w:p w14:paraId="4C14EAC7" w14:textId="77777777" w:rsidR="0087409F" w:rsidRDefault="00E97363">
      <w:pPr>
        <w:rPr>
          <w:rFonts w:ascii="Times New Roman" w:hAnsi="Times New Roman"/>
          <w:szCs w:val="20"/>
          <w:highlight w:val="green"/>
          <w:lang w:eastAsia="zh-CN"/>
        </w:rPr>
      </w:pPr>
      <w:r>
        <w:rPr>
          <w:rFonts w:ascii="Times New Roman" w:hAnsi="Times New Roman"/>
          <w:szCs w:val="20"/>
          <w:highlight w:val="green"/>
          <w:lang w:eastAsia="zh-CN"/>
        </w:rPr>
        <w:t>Agreement</w:t>
      </w:r>
    </w:p>
    <w:p w14:paraId="597FC116" w14:textId="77777777" w:rsidR="0087409F" w:rsidRDefault="00E97363">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151F5F4F" w14:textId="77777777" w:rsidR="0087409F" w:rsidRDefault="00E97363">
      <w:pPr>
        <w:numPr>
          <w:ilvl w:val="0"/>
          <w:numId w:val="11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6F9805E8" w14:textId="77777777" w:rsidR="0087409F" w:rsidRDefault="00E97363">
      <w:pPr>
        <w:numPr>
          <w:ilvl w:val="1"/>
          <w:numId w:val="111"/>
        </w:numPr>
        <w:rPr>
          <w:rFonts w:ascii="Times New Roman" w:hAnsi="Times New Roman"/>
          <w:szCs w:val="20"/>
          <w:lang w:eastAsia="zh-CN"/>
        </w:rPr>
      </w:pPr>
      <w:bookmarkStart w:id="137" w:name="_Hlk132228966"/>
      <w:r>
        <w:rPr>
          <w:rFonts w:ascii="Times New Roman" w:hAnsi="Times New Roman"/>
          <w:szCs w:val="20"/>
          <w:lang w:eastAsia="zh-CN"/>
        </w:rPr>
        <w:t>Note: Inference complexity includes complexity for pre- and post-processing.</w:t>
      </w:r>
      <w:bookmarkEnd w:id="137"/>
    </w:p>
    <w:p w14:paraId="36277591" w14:textId="77777777" w:rsidR="0087409F" w:rsidRDefault="00E97363">
      <w:pPr>
        <w:numPr>
          <w:ilvl w:val="0"/>
          <w:numId w:val="11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22D5FEE3" w14:textId="77777777" w:rsidR="0087409F" w:rsidRDefault="00E97363">
      <w:pPr>
        <w:numPr>
          <w:ilvl w:val="1"/>
          <w:numId w:val="11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06A021AF" w14:textId="77777777" w:rsidR="0087409F" w:rsidRDefault="00E97363">
      <w:pPr>
        <w:numPr>
          <w:ilvl w:val="1"/>
          <w:numId w:val="11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4838FA89" w14:textId="77777777" w:rsidR="0087409F" w:rsidRDefault="00E97363">
      <w:pPr>
        <w:numPr>
          <w:ilvl w:val="1"/>
          <w:numId w:val="11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4CF029F1" w14:textId="77777777" w:rsidR="0087409F" w:rsidRDefault="00E97363">
      <w:pPr>
        <w:numPr>
          <w:ilvl w:val="1"/>
          <w:numId w:val="11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3485EA07" w14:textId="77777777" w:rsidR="0087409F" w:rsidRDefault="00E97363">
      <w:pPr>
        <w:numPr>
          <w:ilvl w:val="0"/>
          <w:numId w:val="111"/>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106FE277" w14:textId="77777777" w:rsidR="0087409F" w:rsidRDefault="0087409F">
      <w:pPr>
        <w:rPr>
          <w:rFonts w:ascii="Times New Roman" w:eastAsia="DengXian" w:hAnsi="Times New Roman"/>
          <w:iCs/>
          <w:szCs w:val="20"/>
          <w:lang w:eastAsia="zh-CN"/>
        </w:rPr>
      </w:pPr>
    </w:p>
    <w:p w14:paraId="2F4FB37E" w14:textId="77777777" w:rsidR="0087409F" w:rsidRDefault="00E97363">
      <w:pPr>
        <w:rPr>
          <w:rFonts w:ascii="Times New Roman" w:hAnsi="Times New Roman"/>
          <w:szCs w:val="20"/>
          <w:u w:val="single"/>
          <w:lang w:eastAsia="zh-CN"/>
        </w:rPr>
      </w:pPr>
      <w:r>
        <w:rPr>
          <w:rFonts w:ascii="Times New Roman" w:hAnsi="Times New Roman"/>
          <w:szCs w:val="20"/>
          <w:u w:val="single"/>
          <w:lang w:eastAsia="zh-CN"/>
        </w:rPr>
        <w:t>Conclusion</w:t>
      </w:r>
    </w:p>
    <w:p w14:paraId="1FA5AE76" w14:textId="77777777" w:rsidR="0087409F" w:rsidRDefault="00E97363">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3222957F" w14:textId="77777777" w:rsidR="0087409F" w:rsidRDefault="0087409F"/>
    <w:p w14:paraId="73CDFE8D" w14:textId="77777777" w:rsidR="0087409F" w:rsidRDefault="0087409F"/>
    <w:p w14:paraId="40AB6A1F" w14:textId="77777777" w:rsidR="0087409F" w:rsidRDefault="00E97363">
      <w:pPr>
        <w:pStyle w:val="Heading1"/>
        <w:numPr>
          <w:ilvl w:val="0"/>
          <w:numId w:val="17"/>
        </w:numPr>
      </w:pPr>
      <w:r>
        <w:t>Agreement from RAN#1 111</w:t>
      </w:r>
    </w:p>
    <w:p w14:paraId="0B130DB1" w14:textId="77777777" w:rsidR="0087409F" w:rsidRDefault="00E97363">
      <w:pPr>
        <w:rPr>
          <w:rFonts w:ascii="Times" w:eastAsia="DengXian" w:hAnsi="Times" w:cs="Times New Roman"/>
          <w:sz w:val="20"/>
          <w:szCs w:val="24"/>
          <w:highlight w:val="green"/>
          <w:lang w:eastAsia="zh-CN"/>
        </w:rPr>
      </w:pPr>
      <w:r>
        <w:rPr>
          <w:rFonts w:eastAsia="DengXian"/>
          <w:highlight w:val="green"/>
          <w:lang w:eastAsia="zh-CN"/>
        </w:rPr>
        <w:t>Agreement</w:t>
      </w:r>
    </w:p>
    <w:p w14:paraId="7500FE63" w14:textId="77777777" w:rsidR="0087409F" w:rsidRDefault="00E97363">
      <w:pPr>
        <w:rPr>
          <w:rFonts w:eastAsia="Batang"/>
        </w:rPr>
      </w:pPr>
      <w:r>
        <w:t>For UE-part/UE-side models, study the following mechanisms for LCM procedures:</w:t>
      </w:r>
    </w:p>
    <w:p w14:paraId="422C19EB" w14:textId="77777777" w:rsidR="0087409F" w:rsidRDefault="00E97363">
      <w:pPr>
        <w:pStyle w:val="ListParagraph"/>
        <w:numPr>
          <w:ilvl w:val="0"/>
          <w:numId w:val="38"/>
        </w:numPr>
      </w:pPr>
      <w:r>
        <w:t>For functionality-based LCM procedure: indication of activation/deactivation/switching/fallback based on individual AI/ML functionality</w:t>
      </w:r>
    </w:p>
    <w:p w14:paraId="30EB3340" w14:textId="77777777" w:rsidR="0087409F" w:rsidRDefault="00E97363">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4A19E0C9" w14:textId="77777777" w:rsidR="0087409F" w:rsidRDefault="00E97363">
      <w:pPr>
        <w:pStyle w:val="ListParagraph"/>
        <w:numPr>
          <w:ilvl w:val="1"/>
          <w:numId w:val="38"/>
        </w:numPr>
      </w:pPr>
      <w:r>
        <w:rPr>
          <w:rFonts w:eastAsia="DengXian"/>
        </w:rPr>
        <w:t>FFS: Whether or how to indicate Funtionality</w:t>
      </w:r>
    </w:p>
    <w:p w14:paraId="5DD1643F" w14:textId="77777777" w:rsidR="0087409F" w:rsidRDefault="00E97363">
      <w:pPr>
        <w:pStyle w:val="ListParagraph"/>
        <w:numPr>
          <w:ilvl w:val="0"/>
          <w:numId w:val="38"/>
        </w:numPr>
      </w:pPr>
      <w:r>
        <w:t>For model-ID-based LCM procedure, indication of model selection/activation/deactivation/switching/fallback based on individual model IDs</w:t>
      </w:r>
    </w:p>
    <w:p w14:paraId="44FFADF0" w14:textId="77777777" w:rsidR="0087409F" w:rsidRDefault="0087409F">
      <w:pPr>
        <w:rPr>
          <w:rFonts w:eastAsia="DengXian"/>
          <w:iCs/>
          <w:lang w:eastAsia="zh-CN"/>
        </w:rPr>
      </w:pPr>
    </w:p>
    <w:p w14:paraId="1FC09CFE" w14:textId="77777777" w:rsidR="0087409F" w:rsidRDefault="0087409F">
      <w:pPr>
        <w:rPr>
          <w:rFonts w:eastAsia="DengXian"/>
          <w:iCs/>
          <w:lang w:eastAsia="zh-CN"/>
        </w:rPr>
      </w:pPr>
    </w:p>
    <w:p w14:paraId="3B5376B8" w14:textId="77777777" w:rsidR="0087409F" w:rsidRDefault="00E97363">
      <w:pPr>
        <w:rPr>
          <w:rFonts w:eastAsia="DengXian"/>
          <w:iCs/>
          <w:highlight w:val="darkYellow"/>
          <w:lang w:eastAsia="zh-CN"/>
        </w:rPr>
      </w:pPr>
      <w:r>
        <w:rPr>
          <w:rFonts w:eastAsia="DengXian"/>
          <w:iCs/>
          <w:highlight w:val="darkYellow"/>
          <w:lang w:eastAsia="zh-CN"/>
        </w:rPr>
        <w:t>Working Assumption</w:t>
      </w:r>
    </w:p>
    <w:p w14:paraId="0BFE3E66" w14:textId="77777777" w:rsidR="0087409F" w:rsidRDefault="00E97363">
      <w:pPr>
        <w:jc w:val="both"/>
        <w:rPr>
          <w:rFonts w:eastAsia="Batang"/>
        </w:rPr>
      </w:pPr>
      <w:r>
        <w:t xml:space="preserve">Consider “proprietary model” and “open-format model” as two separate model format categories for RAN1 discussion, </w:t>
      </w:r>
    </w:p>
    <w:p w14:paraId="33AC8275" w14:textId="77777777" w:rsidR="0087409F" w:rsidRDefault="0087409F">
      <w:pPr>
        <w:jc w:val="both"/>
      </w:pPr>
    </w:p>
    <w:tbl>
      <w:tblPr>
        <w:tblW w:w="0" w:type="auto"/>
        <w:tblLook w:val="04A0" w:firstRow="1" w:lastRow="0" w:firstColumn="1" w:lastColumn="0" w:noHBand="0" w:noVBand="1"/>
      </w:tblPr>
      <w:tblGrid>
        <w:gridCol w:w="2902"/>
        <w:gridCol w:w="6717"/>
      </w:tblGrid>
      <w:tr w:rsidR="0087409F" w14:paraId="070EC05D"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C158D34" w14:textId="77777777" w:rsidR="0087409F" w:rsidRDefault="00E97363">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1D707C3" w14:textId="77777777" w:rsidR="0087409F" w:rsidRDefault="00E97363">
            <w:pPr>
              <w:rPr>
                <w:b/>
                <w:bCs/>
                <w:lang w:eastAsia="ja-JP"/>
              </w:rPr>
            </w:pPr>
            <w:r>
              <w:rPr>
                <w:lang w:eastAsia="ja-JP"/>
              </w:rPr>
              <w:t>ML models of vendor-/device-specific proprietary format, from 3GPP perspective</w:t>
            </w:r>
          </w:p>
          <w:p w14:paraId="1151B80F" w14:textId="77777777" w:rsidR="0087409F" w:rsidRDefault="00E97363">
            <w:pPr>
              <w:rPr>
                <w:lang w:eastAsia="ja-JP"/>
              </w:rPr>
            </w:pPr>
            <w:r>
              <w:rPr>
                <w:lang w:eastAsia="ja-JP"/>
              </w:rPr>
              <w:t>NOTE: An example is a device-specific binary executable format</w:t>
            </w:r>
          </w:p>
        </w:tc>
      </w:tr>
      <w:tr w:rsidR="0087409F" w14:paraId="144F2DA4"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BF66A01" w14:textId="77777777" w:rsidR="0087409F" w:rsidRDefault="00E97363">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74D8760" w14:textId="77777777" w:rsidR="0087409F" w:rsidRDefault="00E97363">
            <w:pPr>
              <w:rPr>
                <w:rFonts w:eastAsia="Yu Mincho"/>
                <w:lang w:eastAsia="ja-JP"/>
              </w:rPr>
            </w:pPr>
            <w:r>
              <w:rPr>
                <w:lang w:eastAsia="ja-JP"/>
              </w:rPr>
              <w:t>ML models of specified format that are mutually recognizable across vendors and allow interoperability, from 3GPP perspecive</w:t>
            </w:r>
          </w:p>
        </w:tc>
      </w:tr>
    </w:tbl>
    <w:p w14:paraId="3C96B629" w14:textId="77777777" w:rsidR="0087409F" w:rsidRDefault="00E97363">
      <w:pPr>
        <w:rPr>
          <w:rFonts w:ascii="Times" w:eastAsia="Batang" w:hAnsi="Times"/>
          <w:sz w:val="20"/>
          <w:lang w:val="en-GB"/>
        </w:rPr>
      </w:pPr>
      <w:r>
        <w:t>From RAN1 discussion viewpoint, RAN1 may assume that:</w:t>
      </w:r>
    </w:p>
    <w:p w14:paraId="7CD7049A" w14:textId="77777777" w:rsidR="0087409F" w:rsidRDefault="00E97363">
      <w:pPr>
        <w:pStyle w:val="ListParagraph"/>
        <w:numPr>
          <w:ilvl w:val="0"/>
          <w:numId w:val="57"/>
        </w:numPr>
      </w:pPr>
      <w:r>
        <w:t>Proprietary-format models are not mutually recognizable across vendors, hide model design information from other vendors when shared.</w:t>
      </w:r>
    </w:p>
    <w:p w14:paraId="5FD8939C" w14:textId="77777777" w:rsidR="0087409F" w:rsidRDefault="00E97363">
      <w:pPr>
        <w:pStyle w:val="ListParagraph"/>
        <w:numPr>
          <w:ilvl w:val="0"/>
          <w:numId w:val="57"/>
        </w:numPr>
      </w:pPr>
      <w:r>
        <w:t>Open-format models are mutually recognizable between vendors, do not hide model design information from other vendors when shared</w:t>
      </w:r>
    </w:p>
    <w:p w14:paraId="12A3B7B1" w14:textId="77777777" w:rsidR="0087409F" w:rsidRDefault="0087409F"/>
    <w:p w14:paraId="2DCAC9FC" w14:textId="77777777" w:rsidR="0087409F" w:rsidRDefault="0087409F"/>
    <w:p w14:paraId="57B3835D" w14:textId="77777777" w:rsidR="0087409F" w:rsidRDefault="00E97363">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87409F" w14:paraId="09BC0B98" w14:textId="77777777">
        <w:tc>
          <w:tcPr>
            <w:tcW w:w="3046" w:type="dxa"/>
            <w:tcBorders>
              <w:top w:val="single" w:sz="8" w:space="0" w:color="auto"/>
              <w:left w:val="single" w:sz="8" w:space="0" w:color="auto"/>
              <w:bottom w:val="single" w:sz="8" w:space="0" w:color="auto"/>
              <w:right w:val="single" w:sz="8" w:space="0" w:color="auto"/>
            </w:tcBorders>
          </w:tcPr>
          <w:p w14:paraId="1CC3772E" w14:textId="77777777" w:rsidR="0087409F" w:rsidRDefault="00E97363">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1BFE4DF" w14:textId="77777777" w:rsidR="0087409F" w:rsidRDefault="00E97363">
            <w:r>
              <w:rPr>
                <w:rFonts w:eastAsia="Times" w:cs="Times"/>
                <w:szCs w:val="20"/>
              </w:rPr>
              <w:t>Description</w:t>
            </w:r>
          </w:p>
        </w:tc>
      </w:tr>
      <w:tr w:rsidR="0087409F" w14:paraId="3236CC63" w14:textId="77777777">
        <w:tc>
          <w:tcPr>
            <w:tcW w:w="3046" w:type="dxa"/>
            <w:tcBorders>
              <w:top w:val="single" w:sz="8" w:space="0" w:color="auto"/>
              <w:left w:val="single" w:sz="8" w:space="0" w:color="auto"/>
              <w:bottom w:val="single" w:sz="8" w:space="0" w:color="auto"/>
              <w:right w:val="single" w:sz="8" w:space="0" w:color="auto"/>
            </w:tcBorders>
          </w:tcPr>
          <w:p w14:paraId="0E156BC3" w14:textId="77777777" w:rsidR="0087409F" w:rsidRDefault="00E97363">
            <w:r>
              <w:t>Model identification</w:t>
            </w:r>
          </w:p>
        </w:tc>
        <w:tc>
          <w:tcPr>
            <w:tcW w:w="6584" w:type="dxa"/>
            <w:tcBorders>
              <w:top w:val="single" w:sz="8" w:space="0" w:color="auto"/>
              <w:left w:val="single" w:sz="8" w:space="0" w:color="auto"/>
              <w:bottom w:val="single" w:sz="8" w:space="0" w:color="auto"/>
              <w:right w:val="single" w:sz="8" w:space="0" w:color="auto"/>
            </w:tcBorders>
          </w:tcPr>
          <w:p w14:paraId="66D3CB63" w14:textId="77777777" w:rsidR="0087409F" w:rsidRDefault="00E97363">
            <w:r>
              <w:t>A process/method of identifying an AI/ML model for the common understanding between the NW and the UE</w:t>
            </w:r>
          </w:p>
          <w:p w14:paraId="662E93F7" w14:textId="77777777" w:rsidR="0087409F" w:rsidRDefault="00E97363">
            <w:r>
              <w:t>Note: The process/method of model identification may or may not be applicable.</w:t>
            </w:r>
          </w:p>
          <w:p w14:paraId="23EF665D" w14:textId="77777777" w:rsidR="0087409F" w:rsidRDefault="00E97363">
            <w:r>
              <w:t>Note: Information regarding the AI/ML model may be shared during model identification.</w:t>
            </w:r>
          </w:p>
        </w:tc>
      </w:tr>
    </w:tbl>
    <w:p w14:paraId="7B4BBA31" w14:textId="77777777" w:rsidR="0087409F" w:rsidRDefault="0087409F">
      <w:pPr>
        <w:rPr>
          <w:u w:val="single"/>
        </w:rPr>
      </w:pPr>
    </w:p>
    <w:tbl>
      <w:tblPr>
        <w:tblW w:w="0" w:type="auto"/>
        <w:tblLayout w:type="fixed"/>
        <w:tblLook w:val="04A0" w:firstRow="1" w:lastRow="0" w:firstColumn="1" w:lastColumn="0" w:noHBand="0" w:noVBand="1"/>
      </w:tblPr>
      <w:tblGrid>
        <w:gridCol w:w="3046"/>
        <w:gridCol w:w="6584"/>
      </w:tblGrid>
      <w:tr w:rsidR="0087409F" w14:paraId="11A066D9" w14:textId="77777777">
        <w:tc>
          <w:tcPr>
            <w:tcW w:w="3046" w:type="dxa"/>
            <w:tcBorders>
              <w:top w:val="single" w:sz="8" w:space="0" w:color="auto"/>
              <w:left w:val="single" w:sz="8" w:space="0" w:color="auto"/>
              <w:bottom w:val="single" w:sz="8" w:space="0" w:color="auto"/>
              <w:right w:val="single" w:sz="8" w:space="0" w:color="auto"/>
            </w:tcBorders>
          </w:tcPr>
          <w:p w14:paraId="2332EDE7" w14:textId="77777777" w:rsidR="0087409F" w:rsidRDefault="00E97363">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3DD7362" w14:textId="77777777" w:rsidR="0087409F" w:rsidRDefault="00E97363">
            <w:r>
              <w:rPr>
                <w:rFonts w:eastAsia="Times" w:cs="Times"/>
                <w:szCs w:val="20"/>
              </w:rPr>
              <w:t>Description</w:t>
            </w:r>
          </w:p>
        </w:tc>
      </w:tr>
      <w:tr w:rsidR="0087409F" w14:paraId="64593D61" w14:textId="77777777">
        <w:tc>
          <w:tcPr>
            <w:tcW w:w="3046" w:type="dxa"/>
            <w:tcBorders>
              <w:top w:val="single" w:sz="8" w:space="0" w:color="auto"/>
              <w:left w:val="single" w:sz="8" w:space="0" w:color="auto"/>
              <w:bottom w:val="single" w:sz="8" w:space="0" w:color="auto"/>
              <w:right w:val="single" w:sz="8" w:space="0" w:color="auto"/>
            </w:tcBorders>
          </w:tcPr>
          <w:p w14:paraId="51964A34" w14:textId="77777777" w:rsidR="0087409F" w:rsidRDefault="00E97363">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0DA98FA6" w14:textId="77777777" w:rsidR="0087409F" w:rsidRDefault="00E97363">
            <w:r>
              <w:t>A process/method of identifying an AI/ML functionality for the common understanding between the NW and the UE</w:t>
            </w:r>
          </w:p>
          <w:p w14:paraId="3CF89637" w14:textId="77777777" w:rsidR="0087409F" w:rsidRDefault="00E97363">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27A79DB0" w14:textId="77777777" w:rsidR="0087409F" w:rsidRDefault="00E97363">
            <w:pPr>
              <w:rPr>
                <w:rFonts w:cs="Times"/>
                <w:color w:val="000000"/>
                <w:lang w:eastAsia="zh-CN"/>
              </w:rPr>
            </w:pPr>
            <w:r>
              <w:t>FFS: granularity of functionality</w:t>
            </w:r>
          </w:p>
        </w:tc>
      </w:tr>
    </w:tbl>
    <w:p w14:paraId="4E94A747" w14:textId="77777777" w:rsidR="0087409F" w:rsidRDefault="00E97363">
      <w:pPr>
        <w:rPr>
          <w:rFonts w:eastAsia="DengXian"/>
          <w:lang w:eastAsia="zh-CN"/>
        </w:rPr>
      </w:pPr>
      <w:r>
        <w:rPr>
          <w:rFonts w:eastAsia="DengXian"/>
          <w:lang w:eastAsia="zh-CN"/>
        </w:rPr>
        <w:t xml:space="preserve">Note: whether and how to indicate Functionality will be discussed separately. </w:t>
      </w:r>
    </w:p>
    <w:p w14:paraId="37E21DFE" w14:textId="77777777" w:rsidR="0087409F" w:rsidRDefault="0087409F"/>
    <w:p w14:paraId="78A572E2" w14:textId="77777777" w:rsidR="0087409F" w:rsidRDefault="00E97363">
      <w:pPr>
        <w:rPr>
          <w:highlight w:val="darkYellow"/>
        </w:rPr>
      </w:pPr>
      <w:r>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87409F" w14:paraId="265C1281"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7E355197" w14:textId="77777777" w:rsidR="0087409F" w:rsidRDefault="00E97363">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5E881A0B" w14:textId="77777777" w:rsidR="0087409F" w:rsidRDefault="00E97363">
            <w:pPr>
              <w:rPr>
                <w:rFonts w:eastAsia="Malgun Gothic" w:cs="DengXian"/>
                <w:lang w:eastAsia="zh-CN"/>
              </w:rPr>
            </w:pPr>
            <w:r>
              <w:rPr>
                <w:rFonts w:eastAsia="Times" w:cs="Times"/>
                <w:szCs w:val="20"/>
              </w:rPr>
              <w:t>Description</w:t>
            </w:r>
          </w:p>
        </w:tc>
      </w:tr>
      <w:tr w:rsidR="0087409F" w14:paraId="6442BD2F"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353EB807" w14:textId="77777777" w:rsidR="0087409F" w:rsidRDefault="00E97363">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26C43A" w14:textId="77777777" w:rsidR="0087409F" w:rsidRDefault="00E97363">
            <w:pPr>
              <w:rPr>
                <w:rFonts w:eastAsia="DengXian" w:cs="DengXian"/>
                <w:lang w:eastAsia="zh-CN"/>
              </w:rPr>
            </w:pPr>
            <w:r>
              <w:rPr>
                <w:rFonts w:eastAsia="Malgun Gothic" w:cs="DengXian"/>
                <w:lang w:eastAsia="zh-CN"/>
              </w:rPr>
              <w:t>Process of updating the model parameters and/or model structure of a model</w:t>
            </w:r>
          </w:p>
        </w:tc>
      </w:tr>
      <w:tr w:rsidR="0087409F" w14:paraId="6AD0C9A3"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6F60A54A" w14:textId="77777777" w:rsidR="0087409F" w:rsidRDefault="00E97363">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9B1F354" w14:textId="77777777" w:rsidR="0087409F" w:rsidRDefault="00E97363">
            <w:pPr>
              <w:rPr>
                <w:rFonts w:eastAsia="Malgun Gothic" w:cs="DengXian"/>
                <w:lang w:eastAsia="zh-CN"/>
              </w:rPr>
            </w:pPr>
            <w:r>
              <w:rPr>
                <w:rFonts w:eastAsia="Malgun Gothic" w:cs="DengXian"/>
                <w:lang w:eastAsia="zh-CN"/>
              </w:rPr>
              <w:t>Process of updating the model parameters of a model</w:t>
            </w:r>
          </w:p>
        </w:tc>
      </w:tr>
    </w:tbl>
    <w:p w14:paraId="66D4502C" w14:textId="77777777" w:rsidR="0087409F" w:rsidRDefault="0087409F">
      <w:pPr>
        <w:rPr>
          <w:rFonts w:eastAsia="DengXian"/>
          <w:lang w:eastAsia="zh-CN"/>
        </w:rPr>
      </w:pPr>
    </w:p>
    <w:p w14:paraId="7A149FCB" w14:textId="77777777" w:rsidR="0087409F" w:rsidRDefault="0087409F"/>
    <w:p w14:paraId="04431999" w14:textId="77777777" w:rsidR="0087409F" w:rsidRDefault="00E97363">
      <w:pPr>
        <w:pStyle w:val="Heading1"/>
        <w:numPr>
          <w:ilvl w:val="0"/>
          <w:numId w:val="17"/>
        </w:numPr>
      </w:pPr>
      <w:r>
        <w:t>Agreement from RAN#1 112</w:t>
      </w:r>
    </w:p>
    <w:p w14:paraId="1D39B6F6" w14:textId="77777777" w:rsidR="0087409F" w:rsidRDefault="00E97363">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4A2CAD92" w14:textId="77777777" w:rsidR="0087409F" w:rsidRDefault="00E97363">
      <w:pPr>
        <w:rPr>
          <w:b/>
        </w:rPr>
      </w:pPr>
      <w:r>
        <w:rPr>
          <w:b/>
        </w:rPr>
        <w:lastRenderedPageBreak/>
        <w:t xml:space="preserve">To facilitate the discussion, consider at least the following Cases for model delivery/transfer to UE, training location, and model delivery/transfer format combinations for UE-side models and UE-part of two-sided models. </w:t>
      </w:r>
    </w:p>
    <w:p w14:paraId="2F0B8857" w14:textId="77777777" w:rsidR="0087409F" w:rsidRDefault="0087409F">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87409F" w14:paraId="0216D8B8" w14:textId="77777777">
        <w:tc>
          <w:tcPr>
            <w:tcW w:w="684" w:type="dxa"/>
            <w:shd w:val="clear" w:color="auto" w:fill="auto"/>
          </w:tcPr>
          <w:p w14:paraId="687A4453" w14:textId="77777777" w:rsidR="0087409F" w:rsidRDefault="00E97363">
            <w:pPr>
              <w:rPr>
                <w:b/>
              </w:rPr>
            </w:pPr>
            <w:r>
              <w:rPr>
                <w:b/>
              </w:rPr>
              <w:t>Case</w:t>
            </w:r>
          </w:p>
        </w:tc>
        <w:tc>
          <w:tcPr>
            <w:tcW w:w="3924" w:type="dxa"/>
            <w:shd w:val="clear" w:color="auto" w:fill="auto"/>
          </w:tcPr>
          <w:p w14:paraId="359C125F" w14:textId="77777777" w:rsidR="0087409F" w:rsidRDefault="00E97363">
            <w:pPr>
              <w:rPr>
                <w:b/>
              </w:rPr>
            </w:pPr>
            <w:r>
              <w:rPr>
                <w:b/>
              </w:rPr>
              <w:t>Model delivery/transfer</w:t>
            </w:r>
          </w:p>
        </w:tc>
        <w:tc>
          <w:tcPr>
            <w:tcW w:w="2250" w:type="dxa"/>
            <w:shd w:val="clear" w:color="auto" w:fill="auto"/>
          </w:tcPr>
          <w:p w14:paraId="3F79A7C5" w14:textId="77777777" w:rsidR="0087409F" w:rsidRDefault="00E97363">
            <w:pPr>
              <w:rPr>
                <w:b/>
              </w:rPr>
            </w:pPr>
            <w:r>
              <w:rPr>
                <w:b/>
              </w:rPr>
              <w:t>Model storage location</w:t>
            </w:r>
          </w:p>
        </w:tc>
        <w:tc>
          <w:tcPr>
            <w:tcW w:w="3060" w:type="dxa"/>
            <w:shd w:val="clear" w:color="auto" w:fill="auto"/>
          </w:tcPr>
          <w:p w14:paraId="39260191" w14:textId="77777777" w:rsidR="0087409F" w:rsidRDefault="00E97363">
            <w:pPr>
              <w:rPr>
                <w:b/>
              </w:rPr>
            </w:pPr>
            <w:r>
              <w:rPr>
                <w:b/>
              </w:rPr>
              <w:t>Training location</w:t>
            </w:r>
          </w:p>
        </w:tc>
      </w:tr>
      <w:tr w:rsidR="0087409F" w14:paraId="73E6F69B" w14:textId="77777777">
        <w:tc>
          <w:tcPr>
            <w:tcW w:w="684" w:type="dxa"/>
            <w:shd w:val="clear" w:color="auto" w:fill="auto"/>
          </w:tcPr>
          <w:p w14:paraId="4184B16F" w14:textId="77777777" w:rsidR="0087409F" w:rsidRDefault="00E97363">
            <w:pPr>
              <w:rPr>
                <w:b/>
              </w:rPr>
            </w:pPr>
            <w:r>
              <w:rPr>
                <w:b/>
              </w:rPr>
              <w:t>y</w:t>
            </w:r>
          </w:p>
        </w:tc>
        <w:tc>
          <w:tcPr>
            <w:tcW w:w="3924" w:type="dxa"/>
            <w:shd w:val="clear" w:color="auto" w:fill="auto"/>
          </w:tcPr>
          <w:p w14:paraId="1A97B7B6" w14:textId="77777777" w:rsidR="0087409F" w:rsidRDefault="00E97363">
            <w:r>
              <w:t>model delivery (if needed) over-the-top</w:t>
            </w:r>
          </w:p>
        </w:tc>
        <w:tc>
          <w:tcPr>
            <w:tcW w:w="2250" w:type="dxa"/>
            <w:shd w:val="clear" w:color="auto" w:fill="auto"/>
          </w:tcPr>
          <w:p w14:paraId="496F7711" w14:textId="77777777" w:rsidR="0087409F" w:rsidRDefault="00E97363">
            <w:r>
              <w:t>Outside 3gpp Network</w:t>
            </w:r>
          </w:p>
        </w:tc>
        <w:tc>
          <w:tcPr>
            <w:tcW w:w="3060" w:type="dxa"/>
            <w:shd w:val="clear" w:color="auto" w:fill="auto"/>
          </w:tcPr>
          <w:p w14:paraId="5437989F" w14:textId="77777777" w:rsidR="0087409F" w:rsidRDefault="00E97363">
            <w:r>
              <w:t>UE-side / NW-side / neutral site</w:t>
            </w:r>
          </w:p>
        </w:tc>
      </w:tr>
      <w:tr w:rsidR="0087409F" w14:paraId="07A7AA6F" w14:textId="77777777">
        <w:tc>
          <w:tcPr>
            <w:tcW w:w="684" w:type="dxa"/>
            <w:shd w:val="clear" w:color="auto" w:fill="auto"/>
          </w:tcPr>
          <w:p w14:paraId="7E8F9942" w14:textId="77777777" w:rsidR="0087409F" w:rsidRDefault="00E97363">
            <w:pPr>
              <w:rPr>
                <w:b/>
              </w:rPr>
            </w:pPr>
            <w:r>
              <w:rPr>
                <w:b/>
              </w:rPr>
              <w:t>z1</w:t>
            </w:r>
          </w:p>
        </w:tc>
        <w:tc>
          <w:tcPr>
            <w:tcW w:w="3924" w:type="dxa"/>
            <w:shd w:val="clear" w:color="auto" w:fill="auto"/>
          </w:tcPr>
          <w:p w14:paraId="65F76A0B" w14:textId="77777777" w:rsidR="0087409F" w:rsidRDefault="00E97363">
            <w:r>
              <w:t>model transfer in proprietary format</w:t>
            </w:r>
          </w:p>
        </w:tc>
        <w:tc>
          <w:tcPr>
            <w:tcW w:w="2250" w:type="dxa"/>
            <w:shd w:val="clear" w:color="auto" w:fill="auto"/>
          </w:tcPr>
          <w:p w14:paraId="5FAC0594" w14:textId="77777777" w:rsidR="0087409F" w:rsidRDefault="00E97363">
            <w:r>
              <w:t>3GPP Network</w:t>
            </w:r>
          </w:p>
        </w:tc>
        <w:tc>
          <w:tcPr>
            <w:tcW w:w="3060" w:type="dxa"/>
            <w:shd w:val="clear" w:color="auto" w:fill="auto"/>
          </w:tcPr>
          <w:p w14:paraId="655EF9F2" w14:textId="77777777" w:rsidR="0087409F" w:rsidRDefault="00E97363">
            <w:r>
              <w:t>UE-side / neutral site</w:t>
            </w:r>
          </w:p>
        </w:tc>
      </w:tr>
      <w:tr w:rsidR="0087409F" w14:paraId="21AD2431" w14:textId="77777777">
        <w:tc>
          <w:tcPr>
            <w:tcW w:w="684" w:type="dxa"/>
            <w:shd w:val="clear" w:color="auto" w:fill="auto"/>
          </w:tcPr>
          <w:p w14:paraId="46421EEB" w14:textId="77777777" w:rsidR="0087409F" w:rsidRDefault="00E97363">
            <w:pPr>
              <w:rPr>
                <w:b/>
              </w:rPr>
            </w:pPr>
            <w:r>
              <w:rPr>
                <w:b/>
              </w:rPr>
              <w:t>z2</w:t>
            </w:r>
          </w:p>
        </w:tc>
        <w:tc>
          <w:tcPr>
            <w:tcW w:w="3924" w:type="dxa"/>
            <w:shd w:val="clear" w:color="auto" w:fill="auto"/>
          </w:tcPr>
          <w:p w14:paraId="71A8F8DB" w14:textId="77777777" w:rsidR="0087409F" w:rsidRDefault="00E97363">
            <w:r>
              <w:t>model transfer in proprietary format</w:t>
            </w:r>
          </w:p>
        </w:tc>
        <w:tc>
          <w:tcPr>
            <w:tcW w:w="2250" w:type="dxa"/>
            <w:shd w:val="clear" w:color="auto" w:fill="auto"/>
          </w:tcPr>
          <w:p w14:paraId="7A5FE171" w14:textId="77777777" w:rsidR="0087409F" w:rsidRDefault="00E97363">
            <w:r>
              <w:t>3GPP Network</w:t>
            </w:r>
          </w:p>
        </w:tc>
        <w:tc>
          <w:tcPr>
            <w:tcW w:w="3060" w:type="dxa"/>
            <w:shd w:val="clear" w:color="auto" w:fill="auto"/>
          </w:tcPr>
          <w:p w14:paraId="4B589DDE" w14:textId="77777777" w:rsidR="0087409F" w:rsidRDefault="00E97363">
            <w:r>
              <w:t>NW-side</w:t>
            </w:r>
          </w:p>
        </w:tc>
      </w:tr>
      <w:tr w:rsidR="0087409F" w14:paraId="560BCFD8" w14:textId="77777777">
        <w:tc>
          <w:tcPr>
            <w:tcW w:w="684" w:type="dxa"/>
            <w:shd w:val="clear" w:color="auto" w:fill="auto"/>
          </w:tcPr>
          <w:p w14:paraId="0A523DC7" w14:textId="77777777" w:rsidR="0087409F" w:rsidRDefault="00E97363">
            <w:pPr>
              <w:rPr>
                <w:b/>
              </w:rPr>
            </w:pPr>
            <w:r>
              <w:rPr>
                <w:b/>
              </w:rPr>
              <w:t>z3</w:t>
            </w:r>
          </w:p>
        </w:tc>
        <w:tc>
          <w:tcPr>
            <w:tcW w:w="3924" w:type="dxa"/>
            <w:shd w:val="clear" w:color="auto" w:fill="auto"/>
          </w:tcPr>
          <w:p w14:paraId="1018A3D5" w14:textId="77777777" w:rsidR="0087409F" w:rsidRDefault="00E97363">
            <w:r>
              <w:t>model transfer in open format</w:t>
            </w:r>
          </w:p>
        </w:tc>
        <w:tc>
          <w:tcPr>
            <w:tcW w:w="2250" w:type="dxa"/>
            <w:shd w:val="clear" w:color="auto" w:fill="auto"/>
          </w:tcPr>
          <w:p w14:paraId="1C51E01F" w14:textId="77777777" w:rsidR="0087409F" w:rsidRDefault="00E97363">
            <w:r>
              <w:t>3GPP Network</w:t>
            </w:r>
          </w:p>
        </w:tc>
        <w:tc>
          <w:tcPr>
            <w:tcW w:w="3060" w:type="dxa"/>
            <w:shd w:val="clear" w:color="auto" w:fill="auto"/>
          </w:tcPr>
          <w:p w14:paraId="0C0FD284" w14:textId="77777777" w:rsidR="0087409F" w:rsidRDefault="00E97363">
            <w:r>
              <w:t>UE-side / neutral site</w:t>
            </w:r>
          </w:p>
        </w:tc>
      </w:tr>
      <w:tr w:rsidR="0087409F" w14:paraId="1988D7D7" w14:textId="77777777">
        <w:tc>
          <w:tcPr>
            <w:tcW w:w="684" w:type="dxa"/>
            <w:shd w:val="clear" w:color="auto" w:fill="auto"/>
          </w:tcPr>
          <w:p w14:paraId="1E316CA9" w14:textId="77777777" w:rsidR="0087409F" w:rsidRDefault="00E97363">
            <w:pPr>
              <w:rPr>
                <w:b/>
              </w:rPr>
            </w:pPr>
            <w:r>
              <w:rPr>
                <w:b/>
              </w:rPr>
              <w:t>z4</w:t>
            </w:r>
          </w:p>
        </w:tc>
        <w:tc>
          <w:tcPr>
            <w:tcW w:w="3924" w:type="dxa"/>
            <w:shd w:val="clear" w:color="auto" w:fill="auto"/>
          </w:tcPr>
          <w:p w14:paraId="6922450A" w14:textId="77777777" w:rsidR="0087409F" w:rsidRDefault="00E97363">
            <w:r>
              <w:t>model transfer in open format of a known model structure at UE</w:t>
            </w:r>
          </w:p>
        </w:tc>
        <w:tc>
          <w:tcPr>
            <w:tcW w:w="2250" w:type="dxa"/>
            <w:shd w:val="clear" w:color="auto" w:fill="auto"/>
          </w:tcPr>
          <w:p w14:paraId="62BF92EE" w14:textId="77777777" w:rsidR="0087409F" w:rsidRDefault="00E97363">
            <w:r>
              <w:t>3GPP Network</w:t>
            </w:r>
          </w:p>
        </w:tc>
        <w:tc>
          <w:tcPr>
            <w:tcW w:w="3060" w:type="dxa"/>
            <w:shd w:val="clear" w:color="auto" w:fill="auto"/>
          </w:tcPr>
          <w:p w14:paraId="6A74AFCA" w14:textId="77777777" w:rsidR="0087409F" w:rsidRDefault="00E97363">
            <w:r>
              <w:t>NW-side</w:t>
            </w:r>
          </w:p>
        </w:tc>
      </w:tr>
      <w:tr w:rsidR="0087409F" w14:paraId="781002CE" w14:textId="77777777">
        <w:tc>
          <w:tcPr>
            <w:tcW w:w="684" w:type="dxa"/>
            <w:shd w:val="clear" w:color="auto" w:fill="auto"/>
          </w:tcPr>
          <w:p w14:paraId="31CD0575" w14:textId="77777777" w:rsidR="0087409F" w:rsidRDefault="00E97363">
            <w:pPr>
              <w:rPr>
                <w:b/>
              </w:rPr>
            </w:pPr>
            <w:r>
              <w:rPr>
                <w:b/>
              </w:rPr>
              <w:t>z5</w:t>
            </w:r>
          </w:p>
        </w:tc>
        <w:tc>
          <w:tcPr>
            <w:tcW w:w="3924" w:type="dxa"/>
            <w:shd w:val="clear" w:color="auto" w:fill="auto"/>
          </w:tcPr>
          <w:p w14:paraId="215735BE" w14:textId="77777777" w:rsidR="0087409F" w:rsidRDefault="00E97363">
            <w:r>
              <w:t>model transfer in open format of an unknown model structure at UE</w:t>
            </w:r>
          </w:p>
        </w:tc>
        <w:tc>
          <w:tcPr>
            <w:tcW w:w="2250" w:type="dxa"/>
            <w:shd w:val="clear" w:color="auto" w:fill="auto"/>
          </w:tcPr>
          <w:p w14:paraId="29B58481" w14:textId="77777777" w:rsidR="0087409F" w:rsidRDefault="00E97363">
            <w:r>
              <w:t>3GPP Network</w:t>
            </w:r>
          </w:p>
        </w:tc>
        <w:tc>
          <w:tcPr>
            <w:tcW w:w="3060" w:type="dxa"/>
            <w:shd w:val="clear" w:color="auto" w:fill="auto"/>
          </w:tcPr>
          <w:p w14:paraId="33A91178" w14:textId="77777777" w:rsidR="0087409F" w:rsidRDefault="00E97363">
            <w:r>
              <w:t>NW-side</w:t>
            </w:r>
          </w:p>
        </w:tc>
      </w:tr>
    </w:tbl>
    <w:p w14:paraId="19488D5A" w14:textId="77777777" w:rsidR="0087409F" w:rsidRDefault="0087409F">
      <w:pPr>
        <w:rPr>
          <w:b/>
        </w:rPr>
      </w:pPr>
    </w:p>
    <w:p w14:paraId="0F637A8F" w14:textId="77777777" w:rsidR="0087409F" w:rsidRDefault="00E97363">
      <w:pPr>
        <w:rPr>
          <w:b/>
        </w:rPr>
      </w:pPr>
      <w:r>
        <w:rPr>
          <w:b/>
        </w:rPr>
        <w:t>Note: The Case definition is only for the purpose of facilitating discussion and does not imply applicability, feasibility, entity mapping, architecture, signalling nor any prioritization.</w:t>
      </w:r>
    </w:p>
    <w:p w14:paraId="766170A6" w14:textId="77777777" w:rsidR="0087409F" w:rsidRDefault="00E97363">
      <w:pPr>
        <w:rPr>
          <w:b/>
        </w:rPr>
      </w:pPr>
      <w:r>
        <w:rPr>
          <w:b/>
        </w:rPr>
        <w:t>Note: The Case definition is NOT intended to introduce sub-levels of Level z.</w:t>
      </w:r>
    </w:p>
    <w:p w14:paraId="132B930F" w14:textId="77777777" w:rsidR="0087409F" w:rsidRDefault="00E97363">
      <w:pPr>
        <w:rPr>
          <w:b/>
        </w:rPr>
      </w:pPr>
      <w:r>
        <w:rPr>
          <w:b/>
        </w:rPr>
        <w:t>Note: Other cases may be included further upon interest from companies.</w:t>
      </w:r>
    </w:p>
    <w:p w14:paraId="09B55894" w14:textId="77777777" w:rsidR="0087409F" w:rsidRDefault="00E97363">
      <w:pPr>
        <w:rPr>
          <w:rFonts w:eastAsia="DengXian"/>
          <w:b/>
          <w:lang w:eastAsia="zh-CN"/>
        </w:rPr>
      </w:pPr>
      <w:r>
        <w:rPr>
          <w:rFonts w:eastAsia="DengXian" w:hint="eastAsia"/>
          <w:b/>
          <w:lang w:eastAsia="zh-CN"/>
        </w:rPr>
        <w:t>F</w:t>
      </w:r>
      <w:r>
        <w:rPr>
          <w:rFonts w:eastAsia="DengXian"/>
          <w:b/>
          <w:lang w:eastAsia="zh-CN"/>
        </w:rPr>
        <w:t xml:space="preserve">FS: Z4 and Z5 boundary </w:t>
      </w:r>
    </w:p>
    <w:p w14:paraId="0D13ED1A" w14:textId="77777777" w:rsidR="0087409F" w:rsidRDefault="0087409F">
      <w:pPr>
        <w:rPr>
          <w:i/>
          <w:iCs/>
        </w:rPr>
      </w:pPr>
    </w:p>
    <w:p w14:paraId="507BAEEC" w14:textId="77777777" w:rsidR="0087409F" w:rsidRDefault="0087409F">
      <w:pPr>
        <w:rPr>
          <w:b/>
        </w:rPr>
      </w:pPr>
    </w:p>
    <w:p w14:paraId="33F28195" w14:textId="77777777" w:rsidR="0087409F" w:rsidRDefault="00E9736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961EF8A" w14:textId="77777777" w:rsidR="0087409F" w:rsidRDefault="00E97363">
      <w:r>
        <w:t>For UE-side models and UE-part of two-sided models:</w:t>
      </w:r>
    </w:p>
    <w:p w14:paraId="3D2F8D19" w14:textId="77777777" w:rsidR="0087409F" w:rsidRDefault="00E97363">
      <w:pPr>
        <w:pStyle w:val="ListParagraph"/>
        <w:numPr>
          <w:ilvl w:val="0"/>
          <w:numId w:val="39"/>
        </w:numPr>
      </w:pPr>
      <w:r>
        <w:t>For AI/ML functionality identification</w:t>
      </w:r>
    </w:p>
    <w:p w14:paraId="6444DD9C" w14:textId="77777777" w:rsidR="0087409F" w:rsidRDefault="00E97363">
      <w:pPr>
        <w:pStyle w:val="ListParagraph"/>
        <w:numPr>
          <w:ilvl w:val="1"/>
          <w:numId w:val="39"/>
        </w:numPr>
      </w:pPr>
      <w:r>
        <w:t>Reuse legacy 3GPP framework of Features as a starting point for discussion.</w:t>
      </w:r>
    </w:p>
    <w:p w14:paraId="40F6883B" w14:textId="77777777" w:rsidR="0087409F" w:rsidRDefault="00E97363">
      <w:pPr>
        <w:pStyle w:val="ListParagraph"/>
        <w:numPr>
          <w:ilvl w:val="1"/>
          <w:numId w:val="39"/>
        </w:numPr>
      </w:pPr>
      <w:r>
        <w:t>UE indicates supported functionalities/functionality for a given sub-use-case.</w:t>
      </w:r>
    </w:p>
    <w:p w14:paraId="4CD5221D" w14:textId="77777777" w:rsidR="0087409F" w:rsidRDefault="00E97363">
      <w:pPr>
        <w:pStyle w:val="ListParagraph"/>
        <w:numPr>
          <w:ilvl w:val="3"/>
          <w:numId w:val="39"/>
        </w:numPr>
      </w:pPr>
      <w:r>
        <w:rPr>
          <w:rFonts w:eastAsia="DengXian"/>
        </w:rPr>
        <w:t>UE capability reporting is taken as starting point.</w:t>
      </w:r>
    </w:p>
    <w:p w14:paraId="278A94D8" w14:textId="77777777" w:rsidR="0087409F" w:rsidRDefault="00E97363">
      <w:pPr>
        <w:pStyle w:val="ListParagraph"/>
        <w:numPr>
          <w:ilvl w:val="0"/>
          <w:numId w:val="39"/>
        </w:numPr>
      </w:pPr>
      <w:r>
        <w:t xml:space="preserve">For AI/ML model identification </w:t>
      </w:r>
    </w:p>
    <w:p w14:paraId="0A7CE1F0" w14:textId="77777777" w:rsidR="0087409F" w:rsidRDefault="00E97363">
      <w:pPr>
        <w:pStyle w:val="ListParagraph"/>
        <w:numPr>
          <w:ilvl w:val="1"/>
          <w:numId w:val="39"/>
        </w:numPr>
      </w:pPr>
      <w:r>
        <w:t>Models are identified by model ID at the Network. UE indicates supported AI/ML models.</w:t>
      </w:r>
    </w:p>
    <w:p w14:paraId="73F461E4" w14:textId="77777777" w:rsidR="0087409F" w:rsidRDefault="00E97363">
      <w:pPr>
        <w:pStyle w:val="ListParagraph"/>
        <w:numPr>
          <w:ilvl w:val="0"/>
          <w:numId w:val="39"/>
        </w:numPr>
      </w:pPr>
      <w:r>
        <w:t>In functionality-based LCM</w:t>
      </w:r>
    </w:p>
    <w:p w14:paraId="015C6064" w14:textId="77777777" w:rsidR="0087409F" w:rsidRDefault="00E97363">
      <w:pPr>
        <w:pStyle w:val="ListParagraph"/>
        <w:numPr>
          <w:ilvl w:val="1"/>
          <w:numId w:val="39"/>
        </w:numPr>
      </w:pPr>
      <w:r>
        <w:t xml:space="preserve">Network indicates activation/deactivation/fallback/switching of AI/ML functionality via 3GPP signaling (e.g., RRC, MAC-CE, DCI). </w:t>
      </w:r>
    </w:p>
    <w:p w14:paraId="4FEA99D8" w14:textId="77777777" w:rsidR="0087409F" w:rsidRDefault="00E97363">
      <w:pPr>
        <w:pStyle w:val="ListParagraph"/>
        <w:numPr>
          <w:ilvl w:val="1"/>
          <w:numId w:val="39"/>
        </w:numPr>
      </w:pPr>
      <w:r>
        <w:t>Models may not be identified at the Network, and UE may perform model-level LCM.</w:t>
      </w:r>
    </w:p>
    <w:p w14:paraId="761CD22D" w14:textId="77777777" w:rsidR="0087409F" w:rsidRDefault="00E97363">
      <w:pPr>
        <w:pStyle w:val="ListParagraph"/>
        <w:numPr>
          <w:ilvl w:val="3"/>
          <w:numId w:val="39"/>
        </w:numPr>
      </w:pPr>
      <w:r>
        <w:t>Study whether and how much awareness/interaction NW should have about model-level LCM</w:t>
      </w:r>
    </w:p>
    <w:p w14:paraId="4AB8046E" w14:textId="77777777" w:rsidR="0087409F" w:rsidRDefault="00E97363">
      <w:pPr>
        <w:pStyle w:val="ListParagraph"/>
        <w:numPr>
          <w:ilvl w:val="0"/>
          <w:numId w:val="39"/>
        </w:numPr>
      </w:pPr>
      <w:r>
        <w:t xml:space="preserve">In model-ID-based LCM, models are identified at the Network, and Network/UE may activate/deactivate/select/switch individual AI/ML models via model ID. </w:t>
      </w:r>
    </w:p>
    <w:p w14:paraId="108EC203" w14:textId="77777777" w:rsidR="0087409F" w:rsidRDefault="00E97363">
      <w:pPr>
        <w:spacing w:line="252" w:lineRule="auto"/>
      </w:pPr>
      <w:r>
        <w:t>FFS: Relationship between functionality identification and model identification</w:t>
      </w:r>
    </w:p>
    <w:p w14:paraId="4FB59C98" w14:textId="77777777" w:rsidR="0087409F" w:rsidRDefault="00E97363">
      <w:r>
        <w:t>FFS: Performance monitoring and RAN4 impact</w:t>
      </w:r>
      <w:r>
        <w:rPr>
          <w:strike/>
        </w:rPr>
        <w:t xml:space="preserve"> </w:t>
      </w:r>
    </w:p>
    <w:p w14:paraId="05455335" w14:textId="77777777" w:rsidR="0087409F" w:rsidRDefault="00E97363">
      <w:r>
        <w:t xml:space="preserve">FFS: detailed understanding on model </w:t>
      </w:r>
    </w:p>
    <w:p w14:paraId="4F95BF84" w14:textId="77777777" w:rsidR="0087409F" w:rsidRDefault="0087409F"/>
    <w:p w14:paraId="3EE10BB0" w14:textId="77777777" w:rsidR="0087409F" w:rsidRDefault="0087409F"/>
    <w:p w14:paraId="5A8A2585" w14:textId="77777777" w:rsidR="0087409F" w:rsidRDefault="00E97363">
      <w:pPr>
        <w:pStyle w:val="ListParagraph"/>
        <w:rPr>
          <w:rFonts w:eastAsia="DengXian"/>
          <w:highlight w:val="green"/>
        </w:rPr>
      </w:pPr>
      <w:r>
        <w:rPr>
          <w:rFonts w:eastAsia="DengXian" w:hint="eastAsia"/>
          <w:highlight w:val="green"/>
        </w:rPr>
        <w:t>A</w:t>
      </w:r>
      <w:r>
        <w:rPr>
          <w:rFonts w:eastAsia="DengXian"/>
          <w:highlight w:val="green"/>
        </w:rPr>
        <w:t>greement</w:t>
      </w:r>
    </w:p>
    <w:p w14:paraId="00CE3D35" w14:textId="77777777" w:rsidR="0087409F" w:rsidRDefault="00E97363">
      <w:pPr>
        <w:pStyle w:val="ListParagraph"/>
        <w:numPr>
          <w:ilvl w:val="0"/>
          <w:numId w:val="39"/>
        </w:numPr>
      </w:pPr>
      <w:r>
        <w:t xml:space="preserve">AI/ML-enabled Feature refers to a Feature where AI/ML may be used. </w:t>
      </w:r>
    </w:p>
    <w:p w14:paraId="030EBE39" w14:textId="77777777" w:rsidR="0087409F" w:rsidRDefault="00E97363">
      <w:pPr>
        <w:pStyle w:val="ListParagraph"/>
        <w:rPr>
          <w:rFonts w:eastAsia="DengXian"/>
          <w:highlight w:val="green"/>
        </w:rPr>
      </w:pPr>
      <w:r>
        <w:rPr>
          <w:rFonts w:eastAsia="DengXian" w:hint="eastAsia"/>
          <w:highlight w:val="green"/>
        </w:rPr>
        <w:t>A</w:t>
      </w:r>
      <w:r>
        <w:rPr>
          <w:rFonts w:eastAsia="DengXian"/>
          <w:highlight w:val="green"/>
        </w:rPr>
        <w:t>greement</w:t>
      </w:r>
    </w:p>
    <w:p w14:paraId="67A44B60" w14:textId="77777777" w:rsidR="0087409F" w:rsidRDefault="00E97363">
      <w:pPr>
        <w:pStyle w:val="ListParagraph"/>
        <w:numPr>
          <w:ilvl w:val="0"/>
          <w:numId w:val="39"/>
        </w:numPr>
      </w:pPr>
      <w:r>
        <w:t>For functionality identification, there may be either one or more than one Functionalities defined within an AI/ML-enabled feature.</w:t>
      </w:r>
    </w:p>
    <w:p w14:paraId="24EC8FD5" w14:textId="77777777" w:rsidR="0087409F" w:rsidRDefault="0087409F">
      <w:pPr>
        <w:pStyle w:val="ListParagraph"/>
      </w:pPr>
    </w:p>
    <w:p w14:paraId="2256A377" w14:textId="77777777" w:rsidR="0087409F" w:rsidRDefault="00E97363">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70C9D1D6" w14:textId="77777777" w:rsidR="0087409F" w:rsidRDefault="00E97363">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0983F522" w14:textId="77777777" w:rsidR="0087409F" w:rsidRDefault="0087409F">
      <w:pPr>
        <w:rPr>
          <w:rFonts w:eastAsia="DengXian"/>
          <w:highlight w:val="yellow"/>
          <w:lang w:eastAsia="zh-CN"/>
        </w:rPr>
      </w:pPr>
    </w:p>
    <w:p w14:paraId="265FCC88" w14:textId="77777777" w:rsidR="0087409F" w:rsidRDefault="0087409F"/>
    <w:p w14:paraId="44363334" w14:textId="77777777" w:rsidR="0087409F" w:rsidRDefault="00E97363">
      <w:pPr>
        <w:pStyle w:val="Heading1"/>
        <w:numPr>
          <w:ilvl w:val="0"/>
          <w:numId w:val="17"/>
        </w:numPr>
      </w:pPr>
      <w:r>
        <w:t>Agreement from RAN#1 112-bis-e</w:t>
      </w:r>
    </w:p>
    <w:p w14:paraId="6E573BC3" w14:textId="77777777" w:rsidR="0087409F" w:rsidRDefault="00E97363">
      <w:pPr>
        <w:rPr>
          <w:highlight w:val="green"/>
          <w:lang w:eastAsia="zh-CN"/>
        </w:rPr>
      </w:pPr>
      <w:r>
        <w:rPr>
          <w:rFonts w:hint="eastAsia"/>
          <w:highlight w:val="green"/>
          <w:lang w:eastAsia="zh-CN"/>
        </w:rPr>
        <w:t>A</w:t>
      </w:r>
      <w:r>
        <w:rPr>
          <w:highlight w:val="green"/>
          <w:lang w:eastAsia="zh-CN"/>
        </w:rPr>
        <w:t>greement</w:t>
      </w:r>
    </w:p>
    <w:p w14:paraId="239C9AEF" w14:textId="77777777" w:rsidR="0087409F" w:rsidRDefault="00E97363">
      <w:pPr>
        <w:numPr>
          <w:ilvl w:val="0"/>
          <w:numId w:val="40"/>
        </w:numPr>
        <w:rPr>
          <w:lang w:eastAsia="zh-CN"/>
        </w:rPr>
      </w:pPr>
      <w:r>
        <w:rPr>
          <w:lang w:eastAsia="zh-CN"/>
        </w:rPr>
        <w:t>For AI/ML functionality identification and functionality-based LCM of UE-side models and/or UE-part of two-sided models:</w:t>
      </w:r>
    </w:p>
    <w:p w14:paraId="49F0764D" w14:textId="77777777" w:rsidR="0087409F" w:rsidRDefault="00E97363">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28F739A5" w14:textId="77777777" w:rsidR="0087409F" w:rsidRDefault="00E97363">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2F6B4855" w14:textId="77777777" w:rsidR="0087409F" w:rsidRDefault="00E97363">
      <w:pPr>
        <w:pStyle w:val="ListParagraph"/>
        <w:numPr>
          <w:ilvl w:val="2"/>
          <w:numId w:val="41"/>
        </w:numPr>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41C2B31B" w14:textId="77777777" w:rsidR="0087409F" w:rsidRDefault="00E97363">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655DDE8F" w14:textId="77777777" w:rsidR="0087409F" w:rsidRDefault="00E97363">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5D30064A" w14:textId="77777777" w:rsidR="0087409F" w:rsidRDefault="00E97363">
      <w:pPr>
        <w:pStyle w:val="ListParagraph"/>
        <w:numPr>
          <w:ilvl w:val="1"/>
          <w:numId w:val="41"/>
        </w:numPr>
      </w:pPr>
      <w:r>
        <w:t>FFS: which aspects should be specified as conditions of a Feature/FG available for functionality will be discussed in each sub-use-case agenda.</w:t>
      </w:r>
    </w:p>
    <w:p w14:paraId="166E25C5" w14:textId="77777777" w:rsidR="0087409F" w:rsidRDefault="00E97363">
      <w:pPr>
        <w:numPr>
          <w:ilvl w:val="0"/>
          <w:numId w:val="40"/>
        </w:numPr>
        <w:rPr>
          <w:rFonts w:ascii="Calibri" w:eastAsia="SimSun" w:hAnsi="Calibri" w:cs="Arial"/>
        </w:rPr>
      </w:pPr>
      <w:r>
        <w:rPr>
          <w:lang w:eastAsia="zh-CN"/>
        </w:rPr>
        <w:t>For AI/ML model identification and model-ID-based LCM of UE-side models and/or UE-part of two-sided models:</w:t>
      </w:r>
    </w:p>
    <w:p w14:paraId="1AABA4BA" w14:textId="77777777" w:rsidR="0087409F" w:rsidRDefault="00E97363">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5DB22DA" w14:textId="77777777" w:rsidR="0087409F" w:rsidRDefault="00E97363">
      <w:pPr>
        <w:pStyle w:val="ListParagraph"/>
        <w:numPr>
          <w:ilvl w:val="1"/>
          <w:numId w:val="41"/>
        </w:numPr>
      </w:pPr>
      <w:r>
        <w:lastRenderedPageBreak/>
        <w:t>FFS: Which aspects should be considered as additional conditions, and how to include them into model description information during model identification will be discussed in each sub-use-case agenda.</w:t>
      </w:r>
    </w:p>
    <w:p w14:paraId="02D4D047" w14:textId="77777777" w:rsidR="0087409F" w:rsidRDefault="00E97363">
      <w:pPr>
        <w:pStyle w:val="ListParagraph"/>
        <w:numPr>
          <w:ilvl w:val="1"/>
          <w:numId w:val="41"/>
        </w:numPr>
      </w:pPr>
      <w:r>
        <w:t>FFS: Relationship between functionality and model, e.g., whether a model may be identified referring to functionality(s).</w:t>
      </w:r>
    </w:p>
    <w:p w14:paraId="3946E76B" w14:textId="77777777" w:rsidR="0087409F" w:rsidRDefault="00E97363">
      <w:pPr>
        <w:pStyle w:val="ListParagraph"/>
        <w:numPr>
          <w:ilvl w:val="1"/>
          <w:numId w:val="41"/>
        </w:numPr>
      </w:pPr>
      <w:r>
        <w:t>FFS: relationship between functionality-based LCM and model-ID-based LCM</w:t>
      </w:r>
    </w:p>
    <w:p w14:paraId="7028D37B" w14:textId="77777777" w:rsidR="0087409F" w:rsidRDefault="00E97363">
      <w:pPr>
        <w:pStyle w:val="ListParagraph"/>
        <w:numPr>
          <w:ilvl w:val="0"/>
          <w:numId w:val="41"/>
        </w:numPr>
      </w:pPr>
      <w:r>
        <w:t>Note: Applicability of functionality-based LCM and model-ID-based LCM is a separate discussion.</w:t>
      </w:r>
    </w:p>
    <w:p w14:paraId="6945FDD5" w14:textId="77777777" w:rsidR="0087409F" w:rsidRDefault="0087409F">
      <w:pPr>
        <w:spacing w:line="360" w:lineRule="auto"/>
        <w:jc w:val="both"/>
        <w:rPr>
          <w:rFonts w:eastAsia="DengXian"/>
          <w:lang w:eastAsia="zh-CN"/>
        </w:rPr>
      </w:pPr>
    </w:p>
    <w:p w14:paraId="3D27C0CD" w14:textId="77777777" w:rsidR="0087409F" w:rsidRDefault="00E97363">
      <w:pPr>
        <w:jc w:val="both"/>
        <w:rPr>
          <w:rFonts w:eastAsia="DengXian"/>
          <w:lang w:eastAsia="zh-CN"/>
        </w:rPr>
      </w:pPr>
      <w:r>
        <w:rPr>
          <w:rFonts w:eastAsia="DengXian" w:hint="eastAsia"/>
          <w:lang w:eastAsia="zh-CN"/>
        </w:rPr>
        <w:t>C</w:t>
      </w:r>
      <w:r>
        <w:rPr>
          <w:rFonts w:eastAsia="DengXian"/>
          <w:lang w:eastAsia="zh-CN"/>
        </w:rPr>
        <w:t>onclusion</w:t>
      </w:r>
    </w:p>
    <w:p w14:paraId="391C4BF2" w14:textId="77777777" w:rsidR="0087409F" w:rsidRDefault="00E97363">
      <w:pPr>
        <w:jc w:val="both"/>
      </w:pPr>
      <w:r>
        <w:t>From RAN1 perspective, it is clarified that an AI/ML model identified by a model ID may be logical, and how it maps to physical AI/ML model(s) may be up to implementation.</w:t>
      </w:r>
    </w:p>
    <w:p w14:paraId="0D9A43BB" w14:textId="77777777" w:rsidR="0087409F" w:rsidRDefault="00E97363">
      <w:pPr>
        <w:numPr>
          <w:ilvl w:val="0"/>
          <w:numId w:val="39"/>
        </w:numPr>
        <w:jc w:val="both"/>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722514FA" w14:textId="77777777" w:rsidR="0087409F" w:rsidRDefault="0087409F">
      <w:pPr>
        <w:spacing w:line="360" w:lineRule="auto"/>
        <w:jc w:val="both"/>
        <w:rPr>
          <w:rFonts w:eastAsia="DengXian"/>
          <w:lang w:eastAsia="zh-CN"/>
        </w:rPr>
      </w:pPr>
    </w:p>
    <w:p w14:paraId="13A2B5EE" w14:textId="77777777" w:rsidR="0087409F" w:rsidRDefault="00E97363">
      <w:pPr>
        <w:spacing w:line="360" w:lineRule="auto"/>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42A2FB8" w14:textId="77777777" w:rsidR="0087409F" w:rsidRDefault="00E97363">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417591E4" w14:textId="77777777" w:rsidR="0087409F" w:rsidRDefault="00E97363">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566AAED2" w14:textId="77777777" w:rsidR="0087409F" w:rsidRDefault="0087409F">
      <w:pPr>
        <w:spacing w:line="360" w:lineRule="auto"/>
        <w:jc w:val="both"/>
        <w:rPr>
          <w:rFonts w:eastAsia="DengXian"/>
          <w:lang w:eastAsia="zh-CN"/>
        </w:rPr>
      </w:pPr>
    </w:p>
    <w:p w14:paraId="55C183B5" w14:textId="77777777" w:rsidR="0087409F" w:rsidRDefault="00E97363">
      <w:pPr>
        <w:spacing w:line="360" w:lineRule="auto"/>
        <w:jc w:val="both"/>
        <w:rPr>
          <w:rFonts w:eastAsia="DengXian"/>
          <w:highlight w:val="darkYellow"/>
          <w:lang w:eastAsia="zh-CN"/>
        </w:rPr>
      </w:pPr>
      <w:r>
        <w:rPr>
          <w:rFonts w:eastAsia="DengXian" w:hint="eastAsia"/>
          <w:highlight w:val="darkYellow"/>
          <w:lang w:eastAsia="zh-CN"/>
        </w:rPr>
        <w:t>Working</w:t>
      </w:r>
      <w:r>
        <w:rPr>
          <w:rFonts w:eastAsia="DengXian"/>
          <w:highlight w:val="darkYellow"/>
          <w:lang w:eastAsia="zh-CN"/>
        </w:rPr>
        <w:t xml:space="preserve"> </w:t>
      </w:r>
      <w:r>
        <w:rPr>
          <w:rFonts w:eastAsia="DengXian" w:hint="eastAsia"/>
          <w:highlight w:val="darkYellow"/>
          <w:lang w:eastAsia="zh-CN"/>
        </w:rPr>
        <w:t>Assumption</w:t>
      </w:r>
    </w:p>
    <w:p w14:paraId="7BE69349" w14:textId="77777777" w:rsidR="0087409F" w:rsidRDefault="00E97363">
      <w:pPr>
        <w:spacing w:line="360" w:lineRule="auto"/>
        <w:jc w:val="both"/>
        <w:rPr>
          <w:rFonts w:ascii="SimSun" w:eastAsia="SimSun" w:hAnsi="SimSun" w:cs="SimSun"/>
          <w:color w:val="000000"/>
          <w:sz w:val="24"/>
          <w:lang w:eastAsia="zh-CN"/>
        </w:rPr>
      </w:pPr>
      <w:r>
        <w:rPr>
          <w:rFonts w:eastAsia="DengXian"/>
          <w:lang w:eastAsia="zh-CN"/>
        </w:rPr>
        <w:t xml:space="preserve">The definition of ‘AI/ML model transfer’ is revised (marked in </w:t>
      </w:r>
      <w:r>
        <w:rPr>
          <w:rFonts w:eastAsia="DengXian"/>
          <w:color w:val="FF0000"/>
          <w:lang w:eastAsia="zh-CN"/>
        </w:rPr>
        <w:t>red</w:t>
      </w:r>
      <w:r>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87409F" w14:paraId="26ADD59D" w14:textId="77777777">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7AD643C" w14:textId="77777777" w:rsidR="0087409F" w:rsidRDefault="00E97363">
            <w:pPr>
              <w:spacing w:after="120"/>
              <w:rPr>
                <w:rFonts w:eastAsia="DengXian"/>
                <w:lang w:eastAsia="zh-CN"/>
              </w:rPr>
            </w:pPr>
            <w:r>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1EB306F" w14:textId="77777777" w:rsidR="0087409F" w:rsidRDefault="00E97363">
            <w:pPr>
              <w:spacing w:after="120"/>
              <w:rPr>
                <w:rFonts w:eastAsia="DengXian"/>
                <w:lang w:eastAsia="zh-CN"/>
              </w:rPr>
            </w:pPr>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75E89FDB" w14:textId="77777777" w:rsidR="0087409F" w:rsidRDefault="00E97363">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78497AC2" w14:textId="77777777" w:rsidR="0087409F" w:rsidRDefault="00E97363">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87409F" w14:paraId="2363B3E6" w14:textId="77777777">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5F75B64" w14:textId="77777777" w:rsidR="0087409F" w:rsidRDefault="00E97363">
            <w:pPr>
              <w:spacing w:line="233" w:lineRule="atLeast"/>
              <w:rPr>
                <w:rFonts w:eastAsia="DengXian"/>
                <w:lang w:eastAsia="zh-CN"/>
              </w:rPr>
            </w:pPr>
            <w:r>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D79C8FE" w14:textId="77777777" w:rsidR="0087409F" w:rsidRDefault="00E97363">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7420A4EB" w14:textId="77777777" w:rsidR="0087409F" w:rsidRDefault="00E97363">
            <w:pPr>
              <w:spacing w:line="280" w:lineRule="atLeast"/>
              <w:jc w:val="both"/>
              <w:rPr>
                <w:rFonts w:eastAsia="DengXian"/>
                <w:lang w:eastAsia="zh-CN"/>
              </w:rPr>
            </w:pPr>
            <w:r>
              <w:rPr>
                <w:rFonts w:eastAsia="DengXian" w:hint="eastAsia"/>
                <w:lang w:eastAsia="zh-CN"/>
              </w:rPr>
              <w:t>Note: Model selection may or may not be carried out simultaneously with model activation</w:t>
            </w:r>
          </w:p>
        </w:tc>
      </w:tr>
    </w:tbl>
    <w:p w14:paraId="42F94104" w14:textId="77777777" w:rsidR="0087409F" w:rsidRDefault="0087409F">
      <w:pPr>
        <w:spacing w:line="360" w:lineRule="auto"/>
        <w:jc w:val="both"/>
        <w:rPr>
          <w:rFonts w:eastAsia="DengXian"/>
          <w:lang w:eastAsia="zh-CN"/>
        </w:rPr>
      </w:pPr>
    </w:p>
    <w:p w14:paraId="6F4014B6" w14:textId="77777777" w:rsidR="0087409F" w:rsidRDefault="0087409F"/>
    <w:p w14:paraId="0867774B" w14:textId="77777777" w:rsidR="0087409F" w:rsidRDefault="00E97363">
      <w:pPr>
        <w:pStyle w:val="Heading1"/>
        <w:numPr>
          <w:ilvl w:val="0"/>
          <w:numId w:val="17"/>
        </w:numPr>
      </w:pPr>
      <w:r>
        <w:t>Agreement from RAN#1 113</w:t>
      </w:r>
    </w:p>
    <w:p w14:paraId="04581E63" w14:textId="77777777" w:rsidR="0087409F" w:rsidRDefault="0087409F"/>
    <w:p w14:paraId="439280E6" w14:textId="77777777" w:rsidR="0087409F" w:rsidRDefault="00E97363">
      <w:pPr>
        <w:rPr>
          <w:highlight w:val="green"/>
          <w:lang w:eastAsia="zh-CN"/>
        </w:rPr>
      </w:pPr>
      <w:r>
        <w:rPr>
          <w:rFonts w:hint="eastAsia"/>
          <w:highlight w:val="green"/>
          <w:lang w:eastAsia="zh-CN"/>
        </w:rPr>
        <w:lastRenderedPageBreak/>
        <w:t>A</w:t>
      </w:r>
      <w:r>
        <w:rPr>
          <w:highlight w:val="green"/>
          <w:lang w:eastAsia="zh-CN"/>
        </w:rPr>
        <w:t>greement</w:t>
      </w:r>
    </w:p>
    <w:p w14:paraId="6667D596" w14:textId="77777777" w:rsidR="0087409F" w:rsidRDefault="00E97363">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3879DA1F" w14:textId="77777777" w:rsidR="0087409F" w:rsidRDefault="00E97363">
      <w:pPr>
        <w:numPr>
          <w:ilvl w:val="0"/>
          <w:numId w:val="128"/>
        </w:numPr>
        <w:autoSpaceDE w:val="0"/>
        <w:autoSpaceDN w:val="0"/>
        <w:snapToGrid w:val="0"/>
        <w:spacing w:after="120"/>
        <w:ind w:left="720"/>
        <w:rPr>
          <w:lang w:eastAsia="zh-CN"/>
        </w:rPr>
      </w:pPr>
      <w:r>
        <w:rPr>
          <w:rFonts w:hint="eastAsia"/>
          <w:lang w:eastAsia="zh-CN"/>
        </w:rPr>
        <w:t>Measurement configuration and reporting</w:t>
      </w:r>
    </w:p>
    <w:p w14:paraId="35B1B00D" w14:textId="77777777" w:rsidR="0087409F" w:rsidRDefault="00E97363">
      <w:pPr>
        <w:numPr>
          <w:ilvl w:val="0"/>
          <w:numId w:val="128"/>
        </w:numPr>
        <w:autoSpaceDE w:val="0"/>
        <w:autoSpaceDN w:val="0"/>
        <w:snapToGrid w:val="0"/>
        <w:spacing w:after="120"/>
        <w:ind w:left="720"/>
        <w:rPr>
          <w:lang w:eastAsia="zh-CN"/>
        </w:rPr>
      </w:pPr>
      <w:r>
        <w:rPr>
          <w:rFonts w:hint="eastAsia"/>
          <w:lang w:eastAsia="zh-CN"/>
        </w:rPr>
        <w:t>Contents, type and format of data including:</w:t>
      </w:r>
    </w:p>
    <w:p w14:paraId="7CBBC5ED" w14:textId="77777777" w:rsidR="0087409F" w:rsidRDefault="00E97363">
      <w:pPr>
        <w:numPr>
          <w:ilvl w:val="1"/>
          <w:numId w:val="128"/>
        </w:numPr>
        <w:autoSpaceDE w:val="0"/>
        <w:autoSpaceDN w:val="0"/>
        <w:snapToGrid w:val="0"/>
        <w:spacing w:after="120"/>
        <w:ind w:left="1440"/>
        <w:rPr>
          <w:lang w:eastAsia="zh-CN"/>
        </w:rPr>
      </w:pPr>
      <w:r>
        <w:rPr>
          <w:rFonts w:hint="eastAsia"/>
          <w:lang w:eastAsia="zh-CN"/>
        </w:rPr>
        <w:t>Data related to model input</w:t>
      </w:r>
    </w:p>
    <w:p w14:paraId="4AA501D1" w14:textId="77777777" w:rsidR="0087409F" w:rsidRDefault="00E97363">
      <w:pPr>
        <w:numPr>
          <w:ilvl w:val="1"/>
          <w:numId w:val="128"/>
        </w:numPr>
        <w:autoSpaceDE w:val="0"/>
        <w:autoSpaceDN w:val="0"/>
        <w:snapToGrid w:val="0"/>
        <w:spacing w:after="120"/>
        <w:ind w:left="1440"/>
        <w:rPr>
          <w:lang w:eastAsia="zh-CN"/>
        </w:rPr>
      </w:pPr>
      <w:r>
        <w:rPr>
          <w:rFonts w:hint="eastAsia"/>
          <w:lang w:eastAsia="zh-CN"/>
        </w:rPr>
        <w:t>Data related to ground truth</w:t>
      </w:r>
      <w:r>
        <w:rPr>
          <w:rFonts w:hint="eastAsia"/>
          <w:strike/>
          <w:color w:val="7030A0"/>
          <w:lang w:eastAsia="zh-CN"/>
        </w:rPr>
        <w:t xml:space="preserve"> </w:t>
      </w:r>
    </w:p>
    <w:p w14:paraId="37439E58" w14:textId="77777777" w:rsidR="0087409F" w:rsidRDefault="00E97363">
      <w:pPr>
        <w:numPr>
          <w:ilvl w:val="1"/>
          <w:numId w:val="128"/>
        </w:numPr>
        <w:autoSpaceDE w:val="0"/>
        <w:autoSpaceDN w:val="0"/>
        <w:snapToGrid w:val="0"/>
        <w:spacing w:after="120"/>
        <w:ind w:left="1440"/>
        <w:rPr>
          <w:lang w:eastAsia="zh-CN"/>
        </w:rPr>
      </w:pPr>
      <w:r>
        <w:rPr>
          <w:rFonts w:hint="eastAsia"/>
          <w:lang w:eastAsia="zh-CN"/>
        </w:rPr>
        <w:t>Quality of the data</w:t>
      </w:r>
    </w:p>
    <w:p w14:paraId="381E73A1" w14:textId="77777777" w:rsidR="0087409F" w:rsidRDefault="00E97363">
      <w:pPr>
        <w:numPr>
          <w:ilvl w:val="1"/>
          <w:numId w:val="128"/>
        </w:numPr>
        <w:autoSpaceDE w:val="0"/>
        <w:autoSpaceDN w:val="0"/>
        <w:snapToGrid w:val="0"/>
        <w:spacing w:after="120"/>
        <w:ind w:left="1440"/>
        <w:rPr>
          <w:lang w:eastAsia="zh-CN"/>
        </w:rPr>
      </w:pPr>
      <w:r>
        <w:rPr>
          <w:rFonts w:hint="eastAsia"/>
          <w:lang w:eastAsia="zh-CN"/>
        </w:rPr>
        <w:t>Other information</w:t>
      </w:r>
    </w:p>
    <w:p w14:paraId="0346C348" w14:textId="77777777" w:rsidR="0087409F" w:rsidRDefault="00E97363">
      <w:pPr>
        <w:numPr>
          <w:ilvl w:val="0"/>
          <w:numId w:val="128"/>
        </w:numPr>
        <w:autoSpaceDE w:val="0"/>
        <w:autoSpaceDN w:val="0"/>
        <w:snapToGrid w:val="0"/>
        <w:spacing w:after="120"/>
        <w:ind w:left="720"/>
        <w:rPr>
          <w:lang w:eastAsia="zh-CN"/>
        </w:rPr>
      </w:pPr>
      <w:r>
        <w:rPr>
          <w:rFonts w:hint="eastAsia"/>
          <w:lang w:eastAsia="zh-CN"/>
        </w:rPr>
        <w:t>Signaling of assistance information for categorizing the data</w:t>
      </w:r>
    </w:p>
    <w:p w14:paraId="4CBE41D3" w14:textId="77777777" w:rsidR="0087409F" w:rsidRDefault="00E97363">
      <w:pPr>
        <w:numPr>
          <w:ilvl w:val="1"/>
          <w:numId w:val="128"/>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39F01CFD" w14:textId="77777777" w:rsidR="0087409F" w:rsidRDefault="00E97363">
      <w:pPr>
        <w:numPr>
          <w:ilvl w:val="0"/>
          <w:numId w:val="128"/>
        </w:numPr>
        <w:autoSpaceDE w:val="0"/>
        <w:autoSpaceDN w:val="0"/>
        <w:snapToGrid w:val="0"/>
        <w:spacing w:after="120"/>
        <w:ind w:left="720"/>
        <w:rPr>
          <w:lang w:eastAsia="zh-CN"/>
        </w:rPr>
      </w:pPr>
      <w:r>
        <w:rPr>
          <w:rFonts w:hint="eastAsia"/>
          <w:lang w:eastAsia="zh-CN"/>
        </w:rPr>
        <w:t>Signaling for data collection procedure</w:t>
      </w:r>
    </w:p>
    <w:p w14:paraId="4B94DE84" w14:textId="77777777" w:rsidR="0087409F" w:rsidRDefault="00E97363">
      <w:pPr>
        <w:numPr>
          <w:ilvl w:val="0"/>
          <w:numId w:val="128"/>
        </w:numPr>
        <w:autoSpaceDE w:val="0"/>
        <w:autoSpaceDN w:val="0"/>
        <w:snapToGrid w:val="0"/>
        <w:spacing w:after="120"/>
        <w:ind w:left="720"/>
        <w:rPr>
          <w:lang w:eastAsia="zh-CN"/>
        </w:rPr>
      </w:pPr>
      <w:r>
        <w:rPr>
          <w:rFonts w:hint="eastAsia"/>
          <w:lang w:eastAsia="zh-CN"/>
        </w:rPr>
        <w:t>Note 1: Use-case specific details can be studied in respective agenda items</w:t>
      </w:r>
    </w:p>
    <w:p w14:paraId="2929482B" w14:textId="77777777" w:rsidR="0087409F" w:rsidRDefault="00E97363">
      <w:pPr>
        <w:numPr>
          <w:ilvl w:val="0"/>
          <w:numId w:val="128"/>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2FC267C6" w14:textId="77777777" w:rsidR="0087409F" w:rsidRDefault="0087409F">
      <w:pPr>
        <w:rPr>
          <w:i/>
          <w:iCs/>
        </w:rPr>
      </w:pPr>
    </w:p>
    <w:p w14:paraId="5013DBB7" w14:textId="77777777" w:rsidR="0087409F" w:rsidRDefault="0087409F">
      <w:pPr>
        <w:rPr>
          <w:i/>
          <w:iCs/>
        </w:rPr>
      </w:pPr>
    </w:p>
    <w:p w14:paraId="24E0CB95" w14:textId="77777777" w:rsidR="0087409F" w:rsidRDefault="00E9736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EEECD46" w14:textId="77777777" w:rsidR="0087409F" w:rsidRDefault="00E97363">
      <w:r>
        <w:t>For model identification of UE-side or UE-part of two-sided models, categorize model identification types as follows, and further study relevant aspects, necessity, and specification impact (if any).</w:t>
      </w:r>
    </w:p>
    <w:p w14:paraId="0A45CE79" w14:textId="77777777" w:rsidR="0087409F" w:rsidRDefault="00E97363">
      <w:pPr>
        <w:numPr>
          <w:ilvl w:val="0"/>
          <w:numId w:val="39"/>
        </w:numPr>
        <w:rPr>
          <w:rFonts w:eastAsia="Calibri"/>
        </w:rPr>
      </w:pPr>
      <w:r>
        <w:rPr>
          <w:rFonts w:eastAsia="Calibri"/>
        </w:rPr>
        <w:t>Type A: Model is identified to NW (if applicable) and UE (if applicable) without over-the-air signaling</w:t>
      </w:r>
    </w:p>
    <w:p w14:paraId="330EBBD8" w14:textId="77777777" w:rsidR="0087409F" w:rsidRDefault="00E97363">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574916AC" w14:textId="77777777" w:rsidR="0087409F" w:rsidRDefault="00E97363">
      <w:pPr>
        <w:numPr>
          <w:ilvl w:val="1"/>
          <w:numId w:val="39"/>
        </w:numPr>
        <w:rPr>
          <w:rFonts w:eastAsia="Calibri"/>
        </w:rPr>
      </w:pPr>
      <w:r>
        <w:rPr>
          <w:rFonts w:eastAsia="Calibri" w:hint="eastAsia"/>
          <w:lang w:eastAsia="zh-CN"/>
        </w:rPr>
        <w:t>F</w:t>
      </w:r>
      <w:r>
        <w:rPr>
          <w:rFonts w:eastAsia="Calibri"/>
          <w:lang w:eastAsia="zh-CN"/>
        </w:rPr>
        <w:t>FS: Spec impact to other WGs</w:t>
      </w:r>
    </w:p>
    <w:p w14:paraId="29F7B015" w14:textId="77777777" w:rsidR="0087409F" w:rsidRDefault="00E97363">
      <w:pPr>
        <w:numPr>
          <w:ilvl w:val="0"/>
          <w:numId w:val="39"/>
        </w:numPr>
        <w:rPr>
          <w:rFonts w:eastAsia="Calibri"/>
        </w:rPr>
      </w:pPr>
      <w:r>
        <w:rPr>
          <w:rFonts w:eastAsia="Calibri"/>
        </w:rPr>
        <w:t xml:space="preserve">Type B: Model is identified via over-the-air signaling, </w:t>
      </w:r>
    </w:p>
    <w:p w14:paraId="1E2AE92D" w14:textId="77777777" w:rsidR="0087409F" w:rsidRDefault="00E97363">
      <w:pPr>
        <w:numPr>
          <w:ilvl w:val="1"/>
          <w:numId w:val="39"/>
        </w:numPr>
        <w:rPr>
          <w:rFonts w:eastAsia="Calibri"/>
          <w:strike/>
        </w:rPr>
      </w:pPr>
      <w:r>
        <w:rPr>
          <w:rFonts w:eastAsia="Calibri"/>
        </w:rPr>
        <w:t xml:space="preserve">Type B1: </w:t>
      </w:r>
    </w:p>
    <w:p w14:paraId="6F402B20" w14:textId="77777777" w:rsidR="0087409F" w:rsidRDefault="00E97363">
      <w:pPr>
        <w:numPr>
          <w:ilvl w:val="2"/>
          <w:numId w:val="39"/>
        </w:numPr>
        <w:rPr>
          <w:rFonts w:eastAsia="Calibri"/>
        </w:rPr>
      </w:pPr>
      <w:r>
        <w:rPr>
          <w:rFonts w:eastAsia="Calibri"/>
        </w:rPr>
        <w:t>Model identification initiated by the UE, and NW assists the remaining steps (if any) of the model identification</w:t>
      </w:r>
    </w:p>
    <w:p w14:paraId="0BC36B48" w14:textId="77777777" w:rsidR="0087409F" w:rsidRDefault="00E97363">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62F757FC" w14:textId="77777777" w:rsidR="0087409F" w:rsidRDefault="00E97363">
      <w:pPr>
        <w:numPr>
          <w:ilvl w:val="2"/>
          <w:numId w:val="39"/>
        </w:numPr>
        <w:rPr>
          <w:rFonts w:eastAsia="Calibri"/>
        </w:rPr>
      </w:pPr>
      <w:r>
        <w:rPr>
          <w:rFonts w:eastAsia="Calibri"/>
        </w:rPr>
        <w:t>FFS: details of steps</w:t>
      </w:r>
    </w:p>
    <w:p w14:paraId="45F74C8B" w14:textId="77777777" w:rsidR="0087409F" w:rsidRDefault="00E97363">
      <w:pPr>
        <w:numPr>
          <w:ilvl w:val="1"/>
          <w:numId w:val="39"/>
        </w:numPr>
        <w:rPr>
          <w:rFonts w:eastAsia="Calibri"/>
        </w:rPr>
      </w:pPr>
      <w:r>
        <w:rPr>
          <w:rFonts w:eastAsia="Calibri"/>
        </w:rPr>
        <w:t>Type B2:</w:t>
      </w:r>
      <w:r>
        <w:rPr>
          <w:rFonts w:eastAsia="Calibri"/>
          <w:strike/>
        </w:rPr>
        <w:t xml:space="preserve"> </w:t>
      </w:r>
    </w:p>
    <w:p w14:paraId="3B403CD9" w14:textId="77777777" w:rsidR="0087409F" w:rsidRDefault="00E97363">
      <w:pPr>
        <w:numPr>
          <w:ilvl w:val="2"/>
          <w:numId w:val="39"/>
        </w:numPr>
        <w:rPr>
          <w:rFonts w:eastAsia="Calibri"/>
        </w:rPr>
      </w:pPr>
      <w:r>
        <w:rPr>
          <w:rFonts w:eastAsia="Calibri"/>
        </w:rPr>
        <w:t>Model identification initiated by the NW, and UE responds (if applicable) for the remaining steps (if any) of the model identification</w:t>
      </w:r>
    </w:p>
    <w:p w14:paraId="2A6B2E32" w14:textId="77777777" w:rsidR="0087409F" w:rsidRDefault="00E97363">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6CD7F413" w14:textId="77777777" w:rsidR="0087409F" w:rsidRDefault="00E97363">
      <w:pPr>
        <w:numPr>
          <w:ilvl w:val="2"/>
          <w:numId w:val="39"/>
        </w:numPr>
        <w:rPr>
          <w:rFonts w:eastAsia="Calibri"/>
        </w:rPr>
      </w:pPr>
      <w:r>
        <w:rPr>
          <w:rFonts w:eastAsia="Calibri"/>
        </w:rPr>
        <w:t>FFS: details of steps</w:t>
      </w:r>
    </w:p>
    <w:p w14:paraId="33BB7AC8" w14:textId="77777777" w:rsidR="0087409F" w:rsidRDefault="00E97363">
      <w:pPr>
        <w:numPr>
          <w:ilvl w:val="0"/>
          <w:numId w:val="45"/>
        </w:numPr>
        <w:rPr>
          <w:rFonts w:eastAsia="Calibri"/>
          <w:strike/>
        </w:rPr>
      </w:pPr>
      <w:r>
        <w:t>Note: The support and applicability of each model identification Type is a separate discussion. This study does not imply that model identification is necessary.</w:t>
      </w:r>
    </w:p>
    <w:p w14:paraId="3A622A7D" w14:textId="77777777" w:rsidR="0087409F" w:rsidRDefault="0087409F">
      <w:pPr>
        <w:rPr>
          <w:i/>
          <w:iCs/>
        </w:rPr>
      </w:pPr>
    </w:p>
    <w:p w14:paraId="6304E376" w14:textId="77777777" w:rsidR="0087409F" w:rsidRDefault="0087409F"/>
    <w:p w14:paraId="4D970ED7" w14:textId="77777777" w:rsidR="0087409F" w:rsidRDefault="00E97363">
      <w:pPr>
        <w:rPr>
          <w:highlight w:val="green"/>
        </w:rPr>
      </w:pPr>
      <w:r>
        <w:rPr>
          <w:highlight w:val="green"/>
        </w:rPr>
        <w:t>Agreement</w:t>
      </w:r>
    </w:p>
    <w:p w14:paraId="37213A4E" w14:textId="77777777" w:rsidR="0087409F" w:rsidRDefault="00E97363">
      <w:pPr>
        <w:shd w:val="clear" w:color="auto" w:fill="FFFFFF"/>
        <w:spacing w:line="330" w:lineRule="atLeast"/>
      </w:pPr>
      <w:r>
        <w:t>For functionality/model-ID based LCM,</w:t>
      </w:r>
    </w:p>
    <w:p w14:paraId="10C680E7" w14:textId="77777777" w:rsidR="0087409F" w:rsidRDefault="00E97363">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2A4BEB19" w14:textId="77777777" w:rsidR="0087409F" w:rsidRDefault="0087409F"/>
    <w:p w14:paraId="3D86D501" w14:textId="77777777" w:rsidR="0087409F" w:rsidRDefault="00E97363">
      <w:pPr>
        <w:shd w:val="clear" w:color="auto" w:fill="FFFFFF"/>
        <w:spacing w:line="330" w:lineRule="atLeast"/>
        <w:rPr>
          <w:highlight w:val="green"/>
        </w:rPr>
      </w:pPr>
      <w:r>
        <w:rPr>
          <w:highlight w:val="green"/>
        </w:rPr>
        <w:t>Agreement</w:t>
      </w:r>
    </w:p>
    <w:p w14:paraId="78A666AB" w14:textId="77777777" w:rsidR="0087409F" w:rsidRDefault="00E97363">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22BDB020" w14:textId="77777777" w:rsidR="0087409F" w:rsidRDefault="00E97363">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621A74CB" w14:textId="77777777" w:rsidR="0087409F" w:rsidRDefault="00E97363">
      <w:pPr>
        <w:pStyle w:val="ListParagraph"/>
        <w:numPr>
          <w:ilvl w:val="2"/>
          <w:numId w:val="44"/>
        </w:numPr>
      </w:pPr>
      <w:r>
        <w:t>FFS: Using a procedure other than UE capability report</w:t>
      </w:r>
    </w:p>
    <w:p w14:paraId="2BFF804A" w14:textId="77777777" w:rsidR="0087409F" w:rsidRDefault="00E97363">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03E969FB" w14:textId="77777777" w:rsidR="0087409F" w:rsidRDefault="0087409F">
      <w:pPr>
        <w:shd w:val="clear" w:color="auto" w:fill="FFFFFF"/>
        <w:spacing w:line="330" w:lineRule="atLeast"/>
        <w:rPr>
          <w:rFonts w:ascii="Calibri" w:hAnsi="Calibri" w:cs="Calibri"/>
        </w:rPr>
      </w:pPr>
    </w:p>
    <w:p w14:paraId="2C938685" w14:textId="77777777" w:rsidR="0087409F" w:rsidRDefault="0087409F">
      <w:pPr>
        <w:pStyle w:val="ListBullet"/>
        <w:numPr>
          <w:ilvl w:val="0"/>
          <w:numId w:val="0"/>
        </w:numPr>
        <w:rPr>
          <w:lang w:val="en-GB"/>
        </w:rPr>
      </w:pPr>
    </w:p>
    <w:p w14:paraId="329C68F8" w14:textId="77777777" w:rsidR="0087409F" w:rsidRDefault="00E97363">
      <w:pPr>
        <w:shd w:val="clear" w:color="auto" w:fill="FFFFFF"/>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3573C4F7" w14:textId="77777777" w:rsidR="0087409F" w:rsidRDefault="00E97363">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35580D86" w14:textId="77777777" w:rsidR="0087409F" w:rsidRDefault="00E97363">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0E0BA6B3" w14:textId="77777777" w:rsidR="0087409F" w:rsidRDefault="0087409F">
      <w:pPr>
        <w:shd w:val="clear" w:color="auto" w:fill="FFFFFF"/>
        <w:rPr>
          <w:iCs/>
        </w:rPr>
      </w:pPr>
    </w:p>
    <w:p w14:paraId="7006CC69" w14:textId="77777777" w:rsidR="0087409F" w:rsidRDefault="0087409F">
      <w:pPr>
        <w:rPr>
          <w:rFonts w:cs="DengXian"/>
        </w:rPr>
      </w:pPr>
    </w:p>
    <w:p w14:paraId="4FDCB880" w14:textId="77777777" w:rsidR="0087409F" w:rsidRDefault="00E97363">
      <w:pPr>
        <w:shd w:val="clear" w:color="auto" w:fill="FFFFF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19EF71E" w14:textId="77777777" w:rsidR="0087409F" w:rsidRDefault="00E97363">
      <w:pPr>
        <w:pStyle w:val="ZTE-Proposal-20210505"/>
        <w:numPr>
          <w:ilvl w:val="0"/>
          <w:numId w:val="0"/>
        </w:numPr>
        <w:spacing w:before="72" w:after="72"/>
        <w:rPr>
          <w:rFonts w:ascii="Times" w:eastAsia="DengXian" w:hAnsi="Times" w:cs="Times New Roman"/>
          <w:b w:val="0"/>
          <w:bCs w:val="0"/>
          <w:i w:val="0"/>
          <w:iCs w:val="0"/>
          <w:kern w:val="0"/>
          <w:szCs w:val="24"/>
        </w:rPr>
      </w:pPr>
      <w:r>
        <w:rPr>
          <w:rFonts w:ascii="Times" w:eastAsia="DengXian" w:hAnsi="Times" w:cs="Times New Roman"/>
          <w:b w:val="0"/>
          <w:bCs w:val="0"/>
          <w:i w:val="0"/>
          <w:iCs w:val="0"/>
          <w:kern w:val="0"/>
          <w:szCs w:val="24"/>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87409F" w14:paraId="43DFD2F1" w14:textId="77777777">
        <w:tc>
          <w:tcPr>
            <w:tcW w:w="3145" w:type="dxa"/>
            <w:tcBorders>
              <w:top w:val="single" w:sz="4" w:space="0" w:color="auto"/>
              <w:left w:val="single" w:sz="4" w:space="0" w:color="auto"/>
              <w:bottom w:val="single" w:sz="4" w:space="0" w:color="auto"/>
              <w:right w:val="single" w:sz="4" w:space="0" w:color="auto"/>
            </w:tcBorders>
          </w:tcPr>
          <w:p w14:paraId="2A7B13F7" w14:textId="77777777" w:rsidR="0087409F" w:rsidRDefault="00E97363">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4EB9AAF2" w14:textId="77777777" w:rsidR="0087409F" w:rsidRDefault="00E97363">
            <w:pPr>
              <w:spacing w:before="120" w:after="120"/>
              <w:rPr>
                <w:rFonts w:eastAsia="SimSun"/>
              </w:rPr>
            </w:pPr>
            <w:r>
              <w:t xml:space="preserve">Enable an AI/ML model for a specific </w:t>
            </w:r>
            <w:r>
              <w:rPr>
                <w:strike/>
              </w:rPr>
              <w:t>function</w:t>
            </w:r>
            <w:r>
              <w:rPr>
                <w:rFonts w:eastAsia="SimSun" w:hint="eastAsia"/>
              </w:rPr>
              <w:t xml:space="preserve"> </w:t>
            </w:r>
            <w:r>
              <w:rPr>
                <w:rFonts w:eastAsia="SimSun" w:hint="eastAsia"/>
                <w:b/>
                <w:bCs/>
              </w:rPr>
              <w:t>AI/ML-enabled feature</w:t>
            </w:r>
          </w:p>
        </w:tc>
      </w:tr>
      <w:tr w:rsidR="0087409F" w14:paraId="5474CFD8" w14:textId="77777777">
        <w:tc>
          <w:tcPr>
            <w:tcW w:w="3145" w:type="dxa"/>
            <w:tcBorders>
              <w:top w:val="single" w:sz="4" w:space="0" w:color="auto"/>
              <w:left w:val="single" w:sz="4" w:space="0" w:color="auto"/>
              <w:bottom w:val="single" w:sz="4" w:space="0" w:color="auto"/>
              <w:right w:val="single" w:sz="4" w:space="0" w:color="auto"/>
            </w:tcBorders>
          </w:tcPr>
          <w:p w14:paraId="7CAC36E5" w14:textId="77777777" w:rsidR="0087409F" w:rsidRDefault="00E97363">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75C2FD1A" w14:textId="77777777" w:rsidR="0087409F" w:rsidRDefault="00E97363">
            <w:pPr>
              <w:spacing w:before="120" w:after="120"/>
            </w:pPr>
            <w:r>
              <w:t xml:space="preserve">Disable an AI/ML model for a specific </w:t>
            </w:r>
            <w:r>
              <w:rPr>
                <w:strike/>
              </w:rPr>
              <w:t>function</w:t>
            </w:r>
            <w:r>
              <w:rPr>
                <w:rFonts w:eastAsia="SimSun" w:hint="eastAsia"/>
              </w:rPr>
              <w:t xml:space="preserve"> </w:t>
            </w:r>
            <w:r>
              <w:rPr>
                <w:rFonts w:eastAsia="SimSun" w:hint="eastAsia"/>
                <w:b/>
                <w:bCs/>
              </w:rPr>
              <w:t>AI/ML-enabled feature</w:t>
            </w:r>
          </w:p>
        </w:tc>
      </w:tr>
      <w:tr w:rsidR="0087409F" w14:paraId="7BC461F9" w14:textId="77777777">
        <w:tc>
          <w:tcPr>
            <w:tcW w:w="3145" w:type="dxa"/>
            <w:tcBorders>
              <w:top w:val="single" w:sz="4" w:space="0" w:color="auto"/>
              <w:left w:val="single" w:sz="4" w:space="0" w:color="auto"/>
              <w:bottom w:val="single" w:sz="4" w:space="0" w:color="auto"/>
              <w:right w:val="single" w:sz="4" w:space="0" w:color="auto"/>
            </w:tcBorders>
          </w:tcPr>
          <w:p w14:paraId="205685FC" w14:textId="77777777" w:rsidR="0087409F" w:rsidRDefault="00E97363">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325ED955" w14:textId="77777777" w:rsidR="0087409F" w:rsidRDefault="00E97363">
            <w:pPr>
              <w:spacing w:before="120" w:after="120"/>
            </w:pPr>
            <w:r>
              <w:t xml:space="preserve">Deactivating a currently active AI/ML model and activating a different AI/ML model for a specific </w:t>
            </w:r>
            <w:r>
              <w:rPr>
                <w:strike/>
              </w:rPr>
              <w:t>function</w:t>
            </w:r>
            <w:r>
              <w:rPr>
                <w:rFonts w:eastAsia="SimSun" w:hint="eastAsia"/>
              </w:rPr>
              <w:t xml:space="preserve"> </w:t>
            </w:r>
            <w:r>
              <w:rPr>
                <w:rFonts w:eastAsia="SimSun" w:hint="eastAsia"/>
                <w:b/>
                <w:bCs/>
              </w:rPr>
              <w:t>AI/ML-enabled feature</w:t>
            </w:r>
          </w:p>
        </w:tc>
      </w:tr>
    </w:tbl>
    <w:p w14:paraId="37EF9454" w14:textId="77777777" w:rsidR="0087409F" w:rsidRDefault="0087409F">
      <w:pPr>
        <w:rPr>
          <w:rFonts w:cs="DengXian"/>
        </w:rPr>
      </w:pPr>
    </w:p>
    <w:p w14:paraId="7D1A328E" w14:textId="77777777" w:rsidR="0087409F" w:rsidRDefault="00E97363">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p>
    <w:p w14:paraId="71125BD5" w14:textId="77777777" w:rsidR="0087409F" w:rsidRDefault="00E97363">
      <w:pPr>
        <w:rPr>
          <w:bCs/>
        </w:rPr>
      </w:pPr>
      <w:r>
        <w:rPr>
          <w:bCs/>
        </w:rPr>
        <w:t>In model delivery/transfer Case z4, the “known model structure” means an exact model structure as has been previously identified between NW and UE and for which the UE has explicitly indicated its support.</w:t>
      </w:r>
    </w:p>
    <w:p w14:paraId="6859EA18" w14:textId="77777777" w:rsidR="0087409F" w:rsidRDefault="00E97363">
      <w:pPr>
        <w:rPr>
          <w:bCs/>
        </w:rPr>
      </w:pPr>
      <w:r>
        <w:rPr>
          <w:bCs/>
        </w:rPr>
        <w:t xml:space="preserve">In model delivery/transfer Case z5, the “unknown model structure” means any other model structure not covered in z4, including any model structure that is only partially known. </w:t>
      </w:r>
    </w:p>
    <w:p w14:paraId="5C769453" w14:textId="77777777" w:rsidR="0087409F" w:rsidRDefault="0087409F">
      <w:pPr>
        <w:shd w:val="clear" w:color="auto" w:fill="FFFFFF"/>
        <w:spacing w:line="330" w:lineRule="atLeast"/>
      </w:pPr>
    </w:p>
    <w:p w14:paraId="4C252CC9" w14:textId="77777777" w:rsidR="0087409F" w:rsidRDefault="00E97363">
      <w:pPr>
        <w:autoSpaceDE w:val="0"/>
        <w:autoSpaceDN w:val="0"/>
        <w:adjustRightInd w:val="0"/>
        <w:snapToGrid w:val="0"/>
        <w:spacing w:after="120"/>
        <w:rPr>
          <w:rFonts w:eastAsia="SimSun" w:cs="DengXian"/>
          <w:bCs/>
          <w:iCs/>
          <w:color w:val="000000"/>
          <w:sz w:val="21"/>
          <w:szCs w:val="21"/>
          <w:highlight w:val="green"/>
          <w:lang w:eastAsia="zh-CN"/>
        </w:rPr>
      </w:pPr>
      <w:r>
        <w:rPr>
          <w:rFonts w:eastAsia="SimSun" w:cs="DengXian" w:hint="eastAsia"/>
          <w:bCs/>
          <w:iCs/>
          <w:color w:val="000000"/>
          <w:sz w:val="21"/>
          <w:szCs w:val="21"/>
          <w:highlight w:val="green"/>
          <w:lang w:eastAsia="zh-CN"/>
        </w:rPr>
        <w:t>A</w:t>
      </w:r>
      <w:r>
        <w:rPr>
          <w:rFonts w:eastAsia="SimSun" w:cs="DengXian"/>
          <w:bCs/>
          <w:iCs/>
          <w:color w:val="000000"/>
          <w:sz w:val="21"/>
          <w:szCs w:val="21"/>
          <w:highlight w:val="green"/>
          <w:lang w:eastAsia="zh-CN"/>
        </w:rPr>
        <w:t>greement</w:t>
      </w:r>
    </w:p>
    <w:p w14:paraId="493405CB" w14:textId="77777777" w:rsidR="0087409F" w:rsidRDefault="00E97363">
      <w:pPr>
        <w:autoSpaceDE w:val="0"/>
        <w:autoSpaceDN w:val="0"/>
        <w:adjustRightInd w:val="0"/>
        <w:snapToGrid w:val="0"/>
        <w:spacing w:after="120"/>
        <w:rPr>
          <w:rFonts w:eastAsia="SimSun" w:cs="DengXian"/>
          <w:bCs/>
          <w:iCs/>
          <w:sz w:val="21"/>
          <w:szCs w:val="21"/>
          <w:lang w:eastAsia="zh-CN"/>
        </w:rPr>
      </w:pPr>
      <w:r>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6BCF105D" w14:textId="77777777" w:rsidR="0087409F" w:rsidRDefault="00E97363">
      <w:pPr>
        <w:pStyle w:val="ListParagraph"/>
        <w:numPr>
          <w:ilvl w:val="0"/>
          <w:numId w:val="98"/>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model/functionality</w:t>
      </w:r>
    </w:p>
    <w:p w14:paraId="01B3B4E7" w14:textId="77777777" w:rsidR="0087409F" w:rsidRDefault="00E97363">
      <w:pPr>
        <w:pStyle w:val="ListParagraph"/>
        <w:numPr>
          <w:ilvl w:val="0"/>
          <w:numId w:val="98"/>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input/output data distribution</w:t>
      </w:r>
    </w:p>
    <w:p w14:paraId="662FB1CC" w14:textId="77777777" w:rsidR="0087409F" w:rsidRDefault="00E97363">
      <w:pPr>
        <w:pStyle w:val="ListParagraph"/>
        <w:numPr>
          <w:ilvl w:val="0"/>
          <w:numId w:val="98"/>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using the inactive model/functionality for monitoring purpose and measuring the inference accuracy</w:t>
      </w:r>
    </w:p>
    <w:p w14:paraId="4EC4BB93" w14:textId="77777777" w:rsidR="0087409F" w:rsidRDefault="00E97363">
      <w:pPr>
        <w:pStyle w:val="ListParagraph"/>
        <w:numPr>
          <w:ilvl w:val="0"/>
          <w:numId w:val="98"/>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6C5CC66C" w14:textId="77777777" w:rsidR="0087409F" w:rsidRDefault="00E97363">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3E351D23" w14:textId="77777777" w:rsidR="0087409F" w:rsidRDefault="00E97363">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16ABA3F4" w14:textId="77777777" w:rsidR="0087409F" w:rsidRDefault="0087409F">
      <w:pPr>
        <w:shd w:val="clear" w:color="auto" w:fill="FFFFFF"/>
        <w:spacing w:line="330" w:lineRule="atLeast"/>
        <w:ind w:left="644" w:hanging="360"/>
        <w:rPr>
          <w:rFonts w:ascii="Calibri" w:hAnsi="Calibri" w:cs="Calibri"/>
          <w:color w:val="7030A0"/>
        </w:rPr>
      </w:pPr>
    </w:p>
    <w:p w14:paraId="51BD921E" w14:textId="77777777" w:rsidR="0087409F" w:rsidRDefault="0087409F"/>
    <w:p w14:paraId="709B77DD" w14:textId="77777777" w:rsidR="0087409F" w:rsidRDefault="00E97363">
      <w:pPr>
        <w:pStyle w:val="Heading1"/>
        <w:numPr>
          <w:ilvl w:val="0"/>
          <w:numId w:val="17"/>
        </w:numPr>
      </w:pPr>
      <w:r>
        <w:t>Agreement from RAN#1 114</w:t>
      </w:r>
    </w:p>
    <w:p w14:paraId="175259DD" w14:textId="77777777" w:rsidR="0087409F" w:rsidRDefault="0087409F"/>
    <w:sectPr w:rsidR="0087409F">
      <w:headerReference w:type="even" r:id="rId64"/>
      <w:footerReference w:type="even" r:id="rId65"/>
      <w:footerReference w:type="default" r:id="rId66"/>
      <w:footnotePr>
        <w:numRestart w:val="eachSect"/>
      </w:footnotePr>
      <w:type w:val="continuous"/>
      <w:pgSz w:w="12240" w:h="15840"/>
      <w:pgMar w:top="1418" w:right="1134" w:bottom="1080"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BCB78" w14:textId="77777777" w:rsidR="00AE0217" w:rsidRDefault="00AE0217">
      <w:r>
        <w:separator/>
      </w:r>
    </w:p>
  </w:endnote>
  <w:endnote w:type="continuationSeparator" w:id="0">
    <w:p w14:paraId="41AE86CC" w14:textId="77777777" w:rsidR="00AE0217" w:rsidRDefault="00AE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FF5F" w14:textId="77777777" w:rsidR="00F23C3E" w:rsidRDefault="00F23C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387AE7C" w14:textId="77777777" w:rsidR="00F23C3E" w:rsidRDefault="00F23C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8C65" w14:textId="1D16AEEA" w:rsidR="00F23C3E" w:rsidRDefault="00F23C3E">
    <w:pPr>
      <w:pStyle w:val="Footer"/>
      <w:ind w:right="360"/>
    </w:pPr>
    <w:r>
      <w:rPr>
        <w:rStyle w:val="PageNumber"/>
      </w:rPr>
      <w:fldChar w:fldCharType="begin"/>
    </w:r>
    <w:r>
      <w:rPr>
        <w:rStyle w:val="PageNumber"/>
      </w:rPr>
      <w:instrText xml:space="preserve"> PAGE </w:instrText>
    </w:r>
    <w:r>
      <w:rPr>
        <w:rStyle w:val="PageNumber"/>
      </w:rPr>
      <w:fldChar w:fldCharType="separate"/>
    </w:r>
    <w:r w:rsidR="00A45C4C">
      <w:rPr>
        <w:rStyle w:val="PageNumber"/>
        <w:noProof/>
      </w:rPr>
      <w:t>141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5C4C">
      <w:rPr>
        <w:rStyle w:val="PageNumber"/>
        <w:noProof/>
      </w:rPr>
      <w:t>158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D578B" w14:textId="77777777" w:rsidR="00AE0217" w:rsidRDefault="00AE0217">
      <w:r>
        <w:separator/>
      </w:r>
    </w:p>
  </w:footnote>
  <w:footnote w:type="continuationSeparator" w:id="0">
    <w:p w14:paraId="3F5FDADC" w14:textId="77777777" w:rsidR="00AE0217" w:rsidRDefault="00AE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6B8A5" w14:textId="77777777" w:rsidR="00F23C3E" w:rsidRDefault="00F23C3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DB802A"/>
    <w:multiLevelType w:val="multilevel"/>
    <w:tmpl w:val="97DB802A"/>
    <w:lvl w:ilvl="0">
      <w:start w:val="1"/>
      <w:numFmt w:val="bullet"/>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CF01B64B"/>
    <w:multiLevelType w:val="singleLevel"/>
    <w:tmpl w:val="CF01B64B"/>
    <w:lvl w:ilvl="0">
      <w:start w:val="1"/>
      <w:numFmt w:val="bullet"/>
      <w:lvlText w:val="▪"/>
      <w:lvlJc w:val="left"/>
      <w:pPr>
        <w:ind w:left="420" w:hanging="420"/>
      </w:pPr>
      <w:rPr>
        <w:rFonts w:ascii="Arial" w:hAnsi="Arial" w:cs="Arial" w:hint="default"/>
      </w:rPr>
    </w:lvl>
  </w:abstractNum>
  <w:abstractNum w:abstractNumId="2" w15:restartNumberingAfterBreak="0">
    <w:nsid w:val="D601A98A"/>
    <w:multiLevelType w:val="singleLevel"/>
    <w:tmpl w:val="D601A98A"/>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F2F874C3"/>
    <w:multiLevelType w:val="singleLevel"/>
    <w:tmpl w:val="F2F874C3"/>
    <w:lvl w:ilvl="0">
      <w:start w:val="1"/>
      <w:numFmt w:val="bullet"/>
      <w:lvlText w:val=""/>
      <w:lvlJc w:val="left"/>
      <w:pPr>
        <w:ind w:left="420" w:hanging="420"/>
      </w:pPr>
      <w:rPr>
        <w:rFonts w:ascii="Wingdings" w:hAnsi="Wingdings" w:hint="default"/>
      </w:r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DD9C88"/>
    <w:multiLevelType w:val="singleLevel"/>
    <w:tmpl w:val="00DD9C88"/>
    <w:lvl w:ilvl="0">
      <w:start w:val="1"/>
      <w:numFmt w:val="bullet"/>
      <w:lvlText w:val="▪"/>
      <w:lvlJc w:val="left"/>
      <w:pPr>
        <w:ind w:left="420" w:hanging="420"/>
      </w:pPr>
      <w:rPr>
        <w:rFonts w:ascii="Arial" w:hAnsi="Arial" w:cs="Arial" w:hint="default"/>
      </w:rPr>
    </w:lvl>
  </w:abstractNum>
  <w:abstractNum w:abstractNumId="7" w15:restartNumberingAfterBreak="0">
    <w:nsid w:val="02286D37"/>
    <w:multiLevelType w:val="multilevel"/>
    <w:tmpl w:val="02286D3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761BD0"/>
    <w:multiLevelType w:val="multilevel"/>
    <w:tmpl w:val="02761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D72032"/>
    <w:multiLevelType w:val="multilevel"/>
    <w:tmpl w:val="02D72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11" w15:restartNumberingAfterBreak="0">
    <w:nsid w:val="04264F5B"/>
    <w:multiLevelType w:val="multilevel"/>
    <w:tmpl w:val="04264F5B"/>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4D1DA8"/>
    <w:multiLevelType w:val="multilevel"/>
    <w:tmpl w:val="044D1D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F015FA"/>
    <w:multiLevelType w:val="multilevel"/>
    <w:tmpl w:val="0CF015F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6" w15:restartNumberingAfterBreak="0">
    <w:nsid w:val="0DFD5154"/>
    <w:multiLevelType w:val="multilevel"/>
    <w:tmpl w:val="0DFD5154"/>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1034510F"/>
    <w:multiLevelType w:val="multilevel"/>
    <w:tmpl w:val="10345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19" w15:restartNumberingAfterBreak="0">
    <w:nsid w:val="11E648C0"/>
    <w:multiLevelType w:val="multilevel"/>
    <w:tmpl w:val="11E648C0"/>
    <w:lvl w:ilvl="0">
      <w:start w:val="8"/>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30F520F"/>
    <w:multiLevelType w:val="multilevel"/>
    <w:tmpl w:val="130F5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22"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F37A4B"/>
    <w:multiLevelType w:val="multilevel"/>
    <w:tmpl w:val="13F37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9C6012"/>
    <w:multiLevelType w:val="hybridMultilevel"/>
    <w:tmpl w:val="F9D891EE"/>
    <w:lvl w:ilvl="0" w:tplc="DB8AB5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5BF6B65"/>
    <w:multiLevelType w:val="multilevel"/>
    <w:tmpl w:val="15BF6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395C4D"/>
    <w:multiLevelType w:val="singleLevel"/>
    <w:tmpl w:val="17395C4D"/>
    <w:lvl w:ilvl="0">
      <w:start w:val="1"/>
      <w:numFmt w:val="bullet"/>
      <w:lvlText w:val="▪"/>
      <w:lvlJc w:val="left"/>
      <w:pPr>
        <w:ind w:left="420" w:hanging="420"/>
      </w:pPr>
      <w:rPr>
        <w:rFonts w:ascii="Arial" w:hAnsi="Arial" w:cs="Arial" w:hint="default"/>
      </w:rPr>
    </w:lvl>
  </w:abstractNum>
  <w:abstractNum w:abstractNumId="2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9F20364"/>
    <w:multiLevelType w:val="multilevel"/>
    <w:tmpl w:val="19F20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Symbol" w:eastAsia="MS Mincho" w:hAnsi="Symbol" w:cs="Times New Roman"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36" w15:restartNumberingAfterBreak="0">
    <w:nsid w:val="24477F7D"/>
    <w:multiLevelType w:val="multilevel"/>
    <w:tmpl w:val="24477F7D"/>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3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62D4AB3"/>
    <w:multiLevelType w:val="multilevel"/>
    <w:tmpl w:val="262D4AB3"/>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9" w15:restartNumberingAfterBreak="0">
    <w:nsid w:val="267D41DB"/>
    <w:multiLevelType w:val="hybridMultilevel"/>
    <w:tmpl w:val="527497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8FF6BB5"/>
    <w:multiLevelType w:val="multilevel"/>
    <w:tmpl w:val="28FF6BB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920316"/>
    <w:multiLevelType w:val="multilevel"/>
    <w:tmpl w:val="29920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B3A7E73"/>
    <w:multiLevelType w:val="multilevel"/>
    <w:tmpl w:val="2B3A7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C160E27"/>
    <w:multiLevelType w:val="multilevel"/>
    <w:tmpl w:val="2C160E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D967C8"/>
    <w:multiLevelType w:val="multilevel"/>
    <w:tmpl w:val="2ED967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8A0542"/>
    <w:multiLevelType w:val="multilevel"/>
    <w:tmpl w:val="2F8A0542"/>
    <w:lvl w:ilvl="0">
      <w:start w:val="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0711135"/>
    <w:multiLevelType w:val="multilevel"/>
    <w:tmpl w:val="3071113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35B7091"/>
    <w:multiLevelType w:val="multilevel"/>
    <w:tmpl w:val="335B709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5"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8"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78B0A4D"/>
    <w:multiLevelType w:val="multilevel"/>
    <w:tmpl w:val="378B0A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9C74E9A"/>
    <w:multiLevelType w:val="multilevel"/>
    <w:tmpl w:val="39C74E9A"/>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3" w15:restartNumberingAfterBreak="0">
    <w:nsid w:val="3DED00F5"/>
    <w:multiLevelType w:val="multilevel"/>
    <w:tmpl w:val="3DED00F5"/>
    <w:lvl w:ilvl="0">
      <w:start w:val="4"/>
      <w:numFmt w:val="bullet"/>
      <w:lvlText w:val="・"/>
      <w:lvlJc w:val="left"/>
      <w:pPr>
        <w:ind w:left="360" w:hanging="360"/>
      </w:pPr>
      <w:rPr>
        <w:rFonts w:ascii="MS Gothic" w:eastAsia="MS Gothic" w:hAnsi="MS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F874F79"/>
    <w:multiLevelType w:val="multilevel"/>
    <w:tmpl w:val="3F87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0C21911"/>
    <w:multiLevelType w:val="multilevel"/>
    <w:tmpl w:val="40C21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1285399"/>
    <w:multiLevelType w:val="multilevel"/>
    <w:tmpl w:val="41285399"/>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68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68"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54B0440"/>
    <w:multiLevelType w:val="multilevel"/>
    <w:tmpl w:val="454B044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46A602C8"/>
    <w:multiLevelType w:val="multilevel"/>
    <w:tmpl w:val="46A602C8"/>
    <w:lvl w:ilvl="0">
      <w:start w:val="1"/>
      <w:numFmt w:val="bullet"/>
      <w:lvlText w:val=""/>
      <w:lvlJc w:val="left"/>
      <w:pPr>
        <w:ind w:left="680" w:hanging="440"/>
      </w:pPr>
      <w:rPr>
        <w:rFonts w:ascii="Wingdings" w:hAnsi="Wingdings" w:hint="default"/>
      </w:rPr>
    </w:lvl>
    <w:lvl w:ilvl="1">
      <w:start w:val="1"/>
      <w:numFmt w:val="bullet"/>
      <w:lvlText w:val=""/>
      <w:lvlJc w:val="left"/>
      <w:pPr>
        <w:ind w:left="1120" w:hanging="440"/>
      </w:pPr>
      <w:rPr>
        <w:rFonts w:ascii="Wingdings" w:hAnsi="Wingdings"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2" w15:restartNumberingAfterBreak="0">
    <w:nsid w:val="474D205F"/>
    <w:multiLevelType w:val="multilevel"/>
    <w:tmpl w:val="474D20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7C8136C"/>
    <w:multiLevelType w:val="multilevel"/>
    <w:tmpl w:val="47C8136C"/>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74" w15:restartNumberingAfterBreak="0">
    <w:nsid w:val="48D436C2"/>
    <w:multiLevelType w:val="multilevel"/>
    <w:tmpl w:val="48D43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DED4690"/>
    <w:multiLevelType w:val="multilevel"/>
    <w:tmpl w:val="4DED46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7" w15:restartNumberingAfterBreak="0">
    <w:nsid w:val="4E99082B"/>
    <w:multiLevelType w:val="multilevel"/>
    <w:tmpl w:val="4E99082B"/>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4FA82124"/>
    <w:multiLevelType w:val="multilevel"/>
    <w:tmpl w:val="4FA8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101505E"/>
    <w:multiLevelType w:val="multilevel"/>
    <w:tmpl w:val="5101505E"/>
    <w:lvl w:ilvl="0">
      <w:start w:val="1"/>
      <w:numFmt w:val="decimal"/>
      <w:pStyle w:val="Observation0"/>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0" w15:restartNumberingAfterBreak="0">
    <w:nsid w:val="53B457E8"/>
    <w:multiLevelType w:val="multilevel"/>
    <w:tmpl w:val="53B457E8"/>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eastAsiaTheme="minorEastAsia" w:hAnsi="Wingdings" w:cstheme="minorBid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97F221C"/>
    <w:multiLevelType w:val="multilevel"/>
    <w:tmpl w:val="597F221C"/>
    <w:lvl w:ilvl="0">
      <w:start w:val="16"/>
      <w:numFmt w:val="bullet"/>
      <w:lvlText w:val="-"/>
      <w:lvlJc w:val="left"/>
      <w:pPr>
        <w:ind w:left="420" w:hanging="420"/>
      </w:pPr>
      <w:rPr>
        <w:rFonts w:ascii="Arial" w:eastAsia="Times New Roman"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CA16187"/>
    <w:multiLevelType w:val="multilevel"/>
    <w:tmpl w:val="5CA16187"/>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8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5E053E5B"/>
    <w:multiLevelType w:val="hybridMultilevel"/>
    <w:tmpl w:val="CD584B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E621353"/>
    <w:multiLevelType w:val="multilevel"/>
    <w:tmpl w:val="5E621353"/>
    <w:lvl w:ilvl="0">
      <w:start w:val="1"/>
      <w:numFmt w:val="decimal"/>
      <w:lvlText w:val="%1."/>
      <w:lvlJc w:val="left"/>
      <w:pPr>
        <w:ind w:left="720" w:hanging="360"/>
      </w:pPr>
      <w:rPr>
        <w:rFonts w:ascii="Times" w:hAnsi="Times" w:cs="Times" w:hint="default"/>
        <w:color w:val="000000"/>
        <w:sz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EE010E2"/>
    <w:multiLevelType w:val="multilevel"/>
    <w:tmpl w:val="5EE010E2"/>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03C32F7"/>
    <w:multiLevelType w:val="multilevel"/>
    <w:tmpl w:val="603C32F7"/>
    <w:lvl w:ilvl="0">
      <w:start w:val="1"/>
      <w:numFmt w:val="decimal"/>
      <w:lvlText w:val="%1."/>
      <w:lvlJc w:val="left"/>
      <w:pPr>
        <w:ind w:left="1341" w:hanging="360"/>
      </w:pPr>
      <w:rPr>
        <w:rFonts w:hint="default"/>
      </w:rPr>
    </w:lvl>
    <w:lvl w:ilvl="1">
      <w:start w:val="2"/>
      <w:numFmt w:val="decimal"/>
      <w:isLgl/>
      <w:lvlText w:val="%1.%2"/>
      <w:lvlJc w:val="left"/>
      <w:pPr>
        <w:ind w:left="1506" w:hanging="525"/>
      </w:pPr>
      <w:rPr>
        <w:rFonts w:hint="eastAsia"/>
      </w:rPr>
    </w:lvl>
    <w:lvl w:ilvl="2">
      <w:start w:val="6"/>
      <w:numFmt w:val="decimal"/>
      <w:isLgl/>
      <w:lvlText w:val="%1.%2.%3"/>
      <w:lvlJc w:val="left"/>
      <w:pPr>
        <w:ind w:left="862" w:hanging="720"/>
      </w:pPr>
      <w:rPr>
        <w:rFonts w:hint="eastAsia"/>
      </w:rPr>
    </w:lvl>
    <w:lvl w:ilvl="3">
      <w:start w:val="1"/>
      <w:numFmt w:val="decimal"/>
      <w:isLgl/>
      <w:lvlText w:val="%1.%2.%3.%4"/>
      <w:lvlJc w:val="left"/>
      <w:pPr>
        <w:ind w:left="1701" w:hanging="720"/>
      </w:pPr>
      <w:rPr>
        <w:rFonts w:hint="eastAsia"/>
      </w:rPr>
    </w:lvl>
    <w:lvl w:ilvl="4">
      <w:start w:val="1"/>
      <w:numFmt w:val="decimal"/>
      <w:isLgl/>
      <w:lvlText w:val="%1.%2.%3.%4.%5"/>
      <w:lvlJc w:val="left"/>
      <w:pPr>
        <w:ind w:left="1701" w:hanging="720"/>
      </w:pPr>
      <w:rPr>
        <w:rFonts w:hint="eastAsia"/>
      </w:rPr>
    </w:lvl>
    <w:lvl w:ilvl="5">
      <w:start w:val="1"/>
      <w:numFmt w:val="decimal"/>
      <w:isLgl/>
      <w:lvlText w:val="%1.%2.%3.%4.%5.%6"/>
      <w:lvlJc w:val="left"/>
      <w:pPr>
        <w:ind w:left="2061" w:hanging="1080"/>
      </w:pPr>
      <w:rPr>
        <w:rFonts w:hint="eastAsia"/>
      </w:rPr>
    </w:lvl>
    <w:lvl w:ilvl="6">
      <w:start w:val="1"/>
      <w:numFmt w:val="decimal"/>
      <w:isLgl/>
      <w:lvlText w:val="%1.%2.%3.%4.%5.%6.%7"/>
      <w:lvlJc w:val="left"/>
      <w:pPr>
        <w:ind w:left="2061" w:hanging="1080"/>
      </w:pPr>
      <w:rPr>
        <w:rFonts w:hint="eastAsia"/>
      </w:rPr>
    </w:lvl>
    <w:lvl w:ilvl="7">
      <w:start w:val="1"/>
      <w:numFmt w:val="decimal"/>
      <w:isLgl/>
      <w:lvlText w:val="%1.%2.%3.%4.%5.%6.%7.%8"/>
      <w:lvlJc w:val="left"/>
      <w:pPr>
        <w:ind w:left="2421" w:hanging="1440"/>
      </w:pPr>
      <w:rPr>
        <w:rFonts w:hint="eastAsia"/>
      </w:rPr>
    </w:lvl>
    <w:lvl w:ilvl="8">
      <w:start w:val="1"/>
      <w:numFmt w:val="decimal"/>
      <w:isLgl/>
      <w:lvlText w:val="%1.%2.%3.%4.%5.%6.%7.%8.%9"/>
      <w:lvlJc w:val="left"/>
      <w:pPr>
        <w:ind w:left="2421" w:hanging="1440"/>
      </w:pPr>
      <w:rPr>
        <w:rFonts w:hint="eastAsia"/>
      </w:rPr>
    </w:lvl>
  </w:abstractNum>
  <w:abstractNum w:abstractNumId="94" w15:restartNumberingAfterBreak="0">
    <w:nsid w:val="63131647"/>
    <w:multiLevelType w:val="multilevel"/>
    <w:tmpl w:val="63131647"/>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5B814A1"/>
    <w:multiLevelType w:val="multilevel"/>
    <w:tmpl w:val="65B814A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7"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71729C5"/>
    <w:multiLevelType w:val="hybridMultilevel"/>
    <w:tmpl w:val="15A835C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0"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9303163"/>
    <w:multiLevelType w:val="multilevel"/>
    <w:tmpl w:val="6930316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9814C60"/>
    <w:multiLevelType w:val="multilevel"/>
    <w:tmpl w:val="69814C60"/>
    <w:lvl w:ilvl="0">
      <w:start w:val="4"/>
      <w:numFmt w:val="bullet"/>
      <w:pStyle w:val="ListParagraph"/>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6AF875BE"/>
    <w:multiLevelType w:val="multilevel"/>
    <w:tmpl w:val="6AF875B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B7A74FA"/>
    <w:multiLevelType w:val="multilevel"/>
    <w:tmpl w:val="6B7A74FA"/>
    <w:lvl w:ilvl="0">
      <w:start w:val="1"/>
      <w:numFmt w:val="bullet"/>
      <w:lvlText w:val="•"/>
      <w:lvlJc w:val="left"/>
      <w:pPr>
        <w:ind w:left="1604" w:hanging="400"/>
      </w:pPr>
      <w:rPr>
        <w:rFonts w:ascii="Arial" w:hAnsi="Arial" w:hint="default"/>
      </w:rPr>
    </w:lvl>
    <w:lvl w:ilvl="1">
      <w:start w:val="1"/>
      <w:numFmt w:val="bullet"/>
      <w:lvlText w:val=""/>
      <w:lvlJc w:val="left"/>
      <w:pPr>
        <w:ind w:left="2004" w:hanging="400"/>
      </w:pPr>
      <w:rPr>
        <w:rFonts w:ascii="Wingdings" w:hAnsi="Wingdings" w:hint="default"/>
      </w:rPr>
    </w:lvl>
    <w:lvl w:ilvl="2">
      <w:start w:val="1"/>
      <w:numFmt w:val="bullet"/>
      <w:lvlText w:val=""/>
      <w:lvlJc w:val="left"/>
      <w:pPr>
        <w:ind w:left="2404" w:hanging="400"/>
      </w:pPr>
      <w:rPr>
        <w:rFonts w:ascii="Wingdings" w:hAnsi="Wingdings" w:hint="default"/>
      </w:rPr>
    </w:lvl>
    <w:lvl w:ilvl="3">
      <w:start w:val="1"/>
      <w:numFmt w:val="bullet"/>
      <w:lvlText w:val=""/>
      <w:lvlJc w:val="left"/>
      <w:pPr>
        <w:ind w:left="2804" w:hanging="400"/>
      </w:pPr>
      <w:rPr>
        <w:rFonts w:ascii="Wingdings" w:hAnsi="Wingdings" w:hint="default"/>
      </w:rPr>
    </w:lvl>
    <w:lvl w:ilvl="4">
      <w:start w:val="1"/>
      <w:numFmt w:val="bullet"/>
      <w:lvlText w:val=""/>
      <w:lvlJc w:val="left"/>
      <w:pPr>
        <w:ind w:left="3204" w:hanging="400"/>
      </w:pPr>
      <w:rPr>
        <w:rFonts w:ascii="Wingdings" w:hAnsi="Wingdings" w:hint="default"/>
      </w:rPr>
    </w:lvl>
    <w:lvl w:ilvl="5">
      <w:start w:val="1"/>
      <w:numFmt w:val="bullet"/>
      <w:lvlText w:val=""/>
      <w:lvlJc w:val="left"/>
      <w:pPr>
        <w:ind w:left="3604" w:hanging="400"/>
      </w:pPr>
      <w:rPr>
        <w:rFonts w:ascii="Wingdings" w:hAnsi="Wingdings" w:hint="default"/>
      </w:rPr>
    </w:lvl>
    <w:lvl w:ilvl="6">
      <w:start w:val="1"/>
      <w:numFmt w:val="bullet"/>
      <w:lvlText w:val=""/>
      <w:lvlJc w:val="left"/>
      <w:pPr>
        <w:ind w:left="4004" w:hanging="400"/>
      </w:pPr>
      <w:rPr>
        <w:rFonts w:ascii="Wingdings" w:hAnsi="Wingdings" w:hint="default"/>
      </w:rPr>
    </w:lvl>
    <w:lvl w:ilvl="7">
      <w:start w:val="1"/>
      <w:numFmt w:val="bullet"/>
      <w:lvlText w:val=""/>
      <w:lvlJc w:val="left"/>
      <w:pPr>
        <w:ind w:left="4404" w:hanging="400"/>
      </w:pPr>
      <w:rPr>
        <w:rFonts w:ascii="Wingdings" w:hAnsi="Wingdings" w:hint="default"/>
      </w:rPr>
    </w:lvl>
    <w:lvl w:ilvl="8">
      <w:start w:val="1"/>
      <w:numFmt w:val="bullet"/>
      <w:lvlText w:val=""/>
      <w:lvlJc w:val="left"/>
      <w:pPr>
        <w:ind w:left="4804" w:hanging="400"/>
      </w:pPr>
      <w:rPr>
        <w:rFonts w:ascii="Wingdings" w:hAnsi="Wingdings" w:hint="default"/>
      </w:rPr>
    </w:lvl>
  </w:abstractNum>
  <w:abstractNum w:abstractNumId="106" w15:restartNumberingAfterBreak="0">
    <w:nsid w:val="6CC74A9C"/>
    <w:multiLevelType w:val="multilevel"/>
    <w:tmpl w:val="6CC74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3F6BFF"/>
    <w:multiLevelType w:val="multilevel"/>
    <w:tmpl w:val="6D3F6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F5A2B93"/>
    <w:multiLevelType w:val="multilevel"/>
    <w:tmpl w:val="6F5A2B93"/>
    <w:lvl w:ilvl="0">
      <w:start w:val="1"/>
      <w:numFmt w:val="bullet"/>
      <w:lvlText w:val="−"/>
      <w:lvlJc w:val="left"/>
      <w:pPr>
        <w:tabs>
          <w:tab w:val="left" w:pos="720"/>
        </w:tabs>
        <w:ind w:left="720" w:hanging="360"/>
      </w:pPr>
      <w:rPr>
        <w:rFonts w:ascii="Arial" w:hAnsi="Aria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19062AC"/>
    <w:multiLevelType w:val="multilevel"/>
    <w:tmpl w:val="719062AC"/>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1" w15:restartNumberingAfterBreak="0">
    <w:nsid w:val="71F049AE"/>
    <w:multiLevelType w:val="multilevel"/>
    <w:tmpl w:val="71F04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13" w15:restartNumberingAfterBreak="0">
    <w:nsid w:val="73DB5B7F"/>
    <w:multiLevelType w:val="multilevel"/>
    <w:tmpl w:val="73DB5B7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42B7253"/>
    <w:multiLevelType w:val="multilevel"/>
    <w:tmpl w:val="742B7253"/>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6"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4D5704B"/>
    <w:multiLevelType w:val="hybridMultilevel"/>
    <w:tmpl w:val="6DEEE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6B83D61"/>
    <w:multiLevelType w:val="multilevel"/>
    <w:tmpl w:val="76B83D61"/>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21"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877221A"/>
    <w:multiLevelType w:val="singleLevel"/>
    <w:tmpl w:val="7877221A"/>
    <w:lvl w:ilvl="0">
      <w:start w:val="1"/>
      <w:numFmt w:val="bullet"/>
      <w:lvlText w:val="▪"/>
      <w:lvlJc w:val="left"/>
      <w:pPr>
        <w:ind w:left="420" w:hanging="420"/>
      </w:pPr>
      <w:rPr>
        <w:rFonts w:ascii="Arial" w:hAnsi="Arial" w:cs="Arial" w:hint="default"/>
      </w:rPr>
    </w:lvl>
  </w:abstractNum>
  <w:abstractNum w:abstractNumId="123" w15:restartNumberingAfterBreak="0">
    <w:nsid w:val="79823F67"/>
    <w:multiLevelType w:val="multilevel"/>
    <w:tmpl w:val="79823F67"/>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12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F7B7487"/>
    <w:multiLevelType w:val="multilevel"/>
    <w:tmpl w:val="7F7B74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4368594">
    <w:abstractNumId w:val="4"/>
  </w:num>
  <w:num w:numId="2" w16cid:durableId="890654735">
    <w:abstractNumId w:val="47"/>
  </w:num>
  <w:num w:numId="3" w16cid:durableId="2068524903">
    <w:abstractNumId w:val="102"/>
  </w:num>
  <w:num w:numId="4" w16cid:durableId="755134284">
    <w:abstractNumId w:val="62"/>
  </w:num>
  <w:num w:numId="5" w16cid:durableId="769786347">
    <w:abstractNumId w:val="99"/>
  </w:num>
  <w:num w:numId="6" w16cid:durableId="1972516836">
    <w:abstractNumId w:val="119"/>
  </w:num>
  <w:num w:numId="7" w16cid:durableId="726415688">
    <w:abstractNumId w:val="32"/>
  </w:num>
  <w:num w:numId="8" w16cid:durableId="1306618256">
    <w:abstractNumId w:val="58"/>
  </w:num>
  <w:num w:numId="9" w16cid:durableId="1151678850">
    <w:abstractNumId w:val="124"/>
  </w:num>
  <w:num w:numId="10" w16cid:durableId="1203590405">
    <w:abstractNumId w:val="115"/>
  </w:num>
  <w:num w:numId="11" w16cid:durableId="1504082551">
    <w:abstractNumId w:val="79"/>
  </w:num>
  <w:num w:numId="12" w16cid:durableId="2125532527">
    <w:abstractNumId w:val="88"/>
  </w:num>
  <w:num w:numId="13" w16cid:durableId="1512331086">
    <w:abstractNumId w:val="127"/>
  </w:num>
  <w:num w:numId="14" w16cid:durableId="1615553206">
    <w:abstractNumId w:val="109"/>
  </w:num>
  <w:num w:numId="15" w16cid:durableId="2088570031">
    <w:abstractNumId w:val="35"/>
  </w:num>
  <w:num w:numId="16" w16cid:durableId="521237785">
    <w:abstractNumId w:val="61"/>
  </w:num>
  <w:num w:numId="17" w16cid:durableId="1304388447">
    <w:abstractNumId w:val="16"/>
  </w:num>
  <w:num w:numId="18" w16cid:durableId="906646625">
    <w:abstractNumId w:val="78"/>
  </w:num>
  <w:num w:numId="19" w16cid:durableId="932588902">
    <w:abstractNumId w:val="116"/>
  </w:num>
  <w:num w:numId="20" w16cid:durableId="1802533864">
    <w:abstractNumId w:val="18"/>
  </w:num>
  <w:num w:numId="21" w16cid:durableId="1749422457">
    <w:abstractNumId w:val="55"/>
  </w:num>
  <w:num w:numId="22" w16cid:durableId="289216147">
    <w:abstractNumId w:val="66"/>
  </w:num>
  <w:num w:numId="23" w16cid:durableId="805467217">
    <w:abstractNumId w:val="104"/>
  </w:num>
  <w:num w:numId="24" w16cid:durableId="1061098972">
    <w:abstractNumId w:val="97"/>
  </w:num>
  <w:num w:numId="25" w16cid:durableId="683092734">
    <w:abstractNumId w:val="53"/>
  </w:num>
  <w:num w:numId="26" w16cid:durableId="1519536511">
    <w:abstractNumId w:val="95"/>
  </w:num>
  <w:num w:numId="27" w16cid:durableId="538981083">
    <w:abstractNumId w:val="54"/>
  </w:num>
  <w:num w:numId="28" w16cid:durableId="60835540">
    <w:abstractNumId w:val="42"/>
  </w:num>
  <w:num w:numId="29" w16cid:durableId="610547379">
    <w:abstractNumId w:val="87"/>
  </w:num>
  <w:num w:numId="30" w16cid:durableId="1391927012">
    <w:abstractNumId w:val="118"/>
  </w:num>
  <w:num w:numId="31" w16cid:durableId="889996171">
    <w:abstractNumId w:val="38"/>
  </w:num>
  <w:num w:numId="32" w16cid:durableId="630747402">
    <w:abstractNumId w:val="73"/>
  </w:num>
  <w:num w:numId="33" w16cid:durableId="553735747">
    <w:abstractNumId w:val="96"/>
  </w:num>
  <w:num w:numId="34" w16cid:durableId="670765719">
    <w:abstractNumId w:val="65"/>
  </w:num>
  <w:num w:numId="35" w16cid:durableId="1231960724">
    <w:abstractNumId w:val="14"/>
  </w:num>
  <w:num w:numId="36" w16cid:durableId="1478912865">
    <w:abstractNumId w:val="84"/>
  </w:num>
  <w:num w:numId="37" w16cid:durableId="401677601">
    <w:abstractNumId w:val="15"/>
  </w:num>
  <w:num w:numId="38" w16cid:durableId="1714109779">
    <w:abstractNumId w:val="48"/>
  </w:num>
  <w:num w:numId="39" w16cid:durableId="2009291013">
    <w:abstractNumId w:val="21"/>
  </w:num>
  <w:num w:numId="40" w16cid:durableId="911818466">
    <w:abstractNumId w:val="56"/>
  </w:num>
  <w:num w:numId="41" w16cid:durableId="826213614">
    <w:abstractNumId w:val="129"/>
  </w:num>
  <w:num w:numId="42" w16cid:durableId="1457873447">
    <w:abstractNumId w:val="121"/>
  </w:num>
  <w:num w:numId="43" w16cid:durableId="84082930">
    <w:abstractNumId w:val="92"/>
  </w:num>
  <w:num w:numId="44" w16cid:durableId="1719625837">
    <w:abstractNumId w:val="59"/>
  </w:num>
  <w:num w:numId="45" w16cid:durableId="1617327572">
    <w:abstractNumId w:val="26"/>
  </w:num>
  <w:num w:numId="46" w16cid:durableId="961182296">
    <w:abstractNumId w:val="103"/>
  </w:num>
  <w:num w:numId="47" w16cid:durableId="342587629">
    <w:abstractNumId w:val="81"/>
  </w:num>
  <w:num w:numId="48" w16cid:durableId="1387337456">
    <w:abstractNumId w:val="108"/>
  </w:num>
  <w:num w:numId="49" w16cid:durableId="199249292">
    <w:abstractNumId w:val="91"/>
  </w:num>
  <w:num w:numId="50" w16cid:durableId="1817913220">
    <w:abstractNumId w:val="80"/>
  </w:num>
  <w:num w:numId="51" w16cid:durableId="194196103">
    <w:abstractNumId w:val="114"/>
  </w:num>
  <w:num w:numId="52" w16cid:durableId="2010676453">
    <w:abstractNumId w:val="101"/>
  </w:num>
  <w:num w:numId="53" w16cid:durableId="1158959487">
    <w:abstractNumId w:val="86"/>
  </w:num>
  <w:num w:numId="54" w16cid:durableId="1741292012">
    <w:abstractNumId w:val="36"/>
  </w:num>
  <w:num w:numId="55" w16cid:durableId="77337209">
    <w:abstractNumId w:val="19"/>
  </w:num>
  <w:num w:numId="56" w16cid:durableId="724791692">
    <w:abstractNumId w:val="83"/>
  </w:num>
  <w:num w:numId="57" w16cid:durableId="1791122130">
    <w:abstractNumId w:val="112"/>
  </w:num>
  <w:num w:numId="58" w16cid:durableId="173763421">
    <w:abstractNumId w:val="120"/>
  </w:num>
  <w:num w:numId="59" w16cid:durableId="1584102879">
    <w:abstractNumId w:val="123"/>
  </w:num>
  <w:num w:numId="60" w16cid:durableId="1180464722">
    <w:abstractNumId w:val="71"/>
  </w:num>
  <w:num w:numId="61" w16cid:durableId="1684940304">
    <w:abstractNumId w:val="29"/>
  </w:num>
  <w:num w:numId="62" w16cid:durableId="1815099508">
    <w:abstractNumId w:val="23"/>
  </w:num>
  <w:num w:numId="63" w16cid:durableId="1470391556">
    <w:abstractNumId w:val="44"/>
  </w:num>
  <w:num w:numId="64" w16cid:durableId="372653352">
    <w:abstractNumId w:val="49"/>
  </w:num>
  <w:num w:numId="65" w16cid:durableId="521357865">
    <w:abstractNumId w:val="74"/>
  </w:num>
  <w:num w:numId="66" w16cid:durableId="2033220100">
    <w:abstractNumId w:val="82"/>
  </w:num>
  <w:num w:numId="67" w16cid:durableId="325941208">
    <w:abstractNumId w:val="22"/>
  </w:num>
  <w:num w:numId="68" w16cid:durableId="1448550731">
    <w:abstractNumId w:val="63"/>
  </w:num>
  <w:num w:numId="69" w16cid:durableId="197010323">
    <w:abstractNumId w:val="72"/>
  </w:num>
  <w:num w:numId="70" w16cid:durableId="242422847">
    <w:abstractNumId w:val="90"/>
  </w:num>
  <w:num w:numId="71" w16cid:durableId="504054234">
    <w:abstractNumId w:val="12"/>
  </w:num>
  <w:num w:numId="72" w16cid:durableId="449322764">
    <w:abstractNumId w:val="46"/>
  </w:num>
  <w:num w:numId="73" w16cid:durableId="957758156">
    <w:abstractNumId w:val="94"/>
  </w:num>
  <w:num w:numId="74" w16cid:durableId="1406536161">
    <w:abstractNumId w:val="33"/>
  </w:num>
  <w:num w:numId="75" w16cid:durableId="2051756293">
    <w:abstractNumId w:val="70"/>
  </w:num>
  <w:num w:numId="76" w16cid:durableId="1765417296">
    <w:abstractNumId w:val="3"/>
  </w:num>
  <w:num w:numId="77" w16cid:durableId="1707634843">
    <w:abstractNumId w:val="43"/>
  </w:num>
  <w:num w:numId="78" w16cid:durableId="753165427">
    <w:abstractNumId w:val="128"/>
  </w:num>
  <w:num w:numId="79" w16cid:durableId="1351372294">
    <w:abstractNumId w:val="111"/>
  </w:num>
  <w:num w:numId="80" w16cid:durableId="267079428">
    <w:abstractNumId w:val="9"/>
  </w:num>
  <w:num w:numId="81" w16cid:durableId="1455176973">
    <w:abstractNumId w:val="30"/>
  </w:num>
  <w:num w:numId="82" w16cid:durableId="937719446">
    <w:abstractNumId w:val="0"/>
  </w:num>
  <w:num w:numId="83" w16cid:durableId="1728651637">
    <w:abstractNumId w:val="2"/>
  </w:num>
  <w:num w:numId="84" w16cid:durableId="2066220835">
    <w:abstractNumId w:val="10"/>
  </w:num>
  <w:num w:numId="85" w16cid:durableId="1559592153">
    <w:abstractNumId w:val="30"/>
    <w:lvlOverride w:ilvl="0">
      <w:startOverride w:val="1"/>
    </w:lvlOverride>
    <w:lvlOverride w:ilvl="1">
      <w:startOverride w:val="1"/>
    </w:lvlOverride>
  </w:num>
  <w:num w:numId="86" w16cid:durableId="1048800204">
    <w:abstractNumId w:val="130"/>
  </w:num>
  <w:num w:numId="87" w16cid:durableId="1137378549">
    <w:abstractNumId w:val="105"/>
  </w:num>
  <w:num w:numId="88" w16cid:durableId="1706982423">
    <w:abstractNumId w:val="69"/>
  </w:num>
  <w:num w:numId="89" w16cid:durableId="1781683592">
    <w:abstractNumId w:val="76"/>
  </w:num>
  <w:num w:numId="90" w16cid:durableId="692457250">
    <w:abstractNumId w:val="113"/>
  </w:num>
  <w:num w:numId="91" w16cid:durableId="2065639251">
    <w:abstractNumId w:val="106"/>
  </w:num>
  <w:num w:numId="92" w16cid:durableId="492069691">
    <w:abstractNumId w:val="20"/>
  </w:num>
  <w:num w:numId="93" w16cid:durableId="1935898320">
    <w:abstractNumId w:val="93"/>
  </w:num>
  <w:num w:numId="94" w16cid:durableId="1837916190">
    <w:abstractNumId w:val="31"/>
  </w:num>
  <w:num w:numId="95" w16cid:durableId="194201878">
    <w:abstractNumId w:val="8"/>
  </w:num>
  <w:num w:numId="96" w16cid:durableId="395857223">
    <w:abstractNumId w:val="30"/>
    <w:lvlOverride w:ilvl="0">
      <w:startOverride w:val="1"/>
    </w:lvlOverride>
    <w:lvlOverride w:ilvl="1">
      <w:startOverride w:val="1"/>
    </w:lvlOverride>
  </w:num>
  <w:num w:numId="97" w16cid:durableId="408314108">
    <w:abstractNumId w:val="13"/>
  </w:num>
  <w:num w:numId="98" w16cid:durableId="683091280">
    <w:abstractNumId w:val="52"/>
  </w:num>
  <w:num w:numId="99" w16cid:durableId="2031031367">
    <w:abstractNumId w:val="60"/>
  </w:num>
  <w:num w:numId="100" w16cid:durableId="1568832408">
    <w:abstractNumId w:val="51"/>
  </w:num>
  <w:num w:numId="101" w16cid:durableId="607003976">
    <w:abstractNumId w:val="7"/>
  </w:num>
  <w:num w:numId="102" w16cid:durableId="1501044815">
    <w:abstractNumId w:val="110"/>
  </w:num>
  <w:num w:numId="103" w16cid:durableId="237332198">
    <w:abstractNumId w:val="107"/>
  </w:num>
  <w:num w:numId="104" w16cid:durableId="2138989069">
    <w:abstractNumId w:val="17"/>
  </w:num>
  <w:num w:numId="105" w16cid:durableId="701437712">
    <w:abstractNumId w:val="64"/>
  </w:num>
  <w:num w:numId="106" w16cid:durableId="196234101">
    <w:abstractNumId w:val="34"/>
  </w:num>
  <w:num w:numId="107" w16cid:durableId="784270148">
    <w:abstractNumId w:val="25"/>
  </w:num>
  <w:num w:numId="108" w16cid:durableId="1390105026">
    <w:abstractNumId w:val="126"/>
  </w:num>
  <w:num w:numId="109" w16cid:durableId="1208108525">
    <w:abstractNumId w:val="11"/>
  </w:num>
  <w:num w:numId="110" w16cid:durableId="1570505498">
    <w:abstractNumId w:val="45"/>
  </w:num>
  <w:num w:numId="111" w16cid:durableId="791555165">
    <w:abstractNumId w:val="85"/>
  </w:num>
  <w:num w:numId="112" w16cid:durableId="967974991">
    <w:abstractNumId w:val="40"/>
  </w:num>
  <w:num w:numId="113" w16cid:durableId="349383173">
    <w:abstractNumId w:val="67"/>
  </w:num>
  <w:num w:numId="114" w16cid:durableId="1064060943">
    <w:abstractNumId w:val="77"/>
  </w:num>
  <w:num w:numId="115" w16cid:durableId="1003122231">
    <w:abstractNumId w:val="41"/>
  </w:num>
  <w:num w:numId="116" w16cid:durableId="209076329">
    <w:abstractNumId w:val="6"/>
  </w:num>
  <w:num w:numId="117" w16cid:durableId="985429578">
    <w:abstractNumId w:val="75"/>
  </w:num>
  <w:num w:numId="118" w16cid:durableId="127820263">
    <w:abstractNumId w:val="27"/>
  </w:num>
  <w:num w:numId="119" w16cid:durableId="82531550">
    <w:abstractNumId w:val="50"/>
  </w:num>
  <w:num w:numId="120" w16cid:durableId="266668195">
    <w:abstractNumId w:val="122"/>
  </w:num>
  <w:num w:numId="121" w16cid:durableId="879976860">
    <w:abstractNumId w:val="1"/>
  </w:num>
  <w:num w:numId="122" w16cid:durableId="2138833399">
    <w:abstractNumId w:val="28"/>
  </w:num>
  <w:num w:numId="123" w16cid:durableId="1005132408">
    <w:abstractNumId w:val="100"/>
  </w:num>
  <w:num w:numId="124" w16cid:durableId="1095250501">
    <w:abstractNumId w:val="68"/>
  </w:num>
  <w:num w:numId="125" w16cid:durableId="73667223">
    <w:abstractNumId w:val="5"/>
  </w:num>
  <w:num w:numId="126" w16cid:durableId="527254599">
    <w:abstractNumId w:val="125"/>
  </w:num>
  <w:num w:numId="127" w16cid:durableId="1967152167">
    <w:abstractNumId w:val="37"/>
  </w:num>
  <w:num w:numId="128" w16cid:durableId="2027320625">
    <w:abstractNumId w:val="57"/>
  </w:num>
  <w:num w:numId="129" w16cid:durableId="1182358305">
    <w:abstractNumId w:val="89"/>
  </w:num>
  <w:num w:numId="130" w16cid:durableId="1973486288">
    <w:abstractNumId w:val="24"/>
  </w:num>
  <w:num w:numId="131" w16cid:durableId="730929189">
    <w:abstractNumId w:val="39"/>
  </w:num>
  <w:num w:numId="132" w16cid:durableId="1245916753">
    <w:abstractNumId w:val="102"/>
  </w:num>
  <w:num w:numId="133" w16cid:durableId="1892573405">
    <w:abstractNumId w:val="33"/>
  </w:num>
  <w:num w:numId="134" w16cid:durableId="1960335282">
    <w:abstractNumId w:val="83"/>
  </w:num>
  <w:num w:numId="135" w16cid:durableId="1691487112">
    <w:abstractNumId w:val="98"/>
  </w:num>
  <w:num w:numId="136" w16cid:durableId="2132163053">
    <w:abstractNumId w:val="117"/>
  </w:num>
  <w:num w:numId="137" w16cid:durableId="1970436614">
    <w:abstractNumId w:val="118"/>
    <w:lvlOverride w:ilvl="0"/>
    <w:lvlOverride w:ilvl="1"/>
    <w:lvlOverride w:ilvl="2"/>
    <w:lvlOverride w:ilvl="3"/>
    <w:lvlOverride w:ilvl="4"/>
    <w:lvlOverride w:ilvl="5"/>
    <w:lvlOverride w:ilvl="6"/>
    <w:lvlOverride w:ilvl="7"/>
    <w:lvlOverride w:ilvl="8"/>
  </w:num>
  <w:num w:numId="138" w16cid:durableId="1106074933">
    <w:abstractNumId w:val="33"/>
    <w:lvlOverride w:ilvl="0"/>
    <w:lvlOverride w:ilvl="1"/>
    <w:lvlOverride w:ilvl="2"/>
    <w:lvlOverride w:ilvl="3"/>
    <w:lvlOverride w:ilvl="4"/>
    <w:lvlOverride w:ilvl="5"/>
    <w:lvlOverride w:ilvl="6"/>
    <w:lvlOverride w:ilvl="7"/>
    <w:lvlOverride w:ilvl="8"/>
  </w:num>
  <w:num w:numId="139" w16cid:durableId="992029640">
    <w:abstractNumId w:val="83"/>
    <w:lvlOverride w:ilvl="0"/>
    <w:lvlOverride w:ilvl="1"/>
    <w:lvlOverride w:ilvl="2"/>
    <w:lvlOverride w:ilvl="3"/>
    <w:lvlOverride w:ilvl="4"/>
    <w:lvlOverride w:ilvl="5"/>
    <w:lvlOverride w:ilvl="6"/>
    <w:lvlOverride w:ilvl="7"/>
    <w:lvlOverride w:ilvl="8"/>
  </w:num>
  <w:num w:numId="140" w16cid:durableId="1451825736">
    <w:abstractNumId w:val="92"/>
    <w:lvlOverride w:ilvl="0"/>
    <w:lvlOverride w:ilvl="1"/>
    <w:lvlOverride w:ilvl="2"/>
    <w:lvlOverride w:ilvl="3"/>
    <w:lvlOverride w:ilvl="4"/>
    <w:lvlOverride w:ilvl="5"/>
    <w:lvlOverride w:ilvl="6"/>
    <w:lvlOverride w:ilvl="7"/>
    <w:lvlOverride w:ilvl="8"/>
  </w:num>
  <w:num w:numId="141" w16cid:durableId="755783192">
    <w:abstractNumId w:val="41"/>
    <w:lvlOverride w:ilvl="0"/>
    <w:lvlOverride w:ilvl="1"/>
    <w:lvlOverride w:ilvl="2"/>
    <w:lvlOverride w:ilvl="3"/>
    <w:lvlOverride w:ilvl="4"/>
    <w:lvlOverride w:ilvl="5"/>
    <w:lvlOverride w:ilvl="6"/>
    <w:lvlOverride w:ilvl="7"/>
    <w:lvlOverride w:ilvl="8"/>
  </w:num>
  <w:num w:numId="142" w16cid:durableId="152381723">
    <w:abstractNumId w:val="75"/>
    <w:lvlOverride w:ilvl="0"/>
    <w:lvlOverride w:ilvl="1"/>
    <w:lvlOverride w:ilvl="2"/>
    <w:lvlOverride w:ilvl="3"/>
    <w:lvlOverride w:ilvl="4"/>
    <w:lvlOverride w:ilvl="5"/>
    <w:lvlOverride w:ilvl="6"/>
    <w:lvlOverride w:ilvl="7"/>
    <w:lvlOverride w:ilvl="8"/>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toshi Suzuki 01a">
    <w15:presenceInfo w15:providerId="None" w15:userId="Hidetoshi Suzuki 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sv-S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QUANa4QXiwAAAA="/>
  </w:docVars>
  <w:rsids>
    <w:rsidRoot w:val="008810FA"/>
    <w:rsid w:val="000000A2"/>
    <w:rsid w:val="000000DA"/>
    <w:rsid w:val="00000232"/>
    <w:rsid w:val="00000273"/>
    <w:rsid w:val="00000284"/>
    <w:rsid w:val="0000030F"/>
    <w:rsid w:val="0000032C"/>
    <w:rsid w:val="000003F7"/>
    <w:rsid w:val="000004CA"/>
    <w:rsid w:val="00000515"/>
    <w:rsid w:val="0000060F"/>
    <w:rsid w:val="000007D3"/>
    <w:rsid w:val="000007F9"/>
    <w:rsid w:val="0000083F"/>
    <w:rsid w:val="00000919"/>
    <w:rsid w:val="00000922"/>
    <w:rsid w:val="00000979"/>
    <w:rsid w:val="000009BE"/>
    <w:rsid w:val="00000B5F"/>
    <w:rsid w:val="00000B64"/>
    <w:rsid w:val="00000D10"/>
    <w:rsid w:val="00000ECA"/>
    <w:rsid w:val="00000F7F"/>
    <w:rsid w:val="000010AD"/>
    <w:rsid w:val="0000111D"/>
    <w:rsid w:val="00001375"/>
    <w:rsid w:val="0000155C"/>
    <w:rsid w:val="0000156B"/>
    <w:rsid w:val="00001699"/>
    <w:rsid w:val="0000194B"/>
    <w:rsid w:val="000019EE"/>
    <w:rsid w:val="00001B72"/>
    <w:rsid w:val="00001BAF"/>
    <w:rsid w:val="00001C51"/>
    <w:rsid w:val="00001CA3"/>
    <w:rsid w:val="00001E2C"/>
    <w:rsid w:val="00001F79"/>
    <w:rsid w:val="00001FC3"/>
    <w:rsid w:val="00002375"/>
    <w:rsid w:val="000023E0"/>
    <w:rsid w:val="000024E7"/>
    <w:rsid w:val="00002524"/>
    <w:rsid w:val="000025F5"/>
    <w:rsid w:val="0000270A"/>
    <w:rsid w:val="00002770"/>
    <w:rsid w:val="00002956"/>
    <w:rsid w:val="00002986"/>
    <w:rsid w:val="00002A8E"/>
    <w:rsid w:val="00002B56"/>
    <w:rsid w:val="00002BC6"/>
    <w:rsid w:val="00002D5A"/>
    <w:rsid w:val="0000306C"/>
    <w:rsid w:val="000030CD"/>
    <w:rsid w:val="00003101"/>
    <w:rsid w:val="00003131"/>
    <w:rsid w:val="00003179"/>
    <w:rsid w:val="000031DA"/>
    <w:rsid w:val="00003227"/>
    <w:rsid w:val="00003330"/>
    <w:rsid w:val="000033B4"/>
    <w:rsid w:val="00003497"/>
    <w:rsid w:val="000034E5"/>
    <w:rsid w:val="00003710"/>
    <w:rsid w:val="000037FB"/>
    <w:rsid w:val="0000381E"/>
    <w:rsid w:val="00003852"/>
    <w:rsid w:val="00003869"/>
    <w:rsid w:val="0000386C"/>
    <w:rsid w:val="00003907"/>
    <w:rsid w:val="0000398B"/>
    <w:rsid w:val="00003BD7"/>
    <w:rsid w:val="00003C3C"/>
    <w:rsid w:val="00003CDB"/>
    <w:rsid w:val="00003EF4"/>
    <w:rsid w:val="00003F1A"/>
    <w:rsid w:val="00003F73"/>
    <w:rsid w:val="00003FC9"/>
    <w:rsid w:val="0000403F"/>
    <w:rsid w:val="000040D2"/>
    <w:rsid w:val="000042C3"/>
    <w:rsid w:val="000044A5"/>
    <w:rsid w:val="000047B0"/>
    <w:rsid w:val="00004885"/>
    <w:rsid w:val="000048E5"/>
    <w:rsid w:val="00004977"/>
    <w:rsid w:val="0000499E"/>
    <w:rsid w:val="000049C3"/>
    <w:rsid w:val="00004BAF"/>
    <w:rsid w:val="00004D8C"/>
    <w:rsid w:val="00004DCB"/>
    <w:rsid w:val="000051F0"/>
    <w:rsid w:val="00005269"/>
    <w:rsid w:val="00005499"/>
    <w:rsid w:val="0000553B"/>
    <w:rsid w:val="000055B3"/>
    <w:rsid w:val="00005A22"/>
    <w:rsid w:val="00005BEE"/>
    <w:rsid w:val="00005CC4"/>
    <w:rsid w:val="00005E57"/>
    <w:rsid w:val="00005EBC"/>
    <w:rsid w:val="00005F5A"/>
    <w:rsid w:val="00005F7B"/>
    <w:rsid w:val="0000601D"/>
    <w:rsid w:val="0000624B"/>
    <w:rsid w:val="000062D2"/>
    <w:rsid w:val="000062DA"/>
    <w:rsid w:val="000063BC"/>
    <w:rsid w:val="00006436"/>
    <w:rsid w:val="000065CC"/>
    <w:rsid w:val="0000661A"/>
    <w:rsid w:val="000066EE"/>
    <w:rsid w:val="000066F3"/>
    <w:rsid w:val="00006780"/>
    <w:rsid w:val="0000679D"/>
    <w:rsid w:val="0000689D"/>
    <w:rsid w:val="00006A88"/>
    <w:rsid w:val="00006B48"/>
    <w:rsid w:val="00006C7A"/>
    <w:rsid w:val="00006CF6"/>
    <w:rsid w:val="00006DCC"/>
    <w:rsid w:val="00006F90"/>
    <w:rsid w:val="0000706D"/>
    <w:rsid w:val="000071B1"/>
    <w:rsid w:val="000071D7"/>
    <w:rsid w:val="0000730F"/>
    <w:rsid w:val="00007495"/>
    <w:rsid w:val="00007613"/>
    <w:rsid w:val="000076A9"/>
    <w:rsid w:val="00007705"/>
    <w:rsid w:val="0000773C"/>
    <w:rsid w:val="00007878"/>
    <w:rsid w:val="000078E2"/>
    <w:rsid w:val="0000792C"/>
    <w:rsid w:val="00007A6C"/>
    <w:rsid w:val="00007AA4"/>
    <w:rsid w:val="00007B4B"/>
    <w:rsid w:val="00007BAA"/>
    <w:rsid w:val="00007D2E"/>
    <w:rsid w:val="00007DA1"/>
    <w:rsid w:val="00007F08"/>
    <w:rsid w:val="00010000"/>
    <w:rsid w:val="00010061"/>
    <w:rsid w:val="00010082"/>
    <w:rsid w:val="00010174"/>
    <w:rsid w:val="000101EF"/>
    <w:rsid w:val="00010265"/>
    <w:rsid w:val="000102E0"/>
    <w:rsid w:val="00010361"/>
    <w:rsid w:val="000103A0"/>
    <w:rsid w:val="00010462"/>
    <w:rsid w:val="000104D1"/>
    <w:rsid w:val="000105F8"/>
    <w:rsid w:val="0001073E"/>
    <w:rsid w:val="000108A7"/>
    <w:rsid w:val="000109F1"/>
    <w:rsid w:val="00010A4B"/>
    <w:rsid w:val="00010A5C"/>
    <w:rsid w:val="00010D10"/>
    <w:rsid w:val="00010E70"/>
    <w:rsid w:val="00010E97"/>
    <w:rsid w:val="00010EF5"/>
    <w:rsid w:val="00010F61"/>
    <w:rsid w:val="00010FD1"/>
    <w:rsid w:val="000110B2"/>
    <w:rsid w:val="000110DC"/>
    <w:rsid w:val="00011144"/>
    <w:rsid w:val="0001116F"/>
    <w:rsid w:val="0001117C"/>
    <w:rsid w:val="00011185"/>
    <w:rsid w:val="000111D3"/>
    <w:rsid w:val="00011223"/>
    <w:rsid w:val="00011239"/>
    <w:rsid w:val="000112D6"/>
    <w:rsid w:val="0001137B"/>
    <w:rsid w:val="000114B0"/>
    <w:rsid w:val="0001152F"/>
    <w:rsid w:val="00011530"/>
    <w:rsid w:val="000116BF"/>
    <w:rsid w:val="0001178C"/>
    <w:rsid w:val="00011939"/>
    <w:rsid w:val="000119A9"/>
    <w:rsid w:val="000119CF"/>
    <w:rsid w:val="00011A8E"/>
    <w:rsid w:val="00011D26"/>
    <w:rsid w:val="00011DE2"/>
    <w:rsid w:val="00011EAE"/>
    <w:rsid w:val="00011EBE"/>
    <w:rsid w:val="00011F1E"/>
    <w:rsid w:val="00011FB9"/>
    <w:rsid w:val="00012010"/>
    <w:rsid w:val="00012026"/>
    <w:rsid w:val="00012069"/>
    <w:rsid w:val="0001213E"/>
    <w:rsid w:val="00012144"/>
    <w:rsid w:val="00012296"/>
    <w:rsid w:val="000123BD"/>
    <w:rsid w:val="000124D1"/>
    <w:rsid w:val="00012581"/>
    <w:rsid w:val="0001258A"/>
    <w:rsid w:val="000126B2"/>
    <w:rsid w:val="00012706"/>
    <w:rsid w:val="00012871"/>
    <w:rsid w:val="00012926"/>
    <w:rsid w:val="000129DB"/>
    <w:rsid w:val="00012A18"/>
    <w:rsid w:val="00012B2A"/>
    <w:rsid w:val="00012BB5"/>
    <w:rsid w:val="00012C09"/>
    <w:rsid w:val="00012C67"/>
    <w:rsid w:val="00012C87"/>
    <w:rsid w:val="00012D57"/>
    <w:rsid w:val="00012D6D"/>
    <w:rsid w:val="00012E36"/>
    <w:rsid w:val="00012F5B"/>
    <w:rsid w:val="00012F97"/>
    <w:rsid w:val="0001301B"/>
    <w:rsid w:val="0001310E"/>
    <w:rsid w:val="0001321B"/>
    <w:rsid w:val="00013269"/>
    <w:rsid w:val="00013353"/>
    <w:rsid w:val="000133A9"/>
    <w:rsid w:val="000133D4"/>
    <w:rsid w:val="00013785"/>
    <w:rsid w:val="000137BA"/>
    <w:rsid w:val="00013875"/>
    <w:rsid w:val="00013898"/>
    <w:rsid w:val="00013910"/>
    <w:rsid w:val="00013922"/>
    <w:rsid w:val="00013AF8"/>
    <w:rsid w:val="00013B63"/>
    <w:rsid w:val="00013C84"/>
    <w:rsid w:val="00013D4C"/>
    <w:rsid w:val="00013DA1"/>
    <w:rsid w:val="00013E0B"/>
    <w:rsid w:val="00013F64"/>
    <w:rsid w:val="00014178"/>
    <w:rsid w:val="000141F0"/>
    <w:rsid w:val="0001441C"/>
    <w:rsid w:val="00014430"/>
    <w:rsid w:val="000145D2"/>
    <w:rsid w:val="00014631"/>
    <w:rsid w:val="0001472F"/>
    <w:rsid w:val="0001484F"/>
    <w:rsid w:val="00014A3C"/>
    <w:rsid w:val="00014B31"/>
    <w:rsid w:val="00014B8F"/>
    <w:rsid w:val="00014E0E"/>
    <w:rsid w:val="00014EFA"/>
    <w:rsid w:val="00014FEB"/>
    <w:rsid w:val="0001504B"/>
    <w:rsid w:val="00015137"/>
    <w:rsid w:val="000155F2"/>
    <w:rsid w:val="00015805"/>
    <w:rsid w:val="0001587E"/>
    <w:rsid w:val="000158D6"/>
    <w:rsid w:val="000159C4"/>
    <w:rsid w:val="000159FA"/>
    <w:rsid w:val="00015A7E"/>
    <w:rsid w:val="00015A93"/>
    <w:rsid w:val="00015ABC"/>
    <w:rsid w:val="00015B79"/>
    <w:rsid w:val="00015BCB"/>
    <w:rsid w:val="00015C72"/>
    <w:rsid w:val="00015CED"/>
    <w:rsid w:val="00015E7D"/>
    <w:rsid w:val="00015F7F"/>
    <w:rsid w:val="000161C8"/>
    <w:rsid w:val="00016282"/>
    <w:rsid w:val="000162B2"/>
    <w:rsid w:val="0001645D"/>
    <w:rsid w:val="0001649E"/>
    <w:rsid w:val="000164BB"/>
    <w:rsid w:val="000164EC"/>
    <w:rsid w:val="00016639"/>
    <w:rsid w:val="000167A6"/>
    <w:rsid w:val="00016879"/>
    <w:rsid w:val="000168AB"/>
    <w:rsid w:val="00016A5C"/>
    <w:rsid w:val="00016BD0"/>
    <w:rsid w:val="00016DCE"/>
    <w:rsid w:val="00016E92"/>
    <w:rsid w:val="00016EC9"/>
    <w:rsid w:val="00017149"/>
    <w:rsid w:val="00017309"/>
    <w:rsid w:val="0001746A"/>
    <w:rsid w:val="0001748A"/>
    <w:rsid w:val="000175CB"/>
    <w:rsid w:val="0001766D"/>
    <w:rsid w:val="00017761"/>
    <w:rsid w:val="00017779"/>
    <w:rsid w:val="00017928"/>
    <w:rsid w:val="00017BE6"/>
    <w:rsid w:val="00017D15"/>
    <w:rsid w:val="00017D28"/>
    <w:rsid w:val="00017D6F"/>
    <w:rsid w:val="00017DA3"/>
    <w:rsid w:val="00017DAB"/>
    <w:rsid w:val="00017DE1"/>
    <w:rsid w:val="00017FE8"/>
    <w:rsid w:val="0002002A"/>
    <w:rsid w:val="00020077"/>
    <w:rsid w:val="0002009F"/>
    <w:rsid w:val="00020197"/>
    <w:rsid w:val="000201BF"/>
    <w:rsid w:val="000201C1"/>
    <w:rsid w:val="0002020A"/>
    <w:rsid w:val="0002021C"/>
    <w:rsid w:val="000203F0"/>
    <w:rsid w:val="000205A3"/>
    <w:rsid w:val="000205C1"/>
    <w:rsid w:val="000206C4"/>
    <w:rsid w:val="000206E8"/>
    <w:rsid w:val="000206F4"/>
    <w:rsid w:val="0002081B"/>
    <w:rsid w:val="0002084A"/>
    <w:rsid w:val="0002085F"/>
    <w:rsid w:val="00020867"/>
    <w:rsid w:val="000208C8"/>
    <w:rsid w:val="0002095A"/>
    <w:rsid w:val="000209D8"/>
    <w:rsid w:val="000209F5"/>
    <w:rsid w:val="00020A2F"/>
    <w:rsid w:val="00020A4E"/>
    <w:rsid w:val="00020ADE"/>
    <w:rsid w:val="00020B05"/>
    <w:rsid w:val="00020B70"/>
    <w:rsid w:val="00020D61"/>
    <w:rsid w:val="00020F03"/>
    <w:rsid w:val="00020F93"/>
    <w:rsid w:val="00021001"/>
    <w:rsid w:val="0002113C"/>
    <w:rsid w:val="0002119E"/>
    <w:rsid w:val="00021258"/>
    <w:rsid w:val="000212A0"/>
    <w:rsid w:val="0002130A"/>
    <w:rsid w:val="00021364"/>
    <w:rsid w:val="000216D0"/>
    <w:rsid w:val="00021713"/>
    <w:rsid w:val="0002172D"/>
    <w:rsid w:val="000218DF"/>
    <w:rsid w:val="00021911"/>
    <w:rsid w:val="00021960"/>
    <w:rsid w:val="00021A25"/>
    <w:rsid w:val="00021A36"/>
    <w:rsid w:val="00021A4F"/>
    <w:rsid w:val="00021B1D"/>
    <w:rsid w:val="00021C2D"/>
    <w:rsid w:val="00021C67"/>
    <w:rsid w:val="00021CA8"/>
    <w:rsid w:val="00021CF0"/>
    <w:rsid w:val="00021DEC"/>
    <w:rsid w:val="00021EAD"/>
    <w:rsid w:val="0002214D"/>
    <w:rsid w:val="000221EB"/>
    <w:rsid w:val="000222F7"/>
    <w:rsid w:val="000223D4"/>
    <w:rsid w:val="000225F3"/>
    <w:rsid w:val="00022650"/>
    <w:rsid w:val="00022972"/>
    <w:rsid w:val="00022CD6"/>
    <w:rsid w:val="00022D06"/>
    <w:rsid w:val="00022D1F"/>
    <w:rsid w:val="00022D87"/>
    <w:rsid w:val="00022D90"/>
    <w:rsid w:val="00022F09"/>
    <w:rsid w:val="000230AF"/>
    <w:rsid w:val="00023164"/>
    <w:rsid w:val="0002323E"/>
    <w:rsid w:val="00023246"/>
    <w:rsid w:val="000233F4"/>
    <w:rsid w:val="00023403"/>
    <w:rsid w:val="0002340C"/>
    <w:rsid w:val="00023422"/>
    <w:rsid w:val="00023591"/>
    <w:rsid w:val="000236CA"/>
    <w:rsid w:val="0002374E"/>
    <w:rsid w:val="000237CA"/>
    <w:rsid w:val="00023889"/>
    <w:rsid w:val="000238FC"/>
    <w:rsid w:val="00023B23"/>
    <w:rsid w:val="00023BA6"/>
    <w:rsid w:val="00023BB0"/>
    <w:rsid w:val="00023C29"/>
    <w:rsid w:val="00023C9D"/>
    <w:rsid w:val="00023D2C"/>
    <w:rsid w:val="00023D59"/>
    <w:rsid w:val="00023E3A"/>
    <w:rsid w:val="00023E59"/>
    <w:rsid w:val="00023F1D"/>
    <w:rsid w:val="00024008"/>
    <w:rsid w:val="00024088"/>
    <w:rsid w:val="0002408D"/>
    <w:rsid w:val="000240FD"/>
    <w:rsid w:val="00024287"/>
    <w:rsid w:val="000243A5"/>
    <w:rsid w:val="00024424"/>
    <w:rsid w:val="00024472"/>
    <w:rsid w:val="000244EF"/>
    <w:rsid w:val="00024566"/>
    <w:rsid w:val="00024791"/>
    <w:rsid w:val="00024794"/>
    <w:rsid w:val="0002487D"/>
    <w:rsid w:val="000248C9"/>
    <w:rsid w:val="0002491F"/>
    <w:rsid w:val="0002496A"/>
    <w:rsid w:val="00024974"/>
    <w:rsid w:val="000249B3"/>
    <w:rsid w:val="00024AFA"/>
    <w:rsid w:val="00024BC1"/>
    <w:rsid w:val="00024C00"/>
    <w:rsid w:val="00024C6F"/>
    <w:rsid w:val="00024D14"/>
    <w:rsid w:val="00024D30"/>
    <w:rsid w:val="00024D64"/>
    <w:rsid w:val="00024E37"/>
    <w:rsid w:val="00024EE3"/>
    <w:rsid w:val="00024FD0"/>
    <w:rsid w:val="00025059"/>
    <w:rsid w:val="0002506A"/>
    <w:rsid w:val="00025184"/>
    <w:rsid w:val="00025336"/>
    <w:rsid w:val="0002533D"/>
    <w:rsid w:val="00025494"/>
    <w:rsid w:val="00025568"/>
    <w:rsid w:val="000255A1"/>
    <w:rsid w:val="0002569C"/>
    <w:rsid w:val="000258DD"/>
    <w:rsid w:val="0002591B"/>
    <w:rsid w:val="000259C5"/>
    <w:rsid w:val="00025B60"/>
    <w:rsid w:val="00025BAA"/>
    <w:rsid w:val="00025C7E"/>
    <w:rsid w:val="00025D56"/>
    <w:rsid w:val="00025F24"/>
    <w:rsid w:val="00025F62"/>
    <w:rsid w:val="000260B6"/>
    <w:rsid w:val="000261F3"/>
    <w:rsid w:val="000261F6"/>
    <w:rsid w:val="000262DA"/>
    <w:rsid w:val="000264EF"/>
    <w:rsid w:val="000266AE"/>
    <w:rsid w:val="00026782"/>
    <w:rsid w:val="000267EB"/>
    <w:rsid w:val="000268D4"/>
    <w:rsid w:val="000268EA"/>
    <w:rsid w:val="00026905"/>
    <w:rsid w:val="00026970"/>
    <w:rsid w:val="00026977"/>
    <w:rsid w:val="00026B7D"/>
    <w:rsid w:val="00026BDF"/>
    <w:rsid w:val="00026C64"/>
    <w:rsid w:val="00026CFC"/>
    <w:rsid w:val="00026D19"/>
    <w:rsid w:val="00026DA5"/>
    <w:rsid w:val="00026EF9"/>
    <w:rsid w:val="00026F34"/>
    <w:rsid w:val="00026FE0"/>
    <w:rsid w:val="00026FED"/>
    <w:rsid w:val="0002701F"/>
    <w:rsid w:val="00027037"/>
    <w:rsid w:val="0002704A"/>
    <w:rsid w:val="0002708B"/>
    <w:rsid w:val="00027152"/>
    <w:rsid w:val="0002728C"/>
    <w:rsid w:val="00027333"/>
    <w:rsid w:val="000273DF"/>
    <w:rsid w:val="0002740C"/>
    <w:rsid w:val="000275F4"/>
    <w:rsid w:val="000275F6"/>
    <w:rsid w:val="000276D5"/>
    <w:rsid w:val="000276E7"/>
    <w:rsid w:val="00027B5C"/>
    <w:rsid w:val="00027D56"/>
    <w:rsid w:val="00027DEA"/>
    <w:rsid w:val="00027E7B"/>
    <w:rsid w:val="00027F9A"/>
    <w:rsid w:val="00027FC6"/>
    <w:rsid w:val="00030019"/>
    <w:rsid w:val="000300FE"/>
    <w:rsid w:val="00030155"/>
    <w:rsid w:val="0003032F"/>
    <w:rsid w:val="00030432"/>
    <w:rsid w:val="00030506"/>
    <w:rsid w:val="0003058B"/>
    <w:rsid w:val="000305B8"/>
    <w:rsid w:val="00030619"/>
    <w:rsid w:val="000307C6"/>
    <w:rsid w:val="000307CD"/>
    <w:rsid w:val="000308B1"/>
    <w:rsid w:val="000308B6"/>
    <w:rsid w:val="000308EA"/>
    <w:rsid w:val="0003092A"/>
    <w:rsid w:val="0003093E"/>
    <w:rsid w:val="000309FD"/>
    <w:rsid w:val="00030A5C"/>
    <w:rsid w:val="00030B9C"/>
    <w:rsid w:val="00030F74"/>
    <w:rsid w:val="00030F82"/>
    <w:rsid w:val="00030F85"/>
    <w:rsid w:val="000312B4"/>
    <w:rsid w:val="00031345"/>
    <w:rsid w:val="0003134F"/>
    <w:rsid w:val="00031378"/>
    <w:rsid w:val="000314F9"/>
    <w:rsid w:val="00031503"/>
    <w:rsid w:val="00031555"/>
    <w:rsid w:val="00031601"/>
    <w:rsid w:val="000316F8"/>
    <w:rsid w:val="0003176A"/>
    <w:rsid w:val="00031799"/>
    <w:rsid w:val="000317B2"/>
    <w:rsid w:val="000317F0"/>
    <w:rsid w:val="0003184F"/>
    <w:rsid w:val="0003186A"/>
    <w:rsid w:val="000319EA"/>
    <w:rsid w:val="00031A15"/>
    <w:rsid w:val="00031AB9"/>
    <w:rsid w:val="00031B61"/>
    <w:rsid w:val="00031B9F"/>
    <w:rsid w:val="00031BE6"/>
    <w:rsid w:val="00031C35"/>
    <w:rsid w:val="00031C9A"/>
    <w:rsid w:val="00031D58"/>
    <w:rsid w:val="00031EDD"/>
    <w:rsid w:val="000321DC"/>
    <w:rsid w:val="000321EC"/>
    <w:rsid w:val="00032373"/>
    <w:rsid w:val="00032391"/>
    <w:rsid w:val="00032524"/>
    <w:rsid w:val="00032551"/>
    <w:rsid w:val="000325E1"/>
    <w:rsid w:val="000325EF"/>
    <w:rsid w:val="0003260D"/>
    <w:rsid w:val="00032624"/>
    <w:rsid w:val="0003295E"/>
    <w:rsid w:val="000329E9"/>
    <w:rsid w:val="00032A0C"/>
    <w:rsid w:val="00032AFA"/>
    <w:rsid w:val="00032C84"/>
    <w:rsid w:val="00032C9C"/>
    <w:rsid w:val="00032D1F"/>
    <w:rsid w:val="00032D20"/>
    <w:rsid w:val="00032F26"/>
    <w:rsid w:val="00032F8C"/>
    <w:rsid w:val="00033102"/>
    <w:rsid w:val="000331EF"/>
    <w:rsid w:val="000332A3"/>
    <w:rsid w:val="000332CA"/>
    <w:rsid w:val="0003334B"/>
    <w:rsid w:val="00033381"/>
    <w:rsid w:val="0003343B"/>
    <w:rsid w:val="0003347A"/>
    <w:rsid w:val="0003370A"/>
    <w:rsid w:val="000337AE"/>
    <w:rsid w:val="00033879"/>
    <w:rsid w:val="00033927"/>
    <w:rsid w:val="00033CA9"/>
    <w:rsid w:val="00033F12"/>
    <w:rsid w:val="00033FE5"/>
    <w:rsid w:val="00034296"/>
    <w:rsid w:val="00034469"/>
    <w:rsid w:val="00034520"/>
    <w:rsid w:val="000345D2"/>
    <w:rsid w:val="00034808"/>
    <w:rsid w:val="00034831"/>
    <w:rsid w:val="00034882"/>
    <w:rsid w:val="0003499F"/>
    <w:rsid w:val="000349B7"/>
    <w:rsid w:val="00034A2E"/>
    <w:rsid w:val="00034B73"/>
    <w:rsid w:val="00034C50"/>
    <w:rsid w:val="00034C9F"/>
    <w:rsid w:val="00034CED"/>
    <w:rsid w:val="00034D30"/>
    <w:rsid w:val="00034D7C"/>
    <w:rsid w:val="00034E34"/>
    <w:rsid w:val="00035097"/>
    <w:rsid w:val="00035125"/>
    <w:rsid w:val="0003514A"/>
    <w:rsid w:val="000351AB"/>
    <w:rsid w:val="000352AF"/>
    <w:rsid w:val="000352CF"/>
    <w:rsid w:val="000353F8"/>
    <w:rsid w:val="0003540B"/>
    <w:rsid w:val="00035574"/>
    <w:rsid w:val="00035601"/>
    <w:rsid w:val="00035647"/>
    <w:rsid w:val="0003578B"/>
    <w:rsid w:val="0003579F"/>
    <w:rsid w:val="00035803"/>
    <w:rsid w:val="000358C9"/>
    <w:rsid w:val="00035934"/>
    <w:rsid w:val="0003595D"/>
    <w:rsid w:val="00035963"/>
    <w:rsid w:val="000359BA"/>
    <w:rsid w:val="00035A4E"/>
    <w:rsid w:val="00035C2E"/>
    <w:rsid w:val="00035D8C"/>
    <w:rsid w:val="00035E08"/>
    <w:rsid w:val="00035FC9"/>
    <w:rsid w:val="00036199"/>
    <w:rsid w:val="0003623F"/>
    <w:rsid w:val="000365A2"/>
    <w:rsid w:val="000365E8"/>
    <w:rsid w:val="000366E2"/>
    <w:rsid w:val="000367D2"/>
    <w:rsid w:val="00036843"/>
    <w:rsid w:val="000368FF"/>
    <w:rsid w:val="0003698E"/>
    <w:rsid w:val="0003699E"/>
    <w:rsid w:val="00036AC5"/>
    <w:rsid w:val="00036AF0"/>
    <w:rsid w:val="00036AFC"/>
    <w:rsid w:val="00036C45"/>
    <w:rsid w:val="00036C62"/>
    <w:rsid w:val="00036E73"/>
    <w:rsid w:val="00036FA7"/>
    <w:rsid w:val="000370B4"/>
    <w:rsid w:val="0003723F"/>
    <w:rsid w:val="00037324"/>
    <w:rsid w:val="0003745D"/>
    <w:rsid w:val="0003750F"/>
    <w:rsid w:val="00037756"/>
    <w:rsid w:val="000377E3"/>
    <w:rsid w:val="00037A21"/>
    <w:rsid w:val="00037B6D"/>
    <w:rsid w:val="00037C2D"/>
    <w:rsid w:val="00037C66"/>
    <w:rsid w:val="00037D2E"/>
    <w:rsid w:val="00037DBF"/>
    <w:rsid w:val="00037F4F"/>
    <w:rsid w:val="00037FBE"/>
    <w:rsid w:val="00040042"/>
    <w:rsid w:val="000402B6"/>
    <w:rsid w:val="00040450"/>
    <w:rsid w:val="00040457"/>
    <w:rsid w:val="000404C2"/>
    <w:rsid w:val="000404F2"/>
    <w:rsid w:val="00040538"/>
    <w:rsid w:val="000407D1"/>
    <w:rsid w:val="000408EB"/>
    <w:rsid w:val="0004092A"/>
    <w:rsid w:val="00040977"/>
    <w:rsid w:val="00040A96"/>
    <w:rsid w:val="00040AAD"/>
    <w:rsid w:val="00040B80"/>
    <w:rsid w:val="00040C15"/>
    <w:rsid w:val="00040CEF"/>
    <w:rsid w:val="00040DEE"/>
    <w:rsid w:val="00040E18"/>
    <w:rsid w:val="00040EC9"/>
    <w:rsid w:val="00040ED9"/>
    <w:rsid w:val="00040FD1"/>
    <w:rsid w:val="000410C3"/>
    <w:rsid w:val="000410E6"/>
    <w:rsid w:val="0004123E"/>
    <w:rsid w:val="000413B8"/>
    <w:rsid w:val="0004143D"/>
    <w:rsid w:val="00041481"/>
    <w:rsid w:val="00041543"/>
    <w:rsid w:val="000416DE"/>
    <w:rsid w:val="00041790"/>
    <w:rsid w:val="000417DF"/>
    <w:rsid w:val="0004182E"/>
    <w:rsid w:val="000418C8"/>
    <w:rsid w:val="00041973"/>
    <w:rsid w:val="0004198A"/>
    <w:rsid w:val="0004198D"/>
    <w:rsid w:val="0004198E"/>
    <w:rsid w:val="000419B0"/>
    <w:rsid w:val="00041A91"/>
    <w:rsid w:val="00041AE1"/>
    <w:rsid w:val="00041B47"/>
    <w:rsid w:val="00041C00"/>
    <w:rsid w:val="00041C4E"/>
    <w:rsid w:val="00041CCF"/>
    <w:rsid w:val="00041CD3"/>
    <w:rsid w:val="00041CD9"/>
    <w:rsid w:val="00041D14"/>
    <w:rsid w:val="00041D3F"/>
    <w:rsid w:val="00041D52"/>
    <w:rsid w:val="00041EC3"/>
    <w:rsid w:val="00041ED1"/>
    <w:rsid w:val="00041F6B"/>
    <w:rsid w:val="00041F79"/>
    <w:rsid w:val="000420A8"/>
    <w:rsid w:val="000420BD"/>
    <w:rsid w:val="00042119"/>
    <w:rsid w:val="0004216A"/>
    <w:rsid w:val="0004232B"/>
    <w:rsid w:val="00042357"/>
    <w:rsid w:val="0004264B"/>
    <w:rsid w:val="00042658"/>
    <w:rsid w:val="00042667"/>
    <w:rsid w:val="00042859"/>
    <w:rsid w:val="000428F5"/>
    <w:rsid w:val="000429EC"/>
    <w:rsid w:val="00042A11"/>
    <w:rsid w:val="00042A80"/>
    <w:rsid w:val="00042BFC"/>
    <w:rsid w:val="00042C24"/>
    <w:rsid w:val="00042C28"/>
    <w:rsid w:val="00042C42"/>
    <w:rsid w:val="00042DAA"/>
    <w:rsid w:val="00043049"/>
    <w:rsid w:val="00043067"/>
    <w:rsid w:val="000430CF"/>
    <w:rsid w:val="000430F9"/>
    <w:rsid w:val="000431CB"/>
    <w:rsid w:val="000431FB"/>
    <w:rsid w:val="000432DA"/>
    <w:rsid w:val="00043302"/>
    <w:rsid w:val="00043407"/>
    <w:rsid w:val="000435B4"/>
    <w:rsid w:val="0004369E"/>
    <w:rsid w:val="00043703"/>
    <w:rsid w:val="000438F3"/>
    <w:rsid w:val="00043A3F"/>
    <w:rsid w:val="00043C5E"/>
    <w:rsid w:val="00043CF7"/>
    <w:rsid w:val="0004405E"/>
    <w:rsid w:val="000440D4"/>
    <w:rsid w:val="00044225"/>
    <w:rsid w:val="0004422F"/>
    <w:rsid w:val="000442E5"/>
    <w:rsid w:val="00044574"/>
    <w:rsid w:val="00044576"/>
    <w:rsid w:val="00044845"/>
    <w:rsid w:val="00044872"/>
    <w:rsid w:val="0004496E"/>
    <w:rsid w:val="00044994"/>
    <w:rsid w:val="000449B0"/>
    <w:rsid w:val="00044AAF"/>
    <w:rsid w:val="00044ABB"/>
    <w:rsid w:val="00044C22"/>
    <w:rsid w:val="00044DBF"/>
    <w:rsid w:val="00044F4F"/>
    <w:rsid w:val="00044FBB"/>
    <w:rsid w:val="00044FC4"/>
    <w:rsid w:val="00044FCB"/>
    <w:rsid w:val="000450C5"/>
    <w:rsid w:val="000451BD"/>
    <w:rsid w:val="000451E5"/>
    <w:rsid w:val="000451FF"/>
    <w:rsid w:val="0004521E"/>
    <w:rsid w:val="000452D6"/>
    <w:rsid w:val="000453F6"/>
    <w:rsid w:val="000453FD"/>
    <w:rsid w:val="000455AB"/>
    <w:rsid w:val="0004562A"/>
    <w:rsid w:val="0004566A"/>
    <w:rsid w:val="00045720"/>
    <w:rsid w:val="00045740"/>
    <w:rsid w:val="00045965"/>
    <w:rsid w:val="00045A54"/>
    <w:rsid w:val="00045BB7"/>
    <w:rsid w:val="00045C35"/>
    <w:rsid w:val="00045D44"/>
    <w:rsid w:val="00045D64"/>
    <w:rsid w:val="0004608E"/>
    <w:rsid w:val="000460FE"/>
    <w:rsid w:val="00046190"/>
    <w:rsid w:val="00046193"/>
    <w:rsid w:val="0004625A"/>
    <w:rsid w:val="00046263"/>
    <w:rsid w:val="000463E3"/>
    <w:rsid w:val="000464FE"/>
    <w:rsid w:val="0004666A"/>
    <w:rsid w:val="0004687E"/>
    <w:rsid w:val="0004688F"/>
    <w:rsid w:val="00046AB2"/>
    <w:rsid w:val="00046B5E"/>
    <w:rsid w:val="00046B6E"/>
    <w:rsid w:val="00046C70"/>
    <w:rsid w:val="00046C8F"/>
    <w:rsid w:val="00046CD6"/>
    <w:rsid w:val="00046CE4"/>
    <w:rsid w:val="00046DC6"/>
    <w:rsid w:val="00046E6F"/>
    <w:rsid w:val="00046ECD"/>
    <w:rsid w:val="00046F9A"/>
    <w:rsid w:val="00047033"/>
    <w:rsid w:val="00047112"/>
    <w:rsid w:val="00047161"/>
    <w:rsid w:val="000472B8"/>
    <w:rsid w:val="000472DD"/>
    <w:rsid w:val="000472F3"/>
    <w:rsid w:val="00047383"/>
    <w:rsid w:val="00047441"/>
    <w:rsid w:val="00047449"/>
    <w:rsid w:val="0004769C"/>
    <w:rsid w:val="000477BB"/>
    <w:rsid w:val="00047848"/>
    <w:rsid w:val="000478C5"/>
    <w:rsid w:val="00047A1D"/>
    <w:rsid w:val="00047A82"/>
    <w:rsid w:val="00047B11"/>
    <w:rsid w:val="00047BC1"/>
    <w:rsid w:val="00047BFA"/>
    <w:rsid w:val="00047DE6"/>
    <w:rsid w:val="00047E39"/>
    <w:rsid w:val="00050031"/>
    <w:rsid w:val="000500AD"/>
    <w:rsid w:val="0005028B"/>
    <w:rsid w:val="00050335"/>
    <w:rsid w:val="00050489"/>
    <w:rsid w:val="0005055B"/>
    <w:rsid w:val="000505E0"/>
    <w:rsid w:val="00050638"/>
    <w:rsid w:val="00050765"/>
    <w:rsid w:val="00050A47"/>
    <w:rsid w:val="00050CA0"/>
    <w:rsid w:val="00050CE3"/>
    <w:rsid w:val="00050EC4"/>
    <w:rsid w:val="00050F69"/>
    <w:rsid w:val="00050F7F"/>
    <w:rsid w:val="0005106C"/>
    <w:rsid w:val="00051135"/>
    <w:rsid w:val="00051196"/>
    <w:rsid w:val="000512A4"/>
    <w:rsid w:val="00051441"/>
    <w:rsid w:val="000514AF"/>
    <w:rsid w:val="000515E0"/>
    <w:rsid w:val="000515F7"/>
    <w:rsid w:val="0005166C"/>
    <w:rsid w:val="000518A0"/>
    <w:rsid w:val="00051925"/>
    <w:rsid w:val="0005192D"/>
    <w:rsid w:val="0005193E"/>
    <w:rsid w:val="000519E4"/>
    <w:rsid w:val="00051B10"/>
    <w:rsid w:val="00051B67"/>
    <w:rsid w:val="00051C85"/>
    <w:rsid w:val="00051D5F"/>
    <w:rsid w:val="00051FB0"/>
    <w:rsid w:val="0005201C"/>
    <w:rsid w:val="000521BD"/>
    <w:rsid w:val="0005241E"/>
    <w:rsid w:val="0005241F"/>
    <w:rsid w:val="000524AB"/>
    <w:rsid w:val="00052561"/>
    <w:rsid w:val="000525B8"/>
    <w:rsid w:val="000525FD"/>
    <w:rsid w:val="000527E2"/>
    <w:rsid w:val="000528D6"/>
    <w:rsid w:val="0005291A"/>
    <w:rsid w:val="00052AE3"/>
    <w:rsid w:val="00052C37"/>
    <w:rsid w:val="00052CD1"/>
    <w:rsid w:val="00052F39"/>
    <w:rsid w:val="0005309A"/>
    <w:rsid w:val="000531A8"/>
    <w:rsid w:val="000531F5"/>
    <w:rsid w:val="000532B1"/>
    <w:rsid w:val="000532B4"/>
    <w:rsid w:val="000532C1"/>
    <w:rsid w:val="00053570"/>
    <w:rsid w:val="000535D6"/>
    <w:rsid w:val="00053849"/>
    <w:rsid w:val="00053866"/>
    <w:rsid w:val="00053A47"/>
    <w:rsid w:val="00053A90"/>
    <w:rsid w:val="00053A9F"/>
    <w:rsid w:val="00053AD4"/>
    <w:rsid w:val="00053B14"/>
    <w:rsid w:val="00053C1B"/>
    <w:rsid w:val="00053C1F"/>
    <w:rsid w:val="00053CC7"/>
    <w:rsid w:val="00053CE5"/>
    <w:rsid w:val="00053DC9"/>
    <w:rsid w:val="00053EB8"/>
    <w:rsid w:val="00053FE1"/>
    <w:rsid w:val="0005400A"/>
    <w:rsid w:val="000542CC"/>
    <w:rsid w:val="000543B1"/>
    <w:rsid w:val="0005456E"/>
    <w:rsid w:val="000545C0"/>
    <w:rsid w:val="000545E8"/>
    <w:rsid w:val="00054649"/>
    <w:rsid w:val="00054694"/>
    <w:rsid w:val="000546EA"/>
    <w:rsid w:val="00054877"/>
    <w:rsid w:val="000548D4"/>
    <w:rsid w:val="00054A5F"/>
    <w:rsid w:val="00054A63"/>
    <w:rsid w:val="00054ACE"/>
    <w:rsid w:val="00054AE4"/>
    <w:rsid w:val="00054B6B"/>
    <w:rsid w:val="00054C59"/>
    <w:rsid w:val="00054C73"/>
    <w:rsid w:val="00054CC0"/>
    <w:rsid w:val="00054DAB"/>
    <w:rsid w:val="00054E99"/>
    <w:rsid w:val="00054EC9"/>
    <w:rsid w:val="00054F34"/>
    <w:rsid w:val="00054F75"/>
    <w:rsid w:val="0005504C"/>
    <w:rsid w:val="000550B0"/>
    <w:rsid w:val="00055345"/>
    <w:rsid w:val="00055366"/>
    <w:rsid w:val="00055429"/>
    <w:rsid w:val="0005543A"/>
    <w:rsid w:val="000554E2"/>
    <w:rsid w:val="00055873"/>
    <w:rsid w:val="00055975"/>
    <w:rsid w:val="00055981"/>
    <w:rsid w:val="0005598A"/>
    <w:rsid w:val="000559F8"/>
    <w:rsid w:val="00055B00"/>
    <w:rsid w:val="00055B6A"/>
    <w:rsid w:val="00055B8E"/>
    <w:rsid w:val="00055C1F"/>
    <w:rsid w:val="00055CB7"/>
    <w:rsid w:val="00055DFC"/>
    <w:rsid w:val="00055E37"/>
    <w:rsid w:val="0005602E"/>
    <w:rsid w:val="0005604D"/>
    <w:rsid w:val="00056057"/>
    <w:rsid w:val="0005618C"/>
    <w:rsid w:val="0005639C"/>
    <w:rsid w:val="000563F3"/>
    <w:rsid w:val="0005640C"/>
    <w:rsid w:val="00056423"/>
    <w:rsid w:val="000565F3"/>
    <w:rsid w:val="00056673"/>
    <w:rsid w:val="000569D7"/>
    <w:rsid w:val="00056A03"/>
    <w:rsid w:val="00056A0B"/>
    <w:rsid w:val="00056A15"/>
    <w:rsid w:val="00056A6A"/>
    <w:rsid w:val="00056BC2"/>
    <w:rsid w:val="00056BFD"/>
    <w:rsid w:val="00056CE7"/>
    <w:rsid w:val="00056EC1"/>
    <w:rsid w:val="00056F35"/>
    <w:rsid w:val="00056F41"/>
    <w:rsid w:val="0005709B"/>
    <w:rsid w:val="000572A2"/>
    <w:rsid w:val="000572A7"/>
    <w:rsid w:val="00057307"/>
    <w:rsid w:val="00057388"/>
    <w:rsid w:val="00057413"/>
    <w:rsid w:val="00057474"/>
    <w:rsid w:val="00057642"/>
    <w:rsid w:val="000576D2"/>
    <w:rsid w:val="000576DF"/>
    <w:rsid w:val="00057816"/>
    <w:rsid w:val="00057854"/>
    <w:rsid w:val="000579A9"/>
    <w:rsid w:val="00057A57"/>
    <w:rsid w:val="00057AA3"/>
    <w:rsid w:val="00057CCC"/>
    <w:rsid w:val="00057D7C"/>
    <w:rsid w:val="00057DCA"/>
    <w:rsid w:val="00057DCC"/>
    <w:rsid w:val="00057DF9"/>
    <w:rsid w:val="00057E3B"/>
    <w:rsid w:val="00057E83"/>
    <w:rsid w:val="00057F61"/>
    <w:rsid w:val="00057F68"/>
    <w:rsid w:val="00057F6C"/>
    <w:rsid w:val="00057FA7"/>
    <w:rsid w:val="00060038"/>
    <w:rsid w:val="0006004A"/>
    <w:rsid w:val="00060161"/>
    <w:rsid w:val="000602B9"/>
    <w:rsid w:val="000602F9"/>
    <w:rsid w:val="0006031E"/>
    <w:rsid w:val="0006042A"/>
    <w:rsid w:val="0006055F"/>
    <w:rsid w:val="00060586"/>
    <w:rsid w:val="000607D0"/>
    <w:rsid w:val="0006089A"/>
    <w:rsid w:val="0006090A"/>
    <w:rsid w:val="00060932"/>
    <w:rsid w:val="00060959"/>
    <w:rsid w:val="00060A3F"/>
    <w:rsid w:val="00060AE1"/>
    <w:rsid w:val="00060B9E"/>
    <w:rsid w:val="00060BA2"/>
    <w:rsid w:val="00060DF5"/>
    <w:rsid w:val="00060E7B"/>
    <w:rsid w:val="00060F16"/>
    <w:rsid w:val="00060F2D"/>
    <w:rsid w:val="00060FDB"/>
    <w:rsid w:val="0006115A"/>
    <w:rsid w:val="0006121F"/>
    <w:rsid w:val="0006129E"/>
    <w:rsid w:val="000612C5"/>
    <w:rsid w:val="00061359"/>
    <w:rsid w:val="000613C1"/>
    <w:rsid w:val="00061496"/>
    <w:rsid w:val="000615EB"/>
    <w:rsid w:val="000616E1"/>
    <w:rsid w:val="000616EE"/>
    <w:rsid w:val="00061704"/>
    <w:rsid w:val="000617E2"/>
    <w:rsid w:val="0006185A"/>
    <w:rsid w:val="00061867"/>
    <w:rsid w:val="0006191E"/>
    <w:rsid w:val="00061A59"/>
    <w:rsid w:val="00061AFD"/>
    <w:rsid w:val="00061BDC"/>
    <w:rsid w:val="00061CB7"/>
    <w:rsid w:val="00061D2A"/>
    <w:rsid w:val="00061D31"/>
    <w:rsid w:val="00061DC4"/>
    <w:rsid w:val="00061FCB"/>
    <w:rsid w:val="00061FE1"/>
    <w:rsid w:val="000620AE"/>
    <w:rsid w:val="00062135"/>
    <w:rsid w:val="000621A9"/>
    <w:rsid w:val="000621B3"/>
    <w:rsid w:val="000621C2"/>
    <w:rsid w:val="00062254"/>
    <w:rsid w:val="00062256"/>
    <w:rsid w:val="0006246B"/>
    <w:rsid w:val="0006247F"/>
    <w:rsid w:val="00062555"/>
    <w:rsid w:val="0006263A"/>
    <w:rsid w:val="00062865"/>
    <w:rsid w:val="000629F8"/>
    <w:rsid w:val="00062D57"/>
    <w:rsid w:val="00062D9A"/>
    <w:rsid w:val="00062E8B"/>
    <w:rsid w:val="000630D9"/>
    <w:rsid w:val="000631CE"/>
    <w:rsid w:val="0006321A"/>
    <w:rsid w:val="000633AF"/>
    <w:rsid w:val="000633FA"/>
    <w:rsid w:val="000633FF"/>
    <w:rsid w:val="00063403"/>
    <w:rsid w:val="00063485"/>
    <w:rsid w:val="000634A9"/>
    <w:rsid w:val="000634BA"/>
    <w:rsid w:val="000634E5"/>
    <w:rsid w:val="0006352B"/>
    <w:rsid w:val="00063683"/>
    <w:rsid w:val="000636F0"/>
    <w:rsid w:val="00063837"/>
    <w:rsid w:val="000639AD"/>
    <w:rsid w:val="000639E0"/>
    <w:rsid w:val="00063A96"/>
    <w:rsid w:val="00063AC7"/>
    <w:rsid w:val="00063D23"/>
    <w:rsid w:val="00063D8E"/>
    <w:rsid w:val="00063DC0"/>
    <w:rsid w:val="00063E4A"/>
    <w:rsid w:val="00063EBC"/>
    <w:rsid w:val="00063F0F"/>
    <w:rsid w:val="00063F57"/>
    <w:rsid w:val="00063F5B"/>
    <w:rsid w:val="00063FAB"/>
    <w:rsid w:val="000640B0"/>
    <w:rsid w:val="000641C6"/>
    <w:rsid w:val="000641F5"/>
    <w:rsid w:val="00064331"/>
    <w:rsid w:val="000643BD"/>
    <w:rsid w:val="0006444E"/>
    <w:rsid w:val="000644E4"/>
    <w:rsid w:val="000645A0"/>
    <w:rsid w:val="000647F3"/>
    <w:rsid w:val="0006480B"/>
    <w:rsid w:val="00064A2B"/>
    <w:rsid w:val="00064B46"/>
    <w:rsid w:val="00064C96"/>
    <w:rsid w:val="00064CBA"/>
    <w:rsid w:val="00064F3C"/>
    <w:rsid w:val="00065016"/>
    <w:rsid w:val="00065031"/>
    <w:rsid w:val="00065053"/>
    <w:rsid w:val="00065090"/>
    <w:rsid w:val="00065201"/>
    <w:rsid w:val="0006526E"/>
    <w:rsid w:val="0006544A"/>
    <w:rsid w:val="00065475"/>
    <w:rsid w:val="0006549C"/>
    <w:rsid w:val="000654D2"/>
    <w:rsid w:val="00065638"/>
    <w:rsid w:val="0006571D"/>
    <w:rsid w:val="00065720"/>
    <w:rsid w:val="0006573E"/>
    <w:rsid w:val="000659DD"/>
    <w:rsid w:val="00065A02"/>
    <w:rsid w:val="00065ADC"/>
    <w:rsid w:val="00065B57"/>
    <w:rsid w:val="00065C2A"/>
    <w:rsid w:val="00065C9D"/>
    <w:rsid w:val="00065D64"/>
    <w:rsid w:val="00065DB6"/>
    <w:rsid w:val="00065ED5"/>
    <w:rsid w:val="00065F41"/>
    <w:rsid w:val="000660B3"/>
    <w:rsid w:val="00066173"/>
    <w:rsid w:val="000662AA"/>
    <w:rsid w:val="000662FB"/>
    <w:rsid w:val="00066458"/>
    <w:rsid w:val="000665D2"/>
    <w:rsid w:val="00066707"/>
    <w:rsid w:val="0006674D"/>
    <w:rsid w:val="000667D1"/>
    <w:rsid w:val="000668E7"/>
    <w:rsid w:val="00066957"/>
    <w:rsid w:val="00066A10"/>
    <w:rsid w:val="00066A80"/>
    <w:rsid w:val="00066B22"/>
    <w:rsid w:val="00066B48"/>
    <w:rsid w:val="00066D5C"/>
    <w:rsid w:val="00066E7E"/>
    <w:rsid w:val="00066F98"/>
    <w:rsid w:val="00066FB6"/>
    <w:rsid w:val="0006702B"/>
    <w:rsid w:val="0006703F"/>
    <w:rsid w:val="00067069"/>
    <w:rsid w:val="00067087"/>
    <w:rsid w:val="0006709B"/>
    <w:rsid w:val="00067304"/>
    <w:rsid w:val="0006739D"/>
    <w:rsid w:val="00067440"/>
    <w:rsid w:val="00067463"/>
    <w:rsid w:val="00067496"/>
    <w:rsid w:val="00067510"/>
    <w:rsid w:val="00067659"/>
    <w:rsid w:val="000676ED"/>
    <w:rsid w:val="0006777C"/>
    <w:rsid w:val="00067854"/>
    <w:rsid w:val="00067864"/>
    <w:rsid w:val="00067D1C"/>
    <w:rsid w:val="00067D68"/>
    <w:rsid w:val="00067E4B"/>
    <w:rsid w:val="00067FE2"/>
    <w:rsid w:val="000700AB"/>
    <w:rsid w:val="00070101"/>
    <w:rsid w:val="00070192"/>
    <w:rsid w:val="0007032A"/>
    <w:rsid w:val="000703E7"/>
    <w:rsid w:val="000703F9"/>
    <w:rsid w:val="00070519"/>
    <w:rsid w:val="00070615"/>
    <w:rsid w:val="0007069D"/>
    <w:rsid w:val="0007072D"/>
    <w:rsid w:val="00070A6B"/>
    <w:rsid w:val="00070BEA"/>
    <w:rsid w:val="00070C40"/>
    <w:rsid w:val="00070E14"/>
    <w:rsid w:val="00070F9B"/>
    <w:rsid w:val="00070FB6"/>
    <w:rsid w:val="0007114E"/>
    <w:rsid w:val="0007116A"/>
    <w:rsid w:val="0007118F"/>
    <w:rsid w:val="000711C1"/>
    <w:rsid w:val="0007131B"/>
    <w:rsid w:val="000713B6"/>
    <w:rsid w:val="0007162A"/>
    <w:rsid w:val="000716FB"/>
    <w:rsid w:val="00071740"/>
    <w:rsid w:val="000717FD"/>
    <w:rsid w:val="00071915"/>
    <w:rsid w:val="00071964"/>
    <w:rsid w:val="00071B97"/>
    <w:rsid w:val="00071BE6"/>
    <w:rsid w:val="00071E2F"/>
    <w:rsid w:val="00071FD0"/>
    <w:rsid w:val="00071FF9"/>
    <w:rsid w:val="00072128"/>
    <w:rsid w:val="000721EC"/>
    <w:rsid w:val="000722A1"/>
    <w:rsid w:val="000722DD"/>
    <w:rsid w:val="0007230D"/>
    <w:rsid w:val="000725D1"/>
    <w:rsid w:val="00072697"/>
    <w:rsid w:val="000726BC"/>
    <w:rsid w:val="00072726"/>
    <w:rsid w:val="0007274E"/>
    <w:rsid w:val="000728D6"/>
    <w:rsid w:val="00072923"/>
    <w:rsid w:val="00072A59"/>
    <w:rsid w:val="00072A7C"/>
    <w:rsid w:val="00072C20"/>
    <w:rsid w:val="00072C3A"/>
    <w:rsid w:val="00072E75"/>
    <w:rsid w:val="00072EFA"/>
    <w:rsid w:val="00072FF7"/>
    <w:rsid w:val="00073260"/>
    <w:rsid w:val="000732F3"/>
    <w:rsid w:val="0007337F"/>
    <w:rsid w:val="00073387"/>
    <w:rsid w:val="0007339A"/>
    <w:rsid w:val="000733C2"/>
    <w:rsid w:val="00073442"/>
    <w:rsid w:val="000734E4"/>
    <w:rsid w:val="000735A6"/>
    <w:rsid w:val="00073606"/>
    <w:rsid w:val="0007364D"/>
    <w:rsid w:val="00073654"/>
    <w:rsid w:val="0007368E"/>
    <w:rsid w:val="00073698"/>
    <w:rsid w:val="000736C7"/>
    <w:rsid w:val="00073785"/>
    <w:rsid w:val="000738A6"/>
    <w:rsid w:val="000738E1"/>
    <w:rsid w:val="0007396A"/>
    <w:rsid w:val="00073974"/>
    <w:rsid w:val="00073A0A"/>
    <w:rsid w:val="00073A64"/>
    <w:rsid w:val="00073A9B"/>
    <w:rsid w:val="00073B85"/>
    <w:rsid w:val="00073C58"/>
    <w:rsid w:val="00073CB1"/>
    <w:rsid w:val="00073DB8"/>
    <w:rsid w:val="00073DE2"/>
    <w:rsid w:val="00073DEA"/>
    <w:rsid w:val="00073E1A"/>
    <w:rsid w:val="000740D3"/>
    <w:rsid w:val="00074195"/>
    <w:rsid w:val="000741B3"/>
    <w:rsid w:val="000742DB"/>
    <w:rsid w:val="00074375"/>
    <w:rsid w:val="000743A0"/>
    <w:rsid w:val="00074556"/>
    <w:rsid w:val="00074A65"/>
    <w:rsid w:val="00074A9E"/>
    <w:rsid w:val="00074BF5"/>
    <w:rsid w:val="00074CFB"/>
    <w:rsid w:val="00074EE9"/>
    <w:rsid w:val="000752CD"/>
    <w:rsid w:val="000752EC"/>
    <w:rsid w:val="00075381"/>
    <w:rsid w:val="0007543B"/>
    <w:rsid w:val="00075680"/>
    <w:rsid w:val="00075713"/>
    <w:rsid w:val="00075895"/>
    <w:rsid w:val="00075920"/>
    <w:rsid w:val="00075966"/>
    <w:rsid w:val="00075999"/>
    <w:rsid w:val="00075AB6"/>
    <w:rsid w:val="00075AC2"/>
    <w:rsid w:val="00075B29"/>
    <w:rsid w:val="00075D10"/>
    <w:rsid w:val="00075D34"/>
    <w:rsid w:val="00075DAB"/>
    <w:rsid w:val="00075F9A"/>
    <w:rsid w:val="00076084"/>
    <w:rsid w:val="00076160"/>
    <w:rsid w:val="00076291"/>
    <w:rsid w:val="00076408"/>
    <w:rsid w:val="00076445"/>
    <w:rsid w:val="000764B5"/>
    <w:rsid w:val="000765E3"/>
    <w:rsid w:val="00076612"/>
    <w:rsid w:val="0007661E"/>
    <w:rsid w:val="0007667A"/>
    <w:rsid w:val="00076809"/>
    <w:rsid w:val="00076826"/>
    <w:rsid w:val="00076873"/>
    <w:rsid w:val="00076880"/>
    <w:rsid w:val="0007692B"/>
    <w:rsid w:val="000769E7"/>
    <w:rsid w:val="00076A39"/>
    <w:rsid w:val="00076B98"/>
    <w:rsid w:val="00076BC1"/>
    <w:rsid w:val="00076C83"/>
    <w:rsid w:val="00076D3D"/>
    <w:rsid w:val="00076D63"/>
    <w:rsid w:val="00076D8D"/>
    <w:rsid w:val="00076FD1"/>
    <w:rsid w:val="00076FED"/>
    <w:rsid w:val="0007706F"/>
    <w:rsid w:val="00077073"/>
    <w:rsid w:val="0007722D"/>
    <w:rsid w:val="0007725B"/>
    <w:rsid w:val="000773E9"/>
    <w:rsid w:val="000774F3"/>
    <w:rsid w:val="0007763A"/>
    <w:rsid w:val="00077750"/>
    <w:rsid w:val="000777CF"/>
    <w:rsid w:val="0007796F"/>
    <w:rsid w:val="00077BBF"/>
    <w:rsid w:val="00077C3C"/>
    <w:rsid w:val="00077DF5"/>
    <w:rsid w:val="00077E4F"/>
    <w:rsid w:val="00077F2F"/>
    <w:rsid w:val="000800CC"/>
    <w:rsid w:val="000800DC"/>
    <w:rsid w:val="000800F3"/>
    <w:rsid w:val="000801D0"/>
    <w:rsid w:val="000801F7"/>
    <w:rsid w:val="0008022A"/>
    <w:rsid w:val="000803B1"/>
    <w:rsid w:val="00080418"/>
    <w:rsid w:val="0008043F"/>
    <w:rsid w:val="0008054D"/>
    <w:rsid w:val="000805A2"/>
    <w:rsid w:val="000805B2"/>
    <w:rsid w:val="000805FD"/>
    <w:rsid w:val="00080696"/>
    <w:rsid w:val="00080810"/>
    <w:rsid w:val="000808A3"/>
    <w:rsid w:val="00080A33"/>
    <w:rsid w:val="00080BE6"/>
    <w:rsid w:val="00080CDE"/>
    <w:rsid w:val="00080D15"/>
    <w:rsid w:val="00080D74"/>
    <w:rsid w:val="00080DD1"/>
    <w:rsid w:val="00080F1C"/>
    <w:rsid w:val="00080F92"/>
    <w:rsid w:val="00080FED"/>
    <w:rsid w:val="00080FF5"/>
    <w:rsid w:val="0008109D"/>
    <w:rsid w:val="00081265"/>
    <w:rsid w:val="00081383"/>
    <w:rsid w:val="0008140D"/>
    <w:rsid w:val="00081501"/>
    <w:rsid w:val="000815DB"/>
    <w:rsid w:val="000819C6"/>
    <w:rsid w:val="00081A7E"/>
    <w:rsid w:val="00081B61"/>
    <w:rsid w:val="00081C5F"/>
    <w:rsid w:val="00081E39"/>
    <w:rsid w:val="00081F1D"/>
    <w:rsid w:val="00082390"/>
    <w:rsid w:val="000823AE"/>
    <w:rsid w:val="000824B8"/>
    <w:rsid w:val="00082543"/>
    <w:rsid w:val="0008264C"/>
    <w:rsid w:val="000826C4"/>
    <w:rsid w:val="000826D7"/>
    <w:rsid w:val="000826FF"/>
    <w:rsid w:val="00082768"/>
    <w:rsid w:val="000827C5"/>
    <w:rsid w:val="00082852"/>
    <w:rsid w:val="00082A49"/>
    <w:rsid w:val="00082B12"/>
    <w:rsid w:val="00082B9A"/>
    <w:rsid w:val="00082BB5"/>
    <w:rsid w:val="00082C90"/>
    <w:rsid w:val="00082D97"/>
    <w:rsid w:val="00082DA2"/>
    <w:rsid w:val="00082ED5"/>
    <w:rsid w:val="00083124"/>
    <w:rsid w:val="00083207"/>
    <w:rsid w:val="000832AA"/>
    <w:rsid w:val="000832D0"/>
    <w:rsid w:val="00083305"/>
    <w:rsid w:val="00083322"/>
    <w:rsid w:val="00083466"/>
    <w:rsid w:val="00083490"/>
    <w:rsid w:val="000834D0"/>
    <w:rsid w:val="0008353B"/>
    <w:rsid w:val="0008367C"/>
    <w:rsid w:val="000836C6"/>
    <w:rsid w:val="000838E5"/>
    <w:rsid w:val="000838F5"/>
    <w:rsid w:val="0008399B"/>
    <w:rsid w:val="00083ABE"/>
    <w:rsid w:val="00083BC2"/>
    <w:rsid w:val="00083CAB"/>
    <w:rsid w:val="00083E37"/>
    <w:rsid w:val="00083ED4"/>
    <w:rsid w:val="00083EF9"/>
    <w:rsid w:val="00083FDE"/>
    <w:rsid w:val="0008419D"/>
    <w:rsid w:val="00084206"/>
    <w:rsid w:val="00084255"/>
    <w:rsid w:val="0008433A"/>
    <w:rsid w:val="00084345"/>
    <w:rsid w:val="00084388"/>
    <w:rsid w:val="000843D1"/>
    <w:rsid w:val="00084552"/>
    <w:rsid w:val="0008455B"/>
    <w:rsid w:val="00084604"/>
    <w:rsid w:val="0008461F"/>
    <w:rsid w:val="0008473D"/>
    <w:rsid w:val="00084841"/>
    <w:rsid w:val="0008491D"/>
    <w:rsid w:val="00084A7B"/>
    <w:rsid w:val="00084B80"/>
    <w:rsid w:val="00084C3F"/>
    <w:rsid w:val="00084D77"/>
    <w:rsid w:val="00084DDC"/>
    <w:rsid w:val="00084EC3"/>
    <w:rsid w:val="00084EE6"/>
    <w:rsid w:val="00084FE8"/>
    <w:rsid w:val="00084FEF"/>
    <w:rsid w:val="0008516B"/>
    <w:rsid w:val="00085239"/>
    <w:rsid w:val="00085348"/>
    <w:rsid w:val="000853D0"/>
    <w:rsid w:val="00085535"/>
    <w:rsid w:val="00085558"/>
    <w:rsid w:val="000855E4"/>
    <w:rsid w:val="000855E8"/>
    <w:rsid w:val="00085637"/>
    <w:rsid w:val="000856A3"/>
    <w:rsid w:val="000858F5"/>
    <w:rsid w:val="00085A01"/>
    <w:rsid w:val="00085B7A"/>
    <w:rsid w:val="00085BDA"/>
    <w:rsid w:val="00085C6C"/>
    <w:rsid w:val="00085CB8"/>
    <w:rsid w:val="00085E73"/>
    <w:rsid w:val="00085EEC"/>
    <w:rsid w:val="00085F08"/>
    <w:rsid w:val="00086097"/>
    <w:rsid w:val="00086265"/>
    <w:rsid w:val="000862BA"/>
    <w:rsid w:val="000862BF"/>
    <w:rsid w:val="000862F6"/>
    <w:rsid w:val="0008633B"/>
    <w:rsid w:val="0008635A"/>
    <w:rsid w:val="0008652A"/>
    <w:rsid w:val="00086573"/>
    <w:rsid w:val="000865C9"/>
    <w:rsid w:val="00086780"/>
    <w:rsid w:val="0008684F"/>
    <w:rsid w:val="00086864"/>
    <w:rsid w:val="000868B5"/>
    <w:rsid w:val="000868F4"/>
    <w:rsid w:val="00086936"/>
    <w:rsid w:val="00086AA3"/>
    <w:rsid w:val="00086B50"/>
    <w:rsid w:val="00086B78"/>
    <w:rsid w:val="00086C4D"/>
    <w:rsid w:val="00086C6B"/>
    <w:rsid w:val="00087107"/>
    <w:rsid w:val="000871EA"/>
    <w:rsid w:val="0008722B"/>
    <w:rsid w:val="000874F0"/>
    <w:rsid w:val="0008755A"/>
    <w:rsid w:val="0008760B"/>
    <w:rsid w:val="00087624"/>
    <w:rsid w:val="00087636"/>
    <w:rsid w:val="00087724"/>
    <w:rsid w:val="0008782D"/>
    <w:rsid w:val="000879A8"/>
    <w:rsid w:val="00087E29"/>
    <w:rsid w:val="00087F19"/>
    <w:rsid w:val="00087F5D"/>
    <w:rsid w:val="00090010"/>
    <w:rsid w:val="00090077"/>
    <w:rsid w:val="000900E0"/>
    <w:rsid w:val="00090200"/>
    <w:rsid w:val="000902A3"/>
    <w:rsid w:val="00090339"/>
    <w:rsid w:val="0009037D"/>
    <w:rsid w:val="00090394"/>
    <w:rsid w:val="00090466"/>
    <w:rsid w:val="000904F3"/>
    <w:rsid w:val="00090573"/>
    <w:rsid w:val="000905CF"/>
    <w:rsid w:val="0009062A"/>
    <w:rsid w:val="00090674"/>
    <w:rsid w:val="00090779"/>
    <w:rsid w:val="00090805"/>
    <w:rsid w:val="0009084A"/>
    <w:rsid w:val="000908E5"/>
    <w:rsid w:val="00090B8E"/>
    <w:rsid w:val="00090C13"/>
    <w:rsid w:val="00090CBA"/>
    <w:rsid w:val="00090E94"/>
    <w:rsid w:val="00090FFD"/>
    <w:rsid w:val="000910C8"/>
    <w:rsid w:val="00091318"/>
    <w:rsid w:val="00091458"/>
    <w:rsid w:val="000915B8"/>
    <w:rsid w:val="000915D9"/>
    <w:rsid w:val="0009168D"/>
    <w:rsid w:val="000916C9"/>
    <w:rsid w:val="000916F5"/>
    <w:rsid w:val="000917AB"/>
    <w:rsid w:val="00091800"/>
    <w:rsid w:val="00091A24"/>
    <w:rsid w:val="00091A44"/>
    <w:rsid w:val="00091A50"/>
    <w:rsid w:val="00091AC1"/>
    <w:rsid w:val="00091B3E"/>
    <w:rsid w:val="00091E49"/>
    <w:rsid w:val="00091ECF"/>
    <w:rsid w:val="00091F60"/>
    <w:rsid w:val="00091FE8"/>
    <w:rsid w:val="0009216D"/>
    <w:rsid w:val="0009217E"/>
    <w:rsid w:val="000921E3"/>
    <w:rsid w:val="00092270"/>
    <w:rsid w:val="00092309"/>
    <w:rsid w:val="00092368"/>
    <w:rsid w:val="0009239D"/>
    <w:rsid w:val="000923C5"/>
    <w:rsid w:val="00092475"/>
    <w:rsid w:val="000926F7"/>
    <w:rsid w:val="00092789"/>
    <w:rsid w:val="000927C3"/>
    <w:rsid w:val="000928A5"/>
    <w:rsid w:val="000928E3"/>
    <w:rsid w:val="00092987"/>
    <w:rsid w:val="00092A3D"/>
    <w:rsid w:val="00092C3F"/>
    <w:rsid w:val="00092DEB"/>
    <w:rsid w:val="00092E29"/>
    <w:rsid w:val="00092F03"/>
    <w:rsid w:val="00093001"/>
    <w:rsid w:val="000931C3"/>
    <w:rsid w:val="00093276"/>
    <w:rsid w:val="0009343A"/>
    <w:rsid w:val="00093566"/>
    <w:rsid w:val="0009376B"/>
    <w:rsid w:val="00093815"/>
    <w:rsid w:val="000938EC"/>
    <w:rsid w:val="00093AAA"/>
    <w:rsid w:val="00093C83"/>
    <w:rsid w:val="00093CF6"/>
    <w:rsid w:val="00093EF0"/>
    <w:rsid w:val="00093F75"/>
    <w:rsid w:val="0009411A"/>
    <w:rsid w:val="00094179"/>
    <w:rsid w:val="000941BF"/>
    <w:rsid w:val="0009437A"/>
    <w:rsid w:val="00094489"/>
    <w:rsid w:val="0009448B"/>
    <w:rsid w:val="00094627"/>
    <w:rsid w:val="00094692"/>
    <w:rsid w:val="00094722"/>
    <w:rsid w:val="0009475C"/>
    <w:rsid w:val="000947B7"/>
    <w:rsid w:val="000947DC"/>
    <w:rsid w:val="000947FC"/>
    <w:rsid w:val="000948A6"/>
    <w:rsid w:val="000948F0"/>
    <w:rsid w:val="00094B79"/>
    <w:rsid w:val="00094B89"/>
    <w:rsid w:val="00094C31"/>
    <w:rsid w:val="00094C57"/>
    <w:rsid w:val="00094D53"/>
    <w:rsid w:val="000950D6"/>
    <w:rsid w:val="0009512D"/>
    <w:rsid w:val="0009536E"/>
    <w:rsid w:val="000954C6"/>
    <w:rsid w:val="00095545"/>
    <w:rsid w:val="000955C5"/>
    <w:rsid w:val="00095671"/>
    <w:rsid w:val="000956BC"/>
    <w:rsid w:val="000957B4"/>
    <w:rsid w:val="000957D5"/>
    <w:rsid w:val="000957FF"/>
    <w:rsid w:val="00095920"/>
    <w:rsid w:val="00095BF4"/>
    <w:rsid w:val="00095C4F"/>
    <w:rsid w:val="00095DF1"/>
    <w:rsid w:val="00095F05"/>
    <w:rsid w:val="00095F53"/>
    <w:rsid w:val="00096039"/>
    <w:rsid w:val="000960C2"/>
    <w:rsid w:val="00096146"/>
    <w:rsid w:val="0009644F"/>
    <w:rsid w:val="0009653B"/>
    <w:rsid w:val="000965EC"/>
    <w:rsid w:val="0009677A"/>
    <w:rsid w:val="000968D8"/>
    <w:rsid w:val="000969F6"/>
    <w:rsid w:val="00096BFE"/>
    <w:rsid w:val="00096C1C"/>
    <w:rsid w:val="00096C58"/>
    <w:rsid w:val="00096D47"/>
    <w:rsid w:val="00096D86"/>
    <w:rsid w:val="00096E05"/>
    <w:rsid w:val="00096E32"/>
    <w:rsid w:val="00096FF5"/>
    <w:rsid w:val="00097068"/>
    <w:rsid w:val="0009709B"/>
    <w:rsid w:val="000970D0"/>
    <w:rsid w:val="00097163"/>
    <w:rsid w:val="000971C9"/>
    <w:rsid w:val="0009720E"/>
    <w:rsid w:val="0009725C"/>
    <w:rsid w:val="00097297"/>
    <w:rsid w:val="00097407"/>
    <w:rsid w:val="00097581"/>
    <w:rsid w:val="0009788F"/>
    <w:rsid w:val="0009799D"/>
    <w:rsid w:val="000979F0"/>
    <w:rsid w:val="00097AC8"/>
    <w:rsid w:val="00097AE8"/>
    <w:rsid w:val="00097B9F"/>
    <w:rsid w:val="00097FC2"/>
    <w:rsid w:val="000A0001"/>
    <w:rsid w:val="000A021C"/>
    <w:rsid w:val="000A02DC"/>
    <w:rsid w:val="000A05D5"/>
    <w:rsid w:val="000A0758"/>
    <w:rsid w:val="000A08E0"/>
    <w:rsid w:val="000A0926"/>
    <w:rsid w:val="000A0934"/>
    <w:rsid w:val="000A09A2"/>
    <w:rsid w:val="000A0A3E"/>
    <w:rsid w:val="000A0B44"/>
    <w:rsid w:val="000A0B8F"/>
    <w:rsid w:val="000A0BCE"/>
    <w:rsid w:val="000A0CA1"/>
    <w:rsid w:val="000A0D1D"/>
    <w:rsid w:val="000A0D2C"/>
    <w:rsid w:val="000A0D4D"/>
    <w:rsid w:val="000A0D70"/>
    <w:rsid w:val="000A0E28"/>
    <w:rsid w:val="000A0E3C"/>
    <w:rsid w:val="000A0E99"/>
    <w:rsid w:val="000A0F37"/>
    <w:rsid w:val="000A111C"/>
    <w:rsid w:val="000A113E"/>
    <w:rsid w:val="000A1298"/>
    <w:rsid w:val="000A139A"/>
    <w:rsid w:val="000A14F8"/>
    <w:rsid w:val="000A1669"/>
    <w:rsid w:val="000A1692"/>
    <w:rsid w:val="000A1736"/>
    <w:rsid w:val="000A17B9"/>
    <w:rsid w:val="000A18E3"/>
    <w:rsid w:val="000A1944"/>
    <w:rsid w:val="000A195E"/>
    <w:rsid w:val="000A198B"/>
    <w:rsid w:val="000A19E5"/>
    <w:rsid w:val="000A1A17"/>
    <w:rsid w:val="000A1ABC"/>
    <w:rsid w:val="000A1AD3"/>
    <w:rsid w:val="000A1B16"/>
    <w:rsid w:val="000A1B3C"/>
    <w:rsid w:val="000A1B63"/>
    <w:rsid w:val="000A1D49"/>
    <w:rsid w:val="000A1E7B"/>
    <w:rsid w:val="000A1F35"/>
    <w:rsid w:val="000A1FE6"/>
    <w:rsid w:val="000A210A"/>
    <w:rsid w:val="000A219A"/>
    <w:rsid w:val="000A21AE"/>
    <w:rsid w:val="000A21FD"/>
    <w:rsid w:val="000A224A"/>
    <w:rsid w:val="000A23E5"/>
    <w:rsid w:val="000A24A6"/>
    <w:rsid w:val="000A25BE"/>
    <w:rsid w:val="000A26E4"/>
    <w:rsid w:val="000A27C9"/>
    <w:rsid w:val="000A295F"/>
    <w:rsid w:val="000A2C00"/>
    <w:rsid w:val="000A2C06"/>
    <w:rsid w:val="000A2CFE"/>
    <w:rsid w:val="000A2D70"/>
    <w:rsid w:val="000A2DA8"/>
    <w:rsid w:val="000A3034"/>
    <w:rsid w:val="000A31F7"/>
    <w:rsid w:val="000A3227"/>
    <w:rsid w:val="000A3237"/>
    <w:rsid w:val="000A324C"/>
    <w:rsid w:val="000A3290"/>
    <w:rsid w:val="000A32C7"/>
    <w:rsid w:val="000A3389"/>
    <w:rsid w:val="000A3405"/>
    <w:rsid w:val="000A34DE"/>
    <w:rsid w:val="000A355B"/>
    <w:rsid w:val="000A35C2"/>
    <w:rsid w:val="000A3645"/>
    <w:rsid w:val="000A3756"/>
    <w:rsid w:val="000A37DD"/>
    <w:rsid w:val="000A37EA"/>
    <w:rsid w:val="000A3871"/>
    <w:rsid w:val="000A393B"/>
    <w:rsid w:val="000A39CA"/>
    <w:rsid w:val="000A39F2"/>
    <w:rsid w:val="000A3ACB"/>
    <w:rsid w:val="000A3AD6"/>
    <w:rsid w:val="000A3DC1"/>
    <w:rsid w:val="000A3EC5"/>
    <w:rsid w:val="000A3F43"/>
    <w:rsid w:val="000A3F84"/>
    <w:rsid w:val="000A40F1"/>
    <w:rsid w:val="000A4179"/>
    <w:rsid w:val="000A424D"/>
    <w:rsid w:val="000A4279"/>
    <w:rsid w:val="000A429A"/>
    <w:rsid w:val="000A4338"/>
    <w:rsid w:val="000A4496"/>
    <w:rsid w:val="000A45EE"/>
    <w:rsid w:val="000A4642"/>
    <w:rsid w:val="000A49DE"/>
    <w:rsid w:val="000A4A3A"/>
    <w:rsid w:val="000A4B74"/>
    <w:rsid w:val="000A4FEA"/>
    <w:rsid w:val="000A50EC"/>
    <w:rsid w:val="000A527C"/>
    <w:rsid w:val="000A52F5"/>
    <w:rsid w:val="000A52FA"/>
    <w:rsid w:val="000A53E9"/>
    <w:rsid w:val="000A5418"/>
    <w:rsid w:val="000A54DF"/>
    <w:rsid w:val="000A555A"/>
    <w:rsid w:val="000A566F"/>
    <w:rsid w:val="000A5674"/>
    <w:rsid w:val="000A5796"/>
    <w:rsid w:val="000A57DF"/>
    <w:rsid w:val="000A5866"/>
    <w:rsid w:val="000A59F3"/>
    <w:rsid w:val="000A5AFF"/>
    <w:rsid w:val="000A5DA0"/>
    <w:rsid w:val="000A5DF4"/>
    <w:rsid w:val="000A5E3F"/>
    <w:rsid w:val="000A5E7A"/>
    <w:rsid w:val="000A5EEF"/>
    <w:rsid w:val="000A5FC2"/>
    <w:rsid w:val="000A601D"/>
    <w:rsid w:val="000A6023"/>
    <w:rsid w:val="000A60D6"/>
    <w:rsid w:val="000A619D"/>
    <w:rsid w:val="000A61CB"/>
    <w:rsid w:val="000A6243"/>
    <w:rsid w:val="000A6252"/>
    <w:rsid w:val="000A6311"/>
    <w:rsid w:val="000A6318"/>
    <w:rsid w:val="000A6345"/>
    <w:rsid w:val="000A63BF"/>
    <w:rsid w:val="000A6405"/>
    <w:rsid w:val="000A647A"/>
    <w:rsid w:val="000A64D8"/>
    <w:rsid w:val="000A65A4"/>
    <w:rsid w:val="000A65BC"/>
    <w:rsid w:val="000A66AE"/>
    <w:rsid w:val="000A670C"/>
    <w:rsid w:val="000A6723"/>
    <w:rsid w:val="000A6788"/>
    <w:rsid w:val="000A68A9"/>
    <w:rsid w:val="000A6949"/>
    <w:rsid w:val="000A69D7"/>
    <w:rsid w:val="000A69F2"/>
    <w:rsid w:val="000A6A19"/>
    <w:rsid w:val="000A6AC6"/>
    <w:rsid w:val="000A6B89"/>
    <w:rsid w:val="000A6CD5"/>
    <w:rsid w:val="000A6CFE"/>
    <w:rsid w:val="000A6E08"/>
    <w:rsid w:val="000A6EED"/>
    <w:rsid w:val="000A6F12"/>
    <w:rsid w:val="000A6F82"/>
    <w:rsid w:val="000A7398"/>
    <w:rsid w:val="000A73FF"/>
    <w:rsid w:val="000A772C"/>
    <w:rsid w:val="000A77D2"/>
    <w:rsid w:val="000A77F6"/>
    <w:rsid w:val="000A7805"/>
    <w:rsid w:val="000A7BE9"/>
    <w:rsid w:val="000A7C88"/>
    <w:rsid w:val="000A7CA5"/>
    <w:rsid w:val="000A7D37"/>
    <w:rsid w:val="000A7F1F"/>
    <w:rsid w:val="000A7F52"/>
    <w:rsid w:val="000A7FBA"/>
    <w:rsid w:val="000B001A"/>
    <w:rsid w:val="000B00E9"/>
    <w:rsid w:val="000B014E"/>
    <w:rsid w:val="000B025E"/>
    <w:rsid w:val="000B028D"/>
    <w:rsid w:val="000B0292"/>
    <w:rsid w:val="000B02C2"/>
    <w:rsid w:val="000B032C"/>
    <w:rsid w:val="000B04EE"/>
    <w:rsid w:val="000B04F9"/>
    <w:rsid w:val="000B0592"/>
    <w:rsid w:val="000B0691"/>
    <w:rsid w:val="000B072E"/>
    <w:rsid w:val="000B081C"/>
    <w:rsid w:val="000B0944"/>
    <w:rsid w:val="000B0953"/>
    <w:rsid w:val="000B0A28"/>
    <w:rsid w:val="000B0A4C"/>
    <w:rsid w:val="000B0AFA"/>
    <w:rsid w:val="000B0B08"/>
    <w:rsid w:val="000B0D5D"/>
    <w:rsid w:val="000B0DFD"/>
    <w:rsid w:val="000B0E09"/>
    <w:rsid w:val="000B0E14"/>
    <w:rsid w:val="000B0E8D"/>
    <w:rsid w:val="000B0EE6"/>
    <w:rsid w:val="000B0F12"/>
    <w:rsid w:val="000B10AB"/>
    <w:rsid w:val="000B10E2"/>
    <w:rsid w:val="000B1145"/>
    <w:rsid w:val="000B1155"/>
    <w:rsid w:val="000B1176"/>
    <w:rsid w:val="000B11A8"/>
    <w:rsid w:val="000B12BF"/>
    <w:rsid w:val="000B12D1"/>
    <w:rsid w:val="000B130E"/>
    <w:rsid w:val="000B1337"/>
    <w:rsid w:val="000B13BE"/>
    <w:rsid w:val="000B1411"/>
    <w:rsid w:val="000B1418"/>
    <w:rsid w:val="000B1535"/>
    <w:rsid w:val="000B1575"/>
    <w:rsid w:val="000B15F2"/>
    <w:rsid w:val="000B1635"/>
    <w:rsid w:val="000B1706"/>
    <w:rsid w:val="000B1B50"/>
    <w:rsid w:val="000B1BDD"/>
    <w:rsid w:val="000B1BFB"/>
    <w:rsid w:val="000B1C0F"/>
    <w:rsid w:val="000B1C39"/>
    <w:rsid w:val="000B1CD3"/>
    <w:rsid w:val="000B1DDA"/>
    <w:rsid w:val="000B1DE8"/>
    <w:rsid w:val="000B1EBC"/>
    <w:rsid w:val="000B1EFC"/>
    <w:rsid w:val="000B1F3E"/>
    <w:rsid w:val="000B2097"/>
    <w:rsid w:val="000B21CB"/>
    <w:rsid w:val="000B21E2"/>
    <w:rsid w:val="000B2206"/>
    <w:rsid w:val="000B2282"/>
    <w:rsid w:val="000B24C2"/>
    <w:rsid w:val="000B256B"/>
    <w:rsid w:val="000B29F6"/>
    <w:rsid w:val="000B2A84"/>
    <w:rsid w:val="000B2ACE"/>
    <w:rsid w:val="000B2ADD"/>
    <w:rsid w:val="000B2C4A"/>
    <w:rsid w:val="000B2CD3"/>
    <w:rsid w:val="000B2F30"/>
    <w:rsid w:val="000B3176"/>
    <w:rsid w:val="000B31DD"/>
    <w:rsid w:val="000B321F"/>
    <w:rsid w:val="000B3236"/>
    <w:rsid w:val="000B3271"/>
    <w:rsid w:val="000B3285"/>
    <w:rsid w:val="000B32D4"/>
    <w:rsid w:val="000B3389"/>
    <w:rsid w:val="000B33BA"/>
    <w:rsid w:val="000B3413"/>
    <w:rsid w:val="000B3475"/>
    <w:rsid w:val="000B3476"/>
    <w:rsid w:val="000B34CD"/>
    <w:rsid w:val="000B35FF"/>
    <w:rsid w:val="000B37B5"/>
    <w:rsid w:val="000B3854"/>
    <w:rsid w:val="000B38DA"/>
    <w:rsid w:val="000B38DE"/>
    <w:rsid w:val="000B38F3"/>
    <w:rsid w:val="000B39BF"/>
    <w:rsid w:val="000B3AE8"/>
    <w:rsid w:val="000B3B70"/>
    <w:rsid w:val="000B3BA0"/>
    <w:rsid w:val="000B3C66"/>
    <w:rsid w:val="000B3C94"/>
    <w:rsid w:val="000B3F20"/>
    <w:rsid w:val="000B3F37"/>
    <w:rsid w:val="000B3FEA"/>
    <w:rsid w:val="000B4060"/>
    <w:rsid w:val="000B45EC"/>
    <w:rsid w:val="000B460F"/>
    <w:rsid w:val="000B4788"/>
    <w:rsid w:val="000B4793"/>
    <w:rsid w:val="000B48A6"/>
    <w:rsid w:val="000B48BC"/>
    <w:rsid w:val="000B491E"/>
    <w:rsid w:val="000B498A"/>
    <w:rsid w:val="000B49D7"/>
    <w:rsid w:val="000B4A00"/>
    <w:rsid w:val="000B4A17"/>
    <w:rsid w:val="000B4A2A"/>
    <w:rsid w:val="000B4B3D"/>
    <w:rsid w:val="000B4C0D"/>
    <w:rsid w:val="000B4C3E"/>
    <w:rsid w:val="000B4CEE"/>
    <w:rsid w:val="000B4D6B"/>
    <w:rsid w:val="000B4E1A"/>
    <w:rsid w:val="000B4FF1"/>
    <w:rsid w:val="000B5017"/>
    <w:rsid w:val="000B5167"/>
    <w:rsid w:val="000B51A3"/>
    <w:rsid w:val="000B53D2"/>
    <w:rsid w:val="000B546F"/>
    <w:rsid w:val="000B562C"/>
    <w:rsid w:val="000B564E"/>
    <w:rsid w:val="000B56A9"/>
    <w:rsid w:val="000B56E9"/>
    <w:rsid w:val="000B57A8"/>
    <w:rsid w:val="000B5832"/>
    <w:rsid w:val="000B5D4A"/>
    <w:rsid w:val="000B5FC8"/>
    <w:rsid w:val="000B6000"/>
    <w:rsid w:val="000B6030"/>
    <w:rsid w:val="000B616B"/>
    <w:rsid w:val="000B61EA"/>
    <w:rsid w:val="000B6221"/>
    <w:rsid w:val="000B6305"/>
    <w:rsid w:val="000B632E"/>
    <w:rsid w:val="000B63D7"/>
    <w:rsid w:val="000B6512"/>
    <w:rsid w:val="000B65BE"/>
    <w:rsid w:val="000B65F2"/>
    <w:rsid w:val="000B66F5"/>
    <w:rsid w:val="000B6757"/>
    <w:rsid w:val="000B6877"/>
    <w:rsid w:val="000B6BDF"/>
    <w:rsid w:val="000B6C8A"/>
    <w:rsid w:val="000B6C99"/>
    <w:rsid w:val="000B6CB8"/>
    <w:rsid w:val="000B6CCB"/>
    <w:rsid w:val="000B6E6C"/>
    <w:rsid w:val="000B6EAC"/>
    <w:rsid w:val="000B6F56"/>
    <w:rsid w:val="000B7124"/>
    <w:rsid w:val="000B71B6"/>
    <w:rsid w:val="000B71E7"/>
    <w:rsid w:val="000B740F"/>
    <w:rsid w:val="000B7424"/>
    <w:rsid w:val="000B748E"/>
    <w:rsid w:val="000B752A"/>
    <w:rsid w:val="000B7531"/>
    <w:rsid w:val="000B757F"/>
    <w:rsid w:val="000B75DA"/>
    <w:rsid w:val="000B7684"/>
    <w:rsid w:val="000B76BF"/>
    <w:rsid w:val="000B76D8"/>
    <w:rsid w:val="000B7799"/>
    <w:rsid w:val="000B7859"/>
    <w:rsid w:val="000B7A2D"/>
    <w:rsid w:val="000B7B2B"/>
    <w:rsid w:val="000B7C81"/>
    <w:rsid w:val="000B7D5E"/>
    <w:rsid w:val="000B7DEA"/>
    <w:rsid w:val="000B7F34"/>
    <w:rsid w:val="000B7FF8"/>
    <w:rsid w:val="000C0068"/>
    <w:rsid w:val="000C011F"/>
    <w:rsid w:val="000C028F"/>
    <w:rsid w:val="000C02D4"/>
    <w:rsid w:val="000C0340"/>
    <w:rsid w:val="000C0359"/>
    <w:rsid w:val="000C0383"/>
    <w:rsid w:val="000C0394"/>
    <w:rsid w:val="000C03BF"/>
    <w:rsid w:val="000C03DA"/>
    <w:rsid w:val="000C03DC"/>
    <w:rsid w:val="000C040E"/>
    <w:rsid w:val="000C05E2"/>
    <w:rsid w:val="000C071C"/>
    <w:rsid w:val="000C08CD"/>
    <w:rsid w:val="000C099E"/>
    <w:rsid w:val="000C0B92"/>
    <w:rsid w:val="000C0C40"/>
    <w:rsid w:val="000C0E3C"/>
    <w:rsid w:val="000C0E78"/>
    <w:rsid w:val="000C1133"/>
    <w:rsid w:val="000C1278"/>
    <w:rsid w:val="000C1294"/>
    <w:rsid w:val="000C12D1"/>
    <w:rsid w:val="000C133A"/>
    <w:rsid w:val="000C1378"/>
    <w:rsid w:val="000C152F"/>
    <w:rsid w:val="000C1545"/>
    <w:rsid w:val="000C16DC"/>
    <w:rsid w:val="000C1756"/>
    <w:rsid w:val="000C1759"/>
    <w:rsid w:val="000C1769"/>
    <w:rsid w:val="000C17DB"/>
    <w:rsid w:val="000C19AE"/>
    <w:rsid w:val="000C1A3D"/>
    <w:rsid w:val="000C1A70"/>
    <w:rsid w:val="000C1ADA"/>
    <w:rsid w:val="000C1B94"/>
    <w:rsid w:val="000C1DBD"/>
    <w:rsid w:val="000C1EF3"/>
    <w:rsid w:val="000C2024"/>
    <w:rsid w:val="000C2229"/>
    <w:rsid w:val="000C2314"/>
    <w:rsid w:val="000C240A"/>
    <w:rsid w:val="000C243E"/>
    <w:rsid w:val="000C26A4"/>
    <w:rsid w:val="000C270A"/>
    <w:rsid w:val="000C28CF"/>
    <w:rsid w:val="000C2B2C"/>
    <w:rsid w:val="000C2D69"/>
    <w:rsid w:val="000C2DBB"/>
    <w:rsid w:val="000C2DE1"/>
    <w:rsid w:val="000C2E7E"/>
    <w:rsid w:val="000C2F78"/>
    <w:rsid w:val="000C2FC0"/>
    <w:rsid w:val="000C30F7"/>
    <w:rsid w:val="000C3463"/>
    <w:rsid w:val="000C3624"/>
    <w:rsid w:val="000C3842"/>
    <w:rsid w:val="000C3900"/>
    <w:rsid w:val="000C393F"/>
    <w:rsid w:val="000C3A13"/>
    <w:rsid w:val="000C3A7D"/>
    <w:rsid w:val="000C3CC5"/>
    <w:rsid w:val="000C3D64"/>
    <w:rsid w:val="000C3F92"/>
    <w:rsid w:val="000C3FA5"/>
    <w:rsid w:val="000C3FAE"/>
    <w:rsid w:val="000C4065"/>
    <w:rsid w:val="000C40C6"/>
    <w:rsid w:val="000C4137"/>
    <w:rsid w:val="000C42B7"/>
    <w:rsid w:val="000C42E9"/>
    <w:rsid w:val="000C4538"/>
    <w:rsid w:val="000C4546"/>
    <w:rsid w:val="000C4600"/>
    <w:rsid w:val="000C4607"/>
    <w:rsid w:val="000C46F8"/>
    <w:rsid w:val="000C472B"/>
    <w:rsid w:val="000C474A"/>
    <w:rsid w:val="000C4792"/>
    <w:rsid w:val="000C487F"/>
    <w:rsid w:val="000C4C1C"/>
    <w:rsid w:val="000C4C76"/>
    <w:rsid w:val="000C4DEE"/>
    <w:rsid w:val="000C4E40"/>
    <w:rsid w:val="000C4E51"/>
    <w:rsid w:val="000C4F78"/>
    <w:rsid w:val="000C5023"/>
    <w:rsid w:val="000C5092"/>
    <w:rsid w:val="000C5351"/>
    <w:rsid w:val="000C5371"/>
    <w:rsid w:val="000C53BA"/>
    <w:rsid w:val="000C5443"/>
    <w:rsid w:val="000C54B9"/>
    <w:rsid w:val="000C5615"/>
    <w:rsid w:val="000C568D"/>
    <w:rsid w:val="000C569F"/>
    <w:rsid w:val="000C5759"/>
    <w:rsid w:val="000C5A9C"/>
    <w:rsid w:val="000C5AE3"/>
    <w:rsid w:val="000C5B19"/>
    <w:rsid w:val="000C5D70"/>
    <w:rsid w:val="000C5E7D"/>
    <w:rsid w:val="000C5F42"/>
    <w:rsid w:val="000C622C"/>
    <w:rsid w:val="000C6295"/>
    <w:rsid w:val="000C62ED"/>
    <w:rsid w:val="000C63E6"/>
    <w:rsid w:val="000C6449"/>
    <w:rsid w:val="000C64E2"/>
    <w:rsid w:val="000C64EA"/>
    <w:rsid w:val="000C6665"/>
    <w:rsid w:val="000C66D9"/>
    <w:rsid w:val="000C673C"/>
    <w:rsid w:val="000C6817"/>
    <w:rsid w:val="000C68C4"/>
    <w:rsid w:val="000C698D"/>
    <w:rsid w:val="000C69F8"/>
    <w:rsid w:val="000C6A01"/>
    <w:rsid w:val="000C6A13"/>
    <w:rsid w:val="000C6A1B"/>
    <w:rsid w:val="000C6AC8"/>
    <w:rsid w:val="000C6B49"/>
    <w:rsid w:val="000C6B53"/>
    <w:rsid w:val="000C6B8E"/>
    <w:rsid w:val="000C6C22"/>
    <w:rsid w:val="000C6DC7"/>
    <w:rsid w:val="000C71BD"/>
    <w:rsid w:val="000C71D9"/>
    <w:rsid w:val="000C7240"/>
    <w:rsid w:val="000C72A4"/>
    <w:rsid w:val="000C7397"/>
    <w:rsid w:val="000C73D0"/>
    <w:rsid w:val="000C73EC"/>
    <w:rsid w:val="000C7432"/>
    <w:rsid w:val="000C75C2"/>
    <w:rsid w:val="000C75E2"/>
    <w:rsid w:val="000C77E4"/>
    <w:rsid w:val="000C796F"/>
    <w:rsid w:val="000C7A3E"/>
    <w:rsid w:val="000C7B97"/>
    <w:rsid w:val="000C7BAD"/>
    <w:rsid w:val="000C7CAA"/>
    <w:rsid w:val="000C7CF2"/>
    <w:rsid w:val="000C7E66"/>
    <w:rsid w:val="000C7E9B"/>
    <w:rsid w:val="000C7FC3"/>
    <w:rsid w:val="000D0153"/>
    <w:rsid w:val="000D01E0"/>
    <w:rsid w:val="000D0211"/>
    <w:rsid w:val="000D022D"/>
    <w:rsid w:val="000D0361"/>
    <w:rsid w:val="000D037E"/>
    <w:rsid w:val="000D03BC"/>
    <w:rsid w:val="000D0486"/>
    <w:rsid w:val="000D05B7"/>
    <w:rsid w:val="000D05F9"/>
    <w:rsid w:val="000D0609"/>
    <w:rsid w:val="000D07EF"/>
    <w:rsid w:val="000D084E"/>
    <w:rsid w:val="000D0A0F"/>
    <w:rsid w:val="000D0A31"/>
    <w:rsid w:val="000D0A86"/>
    <w:rsid w:val="000D0AB8"/>
    <w:rsid w:val="000D0ABB"/>
    <w:rsid w:val="000D0BCC"/>
    <w:rsid w:val="000D0CEB"/>
    <w:rsid w:val="000D0DC0"/>
    <w:rsid w:val="000D0E7C"/>
    <w:rsid w:val="000D0EF2"/>
    <w:rsid w:val="000D0F9A"/>
    <w:rsid w:val="000D10A8"/>
    <w:rsid w:val="000D10C2"/>
    <w:rsid w:val="000D11B5"/>
    <w:rsid w:val="000D1393"/>
    <w:rsid w:val="000D148D"/>
    <w:rsid w:val="000D14EB"/>
    <w:rsid w:val="000D15D5"/>
    <w:rsid w:val="000D1610"/>
    <w:rsid w:val="000D175C"/>
    <w:rsid w:val="000D185D"/>
    <w:rsid w:val="000D1870"/>
    <w:rsid w:val="000D18B8"/>
    <w:rsid w:val="000D19D6"/>
    <w:rsid w:val="000D1A84"/>
    <w:rsid w:val="000D1B60"/>
    <w:rsid w:val="000D1D2A"/>
    <w:rsid w:val="000D1F64"/>
    <w:rsid w:val="000D1FBF"/>
    <w:rsid w:val="000D206C"/>
    <w:rsid w:val="000D20AF"/>
    <w:rsid w:val="000D2185"/>
    <w:rsid w:val="000D242F"/>
    <w:rsid w:val="000D2464"/>
    <w:rsid w:val="000D2515"/>
    <w:rsid w:val="000D2763"/>
    <w:rsid w:val="000D297A"/>
    <w:rsid w:val="000D2A86"/>
    <w:rsid w:val="000D2AE0"/>
    <w:rsid w:val="000D2CA5"/>
    <w:rsid w:val="000D2CC9"/>
    <w:rsid w:val="000D2CD8"/>
    <w:rsid w:val="000D2CDA"/>
    <w:rsid w:val="000D30BC"/>
    <w:rsid w:val="000D30E8"/>
    <w:rsid w:val="000D314A"/>
    <w:rsid w:val="000D314C"/>
    <w:rsid w:val="000D3319"/>
    <w:rsid w:val="000D3392"/>
    <w:rsid w:val="000D33ED"/>
    <w:rsid w:val="000D3441"/>
    <w:rsid w:val="000D3509"/>
    <w:rsid w:val="000D355C"/>
    <w:rsid w:val="000D362A"/>
    <w:rsid w:val="000D368B"/>
    <w:rsid w:val="000D3792"/>
    <w:rsid w:val="000D37FA"/>
    <w:rsid w:val="000D383E"/>
    <w:rsid w:val="000D389E"/>
    <w:rsid w:val="000D3A78"/>
    <w:rsid w:val="000D3AEF"/>
    <w:rsid w:val="000D3B38"/>
    <w:rsid w:val="000D3E2F"/>
    <w:rsid w:val="000D3E5D"/>
    <w:rsid w:val="000D3EC1"/>
    <w:rsid w:val="000D3ED2"/>
    <w:rsid w:val="000D3F8F"/>
    <w:rsid w:val="000D3FEA"/>
    <w:rsid w:val="000D4044"/>
    <w:rsid w:val="000D4126"/>
    <w:rsid w:val="000D426A"/>
    <w:rsid w:val="000D4324"/>
    <w:rsid w:val="000D46D6"/>
    <w:rsid w:val="000D46EE"/>
    <w:rsid w:val="000D4819"/>
    <w:rsid w:val="000D4896"/>
    <w:rsid w:val="000D48F5"/>
    <w:rsid w:val="000D4948"/>
    <w:rsid w:val="000D498B"/>
    <w:rsid w:val="000D4C58"/>
    <w:rsid w:val="000D4D31"/>
    <w:rsid w:val="000D4DBF"/>
    <w:rsid w:val="000D4DE6"/>
    <w:rsid w:val="000D4E6E"/>
    <w:rsid w:val="000D4E7B"/>
    <w:rsid w:val="000D4F84"/>
    <w:rsid w:val="000D4FD2"/>
    <w:rsid w:val="000D4FF2"/>
    <w:rsid w:val="000D5004"/>
    <w:rsid w:val="000D50C0"/>
    <w:rsid w:val="000D5158"/>
    <w:rsid w:val="000D5283"/>
    <w:rsid w:val="000D54C3"/>
    <w:rsid w:val="000D5588"/>
    <w:rsid w:val="000D55A1"/>
    <w:rsid w:val="000D55E5"/>
    <w:rsid w:val="000D55EA"/>
    <w:rsid w:val="000D56F8"/>
    <w:rsid w:val="000D5965"/>
    <w:rsid w:val="000D5968"/>
    <w:rsid w:val="000D598A"/>
    <w:rsid w:val="000D59D6"/>
    <w:rsid w:val="000D5AB0"/>
    <w:rsid w:val="000D5AD1"/>
    <w:rsid w:val="000D5AF6"/>
    <w:rsid w:val="000D5BA6"/>
    <w:rsid w:val="000D5C5D"/>
    <w:rsid w:val="000D5C73"/>
    <w:rsid w:val="000D5CA9"/>
    <w:rsid w:val="000D5D71"/>
    <w:rsid w:val="000D5E4D"/>
    <w:rsid w:val="000D6246"/>
    <w:rsid w:val="000D630C"/>
    <w:rsid w:val="000D63DB"/>
    <w:rsid w:val="000D642E"/>
    <w:rsid w:val="000D6685"/>
    <w:rsid w:val="000D67F1"/>
    <w:rsid w:val="000D687C"/>
    <w:rsid w:val="000D69A7"/>
    <w:rsid w:val="000D6A96"/>
    <w:rsid w:val="000D6B47"/>
    <w:rsid w:val="000D6CCE"/>
    <w:rsid w:val="000D6E27"/>
    <w:rsid w:val="000D6E88"/>
    <w:rsid w:val="000D6E96"/>
    <w:rsid w:val="000D6E98"/>
    <w:rsid w:val="000D6F47"/>
    <w:rsid w:val="000D6F9C"/>
    <w:rsid w:val="000D700A"/>
    <w:rsid w:val="000D70D1"/>
    <w:rsid w:val="000D70EF"/>
    <w:rsid w:val="000D71E9"/>
    <w:rsid w:val="000D7268"/>
    <w:rsid w:val="000D7310"/>
    <w:rsid w:val="000D7387"/>
    <w:rsid w:val="000D7437"/>
    <w:rsid w:val="000D7445"/>
    <w:rsid w:val="000D7591"/>
    <w:rsid w:val="000D7626"/>
    <w:rsid w:val="000D764E"/>
    <w:rsid w:val="000D76CE"/>
    <w:rsid w:val="000D770F"/>
    <w:rsid w:val="000D771B"/>
    <w:rsid w:val="000D7783"/>
    <w:rsid w:val="000D798F"/>
    <w:rsid w:val="000D7A6F"/>
    <w:rsid w:val="000D7E21"/>
    <w:rsid w:val="000D7EDF"/>
    <w:rsid w:val="000D7F33"/>
    <w:rsid w:val="000D7F85"/>
    <w:rsid w:val="000D7FA0"/>
    <w:rsid w:val="000D7FB8"/>
    <w:rsid w:val="000E011D"/>
    <w:rsid w:val="000E0164"/>
    <w:rsid w:val="000E0208"/>
    <w:rsid w:val="000E022B"/>
    <w:rsid w:val="000E02CB"/>
    <w:rsid w:val="000E03CF"/>
    <w:rsid w:val="000E03F8"/>
    <w:rsid w:val="000E0490"/>
    <w:rsid w:val="000E04C0"/>
    <w:rsid w:val="000E068C"/>
    <w:rsid w:val="000E08D2"/>
    <w:rsid w:val="000E0D89"/>
    <w:rsid w:val="000E0E8F"/>
    <w:rsid w:val="000E0F48"/>
    <w:rsid w:val="000E0FBE"/>
    <w:rsid w:val="000E1003"/>
    <w:rsid w:val="000E113F"/>
    <w:rsid w:val="000E1140"/>
    <w:rsid w:val="000E12C3"/>
    <w:rsid w:val="000E140B"/>
    <w:rsid w:val="000E1484"/>
    <w:rsid w:val="000E148E"/>
    <w:rsid w:val="000E14B9"/>
    <w:rsid w:val="000E1547"/>
    <w:rsid w:val="000E16E4"/>
    <w:rsid w:val="000E1722"/>
    <w:rsid w:val="000E1820"/>
    <w:rsid w:val="000E182B"/>
    <w:rsid w:val="000E1CE6"/>
    <w:rsid w:val="000E1CFC"/>
    <w:rsid w:val="000E1E8E"/>
    <w:rsid w:val="000E1EC9"/>
    <w:rsid w:val="000E2019"/>
    <w:rsid w:val="000E20FE"/>
    <w:rsid w:val="000E2466"/>
    <w:rsid w:val="000E2666"/>
    <w:rsid w:val="000E26C3"/>
    <w:rsid w:val="000E2734"/>
    <w:rsid w:val="000E2787"/>
    <w:rsid w:val="000E279B"/>
    <w:rsid w:val="000E27D6"/>
    <w:rsid w:val="000E27F9"/>
    <w:rsid w:val="000E28AE"/>
    <w:rsid w:val="000E28DA"/>
    <w:rsid w:val="000E2A2E"/>
    <w:rsid w:val="000E2BA8"/>
    <w:rsid w:val="000E2C65"/>
    <w:rsid w:val="000E2C7C"/>
    <w:rsid w:val="000E2DAD"/>
    <w:rsid w:val="000E2F02"/>
    <w:rsid w:val="000E3075"/>
    <w:rsid w:val="000E30B0"/>
    <w:rsid w:val="000E3310"/>
    <w:rsid w:val="000E331F"/>
    <w:rsid w:val="000E3358"/>
    <w:rsid w:val="000E3456"/>
    <w:rsid w:val="000E3568"/>
    <w:rsid w:val="000E3753"/>
    <w:rsid w:val="000E37A7"/>
    <w:rsid w:val="000E37C8"/>
    <w:rsid w:val="000E3821"/>
    <w:rsid w:val="000E38AD"/>
    <w:rsid w:val="000E38ED"/>
    <w:rsid w:val="000E3930"/>
    <w:rsid w:val="000E3986"/>
    <w:rsid w:val="000E39D6"/>
    <w:rsid w:val="000E3A10"/>
    <w:rsid w:val="000E3ACA"/>
    <w:rsid w:val="000E3CC6"/>
    <w:rsid w:val="000E3CF2"/>
    <w:rsid w:val="000E3DD8"/>
    <w:rsid w:val="000E3E4B"/>
    <w:rsid w:val="000E3F14"/>
    <w:rsid w:val="000E3F84"/>
    <w:rsid w:val="000E40C3"/>
    <w:rsid w:val="000E44A5"/>
    <w:rsid w:val="000E47EB"/>
    <w:rsid w:val="000E4BD6"/>
    <w:rsid w:val="000E4C9B"/>
    <w:rsid w:val="000E4D01"/>
    <w:rsid w:val="000E4D8C"/>
    <w:rsid w:val="000E4FD1"/>
    <w:rsid w:val="000E506B"/>
    <w:rsid w:val="000E515D"/>
    <w:rsid w:val="000E51D0"/>
    <w:rsid w:val="000E531C"/>
    <w:rsid w:val="000E539A"/>
    <w:rsid w:val="000E546E"/>
    <w:rsid w:val="000E54EF"/>
    <w:rsid w:val="000E56AF"/>
    <w:rsid w:val="000E57FE"/>
    <w:rsid w:val="000E5830"/>
    <w:rsid w:val="000E5984"/>
    <w:rsid w:val="000E59A1"/>
    <w:rsid w:val="000E5A27"/>
    <w:rsid w:val="000E5AF5"/>
    <w:rsid w:val="000E5B39"/>
    <w:rsid w:val="000E5B63"/>
    <w:rsid w:val="000E5C4E"/>
    <w:rsid w:val="000E5C67"/>
    <w:rsid w:val="000E5CA5"/>
    <w:rsid w:val="000E5CF6"/>
    <w:rsid w:val="000E5E14"/>
    <w:rsid w:val="000E5E15"/>
    <w:rsid w:val="000E5E3A"/>
    <w:rsid w:val="000E5FB4"/>
    <w:rsid w:val="000E614D"/>
    <w:rsid w:val="000E6187"/>
    <w:rsid w:val="000E6188"/>
    <w:rsid w:val="000E6206"/>
    <w:rsid w:val="000E628D"/>
    <w:rsid w:val="000E630C"/>
    <w:rsid w:val="000E63A7"/>
    <w:rsid w:val="000E64FA"/>
    <w:rsid w:val="000E6576"/>
    <w:rsid w:val="000E65A7"/>
    <w:rsid w:val="000E6635"/>
    <w:rsid w:val="000E68BE"/>
    <w:rsid w:val="000E6A24"/>
    <w:rsid w:val="000E6BAF"/>
    <w:rsid w:val="000E6ED9"/>
    <w:rsid w:val="000E6EED"/>
    <w:rsid w:val="000E6F62"/>
    <w:rsid w:val="000E70E0"/>
    <w:rsid w:val="000E715D"/>
    <w:rsid w:val="000E720F"/>
    <w:rsid w:val="000E739E"/>
    <w:rsid w:val="000E73E7"/>
    <w:rsid w:val="000E73F5"/>
    <w:rsid w:val="000E74D3"/>
    <w:rsid w:val="000E75F5"/>
    <w:rsid w:val="000E7972"/>
    <w:rsid w:val="000E7A2F"/>
    <w:rsid w:val="000E7A7F"/>
    <w:rsid w:val="000E7ACF"/>
    <w:rsid w:val="000E7C3A"/>
    <w:rsid w:val="000E7CB9"/>
    <w:rsid w:val="000E7E2C"/>
    <w:rsid w:val="000E7F51"/>
    <w:rsid w:val="000E7F8F"/>
    <w:rsid w:val="000E7FD0"/>
    <w:rsid w:val="000F0046"/>
    <w:rsid w:val="000F00D8"/>
    <w:rsid w:val="000F00FA"/>
    <w:rsid w:val="000F02E1"/>
    <w:rsid w:val="000F03D6"/>
    <w:rsid w:val="000F0454"/>
    <w:rsid w:val="000F05CF"/>
    <w:rsid w:val="000F073D"/>
    <w:rsid w:val="000F0747"/>
    <w:rsid w:val="000F07D4"/>
    <w:rsid w:val="000F093E"/>
    <w:rsid w:val="000F095B"/>
    <w:rsid w:val="000F0977"/>
    <w:rsid w:val="000F0AAF"/>
    <w:rsid w:val="000F0CD0"/>
    <w:rsid w:val="000F0EA4"/>
    <w:rsid w:val="000F0EAA"/>
    <w:rsid w:val="000F0EC3"/>
    <w:rsid w:val="000F12DD"/>
    <w:rsid w:val="000F13C4"/>
    <w:rsid w:val="000F13D7"/>
    <w:rsid w:val="000F1534"/>
    <w:rsid w:val="000F1540"/>
    <w:rsid w:val="000F15EB"/>
    <w:rsid w:val="000F179E"/>
    <w:rsid w:val="000F17E4"/>
    <w:rsid w:val="000F180D"/>
    <w:rsid w:val="000F1878"/>
    <w:rsid w:val="000F189F"/>
    <w:rsid w:val="000F1A07"/>
    <w:rsid w:val="000F1AB5"/>
    <w:rsid w:val="000F1B54"/>
    <w:rsid w:val="000F1B8D"/>
    <w:rsid w:val="000F1BF7"/>
    <w:rsid w:val="000F1CF3"/>
    <w:rsid w:val="000F1E17"/>
    <w:rsid w:val="000F1E3D"/>
    <w:rsid w:val="000F1E76"/>
    <w:rsid w:val="000F1F98"/>
    <w:rsid w:val="000F20CD"/>
    <w:rsid w:val="000F230E"/>
    <w:rsid w:val="000F236E"/>
    <w:rsid w:val="000F2382"/>
    <w:rsid w:val="000F239A"/>
    <w:rsid w:val="000F2430"/>
    <w:rsid w:val="000F24B4"/>
    <w:rsid w:val="000F2862"/>
    <w:rsid w:val="000F2965"/>
    <w:rsid w:val="000F2A55"/>
    <w:rsid w:val="000F2AF4"/>
    <w:rsid w:val="000F2B14"/>
    <w:rsid w:val="000F2B66"/>
    <w:rsid w:val="000F2D9C"/>
    <w:rsid w:val="000F2DF2"/>
    <w:rsid w:val="000F2E18"/>
    <w:rsid w:val="000F2F5A"/>
    <w:rsid w:val="000F3067"/>
    <w:rsid w:val="000F30AF"/>
    <w:rsid w:val="000F30E1"/>
    <w:rsid w:val="000F30E7"/>
    <w:rsid w:val="000F32A1"/>
    <w:rsid w:val="000F32C0"/>
    <w:rsid w:val="000F33C4"/>
    <w:rsid w:val="000F34C7"/>
    <w:rsid w:val="000F34E4"/>
    <w:rsid w:val="000F34F8"/>
    <w:rsid w:val="000F35A9"/>
    <w:rsid w:val="000F3621"/>
    <w:rsid w:val="000F387E"/>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33C"/>
    <w:rsid w:val="000F444C"/>
    <w:rsid w:val="000F4469"/>
    <w:rsid w:val="000F446F"/>
    <w:rsid w:val="000F44E7"/>
    <w:rsid w:val="000F4714"/>
    <w:rsid w:val="000F47DF"/>
    <w:rsid w:val="000F481F"/>
    <w:rsid w:val="000F48E0"/>
    <w:rsid w:val="000F4922"/>
    <w:rsid w:val="000F4A38"/>
    <w:rsid w:val="000F4A84"/>
    <w:rsid w:val="000F4A9E"/>
    <w:rsid w:val="000F4CAE"/>
    <w:rsid w:val="000F4CAF"/>
    <w:rsid w:val="000F4D2F"/>
    <w:rsid w:val="000F4D65"/>
    <w:rsid w:val="000F4DA0"/>
    <w:rsid w:val="000F4E96"/>
    <w:rsid w:val="000F4EC7"/>
    <w:rsid w:val="000F4EFC"/>
    <w:rsid w:val="000F4F44"/>
    <w:rsid w:val="000F4FA3"/>
    <w:rsid w:val="000F4FD0"/>
    <w:rsid w:val="000F5025"/>
    <w:rsid w:val="000F510C"/>
    <w:rsid w:val="000F52C0"/>
    <w:rsid w:val="000F53CB"/>
    <w:rsid w:val="000F53EB"/>
    <w:rsid w:val="000F547E"/>
    <w:rsid w:val="000F570A"/>
    <w:rsid w:val="000F589A"/>
    <w:rsid w:val="000F58AC"/>
    <w:rsid w:val="000F5A98"/>
    <w:rsid w:val="000F5B09"/>
    <w:rsid w:val="000F5B7F"/>
    <w:rsid w:val="000F5BB4"/>
    <w:rsid w:val="000F5D13"/>
    <w:rsid w:val="000F5E11"/>
    <w:rsid w:val="000F5F28"/>
    <w:rsid w:val="000F5F50"/>
    <w:rsid w:val="000F6041"/>
    <w:rsid w:val="000F6099"/>
    <w:rsid w:val="000F60A0"/>
    <w:rsid w:val="000F62AF"/>
    <w:rsid w:val="000F633D"/>
    <w:rsid w:val="000F6359"/>
    <w:rsid w:val="000F63D4"/>
    <w:rsid w:val="000F63EE"/>
    <w:rsid w:val="000F6529"/>
    <w:rsid w:val="000F6539"/>
    <w:rsid w:val="000F65AC"/>
    <w:rsid w:val="000F6715"/>
    <w:rsid w:val="000F6799"/>
    <w:rsid w:val="000F6881"/>
    <w:rsid w:val="000F6AC3"/>
    <w:rsid w:val="000F6C18"/>
    <w:rsid w:val="000F6C32"/>
    <w:rsid w:val="000F6C5F"/>
    <w:rsid w:val="000F6D08"/>
    <w:rsid w:val="000F6D86"/>
    <w:rsid w:val="000F6E0B"/>
    <w:rsid w:val="000F6F01"/>
    <w:rsid w:val="000F6F2C"/>
    <w:rsid w:val="000F719C"/>
    <w:rsid w:val="000F72A7"/>
    <w:rsid w:val="000F73BA"/>
    <w:rsid w:val="000F7598"/>
    <w:rsid w:val="000F75F3"/>
    <w:rsid w:val="000F76D2"/>
    <w:rsid w:val="000F7725"/>
    <w:rsid w:val="000F7935"/>
    <w:rsid w:val="000F79F5"/>
    <w:rsid w:val="000F7A0B"/>
    <w:rsid w:val="000F7B59"/>
    <w:rsid w:val="000F7C0A"/>
    <w:rsid w:val="000F7CAD"/>
    <w:rsid w:val="000F7D13"/>
    <w:rsid w:val="000F7E5B"/>
    <w:rsid w:val="00100097"/>
    <w:rsid w:val="001000E9"/>
    <w:rsid w:val="00100161"/>
    <w:rsid w:val="00100169"/>
    <w:rsid w:val="0010017A"/>
    <w:rsid w:val="00100185"/>
    <w:rsid w:val="001001E2"/>
    <w:rsid w:val="001002D5"/>
    <w:rsid w:val="001003C4"/>
    <w:rsid w:val="001005CE"/>
    <w:rsid w:val="0010067A"/>
    <w:rsid w:val="00100854"/>
    <w:rsid w:val="00100C5D"/>
    <w:rsid w:val="00100D9B"/>
    <w:rsid w:val="00100E43"/>
    <w:rsid w:val="00101072"/>
    <w:rsid w:val="00101081"/>
    <w:rsid w:val="001010D7"/>
    <w:rsid w:val="001011D6"/>
    <w:rsid w:val="00101306"/>
    <w:rsid w:val="0010136E"/>
    <w:rsid w:val="00101489"/>
    <w:rsid w:val="0010173D"/>
    <w:rsid w:val="00101799"/>
    <w:rsid w:val="001017C8"/>
    <w:rsid w:val="00101987"/>
    <w:rsid w:val="00101A0E"/>
    <w:rsid w:val="00101ACE"/>
    <w:rsid w:val="00101CAB"/>
    <w:rsid w:val="00101D6C"/>
    <w:rsid w:val="00101E95"/>
    <w:rsid w:val="001020C7"/>
    <w:rsid w:val="001020E2"/>
    <w:rsid w:val="00102147"/>
    <w:rsid w:val="001021DD"/>
    <w:rsid w:val="001021F1"/>
    <w:rsid w:val="00102277"/>
    <w:rsid w:val="0010229C"/>
    <w:rsid w:val="001022DE"/>
    <w:rsid w:val="00102366"/>
    <w:rsid w:val="001023A6"/>
    <w:rsid w:val="00102498"/>
    <w:rsid w:val="001025B4"/>
    <w:rsid w:val="001025E4"/>
    <w:rsid w:val="00102692"/>
    <w:rsid w:val="001026E6"/>
    <w:rsid w:val="0010278D"/>
    <w:rsid w:val="00102898"/>
    <w:rsid w:val="001029E4"/>
    <w:rsid w:val="00102A33"/>
    <w:rsid w:val="00102AE1"/>
    <w:rsid w:val="00102B52"/>
    <w:rsid w:val="00102B88"/>
    <w:rsid w:val="00102B8B"/>
    <w:rsid w:val="00102C78"/>
    <w:rsid w:val="00102CA1"/>
    <w:rsid w:val="00102D46"/>
    <w:rsid w:val="00102E31"/>
    <w:rsid w:val="00102E56"/>
    <w:rsid w:val="00102F90"/>
    <w:rsid w:val="00103047"/>
    <w:rsid w:val="001030A7"/>
    <w:rsid w:val="001030AE"/>
    <w:rsid w:val="001030D9"/>
    <w:rsid w:val="001032D0"/>
    <w:rsid w:val="00103382"/>
    <w:rsid w:val="0010342A"/>
    <w:rsid w:val="00103464"/>
    <w:rsid w:val="00103545"/>
    <w:rsid w:val="001035F4"/>
    <w:rsid w:val="00103658"/>
    <w:rsid w:val="0010366C"/>
    <w:rsid w:val="00103881"/>
    <w:rsid w:val="0010397D"/>
    <w:rsid w:val="001039E1"/>
    <w:rsid w:val="00103AD3"/>
    <w:rsid w:val="00103BD7"/>
    <w:rsid w:val="00103BED"/>
    <w:rsid w:val="00103F60"/>
    <w:rsid w:val="00103FB7"/>
    <w:rsid w:val="00104058"/>
    <w:rsid w:val="0010405D"/>
    <w:rsid w:val="00104228"/>
    <w:rsid w:val="0010424E"/>
    <w:rsid w:val="0010467D"/>
    <w:rsid w:val="0010477B"/>
    <w:rsid w:val="00104979"/>
    <w:rsid w:val="0010499B"/>
    <w:rsid w:val="00104A80"/>
    <w:rsid w:val="00104B66"/>
    <w:rsid w:val="00104BB1"/>
    <w:rsid w:val="00104D68"/>
    <w:rsid w:val="00104E60"/>
    <w:rsid w:val="00104FBD"/>
    <w:rsid w:val="00105013"/>
    <w:rsid w:val="00105045"/>
    <w:rsid w:val="0010508E"/>
    <w:rsid w:val="001050B7"/>
    <w:rsid w:val="001050F9"/>
    <w:rsid w:val="0010512E"/>
    <w:rsid w:val="00105134"/>
    <w:rsid w:val="001051A7"/>
    <w:rsid w:val="001051AC"/>
    <w:rsid w:val="0010521E"/>
    <w:rsid w:val="0010526E"/>
    <w:rsid w:val="00105298"/>
    <w:rsid w:val="00105301"/>
    <w:rsid w:val="00105316"/>
    <w:rsid w:val="00105398"/>
    <w:rsid w:val="001054F7"/>
    <w:rsid w:val="0010563E"/>
    <w:rsid w:val="0010568A"/>
    <w:rsid w:val="001056C5"/>
    <w:rsid w:val="001057CF"/>
    <w:rsid w:val="00105820"/>
    <w:rsid w:val="00105B50"/>
    <w:rsid w:val="00105BA0"/>
    <w:rsid w:val="00105CEE"/>
    <w:rsid w:val="00105D5A"/>
    <w:rsid w:val="00105DA1"/>
    <w:rsid w:val="00105FA1"/>
    <w:rsid w:val="00106031"/>
    <w:rsid w:val="0010610C"/>
    <w:rsid w:val="00106159"/>
    <w:rsid w:val="0010628F"/>
    <w:rsid w:val="001063E0"/>
    <w:rsid w:val="00106491"/>
    <w:rsid w:val="001064B7"/>
    <w:rsid w:val="0010660E"/>
    <w:rsid w:val="0010698A"/>
    <w:rsid w:val="00106A08"/>
    <w:rsid w:val="00106A95"/>
    <w:rsid w:val="00106CC3"/>
    <w:rsid w:val="00106CF0"/>
    <w:rsid w:val="00106D29"/>
    <w:rsid w:val="00106D2B"/>
    <w:rsid w:val="00106E16"/>
    <w:rsid w:val="00106E7E"/>
    <w:rsid w:val="00106FE3"/>
    <w:rsid w:val="00106FF1"/>
    <w:rsid w:val="001072F9"/>
    <w:rsid w:val="001076F8"/>
    <w:rsid w:val="0010778F"/>
    <w:rsid w:val="001077E8"/>
    <w:rsid w:val="00107875"/>
    <w:rsid w:val="0010795D"/>
    <w:rsid w:val="00107984"/>
    <w:rsid w:val="00107B09"/>
    <w:rsid w:val="00107BB1"/>
    <w:rsid w:val="00107C05"/>
    <w:rsid w:val="00107C98"/>
    <w:rsid w:val="00107D5C"/>
    <w:rsid w:val="00107DCE"/>
    <w:rsid w:val="00107DE6"/>
    <w:rsid w:val="00107E31"/>
    <w:rsid w:val="00110165"/>
    <w:rsid w:val="001101F6"/>
    <w:rsid w:val="00110287"/>
    <w:rsid w:val="001102A0"/>
    <w:rsid w:val="0011034F"/>
    <w:rsid w:val="00110401"/>
    <w:rsid w:val="0011040A"/>
    <w:rsid w:val="001105A2"/>
    <w:rsid w:val="00110851"/>
    <w:rsid w:val="001108AC"/>
    <w:rsid w:val="00110B21"/>
    <w:rsid w:val="00110D83"/>
    <w:rsid w:val="00110E29"/>
    <w:rsid w:val="0011113E"/>
    <w:rsid w:val="0011117E"/>
    <w:rsid w:val="0011122F"/>
    <w:rsid w:val="0011124B"/>
    <w:rsid w:val="0011137D"/>
    <w:rsid w:val="0011140C"/>
    <w:rsid w:val="0011141B"/>
    <w:rsid w:val="001115C0"/>
    <w:rsid w:val="001115F4"/>
    <w:rsid w:val="00111672"/>
    <w:rsid w:val="001116D2"/>
    <w:rsid w:val="00111702"/>
    <w:rsid w:val="00111867"/>
    <w:rsid w:val="0011190B"/>
    <w:rsid w:val="00111AD9"/>
    <w:rsid w:val="00111BA4"/>
    <w:rsid w:val="00111C62"/>
    <w:rsid w:val="00111C6F"/>
    <w:rsid w:val="00111CCD"/>
    <w:rsid w:val="00111E71"/>
    <w:rsid w:val="00111F8D"/>
    <w:rsid w:val="001120A5"/>
    <w:rsid w:val="001120C3"/>
    <w:rsid w:val="001122D7"/>
    <w:rsid w:val="001122FE"/>
    <w:rsid w:val="0011230B"/>
    <w:rsid w:val="0011259D"/>
    <w:rsid w:val="00112623"/>
    <w:rsid w:val="001126EA"/>
    <w:rsid w:val="001126ED"/>
    <w:rsid w:val="001128C7"/>
    <w:rsid w:val="00112975"/>
    <w:rsid w:val="00112B8F"/>
    <w:rsid w:val="00112D9C"/>
    <w:rsid w:val="00112EE7"/>
    <w:rsid w:val="00112F63"/>
    <w:rsid w:val="00113034"/>
    <w:rsid w:val="0011303E"/>
    <w:rsid w:val="00113281"/>
    <w:rsid w:val="001133BB"/>
    <w:rsid w:val="001133FE"/>
    <w:rsid w:val="001134DA"/>
    <w:rsid w:val="00113509"/>
    <w:rsid w:val="001135A8"/>
    <w:rsid w:val="0011372B"/>
    <w:rsid w:val="001137FF"/>
    <w:rsid w:val="0011380A"/>
    <w:rsid w:val="001139DA"/>
    <w:rsid w:val="001139E7"/>
    <w:rsid w:val="00113C44"/>
    <w:rsid w:val="00113D49"/>
    <w:rsid w:val="00113D8F"/>
    <w:rsid w:val="00113EAD"/>
    <w:rsid w:val="00113ECC"/>
    <w:rsid w:val="00113F0E"/>
    <w:rsid w:val="001140A0"/>
    <w:rsid w:val="001140FA"/>
    <w:rsid w:val="001141CF"/>
    <w:rsid w:val="001141E8"/>
    <w:rsid w:val="0011424F"/>
    <w:rsid w:val="001142B5"/>
    <w:rsid w:val="00114379"/>
    <w:rsid w:val="001144E4"/>
    <w:rsid w:val="001145A9"/>
    <w:rsid w:val="0011460A"/>
    <w:rsid w:val="0011462B"/>
    <w:rsid w:val="00114693"/>
    <w:rsid w:val="001146A3"/>
    <w:rsid w:val="001146C6"/>
    <w:rsid w:val="0011477C"/>
    <w:rsid w:val="001147B8"/>
    <w:rsid w:val="0011485E"/>
    <w:rsid w:val="00114949"/>
    <w:rsid w:val="00114B5C"/>
    <w:rsid w:val="00114C8C"/>
    <w:rsid w:val="00114E61"/>
    <w:rsid w:val="00114EA7"/>
    <w:rsid w:val="00114F42"/>
    <w:rsid w:val="00115213"/>
    <w:rsid w:val="00115361"/>
    <w:rsid w:val="0011536C"/>
    <w:rsid w:val="0011541B"/>
    <w:rsid w:val="00115525"/>
    <w:rsid w:val="00115696"/>
    <w:rsid w:val="00115716"/>
    <w:rsid w:val="00115783"/>
    <w:rsid w:val="0011584C"/>
    <w:rsid w:val="00115880"/>
    <w:rsid w:val="001158A5"/>
    <w:rsid w:val="001158B1"/>
    <w:rsid w:val="001158D5"/>
    <w:rsid w:val="00115AB7"/>
    <w:rsid w:val="00115AD9"/>
    <w:rsid w:val="00115AFC"/>
    <w:rsid w:val="00115BD9"/>
    <w:rsid w:val="00115D1B"/>
    <w:rsid w:val="00115E5B"/>
    <w:rsid w:val="00115E96"/>
    <w:rsid w:val="00115EA2"/>
    <w:rsid w:val="00116056"/>
    <w:rsid w:val="0011614A"/>
    <w:rsid w:val="00116232"/>
    <w:rsid w:val="00116259"/>
    <w:rsid w:val="00116339"/>
    <w:rsid w:val="001163FC"/>
    <w:rsid w:val="0011644E"/>
    <w:rsid w:val="00116564"/>
    <w:rsid w:val="0011670E"/>
    <w:rsid w:val="001169D8"/>
    <w:rsid w:val="001169F0"/>
    <w:rsid w:val="00116A2D"/>
    <w:rsid w:val="00116AF7"/>
    <w:rsid w:val="00116B53"/>
    <w:rsid w:val="00116B7D"/>
    <w:rsid w:val="00116D89"/>
    <w:rsid w:val="00116DC9"/>
    <w:rsid w:val="00116DF4"/>
    <w:rsid w:val="00116E33"/>
    <w:rsid w:val="00117096"/>
    <w:rsid w:val="00117163"/>
    <w:rsid w:val="001171C0"/>
    <w:rsid w:val="0011729C"/>
    <w:rsid w:val="001173A0"/>
    <w:rsid w:val="001174E0"/>
    <w:rsid w:val="001175EF"/>
    <w:rsid w:val="00117677"/>
    <w:rsid w:val="001176EA"/>
    <w:rsid w:val="0011780E"/>
    <w:rsid w:val="00117907"/>
    <w:rsid w:val="00117957"/>
    <w:rsid w:val="00117A76"/>
    <w:rsid w:val="00117B6C"/>
    <w:rsid w:val="00117BD2"/>
    <w:rsid w:val="00117C27"/>
    <w:rsid w:val="00117C78"/>
    <w:rsid w:val="00117F03"/>
    <w:rsid w:val="00117F3E"/>
    <w:rsid w:val="00120126"/>
    <w:rsid w:val="00120140"/>
    <w:rsid w:val="001201A2"/>
    <w:rsid w:val="001201EA"/>
    <w:rsid w:val="001203DB"/>
    <w:rsid w:val="001205EB"/>
    <w:rsid w:val="00120600"/>
    <w:rsid w:val="0012063E"/>
    <w:rsid w:val="0012077B"/>
    <w:rsid w:val="0012079F"/>
    <w:rsid w:val="001207F3"/>
    <w:rsid w:val="0012096F"/>
    <w:rsid w:val="00120A94"/>
    <w:rsid w:val="00120B38"/>
    <w:rsid w:val="00120BC8"/>
    <w:rsid w:val="00120C0C"/>
    <w:rsid w:val="00120C13"/>
    <w:rsid w:val="00120C34"/>
    <w:rsid w:val="00120C56"/>
    <w:rsid w:val="00120DE9"/>
    <w:rsid w:val="00120F91"/>
    <w:rsid w:val="0012106B"/>
    <w:rsid w:val="00121271"/>
    <w:rsid w:val="0012134A"/>
    <w:rsid w:val="00121376"/>
    <w:rsid w:val="00121512"/>
    <w:rsid w:val="00121636"/>
    <w:rsid w:val="00121697"/>
    <w:rsid w:val="001216CF"/>
    <w:rsid w:val="00121769"/>
    <w:rsid w:val="0012181D"/>
    <w:rsid w:val="001218C9"/>
    <w:rsid w:val="00121913"/>
    <w:rsid w:val="00121970"/>
    <w:rsid w:val="00121AC6"/>
    <w:rsid w:val="00121C5E"/>
    <w:rsid w:val="00121C72"/>
    <w:rsid w:val="00121C81"/>
    <w:rsid w:val="00121CAF"/>
    <w:rsid w:val="00121E1A"/>
    <w:rsid w:val="00121ED8"/>
    <w:rsid w:val="00121EE8"/>
    <w:rsid w:val="00121FDF"/>
    <w:rsid w:val="0012210F"/>
    <w:rsid w:val="00122197"/>
    <w:rsid w:val="001221AE"/>
    <w:rsid w:val="00122243"/>
    <w:rsid w:val="00122283"/>
    <w:rsid w:val="00122446"/>
    <w:rsid w:val="001226DF"/>
    <w:rsid w:val="00122714"/>
    <w:rsid w:val="00122727"/>
    <w:rsid w:val="001227FD"/>
    <w:rsid w:val="00122842"/>
    <w:rsid w:val="00122911"/>
    <w:rsid w:val="001229F0"/>
    <w:rsid w:val="00122AE3"/>
    <w:rsid w:val="00122AE7"/>
    <w:rsid w:val="00122B47"/>
    <w:rsid w:val="00122B4F"/>
    <w:rsid w:val="00122C42"/>
    <w:rsid w:val="00122CD2"/>
    <w:rsid w:val="00122D04"/>
    <w:rsid w:val="00122D3F"/>
    <w:rsid w:val="00122DD0"/>
    <w:rsid w:val="00122DD5"/>
    <w:rsid w:val="00122FCE"/>
    <w:rsid w:val="0012304A"/>
    <w:rsid w:val="001230FA"/>
    <w:rsid w:val="00123103"/>
    <w:rsid w:val="0012313C"/>
    <w:rsid w:val="001232D2"/>
    <w:rsid w:val="00123325"/>
    <w:rsid w:val="0012336F"/>
    <w:rsid w:val="00123446"/>
    <w:rsid w:val="0012345C"/>
    <w:rsid w:val="00123574"/>
    <w:rsid w:val="0012379C"/>
    <w:rsid w:val="00123975"/>
    <w:rsid w:val="00123A99"/>
    <w:rsid w:val="00123B7D"/>
    <w:rsid w:val="00123C7B"/>
    <w:rsid w:val="00123D30"/>
    <w:rsid w:val="00123D83"/>
    <w:rsid w:val="00123DED"/>
    <w:rsid w:val="00123F0B"/>
    <w:rsid w:val="00123FAE"/>
    <w:rsid w:val="00123FE3"/>
    <w:rsid w:val="0012407D"/>
    <w:rsid w:val="00124100"/>
    <w:rsid w:val="001245EF"/>
    <w:rsid w:val="0012467D"/>
    <w:rsid w:val="001246EC"/>
    <w:rsid w:val="00124798"/>
    <w:rsid w:val="001247A5"/>
    <w:rsid w:val="001247A9"/>
    <w:rsid w:val="0012491E"/>
    <w:rsid w:val="001249D7"/>
    <w:rsid w:val="001249FC"/>
    <w:rsid w:val="00124AF4"/>
    <w:rsid w:val="00124C99"/>
    <w:rsid w:val="00124D6B"/>
    <w:rsid w:val="00124D97"/>
    <w:rsid w:val="00124E10"/>
    <w:rsid w:val="00124EF1"/>
    <w:rsid w:val="00124F46"/>
    <w:rsid w:val="00125078"/>
    <w:rsid w:val="00125211"/>
    <w:rsid w:val="001252D4"/>
    <w:rsid w:val="001252FE"/>
    <w:rsid w:val="001253FF"/>
    <w:rsid w:val="0012544C"/>
    <w:rsid w:val="00125454"/>
    <w:rsid w:val="001254AB"/>
    <w:rsid w:val="001254AE"/>
    <w:rsid w:val="001255A6"/>
    <w:rsid w:val="001255C4"/>
    <w:rsid w:val="0012563F"/>
    <w:rsid w:val="001256CC"/>
    <w:rsid w:val="0012570B"/>
    <w:rsid w:val="00125883"/>
    <w:rsid w:val="00125A91"/>
    <w:rsid w:val="00125B18"/>
    <w:rsid w:val="00125B3F"/>
    <w:rsid w:val="00125D34"/>
    <w:rsid w:val="00125E7C"/>
    <w:rsid w:val="00125E8C"/>
    <w:rsid w:val="00125FBF"/>
    <w:rsid w:val="0012622B"/>
    <w:rsid w:val="0012636F"/>
    <w:rsid w:val="001263A4"/>
    <w:rsid w:val="001263E7"/>
    <w:rsid w:val="001264D9"/>
    <w:rsid w:val="001264E7"/>
    <w:rsid w:val="00126573"/>
    <w:rsid w:val="001266E8"/>
    <w:rsid w:val="00126817"/>
    <w:rsid w:val="001268D1"/>
    <w:rsid w:val="0012698A"/>
    <w:rsid w:val="001269AB"/>
    <w:rsid w:val="001269ED"/>
    <w:rsid w:val="00126B3D"/>
    <w:rsid w:val="00126B4D"/>
    <w:rsid w:val="00126CC9"/>
    <w:rsid w:val="00126D17"/>
    <w:rsid w:val="00126D19"/>
    <w:rsid w:val="00126D3B"/>
    <w:rsid w:val="00126F17"/>
    <w:rsid w:val="00126F32"/>
    <w:rsid w:val="00127055"/>
    <w:rsid w:val="00127084"/>
    <w:rsid w:val="001270D2"/>
    <w:rsid w:val="0012711B"/>
    <w:rsid w:val="001273F9"/>
    <w:rsid w:val="001274AC"/>
    <w:rsid w:val="001274D4"/>
    <w:rsid w:val="001275E6"/>
    <w:rsid w:val="0012773D"/>
    <w:rsid w:val="001279F1"/>
    <w:rsid w:val="001279F6"/>
    <w:rsid w:val="00127B50"/>
    <w:rsid w:val="00127BBE"/>
    <w:rsid w:val="00127CB2"/>
    <w:rsid w:val="00127D37"/>
    <w:rsid w:val="00127DC1"/>
    <w:rsid w:val="00127DE2"/>
    <w:rsid w:val="00127E13"/>
    <w:rsid w:val="00127F28"/>
    <w:rsid w:val="00127FDB"/>
    <w:rsid w:val="00130032"/>
    <w:rsid w:val="001300CA"/>
    <w:rsid w:val="0013016D"/>
    <w:rsid w:val="00130260"/>
    <w:rsid w:val="001302F6"/>
    <w:rsid w:val="00130484"/>
    <w:rsid w:val="001304ED"/>
    <w:rsid w:val="00130714"/>
    <w:rsid w:val="0013072D"/>
    <w:rsid w:val="001307AE"/>
    <w:rsid w:val="001308C7"/>
    <w:rsid w:val="001308D9"/>
    <w:rsid w:val="00130953"/>
    <w:rsid w:val="00130962"/>
    <w:rsid w:val="00130991"/>
    <w:rsid w:val="001309D1"/>
    <w:rsid w:val="001309F5"/>
    <w:rsid w:val="00130AFD"/>
    <w:rsid w:val="00130B4E"/>
    <w:rsid w:val="00130B89"/>
    <w:rsid w:val="00130BBD"/>
    <w:rsid w:val="00130E1B"/>
    <w:rsid w:val="00130F83"/>
    <w:rsid w:val="00131168"/>
    <w:rsid w:val="001311B5"/>
    <w:rsid w:val="001313A5"/>
    <w:rsid w:val="00131416"/>
    <w:rsid w:val="00131595"/>
    <w:rsid w:val="00131599"/>
    <w:rsid w:val="00131683"/>
    <w:rsid w:val="001317C3"/>
    <w:rsid w:val="00131922"/>
    <w:rsid w:val="001319A4"/>
    <w:rsid w:val="00131AC6"/>
    <w:rsid w:val="00131B99"/>
    <w:rsid w:val="00131BD7"/>
    <w:rsid w:val="00131C15"/>
    <w:rsid w:val="00131C17"/>
    <w:rsid w:val="00131C70"/>
    <w:rsid w:val="00131E12"/>
    <w:rsid w:val="00132116"/>
    <w:rsid w:val="00132143"/>
    <w:rsid w:val="001321CE"/>
    <w:rsid w:val="0013227A"/>
    <w:rsid w:val="001322B0"/>
    <w:rsid w:val="001322B7"/>
    <w:rsid w:val="00132321"/>
    <w:rsid w:val="00132333"/>
    <w:rsid w:val="00132420"/>
    <w:rsid w:val="00132435"/>
    <w:rsid w:val="00132500"/>
    <w:rsid w:val="00132671"/>
    <w:rsid w:val="00132767"/>
    <w:rsid w:val="00132861"/>
    <w:rsid w:val="00132871"/>
    <w:rsid w:val="00132917"/>
    <w:rsid w:val="00132956"/>
    <w:rsid w:val="00132BDC"/>
    <w:rsid w:val="00132E89"/>
    <w:rsid w:val="00132F0E"/>
    <w:rsid w:val="00132F76"/>
    <w:rsid w:val="00132F84"/>
    <w:rsid w:val="00133020"/>
    <w:rsid w:val="0013305B"/>
    <w:rsid w:val="001330E6"/>
    <w:rsid w:val="00133176"/>
    <w:rsid w:val="0013327F"/>
    <w:rsid w:val="001332F4"/>
    <w:rsid w:val="0013334C"/>
    <w:rsid w:val="00133482"/>
    <w:rsid w:val="001334C4"/>
    <w:rsid w:val="0013352C"/>
    <w:rsid w:val="001335D1"/>
    <w:rsid w:val="001336FD"/>
    <w:rsid w:val="00133AB2"/>
    <w:rsid w:val="00133CAA"/>
    <w:rsid w:val="00133CC8"/>
    <w:rsid w:val="00133EBD"/>
    <w:rsid w:val="00133EE5"/>
    <w:rsid w:val="00134112"/>
    <w:rsid w:val="001341C8"/>
    <w:rsid w:val="001341FA"/>
    <w:rsid w:val="0013421B"/>
    <w:rsid w:val="001342C3"/>
    <w:rsid w:val="00134334"/>
    <w:rsid w:val="0013446C"/>
    <w:rsid w:val="001344AB"/>
    <w:rsid w:val="0013452A"/>
    <w:rsid w:val="001346A7"/>
    <w:rsid w:val="001347C2"/>
    <w:rsid w:val="00134859"/>
    <w:rsid w:val="001348D4"/>
    <w:rsid w:val="001349A2"/>
    <w:rsid w:val="00134AA1"/>
    <w:rsid w:val="00134AED"/>
    <w:rsid w:val="00134B4A"/>
    <w:rsid w:val="00134B4E"/>
    <w:rsid w:val="00134BD9"/>
    <w:rsid w:val="00134C0D"/>
    <w:rsid w:val="00134DCD"/>
    <w:rsid w:val="00134F32"/>
    <w:rsid w:val="00135015"/>
    <w:rsid w:val="00135095"/>
    <w:rsid w:val="00135329"/>
    <w:rsid w:val="00135372"/>
    <w:rsid w:val="00135383"/>
    <w:rsid w:val="001353A7"/>
    <w:rsid w:val="001353D5"/>
    <w:rsid w:val="001353DE"/>
    <w:rsid w:val="0013543F"/>
    <w:rsid w:val="00135517"/>
    <w:rsid w:val="001357C9"/>
    <w:rsid w:val="00135829"/>
    <w:rsid w:val="00135884"/>
    <w:rsid w:val="00135888"/>
    <w:rsid w:val="001358A7"/>
    <w:rsid w:val="001358F4"/>
    <w:rsid w:val="00135959"/>
    <w:rsid w:val="0013595E"/>
    <w:rsid w:val="00135993"/>
    <w:rsid w:val="00135AD7"/>
    <w:rsid w:val="00135B39"/>
    <w:rsid w:val="00135B6D"/>
    <w:rsid w:val="00135BEF"/>
    <w:rsid w:val="00135C9C"/>
    <w:rsid w:val="00135CC9"/>
    <w:rsid w:val="00135DA2"/>
    <w:rsid w:val="001360DD"/>
    <w:rsid w:val="00136104"/>
    <w:rsid w:val="0013612A"/>
    <w:rsid w:val="001361F7"/>
    <w:rsid w:val="00136438"/>
    <w:rsid w:val="001366E7"/>
    <w:rsid w:val="001367FE"/>
    <w:rsid w:val="00136802"/>
    <w:rsid w:val="00136825"/>
    <w:rsid w:val="00136895"/>
    <w:rsid w:val="001368A1"/>
    <w:rsid w:val="00136998"/>
    <w:rsid w:val="00136A43"/>
    <w:rsid w:val="00136AAD"/>
    <w:rsid w:val="00136AF6"/>
    <w:rsid w:val="00136B76"/>
    <w:rsid w:val="00136C34"/>
    <w:rsid w:val="00136D51"/>
    <w:rsid w:val="00136D70"/>
    <w:rsid w:val="001371A6"/>
    <w:rsid w:val="001371D9"/>
    <w:rsid w:val="00137280"/>
    <w:rsid w:val="00137288"/>
    <w:rsid w:val="001372A6"/>
    <w:rsid w:val="001372F1"/>
    <w:rsid w:val="00137472"/>
    <w:rsid w:val="00137480"/>
    <w:rsid w:val="001374DE"/>
    <w:rsid w:val="001375B9"/>
    <w:rsid w:val="00137653"/>
    <w:rsid w:val="001376F7"/>
    <w:rsid w:val="001378C6"/>
    <w:rsid w:val="0013793E"/>
    <w:rsid w:val="00137A3A"/>
    <w:rsid w:val="00137E2C"/>
    <w:rsid w:val="00137EA0"/>
    <w:rsid w:val="00137F65"/>
    <w:rsid w:val="00140036"/>
    <w:rsid w:val="001403C3"/>
    <w:rsid w:val="0014049F"/>
    <w:rsid w:val="0014053A"/>
    <w:rsid w:val="0014058D"/>
    <w:rsid w:val="00140608"/>
    <w:rsid w:val="0014073C"/>
    <w:rsid w:val="00140762"/>
    <w:rsid w:val="001407F9"/>
    <w:rsid w:val="00140810"/>
    <w:rsid w:val="00140825"/>
    <w:rsid w:val="0014086C"/>
    <w:rsid w:val="00140915"/>
    <w:rsid w:val="00140926"/>
    <w:rsid w:val="00140999"/>
    <w:rsid w:val="00140ABC"/>
    <w:rsid w:val="00140B48"/>
    <w:rsid w:val="00140B4A"/>
    <w:rsid w:val="00140CA6"/>
    <w:rsid w:val="00140D03"/>
    <w:rsid w:val="00140E5E"/>
    <w:rsid w:val="00140EA5"/>
    <w:rsid w:val="00140F7A"/>
    <w:rsid w:val="00140FAF"/>
    <w:rsid w:val="00140FD0"/>
    <w:rsid w:val="00141006"/>
    <w:rsid w:val="001410AA"/>
    <w:rsid w:val="001410F1"/>
    <w:rsid w:val="0014115B"/>
    <w:rsid w:val="0014127D"/>
    <w:rsid w:val="00141404"/>
    <w:rsid w:val="0014145E"/>
    <w:rsid w:val="0014154F"/>
    <w:rsid w:val="00141578"/>
    <w:rsid w:val="0014159E"/>
    <w:rsid w:val="001415D3"/>
    <w:rsid w:val="001415D8"/>
    <w:rsid w:val="001416E3"/>
    <w:rsid w:val="001417CD"/>
    <w:rsid w:val="0014180F"/>
    <w:rsid w:val="0014182E"/>
    <w:rsid w:val="0014184D"/>
    <w:rsid w:val="00141853"/>
    <w:rsid w:val="001418FE"/>
    <w:rsid w:val="00141940"/>
    <w:rsid w:val="00141AAB"/>
    <w:rsid w:val="00141AC2"/>
    <w:rsid w:val="00141C33"/>
    <w:rsid w:val="00141CCF"/>
    <w:rsid w:val="00141CE3"/>
    <w:rsid w:val="00141E46"/>
    <w:rsid w:val="00141E83"/>
    <w:rsid w:val="00141ED1"/>
    <w:rsid w:val="00141F02"/>
    <w:rsid w:val="00141F43"/>
    <w:rsid w:val="00141F58"/>
    <w:rsid w:val="00141F72"/>
    <w:rsid w:val="00141FD3"/>
    <w:rsid w:val="0014203F"/>
    <w:rsid w:val="0014206B"/>
    <w:rsid w:val="00142093"/>
    <w:rsid w:val="001420EC"/>
    <w:rsid w:val="001421B8"/>
    <w:rsid w:val="001422A9"/>
    <w:rsid w:val="00142400"/>
    <w:rsid w:val="00142455"/>
    <w:rsid w:val="0014250A"/>
    <w:rsid w:val="001425D9"/>
    <w:rsid w:val="00142781"/>
    <w:rsid w:val="001428DC"/>
    <w:rsid w:val="001429C2"/>
    <w:rsid w:val="001429DC"/>
    <w:rsid w:val="00142CBD"/>
    <w:rsid w:val="00142CCC"/>
    <w:rsid w:val="00142E42"/>
    <w:rsid w:val="00142F91"/>
    <w:rsid w:val="001430DF"/>
    <w:rsid w:val="00143153"/>
    <w:rsid w:val="001435F0"/>
    <w:rsid w:val="0014371A"/>
    <w:rsid w:val="0014371C"/>
    <w:rsid w:val="00143863"/>
    <w:rsid w:val="001439F8"/>
    <w:rsid w:val="00143B38"/>
    <w:rsid w:val="00143BFF"/>
    <w:rsid w:val="00143D7D"/>
    <w:rsid w:val="00143DF3"/>
    <w:rsid w:val="00143E06"/>
    <w:rsid w:val="00143E96"/>
    <w:rsid w:val="00143EFE"/>
    <w:rsid w:val="00143F07"/>
    <w:rsid w:val="00143FF5"/>
    <w:rsid w:val="00143FFE"/>
    <w:rsid w:val="00144349"/>
    <w:rsid w:val="001443A6"/>
    <w:rsid w:val="001443C8"/>
    <w:rsid w:val="001443F5"/>
    <w:rsid w:val="001444C8"/>
    <w:rsid w:val="0014471E"/>
    <w:rsid w:val="0014477F"/>
    <w:rsid w:val="001447A6"/>
    <w:rsid w:val="001448D6"/>
    <w:rsid w:val="0014491B"/>
    <w:rsid w:val="00144A8E"/>
    <w:rsid w:val="00144B3F"/>
    <w:rsid w:val="00144C90"/>
    <w:rsid w:val="00144CB2"/>
    <w:rsid w:val="00144D67"/>
    <w:rsid w:val="00144E04"/>
    <w:rsid w:val="00144E0F"/>
    <w:rsid w:val="00144EB8"/>
    <w:rsid w:val="00144EE5"/>
    <w:rsid w:val="001450CD"/>
    <w:rsid w:val="00145264"/>
    <w:rsid w:val="00145346"/>
    <w:rsid w:val="00145438"/>
    <w:rsid w:val="001454C4"/>
    <w:rsid w:val="0014554B"/>
    <w:rsid w:val="0014560C"/>
    <w:rsid w:val="001456A6"/>
    <w:rsid w:val="001457C6"/>
    <w:rsid w:val="00145965"/>
    <w:rsid w:val="00145B83"/>
    <w:rsid w:val="00145BA6"/>
    <w:rsid w:val="00145F8C"/>
    <w:rsid w:val="00145FA8"/>
    <w:rsid w:val="001460EB"/>
    <w:rsid w:val="0014617B"/>
    <w:rsid w:val="001461E9"/>
    <w:rsid w:val="0014622B"/>
    <w:rsid w:val="0014626B"/>
    <w:rsid w:val="001462D7"/>
    <w:rsid w:val="00146346"/>
    <w:rsid w:val="0014654A"/>
    <w:rsid w:val="00146577"/>
    <w:rsid w:val="001465DE"/>
    <w:rsid w:val="001466F7"/>
    <w:rsid w:val="00146773"/>
    <w:rsid w:val="00146932"/>
    <w:rsid w:val="00146963"/>
    <w:rsid w:val="00146991"/>
    <w:rsid w:val="00146A1D"/>
    <w:rsid w:val="00146AC1"/>
    <w:rsid w:val="00146AD5"/>
    <w:rsid w:val="00146AE1"/>
    <w:rsid w:val="00146E8F"/>
    <w:rsid w:val="00146EE8"/>
    <w:rsid w:val="0014703E"/>
    <w:rsid w:val="0014708C"/>
    <w:rsid w:val="00147164"/>
    <w:rsid w:val="0014725A"/>
    <w:rsid w:val="001472CF"/>
    <w:rsid w:val="00147421"/>
    <w:rsid w:val="00147516"/>
    <w:rsid w:val="00147531"/>
    <w:rsid w:val="00147539"/>
    <w:rsid w:val="001475DE"/>
    <w:rsid w:val="00147630"/>
    <w:rsid w:val="001477BE"/>
    <w:rsid w:val="00147903"/>
    <w:rsid w:val="00147923"/>
    <w:rsid w:val="00147A27"/>
    <w:rsid w:val="00147AE7"/>
    <w:rsid w:val="00147BC2"/>
    <w:rsid w:val="00147C56"/>
    <w:rsid w:val="00147C5A"/>
    <w:rsid w:val="00147C5D"/>
    <w:rsid w:val="00147D65"/>
    <w:rsid w:val="00147D91"/>
    <w:rsid w:val="00147EEC"/>
    <w:rsid w:val="00147F82"/>
    <w:rsid w:val="00147FB4"/>
    <w:rsid w:val="00150020"/>
    <w:rsid w:val="0015011A"/>
    <w:rsid w:val="001501BE"/>
    <w:rsid w:val="00150427"/>
    <w:rsid w:val="001504D1"/>
    <w:rsid w:val="0015055B"/>
    <w:rsid w:val="0015060A"/>
    <w:rsid w:val="00150655"/>
    <w:rsid w:val="001506BB"/>
    <w:rsid w:val="001508E1"/>
    <w:rsid w:val="00150AB3"/>
    <w:rsid w:val="00150AFE"/>
    <w:rsid w:val="00150B8E"/>
    <w:rsid w:val="00150CB6"/>
    <w:rsid w:val="00150D09"/>
    <w:rsid w:val="00150D0E"/>
    <w:rsid w:val="00150D19"/>
    <w:rsid w:val="00150D41"/>
    <w:rsid w:val="00150D85"/>
    <w:rsid w:val="00150E73"/>
    <w:rsid w:val="00150EA9"/>
    <w:rsid w:val="00151038"/>
    <w:rsid w:val="00151044"/>
    <w:rsid w:val="00151057"/>
    <w:rsid w:val="0015109F"/>
    <w:rsid w:val="001510A3"/>
    <w:rsid w:val="001510ED"/>
    <w:rsid w:val="001511FC"/>
    <w:rsid w:val="00151253"/>
    <w:rsid w:val="001512E5"/>
    <w:rsid w:val="00151358"/>
    <w:rsid w:val="001515DF"/>
    <w:rsid w:val="00151608"/>
    <w:rsid w:val="001516D1"/>
    <w:rsid w:val="0015178E"/>
    <w:rsid w:val="001517AB"/>
    <w:rsid w:val="00151805"/>
    <w:rsid w:val="00151897"/>
    <w:rsid w:val="001518C4"/>
    <w:rsid w:val="001518CD"/>
    <w:rsid w:val="0015193B"/>
    <w:rsid w:val="00151A58"/>
    <w:rsid w:val="00151A8A"/>
    <w:rsid w:val="00151ACC"/>
    <w:rsid w:val="00151D41"/>
    <w:rsid w:val="00151D46"/>
    <w:rsid w:val="00151DB9"/>
    <w:rsid w:val="00151EF0"/>
    <w:rsid w:val="00152066"/>
    <w:rsid w:val="0015206F"/>
    <w:rsid w:val="001520D0"/>
    <w:rsid w:val="001522AB"/>
    <w:rsid w:val="001522E0"/>
    <w:rsid w:val="0015233A"/>
    <w:rsid w:val="001524EC"/>
    <w:rsid w:val="00152559"/>
    <w:rsid w:val="00152579"/>
    <w:rsid w:val="0015282E"/>
    <w:rsid w:val="00152A3B"/>
    <w:rsid w:val="00152A97"/>
    <w:rsid w:val="00152B5D"/>
    <w:rsid w:val="00152D5E"/>
    <w:rsid w:val="00152DBF"/>
    <w:rsid w:val="00152E1D"/>
    <w:rsid w:val="00152E40"/>
    <w:rsid w:val="00152EEC"/>
    <w:rsid w:val="00153118"/>
    <w:rsid w:val="00153121"/>
    <w:rsid w:val="00153334"/>
    <w:rsid w:val="00153392"/>
    <w:rsid w:val="001533A6"/>
    <w:rsid w:val="0015347E"/>
    <w:rsid w:val="0015356F"/>
    <w:rsid w:val="00153606"/>
    <w:rsid w:val="0015369B"/>
    <w:rsid w:val="001536DC"/>
    <w:rsid w:val="00153700"/>
    <w:rsid w:val="00153816"/>
    <w:rsid w:val="0015382E"/>
    <w:rsid w:val="001538F6"/>
    <w:rsid w:val="00153A48"/>
    <w:rsid w:val="00153A6B"/>
    <w:rsid w:val="00153B4B"/>
    <w:rsid w:val="00153CB6"/>
    <w:rsid w:val="00153CC5"/>
    <w:rsid w:val="00153E39"/>
    <w:rsid w:val="00153E69"/>
    <w:rsid w:val="00153EEF"/>
    <w:rsid w:val="00153EFF"/>
    <w:rsid w:val="00153F18"/>
    <w:rsid w:val="00153F21"/>
    <w:rsid w:val="00153F29"/>
    <w:rsid w:val="00153F85"/>
    <w:rsid w:val="001542A1"/>
    <w:rsid w:val="001543C1"/>
    <w:rsid w:val="001544AB"/>
    <w:rsid w:val="00154533"/>
    <w:rsid w:val="00154740"/>
    <w:rsid w:val="0015475B"/>
    <w:rsid w:val="001548AA"/>
    <w:rsid w:val="001548D0"/>
    <w:rsid w:val="00154937"/>
    <w:rsid w:val="00154981"/>
    <w:rsid w:val="00154A8B"/>
    <w:rsid w:val="00154BA7"/>
    <w:rsid w:val="00154DD1"/>
    <w:rsid w:val="00154DE8"/>
    <w:rsid w:val="00154F0D"/>
    <w:rsid w:val="00154FA3"/>
    <w:rsid w:val="001550C4"/>
    <w:rsid w:val="00155178"/>
    <w:rsid w:val="00155385"/>
    <w:rsid w:val="001553C0"/>
    <w:rsid w:val="001553FB"/>
    <w:rsid w:val="001555D6"/>
    <w:rsid w:val="00155605"/>
    <w:rsid w:val="0015568E"/>
    <w:rsid w:val="00155767"/>
    <w:rsid w:val="001557E7"/>
    <w:rsid w:val="001557F5"/>
    <w:rsid w:val="001558B5"/>
    <w:rsid w:val="001558DA"/>
    <w:rsid w:val="001558EE"/>
    <w:rsid w:val="00155A5A"/>
    <w:rsid w:val="00155B05"/>
    <w:rsid w:val="00155B08"/>
    <w:rsid w:val="00155B5C"/>
    <w:rsid w:val="00155BE1"/>
    <w:rsid w:val="00155D53"/>
    <w:rsid w:val="00155DDF"/>
    <w:rsid w:val="00156164"/>
    <w:rsid w:val="001561B8"/>
    <w:rsid w:val="0015622B"/>
    <w:rsid w:val="00156260"/>
    <w:rsid w:val="00156284"/>
    <w:rsid w:val="00156446"/>
    <w:rsid w:val="00156497"/>
    <w:rsid w:val="001564F2"/>
    <w:rsid w:val="00156502"/>
    <w:rsid w:val="001568FF"/>
    <w:rsid w:val="00156C71"/>
    <w:rsid w:val="00156DD1"/>
    <w:rsid w:val="00156DED"/>
    <w:rsid w:val="00156ECF"/>
    <w:rsid w:val="00156FAE"/>
    <w:rsid w:val="00156FF1"/>
    <w:rsid w:val="00157043"/>
    <w:rsid w:val="00157120"/>
    <w:rsid w:val="001571C5"/>
    <w:rsid w:val="001571F2"/>
    <w:rsid w:val="0015722B"/>
    <w:rsid w:val="00157248"/>
    <w:rsid w:val="00157352"/>
    <w:rsid w:val="001573E7"/>
    <w:rsid w:val="00157541"/>
    <w:rsid w:val="00157583"/>
    <w:rsid w:val="00157621"/>
    <w:rsid w:val="00157636"/>
    <w:rsid w:val="0015781B"/>
    <w:rsid w:val="00157FD0"/>
    <w:rsid w:val="001600AB"/>
    <w:rsid w:val="0016019C"/>
    <w:rsid w:val="001601C7"/>
    <w:rsid w:val="001602C2"/>
    <w:rsid w:val="001603B9"/>
    <w:rsid w:val="00160674"/>
    <w:rsid w:val="00160786"/>
    <w:rsid w:val="001607A2"/>
    <w:rsid w:val="001607C6"/>
    <w:rsid w:val="00160AC9"/>
    <w:rsid w:val="00160ACD"/>
    <w:rsid w:val="00160AD4"/>
    <w:rsid w:val="00160B9D"/>
    <w:rsid w:val="00160BE9"/>
    <w:rsid w:val="00160DD3"/>
    <w:rsid w:val="001612A5"/>
    <w:rsid w:val="00161368"/>
    <w:rsid w:val="001613A1"/>
    <w:rsid w:val="00161501"/>
    <w:rsid w:val="0016164F"/>
    <w:rsid w:val="00161777"/>
    <w:rsid w:val="001617FD"/>
    <w:rsid w:val="00161AD5"/>
    <w:rsid w:val="00161B5E"/>
    <w:rsid w:val="00161CB4"/>
    <w:rsid w:val="00161ECF"/>
    <w:rsid w:val="00161EEF"/>
    <w:rsid w:val="00162193"/>
    <w:rsid w:val="00162222"/>
    <w:rsid w:val="00162252"/>
    <w:rsid w:val="00162262"/>
    <w:rsid w:val="001622D2"/>
    <w:rsid w:val="001623A3"/>
    <w:rsid w:val="00162488"/>
    <w:rsid w:val="00162492"/>
    <w:rsid w:val="00162500"/>
    <w:rsid w:val="0016253C"/>
    <w:rsid w:val="00162642"/>
    <w:rsid w:val="00162827"/>
    <w:rsid w:val="0016288F"/>
    <w:rsid w:val="00162A2D"/>
    <w:rsid w:val="00162BD5"/>
    <w:rsid w:val="00162CF1"/>
    <w:rsid w:val="00162E3D"/>
    <w:rsid w:val="00162E48"/>
    <w:rsid w:val="00162E4B"/>
    <w:rsid w:val="00162F82"/>
    <w:rsid w:val="0016306C"/>
    <w:rsid w:val="00163071"/>
    <w:rsid w:val="001630E4"/>
    <w:rsid w:val="00163109"/>
    <w:rsid w:val="0016313F"/>
    <w:rsid w:val="00163270"/>
    <w:rsid w:val="001632BD"/>
    <w:rsid w:val="00163300"/>
    <w:rsid w:val="00163620"/>
    <w:rsid w:val="0016368F"/>
    <w:rsid w:val="001636EF"/>
    <w:rsid w:val="001639BC"/>
    <w:rsid w:val="00163AAF"/>
    <w:rsid w:val="00163AFC"/>
    <w:rsid w:val="00163BAC"/>
    <w:rsid w:val="00163C9A"/>
    <w:rsid w:val="00163CB0"/>
    <w:rsid w:val="00163D0D"/>
    <w:rsid w:val="00163E61"/>
    <w:rsid w:val="00163EE9"/>
    <w:rsid w:val="00163F2E"/>
    <w:rsid w:val="00164092"/>
    <w:rsid w:val="0016409E"/>
    <w:rsid w:val="001640E4"/>
    <w:rsid w:val="001641BF"/>
    <w:rsid w:val="001641CE"/>
    <w:rsid w:val="001642AB"/>
    <w:rsid w:val="00164336"/>
    <w:rsid w:val="001643BA"/>
    <w:rsid w:val="001645B1"/>
    <w:rsid w:val="00164646"/>
    <w:rsid w:val="001646DA"/>
    <w:rsid w:val="00164721"/>
    <w:rsid w:val="00164782"/>
    <w:rsid w:val="001647FA"/>
    <w:rsid w:val="00164835"/>
    <w:rsid w:val="0016487F"/>
    <w:rsid w:val="0016493C"/>
    <w:rsid w:val="00164982"/>
    <w:rsid w:val="00164AE3"/>
    <w:rsid w:val="00164BDB"/>
    <w:rsid w:val="00164BE0"/>
    <w:rsid w:val="00164D32"/>
    <w:rsid w:val="00164D7C"/>
    <w:rsid w:val="00164D9D"/>
    <w:rsid w:val="00164EED"/>
    <w:rsid w:val="00165137"/>
    <w:rsid w:val="00165155"/>
    <w:rsid w:val="00165204"/>
    <w:rsid w:val="001652DD"/>
    <w:rsid w:val="001652FB"/>
    <w:rsid w:val="00165448"/>
    <w:rsid w:val="0016544D"/>
    <w:rsid w:val="0016547F"/>
    <w:rsid w:val="00165532"/>
    <w:rsid w:val="0016554E"/>
    <w:rsid w:val="001656D4"/>
    <w:rsid w:val="001657B9"/>
    <w:rsid w:val="0016589B"/>
    <w:rsid w:val="00165987"/>
    <w:rsid w:val="001659BB"/>
    <w:rsid w:val="00165A03"/>
    <w:rsid w:val="00165A27"/>
    <w:rsid w:val="00165A63"/>
    <w:rsid w:val="00165B2B"/>
    <w:rsid w:val="00165B79"/>
    <w:rsid w:val="00165C62"/>
    <w:rsid w:val="00165C6C"/>
    <w:rsid w:val="00165D9A"/>
    <w:rsid w:val="00165DEE"/>
    <w:rsid w:val="00165E28"/>
    <w:rsid w:val="00165E71"/>
    <w:rsid w:val="00165FC2"/>
    <w:rsid w:val="00166348"/>
    <w:rsid w:val="0016634F"/>
    <w:rsid w:val="00166585"/>
    <w:rsid w:val="00166678"/>
    <w:rsid w:val="00166700"/>
    <w:rsid w:val="00166800"/>
    <w:rsid w:val="00166809"/>
    <w:rsid w:val="0016686C"/>
    <w:rsid w:val="00166879"/>
    <w:rsid w:val="00166913"/>
    <w:rsid w:val="001669F9"/>
    <w:rsid w:val="00166A92"/>
    <w:rsid w:val="00166D78"/>
    <w:rsid w:val="00166D82"/>
    <w:rsid w:val="00166D9E"/>
    <w:rsid w:val="00166DA0"/>
    <w:rsid w:val="00166EE2"/>
    <w:rsid w:val="00166FD8"/>
    <w:rsid w:val="0016700E"/>
    <w:rsid w:val="00167036"/>
    <w:rsid w:val="00167099"/>
    <w:rsid w:val="00167125"/>
    <w:rsid w:val="0016733C"/>
    <w:rsid w:val="001675E8"/>
    <w:rsid w:val="00167607"/>
    <w:rsid w:val="0016764C"/>
    <w:rsid w:val="00167A26"/>
    <w:rsid w:val="00167A7B"/>
    <w:rsid w:val="00167B38"/>
    <w:rsid w:val="00167BBE"/>
    <w:rsid w:val="00167DAC"/>
    <w:rsid w:val="00167E37"/>
    <w:rsid w:val="0017014F"/>
    <w:rsid w:val="001701A3"/>
    <w:rsid w:val="00170397"/>
    <w:rsid w:val="001703AC"/>
    <w:rsid w:val="001703B3"/>
    <w:rsid w:val="001703F2"/>
    <w:rsid w:val="00170482"/>
    <w:rsid w:val="001704BF"/>
    <w:rsid w:val="001705B5"/>
    <w:rsid w:val="00170687"/>
    <w:rsid w:val="001706A9"/>
    <w:rsid w:val="001706E4"/>
    <w:rsid w:val="001707BE"/>
    <w:rsid w:val="001707DA"/>
    <w:rsid w:val="001708D0"/>
    <w:rsid w:val="001709E1"/>
    <w:rsid w:val="00170B2D"/>
    <w:rsid w:val="00170B59"/>
    <w:rsid w:val="00170B70"/>
    <w:rsid w:val="00170C1F"/>
    <w:rsid w:val="00170D94"/>
    <w:rsid w:val="00170E00"/>
    <w:rsid w:val="00170E05"/>
    <w:rsid w:val="00170E83"/>
    <w:rsid w:val="00170EA9"/>
    <w:rsid w:val="00170EDA"/>
    <w:rsid w:val="00170F9B"/>
    <w:rsid w:val="001711B9"/>
    <w:rsid w:val="0017133A"/>
    <w:rsid w:val="001714AC"/>
    <w:rsid w:val="001714E9"/>
    <w:rsid w:val="00171551"/>
    <w:rsid w:val="0017162E"/>
    <w:rsid w:val="00171661"/>
    <w:rsid w:val="00171687"/>
    <w:rsid w:val="00171734"/>
    <w:rsid w:val="00171995"/>
    <w:rsid w:val="00171A33"/>
    <w:rsid w:val="00171A4F"/>
    <w:rsid w:val="00171A71"/>
    <w:rsid w:val="00171B55"/>
    <w:rsid w:val="00171B5E"/>
    <w:rsid w:val="00171B63"/>
    <w:rsid w:val="00171BC2"/>
    <w:rsid w:val="00171C9E"/>
    <w:rsid w:val="00171D7E"/>
    <w:rsid w:val="00171DA2"/>
    <w:rsid w:val="00171DC8"/>
    <w:rsid w:val="00171E4E"/>
    <w:rsid w:val="00171EB5"/>
    <w:rsid w:val="00171F14"/>
    <w:rsid w:val="00172027"/>
    <w:rsid w:val="0017204F"/>
    <w:rsid w:val="0017211D"/>
    <w:rsid w:val="001721B1"/>
    <w:rsid w:val="00172471"/>
    <w:rsid w:val="00172617"/>
    <w:rsid w:val="001727FD"/>
    <w:rsid w:val="00172977"/>
    <w:rsid w:val="001729E1"/>
    <w:rsid w:val="001729FE"/>
    <w:rsid w:val="00172A66"/>
    <w:rsid w:val="00172B61"/>
    <w:rsid w:val="00172B7D"/>
    <w:rsid w:val="00172BDB"/>
    <w:rsid w:val="00172C20"/>
    <w:rsid w:val="00172E68"/>
    <w:rsid w:val="00172F4C"/>
    <w:rsid w:val="0017300F"/>
    <w:rsid w:val="0017303D"/>
    <w:rsid w:val="00173067"/>
    <w:rsid w:val="001730EC"/>
    <w:rsid w:val="001731F5"/>
    <w:rsid w:val="0017337B"/>
    <w:rsid w:val="001736FA"/>
    <w:rsid w:val="0017375C"/>
    <w:rsid w:val="00173777"/>
    <w:rsid w:val="001738A5"/>
    <w:rsid w:val="001738B5"/>
    <w:rsid w:val="001738CE"/>
    <w:rsid w:val="00173902"/>
    <w:rsid w:val="0017393F"/>
    <w:rsid w:val="001739C7"/>
    <w:rsid w:val="00173A00"/>
    <w:rsid w:val="00173A1B"/>
    <w:rsid w:val="00173A7E"/>
    <w:rsid w:val="00173B1C"/>
    <w:rsid w:val="00173BC6"/>
    <w:rsid w:val="00173D38"/>
    <w:rsid w:val="00173E42"/>
    <w:rsid w:val="001741DB"/>
    <w:rsid w:val="0017425C"/>
    <w:rsid w:val="0017430D"/>
    <w:rsid w:val="00174405"/>
    <w:rsid w:val="00174499"/>
    <w:rsid w:val="00174555"/>
    <w:rsid w:val="001745A5"/>
    <w:rsid w:val="00174648"/>
    <w:rsid w:val="001746A2"/>
    <w:rsid w:val="001746F7"/>
    <w:rsid w:val="00174700"/>
    <w:rsid w:val="0017494C"/>
    <w:rsid w:val="0017495B"/>
    <w:rsid w:val="00174AFC"/>
    <w:rsid w:val="00174B04"/>
    <w:rsid w:val="00174B4F"/>
    <w:rsid w:val="00174C65"/>
    <w:rsid w:val="00174C87"/>
    <w:rsid w:val="00174D8A"/>
    <w:rsid w:val="00174DDB"/>
    <w:rsid w:val="00174E50"/>
    <w:rsid w:val="00175009"/>
    <w:rsid w:val="0017520E"/>
    <w:rsid w:val="00175244"/>
    <w:rsid w:val="001752EC"/>
    <w:rsid w:val="00175435"/>
    <w:rsid w:val="001754B2"/>
    <w:rsid w:val="001754E4"/>
    <w:rsid w:val="00175524"/>
    <w:rsid w:val="0017559F"/>
    <w:rsid w:val="00175650"/>
    <w:rsid w:val="0017590E"/>
    <w:rsid w:val="00175A16"/>
    <w:rsid w:val="00175A4F"/>
    <w:rsid w:val="00175A59"/>
    <w:rsid w:val="00175A6E"/>
    <w:rsid w:val="00175ABE"/>
    <w:rsid w:val="00175AE2"/>
    <w:rsid w:val="00175B5A"/>
    <w:rsid w:val="00175CE4"/>
    <w:rsid w:val="00175DE0"/>
    <w:rsid w:val="00175ECD"/>
    <w:rsid w:val="00175EF2"/>
    <w:rsid w:val="00176078"/>
    <w:rsid w:val="001760B4"/>
    <w:rsid w:val="001760D7"/>
    <w:rsid w:val="00176220"/>
    <w:rsid w:val="00176296"/>
    <w:rsid w:val="001763B7"/>
    <w:rsid w:val="001763FF"/>
    <w:rsid w:val="00176414"/>
    <w:rsid w:val="0017654A"/>
    <w:rsid w:val="00176606"/>
    <w:rsid w:val="001767DB"/>
    <w:rsid w:val="00176804"/>
    <w:rsid w:val="001768C3"/>
    <w:rsid w:val="00176B11"/>
    <w:rsid w:val="00176B82"/>
    <w:rsid w:val="00176B94"/>
    <w:rsid w:val="00176BD4"/>
    <w:rsid w:val="00176BDB"/>
    <w:rsid w:val="00176CF4"/>
    <w:rsid w:val="00176F9A"/>
    <w:rsid w:val="00176FD9"/>
    <w:rsid w:val="00177097"/>
    <w:rsid w:val="0017714C"/>
    <w:rsid w:val="0017722E"/>
    <w:rsid w:val="00177280"/>
    <w:rsid w:val="001772E1"/>
    <w:rsid w:val="00177482"/>
    <w:rsid w:val="001775B0"/>
    <w:rsid w:val="001775D7"/>
    <w:rsid w:val="00177605"/>
    <w:rsid w:val="00177711"/>
    <w:rsid w:val="00177950"/>
    <w:rsid w:val="00177A0D"/>
    <w:rsid w:val="00177AC2"/>
    <w:rsid w:val="00177B28"/>
    <w:rsid w:val="00177BAC"/>
    <w:rsid w:val="00177DC7"/>
    <w:rsid w:val="00177DFF"/>
    <w:rsid w:val="00177EBD"/>
    <w:rsid w:val="00180001"/>
    <w:rsid w:val="00180041"/>
    <w:rsid w:val="001800DC"/>
    <w:rsid w:val="0018016C"/>
    <w:rsid w:val="0018065A"/>
    <w:rsid w:val="001806A9"/>
    <w:rsid w:val="001806B5"/>
    <w:rsid w:val="001807A3"/>
    <w:rsid w:val="00180860"/>
    <w:rsid w:val="0018097D"/>
    <w:rsid w:val="00180A0C"/>
    <w:rsid w:val="00180A66"/>
    <w:rsid w:val="00180B9D"/>
    <w:rsid w:val="00180D96"/>
    <w:rsid w:val="00180E60"/>
    <w:rsid w:val="00180F5B"/>
    <w:rsid w:val="00180FE7"/>
    <w:rsid w:val="0018150E"/>
    <w:rsid w:val="00181593"/>
    <w:rsid w:val="001815D1"/>
    <w:rsid w:val="0018160F"/>
    <w:rsid w:val="0018168E"/>
    <w:rsid w:val="001816E5"/>
    <w:rsid w:val="00181739"/>
    <w:rsid w:val="001817BA"/>
    <w:rsid w:val="001817E5"/>
    <w:rsid w:val="001819C3"/>
    <w:rsid w:val="001819D4"/>
    <w:rsid w:val="001819F5"/>
    <w:rsid w:val="00181B20"/>
    <w:rsid w:val="00181B3A"/>
    <w:rsid w:val="00181B43"/>
    <w:rsid w:val="00181BA0"/>
    <w:rsid w:val="00181C83"/>
    <w:rsid w:val="00181DC0"/>
    <w:rsid w:val="00181DFB"/>
    <w:rsid w:val="00181ECB"/>
    <w:rsid w:val="00181F4A"/>
    <w:rsid w:val="00181F96"/>
    <w:rsid w:val="00182005"/>
    <w:rsid w:val="0018207D"/>
    <w:rsid w:val="001820A6"/>
    <w:rsid w:val="001820B2"/>
    <w:rsid w:val="001821E9"/>
    <w:rsid w:val="001821F9"/>
    <w:rsid w:val="001823B3"/>
    <w:rsid w:val="001823DC"/>
    <w:rsid w:val="0018246F"/>
    <w:rsid w:val="00182483"/>
    <w:rsid w:val="00182541"/>
    <w:rsid w:val="0018254B"/>
    <w:rsid w:val="00182626"/>
    <w:rsid w:val="00182718"/>
    <w:rsid w:val="00182757"/>
    <w:rsid w:val="001827C2"/>
    <w:rsid w:val="001828D1"/>
    <w:rsid w:val="001829FD"/>
    <w:rsid w:val="00182A26"/>
    <w:rsid w:val="00182B61"/>
    <w:rsid w:val="00182B8C"/>
    <w:rsid w:val="00182C4D"/>
    <w:rsid w:val="00182E01"/>
    <w:rsid w:val="00182F3F"/>
    <w:rsid w:val="00182FBF"/>
    <w:rsid w:val="00183054"/>
    <w:rsid w:val="00183064"/>
    <w:rsid w:val="001830B2"/>
    <w:rsid w:val="00183110"/>
    <w:rsid w:val="0018321C"/>
    <w:rsid w:val="00183249"/>
    <w:rsid w:val="001836B6"/>
    <w:rsid w:val="001836DF"/>
    <w:rsid w:val="00183733"/>
    <w:rsid w:val="00183835"/>
    <w:rsid w:val="0018383F"/>
    <w:rsid w:val="00183876"/>
    <w:rsid w:val="0018394E"/>
    <w:rsid w:val="0018395D"/>
    <w:rsid w:val="0018398E"/>
    <w:rsid w:val="001839D2"/>
    <w:rsid w:val="001839F4"/>
    <w:rsid w:val="00183A7A"/>
    <w:rsid w:val="00183BF4"/>
    <w:rsid w:val="00183C17"/>
    <w:rsid w:val="00183CB7"/>
    <w:rsid w:val="00183CC6"/>
    <w:rsid w:val="00183D0B"/>
    <w:rsid w:val="00183DA8"/>
    <w:rsid w:val="00183F11"/>
    <w:rsid w:val="00183F19"/>
    <w:rsid w:val="00183F21"/>
    <w:rsid w:val="001840C3"/>
    <w:rsid w:val="001840F5"/>
    <w:rsid w:val="00184229"/>
    <w:rsid w:val="00184301"/>
    <w:rsid w:val="00184412"/>
    <w:rsid w:val="001844B1"/>
    <w:rsid w:val="0018451F"/>
    <w:rsid w:val="00184631"/>
    <w:rsid w:val="00184658"/>
    <w:rsid w:val="00184706"/>
    <w:rsid w:val="001848BF"/>
    <w:rsid w:val="00184946"/>
    <w:rsid w:val="00184A29"/>
    <w:rsid w:val="00184B0C"/>
    <w:rsid w:val="00184C21"/>
    <w:rsid w:val="00184C44"/>
    <w:rsid w:val="00184C9F"/>
    <w:rsid w:val="00184DAB"/>
    <w:rsid w:val="00184EC7"/>
    <w:rsid w:val="00184F51"/>
    <w:rsid w:val="0018501F"/>
    <w:rsid w:val="001850CF"/>
    <w:rsid w:val="0018514B"/>
    <w:rsid w:val="00185249"/>
    <w:rsid w:val="00185257"/>
    <w:rsid w:val="001854A8"/>
    <w:rsid w:val="001855D5"/>
    <w:rsid w:val="001855E2"/>
    <w:rsid w:val="00185705"/>
    <w:rsid w:val="0018578A"/>
    <w:rsid w:val="001857EE"/>
    <w:rsid w:val="00185A3C"/>
    <w:rsid w:val="00185AAD"/>
    <w:rsid w:val="00185BCC"/>
    <w:rsid w:val="00185CB7"/>
    <w:rsid w:val="00185E05"/>
    <w:rsid w:val="00185E59"/>
    <w:rsid w:val="00185EA5"/>
    <w:rsid w:val="00185F10"/>
    <w:rsid w:val="00185F15"/>
    <w:rsid w:val="00185FDA"/>
    <w:rsid w:val="00186133"/>
    <w:rsid w:val="00186163"/>
    <w:rsid w:val="00186172"/>
    <w:rsid w:val="0018633F"/>
    <w:rsid w:val="00186395"/>
    <w:rsid w:val="001863B3"/>
    <w:rsid w:val="001863E3"/>
    <w:rsid w:val="0018662D"/>
    <w:rsid w:val="00186634"/>
    <w:rsid w:val="00186653"/>
    <w:rsid w:val="001867E6"/>
    <w:rsid w:val="0018680F"/>
    <w:rsid w:val="0018695F"/>
    <w:rsid w:val="00186B4D"/>
    <w:rsid w:val="00186BCD"/>
    <w:rsid w:val="00186D4C"/>
    <w:rsid w:val="00186DFC"/>
    <w:rsid w:val="00186EFA"/>
    <w:rsid w:val="001870D4"/>
    <w:rsid w:val="00187103"/>
    <w:rsid w:val="0018742A"/>
    <w:rsid w:val="001874C2"/>
    <w:rsid w:val="001875AC"/>
    <w:rsid w:val="0018767B"/>
    <w:rsid w:val="0018771C"/>
    <w:rsid w:val="0018773D"/>
    <w:rsid w:val="00187893"/>
    <w:rsid w:val="00187A76"/>
    <w:rsid w:val="00187B5E"/>
    <w:rsid w:val="00187C0A"/>
    <w:rsid w:val="00187CFC"/>
    <w:rsid w:val="00187E77"/>
    <w:rsid w:val="00187F32"/>
    <w:rsid w:val="00190010"/>
    <w:rsid w:val="0019002A"/>
    <w:rsid w:val="0019014B"/>
    <w:rsid w:val="00190179"/>
    <w:rsid w:val="00190257"/>
    <w:rsid w:val="0019050F"/>
    <w:rsid w:val="00190802"/>
    <w:rsid w:val="001908C5"/>
    <w:rsid w:val="00190927"/>
    <w:rsid w:val="0019094E"/>
    <w:rsid w:val="00190AD7"/>
    <w:rsid w:val="00190AE1"/>
    <w:rsid w:val="00190BD5"/>
    <w:rsid w:val="00190C05"/>
    <w:rsid w:val="00190C4F"/>
    <w:rsid w:val="00190C5A"/>
    <w:rsid w:val="00190D28"/>
    <w:rsid w:val="00190E17"/>
    <w:rsid w:val="00190E39"/>
    <w:rsid w:val="00191025"/>
    <w:rsid w:val="00191080"/>
    <w:rsid w:val="00191166"/>
    <w:rsid w:val="0019122F"/>
    <w:rsid w:val="00191245"/>
    <w:rsid w:val="0019126B"/>
    <w:rsid w:val="00191279"/>
    <w:rsid w:val="001912BE"/>
    <w:rsid w:val="0019137D"/>
    <w:rsid w:val="0019137E"/>
    <w:rsid w:val="00191445"/>
    <w:rsid w:val="001914CB"/>
    <w:rsid w:val="00191596"/>
    <w:rsid w:val="001915CD"/>
    <w:rsid w:val="00191640"/>
    <w:rsid w:val="00191727"/>
    <w:rsid w:val="0019176B"/>
    <w:rsid w:val="00191892"/>
    <w:rsid w:val="001918E1"/>
    <w:rsid w:val="00191925"/>
    <w:rsid w:val="00191CD3"/>
    <w:rsid w:val="00191DA1"/>
    <w:rsid w:val="00191E12"/>
    <w:rsid w:val="00191EA9"/>
    <w:rsid w:val="00191EBF"/>
    <w:rsid w:val="00192040"/>
    <w:rsid w:val="0019209B"/>
    <w:rsid w:val="001920B3"/>
    <w:rsid w:val="00192125"/>
    <w:rsid w:val="00192207"/>
    <w:rsid w:val="0019226D"/>
    <w:rsid w:val="001922F1"/>
    <w:rsid w:val="00192338"/>
    <w:rsid w:val="0019238F"/>
    <w:rsid w:val="001923B3"/>
    <w:rsid w:val="001923F4"/>
    <w:rsid w:val="001923FE"/>
    <w:rsid w:val="0019246F"/>
    <w:rsid w:val="00192484"/>
    <w:rsid w:val="00192589"/>
    <w:rsid w:val="001925E5"/>
    <w:rsid w:val="00192900"/>
    <w:rsid w:val="00192953"/>
    <w:rsid w:val="001929F7"/>
    <w:rsid w:val="00192A39"/>
    <w:rsid w:val="00192B20"/>
    <w:rsid w:val="00192BB2"/>
    <w:rsid w:val="00192BB3"/>
    <w:rsid w:val="00192C88"/>
    <w:rsid w:val="00192CB7"/>
    <w:rsid w:val="00192CEC"/>
    <w:rsid w:val="00192F54"/>
    <w:rsid w:val="001931EB"/>
    <w:rsid w:val="00193223"/>
    <w:rsid w:val="001932BD"/>
    <w:rsid w:val="001933B4"/>
    <w:rsid w:val="0019343A"/>
    <w:rsid w:val="0019351D"/>
    <w:rsid w:val="001935B6"/>
    <w:rsid w:val="00193672"/>
    <w:rsid w:val="00193760"/>
    <w:rsid w:val="001937A2"/>
    <w:rsid w:val="00193987"/>
    <w:rsid w:val="001939D4"/>
    <w:rsid w:val="001939FD"/>
    <w:rsid w:val="00193A4E"/>
    <w:rsid w:val="00193A7C"/>
    <w:rsid w:val="00193B85"/>
    <w:rsid w:val="00193D07"/>
    <w:rsid w:val="00193DC9"/>
    <w:rsid w:val="00193F21"/>
    <w:rsid w:val="00193F84"/>
    <w:rsid w:val="0019418C"/>
    <w:rsid w:val="001941AA"/>
    <w:rsid w:val="00194339"/>
    <w:rsid w:val="0019443E"/>
    <w:rsid w:val="00194562"/>
    <w:rsid w:val="001945BC"/>
    <w:rsid w:val="00194688"/>
    <w:rsid w:val="00194748"/>
    <w:rsid w:val="0019483D"/>
    <w:rsid w:val="00194955"/>
    <w:rsid w:val="001949AF"/>
    <w:rsid w:val="00194BB6"/>
    <w:rsid w:val="00194C2F"/>
    <w:rsid w:val="00194D82"/>
    <w:rsid w:val="0019508C"/>
    <w:rsid w:val="001950E1"/>
    <w:rsid w:val="00195299"/>
    <w:rsid w:val="001952A4"/>
    <w:rsid w:val="00195334"/>
    <w:rsid w:val="001953A8"/>
    <w:rsid w:val="001953D1"/>
    <w:rsid w:val="001953D5"/>
    <w:rsid w:val="001954CA"/>
    <w:rsid w:val="00195517"/>
    <w:rsid w:val="0019560A"/>
    <w:rsid w:val="00195657"/>
    <w:rsid w:val="0019573B"/>
    <w:rsid w:val="001958FB"/>
    <w:rsid w:val="0019592C"/>
    <w:rsid w:val="001959D9"/>
    <w:rsid w:val="00195AAC"/>
    <w:rsid w:val="00195C01"/>
    <w:rsid w:val="00195C38"/>
    <w:rsid w:val="00195D3D"/>
    <w:rsid w:val="00195F41"/>
    <w:rsid w:val="00196085"/>
    <w:rsid w:val="00196183"/>
    <w:rsid w:val="0019631E"/>
    <w:rsid w:val="0019640F"/>
    <w:rsid w:val="0019661A"/>
    <w:rsid w:val="0019664C"/>
    <w:rsid w:val="00196805"/>
    <w:rsid w:val="001969BB"/>
    <w:rsid w:val="001969C7"/>
    <w:rsid w:val="00196A2A"/>
    <w:rsid w:val="00196A54"/>
    <w:rsid w:val="00196A56"/>
    <w:rsid w:val="00196B90"/>
    <w:rsid w:val="00196CE3"/>
    <w:rsid w:val="00196D11"/>
    <w:rsid w:val="00196D1B"/>
    <w:rsid w:val="00196DE8"/>
    <w:rsid w:val="00196EF9"/>
    <w:rsid w:val="00196F4A"/>
    <w:rsid w:val="00196FA6"/>
    <w:rsid w:val="00196FD4"/>
    <w:rsid w:val="00196FF4"/>
    <w:rsid w:val="00197048"/>
    <w:rsid w:val="00197149"/>
    <w:rsid w:val="0019724B"/>
    <w:rsid w:val="0019734F"/>
    <w:rsid w:val="00197572"/>
    <w:rsid w:val="001976A3"/>
    <w:rsid w:val="001977CD"/>
    <w:rsid w:val="00197941"/>
    <w:rsid w:val="00197B97"/>
    <w:rsid w:val="00197BD5"/>
    <w:rsid w:val="00197BFC"/>
    <w:rsid w:val="00197CEC"/>
    <w:rsid w:val="00197EBE"/>
    <w:rsid w:val="001A00AE"/>
    <w:rsid w:val="001A017A"/>
    <w:rsid w:val="001A01E2"/>
    <w:rsid w:val="001A0221"/>
    <w:rsid w:val="001A0303"/>
    <w:rsid w:val="001A0313"/>
    <w:rsid w:val="001A0591"/>
    <w:rsid w:val="001A05A0"/>
    <w:rsid w:val="001A0636"/>
    <w:rsid w:val="001A064F"/>
    <w:rsid w:val="001A0676"/>
    <w:rsid w:val="001A067A"/>
    <w:rsid w:val="001A06A0"/>
    <w:rsid w:val="001A06C8"/>
    <w:rsid w:val="001A0919"/>
    <w:rsid w:val="001A09EE"/>
    <w:rsid w:val="001A0AC3"/>
    <w:rsid w:val="001A0B1A"/>
    <w:rsid w:val="001A0CBF"/>
    <w:rsid w:val="001A1053"/>
    <w:rsid w:val="001A1337"/>
    <w:rsid w:val="001A13D4"/>
    <w:rsid w:val="001A14D3"/>
    <w:rsid w:val="001A15DB"/>
    <w:rsid w:val="001A1660"/>
    <w:rsid w:val="001A1695"/>
    <w:rsid w:val="001A16D0"/>
    <w:rsid w:val="001A1760"/>
    <w:rsid w:val="001A1767"/>
    <w:rsid w:val="001A1A95"/>
    <w:rsid w:val="001A1BFF"/>
    <w:rsid w:val="001A1CA4"/>
    <w:rsid w:val="001A1CC6"/>
    <w:rsid w:val="001A1F22"/>
    <w:rsid w:val="001A1F5D"/>
    <w:rsid w:val="001A2254"/>
    <w:rsid w:val="001A22E3"/>
    <w:rsid w:val="001A2357"/>
    <w:rsid w:val="001A2579"/>
    <w:rsid w:val="001A261D"/>
    <w:rsid w:val="001A262E"/>
    <w:rsid w:val="001A268E"/>
    <w:rsid w:val="001A26E9"/>
    <w:rsid w:val="001A273B"/>
    <w:rsid w:val="001A2866"/>
    <w:rsid w:val="001A2939"/>
    <w:rsid w:val="001A294C"/>
    <w:rsid w:val="001A2951"/>
    <w:rsid w:val="001A29CE"/>
    <w:rsid w:val="001A2B6F"/>
    <w:rsid w:val="001A2E3D"/>
    <w:rsid w:val="001A2EB3"/>
    <w:rsid w:val="001A2F60"/>
    <w:rsid w:val="001A2FD5"/>
    <w:rsid w:val="001A3037"/>
    <w:rsid w:val="001A3076"/>
    <w:rsid w:val="001A30FB"/>
    <w:rsid w:val="001A31BE"/>
    <w:rsid w:val="001A3273"/>
    <w:rsid w:val="001A3374"/>
    <w:rsid w:val="001A33F4"/>
    <w:rsid w:val="001A33FA"/>
    <w:rsid w:val="001A3640"/>
    <w:rsid w:val="001A3663"/>
    <w:rsid w:val="001A367B"/>
    <w:rsid w:val="001A36CF"/>
    <w:rsid w:val="001A3721"/>
    <w:rsid w:val="001A3810"/>
    <w:rsid w:val="001A387D"/>
    <w:rsid w:val="001A3974"/>
    <w:rsid w:val="001A3986"/>
    <w:rsid w:val="001A3A69"/>
    <w:rsid w:val="001A3BBA"/>
    <w:rsid w:val="001A3C92"/>
    <w:rsid w:val="001A3D3D"/>
    <w:rsid w:val="001A3F0F"/>
    <w:rsid w:val="001A3F73"/>
    <w:rsid w:val="001A3FA5"/>
    <w:rsid w:val="001A4281"/>
    <w:rsid w:val="001A4287"/>
    <w:rsid w:val="001A438D"/>
    <w:rsid w:val="001A44FB"/>
    <w:rsid w:val="001A4601"/>
    <w:rsid w:val="001A474D"/>
    <w:rsid w:val="001A4964"/>
    <w:rsid w:val="001A49AA"/>
    <w:rsid w:val="001A4A85"/>
    <w:rsid w:val="001A4D59"/>
    <w:rsid w:val="001A4E3F"/>
    <w:rsid w:val="001A4EDF"/>
    <w:rsid w:val="001A51BB"/>
    <w:rsid w:val="001A5308"/>
    <w:rsid w:val="001A5383"/>
    <w:rsid w:val="001A53D6"/>
    <w:rsid w:val="001A5465"/>
    <w:rsid w:val="001A54E5"/>
    <w:rsid w:val="001A5599"/>
    <w:rsid w:val="001A5772"/>
    <w:rsid w:val="001A5856"/>
    <w:rsid w:val="001A58A6"/>
    <w:rsid w:val="001A58C3"/>
    <w:rsid w:val="001A58DB"/>
    <w:rsid w:val="001A59D2"/>
    <w:rsid w:val="001A5AC0"/>
    <w:rsid w:val="001A5AD6"/>
    <w:rsid w:val="001A5B14"/>
    <w:rsid w:val="001A5BCA"/>
    <w:rsid w:val="001A5D22"/>
    <w:rsid w:val="001A5D97"/>
    <w:rsid w:val="001A5F09"/>
    <w:rsid w:val="001A6164"/>
    <w:rsid w:val="001A616B"/>
    <w:rsid w:val="001A61A0"/>
    <w:rsid w:val="001A62AE"/>
    <w:rsid w:val="001A64B2"/>
    <w:rsid w:val="001A6729"/>
    <w:rsid w:val="001A682E"/>
    <w:rsid w:val="001A68A0"/>
    <w:rsid w:val="001A6990"/>
    <w:rsid w:val="001A6AFE"/>
    <w:rsid w:val="001A6B86"/>
    <w:rsid w:val="001A6BE1"/>
    <w:rsid w:val="001A6E27"/>
    <w:rsid w:val="001A7040"/>
    <w:rsid w:val="001A706D"/>
    <w:rsid w:val="001A708F"/>
    <w:rsid w:val="001A716F"/>
    <w:rsid w:val="001A7178"/>
    <w:rsid w:val="001A71EB"/>
    <w:rsid w:val="001A72B2"/>
    <w:rsid w:val="001A72EE"/>
    <w:rsid w:val="001A735D"/>
    <w:rsid w:val="001A75C3"/>
    <w:rsid w:val="001A75FE"/>
    <w:rsid w:val="001A7704"/>
    <w:rsid w:val="001A771B"/>
    <w:rsid w:val="001A7826"/>
    <w:rsid w:val="001A79DA"/>
    <w:rsid w:val="001A7A25"/>
    <w:rsid w:val="001A7C02"/>
    <w:rsid w:val="001A7D43"/>
    <w:rsid w:val="001A7DB7"/>
    <w:rsid w:val="001A7E5F"/>
    <w:rsid w:val="001A7EB4"/>
    <w:rsid w:val="001B0028"/>
    <w:rsid w:val="001B00B2"/>
    <w:rsid w:val="001B00D8"/>
    <w:rsid w:val="001B00FA"/>
    <w:rsid w:val="001B010E"/>
    <w:rsid w:val="001B011D"/>
    <w:rsid w:val="001B0149"/>
    <w:rsid w:val="001B01FD"/>
    <w:rsid w:val="001B0251"/>
    <w:rsid w:val="001B033E"/>
    <w:rsid w:val="001B035D"/>
    <w:rsid w:val="001B054D"/>
    <w:rsid w:val="001B0A33"/>
    <w:rsid w:val="001B0B3A"/>
    <w:rsid w:val="001B0BF8"/>
    <w:rsid w:val="001B0E78"/>
    <w:rsid w:val="001B0FE7"/>
    <w:rsid w:val="001B0FF5"/>
    <w:rsid w:val="001B113B"/>
    <w:rsid w:val="001B11B9"/>
    <w:rsid w:val="001B11E9"/>
    <w:rsid w:val="001B12B9"/>
    <w:rsid w:val="001B12CC"/>
    <w:rsid w:val="001B13E8"/>
    <w:rsid w:val="001B1565"/>
    <w:rsid w:val="001B158B"/>
    <w:rsid w:val="001B15D0"/>
    <w:rsid w:val="001B16DC"/>
    <w:rsid w:val="001B17A5"/>
    <w:rsid w:val="001B192D"/>
    <w:rsid w:val="001B1937"/>
    <w:rsid w:val="001B1962"/>
    <w:rsid w:val="001B19F5"/>
    <w:rsid w:val="001B1A33"/>
    <w:rsid w:val="001B1B68"/>
    <w:rsid w:val="001B1B6C"/>
    <w:rsid w:val="001B1CBA"/>
    <w:rsid w:val="001B1CC8"/>
    <w:rsid w:val="001B1CDC"/>
    <w:rsid w:val="001B1DBB"/>
    <w:rsid w:val="001B1E39"/>
    <w:rsid w:val="001B1FD7"/>
    <w:rsid w:val="001B2013"/>
    <w:rsid w:val="001B2099"/>
    <w:rsid w:val="001B210A"/>
    <w:rsid w:val="001B23D5"/>
    <w:rsid w:val="001B24FA"/>
    <w:rsid w:val="001B2779"/>
    <w:rsid w:val="001B27AF"/>
    <w:rsid w:val="001B287B"/>
    <w:rsid w:val="001B28A9"/>
    <w:rsid w:val="001B2993"/>
    <w:rsid w:val="001B29C3"/>
    <w:rsid w:val="001B29E8"/>
    <w:rsid w:val="001B2A36"/>
    <w:rsid w:val="001B2B7F"/>
    <w:rsid w:val="001B2BD3"/>
    <w:rsid w:val="001B2C18"/>
    <w:rsid w:val="001B2E3F"/>
    <w:rsid w:val="001B2EA9"/>
    <w:rsid w:val="001B33C7"/>
    <w:rsid w:val="001B3412"/>
    <w:rsid w:val="001B35C1"/>
    <w:rsid w:val="001B35DC"/>
    <w:rsid w:val="001B35E8"/>
    <w:rsid w:val="001B361A"/>
    <w:rsid w:val="001B3754"/>
    <w:rsid w:val="001B3A10"/>
    <w:rsid w:val="001B3A2D"/>
    <w:rsid w:val="001B3B08"/>
    <w:rsid w:val="001B3B35"/>
    <w:rsid w:val="001B3B82"/>
    <w:rsid w:val="001B3BDA"/>
    <w:rsid w:val="001B3D34"/>
    <w:rsid w:val="001B3D4B"/>
    <w:rsid w:val="001B3ECD"/>
    <w:rsid w:val="001B3FAC"/>
    <w:rsid w:val="001B3FF2"/>
    <w:rsid w:val="001B4094"/>
    <w:rsid w:val="001B40B3"/>
    <w:rsid w:val="001B4112"/>
    <w:rsid w:val="001B417D"/>
    <w:rsid w:val="001B41E4"/>
    <w:rsid w:val="001B429C"/>
    <w:rsid w:val="001B4371"/>
    <w:rsid w:val="001B43C3"/>
    <w:rsid w:val="001B43CD"/>
    <w:rsid w:val="001B4452"/>
    <w:rsid w:val="001B447F"/>
    <w:rsid w:val="001B44FD"/>
    <w:rsid w:val="001B4719"/>
    <w:rsid w:val="001B4868"/>
    <w:rsid w:val="001B489C"/>
    <w:rsid w:val="001B4BD7"/>
    <w:rsid w:val="001B4D0E"/>
    <w:rsid w:val="001B4D33"/>
    <w:rsid w:val="001B4EA0"/>
    <w:rsid w:val="001B4F67"/>
    <w:rsid w:val="001B5067"/>
    <w:rsid w:val="001B50E5"/>
    <w:rsid w:val="001B510D"/>
    <w:rsid w:val="001B5120"/>
    <w:rsid w:val="001B5332"/>
    <w:rsid w:val="001B53DA"/>
    <w:rsid w:val="001B54A0"/>
    <w:rsid w:val="001B54E9"/>
    <w:rsid w:val="001B55D1"/>
    <w:rsid w:val="001B55DE"/>
    <w:rsid w:val="001B5783"/>
    <w:rsid w:val="001B57B2"/>
    <w:rsid w:val="001B59A5"/>
    <w:rsid w:val="001B59A9"/>
    <w:rsid w:val="001B59C0"/>
    <w:rsid w:val="001B59ED"/>
    <w:rsid w:val="001B5FAA"/>
    <w:rsid w:val="001B6018"/>
    <w:rsid w:val="001B601E"/>
    <w:rsid w:val="001B6050"/>
    <w:rsid w:val="001B6084"/>
    <w:rsid w:val="001B61E6"/>
    <w:rsid w:val="001B61EA"/>
    <w:rsid w:val="001B6231"/>
    <w:rsid w:val="001B62A2"/>
    <w:rsid w:val="001B62F7"/>
    <w:rsid w:val="001B6618"/>
    <w:rsid w:val="001B6740"/>
    <w:rsid w:val="001B6792"/>
    <w:rsid w:val="001B6839"/>
    <w:rsid w:val="001B684D"/>
    <w:rsid w:val="001B6883"/>
    <w:rsid w:val="001B68BE"/>
    <w:rsid w:val="001B6917"/>
    <w:rsid w:val="001B6A15"/>
    <w:rsid w:val="001B6B26"/>
    <w:rsid w:val="001B6B66"/>
    <w:rsid w:val="001B6C2F"/>
    <w:rsid w:val="001B6E06"/>
    <w:rsid w:val="001B7038"/>
    <w:rsid w:val="001B7060"/>
    <w:rsid w:val="001B7066"/>
    <w:rsid w:val="001B70CF"/>
    <w:rsid w:val="001B72D9"/>
    <w:rsid w:val="001B748B"/>
    <w:rsid w:val="001B749C"/>
    <w:rsid w:val="001B7522"/>
    <w:rsid w:val="001B7614"/>
    <w:rsid w:val="001B76F6"/>
    <w:rsid w:val="001B7787"/>
    <w:rsid w:val="001B7905"/>
    <w:rsid w:val="001B7979"/>
    <w:rsid w:val="001B7A35"/>
    <w:rsid w:val="001B7B2A"/>
    <w:rsid w:val="001B7C13"/>
    <w:rsid w:val="001B7FA0"/>
    <w:rsid w:val="001B7FBD"/>
    <w:rsid w:val="001B7FC1"/>
    <w:rsid w:val="001C0085"/>
    <w:rsid w:val="001C0298"/>
    <w:rsid w:val="001C02C2"/>
    <w:rsid w:val="001C031F"/>
    <w:rsid w:val="001C041C"/>
    <w:rsid w:val="001C04EC"/>
    <w:rsid w:val="001C0555"/>
    <w:rsid w:val="001C055B"/>
    <w:rsid w:val="001C063F"/>
    <w:rsid w:val="001C069E"/>
    <w:rsid w:val="001C06AF"/>
    <w:rsid w:val="001C06E9"/>
    <w:rsid w:val="001C0874"/>
    <w:rsid w:val="001C0883"/>
    <w:rsid w:val="001C0896"/>
    <w:rsid w:val="001C0972"/>
    <w:rsid w:val="001C09B6"/>
    <w:rsid w:val="001C0A1A"/>
    <w:rsid w:val="001C0A6A"/>
    <w:rsid w:val="001C0B90"/>
    <w:rsid w:val="001C0BC6"/>
    <w:rsid w:val="001C0C8D"/>
    <w:rsid w:val="001C0CBF"/>
    <w:rsid w:val="001C1044"/>
    <w:rsid w:val="001C10F2"/>
    <w:rsid w:val="001C1112"/>
    <w:rsid w:val="001C1216"/>
    <w:rsid w:val="001C125C"/>
    <w:rsid w:val="001C12A0"/>
    <w:rsid w:val="001C1358"/>
    <w:rsid w:val="001C150B"/>
    <w:rsid w:val="001C1612"/>
    <w:rsid w:val="001C16A9"/>
    <w:rsid w:val="001C1729"/>
    <w:rsid w:val="001C17B8"/>
    <w:rsid w:val="001C1812"/>
    <w:rsid w:val="001C1896"/>
    <w:rsid w:val="001C1975"/>
    <w:rsid w:val="001C19EB"/>
    <w:rsid w:val="001C1B69"/>
    <w:rsid w:val="001C1BAC"/>
    <w:rsid w:val="001C1BC7"/>
    <w:rsid w:val="001C1CCC"/>
    <w:rsid w:val="001C1DD5"/>
    <w:rsid w:val="001C1E21"/>
    <w:rsid w:val="001C1E53"/>
    <w:rsid w:val="001C1F43"/>
    <w:rsid w:val="001C1F98"/>
    <w:rsid w:val="001C2068"/>
    <w:rsid w:val="001C211D"/>
    <w:rsid w:val="001C223E"/>
    <w:rsid w:val="001C227A"/>
    <w:rsid w:val="001C2371"/>
    <w:rsid w:val="001C254E"/>
    <w:rsid w:val="001C26A7"/>
    <w:rsid w:val="001C2715"/>
    <w:rsid w:val="001C27A6"/>
    <w:rsid w:val="001C27E9"/>
    <w:rsid w:val="001C2865"/>
    <w:rsid w:val="001C2928"/>
    <w:rsid w:val="001C2957"/>
    <w:rsid w:val="001C2A5B"/>
    <w:rsid w:val="001C2A6F"/>
    <w:rsid w:val="001C2A8B"/>
    <w:rsid w:val="001C2AD5"/>
    <w:rsid w:val="001C2BA3"/>
    <w:rsid w:val="001C2C9E"/>
    <w:rsid w:val="001C2CAA"/>
    <w:rsid w:val="001C2CEA"/>
    <w:rsid w:val="001C2EF4"/>
    <w:rsid w:val="001C3001"/>
    <w:rsid w:val="001C306F"/>
    <w:rsid w:val="001C30FC"/>
    <w:rsid w:val="001C312D"/>
    <w:rsid w:val="001C3252"/>
    <w:rsid w:val="001C3278"/>
    <w:rsid w:val="001C3397"/>
    <w:rsid w:val="001C3434"/>
    <w:rsid w:val="001C3474"/>
    <w:rsid w:val="001C3506"/>
    <w:rsid w:val="001C35E6"/>
    <w:rsid w:val="001C39E9"/>
    <w:rsid w:val="001C3ACC"/>
    <w:rsid w:val="001C3C24"/>
    <w:rsid w:val="001C3CA5"/>
    <w:rsid w:val="001C3D59"/>
    <w:rsid w:val="001C3DC6"/>
    <w:rsid w:val="001C3DCE"/>
    <w:rsid w:val="001C3DF9"/>
    <w:rsid w:val="001C3E02"/>
    <w:rsid w:val="001C3E2C"/>
    <w:rsid w:val="001C3EC4"/>
    <w:rsid w:val="001C3F5C"/>
    <w:rsid w:val="001C40A5"/>
    <w:rsid w:val="001C4182"/>
    <w:rsid w:val="001C4456"/>
    <w:rsid w:val="001C451C"/>
    <w:rsid w:val="001C45E0"/>
    <w:rsid w:val="001C4640"/>
    <w:rsid w:val="001C46C0"/>
    <w:rsid w:val="001C47C8"/>
    <w:rsid w:val="001C47E7"/>
    <w:rsid w:val="001C4901"/>
    <w:rsid w:val="001C49C9"/>
    <w:rsid w:val="001C4A39"/>
    <w:rsid w:val="001C4BC5"/>
    <w:rsid w:val="001C4BD4"/>
    <w:rsid w:val="001C4D3A"/>
    <w:rsid w:val="001C4F09"/>
    <w:rsid w:val="001C4F5F"/>
    <w:rsid w:val="001C4FA2"/>
    <w:rsid w:val="001C5105"/>
    <w:rsid w:val="001C5373"/>
    <w:rsid w:val="001C54B8"/>
    <w:rsid w:val="001C54C0"/>
    <w:rsid w:val="001C553B"/>
    <w:rsid w:val="001C55AC"/>
    <w:rsid w:val="001C5611"/>
    <w:rsid w:val="001C5663"/>
    <w:rsid w:val="001C5710"/>
    <w:rsid w:val="001C5780"/>
    <w:rsid w:val="001C580F"/>
    <w:rsid w:val="001C589B"/>
    <w:rsid w:val="001C58A6"/>
    <w:rsid w:val="001C5BC8"/>
    <w:rsid w:val="001C5C55"/>
    <w:rsid w:val="001C5D77"/>
    <w:rsid w:val="001C5DBB"/>
    <w:rsid w:val="001C5F88"/>
    <w:rsid w:val="001C5FD6"/>
    <w:rsid w:val="001C60EC"/>
    <w:rsid w:val="001C60FF"/>
    <w:rsid w:val="001C614D"/>
    <w:rsid w:val="001C6182"/>
    <w:rsid w:val="001C619C"/>
    <w:rsid w:val="001C61DC"/>
    <w:rsid w:val="001C61E0"/>
    <w:rsid w:val="001C6204"/>
    <w:rsid w:val="001C6234"/>
    <w:rsid w:val="001C624E"/>
    <w:rsid w:val="001C6269"/>
    <w:rsid w:val="001C629B"/>
    <w:rsid w:val="001C6304"/>
    <w:rsid w:val="001C63A4"/>
    <w:rsid w:val="001C6488"/>
    <w:rsid w:val="001C66D2"/>
    <w:rsid w:val="001C6708"/>
    <w:rsid w:val="001C6D92"/>
    <w:rsid w:val="001C6F12"/>
    <w:rsid w:val="001C6FA1"/>
    <w:rsid w:val="001C70A8"/>
    <w:rsid w:val="001C71CC"/>
    <w:rsid w:val="001C723A"/>
    <w:rsid w:val="001C734E"/>
    <w:rsid w:val="001C738D"/>
    <w:rsid w:val="001C73D3"/>
    <w:rsid w:val="001C7456"/>
    <w:rsid w:val="001C760E"/>
    <w:rsid w:val="001C77C6"/>
    <w:rsid w:val="001C77D5"/>
    <w:rsid w:val="001C78A3"/>
    <w:rsid w:val="001C78E0"/>
    <w:rsid w:val="001C78F7"/>
    <w:rsid w:val="001C7981"/>
    <w:rsid w:val="001C7B56"/>
    <w:rsid w:val="001C7C19"/>
    <w:rsid w:val="001C7C4B"/>
    <w:rsid w:val="001C7DF5"/>
    <w:rsid w:val="001C7ED6"/>
    <w:rsid w:val="001C7F47"/>
    <w:rsid w:val="001C7F51"/>
    <w:rsid w:val="001C7FBE"/>
    <w:rsid w:val="001D0042"/>
    <w:rsid w:val="001D006C"/>
    <w:rsid w:val="001D016D"/>
    <w:rsid w:val="001D0338"/>
    <w:rsid w:val="001D0378"/>
    <w:rsid w:val="001D048B"/>
    <w:rsid w:val="001D053F"/>
    <w:rsid w:val="001D056C"/>
    <w:rsid w:val="001D0578"/>
    <w:rsid w:val="001D0593"/>
    <w:rsid w:val="001D0601"/>
    <w:rsid w:val="001D08E8"/>
    <w:rsid w:val="001D095B"/>
    <w:rsid w:val="001D0A09"/>
    <w:rsid w:val="001D0C34"/>
    <w:rsid w:val="001D0D95"/>
    <w:rsid w:val="001D0DF6"/>
    <w:rsid w:val="001D0E20"/>
    <w:rsid w:val="001D1023"/>
    <w:rsid w:val="001D108D"/>
    <w:rsid w:val="001D1258"/>
    <w:rsid w:val="001D1266"/>
    <w:rsid w:val="001D14ED"/>
    <w:rsid w:val="001D1545"/>
    <w:rsid w:val="001D15F6"/>
    <w:rsid w:val="001D17AE"/>
    <w:rsid w:val="001D18D4"/>
    <w:rsid w:val="001D18EC"/>
    <w:rsid w:val="001D18F0"/>
    <w:rsid w:val="001D191E"/>
    <w:rsid w:val="001D1968"/>
    <w:rsid w:val="001D19F8"/>
    <w:rsid w:val="001D1B49"/>
    <w:rsid w:val="001D1BE8"/>
    <w:rsid w:val="001D1BF0"/>
    <w:rsid w:val="001D1CFF"/>
    <w:rsid w:val="001D1E04"/>
    <w:rsid w:val="001D1F0C"/>
    <w:rsid w:val="001D206F"/>
    <w:rsid w:val="001D216E"/>
    <w:rsid w:val="001D21B0"/>
    <w:rsid w:val="001D22B2"/>
    <w:rsid w:val="001D2363"/>
    <w:rsid w:val="001D2386"/>
    <w:rsid w:val="001D23CB"/>
    <w:rsid w:val="001D242D"/>
    <w:rsid w:val="001D257F"/>
    <w:rsid w:val="001D25B8"/>
    <w:rsid w:val="001D2715"/>
    <w:rsid w:val="001D27A7"/>
    <w:rsid w:val="001D28C1"/>
    <w:rsid w:val="001D29AE"/>
    <w:rsid w:val="001D29DE"/>
    <w:rsid w:val="001D2AA3"/>
    <w:rsid w:val="001D2AFD"/>
    <w:rsid w:val="001D2B3C"/>
    <w:rsid w:val="001D2BC2"/>
    <w:rsid w:val="001D2D03"/>
    <w:rsid w:val="001D2E49"/>
    <w:rsid w:val="001D2E6C"/>
    <w:rsid w:val="001D2E8F"/>
    <w:rsid w:val="001D2EEF"/>
    <w:rsid w:val="001D2FA3"/>
    <w:rsid w:val="001D3056"/>
    <w:rsid w:val="001D3150"/>
    <w:rsid w:val="001D3257"/>
    <w:rsid w:val="001D330C"/>
    <w:rsid w:val="001D337F"/>
    <w:rsid w:val="001D3554"/>
    <w:rsid w:val="001D35DC"/>
    <w:rsid w:val="001D3731"/>
    <w:rsid w:val="001D3745"/>
    <w:rsid w:val="001D376E"/>
    <w:rsid w:val="001D37C7"/>
    <w:rsid w:val="001D3808"/>
    <w:rsid w:val="001D383D"/>
    <w:rsid w:val="001D390E"/>
    <w:rsid w:val="001D395E"/>
    <w:rsid w:val="001D3AA7"/>
    <w:rsid w:val="001D3AE4"/>
    <w:rsid w:val="001D3E38"/>
    <w:rsid w:val="001D3F49"/>
    <w:rsid w:val="001D4096"/>
    <w:rsid w:val="001D40D5"/>
    <w:rsid w:val="001D419D"/>
    <w:rsid w:val="001D421A"/>
    <w:rsid w:val="001D43C0"/>
    <w:rsid w:val="001D448E"/>
    <w:rsid w:val="001D44C4"/>
    <w:rsid w:val="001D450A"/>
    <w:rsid w:val="001D470D"/>
    <w:rsid w:val="001D4761"/>
    <w:rsid w:val="001D4764"/>
    <w:rsid w:val="001D4780"/>
    <w:rsid w:val="001D47C0"/>
    <w:rsid w:val="001D4969"/>
    <w:rsid w:val="001D4A3C"/>
    <w:rsid w:val="001D4AE3"/>
    <w:rsid w:val="001D4AEE"/>
    <w:rsid w:val="001D4AF0"/>
    <w:rsid w:val="001D4B1F"/>
    <w:rsid w:val="001D4B96"/>
    <w:rsid w:val="001D4BCD"/>
    <w:rsid w:val="001D4DFA"/>
    <w:rsid w:val="001D4F24"/>
    <w:rsid w:val="001D4F31"/>
    <w:rsid w:val="001D4FE3"/>
    <w:rsid w:val="001D506F"/>
    <w:rsid w:val="001D50E4"/>
    <w:rsid w:val="001D5149"/>
    <w:rsid w:val="001D519F"/>
    <w:rsid w:val="001D53BA"/>
    <w:rsid w:val="001D53F6"/>
    <w:rsid w:val="001D55CD"/>
    <w:rsid w:val="001D55F9"/>
    <w:rsid w:val="001D5723"/>
    <w:rsid w:val="001D57BC"/>
    <w:rsid w:val="001D59F8"/>
    <w:rsid w:val="001D5A35"/>
    <w:rsid w:val="001D5AFB"/>
    <w:rsid w:val="001D5CB1"/>
    <w:rsid w:val="001D5CC4"/>
    <w:rsid w:val="001D5D4A"/>
    <w:rsid w:val="001D5EC4"/>
    <w:rsid w:val="001D5F84"/>
    <w:rsid w:val="001D5FD3"/>
    <w:rsid w:val="001D5FF6"/>
    <w:rsid w:val="001D6068"/>
    <w:rsid w:val="001D60FF"/>
    <w:rsid w:val="001D610D"/>
    <w:rsid w:val="001D61F5"/>
    <w:rsid w:val="001D6224"/>
    <w:rsid w:val="001D62F5"/>
    <w:rsid w:val="001D6334"/>
    <w:rsid w:val="001D63A8"/>
    <w:rsid w:val="001D63D6"/>
    <w:rsid w:val="001D6480"/>
    <w:rsid w:val="001D64BC"/>
    <w:rsid w:val="001D659C"/>
    <w:rsid w:val="001D67DB"/>
    <w:rsid w:val="001D686D"/>
    <w:rsid w:val="001D68CD"/>
    <w:rsid w:val="001D6A3E"/>
    <w:rsid w:val="001D6B2C"/>
    <w:rsid w:val="001D6BD1"/>
    <w:rsid w:val="001D6E61"/>
    <w:rsid w:val="001D6EE7"/>
    <w:rsid w:val="001D6EE8"/>
    <w:rsid w:val="001D6F30"/>
    <w:rsid w:val="001D6FB4"/>
    <w:rsid w:val="001D70F4"/>
    <w:rsid w:val="001D7260"/>
    <w:rsid w:val="001D7471"/>
    <w:rsid w:val="001D747C"/>
    <w:rsid w:val="001D74F7"/>
    <w:rsid w:val="001D7816"/>
    <w:rsid w:val="001D785F"/>
    <w:rsid w:val="001D7898"/>
    <w:rsid w:val="001D78A1"/>
    <w:rsid w:val="001D78D8"/>
    <w:rsid w:val="001D7901"/>
    <w:rsid w:val="001D79D9"/>
    <w:rsid w:val="001D7ADE"/>
    <w:rsid w:val="001D7B3D"/>
    <w:rsid w:val="001D7B58"/>
    <w:rsid w:val="001D7B96"/>
    <w:rsid w:val="001D7C43"/>
    <w:rsid w:val="001D7C4A"/>
    <w:rsid w:val="001D7E70"/>
    <w:rsid w:val="001D7F53"/>
    <w:rsid w:val="001D7FE2"/>
    <w:rsid w:val="001E003E"/>
    <w:rsid w:val="001E0074"/>
    <w:rsid w:val="001E00D4"/>
    <w:rsid w:val="001E01A1"/>
    <w:rsid w:val="001E01B2"/>
    <w:rsid w:val="001E02BA"/>
    <w:rsid w:val="001E02C6"/>
    <w:rsid w:val="001E041F"/>
    <w:rsid w:val="001E04E2"/>
    <w:rsid w:val="001E054C"/>
    <w:rsid w:val="001E05D2"/>
    <w:rsid w:val="001E061F"/>
    <w:rsid w:val="001E06C4"/>
    <w:rsid w:val="001E0767"/>
    <w:rsid w:val="001E0811"/>
    <w:rsid w:val="001E0851"/>
    <w:rsid w:val="001E087A"/>
    <w:rsid w:val="001E08EE"/>
    <w:rsid w:val="001E098C"/>
    <w:rsid w:val="001E09F4"/>
    <w:rsid w:val="001E0A73"/>
    <w:rsid w:val="001E0BC7"/>
    <w:rsid w:val="001E0CD1"/>
    <w:rsid w:val="001E0CF6"/>
    <w:rsid w:val="001E0D3F"/>
    <w:rsid w:val="001E0E64"/>
    <w:rsid w:val="001E0EC4"/>
    <w:rsid w:val="001E0F6E"/>
    <w:rsid w:val="001E0F8B"/>
    <w:rsid w:val="001E111F"/>
    <w:rsid w:val="001E1284"/>
    <w:rsid w:val="001E12F4"/>
    <w:rsid w:val="001E14B3"/>
    <w:rsid w:val="001E151D"/>
    <w:rsid w:val="001E1524"/>
    <w:rsid w:val="001E1565"/>
    <w:rsid w:val="001E159A"/>
    <w:rsid w:val="001E1676"/>
    <w:rsid w:val="001E167D"/>
    <w:rsid w:val="001E16D8"/>
    <w:rsid w:val="001E1710"/>
    <w:rsid w:val="001E1759"/>
    <w:rsid w:val="001E1875"/>
    <w:rsid w:val="001E1A5C"/>
    <w:rsid w:val="001E1B20"/>
    <w:rsid w:val="001E1D1E"/>
    <w:rsid w:val="001E1D3C"/>
    <w:rsid w:val="001E1D82"/>
    <w:rsid w:val="001E1DDA"/>
    <w:rsid w:val="001E1E42"/>
    <w:rsid w:val="001E1ECB"/>
    <w:rsid w:val="001E1F63"/>
    <w:rsid w:val="001E1FD2"/>
    <w:rsid w:val="001E206B"/>
    <w:rsid w:val="001E220A"/>
    <w:rsid w:val="001E23EA"/>
    <w:rsid w:val="001E2488"/>
    <w:rsid w:val="001E251E"/>
    <w:rsid w:val="001E2625"/>
    <w:rsid w:val="001E266E"/>
    <w:rsid w:val="001E274F"/>
    <w:rsid w:val="001E2756"/>
    <w:rsid w:val="001E276F"/>
    <w:rsid w:val="001E27C2"/>
    <w:rsid w:val="001E27DA"/>
    <w:rsid w:val="001E299C"/>
    <w:rsid w:val="001E2A2D"/>
    <w:rsid w:val="001E2A7B"/>
    <w:rsid w:val="001E2B4E"/>
    <w:rsid w:val="001E2B52"/>
    <w:rsid w:val="001E2C41"/>
    <w:rsid w:val="001E2D5E"/>
    <w:rsid w:val="001E2D9C"/>
    <w:rsid w:val="001E2E63"/>
    <w:rsid w:val="001E2EEF"/>
    <w:rsid w:val="001E2F1F"/>
    <w:rsid w:val="001E2FA8"/>
    <w:rsid w:val="001E3072"/>
    <w:rsid w:val="001E3188"/>
    <w:rsid w:val="001E3199"/>
    <w:rsid w:val="001E31BF"/>
    <w:rsid w:val="001E31D1"/>
    <w:rsid w:val="001E3219"/>
    <w:rsid w:val="001E32BE"/>
    <w:rsid w:val="001E32EF"/>
    <w:rsid w:val="001E33BF"/>
    <w:rsid w:val="001E37D4"/>
    <w:rsid w:val="001E3A45"/>
    <w:rsid w:val="001E3B0A"/>
    <w:rsid w:val="001E3BF4"/>
    <w:rsid w:val="001E3C5E"/>
    <w:rsid w:val="001E3CAE"/>
    <w:rsid w:val="001E3CED"/>
    <w:rsid w:val="001E3D86"/>
    <w:rsid w:val="001E3DF5"/>
    <w:rsid w:val="001E3FE1"/>
    <w:rsid w:val="001E4099"/>
    <w:rsid w:val="001E41E9"/>
    <w:rsid w:val="001E420B"/>
    <w:rsid w:val="001E4282"/>
    <w:rsid w:val="001E42A5"/>
    <w:rsid w:val="001E42AE"/>
    <w:rsid w:val="001E43CB"/>
    <w:rsid w:val="001E456D"/>
    <w:rsid w:val="001E4662"/>
    <w:rsid w:val="001E4704"/>
    <w:rsid w:val="001E47A0"/>
    <w:rsid w:val="001E4809"/>
    <w:rsid w:val="001E48CC"/>
    <w:rsid w:val="001E4918"/>
    <w:rsid w:val="001E50D9"/>
    <w:rsid w:val="001E51A0"/>
    <w:rsid w:val="001E52A0"/>
    <w:rsid w:val="001E5390"/>
    <w:rsid w:val="001E53E2"/>
    <w:rsid w:val="001E5440"/>
    <w:rsid w:val="001E55AA"/>
    <w:rsid w:val="001E560C"/>
    <w:rsid w:val="001E56B3"/>
    <w:rsid w:val="001E572D"/>
    <w:rsid w:val="001E58E2"/>
    <w:rsid w:val="001E5994"/>
    <w:rsid w:val="001E5BB2"/>
    <w:rsid w:val="001E5BD5"/>
    <w:rsid w:val="001E5C1B"/>
    <w:rsid w:val="001E5C41"/>
    <w:rsid w:val="001E5D1E"/>
    <w:rsid w:val="001E5D1F"/>
    <w:rsid w:val="001E5DE3"/>
    <w:rsid w:val="001E5F0B"/>
    <w:rsid w:val="001E5F59"/>
    <w:rsid w:val="001E5F64"/>
    <w:rsid w:val="001E60F8"/>
    <w:rsid w:val="001E6186"/>
    <w:rsid w:val="001E6199"/>
    <w:rsid w:val="001E61A2"/>
    <w:rsid w:val="001E62AA"/>
    <w:rsid w:val="001E6313"/>
    <w:rsid w:val="001E640A"/>
    <w:rsid w:val="001E644D"/>
    <w:rsid w:val="001E64FE"/>
    <w:rsid w:val="001E6620"/>
    <w:rsid w:val="001E66C5"/>
    <w:rsid w:val="001E6BDA"/>
    <w:rsid w:val="001E6C1B"/>
    <w:rsid w:val="001E6E1A"/>
    <w:rsid w:val="001E6EE3"/>
    <w:rsid w:val="001E6F5E"/>
    <w:rsid w:val="001E7173"/>
    <w:rsid w:val="001E719A"/>
    <w:rsid w:val="001E71C9"/>
    <w:rsid w:val="001E7254"/>
    <w:rsid w:val="001E750C"/>
    <w:rsid w:val="001E77EB"/>
    <w:rsid w:val="001E7891"/>
    <w:rsid w:val="001E7A8F"/>
    <w:rsid w:val="001E7D26"/>
    <w:rsid w:val="001E7D32"/>
    <w:rsid w:val="001E7DB7"/>
    <w:rsid w:val="001E7E81"/>
    <w:rsid w:val="001E7E85"/>
    <w:rsid w:val="001E7FDB"/>
    <w:rsid w:val="001F0004"/>
    <w:rsid w:val="001F014C"/>
    <w:rsid w:val="001F020C"/>
    <w:rsid w:val="001F02D7"/>
    <w:rsid w:val="001F02DE"/>
    <w:rsid w:val="001F0351"/>
    <w:rsid w:val="001F0475"/>
    <w:rsid w:val="001F0544"/>
    <w:rsid w:val="001F0546"/>
    <w:rsid w:val="001F063E"/>
    <w:rsid w:val="001F06A7"/>
    <w:rsid w:val="001F07A7"/>
    <w:rsid w:val="001F0974"/>
    <w:rsid w:val="001F09F6"/>
    <w:rsid w:val="001F0A09"/>
    <w:rsid w:val="001F0B04"/>
    <w:rsid w:val="001F0B89"/>
    <w:rsid w:val="001F0BDC"/>
    <w:rsid w:val="001F0DA7"/>
    <w:rsid w:val="001F0DDF"/>
    <w:rsid w:val="001F0E8D"/>
    <w:rsid w:val="001F1116"/>
    <w:rsid w:val="001F11F0"/>
    <w:rsid w:val="001F126E"/>
    <w:rsid w:val="001F132B"/>
    <w:rsid w:val="001F13A6"/>
    <w:rsid w:val="001F13E4"/>
    <w:rsid w:val="001F14CB"/>
    <w:rsid w:val="001F156D"/>
    <w:rsid w:val="001F15FA"/>
    <w:rsid w:val="001F17FF"/>
    <w:rsid w:val="001F18C3"/>
    <w:rsid w:val="001F18E2"/>
    <w:rsid w:val="001F1978"/>
    <w:rsid w:val="001F19AE"/>
    <w:rsid w:val="001F1B1E"/>
    <w:rsid w:val="001F1B64"/>
    <w:rsid w:val="001F1BEA"/>
    <w:rsid w:val="001F1DFA"/>
    <w:rsid w:val="001F1E26"/>
    <w:rsid w:val="001F1E2B"/>
    <w:rsid w:val="001F1E3C"/>
    <w:rsid w:val="001F1F66"/>
    <w:rsid w:val="001F2046"/>
    <w:rsid w:val="001F217C"/>
    <w:rsid w:val="001F220A"/>
    <w:rsid w:val="001F22A9"/>
    <w:rsid w:val="001F253A"/>
    <w:rsid w:val="001F2568"/>
    <w:rsid w:val="001F257B"/>
    <w:rsid w:val="001F2685"/>
    <w:rsid w:val="001F26E9"/>
    <w:rsid w:val="001F288A"/>
    <w:rsid w:val="001F2982"/>
    <w:rsid w:val="001F29D5"/>
    <w:rsid w:val="001F2A94"/>
    <w:rsid w:val="001F2B5B"/>
    <w:rsid w:val="001F2CCF"/>
    <w:rsid w:val="001F2E08"/>
    <w:rsid w:val="001F2E16"/>
    <w:rsid w:val="001F307F"/>
    <w:rsid w:val="001F31B8"/>
    <w:rsid w:val="001F3322"/>
    <w:rsid w:val="001F3378"/>
    <w:rsid w:val="001F339F"/>
    <w:rsid w:val="001F33A0"/>
    <w:rsid w:val="001F348F"/>
    <w:rsid w:val="001F350F"/>
    <w:rsid w:val="001F35A8"/>
    <w:rsid w:val="001F36BC"/>
    <w:rsid w:val="001F36DD"/>
    <w:rsid w:val="001F39AB"/>
    <w:rsid w:val="001F39B5"/>
    <w:rsid w:val="001F3A71"/>
    <w:rsid w:val="001F3ABA"/>
    <w:rsid w:val="001F3C10"/>
    <w:rsid w:val="001F3C7F"/>
    <w:rsid w:val="001F3E14"/>
    <w:rsid w:val="001F4113"/>
    <w:rsid w:val="001F41F4"/>
    <w:rsid w:val="001F4323"/>
    <w:rsid w:val="001F4406"/>
    <w:rsid w:val="001F457C"/>
    <w:rsid w:val="001F457D"/>
    <w:rsid w:val="001F45E8"/>
    <w:rsid w:val="001F4605"/>
    <w:rsid w:val="001F4650"/>
    <w:rsid w:val="001F4698"/>
    <w:rsid w:val="001F4730"/>
    <w:rsid w:val="001F47B3"/>
    <w:rsid w:val="001F4817"/>
    <w:rsid w:val="001F49F2"/>
    <w:rsid w:val="001F4B5B"/>
    <w:rsid w:val="001F4BAF"/>
    <w:rsid w:val="001F4C15"/>
    <w:rsid w:val="001F4C35"/>
    <w:rsid w:val="001F4C71"/>
    <w:rsid w:val="001F4CBF"/>
    <w:rsid w:val="001F4D54"/>
    <w:rsid w:val="001F4D92"/>
    <w:rsid w:val="001F4DE8"/>
    <w:rsid w:val="001F4E3B"/>
    <w:rsid w:val="001F4E57"/>
    <w:rsid w:val="001F4E5A"/>
    <w:rsid w:val="001F4FBA"/>
    <w:rsid w:val="001F5093"/>
    <w:rsid w:val="001F50E0"/>
    <w:rsid w:val="001F5172"/>
    <w:rsid w:val="001F5177"/>
    <w:rsid w:val="001F519C"/>
    <w:rsid w:val="001F51CE"/>
    <w:rsid w:val="001F53A2"/>
    <w:rsid w:val="001F53CA"/>
    <w:rsid w:val="001F5459"/>
    <w:rsid w:val="001F5599"/>
    <w:rsid w:val="001F565E"/>
    <w:rsid w:val="001F5892"/>
    <w:rsid w:val="001F5913"/>
    <w:rsid w:val="001F5B3C"/>
    <w:rsid w:val="001F5BB9"/>
    <w:rsid w:val="001F5BCC"/>
    <w:rsid w:val="001F5C1A"/>
    <w:rsid w:val="001F5C95"/>
    <w:rsid w:val="001F5C9E"/>
    <w:rsid w:val="001F5E2D"/>
    <w:rsid w:val="001F5E73"/>
    <w:rsid w:val="001F5E7E"/>
    <w:rsid w:val="001F5ED8"/>
    <w:rsid w:val="001F5F10"/>
    <w:rsid w:val="001F5F2A"/>
    <w:rsid w:val="001F6089"/>
    <w:rsid w:val="001F60B5"/>
    <w:rsid w:val="001F626E"/>
    <w:rsid w:val="001F628D"/>
    <w:rsid w:val="001F6292"/>
    <w:rsid w:val="001F63ED"/>
    <w:rsid w:val="001F6437"/>
    <w:rsid w:val="001F6438"/>
    <w:rsid w:val="001F644E"/>
    <w:rsid w:val="001F6563"/>
    <w:rsid w:val="001F662A"/>
    <w:rsid w:val="001F6680"/>
    <w:rsid w:val="001F6706"/>
    <w:rsid w:val="001F6748"/>
    <w:rsid w:val="001F6820"/>
    <w:rsid w:val="001F6902"/>
    <w:rsid w:val="001F6AC6"/>
    <w:rsid w:val="001F6B96"/>
    <w:rsid w:val="001F6BEA"/>
    <w:rsid w:val="001F6C7E"/>
    <w:rsid w:val="001F6CA0"/>
    <w:rsid w:val="001F6D21"/>
    <w:rsid w:val="001F6D65"/>
    <w:rsid w:val="001F6E26"/>
    <w:rsid w:val="001F6E45"/>
    <w:rsid w:val="001F6F37"/>
    <w:rsid w:val="001F6F9E"/>
    <w:rsid w:val="001F7107"/>
    <w:rsid w:val="001F712D"/>
    <w:rsid w:val="001F71C3"/>
    <w:rsid w:val="001F71E6"/>
    <w:rsid w:val="001F7291"/>
    <w:rsid w:val="001F72A0"/>
    <w:rsid w:val="001F7317"/>
    <w:rsid w:val="001F737D"/>
    <w:rsid w:val="001F7408"/>
    <w:rsid w:val="001F7409"/>
    <w:rsid w:val="001F7543"/>
    <w:rsid w:val="001F7647"/>
    <w:rsid w:val="001F7879"/>
    <w:rsid w:val="001F798D"/>
    <w:rsid w:val="001F79AE"/>
    <w:rsid w:val="001F79FC"/>
    <w:rsid w:val="001F7BB8"/>
    <w:rsid w:val="001F7C35"/>
    <w:rsid w:val="001F7DD6"/>
    <w:rsid w:val="00200085"/>
    <w:rsid w:val="00200094"/>
    <w:rsid w:val="002000F2"/>
    <w:rsid w:val="002000FC"/>
    <w:rsid w:val="002001B9"/>
    <w:rsid w:val="00200229"/>
    <w:rsid w:val="00200376"/>
    <w:rsid w:val="00200386"/>
    <w:rsid w:val="002003FD"/>
    <w:rsid w:val="0020087C"/>
    <w:rsid w:val="002008FE"/>
    <w:rsid w:val="00200951"/>
    <w:rsid w:val="00200978"/>
    <w:rsid w:val="00200A17"/>
    <w:rsid w:val="00200A3A"/>
    <w:rsid w:val="00200A92"/>
    <w:rsid w:val="00200ACB"/>
    <w:rsid w:val="00200B0D"/>
    <w:rsid w:val="00200B81"/>
    <w:rsid w:val="00200B9A"/>
    <w:rsid w:val="00200BF9"/>
    <w:rsid w:val="00200CC2"/>
    <w:rsid w:val="00200CDE"/>
    <w:rsid w:val="00200CE5"/>
    <w:rsid w:val="00200D0B"/>
    <w:rsid w:val="002010F1"/>
    <w:rsid w:val="00201153"/>
    <w:rsid w:val="00201288"/>
    <w:rsid w:val="002012C5"/>
    <w:rsid w:val="00201368"/>
    <w:rsid w:val="0020142D"/>
    <w:rsid w:val="00201446"/>
    <w:rsid w:val="00201488"/>
    <w:rsid w:val="00201559"/>
    <w:rsid w:val="002016C0"/>
    <w:rsid w:val="00201779"/>
    <w:rsid w:val="0020182A"/>
    <w:rsid w:val="00201840"/>
    <w:rsid w:val="0020185F"/>
    <w:rsid w:val="00201942"/>
    <w:rsid w:val="00201994"/>
    <w:rsid w:val="002019BC"/>
    <w:rsid w:val="002019C0"/>
    <w:rsid w:val="00201A5F"/>
    <w:rsid w:val="00201A77"/>
    <w:rsid w:val="00201B59"/>
    <w:rsid w:val="00201DB7"/>
    <w:rsid w:val="00201DEC"/>
    <w:rsid w:val="00201F6B"/>
    <w:rsid w:val="00201F75"/>
    <w:rsid w:val="00201F9D"/>
    <w:rsid w:val="00202142"/>
    <w:rsid w:val="00202269"/>
    <w:rsid w:val="00202285"/>
    <w:rsid w:val="002022D6"/>
    <w:rsid w:val="002022F1"/>
    <w:rsid w:val="0020233D"/>
    <w:rsid w:val="002024B8"/>
    <w:rsid w:val="002024E6"/>
    <w:rsid w:val="002024EC"/>
    <w:rsid w:val="002025CC"/>
    <w:rsid w:val="002027AD"/>
    <w:rsid w:val="00202883"/>
    <w:rsid w:val="002028D0"/>
    <w:rsid w:val="002028F8"/>
    <w:rsid w:val="0020293E"/>
    <w:rsid w:val="00202B2C"/>
    <w:rsid w:val="00202BE4"/>
    <w:rsid w:val="00202C5C"/>
    <w:rsid w:val="00202D08"/>
    <w:rsid w:val="00202D2E"/>
    <w:rsid w:val="0020300B"/>
    <w:rsid w:val="00203069"/>
    <w:rsid w:val="00203086"/>
    <w:rsid w:val="00203143"/>
    <w:rsid w:val="00203159"/>
    <w:rsid w:val="002031E7"/>
    <w:rsid w:val="002032CF"/>
    <w:rsid w:val="002033D7"/>
    <w:rsid w:val="00203668"/>
    <w:rsid w:val="00203730"/>
    <w:rsid w:val="00203883"/>
    <w:rsid w:val="0020396D"/>
    <w:rsid w:val="00203A64"/>
    <w:rsid w:val="00203A6E"/>
    <w:rsid w:val="00203A71"/>
    <w:rsid w:val="00203A88"/>
    <w:rsid w:val="00203BB9"/>
    <w:rsid w:val="00203C18"/>
    <w:rsid w:val="00203C5A"/>
    <w:rsid w:val="00203C77"/>
    <w:rsid w:val="00203D02"/>
    <w:rsid w:val="00203EED"/>
    <w:rsid w:val="00203F00"/>
    <w:rsid w:val="00203F5C"/>
    <w:rsid w:val="00203FAF"/>
    <w:rsid w:val="00204016"/>
    <w:rsid w:val="00204074"/>
    <w:rsid w:val="0020416B"/>
    <w:rsid w:val="00204377"/>
    <w:rsid w:val="00204448"/>
    <w:rsid w:val="00204773"/>
    <w:rsid w:val="002047DE"/>
    <w:rsid w:val="00204839"/>
    <w:rsid w:val="002048D6"/>
    <w:rsid w:val="00204981"/>
    <w:rsid w:val="002049AE"/>
    <w:rsid w:val="00204A31"/>
    <w:rsid w:val="00204A5A"/>
    <w:rsid w:val="00204B2A"/>
    <w:rsid w:val="00204BB6"/>
    <w:rsid w:val="00204C12"/>
    <w:rsid w:val="00204DDC"/>
    <w:rsid w:val="00204E56"/>
    <w:rsid w:val="00204EDE"/>
    <w:rsid w:val="00204F1C"/>
    <w:rsid w:val="00204F32"/>
    <w:rsid w:val="00204F4A"/>
    <w:rsid w:val="00205000"/>
    <w:rsid w:val="0020500B"/>
    <w:rsid w:val="00205124"/>
    <w:rsid w:val="00205179"/>
    <w:rsid w:val="00205236"/>
    <w:rsid w:val="0020523A"/>
    <w:rsid w:val="0020551A"/>
    <w:rsid w:val="002055B7"/>
    <w:rsid w:val="002055D5"/>
    <w:rsid w:val="002055F2"/>
    <w:rsid w:val="00205610"/>
    <w:rsid w:val="00205635"/>
    <w:rsid w:val="0020563D"/>
    <w:rsid w:val="0020565C"/>
    <w:rsid w:val="002057DB"/>
    <w:rsid w:val="0020598D"/>
    <w:rsid w:val="002059A3"/>
    <w:rsid w:val="00205A70"/>
    <w:rsid w:val="00205AB2"/>
    <w:rsid w:val="00205CB2"/>
    <w:rsid w:val="00205D19"/>
    <w:rsid w:val="00205D98"/>
    <w:rsid w:val="00205E04"/>
    <w:rsid w:val="00205ECF"/>
    <w:rsid w:val="00205F46"/>
    <w:rsid w:val="00206015"/>
    <w:rsid w:val="0020610B"/>
    <w:rsid w:val="00206204"/>
    <w:rsid w:val="002062F1"/>
    <w:rsid w:val="0020631E"/>
    <w:rsid w:val="00206321"/>
    <w:rsid w:val="00206329"/>
    <w:rsid w:val="002063A7"/>
    <w:rsid w:val="00206417"/>
    <w:rsid w:val="002064AC"/>
    <w:rsid w:val="002065FC"/>
    <w:rsid w:val="00206602"/>
    <w:rsid w:val="0020666F"/>
    <w:rsid w:val="00206693"/>
    <w:rsid w:val="00206700"/>
    <w:rsid w:val="0020671A"/>
    <w:rsid w:val="0020674D"/>
    <w:rsid w:val="002067B7"/>
    <w:rsid w:val="002069A1"/>
    <w:rsid w:val="00206A24"/>
    <w:rsid w:val="00206B20"/>
    <w:rsid w:val="00206B53"/>
    <w:rsid w:val="00206B5B"/>
    <w:rsid w:val="00206BDE"/>
    <w:rsid w:val="00206BF6"/>
    <w:rsid w:val="00206C4E"/>
    <w:rsid w:val="00206E5A"/>
    <w:rsid w:val="00206EFC"/>
    <w:rsid w:val="00206F2D"/>
    <w:rsid w:val="00206FA6"/>
    <w:rsid w:val="00207009"/>
    <w:rsid w:val="0020706E"/>
    <w:rsid w:val="00207116"/>
    <w:rsid w:val="0020713A"/>
    <w:rsid w:val="002071D0"/>
    <w:rsid w:val="00207206"/>
    <w:rsid w:val="00207371"/>
    <w:rsid w:val="00207372"/>
    <w:rsid w:val="00207386"/>
    <w:rsid w:val="0020756A"/>
    <w:rsid w:val="0020760F"/>
    <w:rsid w:val="00207613"/>
    <w:rsid w:val="0020765D"/>
    <w:rsid w:val="0020776D"/>
    <w:rsid w:val="00207847"/>
    <w:rsid w:val="002079CA"/>
    <w:rsid w:val="00207AF9"/>
    <w:rsid w:val="00207B02"/>
    <w:rsid w:val="00207B66"/>
    <w:rsid w:val="00207BB9"/>
    <w:rsid w:val="00207EB6"/>
    <w:rsid w:val="0021005B"/>
    <w:rsid w:val="002100DF"/>
    <w:rsid w:val="0021011E"/>
    <w:rsid w:val="00210174"/>
    <w:rsid w:val="002101CC"/>
    <w:rsid w:val="002101F6"/>
    <w:rsid w:val="00210281"/>
    <w:rsid w:val="0021036C"/>
    <w:rsid w:val="00210392"/>
    <w:rsid w:val="002104AD"/>
    <w:rsid w:val="002104FB"/>
    <w:rsid w:val="002105CD"/>
    <w:rsid w:val="002105E9"/>
    <w:rsid w:val="0021065B"/>
    <w:rsid w:val="0021067D"/>
    <w:rsid w:val="00210691"/>
    <w:rsid w:val="002107AC"/>
    <w:rsid w:val="002107E2"/>
    <w:rsid w:val="0021095F"/>
    <w:rsid w:val="002109A6"/>
    <w:rsid w:val="002109D5"/>
    <w:rsid w:val="00210A2E"/>
    <w:rsid w:val="00210A3C"/>
    <w:rsid w:val="00210B05"/>
    <w:rsid w:val="00210BE5"/>
    <w:rsid w:val="00210C84"/>
    <w:rsid w:val="00210C91"/>
    <w:rsid w:val="00210D83"/>
    <w:rsid w:val="00210E4A"/>
    <w:rsid w:val="00210F42"/>
    <w:rsid w:val="00210F93"/>
    <w:rsid w:val="00211042"/>
    <w:rsid w:val="002110DC"/>
    <w:rsid w:val="00211345"/>
    <w:rsid w:val="002113F2"/>
    <w:rsid w:val="00211482"/>
    <w:rsid w:val="002114FA"/>
    <w:rsid w:val="002115BC"/>
    <w:rsid w:val="002117EC"/>
    <w:rsid w:val="0021185B"/>
    <w:rsid w:val="002119AA"/>
    <w:rsid w:val="00211AF1"/>
    <w:rsid w:val="00211AFE"/>
    <w:rsid w:val="00211B44"/>
    <w:rsid w:val="00211BCE"/>
    <w:rsid w:val="00211CC0"/>
    <w:rsid w:val="00211CC4"/>
    <w:rsid w:val="00211D31"/>
    <w:rsid w:val="00211DD9"/>
    <w:rsid w:val="00211F24"/>
    <w:rsid w:val="00211FD6"/>
    <w:rsid w:val="0021209E"/>
    <w:rsid w:val="002120D3"/>
    <w:rsid w:val="002120FA"/>
    <w:rsid w:val="002121C0"/>
    <w:rsid w:val="00212358"/>
    <w:rsid w:val="00212409"/>
    <w:rsid w:val="0021254B"/>
    <w:rsid w:val="00212664"/>
    <w:rsid w:val="00212682"/>
    <w:rsid w:val="00212693"/>
    <w:rsid w:val="00212816"/>
    <w:rsid w:val="002128F8"/>
    <w:rsid w:val="00212A8F"/>
    <w:rsid w:val="00212AC0"/>
    <w:rsid w:val="00212B53"/>
    <w:rsid w:val="00212DCE"/>
    <w:rsid w:val="00212DF5"/>
    <w:rsid w:val="00212E14"/>
    <w:rsid w:val="00213001"/>
    <w:rsid w:val="002130A9"/>
    <w:rsid w:val="002130BD"/>
    <w:rsid w:val="0021318B"/>
    <w:rsid w:val="00213221"/>
    <w:rsid w:val="00213428"/>
    <w:rsid w:val="00213494"/>
    <w:rsid w:val="002136D5"/>
    <w:rsid w:val="00213721"/>
    <w:rsid w:val="00213776"/>
    <w:rsid w:val="00213796"/>
    <w:rsid w:val="00213798"/>
    <w:rsid w:val="00213851"/>
    <w:rsid w:val="002138A9"/>
    <w:rsid w:val="00213B8B"/>
    <w:rsid w:val="00213BB8"/>
    <w:rsid w:val="00213C73"/>
    <w:rsid w:val="00213DCB"/>
    <w:rsid w:val="00213EA6"/>
    <w:rsid w:val="00213FB7"/>
    <w:rsid w:val="0021401B"/>
    <w:rsid w:val="0021406E"/>
    <w:rsid w:val="002141F2"/>
    <w:rsid w:val="00214298"/>
    <w:rsid w:val="00214375"/>
    <w:rsid w:val="00214489"/>
    <w:rsid w:val="00214721"/>
    <w:rsid w:val="00214789"/>
    <w:rsid w:val="002147AE"/>
    <w:rsid w:val="00214866"/>
    <w:rsid w:val="00214898"/>
    <w:rsid w:val="00214A02"/>
    <w:rsid w:val="00214AA6"/>
    <w:rsid w:val="00214B7F"/>
    <w:rsid w:val="00214C99"/>
    <w:rsid w:val="00214DB1"/>
    <w:rsid w:val="00214E0D"/>
    <w:rsid w:val="00214E26"/>
    <w:rsid w:val="00214EC2"/>
    <w:rsid w:val="00214EEC"/>
    <w:rsid w:val="00214F12"/>
    <w:rsid w:val="00214FCA"/>
    <w:rsid w:val="00215002"/>
    <w:rsid w:val="0021512E"/>
    <w:rsid w:val="002151FA"/>
    <w:rsid w:val="002154C4"/>
    <w:rsid w:val="00215504"/>
    <w:rsid w:val="00215550"/>
    <w:rsid w:val="0021558E"/>
    <w:rsid w:val="0021562B"/>
    <w:rsid w:val="002156E3"/>
    <w:rsid w:val="00215845"/>
    <w:rsid w:val="0021586D"/>
    <w:rsid w:val="002159CB"/>
    <w:rsid w:val="00215B0C"/>
    <w:rsid w:val="00215B77"/>
    <w:rsid w:val="00215BC4"/>
    <w:rsid w:val="00215C24"/>
    <w:rsid w:val="00215C36"/>
    <w:rsid w:val="00215CDD"/>
    <w:rsid w:val="00215D76"/>
    <w:rsid w:val="00215E67"/>
    <w:rsid w:val="00215EA8"/>
    <w:rsid w:val="00215F86"/>
    <w:rsid w:val="00216181"/>
    <w:rsid w:val="002161DF"/>
    <w:rsid w:val="002162EA"/>
    <w:rsid w:val="00216368"/>
    <w:rsid w:val="002163EA"/>
    <w:rsid w:val="00216437"/>
    <w:rsid w:val="00216530"/>
    <w:rsid w:val="00216570"/>
    <w:rsid w:val="002165F9"/>
    <w:rsid w:val="00216685"/>
    <w:rsid w:val="002166E5"/>
    <w:rsid w:val="00216788"/>
    <w:rsid w:val="00216989"/>
    <w:rsid w:val="00216993"/>
    <w:rsid w:val="00216A1C"/>
    <w:rsid w:val="00216B17"/>
    <w:rsid w:val="00216BBF"/>
    <w:rsid w:val="00216C25"/>
    <w:rsid w:val="00216C53"/>
    <w:rsid w:val="00216C78"/>
    <w:rsid w:val="00216D0D"/>
    <w:rsid w:val="00216DA0"/>
    <w:rsid w:val="00216E6C"/>
    <w:rsid w:val="00217135"/>
    <w:rsid w:val="002172F0"/>
    <w:rsid w:val="00217381"/>
    <w:rsid w:val="00217398"/>
    <w:rsid w:val="0021766B"/>
    <w:rsid w:val="00217685"/>
    <w:rsid w:val="002177BF"/>
    <w:rsid w:val="0021786C"/>
    <w:rsid w:val="0021797D"/>
    <w:rsid w:val="002179B9"/>
    <w:rsid w:val="00217C20"/>
    <w:rsid w:val="00217C2F"/>
    <w:rsid w:val="00217C32"/>
    <w:rsid w:val="00217CAE"/>
    <w:rsid w:val="00217CE8"/>
    <w:rsid w:val="00217F66"/>
    <w:rsid w:val="00220038"/>
    <w:rsid w:val="0022003A"/>
    <w:rsid w:val="0022013F"/>
    <w:rsid w:val="00220181"/>
    <w:rsid w:val="002201F0"/>
    <w:rsid w:val="002202EC"/>
    <w:rsid w:val="00220441"/>
    <w:rsid w:val="002204ED"/>
    <w:rsid w:val="002205D3"/>
    <w:rsid w:val="00220670"/>
    <w:rsid w:val="0022070D"/>
    <w:rsid w:val="0022073E"/>
    <w:rsid w:val="002207CA"/>
    <w:rsid w:val="00220848"/>
    <w:rsid w:val="002208BE"/>
    <w:rsid w:val="00220918"/>
    <w:rsid w:val="0022091D"/>
    <w:rsid w:val="002209D3"/>
    <w:rsid w:val="00220A5F"/>
    <w:rsid w:val="00220E92"/>
    <w:rsid w:val="00220FD0"/>
    <w:rsid w:val="00221022"/>
    <w:rsid w:val="00221127"/>
    <w:rsid w:val="00221188"/>
    <w:rsid w:val="0022121E"/>
    <w:rsid w:val="00221293"/>
    <w:rsid w:val="0022135D"/>
    <w:rsid w:val="0022147B"/>
    <w:rsid w:val="002214B8"/>
    <w:rsid w:val="002214DA"/>
    <w:rsid w:val="0022154F"/>
    <w:rsid w:val="002217A6"/>
    <w:rsid w:val="00221989"/>
    <w:rsid w:val="00221A25"/>
    <w:rsid w:val="00221A55"/>
    <w:rsid w:val="00221AD1"/>
    <w:rsid w:val="00221EA5"/>
    <w:rsid w:val="00221F49"/>
    <w:rsid w:val="00221F85"/>
    <w:rsid w:val="00221FB9"/>
    <w:rsid w:val="00221FE9"/>
    <w:rsid w:val="00222052"/>
    <w:rsid w:val="002221D4"/>
    <w:rsid w:val="00222217"/>
    <w:rsid w:val="00222287"/>
    <w:rsid w:val="002222A4"/>
    <w:rsid w:val="0022232E"/>
    <w:rsid w:val="00222336"/>
    <w:rsid w:val="002223FE"/>
    <w:rsid w:val="0022254A"/>
    <w:rsid w:val="002225A5"/>
    <w:rsid w:val="0022276C"/>
    <w:rsid w:val="002227BA"/>
    <w:rsid w:val="002227CB"/>
    <w:rsid w:val="002227D1"/>
    <w:rsid w:val="0022290C"/>
    <w:rsid w:val="002229B8"/>
    <w:rsid w:val="00222A09"/>
    <w:rsid w:val="00222AB8"/>
    <w:rsid w:val="00222ADF"/>
    <w:rsid w:val="00222B25"/>
    <w:rsid w:val="00222C7E"/>
    <w:rsid w:val="00222D38"/>
    <w:rsid w:val="00222D61"/>
    <w:rsid w:val="00222D8A"/>
    <w:rsid w:val="00222E0E"/>
    <w:rsid w:val="00222EFF"/>
    <w:rsid w:val="00222FC6"/>
    <w:rsid w:val="00222FE7"/>
    <w:rsid w:val="00223057"/>
    <w:rsid w:val="002231AD"/>
    <w:rsid w:val="00223429"/>
    <w:rsid w:val="002234A4"/>
    <w:rsid w:val="002234BE"/>
    <w:rsid w:val="002235D2"/>
    <w:rsid w:val="002235DF"/>
    <w:rsid w:val="0022367D"/>
    <w:rsid w:val="00223833"/>
    <w:rsid w:val="00223A37"/>
    <w:rsid w:val="00223ACD"/>
    <w:rsid w:val="00223B01"/>
    <w:rsid w:val="00223C6E"/>
    <w:rsid w:val="00223CCE"/>
    <w:rsid w:val="00223F80"/>
    <w:rsid w:val="00224124"/>
    <w:rsid w:val="00224226"/>
    <w:rsid w:val="00224279"/>
    <w:rsid w:val="002246E2"/>
    <w:rsid w:val="0022474A"/>
    <w:rsid w:val="0022474F"/>
    <w:rsid w:val="00224794"/>
    <w:rsid w:val="0022498C"/>
    <w:rsid w:val="00224A38"/>
    <w:rsid w:val="00224A78"/>
    <w:rsid w:val="00224A9B"/>
    <w:rsid w:val="00224AB2"/>
    <w:rsid w:val="00224ACC"/>
    <w:rsid w:val="00224CC9"/>
    <w:rsid w:val="00224D32"/>
    <w:rsid w:val="00224D71"/>
    <w:rsid w:val="00224D86"/>
    <w:rsid w:val="00224DD5"/>
    <w:rsid w:val="00224EFE"/>
    <w:rsid w:val="00225154"/>
    <w:rsid w:val="002253E2"/>
    <w:rsid w:val="00225418"/>
    <w:rsid w:val="00225480"/>
    <w:rsid w:val="002254F6"/>
    <w:rsid w:val="00225568"/>
    <w:rsid w:val="002255B3"/>
    <w:rsid w:val="002255C6"/>
    <w:rsid w:val="00225643"/>
    <w:rsid w:val="0022585D"/>
    <w:rsid w:val="002258FF"/>
    <w:rsid w:val="00225BD3"/>
    <w:rsid w:val="00225D2C"/>
    <w:rsid w:val="00225D36"/>
    <w:rsid w:val="00225D7A"/>
    <w:rsid w:val="00225DBC"/>
    <w:rsid w:val="00225DC1"/>
    <w:rsid w:val="00225ECD"/>
    <w:rsid w:val="00225F86"/>
    <w:rsid w:val="00225F8B"/>
    <w:rsid w:val="00225FBB"/>
    <w:rsid w:val="0022602F"/>
    <w:rsid w:val="0022629D"/>
    <w:rsid w:val="002262A2"/>
    <w:rsid w:val="00226467"/>
    <w:rsid w:val="0022657F"/>
    <w:rsid w:val="002265EF"/>
    <w:rsid w:val="002266D7"/>
    <w:rsid w:val="00226714"/>
    <w:rsid w:val="00226823"/>
    <w:rsid w:val="00226834"/>
    <w:rsid w:val="00226890"/>
    <w:rsid w:val="002268F2"/>
    <w:rsid w:val="00226919"/>
    <w:rsid w:val="00226939"/>
    <w:rsid w:val="002269A7"/>
    <w:rsid w:val="00226A4A"/>
    <w:rsid w:val="00226A52"/>
    <w:rsid w:val="00226AD9"/>
    <w:rsid w:val="00226AE0"/>
    <w:rsid w:val="00226B59"/>
    <w:rsid w:val="00226BD3"/>
    <w:rsid w:val="00226CDD"/>
    <w:rsid w:val="00226D75"/>
    <w:rsid w:val="00226FDC"/>
    <w:rsid w:val="00226FED"/>
    <w:rsid w:val="00227101"/>
    <w:rsid w:val="00227129"/>
    <w:rsid w:val="002271FF"/>
    <w:rsid w:val="0022735A"/>
    <w:rsid w:val="00227391"/>
    <w:rsid w:val="002273CC"/>
    <w:rsid w:val="002273F1"/>
    <w:rsid w:val="002274CD"/>
    <w:rsid w:val="00227652"/>
    <w:rsid w:val="0022768C"/>
    <w:rsid w:val="00227836"/>
    <w:rsid w:val="00227850"/>
    <w:rsid w:val="00227873"/>
    <w:rsid w:val="002279B7"/>
    <w:rsid w:val="002279D2"/>
    <w:rsid w:val="00227A1E"/>
    <w:rsid w:val="00227C2A"/>
    <w:rsid w:val="00227D0D"/>
    <w:rsid w:val="00227D34"/>
    <w:rsid w:val="00227D53"/>
    <w:rsid w:val="00227E00"/>
    <w:rsid w:val="00227E35"/>
    <w:rsid w:val="00227F72"/>
    <w:rsid w:val="00227F78"/>
    <w:rsid w:val="00227F9E"/>
    <w:rsid w:val="00230040"/>
    <w:rsid w:val="00230189"/>
    <w:rsid w:val="0023018F"/>
    <w:rsid w:val="00230213"/>
    <w:rsid w:val="002302C9"/>
    <w:rsid w:val="002302F6"/>
    <w:rsid w:val="00230637"/>
    <w:rsid w:val="0023080A"/>
    <w:rsid w:val="0023098A"/>
    <w:rsid w:val="00230AD3"/>
    <w:rsid w:val="00230B62"/>
    <w:rsid w:val="00230B66"/>
    <w:rsid w:val="00230B75"/>
    <w:rsid w:val="00230B9A"/>
    <w:rsid w:val="00230BB1"/>
    <w:rsid w:val="00230BF6"/>
    <w:rsid w:val="00230D64"/>
    <w:rsid w:val="00230F2E"/>
    <w:rsid w:val="00231141"/>
    <w:rsid w:val="002311E9"/>
    <w:rsid w:val="002311EB"/>
    <w:rsid w:val="0023122E"/>
    <w:rsid w:val="0023124C"/>
    <w:rsid w:val="00231262"/>
    <w:rsid w:val="0023148A"/>
    <w:rsid w:val="002314E6"/>
    <w:rsid w:val="002314EE"/>
    <w:rsid w:val="00231666"/>
    <w:rsid w:val="00231714"/>
    <w:rsid w:val="00231740"/>
    <w:rsid w:val="002317E3"/>
    <w:rsid w:val="0023187D"/>
    <w:rsid w:val="00231AA7"/>
    <w:rsid w:val="00231B30"/>
    <w:rsid w:val="00231B71"/>
    <w:rsid w:val="00231B8F"/>
    <w:rsid w:val="00231BEC"/>
    <w:rsid w:val="00231CD9"/>
    <w:rsid w:val="00231D67"/>
    <w:rsid w:val="00231DD0"/>
    <w:rsid w:val="00231E22"/>
    <w:rsid w:val="00231E71"/>
    <w:rsid w:val="00231F3A"/>
    <w:rsid w:val="00232060"/>
    <w:rsid w:val="002320BB"/>
    <w:rsid w:val="00232149"/>
    <w:rsid w:val="00232191"/>
    <w:rsid w:val="002321BB"/>
    <w:rsid w:val="002322C8"/>
    <w:rsid w:val="00232397"/>
    <w:rsid w:val="002323E9"/>
    <w:rsid w:val="0023240C"/>
    <w:rsid w:val="0023257B"/>
    <w:rsid w:val="00232715"/>
    <w:rsid w:val="0023278C"/>
    <w:rsid w:val="0023287C"/>
    <w:rsid w:val="002329B4"/>
    <w:rsid w:val="002329E3"/>
    <w:rsid w:val="00232A87"/>
    <w:rsid w:val="00232ADB"/>
    <w:rsid w:val="00232B31"/>
    <w:rsid w:val="00232BB4"/>
    <w:rsid w:val="00232C37"/>
    <w:rsid w:val="00232C95"/>
    <w:rsid w:val="00232E9D"/>
    <w:rsid w:val="00232ED5"/>
    <w:rsid w:val="00232F62"/>
    <w:rsid w:val="0023324F"/>
    <w:rsid w:val="002332C7"/>
    <w:rsid w:val="0023340E"/>
    <w:rsid w:val="00233543"/>
    <w:rsid w:val="00233561"/>
    <w:rsid w:val="0023357A"/>
    <w:rsid w:val="002335DE"/>
    <w:rsid w:val="002337C0"/>
    <w:rsid w:val="002338C7"/>
    <w:rsid w:val="002338CA"/>
    <w:rsid w:val="00233A5F"/>
    <w:rsid w:val="00233ED8"/>
    <w:rsid w:val="002340E5"/>
    <w:rsid w:val="0023421D"/>
    <w:rsid w:val="0023423F"/>
    <w:rsid w:val="00234259"/>
    <w:rsid w:val="00234313"/>
    <w:rsid w:val="00234355"/>
    <w:rsid w:val="0023435E"/>
    <w:rsid w:val="00234480"/>
    <w:rsid w:val="002344C8"/>
    <w:rsid w:val="002344F2"/>
    <w:rsid w:val="00234615"/>
    <w:rsid w:val="00234827"/>
    <w:rsid w:val="002348C8"/>
    <w:rsid w:val="002348E3"/>
    <w:rsid w:val="002348FA"/>
    <w:rsid w:val="00234981"/>
    <w:rsid w:val="002349C5"/>
    <w:rsid w:val="00234AEB"/>
    <w:rsid w:val="00234AF1"/>
    <w:rsid w:val="00234B73"/>
    <w:rsid w:val="00234BBB"/>
    <w:rsid w:val="00234CCB"/>
    <w:rsid w:val="00234D52"/>
    <w:rsid w:val="00234D59"/>
    <w:rsid w:val="0023500B"/>
    <w:rsid w:val="00235025"/>
    <w:rsid w:val="0023504D"/>
    <w:rsid w:val="00235061"/>
    <w:rsid w:val="002353C5"/>
    <w:rsid w:val="00235559"/>
    <w:rsid w:val="00235581"/>
    <w:rsid w:val="00235587"/>
    <w:rsid w:val="00235611"/>
    <w:rsid w:val="00235685"/>
    <w:rsid w:val="00235698"/>
    <w:rsid w:val="00235789"/>
    <w:rsid w:val="002357D8"/>
    <w:rsid w:val="002357EE"/>
    <w:rsid w:val="00235862"/>
    <w:rsid w:val="002358AB"/>
    <w:rsid w:val="002358E9"/>
    <w:rsid w:val="0023594B"/>
    <w:rsid w:val="00235A15"/>
    <w:rsid w:val="00235B15"/>
    <w:rsid w:val="00235B8A"/>
    <w:rsid w:val="00235EC6"/>
    <w:rsid w:val="00235F14"/>
    <w:rsid w:val="00235F2C"/>
    <w:rsid w:val="0023604C"/>
    <w:rsid w:val="0023605E"/>
    <w:rsid w:val="00236106"/>
    <w:rsid w:val="00236419"/>
    <w:rsid w:val="00236426"/>
    <w:rsid w:val="0023651F"/>
    <w:rsid w:val="00236541"/>
    <w:rsid w:val="00236561"/>
    <w:rsid w:val="00236615"/>
    <w:rsid w:val="00236731"/>
    <w:rsid w:val="0023673E"/>
    <w:rsid w:val="0023697E"/>
    <w:rsid w:val="00236DAE"/>
    <w:rsid w:val="00236DD4"/>
    <w:rsid w:val="00236E6D"/>
    <w:rsid w:val="00236E7B"/>
    <w:rsid w:val="00236E80"/>
    <w:rsid w:val="00236F49"/>
    <w:rsid w:val="00236F71"/>
    <w:rsid w:val="00236F88"/>
    <w:rsid w:val="00237009"/>
    <w:rsid w:val="00237134"/>
    <w:rsid w:val="0023713D"/>
    <w:rsid w:val="00237233"/>
    <w:rsid w:val="00237374"/>
    <w:rsid w:val="002373FC"/>
    <w:rsid w:val="00237514"/>
    <w:rsid w:val="002376E1"/>
    <w:rsid w:val="002377B3"/>
    <w:rsid w:val="002377CC"/>
    <w:rsid w:val="00237805"/>
    <w:rsid w:val="0023781F"/>
    <w:rsid w:val="002378FD"/>
    <w:rsid w:val="00237915"/>
    <w:rsid w:val="0023793D"/>
    <w:rsid w:val="00237A8F"/>
    <w:rsid w:val="00237B05"/>
    <w:rsid w:val="00237C6F"/>
    <w:rsid w:val="00237D22"/>
    <w:rsid w:val="0024000A"/>
    <w:rsid w:val="0024019A"/>
    <w:rsid w:val="0024020C"/>
    <w:rsid w:val="00240229"/>
    <w:rsid w:val="00240282"/>
    <w:rsid w:val="0024029F"/>
    <w:rsid w:val="002402DD"/>
    <w:rsid w:val="0024045B"/>
    <w:rsid w:val="00240487"/>
    <w:rsid w:val="002404A1"/>
    <w:rsid w:val="00240549"/>
    <w:rsid w:val="002405C9"/>
    <w:rsid w:val="00240741"/>
    <w:rsid w:val="00240956"/>
    <w:rsid w:val="00240B7D"/>
    <w:rsid w:val="00240C63"/>
    <w:rsid w:val="00240C75"/>
    <w:rsid w:val="00240CB5"/>
    <w:rsid w:val="00240CF5"/>
    <w:rsid w:val="00240F65"/>
    <w:rsid w:val="00240FF9"/>
    <w:rsid w:val="0024103F"/>
    <w:rsid w:val="002410A6"/>
    <w:rsid w:val="0024141D"/>
    <w:rsid w:val="0024143A"/>
    <w:rsid w:val="002415CD"/>
    <w:rsid w:val="0024173C"/>
    <w:rsid w:val="002417B9"/>
    <w:rsid w:val="00241B0D"/>
    <w:rsid w:val="00241B51"/>
    <w:rsid w:val="00241C7B"/>
    <w:rsid w:val="00241C8C"/>
    <w:rsid w:val="00241CE7"/>
    <w:rsid w:val="00241D5D"/>
    <w:rsid w:val="00241D6D"/>
    <w:rsid w:val="00241FEC"/>
    <w:rsid w:val="002420BE"/>
    <w:rsid w:val="00242169"/>
    <w:rsid w:val="002421F2"/>
    <w:rsid w:val="002421F5"/>
    <w:rsid w:val="002422C9"/>
    <w:rsid w:val="0024232B"/>
    <w:rsid w:val="00242442"/>
    <w:rsid w:val="00242489"/>
    <w:rsid w:val="00242566"/>
    <w:rsid w:val="0024262B"/>
    <w:rsid w:val="00242636"/>
    <w:rsid w:val="0024284B"/>
    <w:rsid w:val="0024286B"/>
    <w:rsid w:val="002428B8"/>
    <w:rsid w:val="00242B1F"/>
    <w:rsid w:val="00242B2A"/>
    <w:rsid w:val="00242CA5"/>
    <w:rsid w:val="00242CAE"/>
    <w:rsid w:val="00242D01"/>
    <w:rsid w:val="00242DBC"/>
    <w:rsid w:val="00243093"/>
    <w:rsid w:val="002431DE"/>
    <w:rsid w:val="00243370"/>
    <w:rsid w:val="00243469"/>
    <w:rsid w:val="00243497"/>
    <w:rsid w:val="002434D3"/>
    <w:rsid w:val="002435BF"/>
    <w:rsid w:val="002435DB"/>
    <w:rsid w:val="002435F2"/>
    <w:rsid w:val="00243618"/>
    <w:rsid w:val="0024363F"/>
    <w:rsid w:val="00243683"/>
    <w:rsid w:val="002436C3"/>
    <w:rsid w:val="0024372E"/>
    <w:rsid w:val="002437B9"/>
    <w:rsid w:val="00243A2B"/>
    <w:rsid w:val="00243A9A"/>
    <w:rsid w:val="00243ACD"/>
    <w:rsid w:val="00243D17"/>
    <w:rsid w:val="00243D86"/>
    <w:rsid w:val="00243DA3"/>
    <w:rsid w:val="00243E41"/>
    <w:rsid w:val="00243F4A"/>
    <w:rsid w:val="00243F8D"/>
    <w:rsid w:val="00244196"/>
    <w:rsid w:val="00244319"/>
    <w:rsid w:val="00244356"/>
    <w:rsid w:val="0024438E"/>
    <w:rsid w:val="0024445A"/>
    <w:rsid w:val="002444B0"/>
    <w:rsid w:val="00244528"/>
    <w:rsid w:val="00244606"/>
    <w:rsid w:val="002447A3"/>
    <w:rsid w:val="00244924"/>
    <w:rsid w:val="002449F4"/>
    <w:rsid w:val="00244B1A"/>
    <w:rsid w:val="00244B68"/>
    <w:rsid w:val="00244BAA"/>
    <w:rsid w:val="00244BF9"/>
    <w:rsid w:val="00244C66"/>
    <w:rsid w:val="00244F14"/>
    <w:rsid w:val="00244F32"/>
    <w:rsid w:val="00244F6B"/>
    <w:rsid w:val="00244FB8"/>
    <w:rsid w:val="00244FDC"/>
    <w:rsid w:val="0024520E"/>
    <w:rsid w:val="002452B7"/>
    <w:rsid w:val="0024530E"/>
    <w:rsid w:val="00245363"/>
    <w:rsid w:val="00245492"/>
    <w:rsid w:val="00245497"/>
    <w:rsid w:val="00245985"/>
    <w:rsid w:val="00245A41"/>
    <w:rsid w:val="00245A48"/>
    <w:rsid w:val="00245B48"/>
    <w:rsid w:val="00245B70"/>
    <w:rsid w:val="00245BF6"/>
    <w:rsid w:val="00245C0C"/>
    <w:rsid w:val="00245D7D"/>
    <w:rsid w:val="00245DBB"/>
    <w:rsid w:val="00245DE0"/>
    <w:rsid w:val="00245E39"/>
    <w:rsid w:val="00245ED3"/>
    <w:rsid w:val="00245EF8"/>
    <w:rsid w:val="00245FBA"/>
    <w:rsid w:val="00246017"/>
    <w:rsid w:val="002460D0"/>
    <w:rsid w:val="00246132"/>
    <w:rsid w:val="00246282"/>
    <w:rsid w:val="002463E5"/>
    <w:rsid w:val="002463F7"/>
    <w:rsid w:val="002464F6"/>
    <w:rsid w:val="00246514"/>
    <w:rsid w:val="00246521"/>
    <w:rsid w:val="0024662D"/>
    <w:rsid w:val="00246753"/>
    <w:rsid w:val="00246757"/>
    <w:rsid w:val="0024680C"/>
    <w:rsid w:val="00246820"/>
    <w:rsid w:val="002468E4"/>
    <w:rsid w:val="00246AC2"/>
    <w:rsid w:val="00246B09"/>
    <w:rsid w:val="00246BEB"/>
    <w:rsid w:val="00246BEF"/>
    <w:rsid w:val="00246C4A"/>
    <w:rsid w:val="00246C52"/>
    <w:rsid w:val="00246D28"/>
    <w:rsid w:val="00246EB6"/>
    <w:rsid w:val="002470B2"/>
    <w:rsid w:val="00247217"/>
    <w:rsid w:val="00247250"/>
    <w:rsid w:val="0024726A"/>
    <w:rsid w:val="002475BE"/>
    <w:rsid w:val="00247660"/>
    <w:rsid w:val="002477BC"/>
    <w:rsid w:val="002477BE"/>
    <w:rsid w:val="0024785A"/>
    <w:rsid w:val="0024785D"/>
    <w:rsid w:val="00247924"/>
    <w:rsid w:val="00247A4F"/>
    <w:rsid w:val="00247B8F"/>
    <w:rsid w:val="00247BD2"/>
    <w:rsid w:val="00247C92"/>
    <w:rsid w:val="00247D8C"/>
    <w:rsid w:val="00247DD1"/>
    <w:rsid w:val="00247DE0"/>
    <w:rsid w:val="00247DF6"/>
    <w:rsid w:val="00247FB6"/>
    <w:rsid w:val="00247FE3"/>
    <w:rsid w:val="0025000B"/>
    <w:rsid w:val="0025010D"/>
    <w:rsid w:val="002501CC"/>
    <w:rsid w:val="00250237"/>
    <w:rsid w:val="00250392"/>
    <w:rsid w:val="0025044A"/>
    <w:rsid w:val="00250515"/>
    <w:rsid w:val="0025052B"/>
    <w:rsid w:val="00250563"/>
    <w:rsid w:val="00250582"/>
    <w:rsid w:val="002506F5"/>
    <w:rsid w:val="0025080A"/>
    <w:rsid w:val="002508C7"/>
    <w:rsid w:val="002508D9"/>
    <w:rsid w:val="00250B14"/>
    <w:rsid w:val="00250CD8"/>
    <w:rsid w:val="00250CEC"/>
    <w:rsid w:val="00250D9C"/>
    <w:rsid w:val="00250DBD"/>
    <w:rsid w:val="00251117"/>
    <w:rsid w:val="002511C7"/>
    <w:rsid w:val="0025124C"/>
    <w:rsid w:val="0025127B"/>
    <w:rsid w:val="002512A9"/>
    <w:rsid w:val="00251370"/>
    <w:rsid w:val="0025159F"/>
    <w:rsid w:val="002515AF"/>
    <w:rsid w:val="002515EA"/>
    <w:rsid w:val="0025169E"/>
    <w:rsid w:val="002516EE"/>
    <w:rsid w:val="00251723"/>
    <w:rsid w:val="00251728"/>
    <w:rsid w:val="00251843"/>
    <w:rsid w:val="00251929"/>
    <w:rsid w:val="00251978"/>
    <w:rsid w:val="00251ACD"/>
    <w:rsid w:val="00251B7D"/>
    <w:rsid w:val="00251BF7"/>
    <w:rsid w:val="00251CCF"/>
    <w:rsid w:val="00251D47"/>
    <w:rsid w:val="00251D4F"/>
    <w:rsid w:val="00251F4B"/>
    <w:rsid w:val="00251F5E"/>
    <w:rsid w:val="00251F78"/>
    <w:rsid w:val="0025204B"/>
    <w:rsid w:val="0025208E"/>
    <w:rsid w:val="00252149"/>
    <w:rsid w:val="00252185"/>
    <w:rsid w:val="00252228"/>
    <w:rsid w:val="002523AD"/>
    <w:rsid w:val="00252500"/>
    <w:rsid w:val="002525B0"/>
    <w:rsid w:val="00252AEF"/>
    <w:rsid w:val="00252E2A"/>
    <w:rsid w:val="00252F65"/>
    <w:rsid w:val="00252FC1"/>
    <w:rsid w:val="002530D6"/>
    <w:rsid w:val="002530D9"/>
    <w:rsid w:val="002530F1"/>
    <w:rsid w:val="00253231"/>
    <w:rsid w:val="0025325D"/>
    <w:rsid w:val="002532DC"/>
    <w:rsid w:val="002533FF"/>
    <w:rsid w:val="00253400"/>
    <w:rsid w:val="0025348F"/>
    <w:rsid w:val="00253623"/>
    <w:rsid w:val="00253781"/>
    <w:rsid w:val="002537F5"/>
    <w:rsid w:val="00253808"/>
    <w:rsid w:val="00253905"/>
    <w:rsid w:val="00253932"/>
    <w:rsid w:val="00253952"/>
    <w:rsid w:val="00253AE8"/>
    <w:rsid w:val="00253AED"/>
    <w:rsid w:val="00253B59"/>
    <w:rsid w:val="00253BF8"/>
    <w:rsid w:val="00253C68"/>
    <w:rsid w:val="00253DE6"/>
    <w:rsid w:val="00253E24"/>
    <w:rsid w:val="00253EAF"/>
    <w:rsid w:val="00253F6A"/>
    <w:rsid w:val="00253F7E"/>
    <w:rsid w:val="0025420E"/>
    <w:rsid w:val="0025427A"/>
    <w:rsid w:val="0025429A"/>
    <w:rsid w:val="00254313"/>
    <w:rsid w:val="0025431A"/>
    <w:rsid w:val="00254349"/>
    <w:rsid w:val="002544EC"/>
    <w:rsid w:val="00254529"/>
    <w:rsid w:val="002546E0"/>
    <w:rsid w:val="002546E6"/>
    <w:rsid w:val="0025476C"/>
    <w:rsid w:val="00254828"/>
    <w:rsid w:val="00254862"/>
    <w:rsid w:val="00254AB2"/>
    <w:rsid w:val="00254AE8"/>
    <w:rsid w:val="00254B38"/>
    <w:rsid w:val="00254D05"/>
    <w:rsid w:val="00254E5F"/>
    <w:rsid w:val="00254E68"/>
    <w:rsid w:val="00254EF8"/>
    <w:rsid w:val="0025520F"/>
    <w:rsid w:val="002553DC"/>
    <w:rsid w:val="002554EE"/>
    <w:rsid w:val="0025562B"/>
    <w:rsid w:val="0025569F"/>
    <w:rsid w:val="002557BC"/>
    <w:rsid w:val="0025588A"/>
    <w:rsid w:val="0025595D"/>
    <w:rsid w:val="00255986"/>
    <w:rsid w:val="00255A9E"/>
    <w:rsid w:val="00255B8C"/>
    <w:rsid w:val="00255BC6"/>
    <w:rsid w:val="00255C1B"/>
    <w:rsid w:val="00255C2F"/>
    <w:rsid w:val="00255C69"/>
    <w:rsid w:val="00255C8A"/>
    <w:rsid w:val="00255C9D"/>
    <w:rsid w:val="00255DA7"/>
    <w:rsid w:val="00255E23"/>
    <w:rsid w:val="00255F88"/>
    <w:rsid w:val="00255FA9"/>
    <w:rsid w:val="00256320"/>
    <w:rsid w:val="002563E6"/>
    <w:rsid w:val="00256501"/>
    <w:rsid w:val="00256753"/>
    <w:rsid w:val="00256782"/>
    <w:rsid w:val="002568D7"/>
    <w:rsid w:val="00256A58"/>
    <w:rsid w:val="00256B22"/>
    <w:rsid w:val="00256BFC"/>
    <w:rsid w:val="00256C26"/>
    <w:rsid w:val="00256D51"/>
    <w:rsid w:val="00256F02"/>
    <w:rsid w:val="00256F6D"/>
    <w:rsid w:val="00256F93"/>
    <w:rsid w:val="00257034"/>
    <w:rsid w:val="0025706E"/>
    <w:rsid w:val="002571AA"/>
    <w:rsid w:val="002571C8"/>
    <w:rsid w:val="002572F1"/>
    <w:rsid w:val="002573A7"/>
    <w:rsid w:val="00257415"/>
    <w:rsid w:val="0025742F"/>
    <w:rsid w:val="00257699"/>
    <w:rsid w:val="00257774"/>
    <w:rsid w:val="002577DE"/>
    <w:rsid w:val="00257A62"/>
    <w:rsid w:val="00257A81"/>
    <w:rsid w:val="00257CA0"/>
    <w:rsid w:val="00257CAE"/>
    <w:rsid w:val="00257D2A"/>
    <w:rsid w:val="00257E1F"/>
    <w:rsid w:val="00257E9A"/>
    <w:rsid w:val="00260010"/>
    <w:rsid w:val="002600A8"/>
    <w:rsid w:val="00260156"/>
    <w:rsid w:val="002601D1"/>
    <w:rsid w:val="0026028F"/>
    <w:rsid w:val="00260395"/>
    <w:rsid w:val="0026041E"/>
    <w:rsid w:val="002604B2"/>
    <w:rsid w:val="0026055E"/>
    <w:rsid w:val="00260596"/>
    <w:rsid w:val="002606A0"/>
    <w:rsid w:val="0026075E"/>
    <w:rsid w:val="002608BD"/>
    <w:rsid w:val="002608E5"/>
    <w:rsid w:val="002608F0"/>
    <w:rsid w:val="00260A4C"/>
    <w:rsid w:val="00260AB0"/>
    <w:rsid w:val="00260AE1"/>
    <w:rsid w:val="00260C59"/>
    <w:rsid w:val="00260C6C"/>
    <w:rsid w:val="00260DD5"/>
    <w:rsid w:val="00260DFE"/>
    <w:rsid w:val="00260EA4"/>
    <w:rsid w:val="00260EDB"/>
    <w:rsid w:val="00260FAD"/>
    <w:rsid w:val="00261001"/>
    <w:rsid w:val="00261027"/>
    <w:rsid w:val="00261207"/>
    <w:rsid w:val="00261225"/>
    <w:rsid w:val="00261356"/>
    <w:rsid w:val="00261455"/>
    <w:rsid w:val="0026178A"/>
    <w:rsid w:val="002617F3"/>
    <w:rsid w:val="002617F6"/>
    <w:rsid w:val="0026184D"/>
    <w:rsid w:val="00261AAD"/>
    <w:rsid w:val="00261D05"/>
    <w:rsid w:val="00261D1B"/>
    <w:rsid w:val="00261DD9"/>
    <w:rsid w:val="00261E0E"/>
    <w:rsid w:val="00261F3C"/>
    <w:rsid w:val="00262168"/>
    <w:rsid w:val="002621D6"/>
    <w:rsid w:val="00262354"/>
    <w:rsid w:val="002623AC"/>
    <w:rsid w:val="00262554"/>
    <w:rsid w:val="00262912"/>
    <w:rsid w:val="00262979"/>
    <w:rsid w:val="002629A2"/>
    <w:rsid w:val="00262DD6"/>
    <w:rsid w:val="00262FD5"/>
    <w:rsid w:val="00263015"/>
    <w:rsid w:val="00263038"/>
    <w:rsid w:val="002630DD"/>
    <w:rsid w:val="002631DC"/>
    <w:rsid w:val="00263263"/>
    <w:rsid w:val="002632F9"/>
    <w:rsid w:val="00263302"/>
    <w:rsid w:val="002633EA"/>
    <w:rsid w:val="002633F3"/>
    <w:rsid w:val="0026345E"/>
    <w:rsid w:val="00263627"/>
    <w:rsid w:val="00263720"/>
    <w:rsid w:val="002637F7"/>
    <w:rsid w:val="0026382D"/>
    <w:rsid w:val="0026385F"/>
    <w:rsid w:val="00263909"/>
    <w:rsid w:val="00263935"/>
    <w:rsid w:val="002639C4"/>
    <w:rsid w:val="002639DA"/>
    <w:rsid w:val="00263C94"/>
    <w:rsid w:val="00263D5C"/>
    <w:rsid w:val="00263DB2"/>
    <w:rsid w:val="00263DD9"/>
    <w:rsid w:val="00263F3E"/>
    <w:rsid w:val="00263F3F"/>
    <w:rsid w:val="00263F6E"/>
    <w:rsid w:val="00264256"/>
    <w:rsid w:val="002642BB"/>
    <w:rsid w:val="0026432F"/>
    <w:rsid w:val="002643A5"/>
    <w:rsid w:val="002644FE"/>
    <w:rsid w:val="00264507"/>
    <w:rsid w:val="0026455A"/>
    <w:rsid w:val="0026460B"/>
    <w:rsid w:val="0026468A"/>
    <w:rsid w:val="0026474A"/>
    <w:rsid w:val="002647CB"/>
    <w:rsid w:val="002647E2"/>
    <w:rsid w:val="0026485F"/>
    <w:rsid w:val="002648FF"/>
    <w:rsid w:val="00264A9D"/>
    <w:rsid w:val="00264AB3"/>
    <w:rsid w:val="00264AD9"/>
    <w:rsid w:val="00264B5F"/>
    <w:rsid w:val="00264C28"/>
    <w:rsid w:val="00264CE9"/>
    <w:rsid w:val="00264DA2"/>
    <w:rsid w:val="00264DEB"/>
    <w:rsid w:val="00264EBB"/>
    <w:rsid w:val="00264EE1"/>
    <w:rsid w:val="00264F11"/>
    <w:rsid w:val="0026507F"/>
    <w:rsid w:val="00265173"/>
    <w:rsid w:val="0026543A"/>
    <w:rsid w:val="002654D9"/>
    <w:rsid w:val="00265701"/>
    <w:rsid w:val="00265746"/>
    <w:rsid w:val="002657AA"/>
    <w:rsid w:val="00265834"/>
    <w:rsid w:val="00265AEF"/>
    <w:rsid w:val="00265B19"/>
    <w:rsid w:val="00265C5F"/>
    <w:rsid w:val="00265CB1"/>
    <w:rsid w:val="00265D66"/>
    <w:rsid w:val="00265E9A"/>
    <w:rsid w:val="00265EB8"/>
    <w:rsid w:val="00266111"/>
    <w:rsid w:val="0026613D"/>
    <w:rsid w:val="002661E1"/>
    <w:rsid w:val="00266210"/>
    <w:rsid w:val="0026640C"/>
    <w:rsid w:val="0026641A"/>
    <w:rsid w:val="0026645B"/>
    <w:rsid w:val="002664CC"/>
    <w:rsid w:val="002664E3"/>
    <w:rsid w:val="002664FA"/>
    <w:rsid w:val="00266578"/>
    <w:rsid w:val="00266767"/>
    <w:rsid w:val="00266867"/>
    <w:rsid w:val="0026698B"/>
    <w:rsid w:val="00266A5D"/>
    <w:rsid w:val="00266B56"/>
    <w:rsid w:val="00266B64"/>
    <w:rsid w:val="00266B82"/>
    <w:rsid w:val="00266B9C"/>
    <w:rsid w:val="00266CF6"/>
    <w:rsid w:val="00266DA5"/>
    <w:rsid w:val="00266F32"/>
    <w:rsid w:val="00266FC9"/>
    <w:rsid w:val="00267009"/>
    <w:rsid w:val="00267013"/>
    <w:rsid w:val="002670A4"/>
    <w:rsid w:val="0026712D"/>
    <w:rsid w:val="0026716C"/>
    <w:rsid w:val="002671F4"/>
    <w:rsid w:val="0026730E"/>
    <w:rsid w:val="0026738B"/>
    <w:rsid w:val="00267494"/>
    <w:rsid w:val="002674A7"/>
    <w:rsid w:val="00267666"/>
    <w:rsid w:val="002676A4"/>
    <w:rsid w:val="002678AE"/>
    <w:rsid w:val="00267FB3"/>
    <w:rsid w:val="00267FDE"/>
    <w:rsid w:val="00270167"/>
    <w:rsid w:val="0027027E"/>
    <w:rsid w:val="0027043E"/>
    <w:rsid w:val="0027053E"/>
    <w:rsid w:val="00270545"/>
    <w:rsid w:val="002705FA"/>
    <w:rsid w:val="0027065C"/>
    <w:rsid w:val="002706CC"/>
    <w:rsid w:val="002707AD"/>
    <w:rsid w:val="002708D5"/>
    <w:rsid w:val="002708DA"/>
    <w:rsid w:val="0027096D"/>
    <w:rsid w:val="00270B10"/>
    <w:rsid w:val="00270C34"/>
    <w:rsid w:val="00270C3F"/>
    <w:rsid w:val="00270C63"/>
    <w:rsid w:val="00270C69"/>
    <w:rsid w:val="00270C73"/>
    <w:rsid w:val="00270C98"/>
    <w:rsid w:val="00270CF1"/>
    <w:rsid w:val="00270D35"/>
    <w:rsid w:val="00270D81"/>
    <w:rsid w:val="00270DA0"/>
    <w:rsid w:val="00270DF6"/>
    <w:rsid w:val="00270E57"/>
    <w:rsid w:val="00270E89"/>
    <w:rsid w:val="0027100F"/>
    <w:rsid w:val="002710EC"/>
    <w:rsid w:val="00271127"/>
    <w:rsid w:val="002711C3"/>
    <w:rsid w:val="00271281"/>
    <w:rsid w:val="00271286"/>
    <w:rsid w:val="0027132A"/>
    <w:rsid w:val="0027132E"/>
    <w:rsid w:val="00271379"/>
    <w:rsid w:val="00271388"/>
    <w:rsid w:val="002713CE"/>
    <w:rsid w:val="002713FC"/>
    <w:rsid w:val="0027160B"/>
    <w:rsid w:val="0027162C"/>
    <w:rsid w:val="002716BE"/>
    <w:rsid w:val="00271754"/>
    <w:rsid w:val="00271776"/>
    <w:rsid w:val="00271779"/>
    <w:rsid w:val="0027193C"/>
    <w:rsid w:val="0027193F"/>
    <w:rsid w:val="00271960"/>
    <w:rsid w:val="00271A81"/>
    <w:rsid w:val="00271C62"/>
    <w:rsid w:val="00271EEF"/>
    <w:rsid w:val="00271F24"/>
    <w:rsid w:val="00271F79"/>
    <w:rsid w:val="00271F7C"/>
    <w:rsid w:val="00271F8D"/>
    <w:rsid w:val="0027207B"/>
    <w:rsid w:val="0027217B"/>
    <w:rsid w:val="002722EE"/>
    <w:rsid w:val="00272376"/>
    <w:rsid w:val="002723A6"/>
    <w:rsid w:val="0027242C"/>
    <w:rsid w:val="00272474"/>
    <w:rsid w:val="0027257A"/>
    <w:rsid w:val="002725E0"/>
    <w:rsid w:val="00272672"/>
    <w:rsid w:val="002726C6"/>
    <w:rsid w:val="00272736"/>
    <w:rsid w:val="00272828"/>
    <w:rsid w:val="00272958"/>
    <w:rsid w:val="002729D5"/>
    <w:rsid w:val="00272B22"/>
    <w:rsid w:val="00272BF4"/>
    <w:rsid w:val="00272CBC"/>
    <w:rsid w:val="00272CDA"/>
    <w:rsid w:val="00272CE3"/>
    <w:rsid w:val="00272D06"/>
    <w:rsid w:val="00272D32"/>
    <w:rsid w:val="00272D44"/>
    <w:rsid w:val="00272F54"/>
    <w:rsid w:val="00272F80"/>
    <w:rsid w:val="00272FEB"/>
    <w:rsid w:val="00273014"/>
    <w:rsid w:val="002733E4"/>
    <w:rsid w:val="0027349F"/>
    <w:rsid w:val="002734A2"/>
    <w:rsid w:val="0027363A"/>
    <w:rsid w:val="00273644"/>
    <w:rsid w:val="0027367D"/>
    <w:rsid w:val="002736A1"/>
    <w:rsid w:val="002736FF"/>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3EF"/>
    <w:rsid w:val="00274488"/>
    <w:rsid w:val="0027463C"/>
    <w:rsid w:val="00274668"/>
    <w:rsid w:val="00274725"/>
    <w:rsid w:val="002747BA"/>
    <w:rsid w:val="0027484F"/>
    <w:rsid w:val="00274894"/>
    <w:rsid w:val="00274900"/>
    <w:rsid w:val="0027499E"/>
    <w:rsid w:val="00274AA5"/>
    <w:rsid w:val="00274B32"/>
    <w:rsid w:val="00274B7A"/>
    <w:rsid w:val="00274BA4"/>
    <w:rsid w:val="00274BEA"/>
    <w:rsid w:val="00274CDD"/>
    <w:rsid w:val="00274CE5"/>
    <w:rsid w:val="00274D08"/>
    <w:rsid w:val="00274DE3"/>
    <w:rsid w:val="00274DF5"/>
    <w:rsid w:val="00274E3B"/>
    <w:rsid w:val="00275327"/>
    <w:rsid w:val="00275334"/>
    <w:rsid w:val="0027540F"/>
    <w:rsid w:val="00275464"/>
    <w:rsid w:val="0027549B"/>
    <w:rsid w:val="00275537"/>
    <w:rsid w:val="00275550"/>
    <w:rsid w:val="0027568B"/>
    <w:rsid w:val="002756AA"/>
    <w:rsid w:val="002756D5"/>
    <w:rsid w:val="00275713"/>
    <w:rsid w:val="00275A00"/>
    <w:rsid w:val="00275A2A"/>
    <w:rsid w:val="00275B92"/>
    <w:rsid w:val="00275D8C"/>
    <w:rsid w:val="00275E10"/>
    <w:rsid w:val="00275E2C"/>
    <w:rsid w:val="00275F3B"/>
    <w:rsid w:val="00275FF8"/>
    <w:rsid w:val="00276001"/>
    <w:rsid w:val="00276050"/>
    <w:rsid w:val="00276243"/>
    <w:rsid w:val="0027629C"/>
    <w:rsid w:val="00276356"/>
    <w:rsid w:val="00276364"/>
    <w:rsid w:val="002764FB"/>
    <w:rsid w:val="002765A3"/>
    <w:rsid w:val="0027662B"/>
    <w:rsid w:val="00276660"/>
    <w:rsid w:val="002766C9"/>
    <w:rsid w:val="0027677E"/>
    <w:rsid w:val="002767AC"/>
    <w:rsid w:val="002768E3"/>
    <w:rsid w:val="002769C5"/>
    <w:rsid w:val="00276A23"/>
    <w:rsid w:val="00276AA4"/>
    <w:rsid w:val="00276B1E"/>
    <w:rsid w:val="00276CBB"/>
    <w:rsid w:val="00276CDC"/>
    <w:rsid w:val="00276E9C"/>
    <w:rsid w:val="00276FCC"/>
    <w:rsid w:val="00277173"/>
    <w:rsid w:val="00277512"/>
    <w:rsid w:val="00277771"/>
    <w:rsid w:val="002777E4"/>
    <w:rsid w:val="00277839"/>
    <w:rsid w:val="00277858"/>
    <w:rsid w:val="002779A0"/>
    <w:rsid w:val="00277B37"/>
    <w:rsid w:val="00277CBB"/>
    <w:rsid w:val="00277E66"/>
    <w:rsid w:val="00277E97"/>
    <w:rsid w:val="002800DD"/>
    <w:rsid w:val="002801E2"/>
    <w:rsid w:val="00280362"/>
    <w:rsid w:val="00280364"/>
    <w:rsid w:val="00280383"/>
    <w:rsid w:val="0028038B"/>
    <w:rsid w:val="0028044A"/>
    <w:rsid w:val="002804EC"/>
    <w:rsid w:val="002804F4"/>
    <w:rsid w:val="00280612"/>
    <w:rsid w:val="0028073A"/>
    <w:rsid w:val="0028082C"/>
    <w:rsid w:val="00280954"/>
    <w:rsid w:val="00280960"/>
    <w:rsid w:val="00280C5E"/>
    <w:rsid w:val="00280E31"/>
    <w:rsid w:val="00280E35"/>
    <w:rsid w:val="00280E74"/>
    <w:rsid w:val="002810D5"/>
    <w:rsid w:val="00281222"/>
    <w:rsid w:val="002813A0"/>
    <w:rsid w:val="002813DC"/>
    <w:rsid w:val="00281437"/>
    <w:rsid w:val="00281542"/>
    <w:rsid w:val="0028154B"/>
    <w:rsid w:val="002815B9"/>
    <w:rsid w:val="002815C7"/>
    <w:rsid w:val="002815CE"/>
    <w:rsid w:val="0028164E"/>
    <w:rsid w:val="0028168F"/>
    <w:rsid w:val="00281751"/>
    <w:rsid w:val="00281A3C"/>
    <w:rsid w:val="00281C5F"/>
    <w:rsid w:val="00281C6E"/>
    <w:rsid w:val="00281E90"/>
    <w:rsid w:val="00281ED6"/>
    <w:rsid w:val="00281FBF"/>
    <w:rsid w:val="00282052"/>
    <w:rsid w:val="0028210E"/>
    <w:rsid w:val="0028222F"/>
    <w:rsid w:val="0028234A"/>
    <w:rsid w:val="00282413"/>
    <w:rsid w:val="00282558"/>
    <w:rsid w:val="002825CE"/>
    <w:rsid w:val="002825EF"/>
    <w:rsid w:val="002826BD"/>
    <w:rsid w:val="002827CE"/>
    <w:rsid w:val="00282904"/>
    <w:rsid w:val="00282994"/>
    <w:rsid w:val="002829AA"/>
    <w:rsid w:val="00282A03"/>
    <w:rsid w:val="00282A11"/>
    <w:rsid w:val="00282A3B"/>
    <w:rsid w:val="00282AFB"/>
    <w:rsid w:val="00282B3C"/>
    <w:rsid w:val="00282DD0"/>
    <w:rsid w:val="00282EB8"/>
    <w:rsid w:val="00282F09"/>
    <w:rsid w:val="00282FBC"/>
    <w:rsid w:val="00283137"/>
    <w:rsid w:val="00283165"/>
    <w:rsid w:val="002832E7"/>
    <w:rsid w:val="002832F0"/>
    <w:rsid w:val="0028348C"/>
    <w:rsid w:val="002834B4"/>
    <w:rsid w:val="00283520"/>
    <w:rsid w:val="002835A1"/>
    <w:rsid w:val="00283633"/>
    <w:rsid w:val="0028363C"/>
    <w:rsid w:val="00283852"/>
    <w:rsid w:val="002838BE"/>
    <w:rsid w:val="00283ACF"/>
    <w:rsid w:val="00283B20"/>
    <w:rsid w:val="00283B52"/>
    <w:rsid w:val="00283BA2"/>
    <w:rsid w:val="00283C40"/>
    <w:rsid w:val="00283FFA"/>
    <w:rsid w:val="00284181"/>
    <w:rsid w:val="002841A6"/>
    <w:rsid w:val="00284293"/>
    <w:rsid w:val="002844B3"/>
    <w:rsid w:val="0028455A"/>
    <w:rsid w:val="002846EE"/>
    <w:rsid w:val="002846FC"/>
    <w:rsid w:val="0028478B"/>
    <w:rsid w:val="002848DB"/>
    <w:rsid w:val="0028496A"/>
    <w:rsid w:val="00284A2C"/>
    <w:rsid w:val="00284A85"/>
    <w:rsid w:val="00284B96"/>
    <w:rsid w:val="00284C10"/>
    <w:rsid w:val="00284C7A"/>
    <w:rsid w:val="00284E7F"/>
    <w:rsid w:val="00284E89"/>
    <w:rsid w:val="00284F32"/>
    <w:rsid w:val="00284F62"/>
    <w:rsid w:val="00284F91"/>
    <w:rsid w:val="0028509D"/>
    <w:rsid w:val="00285122"/>
    <w:rsid w:val="00285221"/>
    <w:rsid w:val="00285286"/>
    <w:rsid w:val="0028528C"/>
    <w:rsid w:val="00285378"/>
    <w:rsid w:val="0028539B"/>
    <w:rsid w:val="00285443"/>
    <w:rsid w:val="0028546A"/>
    <w:rsid w:val="0028550D"/>
    <w:rsid w:val="00285520"/>
    <w:rsid w:val="0028554C"/>
    <w:rsid w:val="0028556C"/>
    <w:rsid w:val="0028564F"/>
    <w:rsid w:val="00285894"/>
    <w:rsid w:val="00285918"/>
    <w:rsid w:val="0028592F"/>
    <w:rsid w:val="0028598D"/>
    <w:rsid w:val="00285A2A"/>
    <w:rsid w:val="00285AAE"/>
    <w:rsid w:val="00285AE0"/>
    <w:rsid w:val="00285C60"/>
    <w:rsid w:val="00285C81"/>
    <w:rsid w:val="00285E28"/>
    <w:rsid w:val="00285F7F"/>
    <w:rsid w:val="002860F3"/>
    <w:rsid w:val="00286236"/>
    <w:rsid w:val="00286324"/>
    <w:rsid w:val="0028639F"/>
    <w:rsid w:val="002863A8"/>
    <w:rsid w:val="00286483"/>
    <w:rsid w:val="002864E5"/>
    <w:rsid w:val="002864EF"/>
    <w:rsid w:val="00286631"/>
    <w:rsid w:val="00286888"/>
    <w:rsid w:val="0028692D"/>
    <w:rsid w:val="00286930"/>
    <w:rsid w:val="00286BF3"/>
    <w:rsid w:val="00286C6C"/>
    <w:rsid w:val="00286E26"/>
    <w:rsid w:val="00286F06"/>
    <w:rsid w:val="00286F76"/>
    <w:rsid w:val="00287045"/>
    <w:rsid w:val="00287118"/>
    <w:rsid w:val="0028714D"/>
    <w:rsid w:val="0028718A"/>
    <w:rsid w:val="00287283"/>
    <w:rsid w:val="00287329"/>
    <w:rsid w:val="00287376"/>
    <w:rsid w:val="002873BB"/>
    <w:rsid w:val="002873C2"/>
    <w:rsid w:val="00287433"/>
    <w:rsid w:val="0028762F"/>
    <w:rsid w:val="002877DE"/>
    <w:rsid w:val="00287821"/>
    <w:rsid w:val="0028785C"/>
    <w:rsid w:val="0028786F"/>
    <w:rsid w:val="00287917"/>
    <w:rsid w:val="002879D9"/>
    <w:rsid w:val="002879F7"/>
    <w:rsid w:val="00287ABD"/>
    <w:rsid w:val="00287BA4"/>
    <w:rsid w:val="00287BB3"/>
    <w:rsid w:val="00287BBC"/>
    <w:rsid w:val="00287BDB"/>
    <w:rsid w:val="00287C28"/>
    <w:rsid w:val="00287C39"/>
    <w:rsid w:val="00287CB7"/>
    <w:rsid w:val="00287D55"/>
    <w:rsid w:val="00287E0A"/>
    <w:rsid w:val="00290016"/>
    <w:rsid w:val="00290087"/>
    <w:rsid w:val="0029009B"/>
    <w:rsid w:val="00290254"/>
    <w:rsid w:val="002902BF"/>
    <w:rsid w:val="00290862"/>
    <w:rsid w:val="00290A06"/>
    <w:rsid w:val="00290B4D"/>
    <w:rsid w:val="00290BC2"/>
    <w:rsid w:val="00290C58"/>
    <w:rsid w:val="00290C75"/>
    <w:rsid w:val="00290C83"/>
    <w:rsid w:val="00290F53"/>
    <w:rsid w:val="00291025"/>
    <w:rsid w:val="00291182"/>
    <w:rsid w:val="0029118B"/>
    <w:rsid w:val="0029130D"/>
    <w:rsid w:val="0029131E"/>
    <w:rsid w:val="0029134B"/>
    <w:rsid w:val="0029142E"/>
    <w:rsid w:val="0029147C"/>
    <w:rsid w:val="002915DA"/>
    <w:rsid w:val="0029161E"/>
    <w:rsid w:val="0029178F"/>
    <w:rsid w:val="0029190C"/>
    <w:rsid w:val="00291B85"/>
    <w:rsid w:val="00291C1E"/>
    <w:rsid w:val="00291C45"/>
    <w:rsid w:val="00291E31"/>
    <w:rsid w:val="00291F2A"/>
    <w:rsid w:val="0029204F"/>
    <w:rsid w:val="00292162"/>
    <w:rsid w:val="002921E1"/>
    <w:rsid w:val="00292301"/>
    <w:rsid w:val="00292540"/>
    <w:rsid w:val="002925D4"/>
    <w:rsid w:val="0029260E"/>
    <w:rsid w:val="0029269D"/>
    <w:rsid w:val="0029279E"/>
    <w:rsid w:val="002928D3"/>
    <w:rsid w:val="00292CB1"/>
    <w:rsid w:val="00292D26"/>
    <w:rsid w:val="00292D35"/>
    <w:rsid w:val="00292EB0"/>
    <w:rsid w:val="00292FA2"/>
    <w:rsid w:val="00292FAB"/>
    <w:rsid w:val="00293000"/>
    <w:rsid w:val="002930D2"/>
    <w:rsid w:val="0029317F"/>
    <w:rsid w:val="00293504"/>
    <w:rsid w:val="00293545"/>
    <w:rsid w:val="00293569"/>
    <w:rsid w:val="00293808"/>
    <w:rsid w:val="0029387F"/>
    <w:rsid w:val="00293A93"/>
    <w:rsid w:val="00293A97"/>
    <w:rsid w:val="00293C49"/>
    <w:rsid w:val="00293D4A"/>
    <w:rsid w:val="00293D93"/>
    <w:rsid w:val="00293EED"/>
    <w:rsid w:val="00293F6C"/>
    <w:rsid w:val="00293F87"/>
    <w:rsid w:val="002940AE"/>
    <w:rsid w:val="00294109"/>
    <w:rsid w:val="002941DB"/>
    <w:rsid w:val="00294266"/>
    <w:rsid w:val="00294273"/>
    <w:rsid w:val="0029436B"/>
    <w:rsid w:val="002944B3"/>
    <w:rsid w:val="002944CA"/>
    <w:rsid w:val="00294504"/>
    <w:rsid w:val="0029451D"/>
    <w:rsid w:val="00294553"/>
    <w:rsid w:val="00294722"/>
    <w:rsid w:val="002947A0"/>
    <w:rsid w:val="002949AB"/>
    <w:rsid w:val="00294A1B"/>
    <w:rsid w:val="00294AB1"/>
    <w:rsid w:val="00294B82"/>
    <w:rsid w:val="00294B86"/>
    <w:rsid w:val="00294B88"/>
    <w:rsid w:val="00294C4F"/>
    <w:rsid w:val="00294C8C"/>
    <w:rsid w:val="00294D3C"/>
    <w:rsid w:val="00294DFF"/>
    <w:rsid w:val="00294E77"/>
    <w:rsid w:val="00294E90"/>
    <w:rsid w:val="00294ECC"/>
    <w:rsid w:val="00294F01"/>
    <w:rsid w:val="00294F11"/>
    <w:rsid w:val="0029508A"/>
    <w:rsid w:val="00295226"/>
    <w:rsid w:val="00295240"/>
    <w:rsid w:val="0029527C"/>
    <w:rsid w:val="0029530E"/>
    <w:rsid w:val="002953CE"/>
    <w:rsid w:val="002953D0"/>
    <w:rsid w:val="00295531"/>
    <w:rsid w:val="002955F9"/>
    <w:rsid w:val="00295823"/>
    <w:rsid w:val="0029584B"/>
    <w:rsid w:val="00295988"/>
    <w:rsid w:val="00295C87"/>
    <w:rsid w:val="00295D32"/>
    <w:rsid w:val="00295D7B"/>
    <w:rsid w:val="00295E32"/>
    <w:rsid w:val="00295F1C"/>
    <w:rsid w:val="00295F2E"/>
    <w:rsid w:val="00296013"/>
    <w:rsid w:val="002960D8"/>
    <w:rsid w:val="00296181"/>
    <w:rsid w:val="00296198"/>
    <w:rsid w:val="0029619A"/>
    <w:rsid w:val="002962EC"/>
    <w:rsid w:val="0029633B"/>
    <w:rsid w:val="00296389"/>
    <w:rsid w:val="002963DA"/>
    <w:rsid w:val="00296536"/>
    <w:rsid w:val="00296758"/>
    <w:rsid w:val="002968E2"/>
    <w:rsid w:val="00296955"/>
    <w:rsid w:val="0029696C"/>
    <w:rsid w:val="00296976"/>
    <w:rsid w:val="00296AE8"/>
    <w:rsid w:val="00296B61"/>
    <w:rsid w:val="00296BC2"/>
    <w:rsid w:val="00296D16"/>
    <w:rsid w:val="00296D39"/>
    <w:rsid w:val="00296D93"/>
    <w:rsid w:val="00296DAB"/>
    <w:rsid w:val="00296F94"/>
    <w:rsid w:val="00296FD8"/>
    <w:rsid w:val="00297140"/>
    <w:rsid w:val="00297298"/>
    <w:rsid w:val="002972C4"/>
    <w:rsid w:val="002973F9"/>
    <w:rsid w:val="0029743A"/>
    <w:rsid w:val="00297499"/>
    <w:rsid w:val="002974AA"/>
    <w:rsid w:val="00297550"/>
    <w:rsid w:val="002977A0"/>
    <w:rsid w:val="002977C0"/>
    <w:rsid w:val="002978EC"/>
    <w:rsid w:val="00297928"/>
    <w:rsid w:val="00297B6E"/>
    <w:rsid w:val="00297D56"/>
    <w:rsid w:val="00297DBF"/>
    <w:rsid w:val="00297E6E"/>
    <w:rsid w:val="00297EA9"/>
    <w:rsid w:val="00297F46"/>
    <w:rsid w:val="002A00EC"/>
    <w:rsid w:val="002A01E7"/>
    <w:rsid w:val="002A025C"/>
    <w:rsid w:val="002A030B"/>
    <w:rsid w:val="002A0330"/>
    <w:rsid w:val="002A0331"/>
    <w:rsid w:val="002A04BD"/>
    <w:rsid w:val="002A04D4"/>
    <w:rsid w:val="002A0581"/>
    <w:rsid w:val="002A0588"/>
    <w:rsid w:val="002A05AA"/>
    <w:rsid w:val="002A05CC"/>
    <w:rsid w:val="002A05EF"/>
    <w:rsid w:val="002A0724"/>
    <w:rsid w:val="002A0856"/>
    <w:rsid w:val="002A08DA"/>
    <w:rsid w:val="002A09C9"/>
    <w:rsid w:val="002A0B0D"/>
    <w:rsid w:val="002A0BB1"/>
    <w:rsid w:val="002A0BD9"/>
    <w:rsid w:val="002A0C42"/>
    <w:rsid w:val="002A0EA5"/>
    <w:rsid w:val="002A0F5F"/>
    <w:rsid w:val="002A1036"/>
    <w:rsid w:val="002A1089"/>
    <w:rsid w:val="002A10D7"/>
    <w:rsid w:val="002A113A"/>
    <w:rsid w:val="002A11D7"/>
    <w:rsid w:val="002A11FB"/>
    <w:rsid w:val="002A1316"/>
    <w:rsid w:val="002A1411"/>
    <w:rsid w:val="002A1488"/>
    <w:rsid w:val="002A14AD"/>
    <w:rsid w:val="002A14E2"/>
    <w:rsid w:val="002A153A"/>
    <w:rsid w:val="002A18E7"/>
    <w:rsid w:val="002A191E"/>
    <w:rsid w:val="002A1A0C"/>
    <w:rsid w:val="002A1A57"/>
    <w:rsid w:val="002A1AD4"/>
    <w:rsid w:val="002A1B26"/>
    <w:rsid w:val="002A1BB2"/>
    <w:rsid w:val="002A1C7D"/>
    <w:rsid w:val="002A1CBB"/>
    <w:rsid w:val="002A1D7F"/>
    <w:rsid w:val="002A1DA1"/>
    <w:rsid w:val="002A1E3B"/>
    <w:rsid w:val="002A1F20"/>
    <w:rsid w:val="002A205B"/>
    <w:rsid w:val="002A20B1"/>
    <w:rsid w:val="002A20E5"/>
    <w:rsid w:val="002A221B"/>
    <w:rsid w:val="002A2259"/>
    <w:rsid w:val="002A22EC"/>
    <w:rsid w:val="002A233E"/>
    <w:rsid w:val="002A25D6"/>
    <w:rsid w:val="002A2652"/>
    <w:rsid w:val="002A2712"/>
    <w:rsid w:val="002A2927"/>
    <w:rsid w:val="002A296E"/>
    <w:rsid w:val="002A29F3"/>
    <w:rsid w:val="002A2D66"/>
    <w:rsid w:val="002A2EAD"/>
    <w:rsid w:val="002A2FB8"/>
    <w:rsid w:val="002A31A0"/>
    <w:rsid w:val="002A31C9"/>
    <w:rsid w:val="002A31FF"/>
    <w:rsid w:val="002A3256"/>
    <w:rsid w:val="002A361D"/>
    <w:rsid w:val="002A364B"/>
    <w:rsid w:val="002A3668"/>
    <w:rsid w:val="002A3771"/>
    <w:rsid w:val="002A37C5"/>
    <w:rsid w:val="002A383D"/>
    <w:rsid w:val="002A3873"/>
    <w:rsid w:val="002A38A4"/>
    <w:rsid w:val="002A3962"/>
    <w:rsid w:val="002A3A5F"/>
    <w:rsid w:val="002A3AFD"/>
    <w:rsid w:val="002A3B12"/>
    <w:rsid w:val="002A3BE1"/>
    <w:rsid w:val="002A3BF3"/>
    <w:rsid w:val="002A3D39"/>
    <w:rsid w:val="002A3DB7"/>
    <w:rsid w:val="002A3EEF"/>
    <w:rsid w:val="002A3F7F"/>
    <w:rsid w:val="002A3FB5"/>
    <w:rsid w:val="002A40C0"/>
    <w:rsid w:val="002A4102"/>
    <w:rsid w:val="002A43B1"/>
    <w:rsid w:val="002A4414"/>
    <w:rsid w:val="002A459C"/>
    <w:rsid w:val="002A46FC"/>
    <w:rsid w:val="002A4918"/>
    <w:rsid w:val="002A4A62"/>
    <w:rsid w:val="002A4B7D"/>
    <w:rsid w:val="002A4CC9"/>
    <w:rsid w:val="002A4D61"/>
    <w:rsid w:val="002A4E20"/>
    <w:rsid w:val="002A4E7F"/>
    <w:rsid w:val="002A4FA8"/>
    <w:rsid w:val="002A4FAF"/>
    <w:rsid w:val="002A523D"/>
    <w:rsid w:val="002A52C2"/>
    <w:rsid w:val="002A5388"/>
    <w:rsid w:val="002A546D"/>
    <w:rsid w:val="002A554E"/>
    <w:rsid w:val="002A557C"/>
    <w:rsid w:val="002A55C8"/>
    <w:rsid w:val="002A5623"/>
    <w:rsid w:val="002A568B"/>
    <w:rsid w:val="002A57AC"/>
    <w:rsid w:val="002A58EF"/>
    <w:rsid w:val="002A5938"/>
    <w:rsid w:val="002A594A"/>
    <w:rsid w:val="002A599D"/>
    <w:rsid w:val="002A5D5A"/>
    <w:rsid w:val="002A5F1C"/>
    <w:rsid w:val="002A5FC1"/>
    <w:rsid w:val="002A601D"/>
    <w:rsid w:val="002A6123"/>
    <w:rsid w:val="002A6137"/>
    <w:rsid w:val="002A6218"/>
    <w:rsid w:val="002A626C"/>
    <w:rsid w:val="002A627F"/>
    <w:rsid w:val="002A6475"/>
    <w:rsid w:val="002A647A"/>
    <w:rsid w:val="002A64FB"/>
    <w:rsid w:val="002A652A"/>
    <w:rsid w:val="002A6550"/>
    <w:rsid w:val="002A6567"/>
    <w:rsid w:val="002A65C7"/>
    <w:rsid w:val="002A675D"/>
    <w:rsid w:val="002A67B5"/>
    <w:rsid w:val="002A67DB"/>
    <w:rsid w:val="002A68B8"/>
    <w:rsid w:val="002A6926"/>
    <w:rsid w:val="002A69EA"/>
    <w:rsid w:val="002A6C2A"/>
    <w:rsid w:val="002A6E01"/>
    <w:rsid w:val="002A6EF8"/>
    <w:rsid w:val="002A7180"/>
    <w:rsid w:val="002A726E"/>
    <w:rsid w:val="002A732C"/>
    <w:rsid w:val="002A7431"/>
    <w:rsid w:val="002A7446"/>
    <w:rsid w:val="002A7655"/>
    <w:rsid w:val="002A7757"/>
    <w:rsid w:val="002A787A"/>
    <w:rsid w:val="002A7886"/>
    <w:rsid w:val="002A7A6A"/>
    <w:rsid w:val="002A7AB4"/>
    <w:rsid w:val="002A7B66"/>
    <w:rsid w:val="002A7C20"/>
    <w:rsid w:val="002A7D84"/>
    <w:rsid w:val="002A7DAC"/>
    <w:rsid w:val="002A7E7D"/>
    <w:rsid w:val="002A7F53"/>
    <w:rsid w:val="002B0183"/>
    <w:rsid w:val="002B0267"/>
    <w:rsid w:val="002B053A"/>
    <w:rsid w:val="002B05BA"/>
    <w:rsid w:val="002B0677"/>
    <w:rsid w:val="002B07BF"/>
    <w:rsid w:val="002B0805"/>
    <w:rsid w:val="002B0812"/>
    <w:rsid w:val="002B0830"/>
    <w:rsid w:val="002B0960"/>
    <w:rsid w:val="002B09BA"/>
    <w:rsid w:val="002B09C6"/>
    <w:rsid w:val="002B0B44"/>
    <w:rsid w:val="002B0BC0"/>
    <w:rsid w:val="002B0BEF"/>
    <w:rsid w:val="002B0C99"/>
    <w:rsid w:val="002B0D3E"/>
    <w:rsid w:val="002B0F8A"/>
    <w:rsid w:val="002B10F9"/>
    <w:rsid w:val="002B1126"/>
    <w:rsid w:val="002B12B5"/>
    <w:rsid w:val="002B12C7"/>
    <w:rsid w:val="002B137B"/>
    <w:rsid w:val="002B13E2"/>
    <w:rsid w:val="002B154C"/>
    <w:rsid w:val="002B16A7"/>
    <w:rsid w:val="002B16E5"/>
    <w:rsid w:val="002B1788"/>
    <w:rsid w:val="002B182E"/>
    <w:rsid w:val="002B184E"/>
    <w:rsid w:val="002B1901"/>
    <w:rsid w:val="002B1AFA"/>
    <w:rsid w:val="002B1B3E"/>
    <w:rsid w:val="002B1C7F"/>
    <w:rsid w:val="002B1D94"/>
    <w:rsid w:val="002B1E22"/>
    <w:rsid w:val="002B1E3C"/>
    <w:rsid w:val="002B1E45"/>
    <w:rsid w:val="002B1E84"/>
    <w:rsid w:val="002B2157"/>
    <w:rsid w:val="002B21D6"/>
    <w:rsid w:val="002B2713"/>
    <w:rsid w:val="002B291F"/>
    <w:rsid w:val="002B2A36"/>
    <w:rsid w:val="002B2A38"/>
    <w:rsid w:val="002B2A76"/>
    <w:rsid w:val="002B2B20"/>
    <w:rsid w:val="002B2B48"/>
    <w:rsid w:val="002B2B78"/>
    <w:rsid w:val="002B2C1D"/>
    <w:rsid w:val="002B2C79"/>
    <w:rsid w:val="002B2C92"/>
    <w:rsid w:val="002B2D5A"/>
    <w:rsid w:val="002B2D71"/>
    <w:rsid w:val="002B2ED4"/>
    <w:rsid w:val="002B2F4E"/>
    <w:rsid w:val="002B3081"/>
    <w:rsid w:val="002B315D"/>
    <w:rsid w:val="002B318B"/>
    <w:rsid w:val="002B32BC"/>
    <w:rsid w:val="002B32D8"/>
    <w:rsid w:val="002B32E3"/>
    <w:rsid w:val="002B32FA"/>
    <w:rsid w:val="002B3333"/>
    <w:rsid w:val="002B33E8"/>
    <w:rsid w:val="002B340B"/>
    <w:rsid w:val="002B34AE"/>
    <w:rsid w:val="002B3906"/>
    <w:rsid w:val="002B3B86"/>
    <w:rsid w:val="002B3BCE"/>
    <w:rsid w:val="002B3C7C"/>
    <w:rsid w:val="002B3D90"/>
    <w:rsid w:val="002B3F71"/>
    <w:rsid w:val="002B40CA"/>
    <w:rsid w:val="002B4119"/>
    <w:rsid w:val="002B417C"/>
    <w:rsid w:val="002B4194"/>
    <w:rsid w:val="002B428A"/>
    <w:rsid w:val="002B445A"/>
    <w:rsid w:val="002B452C"/>
    <w:rsid w:val="002B453B"/>
    <w:rsid w:val="002B482A"/>
    <w:rsid w:val="002B4898"/>
    <w:rsid w:val="002B4924"/>
    <w:rsid w:val="002B4958"/>
    <w:rsid w:val="002B495C"/>
    <w:rsid w:val="002B4962"/>
    <w:rsid w:val="002B4C2C"/>
    <w:rsid w:val="002B4C39"/>
    <w:rsid w:val="002B4CCD"/>
    <w:rsid w:val="002B4CD6"/>
    <w:rsid w:val="002B4D3A"/>
    <w:rsid w:val="002B4F7E"/>
    <w:rsid w:val="002B4FE6"/>
    <w:rsid w:val="002B4FEC"/>
    <w:rsid w:val="002B50A1"/>
    <w:rsid w:val="002B50A2"/>
    <w:rsid w:val="002B50DD"/>
    <w:rsid w:val="002B5252"/>
    <w:rsid w:val="002B5355"/>
    <w:rsid w:val="002B54A6"/>
    <w:rsid w:val="002B5560"/>
    <w:rsid w:val="002B5574"/>
    <w:rsid w:val="002B5579"/>
    <w:rsid w:val="002B578D"/>
    <w:rsid w:val="002B5791"/>
    <w:rsid w:val="002B5823"/>
    <w:rsid w:val="002B5866"/>
    <w:rsid w:val="002B59D1"/>
    <w:rsid w:val="002B5B05"/>
    <w:rsid w:val="002B5B6E"/>
    <w:rsid w:val="002B5E50"/>
    <w:rsid w:val="002B601A"/>
    <w:rsid w:val="002B603D"/>
    <w:rsid w:val="002B61F1"/>
    <w:rsid w:val="002B6345"/>
    <w:rsid w:val="002B64FE"/>
    <w:rsid w:val="002B68F5"/>
    <w:rsid w:val="002B68F7"/>
    <w:rsid w:val="002B694E"/>
    <w:rsid w:val="002B6B10"/>
    <w:rsid w:val="002B6B9A"/>
    <w:rsid w:val="002B6C46"/>
    <w:rsid w:val="002B6D31"/>
    <w:rsid w:val="002B6E12"/>
    <w:rsid w:val="002B6E42"/>
    <w:rsid w:val="002B6E9F"/>
    <w:rsid w:val="002B6EBE"/>
    <w:rsid w:val="002B70A2"/>
    <w:rsid w:val="002B72FB"/>
    <w:rsid w:val="002B7319"/>
    <w:rsid w:val="002B7328"/>
    <w:rsid w:val="002B73BC"/>
    <w:rsid w:val="002B7648"/>
    <w:rsid w:val="002B772D"/>
    <w:rsid w:val="002B7815"/>
    <w:rsid w:val="002B781D"/>
    <w:rsid w:val="002B78AB"/>
    <w:rsid w:val="002B7B82"/>
    <w:rsid w:val="002B7D25"/>
    <w:rsid w:val="002B7D56"/>
    <w:rsid w:val="002B7FE2"/>
    <w:rsid w:val="002C03A1"/>
    <w:rsid w:val="002C0411"/>
    <w:rsid w:val="002C04C2"/>
    <w:rsid w:val="002C0601"/>
    <w:rsid w:val="002C0759"/>
    <w:rsid w:val="002C07B2"/>
    <w:rsid w:val="002C07C1"/>
    <w:rsid w:val="002C0818"/>
    <w:rsid w:val="002C084F"/>
    <w:rsid w:val="002C095B"/>
    <w:rsid w:val="002C096F"/>
    <w:rsid w:val="002C0AA7"/>
    <w:rsid w:val="002C0B9C"/>
    <w:rsid w:val="002C0BAF"/>
    <w:rsid w:val="002C0BBC"/>
    <w:rsid w:val="002C0D11"/>
    <w:rsid w:val="002C0F2F"/>
    <w:rsid w:val="002C11CD"/>
    <w:rsid w:val="002C1358"/>
    <w:rsid w:val="002C13D0"/>
    <w:rsid w:val="002C13F5"/>
    <w:rsid w:val="002C148D"/>
    <w:rsid w:val="002C14C2"/>
    <w:rsid w:val="002C1739"/>
    <w:rsid w:val="002C1778"/>
    <w:rsid w:val="002C17F8"/>
    <w:rsid w:val="002C18A9"/>
    <w:rsid w:val="002C1B17"/>
    <w:rsid w:val="002C1D61"/>
    <w:rsid w:val="002C1E59"/>
    <w:rsid w:val="002C1EF8"/>
    <w:rsid w:val="002C1F5E"/>
    <w:rsid w:val="002C203A"/>
    <w:rsid w:val="002C2223"/>
    <w:rsid w:val="002C22E1"/>
    <w:rsid w:val="002C233B"/>
    <w:rsid w:val="002C24D8"/>
    <w:rsid w:val="002C25AA"/>
    <w:rsid w:val="002C2745"/>
    <w:rsid w:val="002C2914"/>
    <w:rsid w:val="002C2AB0"/>
    <w:rsid w:val="002C2AE9"/>
    <w:rsid w:val="002C2B29"/>
    <w:rsid w:val="002C2C05"/>
    <w:rsid w:val="002C2D14"/>
    <w:rsid w:val="002C2D31"/>
    <w:rsid w:val="002C2E50"/>
    <w:rsid w:val="002C2E59"/>
    <w:rsid w:val="002C2E8A"/>
    <w:rsid w:val="002C2ECE"/>
    <w:rsid w:val="002C2F5E"/>
    <w:rsid w:val="002C2FB1"/>
    <w:rsid w:val="002C2FCD"/>
    <w:rsid w:val="002C2FE0"/>
    <w:rsid w:val="002C313F"/>
    <w:rsid w:val="002C3237"/>
    <w:rsid w:val="002C328B"/>
    <w:rsid w:val="002C385E"/>
    <w:rsid w:val="002C3A0C"/>
    <w:rsid w:val="002C3A86"/>
    <w:rsid w:val="002C3AE4"/>
    <w:rsid w:val="002C3C46"/>
    <w:rsid w:val="002C3C8B"/>
    <w:rsid w:val="002C3CA0"/>
    <w:rsid w:val="002C3D2B"/>
    <w:rsid w:val="002C3D7E"/>
    <w:rsid w:val="002C3D82"/>
    <w:rsid w:val="002C3E7F"/>
    <w:rsid w:val="002C3E89"/>
    <w:rsid w:val="002C4115"/>
    <w:rsid w:val="002C42AA"/>
    <w:rsid w:val="002C43BE"/>
    <w:rsid w:val="002C46BB"/>
    <w:rsid w:val="002C4750"/>
    <w:rsid w:val="002C477C"/>
    <w:rsid w:val="002C4838"/>
    <w:rsid w:val="002C49A8"/>
    <w:rsid w:val="002C4AF6"/>
    <w:rsid w:val="002C4B64"/>
    <w:rsid w:val="002C4BD3"/>
    <w:rsid w:val="002C4C29"/>
    <w:rsid w:val="002C4CDE"/>
    <w:rsid w:val="002C4F4E"/>
    <w:rsid w:val="002C4F4F"/>
    <w:rsid w:val="002C4FF2"/>
    <w:rsid w:val="002C5022"/>
    <w:rsid w:val="002C50B5"/>
    <w:rsid w:val="002C5284"/>
    <w:rsid w:val="002C52AF"/>
    <w:rsid w:val="002C53FB"/>
    <w:rsid w:val="002C5533"/>
    <w:rsid w:val="002C55D3"/>
    <w:rsid w:val="002C5620"/>
    <w:rsid w:val="002C56B8"/>
    <w:rsid w:val="002C57CB"/>
    <w:rsid w:val="002C587A"/>
    <w:rsid w:val="002C5988"/>
    <w:rsid w:val="002C5A6B"/>
    <w:rsid w:val="002C5AAF"/>
    <w:rsid w:val="002C5AD4"/>
    <w:rsid w:val="002C5B74"/>
    <w:rsid w:val="002C5B79"/>
    <w:rsid w:val="002C5BE0"/>
    <w:rsid w:val="002C5DB8"/>
    <w:rsid w:val="002C5EC5"/>
    <w:rsid w:val="002C5EE7"/>
    <w:rsid w:val="002C6065"/>
    <w:rsid w:val="002C615E"/>
    <w:rsid w:val="002C616B"/>
    <w:rsid w:val="002C61E0"/>
    <w:rsid w:val="002C62B4"/>
    <w:rsid w:val="002C6349"/>
    <w:rsid w:val="002C63E9"/>
    <w:rsid w:val="002C63F6"/>
    <w:rsid w:val="002C640C"/>
    <w:rsid w:val="002C6422"/>
    <w:rsid w:val="002C6685"/>
    <w:rsid w:val="002C682D"/>
    <w:rsid w:val="002C695B"/>
    <w:rsid w:val="002C6ABA"/>
    <w:rsid w:val="002C6BE3"/>
    <w:rsid w:val="002C6C5D"/>
    <w:rsid w:val="002C6D3C"/>
    <w:rsid w:val="002C6E1E"/>
    <w:rsid w:val="002C7000"/>
    <w:rsid w:val="002C71CE"/>
    <w:rsid w:val="002C73B9"/>
    <w:rsid w:val="002C73F3"/>
    <w:rsid w:val="002C7412"/>
    <w:rsid w:val="002C753B"/>
    <w:rsid w:val="002C7713"/>
    <w:rsid w:val="002C77D6"/>
    <w:rsid w:val="002C782F"/>
    <w:rsid w:val="002C7840"/>
    <w:rsid w:val="002C7A49"/>
    <w:rsid w:val="002C7A87"/>
    <w:rsid w:val="002C7AE7"/>
    <w:rsid w:val="002C7B03"/>
    <w:rsid w:val="002C7B0D"/>
    <w:rsid w:val="002C7B1B"/>
    <w:rsid w:val="002C7BF3"/>
    <w:rsid w:val="002C7CDA"/>
    <w:rsid w:val="002C7CE0"/>
    <w:rsid w:val="002C7CFA"/>
    <w:rsid w:val="002C7EBB"/>
    <w:rsid w:val="002D001E"/>
    <w:rsid w:val="002D0115"/>
    <w:rsid w:val="002D01B5"/>
    <w:rsid w:val="002D0212"/>
    <w:rsid w:val="002D0298"/>
    <w:rsid w:val="002D031E"/>
    <w:rsid w:val="002D039C"/>
    <w:rsid w:val="002D04BD"/>
    <w:rsid w:val="002D04DC"/>
    <w:rsid w:val="002D05D9"/>
    <w:rsid w:val="002D05EC"/>
    <w:rsid w:val="002D0657"/>
    <w:rsid w:val="002D065B"/>
    <w:rsid w:val="002D06AE"/>
    <w:rsid w:val="002D06F9"/>
    <w:rsid w:val="002D0820"/>
    <w:rsid w:val="002D0988"/>
    <w:rsid w:val="002D09B3"/>
    <w:rsid w:val="002D0ADA"/>
    <w:rsid w:val="002D0AFC"/>
    <w:rsid w:val="002D0B52"/>
    <w:rsid w:val="002D0BA6"/>
    <w:rsid w:val="002D0CF9"/>
    <w:rsid w:val="002D0DF4"/>
    <w:rsid w:val="002D0E49"/>
    <w:rsid w:val="002D0ED0"/>
    <w:rsid w:val="002D0F10"/>
    <w:rsid w:val="002D0F36"/>
    <w:rsid w:val="002D0F91"/>
    <w:rsid w:val="002D0FED"/>
    <w:rsid w:val="002D109B"/>
    <w:rsid w:val="002D119B"/>
    <w:rsid w:val="002D11D2"/>
    <w:rsid w:val="002D1224"/>
    <w:rsid w:val="002D124F"/>
    <w:rsid w:val="002D1258"/>
    <w:rsid w:val="002D13B7"/>
    <w:rsid w:val="002D13D5"/>
    <w:rsid w:val="002D17B3"/>
    <w:rsid w:val="002D17CF"/>
    <w:rsid w:val="002D17F8"/>
    <w:rsid w:val="002D1965"/>
    <w:rsid w:val="002D19E3"/>
    <w:rsid w:val="002D1A94"/>
    <w:rsid w:val="002D1B6F"/>
    <w:rsid w:val="002D1BCE"/>
    <w:rsid w:val="002D1BEC"/>
    <w:rsid w:val="002D1C3D"/>
    <w:rsid w:val="002D1C87"/>
    <w:rsid w:val="002D1D3C"/>
    <w:rsid w:val="002D1D59"/>
    <w:rsid w:val="002D1D65"/>
    <w:rsid w:val="002D1DAF"/>
    <w:rsid w:val="002D1DCF"/>
    <w:rsid w:val="002D1E66"/>
    <w:rsid w:val="002D1E7F"/>
    <w:rsid w:val="002D1F5E"/>
    <w:rsid w:val="002D2102"/>
    <w:rsid w:val="002D2290"/>
    <w:rsid w:val="002D2474"/>
    <w:rsid w:val="002D25F7"/>
    <w:rsid w:val="002D2629"/>
    <w:rsid w:val="002D2680"/>
    <w:rsid w:val="002D269A"/>
    <w:rsid w:val="002D26CD"/>
    <w:rsid w:val="002D280E"/>
    <w:rsid w:val="002D284F"/>
    <w:rsid w:val="002D296C"/>
    <w:rsid w:val="002D29EE"/>
    <w:rsid w:val="002D2AFE"/>
    <w:rsid w:val="002D2B4E"/>
    <w:rsid w:val="002D2B96"/>
    <w:rsid w:val="002D2C08"/>
    <w:rsid w:val="002D2C38"/>
    <w:rsid w:val="002D2DA9"/>
    <w:rsid w:val="002D2DB6"/>
    <w:rsid w:val="002D2E8B"/>
    <w:rsid w:val="002D3022"/>
    <w:rsid w:val="002D30E2"/>
    <w:rsid w:val="002D347B"/>
    <w:rsid w:val="002D34CE"/>
    <w:rsid w:val="002D3674"/>
    <w:rsid w:val="002D38B7"/>
    <w:rsid w:val="002D3900"/>
    <w:rsid w:val="002D3968"/>
    <w:rsid w:val="002D39DB"/>
    <w:rsid w:val="002D39F4"/>
    <w:rsid w:val="002D3AB8"/>
    <w:rsid w:val="002D3B71"/>
    <w:rsid w:val="002D3D37"/>
    <w:rsid w:val="002D401A"/>
    <w:rsid w:val="002D4058"/>
    <w:rsid w:val="002D408F"/>
    <w:rsid w:val="002D40E1"/>
    <w:rsid w:val="002D425A"/>
    <w:rsid w:val="002D4314"/>
    <w:rsid w:val="002D43E9"/>
    <w:rsid w:val="002D443F"/>
    <w:rsid w:val="002D44AE"/>
    <w:rsid w:val="002D4591"/>
    <w:rsid w:val="002D4659"/>
    <w:rsid w:val="002D4719"/>
    <w:rsid w:val="002D4773"/>
    <w:rsid w:val="002D4870"/>
    <w:rsid w:val="002D48B8"/>
    <w:rsid w:val="002D48F6"/>
    <w:rsid w:val="002D4902"/>
    <w:rsid w:val="002D4960"/>
    <w:rsid w:val="002D4997"/>
    <w:rsid w:val="002D4A18"/>
    <w:rsid w:val="002D4A21"/>
    <w:rsid w:val="002D4A54"/>
    <w:rsid w:val="002D4C60"/>
    <w:rsid w:val="002D4C87"/>
    <w:rsid w:val="002D4DA7"/>
    <w:rsid w:val="002D4DC4"/>
    <w:rsid w:val="002D4E23"/>
    <w:rsid w:val="002D4E37"/>
    <w:rsid w:val="002D4F56"/>
    <w:rsid w:val="002D505B"/>
    <w:rsid w:val="002D50E8"/>
    <w:rsid w:val="002D5102"/>
    <w:rsid w:val="002D5208"/>
    <w:rsid w:val="002D5234"/>
    <w:rsid w:val="002D52CB"/>
    <w:rsid w:val="002D52E0"/>
    <w:rsid w:val="002D5673"/>
    <w:rsid w:val="002D56A0"/>
    <w:rsid w:val="002D57F3"/>
    <w:rsid w:val="002D5945"/>
    <w:rsid w:val="002D59FA"/>
    <w:rsid w:val="002D5ABC"/>
    <w:rsid w:val="002D5AC0"/>
    <w:rsid w:val="002D5B11"/>
    <w:rsid w:val="002D5BBE"/>
    <w:rsid w:val="002D5C0C"/>
    <w:rsid w:val="002D5DEA"/>
    <w:rsid w:val="002D6127"/>
    <w:rsid w:val="002D61A1"/>
    <w:rsid w:val="002D61BE"/>
    <w:rsid w:val="002D61F0"/>
    <w:rsid w:val="002D642B"/>
    <w:rsid w:val="002D6550"/>
    <w:rsid w:val="002D65F2"/>
    <w:rsid w:val="002D664F"/>
    <w:rsid w:val="002D6B3E"/>
    <w:rsid w:val="002D6B50"/>
    <w:rsid w:val="002D6C19"/>
    <w:rsid w:val="002D6CC3"/>
    <w:rsid w:val="002D6D29"/>
    <w:rsid w:val="002D6DC4"/>
    <w:rsid w:val="002D6F8D"/>
    <w:rsid w:val="002D6FC2"/>
    <w:rsid w:val="002D70F3"/>
    <w:rsid w:val="002D7194"/>
    <w:rsid w:val="002D7235"/>
    <w:rsid w:val="002D723F"/>
    <w:rsid w:val="002D7255"/>
    <w:rsid w:val="002D727C"/>
    <w:rsid w:val="002D7369"/>
    <w:rsid w:val="002D7395"/>
    <w:rsid w:val="002D73C1"/>
    <w:rsid w:val="002D73DE"/>
    <w:rsid w:val="002D7438"/>
    <w:rsid w:val="002D7568"/>
    <w:rsid w:val="002D7608"/>
    <w:rsid w:val="002D7643"/>
    <w:rsid w:val="002D76E8"/>
    <w:rsid w:val="002D7765"/>
    <w:rsid w:val="002D7787"/>
    <w:rsid w:val="002D79F8"/>
    <w:rsid w:val="002D7D01"/>
    <w:rsid w:val="002D7DA9"/>
    <w:rsid w:val="002D7E34"/>
    <w:rsid w:val="002D7F02"/>
    <w:rsid w:val="002E0268"/>
    <w:rsid w:val="002E0303"/>
    <w:rsid w:val="002E0390"/>
    <w:rsid w:val="002E0399"/>
    <w:rsid w:val="002E0444"/>
    <w:rsid w:val="002E0489"/>
    <w:rsid w:val="002E0585"/>
    <w:rsid w:val="002E0725"/>
    <w:rsid w:val="002E07B6"/>
    <w:rsid w:val="002E08F4"/>
    <w:rsid w:val="002E0B47"/>
    <w:rsid w:val="002E0E03"/>
    <w:rsid w:val="002E0E94"/>
    <w:rsid w:val="002E0FD9"/>
    <w:rsid w:val="002E11B3"/>
    <w:rsid w:val="002E12BA"/>
    <w:rsid w:val="002E14B1"/>
    <w:rsid w:val="002E14CF"/>
    <w:rsid w:val="002E14ED"/>
    <w:rsid w:val="002E15A5"/>
    <w:rsid w:val="002E16BC"/>
    <w:rsid w:val="002E19BE"/>
    <w:rsid w:val="002E1BA8"/>
    <w:rsid w:val="002E1BFD"/>
    <w:rsid w:val="002E1C62"/>
    <w:rsid w:val="002E1D40"/>
    <w:rsid w:val="002E1DC6"/>
    <w:rsid w:val="002E1E3D"/>
    <w:rsid w:val="002E2023"/>
    <w:rsid w:val="002E20A2"/>
    <w:rsid w:val="002E20B2"/>
    <w:rsid w:val="002E2129"/>
    <w:rsid w:val="002E21C0"/>
    <w:rsid w:val="002E222E"/>
    <w:rsid w:val="002E25D2"/>
    <w:rsid w:val="002E267C"/>
    <w:rsid w:val="002E2724"/>
    <w:rsid w:val="002E2738"/>
    <w:rsid w:val="002E273F"/>
    <w:rsid w:val="002E289F"/>
    <w:rsid w:val="002E2923"/>
    <w:rsid w:val="002E2A11"/>
    <w:rsid w:val="002E2A76"/>
    <w:rsid w:val="002E2BD7"/>
    <w:rsid w:val="002E2E08"/>
    <w:rsid w:val="002E2E69"/>
    <w:rsid w:val="002E2EF4"/>
    <w:rsid w:val="002E306D"/>
    <w:rsid w:val="002E33FE"/>
    <w:rsid w:val="002E3436"/>
    <w:rsid w:val="002E344A"/>
    <w:rsid w:val="002E3476"/>
    <w:rsid w:val="002E349B"/>
    <w:rsid w:val="002E3653"/>
    <w:rsid w:val="002E36FC"/>
    <w:rsid w:val="002E3738"/>
    <w:rsid w:val="002E37B0"/>
    <w:rsid w:val="002E37BF"/>
    <w:rsid w:val="002E38B7"/>
    <w:rsid w:val="002E3C88"/>
    <w:rsid w:val="002E3D74"/>
    <w:rsid w:val="002E3E06"/>
    <w:rsid w:val="002E3F0F"/>
    <w:rsid w:val="002E4119"/>
    <w:rsid w:val="002E412D"/>
    <w:rsid w:val="002E41BD"/>
    <w:rsid w:val="002E4301"/>
    <w:rsid w:val="002E437F"/>
    <w:rsid w:val="002E4474"/>
    <w:rsid w:val="002E44FD"/>
    <w:rsid w:val="002E45B3"/>
    <w:rsid w:val="002E45D1"/>
    <w:rsid w:val="002E462B"/>
    <w:rsid w:val="002E470B"/>
    <w:rsid w:val="002E474D"/>
    <w:rsid w:val="002E4881"/>
    <w:rsid w:val="002E489D"/>
    <w:rsid w:val="002E495D"/>
    <w:rsid w:val="002E4AE4"/>
    <w:rsid w:val="002E4B6F"/>
    <w:rsid w:val="002E4D55"/>
    <w:rsid w:val="002E505E"/>
    <w:rsid w:val="002E50F8"/>
    <w:rsid w:val="002E51CF"/>
    <w:rsid w:val="002E5200"/>
    <w:rsid w:val="002E5214"/>
    <w:rsid w:val="002E52D8"/>
    <w:rsid w:val="002E52EE"/>
    <w:rsid w:val="002E5338"/>
    <w:rsid w:val="002E5715"/>
    <w:rsid w:val="002E582B"/>
    <w:rsid w:val="002E58E1"/>
    <w:rsid w:val="002E59FB"/>
    <w:rsid w:val="002E5A44"/>
    <w:rsid w:val="002E5BDD"/>
    <w:rsid w:val="002E5C56"/>
    <w:rsid w:val="002E5CEA"/>
    <w:rsid w:val="002E5D78"/>
    <w:rsid w:val="002E5D86"/>
    <w:rsid w:val="002E5DD7"/>
    <w:rsid w:val="002E5EAD"/>
    <w:rsid w:val="002E6309"/>
    <w:rsid w:val="002E65AB"/>
    <w:rsid w:val="002E65C3"/>
    <w:rsid w:val="002E65F3"/>
    <w:rsid w:val="002E6632"/>
    <w:rsid w:val="002E6754"/>
    <w:rsid w:val="002E679C"/>
    <w:rsid w:val="002E67B5"/>
    <w:rsid w:val="002E67C4"/>
    <w:rsid w:val="002E6809"/>
    <w:rsid w:val="002E6810"/>
    <w:rsid w:val="002E6911"/>
    <w:rsid w:val="002E695F"/>
    <w:rsid w:val="002E6A34"/>
    <w:rsid w:val="002E6A78"/>
    <w:rsid w:val="002E6B3E"/>
    <w:rsid w:val="002E6D20"/>
    <w:rsid w:val="002E6D66"/>
    <w:rsid w:val="002E6EE5"/>
    <w:rsid w:val="002E6EF2"/>
    <w:rsid w:val="002E6F92"/>
    <w:rsid w:val="002E7014"/>
    <w:rsid w:val="002E706F"/>
    <w:rsid w:val="002E717D"/>
    <w:rsid w:val="002E725C"/>
    <w:rsid w:val="002E729D"/>
    <w:rsid w:val="002E7463"/>
    <w:rsid w:val="002E757C"/>
    <w:rsid w:val="002E7632"/>
    <w:rsid w:val="002E76AD"/>
    <w:rsid w:val="002E7761"/>
    <w:rsid w:val="002E778C"/>
    <w:rsid w:val="002E79F7"/>
    <w:rsid w:val="002E7A12"/>
    <w:rsid w:val="002E7A4D"/>
    <w:rsid w:val="002E7A71"/>
    <w:rsid w:val="002E7A8A"/>
    <w:rsid w:val="002E7AB1"/>
    <w:rsid w:val="002E7B12"/>
    <w:rsid w:val="002E7BCD"/>
    <w:rsid w:val="002E7C18"/>
    <w:rsid w:val="002E7D69"/>
    <w:rsid w:val="002E7E5A"/>
    <w:rsid w:val="002F0045"/>
    <w:rsid w:val="002F00F0"/>
    <w:rsid w:val="002F0219"/>
    <w:rsid w:val="002F025B"/>
    <w:rsid w:val="002F02D0"/>
    <w:rsid w:val="002F0503"/>
    <w:rsid w:val="002F05C1"/>
    <w:rsid w:val="002F062C"/>
    <w:rsid w:val="002F0684"/>
    <w:rsid w:val="002F0720"/>
    <w:rsid w:val="002F076E"/>
    <w:rsid w:val="002F07FE"/>
    <w:rsid w:val="002F0811"/>
    <w:rsid w:val="002F088D"/>
    <w:rsid w:val="002F08A1"/>
    <w:rsid w:val="002F09C0"/>
    <w:rsid w:val="002F0A24"/>
    <w:rsid w:val="002F0ADB"/>
    <w:rsid w:val="002F0B68"/>
    <w:rsid w:val="002F0E34"/>
    <w:rsid w:val="002F0EB6"/>
    <w:rsid w:val="002F0F50"/>
    <w:rsid w:val="002F10C0"/>
    <w:rsid w:val="002F112D"/>
    <w:rsid w:val="002F11D3"/>
    <w:rsid w:val="002F128F"/>
    <w:rsid w:val="002F12A7"/>
    <w:rsid w:val="002F1346"/>
    <w:rsid w:val="002F1619"/>
    <w:rsid w:val="002F16B9"/>
    <w:rsid w:val="002F176A"/>
    <w:rsid w:val="002F1977"/>
    <w:rsid w:val="002F19A8"/>
    <w:rsid w:val="002F1C61"/>
    <w:rsid w:val="002F1CB0"/>
    <w:rsid w:val="002F1CBC"/>
    <w:rsid w:val="002F1CC0"/>
    <w:rsid w:val="002F1D1A"/>
    <w:rsid w:val="002F1E33"/>
    <w:rsid w:val="002F1EF4"/>
    <w:rsid w:val="002F1F4A"/>
    <w:rsid w:val="002F2138"/>
    <w:rsid w:val="002F2166"/>
    <w:rsid w:val="002F21C8"/>
    <w:rsid w:val="002F21E7"/>
    <w:rsid w:val="002F232D"/>
    <w:rsid w:val="002F24C3"/>
    <w:rsid w:val="002F2524"/>
    <w:rsid w:val="002F25EC"/>
    <w:rsid w:val="002F2625"/>
    <w:rsid w:val="002F2855"/>
    <w:rsid w:val="002F2864"/>
    <w:rsid w:val="002F28F2"/>
    <w:rsid w:val="002F2AE0"/>
    <w:rsid w:val="002F2BD0"/>
    <w:rsid w:val="002F2C58"/>
    <w:rsid w:val="002F2D27"/>
    <w:rsid w:val="002F2E0D"/>
    <w:rsid w:val="002F2F3E"/>
    <w:rsid w:val="002F301E"/>
    <w:rsid w:val="002F3122"/>
    <w:rsid w:val="002F314C"/>
    <w:rsid w:val="002F31C4"/>
    <w:rsid w:val="002F322F"/>
    <w:rsid w:val="002F33D2"/>
    <w:rsid w:val="002F33F5"/>
    <w:rsid w:val="002F34E0"/>
    <w:rsid w:val="002F35E3"/>
    <w:rsid w:val="002F35EB"/>
    <w:rsid w:val="002F3619"/>
    <w:rsid w:val="002F36A2"/>
    <w:rsid w:val="002F3855"/>
    <w:rsid w:val="002F3B58"/>
    <w:rsid w:val="002F3C2B"/>
    <w:rsid w:val="002F3D20"/>
    <w:rsid w:val="002F3EC8"/>
    <w:rsid w:val="002F3F16"/>
    <w:rsid w:val="002F402C"/>
    <w:rsid w:val="002F40ED"/>
    <w:rsid w:val="002F4134"/>
    <w:rsid w:val="002F413F"/>
    <w:rsid w:val="002F4357"/>
    <w:rsid w:val="002F43AD"/>
    <w:rsid w:val="002F446A"/>
    <w:rsid w:val="002F44AD"/>
    <w:rsid w:val="002F45D3"/>
    <w:rsid w:val="002F4697"/>
    <w:rsid w:val="002F46C1"/>
    <w:rsid w:val="002F486E"/>
    <w:rsid w:val="002F4934"/>
    <w:rsid w:val="002F4A52"/>
    <w:rsid w:val="002F4A60"/>
    <w:rsid w:val="002F4AAE"/>
    <w:rsid w:val="002F4B3B"/>
    <w:rsid w:val="002F4CF5"/>
    <w:rsid w:val="002F4E98"/>
    <w:rsid w:val="002F4F2A"/>
    <w:rsid w:val="002F4F6A"/>
    <w:rsid w:val="002F4FC5"/>
    <w:rsid w:val="002F4FFD"/>
    <w:rsid w:val="002F51EF"/>
    <w:rsid w:val="002F530C"/>
    <w:rsid w:val="002F5312"/>
    <w:rsid w:val="002F5323"/>
    <w:rsid w:val="002F533B"/>
    <w:rsid w:val="002F5422"/>
    <w:rsid w:val="002F5634"/>
    <w:rsid w:val="002F566C"/>
    <w:rsid w:val="002F5680"/>
    <w:rsid w:val="002F570B"/>
    <w:rsid w:val="002F5714"/>
    <w:rsid w:val="002F57C4"/>
    <w:rsid w:val="002F5809"/>
    <w:rsid w:val="002F586F"/>
    <w:rsid w:val="002F5874"/>
    <w:rsid w:val="002F5881"/>
    <w:rsid w:val="002F5A7F"/>
    <w:rsid w:val="002F5D83"/>
    <w:rsid w:val="002F5FDA"/>
    <w:rsid w:val="002F61C3"/>
    <w:rsid w:val="002F62B3"/>
    <w:rsid w:val="002F63ED"/>
    <w:rsid w:val="002F644F"/>
    <w:rsid w:val="002F6478"/>
    <w:rsid w:val="002F6486"/>
    <w:rsid w:val="002F64F5"/>
    <w:rsid w:val="002F66DB"/>
    <w:rsid w:val="002F6795"/>
    <w:rsid w:val="002F68FA"/>
    <w:rsid w:val="002F697D"/>
    <w:rsid w:val="002F69CA"/>
    <w:rsid w:val="002F6AC6"/>
    <w:rsid w:val="002F6BC2"/>
    <w:rsid w:val="002F6BDA"/>
    <w:rsid w:val="002F6BE8"/>
    <w:rsid w:val="002F6EC3"/>
    <w:rsid w:val="002F706A"/>
    <w:rsid w:val="002F70C0"/>
    <w:rsid w:val="002F720D"/>
    <w:rsid w:val="002F7241"/>
    <w:rsid w:val="002F7267"/>
    <w:rsid w:val="002F72D1"/>
    <w:rsid w:val="002F72DE"/>
    <w:rsid w:val="002F7360"/>
    <w:rsid w:val="002F7409"/>
    <w:rsid w:val="002F7435"/>
    <w:rsid w:val="002F74DA"/>
    <w:rsid w:val="002F750D"/>
    <w:rsid w:val="002F7525"/>
    <w:rsid w:val="002F7673"/>
    <w:rsid w:val="002F7768"/>
    <w:rsid w:val="002F7809"/>
    <w:rsid w:val="002F7903"/>
    <w:rsid w:val="002F7919"/>
    <w:rsid w:val="002F7A3A"/>
    <w:rsid w:val="002F7B27"/>
    <w:rsid w:val="002F7B6D"/>
    <w:rsid w:val="002F7D48"/>
    <w:rsid w:val="002F7D81"/>
    <w:rsid w:val="002F7EBC"/>
    <w:rsid w:val="002F7EC5"/>
    <w:rsid w:val="00300085"/>
    <w:rsid w:val="0030010F"/>
    <w:rsid w:val="0030027C"/>
    <w:rsid w:val="003003AD"/>
    <w:rsid w:val="0030049B"/>
    <w:rsid w:val="00300553"/>
    <w:rsid w:val="00300579"/>
    <w:rsid w:val="00300727"/>
    <w:rsid w:val="0030097E"/>
    <w:rsid w:val="00300A5F"/>
    <w:rsid w:val="00300B29"/>
    <w:rsid w:val="00300B2A"/>
    <w:rsid w:val="00300B7C"/>
    <w:rsid w:val="00300CD1"/>
    <w:rsid w:val="00300D80"/>
    <w:rsid w:val="00300E22"/>
    <w:rsid w:val="00300E5F"/>
    <w:rsid w:val="003010C2"/>
    <w:rsid w:val="003011C0"/>
    <w:rsid w:val="003011C6"/>
    <w:rsid w:val="003011F6"/>
    <w:rsid w:val="0030129E"/>
    <w:rsid w:val="003012A6"/>
    <w:rsid w:val="003012AE"/>
    <w:rsid w:val="00301498"/>
    <w:rsid w:val="003014C3"/>
    <w:rsid w:val="00301686"/>
    <w:rsid w:val="00301710"/>
    <w:rsid w:val="003018E0"/>
    <w:rsid w:val="00301A0A"/>
    <w:rsid w:val="00301A0F"/>
    <w:rsid w:val="00301B42"/>
    <w:rsid w:val="00301D5D"/>
    <w:rsid w:val="00301DA6"/>
    <w:rsid w:val="00301EE4"/>
    <w:rsid w:val="00302005"/>
    <w:rsid w:val="00302033"/>
    <w:rsid w:val="00302047"/>
    <w:rsid w:val="0030223A"/>
    <w:rsid w:val="00302293"/>
    <w:rsid w:val="003022E1"/>
    <w:rsid w:val="0030240F"/>
    <w:rsid w:val="003024C4"/>
    <w:rsid w:val="003024DE"/>
    <w:rsid w:val="0030255B"/>
    <w:rsid w:val="00302561"/>
    <w:rsid w:val="003026E9"/>
    <w:rsid w:val="00302701"/>
    <w:rsid w:val="00302739"/>
    <w:rsid w:val="00302764"/>
    <w:rsid w:val="00302768"/>
    <w:rsid w:val="0030277C"/>
    <w:rsid w:val="00302796"/>
    <w:rsid w:val="0030289C"/>
    <w:rsid w:val="00302A44"/>
    <w:rsid w:val="00302ABB"/>
    <w:rsid w:val="00302B48"/>
    <w:rsid w:val="00302BE2"/>
    <w:rsid w:val="00302C50"/>
    <w:rsid w:val="00302C77"/>
    <w:rsid w:val="00302C88"/>
    <w:rsid w:val="00302CF5"/>
    <w:rsid w:val="00302D7C"/>
    <w:rsid w:val="00302D9F"/>
    <w:rsid w:val="00302EDE"/>
    <w:rsid w:val="00302F65"/>
    <w:rsid w:val="00302F89"/>
    <w:rsid w:val="00302FEF"/>
    <w:rsid w:val="0030318E"/>
    <w:rsid w:val="00303294"/>
    <w:rsid w:val="00303321"/>
    <w:rsid w:val="0030332C"/>
    <w:rsid w:val="00303352"/>
    <w:rsid w:val="00303571"/>
    <w:rsid w:val="00303695"/>
    <w:rsid w:val="0030375A"/>
    <w:rsid w:val="0030380C"/>
    <w:rsid w:val="00303912"/>
    <w:rsid w:val="003039F4"/>
    <w:rsid w:val="00303AE7"/>
    <w:rsid w:val="00303B2F"/>
    <w:rsid w:val="00303D34"/>
    <w:rsid w:val="00303EAC"/>
    <w:rsid w:val="00303F5A"/>
    <w:rsid w:val="00304030"/>
    <w:rsid w:val="00304198"/>
    <w:rsid w:val="00304246"/>
    <w:rsid w:val="0030430D"/>
    <w:rsid w:val="00304556"/>
    <w:rsid w:val="0030465E"/>
    <w:rsid w:val="00304677"/>
    <w:rsid w:val="00304685"/>
    <w:rsid w:val="00304715"/>
    <w:rsid w:val="0030475A"/>
    <w:rsid w:val="00304861"/>
    <w:rsid w:val="0030498E"/>
    <w:rsid w:val="00304AC0"/>
    <w:rsid w:val="00304AC5"/>
    <w:rsid w:val="00304AF5"/>
    <w:rsid w:val="00304B99"/>
    <w:rsid w:val="00304BFE"/>
    <w:rsid w:val="00304C6B"/>
    <w:rsid w:val="00304C9E"/>
    <w:rsid w:val="00304CC1"/>
    <w:rsid w:val="00304E34"/>
    <w:rsid w:val="00304F0A"/>
    <w:rsid w:val="00304F1C"/>
    <w:rsid w:val="00304FBC"/>
    <w:rsid w:val="00305221"/>
    <w:rsid w:val="003052C4"/>
    <w:rsid w:val="0030530C"/>
    <w:rsid w:val="00305498"/>
    <w:rsid w:val="00305566"/>
    <w:rsid w:val="003056CC"/>
    <w:rsid w:val="00305790"/>
    <w:rsid w:val="003058AC"/>
    <w:rsid w:val="00305A4E"/>
    <w:rsid w:val="00305A65"/>
    <w:rsid w:val="00305CB6"/>
    <w:rsid w:val="00305DD4"/>
    <w:rsid w:val="00305E5E"/>
    <w:rsid w:val="00305E94"/>
    <w:rsid w:val="00305F50"/>
    <w:rsid w:val="0030608A"/>
    <w:rsid w:val="003060CA"/>
    <w:rsid w:val="0030610B"/>
    <w:rsid w:val="00306138"/>
    <w:rsid w:val="0030615E"/>
    <w:rsid w:val="0030634E"/>
    <w:rsid w:val="003065FB"/>
    <w:rsid w:val="00306682"/>
    <w:rsid w:val="003066A5"/>
    <w:rsid w:val="003066DC"/>
    <w:rsid w:val="00306861"/>
    <w:rsid w:val="00306862"/>
    <w:rsid w:val="003068EE"/>
    <w:rsid w:val="00306928"/>
    <w:rsid w:val="003069F9"/>
    <w:rsid w:val="00306AD5"/>
    <w:rsid w:val="00306AF9"/>
    <w:rsid w:val="00306B43"/>
    <w:rsid w:val="00306B7E"/>
    <w:rsid w:val="00306C7D"/>
    <w:rsid w:val="00306ED2"/>
    <w:rsid w:val="00306F89"/>
    <w:rsid w:val="00306FC1"/>
    <w:rsid w:val="00306FE2"/>
    <w:rsid w:val="0030702A"/>
    <w:rsid w:val="00307257"/>
    <w:rsid w:val="0030734B"/>
    <w:rsid w:val="00307439"/>
    <w:rsid w:val="0030748A"/>
    <w:rsid w:val="0030749E"/>
    <w:rsid w:val="00307645"/>
    <w:rsid w:val="003076C9"/>
    <w:rsid w:val="003076CD"/>
    <w:rsid w:val="003077AA"/>
    <w:rsid w:val="00307865"/>
    <w:rsid w:val="003079DF"/>
    <w:rsid w:val="00307A86"/>
    <w:rsid w:val="00307B27"/>
    <w:rsid w:val="00307CAB"/>
    <w:rsid w:val="00307D33"/>
    <w:rsid w:val="00307EB9"/>
    <w:rsid w:val="00307F28"/>
    <w:rsid w:val="00307F46"/>
    <w:rsid w:val="00307FDB"/>
    <w:rsid w:val="00310140"/>
    <w:rsid w:val="003101BF"/>
    <w:rsid w:val="003101DC"/>
    <w:rsid w:val="003101FC"/>
    <w:rsid w:val="0031027D"/>
    <w:rsid w:val="003103F4"/>
    <w:rsid w:val="0031046F"/>
    <w:rsid w:val="0031049F"/>
    <w:rsid w:val="0031057E"/>
    <w:rsid w:val="00310601"/>
    <w:rsid w:val="00310743"/>
    <w:rsid w:val="0031087D"/>
    <w:rsid w:val="003108A1"/>
    <w:rsid w:val="00310978"/>
    <w:rsid w:val="00310A2F"/>
    <w:rsid w:val="00310A93"/>
    <w:rsid w:val="00310AAE"/>
    <w:rsid w:val="00310BF5"/>
    <w:rsid w:val="00310C5F"/>
    <w:rsid w:val="00310C8D"/>
    <w:rsid w:val="00310CC6"/>
    <w:rsid w:val="00310CD6"/>
    <w:rsid w:val="00310E2D"/>
    <w:rsid w:val="00310F30"/>
    <w:rsid w:val="00310FFD"/>
    <w:rsid w:val="003111E2"/>
    <w:rsid w:val="003111EE"/>
    <w:rsid w:val="0031123B"/>
    <w:rsid w:val="00311349"/>
    <w:rsid w:val="0031137F"/>
    <w:rsid w:val="0031151D"/>
    <w:rsid w:val="003115E0"/>
    <w:rsid w:val="00311642"/>
    <w:rsid w:val="00311683"/>
    <w:rsid w:val="00311727"/>
    <w:rsid w:val="00311761"/>
    <w:rsid w:val="003117A5"/>
    <w:rsid w:val="003117EC"/>
    <w:rsid w:val="0031180E"/>
    <w:rsid w:val="0031187E"/>
    <w:rsid w:val="00311941"/>
    <w:rsid w:val="00311A39"/>
    <w:rsid w:val="00311ADC"/>
    <w:rsid w:val="00311B09"/>
    <w:rsid w:val="00311DBF"/>
    <w:rsid w:val="00311E5A"/>
    <w:rsid w:val="00311E66"/>
    <w:rsid w:val="00311EC6"/>
    <w:rsid w:val="00311F24"/>
    <w:rsid w:val="00311FBC"/>
    <w:rsid w:val="003120A5"/>
    <w:rsid w:val="003121E0"/>
    <w:rsid w:val="00312219"/>
    <w:rsid w:val="0031228E"/>
    <w:rsid w:val="0031241C"/>
    <w:rsid w:val="00312423"/>
    <w:rsid w:val="003124D7"/>
    <w:rsid w:val="0031254B"/>
    <w:rsid w:val="00312709"/>
    <w:rsid w:val="003127A5"/>
    <w:rsid w:val="003127E1"/>
    <w:rsid w:val="003128BD"/>
    <w:rsid w:val="00312955"/>
    <w:rsid w:val="00312BD0"/>
    <w:rsid w:val="00312C31"/>
    <w:rsid w:val="00312D50"/>
    <w:rsid w:val="00312D60"/>
    <w:rsid w:val="00312FC7"/>
    <w:rsid w:val="003130B6"/>
    <w:rsid w:val="0031314F"/>
    <w:rsid w:val="0031316B"/>
    <w:rsid w:val="003131CF"/>
    <w:rsid w:val="003131E1"/>
    <w:rsid w:val="00313241"/>
    <w:rsid w:val="003132C0"/>
    <w:rsid w:val="00313346"/>
    <w:rsid w:val="00313428"/>
    <w:rsid w:val="0031356D"/>
    <w:rsid w:val="00313752"/>
    <w:rsid w:val="00313765"/>
    <w:rsid w:val="003137A0"/>
    <w:rsid w:val="003137F9"/>
    <w:rsid w:val="0031382D"/>
    <w:rsid w:val="00313AD2"/>
    <w:rsid w:val="00313AFC"/>
    <w:rsid w:val="00313BC1"/>
    <w:rsid w:val="00313C4F"/>
    <w:rsid w:val="003141C2"/>
    <w:rsid w:val="003141CB"/>
    <w:rsid w:val="00314240"/>
    <w:rsid w:val="0031446E"/>
    <w:rsid w:val="003146A1"/>
    <w:rsid w:val="003146D2"/>
    <w:rsid w:val="00314ACB"/>
    <w:rsid w:val="00314B1F"/>
    <w:rsid w:val="00314C05"/>
    <w:rsid w:val="00314CBB"/>
    <w:rsid w:val="00314D22"/>
    <w:rsid w:val="00314D7C"/>
    <w:rsid w:val="00314DAD"/>
    <w:rsid w:val="00314DC8"/>
    <w:rsid w:val="003150FC"/>
    <w:rsid w:val="00315583"/>
    <w:rsid w:val="00315739"/>
    <w:rsid w:val="003158E9"/>
    <w:rsid w:val="0031597F"/>
    <w:rsid w:val="0031599D"/>
    <w:rsid w:val="003159D3"/>
    <w:rsid w:val="00315A34"/>
    <w:rsid w:val="00315D47"/>
    <w:rsid w:val="00315DF3"/>
    <w:rsid w:val="00315E4B"/>
    <w:rsid w:val="00315EAF"/>
    <w:rsid w:val="00315EB9"/>
    <w:rsid w:val="00315FB3"/>
    <w:rsid w:val="00315FB6"/>
    <w:rsid w:val="00316064"/>
    <w:rsid w:val="00316079"/>
    <w:rsid w:val="003161E6"/>
    <w:rsid w:val="003161FF"/>
    <w:rsid w:val="00316229"/>
    <w:rsid w:val="00316347"/>
    <w:rsid w:val="00316601"/>
    <w:rsid w:val="00316678"/>
    <w:rsid w:val="0031669B"/>
    <w:rsid w:val="00316BF5"/>
    <w:rsid w:val="00316C3A"/>
    <w:rsid w:val="00316C58"/>
    <w:rsid w:val="00316C98"/>
    <w:rsid w:val="00316CED"/>
    <w:rsid w:val="00316CEE"/>
    <w:rsid w:val="00316E2A"/>
    <w:rsid w:val="00316E6E"/>
    <w:rsid w:val="00316EAE"/>
    <w:rsid w:val="00316FB8"/>
    <w:rsid w:val="00316FBB"/>
    <w:rsid w:val="00317050"/>
    <w:rsid w:val="0031710C"/>
    <w:rsid w:val="00317162"/>
    <w:rsid w:val="003171AB"/>
    <w:rsid w:val="003172F2"/>
    <w:rsid w:val="003174B7"/>
    <w:rsid w:val="00317548"/>
    <w:rsid w:val="00317581"/>
    <w:rsid w:val="00317625"/>
    <w:rsid w:val="0031765F"/>
    <w:rsid w:val="0031767A"/>
    <w:rsid w:val="00317721"/>
    <w:rsid w:val="00317731"/>
    <w:rsid w:val="00317741"/>
    <w:rsid w:val="003177FF"/>
    <w:rsid w:val="003179E6"/>
    <w:rsid w:val="003179F8"/>
    <w:rsid w:val="003179F9"/>
    <w:rsid w:val="00317B62"/>
    <w:rsid w:val="00317BA2"/>
    <w:rsid w:val="00317C5E"/>
    <w:rsid w:val="00317D5B"/>
    <w:rsid w:val="00320132"/>
    <w:rsid w:val="0032013F"/>
    <w:rsid w:val="0032018E"/>
    <w:rsid w:val="003201AE"/>
    <w:rsid w:val="00320244"/>
    <w:rsid w:val="0032025F"/>
    <w:rsid w:val="00320350"/>
    <w:rsid w:val="0032037A"/>
    <w:rsid w:val="0032042A"/>
    <w:rsid w:val="00320507"/>
    <w:rsid w:val="00320563"/>
    <w:rsid w:val="00320609"/>
    <w:rsid w:val="003206A2"/>
    <w:rsid w:val="00320759"/>
    <w:rsid w:val="0032083D"/>
    <w:rsid w:val="003208CF"/>
    <w:rsid w:val="0032099F"/>
    <w:rsid w:val="00320A1B"/>
    <w:rsid w:val="00320B1B"/>
    <w:rsid w:val="00320B8F"/>
    <w:rsid w:val="00320BA7"/>
    <w:rsid w:val="00320BDC"/>
    <w:rsid w:val="00320D4C"/>
    <w:rsid w:val="00320D63"/>
    <w:rsid w:val="00320DFB"/>
    <w:rsid w:val="00320F1B"/>
    <w:rsid w:val="00321176"/>
    <w:rsid w:val="0032119A"/>
    <w:rsid w:val="00321278"/>
    <w:rsid w:val="003212A5"/>
    <w:rsid w:val="00321368"/>
    <w:rsid w:val="003213B6"/>
    <w:rsid w:val="003214EB"/>
    <w:rsid w:val="003214F9"/>
    <w:rsid w:val="0032151E"/>
    <w:rsid w:val="0032159B"/>
    <w:rsid w:val="00321663"/>
    <w:rsid w:val="0032168C"/>
    <w:rsid w:val="0032172E"/>
    <w:rsid w:val="00321822"/>
    <w:rsid w:val="00321B02"/>
    <w:rsid w:val="00321E0D"/>
    <w:rsid w:val="00321E10"/>
    <w:rsid w:val="00321EBB"/>
    <w:rsid w:val="0032205B"/>
    <w:rsid w:val="003224B5"/>
    <w:rsid w:val="00322569"/>
    <w:rsid w:val="003225B5"/>
    <w:rsid w:val="00322676"/>
    <w:rsid w:val="003228E9"/>
    <w:rsid w:val="00322BC3"/>
    <w:rsid w:val="00322BE0"/>
    <w:rsid w:val="00322C2B"/>
    <w:rsid w:val="00322C47"/>
    <w:rsid w:val="00322CF4"/>
    <w:rsid w:val="00322E01"/>
    <w:rsid w:val="00322E3B"/>
    <w:rsid w:val="00323013"/>
    <w:rsid w:val="00323204"/>
    <w:rsid w:val="003232E3"/>
    <w:rsid w:val="00323362"/>
    <w:rsid w:val="003236C3"/>
    <w:rsid w:val="00323777"/>
    <w:rsid w:val="003237F1"/>
    <w:rsid w:val="003238BA"/>
    <w:rsid w:val="00323A5E"/>
    <w:rsid w:val="00323A76"/>
    <w:rsid w:val="00323BAC"/>
    <w:rsid w:val="00323C8A"/>
    <w:rsid w:val="00323DCD"/>
    <w:rsid w:val="00323E1D"/>
    <w:rsid w:val="00323FAD"/>
    <w:rsid w:val="00323FB2"/>
    <w:rsid w:val="00324039"/>
    <w:rsid w:val="00324089"/>
    <w:rsid w:val="003241E9"/>
    <w:rsid w:val="003241EF"/>
    <w:rsid w:val="0032444E"/>
    <w:rsid w:val="00324488"/>
    <w:rsid w:val="003244B3"/>
    <w:rsid w:val="0032458B"/>
    <w:rsid w:val="0032466A"/>
    <w:rsid w:val="0032467A"/>
    <w:rsid w:val="00324701"/>
    <w:rsid w:val="0032477D"/>
    <w:rsid w:val="0032489D"/>
    <w:rsid w:val="003249AD"/>
    <w:rsid w:val="003249DE"/>
    <w:rsid w:val="003249F8"/>
    <w:rsid w:val="00324B64"/>
    <w:rsid w:val="00324C15"/>
    <w:rsid w:val="00324E41"/>
    <w:rsid w:val="00325053"/>
    <w:rsid w:val="0032505D"/>
    <w:rsid w:val="00325191"/>
    <w:rsid w:val="003251E4"/>
    <w:rsid w:val="003252E4"/>
    <w:rsid w:val="00325564"/>
    <w:rsid w:val="0032556B"/>
    <w:rsid w:val="0032588C"/>
    <w:rsid w:val="003259C0"/>
    <w:rsid w:val="00325A6B"/>
    <w:rsid w:val="00325C93"/>
    <w:rsid w:val="00325DAE"/>
    <w:rsid w:val="00325E32"/>
    <w:rsid w:val="00325F0C"/>
    <w:rsid w:val="00325FC7"/>
    <w:rsid w:val="00326175"/>
    <w:rsid w:val="0032618C"/>
    <w:rsid w:val="003263AE"/>
    <w:rsid w:val="00326425"/>
    <w:rsid w:val="003264C7"/>
    <w:rsid w:val="0032651E"/>
    <w:rsid w:val="0032652D"/>
    <w:rsid w:val="003267A6"/>
    <w:rsid w:val="003267F9"/>
    <w:rsid w:val="00326831"/>
    <w:rsid w:val="003268D6"/>
    <w:rsid w:val="00326A5C"/>
    <w:rsid w:val="00326B29"/>
    <w:rsid w:val="00326BA7"/>
    <w:rsid w:val="00326C32"/>
    <w:rsid w:val="00326C78"/>
    <w:rsid w:val="00326CA8"/>
    <w:rsid w:val="00326CC7"/>
    <w:rsid w:val="0032718A"/>
    <w:rsid w:val="003271E3"/>
    <w:rsid w:val="00327225"/>
    <w:rsid w:val="00327231"/>
    <w:rsid w:val="003272D0"/>
    <w:rsid w:val="003273DE"/>
    <w:rsid w:val="0032756F"/>
    <w:rsid w:val="003275A9"/>
    <w:rsid w:val="003276C7"/>
    <w:rsid w:val="00327886"/>
    <w:rsid w:val="003278C7"/>
    <w:rsid w:val="0032793B"/>
    <w:rsid w:val="00327A07"/>
    <w:rsid w:val="00327AEA"/>
    <w:rsid w:val="00327BA7"/>
    <w:rsid w:val="00327BAB"/>
    <w:rsid w:val="00327C27"/>
    <w:rsid w:val="00327D99"/>
    <w:rsid w:val="00327DAF"/>
    <w:rsid w:val="00327FA5"/>
    <w:rsid w:val="00327FE7"/>
    <w:rsid w:val="003300D9"/>
    <w:rsid w:val="003300F9"/>
    <w:rsid w:val="00330258"/>
    <w:rsid w:val="00330325"/>
    <w:rsid w:val="003303AC"/>
    <w:rsid w:val="003303ED"/>
    <w:rsid w:val="00330426"/>
    <w:rsid w:val="0033045A"/>
    <w:rsid w:val="0033050B"/>
    <w:rsid w:val="0033054B"/>
    <w:rsid w:val="0033061B"/>
    <w:rsid w:val="00330725"/>
    <w:rsid w:val="003308C4"/>
    <w:rsid w:val="00330A90"/>
    <w:rsid w:val="00330A9A"/>
    <w:rsid w:val="00330AF0"/>
    <w:rsid w:val="00330BB4"/>
    <w:rsid w:val="00330C12"/>
    <w:rsid w:val="00330C30"/>
    <w:rsid w:val="00330DE8"/>
    <w:rsid w:val="00330EA3"/>
    <w:rsid w:val="00330F5D"/>
    <w:rsid w:val="0033107D"/>
    <w:rsid w:val="003311EE"/>
    <w:rsid w:val="0033124A"/>
    <w:rsid w:val="003312E1"/>
    <w:rsid w:val="003313FA"/>
    <w:rsid w:val="0033146D"/>
    <w:rsid w:val="00331508"/>
    <w:rsid w:val="0033156B"/>
    <w:rsid w:val="003315F8"/>
    <w:rsid w:val="00331610"/>
    <w:rsid w:val="00331844"/>
    <w:rsid w:val="00331865"/>
    <w:rsid w:val="00331966"/>
    <w:rsid w:val="00331A88"/>
    <w:rsid w:val="00331A93"/>
    <w:rsid w:val="00331B2B"/>
    <w:rsid w:val="00331B82"/>
    <w:rsid w:val="00331DC1"/>
    <w:rsid w:val="00331EC2"/>
    <w:rsid w:val="00331F12"/>
    <w:rsid w:val="00332040"/>
    <w:rsid w:val="00332123"/>
    <w:rsid w:val="003321C3"/>
    <w:rsid w:val="00332550"/>
    <w:rsid w:val="00332552"/>
    <w:rsid w:val="00332570"/>
    <w:rsid w:val="0033259D"/>
    <w:rsid w:val="00332660"/>
    <w:rsid w:val="0033277B"/>
    <w:rsid w:val="00332816"/>
    <w:rsid w:val="00332962"/>
    <w:rsid w:val="0033296A"/>
    <w:rsid w:val="00332B5A"/>
    <w:rsid w:val="00332B88"/>
    <w:rsid w:val="00332B9B"/>
    <w:rsid w:val="00332BC2"/>
    <w:rsid w:val="00332D1D"/>
    <w:rsid w:val="00332D96"/>
    <w:rsid w:val="00332D99"/>
    <w:rsid w:val="00332E11"/>
    <w:rsid w:val="00332F1E"/>
    <w:rsid w:val="00332FA9"/>
    <w:rsid w:val="0033302E"/>
    <w:rsid w:val="00333150"/>
    <w:rsid w:val="003332AB"/>
    <w:rsid w:val="003332C2"/>
    <w:rsid w:val="003333D0"/>
    <w:rsid w:val="003334CE"/>
    <w:rsid w:val="003335EA"/>
    <w:rsid w:val="003336F4"/>
    <w:rsid w:val="0033372F"/>
    <w:rsid w:val="00333730"/>
    <w:rsid w:val="0033374E"/>
    <w:rsid w:val="00333A35"/>
    <w:rsid w:val="00333BE3"/>
    <w:rsid w:val="00333D3D"/>
    <w:rsid w:val="00333E74"/>
    <w:rsid w:val="00333EB0"/>
    <w:rsid w:val="00334148"/>
    <w:rsid w:val="00334170"/>
    <w:rsid w:val="00334282"/>
    <w:rsid w:val="0033440A"/>
    <w:rsid w:val="00334532"/>
    <w:rsid w:val="00334587"/>
    <w:rsid w:val="003346CD"/>
    <w:rsid w:val="003347E2"/>
    <w:rsid w:val="003348FB"/>
    <w:rsid w:val="003349B8"/>
    <w:rsid w:val="003349BE"/>
    <w:rsid w:val="00334B28"/>
    <w:rsid w:val="00334C61"/>
    <w:rsid w:val="00334E18"/>
    <w:rsid w:val="00334E22"/>
    <w:rsid w:val="00334EA8"/>
    <w:rsid w:val="00334EBB"/>
    <w:rsid w:val="0033500C"/>
    <w:rsid w:val="0033509C"/>
    <w:rsid w:val="0033513F"/>
    <w:rsid w:val="00335192"/>
    <w:rsid w:val="00335217"/>
    <w:rsid w:val="00335247"/>
    <w:rsid w:val="00335250"/>
    <w:rsid w:val="003352B5"/>
    <w:rsid w:val="00335351"/>
    <w:rsid w:val="003353C5"/>
    <w:rsid w:val="00335670"/>
    <w:rsid w:val="0033569B"/>
    <w:rsid w:val="0033572D"/>
    <w:rsid w:val="00335745"/>
    <w:rsid w:val="00335848"/>
    <w:rsid w:val="0033592C"/>
    <w:rsid w:val="00335938"/>
    <w:rsid w:val="00335A31"/>
    <w:rsid w:val="00335A8E"/>
    <w:rsid w:val="00335CBA"/>
    <w:rsid w:val="00335CCC"/>
    <w:rsid w:val="00335E2A"/>
    <w:rsid w:val="00335E36"/>
    <w:rsid w:val="00335ED2"/>
    <w:rsid w:val="0033601D"/>
    <w:rsid w:val="0033623B"/>
    <w:rsid w:val="00336262"/>
    <w:rsid w:val="0033634C"/>
    <w:rsid w:val="003363B0"/>
    <w:rsid w:val="003363B8"/>
    <w:rsid w:val="003363DD"/>
    <w:rsid w:val="00336583"/>
    <w:rsid w:val="0033660C"/>
    <w:rsid w:val="00336746"/>
    <w:rsid w:val="00336780"/>
    <w:rsid w:val="003367C5"/>
    <w:rsid w:val="00336AA1"/>
    <w:rsid w:val="00336B37"/>
    <w:rsid w:val="00336B55"/>
    <w:rsid w:val="00336B5F"/>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6A7"/>
    <w:rsid w:val="003377CB"/>
    <w:rsid w:val="003377FD"/>
    <w:rsid w:val="00337845"/>
    <w:rsid w:val="003378FF"/>
    <w:rsid w:val="00337B29"/>
    <w:rsid w:val="00337B48"/>
    <w:rsid w:val="00337C09"/>
    <w:rsid w:val="00337C16"/>
    <w:rsid w:val="00337C71"/>
    <w:rsid w:val="00337CDE"/>
    <w:rsid w:val="00337DE4"/>
    <w:rsid w:val="00337E40"/>
    <w:rsid w:val="00337E41"/>
    <w:rsid w:val="00337F1B"/>
    <w:rsid w:val="00337F28"/>
    <w:rsid w:val="00340055"/>
    <w:rsid w:val="00340237"/>
    <w:rsid w:val="003404DD"/>
    <w:rsid w:val="00340905"/>
    <w:rsid w:val="0034097E"/>
    <w:rsid w:val="003409B2"/>
    <w:rsid w:val="00340B48"/>
    <w:rsid w:val="00340CC6"/>
    <w:rsid w:val="00340D8B"/>
    <w:rsid w:val="00340DFF"/>
    <w:rsid w:val="00340E31"/>
    <w:rsid w:val="00340E58"/>
    <w:rsid w:val="00340E8D"/>
    <w:rsid w:val="00340ED1"/>
    <w:rsid w:val="00340F6D"/>
    <w:rsid w:val="00341087"/>
    <w:rsid w:val="00341317"/>
    <w:rsid w:val="00341322"/>
    <w:rsid w:val="00341679"/>
    <w:rsid w:val="00341706"/>
    <w:rsid w:val="00341738"/>
    <w:rsid w:val="00341771"/>
    <w:rsid w:val="0034178C"/>
    <w:rsid w:val="003417BE"/>
    <w:rsid w:val="0034190E"/>
    <w:rsid w:val="003419B7"/>
    <w:rsid w:val="00341A5A"/>
    <w:rsid w:val="00341A90"/>
    <w:rsid w:val="00341C52"/>
    <w:rsid w:val="00341CFA"/>
    <w:rsid w:val="00341D0C"/>
    <w:rsid w:val="00341D54"/>
    <w:rsid w:val="00341E06"/>
    <w:rsid w:val="00341E46"/>
    <w:rsid w:val="00341F6C"/>
    <w:rsid w:val="00342092"/>
    <w:rsid w:val="0034217E"/>
    <w:rsid w:val="0034227F"/>
    <w:rsid w:val="003422A1"/>
    <w:rsid w:val="0034230C"/>
    <w:rsid w:val="0034245F"/>
    <w:rsid w:val="0034246D"/>
    <w:rsid w:val="0034259A"/>
    <w:rsid w:val="00342695"/>
    <w:rsid w:val="003426FD"/>
    <w:rsid w:val="0034280B"/>
    <w:rsid w:val="003429B5"/>
    <w:rsid w:val="00342A2F"/>
    <w:rsid w:val="00342B8A"/>
    <w:rsid w:val="00342C2D"/>
    <w:rsid w:val="00342C5A"/>
    <w:rsid w:val="00342D82"/>
    <w:rsid w:val="00342EBA"/>
    <w:rsid w:val="00342F8C"/>
    <w:rsid w:val="00342F90"/>
    <w:rsid w:val="00342FA0"/>
    <w:rsid w:val="0034305B"/>
    <w:rsid w:val="003431CC"/>
    <w:rsid w:val="00343524"/>
    <w:rsid w:val="003436D0"/>
    <w:rsid w:val="003436E7"/>
    <w:rsid w:val="003437EA"/>
    <w:rsid w:val="00343ACC"/>
    <w:rsid w:val="00343BF0"/>
    <w:rsid w:val="00343C08"/>
    <w:rsid w:val="00343C24"/>
    <w:rsid w:val="00343C94"/>
    <w:rsid w:val="00343D3F"/>
    <w:rsid w:val="00343DE2"/>
    <w:rsid w:val="00343E12"/>
    <w:rsid w:val="00343E50"/>
    <w:rsid w:val="00343E5E"/>
    <w:rsid w:val="00343E80"/>
    <w:rsid w:val="00343F57"/>
    <w:rsid w:val="00343FA6"/>
    <w:rsid w:val="003440A1"/>
    <w:rsid w:val="003440B0"/>
    <w:rsid w:val="003441B8"/>
    <w:rsid w:val="003443C5"/>
    <w:rsid w:val="003444DA"/>
    <w:rsid w:val="003446AD"/>
    <w:rsid w:val="00344725"/>
    <w:rsid w:val="0034472A"/>
    <w:rsid w:val="00344779"/>
    <w:rsid w:val="0034479F"/>
    <w:rsid w:val="00344861"/>
    <w:rsid w:val="00344901"/>
    <w:rsid w:val="00344938"/>
    <w:rsid w:val="0034493C"/>
    <w:rsid w:val="003449E7"/>
    <w:rsid w:val="003449FD"/>
    <w:rsid w:val="00344DAE"/>
    <w:rsid w:val="00344F17"/>
    <w:rsid w:val="00344F93"/>
    <w:rsid w:val="0034511B"/>
    <w:rsid w:val="0034516C"/>
    <w:rsid w:val="003452C8"/>
    <w:rsid w:val="003453CE"/>
    <w:rsid w:val="0034553A"/>
    <w:rsid w:val="003455F4"/>
    <w:rsid w:val="003456CE"/>
    <w:rsid w:val="00345770"/>
    <w:rsid w:val="00345894"/>
    <w:rsid w:val="0034591D"/>
    <w:rsid w:val="003459A7"/>
    <w:rsid w:val="00345ADC"/>
    <w:rsid w:val="00345B2C"/>
    <w:rsid w:val="00345BAB"/>
    <w:rsid w:val="00345DBF"/>
    <w:rsid w:val="00345DDB"/>
    <w:rsid w:val="00345DF7"/>
    <w:rsid w:val="00345EE0"/>
    <w:rsid w:val="00345F4C"/>
    <w:rsid w:val="00345FB5"/>
    <w:rsid w:val="0034603B"/>
    <w:rsid w:val="00346064"/>
    <w:rsid w:val="003460B7"/>
    <w:rsid w:val="00346174"/>
    <w:rsid w:val="003461B4"/>
    <w:rsid w:val="003461D4"/>
    <w:rsid w:val="00346307"/>
    <w:rsid w:val="003463E6"/>
    <w:rsid w:val="003464A9"/>
    <w:rsid w:val="00346560"/>
    <w:rsid w:val="0034676C"/>
    <w:rsid w:val="00346933"/>
    <w:rsid w:val="00346973"/>
    <w:rsid w:val="00346A8E"/>
    <w:rsid w:val="00346B1E"/>
    <w:rsid w:val="00346C01"/>
    <w:rsid w:val="00346F99"/>
    <w:rsid w:val="00346FF8"/>
    <w:rsid w:val="00347015"/>
    <w:rsid w:val="0034722D"/>
    <w:rsid w:val="003473DB"/>
    <w:rsid w:val="0034742D"/>
    <w:rsid w:val="0034744B"/>
    <w:rsid w:val="0034745C"/>
    <w:rsid w:val="003474CD"/>
    <w:rsid w:val="003475D7"/>
    <w:rsid w:val="0034772C"/>
    <w:rsid w:val="0034799F"/>
    <w:rsid w:val="003479B6"/>
    <w:rsid w:val="00347B3D"/>
    <w:rsid w:val="00347C3E"/>
    <w:rsid w:val="00347C98"/>
    <w:rsid w:val="00347D49"/>
    <w:rsid w:val="00347D51"/>
    <w:rsid w:val="00347E18"/>
    <w:rsid w:val="00347F0E"/>
    <w:rsid w:val="0035025F"/>
    <w:rsid w:val="00350311"/>
    <w:rsid w:val="0035041A"/>
    <w:rsid w:val="003504D4"/>
    <w:rsid w:val="003505AD"/>
    <w:rsid w:val="00350631"/>
    <w:rsid w:val="00350801"/>
    <w:rsid w:val="00350868"/>
    <w:rsid w:val="00350972"/>
    <w:rsid w:val="00350AA3"/>
    <w:rsid w:val="00350BB9"/>
    <w:rsid w:val="00350CC2"/>
    <w:rsid w:val="00350CCE"/>
    <w:rsid w:val="00350E35"/>
    <w:rsid w:val="00350EDB"/>
    <w:rsid w:val="00350EE7"/>
    <w:rsid w:val="00350F8E"/>
    <w:rsid w:val="003512E1"/>
    <w:rsid w:val="00351355"/>
    <w:rsid w:val="00351439"/>
    <w:rsid w:val="003515ED"/>
    <w:rsid w:val="0035160D"/>
    <w:rsid w:val="0035169E"/>
    <w:rsid w:val="003516FC"/>
    <w:rsid w:val="003517F5"/>
    <w:rsid w:val="0035180B"/>
    <w:rsid w:val="003519BC"/>
    <w:rsid w:val="00351ACA"/>
    <w:rsid w:val="00351C37"/>
    <w:rsid w:val="00351C98"/>
    <w:rsid w:val="003520DB"/>
    <w:rsid w:val="00352153"/>
    <w:rsid w:val="0035216E"/>
    <w:rsid w:val="00352234"/>
    <w:rsid w:val="003523B5"/>
    <w:rsid w:val="00352427"/>
    <w:rsid w:val="003524F8"/>
    <w:rsid w:val="00352519"/>
    <w:rsid w:val="00352593"/>
    <w:rsid w:val="00352759"/>
    <w:rsid w:val="003527E4"/>
    <w:rsid w:val="00352828"/>
    <w:rsid w:val="003528A4"/>
    <w:rsid w:val="00352902"/>
    <w:rsid w:val="00352952"/>
    <w:rsid w:val="003529CC"/>
    <w:rsid w:val="00352A16"/>
    <w:rsid w:val="00352A9F"/>
    <w:rsid w:val="00352B2C"/>
    <w:rsid w:val="00352B6B"/>
    <w:rsid w:val="00352C3F"/>
    <w:rsid w:val="00352CB8"/>
    <w:rsid w:val="00352DAE"/>
    <w:rsid w:val="003530A0"/>
    <w:rsid w:val="00353142"/>
    <w:rsid w:val="0035318E"/>
    <w:rsid w:val="003531B0"/>
    <w:rsid w:val="00353223"/>
    <w:rsid w:val="003532D2"/>
    <w:rsid w:val="00353466"/>
    <w:rsid w:val="003536C6"/>
    <w:rsid w:val="00353811"/>
    <w:rsid w:val="00353965"/>
    <w:rsid w:val="00353984"/>
    <w:rsid w:val="003539B2"/>
    <w:rsid w:val="00353A58"/>
    <w:rsid w:val="00353A5A"/>
    <w:rsid w:val="00353C3E"/>
    <w:rsid w:val="00353DFC"/>
    <w:rsid w:val="00353F64"/>
    <w:rsid w:val="003540A4"/>
    <w:rsid w:val="003540D0"/>
    <w:rsid w:val="0035414B"/>
    <w:rsid w:val="003541AA"/>
    <w:rsid w:val="00354246"/>
    <w:rsid w:val="00354248"/>
    <w:rsid w:val="0035427D"/>
    <w:rsid w:val="00354448"/>
    <w:rsid w:val="003545C0"/>
    <w:rsid w:val="003547A9"/>
    <w:rsid w:val="00354836"/>
    <w:rsid w:val="003548D6"/>
    <w:rsid w:val="00354971"/>
    <w:rsid w:val="00354A5E"/>
    <w:rsid w:val="00354B19"/>
    <w:rsid w:val="00354C6B"/>
    <w:rsid w:val="00354C95"/>
    <w:rsid w:val="00354DFC"/>
    <w:rsid w:val="00354E1C"/>
    <w:rsid w:val="00354E3D"/>
    <w:rsid w:val="00354EA2"/>
    <w:rsid w:val="00354F0D"/>
    <w:rsid w:val="00354FE6"/>
    <w:rsid w:val="0035511C"/>
    <w:rsid w:val="003552B8"/>
    <w:rsid w:val="003552C6"/>
    <w:rsid w:val="0035542F"/>
    <w:rsid w:val="003554D6"/>
    <w:rsid w:val="0035559B"/>
    <w:rsid w:val="003558D1"/>
    <w:rsid w:val="003558FD"/>
    <w:rsid w:val="00355A42"/>
    <w:rsid w:val="00355A83"/>
    <w:rsid w:val="00355B39"/>
    <w:rsid w:val="00355E69"/>
    <w:rsid w:val="00355EC1"/>
    <w:rsid w:val="00355FBC"/>
    <w:rsid w:val="00356007"/>
    <w:rsid w:val="0035618E"/>
    <w:rsid w:val="00356249"/>
    <w:rsid w:val="003562D7"/>
    <w:rsid w:val="00356353"/>
    <w:rsid w:val="0035637D"/>
    <w:rsid w:val="003563A6"/>
    <w:rsid w:val="003563C6"/>
    <w:rsid w:val="0035668A"/>
    <w:rsid w:val="00356697"/>
    <w:rsid w:val="003567C9"/>
    <w:rsid w:val="00356934"/>
    <w:rsid w:val="003569B8"/>
    <w:rsid w:val="00356A90"/>
    <w:rsid w:val="00356CEC"/>
    <w:rsid w:val="00356E21"/>
    <w:rsid w:val="00356E9E"/>
    <w:rsid w:val="003570AB"/>
    <w:rsid w:val="00357265"/>
    <w:rsid w:val="003572DE"/>
    <w:rsid w:val="003572E0"/>
    <w:rsid w:val="0035737B"/>
    <w:rsid w:val="003573FB"/>
    <w:rsid w:val="0035741A"/>
    <w:rsid w:val="0035751B"/>
    <w:rsid w:val="00357588"/>
    <w:rsid w:val="003575DB"/>
    <w:rsid w:val="00357659"/>
    <w:rsid w:val="00357712"/>
    <w:rsid w:val="00357960"/>
    <w:rsid w:val="003579A4"/>
    <w:rsid w:val="00357CAE"/>
    <w:rsid w:val="00357EFE"/>
    <w:rsid w:val="00357F10"/>
    <w:rsid w:val="00357FEE"/>
    <w:rsid w:val="0036013D"/>
    <w:rsid w:val="003601F5"/>
    <w:rsid w:val="003602B7"/>
    <w:rsid w:val="0036046C"/>
    <w:rsid w:val="003604DB"/>
    <w:rsid w:val="00360505"/>
    <w:rsid w:val="0036084D"/>
    <w:rsid w:val="00360851"/>
    <w:rsid w:val="003608A6"/>
    <w:rsid w:val="00360962"/>
    <w:rsid w:val="00360972"/>
    <w:rsid w:val="00360A0B"/>
    <w:rsid w:val="00360B10"/>
    <w:rsid w:val="00360B25"/>
    <w:rsid w:val="00360DC0"/>
    <w:rsid w:val="00360DF9"/>
    <w:rsid w:val="00360EB0"/>
    <w:rsid w:val="00360ED2"/>
    <w:rsid w:val="00360EF2"/>
    <w:rsid w:val="00360F79"/>
    <w:rsid w:val="00360FE5"/>
    <w:rsid w:val="00361148"/>
    <w:rsid w:val="003613C0"/>
    <w:rsid w:val="003613DC"/>
    <w:rsid w:val="003613E1"/>
    <w:rsid w:val="00361427"/>
    <w:rsid w:val="003617B5"/>
    <w:rsid w:val="0036185C"/>
    <w:rsid w:val="00361B1A"/>
    <w:rsid w:val="00361B30"/>
    <w:rsid w:val="00361C77"/>
    <w:rsid w:val="00361CCD"/>
    <w:rsid w:val="00361CD2"/>
    <w:rsid w:val="00361DC3"/>
    <w:rsid w:val="00361E58"/>
    <w:rsid w:val="00361E71"/>
    <w:rsid w:val="00361FAB"/>
    <w:rsid w:val="00361FB1"/>
    <w:rsid w:val="00361FB4"/>
    <w:rsid w:val="00362066"/>
    <w:rsid w:val="00362085"/>
    <w:rsid w:val="00362098"/>
    <w:rsid w:val="003620DB"/>
    <w:rsid w:val="00362105"/>
    <w:rsid w:val="00362175"/>
    <w:rsid w:val="003621B0"/>
    <w:rsid w:val="00362229"/>
    <w:rsid w:val="0036227D"/>
    <w:rsid w:val="0036262C"/>
    <w:rsid w:val="0036273E"/>
    <w:rsid w:val="0036282B"/>
    <w:rsid w:val="003628F3"/>
    <w:rsid w:val="003628F6"/>
    <w:rsid w:val="0036291A"/>
    <w:rsid w:val="00362981"/>
    <w:rsid w:val="003629AA"/>
    <w:rsid w:val="00362B28"/>
    <w:rsid w:val="00362BA6"/>
    <w:rsid w:val="00362C4E"/>
    <w:rsid w:val="00362C5A"/>
    <w:rsid w:val="00362D73"/>
    <w:rsid w:val="00362ED5"/>
    <w:rsid w:val="00362F19"/>
    <w:rsid w:val="00363067"/>
    <w:rsid w:val="003630B0"/>
    <w:rsid w:val="003630C0"/>
    <w:rsid w:val="00363302"/>
    <w:rsid w:val="00363334"/>
    <w:rsid w:val="0036336A"/>
    <w:rsid w:val="0036342A"/>
    <w:rsid w:val="00363464"/>
    <w:rsid w:val="0036348D"/>
    <w:rsid w:val="0036352C"/>
    <w:rsid w:val="003635B6"/>
    <w:rsid w:val="0036371C"/>
    <w:rsid w:val="003638B5"/>
    <w:rsid w:val="0036398A"/>
    <w:rsid w:val="00363B11"/>
    <w:rsid w:val="00363C32"/>
    <w:rsid w:val="00363C65"/>
    <w:rsid w:val="00363CC0"/>
    <w:rsid w:val="00363D46"/>
    <w:rsid w:val="00363DBE"/>
    <w:rsid w:val="00363EA3"/>
    <w:rsid w:val="00363EBC"/>
    <w:rsid w:val="00363FC9"/>
    <w:rsid w:val="00364009"/>
    <w:rsid w:val="003640BB"/>
    <w:rsid w:val="003640E0"/>
    <w:rsid w:val="00364131"/>
    <w:rsid w:val="003641DC"/>
    <w:rsid w:val="00364261"/>
    <w:rsid w:val="0036430C"/>
    <w:rsid w:val="003643AA"/>
    <w:rsid w:val="003643AB"/>
    <w:rsid w:val="003643EB"/>
    <w:rsid w:val="00364546"/>
    <w:rsid w:val="003645A2"/>
    <w:rsid w:val="003645FD"/>
    <w:rsid w:val="00364763"/>
    <w:rsid w:val="003647F7"/>
    <w:rsid w:val="0036484F"/>
    <w:rsid w:val="003648C2"/>
    <w:rsid w:val="00364A42"/>
    <w:rsid w:val="00364BF9"/>
    <w:rsid w:val="00364F0C"/>
    <w:rsid w:val="00364F30"/>
    <w:rsid w:val="00364FEE"/>
    <w:rsid w:val="00365023"/>
    <w:rsid w:val="003650DE"/>
    <w:rsid w:val="0036512E"/>
    <w:rsid w:val="00365137"/>
    <w:rsid w:val="003653D0"/>
    <w:rsid w:val="003653FE"/>
    <w:rsid w:val="003654D9"/>
    <w:rsid w:val="00365639"/>
    <w:rsid w:val="00365644"/>
    <w:rsid w:val="003656B2"/>
    <w:rsid w:val="003658CA"/>
    <w:rsid w:val="0036590C"/>
    <w:rsid w:val="003659F4"/>
    <w:rsid w:val="00365B46"/>
    <w:rsid w:val="00365B60"/>
    <w:rsid w:val="00365C23"/>
    <w:rsid w:val="00365D57"/>
    <w:rsid w:val="00365DB8"/>
    <w:rsid w:val="00365DBB"/>
    <w:rsid w:val="00365E2F"/>
    <w:rsid w:val="00365E69"/>
    <w:rsid w:val="00366178"/>
    <w:rsid w:val="003665C5"/>
    <w:rsid w:val="003665C8"/>
    <w:rsid w:val="0036671E"/>
    <w:rsid w:val="00366AD4"/>
    <w:rsid w:val="00366B3A"/>
    <w:rsid w:val="00366C3F"/>
    <w:rsid w:val="00366C5F"/>
    <w:rsid w:val="00366D42"/>
    <w:rsid w:val="00366F02"/>
    <w:rsid w:val="0036703E"/>
    <w:rsid w:val="0036708C"/>
    <w:rsid w:val="00367238"/>
    <w:rsid w:val="003672CD"/>
    <w:rsid w:val="00367482"/>
    <w:rsid w:val="003674AB"/>
    <w:rsid w:val="00367520"/>
    <w:rsid w:val="003675A9"/>
    <w:rsid w:val="00367692"/>
    <w:rsid w:val="003677B2"/>
    <w:rsid w:val="003677F1"/>
    <w:rsid w:val="003678B6"/>
    <w:rsid w:val="00367AA4"/>
    <w:rsid w:val="00367B13"/>
    <w:rsid w:val="00367BC3"/>
    <w:rsid w:val="00367D6B"/>
    <w:rsid w:val="00367D71"/>
    <w:rsid w:val="00367F02"/>
    <w:rsid w:val="003700C0"/>
    <w:rsid w:val="003701A5"/>
    <w:rsid w:val="003701BA"/>
    <w:rsid w:val="00370285"/>
    <w:rsid w:val="00370387"/>
    <w:rsid w:val="003703E5"/>
    <w:rsid w:val="00370403"/>
    <w:rsid w:val="00370410"/>
    <w:rsid w:val="00370483"/>
    <w:rsid w:val="003704EE"/>
    <w:rsid w:val="00370580"/>
    <w:rsid w:val="003706A5"/>
    <w:rsid w:val="00370880"/>
    <w:rsid w:val="00370A0B"/>
    <w:rsid w:val="00370ABA"/>
    <w:rsid w:val="00370C86"/>
    <w:rsid w:val="00370CE8"/>
    <w:rsid w:val="00370E8C"/>
    <w:rsid w:val="00370EFD"/>
    <w:rsid w:val="00370F82"/>
    <w:rsid w:val="003710F5"/>
    <w:rsid w:val="00371130"/>
    <w:rsid w:val="00371137"/>
    <w:rsid w:val="003711BF"/>
    <w:rsid w:val="003712F9"/>
    <w:rsid w:val="00371464"/>
    <w:rsid w:val="00371507"/>
    <w:rsid w:val="00371528"/>
    <w:rsid w:val="00371558"/>
    <w:rsid w:val="0037164C"/>
    <w:rsid w:val="0037184B"/>
    <w:rsid w:val="003719D3"/>
    <w:rsid w:val="003719F5"/>
    <w:rsid w:val="00371AE1"/>
    <w:rsid w:val="00371B4F"/>
    <w:rsid w:val="00371B8D"/>
    <w:rsid w:val="00371C1C"/>
    <w:rsid w:val="00371C90"/>
    <w:rsid w:val="00371DB7"/>
    <w:rsid w:val="00371F4D"/>
    <w:rsid w:val="00371F9D"/>
    <w:rsid w:val="00372019"/>
    <w:rsid w:val="00372029"/>
    <w:rsid w:val="003723AE"/>
    <w:rsid w:val="0037241B"/>
    <w:rsid w:val="0037248D"/>
    <w:rsid w:val="003724A1"/>
    <w:rsid w:val="00372609"/>
    <w:rsid w:val="003726A8"/>
    <w:rsid w:val="003726FB"/>
    <w:rsid w:val="0037281E"/>
    <w:rsid w:val="003728C6"/>
    <w:rsid w:val="00372944"/>
    <w:rsid w:val="0037298C"/>
    <w:rsid w:val="00372A6B"/>
    <w:rsid w:val="00372BAE"/>
    <w:rsid w:val="00372C12"/>
    <w:rsid w:val="00372C40"/>
    <w:rsid w:val="00372D7F"/>
    <w:rsid w:val="00372E9B"/>
    <w:rsid w:val="00372ED3"/>
    <w:rsid w:val="00373020"/>
    <w:rsid w:val="003735BC"/>
    <w:rsid w:val="00373B3C"/>
    <w:rsid w:val="00373B6D"/>
    <w:rsid w:val="00373D69"/>
    <w:rsid w:val="00373E10"/>
    <w:rsid w:val="00373EEF"/>
    <w:rsid w:val="00373F2C"/>
    <w:rsid w:val="00373FA3"/>
    <w:rsid w:val="00373FE2"/>
    <w:rsid w:val="0037406C"/>
    <w:rsid w:val="00374157"/>
    <w:rsid w:val="003741D2"/>
    <w:rsid w:val="003741F0"/>
    <w:rsid w:val="0037425D"/>
    <w:rsid w:val="003744CB"/>
    <w:rsid w:val="003744D8"/>
    <w:rsid w:val="0037450B"/>
    <w:rsid w:val="0037466D"/>
    <w:rsid w:val="003747BE"/>
    <w:rsid w:val="003747CE"/>
    <w:rsid w:val="00374804"/>
    <w:rsid w:val="00374878"/>
    <w:rsid w:val="003748F9"/>
    <w:rsid w:val="00374984"/>
    <w:rsid w:val="003749EF"/>
    <w:rsid w:val="00374A24"/>
    <w:rsid w:val="00374A56"/>
    <w:rsid w:val="00374AE2"/>
    <w:rsid w:val="00374AF2"/>
    <w:rsid w:val="00374BA2"/>
    <w:rsid w:val="00374C61"/>
    <w:rsid w:val="00374C80"/>
    <w:rsid w:val="00374CD0"/>
    <w:rsid w:val="00374DB9"/>
    <w:rsid w:val="00374F06"/>
    <w:rsid w:val="00375066"/>
    <w:rsid w:val="003750AE"/>
    <w:rsid w:val="003750D1"/>
    <w:rsid w:val="00375183"/>
    <w:rsid w:val="00375222"/>
    <w:rsid w:val="00375324"/>
    <w:rsid w:val="00375404"/>
    <w:rsid w:val="00375427"/>
    <w:rsid w:val="00375695"/>
    <w:rsid w:val="003759C1"/>
    <w:rsid w:val="00375A5D"/>
    <w:rsid w:val="00375AF7"/>
    <w:rsid w:val="00375C30"/>
    <w:rsid w:val="00375FFC"/>
    <w:rsid w:val="00376234"/>
    <w:rsid w:val="003762AC"/>
    <w:rsid w:val="00376312"/>
    <w:rsid w:val="0037633A"/>
    <w:rsid w:val="00376356"/>
    <w:rsid w:val="003763AA"/>
    <w:rsid w:val="003763FA"/>
    <w:rsid w:val="003764D9"/>
    <w:rsid w:val="003764FA"/>
    <w:rsid w:val="00376610"/>
    <w:rsid w:val="00376778"/>
    <w:rsid w:val="00376838"/>
    <w:rsid w:val="003769FC"/>
    <w:rsid w:val="00376C7C"/>
    <w:rsid w:val="00376E0C"/>
    <w:rsid w:val="00376EE8"/>
    <w:rsid w:val="00377028"/>
    <w:rsid w:val="00377082"/>
    <w:rsid w:val="0037709A"/>
    <w:rsid w:val="00377137"/>
    <w:rsid w:val="00377146"/>
    <w:rsid w:val="003771C8"/>
    <w:rsid w:val="003771CA"/>
    <w:rsid w:val="003772B4"/>
    <w:rsid w:val="00377397"/>
    <w:rsid w:val="00377463"/>
    <w:rsid w:val="0037757C"/>
    <w:rsid w:val="003775BD"/>
    <w:rsid w:val="003777EF"/>
    <w:rsid w:val="00377A1A"/>
    <w:rsid w:val="00377A65"/>
    <w:rsid w:val="00377A69"/>
    <w:rsid w:val="00377B20"/>
    <w:rsid w:val="00377B43"/>
    <w:rsid w:val="00377C25"/>
    <w:rsid w:val="00377DB8"/>
    <w:rsid w:val="00377E0E"/>
    <w:rsid w:val="00377F1C"/>
    <w:rsid w:val="0038007C"/>
    <w:rsid w:val="003802B9"/>
    <w:rsid w:val="00380307"/>
    <w:rsid w:val="00380311"/>
    <w:rsid w:val="00380543"/>
    <w:rsid w:val="00380568"/>
    <w:rsid w:val="00380602"/>
    <w:rsid w:val="00380681"/>
    <w:rsid w:val="00380892"/>
    <w:rsid w:val="00380954"/>
    <w:rsid w:val="003809E9"/>
    <w:rsid w:val="003809FB"/>
    <w:rsid w:val="00380BBD"/>
    <w:rsid w:val="00380C33"/>
    <w:rsid w:val="00380E30"/>
    <w:rsid w:val="00380E68"/>
    <w:rsid w:val="00380EA5"/>
    <w:rsid w:val="003810D0"/>
    <w:rsid w:val="00381152"/>
    <w:rsid w:val="0038155B"/>
    <w:rsid w:val="00381914"/>
    <w:rsid w:val="00381A9D"/>
    <w:rsid w:val="00381B03"/>
    <w:rsid w:val="00381BDA"/>
    <w:rsid w:val="00381D29"/>
    <w:rsid w:val="00381E5E"/>
    <w:rsid w:val="00381F0C"/>
    <w:rsid w:val="00381F3B"/>
    <w:rsid w:val="0038205E"/>
    <w:rsid w:val="003820CF"/>
    <w:rsid w:val="00382190"/>
    <w:rsid w:val="003821E7"/>
    <w:rsid w:val="00382244"/>
    <w:rsid w:val="0038228A"/>
    <w:rsid w:val="00382304"/>
    <w:rsid w:val="00382328"/>
    <w:rsid w:val="00382379"/>
    <w:rsid w:val="003823D6"/>
    <w:rsid w:val="00382439"/>
    <w:rsid w:val="00382443"/>
    <w:rsid w:val="003824B5"/>
    <w:rsid w:val="00382903"/>
    <w:rsid w:val="00382A34"/>
    <w:rsid w:val="00382CD0"/>
    <w:rsid w:val="00382DD6"/>
    <w:rsid w:val="00382F84"/>
    <w:rsid w:val="003830A6"/>
    <w:rsid w:val="0038321A"/>
    <w:rsid w:val="0038355F"/>
    <w:rsid w:val="0038356D"/>
    <w:rsid w:val="00383980"/>
    <w:rsid w:val="003839EB"/>
    <w:rsid w:val="00383B13"/>
    <w:rsid w:val="00383B86"/>
    <w:rsid w:val="00383D4B"/>
    <w:rsid w:val="00383DDB"/>
    <w:rsid w:val="00383E0E"/>
    <w:rsid w:val="00383F35"/>
    <w:rsid w:val="00384094"/>
    <w:rsid w:val="003842A8"/>
    <w:rsid w:val="003842E7"/>
    <w:rsid w:val="003843B5"/>
    <w:rsid w:val="003843BA"/>
    <w:rsid w:val="003843DE"/>
    <w:rsid w:val="003843F6"/>
    <w:rsid w:val="00384488"/>
    <w:rsid w:val="003844CE"/>
    <w:rsid w:val="00384543"/>
    <w:rsid w:val="00384680"/>
    <w:rsid w:val="003846A6"/>
    <w:rsid w:val="003846AB"/>
    <w:rsid w:val="003846D8"/>
    <w:rsid w:val="00384747"/>
    <w:rsid w:val="003848D9"/>
    <w:rsid w:val="00384946"/>
    <w:rsid w:val="00384960"/>
    <w:rsid w:val="0038498A"/>
    <w:rsid w:val="00384BC0"/>
    <w:rsid w:val="00384EFD"/>
    <w:rsid w:val="00384F29"/>
    <w:rsid w:val="00384F60"/>
    <w:rsid w:val="00384F7C"/>
    <w:rsid w:val="00384FD0"/>
    <w:rsid w:val="0038511F"/>
    <w:rsid w:val="003852B7"/>
    <w:rsid w:val="003852CC"/>
    <w:rsid w:val="003852D6"/>
    <w:rsid w:val="00385403"/>
    <w:rsid w:val="003855C1"/>
    <w:rsid w:val="003855FF"/>
    <w:rsid w:val="0038563C"/>
    <w:rsid w:val="0038578D"/>
    <w:rsid w:val="00385866"/>
    <w:rsid w:val="003858F0"/>
    <w:rsid w:val="003859B1"/>
    <w:rsid w:val="00385A70"/>
    <w:rsid w:val="00385BBB"/>
    <w:rsid w:val="00385BD7"/>
    <w:rsid w:val="00385DED"/>
    <w:rsid w:val="00385DF6"/>
    <w:rsid w:val="00385ED7"/>
    <w:rsid w:val="00385F9F"/>
    <w:rsid w:val="0038619F"/>
    <w:rsid w:val="003861EC"/>
    <w:rsid w:val="003862A5"/>
    <w:rsid w:val="0038639F"/>
    <w:rsid w:val="003863A1"/>
    <w:rsid w:val="0038644D"/>
    <w:rsid w:val="00386541"/>
    <w:rsid w:val="00386684"/>
    <w:rsid w:val="00386688"/>
    <w:rsid w:val="0038675C"/>
    <w:rsid w:val="003867F2"/>
    <w:rsid w:val="0038680F"/>
    <w:rsid w:val="003868BA"/>
    <w:rsid w:val="0038693A"/>
    <w:rsid w:val="00386A15"/>
    <w:rsid w:val="00386A32"/>
    <w:rsid w:val="00386B5C"/>
    <w:rsid w:val="00386B5F"/>
    <w:rsid w:val="00386B71"/>
    <w:rsid w:val="00386B76"/>
    <w:rsid w:val="00386C0E"/>
    <w:rsid w:val="00386C4E"/>
    <w:rsid w:val="00386CA4"/>
    <w:rsid w:val="00386D07"/>
    <w:rsid w:val="00386D57"/>
    <w:rsid w:val="00386D6A"/>
    <w:rsid w:val="00386E45"/>
    <w:rsid w:val="00386E61"/>
    <w:rsid w:val="0038702D"/>
    <w:rsid w:val="003870BC"/>
    <w:rsid w:val="0038717E"/>
    <w:rsid w:val="003871F4"/>
    <w:rsid w:val="003872B0"/>
    <w:rsid w:val="0038732E"/>
    <w:rsid w:val="0038733A"/>
    <w:rsid w:val="003873B3"/>
    <w:rsid w:val="00387416"/>
    <w:rsid w:val="00387456"/>
    <w:rsid w:val="00387469"/>
    <w:rsid w:val="0038757C"/>
    <w:rsid w:val="003875A7"/>
    <w:rsid w:val="00387675"/>
    <w:rsid w:val="00387771"/>
    <w:rsid w:val="003877F5"/>
    <w:rsid w:val="0038780F"/>
    <w:rsid w:val="00387848"/>
    <w:rsid w:val="00387866"/>
    <w:rsid w:val="003878F9"/>
    <w:rsid w:val="003879B7"/>
    <w:rsid w:val="00387A36"/>
    <w:rsid w:val="00387A9A"/>
    <w:rsid w:val="00387B2B"/>
    <w:rsid w:val="00387D1A"/>
    <w:rsid w:val="00390040"/>
    <w:rsid w:val="003900B2"/>
    <w:rsid w:val="00390139"/>
    <w:rsid w:val="003901F8"/>
    <w:rsid w:val="003903E9"/>
    <w:rsid w:val="00390449"/>
    <w:rsid w:val="00390495"/>
    <w:rsid w:val="003904B1"/>
    <w:rsid w:val="0039059E"/>
    <w:rsid w:val="003905D9"/>
    <w:rsid w:val="003906F3"/>
    <w:rsid w:val="003907D2"/>
    <w:rsid w:val="003907DA"/>
    <w:rsid w:val="003909D2"/>
    <w:rsid w:val="00390B18"/>
    <w:rsid w:val="00390BBF"/>
    <w:rsid w:val="00390C56"/>
    <w:rsid w:val="00390C79"/>
    <w:rsid w:val="00390DB4"/>
    <w:rsid w:val="00390E91"/>
    <w:rsid w:val="00390E9A"/>
    <w:rsid w:val="00390F4A"/>
    <w:rsid w:val="0039101D"/>
    <w:rsid w:val="003910A7"/>
    <w:rsid w:val="0039118C"/>
    <w:rsid w:val="0039122C"/>
    <w:rsid w:val="00391240"/>
    <w:rsid w:val="0039124D"/>
    <w:rsid w:val="0039145A"/>
    <w:rsid w:val="00391893"/>
    <w:rsid w:val="003918A4"/>
    <w:rsid w:val="003919A2"/>
    <w:rsid w:val="00391A8D"/>
    <w:rsid w:val="00391A92"/>
    <w:rsid w:val="00391AD1"/>
    <w:rsid w:val="00391B38"/>
    <w:rsid w:val="00391B40"/>
    <w:rsid w:val="00391BA4"/>
    <w:rsid w:val="00391C78"/>
    <w:rsid w:val="00391C99"/>
    <w:rsid w:val="00391D23"/>
    <w:rsid w:val="00391D7C"/>
    <w:rsid w:val="00391E74"/>
    <w:rsid w:val="00392109"/>
    <w:rsid w:val="0039216F"/>
    <w:rsid w:val="00392248"/>
    <w:rsid w:val="0039234F"/>
    <w:rsid w:val="00392558"/>
    <w:rsid w:val="003926BE"/>
    <w:rsid w:val="00392714"/>
    <w:rsid w:val="00392798"/>
    <w:rsid w:val="003929BE"/>
    <w:rsid w:val="003929C4"/>
    <w:rsid w:val="003929F2"/>
    <w:rsid w:val="003929FA"/>
    <w:rsid w:val="00392A1F"/>
    <w:rsid w:val="00392A63"/>
    <w:rsid w:val="00392A9C"/>
    <w:rsid w:val="00392B66"/>
    <w:rsid w:val="00392D00"/>
    <w:rsid w:val="00392DB8"/>
    <w:rsid w:val="00392EF2"/>
    <w:rsid w:val="003930BC"/>
    <w:rsid w:val="0039323D"/>
    <w:rsid w:val="00393409"/>
    <w:rsid w:val="003935DB"/>
    <w:rsid w:val="003937AC"/>
    <w:rsid w:val="0039380B"/>
    <w:rsid w:val="0039391A"/>
    <w:rsid w:val="0039397F"/>
    <w:rsid w:val="00393A68"/>
    <w:rsid w:val="00393B38"/>
    <w:rsid w:val="00393B71"/>
    <w:rsid w:val="00393B78"/>
    <w:rsid w:val="00393BD2"/>
    <w:rsid w:val="00393EF8"/>
    <w:rsid w:val="00393F08"/>
    <w:rsid w:val="0039400B"/>
    <w:rsid w:val="00394063"/>
    <w:rsid w:val="00394112"/>
    <w:rsid w:val="00394146"/>
    <w:rsid w:val="00394148"/>
    <w:rsid w:val="003941E5"/>
    <w:rsid w:val="0039458F"/>
    <w:rsid w:val="003946B1"/>
    <w:rsid w:val="003946BB"/>
    <w:rsid w:val="003946D3"/>
    <w:rsid w:val="00394775"/>
    <w:rsid w:val="0039477F"/>
    <w:rsid w:val="00394832"/>
    <w:rsid w:val="00394948"/>
    <w:rsid w:val="00394969"/>
    <w:rsid w:val="00394A64"/>
    <w:rsid w:val="00394B44"/>
    <w:rsid w:val="00394CEC"/>
    <w:rsid w:val="00394D21"/>
    <w:rsid w:val="00394D6C"/>
    <w:rsid w:val="00394E76"/>
    <w:rsid w:val="00394E9F"/>
    <w:rsid w:val="00394EA6"/>
    <w:rsid w:val="00394F1D"/>
    <w:rsid w:val="00394F5F"/>
    <w:rsid w:val="0039502C"/>
    <w:rsid w:val="003950AD"/>
    <w:rsid w:val="0039511F"/>
    <w:rsid w:val="00395202"/>
    <w:rsid w:val="003952AA"/>
    <w:rsid w:val="00395309"/>
    <w:rsid w:val="00395331"/>
    <w:rsid w:val="00395469"/>
    <w:rsid w:val="0039557C"/>
    <w:rsid w:val="003955F5"/>
    <w:rsid w:val="003956FE"/>
    <w:rsid w:val="003957DB"/>
    <w:rsid w:val="00395813"/>
    <w:rsid w:val="003958F1"/>
    <w:rsid w:val="0039598F"/>
    <w:rsid w:val="00395A88"/>
    <w:rsid w:val="00395B80"/>
    <w:rsid w:val="00395CF4"/>
    <w:rsid w:val="00395D18"/>
    <w:rsid w:val="00395DB3"/>
    <w:rsid w:val="00395F85"/>
    <w:rsid w:val="00396034"/>
    <w:rsid w:val="00396057"/>
    <w:rsid w:val="0039610F"/>
    <w:rsid w:val="00396138"/>
    <w:rsid w:val="00396187"/>
    <w:rsid w:val="003962E9"/>
    <w:rsid w:val="003962EC"/>
    <w:rsid w:val="00396339"/>
    <w:rsid w:val="003963C9"/>
    <w:rsid w:val="0039659F"/>
    <w:rsid w:val="003965AE"/>
    <w:rsid w:val="003965F8"/>
    <w:rsid w:val="0039665F"/>
    <w:rsid w:val="00396853"/>
    <w:rsid w:val="00396863"/>
    <w:rsid w:val="003968D1"/>
    <w:rsid w:val="003968E5"/>
    <w:rsid w:val="00396955"/>
    <w:rsid w:val="00396A1B"/>
    <w:rsid w:val="00396A43"/>
    <w:rsid w:val="00396BBB"/>
    <w:rsid w:val="00396CD7"/>
    <w:rsid w:val="00396DAD"/>
    <w:rsid w:val="00396DEB"/>
    <w:rsid w:val="00396EF5"/>
    <w:rsid w:val="00396FDF"/>
    <w:rsid w:val="00397048"/>
    <w:rsid w:val="00397086"/>
    <w:rsid w:val="0039709E"/>
    <w:rsid w:val="003970E8"/>
    <w:rsid w:val="003970ED"/>
    <w:rsid w:val="00397242"/>
    <w:rsid w:val="0039728B"/>
    <w:rsid w:val="00397292"/>
    <w:rsid w:val="0039734C"/>
    <w:rsid w:val="0039740E"/>
    <w:rsid w:val="0039748A"/>
    <w:rsid w:val="00397496"/>
    <w:rsid w:val="00397519"/>
    <w:rsid w:val="003975F6"/>
    <w:rsid w:val="0039766B"/>
    <w:rsid w:val="003976DD"/>
    <w:rsid w:val="003976F2"/>
    <w:rsid w:val="00397867"/>
    <w:rsid w:val="003978B8"/>
    <w:rsid w:val="00397A2B"/>
    <w:rsid w:val="00397AD4"/>
    <w:rsid w:val="00397B04"/>
    <w:rsid w:val="00397C75"/>
    <w:rsid w:val="00397C89"/>
    <w:rsid w:val="00397DA8"/>
    <w:rsid w:val="00397E2A"/>
    <w:rsid w:val="00397EC3"/>
    <w:rsid w:val="00397F20"/>
    <w:rsid w:val="00397F2F"/>
    <w:rsid w:val="003A022E"/>
    <w:rsid w:val="003A027F"/>
    <w:rsid w:val="003A0311"/>
    <w:rsid w:val="003A03C2"/>
    <w:rsid w:val="003A042B"/>
    <w:rsid w:val="003A05E9"/>
    <w:rsid w:val="003A0736"/>
    <w:rsid w:val="003A088A"/>
    <w:rsid w:val="003A093B"/>
    <w:rsid w:val="003A0985"/>
    <w:rsid w:val="003A09D3"/>
    <w:rsid w:val="003A0C90"/>
    <w:rsid w:val="003A0CCA"/>
    <w:rsid w:val="003A0CD4"/>
    <w:rsid w:val="003A0D80"/>
    <w:rsid w:val="003A0E26"/>
    <w:rsid w:val="003A0EB2"/>
    <w:rsid w:val="003A0EC8"/>
    <w:rsid w:val="003A0F6C"/>
    <w:rsid w:val="003A1009"/>
    <w:rsid w:val="003A100C"/>
    <w:rsid w:val="003A1135"/>
    <w:rsid w:val="003A1161"/>
    <w:rsid w:val="003A1341"/>
    <w:rsid w:val="003A1525"/>
    <w:rsid w:val="003A163E"/>
    <w:rsid w:val="003A168E"/>
    <w:rsid w:val="003A16BA"/>
    <w:rsid w:val="003A16D4"/>
    <w:rsid w:val="003A17BA"/>
    <w:rsid w:val="003A17CD"/>
    <w:rsid w:val="003A1929"/>
    <w:rsid w:val="003A19D7"/>
    <w:rsid w:val="003A19E0"/>
    <w:rsid w:val="003A1B5C"/>
    <w:rsid w:val="003A1B73"/>
    <w:rsid w:val="003A1BC8"/>
    <w:rsid w:val="003A1BE1"/>
    <w:rsid w:val="003A1C9B"/>
    <w:rsid w:val="003A1D76"/>
    <w:rsid w:val="003A1DD5"/>
    <w:rsid w:val="003A1E7D"/>
    <w:rsid w:val="003A2019"/>
    <w:rsid w:val="003A2021"/>
    <w:rsid w:val="003A22B8"/>
    <w:rsid w:val="003A258B"/>
    <w:rsid w:val="003A266C"/>
    <w:rsid w:val="003A274B"/>
    <w:rsid w:val="003A2751"/>
    <w:rsid w:val="003A27D1"/>
    <w:rsid w:val="003A28D1"/>
    <w:rsid w:val="003A2A7E"/>
    <w:rsid w:val="003A2AA5"/>
    <w:rsid w:val="003A2AFF"/>
    <w:rsid w:val="003A2B81"/>
    <w:rsid w:val="003A2C70"/>
    <w:rsid w:val="003A2D39"/>
    <w:rsid w:val="003A2FB5"/>
    <w:rsid w:val="003A2FE7"/>
    <w:rsid w:val="003A3193"/>
    <w:rsid w:val="003A3196"/>
    <w:rsid w:val="003A349E"/>
    <w:rsid w:val="003A34B0"/>
    <w:rsid w:val="003A35E5"/>
    <w:rsid w:val="003A3710"/>
    <w:rsid w:val="003A3883"/>
    <w:rsid w:val="003A38AC"/>
    <w:rsid w:val="003A3917"/>
    <w:rsid w:val="003A3C1B"/>
    <w:rsid w:val="003A3C5D"/>
    <w:rsid w:val="003A3E2B"/>
    <w:rsid w:val="003A3EC6"/>
    <w:rsid w:val="003A3EE5"/>
    <w:rsid w:val="003A3F2E"/>
    <w:rsid w:val="003A415B"/>
    <w:rsid w:val="003A42BB"/>
    <w:rsid w:val="003A44AA"/>
    <w:rsid w:val="003A4511"/>
    <w:rsid w:val="003A45C9"/>
    <w:rsid w:val="003A45DB"/>
    <w:rsid w:val="003A45FB"/>
    <w:rsid w:val="003A4612"/>
    <w:rsid w:val="003A4684"/>
    <w:rsid w:val="003A4689"/>
    <w:rsid w:val="003A46D0"/>
    <w:rsid w:val="003A48DF"/>
    <w:rsid w:val="003A48FC"/>
    <w:rsid w:val="003A4983"/>
    <w:rsid w:val="003A4B35"/>
    <w:rsid w:val="003A4E82"/>
    <w:rsid w:val="003A4F26"/>
    <w:rsid w:val="003A4F40"/>
    <w:rsid w:val="003A520F"/>
    <w:rsid w:val="003A5236"/>
    <w:rsid w:val="003A523B"/>
    <w:rsid w:val="003A5528"/>
    <w:rsid w:val="003A5547"/>
    <w:rsid w:val="003A55F3"/>
    <w:rsid w:val="003A577F"/>
    <w:rsid w:val="003A5865"/>
    <w:rsid w:val="003A58DA"/>
    <w:rsid w:val="003A590E"/>
    <w:rsid w:val="003A5931"/>
    <w:rsid w:val="003A593E"/>
    <w:rsid w:val="003A5B6B"/>
    <w:rsid w:val="003A5B81"/>
    <w:rsid w:val="003A5BE6"/>
    <w:rsid w:val="003A5CC0"/>
    <w:rsid w:val="003A5E8A"/>
    <w:rsid w:val="003A5EC6"/>
    <w:rsid w:val="003A5EC9"/>
    <w:rsid w:val="003A5F48"/>
    <w:rsid w:val="003A5F8E"/>
    <w:rsid w:val="003A5FB3"/>
    <w:rsid w:val="003A6160"/>
    <w:rsid w:val="003A628C"/>
    <w:rsid w:val="003A630A"/>
    <w:rsid w:val="003A6330"/>
    <w:rsid w:val="003A63D9"/>
    <w:rsid w:val="003A64B4"/>
    <w:rsid w:val="003A6619"/>
    <w:rsid w:val="003A66E8"/>
    <w:rsid w:val="003A67E2"/>
    <w:rsid w:val="003A6857"/>
    <w:rsid w:val="003A6A97"/>
    <w:rsid w:val="003A6BA1"/>
    <w:rsid w:val="003A6CC0"/>
    <w:rsid w:val="003A6F0F"/>
    <w:rsid w:val="003A7065"/>
    <w:rsid w:val="003A71E1"/>
    <w:rsid w:val="003A72C2"/>
    <w:rsid w:val="003A757D"/>
    <w:rsid w:val="003A76A9"/>
    <w:rsid w:val="003A76C3"/>
    <w:rsid w:val="003A7747"/>
    <w:rsid w:val="003A79C3"/>
    <w:rsid w:val="003A7B41"/>
    <w:rsid w:val="003A7BE8"/>
    <w:rsid w:val="003A7C9C"/>
    <w:rsid w:val="003A7CAA"/>
    <w:rsid w:val="003A7D46"/>
    <w:rsid w:val="003A7DF6"/>
    <w:rsid w:val="003A7E2F"/>
    <w:rsid w:val="003A7E64"/>
    <w:rsid w:val="003B0101"/>
    <w:rsid w:val="003B0299"/>
    <w:rsid w:val="003B0330"/>
    <w:rsid w:val="003B03BF"/>
    <w:rsid w:val="003B05A2"/>
    <w:rsid w:val="003B061E"/>
    <w:rsid w:val="003B068B"/>
    <w:rsid w:val="003B0783"/>
    <w:rsid w:val="003B0837"/>
    <w:rsid w:val="003B0909"/>
    <w:rsid w:val="003B0A81"/>
    <w:rsid w:val="003B0B4D"/>
    <w:rsid w:val="003B0E1B"/>
    <w:rsid w:val="003B0F0A"/>
    <w:rsid w:val="003B0FD2"/>
    <w:rsid w:val="003B10BF"/>
    <w:rsid w:val="003B111E"/>
    <w:rsid w:val="003B115A"/>
    <w:rsid w:val="003B12A9"/>
    <w:rsid w:val="003B142B"/>
    <w:rsid w:val="003B151C"/>
    <w:rsid w:val="003B1870"/>
    <w:rsid w:val="003B1DFE"/>
    <w:rsid w:val="003B1E0A"/>
    <w:rsid w:val="003B1F90"/>
    <w:rsid w:val="003B20A6"/>
    <w:rsid w:val="003B2130"/>
    <w:rsid w:val="003B2180"/>
    <w:rsid w:val="003B21E8"/>
    <w:rsid w:val="003B248F"/>
    <w:rsid w:val="003B255A"/>
    <w:rsid w:val="003B25A3"/>
    <w:rsid w:val="003B2692"/>
    <w:rsid w:val="003B26B7"/>
    <w:rsid w:val="003B26BB"/>
    <w:rsid w:val="003B27A3"/>
    <w:rsid w:val="003B27F3"/>
    <w:rsid w:val="003B284A"/>
    <w:rsid w:val="003B2908"/>
    <w:rsid w:val="003B29F6"/>
    <w:rsid w:val="003B2A1A"/>
    <w:rsid w:val="003B2ADB"/>
    <w:rsid w:val="003B2B4D"/>
    <w:rsid w:val="003B2B79"/>
    <w:rsid w:val="003B2BC0"/>
    <w:rsid w:val="003B2C28"/>
    <w:rsid w:val="003B2C70"/>
    <w:rsid w:val="003B2D25"/>
    <w:rsid w:val="003B2D77"/>
    <w:rsid w:val="003B2EFF"/>
    <w:rsid w:val="003B2F42"/>
    <w:rsid w:val="003B2F44"/>
    <w:rsid w:val="003B2F49"/>
    <w:rsid w:val="003B3171"/>
    <w:rsid w:val="003B3323"/>
    <w:rsid w:val="003B332F"/>
    <w:rsid w:val="003B33B6"/>
    <w:rsid w:val="003B3454"/>
    <w:rsid w:val="003B3462"/>
    <w:rsid w:val="003B3474"/>
    <w:rsid w:val="003B349C"/>
    <w:rsid w:val="003B36B0"/>
    <w:rsid w:val="003B374C"/>
    <w:rsid w:val="003B3843"/>
    <w:rsid w:val="003B3B14"/>
    <w:rsid w:val="003B3B53"/>
    <w:rsid w:val="003B3C2B"/>
    <w:rsid w:val="003B3E56"/>
    <w:rsid w:val="003B3FC2"/>
    <w:rsid w:val="003B4039"/>
    <w:rsid w:val="003B41B1"/>
    <w:rsid w:val="003B4207"/>
    <w:rsid w:val="003B4482"/>
    <w:rsid w:val="003B44AB"/>
    <w:rsid w:val="003B450E"/>
    <w:rsid w:val="003B46F1"/>
    <w:rsid w:val="003B470B"/>
    <w:rsid w:val="003B4791"/>
    <w:rsid w:val="003B47B4"/>
    <w:rsid w:val="003B480D"/>
    <w:rsid w:val="003B4871"/>
    <w:rsid w:val="003B48F7"/>
    <w:rsid w:val="003B491A"/>
    <w:rsid w:val="003B495C"/>
    <w:rsid w:val="003B4B02"/>
    <w:rsid w:val="003B4B8C"/>
    <w:rsid w:val="003B4B90"/>
    <w:rsid w:val="003B4BDF"/>
    <w:rsid w:val="003B4C4E"/>
    <w:rsid w:val="003B4D35"/>
    <w:rsid w:val="003B4D9B"/>
    <w:rsid w:val="003B4DCC"/>
    <w:rsid w:val="003B4E9C"/>
    <w:rsid w:val="003B4F3F"/>
    <w:rsid w:val="003B4F59"/>
    <w:rsid w:val="003B4FBB"/>
    <w:rsid w:val="003B5097"/>
    <w:rsid w:val="003B51FE"/>
    <w:rsid w:val="003B540C"/>
    <w:rsid w:val="003B54BA"/>
    <w:rsid w:val="003B5546"/>
    <w:rsid w:val="003B5617"/>
    <w:rsid w:val="003B56F8"/>
    <w:rsid w:val="003B570F"/>
    <w:rsid w:val="003B5859"/>
    <w:rsid w:val="003B5A90"/>
    <w:rsid w:val="003B5B57"/>
    <w:rsid w:val="003B5B7E"/>
    <w:rsid w:val="003B5BCB"/>
    <w:rsid w:val="003B5E30"/>
    <w:rsid w:val="003B6511"/>
    <w:rsid w:val="003B65EA"/>
    <w:rsid w:val="003B6819"/>
    <w:rsid w:val="003B6825"/>
    <w:rsid w:val="003B6837"/>
    <w:rsid w:val="003B69F4"/>
    <w:rsid w:val="003B69F5"/>
    <w:rsid w:val="003B6A3E"/>
    <w:rsid w:val="003B6B65"/>
    <w:rsid w:val="003B6BCF"/>
    <w:rsid w:val="003B6CF3"/>
    <w:rsid w:val="003B6FCB"/>
    <w:rsid w:val="003B7020"/>
    <w:rsid w:val="003B70B3"/>
    <w:rsid w:val="003B70CA"/>
    <w:rsid w:val="003B70EE"/>
    <w:rsid w:val="003B7175"/>
    <w:rsid w:val="003B7294"/>
    <w:rsid w:val="003B7345"/>
    <w:rsid w:val="003B7491"/>
    <w:rsid w:val="003B74EB"/>
    <w:rsid w:val="003B750F"/>
    <w:rsid w:val="003B7589"/>
    <w:rsid w:val="003B76FE"/>
    <w:rsid w:val="003B7712"/>
    <w:rsid w:val="003B7798"/>
    <w:rsid w:val="003B77FC"/>
    <w:rsid w:val="003B7827"/>
    <w:rsid w:val="003B7999"/>
    <w:rsid w:val="003B79F7"/>
    <w:rsid w:val="003B7ABD"/>
    <w:rsid w:val="003B7B37"/>
    <w:rsid w:val="003B7D8E"/>
    <w:rsid w:val="003B7E5E"/>
    <w:rsid w:val="003B7F07"/>
    <w:rsid w:val="003B7F46"/>
    <w:rsid w:val="003C0052"/>
    <w:rsid w:val="003C009A"/>
    <w:rsid w:val="003C00F0"/>
    <w:rsid w:val="003C0163"/>
    <w:rsid w:val="003C022D"/>
    <w:rsid w:val="003C0404"/>
    <w:rsid w:val="003C0636"/>
    <w:rsid w:val="003C0698"/>
    <w:rsid w:val="003C07D7"/>
    <w:rsid w:val="003C087B"/>
    <w:rsid w:val="003C091C"/>
    <w:rsid w:val="003C092B"/>
    <w:rsid w:val="003C093A"/>
    <w:rsid w:val="003C0985"/>
    <w:rsid w:val="003C0C1E"/>
    <w:rsid w:val="003C0C8D"/>
    <w:rsid w:val="003C0CEB"/>
    <w:rsid w:val="003C0CF8"/>
    <w:rsid w:val="003C0D25"/>
    <w:rsid w:val="003C0DA5"/>
    <w:rsid w:val="003C102E"/>
    <w:rsid w:val="003C1050"/>
    <w:rsid w:val="003C106B"/>
    <w:rsid w:val="003C10B8"/>
    <w:rsid w:val="003C130A"/>
    <w:rsid w:val="003C1342"/>
    <w:rsid w:val="003C13E5"/>
    <w:rsid w:val="003C158A"/>
    <w:rsid w:val="003C16A8"/>
    <w:rsid w:val="003C1B61"/>
    <w:rsid w:val="003C1B6D"/>
    <w:rsid w:val="003C1C5F"/>
    <w:rsid w:val="003C1DD7"/>
    <w:rsid w:val="003C1DF6"/>
    <w:rsid w:val="003C213A"/>
    <w:rsid w:val="003C21F4"/>
    <w:rsid w:val="003C22DB"/>
    <w:rsid w:val="003C22E1"/>
    <w:rsid w:val="003C230D"/>
    <w:rsid w:val="003C23DE"/>
    <w:rsid w:val="003C257A"/>
    <w:rsid w:val="003C26FD"/>
    <w:rsid w:val="003C2711"/>
    <w:rsid w:val="003C2754"/>
    <w:rsid w:val="003C2771"/>
    <w:rsid w:val="003C27E8"/>
    <w:rsid w:val="003C28A6"/>
    <w:rsid w:val="003C291D"/>
    <w:rsid w:val="003C29B0"/>
    <w:rsid w:val="003C29B7"/>
    <w:rsid w:val="003C2A2A"/>
    <w:rsid w:val="003C2A2B"/>
    <w:rsid w:val="003C2BDB"/>
    <w:rsid w:val="003C2C9D"/>
    <w:rsid w:val="003C2D6E"/>
    <w:rsid w:val="003C2E06"/>
    <w:rsid w:val="003C2E0C"/>
    <w:rsid w:val="003C2F57"/>
    <w:rsid w:val="003C32CA"/>
    <w:rsid w:val="003C3329"/>
    <w:rsid w:val="003C33CA"/>
    <w:rsid w:val="003C3459"/>
    <w:rsid w:val="003C34C6"/>
    <w:rsid w:val="003C35A7"/>
    <w:rsid w:val="003C374D"/>
    <w:rsid w:val="003C3878"/>
    <w:rsid w:val="003C3986"/>
    <w:rsid w:val="003C3AF8"/>
    <w:rsid w:val="003C3B73"/>
    <w:rsid w:val="003C3D6E"/>
    <w:rsid w:val="003C3DD1"/>
    <w:rsid w:val="003C3EF8"/>
    <w:rsid w:val="003C3F09"/>
    <w:rsid w:val="003C3F8B"/>
    <w:rsid w:val="003C4097"/>
    <w:rsid w:val="003C4213"/>
    <w:rsid w:val="003C4250"/>
    <w:rsid w:val="003C42A8"/>
    <w:rsid w:val="003C43A3"/>
    <w:rsid w:val="003C441C"/>
    <w:rsid w:val="003C442D"/>
    <w:rsid w:val="003C4496"/>
    <w:rsid w:val="003C44DB"/>
    <w:rsid w:val="003C461F"/>
    <w:rsid w:val="003C4830"/>
    <w:rsid w:val="003C48C4"/>
    <w:rsid w:val="003C49CD"/>
    <w:rsid w:val="003C4A0B"/>
    <w:rsid w:val="003C4B1A"/>
    <w:rsid w:val="003C4DC1"/>
    <w:rsid w:val="003C4F25"/>
    <w:rsid w:val="003C509B"/>
    <w:rsid w:val="003C51E2"/>
    <w:rsid w:val="003C53EF"/>
    <w:rsid w:val="003C56DA"/>
    <w:rsid w:val="003C5719"/>
    <w:rsid w:val="003C5722"/>
    <w:rsid w:val="003C5739"/>
    <w:rsid w:val="003C5848"/>
    <w:rsid w:val="003C58A7"/>
    <w:rsid w:val="003C58CB"/>
    <w:rsid w:val="003C5CD0"/>
    <w:rsid w:val="003C5D34"/>
    <w:rsid w:val="003C5D4A"/>
    <w:rsid w:val="003C5DDA"/>
    <w:rsid w:val="003C5E44"/>
    <w:rsid w:val="003C5F83"/>
    <w:rsid w:val="003C60BC"/>
    <w:rsid w:val="003C6118"/>
    <w:rsid w:val="003C6279"/>
    <w:rsid w:val="003C6324"/>
    <w:rsid w:val="003C64CD"/>
    <w:rsid w:val="003C656D"/>
    <w:rsid w:val="003C6580"/>
    <w:rsid w:val="003C663A"/>
    <w:rsid w:val="003C680F"/>
    <w:rsid w:val="003C6CCB"/>
    <w:rsid w:val="003C6D9A"/>
    <w:rsid w:val="003C6DA9"/>
    <w:rsid w:val="003C6DD7"/>
    <w:rsid w:val="003C7160"/>
    <w:rsid w:val="003C7172"/>
    <w:rsid w:val="003C71AB"/>
    <w:rsid w:val="003C71AC"/>
    <w:rsid w:val="003C7855"/>
    <w:rsid w:val="003C7918"/>
    <w:rsid w:val="003C79A8"/>
    <w:rsid w:val="003C7A57"/>
    <w:rsid w:val="003C7A7B"/>
    <w:rsid w:val="003C7AB8"/>
    <w:rsid w:val="003C7CFF"/>
    <w:rsid w:val="003C7D4C"/>
    <w:rsid w:val="003C7D9D"/>
    <w:rsid w:val="003C7E9D"/>
    <w:rsid w:val="003D0188"/>
    <w:rsid w:val="003D01E0"/>
    <w:rsid w:val="003D0240"/>
    <w:rsid w:val="003D0493"/>
    <w:rsid w:val="003D06A7"/>
    <w:rsid w:val="003D0857"/>
    <w:rsid w:val="003D0868"/>
    <w:rsid w:val="003D08A7"/>
    <w:rsid w:val="003D09DA"/>
    <w:rsid w:val="003D09FF"/>
    <w:rsid w:val="003D0AF2"/>
    <w:rsid w:val="003D0CAC"/>
    <w:rsid w:val="003D0D75"/>
    <w:rsid w:val="003D0E78"/>
    <w:rsid w:val="003D0EA3"/>
    <w:rsid w:val="003D0FFC"/>
    <w:rsid w:val="003D106A"/>
    <w:rsid w:val="003D12F5"/>
    <w:rsid w:val="003D13E2"/>
    <w:rsid w:val="003D140B"/>
    <w:rsid w:val="003D1426"/>
    <w:rsid w:val="003D144C"/>
    <w:rsid w:val="003D159E"/>
    <w:rsid w:val="003D15E8"/>
    <w:rsid w:val="003D1618"/>
    <w:rsid w:val="003D1A18"/>
    <w:rsid w:val="003D1A7E"/>
    <w:rsid w:val="003D1A91"/>
    <w:rsid w:val="003D1C2A"/>
    <w:rsid w:val="003D1CC8"/>
    <w:rsid w:val="003D1F11"/>
    <w:rsid w:val="003D1F75"/>
    <w:rsid w:val="003D1F83"/>
    <w:rsid w:val="003D2096"/>
    <w:rsid w:val="003D21F8"/>
    <w:rsid w:val="003D22AC"/>
    <w:rsid w:val="003D2314"/>
    <w:rsid w:val="003D2339"/>
    <w:rsid w:val="003D240B"/>
    <w:rsid w:val="003D26AA"/>
    <w:rsid w:val="003D280A"/>
    <w:rsid w:val="003D28ED"/>
    <w:rsid w:val="003D299A"/>
    <w:rsid w:val="003D29AD"/>
    <w:rsid w:val="003D2AC8"/>
    <w:rsid w:val="003D2B31"/>
    <w:rsid w:val="003D2B3E"/>
    <w:rsid w:val="003D2BAE"/>
    <w:rsid w:val="003D2C17"/>
    <w:rsid w:val="003D2C3E"/>
    <w:rsid w:val="003D2E43"/>
    <w:rsid w:val="003D2EDA"/>
    <w:rsid w:val="003D2F36"/>
    <w:rsid w:val="003D2F6C"/>
    <w:rsid w:val="003D2FEE"/>
    <w:rsid w:val="003D301E"/>
    <w:rsid w:val="003D30A0"/>
    <w:rsid w:val="003D313F"/>
    <w:rsid w:val="003D3192"/>
    <w:rsid w:val="003D31B9"/>
    <w:rsid w:val="003D31C0"/>
    <w:rsid w:val="003D3227"/>
    <w:rsid w:val="003D3238"/>
    <w:rsid w:val="003D3324"/>
    <w:rsid w:val="003D34CC"/>
    <w:rsid w:val="003D34D8"/>
    <w:rsid w:val="003D34D9"/>
    <w:rsid w:val="003D355D"/>
    <w:rsid w:val="003D355F"/>
    <w:rsid w:val="003D3567"/>
    <w:rsid w:val="003D35D4"/>
    <w:rsid w:val="003D38BB"/>
    <w:rsid w:val="003D3950"/>
    <w:rsid w:val="003D39C1"/>
    <w:rsid w:val="003D39F4"/>
    <w:rsid w:val="003D3AD8"/>
    <w:rsid w:val="003D3B78"/>
    <w:rsid w:val="003D3B95"/>
    <w:rsid w:val="003D3C07"/>
    <w:rsid w:val="003D3CE9"/>
    <w:rsid w:val="003D3EE3"/>
    <w:rsid w:val="003D3F7A"/>
    <w:rsid w:val="003D4239"/>
    <w:rsid w:val="003D4320"/>
    <w:rsid w:val="003D4350"/>
    <w:rsid w:val="003D43C5"/>
    <w:rsid w:val="003D4409"/>
    <w:rsid w:val="003D461B"/>
    <w:rsid w:val="003D475A"/>
    <w:rsid w:val="003D4768"/>
    <w:rsid w:val="003D47D1"/>
    <w:rsid w:val="003D489C"/>
    <w:rsid w:val="003D4A5C"/>
    <w:rsid w:val="003D4A89"/>
    <w:rsid w:val="003D4AD0"/>
    <w:rsid w:val="003D4B03"/>
    <w:rsid w:val="003D4E97"/>
    <w:rsid w:val="003D4EC2"/>
    <w:rsid w:val="003D4FF4"/>
    <w:rsid w:val="003D5092"/>
    <w:rsid w:val="003D519A"/>
    <w:rsid w:val="003D51B1"/>
    <w:rsid w:val="003D524A"/>
    <w:rsid w:val="003D5288"/>
    <w:rsid w:val="003D54E8"/>
    <w:rsid w:val="003D5717"/>
    <w:rsid w:val="003D5720"/>
    <w:rsid w:val="003D57CB"/>
    <w:rsid w:val="003D5878"/>
    <w:rsid w:val="003D59FE"/>
    <w:rsid w:val="003D5A0B"/>
    <w:rsid w:val="003D5B75"/>
    <w:rsid w:val="003D5C4B"/>
    <w:rsid w:val="003D5C74"/>
    <w:rsid w:val="003D5DC9"/>
    <w:rsid w:val="003D5E3F"/>
    <w:rsid w:val="003D5E76"/>
    <w:rsid w:val="003D5E77"/>
    <w:rsid w:val="003D5E7F"/>
    <w:rsid w:val="003D5EDA"/>
    <w:rsid w:val="003D5F73"/>
    <w:rsid w:val="003D5F81"/>
    <w:rsid w:val="003D6156"/>
    <w:rsid w:val="003D6228"/>
    <w:rsid w:val="003D62AC"/>
    <w:rsid w:val="003D6300"/>
    <w:rsid w:val="003D63BA"/>
    <w:rsid w:val="003D6473"/>
    <w:rsid w:val="003D64F1"/>
    <w:rsid w:val="003D66C2"/>
    <w:rsid w:val="003D66D6"/>
    <w:rsid w:val="003D672B"/>
    <w:rsid w:val="003D680E"/>
    <w:rsid w:val="003D6814"/>
    <w:rsid w:val="003D686E"/>
    <w:rsid w:val="003D69CF"/>
    <w:rsid w:val="003D69ED"/>
    <w:rsid w:val="003D6B43"/>
    <w:rsid w:val="003D6C26"/>
    <w:rsid w:val="003D6D20"/>
    <w:rsid w:val="003D6D6E"/>
    <w:rsid w:val="003D6E44"/>
    <w:rsid w:val="003D713B"/>
    <w:rsid w:val="003D7201"/>
    <w:rsid w:val="003D740C"/>
    <w:rsid w:val="003D7434"/>
    <w:rsid w:val="003D74BA"/>
    <w:rsid w:val="003D74C2"/>
    <w:rsid w:val="003D762D"/>
    <w:rsid w:val="003D765F"/>
    <w:rsid w:val="003D778F"/>
    <w:rsid w:val="003D7855"/>
    <w:rsid w:val="003D7887"/>
    <w:rsid w:val="003D790B"/>
    <w:rsid w:val="003D793F"/>
    <w:rsid w:val="003D796E"/>
    <w:rsid w:val="003D79E8"/>
    <w:rsid w:val="003D7C63"/>
    <w:rsid w:val="003D7C8C"/>
    <w:rsid w:val="003D7EB0"/>
    <w:rsid w:val="003D7EB9"/>
    <w:rsid w:val="003D7EBA"/>
    <w:rsid w:val="003E004B"/>
    <w:rsid w:val="003E010D"/>
    <w:rsid w:val="003E033C"/>
    <w:rsid w:val="003E03E2"/>
    <w:rsid w:val="003E040B"/>
    <w:rsid w:val="003E041E"/>
    <w:rsid w:val="003E0504"/>
    <w:rsid w:val="003E056B"/>
    <w:rsid w:val="003E0766"/>
    <w:rsid w:val="003E0836"/>
    <w:rsid w:val="003E089F"/>
    <w:rsid w:val="003E0905"/>
    <w:rsid w:val="003E093F"/>
    <w:rsid w:val="003E0974"/>
    <w:rsid w:val="003E0A2C"/>
    <w:rsid w:val="003E0A53"/>
    <w:rsid w:val="003E0ADB"/>
    <w:rsid w:val="003E0CE4"/>
    <w:rsid w:val="003E0DDE"/>
    <w:rsid w:val="003E0E2C"/>
    <w:rsid w:val="003E0E3F"/>
    <w:rsid w:val="003E0F2E"/>
    <w:rsid w:val="003E0FFA"/>
    <w:rsid w:val="003E10F1"/>
    <w:rsid w:val="003E1130"/>
    <w:rsid w:val="003E11AF"/>
    <w:rsid w:val="003E1211"/>
    <w:rsid w:val="003E13A9"/>
    <w:rsid w:val="003E1664"/>
    <w:rsid w:val="003E16FD"/>
    <w:rsid w:val="003E17BE"/>
    <w:rsid w:val="003E1868"/>
    <w:rsid w:val="003E1978"/>
    <w:rsid w:val="003E1994"/>
    <w:rsid w:val="003E1A2E"/>
    <w:rsid w:val="003E1B00"/>
    <w:rsid w:val="003E1B1A"/>
    <w:rsid w:val="003E1B39"/>
    <w:rsid w:val="003E1C4F"/>
    <w:rsid w:val="003E1CF4"/>
    <w:rsid w:val="003E1D2F"/>
    <w:rsid w:val="003E20C7"/>
    <w:rsid w:val="003E2213"/>
    <w:rsid w:val="003E2218"/>
    <w:rsid w:val="003E223B"/>
    <w:rsid w:val="003E23A4"/>
    <w:rsid w:val="003E23CC"/>
    <w:rsid w:val="003E248C"/>
    <w:rsid w:val="003E24C8"/>
    <w:rsid w:val="003E25E9"/>
    <w:rsid w:val="003E26A9"/>
    <w:rsid w:val="003E2704"/>
    <w:rsid w:val="003E270B"/>
    <w:rsid w:val="003E27B0"/>
    <w:rsid w:val="003E2880"/>
    <w:rsid w:val="003E289C"/>
    <w:rsid w:val="003E28E7"/>
    <w:rsid w:val="003E2941"/>
    <w:rsid w:val="003E2A24"/>
    <w:rsid w:val="003E2A47"/>
    <w:rsid w:val="003E2BED"/>
    <w:rsid w:val="003E2BF4"/>
    <w:rsid w:val="003E2CF1"/>
    <w:rsid w:val="003E2DB0"/>
    <w:rsid w:val="003E2E6E"/>
    <w:rsid w:val="003E300E"/>
    <w:rsid w:val="003E3015"/>
    <w:rsid w:val="003E302B"/>
    <w:rsid w:val="003E3149"/>
    <w:rsid w:val="003E31E4"/>
    <w:rsid w:val="003E3307"/>
    <w:rsid w:val="003E333A"/>
    <w:rsid w:val="003E33AF"/>
    <w:rsid w:val="003E3524"/>
    <w:rsid w:val="003E35D3"/>
    <w:rsid w:val="003E3668"/>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1C6"/>
    <w:rsid w:val="003E41FD"/>
    <w:rsid w:val="003E4398"/>
    <w:rsid w:val="003E43D4"/>
    <w:rsid w:val="003E448B"/>
    <w:rsid w:val="003E44DC"/>
    <w:rsid w:val="003E44FF"/>
    <w:rsid w:val="003E46CC"/>
    <w:rsid w:val="003E4759"/>
    <w:rsid w:val="003E4843"/>
    <w:rsid w:val="003E49E1"/>
    <w:rsid w:val="003E4A04"/>
    <w:rsid w:val="003E4C8C"/>
    <w:rsid w:val="003E4CCB"/>
    <w:rsid w:val="003E4CDB"/>
    <w:rsid w:val="003E4D72"/>
    <w:rsid w:val="003E4D83"/>
    <w:rsid w:val="003E4E06"/>
    <w:rsid w:val="003E51A3"/>
    <w:rsid w:val="003E5344"/>
    <w:rsid w:val="003E5446"/>
    <w:rsid w:val="003E5518"/>
    <w:rsid w:val="003E5556"/>
    <w:rsid w:val="003E5565"/>
    <w:rsid w:val="003E5625"/>
    <w:rsid w:val="003E573D"/>
    <w:rsid w:val="003E57F3"/>
    <w:rsid w:val="003E5818"/>
    <w:rsid w:val="003E5828"/>
    <w:rsid w:val="003E5943"/>
    <w:rsid w:val="003E59E8"/>
    <w:rsid w:val="003E5A92"/>
    <w:rsid w:val="003E5B07"/>
    <w:rsid w:val="003E5C20"/>
    <w:rsid w:val="003E5C86"/>
    <w:rsid w:val="003E5CB1"/>
    <w:rsid w:val="003E5DFB"/>
    <w:rsid w:val="003E5E53"/>
    <w:rsid w:val="003E5F02"/>
    <w:rsid w:val="003E60C1"/>
    <w:rsid w:val="003E61F5"/>
    <w:rsid w:val="003E6289"/>
    <w:rsid w:val="003E6592"/>
    <w:rsid w:val="003E668B"/>
    <w:rsid w:val="003E6753"/>
    <w:rsid w:val="003E6798"/>
    <w:rsid w:val="003E679D"/>
    <w:rsid w:val="003E68AD"/>
    <w:rsid w:val="003E6A3C"/>
    <w:rsid w:val="003E6AEB"/>
    <w:rsid w:val="003E6B44"/>
    <w:rsid w:val="003E6B64"/>
    <w:rsid w:val="003E6CCA"/>
    <w:rsid w:val="003E6DED"/>
    <w:rsid w:val="003E6E23"/>
    <w:rsid w:val="003E6F78"/>
    <w:rsid w:val="003E700A"/>
    <w:rsid w:val="003E702F"/>
    <w:rsid w:val="003E7313"/>
    <w:rsid w:val="003E733B"/>
    <w:rsid w:val="003E73BC"/>
    <w:rsid w:val="003E7428"/>
    <w:rsid w:val="003E76BB"/>
    <w:rsid w:val="003E7706"/>
    <w:rsid w:val="003E7718"/>
    <w:rsid w:val="003E77D2"/>
    <w:rsid w:val="003E78FA"/>
    <w:rsid w:val="003E7B74"/>
    <w:rsid w:val="003E7B90"/>
    <w:rsid w:val="003E7BB3"/>
    <w:rsid w:val="003E7C33"/>
    <w:rsid w:val="003E7C5E"/>
    <w:rsid w:val="003E7D6C"/>
    <w:rsid w:val="003E7ED4"/>
    <w:rsid w:val="003E7F72"/>
    <w:rsid w:val="003F008C"/>
    <w:rsid w:val="003F00D2"/>
    <w:rsid w:val="003F010C"/>
    <w:rsid w:val="003F0123"/>
    <w:rsid w:val="003F0143"/>
    <w:rsid w:val="003F0213"/>
    <w:rsid w:val="003F025F"/>
    <w:rsid w:val="003F031C"/>
    <w:rsid w:val="003F0434"/>
    <w:rsid w:val="003F0656"/>
    <w:rsid w:val="003F0659"/>
    <w:rsid w:val="003F073C"/>
    <w:rsid w:val="003F08F7"/>
    <w:rsid w:val="003F0905"/>
    <w:rsid w:val="003F0A95"/>
    <w:rsid w:val="003F0B04"/>
    <w:rsid w:val="003F0BAF"/>
    <w:rsid w:val="003F0CFC"/>
    <w:rsid w:val="003F0E82"/>
    <w:rsid w:val="003F0FD4"/>
    <w:rsid w:val="003F114A"/>
    <w:rsid w:val="003F11DA"/>
    <w:rsid w:val="003F1260"/>
    <w:rsid w:val="003F135D"/>
    <w:rsid w:val="003F13D9"/>
    <w:rsid w:val="003F148D"/>
    <w:rsid w:val="003F1B43"/>
    <w:rsid w:val="003F1B67"/>
    <w:rsid w:val="003F1B6D"/>
    <w:rsid w:val="003F1B6E"/>
    <w:rsid w:val="003F1BC5"/>
    <w:rsid w:val="003F1C12"/>
    <w:rsid w:val="003F1C93"/>
    <w:rsid w:val="003F1E48"/>
    <w:rsid w:val="003F1F48"/>
    <w:rsid w:val="003F20B0"/>
    <w:rsid w:val="003F20E2"/>
    <w:rsid w:val="003F2244"/>
    <w:rsid w:val="003F2399"/>
    <w:rsid w:val="003F23A7"/>
    <w:rsid w:val="003F23E4"/>
    <w:rsid w:val="003F2425"/>
    <w:rsid w:val="003F2564"/>
    <w:rsid w:val="003F2624"/>
    <w:rsid w:val="003F26FA"/>
    <w:rsid w:val="003F2711"/>
    <w:rsid w:val="003F27E1"/>
    <w:rsid w:val="003F28C8"/>
    <w:rsid w:val="003F28EC"/>
    <w:rsid w:val="003F298C"/>
    <w:rsid w:val="003F298F"/>
    <w:rsid w:val="003F2A56"/>
    <w:rsid w:val="003F2A7A"/>
    <w:rsid w:val="003F2AFC"/>
    <w:rsid w:val="003F2C04"/>
    <w:rsid w:val="003F2C80"/>
    <w:rsid w:val="003F2D3F"/>
    <w:rsid w:val="003F2D55"/>
    <w:rsid w:val="003F2DC5"/>
    <w:rsid w:val="003F2E4A"/>
    <w:rsid w:val="003F2E68"/>
    <w:rsid w:val="003F3062"/>
    <w:rsid w:val="003F307C"/>
    <w:rsid w:val="003F32A7"/>
    <w:rsid w:val="003F32C0"/>
    <w:rsid w:val="003F33ED"/>
    <w:rsid w:val="003F344E"/>
    <w:rsid w:val="003F3486"/>
    <w:rsid w:val="003F348A"/>
    <w:rsid w:val="003F3601"/>
    <w:rsid w:val="003F36EB"/>
    <w:rsid w:val="003F377C"/>
    <w:rsid w:val="003F378F"/>
    <w:rsid w:val="003F3AD9"/>
    <w:rsid w:val="003F3DB1"/>
    <w:rsid w:val="003F3F6D"/>
    <w:rsid w:val="003F3FA8"/>
    <w:rsid w:val="003F421D"/>
    <w:rsid w:val="003F4306"/>
    <w:rsid w:val="003F4310"/>
    <w:rsid w:val="003F441E"/>
    <w:rsid w:val="003F457C"/>
    <w:rsid w:val="003F46FE"/>
    <w:rsid w:val="003F4722"/>
    <w:rsid w:val="003F4933"/>
    <w:rsid w:val="003F4977"/>
    <w:rsid w:val="003F49C4"/>
    <w:rsid w:val="003F4A21"/>
    <w:rsid w:val="003F4A43"/>
    <w:rsid w:val="003F4E1C"/>
    <w:rsid w:val="003F503F"/>
    <w:rsid w:val="003F518C"/>
    <w:rsid w:val="003F52A3"/>
    <w:rsid w:val="003F536B"/>
    <w:rsid w:val="003F53DC"/>
    <w:rsid w:val="003F560A"/>
    <w:rsid w:val="003F561F"/>
    <w:rsid w:val="003F5625"/>
    <w:rsid w:val="003F5689"/>
    <w:rsid w:val="003F570B"/>
    <w:rsid w:val="003F5767"/>
    <w:rsid w:val="003F582E"/>
    <w:rsid w:val="003F586D"/>
    <w:rsid w:val="003F58D3"/>
    <w:rsid w:val="003F5B11"/>
    <w:rsid w:val="003F5C1D"/>
    <w:rsid w:val="003F5C2B"/>
    <w:rsid w:val="003F5CBD"/>
    <w:rsid w:val="003F5CCF"/>
    <w:rsid w:val="003F5CDF"/>
    <w:rsid w:val="003F5D4F"/>
    <w:rsid w:val="003F5D6D"/>
    <w:rsid w:val="003F6031"/>
    <w:rsid w:val="003F61A8"/>
    <w:rsid w:val="003F61FC"/>
    <w:rsid w:val="003F62AA"/>
    <w:rsid w:val="003F62AB"/>
    <w:rsid w:val="003F62B4"/>
    <w:rsid w:val="003F62B8"/>
    <w:rsid w:val="003F633A"/>
    <w:rsid w:val="003F6399"/>
    <w:rsid w:val="003F641D"/>
    <w:rsid w:val="003F6449"/>
    <w:rsid w:val="003F6489"/>
    <w:rsid w:val="003F653B"/>
    <w:rsid w:val="003F6646"/>
    <w:rsid w:val="003F6798"/>
    <w:rsid w:val="003F67BF"/>
    <w:rsid w:val="003F682D"/>
    <w:rsid w:val="003F6853"/>
    <w:rsid w:val="003F68CB"/>
    <w:rsid w:val="003F6930"/>
    <w:rsid w:val="003F697D"/>
    <w:rsid w:val="003F6A1D"/>
    <w:rsid w:val="003F6A55"/>
    <w:rsid w:val="003F6B2E"/>
    <w:rsid w:val="003F6C2A"/>
    <w:rsid w:val="003F6DAE"/>
    <w:rsid w:val="003F6DEC"/>
    <w:rsid w:val="003F6EFD"/>
    <w:rsid w:val="003F700A"/>
    <w:rsid w:val="003F7112"/>
    <w:rsid w:val="003F7319"/>
    <w:rsid w:val="003F73A0"/>
    <w:rsid w:val="003F74B2"/>
    <w:rsid w:val="003F74D8"/>
    <w:rsid w:val="003F750E"/>
    <w:rsid w:val="003F7513"/>
    <w:rsid w:val="003F75C4"/>
    <w:rsid w:val="003F75DD"/>
    <w:rsid w:val="003F7768"/>
    <w:rsid w:val="003F777F"/>
    <w:rsid w:val="003F7825"/>
    <w:rsid w:val="003F78AA"/>
    <w:rsid w:val="003F7908"/>
    <w:rsid w:val="003F7A7C"/>
    <w:rsid w:val="003F7AD8"/>
    <w:rsid w:val="003F7C57"/>
    <w:rsid w:val="003F7DFF"/>
    <w:rsid w:val="003F7E78"/>
    <w:rsid w:val="00400021"/>
    <w:rsid w:val="00400093"/>
    <w:rsid w:val="00400123"/>
    <w:rsid w:val="0040015E"/>
    <w:rsid w:val="004002A3"/>
    <w:rsid w:val="004002AF"/>
    <w:rsid w:val="00400427"/>
    <w:rsid w:val="00400615"/>
    <w:rsid w:val="004007F0"/>
    <w:rsid w:val="0040080D"/>
    <w:rsid w:val="00400963"/>
    <w:rsid w:val="00400C1C"/>
    <w:rsid w:val="00400C5B"/>
    <w:rsid w:val="00400CE9"/>
    <w:rsid w:val="00400D3C"/>
    <w:rsid w:val="00400D64"/>
    <w:rsid w:val="00400D86"/>
    <w:rsid w:val="00400DEA"/>
    <w:rsid w:val="00401041"/>
    <w:rsid w:val="004010EF"/>
    <w:rsid w:val="004011FF"/>
    <w:rsid w:val="0040127E"/>
    <w:rsid w:val="0040128E"/>
    <w:rsid w:val="0040135F"/>
    <w:rsid w:val="00401395"/>
    <w:rsid w:val="004014ED"/>
    <w:rsid w:val="0040151D"/>
    <w:rsid w:val="004015DB"/>
    <w:rsid w:val="004017C6"/>
    <w:rsid w:val="00401A0B"/>
    <w:rsid w:val="00401E65"/>
    <w:rsid w:val="00401F00"/>
    <w:rsid w:val="00401F7B"/>
    <w:rsid w:val="0040212E"/>
    <w:rsid w:val="00402198"/>
    <w:rsid w:val="004021B5"/>
    <w:rsid w:val="00402286"/>
    <w:rsid w:val="00402433"/>
    <w:rsid w:val="00402474"/>
    <w:rsid w:val="004024AB"/>
    <w:rsid w:val="004024B3"/>
    <w:rsid w:val="00402625"/>
    <w:rsid w:val="00402748"/>
    <w:rsid w:val="004028A5"/>
    <w:rsid w:val="004029EA"/>
    <w:rsid w:val="00402D0D"/>
    <w:rsid w:val="00402D8E"/>
    <w:rsid w:val="00402DC4"/>
    <w:rsid w:val="00402F28"/>
    <w:rsid w:val="00402F2C"/>
    <w:rsid w:val="0040303D"/>
    <w:rsid w:val="004030AA"/>
    <w:rsid w:val="00403289"/>
    <w:rsid w:val="0040339E"/>
    <w:rsid w:val="00403402"/>
    <w:rsid w:val="0040343D"/>
    <w:rsid w:val="004034E6"/>
    <w:rsid w:val="0040369C"/>
    <w:rsid w:val="00403732"/>
    <w:rsid w:val="00403788"/>
    <w:rsid w:val="0040379F"/>
    <w:rsid w:val="00403805"/>
    <w:rsid w:val="00403875"/>
    <w:rsid w:val="00403889"/>
    <w:rsid w:val="00403AD7"/>
    <w:rsid w:val="00403D8F"/>
    <w:rsid w:val="00403DC5"/>
    <w:rsid w:val="00403E15"/>
    <w:rsid w:val="00403F25"/>
    <w:rsid w:val="00404011"/>
    <w:rsid w:val="00404046"/>
    <w:rsid w:val="00404048"/>
    <w:rsid w:val="004040D5"/>
    <w:rsid w:val="00404233"/>
    <w:rsid w:val="004042A7"/>
    <w:rsid w:val="00404300"/>
    <w:rsid w:val="0040435C"/>
    <w:rsid w:val="00404362"/>
    <w:rsid w:val="004045D2"/>
    <w:rsid w:val="00404768"/>
    <w:rsid w:val="00404772"/>
    <w:rsid w:val="00404786"/>
    <w:rsid w:val="004047BB"/>
    <w:rsid w:val="004047FE"/>
    <w:rsid w:val="0040495B"/>
    <w:rsid w:val="00404A38"/>
    <w:rsid w:val="00404AE2"/>
    <w:rsid w:val="00404C0E"/>
    <w:rsid w:val="00404CE4"/>
    <w:rsid w:val="00404D4D"/>
    <w:rsid w:val="00404E06"/>
    <w:rsid w:val="00404E62"/>
    <w:rsid w:val="00404E70"/>
    <w:rsid w:val="00405050"/>
    <w:rsid w:val="00405076"/>
    <w:rsid w:val="0040536F"/>
    <w:rsid w:val="004053DB"/>
    <w:rsid w:val="00405415"/>
    <w:rsid w:val="004054EE"/>
    <w:rsid w:val="0040559F"/>
    <w:rsid w:val="004055B3"/>
    <w:rsid w:val="004055E2"/>
    <w:rsid w:val="0040561F"/>
    <w:rsid w:val="004056A1"/>
    <w:rsid w:val="00405783"/>
    <w:rsid w:val="004057B1"/>
    <w:rsid w:val="00405846"/>
    <w:rsid w:val="00405898"/>
    <w:rsid w:val="004058F1"/>
    <w:rsid w:val="00405A9F"/>
    <w:rsid w:val="00405B28"/>
    <w:rsid w:val="00405BFA"/>
    <w:rsid w:val="00405D13"/>
    <w:rsid w:val="00405D95"/>
    <w:rsid w:val="00405E5F"/>
    <w:rsid w:val="00405F6C"/>
    <w:rsid w:val="00405F79"/>
    <w:rsid w:val="00405F90"/>
    <w:rsid w:val="0040609D"/>
    <w:rsid w:val="00406108"/>
    <w:rsid w:val="004062D5"/>
    <w:rsid w:val="004063ED"/>
    <w:rsid w:val="00406412"/>
    <w:rsid w:val="00406560"/>
    <w:rsid w:val="00406797"/>
    <w:rsid w:val="00406806"/>
    <w:rsid w:val="00406957"/>
    <w:rsid w:val="00406AB4"/>
    <w:rsid w:val="00406BAE"/>
    <w:rsid w:val="00406BB2"/>
    <w:rsid w:val="00406D4A"/>
    <w:rsid w:val="00406EC6"/>
    <w:rsid w:val="00406F4B"/>
    <w:rsid w:val="00406FB1"/>
    <w:rsid w:val="00406FBD"/>
    <w:rsid w:val="00406FD8"/>
    <w:rsid w:val="00407074"/>
    <w:rsid w:val="00407087"/>
    <w:rsid w:val="00407101"/>
    <w:rsid w:val="0040713B"/>
    <w:rsid w:val="0040718F"/>
    <w:rsid w:val="0040725C"/>
    <w:rsid w:val="0040728B"/>
    <w:rsid w:val="0040735E"/>
    <w:rsid w:val="004073B0"/>
    <w:rsid w:val="00407578"/>
    <w:rsid w:val="004075D9"/>
    <w:rsid w:val="004075DA"/>
    <w:rsid w:val="00407612"/>
    <w:rsid w:val="0040773D"/>
    <w:rsid w:val="00407891"/>
    <w:rsid w:val="00407944"/>
    <w:rsid w:val="00407B43"/>
    <w:rsid w:val="00407B6F"/>
    <w:rsid w:val="00407B7F"/>
    <w:rsid w:val="00407E8F"/>
    <w:rsid w:val="00407EF6"/>
    <w:rsid w:val="00407F58"/>
    <w:rsid w:val="00407FA6"/>
    <w:rsid w:val="00410029"/>
    <w:rsid w:val="0041015C"/>
    <w:rsid w:val="0041018E"/>
    <w:rsid w:val="00410271"/>
    <w:rsid w:val="0041029D"/>
    <w:rsid w:val="004102A7"/>
    <w:rsid w:val="004102B4"/>
    <w:rsid w:val="0041038A"/>
    <w:rsid w:val="004103C3"/>
    <w:rsid w:val="00410585"/>
    <w:rsid w:val="004105C0"/>
    <w:rsid w:val="004107F6"/>
    <w:rsid w:val="0041081C"/>
    <w:rsid w:val="00410A22"/>
    <w:rsid w:val="00410A97"/>
    <w:rsid w:val="00410B07"/>
    <w:rsid w:val="00410BA8"/>
    <w:rsid w:val="00410DF4"/>
    <w:rsid w:val="00410E42"/>
    <w:rsid w:val="00411210"/>
    <w:rsid w:val="00411230"/>
    <w:rsid w:val="00411231"/>
    <w:rsid w:val="00411358"/>
    <w:rsid w:val="004113FD"/>
    <w:rsid w:val="004114CC"/>
    <w:rsid w:val="004114E3"/>
    <w:rsid w:val="00411612"/>
    <w:rsid w:val="004116C3"/>
    <w:rsid w:val="00411868"/>
    <w:rsid w:val="004118C9"/>
    <w:rsid w:val="00411910"/>
    <w:rsid w:val="004119E0"/>
    <w:rsid w:val="00411AEA"/>
    <w:rsid w:val="00411D2B"/>
    <w:rsid w:val="00411D47"/>
    <w:rsid w:val="00411D62"/>
    <w:rsid w:val="00411E41"/>
    <w:rsid w:val="0041204B"/>
    <w:rsid w:val="004122EA"/>
    <w:rsid w:val="00412481"/>
    <w:rsid w:val="0041249C"/>
    <w:rsid w:val="00412614"/>
    <w:rsid w:val="00412630"/>
    <w:rsid w:val="00412697"/>
    <w:rsid w:val="004126AD"/>
    <w:rsid w:val="00412710"/>
    <w:rsid w:val="00412B25"/>
    <w:rsid w:val="00412C46"/>
    <w:rsid w:val="00412C50"/>
    <w:rsid w:val="00412DAB"/>
    <w:rsid w:val="00412E4C"/>
    <w:rsid w:val="00412F46"/>
    <w:rsid w:val="00412F90"/>
    <w:rsid w:val="00412FA8"/>
    <w:rsid w:val="00412FBE"/>
    <w:rsid w:val="004131CD"/>
    <w:rsid w:val="004131E3"/>
    <w:rsid w:val="00413369"/>
    <w:rsid w:val="004134B9"/>
    <w:rsid w:val="004134C1"/>
    <w:rsid w:val="004136D9"/>
    <w:rsid w:val="0041391A"/>
    <w:rsid w:val="004139BF"/>
    <w:rsid w:val="00413A11"/>
    <w:rsid w:val="00413AC6"/>
    <w:rsid w:val="00413BAF"/>
    <w:rsid w:val="00413BCF"/>
    <w:rsid w:val="00413C4E"/>
    <w:rsid w:val="00413D35"/>
    <w:rsid w:val="00413E7E"/>
    <w:rsid w:val="00413E8B"/>
    <w:rsid w:val="00413EE2"/>
    <w:rsid w:val="00413FCD"/>
    <w:rsid w:val="00413FF3"/>
    <w:rsid w:val="004141DD"/>
    <w:rsid w:val="004142BB"/>
    <w:rsid w:val="0041447A"/>
    <w:rsid w:val="0041450C"/>
    <w:rsid w:val="00414598"/>
    <w:rsid w:val="004145AE"/>
    <w:rsid w:val="0041478C"/>
    <w:rsid w:val="00414798"/>
    <w:rsid w:val="004147AA"/>
    <w:rsid w:val="004147F4"/>
    <w:rsid w:val="00414824"/>
    <w:rsid w:val="00414910"/>
    <w:rsid w:val="00414AD7"/>
    <w:rsid w:val="00414C3F"/>
    <w:rsid w:val="00414C4E"/>
    <w:rsid w:val="00414FAA"/>
    <w:rsid w:val="00414FC1"/>
    <w:rsid w:val="00415012"/>
    <w:rsid w:val="00415032"/>
    <w:rsid w:val="00415050"/>
    <w:rsid w:val="0041527F"/>
    <w:rsid w:val="0041539C"/>
    <w:rsid w:val="00415419"/>
    <w:rsid w:val="0041554F"/>
    <w:rsid w:val="00415639"/>
    <w:rsid w:val="00415646"/>
    <w:rsid w:val="00415669"/>
    <w:rsid w:val="0041577E"/>
    <w:rsid w:val="00415793"/>
    <w:rsid w:val="0041579D"/>
    <w:rsid w:val="004157C0"/>
    <w:rsid w:val="004157D3"/>
    <w:rsid w:val="004157F6"/>
    <w:rsid w:val="00415916"/>
    <w:rsid w:val="004159D3"/>
    <w:rsid w:val="00415A14"/>
    <w:rsid w:val="00415A95"/>
    <w:rsid w:val="00415B89"/>
    <w:rsid w:val="00415CAA"/>
    <w:rsid w:val="00415D4E"/>
    <w:rsid w:val="00415D98"/>
    <w:rsid w:val="00415E76"/>
    <w:rsid w:val="00415FB7"/>
    <w:rsid w:val="00416091"/>
    <w:rsid w:val="0041616B"/>
    <w:rsid w:val="0041616C"/>
    <w:rsid w:val="00416273"/>
    <w:rsid w:val="0041627F"/>
    <w:rsid w:val="0041634C"/>
    <w:rsid w:val="00416389"/>
    <w:rsid w:val="004164AC"/>
    <w:rsid w:val="004165A2"/>
    <w:rsid w:val="00416625"/>
    <w:rsid w:val="0041664E"/>
    <w:rsid w:val="0041669D"/>
    <w:rsid w:val="0041676E"/>
    <w:rsid w:val="0041679E"/>
    <w:rsid w:val="00416A66"/>
    <w:rsid w:val="00416BDA"/>
    <w:rsid w:val="00416E7F"/>
    <w:rsid w:val="00416EEC"/>
    <w:rsid w:val="00416F07"/>
    <w:rsid w:val="00416F34"/>
    <w:rsid w:val="00416F3B"/>
    <w:rsid w:val="00416F4A"/>
    <w:rsid w:val="00416F84"/>
    <w:rsid w:val="00417064"/>
    <w:rsid w:val="00417089"/>
    <w:rsid w:val="0041716B"/>
    <w:rsid w:val="004171F2"/>
    <w:rsid w:val="00417201"/>
    <w:rsid w:val="004173F1"/>
    <w:rsid w:val="0041743D"/>
    <w:rsid w:val="00417473"/>
    <w:rsid w:val="004174FC"/>
    <w:rsid w:val="00417678"/>
    <w:rsid w:val="00417723"/>
    <w:rsid w:val="00417800"/>
    <w:rsid w:val="00417878"/>
    <w:rsid w:val="00417903"/>
    <w:rsid w:val="00417A4D"/>
    <w:rsid w:val="00417B46"/>
    <w:rsid w:val="00417BFF"/>
    <w:rsid w:val="00417D0D"/>
    <w:rsid w:val="00417D10"/>
    <w:rsid w:val="00417D96"/>
    <w:rsid w:val="00417EA5"/>
    <w:rsid w:val="00417EFA"/>
    <w:rsid w:val="00417F51"/>
    <w:rsid w:val="004200FD"/>
    <w:rsid w:val="00420126"/>
    <w:rsid w:val="00420249"/>
    <w:rsid w:val="004202B3"/>
    <w:rsid w:val="0042039B"/>
    <w:rsid w:val="004203CF"/>
    <w:rsid w:val="0042045B"/>
    <w:rsid w:val="004204AE"/>
    <w:rsid w:val="004205A9"/>
    <w:rsid w:val="00420755"/>
    <w:rsid w:val="0042076B"/>
    <w:rsid w:val="004207F1"/>
    <w:rsid w:val="00420824"/>
    <w:rsid w:val="00420923"/>
    <w:rsid w:val="00420B46"/>
    <w:rsid w:val="00420CB7"/>
    <w:rsid w:val="00420CF3"/>
    <w:rsid w:val="00420F8D"/>
    <w:rsid w:val="0042114A"/>
    <w:rsid w:val="00421176"/>
    <w:rsid w:val="0042127F"/>
    <w:rsid w:val="004212F6"/>
    <w:rsid w:val="00421326"/>
    <w:rsid w:val="00421387"/>
    <w:rsid w:val="004213C2"/>
    <w:rsid w:val="004213E8"/>
    <w:rsid w:val="00421402"/>
    <w:rsid w:val="004214DA"/>
    <w:rsid w:val="0042156E"/>
    <w:rsid w:val="004215D2"/>
    <w:rsid w:val="0042162E"/>
    <w:rsid w:val="00421960"/>
    <w:rsid w:val="00421962"/>
    <w:rsid w:val="0042196D"/>
    <w:rsid w:val="00421B9E"/>
    <w:rsid w:val="00421C80"/>
    <w:rsid w:val="00421D25"/>
    <w:rsid w:val="00421D28"/>
    <w:rsid w:val="00421D9E"/>
    <w:rsid w:val="00421E05"/>
    <w:rsid w:val="00421F01"/>
    <w:rsid w:val="004222BF"/>
    <w:rsid w:val="004223F1"/>
    <w:rsid w:val="00422435"/>
    <w:rsid w:val="0042243B"/>
    <w:rsid w:val="004225F6"/>
    <w:rsid w:val="004226E4"/>
    <w:rsid w:val="004227F7"/>
    <w:rsid w:val="004228C8"/>
    <w:rsid w:val="004228F4"/>
    <w:rsid w:val="004229E5"/>
    <w:rsid w:val="00422A01"/>
    <w:rsid w:val="00422AA3"/>
    <w:rsid w:val="00422AAB"/>
    <w:rsid w:val="00422C45"/>
    <w:rsid w:val="00422C8A"/>
    <w:rsid w:val="00422CD0"/>
    <w:rsid w:val="00422D62"/>
    <w:rsid w:val="00422DB5"/>
    <w:rsid w:val="004230CA"/>
    <w:rsid w:val="0042326B"/>
    <w:rsid w:val="004232D4"/>
    <w:rsid w:val="00423326"/>
    <w:rsid w:val="00423440"/>
    <w:rsid w:val="00423481"/>
    <w:rsid w:val="00423583"/>
    <w:rsid w:val="004236FD"/>
    <w:rsid w:val="0042381B"/>
    <w:rsid w:val="00423848"/>
    <w:rsid w:val="0042384A"/>
    <w:rsid w:val="004238FD"/>
    <w:rsid w:val="0042393F"/>
    <w:rsid w:val="00423980"/>
    <w:rsid w:val="00423AB3"/>
    <w:rsid w:val="00423B47"/>
    <w:rsid w:val="00423D0E"/>
    <w:rsid w:val="00423DA1"/>
    <w:rsid w:val="00423DAB"/>
    <w:rsid w:val="00423EDF"/>
    <w:rsid w:val="00423F27"/>
    <w:rsid w:val="004241DB"/>
    <w:rsid w:val="004242EC"/>
    <w:rsid w:val="0042446E"/>
    <w:rsid w:val="004244BD"/>
    <w:rsid w:val="004247E7"/>
    <w:rsid w:val="0042480D"/>
    <w:rsid w:val="00424844"/>
    <w:rsid w:val="004248EF"/>
    <w:rsid w:val="00424970"/>
    <w:rsid w:val="00424C59"/>
    <w:rsid w:val="00424C8B"/>
    <w:rsid w:val="00424D3F"/>
    <w:rsid w:val="00424E39"/>
    <w:rsid w:val="00424E7A"/>
    <w:rsid w:val="00424FC2"/>
    <w:rsid w:val="00425042"/>
    <w:rsid w:val="00425104"/>
    <w:rsid w:val="00425119"/>
    <w:rsid w:val="0042511C"/>
    <w:rsid w:val="004251F8"/>
    <w:rsid w:val="004253B1"/>
    <w:rsid w:val="00425530"/>
    <w:rsid w:val="00425668"/>
    <w:rsid w:val="004256CB"/>
    <w:rsid w:val="0042572D"/>
    <w:rsid w:val="004257CF"/>
    <w:rsid w:val="00425B86"/>
    <w:rsid w:val="00425C97"/>
    <w:rsid w:val="00425E65"/>
    <w:rsid w:val="00425EFB"/>
    <w:rsid w:val="00425FA4"/>
    <w:rsid w:val="00425FFD"/>
    <w:rsid w:val="00426125"/>
    <w:rsid w:val="004262AE"/>
    <w:rsid w:val="004262F8"/>
    <w:rsid w:val="00426442"/>
    <w:rsid w:val="0042644C"/>
    <w:rsid w:val="0042654A"/>
    <w:rsid w:val="00426670"/>
    <w:rsid w:val="00426692"/>
    <w:rsid w:val="0042681C"/>
    <w:rsid w:val="00426A22"/>
    <w:rsid w:val="00426A93"/>
    <w:rsid w:val="00426DFA"/>
    <w:rsid w:val="00427068"/>
    <w:rsid w:val="0042706A"/>
    <w:rsid w:val="00427079"/>
    <w:rsid w:val="00427124"/>
    <w:rsid w:val="00427287"/>
    <w:rsid w:val="004272ED"/>
    <w:rsid w:val="0042733F"/>
    <w:rsid w:val="004276BF"/>
    <w:rsid w:val="004276E3"/>
    <w:rsid w:val="00427843"/>
    <w:rsid w:val="00427956"/>
    <w:rsid w:val="00427A36"/>
    <w:rsid w:val="00427A9D"/>
    <w:rsid w:val="00427AC4"/>
    <w:rsid w:val="00427B9D"/>
    <w:rsid w:val="00427BFB"/>
    <w:rsid w:val="00427D66"/>
    <w:rsid w:val="00427E67"/>
    <w:rsid w:val="00430168"/>
    <w:rsid w:val="00430178"/>
    <w:rsid w:val="004302C5"/>
    <w:rsid w:val="00430344"/>
    <w:rsid w:val="00430359"/>
    <w:rsid w:val="004303C4"/>
    <w:rsid w:val="0043042C"/>
    <w:rsid w:val="00430436"/>
    <w:rsid w:val="00430495"/>
    <w:rsid w:val="0043063B"/>
    <w:rsid w:val="00430733"/>
    <w:rsid w:val="00430A52"/>
    <w:rsid w:val="00430A75"/>
    <w:rsid w:val="00430B1C"/>
    <w:rsid w:val="00430EF1"/>
    <w:rsid w:val="00431090"/>
    <w:rsid w:val="00431149"/>
    <w:rsid w:val="00431239"/>
    <w:rsid w:val="004312E4"/>
    <w:rsid w:val="004313DD"/>
    <w:rsid w:val="00431427"/>
    <w:rsid w:val="0043147A"/>
    <w:rsid w:val="00431510"/>
    <w:rsid w:val="0043189C"/>
    <w:rsid w:val="004318FB"/>
    <w:rsid w:val="004318FF"/>
    <w:rsid w:val="00431A97"/>
    <w:rsid w:val="00431B6A"/>
    <w:rsid w:val="00431BAE"/>
    <w:rsid w:val="00431C6C"/>
    <w:rsid w:val="00431CB1"/>
    <w:rsid w:val="00431DB5"/>
    <w:rsid w:val="00431EDB"/>
    <w:rsid w:val="00431F81"/>
    <w:rsid w:val="004321E2"/>
    <w:rsid w:val="00432223"/>
    <w:rsid w:val="00432225"/>
    <w:rsid w:val="004325FB"/>
    <w:rsid w:val="0043261B"/>
    <w:rsid w:val="004326A4"/>
    <w:rsid w:val="004326D0"/>
    <w:rsid w:val="00432707"/>
    <w:rsid w:val="0043270B"/>
    <w:rsid w:val="00432780"/>
    <w:rsid w:val="0043283A"/>
    <w:rsid w:val="0043286A"/>
    <w:rsid w:val="00432B38"/>
    <w:rsid w:val="00432B43"/>
    <w:rsid w:val="00432C9A"/>
    <w:rsid w:val="00432CE8"/>
    <w:rsid w:val="00432D42"/>
    <w:rsid w:val="00432D4E"/>
    <w:rsid w:val="00432F8F"/>
    <w:rsid w:val="00432F9E"/>
    <w:rsid w:val="00432FA0"/>
    <w:rsid w:val="00432FB2"/>
    <w:rsid w:val="00433006"/>
    <w:rsid w:val="00433106"/>
    <w:rsid w:val="00433362"/>
    <w:rsid w:val="004333F6"/>
    <w:rsid w:val="0043357E"/>
    <w:rsid w:val="0043359F"/>
    <w:rsid w:val="004335D1"/>
    <w:rsid w:val="004336D8"/>
    <w:rsid w:val="004337E9"/>
    <w:rsid w:val="00433876"/>
    <w:rsid w:val="0043396E"/>
    <w:rsid w:val="00433AC7"/>
    <w:rsid w:val="00433C26"/>
    <w:rsid w:val="00433C41"/>
    <w:rsid w:val="00433D50"/>
    <w:rsid w:val="00433D8A"/>
    <w:rsid w:val="00433DCF"/>
    <w:rsid w:val="00433EB5"/>
    <w:rsid w:val="00434066"/>
    <w:rsid w:val="004342DA"/>
    <w:rsid w:val="0043437B"/>
    <w:rsid w:val="004344FB"/>
    <w:rsid w:val="00434604"/>
    <w:rsid w:val="00434619"/>
    <w:rsid w:val="00434639"/>
    <w:rsid w:val="004346A8"/>
    <w:rsid w:val="00434754"/>
    <w:rsid w:val="004347B1"/>
    <w:rsid w:val="004347F8"/>
    <w:rsid w:val="0043480E"/>
    <w:rsid w:val="00434838"/>
    <w:rsid w:val="004348CB"/>
    <w:rsid w:val="00434995"/>
    <w:rsid w:val="00434AD0"/>
    <w:rsid w:val="00434C24"/>
    <w:rsid w:val="00434C4D"/>
    <w:rsid w:val="00434D46"/>
    <w:rsid w:val="0043511D"/>
    <w:rsid w:val="00435202"/>
    <w:rsid w:val="0043523A"/>
    <w:rsid w:val="00435248"/>
    <w:rsid w:val="004352C6"/>
    <w:rsid w:val="004352E4"/>
    <w:rsid w:val="004352F6"/>
    <w:rsid w:val="0043532B"/>
    <w:rsid w:val="00435394"/>
    <w:rsid w:val="0043542F"/>
    <w:rsid w:val="004355EB"/>
    <w:rsid w:val="00435602"/>
    <w:rsid w:val="004356FA"/>
    <w:rsid w:val="004357CD"/>
    <w:rsid w:val="004358E4"/>
    <w:rsid w:val="004358F4"/>
    <w:rsid w:val="004359E7"/>
    <w:rsid w:val="00435B40"/>
    <w:rsid w:val="00435CCF"/>
    <w:rsid w:val="00435EE4"/>
    <w:rsid w:val="00435F62"/>
    <w:rsid w:val="00435F69"/>
    <w:rsid w:val="00435F7E"/>
    <w:rsid w:val="00435F87"/>
    <w:rsid w:val="00436220"/>
    <w:rsid w:val="00436333"/>
    <w:rsid w:val="0043643C"/>
    <w:rsid w:val="00436463"/>
    <w:rsid w:val="0043649E"/>
    <w:rsid w:val="0043657A"/>
    <w:rsid w:val="004365F4"/>
    <w:rsid w:val="00436696"/>
    <w:rsid w:val="004367AF"/>
    <w:rsid w:val="00436802"/>
    <w:rsid w:val="00436898"/>
    <w:rsid w:val="00436A3B"/>
    <w:rsid w:val="00436BA9"/>
    <w:rsid w:val="00436D76"/>
    <w:rsid w:val="00436D7C"/>
    <w:rsid w:val="00436DE7"/>
    <w:rsid w:val="00436EF7"/>
    <w:rsid w:val="00436F5A"/>
    <w:rsid w:val="004371AB"/>
    <w:rsid w:val="00437413"/>
    <w:rsid w:val="0043741A"/>
    <w:rsid w:val="00437457"/>
    <w:rsid w:val="004375CD"/>
    <w:rsid w:val="004375D2"/>
    <w:rsid w:val="00437739"/>
    <w:rsid w:val="00437871"/>
    <w:rsid w:val="00437895"/>
    <w:rsid w:val="00437A9D"/>
    <w:rsid w:val="00437D5A"/>
    <w:rsid w:val="00437E45"/>
    <w:rsid w:val="00437E77"/>
    <w:rsid w:val="00437E90"/>
    <w:rsid w:val="0044001D"/>
    <w:rsid w:val="0044001E"/>
    <w:rsid w:val="004400D2"/>
    <w:rsid w:val="0044024D"/>
    <w:rsid w:val="00440293"/>
    <w:rsid w:val="004402A7"/>
    <w:rsid w:val="004402BF"/>
    <w:rsid w:val="00440349"/>
    <w:rsid w:val="0044035D"/>
    <w:rsid w:val="00440469"/>
    <w:rsid w:val="0044047E"/>
    <w:rsid w:val="00440507"/>
    <w:rsid w:val="0044052C"/>
    <w:rsid w:val="0044053B"/>
    <w:rsid w:val="004405F0"/>
    <w:rsid w:val="00440631"/>
    <w:rsid w:val="0044084C"/>
    <w:rsid w:val="00440850"/>
    <w:rsid w:val="004409A9"/>
    <w:rsid w:val="004409CA"/>
    <w:rsid w:val="00440A50"/>
    <w:rsid w:val="00440B3E"/>
    <w:rsid w:val="00440D6A"/>
    <w:rsid w:val="00440EA5"/>
    <w:rsid w:val="00440FD1"/>
    <w:rsid w:val="00440FEE"/>
    <w:rsid w:val="00441076"/>
    <w:rsid w:val="004410B3"/>
    <w:rsid w:val="0044125C"/>
    <w:rsid w:val="00441264"/>
    <w:rsid w:val="00441425"/>
    <w:rsid w:val="0044142F"/>
    <w:rsid w:val="0044146D"/>
    <w:rsid w:val="004416B6"/>
    <w:rsid w:val="00441775"/>
    <w:rsid w:val="00441799"/>
    <w:rsid w:val="0044192A"/>
    <w:rsid w:val="00441A32"/>
    <w:rsid w:val="00441AD9"/>
    <w:rsid w:val="00441BFC"/>
    <w:rsid w:val="00441C0E"/>
    <w:rsid w:val="00441C38"/>
    <w:rsid w:val="00441C44"/>
    <w:rsid w:val="00441CA2"/>
    <w:rsid w:val="00441DE2"/>
    <w:rsid w:val="00441F69"/>
    <w:rsid w:val="0044205E"/>
    <w:rsid w:val="00442114"/>
    <w:rsid w:val="00442173"/>
    <w:rsid w:val="004425C2"/>
    <w:rsid w:val="004426FE"/>
    <w:rsid w:val="0044274A"/>
    <w:rsid w:val="004427AE"/>
    <w:rsid w:val="00442824"/>
    <w:rsid w:val="0044288D"/>
    <w:rsid w:val="00442B70"/>
    <w:rsid w:val="00442CCE"/>
    <w:rsid w:val="00442D97"/>
    <w:rsid w:val="00442D9E"/>
    <w:rsid w:val="00442E33"/>
    <w:rsid w:val="00442F12"/>
    <w:rsid w:val="00442FFB"/>
    <w:rsid w:val="00442FFE"/>
    <w:rsid w:val="0044307B"/>
    <w:rsid w:val="00443094"/>
    <w:rsid w:val="004430FD"/>
    <w:rsid w:val="004430FE"/>
    <w:rsid w:val="004432F9"/>
    <w:rsid w:val="00443345"/>
    <w:rsid w:val="00443586"/>
    <w:rsid w:val="004435E2"/>
    <w:rsid w:val="00443694"/>
    <w:rsid w:val="0044385C"/>
    <w:rsid w:val="00443973"/>
    <w:rsid w:val="004439AB"/>
    <w:rsid w:val="00443A73"/>
    <w:rsid w:val="00443EE1"/>
    <w:rsid w:val="00443FEC"/>
    <w:rsid w:val="004440FF"/>
    <w:rsid w:val="004441C3"/>
    <w:rsid w:val="004441F4"/>
    <w:rsid w:val="004442A6"/>
    <w:rsid w:val="004442A7"/>
    <w:rsid w:val="00444489"/>
    <w:rsid w:val="004444AE"/>
    <w:rsid w:val="004444D8"/>
    <w:rsid w:val="0044460B"/>
    <w:rsid w:val="00444616"/>
    <w:rsid w:val="00444634"/>
    <w:rsid w:val="004448CB"/>
    <w:rsid w:val="00444901"/>
    <w:rsid w:val="00444934"/>
    <w:rsid w:val="00444960"/>
    <w:rsid w:val="00444972"/>
    <w:rsid w:val="00444B08"/>
    <w:rsid w:val="00444B21"/>
    <w:rsid w:val="00444DD4"/>
    <w:rsid w:val="00444E8A"/>
    <w:rsid w:val="00444F5E"/>
    <w:rsid w:val="0044503E"/>
    <w:rsid w:val="004450DE"/>
    <w:rsid w:val="0044510A"/>
    <w:rsid w:val="00445150"/>
    <w:rsid w:val="00445189"/>
    <w:rsid w:val="004451D1"/>
    <w:rsid w:val="00445221"/>
    <w:rsid w:val="0044539A"/>
    <w:rsid w:val="004453C1"/>
    <w:rsid w:val="004453D9"/>
    <w:rsid w:val="00445513"/>
    <w:rsid w:val="0044552B"/>
    <w:rsid w:val="0044557F"/>
    <w:rsid w:val="00445625"/>
    <w:rsid w:val="00445645"/>
    <w:rsid w:val="00445752"/>
    <w:rsid w:val="0044580B"/>
    <w:rsid w:val="00445907"/>
    <w:rsid w:val="0044598C"/>
    <w:rsid w:val="004459BA"/>
    <w:rsid w:val="00445C13"/>
    <w:rsid w:val="00445C33"/>
    <w:rsid w:val="00445CFF"/>
    <w:rsid w:val="00445D67"/>
    <w:rsid w:val="00445EAE"/>
    <w:rsid w:val="00445EBA"/>
    <w:rsid w:val="00445EBF"/>
    <w:rsid w:val="00445EEF"/>
    <w:rsid w:val="00445F1B"/>
    <w:rsid w:val="00446006"/>
    <w:rsid w:val="00446185"/>
    <w:rsid w:val="004461F9"/>
    <w:rsid w:val="004462AF"/>
    <w:rsid w:val="00446348"/>
    <w:rsid w:val="00446424"/>
    <w:rsid w:val="004464E5"/>
    <w:rsid w:val="00446541"/>
    <w:rsid w:val="0044662A"/>
    <w:rsid w:val="00446721"/>
    <w:rsid w:val="004467DF"/>
    <w:rsid w:val="004468B0"/>
    <w:rsid w:val="00446A50"/>
    <w:rsid w:val="00446B46"/>
    <w:rsid w:val="00446BF5"/>
    <w:rsid w:val="00446E4A"/>
    <w:rsid w:val="00446E75"/>
    <w:rsid w:val="00446EFC"/>
    <w:rsid w:val="00446F84"/>
    <w:rsid w:val="00446F8A"/>
    <w:rsid w:val="00446FBE"/>
    <w:rsid w:val="004470B7"/>
    <w:rsid w:val="0044718C"/>
    <w:rsid w:val="0044739B"/>
    <w:rsid w:val="004474D7"/>
    <w:rsid w:val="00447544"/>
    <w:rsid w:val="0044766A"/>
    <w:rsid w:val="004478FA"/>
    <w:rsid w:val="00447908"/>
    <w:rsid w:val="004479BB"/>
    <w:rsid w:val="00447A3C"/>
    <w:rsid w:val="00447B3E"/>
    <w:rsid w:val="00447D19"/>
    <w:rsid w:val="00447EFD"/>
    <w:rsid w:val="00447FF2"/>
    <w:rsid w:val="00450037"/>
    <w:rsid w:val="00450169"/>
    <w:rsid w:val="0045039C"/>
    <w:rsid w:val="0045046A"/>
    <w:rsid w:val="004504D2"/>
    <w:rsid w:val="00450654"/>
    <w:rsid w:val="004506D1"/>
    <w:rsid w:val="00450778"/>
    <w:rsid w:val="00450AED"/>
    <w:rsid w:val="00450B9B"/>
    <w:rsid w:val="00450C7B"/>
    <w:rsid w:val="00450D35"/>
    <w:rsid w:val="00450D3B"/>
    <w:rsid w:val="00450D58"/>
    <w:rsid w:val="00450DEA"/>
    <w:rsid w:val="00450E1F"/>
    <w:rsid w:val="00450F01"/>
    <w:rsid w:val="00450FC6"/>
    <w:rsid w:val="00451082"/>
    <w:rsid w:val="004512E9"/>
    <w:rsid w:val="0045137E"/>
    <w:rsid w:val="0045144B"/>
    <w:rsid w:val="00451526"/>
    <w:rsid w:val="0045169D"/>
    <w:rsid w:val="0045169F"/>
    <w:rsid w:val="004516B6"/>
    <w:rsid w:val="00451730"/>
    <w:rsid w:val="0045180E"/>
    <w:rsid w:val="004518D3"/>
    <w:rsid w:val="004518D5"/>
    <w:rsid w:val="0045194C"/>
    <w:rsid w:val="00451A92"/>
    <w:rsid w:val="00451B06"/>
    <w:rsid w:val="00451B9D"/>
    <w:rsid w:val="00451BEB"/>
    <w:rsid w:val="00451C53"/>
    <w:rsid w:val="00451D6F"/>
    <w:rsid w:val="00451E2E"/>
    <w:rsid w:val="00451E30"/>
    <w:rsid w:val="00451ED7"/>
    <w:rsid w:val="00451F4F"/>
    <w:rsid w:val="004520FE"/>
    <w:rsid w:val="00452149"/>
    <w:rsid w:val="0045214F"/>
    <w:rsid w:val="00452298"/>
    <w:rsid w:val="004523F0"/>
    <w:rsid w:val="0045247B"/>
    <w:rsid w:val="004524DE"/>
    <w:rsid w:val="00452540"/>
    <w:rsid w:val="00452635"/>
    <w:rsid w:val="0045265C"/>
    <w:rsid w:val="0045272A"/>
    <w:rsid w:val="004527C0"/>
    <w:rsid w:val="004528AB"/>
    <w:rsid w:val="004528C1"/>
    <w:rsid w:val="004528C6"/>
    <w:rsid w:val="00452A4E"/>
    <w:rsid w:val="00452A8B"/>
    <w:rsid w:val="00452B92"/>
    <w:rsid w:val="00452BB5"/>
    <w:rsid w:val="00452DF7"/>
    <w:rsid w:val="00452EC3"/>
    <w:rsid w:val="00452ED3"/>
    <w:rsid w:val="00452F26"/>
    <w:rsid w:val="00452F3E"/>
    <w:rsid w:val="00453065"/>
    <w:rsid w:val="00453346"/>
    <w:rsid w:val="004533E9"/>
    <w:rsid w:val="004536B7"/>
    <w:rsid w:val="00453871"/>
    <w:rsid w:val="004539EB"/>
    <w:rsid w:val="00453A43"/>
    <w:rsid w:val="00453DEF"/>
    <w:rsid w:val="00453E28"/>
    <w:rsid w:val="00453F26"/>
    <w:rsid w:val="004540AC"/>
    <w:rsid w:val="00454187"/>
    <w:rsid w:val="004543E4"/>
    <w:rsid w:val="004545FF"/>
    <w:rsid w:val="00454631"/>
    <w:rsid w:val="00454655"/>
    <w:rsid w:val="0045483F"/>
    <w:rsid w:val="004548E5"/>
    <w:rsid w:val="00454937"/>
    <w:rsid w:val="00454ACD"/>
    <w:rsid w:val="00454BB2"/>
    <w:rsid w:val="00454C55"/>
    <w:rsid w:val="00454C7A"/>
    <w:rsid w:val="00454C97"/>
    <w:rsid w:val="00454DA2"/>
    <w:rsid w:val="00454EB1"/>
    <w:rsid w:val="00454F08"/>
    <w:rsid w:val="00454F70"/>
    <w:rsid w:val="00454F85"/>
    <w:rsid w:val="00455071"/>
    <w:rsid w:val="004550E4"/>
    <w:rsid w:val="00455105"/>
    <w:rsid w:val="00455345"/>
    <w:rsid w:val="004553E8"/>
    <w:rsid w:val="0045553C"/>
    <w:rsid w:val="00455586"/>
    <w:rsid w:val="004555B5"/>
    <w:rsid w:val="004555B9"/>
    <w:rsid w:val="004555F6"/>
    <w:rsid w:val="0045579A"/>
    <w:rsid w:val="004557B9"/>
    <w:rsid w:val="00455AC8"/>
    <w:rsid w:val="00455D55"/>
    <w:rsid w:val="00455E1A"/>
    <w:rsid w:val="00455E20"/>
    <w:rsid w:val="00455E86"/>
    <w:rsid w:val="00455EAF"/>
    <w:rsid w:val="00455FFC"/>
    <w:rsid w:val="00456017"/>
    <w:rsid w:val="004560E7"/>
    <w:rsid w:val="00456114"/>
    <w:rsid w:val="004561C1"/>
    <w:rsid w:val="0045623E"/>
    <w:rsid w:val="0045629B"/>
    <w:rsid w:val="0045639F"/>
    <w:rsid w:val="004567AE"/>
    <w:rsid w:val="004567CC"/>
    <w:rsid w:val="00456876"/>
    <w:rsid w:val="0045688E"/>
    <w:rsid w:val="004568F8"/>
    <w:rsid w:val="004568FB"/>
    <w:rsid w:val="00456971"/>
    <w:rsid w:val="00456AC7"/>
    <w:rsid w:val="00456B1B"/>
    <w:rsid w:val="00456B33"/>
    <w:rsid w:val="00456B4F"/>
    <w:rsid w:val="00456D46"/>
    <w:rsid w:val="00456F10"/>
    <w:rsid w:val="00457021"/>
    <w:rsid w:val="00457076"/>
    <w:rsid w:val="00457078"/>
    <w:rsid w:val="00457128"/>
    <w:rsid w:val="00457306"/>
    <w:rsid w:val="004573B3"/>
    <w:rsid w:val="004573FA"/>
    <w:rsid w:val="0045742D"/>
    <w:rsid w:val="00457441"/>
    <w:rsid w:val="00457582"/>
    <w:rsid w:val="0045762C"/>
    <w:rsid w:val="0045768B"/>
    <w:rsid w:val="00457704"/>
    <w:rsid w:val="0045798D"/>
    <w:rsid w:val="00457A4F"/>
    <w:rsid w:val="00457B27"/>
    <w:rsid w:val="00457C5E"/>
    <w:rsid w:val="00457CBE"/>
    <w:rsid w:val="00457F94"/>
    <w:rsid w:val="00457FA3"/>
    <w:rsid w:val="00460086"/>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24"/>
    <w:rsid w:val="004611F9"/>
    <w:rsid w:val="00461267"/>
    <w:rsid w:val="004612C8"/>
    <w:rsid w:val="0046136B"/>
    <w:rsid w:val="004614A1"/>
    <w:rsid w:val="004614D8"/>
    <w:rsid w:val="004615C1"/>
    <w:rsid w:val="0046164D"/>
    <w:rsid w:val="004616E5"/>
    <w:rsid w:val="004616FF"/>
    <w:rsid w:val="0046189D"/>
    <w:rsid w:val="0046194F"/>
    <w:rsid w:val="00461A66"/>
    <w:rsid w:val="00461BBE"/>
    <w:rsid w:val="00461C00"/>
    <w:rsid w:val="00461CFE"/>
    <w:rsid w:val="00461D1E"/>
    <w:rsid w:val="00461E56"/>
    <w:rsid w:val="00461EED"/>
    <w:rsid w:val="0046215F"/>
    <w:rsid w:val="00462178"/>
    <w:rsid w:val="00462179"/>
    <w:rsid w:val="004621A9"/>
    <w:rsid w:val="00462274"/>
    <w:rsid w:val="004622A1"/>
    <w:rsid w:val="004622D0"/>
    <w:rsid w:val="00462342"/>
    <w:rsid w:val="00462380"/>
    <w:rsid w:val="00462420"/>
    <w:rsid w:val="0046243F"/>
    <w:rsid w:val="00462465"/>
    <w:rsid w:val="0046260A"/>
    <w:rsid w:val="00462812"/>
    <w:rsid w:val="004629B1"/>
    <w:rsid w:val="00462AE4"/>
    <w:rsid w:val="00462B09"/>
    <w:rsid w:val="00462B31"/>
    <w:rsid w:val="00462BB1"/>
    <w:rsid w:val="00462C65"/>
    <w:rsid w:val="00462CFC"/>
    <w:rsid w:val="00462D46"/>
    <w:rsid w:val="00462D76"/>
    <w:rsid w:val="00462E3D"/>
    <w:rsid w:val="00462E91"/>
    <w:rsid w:val="00462E98"/>
    <w:rsid w:val="00462F1D"/>
    <w:rsid w:val="004631AB"/>
    <w:rsid w:val="004632A4"/>
    <w:rsid w:val="004632AB"/>
    <w:rsid w:val="00463303"/>
    <w:rsid w:val="00463337"/>
    <w:rsid w:val="00463448"/>
    <w:rsid w:val="00463476"/>
    <w:rsid w:val="004634D5"/>
    <w:rsid w:val="004634F8"/>
    <w:rsid w:val="00463631"/>
    <w:rsid w:val="00463687"/>
    <w:rsid w:val="004636ED"/>
    <w:rsid w:val="004636FA"/>
    <w:rsid w:val="0046388F"/>
    <w:rsid w:val="004638B8"/>
    <w:rsid w:val="004638E5"/>
    <w:rsid w:val="00463906"/>
    <w:rsid w:val="00463977"/>
    <w:rsid w:val="00463B88"/>
    <w:rsid w:val="00463B91"/>
    <w:rsid w:val="00463C9F"/>
    <w:rsid w:val="00463DEC"/>
    <w:rsid w:val="00463FB1"/>
    <w:rsid w:val="0046400B"/>
    <w:rsid w:val="0046405D"/>
    <w:rsid w:val="00464082"/>
    <w:rsid w:val="00464131"/>
    <w:rsid w:val="004641A0"/>
    <w:rsid w:val="0046434B"/>
    <w:rsid w:val="004643C4"/>
    <w:rsid w:val="004644CC"/>
    <w:rsid w:val="004646FC"/>
    <w:rsid w:val="004647F7"/>
    <w:rsid w:val="00464897"/>
    <w:rsid w:val="00464A82"/>
    <w:rsid w:val="00464BD1"/>
    <w:rsid w:val="00464C1F"/>
    <w:rsid w:val="00464EDA"/>
    <w:rsid w:val="00464EE0"/>
    <w:rsid w:val="00464F39"/>
    <w:rsid w:val="00465062"/>
    <w:rsid w:val="004650FE"/>
    <w:rsid w:val="0046512B"/>
    <w:rsid w:val="00465142"/>
    <w:rsid w:val="00465180"/>
    <w:rsid w:val="00465191"/>
    <w:rsid w:val="004651F7"/>
    <w:rsid w:val="00465235"/>
    <w:rsid w:val="004652D8"/>
    <w:rsid w:val="004652D9"/>
    <w:rsid w:val="004653F0"/>
    <w:rsid w:val="00465451"/>
    <w:rsid w:val="00465467"/>
    <w:rsid w:val="00465573"/>
    <w:rsid w:val="00465693"/>
    <w:rsid w:val="0046573D"/>
    <w:rsid w:val="00465888"/>
    <w:rsid w:val="004658AF"/>
    <w:rsid w:val="00465AB0"/>
    <w:rsid w:val="00465B1D"/>
    <w:rsid w:val="00465BDB"/>
    <w:rsid w:val="00465C0E"/>
    <w:rsid w:val="00465C24"/>
    <w:rsid w:val="00465C8A"/>
    <w:rsid w:val="00465CCE"/>
    <w:rsid w:val="00465D0A"/>
    <w:rsid w:val="00465D59"/>
    <w:rsid w:val="00465EB3"/>
    <w:rsid w:val="00466003"/>
    <w:rsid w:val="00466035"/>
    <w:rsid w:val="0046610D"/>
    <w:rsid w:val="00466141"/>
    <w:rsid w:val="0046618C"/>
    <w:rsid w:val="004661BA"/>
    <w:rsid w:val="004661E0"/>
    <w:rsid w:val="00466288"/>
    <w:rsid w:val="0046642D"/>
    <w:rsid w:val="004664D3"/>
    <w:rsid w:val="00466613"/>
    <w:rsid w:val="004667E7"/>
    <w:rsid w:val="00466BB1"/>
    <w:rsid w:val="00466BFD"/>
    <w:rsid w:val="00466DA8"/>
    <w:rsid w:val="00466FDE"/>
    <w:rsid w:val="004670D7"/>
    <w:rsid w:val="0046719D"/>
    <w:rsid w:val="004672B5"/>
    <w:rsid w:val="0046731D"/>
    <w:rsid w:val="004674BF"/>
    <w:rsid w:val="004674F2"/>
    <w:rsid w:val="004675B7"/>
    <w:rsid w:val="004675C4"/>
    <w:rsid w:val="00467742"/>
    <w:rsid w:val="00467775"/>
    <w:rsid w:val="00467857"/>
    <w:rsid w:val="00467898"/>
    <w:rsid w:val="0046799F"/>
    <w:rsid w:val="00467A8B"/>
    <w:rsid w:val="00467BA9"/>
    <w:rsid w:val="00467C4E"/>
    <w:rsid w:val="00467C50"/>
    <w:rsid w:val="00467CA0"/>
    <w:rsid w:val="00467D80"/>
    <w:rsid w:val="00467DFA"/>
    <w:rsid w:val="00467EF6"/>
    <w:rsid w:val="0047035A"/>
    <w:rsid w:val="0047041E"/>
    <w:rsid w:val="00470539"/>
    <w:rsid w:val="00470559"/>
    <w:rsid w:val="004705F5"/>
    <w:rsid w:val="00470628"/>
    <w:rsid w:val="004706A6"/>
    <w:rsid w:val="00470750"/>
    <w:rsid w:val="004707C5"/>
    <w:rsid w:val="00470893"/>
    <w:rsid w:val="00470A0C"/>
    <w:rsid w:val="00470A1F"/>
    <w:rsid w:val="00470A2E"/>
    <w:rsid w:val="00470B9B"/>
    <w:rsid w:val="00470C58"/>
    <w:rsid w:val="00470F8D"/>
    <w:rsid w:val="00470FD1"/>
    <w:rsid w:val="004711E6"/>
    <w:rsid w:val="00471381"/>
    <w:rsid w:val="0047139B"/>
    <w:rsid w:val="0047166D"/>
    <w:rsid w:val="004716AE"/>
    <w:rsid w:val="00471779"/>
    <w:rsid w:val="0047184B"/>
    <w:rsid w:val="00471856"/>
    <w:rsid w:val="0047186E"/>
    <w:rsid w:val="004718B8"/>
    <w:rsid w:val="00471926"/>
    <w:rsid w:val="00471936"/>
    <w:rsid w:val="0047199A"/>
    <w:rsid w:val="004719ED"/>
    <w:rsid w:val="00471A08"/>
    <w:rsid w:val="00471B35"/>
    <w:rsid w:val="00471BA8"/>
    <w:rsid w:val="00471C3F"/>
    <w:rsid w:val="00471CC8"/>
    <w:rsid w:val="00471DB0"/>
    <w:rsid w:val="00471DB1"/>
    <w:rsid w:val="00471FA7"/>
    <w:rsid w:val="00471FAB"/>
    <w:rsid w:val="004723F2"/>
    <w:rsid w:val="0047251C"/>
    <w:rsid w:val="0047253B"/>
    <w:rsid w:val="004725AA"/>
    <w:rsid w:val="004725D7"/>
    <w:rsid w:val="00472684"/>
    <w:rsid w:val="004726E0"/>
    <w:rsid w:val="00472709"/>
    <w:rsid w:val="0047270D"/>
    <w:rsid w:val="00472903"/>
    <w:rsid w:val="00472ACB"/>
    <w:rsid w:val="00472B69"/>
    <w:rsid w:val="00472EC2"/>
    <w:rsid w:val="00472ECF"/>
    <w:rsid w:val="00472F80"/>
    <w:rsid w:val="00472FE1"/>
    <w:rsid w:val="004735E8"/>
    <w:rsid w:val="00473631"/>
    <w:rsid w:val="004736A3"/>
    <w:rsid w:val="004737CD"/>
    <w:rsid w:val="004737D3"/>
    <w:rsid w:val="00473800"/>
    <w:rsid w:val="004738AF"/>
    <w:rsid w:val="004739AC"/>
    <w:rsid w:val="00473B77"/>
    <w:rsid w:val="00473EBA"/>
    <w:rsid w:val="00473EE6"/>
    <w:rsid w:val="00473F5F"/>
    <w:rsid w:val="00473F9E"/>
    <w:rsid w:val="0047410D"/>
    <w:rsid w:val="0047413B"/>
    <w:rsid w:val="004741DC"/>
    <w:rsid w:val="00474204"/>
    <w:rsid w:val="00474382"/>
    <w:rsid w:val="00474579"/>
    <w:rsid w:val="004745A1"/>
    <w:rsid w:val="004746C4"/>
    <w:rsid w:val="004746D6"/>
    <w:rsid w:val="00474729"/>
    <w:rsid w:val="0047473D"/>
    <w:rsid w:val="0047475B"/>
    <w:rsid w:val="0047482E"/>
    <w:rsid w:val="004748F6"/>
    <w:rsid w:val="00474939"/>
    <w:rsid w:val="004749A7"/>
    <w:rsid w:val="004749DE"/>
    <w:rsid w:val="00474A07"/>
    <w:rsid w:val="00474B5E"/>
    <w:rsid w:val="00474BEF"/>
    <w:rsid w:val="00474C13"/>
    <w:rsid w:val="00474C50"/>
    <w:rsid w:val="00474C9A"/>
    <w:rsid w:val="00474E76"/>
    <w:rsid w:val="00474EF8"/>
    <w:rsid w:val="00474FC6"/>
    <w:rsid w:val="0047506E"/>
    <w:rsid w:val="0047517B"/>
    <w:rsid w:val="00475230"/>
    <w:rsid w:val="00475260"/>
    <w:rsid w:val="004752C4"/>
    <w:rsid w:val="0047530A"/>
    <w:rsid w:val="0047539C"/>
    <w:rsid w:val="004753D8"/>
    <w:rsid w:val="00475458"/>
    <w:rsid w:val="00475529"/>
    <w:rsid w:val="004755D5"/>
    <w:rsid w:val="00475674"/>
    <w:rsid w:val="0047568A"/>
    <w:rsid w:val="00475830"/>
    <w:rsid w:val="00475866"/>
    <w:rsid w:val="004759E9"/>
    <w:rsid w:val="004759EE"/>
    <w:rsid w:val="00475BC8"/>
    <w:rsid w:val="00475CCE"/>
    <w:rsid w:val="00475CE5"/>
    <w:rsid w:val="00475D11"/>
    <w:rsid w:val="00475D13"/>
    <w:rsid w:val="00475E50"/>
    <w:rsid w:val="00475E54"/>
    <w:rsid w:val="00475F32"/>
    <w:rsid w:val="00475F90"/>
    <w:rsid w:val="0047611D"/>
    <w:rsid w:val="004761B0"/>
    <w:rsid w:val="004762C3"/>
    <w:rsid w:val="00476412"/>
    <w:rsid w:val="00476549"/>
    <w:rsid w:val="0047658C"/>
    <w:rsid w:val="0047658F"/>
    <w:rsid w:val="0047667B"/>
    <w:rsid w:val="004766A1"/>
    <w:rsid w:val="00476783"/>
    <w:rsid w:val="00476789"/>
    <w:rsid w:val="004767D8"/>
    <w:rsid w:val="0047686F"/>
    <w:rsid w:val="00476961"/>
    <w:rsid w:val="004769E4"/>
    <w:rsid w:val="00476A43"/>
    <w:rsid w:val="00476A5E"/>
    <w:rsid w:val="00476ACF"/>
    <w:rsid w:val="00476B91"/>
    <w:rsid w:val="00476BB2"/>
    <w:rsid w:val="00476C5A"/>
    <w:rsid w:val="00476D14"/>
    <w:rsid w:val="00476D8B"/>
    <w:rsid w:val="00476E5C"/>
    <w:rsid w:val="00476E89"/>
    <w:rsid w:val="00476E98"/>
    <w:rsid w:val="00476EAE"/>
    <w:rsid w:val="00476F4F"/>
    <w:rsid w:val="00476F50"/>
    <w:rsid w:val="00476FFC"/>
    <w:rsid w:val="004771AB"/>
    <w:rsid w:val="00477281"/>
    <w:rsid w:val="00477282"/>
    <w:rsid w:val="00477321"/>
    <w:rsid w:val="00477399"/>
    <w:rsid w:val="0047739D"/>
    <w:rsid w:val="004773BB"/>
    <w:rsid w:val="004774C5"/>
    <w:rsid w:val="004774EA"/>
    <w:rsid w:val="004775ED"/>
    <w:rsid w:val="004778C0"/>
    <w:rsid w:val="00477A69"/>
    <w:rsid w:val="00477A8D"/>
    <w:rsid w:val="00477B06"/>
    <w:rsid w:val="00477B60"/>
    <w:rsid w:val="00477B63"/>
    <w:rsid w:val="00477BEC"/>
    <w:rsid w:val="00477C3A"/>
    <w:rsid w:val="00477D9D"/>
    <w:rsid w:val="00480356"/>
    <w:rsid w:val="00480487"/>
    <w:rsid w:val="00480509"/>
    <w:rsid w:val="00480511"/>
    <w:rsid w:val="00480618"/>
    <w:rsid w:val="0048061F"/>
    <w:rsid w:val="004808E8"/>
    <w:rsid w:val="00480B03"/>
    <w:rsid w:val="00480B29"/>
    <w:rsid w:val="00480C0B"/>
    <w:rsid w:val="00480C44"/>
    <w:rsid w:val="00480C70"/>
    <w:rsid w:val="00480CC5"/>
    <w:rsid w:val="00480D92"/>
    <w:rsid w:val="00480EAA"/>
    <w:rsid w:val="00480FA9"/>
    <w:rsid w:val="004810EC"/>
    <w:rsid w:val="0048117C"/>
    <w:rsid w:val="0048127F"/>
    <w:rsid w:val="0048129B"/>
    <w:rsid w:val="00481310"/>
    <w:rsid w:val="00481319"/>
    <w:rsid w:val="004813B6"/>
    <w:rsid w:val="00481407"/>
    <w:rsid w:val="00481503"/>
    <w:rsid w:val="00481537"/>
    <w:rsid w:val="00481607"/>
    <w:rsid w:val="00481611"/>
    <w:rsid w:val="00481686"/>
    <w:rsid w:val="00481799"/>
    <w:rsid w:val="00481840"/>
    <w:rsid w:val="00481894"/>
    <w:rsid w:val="0048189E"/>
    <w:rsid w:val="004818D6"/>
    <w:rsid w:val="004818FF"/>
    <w:rsid w:val="004819E2"/>
    <w:rsid w:val="00481B06"/>
    <w:rsid w:val="00481B60"/>
    <w:rsid w:val="00481BE0"/>
    <w:rsid w:val="00481DEC"/>
    <w:rsid w:val="00481F98"/>
    <w:rsid w:val="0048202F"/>
    <w:rsid w:val="00482051"/>
    <w:rsid w:val="0048215F"/>
    <w:rsid w:val="00482163"/>
    <w:rsid w:val="00482389"/>
    <w:rsid w:val="00482392"/>
    <w:rsid w:val="0048243A"/>
    <w:rsid w:val="0048243E"/>
    <w:rsid w:val="004824A5"/>
    <w:rsid w:val="00482571"/>
    <w:rsid w:val="0048274C"/>
    <w:rsid w:val="00482752"/>
    <w:rsid w:val="004827DA"/>
    <w:rsid w:val="00482943"/>
    <w:rsid w:val="004829B1"/>
    <w:rsid w:val="00482ADC"/>
    <w:rsid w:val="00482BE6"/>
    <w:rsid w:val="00482C2F"/>
    <w:rsid w:val="00482C93"/>
    <w:rsid w:val="00482CFE"/>
    <w:rsid w:val="00482D77"/>
    <w:rsid w:val="00482F79"/>
    <w:rsid w:val="00482F83"/>
    <w:rsid w:val="00482FA3"/>
    <w:rsid w:val="00482FBB"/>
    <w:rsid w:val="00482FD3"/>
    <w:rsid w:val="00483100"/>
    <w:rsid w:val="00483199"/>
    <w:rsid w:val="00483222"/>
    <w:rsid w:val="00483239"/>
    <w:rsid w:val="0048327F"/>
    <w:rsid w:val="004832FB"/>
    <w:rsid w:val="0048332D"/>
    <w:rsid w:val="0048352C"/>
    <w:rsid w:val="0048352E"/>
    <w:rsid w:val="0048354C"/>
    <w:rsid w:val="00483911"/>
    <w:rsid w:val="00483C1D"/>
    <w:rsid w:val="00483D11"/>
    <w:rsid w:val="00483D20"/>
    <w:rsid w:val="00483F47"/>
    <w:rsid w:val="00483FBC"/>
    <w:rsid w:val="00483FD3"/>
    <w:rsid w:val="0048406D"/>
    <w:rsid w:val="00484242"/>
    <w:rsid w:val="004845FA"/>
    <w:rsid w:val="004847AF"/>
    <w:rsid w:val="00484943"/>
    <w:rsid w:val="004849DC"/>
    <w:rsid w:val="00484C46"/>
    <w:rsid w:val="00484D0C"/>
    <w:rsid w:val="00484DC1"/>
    <w:rsid w:val="00484EB1"/>
    <w:rsid w:val="0048500D"/>
    <w:rsid w:val="00485052"/>
    <w:rsid w:val="0048508C"/>
    <w:rsid w:val="00485312"/>
    <w:rsid w:val="0048542B"/>
    <w:rsid w:val="00485525"/>
    <w:rsid w:val="004855B6"/>
    <w:rsid w:val="00485640"/>
    <w:rsid w:val="00485657"/>
    <w:rsid w:val="004856EF"/>
    <w:rsid w:val="0048577C"/>
    <w:rsid w:val="00485809"/>
    <w:rsid w:val="004858F4"/>
    <w:rsid w:val="0048598C"/>
    <w:rsid w:val="00485998"/>
    <w:rsid w:val="00485A0B"/>
    <w:rsid w:val="00485A8A"/>
    <w:rsid w:val="00485D03"/>
    <w:rsid w:val="00485E59"/>
    <w:rsid w:val="00485E8A"/>
    <w:rsid w:val="00485F3A"/>
    <w:rsid w:val="0048607C"/>
    <w:rsid w:val="004860EC"/>
    <w:rsid w:val="0048622D"/>
    <w:rsid w:val="004862DE"/>
    <w:rsid w:val="0048635C"/>
    <w:rsid w:val="004863AA"/>
    <w:rsid w:val="004863D7"/>
    <w:rsid w:val="004864FB"/>
    <w:rsid w:val="00486503"/>
    <w:rsid w:val="00486587"/>
    <w:rsid w:val="0048663E"/>
    <w:rsid w:val="004866BE"/>
    <w:rsid w:val="004866F0"/>
    <w:rsid w:val="00486716"/>
    <w:rsid w:val="004867B3"/>
    <w:rsid w:val="00486821"/>
    <w:rsid w:val="004868F1"/>
    <w:rsid w:val="004868FF"/>
    <w:rsid w:val="004869B5"/>
    <w:rsid w:val="00486BF1"/>
    <w:rsid w:val="00486BFA"/>
    <w:rsid w:val="00486DC6"/>
    <w:rsid w:val="00486DF8"/>
    <w:rsid w:val="00486E2C"/>
    <w:rsid w:val="00486FC1"/>
    <w:rsid w:val="00487014"/>
    <w:rsid w:val="0048702F"/>
    <w:rsid w:val="00487064"/>
    <w:rsid w:val="0048707C"/>
    <w:rsid w:val="004870C8"/>
    <w:rsid w:val="004871E9"/>
    <w:rsid w:val="00487350"/>
    <w:rsid w:val="00487451"/>
    <w:rsid w:val="00487466"/>
    <w:rsid w:val="004874BD"/>
    <w:rsid w:val="004874CB"/>
    <w:rsid w:val="004874D2"/>
    <w:rsid w:val="004874D3"/>
    <w:rsid w:val="00487563"/>
    <w:rsid w:val="0048758C"/>
    <w:rsid w:val="0048761C"/>
    <w:rsid w:val="004876A1"/>
    <w:rsid w:val="00487750"/>
    <w:rsid w:val="00487866"/>
    <w:rsid w:val="004878A0"/>
    <w:rsid w:val="004878BC"/>
    <w:rsid w:val="0048796A"/>
    <w:rsid w:val="00487A6F"/>
    <w:rsid w:val="00487C04"/>
    <w:rsid w:val="00487C7F"/>
    <w:rsid w:val="00487E48"/>
    <w:rsid w:val="00487F28"/>
    <w:rsid w:val="00490152"/>
    <w:rsid w:val="00490185"/>
    <w:rsid w:val="004902C4"/>
    <w:rsid w:val="004904C8"/>
    <w:rsid w:val="004904FA"/>
    <w:rsid w:val="00490532"/>
    <w:rsid w:val="00490570"/>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29C"/>
    <w:rsid w:val="0049143D"/>
    <w:rsid w:val="00491491"/>
    <w:rsid w:val="0049162E"/>
    <w:rsid w:val="004916A7"/>
    <w:rsid w:val="00491793"/>
    <w:rsid w:val="004917C1"/>
    <w:rsid w:val="004918A0"/>
    <w:rsid w:val="004918F4"/>
    <w:rsid w:val="00491F46"/>
    <w:rsid w:val="00491FBC"/>
    <w:rsid w:val="00492074"/>
    <w:rsid w:val="004920EA"/>
    <w:rsid w:val="0049226B"/>
    <w:rsid w:val="0049238F"/>
    <w:rsid w:val="004924E5"/>
    <w:rsid w:val="0049258C"/>
    <w:rsid w:val="00492596"/>
    <w:rsid w:val="00492597"/>
    <w:rsid w:val="004925A0"/>
    <w:rsid w:val="00492619"/>
    <w:rsid w:val="004927F3"/>
    <w:rsid w:val="0049281E"/>
    <w:rsid w:val="00492AD9"/>
    <w:rsid w:val="00492AFE"/>
    <w:rsid w:val="00492B2B"/>
    <w:rsid w:val="00492CCD"/>
    <w:rsid w:val="00492CDE"/>
    <w:rsid w:val="00492D10"/>
    <w:rsid w:val="00492D88"/>
    <w:rsid w:val="00492E75"/>
    <w:rsid w:val="00493031"/>
    <w:rsid w:val="00493194"/>
    <w:rsid w:val="004932EF"/>
    <w:rsid w:val="00493374"/>
    <w:rsid w:val="0049349F"/>
    <w:rsid w:val="004935A4"/>
    <w:rsid w:val="00493765"/>
    <w:rsid w:val="00493846"/>
    <w:rsid w:val="00493881"/>
    <w:rsid w:val="004938AA"/>
    <w:rsid w:val="00493946"/>
    <w:rsid w:val="00493994"/>
    <w:rsid w:val="00493A2F"/>
    <w:rsid w:val="00493B0D"/>
    <w:rsid w:val="00493D08"/>
    <w:rsid w:val="00493DA2"/>
    <w:rsid w:val="00493DA7"/>
    <w:rsid w:val="00493F5C"/>
    <w:rsid w:val="00494091"/>
    <w:rsid w:val="00494129"/>
    <w:rsid w:val="00494173"/>
    <w:rsid w:val="004942C1"/>
    <w:rsid w:val="00494353"/>
    <w:rsid w:val="0049438C"/>
    <w:rsid w:val="00494496"/>
    <w:rsid w:val="0049454A"/>
    <w:rsid w:val="00494671"/>
    <w:rsid w:val="004947A2"/>
    <w:rsid w:val="004947B9"/>
    <w:rsid w:val="00494830"/>
    <w:rsid w:val="00494852"/>
    <w:rsid w:val="00494985"/>
    <w:rsid w:val="004949D8"/>
    <w:rsid w:val="00494A3E"/>
    <w:rsid w:val="00494ADD"/>
    <w:rsid w:val="00494AF6"/>
    <w:rsid w:val="00494C32"/>
    <w:rsid w:val="00494D54"/>
    <w:rsid w:val="00494D80"/>
    <w:rsid w:val="00494E75"/>
    <w:rsid w:val="00495071"/>
    <w:rsid w:val="00495161"/>
    <w:rsid w:val="004951B0"/>
    <w:rsid w:val="00495217"/>
    <w:rsid w:val="00495346"/>
    <w:rsid w:val="004953BF"/>
    <w:rsid w:val="004953C6"/>
    <w:rsid w:val="0049545D"/>
    <w:rsid w:val="0049545F"/>
    <w:rsid w:val="00495567"/>
    <w:rsid w:val="00495619"/>
    <w:rsid w:val="004956A4"/>
    <w:rsid w:val="00495A32"/>
    <w:rsid w:val="00495A9E"/>
    <w:rsid w:val="00495C33"/>
    <w:rsid w:val="00495D26"/>
    <w:rsid w:val="00495D76"/>
    <w:rsid w:val="00495F93"/>
    <w:rsid w:val="004960B1"/>
    <w:rsid w:val="004960F6"/>
    <w:rsid w:val="0049610C"/>
    <w:rsid w:val="004961A7"/>
    <w:rsid w:val="004961DB"/>
    <w:rsid w:val="00496255"/>
    <w:rsid w:val="004962B8"/>
    <w:rsid w:val="0049633A"/>
    <w:rsid w:val="00496519"/>
    <w:rsid w:val="0049653E"/>
    <w:rsid w:val="00496614"/>
    <w:rsid w:val="004966E1"/>
    <w:rsid w:val="0049682E"/>
    <w:rsid w:val="0049686E"/>
    <w:rsid w:val="004968AD"/>
    <w:rsid w:val="004968C2"/>
    <w:rsid w:val="004968F4"/>
    <w:rsid w:val="00496958"/>
    <w:rsid w:val="0049695F"/>
    <w:rsid w:val="0049698F"/>
    <w:rsid w:val="00496A23"/>
    <w:rsid w:val="00496BEF"/>
    <w:rsid w:val="00496C64"/>
    <w:rsid w:val="00496DC2"/>
    <w:rsid w:val="00496E38"/>
    <w:rsid w:val="00496F91"/>
    <w:rsid w:val="00496FAD"/>
    <w:rsid w:val="00496FE5"/>
    <w:rsid w:val="00497119"/>
    <w:rsid w:val="00497123"/>
    <w:rsid w:val="00497173"/>
    <w:rsid w:val="00497341"/>
    <w:rsid w:val="0049738A"/>
    <w:rsid w:val="00497456"/>
    <w:rsid w:val="004974BF"/>
    <w:rsid w:val="004974C7"/>
    <w:rsid w:val="004974F3"/>
    <w:rsid w:val="00497600"/>
    <w:rsid w:val="0049777B"/>
    <w:rsid w:val="004977EB"/>
    <w:rsid w:val="0049799A"/>
    <w:rsid w:val="00497A36"/>
    <w:rsid w:val="00497A9A"/>
    <w:rsid w:val="00497AAB"/>
    <w:rsid w:val="00497BC8"/>
    <w:rsid w:val="00497C03"/>
    <w:rsid w:val="00497C44"/>
    <w:rsid w:val="00497C6F"/>
    <w:rsid w:val="00497CCB"/>
    <w:rsid w:val="00497CFA"/>
    <w:rsid w:val="004A01E1"/>
    <w:rsid w:val="004A02B2"/>
    <w:rsid w:val="004A03DA"/>
    <w:rsid w:val="004A0578"/>
    <w:rsid w:val="004A073B"/>
    <w:rsid w:val="004A0835"/>
    <w:rsid w:val="004A08C9"/>
    <w:rsid w:val="004A0911"/>
    <w:rsid w:val="004A0974"/>
    <w:rsid w:val="004A0A05"/>
    <w:rsid w:val="004A0C35"/>
    <w:rsid w:val="004A0CD4"/>
    <w:rsid w:val="004A0E00"/>
    <w:rsid w:val="004A0E19"/>
    <w:rsid w:val="004A0E47"/>
    <w:rsid w:val="004A0E58"/>
    <w:rsid w:val="004A1022"/>
    <w:rsid w:val="004A108A"/>
    <w:rsid w:val="004A1452"/>
    <w:rsid w:val="004A15F7"/>
    <w:rsid w:val="004A1600"/>
    <w:rsid w:val="004A1675"/>
    <w:rsid w:val="004A1857"/>
    <w:rsid w:val="004A1899"/>
    <w:rsid w:val="004A1950"/>
    <w:rsid w:val="004A1AE5"/>
    <w:rsid w:val="004A1AEB"/>
    <w:rsid w:val="004A1CDC"/>
    <w:rsid w:val="004A1DAA"/>
    <w:rsid w:val="004A1DAB"/>
    <w:rsid w:val="004A1E2C"/>
    <w:rsid w:val="004A1FBB"/>
    <w:rsid w:val="004A200B"/>
    <w:rsid w:val="004A201F"/>
    <w:rsid w:val="004A203E"/>
    <w:rsid w:val="004A21E3"/>
    <w:rsid w:val="004A23B8"/>
    <w:rsid w:val="004A23C0"/>
    <w:rsid w:val="004A24BC"/>
    <w:rsid w:val="004A2833"/>
    <w:rsid w:val="004A289E"/>
    <w:rsid w:val="004A28D4"/>
    <w:rsid w:val="004A2908"/>
    <w:rsid w:val="004A2A24"/>
    <w:rsid w:val="004A2AD2"/>
    <w:rsid w:val="004A2B3F"/>
    <w:rsid w:val="004A2BB2"/>
    <w:rsid w:val="004A2BE1"/>
    <w:rsid w:val="004A2D03"/>
    <w:rsid w:val="004A2D13"/>
    <w:rsid w:val="004A2D82"/>
    <w:rsid w:val="004A2E44"/>
    <w:rsid w:val="004A2EEE"/>
    <w:rsid w:val="004A3026"/>
    <w:rsid w:val="004A31D0"/>
    <w:rsid w:val="004A325D"/>
    <w:rsid w:val="004A328E"/>
    <w:rsid w:val="004A32C1"/>
    <w:rsid w:val="004A351C"/>
    <w:rsid w:val="004A366E"/>
    <w:rsid w:val="004A36C0"/>
    <w:rsid w:val="004A36F1"/>
    <w:rsid w:val="004A3877"/>
    <w:rsid w:val="004A39AD"/>
    <w:rsid w:val="004A3AA3"/>
    <w:rsid w:val="004A3CB9"/>
    <w:rsid w:val="004A3E2E"/>
    <w:rsid w:val="004A4117"/>
    <w:rsid w:val="004A41B5"/>
    <w:rsid w:val="004A4268"/>
    <w:rsid w:val="004A426E"/>
    <w:rsid w:val="004A43EB"/>
    <w:rsid w:val="004A4527"/>
    <w:rsid w:val="004A45B5"/>
    <w:rsid w:val="004A4625"/>
    <w:rsid w:val="004A46CE"/>
    <w:rsid w:val="004A46E5"/>
    <w:rsid w:val="004A47C3"/>
    <w:rsid w:val="004A4900"/>
    <w:rsid w:val="004A4CE7"/>
    <w:rsid w:val="004A4D38"/>
    <w:rsid w:val="004A4DF2"/>
    <w:rsid w:val="004A4E7E"/>
    <w:rsid w:val="004A4E95"/>
    <w:rsid w:val="004A4EB4"/>
    <w:rsid w:val="004A51FA"/>
    <w:rsid w:val="004A5270"/>
    <w:rsid w:val="004A52A0"/>
    <w:rsid w:val="004A532F"/>
    <w:rsid w:val="004A5373"/>
    <w:rsid w:val="004A544F"/>
    <w:rsid w:val="004A54E1"/>
    <w:rsid w:val="004A551E"/>
    <w:rsid w:val="004A5627"/>
    <w:rsid w:val="004A56F3"/>
    <w:rsid w:val="004A57A3"/>
    <w:rsid w:val="004A57FA"/>
    <w:rsid w:val="004A57FC"/>
    <w:rsid w:val="004A5898"/>
    <w:rsid w:val="004A59AE"/>
    <w:rsid w:val="004A5B1D"/>
    <w:rsid w:val="004A5B54"/>
    <w:rsid w:val="004A5C7C"/>
    <w:rsid w:val="004A5D36"/>
    <w:rsid w:val="004A5D78"/>
    <w:rsid w:val="004A5EA0"/>
    <w:rsid w:val="004A61F7"/>
    <w:rsid w:val="004A6255"/>
    <w:rsid w:val="004A63C5"/>
    <w:rsid w:val="004A6416"/>
    <w:rsid w:val="004A6546"/>
    <w:rsid w:val="004A6557"/>
    <w:rsid w:val="004A6570"/>
    <w:rsid w:val="004A66DA"/>
    <w:rsid w:val="004A683B"/>
    <w:rsid w:val="004A6A07"/>
    <w:rsid w:val="004A6AE1"/>
    <w:rsid w:val="004A6C5B"/>
    <w:rsid w:val="004A6CA3"/>
    <w:rsid w:val="004A6E84"/>
    <w:rsid w:val="004A6EE9"/>
    <w:rsid w:val="004A6F31"/>
    <w:rsid w:val="004A705C"/>
    <w:rsid w:val="004A7060"/>
    <w:rsid w:val="004A716A"/>
    <w:rsid w:val="004A7172"/>
    <w:rsid w:val="004A723F"/>
    <w:rsid w:val="004A7276"/>
    <w:rsid w:val="004A7385"/>
    <w:rsid w:val="004A7389"/>
    <w:rsid w:val="004A73E5"/>
    <w:rsid w:val="004A741D"/>
    <w:rsid w:val="004A746B"/>
    <w:rsid w:val="004A7522"/>
    <w:rsid w:val="004A7545"/>
    <w:rsid w:val="004A7577"/>
    <w:rsid w:val="004A75DD"/>
    <w:rsid w:val="004A75F8"/>
    <w:rsid w:val="004A770C"/>
    <w:rsid w:val="004A7737"/>
    <w:rsid w:val="004A7753"/>
    <w:rsid w:val="004A7766"/>
    <w:rsid w:val="004A77A8"/>
    <w:rsid w:val="004A7820"/>
    <w:rsid w:val="004A7A5B"/>
    <w:rsid w:val="004A7B80"/>
    <w:rsid w:val="004A7C10"/>
    <w:rsid w:val="004A7CE1"/>
    <w:rsid w:val="004A7EE7"/>
    <w:rsid w:val="004A7F5E"/>
    <w:rsid w:val="004A7FB0"/>
    <w:rsid w:val="004B0090"/>
    <w:rsid w:val="004B0164"/>
    <w:rsid w:val="004B01EA"/>
    <w:rsid w:val="004B036F"/>
    <w:rsid w:val="004B057C"/>
    <w:rsid w:val="004B0706"/>
    <w:rsid w:val="004B0780"/>
    <w:rsid w:val="004B0787"/>
    <w:rsid w:val="004B07E3"/>
    <w:rsid w:val="004B08DF"/>
    <w:rsid w:val="004B0B1E"/>
    <w:rsid w:val="004B110E"/>
    <w:rsid w:val="004B11BC"/>
    <w:rsid w:val="004B1264"/>
    <w:rsid w:val="004B1313"/>
    <w:rsid w:val="004B13AD"/>
    <w:rsid w:val="004B13D8"/>
    <w:rsid w:val="004B1480"/>
    <w:rsid w:val="004B14A5"/>
    <w:rsid w:val="004B14D9"/>
    <w:rsid w:val="004B155B"/>
    <w:rsid w:val="004B161B"/>
    <w:rsid w:val="004B169E"/>
    <w:rsid w:val="004B182A"/>
    <w:rsid w:val="004B19BB"/>
    <w:rsid w:val="004B1A40"/>
    <w:rsid w:val="004B1BD2"/>
    <w:rsid w:val="004B1C42"/>
    <w:rsid w:val="004B1E07"/>
    <w:rsid w:val="004B1F10"/>
    <w:rsid w:val="004B205A"/>
    <w:rsid w:val="004B2060"/>
    <w:rsid w:val="004B21F0"/>
    <w:rsid w:val="004B2270"/>
    <w:rsid w:val="004B24DB"/>
    <w:rsid w:val="004B24FB"/>
    <w:rsid w:val="004B2656"/>
    <w:rsid w:val="004B269E"/>
    <w:rsid w:val="004B26B6"/>
    <w:rsid w:val="004B2700"/>
    <w:rsid w:val="004B2707"/>
    <w:rsid w:val="004B2808"/>
    <w:rsid w:val="004B28B3"/>
    <w:rsid w:val="004B2AAC"/>
    <w:rsid w:val="004B2B31"/>
    <w:rsid w:val="004B2BBD"/>
    <w:rsid w:val="004B2C16"/>
    <w:rsid w:val="004B2C33"/>
    <w:rsid w:val="004B2CD9"/>
    <w:rsid w:val="004B2CDB"/>
    <w:rsid w:val="004B2D31"/>
    <w:rsid w:val="004B2DE8"/>
    <w:rsid w:val="004B2E34"/>
    <w:rsid w:val="004B2ECE"/>
    <w:rsid w:val="004B2EEA"/>
    <w:rsid w:val="004B2F36"/>
    <w:rsid w:val="004B2F6E"/>
    <w:rsid w:val="004B2FD8"/>
    <w:rsid w:val="004B2FE0"/>
    <w:rsid w:val="004B3065"/>
    <w:rsid w:val="004B3192"/>
    <w:rsid w:val="004B31A0"/>
    <w:rsid w:val="004B3298"/>
    <w:rsid w:val="004B32F5"/>
    <w:rsid w:val="004B3429"/>
    <w:rsid w:val="004B34A2"/>
    <w:rsid w:val="004B3557"/>
    <w:rsid w:val="004B35E1"/>
    <w:rsid w:val="004B3640"/>
    <w:rsid w:val="004B3904"/>
    <w:rsid w:val="004B3949"/>
    <w:rsid w:val="004B3A16"/>
    <w:rsid w:val="004B3A66"/>
    <w:rsid w:val="004B3B51"/>
    <w:rsid w:val="004B3C0D"/>
    <w:rsid w:val="004B3C3F"/>
    <w:rsid w:val="004B3CD4"/>
    <w:rsid w:val="004B3D2B"/>
    <w:rsid w:val="004B3D5A"/>
    <w:rsid w:val="004B3D62"/>
    <w:rsid w:val="004B3D7D"/>
    <w:rsid w:val="004B3D81"/>
    <w:rsid w:val="004B3DB3"/>
    <w:rsid w:val="004B3E0A"/>
    <w:rsid w:val="004B3E3B"/>
    <w:rsid w:val="004B3E42"/>
    <w:rsid w:val="004B3E7A"/>
    <w:rsid w:val="004B3EC9"/>
    <w:rsid w:val="004B4018"/>
    <w:rsid w:val="004B41A3"/>
    <w:rsid w:val="004B4220"/>
    <w:rsid w:val="004B4285"/>
    <w:rsid w:val="004B42FA"/>
    <w:rsid w:val="004B4379"/>
    <w:rsid w:val="004B43D9"/>
    <w:rsid w:val="004B43DA"/>
    <w:rsid w:val="004B44DF"/>
    <w:rsid w:val="004B44F4"/>
    <w:rsid w:val="004B45A2"/>
    <w:rsid w:val="004B46C3"/>
    <w:rsid w:val="004B46EB"/>
    <w:rsid w:val="004B4789"/>
    <w:rsid w:val="004B4A0F"/>
    <w:rsid w:val="004B4C2F"/>
    <w:rsid w:val="004B4CCF"/>
    <w:rsid w:val="004B4F1D"/>
    <w:rsid w:val="004B4F6B"/>
    <w:rsid w:val="004B4F9C"/>
    <w:rsid w:val="004B50E0"/>
    <w:rsid w:val="004B52D9"/>
    <w:rsid w:val="004B556C"/>
    <w:rsid w:val="004B55C4"/>
    <w:rsid w:val="004B55EC"/>
    <w:rsid w:val="004B560D"/>
    <w:rsid w:val="004B56C3"/>
    <w:rsid w:val="004B57D3"/>
    <w:rsid w:val="004B57F6"/>
    <w:rsid w:val="004B5A41"/>
    <w:rsid w:val="004B5C33"/>
    <w:rsid w:val="004B5C59"/>
    <w:rsid w:val="004B5D01"/>
    <w:rsid w:val="004B5DAC"/>
    <w:rsid w:val="004B5E10"/>
    <w:rsid w:val="004B5F38"/>
    <w:rsid w:val="004B5F94"/>
    <w:rsid w:val="004B5FDF"/>
    <w:rsid w:val="004B624C"/>
    <w:rsid w:val="004B6301"/>
    <w:rsid w:val="004B64EA"/>
    <w:rsid w:val="004B650B"/>
    <w:rsid w:val="004B661E"/>
    <w:rsid w:val="004B6672"/>
    <w:rsid w:val="004B669C"/>
    <w:rsid w:val="004B670B"/>
    <w:rsid w:val="004B6919"/>
    <w:rsid w:val="004B696D"/>
    <w:rsid w:val="004B6B78"/>
    <w:rsid w:val="004B6C1A"/>
    <w:rsid w:val="004B6CEA"/>
    <w:rsid w:val="004B6D6B"/>
    <w:rsid w:val="004B6EF5"/>
    <w:rsid w:val="004B6F40"/>
    <w:rsid w:val="004B6FD2"/>
    <w:rsid w:val="004B6FFB"/>
    <w:rsid w:val="004B7130"/>
    <w:rsid w:val="004B7174"/>
    <w:rsid w:val="004B72D4"/>
    <w:rsid w:val="004B7311"/>
    <w:rsid w:val="004B73DD"/>
    <w:rsid w:val="004B743E"/>
    <w:rsid w:val="004B75BA"/>
    <w:rsid w:val="004B761B"/>
    <w:rsid w:val="004B774D"/>
    <w:rsid w:val="004B7879"/>
    <w:rsid w:val="004B795F"/>
    <w:rsid w:val="004B79B6"/>
    <w:rsid w:val="004B7A9F"/>
    <w:rsid w:val="004B7BA5"/>
    <w:rsid w:val="004B7C6F"/>
    <w:rsid w:val="004B7DED"/>
    <w:rsid w:val="004B7E99"/>
    <w:rsid w:val="004B7FC9"/>
    <w:rsid w:val="004C0023"/>
    <w:rsid w:val="004C0346"/>
    <w:rsid w:val="004C03E0"/>
    <w:rsid w:val="004C075E"/>
    <w:rsid w:val="004C0768"/>
    <w:rsid w:val="004C07C9"/>
    <w:rsid w:val="004C088A"/>
    <w:rsid w:val="004C09FD"/>
    <w:rsid w:val="004C0A04"/>
    <w:rsid w:val="004C0B5B"/>
    <w:rsid w:val="004C0C5C"/>
    <w:rsid w:val="004C0C74"/>
    <w:rsid w:val="004C0ECF"/>
    <w:rsid w:val="004C0EF0"/>
    <w:rsid w:val="004C0F99"/>
    <w:rsid w:val="004C1074"/>
    <w:rsid w:val="004C109D"/>
    <w:rsid w:val="004C10AA"/>
    <w:rsid w:val="004C1125"/>
    <w:rsid w:val="004C1137"/>
    <w:rsid w:val="004C11A3"/>
    <w:rsid w:val="004C12A0"/>
    <w:rsid w:val="004C12C0"/>
    <w:rsid w:val="004C130D"/>
    <w:rsid w:val="004C1319"/>
    <w:rsid w:val="004C133A"/>
    <w:rsid w:val="004C13B9"/>
    <w:rsid w:val="004C14B9"/>
    <w:rsid w:val="004C14F8"/>
    <w:rsid w:val="004C154E"/>
    <w:rsid w:val="004C1624"/>
    <w:rsid w:val="004C17E4"/>
    <w:rsid w:val="004C1905"/>
    <w:rsid w:val="004C19E4"/>
    <w:rsid w:val="004C1B38"/>
    <w:rsid w:val="004C1D3E"/>
    <w:rsid w:val="004C1ED8"/>
    <w:rsid w:val="004C1F6C"/>
    <w:rsid w:val="004C1FB7"/>
    <w:rsid w:val="004C22B5"/>
    <w:rsid w:val="004C2371"/>
    <w:rsid w:val="004C2440"/>
    <w:rsid w:val="004C2447"/>
    <w:rsid w:val="004C245B"/>
    <w:rsid w:val="004C2475"/>
    <w:rsid w:val="004C27AB"/>
    <w:rsid w:val="004C2832"/>
    <w:rsid w:val="004C2862"/>
    <w:rsid w:val="004C28DF"/>
    <w:rsid w:val="004C2ACD"/>
    <w:rsid w:val="004C2BC0"/>
    <w:rsid w:val="004C2E30"/>
    <w:rsid w:val="004C2F01"/>
    <w:rsid w:val="004C2F40"/>
    <w:rsid w:val="004C3005"/>
    <w:rsid w:val="004C300D"/>
    <w:rsid w:val="004C30D0"/>
    <w:rsid w:val="004C3423"/>
    <w:rsid w:val="004C3472"/>
    <w:rsid w:val="004C34E8"/>
    <w:rsid w:val="004C3610"/>
    <w:rsid w:val="004C3964"/>
    <w:rsid w:val="004C3A0E"/>
    <w:rsid w:val="004C3AD1"/>
    <w:rsid w:val="004C3C51"/>
    <w:rsid w:val="004C3D27"/>
    <w:rsid w:val="004C3EE9"/>
    <w:rsid w:val="004C3F0E"/>
    <w:rsid w:val="004C40F0"/>
    <w:rsid w:val="004C4117"/>
    <w:rsid w:val="004C4264"/>
    <w:rsid w:val="004C459F"/>
    <w:rsid w:val="004C4680"/>
    <w:rsid w:val="004C47E8"/>
    <w:rsid w:val="004C47FE"/>
    <w:rsid w:val="004C497B"/>
    <w:rsid w:val="004C4A79"/>
    <w:rsid w:val="004C4AC9"/>
    <w:rsid w:val="004C4B98"/>
    <w:rsid w:val="004C4BCE"/>
    <w:rsid w:val="004C4BF3"/>
    <w:rsid w:val="004C4D45"/>
    <w:rsid w:val="004C4DDA"/>
    <w:rsid w:val="004C4E5B"/>
    <w:rsid w:val="004C4F33"/>
    <w:rsid w:val="004C4FB4"/>
    <w:rsid w:val="004C4FD0"/>
    <w:rsid w:val="004C501B"/>
    <w:rsid w:val="004C5022"/>
    <w:rsid w:val="004C5048"/>
    <w:rsid w:val="004C5075"/>
    <w:rsid w:val="004C521E"/>
    <w:rsid w:val="004C523E"/>
    <w:rsid w:val="004C5283"/>
    <w:rsid w:val="004C5476"/>
    <w:rsid w:val="004C5577"/>
    <w:rsid w:val="004C566C"/>
    <w:rsid w:val="004C572D"/>
    <w:rsid w:val="004C5941"/>
    <w:rsid w:val="004C5A41"/>
    <w:rsid w:val="004C5AA5"/>
    <w:rsid w:val="004C5B40"/>
    <w:rsid w:val="004C5BBF"/>
    <w:rsid w:val="004C5C44"/>
    <w:rsid w:val="004C5C98"/>
    <w:rsid w:val="004C5CB9"/>
    <w:rsid w:val="004C5E08"/>
    <w:rsid w:val="004C5EA3"/>
    <w:rsid w:val="004C5EF0"/>
    <w:rsid w:val="004C6151"/>
    <w:rsid w:val="004C61B4"/>
    <w:rsid w:val="004C61D8"/>
    <w:rsid w:val="004C6223"/>
    <w:rsid w:val="004C622D"/>
    <w:rsid w:val="004C6322"/>
    <w:rsid w:val="004C63D6"/>
    <w:rsid w:val="004C63E7"/>
    <w:rsid w:val="004C6424"/>
    <w:rsid w:val="004C647A"/>
    <w:rsid w:val="004C655E"/>
    <w:rsid w:val="004C660B"/>
    <w:rsid w:val="004C6768"/>
    <w:rsid w:val="004C679C"/>
    <w:rsid w:val="004C68B8"/>
    <w:rsid w:val="004C6954"/>
    <w:rsid w:val="004C6A4F"/>
    <w:rsid w:val="004C6AFD"/>
    <w:rsid w:val="004C6B9D"/>
    <w:rsid w:val="004C6D45"/>
    <w:rsid w:val="004C6D50"/>
    <w:rsid w:val="004C6DE4"/>
    <w:rsid w:val="004C6E93"/>
    <w:rsid w:val="004C6F99"/>
    <w:rsid w:val="004C6FF9"/>
    <w:rsid w:val="004C7050"/>
    <w:rsid w:val="004C7101"/>
    <w:rsid w:val="004C714A"/>
    <w:rsid w:val="004C7188"/>
    <w:rsid w:val="004C71F2"/>
    <w:rsid w:val="004C730E"/>
    <w:rsid w:val="004C7397"/>
    <w:rsid w:val="004C75B8"/>
    <w:rsid w:val="004C7635"/>
    <w:rsid w:val="004C7739"/>
    <w:rsid w:val="004C7BDF"/>
    <w:rsid w:val="004C7C74"/>
    <w:rsid w:val="004C7C7E"/>
    <w:rsid w:val="004C7CC4"/>
    <w:rsid w:val="004C7D1D"/>
    <w:rsid w:val="004C7D41"/>
    <w:rsid w:val="004D0074"/>
    <w:rsid w:val="004D00D7"/>
    <w:rsid w:val="004D0133"/>
    <w:rsid w:val="004D01FE"/>
    <w:rsid w:val="004D0274"/>
    <w:rsid w:val="004D0419"/>
    <w:rsid w:val="004D04B9"/>
    <w:rsid w:val="004D04FB"/>
    <w:rsid w:val="004D05C8"/>
    <w:rsid w:val="004D05D0"/>
    <w:rsid w:val="004D0895"/>
    <w:rsid w:val="004D08E3"/>
    <w:rsid w:val="004D09A2"/>
    <w:rsid w:val="004D0E42"/>
    <w:rsid w:val="004D0ECB"/>
    <w:rsid w:val="004D0ED5"/>
    <w:rsid w:val="004D0F5B"/>
    <w:rsid w:val="004D0FA5"/>
    <w:rsid w:val="004D1059"/>
    <w:rsid w:val="004D10DE"/>
    <w:rsid w:val="004D1293"/>
    <w:rsid w:val="004D12DD"/>
    <w:rsid w:val="004D139F"/>
    <w:rsid w:val="004D1415"/>
    <w:rsid w:val="004D144C"/>
    <w:rsid w:val="004D14D0"/>
    <w:rsid w:val="004D17B2"/>
    <w:rsid w:val="004D17E6"/>
    <w:rsid w:val="004D1906"/>
    <w:rsid w:val="004D1A33"/>
    <w:rsid w:val="004D1C35"/>
    <w:rsid w:val="004D1C78"/>
    <w:rsid w:val="004D1D64"/>
    <w:rsid w:val="004D1DBB"/>
    <w:rsid w:val="004D20B7"/>
    <w:rsid w:val="004D225B"/>
    <w:rsid w:val="004D2260"/>
    <w:rsid w:val="004D2394"/>
    <w:rsid w:val="004D2474"/>
    <w:rsid w:val="004D2546"/>
    <w:rsid w:val="004D27C4"/>
    <w:rsid w:val="004D2855"/>
    <w:rsid w:val="004D2870"/>
    <w:rsid w:val="004D2952"/>
    <w:rsid w:val="004D2C9A"/>
    <w:rsid w:val="004D2D2D"/>
    <w:rsid w:val="004D2E57"/>
    <w:rsid w:val="004D2F99"/>
    <w:rsid w:val="004D30AD"/>
    <w:rsid w:val="004D30D0"/>
    <w:rsid w:val="004D3251"/>
    <w:rsid w:val="004D339F"/>
    <w:rsid w:val="004D3403"/>
    <w:rsid w:val="004D35E1"/>
    <w:rsid w:val="004D369F"/>
    <w:rsid w:val="004D372E"/>
    <w:rsid w:val="004D37B9"/>
    <w:rsid w:val="004D39CA"/>
    <w:rsid w:val="004D3BA6"/>
    <w:rsid w:val="004D3DAF"/>
    <w:rsid w:val="004D3F64"/>
    <w:rsid w:val="004D4000"/>
    <w:rsid w:val="004D4048"/>
    <w:rsid w:val="004D40D5"/>
    <w:rsid w:val="004D418F"/>
    <w:rsid w:val="004D41AA"/>
    <w:rsid w:val="004D44D6"/>
    <w:rsid w:val="004D44ED"/>
    <w:rsid w:val="004D4621"/>
    <w:rsid w:val="004D464C"/>
    <w:rsid w:val="004D4668"/>
    <w:rsid w:val="004D466C"/>
    <w:rsid w:val="004D468B"/>
    <w:rsid w:val="004D4764"/>
    <w:rsid w:val="004D48E3"/>
    <w:rsid w:val="004D4968"/>
    <w:rsid w:val="004D4A01"/>
    <w:rsid w:val="004D4A8A"/>
    <w:rsid w:val="004D4ABF"/>
    <w:rsid w:val="004D4BE1"/>
    <w:rsid w:val="004D4C8C"/>
    <w:rsid w:val="004D4CB6"/>
    <w:rsid w:val="004D4D09"/>
    <w:rsid w:val="004D4D8A"/>
    <w:rsid w:val="004D4DC2"/>
    <w:rsid w:val="004D4F8B"/>
    <w:rsid w:val="004D504B"/>
    <w:rsid w:val="004D5091"/>
    <w:rsid w:val="004D50CC"/>
    <w:rsid w:val="004D51AF"/>
    <w:rsid w:val="004D51E0"/>
    <w:rsid w:val="004D5261"/>
    <w:rsid w:val="004D5728"/>
    <w:rsid w:val="004D57FF"/>
    <w:rsid w:val="004D5886"/>
    <w:rsid w:val="004D58D1"/>
    <w:rsid w:val="004D599F"/>
    <w:rsid w:val="004D5A45"/>
    <w:rsid w:val="004D5A9B"/>
    <w:rsid w:val="004D5AD0"/>
    <w:rsid w:val="004D5AE9"/>
    <w:rsid w:val="004D5CC0"/>
    <w:rsid w:val="004D5E80"/>
    <w:rsid w:val="004D5F02"/>
    <w:rsid w:val="004D602D"/>
    <w:rsid w:val="004D62EE"/>
    <w:rsid w:val="004D65AF"/>
    <w:rsid w:val="004D65BA"/>
    <w:rsid w:val="004D6708"/>
    <w:rsid w:val="004D68C0"/>
    <w:rsid w:val="004D6B15"/>
    <w:rsid w:val="004D6B64"/>
    <w:rsid w:val="004D6BE8"/>
    <w:rsid w:val="004D6C1A"/>
    <w:rsid w:val="004D6D97"/>
    <w:rsid w:val="004D6E75"/>
    <w:rsid w:val="004D70E1"/>
    <w:rsid w:val="004D710C"/>
    <w:rsid w:val="004D72FA"/>
    <w:rsid w:val="004D73E8"/>
    <w:rsid w:val="004D76A0"/>
    <w:rsid w:val="004D7769"/>
    <w:rsid w:val="004D77EA"/>
    <w:rsid w:val="004D78EB"/>
    <w:rsid w:val="004D7962"/>
    <w:rsid w:val="004D7971"/>
    <w:rsid w:val="004D79A0"/>
    <w:rsid w:val="004D7A13"/>
    <w:rsid w:val="004D7D3D"/>
    <w:rsid w:val="004D7DA3"/>
    <w:rsid w:val="004D7F49"/>
    <w:rsid w:val="004E0007"/>
    <w:rsid w:val="004E0033"/>
    <w:rsid w:val="004E00F1"/>
    <w:rsid w:val="004E02D5"/>
    <w:rsid w:val="004E0341"/>
    <w:rsid w:val="004E0393"/>
    <w:rsid w:val="004E0394"/>
    <w:rsid w:val="004E03BE"/>
    <w:rsid w:val="004E03F2"/>
    <w:rsid w:val="004E071E"/>
    <w:rsid w:val="004E077F"/>
    <w:rsid w:val="004E0836"/>
    <w:rsid w:val="004E0A91"/>
    <w:rsid w:val="004E0BD7"/>
    <w:rsid w:val="004E0C42"/>
    <w:rsid w:val="004E0C9F"/>
    <w:rsid w:val="004E0CD0"/>
    <w:rsid w:val="004E0DD0"/>
    <w:rsid w:val="004E0E0B"/>
    <w:rsid w:val="004E0E3D"/>
    <w:rsid w:val="004E1131"/>
    <w:rsid w:val="004E1260"/>
    <w:rsid w:val="004E12FF"/>
    <w:rsid w:val="004E1464"/>
    <w:rsid w:val="004E1588"/>
    <w:rsid w:val="004E160D"/>
    <w:rsid w:val="004E1659"/>
    <w:rsid w:val="004E1667"/>
    <w:rsid w:val="004E16B3"/>
    <w:rsid w:val="004E175D"/>
    <w:rsid w:val="004E1925"/>
    <w:rsid w:val="004E1927"/>
    <w:rsid w:val="004E1CBB"/>
    <w:rsid w:val="004E1D07"/>
    <w:rsid w:val="004E1E31"/>
    <w:rsid w:val="004E1EB2"/>
    <w:rsid w:val="004E1F27"/>
    <w:rsid w:val="004E1F29"/>
    <w:rsid w:val="004E209D"/>
    <w:rsid w:val="004E20DB"/>
    <w:rsid w:val="004E2141"/>
    <w:rsid w:val="004E21D3"/>
    <w:rsid w:val="004E2205"/>
    <w:rsid w:val="004E2250"/>
    <w:rsid w:val="004E226F"/>
    <w:rsid w:val="004E273A"/>
    <w:rsid w:val="004E2A12"/>
    <w:rsid w:val="004E2A48"/>
    <w:rsid w:val="004E2ABD"/>
    <w:rsid w:val="004E2C0F"/>
    <w:rsid w:val="004E2C4C"/>
    <w:rsid w:val="004E2D37"/>
    <w:rsid w:val="004E2D4A"/>
    <w:rsid w:val="004E2DBC"/>
    <w:rsid w:val="004E2E15"/>
    <w:rsid w:val="004E2E33"/>
    <w:rsid w:val="004E2F51"/>
    <w:rsid w:val="004E2F57"/>
    <w:rsid w:val="004E3086"/>
    <w:rsid w:val="004E30E3"/>
    <w:rsid w:val="004E340F"/>
    <w:rsid w:val="004E3579"/>
    <w:rsid w:val="004E35E8"/>
    <w:rsid w:val="004E371F"/>
    <w:rsid w:val="004E3813"/>
    <w:rsid w:val="004E383F"/>
    <w:rsid w:val="004E3892"/>
    <w:rsid w:val="004E3B0E"/>
    <w:rsid w:val="004E3B28"/>
    <w:rsid w:val="004E3B7D"/>
    <w:rsid w:val="004E3C05"/>
    <w:rsid w:val="004E3CDE"/>
    <w:rsid w:val="004E3D37"/>
    <w:rsid w:val="004E3D87"/>
    <w:rsid w:val="004E3EB5"/>
    <w:rsid w:val="004E3F5E"/>
    <w:rsid w:val="004E3FD8"/>
    <w:rsid w:val="004E4032"/>
    <w:rsid w:val="004E41CF"/>
    <w:rsid w:val="004E438C"/>
    <w:rsid w:val="004E43A9"/>
    <w:rsid w:val="004E4446"/>
    <w:rsid w:val="004E4482"/>
    <w:rsid w:val="004E471C"/>
    <w:rsid w:val="004E47C8"/>
    <w:rsid w:val="004E4976"/>
    <w:rsid w:val="004E49DE"/>
    <w:rsid w:val="004E49E6"/>
    <w:rsid w:val="004E4E5F"/>
    <w:rsid w:val="004E4EF1"/>
    <w:rsid w:val="004E524E"/>
    <w:rsid w:val="004E52C5"/>
    <w:rsid w:val="004E53AE"/>
    <w:rsid w:val="004E541E"/>
    <w:rsid w:val="004E5449"/>
    <w:rsid w:val="004E5480"/>
    <w:rsid w:val="004E54C7"/>
    <w:rsid w:val="004E55CF"/>
    <w:rsid w:val="004E56AA"/>
    <w:rsid w:val="004E56D6"/>
    <w:rsid w:val="004E5710"/>
    <w:rsid w:val="004E5788"/>
    <w:rsid w:val="004E5856"/>
    <w:rsid w:val="004E58C8"/>
    <w:rsid w:val="004E58E8"/>
    <w:rsid w:val="004E592D"/>
    <w:rsid w:val="004E59D9"/>
    <w:rsid w:val="004E5A51"/>
    <w:rsid w:val="004E5B7A"/>
    <w:rsid w:val="004E5BC3"/>
    <w:rsid w:val="004E5C35"/>
    <w:rsid w:val="004E5C3B"/>
    <w:rsid w:val="004E5C61"/>
    <w:rsid w:val="004E5D68"/>
    <w:rsid w:val="004E5E63"/>
    <w:rsid w:val="004E5EEB"/>
    <w:rsid w:val="004E5F81"/>
    <w:rsid w:val="004E6158"/>
    <w:rsid w:val="004E6184"/>
    <w:rsid w:val="004E61CC"/>
    <w:rsid w:val="004E6257"/>
    <w:rsid w:val="004E6331"/>
    <w:rsid w:val="004E6395"/>
    <w:rsid w:val="004E6463"/>
    <w:rsid w:val="004E647F"/>
    <w:rsid w:val="004E6486"/>
    <w:rsid w:val="004E64CB"/>
    <w:rsid w:val="004E655B"/>
    <w:rsid w:val="004E6597"/>
    <w:rsid w:val="004E66F0"/>
    <w:rsid w:val="004E6739"/>
    <w:rsid w:val="004E6A92"/>
    <w:rsid w:val="004E6B68"/>
    <w:rsid w:val="004E6CEA"/>
    <w:rsid w:val="004E6F18"/>
    <w:rsid w:val="004E713C"/>
    <w:rsid w:val="004E723C"/>
    <w:rsid w:val="004E75D4"/>
    <w:rsid w:val="004E75DB"/>
    <w:rsid w:val="004E7643"/>
    <w:rsid w:val="004E76A5"/>
    <w:rsid w:val="004E7839"/>
    <w:rsid w:val="004E78AE"/>
    <w:rsid w:val="004E7A98"/>
    <w:rsid w:val="004E7B7F"/>
    <w:rsid w:val="004E7BDB"/>
    <w:rsid w:val="004E7BEB"/>
    <w:rsid w:val="004E7C85"/>
    <w:rsid w:val="004E7E49"/>
    <w:rsid w:val="004E7F58"/>
    <w:rsid w:val="004F000E"/>
    <w:rsid w:val="004F0035"/>
    <w:rsid w:val="004F004D"/>
    <w:rsid w:val="004F01B4"/>
    <w:rsid w:val="004F020A"/>
    <w:rsid w:val="004F0212"/>
    <w:rsid w:val="004F0279"/>
    <w:rsid w:val="004F0418"/>
    <w:rsid w:val="004F0434"/>
    <w:rsid w:val="004F0780"/>
    <w:rsid w:val="004F082C"/>
    <w:rsid w:val="004F0960"/>
    <w:rsid w:val="004F0A3A"/>
    <w:rsid w:val="004F0BB6"/>
    <w:rsid w:val="004F0CAC"/>
    <w:rsid w:val="004F0D6F"/>
    <w:rsid w:val="004F0DA7"/>
    <w:rsid w:val="004F0E1B"/>
    <w:rsid w:val="004F10B1"/>
    <w:rsid w:val="004F1165"/>
    <w:rsid w:val="004F12B3"/>
    <w:rsid w:val="004F133C"/>
    <w:rsid w:val="004F13D2"/>
    <w:rsid w:val="004F1443"/>
    <w:rsid w:val="004F152A"/>
    <w:rsid w:val="004F152C"/>
    <w:rsid w:val="004F1633"/>
    <w:rsid w:val="004F1730"/>
    <w:rsid w:val="004F17F4"/>
    <w:rsid w:val="004F180E"/>
    <w:rsid w:val="004F1891"/>
    <w:rsid w:val="004F18ED"/>
    <w:rsid w:val="004F19C9"/>
    <w:rsid w:val="004F1A00"/>
    <w:rsid w:val="004F1AEF"/>
    <w:rsid w:val="004F1DA2"/>
    <w:rsid w:val="004F1E49"/>
    <w:rsid w:val="004F1EF8"/>
    <w:rsid w:val="004F1F29"/>
    <w:rsid w:val="004F1F83"/>
    <w:rsid w:val="004F2081"/>
    <w:rsid w:val="004F21FB"/>
    <w:rsid w:val="004F224B"/>
    <w:rsid w:val="004F2261"/>
    <w:rsid w:val="004F22C0"/>
    <w:rsid w:val="004F2393"/>
    <w:rsid w:val="004F244A"/>
    <w:rsid w:val="004F24EF"/>
    <w:rsid w:val="004F25C8"/>
    <w:rsid w:val="004F25E2"/>
    <w:rsid w:val="004F2774"/>
    <w:rsid w:val="004F2808"/>
    <w:rsid w:val="004F2826"/>
    <w:rsid w:val="004F287F"/>
    <w:rsid w:val="004F290E"/>
    <w:rsid w:val="004F2989"/>
    <w:rsid w:val="004F29DD"/>
    <w:rsid w:val="004F2AA6"/>
    <w:rsid w:val="004F2AC7"/>
    <w:rsid w:val="004F2B9C"/>
    <w:rsid w:val="004F2CCE"/>
    <w:rsid w:val="004F2EFC"/>
    <w:rsid w:val="004F2F1F"/>
    <w:rsid w:val="004F32CD"/>
    <w:rsid w:val="004F3352"/>
    <w:rsid w:val="004F3368"/>
    <w:rsid w:val="004F3373"/>
    <w:rsid w:val="004F33A7"/>
    <w:rsid w:val="004F343F"/>
    <w:rsid w:val="004F349F"/>
    <w:rsid w:val="004F3590"/>
    <w:rsid w:val="004F359A"/>
    <w:rsid w:val="004F36E2"/>
    <w:rsid w:val="004F3731"/>
    <w:rsid w:val="004F3743"/>
    <w:rsid w:val="004F388D"/>
    <w:rsid w:val="004F39E3"/>
    <w:rsid w:val="004F3A15"/>
    <w:rsid w:val="004F3B94"/>
    <w:rsid w:val="004F3C92"/>
    <w:rsid w:val="004F3D16"/>
    <w:rsid w:val="004F3D40"/>
    <w:rsid w:val="004F3D83"/>
    <w:rsid w:val="004F3DD1"/>
    <w:rsid w:val="004F3E4A"/>
    <w:rsid w:val="004F3F14"/>
    <w:rsid w:val="004F3FF0"/>
    <w:rsid w:val="004F40CC"/>
    <w:rsid w:val="004F4388"/>
    <w:rsid w:val="004F4518"/>
    <w:rsid w:val="004F45CC"/>
    <w:rsid w:val="004F45E3"/>
    <w:rsid w:val="004F4639"/>
    <w:rsid w:val="004F4884"/>
    <w:rsid w:val="004F48EB"/>
    <w:rsid w:val="004F4964"/>
    <w:rsid w:val="004F4967"/>
    <w:rsid w:val="004F49DD"/>
    <w:rsid w:val="004F4C6F"/>
    <w:rsid w:val="004F4D88"/>
    <w:rsid w:val="004F4E53"/>
    <w:rsid w:val="004F5029"/>
    <w:rsid w:val="004F512B"/>
    <w:rsid w:val="004F5228"/>
    <w:rsid w:val="004F5253"/>
    <w:rsid w:val="004F5266"/>
    <w:rsid w:val="004F526B"/>
    <w:rsid w:val="004F5380"/>
    <w:rsid w:val="004F5452"/>
    <w:rsid w:val="004F54B9"/>
    <w:rsid w:val="004F55ED"/>
    <w:rsid w:val="004F56BB"/>
    <w:rsid w:val="004F56CA"/>
    <w:rsid w:val="004F5748"/>
    <w:rsid w:val="004F579F"/>
    <w:rsid w:val="004F5827"/>
    <w:rsid w:val="004F58AB"/>
    <w:rsid w:val="004F5952"/>
    <w:rsid w:val="004F5B08"/>
    <w:rsid w:val="004F5B9F"/>
    <w:rsid w:val="004F5D4A"/>
    <w:rsid w:val="004F5D6E"/>
    <w:rsid w:val="004F5E66"/>
    <w:rsid w:val="004F5EBB"/>
    <w:rsid w:val="004F6142"/>
    <w:rsid w:val="004F6149"/>
    <w:rsid w:val="004F6249"/>
    <w:rsid w:val="004F62A0"/>
    <w:rsid w:val="004F67A0"/>
    <w:rsid w:val="004F67B0"/>
    <w:rsid w:val="004F6807"/>
    <w:rsid w:val="004F6836"/>
    <w:rsid w:val="004F6844"/>
    <w:rsid w:val="004F689B"/>
    <w:rsid w:val="004F699D"/>
    <w:rsid w:val="004F69E5"/>
    <w:rsid w:val="004F6AFE"/>
    <w:rsid w:val="004F6BBF"/>
    <w:rsid w:val="004F6E01"/>
    <w:rsid w:val="004F6E1E"/>
    <w:rsid w:val="004F6EC2"/>
    <w:rsid w:val="004F6F20"/>
    <w:rsid w:val="004F6F28"/>
    <w:rsid w:val="004F7268"/>
    <w:rsid w:val="004F728D"/>
    <w:rsid w:val="004F735F"/>
    <w:rsid w:val="004F7373"/>
    <w:rsid w:val="004F73A5"/>
    <w:rsid w:val="004F7488"/>
    <w:rsid w:val="004F7546"/>
    <w:rsid w:val="004F7585"/>
    <w:rsid w:val="004F75FE"/>
    <w:rsid w:val="004F760F"/>
    <w:rsid w:val="004F76A6"/>
    <w:rsid w:val="004F7799"/>
    <w:rsid w:val="004F7851"/>
    <w:rsid w:val="004F794B"/>
    <w:rsid w:val="004F7A14"/>
    <w:rsid w:val="004F7A76"/>
    <w:rsid w:val="004F7C51"/>
    <w:rsid w:val="004F7CDB"/>
    <w:rsid w:val="004F7D6B"/>
    <w:rsid w:val="004F7E9A"/>
    <w:rsid w:val="004F7EA3"/>
    <w:rsid w:val="004F7F1A"/>
    <w:rsid w:val="004F7F38"/>
    <w:rsid w:val="00500102"/>
    <w:rsid w:val="0050010B"/>
    <w:rsid w:val="00500131"/>
    <w:rsid w:val="0050027A"/>
    <w:rsid w:val="0050031C"/>
    <w:rsid w:val="00500390"/>
    <w:rsid w:val="005003AD"/>
    <w:rsid w:val="005003CC"/>
    <w:rsid w:val="00500460"/>
    <w:rsid w:val="005004F7"/>
    <w:rsid w:val="005006FE"/>
    <w:rsid w:val="00500798"/>
    <w:rsid w:val="005007E7"/>
    <w:rsid w:val="00500841"/>
    <w:rsid w:val="00500918"/>
    <w:rsid w:val="00500925"/>
    <w:rsid w:val="00500929"/>
    <w:rsid w:val="0050096E"/>
    <w:rsid w:val="005009F1"/>
    <w:rsid w:val="00500A59"/>
    <w:rsid w:val="00500B08"/>
    <w:rsid w:val="00500C21"/>
    <w:rsid w:val="00500D57"/>
    <w:rsid w:val="00500DB3"/>
    <w:rsid w:val="00500F21"/>
    <w:rsid w:val="00500F4C"/>
    <w:rsid w:val="00500F63"/>
    <w:rsid w:val="00500FBC"/>
    <w:rsid w:val="00500FDE"/>
    <w:rsid w:val="00500FDF"/>
    <w:rsid w:val="00500FED"/>
    <w:rsid w:val="005010C4"/>
    <w:rsid w:val="00501325"/>
    <w:rsid w:val="0050132F"/>
    <w:rsid w:val="005013EF"/>
    <w:rsid w:val="00501470"/>
    <w:rsid w:val="005014E0"/>
    <w:rsid w:val="0050162A"/>
    <w:rsid w:val="00501723"/>
    <w:rsid w:val="0050173C"/>
    <w:rsid w:val="00501A8C"/>
    <w:rsid w:val="00501AD3"/>
    <w:rsid w:val="00501BFC"/>
    <w:rsid w:val="00501CE2"/>
    <w:rsid w:val="00501D0A"/>
    <w:rsid w:val="00501D23"/>
    <w:rsid w:val="00501D2D"/>
    <w:rsid w:val="00501D8D"/>
    <w:rsid w:val="00501E54"/>
    <w:rsid w:val="00501F0D"/>
    <w:rsid w:val="00501F43"/>
    <w:rsid w:val="00501F5E"/>
    <w:rsid w:val="005020FB"/>
    <w:rsid w:val="005023DC"/>
    <w:rsid w:val="005025A5"/>
    <w:rsid w:val="005027C0"/>
    <w:rsid w:val="005027CF"/>
    <w:rsid w:val="005027FC"/>
    <w:rsid w:val="00502843"/>
    <w:rsid w:val="00502857"/>
    <w:rsid w:val="005028CC"/>
    <w:rsid w:val="005029A2"/>
    <w:rsid w:val="005029C6"/>
    <w:rsid w:val="00502A1F"/>
    <w:rsid w:val="00502B4E"/>
    <w:rsid w:val="00502DDC"/>
    <w:rsid w:val="00502FCA"/>
    <w:rsid w:val="00503032"/>
    <w:rsid w:val="005030C8"/>
    <w:rsid w:val="005030F7"/>
    <w:rsid w:val="005031E2"/>
    <w:rsid w:val="005033EE"/>
    <w:rsid w:val="005036BF"/>
    <w:rsid w:val="0050377B"/>
    <w:rsid w:val="005037EC"/>
    <w:rsid w:val="0050380E"/>
    <w:rsid w:val="00503816"/>
    <w:rsid w:val="005038A7"/>
    <w:rsid w:val="005038C9"/>
    <w:rsid w:val="0050398B"/>
    <w:rsid w:val="00503995"/>
    <w:rsid w:val="005039C3"/>
    <w:rsid w:val="00503A01"/>
    <w:rsid w:val="00503ADA"/>
    <w:rsid w:val="00503C61"/>
    <w:rsid w:val="00503FAD"/>
    <w:rsid w:val="00504152"/>
    <w:rsid w:val="0050420D"/>
    <w:rsid w:val="0050421E"/>
    <w:rsid w:val="00504558"/>
    <w:rsid w:val="00504639"/>
    <w:rsid w:val="005047CD"/>
    <w:rsid w:val="00504836"/>
    <w:rsid w:val="00504849"/>
    <w:rsid w:val="005048A7"/>
    <w:rsid w:val="00504944"/>
    <w:rsid w:val="00504960"/>
    <w:rsid w:val="00504A0F"/>
    <w:rsid w:val="00504B15"/>
    <w:rsid w:val="00504B34"/>
    <w:rsid w:val="00504BF5"/>
    <w:rsid w:val="00504C77"/>
    <w:rsid w:val="00504CBB"/>
    <w:rsid w:val="00504CF5"/>
    <w:rsid w:val="00504D9B"/>
    <w:rsid w:val="00504EFE"/>
    <w:rsid w:val="00504F55"/>
    <w:rsid w:val="00504F64"/>
    <w:rsid w:val="00504F81"/>
    <w:rsid w:val="00504FC2"/>
    <w:rsid w:val="00505168"/>
    <w:rsid w:val="00505172"/>
    <w:rsid w:val="005053A1"/>
    <w:rsid w:val="005054B1"/>
    <w:rsid w:val="0050556B"/>
    <w:rsid w:val="005055D4"/>
    <w:rsid w:val="005056EC"/>
    <w:rsid w:val="005057FB"/>
    <w:rsid w:val="00505919"/>
    <w:rsid w:val="00505A2A"/>
    <w:rsid w:val="00505A91"/>
    <w:rsid w:val="00505AA1"/>
    <w:rsid w:val="00505B6C"/>
    <w:rsid w:val="00505B7C"/>
    <w:rsid w:val="00505BA6"/>
    <w:rsid w:val="00505BC5"/>
    <w:rsid w:val="00505DBF"/>
    <w:rsid w:val="00505E28"/>
    <w:rsid w:val="00505E39"/>
    <w:rsid w:val="00505EDD"/>
    <w:rsid w:val="00505F58"/>
    <w:rsid w:val="0050611C"/>
    <w:rsid w:val="0050614B"/>
    <w:rsid w:val="005061F3"/>
    <w:rsid w:val="0050636F"/>
    <w:rsid w:val="005063A6"/>
    <w:rsid w:val="005063D6"/>
    <w:rsid w:val="005064CB"/>
    <w:rsid w:val="00506571"/>
    <w:rsid w:val="005065BE"/>
    <w:rsid w:val="00506803"/>
    <w:rsid w:val="0050680A"/>
    <w:rsid w:val="005068F0"/>
    <w:rsid w:val="00506980"/>
    <w:rsid w:val="00506A1F"/>
    <w:rsid w:val="00506A8D"/>
    <w:rsid w:val="00506A8F"/>
    <w:rsid w:val="00506B00"/>
    <w:rsid w:val="00506B0D"/>
    <w:rsid w:val="00506B72"/>
    <w:rsid w:val="00506BA5"/>
    <w:rsid w:val="00506C2E"/>
    <w:rsid w:val="00506C44"/>
    <w:rsid w:val="00506D41"/>
    <w:rsid w:val="00506D5A"/>
    <w:rsid w:val="00506DB5"/>
    <w:rsid w:val="00506E4E"/>
    <w:rsid w:val="00507174"/>
    <w:rsid w:val="00507276"/>
    <w:rsid w:val="005073E1"/>
    <w:rsid w:val="005074C9"/>
    <w:rsid w:val="00507559"/>
    <w:rsid w:val="0050757F"/>
    <w:rsid w:val="0050759B"/>
    <w:rsid w:val="00507651"/>
    <w:rsid w:val="00507754"/>
    <w:rsid w:val="00507914"/>
    <w:rsid w:val="00507955"/>
    <w:rsid w:val="005079E7"/>
    <w:rsid w:val="00507A33"/>
    <w:rsid w:val="00507BD5"/>
    <w:rsid w:val="00507CAF"/>
    <w:rsid w:val="00507D30"/>
    <w:rsid w:val="00507DA0"/>
    <w:rsid w:val="00507DE0"/>
    <w:rsid w:val="00507F0D"/>
    <w:rsid w:val="00510092"/>
    <w:rsid w:val="005100F2"/>
    <w:rsid w:val="005101E1"/>
    <w:rsid w:val="00510304"/>
    <w:rsid w:val="00510374"/>
    <w:rsid w:val="00510444"/>
    <w:rsid w:val="0051046B"/>
    <w:rsid w:val="00510624"/>
    <w:rsid w:val="00510846"/>
    <w:rsid w:val="00510ABF"/>
    <w:rsid w:val="00510DFE"/>
    <w:rsid w:val="00510E50"/>
    <w:rsid w:val="00511010"/>
    <w:rsid w:val="00511081"/>
    <w:rsid w:val="0051145A"/>
    <w:rsid w:val="00511599"/>
    <w:rsid w:val="00511778"/>
    <w:rsid w:val="005117EA"/>
    <w:rsid w:val="00511867"/>
    <w:rsid w:val="0051186D"/>
    <w:rsid w:val="00511876"/>
    <w:rsid w:val="005118DC"/>
    <w:rsid w:val="0051190A"/>
    <w:rsid w:val="005119D6"/>
    <w:rsid w:val="00511A04"/>
    <w:rsid w:val="00511A8C"/>
    <w:rsid w:val="00511C8A"/>
    <w:rsid w:val="00511CA4"/>
    <w:rsid w:val="00511D3A"/>
    <w:rsid w:val="00511D50"/>
    <w:rsid w:val="00511E67"/>
    <w:rsid w:val="00512032"/>
    <w:rsid w:val="00512597"/>
    <w:rsid w:val="0051263C"/>
    <w:rsid w:val="00512667"/>
    <w:rsid w:val="00512673"/>
    <w:rsid w:val="005126E9"/>
    <w:rsid w:val="00512747"/>
    <w:rsid w:val="00512836"/>
    <w:rsid w:val="0051287F"/>
    <w:rsid w:val="00512A53"/>
    <w:rsid w:val="00512A57"/>
    <w:rsid w:val="00512A75"/>
    <w:rsid w:val="00512A7B"/>
    <w:rsid w:val="00512AB7"/>
    <w:rsid w:val="00512BAD"/>
    <w:rsid w:val="00512C63"/>
    <w:rsid w:val="00512D39"/>
    <w:rsid w:val="00512DAA"/>
    <w:rsid w:val="00512EDF"/>
    <w:rsid w:val="00512F0B"/>
    <w:rsid w:val="0051320B"/>
    <w:rsid w:val="005132F5"/>
    <w:rsid w:val="00513304"/>
    <w:rsid w:val="0051338B"/>
    <w:rsid w:val="005135B1"/>
    <w:rsid w:val="00513665"/>
    <w:rsid w:val="005136CC"/>
    <w:rsid w:val="00513773"/>
    <w:rsid w:val="0051387D"/>
    <w:rsid w:val="005138C5"/>
    <w:rsid w:val="00513AB1"/>
    <w:rsid w:val="00513ACE"/>
    <w:rsid w:val="00513B8C"/>
    <w:rsid w:val="00513BE7"/>
    <w:rsid w:val="00513F8F"/>
    <w:rsid w:val="00513FF0"/>
    <w:rsid w:val="00514045"/>
    <w:rsid w:val="0051404A"/>
    <w:rsid w:val="0051444F"/>
    <w:rsid w:val="005144D1"/>
    <w:rsid w:val="00514574"/>
    <w:rsid w:val="00514728"/>
    <w:rsid w:val="005147E7"/>
    <w:rsid w:val="0051497D"/>
    <w:rsid w:val="005149A2"/>
    <w:rsid w:val="00514C4D"/>
    <w:rsid w:val="00514CEB"/>
    <w:rsid w:val="00514CEE"/>
    <w:rsid w:val="00514D88"/>
    <w:rsid w:val="00514E09"/>
    <w:rsid w:val="00514E54"/>
    <w:rsid w:val="00514ED8"/>
    <w:rsid w:val="00514F47"/>
    <w:rsid w:val="005150E4"/>
    <w:rsid w:val="0051518A"/>
    <w:rsid w:val="005152B9"/>
    <w:rsid w:val="00515507"/>
    <w:rsid w:val="00515556"/>
    <w:rsid w:val="00515596"/>
    <w:rsid w:val="00515708"/>
    <w:rsid w:val="00515746"/>
    <w:rsid w:val="00515907"/>
    <w:rsid w:val="005159BA"/>
    <w:rsid w:val="00515A51"/>
    <w:rsid w:val="00515BEE"/>
    <w:rsid w:val="00515C35"/>
    <w:rsid w:val="00515E2B"/>
    <w:rsid w:val="00515F8D"/>
    <w:rsid w:val="00515FB7"/>
    <w:rsid w:val="00516105"/>
    <w:rsid w:val="00516145"/>
    <w:rsid w:val="00516409"/>
    <w:rsid w:val="00516470"/>
    <w:rsid w:val="00516575"/>
    <w:rsid w:val="00516632"/>
    <w:rsid w:val="00516665"/>
    <w:rsid w:val="00516922"/>
    <w:rsid w:val="00516960"/>
    <w:rsid w:val="0051696F"/>
    <w:rsid w:val="00516A12"/>
    <w:rsid w:val="00516AA1"/>
    <w:rsid w:val="00516AF2"/>
    <w:rsid w:val="00516B96"/>
    <w:rsid w:val="00516C0E"/>
    <w:rsid w:val="00516E63"/>
    <w:rsid w:val="00516E9E"/>
    <w:rsid w:val="005170A2"/>
    <w:rsid w:val="00517102"/>
    <w:rsid w:val="0051714A"/>
    <w:rsid w:val="005171F7"/>
    <w:rsid w:val="005173A4"/>
    <w:rsid w:val="005175F5"/>
    <w:rsid w:val="0051776E"/>
    <w:rsid w:val="0051777A"/>
    <w:rsid w:val="00517840"/>
    <w:rsid w:val="00517895"/>
    <w:rsid w:val="005179DC"/>
    <w:rsid w:val="00517A81"/>
    <w:rsid w:val="00517AC9"/>
    <w:rsid w:val="00517BB4"/>
    <w:rsid w:val="00517CD6"/>
    <w:rsid w:val="00517DEA"/>
    <w:rsid w:val="00517EFE"/>
    <w:rsid w:val="00517FC8"/>
    <w:rsid w:val="0052000F"/>
    <w:rsid w:val="0052001B"/>
    <w:rsid w:val="00520080"/>
    <w:rsid w:val="00520085"/>
    <w:rsid w:val="0052009B"/>
    <w:rsid w:val="005200B2"/>
    <w:rsid w:val="005200C4"/>
    <w:rsid w:val="005200C5"/>
    <w:rsid w:val="005201EC"/>
    <w:rsid w:val="00520253"/>
    <w:rsid w:val="0052030B"/>
    <w:rsid w:val="0052042E"/>
    <w:rsid w:val="0052074D"/>
    <w:rsid w:val="005207E1"/>
    <w:rsid w:val="005207E7"/>
    <w:rsid w:val="0052082D"/>
    <w:rsid w:val="00520949"/>
    <w:rsid w:val="005209F1"/>
    <w:rsid w:val="00520A9F"/>
    <w:rsid w:val="00520AE3"/>
    <w:rsid w:val="00520AFE"/>
    <w:rsid w:val="00520D74"/>
    <w:rsid w:val="00520E46"/>
    <w:rsid w:val="00520EFA"/>
    <w:rsid w:val="00520FEC"/>
    <w:rsid w:val="00521209"/>
    <w:rsid w:val="00521241"/>
    <w:rsid w:val="00521294"/>
    <w:rsid w:val="00521525"/>
    <w:rsid w:val="005216CA"/>
    <w:rsid w:val="005216EB"/>
    <w:rsid w:val="005217B2"/>
    <w:rsid w:val="005217BB"/>
    <w:rsid w:val="00521877"/>
    <w:rsid w:val="005218B4"/>
    <w:rsid w:val="00521904"/>
    <w:rsid w:val="00521964"/>
    <w:rsid w:val="00521ABC"/>
    <w:rsid w:val="00521B38"/>
    <w:rsid w:val="00521D5B"/>
    <w:rsid w:val="00521D65"/>
    <w:rsid w:val="00521EB2"/>
    <w:rsid w:val="0052207B"/>
    <w:rsid w:val="005221A4"/>
    <w:rsid w:val="005222C8"/>
    <w:rsid w:val="0052238A"/>
    <w:rsid w:val="005225C5"/>
    <w:rsid w:val="00522603"/>
    <w:rsid w:val="0052260B"/>
    <w:rsid w:val="0052264F"/>
    <w:rsid w:val="0052269A"/>
    <w:rsid w:val="005226A2"/>
    <w:rsid w:val="00522707"/>
    <w:rsid w:val="0052275E"/>
    <w:rsid w:val="00522805"/>
    <w:rsid w:val="00522822"/>
    <w:rsid w:val="00522A41"/>
    <w:rsid w:val="00522BCC"/>
    <w:rsid w:val="00522C31"/>
    <w:rsid w:val="00522CD6"/>
    <w:rsid w:val="005231A1"/>
    <w:rsid w:val="00523268"/>
    <w:rsid w:val="0052329E"/>
    <w:rsid w:val="00523366"/>
    <w:rsid w:val="00523452"/>
    <w:rsid w:val="005234F9"/>
    <w:rsid w:val="00523526"/>
    <w:rsid w:val="00523574"/>
    <w:rsid w:val="00523592"/>
    <w:rsid w:val="005235B4"/>
    <w:rsid w:val="00523655"/>
    <w:rsid w:val="0052370E"/>
    <w:rsid w:val="005237B7"/>
    <w:rsid w:val="005237BB"/>
    <w:rsid w:val="0052381F"/>
    <w:rsid w:val="0052383D"/>
    <w:rsid w:val="00523857"/>
    <w:rsid w:val="0052397E"/>
    <w:rsid w:val="00523A84"/>
    <w:rsid w:val="00523D3C"/>
    <w:rsid w:val="00523D3D"/>
    <w:rsid w:val="00523D5F"/>
    <w:rsid w:val="00523E18"/>
    <w:rsid w:val="00523E93"/>
    <w:rsid w:val="00523F32"/>
    <w:rsid w:val="00523F35"/>
    <w:rsid w:val="0052402A"/>
    <w:rsid w:val="0052407B"/>
    <w:rsid w:val="0052422C"/>
    <w:rsid w:val="0052440C"/>
    <w:rsid w:val="00524440"/>
    <w:rsid w:val="005244D5"/>
    <w:rsid w:val="00524754"/>
    <w:rsid w:val="0052494D"/>
    <w:rsid w:val="00524AD1"/>
    <w:rsid w:val="00524AE9"/>
    <w:rsid w:val="00524C91"/>
    <w:rsid w:val="00524CAC"/>
    <w:rsid w:val="00524CBA"/>
    <w:rsid w:val="00524CC5"/>
    <w:rsid w:val="00524D71"/>
    <w:rsid w:val="00524E6A"/>
    <w:rsid w:val="005250A0"/>
    <w:rsid w:val="005250C4"/>
    <w:rsid w:val="005251DA"/>
    <w:rsid w:val="0052526C"/>
    <w:rsid w:val="00525407"/>
    <w:rsid w:val="005254F4"/>
    <w:rsid w:val="0052577B"/>
    <w:rsid w:val="005257A9"/>
    <w:rsid w:val="00525966"/>
    <w:rsid w:val="005259B2"/>
    <w:rsid w:val="00525A02"/>
    <w:rsid w:val="00525A4A"/>
    <w:rsid w:val="00525A5C"/>
    <w:rsid w:val="00525A93"/>
    <w:rsid w:val="00525B12"/>
    <w:rsid w:val="00525BC8"/>
    <w:rsid w:val="00525BFB"/>
    <w:rsid w:val="00525CCF"/>
    <w:rsid w:val="00525D99"/>
    <w:rsid w:val="00525EC2"/>
    <w:rsid w:val="00525F71"/>
    <w:rsid w:val="0052603A"/>
    <w:rsid w:val="0052608B"/>
    <w:rsid w:val="0052611E"/>
    <w:rsid w:val="00526270"/>
    <w:rsid w:val="00526284"/>
    <w:rsid w:val="005262C8"/>
    <w:rsid w:val="00526469"/>
    <w:rsid w:val="00526495"/>
    <w:rsid w:val="005264C2"/>
    <w:rsid w:val="00526783"/>
    <w:rsid w:val="0052682E"/>
    <w:rsid w:val="00526870"/>
    <w:rsid w:val="00526884"/>
    <w:rsid w:val="005268E9"/>
    <w:rsid w:val="005269C2"/>
    <w:rsid w:val="00526A30"/>
    <w:rsid w:val="00526A3D"/>
    <w:rsid w:val="00526A5E"/>
    <w:rsid w:val="00526C48"/>
    <w:rsid w:val="00526C8A"/>
    <w:rsid w:val="00526D0A"/>
    <w:rsid w:val="00526E0D"/>
    <w:rsid w:val="00526E8B"/>
    <w:rsid w:val="00526E8D"/>
    <w:rsid w:val="00526F20"/>
    <w:rsid w:val="00526F4B"/>
    <w:rsid w:val="005270F5"/>
    <w:rsid w:val="0052719A"/>
    <w:rsid w:val="00527266"/>
    <w:rsid w:val="0052726F"/>
    <w:rsid w:val="005272A8"/>
    <w:rsid w:val="005272C3"/>
    <w:rsid w:val="00527412"/>
    <w:rsid w:val="00527489"/>
    <w:rsid w:val="0052765C"/>
    <w:rsid w:val="00527860"/>
    <w:rsid w:val="005278CA"/>
    <w:rsid w:val="005278F0"/>
    <w:rsid w:val="00527A40"/>
    <w:rsid w:val="00527A58"/>
    <w:rsid w:val="00527A73"/>
    <w:rsid w:val="00527B1F"/>
    <w:rsid w:val="00527BE9"/>
    <w:rsid w:val="00527C48"/>
    <w:rsid w:val="00527C92"/>
    <w:rsid w:val="00527E98"/>
    <w:rsid w:val="00527F30"/>
    <w:rsid w:val="0053005D"/>
    <w:rsid w:val="005300E6"/>
    <w:rsid w:val="005300FD"/>
    <w:rsid w:val="0053012B"/>
    <w:rsid w:val="005301EC"/>
    <w:rsid w:val="00530295"/>
    <w:rsid w:val="0053036D"/>
    <w:rsid w:val="00530456"/>
    <w:rsid w:val="00530509"/>
    <w:rsid w:val="005305A8"/>
    <w:rsid w:val="0053066C"/>
    <w:rsid w:val="00530959"/>
    <w:rsid w:val="00530980"/>
    <w:rsid w:val="00530AFD"/>
    <w:rsid w:val="00530DE6"/>
    <w:rsid w:val="00530F55"/>
    <w:rsid w:val="00531153"/>
    <w:rsid w:val="00531208"/>
    <w:rsid w:val="00531282"/>
    <w:rsid w:val="00531370"/>
    <w:rsid w:val="0053144B"/>
    <w:rsid w:val="0053145A"/>
    <w:rsid w:val="0053150C"/>
    <w:rsid w:val="00531562"/>
    <w:rsid w:val="00531647"/>
    <w:rsid w:val="005316C9"/>
    <w:rsid w:val="00531705"/>
    <w:rsid w:val="0053173A"/>
    <w:rsid w:val="005317EC"/>
    <w:rsid w:val="00531824"/>
    <w:rsid w:val="0053189A"/>
    <w:rsid w:val="005318ED"/>
    <w:rsid w:val="00531903"/>
    <w:rsid w:val="0053192E"/>
    <w:rsid w:val="00531959"/>
    <w:rsid w:val="005319CF"/>
    <w:rsid w:val="00531AAD"/>
    <w:rsid w:val="00531AF4"/>
    <w:rsid w:val="00531BD0"/>
    <w:rsid w:val="00531CAF"/>
    <w:rsid w:val="00531DC2"/>
    <w:rsid w:val="00531EA2"/>
    <w:rsid w:val="00531F71"/>
    <w:rsid w:val="00531FAE"/>
    <w:rsid w:val="0053211F"/>
    <w:rsid w:val="00532292"/>
    <w:rsid w:val="005322EF"/>
    <w:rsid w:val="0053239F"/>
    <w:rsid w:val="00532462"/>
    <w:rsid w:val="005326DE"/>
    <w:rsid w:val="005326ED"/>
    <w:rsid w:val="00532879"/>
    <w:rsid w:val="0053289E"/>
    <w:rsid w:val="005328D8"/>
    <w:rsid w:val="0053291B"/>
    <w:rsid w:val="00532AC9"/>
    <w:rsid w:val="00532B16"/>
    <w:rsid w:val="00532B1A"/>
    <w:rsid w:val="00532C26"/>
    <w:rsid w:val="00532C76"/>
    <w:rsid w:val="00532C99"/>
    <w:rsid w:val="00532C9D"/>
    <w:rsid w:val="00532E51"/>
    <w:rsid w:val="00532F58"/>
    <w:rsid w:val="00532F7B"/>
    <w:rsid w:val="00533215"/>
    <w:rsid w:val="0053326E"/>
    <w:rsid w:val="00533296"/>
    <w:rsid w:val="005332EC"/>
    <w:rsid w:val="00533309"/>
    <w:rsid w:val="00533340"/>
    <w:rsid w:val="00533364"/>
    <w:rsid w:val="005333AE"/>
    <w:rsid w:val="005333E9"/>
    <w:rsid w:val="005334E4"/>
    <w:rsid w:val="00533524"/>
    <w:rsid w:val="00533548"/>
    <w:rsid w:val="00533865"/>
    <w:rsid w:val="00533886"/>
    <w:rsid w:val="005338E3"/>
    <w:rsid w:val="005339D6"/>
    <w:rsid w:val="005339E8"/>
    <w:rsid w:val="005339FD"/>
    <w:rsid w:val="00533A50"/>
    <w:rsid w:val="00533BB6"/>
    <w:rsid w:val="00533C61"/>
    <w:rsid w:val="00533CE1"/>
    <w:rsid w:val="00533D70"/>
    <w:rsid w:val="00533EAA"/>
    <w:rsid w:val="00533ECB"/>
    <w:rsid w:val="00533F4E"/>
    <w:rsid w:val="00534314"/>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BC"/>
    <w:rsid w:val="00534ECA"/>
    <w:rsid w:val="00534EE4"/>
    <w:rsid w:val="00534F4C"/>
    <w:rsid w:val="005354AB"/>
    <w:rsid w:val="005357A8"/>
    <w:rsid w:val="00535A27"/>
    <w:rsid w:val="00535B3B"/>
    <w:rsid w:val="00535B60"/>
    <w:rsid w:val="00535D0C"/>
    <w:rsid w:val="00535D0F"/>
    <w:rsid w:val="00535DE2"/>
    <w:rsid w:val="005360EB"/>
    <w:rsid w:val="0053613D"/>
    <w:rsid w:val="00536166"/>
    <w:rsid w:val="005361D8"/>
    <w:rsid w:val="00536246"/>
    <w:rsid w:val="005362DC"/>
    <w:rsid w:val="005362F0"/>
    <w:rsid w:val="005367C1"/>
    <w:rsid w:val="005367E3"/>
    <w:rsid w:val="005369D4"/>
    <w:rsid w:val="00536AEE"/>
    <w:rsid w:val="00536B64"/>
    <w:rsid w:val="00536C20"/>
    <w:rsid w:val="00536D47"/>
    <w:rsid w:val="00536E9E"/>
    <w:rsid w:val="00537001"/>
    <w:rsid w:val="00537092"/>
    <w:rsid w:val="005370CE"/>
    <w:rsid w:val="00537205"/>
    <w:rsid w:val="0053740A"/>
    <w:rsid w:val="0053747A"/>
    <w:rsid w:val="005374AE"/>
    <w:rsid w:val="005375C9"/>
    <w:rsid w:val="00537640"/>
    <w:rsid w:val="00537653"/>
    <w:rsid w:val="005376A5"/>
    <w:rsid w:val="005377F4"/>
    <w:rsid w:val="00537841"/>
    <w:rsid w:val="005378A6"/>
    <w:rsid w:val="0053794A"/>
    <w:rsid w:val="00537989"/>
    <w:rsid w:val="005379CE"/>
    <w:rsid w:val="005379DD"/>
    <w:rsid w:val="005379F2"/>
    <w:rsid w:val="00537AA8"/>
    <w:rsid w:val="00537AAC"/>
    <w:rsid w:val="00537AD4"/>
    <w:rsid w:val="00537BE9"/>
    <w:rsid w:val="00537E2E"/>
    <w:rsid w:val="00537E60"/>
    <w:rsid w:val="00540030"/>
    <w:rsid w:val="00540055"/>
    <w:rsid w:val="0054006E"/>
    <w:rsid w:val="00540147"/>
    <w:rsid w:val="005401F4"/>
    <w:rsid w:val="00540249"/>
    <w:rsid w:val="00540259"/>
    <w:rsid w:val="00540299"/>
    <w:rsid w:val="0054036A"/>
    <w:rsid w:val="005403A0"/>
    <w:rsid w:val="00540455"/>
    <w:rsid w:val="005404C0"/>
    <w:rsid w:val="0054056A"/>
    <w:rsid w:val="00540656"/>
    <w:rsid w:val="005406B9"/>
    <w:rsid w:val="00540725"/>
    <w:rsid w:val="00540908"/>
    <w:rsid w:val="00540BB8"/>
    <w:rsid w:val="00540C7A"/>
    <w:rsid w:val="00540C95"/>
    <w:rsid w:val="00540CE8"/>
    <w:rsid w:val="00540D50"/>
    <w:rsid w:val="00540E2C"/>
    <w:rsid w:val="00540E76"/>
    <w:rsid w:val="00540F83"/>
    <w:rsid w:val="00540FA6"/>
    <w:rsid w:val="00541065"/>
    <w:rsid w:val="00541088"/>
    <w:rsid w:val="0054126F"/>
    <w:rsid w:val="00541309"/>
    <w:rsid w:val="0054138D"/>
    <w:rsid w:val="005413E0"/>
    <w:rsid w:val="0054154A"/>
    <w:rsid w:val="005416C7"/>
    <w:rsid w:val="005416ED"/>
    <w:rsid w:val="005417A0"/>
    <w:rsid w:val="0054183A"/>
    <w:rsid w:val="005418BA"/>
    <w:rsid w:val="00541992"/>
    <w:rsid w:val="00541C69"/>
    <w:rsid w:val="00541C6A"/>
    <w:rsid w:val="00541D0D"/>
    <w:rsid w:val="00541E2B"/>
    <w:rsid w:val="00541E7F"/>
    <w:rsid w:val="00541F0C"/>
    <w:rsid w:val="005420AB"/>
    <w:rsid w:val="0054213F"/>
    <w:rsid w:val="00542189"/>
    <w:rsid w:val="005422AA"/>
    <w:rsid w:val="00542379"/>
    <w:rsid w:val="00542410"/>
    <w:rsid w:val="00542458"/>
    <w:rsid w:val="00542517"/>
    <w:rsid w:val="00542575"/>
    <w:rsid w:val="00542693"/>
    <w:rsid w:val="005428DB"/>
    <w:rsid w:val="00542993"/>
    <w:rsid w:val="005429DA"/>
    <w:rsid w:val="00542A60"/>
    <w:rsid w:val="00542AF2"/>
    <w:rsid w:val="00542D07"/>
    <w:rsid w:val="00542D0D"/>
    <w:rsid w:val="00542D10"/>
    <w:rsid w:val="00542D7B"/>
    <w:rsid w:val="00542E0C"/>
    <w:rsid w:val="00542E34"/>
    <w:rsid w:val="00542EFE"/>
    <w:rsid w:val="00542F1F"/>
    <w:rsid w:val="0054316B"/>
    <w:rsid w:val="00543275"/>
    <w:rsid w:val="00543381"/>
    <w:rsid w:val="005433DA"/>
    <w:rsid w:val="0054348B"/>
    <w:rsid w:val="005436B8"/>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26F"/>
    <w:rsid w:val="0054443D"/>
    <w:rsid w:val="0054445C"/>
    <w:rsid w:val="00544643"/>
    <w:rsid w:val="00544753"/>
    <w:rsid w:val="00544923"/>
    <w:rsid w:val="00544927"/>
    <w:rsid w:val="00544B02"/>
    <w:rsid w:val="00544B9E"/>
    <w:rsid w:val="00544C16"/>
    <w:rsid w:val="00544CCA"/>
    <w:rsid w:val="00544CDB"/>
    <w:rsid w:val="00544DE4"/>
    <w:rsid w:val="00544E7B"/>
    <w:rsid w:val="00544FD1"/>
    <w:rsid w:val="0054512B"/>
    <w:rsid w:val="005451CA"/>
    <w:rsid w:val="005451F3"/>
    <w:rsid w:val="00545264"/>
    <w:rsid w:val="005452C0"/>
    <w:rsid w:val="005454B1"/>
    <w:rsid w:val="00545510"/>
    <w:rsid w:val="0054556F"/>
    <w:rsid w:val="005456AD"/>
    <w:rsid w:val="005456C3"/>
    <w:rsid w:val="0054576C"/>
    <w:rsid w:val="005457CA"/>
    <w:rsid w:val="00545951"/>
    <w:rsid w:val="00545B27"/>
    <w:rsid w:val="00545B32"/>
    <w:rsid w:val="00545B36"/>
    <w:rsid w:val="00545C3D"/>
    <w:rsid w:val="00545D40"/>
    <w:rsid w:val="00545E6A"/>
    <w:rsid w:val="00545E8E"/>
    <w:rsid w:val="00546175"/>
    <w:rsid w:val="005462E0"/>
    <w:rsid w:val="00546310"/>
    <w:rsid w:val="00546343"/>
    <w:rsid w:val="005463EC"/>
    <w:rsid w:val="00546489"/>
    <w:rsid w:val="00546506"/>
    <w:rsid w:val="0054656C"/>
    <w:rsid w:val="005466E9"/>
    <w:rsid w:val="00546738"/>
    <w:rsid w:val="005467D6"/>
    <w:rsid w:val="00546908"/>
    <w:rsid w:val="00546942"/>
    <w:rsid w:val="00546ACD"/>
    <w:rsid w:val="00546B2E"/>
    <w:rsid w:val="00546C3B"/>
    <w:rsid w:val="00546D12"/>
    <w:rsid w:val="00546D63"/>
    <w:rsid w:val="00546EAB"/>
    <w:rsid w:val="00546F2A"/>
    <w:rsid w:val="00546FD4"/>
    <w:rsid w:val="0054702B"/>
    <w:rsid w:val="005470D0"/>
    <w:rsid w:val="005471A3"/>
    <w:rsid w:val="00547236"/>
    <w:rsid w:val="0054726A"/>
    <w:rsid w:val="005472B5"/>
    <w:rsid w:val="005472C3"/>
    <w:rsid w:val="00547334"/>
    <w:rsid w:val="005473AB"/>
    <w:rsid w:val="00547484"/>
    <w:rsid w:val="0054754A"/>
    <w:rsid w:val="005477F1"/>
    <w:rsid w:val="00547829"/>
    <w:rsid w:val="00547BDE"/>
    <w:rsid w:val="00547CC6"/>
    <w:rsid w:val="00547D9B"/>
    <w:rsid w:val="00547D9D"/>
    <w:rsid w:val="00547EA7"/>
    <w:rsid w:val="00547F14"/>
    <w:rsid w:val="00547F5D"/>
    <w:rsid w:val="00547F8D"/>
    <w:rsid w:val="00550030"/>
    <w:rsid w:val="0055014A"/>
    <w:rsid w:val="0055019C"/>
    <w:rsid w:val="00550234"/>
    <w:rsid w:val="005502E7"/>
    <w:rsid w:val="005502EF"/>
    <w:rsid w:val="005503EC"/>
    <w:rsid w:val="00550432"/>
    <w:rsid w:val="005505BA"/>
    <w:rsid w:val="005505C3"/>
    <w:rsid w:val="0055079D"/>
    <w:rsid w:val="00550835"/>
    <w:rsid w:val="0055088A"/>
    <w:rsid w:val="005509B9"/>
    <w:rsid w:val="005509D0"/>
    <w:rsid w:val="00550A40"/>
    <w:rsid w:val="00550D6F"/>
    <w:rsid w:val="00550E38"/>
    <w:rsid w:val="00550E71"/>
    <w:rsid w:val="005511B1"/>
    <w:rsid w:val="005511F4"/>
    <w:rsid w:val="00551248"/>
    <w:rsid w:val="00551257"/>
    <w:rsid w:val="0055126A"/>
    <w:rsid w:val="005512CD"/>
    <w:rsid w:val="00551328"/>
    <w:rsid w:val="00551443"/>
    <w:rsid w:val="00551593"/>
    <w:rsid w:val="005515F2"/>
    <w:rsid w:val="00551702"/>
    <w:rsid w:val="00551768"/>
    <w:rsid w:val="0055194D"/>
    <w:rsid w:val="00551A77"/>
    <w:rsid w:val="00551E52"/>
    <w:rsid w:val="00552038"/>
    <w:rsid w:val="005520F7"/>
    <w:rsid w:val="00552101"/>
    <w:rsid w:val="00552163"/>
    <w:rsid w:val="00552332"/>
    <w:rsid w:val="0055233E"/>
    <w:rsid w:val="00552569"/>
    <w:rsid w:val="00552579"/>
    <w:rsid w:val="00552840"/>
    <w:rsid w:val="00552894"/>
    <w:rsid w:val="005528E1"/>
    <w:rsid w:val="00552B03"/>
    <w:rsid w:val="00552C3B"/>
    <w:rsid w:val="00552D32"/>
    <w:rsid w:val="00552E20"/>
    <w:rsid w:val="00552F51"/>
    <w:rsid w:val="00552F6D"/>
    <w:rsid w:val="00552FF4"/>
    <w:rsid w:val="005530D9"/>
    <w:rsid w:val="00553413"/>
    <w:rsid w:val="005535E4"/>
    <w:rsid w:val="0055360E"/>
    <w:rsid w:val="005536E5"/>
    <w:rsid w:val="00553824"/>
    <w:rsid w:val="005538B0"/>
    <w:rsid w:val="005539AF"/>
    <w:rsid w:val="005539F4"/>
    <w:rsid w:val="00553A48"/>
    <w:rsid w:val="00553ABB"/>
    <w:rsid w:val="00553B25"/>
    <w:rsid w:val="00553BB5"/>
    <w:rsid w:val="00553F94"/>
    <w:rsid w:val="00553FCC"/>
    <w:rsid w:val="005540F9"/>
    <w:rsid w:val="0055410A"/>
    <w:rsid w:val="0055412B"/>
    <w:rsid w:val="00554136"/>
    <w:rsid w:val="00554176"/>
    <w:rsid w:val="00554209"/>
    <w:rsid w:val="0055425C"/>
    <w:rsid w:val="00554385"/>
    <w:rsid w:val="00554505"/>
    <w:rsid w:val="005546A4"/>
    <w:rsid w:val="0055477D"/>
    <w:rsid w:val="005547A3"/>
    <w:rsid w:val="005547CB"/>
    <w:rsid w:val="00554987"/>
    <w:rsid w:val="00554A7E"/>
    <w:rsid w:val="00554B4E"/>
    <w:rsid w:val="00554DF7"/>
    <w:rsid w:val="00554E1D"/>
    <w:rsid w:val="00555037"/>
    <w:rsid w:val="00555245"/>
    <w:rsid w:val="005552B9"/>
    <w:rsid w:val="005554EA"/>
    <w:rsid w:val="00555520"/>
    <w:rsid w:val="0055556D"/>
    <w:rsid w:val="00555613"/>
    <w:rsid w:val="00555713"/>
    <w:rsid w:val="00555745"/>
    <w:rsid w:val="00555772"/>
    <w:rsid w:val="0055578C"/>
    <w:rsid w:val="005557A5"/>
    <w:rsid w:val="00555848"/>
    <w:rsid w:val="00555923"/>
    <w:rsid w:val="00555958"/>
    <w:rsid w:val="0055597F"/>
    <w:rsid w:val="00555A97"/>
    <w:rsid w:val="00555AC2"/>
    <w:rsid w:val="00555B05"/>
    <w:rsid w:val="00555BE7"/>
    <w:rsid w:val="00555D6F"/>
    <w:rsid w:val="00555F05"/>
    <w:rsid w:val="00555F07"/>
    <w:rsid w:val="00555FDF"/>
    <w:rsid w:val="0055603B"/>
    <w:rsid w:val="00556156"/>
    <w:rsid w:val="0055620D"/>
    <w:rsid w:val="005562AF"/>
    <w:rsid w:val="005562EC"/>
    <w:rsid w:val="00556504"/>
    <w:rsid w:val="00556541"/>
    <w:rsid w:val="00556624"/>
    <w:rsid w:val="00556680"/>
    <w:rsid w:val="005566D8"/>
    <w:rsid w:val="0055671D"/>
    <w:rsid w:val="00556773"/>
    <w:rsid w:val="005567BF"/>
    <w:rsid w:val="0055682E"/>
    <w:rsid w:val="005569D2"/>
    <w:rsid w:val="00556ADB"/>
    <w:rsid w:val="00556BF2"/>
    <w:rsid w:val="00556FD4"/>
    <w:rsid w:val="00557089"/>
    <w:rsid w:val="005570BB"/>
    <w:rsid w:val="005570E7"/>
    <w:rsid w:val="0055717B"/>
    <w:rsid w:val="0055718D"/>
    <w:rsid w:val="0055727A"/>
    <w:rsid w:val="005572C2"/>
    <w:rsid w:val="005572D1"/>
    <w:rsid w:val="005573B9"/>
    <w:rsid w:val="005573C4"/>
    <w:rsid w:val="00557464"/>
    <w:rsid w:val="0055749D"/>
    <w:rsid w:val="005574CA"/>
    <w:rsid w:val="005575B3"/>
    <w:rsid w:val="00557637"/>
    <w:rsid w:val="005576A2"/>
    <w:rsid w:val="005576CC"/>
    <w:rsid w:val="0055771C"/>
    <w:rsid w:val="005578FA"/>
    <w:rsid w:val="00557A2C"/>
    <w:rsid w:val="00557A37"/>
    <w:rsid w:val="00557B3C"/>
    <w:rsid w:val="00557B63"/>
    <w:rsid w:val="00557CAB"/>
    <w:rsid w:val="00557CB9"/>
    <w:rsid w:val="00557D87"/>
    <w:rsid w:val="00557FB7"/>
    <w:rsid w:val="00560029"/>
    <w:rsid w:val="00560074"/>
    <w:rsid w:val="005600A9"/>
    <w:rsid w:val="0056014D"/>
    <w:rsid w:val="0056022D"/>
    <w:rsid w:val="00560232"/>
    <w:rsid w:val="005602DF"/>
    <w:rsid w:val="005603AD"/>
    <w:rsid w:val="005603F4"/>
    <w:rsid w:val="005604AF"/>
    <w:rsid w:val="005607B2"/>
    <w:rsid w:val="005607B8"/>
    <w:rsid w:val="005607F5"/>
    <w:rsid w:val="00560935"/>
    <w:rsid w:val="0056099B"/>
    <w:rsid w:val="005609CE"/>
    <w:rsid w:val="00560AC9"/>
    <w:rsid w:val="00560AF5"/>
    <w:rsid w:val="00560B59"/>
    <w:rsid w:val="00560D42"/>
    <w:rsid w:val="00560D87"/>
    <w:rsid w:val="00560F99"/>
    <w:rsid w:val="00561069"/>
    <w:rsid w:val="00561072"/>
    <w:rsid w:val="005610BA"/>
    <w:rsid w:val="005611C7"/>
    <w:rsid w:val="00561250"/>
    <w:rsid w:val="0056134D"/>
    <w:rsid w:val="005613CD"/>
    <w:rsid w:val="005614D1"/>
    <w:rsid w:val="005615DE"/>
    <w:rsid w:val="005616CF"/>
    <w:rsid w:val="00561A95"/>
    <w:rsid w:val="00561B5C"/>
    <w:rsid w:val="00561B89"/>
    <w:rsid w:val="00561BF6"/>
    <w:rsid w:val="00561C45"/>
    <w:rsid w:val="00561CF0"/>
    <w:rsid w:val="00561D67"/>
    <w:rsid w:val="00561D6B"/>
    <w:rsid w:val="00561FFA"/>
    <w:rsid w:val="0056204B"/>
    <w:rsid w:val="00562053"/>
    <w:rsid w:val="005620EA"/>
    <w:rsid w:val="00562375"/>
    <w:rsid w:val="0056249D"/>
    <w:rsid w:val="005625AD"/>
    <w:rsid w:val="00562626"/>
    <w:rsid w:val="00562757"/>
    <w:rsid w:val="005627C0"/>
    <w:rsid w:val="0056280F"/>
    <w:rsid w:val="00562829"/>
    <w:rsid w:val="00562840"/>
    <w:rsid w:val="00562850"/>
    <w:rsid w:val="005628E8"/>
    <w:rsid w:val="00562A8B"/>
    <w:rsid w:val="00562ADC"/>
    <w:rsid w:val="00562B0E"/>
    <w:rsid w:val="00562CDC"/>
    <w:rsid w:val="00562CDE"/>
    <w:rsid w:val="00562F09"/>
    <w:rsid w:val="00562FB9"/>
    <w:rsid w:val="00562FD3"/>
    <w:rsid w:val="0056305A"/>
    <w:rsid w:val="0056306A"/>
    <w:rsid w:val="00563154"/>
    <w:rsid w:val="0056327E"/>
    <w:rsid w:val="005632EC"/>
    <w:rsid w:val="0056335B"/>
    <w:rsid w:val="00563495"/>
    <w:rsid w:val="00563499"/>
    <w:rsid w:val="005634EB"/>
    <w:rsid w:val="0056350A"/>
    <w:rsid w:val="00563675"/>
    <w:rsid w:val="0056368A"/>
    <w:rsid w:val="005637FA"/>
    <w:rsid w:val="00563958"/>
    <w:rsid w:val="0056396F"/>
    <w:rsid w:val="00563B2E"/>
    <w:rsid w:val="00563CA3"/>
    <w:rsid w:val="00563E07"/>
    <w:rsid w:val="00563EE7"/>
    <w:rsid w:val="00563FD2"/>
    <w:rsid w:val="00563FF1"/>
    <w:rsid w:val="0056402A"/>
    <w:rsid w:val="00564242"/>
    <w:rsid w:val="00564261"/>
    <w:rsid w:val="005642B6"/>
    <w:rsid w:val="0056434D"/>
    <w:rsid w:val="0056439C"/>
    <w:rsid w:val="005643AD"/>
    <w:rsid w:val="0056456A"/>
    <w:rsid w:val="00564595"/>
    <w:rsid w:val="00564597"/>
    <w:rsid w:val="0056469A"/>
    <w:rsid w:val="005647CB"/>
    <w:rsid w:val="0056489A"/>
    <w:rsid w:val="00564A21"/>
    <w:rsid w:val="00564B48"/>
    <w:rsid w:val="00564B7B"/>
    <w:rsid w:val="00564C88"/>
    <w:rsid w:val="00564DD0"/>
    <w:rsid w:val="00564E2C"/>
    <w:rsid w:val="00564EB9"/>
    <w:rsid w:val="0056518E"/>
    <w:rsid w:val="00565459"/>
    <w:rsid w:val="0056547D"/>
    <w:rsid w:val="0056567B"/>
    <w:rsid w:val="00565739"/>
    <w:rsid w:val="005657DD"/>
    <w:rsid w:val="00565D94"/>
    <w:rsid w:val="00565DA2"/>
    <w:rsid w:val="00565E25"/>
    <w:rsid w:val="00565E74"/>
    <w:rsid w:val="005662D6"/>
    <w:rsid w:val="00566548"/>
    <w:rsid w:val="0056654A"/>
    <w:rsid w:val="005665C8"/>
    <w:rsid w:val="00566787"/>
    <w:rsid w:val="00566862"/>
    <w:rsid w:val="00566A2A"/>
    <w:rsid w:val="00566D7C"/>
    <w:rsid w:val="00566DE4"/>
    <w:rsid w:val="00566E10"/>
    <w:rsid w:val="00566E4F"/>
    <w:rsid w:val="00566F94"/>
    <w:rsid w:val="00566FDD"/>
    <w:rsid w:val="0056719E"/>
    <w:rsid w:val="005672A1"/>
    <w:rsid w:val="0056748E"/>
    <w:rsid w:val="005674B4"/>
    <w:rsid w:val="005675F7"/>
    <w:rsid w:val="005676A7"/>
    <w:rsid w:val="005676F8"/>
    <w:rsid w:val="00567710"/>
    <w:rsid w:val="0056779F"/>
    <w:rsid w:val="0056797A"/>
    <w:rsid w:val="005679FA"/>
    <w:rsid w:val="00567A58"/>
    <w:rsid w:val="00567AEA"/>
    <w:rsid w:val="00567B07"/>
    <w:rsid w:val="00567B3B"/>
    <w:rsid w:val="00567B75"/>
    <w:rsid w:val="00567B79"/>
    <w:rsid w:val="00567BAB"/>
    <w:rsid w:val="00567BCB"/>
    <w:rsid w:val="005700C7"/>
    <w:rsid w:val="005701C5"/>
    <w:rsid w:val="0057021C"/>
    <w:rsid w:val="0057025F"/>
    <w:rsid w:val="00570282"/>
    <w:rsid w:val="005703E3"/>
    <w:rsid w:val="00570494"/>
    <w:rsid w:val="0057054C"/>
    <w:rsid w:val="00570764"/>
    <w:rsid w:val="00570815"/>
    <w:rsid w:val="0057088B"/>
    <w:rsid w:val="00570890"/>
    <w:rsid w:val="005708C3"/>
    <w:rsid w:val="005708C6"/>
    <w:rsid w:val="005708E6"/>
    <w:rsid w:val="00570934"/>
    <w:rsid w:val="00570B31"/>
    <w:rsid w:val="00570BBA"/>
    <w:rsid w:val="00570C3D"/>
    <w:rsid w:val="00570C83"/>
    <w:rsid w:val="00570D83"/>
    <w:rsid w:val="00570E2A"/>
    <w:rsid w:val="0057101B"/>
    <w:rsid w:val="0057105C"/>
    <w:rsid w:val="00571094"/>
    <w:rsid w:val="00571124"/>
    <w:rsid w:val="00571184"/>
    <w:rsid w:val="005711D7"/>
    <w:rsid w:val="005712E3"/>
    <w:rsid w:val="00571309"/>
    <w:rsid w:val="00571358"/>
    <w:rsid w:val="00571382"/>
    <w:rsid w:val="005714FA"/>
    <w:rsid w:val="0057165D"/>
    <w:rsid w:val="0057174A"/>
    <w:rsid w:val="0057174B"/>
    <w:rsid w:val="00571754"/>
    <w:rsid w:val="0057184E"/>
    <w:rsid w:val="00571850"/>
    <w:rsid w:val="005718C6"/>
    <w:rsid w:val="005719B3"/>
    <w:rsid w:val="005719D5"/>
    <w:rsid w:val="005719F4"/>
    <w:rsid w:val="00571A14"/>
    <w:rsid w:val="00571B54"/>
    <w:rsid w:val="00571B71"/>
    <w:rsid w:val="00571CDA"/>
    <w:rsid w:val="00571EE1"/>
    <w:rsid w:val="00571EEB"/>
    <w:rsid w:val="00571F0B"/>
    <w:rsid w:val="00572023"/>
    <w:rsid w:val="0057214F"/>
    <w:rsid w:val="00572266"/>
    <w:rsid w:val="005722CE"/>
    <w:rsid w:val="005723A2"/>
    <w:rsid w:val="005724D0"/>
    <w:rsid w:val="00572583"/>
    <w:rsid w:val="00572643"/>
    <w:rsid w:val="00572683"/>
    <w:rsid w:val="005726EB"/>
    <w:rsid w:val="005726F1"/>
    <w:rsid w:val="00572792"/>
    <w:rsid w:val="00572995"/>
    <w:rsid w:val="00572A7F"/>
    <w:rsid w:val="00572B31"/>
    <w:rsid w:val="00572EFC"/>
    <w:rsid w:val="00572F26"/>
    <w:rsid w:val="005730FF"/>
    <w:rsid w:val="005732C9"/>
    <w:rsid w:val="005735D5"/>
    <w:rsid w:val="005735E0"/>
    <w:rsid w:val="00573617"/>
    <w:rsid w:val="0057365E"/>
    <w:rsid w:val="00573688"/>
    <w:rsid w:val="0057380A"/>
    <w:rsid w:val="005738CB"/>
    <w:rsid w:val="005738E6"/>
    <w:rsid w:val="00573A93"/>
    <w:rsid w:val="00573AA0"/>
    <w:rsid w:val="00573BB0"/>
    <w:rsid w:val="00573D2B"/>
    <w:rsid w:val="00573D92"/>
    <w:rsid w:val="00573F24"/>
    <w:rsid w:val="00573F9D"/>
    <w:rsid w:val="00573FDF"/>
    <w:rsid w:val="00574055"/>
    <w:rsid w:val="0057408A"/>
    <w:rsid w:val="00574130"/>
    <w:rsid w:val="0057414B"/>
    <w:rsid w:val="00574159"/>
    <w:rsid w:val="00574167"/>
    <w:rsid w:val="00574415"/>
    <w:rsid w:val="005744FB"/>
    <w:rsid w:val="00574598"/>
    <w:rsid w:val="005746E2"/>
    <w:rsid w:val="00574700"/>
    <w:rsid w:val="0057477D"/>
    <w:rsid w:val="00574A09"/>
    <w:rsid w:val="00574A1B"/>
    <w:rsid w:val="00574B0E"/>
    <w:rsid w:val="00574C0A"/>
    <w:rsid w:val="00574D14"/>
    <w:rsid w:val="00574DCC"/>
    <w:rsid w:val="00574E23"/>
    <w:rsid w:val="00574ED9"/>
    <w:rsid w:val="00574FDC"/>
    <w:rsid w:val="005750B7"/>
    <w:rsid w:val="00575235"/>
    <w:rsid w:val="005753DB"/>
    <w:rsid w:val="00575465"/>
    <w:rsid w:val="00575476"/>
    <w:rsid w:val="0057562B"/>
    <w:rsid w:val="005756BD"/>
    <w:rsid w:val="005756BF"/>
    <w:rsid w:val="005758BE"/>
    <w:rsid w:val="00575D08"/>
    <w:rsid w:val="00575D14"/>
    <w:rsid w:val="00575D89"/>
    <w:rsid w:val="00575DBF"/>
    <w:rsid w:val="00575DDF"/>
    <w:rsid w:val="00575DFD"/>
    <w:rsid w:val="005760A2"/>
    <w:rsid w:val="005760C5"/>
    <w:rsid w:val="005762E0"/>
    <w:rsid w:val="005764BB"/>
    <w:rsid w:val="0057656F"/>
    <w:rsid w:val="00576648"/>
    <w:rsid w:val="00576683"/>
    <w:rsid w:val="005766AA"/>
    <w:rsid w:val="005766EA"/>
    <w:rsid w:val="00576764"/>
    <w:rsid w:val="00576897"/>
    <w:rsid w:val="00576916"/>
    <w:rsid w:val="00576925"/>
    <w:rsid w:val="0057692A"/>
    <w:rsid w:val="0057692E"/>
    <w:rsid w:val="0057699D"/>
    <w:rsid w:val="005769A4"/>
    <w:rsid w:val="00576A37"/>
    <w:rsid w:val="00576C37"/>
    <w:rsid w:val="00576C54"/>
    <w:rsid w:val="00576CA4"/>
    <w:rsid w:val="00577012"/>
    <w:rsid w:val="00577104"/>
    <w:rsid w:val="005771CD"/>
    <w:rsid w:val="0057727E"/>
    <w:rsid w:val="0057734A"/>
    <w:rsid w:val="00577368"/>
    <w:rsid w:val="005773FF"/>
    <w:rsid w:val="005774A8"/>
    <w:rsid w:val="00577540"/>
    <w:rsid w:val="0057756A"/>
    <w:rsid w:val="005775E7"/>
    <w:rsid w:val="005777AC"/>
    <w:rsid w:val="00577864"/>
    <w:rsid w:val="005778AE"/>
    <w:rsid w:val="0057790E"/>
    <w:rsid w:val="00577912"/>
    <w:rsid w:val="00577A38"/>
    <w:rsid w:val="00577A7E"/>
    <w:rsid w:val="00577B1E"/>
    <w:rsid w:val="00577B66"/>
    <w:rsid w:val="00577B7A"/>
    <w:rsid w:val="00577B87"/>
    <w:rsid w:val="00577C1A"/>
    <w:rsid w:val="00577CC2"/>
    <w:rsid w:val="00577EB4"/>
    <w:rsid w:val="005803F3"/>
    <w:rsid w:val="00580495"/>
    <w:rsid w:val="005805E5"/>
    <w:rsid w:val="005805EB"/>
    <w:rsid w:val="0058078F"/>
    <w:rsid w:val="005808D2"/>
    <w:rsid w:val="005809DE"/>
    <w:rsid w:val="00580ACA"/>
    <w:rsid w:val="00580B24"/>
    <w:rsid w:val="00580D25"/>
    <w:rsid w:val="00580D82"/>
    <w:rsid w:val="00580EA4"/>
    <w:rsid w:val="00580F82"/>
    <w:rsid w:val="0058107E"/>
    <w:rsid w:val="00581081"/>
    <w:rsid w:val="005811E1"/>
    <w:rsid w:val="00581239"/>
    <w:rsid w:val="005812BF"/>
    <w:rsid w:val="0058130C"/>
    <w:rsid w:val="00581529"/>
    <w:rsid w:val="0058155B"/>
    <w:rsid w:val="005815D2"/>
    <w:rsid w:val="005816A3"/>
    <w:rsid w:val="0058171D"/>
    <w:rsid w:val="0058171E"/>
    <w:rsid w:val="005818D4"/>
    <w:rsid w:val="0058190F"/>
    <w:rsid w:val="00581965"/>
    <w:rsid w:val="005819A1"/>
    <w:rsid w:val="005819D7"/>
    <w:rsid w:val="00581A19"/>
    <w:rsid w:val="00581AB8"/>
    <w:rsid w:val="00581BAB"/>
    <w:rsid w:val="00581C3D"/>
    <w:rsid w:val="00581C6E"/>
    <w:rsid w:val="00581DB0"/>
    <w:rsid w:val="00581DF8"/>
    <w:rsid w:val="00581E46"/>
    <w:rsid w:val="00581E84"/>
    <w:rsid w:val="00581F40"/>
    <w:rsid w:val="00582106"/>
    <w:rsid w:val="00582202"/>
    <w:rsid w:val="00582342"/>
    <w:rsid w:val="0058235A"/>
    <w:rsid w:val="005823AC"/>
    <w:rsid w:val="00582638"/>
    <w:rsid w:val="00582764"/>
    <w:rsid w:val="005827CF"/>
    <w:rsid w:val="00582833"/>
    <w:rsid w:val="005829CC"/>
    <w:rsid w:val="00582ABE"/>
    <w:rsid w:val="00582B52"/>
    <w:rsid w:val="00582B84"/>
    <w:rsid w:val="00582B9E"/>
    <w:rsid w:val="00582CF1"/>
    <w:rsid w:val="00582DB4"/>
    <w:rsid w:val="00582E3D"/>
    <w:rsid w:val="00582ED6"/>
    <w:rsid w:val="00582F27"/>
    <w:rsid w:val="00582F28"/>
    <w:rsid w:val="00582F9E"/>
    <w:rsid w:val="00583088"/>
    <w:rsid w:val="00583147"/>
    <w:rsid w:val="00583250"/>
    <w:rsid w:val="00583503"/>
    <w:rsid w:val="0058362B"/>
    <w:rsid w:val="0058363E"/>
    <w:rsid w:val="005836D0"/>
    <w:rsid w:val="00583724"/>
    <w:rsid w:val="005837B4"/>
    <w:rsid w:val="005837FD"/>
    <w:rsid w:val="005838BD"/>
    <w:rsid w:val="005839D5"/>
    <w:rsid w:val="00583B27"/>
    <w:rsid w:val="00583C7A"/>
    <w:rsid w:val="00583C83"/>
    <w:rsid w:val="00583D56"/>
    <w:rsid w:val="00583D60"/>
    <w:rsid w:val="00583DEF"/>
    <w:rsid w:val="00583E78"/>
    <w:rsid w:val="00583F40"/>
    <w:rsid w:val="005843B3"/>
    <w:rsid w:val="005843F1"/>
    <w:rsid w:val="0058444D"/>
    <w:rsid w:val="00584496"/>
    <w:rsid w:val="0058457B"/>
    <w:rsid w:val="00584632"/>
    <w:rsid w:val="005846B7"/>
    <w:rsid w:val="0058474B"/>
    <w:rsid w:val="005849BF"/>
    <w:rsid w:val="005849F7"/>
    <w:rsid w:val="00584A38"/>
    <w:rsid w:val="00584B43"/>
    <w:rsid w:val="00584C91"/>
    <w:rsid w:val="00584CBD"/>
    <w:rsid w:val="00584DA8"/>
    <w:rsid w:val="00584E27"/>
    <w:rsid w:val="00584E9D"/>
    <w:rsid w:val="00584FC5"/>
    <w:rsid w:val="0058506C"/>
    <w:rsid w:val="005851E2"/>
    <w:rsid w:val="0058523A"/>
    <w:rsid w:val="0058526A"/>
    <w:rsid w:val="00585279"/>
    <w:rsid w:val="005852AA"/>
    <w:rsid w:val="0058533B"/>
    <w:rsid w:val="00585345"/>
    <w:rsid w:val="00585402"/>
    <w:rsid w:val="005854F9"/>
    <w:rsid w:val="00585668"/>
    <w:rsid w:val="005857CC"/>
    <w:rsid w:val="00585803"/>
    <w:rsid w:val="00585867"/>
    <w:rsid w:val="005858B5"/>
    <w:rsid w:val="00585AED"/>
    <w:rsid w:val="00585B5E"/>
    <w:rsid w:val="00585C3A"/>
    <w:rsid w:val="00585C92"/>
    <w:rsid w:val="00585D4B"/>
    <w:rsid w:val="00585DA3"/>
    <w:rsid w:val="00585EC4"/>
    <w:rsid w:val="00585F95"/>
    <w:rsid w:val="00586013"/>
    <w:rsid w:val="0058601C"/>
    <w:rsid w:val="00586090"/>
    <w:rsid w:val="005860E7"/>
    <w:rsid w:val="00586195"/>
    <w:rsid w:val="005861E8"/>
    <w:rsid w:val="00586222"/>
    <w:rsid w:val="0058628A"/>
    <w:rsid w:val="005862C8"/>
    <w:rsid w:val="00586388"/>
    <w:rsid w:val="0058643E"/>
    <w:rsid w:val="005864DB"/>
    <w:rsid w:val="0058674E"/>
    <w:rsid w:val="00586786"/>
    <w:rsid w:val="00586973"/>
    <w:rsid w:val="00586A03"/>
    <w:rsid w:val="00586A7C"/>
    <w:rsid w:val="00586B34"/>
    <w:rsid w:val="00586C05"/>
    <w:rsid w:val="00586D57"/>
    <w:rsid w:val="00586ECA"/>
    <w:rsid w:val="00586F4A"/>
    <w:rsid w:val="00586F72"/>
    <w:rsid w:val="00586FB0"/>
    <w:rsid w:val="00586FC5"/>
    <w:rsid w:val="00587117"/>
    <w:rsid w:val="00587158"/>
    <w:rsid w:val="00587307"/>
    <w:rsid w:val="00587332"/>
    <w:rsid w:val="005873C4"/>
    <w:rsid w:val="0058759B"/>
    <w:rsid w:val="00587642"/>
    <w:rsid w:val="0058764D"/>
    <w:rsid w:val="0058765C"/>
    <w:rsid w:val="00587778"/>
    <w:rsid w:val="005878A7"/>
    <w:rsid w:val="00587943"/>
    <w:rsid w:val="00587988"/>
    <w:rsid w:val="005879C2"/>
    <w:rsid w:val="00587B2B"/>
    <w:rsid w:val="00587CF4"/>
    <w:rsid w:val="00587D30"/>
    <w:rsid w:val="00587EA1"/>
    <w:rsid w:val="00587EF4"/>
    <w:rsid w:val="00587F46"/>
    <w:rsid w:val="00587F88"/>
    <w:rsid w:val="00590060"/>
    <w:rsid w:val="005900DA"/>
    <w:rsid w:val="00590114"/>
    <w:rsid w:val="0059036D"/>
    <w:rsid w:val="005905FA"/>
    <w:rsid w:val="0059075C"/>
    <w:rsid w:val="00590862"/>
    <w:rsid w:val="005908CA"/>
    <w:rsid w:val="005909AD"/>
    <w:rsid w:val="00590A13"/>
    <w:rsid w:val="00590A1A"/>
    <w:rsid w:val="00590A71"/>
    <w:rsid w:val="00590B2F"/>
    <w:rsid w:val="00590BF6"/>
    <w:rsid w:val="00590C31"/>
    <w:rsid w:val="00590CDA"/>
    <w:rsid w:val="00590E9D"/>
    <w:rsid w:val="00590F50"/>
    <w:rsid w:val="00590FE4"/>
    <w:rsid w:val="0059100A"/>
    <w:rsid w:val="005911ED"/>
    <w:rsid w:val="0059132A"/>
    <w:rsid w:val="00591366"/>
    <w:rsid w:val="0059145C"/>
    <w:rsid w:val="0059157A"/>
    <w:rsid w:val="005915CA"/>
    <w:rsid w:val="00591711"/>
    <w:rsid w:val="005918FA"/>
    <w:rsid w:val="0059191D"/>
    <w:rsid w:val="00591B43"/>
    <w:rsid w:val="00591B9C"/>
    <w:rsid w:val="00591D13"/>
    <w:rsid w:val="00591E7F"/>
    <w:rsid w:val="00591E8B"/>
    <w:rsid w:val="00591F2F"/>
    <w:rsid w:val="00591F5F"/>
    <w:rsid w:val="0059202D"/>
    <w:rsid w:val="00592160"/>
    <w:rsid w:val="005922E6"/>
    <w:rsid w:val="005922F7"/>
    <w:rsid w:val="00592363"/>
    <w:rsid w:val="005923C9"/>
    <w:rsid w:val="00592470"/>
    <w:rsid w:val="0059248A"/>
    <w:rsid w:val="0059257E"/>
    <w:rsid w:val="00592843"/>
    <w:rsid w:val="0059284F"/>
    <w:rsid w:val="00592A6D"/>
    <w:rsid w:val="00592A7F"/>
    <w:rsid w:val="00592A90"/>
    <w:rsid w:val="00592B48"/>
    <w:rsid w:val="00592D11"/>
    <w:rsid w:val="00592E68"/>
    <w:rsid w:val="00592F2C"/>
    <w:rsid w:val="00592FD6"/>
    <w:rsid w:val="0059300A"/>
    <w:rsid w:val="005930CE"/>
    <w:rsid w:val="0059323A"/>
    <w:rsid w:val="005932D4"/>
    <w:rsid w:val="005933EC"/>
    <w:rsid w:val="00593447"/>
    <w:rsid w:val="0059361F"/>
    <w:rsid w:val="005936CE"/>
    <w:rsid w:val="00593739"/>
    <w:rsid w:val="00593753"/>
    <w:rsid w:val="005937CF"/>
    <w:rsid w:val="00593913"/>
    <w:rsid w:val="00593963"/>
    <w:rsid w:val="0059396B"/>
    <w:rsid w:val="00593A04"/>
    <w:rsid w:val="00593B0E"/>
    <w:rsid w:val="00593B3A"/>
    <w:rsid w:val="00593B45"/>
    <w:rsid w:val="00593BE0"/>
    <w:rsid w:val="00593C15"/>
    <w:rsid w:val="00593F52"/>
    <w:rsid w:val="00594131"/>
    <w:rsid w:val="00594165"/>
    <w:rsid w:val="005941CA"/>
    <w:rsid w:val="00594218"/>
    <w:rsid w:val="00594221"/>
    <w:rsid w:val="0059428B"/>
    <w:rsid w:val="00594315"/>
    <w:rsid w:val="005943C6"/>
    <w:rsid w:val="0059448C"/>
    <w:rsid w:val="005944F9"/>
    <w:rsid w:val="00594645"/>
    <w:rsid w:val="0059466E"/>
    <w:rsid w:val="005946E2"/>
    <w:rsid w:val="005946EF"/>
    <w:rsid w:val="00594737"/>
    <w:rsid w:val="00594856"/>
    <w:rsid w:val="0059486C"/>
    <w:rsid w:val="00594943"/>
    <w:rsid w:val="005949A9"/>
    <w:rsid w:val="00594AD2"/>
    <w:rsid w:val="00594C97"/>
    <w:rsid w:val="00594E3F"/>
    <w:rsid w:val="00594EF8"/>
    <w:rsid w:val="00594FB8"/>
    <w:rsid w:val="00595004"/>
    <w:rsid w:val="0059507D"/>
    <w:rsid w:val="00595110"/>
    <w:rsid w:val="0059513A"/>
    <w:rsid w:val="0059514A"/>
    <w:rsid w:val="00595173"/>
    <w:rsid w:val="00595275"/>
    <w:rsid w:val="00595278"/>
    <w:rsid w:val="00595308"/>
    <w:rsid w:val="00595333"/>
    <w:rsid w:val="00595347"/>
    <w:rsid w:val="00595373"/>
    <w:rsid w:val="00595383"/>
    <w:rsid w:val="005953AA"/>
    <w:rsid w:val="005955F3"/>
    <w:rsid w:val="00595777"/>
    <w:rsid w:val="005958C9"/>
    <w:rsid w:val="0059594B"/>
    <w:rsid w:val="00595A22"/>
    <w:rsid w:val="00595BEB"/>
    <w:rsid w:val="00595C3E"/>
    <w:rsid w:val="00595C7B"/>
    <w:rsid w:val="00595C82"/>
    <w:rsid w:val="00595D52"/>
    <w:rsid w:val="00595DA2"/>
    <w:rsid w:val="00595DD7"/>
    <w:rsid w:val="00595E51"/>
    <w:rsid w:val="00595E99"/>
    <w:rsid w:val="0059610C"/>
    <w:rsid w:val="0059614A"/>
    <w:rsid w:val="005961F8"/>
    <w:rsid w:val="005962C7"/>
    <w:rsid w:val="00596308"/>
    <w:rsid w:val="0059642E"/>
    <w:rsid w:val="0059652B"/>
    <w:rsid w:val="005965C9"/>
    <w:rsid w:val="00596699"/>
    <w:rsid w:val="00596709"/>
    <w:rsid w:val="005967F6"/>
    <w:rsid w:val="0059686E"/>
    <w:rsid w:val="005968C4"/>
    <w:rsid w:val="0059691C"/>
    <w:rsid w:val="00596924"/>
    <w:rsid w:val="005969B5"/>
    <w:rsid w:val="005969BA"/>
    <w:rsid w:val="00596A80"/>
    <w:rsid w:val="00596ACD"/>
    <w:rsid w:val="00596B74"/>
    <w:rsid w:val="00596C8E"/>
    <w:rsid w:val="00596DB3"/>
    <w:rsid w:val="00596E08"/>
    <w:rsid w:val="00596E50"/>
    <w:rsid w:val="005970C8"/>
    <w:rsid w:val="0059715B"/>
    <w:rsid w:val="005972AC"/>
    <w:rsid w:val="005973A3"/>
    <w:rsid w:val="0059741A"/>
    <w:rsid w:val="00597487"/>
    <w:rsid w:val="005974E7"/>
    <w:rsid w:val="00597605"/>
    <w:rsid w:val="00597640"/>
    <w:rsid w:val="00597768"/>
    <w:rsid w:val="005978AF"/>
    <w:rsid w:val="005978FE"/>
    <w:rsid w:val="00597906"/>
    <w:rsid w:val="00597993"/>
    <w:rsid w:val="005979E7"/>
    <w:rsid w:val="00597A36"/>
    <w:rsid w:val="00597A9C"/>
    <w:rsid w:val="00597B17"/>
    <w:rsid w:val="00597C17"/>
    <w:rsid w:val="00597DF6"/>
    <w:rsid w:val="00597E48"/>
    <w:rsid w:val="00597F80"/>
    <w:rsid w:val="00597FD6"/>
    <w:rsid w:val="005A0274"/>
    <w:rsid w:val="005A038D"/>
    <w:rsid w:val="005A03D2"/>
    <w:rsid w:val="005A049F"/>
    <w:rsid w:val="005A04CE"/>
    <w:rsid w:val="005A05C6"/>
    <w:rsid w:val="005A0674"/>
    <w:rsid w:val="005A0753"/>
    <w:rsid w:val="005A0854"/>
    <w:rsid w:val="005A08D4"/>
    <w:rsid w:val="005A08EB"/>
    <w:rsid w:val="005A099F"/>
    <w:rsid w:val="005A0A37"/>
    <w:rsid w:val="005A0A79"/>
    <w:rsid w:val="005A0B84"/>
    <w:rsid w:val="005A0CB2"/>
    <w:rsid w:val="005A0CB6"/>
    <w:rsid w:val="005A0D33"/>
    <w:rsid w:val="005A0E88"/>
    <w:rsid w:val="005A0EFD"/>
    <w:rsid w:val="005A0F7F"/>
    <w:rsid w:val="005A0FB5"/>
    <w:rsid w:val="005A0FB6"/>
    <w:rsid w:val="005A1242"/>
    <w:rsid w:val="005A133B"/>
    <w:rsid w:val="005A14AD"/>
    <w:rsid w:val="005A1535"/>
    <w:rsid w:val="005A1591"/>
    <w:rsid w:val="005A15FD"/>
    <w:rsid w:val="005A1716"/>
    <w:rsid w:val="005A17ED"/>
    <w:rsid w:val="005A17F5"/>
    <w:rsid w:val="005A18F9"/>
    <w:rsid w:val="005A19C7"/>
    <w:rsid w:val="005A1A63"/>
    <w:rsid w:val="005A1AA7"/>
    <w:rsid w:val="005A1BAF"/>
    <w:rsid w:val="005A1C03"/>
    <w:rsid w:val="005A1C4D"/>
    <w:rsid w:val="005A1C52"/>
    <w:rsid w:val="005A1CC6"/>
    <w:rsid w:val="005A1E7B"/>
    <w:rsid w:val="005A21B6"/>
    <w:rsid w:val="005A2227"/>
    <w:rsid w:val="005A2229"/>
    <w:rsid w:val="005A2235"/>
    <w:rsid w:val="005A22E5"/>
    <w:rsid w:val="005A22EA"/>
    <w:rsid w:val="005A23BE"/>
    <w:rsid w:val="005A2497"/>
    <w:rsid w:val="005A24A7"/>
    <w:rsid w:val="005A24CC"/>
    <w:rsid w:val="005A26E2"/>
    <w:rsid w:val="005A2705"/>
    <w:rsid w:val="005A279B"/>
    <w:rsid w:val="005A293B"/>
    <w:rsid w:val="005A298E"/>
    <w:rsid w:val="005A2A4E"/>
    <w:rsid w:val="005A2B1B"/>
    <w:rsid w:val="005A2B3C"/>
    <w:rsid w:val="005A2C5E"/>
    <w:rsid w:val="005A2C64"/>
    <w:rsid w:val="005A2F85"/>
    <w:rsid w:val="005A3019"/>
    <w:rsid w:val="005A320D"/>
    <w:rsid w:val="005A3296"/>
    <w:rsid w:val="005A32B1"/>
    <w:rsid w:val="005A32E0"/>
    <w:rsid w:val="005A3330"/>
    <w:rsid w:val="005A34F5"/>
    <w:rsid w:val="005A35DB"/>
    <w:rsid w:val="005A35FE"/>
    <w:rsid w:val="005A36E3"/>
    <w:rsid w:val="005A3805"/>
    <w:rsid w:val="005A3A31"/>
    <w:rsid w:val="005A3A9E"/>
    <w:rsid w:val="005A3BB8"/>
    <w:rsid w:val="005A3D2F"/>
    <w:rsid w:val="005A3D72"/>
    <w:rsid w:val="005A3D74"/>
    <w:rsid w:val="005A3D79"/>
    <w:rsid w:val="005A3E30"/>
    <w:rsid w:val="005A3E8B"/>
    <w:rsid w:val="005A40A8"/>
    <w:rsid w:val="005A416C"/>
    <w:rsid w:val="005A4217"/>
    <w:rsid w:val="005A42AE"/>
    <w:rsid w:val="005A435B"/>
    <w:rsid w:val="005A43C6"/>
    <w:rsid w:val="005A4432"/>
    <w:rsid w:val="005A45DB"/>
    <w:rsid w:val="005A4780"/>
    <w:rsid w:val="005A492E"/>
    <w:rsid w:val="005A494C"/>
    <w:rsid w:val="005A4B09"/>
    <w:rsid w:val="005A4B42"/>
    <w:rsid w:val="005A4B66"/>
    <w:rsid w:val="005A4CD5"/>
    <w:rsid w:val="005A4D15"/>
    <w:rsid w:val="005A4E71"/>
    <w:rsid w:val="005A553D"/>
    <w:rsid w:val="005A55FF"/>
    <w:rsid w:val="005A5774"/>
    <w:rsid w:val="005A585B"/>
    <w:rsid w:val="005A588D"/>
    <w:rsid w:val="005A5898"/>
    <w:rsid w:val="005A58B6"/>
    <w:rsid w:val="005A597A"/>
    <w:rsid w:val="005A59CF"/>
    <w:rsid w:val="005A5A82"/>
    <w:rsid w:val="005A5B44"/>
    <w:rsid w:val="005A5B4B"/>
    <w:rsid w:val="005A5DD0"/>
    <w:rsid w:val="005A5E17"/>
    <w:rsid w:val="005A5E29"/>
    <w:rsid w:val="005A5F0E"/>
    <w:rsid w:val="005A5FBB"/>
    <w:rsid w:val="005A6223"/>
    <w:rsid w:val="005A6227"/>
    <w:rsid w:val="005A62EE"/>
    <w:rsid w:val="005A6385"/>
    <w:rsid w:val="005A6437"/>
    <w:rsid w:val="005A66B8"/>
    <w:rsid w:val="005A684D"/>
    <w:rsid w:val="005A684E"/>
    <w:rsid w:val="005A68C6"/>
    <w:rsid w:val="005A6A11"/>
    <w:rsid w:val="005A6A3A"/>
    <w:rsid w:val="005A6A88"/>
    <w:rsid w:val="005A6AA1"/>
    <w:rsid w:val="005A6ACA"/>
    <w:rsid w:val="005A6C1C"/>
    <w:rsid w:val="005A6D51"/>
    <w:rsid w:val="005A6E87"/>
    <w:rsid w:val="005A7000"/>
    <w:rsid w:val="005A701C"/>
    <w:rsid w:val="005A7046"/>
    <w:rsid w:val="005A7093"/>
    <w:rsid w:val="005A7210"/>
    <w:rsid w:val="005A7249"/>
    <w:rsid w:val="005A728D"/>
    <w:rsid w:val="005A740B"/>
    <w:rsid w:val="005A7495"/>
    <w:rsid w:val="005A7790"/>
    <w:rsid w:val="005A799F"/>
    <w:rsid w:val="005A79AD"/>
    <w:rsid w:val="005A7A16"/>
    <w:rsid w:val="005A7B14"/>
    <w:rsid w:val="005A7BA7"/>
    <w:rsid w:val="005A7C69"/>
    <w:rsid w:val="005A7CE5"/>
    <w:rsid w:val="005A7DC1"/>
    <w:rsid w:val="005A7E86"/>
    <w:rsid w:val="005A7F0B"/>
    <w:rsid w:val="005A7F72"/>
    <w:rsid w:val="005B0003"/>
    <w:rsid w:val="005B012F"/>
    <w:rsid w:val="005B01E7"/>
    <w:rsid w:val="005B0334"/>
    <w:rsid w:val="005B0459"/>
    <w:rsid w:val="005B061B"/>
    <w:rsid w:val="005B0641"/>
    <w:rsid w:val="005B06A8"/>
    <w:rsid w:val="005B06CC"/>
    <w:rsid w:val="005B07C4"/>
    <w:rsid w:val="005B0859"/>
    <w:rsid w:val="005B0985"/>
    <w:rsid w:val="005B09F8"/>
    <w:rsid w:val="005B0A7D"/>
    <w:rsid w:val="005B0D8E"/>
    <w:rsid w:val="005B0E56"/>
    <w:rsid w:val="005B0E95"/>
    <w:rsid w:val="005B0F18"/>
    <w:rsid w:val="005B118C"/>
    <w:rsid w:val="005B1197"/>
    <w:rsid w:val="005B13B9"/>
    <w:rsid w:val="005B13DF"/>
    <w:rsid w:val="005B13E9"/>
    <w:rsid w:val="005B1436"/>
    <w:rsid w:val="005B144C"/>
    <w:rsid w:val="005B14D3"/>
    <w:rsid w:val="005B1568"/>
    <w:rsid w:val="005B1640"/>
    <w:rsid w:val="005B16CC"/>
    <w:rsid w:val="005B16DA"/>
    <w:rsid w:val="005B16F0"/>
    <w:rsid w:val="005B18BB"/>
    <w:rsid w:val="005B193B"/>
    <w:rsid w:val="005B19ED"/>
    <w:rsid w:val="005B1B9C"/>
    <w:rsid w:val="005B1C8B"/>
    <w:rsid w:val="005B1D81"/>
    <w:rsid w:val="005B1EEA"/>
    <w:rsid w:val="005B2070"/>
    <w:rsid w:val="005B22A0"/>
    <w:rsid w:val="005B247B"/>
    <w:rsid w:val="005B2614"/>
    <w:rsid w:val="005B2899"/>
    <w:rsid w:val="005B29E5"/>
    <w:rsid w:val="005B2A13"/>
    <w:rsid w:val="005B2B24"/>
    <w:rsid w:val="005B2C4A"/>
    <w:rsid w:val="005B2C99"/>
    <w:rsid w:val="005B2D5B"/>
    <w:rsid w:val="005B2DA2"/>
    <w:rsid w:val="005B2EB1"/>
    <w:rsid w:val="005B2EB8"/>
    <w:rsid w:val="005B2EE6"/>
    <w:rsid w:val="005B31DB"/>
    <w:rsid w:val="005B324A"/>
    <w:rsid w:val="005B3265"/>
    <w:rsid w:val="005B32A9"/>
    <w:rsid w:val="005B33DE"/>
    <w:rsid w:val="005B3415"/>
    <w:rsid w:val="005B34FF"/>
    <w:rsid w:val="005B3518"/>
    <w:rsid w:val="005B355C"/>
    <w:rsid w:val="005B36C6"/>
    <w:rsid w:val="005B3758"/>
    <w:rsid w:val="005B37BA"/>
    <w:rsid w:val="005B37CA"/>
    <w:rsid w:val="005B3840"/>
    <w:rsid w:val="005B38B5"/>
    <w:rsid w:val="005B38EE"/>
    <w:rsid w:val="005B39AF"/>
    <w:rsid w:val="005B3A9A"/>
    <w:rsid w:val="005B3ADB"/>
    <w:rsid w:val="005B3B62"/>
    <w:rsid w:val="005B3B6C"/>
    <w:rsid w:val="005B3C7C"/>
    <w:rsid w:val="005B3CB8"/>
    <w:rsid w:val="005B3D0F"/>
    <w:rsid w:val="005B411A"/>
    <w:rsid w:val="005B4312"/>
    <w:rsid w:val="005B43BB"/>
    <w:rsid w:val="005B43C6"/>
    <w:rsid w:val="005B447E"/>
    <w:rsid w:val="005B4495"/>
    <w:rsid w:val="005B45D3"/>
    <w:rsid w:val="005B476D"/>
    <w:rsid w:val="005B4840"/>
    <w:rsid w:val="005B4911"/>
    <w:rsid w:val="005B49C8"/>
    <w:rsid w:val="005B4C49"/>
    <w:rsid w:val="005B4C5C"/>
    <w:rsid w:val="005B4C83"/>
    <w:rsid w:val="005B4D59"/>
    <w:rsid w:val="005B4D89"/>
    <w:rsid w:val="005B4E30"/>
    <w:rsid w:val="005B4E68"/>
    <w:rsid w:val="005B4E74"/>
    <w:rsid w:val="005B4E83"/>
    <w:rsid w:val="005B4F62"/>
    <w:rsid w:val="005B5082"/>
    <w:rsid w:val="005B50B3"/>
    <w:rsid w:val="005B50BB"/>
    <w:rsid w:val="005B50EF"/>
    <w:rsid w:val="005B5127"/>
    <w:rsid w:val="005B5152"/>
    <w:rsid w:val="005B5425"/>
    <w:rsid w:val="005B546C"/>
    <w:rsid w:val="005B54FE"/>
    <w:rsid w:val="005B553D"/>
    <w:rsid w:val="005B5580"/>
    <w:rsid w:val="005B5631"/>
    <w:rsid w:val="005B56F1"/>
    <w:rsid w:val="005B583C"/>
    <w:rsid w:val="005B59B9"/>
    <w:rsid w:val="005B5A40"/>
    <w:rsid w:val="005B5A51"/>
    <w:rsid w:val="005B5A55"/>
    <w:rsid w:val="005B5B4D"/>
    <w:rsid w:val="005B5BFB"/>
    <w:rsid w:val="005B5C5C"/>
    <w:rsid w:val="005B5CE2"/>
    <w:rsid w:val="005B5EF9"/>
    <w:rsid w:val="005B5FC4"/>
    <w:rsid w:val="005B60C3"/>
    <w:rsid w:val="005B6100"/>
    <w:rsid w:val="005B61C0"/>
    <w:rsid w:val="005B6207"/>
    <w:rsid w:val="005B62A0"/>
    <w:rsid w:val="005B6463"/>
    <w:rsid w:val="005B64D8"/>
    <w:rsid w:val="005B6533"/>
    <w:rsid w:val="005B6549"/>
    <w:rsid w:val="005B6592"/>
    <w:rsid w:val="005B65BB"/>
    <w:rsid w:val="005B65FD"/>
    <w:rsid w:val="005B6743"/>
    <w:rsid w:val="005B675A"/>
    <w:rsid w:val="005B691A"/>
    <w:rsid w:val="005B6939"/>
    <w:rsid w:val="005B6A6F"/>
    <w:rsid w:val="005B6AEC"/>
    <w:rsid w:val="005B6C9A"/>
    <w:rsid w:val="005B6EA7"/>
    <w:rsid w:val="005B6F00"/>
    <w:rsid w:val="005B6F29"/>
    <w:rsid w:val="005B6F5E"/>
    <w:rsid w:val="005B6FAE"/>
    <w:rsid w:val="005B703E"/>
    <w:rsid w:val="005B717F"/>
    <w:rsid w:val="005B7279"/>
    <w:rsid w:val="005B7298"/>
    <w:rsid w:val="005B754D"/>
    <w:rsid w:val="005B77DE"/>
    <w:rsid w:val="005B7824"/>
    <w:rsid w:val="005B789A"/>
    <w:rsid w:val="005B79F7"/>
    <w:rsid w:val="005B7A4C"/>
    <w:rsid w:val="005B7A5C"/>
    <w:rsid w:val="005B7BBC"/>
    <w:rsid w:val="005B7C4A"/>
    <w:rsid w:val="005B7CFC"/>
    <w:rsid w:val="005B7DBE"/>
    <w:rsid w:val="005B7E37"/>
    <w:rsid w:val="005B7E8E"/>
    <w:rsid w:val="005B7FBA"/>
    <w:rsid w:val="005C001C"/>
    <w:rsid w:val="005C01BD"/>
    <w:rsid w:val="005C02C6"/>
    <w:rsid w:val="005C0350"/>
    <w:rsid w:val="005C03F7"/>
    <w:rsid w:val="005C044F"/>
    <w:rsid w:val="005C0468"/>
    <w:rsid w:val="005C0480"/>
    <w:rsid w:val="005C050F"/>
    <w:rsid w:val="005C0625"/>
    <w:rsid w:val="005C0646"/>
    <w:rsid w:val="005C077D"/>
    <w:rsid w:val="005C0872"/>
    <w:rsid w:val="005C0873"/>
    <w:rsid w:val="005C0904"/>
    <w:rsid w:val="005C096E"/>
    <w:rsid w:val="005C09BF"/>
    <w:rsid w:val="005C0AA6"/>
    <w:rsid w:val="005C0BE8"/>
    <w:rsid w:val="005C0C08"/>
    <w:rsid w:val="005C0D61"/>
    <w:rsid w:val="005C0DDE"/>
    <w:rsid w:val="005C0E40"/>
    <w:rsid w:val="005C0E62"/>
    <w:rsid w:val="005C0FA9"/>
    <w:rsid w:val="005C10E6"/>
    <w:rsid w:val="005C1225"/>
    <w:rsid w:val="005C127B"/>
    <w:rsid w:val="005C12DF"/>
    <w:rsid w:val="005C132F"/>
    <w:rsid w:val="005C133C"/>
    <w:rsid w:val="005C138F"/>
    <w:rsid w:val="005C15FA"/>
    <w:rsid w:val="005C1626"/>
    <w:rsid w:val="005C16AA"/>
    <w:rsid w:val="005C1717"/>
    <w:rsid w:val="005C1752"/>
    <w:rsid w:val="005C17C4"/>
    <w:rsid w:val="005C1BF2"/>
    <w:rsid w:val="005C1EC0"/>
    <w:rsid w:val="005C1EFD"/>
    <w:rsid w:val="005C1F65"/>
    <w:rsid w:val="005C2144"/>
    <w:rsid w:val="005C23C3"/>
    <w:rsid w:val="005C247C"/>
    <w:rsid w:val="005C2480"/>
    <w:rsid w:val="005C2636"/>
    <w:rsid w:val="005C26BF"/>
    <w:rsid w:val="005C286E"/>
    <w:rsid w:val="005C2886"/>
    <w:rsid w:val="005C2907"/>
    <w:rsid w:val="005C295E"/>
    <w:rsid w:val="005C2A8D"/>
    <w:rsid w:val="005C2B2A"/>
    <w:rsid w:val="005C2B9B"/>
    <w:rsid w:val="005C2BEC"/>
    <w:rsid w:val="005C2BEF"/>
    <w:rsid w:val="005C2D0E"/>
    <w:rsid w:val="005C2D32"/>
    <w:rsid w:val="005C2D7A"/>
    <w:rsid w:val="005C2D8F"/>
    <w:rsid w:val="005C2DAD"/>
    <w:rsid w:val="005C2E1E"/>
    <w:rsid w:val="005C3118"/>
    <w:rsid w:val="005C314A"/>
    <w:rsid w:val="005C3192"/>
    <w:rsid w:val="005C325D"/>
    <w:rsid w:val="005C32CA"/>
    <w:rsid w:val="005C3371"/>
    <w:rsid w:val="005C3528"/>
    <w:rsid w:val="005C3544"/>
    <w:rsid w:val="005C36A2"/>
    <w:rsid w:val="005C36A3"/>
    <w:rsid w:val="005C36C3"/>
    <w:rsid w:val="005C376D"/>
    <w:rsid w:val="005C378D"/>
    <w:rsid w:val="005C37D0"/>
    <w:rsid w:val="005C388B"/>
    <w:rsid w:val="005C39AD"/>
    <w:rsid w:val="005C3A26"/>
    <w:rsid w:val="005C3B7D"/>
    <w:rsid w:val="005C3CBC"/>
    <w:rsid w:val="005C3DC3"/>
    <w:rsid w:val="005C3E0E"/>
    <w:rsid w:val="005C3E72"/>
    <w:rsid w:val="005C3EBA"/>
    <w:rsid w:val="005C3F2F"/>
    <w:rsid w:val="005C408F"/>
    <w:rsid w:val="005C40F3"/>
    <w:rsid w:val="005C4384"/>
    <w:rsid w:val="005C4549"/>
    <w:rsid w:val="005C456A"/>
    <w:rsid w:val="005C4679"/>
    <w:rsid w:val="005C46BF"/>
    <w:rsid w:val="005C46F2"/>
    <w:rsid w:val="005C4971"/>
    <w:rsid w:val="005C4B4D"/>
    <w:rsid w:val="005C4C4F"/>
    <w:rsid w:val="005C4CC6"/>
    <w:rsid w:val="005C4DE3"/>
    <w:rsid w:val="005C4E2B"/>
    <w:rsid w:val="005C4E85"/>
    <w:rsid w:val="005C4EE9"/>
    <w:rsid w:val="005C4FD6"/>
    <w:rsid w:val="005C5024"/>
    <w:rsid w:val="005C5039"/>
    <w:rsid w:val="005C5277"/>
    <w:rsid w:val="005C5361"/>
    <w:rsid w:val="005C5372"/>
    <w:rsid w:val="005C5379"/>
    <w:rsid w:val="005C5400"/>
    <w:rsid w:val="005C5409"/>
    <w:rsid w:val="005C5425"/>
    <w:rsid w:val="005C56C8"/>
    <w:rsid w:val="005C5846"/>
    <w:rsid w:val="005C5849"/>
    <w:rsid w:val="005C596C"/>
    <w:rsid w:val="005C5A28"/>
    <w:rsid w:val="005C5B85"/>
    <w:rsid w:val="005C5BBA"/>
    <w:rsid w:val="005C5BDE"/>
    <w:rsid w:val="005C5BE8"/>
    <w:rsid w:val="005C5CDE"/>
    <w:rsid w:val="005C5CEB"/>
    <w:rsid w:val="005C5F1D"/>
    <w:rsid w:val="005C5F1E"/>
    <w:rsid w:val="005C5F85"/>
    <w:rsid w:val="005C60C0"/>
    <w:rsid w:val="005C60E5"/>
    <w:rsid w:val="005C6162"/>
    <w:rsid w:val="005C6222"/>
    <w:rsid w:val="005C62A5"/>
    <w:rsid w:val="005C65CE"/>
    <w:rsid w:val="005C688E"/>
    <w:rsid w:val="005C68F2"/>
    <w:rsid w:val="005C69DD"/>
    <w:rsid w:val="005C69FA"/>
    <w:rsid w:val="005C6B26"/>
    <w:rsid w:val="005C6C5E"/>
    <w:rsid w:val="005C6CCC"/>
    <w:rsid w:val="005C6D1D"/>
    <w:rsid w:val="005C6F41"/>
    <w:rsid w:val="005C7419"/>
    <w:rsid w:val="005C7576"/>
    <w:rsid w:val="005C75EA"/>
    <w:rsid w:val="005C76FB"/>
    <w:rsid w:val="005C772B"/>
    <w:rsid w:val="005C7747"/>
    <w:rsid w:val="005C77FB"/>
    <w:rsid w:val="005C78A1"/>
    <w:rsid w:val="005C78EA"/>
    <w:rsid w:val="005C78F7"/>
    <w:rsid w:val="005C79AD"/>
    <w:rsid w:val="005C7A54"/>
    <w:rsid w:val="005C7AD5"/>
    <w:rsid w:val="005C7BB1"/>
    <w:rsid w:val="005C7BE4"/>
    <w:rsid w:val="005C7CAD"/>
    <w:rsid w:val="005C7CF2"/>
    <w:rsid w:val="005C7DAB"/>
    <w:rsid w:val="005C7DCF"/>
    <w:rsid w:val="005C7EF8"/>
    <w:rsid w:val="005C7F16"/>
    <w:rsid w:val="005D024F"/>
    <w:rsid w:val="005D028C"/>
    <w:rsid w:val="005D02FA"/>
    <w:rsid w:val="005D0308"/>
    <w:rsid w:val="005D03A0"/>
    <w:rsid w:val="005D03FC"/>
    <w:rsid w:val="005D047B"/>
    <w:rsid w:val="005D055E"/>
    <w:rsid w:val="005D0685"/>
    <w:rsid w:val="005D0790"/>
    <w:rsid w:val="005D0921"/>
    <w:rsid w:val="005D094B"/>
    <w:rsid w:val="005D09A9"/>
    <w:rsid w:val="005D09F5"/>
    <w:rsid w:val="005D0B40"/>
    <w:rsid w:val="005D0C37"/>
    <w:rsid w:val="005D0CB1"/>
    <w:rsid w:val="005D0D3E"/>
    <w:rsid w:val="005D0DC0"/>
    <w:rsid w:val="005D0F31"/>
    <w:rsid w:val="005D1091"/>
    <w:rsid w:val="005D13B3"/>
    <w:rsid w:val="005D13E0"/>
    <w:rsid w:val="005D17AC"/>
    <w:rsid w:val="005D17BF"/>
    <w:rsid w:val="005D1854"/>
    <w:rsid w:val="005D18B1"/>
    <w:rsid w:val="005D18CA"/>
    <w:rsid w:val="005D1916"/>
    <w:rsid w:val="005D1955"/>
    <w:rsid w:val="005D1B8C"/>
    <w:rsid w:val="005D1C8A"/>
    <w:rsid w:val="005D1DCF"/>
    <w:rsid w:val="005D1E09"/>
    <w:rsid w:val="005D1E21"/>
    <w:rsid w:val="005D1E64"/>
    <w:rsid w:val="005D2044"/>
    <w:rsid w:val="005D20FC"/>
    <w:rsid w:val="005D2157"/>
    <w:rsid w:val="005D2250"/>
    <w:rsid w:val="005D22A7"/>
    <w:rsid w:val="005D2393"/>
    <w:rsid w:val="005D2469"/>
    <w:rsid w:val="005D24A2"/>
    <w:rsid w:val="005D2559"/>
    <w:rsid w:val="005D25C2"/>
    <w:rsid w:val="005D25D7"/>
    <w:rsid w:val="005D2669"/>
    <w:rsid w:val="005D275C"/>
    <w:rsid w:val="005D285F"/>
    <w:rsid w:val="005D28F0"/>
    <w:rsid w:val="005D2999"/>
    <w:rsid w:val="005D2A38"/>
    <w:rsid w:val="005D2A49"/>
    <w:rsid w:val="005D2AB9"/>
    <w:rsid w:val="005D2B2B"/>
    <w:rsid w:val="005D2BB8"/>
    <w:rsid w:val="005D2C47"/>
    <w:rsid w:val="005D2CB0"/>
    <w:rsid w:val="005D2D08"/>
    <w:rsid w:val="005D2EE8"/>
    <w:rsid w:val="005D30C8"/>
    <w:rsid w:val="005D32CC"/>
    <w:rsid w:val="005D3534"/>
    <w:rsid w:val="005D353F"/>
    <w:rsid w:val="005D35C0"/>
    <w:rsid w:val="005D35C2"/>
    <w:rsid w:val="005D35E1"/>
    <w:rsid w:val="005D3707"/>
    <w:rsid w:val="005D37E7"/>
    <w:rsid w:val="005D382F"/>
    <w:rsid w:val="005D39B8"/>
    <w:rsid w:val="005D3A5F"/>
    <w:rsid w:val="005D3AF0"/>
    <w:rsid w:val="005D3BFD"/>
    <w:rsid w:val="005D3E07"/>
    <w:rsid w:val="005D3EDF"/>
    <w:rsid w:val="005D4043"/>
    <w:rsid w:val="005D41E3"/>
    <w:rsid w:val="005D41E6"/>
    <w:rsid w:val="005D42C2"/>
    <w:rsid w:val="005D441B"/>
    <w:rsid w:val="005D46B3"/>
    <w:rsid w:val="005D46B4"/>
    <w:rsid w:val="005D46D0"/>
    <w:rsid w:val="005D46E9"/>
    <w:rsid w:val="005D4906"/>
    <w:rsid w:val="005D49D1"/>
    <w:rsid w:val="005D4ABC"/>
    <w:rsid w:val="005D4B21"/>
    <w:rsid w:val="005D4C8C"/>
    <w:rsid w:val="005D4EB6"/>
    <w:rsid w:val="005D4EE0"/>
    <w:rsid w:val="005D5012"/>
    <w:rsid w:val="005D5065"/>
    <w:rsid w:val="005D50E7"/>
    <w:rsid w:val="005D5152"/>
    <w:rsid w:val="005D5239"/>
    <w:rsid w:val="005D5241"/>
    <w:rsid w:val="005D5272"/>
    <w:rsid w:val="005D5298"/>
    <w:rsid w:val="005D52CB"/>
    <w:rsid w:val="005D52D4"/>
    <w:rsid w:val="005D535E"/>
    <w:rsid w:val="005D55DD"/>
    <w:rsid w:val="005D56CC"/>
    <w:rsid w:val="005D570B"/>
    <w:rsid w:val="005D5789"/>
    <w:rsid w:val="005D5933"/>
    <w:rsid w:val="005D5A62"/>
    <w:rsid w:val="005D5B8D"/>
    <w:rsid w:val="005D5BC4"/>
    <w:rsid w:val="005D5C51"/>
    <w:rsid w:val="005D5CCB"/>
    <w:rsid w:val="005D5DA8"/>
    <w:rsid w:val="005D5E46"/>
    <w:rsid w:val="005D5E4A"/>
    <w:rsid w:val="005D5E68"/>
    <w:rsid w:val="005D607F"/>
    <w:rsid w:val="005D609E"/>
    <w:rsid w:val="005D6133"/>
    <w:rsid w:val="005D6384"/>
    <w:rsid w:val="005D63CE"/>
    <w:rsid w:val="005D64A5"/>
    <w:rsid w:val="005D64AE"/>
    <w:rsid w:val="005D6929"/>
    <w:rsid w:val="005D69CB"/>
    <w:rsid w:val="005D6B30"/>
    <w:rsid w:val="005D6DF4"/>
    <w:rsid w:val="005D6E1C"/>
    <w:rsid w:val="005D6E90"/>
    <w:rsid w:val="005D7018"/>
    <w:rsid w:val="005D704D"/>
    <w:rsid w:val="005D7458"/>
    <w:rsid w:val="005D7539"/>
    <w:rsid w:val="005D768A"/>
    <w:rsid w:val="005D76F4"/>
    <w:rsid w:val="005D7703"/>
    <w:rsid w:val="005D770B"/>
    <w:rsid w:val="005D7778"/>
    <w:rsid w:val="005D7876"/>
    <w:rsid w:val="005D79C1"/>
    <w:rsid w:val="005D7ABA"/>
    <w:rsid w:val="005D7B9A"/>
    <w:rsid w:val="005D7E04"/>
    <w:rsid w:val="005D7E55"/>
    <w:rsid w:val="005D7EB9"/>
    <w:rsid w:val="005D7F27"/>
    <w:rsid w:val="005D7F5C"/>
    <w:rsid w:val="005E0082"/>
    <w:rsid w:val="005E008C"/>
    <w:rsid w:val="005E026E"/>
    <w:rsid w:val="005E02BE"/>
    <w:rsid w:val="005E05D7"/>
    <w:rsid w:val="005E06E1"/>
    <w:rsid w:val="005E06E7"/>
    <w:rsid w:val="005E07FF"/>
    <w:rsid w:val="005E0899"/>
    <w:rsid w:val="005E08BD"/>
    <w:rsid w:val="005E0912"/>
    <w:rsid w:val="005E0BEE"/>
    <w:rsid w:val="005E0C31"/>
    <w:rsid w:val="005E0C9E"/>
    <w:rsid w:val="005E0CE9"/>
    <w:rsid w:val="005E0E8F"/>
    <w:rsid w:val="005E114A"/>
    <w:rsid w:val="005E11A0"/>
    <w:rsid w:val="005E129B"/>
    <w:rsid w:val="005E1393"/>
    <w:rsid w:val="005E1411"/>
    <w:rsid w:val="005E1499"/>
    <w:rsid w:val="005E14AC"/>
    <w:rsid w:val="005E14DB"/>
    <w:rsid w:val="005E1513"/>
    <w:rsid w:val="005E161A"/>
    <w:rsid w:val="005E1628"/>
    <w:rsid w:val="005E16AC"/>
    <w:rsid w:val="005E1972"/>
    <w:rsid w:val="005E1DB0"/>
    <w:rsid w:val="005E1FF4"/>
    <w:rsid w:val="005E21DB"/>
    <w:rsid w:val="005E2210"/>
    <w:rsid w:val="005E2370"/>
    <w:rsid w:val="005E244B"/>
    <w:rsid w:val="005E2490"/>
    <w:rsid w:val="005E24FE"/>
    <w:rsid w:val="005E269F"/>
    <w:rsid w:val="005E288F"/>
    <w:rsid w:val="005E295F"/>
    <w:rsid w:val="005E2A1A"/>
    <w:rsid w:val="005E2AA9"/>
    <w:rsid w:val="005E2BD4"/>
    <w:rsid w:val="005E2E24"/>
    <w:rsid w:val="005E2E3E"/>
    <w:rsid w:val="005E2EB7"/>
    <w:rsid w:val="005E3035"/>
    <w:rsid w:val="005E3096"/>
    <w:rsid w:val="005E32D7"/>
    <w:rsid w:val="005E3347"/>
    <w:rsid w:val="005E33A0"/>
    <w:rsid w:val="005E35FD"/>
    <w:rsid w:val="005E3647"/>
    <w:rsid w:val="005E382F"/>
    <w:rsid w:val="005E383A"/>
    <w:rsid w:val="005E383F"/>
    <w:rsid w:val="005E390E"/>
    <w:rsid w:val="005E3A24"/>
    <w:rsid w:val="005E3B77"/>
    <w:rsid w:val="005E3BEE"/>
    <w:rsid w:val="005E3C12"/>
    <w:rsid w:val="005E3E9F"/>
    <w:rsid w:val="005E3F06"/>
    <w:rsid w:val="005E3F68"/>
    <w:rsid w:val="005E3FFF"/>
    <w:rsid w:val="005E404A"/>
    <w:rsid w:val="005E4100"/>
    <w:rsid w:val="005E41AE"/>
    <w:rsid w:val="005E4206"/>
    <w:rsid w:val="005E43AD"/>
    <w:rsid w:val="005E44E4"/>
    <w:rsid w:val="005E44EE"/>
    <w:rsid w:val="005E4569"/>
    <w:rsid w:val="005E464D"/>
    <w:rsid w:val="005E4896"/>
    <w:rsid w:val="005E48F7"/>
    <w:rsid w:val="005E4B97"/>
    <w:rsid w:val="005E4BD4"/>
    <w:rsid w:val="005E4CB8"/>
    <w:rsid w:val="005E4CCB"/>
    <w:rsid w:val="005E4ED6"/>
    <w:rsid w:val="005E4F14"/>
    <w:rsid w:val="005E503A"/>
    <w:rsid w:val="005E5094"/>
    <w:rsid w:val="005E5290"/>
    <w:rsid w:val="005E54A5"/>
    <w:rsid w:val="005E5563"/>
    <w:rsid w:val="005E568D"/>
    <w:rsid w:val="005E5769"/>
    <w:rsid w:val="005E584D"/>
    <w:rsid w:val="005E5855"/>
    <w:rsid w:val="005E59C5"/>
    <w:rsid w:val="005E5A69"/>
    <w:rsid w:val="005E5E74"/>
    <w:rsid w:val="005E5E87"/>
    <w:rsid w:val="005E5F42"/>
    <w:rsid w:val="005E5FE7"/>
    <w:rsid w:val="005E615A"/>
    <w:rsid w:val="005E61CD"/>
    <w:rsid w:val="005E6252"/>
    <w:rsid w:val="005E62FB"/>
    <w:rsid w:val="005E63F0"/>
    <w:rsid w:val="005E65B3"/>
    <w:rsid w:val="005E65F4"/>
    <w:rsid w:val="005E66F1"/>
    <w:rsid w:val="005E670F"/>
    <w:rsid w:val="005E6918"/>
    <w:rsid w:val="005E6963"/>
    <w:rsid w:val="005E6AFB"/>
    <w:rsid w:val="005E6B92"/>
    <w:rsid w:val="005E6BC0"/>
    <w:rsid w:val="005E6D39"/>
    <w:rsid w:val="005E6E08"/>
    <w:rsid w:val="005E6E7F"/>
    <w:rsid w:val="005E7144"/>
    <w:rsid w:val="005E71A8"/>
    <w:rsid w:val="005E71B2"/>
    <w:rsid w:val="005E7376"/>
    <w:rsid w:val="005E7484"/>
    <w:rsid w:val="005E7556"/>
    <w:rsid w:val="005E75D2"/>
    <w:rsid w:val="005E75EA"/>
    <w:rsid w:val="005E7613"/>
    <w:rsid w:val="005E7698"/>
    <w:rsid w:val="005E76A1"/>
    <w:rsid w:val="005E7701"/>
    <w:rsid w:val="005E7849"/>
    <w:rsid w:val="005E7875"/>
    <w:rsid w:val="005E78A2"/>
    <w:rsid w:val="005E79E8"/>
    <w:rsid w:val="005E7A8C"/>
    <w:rsid w:val="005E7CE3"/>
    <w:rsid w:val="005E7D42"/>
    <w:rsid w:val="005E7E31"/>
    <w:rsid w:val="005E7E4C"/>
    <w:rsid w:val="005E7F15"/>
    <w:rsid w:val="005E7F3A"/>
    <w:rsid w:val="005E7F66"/>
    <w:rsid w:val="005F00DA"/>
    <w:rsid w:val="005F00F8"/>
    <w:rsid w:val="005F0193"/>
    <w:rsid w:val="005F0213"/>
    <w:rsid w:val="005F0405"/>
    <w:rsid w:val="005F0412"/>
    <w:rsid w:val="005F0534"/>
    <w:rsid w:val="005F0694"/>
    <w:rsid w:val="005F06FA"/>
    <w:rsid w:val="005F06FD"/>
    <w:rsid w:val="005F07FD"/>
    <w:rsid w:val="005F083C"/>
    <w:rsid w:val="005F091E"/>
    <w:rsid w:val="005F0979"/>
    <w:rsid w:val="005F0A11"/>
    <w:rsid w:val="005F0B4C"/>
    <w:rsid w:val="005F0B53"/>
    <w:rsid w:val="005F0B82"/>
    <w:rsid w:val="005F0BF4"/>
    <w:rsid w:val="005F0C46"/>
    <w:rsid w:val="005F0C67"/>
    <w:rsid w:val="005F0CFA"/>
    <w:rsid w:val="005F0D0B"/>
    <w:rsid w:val="005F0DA0"/>
    <w:rsid w:val="005F0E42"/>
    <w:rsid w:val="005F0E6D"/>
    <w:rsid w:val="005F0F4A"/>
    <w:rsid w:val="005F0F7C"/>
    <w:rsid w:val="005F0FD7"/>
    <w:rsid w:val="005F1069"/>
    <w:rsid w:val="005F10B0"/>
    <w:rsid w:val="005F10C7"/>
    <w:rsid w:val="005F1392"/>
    <w:rsid w:val="005F1448"/>
    <w:rsid w:val="005F1510"/>
    <w:rsid w:val="005F1579"/>
    <w:rsid w:val="005F176C"/>
    <w:rsid w:val="005F177B"/>
    <w:rsid w:val="005F187F"/>
    <w:rsid w:val="005F18C0"/>
    <w:rsid w:val="005F1A5D"/>
    <w:rsid w:val="005F1B4F"/>
    <w:rsid w:val="005F1B9C"/>
    <w:rsid w:val="005F1C36"/>
    <w:rsid w:val="005F1C79"/>
    <w:rsid w:val="005F1CA3"/>
    <w:rsid w:val="005F1CBB"/>
    <w:rsid w:val="005F1F4E"/>
    <w:rsid w:val="005F1FE4"/>
    <w:rsid w:val="005F1FEB"/>
    <w:rsid w:val="005F21BE"/>
    <w:rsid w:val="005F21BF"/>
    <w:rsid w:val="005F23DF"/>
    <w:rsid w:val="005F2506"/>
    <w:rsid w:val="005F2517"/>
    <w:rsid w:val="005F2528"/>
    <w:rsid w:val="005F26D3"/>
    <w:rsid w:val="005F274B"/>
    <w:rsid w:val="005F2AC1"/>
    <w:rsid w:val="005F2B05"/>
    <w:rsid w:val="005F2D42"/>
    <w:rsid w:val="005F2F54"/>
    <w:rsid w:val="005F309A"/>
    <w:rsid w:val="005F335E"/>
    <w:rsid w:val="005F34DC"/>
    <w:rsid w:val="005F35E5"/>
    <w:rsid w:val="005F369B"/>
    <w:rsid w:val="005F36FB"/>
    <w:rsid w:val="005F3730"/>
    <w:rsid w:val="005F37BE"/>
    <w:rsid w:val="005F37E3"/>
    <w:rsid w:val="005F38D7"/>
    <w:rsid w:val="005F38D8"/>
    <w:rsid w:val="005F3955"/>
    <w:rsid w:val="005F39EC"/>
    <w:rsid w:val="005F3A93"/>
    <w:rsid w:val="005F3DEA"/>
    <w:rsid w:val="005F3F7F"/>
    <w:rsid w:val="005F4068"/>
    <w:rsid w:val="005F40E5"/>
    <w:rsid w:val="005F419B"/>
    <w:rsid w:val="005F41E7"/>
    <w:rsid w:val="005F44B1"/>
    <w:rsid w:val="005F45C0"/>
    <w:rsid w:val="005F46C4"/>
    <w:rsid w:val="005F46D9"/>
    <w:rsid w:val="005F4757"/>
    <w:rsid w:val="005F47BF"/>
    <w:rsid w:val="005F48EA"/>
    <w:rsid w:val="005F4931"/>
    <w:rsid w:val="005F4950"/>
    <w:rsid w:val="005F49EC"/>
    <w:rsid w:val="005F4CC4"/>
    <w:rsid w:val="005F4D16"/>
    <w:rsid w:val="005F4D97"/>
    <w:rsid w:val="005F4E7E"/>
    <w:rsid w:val="005F4F88"/>
    <w:rsid w:val="005F4FB8"/>
    <w:rsid w:val="005F5037"/>
    <w:rsid w:val="005F506B"/>
    <w:rsid w:val="005F50D5"/>
    <w:rsid w:val="005F50F5"/>
    <w:rsid w:val="005F5201"/>
    <w:rsid w:val="005F521D"/>
    <w:rsid w:val="005F523F"/>
    <w:rsid w:val="005F528C"/>
    <w:rsid w:val="005F52BD"/>
    <w:rsid w:val="005F52C4"/>
    <w:rsid w:val="005F5351"/>
    <w:rsid w:val="005F5361"/>
    <w:rsid w:val="005F5362"/>
    <w:rsid w:val="005F544D"/>
    <w:rsid w:val="005F547B"/>
    <w:rsid w:val="005F54C2"/>
    <w:rsid w:val="005F556F"/>
    <w:rsid w:val="005F5664"/>
    <w:rsid w:val="005F5AE1"/>
    <w:rsid w:val="005F5B8A"/>
    <w:rsid w:val="005F5C3D"/>
    <w:rsid w:val="005F60E6"/>
    <w:rsid w:val="005F6117"/>
    <w:rsid w:val="005F6118"/>
    <w:rsid w:val="005F6156"/>
    <w:rsid w:val="005F621D"/>
    <w:rsid w:val="005F63B4"/>
    <w:rsid w:val="005F645B"/>
    <w:rsid w:val="005F645C"/>
    <w:rsid w:val="005F660A"/>
    <w:rsid w:val="005F6679"/>
    <w:rsid w:val="005F6697"/>
    <w:rsid w:val="005F66E3"/>
    <w:rsid w:val="005F676D"/>
    <w:rsid w:val="005F679A"/>
    <w:rsid w:val="005F69DD"/>
    <w:rsid w:val="005F6A21"/>
    <w:rsid w:val="005F6B78"/>
    <w:rsid w:val="005F6CA5"/>
    <w:rsid w:val="005F6D03"/>
    <w:rsid w:val="005F6E21"/>
    <w:rsid w:val="005F6E2F"/>
    <w:rsid w:val="005F6ED0"/>
    <w:rsid w:val="005F6EDA"/>
    <w:rsid w:val="005F6EF0"/>
    <w:rsid w:val="005F6F60"/>
    <w:rsid w:val="005F6F65"/>
    <w:rsid w:val="005F6F9C"/>
    <w:rsid w:val="005F6FFC"/>
    <w:rsid w:val="005F704D"/>
    <w:rsid w:val="005F7256"/>
    <w:rsid w:val="005F7286"/>
    <w:rsid w:val="005F7400"/>
    <w:rsid w:val="005F740F"/>
    <w:rsid w:val="005F7516"/>
    <w:rsid w:val="005F763B"/>
    <w:rsid w:val="005F7782"/>
    <w:rsid w:val="005F7943"/>
    <w:rsid w:val="005F7954"/>
    <w:rsid w:val="005F7A28"/>
    <w:rsid w:val="005F7A51"/>
    <w:rsid w:val="005F7AE4"/>
    <w:rsid w:val="005F7B8C"/>
    <w:rsid w:val="005F7CC1"/>
    <w:rsid w:val="005F7CD9"/>
    <w:rsid w:val="005F7D06"/>
    <w:rsid w:val="005F7DA3"/>
    <w:rsid w:val="005F7E5A"/>
    <w:rsid w:val="005F7FB4"/>
    <w:rsid w:val="005F7FC9"/>
    <w:rsid w:val="0060025A"/>
    <w:rsid w:val="006002E4"/>
    <w:rsid w:val="0060048E"/>
    <w:rsid w:val="006004DE"/>
    <w:rsid w:val="0060053A"/>
    <w:rsid w:val="0060065D"/>
    <w:rsid w:val="006007B8"/>
    <w:rsid w:val="006007C1"/>
    <w:rsid w:val="006007C8"/>
    <w:rsid w:val="00600873"/>
    <w:rsid w:val="00600891"/>
    <w:rsid w:val="0060089C"/>
    <w:rsid w:val="0060092A"/>
    <w:rsid w:val="006009EC"/>
    <w:rsid w:val="00600AAB"/>
    <w:rsid w:val="00600B25"/>
    <w:rsid w:val="00600B6C"/>
    <w:rsid w:val="00600BAF"/>
    <w:rsid w:val="00600C2A"/>
    <w:rsid w:val="00600CC9"/>
    <w:rsid w:val="00600E8C"/>
    <w:rsid w:val="00601072"/>
    <w:rsid w:val="00601097"/>
    <w:rsid w:val="006010AC"/>
    <w:rsid w:val="00601159"/>
    <w:rsid w:val="00601166"/>
    <w:rsid w:val="006012DA"/>
    <w:rsid w:val="006013DE"/>
    <w:rsid w:val="00601449"/>
    <w:rsid w:val="0060144E"/>
    <w:rsid w:val="0060150D"/>
    <w:rsid w:val="006016FB"/>
    <w:rsid w:val="0060172C"/>
    <w:rsid w:val="0060173A"/>
    <w:rsid w:val="00601904"/>
    <w:rsid w:val="00601924"/>
    <w:rsid w:val="00601A3F"/>
    <w:rsid w:val="00601ACD"/>
    <w:rsid w:val="00601D0C"/>
    <w:rsid w:val="00601E1B"/>
    <w:rsid w:val="00601FCD"/>
    <w:rsid w:val="0060203A"/>
    <w:rsid w:val="0060212D"/>
    <w:rsid w:val="00602134"/>
    <w:rsid w:val="00602322"/>
    <w:rsid w:val="00602354"/>
    <w:rsid w:val="0060242E"/>
    <w:rsid w:val="006024A6"/>
    <w:rsid w:val="0060254B"/>
    <w:rsid w:val="006025CB"/>
    <w:rsid w:val="0060268D"/>
    <w:rsid w:val="006027D5"/>
    <w:rsid w:val="0060280F"/>
    <w:rsid w:val="00602944"/>
    <w:rsid w:val="006029A1"/>
    <w:rsid w:val="00602A83"/>
    <w:rsid w:val="00602B89"/>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69"/>
    <w:rsid w:val="00603AC0"/>
    <w:rsid w:val="00603B1B"/>
    <w:rsid w:val="00603CDB"/>
    <w:rsid w:val="00603CF2"/>
    <w:rsid w:val="00603DA1"/>
    <w:rsid w:val="00603F74"/>
    <w:rsid w:val="00604030"/>
    <w:rsid w:val="006040FA"/>
    <w:rsid w:val="006041B2"/>
    <w:rsid w:val="006042F1"/>
    <w:rsid w:val="0060438C"/>
    <w:rsid w:val="006043D7"/>
    <w:rsid w:val="006043E1"/>
    <w:rsid w:val="00604488"/>
    <w:rsid w:val="006044D4"/>
    <w:rsid w:val="00604594"/>
    <w:rsid w:val="006045E3"/>
    <w:rsid w:val="0060469E"/>
    <w:rsid w:val="006046C1"/>
    <w:rsid w:val="006046F2"/>
    <w:rsid w:val="00604708"/>
    <w:rsid w:val="006049C5"/>
    <w:rsid w:val="006049CF"/>
    <w:rsid w:val="00604A44"/>
    <w:rsid w:val="00604BE8"/>
    <w:rsid w:val="00604BF2"/>
    <w:rsid w:val="00604C0C"/>
    <w:rsid w:val="00604CFF"/>
    <w:rsid w:val="00604D9F"/>
    <w:rsid w:val="00604E3D"/>
    <w:rsid w:val="00604E56"/>
    <w:rsid w:val="00604F87"/>
    <w:rsid w:val="00604FE3"/>
    <w:rsid w:val="00605133"/>
    <w:rsid w:val="00605138"/>
    <w:rsid w:val="00605313"/>
    <w:rsid w:val="00605399"/>
    <w:rsid w:val="0060544E"/>
    <w:rsid w:val="006054A4"/>
    <w:rsid w:val="006054D3"/>
    <w:rsid w:val="006054EE"/>
    <w:rsid w:val="0060563B"/>
    <w:rsid w:val="00605665"/>
    <w:rsid w:val="00605737"/>
    <w:rsid w:val="006057DF"/>
    <w:rsid w:val="0060591D"/>
    <w:rsid w:val="006059EC"/>
    <w:rsid w:val="00605A02"/>
    <w:rsid w:val="00605A5D"/>
    <w:rsid w:val="00605B5D"/>
    <w:rsid w:val="00605CCD"/>
    <w:rsid w:val="00605D77"/>
    <w:rsid w:val="00605E99"/>
    <w:rsid w:val="0060609F"/>
    <w:rsid w:val="006061EC"/>
    <w:rsid w:val="0060637E"/>
    <w:rsid w:val="00606417"/>
    <w:rsid w:val="00606429"/>
    <w:rsid w:val="0060645F"/>
    <w:rsid w:val="006064DC"/>
    <w:rsid w:val="006067DA"/>
    <w:rsid w:val="0060684F"/>
    <w:rsid w:val="0060697A"/>
    <w:rsid w:val="006069B3"/>
    <w:rsid w:val="00606B0C"/>
    <w:rsid w:val="00606B31"/>
    <w:rsid w:val="00606C9B"/>
    <w:rsid w:val="00606CA3"/>
    <w:rsid w:val="00606DDA"/>
    <w:rsid w:val="00606E65"/>
    <w:rsid w:val="00607185"/>
    <w:rsid w:val="0060718B"/>
    <w:rsid w:val="00607291"/>
    <w:rsid w:val="006073E7"/>
    <w:rsid w:val="00607430"/>
    <w:rsid w:val="0060749B"/>
    <w:rsid w:val="006074B1"/>
    <w:rsid w:val="006074D6"/>
    <w:rsid w:val="00607596"/>
    <w:rsid w:val="00607606"/>
    <w:rsid w:val="0060764C"/>
    <w:rsid w:val="006076E2"/>
    <w:rsid w:val="0060770E"/>
    <w:rsid w:val="00607879"/>
    <w:rsid w:val="00607A2D"/>
    <w:rsid w:val="00607ADE"/>
    <w:rsid w:val="00607BAE"/>
    <w:rsid w:val="00607C44"/>
    <w:rsid w:val="00607E68"/>
    <w:rsid w:val="00607FD2"/>
    <w:rsid w:val="0061002F"/>
    <w:rsid w:val="00610224"/>
    <w:rsid w:val="0061023F"/>
    <w:rsid w:val="00610272"/>
    <w:rsid w:val="006102C0"/>
    <w:rsid w:val="006102C6"/>
    <w:rsid w:val="006102DC"/>
    <w:rsid w:val="006103F0"/>
    <w:rsid w:val="0061075C"/>
    <w:rsid w:val="00610B78"/>
    <w:rsid w:val="00610D6C"/>
    <w:rsid w:val="00610D8D"/>
    <w:rsid w:val="00610F1C"/>
    <w:rsid w:val="00610F79"/>
    <w:rsid w:val="00611062"/>
    <w:rsid w:val="0061113B"/>
    <w:rsid w:val="00611256"/>
    <w:rsid w:val="006112DD"/>
    <w:rsid w:val="006112E3"/>
    <w:rsid w:val="006113A9"/>
    <w:rsid w:val="0061154C"/>
    <w:rsid w:val="00611629"/>
    <w:rsid w:val="006117EF"/>
    <w:rsid w:val="00611A8E"/>
    <w:rsid w:val="00611ABD"/>
    <w:rsid w:val="00611C34"/>
    <w:rsid w:val="00611C3D"/>
    <w:rsid w:val="00611C80"/>
    <w:rsid w:val="00611C82"/>
    <w:rsid w:val="00611CBE"/>
    <w:rsid w:val="00611DE7"/>
    <w:rsid w:val="00612081"/>
    <w:rsid w:val="00612112"/>
    <w:rsid w:val="0061221E"/>
    <w:rsid w:val="00612475"/>
    <w:rsid w:val="00612478"/>
    <w:rsid w:val="006125DB"/>
    <w:rsid w:val="00612760"/>
    <w:rsid w:val="00612774"/>
    <w:rsid w:val="006128A8"/>
    <w:rsid w:val="0061297E"/>
    <w:rsid w:val="00612AA2"/>
    <w:rsid w:val="00612B05"/>
    <w:rsid w:val="00612BEF"/>
    <w:rsid w:val="00612C73"/>
    <w:rsid w:val="00612E67"/>
    <w:rsid w:val="00612E96"/>
    <w:rsid w:val="00612EC1"/>
    <w:rsid w:val="00612F2C"/>
    <w:rsid w:val="00613100"/>
    <w:rsid w:val="00613120"/>
    <w:rsid w:val="0061318B"/>
    <w:rsid w:val="006133A2"/>
    <w:rsid w:val="006134CE"/>
    <w:rsid w:val="0061362A"/>
    <w:rsid w:val="0061375C"/>
    <w:rsid w:val="006138D8"/>
    <w:rsid w:val="006139C5"/>
    <w:rsid w:val="00613A55"/>
    <w:rsid w:val="00613C15"/>
    <w:rsid w:val="00613C40"/>
    <w:rsid w:val="00613DB0"/>
    <w:rsid w:val="00613EF8"/>
    <w:rsid w:val="00613FE1"/>
    <w:rsid w:val="00614016"/>
    <w:rsid w:val="00614064"/>
    <w:rsid w:val="006140AE"/>
    <w:rsid w:val="006141D8"/>
    <w:rsid w:val="00614225"/>
    <w:rsid w:val="00614289"/>
    <w:rsid w:val="006143B3"/>
    <w:rsid w:val="006143C8"/>
    <w:rsid w:val="006144B0"/>
    <w:rsid w:val="00614594"/>
    <w:rsid w:val="006145BE"/>
    <w:rsid w:val="00614623"/>
    <w:rsid w:val="006146BD"/>
    <w:rsid w:val="00614837"/>
    <w:rsid w:val="006149B9"/>
    <w:rsid w:val="00614BDD"/>
    <w:rsid w:val="00614C2F"/>
    <w:rsid w:val="00614CB4"/>
    <w:rsid w:val="00614CCF"/>
    <w:rsid w:val="00614D1E"/>
    <w:rsid w:val="00614D64"/>
    <w:rsid w:val="00614E35"/>
    <w:rsid w:val="00614FD1"/>
    <w:rsid w:val="0061513A"/>
    <w:rsid w:val="006151ED"/>
    <w:rsid w:val="0061524B"/>
    <w:rsid w:val="006153D5"/>
    <w:rsid w:val="00615453"/>
    <w:rsid w:val="006154B6"/>
    <w:rsid w:val="006155F5"/>
    <w:rsid w:val="0061565F"/>
    <w:rsid w:val="00615859"/>
    <w:rsid w:val="00615940"/>
    <w:rsid w:val="006159FA"/>
    <w:rsid w:val="00615A1E"/>
    <w:rsid w:val="00615BDB"/>
    <w:rsid w:val="00615BFE"/>
    <w:rsid w:val="00615C77"/>
    <w:rsid w:val="00615CEC"/>
    <w:rsid w:val="00615D40"/>
    <w:rsid w:val="00615D64"/>
    <w:rsid w:val="00615E00"/>
    <w:rsid w:val="00615F78"/>
    <w:rsid w:val="00615FFA"/>
    <w:rsid w:val="00616045"/>
    <w:rsid w:val="006160FC"/>
    <w:rsid w:val="00616184"/>
    <w:rsid w:val="006161E2"/>
    <w:rsid w:val="006162D2"/>
    <w:rsid w:val="0061635C"/>
    <w:rsid w:val="00616375"/>
    <w:rsid w:val="006164D5"/>
    <w:rsid w:val="006164DD"/>
    <w:rsid w:val="0061654B"/>
    <w:rsid w:val="00616619"/>
    <w:rsid w:val="0061686D"/>
    <w:rsid w:val="00616871"/>
    <w:rsid w:val="00616885"/>
    <w:rsid w:val="00616886"/>
    <w:rsid w:val="00616C27"/>
    <w:rsid w:val="00616C3A"/>
    <w:rsid w:val="00616D41"/>
    <w:rsid w:val="00616D57"/>
    <w:rsid w:val="00616D6F"/>
    <w:rsid w:val="00616DE1"/>
    <w:rsid w:val="00616F90"/>
    <w:rsid w:val="00616F96"/>
    <w:rsid w:val="00616FC6"/>
    <w:rsid w:val="00617004"/>
    <w:rsid w:val="00617014"/>
    <w:rsid w:val="0061717B"/>
    <w:rsid w:val="0061717F"/>
    <w:rsid w:val="006171A3"/>
    <w:rsid w:val="00617304"/>
    <w:rsid w:val="00617368"/>
    <w:rsid w:val="00617571"/>
    <w:rsid w:val="006175CF"/>
    <w:rsid w:val="006175EE"/>
    <w:rsid w:val="0061762B"/>
    <w:rsid w:val="00617647"/>
    <w:rsid w:val="00617660"/>
    <w:rsid w:val="0061789F"/>
    <w:rsid w:val="006178F2"/>
    <w:rsid w:val="006179C2"/>
    <w:rsid w:val="00617A39"/>
    <w:rsid w:val="00617B41"/>
    <w:rsid w:val="00617B93"/>
    <w:rsid w:val="00617C0A"/>
    <w:rsid w:val="00617E1D"/>
    <w:rsid w:val="00617EA3"/>
    <w:rsid w:val="00617F26"/>
    <w:rsid w:val="00620020"/>
    <w:rsid w:val="00620049"/>
    <w:rsid w:val="0062006F"/>
    <w:rsid w:val="006200FF"/>
    <w:rsid w:val="0062013D"/>
    <w:rsid w:val="0062017A"/>
    <w:rsid w:val="006201A2"/>
    <w:rsid w:val="006201CD"/>
    <w:rsid w:val="006201F5"/>
    <w:rsid w:val="00620254"/>
    <w:rsid w:val="00620312"/>
    <w:rsid w:val="006203B3"/>
    <w:rsid w:val="00620503"/>
    <w:rsid w:val="00620536"/>
    <w:rsid w:val="006205EA"/>
    <w:rsid w:val="00620686"/>
    <w:rsid w:val="00620721"/>
    <w:rsid w:val="006207A6"/>
    <w:rsid w:val="00620836"/>
    <w:rsid w:val="00620856"/>
    <w:rsid w:val="0062086C"/>
    <w:rsid w:val="006209D1"/>
    <w:rsid w:val="006209E8"/>
    <w:rsid w:val="00620DC3"/>
    <w:rsid w:val="00620DEB"/>
    <w:rsid w:val="00620ECB"/>
    <w:rsid w:val="00620EDE"/>
    <w:rsid w:val="00620F96"/>
    <w:rsid w:val="006210FF"/>
    <w:rsid w:val="00621185"/>
    <w:rsid w:val="006211BC"/>
    <w:rsid w:val="006211E8"/>
    <w:rsid w:val="006212C2"/>
    <w:rsid w:val="00621392"/>
    <w:rsid w:val="00621402"/>
    <w:rsid w:val="00621519"/>
    <w:rsid w:val="006215DE"/>
    <w:rsid w:val="00621707"/>
    <w:rsid w:val="00621787"/>
    <w:rsid w:val="006217B4"/>
    <w:rsid w:val="006217C7"/>
    <w:rsid w:val="006217DC"/>
    <w:rsid w:val="00621946"/>
    <w:rsid w:val="006219AC"/>
    <w:rsid w:val="00621B6A"/>
    <w:rsid w:val="00621BC6"/>
    <w:rsid w:val="00621C0B"/>
    <w:rsid w:val="00621C72"/>
    <w:rsid w:val="00621C7A"/>
    <w:rsid w:val="00621CAD"/>
    <w:rsid w:val="00621FC5"/>
    <w:rsid w:val="006220A5"/>
    <w:rsid w:val="006220B0"/>
    <w:rsid w:val="006221EC"/>
    <w:rsid w:val="006222DE"/>
    <w:rsid w:val="0062235F"/>
    <w:rsid w:val="006224F4"/>
    <w:rsid w:val="0062251E"/>
    <w:rsid w:val="0062257C"/>
    <w:rsid w:val="006225D5"/>
    <w:rsid w:val="00622713"/>
    <w:rsid w:val="00622717"/>
    <w:rsid w:val="00622753"/>
    <w:rsid w:val="0062275B"/>
    <w:rsid w:val="006227E1"/>
    <w:rsid w:val="00622829"/>
    <w:rsid w:val="006228D4"/>
    <w:rsid w:val="006228F4"/>
    <w:rsid w:val="006229FD"/>
    <w:rsid w:val="00622B00"/>
    <w:rsid w:val="00622D25"/>
    <w:rsid w:val="00622F29"/>
    <w:rsid w:val="006230E6"/>
    <w:rsid w:val="00623129"/>
    <w:rsid w:val="00623157"/>
    <w:rsid w:val="00623180"/>
    <w:rsid w:val="00623274"/>
    <w:rsid w:val="006233CC"/>
    <w:rsid w:val="00623412"/>
    <w:rsid w:val="00623427"/>
    <w:rsid w:val="0062347B"/>
    <w:rsid w:val="006234EA"/>
    <w:rsid w:val="00623507"/>
    <w:rsid w:val="00623522"/>
    <w:rsid w:val="00623592"/>
    <w:rsid w:val="006235F4"/>
    <w:rsid w:val="00623794"/>
    <w:rsid w:val="006237BE"/>
    <w:rsid w:val="0062384B"/>
    <w:rsid w:val="00623A7A"/>
    <w:rsid w:val="00623ADA"/>
    <w:rsid w:val="00623AEB"/>
    <w:rsid w:val="00623BA2"/>
    <w:rsid w:val="00623BB4"/>
    <w:rsid w:val="00623DEC"/>
    <w:rsid w:val="00623E4E"/>
    <w:rsid w:val="0062424E"/>
    <w:rsid w:val="00624372"/>
    <w:rsid w:val="00624436"/>
    <w:rsid w:val="006245CA"/>
    <w:rsid w:val="0062465F"/>
    <w:rsid w:val="006246CE"/>
    <w:rsid w:val="006246E7"/>
    <w:rsid w:val="00624725"/>
    <w:rsid w:val="00624A19"/>
    <w:rsid w:val="00624A40"/>
    <w:rsid w:val="00624C2C"/>
    <w:rsid w:val="00624C6E"/>
    <w:rsid w:val="00624CDE"/>
    <w:rsid w:val="00624D81"/>
    <w:rsid w:val="00624DEE"/>
    <w:rsid w:val="00624EA7"/>
    <w:rsid w:val="00624F20"/>
    <w:rsid w:val="00624F53"/>
    <w:rsid w:val="00624FB3"/>
    <w:rsid w:val="00624FEE"/>
    <w:rsid w:val="006251C6"/>
    <w:rsid w:val="0062521E"/>
    <w:rsid w:val="00625276"/>
    <w:rsid w:val="0062528B"/>
    <w:rsid w:val="006252EA"/>
    <w:rsid w:val="006252F6"/>
    <w:rsid w:val="00625443"/>
    <w:rsid w:val="006254E5"/>
    <w:rsid w:val="00625515"/>
    <w:rsid w:val="00625910"/>
    <w:rsid w:val="00625A2C"/>
    <w:rsid w:val="00625B24"/>
    <w:rsid w:val="00625B67"/>
    <w:rsid w:val="00625CD7"/>
    <w:rsid w:val="00625D4E"/>
    <w:rsid w:val="00625E91"/>
    <w:rsid w:val="00625F4F"/>
    <w:rsid w:val="0062602B"/>
    <w:rsid w:val="0062606F"/>
    <w:rsid w:val="00626272"/>
    <w:rsid w:val="0062631D"/>
    <w:rsid w:val="00626371"/>
    <w:rsid w:val="00626387"/>
    <w:rsid w:val="006263D3"/>
    <w:rsid w:val="0062640B"/>
    <w:rsid w:val="00626506"/>
    <w:rsid w:val="0062657C"/>
    <w:rsid w:val="00626643"/>
    <w:rsid w:val="00626651"/>
    <w:rsid w:val="006266C4"/>
    <w:rsid w:val="00626767"/>
    <w:rsid w:val="0062679E"/>
    <w:rsid w:val="006267AC"/>
    <w:rsid w:val="006268C8"/>
    <w:rsid w:val="006269A1"/>
    <w:rsid w:val="00626C25"/>
    <w:rsid w:val="00626C9B"/>
    <w:rsid w:val="00626D56"/>
    <w:rsid w:val="00626D71"/>
    <w:rsid w:val="00626E57"/>
    <w:rsid w:val="00626E64"/>
    <w:rsid w:val="00626E98"/>
    <w:rsid w:val="00626EC1"/>
    <w:rsid w:val="006270A1"/>
    <w:rsid w:val="006270EC"/>
    <w:rsid w:val="006271F4"/>
    <w:rsid w:val="0062725A"/>
    <w:rsid w:val="0062729E"/>
    <w:rsid w:val="0062732E"/>
    <w:rsid w:val="00627374"/>
    <w:rsid w:val="0062778F"/>
    <w:rsid w:val="006277CB"/>
    <w:rsid w:val="00627950"/>
    <w:rsid w:val="00627A06"/>
    <w:rsid w:val="00627BA3"/>
    <w:rsid w:val="00627BD7"/>
    <w:rsid w:val="00627C39"/>
    <w:rsid w:val="00627D5F"/>
    <w:rsid w:val="00627DE3"/>
    <w:rsid w:val="00627DF6"/>
    <w:rsid w:val="00627E44"/>
    <w:rsid w:val="00627E9C"/>
    <w:rsid w:val="00627EBF"/>
    <w:rsid w:val="00627EED"/>
    <w:rsid w:val="00627F69"/>
    <w:rsid w:val="00627FD7"/>
    <w:rsid w:val="0063003E"/>
    <w:rsid w:val="0063005F"/>
    <w:rsid w:val="006300D7"/>
    <w:rsid w:val="0063011A"/>
    <w:rsid w:val="006302BC"/>
    <w:rsid w:val="006302E0"/>
    <w:rsid w:val="00630333"/>
    <w:rsid w:val="0063037C"/>
    <w:rsid w:val="0063059B"/>
    <w:rsid w:val="00630818"/>
    <w:rsid w:val="00630875"/>
    <w:rsid w:val="006308D2"/>
    <w:rsid w:val="006309AC"/>
    <w:rsid w:val="00630B00"/>
    <w:rsid w:val="00630B46"/>
    <w:rsid w:val="00630E41"/>
    <w:rsid w:val="00631007"/>
    <w:rsid w:val="00631047"/>
    <w:rsid w:val="00631059"/>
    <w:rsid w:val="006310E4"/>
    <w:rsid w:val="006311B3"/>
    <w:rsid w:val="006314D1"/>
    <w:rsid w:val="00631528"/>
    <w:rsid w:val="0063164E"/>
    <w:rsid w:val="006317E0"/>
    <w:rsid w:val="00631826"/>
    <w:rsid w:val="0063187F"/>
    <w:rsid w:val="00631B1A"/>
    <w:rsid w:val="00631B2B"/>
    <w:rsid w:val="00631C5D"/>
    <w:rsid w:val="00631D10"/>
    <w:rsid w:val="00631D64"/>
    <w:rsid w:val="00631E3B"/>
    <w:rsid w:val="00631E46"/>
    <w:rsid w:val="00631F71"/>
    <w:rsid w:val="0063207F"/>
    <w:rsid w:val="00632110"/>
    <w:rsid w:val="00632179"/>
    <w:rsid w:val="006324E9"/>
    <w:rsid w:val="006324FF"/>
    <w:rsid w:val="00632594"/>
    <w:rsid w:val="006326BC"/>
    <w:rsid w:val="006326D7"/>
    <w:rsid w:val="00632763"/>
    <w:rsid w:val="006327B8"/>
    <w:rsid w:val="00632814"/>
    <w:rsid w:val="00632927"/>
    <w:rsid w:val="00632A0E"/>
    <w:rsid w:val="00632A24"/>
    <w:rsid w:val="00632A4C"/>
    <w:rsid w:val="00632D6D"/>
    <w:rsid w:val="00632E16"/>
    <w:rsid w:val="00632E56"/>
    <w:rsid w:val="00632EEF"/>
    <w:rsid w:val="0063305B"/>
    <w:rsid w:val="0063309C"/>
    <w:rsid w:val="006331CA"/>
    <w:rsid w:val="006332C3"/>
    <w:rsid w:val="006333DE"/>
    <w:rsid w:val="006335CC"/>
    <w:rsid w:val="00633897"/>
    <w:rsid w:val="00633951"/>
    <w:rsid w:val="00633965"/>
    <w:rsid w:val="00633A3A"/>
    <w:rsid w:val="00633B5E"/>
    <w:rsid w:val="00633C0A"/>
    <w:rsid w:val="00633CD3"/>
    <w:rsid w:val="00633DF5"/>
    <w:rsid w:val="00633EDD"/>
    <w:rsid w:val="00633F18"/>
    <w:rsid w:val="00633F5B"/>
    <w:rsid w:val="00633F63"/>
    <w:rsid w:val="00634003"/>
    <w:rsid w:val="0063405E"/>
    <w:rsid w:val="006341AD"/>
    <w:rsid w:val="006341E8"/>
    <w:rsid w:val="006342C3"/>
    <w:rsid w:val="00634320"/>
    <w:rsid w:val="00634328"/>
    <w:rsid w:val="006345EA"/>
    <w:rsid w:val="006346E6"/>
    <w:rsid w:val="006346F1"/>
    <w:rsid w:val="00634704"/>
    <w:rsid w:val="006347F5"/>
    <w:rsid w:val="00634843"/>
    <w:rsid w:val="006348CE"/>
    <w:rsid w:val="00634A43"/>
    <w:rsid w:val="00634B4F"/>
    <w:rsid w:val="00634E28"/>
    <w:rsid w:val="00634F0C"/>
    <w:rsid w:val="00634F76"/>
    <w:rsid w:val="0063506A"/>
    <w:rsid w:val="0063509D"/>
    <w:rsid w:val="006350E1"/>
    <w:rsid w:val="00635120"/>
    <w:rsid w:val="00635180"/>
    <w:rsid w:val="006351A1"/>
    <w:rsid w:val="0063528D"/>
    <w:rsid w:val="006353D0"/>
    <w:rsid w:val="006355AD"/>
    <w:rsid w:val="00635715"/>
    <w:rsid w:val="00635B09"/>
    <w:rsid w:val="00635C1B"/>
    <w:rsid w:val="00635C1F"/>
    <w:rsid w:val="00635CE0"/>
    <w:rsid w:val="00635CE9"/>
    <w:rsid w:val="00635E32"/>
    <w:rsid w:val="00635EDC"/>
    <w:rsid w:val="00635F56"/>
    <w:rsid w:val="00635FE7"/>
    <w:rsid w:val="00636094"/>
    <w:rsid w:val="0063612C"/>
    <w:rsid w:val="006361AB"/>
    <w:rsid w:val="006361E1"/>
    <w:rsid w:val="00636250"/>
    <w:rsid w:val="0063633A"/>
    <w:rsid w:val="0063644C"/>
    <w:rsid w:val="0063650D"/>
    <w:rsid w:val="00636561"/>
    <w:rsid w:val="006365E7"/>
    <w:rsid w:val="006365EB"/>
    <w:rsid w:val="006365FD"/>
    <w:rsid w:val="0063662B"/>
    <w:rsid w:val="006366B5"/>
    <w:rsid w:val="006368C6"/>
    <w:rsid w:val="0063692F"/>
    <w:rsid w:val="00636931"/>
    <w:rsid w:val="00636A76"/>
    <w:rsid w:val="00636A93"/>
    <w:rsid w:val="00636E61"/>
    <w:rsid w:val="00636F07"/>
    <w:rsid w:val="0063717F"/>
    <w:rsid w:val="0063720A"/>
    <w:rsid w:val="00637268"/>
    <w:rsid w:val="0063739E"/>
    <w:rsid w:val="006373C7"/>
    <w:rsid w:val="00637479"/>
    <w:rsid w:val="006374B1"/>
    <w:rsid w:val="0063760C"/>
    <w:rsid w:val="006377B8"/>
    <w:rsid w:val="0063785E"/>
    <w:rsid w:val="00637877"/>
    <w:rsid w:val="006378A9"/>
    <w:rsid w:val="00637AD4"/>
    <w:rsid w:val="00637B70"/>
    <w:rsid w:val="00637C46"/>
    <w:rsid w:val="00637CF9"/>
    <w:rsid w:val="00637E00"/>
    <w:rsid w:val="00637F23"/>
    <w:rsid w:val="00640199"/>
    <w:rsid w:val="006401C6"/>
    <w:rsid w:val="00640207"/>
    <w:rsid w:val="00640222"/>
    <w:rsid w:val="006402CC"/>
    <w:rsid w:val="006403CC"/>
    <w:rsid w:val="00640551"/>
    <w:rsid w:val="006405AF"/>
    <w:rsid w:val="00640826"/>
    <w:rsid w:val="0064087E"/>
    <w:rsid w:val="00640957"/>
    <w:rsid w:val="006409F3"/>
    <w:rsid w:val="00640A36"/>
    <w:rsid w:val="00640C6B"/>
    <w:rsid w:val="00640D9D"/>
    <w:rsid w:val="00640E78"/>
    <w:rsid w:val="00640EE5"/>
    <w:rsid w:val="00640F14"/>
    <w:rsid w:val="00640FD6"/>
    <w:rsid w:val="00641061"/>
    <w:rsid w:val="0064115A"/>
    <w:rsid w:val="006411AF"/>
    <w:rsid w:val="006411DF"/>
    <w:rsid w:val="0064122B"/>
    <w:rsid w:val="00641287"/>
    <w:rsid w:val="006412E0"/>
    <w:rsid w:val="0064131A"/>
    <w:rsid w:val="006416F7"/>
    <w:rsid w:val="00641728"/>
    <w:rsid w:val="006418DA"/>
    <w:rsid w:val="006418FD"/>
    <w:rsid w:val="00641939"/>
    <w:rsid w:val="006419ED"/>
    <w:rsid w:val="00641A66"/>
    <w:rsid w:val="00641B0D"/>
    <w:rsid w:val="00641C67"/>
    <w:rsid w:val="00641D1F"/>
    <w:rsid w:val="00641EC6"/>
    <w:rsid w:val="00641F4B"/>
    <w:rsid w:val="00641FC0"/>
    <w:rsid w:val="006420D9"/>
    <w:rsid w:val="0064213A"/>
    <w:rsid w:val="0064235A"/>
    <w:rsid w:val="0064235F"/>
    <w:rsid w:val="006424AE"/>
    <w:rsid w:val="00642558"/>
    <w:rsid w:val="0064264B"/>
    <w:rsid w:val="006427DE"/>
    <w:rsid w:val="00642805"/>
    <w:rsid w:val="00642850"/>
    <w:rsid w:val="006429C4"/>
    <w:rsid w:val="006429E5"/>
    <w:rsid w:val="00642A84"/>
    <w:rsid w:val="00642BF5"/>
    <w:rsid w:val="00642C6D"/>
    <w:rsid w:val="00642CD8"/>
    <w:rsid w:val="00642CFF"/>
    <w:rsid w:val="00642D10"/>
    <w:rsid w:val="00642DB6"/>
    <w:rsid w:val="00642E65"/>
    <w:rsid w:val="00643281"/>
    <w:rsid w:val="00643286"/>
    <w:rsid w:val="00643298"/>
    <w:rsid w:val="006434F6"/>
    <w:rsid w:val="00643538"/>
    <w:rsid w:val="00643666"/>
    <w:rsid w:val="00643736"/>
    <w:rsid w:val="00643769"/>
    <w:rsid w:val="00643891"/>
    <w:rsid w:val="0064389F"/>
    <w:rsid w:val="006438BB"/>
    <w:rsid w:val="006439C1"/>
    <w:rsid w:val="00643A15"/>
    <w:rsid w:val="00643A9A"/>
    <w:rsid w:val="00643B73"/>
    <w:rsid w:val="00643DCD"/>
    <w:rsid w:val="00643DD1"/>
    <w:rsid w:val="00643DD4"/>
    <w:rsid w:val="00643E0E"/>
    <w:rsid w:val="00643E25"/>
    <w:rsid w:val="00643F0C"/>
    <w:rsid w:val="00643F29"/>
    <w:rsid w:val="00643F49"/>
    <w:rsid w:val="00643F4C"/>
    <w:rsid w:val="00644200"/>
    <w:rsid w:val="0064428B"/>
    <w:rsid w:val="006443B7"/>
    <w:rsid w:val="00644511"/>
    <w:rsid w:val="0064469C"/>
    <w:rsid w:val="006446CD"/>
    <w:rsid w:val="006447C4"/>
    <w:rsid w:val="0064486C"/>
    <w:rsid w:val="00644907"/>
    <w:rsid w:val="00644A08"/>
    <w:rsid w:val="00644A30"/>
    <w:rsid w:val="00644A48"/>
    <w:rsid w:val="00644A4C"/>
    <w:rsid w:val="00644C5F"/>
    <w:rsid w:val="00644CAF"/>
    <w:rsid w:val="00644CCB"/>
    <w:rsid w:val="00644CEF"/>
    <w:rsid w:val="00644DE6"/>
    <w:rsid w:val="00644E60"/>
    <w:rsid w:val="00645073"/>
    <w:rsid w:val="00645190"/>
    <w:rsid w:val="00645213"/>
    <w:rsid w:val="006452CD"/>
    <w:rsid w:val="006452D0"/>
    <w:rsid w:val="00645376"/>
    <w:rsid w:val="006454A1"/>
    <w:rsid w:val="006454D5"/>
    <w:rsid w:val="00645592"/>
    <w:rsid w:val="0064576D"/>
    <w:rsid w:val="006457AF"/>
    <w:rsid w:val="0064597C"/>
    <w:rsid w:val="006459F6"/>
    <w:rsid w:val="00645A09"/>
    <w:rsid w:val="00645A97"/>
    <w:rsid w:val="00645ACC"/>
    <w:rsid w:val="00645AD8"/>
    <w:rsid w:val="00645B16"/>
    <w:rsid w:val="00645D5C"/>
    <w:rsid w:val="0064617D"/>
    <w:rsid w:val="006461CF"/>
    <w:rsid w:val="006461EE"/>
    <w:rsid w:val="00646238"/>
    <w:rsid w:val="006462C9"/>
    <w:rsid w:val="00646506"/>
    <w:rsid w:val="00646567"/>
    <w:rsid w:val="0064656E"/>
    <w:rsid w:val="006466B5"/>
    <w:rsid w:val="0064670A"/>
    <w:rsid w:val="00646890"/>
    <w:rsid w:val="00646C19"/>
    <w:rsid w:val="00646C7E"/>
    <w:rsid w:val="00646D8F"/>
    <w:rsid w:val="00646DCC"/>
    <w:rsid w:val="00646ED9"/>
    <w:rsid w:val="00646EFC"/>
    <w:rsid w:val="00646F54"/>
    <w:rsid w:val="0064701A"/>
    <w:rsid w:val="00647182"/>
    <w:rsid w:val="006473AA"/>
    <w:rsid w:val="0064755B"/>
    <w:rsid w:val="00647594"/>
    <w:rsid w:val="006475CE"/>
    <w:rsid w:val="006477A7"/>
    <w:rsid w:val="00647850"/>
    <w:rsid w:val="006479A8"/>
    <w:rsid w:val="00647ABB"/>
    <w:rsid w:val="00647B27"/>
    <w:rsid w:val="00647BF3"/>
    <w:rsid w:val="00647CB3"/>
    <w:rsid w:val="00647DA7"/>
    <w:rsid w:val="00647E60"/>
    <w:rsid w:val="00647EA7"/>
    <w:rsid w:val="00647EAA"/>
    <w:rsid w:val="00647EDE"/>
    <w:rsid w:val="006500A4"/>
    <w:rsid w:val="00650150"/>
    <w:rsid w:val="00650362"/>
    <w:rsid w:val="0065039B"/>
    <w:rsid w:val="00650475"/>
    <w:rsid w:val="006505A1"/>
    <w:rsid w:val="00650696"/>
    <w:rsid w:val="0065070F"/>
    <w:rsid w:val="006507EB"/>
    <w:rsid w:val="00650800"/>
    <w:rsid w:val="00650801"/>
    <w:rsid w:val="00650829"/>
    <w:rsid w:val="00650854"/>
    <w:rsid w:val="006508FC"/>
    <w:rsid w:val="00650B1C"/>
    <w:rsid w:val="00650C25"/>
    <w:rsid w:val="00650D01"/>
    <w:rsid w:val="00650D1E"/>
    <w:rsid w:val="00650D3F"/>
    <w:rsid w:val="00650D61"/>
    <w:rsid w:val="00650E4C"/>
    <w:rsid w:val="00650EB8"/>
    <w:rsid w:val="00650F7C"/>
    <w:rsid w:val="00650FBE"/>
    <w:rsid w:val="006510E0"/>
    <w:rsid w:val="006510F9"/>
    <w:rsid w:val="00651133"/>
    <w:rsid w:val="006511C9"/>
    <w:rsid w:val="006513D5"/>
    <w:rsid w:val="00651589"/>
    <w:rsid w:val="006515E9"/>
    <w:rsid w:val="00651622"/>
    <w:rsid w:val="006517F8"/>
    <w:rsid w:val="0065189C"/>
    <w:rsid w:val="006518B1"/>
    <w:rsid w:val="006518B7"/>
    <w:rsid w:val="00651A9D"/>
    <w:rsid w:val="00651AD3"/>
    <w:rsid w:val="00651B74"/>
    <w:rsid w:val="00651C94"/>
    <w:rsid w:val="00651CAC"/>
    <w:rsid w:val="00651D66"/>
    <w:rsid w:val="00651DA6"/>
    <w:rsid w:val="00651FA0"/>
    <w:rsid w:val="00651FD9"/>
    <w:rsid w:val="00652019"/>
    <w:rsid w:val="006520E9"/>
    <w:rsid w:val="00652159"/>
    <w:rsid w:val="00652187"/>
    <w:rsid w:val="006522A4"/>
    <w:rsid w:val="0065233C"/>
    <w:rsid w:val="00652391"/>
    <w:rsid w:val="00652636"/>
    <w:rsid w:val="0065273A"/>
    <w:rsid w:val="00652751"/>
    <w:rsid w:val="006527EC"/>
    <w:rsid w:val="006528F0"/>
    <w:rsid w:val="00652900"/>
    <w:rsid w:val="00652912"/>
    <w:rsid w:val="00652A42"/>
    <w:rsid w:val="00652D0D"/>
    <w:rsid w:val="00652D99"/>
    <w:rsid w:val="00652E85"/>
    <w:rsid w:val="00652F7B"/>
    <w:rsid w:val="0065318E"/>
    <w:rsid w:val="00653217"/>
    <w:rsid w:val="00653273"/>
    <w:rsid w:val="0065330B"/>
    <w:rsid w:val="006534AC"/>
    <w:rsid w:val="006534F9"/>
    <w:rsid w:val="0065355F"/>
    <w:rsid w:val="00653581"/>
    <w:rsid w:val="006535EA"/>
    <w:rsid w:val="00653875"/>
    <w:rsid w:val="006539BD"/>
    <w:rsid w:val="00653ACF"/>
    <w:rsid w:val="00653B4B"/>
    <w:rsid w:val="00653B8E"/>
    <w:rsid w:val="00653ECF"/>
    <w:rsid w:val="00653FCC"/>
    <w:rsid w:val="00653FED"/>
    <w:rsid w:val="00654055"/>
    <w:rsid w:val="006540AC"/>
    <w:rsid w:val="0065422D"/>
    <w:rsid w:val="0065424F"/>
    <w:rsid w:val="006543BB"/>
    <w:rsid w:val="006543E1"/>
    <w:rsid w:val="006544A4"/>
    <w:rsid w:val="006544F6"/>
    <w:rsid w:val="00654544"/>
    <w:rsid w:val="00654556"/>
    <w:rsid w:val="006545C1"/>
    <w:rsid w:val="00654610"/>
    <w:rsid w:val="00654619"/>
    <w:rsid w:val="0065463B"/>
    <w:rsid w:val="006548FB"/>
    <w:rsid w:val="0065495C"/>
    <w:rsid w:val="00654A5A"/>
    <w:rsid w:val="00654AC4"/>
    <w:rsid w:val="00654BE4"/>
    <w:rsid w:val="00654BE5"/>
    <w:rsid w:val="00654E2B"/>
    <w:rsid w:val="00654FCA"/>
    <w:rsid w:val="00655070"/>
    <w:rsid w:val="00655086"/>
    <w:rsid w:val="0065508A"/>
    <w:rsid w:val="006551B9"/>
    <w:rsid w:val="00655223"/>
    <w:rsid w:val="0065531C"/>
    <w:rsid w:val="00655675"/>
    <w:rsid w:val="006556C9"/>
    <w:rsid w:val="00655780"/>
    <w:rsid w:val="00655802"/>
    <w:rsid w:val="006558DE"/>
    <w:rsid w:val="006558F3"/>
    <w:rsid w:val="0065594D"/>
    <w:rsid w:val="00655B1D"/>
    <w:rsid w:val="00655B8A"/>
    <w:rsid w:val="00655C21"/>
    <w:rsid w:val="00655C98"/>
    <w:rsid w:val="00655CFB"/>
    <w:rsid w:val="00655DB5"/>
    <w:rsid w:val="00655EA0"/>
    <w:rsid w:val="00655ED9"/>
    <w:rsid w:val="00655F0E"/>
    <w:rsid w:val="00655FF8"/>
    <w:rsid w:val="00656057"/>
    <w:rsid w:val="006561CD"/>
    <w:rsid w:val="006561FF"/>
    <w:rsid w:val="006562FF"/>
    <w:rsid w:val="00656527"/>
    <w:rsid w:val="00656594"/>
    <w:rsid w:val="00656607"/>
    <w:rsid w:val="00656630"/>
    <w:rsid w:val="006566E2"/>
    <w:rsid w:val="0065670D"/>
    <w:rsid w:val="00656876"/>
    <w:rsid w:val="006568FA"/>
    <w:rsid w:val="0065696C"/>
    <w:rsid w:val="00656980"/>
    <w:rsid w:val="00656CBA"/>
    <w:rsid w:val="00656D36"/>
    <w:rsid w:val="00656D6F"/>
    <w:rsid w:val="00656E76"/>
    <w:rsid w:val="00656F43"/>
    <w:rsid w:val="00656F7A"/>
    <w:rsid w:val="00657005"/>
    <w:rsid w:val="00657126"/>
    <w:rsid w:val="00657156"/>
    <w:rsid w:val="006572CB"/>
    <w:rsid w:val="006572F9"/>
    <w:rsid w:val="006572FB"/>
    <w:rsid w:val="00657495"/>
    <w:rsid w:val="006574A3"/>
    <w:rsid w:val="006574D4"/>
    <w:rsid w:val="00657683"/>
    <w:rsid w:val="006577DF"/>
    <w:rsid w:val="006578D9"/>
    <w:rsid w:val="00657936"/>
    <w:rsid w:val="00657A45"/>
    <w:rsid w:val="00657B4D"/>
    <w:rsid w:val="00657C1F"/>
    <w:rsid w:val="00657C28"/>
    <w:rsid w:val="00657DA9"/>
    <w:rsid w:val="00657DD7"/>
    <w:rsid w:val="00657F67"/>
    <w:rsid w:val="006600DD"/>
    <w:rsid w:val="00660334"/>
    <w:rsid w:val="0066034D"/>
    <w:rsid w:val="00660389"/>
    <w:rsid w:val="006604A2"/>
    <w:rsid w:val="006605DC"/>
    <w:rsid w:val="00660861"/>
    <w:rsid w:val="00660874"/>
    <w:rsid w:val="006608B7"/>
    <w:rsid w:val="00660B34"/>
    <w:rsid w:val="00660F9D"/>
    <w:rsid w:val="006610E3"/>
    <w:rsid w:val="006610EE"/>
    <w:rsid w:val="0066112D"/>
    <w:rsid w:val="00661169"/>
    <w:rsid w:val="006611C4"/>
    <w:rsid w:val="0066121C"/>
    <w:rsid w:val="00661234"/>
    <w:rsid w:val="00661308"/>
    <w:rsid w:val="00661374"/>
    <w:rsid w:val="0066146F"/>
    <w:rsid w:val="006614F3"/>
    <w:rsid w:val="00661636"/>
    <w:rsid w:val="00661749"/>
    <w:rsid w:val="0066178D"/>
    <w:rsid w:val="006617DE"/>
    <w:rsid w:val="006619AC"/>
    <w:rsid w:val="00661A48"/>
    <w:rsid w:val="00661AFC"/>
    <w:rsid w:val="00661B42"/>
    <w:rsid w:val="00661C4E"/>
    <w:rsid w:val="00661CC2"/>
    <w:rsid w:val="00661D7C"/>
    <w:rsid w:val="00661E88"/>
    <w:rsid w:val="00662069"/>
    <w:rsid w:val="006620B3"/>
    <w:rsid w:val="006620FF"/>
    <w:rsid w:val="00662159"/>
    <w:rsid w:val="00662166"/>
    <w:rsid w:val="00662234"/>
    <w:rsid w:val="0066224B"/>
    <w:rsid w:val="006623CB"/>
    <w:rsid w:val="00662458"/>
    <w:rsid w:val="006624A5"/>
    <w:rsid w:val="006625BF"/>
    <w:rsid w:val="006625CC"/>
    <w:rsid w:val="006625FD"/>
    <w:rsid w:val="00662638"/>
    <w:rsid w:val="0066268F"/>
    <w:rsid w:val="006627E9"/>
    <w:rsid w:val="00662959"/>
    <w:rsid w:val="00662A10"/>
    <w:rsid w:val="00662DBE"/>
    <w:rsid w:val="00662FA0"/>
    <w:rsid w:val="00662FA2"/>
    <w:rsid w:val="0066310A"/>
    <w:rsid w:val="006631C7"/>
    <w:rsid w:val="006632E9"/>
    <w:rsid w:val="00663318"/>
    <w:rsid w:val="0066333F"/>
    <w:rsid w:val="00663403"/>
    <w:rsid w:val="00663408"/>
    <w:rsid w:val="006634E5"/>
    <w:rsid w:val="006635B3"/>
    <w:rsid w:val="006635DC"/>
    <w:rsid w:val="006635E0"/>
    <w:rsid w:val="0066369A"/>
    <w:rsid w:val="006636E0"/>
    <w:rsid w:val="00663908"/>
    <w:rsid w:val="00663A58"/>
    <w:rsid w:val="00663A60"/>
    <w:rsid w:val="00663A98"/>
    <w:rsid w:val="00663ADF"/>
    <w:rsid w:val="00663AE8"/>
    <w:rsid w:val="00663AFA"/>
    <w:rsid w:val="00663D7A"/>
    <w:rsid w:val="00663DAB"/>
    <w:rsid w:val="00663DF4"/>
    <w:rsid w:val="00663FA6"/>
    <w:rsid w:val="006640CC"/>
    <w:rsid w:val="0066433B"/>
    <w:rsid w:val="006643CC"/>
    <w:rsid w:val="0066441D"/>
    <w:rsid w:val="006644C0"/>
    <w:rsid w:val="00664678"/>
    <w:rsid w:val="006646F0"/>
    <w:rsid w:val="006646F4"/>
    <w:rsid w:val="0066478D"/>
    <w:rsid w:val="00664805"/>
    <w:rsid w:val="00664C98"/>
    <w:rsid w:val="00664F18"/>
    <w:rsid w:val="00665131"/>
    <w:rsid w:val="00665229"/>
    <w:rsid w:val="00665242"/>
    <w:rsid w:val="006652DF"/>
    <w:rsid w:val="00665316"/>
    <w:rsid w:val="00665437"/>
    <w:rsid w:val="006654E8"/>
    <w:rsid w:val="006654EC"/>
    <w:rsid w:val="0066568F"/>
    <w:rsid w:val="00665690"/>
    <w:rsid w:val="00665874"/>
    <w:rsid w:val="00665B71"/>
    <w:rsid w:val="00665CCE"/>
    <w:rsid w:val="00665D7C"/>
    <w:rsid w:val="00665F93"/>
    <w:rsid w:val="00666025"/>
    <w:rsid w:val="00666140"/>
    <w:rsid w:val="00666214"/>
    <w:rsid w:val="006662C4"/>
    <w:rsid w:val="006662C9"/>
    <w:rsid w:val="00666300"/>
    <w:rsid w:val="006663B5"/>
    <w:rsid w:val="00666753"/>
    <w:rsid w:val="00666814"/>
    <w:rsid w:val="00666849"/>
    <w:rsid w:val="0066692E"/>
    <w:rsid w:val="006669A6"/>
    <w:rsid w:val="006669D4"/>
    <w:rsid w:val="006669D9"/>
    <w:rsid w:val="00666AE0"/>
    <w:rsid w:val="00666B59"/>
    <w:rsid w:val="00666BC0"/>
    <w:rsid w:val="00666BC7"/>
    <w:rsid w:val="00666C20"/>
    <w:rsid w:val="00666C3D"/>
    <w:rsid w:val="00666C54"/>
    <w:rsid w:val="00666CAD"/>
    <w:rsid w:val="00666D48"/>
    <w:rsid w:val="00666E14"/>
    <w:rsid w:val="00666E39"/>
    <w:rsid w:val="00666E49"/>
    <w:rsid w:val="00666F2A"/>
    <w:rsid w:val="006670CC"/>
    <w:rsid w:val="0066725F"/>
    <w:rsid w:val="006672FC"/>
    <w:rsid w:val="00667378"/>
    <w:rsid w:val="0066745C"/>
    <w:rsid w:val="006676A4"/>
    <w:rsid w:val="006677A9"/>
    <w:rsid w:val="006677CC"/>
    <w:rsid w:val="0066785C"/>
    <w:rsid w:val="00667A27"/>
    <w:rsid w:val="00667BAE"/>
    <w:rsid w:val="00667C02"/>
    <w:rsid w:val="00667C5F"/>
    <w:rsid w:val="00667D9A"/>
    <w:rsid w:val="00667DFF"/>
    <w:rsid w:val="00667EA8"/>
    <w:rsid w:val="00670179"/>
    <w:rsid w:val="00670204"/>
    <w:rsid w:val="00670290"/>
    <w:rsid w:val="006702D2"/>
    <w:rsid w:val="006703D7"/>
    <w:rsid w:val="006704A0"/>
    <w:rsid w:val="006704BF"/>
    <w:rsid w:val="006705CE"/>
    <w:rsid w:val="00670646"/>
    <w:rsid w:val="0067070B"/>
    <w:rsid w:val="0067078E"/>
    <w:rsid w:val="00670793"/>
    <w:rsid w:val="00670AD6"/>
    <w:rsid w:val="00670B1E"/>
    <w:rsid w:val="00670B3C"/>
    <w:rsid w:val="00670C04"/>
    <w:rsid w:val="00670C08"/>
    <w:rsid w:val="00670CB9"/>
    <w:rsid w:val="00670E79"/>
    <w:rsid w:val="00670EAC"/>
    <w:rsid w:val="00670ECD"/>
    <w:rsid w:val="00670F92"/>
    <w:rsid w:val="00670F9F"/>
    <w:rsid w:val="00671010"/>
    <w:rsid w:val="0067106A"/>
    <w:rsid w:val="006710C5"/>
    <w:rsid w:val="00671151"/>
    <w:rsid w:val="0067128B"/>
    <w:rsid w:val="006713F6"/>
    <w:rsid w:val="006713FA"/>
    <w:rsid w:val="00671482"/>
    <w:rsid w:val="0067154B"/>
    <w:rsid w:val="0067165A"/>
    <w:rsid w:val="00671850"/>
    <w:rsid w:val="006718F8"/>
    <w:rsid w:val="00671B4F"/>
    <w:rsid w:val="00671BA7"/>
    <w:rsid w:val="00671BE4"/>
    <w:rsid w:val="00671C88"/>
    <w:rsid w:val="00671D85"/>
    <w:rsid w:val="00671DB7"/>
    <w:rsid w:val="00671FCF"/>
    <w:rsid w:val="00671FFE"/>
    <w:rsid w:val="006720AC"/>
    <w:rsid w:val="0067225B"/>
    <w:rsid w:val="00672305"/>
    <w:rsid w:val="00672558"/>
    <w:rsid w:val="006725CC"/>
    <w:rsid w:val="006726B1"/>
    <w:rsid w:val="006726E7"/>
    <w:rsid w:val="0067273D"/>
    <w:rsid w:val="006727E1"/>
    <w:rsid w:val="006728AD"/>
    <w:rsid w:val="006728B1"/>
    <w:rsid w:val="006728B9"/>
    <w:rsid w:val="006728F2"/>
    <w:rsid w:val="0067294D"/>
    <w:rsid w:val="00672966"/>
    <w:rsid w:val="00672A39"/>
    <w:rsid w:val="00672BDB"/>
    <w:rsid w:val="00672CF3"/>
    <w:rsid w:val="00672D3A"/>
    <w:rsid w:val="00672E29"/>
    <w:rsid w:val="00672F89"/>
    <w:rsid w:val="0067300F"/>
    <w:rsid w:val="0067317A"/>
    <w:rsid w:val="0067328A"/>
    <w:rsid w:val="00673309"/>
    <w:rsid w:val="00673371"/>
    <w:rsid w:val="0067340A"/>
    <w:rsid w:val="0067347D"/>
    <w:rsid w:val="006735BC"/>
    <w:rsid w:val="006735C5"/>
    <w:rsid w:val="0067374C"/>
    <w:rsid w:val="00673979"/>
    <w:rsid w:val="0067397F"/>
    <w:rsid w:val="006739DC"/>
    <w:rsid w:val="006739EC"/>
    <w:rsid w:val="00673A88"/>
    <w:rsid w:val="00673B5A"/>
    <w:rsid w:val="00673B6C"/>
    <w:rsid w:val="00673BDE"/>
    <w:rsid w:val="00673BDF"/>
    <w:rsid w:val="00673C87"/>
    <w:rsid w:val="00673CAA"/>
    <w:rsid w:val="00673CFE"/>
    <w:rsid w:val="00673D7F"/>
    <w:rsid w:val="00673DDD"/>
    <w:rsid w:val="00673E9D"/>
    <w:rsid w:val="00673EA9"/>
    <w:rsid w:val="00673EB7"/>
    <w:rsid w:val="00673FBF"/>
    <w:rsid w:val="00674073"/>
    <w:rsid w:val="006740F1"/>
    <w:rsid w:val="0067410D"/>
    <w:rsid w:val="00674233"/>
    <w:rsid w:val="006742DF"/>
    <w:rsid w:val="0067439E"/>
    <w:rsid w:val="00674460"/>
    <w:rsid w:val="00674481"/>
    <w:rsid w:val="0067453B"/>
    <w:rsid w:val="00674657"/>
    <w:rsid w:val="006746BA"/>
    <w:rsid w:val="0067476F"/>
    <w:rsid w:val="0067495F"/>
    <w:rsid w:val="00674B5E"/>
    <w:rsid w:val="00674CAB"/>
    <w:rsid w:val="00674CEF"/>
    <w:rsid w:val="00674DEC"/>
    <w:rsid w:val="00674EEC"/>
    <w:rsid w:val="00674FD6"/>
    <w:rsid w:val="00675006"/>
    <w:rsid w:val="0067501C"/>
    <w:rsid w:val="006750AD"/>
    <w:rsid w:val="0067511F"/>
    <w:rsid w:val="006751A6"/>
    <w:rsid w:val="006752DD"/>
    <w:rsid w:val="006752FA"/>
    <w:rsid w:val="006753AF"/>
    <w:rsid w:val="00675402"/>
    <w:rsid w:val="006754D4"/>
    <w:rsid w:val="00675652"/>
    <w:rsid w:val="006757A6"/>
    <w:rsid w:val="006757BC"/>
    <w:rsid w:val="006757DF"/>
    <w:rsid w:val="0067581F"/>
    <w:rsid w:val="006758E5"/>
    <w:rsid w:val="006758ED"/>
    <w:rsid w:val="00675985"/>
    <w:rsid w:val="00675A9E"/>
    <w:rsid w:val="00675AF8"/>
    <w:rsid w:val="00675C13"/>
    <w:rsid w:val="00675C18"/>
    <w:rsid w:val="00675C23"/>
    <w:rsid w:val="00675C45"/>
    <w:rsid w:val="00675C9F"/>
    <w:rsid w:val="00675CB1"/>
    <w:rsid w:val="00675EAB"/>
    <w:rsid w:val="00675ECB"/>
    <w:rsid w:val="00675FD2"/>
    <w:rsid w:val="00675FED"/>
    <w:rsid w:val="00676185"/>
    <w:rsid w:val="0067639D"/>
    <w:rsid w:val="006763AF"/>
    <w:rsid w:val="006763FE"/>
    <w:rsid w:val="0067649C"/>
    <w:rsid w:val="006765EB"/>
    <w:rsid w:val="006766A1"/>
    <w:rsid w:val="0067670F"/>
    <w:rsid w:val="006767B8"/>
    <w:rsid w:val="006767D5"/>
    <w:rsid w:val="00676D6D"/>
    <w:rsid w:val="00676E1A"/>
    <w:rsid w:val="00676E47"/>
    <w:rsid w:val="006771A9"/>
    <w:rsid w:val="00677245"/>
    <w:rsid w:val="00677269"/>
    <w:rsid w:val="006773B0"/>
    <w:rsid w:val="006773D9"/>
    <w:rsid w:val="00677527"/>
    <w:rsid w:val="00677539"/>
    <w:rsid w:val="00677678"/>
    <w:rsid w:val="00677725"/>
    <w:rsid w:val="0067785B"/>
    <w:rsid w:val="00677D34"/>
    <w:rsid w:val="00677D7D"/>
    <w:rsid w:val="00677DB8"/>
    <w:rsid w:val="00677F10"/>
    <w:rsid w:val="00677FB9"/>
    <w:rsid w:val="00680006"/>
    <w:rsid w:val="00680038"/>
    <w:rsid w:val="006800C5"/>
    <w:rsid w:val="00680118"/>
    <w:rsid w:val="0068013A"/>
    <w:rsid w:val="00680321"/>
    <w:rsid w:val="006803A9"/>
    <w:rsid w:val="0068057B"/>
    <w:rsid w:val="006805E2"/>
    <w:rsid w:val="00680630"/>
    <w:rsid w:val="0068066A"/>
    <w:rsid w:val="006807F1"/>
    <w:rsid w:val="00680815"/>
    <w:rsid w:val="006809D2"/>
    <w:rsid w:val="00680A74"/>
    <w:rsid w:val="00680A97"/>
    <w:rsid w:val="00680B29"/>
    <w:rsid w:val="00680B41"/>
    <w:rsid w:val="00680C5A"/>
    <w:rsid w:val="00680C6F"/>
    <w:rsid w:val="00680E47"/>
    <w:rsid w:val="00680F02"/>
    <w:rsid w:val="00680F1F"/>
    <w:rsid w:val="00680F30"/>
    <w:rsid w:val="00680F3F"/>
    <w:rsid w:val="00680F7A"/>
    <w:rsid w:val="00680F81"/>
    <w:rsid w:val="00680FE5"/>
    <w:rsid w:val="00680FFE"/>
    <w:rsid w:val="00681010"/>
    <w:rsid w:val="0068102D"/>
    <w:rsid w:val="00681059"/>
    <w:rsid w:val="0068113A"/>
    <w:rsid w:val="00681254"/>
    <w:rsid w:val="00681307"/>
    <w:rsid w:val="00681319"/>
    <w:rsid w:val="0068131F"/>
    <w:rsid w:val="006814B4"/>
    <w:rsid w:val="00681548"/>
    <w:rsid w:val="00681643"/>
    <w:rsid w:val="006816C0"/>
    <w:rsid w:val="00681834"/>
    <w:rsid w:val="006819DF"/>
    <w:rsid w:val="006819E3"/>
    <w:rsid w:val="00681B4A"/>
    <w:rsid w:val="00681C5F"/>
    <w:rsid w:val="00681CC5"/>
    <w:rsid w:val="00681E7E"/>
    <w:rsid w:val="00681F6E"/>
    <w:rsid w:val="00681FC5"/>
    <w:rsid w:val="00682085"/>
    <w:rsid w:val="006820BE"/>
    <w:rsid w:val="006820C0"/>
    <w:rsid w:val="00682266"/>
    <w:rsid w:val="0068226B"/>
    <w:rsid w:val="006822FA"/>
    <w:rsid w:val="006823C6"/>
    <w:rsid w:val="0068244B"/>
    <w:rsid w:val="006825EC"/>
    <w:rsid w:val="00682670"/>
    <w:rsid w:val="006826EA"/>
    <w:rsid w:val="00682824"/>
    <w:rsid w:val="00682A21"/>
    <w:rsid w:val="00682CA1"/>
    <w:rsid w:val="00682E47"/>
    <w:rsid w:val="00682EAB"/>
    <w:rsid w:val="00682EAE"/>
    <w:rsid w:val="00682ED3"/>
    <w:rsid w:val="006830A0"/>
    <w:rsid w:val="00683117"/>
    <w:rsid w:val="00683351"/>
    <w:rsid w:val="006834C1"/>
    <w:rsid w:val="006834DB"/>
    <w:rsid w:val="00683550"/>
    <w:rsid w:val="0068355F"/>
    <w:rsid w:val="00683B55"/>
    <w:rsid w:val="00683B88"/>
    <w:rsid w:val="00683C44"/>
    <w:rsid w:val="00683C52"/>
    <w:rsid w:val="00683D1B"/>
    <w:rsid w:val="00683D70"/>
    <w:rsid w:val="00683D7F"/>
    <w:rsid w:val="00683E9E"/>
    <w:rsid w:val="00684001"/>
    <w:rsid w:val="00684035"/>
    <w:rsid w:val="006840FE"/>
    <w:rsid w:val="00684258"/>
    <w:rsid w:val="00684497"/>
    <w:rsid w:val="006845C9"/>
    <w:rsid w:val="006848E5"/>
    <w:rsid w:val="006848E8"/>
    <w:rsid w:val="006848F1"/>
    <w:rsid w:val="00684D06"/>
    <w:rsid w:val="00684D65"/>
    <w:rsid w:val="00684DCF"/>
    <w:rsid w:val="00684E93"/>
    <w:rsid w:val="006852EA"/>
    <w:rsid w:val="00685309"/>
    <w:rsid w:val="0068530B"/>
    <w:rsid w:val="0068530E"/>
    <w:rsid w:val="0068537A"/>
    <w:rsid w:val="006853AD"/>
    <w:rsid w:val="006853CF"/>
    <w:rsid w:val="006853FF"/>
    <w:rsid w:val="00685414"/>
    <w:rsid w:val="00685611"/>
    <w:rsid w:val="00685645"/>
    <w:rsid w:val="00685725"/>
    <w:rsid w:val="00685834"/>
    <w:rsid w:val="0068588C"/>
    <w:rsid w:val="00685892"/>
    <w:rsid w:val="00685B47"/>
    <w:rsid w:val="00685D3B"/>
    <w:rsid w:val="00685D58"/>
    <w:rsid w:val="00685DB7"/>
    <w:rsid w:val="00685EDA"/>
    <w:rsid w:val="00685FA7"/>
    <w:rsid w:val="00686164"/>
    <w:rsid w:val="006861B3"/>
    <w:rsid w:val="0068623E"/>
    <w:rsid w:val="00686245"/>
    <w:rsid w:val="006862BE"/>
    <w:rsid w:val="00686366"/>
    <w:rsid w:val="006863E7"/>
    <w:rsid w:val="00686527"/>
    <w:rsid w:val="0068653A"/>
    <w:rsid w:val="00686553"/>
    <w:rsid w:val="006865C7"/>
    <w:rsid w:val="0068696D"/>
    <w:rsid w:val="006869B2"/>
    <w:rsid w:val="00686A14"/>
    <w:rsid w:val="00686A21"/>
    <w:rsid w:val="00686AD4"/>
    <w:rsid w:val="00686B5D"/>
    <w:rsid w:val="00686B7C"/>
    <w:rsid w:val="00686C42"/>
    <w:rsid w:val="00686CE0"/>
    <w:rsid w:val="00686D26"/>
    <w:rsid w:val="00686EA6"/>
    <w:rsid w:val="00686EAC"/>
    <w:rsid w:val="00686EB2"/>
    <w:rsid w:val="00686F8A"/>
    <w:rsid w:val="00686FAD"/>
    <w:rsid w:val="00686FCA"/>
    <w:rsid w:val="0068718A"/>
    <w:rsid w:val="006871E2"/>
    <w:rsid w:val="00687215"/>
    <w:rsid w:val="0068721F"/>
    <w:rsid w:val="006873C3"/>
    <w:rsid w:val="006873F6"/>
    <w:rsid w:val="0068748E"/>
    <w:rsid w:val="006875F8"/>
    <w:rsid w:val="0068767A"/>
    <w:rsid w:val="006876B6"/>
    <w:rsid w:val="006877E9"/>
    <w:rsid w:val="00687837"/>
    <w:rsid w:val="006878B2"/>
    <w:rsid w:val="006879A1"/>
    <w:rsid w:val="00687A10"/>
    <w:rsid w:val="00687A7B"/>
    <w:rsid w:val="00687C29"/>
    <w:rsid w:val="00687CD7"/>
    <w:rsid w:val="00687E08"/>
    <w:rsid w:val="00687E49"/>
    <w:rsid w:val="00687F1F"/>
    <w:rsid w:val="00687FB6"/>
    <w:rsid w:val="00690123"/>
    <w:rsid w:val="00690136"/>
    <w:rsid w:val="00690252"/>
    <w:rsid w:val="0069025E"/>
    <w:rsid w:val="00690271"/>
    <w:rsid w:val="00690571"/>
    <w:rsid w:val="006906FF"/>
    <w:rsid w:val="00690810"/>
    <w:rsid w:val="0069084B"/>
    <w:rsid w:val="00690882"/>
    <w:rsid w:val="0069092D"/>
    <w:rsid w:val="006909EF"/>
    <w:rsid w:val="006909FF"/>
    <w:rsid w:val="00690D12"/>
    <w:rsid w:val="00690DD1"/>
    <w:rsid w:val="00690EFD"/>
    <w:rsid w:val="00690F0E"/>
    <w:rsid w:val="00690F8D"/>
    <w:rsid w:val="006910E3"/>
    <w:rsid w:val="006910EB"/>
    <w:rsid w:val="0069120C"/>
    <w:rsid w:val="00691308"/>
    <w:rsid w:val="00691366"/>
    <w:rsid w:val="0069136B"/>
    <w:rsid w:val="00691453"/>
    <w:rsid w:val="006914FB"/>
    <w:rsid w:val="00691628"/>
    <w:rsid w:val="00691686"/>
    <w:rsid w:val="006919C5"/>
    <w:rsid w:val="00691A10"/>
    <w:rsid w:val="00691BB7"/>
    <w:rsid w:val="00691C47"/>
    <w:rsid w:val="00691C8B"/>
    <w:rsid w:val="00691E2E"/>
    <w:rsid w:val="00692155"/>
    <w:rsid w:val="0069220C"/>
    <w:rsid w:val="0069235A"/>
    <w:rsid w:val="006924C0"/>
    <w:rsid w:val="006924E7"/>
    <w:rsid w:val="006925E1"/>
    <w:rsid w:val="006926D2"/>
    <w:rsid w:val="00692799"/>
    <w:rsid w:val="006927A3"/>
    <w:rsid w:val="006927F0"/>
    <w:rsid w:val="00692868"/>
    <w:rsid w:val="0069289F"/>
    <w:rsid w:val="00692A0D"/>
    <w:rsid w:val="00692AE6"/>
    <w:rsid w:val="00692B2A"/>
    <w:rsid w:val="00692BDC"/>
    <w:rsid w:val="00692C5F"/>
    <w:rsid w:val="00692C6B"/>
    <w:rsid w:val="00692E59"/>
    <w:rsid w:val="00692E81"/>
    <w:rsid w:val="00692EA1"/>
    <w:rsid w:val="00693017"/>
    <w:rsid w:val="00693077"/>
    <w:rsid w:val="0069315F"/>
    <w:rsid w:val="0069320D"/>
    <w:rsid w:val="00693223"/>
    <w:rsid w:val="00693295"/>
    <w:rsid w:val="00693299"/>
    <w:rsid w:val="00693529"/>
    <w:rsid w:val="006935E1"/>
    <w:rsid w:val="0069362B"/>
    <w:rsid w:val="00693A5C"/>
    <w:rsid w:val="00693ACD"/>
    <w:rsid w:val="00693C5F"/>
    <w:rsid w:val="00693D1B"/>
    <w:rsid w:val="00693D60"/>
    <w:rsid w:val="00693D6C"/>
    <w:rsid w:val="00693E77"/>
    <w:rsid w:val="00693EF4"/>
    <w:rsid w:val="00693F0A"/>
    <w:rsid w:val="00694136"/>
    <w:rsid w:val="006943E3"/>
    <w:rsid w:val="0069447C"/>
    <w:rsid w:val="006945F2"/>
    <w:rsid w:val="006947F4"/>
    <w:rsid w:val="0069487E"/>
    <w:rsid w:val="0069493A"/>
    <w:rsid w:val="006949AD"/>
    <w:rsid w:val="00694A59"/>
    <w:rsid w:val="00694B5C"/>
    <w:rsid w:val="00694BA0"/>
    <w:rsid w:val="00694C38"/>
    <w:rsid w:val="00694CE3"/>
    <w:rsid w:val="00694DE0"/>
    <w:rsid w:val="00694E1F"/>
    <w:rsid w:val="00694E55"/>
    <w:rsid w:val="00694EFA"/>
    <w:rsid w:val="00694FCA"/>
    <w:rsid w:val="006951E3"/>
    <w:rsid w:val="00695227"/>
    <w:rsid w:val="006952EE"/>
    <w:rsid w:val="00695314"/>
    <w:rsid w:val="00695319"/>
    <w:rsid w:val="00695523"/>
    <w:rsid w:val="00695535"/>
    <w:rsid w:val="006956E2"/>
    <w:rsid w:val="006958EF"/>
    <w:rsid w:val="00695900"/>
    <w:rsid w:val="00695A21"/>
    <w:rsid w:val="00695CC5"/>
    <w:rsid w:val="00695CF2"/>
    <w:rsid w:val="00695D23"/>
    <w:rsid w:val="00695E75"/>
    <w:rsid w:val="00695E7D"/>
    <w:rsid w:val="00695ECA"/>
    <w:rsid w:val="00696057"/>
    <w:rsid w:val="00696244"/>
    <w:rsid w:val="00696449"/>
    <w:rsid w:val="006965D4"/>
    <w:rsid w:val="00696747"/>
    <w:rsid w:val="00696832"/>
    <w:rsid w:val="00696895"/>
    <w:rsid w:val="006969D6"/>
    <w:rsid w:val="006969F3"/>
    <w:rsid w:val="00696B0D"/>
    <w:rsid w:val="00696B37"/>
    <w:rsid w:val="00696B6A"/>
    <w:rsid w:val="00696D26"/>
    <w:rsid w:val="00696DD1"/>
    <w:rsid w:val="00696E60"/>
    <w:rsid w:val="00696E72"/>
    <w:rsid w:val="00696FB2"/>
    <w:rsid w:val="00696FC8"/>
    <w:rsid w:val="0069724C"/>
    <w:rsid w:val="006972D3"/>
    <w:rsid w:val="006974E0"/>
    <w:rsid w:val="0069755C"/>
    <w:rsid w:val="006976B7"/>
    <w:rsid w:val="0069777C"/>
    <w:rsid w:val="006979DC"/>
    <w:rsid w:val="00697AAF"/>
    <w:rsid w:val="00697BAE"/>
    <w:rsid w:val="00697C2C"/>
    <w:rsid w:val="00697D01"/>
    <w:rsid w:val="00697D12"/>
    <w:rsid w:val="00697DBD"/>
    <w:rsid w:val="00697E0B"/>
    <w:rsid w:val="00697F71"/>
    <w:rsid w:val="00697F9B"/>
    <w:rsid w:val="006A005A"/>
    <w:rsid w:val="006A04D8"/>
    <w:rsid w:val="006A052D"/>
    <w:rsid w:val="006A05EF"/>
    <w:rsid w:val="006A0776"/>
    <w:rsid w:val="006A07C3"/>
    <w:rsid w:val="006A0942"/>
    <w:rsid w:val="006A0C0A"/>
    <w:rsid w:val="006A0C32"/>
    <w:rsid w:val="006A0D56"/>
    <w:rsid w:val="006A0F44"/>
    <w:rsid w:val="006A0F72"/>
    <w:rsid w:val="006A11E0"/>
    <w:rsid w:val="006A1206"/>
    <w:rsid w:val="006A16B6"/>
    <w:rsid w:val="006A17F9"/>
    <w:rsid w:val="006A182C"/>
    <w:rsid w:val="006A18DD"/>
    <w:rsid w:val="006A1973"/>
    <w:rsid w:val="006A1A6C"/>
    <w:rsid w:val="006A1B3E"/>
    <w:rsid w:val="006A1BB1"/>
    <w:rsid w:val="006A2098"/>
    <w:rsid w:val="006A20BD"/>
    <w:rsid w:val="006A2123"/>
    <w:rsid w:val="006A21AD"/>
    <w:rsid w:val="006A2266"/>
    <w:rsid w:val="006A228F"/>
    <w:rsid w:val="006A22BA"/>
    <w:rsid w:val="006A2312"/>
    <w:rsid w:val="006A2347"/>
    <w:rsid w:val="006A23AB"/>
    <w:rsid w:val="006A242D"/>
    <w:rsid w:val="006A244C"/>
    <w:rsid w:val="006A24B3"/>
    <w:rsid w:val="006A27C3"/>
    <w:rsid w:val="006A2947"/>
    <w:rsid w:val="006A29FC"/>
    <w:rsid w:val="006A2AA0"/>
    <w:rsid w:val="006A2B11"/>
    <w:rsid w:val="006A2B62"/>
    <w:rsid w:val="006A2BF5"/>
    <w:rsid w:val="006A2C27"/>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8AE"/>
    <w:rsid w:val="006A39BE"/>
    <w:rsid w:val="006A39BF"/>
    <w:rsid w:val="006A3ADC"/>
    <w:rsid w:val="006A3BF2"/>
    <w:rsid w:val="006A3D01"/>
    <w:rsid w:val="006A3EC5"/>
    <w:rsid w:val="006A3F89"/>
    <w:rsid w:val="006A3F94"/>
    <w:rsid w:val="006A3FF3"/>
    <w:rsid w:val="006A4015"/>
    <w:rsid w:val="006A40D0"/>
    <w:rsid w:val="006A410C"/>
    <w:rsid w:val="006A4113"/>
    <w:rsid w:val="006A431B"/>
    <w:rsid w:val="006A4377"/>
    <w:rsid w:val="006A43AA"/>
    <w:rsid w:val="006A45FA"/>
    <w:rsid w:val="006A4674"/>
    <w:rsid w:val="006A47E6"/>
    <w:rsid w:val="006A4851"/>
    <w:rsid w:val="006A491D"/>
    <w:rsid w:val="006A492D"/>
    <w:rsid w:val="006A494F"/>
    <w:rsid w:val="006A49B5"/>
    <w:rsid w:val="006A4A36"/>
    <w:rsid w:val="006A4B5C"/>
    <w:rsid w:val="006A4BB3"/>
    <w:rsid w:val="006A4BDE"/>
    <w:rsid w:val="006A4D06"/>
    <w:rsid w:val="006A4DA2"/>
    <w:rsid w:val="006A4FF3"/>
    <w:rsid w:val="006A502E"/>
    <w:rsid w:val="006A508D"/>
    <w:rsid w:val="006A52FB"/>
    <w:rsid w:val="006A52FC"/>
    <w:rsid w:val="006A544D"/>
    <w:rsid w:val="006A55A1"/>
    <w:rsid w:val="006A5601"/>
    <w:rsid w:val="006A56D2"/>
    <w:rsid w:val="006A57C6"/>
    <w:rsid w:val="006A5911"/>
    <w:rsid w:val="006A592E"/>
    <w:rsid w:val="006A5A45"/>
    <w:rsid w:val="006A5A62"/>
    <w:rsid w:val="006A5B3F"/>
    <w:rsid w:val="006A5C5A"/>
    <w:rsid w:val="006A5C5B"/>
    <w:rsid w:val="006A5CA3"/>
    <w:rsid w:val="006A5D5C"/>
    <w:rsid w:val="006A5E26"/>
    <w:rsid w:val="006A60FE"/>
    <w:rsid w:val="006A6209"/>
    <w:rsid w:val="006A6221"/>
    <w:rsid w:val="006A62DC"/>
    <w:rsid w:val="006A6566"/>
    <w:rsid w:val="006A65B6"/>
    <w:rsid w:val="006A6609"/>
    <w:rsid w:val="006A661A"/>
    <w:rsid w:val="006A6653"/>
    <w:rsid w:val="006A6654"/>
    <w:rsid w:val="006A67A1"/>
    <w:rsid w:val="006A682F"/>
    <w:rsid w:val="006A683C"/>
    <w:rsid w:val="006A6A56"/>
    <w:rsid w:val="006A6B3F"/>
    <w:rsid w:val="006A6B69"/>
    <w:rsid w:val="006A6C9F"/>
    <w:rsid w:val="006A6E05"/>
    <w:rsid w:val="006A6F90"/>
    <w:rsid w:val="006A70A2"/>
    <w:rsid w:val="006A70B4"/>
    <w:rsid w:val="006A715D"/>
    <w:rsid w:val="006A71DF"/>
    <w:rsid w:val="006A71F4"/>
    <w:rsid w:val="006A721E"/>
    <w:rsid w:val="006A74C0"/>
    <w:rsid w:val="006A7574"/>
    <w:rsid w:val="006A7632"/>
    <w:rsid w:val="006A76BF"/>
    <w:rsid w:val="006A771B"/>
    <w:rsid w:val="006A77E0"/>
    <w:rsid w:val="006A78ED"/>
    <w:rsid w:val="006A7E5B"/>
    <w:rsid w:val="006A7FCA"/>
    <w:rsid w:val="006B0032"/>
    <w:rsid w:val="006B0076"/>
    <w:rsid w:val="006B00BC"/>
    <w:rsid w:val="006B00DF"/>
    <w:rsid w:val="006B01B7"/>
    <w:rsid w:val="006B0398"/>
    <w:rsid w:val="006B03CF"/>
    <w:rsid w:val="006B0410"/>
    <w:rsid w:val="006B043A"/>
    <w:rsid w:val="006B047F"/>
    <w:rsid w:val="006B0489"/>
    <w:rsid w:val="006B049B"/>
    <w:rsid w:val="006B05F5"/>
    <w:rsid w:val="006B0709"/>
    <w:rsid w:val="006B0774"/>
    <w:rsid w:val="006B0829"/>
    <w:rsid w:val="006B090A"/>
    <w:rsid w:val="006B090E"/>
    <w:rsid w:val="006B0A20"/>
    <w:rsid w:val="006B0A30"/>
    <w:rsid w:val="006B0A59"/>
    <w:rsid w:val="006B0E66"/>
    <w:rsid w:val="006B0EA2"/>
    <w:rsid w:val="006B102A"/>
    <w:rsid w:val="006B10E7"/>
    <w:rsid w:val="006B1213"/>
    <w:rsid w:val="006B13FA"/>
    <w:rsid w:val="006B1406"/>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0A1"/>
    <w:rsid w:val="006B21E9"/>
    <w:rsid w:val="006B2363"/>
    <w:rsid w:val="006B242D"/>
    <w:rsid w:val="006B2431"/>
    <w:rsid w:val="006B2511"/>
    <w:rsid w:val="006B2744"/>
    <w:rsid w:val="006B2C60"/>
    <w:rsid w:val="006B2CD1"/>
    <w:rsid w:val="006B2CEC"/>
    <w:rsid w:val="006B2E27"/>
    <w:rsid w:val="006B2E40"/>
    <w:rsid w:val="006B2E64"/>
    <w:rsid w:val="006B3018"/>
    <w:rsid w:val="006B3135"/>
    <w:rsid w:val="006B325A"/>
    <w:rsid w:val="006B32F8"/>
    <w:rsid w:val="006B3493"/>
    <w:rsid w:val="006B35C8"/>
    <w:rsid w:val="006B3662"/>
    <w:rsid w:val="006B380B"/>
    <w:rsid w:val="006B393F"/>
    <w:rsid w:val="006B3A88"/>
    <w:rsid w:val="006B3AB0"/>
    <w:rsid w:val="006B3B64"/>
    <w:rsid w:val="006B3BF1"/>
    <w:rsid w:val="006B3C57"/>
    <w:rsid w:val="006B3DAE"/>
    <w:rsid w:val="006B3E55"/>
    <w:rsid w:val="006B401E"/>
    <w:rsid w:val="006B43A5"/>
    <w:rsid w:val="006B4637"/>
    <w:rsid w:val="006B47D1"/>
    <w:rsid w:val="006B47EA"/>
    <w:rsid w:val="006B48C9"/>
    <w:rsid w:val="006B4A65"/>
    <w:rsid w:val="006B4A96"/>
    <w:rsid w:val="006B4D21"/>
    <w:rsid w:val="006B4D7E"/>
    <w:rsid w:val="006B4E26"/>
    <w:rsid w:val="006B4E5B"/>
    <w:rsid w:val="006B4FED"/>
    <w:rsid w:val="006B500E"/>
    <w:rsid w:val="006B503D"/>
    <w:rsid w:val="006B5111"/>
    <w:rsid w:val="006B52EE"/>
    <w:rsid w:val="006B53CF"/>
    <w:rsid w:val="006B5574"/>
    <w:rsid w:val="006B55FE"/>
    <w:rsid w:val="006B5631"/>
    <w:rsid w:val="006B57E1"/>
    <w:rsid w:val="006B582F"/>
    <w:rsid w:val="006B588F"/>
    <w:rsid w:val="006B5AFE"/>
    <w:rsid w:val="006B5C01"/>
    <w:rsid w:val="006B5E33"/>
    <w:rsid w:val="006B5F5D"/>
    <w:rsid w:val="006B600D"/>
    <w:rsid w:val="006B60EE"/>
    <w:rsid w:val="006B61CE"/>
    <w:rsid w:val="006B622A"/>
    <w:rsid w:val="006B6346"/>
    <w:rsid w:val="006B640A"/>
    <w:rsid w:val="006B646F"/>
    <w:rsid w:val="006B65DE"/>
    <w:rsid w:val="006B6628"/>
    <w:rsid w:val="006B66F3"/>
    <w:rsid w:val="006B676B"/>
    <w:rsid w:val="006B6A73"/>
    <w:rsid w:val="006B6AD0"/>
    <w:rsid w:val="006B6BA3"/>
    <w:rsid w:val="006B6C82"/>
    <w:rsid w:val="006B6C83"/>
    <w:rsid w:val="006B6C95"/>
    <w:rsid w:val="006B6EC7"/>
    <w:rsid w:val="006B6F7C"/>
    <w:rsid w:val="006B708B"/>
    <w:rsid w:val="006B7121"/>
    <w:rsid w:val="006B717E"/>
    <w:rsid w:val="006B7242"/>
    <w:rsid w:val="006B725C"/>
    <w:rsid w:val="006B7270"/>
    <w:rsid w:val="006B72DC"/>
    <w:rsid w:val="006B743C"/>
    <w:rsid w:val="006B7472"/>
    <w:rsid w:val="006B7512"/>
    <w:rsid w:val="006B760B"/>
    <w:rsid w:val="006B7785"/>
    <w:rsid w:val="006B7864"/>
    <w:rsid w:val="006B78A2"/>
    <w:rsid w:val="006B79D7"/>
    <w:rsid w:val="006B79EA"/>
    <w:rsid w:val="006B7C47"/>
    <w:rsid w:val="006B7D07"/>
    <w:rsid w:val="006B7D31"/>
    <w:rsid w:val="006B7D7C"/>
    <w:rsid w:val="006B7F29"/>
    <w:rsid w:val="006C0070"/>
    <w:rsid w:val="006C0151"/>
    <w:rsid w:val="006C0170"/>
    <w:rsid w:val="006C02B8"/>
    <w:rsid w:val="006C02DC"/>
    <w:rsid w:val="006C03B2"/>
    <w:rsid w:val="006C03B8"/>
    <w:rsid w:val="006C0435"/>
    <w:rsid w:val="006C0458"/>
    <w:rsid w:val="006C0502"/>
    <w:rsid w:val="006C05D6"/>
    <w:rsid w:val="006C05FA"/>
    <w:rsid w:val="006C06C1"/>
    <w:rsid w:val="006C06D7"/>
    <w:rsid w:val="006C083A"/>
    <w:rsid w:val="006C0923"/>
    <w:rsid w:val="006C09BB"/>
    <w:rsid w:val="006C09DD"/>
    <w:rsid w:val="006C0A13"/>
    <w:rsid w:val="006C0AE8"/>
    <w:rsid w:val="006C0B07"/>
    <w:rsid w:val="006C0B08"/>
    <w:rsid w:val="006C0B9B"/>
    <w:rsid w:val="006C0CC3"/>
    <w:rsid w:val="006C0E3E"/>
    <w:rsid w:val="006C1120"/>
    <w:rsid w:val="006C1142"/>
    <w:rsid w:val="006C11BF"/>
    <w:rsid w:val="006C1226"/>
    <w:rsid w:val="006C144F"/>
    <w:rsid w:val="006C1469"/>
    <w:rsid w:val="006C1512"/>
    <w:rsid w:val="006C1761"/>
    <w:rsid w:val="006C1897"/>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4C"/>
    <w:rsid w:val="006C2661"/>
    <w:rsid w:val="006C279D"/>
    <w:rsid w:val="006C28C0"/>
    <w:rsid w:val="006C2A39"/>
    <w:rsid w:val="006C2B8C"/>
    <w:rsid w:val="006C2C8F"/>
    <w:rsid w:val="006C2CB1"/>
    <w:rsid w:val="006C2E40"/>
    <w:rsid w:val="006C30BE"/>
    <w:rsid w:val="006C3111"/>
    <w:rsid w:val="006C3166"/>
    <w:rsid w:val="006C31A8"/>
    <w:rsid w:val="006C31C9"/>
    <w:rsid w:val="006C3259"/>
    <w:rsid w:val="006C3309"/>
    <w:rsid w:val="006C3637"/>
    <w:rsid w:val="006C371F"/>
    <w:rsid w:val="006C375B"/>
    <w:rsid w:val="006C3948"/>
    <w:rsid w:val="006C3A8A"/>
    <w:rsid w:val="006C3C77"/>
    <w:rsid w:val="006C3CA9"/>
    <w:rsid w:val="006C3CD9"/>
    <w:rsid w:val="006C3E66"/>
    <w:rsid w:val="006C3E67"/>
    <w:rsid w:val="006C3F1A"/>
    <w:rsid w:val="006C3FF3"/>
    <w:rsid w:val="006C40E7"/>
    <w:rsid w:val="006C426B"/>
    <w:rsid w:val="006C42CA"/>
    <w:rsid w:val="006C43E3"/>
    <w:rsid w:val="006C4470"/>
    <w:rsid w:val="006C44D0"/>
    <w:rsid w:val="006C44D3"/>
    <w:rsid w:val="006C45C1"/>
    <w:rsid w:val="006C4821"/>
    <w:rsid w:val="006C4A9B"/>
    <w:rsid w:val="006C4B11"/>
    <w:rsid w:val="006C4D31"/>
    <w:rsid w:val="006C4D69"/>
    <w:rsid w:val="006C4E0B"/>
    <w:rsid w:val="006C4E13"/>
    <w:rsid w:val="006C4E89"/>
    <w:rsid w:val="006C4EA3"/>
    <w:rsid w:val="006C4EB1"/>
    <w:rsid w:val="006C4EF6"/>
    <w:rsid w:val="006C4EFC"/>
    <w:rsid w:val="006C4FA1"/>
    <w:rsid w:val="006C4FF2"/>
    <w:rsid w:val="006C50C3"/>
    <w:rsid w:val="006C50DF"/>
    <w:rsid w:val="006C51BC"/>
    <w:rsid w:val="006C51DA"/>
    <w:rsid w:val="006C54AC"/>
    <w:rsid w:val="006C54E7"/>
    <w:rsid w:val="006C566C"/>
    <w:rsid w:val="006C5720"/>
    <w:rsid w:val="006C577A"/>
    <w:rsid w:val="006C57EC"/>
    <w:rsid w:val="006C5820"/>
    <w:rsid w:val="006C588A"/>
    <w:rsid w:val="006C5996"/>
    <w:rsid w:val="006C5A23"/>
    <w:rsid w:val="006C5AE5"/>
    <w:rsid w:val="006C5C20"/>
    <w:rsid w:val="006C5C36"/>
    <w:rsid w:val="006C5D27"/>
    <w:rsid w:val="006C5D32"/>
    <w:rsid w:val="006C5D53"/>
    <w:rsid w:val="006C5D60"/>
    <w:rsid w:val="006C5E14"/>
    <w:rsid w:val="006C5F47"/>
    <w:rsid w:val="006C5FB1"/>
    <w:rsid w:val="006C5FF1"/>
    <w:rsid w:val="006C60CA"/>
    <w:rsid w:val="006C6162"/>
    <w:rsid w:val="006C6287"/>
    <w:rsid w:val="006C645D"/>
    <w:rsid w:val="006C6461"/>
    <w:rsid w:val="006C64F9"/>
    <w:rsid w:val="006C654C"/>
    <w:rsid w:val="006C657C"/>
    <w:rsid w:val="006C677C"/>
    <w:rsid w:val="006C6865"/>
    <w:rsid w:val="006C6A50"/>
    <w:rsid w:val="006C6AA9"/>
    <w:rsid w:val="006C6BD6"/>
    <w:rsid w:val="006C6C75"/>
    <w:rsid w:val="006C6CEA"/>
    <w:rsid w:val="006C6D4D"/>
    <w:rsid w:val="006C6E92"/>
    <w:rsid w:val="006C6FB5"/>
    <w:rsid w:val="006C6FE7"/>
    <w:rsid w:val="006C71CF"/>
    <w:rsid w:val="006C7305"/>
    <w:rsid w:val="006C736B"/>
    <w:rsid w:val="006C7388"/>
    <w:rsid w:val="006C753E"/>
    <w:rsid w:val="006C7547"/>
    <w:rsid w:val="006C75C2"/>
    <w:rsid w:val="006C75C9"/>
    <w:rsid w:val="006C7616"/>
    <w:rsid w:val="006C76AB"/>
    <w:rsid w:val="006C7A09"/>
    <w:rsid w:val="006C7A15"/>
    <w:rsid w:val="006C7AED"/>
    <w:rsid w:val="006C7C89"/>
    <w:rsid w:val="006C7CAC"/>
    <w:rsid w:val="006C7DA5"/>
    <w:rsid w:val="006C7DFE"/>
    <w:rsid w:val="006C7F29"/>
    <w:rsid w:val="006C7FB9"/>
    <w:rsid w:val="006D0001"/>
    <w:rsid w:val="006D0029"/>
    <w:rsid w:val="006D00A0"/>
    <w:rsid w:val="006D022E"/>
    <w:rsid w:val="006D04A4"/>
    <w:rsid w:val="006D06CE"/>
    <w:rsid w:val="006D06E3"/>
    <w:rsid w:val="006D072D"/>
    <w:rsid w:val="006D0846"/>
    <w:rsid w:val="006D0986"/>
    <w:rsid w:val="006D0A9C"/>
    <w:rsid w:val="006D0A9F"/>
    <w:rsid w:val="006D0BEE"/>
    <w:rsid w:val="006D0C01"/>
    <w:rsid w:val="006D0C09"/>
    <w:rsid w:val="006D0C0D"/>
    <w:rsid w:val="006D0CE0"/>
    <w:rsid w:val="006D0D47"/>
    <w:rsid w:val="006D0DE7"/>
    <w:rsid w:val="006D0E68"/>
    <w:rsid w:val="006D1106"/>
    <w:rsid w:val="006D114C"/>
    <w:rsid w:val="006D1164"/>
    <w:rsid w:val="006D12AA"/>
    <w:rsid w:val="006D12F8"/>
    <w:rsid w:val="006D1531"/>
    <w:rsid w:val="006D1776"/>
    <w:rsid w:val="006D18DA"/>
    <w:rsid w:val="006D1991"/>
    <w:rsid w:val="006D19CF"/>
    <w:rsid w:val="006D1A0B"/>
    <w:rsid w:val="006D1A23"/>
    <w:rsid w:val="006D1AAE"/>
    <w:rsid w:val="006D1AB8"/>
    <w:rsid w:val="006D1ADF"/>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B11"/>
    <w:rsid w:val="006D2C59"/>
    <w:rsid w:val="006D2D03"/>
    <w:rsid w:val="006D2D42"/>
    <w:rsid w:val="006D2FE0"/>
    <w:rsid w:val="006D30D1"/>
    <w:rsid w:val="006D31AF"/>
    <w:rsid w:val="006D31DD"/>
    <w:rsid w:val="006D3238"/>
    <w:rsid w:val="006D3335"/>
    <w:rsid w:val="006D3373"/>
    <w:rsid w:val="006D340A"/>
    <w:rsid w:val="006D3565"/>
    <w:rsid w:val="006D35CD"/>
    <w:rsid w:val="006D37F1"/>
    <w:rsid w:val="006D38FE"/>
    <w:rsid w:val="006D3A0E"/>
    <w:rsid w:val="006D3BF2"/>
    <w:rsid w:val="006D3C8E"/>
    <w:rsid w:val="006D3D01"/>
    <w:rsid w:val="006D3D18"/>
    <w:rsid w:val="006D3D54"/>
    <w:rsid w:val="006D3D9D"/>
    <w:rsid w:val="006D3D9F"/>
    <w:rsid w:val="006D3E0E"/>
    <w:rsid w:val="006D3E10"/>
    <w:rsid w:val="006D3F12"/>
    <w:rsid w:val="006D3FC4"/>
    <w:rsid w:val="006D3FFB"/>
    <w:rsid w:val="006D4057"/>
    <w:rsid w:val="006D405F"/>
    <w:rsid w:val="006D4133"/>
    <w:rsid w:val="006D4373"/>
    <w:rsid w:val="006D4382"/>
    <w:rsid w:val="006D4499"/>
    <w:rsid w:val="006D44F3"/>
    <w:rsid w:val="006D4501"/>
    <w:rsid w:val="006D45F8"/>
    <w:rsid w:val="006D47FD"/>
    <w:rsid w:val="006D487F"/>
    <w:rsid w:val="006D4894"/>
    <w:rsid w:val="006D48D6"/>
    <w:rsid w:val="006D490D"/>
    <w:rsid w:val="006D492A"/>
    <w:rsid w:val="006D493C"/>
    <w:rsid w:val="006D4B19"/>
    <w:rsid w:val="006D4BC2"/>
    <w:rsid w:val="006D4C8D"/>
    <w:rsid w:val="006D4CE3"/>
    <w:rsid w:val="006D4EE1"/>
    <w:rsid w:val="006D4FEF"/>
    <w:rsid w:val="006D510B"/>
    <w:rsid w:val="006D521B"/>
    <w:rsid w:val="006D53CF"/>
    <w:rsid w:val="006D5457"/>
    <w:rsid w:val="006D558E"/>
    <w:rsid w:val="006D55E0"/>
    <w:rsid w:val="006D5718"/>
    <w:rsid w:val="006D576E"/>
    <w:rsid w:val="006D577D"/>
    <w:rsid w:val="006D5859"/>
    <w:rsid w:val="006D58EB"/>
    <w:rsid w:val="006D59BF"/>
    <w:rsid w:val="006D5A62"/>
    <w:rsid w:val="006D5AE7"/>
    <w:rsid w:val="006D5EC2"/>
    <w:rsid w:val="006D5F70"/>
    <w:rsid w:val="006D5FD9"/>
    <w:rsid w:val="006D5FE7"/>
    <w:rsid w:val="006D5FEF"/>
    <w:rsid w:val="006D6143"/>
    <w:rsid w:val="006D6472"/>
    <w:rsid w:val="006D652B"/>
    <w:rsid w:val="006D6538"/>
    <w:rsid w:val="006D667A"/>
    <w:rsid w:val="006D6702"/>
    <w:rsid w:val="006D69BB"/>
    <w:rsid w:val="006D69C0"/>
    <w:rsid w:val="006D6A85"/>
    <w:rsid w:val="006D6B64"/>
    <w:rsid w:val="006D6BCB"/>
    <w:rsid w:val="006D6BFC"/>
    <w:rsid w:val="006D6CD7"/>
    <w:rsid w:val="006D6D0B"/>
    <w:rsid w:val="006D6D53"/>
    <w:rsid w:val="006D6D8C"/>
    <w:rsid w:val="006D6DE8"/>
    <w:rsid w:val="006D6E16"/>
    <w:rsid w:val="006D6E45"/>
    <w:rsid w:val="006D6E9C"/>
    <w:rsid w:val="006D7007"/>
    <w:rsid w:val="006D71FE"/>
    <w:rsid w:val="006D7218"/>
    <w:rsid w:val="006D72E1"/>
    <w:rsid w:val="006D731B"/>
    <w:rsid w:val="006D74A0"/>
    <w:rsid w:val="006D74C9"/>
    <w:rsid w:val="006D7598"/>
    <w:rsid w:val="006D768A"/>
    <w:rsid w:val="006D770E"/>
    <w:rsid w:val="006D7929"/>
    <w:rsid w:val="006D79CF"/>
    <w:rsid w:val="006D79EE"/>
    <w:rsid w:val="006D7A10"/>
    <w:rsid w:val="006D7AB7"/>
    <w:rsid w:val="006D7B93"/>
    <w:rsid w:val="006D7BBD"/>
    <w:rsid w:val="006D7C30"/>
    <w:rsid w:val="006D7CDE"/>
    <w:rsid w:val="006D7D69"/>
    <w:rsid w:val="006D7DAD"/>
    <w:rsid w:val="006D7EC6"/>
    <w:rsid w:val="006D7EEA"/>
    <w:rsid w:val="006D7F42"/>
    <w:rsid w:val="006D7F64"/>
    <w:rsid w:val="006E019C"/>
    <w:rsid w:val="006E0396"/>
    <w:rsid w:val="006E04C0"/>
    <w:rsid w:val="006E0566"/>
    <w:rsid w:val="006E071A"/>
    <w:rsid w:val="006E0983"/>
    <w:rsid w:val="006E0B16"/>
    <w:rsid w:val="006E0C6A"/>
    <w:rsid w:val="006E0C6F"/>
    <w:rsid w:val="006E0E00"/>
    <w:rsid w:val="006E0E96"/>
    <w:rsid w:val="006E0F96"/>
    <w:rsid w:val="006E1135"/>
    <w:rsid w:val="006E13EB"/>
    <w:rsid w:val="006E1406"/>
    <w:rsid w:val="006E1469"/>
    <w:rsid w:val="006E14FD"/>
    <w:rsid w:val="006E176F"/>
    <w:rsid w:val="006E1778"/>
    <w:rsid w:val="006E1A4D"/>
    <w:rsid w:val="006E1C34"/>
    <w:rsid w:val="006E1C92"/>
    <w:rsid w:val="006E1DBD"/>
    <w:rsid w:val="006E1E45"/>
    <w:rsid w:val="006E1F8A"/>
    <w:rsid w:val="006E2226"/>
    <w:rsid w:val="006E22C2"/>
    <w:rsid w:val="006E22CC"/>
    <w:rsid w:val="006E23D3"/>
    <w:rsid w:val="006E255A"/>
    <w:rsid w:val="006E26C5"/>
    <w:rsid w:val="006E2795"/>
    <w:rsid w:val="006E293E"/>
    <w:rsid w:val="006E2998"/>
    <w:rsid w:val="006E29CA"/>
    <w:rsid w:val="006E2BBE"/>
    <w:rsid w:val="006E2D51"/>
    <w:rsid w:val="006E2EC6"/>
    <w:rsid w:val="006E2F48"/>
    <w:rsid w:val="006E30AC"/>
    <w:rsid w:val="006E3318"/>
    <w:rsid w:val="006E3319"/>
    <w:rsid w:val="006E332B"/>
    <w:rsid w:val="006E3331"/>
    <w:rsid w:val="006E3489"/>
    <w:rsid w:val="006E34FE"/>
    <w:rsid w:val="006E36EA"/>
    <w:rsid w:val="006E37BD"/>
    <w:rsid w:val="006E37C5"/>
    <w:rsid w:val="006E3864"/>
    <w:rsid w:val="006E38C3"/>
    <w:rsid w:val="006E39A8"/>
    <w:rsid w:val="006E39CF"/>
    <w:rsid w:val="006E3A6E"/>
    <w:rsid w:val="006E3BD6"/>
    <w:rsid w:val="006E3C4A"/>
    <w:rsid w:val="006E3C7B"/>
    <w:rsid w:val="006E3D3A"/>
    <w:rsid w:val="006E4044"/>
    <w:rsid w:val="006E436C"/>
    <w:rsid w:val="006E438B"/>
    <w:rsid w:val="006E439C"/>
    <w:rsid w:val="006E43DC"/>
    <w:rsid w:val="006E43F0"/>
    <w:rsid w:val="006E43F3"/>
    <w:rsid w:val="006E44E0"/>
    <w:rsid w:val="006E4646"/>
    <w:rsid w:val="006E468D"/>
    <w:rsid w:val="006E46EB"/>
    <w:rsid w:val="006E4721"/>
    <w:rsid w:val="006E4791"/>
    <w:rsid w:val="006E4959"/>
    <w:rsid w:val="006E4AC1"/>
    <w:rsid w:val="006E4D1A"/>
    <w:rsid w:val="006E4DFC"/>
    <w:rsid w:val="006E4E89"/>
    <w:rsid w:val="006E4EEC"/>
    <w:rsid w:val="006E4FDB"/>
    <w:rsid w:val="006E5006"/>
    <w:rsid w:val="006E50C3"/>
    <w:rsid w:val="006E512D"/>
    <w:rsid w:val="006E5199"/>
    <w:rsid w:val="006E52F9"/>
    <w:rsid w:val="006E5477"/>
    <w:rsid w:val="006E5536"/>
    <w:rsid w:val="006E554E"/>
    <w:rsid w:val="006E56E4"/>
    <w:rsid w:val="006E575C"/>
    <w:rsid w:val="006E57E7"/>
    <w:rsid w:val="006E5924"/>
    <w:rsid w:val="006E5949"/>
    <w:rsid w:val="006E59CB"/>
    <w:rsid w:val="006E5AFE"/>
    <w:rsid w:val="006E5C10"/>
    <w:rsid w:val="006E5C75"/>
    <w:rsid w:val="006E5D74"/>
    <w:rsid w:val="006E5E81"/>
    <w:rsid w:val="006E618D"/>
    <w:rsid w:val="006E618F"/>
    <w:rsid w:val="006E630C"/>
    <w:rsid w:val="006E63C4"/>
    <w:rsid w:val="006E63E5"/>
    <w:rsid w:val="006E64BD"/>
    <w:rsid w:val="006E64F3"/>
    <w:rsid w:val="006E6616"/>
    <w:rsid w:val="006E662B"/>
    <w:rsid w:val="006E672D"/>
    <w:rsid w:val="006E696A"/>
    <w:rsid w:val="006E6AD1"/>
    <w:rsid w:val="006E6C33"/>
    <w:rsid w:val="006E6C43"/>
    <w:rsid w:val="006E6CA5"/>
    <w:rsid w:val="006E6DF9"/>
    <w:rsid w:val="006E6E19"/>
    <w:rsid w:val="006E6E83"/>
    <w:rsid w:val="006E6F03"/>
    <w:rsid w:val="006E6F13"/>
    <w:rsid w:val="006E71A8"/>
    <w:rsid w:val="006E7250"/>
    <w:rsid w:val="006E73B9"/>
    <w:rsid w:val="006E73DE"/>
    <w:rsid w:val="006E7496"/>
    <w:rsid w:val="006E74FF"/>
    <w:rsid w:val="006E7548"/>
    <w:rsid w:val="006E7697"/>
    <w:rsid w:val="006E7863"/>
    <w:rsid w:val="006E7883"/>
    <w:rsid w:val="006E7969"/>
    <w:rsid w:val="006E7B2D"/>
    <w:rsid w:val="006E7B8E"/>
    <w:rsid w:val="006E7E49"/>
    <w:rsid w:val="006E7F71"/>
    <w:rsid w:val="006E7F7B"/>
    <w:rsid w:val="006F01C5"/>
    <w:rsid w:val="006F0209"/>
    <w:rsid w:val="006F0240"/>
    <w:rsid w:val="006F0415"/>
    <w:rsid w:val="006F05C2"/>
    <w:rsid w:val="006F063B"/>
    <w:rsid w:val="006F07A2"/>
    <w:rsid w:val="006F07EE"/>
    <w:rsid w:val="006F090B"/>
    <w:rsid w:val="006F0AB7"/>
    <w:rsid w:val="006F0B57"/>
    <w:rsid w:val="006F0BC3"/>
    <w:rsid w:val="006F0C12"/>
    <w:rsid w:val="006F0DB2"/>
    <w:rsid w:val="006F0E38"/>
    <w:rsid w:val="006F0EB1"/>
    <w:rsid w:val="006F107D"/>
    <w:rsid w:val="006F10C3"/>
    <w:rsid w:val="006F120F"/>
    <w:rsid w:val="006F137F"/>
    <w:rsid w:val="006F148B"/>
    <w:rsid w:val="006F14DA"/>
    <w:rsid w:val="006F156B"/>
    <w:rsid w:val="006F15F9"/>
    <w:rsid w:val="006F16FF"/>
    <w:rsid w:val="006F17EB"/>
    <w:rsid w:val="006F189A"/>
    <w:rsid w:val="006F1946"/>
    <w:rsid w:val="006F1A72"/>
    <w:rsid w:val="006F1B22"/>
    <w:rsid w:val="006F1B7F"/>
    <w:rsid w:val="006F1BA1"/>
    <w:rsid w:val="006F1D86"/>
    <w:rsid w:val="006F1DE0"/>
    <w:rsid w:val="006F1E30"/>
    <w:rsid w:val="006F1E69"/>
    <w:rsid w:val="006F1F47"/>
    <w:rsid w:val="006F20A6"/>
    <w:rsid w:val="006F213B"/>
    <w:rsid w:val="006F21A4"/>
    <w:rsid w:val="006F232D"/>
    <w:rsid w:val="006F2491"/>
    <w:rsid w:val="006F2624"/>
    <w:rsid w:val="006F27D9"/>
    <w:rsid w:val="006F280B"/>
    <w:rsid w:val="006F283E"/>
    <w:rsid w:val="006F2845"/>
    <w:rsid w:val="006F291E"/>
    <w:rsid w:val="006F2936"/>
    <w:rsid w:val="006F2A07"/>
    <w:rsid w:val="006F2A57"/>
    <w:rsid w:val="006F2A6B"/>
    <w:rsid w:val="006F2A92"/>
    <w:rsid w:val="006F2B02"/>
    <w:rsid w:val="006F2BC7"/>
    <w:rsid w:val="006F2C87"/>
    <w:rsid w:val="006F2C94"/>
    <w:rsid w:val="006F2CEC"/>
    <w:rsid w:val="006F2DB4"/>
    <w:rsid w:val="006F2F5E"/>
    <w:rsid w:val="006F3052"/>
    <w:rsid w:val="006F314D"/>
    <w:rsid w:val="006F321E"/>
    <w:rsid w:val="006F3232"/>
    <w:rsid w:val="006F3293"/>
    <w:rsid w:val="006F33A3"/>
    <w:rsid w:val="006F340D"/>
    <w:rsid w:val="006F3509"/>
    <w:rsid w:val="006F3511"/>
    <w:rsid w:val="006F351C"/>
    <w:rsid w:val="006F35A3"/>
    <w:rsid w:val="006F35B1"/>
    <w:rsid w:val="006F3688"/>
    <w:rsid w:val="006F36D4"/>
    <w:rsid w:val="006F3965"/>
    <w:rsid w:val="006F39CB"/>
    <w:rsid w:val="006F3B01"/>
    <w:rsid w:val="006F3BC6"/>
    <w:rsid w:val="006F3C66"/>
    <w:rsid w:val="006F3DD3"/>
    <w:rsid w:val="006F3E45"/>
    <w:rsid w:val="006F3E99"/>
    <w:rsid w:val="006F4189"/>
    <w:rsid w:val="006F41EB"/>
    <w:rsid w:val="006F428A"/>
    <w:rsid w:val="006F432E"/>
    <w:rsid w:val="006F43C1"/>
    <w:rsid w:val="006F4494"/>
    <w:rsid w:val="006F4573"/>
    <w:rsid w:val="006F468E"/>
    <w:rsid w:val="006F46FC"/>
    <w:rsid w:val="006F471C"/>
    <w:rsid w:val="006F4734"/>
    <w:rsid w:val="006F4755"/>
    <w:rsid w:val="006F47DF"/>
    <w:rsid w:val="006F4818"/>
    <w:rsid w:val="006F4827"/>
    <w:rsid w:val="006F48A7"/>
    <w:rsid w:val="006F4A80"/>
    <w:rsid w:val="006F4AE6"/>
    <w:rsid w:val="006F4B85"/>
    <w:rsid w:val="006F4E00"/>
    <w:rsid w:val="006F4FC5"/>
    <w:rsid w:val="006F513C"/>
    <w:rsid w:val="006F5267"/>
    <w:rsid w:val="006F543B"/>
    <w:rsid w:val="006F557B"/>
    <w:rsid w:val="006F55EC"/>
    <w:rsid w:val="006F5674"/>
    <w:rsid w:val="006F56DE"/>
    <w:rsid w:val="006F570E"/>
    <w:rsid w:val="006F57C0"/>
    <w:rsid w:val="006F587C"/>
    <w:rsid w:val="006F59BB"/>
    <w:rsid w:val="006F5AC3"/>
    <w:rsid w:val="006F5AEB"/>
    <w:rsid w:val="006F5B41"/>
    <w:rsid w:val="006F5BD7"/>
    <w:rsid w:val="006F5C9B"/>
    <w:rsid w:val="006F5CBF"/>
    <w:rsid w:val="006F5E38"/>
    <w:rsid w:val="006F5EBC"/>
    <w:rsid w:val="006F6023"/>
    <w:rsid w:val="006F6087"/>
    <w:rsid w:val="006F621C"/>
    <w:rsid w:val="006F6304"/>
    <w:rsid w:val="006F647F"/>
    <w:rsid w:val="006F648B"/>
    <w:rsid w:val="006F65B9"/>
    <w:rsid w:val="006F6689"/>
    <w:rsid w:val="006F6718"/>
    <w:rsid w:val="006F6740"/>
    <w:rsid w:val="006F6768"/>
    <w:rsid w:val="006F6A52"/>
    <w:rsid w:val="006F6AD3"/>
    <w:rsid w:val="006F6B1D"/>
    <w:rsid w:val="006F6B30"/>
    <w:rsid w:val="006F6B6E"/>
    <w:rsid w:val="006F6CA4"/>
    <w:rsid w:val="006F6DFA"/>
    <w:rsid w:val="006F6FA1"/>
    <w:rsid w:val="006F6FEA"/>
    <w:rsid w:val="006F7011"/>
    <w:rsid w:val="006F70E1"/>
    <w:rsid w:val="006F7228"/>
    <w:rsid w:val="006F7309"/>
    <w:rsid w:val="006F7316"/>
    <w:rsid w:val="006F7336"/>
    <w:rsid w:val="006F7427"/>
    <w:rsid w:val="006F746D"/>
    <w:rsid w:val="006F750E"/>
    <w:rsid w:val="006F75C2"/>
    <w:rsid w:val="006F770C"/>
    <w:rsid w:val="006F77D5"/>
    <w:rsid w:val="006F793E"/>
    <w:rsid w:val="006F7965"/>
    <w:rsid w:val="006F79D9"/>
    <w:rsid w:val="006F7A49"/>
    <w:rsid w:val="006F7A6F"/>
    <w:rsid w:val="006F7A92"/>
    <w:rsid w:val="006F7B6F"/>
    <w:rsid w:val="006F7C0B"/>
    <w:rsid w:val="006F7CB3"/>
    <w:rsid w:val="006F7D1B"/>
    <w:rsid w:val="006F7D30"/>
    <w:rsid w:val="006F7DFA"/>
    <w:rsid w:val="006F7E42"/>
    <w:rsid w:val="006F7F8B"/>
    <w:rsid w:val="00700042"/>
    <w:rsid w:val="0070013B"/>
    <w:rsid w:val="0070013F"/>
    <w:rsid w:val="00700156"/>
    <w:rsid w:val="007001E8"/>
    <w:rsid w:val="0070022B"/>
    <w:rsid w:val="0070023A"/>
    <w:rsid w:val="007002A5"/>
    <w:rsid w:val="00700403"/>
    <w:rsid w:val="0070063F"/>
    <w:rsid w:val="0070065C"/>
    <w:rsid w:val="00700673"/>
    <w:rsid w:val="007006A9"/>
    <w:rsid w:val="00700770"/>
    <w:rsid w:val="007007E6"/>
    <w:rsid w:val="007008CC"/>
    <w:rsid w:val="00700AD2"/>
    <w:rsid w:val="00700C65"/>
    <w:rsid w:val="00700ED3"/>
    <w:rsid w:val="00700F50"/>
    <w:rsid w:val="00700FA6"/>
    <w:rsid w:val="00700FA9"/>
    <w:rsid w:val="0070123E"/>
    <w:rsid w:val="0070124B"/>
    <w:rsid w:val="007012E1"/>
    <w:rsid w:val="007012E8"/>
    <w:rsid w:val="0070131B"/>
    <w:rsid w:val="0070151E"/>
    <w:rsid w:val="00701725"/>
    <w:rsid w:val="007017EA"/>
    <w:rsid w:val="0070181F"/>
    <w:rsid w:val="00701873"/>
    <w:rsid w:val="0070193E"/>
    <w:rsid w:val="00701AAD"/>
    <w:rsid w:val="00701B27"/>
    <w:rsid w:val="00701B31"/>
    <w:rsid w:val="00701B38"/>
    <w:rsid w:val="00701B62"/>
    <w:rsid w:val="00701CB8"/>
    <w:rsid w:val="00701EFE"/>
    <w:rsid w:val="00701F84"/>
    <w:rsid w:val="00701F97"/>
    <w:rsid w:val="00702007"/>
    <w:rsid w:val="0070207D"/>
    <w:rsid w:val="0070215A"/>
    <w:rsid w:val="0070231B"/>
    <w:rsid w:val="00702517"/>
    <w:rsid w:val="00702795"/>
    <w:rsid w:val="00702A19"/>
    <w:rsid w:val="00702AEB"/>
    <w:rsid w:val="00702B2D"/>
    <w:rsid w:val="00702C2F"/>
    <w:rsid w:val="00702E2D"/>
    <w:rsid w:val="00702FA9"/>
    <w:rsid w:val="007032E6"/>
    <w:rsid w:val="00703380"/>
    <w:rsid w:val="00703417"/>
    <w:rsid w:val="007035CE"/>
    <w:rsid w:val="007036AD"/>
    <w:rsid w:val="007036E5"/>
    <w:rsid w:val="007039B8"/>
    <w:rsid w:val="00703A7B"/>
    <w:rsid w:val="00703B03"/>
    <w:rsid w:val="00703B1B"/>
    <w:rsid w:val="00703B50"/>
    <w:rsid w:val="00703C6C"/>
    <w:rsid w:val="00703C9D"/>
    <w:rsid w:val="00703D8A"/>
    <w:rsid w:val="00703E15"/>
    <w:rsid w:val="00703EF1"/>
    <w:rsid w:val="00703EF8"/>
    <w:rsid w:val="00703F01"/>
    <w:rsid w:val="00703F23"/>
    <w:rsid w:val="0070407B"/>
    <w:rsid w:val="0070410E"/>
    <w:rsid w:val="00704123"/>
    <w:rsid w:val="007041BC"/>
    <w:rsid w:val="0070420E"/>
    <w:rsid w:val="0070442C"/>
    <w:rsid w:val="00704641"/>
    <w:rsid w:val="00704737"/>
    <w:rsid w:val="007047A7"/>
    <w:rsid w:val="0070494A"/>
    <w:rsid w:val="00704AD9"/>
    <w:rsid w:val="00704B21"/>
    <w:rsid w:val="00704BFB"/>
    <w:rsid w:val="00704C2F"/>
    <w:rsid w:val="00704C77"/>
    <w:rsid w:val="00704D48"/>
    <w:rsid w:val="00704DF5"/>
    <w:rsid w:val="00704EC4"/>
    <w:rsid w:val="00704F4E"/>
    <w:rsid w:val="007050A6"/>
    <w:rsid w:val="00705254"/>
    <w:rsid w:val="0070525B"/>
    <w:rsid w:val="0070529C"/>
    <w:rsid w:val="007053B4"/>
    <w:rsid w:val="0070547C"/>
    <w:rsid w:val="00705566"/>
    <w:rsid w:val="007055EA"/>
    <w:rsid w:val="00705672"/>
    <w:rsid w:val="007056B6"/>
    <w:rsid w:val="007056ED"/>
    <w:rsid w:val="007057AB"/>
    <w:rsid w:val="007057AE"/>
    <w:rsid w:val="007057BC"/>
    <w:rsid w:val="007057F6"/>
    <w:rsid w:val="0070589C"/>
    <w:rsid w:val="007058C2"/>
    <w:rsid w:val="007059FD"/>
    <w:rsid w:val="00705B1D"/>
    <w:rsid w:val="00705B56"/>
    <w:rsid w:val="00705C25"/>
    <w:rsid w:val="00705D28"/>
    <w:rsid w:val="00705D67"/>
    <w:rsid w:val="00705D8C"/>
    <w:rsid w:val="00705F88"/>
    <w:rsid w:val="00706054"/>
    <w:rsid w:val="007061BF"/>
    <w:rsid w:val="0070627C"/>
    <w:rsid w:val="00706314"/>
    <w:rsid w:val="0070632C"/>
    <w:rsid w:val="007063B6"/>
    <w:rsid w:val="007063EA"/>
    <w:rsid w:val="007064B6"/>
    <w:rsid w:val="007064BB"/>
    <w:rsid w:val="0070655C"/>
    <w:rsid w:val="00706609"/>
    <w:rsid w:val="00706617"/>
    <w:rsid w:val="007066EC"/>
    <w:rsid w:val="00706781"/>
    <w:rsid w:val="0070692C"/>
    <w:rsid w:val="00706AC2"/>
    <w:rsid w:val="00706B18"/>
    <w:rsid w:val="00706BED"/>
    <w:rsid w:val="00706D7D"/>
    <w:rsid w:val="00707051"/>
    <w:rsid w:val="00707070"/>
    <w:rsid w:val="007070A8"/>
    <w:rsid w:val="0070718E"/>
    <w:rsid w:val="007071BE"/>
    <w:rsid w:val="0070743B"/>
    <w:rsid w:val="0070743D"/>
    <w:rsid w:val="007074E8"/>
    <w:rsid w:val="00707504"/>
    <w:rsid w:val="0070752D"/>
    <w:rsid w:val="00707597"/>
    <w:rsid w:val="0070763C"/>
    <w:rsid w:val="00707688"/>
    <w:rsid w:val="00707740"/>
    <w:rsid w:val="00707748"/>
    <w:rsid w:val="00707765"/>
    <w:rsid w:val="00707980"/>
    <w:rsid w:val="00707AA5"/>
    <w:rsid w:val="00707B13"/>
    <w:rsid w:val="00707CC2"/>
    <w:rsid w:val="00707D51"/>
    <w:rsid w:val="00707EC9"/>
    <w:rsid w:val="00707EFC"/>
    <w:rsid w:val="00707F4F"/>
    <w:rsid w:val="00707F89"/>
    <w:rsid w:val="00710076"/>
    <w:rsid w:val="007101A8"/>
    <w:rsid w:val="007101EE"/>
    <w:rsid w:val="00710291"/>
    <w:rsid w:val="007105D2"/>
    <w:rsid w:val="00710765"/>
    <w:rsid w:val="007107B5"/>
    <w:rsid w:val="00710994"/>
    <w:rsid w:val="007109CD"/>
    <w:rsid w:val="00710A3E"/>
    <w:rsid w:val="00710B79"/>
    <w:rsid w:val="00710D33"/>
    <w:rsid w:val="00710D7D"/>
    <w:rsid w:val="00710D7F"/>
    <w:rsid w:val="00710E0C"/>
    <w:rsid w:val="00710F00"/>
    <w:rsid w:val="007110A2"/>
    <w:rsid w:val="007111FA"/>
    <w:rsid w:val="0071127B"/>
    <w:rsid w:val="007112DF"/>
    <w:rsid w:val="007113D3"/>
    <w:rsid w:val="007113D5"/>
    <w:rsid w:val="00711406"/>
    <w:rsid w:val="00711419"/>
    <w:rsid w:val="007114C7"/>
    <w:rsid w:val="00711760"/>
    <w:rsid w:val="007117B4"/>
    <w:rsid w:val="00711863"/>
    <w:rsid w:val="007118BC"/>
    <w:rsid w:val="007118EA"/>
    <w:rsid w:val="0071196B"/>
    <w:rsid w:val="00711A0F"/>
    <w:rsid w:val="00711AE4"/>
    <w:rsid w:val="00711B30"/>
    <w:rsid w:val="00711B94"/>
    <w:rsid w:val="00711C59"/>
    <w:rsid w:val="00711D10"/>
    <w:rsid w:val="00711D73"/>
    <w:rsid w:val="00712202"/>
    <w:rsid w:val="007122FC"/>
    <w:rsid w:val="00712619"/>
    <w:rsid w:val="00712775"/>
    <w:rsid w:val="00712783"/>
    <w:rsid w:val="007127CF"/>
    <w:rsid w:val="007127FB"/>
    <w:rsid w:val="00712A0F"/>
    <w:rsid w:val="00712A96"/>
    <w:rsid w:val="00712AA3"/>
    <w:rsid w:val="00712C06"/>
    <w:rsid w:val="00712CCF"/>
    <w:rsid w:val="00712CDE"/>
    <w:rsid w:val="00712E13"/>
    <w:rsid w:val="00712F22"/>
    <w:rsid w:val="00712FDB"/>
    <w:rsid w:val="00713051"/>
    <w:rsid w:val="007130E0"/>
    <w:rsid w:val="0071313D"/>
    <w:rsid w:val="007131B0"/>
    <w:rsid w:val="007132A7"/>
    <w:rsid w:val="007133CC"/>
    <w:rsid w:val="00713483"/>
    <w:rsid w:val="007136FC"/>
    <w:rsid w:val="0071371F"/>
    <w:rsid w:val="0071374D"/>
    <w:rsid w:val="007137C3"/>
    <w:rsid w:val="00713889"/>
    <w:rsid w:val="0071390F"/>
    <w:rsid w:val="00713972"/>
    <w:rsid w:val="00713AF3"/>
    <w:rsid w:val="00713C60"/>
    <w:rsid w:val="00713D2A"/>
    <w:rsid w:val="00713D50"/>
    <w:rsid w:val="00713D8B"/>
    <w:rsid w:val="00713DC7"/>
    <w:rsid w:val="00713E22"/>
    <w:rsid w:val="00714065"/>
    <w:rsid w:val="00714168"/>
    <w:rsid w:val="00714186"/>
    <w:rsid w:val="00714312"/>
    <w:rsid w:val="00714362"/>
    <w:rsid w:val="00714540"/>
    <w:rsid w:val="007145BB"/>
    <w:rsid w:val="00714796"/>
    <w:rsid w:val="0071488B"/>
    <w:rsid w:val="007148BB"/>
    <w:rsid w:val="00714ABE"/>
    <w:rsid w:val="00714D6A"/>
    <w:rsid w:val="00714E13"/>
    <w:rsid w:val="00714E9C"/>
    <w:rsid w:val="00714FBA"/>
    <w:rsid w:val="007150EB"/>
    <w:rsid w:val="007152CE"/>
    <w:rsid w:val="00715446"/>
    <w:rsid w:val="0071576D"/>
    <w:rsid w:val="0071587A"/>
    <w:rsid w:val="00715B99"/>
    <w:rsid w:val="00715BD8"/>
    <w:rsid w:val="00715D0C"/>
    <w:rsid w:val="00715DD6"/>
    <w:rsid w:val="00715F49"/>
    <w:rsid w:val="0071602D"/>
    <w:rsid w:val="0071619B"/>
    <w:rsid w:val="007162C8"/>
    <w:rsid w:val="007162E4"/>
    <w:rsid w:val="00716316"/>
    <w:rsid w:val="00716324"/>
    <w:rsid w:val="00716377"/>
    <w:rsid w:val="007163BF"/>
    <w:rsid w:val="00716460"/>
    <w:rsid w:val="0071649C"/>
    <w:rsid w:val="00716657"/>
    <w:rsid w:val="0071673B"/>
    <w:rsid w:val="007167E3"/>
    <w:rsid w:val="00716904"/>
    <w:rsid w:val="00716916"/>
    <w:rsid w:val="00716990"/>
    <w:rsid w:val="0071699F"/>
    <w:rsid w:val="007169BA"/>
    <w:rsid w:val="00716AB2"/>
    <w:rsid w:val="00716AE1"/>
    <w:rsid w:val="00716B63"/>
    <w:rsid w:val="00716CDA"/>
    <w:rsid w:val="00716D45"/>
    <w:rsid w:val="00716FC0"/>
    <w:rsid w:val="00717144"/>
    <w:rsid w:val="0071714F"/>
    <w:rsid w:val="00717204"/>
    <w:rsid w:val="00717251"/>
    <w:rsid w:val="00717267"/>
    <w:rsid w:val="00717280"/>
    <w:rsid w:val="007172EE"/>
    <w:rsid w:val="007172F0"/>
    <w:rsid w:val="007175A5"/>
    <w:rsid w:val="00717648"/>
    <w:rsid w:val="00717692"/>
    <w:rsid w:val="00717757"/>
    <w:rsid w:val="0071777A"/>
    <w:rsid w:val="00717890"/>
    <w:rsid w:val="007178EE"/>
    <w:rsid w:val="007179FA"/>
    <w:rsid w:val="00717B5A"/>
    <w:rsid w:val="00717DB9"/>
    <w:rsid w:val="00717E77"/>
    <w:rsid w:val="00717F55"/>
    <w:rsid w:val="00720010"/>
    <w:rsid w:val="007200D1"/>
    <w:rsid w:val="00720265"/>
    <w:rsid w:val="00720284"/>
    <w:rsid w:val="00720449"/>
    <w:rsid w:val="0072047E"/>
    <w:rsid w:val="007205D5"/>
    <w:rsid w:val="007205D9"/>
    <w:rsid w:val="007205F9"/>
    <w:rsid w:val="0072070A"/>
    <w:rsid w:val="00720759"/>
    <w:rsid w:val="00720781"/>
    <w:rsid w:val="007207B1"/>
    <w:rsid w:val="007207F5"/>
    <w:rsid w:val="007208A8"/>
    <w:rsid w:val="00720A0C"/>
    <w:rsid w:val="00720AD9"/>
    <w:rsid w:val="00720BB9"/>
    <w:rsid w:val="00720C3C"/>
    <w:rsid w:val="00720E16"/>
    <w:rsid w:val="00720E3C"/>
    <w:rsid w:val="00720E48"/>
    <w:rsid w:val="00720E87"/>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040"/>
    <w:rsid w:val="00722078"/>
    <w:rsid w:val="00722260"/>
    <w:rsid w:val="007222A3"/>
    <w:rsid w:val="0072236A"/>
    <w:rsid w:val="00722395"/>
    <w:rsid w:val="00722599"/>
    <w:rsid w:val="00722979"/>
    <w:rsid w:val="00722AA1"/>
    <w:rsid w:val="00722AE0"/>
    <w:rsid w:val="00722B49"/>
    <w:rsid w:val="00722B72"/>
    <w:rsid w:val="00722BC0"/>
    <w:rsid w:val="00722BC8"/>
    <w:rsid w:val="00722BD3"/>
    <w:rsid w:val="00722BFF"/>
    <w:rsid w:val="00722CE7"/>
    <w:rsid w:val="00722DBC"/>
    <w:rsid w:val="00722DDF"/>
    <w:rsid w:val="00723099"/>
    <w:rsid w:val="007231EE"/>
    <w:rsid w:val="007231F2"/>
    <w:rsid w:val="00723240"/>
    <w:rsid w:val="007233B6"/>
    <w:rsid w:val="007234F8"/>
    <w:rsid w:val="0072350B"/>
    <w:rsid w:val="00723534"/>
    <w:rsid w:val="00723658"/>
    <w:rsid w:val="007237A9"/>
    <w:rsid w:val="007237DB"/>
    <w:rsid w:val="007238F1"/>
    <w:rsid w:val="00723C1C"/>
    <w:rsid w:val="00723F52"/>
    <w:rsid w:val="0072401D"/>
    <w:rsid w:val="00724426"/>
    <w:rsid w:val="00724437"/>
    <w:rsid w:val="00724485"/>
    <w:rsid w:val="007244BA"/>
    <w:rsid w:val="007244DC"/>
    <w:rsid w:val="007245F9"/>
    <w:rsid w:val="0072461A"/>
    <w:rsid w:val="00724728"/>
    <w:rsid w:val="007248F9"/>
    <w:rsid w:val="00724A5A"/>
    <w:rsid w:val="00724AF8"/>
    <w:rsid w:val="00724B90"/>
    <w:rsid w:val="00724C6E"/>
    <w:rsid w:val="00724D6D"/>
    <w:rsid w:val="00724DC4"/>
    <w:rsid w:val="00724F75"/>
    <w:rsid w:val="00725068"/>
    <w:rsid w:val="007250D0"/>
    <w:rsid w:val="007252DC"/>
    <w:rsid w:val="007253C5"/>
    <w:rsid w:val="00725491"/>
    <w:rsid w:val="0072551E"/>
    <w:rsid w:val="00725582"/>
    <w:rsid w:val="0072560E"/>
    <w:rsid w:val="00725686"/>
    <w:rsid w:val="00725692"/>
    <w:rsid w:val="0072575D"/>
    <w:rsid w:val="0072577B"/>
    <w:rsid w:val="00725849"/>
    <w:rsid w:val="00725A08"/>
    <w:rsid w:val="00725C90"/>
    <w:rsid w:val="00725CAE"/>
    <w:rsid w:val="00725CB6"/>
    <w:rsid w:val="00725CD3"/>
    <w:rsid w:val="00725CD7"/>
    <w:rsid w:val="00725CDC"/>
    <w:rsid w:val="00725D0E"/>
    <w:rsid w:val="00725EC6"/>
    <w:rsid w:val="00725F6B"/>
    <w:rsid w:val="00725FEF"/>
    <w:rsid w:val="0072608A"/>
    <w:rsid w:val="007260E7"/>
    <w:rsid w:val="00726253"/>
    <w:rsid w:val="00726281"/>
    <w:rsid w:val="007262C6"/>
    <w:rsid w:val="007263CD"/>
    <w:rsid w:val="0072648D"/>
    <w:rsid w:val="0072650B"/>
    <w:rsid w:val="00726537"/>
    <w:rsid w:val="0072665F"/>
    <w:rsid w:val="007266F3"/>
    <w:rsid w:val="00726890"/>
    <w:rsid w:val="00726929"/>
    <w:rsid w:val="00726BC4"/>
    <w:rsid w:val="00726D73"/>
    <w:rsid w:val="00726E44"/>
    <w:rsid w:val="00726FA7"/>
    <w:rsid w:val="0072705C"/>
    <w:rsid w:val="00727241"/>
    <w:rsid w:val="007272E8"/>
    <w:rsid w:val="007273A4"/>
    <w:rsid w:val="007273EC"/>
    <w:rsid w:val="00727514"/>
    <w:rsid w:val="00727636"/>
    <w:rsid w:val="00727653"/>
    <w:rsid w:val="007277B7"/>
    <w:rsid w:val="0072786D"/>
    <w:rsid w:val="007279F1"/>
    <w:rsid w:val="00727A2A"/>
    <w:rsid w:val="00727AEE"/>
    <w:rsid w:val="00727CAB"/>
    <w:rsid w:val="00727CD9"/>
    <w:rsid w:val="00727DC6"/>
    <w:rsid w:val="00727DD1"/>
    <w:rsid w:val="00727DF9"/>
    <w:rsid w:val="00727E19"/>
    <w:rsid w:val="00727E9F"/>
    <w:rsid w:val="00730112"/>
    <w:rsid w:val="007301BA"/>
    <w:rsid w:val="00730281"/>
    <w:rsid w:val="0073047D"/>
    <w:rsid w:val="0073051D"/>
    <w:rsid w:val="00730617"/>
    <w:rsid w:val="0073070D"/>
    <w:rsid w:val="00730ADE"/>
    <w:rsid w:val="00730B2D"/>
    <w:rsid w:val="00730B3B"/>
    <w:rsid w:val="00730BA8"/>
    <w:rsid w:val="00730C7A"/>
    <w:rsid w:val="00730CB1"/>
    <w:rsid w:val="00730F14"/>
    <w:rsid w:val="00730FEC"/>
    <w:rsid w:val="0073101E"/>
    <w:rsid w:val="0073128B"/>
    <w:rsid w:val="007314CE"/>
    <w:rsid w:val="0073150C"/>
    <w:rsid w:val="0073154D"/>
    <w:rsid w:val="007315CC"/>
    <w:rsid w:val="0073171A"/>
    <w:rsid w:val="007317E0"/>
    <w:rsid w:val="007317EC"/>
    <w:rsid w:val="00731886"/>
    <w:rsid w:val="00731908"/>
    <w:rsid w:val="0073192F"/>
    <w:rsid w:val="00731976"/>
    <w:rsid w:val="00731C58"/>
    <w:rsid w:val="00731D96"/>
    <w:rsid w:val="00731D9D"/>
    <w:rsid w:val="00731DBA"/>
    <w:rsid w:val="00731F50"/>
    <w:rsid w:val="00731FF6"/>
    <w:rsid w:val="007320A0"/>
    <w:rsid w:val="00732174"/>
    <w:rsid w:val="0073229C"/>
    <w:rsid w:val="00732358"/>
    <w:rsid w:val="007325D3"/>
    <w:rsid w:val="00732885"/>
    <w:rsid w:val="007328E0"/>
    <w:rsid w:val="00732EB3"/>
    <w:rsid w:val="007332EE"/>
    <w:rsid w:val="00733472"/>
    <w:rsid w:val="00733618"/>
    <w:rsid w:val="00733730"/>
    <w:rsid w:val="0073382C"/>
    <w:rsid w:val="00733858"/>
    <w:rsid w:val="00733A80"/>
    <w:rsid w:val="00733C86"/>
    <w:rsid w:val="00733D6C"/>
    <w:rsid w:val="0073414F"/>
    <w:rsid w:val="00734211"/>
    <w:rsid w:val="007343E7"/>
    <w:rsid w:val="007344A5"/>
    <w:rsid w:val="0073465D"/>
    <w:rsid w:val="007347D4"/>
    <w:rsid w:val="0073487C"/>
    <w:rsid w:val="0073497A"/>
    <w:rsid w:val="00734B61"/>
    <w:rsid w:val="00734D29"/>
    <w:rsid w:val="00734D7B"/>
    <w:rsid w:val="00734F46"/>
    <w:rsid w:val="00735025"/>
    <w:rsid w:val="00735080"/>
    <w:rsid w:val="0073520C"/>
    <w:rsid w:val="0073532A"/>
    <w:rsid w:val="007353E6"/>
    <w:rsid w:val="00735436"/>
    <w:rsid w:val="0073543A"/>
    <w:rsid w:val="00735650"/>
    <w:rsid w:val="0073583A"/>
    <w:rsid w:val="00735934"/>
    <w:rsid w:val="00735998"/>
    <w:rsid w:val="00735A2D"/>
    <w:rsid w:val="00735AA7"/>
    <w:rsid w:val="00735AB7"/>
    <w:rsid w:val="00735B69"/>
    <w:rsid w:val="00735B71"/>
    <w:rsid w:val="00735E35"/>
    <w:rsid w:val="00736167"/>
    <w:rsid w:val="0073616A"/>
    <w:rsid w:val="0073626C"/>
    <w:rsid w:val="0073637C"/>
    <w:rsid w:val="0073643C"/>
    <w:rsid w:val="007367AF"/>
    <w:rsid w:val="00736886"/>
    <w:rsid w:val="00736922"/>
    <w:rsid w:val="00736930"/>
    <w:rsid w:val="00736990"/>
    <w:rsid w:val="00736ADC"/>
    <w:rsid w:val="00736B97"/>
    <w:rsid w:val="00736C8A"/>
    <w:rsid w:val="00736CA6"/>
    <w:rsid w:val="00736D7B"/>
    <w:rsid w:val="007370A1"/>
    <w:rsid w:val="0073720E"/>
    <w:rsid w:val="00737305"/>
    <w:rsid w:val="0073742E"/>
    <w:rsid w:val="00737545"/>
    <w:rsid w:val="007375B2"/>
    <w:rsid w:val="00737678"/>
    <w:rsid w:val="0073772B"/>
    <w:rsid w:val="007377ED"/>
    <w:rsid w:val="00737928"/>
    <w:rsid w:val="00737944"/>
    <w:rsid w:val="0073796A"/>
    <w:rsid w:val="007379C4"/>
    <w:rsid w:val="007379C8"/>
    <w:rsid w:val="00737ACB"/>
    <w:rsid w:val="00737B9A"/>
    <w:rsid w:val="00737DA9"/>
    <w:rsid w:val="00737DE0"/>
    <w:rsid w:val="00737DE8"/>
    <w:rsid w:val="00737E27"/>
    <w:rsid w:val="00737ED5"/>
    <w:rsid w:val="00737F24"/>
    <w:rsid w:val="007402C9"/>
    <w:rsid w:val="007402FC"/>
    <w:rsid w:val="007402FE"/>
    <w:rsid w:val="007405C3"/>
    <w:rsid w:val="007406A2"/>
    <w:rsid w:val="007406C0"/>
    <w:rsid w:val="007406CB"/>
    <w:rsid w:val="007406D4"/>
    <w:rsid w:val="00740735"/>
    <w:rsid w:val="00740818"/>
    <w:rsid w:val="0074085D"/>
    <w:rsid w:val="007409E8"/>
    <w:rsid w:val="00740AB7"/>
    <w:rsid w:val="00740AC1"/>
    <w:rsid w:val="00740ACF"/>
    <w:rsid w:val="00740B5C"/>
    <w:rsid w:val="00740BF9"/>
    <w:rsid w:val="00740C1A"/>
    <w:rsid w:val="00740CFB"/>
    <w:rsid w:val="00740EC6"/>
    <w:rsid w:val="00741047"/>
    <w:rsid w:val="0074108B"/>
    <w:rsid w:val="00741294"/>
    <w:rsid w:val="00741361"/>
    <w:rsid w:val="007413AC"/>
    <w:rsid w:val="00741434"/>
    <w:rsid w:val="007414C1"/>
    <w:rsid w:val="0074150F"/>
    <w:rsid w:val="00741550"/>
    <w:rsid w:val="007415B6"/>
    <w:rsid w:val="007415E7"/>
    <w:rsid w:val="007415ED"/>
    <w:rsid w:val="00741613"/>
    <w:rsid w:val="007418A6"/>
    <w:rsid w:val="007418FC"/>
    <w:rsid w:val="007419A5"/>
    <w:rsid w:val="007419DA"/>
    <w:rsid w:val="007419DE"/>
    <w:rsid w:val="00741A56"/>
    <w:rsid w:val="00741A9D"/>
    <w:rsid w:val="00741AC1"/>
    <w:rsid w:val="00741B31"/>
    <w:rsid w:val="00741BD1"/>
    <w:rsid w:val="00741C01"/>
    <w:rsid w:val="00741D60"/>
    <w:rsid w:val="00741F26"/>
    <w:rsid w:val="00741F9D"/>
    <w:rsid w:val="0074205F"/>
    <w:rsid w:val="007420C8"/>
    <w:rsid w:val="007420C9"/>
    <w:rsid w:val="0074211A"/>
    <w:rsid w:val="0074226C"/>
    <w:rsid w:val="0074228F"/>
    <w:rsid w:val="0074254B"/>
    <w:rsid w:val="00742593"/>
    <w:rsid w:val="00742695"/>
    <w:rsid w:val="0074284F"/>
    <w:rsid w:val="00742A51"/>
    <w:rsid w:val="00742A5E"/>
    <w:rsid w:val="00742B89"/>
    <w:rsid w:val="00742C3B"/>
    <w:rsid w:val="00742CC7"/>
    <w:rsid w:val="00742E0B"/>
    <w:rsid w:val="00742F9B"/>
    <w:rsid w:val="00743109"/>
    <w:rsid w:val="0074345B"/>
    <w:rsid w:val="00743468"/>
    <w:rsid w:val="007434F4"/>
    <w:rsid w:val="0074351A"/>
    <w:rsid w:val="007436B1"/>
    <w:rsid w:val="007436D5"/>
    <w:rsid w:val="0074370A"/>
    <w:rsid w:val="0074373B"/>
    <w:rsid w:val="00743802"/>
    <w:rsid w:val="00743820"/>
    <w:rsid w:val="00743850"/>
    <w:rsid w:val="00743867"/>
    <w:rsid w:val="00743909"/>
    <w:rsid w:val="0074390F"/>
    <w:rsid w:val="00743D2A"/>
    <w:rsid w:val="00743D7F"/>
    <w:rsid w:val="00743EC3"/>
    <w:rsid w:val="00743FB2"/>
    <w:rsid w:val="00744055"/>
    <w:rsid w:val="007441E9"/>
    <w:rsid w:val="00744234"/>
    <w:rsid w:val="007442A8"/>
    <w:rsid w:val="0074443A"/>
    <w:rsid w:val="007444AC"/>
    <w:rsid w:val="00744674"/>
    <w:rsid w:val="007446D1"/>
    <w:rsid w:val="0074475B"/>
    <w:rsid w:val="00744A32"/>
    <w:rsid w:val="00744B27"/>
    <w:rsid w:val="00744B86"/>
    <w:rsid w:val="00744BF9"/>
    <w:rsid w:val="00744C25"/>
    <w:rsid w:val="00744C35"/>
    <w:rsid w:val="00744C39"/>
    <w:rsid w:val="00744E4F"/>
    <w:rsid w:val="00744E71"/>
    <w:rsid w:val="00744F3A"/>
    <w:rsid w:val="00744F46"/>
    <w:rsid w:val="00744F52"/>
    <w:rsid w:val="00744F80"/>
    <w:rsid w:val="007450EB"/>
    <w:rsid w:val="007450F4"/>
    <w:rsid w:val="007451E9"/>
    <w:rsid w:val="00745311"/>
    <w:rsid w:val="0074544C"/>
    <w:rsid w:val="00745513"/>
    <w:rsid w:val="007455B2"/>
    <w:rsid w:val="00745709"/>
    <w:rsid w:val="0074576E"/>
    <w:rsid w:val="007457FF"/>
    <w:rsid w:val="007458E7"/>
    <w:rsid w:val="00745A57"/>
    <w:rsid w:val="00745C0F"/>
    <w:rsid w:val="00745C61"/>
    <w:rsid w:val="00745DBB"/>
    <w:rsid w:val="00745E38"/>
    <w:rsid w:val="00745EBB"/>
    <w:rsid w:val="00745F57"/>
    <w:rsid w:val="007460BD"/>
    <w:rsid w:val="007460D2"/>
    <w:rsid w:val="007460F3"/>
    <w:rsid w:val="00746163"/>
    <w:rsid w:val="00746167"/>
    <w:rsid w:val="00746199"/>
    <w:rsid w:val="00746243"/>
    <w:rsid w:val="0074631C"/>
    <w:rsid w:val="007464FA"/>
    <w:rsid w:val="00746568"/>
    <w:rsid w:val="007466D6"/>
    <w:rsid w:val="007466E9"/>
    <w:rsid w:val="0074671B"/>
    <w:rsid w:val="007467BC"/>
    <w:rsid w:val="007469DC"/>
    <w:rsid w:val="00746D35"/>
    <w:rsid w:val="00746D95"/>
    <w:rsid w:val="00746DB1"/>
    <w:rsid w:val="00746E92"/>
    <w:rsid w:val="00746FF8"/>
    <w:rsid w:val="00747023"/>
    <w:rsid w:val="00747131"/>
    <w:rsid w:val="007471C5"/>
    <w:rsid w:val="007472AA"/>
    <w:rsid w:val="0074730A"/>
    <w:rsid w:val="0074732F"/>
    <w:rsid w:val="00747365"/>
    <w:rsid w:val="00747446"/>
    <w:rsid w:val="007475CC"/>
    <w:rsid w:val="007475EA"/>
    <w:rsid w:val="00747993"/>
    <w:rsid w:val="00747BD8"/>
    <w:rsid w:val="00747DE5"/>
    <w:rsid w:val="00747DF5"/>
    <w:rsid w:val="00747F05"/>
    <w:rsid w:val="00747F1A"/>
    <w:rsid w:val="00747F6F"/>
    <w:rsid w:val="00750006"/>
    <w:rsid w:val="00750206"/>
    <w:rsid w:val="007502D5"/>
    <w:rsid w:val="0075038A"/>
    <w:rsid w:val="007503A7"/>
    <w:rsid w:val="007503B7"/>
    <w:rsid w:val="00750430"/>
    <w:rsid w:val="007504B9"/>
    <w:rsid w:val="0075053A"/>
    <w:rsid w:val="0075058E"/>
    <w:rsid w:val="007505C6"/>
    <w:rsid w:val="007505FD"/>
    <w:rsid w:val="0075076E"/>
    <w:rsid w:val="007509F9"/>
    <w:rsid w:val="00750A4E"/>
    <w:rsid w:val="00750CA6"/>
    <w:rsid w:val="00750CF6"/>
    <w:rsid w:val="00750E65"/>
    <w:rsid w:val="00750FE9"/>
    <w:rsid w:val="007511A5"/>
    <w:rsid w:val="0075122A"/>
    <w:rsid w:val="0075130E"/>
    <w:rsid w:val="007514B4"/>
    <w:rsid w:val="00751550"/>
    <w:rsid w:val="0075160E"/>
    <w:rsid w:val="0075174D"/>
    <w:rsid w:val="00751A5F"/>
    <w:rsid w:val="00751DB3"/>
    <w:rsid w:val="00751DCF"/>
    <w:rsid w:val="00751ED5"/>
    <w:rsid w:val="00751F76"/>
    <w:rsid w:val="00752042"/>
    <w:rsid w:val="00752060"/>
    <w:rsid w:val="00752083"/>
    <w:rsid w:val="0075210F"/>
    <w:rsid w:val="00752155"/>
    <w:rsid w:val="007521B7"/>
    <w:rsid w:val="00752214"/>
    <w:rsid w:val="007522A5"/>
    <w:rsid w:val="007522F9"/>
    <w:rsid w:val="00752497"/>
    <w:rsid w:val="007524E2"/>
    <w:rsid w:val="00752568"/>
    <w:rsid w:val="00752629"/>
    <w:rsid w:val="00752659"/>
    <w:rsid w:val="00752692"/>
    <w:rsid w:val="0075290C"/>
    <w:rsid w:val="0075293E"/>
    <w:rsid w:val="00752AA5"/>
    <w:rsid w:val="00752F66"/>
    <w:rsid w:val="00752FE7"/>
    <w:rsid w:val="00753014"/>
    <w:rsid w:val="007530FB"/>
    <w:rsid w:val="0075316C"/>
    <w:rsid w:val="0075325E"/>
    <w:rsid w:val="0075336F"/>
    <w:rsid w:val="00753475"/>
    <w:rsid w:val="0075347A"/>
    <w:rsid w:val="007534B1"/>
    <w:rsid w:val="007534F6"/>
    <w:rsid w:val="00753571"/>
    <w:rsid w:val="007536D7"/>
    <w:rsid w:val="00753823"/>
    <w:rsid w:val="00753905"/>
    <w:rsid w:val="007539AF"/>
    <w:rsid w:val="007539E4"/>
    <w:rsid w:val="00753AA0"/>
    <w:rsid w:val="00753C2E"/>
    <w:rsid w:val="00753CD5"/>
    <w:rsid w:val="00753D06"/>
    <w:rsid w:val="00753D70"/>
    <w:rsid w:val="00753ED3"/>
    <w:rsid w:val="00753F01"/>
    <w:rsid w:val="0075400F"/>
    <w:rsid w:val="007540F6"/>
    <w:rsid w:val="00754113"/>
    <w:rsid w:val="0075412E"/>
    <w:rsid w:val="00754261"/>
    <w:rsid w:val="0075427D"/>
    <w:rsid w:val="0075434C"/>
    <w:rsid w:val="00754658"/>
    <w:rsid w:val="00754747"/>
    <w:rsid w:val="007547E8"/>
    <w:rsid w:val="007547F4"/>
    <w:rsid w:val="007548AF"/>
    <w:rsid w:val="0075491A"/>
    <w:rsid w:val="00754A28"/>
    <w:rsid w:val="00754AD5"/>
    <w:rsid w:val="00754B9C"/>
    <w:rsid w:val="00754D64"/>
    <w:rsid w:val="00754FCC"/>
    <w:rsid w:val="00754FEF"/>
    <w:rsid w:val="0075502E"/>
    <w:rsid w:val="007552F7"/>
    <w:rsid w:val="0075532E"/>
    <w:rsid w:val="00755420"/>
    <w:rsid w:val="00755559"/>
    <w:rsid w:val="007555A1"/>
    <w:rsid w:val="007555B8"/>
    <w:rsid w:val="007555D7"/>
    <w:rsid w:val="0075561C"/>
    <w:rsid w:val="0075565D"/>
    <w:rsid w:val="007556F8"/>
    <w:rsid w:val="007557E8"/>
    <w:rsid w:val="0075598E"/>
    <w:rsid w:val="00755ABD"/>
    <w:rsid w:val="00755B06"/>
    <w:rsid w:val="00755B8B"/>
    <w:rsid w:val="00755C24"/>
    <w:rsid w:val="00755D41"/>
    <w:rsid w:val="00755E06"/>
    <w:rsid w:val="00755F8B"/>
    <w:rsid w:val="0075611E"/>
    <w:rsid w:val="0075638D"/>
    <w:rsid w:val="007563CF"/>
    <w:rsid w:val="00756449"/>
    <w:rsid w:val="0075649C"/>
    <w:rsid w:val="00756517"/>
    <w:rsid w:val="0075655C"/>
    <w:rsid w:val="007565E2"/>
    <w:rsid w:val="00756684"/>
    <w:rsid w:val="0075670A"/>
    <w:rsid w:val="0075672C"/>
    <w:rsid w:val="00756810"/>
    <w:rsid w:val="0075696F"/>
    <w:rsid w:val="007569EA"/>
    <w:rsid w:val="00756AFA"/>
    <w:rsid w:val="00756BAD"/>
    <w:rsid w:val="00756BB9"/>
    <w:rsid w:val="00756CF3"/>
    <w:rsid w:val="00756DC0"/>
    <w:rsid w:val="00756F15"/>
    <w:rsid w:val="00756F1E"/>
    <w:rsid w:val="00756F4B"/>
    <w:rsid w:val="00757004"/>
    <w:rsid w:val="0075701C"/>
    <w:rsid w:val="00757039"/>
    <w:rsid w:val="007570D5"/>
    <w:rsid w:val="0075712E"/>
    <w:rsid w:val="007571E7"/>
    <w:rsid w:val="0075727F"/>
    <w:rsid w:val="007572E9"/>
    <w:rsid w:val="007573DE"/>
    <w:rsid w:val="0075773A"/>
    <w:rsid w:val="00757882"/>
    <w:rsid w:val="00757A61"/>
    <w:rsid w:val="00757B5B"/>
    <w:rsid w:val="00757C04"/>
    <w:rsid w:val="00757CD9"/>
    <w:rsid w:val="00757D02"/>
    <w:rsid w:val="00757DBC"/>
    <w:rsid w:val="00757E00"/>
    <w:rsid w:val="00757E74"/>
    <w:rsid w:val="00757E8E"/>
    <w:rsid w:val="00757E9F"/>
    <w:rsid w:val="00757FE8"/>
    <w:rsid w:val="007600CF"/>
    <w:rsid w:val="0076015A"/>
    <w:rsid w:val="007602F8"/>
    <w:rsid w:val="0076031F"/>
    <w:rsid w:val="00760350"/>
    <w:rsid w:val="00760389"/>
    <w:rsid w:val="007604F9"/>
    <w:rsid w:val="00760579"/>
    <w:rsid w:val="00760601"/>
    <w:rsid w:val="00760637"/>
    <w:rsid w:val="007606EF"/>
    <w:rsid w:val="00760731"/>
    <w:rsid w:val="00760743"/>
    <w:rsid w:val="00760756"/>
    <w:rsid w:val="007609B6"/>
    <w:rsid w:val="007609E0"/>
    <w:rsid w:val="00760A30"/>
    <w:rsid w:val="00760A54"/>
    <w:rsid w:val="00760AA3"/>
    <w:rsid w:val="00760D79"/>
    <w:rsid w:val="00760DFD"/>
    <w:rsid w:val="00760FBF"/>
    <w:rsid w:val="007610FD"/>
    <w:rsid w:val="00761132"/>
    <w:rsid w:val="0076116A"/>
    <w:rsid w:val="0076121F"/>
    <w:rsid w:val="00761397"/>
    <w:rsid w:val="007613AF"/>
    <w:rsid w:val="0076145C"/>
    <w:rsid w:val="0076156B"/>
    <w:rsid w:val="0076177D"/>
    <w:rsid w:val="00761780"/>
    <w:rsid w:val="00761781"/>
    <w:rsid w:val="007619FB"/>
    <w:rsid w:val="00761A37"/>
    <w:rsid w:val="00761A4E"/>
    <w:rsid w:val="00761A6A"/>
    <w:rsid w:val="00761E20"/>
    <w:rsid w:val="00761FA8"/>
    <w:rsid w:val="00761FEE"/>
    <w:rsid w:val="0076200C"/>
    <w:rsid w:val="0076225C"/>
    <w:rsid w:val="00762353"/>
    <w:rsid w:val="0076244D"/>
    <w:rsid w:val="007624AF"/>
    <w:rsid w:val="00762767"/>
    <w:rsid w:val="00762924"/>
    <w:rsid w:val="0076295C"/>
    <w:rsid w:val="00762A2B"/>
    <w:rsid w:val="00762AD4"/>
    <w:rsid w:val="00762C1E"/>
    <w:rsid w:val="00762D1E"/>
    <w:rsid w:val="00762DBC"/>
    <w:rsid w:val="00762E83"/>
    <w:rsid w:val="00762F16"/>
    <w:rsid w:val="00762F53"/>
    <w:rsid w:val="00762F6C"/>
    <w:rsid w:val="00762F97"/>
    <w:rsid w:val="00762FA7"/>
    <w:rsid w:val="00762FEF"/>
    <w:rsid w:val="00763055"/>
    <w:rsid w:val="00763058"/>
    <w:rsid w:val="00763136"/>
    <w:rsid w:val="0076324C"/>
    <w:rsid w:val="0076340F"/>
    <w:rsid w:val="00763432"/>
    <w:rsid w:val="00763448"/>
    <w:rsid w:val="00763558"/>
    <w:rsid w:val="007635F6"/>
    <w:rsid w:val="007636F5"/>
    <w:rsid w:val="0076372A"/>
    <w:rsid w:val="00763756"/>
    <w:rsid w:val="007637D1"/>
    <w:rsid w:val="00763977"/>
    <w:rsid w:val="00763981"/>
    <w:rsid w:val="007639D5"/>
    <w:rsid w:val="007639FD"/>
    <w:rsid w:val="007639FE"/>
    <w:rsid w:val="00763A07"/>
    <w:rsid w:val="00763A60"/>
    <w:rsid w:val="00763B4D"/>
    <w:rsid w:val="00763BA2"/>
    <w:rsid w:val="00763CCA"/>
    <w:rsid w:val="00763D9A"/>
    <w:rsid w:val="00763E73"/>
    <w:rsid w:val="00763EB7"/>
    <w:rsid w:val="00763FE4"/>
    <w:rsid w:val="00764043"/>
    <w:rsid w:val="007640D8"/>
    <w:rsid w:val="007642F4"/>
    <w:rsid w:val="007643CF"/>
    <w:rsid w:val="00764493"/>
    <w:rsid w:val="00764574"/>
    <w:rsid w:val="007645D3"/>
    <w:rsid w:val="007645FE"/>
    <w:rsid w:val="00764894"/>
    <w:rsid w:val="00764A0A"/>
    <w:rsid w:val="00764B01"/>
    <w:rsid w:val="00764B0D"/>
    <w:rsid w:val="00764CB4"/>
    <w:rsid w:val="00764D12"/>
    <w:rsid w:val="00764D84"/>
    <w:rsid w:val="00764EB8"/>
    <w:rsid w:val="00764EDC"/>
    <w:rsid w:val="00764F6F"/>
    <w:rsid w:val="0076500A"/>
    <w:rsid w:val="00765098"/>
    <w:rsid w:val="007650A8"/>
    <w:rsid w:val="0076539C"/>
    <w:rsid w:val="00765500"/>
    <w:rsid w:val="00765530"/>
    <w:rsid w:val="007655FC"/>
    <w:rsid w:val="00765832"/>
    <w:rsid w:val="007659C3"/>
    <w:rsid w:val="00765A58"/>
    <w:rsid w:val="00765A69"/>
    <w:rsid w:val="00765BAF"/>
    <w:rsid w:val="00765BC3"/>
    <w:rsid w:val="00765CA6"/>
    <w:rsid w:val="00765D28"/>
    <w:rsid w:val="00765E97"/>
    <w:rsid w:val="00765F2A"/>
    <w:rsid w:val="00765FDC"/>
    <w:rsid w:val="007661B8"/>
    <w:rsid w:val="00766258"/>
    <w:rsid w:val="007663A3"/>
    <w:rsid w:val="00766559"/>
    <w:rsid w:val="0076659E"/>
    <w:rsid w:val="00766731"/>
    <w:rsid w:val="00766801"/>
    <w:rsid w:val="00766917"/>
    <w:rsid w:val="0076693D"/>
    <w:rsid w:val="00766976"/>
    <w:rsid w:val="0076699B"/>
    <w:rsid w:val="007669EF"/>
    <w:rsid w:val="00766AF6"/>
    <w:rsid w:val="00766B0E"/>
    <w:rsid w:val="00766BB8"/>
    <w:rsid w:val="00766BFB"/>
    <w:rsid w:val="00766DF2"/>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CBD"/>
    <w:rsid w:val="00767CC6"/>
    <w:rsid w:val="00767DB6"/>
    <w:rsid w:val="00767F6E"/>
    <w:rsid w:val="007700B6"/>
    <w:rsid w:val="007700C8"/>
    <w:rsid w:val="00770108"/>
    <w:rsid w:val="00770128"/>
    <w:rsid w:val="007703F4"/>
    <w:rsid w:val="00770453"/>
    <w:rsid w:val="007704D8"/>
    <w:rsid w:val="007704DA"/>
    <w:rsid w:val="00770624"/>
    <w:rsid w:val="00770762"/>
    <w:rsid w:val="007707D8"/>
    <w:rsid w:val="007708B0"/>
    <w:rsid w:val="0077093E"/>
    <w:rsid w:val="00770957"/>
    <w:rsid w:val="00770A2C"/>
    <w:rsid w:val="00770A2E"/>
    <w:rsid w:val="00770A70"/>
    <w:rsid w:val="00770CEE"/>
    <w:rsid w:val="00770D2F"/>
    <w:rsid w:val="00770DA1"/>
    <w:rsid w:val="00770EBB"/>
    <w:rsid w:val="00770F69"/>
    <w:rsid w:val="00770F81"/>
    <w:rsid w:val="00771074"/>
    <w:rsid w:val="007710F5"/>
    <w:rsid w:val="0077117C"/>
    <w:rsid w:val="007711A1"/>
    <w:rsid w:val="007711C6"/>
    <w:rsid w:val="007712AE"/>
    <w:rsid w:val="007712B9"/>
    <w:rsid w:val="0077140C"/>
    <w:rsid w:val="00771419"/>
    <w:rsid w:val="00771516"/>
    <w:rsid w:val="00771542"/>
    <w:rsid w:val="00771593"/>
    <w:rsid w:val="007715B8"/>
    <w:rsid w:val="00771607"/>
    <w:rsid w:val="00771743"/>
    <w:rsid w:val="007717DE"/>
    <w:rsid w:val="00771B67"/>
    <w:rsid w:val="00771BDA"/>
    <w:rsid w:val="00771CAE"/>
    <w:rsid w:val="00771CBD"/>
    <w:rsid w:val="00771EFA"/>
    <w:rsid w:val="00771FE1"/>
    <w:rsid w:val="00772182"/>
    <w:rsid w:val="007721AD"/>
    <w:rsid w:val="00772232"/>
    <w:rsid w:val="0077240D"/>
    <w:rsid w:val="0077243E"/>
    <w:rsid w:val="007725DD"/>
    <w:rsid w:val="00772664"/>
    <w:rsid w:val="00772732"/>
    <w:rsid w:val="00772772"/>
    <w:rsid w:val="00772787"/>
    <w:rsid w:val="0077279A"/>
    <w:rsid w:val="007727C1"/>
    <w:rsid w:val="007727D6"/>
    <w:rsid w:val="00772875"/>
    <w:rsid w:val="007728F4"/>
    <w:rsid w:val="0077291B"/>
    <w:rsid w:val="00772A0E"/>
    <w:rsid w:val="00772D15"/>
    <w:rsid w:val="00772D88"/>
    <w:rsid w:val="00772DC3"/>
    <w:rsid w:val="00772E07"/>
    <w:rsid w:val="00772E16"/>
    <w:rsid w:val="00772F38"/>
    <w:rsid w:val="00772F45"/>
    <w:rsid w:val="00772FA6"/>
    <w:rsid w:val="00773196"/>
    <w:rsid w:val="007732AF"/>
    <w:rsid w:val="007733C4"/>
    <w:rsid w:val="00773584"/>
    <w:rsid w:val="0077385B"/>
    <w:rsid w:val="00773BF2"/>
    <w:rsid w:val="00773CCA"/>
    <w:rsid w:val="00773DE3"/>
    <w:rsid w:val="00773EC7"/>
    <w:rsid w:val="00773F21"/>
    <w:rsid w:val="00773F73"/>
    <w:rsid w:val="0077420C"/>
    <w:rsid w:val="0077433B"/>
    <w:rsid w:val="007743A1"/>
    <w:rsid w:val="00774412"/>
    <w:rsid w:val="00774485"/>
    <w:rsid w:val="007744B6"/>
    <w:rsid w:val="007744ED"/>
    <w:rsid w:val="007744EF"/>
    <w:rsid w:val="007745AD"/>
    <w:rsid w:val="0077470C"/>
    <w:rsid w:val="007747F9"/>
    <w:rsid w:val="00774810"/>
    <w:rsid w:val="007748A7"/>
    <w:rsid w:val="007748D3"/>
    <w:rsid w:val="00774A55"/>
    <w:rsid w:val="00774AF4"/>
    <w:rsid w:val="00774BB2"/>
    <w:rsid w:val="00774C73"/>
    <w:rsid w:val="00774CF7"/>
    <w:rsid w:val="00774DFE"/>
    <w:rsid w:val="00774E5B"/>
    <w:rsid w:val="00774FD2"/>
    <w:rsid w:val="00775019"/>
    <w:rsid w:val="00775029"/>
    <w:rsid w:val="00775032"/>
    <w:rsid w:val="007750F8"/>
    <w:rsid w:val="007751EB"/>
    <w:rsid w:val="00775233"/>
    <w:rsid w:val="007752CD"/>
    <w:rsid w:val="007759B5"/>
    <w:rsid w:val="00775A02"/>
    <w:rsid w:val="00775B04"/>
    <w:rsid w:val="00775B1D"/>
    <w:rsid w:val="00775BAA"/>
    <w:rsid w:val="00775C49"/>
    <w:rsid w:val="00775D7C"/>
    <w:rsid w:val="00775DF1"/>
    <w:rsid w:val="00775EA3"/>
    <w:rsid w:val="00775EFD"/>
    <w:rsid w:val="00775F11"/>
    <w:rsid w:val="00776081"/>
    <w:rsid w:val="007760D6"/>
    <w:rsid w:val="00776102"/>
    <w:rsid w:val="00776277"/>
    <w:rsid w:val="00776351"/>
    <w:rsid w:val="00776490"/>
    <w:rsid w:val="00776530"/>
    <w:rsid w:val="00776679"/>
    <w:rsid w:val="0077673C"/>
    <w:rsid w:val="007767C8"/>
    <w:rsid w:val="00776826"/>
    <w:rsid w:val="00776832"/>
    <w:rsid w:val="00776873"/>
    <w:rsid w:val="007768F0"/>
    <w:rsid w:val="007768F2"/>
    <w:rsid w:val="00776901"/>
    <w:rsid w:val="00776B37"/>
    <w:rsid w:val="00776C10"/>
    <w:rsid w:val="00776DC3"/>
    <w:rsid w:val="00776E47"/>
    <w:rsid w:val="00776E9E"/>
    <w:rsid w:val="00776EB5"/>
    <w:rsid w:val="00776EF8"/>
    <w:rsid w:val="00776F96"/>
    <w:rsid w:val="00776F98"/>
    <w:rsid w:val="0077701D"/>
    <w:rsid w:val="00777053"/>
    <w:rsid w:val="00777056"/>
    <w:rsid w:val="00777140"/>
    <w:rsid w:val="00777177"/>
    <w:rsid w:val="007771B0"/>
    <w:rsid w:val="0077721A"/>
    <w:rsid w:val="00777244"/>
    <w:rsid w:val="0077726A"/>
    <w:rsid w:val="007772DD"/>
    <w:rsid w:val="007773A9"/>
    <w:rsid w:val="007773B3"/>
    <w:rsid w:val="007774C1"/>
    <w:rsid w:val="007775D0"/>
    <w:rsid w:val="007775DE"/>
    <w:rsid w:val="0077762C"/>
    <w:rsid w:val="007778C9"/>
    <w:rsid w:val="00777955"/>
    <w:rsid w:val="00777A62"/>
    <w:rsid w:val="00777B0B"/>
    <w:rsid w:val="00777B46"/>
    <w:rsid w:val="00777BB2"/>
    <w:rsid w:val="00777C04"/>
    <w:rsid w:val="00777D16"/>
    <w:rsid w:val="00777DAC"/>
    <w:rsid w:val="00777EE9"/>
    <w:rsid w:val="0078012C"/>
    <w:rsid w:val="00780252"/>
    <w:rsid w:val="00780311"/>
    <w:rsid w:val="00780491"/>
    <w:rsid w:val="007804DE"/>
    <w:rsid w:val="0078089B"/>
    <w:rsid w:val="00780915"/>
    <w:rsid w:val="00780980"/>
    <w:rsid w:val="007809E1"/>
    <w:rsid w:val="00780A03"/>
    <w:rsid w:val="00780AED"/>
    <w:rsid w:val="00780AF4"/>
    <w:rsid w:val="00780B1C"/>
    <w:rsid w:val="00780B57"/>
    <w:rsid w:val="00780DB2"/>
    <w:rsid w:val="00780F0C"/>
    <w:rsid w:val="00780F3D"/>
    <w:rsid w:val="00780F61"/>
    <w:rsid w:val="0078105E"/>
    <w:rsid w:val="00781112"/>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26"/>
    <w:rsid w:val="00781F82"/>
    <w:rsid w:val="00781F93"/>
    <w:rsid w:val="00782081"/>
    <w:rsid w:val="007820B1"/>
    <w:rsid w:val="007820CA"/>
    <w:rsid w:val="007820CB"/>
    <w:rsid w:val="0078243D"/>
    <w:rsid w:val="007825A6"/>
    <w:rsid w:val="007825C3"/>
    <w:rsid w:val="0078274E"/>
    <w:rsid w:val="007827CD"/>
    <w:rsid w:val="00782870"/>
    <w:rsid w:val="00782C39"/>
    <w:rsid w:val="00782C6B"/>
    <w:rsid w:val="00782CBE"/>
    <w:rsid w:val="00782D1E"/>
    <w:rsid w:val="00782D8A"/>
    <w:rsid w:val="00783067"/>
    <w:rsid w:val="0078309C"/>
    <w:rsid w:val="007830B5"/>
    <w:rsid w:val="007830BD"/>
    <w:rsid w:val="007830FD"/>
    <w:rsid w:val="00783386"/>
    <w:rsid w:val="007833C3"/>
    <w:rsid w:val="00783440"/>
    <w:rsid w:val="007835A6"/>
    <w:rsid w:val="007837BE"/>
    <w:rsid w:val="0078380D"/>
    <w:rsid w:val="00783822"/>
    <w:rsid w:val="007838A0"/>
    <w:rsid w:val="007838AF"/>
    <w:rsid w:val="007838CA"/>
    <w:rsid w:val="00783D0A"/>
    <w:rsid w:val="00783DB7"/>
    <w:rsid w:val="00783ED4"/>
    <w:rsid w:val="00783F28"/>
    <w:rsid w:val="00784071"/>
    <w:rsid w:val="007840A0"/>
    <w:rsid w:val="007840BD"/>
    <w:rsid w:val="00784112"/>
    <w:rsid w:val="007842FE"/>
    <w:rsid w:val="00784311"/>
    <w:rsid w:val="0078433A"/>
    <w:rsid w:val="007843A4"/>
    <w:rsid w:val="0078440C"/>
    <w:rsid w:val="0078454E"/>
    <w:rsid w:val="00784630"/>
    <w:rsid w:val="00784692"/>
    <w:rsid w:val="00784702"/>
    <w:rsid w:val="0078495C"/>
    <w:rsid w:val="00784C31"/>
    <w:rsid w:val="00784DB7"/>
    <w:rsid w:val="00784E5F"/>
    <w:rsid w:val="00784EA1"/>
    <w:rsid w:val="00784ECF"/>
    <w:rsid w:val="00784F4A"/>
    <w:rsid w:val="00784FC7"/>
    <w:rsid w:val="007850D3"/>
    <w:rsid w:val="0078512E"/>
    <w:rsid w:val="00785157"/>
    <w:rsid w:val="0078523A"/>
    <w:rsid w:val="0078533F"/>
    <w:rsid w:val="0078537C"/>
    <w:rsid w:val="00785425"/>
    <w:rsid w:val="0078558E"/>
    <w:rsid w:val="00785632"/>
    <w:rsid w:val="0078564E"/>
    <w:rsid w:val="007858CD"/>
    <w:rsid w:val="007859E1"/>
    <w:rsid w:val="00785B29"/>
    <w:rsid w:val="00785BFF"/>
    <w:rsid w:val="00785D96"/>
    <w:rsid w:val="00785D9B"/>
    <w:rsid w:val="00785EEB"/>
    <w:rsid w:val="00785FE3"/>
    <w:rsid w:val="0078612A"/>
    <w:rsid w:val="00786179"/>
    <w:rsid w:val="007861D1"/>
    <w:rsid w:val="00786272"/>
    <w:rsid w:val="00786275"/>
    <w:rsid w:val="007862C8"/>
    <w:rsid w:val="0078637F"/>
    <w:rsid w:val="0078639C"/>
    <w:rsid w:val="007864B2"/>
    <w:rsid w:val="00786549"/>
    <w:rsid w:val="00786572"/>
    <w:rsid w:val="007865C8"/>
    <w:rsid w:val="00786620"/>
    <w:rsid w:val="00786726"/>
    <w:rsid w:val="00786787"/>
    <w:rsid w:val="007867DA"/>
    <w:rsid w:val="0078681A"/>
    <w:rsid w:val="00786844"/>
    <w:rsid w:val="007868A5"/>
    <w:rsid w:val="007868B7"/>
    <w:rsid w:val="007869E9"/>
    <w:rsid w:val="00786A8B"/>
    <w:rsid w:val="00786B29"/>
    <w:rsid w:val="00786B74"/>
    <w:rsid w:val="00786BC0"/>
    <w:rsid w:val="00786CB2"/>
    <w:rsid w:val="00786CC0"/>
    <w:rsid w:val="00786D07"/>
    <w:rsid w:val="00786DD0"/>
    <w:rsid w:val="00786DE0"/>
    <w:rsid w:val="00786E5B"/>
    <w:rsid w:val="00786F9B"/>
    <w:rsid w:val="00786FA1"/>
    <w:rsid w:val="0078708D"/>
    <w:rsid w:val="007871DA"/>
    <w:rsid w:val="007873CF"/>
    <w:rsid w:val="00787484"/>
    <w:rsid w:val="00787527"/>
    <w:rsid w:val="007875E7"/>
    <w:rsid w:val="00787736"/>
    <w:rsid w:val="007878DA"/>
    <w:rsid w:val="00787A55"/>
    <w:rsid w:val="00787B92"/>
    <w:rsid w:val="00787C08"/>
    <w:rsid w:val="00787D80"/>
    <w:rsid w:val="00787D9E"/>
    <w:rsid w:val="00787E04"/>
    <w:rsid w:val="00787F1C"/>
    <w:rsid w:val="00787FF1"/>
    <w:rsid w:val="00790143"/>
    <w:rsid w:val="0079035F"/>
    <w:rsid w:val="00790396"/>
    <w:rsid w:val="00790423"/>
    <w:rsid w:val="0079045D"/>
    <w:rsid w:val="007904E7"/>
    <w:rsid w:val="0079050E"/>
    <w:rsid w:val="00790523"/>
    <w:rsid w:val="00790764"/>
    <w:rsid w:val="00790844"/>
    <w:rsid w:val="0079094E"/>
    <w:rsid w:val="00790A2E"/>
    <w:rsid w:val="00790ACF"/>
    <w:rsid w:val="00790B66"/>
    <w:rsid w:val="00790D91"/>
    <w:rsid w:val="00790EF1"/>
    <w:rsid w:val="007910E1"/>
    <w:rsid w:val="00791100"/>
    <w:rsid w:val="00791161"/>
    <w:rsid w:val="00791190"/>
    <w:rsid w:val="007911BD"/>
    <w:rsid w:val="007912A1"/>
    <w:rsid w:val="007912A8"/>
    <w:rsid w:val="00791307"/>
    <w:rsid w:val="00791345"/>
    <w:rsid w:val="007915B8"/>
    <w:rsid w:val="007916D2"/>
    <w:rsid w:val="00791866"/>
    <w:rsid w:val="007919DB"/>
    <w:rsid w:val="00791A26"/>
    <w:rsid w:val="00791AB3"/>
    <w:rsid w:val="00791ADE"/>
    <w:rsid w:val="00791BE9"/>
    <w:rsid w:val="00791BEA"/>
    <w:rsid w:val="00791C8E"/>
    <w:rsid w:val="00791DE3"/>
    <w:rsid w:val="00791E7A"/>
    <w:rsid w:val="00791FD1"/>
    <w:rsid w:val="00791FD3"/>
    <w:rsid w:val="00791FDD"/>
    <w:rsid w:val="00792194"/>
    <w:rsid w:val="0079221A"/>
    <w:rsid w:val="0079226A"/>
    <w:rsid w:val="007923B5"/>
    <w:rsid w:val="007924B1"/>
    <w:rsid w:val="007924C6"/>
    <w:rsid w:val="007926B7"/>
    <w:rsid w:val="0079276C"/>
    <w:rsid w:val="007927C1"/>
    <w:rsid w:val="00792A27"/>
    <w:rsid w:val="00792AD3"/>
    <w:rsid w:val="00792BE0"/>
    <w:rsid w:val="00792BEC"/>
    <w:rsid w:val="00792E12"/>
    <w:rsid w:val="00792E39"/>
    <w:rsid w:val="00792E96"/>
    <w:rsid w:val="00792ECC"/>
    <w:rsid w:val="00792F76"/>
    <w:rsid w:val="00792FF1"/>
    <w:rsid w:val="007930E2"/>
    <w:rsid w:val="0079324F"/>
    <w:rsid w:val="00793315"/>
    <w:rsid w:val="00793401"/>
    <w:rsid w:val="0079348A"/>
    <w:rsid w:val="007936DF"/>
    <w:rsid w:val="0079374D"/>
    <w:rsid w:val="00793773"/>
    <w:rsid w:val="00793774"/>
    <w:rsid w:val="0079381A"/>
    <w:rsid w:val="007938A2"/>
    <w:rsid w:val="007938B7"/>
    <w:rsid w:val="00793901"/>
    <w:rsid w:val="0079391F"/>
    <w:rsid w:val="0079392A"/>
    <w:rsid w:val="00793975"/>
    <w:rsid w:val="00793995"/>
    <w:rsid w:val="007939C7"/>
    <w:rsid w:val="00793A9E"/>
    <w:rsid w:val="00793ACC"/>
    <w:rsid w:val="00793ADF"/>
    <w:rsid w:val="00793B06"/>
    <w:rsid w:val="00793B11"/>
    <w:rsid w:val="00793B4E"/>
    <w:rsid w:val="00793B54"/>
    <w:rsid w:val="00793CA4"/>
    <w:rsid w:val="00793CCF"/>
    <w:rsid w:val="00793CD9"/>
    <w:rsid w:val="00793E52"/>
    <w:rsid w:val="00793F70"/>
    <w:rsid w:val="00793FB7"/>
    <w:rsid w:val="00793FDA"/>
    <w:rsid w:val="00794067"/>
    <w:rsid w:val="007940C4"/>
    <w:rsid w:val="007941A7"/>
    <w:rsid w:val="0079448A"/>
    <w:rsid w:val="007945A2"/>
    <w:rsid w:val="0079467D"/>
    <w:rsid w:val="007947FB"/>
    <w:rsid w:val="00794BB3"/>
    <w:rsid w:val="00794CE6"/>
    <w:rsid w:val="00794D22"/>
    <w:rsid w:val="00794D8A"/>
    <w:rsid w:val="00794DFE"/>
    <w:rsid w:val="007950E3"/>
    <w:rsid w:val="00795250"/>
    <w:rsid w:val="007953A9"/>
    <w:rsid w:val="007953CC"/>
    <w:rsid w:val="007954AC"/>
    <w:rsid w:val="0079551C"/>
    <w:rsid w:val="0079567A"/>
    <w:rsid w:val="007957C3"/>
    <w:rsid w:val="00795804"/>
    <w:rsid w:val="00795809"/>
    <w:rsid w:val="00795A51"/>
    <w:rsid w:val="00795ABF"/>
    <w:rsid w:val="00795B21"/>
    <w:rsid w:val="00795BA6"/>
    <w:rsid w:val="00795F20"/>
    <w:rsid w:val="0079601B"/>
    <w:rsid w:val="0079603E"/>
    <w:rsid w:val="007960E1"/>
    <w:rsid w:val="007960E3"/>
    <w:rsid w:val="00796144"/>
    <w:rsid w:val="00796199"/>
    <w:rsid w:val="007962E1"/>
    <w:rsid w:val="007963B2"/>
    <w:rsid w:val="00796448"/>
    <w:rsid w:val="00796467"/>
    <w:rsid w:val="007964B8"/>
    <w:rsid w:val="0079675E"/>
    <w:rsid w:val="007967DC"/>
    <w:rsid w:val="00796AEB"/>
    <w:rsid w:val="00796B15"/>
    <w:rsid w:val="00796B76"/>
    <w:rsid w:val="00796CA4"/>
    <w:rsid w:val="00796E37"/>
    <w:rsid w:val="00796ED0"/>
    <w:rsid w:val="00796F67"/>
    <w:rsid w:val="00796FCC"/>
    <w:rsid w:val="00797033"/>
    <w:rsid w:val="007970B4"/>
    <w:rsid w:val="0079716A"/>
    <w:rsid w:val="0079731C"/>
    <w:rsid w:val="00797481"/>
    <w:rsid w:val="0079798A"/>
    <w:rsid w:val="00797BA0"/>
    <w:rsid w:val="00797CB1"/>
    <w:rsid w:val="00797CDE"/>
    <w:rsid w:val="00797DAA"/>
    <w:rsid w:val="00797E01"/>
    <w:rsid w:val="00797E18"/>
    <w:rsid w:val="00797E71"/>
    <w:rsid w:val="00797EF1"/>
    <w:rsid w:val="00797F79"/>
    <w:rsid w:val="00797FC2"/>
    <w:rsid w:val="00797FCF"/>
    <w:rsid w:val="007A001E"/>
    <w:rsid w:val="007A0055"/>
    <w:rsid w:val="007A017C"/>
    <w:rsid w:val="007A01C2"/>
    <w:rsid w:val="007A0256"/>
    <w:rsid w:val="007A0292"/>
    <w:rsid w:val="007A0318"/>
    <w:rsid w:val="007A0338"/>
    <w:rsid w:val="007A034D"/>
    <w:rsid w:val="007A037B"/>
    <w:rsid w:val="007A0486"/>
    <w:rsid w:val="007A050C"/>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1EA"/>
    <w:rsid w:val="007A1200"/>
    <w:rsid w:val="007A1402"/>
    <w:rsid w:val="007A14A6"/>
    <w:rsid w:val="007A15BA"/>
    <w:rsid w:val="007A16E9"/>
    <w:rsid w:val="007A16F1"/>
    <w:rsid w:val="007A171E"/>
    <w:rsid w:val="007A1736"/>
    <w:rsid w:val="007A1813"/>
    <w:rsid w:val="007A1882"/>
    <w:rsid w:val="007A1921"/>
    <w:rsid w:val="007A199D"/>
    <w:rsid w:val="007A19DA"/>
    <w:rsid w:val="007A1A0C"/>
    <w:rsid w:val="007A1AA3"/>
    <w:rsid w:val="007A1B34"/>
    <w:rsid w:val="007A1B63"/>
    <w:rsid w:val="007A2045"/>
    <w:rsid w:val="007A2067"/>
    <w:rsid w:val="007A2099"/>
    <w:rsid w:val="007A20D3"/>
    <w:rsid w:val="007A2205"/>
    <w:rsid w:val="007A2270"/>
    <w:rsid w:val="007A22CA"/>
    <w:rsid w:val="007A22D6"/>
    <w:rsid w:val="007A234E"/>
    <w:rsid w:val="007A24B8"/>
    <w:rsid w:val="007A25C3"/>
    <w:rsid w:val="007A2603"/>
    <w:rsid w:val="007A2694"/>
    <w:rsid w:val="007A26CC"/>
    <w:rsid w:val="007A2703"/>
    <w:rsid w:val="007A27AE"/>
    <w:rsid w:val="007A2818"/>
    <w:rsid w:val="007A2888"/>
    <w:rsid w:val="007A29A9"/>
    <w:rsid w:val="007A2AC2"/>
    <w:rsid w:val="007A2B29"/>
    <w:rsid w:val="007A2BFF"/>
    <w:rsid w:val="007A2D56"/>
    <w:rsid w:val="007A2D6E"/>
    <w:rsid w:val="007A2D80"/>
    <w:rsid w:val="007A2E08"/>
    <w:rsid w:val="007A2E57"/>
    <w:rsid w:val="007A2E6B"/>
    <w:rsid w:val="007A2E83"/>
    <w:rsid w:val="007A2ED0"/>
    <w:rsid w:val="007A2F06"/>
    <w:rsid w:val="007A32E9"/>
    <w:rsid w:val="007A3343"/>
    <w:rsid w:val="007A3395"/>
    <w:rsid w:val="007A3505"/>
    <w:rsid w:val="007A350E"/>
    <w:rsid w:val="007A35B2"/>
    <w:rsid w:val="007A3642"/>
    <w:rsid w:val="007A378E"/>
    <w:rsid w:val="007A37F2"/>
    <w:rsid w:val="007A3815"/>
    <w:rsid w:val="007A3816"/>
    <w:rsid w:val="007A3890"/>
    <w:rsid w:val="007A3BF2"/>
    <w:rsid w:val="007A3C37"/>
    <w:rsid w:val="007A3D27"/>
    <w:rsid w:val="007A4041"/>
    <w:rsid w:val="007A406F"/>
    <w:rsid w:val="007A407A"/>
    <w:rsid w:val="007A40A7"/>
    <w:rsid w:val="007A4125"/>
    <w:rsid w:val="007A412C"/>
    <w:rsid w:val="007A4246"/>
    <w:rsid w:val="007A4338"/>
    <w:rsid w:val="007A43A8"/>
    <w:rsid w:val="007A45A5"/>
    <w:rsid w:val="007A4602"/>
    <w:rsid w:val="007A468B"/>
    <w:rsid w:val="007A4823"/>
    <w:rsid w:val="007A4910"/>
    <w:rsid w:val="007A49DF"/>
    <w:rsid w:val="007A4AF1"/>
    <w:rsid w:val="007A4C76"/>
    <w:rsid w:val="007A4DD6"/>
    <w:rsid w:val="007A4DD7"/>
    <w:rsid w:val="007A4DE4"/>
    <w:rsid w:val="007A4E03"/>
    <w:rsid w:val="007A4ED7"/>
    <w:rsid w:val="007A4EF8"/>
    <w:rsid w:val="007A4F3C"/>
    <w:rsid w:val="007A4F59"/>
    <w:rsid w:val="007A4FF8"/>
    <w:rsid w:val="007A50BA"/>
    <w:rsid w:val="007A5272"/>
    <w:rsid w:val="007A5288"/>
    <w:rsid w:val="007A52ED"/>
    <w:rsid w:val="007A54DC"/>
    <w:rsid w:val="007A5772"/>
    <w:rsid w:val="007A57BB"/>
    <w:rsid w:val="007A587B"/>
    <w:rsid w:val="007A5C80"/>
    <w:rsid w:val="007A5DC5"/>
    <w:rsid w:val="007A5DE7"/>
    <w:rsid w:val="007A5F72"/>
    <w:rsid w:val="007A5F87"/>
    <w:rsid w:val="007A5F99"/>
    <w:rsid w:val="007A5FFB"/>
    <w:rsid w:val="007A6053"/>
    <w:rsid w:val="007A618D"/>
    <w:rsid w:val="007A6256"/>
    <w:rsid w:val="007A6333"/>
    <w:rsid w:val="007A6403"/>
    <w:rsid w:val="007A6477"/>
    <w:rsid w:val="007A650C"/>
    <w:rsid w:val="007A6589"/>
    <w:rsid w:val="007A65BD"/>
    <w:rsid w:val="007A6642"/>
    <w:rsid w:val="007A66F5"/>
    <w:rsid w:val="007A6909"/>
    <w:rsid w:val="007A6978"/>
    <w:rsid w:val="007A6A76"/>
    <w:rsid w:val="007A6BB7"/>
    <w:rsid w:val="007A6C07"/>
    <w:rsid w:val="007A6C5D"/>
    <w:rsid w:val="007A6CA6"/>
    <w:rsid w:val="007A6D83"/>
    <w:rsid w:val="007A6EDB"/>
    <w:rsid w:val="007A6F8C"/>
    <w:rsid w:val="007A6FD3"/>
    <w:rsid w:val="007A700D"/>
    <w:rsid w:val="007A7032"/>
    <w:rsid w:val="007A708C"/>
    <w:rsid w:val="007A70AB"/>
    <w:rsid w:val="007A71A6"/>
    <w:rsid w:val="007A7228"/>
    <w:rsid w:val="007A7490"/>
    <w:rsid w:val="007A74AA"/>
    <w:rsid w:val="007A7523"/>
    <w:rsid w:val="007A75A3"/>
    <w:rsid w:val="007A760A"/>
    <w:rsid w:val="007A764A"/>
    <w:rsid w:val="007A76C9"/>
    <w:rsid w:val="007A77F0"/>
    <w:rsid w:val="007A7818"/>
    <w:rsid w:val="007A784C"/>
    <w:rsid w:val="007A7866"/>
    <w:rsid w:val="007A7916"/>
    <w:rsid w:val="007A793B"/>
    <w:rsid w:val="007A7A5A"/>
    <w:rsid w:val="007A7AD5"/>
    <w:rsid w:val="007A7C3F"/>
    <w:rsid w:val="007A7CD5"/>
    <w:rsid w:val="007A7DB8"/>
    <w:rsid w:val="007A7DBC"/>
    <w:rsid w:val="007B0047"/>
    <w:rsid w:val="007B0253"/>
    <w:rsid w:val="007B0301"/>
    <w:rsid w:val="007B073B"/>
    <w:rsid w:val="007B0817"/>
    <w:rsid w:val="007B0A5B"/>
    <w:rsid w:val="007B0AAF"/>
    <w:rsid w:val="007B0C5C"/>
    <w:rsid w:val="007B0E3B"/>
    <w:rsid w:val="007B0F12"/>
    <w:rsid w:val="007B1001"/>
    <w:rsid w:val="007B1061"/>
    <w:rsid w:val="007B110F"/>
    <w:rsid w:val="007B1127"/>
    <w:rsid w:val="007B1219"/>
    <w:rsid w:val="007B1375"/>
    <w:rsid w:val="007B1908"/>
    <w:rsid w:val="007B1A6E"/>
    <w:rsid w:val="007B1AAF"/>
    <w:rsid w:val="007B1D47"/>
    <w:rsid w:val="007B1DCD"/>
    <w:rsid w:val="007B1E2D"/>
    <w:rsid w:val="007B1F25"/>
    <w:rsid w:val="007B1F9A"/>
    <w:rsid w:val="007B1FAC"/>
    <w:rsid w:val="007B2074"/>
    <w:rsid w:val="007B215E"/>
    <w:rsid w:val="007B22F1"/>
    <w:rsid w:val="007B24C0"/>
    <w:rsid w:val="007B2638"/>
    <w:rsid w:val="007B26A7"/>
    <w:rsid w:val="007B28F8"/>
    <w:rsid w:val="007B2901"/>
    <w:rsid w:val="007B2AE1"/>
    <w:rsid w:val="007B2BA6"/>
    <w:rsid w:val="007B2BB1"/>
    <w:rsid w:val="007B2BDA"/>
    <w:rsid w:val="007B2DF4"/>
    <w:rsid w:val="007B2E24"/>
    <w:rsid w:val="007B2F62"/>
    <w:rsid w:val="007B2F9D"/>
    <w:rsid w:val="007B2FB2"/>
    <w:rsid w:val="007B301E"/>
    <w:rsid w:val="007B302C"/>
    <w:rsid w:val="007B30AB"/>
    <w:rsid w:val="007B30E7"/>
    <w:rsid w:val="007B3215"/>
    <w:rsid w:val="007B3476"/>
    <w:rsid w:val="007B35CB"/>
    <w:rsid w:val="007B3635"/>
    <w:rsid w:val="007B38C1"/>
    <w:rsid w:val="007B3B95"/>
    <w:rsid w:val="007B3D36"/>
    <w:rsid w:val="007B3D6E"/>
    <w:rsid w:val="007B3DE7"/>
    <w:rsid w:val="007B3E45"/>
    <w:rsid w:val="007B3EA9"/>
    <w:rsid w:val="007B3F21"/>
    <w:rsid w:val="007B3F8C"/>
    <w:rsid w:val="007B40F2"/>
    <w:rsid w:val="007B4147"/>
    <w:rsid w:val="007B4188"/>
    <w:rsid w:val="007B4203"/>
    <w:rsid w:val="007B42B1"/>
    <w:rsid w:val="007B4360"/>
    <w:rsid w:val="007B4418"/>
    <w:rsid w:val="007B448A"/>
    <w:rsid w:val="007B44DC"/>
    <w:rsid w:val="007B4522"/>
    <w:rsid w:val="007B4543"/>
    <w:rsid w:val="007B45C0"/>
    <w:rsid w:val="007B48EE"/>
    <w:rsid w:val="007B4937"/>
    <w:rsid w:val="007B4CA4"/>
    <w:rsid w:val="007B4D32"/>
    <w:rsid w:val="007B4D3D"/>
    <w:rsid w:val="007B4E13"/>
    <w:rsid w:val="007B4EBD"/>
    <w:rsid w:val="007B50AF"/>
    <w:rsid w:val="007B527D"/>
    <w:rsid w:val="007B550D"/>
    <w:rsid w:val="007B57C5"/>
    <w:rsid w:val="007B5A01"/>
    <w:rsid w:val="007B5A55"/>
    <w:rsid w:val="007B5A66"/>
    <w:rsid w:val="007B5B64"/>
    <w:rsid w:val="007B5CCB"/>
    <w:rsid w:val="007B5CFC"/>
    <w:rsid w:val="007B5E44"/>
    <w:rsid w:val="007B5E86"/>
    <w:rsid w:val="007B5EB5"/>
    <w:rsid w:val="007B5EC3"/>
    <w:rsid w:val="007B5FB8"/>
    <w:rsid w:val="007B6193"/>
    <w:rsid w:val="007B61CE"/>
    <w:rsid w:val="007B630D"/>
    <w:rsid w:val="007B6347"/>
    <w:rsid w:val="007B6461"/>
    <w:rsid w:val="007B6624"/>
    <w:rsid w:val="007B68D7"/>
    <w:rsid w:val="007B68FC"/>
    <w:rsid w:val="007B6942"/>
    <w:rsid w:val="007B6B55"/>
    <w:rsid w:val="007B6BEA"/>
    <w:rsid w:val="007B6DB4"/>
    <w:rsid w:val="007B6E25"/>
    <w:rsid w:val="007B6FED"/>
    <w:rsid w:val="007B70C7"/>
    <w:rsid w:val="007B7152"/>
    <w:rsid w:val="007B71AA"/>
    <w:rsid w:val="007B72AC"/>
    <w:rsid w:val="007B72F8"/>
    <w:rsid w:val="007B7529"/>
    <w:rsid w:val="007B75DB"/>
    <w:rsid w:val="007B7607"/>
    <w:rsid w:val="007B77FB"/>
    <w:rsid w:val="007B7922"/>
    <w:rsid w:val="007B7978"/>
    <w:rsid w:val="007B79EC"/>
    <w:rsid w:val="007B7CEF"/>
    <w:rsid w:val="007B7D58"/>
    <w:rsid w:val="007B7E59"/>
    <w:rsid w:val="007B7F3A"/>
    <w:rsid w:val="007B7FBF"/>
    <w:rsid w:val="007B7FF5"/>
    <w:rsid w:val="007C00BD"/>
    <w:rsid w:val="007C01EE"/>
    <w:rsid w:val="007C03E7"/>
    <w:rsid w:val="007C0414"/>
    <w:rsid w:val="007C04F5"/>
    <w:rsid w:val="007C062C"/>
    <w:rsid w:val="007C0880"/>
    <w:rsid w:val="007C0892"/>
    <w:rsid w:val="007C096E"/>
    <w:rsid w:val="007C0A49"/>
    <w:rsid w:val="007C0A67"/>
    <w:rsid w:val="007C0A6D"/>
    <w:rsid w:val="007C0ADD"/>
    <w:rsid w:val="007C0AE5"/>
    <w:rsid w:val="007C0BC7"/>
    <w:rsid w:val="007C0BD2"/>
    <w:rsid w:val="007C0E27"/>
    <w:rsid w:val="007C0F3A"/>
    <w:rsid w:val="007C0FA1"/>
    <w:rsid w:val="007C0FAE"/>
    <w:rsid w:val="007C1027"/>
    <w:rsid w:val="007C1054"/>
    <w:rsid w:val="007C1065"/>
    <w:rsid w:val="007C11EB"/>
    <w:rsid w:val="007C134C"/>
    <w:rsid w:val="007C136E"/>
    <w:rsid w:val="007C1482"/>
    <w:rsid w:val="007C14BD"/>
    <w:rsid w:val="007C1504"/>
    <w:rsid w:val="007C1516"/>
    <w:rsid w:val="007C1537"/>
    <w:rsid w:val="007C1546"/>
    <w:rsid w:val="007C16F7"/>
    <w:rsid w:val="007C1741"/>
    <w:rsid w:val="007C1772"/>
    <w:rsid w:val="007C1784"/>
    <w:rsid w:val="007C187E"/>
    <w:rsid w:val="007C18A6"/>
    <w:rsid w:val="007C18DB"/>
    <w:rsid w:val="007C194F"/>
    <w:rsid w:val="007C1972"/>
    <w:rsid w:val="007C198E"/>
    <w:rsid w:val="007C1ABE"/>
    <w:rsid w:val="007C1B94"/>
    <w:rsid w:val="007C1DFD"/>
    <w:rsid w:val="007C1E23"/>
    <w:rsid w:val="007C1F03"/>
    <w:rsid w:val="007C20E7"/>
    <w:rsid w:val="007C21C0"/>
    <w:rsid w:val="007C21D4"/>
    <w:rsid w:val="007C22B6"/>
    <w:rsid w:val="007C2314"/>
    <w:rsid w:val="007C23FB"/>
    <w:rsid w:val="007C2696"/>
    <w:rsid w:val="007C26FF"/>
    <w:rsid w:val="007C290F"/>
    <w:rsid w:val="007C2A39"/>
    <w:rsid w:val="007C2A99"/>
    <w:rsid w:val="007C2AAF"/>
    <w:rsid w:val="007C2AEE"/>
    <w:rsid w:val="007C2B42"/>
    <w:rsid w:val="007C2BCD"/>
    <w:rsid w:val="007C2C8B"/>
    <w:rsid w:val="007C2CEC"/>
    <w:rsid w:val="007C2D37"/>
    <w:rsid w:val="007C2DE9"/>
    <w:rsid w:val="007C2E6D"/>
    <w:rsid w:val="007C3013"/>
    <w:rsid w:val="007C301B"/>
    <w:rsid w:val="007C30A9"/>
    <w:rsid w:val="007C30CA"/>
    <w:rsid w:val="007C31A0"/>
    <w:rsid w:val="007C31CD"/>
    <w:rsid w:val="007C3285"/>
    <w:rsid w:val="007C329E"/>
    <w:rsid w:val="007C32A4"/>
    <w:rsid w:val="007C32D3"/>
    <w:rsid w:val="007C34BF"/>
    <w:rsid w:val="007C34DF"/>
    <w:rsid w:val="007C378F"/>
    <w:rsid w:val="007C3855"/>
    <w:rsid w:val="007C3977"/>
    <w:rsid w:val="007C399D"/>
    <w:rsid w:val="007C3A0E"/>
    <w:rsid w:val="007C3AF8"/>
    <w:rsid w:val="007C3C31"/>
    <w:rsid w:val="007C3C8F"/>
    <w:rsid w:val="007C3C91"/>
    <w:rsid w:val="007C3CA7"/>
    <w:rsid w:val="007C3CBD"/>
    <w:rsid w:val="007C3D88"/>
    <w:rsid w:val="007C3DBC"/>
    <w:rsid w:val="007C3EE5"/>
    <w:rsid w:val="007C3F14"/>
    <w:rsid w:val="007C4123"/>
    <w:rsid w:val="007C41D6"/>
    <w:rsid w:val="007C42F8"/>
    <w:rsid w:val="007C4380"/>
    <w:rsid w:val="007C450E"/>
    <w:rsid w:val="007C4757"/>
    <w:rsid w:val="007C485F"/>
    <w:rsid w:val="007C491B"/>
    <w:rsid w:val="007C49A6"/>
    <w:rsid w:val="007C4BFF"/>
    <w:rsid w:val="007C4D7D"/>
    <w:rsid w:val="007C4E91"/>
    <w:rsid w:val="007C5013"/>
    <w:rsid w:val="007C508D"/>
    <w:rsid w:val="007C515A"/>
    <w:rsid w:val="007C516E"/>
    <w:rsid w:val="007C5173"/>
    <w:rsid w:val="007C52ED"/>
    <w:rsid w:val="007C52F0"/>
    <w:rsid w:val="007C53F7"/>
    <w:rsid w:val="007C5401"/>
    <w:rsid w:val="007C56CE"/>
    <w:rsid w:val="007C58C4"/>
    <w:rsid w:val="007C58FD"/>
    <w:rsid w:val="007C59B4"/>
    <w:rsid w:val="007C5A58"/>
    <w:rsid w:val="007C5C0E"/>
    <w:rsid w:val="007C5CD4"/>
    <w:rsid w:val="007C5CE6"/>
    <w:rsid w:val="007C5D89"/>
    <w:rsid w:val="007C5DB6"/>
    <w:rsid w:val="007C5E7E"/>
    <w:rsid w:val="007C61D4"/>
    <w:rsid w:val="007C6355"/>
    <w:rsid w:val="007C64BC"/>
    <w:rsid w:val="007C6650"/>
    <w:rsid w:val="007C677E"/>
    <w:rsid w:val="007C67EF"/>
    <w:rsid w:val="007C6939"/>
    <w:rsid w:val="007C6941"/>
    <w:rsid w:val="007C6AE9"/>
    <w:rsid w:val="007C6B79"/>
    <w:rsid w:val="007C6D8A"/>
    <w:rsid w:val="007C6E75"/>
    <w:rsid w:val="007C6E93"/>
    <w:rsid w:val="007C6F22"/>
    <w:rsid w:val="007C6F89"/>
    <w:rsid w:val="007C6FC7"/>
    <w:rsid w:val="007C6FD9"/>
    <w:rsid w:val="007C7066"/>
    <w:rsid w:val="007C709B"/>
    <w:rsid w:val="007C7126"/>
    <w:rsid w:val="007C71A1"/>
    <w:rsid w:val="007C72C7"/>
    <w:rsid w:val="007C7332"/>
    <w:rsid w:val="007C7403"/>
    <w:rsid w:val="007C7443"/>
    <w:rsid w:val="007C7578"/>
    <w:rsid w:val="007C75C7"/>
    <w:rsid w:val="007C75D2"/>
    <w:rsid w:val="007C762E"/>
    <w:rsid w:val="007C778B"/>
    <w:rsid w:val="007C779D"/>
    <w:rsid w:val="007C77FC"/>
    <w:rsid w:val="007C7883"/>
    <w:rsid w:val="007C7974"/>
    <w:rsid w:val="007C79AD"/>
    <w:rsid w:val="007C79F0"/>
    <w:rsid w:val="007C7AD9"/>
    <w:rsid w:val="007C7AE5"/>
    <w:rsid w:val="007C7E5D"/>
    <w:rsid w:val="007C7EF3"/>
    <w:rsid w:val="007C7FC3"/>
    <w:rsid w:val="007D0092"/>
    <w:rsid w:val="007D020B"/>
    <w:rsid w:val="007D0220"/>
    <w:rsid w:val="007D0221"/>
    <w:rsid w:val="007D022B"/>
    <w:rsid w:val="007D02A6"/>
    <w:rsid w:val="007D062D"/>
    <w:rsid w:val="007D0645"/>
    <w:rsid w:val="007D067F"/>
    <w:rsid w:val="007D0766"/>
    <w:rsid w:val="007D098C"/>
    <w:rsid w:val="007D0A67"/>
    <w:rsid w:val="007D0AAD"/>
    <w:rsid w:val="007D0C0E"/>
    <w:rsid w:val="007D0CAE"/>
    <w:rsid w:val="007D0F04"/>
    <w:rsid w:val="007D1021"/>
    <w:rsid w:val="007D10C2"/>
    <w:rsid w:val="007D10EF"/>
    <w:rsid w:val="007D1134"/>
    <w:rsid w:val="007D11B6"/>
    <w:rsid w:val="007D12B9"/>
    <w:rsid w:val="007D149C"/>
    <w:rsid w:val="007D163B"/>
    <w:rsid w:val="007D173F"/>
    <w:rsid w:val="007D198C"/>
    <w:rsid w:val="007D1A25"/>
    <w:rsid w:val="007D1B7C"/>
    <w:rsid w:val="007D1B91"/>
    <w:rsid w:val="007D1B95"/>
    <w:rsid w:val="007D1D10"/>
    <w:rsid w:val="007D1E76"/>
    <w:rsid w:val="007D1FCE"/>
    <w:rsid w:val="007D214A"/>
    <w:rsid w:val="007D2170"/>
    <w:rsid w:val="007D21F6"/>
    <w:rsid w:val="007D2214"/>
    <w:rsid w:val="007D23FE"/>
    <w:rsid w:val="007D2407"/>
    <w:rsid w:val="007D243F"/>
    <w:rsid w:val="007D2444"/>
    <w:rsid w:val="007D25D2"/>
    <w:rsid w:val="007D2620"/>
    <w:rsid w:val="007D2815"/>
    <w:rsid w:val="007D28FE"/>
    <w:rsid w:val="007D2B0D"/>
    <w:rsid w:val="007D2BBC"/>
    <w:rsid w:val="007D2C9A"/>
    <w:rsid w:val="007D2CBD"/>
    <w:rsid w:val="007D2DC5"/>
    <w:rsid w:val="007D2E67"/>
    <w:rsid w:val="007D2EEF"/>
    <w:rsid w:val="007D2F01"/>
    <w:rsid w:val="007D2F10"/>
    <w:rsid w:val="007D2F14"/>
    <w:rsid w:val="007D2FD3"/>
    <w:rsid w:val="007D2FED"/>
    <w:rsid w:val="007D3039"/>
    <w:rsid w:val="007D3195"/>
    <w:rsid w:val="007D31FA"/>
    <w:rsid w:val="007D3391"/>
    <w:rsid w:val="007D33FB"/>
    <w:rsid w:val="007D34F7"/>
    <w:rsid w:val="007D3543"/>
    <w:rsid w:val="007D355F"/>
    <w:rsid w:val="007D3576"/>
    <w:rsid w:val="007D357E"/>
    <w:rsid w:val="007D36DE"/>
    <w:rsid w:val="007D3740"/>
    <w:rsid w:val="007D3889"/>
    <w:rsid w:val="007D3892"/>
    <w:rsid w:val="007D389E"/>
    <w:rsid w:val="007D3971"/>
    <w:rsid w:val="007D39D7"/>
    <w:rsid w:val="007D3B74"/>
    <w:rsid w:val="007D3EA7"/>
    <w:rsid w:val="007D4085"/>
    <w:rsid w:val="007D40D9"/>
    <w:rsid w:val="007D415D"/>
    <w:rsid w:val="007D4160"/>
    <w:rsid w:val="007D418E"/>
    <w:rsid w:val="007D41DD"/>
    <w:rsid w:val="007D4218"/>
    <w:rsid w:val="007D421E"/>
    <w:rsid w:val="007D42F4"/>
    <w:rsid w:val="007D43BE"/>
    <w:rsid w:val="007D43C7"/>
    <w:rsid w:val="007D44FC"/>
    <w:rsid w:val="007D44FF"/>
    <w:rsid w:val="007D462F"/>
    <w:rsid w:val="007D478D"/>
    <w:rsid w:val="007D4838"/>
    <w:rsid w:val="007D4884"/>
    <w:rsid w:val="007D4956"/>
    <w:rsid w:val="007D498B"/>
    <w:rsid w:val="007D4A34"/>
    <w:rsid w:val="007D4A40"/>
    <w:rsid w:val="007D4C1D"/>
    <w:rsid w:val="007D4C1E"/>
    <w:rsid w:val="007D4C2D"/>
    <w:rsid w:val="007D4D6A"/>
    <w:rsid w:val="007D4D97"/>
    <w:rsid w:val="007D4E93"/>
    <w:rsid w:val="007D4ED5"/>
    <w:rsid w:val="007D4FEB"/>
    <w:rsid w:val="007D4FF2"/>
    <w:rsid w:val="007D5033"/>
    <w:rsid w:val="007D5051"/>
    <w:rsid w:val="007D512C"/>
    <w:rsid w:val="007D515A"/>
    <w:rsid w:val="007D518B"/>
    <w:rsid w:val="007D524C"/>
    <w:rsid w:val="007D526F"/>
    <w:rsid w:val="007D5273"/>
    <w:rsid w:val="007D5316"/>
    <w:rsid w:val="007D540B"/>
    <w:rsid w:val="007D54CF"/>
    <w:rsid w:val="007D556A"/>
    <w:rsid w:val="007D55BB"/>
    <w:rsid w:val="007D5646"/>
    <w:rsid w:val="007D56B7"/>
    <w:rsid w:val="007D56FB"/>
    <w:rsid w:val="007D57C7"/>
    <w:rsid w:val="007D57F7"/>
    <w:rsid w:val="007D58CD"/>
    <w:rsid w:val="007D5989"/>
    <w:rsid w:val="007D59A1"/>
    <w:rsid w:val="007D59E2"/>
    <w:rsid w:val="007D5A1D"/>
    <w:rsid w:val="007D5B86"/>
    <w:rsid w:val="007D5C17"/>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54"/>
    <w:rsid w:val="007D677B"/>
    <w:rsid w:val="007D67C0"/>
    <w:rsid w:val="007D6825"/>
    <w:rsid w:val="007D68ED"/>
    <w:rsid w:val="007D68F4"/>
    <w:rsid w:val="007D6906"/>
    <w:rsid w:val="007D69AB"/>
    <w:rsid w:val="007D69C1"/>
    <w:rsid w:val="007D69D5"/>
    <w:rsid w:val="007D6AC0"/>
    <w:rsid w:val="007D6B15"/>
    <w:rsid w:val="007D6BA9"/>
    <w:rsid w:val="007D6BB5"/>
    <w:rsid w:val="007D6C4D"/>
    <w:rsid w:val="007D6CA0"/>
    <w:rsid w:val="007D6CE5"/>
    <w:rsid w:val="007D6D5E"/>
    <w:rsid w:val="007D6D6E"/>
    <w:rsid w:val="007D6D80"/>
    <w:rsid w:val="007D6DC5"/>
    <w:rsid w:val="007D6E8A"/>
    <w:rsid w:val="007D6E90"/>
    <w:rsid w:val="007D6EF0"/>
    <w:rsid w:val="007D7042"/>
    <w:rsid w:val="007D7059"/>
    <w:rsid w:val="007D7286"/>
    <w:rsid w:val="007D728B"/>
    <w:rsid w:val="007D7360"/>
    <w:rsid w:val="007D73B2"/>
    <w:rsid w:val="007D73F1"/>
    <w:rsid w:val="007D7522"/>
    <w:rsid w:val="007D7524"/>
    <w:rsid w:val="007D76BE"/>
    <w:rsid w:val="007D77C9"/>
    <w:rsid w:val="007D782F"/>
    <w:rsid w:val="007D7B4B"/>
    <w:rsid w:val="007D7B78"/>
    <w:rsid w:val="007D7C42"/>
    <w:rsid w:val="007D7CF6"/>
    <w:rsid w:val="007D7D54"/>
    <w:rsid w:val="007D7DE7"/>
    <w:rsid w:val="007E00CE"/>
    <w:rsid w:val="007E0155"/>
    <w:rsid w:val="007E0162"/>
    <w:rsid w:val="007E0389"/>
    <w:rsid w:val="007E0566"/>
    <w:rsid w:val="007E05CC"/>
    <w:rsid w:val="007E069F"/>
    <w:rsid w:val="007E0794"/>
    <w:rsid w:val="007E07EB"/>
    <w:rsid w:val="007E081F"/>
    <w:rsid w:val="007E0845"/>
    <w:rsid w:val="007E0857"/>
    <w:rsid w:val="007E08F5"/>
    <w:rsid w:val="007E094A"/>
    <w:rsid w:val="007E0986"/>
    <w:rsid w:val="007E0B5B"/>
    <w:rsid w:val="007E0C3A"/>
    <w:rsid w:val="007E0C8C"/>
    <w:rsid w:val="007E1101"/>
    <w:rsid w:val="007E110D"/>
    <w:rsid w:val="007E1445"/>
    <w:rsid w:val="007E1455"/>
    <w:rsid w:val="007E1479"/>
    <w:rsid w:val="007E16D9"/>
    <w:rsid w:val="007E178C"/>
    <w:rsid w:val="007E189B"/>
    <w:rsid w:val="007E1A55"/>
    <w:rsid w:val="007E1A9B"/>
    <w:rsid w:val="007E1CB1"/>
    <w:rsid w:val="007E1EA7"/>
    <w:rsid w:val="007E1EBF"/>
    <w:rsid w:val="007E1F92"/>
    <w:rsid w:val="007E1FA7"/>
    <w:rsid w:val="007E201B"/>
    <w:rsid w:val="007E2074"/>
    <w:rsid w:val="007E2125"/>
    <w:rsid w:val="007E2146"/>
    <w:rsid w:val="007E221F"/>
    <w:rsid w:val="007E2354"/>
    <w:rsid w:val="007E2750"/>
    <w:rsid w:val="007E29DD"/>
    <w:rsid w:val="007E29F1"/>
    <w:rsid w:val="007E2A96"/>
    <w:rsid w:val="007E2B64"/>
    <w:rsid w:val="007E2B9D"/>
    <w:rsid w:val="007E2D4C"/>
    <w:rsid w:val="007E2D77"/>
    <w:rsid w:val="007E2D8B"/>
    <w:rsid w:val="007E2EBD"/>
    <w:rsid w:val="007E2F9F"/>
    <w:rsid w:val="007E2FC8"/>
    <w:rsid w:val="007E3182"/>
    <w:rsid w:val="007E335D"/>
    <w:rsid w:val="007E36F8"/>
    <w:rsid w:val="007E3862"/>
    <w:rsid w:val="007E3883"/>
    <w:rsid w:val="007E388D"/>
    <w:rsid w:val="007E38BF"/>
    <w:rsid w:val="007E39B5"/>
    <w:rsid w:val="007E39BA"/>
    <w:rsid w:val="007E3A53"/>
    <w:rsid w:val="007E3C22"/>
    <w:rsid w:val="007E3F1E"/>
    <w:rsid w:val="007E3F32"/>
    <w:rsid w:val="007E3F79"/>
    <w:rsid w:val="007E42F2"/>
    <w:rsid w:val="007E44E0"/>
    <w:rsid w:val="007E4521"/>
    <w:rsid w:val="007E4570"/>
    <w:rsid w:val="007E48CD"/>
    <w:rsid w:val="007E48D2"/>
    <w:rsid w:val="007E48E4"/>
    <w:rsid w:val="007E4B89"/>
    <w:rsid w:val="007E4D9A"/>
    <w:rsid w:val="007E4F8B"/>
    <w:rsid w:val="007E531F"/>
    <w:rsid w:val="007E5342"/>
    <w:rsid w:val="007E5517"/>
    <w:rsid w:val="007E5634"/>
    <w:rsid w:val="007E56EC"/>
    <w:rsid w:val="007E56F7"/>
    <w:rsid w:val="007E58B9"/>
    <w:rsid w:val="007E5C94"/>
    <w:rsid w:val="007E5D16"/>
    <w:rsid w:val="007E5D46"/>
    <w:rsid w:val="007E5DBC"/>
    <w:rsid w:val="007E5DED"/>
    <w:rsid w:val="007E5E0D"/>
    <w:rsid w:val="007E5E90"/>
    <w:rsid w:val="007E5F6F"/>
    <w:rsid w:val="007E5FFD"/>
    <w:rsid w:val="007E60A5"/>
    <w:rsid w:val="007E6239"/>
    <w:rsid w:val="007E63D2"/>
    <w:rsid w:val="007E6457"/>
    <w:rsid w:val="007E648D"/>
    <w:rsid w:val="007E6715"/>
    <w:rsid w:val="007E6735"/>
    <w:rsid w:val="007E67F4"/>
    <w:rsid w:val="007E684C"/>
    <w:rsid w:val="007E6978"/>
    <w:rsid w:val="007E6A88"/>
    <w:rsid w:val="007E6AF6"/>
    <w:rsid w:val="007E6B90"/>
    <w:rsid w:val="007E6BA0"/>
    <w:rsid w:val="007E6C23"/>
    <w:rsid w:val="007E6C24"/>
    <w:rsid w:val="007E6CB7"/>
    <w:rsid w:val="007E6DA5"/>
    <w:rsid w:val="007E6E09"/>
    <w:rsid w:val="007E717D"/>
    <w:rsid w:val="007E7282"/>
    <w:rsid w:val="007E732E"/>
    <w:rsid w:val="007E741E"/>
    <w:rsid w:val="007E748C"/>
    <w:rsid w:val="007E75AC"/>
    <w:rsid w:val="007E7643"/>
    <w:rsid w:val="007E767D"/>
    <w:rsid w:val="007E7761"/>
    <w:rsid w:val="007E77B1"/>
    <w:rsid w:val="007E79E5"/>
    <w:rsid w:val="007E79E6"/>
    <w:rsid w:val="007E7B2B"/>
    <w:rsid w:val="007E7B35"/>
    <w:rsid w:val="007E7B3E"/>
    <w:rsid w:val="007E7B9F"/>
    <w:rsid w:val="007E7C56"/>
    <w:rsid w:val="007E7CAC"/>
    <w:rsid w:val="007E7CD9"/>
    <w:rsid w:val="007E7E6F"/>
    <w:rsid w:val="007E7F3F"/>
    <w:rsid w:val="007E7FB6"/>
    <w:rsid w:val="007F005C"/>
    <w:rsid w:val="007F0251"/>
    <w:rsid w:val="007F03D1"/>
    <w:rsid w:val="007F043A"/>
    <w:rsid w:val="007F0483"/>
    <w:rsid w:val="007F055D"/>
    <w:rsid w:val="007F05E0"/>
    <w:rsid w:val="007F05E7"/>
    <w:rsid w:val="007F0667"/>
    <w:rsid w:val="007F06F0"/>
    <w:rsid w:val="007F0773"/>
    <w:rsid w:val="007F095D"/>
    <w:rsid w:val="007F0B24"/>
    <w:rsid w:val="007F0B77"/>
    <w:rsid w:val="007F0B82"/>
    <w:rsid w:val="007F0DD3"/>
    <w:rsid w:val="007F0E28"/>
    <w:rsid w:val="007F0F08"/>
    <w:rsid w:val="007F0FCD"/>
    <w:rsid w:val="007F1083"/>
    <w:rsid w:val="007F10FC"/>
    <w:rsid w:val="007F1218"/>
    <w:rsid w:val="007F1248"/>
    <w:rsid w:val="007F1287"/>
    <w:rsid w:val="007F133E"/>
    <w:rsid w:val="007F160D"/>
    <w:rsid w:val="007F17D7"/>
    <w:rsid w:val="007F18C0"/>
    <w:rsid w:val="007F18FA"/>
    <w:rsid w:val="007F1967"/>
    <w:rsid w:val="007F1B3A"/>
    <w:rsid w:val="007F1B69"/>
    <w:rsid w:val="007F1C97"/>
    <w:rsid w:val="007F1D13"/>
    <w:rsid w:val="007F1D35"/>
    <w:rsid w:val="007F1D4A"/>
    <w:rsid w:val="007F1F31"/>
    <w:rsid w:val="007F1F3D"/>
    <w:rsid w:val="007F223A"/>
    <w:rsid w:val="007F224C"/>
    <w:rsid w:val="007F228B"/>
    <w:rsid w:val="007F22B5"/>
    <w:rsid w:val="007F23E8"/>
    <w:rsid w:val="007F2477"/>
    <w:rsid w:val="007F2799"/>
    <w:rsid w:val="007F290B"/>
    <w:rsid w:val="007F2B66"/>
    <w:rsid w:val="007F2BD9"/>
    <w:rsid w:val="007F2D27"/>
    <w:rsid w:val="007F2DBB"/>
    <w:rsid w:val="007F2EB4"/>
    <w:rsid w:val="007F2ED4"/>
    <w:rsid w:val="007F310F"/>
    <w:rsid w:val="007F327C"/>
    <w:rsid w:val="007F3358"/>
    <w:rsid w:val="007F3364"/>
    <w:rsid w:val="007F348C"/>
    <w:rsid w:val="007F34CC"/>
    <w:rsid w:val="007F34F5"/>
    <w:rsid w:val="007F3531"/>
    <w:rsid w:val="007F3622"/>
    <w:rsid w:val="007F36A1"/>
    <w:rsid w:val="007F36BB"/>
    <w:rsid w:val="007F36D6"/>
    <w:rsid w:val="007F3803"/>
    <w:rsid w:val="007F3960"/>
    <w:rsid w:val="007F3A79"/>
    <w:rsid w:val="007F3ACC"/>
    <w:rsid w:val="007F3BBF"/>
    <w:rsid w:val="007F3BF5"/>
    <w:rsid w:val="007F3C3B"/>
    <w:rsid w:val="007F3C4E"/>
    <w:rsid w:val="007F3C65"/>
    <w:rsid w:val="007F3E06"/>
    <w:rsid w:val="007F3EDC"/>
    <w:rsid w:val="007F3FB0"/>
    <w:rsid w:val="007F416B"/>
    <w:rsid w:val="007F4296"/>
    <w:rsid w:val="007F42E8"/>
    <w:rsid w:val="007F439A"/>
    <w:rsid w:val="007F43A9"/>
    <w:rsid w:val="007F451B"/>
    <w:rsid w:val="007F4551"/>
    <w:rsid w:val="007F4631"/>
    <w:rsid w:val="007F468F"/>
    <w:rsid w:val="007F46E2"/>
    <w:rsid w:val="007F4796"/>
    <w:rsid w:val="007F484F"/>
    <w:rsid w:val="007F4A25"/>
    <w:rsid w:val="007F4E24"/>
    <w:rsid w:val="007F4E92"/>
    <w:rsid w:val="007F4FA3"/>
    <w:rsid w:val="007F5035"/>
    <w:rsid w:val="007F5130"/>
    <w:rsid w:val="007F5156"/>
    <w:rsid w:val="007F53A3"/>
    <w:rsid w:val="007F5463"/>
    <w:rsid w:val="007F551A"/>
    <w:rsid w:val="007F5523"/>
    <w:rsid w:val="007F5568"/>
    <w:rsid w:val="007F5574"/>
    <w:rsid w:val="007F55B6"/>
    <w:rsid w:val="007F55CB"/>
    <w:rsid w:val="007F5605"/>
    <w:rsid w:val="007F5608"/>
    <w:rsid w:val="007F561F"/>
    <w:rsid w:val="007F569C"/>
    <w:rsid w:val="007F56DD"/>
    <w:rsid w:val="007F5707"/>
    <w:rsid w:val="007F5787"/>
    <w:rsid w:val="007F5874"/>
    <w:rsid w:val="007F5B68"/>
    <w:rsid w:val="007F5BC5"/>
    <w:rsid w:val="007F5BCB"/>
    <w:rsid w:val="007F5C31"/>
    <w:rsid w:val="007F5D4A"/>
    <w:rsid w:val="007F5D56"/>
    <w:rsid w:val="007F5DD5"/>
    <w:rsid w:val="007F5F43"/>
    <w:rsid w:val="007F60B6"/>
    <w:rsid w:val="007F6137"/>
    <w:rsid w:val="007F627D"/>
    <w:rsid w:val="007F62A7"/>
    <w:rsid w:val="007F6398"/>
    <w:rsid w:val="007F64BA"/>
    <w:rsid w:val="007F6548"/>
    <w:rsid w:val="007F6562"/>
    <w:rsid w:val="007F65F2"/>
    <w:rsid w:val="007F6772"/>
    <w:rsid w:val="007F6797"/>
    <w:rsid w:val="007F67DE"/>
    <w:rsid w:val="007F6803"/>
    <w:rsid w:val="007F6964"/>
    <w:rsid w:val="007F6AD2"/>
    <w:rsid w:val="007F6B63"/>
    <w:rsid w:val="007F6EDE"/>
    <w:rsid w:val="007F6F6D"/>
    <w:rsid w:val="007F70D6"/>
    <w:rsid w:val="007F7138"/>
    <w:rsid w:val="007F7237"/>
    <w:rsid w:val="007F7248"/>
    <w:rsid w:val="007F7358"/>
    <w:rsid w:val="007F73DF"/>
    <w:rsid w:val="007F74B1"/>
    <w:rsid w:val="007F751F"/>
    <w:rsid w:val="007F761F"/>
    <w:rsid w:val="007F7715"/>
    <w:rsid w:val="007F7733"/>
    <w:rsid w:val="007F785B"/>
    <w:rsid w:val="007F7864"/>
    <w:rsid w:val="007F78CD"/>
    <w:rsid w:val="007F791F"/>
    <w:rsid w:val="007F795B"/>
    <w:rsid w:val="007F7A5E"/>
    <w:rsid w:val="007F7C5D"/>
    <w:rsid w:val="007F7E2F"/>
    <w:rsid w:val="007F7E8C"/>
    <w:rsid w:val="00800104"/>
    <w:rsid w:val="00800109"/>
    <w:rsid w:val="00800137"/>
    <w:rsid w:val="00800184"/>
    <w:rsid w:val="00800312"/>
    <w:rsid w:val="008003F9"/>
    <w:rsid w:val="00800412"/>
    <w:rsid w:val="0080061D"/>
    <w:rsid w:val="0080072B"/>
    <w:rsid w:val="00800843"/>
    <w:rsid w:val="008008D3"/>
    <w:rsid w:val="008008FB"/>
    <w:rsid w:val="00800986"/>
    <w:rsid w:val="00800994"/>
    <w:rsid w:val="00800A74"/>
    <w:rsid w:val="00800B0B"/>
    <w:rsid w:val="00800B3A"/>
    <w:rsid w:val="00800BE6"/>
    <w:rsid w:val="00800CD2"/>
    <w:rsid w:val="00800D5F"/>
    <w:rsid w:val="00800D8A"/>
    <w:rsid w:val="00800DEE"/>
    <w:rsid w:val="00800F46"/>
    <w:rsid w:val="00800FE8"/>
    <w:rsid w:val="00800FFA"/>
    <w:rsid w:val="00801002"/>
    <w:rsid w:val="0080108D"/>
    <w:rsid w:val="00801091"/>
    <w:rsid w:val="008010A4"/>
    <w:rsid w:val="008010F8"/>
    <w:rsid w:val="00801124"/>
    <w:rsid w:val="00801179"/>
    <w:rsid w:val="008011DD"/>
    <w:rsid w:val="00801320"/>
    <w:rsid w:val="0080138B"/>
    <w:rsid w:val="008013B8"/>
    <w:rsid w:val="008016C8"/>
    <w:rsid w:val="0080178D"/>
    <w:rsid w:val="0080179D"/>
    <w:rsid w:val="00801838"/>
    <w:rsid w:val="00801879"/>
    <w:rsid w:val="008018DC"/>
    <w:rsid w:val="00801963"/>
    <w:rsid w:val="00801A19"/>
    <w:rsid w:val="00801C52"/>
    <w:rsid w:val="00801D1E"/>
    <w:rsid w:val="00801DD1"/>
    <w:rsid w:val="00801E0C"/>
    <w:rsid w:val="00801E67"/>
    <w:rsid w:val="00801E82"/>
    <w:rsid w:val="00801FCA"/>
    <w:rsid w:val="00801FE9"/>
    <w:rsid w:val="00801FEC"/>
    <w:rsid w:val="00801FFB"/>
    <w:rsid w:val="0080201B"/>
    <w:rsid w:val="00802193"/>
    <w:rsid w:val="008021A2"/>
    <w:rsid w:val="0080220C"/>
    <w:rsid w:val="00802319"/>
    <w:rsid w:val="00802410"/>
    <w:rsid w:val="00802468"/>
    <w:rsid w:val="00802519"/>
    <w:rsid w:val="008026AB"/>
    <w:rsid w:val="008026D4"/>
    <w:rsid w:val="008026DC"/>
    <w:rsid w:val="0080270F"/>
    <w:rsid w:val="008028DD"/>
    <w:rsid w:val="0080290E"/>
    <w:rsid w:val="008029E7"/>
    <w:rsid w:val="00802AD5"/>
    <w:rsid w:val="00802B56"/>
    <w:rsid w:val="00802B95"/>
    <w:rsid w:val="00802CA2"/>
    <w:rsid w:val="00802CEA"/>
    <w:rsid w:val="00802CF8"/>
    <w:rsid w:val="00802E38"/>
    <w:rsid w:val="00802EC3"/>
    <w:rsid w:val="00802F5D"/>
    <w:rsid w:val="00802FA1"/>
    <w:rsid w:val="00802FDA"/>
    <w:rsid w:val="00803026"/>
    <w:rsid w:val="00803040"/>
    <w:rsid w:val="00803096"/>
    <w:rsid w:val="008030D8"/>
    <w:rsid w:val="00803160"/>
    <w:rsid w:val="008032B1"/>
    <w:rsid w:val="008034BD"/>
    <w:rsid w:val="0080369E"/>
    <w:rsid w:val="008036F8"/>
    <w:rsid w:val="008037F9"/>
    <w:rsid w:val="0080397E"/>
    <w:rsid w:val="008039D2"/>
    <w:rsid w:val="00803A25"/>
    <w:rsid w:val="00803B8C"/>
    <w:rsid w:val="00803CD6"/>
    <w:rsid w:val="00803E2E"/>
    <w:rsid w:val="00803EAD"/>
    <w:rsid w:val="00803F68"/>
    <w:rsid w:val="00803FD6"/>
    <w:rsid w:val="0080404F"/>
    <w:rsid w:val="0080414C"/>
    <w:rsid w:val="00804180"/>
    <w:rsid w:val="0080419C"/>
    <w:rsid w:val="008041E1"/>
    <w:rsid w:val="00804237"/>
    <w:rsid w:val="00804765"/>
    <w:rsid w:val="00804867"/>
    <w:rsid w:val="008049CE"/>
    <w:rsid w:val="00804A5B"/>
    <w:rsid w:val="00804B28"/>
    <w:rsid w:val="00804B2F"/>
    <w:rsid w:val="00804B64"/>
    <w:rsid w:val="00804BF3"/>
    <w:rsid w:val="00804D2A"/>
    <w:rsid w:val="00804ED8"/>
    <w:rsid w:val="00804F16"/>
    <w:rsid w:val="00804F32"/>
    <w:rsid w:val="008050E9"/>
    <w:rsid w:val="008051B1"/>
    <w:rsid w:val="0080525C"/>
    <w:rsid w:val="0080537F"/>
    <w:rsid w:val="008053AD"/>
    <w:rsid w:val="00805410"/>
    <w:rsid w:val="008054E4"/>
    <w:rsid w:val="0080558E"/>
    <w:rsid w:val="008056ED"/>
    <w:rsid w:val="0080572C"/>
    <w:rsid w:val="008058BE"/>
    <w:rsid w:val="00805934"/>
    <w:rsid w:val="00805C10"/>
    <w:rsid w:val="00805C7B"/>
    <w:rsid w:val="00805D11"/>
    <w:rsid w:val="00805E8E"/>
    <w:rsid w:val="00805E9E"/>
    <w:rsid w:val="008062EE"/>
    <w:rsid w:val="0080656E"/>
    <w:rsid w:val="008065CE"/>
    <w:rsid w:val="0080660A"/>
    <w:rsid w:val="00806628"/>
    <w:rsid w:val="00806892"/>
    <w:rsid w:val="00806979"/>
    <w:rsid w:val="0080699F"/>
    <w:rsid w:val="00806B19"/>
    <w:rsid w:val="00806C74"/>
    <w:rsid w:val="00806C7F"/>
    <w:rsid w:val="00806CC3"/>
    <w:rsid w:val="00806D29"/>
    <w:rsid w:val="00806D47"/>
    <w:rsid w:val="00806ECB"/>
    <w:rsid w:val="00806ED2"/>
    <w:rsid w:val="00806F5E"/>
    <w:rsid w:val="00806FF5"/>
    <w:rsid w:val="00807011"/>
    <w:rsid w:val="00807024"/>
    <w:rsid w:val="008070DF"/>
    <w:rsid w:val="00807195"/>
    <w:rsid w:val="0080722A"/>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B8"/>
    <w:rsid w:val="008100D3"/>
    <w:rsid w:val="0081012C"/>
    <w:rsid w:val="0081014E"/>
    <w:rsid w:val="00810176"/>
    <w:rsid w:val="0081036B"/>
    <w:rsid w:val="008103AD"/>
    <w:rsid w:val="008103AE"/>
    <w:rsid w:val="00810453"/>
    <w:rsid w:val="0081059B"/>
    <w:rsid w:val="008105D0"/>
    <w:rsid w:val="008105F8"/>
    <w:rsid w:val="008106A7"/>
    <w:rsid w:val="00810824"/>
    <w:rsid w:val="008108E7"/>
    <w:rsid w:val="00810A63"/>
    <w:rsid w:val="00810A89"/>
    <w:rsid w:val="00810D82"/>
    <w:rsid w:val="00810DD8"/>
    <w:rsid w:val="00810DE9"/>
    <w:rsid w:val="00810E3C"/>
    <w:rsid w:val="00810E9E"/>
    <w:rsid w:val="00810EAE"/>
    <w:rsid w:val="00810F91"/>
    <w:rsid w:val="00810FE6"/>
    <w:rsid w:val="00811036"/>
    <w:rsid w:val="00811236"/>
    <w:rsid w:val="0081127C"/>
    <w:rsid w:val="008113FB"/>
    <w:rsid w:val="0081140C"/>
    <w:rsid w:val="00811701"/>
    <w:rsid w:val="0081180C"/>
    <w:rsid w:val="0081180D"/>
    <w:rsid w:val="008119A0"/>
    <w:rsid w:val="008119EF"/>
    <w:rsid w:val="00811A57"/>
    <w:rsid w:val="00811AEB"/>
    <w:rsid w:val="00811C80"/>
    <w:rsid w:val="00811D49"/>
    <w:rsid w:val="00811DB5"/>
    <w:rsid w:val="00811E1C"/>
    <w:rsid w:val="00811E7A"/>
    <w:rsid w:val="00811E7E"/>
    <w:rsid w:val="00811F60"/>
    <w:rsid w:val="00811F86"/>
    <w:rsid w:val="00812027"/>
    <w:rsid w:val="00812039"/>
    <w:rsid w:val="0081225B"/>
    <w:rsid w:val="008122B6"/>
    <w:rsid w:val="008123D5"/>
    <w:rsid w:val="00812411"/>
    <w:rsid w:val="008124A4"/>
    <w:rsid w:val="008124FE"/>
    <w:rsid w:val="00812517"/>
    <w:rsid w:val="0081260A"/>
    <w:rsid w:val="008126D1"/>
    <w:rsid w:val="008127B0"/>
    <w:rsid w:val="00812906"/>
    <w:rsid w:val="00812942"/>
    <w:rsid w:val="008129F7"/>
    <w:rsid w:val="00812B1E"/>
    <w:rsid w:val="00812BD0"/>
    <w:rsid w:val="00812C32"/>
    <w:rsid w:val="00812CEA"/>
    <w:rsid w:val="00812D0F"/>
    <w:rsid w:val="00812D7B"/>
    <w:rsid w:val="00812DC3"/>
    <w:rsid w:val="00812F4D"/>
    <w:rsid w:val="00812FE3"/>
    <w:rsid w:val="0081305E"/>
    <w:rsid w:val="00813075"/>
    <w:rsid w:val="008130DE"/>
    <w:rsid w:val="008132B0"/>
    <w:rsid w:val="00813355"/>
    <w:rsid w:val="008133D9"/>
    <w:rsid w:val="0081344A"/>
    <w:rsid w:val="008138DB"/>
    <w:rsid w:val="00813A4D"/>
    <w:rsid w:val="00813BE7"/>
    <w:rsid w:val="00813BF2"/>
    <w:rsid w:val="00813C95"/>
    <w:rsid w:val="00813CE0"/>
    <w:rsid w:val="00813D5C"/>
    <w:rsid w:val="00814072"/>
    <w:rsid w:val="008142CD"/>
    <w:rsid w:val="0081433F"/>
    <w:rsid w:val="00814356"/>
    <w:rsid w:val="0081435B"/>
    <w:rsid w:val="008143C8"/>
    <w:rsid w:val="008143E2"/>
    <w:rsid w:val="00814500"/>
    <w:rsid w:val="008145C0"/>
    <w:rsid w:val="00814612"/>
    <w:rsid w:val="0081486A"/>
    <w:rsid w:val="00814935"/>
    <w:rsid w:val="008149A8"/>
    <w:rsid w:val="00814A6E"/>
    <w:rsid w:val="00814B38"/>
    <w:rsid w:val="00814B62"/>
    <w:rsid w:val="00814B65"/>
    <w:rsid w:val="00814BD6"/>
    <w:rsid w:val="00814D2B"/>
    <w:rsid w:val="00814D43"/>
    <w:rsid w:val="00814D52"/>
    <w:rsid w:val="00814D69"/>
    <w:rsid w:val="00814FCA"/>
    <w:rsid w:val="00815093"/>
    <w:rsid w:val="0081513B"/>
    <w:rsid w:val="0081529F"/>
    <w:rsid w:val="008152A7"/>
    <w:rsid w:val="00815376"/>
    <w:rsid w:val="008153F0"/>
    <w:rsid w:val="00815406"/>
    <w:rsid w:val="0081541B"/>
    <w:rsid w:val="00815474"/>
    <w:rsid w:val="008154B6"/>
    <w:rsid w:val="008155E8"/>
    <w:rsid w:val="00815706"/>
    <w:rsid w:val="00815712"/>
    <w:rsid w:val="0081574C"/>
    <w:rsid w:val="0081578A"/>
    <w:rsid w:val="0081578F"/>
    <w:rsid w:val="00815C2D"/>
    <w:rsid w:val="00815D50"/>
    <w:rsid w:val="00815D64"/>
    <w:rsid w:val="00815DE7"/>
    <w:rsid w:val="00815E45"/>
    <w:rsid w:val="00815E79"/>
    <w:rsid w:val="00815EB3"/>
    <w:rsid w:val="00815F93"/>
    <w:rsid w:val="00816130"/>
    <w:rsid w:val="0081619A"/>
    <w:rsid w:val="008161FF"/>
    <w:rsid w:val="00816292"/>
    <w:rsid w:val="00816323"/>
    <w:rsid w:val="00816404"/>
    <w:rsid w:val="00816447"/>
    <w:rsid w:val="00816474"/>
    <w:rsid w:val="00816688"/>
    <w:rsid w:val="008166BF"/>
    <w:rsid w:val="008166C7"/>
    <w:rsid w:val="008166D1"/>
    <w:rsid w:val="00816862"/>
    <w:rsid w:val="008168CC"/>
    <w:rsid w:val="00816A54"/>
    <w:rsid w:val="00816BF1"/>
    <w:rsid w:val="00816BFA"/>
    <w:rsid w:val="00816D94"/>
    <w:rsid w:val="00816D9C"/>
    <w:rsid w:val="00816E80"/>
    <w:rsid w:val="00816E8D"/>
    <w:rsid w:val="00816F4A"/>
    <w:rsid w:val="00817151"/>
    <w:rsid w:val="00817183"/>
    <w:rsid w:val="008171F7"/>
    <w:rsid w:val="008172CD"/>
    <w:rsid w:val="00817428"/>
    <w:rsid w:val="00817449"/>
    <w:rsid w:val="0081787C"/>
    <w:rsid w:val="0081792B"/>
    <w:rsid w:val="0081796D"/>
    <w:rsid w:val="00817B33"/>
    <w:rsid w:val="00817B8F"/>
    <w:rsid w:val="00817BF9"/>
    <w:rsid w:val="00817C8D"/>
    <w:rsid w:val="00817C96"/>
    <w:rsid w:val="00817CB0"/>
    <w:rsid w:val="00817CD6"/>
    <w:rsid w:val="00817D2A"/>
    <w:rsid w:val="00817E57"/>
    <w:rsid w:val="00817F27"/>
    <w:rsid w:val="00820029"/>
    <w:rsid w:val="0082006E"/>
    <w:rsid w:val="008202A8"/>
    <w:rsid w:val="008202AD"/>
    <w:rsid w:val="00820408"/>
    <w:rsid w:val="008204AD"/>
    <w:rsid w:val="00820604"/>
    <w:rsid w:val="008206F6"/>
    <w:rsid w:val="0082075F"/>
    <w:rsid w:val="00820834"/>
    <w:rsid w:val="008208B7"/>
    <w:rsid w:val="008208BA"/>
    <w:rsid w:val="00820944"/>
    <w:rsid w:val="008209D9"/>
    <w:rsid w:val="00820A96"/>
    <w:rsid w:val="00820B32"/>
    <w:rsid w:val="00820B36"/>
    <w:rsid w:val="00820BA5"/>
    <w:rsid w:val="00820C28"/>
    <w:rsid w:val="00820C2E"/>
    <w:rsid w:val="00820D18"/>
    <w:rsid w:val="00820D1D"/>
    <w:rsid w:val="00820E60"/>
    <w:rsid w:val="00820FD6"/>
    <w:rsid w:val="00821123"/>
    <w:rsid w:val="008211EE"/>
    <w:rsid w:val="0082120F"/>
    <w:rsid w:val="00821223"/>
    <w:rsid w:val="00821307"/>
    <w:rsid w:val="0082143E"/>
    <w:rsid w:val="0082145B"/>
    <w:rsid w:val="008214D6"/>
    <w:rsid w:val="008215A0"/>
    <w:rsid w:val="00821610"/>
    <w:rsid w:val="0082164B"/>
    <w:rsid w:val="008216E2"/>
    <w:rsid w:val="0082172C"/>
    <w:rsid w:val="00821735"/>
    <w:rsid w:val="0082176A"/>
    <w:rsid w:val="0082180C"/>
    <w:rsid w:val="00821A22"/>
    <w:rsid w:val="00821A50"/>
    <w:rsid w:val="00821DC0"/>
    <w:rsid w:val="00821DE8"/>
    <w:rsid w:val="00821DF1"/>
    <w:rsid w:val="00821E00"/>
    <w:rsid w:val="00821EAE"/>
    <w:rsid w:val="008220C6"/>
    <w:rsid w:val="008220CC"/>
    <w:rsid w:val="00822131"/>
    <w:rsid w:val="008222E3"/>
    <w:rsid w:val="00822506"/>
    <w:rsid w:val="00822689"/>
    <w:rsid w:val="00822700"/>
    <w:rsid w:val="0082270E"/>
    <w:rsid w:val="00822742"/>
    <w:rsid w:val="00822836"/>
    <w:rsid w:val="0082284D"/>
    <w:rsid w:val="00822A3B"/>
    <w:rsid w:val="00822A76"/>
    <w:rsid w:val="00822B4E"/>
    <w:rsid w:val="00822BAB"/>
    <w:rsid w:val="00822BD8"/>
    <w:rsid w:val="00822BF1"/>
    <w:rsid w:val="00822C4B"/>
    <w:rsid w:val="00822D14"/>
    <w:rsid w:val="00822E1F"/>
    <w:rsid w:val="00822FFC"/>
    <w:rsid w:val="008231F5"/>
    <w:rsid w:val="0082322C"/>
    <w:rsid w:val="008232CD"/>
    <w:rsid w:val="00823335"/>
    <w:rsid w:val="008233B2"/>
    <w:rsid w:val="008235B0"/>
    <w:rsid w:val="008235E4"/>
    <w:rsid w:val="00823609"/>
    <w:rsid w:val="00823764"/>
    <w:rsid w:val="0082379E"/>
    <w:rsid w:val="008237B2"/>
    <w:rsid w:val="008238EF"/>
    <w:rsid w:val="0082391F"/>
    <w:rsid w:val="00823964"/>
    <w:rsid w:val="008239F2"/>
    <w:rsid w:val="00823A26"/>
    <w:rsid w:val="00823ABA"/>
    <w:rsid w:val="00823B2A"/>
    <w:rsid w:val="00823C94"/>
    <w:rsid w:val="00823D82"/>
    <w:rsid w:val="00823DD3"/>
    <w:rsid w:val="00823F5C"/>
    <w:rsid w:val="00823F61"/>
    <w:rsid w:val="00824032"/>
    <w:rsid w:val="0082412D"/>
    <w:rsid w:val="0082415D"/>
    <w:rsid w:val="00824193"/>
    <w:rsid w:val="008241B4"/>
    <w:rsid w:val="00824383"/>
    <w:rsid w:val="00824443"/>
    <w:rsid w:val="0082449E"/>
    <w:rsid w:val="00824765"/>
    <w:rsid w:val="008247A4"/>
    <w:rsid w:val="008248BA"/>
    <w:rsid w:val="008249FF"/>
    <w:rsid w:val="00824EAA"/>
    <w:rsid w:val="00824FE6"/>
    <w:rsid w:val="0082511B"/>
    <w:rsid w:val="008251EC"/>
    <w:rsid w:val="00825413"/>
    <w:rsid w:val="00825469"/>
    <w:rsid w:val="008254D6"/>
    <w:rsid w:val="00825511"/>
    <w:rsid w:val="00825513"/>
    <w:rsid w:val="00825639"/>
    <w:rsid w:val="00825693"/>
    <w:rsid w:val="00825723"/>
    <w:rsid w:val="008257FB"/>
    <w:rsid w:val="008259BD"/>
    <w:rsid w:val="00825A86"/>
    <w:rsid w:val="00825A9C"/>
    <w:rsid w:val="00825C78"/>
    <w:rsid w:val="00825EEF"/>
    <w:rsid w:val="00825F7D"/>
    <w:rsid w:val="00826071"/>
    <w:rsid w:val="00826204"/>
    <w:rsid w:val="008263A2"/>
    <w:rsid w:val="008263E0"/>
    <w:rsid w:val="00826575"/>
    <w:rsid w:val="00826609"/>
    <w:rsid w:val="008267D3"/>
    <w:rsid w:val="0082685E"/>
    <w:rsid w:val="008269FF"/>
    <w:rsid w:val="00826A9B"/>
    <w:rsid w:val="00826BC0"/>
    <w:rsid w:val="00826D83"/>
    <w:rsid w:val="00826D90"/>
    <w:rsid w:val="00826F54"/>
    <w:rsid w:val="00827015"/>
    <w:rsid w:val="0082707D"/>
    <w:rsid w:val="00827109"/>
    <w:rsid w:val="00827166"/>
    <w:rsid w:val="008272E9"/>
    <w:rsid w:val="008273B3"/>
    <w:rsid w:val="008274B7"/>
    <w:rsid w:val="0082752F"/>
    <w:rsid w:val="008277B5"/>
    <w:rsid w:val="008277F4"/>
    <w:rsid w:val="00827A41"/>
    <w:rsid w:val="00827ACA"/>
    <w:rsid w:val="00827AF2"/>
    <w:rsid w:val="00827AF3"/>
    <w:rsid w:val="00827B9D"/>
    <w:rsid w:val="00827CF7"/>
    <w:rsid w:val="0083006B"/>
    <w:rsid w:val="0083019A"/>
    <w:rsid w:val="0083021E"/>
    <w:rsid w:val="00830385"/>
    <w:rsid w:val="008304AE"/>
    <w:rsid w:val="0083053E"/>
    <w:rsid w:val="0083054C"/>
    <w:rsid w:val="008306FA"/>
    <w:rsid w:val="00830764"/>
    <w:rsid w:val="008309D4"/>
    <w:rsid w:val="008309DE"/>
    <w:rsid w:val="00830B43"/>
    <w:rsid w:val="00830C97"/>
    <w:rsid w:val="00830D31"/>
    <w:rsid w:val="00830D71"/>
    <w:rsid w:val="00830D85"/>
    <w:rsid w:val="00830E43"/>
    <w:rsid w:val="00830E95"/>
    <w:rsid w:val="00831151"/>
    <w:rsid w:val="008311C9"/>
    <w:rsid w:val="008313DF"/>
    <w:rsid w:val="008315F3"/>
    <w:rsid w:val="00831647"/>
    <w:rsid w:val="0083179C"/>
    <w:rsid w:val="00831862"/>
    <w:rsid w:val="008318A0"/>
    <w:rsid w:val="008319FF"/>
    <w:rsid w:val="00831A03"/>
    <w:rsid w:val="00831BB9"/>
    <w:rsid w:val="00831CC5"/>
    <w:rsid w:val="00831D90"/>
    <w:rsid w:val="00832092"/>
    <w:rsid w:val="00832127"/>
    <w:rsid w:val="00832142"/>
    <w:rsid w:val="008321AA"/>
    <w:rsid w:val="0083228F"/>
    <w:rsid w:val="00832339"/>
    <w:rsid w:val="00832612"/>
    <w:rsid w:val="0083267C"/>
    <w:rsid w:val="00832685"/>
    <w:rsid w:val="00832690"/>
    <w:rsid w:val="0083273E"/>
    <w:rsid w:val="008327EB"/>
    <w:rsid w:val="0083285B"/>
    <w:rsid w:val="008328D9"/>
    <w:rsid w:val="008328E4"/>
    <w:rsid w:val="00832A12"/>
    <w:rsid w:val="00832A37"/>
    <w:rsid w:val="00832A90"/>
    <w:rsid w:val="00832C18"/>
    <w:rsid w:val="00832CAF"/>
    <w:rsid w:val="00832EC8"/>
    <w:rsid w:val="00832FBD"/>
    <w:rsid w:val="00833110"/>
    <w:rsid w:val="0083311A"/>
    <w:rsid w:val="008331EA"/>
    <w:rsid w:val="0083322C"/>
    <w:rsid w:val="00833253"/>
    <w:rsid w:val="00833448"/>
    <w:rsid w:val="0083364A"/>
    <w:rsid w:val="008337F7"/>
    <w:rsid w:val="00833B22"/>
    <w:rsid w:val="00833D0F"/>
    <w:rsid w:val="00833D6F"/>
    <w:rsid w:val="00833ECB"/>
    <w:rsid w:val="00833F8D"/>
    <w:rsid w:val="0083400F"/>
    <w:rsid w:val="0083417A"/>
    <w:rsid w:val="00834247"/>
    <w:rsid w:val="00834250"/>
    <w:rsid w:val="008343DA"/>
    <w:rsid w:val="008344F0"/>
    <w:rsid w:val="00834512"/>
    <w:rsid w:val="008348CB"/>
    <w:rsid w:val="008349E7"/>
    <w:rsid w:val="00834A71"/>
    <w:rsid w:val="00834B1E"/>
    <w:rsid w:val="00834B30"/>
    <w:rsid w:val="00834B8D"/>
    <w:rsid w:val="00834D25"/>
    <w:rsid w:val="00834F79"/>
    <w:rsid w:val="0083502E"/>
    <w:rsid w:val="008350E9"/>
    <w:rsid w:val="008351DC"/>
    <w:rsid w:val="008351FA"/>
    <w:rsid w:val="00835204"/>
    <w:rsid w:val="008353A1"/>
    <w:rsid w:val="008353EB"/>
    <w:rsid w:val="008356DC"/>
    <w:rsid w:val="008356E6"/>
    <w:rsid w:val="008357D5"/>
    <w:rsid w:val="00835858"/>
    <w:rsid w:val="008358D0"/>
    <w:rsid w:val="008358D8"/>
    <w:rsid w:val="0083598C"/>
    <w:rsid w:val="00835B82"/>
    <w:rsid w:val="00835C94"/>
    <w:rsid w:val="00835D01"/>
    <w:rsid w:val="00835D77"/>
    <w:rsid w:val="00835EAE"/>
    <w:rsid w:val="008360DD"/>
    <w:rsid w:val="00836133"/>
    <w:rsid w:val="008363E5"/>
    <w:rsid w:val="008364F0"/>
    <w:rsid w:val="008364F7"/>
    <w:rsid w:val="0083657B"/>
    <w:rsid w:val="008365CA"/>
    <w:rsid w:val="008366F2"/>
    <w:rsid w:val="00836952"/>
    <w:rsid w:val="00836A03"/>
    <w:rsid w:val="00836AFB"/>
    <w:rsid w:val="00836B5B"/>
    <w:rsid w:val="00836BEA"/>
    <w:rsid w:val="00836DC8"/>
    <w:rsid w:val="00836E6C"/>
    <w:rsid w:val="00836E73"/>
    <w:rsid w:val="0083700A"/>
    <w:rsid w:val="0083702F"/>
    <w:rsid w:val="00837056"/>
    <w:rsid w:val="00837071"/>
    <w:rsid w:val="00837088"/>
    <w:rsid w:val="00837316"/>
    <w:rsid w:val="0083733B"/>
    <w:rsid w:val="008373E7"/>
    <w:rsid w:val="008374A4"/>
    <w:rsid w:val="0083768C"/>
    <w:rsid w:val="00837703"/>
    <w:rsid w:val="00837775"/>
    <w:rsid w:val="0083797E"/>
    <w:rsid w:val="008379C1"/>
    <w:rsid w:val="008379D8"/>
    <w:rsid w:val="00837AD2"/>
    <w:rsid w:val="00837BC3"/>
    <w:rsid w:val="00837C12"/>
    <w:rsid w:val="00837C80"/>
    <w:rsid w:val="00837CA6"/>
    <w:rsid w:val="00837CCD"/>
    <w:rsid w:val="00837E7A"/>
    <w:rsid w:val="00837E87"/>
    <w:rsid w:val="00837F16"/>
    <w:rsid w:val="008401C3"/>
    <w:rsid w:val="008401DB"/>
    <w:rsid w:val="00840261"/>
    <w:rsid w:val="008402DA"/>
    <w:rsid w:val="0084035E"/>
    <w:rsid w:val="008404CA"/>
    <w:rsid w:val="008404D4"/>
    <w:rsid w:val="008404D6"/>
    <w:rsid w:val="008404D7"/>
    <w:rsid w:val="00840516"/>
    <w:rsid w:val="00840634"/>
    <w:rsid w:val="008406DF"/>
    <w:rsid w:val="00840A68"/>
    <w:rsid w:val="00840A76"/>
    <w:rsid w:val="00840A83"/>
    <w:rsid w:val="00840D46"/>
    <w:rsid w:val="00840D6D"/>
    <w:rsid w:val="00840DE8"/>
    <w:rsid w:val="00840EA4"/>
    <w:rsid w:val="008411E2"/>
    <w:rsid w:val="00841348"/>
    <w:rsid w:val="0084135F"/>
    <w:rsid w:val="00841385"/>
    <w:rsid w:val="008413E5"/>
    <w:rsid w:val="00841529"/>
    <w:rsid w:val="00841573"/>
    <w:rsid w:val="00841578"/>
    <w:rsid w:val="0084167F"/>
    <w:rsid w:val="008416D2"/>
    <w:rsid w:val="0084179C"/>
    <w:rsid w:val="0084186E"/>
    <w:rsid w:val="008419A1"/>
    <w:rsid w:val="00841A36"/>
    <w:rsid w:val="00841B86"/>
    <w:rsid w:val="00841BFC"/>
    <w:rsid w:val="00841C2B"/>
    <w:rsid w:val="00841D0D"/>
    <w:rsid w:val="00841D12"/>
    <w:rsid w:val="00841E16"/>
    <w:rsid w:val="00841E79"/>
    <w:rsid w:val="00841EBD"/>
    <w:rsid w:val="00841EE6"/>
    <w:rsid w:val="00841FA0"/>
    <w:rsid w:val="00842056"/>
    <w:rsid w:val="0084205F"/>
    <w:rsid w:val="00842061"/>
    <w:rsid w:val="00842087"/>
    <w:rsid w:val="008421F9"/>
    <w:rsid w:val="008422B4"/>
    <w:rsid w:val="00842400"/>
    <w:rsid w:val="0084250E"/>
    <w:rsid w:val="00842678"/>
    <w:rsid w:val="008427A5"/>
    <w:rsid w:val="008427FC"/>
    <w:rsid w:val="0084296C"/>
    <w:rsid w:val="00842A8B"/>
    <w:rsid w:val="00842B1C"/>
    <w:rsid w:val="00842B44"/>
    <w:rsid w:val="00842B49"/>
    <w:rsid w:val="00842C1D"/>
    <w:rsid w:val="00842D8B"/>
    <w:rsid w:val="00842DB7"/>
    <w:rsid w:val="00842F2B"/>
    <w:rsid w:val="00843005"/>
    <w:rsid w:val="008430B1"/>
    <w:rsid w:val="008432AA"/>
    <w:rsid w:val="00843394"/>
    <w:rsid w:val="008434B0"/>
    <w:rsid w:val="008434BD"/>
    <w:rsid w:val="00843522"/>
    <w:rsid w:val="00843535"/>
    <w:rsid w:val="00843698"/>
    <w:rsid w:val="00843712"/>
    <w:rsid w:val="008437E2"/>
    <w:rsid w:val="0084385A"/>
    <w:rsid w:val="0084387F"/>
    <w:rsid w:val="00843981"/>
    <w:rsid w:val="00843AFD"/>
    <w:rsid w:val="00843B2C"/>
    <w:rsid w:val="00843CF8"/>
    <w:rsid w:val="00843E9B"/>
    <w:rsid w:val="00843F3F"/>
    <w:rsid w:val="00843F71"/>
    <w:rsid w:val="008441B8"/>
    <w:rsid w:val="008441CD"/>
    <w:rsid w:val="008441DC"/>
    <w:rsid w:val="00844429"/>
    <w:rsid w:val="00844453"/>
    <w:rsid w:val="008444F8"/>
    <w:rsid w:val="008445D2"/>
    <w:rsid w:val="00844608"/>
    <w:rsid w:val="00844750"/>
    <w:rsid w:val="00844864"/>
    <w:rsid w:val="00844BE3"/>
    <w:rsid w:val="00844BE7"/>
    <w:rsid w:val="00844BFF"/>
    <w:rsid w:val="00844C50"/>
    <w:rsid w:val="00844EAD"/>
    <w:rsid w:val="00844EBA"/>
    <w:rsid w:val="00844ECA"/>
    <w:rsid w:val="00844F36"/>
    <w:rsid w:val="00845192"/>
    <w:rsid w:val="008451BC"/>
    <w:rsid w:val="00845225"/>
    <w:rsid w:val="00845352"/>
    <w:rsid w:val="00845448"/>
    <w:rsid w:val="008455AB"/>
    <w:rsid w:val="00845601"/>
    <w:rsid w:val="0084577A"/>
    <w:rsid w:val="00845783"/>
    <w:rsid w:val="00845A7B"/>
    <w:rsid w:val="00845A7F"/>
    <w:rsid w:val="00845A92"/>
    <w:rsid w:val="00845A9E"/>
    <w:rsid w:val="00845CC8"/>
    <w:rsid w:val="00845D2E"/>
    <w:rsid w:val="00845DED"/>
    <w:rsid w:val="00845E1D"/>
    <w:rsid w:val="00845F51"/>
    <w:rsid w:val="00845FB9"/>
    <w:rsid w:val="00845FE6"/>
    <w:rsid w:val="00846049"/>
    <w:rsid w:val="00846098"/>
    <w:rsid w:val="00846106"/>
    <w:rsid w:val="00846197"/>
    <w:rsid w:val="00846273"/>
    <w:rsid w:val="008462E0"/>
    <w:rsid w:val="00846353"/>
    <w:rsid w:val="00846467"/>
    <w:rsid w:val="00846487"/>
    <w:rsid w:val="0084648E"/>
    <w:rsid w:val="008464EA"/>
    <w:rsid w:val="0084654C"/>
    <w:rsid w:val="00846595"/>
    <w:rsid w:val="00846661"/>
    <w:rsid w:val="0084672A"/>
    <w:rsid w:val="0084688C"/>
    <w:rsid w:val="00846AC4"/>
    <w:rsid w:val="00846C77"/>
    <w:rsid w:val="00846C81"/>
    <w:rsid w:val="00846CCD"/>
    <w:rsid w:val="00846D95"/>
    <w:rsid w:val="00846E99"/>
    <w:rsid w:val="00846EDE"/>
    <w:rsid w:val="00846FD1"/>
    <w:rsid w:val="00846FEE"/>
    <w:rsid w:val="00847167"/>
    <w:rsid w:val="008471FA"/>
    <w:rsid w:val="0084735A"/>
    <w:rsid w:val="008473BE"/>
    <w:rsid w:val="0084743A"/>
    <w:rsid w:val="00847458"/>
    <w:rsid w:val="008474B9"/>
    <w:rsid w:val="00847504"/>
    <w:rsid w:val="008475AC"/>
    <w:rsid w:val="008475C6"/>
    <w:rsid w:val="00847964"/>
    <w:rsid w:val="00847991"/>
    <w:rsid w:val="00847B5D"/>
    <w:rsid w:val="00847BBB"/>
    <w:rsid w:val="00847C4E"/>
    <w:rsid w:val="00847D73"/>
    <w:rsid w:val="00847DF5"/>
    <w:rsid w:val="00847E24"/>
    <w:rsid w:val="00847E9B"/>
    <w:rsid w:val="00847EB2"/>
    <w:rsid w:val="00847EC8"/>
    <w:rsid w:val="00847F69"/>
    <w:rsid w:val="00847FF7"/>
    <w:rsid w:val="008500C7"/>
    <w:rsid w:val="0085032E"/>
    <w:rsid w:val="008503A9"/>
    <w:rsid w:val="008503E7"/>
    <w:rsid w:val="008504D6"/>
    <w:rsid w:val="0085065C"/>
    <w:rsid w:val="00850672"/>
    <w:rsid w:val="008506A8"/>
    <w:rsid w:val="008507EA"/>
    <w:rsid w:val="008508B2"/>
    <w:rsid w:val="00850A04"/>
    <w:rsid w:val="00850A59"/>
    <w:rsid w:val="00850AE8"/>
    <w:rsid w:val="00850B13"/>
    <w:rsid w:val="00850B36"/>
    <w:rsid w:val="00850CBF"/>
    <w:rsid w:val="00850CCB"/>
    <w:rsid w:val="00850EE2"/>
    <w:rsid w:val="00850FF5"/>
    <w:rsid w:val="00851314"/>
    <w:rsid w:val="00851416"/>
    <w:rsid w:val="008515E0"/>
    <w:rsid w:val="0085160E"/>
    <w:rsid w:val="00851695"/>
    <w:rsid w:val="008519DC"/>
    <w:rsid w:val="00851A6C"/>
    <w:rsid w:val="00851A9D"/>
    <w:rsid w:val="00851B22"/>
    <w:rsid w:val="00851B2B"/>
    <w:rsid w:val="00851C1D"/>
    <w:rsid w:val="00851E47"/>
    <w:rsid w:val="00852338"/>
    <w:rsid w:val="008523C9"/>
    <w:rsid w:val="008527EE"/>
    <w:rsid w:val="008528D7"/>
    <w:rsid w:val="00852AA6"/>
    <w:rsid w:val="00852B35"/>
    <w:rsid w:val="00852CAF"/>
    <w:rsid w:val="00852DEA"/>
    <w:rsid w:val="00852EE2"/>
    <w:rsid w:val="00852FAF"/>
    <w:rsid w:val="008531DC"/>
    <w:rsid w:val="008532A7"/>
    <w:rsid w:val="00853475"/>
    <w:rsid w:val="00853519"/>
    <w:rsid w:val="0085354C"/>
    <w:rsid w:val="00853792"/>
    <w:rsid w:val="008538FA"/>
    <w:rsid w:val="00853C41"/>
    <w:rsid w:val="00853C45"/>
    <w:rsid w:val="00853D61"/>
    <w:rsid w:val="00853E03"/>
    <w:rsid w:val="00854050"/>
    <w:rsid w:val="0085406E"/>
    <w:rsid w:val="00854090"/>
    <w:rsid w:val="008540C8"/>
    <w:rsid w:val="008540EC"/>
    <w:rsid w:val="0085427C"/>
    <w:rsid w:val="008543D9"/>
    <w:rsid w:val="00854473"/>
    <w:rsid w:val="008545B5"/>
    <w:rsid w:val="0085485C"/>
    <w:rsid w:val="0085489C"/>
    <w:rsid w:val="00854983"/>
    <w:rsid w:val="00854A91"/>
    <w:rsid w:val="00854B13"/>
    <w:rsid w:val="00854D0B"/>
    <w:rsid w:val="00854E0E"/>
    <w:rsid w:val="00855013"/>
    <w:rsid w:val="00855180"/>
    <w:rsid w:val="008551C6"/>
    <w:rsid w:val="00855631"/>
    <w:rsid w:val="008556F0"/>
    <w:rsid w:val="008556F2"/>
    <w:rsid w:val="00855700"/>
    <w:rsid w:val="00855BE0"/>
    <w:rsid w:val="00855DB4"/>
    <w:rsid w:val="00855E9D"/>
    <w:rsid w:val="00856024"/>
    <w:rsid w:val="008561D0"/>
    <w:rsid w:val="008561D7"/>
    <w:rsid w:val="00856301"/>
    <w:rsid w:val="00856377"/>
    <w:rsid w:val="008563FD"/>
    <w:rsid w:val="0085647B"/>
    <w:rsid w:val="00856499"/>
    <w:rsid w:val="008564B0"/>
    <w:rsid w:val="00856538"/>
    <w:rsid w:val="008565B2"/>
    <w:rsid w:val="00856695"/>
    <w:rsid w:val="008566C9"/>
    <w:rsid w:val="00856769"/>
    <w:rsid w:val="00856794"/>
    <w:rsid w:val="0085680E"/>
    <w:rsid w:val="00856934"/>
    <w:rsid w:val="0085695B"/>
    <w:rsid w:val="008569DF"/>
    <w:rsid w:val="008569E4"/>
    <w:rsid w:val="00856A3D"/>
    <w:rsid w:val="00856C4E"/>
    <w:rsid w:val="00856C7B"/>
    <w:rsid w:val="00856D2B"/>
    <w:rsid w:val="00856D36"/>
    <w:rsid w:val="00856DEB"/>
    <w:rsid w:val="00856DF8"/>
    <w:rsid w:val="00856E4A"/>
    <w:rsid w:val="00856F50"/>
    <w:rsid w:val="00856F9B"/>
    <w:rsid w:val="00857024"/>
    <w:rsid w:val="0085722A"/>
    <w:rsid w:val="008573E1"/>
    <w:rsid w:val="00857445"/>
    <w:rsid w:val="008575C3"/>
    <w:rsid w:val="00857686"/>
    <w:rsid w:val="0085776E"/>
    <w:rsid w:val="008578B1"/>
    <w:rsid w:val="008578C4"/>
    <w:rsid w:val="00857C34"/>
    <w:rsid w:val="00857D6A"/>
    <w:rsid w:val="00857DB6"/>
    <w:rsid w:val="00857F1E"/>
    <w:rsid w:val="008600FD"/>
    <w:rsid w:val="00860146"/>
    <w:rsid w:val="00860165"/>
    <w:rsid w:val="008601EF"/>
    <w:rsid w:val="008602AA"/>
    <w:rsid w:val="00860303"/>
    <w:rsid w:val="0086037F"/>
    <w:rsid w:val="0086048D"/>
    <w:rsid w:val="008604E6"/>
    <w:rsid w:val="00860562"/>
    <w:rsid w:val="0086061F"/>
    <w:rsid w:val="00860622"/>
    <w:rsid w:val="0086067F"/>
    <w:rsid w:val="00860728"/>
    <w:rsid w:val="00860811"/>
    <w:rsid w:val="00860840"/>
    <w:rsid w:val="008609D5"/>
    <w:rsid w:val="00860A00"/>
    <w:rsid w:val="00860A73"/>
    <w:rsid w:val="00860A7F"/>
    <w:rsid w:val="00860B20"/>
    <w:rsid w:val="00860BAC"/>
    <w:rsid w:val="00860C95"/>
    <w:rsid w:val="0086103F"/>
    <w:rsid w:val="00861125"/>
    <w:rsid w:val="008611A3"/>
    <w:rsid w:val="00861272"/>
    <w:rsid w:val="008612A8"/>
    <w:rsid w:val="00861462"/>
    <w:rsid w:val="008616E7"/>
    <w:rsid w:val="00861750"/>
    <w:rsid w:val="0086175B"/>
    <w:rsid w:val="00861819"/>
    <w:rsid w:val="008618F4"/>
    <w:rsid w:val="008619D2"/>
    <w:rsid w:val="00861ACC"/>
    <w:rsid w:val="00861B41"/>
    <w:rsid w:val="00861B61"/>
    <w:rsid w:val="00861D65"/>
    <w:rsid w:val="00861DA1"/>
    <w:rsid w:val="00861EAC"/>
    <w:rsid w:val="00861EB8"/>
    <w:rsid w:val="008620C2"/>
    <w:rsid w:val="0086211F"/>
    <w:rsid w:val="00862173"/>
    <w:rsid w:val="0086218B"/>
    <w:rsid w:val="008621B9"/>
    <w:rsid w:val="008621C6"/>
    <w:rsid w:val="00862235"/>
    <w:rsid w:val="00862290"/>
    <w:rsid w:val="008622D9"/>
    <w:rsid w:val="00862539"/>
    <w:rsid w:val="00862558"/>
    <w:rsid w:val="008625CC"/>
    <w:rsid w:val="008626B0"/>
    <w:rsid w:val="008627D9"/>
    <w:rsid w:val="00862929"/>
    <w:rsid w:val="00862956"/>
    <w:rsid w:val="00862963"/>
    <w:rsid w:val="00862988"/>
    <w:rsid w:val="00862A4E"/>
    <w:rsid w:val="00862B2A"/>
    <w:rsid w:val="00862BA2"/>
    <w:rsid w:val="00862D56"/>
    <w:rsid w:val="00862E07"/>
    <w:rsid w:val="00862F15"/>
    <w:rsid w:val="00862F51"/>
    <w:rsid w:val="00863096"/>
    <w:rsid w:val="00863183"/>
    <w:rsid w:val="008631FB"/>
    <w:rsid w:val="00863309"/>
    <w:rsid w:val="00863315"/>
    <w:rsid w:val="00863403"/>
    <w:rsid w:val="00863479"/>
    <w:rsid w:val="008636F2"/>
    <w:rsid w:val="00863766"/>
    <w:rsid w:val="00863A13"/>
    <w:rsid w:val="00863AA0"/>
    <w:rsid w:val="00863AF2"/>
    <w:rsid w:val="00863B34"/>
    <w:rsid w:val="00863BC6"/>
    <w:rsid w:val="00863F2E"/>
    <w:rsid w:val="00864281"/>
    <w:rsid w:val="008643EF"/>
    <w:rsid w:val="008645EB"/>
    <w:rsid w:val="00864625"/>
    <w:rsid w:val="0086463A"/>
    <w:rsid w:val="0086465F"/>
    <w:rsid w:val="00864932"/>
    <w:rsid w:val="00864961"/>
    <w:rsid w:val="0086496D"/>
    <w:rsid w:val="008649D0"/>
    <w:rsid w:val="00864A50"/>
    <w:rsid w:val="00864A9F"/>
    <w:rsid w:val="00864ACA"/>
    <w:rsid w:val="00864B05"/>
    <w:rsid w:val="00864B17"/>
    <w:rsid w:val="00864C01"/>
    <w:rsid w:val="00864C02"/>
    <w:rsid w:val="00864C2C"/>
    <w:rsid w:val="00864CF6"/>
    <w:rsid w:val="00864D28"/>
    <w:rsid w:val="00864DC2"/>
    <w:rsid w:val="00864E77"/>
    <w:rsid w:val="00864EF0"/>
    <w:rsid w:val="00864F25"/>
    <w:rsid w:val="00864FD9"/>
    <w:rsid w:val="008650AB"/>
    <w:rsid w:val="00865127"/>
    <w:rsid w:val="0086512F"/>
    <w:rsid w:val="00865169"/>
    <w:rsid w:val="008651B3"/>
    <w:rsid w:val="008655C9"/>
    <w:rsid w:val="00865696"/>
    <w:rsid w:val="008656CA"/>
    <w:rsid w:val="00865720"/>
    <w:rsid w:val="008659C9"/>
    <w:rsid w:val="00865B09"/>
    <w:rsid w:val="00865B90"/>
    <w:rsid w:val="00865D02"/>
    <w:rsid w:val="00865D4C"/>
    <w:rsid w:val="00865DE1"/>
    <w:rsid w:val="00865EB2"/>
    <w:rsid w:val="00865EF7"/>
    <w:rsid w:val="00865F23"/>
    <w:rsid w:val="00865F4A"/>
    <w:rsid w:val="00866065"/>
    <w:rsid w:val="0086608C"/>
    <w:rsid w:val="008660CA"/>
    <w:rsid w:val="008660EF"/>
    <w:rsid w:val="008660FD"/>
    <w:rsid w:val="00866176"/>
    <w:rsid w:val="0086625D"/>
    <w:rsid w:val="00866357"/>
    <w:rsid w:val="0086651E"/>
    <w:rsid w:val="0086657C"/>
    <w:rsid w:val="0086672E"/>
    <w:rsid w:val="00866748"/>
    <w:rsid w:val="00866903"/>
    <w:rsid w:val="008669EC"/>
    <w:rsid w:val="00866A20"/>
    <w:rsid w:val="00866BFD"/>
    <w:rsid w:val="00866FEA"/>
    <w:rsid w:val="00867027"/>
    <w:rsid w:val="00867180"/>
    <w:rsid w:val="008671D7"/>
    <w:rsid w:val="00867255"/>
    <w:rsid w:val="008672F0"/>
    <w:rsid w:val="00867370"/>
    <w:rsid w:val="0086750F"/>
    <w:rsid w:val="00867662"/>
    <w:rsid w:val="0086775E"/>
    <w:rsid w:val="00867870"/>
    <w:rsid w:val="008678E0"/>
    <w:rsid w:val="008678F0"/>
    <w:rsid w:val="00867AD5"/>
    <w:rsid w:val="00867B22"/>
    <w:rsid w:val="00867C8C"/>
    <w:rsid w:val="00867CE6"/>
    <w:rsid w:val="00867DBF"/>
    <w:rsid w:val="00867F99"/>
    <w:rsid w:val="00867FA7"/>
    <w:rsid w:val="00870018"/>
    <w:rsid w:val="0087012E"/>
    <w:rsid w:val="00870142"/>
    <w:rsid w:val="008701BF"/>
    <w:rsid w:val="00870349"/>
    <w:rsid w:val="008704BD"/>
    <w:rsid w:val="00870598"/>
    <w:rsid w:val="0087060A"/>
    <w:rsid w:val="00870793"/>
    <w:rsid w:val="00870800"/>
    <w:rsid w:val="00870869"/>
    <w:rsid w:val="0087095E"/>
    <w:rsid w:val="00870A1C"/>
    <w:rsid w:val="00870B88"/>
    <w:rsid w:val="00870CB1"/>
    <w:rsid w:val="00870F6A"/>
    <w:rsid w:val="00871029"/>
    <w:rsid w:val="00871096"/>
    <w:rsid w:val="00871104"/>
    <w:rsid w:val="00871119"/>
    <w:rsid w:val="00871171"/>
    <w:rsid w:val="008711B2"/>
    <w:rsid w:val="008711F8"/>
    <w:rsid w:val="00871372"/>
    <w:rsid w:val="00871523"/>
    <w:rsid w:val="008715F2"/>
    <w:rsid w:val="00871741"/>
    <w:rsid w:val="0087175D"/>
    <w:rsid w:val="0087196E"/>
    <w:rsid w:val="00871A4D"/>
    <w:rsid w:val="00871ABB"/>
    <w:rsid w:val="00871D14"/>
    <w:rsid w:val="00871DEA"/>
    <w:rsid w:val="00871F91"/>
    <w:rsid w:val="00872057"/>
    <w:rsid w:val="0087205C"/>
    <w:rsid w:val="008721E3"/>
    <w:rsid w:val="00872276"/>
    <w:rsid w:val="008722B0"/>
    <w:rsid w:val="0087236E"/>
    <w:rsid w:val="00872438"/>
    <w:rsid w:val="00872496"/>
    <w:rsid w:val="008724C5"/>
    <w:rsid w:val="0087250F"/>
    <w:rsid w:val="00872544"/>
    <w:rsid w:val="008726FD"/>
    <w:rsid w:val="00872790"/>
    <w:rsid w:val="008727E9"/>
    <w:rsid w:val="00872821"/>
    <w:rsid w:val="00872852"/>
    <w:rsid w:val="00872989"/>
    <w:rsid w:val="00872AC9"/>
    <w:rsid w:val="00872ACB"/>
    <w:rsid w:val="00872B0A"/>
    <w:rsid w:val="00872C02"/>
    <w:rsid w:val="00872C7C"/>
    <w:rsid w:val="00872C89"/>
    <w:rsid w:val="00872C8B"/>
    <w:rsid w:val="00872D63"/>
    <w:rsid w:val="00872DD4"/>
    <w:rsid w:val="00872E10"/>
    <w:rsid w:val="00872E9E"/>
    <w:rsid w:val="00872F39"/>
    <w:rsid w:val="00872F6E"/>
    <w:rsid w:val="00873051"/>
    <w:rsid w:val="008730FE"/>
    <w:rsid w:val="0087312C"/>
    <w:rsid w:val="00873149"/>
    <w:rsid w:val="008731B4"/>
    <w:rsid w:val="00873214"/>
    <w:rsid w:val="00873218"/>
    <w:rsid w:val="00873330"/>
    <w:rsid w:val="0087334B"/>
    <w:rsid w:val="0087336E"/>
    <w:rsid w:val="008733D1"/>
    <w:rsid w:val="00873463"/>
    <w:rsid w:val="008734E7"/>
    <w:rsid w:val="008736F2"/>
    <w:rsid w:val="00873805"/>
    <w:rsid w:val="00873819"/>
    <w:rsid w:val="00873938"/>
    <w:rsid w:val="00873B92"/>
    <w:rsid w:val="00873BC2"/>
    <w:rsid w:val="00873BF0"/>
    <w:rsid w:val="00873C85"/>
    <w:rsid w:val="00873CAD"/>
    <w:rsid w:val="00873E5A"/>
    <w:rsid w:val="00873EC8"/>
    <w:rsid w:val="00873EEE"/>
    <w:rsid w:val="00873F39"/>
    <w:rsid w:val="0087409F"/>
    <w:rsid w:val="008740B9"/>
    <w:rsid w:val="008742B2"/>
    <w:rsid w:val="008742CE"/>
    <w:rsid w:val="008743CA"/>
    <w:rsid w:val="00874410"/>
    <w:rsid w:val="008744D1"/>
    <w:rsid w:val="008745F0"/>
    <w:rsid w:val="00874656"/>
    <w:rsid w:val="00874658"/>
    <w:rsid w:val="00874704"/>
    <w:rsid w:val="00874720"/>
    <w:rsid w:val="00874762"/>
    <w:rsid w:val="00874A8D"/>
    <w:rsid w:val="00874C18"/>
    <w:rsid w:val="00874E33"/>
    <w:rsid w:val="00874EA4"/>
    <w:rsid w:val="00874FAC"/>
    <w:rsid w:val="0087503A"/>
    <w:rsid w:val="0087504C"/>
    <w:rsid w:val="0087508E"/>
    <w:rsid w:val="0087535E"/>
    <w:rsid w:val="00875410"/>
    <w:rsid w:val="008755AE"/>
    <w:rsid w:val="008755F5"/>
    <w:rsid w:val="00875755"/>
    <w:rsid w:val="008757AF"/>
    <w:rsid w:val="008758BA"/>
    <w:rsid w:val="00875905"/>
    <w:rsid w:val="0087592B"/>
    <w:rsid w:val="00875944"/>
    <w:rsid w:val="00875949"/>
    <w:rsid w:val="00875957"/>
    <w:rsid w:val="008759C1"/>
    <w:rsid w:val="00875E5B"/>
    <w:rsid w:val="00875F79"/>
    <w:rsid w:val="00875FBD"/>
    <w:rsid w:val="00876056"/>
    <w:rsid w:val="00876105"/>
    <w:rsid w:val="0087612D"/>
    <w:rsid w:val="00876254"/>
    <w:rsid w:val="0087625C"/>
    <w:rsid w:val="00876311"/>
    <w:rsid w:val="00876333"/>
    <w:rsid w:val="0087635E"/>
    <w:rsid w:val="008764AD"/>
    <w:rsid w:val="008767D4"/>
    <w:rsid w:val="008768E8"/>
    <w:rsid w:val="00876A43"/>
    <w:rsid w:val="00876A81"/>
    <w:rsid w:val="00876AC2"/>
    <w:rsid w:val="00876AC7"/>
    <w:rsid w:val="00876BC8"/>
    <w:rsid w:val="00876C3E"/>
    <w:rsid w:val="00876C54"/>
    <w:rsid w:val="0087700C"/>
    <w:rsid w:val="008770CC"/>
    <w:rsid w:val="008772CF"/>
    <w:rsid w:val="008773EA"/>
    <w:rsid w:val="0087763F"/>
    <w:rsid w:val="008776F0"/>
    <w:rsid w:val="00877725"/>
    <w:rsid w:val="0087778E"/>
    <w:rsid w:val="00877889"/>
    <w:rsid w:val="008778E6"/>
    <w:rsid w:val="0087792F"/>
    <w:rsid w:val="00877974"/>
    <w:rsid w:val="00877AA2"/>
    <w:rsid w:val="00877C06"/>
    <w:rsid w:val="00877C23"/>
    <w:rsid w:val="00877C45"/>
    <w:rsid w:val="00877C57"/>
    <w:rsid w:val="00877D0F"/>
    <w:rsid w:val="00877DC7"/>
    <w:rsid w:val="00877E3C"/>
    <w:rsid w:val="00877E62"/>
    <w:rsid w:val="00877ECB"/>
    <w:rsid w:val="00877FA3"/>
    <w:rsid w:val="0088014E"/>
    <w:rsid w:val="008801D4"/>
    <w:rsid w:val="00880320"/>
    <w:rsid w:val="008804C9"/>
    <w:rsid w:val="0088053B"/>
    <w:rsid w:val="008805CE"/>
    <w:rsid w:val="008805EB"/>
    <w:rsid w:val="008806C9"/>
    <w:rsid w:val="008808E4"/>
    <w:rsid w:val="00880905"/>
    <w:rsid w:val="00880A53"/>
    <w:rsid w:val="00880ABD"/>
    <w:rsid w:val="00880AF3"/>
    <w:rsid w:val="00880BDC"/>
    <w:rsid w:val="00880CF5"/>
    <w:rsid w:val="00880D44"/>
    <w:rsid w:val="00880D84"/>
    <w:rsid w:val="00880F29"/>
    <w:rsid w:val="00880F4F"/>
    <w:rsid w:val="008810DF"/>
    <w:rsid w:val="008810FA"/>
    <w:rsid w:val="008813F1"/>
    <w:rsid w:val="008813FE"/>
    <w:rsid w:val="00881449"/>
    <w:rsid w:val="008815AA"/>
    <w:rsid w:val="0088161E"/>
    <w:rsid w:val="0088170F"/>
    <w:rsid w:val="0088176C"/>
    <w:rsid w:val="0088182C"/>
    <w:rsid w:val="00881830"/>
    <w:rsid w:val="00881842"/>
    <w:rsid w:val="00881846"/>
    <w:rsid w:val="0088188A"/>
    <w:rsid w:val="008818B5"/>
    <w:rsid w:val="008819A5"/>
    <w:rsid w:val="008819AD"/>
    <w:rsid w:val="00881DD5"/>
    <w:rsid w:val="00881DF9"/>
    <w:rsid w:val="00881E13"/>
    <w:rsid w:val="00881E3D"/>
    <w:rsid w:val="00881F28"/>
    <w:rsid w:val="00881F2A"/>
    <w:rsid w:val="00881FD1"/>
    <w:rsid w:val="00882009"/>
    <w:rsid w:val="00882060"/>
    <w:rsid w:val="008820BE"/>
    <w:rsid w:val="008823B6"/>
    <w:rsid w:val="00882456"/>
    <w:rsid w:val="008824E6"/>
    <w:rsid w:val="008825ED"/>
    <w:rsid w:val="008826F6"/>
    <w:rsid w:val="008829DC"/>
    <w:rsid w:val="00882AD3"/>
    <w:rsid w:val="00882BB1"/>
    <w:rsid w:val="00882D11"/>
    <w:rsid w:val="00882D55"/>
    <w:rsid w:val="00882F52"/>
    <w:rsid w:val="00883004"/>
    <w:rsid w:val="00883095"/>
    <w:rsid w:val="008830CD"/>
    <w:rsid w:val="00883245"/>
    <w:rsid w:val="008833C2"/>
    <w:rsid w:val="0088356C"/>
    <w:rsid w:val="00883685"/>
    <w:rsid w:val="00883922"/>
    <w:rsid w:val="0088393F"/>
    <w:rsid w:val="00883989"/>
    <w:rsid w:val="00883CB3"/>
    <w:rsid w:val="00883D9D"/>
    <w:rsid w:val="00883E4A"/>
    <w:rsid w:val="00883ED6"/>
    <w:rsid w:val="00883F0E"/>
    <w:rsid w:val="00884130"/>
    <w:rsid w:val="008841D3"/>
    <w:rsid w:val="00884255"/>
    <w:rsid w:val="0088425B"/>
    <w:rsid w:val="0088427D"/>
    <w:rsid w:val="0088431F"/>
    <w:rsid w:val="0088447F"/>
    <w:rsid w:val="0088455A"/>
    <w:rsid w:val="00884720"/>
    <w:rsid w:val="0088473D"/>
    <w:rsid w:val="008847FE"/>
    <w:rsid w:val="0088497C"/>
    <w:rsid w:val="00884AD8"/>
    <w:rsid w:val="00884AFE"/>
    <w:rsid w:val="00884BA0"/>
    <w:rsid w:val="00884BFE"/>
    <w:rsid w:val="00884CDF"/>
    <w:rsid w:val="00884D22"/>
    <w:rsid w:val="00884ED4"/>
    <w:rsid w:val="00884F10"/>
    <w:rsid w:val="00884F11"/>
    <w:rsid w:val="008850E1"/>
    <w:rsid w:val="00885181"/>
    <w:rsid w:val="0088518D"/>
    <w:rsid w:val="008852A2"/>
    <w:rsid w:val="008853C1"/>
    <w:rsid w:val="00885501"/>
    <w:rsid w:val="008855A8"/>
    <w:rsid w:val="00885650"/>
    <w:rsid w:val="008856A4"/>
    <w:rsid w:val="0088579F"/>
    <w:rsid w:val="008857BB"/>
    <w:rsid w:val="008857F7"/>
    <w:rsid w:val="0088588C"/>
    <w:rsid w:val="00885BA3"/>
    <w:rsid w:val="00885BE6"/>
    <w:rsid w:val="00885C3B"/>
    <w:rsid w:val="00885D15"/>
    <w:rsid w:val="00885D5D"/>
    <w:rsid w:val="00885EB2"/>
    <w:rsid w:val="00885EC3"/>
    <w:rsid w:val="00885EC9"/>
    <w:rsid w:val="00885F46"/>
    <w:rsid w:val="00885F7A"/>
    <w:rsid w:val="00886028"/>
    <w:rsid w:val="008861AB"/>
    <w:rsid w:val="00886223"/>
    <w:rsid w:val="00886278"/>
    <w:rsid w:val="0088628F"/>
    <w:rsid w:val="00886293"/>
    <w:rsid w:val="008862CF"/>
    <w:rsid w:val="00886307"/>
    <w:rsid w:val="00886508"/>
    <w:rsid w:val="0088651F"/>
    <w:rsid w:val="008866AC"/>
    <w:rsid w:val="0088682A"/>
    <w:rsid w:val="008869A3"/>
    <w:rsid w:val="00886B5B"/>
    <w:rsid w:val="00886BCD"/>
    <w:rsid w:val="00886C18"/>
    <w:rsid w:val="00886C2A"/>
    <w:rsid w:val="00886CBA"/>
    <w:rsid w:val="00886DC2"/>
    <w:rsid w:val="00886E1A"/>
    <w:rsid w:val="00886EA8"/>
    <w:rsid w:val="00886F5C"/>
    <w:rsid w:val="008872FE"/>
    <w:rsid w:val="00887366"/>
    <w:rsid w:val="00887383"/>
    <w:rsid w:val="0088742B"/>
    <w:rsid w:val="0088746E"/>
    <w:rsid w:val="0088749B"/>
    <w:rsid w:val="008875D7"/>
    <w:rsid w:val="008875F2"/>
    <w:rsid w:val="0088762F"/>
    <w:rsid w:val="00887662"/>
    <w:rsid w:val="008876DF"/>
    <w:rsid w:val="00887719"/>
    <w:rsid w:val="00887771"/>
    <w:rsid w:val="008877E1"/>
    <w:rsid w:val="0088799C"/>
    <w:rsid w:val="008879ED"/>
    <w:rsid w:val="00887A5E"/>
    <w:rsid w:val="00887B33"/>
    <w:rsid w:val="00887B71"/>
    <w:rsid w:val="00887BE3"/>
    <w:rsid w:val="00887C01"/>
    <w:rsid w:val="00887C2D"/>
    <w:rsid w:val="00887C4D"/>
    <w:rsid w:val="00887C5E"/>
    <w:rsid w:val="00887C6A"/>
    <w:rsid w:val="00887C82"/>
    <w:rsid w:val="00887CCE"/>
    <w:rsid w:val="00887E3E"/>
    <w:rsid w:val="00887FDA"/>
    <w:rsid w:val="00887FEF"/>
    <w:rsid w:val="0089000E"/>
    <w:rsid w:val="0089001D"/>
    <w:rsid w:val="008900F7"/>
    <w:rsid w:val="00890120"/>
    <w:rsid w:val="00890126"/>
    <w:rsid w:val="00890394"/>
    <w:rsid w:val="00890757"/>
    <w:rsid w:val="008907B2"/>
    <w:rsid w:val="00890814"/>
    <w:rsid w:val="008909D6"/>
    <w:rsid w:val="00890A24"/>
    <w:rsid w:val="00890BCD"/>
    <w:rsid w:val="00890E0D"/>
    <w:rsid w:val="00890F04"/>
    <w:rsid w:val="00890FBE"/>
    <w:rsid w:val="00891126"/>
    <w:rsid w:val="00891195"/>
    <w:rsid w:val="008912C0"/>
    <w:rsid w:val="00891335"/>
    <w:rsid w:val="008913D1"/>
    <w:rsid w:val="008913F1"/>
    <w:rsid w:val="00891548"/>
    <w:rsid w:val="008916F3"/>
    <w:rsid w:val="0089173E"/>
    <w:rsid w:val="0089178E"/>
    <w:rsid w:val="008917C3"/>
    <w:rsid w:val="008917D6"/>
    <w:rsid w:val="0089180C"/>
    <w:rsid w:val="00891874"/>
    <w:rsid w:val="008918BC"/>
    <w:rsid w:val="00891A48"/>
    <w:rsid w:val="00891AD2"/>
    <w:rsid w:val="00891CC4"/>
    <w:rsid w:val="00891DB9"/>
    <w:rsid w:val="00891E02"/>
    <w:rsid w:val="00891F25"/>
    <w:rsid w:val="00891F63"/>
    <w:rsid w:val="00891FD1"/>
    <w:rsid w:val="00892101"/>
    <w:rsid w:val="0089218E"/>
    <w:rsid w:val="00892253"/>
    <w:rsid w:val="00892281"/>
    <w:rsid w:val="008922DF"/>
    <w:rsid w:val="0089232A"/>
    <w:rsid w:val="008923CC"/>
    <w:rsid w:val="00892522"/>
    <w:rsid w:val="0089266B"/>
    <w:rsid w:val="008926CE"/>
    <w:rsid w:val="00892707"/>
    <w:rsid w:val="00892846"/>
    <w:rsid w:val="00892848"/>
    <w:rsid w:val="0089295B"/>
    <w:rsid w:val="00892D1D"/>
    <w:rsid w:val="00892E73"/>
    <w:rsid w:val="00892E95"/>
    <w:rsid w:val="00892EDF"/>
    <w:rsid w:val="00893024"/>
    <w:rsid w:val="0089303B"/>
    <w:rsid w:val="00893168"/>
    <w:rsid w:val="008931D2"/>
    <w:rsid w:val="00893235"/>
    <w:rsid w:val="00893420"/>
    <w:rsid w:val="00893558"/>
    <w:rsid w:val="0089363D"/>
    <w:rsid w:val="00893661"/>
    <w:rsid w:val="00893695"/>
    <w:rsid w:val="008936B7"/>
    <w:rsid w:val="00893735"/>
    <w:rsid w:val="0089381C"/>
    <w:rsid w:val="00893869"/>
    <w:rsid w:val="008938F3"/>
    <w:rsid w:val="00893A7A"/>
    <w:rsid w:val="00893B24"/>
    <w:rsid w:val="00893B3B"/>
    <w:rsid w:val="00893BA4"/>
    <w:rsid w:val="00893C22"/>
    <w:rsid w:val="00893C91"/>
    <w:rsid w:val="00893CCC"/>
    <w:rsid w:val="00893DB3"/>
    <w:rsid w:val="00893EA0"/>
    <w:rsid w:val="00893FCD"/>
    <w:rsid w:val="00894222"/>
    <w:rsid w:val="008943B9"/>
    <w:rsid w:val="008943D8"/>
    <w:rsid w:val="0089441A"/>
    <w:rsid w:val="00894491"/>
    <w:rsid w:val="00894788"/>
    <w:rsid w:val="008947CA"/>
    <w:rsid w:val="0089482C"/>
    <w:rsid w:val="008948A0"/>
    <w:rsid w:val="0089491B"/>
    <w:rsid w:val="008949F6"/>
    <w:rsid w:val="00894A2E"/>
    <w:rsid w:val="00894AA4"/>
    <w:rsid w:val="00894ADC"/>
    <w:rsid w:val="00894B57"/>
    <w:rsid w:val="00894DD3"/>
    <w:rsid w:val="0089518A"/>
    <w:rsid w:val="008951BA"/>
    <w:rsid w:val="008951C7"/>
    <w:rsid w:val="008951D3"/>
    <w:rsid w:val="0089523C"/>
    <w:rsid w:val="00895243"/>
    <w:rsid w:val="00895391"/>
    <w:rsid w:val="00895412"/>
    <w:rsid w:val="00895514"/>
    <w:rsid w:val="0089552F"/>
    <w:rsid w:val="008955D7"/>
    <w:rsid w:val="0089574B"/>
    <w:rsid w:val="0089575E"/>
    <w:rsid w:val="00895790"/>
    <w:rsid w:val="00895835"/>
    <w:rsid w:val="008958A7"/>
    <w:rsid w:val="00895A0C"/>
    <w:rsid w:val="00895BBF"/>
    <w:rsid w:val="00895BE6"/>
    <w:rsid w:val="00896087"/>
    <w:rsid w:val="0089615E"/>
    <w:rsid w:val="00896190"/>
    <w:rsid w:val="008961A5"/>
    <w:rsid w:val="008961AA"/>
    <w:rsid w:val="00896503"/>
    <w:rsid w:val="0089658C"/>
    <w:rsid w:val="0089680B"/>
    <w:rsid w:val="008968B3"/>
    <w:rsid w:val="008968EE"/>
    <w:rsid w:val="008968FC"/>
    <w:rsid w:val="0089699C"/>
    <w:rsid w:val="008969F0"/>
    <w:rsid w:val="00896A8F"/>
    <w:rsid w:val="00896A98"/>
    <w:rsid w:val="00896B19"/>
    <w:rsid w:val="00896BA5"/>
    <w:rsid w:val="00896D04"/>
    <w:rsid w:val="00896D10"/>
    <w:rsid w:val="00896DB5"/>
    <w:rsid w:val="00896DF5"/>
    <w:rsid w:val="00896E6B"/>
    <w:rsid w:val="00896FD8"/>
    <w:rsid w:val="00897082"/>
    <w:rsid w:val="008970F6"/>
    <w:rsid w:val="00897197"/>
    <w:rsid w:val="008972CB"/>
    <w:rsid w:val="0089734D"/>
    <w:rsid w:val="008973FF"/>
    <w:rsid w:val="0089742C"/>
    <w:rsid w:val="008974E5"/>
    <w:rsid w:val="00897506"/>
    <w:rsid w:val="00897509"/>
    <w:rsid w:val="008975C4"/>
    <w:rsid w:val="0089774C"/>
    <w:rsid w:val="00897875"/>
    <w:rsid w:val="0089792B"/>
    <w:rsid w:val="00897969"/>
    <w:rsid w:val="008979E4"/>
    <w:rsid w:val="008979F3"/>
    <w:rsid w:val="00897A13"/>
    <w:rsid w:val="00897ACE"/>
    <w:rsid w:val="00897B1F"/>
    <w:rsid w:val="00897BBD"/>
    <w:rsid w:val="00897C5F"/>
    <w:rsid w:val="00897C7C"/>
    <w:rsid w:val="00897D8B"/>
    <w:rsid w:val="00897FA7"/>
    <w:rsid w:val="00897FFD"/>
    <w:rsid w:val="008A0173"/>
    <w:rsid w:val="008A01B3"/>
    <w:rsid w:val="008A01CD"/>
    <w:rsid w:val="008A0209"/>
    <w:rsid w:val="008A0339"/>
    <w:rsid w:val="008A03A0"/>
    <w:rsid w:val="008A0473"/>
    <w:rsid w:val="008A04C7"/>
    <w:rsid w:val="008A0964"/>
    <w:rsid w:val="008A0A36"/>
    <w:rsid w:val="008A0ACD"/>
    <w:rsid w:val="008A0B16"/>
    <w:rsid w:val="008A0B92"/>
    <w:rsid w:val="008A0BED"/>
    <w:rsid w:val="008A0C27"/>
    <w:rsid w:val="008A0C39"/>
    <w:rsid w:val="008A0DFA"/>
    <w:rsid w:val="008A0E7B"/>
    <w:rsid w:val="008A0FB5"/>
    <w:rsid w:val="008A1090"/>
    <w:rsid w:val="008A10E3"/>
    <w:rsid w:val="008A1182"/>
    <w:rsid w:val="008A122B"/>
    <w:rsid w:val="008A12B4"/>
    <w:rsid w:val="008A13D5"/>
    <w:rsid w:val="008A13F6"/>
    <w:rsid w:val="008A13FF"/>
    <w:rsid w:val="008A14A4"/>
    <w:rsid w:val="008A16FC"/>
    <w:rsid w:val="008A1980"/>
    <w:rsid w:val="008A19F1"/>
    <w:rsid w:val="008A1B26"/>
    <w:rsid w:val="008A1B55"/>
    <w:rsid w:val="008A1C65"/>
    <w:rsid w:val="008A1C9E"/>
    <w:rsid w:val="008A1D75"/>
    <w:rsid w:val="008A1DE9"/>
    <w:rsid w:val="008A1E2B"/>
    <w:rsid w:val="008A1EA1"/>
    <w:rsid w:val="008A1F0B"/>
    <w:rsid w:val="008A1FBC"/>
    <w:rsid w:val="008A218D"/>
    <w:rsid w:val="008A21A6"/>
    <w:rsid w:val="008A21BB"/>
    <w:rsid w:val="008A237E"/>
    <w:rsid w:val="008A2484"/>
    <w:rsid w:val="008A24BD"/>
    <w:rsid w:val="008A2551"/>
    <w:rsid w:val="008A25BB"/>
    <w:rsid w:val="008A2750"/>
    <w:rsid w:val="008A2873"/>
    <w:rsid w:val="008A289A"/>
    <w:rsid w:val="008A2932"/>
    <w:rsid w:val="008A294D"/>
    <w:rsid w:val="008A299A"/>
    <w:rsid w:val="008A2A7E"/>
    <w:rsid w:val="008A2A86"/>
    <w:rsid w:val="008A2AAE"/>
    <w:rsid w:val="008A2BC0"/>
    <w:rsid w:val="008A2C4C"/>
    <w:rsid w:val="008A2CB3"/>
    <w:rsid w:val="008A2DCF"/>
    <w:rsid w:val="008A2DE7"/>
    <w:rsid w:val="008A2E99"/>
    <w:rsid w:val="008A2F26"/>
    <w:rsid w:val="008A2F49"/>
    <w:rsid w:val="008A31A8"/>
    <w:rsid w:val="008A31B3"/>
    <w:rsid w:val="008A339D"/>
    <w:rsid w:val="008A3426"/>
    <w:rsid w:val="008A3427"/>
    <w:rsid w:val="008A34EB"/>
    <w:rsid w:val="008A3537"/>
    <w:rsid w:val="008A36ED"/>
    <w:rsid w:val="008A37AA"/>
    <w:rsid w:val="008A37D6"/>
    <w:rsid w:val="008A3898"/>
    <w:rsid w:val="008A3914"/>
    <w:rsid w:val="008A3966"/>
    <w:rsid w:val="008A39DF"/>
    <w:rsid w:val="008A3E8E"/>
    <w:rsid w:val="008A3EBE"/>
    <w:rsid w:val="008A4020"/>
    <w:rsid w:val="008A40E2"/>
    <w:rsid w:val="008A42D8"/>
    <w:rsid w:val="008A43E8"/>
    <w:rsid w:val="008A44B0"/>
    <w:rsid w:val="008A457F"/>
    <w:rsid w:val="008A48F8"/>
    <w:rsid w:val="008A4911"/>
    <w:rsid w:val="008A49C6"/>
    <w:rsid w:val="008A49EF"/>
    <w:rsid w:val="008A4A9A"/>
    <w:rsid w:val="008A4B22"/>
    <w:rsid w:val="008A4C03"/>
    <w:rsid w:val="008A4DAC"/>
    <w:rsid w:val="008A4E04"/>
    <w:rsid w:val="008A5129"/>
    <w:rsid w:val="008A51EE"/>
    <w:rsid w:val="008A51F6"/>
    <w:rsid w:val="008A52DC"/>
    <w:rsid w:val="008A5340"/>
    <w:rsid w:val="008A53C3"/>
    <w:rsid w:val="008A5423"/>
    <w:rsid w:val="008A55CF"/>
    <w:rsid w:val="008A5987"/>
    <w:rsid w:val="008A59E9"/>
    <w:rsid w:val="008A5A16"/>
    <w:rsid w:val="008A5A1C"/>
    <w:rsid w:val="008A5A8C"/>
    <w:rsid w:val="008A5B9F"/>
    <w:rsid w:val="008A5DFE"/>
    <w:rsid w:val="008A5E71"/>
    <w:rsid w:val="008A5F6D"/>
    <w:rsid w:val="008A5FC1"/>
    <w:rsid w:val="008A6270"/>
    <w:rsid w:val="008A62D3"/>
    <w:rsid w:val="008A631F"/>
    <w:rsid w:val="008A6394"/>
    <w:rsid w:val="008A63C9"/>
    <w:rsid w:val="008A63F1"/>
    <w:rsid w:val="008A64B0"/>
    <w:rsid w:val="008A6545"/>
    <w:rsid w:val="008A657E"/>
    <w:rsid w:val="008A65D1"/>
    <w:rsid w:val="008A668F"/>
    <w:rsid w:val="008A66E2"/>
    <w:rsid w:val="008A695A"/>
    <w:rsid w:val="008A6A42"/>
    <w:rsid w:val="008A6B94"/>
    <w:rsid w:val="008A6D53"/>
    <w:rsid w:val="008A6D78"/>
    <w:rsid w:val="008A6DBA"/>
    <w:rsid w:val="008A6F43"/>
    <w:rsid w:val="008A6F9D"/>
    <w:rsid w:val="008A6FF9"/>
    <w:rsid w:val="008A709D"/>
    <w:rsid w:val="008A7137"/>
    <w:rsid w:val="008A7282"/>
    <w:rsid w:val="008A72A4"/>
    <w:rsid w:val="008A72A7"/>
    <w:rsid w:val="008A758D"/>
    <w:rsid w:val="008A75C5"/>
    <w:rsid w:val="008A7669"/>
    <w:rsid w:val="008A76CB"/>
    <w:rsid w:val="008A7819"/>
    <w:rsid w:val="008A7990"/>
    <w:rsid w:val="008A7B15"/>
    <w:rsid w:val="008A7C98"/>
    <w:rsid w:val="008A7D4C"/>
    <w:rsid w:val="008A7E10"/>
    <w:rsid w:val="008A7FCD"/>
    <w:rsid w:val="008A7FEC"/>
    <w:rsid w:val="008B004F"/>
    <w:rsid w:val="008B015E"/>
    <w:rsid w:val="008B01A2"/>
    <w:rsid w:val="008B01BA"/>
    <w:rsid w:val="008B025B"/>
    <w:rsid w:val="008B0281"/>
    <w:rsid w:val="008B029D"/>
    <w:rsid w:val="008B02C6"/>
    <w:rsid w:val="008B0353"/>
    <w:rsid w:val="008B0521"/>
    <w:rsid w:val="008B054B"/>
    <w:rsid w:val="008B0615"/>
    <w:rsid w:val="008B064C"/>
    <w:rsid w:val="008B07C2"/>
    <w:rsid w:val="008B0854"/>
    <w:rsid w:val="008B0887"/>
    <w:rsid w:val="008B090B"/>
    <w:rsid w:val="008B097E"/>
    <w:rsid w:val="008B09C4"/>
    <w:rsid w:val="008B09CD"/>
    <w:rsid w:val="008B09EF"/>
    <w:rsid w:val="008B0A96"/>
    <w:rsid w:val="008B0AC4"/>
    <w:rsid w:val="008B0C88"/>
    <w:rsid w:val="008B0CD0"/>
    <w:rsid w:val="008B0D03"/>
    <w:rsid w:val="008B0E6A"/>
    <w:rsid w:val="008B0F9B"/>
    <w:rsid w:val="008B103B"/>
    <w:rsid w:val="008B105F"/>
    <w:rsid w:val="008B1074"/>
    <w:rsid w:val="008B12F7"/>
    <w:rsid w:val="008B130E"/>
    <w:rsid w:val="008B1368"/>
    <w:rsid w:val="008B13EA"/>
    <w:rsid w:val="008B1450"/>
    <w:rsid w:val="008B14C2"/>
    <w:rsid w:val="008B150F"/>
    <w:rsid w:val="008B158E"/>
    <w:rsid w:val="008B1593"/>
    <w:rsid w:val="008B1622"/>
    <w:rsid w:val="008B1651"/>
    <w:rsid w:val="008B175A"/>
    <w:rsid w:val="008B182D"/>
    <w:rsid w:val="008B188F"/>
    <w:rsid w:val="008B18CE"/>
    <w:rsid w:val="008B18D0"/>
    <w:rsid w:val="008B19C2"/>
    <w:rsid w:val="008B19DD"/>
    <w:rsid w:val="008B1AFC"/>
    <w:rsid w:val="008B1C7D"/>
    <w:rsid w:val="008B1DBB"/>
    <w:rsid w:val="008B1E53"/>
    <w:rsid w:val="008B1EA8"/>
    <w:rsid w:val="008B1FD5"/>
    <w:rsid w:val="008B2052"/>
    <w:rsid w:val="008B2082"/>
    <w:rsid w:val="008B20A6"/>
    <w:rsid w:val="008B21F5"/>
    <w:rsid w:val="008B22A7"/>
    <w:rsid w:val="008B232F"/>
    <w:rsid w:val="008B23AD"/>
    <w:rsid w:val="008B2502"/>
    <w:rsid w:val="008B25E7"/>
    <w:rsid w:val="008B266A"/>
    <w:rsid w:val="008B269F"/>
    <w:rsid w:val="008B2729"/>
    <w:rsid w:val="008B28A3"/>
    <w:rsid w:val="008B28EC"/>
    <w:rsid w:val="008B2998"/>
    <w:rsid w:val="008B2A26"/>
    <w:rsid w:val="008B2A2E"/>
    <w:rsid w:val="008B2A5F"/>
    <w:rsid w:val="008B2AB2"/>
    <w:rsid w:val="008B2B9D"/>
    <w:rsid w:val="008B2CAD"/>
    <w:rsid w:val="008B2D1D"/>
    <w:rsid w:val="008B2DA1"/>
    <w:rsid w:val="008B2DEB"/>
    <w:rsid w:val="008B2DED"/>
    <w:rsid w:val="008B2FD3"/>
    <w:rsid w:val="008B3142"/>
    <w:rsid w:val="008B3224"/>
    <w:rsid w:val="008B328F"/>
    <w:rsid w:val="008B344D"/>
    <w:rsid w:val="008B3480"/>
    <w:rsid w:val="008B35C8"/>
    <w:rsid w:val="008B360D"/>
    <w:rsid w:val="008B3649"/>
    <w:rsid w:val="008B3779"/>
    <w:rsid w:val="008B3820"/>
    <w:rsid w:val="008B38F8"/>
    <w:rsid w:val="008B3925"/>
    <w:rsid w:val="008B3934"/>
    <w:rsid w:val="008B39E9"/>
    <w:rsid w:val="008B3AAA"/>
    <w:rsid w:val="008B3ACE"/>
    <w:rsid w:val="008B3B62"/>
    <w:rsid w:val="008B3C76"/>
    <w:rsid w:val="008B3E3D"/>
    <w:rsid w:val="008B3E6C"/>
    <w:rsid w:val="008B3E81"/>
    <w:rsid w:val="008B3EA4"/>
    <w:rsid w:val="008B4039"/>
    <w:rsid w:val="008B409E"/>
    <w:rsid w:val="008B40CD"/>
    <w:rsid w:val="008B41EF"/>
    <w:rsid w:val="008B4219"/>
    <w:rsid w:val="008B4230"/>
    <w:rsid w:val="008B444F"/>
    <w:rsid w:val="008B447F"/>
    <w:rsid w:val="008B44A9"/>
    <w:rsid w:val="008B44E1"/>
    <w:rsid w:val="008B4705"/>
    <w:rsid w:val="008B4717"/>
    <w:rsid w:val="008B471E"/>
    <w:rsid w:val="008B4722"/>
    <w:rsid w:val="008B47CB"/>
    <w:rsid w:val="008B4866"/>
    <w:rsid w:val="008B4948"/>
    <w:rsid w:val="008B496B"/>
    <w:rsid w:val="008B49DE"/>
    <w:rsid w:val="008B49EE"/>
    <w:rsid w:val="008B4A4A"/>
    <w:rsid w:val="008B4A5B"/>
    <w:rsid w:val="008B4A5F"/>
    <w:rsid w:val="008B4AD9"/>
    <w:rsid w:val="008B4B0D"/>
    <w:rsid w:val="008B4B33"/>
    <w:rsid w:val="008B4C7A"/>
    <w:rsid w:val="008B4C9D"/>
    <w:rsid w:val="008B4D1F"/>
    <w:rsid w:val="008B4EC6"/>
    <w:rsid w:val="008B4FE1"/>
    <w:rsid w:val="008B5093"/>
    <w:rsid w:val="008B5120"/>
    <w:rsid w:val="008B512E"/>
    <w:rsid w:val="008B5254"/>
    <w:rsid w:val="008B5448"/>
    <w:rsid w:val="008B54C0"/>
    <w:rsid w:val="008B5577"/>
    <w:rsid w:val="008B560F"/>
    <w:rsid w:val="008B570B"/>
    <w:rsid w:val="008B59E9"/>
    <w:rsid w:val="008B5B08"/>
    <w:rsid w:val="008B5B6F"/>
    <w:rsid w:val="008B5BFC"/>
    <w:rsid w:val="008B5DF8"/>
    <w:rsid w:val="008B5EB5"/>
    <w:rsid w:val="008B5ECB"/>
    <w:rsid w:val="008B601F"/>
    <w:rsid w:val="008B6024"/>
    <w:rsid w:val="008B6059"/>
    <w:rsid w:val="008B60ED"/>
    <w:rsid w:val="008B6116"/>
    <w:rsid w:val="008B61CC"/>
    <w:rsid w:val="008B628C"/>
    <w:rsid w:val="008B634E"/>
    <w:rsid w:val="008B64FD"/>
    <w:rsid w:val="008B656D"/>
    <w:rsid w:val="008B66CB"/>
    <w:rsid w:val="008B66DD"/>
    <w:rsid w:val="008B6762"/>
    <w:rsid w:val="008B6A84"/>
    <w:rsid w:val="008B6B06"/>
    <w:rsid w:val="008B6C1A"/>
    <w:rsid w:val="008B6CBA"/>
    <w:rsid w:val="008B6E53"/>
    <w:rsid w:val="008B6E5C"/>
    <w:rsid w:val="008B6EEA"/>
    <w:rsid w:val="008B6F10"/>
    <w:rsid w:val="008B6FFD"/>
    <w:rsid w:val="008B7092"/>
    <w:rsid w:val="008B70C3"/>
    <w:rsid w:val="008B70EC"/>
    <w:rsid w:val="008B7139"/>
    <w:rsid w:val="008B723B"/>
    <w:rsid w:val="008B7277"/>
    <w:rsid w:val="008B735B"/>
    <w:rsid w:val="008B7387"/>
    <w:rsid w:val="008B7419"/>
    <w:rsid w:val="008B74E7"/>
    <w:rsid w:val="008B7553"/>
    <w:rsid w:val="008B77F3"/>
    <w:rsid w:val="008B7829"/>
    <w:rsid w:val="008B7868"/>
    <w:rsid w:val="008B7910"/>
    <w:rsid w:val="008B79F8"/>
    <w:rsid w:val="008B7B42"/>
    <w:rsid w:val="008B7BD4"/>
    <w:rsid w:val="008B7C41"/>
    <w:rsid w:val="008B7D9D"/>
    <w:rsid w:val="008B7E68"/>
    <w:rsid w:val="008B7F8B"/>
    <w:rsid w:val="008C00C3"/>
    <w:rsid w:val="008C0111"/>
    <w:rsid w:val="008C018D"/>
    <w:rsid w:val="008C0203"/>
    <w:rsid w:val="008C0265"/>
    <w:rsid w:val="008C0378"/>
    <w:rsid w:val="008C03A1"/>
    <w:rsid w:val="008C03EB"/>
    <w:rsid w:val="008C041F"/>
    <w:rsid w:val="008C0572"/>
    <w:rsid w:val="008C05CB"/>
    <w:rsid w:val="008C06C2"/>
    <w:rsid w:val="008C07B9"/>
    <w:rsid w:val="008C08EA"/>
    <w:rsid w:val="008C0903"/>
    <w:rsid w:val="008C09C3"/>
    <w:rsid w:val="008C0A24"/>
    <w:rsid w:val="008C0A3C"/>
    <w:rsid w:val="008C0AF3"/>
    <w:rsid w:val="008C0B3D"/>
    <w:rsid w:val="008C0CA7"/>
    <w:rsid w:val="008C0CDA"/>
    <w:rsid w:val="008C0E12"/>
    <w:rsid w:val="008C0F0E"/>
    <w:rsid w:val="008C0FD6"/>
    <w:rsid w:val="008C10EF"/>
    <w:rsid w:val="008C1161"/>
    <w:rsid w:val="008C12E0"/>
    <w:rsid w:val="008C1505"/>
    <w:rsid w:val="008C1558"/>
    <w:rsid w:val="008C16C4"/>
    <w:rsid w:val="008C1960"/>
    <w:rsid w:val="008C1A66"/>
    <w:rsid w:val="008C1B9E"/>
    <w:rsid w:val="008C1C6C"/>
    <w:rsid w:val="008C1C79"/>
    <w:rsid w:val="008C1D1F"/>
    <w:rsid w:val="008C1D61"/>
    <w:rsid w:val="008C1DBF"/>
    <w:rsid w:val="008C1DE6"/>
    <w:rsid w:val="008C1E7F"/>
    <w:rsid w:val="008C1FB0"/>
    <w:rsid w:val="008C1FEC"/>
    <w:rsid w:val="008C2115"/>
    <w:rsid w:val="008C2135"/>
    <w:rsid w:val="008C2233"/>
    <w:rsid w:val="008C2236"/>
    <w:rsid w:val="008C227A"/>
    <w:rsid w:val="008C2369"/>
    <w:rsid w:val="008C239B"/>
    <w:rsid w:val="008C23C2"/>
    <w:rsid w:val="008C23FC"/>
    <w:rsid w:val="008C2426"/>
    <w:rsid w:val="008C243F"/>
    <w:rsid w:val="008C2453"/>
    <w:rsid w:val="008C24E2"/>
    <w:rsid w:val="008C2649"/>
    <w:rsid w:val="008C2663"/>
    <w:rsid w:val="008C26B4"/>
    <w:rsid w:val="008C2767"/>
    <w:rsid w:val="008C28E4"/>
    <w:rsid w:val="008C2A0B"/>
    <w:rsid w:val="008C2BC8"/>
    <w:rsid w:val="008C2C18"/>
    <w:rsid w:val="008C2D68"/>
    <w:rsid w:val="008C2DB9"/>
    <w:rsid w:val="008C2DEC"/>
    <w:rsid w:val="008C3088"/>
    <w:rsid w:val="008C3199"/>
    <w:rsid w:val="008C31CA"/>
    <w:rsid w:val="008C3220"/>
    <w:rsid w:val="008C32F0"/>
    <w:rsid w:val="008C3394"/>
    <w:rsid w:val="008C34F7"/>
    <w:rsid w:val="008C35FC"/>
    <w:rsid w:val="008C360A"/>
    <w:rsid w:val="008C370C"/>
    <w:rsid w:val="008C3A04"/>
    <w:rsid w:val="008C3A45"/>
    <w:rsid w:val="008C3B28"/>
    <w:rsid w:val="008C3E99"/>
    <w:rsid w:val="008C3F60"/>
    <w:rsid w:val="008C3F79"/>
    <w:rsid w:val="008C414C"/>
    <w:rsid w:val="008C421A"/>
    <w:rsid w:val="008C431C"/>
    <w:rsid w:val="008C4356"/>
    <w:rsid w:val="008C4361"/>
    <w:rsid w:val="008C43D6"/>
    <w:rsid w:val="008C4459"/>
    <w:rsid w:val="008C4707"/>
    <w:rsid w:val="008C481C"/>
    <w:rsid w:val="008C48CE"/>
    <w:rsid w:val="008C4931"/>
    <w:rsid w:val="008C49FF"/>
    <w:rsid w:val="008C4A7A"/>
    <w:rsid w:val="008C4B47"/>
    <w:rsid w:val="008C4C69"/>
    <w:rsid w:val="008C4FA7"/>
    <w:rsid w:val="008C5004"/>
    <w:rsid w:val="008C5107"/>
    <w:rsid w:val="008C5232"/>
    <w:rsid w:val="008C5267"/>
    <w:rsid w:val="008C5347"/>
    <w:rsid w:val="008C5385"/>
    <w:rsid w:val="008C53F3"/>
    <w:rsid w:val="008C540B"/>
    <w:rsid w:val="008C5591"/>
    <w:rsid w:val="008C5601"/>
    <w:rsid w:val="008C5657"/>
    <w:rsid w:val="008C570A"/>
    <w:rsid w:val="008C575E"/>
    <w:rsid w:val="008C57C2"/>
    <w:rsid w:val="008C57E9"/>
    <w:rsid w:val="008C58E2"/>
    <w:rsid w:val="008C59D5"/>
    <w:rsid w:val="008C5AE9"/>
    <w:rsid w:val="008C5B10"/>
    <w:rsid w:val="008C5C3D"/>
    <w:rsid w:val="008C5FDA"/>
    <w:rsid w:val="008C6050"/>
    <w:rsid w:val="008C615C"/>
    <w:rsid w:val="008C61B4"/>
    <w:rsid w:val="008C61CB"/>
    <w:rsid w:val="008C63D2"/>
    <w:rsid w:val="008C6406"/>
    <w:rsid w:val="008C6410"/>
    <w:rsid w:val="008C644F"/>
    <w:rsid w:val="008C6468"/>
    <w:rsid w:val="008C650D"/>
    <w:rsid w:val="008C6698"/>
    <w:rsid w:val="008C67CD"/>
    <w:rsid w:val="008C6970"/>
    <w:rsid w:val="008C69DC"/>
    <w:rsid w:val="008C6A38"/>
    <w:rsid w:val="008C6B04"/>
    <w:rsid w:val="008C6B05"/>
    <w:rsid w:val="008C6C14"/>
    <w:rsid w:val="008C6C37"/>
    <w:rsid w:val="008C6C7A"/>
    <w:rsid w:val="008C6D71"/>
    <w:rsid w:val="008C6E2A"/>
    <w:rsid w:val="008C6F4F"/>
    <w:rsid w:val="008C6F56"/>
    <w:rsid w:val="008C6F9B"/>
    <w:rsid w:val="008C6FA2"/>
    <w:rsid w:val="008C70C9"/>
    <w:rsid w:val="008C718B"/>
    <w:rsid w:val="008C7245"/>
    <w:rsid w:val="008C74CC"/>
    <w:rsid w:val="008C7546"/>
    <w:rsid w:val="008C7570"/>
    <w:rsid w:val="008C75DA"/>
    <w:rsid w:val="008C766C"/>
    <w:rsid w:val="008C76D5"/>
    <w:rsid w:val="008C7777"/>
    <w:rsid w:val="008C78BB"/>
    <w:rsid w:val="008C79C7"/>
    <w:rsid w:val="008C79E7"/>
    <w:rsid w:val="008C7A31"/>
    <w:rsid w:val="008C7A98"/>
    <w:rsid w:val="008C7AEB"/>
    <w:rsid w:val="008C7C57"/>
    <w:rsid w:val="008C7CC2"/>
    <w:rsid w:val="008C7F77"/>
    <w:rsid w:val="008D00FC"/>
    <w:rsid w:val="008D0170"/>
    <w:rsid w:val="008D01FD"/>
    <w:rsid w:val="008D0291"/>
    <w:rsid w:val="008D03A9"/>
    <w:rsid w:val="008D03B1"/>
    <w:rsid w:val="008D03B8"/>
    <w:rsid w:val="008D03FC"/>
    <w:rsid w:val="008D0459"/>
    <w:rsid w:val="008D05D2"/>
    <w:rsid w:val="008D05D3"/>
    <w:rsid w:val="008D05F4"/>
    <w:rsid w:val="008D0660"/>
    <w:rsid w:val="008D069D"/>
    <w:rsid w:val="008D06A0"/>
    <w:rsid w:val="008D06CF"/>
    <w:rsid w:val="008D0A49"/>
    <w:rsid w:val="008D0A7A"/>
    <w:rsid w:val="008D0AF2"/>
    <w:rsid w:val="008D0B27"/>
    <w:rsid w:val="008D0B3C"/>
    <w:rsid w:val="008D0C4D"/>
    <w:rsid w:val="008D0C63"/>
    <w:rsid w:val="008D0C88"/>
    <w:rsid w:val="008D0CDA"/>
    <w:rsid w:val="008D0D19"/>
    <w:rsid w:val="008D0F4C"/>
    <w:rsid w:val="008D0F65"/>
    <w:rsid w:val="008D1023"/>
    <w:rsid w:val="008D1345"/>
    <w:rsid w:val="008D13DC"/>
    <w:rsid w:val="008D140F"/>
    <w:rsid w:val="008D149D"/>
    <w:rsid w:val="008D151E"/>
    <w:rsid w:val="008D15C4"/>
    <w:rsid w:val="008D176B"/>
    <w:rsid w:val="008D17ED"/>
    <w:rsid w:val="008D1814"/>
    <w:rsid w:val="008D186E"/>
    <w:rsid w:val="008D19A8"/>
    <w:rsid w:val="008D19B0"/>
    <w:rsid w:val="008D1CDD"/>
    <w:rsid w:val="008D1E02"/>
    <w:rsid w:val="008D1E23"/>
    <w:rsid w:val="008D1E47"/>
    <w:rsid w:val="008D1EE2"/>
    <w:rsid w:val="008D1F24"/>
    <w:rsid w:val="008D1FE2"/>
    <w:rsid w:val="008D2084"/>
    <w:rsid w:val="008D20A1"/>
    <w:rsid w:val="008D2137"/>
    <w:rsid w:val="008D2209"/>
    <w:rsid w:val="008D2271"/>
    <w:rsid w:val="008D22AD"/>
    <w:rsid w:val="008D2437"/>
    <w:rsid w:val="008D2461"/>
    <w:rsid w:val="008D249E"/>
    <w:rsid w:val="008D24F3"/>
    <w:rsid w:val="008D25B9"/>
    <w:rsid w:val="008D26D6"/>
    <w:rsid w:val="008D2781"/>
    <w:rsid w:val="008D27E1"/>
    <w:rsid w:val="008D27E6"/>
    <w:rsid w:val="008D2801"/>
    <w:rsid w:val="008D280C"/>
    <w:rsid w:val="008D28AA"/>
    <w:rsid w:val="008D2A39"/>
    <w:rsid w:val="008D2A94"/>
    <w:rsid w:val="008D2B2B"/>
    <w:rsid w:val="008D2C73"/>
    <w:rsid w:val="008D2DD8"/>
    <w:rsid w:val="008D2E5C"/>
    <w:rsid w:val="008D2E67"/>
    <w:rsid w:val="008D2F6F"/>
    <w:rsid w:val="008D2FBF"/>
    <w:rsid w:val="008D3041"/>
    <w:rsid w:val="008D30F5"/>
    <w:rsid w:val="008D311F"/>
    <w:rsid w:val="008D3142"/>
    <w:rsid w:val="008D315A"/>
    <w:rsid w:val="008D31A9"/>
    <w:rsid w:val="008D3208"/>
    <w:rsid w:val="008D333C"/>
    <w:rsid w:val="008D35DE"/>
    <w:rsid w:val="008D38A7"/>
    <w:rsid w:val="008D38D2"/>
    <w:rsid w:val="008D3931"/>
    <w:rsid w:val="008D399A"/>
    <w:rsid w:val="008D3A1B"/>
    <w:rsid w:val="008D3AF5"/>
    <w:rsid w:val="008D3B93"/>
    <w:rsid w:val="008D3CB8"/>
    <w:rsid w:val="008D3E70"/>
    <w:rsid w:val="008D3F02"/>
    <w:rsid w:val="008D3F81"/>
    <w:rsid w:val="008D3FC5"/>
    <w:rsid w:val="008D41D9"/>
    <w:rsid w:val="008D4259"/>
    <w:rsid w:val="008D42C2"/>
    <w:rsid w:val="008D4318"/>
    <w:rsid w:val="008D4423"/>
    <w:rsid w:val="008D4464"/>
    <w:rsid w:val="008D453F"/>
    <w:rsid w:val="008D4583"/>
    <w:rsid w:val="008D4766"/>
    <w:rsid w:val="008D47EE"/>
    <w:rsid w:val="008D4803"/>
    <w:rsid w:val="008D4A86"/>
    <w:rsid w:val="008D4B02"/>
    <w:rsid w:val="008D4D2D"/>
    <w:rsid w:val="008D4D4B"/>
    <w:rsid w:val="008D508F"/>
    <w:rsid w:val="008D5193"/>
    <w:rsid w:val="008D5194"/>
    <w:rsid w:val="008D538D"/>
    <w:rsid w:val="008D544C"/>
    <w:rsid w:val="008D54AD"/>
    <w:rsid w:val="008D55E9"/>
    <w:rsid w:val="008D574A"/>
    <w:rsid w:val="008D5879"/>
    <w:rsid w:val="008D592F"/>
    <w:rsid w:val="008D59E4"/>
    <w:rsid w:val="008D5C5E"/>
    <w:rsid w:val="008D5E07"/>
    <w:rsid w:val="008D5EF9"/>
    <w:rsid w:val="008D5F22"/>
    <w:rsid w:val="008D5F83"/>
    <w:rsid w:val="008D5FBA"/>
    <w:rsid w:val="008D5FCD"/>
    <w:rsid w:val="008D6035"/>
    <w:rsid w:val="008D615D"/>
    <w:rsid w:val="008D6166"/>
    <w:rsid w:val="008D6174"/>
    <w:rsid w:val="008D6255"/>
    <w:rsid w:val="008D627E"/>
    <w:rsid w:val="008D6323"/>
    <w:rsid w:val="008D6382"/>
    <w:rsid w:val="008D6397"/>
    <w:rsid w:val="008D63C6"/>
    <w:rsid w:val="008D65B3"/>
    <w:rsid w:val="008D666E"/>
    <w:rsid w:val="008D6733"/>
    <w:rsid w:val="008D6791"/>
    <w:rsid w:val="008D6793"/>
    <w:rsid w:val="008D6A92"/>
    <w:rsid w:val="008D6A9B"/>
    <w:rsid w:val="008D6ACF"/>
    <w:rsid w:val="008D6BDB"/>
    <w:rsid w:val="008D6D0C"/>
    <w:rsid w:val="008D6D22"/>
    <w:rsid w:val="008D6D4C"/>
    <w:rsid w:val="008D6D59"/>
    <w:rsid w:val="008D6D87"/>
    <w:rsid w:val="008D6E23"/>
    <w:rsid w:val="008D6E70"/>
    <w:rsid w:val="008D6F90"/>
    <w:rsid w:val="008D7002"/>
    <w:rsid w:val="008D709C"/>
    <w:rsid w:val="008D71F8"/>
    <w:rsid w:val="008D728C"/>
    <w:rsid w:val="008D73AC"/>
    <w:rsid w:val="008D742F"/>
    <w:rsid w:val="008D7523"/>
    <w:rsid w:val="008D7554"/>
    <w:rsid w:val="008D7615"/>
    <w:rsid w:val="008D762E"/>
    <w:rsid w:val="008D7671"/>
    <w:rsid w:val="008D76A0"/>
    <w:rsid w:val="008D76CD"/>
    <w:rsid w:val="008D7787"/>
    <w:rsid w:val="008D7851"/>
    <w:rsid w:val="008D7990"/>
    <w:rsid w:val="008D7AAD"/>
    <w:rsid w:val="008D7BF3"/>
    <w:rsid w:val="008D7CB4"/>
    <w:rsid w:val="008D7CF5"/>
    <w:rsid w:val="008D7CF9"/>
    <w:rsid w:val="008D7D0E"/>
    <w:rsid w:val="008D7D26"/>
    <w:rsid w:val="008D7DEB"/>
    <w:rsid w:val="008D7E1F"/>
    <w:rsid w:val="008D7E95"/>
    <w:rsid w:val="008D7EAF"/>
    <w:rsid w:val="008D7FA9"/>
    <w:rsid w:val="008E0061"/>
    <w:rsid w:val="008E0067"/>
    <w:rsid w:val="008E00FB"/>
    <w:rsid w:val="008E0165"/>
    <w:rsid w:val="008E0186"/>
    <w:rsid w:val="008E049C"/>
    <w:rsid w:val="008E04B5"/>
    <w:rsid w:val="008E0564"/>
    <w:rsid w:val="008E0652"/>
    <w:rsid w:val="008E074C"/>
    <w:rsid w:val="008E07C6"/>
    <w:rsid w:val="008E0886"/>
    <w:rsid w:val="008E0B11"/>
    <w:rsid w:val="008E0C10"/>
    <w:rsid w:val="008E0CDD"/>
    <w:rsid w:val="008E0D5D"/>
    <w:rsid w:val="008E0E5B"/>
    <w:rsid w:val="008E0E89"/>
    <w:rsid w:val="008E0E8C"/>
    <w:rsid w:val="008E0F5F"/>
    <w:rsid w:val="008E1080"/>
    <w:rsid w:val="008E10AB"/>
    <w:rsid w:val="008E120F"/>
    <w:rsid w:val="008E1217"/>
    <w:rsid w:val="008E149D"/>
    <w:rsid w:val="008E14B3"/>
    <w:rsid w:val="008E1518"/>
    <w:rsid w:val="008E15AC"/>
    <w:rsid w:val="008E161A"/>
    <w:rsid w:val="008E173D"/>
    <w:rsid w:val="008E1785"/>
    <w:rsid w:val="008E1905"/>
    <w:rsid w:val="008E1B6C"/>
    <w:rsid w:val="008E1C0A"/>
    <w:rsid w:val="008E1CD2"/>
    <w:rsid w:val="008E1D09"/>
    <w:rsid w:val="008E1DC4"/>
    <w:rsid w:val="008E1F5B"/>
    <w:rsid w:val="008E1FDF"/>
    <w:rsid w:val="008E2051"/>
    <w:rsid w:val="008E20D6"/>
    <w:rsid w:val="008E20EC"/>
    <w:rsid w:val="008E225F"/>
    <w:rsid w:val="008E2294"/>
    <w:rsid w:val="008E2415"/>
    <w:rsid w:val="008E2469"/>
    <w:rsid w:val="008E2538"/>
    <w:rsid w:val="008E2562"/>
    <w:rsid w:val="008E259A"/>
    <w:rsid w:val="008E2670"/>
    <w:rsid w:val="008E275B"/>
    <w:rsid w:val="008E29A3"/>
    <w:rsid w:val="008E29B3"/>
    <w:rsid w:val="008E29E0"/>
    <w:rsid w:val="008E2A45"/>
    <w:rsid w:val="008E2A65"/>
    <w:rsid w:val="008E2B47"/>
    <w:rsid w:val="008E2C80"/>
    <w:rsid w:val="008E2C9C"/>
    <w:rsid w:val="008E2CA5"/>
    <w:rsid w:val="008E2CA6"/>
    <w:rsid w:val="008E2D13"/>
    <w:rsid w:val="008E2D5C"/>
    <w:rsid w:val="008E2E8C"/>
    <w:rsid w:val="008E2EF4"/>
    <w:rsid w:val="008E306E"/>
    <w:rsid w:val="008E3121"/>
    <w:rsid w:val="008E3278"/>
    <w:rsid w:val="008E3353"/>
    <w:rsid w:val="008E35DF"/>
    <w:rsid w:val="008E35E7"/>
    <w:rsid w:val="008E378A"/>
    <w:rsid w:val="008E3819"/>
    <w:rsid w:val="008E391A"/>
    <w:rsid w:val="008E3A77"/>
    <w:rsid w:val="008E3B0A"/>
    <w:rsid w:val="008E3B66"/>
    <w:rsid w:val="008E3BE5"/>
    <w:rsid w:val="008E3C18"/>
    <w:rsid w:val="008E3CAC"/>
    <w:rsid w:val="008E3EBB"/>
    <w:rsid w:val="008E3F52"/>
    <w:rsid w:val="008E4021"/>
    <w:rsid w:val="008E412D"/>
    <w:rsid w:val="008E418D"/>
    <w:rsid w:val="008E419D"/>
    <w:rsid w:val="008E431C"/>
    <w:rsid w:val="008E435B"/>
    <w:rsid w:val="008E43E7"/>
    <w:rsid w:val="008E451A"/>
    <w:rsid w:val="008E455F"/>
    <w:rsid w:val="008E4890"/>
    <w:rsid w:val="008E48FD"/>
    <w:rsid w:val="008E4A17"/>
    <w:rsid w:val="008E4B21"/>
    <w:rsid w:val="008E4B79"/>
    <w:rsid w:val="008E4CA5"/>
    <w:rsid w:val="008E4D2A"/>
    <w:rsid w:val="008E4D70"/>
    <w:rsid w:val="008E4E39"/>
    <w:rsid w:val="008E4F3F"/>
    <w:rsid w:val="008E4F42"/>
    <w:rsid w:val="008E50BD"/>
    <w:rsid w:val="008E5136"/>
    <w:rsid w:val="008E518E"/>
    <w:rsid w:val="008E51D7"/>
    <w:rsid w:val="008E51E8"/>
    <w:rsid w:val="008E52DD"/>
    <w:rsid w:val="008E5412"/>
    <w:rsid w:val="008E54C5"/>
    <w:rsid w:val="008E5625"/>
    <w:rsid w:val="008E5733"/>
    <w:rsid w:val="008E57A5"/>
    <w:rsid w:val="008E59EF"/>
    <w:rsid w:val="008E5A00"/>
    <w:rsid w:val="008E5A2B"/>
    <w:rsid w:val="008E5A37"/>
    <w:rsid w:val="008E5B5F"/>
    <w:rsid w:val="008E5BD5"/>
    <w:rsid w:val="008E5C0E"/>
    <w:rsid w:val="008E5D01"/>
    <w:rsid w:val="008E5D04"/>
    <w:rsid w:val="008E5D5A"/>
    <w:rsid w:val="008E5E26"/>
    <w:rsid w:val="008E5E55"/>
    <w:rsid w:val="008E610E"/>
    <w:rsid w:val="008E6198"/>
    <w:rsid w:val="008E61FC"/>
    <w:rsid w:val="008E624A"/>
    <w:rsid w:val="008E6259"/>
    <w:rsid w:val="008E6508"/>
    <w:rsid w:val="008E66AB"/>
    <w:rsid w:val="008E674D"/>
    <w:rsid w:val="008E6788"/>
    <w:rsid w:val="008E686A"/>
    <w:rsid w:val="008E688A"/>
    <w:rsid w:val="008E68E4"/>
    <w:rsid w:val="008E69A0"/>
    <w:rsid w:val="008E6D84"/>
    <w:rsid w:val="008E6DAB"/>
    <w:rsid w:val="008E6EB2"/>
    <w:rsid w:val="008E6FB6"/>
    <w:rsid w:val="008E6FFE"/>
    <w:rsid w:val="008E70C1"/>
    <w:rsid w:val="008E70F3"/>
    <w:rsid w:val="008E7204"/>
    <w:rsid w:val="008E7370"/>
    <w:rsid w:val="008E737B"/>
    <w:rsid w:val="008E743E"/>
    <w:rsid w:val="008E7684"/>
    <w:rsid w:val="008E769D"/>
    <w:rsid w:val="008E76C6"/>
    <w:rsid w:val="008E76D5"/>
    <w:rsid w:val="008E76EA"/>
    <w:rsid w:val="008E7BB3"/>
    <w:rsid w:val="008E7C57"/>
    <w:rsid w:val="008E7D84"/>
    <w:rsid w:val="008E7DB3"/>
    <w:rsid w:val="008E7DBD"/>
    <w:rsid w:val="008E7DC0"/>
    <w:rsid w:val="008E7DDF"/>
    <w:rsid w:val="008E7E6A"/>
    <w:rsid w:val="008E7E6E"/>
    <w:rsid w:val="008E7F9D"/>
    <w:rsid w:val="008F0090"/>
    <w:rsid w:val="008F014C"/>
    <w:rsid w:val="008F01AB"/>
    <w:rsid w:val="008F01B2"/>
    <w:rsid w:val="008F01DD"/>
    <w:rsid w:val="008F0215"/>
    <w:rsid w:val="008F0219"/>
    <w:rsid w:val="008F0296"/>
    <w:rsid w:val="008F0420"/>
    <w:rsid w:val="008F044C"/>
    <w:rsid w:val="008F0460"/>
    <w:rsid w:val="008F066A"/>
    <w:rsid w:val="008F06E5"/>
    <w:rsid w:val="008F0749"/>
    <w:rsid w:val="008F0834"/>
    <w:rsid w:val="008F0A1B"/>
    <w:rsid w:val="008F0AD3"/>
    <w:rsid w:val="008F0BA6"/>
    <w:rsid w:val="008F0C11"/>
    <w:rsid w:val="008F0D89"/>
    <w:rsid w:val="008F0EF6"/>
    <w:rsid w:val="008F0F2D"/>
    <w:rsid w:val="008F0F4E"/>
    <w:rsid w:val="008F0FA2"/>
    <w:rsid w:val="008F0FC8"/>
    <w:rsid w:val="008F1027"/>
    <w:rsid w:val="008F10F2"/>
    <w:rsid w:val="008F1478"/>
    <w:rsid w:val="008F14FF"/>
    <w:rsid w:val="008F15BA"/>
    <w:rsid w:val="008F16BC"/>
    <w:rsid w:val="008F16F0"/>
    <w:rsid w:val="008F16FD"/>
    <w:rsid w:val="008F1713"/>
    <w:rsid w:val="008F1723"/>
    <w:rsid w:val="008F182D"/>
    <w:rsid w:val="008F1965"/>
    <w:rsid w:val="008F19A6"/>
    <w:rsid w:val="008F1AD7"/>
    <w:rsid w:val="008F1CF8"/>
    <w:rsid w:val="008F1E0D"/>
    <w:rsid w:val="008F1E35"/>
    <w:rsid w:val="008F1FD7"/>
    <w:rsid w:val="008F1FFB"/>
    <w:rsid w:val="008F2073"/>
    <w:rsid w:val="008F20A6"/>
    <w:rsid w:val="008F212C"/>
    <w:rsid w:val="008F212E"/>
    <w:rsid w:val="008F213F"/>
    <w:rsid w:val="008F2144"/>
    <w:rsid w:val="008F2178"/>
    <w:rsid w:val="008F2201"/>
    <w:rsid w:val="008F24FD"/>
    <w:rsid w:val="008F260A"/>
    <w:rsid w:val="008F29F3"/>
    <w:rsid w:val="008F2A8C"/>
    <w:rsid w:val="008F2AB6"/>
    <w:rsid w:val="008F2B3E"/>
    <w:rsid w:val="008F2B7E"/>
    <w:rsid w:val="008F2C0D"/>
    <w:rsid w:val="008F2C56"/>
    <w:rsid w:val="008F2CC4"/>
    <w:rsid w:val="008F2D86"/>
    <w:rsid w:val="008F2DE9"/>
    <w:rsid w:val="008F2E00"/>
    <w:rsid w:val="008F2EF6"/>
    <w:rsid w:val="008F2FF4"/>
    <w:rsid w:val="008F3023"/>
    <w:rsid w:val="008F3069"/>
    <w:rsid w:val="008F30DC"/>
    <w:rsid w:val="008F339F"/>
    <w:rsid w:val="008F33E9"/>
    <w:rsid w:val="008F3426"/>
    <w:rsid w:val="008F3536"/>
    <w:rsid w:val="008F35F6"/>
    <w:rsid w:val="008F38E1"/>
    <w:rsid w:val="008F3951"/>
    <w:rsid w:val="008F39D9"/>
    <w:rsid w:val="008F3A10"/>
    <w:rsid w:val="008F3A47"/>
    <w:rsid w:val="008F3B0E"/>
    <w:rsid w:val="008F3BD9"/>
    <w:rsid w:val="008F3CBF"/>
    <w:rsid w:val="008F3CD2"/>
    <w:rsid w:val="008F3CD5"/>
    <w:rsid w:val="008F3D2D"/>
    <w:rsid w:val="008F3D2F"/>
    <w:rsid w:val="008F3D7C"/>
    <w:rsid w:val="008F3D9B"/>
    <w:rsid w:val="008F3DC9"/>
    <w:rsid w:val="008F4025"/>
    <w:rsid w:val="008F4107"/>
    <w:rsid w:val="008F415F"/>
    <w:rsid w:val="008F4172"/>
    <w:rsid w:val="008F41B7"/>
    <w:rsid w:val="008F4229"/>
    <w:rsid w:val="008F438C"/>
    <w:rsid w:val="008F4509"/>
    <w:rsid w:val="008F4551"/>
    <w:rsid w:val="008F45B1"/>
    <w:rsid w:val="008F47F9"/>
    <w:rsid w:val="008F484B"/>
    <w:rsid w:val="008F48DF"/>
    <w:rsid w:val="008F49AB"/>
    <w:rsid w:val="008F4B04"/>
    <w:rsid w:val="008F4B0F"/>
    <w:rsid w:val="008F4BFE"/>
    <w:rsid w:val="008F4CDE"/>
    <w:rsid w:val="008F4D16"/>
    <w:rsid w:val="008F4D9F"/>
    <w:rsid w:val="008F4DA1"/>
    <w:rsid w:val="008F4DFE"/>
    <w:rsid w:val="008F4E3F"/>
    <w:rsid w:val="008F4E7C"/>
    <w:rsid w:val="008F5173"/>
    <w:rsid w:val="008F5406"/>
    <w:rsid w:val="008F5468"/>
    <w:rsid w:val="008F551F"/>
    <w:rsid w:val="008F559D"/>
    <w:rsid w:val="008F5665"/>
    <w:rsid w:val="008F56F9"/>
    <w:rsid w:val="008F582E"/>
    <w:rsid w:val="008F5860"/>
    <w:rsid w:val="008F5866"/>
    <w:rsid w:val="008F58E7"/>
    <w:rsid w:val="008F5915"/>
    <w:rsid w:val="008F5934"/>
    <w:rsid w:val="008F595E"/>
    <w:rsid w:val="008F5A5C"/>
    <w:rsid w:val="008F5AA3"/>
    <w:rsid w:val="008F5ABB"/>
    <w:rsid w:val="008F5AEE"/>
    <w:rsid w:val="008F5D1E"/>
    <w:rsid w:val="008F5D7A"/>
    <w:rsid w:val="008F5EB3"/>
    <w:rsid w:val="008F5EF3"/>
    <w:rsid w:val="008F5F4F"/>
    <w:rsid w:val="008F5F96"/>
    <w:rsid w:val="008F600D"/>
    <w:rsid w:val="008F6155"/>
    <w:rsid w:val="008F6174"/>
    <w:rsid w:val="008F6188"/>
    <w:rsid w:val="008F63B2"/>
    <w:rsid w:val="008F6410"/>
    <w:rsid w:val="008F6442"/>
    <w:rsid w:val="008F6649"/>
    <w:rsid w:val="008F67FA"/>
    <w:rsid w:val="008F6834"/>
    <w:rsid w:val="008F6856"/>
    <w:rsid w:val="008F6863"/>
    <w:rsid w:val="008F692B"/>
    <w:rsid w:val="008F6A52"/>
    <w:rsid w:val="008F6ACC"/>
    <w:rsid w:val="008F6AE5"/>
    <w:rsid w:val="008F6B1D"/>
    <w:rsid w:val="008F6BDF"/>
    <w:rsid w:val="008F6C5F"/>
    <w:rsid w:val="008F6CC7"/>
    <w:rsid w:val="008F6CD1"/>
    <w:rsid w:val="008F6D17"/>
    <w:rsid w:val="008F6DB2"/>
    <w:rsid w:val="008F6FBB"/>
    <w:rsid w:val="008F7091"/>
    <w:rsid w:val="008F722D"/>
    <w:rsid w:val="008F724C"/>
    <w:rsid w:val="008F729E"/>
    <w:rsid w:val="008F735C"/>
    <w:rsid w:val="008F7365"/>
    <w:rsid w:val="008F745C"/>
    <w:rsid w:val="008F7589"/>
    <w:rsid w:val="008F75CA"/>
    <w:rsid w:val="008F75E6"/>
    <w:rsid w:val="008F764D"/>
    <w:rsid w:val="008F7677"/>
    <w:rsid w:val="008F768F"/>
    <w:rsid w:val="008F77E8"/>
    <w:rsid w:val="008F793F"/>
    <w:rsid w:val="008F794C"/>
    <w:rsid w:val="008F79FB"/>
    <w:rsid w:val="008F7A22"/>
    <w:rsid w:val="008F7ABB"/>
    <w:rsid w:val="008F7AEB"/>
    <w:rsid w:val="008F7BD6"/>
    <w:rsid w:val="008F7CEF"/>
    <w:rsid w:val="008F7D52"/>
    <w:rsid w:val="009000FD"/>
    <w:rsid w:val="009001AF"/>
    <w:rsid w:val="009001F8"/>
    <w:rsid w:val="009001FE"/>
    <w:rsid w:val="00900279"/>
    <w:rsid w:val="009004EB"/>
    <w:rsid w:val="009006C1"/>
    <w:rsid w:val="009006F0"/>
    <w:rsid w:val="00900745"/>
    <w:rsid w:val="00900A4E"/>
    <w:rsid w:val="00900A97"/>
    <w:rsid w:val="00900B17"/>
    <w:rsid w:val="00900B60"/>
    <w:rsid w:val="00900BF5"/>
    <w:rsid w:val="00900C1B"/>
    <w:rsid w:val="00900D65"/>
    <w:rsid w:val="00900DDE"/>
    <w:rsid w:val="00900DF1"/>
    <w:rsid w:val="00900E2E"/>
    <w:rsid w:val="00900E68"/>
    <w:rsid w:val="0090102F"/>
    <w:rsid w:val="009011CF"/>
    <w:rsid w:val="009011F3"/>
    <w:rsid w:val="00901289"/>
    <w:rsid w:val="009012A0"/>
    <w:rsid w:val="009012ED"/>
    <w:rsid w:val="009012F5"/>
    <w:rsid w:val="009015C6"/>
    <w:rsid w:val="009017AE"/>
    <w:rsid w:val="00901837"/>
    <w:rsid w:val="00901845"/>
    <w:rsid w:val="00901B2B"/>
    <w:rsid w:val="00901B3B"/>
    <w:rsid w:val="00901CE4"/>
    <w:rsid w:val="00901CEC"/>
    <w:rsid w:val="00901D22"/>
    <w:rsid w:val="00901E0E"/>
    <w:rsid w:val="00901E0F"/>
    <w:rsid w:val="00902041"/>
    <w:rsid w:val="009020D4"/>
    <w:rsid w:val="00902207"/>
    <w:rsid w:val="00902253"/>
    <w:rsid w:val="009022BC"/>
    <w:rsid w:val="009023DD"/>
    <w:rsid w:val="00902510"/>
    <w:rsid w:val="0090255A"/>
    <w:rsid w:val="009025D3"/>
    <w:rsid w:val="00902686"/>
    <w:rsid w:val="00902712"/>
    <w:rsid w:val="00902734"/>
    <w:rsid w:val="00902842"/>
    <w:rsid w:val="00902975"/>
    <w:rsid w:val="00902A2E"/>
    <w:rsid w:val="00902B47"/>
    <w:rsid w:val="00902C31"/>
    <w:rsid w:val="00902CBB"/>
    <w:rsid w:val="00902CEB"/>
    <w:rsid w:val="00902DFD"/>
    <w:rsid w:val="00902E5A"/>
    <w:rsid w:val="0090304C"/>
    <w:rsid w:val="00903080"/>
    <w:rsid w:val="009030DD"/>
    <w:rsid w:val="00903200"/>
    <w:rsid w:val="00903281"/>
    <w:rsid w:val="0090359A"/>
    <w:rsid w:val="009036C6"/>
    <w:rsid w:val="00903827"/>
    <w:rsid w:val="009038D8"/>
    <w:rsid w:val="009039C6"/>
    <w:rsid w:val="00903ACB"/>
    <w:rsid w:val="00903E48"/>
    <w:rsid w:val="00903F0F"/>
    <w:rsid w:val="00903F51"/>
    <w:rsid w:val="00903F59"/>
    <w:rsid w:val="00903F89"/>
    <w:rsid w:val="00904083"/>
    <w:rsid w:val="00904273"/>
    <w:rsid w:val="00904331"/>
    <w:rsid w:val="00904424"/>
    <w:rsid w:val="009045C7"/>
    <w:rsid w:val="0090463A"/>
    <w:rsid w:val="00904668"/>
    <w:rsid w:val="009046A4"/>
    <w:rsid w:val="0090480E"/>
    <w:rsid w:val="0090482B"/>
    <w:rsid w:val="00904837"/>
    <w:rsid w:val="0090490C"/>
    <w:rsid w:val="00904A62"/>
    <w:rsid w:val="00904B6D"/>
    <w:rsid w:val="00904C4C"/>
    <w:rsid w:val="00904C52"/>
    <w:rsid w:val="00904D35"/>
    <w:rsid w:val="00904D77"/>
    <w:rsid w:val="00904E71"/>
    <w:rsid w:val="00904F0B"/>
    <w:rsid w:val="009050B1"/>
    <w:rsid w:val="009050B7"/>
    <w:rsid w:val="00905154"/>
    <w:rsid w:val="0090519D"/>
    <w:rsid w:val="009051A7"/>
    <w:rsid w:val="00905243"/>
    <w:rsid w:val="00905380"/>
    <w:rsid w:val="00905493"/>
    <w:rsid w:val="00905560"/>
    <w:rsid w:val="0090556E"/>
    <w:rsid w:val="0090574E"/>
    <w:rsid w:val="0090577F"/>
    <w:rsid w:val="009058A7"/>
    <w:rsid w:val="00905A06"/>
    <w:rsid w:val="00905A4E"/>
    <w:rsid w:val="00905BFD"/>
    <w:rsid w:val="00905CB6"/>
    <w:rsid w:val="00905D68"/>
    <w:rsid w:val="00905D69"/>
    <w:rsid w:val="00905E4E"/>
    <w:rsid w:val="00905EF8"/>
    <w:rsid w:val="00905F49"/>
    <w:rsid w:val="00905F52"/>
    <w:rsid w:val="00905F5A"/>
    <w:rsid w:val="00905FBB"/>
    <w:rsid w:val="00906100"/>
    <w:rsid w:val="009061AD"/>
    <w:rsid w:val="00906229"/>
    <w:rsid w:val="009062A5"/>
    <w:rsid w:val="009062D4"/>
    <w:rsid w:val="009066C6"/>
    <w:rsid w:val="009067B4"/>
    <w:rsid w:val="009067B8"/>
    <w:rsid w:val="0090693D"/>
    <w:rsid w:val="00906983"/>
    <w:rsid w:val="009069D4"/>
    <w:rsid w:val="00906A1C"/>
    <w:rsid w:val="00906BB1"/>
    <w:rsid w:val="00906C1D"/>
    <w:rsid w:val="00906EB8"/>
    <w:rsid w:val="00906EED"/>
    <w:rsid w:val="00907071"/>
    <w:rsid w:val="009070C4"/>
    <w:rsid w:val="0090715C"/>
    <w:rsid w:val="009071F6"/>
    <w:rsid w:val="00907431"/>
    <w:rsid w:val="0090748C"/>
    <w:rsid w:val="00907652"/>
    <w:rsid w:val="009076AC"/>
    <w:rsid w:val="00907971"/>
    <w:rsid w:val="00907BEE"/>
    <w:rsid w:val="00907C99"/>
    <w:rsid w:val="00907D8B"/>
    <w:rsid w:val="00907F13"/>
    <w:rsid w:val="00910143"/>
    <w:rsid w:val="0091029C"/>
    <w:rsid w:val="009102D0"/>
    <w:rsid w:val="00910318"/>
    <w:rsid w:val="00910357"/>
    <w:rsid w:val="009103D9"/>
    <w:rsid w:val="009104F9"/>
    <w:rsid w:val="00910626"/>
    <w:rsid w:val="00910874"/>
    <w:rsid w:val="009108A7"/>
    <w:rsid w:val="009108DF"/>
    <w:rsid w:val="0091093C"/>
    <w:rsid w:val="00910AF9"/>
    <w:rsid w:val="00910E6D"/>
    <w:rsid w:val="00910F1F"/>
    <w:rsid w:val="0091113B"/>
    <w:rsid w:val="009111CE"/>
    <w:rsid w:val="009112A0"/>
    <w:rsid w:val="00911371"/>
    <w:rsid w:val="0091157C"/>
    <w:rsid w:val="009115C6"/>
    <w:rsid w:val="009116B9"/>
    <w:rsid w:val="0091185A"/>
    <w:rsid w:val="00911941"/>
    <w:rsid w:val="00911A5A"/>
    <w:rsid w:val="00911B18"/>
    <w:rsid w:val="00911CBA"/>
    <w:rsid w:val="00911CC0"/>
    <w:rsid w:val="00911CD6"/>
    <w:rsid w:val="00911E1A"/>
    <w:rsid w:val="00911E72"/>
    <w:rsid w:val="0091202C"/>
    <w:rsid w:val="00912050"/>
    <w:rsid w:val="009120A7"/>
    <w:rsid w:val="0091225D"/>
    <w:rsid w:val="009123B9"/>
    <w:rsid w:val="0091268A"/>
    <w:rsid w:val="009129BD"/>
    <w:rsid w:val="00912A63"/>
    <w:rsid w:val="00912A96"/>
    <w:rsid w:val="00912AD2"/>
    <w:rsid w:val="00912CDD"/>
    <w:rsid w:val="00912DBF"/>
    <w:rsid w:val="00912F6D"/>
    <w:rsid w:val="009130B7"/>
    <w:rsid w:val="009131EC"/>
    <w:rsid w:val="00913353"/>
    <w:rsid w:val="0091336B"/>
    <w:rsid w:val="009133AF"/>
    <w:rsid w:val="00913400"/>
    <w:rsid w:val="0091344D"/>
    <w:rsid w:val="00913745"/>
    <w:rsid w:val="00913832"/>
    <w:rsid w:val="00913879"/>
    <w:rsid w:val="009138DF"/>
    <w:rsid w:val="00913AF7"/>
    <w:rsid w:val="00913B35"/>
    <w:rsid w:val="00913B67"/>
    <w:rsid w:val="00913BB8"/>
    <w:rsid w:val="00913BEB"/>
    <w:rsid w:val="00913E78"/>
    <w:rsid w:val="00913EC1"/>
    <w:rsid w:val="00913F20"/>
    <w:rsid w:val="00913F4C"/>
    <w:rsid w:val="0091404B"/>
    <w:rsid w:val="009140AE"/>
    <w:rsid w:val="009140EC"/>
    <w:rsid w:val="00914215"/>
    <w:rsid w:val="0091423A"/>
    <w:rsid w:val="00914271"/>
    <w:rsid w:val="009142B2"/>
    <w:rsid w:val="00914445"/>
    <w:rsid w:val="00914523"/>
    <w:rsid w:val="0091473E"/>
    <w:rsid w:val="0091476F"/>
    <w:rsid w:val="00914A58"/>
    <w:rsid w:val="00914A5D"/>
    <w:rsid w:val="00914BBD"/>
    <w:rsid w:val="00914D0B"/>
    <w:rsid w:val="00914ED2"/>
    <w:rsid w:val="00914F8B"/>
    <w:rsid w:val="00914FDB"/>
    <w:rsid w:val="00915032"/>
    <w:rsid w:val="00915143"/>
    <w:rsid w:val="009151C0"/>
    <w:rsid w:val="009152BF"/>
    <w:rsid w:val="0091537E"/>
    <w:rsid w:val="00915399"/>
    <w:rsid w:val="00915426"/>
    <w:rsid w:val="0091545D"/>
    <w:rsid w:val="009154AF"/>
    <w:rsid w:val="009154BD"/>
    <w:rsid w:val="0091555D"/>
    <w:rsid w:val="0091565A"/>
    <w:rsid w:val="0091575B"/>
    <w:rsid w:val="0091577F"/>
    <w:rsid w:val="009158B5"/>
    <w:rsid w:val="009159E7"/>
    <w:rsid w:val="00915A4D"/>
    <w:rsid w:val="00915B4B"/>
    <w:rsid w:val="00915C8C"/>
    <w:rsid w:val="00915D87"/>
    <w:rsid w:val="00915F8B"/>
    <w:rsid w:val="00916003"/>
    <w:rsid w:val="009160AD"/>
    <w:rsid w:val="009160EE"/>
    <w:rsid w:val="0091610F"/>
    <w:rsid w:val="00916137"/>
    <w:rsid w:val="009161BA"/>
    <w:rsid w:val="00916274"/>
    <w:rsid w:val="009162D8"/>
    <w:rsid w:val="00916395"/>
    <w:rsid w:val="00916402"/>
    <w:rsid w:val="00916461"/>
    <w:rsid w:val="00916495"/>
    <w:rsid w:val="0091683D"/>
    <w:rsid w:val="009168C0"/>
    <w:rsid w:val="00916915"/>
    <w:rsid w:val="0091695C"/>
    <w:rsid w:val="009169BC"/>
    <w:rsid w:val="00916A4A"/>
    <w:rsid w:val="00916A7E"/>
    <w:rsid w:val="00916AE8"/>
    <w:rsid w:val="00916CD9"/>
    <w:rsid w:val="00916D6D"/>
    <w:rsid w:val="00916E64"/>
    <w:rsid w:val="00916F74"/>
    <w:rsid w:val="0091716D"/>
    <w:rsid w:val="009172ED"/>
    <w:rsid w:val="009173A4"/>
    <w:rsid w:val="009173BE"/>
    <w:rsid w:val="009174DB"/>
    <w:rsid w:val="0091790C"/>
    <w:rsid w:val="0091790F"/>
    <w:rsid w:val="009179A7"/>
    <w:rsid w:val="009179C8"/>
    <w:rsid w:val="00917BB3"/>
    <w:rsid w:val="00917D58"/>
    <w:rsid w:val="00917D5D"/>
    <w:rsid w:val="00917D64"/>
    <w:rsid w:val="00917D8B"/>
    <w:rsid w:val="00917DFC"/>
    <w:rsid w:val="00917E26"/>
    <w:rsid w:val="00917E8A"/>
    <w:rsid w:val="00917E9D"/>
    <w:rsid w:val="00917F45"/>
    <w:rsid w:val="00917F5F"/>
    <w:rsid w:val="00917FB4"/>
    <w:rsid w:val="0092002B"/>
    <w:rsid w:val="00920051"/>
    <w:rsid w:val="00920072"/>
    <w:rsid w:val="00920536"/>
    <w:rsid w:val="00920634"/>
    <w:rsid w:val="009206B0"/>
    <w:rsid w:val="0092078E"/>
    <w:rsid w:val="00920848"/>
    <w:rsid w:val="00920917"/>
    <w:rsid w:val="009209B6"/>
    <w:rsid w:val="00920A8F"/>
    <w:rsid w:val="00920CEA"/>
    <w:rsid w:val="00920D95"/>
    <w:rsid w:val="00920E79"/>
    <w:rsid w:val="00921090"/>
    <w:rsid w:val="009210CE"/>
    <w:rsid w:val="0092114F"/>
    <w:rsid w:val="0092121B"/>
    <w:rsid w:val="0092124D"/>
    <w:rsid w:val="00921308"/>
    <w:rsid w:val="0092136A"/>
    <w:rsid w:val="00921405"/>
    <w:rsid w:val="00921452"/>
    <w:rsid w:val="00921524"/>
    <w:rsid w:val="009215DA"/>
    <w:rsid w:val="009216BF"/>
    <w:rsid w:val="00921726"/>
    <w:rsid w:val="009217D8"/>
    <w:rsid w:val="00921853"/>
    <w:rsid w:val="00921855"/>
    <w:rsid w:val="009218D2"/>
    <w:rsid w:val="00921A44"/>
    <w:rsid w:val="00921A74"/>
    <w:rsid w:val="00921B62"/>
    <w:rsid w:val="00921C9F"/>
    <w:rsid w:val="00921CCA"/>
    <w:rsid w:val="00921D0C"/>
    <w:rsid w:val="00921D32"/>
    <w:rsid w:val="00921DD7"/>
    <w:rsid w:val="00921E47"/>
    <w:rsid w:val="00921ED5"/>
    <w:rsid w:val="00921FA1"/>
    <w:rsid w:val="0092201F"/>
    <w:rsid w:val="0092215F"/>
    <w:rsid w:val="00922170"/>
    <w:rsid w:val="00922178"/>
    <w:rsid w:val="0092241F"/>
    <w:rsid w:val="00922567"/>
    <w:rsid w:val="009225B6"/>
    <w:rsid w:val="009225D2"/>
    <w:rsid w:val="009226E3"/>
    <w:rsid w:val="00922713"/>
    <w:rsid w:val="0092279C"/>
    <w:rsid w:val="009227D4"/>
    <w:rsid w:val="00922862"/>
    <w:rsid w:val="009228B6"/>
    <w:rsid w:val="0092299D"/>
    <w:rsid w:val="009229E6"/>
    <w:rsid w:val="00922AFB"/>
    <w:rsid w:val="00922C76"/>
    <w:rsid w:val="00922C92"/>
    <w:rsid w:val="00922D14"/>
    <w:rsid w:val="00922DCD"/>
    <w:rsid w:val="00922F8C"/>
    <w:rsid w:val="00922FCB"/>
    <w:rsid w:val="00923096"/>
    <w:rsid w:val="009230D0"/>
    <w:rsid w:val="00923151"/>
    <w:rsid w:val="009232A8"/>
    <w:rsid w:val="00923455"/>
    <w:rsid w:val="00923494"/>
    <w:rsid w:val="009234B4"/>
    <w:rsid w:val="009235CF"/>
    <w:rsid w:val="009235E6"/>
    <w:rsid w:val="009236C2"/>
    <w:rsid w:val="00923821"/>
    <w:rsid w:val="0092390A"/>
    <w:rsid w:val="009239B2"/>
    <w:rsid w:val="00923AFA"/>
    <w:rsid w:val="00923B05"/>
    <w:rsid w:val="00923C83"/>
    <w:rsid w:val="00923C8F"/>
    <w:rsid w:val="00923DC5"/>
    <w:rsid w:val="00923E50"/>
    <w:rsid w:val="00923E58"/>
    <w:rsid w:val="00923E8D"/>
    <w:rsid w:val="00923F5B"/>
    <w:rsid w:val="00924089"/>
    <w:rsid w:val="00924108"/>
    <w:rsid w:val="009241B6"/>
    <w:rsid w:val="009242A5"/>
    <w:rsid w:val="009242DC"/>
    <w:rsid w:val="00924413"/>
    <w:rsid w:val="0092447B"/>
    <w:rsid w:val="00924532"/>
    <w:rsid w:val="009246A7"/>
    <w:rsid w:val="0092476B"/>
    <w:rsid w:val="0092478F"/>
    <w:rsid w:val="0092481D"/>
    <w:rsid w:val="009248F6"/>
    <w:rsid w:val="00924B59"/>
    <w:rsid w:val="00924BEB"/>
    <w:rsid w:val="00924DE4"/>
    <w:rsid w:val="00924EF9"/>
    <w:rsid w:val="00924FBF"/>
    <w:rsid w:val="0092507E"/>
    <w:rsid w:val="009250C2"/>
    <w:rsid w:val="0092515F"/>
    <w:rsid w:val="00925267"/>
    <w:rsid w:val="00925291"/>
    <w:rsid w:val="00925395"/>
    <w:rsid w:val="00925721"/>
    <w:rsid w:val="00925802"/>
    <w:rsid w:val="00925836"/>
    <w:rsid w:val="009259ED"/>
    <w:rsid w:val="00925A1C"/>
    <w:rsid w:val="00925B66"/>
    <w:rsid w:val="00925DD1"/>
    <w:rsid w:val="00925DDC"/>
    <w:rsid w:val="00925E44"/>
    <w:rsid w:val="00925F69"/>
    <w:rsid w:val="0092603C"/>
    <w:rsid w:val="009260BC"/>
    <w:rsid w:val="009260EC"/>
    <w:rsid w:val="00926264"/>
    <w:rsid w:val="00926334"/>
    <w:rsid w:val="00926504"/>
    <w:rsid w:val="00926595"/>
    <w:rsid w:val="00926690"/>
    <w:rsid w:val="00926746"/>
    <w:rsid w:val="00926797"/>
    <w:rsid w:val="0092698B"/>
    <w:rsid w:val="009269EB"/>
    <w:rsid w:val="00926A9F"/>
    <w:rsid w:val="00926D78"/>
    <w:rsid w:val="00926E73"/>
    <w:rsid w:val="009270DB"/>
    <w:rsid w:val="00927138"/>
    <w:rsid w:val="0092715C"/>
    <w:rsid w:val="0092719B"/>
    <w:rsid w:val="009274C6"/>
    <w:rsid w:val="00927522"/>
    <w:rsid w:val="0092753C"/>
    <w:rsid w:val="00927648"/>
    <w:rsid w:val="00927699"/>
    <w:rsid w:val="0092771F"/>
    <w:rsid w:val="00927731"/>
    <w:rsid w:val="0092784B"/>
    <w:rsid w:val="009278A7"/>
    <w:rsid w:val="009279AF"/>
    <w:rsid w:val="00927A45"/>
    <w:rsid w:val="00927A50"/>
    <w:rsid w:val="00927AAC"/>
    <w:rsid w:val="00927B3A"/>
    <w:rsid w:val="00927C32"/>
    <w:rsid w:val="00927C9E"/>
    <w:rsid w:val="00927D1F"/>
    <w:rsid w:val="00930061"/>
    <w:rsid w:val="0093011E"/>
    <w:rsid w:val="009301E4"/>
    <w:rsid w:val="0093022F"/>
    <w:rsid w:val="00930305"/>
    <w:rsid w:val="009303E3"/>
    <w:rsid w:val="0093051F"/>
    <w:rsid w:val="0093063D"/>
    <w:rsid w:val="00930699"/>
    <w:rsid w:val="00930734"/>
    <w:rsid w:val="009307CF"/>
    <w:rsid w:val="00930922"/>
    <w:rsid w:val="00930A03"/>
    <w:rsid w:val="00930A2E"/>
    <w:rsid w:val="00930A3E"/>
    <w:rsid w:val="00930B7F"/>
    <w:rsid w:val="00930CC3"/>
    <w:rsid w:val="00930E4A"/>
    <w:rsid w:val="00930E55"/>
    <w:rsid w:val="00930E9D"/>
    <w:rsid w:val="00930F33"/>
    <w:rsid w:val="0093130A"/>
    <w:rsid w:val="0093135E"/>
    <w:rsid w:val="0093141B"/>
    <w:rsid w:val="009316CF"/>
    <w:rsid w:val="00931789"/>
    <w:rsid w:val="00931840"/>
    <w:rsid w:val="009319F5"/>
    <w:rsid w:val="00931C1E"/>
    <w:rsid w:val="00931D54"/>
    <w:rsid w:val="00931DF8"/>
    <w:rsid w:val="00931FF3"/>
    <w:rsid w:val="0093209A"/>
    <w:rsid w:val="009320F7"/>
    <w:rsid w:val="00932109"/>
    <w:rsid w:val="00932176"/>
    <w:rsid w:val="0093217F"/>
    <w:rsid w:val="009322AC"/>
    <w:rsid w:val="009322EE"/>
    <w:rsid w:val="009324B1"/>
    <w:rsid w:val="009325A7"/>
    <w:rsid w:val="00932633"/>
    <w:rsid w:val="0093264D"/>
    <w:rsid w:val="00932659"/>
    <w:rsid w:val="009326B1"/>
    <w:rsid w:val="009327B5"/>
    <w:rsid w:val="009328F2"/>
    <w:rsid w:val="00932A20"/>
    <w:rsid w:val="00932A6B"/>
    <w:rsid w:val="00932DDF"/>
    <w:rsid w:val="00932E12"/>
    <w:rsid w:val="00932E42"/>
    <w:rsid w:val="00933040"/>
    <w:rsid w:val="00933097"/>
    <w:rsid w:val="00933121"/>
    <w:rsid w:val="009331A7"/>
    <w:rsid w:val="00933220"/>
    <w:rsid w:val="00933282"/>
    <w:rsid w:val="009333AE"/>
    <w:rsid w:val="009333EF"/>
    <w:rsid w:val="00933481"/>
    <w:rsid w:val="009334A4"/>
    <w:rsid w:val="00933558"/>
    <w:rsid w:val="009335DA"/>
    <w:rsid w:val="009336F4"/>
    <w:rsid w:val="0093371F"/>
    <w:rsid w:val="00933760"/>
    <w:rsid w:val="009337D0"/>
    <w:rsid w:val="00933826"/>
    <w:rsid w:val="0093383F"/>
    <w:rsid w:val="0093397F"/>
    <w:rsid w:val="009339BF"/>
    <w:rsid w:val="00933B39"/>
    <w:rsid w:val="00933D61"/>
    <w:rsid w:val="00933DCF"/>
    <w:rsid w:val="00933DE4"/>
    <w:rsid w:val="00933E14"/>
    <w:rsid w:val="00933E7A"/>
    <w:rsid w:val="00934044"/>
    <w:rsid w:val="00934073"/>
    <w:rsid w:val="009340E4"/>
    <w:rsid w:val="0093411D"/>
    <w:rsid w:val="00934191"/>
    <w:rsid w:val="0093429A"/>
    <w:rsid w:val="009342FC"/>
    <w:rsid w:val="00934495"/>
    <w:rsid w:val="009344FA"/>
    <w:rsid w:val="00934554"/>
    <w:rsid w:val="00934594"/>
    <w:rsid w:val="009346B9"/>
    <w:rsid w:val="00934887"/>
    <w:rsid w:val="009348E1"/>
    <w:rsid w:val="0093492C"/>
    <w:rsid w:val="00934A1D"/>
    <w:rsid w:val="00934A51"/>
    <w:rsid w:val="00934A58"/>
    <w:rsid w:val="00934A97"/>
    <w:rsid w:val="00934B34"/>
    <w:rsid w:val="00934B3F"/>
    <w:rsid w:val="00934EDE"/>
    <w:rsid w:val="00934EDF"/>
    <w:rsid w:val="00934EE5"/>
    <w:rsid w:val="00934FFD"/>
    <w:rsid w:val="0093501E"/>
    <w:rsid w:val="00935200"/>
    <w:rsid w:val="00935304"/>
    <w:rsid w:val="00935320"/>
    <w:rsid w:val="0093534C"/>
    <w:rsid w:val="00935412"/>
    <w:rsid w:val="0093544E"/>
    <w:rsid w:val="009355A4"/>
    <w:rsid w:val="009355AC"/>
    <w:rsid w:val="009355DA"/>
    <w:rsid w:val="0093566A"/>
    <w:rsid w:val="009356E4"/>
    <w:rsid w:val="0093585C"/>
    <w:rsid w:val="00935965"/>
    <w:rsid w:val="009359C0"/>
    <w:rsid w:val="00935AFB"/>
    <w:rsid w:val="00935B52"/>
    <w:rsid w:val="00935BA5"/>
    <w:rsid w:val="00935F45"/>
    <w:rsid w:val="00935F98"/>
    <w:rsid w:val="00935FAF"/>
    <w:rsid w:val="009360B6"/>
    <w:rsid w:val="009360F7"/>
    <w:rsid w:val="0093615F"/>
    <w:rsid w:val="00936193"/>
    <w:rsid w:val="0093634D"/>
    <w:rsid w:val="0093642D"/>
    <w:rsid w:val="009366A5"/>
    <w:rsid w:val="009366AA"/>
    <w:rsid w:val="00936736"/>
    <w:rsid w:val="00936756"/>
    <w:rsid w:val="00936794"/>
    <w:rsid w:val="009367D9"/>
    <w:rsid w:val="0093681D"/>
    <w:rsid w:val="00936857"/>
    <w:rsid w:val="00936897"/>
    <w:rsid w:val="009368F4"/>
    <w:rsid w:val="00936AB3"/>
    <w:rsid w:val="00936BAC"/>
    <w:rsid w:val="00936C0C"/>
    <w:rsid w:val="00936D07"/>
    <w:rsid w:val="009370A6"/>
    <w:rsid w:val="00937118"/>
    <w:rsid w:val="0093716F"/>
    <w:rsid w:val="009371D0"/>
    <w:rsid w:val="00937227"/>
    <w:rsid w:val="0093732A"/>
    <w:rsid w:val="009373C5"/>
    <w:rsid w:val="009374FC"/>
    <w:rsid w:val="00937542"/>
    <w:rsid w:val="00937603"/>
    <w:rsid w:val="0093765F"/>
    <w:rsid w:val="00937AC7"/>
    <w:rsid w:val="00937B03"/>
    <w:rsid w:val="00937C40"/>
    <w:rsid w:val="00937D15"/>
    <w:rsid w:val="00937EC1"/>
    <w:rsid w:val="00937F71"/>
    <w:rsid w:val="00937FD4"/>
    <w:rsid w:val="00940194"/>
    <w:rsid w:val="009401CA"/>
    <w:rsid w:val="00940248"/>
    <w:rsid w:val="009403CA"/>
    <w:rsid w:val="00940425"/>
    <w:rsid w:val="0094043F"/>
    <w:rsid w:val="00940495"/>
    <w:rsid w:val="009404AB"/>
    <w:rsid w:val="009404ED"/>
    <w:rsid w:val="00940519"/>
    <w:rsid w:val="00940707"/>
    <w:rsid w:val="009407E7"/>
    <w:rsid w:val="00940A5D"/>
    <w:rsid w:val="00940BCB"/>
    <w:rsid w:val="00940BD7"/>
    <w:rsid w:val="00940C0A"/>
    <w:rsid w:val="00940D85"/>
    <w:rsid w:val="00940DF4"/>
    <w:rsid w:val="00940E1C"/>
    <w:rsid w:val="00940E26"/>
    <w:rsid w:val="00940F9F"/>
    <w:rsid w:val="00940FB5"/>
    <w:rsid w:val="00940FC6"/>
    <w:rsid w:val="00940FC7"/>
    <w:rsid w:val="0094104B"/>
    <w:rsid w:val="00941229"/>
    <w:rsid w:val="00941259"/>
    <w:rsid w:val="0094148B"/>
    <w:rsid w:val="00941546"/>
    <w:rsid w:val="009416C2"/>
    <w:rsid w:val="009419B7"/>
    <w:rsid w:val="00941A1C"/>
    <w:rsid w:val="00941B90"/>
    <w:rsid w:val="00941B97"/>
    <w:rsid w:val="00941BBE"/>
    <w:rsid w:val="00941CD2"/>
    <w:rsid w:val="00941E10"/>
    <w:rsid w:val="00941FE7"/>
    <w:rsid w:val="009421B3"/>
    <w:rsid w:val="009423AB"/>
    <w:rsid w:val="009423EE"/>
    <w:rsid w:val="009424CB"/>
    <w:rsid w:val="0094265C"/>
    <w:rsid w:val="009426C8"/>
    <w:rsid w:val="009426F3"/>
    <w:rsid w:val="009428A4"/>
    <w:rsid w:val="009428DD"/>
    <w:rsid w:val="00942934"/>
    <w:rsid w:val="00942A8E"/>
    <w:rsid w:val="00942BB8"/>
    <w:rsid w:val="00942D14"/>
    <w:rsid w:val="00942DF9"/>
    <w:rsid w:val="00942E21"/>
    <w:rsid w:val="00942E3B"/>
    <w:rsid w:val="00942EF9"/>
    <w:rsid w:val="00942FC5"/>
    <w:rsid w:val="0094302A"/>
    <w:rsid w:val="00943276"/>
    <w:rsid w:val="009432E3"/>
    <w:rsid w:val="0094332B"/>
    <w:rsid w:val="00943347"/>
    <w:rsid w:val="0094335F"/>
    <w:rsid w:val="0094358D"/>
    <w:rsid w:val="009435CD"/>
    <w:rsid w:val="009435E8"/>
    <w:rsid w:val="0094368D"/>
    <w:rsid w:val="0094376F"/>
    <w:rsid w:val="009439DA"/>
    <w:rsid w:val="00943ADF"/>
    <w:rsid w:val="00943B6A"/>
    <w:rsid w:val="00943B72"/>
    <w:rsid w:val="00943C54"/>
    <w:rsid w:val="00943DCB"/>
    <w:rsid w:val="00943DE4"/>
    <w:rsid w:val="00943E87"/>
    <w:rsid w:val="00943EA7"/>
    <w:rsid w:val="0094401F"/>
    <w:rsid w:val="009441AC"/>
    <w:rsid w:val="00944202"/>
    <w:rsid w:val="00944333"/>
    <w:rsid w:val="00944335"/>
    <w:rsid w:val="00944371"/>
    <w:rsid w:val="009443D8"/>
    <w:rsid w:val="00944504"/>
    <w:rsid w:val="00944521"/>
    <w:rsid w:val="009446FB"/>
    <w:rsid w:val="0094480A"/>
    <w:rsid w:val="0094484A"/>
    <w:rsid w:val="00944850"/>
    <w:rsid w:val="009448CD"/>
    <w:rsid w:val="00944A3B"/>
    <w:rsid w:val="00944AF4"/>
    <w:rsid w:val="00944B44"/>
    <w:rsid w:val="0094510C"/>
    <w:rsid w:val="009451EF"/>
    <w:rsid w:val="009452EC"/>
    <w:rsid w:val="009454AB"/>
    <w:rsid w:val="009454E9"/>
    <w:rsid w:val="009456A4"/>
    <w:rsid w:val="009456D6"/>
    <w:rsid w:val="009456E1"/>
    <w:rsid w:val="00945725"/>
    <w:rsid w:val="0094584B"/>
    <w:rsid w:val="00945959"/>
    <w:rsid w:val="009459A6"/>
    <w:rsid w:val="00945ACC"/>
    <w:rsid w:val="00945AF7"/>
    <w:rsid w:val="00945B22"/>
    <w:rsid w:val="00945BAB"/>
    <w:rsid w:val="00945CBB"/>
    <w:rsid w:val="00945CF3"/>
    <w:rsid w:val="00945CFC"/>
    <w:rsid w:val="00945D1D"/>
    <w:rsid w:val="00945DA4"/>
    <w:rsid w:val="00945DC6"/>
    <w:rsid w:val="00945E49"/>
    <w:rsid w:val="00945E6B"/>
    <w:rsid w:val="00945F38"/>
    <w:rsid w:val="00945FFA"/>
    <w:rsid w:val="009462D8"/>
    <w:rsid w:val="00946388"/>
    <w:rsid w:val="009464E8"/>
    <w:rsid w:val="00946500"/>
    <w:rsid w:val="00946595"/>
    <w:rsid w:val="0094663A"/>
    <w:rsid w:val="00946681"/>
    <w:rsid w:val="009467F0"/>
    <w:rsid w:val="00946894"/>
    <w:rsid w:val="009468B5"/>
    <w:rsid w:val="00946922"/>
    <w:rsid w:val="00946AA5"/>
    <w:rsid w:val="00946C4B"/>
    <w:rsid w:val="00946CFF"/>
    <w:rsid w:val="00946D24"/>
    <w:rsid w:val="00946D6E"/>
    <w:rsid w:val="0094709F"/>
    <w:rsid w:val="009470F3"/>
    <w:rsid w:val="00947281"/>
    <w:rsid w:val="009472FA"/>
    <w:rsid w:val="00947380"/>
    <w:rsid w:val="00947417"/>
    <w:rsid w:val="0094758B"/>
    <w:rsid w:val="00947600"/>
    <w:rsid w:val="0094776A"/>
    <w:rsid w:val="009478C5"/>
    <w:rsid w:val="009478ED"/>
    <w:rsid w:val="009479BE"/>
    <w:rsid w:val="009479E5"/>
    <w:rsid w:val="009479E6"/>
    <w:rsid w:val="00947AEB"/>
    <w:rsid w:val="00947AF2"/>
    <w:rsid w:val="00947B11"/>
    <w:rsid w:val="00947CBC"/>
    <w:rsid w:val="00947E37"/>
    <w:rsid w:val="00947F5C"/>
    <w:rsid w:val="00950076"/>
    <w:rsid w:val="0095016C"/>
    <w:rsid w:val="00950177"/>
    <w:rsid w:val="0095018B"/>
    <w:rsid w:val="0095022F"/>
    <w:rsid w:val="0095024A"/>
    <w:rsid w:val="009502C5"/>
    <w:rsid w:val="009505F2"/>
    <w:rsid w:val="00950667"/>
    <w:rsid w:val="00950672"/>
    <w:rsid w:val="00950781"/>
    <w:rsid w:val="009507AC"/>
    <w:rsid w:val="0095081B"/>
    <w:rsid w:val="0095083D"/>
    <w:rsid w:val="009508D5"/>
    <w:rsid w:val="009509A1"/>
    <w:rsid w:val="009509D7"/>
    <w:rsid w:val="00950A2A"/>
    <w:rsid w:val="00950B09"/>
    <w:rsid w:val="00950B81"/>
    <w:rsid w:val="00950DD1"/>
    <w:rsid w:val="00950F59"/>
    <w:rsid w:val="00950FFB"/>
    <w:rsid w:val="009511E8"/>
    <w:rsid w:val="009511EA"/>
    <w:rsid w:val="009512B7"/>
    <w:rsid w:val="0095130F"/>
    <w:rsid w:val="00951417"/>
    <w:rsid w:val="00951452"/>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1F65"/>
    <w:rsid w:val="00951FA7"/>
    <w:rsid w:val="00952061"/>
    <w:rsid w:val="00952112"/>
    <w:rsid w:val="00952186"/>
    <w:rsid w:val="009521D0"/>
    <w:rsid w:val="0095238E"/>
    <w:rsid w:val="009523F4"/>
    <w:rsid w:val="00952559"/>
    <w:rsid w:val="009525B4"/>
    <w:rsid w:val="0095278D"/>
    <w:rsid w:val="009528F2"/>
    <w:rsid w:val="009529A7"/>
    <w:rsid w:val="00952A03"/>
    <w:rsid w:val="00952ACA"/>
    <w:rsid w:val="00952AFD"/>
    <w:rsid w:val="00952C70"/>
    <w:rsid w:val="00952C7A"/>
    <w:rsid w:val="00952C9C"/>
    <w:rsid w:val="00952ECA"/>
    <w:rsid w:val="00953094"/>
    <w:rsid w:val="009530CA"/>
    <w:rsid w:val="0095313F"/>
    <w:rsid w:val="0095319E"/>
    <w:rsid w:val="009531B2"/>
    <w:rsid w:val="009531C0"/>
    <w:rsid w:val="00953412"/>
    <w:rsid w:val="00953424"/>
    <w:rsid w:val="009535AD"/>
    <w:rsid w:val="00953783"/>
    <w:rsid w:val="009537A7"/>
    <w:rsid w:val="009537B7"/>
    <w:rsid w:val="009539C1"/>
    <w:rsid w:val="00953AE0"/>
    <w:rsid w:val="00953B1F"/>
    <w:rsid w:val="00953B73"/>
    <w:rsid w:val="00953C21"/>
    <w:rsid w:val="00953C9B"/>
    <w:rsid w:val="0095403A"/>
    <w:rsid w:val="00954129"/>
    <w:rsid w:val="0095415C"/>
    <w:rsid w:val="0095419A"/>
    <w:rsid w:val="00954219"/>
    <w:rsid w:val="009542C2"/>
    <w:rsid w:val="00954471"/>
    <w:rsid w:val="009544AC"/>
    <w:rsid w:val="009544F5"/>
    <w:rsid w:val="009545F5"/>
    <w:rsid w:val="009546F3"/>
    <w:rsid w:val="0095473D"/>
    <w:rsid w:val="0095479B"/>
    <w:rsid w:val="009548C3"/>
    <w:rsid w:val="009548D3"/>
    <w:rsid w:val="0095494F"/>
    <w:rsid w:val="00954E67"/>
    <w:rsid w:val="0095506D"/>
    <w:rsid w:val="00955118"/>
    <w:rsid w:val="009551B9"/>
    <w:rsid w:val="009553F5"/>
    <w:rsid w:val="00955449"/>
    <w:rsid w:val="009555E2"/>
    <w:rsid w:val="009557DF"/>
    <w:rsid w:val="00955814"/>
    <w:rsid w:val="00955825"/>
    <w:rsid w:val="00955835"/>
    <w:rsid w:val="009559D2"/>
    <w:rsid w:val="00955A2E"/>
    <w:rsid w:val="00955ABC"/>
    <w:rsid w:val="00955B1F"/>
    <w:rsid w:val="00955B3E"/>
    <w:rsid w:val="00955BB6"/>
    <w:rsid w:val="00955BF1"/>
    <w:rsid w:val="00955C5E"/>
    <w:rsid w:val="00955CAC"/>
    <w:rsid w:val="00955CDB"/>
    <w:rsid w:val="00955CEB"/>
    <w:rsid w:val="00955D27"/>
    <w:rsid w:val="00955D2B"/>
    <w:rsid w:val="00955D6A"/>
    <w:rsid w:val="00955E8D"/>
    <w:rsid w:val="00955F48"/>
    <w:rsid w:val="00955FBA"/>
    <w:rsid w:val="00956019"/>
    <w:rsid w:val="00956101"/>
    <w:rsid w:val="009561F9"/>
    <w:rsid w:val="0095622E"/>
    <w:rsid w:val="009562AB"/>
    <w:rsid w:val="009562B8"/>
    <w:rsid w:val="009563D6"/>
    <w:rsid w:val="0095660F"/>
    <w:rsid w:val="00956770"/>
    <w:rsid w:val="00956777"/>
    <w:rsid w:val="009567BC"/>
    <w:rsid w:val="00956957"/>
    <w:rsid w:val="009569EA"/>
    <w:rsid w:val="00956B3E"/>
    <w:rsid w:val="00956D58"/>
    <w:rsid w:val="00956F61"/>
    <w:rsid w:val="0095700B"/>
    <w:rsid w:val="00957095"/>
    <w:rsid w:val="009570D1"/>
    <w:rsid w:val="009572D8"/>
    <w:rsid w:val="009573C6"/>
    <w:rsid w:val="009573CB"/>
    <w:rsid w:val="009573D8"/>
    <w:rsid w:val="00957487"/>
    <w:rsid w:val="00957645"/>
    <w:rsid w:val="009577B7"/>
    <w:rsid w:val="0095784B"/>
    <w:rsid w:val="0095793E"/>
    <w:rsid w:val="00957B6B"/>
    <w:rsid w:val="00957C8B"/>
    <w:rsid w:val="00957CE7"/>
    <w:rsid w:val="00957CE9"/>
    <w:rsid w:val="00957CF6"/>
    <w:rsid w:val="00957D9C"/>
    <w:rsid w:val="00957E44"/>
    <w:rsid w:val="00957E93"/>
    <w:rsid w:val="00957FA8"/>
    <w:rsid w:val="009600C5"/>
    <w:rsid w:val="009600D2"/>
    <w:rsid w:val="0096022A"/>
    <w:rsid w:val="00960340"/>
    <w:rsid w:val="009603AB"/>
    <w:rsid w:val="00960475"/>
    <w:rsid w:val="00960479"/>
    <w:rsid w:val="009605D8"/>
    <w:rsid w:val="00960704"/>
    <w:rsid w:val="009607AF"/>
    <w:rsid w:val="00960A88"/>
    <w:rsid w:val="00960AAB"/>
    <w:rsid w:val="00960B23"/>
    <w:rsid w:val="00960C2A"/>
    <w:rsid w:val="00960C68"/>
    <w:rsid w:val="00960C9B"/>
    <w:rsid w:val="00960CB6"/>
    <w:rsid w:val="00960CD8"/>
    <w:rsid w:val="00960CE6"/>
    <w:rsid w:val="00960D14"/>
    <w:rsid w:val="00960D27"/>
    <w:rsid w:val="00960EAB"/>
    <w:rsid w:val="00960ED9"/>
    <w:rsid w:val="00960F52"/>
    <w:rsid w:val="00960F91"/>
    <w:rsid w:val="00961023"/>
    <w:rsid w:val="00961183"/>
    <w:rsid w:val="009611AD"/>
    <w:rsid w:val="0096127D"/>
    <w:rsid w:val="009612DB"/>
    <w:rsid w:val="009612F1"/>
    <w:rsid w:val="00961583"/>
    <w:rsid w:val="009616FA"/>
    <w:rsid w:val="00961743"/>
    <w:rsid w:val="00961758"/>
    <w:rsid w:val="009619FE"/>
    <w:rsid w:val="00961A29"/>
    <w:rsid w:val="00961A47"/>
    <w:rsid w:val="00961A61"/>
    <w:rsid w:val="00961A75"/>
    <w:rsid w:val="00961B73"/>
    <w:rsid w:val="00961B8C"/>
    <w:rsid w:val="00961C9C"/>
    <w:rsid w:val="00961D41"/>
    <w:rsid w:val="00961DA8"/>
    <w:rsid w:val="00961E6D"/>
    <w:rsid w:val="00961E81"/>
    <w:rsid w:val="00961E9C"/>
    <w:rsid w:val="00961EB1"/>
    <w:rsid w:val="00961F0F"/>
    <w:rsid w:val="00961F21"/>
    <w:rsid w:val="00962092"/>
    <w:rsid w:val="009621FF"/>
    <w:rsid w:val="0096226C"/>
    <w:rsid w:val="00962272"/>
    <w:rsid w:val="0096228F"/>
    <w:rsid w:val="00962410"/>
    <w:rsid w:val="009624AF"/>
    <w:rsid w:val="009624B0"/>
    <w:rsid w:val="009625F8"/>
    <w:rsid w:val="0096285B"/>
    <w:rsid w:val="00962B8B"/>
    <w:rsid w:val="00962C26"/>
    <w:rsid w:val="00962C2E"/>
    <w:rsid w:val="00962C95"/>
    <w:rsid w:val="00962CAA"/>
    <w:rsid w:val="00962E8B"/>
    <w:rsid w:val="00962F2B"/>
    <w:rsid w:val="00962FDA"/>
    <w:rsid w:val="009630AE"/>
    <w:rsid w:val="009633AD"/>
    <w:rsid w:val="009635BA"/>
    <w:rsid w:val="0096392B"/>
    <w:rsid w:val="0096396D"/>
    <w:rsid w:val="0096397B"/>
    <w:rsid w:val="0096398C"/>
    <w:rsid w:val="009639F9"/>
    <w:rsid w:val="00963AEE"/>
    <w:rsid w:val="00963BD7"/>
    <w:rsid w:val="00964003"/>
    <w:rsid w:val="00964049"/>
    <w:rsid w:val="0096408A"/>
    <w:rsid w:val="0096413F"/>
    <w:rsid w:val="00964231"/>
    <w:rsid w:val="00964272"/>
    <w:rsid w:val="0096438D"/>
    <w:rsid w:val="0096449F"/>
    <w:rsid w:val="00964575"/>
    <w:rsid w:val="00964782"/>
    <w:rsid w:val="009649FD"/>
    <w:rsid w:val="00964AE6"/>
    <w:rsid w:val="00964E3C"/>
    <w:rsid w:val="00964E69"/>
    <w:rsid w:val="00964EEE"/>
    <w:rsid w:val="0096504D"/>
    <w:rsid w:val="009650C5"/>
    <w:rsid w:val="009651E9"/>
    <w:rsid w:val="0096529D"/>
    <w:rsid w:val="00965317"/>
    <w:rsid w:val="009653EB"/>
    <w:rsid w:val="00965436"/>
    <w:rsid w:val="009654F0"/>
    <w:rsid w:val="00965539"/>
    <w:rsid w:val="0096558F"/>
    <w:rsid w:val="009655C6"/>
    <w:rsid w:val="009656E5"/>
    <w:rsid w:val="009659A5"/>
    <w:rsid w:val="009659EA"/>
    <w:rsid w:val="00965B42"/>
    <w:rsid w:val="00965CCA"/>
    <w:rsid w:val="00965F0B"/>
    <w:rsid w:val="00965FC9"/>
    <w:rsid w:val="0096606C"/>
    <w:rsid w:val="009660C7"/>
    <w:rsid w:val="009662BE"/>
    <w:rsid w:val="009662DC"/>
    <w:rsid w:val="00966344"/>
    <w:rsid w:val="009664FC"/>
    <w:rsid w:val="00966550"/>
    <w:rsid w:val="009665D9"/>
    <w:rsid w:val="0096675C"/>
    <w:rsid w:val="009667DB"/>
    <w:rsid w:val="0096691D"/>
    <w:rsid w:val="009669A4"/>
    <w:rsid w:val="00966CF1"/>
    <w:rsid w:val="00966D99"/>
    <w:rsid w:val="00966E49"/>
    <w:rsid w:val="00966EC4"/>
    <w:rsid w:val="00966FBA"/>
    <w:rsid w:val="00967117"/>
    <w:rsid w:val="0096728D"/>
    <w:rsid w:val="009673A3"/>
    <w:rsid w:val="0096749E"/>
    <w:rsid w:val="00967562"/>
    <w:rsid w:val="0096766C"/>
    <w:rsid w:val="0096772E"/>
    <w:rsid w:val="00967851"/>
    <w:rsid w:val="009678D3"/>
    <w:rsid w:val="009678FF"/>
    <w:rsid w:val="00967ACE"/>
    <w:rsid w:val="00967ADE"/>
    <w:rsid w:val="00967B96"/>
    <w:rsid w:val="00967C61"/>
    <w:rsid w:val="00967CE9"/>
    <w:rsid w:val="00967D0F"/>
    <w:rsid w:val="00967D2D"/>
    <w:rsid w:val="00967D4A"/>
    <w:rsid w:val="00967E82"/>
    <w:rsid w:val="00967F53"/>
    <w:rsid w:val="00967F8A"/>
    <w:rsid w:val="0097006A"/>
    <w:rsid w:val="009704F8"/>
    <w:rsid w:val="009704FC"/>
    <w:rsid w:val="00970711"/>
    <w:rsid w:val="00970813"/>
    <w:rsid w:val="0097088F"/>
    <w:rsid w:val="00970B92"/>
    <w:rsid w:val="00970C0D"/>
    <w:rsid w:val="00970DB3"/>
    <w:rsid w:val="00970E3F"/>
    <w:rsid w:val="00970F7A"/>
    <w:rsid w:val="00970FA2"/>
    <w:rsid w:val="00970FE3"/>
    <w:rsid w:val="0097119C"/>
    <w:rsid w:val="009711A2"/>
    <w:rsid w:val="009711D4"/>
    <w:rsid w:val="00971367"/>
    <w:rsid w:val="009715AB"/>
    <w:rsid w:val="0097162A"/>
    <w:rsid w:val="00971660"/>
    <w:rsid w:val="0097167C"/>
    <w:rsid w:val="009717B6"/>
    <w:rsid w:val="009717E1"/>
    <w:rsid w:val="00971817"/>
    <w:rsid w:val="00971918"/>
    <w:rsid w:val="009719F0"/>
    <w:rsid w:val="00971B2F"/>
    <w:rsid w:val="00971B84"/>
    <w:rsid w:val="00971B89"/>
    <w:rsid w:val="00971BA3"/>
    <w:rsid w:val="00971C7D"/>
    <w:rsid w:val="00971D98"/>
    <w:rsid w:val="00971EAF"/>
    <w:rsid w:val="00971EC5"/>
    <w:rsid w:val="00971EE7"/>
    <w:rsid w:val="00971F44"/>
    <w:rsid w:val="00971F6B"/>
    <w:rsid w:val="00971FCC"/>
    <w:rsid w:val="009720A0"/>
    <w:rsid w:val="009722AA"/>
    <w:rsid w:val="00972389"/>
    <w:rsid w:val="0097247A"/>
    <w:rsid w:val="0097253F"/>
    <w:rsid w:val="0097254D"/>
    <w:rsid w:val="00972562"/>
    <w:rsid w:val="009727E0"/>
    <w:rsid w:val="0097281F"/>
    <w:rsid w:val="0097285C"/>
    <w:rsid w:val="0097298A"/>
    <w:rsid w:val="00972A01"/>
    <w:rsid w:val="00972BB7"/>
    <w:rsid w:val="00972C06"/>
    <w:rsid w:val="00972C8E"/>
    <w:rsid w:val="00972EA2"/>
    <w:rsid w:val="00972F11"/>
    <w:rsid w:val="00972F20"/>
    <w:rsid w:val="00972F4C"/>
    <w:rsid w:val="00972FEB"/>
    <w:rsid w:val="00973187"/>
    <w:rsid w:val="009731E9"/>
    <w:rsid w:val="00973257"/>
    <w:rsid w:val="00973279"/>
    <w:rsid w:val="00973388"/>
    <w:rsid w:val="0097338F"/>
    <w:rsid w:val="009733D4"/>
    <w:rsid w:val="00973412"/>
    <w:rsid w:val="009734FF"/>
    <w:rsid w:val="00973691"/>
    <w:rsid w:val="009736D6"/>
    <w:rsid w:val="0097372E"/>
    <w:rsid w:val="00973792"/>
    <w:rsid w:val="0097383E"/>
    <w:rsid w:val="009738E5"/>
    <w:rsid w:val="00973A1D"/>
    <w:rsid w:val="00973A69"/>
    <w:rsid w:val="00973DE6"/>
    <w:rsid w:val="00973DE9"/>
    <w:rsid w:val="00973E20"/>
    <w:rsid w:val="00973E62"/>
    <w:rsid w:val="00973EC3"/>
    <w:rsid w:val="00973F29"/>
    <w:rsid w:val="0097403B"/>
    <w:rsid w:val="00974095"/>
    <w:rsid w:val="00974147"/>
    <w:rsid w:val="00974182"/>
    <w:rsid w:val="00974244"/>
    <w:rsid w:val="009742CE"/>
    <w:rsid w:val="009744FF"/>
    <w:rsid w:val="00974504"/>
    <w:rsid w:val="00974520"/>
    <w:rsid w:val="009745BB"/>
    <w:rsid w:val="009745F0"/>
    <w:rsid w:val="009746CC"/>
    <w:rsid w:val="0097470F"/>
    <w:rsid w:val="00974722"/>
    <w:rsid w:val="00974775"/>
    <w:rsid w:val="009748DC"/>
    <w:rsid w:val="009748FA"/>
    <w:rsid w:val="0097492C"/>
    <w:rsid w:val="00974B9F"/>
    <w:rsid w:val="00974BBB"/>
    <w:rsid w:val="00974BBF"/>
    <w:rsid w:val="00974CBA"/>
    <w:rsid w:val="00974EBD"/>
    <w:rsid w:val="00974FB0"/>
    <w:rsid w:val="00974FEE"/>
    <w:rsid w:val="0097518E"/>
    <w:rsid w:val="009751BA"/>
    <w:rsid w:val="0097536C"/>
    <w:rsid w:val="0097539E"/>
    <w:rsid w:val="00975613"/>
    <w:rsid w:val="009756E9"/>
    <w:rsid w:val="00975765"/>
    <w:rsid w:val="0097577E"/>
    <w:rsid w:val="00975783"/>
    <w:rsid w:val="009757A3"/>
    <w:rsid w:val="009757C2"/>
    <w:rsid w:val="009758DA"/>
    <w:rsid w:val="00975910"/>
    <w:rsid w:val="00975995"/>
    <w:rsid w:val="00975B45"/>
    <w:rsid w:val="00975C05"/>
    <w:rsid w:val="00975DC0"/>
    <w:rsid w:val="00975DD2"/>
    <w:rsid w:val="00976003"/>
    <w:rsid w:val="00976148"/>
    <w:rsid w:val="0097614D"/>
    <w:rsid w:val="009761CF"/>
    <w:rsid w:val="009765CF"/>
    <w:rsid w:val="00976636"/>
    <w:rsid w:val="00976989"/>
    <w:rsid w:val="00976C05"/>
    <w:rsid w:val="00976D1B"/>
    <w:rsid w:val="00976D5D"/>
    <w:rsid w:val="00976DA5"/>
    <w:rsid w:val="00976FE0"/>
    <w:rsid w:val="00976FFB"/>
    <w:rsid w:val="00977094"/>
    <w:rsid w:val="009770BB"/>
    <w:rsid w:val="009772CB"/>
    <w:rsid w:val="009772DD"/>
    <w:rsid w:val="009773BC"/>
    <w:rsid w:val="009773BE"/>
    <w:rsid w:val="00977626"/>
    <w:rsid w:val="009776DE"/>
    <w:rsid w:val="0097774D"/>
    <w:rsid w:val="00977775"/>
    <w:rsid w:val="00977852"/>
    <w:rsid w:val="009778AB"/>
    <w:rsid w:val="00977AF0"/>
    <w:rsid w:val="00977B0F"/>
    <w:rsid w:val="00977B78"/>
    <w:rsid w:val="00977CA7"/>
    <w:rsid w:val="0098014F"/>
    <w:rsid w:val="00980161"/>
    <w:rsid w:val="009802C7"/>
    <w:rsid w:val="009803FC"/>
    <w:rsid w:val="00980403"/>
    <w:rsid w:val="00980461"/>
    <w:rsid w:val="009804CB"/>
    <w:rsid w:val="00980571"/>
    <w:rsid w:val="0098059F"/>
    <w:rsid w:val="009805F4"/>
    <w:rsid w:val="0098071C"/>
    <w:rsid w:val="00980726"/>
    <w:rsid w:val="009807EF"/>
    <w:rsid w:val="009808E9"/>
    <w:rsid w:val="009809DD"/>
    <w:rsid w:val="00980ACA"/>
    <w:rsid w:val="00980CB2"/>
    <w:rsid w:val="00980F14"/>
    <w:rsid w:val="00980F93"/>
    <w:rsid w:val="00980FFD"/>
    <w:rsid w:val="00981078"/>
    <w:rsid w:val="00981281"/>
    <w:rsid w:val="009812D6"/>
    <w:rsid w:val="009812E2"/>
    <w:rsid w:val="009812F1"/>
    <w:rsid w:val="009814D3"/>
    <w:rsid w:val="009814E8"/>
    <w:rsid w:val="0098153C"/>
    <w:rsid w:val="009816DB"/>
    <w:rsid w:val="00981796"/>
    <w:rsid w:val="009817A2"/>
    <w:rsid w:val="00981864"/>
    <w:rsid w:val="00981AA5"/>
    <w:rsid w:val="00981BAF"/>
    <w:rsid w:val="00981C3F"/>
    <w:rsid w:val="00981C62"/>
    <w:rsid w:val="00981CD4"/>
    <w:rsid w:val="00981D79"/>
    <w:rsid w:val="00981E01"/>
    <w:rsid w:val="00981E42"/>
    <w:rsid w:val="00981E51"/>
    <w:rsid w:val="00981EAC"/>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401"/>
    <w:rsid w:val="00983632"/>
    <w:rsid w:val="00983827"/>
    <w:rsid w:val="00983859"/>
    <w:rsid w:val="009838CE"/>
    <w:rsid w:val="009838DE"/>
    <w:rsid w:val="0098392B"/>
    <w:rsid w:val="00983A90"/>
    <w:rsid w:val="00983AAE"/>
    <w:rsid w:val="00983B44"/>
    <w:rsid w:val="00983B5D"/>
    <w:rsid w:val="00983B9C"/>
    <w:rsid w:val="00983BD1"/>
    <w:rsid w:val="00983C05"/>
    <w:rsid w:val="00983C41"/>
    <w:rsid w:val="00983E9E"/>
    <w:rsid w:val="00983ED7"/>
    <w:rsid w:val="00983FD7"/>
    <w:rsid w:val="00984206"/>
    <w:rsid w:val="00984244"/>
    <w:rsid w:val="0098428B"/>
    <w:rsid w:val="009842D6"/>
    <w:rsid w:val="009843CE"/>
    <w:rsid w:val="009843E1"/>
    <w:rsid w:val="0098444E"/>
    <w:rsid w:val="00984467"/>
    <w:rsid w:val="00984545"/>
    <w:rsid w:val="009845EB"/>
    <w:rsid w:val="00984756"/>
    <w:rsid w:val="0098481E"/>
    <w:rsid w:val="0098482B"/>
    <w:rsid w:val="00984863"/>
    <w:rsid w:val="0098496A"/>
    <w:rsid w:val="009849C2"/>
    <w:rsid w:val="00984B26"/>
    <w:rsid w:val="00984BC0"/>
    <w:rsid w:val="00984C2D"/>
    <w:rsid w:val="00984C7C"/>
    <w:rsid w:val="00984C8E"/>
    <w:rsid w:val="00984DDD"/>
    <w:rsid w:val="00984ED1"/>
    <w:rsid w:val="0098506E"/>
    <w:rsid w:val="0098511E"/>
    <w:rsid w:val="00985133"/>
    <w:rsid w:val="0098537D"/>
    <w:rsid w:val="0098537F"/>
    <w:rsid w:val="0098541D"/>
    <w:rsid w:val="00985453"/>
    <w:rsid w:val="009854E9"/>
    <w:rsid w:val="0098554B"/>
    <w:rsid w:val="009855D5"/>
    <w:rsid w:val="009855E3"/>
    <w:rsid w:val="009856A9"/>
    <w:rsid w:val="00985729"/>
    <w:rsid w:val="00985764"/>
    <w:rsid w:val="00985786"/>
    <w:rsid w:val="00985B57"/>
    <w:rsid w:val="00985BA2"/>
    <w:rsid w:val="00985C89"/>
    <w:rsid w:val="00985CA4"/>
    <w:rsid w:val="00985CD5"/>
    <w:rsid w:val="00985D83"/>
    <w:rsid w:val="00985ED4"/>
    <w:rsid w:val="00985FD7"/>
    <w:rsid w:val="00986051"/>
    <w:rsid w:val="0098608A"/>
    <w:rsid w:val="00986455"/>
    <w:rsid w:val="009864A3"/>
    <w:rsid w:val="0098662D"/>
    <w:rsid w:val="00986956"/>
    <w:rsid w:val="00986AEB"/>
    <w:rsid w:val="00986AED"/>
    <w:rsid w:val="00986AEE"/>
    <w:rsid w:val="00986B31"/>
    <w:rsid w:val="00986B60"/>
    <w:rsid w:val="00986BF1"/>
    <w:rsid w:val="00986C2E"/>
    <w:rsid w:val="00986CCD"/>
    <w:rsid w:val="00986D2C"/>
    <w:rsid w:val="00986DAE"/>
    <w:rsid w:val="0098715D"/>
    <w:rsid w:val="009873AF"/>
    <w:rsid w:val="009874DB"/>
    <w:rsid w:val="009875A6"/>
    <w:rsid w:val="00987663"/>
    <w:rsid w:val="009876A0"/>
    <w:rsid w:val="00987705"/>
    <w:rsid w:val="009879B5"/>
    <w:rsid w:val="009879E2"/>
    <w:rsid w:val="009879F4"/>
    <w:rsid w:val="00987A56"/>
    <w:rsid w:val="00987ACF"/>
    <w:rsid w:val="00987BD7"/>
    <w:rsid w:val="00987DBC"/>
    <w:rsid w:val="00987DC3"/>
    <w:rsid w:val="00987E33"/>
    <w:rsid w:val="00987EA9"/>
    <w:rsid w:val="00987FF5"/>
    <w:rsid w:val="0099005F"/>
    <w:rsid w:val="00990063"/>
    <w:rsid w:val="00990160"/>
    <w:rsid w:val="009901EA"/>
    <w:rsid w:val="0099021B"/>
    <w:rsid w:val="0099022B"/>
    <w:rsid w:val="00990237"/>
    <w:rsid w:val="00990510"/>
    <w:rsid w:val="009907FE"/>
    <w:rsid w:val="00990B7D"/>
    <w:rsid w:val="00990D80"/>
    <w:rsid w:val="00990E93"/>
    <w:rsid w:val="00990F22"/>
    <w:rsid w:val="00990F8B"/>
    <w:rsid w:val="009910B7"/>
    <w:rsid w:val="009910C1"/>
    <w:rsid w:val="009910C8"/>
    <w:rsid w:val="00991207"/>
    <w:rsid w:val="00991297"/>
    <w:rsid w:val="00991357"/>
    <w:rsid w:val="009914A0"/>
    <w:rsid w:val="009914E9"/>
    <w:rsid w:val="00991545"/>
    <w:rsid w:val="009917F3"/>
    <w:rsid w:val="00991843"/>
    <w:rsid w:val="009918B4"/>
    <w:rsid w:val="009918D1"/>
    <w:rsid w:val="00991AF3"/>
    <w:rsid w:val="00991BFF"/>
    <w:rsid w:val="00991C99"/>
    <w:rsid w:val="00991D31"/>
    <w:rsid w:val="00991DF6"/>
    <w:rsid w:val="00991E06"/>
    <w:rsid w:val="00991EE7"/>
    <w:rsid w:val="00991F39"/>
    <w:rsid w:val="009922CA"/>
    <w:rsid w:val="009925C5"/>
    <w:rsid w:val="009925DC"/>
    <w:rsid w:val="00992624"/>
    <w:rsid w:val="00992669"/>
    <w:rsid w:val="009926C6"/>
    <w:rsid w:val="00992703"/>
    <w:rsid w:val="0099277D"/>
    <w:rsid w:val="009927C4"/>
    <w:rsid w:val="00992996"/>
    <w:rsid w:val="009929D3"/>
    <w:rsid w:val="00992A4E"/>
    <w:rsid w:val="00992AD4"/>
    <w:rsid w:val="00992B21"/>
    <w:rsid w:val="00992D5F"/>
    <w:rsid w:val="00992DAA"/>
    <w:rsid w:val="00992DB8"/>
    <w:rsid w:val="00992E55"/>
    <w:rsid w:val="00992E74"/>
    <w:rsid w:val="00992F78"/>
    <w:rsid w:val="00992F79"/>
    <w:rsid w:val="00992FA7"/>
    <w:rsid w:val="00993075"/>
    <w:rsid w:val="009930C0"/>
    <w:rsid w:val="0099324C"/>
    <w:rsid w:val="00993323"/>
    <w:rsid w:val="009933ED"/>
    <w:rsid w:val="00993438"/>
    <w:rsid w:val="009934F8"/>
    <w:rsid w:val="009935EC"/>
    <w:rsid w:val="00993613"/>
    <w:rsid w:val="00993627"/>
    <w:rsid w:val="00993635"/>
    <w:rsid w:val="0099367D"/>
    <w:rsid w:val="009936A1"/>
    <w:rsid w:val="009936F0"/>
    <w:rsid w:val="00993820"/>
    <w:rsid w:val="00993A9F"/>
    <w:rsid w:val="00993C53"/>
    <w:rsid w:val="00993CD1"/>
    <w:rsid w:val="00993D87"/>
    <w:rsid w:val="00993DA9"/>
    <w:rsid w:val="00993F4A"/>
    <w:rsid w:val="00993F58"/>
    <w:rsid w:val="00993F7E"/>
    <w:rsid w:val="0099402F"/>
    <w:rsid w:val="009940AC"/>
    <w:rsid w:val="0099410C"/>
    <w:rsid w:val="009941C6"/>
    <w:rsid w:val="009941DE"/>
    <w:rsid w:val="009942CC"/>
    <w:rsid w:val="009942D4"/>
    <w:rsid w:val="0099431F"/>
    <w:rsid w:val="009943E1"/>
    <w:rsid w:val="00994642"/>
    <w:rsid w:val="0099468A"/>
    <w:rsid w:val="009946A8"/>
    <w:rsid w:val="009946CA"/>
    <w:rsid w:val="00994881"/>
    <w:rsid w:val="00994966"/>
    <w:rsid w:val="00994A10"/>
    <w:rsid w:val="00994AE9"/>
    <w:rsid w:val="00994C62"/>
    <w:rsid w:val="00994D59"/>
    <w:rsid w:val="00994D65"/>
    <w:rsid w:val="00994D95"/>
    <w:rsid w:val="00994DFA"/>
    <w:rsid w:val="00994F2C"/>
    <w:rsid w:val="009951AB"/>
    <w:rsid w:val="00995250"/>
    <w:rsid w:val="00995252"/>
    <w:rsid w:val="00995315"/>
    <w:rsid w:val="0099531F"/>
    <w:rsid w:val="00995360"/>
    <w:rsid w:val="00995472"/>
    <w:rsid w:val="009954AD"/>
    <w:rsid w:val="009954FF"/>
    <w:rsid w:val="009955E0"/>
    <w:rsid w:val="009956A6"/>
    <w:rsid w:val="009959DB"/>
    <w:rsid w:val="00995A57"/>
    <w:rsid w:val="00995ADE"/>
    <w:rsid w:val="00995C41"/>
    <w:rsid w:val="00995C63"/>
    <w:rsid w:val="00995D0C"/>
    <w:rsid w:val="00995ECA"/>
    <w:rsid w:val="00995FC9"/>
    <w:rsid w:val="009960BB"/>
    <w:rsid w:val="00996304"/>
    <w:rsid w:val="00996499"/>
    <w:rsid w:val="009964F2"/>
    <w:rsid w:val="00996518"/>
    <w:rsid w:val="009966F8"/>
    <w:rsid w:val="009968B8"/>
    <w:rsid w:val="009968E6"/>
    <w:rsid w:val="009968F8"/>
    <w:rsid w:val="00996927"/>
    <w:rsid w:val="00996963"/>
    <w:rsid w:val="009969F5"/>
    <w:rsid w:val="00996A14"/>
    <w:rsid w:val="00996A8B"/>
    <w:rsid w:val="00996B04"/>
    <w:rsid w:val="00996CD4"/>
    <w:rsid w:val="00996E42"/>
    <w:rsid w:val="00996E84"/>
    <w:rsid w:val="00996EB4"/>
    <w:rsid w:val="00996EE8"/>
    <w:rsid w:val="00996F99"/>
    <w:rsid w:val="00996FB0"/>
    <w:rsid w:val="00996FCA"/>
    <w:rsid w:val="009970A4"/>
    <w:rsid w:val="009970D0"/>
    <w:rsid w:val="009970F3"/>
    <w:rsid w:val="00997131"/>
    <w:rsid w:val="0099717D"/>
    <w:rsid w:val="0099723F"/>
    <w:rsid w:val="009972C9"/>
    <w:rsid w:val="0099731A"/>
    <w:rsid w:val="009973E5"/>
    <w:rsid w:val="009974F0"/>
    <w:rsid w:val="009975D0"/>
    <w:rsid w:val="0099763A"/>
    <w:rsid w:val="0099779B"/>
    <w:rsid w:val="009979D6"/>
    <w:rsid w:val="00997B31"/>
    <w:rsid w:val="00997C3C"/>
    <w:rsid w:val="00997CA3"/>
    <w:rsid w:val="00997CDD"/>
    <w:rsid w:val="00997D91"/>
    <w:rsid w:val="00997E44"/>
    <w:rsid w:val="00997EDC"/>
    <w:rsid w:val="00997EE2"/>
    <w:rsid w:val="009A0122"/>
    <w:rsid w:val="009A01AE"/>
    <w:rsid w:val="009A0212"/>
    <w:rsid w:val="009A031F"/>
    <w:rsid w:val="009A0464"/>
    <w:rsid w:val="009A0496"/>
    <w:rsid w:val="009A05CF"/>
    <w:rsid w:val="009A06E2"/>
    <w:rsid w:val="009A070E"/>
    <w:rsid w:val="009A086D"/>
    <w:rsid w:val="009A09D9"/>
    <w:rsid w:val="009A0AFB"/>
    <w:rsid w:val="009A0BFD"/>
    <w:rsid w:val="009A0C1F"/>
    <w:rsid w:val="009A0E23"/>
    <w:rsid w:val="009A0F62"/>
    <w:rsid w:val="009A0FE7"/>
    <w:rsid w:val="009A1260"/>
    <w:rsid w:val="009A12A5"/>
    <w:rsid w:val="009A1325"/>
    <w:rsid w:val="009A133B"/>
    <w:rsid w:val="009A136D"/>
    <w:rsid w:val="009A1516"/>
    <w:rsid w:val="009A1560"/>
    <w:rsid w:val="009A157F"/>
    <w:rsid w:val="009A173D"/>
    <w:rsid w:val="009A1973"/>
    <w:rsid w:val="009A1A60"/>
    <w:rsid w:val="009A1A77"/>
    <w:rsid w:val="009A1AFE"/>
    <w:rsid w:val="009A1C7B"/>
    <w:rsid w:val="009A1CE1"/>
    <w:rsid w:val="009A1DFF"/>
    <w:rsid w:val="009A1F62"/>
    <w:rsid w:val="009A1FE9"/>
    <w:rsid w:val="009A20F1"/>
    <w:rsid w:val="009A2144"/>
    <w:rsid w:val="009A2167"/>
    <w:rsid w:val="009A2250"/>
    <w:rsid w:val="009A2341"/>
    <w:rsid w:val="009A246A"/>
    <w:rsid w:val="009A246E"/>
    <w:rsid w:val="009A24D6"/>
    <w:rsid w:val="009A27BC"/>
    <w:rsid w:val="009A2817"/>
    <w:rsid w:val="009A2818"/>
    <w:rsid w:val="009A2942"/>
    <w:rsid w:val="009A2B51"/>
    <w:rsid w:val="009A2BF9"/>
    <w:rsid w:val="009A2C19"/>
    <w:rsid w:val="009A2C6D"/>
    <w:rsid w:val="009A2DF1"/>
    <w:rsid w:val="009A3156"/>
    <w:rsid w:val="009A315C"/>
    <w:rsid w:val="009A3183"/>
    <w:rsid w:val="009A31C6"/>
    <w:rsid w:val="009A31E9"/>
    <w:rsid w:val="009A32D7"/>
    <w:rsid w:val="009A333B"/>
    <w:rsid w:val="009A34FE"/>
    <w:rsid w:val="009A3576"/>
    <w:rsid w:val="009A3A6D"/>
    <w:rsid w:val="009A3AB5"/>
    <w:rsid w:val="009A3BA5"/>
    <w:rsid w:val="009A3E77"/>
    <w:rsid w:val="009A3EAD"/>
    <w:rsid w:val="009A4013"/>
    <w:rsid w:val="009A4154"/>
    <w:rsid w:val="009A41A7"/>
    <w:rsid w:val="009A42A8"/>
    <w:rsid w:val="009A4324"/>
    <w:rsid w:val="009A43B0"/>
    <w:rsid w:val="009A4408"/>
    <w:rsid w:val="009A4615"/>
    <w:rsid w:val="009A4754"/>
    <w:rsid w:val="009A49CE"/>
    <w:rsid w:val="009A4AA9"/>
    <w:rsid w:val="009A4D31"/>
    <w:rsid w:val="009A512E"/>
    <w:rsid w:val="009A516A"/>
    <w:rsid w:val="009A5172"/>
    <w:rsid w:val="009A5196"/>
    <w:rsid w:val="009A51A4"/>
    <w:rsid w:val="009A5445"/>
    <w:rsid w:val="009A546B"/>
    <w:rsid w:val="009A5482"/>
    <w:rsid w:val="009A55B1"/>
    <w:rsid w:val="009A56A7"/>
    <w:rsid w:val="009A571E"/>
    <w:rsid w:val="009A5983"/>
    <w:rsid w:val="009A5CA3"/>
    <w:rsid w:val="009A5DF4"/>
    <w:rsid w:val="009A5E95"/>
    <w:rsid w:val="009A6097"/>
    <w:rsid w:val="009A6121"/>
    <w:rsid w:val="009A6127"/>
    <w:rsid w:val="009A61FF"/>
    <w:rsid w:val="009A62DC"/>
    <w:rsid w:val="009A62E2"/>
    <w:rsid w:val="009A636E"/>
    <w:rsid w:val="009A637B"/>
    <w:rsid w:val="009A6393"/>
    <w:rsid w:val="009A6434"/>
    <w:rsid w:val="009A6456"/>
    <w:rsid w:val="009A65CA"/>
    <w:rsid w:val="009A65DB"/>
    <w:rsid w:val="009A66A8"/>
    <w:rsid w:val="009A675D"/>
    <w:rsid w:val="009A6808"/>
    <w:rsid w:val="009A695F"/>
    <w:rsid w:val="009A6A73"/>
    <w:rsid w:val="009A6C74"/>
    <w:rsid w:val="009A6CB3"/>
    <w:rsid w:val="009A6EE7"/>
    <w:rsid w:val="009A7154"/>
    <w:rsid w:val="009A719D"/>
    <w:rsid w:val="009A72AD"/>
    <w:rsid w:val="009A7338"/>
    <w:rsid w:val="009A7394"/>
    <w:rsid w:val="009A7487"/>
    <w:rsid w:val="009A74E2"/>
    <w:rsid w:val="009A7641"/>
    <w:rsid w:val="009A7681"/>
    <w:rsid w:val="009A7683"/>
    <w:rsid w:val="009A7690"/>
    <w:rsid w:val="009A78D1"/>
    <w:rsid w:val="009A7909"/>
    <w:rsid w:val="009A7954"/>
    <w:rsid w:val="009A7A2D"/>
    <w:rsid w:val="009A7A95"/>
    <w:rsid w:val="009A7AAB"/>
    <w:rsid w:val="009A7CA5"/>
    <w:rsid w:val="009A7CD2"/>
    <w:rsid w:val="009A7D67"/>
    <w:rsid w:val="009A7DFB"/>
    <w:rsid w:val="009A7E08"/>
    <w:rsid w:val="009A7E11"/>
    <w:rsid w:val="009A7F20"/>
    <w:rsid w:val="009B0006"/>
    <w:rsid w:val="009B003C"/>
    <w:rsid w:val="009B020E"/>
    <w:rsid w:val="009B0334"/>
    <w:rsid w:val="009B058E"/>
    <w:rsid w:val="009B0664"/>
    <w:rsid w:val="009B066D"/>
    <w:rsid w:val="009B0690"/>
    <w:rsid w:val="009B06D6"/>
    <w:rsid w:val="009B0789"/>
    <w:rsid w:val="009B0797"/>
    <w:rsid w:val="009B0A54"/>
    <w:rsid w:val="009B0CB3"/>
    <w:rsid w:val="009B10C9"/>
    <w:rsid w:val="009B16AA"/>
    <w:rsid w:val="009B16DC"/>
    <w:rsid w:val="009B16E6"/>
    <w:rsid w:val="009B1823"/>
    <w:rsid w:val="009B187F"/>
    <w:rsid w:val="009B1909"/>
    <w:rsid w:val="009B1B14"/>
    <w:rsid w:val="009B1C45"/>
    <w:rsid w:val="009B1C68"/>
    <w:rsid w:val="009B1D45"/>
    <w:rsid w:val="009B1DCE"/>
    <w:rsid w:val="009B1E4F"/>
    <w:rsid w:val="009B1F2A"/>
    <w:rsid w:val="009B2203"/>
    <w:rsid w:val="009B2228"/>
    <w:rsid w:val="009B23EF"/>
    <w:rsid w:val="009B24C1"/>
    <w:rsid w:val="009B2560"/>
    <w:rsid w:val="009B2626"/>
    <w:rsid w:val="009B27E6"/>
    <w:rsid w:val="009B2862"/>
    <w:rsid w:val="009B28E0"/>
    <w:rsid w:val="009B2C69"/>
    <w:rsid w:val="009B2CA8"/>
    <w:rsid w:val="009B2DF4"/>
    <w:rsid w:val="009B2E47"/>
    <w:rsid w:val="009B2E5C"/>
    <w:rsid w:val="009B2ED7"/>
    <w:rsid w:val="009B3041"/>
    <w:rsid w:val="009B3056"/>
    <w:rsid w:val="009B30C8"/>
    <w:rsid w:val="009B30E6"/>
    <w:rsid w:val="009B3112"/>
    <w:rsid w:val="009B3128"/>
    <w:rsid w:val="009B321C"/>
    <w:rsid w:val="009B33D4"/>
    <w:rsid w:val="009B340D"/>
    <w:rsid w:val="009B34F1"/>
    <w:rsid w:val="009B3505"/>
    <w:rsid w:val="009B3685"/>
    <w:rsid w:val="009B36BC"/>
    <w:rsid w:val="009B3745"/>
    <w:rsid w:val="009B38B0"/>
    <w:rsid w:val="009B39C5"/>
    <w:rsid w:val="009B3B6C"/>
    <w:rsid w:val="009B3C79"/>
    <w:rsid w:val="009B3D47"/>
    <w:rsid w:val="009B3E9F"/>
    <w:rsid w:val="009B4096"/>
    <w:rsid w:val="009B4108"/>
    <w:rsid w:val="009B4122"/>
    <w:rsid w:val="009B419E"/>
    <w:rsid w:val="009B422A"/>
    <w:rsid w:val="009B4250"/>
    <w:rsid w:val="009B4253"/>
    <w:rsid w:val="009B42A7"/>
    <w:rsid w:val="009B42D8"/>
    <w:rsid w:val="009B438C"/>
    <w:rsid w:val="009B4470"/>
    <w:rsid w:val="009B450A"/>
    <w:rsid w:val="009B457A"/>
    <w:rsid w:val="009B45F6"/>
    <w:rsid w:val="009B4621"/>
    <w:rsid w:val="009B4783"/>
    <w:rsid w:val="009B4790"/>
    <w:rsid w:val="009B4821"/>
    <w:rsid w:val="009B4863"/>
    <w:rsid w:val="009B488F"/>
    <w:rsid w:val="009B48A2"/>
    <w:rsid w:val="009B48C6"/>
    <w:rsid w:val="009B48CC"/>
    <w:rsid w:val="009B4ABC"/>
    <w:rsid w:val="009B4B60"/>
    <w:rsid w:val="009B4C1C"/>
    <w:rsid w:val="009B4C24"/>
    <w:rsid w:val="009B4C4B"/>
    <w:rsid w:val="009B4C76"/>
    <w:rsid w:val="009B4CAD"/>
    <w:rsid w:val="009B4CFC"/>
    <w:rsid w:val="009B4F1F"/>
    <w:rsid w:val="009B5085"/>
    <w:rsid w:val="009B52A1"/>
    <w:rsid w:val="009B52FB"/>
    <w:rsid w:val="009B53A0"/>
    <w:rsid w:val="009B54BD"/>
    <w:rsid w:val="009B5618"/>
    <w:rsid w:val="009B5644"/>
    <w:rsid w:val="009B56FB"/>
    <w:rsid w:val="009B5821"/>
    <w:rsid w:val="009B585E"/>
    <w:rsid w:val="009B5A62"/>
    <w:rsid w:val="009B5EBE"/>
    <w:rsid w:val="009B5FA3"/>
    <w:rsid w:val="009B617E"/>
    <w:rsid w:val="009B65B3"/>
    <w:rsid w:val="009B6681"/>
    <w:rsid w:val="009B67C9"/>
    <w:rsid w:val="009B68AA"/>
    <w:rsid w:val="009B6ADD"/>
    <w:rsid w:val="009B6AF1"/>
    <w:rsid w:val="009B6AF9"/>
    <w:rsid w:val="009B6B87"/>
    <w:rsid w:val="009B6BDA"/>
    <w:rsid w:val="009B6DA1"/>
    <w:rsid w:val="009B70E9"/>
    <w:rsid w:val="009B72A8"/>
    <w:rsid w:val="009B7564"/>
    <w:rsid w:val="009B768A"/>
    <w:rsid w:val="009B79AC"/>
    <w:rsid w:val="009B7AC5"/>
    <w:rsid w:val="009B7BB7"/>
    <w:rsid w:val="009B7BC4"/>
    <w:rsid w:val="009B7BF5"/>
    <w:rsid w:val="009B7CB1"/>
    <w:rsid w:val="009B7D89"/>
    <w:rsid w:val="009B7E39"/>
    <w:rsid w:val="009B7FFA"/>
    <w:rsid w:val="009C0007"/>
    <w:rsid w:val="009C00EF"/>
    <w:rsid w:val="009C01EC"/>
    <w:rsid w:val="009C02CD"/>
    <w:rsid w:val="009C04F1"/>
    <w:rsid w:val="009C0572"/>
    <w:rsid w:val="009C073B"/>
    <w:rsid w:val="009C0776"/>
    <w:rsid w:val="009C086B"/>
    <w:rsid w:val="009C08B0"/>
    <w:rsid w:val="009C097E"/>
    <w:rsid w:val="009C09D8"/>
    <w:rsid w:val="009C0B9D"/>
    <w:rsid w:val="009C0BC1"/>
    <w:rsid w:val="009C0D72"/>
    <w:rsid w:val="009C0DBE"/>
    <w:rsid w:val="009C0E1C"/>
    <w:rsid w:val="009C0F81"/>
    <w:rsid w:val="009C1037"/>
    <w:rsid w:val="009C1170"/>
    <w:rsid w:val="009C1256"/>
    <w:rsid w:val="009C1335"/>
    <w:rsid w:val="009C1348"/>
    <w:rsid w:val="009C13BA"/>
    <w:rsid w:val="009C1430"/>
    <w:rsid w:val="009C1467"/>
    <w:rsid w:val="009C1607"/>
    <w:rsid w:val="009C19BC"/>
    <w:rsid w:val="009C19D2"/>
    <w:rsid w:val="009C1AC5"/>
    <w:rsid w:val="009C1BF9"/>
    <w:rsid w:val="009C1D4B"/>
    <w:rsid w:val="009C1D94"/>
    <w:rsid w:val="009C1E0C"/>
    <w:rsid w:val="009C1E4F"/>
    <w:rsid w:val="009C1E83"/>
    <w:rsid w:val="009C1F99"/>
    <w:rsid w:val="009C208F"/>
    <w:rsid w:val="009C22B1"/>
    <w:rsid w:val="009C22B7"/>
    <w:rsid w:val="009C22F1"/>
    <w:rsid w:val="009C2437"/>
    <w:rsid w:val="009C2478"/>
    <w:rsid w:val="009C249B"/>
    <w:rsid w:val="009C24E7"/>
    <w:rsid w:val="009C251B"/>
    <w:rsid w:val="009C25EA"/>
    <w:rsid w:val="009C26EF"/>
    <w:rsid w:val="009C271C"/>
    <w:rsid w:val="009C281C"/>
    <w:rsid w:val="009C2A3C"/>
    <w:rsid w:val="009C2AB0"/>
    <w:rsid w:val="009C2AE1"/>
    <w:rsid w:val="009C2D57"/>
    <w:rsid w:val="009C2DEF"/>
    <w:rsid w:val="009C2F17"/>
    <w:rsid w:val="009C2F31"/>
    <w:rsid w:val="009C2F4F"/>
    <w:rsid w:val="009C2F54"/>
    <w:rsid w:val="009C2F89"/>
    <w:rsid w:val="009C308D"/>
    <w:rsid w:val="009C30AA"/>
    <w:rsid w:val="009C30DE"/>
    <w:rsid w:val="009C31CB"/>
    <w:rsid w:val="009C3560"/>
    <w:rsid w:val="009C3873"/>
    <w:rsid w:val="009C3920"/>
    <w:rsid w:val="009C39B7"/>
    <w:rsid w:val="009C3ACF"/>
    <w:rsid w:val="009C3C51"/>
    <w:rsid w:val="009C3CB7"/>
    <w:rsid w:val="009C3D56"/>
    <w:rsid w:val="009C3D88"/>
    <w:rsid w:val="009C4035"/>
    <w:rsid w:val="009C40DA"/>
    <w:rsid w:val="009C41C1"/>
    <w:rsid w:val="009C4266"/>
    <w:rsid w:val="009C429C"/>
    <w:rsid w:val="009C42A3"/>
    <w:rsid w:val="009C445B"/>
    <w:rsid w:val="009C44EB"/>
    <w:rsid w:val="009C4546"/>
    <w:rsid w:val="009C45DC"/>
    <w:rsid w:val="009C468A"/>
    <w:rsid w:val="009C4728"/>
    <w:rsid w:val="009C47DE"/>
    <w:rsid w:val="009C4838"/>
    <w:rsid w:val="009C485D"/>
    <w:rsid w:val="009C48E8"/>
    <w:rsid w:val="009C4945"/>
    <w:rsid w:val="009C49EE"/>
    <w:rsid w:val="009C49FC"/>
    <w:rsid w:val="009C4B76"/>
    <w:rsid w:val="009C4BC1"/>
    <w:rsid w:val="009C4BCF"/>
    <w:rsid w:val="009C4D19"/>
    <w:rsid w:val="009C4E0C"/>
    <w:rsid w:val="009C50A1"/>
    <w:rsid w:val="009C5187"/>
    <w:rsid w:val="009C51B6"/>
    <w:rsid w:val="009C520B"/>
    <w:rsid w:val="009C5260"/>
    <w:rsid w:val="009C529C"/>
    <w:rsid w:val="009C52A3"/>
    <w:rsid w:val="009C5425"/>
    <w:rsid w:val="009C54A2"/>
    <w:rsid w:val="009C553E"/>
    <w:rsid w:val="009C565D"/>
    <w:rsid w:val="009C565F"/>
    <w:rsid w:val="009C5785"/>
    <w:rsid w:val="009C57F8"/>
    <w:rsid w:val="009C5837"/>
    <w:rsid w:val="009C5874"/>
    <w:rsid w:val="009C5901"/>
    <w:rsid w:val="009C591C"/>
    <w:rsid w:val="009C594B"/>
    <w:rsid w:val="009C5984"/>
    <w:rsid w:val="009C5B0C"/>
    <w:rsid w:val="009C5B8E"/>
    <w:rsid w:val="009C5CE5"/>
    <w:rsid w:val="009C5D26"/>
    <w:rsid w:val="009C5E4C"/>
    <w:rsid w:val="009C5F3B"/>
    <w:rsid w:val="009C6079"/>
    <w:rsid w:val="009C6095"/>
    <w:rsid w:val="009C6295"/>
    <w:rsid w:val="009C629D"/>
    <w:rsid w:val="009C633B"/>
    <w:rsid w:val="009C636F"/>
    <w:rsid w:val="009C64F4"/>
    <w:rsid w:val="009C6513"/>
    <w:rsid w:val="009C6624"/>
    <w:rsid w:val="009C662D"/>
    <w:rsid w:val="009C669B"/>
    <w:rsid w:val="009C66BE"/>
    <w:rsid w:val="009C6768"/>
    <w:rsid w:val="009C6894"/>
    <w:rsid w:val="009C6B28"/>
    <w:rsid w:val="009C6B3B"/>
    <w:rsid w:val="009C6B7B"/>
    <w:rsid w:val="009C6BB5"/>
    <w:rsid w:val="009C6BE8"/>
    <w:rsid w:val="009C6BF8"/>
    <w:rsid w:val="009C6D63"/>
    <w:rsid w:val="009C6E93"/>
    <w:rsid w:val="009C6EDE"/>
    <w:rsid w:val="009C71BB"/>
    <w:rsid w:val="009C7277"/>
    <w:rsid w:val="009C7314"/>
    <w:rsid w:val="009C73C4"/>
    <w:rsid w:val="009C73EC"/>
    <w:rsid w:val="009C73F9"/>
    <w:rsid w:val="009C740A"/>
    <w:rsid w:val="009C7525"/>
    <w:rsid w:val="009C7787"/>
    <w:rsid w:val="009C7814"/>
    <w:rsid w:val="009C78F7"/>
    <w:rsid w:val="009C79E6"/>
    <w:rsid w:val="009C7A2D"/>
    <w:rsid w:val="009C7A7F"/>
    <w:rsid w:val="009C7ACD"/>
    <w:rsid w:val="009C7AF7"/>
    <w:rsid w:val="009C7C1F"/>
    <w:rsid w:val="009C7CE4"/>
    <w:rsid w:val="009C7D05"/>
    <w:rsid w:val="009C7D61"/>
    <w:rsid w:val="009C7E6D"/>
    <w:rsid w:val="009C7EBE"/>
    <w:rsid w:val="009C7F47"/>
    <w:rsid w:val="009C7FA6"/>
    <w:rsid w:val="009C7FAD"/>
    <w:rsid w:val="009D001A"/>
    <w:rsid w:val="009D00F2"/>
    <w:rsid w:val="009D0132"/>
    <w:rsid w:val="009D0166"/>
    <w:rsid w:val="009D017E"/>
    <w:rsid w:val="009D035F"/>
    <w:rsid w:val="009D0361"/>
    <w:rsid w:val="009D03E2"/>
    <w:rsid w:val="009D0471"/>
    <w:rsid w:val="009D05B2"/>
    <w:rsid w:val="009D05E0"/>
    <w:rsid w:val="009D05FA"/>
    <w:rsid w:val="009D06C4"/>
    <w:rsid w:val="009D0720"/>
    <w:rsid w:val="009D0897"/>
    <w:rsid w:val="009D0A6C"/>
    <w:rsid w:val="009D0A80"/>
    <w:rsid w:val="009D0ACE"/>
    <w:rsid w:val="009D0BEC"/>
    <w:rsid w:val="009D0C26"/>
    <w:rsid w:val="009D0C3D"/>
    <w:rsid w:val="009D0C8D"/>
    <w:rsid w:val="009D0CB2"/>
    <w:rsid w:val="009D0D4D"/>
    <w:rsid w:val="009D0E35"/>
    <w:rsid w:val="009D0FC3"/>
    <w:rsid w:val="009D1046"/>
    <w:rsid w:val="009D10A9"/>
    <w:rsid w:val="009D1110"/>
    <w:rsid w:val="009D11EB"/>
    <w:rsid w:val="009D1242"/>
    <w:rsid w:val="009D1342"/>
    <w:rsid w:val="009D1388"/>
    <w:rsid w:val="009D151E"/>
    <w:rsid w:val="009D1534"/>
    <w:rsid w:val="009D15A4"/>
    <w:rsid w:val="009D15EA"/>
    <w:rsid w:val="009D15F1"/>
    <w:rsid w:val="009D16AB"/>
    <w:rsid w:val="009D16F9"/>
    <w:rsid w:val="009D1750"/>
    <w:rsid w:val="009D1796"/>
    <w:rsid w:val="009D17DD"/>
    <w:rsid w:val="009D184A"/>
    <w:rsid w:val="009D1A9C"/>
    <w:rsid w:val="009D1BA4"/>
    <w:rsid w:val="009D1C6B"/>
    <w:rsid w:val="009D1C8D"/>
    <w:rsid w:val="009D1D0B"/>
    <w:rsid w:val="009D1E3D"/>
    <w:rsid w:val="009D1ED3"/>
    <w:rsid w:val="009D1F69"/>
    <w:rsid w:val="009D1F9E"/>
    <w:rsid w:val="009D1FCB"/>
    <w:rsid w:val="009D20A2"/>
    <w:rsid w:val="009D2118"/>
    <w:rsid w:val="009D2152"/>
    <w:rsid w:val="009D21A3"/>
    <w:rsid w:val="009D2232"/>
    <w:rsid w:val="009D223D"/>
    <w:rsid w:val="009D2273"/>
    <w:rsid w:val="009D22EA"/>
    <w:rsid w:val="009D237A"/>
    <w:rsid w:val="009D242E"/>
    <w:rsid w:val="009D2453"/>
    <w:rsid w:val="009D251D"/>
    <w:rsid w:val="009D2662"/>
    <w:rsid w:val="009D2691"/>
    <w:rsid w:val="009D274D"/>
    <w:rsid w:val="009D2907"/>
    <w:rsid w:val="009D2B36"/>
    <w:rsid w:val="009D2C77"/>
    <w:rsid w:val="009D2CDE"/>
    <w:rsid w:val="009D2EB4"/>
    <w:rsid w:val="009D2EC2"/>
    <w:rsid w:val="009D2F59"/>
    <w:rsid w:val="009D2F90"/>
    <w:rsid w:val="009D3267"/>
    <w:rsid w:val="009D32F8"/>
    <w:rsid w:val="009D333C"/>
    <w:rsid w:val="009D33F8"/>
    <w:rsid w:val="009D34AA"/>
    <w:rsid w:val="009D34C3"/>
    <w:rsid w:val="009D3530"/>
    <w:rsid w:val="009D354D"/>
    <w:rsid w:val="009D3599"/>
    <w:rsid w:val="009D373F"/>
    <w:rsid w:val="009D3792"/>
    <w:rsid w:val="009D38C2"/>
    <w:rsid w:val="009D394E"/>
    <w:rsid w:val="009D3C5C"/>
    <w:rsid w:val="009D3C82"/>
    <w:rsid w:val="009D3D8D"/>
    <w:rsid w:val="009D3DE9"/>
    <w:rsid w:val="009D3F1F"/>
    <w:rsid w:val="009D40A4"/>
    <w:rsid w:val="009D422B"/>
    <w:rsid w:val="009D4303"/>
    <w:rsid w:val="009D44F3"/>
    <w:rsid w:val="009D451B"/>
    <w:rsid w:val="009D45BD"/>
    <w:rsid w:val="009D45E1"/>
    <w:rsid w:val="009D478C"/>
    <w:rsid w:val="009D479F"/>
    <w:rsid w:val="009D483D"/>
    <w:rsid w:val="009D484D"/>
    <w:rsid w:val="009D4977"/>
    <w:rsid w:val="009D49A4"/>
    <w:rsid w:val="009D4A25"/>
    <w:rsid w:val="009D4A8E"/>
    <w:rsid w:val="009D4B45"/>
    <w:rsid w:val="009D4DA3"/>
    <w:rsid w:val="009D4DE5"/>
    <w:rsid w:val="009D4F83"/>
    <w:rsid w:val="009D5123"/>
    <w:rsid w:val="009D5137"/>
    <w:rsid w:val="009D5370"/>
    <w:rsid w:val="009D53E6"/>
    <w:rsid w:val="009D548B"/>
    <w:rsid w:val="009D5538"/>
    <w:rsid w:val="009D5596"/>
    <w:rsid w:val="009D55E5"/>
    <w:rsid w:val="009D5603"/>
    <w:rsid w:val="009D56C5"/>
    <w:rsid w:val="009D5753"/>
    <w:rsid w:val="009D579C"/>
    <w:rsid w:val="009D57B2"/>
    <w:rsid w:val="009D59E2"/>
    <w:rsid w:val="009D5B09"/>
    <w:rsid w:val="009D5BBF"/>
    <w:rsid w:val="009D5C50"/>
    <w:rsid w:val="009D5C62"/>
    <w:rsid w:val="009D5D53"/>
    <w:rsid w:val="009D5DE9"/>
    <w:rsid w:val="009D5FA2"/>
    <w:rsid w:val="009D603E"/>
    <w:rsid w:val="009D6095"/>
    <w:rsid w:val="009D610C"/>
    <w:rsid w:val="009D613E"/>
    <w:rsid w:val="009D6170"/>
    <w:rsid w:val="009D61FD"/>
    <w:rsid w:val="009D62E7"/>
    <w:rsid w:val="009D6418"/>
    <w:rsid w:val="009D654A"/>
    <w:rsid w:val="009D6624"/>
    <w:rsid w:val="009D681E"/>
    <w:rsid w:val="009D68D1"/>
    <w:rsid w:val="009D6900"/>
    <w:rsid w:val="009D6933"/>
    <w:rsid w:val="009D6BBB"/>
    <w:rsid w:val="009D6BF6"/>
    <w:rsid w:val="009D6C56"/>
    <w:rsid w:val="009D6D66"/>
    <w:rsid w:val="009D6EA9"/>
    <w:rsid w:val="009D6F4D"/>
    <w:rsid w:val="009D6FAE"/>
    <w:rsid w:val="009D6FD3"/>
    <w:rsid w:val="009D713E"/>
    <w:rsid w:val="009D719C"/>
    <w:rsid w:val="009D736F"/>
    <w:rsid w:val="009D7390"/>
    <w:rsid w:val="009D73F6"/>
    <w:rsid w:val="009D7573"/>
    <w:rsid w:val="009D7597"/>
    <w:rsid w:val="009D75A4"/>
    <w:rsid w:val="009D75EB"/>
    <w:rsid w:val="009D765C"/>
    <w:rsid w:val="009D774D"/>
    <w:rsid w:val="009D778F"/>
    <w:rsid w:val="009D77A5"/>
    <w:rsid w:val="009D785E"/>
    <w:rsid w:val="009D798C"/>
    <w:rsid w:val="009D7A2A"/>
    <w:rsid w:val="009D7D94"/>
    <w:rsid w:val="009D7EF9"/>
    <w:rsid w:val="009D7F9B"/>
    <w:rsid w:val="009E0056"/>
    <w:rsid w:val="009E0202"/>
    <w:rsid w:val="009E02FB"/>
    <w:rsid w:val="009E0334"/>
    <w:rsid w:val="009E036C"/>
    <w:rsid w:val="009E03E9"/>
    <w:rsid w:val="009E04A9"/>
    <w:rsid w:val="009E04FB"/>
    <w:rsid w:val="009E063C"/>
    <w:rsid w:val="009E0849"/>
    <w:rsid w:val="009E0871"/>
    <w:rsid w:val="009E08D0"/>
    <w:rsid w:val="009E0981"/>
    <w:rsid w:val="009E0A89"/>
    <w:rsid w:val="009E0ABA"/>
    <w:rsid w:val="009E0C68"/>
    <w:rsid w:val="009E0DD5"/>
    <w:rsid w:val="009E0E56"/>
    <w:rsid w:val="009E0EA0"/>
    <w:rsid w:val="009E0EAE"/>
    <w:rsid w:val="009E0EC8"/>
    <w:rsid w:val="009E0FB8"/>
    <w:rsid w:val="009E1022"/>
    <w:rsid w:val="009E1137"/>
    <w:rsid w:val="009E1144"/>
    <w:rsid w:val="009E1176"/>
    <w:rsid w:val="009E1178"/>
    <w:rsid w:val="009E1303"/>
    <w:rsid w:val="009E131E"/>
    <w:rsid w:val="009E13EC"/>
    <w:rsid w:val="009E1506"/>
    <w:rsid w:val="009E1671"/>
    <w:rsid w:val="009E176B"/>
    <w:rsid w:val="009E17A5"/>
    <w:rsid w:val="009E183E"/>
    <w:rsid w:val="009E195A"/>
    <w:rsid w:val="009E19C6"/>
    <w:rsid w:val="009E1A3B"/>
    <w:rsid w:val="009E1BEE"/>
    <w:rsid w:val="009E1CF0"/>
    <w:rsid w:val="009E1DA2"/>
    <w:rsid w:val="009E1E2C"/>
    <w:rsid w:val="009E1EB9"/>
    <w:rsid w:val="009E1F43"/>
    <w:rsid w:val="009E1F70"/>
    <w:rsid w:val="009E1FC6"/>
    <w:rsid w:val="009E2028"/>
    <w:rsid w:val="009E2169"/>
    <w:rsid w:val="009E21A4"/>
    <w:rsid w:val="009E223B"/>
    <w:rsid w:val="009E2252"/>
    <w:rsid w:val="009E2320"/>
    <w:rsid w:val="009E248F"/>
    <w:rsid w:val="009E250A"/>
    <w:rsid w:val="009E2510"/>
    <w:rsid w:val="009E2528"/>
    <w:rsid w:val="009E2550"/>
    <w:rsid w:val="009E2578"/>
    <w:rsid w:val="009E2687"/>
    <w:rsid w:val="009E28F0"/>
    <w:rsid w:val="009E2A61"/>
    <w:rsid w:val="009E2AC1"/>
    <w:rsid w:val="009E2BE6"/>
    <w:rsid w:val="009E2C6E"/>
    <w:rsid w:val="009E2CA1"/>
    <w:rsid w:val="009E2D1B"/>
    <w:rsid w:val="009E2D22"/>
    <w:rsid w:val="009E2D3A"/>
    <w:rsid w:val="009E2D41"/>
    <w:rsid w:val="009E2DD3"/>
    <w:rsid w:val="009E2E56"/>
    <w:rsid w:val="009E2E64"/>
    <w:rsid w:val="009E2EAE"/>
    <w:rsid w:val="009E2ECB"/>
    <w:rsid w:val="009E2ED9"/>
    <w:rsid w:val="009E2F97"/>
    <w:rsid w:val="009E31D3"/>
    <w:rsid w:val="009E3351"/>
    <w:rsid w:val="009E3368"/>
    <w:rsid w:val="009E3493"/>
    <w:rsid w:val="009E356C"/>
    <w:rsid w:val="009E3641"/>
    <w:rsid w:val="009E3644"/>
    <w:rsid w:val="009E36B3"/>
    <w:rsid w:val="009E3790"/>
    <w:rsid w:val="009E39CB"/>
    <w:rsid w:val="009E3B94"/>
    <w:rsid w:val="009E3C31"/>
    <w:rsid w:val="009E3C51"/>
    <w:rsid w:val="009E3CAE"/>
    <w:rsid w:val="009E3CE3"/>
    <w:rsid w:val="009E3E4B"/>
    <w:rsid w:val="009E3F2E"/>
    <w:rsid w:val="009E403B"/>
    <w:rsid w:val="009E4160"/>
    <w:rsid w:val="009E41C9"/>
    <w:rsid w:val="009E422B"/>
    <w:rsid w:val="009E422D"/>
    <w:rsid w:val="009E4313"/>
    <w:rsid w:val="009E43AD"/>
    <w:rsid w:val="009E43BF"/>
    <w:rsid w:val="009E43F1"/>
    <w:rsid w:val="009E4431"/>
    <w:rsid w:val="009E457F"/>
    <w:rsid w:val="009E4831"/>
    <w:rsid w:val="009E484D"/>
    <w:rsid w:val="009E4949"/>
    <w:rsid w:val="009E4ADA"/>
    <w:rsid w:val="009E4B0A"/>
    <w:rsid w:val="009E4E0A"/>
    <w:rsid w:val="009E4E2F"/>
    <w:rsid w:val="009E4E68"/>
    <w:rsid w:val="009E4E79"/>
    <w:rsid w:val="009E4F45"/>
    <w:rsid w:val="009E4FCC"/>
    <w:rsid w:val="009E51F4"/>
    <w:rsid w:val="009E52F7"/>
    <w:rsid w:val="009E534B"/>
    <w:rsid w:val="009E5395"/>
    <w:rsid w:val="009E53EB"/>
    <w:rsid w:val="009E55ED"/>
    <w:rsid w:val="009E563E"/>
    <w:rsid w:val="009E5656"/>
    <w:rsid w:val="009E577F"/>
    <w:rsid w:val="009E591F"/>
    <w:rsid w:val="009E5938"/>
    <w:rsid w:val="009E5990"/>
    <w:rsid w:val="009E59AC"/>
    <w:rsid w:val="009E5AB4"/>
    <w:rsid w:val="009E5C27"/>
    <w:rsid w:val="009E5C6C"/>
    <w:rsid w:val="009E5CCD"/>
    <w:rsid w:val="009E6152"/>
    <w:rsid w:val="009E61BA"/>
    <w:rsid w:val="009E61FA"/>
    <w:rsid w:val="009E6229"/>
    <w:rsid w:val="009E629B"/>
    <w:rsid w:val="009E62CB"/>
    <w:rsid w:val="009E641D"/>
    <w:rsid w:val="009E642D"/>
    <w:rsid w:val="009E64A6"/>
    <w:rsid w:val="009E65C3"/>
    <w:rsid w:val="009E66FD"/>
    <w:rsid w:val="009E6707"/>
    <w:rsid w:val="009E6749"/>
    <w:rsid w:val="009E6910"/>
    <w:rsid w:val="009E6A64"/>
    <w:rsid w:val="009E6B14"/>
    <w:rsid w:val="009E6BDE"/>
    <w:rsid w:val="009E6BFC"/>
    <w:rsid w:val="009E6C45"/>
    <w:rsid w:val="009E6D07"/>
    <w:rsid w:val="009E6D61"/>
    <w:rsid w:val="009E6DBA"/>
    <w:rsid w:val="009E6E89"/>
    <w:rsid w:val="009E6EDE"/>
    <w:rsid w:val="009E6FBA"/>
    <w:rsid w:val="009E6FC8"/>
    <w:rsid w:val="009E7029"/>
    <w:rsid w:val="009E704E"/>
    <w:rsid w:val="009E7066"/>
    <w:rsid w:val="009E7073"/>
    <w:rsid w:val="009E70F2"/>
    <w:rsid w:val="009E716D"/>
    <w:rsid w:val="009E72D6"/>
    <w:rsid w:val="009E747D"/>
    <w:rsid w:val="009E75E1"/>
    <w:rsid w:val="009E762B"/>
    <w:rsid w:val="009E7789"/>
    <w:rsid w:val="009E783E"/>
    <w:rsid w:val="009E7AD4"/>
    <w:rsid w:val="009E7AEF"/>
    <w:rsid w:val="009E7B98"/>
    <w:rsid w:val="009E7DC8"/>
    <w:rsid w:val="009E7DE4"/>
    <w:rsid w:val="009E7E9B"/>
    <w:rsid w:val="009E7FB7"/>
    <w:rsid w:val="009F004B"/>
    <w:rsid w:val="009F0073"/>
    <w:rsid w:val="009F007C"/>
    <w:rsid w:val="009F0258"/>
    <w:rsid w:val="009F02E1"/>
    <w:rsid w:val="009F0366"/>
    <w:rsid w:val="009F0446"/>
    <w:rsid w:val="009F04BD"/>
    <w:rsid w:val="009F056D"/>
    <w:rsid w:val="009F06AB"/>
    <w:rsid w:val="009F07E7"/>
    <w:rsid w:val="009F07FA"/>
    <w:rsid w:val="009F07FC"/>
    <w:rsid w:val="009F0814"/>
    <w:rsid w:val="009F0899"/>
    <w:rsid w:val="009F0930"/>
    <w:rsid w:val="009F0992"/>
    <w:rsid w:val="009F09DD"/>
    <w:rsid w:val="009F0C2E"/>
    <w:rsid w:val="009F0CC0"/>
    <w:rsid w:val="009F0CD1"/>
    <w:rsid w:val="009F0D8F"/>
    <w:rsid w:val="009F0E9C"/>
    <w:rsid w:val="009F0F33"/>
    <w:rsid w:val="009F1038"/>
    <w:rsid w:val="009F10DB"/>
    <w:rsid w:val="009F10EE"/>
    <w:rsid w:val="009F1172"/>
    <w:rsid w:val="009F123F"/>
    <w:rsid w:val="009F12B3"/>
    <w:rsid w:val="009F13BC"/>
    <w:rsid w:val="009F151E"/>
    <w:rsid w:val="009F15AB"/>
    <w:rsid w:val="009F16D8"/>
    <w:rsid w:val="009F1718"/>
    <w:rsid w:val="009F187B"/>
    <w:rsid w:val="009F1933"/>
    <w:rsid w:val="009F199B"/>
    <w:rsid w:val="009F19F2"/>
    <w:rsid w:val="009F19F8"/>
    <w:rsid w:val="009F1B9C"/>
    <w:rsid w:val="009F1C22"/>
    <w:rsid w:val="009F1C54"/>
    <w:rsid w:val="009F1CB4"/>
    <w:rsid w:val="009F1D42"/>
    <w:rsid w:val="009F1DD6"/>
    <w:rsid w:val="009F20A7"/>
    <w:rsid w:val="009F210E"/>
    <w:rsid w:val="009F2207"/>
    <w:rsid w:val="009F2220"/>
    <w:rsid w:val="009F23E3"/>
    <w:rsid w:val="009F24B3"/>
    <w:rsid w:val="009F2582"/>
    <w:rsid w:val="009F25D9"/>
    <w:rsid w:val="009F26B1"/>
    <w:rsid w:val="009F2928"/>
    <w:rsid w:val="009F2970"/>
    <w:rsid w:val="009F2A94"/>
    <w:rsid w:val="009F2AAB"/>
    <w:rsid w:val="009F2AAF"/>
    <w:rsid w:val="009F2D39"/>
    <w:rsid w:val="009F2D94"/>
    <w:rsid w:val="009F2E7E"/>
    <w:rsid w:val="009F3083"/>
    <w:rsid w:val="009F350A"/>
    <w:rsid w:val="009F35BC"/>
    <w:rsid w:val="009F3615"/>
    <w:rsid w:val="009F380F"/>
    <w:rsid w:val="009F381F"/>
    <w:rsid w:val="009F3857"/>
    <w:rsid w:val="009F385B"/>
    <w:rsid w:val="009F3914"/>
    <w:rsid w:val="009F3986"/>
    <w:rsid w:val="009F3A4B"/>
    <w:rsid w:val="009F3A4E"/>
    <w:rsid w:val="009F3AAF"/>
    <w:rsid w:val="009F3C47"/>
    <w:rsid w:val="009F3E67"/>
    <w:rsid w:val="009F3FC3"/>
    <w:rsid w:val="009F40A9"/>
    <w:rsid w:val="009F40BF"/>
    <w:rsid w:val="009F411E"/>
    <w:rsid w:val="009F4196"/>
    <w:rsid w:val="009F41E1"/>
    <w:rsid w:val="009F42B6"/>
    <w:rsid w:val="009F4375"/>
    <w:rsid w:val="009F4405"/>
    <w:rsid w:val="009F44DF"/>
    <w:rsid w:val="009F483A"/>
    <w:rsid w:val="009F4CF1"/>
    <w:rsid w:val="009F4F05"/>
    <w:rsid w:val="009F4FA1"/>
    <w:rsid w:val="009F5001"/>
    <w:rsid w:val="009F5012"/>
    <w:rsid w:val="009F5017"/>
    <w:rsid w:val="009F5133"/>
    <w:rsid w:val="009F5330"/>
    <w:rsid w:val="009F5351"/>
    <w:rsid w:val="009F5365"/>
    <w:rsid w:val="009F5375"/>
    <w:rsid w:val="009F543A"/>
    <w:rsid w:val="009F55BE"/>
    <w:rsid w:val="009F5606"/>
    <w:rsid w:val="009F5807"/>
    <w:rsid w:val="009F5823"/>
    <w:rsid w:val="009F5A90"/>
    <w:rsid w:val="009F5C09"/>
    <w:rsid w:val="009F5CA4"/>
    <w:rsid w:val="009F5EAC"/>
    <w:rsid w:val="009F5EF4"/>
    <w:rsid w:val="009F606C"/>
    <w:rsid w:val="009F6098"/>
    <w:rsid w:val="009F6240"/>
    <w:rsid w:val="009F6382"/>
    <w:rsid w:val="009F63E8"/>
    <w:rsid w:val="009F6410"/>
    <w:rsid w:val="009F6457"/>
    <w:rsid w:val="009F6963"/>
    <w:rsid w:val="009F69CD"/>
    <w:rsid w:val="009F6D99"/>
    <w:rsid w:val="009F6E3E"/>
    <w:rsid w:val="009F6F53"/>
    <w:rsid w:val="009F7005"/>
    <w:rsid w:val="009F70C2"/>
    <w:rsid w:val="009F70CE"/>
    <w:rsid w:val="009F7169"/>
    <w:rsid w:val="009F71CE"/>
    <w:rsid w:val="009F71DF"/>
    <w:rsid w:val="009F72DF"/>
    <w:rsid w:val="009F7490"/>
    <w:rsid w:val="009F74AE"/>
    <w:rsid w:val="009F757C"/>
    <w:rsid w:val="009F759A"/>
    <w:rsid w:val="009F7637"/>
    <w:rsid w:val="009F764E"/>
    <w:rsid w:val="009F769E"/>
    <w:rsid w:val="009F76C3"/>
    <w:rsid w:val="009F7883"/>
    <w:rsid w:val="009F789B"/>
    <w:rsid w:val="009F78D4"/>
    <w:rsid w:val="009F79BE"/>
    <w:rsid w:val="009F7D45"/>
    <w:rsid w:val="00A00078"/>
    <w:rsid w:val="00A000FA"/>
    <w:rsid w:val="00A0018E"/>
    <w:rsid w:val="00A001EA"/>
    <w:rsid w:val="00A002C2"/>
    <w:rsid w:val="00A00425"/>
    <w:rsid w:val="00A0053C"/>
    <w:rsid w:val="00A00595"/>
    <w:rsid w:val="00A0062D"/>
    <w:rsid w:val="00A00763"/>
    <w:rsid w:val="00A008EF"/>
    <w:rsid w:val="00A00926"/>
    <w:rsid w:val="00A00A76"/>
    <w:rsid w:val="00A00A8D"/>
    <w:rsid w:val="00A00A94"/>
    <w:rsid w:val="00A00AA1"/>
    <w:rsid w:val="00A00AC6"/>
    <w:rsid w:val="00A00B60"/>
    <w:rsid w:val="00A00B61"/>
    <w:rsid w:val="00A00C8D"/>
    <w:rsid w:val="00A00DFE"/>
    <w:rsid w:val="00A00EC5"/>
    <w:rsid w:val="00A00F48"/>
    <w:rsid w:val="00A01006"/>
    <w:rsid w:val="00A0115C"/>
    <w:rsid w:val="00A01183"/>
    <w:rsid w:val="00A011FA"/>
    <w:rsid w:val="00A0124D"/>
    <w:rsid w:val="00A012FD"/>
    <w:rsid w:val="00A013A5"/>
    <w:rsid w:val="00A013B0"/>
    <w:rsid w:val="00A013E7"/>
    <w:rsid w:val="00A01969"/>
    <w:rsid w:val="00A01976"/>
    <w:rsid w:val="00A019B4"/>
    <w:rsid w:val="00A019FD"/>
    <w:rsid w:val="00A01A1C"/>
    <w:rsid w:val="00A01CB5"/>
    <w:rsid w:val="00A01CD4"/>
    <w:rsid w:val="00A01CF7"/>
    <w:rsid w:val="00A01DAC"/>
    <w:rsid w:val="00A01EC4"/>
    <w:rsid w:val="00A021B1"/>
    <w:rsid w:val="00A02262"/>
    <w:rsid w:val="00A023C0"/>
    <w:rsid w:val="00A023DE"/>
    <w:rsid w:val="00A024F0"/>
    <w:rsid w:val="00A024F3"/>
    <w:rsid w:val="00A02524"/>
    <w:rsid w:val="00A026C0"/>
    <w:rsid w:val="00A027D9"/>
    <w:rsid w:val="00A02853"/>
    <w:rsid w:val="00A02870"/>
    <w:rsid w:val="00A02B26"/>
    <w:rsid w:val="00A02B9A"/>
    <w:rsid w:val="00A02BEC"/>
    <w:rsid w:val="00A02C96"/>
    <w:rsid w:val="00A02D52"/>
    <w:rsid w:val="00A02DAA"/>
    <w:rsid w:val="00A02E7B"/>
    <w:rsid w:val="00A02EA4"/>
    <w:rsid w:val="00A02F1F"/>
    <w:rsid w:val="00A02FBC"/>
    <w:rsid w:val="00A02FD9"/>
    <w:rsid w:val="00A03246"/>
    <w:rsid w:val="00A0329C"/>
    <w:rsid w:val="00A033F8"/>
    <w:rsid w:val="00A0346B"/>
    <w:rsid w:val="00A036BB"/>
    <w:rsid w:val="00A039CA"/>
    <w:rsid w:val="00A03A1D"/>
    <w:rsid w:val="00A03BA5"/>
    <w:rsid w:val="00A03BFC"/>
    <w:rsid w:val="00A03C8D"/>
    <w:rsid w:val="00A03CCF"/>
    <w:rsid w:val="00A03E3D"/>
    <w:rsid w:val="00A03F90"/>
    <w:rsid w:val="00A040F6"/>
    <w:rsid w:val="00A0412F"/>
    <w:rsid w:val="00A042A2"/>
    <w:rsid w:val="00A0430B"/>
    <w:rsid w:val="00A043B9"/>
    <w:rsid w:val="00A04488"/>
    <w:rsid w:val="00A0448C"/>
    <w:rsid w:val="00A044F0"/>
    <w:rsid w:val="00A04541"/>
    <w:rsid w:val="00A045F1"/>
    <w:rsid w:val="00A04675"/>
    <w:rsid w:val="00A04687"/>
    <w:rsid w:val="00A0476E"/>
    <w:rsid w:val="00A04A1D"/>
    <w:rsid w:val="00A04A62"/>
    <w:rsid w:val="00A04A80"/>
    <w:rsid w:val="00A04A92"/>
    <w:rsid w:val="00A04AA1"/>
    <w:rsid w:val="00A04C1E"/>
    <w:rsid w:val="00A04C30"/>
    <w:rsid w:val="00A04C97"/>
    <w:rsid w:val="00A04D37"/>
    <w:rsid w:val="00A04DB3"/>
    <w:rsid w:val="00A04E10"/>
    <w:rsid w:val="00A04E65"/>
    <w:rsid w:val="00A04F64"/>
    <w:rsid w:val="00A04FD9"/>
    <w:rsid w:val="00A050A1"/>
    <w:rsid w:val="00A05109"/>
    <w:rsid w:val="00A05161"/>
    <w:rsid w:val="00A053DD"/>
    <w:rsid w:val="00A0548D"/>
    <w:rsid w:val="00A0559E"/>
    <w:rsid w:val="00A0561B"/>
    <w:rsid w:val="00A05628"/>
    <w:rsid w:val="00A05657"/>
    <w:rsid w:val="00A057AD"/>
    <w:rsid w:val="00A057D0"/>
    <w:rsid w:val="00A057E4"/>
    <w:rsid w:val="00A0586B"/>
    <w:rsid w:val="00A058AF"/>
    <w:rsid w:val="00A05A1F"/>
    <w:rsid w:val="00A05AA6"/>
    <w:rsid w:val="00A05BD0"/>
    <w:rsid w:val="00A05DFF"/>
    <w:rsid w:val="00A05F80"/>
    <w:rsid w:val="00A0605D"/>
    <w:rsid w:val="00A062B9"/>
    <w:rsid w:val="00A062D2"/>
    <w:rsid w:val="00A062EA"/>
    <w:rsid w:val="00A06384"/>
    <w:rsid w:val="00A0648C"/>
    <w:rsid w:val="00A0658E"/>
    <w:rsid w:val="00A06698"/>
    <w:rsid w:val="00A066D4"/>
    <w:rsid w:val="00A066DA"/>
    <w:rsid w:val="00A06746"/>
    <w:rsid w:val="00A0686A"/>
    <w:rsid w:val="00A068D2"/>
    <w:rsid w:val="00A06975"/>
    <w:rsid w:val="00A0699D"/>
    <w:rsid w:val="00A06A13"/>
    <w:rsid w:val="00A06ABB"/>
    <w:rsid w:val="00A06BA2"/>
    <w:rsid w:val="00A06BED"/>
    <w:rsid w:val="00A06C3A"/>
    <w:rsid w:val="00A06C9C"/>
    <w:rsid w:val="00A06EB7"/>
    <w:rsid w:val="00A06F57"/>
    <w:rsid w:val="00A06F8D"/>
    <w:rsid w:val="00A06FF5"/>
    <w:rsid w:val="00A07055"/>
    <w:rsid w:val="00A07065"/>
    <w:rsid w:val="00A07154"/>
    <w:rsid w:val="00A07175"/>
    <w:rsid w:val="00A07209"/>
    <w:rsid w:val="00A072DC"/>
    <w:rsid w:val="00A07397"/>
    <w:rsid w:val="00A073C0"/>
    <w:rsid w:val="00A07511"/>
    <w:rsid w:val="00A07594"/>
    <w:rsid w:val="00A075C1"/>
    <w:rsid w:val="00A07654"/>
    <w:rsid w:val="00A07656"/>
    <w:rsid w:val="00A076BB"/>
    <w:rsid w:val="00A07702"/>
    <w:rsid w:val="00A07719"/>
    <w:rsid w:val="00A07860"/>
    <w:rsid w:val="00A079A3"/>
    <w:rsid w:val="00A079AB"/>
    <w:rsid w:val="00A07B16"/>
    <w:rsid w:val="00A07DA1"/>
    <w:rsid w:val="00A07FF4"/>
    <w:rsid w:val="00A100A0"/>
    <w:rsid w:val="00A10162"/>
    <w:rsid w:val="00A10221"/>
    <w:rsid w:val="00A10230"/>
    <w:rsid w:val="00A10289"/>
    <w:rsid w:val="00A1037D"/>
    <w:rsid w:val="00A104CC"/>
    <w:rsid w:val="00A105DB"/>
    <w:rsid w:val="00A106FE"/>
    <w:rsid w:val="00A107B6"/>
    <w:rsid w:val="00A107BB"/>
    <w:rsid w:val="00A10857"/>
    <w:rsid w:val="00A10864"/>
    <w:rsid w:val="00A10984"/>
    <w:rsid w:val="00A109D7"/>
    <w:rsid w:val="00A10ACE"/>
    <w:rsid w:val="00A10B48"/>
    <w:rsid w:val="00A10B73"/>
    <w:rsid w:val="00A10CE0"/>
    <w:rsid w:val="00A1108B"/>
    <w:rsid w:val="00A11108"/>
    <w:rsid w:val="00A11307"/>
    <w:rsid w:val="00A114B5"/>
    <w:rsid w:val="00A114B6"/>
    <w:rsid w:val="00A115BF"/>
    <w:rsid w:val="00A11646"/>
    <w:rsid w:val="00A11853"/>
    <w:rsid w:val="00A1197E"/>
    <w:rsid w:val="00A119D2"/>
    <w:rsid w:val="00A119DB"/>
    <w:rsid w:val="00A11A89"/>
    <w:rsid w:val="00A11ACA"/>
    <w:rsid w:val="00A11C1F"/>
    <w:rsid w:val="00A11C25"/>
    <w:rsid w:val="00A11C64"/>
    <w:rsid w:val="00A11D78"/>
    <w:rsid w:val="00A11E0F"/>
    <w:rsid w:val="00A11E6F"/>
    <w:rsid w:val="00A11F7A"/>
    <w:rsid w:val="00A12019"/>
    <w:rsid w:val="00A121C2"/>
    <w:rsid w:val="00A12206"/>
    <w:rsid w:val="00A12301"/>
    <w:rsid w:val="00A1239B"/>
    <w:rsid w:val="00A123A5"/>
    <w:rsid w:val="00A123A9"/>
    <w:rsid w:val="00A123E9"/>
    <w:rsid w:val="00A12692"/>
    <w:rsid w:val="00A126CB"/>
    <w:rsid w:val="00A126FA"/>
    <w:rsid w:val="00A12783"/>
    <w:rsid w:val="00A12789"/>
    <w:rsid w:val="00A128D3"/>
    <w:rsid w:val="00A12929"/>
    <w:rsid w:val="00A12A73"/>
    <w:rsid w:val="00A12B0A"/>
    <w:rsid w:val="00A12BEE"/>
    <w:rsid w:val="00A12EE8"/>
    <w:rsid w:val="00A131A4"/>
    <w:rsid w:val="00A13263"/>
    <w:rsid w:val="00A13299"/>
    <w:rsid w:val="00A13342"/>
    <w:rsid w:val="00A13367"/>
    <w:rsid w:val="00A134F4"/>
    <w:rsid w:val="00A136CE"/>
    <w:rsid w:val="00A13715"/>
    <w:rsid w:val="00A13728"/>
    <w:rsid w:val="00A1374C"/>
    <w:rsid w:val="00A1390D"/>
    <w:rsid w:val="00A13A7F"/>
    <w:rsid w:val="00A13AF8"/>
    <w:rsid w:val="00A13AFC"/>
    <w:rsid w:val="00A13B10"/>
    <w:rsid w:val="00A13B2D"/>
    <w:rsid w:val="00A13B40"/>
    <w:rsid w:val="00A13CF1"/>
    <w:rsid w:val="00A13E70"/>
    <w:rsid w:val="00A13EE9"/>
    <w:rsid w:val="00A13F38"/>
    <w:rsid w:val="00A13F6C"/>
    <w:rsid w:val="00A140BA"/>
    <w:rsid w:val="00A140DE"/>
    <w:rsid w:val="00A143C4"/>
    <w:rsid w:val="00A1455A"/>
    <w:rsid w:val="00A145D0"/>
    <w:rsid w:val="00A14609"/>
    <w:rsid w:val="00A1471E"/>
    <w:rsid w:val="00A147BB"/>
    <w:rsid w:val="00A147E7"/>
    <w:rsid w:val="00A14964"/>
    <w:rsid w:val="00A14992"/>
    <w:rsid w:val="00A14A5F"/>
    <w:rsid w:val="00A14AAD"/>
    <w:rsid w:val="00A14AC0"/>
    <w:rsid w:val="00A14D0F"/>
    <w:rsid w:val="00A14DCB"/>
    <w:rsid w:val="00A1525C"/>
    <w:rsid w:val="00A1526E"/>
    <w:rsid w:val="00A152D6"/>
    <w:rsid w:val="00A1536A"/>
    <w:rsid w:val="00A154A6"/>
    <w:rsid w:val="00A155E1"/>
    <w:rsid w:val="00A15678"/>
    <w:rsid w:val="00A15703"/>
    <w:rsid w:val="00A15726"/>
    <w:rsid w:val="00A15763"/>
    <w:rsid w:val="00A15785"/>
    <w:rsid w:val="00A157EC"/>
    <w:rsid w:val="00A15802"/>
    <w:rsid w:val="00A158D3"/>
    <w:rsid w:val="00A1598D"/>
    <w:rsid w:val="00A15ABB"/>
    <w:rsid w:val="00A15B6F"/>
    <w:rsid w:val="00A15BE3"/>
    <w:rsid w:val="00A15C46"/>
    <w:rsid w:val="00A15E49"/>
    <w:rsid w:val="00A15F2F"/>
    <w:rsid w:val="00A15FBD"/>
    <w:rsid w:val="00A15FD4"/>
    <w:rsid w:val="00A16150"/>
    <w:rsid w:val="00A161FF"/>
    <w:rsid w:val="00A1630B"/>
    <w:rsid w:val="00A1639C"/>
    <w:rsid w:val="00A163A7"/>
    <w:rsid w:val="00A163FE"/>
    <w:rsid w:val="00A16490"/>
    <w:rsid w:val="00A16510"/>
    <w:rsid w:val="00A166C5"/>
    <w:rsid w:val="00A16788"/>
    <w:rsid w:val="00A167E4"/>
    <w:rsid w:val="00A1686F"/>
    <w:rsid w:val="00A16883"/>
    <w:rsid w:val="00A16A90"/>
    <w:rsid w:val="00A16A9C"/>
    <w:rsid w:val="00A16B95"/>
    <w:rsid w:val="00A16D95"/>
    <w:rsid w:val="00A16DC0"/>
    <w:rsid w:val="00A16F06"/>
    <w:rsid w:val="00A1715E"/>
    <w:rsid w:val="00A17180"/>
    <w:rsid w:val="00A172F4"/>
    <w:rsid w:val="00A1732A"/>
    <w:rsid w:val="00A17345"/>
    <w:rsid w:val="00A173E0"/>
    <w:rsid w:val="00A17617"/>
    <w:rsid w:val="00A17648"/>
    <w:rsid w:val="00A17795"/>
    <w:rsid w:val="00A177B9"/>
    <w:rsid w:val="00A17809"/>
    <w:rsid w:val="00A1789B"/>
    <w:rsid w:val="00A178D6"/>
    <w:rsid w:val="00A1797A"/>
    <w:rsid w:val="00A179CC"/>
    <w:rsid w:val="00A179F7"/>
    <w:rsid w:val="00A17A7E"/>
    <w:rsid w:val="00A17D14"/>
    <w:rsid w:val="00A17D5F"/>
    <w:rsid w:val="00A17D7F"/>
    <w:rsid w:val="00A17D9A"/>
    <w:rsid w:val="00A17F41"/>
    <w:rsid w:val="00A17F83"/>
    <w:rsid w:val="00A17FA0"/>
    <w:rsid w:val="00A20232"/>
    <w:rsid w:val="00A205BF"/>
    <w:rsid w:val="00A205D4"/>
    <w:rsid w:val="00A206C4"/>
    <w:rsid w:val="00A20734"/>
    <w:rsid w:val="00A208DB"/>
    <w:rsid w:val="00A20957"/>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B58"/>
    <w:rsid w:val="00A21D88"/>
    <w:rsid w:val="00A21DD8"/>
    <w:rsid w:val="00A21E31"/>
    <w:rsid w:val="00A21E51"/>
    <w:rsid w:val="00A21EC3"/>
    <w:rsid w:val="00A2208A"/>
    <w:rsid w:val="00A22132"/>
    <w:rsid w:val="00A22207"/>
    <w:rsid w:val="00A22273"/>
    <w:rsid w:val="00A2233E"/>
    <w:rsid w:val="00A223D2"/>
    <w:rsid w:val="00A223DD"/>
    <w:rsid w:val="00A22484"/>
    <w:rsid w:val="00A22565"/>
    <w:rsid w:val="00A22588"/>
    <w:rsid w:val="00A22611"/>
    <w:rsid w:val="00A22644"/>
    <w:rsid w:val="00A22664"/>
    <w:rsid w:val="00A2266B"/>
    <w:rsid w:val="00A22974"/>
    <w:rsid w:val="00A2299E"/>
    <w:rsid w:val="00A229A2"/>
    <w:rsid w:val="00A229F6"/>
    <w:rsid w:val="00A22B0B"/>
    <w:rsid w:val="00A22B20"/>
    <w:rsid w:val="00A22B2D"/>
    <w:rsid w:val="00A22B51"/>
    <w:rsid w:val="00A22C58"/>
    <w:rsid w:val="00A22CB8"/>
    <w:rsid w:val="00A22CC3"/>
    <w:rsid w:val="00A22CF2"/>
    <w:rsid w:val="00A22E7A"/>
    <w:rsid w:val="00A23106"/>
    <w:rsid w:val="00A231A2"/>
    <w:rsid w:val="00A23243"/>
    <w:rsid w:val="00A232F8"/>
    <w:rsid w:val="00A23307"/>
    <w:rsid w:val="00A233BA"/>
    <w:rsid w:val="00A23590"/>
    <w:rsid w:val="00A23646"/>
    <w:rsid w:val="00A23692"/>
    <w:rsid w:val="00A236B1"/>
    <w:rsid w:val="00A23919"/>
    <w:rsid w:val="00A23921"/>
    <w:rsid w:val="00A23932"/>
    <w:rsid w:val="00A23B99"/>
    <w:rsid w:val="00A23D25"/>
    <w:rsid w:val="00A23D29"/>
    <w:rsid w:val="00A23D8D"/>
    <w:rsid w:val="00A23E0D"/>
    <w:rsid w:val="00A23E71"/>
    <w:rsid w:val="00A24002"/>
    <w:rsid w:val="00A240EA"/>
    <w:rsid w:val="00A24105"/>
    <w:rsid w:val="00A24171"/>
    <w:rsid w:val="00A242AB"/>
    <w:rsid w:val="00A242C1"/>
    <w:rsid w:val="00A242E4"/>
    <w:rsid w:val="00A2437A"/>
    <w:rsid w:val="00A243FB"/>
    <w:rsid w:val="00A2440A"/>
    <w:rsid w:val="00A2457E"/>
    <w:rsid w:val="00A245E1"/>
    <w:rsid w:val="00A2470A"/>
    <w:rsid w:val="00A24742"/>
    <w:rsid w:val="00A2481C"/>
    <w:rsid w:val="00A24869"/>
    <w:rsid w:val="00A248DF"/>
    <w:rsid w:val="00A24A1F"/>
    <w:rsid w:val="00A24A8B"/>
    <w:rsid w:val="00A24BB4"/>
    <w:rsid w:val="00A24C4D"/>
    <w:rsid w:val="00A24CCF"/>
    <w:rsid w:val="00A24CF6"/>
    <w:rsid w:val="00A24D21"/>
    <w:rsid w:val="00A24F1F"/>
    <w:rsid w:val="00A24FC6"/>
    <w:rsid w:val="00A25193"/>
    <w:rsid w:val="00A25219"/>
    <w:rsid w:val="00A25293"/>
    <w:rsid w:val="00A25296"/>
    <w:rsid w:val="00A253A6"/>
    <w:rsid w:val="00A253A9"/>
    <w:rsid w:val="00A253C6"/>
    <w:rsid w:val="00A2541B"/>
    <w:rsid w:val="00A25449"/>
    <w:rsid w:val="00A254DC"/>
    <w:rsid w:val="00A2572F"/>
    <w:rsid w:val="00A2585A"/>
    <w:rsid w:val="00A25957"/>
    <w:rsid w:val="00A2595B"/>
    <w:rsid w:val="00A2596E"/>
    <w:rsid w:val="00A25995"/>
    <w:rsid w:val="00A25A21"/>
    <w:rsid w:val="00A25B68"/>
    <w:rsid w:val="00A25BF7"/>
    <w:rsid w:val="00A25C0F"/>
    <w:rsid w:val="00A25C9D"/>
    <w:rsid w:val="00A25CA2"/>
    <w:rsid w:val="00A25F7F"/>
    <w:rsid w:val="00A25FF1"/>
    <w:rsid w:val="00A2601C"/>
    <w:rsid w:val="00A26070"/>
    <w:rsid w:val="00A26092"/>
    <w:rsid w:val="00A260B2"/>
    <w:rsid w:val="00A2615A"/>
    <w:rsid w:val="00A2618B"/>
    <w:rsid w:val="00A261A6"/>
    <w:rsid w:val="00A261BF"/>
    <w:rsid w:val="00A261E4"/>
    <w:rsid w:val="00A26353"/>
    <w:rsid w:val="00A264BE"/>
    <w:rsid w:val="00A26546"/>
    <w:rsid w:val="00A265C8"/>
    <w:rsid w:val="00A265D9"/>
    <w:rsid w:val="00A26655"/>
    <w:rsid w:val="00A26877"/>
    <w:rsid w:val="00A26883"/>
    <w:rsid w:val="00A26941"/>
    <w:rsid w:val="00A2695C"/>
    <w:rsid w:val="00A269B4"/>
    <w:rsid w:val="00A26B2A"/>
    <w:rsid w:val="00A26B9D"/>
    <w:rsid w:val="00A26CC4"/>
    <w:rsid w:val="00A26D21"/>
    <w:rsid w:val="00A26D60"/>
    <w:rsid w:val="00A26E28"/>
    <w:rsid w:val="00A26EE0"/>
    <w:rsid w:val="00A26F5B"/>
    <w:rsid w:val="00A2702B"/>
    <w:rsid w:val="00A2705F"/>
    <w:rsid w:val="00A2710A"/>
    <w:rsid w:val="00A2718C"/>
    <w:rsid w:val="00A271D0"/>
    <w:rsid w:val="00A27264"/>
    <w:rsid w:val="00A272E4"/>
    <w:rsid w:val="00A27328"/>
    <w:rsid w:val="00A2733C"/>
    <w:rsid w:val="00A27343"/>
    <w:rsid w:val="00A2735C"/>
    <w:rsid w:val="00A27364"/>
    <w:rsid w:val="00A2752A"/>
    <w:rsid w:val="00A275BF"/>
    <w:rsid w:val="00A27771"/>
    <w:rsid w:val="00A277A9"/>
    <w:rsid w:val="00A2787F"/>
    <w:rsid w:val="00A279DC"/>
    <w:rsid w:val="00A27A0C"/>
    <w:rsid w:val="00A27A2B"/>
    <w:rsid w:val="00A27AE8"/>
    <w:rsid w:val="00A27B1A"/>
    <w:rsid w:val="00A27D36"/>
    <w:rsid w:val="00A27E77"/>
    <w:rsid w:val="00A27E7E"/>
    <w:rsid w:val="00A27FAA"/>
    <w:rsid w:val="00A300C3"/>
    <w:rsid w:val="00A30239"/>
    <w:rsid w:val="00A3037B"/>
    <w:rsid w:val="00A30469"/>
    <w:rsid w:val="00A304F9"/>
    <w:rsid w:val="00A3056C"/>
    <w:rsid w:val="00A30660"/>
    <w:rsid w:val="00A3067F"/>
    <w:rsid w:val="00A30681"/>
    <w:rsid w:val="00A30703"/>
    <w:rsid w:val="00A30730"/>
    <w:rsid w:val="00A307EB"/>
    <w:rsid w:val="00A3087B"/>
    <w:rsid w:val="00A30A00"/>
    <w:rsid w:val="00A30A3E"/>
    <w:rsid w:val="00A30BAE"/>
    <w:rsid w:val="00A30C31"/>
    <w:rsid w:val="00A30C43"/>
    <w:rsid w:val="00A30D21"/>
    <w:rsid w:val="00A30D4E"/>
    <w:rsid w:val="00A30EBF"/>
    <w:rsid w:val="00A311DE"/>
    <w:rsid w:val="00A3135B"/>
    <w:rsid w:val="00A313D0"/>
    <w:rsid w:val="00A314A6"/>
    <w:rsid w:val="00A314A9"/>
    <w:rsid w:val="00A3157B"/>
    <w:rsid w:val="00A31591"/>
    <w:rsid w:val="00A3172C"/>
    <w:rsid w:val="00A3179F"/>
    <w:rsid w:val="00A318FD"/>
    <w:rsid w:val="00A3199A"/>
    <w:rsid w:val="00A319B5"/>
    <w:rsid w:val="00A31AF3"/>
    <w:rsid w:val="00A31CFC"/>
    <w:rsid w:val="00A31DB8"/>
    <w:rsid w:val="00A31E88"/>
    <w:rsid w:val="00A32097"/>
    <w:rsid w:val="00A321EE"/>
    <w:rsid w:val="00A3226E"/>
    <w:rsid w:val="00A32284"/>
    <w:rsid w:val="00A323E8"/>
    <w:rsid w:val="00A323F1"/>
    <w:rsid w:val="00A3247A"/>
    <w:rsid w:val="00A324E5"/>
    <w:rsid w:val="00A32559"/>
    <w:rsid w:val="00A325C2"/>
    <w:rsid w:val="00A325CC"/>
    <w:rsid w:val="00A327E2"/>
    <w:rsid w:val="00A3283D"/>
    <w:rsid w:val="00A32936"/>
    <w:rsid w:val="00A329BB"/>
    <w:rsid w:val="00A32AAD"/>
    <w:rsid w:val="00A32B0C"/>
    <w:rsid w:val="00A32B8F"/>
    <w:rsid w:val="00A32C37"/>
    <w:rsid w:val="00A32F21"/>
    <w:rsid w:val="00A32F27"/>
    <w:rsid w:val="00A32FF5"/>
    <w:rsid w:val="00A331C1"/>
    <w:rsid w:val="00A332CE"/>
    <w:rsid w:val="00A3331F"/>
    <w:rsid w:val="00A3336E"/>
    <w:rsid w:val="00A333B0"/>
    <w:rsid w:val="00A334F0"/>
    <w:rsid w:val="00A33623"/>
    <w:rsid w:val="00A33866"/>
    <w:rsid w:val="00A3388A"/>
    <w:rsid w:val="00A3393A"/>
    <w:rsid w:val="00A3393D"/>
    <w:rsid w:val="00A339A6"/>
    <w:rsid w:val="00A33D5C"/>
    <w:rsid w:val="00A33D6B"/>
    <w:rsid w:val="00A33ECC"/>
    <w:rsid w:val="00A3400E"/>
    <w:rsid w:val="00A3405E"/>
    <w:rsid w:val="00A341AF"/>
    <w:rsid w:val="00A341B9"/>
    <w:rsid w:val="00A3424E"/>
    <w:rsid w:val="00A34288"/>
    <w:rsid w:val="00A34354"/>
    <w:rsid w:val="00A34678"/>
    <w:rsid w:val="00A34685"/>
    <w:rsid w:val="00A34A30"/>
    <w:rsid w:val="00A34BFA"/>
    <w:rsid w:val="00A34C18"/>
    <w:rsid w:val="00A34C22"/>
    <w:rsid w:val="00A34CF4"/>
    <w:rsid w:val="00A34DA0"/>
    <w:rsid w:val="00A34E1A"/>
    <w:rsid w:val="00A35065"/>
    <w:rsid w:val="00A35107"/>
    <w:rsid w:val="00A353AB"/>
    <w:rsid w:val="00A35433"/>
    <w:rsid w:val="00A3550C"/>
    <w:rsid w:val="00A357A1"/>
    <w:rsid w:val="00A35A0B"/>
    <w:rsid w:val="00A35B80"/>
    <w:rsid w:val="00A35BB9"/>
    <w:rsid w:val="00A35BD0"/>
    <w:rsid w:val="00A35E31"/>
    <w:rsid w:val="00A35EC4"/>
    <w:rsid w:val="00A35FC8"/>
    <w:rsid w:val="00A35FE6"/>
    <w:rsid w:val="00A36234"/>
    <w:rsid w:val="00A362A8"/>
    <w:rsid w:val="00A362CB"/>
    <w:rsid w:val="00A3653E"/>
    <w:rsid w:val="00A36580"/>
    <w:rsid w:val="00A36592"/>
    <w:rsid w:val="00A3666D"/>
    <w:rsid w:val="00A36670"/>
    <w:rsid w:val="00A366B4"/>
    <w:rsid w:val="00A367BA"/>
    <w:rsid w:val="00A367E5"/>
    <w:rsid w:val="00A368F6"/>
    <w:rsid w:val="00A3692E"/>
    <w:rsid w:val="00A369A6"/>
    <w:rsid w:val="00A36D00"/>
    <w:rsid w:val="00A36D96"/>
    <w:rsid w:val="00A36F3D"/>
    <w:rsid w:val="00A36F77"/>
    <w:rsid w:val="00A370B5"/>
    <w:rsid w:val="00A37321"/>
    <w:rsid w:val="00A37331"/>
    <w:rsid w:val="00A3733F"/>
    <w:rsid w:val="00A37353"/>
    <w:rsid w:val="00A3737A"/>
    <w:rsid w:val="00A37389"/>
    <w:rsid w:val="00A37413"/>
    <w:rsid w:val="00A3747D"/>
    <w:rsid w:val="00A3748F"/>
    <w:rsid w:val="00A3758D"/>
    <w:rsid w:val="00A37655"/>
    <w:rsid w:val="00A37796"/>
    <w:rsid w:val="00A37848"/>
    <w:rsid w:val="00A3784B"/>
    <w:rsid w:val="00A3793C"/>
    <w:rsid w:val="00A37A59"/>
    <w:rsid w:val="00A37AEB"/>
    <w:rsid w:val="00A37B91"/>
    <w:rsid w:val="00A37BA8"/>
    <w:rsid w:val="00A37CFA"/>
    <w:rsid w:val="00A37D5B"/>
    <w:rsid w:val="00A37D8A"/>
    <w:rsid w:val="00A37E05"/>
    <w:rsid w:val="00A37EE4"/>
    <w:rsid w:val="00A37F7A"/>
    <w:rsid w:val="00A37FE6"/>
    <w:rsid w:val="00A40018"/>
    <w:rsid w:val="00A4008E"/>
    <w:rsid w:val="00A400D4"/>
    <w:rsid w:val="00A4018F"/>
    <w:rsid w:val="00A401A5"/>
    <w:rsid w:val="00A4032E"/>
    <w:rsid w:val="00A40531"/>
    <w:rsid w:val="00A40607"/>
    <w:rsid w:val="00A40660"/>
    <w:rsid w:val="00A407E9"/>
    <w:rsid w:val="00A40865"/>
    <w:rsid w:val="00A4087A"/>
    <w:rsid w:val="00A4091B"/>
    <w:rsid w:val="00A40C1E"/>
    <w:rsid w:val="00A40C82"/>
    <w:rsid w:val="00A41028"/>
    <w:rsid w:val="00A410F5"/>
    <w:rsid w:val="00A41136"/>
    <w:rsid w:val="00A41161"/>
    <w:rsid w:val="00A411CF"/>
    <w:rsid w:val="00A411ED"/>
    <w:rsid w:val="00A41243"/>
    <w:rsid w:val="00A41354"/>
    <w:rsid w:val="00A41495"/>
    <w:rsid w:val="00A414F6"/>
    <w:rsid w:val="00A41561"/>
    <w:rsid w:val="00A415D2"/>
    <w:rsid w:val="00A41798"/>
    <w:rsid w:val="00A41821"/>
    <w:rsid w:val="00A4185B"/>
    <w:rsid w:val="00A419A6"/>
    <w:rsid w:val="00A419B2"/>
    <w:rsid w:val="00A419C0"/>
    <w:rsid w:val="00A41C52"/>
    <w:rsid w:val="00A41C5C"/>
    <w:rsid w:val="00A41D6A"/>
    <w:rsid w:val="00A41E6E"/>
    <w:rsid w:val="00A41EE4"/>
    <w:rsid w:val="00A41EF0"/>
    <w:rsid w:val="00A420AD"/>
    <w:rsid w:val="00A420DC"/>
    <w:rsid w:val="00A422A2"/>
    <w:rsid w:val="00A422BE"/>
    <w:rsid w:val="00A42379"/>
    <w:rsid w:val="00A42493"/>
    <w:rsid w:val="00A425AA"/>
    <w:rsid w:val="00A42659"/>
    <w:rsid w:val="00A427D3"/>
    <w:rsid w:val="00A4287C"/>
    <w:rsid w:val="00A42901"/>
    <w:rsid w:val="00A42A23"/>
    <w:rsid w:val="00A42B1F"/>
    <w:rsid w:val="00A42B4F"/>
    <w:rsid w:val="00A42B72"/>
    <w:rsid w:val="00A42B87"/>
    <w:rsid w:val="00A42BAE"/>
    <w:rsid w:val="00A42CEB"/>
    <w:rsid w:val="00A42E33"/>
    <w:rsid w:val="00A42F46"/>
    <w:rsid w:val="00A42F87"/>
    <w:rsid w:val="00A430C5"/>
    <w:rsid w:val="00A430E8"/>
    <w:rsid w:val="00A43104"/>
    <w:rsid w:val="00A431BC"/>
    <w:rsid w:val="00A4339C"/>
    <w:rsid w:val="00A433B4"/>
    <w:rsid w:val="00A435EA"/>
    <w:rsid w:val="00A4360E"/>
    <w:rsid w:val="00A43736"/>
    <w:rsid w:val="00A43882"/>
    <w:rsid w:val="00A43897"/>
    <w:rsid w:val="00A4392A"/>
    <w:rsid w:val="00A43950"/>
    <w:rsid w:val="00A439A4"/>
    <w:rsid w:val="00A43A94"/>
    <w:rsid w:val="00A43C10"/>
    <w:rsid w:val="00A43CE6"/>
    <w:rsid w:val="00A43D02"/>
    <w:rsid w:val="00A43D4F"/>
    <w:rsid w:val="00A43EB5"/>
    <w:rsid w:val="00A441E0"/>
    <w:rsid w:val="00A4423E"/>
    <w:rsid w:val="00A4424E"/>
    <w:rsid w:val="00A442E8"/>
    <w:rsid w:val="00A4431E"/>
    <w:rsid w:val="00A443F4"/>
    <w:rsid w:val="00A44405"/>
    <w:rsid w:val="00A44415"/>
    <w:rsid w:val="00A444F8"/>
    <w:rsid w:val="00A44543"/>
    <w:rsid w:val="00A44605"/>
    <w:rsid w:val="00A44657"/>
    <w:rsid w:val="00A446F7"/>
    <w:rsid w:val="00A4485F"/>
    <w:rsid w:val="00A44882"/>
    <w:rsid w:val="00A449C3"/>
    <w:rsid w:val="00A44AAC"/>
    <w:rsid w:val="00A44D1D"/>
    <w:rsid w:val="00A44D53"/>
    <w:rsid w:val="00A44DF3"/>
    <w:rsid w:val="00A44E28"/>
    <w:rsid w:val="00A44E3A"/>
    <w:rsid w:val="00A44EBE"/>
    <w:rsid w:val="00A44EEE"/>
    <w:rsid w:val="00A44F22"/>
    <w:rsid w:val="00A44F39"/>
    <w:rsid w:val="00A44FE0"/>
    <w:rsid w:val="00A4500F"/>
    <w:rsid w:val="00A450F8"/>
    <w:rsid w:val="00A451A4"/>
    <w:rsid w:val="00A451A5"/>
    <w:rsid w:val="00A45247"/>
    <w:rsid w:val="00A452F0"/>
    <w:rsid w:val="00A4535E"/>
    <w:rsid w:val="00A45371"/>
    <w:rsid w:val="00A454F6"/>
    <w:rsid w:val="00A4566D"/>
    <w:rsid w:val="00A4570E"/>
    <w:rsid w:val="00A4579D"/>
    <w:rsid w:val="00A457DF"/>
    <w:rsid w:val="00A459ED"/>
    <w:rsid w:val="00A45A06"/>
    <w:rsid w:val="00A45A38"/>
    <w:rsid w:val="00A45A3B"/>
    <w:rsid w:val="00A45A42"/>
    <w:rsid w:val="00A45B20"/>
    <w:rsid w:val="00A45B32"/>
    <w:rsid w:val="00A45B4D"/>
    <w:rsid w:val="00A45B5C"/>
    <w:rsid w:val="00A45BEB"/>
    <w:rsid w:val="00A45C4C"/>
    <w:rsid w:val="00A45C5B"/>
    <w:rsid w:val="00A45EFA"/>
    <w:rsid w:val="00A460DD"/>
    <w:rsid w:val="00A4619C"/>
    <w:rsid w:val="00A462E5"/>
    <w:rsid w:val="00A4631C"/>
    <w:rsid w:val="00A46332"/>
    <w:rsid w:val="00A46364"/>
    <w:rsid w:val="00A46382"/>
    <w:rsid w:val="00A46569"/>
    <w:rsid w:val="00A465AC"/>
    <w:rsid w:val="00A466C9"/>
    <w:rsid w:val="00A4699E"/>
    <w:rsid w:val="00A46EC6"/>
    <w:rsid w:val="00A46F10"/>
    <w:rsid w:val="00A46FAD"/>
    <w:rsid w:val="00A47179"/>
    <w:rsid w:val="00A471CE"/>
    <w:rsid w:val="00A4723D"/>
    <w:rsid w:val="00A47314"/>
    <w:rsid w:val="00A47406"/>
    <w:rsid w:val="00A475B9"/>
    <w:rsid w:val="00A475E4"/>
    <w:rsid w:val="00A476E0"/>
    <w:rsid w:val="00A47761"/>
    <w:rsid w:val="00A479BF"/>
    <w:rsid w:val="00A47B4B"/>
    <w:rsid w:val="00A47BEE"/>
    <w:rsid w:val="00A47D90"/>
    <w:rsid w:val="00A50008"/>
    <w:rsid w:val="00A50029"/>
    <w:rsid w:val="00A500D8"/>
    <w:rsid w:val="00A501DC"/>
    <w:rsid w:val="00A503BC"/>
    <w:rsid w:val="00A5043E"/>
    <w:rsid w:val="00A5044D"/>
    <w:rsid w:val="00A504E4"/>
    <w:rsid w:val="00A50509"/>
    <w:rsid w:val="00A50657"/>
    <w:rsid w:val="00A5069F"/>
    <w:rsid w:val="00A50886"/>
    <w:rsid w:val="00A50A68"/>
    <w:rsid w:val="00A50A80"/>
    <w:rsid w:val="00A50ACB"/>
    <w:rsid w:val="00A50B00"/>
    <w:rsid w:val="00A50B01"/>
    <w:rsid w:val="00A50C71"/>
    <w:rsid w:val="00A50CD7"/>
    <w:rsid w:val="00A50D49"/>
    <w:rsid w:val="00A50D56"/>
    <w:rsid w:val="00A50F86"/>
    <w:rsid w:val="00A51111"/>
    <w:rsid w:val="00A5116D"/>
    <w:rsid w:val="00A511FA"/>
    <w:rsid w:val="00A511FB"/>
    <w:rsid w:val="00A51259"/>
    <w:rsid w:val="00A5131A"/>
    <w:rsid w:val="00A514EB"/>
    <w:rsid w:val="00A514FF"/>
    <w:rsid w:val="00A51761"/>
    <w:rsid w:val="00A517A2"/>
    <w:rsid w:val="00A518F9"/>
    <w:rsid w:val="00A51A5B"/>
    <w:rsid w:val="00A51B14"/>
    <w:rsid w:val="00A51C36"/>
    <w:rsid w:val="00A51CA4"/>
    <w:rsid w:val="00A51DA7"/>
    <w:rsid w:val="00A51DC4"/>
    <w:rsid w:val="00A51F1A"/>
    <w:rsid w:val="00A5204D"/>
    <w:rsid w:val="00A520D4"/>
    <w:rsid w:val="00A521E0"/>
    <w:rsid w:val="00A5225B"/>
    <w:rsid w:val="00A522A7"/>
    <w:rsid w:val="00A523AA"/>
    <w:rsid w:val="00A523B2"/>
    <w:rsid w:val="00A524C8"/>
    <w:rsid w:val="00A52733"/>
    <w:rsid w:val="00A5291D"/>
    <w:rsid w:val="00A52951"/>
    <w:rsid w:val="00A52A51"/>
    <w:rsid w:val="00A52B7D"/>
    <w:rsid w:val="00A52CE0"/>
    <w:rsid w:val="00A52EDB"/>
    <w:rsid w:val="00A52F81"/>
    <w:rsid w:val="00A5314E"/>
    <w:rsid w:val="00A532E0"/>
    <w:rsid w:val="00A533E4"/>
    <w:rsid w:val="00A53411"/>
    <w:rsid w:val="00A535B7"/>
    <w:rsid w:val="00A537A2"/>
    <w:rsid w:val="00A5385F"/>
    <w:rsid w:val="00A53B21"/>
    <w:rsid w:val="00A53DBD"/>
    <w:rsid w:val="00A53EC5"/>
    <w:rsid w:val="00A53ECD"/>
    <w:rsid w:val="00A53FC4"/>
    <w:rsid w:val="00A54036"/>
    <w:rsid w:val="00A540DC"/>
    <w:rsid w:val="00A540E4"/>
    <w:rsid w:val="00A541F0"/>
    <w:rsid w:val="00A54241"/>
    <w:rsid w:val="00A54552"/>
    <w:rsid w:val="00A54701"/>
    <w:rsid w:val="00A54767"/>
    <w:rsid w:val="00A548ED"/>
    <w:rsid w:val="00A54995"/>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45E"/>
    <w:rsid w:val="00A555A9"/>
    <w:rsid w:val="00A5565B"/>
    <w:rsid w:val="00A5576B"/>
    <w:rsid w:val="00A5579B"/>
    <w:rsid w:val="00A55877"/>
    <w:rsid w:val="00A559E8"/>
    <w:rsid w:val="00A55A72"/>
    <w:rsid w:val="00A55BB7"/>
    <w:rsid w:val="00A55E76"/>
    <w:rsid w:val="00A56088"/>
    <w:rsid w:val="00A560B5"/>
    <w:rsid w:val="00A5623E"/>
    <w:rsid w:val="00A56300"/>
    <w:rsid w:val="00A56316"/>
    <w:rsid w:val="00A56377"/>
    <w:rsid w:val="00A5637C"/>
    <w:rsid w:val="00A563F8"/>
    <w:rsid w:val="00A56489"/>
    <w:rsid w:val="00A565D7"/>
    <w:rsid w:val="00A565DC"/>
    <w:rsid w:val="00A56735"/>
    <w:rsid w:val="00A56771"/>
    <w:rsid w:val="00A56884"/>
    <w:rsid w:val="00A569C0"/>
    <w:rsid w:val="00A56B3A"/>
    <w:rsid w:val="00A56BA5"/>
    <w:rsid w:val="00A56C2C"/>
    <w:rsid w:val="00A56D12"/>
    <w:rsid w:val="00A56F13"/>
    <w:rsid w:val="00A57030"/>
    <w:rsid w:val="00A5704B"/>
    <w:rsid w:val="00A57212"/>
    <w:rsid w:val="00A5723D"/>
    <w:rsid w:val="00A57311"/>
    <w:rsid w:val="00A57359"/>
    <w:rsid w:val="00A574F8"/>
    <w:rsid w:val="00A5767F"/>
    <w:rsid w:val="00A5772F"/>
    <w:rsid w:val="00A5785A"/>
    <w:rsid w:val="00A5787F"/>
    <w:rsid w:val="00A579A4"/>
    <w:rsid w:val="00A57BD6"/>
    <w:rsid w:val="00A57E3A"/>
    <w:rsid w:val="00A57EC0"/>
    <w:rsid w:val="00A57F96"/>
    <w:rsid w:val="00A60065"/>
    <w:rsid w:val="00A600B6"/>
    <w:rsid w:val="00A601BF"/>
    <w:rsid w:val="00A601F4"/>
    <w:rsid w:val="00A6023C"/>
    <w:rsid w:val="00A60362"/>
    <w:rsid w:val="00A604DF"/>
    <w:rsid w:val="00A6050C"/>
    <w:rsid w:val="00A6065A"/>
    <w:rsid w:val="00A606AC"/>
    <w:rsid w:val="00A606E2"/>
    <w:rsid w:val="00A60725"/>
    <w:rsid w:val="00A607D7"/>
    <w:rsid w:val="00A60836"/>
    <w:rsid w:val="00A609BC"/>
    <w:rsid w:val="00A60B25"/>
    <w:rsid w:val="00A60B4F"/>
    <w:rsid w:val="00A60DD9"/>
    <w:rsid w:val="00A60E20"/>
    <w:rsid w:val="00A60E30"/>
    <w:rsid w:val="00A60EBB"/>
    <w:rsid w:val="00A60ED3"/>
    <w:rsid w:val="00A612F7"/>
    <w:rsid w:val="00A61401"/>
    <w:rsid w:val="00A614EB"/>
    <w:rsid w:val="00A6150F"/>
    <w:rsid w:val="00A6159A"/>
    <w:rsid w:val="00A615A0"/>
    <w:rsid w:val="00A615AF"/>
    <w:rsid w:val="00A6179D"/>
    <w:rsid w:val="00A61828"/>
    <w:rsid w:val="00A6189D"/>
    <w:rsid w:val="00A619D9"/>
    <w:rsid w:val="00A61B8D"/>
    <w:rsid w:val="00A61BD0"/>
    <w:rsid w:val="00A61C39"/>
    <w:rsid w:val="00A61C52"/>
    <w:rsid w:val="00A61D61"/>
    <w:rsid w:val="00A61D7C"/>
    <w:rsid w:val="00A61DFD"/>
    <w:rsid w:val="00A61E02"/>
    <w:rsid w:val="00A61E11"/>
    <w:rsid w:val="00A61E2A"/>
    <w:rsid w:val="00A61EF6"/>
    <w:rsid w:val="00A61F48"/>
    <w:rsid w:val="00A61F65"/>
    <w:rsid w:val="00A62072"/>
    <w:rsid w:val="00A620C7"/>
    <w:rsid w:val="00A621F3"/>
    <w:rsid w:val="00A622E8"/>
    <w:rsid w:val="00A62326"/>
    <w:rsid w:val="00A62330"/>
    <w:rsid w:val="00A623EF"/>
    <w:rsid w:val="00A62454"/>
    <w:rsid w:val="00A624C7"/>
    <w:rsid w:val="00A627E0"/>
    <w:rsid w:val="00A62953"/>
    <w:rsid w:val="00A62964"/>
    <w:rsid w:val="00A629C1"/>
    <w:rsid w:val="00A62AD8"/>
    <w:rsid w:val="00A62B7B"/>
    <w:rsid w:val="00A62C71"/>
    <w:rsid w:val="00A62C81"/>
    <w:rsid w:val="00A62CE0"/>
    <w:rsid w:val="00A62DCB"/>
    <w:rsid w:val="00A62E41"/>
    <w:rsid w:val="00A62E5A"/>
    <w:rsid w:val="00A62E7A"/>
    <w:rsid w:val="00A62F2B"/>
    <w:rsid w:val="00A630D3"/>
    <w:rsid w:val="00A6316B"/>
    <w:rsid w:val="00A63244"/>
    <w:rsid w:val="00A63466"/>
    <w:rsid w:val="00A63564"/>
    <w:rsid w:val="00A6367F"/>
    <w:rsid w:val="00A636B9"/>
    <w:rsid w:val="00A63872"/>
    <w:rsid w:val="00A63A37"/>
    <w:rsid w:val="00A63A5B"/>
    <w:rsid w:val="00A63AB9"/>
    <w:rsid w:val="00A63C93"/>
    <w:rsid w:val="00A63D06"/>
    <w:rsid w:val="00A63EDF"/>
    <w:rsid w:val="00A63F31"/>
    <w:rsid w:val="00A64051"/>
    <w:rsid w:val="00A6414F"/>
    <w:rsid w:val="00A64196"/>
    <w:rsid w:val="00A6446D"/>
    <w:rsid w:val="00A64658"/>
    <w:rsid w:val="00A646A8"/>
    <w:rsid w:val="00A646F3"/>
    <w:rsid w:val="00A64762"/>
    <w:rsid w:val="00A647A9"/>
    <w:rsid w:val="00A648F5"/>
    <w:rsid w:val="00A64933"/>
    <w:rsid w:val="00A649B4"/>
    <w:rsid w:val="00A649B6"/>
    <w:rsid w:val="00A649CB"/>
    <w:rsid w:val="00A64A20"/>
    <w:rsid w:val="00A64B3F"/>
    <w:rsid w:val="00A64B9A"/>
    <w:rsid w:val="00A64BC7"/>
    <w:rsid w:val="00A64C1A"/>
    <w:rsid w:val="00A64DC2"/>
    <w:rsid w:val="00A64DE8"/>
    <w:rsid w:val="00A64EB1"/>
    <w:rsid w:val="00A64FE0"/>
    <w:rsid w:val="00A6500A"/>
    <w:rsid w:val="00A65065"/>
    <w:rsid w:val="00A6517B"/>
    <w:rsid w:val="00A652EE"/>
    <w:rsid w:val="00A65417"/>
    <w:rsid w:val="00A655C8"/>
    <w:rsid w:val="00A655F0"/>
    <w:rsid w:val="00A65633"/>
    <w:rsid w:val="00A6563A"/>
    <w:rsid w:val="00A657CE"/>
    <w:rsid w:val="00A657CF"/>
    <w:rsid w:val="00A6590B"/>
    <w:rsid w:val="00A65972"/>
    <w:rsid w:val="00A65A10"/>
    <w:rsid w:val="00A65C0A"/>
    <w:rsid w:val="00A65C72"/>
    <w:rsid w:val="00A65CEB"/>
    <w:rsid w:val="00A65D12"/>
    <w:rsid w:val="00A65ED8"/>
    <w:rsid w:val="00A65F12"/>
    <w:rsid w:val="00A65FBF"/>
    <w:rsid w:val="00A65FE4"/>
    <w:rsid w:val="00A662B5"/>
    <w:rsid w:val="00A6636E"/>
    <w:rsid w:val="00A66469"/>
    <w:rsid w:val="00A6655A"/>
    <w:rsid w:val="00A66667"/>
    <w:rsid w:val="00A6667A"/>
    <w:rsid w:val="00A666B1"/>
    <w:rsid w:val="00A667B3"/>
    <w:rsid w:val="00A66851"/>
    <w:rsid w:val="00A669D6"/>
    <w:rsid w:val="00A66ABA"/>
    <w:rsid w:val="00A66AF1"/>
    <w:rsid w:val="00A66B4E"/>
    <w:rsid w:val="00A66B7C"/>
    <w:rsid w:val="00A66E2E"/>
    <w:rsid w:val="00A6707C"/>
    <w:rsid w:val="00A6721E"/>
    <w:rsid w:val="00A6743F"/>
    <w:rsid w:val="00A6755D"/>
    <w:rsid w:val="00A675EF"/>
    <w:rsid w:val="00A67721"/>
    <w:rsid w:val="00A677BF"/>
    <w:rsid w:val="00A677C1"/>
    <w:rsid w:val="00A67811"/>
    <w:rsid w:val="00A67842"/>
    <w:rsid w:val="00A67884"/>
    <w:rsid w:val="00A678EA"/>
    <w:rsid w:val="00A67A35"/>
    <w:rsid w:val="00A67A8E"/>
    <w:rsid w:val="00A67A94"/>
    <w:rsid w:val="00A67AC6"/>
    <w:rsid w:val="00A67BEE"/>
    <w:rsid w:val="00A67E3E"/>
    <w:rsid w:val="00A67F5B"/>
    <w:rsid w:val="00A67F86"/>
    <w:rsid w:val="00A7004A"/>
    <w:rsid w:val="00A70061"/>
    <w:rsid w:val="00A700B6"/>
    <w:rsid w:val="00A700BE"/>
    <w:rsid w:val="00A700FF"/>
    <w:rsid w:val="00A7014A"/>
    <w:rsid w:val="00A7021C"/>
    <w:rsid w:val="00A70290"/>
    <w:rsid w:val="00A705B9"/>
    <w:rsid w:val="00A7060F"/>
    <w:rsid w:val="00A70631"/>
    <w:rsid w:val="00A7070F"/>
    <w:rsid w:val="00A70789"/>
    <w:rsid w:val="00A7088D"/>
    <w:rsid w:val="00A70946"/>
    <w:rsid w:val="00A70A35"/>
    <w:rsid w:val="00A70A3E"/>
    <w:rsid w:val="00A70AC4"/>
    <w:rsid w:val="00A70AEC"/>
    <w:rsid w:val="00A70B46"/>
    <w:rsid w:val="00A70BFE"/>
    <w:rsid w:val="00A70C8E"/>
    <w:rsid w:val="00A70C9C"/>
    <w:rsid w:val="00A70D28"/>
    <w:rsid w:val="00A70EE5"/>
    <w:rsid w:val="00A70EFB"/>
    <w:rsid w:val="00A70F77"/>
    <w:rsid w:val="00A70F7A"/>
    <w:rsid w:val="00A70FAB"/>
    <w:rsid w:val="00A7113C"/>
    <w:rsid w:val="00A71209"/>
    <w:rsid w:val="00A712EA"/>
    <w:rsid w:val="00A7141F"/>
    <w:rsid w:val="00A71668"/>
    <w:rsid w:val="00A717D9"/>
    <w:rsid w:val="00A717E5"/>
    <w:rsid w:val="00A71830"/>
    <w:rsid w:val="00A718AC"/>
    <w:rsid w:val="00A71A25"/>
    <w:rsid w:val="00A71C95"/>
    <w:rsid w:val="00A71CFB"/>
    <w:rsid w:val="00A71D6B"/>
    <w:rsid w:val="00A71E51"/>
    <w:rsid w:val="00A71F00"/>
    <w:rsid w:val="00A71F75"/>
    <w:rsid w:val="00A72186"/>
    <w:rsid w:val="00A72376"/>
    <w:rsid w:val="00A72414"/>
    <w:rsid w:val="00A7245E"/>
    <w:rsid w:val="00A72497"/>
    <w:rsid w:val="00A724F5"/>
    <w:rsid w:val="00A7269D"/>
    <w:rsid w:val="00A726A3"/>
    <w:rsid w:val="00A726DE"/>
    <w:rsid w:val="00A7278F"/>
    <w:rsid w:val="00A728DC"/>
    <w:rsid w:val="00A72937"/>
    <w:rsid w:val="00A72BA4"/>
    <w:rsid w:val="00A72C01"/>
    <w:rsid w:val="00A72D12"/>
    <w:rsid w:val="00A72D73"/>
    <w:rsid w:val="00A72E2A"/>
    <w:rsid w:val="00A72E60"/>
    <w:rsid w:val="00A73039"/>
    <w:rsid w:val="00A7303B"/>
    <w:rsid w:val="00A731BF"/>
    <w:rsid w:val="00A731D7"/>
    <w:rsid w:val="00A73242"/>
    <w:rsid w:val="00A73375"/>
    <w:rsid w:val="00A7356D"/>
    <w:rsid w:val="00A7358F"/>
    <w:rsid w:val="00A736FE"/>
    <w:rsid w:val="00A7372F"/>
    <w:rsid w:val="00A73873"/>
    <w:rsid w:val="00A739AB"/>
    <w:rsid w:val="00A739C0"/>
    <w:rsid w:val="00A73B7F"/>
    <w:rsid w:val="00A73BCD"/>
    <w:rsid w:val="00A73BF0"/>
    <w:rsid w:val="00A73C65"/>
    <w:rsid w:val="00A73D17"/>
    <w:rsid w:val="00A73D4C"/>
    <w:rsid w:val="00A73E88"/>
    <w:rsid w:val="00A73F49"/>
    <w:rsid w:val="00A744A2"/>
    <w:rsid w:val="00A74540"/>
    <w:rsid w:val="00A74598"/>
    <w:rsid w:val="00A745D9"/>
    <w:rsid w:val="00A746C8"/>
    <w:rsid w:val="00A746E9"/>
    <w:rsid w:val="00A748EE"/>
    <w:rsid w:val="00A749A7"/>
    <w:rsid w:val="00A74A2E"/>
    <w:rsid w:val="00A74A80"/>
    <w:rsid w:val="00A74AB1"/>
    <w:rsid w:val="00A74B47"/>
    <w:rsid w:val="00A74CAC"/>
    <w:rsid w:val="00A74E04"/>
    <w:rsid w:val="00A74E6B"/>
    <w:rsid w:val="00A74F6C"/>
    <w:rsid w:val="00A7520A"/>
    <w:rsid w:val="00A75212"/>
    <w:rsid w:val="00A75289"/>
    <w:rsid w:val="00A7538B"/>
    <w:rsid w:val="00A7551D"/>
    <w:rsid w:val="00A755DF"/>
    <w:rsid w:val="00A756E5"/>
    <w:rsid w:val="00A75721"/>
    <w:rsid w:val="00A757A9"/>
    <w:rsid w:val="00A757DF"/>
    <w:rsid w:val="00A7581D"/>
    <w:rsid w:val="00A758E5"/>
    <w:rsid w:val="00A75920"/>
    <w:rsid w:val="00A75C91"/>
    <w:rsid w:val="00A75DE7"/>
    <w:rsid w:val="00A75F0B"/>
    <w:rsid w:val="00A75F9C"/>
    <w:rsid w:val="00A760AA"/>
    <w:rsid w:val="00A7627C"/>
    <w:rsid w:val="00A7634B"/>
    <w:rsid w:val="00A764AF"/>
    <w:rsid w:val="00A764B9"/>
    <w:rsid w:val="00A764FF"/>
    <w:rsid w:val="00A7656F"/>
    <w:rsid w:val="00A7666E"/>
    <w:rsid w:val="00A76696"/>
    <w:rsid w:val="00A766AB"/>
    <w:rsid w:val="00A766F1"/>
    <w:rsid w:val="00A76791"/>
    <w:rsid w:val="00A7679D"/>
    <w:rsid w:val="00A7681E"/>
    <w:rsid w:val="00A76996"/>
    <w:rsid w:val="00A769AB"/>
    <w:rsid w:val="00A76A52"/>
    <w:rsid w:val="00A76A8C"/>
    <w:rsid w:val="00A76B39"/>
    <w:rsid w:val="00A76B52"/>
    <w:rsid w:val="00A76BA1"/>
    <w:rsid w:val="00A76BF2"/>
    <w:rsid w:val="00A76C86"/>
    <w:rsid w:val="00A76DD1"/>
    <w:rsid w:val="00A7707F"/>
    <w:rsid w:val="00A770A5"/>
    <w:rsid w:val="00A7720F"/>
    <w:rsid w:val="00A77325"/>
    <w:rsid w:val="00A7735F"/>
    <w:rsid w:val="00A77542"/>
    <w:rsid w:val="00A775EA"/>
    <w:rsid w:val="00A776FF"/>
    <w:rsid w:val="00A778D8"/>
    <w:rsid w:val="00A77AC6"/>
    <w:rsid w:val="00A77B5E"/>
    <w:rsid w:val="00A77C8D"/>
    <w:rsid w:val="00A77CB8"/>
    <w:rsid w:val="00A77CCB"/>
    <w:rsid w:val="00A77E90"/>
    <w:rsid w:val="00A77F19"/>
    <w:rsid w:val="00A80467"/>
    <w:rsid w:val="00A80603"/>
    <w:rsid w:val="00A806D6"/>
    <w:rsid w:val="00A806D7"/>
    <w:rsid w:val="00A807DE"/>
    <w:rsid w:val="00A807FB"/>
    <w:rsid w:val="00A80A1A"/>
    <w:rsid w:val="00A80A92"/>
    <w:rsid w:val="00A80CC4"/>
    <w:rsid w:val="00A80D05"/>
    <w:rsid w:val="00A80F67"/>
    <w:rsid w:val="00A811FE"/>
    <w:rsid w:val="00A8135C"/>
    <w:rsid w:val="00A8146F"/>
    <w:rsid w:val="00A8152E"/>
    <w:rsid w:val="00A81633"/>
    <w:rsid w:val="00A81694"/>
    <w:rsid w:val="00A816D1"/>
    <w:rsid w:val="00A8171A"/>
    <w:rsid w:val="00A817E7"/>
    <w:rsid w:val="00A8185F"/>
    <w:rsid w:val="00A8186A"/>
    <w:rsid w:val="00A81877"/>
    <w:rsid w:val="00A81ADC"/>
    <w:rsid w:val="00A81C72"/>
    <w:rsid w:val="00A81D9B"/>
    <w:rsid w:val="00A81DC4"/>
    <w:rsid w:val="00A81FC2"/>
    <w:rsid w:val="00A81FCF"/>
    <w:rsid w:val="00A82013"/>
    <w:rsid w:val="00A8212D"/>
    <w:rsid w:val="00A8221B"/>
    <w:rsid w:val="00A823D7"/>
    <w:rsid w:val="00A82437"/>
    <w:rsid w:val="00A82508"/>
    <w:rsid w:val="00A82608"/>
    <w:rsid w:val="00A827AD"/>
    <w:rsid w:val="00A8283B"/>
    <w:rsid w:val="00A8284C"/>
    <w:rsid w:val="00A82872"/>
    <w:rsid w:val="00A82A3A"/>
    <w:rsid w:val="00A82C1E"/>
    <w:rsid w:val="00A82D3F"/>
    <w:rsid w:val="00A82D4C"/>
    <w:rsid w:val="00A82D55"/>
    <w:rsid w:val="00A82FA1"/>
    <w:rsid w:val="00A82FD1"/>
    <w:rsid w:val="00A83008"/>
    <w:rsid w:val="00A83124"/>
    <w:rsid w:val="00A8314D"/>
    <w:rsid w:val="00A831F0"/>
    <w:rsid w:val="00A8323D"/>
    <w:rsid w:val="00A83289"/>
    <w:rsid w:val="00A8328A"/>
    <w:rsid w:val="00A832DB"/>
    <w:rsid w:val="00A83309"/>
    <w:rsid w:val="00A833B3"/>
    <w:rsid w:val="00A835E2"/>
    <w:rsid w:val="00A837BA"/>
    <w:rsid w:val="00A839C9"/>
    <w:rsid w:val="00A83A8F"/>
    <w:rsid w:val="00A83ADB"/>
    <w:rsid w:val="00A83B07"/>
    <w:rsid w:val="00A83B9C"/>
    <w:rsid w:val="00A83BF1"/>
    <w:rsid w:val="00A83CA0"/>
    <w:rsid w:val="00A83D3E"/>
    <w:rsid w:val="00A83E5B"/>
    <w:rsid w:val="00A83E60"/>
    <w:rsid w:val="00A8417A"/>
    <w:rsid w:val="00A841D8"/>
    <w:rsid w:val="00A84298"/>
    <w:rsid w:val="00A84342"/>
    <w:rsid w:val="00A843A5"/>
    <w:rsid w:val="00A844B2"/>
    <w:rsid w:val="00A844CE"/>
    <w:rsid w:val="00A84527"/>
    <w:rsid w:val="00A84530"/>
    <w:rsid w:val="00A8455B"/>
    <w:rsid w:val="00A84653"/>
    <w:rsid w:val="00A847F4"/>
    <w:rsid w:val="00A84B80"/>
    <w:rsid w:val="00A84C75"/>
    <w:rsid w:val="00A84DDF"/>
    <w:rsid w:val="00A84EBF"/>
    <w:rsid w:val="00A84F6D"/>
    <w:rsid w:val="00A851D3"/>
    <w:rsid w:val="00A85237"/>
    <w:rsid w:val="00A8523D"/>
    <w:rsid w:val="00A85301"/>
    <w:rsid w:val="00A8535A"/>
    <w:rsid w:val="00A85489"/>
    <w:rsid w:val="00A855DB"/>
    <w:rsid w:val="00A855DE"/>
    <w:rsid w:val="00A85661"/>
    <w:rsid w:val="00A85732"/>
    <w:rsid w:val="00A85854"/>
    <w:rsid w:val="00A85885"/>
    <w:rsid w:val="00A85BE0"/>
    <w:rsid w:val="00A85CB2"/>
    <w:rsid w:val="00A85FE5"/>
    <w:rsid w:val="00A85FFF"/>
    <w:rsid w:val="00A86024"/>
    <w:rsid w:val="00A861FA"/>
    <w:rsid w:val="00A86251"/>
    <w:rsid w:val="00A86283"/>
    <w:rsid w:val="00A86462"/>
    <w:rsid w:val="00A8647F"/>
    <w:rsid w:val="00A86601"/>
    <w:rsid w:val="00A8665B"/>
    <w:rsid w:val="00A8670D"/>
    <w:rsid w:val="00A867E7"/>
    <w:rsid w:val="00A868E8"/>
    <w:rsid w:val="00A86AEF"/>
    <w:rsid w:val="00A86B57"/>
    <w:rsid w:val="00A86C1C"/>
    <w:rsid w:val="00A86C6D"/>
    <w:rsid w:val="00A86EB4"/>
    <w:rsid w:val="00A86F67"/>
    <w:rsid w:val="00A86FEF"/>
    <w:rsid w:val="00A8704E"/>
    <w:rsid w:val="00A8706A"/>
    <w:rsid w:val="00A870F7"/>
    <w:rsid w:val="00A8712B"/>
    <w:rsid w:val="00A87329"/>
    <w:rsid w:val="00A87347"/>
    <w:rsid w:val="00A8735B"/>
    <w:rsid w:val="00A87482"/>
    <w:rsid w:val="00A875E8"/>
    <w:rsid w:val="00A8761B"/>
    <w:rsid w:val="00A87746"/>
    <w:rsid w:val="00A877A1"/>
    <w:rsid w:val="00A87AA7"/>
    <w:rsid w:val="00A87B23"/>
    <w:rsid w:val="00A87B7B"/>
    <w:rsid w:val="00A87C26"/>
    <w:rsid w:val="00A87D4D"/>
    <w:rsid w:val="00A87E21"/>
    <w:rsid w:val="00A87E34"/>
    <w:rsid w:val="00A87E4F"/>
    <w:rsid w:val="00A87E73"/>
    <w:rsid w:val="00A87F4E"/>
    <w:rsid w:val="00A87F7B"/>
    <w:rsid w:val="00A90007"/>
    <w:rsid w:val="00A90094"/>
    <w:rsid w:val="00A90134"/>
    <w:rsid w:val="00A901CB"/>
    <w:rsid w:val="00A90408"/>
    <w:rsid w:val="00A905F1"/>
    <w:rsid w:val="00A90A7E"/>
    <w:rsid w:val="00A90C64"/>
    <w:rsid w:val="00A90D37"/>
    <w:rsid w:val="00A90D5E"/>
    <w:rsid w:val="00A90D7A"/>
    <w:rsid w:val="00A90D84"/>
    <w:rsid w:val="00A90E0E"/>
    <w:rsid w:val="00A90E27"/>
    <w:rsid w:val="00A90EE5"/>
    <w:rsid w:val="00A90EEF"/>
    <w:rsid w:val="00A90F11"/>
    <w:rsid w:val="00A91053"/>
    <w:rsid w:val="00A91162"/>
    <w:rsid w:val="00A9119E"/>
    <w:rsid w:val="00A91218"/>
    <w:rsid w:val="00A91258"/>
    <w:rsid w:val="00A91402"/>
    <w:rsid w:val="00A91469"/>
    <w:rsid w:val="00A914A6"/>
    <w:rsid w:val="00A914BF"/>
    <w:rsid w:val="00A9155A"/>
    <w:rsid w:val="00A915D1"/>
    <w:rsid w:val="00A9164F"/>
    <w:rsid w:val="00A9177B"/>
    <w:rsid w:val="00A917E6"/>
    <w:rsid w:val="00A91808"/>
    <w:rsid w:val="00A9186A"/>
    <w:rsid w:val="00A91894"/>
    <w:rsid w:val="00A91971"/>
    <w:rsid w:val="00A919C1"/>
    <w:rsid w:val="00A91A4C"/>
    <w:rsid w:val="00A91B54"/>
    <w:rsid w:val="00A91CD0"/>
    <w:rsid w:val="00A91DA5"/>
    <w:rsid w:val="00A91E0A"/>
    <w:rsid w:val="00A91EB6"/>
    <w:rsid w:val="00A91EE6"/>
    <w:rsid w:val="00A91F3E"/>
    <w:rsid w:val="00A92017"/>
    <w:rsid w:val="00A92171"/>
    <w:rsid w:val="00A921D7"/>
    <w:rsid w:val="00A92317"/>
    <w:rsid w:val="00A92326"/>
    <w:rsid w:val="00A92457"/>
    <w:rsid w:val="00A92484"/>
    <w:rsid w:val="00A924BB"/>
    <w:rsid w:val="00A924E9"/>
    <w:rsid w:val="00A92510"/>
    <w:rsid w:val="00A927EE"/>
    <w:rsid w:val="00A92890"/>
    <w:rsid w:val="00A929A2"/>
    <w:rsid w:val="00A92B06"/>
    <w:rsid w:val="00A92B81"/>
    <w:rsid w:val="00A92E41"/>
    <w:rsid w:val="00A92F72"/>
    <w:rsid w:val="00A92FB1"/>
    <w:rsid w:val="00A930CC"/>
    <w:rsid w:val="00A93105"/>
    <w:rsid w:val="00A93178"/>
    <w:rsid w:val="00A93269"/>
    <w:rsid w:val="00A932D7"/>
    <w:rsid w:val="00A934FE"/>
    <w:rsid w:val="00A93509"/>
    <w:rsid w:val="00A9367D"/>
    <w:rsid w:val="00A937D9"/>
    <w:rsid w:val="00A93800"/>
    <w:rsid w:val="00A938E5"/>
    <w:rsid w:val="00A93942"/>
    <w:rsid w:val="00A939C6"/>
    <w:rsid w:val="00A939D3"/>
    <w:rsid w:val="00A93A5F"/>
    <w:rsid w:val="00A93A8D"/>
    <w:rsid w:val="00A93B1E"/>
    <w:rsid w:val="00A93BDA"/>
    <w:rsid w:val="00A93C0E"/>
    <w:rsid w:val="00A93C2F"/>
    <w:rsid w:val="00A93D72"/>
    <w:rsid w:val="00A93E27"/>
    <w:rsid w:val="00A93E34"/>
    <w:rsid w:val="00A93EA7"/>
    <w:rsid w:val="00A93EFD"/>
    <w:rsid w:val="00A93FAE"/>
    <w:rsid w:val="00A94056"/>
    <w:rsid w:val="00A940FF"/>
    <w:rsid w:val="00A945AD"/>
    <w:rsid w:val="00A94730"/>
    <w:rsid w:val="00A947AA"/>
    <w:rsid w:val="00A94889"/>
    <w:rsid w:val="00A9495D"/>
    <w:rsid w:val="00A949A1"/>
    <w:rsid w:val="00A94A70"/>
    <w:rsid w:val="00A94BB8"/>
    <w:rsid w:val="00A94BDE"/>
    <w:rsid w:val="00A94C5E"/>
    <w:rsid w:val="00A94C9F"/>
    <w:rsid w:val="00A94D18"/>
    <w:rsid w:val="00A94E88"/>
    <w:rsid w:val="00A94F2C"/>
    <w:rsid w:val="00A95024"/>
    <w:rsid w:val="00A9505F"/>
    <w:rsid w:val="00A9508C"/>
    <w:rsid w:val="00A950E3"/>
    <w:rsid w:val="00A95239"/>
    <w:rsid w:val="00A9526D"/>
    <w:rsid w:val="00A95303"/>
    <w:rsid w:val="00A95485"/>
    <w:rsid w:val="00A95668"/>
    <w:rsid w:val="00A95751"/>
    <w:rsid w:val="00A958D7"/>
    <w:rsid w:val="00A95927"/>
    <w:rsid w:val="00A959B2"/>
    <w:rsid w:val="00A95A3E"/>
    <w:rsid w:val="00A95B2C"/>
    <w:rsid w:val="00A95B82"/>
    <w:rsid w:val="00A95CE1"/>
    <w:rsid w:val="00A95E26"/>
    <w:rsid w:val="00A95E93"/>
    <w:rsid w:val="00A95ED6"/>
    <w:rsid w:val="00A95F6E"/>
    <w:rsid w:val="00A96058"/>
    <w:rsid w:val="00A9605D"/>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48C"/>
    <w:rsid w:val="00A974BE"/>
    <w:rsid w:val="00A97587"/>
    <w:rsid w:val="00A975CB"/>
    <w:rsid w:val="00A9761A"/>
    <w:rsid w:val="00A97666"/>
    <w:rsid w:val="00A977C2"/>
    <w:rsid w:val="00A977CD"/>
    <w:rsid w:val="00A9780C"/>
    <w:rsid w:val="00A978B4"/>
    <w:rsid w:val="00A9792B"/>
    <w:rsid w:val="00A97998"/>
    <w:rsid w:val="00A97AD7"/>
    <w:rsid w:val="00A97B8C"/>
    <w:rsid w:val="00A97DB2"/>
    <w:rsid w:val="00A97DBD"/>
    <w:rsid w:val="00A97DF7"/>
    <w:rsid w:val="00A97EF9"/>
    <w:rsid w:val="00AA0003"/>
    <w:rsid w:val="00AA0103"/>
    <w:rsid w:val="00AA0193"/>
    <w:rsid w:val="00AA01DE"/>
    <w:rsid w:val="00AA0308"/>
    <w:rsid w:val="00AA032F"/>
    <w:rsid w:val="00AA0412"/>
    <w:rsid w:val="00AA0564"/>
    <w:rsid w:val="00AA0700"/>
    <w:rsid w:val="00AA07C3"/>
    <w:rsid w:val="00AA081A"/>
    <w:rsid w:val="00AA09E3"/>
    <w:rsid w:val="00AA0A04"/>
    <w:rsid w:val="00AA0B76"/>
    <w:rsid w:val="00AA0D28"/>
    <w:rsid w:val="00AA0D9A"/>
    <w:rsid w:val="00AA0D9F"/>
    <w:rsid w:val="00AA0FFD"/>
    <w:rsid w:val="00AA1039"/>
    <w:rsid w:val="00AA10D1"/>
    <w:rsid w:val="00AA11FD"/>
    <w:rsid w:val="00AA1264"/>
    <w:rsid w:val="00AA132E"/>
    <w:rsid w:val="00AA1501"/>
    <w:rsid w:val="00AA158B"/>
    <w:rsid w:val="00AA16CC"/>
    <w:rsid w:val="00AA1740"/>
    <w:rsid w:val="00AA177E"/>
    <w:rsid w:val="00AA17B0"/>
    <w:rsid w:val="00AA1A82"/>
    <w:rsid w:val="00AA1BC1"/>
    <w:rsid w:val="00AA1CB5"/>
    <w:rsid w:val="00AA1D12"/>
    <w:rsid w:val="00AA1EEC"/>
    <w:rsid w:val="00AA1F34"/>
    <w:rsid w:val="00AA1FD9"/>
    <w:rsid w:val="00AA1FF7"/>
    <w:rsid w:val="00AA201F"/>
    <w:rsid w:val="00AA2094"/>
    <w:rsid w:val="00AA210C"/>
    <w:rsid w:val="00AA2466"/>
    <w:rsid w:val="00AA251B"/>
    <w:rsid w:val="00AA2524"/>
    <w:rsid w:val="00AA254D"/>
    <w:rsid w:val="00AA2705"/>
    <w:rsid w:val="00AA2795"/>
    <w:rsid w:val="00AA27D5"/>
    <w:rsid w:val="00AA27DC"/>
    <w:rsid w:val="00AA28A5"/>
    <w:rsid w:val="00AA2957"/>
    <w:rsid w:val="00AA29BE"/>
    <w:rsid w:val="00AA29F2"/>
    <w:rsid w:val="00AA2A5B"/>
    <w:rsid w:val="00AA2B76"/>
    <w:rsid w:val="00AA2BE5"/>
    <w:rsid w:val="00AA2C81"/>
    <w:rsid w:val="00AA2CD8"/>
    <w:rsid w:val="00AA2D8A"/>
    <w:rsid w:val="00AA2E50"/>
    <w:rsid w:val="00AA2E70"/>
    <w:rsid w:val="00AA2FA7"/>
    <w:rsid w:val="00AA301B"/>
    <w:rsid w:val="00AA30A2"/>
    <w:rsid w:val="00AA30BA"/>
    <w:rsid w:val="00AA33E6"/>
    <w:rsid w:val="00AA3667"/>
    <w:rsid w:val="00AA3745"/>
    <w:rsid w:val="00AA39C4"/>
    <w:rsid w:val="00AA3A48"/>
    <w:rsid w:val="00AA3B36"/>
    <w:rsid w:val="00AA3CE8"/>
    <w:rsid w:val="00AA3DBD"/>
    <w:rsid w:val="00AA4044"/>
    <w:rsid w:val="00AA4222"/>
    <w:rsid w:val="00AA4230"/>
    <w:rsid w:val="00AA42CF"/>
    <w:rsid w:val="00AA435E"/>
    <w:rsid w:val="00AA4478"/>
    <w:rsid w:val="00AA4491"/>
    <w:rsid w:val="00AA461D"/>
    <w:rsid w:val="00AA46A9"/>
    <w:rsid w:val="00AA4705"/>
    <w:rsid w:val="00AA4719"/>
    <w:rsid w:val="00AA4805"/>
    <w:rsid w:val="00AA4A46"/>
    <w:rsid w:val="00AA4A87"/>
    <w:rsid w:val="00AA4A96"/>
    <w:rsid w:val="00AA4BD0"/>
    <w:rsid w:val="00AA4BF8"/>
    <w:rsid w:val="00AA4C09"/>
    <w:rsid w:val="00AA4D10"/>
    <w:rsid w:val="00AA4E09"/>
    <w:rsid w:val="00AA4E72"/>
    <w:rsid w:val="00AA4F41"/>
    <w:rsid w:val="00AA503F"/>
    <w:rsid w:val="00AA51C4"/>
    <w:rsid w:val="00AA5201"/>
    <w:rsid w:val="00AA5245"/>
    <w:rsid w:val="00AA5584"/>
    <w:rsid w:val="00AA5594"/>
    <w:rsid w:val="00AA5712"/>
    <w:rsid w:val="00AA576F"/>
    <w:rsid w:val="00AA59F1"/>
    <w:rsid w:val="00AA5A4C"/>
    <w:rsid w:val="00AA5B04"/>
    <w:rsid w:val="00AA5C40"/>
    <w:rsid w:val="00AA5CC5"/>
    <w:rsid w:val="00AA5D86"/>
    <w:rsid w:val="00AA5E71"/>
    <w:rsid w:val="00AA6026"/>
    <w:rsid w:val="00AA60BF"/>
    <w:rsid w:val="00AA60F4"/>
    <w:rsid w:val="00AA6206"/>
    <w:rsid w:val="00AA6207"/>
    <w:rsid w:val="00AA6233"/>
    <w:rsid w:val="00AA625F"/>
    <w:rsid w:val="00AA62C9"/>
    <w:rsid w:val="00AA630A"/>
    <w:rsid w:val="00AA6372"/>
    <w:rsid w:val="00AA65D0"/>
    <w:rsid w:val="00AA6646"/>
    <w:rsid w:val="00AA6829"/>
    <w:rsid w:val="00AA6831"/>
    <w:rsid w:val="00AA68A4"/>
    <w:rsid w:val="00AA6910"/>
    <w:rsid w:val="00AA69EF"/>
    <w:rsid w:val="00AA6C3C"/>
    <w:rsid w:val="00AA6CA2"/>
    <w:rsid w:val="00AA6F21"/>
    <w:rsid w:val="00AA6F9A"/>
    <w:rsid w:val="00AA6FBD"/>
    <w:rsid w:val="00AA7087"/>
    <w:rsid w:val="00AA70B9"/>
    <w:rsid w:val="00AA7334"/>
    <w:rsid w:val="00AA7368"/>
    <w:rsid w:val="00AA7550"/>
    <w:rsid w:val="00AA7563"/>
    <w:rsid w:val="00AA7570"/>
    <w:rsid w:val="00AA7825"/>
    <w:rsid w:val="00AA7ACE"/>
    <w:rsid w:val="00AA7B4A"/>
    <w:rsid w:val="00AA7B55"/>
    <w:rsid w:val="00AA7BA3"/>
    <w:rsid w:val="00AA7BF4"/>
    <w:rsid w:val="00AA7C4F"/>
    <w:rsid w:val="00AA7E7E"/>
    <w:rsid w:val="00AB0001"/>
    <w:rsid w:val="00AB001C"/>
    <w:rsid w:val="00AB0036"/>
    <w:rsid w:val="00AB012C"/>
    <w:rsid w:val="00AB02C8"/>
    <w:rsid w:val="00AB0302"/>
    <w:rsid w:val="00AB03A8"/>
    <w:rsid w:val="00AB04F5"/>
    <w:rsid w:val="00AB05BC"/>
    <w:rsid w:val="00AB06B8"/>
    <w:rsid w:val="00AB06E6"/>
    <w:rsid w:val="00AB080A"/>
    <w:rsid w:val="00AB08A0"/>
    <w:rsid w:val="00AB08BC"/>
    <w:rsid w:val="00AB08C6"/>
    <w:rsid w:val="00AB0ADE"/>
    <w:rsid w:val="00AB0B16"/>
    <w:rsid w:val="00AB0B30"/>
    <w:rsid w:val="00AB0B59"/>
    <w:rsid w:val="00AB0C0C"/>
    <w:rsid w:val="00AB0CA0"/>
    <w:rsid w:val="00AB0D39"/>
    <w:rsid w:val="00AB0FA7"/>
    <w:rsid w:val="00AB102D"/>
    <w:rsid w:val="00AB10B3"/>
    <w:rsid w:val="00AB10D1"/>
    <w:rsid w:val="00AB11EB"/>
    <w:rsid w:val="00AB141C"/>
    <w:rsid w:val="00AB16D4"/>
    <w:rsid w:val="00AB1705"/>
    <w:rsid w:val="00AB17FB"/>
    <w:rsid w:val="00AB19D0"/>
    <w:rsid w:val="00AB1A33"/>
    <w:rsid w:val="00AB1A75"/>
    <w:rsid w:val="00AB1A92"/>
    <w:rsid w:val="00AB1D37"/>
    <w:rsid w:val="00AB1DBE"/>
    <w:rsid w:val="00AB1E66"/>
    <w:rsid w:val="00AB1FC6"/>
    <w:rsid w:val="00AB2180"/>
    <w:rsid w:val="00AB21B0"/>
    <w:rsid w:val="00AB221A"/>
    <w:rsid w:val="00AB2314"/>
    <w:rsid w:val="00AB23C5"/>
    <w:rsid w:val="00AB23D4"/>
    <w:rsid w:val="00AB2857"/>
    <w:rsid w:val="00AB2938"/>
    <w:rsid w:val="00AB2955"/>
    <w:rsid w:val="00AB29C5"/>
    <w:rsid w:val="00AB2B1A"/>
    <w:rsid w:val="00AB2B6E"/>
    <w:rsid w:val="00AB2BFE"/>
    <w:rsid w:val="00AB2DEF"/>
    <w:rsid w:val="00AB2EB7"/>
    <w:rsid w:val="00AB307A"/>
    <w:rsid w:val="00AB3138"/>
    <w:rsid w:val="00AB31CC"/>
    <w:rsid w:val="00AB3299"/>
    <w:rsid w:val="00AB32A7"/>
    <w:rsid w:val="00AB338B"/>
    <w:rsid w:val="00AB3418"/>
    <w:rsid w:val="00AB3491"/>
    <w:rsid w:val="00AB380C"/>
    <w:rsid w:val="00AB3A94"/>
    <w:rsid w:val="00AB3BE7"/>
    <w:rsid w:val="00AB3BF0"/>
    <w:rsid w:val="00AB3BFD"/>
    <w:rsid w:val="00AB3C9A"/>
    <w:rsid w:val="00AB3D6A"/>
    <w:rsid w:val="00AB3D7A"/>
    <w:rsid w:val="00AB3E0B"/>
    <w:rsid w:val="00AB3E16"/>
    <w:rsid w:val="00AB3E3E"/>
    <w:rsid w:val="00AB3E67"/>
    <w:rsid w:val="00AB3EC3"/>
    <w:rsid w:val="00AB3F13"/>
    <w:rsid w:val="00AB4157"/>
    <w:rsid w:val="00AB42FF"/>
    <w:rsid w:val="00AB4300"/>
    <w:rsid w:val="00AB47F8"/>
    <w:rsid w:val="00AB488B"/>
    <w:rsid w:val="00AB494F"/>
    <w:rsid w:val="00AB4A6F"/>
    <w:rsid w:val="00AB4C34"/>
    <w:rsid w:val="00AB4C41"/>
    <w:rsid w:val="00AB4E01"/>
    <w:rsid w:val="00AB50F1"/>
    <w:rsid w:val="00AB513E"/>
    <w:rsid w:val="00AB51BC"/>
    <w:rsid w:val="00AB51DA"/>
    <w:rsid w:val="00AB52A8"/>
    <w:rsid w:val="00AB5303"/>
    <w:rsid w:val="00AB53BA"/>
    <w:rsid w:val="00AB542C"/>
    <w:rsid w:val="00AB559D"/>
    <w:rsid w:val="00AB55E1"/>
    <w:rsid w:val="00AB56D1"/>
    <w:rsid w:val="00AB56E5"/>
    <w:rsid w:val="00AB574F"/>
    <w:rsid w:val="00AB57AD"/>
    <w:rsid w:val="00AB583A"/>
    <w:rsid w:val="00AB5898"/>
    <w:rsid w:val="00AB5902"/>
    <w:rsid w:val="00AB5A5C"/>
    <w:rsid w:val="00AB5CE0"/>
    <w:rsid w:val="00AB5D6A"/>
    <w:rsid w:val="00AB5DE5"/>
    <w:rsid w:val="00AB5E5E"/>
    <w:rsid w:val="00AB5ED2"/>
    <w:rsid w:val="00AB6103"/>
    <w:rsid w:val="00AB628C"/>
    <w:rsid w:val="00AB63CA"/>
    <w:rsid w:val="00AB642C"/>
    <w:rsid w:val="00AB644A"/>
    <w:rsid w:val="00AB6458"/>
    <w:rsid w:val="00AB656B"/>
    <w:rsid w:val="00AB657D"/>
    <w:rsid w:val="00AB65F0"/>
    <w:rsid w:val="00AB680A"/>
    <w:rsid w:val="00AB6866"/>
    <w:rsid w:val="00AB6AA6"/>
    <w:rsid w:val="00AB6C07"/>
    <w:rsid w:val="00AB6CA0"/>
    <w:rsid w:val="00AB70A4"/>
    <w:rsid w:val="00AB70BC"/>
    <w:rsid w:val="00AB71B7"/>
    <w:rsid w:val="00AB731A"/>
    <w:rsid w:val="00AB73B6"/>
    <w:rsid w:val="00AB73BE"/>
    <w:rsid w:val="00AB740F"/>
    <w:rsid w:val="00AB754F"/>
    <w:rsid w:val="00AB7592"/>
    <w:rsid w:val="00AB76D5"/>
    <w:rsid w:val="00AB774B"/>
    <w:rsid w:val="00AB7787"/>
    <w:rsid w:val="00AB7821"/>
    <w:rsid w:val="00AB7829"/>
    <w:rsid w:val="00AB78AC"/>
    <w:rsid w:val="00AB7913"/>
    <w:rsid w:val="00AB7A75"/>
    <w:rsid w:val="00AB7B7A"/>
    <w:rsid w:val="00AB7BC3"/>
    <w:rsid w:val="00AB7DE3"/>
    <w:rsid w:val="00AB7E5F"/>
    <w:rsid w:val="00AB7E64"/>
    <w:rsid w:val="00AB7F1A"/>
    <w:rsid w:val="00AB7F76"/>
    <w:rsid w:val="00AC001C"/>
    <w:rsid w:val="00AC00AC"/>
    <w:rsid w:val="00AC0169"/>
    <w:rsid w:val="00AC01BC"/>
    <w:rsid w:val="00AC0529"/>
    <w:rsid w:val="00AC0591"/>
    <w:rsid w:val="00AC06E7"/>
    <w:rsid w:val="00AC0B31"/>
    <w:rsid w:val="00AC0B9E"/>
    <w:rsid w:val="00AC0BBF"/>
    <w:rsid w:val="00AC0C29"/>
    <w:rsid w:val="00AC0C45"/>
    <w:rsid w:val="00AC0C80"/>
    <w:rsid w:val="00AC0CC3"/>
    <w:rsid w:val="00AC0DB4"/>
    <w:rsid w:val="00AC0E67"/>
    <w:rsid w:val="00AC10B3"/>
    <w:rsid w:val="00AC1281"/>
    <w:rsid w:val="00AC145C"/>
    <w:rsid w:val="00AC1522"/>
    <w:rsid w:val="00AC1544"/>
    <w:rsid w:val="00AC15AF"/>
    <w:rsid w:val="00AC163A"/>
    <w:rsid w:val="00AC1737"/>
    <w:rsid w:val="00AC17BC"/>
    <w:rsid w:val="00AC18E5"/>
    <w:rsid w:val="00AC1ADD"/>
    <w:rsid w:val="00AC1B1E"/>
    <w:rsid w:val="00AC1C3E"/>
    <w:rsid w:val="00AC1C85"/>
    <w:rsid w:val="00AC1D26"/>
    <w:rsid w:val="00AC1D72"/>
    <w:rsid w:val="00AC1EFD"/>
    <w:rsid w:val="00AC1FED"/>
    <w:rsid w:val="00AC2012"/>
    <w:rsid w:val="00AC20F7"/>
    <w:rsid w:val="00AC210B"/>
    <w:rsid w:val="00AC21BA"/>
    <w:rsid w:val="00AC224D"/>
    <w:rsid w:val="00AC2288"/>
    <w:rsid w:val="00AC22C7"/>
    <w:rsid w:val="00AC2332"/>
    <w:rsid w:val="00AC2398"/>
    <w:rsid w:val="00AC241F"/>
    <w:rsid w:val="00AC248E"/>
    <w:rsid w:val="00AC2527"/>
    <w:rsid w:val="00AC2535"/>
    <w:rsid w:val="00AC25C4"/>
    <w:rsid w:val="00AC268B"/>
    <w:rsid w:val="00AC26DA"/>
    <w:rsid w:val="00AC2719"/>
    <w:rsid w:val="00AC2779"/>
    <w:rsid w:val="00AC2A3C"/>
    <w:rsid w:val="00AC2D4E"/>
    <w:rsid w:val="00AC2DA3"/>
    <w:rsid w:val="00AC2EFB"/>
    <w:rsid w:val="00AC3084"/>
    <w:rsid w:val="00AC30A2"/>
    <w:rsid w:val="00AC30DF"/>
    <w:rsid w:val="00AC338A"/>
    <w:rsid w:val="00AC3431"/>
    <w:rsid w:val="00AC35E2"/>
    <w:rsid w:val="00AC367F"/>
    <w:rsid w:val="00AC3780"/>
    <w:rsid w:val="00AC37B9"/>
    <w:rsid w:val="00AC380E"/>
    <w:rsid w:val="00AC38E9"/>
    <w:rsid w:val="00AC3B3D"/>
    <w:rsid w:val="00AC3C44"/>
    <w:rsid w:val="00AC3C90"/>
    <w:rsid w:val="00AC3CD5"/>
    <w:rsid w:val="00AC3D85"/>
    <w:rsid w:val="00AC402C"/>
    <w:rsid w:val="00AC4034"/>
    <w:rsid w:val="00AC408C"/>
    <w:rsid w:val="00AC40C7"/>
    <w:rsid w:val="00AC4150"/>
    <w:rsid w:val="00AC4420"/>
    <w:rsid w:val="00AC4577"/>
    <w:rsid w:val="00AC45D6"/>
    <w:rsid w:val="00AC472E"/>
    <w:rsid w:val="00AC4866"/>
    <w:rsid w:val="00AC4959"/>
    <w:rsid w:val="00AC4A53"/>
    <w:rsid w:val="00AC4A85"/>
    <w:rsid w:val="00AC4B53"/>
    <w:rsid w:val="00AC4D1B"/>
    <w:rsid w:val="00AC4D53"/>
    <w:rsid w:val="00AC4D9E"/>
    <w:rsid w:val="00AC4DCE"/>
    <w:rsid w:val="00AC4E0F"/>
    <w:rsid w:val="00AC4E2E"/>
    <w:rsid w:val="00AC4E95"/>
    <w:rsid w:val="00AC4ED2"/>
    <w:rsid w:val="00AC4F39"/>
    <w:rsid w:val="00AC5053"/>
    <w:rsid w:val="00AC5103"/>
    <w:rsid w:val="00AC51EB"/>
    <w:rsid w:val="00AC5270"/>
    <w:rsid w:val="00AC5444"/>
    <w:rsid w:val="00AC556B"/>
    <w:rsid w:val="00AC58A0"/>
    <w:rsid w:val="00AC59D5"/>
    <w:rsid w:val="00AC5A8D"/>
    <w:rsid w:val="00AC5B34"/>
    <w:rsid w:val="00AC5B4A"/>
    <w:rsid w:val="00AC5C2A"/>
    <w:rsid w:val="00AC5C5E"/>
    <w:rsid w:val="00AC5C97"/>
    <w:rsid w:val="00AC5CEE"/>
    <w:rsid w:val="00AC5DA9"/>
    <w:rsid w:val="00AC5DD2"/>
    <w:rsid w:val="00AC6013"/>
    <w:rsid w:val="00AC6015"/>
    <w:rsid w:val="00AC6182"/>
    <w:rsid w:val="00AC61B3"/>
    <w:rsid w:val="00AC61CC"/>
    <w:rsid w:val="00AC61E9"/>
    <w:rsid w:val="00AC627F"/>
    <w:rsid w:val="00AC63F4"/>
    <w:rsid w:val="00AC6576"/>
    <w:rsid w:val="00AC662F"/>
    <w:rsid w:val="00AC671B"/>
    <w:rsid w:val="00AC6786"/>
    <w:rsid w:val="00AC6992"/>
    <w:rsid w:val="00AC6A98"/>
    <w:rsid w:val="00AC6B7C"/>
    <w:rsid w:val="00AC6C1A"/>
    <w:rsid w:val="00AC6E1E"/>
    <w:rsid w:val="00AC6E5E"/>
    <w:rsid w:val="00AC6F41"/>
    <w:rsid w:val="00AC7228"/>
    <w:rsid w:val="00AC73C4"/>
    <w:rsid w:val="00AC7470"/>
    <w:rsid w:val="00AC74C2"/>
    <w:rsid w:val="00AC75AB"/>
    <w:rsid w:val="00AC76C3"/>
    <w:rsid w:val="00AC7717"/>
    <w:rsid w:val="00AC771B"/>
    <w:rsid w:val="00AC779A"/>
    <w:rsid w:val="00AC7983"/>
    <w:rsid w:val="00AC7BD6"/>
    <w:rsid w:val="00AC7CA3"/>
    <w:rsid w:val="00AC7CFA"/>
    <w:rsid w:val="00AC7DE9"/>
    <w:rsid w:val="00AD009D"/>
    <w:rsid w:val="00AD00AF"/>
    <w:rsid w:val="00AD00DC"/>
    <w:rsid w:val="00AD00F9"/>
    <w:rsid w:val="00AD0162"/>
    <w:rsid w:val="00AD01A2"/>
    <w:rsid w:val="00AD01B2"/>
    <w:rsid w:val="00AD0302"/>
    <w:rsid w:val="00AD0766"/>
    <w:rsid w:val="00AD083D"/>
    <w:rsid w:val="00AD08A2"/>
    <w:rsid w:val="00AD09B7"/>
    <w:rsid w:val="00AD0C16"/>
    <w:rsid w:val="00AD0F0A"/>
    <w:rsid w:val="00AD0F2E"/>
    <w:rsid w:val="00AD0FEF"/>
    <w:rsid w:val="00AD101C"/>
    <w:rsid w:val="00AD1223"/>
    <w:rsid w:val="00AD12BD"/>
    <w:rsid w:val="00AD12C9"/>
    <w:rsid w:val="00AD1491"/>
    <w:rsid w:val="00AD14F5"/>
    <w:rsid w:val="00AD15B2"/>
    <w:rsid w:val="00AD1620"/>
    <w:rsid w:val="00AD1628"/>
    <w:rsid w:val="00AD163D"/>
    <w:rsid w:val="00AD16DE"/>
    <w:rsid w:val="00AD1860"/>
    <w:rsid w:val="00AD18C9"/>
    <w:rsid w:val="00AD192D"/>
    <w:rsid w:val="00AD19F8"/>
    <w:rsid w:val="00AD1A6F"/>
    <w:rsid w:val="00AD1A97"/>
    <w:rsid w:val="00AD1B21"/>
    <w:rsid w:val="00AD1BFF"/>
    <w:rsid w:val="00AD1C1B"/>
    <w:rsid w:val="00AD1CFF"/>
    <w:rsid w:val="00AD1D7C"/>
    <w:rsid w:val="00AD1DA7"/>
    <w:rsid w:val="00AD1DFE"/>
    <w:rsid w:val="00AD1E36"/>
    <w:rsid w:val="00AD1E8F"/>
    <w:rsid w:val="00AD1F06"/>
    <w:rsid w:val="00AD2228"/>
    <w:rsid w:val="00AD239B"/>
    <w:rsid w:val="00AD23E9"/>
    <w:rsid w:val="00AD245B"/>
    <w:rsid w:val="00AD24B1"/>
    <w:rsid w:val="00AD284F"/>
    <w:rsid w:val="00AD288C"/>
    <w:rsid w:val="00AD298A"/>
    <w:rsid w:val="00AD2A38"/>
    <w:rsid w:val="00AD2ACB"/>
    <w:rsid w:val="00AD2BB4"/>
    <w:rsid w:val="00AD2D96"/>
    <w:rsid w:val="00AD2E9B"/>
    <w:rsid w:val="00AD3042"/>
    <w:rsid w:val="00AD3047"/>
    <w:rsid w:val="00AD3097"/>
    <w:rsid w:val="00AD31A9"/>
    <w:rsid w:val="00AD31C3"/>
    <w:rsid w:val="00AD32CD"/>
    <w:rsid w:val="00AD33C3"/>
    <w:rsid w:val="00AD341C"/>
    <w:rsid w:val="00AD342D"/>
    <w:rsid w:val="00AD34A1"/>
    <w:rsid w:val="00AD3579"/>
    <w:rsid w:val="00AD360C"/>
    <w:rsid w:val="00AD379F"/>
    <w:rsid w:val="00AD3935"/>
    <w:rsid w:val="00AD39B7"/>
    <w:rsid w:val="00AD3A41"/>
    <w:rsid w:val="00AD3A63"/>
    <w:rsid w:val="00AD3AB0"/>
    <w:rsid w:val="00AD3B2D"/>
    <w:rsid w:val="00AD3BA8"/>
    <w:rsid w:val="00AD3BEC"/>
    <w:rsid w:val="00AD3CB4"/>
    <w:rsid w:val="00AD3D23"/>
    <w:rsid w:val="00AD3D78"/>
    <w:rsid w:val="00AD3DEF"/>
    <w:rsid w:val="00AD3E26"/>
    <w:rsid w:val="00AD3FB8"/>
    <w:rsid w:val="00AD4000"/>
    <w:rsid w:val="00AD4272"/>
    <w:rsid w:val="00AD4299"/>
    <w:rsid w:val="00AD42CE"/>
    <w:rsid w:val="00AD4597"/>
    <w:rsid w:val="00AD48F9"/>
    <w:rsid w:val="00AD4900"/>
    <w:rsid w:val="00AD490F"/>
    <w:rsid w:val="00AD49A8"/>
    <w:rsid w:val="00AD4C34"/>
    <w:rsid w:val="00AD4ED0"/>
    <w:rsid w:val="00AD502E"/>
    <w:rsid w:val="00AD50D6"/>
    <w:rsid w:val="00AD5424"/>
    <w:rsid w:val="00AD54AD"/>
    <w:rsid w:val="00AD57E1"/>
    <w:rsid w:val="00AD5946"/>
    <w:rsid w:val="00AD5949"/>
    <w:rsid w:val="00AD5D51"/>
    <w:rsid w:val="00AD5F47"/>
    <w:rsid w:val="00AD6181"/>
    <w:rsid w:val="00AD6299"/>
    <w:rsid w:val="00AD6376"/>
    <w:rsid w:val="00AD63D8"/>
    <w:rsid w:val="00AD653F"/>
    <w:rsid w:val="00AD67EC"/>
    <w:rsid w:val="00AD68A0"/>
    <w:rsid w:val="00AD68D5"/>
    <w:rsid w:val="00AD6980"/>
    <w:rsid w:val="00AD69D0"/>
    <w:rsid w:val="00AD6A54"/>
    <w:rsid w:val="00AD6BF4"/>
    <w:rsid w:val="00AD6C09"/>
    <w:rsid w:val="00AD6C31"/>
    <w:rsid w:val="00AD6C7F"/>
    <w:rsid w:val="00AD6CD1"/>
    <w:rsid w:val="00AD6DA6"/>
    <w:rsid w:val="00AD6ED7"/>
    <w:rsid w:val="00AD6EF0"/>
    <w:rsid w:val="00AD6F42"/>
    <w:rsid w:val="00AD70C9"/>
    <w:rsid w:val="00AD70E2"/>
    <w:rsid w:val="00AD7213"/>
    <w:rsid w:val="00AD724B"/>
    <w:rsid w:val="00AD72B6"/>
    <w:rsid w:val="00AD732B"/>
    <w:rsid w:val="00AD75A6"/>
    <w:rsid w:val="00AD76A6"/>
    <w:rsid w:val="00AD787C"/>
    <w:rsid w:val="00AD78AE"/>
    <w:rsid w:val="00AD7927"/>
    <w:rsid w:val="00AD7A38"/>
    <w:rsid w:val="00AD7AFA"/>
    <w:rsid w:val="00AD7C1F"/>
    <w:rsid w:val="00AD7E17"/>
    <w:rsid w:val="00AD7ED1"/>
    <w:rsid w:val="00AD7F7F"/>
    <w:rsid w:val="00AE002E"/>
    <w:rsid w:val="00AE00C2"/>
    <w:rsid w:val="00AE00DB"/>
    <w:rsid w:val="00AE0160"/>
    <w:rsid w:val="00AE01D6"/>
    <w:rsid w:val="00AE0217"/>
    <w:rsid w:val="00AE02E6"/>
    <w:rsid w:val="00AE0356"/>
    <w:rsid w:val="00AE03E2"/>
    <w:rsid w:val="00AE0456"/>
    <w:rsid w:val="00AE0511"/>
    <w:rsid w:val="00AE0554"/>
    <w:rsid w:val="00AE0683"/>
    <w:rsid w:val="00AE06EC"/>
    <w:rsid w:val="00AE093A"/>
    <w:rsid w:val="00AE0A21"/>
    <w:rsid w:val="00AE0C46"/>
    <w:rsid w:val="00AE0D23"/>
    <w:rsid w:val="00AE0DAF"/>
    <w:rsid w:val="00AE0DC1"/>
    <w:rsid w:val="00AE0E9E"/>
    <w:rsid w:val="00AE0EBA"/>
    <w:rsid w:val="00AE107C"/>
    <w:rsid w:val="00AE1442"/>
    <w:rsid w:val="00AE14B7"/>
    <w:rsid w:val="00AE1545"/>
    <w:rsid w:val="00AE163D"/>
    <w:rsid w:val="00AE176D"/>
    <w:rsid w:val="00AE189F"/>
    <w:rsid w:val="00AE18EA"/>
    <w:rsid w:val="00AE1944"/>
    <w:rsid w:val="00AE19D1"/>
    <w:rsid w:val="00AE1AE8"/>
    <w:rsid w:val="00AE1BCE"/>
    <w:rsid w:val="00AE1BFF"/>
    <w:rsid w:val="00AE1DC8"/>
    <w:rsid w:val="00AE2205"/>
    <w:rsid w:val="00AE232B"/>
    <w:rsid w:val="00AE25E5"/>
    <w:rsid w:val="00AE260E"/>
    <w:rsid w:val="00AE26F5"/>
    <w:rsid w:val="00AE27D3"/>
    <w:rsid w:val="00AE28AC"/>
    <w:rsid w:val="00AE2957"/>
    <w:rsid w:val="00AE2968"/>
    <w:rsid w:val="00AE2A1B"/>
    <w:rsid w:val="00AE2A39"/>
    <w:rsid w:val="00AE2A82"/>
    <w:rsid w:val="00AE2CB4"/>
    <w:rsid w:val="00AE2CFC"/>
    <w:rsid w:val="00AE2D71"/>
    <w:rsid w:val="00AE2E02"/>
    <w:rsid w:val="00AE2EA6"/>
    <w:rsid w:val="00AE2FA6"/>
    <w:rsid w:val="00AE3004"/>
    <w:rsid w:val="00AE30D6"/>
    <w:rsid w:val="00AE3157"/>
    <w:rsid w:val="00AE31F7"/>
    <w:rsid w:val="00AE328C"/>
    <w:rsid w:val="00AE3326"/>
    <w:rsid w:val="00AE3467"/>
    <w:rsid w:val="00AE3536"/>
    <w:rsid w:val="00AE3573"/>
    <w:rsid w:val="00AE3582"/>
    <w:rsid w:val="00AE3593"/>
    <w:rsid w:val="00AE3627"/>
    <w:rsid w:val="00AE36F2"/>
    <w:rsid w:val="00AE37B9"/>
    <w:rsid w:val="00AE3839"/>
    <w:rsid w:val="00AE3A41"/>
    <w:rsid w:val="00AE3AEE"/>
    <w:rsid w:val="00AE3AF4"/>
    <w:rsid w:val="00AE3C33"/>
    <w:rsid w:val="00AE42C2"/>
    <w:rsid w:val="00AE42D1"/>
    <w:rsid w:val="00AE435E"/>
    <w:rsid w:val="00AE4498"/>
    <w:rsid w:val="00AE44E6"/>
    <w:rsid w:val="00AE4507"/>
    <w:rsid w:val="00AE4557"/>
    <w:rsid w:val="00AE45E8"/>
    <w:rsid w:val="00AE4690"/>
    <w:rsid w:val="00AE46A5"/>
    <w:rsid w:val="00AE4726"/>
    <w:rsid w:val="00AE47A1"/>
    <w:rsid w:val="00AE4A10"/>
    <w:rsid w:val="00AE4A1F"/>
    <w:rsid w:val="00AE4A8B"/>
    <w:rsid w:val="00AE4C55"/>
    <w:rsid w:val="00AE4E08"/>
    <w:rsid w:val="00AE4EE1"/>
    <w:rsid w:val="00AE4F01"/>
    <w:rsid w:val="00AE50CB"/>
    <w:rsid w:val="00AE5345"/>
    <w:rsid w:val="00AE539C"/>
    <w:rsid w:val="00AE5421"/>
    <w:rsid w:val="00AE5434"/>
    <w:rsid w:val="00AE556A"/>
    <w:rsid w:val="00AE567E"/>
    <w:rsid w:val="00AE56E2"/>
    <w:rsid w:val="00AE5799"/>
    <w:rsid w:val="00AE5938"/>
    <w:rsid w:val="00AE599F"/>
    <w:rsid w:val="00AE5AD3"/>
    <w:rsid w:val="00AE5B81"/>
    <w:rsid w:val="00AE5B9E"/>
    <w:rsid w:val="00AE5C22"/>
    <w:rsid w:val="00AE5C3D"/>
    <w:rsid w:val="00AE5D0A"/>
    <w:rsid w:val="00AE5D80"/>
    <w:rsid w:val="00AE5DD1"/>
    <w:rsid w:val="00AE5E95"/>
    <w:rsid w:val="00AE6084"/>
    <w:rsid w:val="00AE6111"/>
    <w:rsid w:val="00AE6232"/>
    <w:rsid w:val="00AE632B"/>
    <w:rsid w:val="00AE6433"/>
    <w:rsid w:val="00AE64AE"/>
    <w:rsid w:val="00AE6584"/>
    <w:rsid w:val="00AE6837"/>
    <w:rsid w:val="00AE69BD"/>
    <w:rsid w:val="00AE6B2C"/>
    <w:rsid w:val="00AE6B53"/>
    <w:rsid w:val="00AE6C6B"/>
    <w:rsid w:val="00AE6CB8"/>
    <w:rsid w:val="00AE6D12"/>
    <w:rsid w:val="00AE6D40"/>
    <w:rsid w:val="00AE6DA1"/>
    <w:rsid w:val="00AE71E8"/>
    <w:rsid w:val="00AE7218"/>
    <w:rsid w:val="00AE723D"/>
    <w:rsid w:val="00AE73B2"/>
    <w:rsid w:val="00AE773B"/>
    <w:rsid w:val="00AE7751"/>
    <w:rsid w:val="00AE7754"/>
    <w:rsid w:val="00AE7758"/>
    <w:rsid w:val="00AE780C"/>
    <w:rsid w:val="00AE7886"/>
    <w:rsid w:val="00AE7907"/>
    <w:rsid w:val="00AE7992"/>
    <w:rsid w:val="00AE7BEB"/>
    <w:rsid w:val="00AE7C87"/>
    <w:rsid w:val="00AE7CBA"/>
    <w:rsid w:val="00AE7DA5"/>
    <w:rsid w:val="00AE7F55"/>
    <w:rsid w:val="00AF024E"/>
    <w:rsid w:val="00AF045F"/>
    <w:rsid w:val="00AF051F"/>
    <w:rsid w:val="00AF077F"/>
    <w:rsid w:val="00AF07C3"/>
    <w:rsid w:val="00AF0824"/>
    <w:rsid w:val="00AF0F5A"/>
    <w:rsid w:val="00AF0FE4"/>
    <w:rsid w:val="00AF0FFE"/>
    <w:rsid w:val="00AF126C"/>
    <w:rsid w:val="00AF1414"/>
    <w:rsid w:val="00AF1499"/>
    <w:rsid w:val="00AF1519"/>
    <w:rsid w:val="00AF1557"/>
    <w:rsid w:val="00AF15C3"/>
    <w:rsid w:val="00AF16E9"/>
    <w:rsid w:val="00AF183C"/>
    <w:rsid w:val="00AF192F"/>
    <w:rsid w:val="00AF197F"/>
    <w:rsid w:val="00AF19CD"/>
    <w:rsid w:val="00AF19DA"/>
    <w:rsid w:val="00AF1A4A"/>
    <w:rsid w:val="00AF1A71"/>
    <w:rsid w:val="00AF1AEB"/>
    <w:rsid w:val="00AF1B3E"/>
    <w:rsid w:val="00AF1CF2"/>
    <w:rsid w:val="00AF1D41"/>
    <w:rsid w:val="00AF1E61"/>
    <w:rsid w:val="00AF237A"/>
    <w:rsid w:val="00AF241F"/>
    <w:rsid w:val="00AF24B7"/>
    <w:rsid w:val="00AF24F9"/>
    <w:rsid w:val="00AF254E"/>
    <w:rsid w:val="00AF25F3"/>
    <w:rsid w:val="00AF2799"/>
    <w:rsid w:val="00AF27EE"/>
    <w:rsid w:val="00AF28B0"/>
    <w:rsid w:val="00AF28D9"/>
    <w:rsid w:val="00AF294A"/>
    <w:rsid w:val="00AF2A86"/>
    <w:rsid w:val="00AF2DED"/>
    <w:rsid w:val="00AF2EED"/>
    <w:rsid w:val="00AF2F21"/>
    <w:rsid w:val="00AF3110"/>
    <w:rsid w:val="00AF3186"/>
    <w:rsid w:val="00AF31A4"/>
    <w:rsid w:val="00AF32E3"/>
    <w:rsid w:val="00AF3303"/>
    <w:rsid w:val="00AF3376"/>
    <w:rsid w:val="00AF3560"/>
    <w:rsid w:val="00AF357F"/>
    <w:rsid w:val="00AF35A3"/>
    <w:rsid w:val="00AF3654"/>
    <w:rsid w:val="00AF3727"/>
    <w:rsid w:val="00AF3937"/>
    <w:rsid w:val="00AF39AA"/>
    <w:rsid w:val="00AF3A9F"/>
    <w:rsid w:val="00AF3BA6"/>
    <w:rsid w:val="00AF3BBA"/>
    <w:rsid w:val="00AF3C6A"/>
    <w:rsid w:val="00AF3C80"/>
    <w:rsid w:val="00AF3C8C"/>
    <w:rsid w:val="00AF3CCB"/>
    <w:rsid w:val="00AF3CFA"/>
    <w:rsid w:val="00AF3FE9"/>
    <w:rsid w:val="00AF4095"/>
    <w:rsid w:val="00AF4143"/>
    <w:rsid w:val="00AF41FC"/>
    <w:rsid w:val="00AF4349"/>
    <w:rsid w:val="00AF4371"/>
    <w:rsid w:val="00AF4447"/>
    <w:rsid w:val="00AF452F"/>
    <w:rsid w:val="00AF457C"/>
    <w:rsid w:val="00AF4612"/>
    <w:rsid w:val="00AF4743"/>
    <w:rsid w:val="00AF4784"/>
    <w:rsid w:val="00AF4ABD"/>
    <w:rsid w:val="00AF4AE8"/>
    <w:rsid w:val="00AF4AF4"/>
    <w:rsid w:val="00AF4B3B"/>
    <w:rsid w:val="00AF4BC3"/>
    <w:rsid w:val="00AF4D92"/>
    <w:rsid w:val="00AF4FEC"/>
    <w:rsid w:val="00AF51F8"/>
    <w:rsid w:val="00AF5363"/>
    <w:rsid w:val="00AF540F"/>
    <w:rsid w:val="00AF5757"/>
    <w:rsid w:val="00AF58E3"/>
    <w:rsid w:val="00AF5A14"/>
    <w:rsid w:val="00AF5A5C"/>
    <w:rsid w:val="00AF5A85"/>
    <w:rsid w:val="00AF5AB1"/>
    <w:rsid w:val="00AF5C82"/>
    <w:rsid w:val="00AF5F78"/>
    <w:rsid w:val="00AF6040"/>
    <w:rsid w:val="00AF618D"/>
    <w:rsid w:val="00AF61A6"/>
    <w:rsid w:val="00AF62A5"/>
    <w:rsid w:val="00AF63A9"/>
    <w:rsid w:val="00AF649B"/>
    <w:rsid w:val="00AF6591"/>
    <w:rsid w:val="00AF66F1"/>
    <w:rsid w:val="00AF6843"/>
    <w:rsid w:val="00AF6A76"/>
    <w:rsid w:val="00AF6A80"/>
    <w:rsid w:val="00AF6AA5"/>
    <w:rsid w:val="00AF6B1B"/>
    <w:rsid w:val="00AF6C79"/>
    <w:rsid w:val="00AF6C87"/>
    <w:rsid w:val="00AF7016"/>
    <w:rsid w:val="00AF7026"/>
    <w:rsid w:val="00AF71A7"/>
    <w:rsid w:val="00AF7200"/>
    <w:rsid w:val="00AF72A9"/>
    <w:rsid w:val="00AF7363"/>
    <w:rsid w:val="00AF738A"/>
    <w:rsid w:val="00AF775C"/>
    <w:rsid w:val="00AF7BEB"/>
    <w:rsid w:val="00AF7D5E"/>
    <w:rsid w:val="00AF7D5F"/>
    <w:rsid w:val="00AF7ED9"/>
    <w:rsid w:val="00AF7F09"/>
    <w:rsid w:val="00AF7F0E"/>
    <w:rsid w:val="00AF7F2F"/>
    <w:rsid w:val="00B0004E"/>
    <w:rsid w:val="00B00244"/>
    <w:rsid w:val="00B002BA"/>
    <w:rsid w:val="00B002CE"/>
    <w:rsid w:val="00B00306"/>
    <w:rsid w:val="00B00406"/>
    <w:rsid w:val="00B004AD"/>
    <w:rsid w:val="00B0075E"/>
    <w:rsid w:val="00B0080C"/>
    <w:rsid w:val="00B00A95"/>
    <w:rsid w:val="00B00B7C"/>
    <w:rsid w:val="00B00D5C"/>
    <w:rsid w:val="00B00D62"/>
    <w:rsid w:val="00B00DFB"/>
    <w:rsid w:val="00B00E12"/>
    <w:rsid w:val="00B010D3"/>
    <w:rsid w:val="00B01196"/>
    <w:rsid w:val="00B01208"/>
    <w:rsid w:val="00B012CD"/>
    <w:rsid w:val="00B012E0"/>
    <w:rsid w:val="00B012FB"/>
    <w:rsid w:val="00B01340"/>
    <w:rsid w:val="00B0144A"/>
    <w:rsid w:val="00B014AE"/>
    <w:rsid w:val="00B01521"/>
    <w:rsid w:val="00B015FE"/>
    <w:rsid w:val="00B0162F"/>
    <w:rsid w:val="00B0178F"/>
    <w:rsid w:val="00B01851"/>
    <w:rsid w:val="00B01872"/>
    <w:rsid w:val="00B019E5"/>
    <w:rsid w:val="00B01A93"/>
    <w:rsid w:val="00B01C07"/>
    <w:rsid w:val="00B01CC2"/>
    <w:rsid w:val="00B01DCD"/>
    <w:rsid w:val="00B01F0D"/>
    <w:rsid w:val="00B01F17"/>
    <w:rsid w:val="00B01F47"/>
    <w:rsid w:val="00B01FBC"/>
    <w:rsid w:val="00B02014"/>
    <w:rsid w:val="00B020FE"/>
    <w:rsid w:val="00B0226D"/>
    <w:rsid w:val="00B022D1"/>
    <w:rsid w:val="00B022E9"/>
    <w:rsid w:val="00B02306"/>
    <w:rsid w:val="00B023FC"/>
    <w:rsid w:val="00B0250A"/>
    <w:rsid w:val="00B02610"/>
    <w:rsid w:val="00B0265D"/>
    <w:rsid w:val="00B026D2"/>
    <w:rsid w:val="00B027DB"/>
    <w:rsid w:val="00B02828"/>
    <w:rsid w:val="00B02A4C"/>
    <w:rsid w:val="00B02AD0"/>
    <w:rsid w:val="00B02BC8"/>
    <w:rsid w:val="00B02E4B"/>
    <w:rsid w:val="00B02F10"/>
    <w:rsid w:val="00B0303F"/>
    <w:rsid w:val="00B03101"/>
    <w:rsid w:val="00B0315B"/>
    <w:rsid w:val="00B03193"/>
    <w:rsid w:val="00B032F8"/>
    <w:rsid w:val="00B03347"/>
    <w:rsid w:val="00B034CB"/>
    <w:rsid w:val="00B034F9"/>
    <w:rsid w:val="00B03523"/>
    <w:rsid w:val="00B03674"/>
    <w:rsid w:val="00B03705"/>
    <w:rsid w:val="00B0371D"/>
    <w:rsid w:val="00B037E8"/>
    <w:rsid w:val="00B037FE"/>
    <w:rsid w:val="00B03939"/>
    <w:rsid w:val="00B039CE"/>
    <w:rsid w:val="00B03B3E"/>
    <w:rsid w:val="00B03BA1"/>
    <w:rsid w:val="00B03BB8"/>
    <w:rsid w:val="00B03CBB"/>
    <w:rsid w:val="00B03D26"/>
    <w:rsid w:val="00B03E19"/>
    <w:rsid w:val="00B03EFB"/>
    <w:rsid w:val="00B04079"/>
    <w:rsid w:val="00B0412B"/>
    <w:rsid w:val="00B041DE"/>
    <w:rsid w:val="00B041E8"/>
    <w:rsid w:val="00B042B1"/>
    <w:rsid w:val="00B0435E"/>
    <w:rsid w:val="00B04649"/>
    <w:rsid w:val="00B04886"/>
    <w:rsid w:val="00B049C5"/>
    <w:rsid w:val="00B04A8E"/>
    <w:rsid w:val="00B04AD7"/>
    <w:rsid w:val="00B04B7F"/>
    <w:rsid w:val="00B04BD0"/>
    <w:rsid w:val="00B04BD6"/>
    <w:rsid w:val="00B04D36"/>
    <w:rsid w:val="00B04E0E"/>
    <w:rsid w:val="00B04F11"/>
    <w:rsid w:val="00B04F12"/>
    <w:rsid w:val="00B05016"/>
    <w:rsid w:val="00B0501E"/>
    <w:rsid w:val="00B0504B"/>
    <w:rsid w:val="00B0540A"/>
    <w:rsid w:val="00B055DD"/>
    <w:rsid w:val="00B055E4"/>
    <w:rsid w:val="00B05688"/>
    <w:rsid w:val="00B056CF"/>
    <w:rsid w:val="00B0588E"/>
    <w:rsid w:val="00B05965"/>
    <w:rsid w:val="00B0596D"/>
    <w:rsid w:val="00B05AAD"/>
    <w:rsid w:val="00B05B9E"/>
    <w:rsid w:val="00B05BC9"/>
    <w:rsid w:val="00B05EC2"/>
    <w:rsid w:val="00B05F62"/>
    <w:rsid w:val="00B060A8"/>
    <w:rsid w:val="00B0627B"/>
    <w:rsid w:val="00B06335"/>
    <w:rsid w:val="00B0633B"/>
    <w:rsid w:val="00B0649B"/>
    <w:rsid w:val="00B064C0"/>
    <w:rsid w:val="00B06658"/>
    <w:rsid w:val="00B066BC"/>
    <w:rsid w:val="00B066FE"/>
    <w:rsid w:val="00B06771"/>
    <w:rsid w:val="00B06857"/>
    <w:rsid w:val="00B069CC"/>
    <w:rsid w:val="00B069E2"/>
    <w:rsid w:val="00B069E7"/>
    <w:rsid w:val="00B06A9E"/>
    <w:rsid w:val="00B06ADF"/>
    <w:rsid w:val="00B06B29"/>
    <w:rsid w:val="00B06BE1"/>
    <w:rsid w:val="00B06C27"/>
    <w:rsid w:val="00B06C77"/>
    <w:rsid w:val="00B06DDE"/>
    <w:rsid w:val="00B06DF3"/>
    <w:rsid w:val="00B06FF3"/>
    <w:rsid w:val="00B0704A"/>
    <w:rsid w:val="00B07193"/>
    <w:rsid w:val="00B071BE"/>
    <w:rsid w:val="00B07282"/>
    <w:rsid w:val="00B07390"/>
    <w:rsid w:val="00B07472"/>
    <w:rsid w:val="00B0759A"/>
    <w:rsid w:val="00B075EC"/>
    <w:rsid w:val="00B07652"/>
    <w:rsid w:val="00B07683"/>
    <w:rsid w:val="00B076A7"/>
    <w:rsid w:val="00B076C4"/>
    <w:rsid w:val="00B07950"/>
    <w:rsid w:val="00B07A16"/>
    <w:rsid w:val="00B07A5C"/>
    <w:rsid w:val="00B07C34"/>
    <w:rsid w:val="00B07CBE"/>
    <w:rsid w:val="00B07D82"/>
    <w:rsid w:val="00B07D9F"/>
    <w:rsid w:val="00B10083"/>
    <w:rsid w:val="00B10103"/>
    <w:rsid w:val="00B101B6"/>
    <w:rsid w:val="00B10262"/>
    <w:rsid w:val="00B102ED"/>
    <w:rsid w:val="00B10367"/>
    <w:rsid w:val="00B10708"/>
    <w:rsid w:val="00B10827"/>
    <w:rsid w:val="00B108C7"/>
    <w:rsid w:val="00B108ED"/>
    <w:rsid w:val="00B10931"/>
    <w:rsid w:val="00B1093D"/>
    <w:rsid w:val="00B10A8B"/>
    <w:rsid w:val="00B10AE3"/>
    <w:rsid w:val="00B10B94"/>
    <w:rsid w:val="00B10BE8"/>
    <w:rsid w:val="00B10C2A"/>
    <w:rsid w:val="00B10CCD"/>
    <w:rsid w:val="00B10D69"/>
    <w:rsid w:val="00B10DF3"/>
    <w:rsid w:val="00B10E53"/>
    <w:rsid w:val="00B10F63"/>
    <w:rsid w:val="00B10FA8"/>
    <w:rsid w:val="00B110E7"/>
    <w:rsid w:val="00B1117F"/>
    <w:rsid w:val="00B111A3"/>
    <w:rsid w:val="00B1125F"/>
    <w:rsid w:val="00B11277"/>
    <w:rsid w:val="00B1159C"/>
    <w:rsid w:val="00B11661"/>
    <w:rsid w:val="00B1167A"/>
    <w:rsid w:val="00B11705"/>
    <w:rsid w:val="00B11710"/>
    <w:rsid w:val="00B11781"/>
    <w:rsid w:val="00B11882"/>
    <w:rsid w:val="00B11919"/>
    <w:rsid w:val="00B119CB"/>
    <w:rsid w:val="00B11D99"/>
    <w:rsid w:val="00B11E29"/>
    <w:rsid w:val="00B11E38"/>
    <w:rsid w:val="00B12054"/>
    <w:rsid w:val="00B1207F"/>
    <w:rsid w:val="00B121D4"/>
    <w:rsid w:val="00B122F2"/>
    <w:rsid w:val="00B1233A"/>
    <w:rsid w:val="00B123C4"/>
    <w:rsid w:val="00B12413"/>
    <w:rsid w:val="00B12438"/>
    <w:rsid w:val="00B12445"/>
    <w:rsid w:val="00B12603"/>
    <w:rsid w:val="00B12694"/>
    <w:rsid w:val="00B12716"/>
    <w:rsid w:val="00B12857"/>
    <w:rsid w:val="00B1285D"/>
    <w:rsid w:val="00B1288F"/>
    <w:rsid w:val="00B128DB"/>
    <w:rsid w:val="00B12919"/>
    <w:rsid w:val="00B12921"/>
    <w:rsid w:val="00B12A8C"/>
    <w:rsid w:val="00B12D2A"/>
    <w:rsid w:val="00B12E1B"/>
    <w:rsid w:val="00B12EAE"/>
    <w:rsid w:val="00B12F34"/>
    <w:rsid w:val="00B13003"/>
    <w:rsid w:val="00B1310F"/>
    <w:rsid w:val="00B13363"/>
    <w:rsid w:val="00B13542"/>
    <w:rsid w:val="00B135BC"/>
    <w:rsid w:val="00B1361F"/>
    <w:rsid w:val="00B1363C"/>
    <w:rsid w:val="00B136A1"/>
    <w:rsid w:val="00B137BE"/>
    <w:rsid w:val="00B13829"/>
    <w:rsid w:val="00B139F1"/>
    <w:rsid w:val="00B13B18"/>
    <w:rsid w:val="00B13DF0"/>
    <w:rsid w:val="00B13E2A"/>
    <w:rsid w:val="00B13E8C"/>
    <w:rsid w:val="00B13F1F"/>
    <w:rsid w:val="00B141BC"/>
    <w:rsid w:val="00B141D9"/>
    <w:rsid w:val="00B14251"/>
    <w:rsid w:val="00B146AE"/>
    <w:rsid w:val="00B14704"/>
    <w:rsid w:val="00B147CC"/>
    <w:rsid w:val="00B14938"/>
    <w:rsid w:val="00B14C80"/>
    <w:rsid w:val="00B14C86"/>
    <w:rsid w:val="00B14CE0"/>
    <w:rsid w:val="00B14CF3"/>
    <w:rsid w:val="00B14D11"/>
    <w:rsid w:val="00B14D89"/>
    <w:rsid w:val="00B15043"/>
    <w:rsid w:val="00B150E1"/>
    <w:rsid w:val="00B15141"/>
    <w:rsid w:val="00B151C6"/>
    <w:rsid w:val="00B152AA"/>
    <w:rsid w:val="00B15452"/>
    <w:rsid w:val="00B15572"/>
    <w:rsid w:val="00B155A0"/>
    <w:rsid w:val="00B156C6"/>
    <w:rsid w:val="00B15B44"/>
    <w:rsid w:val="00B15BCB"/>
    <w:rsid w:val="00B15C39"/>
    <w:rsid w:val="00B15CCC"/>
    <w:rsid w:val="00B15CCE"/>
    <w:rsid w:val="00B15D62"/>
    <w:rsid w:val="00B15DCE"/>
    <w:rsid w:val="00B15DE8"/>
    <w:rsid w:val="00B15FFE"/>
    <w:rsid w:val="00B16164"/>
    <w:rsid w:val="00B16269"/>
    <w:rsid w:val="00B16342"/>
    <w:rsid w:val="00B167B5"/>
    <w:rsid w:val="00B16815"/>
    <w:rsid w:val="00B168EA"/>
    <w:rsid w:val="00B16905"/>
    <w:rsid w:val="00B16B5F"/>
    <w:rsid w:val="00B16D06"/>
    <w:rsid w:val="00B16D08"/>
    <w:rsid w:val="00B16DC4"/>
    <w:rsid w:val="00B16E19"/>
    <w:rsid w:val="00B17273"/>
    <w:rsid w:val="00B172C7"/>
    <w:rsid w:val="00B1736C"/>
    <w:rsid w:val="00B174CA"/>
    <w:rsid w:val="00B176DF"/>
    <w:rsid w:val="00B176E6"/>
    <w:rsid w:val="00B17744"/>
    <w:rsid w:val="00B17749"/>
    <w:rsid w:val="00B1778E"/>
    <w:rsid w:val="00B1789A"/>
    <w:rsid w:val="00B17A7D"/>
    <w:rsid w:val="00B17B14"/>
    <w:rsid w:val="00B17B8D"/>
    <w:rsid w:val="00B17BCE"/>
    <w:rsid w:val="00B17C01"/>
    <w:rsid w:val="00B17C06"/>
    <w:rsid w:val="00B17C4F"/>
    <w:rsid w:val="00B17C57"/>
    <w:rsid w:val="00B17C72"/>
    <w:rsid w:val="00B17D3E"/>
    <w:rsid w:val="00B17D9F"/>
    <w:rsid w:val="00B17ED3"/>
    <w:rsid w:val="00B17ED8"/>
    <w:rsid w:val="00B20033"/>
    <w:rsid w:val="00B20057"/>
    <w:rsid w:val="00B201AE"/>
    <w:rsid w:val="00B20251"/>
    <w:rsid w:val="00B202B2"/>
    <w:rsid w:val="00B20375"/>
    <w:rsid w:val="00B203E4"/>
    <w:rsid w:val="00B2043A"/>
    <w:rsid w:val="00B2064A"/>
    <w:rsid w:val="00B20778"/>
    <w:rsid w:val="00B209B7"/>
    <w:rsid w:val="00B209C0"/>
    <w:rsid w:val="00B209F4"/>
    <w:rsid w:val="00B20AFC"/>
    <w:rsid w:val="00B20C58"/>
    <w:rsid w:val="00B20C75"/>
    <w:rsid w:val="00B20CD7"/>
    <w:rsid w:val="00B20DC9"/>
    <w:rsid w:val="00B20E2B"/>
    <w:rsid w:val="00B20E6E"/>
    <w:rsid w:val="00B20ED5"/>
    <w:rsid w:val="00B20F3D"/>
    <w:rsid w:val="00B21016"/>
    <w:rsid w:val="00B21423"/>
    <w:rsid w:val="00B2159E"/>
    <w:rsid w:val="00B215F9"/>
    <w:rsid w:val="00B216CA"/>
    <w:rsid w:val="00B217CD"/>
    <w:rsid w:val="00B21A60"/>
    <w:rsid w:val="00B21B67"/>
    <w:rsid w:val="00B21B7D"/>
    <w:rsid w:val="00B21C77"/>
    <w:rsid w:val="00B21CA7"/>
    <w:rsid w:val="00B21CE8"/>
    <w:rsid w:val="00B21DCF"/>
    <w:rsid w:val="00B21EE8"/>
    <w:rsid w:val="00B21F3C"/>
    <w:rsid w:val="00B22260"/>
    <w:rsid w:val="00B2238C"/>
    <w:rsid w:val="00B223DE"/>
    <w:rsid w:val="00B22472"/>
    <w:rsid w:val="00B2251C"/>
    <w:rsid w:val="00B22555"/>
    <w:rsid w:val="00B22589"/>
    <w:rsid w:val="00B226C7"/>
    <w:rsid w:val="00B226C8"/>
    <w:rsid w:val="00B228ED"/>
    <w:rsid w:val="00B229C3"/>
    <w:rsid w:val="00B22A62"/>
    <w:rsid w:val="00B22A91"/>
    <w:rsid w:val="00B22D8B"/>
    <w:rsid w:val="00B22E9E"/>
    <w:rsid w:val="00B22EB5"/>
    <w:rsid w:val="00B22FF0"/>
    <w:rsid w:val="00B23144"/>
    <w:rsid w:val="00B232A6"/>
    <w:rsid w:val="00B232CB"/>
    <w:rsid w:val="00B233A9"/>
    <w:rsid w:val="00B23409"/>
    <w:rsid w:val="00B23522"/>
    <w:rsid w:val="00B23593"/>
    <w:rsid w:val="00B23715"/>
    <w:rsid w:val="00B23743"/>
    <w:rsid w:val="00B237E7"/>
    <w:rsid w:val="00B239CC"/>
    <w:rsid w:val="00B23A67"/>
    <w:rsid w:val="00B23B1A"/>
    <w:rsid w:val="00B23B41"/>
    <w:rsid w:val="00B23C57"/>
    <w:rsid w:val="00B23C88"/>
    <w:rsid w:val="00B23CA0"/>
    <w:rsid w:val="00B23E2E"/>
    <w:rsid w:val="00B23EFF"/>
    <w:rsid w:val="00B23F25"/>
    <w:rsid w:val="00B243FF"/>
    <w:rsid w:val="00B245BD"/>
    <w:rsid w:val="00B245F9"/>
    <w:rsid w:val="00B2475E"/>
    <w:rsid w:val="00B24800"/>
    <w:rsid w:val="00B24945"/>
    <w:rsid w:val="00B24959"/>
    <w:rsid w:val="00B24B01"/>
    <w:rsid w:val="00B24C48"/>
    <w:rsid w:val="00B24F49"/>
    <w:rsid w:val="00B252B2"/>
    <w:rsid w:val="00B2533C"/>
    <w:rsid w:val="00B253F0"/>
    <w:rsid w:val="00B254B8"/>
    <w:rsid w:val="00B25585"/>
    <w:rsid w:val="00B2564D"/>
    <w:rsid w:val="00B25710"/>
    <w:rsid w:val="00B2571D"/>
    <w:rsid w:val="00B259E2"/>
    <w:rsid w:val="00B25A0E"/>
    <w:rsid w:val="00B25A70"/>
    <w:rsid w:val="00B25B6E"/>
    <w:rsid w:val="00B25BD8"/>
    <w:rsid w:val="00B25CFF"/>
    <w:rsid w:val="00B25E1D"/>
    <w:rsid w:val="00B25F06"/>
    <w:rsid w:val="00B25F6B"/>
    <w:rsid w:val="00B25F9A"/>
    <w:rsid w:val="00B26016"/>
    <w:rsid w:val="00B26085"/>
    <w:rsid w:val="00B260D9"/>
    <w:rsid w:val="00B2613A"/>
    <w:rsid w:val="00B26234"/>
    <w:rsid w:val="00B26384"/>
    <w:rsid w:val="00B263BE"/>
    <w:rsid w:val="00B26465"/>
    <w:rsid w:val="00B26496"/>
    <w:rsid w:val="00B26553"/>
    <w:rsid w:val="00B26651"/>
    <w:rsid w:val="00B26772"/>
    <w:rsid w:val="00B26823"/>
    <w:rsid w:val="00B268D0"/>
    <w:rsid w:val="00B269CE"/>
    <w:rsid w:val="00B26A20"/>
    <w:rsid w:val="00B26B18"/>
    <w:rsid w:val="00B26C12"/>
    <w:rsid w:val="00B26D2C"/>
    <w:rsid w:val="00B26F26"/>
    <w:rsid w:val="00B26F3F"/>
    <w:rsid w:val="00B26FA4"/>
    <w:rsid w:val="00B26FAD"/>
    <w:rsid w:val="00B26FEC"/>
    <w:rsid w:val="00B27100"/>
    <w:rsid w:val="00B27175"/>
    <w:rsid w:val="00B27293"/>
    <w:rsid w:val="00B273EF"/>
    <w:rsid w:val="00B2751E"/>
    <w:rsid w:val="00B2754A"/>
    <w:rsid w:val="00B2757B"/>
    <w:rsid w:val="00B27652"/>
    <w:rsid w:val="00B2770E"/>
    <w:rsid w:val="00B27838"/>
    <w:rsid w:val="00B27843"/>
    <w:rsid w:val="00B27882"/>
    <w:rsid w:val="00B279A2"/>
    <w:rsid w:val="00B27B13"/>
    <w:rsid w:val="00B27B80"/>
    <w:rsid w:val="00B27BEE"/>
    <w:rsid w:val="00B27C30"/>
    <w:rsid w:val="00B27CB2"/>
    <w:rsid w:val="00B27D20"/>
    <w:rsid w:val="00B27D54"/>
    <w:rsid w:val="00B27D63"/>
    <w:rsid w:val="00B27DD3"/>
    <w:rsid w:val="00B27DD7"/>
    <w:rsid w:val="00B27E06"/>
    <w:rsid w:val="00B27EB1"/>
    <w:rsid w:val="00B27EE0"/>
    <w:rsid w:val="00B27EEA"/>
    <w:rsid w:val="00B30108"/>
    <w:rsid w:val="00B3028A"/>
    <w:rsid w:val="00B3039C"/>
    <w:rsid w:val="00B304CA"/>
    <w:rsid w:val="00B304FE"/>
    <w:rsid w:val="00B305A6"/>
    <w:rsid w:val="00B307AE"/>
    <w:rsid w:val="00B308AC"/>
    <w:rsid w:val="00B308B3"/>
    <w:rsid w:val="00B308F4"/>
    <w:rsid w:val="00B3098B"/>
    <w:rsid w:val="00B309A8"/>
    <w:rsid w:val="00B30A78"/>
    <w:rsid w:val="00B30ADB"/>
    <w:rsid w:val="00B30B9F"/>
    <w:rsid w:val="00B30D16"/>
    <w:rsid w:val="00B30D80"/>
    <w:rsid w:val="00B30F43"/>
    <w:rsid w:val="00B30F45"/>
    <w:rsid w:val="00B30F96"/>
    <w:rsid w:val="00B30FA6"/>
    <w:rsid w:val="00B310C9"/>
    <w:rsid w:val="00B31117"/>
    <w:rsid w:val="00B311C5"/>
    <w:rsid w:val="00B31320"/>
    <w:rsid w:val="00B31333"/>
    <w:rsid w:val="00B31479"/>
    <w:rsid w:val="00B315E1"/>
    <w:rsid w:val="00B316E7"/>
    <w:rsid w:val="00B31701"/>
    <w:rsid w:val="00B317EB"/>
    <w:rsid w:val="00B31834"/>
    <w:rsid w:val="00B3183A"/>
    <w:rsid w:val="00B318C3"/>
    <w:rsid w:val="00B31B09"/>
    <w:rsid w:val="00B31CA6"/>
    <w:rsid w:val="00B31CEE"/>
    <w:rsid w:val="00B31DAC"/>
    <w:rsid w:val="00B31E43"/>
    <w:rsid w:val="00B31E5F"/>
    <w:rsid w:val="00B31E63"/>
    <w:rsid w:val="00B32064"/>
    <w:rsid w:val="00B32167"/>
    <w:rsid w:val="00B321C7"/>
    <w:rsid w:val="00B322A7"/>
    <w:rsid w:val="00B32348"/>
    <w:rsid w:val="00B3239F"/>
    <w:rsid w:val="00B3251A"/>
    <w:rsid w:val="00B32562"/>
    <w:rsid w:val="00B325D7"/>
    <w:rsid w:val="00B32607"/>
    <w:rsid w:val="00B32697"/>
    <w:rsid w:val="00B326BE"/>
    <w:rsid w:val="00B326C3"/>
    <w:rsid w:val="00B326D6"/>
    <w:rsid w:val="00B32782"/>
    <w:rsid w:val="00B327C4"/>
    <w:rsid w:val="00B327EE"/>
    <w:rsid w:val="00B328BA"/>
    <w:rsid w:val="00B32923"/>
    <w:rsid w:val="00B329FD"/>
    <w:rsid w:val="00B32B1F"/>
    <w:rsid w:val="00B32D43"/>
    <w:rsid w:val="00B32F7F"/>
    <w:rsid w:val="00B32FCF"/>
    <w:rsid w:val="00B33027"/>
    <w:rsid w:val="00B33112"/>
    <w:rsid w:val="00B33126"/>
    <w:rsid w:val="00B331E7"/>
    <w:rsid w:val="00B33319"/>
    <w:rsid w:val="00B33331"/>
    <w:rsid w:val="00B3340C"/>
    <w:rsid w:val="00B33607"/>
    <w:rsid w:val="00B3365D"/>
    <w:rsid w:val="00B33818"/>
    <w:rsid w:val="00B3387E"/>
    <w:rsid w:val="00B338CE"/>
    <w:rsid w:val="00B33915"/>
    <w:rsid w:val="00B3396B"/>
    <w:rsid w:val="00B33AAC"/>
    <w:rsid w:val="00B33B42"/>
    <w:rsid w:val="00B33BBC"/>
    <w:rsid w:val="00B33DF8"/>
    <w:rsid w:val="00B33E40"/>
    <w:rsid w:val="00B33F7C"/>
    <w:rsid w:val="00B33FD5"/>
    <w:rsid w:val="00B34087"/>
    <w:rsid w:val="00B34245"/>
    <w:rsid w:val="00B34253"/>
    <w:rsid w:val="00B34307"/>
    <w:rsid w:val="00B34390"/>
    <w:rsid w:val="00B343E6"/>
    <w:rsid w:val="00B3442C"/>
    <w:rsid w:val="00B346BF"/>
    <w:rsid w:val="00B34745"/>
    <w:rsid w:val="00B34B6A"/>
    <w:rsid w:val="00B34B96"/>
    <w:rsid w:val="00B35033"/>
    <w:rsid w:val="00B35087"/>
    <w:rsid w:val="00B35204"/>
    <w:rsid w:val="00B35208"/>
    <w:rsid w:val="00B35225"/>
    <w:rsid w:val="00B3537B"/>
    <w:rsid w:val="00B3539A"/>
    <w:rsid w:val="00B353EB"/>
    <w:rsid w:val="00B35439"/>
    <w:rsid w:val="00B354D5"/>
    <w:rsid w:val="00B35677"/>
    <w:rsid w:val="00B35692"/>
    <w:rsid w:val="00B356B1"/>
    <w:rsid w:val="00B35745"/>
    <w:rsid w:val="00B35814"/>
    <w:rsid w:val="00B35942"/>
    <w:rsid w:val="00B35982"/>
    <w:rsid w:val="00B35A66"/>
    <w:rsid w:val="00B35C04"/>
    <w:rsid w:val="00B35C14"/>
    <w:rsid w:val="00B35C43"/>
    <w:rsid w:val="00B35CB3"/>
    <w:rsid w:val="00B35CD9"/>
    <w:rsid w:val="00B35F7C"/>
    <w:rsid w:val="00B35F8E"/>
    <w:rsid w:val="00B36021"/>
    <w:rsid w:val="00B360FB"/>
    <w:rsid w:val="00B361AF"/>
    <w:rsid w:val="00B36264"/>
    <w:rsid w:val="00B363FE"/>
    <w:rsid w:val="00B3646E"/>
    <w:rsid w:val="00B36503"/>
    <w:rsid w:val="00B36510"/>
    <w:rsid w:val="00B3669F"/>
    <w:rsid w:val="00B367F1"/>
    <w:rsid w:val="00B3689B"/>
    <w:rsid w:val="00B368CE"/>
    <w:rsid w:val="00B368FA"/>
    <w:rsid w:val="00B369DE"/>
    <w:rsid w:val="00B369FD"/>
    <w:rsid w:val="00B36B60"/>
    <w:rsid w:val="00B36D37"/>
    <w:rsid w:val="00B36D45"/>
    <w:rsid w:val="00B36DCE"/>
    <w:rsid w:val="00B36DFE"/>
    <w:rsid w:val="00B36E9B"/>
    <w:rsid w:val="00B36F77"/>
    <w:rsid w:val="00B36F99"/>
    <w:rsid w:val="00B36FD9"/>
    <w:rsid w:val="00B370A3"/>
    <w:rsid w:val="00B37188"/>
    <w:rsid w:val="00B373D1"/>
    <w:rsid w:val="00B37431"/>
    <w:rsid w:val="00B374D4"/>
    <w:rsid w:val="00B375C4"/>
    <w:rsid w:val="00B377AD"/>
    <w:rsid w:val="00B378DD"/>
    <w:rsid w:val="00B379FA"/>
    <w:rsid w:val="00B37AEC"/>
    <w:rsid w:val="00B37B1D"/>
    <w:rsid w:val="00B37B8B"/>
    <w:rsid w:val="00B37B9F"/>
    <w:rsid w:val="00B37C11"/>
    <w:rsid w:val="00B37CBB"/>
    <w:rsid w:val="00B37D27"/>
    <w:rsid w:val="00B37DC2"/>
    <w:rsid w:val="00B37E1C"/>
    <w:rsid w:val="00B37EA4"/>
    <w:rsid w:val="00B40007"/>
    <w:rsid w:val="00B4003E"/>
    <w:rsid w:val="00B400AF"/>
    <w:rsid w:val="00B400E0"/>
    <w:rsid w:val="00B40163"/>
    <w:rsid w:val="00B401F7"/>
    <w:rsid w:val="00B401FB"/>
    <w:rsid w:val="00B40292"/>
    <w:rsid w:val="00B403D8"/>
    <w:rsid w:val="00B40667"/>
    <w:rsid w:val="00B406B2"/>
    <w:rsid w:val="00B406B8"/>
    <w:rsid w:val="00B4077A"/>
    <w:rsid w:val="00B407AA"/>
    <w:rsid w:val="00B409CF"/>
    <w:rsid w:val="00B409DB"/>
    <w:rsid w:val="00B409F8"/>
    <w:rsid w:val="00B40B28"/>
    <w:rsid w:val="00B40B80"/>
    <w:rsid w:val="00B40BE1"/>
    <w:rsid w:val="00B40D51"/>
    <w:rsid w:val="00B40D5C"/>
    <w:rsid w:val="00B40D73"/>
    <w:rsid w:val="00B40E8B"/>
    <w:rsid w:val="00B41077"/>
    <w:rsid w:val="00B410B4"/>
    <w:rsid w:val="00B4110D"/>
    <w:rsid w:val="00B411A3"/>
    <w:rsid w:val="00B41223"/>
    <w:rsid w:val="00B412CB"/>
    <w:rsid w:val="00B41547"/>
    <w:rsid w:val="00B415AD"/>
    <w:rsid w:val="00B415CE"/>
    <w:rsid w:val="00B41623"/>
    <w:rsid w:val="00B41642"/>
    <w:rsid w:val="00B416D8"/>
    <w:rsid w:val="00B41728"/>
    <w:rsid w:val="00B41884"/>
    <w:rsid w:val="00B41917"/>
    <w:rsid w:val="00B41B34"/>
    <w:rsid w:val="00B41BEB"/>
    <w:rsid w:val="00B41D39"/>
    <w:rsid w:val="00B41DA9"/>
    <w:rsid w:val="00B41DDF"/>
    <w:rsid w:val="00B41E29"/>
    <w:rsid w:val="00B41E51"/>
    <w:rsid w:val="00B41EE3"/>
    <w:rsid w:val="00B4210F"/>
    <w:rsid w:val="00B42284"/>
    <w:rsid w:val="00B42402"/>
    <w:rsid w:val="00B4240F"/>
    <w:rsid w:val="00B42449"/>
    <w:rsid w:val="00B4254E"/>
    <w:rsid w:val="00B427D3"/>
    <w:rsid w:val="00B42879"/>
    <w:rsid w:val="00B428D5"/>
    <w:rsid w:val="00B428D6"/>
    <w:rsid w:val="00B4293B"/>
    <w:rsid w:val="00B42964"/>
    <w:rsid w:val="00B42B3C"/>
    <w:rsid w:val="00B42B52"/>
    <w:rsid w:val="00B42BE0"/>
    <w:rsid w:val="00B42BEA"/>
    <w:rsid w:val="00B42CC9"/>
    <w:rsid w:val="00B42D65"/>
    <w:rsid w:val="00B42DA1"/>
    <w:rsid w:val="00B42E7A"/>
    <w:rsid w:val="00B42FE3"/>
    <w:rsid w:val="00B42FF0"/>
    <w:rsid w:val="00B43006"/>
    <w:rsid w:val="00B43009"/>
    <w:rsid w:val="00B430D3"/>
    <w:rsid w:val="00B430F2"/>
    <w:rsid w:val="00B433A0"/>
    <w:rsid w:val="00B435D4"/>
    <w:rsid w:val="00B43639"/>
    <w:rsid w:val="00B43769"/>
    <w:rsid w:val="00B437BD"/>
    <w:rsid w:val="00B43985"/>
    <w:rsid w:val="00B4398B"/>
    <w:rsid w:val="00B439A1"/>
    <w:rsid w:val="00B439EE"/>
    <w:rsid w:val="00B439FA"/>
    <w:rsid w:val="00B43A72"/>
    <w:rsid w:val="00B43B27"/>
    <w:rsid w:val="00B43BD2"/>
    <w:rsid w:val="00B43CA9"/>
    <w:rsid w:val="00B43D46"/>
    <w:rsid w:val="00B43D4D"/>
    <w:rsid w:val="00B43DB6"/>
    <w:rsid w:val="00B43EB6"/>
    <w:rsid w:val="00B43FAC"/>
    <w:rsid w:val="00B44064"/>
    <w:rsid w:val="00B440AC"/>
    <w:rsid w:val="00B440CF"/>
    <w:rsid w:val="00B440EB"/>
    <w:rsid w:val="00B4418B"/>
    <w:rsid w:val="00B443C5"/>
    <w:rsid w:val="00B443D5"/>
    <w:rsid w:val="00B4444E"/>
    <w:rsid w:val="00B44534"/>
    <w:rsid w:val="00B44554"/>
    <w:rsid w:val="00B44631"/>
    <w:rsid w:val="00B4463A"/>
    <w:rsid w:val="00B44667"/>
    <w:rsid w:val="00B446DF"/>
    <w:rsid w:val="00B446F7"/>
    <w:rsid w:val="00B44792"/>
    <w:rsid w:val="00B447C4"/>
    <w:rsid w:val="00B4485B"/>
    <w:rsid w:val="00B44964"/>
    <w:rsid w:val="00B449DA"/>
    <w:rsid w:val="00B44A4C"/>
    <w:rsid w:val="00B44A7E"/>
    <w:rsid w:val="00B44B65"/>
    <w:rsid w:val="00B44C74"/>
    <w:rsid w:val="00B4520D"/>
    <w:rsid w:val="00B4531F"/>
    <w:rsid w:val="00B453AD"/>
    <w:rsid w:val="00B45402"/>
    <w:rsid w:val="00B45540"/>
    <w:rsid w:val="00B45578"/>
    <w:rsid w:val="00B455E3"/>
    <w:rsid w:val="00B45672"/>
    <w:rsid w:val="00B45A61"/>
    <w:rsid w:val="00B45AC0"/>
    <w:rsid w:val="00B45AF2"/>
    <w:rsid w:val="00B45B17"/>
    <w:rsid w:val="00B45C4D"/>
    <w:rsid w:val="00B45CAD"/>
    <w:rsid w:val="00B45CF4"/>
    <w:rsid w:val="00B45E1C"/>
    <w:rsid w:val="00B45F18"/>
    <w:rsid w:val="00B46137"/>
    <w:rsid w:val="00B4617D"/>
    <w:rsid w:val="00B46296"/>
    <w:rsid w:val="00B46426"/>
    <w:rsid w:val="00B46501"/>
    <w:rsid w:val="00B466FC"/>
    <w:rsid w:val="00B467CB"/>
    <w:rsid w:val="00B46AA1"/>
    <w:rsid w:val="00B46E91"/>
    <w:rsid w:val="00B46ED6"/>
    <w:rsid w:val="00B46EEB"/>
    <w:rsid w:val="00B46F5A"/>
    <w:rsid w:val="00B46FF2"/>
    <w:rsid w:val="00B470EF"/>
    <w:rsid w:val="00B472E6"/>
    <w:rsid w:val="00B4731B"/>
    <w:rsid w:val="00B4736E"/>
    <w:rsid w:val="00B473E4"/>
    <w:rsid w:val="00B473FE"/>
    <w:rsid w:val="00B4767C"/>
    <w:rsid w:val="00B47702"/>
    <w:rsid w:val="00B47784"/>
    <w:rsid w:val="00B4783F"/>
    <w:rsid w:val="00B47858"/>
    <w:rsid w:val="00B47885"/>
    <w:rsid w:val="00B4788E"/>
    <w:rsid w:val="00B47A02"/>
    <w:rsid w:val="00B47B11"/>
    <w:rsid w:val="00B47BB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9E4"/>
    <w:rsid w:val="00B50B38"/>
    <w:rsid w:val="00B50B40"/>
    <w:rsid w:val="00B50BF5"/>
    <w:rsid w:val="00B50CA9"/>
    <w:rsid w:val="00B50E09"/>
    <w:rsid w:val="00B50E3D"/>
    <w:rsid w:val="00B50E47"/>
    <w:rsid w:val="00B50E58"/>
    <w:rsid w:val="00B50E9E"/>
    <w:rsid w:val="00B5107A"/>
    <w:rsid w:val="00B512A0"/>
    <w:rsid w:val="00B513AF"/>
    <w:rsid w:val="00B51420"/>
    <w:rsid w:val="00B51526"/>
    <w:rsid w:val="00B5172A"/>
    <w:rsid w:val="00B517F1"/>
    <w:rsid w:val="00B51841"/>
    <w:rsid w:val="00B5187D"/>
    <w:rsid w:val="00B518D9"/>
    <w:rsid w:val="00B51960"/>
    <w:rsid w:val="00B519F6"/>
    <w:rsid w:val="00B51A3C"/>
    <w:rsid w:val="00B51A40"/>
    <w:rsid w:val="00B51B2B"/>
    <w:rsid w:val="00B51BCE"/>
    <w:rsid w:val="00B51C00"/>
    <w:rsid w:val="00B51C0B"/>
    <w:rsid w:val="00B51CCF"/>
    <w:rsid w:val="00B51D1D"/>
    <w:rsid w:val="00B51D55"/>
    <w:rsid w:val="00B52015"/>
    <w:rsid w:val="00B522DF"/>
    <w:rsid w:val="00B52320"/>
    <w:rsid w:val="00B5238F"/>
    <w:rsid w:val="00B524B6"/>
    <w:rsid w:val="00B524D9"/>
    <w:rsid w:val="00B5258B"/>
    <w:rsid w:val="00B52782"/>
    <w:rsid w:val="00B527DA"/>
    <w:rsid w:val="00B527E9"/>
    <w:rsid w:val="00B529A5"/>
    <w:rsid w:val="00B529D8"/>
    <w:rsid w:val="00B529F2"/>
    <w:rsid w:val="00B52AF0"/>
    <w:rsid w:val="00B52D40"/>
    <w:rsid w:val="00B52D8F"/>
    <w:rsid w:val="00B52EC8"/>
    <w:rsid w:val="00B53112"/>
    <w:rsid w:val="00B531A0"/>
    <w:rsid w:val="00B5326E"/>
    <w:rsid w:val="00B53280"/>
    <w:rsid w:val="00B533C7"/>
    <w:rsid w:val="00B533D8"/>
    <w:rsid w:val="00B534D1"/>
    <w:rsid w:val="00B5358D"/>
    <w:rsid w:val="00B535C1"/>
    <w:rsid w:val="00B535CB"/>
    <w:rsid w:val="00B536CB"/>
    <w:rsid w:val="00B536DD"/>
    <w:rsid w:val="00B5370C"/>
    <w:rsid w:val="00B53767"/>
    <w:rsid w:val="00B5377A"/>
    <w:rsid w:val="00B5384E"/>
    <w:rsid w:val="00B53875"/>
    <w:rsid w:val="00B538F4"/>
    <w:rsid w:val="00B538FF"/>
    <w:rsid w:val="00B5394D"/>
    <w:rsid w:val="00B539E4"/>
    <w:rsid w:val="00B539EB"/>
    <w:rsid w:val="00B53BCD"/>
    <w:rsid w:val="00B53C17"/>
    <w:rsid w:val="00B53CC2"/>
    <w:rsid w:val="00B53E00"/>
    <w:rsid w:val="00B53EAE"/>
    <w:rsid w:val="00B53EF5"/>
    <w:rsid w:val="00B53F06"/>
    <w:rsid w:val="00B5411D"/>
    <w:rsid w:val="00B542BA"/>
    <w:rsid w:val="00B5462B"/>
    <w:rsid w:val="00B54654"/>
    <w:rsid w:val="00B54779"/>
    <w:rsid w:val="00B5487E"/>
    <w:rsid w:val="00B54989"/>
    <w:rsid w:val="00B549AB"/>
    <w:rsid w:val="00B54A5B"/>
    <w:rsid w:val="00B54B5E"/>
    <w:rsid w:val="00B54CC4"/>
    <w:rsid w:val="00B54CC5"/>
    <w:rsid w:val="00B54D06"/>
    <w:rsid w:val="00B54E20"/>
    <w:rsid w:val="00B54F0D"/>
    <w:rsid w:val="00B55204"/>
    <w:rsid w:val="00B55237"/>
    <w:rsid w:val="00B55389"/>
    <w:rsid w:val="00B553CF"/>
    <w:rsid w:val="00B555B8"/>
    <w:rsid w:val="00B5563A"/>
    <w:rsid w:val="00B5591F"/>
    <w:rsid w:val="00B55A6B"/>
    <w:rsid w:val="00B55AAF"/>
    <w:rsid w:val="00B55ACA"/>
    <w:rsid w:val="00B55B06"/>
    <w:rsid w:val="00B55B9C"/>
    <w:rsid w:val="00B55F3B"/>
    <w:rsid w:val="00B55F8D"/>
    <w:rsid w:val="00B561BD"/>
    <w:rsid w:val="00B561C2"/>
    <w:rsid w:val="00B561D6"/>
    <w:rsid w:val="00B562BC"/>
    <w:rsid w:val="00B56678"/>
    <w:rsid w:val="00B566E0"/>
    <w:rsid w:val="00B566F7"/>
    <w:rsid w:val="00B5678B"/>
    <w:rsid w:val="00B5685D"/>
    <w:rsid w:val="00B568C7"/>
    <w:rsid w:val="00B569C8"/>
    <w:rsid w:val="00B56B1F"/>
    <w:rsid w:val="00B56C48"/>
    <w:rsid w:val="00B56D38"/>
    <w:rsid w:val="00B56D76"/>
    <w:rsid w:val="00B56E7A"/>
    <w:rsid w:val="00B56E91"/>
    <w:rsid w:val="00B56F22"/>
    <w:rsid w:val="00B56F9A"/>
    <w:rsid w:val="00B5709B"/>
    <w:rsid w:val="00B57171"/>
    <w:rsid w:val="00B5725B"/>
    <w:rsid w:val="00B5727E"/>
    <w:rsid w:val="00B572C2"/>
    <w:rsid w:val="00B574B5"/>
    <w:rsid w:val="00B574BA"/>
    <w:rsid w:val="00B57625"/>
    <w:rsid w:val="00B576C1"/>
    <w:rsid w:val="00B57861"/>
    <w:rsid w:val="00B5790D"/>
    <w:rsid w:val="00B5793E"/>
    <w:rsid w:val="00B57B44"/>
    <w:rsid w:val="00B600C9"/>
    <w:rsid w:val="00B60117"/>
    <w:rsid w:val="00B601F9"/>
    <w:rsid w:val="00B60206"/>
    <w:rsid w:val="00B6022A"/>
    <w:rsid w:val="00B60281"/>
    <w:rsid w:val="00B60294"/>
    <w:rsid w:val="00B60407"/>
    <w:rsid w:val="00B6059C"/>
    <w:rsid w:val="00B605BB"/>
    <w:rsid w:val="00B60624"/>
    <w:rsid w:val="00B60817"/>
    <w:rsid w:val="00B60851"/>
    <w:rsid w:val="00B609F0"/>
    <w:rsid w:val="00B60A07"/>
    <w:rsid w:val="00B60B02"/>
    <w:rsid w:val="00B60C52"/>
    <w:rsid w:val="00B60C68"/>
    <w:rsid w:val="00B60C79"/>
    <w:rsid w:val="00B60D4C"/>
    <w:rsid w:val="00B60E1E"/>
    <w:rsid w:val="00B60E47"/>
    <w:rsid w:val="00B60E6E"/>
    <w:rsid w:val="00B60EBE"/>
    <w:rsid w:val="00B60EE9"/>
    <w:rsid w:val="00B6106E"/>
    <w:rsid w:val="00B610E0"/>
    <w:rsid w:val="00B61125"/>
    <w:rsid w:val="00B6112D"/>
    <w:rsid w:val="00B61388"/>
    <w:rsid w:val="00B614B4"/>
    <w:rsid w:val="00B6156C"/>
    <w:rsid w:val="00B61718"/>
    <w:rsid w:val="00B61872"/>
    <w:rsid w:val="00B618DC"/>
    <w:rsid w:val="00B6192B"/>
    <w:rsid w:val="00B619AF"/>
    <w:rsid w:val="00B61A3A"/>
    <w:rsid w:val="00B61B1E"/>
    <w:rsid w:val="00B61B85"/>
    <w:rsid w:val="00B61B88"/>
    <w:rsid w:val="00B61CFF"/>
    <w:rsid w:val="00B61EA4"/>
    <w:rsid w:val="00B61F08"/>
    <w:rsid w:val="00B61F70"/>
    <w:rsid w:val="00B61FB9"/>
    <w:rsid w:val="00B620F1"/>
    <w:rsid w:val="00B6226D"/>
    <w:rsid w:val="00B62333"/>
    <w:rsid w:val="00B6237B"/>
    <w:rsid w:val="00B62429"/>
    <w:rsid w:val="00B62443"/>
    <w:rsid w:val="00B624EF"/>
    <w:rsid w:val="00B62894"/>
    <w:rsid w:val="00B628CD"/>
    <w:rsid w:val="00B62A18"/>
    <w:rsid w:val="00B62A48"/>
    <w:rsid w:val="00B62A8B"/>
    <w:rsid w:val="00B62B08"/>
    <w:rsid w:val="00B62B0C"/>
    <w:rsid w:val="00B62B32"/>
    <w:rsid w:val="00B62BEC"/>
    <w:rsid w:val="00B62C83"/>
    <w:rsid w:val="00B62CAE"/>
    <w:rsid w:val="00B62E51"/>
    <w:rsid w:val="00B62EB6"/>
    <w:rsid w:val="00B6310E"/>
    <w:rsid w:val="00B63195"/>
    <w:rsid w:val="00B631CC"/>
    <w:rsid w:val="00B631D4"/>
    <w:rsid w:val="00B633AE"/>
    <w:rsid w:val="00B633BE"/>
    <w:rsid w:val="00B6352F"/>
    <w:rsid w:val="00B63870"/>
    <w:rsid w:val="00B63938"/>
    <w:rsid w:val="00B63961"/>
    <w:rsid w:val="00B63A3B"/>
    <w:rsid w:val="00B63C56"/>
    <w:rsid w:val="00B63CA0"/>
    <w:rsid w:val="00B63CBF"/>
    <w:rsid w:val="00B63D83"/>
    <w:rsid w:val="00B63F29"/>
    <w:rsid w:val="00B63F37"/>
    <w:rsid w:val="00B640AB"/>
    <w:rsid w:val="00B64124"/>
    <w:rsid w:val="00B64213"/>
    <w:rsid w:val="00B64398"/>
    <w:rsid w:val="00B64484"/>
    <w:rsid w:val="00B645F8"/>
    <w:rsid w:val="00B64615"/>
    <w:rsid w:val="00B6461F"/>
    <w:rsid w:val="00B64735"/>
    <w:rsid w:val="00B64743"/>
    <w:rsid w:val="00B6490E"/>
    <w:rsid w:val="00B64A44"/>
    <w:rsid w:val="00B64CAB"/>
    <w:rsid w:val="00B64D36"/>
    <w:rsid w:val="00B64D81"/>
    <w:rsid w:val="00B64FD6"/>
    <w:rsid w:val="00B6501C"/>
    <w:rsid w:val="00B6504D"/>
    <w:rsid w:val="00B650F9"/>
    <w:rsid w:val="00B65259"/>
    <w:rsid w:val="00B652B0"/>
    <w:rsid w:val="00B6532A"/>
    <w:rsid w:val="00B65380"/>
    <w:rsid w:val="00B653F7"/>
    <w:rsid w:val="00B65434"/>
    <w:rsid w:val="00B656CA"/>
    <w:rsid w:val="00B656D8"/>
    <w:rsid w:val="00B65725"/>
    <w:rsid w:val="00B6573E"/>
    <w:rsid w:val="00B65771"/>
    <w:rsid w:val="00B65C10"/>
    <w:rsid w:val="00B65C32"/>
    <w:rsid w:val="00B65C34"/>
    <w:rsid w:val="00B65CA7"/>
    <w:rsid w:val="00B65CF7"/>
    <w:rsid w:val="00B65F0E"/>
    <w:rsid w:val="00B65F21"/>
    <w:rsid w:val="00B6618F"/>
    <w:rsid w:val="00B661AC"/>
    <w:rsid w:val="00B662FB"/>
    <w:rsid w:val="00B66413"/>
    <w:rsid w:val="00B66463"/>
    <w:rsid w:val="00B664EA"/>
    <w:rsid w:val="00B664EC"/>
    <w:rsid w:val="00B66724"/>
    <w:rsid w:val="00B66725"/>
    <w:rsid w:val="00B66801"/>
    <w:rsid w:val="00B6686E"/>
    <w:rsid w:val="00B668B4"/>
    <w:rsid w:val="00B66944"/>
    <w:rsid w:val="00B6696A"/>
    <w:rsid w:val="00B66A42"/>
    <w:rsid w:val="00B66B34"/>
    <w:rsid w:val="00B66B74"/>
    <w:rsid w:val="00B66D07"/>
    <w:rsid w:val="00B66D52"/>
    <w:rsid w:val="00B66D56"/>
    <w:rsid w:val="00B66E03"/>
    <w:rsid w:val="00B66E99"/>
    <w:rsid w:val="00B66FFC"/>
    <w:rsid w:val="00B670E9"/>
    <w:rsid w:val="00B6717E"/>
    <w:rsid w:val="00B673B4"/>
    <w:rsid w:val="00B674EE"/>
    <w:rsid w:val="00B67506"/>
    <w:rsid w:val="00B6758E"/>
    <w:rsid w:val="00B6782A"/>
    <w:rsid w:val="00B67902"/>
    <w:rsid w:val="00B6796C"/>
    <w:rsid w:val="00B679D0"/>
    <w:rsid w:val="00B679E2"/>
    <w:rsid w:val="00B67ACA"/>
    <w:rsid w:val="00B67B2B"/>
    <w:rsid w:val="00B67B70"/>
    <w:rsid w:val="00B67C8F"/>
    <w:rsid w:val="00B67C93"/>
    <w:rsid w:val="00B67CA6"/>
    <w:rsid w:val="00B67DBA"/>
    <w:rsid w:val="00B67E5B"/>
    <w:rsid w:val="00B67EA3"/>
    <w:rsid w:val="00B67ECF"/>
    <w:rsid w:val="00B67F2E"/>
    <w:rsid w:val="00B67FC0"/>
    <w:rsid w:val="00B70041"/>
    <w:rsid w:val="00B701CD"/>
    <w:rsid w:val="00B7021B"/>
    <w:rsid w:val="00B70333"/>
    <w:rsid w:val="00B703F0"/>
    <w:rsid w:val="00B7048D"/>
    <w:rsid w:val="00B704C8"/>
    <w:rsid w:val="00B705DB"/>
    <w:rsid w:val="00B705FF"/>
    <w:rsid w:val="00B70760"/>
    <w:rsid w:val="00B707A3"/>
    <w:rsid w:val="00B7090E"/>
    <w:rsid w:val="00B70995"/>
    <w:rsid w:val="00B70A49"/>
    <w:rsid w:val="00B70B5F"/>
    <w:rsid w:val="00B70DAB"/>
    <w:rsid w:val="00B70EDB"/>
    <w:rsid w:val="00B70FA9"/>
    <w:rsid w:val="00B70FE6"/>
    <w:rsid w:val="00B710AF"/>
    <w:rsid w:val="00B7111F"/>
    <w:rsid w:val="00B71170"/>
    <w:rsid w:val="00B71250"/>
    <w:rsid w:val="00B71319"/>
    <w:rsid w:val="00B7173A"/>
    <w:rsid w:val="00B71742"/>
    <w:rsid w:val="00B71784"/>
    <w:rsid w:val="00B71941"/>
    <w:rsid w:val="00B71944"/>
    <w:rsid w:val="00B719BC"/>
    <w:rsid w:val="00B71A5D"/>
    <w:rsid w:val="00B71C0F"/>
    <w:rsid w:val="00B71D0F"/>
    <w:rsid w:val="00B71D35"/>
    <w:rsid w:val="00B71D41"/>
    <w:rsid w:val="00B71DBA"/>
    <w:rsid w:val="00B71E45"/>
    <w:rsid w:val="00B71FBB"/>
    <w:rsid w:val="00B7211E"/>
    <w:rsid w:val="00B722D6"/>
    <w:rsid w:val="00B7273B"/>
    <w:rsid w:val="00B727A1"/>
    <w:rsid w:val="00B727B8"/>
    <w:rsid w:val="00B7292C"/>
    <w:rsid w:val="00B72997"/>
    <w:rsid w:val="00B729B3"/>
    <w:rsid w:val="00B72A41"/>
    <w:rsid w:val="00B72BD1"/>
    <w:rsid w:val="00B72C78"/>
    <w:rsid w:val="00B72D16"/>
    <w:rsid w:val="00B72D6C"/>
    <w:rsid w:val="00B72E11"/>
    <w:rsid w:val="00B72F7F"/>
    <w:rsid w:val="00B7300B"/>
    <w:rsid w:val="00B7319B"/>
    <w:rsid w:val="00B7329C"/>
    <w:rsid w:val="00B732CF"/>
    <w:rsid w:val="00B732E9"/>
    <w:rsid w:val="00B73453"/>
    <w:rsid w:val="00B7359C"/>
    <w:rsid w:val="00B7366C"/>
    <w:rsid w:val="00B737C7"/>
    <w:rsid w:val="00B73A59"/>
    <w:rsid w:val="00B73A65"/>
    <w:rsid w:val="00B73B5A"/>
    <w:rsid w:val="00B73D23"/>
    <w:rsid w:val="00B73E00"/>
    <w:rsid w:val="00B73E31"/>
    <w:rsid w:val="00B73FB4"/>
    <w:rsid w:val="00B7404B"/>
    <w:rsid w:val="00B741B2"/>
    <w:rsid w:val="00B741C8"/>
    <w:rsid w:val="00B74505"/>
    <w:rsid w:val="00B7476F"/>
    <w:rsid w:val="00B74936"/>
    <w:rsid w:val="00B74A0D"/>
    <w:rsid w:val="00B74CFA"/>
    <w:rsid w:val="00B74D01"/>
    <w:rsid w:val="00B74D6A"/>
    <w:rsid w:val="00B74DF2"/>
    <w:rsid w:val="00B74EC0"/>
    <w:rsid w:val="00B74EEC"/>
    <w:rsid w:val="00B75034"/>
    <w:rsid w:val="00B75041"/>
    <w:rsid w:val="00B7520B"/>
    <w:rsid w:val="00B753C6"/>
    <w:rsid w:val="00B75542"/>
    <w:rsid w:val="00B75550"/>
    <w:rsid w:val="00B755B6"/>
    <w:rsid w:val="00B75667"/>
    <w:rsid w:val="00B756FB"/>
    <w:rsid w:val="00B75795"/>
    <w:rsid w:val="00B75863"/>
    <w:rsid w:val="00B758CC"/>
    <w:rsid w:val="00B75937"/>
    <w:rsid w:val="00B759F6"/>
    <w:rsid w:val="00B75A5C"/>
    <w:rsid w:val="00B75BD2"/>
    <w:rsid w:val="00B75C2B"/>
    <w:rsid w:val="00B75C7F"/>
    <w:rsid w:val="00B75C90"/>
    <w:rsid w:val="00B75E2B"/>
    <w:rsid w:val="00B75F55"/>
    <w:rsid w:val="00B7621A"/>
    <w:rsid w:val="00B7646F"/>
    <w:rsid w:val="00B766DB"/>
    <w:rsid w:val="00B7681D"/>
    <w:rsid w:val="00B7683F"/>
    <w:rsid w:val="00B769C4"/>
    <w:rsid w:val="00B769E7"/>
    <w:rsid w:val="00B769F3"/>
    <w:rsid w:val="00B76C9A"/>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6BC"/>
    <w:rsid w:val="00B77828"/>
    <w:rsid w:val="00B7788E"/>
    <w:rsid w:val="00B77939"/>
    <w:rsid w:val="00B77A51"/>
    <w:rsid w:val="00B77B57"/>
    <w:rsid w:val="00B77B6F"/>
    <w:rsid w:val="00B77BBB"/>
    <w:rsid w:val="00B77C39"/>
    <w:rsid w:val="00B77D21"/>
    <w:rsid w:val="00B77D68"/>
    <w:rsid w:val="00B77D8A"/>
    <w:rsid w:val="00B800EF"/>
    <w:rsid w:val="00B8018A"/>
    <w:rsid w:val="00B80328"/>
    <w:rsid w:val="00B80463"/>
    <w:rsid w:val="00B804B7"/>
    <w:rsid w:val="00B8053A"/>
    <w:rsid w:val="00B80627"/>
    <w:rsid w:val="00B80755"/>
    <w:rsid w:val="00B80795"/>
    <w:rsid w:val="00B80861"/>
    <w:rsid w:val="00B808D3"/>
    <w:rsid w:val="00B8095E"/>
    <w:rsid w:val="00B8097F"/>
    <w:rsid w:val="00B80996"/>
    <w:rsid w:val="00B809AA"/>
    <w:rsid w:val="00B809FC"/>
    <w:rsid w:val="00B80AC3"/>
    <w:rsid w:val="00B80C78"/>
    <w:rsid w:val="00B80F5B"/>
    <w:rsid w:val="00B80F92"/>
    <w:rsid w:val="00B810C3"/>
    <w:rsid w:val="00B810FD"/>
    <w:rsid w:val="00B8123B"/>
    <w:rsid w:val="00B813B8"/>
    <w:rsid w:val="00B813DB"/>
    <w:rsid w:val="00B81526"/>
    <w:rsid w:val="00B8153F"/>
    <w:rsid w:val="00B81544"/>
    <w:rsid w:val="00B81578"/>
    <w:rsid w:val="00B815EB"/>
    <w:rsid w:val="00B81684"/>
    <w:rsid w:val="00B817C0"/>
    <w:rsid w:val="00B817F4"/>
    <w:rsid w:val="00B818BF"/>
    <w:rsid w:val="00B818CE"/>
    <w:rsid w:val="00B81904"/>
    <w:rsid w:val="00B819D0"/>
    <w:rsid w:val="00B81AE6"/>
    <w:rsid w:val="00B81E0E"/>
    <w:rsid w:val="00B81F0B"/>
    <w:rsid w:val="00B81F2D"/>
    <w:rsid w:val="00B81F2F"/>
    <w:rsid w:val="00B820AE"/>
    <w:rsid w:val="00B82131"/>
    <w:rsid w:val="00B8217F"/>
    <w:rsid w:val="00B821AB"/>
    <w:rsid w:val="00B821B2"/>
    <w:rsid w:val="00B8233F"/>
    <w:rsid w:val="00B823A8"/>
    <w:rsid w:val="00B82406"/>
    <w:rsid w:val="00B82476"/>
    <w:rsid w:val="00B827DA"/>
    <w:rsid w:val="00B827E9"/>
    <w:rsid w:val="00B82865"/>
    <w:rsid w:val="00B82926"/>
    <w:rsid w:val="00B82936"/>
    <w:rsid w:val="00B8299C"/>
    <w:rsid w:val="00B82A8C"/>
    <w:rsid w:val="00B82B1C"/>
    <w:rsid w:val="00B82C61"/>
    <w:rsid w:val="00B82CF9"/>
    <w:rsid w:val="00B82D4B"/>
    <w:rsid w:val="00B82EC8"/>
    <w:rsid w:val="00B82FD7"/>
    <w:rsid w:val="00B830D8"/>
    <w:rsid w:val="00B830F7"/>
    <w:rsid w:val="00B831DC"/>
    <w:rsid w:val="00B8321E"/>
    <w:rsid w:val="00B832A9"/>
    <w:rsid w:val="00B832EB"/>
    <w:rsid w:val="00B833EC"/>
    <w:rsid w:val="00B83407"/>
    <w:rsid w:val="00B83420"/>
    <w:rsid w:val="00B834CD"/>
    <w:rsid w:val="00B83573"/>
    <w:rsid w:val="00B8369E"/>
    <w:rsid w:val="00B836BE"/>
    <w:rsid w:val="00B837F5"/>
    <w:rsid w:val="00B8395E"/>
    <w:rsid w:val="00B839BA"/>
    <w:rsid w:val="00B83AC3"/>
    <w:rsid w:val="00B83AEB"/>
    <w:rsid w:val="00B83B17"/>
    <w:rsid w:val="00B83B8B"/>
    <w:rsid w:val="00B83DAC"/>
    <w:rsid w:val="00B83DF6"/>
    <w:rsid w:val="00B83EC2"/>
    <w:rsid w:val="00B8404B"/>
    <w:rsid w:val="00B841C3"/>
    <w:rsid w:val="00B84206"/>
    <w:rsid w:val="00B84482"/>
    <w:rsid w:val="00B844E5"/>
    <w:rsid w:val="00B8454B"/>
    <w:rsid w:val="00B846F9"/>
    <w:rsid w:val="00B84952"/>
    <w:rsid w:val="00B84956"/>
    <w:rsid w:val="00B84B23"/>
    <w:rsid w:val="00B84BE8"/>
    <w:rsid w:val="00B84CDA"/>
    <w:rsid w:val="00B84D24"/>
    <w:rsid w:val="00B84DB3"/>
    <w:rsid w:val="00B84DC5"/>
    <w:rsid w:val="00B84DD9"/>
    <w:rsid w:val="00B84EDF"/>
    <w:rsid w:val="00B8516C"/>
    <w:rsid w:val="00B85172"/>
    <w:rsid w:val="00B85179"/>
    <w:rsid w:val="00B85227"/>
    <w:rsid w:val="00B853C5"/>
    <w:rsid w:val="00B854D3"/>
    <w:rsid w:val="00B855A8"/>
    <w:rsid w:val="00B856B5"/>
    <w:rsid w:val="00B856F8"/>
    <w:rsid w:val="00B85837"/>
    <w:rsid w:val="00B85840"/>
    <w:rsid w:val="00B8586C"/>
    <w:rsid w:val="00B859A8"/>
    <w:rsid w:val="00B85BD7"/>
    <w:rsid w:val="00B85C0D"/>
    <w:rsid w:val="00B85C3F"/>
    <w:rsid w:val="00B85D01"/>
    <w:rsid w:val="00B85D65"/>
    <w:rsid w:val="00B85F67"/>
    <w:rsid w:val="00B85F7A"/>
    <w:rsid w:val="00B86174"/>
    <w:rsid w:val="00B86177"/>
    <w:rsid w:val="00B86332"/>
    <w:rsid w:val="00B8633A"/>
    <w:rsid w:val="00B86367"/>
    <w:rsid w:val="00B8644E"/>
    <w:rsid w:val="00B86557"/>
    <w:rsid w:val="00B8658F"/>
    <w:rsid w:val="00B8663A"/>
    <w:rsid w:val="00B86668"/>
    <w:rsid w:val="00B86749"/>
    <w:rsid w:val="00B86760"/>
    <w:rsid w:val="00B86903"/>
    <w:rsid w:val="00B86AB0"/>
    <w:rsid w:val="00B86AC7"/>
    <w:rsid w:val="00B86B4D"/>
    <w:rsid w:val="00B86D87"/>
    <w:rsid w:val="00B86DBB"/>
    <w:rsid w:val="00B86EAE"/>
    <w:rsid w:val="00B86EC2"/>
    <w:rsid w:val="00B86ED6"/>
    <w:rsid w:val="00B8705A"/>
    <w:rsid w:val="00B87067"/>
    <w:rsid w:val="00B8708A"/>
    <w:rsid w:val="00B871C6"/>
    <w:rsid w:val="00B872C4"/>
    <w:rsid w:val="00B873CA"/>
    <w:rsid w:val="00B87587"/>
    <w:rsid w:val="00B87727"/>
    <w:rsid w:val="00B87753"/>
    <w:rsid w:val="00B878B9"/>
    <w:rsid w:val="00B878F9"/>
    <w:rsid w:val="00B8798F"/>
    <w:rsid w:val="00B87A27"/>
    <w:rsid w:val="00B87A70"/>
    <w:rsid w:val="00B87C60"/>
    <w:rsid w:val="00B87F1B"/>
    <w:rsid w:val="00B87F67"/>
    <w:rsid w:val="00B87FBA"/>
    <w:rsid w:val="00B90020"/>
    <w:rsid w:val="00B900B4"/>
    <w:rsid w:val="00B90165"/>
    <w:rsid w:val="00B90264"/>
    <w:rsid w:val="00B902E2"/>
    <w:rsid w:val="00B90331"/>
    <w:rsid w:val="00B9045F"/>
    <w:rsid w:val="00B90554"/>
    <w:rsid w:val="00B90587"/>
    <w:rsid w:val="00B90687"/>
    <w:rsid w:val="00B907D0"/>
    <w:rsid w:val="00B908F3"/>
    <w:rsid w:val="00B90901"/>
    <w:rsid w:val="00B90960"/>
    <w:rsid w:val="00B90987"/>
    <w:rsid w:val="00B90A5A"/>
    <w:rsid w:val="00B90DB7"/>
    <w:rsid w:val="00B910A8"/>
    <w:rsid w:val="00B91240"/>
    <w:rsid w:val="00B91356"/>
    <w:rsid w:val="00B915E6"/>
    <w:rsid w:val="00B91BCF"/>
    <w:rsid w:val="00B91BE5"/>
    <w:rsid w:val="00B91DFF"/>
    <w:rsid w:val="00B91E17"/>
    <w:rsid w:val="00B91E9D"/>
    <w:rsid w:val="00B91F0B"/>
    <w:rsid w:val="00B92004"/>
    <w:rsid w:val="00B920CC"/>
    <w:rsid w:val="00B9215F"/>
    <w:rsid w:val="00B92299"/>
    <w:rsid w:val="00B922C4"/>
    <w:rsid w:val="00B92440"/>
    <w:rsid w:val="00B92531"/>
    <w:rsid w:val="00B92535"/>
    <w:rsid w:val="00B926E0"/>
    <w:rsid w:val="00B9278E"/>
    <w:rsid w:val="00B927F8"/>
    <w:rsid w:val="00B9289A"/>
    <w:rsid w:val="00B92916"/>
    <w:rsid w:val="00B9292A"/>
    <w:rsid w:val="00B92985"/>
    <w:rsid w:val="00B929F1"/>
    <w:rsid w:val="00B92A7C"/>
    <w:rsid w:val="00B92AD4"/>
    <w:rsid w:val="00B92B39"/>
    <w:rsid w:val="00B92BF1"/>
    <w:rsid w:val="00B92E59"/>
    <w:rsid w:val="00B92EA6"/>
    <w:rsid w:val="00B930AA"/>
    <w:rsid w:val="00B932E1"/>
    <w:rsid w:val="00B932F2"/>
    <w:rsid w:val="00B933CC"/>
    <w:rsid w:val="00B933DB"/>
    <w:rsid w:val="00B9385B"/>
    <w:rsid w:val="00B9391B"/>
    <w:rsid w:val="00B93938"/>
    <w:rsid w:val="00B939E6"/>
    <w:rsid w:val="00B93B36"/>
    <w:rsid w:val="00B93C36"/>
    <w:rsid w:val="00B93EA5"/>
    <w:rsid w:val="00B94054"/>
    <w:rsid w:val="00B94155"/>
    <w:rsid w:val="00B94253"/>
    <w:rsid w:val="00B94316"/>
    <w:rsid w:val="00B9436E"/>
    <w:rsid w:val="00B943E4"/>
    <w:rsid w:val="00B945F7"/>
    <w:rsid w:val="00B94643"/>
    <w:rsid w:val="00B94688"/>
    <w:rsid w:val="00B946E7"/>
    <w:rsid w:val="00B94780"/>
    <w:rsid w:val="00B947C9"/>
    <w:rsid w:val="00B94826"/>
    <w:rsid w:val="00B94A8F"/>
    <w:rsid w:val="00B94CEE"/>
    <w:rsid w:val="00B94D18"/>
    <w:rsid w:val="00B94D1D"/>
    <w:rsid w:val="00B94DF9"/>
    <w:rsid w:val="00B94E3B"/>
    <w:rsid w:val="00B94F2B"/>
    <w:rsid w:val="00B94FAF"/>
    <w:rsid w:val="00B950B0"/>
    <w:rsid w:val="00B950C9"/>
    <w:rsid w:val="00B950E8"/>
    <w:rsid w:val="00B9510C"/>
    <w:rsid w:val="00B95372"/>
    <w:rsid w:val="00B953D8"/>
    <w:rsid w:val="00B954D5"/>
    <w:rsid w:val="00B954FC"/>
    <w:rsid w:val="00B9556A"/>
    <w:rsid w:val="00B957B9"/>
    <w:rsid w:val="00B957C0"/>
    <w:rsid w:val="00B957C7"/>
    <w:rsid w:val="00B958A1"/>
    <w:rsid w:val="00B959B9"/>
    <w:rsid w:val="00B95A04"/>
    <w:rsid w:val="00B95A17"/>
    <w:rsid w:val="00B95B81"/>
    <w:rsid w:val="00B95BD5"/>
    <w:rsid w:val="00B95C49"/>
    <w:rsid w:val="00B95C75"/>
    <w:rsid w:val="00B95C9E"/>
    <w:rsid w:val="00B95D62"/>
    <w:rsid w:val="00B95DFE"/>
    <w:rsid w:val="00B95E38"/>
    <w:rsid w:val="00B95E9B"/>
    <w:rsid w:val="00B95EEF"/>
    <w:rsid w:val="00B95EF6"/>
    <w:rsid w:val="00B95FD7"/>
    <w:rsid w:val="00B9605F"/>
    <w:rsid w:val="00B9606D"/>
    <w:rsid w:val="00B96228"/>
    <w:rsid w:val="00B96313"/>
    <w:rsid w:val="00B96652"/>
    <w:rsid w:val="00B966EC"/>
    <w:rsid w:val="00B9670E"/>
    <w:rsid w:val="00B9674E"/>
    <w:rsid w:val="00B96753"/>
    <w:rsid w:val="00B967FA"/>
    <w:rsid w:val="00B96848"/>
    <w:rsid w:val="00B9688F"/>
    <w:rsid w:val="00B96BC3"/>
    <w:rsid w:val="00B96CF0"/>
    <w:rsid w:val="00B96DA2"/>
    <w:rsid w:val="00B96E4D"/>
    <w:rsid w:val="00B96F26"/>
    <w:rsid w:val="00B972A5"/>
    <w:rsid w:val="00B9734A"/>
    <w:rsid w:val="00B97388"/>
    <w:rsid w:val="00B9739B"/>
    <w:rsid w:val="00B97452"/>
    <w:rsid w:val="00B97491"/>
    <w:rsid w:val="00B97573"/>
    <w:rsid w:val="00B975AB"/>
    <w:rsid w:val="00B976A4"/>
    <w:rsid w:val="00B976CD"/>
    <w:rsid w:val="00B9770E"/>
    <w:rsid w:val="00B9772C"/>
    <w:rsid w:val="00B977E6"/>
    <w:rsid w:val="00B978BB"/>
    <w:rsid w:val="00B97906"/>
    <w:rsid w:val="00B97908"/>
    <w:rsid w:val="00B97961"/>
    <w:rsid w:val="00B979C3"/>
    <w:rsid w:val="00B97A77"/>
    <w:rsid w:val="00B97BB0"/>
    <w:rsid w:val="00B97CD5"/>
    <w:rsid w:val="00B97DEB"/>
    <w:rsid w:val="00BA016F"/>
    <w:rsid w:val="00BA01C7"/>
    <w:rsid w:val="00BA044F"/>
    <w:rsid w:val="00BA045A"/>
    <w:rsid w:val="00BA05EC"/>
    <w:rsid w:val="00BA067F"/>
    <w:rsid w:val="00BA06C5"/>
    <w:rsid w:val="00BA0733"/>
    <w:rsid w:val="00BA0799"/>
    <w:rsid w:val="00BA07EB"/>
    <w:rsid w:val="00BA0922"/>
    <w:rsid w:val="00BA0AEC"/>
    <w:rsid w:val="00BA0B20"/>
    <w:rsid w:val="00BA0B9D"/>
    <w:rsid w:val="00BA0BCF"/>
    <w:rsid w:val="00BA0C2C"/>
    <w:rsid w:val="00BA0CDB"/>
    <w:rsid w:val="00BA0CE3"/>
    <w:rsid w:val="00BA0D74"/>
    <w:rsid w:val="00BA0EA9"/>
    <w:rsid w:val="00BA1122"/>
    <w:rsid w:val="00BA1240"/>
    <w:rsid w:val="00BA1248"/>
    <w:rsid w:val="00BA12A6"/>
    <w:rsid w:val="00BA1342"/>
    <w:rsid w:val="00BA13E0"/>
    <w:rsid w:val="00BA145F"/>
    <w:rsid w:val="00BA14A1"/>
    <w:rsid w:val="00BA14D5"/>
    <w:rsid w:val="00BA17C4"/>
    <w:rsid w:val="00BA17EE"/>
    <w:rsid w:val="00BA1AC6"/>
    <w:rsid w:val="00BA1C1D"/>
    <w:rsid w:val="00BA1CCA"/>
    <w:rsid w:val="00BA1CFD"/>
    <w:rsid w:val="00BA1F04"/>
    <w:rsid w:val="00BA1FD9"/>
    <w:rsid w:val="00BA20C0"/>
    <w:rsid w:val="00BA2217"/>
    <w:rsid w:val="00BA2247"/>
    <w:rsid w:val="00BA23DF"/>
    <w:rsid w:val="00BA24D9"/>
    <w:rsid w:val="00BA2520"/>
    <w:rsid w:val="00BA2581"/>
    <w:rsid w:val="00BA270E"/>
    <w:rsid w:val="00BA2729"/>
    <w:rsid w:val="00BA280F"/>
    <w:rsid w:val="00BA2822"/>
    <w:rsid w:val="00BA283C"/>
    <w:rsid w:val="00BA2891"/>
    <w:rsid w:val="00BA2902"/>
    <w:rsid w:val="00BA2A50"/>
    <w:rsid w:val="00BA2AAE"/>
    <w:rsid w:val="00BA2AEB"/>
    <w:rsid w:val="00BA2B41"/>
    <w:rsid w:val="00BA2BCE"/>
    <w:rsid w:val="00BA2E88"/>
    <w:rsid w:val="00BA2EB3"/>
    <w:rsid w:val="00BA2EEB"/>
    <w:rsid w:val="00BA301C"/>
    <w:rsid w:val="00BA31A9"/>
    <w:rsid w:val="00BA31CC"/>
    <w:rsid w:val="00BA31E1"/>
    <w:rsid w:val="00BA3318"/>
    <w:rsid w:val="00BA338B"/>
    <w:rsid w:val="00BA33E7"/>
    <w:rsid w:val="00BA3603"/>
    <w:rsid w:val="00BA3654"/>
    <w:rsid w:val="00BA37D7"/>
    <w:rsid w:val="00BA3803"/>
    <w:rsid w:val="00BA388C"/>
    <w:rsid w:val="00BA3974"/>
    <w:rsid w:val="00BA3994"/>
    <w:rsid w:val="00BA3A1B"/>
    <w:rsid w:val="00BA3B89"/>
    <w:rsid w:val="00BA3C13"/>
    <w:rsid w:val="00BA3CB4"/>
    <w:rsid w:val="00BA3CC9"/>
    <w:rsid w:val="00BA3D2F"/>
    <w:rsid w:val="00BA3F29"/>
    <w:rsid w:val="00BA4082"/>
    <w:rsid w:val="00BA40BE"/>
    <w:rsid w:val="00BA454D"/>
    <w:rsid w:val="00BA47E1"/>
    <w:rsid w:val="00BA4825"/>
    <w:rsid w:val="00BA4843"/>
    <w:rsid w:val="00BA48E0"/>
    <w:rsid w:val="00BA4AF3"/>
    <w:rsid w:val="00BA4B0E"/>
    <w:rsid w:val="00BA4CF4"/>
    <w:rsid w:val="00BA4D01"/>
    <w:rsid w:val="00BA4EB0"/>
    <w:rsid w:val="00BA4ECE"/>
    <w:rsid w:val="00BA4F2F"/>
    <w:rsid w:val="00BA4F9A"/>
    <w:rsid w:val="00BA4FA7"/>
    <w:rsid w:val="00BA503F"/>
    <w:rsid w:val="00BA50D6"/>
    <w:rsid w:val="00BA519A"/>
    <w:rsid w:val="00BA520C"/>
    <w:rsid w:val="00BA52F9"/>
    <w:rsid w:val="00BA54C1"/>
    <w:rsid w:val="00BA54FB"/>
    <w:rsid w:val="00BA5535"/>
    <w:rsid w:val="00BA555B"/>
    <w:rsid w:val="00BA55F9"/>
    <w:rsid w:val="00BA5626"/>
    <w:rsid w:val="00BA5884"/>
    <w:rsid w:val="00BA59CD"/>
    <w:rsid w:val="00BA5A24"/>
    <w:rsid w:val="00BA5C03"/>
    <w:rsid w:val="00BA5C8B"/>
    <w:rsid w:val="00BA5C97"/>
    <w:rsid w:val="00BA5D45"/>
    <w:rsid w:val="00BA5DB7"/>
    <w:rsid w:val="00BA5E0B"/>
    <w:rsid w:val="00BA5EFB"/>
    <w:rsid w:val="00BA5F18"/>
    <w:rsid w:val="00BA5FAD"/>
    <w:rsid w:val="00BA60E3"/>
    <w:rsid w:val="00BA60E6"/>
    <w:rsid w:val="00BA60F3"/>
    <w:rsid w:val="00BA61E5"/>
    <w:rsid w:val="00BA620C"/>
    <w:rsid w:val="00BA62F3"/>
    <w:rsid w:val="00BA6389"/>
    <w:rsid w:val="00BA64B8"/>
    <w:rsid w:val="00BA64DD"/>
    <w:rsid w:val="00BA659A"/>
    <w:rsid w:val="00BA6791"/>
    <w:rsid w:val="00BA683A"/>
    <w:rsid w:val="00BA688E"/>
    <w:rsid w:val="00BA68B7"/>
    <w:rsid w:val="00BA68C1"/>
    <w:rsid w:val="00BA68EF"/>
    <w:rsid w:val="00BA6959"/>
    <w:rsid w:val="00BA6A2F"/>
    <w:rsid w:val="00BA6A36"/>
    <w:rsid w:val="00BA6A73"/>
    <w:rsid w:val="00BA6B12"/>
    <w:rsid w:val="00BA6B27"/>
    <w:rsid w:val="00BA6B35"/>
    <w:rsid w:val="00BA6B87"/>
    <w:rsid w:val="00BA6C4B"/>
    <w:rsid w:val="00BA6D50"/>
    <w:rsid w:val="00BA6E96"/>
    <w:rsid w:val="00BA6F7F"/>
    <w:rsid w:val="00BA712E"/>
    <w:rsid w:val="00BA7132"/>
    <w:rsid w:val="00BA7165"/>
    <w:rsid w:val="00BA71D6"/>
    <w:rsid w:val="00BA73E3"/>
    <w:rsid w:val="00BA7407"/>
    <w:rsid w:val="00BA7423"/>
    <w:rsid w:val="00BA7448"/>
    <w:rsid w:val="00BA748A"/>
    <w:rsid w:val="00BA74C9"/>
    <w:rsid w:val="00BA74DD"/>
    <w:rsid w:val="00BA758F"/>
    <w:rsid w:val="00BA7633"/>
    <w:rsid w:val="00BA763D"/>
    <w:rsid w:val="00BA7688"/>
    <w:rsid w:val="00BA770F"/>
    <w:rsid w:val="00BA787B"/>
    <w:rsid w:val="00BA7A20"/>
    <w:rsid w:val="00BA7B4D"/>
    <w:rsid w:val="00BA7C4B"/>
    <w:rsid w:val="00BA7C99"/>
    <w:rsid w:val="00BA7CCD"/>
    <w:rsid w:val="00BA7D33"/>
    <w:rsid w:val="00BA7EB0"/>
    <w:rsid w:val="00BA7F05"/>
    <w:rsid w:val="00BB008F"/>
    <w:rsid w:val="00BB0232"/>
    <w:rsid w:val="00BB0326"/>
    <w:rsid w:val="00BB0353"/>
    <w:rsid w:val="00BB035B"/>
    <w:rsid w:val="00BB037A"/>
    <w:rsid w:val="00BB04ED"/>
    <w:rsid w:val="00BB0528"/>
    <w:rsid w:val="00BB070E"/>
    <w:rsid w:val="00BB07B2"/>
    <w:rsid w:val="00BB07FE"/>
    <w:rsid w:val="00BB0856"/>
    <w:rsid w:val="00BB085C"/>
    <w:rsid w:val="00BB08AD"/>
    <w:rsid w:val="00BB0951"/>
    <w:rsid w:val="00BB0AB2"/>
    <w:rsid w:val="00BB0B4D"/>
    <w:rsid w:val="00BB0BA7"/>
    <w:rsid w:val="00BB0BF7"/>
    <w:rsid w:val="00BB0C19"/>
    <w:rsid w:val="00BB0D74"/>
    <w:rsid w:val="00BB0D75"/>
    <w:rsid w:val="00BB0D80"/>
    <w:rsid w:val="00BB0DAB"/>
    <w:rsid w:val="00BB0F16"/>
    <w:rsid w:val="00BB0F1E"/>
    <w:rsid w:val="00BB0F21"/>
    <w:rsid w:val="00BB0F7B"/>
    <w:rsid w:val="00BB0FE4"/>
    <w:rsid w:val="00BB1069"/>
    <w:rsid w:val="00BB10DE"/>
    <w:rsid w:val="00BB1251"/>
    <w:rsid w:val="00BB1286"/>
    <w:rsid w:val="00BB1483"/>
    <w:rsid w:val="00BB14CB"/>
    <w:rsid w:val="00BB14F8"/>
    <w:rsid w:val="00BB1506"/>
    <w:rsid w:val="00BB1598"/>
    <w:rsid w:val="00BB1783"/>
    <w:rsid w:val="00BB1852"/>
    <w:rsid w:val="00BB185F"/>
    <w:rsid w:val="00BB197A"/>
    <w:rsid w:val="00BB1A99"/>
    <w:rsid w:val="00BB1C4F"/>
    <w:rsid w:val="00BB1DF4"/>
    <w:rsid w:val="00BB1E22"/>
    <w:rsid w:val="00BB1FB6"/>
    <w:rsid w:val="00BB2052"/>
    <w:rsid w:val="00BB20E7"/>
    <w:rsid w:val="00BB224B"/>
    <w:rsid w:val="00BB225D"/>
    <w:rsid w:val="00BB256F"/>
    <w:rsid w:val="00BB258A"/>
    <w:rsid w:val="00BB259F"/>
    <w:rsid w:val="00BB26C9"/>
    <w:rsid w:val="00BB26DD"/>
    <w:rsid w:val="00BB272C"/>
    <w:rsid w:val="00BB2779"/>
    <w:rsid w:val="00BB277B"/>
    <w:rsid w:val="00BB2835"/>
    <w:rsid w:val="00BB2885"/>
    <w:rsid w:val="00BB2889"/>
    <w:rsid w:val="00BB28BD"/>
    <w:rsid w:val="00BB29B8"/>
    <w:rsid w:val="00BB2A9F"/>
    <w:rsid w:val="00BB2BB6"/>
    <w:rsid w:val="00BB2E2F"/>
    <w:rsid w:val="00BB307E"/>
    <w:rsid w:val="00BB3102"/>
    <w:rsid w:val="00BB3135"/>
    <w:rsid w:val="00BB314B"/>
    <w:rsid w:val="00BB315D"/>
    <w:rsid w:val="00BB31C1"/>
    <w:rsid w:val="00BB33DC"/>
    <w:rsid w:val="00BB35F1"/>
    <w:rsid w:val="00BB365A"/>
    <w:rsid w:val="00BB3764"/>
    <w:rsid w:val="00BB37B0"/>
    <w:rsid w:val="00BB3B06"/>
    <w:rsid w:val="00BB3B5B"/>
    <w:rsid w:val="00BB3D91"/>
    <w:rsid w:val="00BB3E37"/>
    <w:rsid w:val="00BB3F16"/>
    <w:rsid w:val="00BB3F4C"/>
    <w:rsid w:val="00BB4048"/>
    <w:rsid w:val="00BB4406"/>
    <w:rsid w:val="00BB46DE"/>
    <w:rsid w:val="00BB4A42"/>
    <w:rsid w:val="00BB4AF8"/>
    <w:rsid w:val="00BB4B5A"/>
    <w:rsid w:val="00BB4C37"/>
    <w:rsid w:val="00BB4C3D"/>
    <w:rsid w:val="00BB4C6A"/>
    <w:rsid w:val="00BB4CE7"/>
    <w:rsid w:val="00BB4F01"/>
    <w:rsid w:val="00BB4F91"/>
    <w:rsid w:val="00BB4FEC"/>
    <w:rsid w:val="00BB5075"/>
    <w:rsid w:val="00BB5229"/>
    <w:rsid w:val="00BB5256"/>
    <w:rsid w:val="00BB5321"/>
    <w:rsid w:val="00BB5382"/>
    <w:rsid w:val="00BB5474"/>
    <w:rsid w:val="00BB554C"/>
    <w:rsid w:val="00BB559D"/>
    <w:rsid w:val="00BB55DF"/>
    <w:rsid w:val="00BB56F2"/>
    <w:rsid w:val="00BB57E0"/>
    <w:rsid w:val="00BB5846"/>
    <w:rsid w:val="00BB58BC"/>
    <w:rsid w:val="00BB59C1"/>
    <w:rsid w:val="00BB5B9D"/>
    <w:rsid w:val="00BB5BFB"/>
    <w:rsid w:val="00BB5BFE"/>
    <w:rsid w:val="00BB5C33"/>
    <w:rsid w:val="00BB5CAF"/>
    <w:rsid w:val="00BB5CF7"/>
    <w:rsid w:val="00BB5E3F"/>
    <w:rsid w:val="00BB61B5"/>
    <w:rsid w:val="00BB61DC"/>
    <w:rsid w:val="00BB6228"/>
    <w:rsid w:val="00BB6258"/>
    <w:rsid w:val="00BB6268"/>
    <w:rsid w:val="00BB642E"/>
    <w:rsid w:val="00BB6431"/>
    <w:rsid w:val="00BB645D"/>
    <w:rsid w:val="00BB6472"/>
    <w:rsid w:val="00BB64D8"/>
    <w:rsid w:val="00BB6577"/>
    <w:rsid w:val="00BB65FC"/>
    <w:rsid w:val="00BB67B9"/>
    <w:rsid w:val="00BB6854"/>
    <w:rsid w:val="00BB68CB"/>
    <w:rsid w:val="00BB6A4D"/>
    <w:rsid w:val="00BB6BC2"/>
    <w:rsid w:val="00BB6C64"/>
    <w:rsid w:val="00BB6CA0"/>
    <w:rsid w:val="00BB6CB0"/>
    <w:rsid w:val="00BB6CB6"/>
    <w:rsid w:val="00BB714A"/>
    <w:rsid w:val="00BB71EC"/>
    <w:rsid w:val="00BB71F5"/>
    <w:rsid w:val="00BB724B"/>
    <w:rsid w:val="00BB73E7"/>
    <w:rsid w:val="00BB740F"/>
    <w:rsid w:val="00BB764C"/>
    <w:rsid w:val="00BB76FA"/>
    <w:rsid w:val="00BB78A7"/>
    <w:rsid w:val="00BB7901"/>
    <w:rsid w:val="00BB790C"/>
    <w:rsid w:val="00BB7A2C"/>
    <w:rsid w:val="00BB7DB1"/>
    <w:rsid w:val="00BB7F32"/>
    <w:rsid w:val="00BB7F55"/>
    <w:rsid w:val="00BC00E4"/>
    <w:rsid w:val="00BC016E"/>
    <w:rsid w:val="00BC01AA"/>
    <w:rsid w:val="00BC01B6"/>
    <w:rsid w:val="00BC0574"/>
    <w:rsid w:val="00BC0637"/>
    <w:rsid w:val="00BC0671"/>
    <w:rsid w:val="00BC06CC"/>
    <w:rsid w:val="00BC06E5"/>
    <w:rsid w:val="00BC076A"/>
    <w:rsid w:val="00BC08AD"/>
    <w:rsid w:val="00BC08F7"/>
    <w:rsid w:val="00BC0AE6"/>
    <w:rsid w:val="00BC0C3B"/>
    <w:rsid w:val="00BC0E9A"/>
    <w:rsid w:val="00BC1003"/>
    <w:rsid w:val="00BC1076"/>
    <w:rsid w:val="00BC113D"/>
    <w:rsid w:val="00BC11F5"/>
    <w:rsid w:val="00BC1248"/>
    <w:rsid w:val="00BC1278"/>
    <w:rsid w:val="00BC1475"/>
    <w:rsid w:val="00BC15D3"/>
    <w:rsid w:val="00BC16BF"/>
    <w:rsid w:val="00BC17A3"/>
    <w:rsid w:val="00BC1800"/>
    <w:rsid w:val="00BC18D0"/>
    <w:rsid w:val="00BC1904"/>
    <w:rsid w:val="00BC19D1"/>
    <w:rsid w:val="00BC1B01"/>
    <w:rsid w:val="00BC1B4B"/>
    <w:rsid w:val="00BC1B89"/>
    <w:rsid w:val="00BC1BB2"/>
    <w:rsid w:val="00BC1C1F"/>
    <w:rsid w:val="00BC1CEF"/>
    <w:rsid w:val="00BC1D76"/>
    <w:rsid w:val="00BC1D82"/>
    <w:rsid w:val="00BC1EA3"/>
    <w:rsid w:val="00BC1EEB"/>
    <w:rsid w:val="00BC1F70"/>
    <w:rsid w:val="00BC1FD5"/>
    <w:rsid w:val="00BC201A"/>
    <w:rsid w:val="00BC2032"/>
    <w:rsid w:val="00BC22CD"/>
    <w:rsid w:val="00BC243A"/>
    <w:rsid w:val="00BC24CD"/>
    <w:rsid w:val="00BC261C"/>
    <w:rsid w:val="00BC279A"/>
    <w:rsid w:val="00BC27FA"/>
    <w:rsid w:val="00BC2AE3"/>
    <w:rsid w:val="00BC2B3B"/>
    <w:rsid w:val="00BC2BC7"/>
    <w:rsid w:val="00BC2F45"/>
    <w:rsid w:val="00BC3255"/>
    <w:rsid w:val="00BC335A"/>
    <w:rsid w:val="00BC344E"/>
    <w:rsid w:val="00BC3463"/>
    <w:rsid w:val="00BC34CB"/>
    <w:rsid w:val="00BC3585"/>
    <w:rsid w:val="00BC372E"/>
    <w:rsid w:val="00BC3832"/>
    <w:rsid w:val="00BC38B8"/>
    <w:rsid w:val="00BC39A4"/>
    <w:rsid w:val="00BC39C3"/>
    <w:rsid w:val="00BC3A05"/>
    <w:rsid w:val="00BC3A57"/>
    <w:rsid w:val="00BC3B45"/>
    <w:rsid w:val="00BC3BDD"/>
    <w:rsid w:val="00BC3C50"/>
    <w:rsid w:val="00BC3CF8"/>
    <w:rsid w:val="00BC3E10"/>
    <w:rsid w:val="00BC3EE8"/>
    <w:rsid w:val="00BC3F33"/>
    <w:rsid w:val="00BC4028"/>
    <w:rsid w:val="00BC40CE"/>
    <w:rsid w:val="00BC41E3"/>
    <w:rsid w:val="00BC4267"/>
    <w:rsid w:val="00BC4353"/>
    <w:rsid w:val="00BC4431"/>
    <w:rsid w:val="00BC4639"/>
    <w:rsid w:val="00BC4701"/>
    <w:rsid w:val="00BC4730"/>
    <w:rsid w:val="00BC494D"/>
    <w:rsid w:val="00BC494F"/>
    <w:rsid w:val="00BC49CE"/>
    <w:rsid w:val="00BC4A93"/>
    <w:rsid w:val="00BC4B4C"/>
    <w:rsid w:val="00BC4B9C"/>
    <w:rsid w:val="00BC4BFB"/>
    <w:rsid w:val="00BC4D36"/>
    <w:rsid w:val="00BC4DD5"/>
    <w:rsid w:val="00BC4E33"/>
    <w:rsid w:val="00BC4E57"/>
    <w:rsid w:val="00BC5040"/>
    <w:rsid w:val="00BC5076"/>
    <w:rsid w:val="00BC5181"/>
    <w:rsid w:val="00BC5221"/>
    <w:rsid w:val="00BC530C"/>
    <w:rsid w:val="00BC53CD"/>
    <w:rsid w:val="00BC559D"/>
    <w:rsid w:val="00BC5694"/>
    <w:rsid w:val="00BC569A"/>
    <w:rsid w:val="00BC56C1"/>
    <w:rsid w:val="00BC56E3"/>
    <w:rsid w:val="00BC5A19"/>
    <w:rsid w:val="00BC5ADA"/>
    <w:rsid w:val="00BC5BE8"/>
    <w:rsid w:val="00BC5CE2"/>
    <w:rsid w:val="00BC5EE5"/>
    <w:rsid w:val="00BC5EFA"/>
    <w:rsid w:val="00BC5F8C"/>
    <w:rsid w:val="00BC5FEB"/>
    <w:rsid w:val="00BC6049"/>
    <w:rsid w:val="00BC6103"/>
    <w:rsid w:val="00BC61A8"/>
    <w:rsid w:val="00BC61DD"/>
    <w:rsid w:val="00BC6303"/>
    <w:rsid w:val="00BC6357"/>
    <w:rsid w:val="00BC63C5"/>
    <w:rsid w:val="00BC642E"/>
    <w:rsid w:val="00BC6626"/>
    <w:rsid w:val="00BC66B2"/>
    <w:rsid w:val="00BC66F1"/>
    <w:rsid w:val="00BC6724"/>
    <w:rsid w:val="00BC6742"/>
    <w:rsid w:val="00BC6777"/>
    <w:rsid w:val="00BC6853"/>
    <w:rsid w:val="00BC6A9C"/>
    <w:rsid w:val="00BC6B63"/>
    <w:rsid w:val="00BC6D45"/>
    <w:rsid w:val="00BC6FFC"/>
    <w:rsid w:val="00BC703B"/>
    <w:rsid w:val="00BC7196"/>
    <w:rsid w:val="00BC71AE"/>
    <w:rsid w:val="00BC71C5"/>
    <w:rsid w:val="00BC71E3"/>
    <w:rsid w:val="00BC7297"/>
    <w:rsid w:val="00BC733F"/>
    <w:rsid w:val="00BC7446"/>
    <w:rsid w:val="00BC74A5"/>
    <w:rsid w:val="00BC7541"/>
    <w:rsid w:val="00BC7574"/>
    <w:rsid w:val="00BC758A"/>
    <w:rsid w:val="00BC7659"/>
    <w:rsid w:val="00BC7746"/>
    <w:rsid w:val="00BC791C"/>
    <w:rsid w:val="00BC79DB"/>
    <w:rsid w:val="00BC7A42"/>
    <w:rsid w:val="00BC7AF8"/>
    <w:rsid w:val="00BC7C01"/>
    <w:rsid w:val="00BC7C71"/>
    <w:rsid w:val="00BC7CB4"/>
    <w:rsid w:val="00BC7D8D"/>
    <w:rsid w:val="00BC7E6E"/>
    <w:rsid w:val="00BC7F47"/>
    <w:rsid w:val="00BC7F6C"/>
    <w:rsid w:val="00BD00E7"/>
    <w:rsid w:val="00BD013E"/>
    <w:rsid w:val="00BD0216"/>
    <w:rsid w:val="00BD0249"/>
    <w:rsid w:val="00BD0383"/>
    <w:rsid w:val="00BD03ED"/>
    <w:rsid w:val="00BD0469"/>
    <w:rsid w:val="00BD04E3"/>
    <w:rsid w:val="00BD0517"/>
    <w:rsid w:val="00BD053E"/>
    <w:rsid w:val="00BD0670"/>
    <w:rsid w:val="00BD0782"/>
    <w:rsid w:val="00BD082C"/>
    <w:rsid w:val="00BD0A89"/>
    <w:rsid w:val="00BD0A91"/>
    <w:rsid w:val="00BD0C19"/>
    <w:rsid w:val="00BD0C9B"/>
    <w:rsid w:val="00BD0E43"/>
    <w:rsid w:val="00BD0E92"/>
    <w:rsid w:val="00BD0F1D"/>
    <w:rsid w:val="00BD0FC4"/>
    <w:rsid w:val="00BD0FD2"/>
    <w:rsid w:val="00BD0FEE"/>
    <w:rsid w:val="00BD10E9"/>
    <w:rsid w:val="00BD1122"/>
    <w:rsid w:val="00BD114C"/>
    <w:rsid w:val="00BD1255"/>
    <w:rsid w:val="00BD12FB"/>
    <w:rsid w:val="00BD13ED"/>
    <w:rsid w:val="00BD140B"/>
    <w:rsid w:val="00BD156D"/>
    <w:rsid w:val="00BD156F"/>
    <w:rsid w:val="00BD15DC"/>
    <w:rsid w:val="00BD1749"/>
    <w:rsid w:val="00BD1769"/>
    <w:rsid w:val="00BD1A93"/>
    <w:rsid w:val="00BD1BB8"/>
    <w:rsid w:val="00BD1BCB"/>
    <w:rsid w:val="00BD1E24"/>
    <w:rsid w:val="00BD203D"/>
    <w:rsid w:val="00BD2063"/>
    <w:rsid w:val="00BD2140"/>
    <w:rsid w:val="00BD21E3"/>
    <w:rsid w:val="00BD2219"/>
    <w:rsid w:val="00BD2248"/>
    <w:rsid w:val="00BD2256"/>
    <w:rsid w:val="00BD234D"/>
    <w:rsid w:val="00BD2357"/>
    <w:rsid w:val="00BD238C"/>
    <w:rsid w:val="00BD2444"/>
    <w:rsid w:val="00BD248E"/>
    <w:rsid w:val="00BD249F"/>
    <w:rsid w:val="00BD2558"/>
    <w:rsid w:val="00BD257C"/>
    <w:rsid w:val="00BD2A08"/>
    <w:rsid w:val="00BD2A58"/>
    <w:rsid w:val="00BD2A5E"/>
    <w:rsid w:val="00BD2A8D"/>
    <w:rsid w:val="00BD2AB7"/>
    <w:rsid w:val="00BD2AC3"/>
    <w:rsid w:val="00BD2C2A"/>
    <w:rsid w:val="00BD2DDD"/>
    <w:rsid w:val="00BD2EAC"/>
    <w:rsid w:val="00BD2EC8"/>
    <w:rsid w:val="00BD2F55"/>
    <w:rsid w:val="00BD2FA6"/>
    <w:rsid w:val="00BD3254"/>
    <w:rsid w:val="00BD3483"/>
    <w:rsid w:val="00BD34E1"/>
    <w:rsid w:val="00BD3592"/>
    <w:rsid w:val="00BD35D7"/>
    <w:rsid w:val="00BD3654"/>
    <w:rsid w:val="00BD36A9"/>
    <w:rsid w:val="00BD373F"/>
    <w:rsid w:val="00BD37CE"/>
    <w:rsid w:val="00BD3837"/>
    <w:rsid w:val="00BD385B"/>
    <w:rsid w:val="00BD3863"/>
    <w:rsid w:val="00BD386B"/>
    <w:rsid w:val="00BD3A81"/>
    <w:rsid w:val="00BD3B60"/>
    <w:rsid w:val="00BD3C69"/>
    <w:rsid w:val="00BD3CE8"/>
    <w:rsid w:val="00BD3D7A"/>
    <w:rsid w:val="00BD3E88"/>
    <w:rsid w:val="00BD4062"/>
    <w:rsid w:val="00BD4171"/>
    <w:rsid w:val="00BD4187"/>
    <w:rsid w:val="00BD41FD"/>
    <w:rsid w:val="00BD4216"/>
    <w:rsid w:val="00BD4258"/>
    <w:rsid w:val="00BD4355"/>
    <w:rsid w:val="00BD449A"/>
    <w:rsid w:val="00BD45DF"/>
    <w:rsid w:val="00BD45E7"/>
    <w:rsid w:val="00BD465E"/>
    <w:rsid w:val="00BD4A64"/>
    <w:rsid w:val="00BD4A72"/>
    <w:rsid w:val="00BD4A8A"/>
    <w:rsid w:val="00BD4AAE"/>
    <w:rsid w:val="00BD4B4E"/>
    <w:rsid w:val="00BD4B66"/>
    <w:rsid w:val="00BD4DB7"/>
    <w:rsid w:val="00BD4E11"/>
    <w:rsid w:val="00BD4EDF"/>
    <w:rsid w:val="00BD4F7B"/>
    <w:rsid w:val="00BD4FDD"/>
    <w:rsid w:val="00BD505B"/>
    <w:rsid w:val="00BD507A"/>
    <w:rsid w:val="00BD5229"/>
    <w:rsid w:val="00BD52FA"/>
    <w:rsid w:val="00BD530D"/>
    <w:rsid w:val="00BD532D"/>
    <w:rsid w:val="00BD5383"/>
    <w:rsid w:val="00BD5662"/>
    <w:rsid w:val="00BD59B6"/>
    <w:rsid w:val="00BD59DF"/>
    <w:rsid w:val="00BD5A26"/>
    <w:rsid w:val="00BD5A74"/>
    <w:rsid w:val="00BD5ACA"/>
    <w:rsid w:val="00BD5B4B"/>
    <w:rsid w:val="00BD5B75"/>
    <w:rsid w:val="00BD5CDC"/>
    <w:rsid w:val="00BD5D4D"/>
    <w:rsid w:val="00BD5E0F"/>
    <w:rsid w:val="00BD5E28"/>
    <w:rsid w:val="00BD5F20"/>
    <w:rsid w:val="00BD5F7B"/>
    <w:rsid w:val="00BD5F91"/>
    <w:rsid w:val="00BD60EB"/>
    <w:rsid w:val="00BD614C"/>
    <w:rsid w:val="00BD628F"/>
    <w:rsid w:val="00BD62F9"/>
    <w:rsid w:val="00BD6509"/>
    <w:rsid w:val="00BD65A5"/>
    <w:rsid w:val="00BD65D2"/>
    <w:rsid w:val="00BD6612"/>
    <w:rsid w:val="00BD6742"/>
    <w:rsid w:val="00BD689C"/>
    <w:rsid w:val="00BD6909"/>
    <w:rsid w:val="00BD6919"/>
    <w:rsid w:val="00BD6A22"/>
    <w:rsid w:val="00BD6A3C"/>
    <w:rsid w:val="00BD6A9E"/>
    <w:rsid w:val="00BD6C1B"/>
    <w:rsid w:val="00BD6C79"/>
    <w:rsid w:val="00BD6CA1"/>
    <w:rsid w:val="00BD6D75"/>
    <w:rsid w:val="00BD6E32"/>
    <w:rsid w:val="00BD6E97"/>
    <w:rsid w:val="00BD7178"/>
    <w:rsid w:val="00BD7212"/>
    <w:rsid w:val="00BD727A"/>
    <w:rsid w:val="00BD72F5"/>
    <w:rsid w:val="00BD7358"/>
    <w:rsid w:val="00BD73D2"/>
    <w:rsid w:val="00BD75DF"/>
    <w:rsid w:val="00BD7690"/>
    <w:rsid w:val="00BD76D8"/>
    <w:rsid w:val="00BD76F4"/>
    <w:rsid w:val="00BD7787"/>
    <w:rsid w:val="00BD78B8"/>
    <w:rsid w:val="00BD78D8"/>
    <w:rsid w:val="00BD799A"/>
    <w:rsid w:val="00BD7A82"/>
    <w:rsid w:val="00BD7C5F"/>
    <w:rsid w:val="00BD7D63"/>
    <w:rsid w:val="00BD7E9F"/>
    <w:rsid w:val="00BD7EEB"/>
    <w:rsid w:val="00BD7F39"/>
    <w:rsid w:val="00BD7F6C"/>
    <w:rsid w:val="00BD7F73"/>
    <w:rsid w:val="00BD7F9E"/>
    <w:rsid w:val="00BD7FC8"/>
    <w:rsid w:val="00BE0008"/>
    <w:rsid w:val="00BE001D"/>
    <w:rsid w:val="00BE00CE"/>
    <w:rsid w:val="00BE0127"/>
    <w:rsid w:val="00BE0157"/>
    <w:rsid w:val="00BE02E5"/>
    <w:rsid w:val="00BE072F"/>
    <w:rsid w:val="00BE0755"/>
    <w:rsid w:val="00BE08DD"/>
    <w:rsid w:val="00BE0A39"/>
    <w:rsid w:val="00BE0AC0"/>
    <w:rsid w:val="00BE0B2B"/>
    <w:rsid w:val="00BE0BF7"/>
    <w:rsid w:val="00BE0C3B"/>
    <w:rsid w:val="00BE0C4C"/>
    <w:rsid w:val="00BE0C86"/>
    <w:rsid w:val="00BE0E43"/>
    <w:rsid w:val="00BE0EC9"/>
    <w:rsid w:val="00BE0EE6"/>
    <w:rsid w:val="00BE0EF4"/>
    <w:rsid w:val="00BE1010"/>
    <w:rsid w:val="00BE1165"/>
    <w:rsid w:val="00BE138C"/>
    <w:rsid w:val="00BE13B8"/>
    <w:rsid w:val="00BE14D1"/>
    <w:rsid w:val="00BE1634"/>
    <w:rsid w:val="00BE1822"/>
    <w:rsid w:val="00BE18F9"/>
    <w:rsid w:val="00BE18FF"/>
    <w:rsid w:val="00BE1965"/>
    <w:rsid w:val="00BE197A"/>
    <w:rsid w:val="00BE1A06"/>
    <w:rsid w:val="00BE1A1E"/>
    <w:rsid w:val="00BE1B00"/>
    <w:rsid w:val="00BE1DD5"/>
    <w:rsid w:val="00BE1EFE"/>
    <w:rsid w:val="00BE2068"/>
    <w:rsid w:val="00BE217E"/>
    <w:rsid w:val="00BE2183"/>
    <w:rsid w:val="00BE25B9"/>
    <w:rsid w:val="00BE25C5"/>
    <w:rsid w:val="00BE26A1"/>
    <w:rsid w:val="00BE28E0"/>
    <w:rsid w:val="00BE2946"/>
    <w:rsid w:val="00BE2986"/>
    <w:rsid w:val="00BE2A02"/>
    <w:rsid w:val="00BE2A71"/>
    <w:rsid w:val="00BE2AC0"/>
    <w:rsid w:val="00BE2B39"/>
    <w:rsid w:val="00BE2B8C"/>
    <w:rsid w:val="00BE2CBA"/>
    <w:rsid w:val="00BE2D38"/>
    <w:rsid w:val="00BE2E99"/>
    <w:rsid w:val="00BE2EAB"/>
    <w:rsid w:val="00BE2ED6"/>
    <w:rsid w:val="00BE2F8B"/>
    <w:rsid w:val="00BE313D"/>
    <w:rsid w:val="00BE3244"/>
    <w:rsid w:val="00BE3623"/>
    <w:rsid w:val="00BE3704"/>
    <w:rsid w:val="00BE375C"/>
    <w:rsid w:val="00BE3839"/>
    <w:rsid w:val="00BE3851"/>
    <w:rsid w:val="00BE39C0"/>
    <w:rsid w:val="00BE3AFA"/>
    <w:rsid w:val="00BE3B29"/>
    <w:rsid w:val="00BE3E60"/>
    <w:rsid w:val="00BE3E63"/>
    <w:rsid w:val="00BE3EC4"/>
    <w:rsid w:val="00BE3F52"/>
    <w:rsid w:val="00BE403F"/>
    <w:rsid w:val="00BE409F"/>
    <w:rsid w:val="00BE40F6"/>
    <w:rsid w:val="00BE41E8"/>
    <w:rsid w:val="00BE4246"/>
    <w:rsid w:val="00BE4247"/>
    <w:rsid w:val="00BE4326"/>
    <w:rsid w:val="00BE4385"/>
    <w:rsid w:val="00BE43FD"/>
    <w:rsid w:val="00BE44B6"/>
    <w:rsid w:val="00BE45B4"/>
    <w:rsid w:val="00BE45C1"/>
    <w:rsid w:val="00BE4977"/>
    <w:rsid w:val="00BE4A18"/>
    <w:rsid w:val="00BE4B05"/>
    <w:rsid w:val="00BE4F42"/>
    <w:rsid w:val="00BE5156"/>
    <w:rsid w:val="00BE515A"/>
    <w:rsid w:val="00BE51C7"/>
    <w:rsid w:val="00BE536E"/>
    <w:rsid w:val="00BE5455"/>
    <w:rsid w:val="00BE5515"/>
    <w:rsid w:val="00BE5613"/>
    <w:rsid w:val="00BE5676"/>
    <w:rsid w:val="00BE56AC"/>
    <w:rsid w:val="00BE56C2"/>
    <w:rsid w:val="00BE576C"/>
    <w:rsid w:val="00BE57B0"/>
    <w:rsid w:val="00BE57BE"/>
    <w:rsid w:val="00BE57ED"/>
    <w:rsid w:val="00BE5813"/>
    <w:rsid w:val="00BE585D"/>
    <w:rsid w:val="00BE58B5"/>
    <w:rsid w:val="00BE59A7"/>
    <w:rsid w:val="00BE59F2"/>
    <w:rsid w:val="00BE5A88"/>
    <w:rsid w:val="00BE5B5A"/>
    <w:rsid w:val="00BE5C7E"/>
    <w:rsid w:val="00BE5CCD"/>
    <w:rsid w:val="00BE5D57"/>
    <w:rsid w:val="00BE5D5C"/>
    <w:rsid w:val="00BE5E42"/>
    <w:rsid w:val="00BE5E8F"/>
    <w:rsid w:val="00BE5EFB"/>
    <w:rsid w:val="00BE5F56"/>
    <w:rsid w:val="00BE6012"/>
    <w:rsid w:val="00BE611B"/>
    <w:rsid w:val="00BE612C"/>
    <w:rsid w:val="00BE61A7"/>
    <w:rsid w:val="00BE6243"/>
    <w:rsid w:val="00BE6354"/>
    <w:rsid w:val="00BE658E"/>
    <w:rsid w:val="00BE65B3"/>
    <w:rsid w:val="00BE6685"/>
    <w:rsid w:val="00BE6774"/>
    <w:rsid w:val="00BE6790"/>
    <w:rsid w:val="00BE68B9"/>
    <w:rsid w:val="00BE69DA"/>
    <w:rsid w:val="00BE6BD6"/>
    <w:rsid w:val="00BE6BF9"/>
    <w:rsid w:val="00BE6D27"/>
    <w:rsid w:val="00BE6D76"/>
    <w:rsid w:val="00BE6E1C"/>
    <w:rsid w:val="00BE6E85"/>
    <w:rsid w:val="00BE6F5A"/>
    <w:rsid w:val="00BE71BF"/>
    <w:rsid w:val="00BE71CD"/>
    <w:rsid w:val="00BE7265"/>
    <w:rsid w:val="00BE73D7"/>
    <w:rsid w:val="00BE75FB"/>
    <w:rsid w:val="00BE7603"/>
    <w:rsid w:val="00BE770D"/>
    <w:rsid w:val="00BE77BF"/>
    <w:rsid w:val="00BE786F"/>
    <w:rsid w:val="00BE79BB"/>
    <w:rsid w:val="00BE7A84"/>
    <w:rsid w:val="00BE7B09"/>
    <w:rsid w:val="00BE7B0C"/>
    <w:rsid w:val="00BE7B27"/>
    <w:rsid w:val="00BE7B5D"/>
    <w:rsid w:val="00BE7C3F"/>
    <w:rsid w:val="00BE7DC9"/>
    <w:rsid w:val="00BE7E10"/>
    <w:rsid w:val="00BE7E3D"/>
    <w:rsid w:val="00BE7EBC"/>
    <w:rsid w:val="00BE7F64"/>
    <w:rsid w:val="00BF0005"/>
    <w:rsid w:val="00BF0030"/>
    <w:rsid w:val="00BF00AC"/>
    <w:rsid w:val="00BF00DD"/>
    <w:rsid w:val="00BF0193"/>
    <w:rsid w:val="00BF01DF"/>
    <w:rsid w:val="00BF021F"/>
    <w:rsid w:val="00BF02D2"/>
    <w:rsid w:val="00BF02E6"/>
    <w:rsid w:val="00BF03AB"/>
    <w:rsid w:val="00BF03D7"/>
    <w:rsid w:val="00BF060F"/>
    <w:rsid w:val="00BF0647"/>
    <w:rsid w:val="00BF06BA"/>
    <w:rsid w:val="00BF06C9"/>
    <w:rsid w:val="00BF07CB"/>
    <w:rsid w:val="00BF0862"/>
    <w:rsid w:val="00BF08B8"/>
    <w:rsid w:val="00BF09E2"/>
    <w:rsid w:val="00BF0A66"/>
    <w:rsid w:val="00BF0B4C"/>
    <w:rsid w:val="00BF0B4E"/>
    <w:rsid w:val="00BF0DFB"/>
    <w:rsid w:val="00BF0F1C"/>
    <w:rsid w:val="00BF10D2"/>
    <w:rsid w:val="00BF10D6"/>
    <w:rsid w:val="00BF1120"/>
    <w:rsid w:val="00BF120B"/>
    <w:rsid w:val="00BF1309"/>
    <w:rsid w:val="00BF14A1"/>
    <w:rsid w:val="00BF171F"/>
    <w:rsid w:val="00BF17F5"/>
    <w:rsid w:val="00BF18B9"/>
    <w:rsid w:val="00BF1B70"/>
    <w:rsid w:val="00BF1BB0"/>
    <w:rsid w:val="00BF1BB6"/>
    <w:rsid w:val="00BF1D0C"/>
    <w:rsid w:val="00BF1E29"/>
    <w:rsid w:val="00BF1E3A"/>
    <w:rsid w:val="00BF1E7C"/>
    <w:rsid w:val="00BF1F3A"/>
    <w:rsid w:val="00BF1F51"/>
    <w:rsid w:val="00BF2026"/>
    <w:rsid w:val="00BF2202"/>
    <w:rsid w:val="00BF220D"/>
    <w:rsid w:val="00BF22F5"/>
    <w:rsid w:val="00BF2541"/>
    <w:rsid w:val="00BF2817"/>
    <w:rsid w:val="00BF29A5"/>
    <w:rsid w:val="00BF2B7A"/>
    <w:rsid w:val="00BF2C65"/>
    <w:rsid w:val="00BF2CF0"/>
    <w:rsid w:val="00BF2D07"/>
    <w:rsid w:val="00BF2E52"/>
    <w:rsid w:val="00BF2E5F"/>
    <w:rsid w:val="00BF30AC"/>
    <w:rsid w:val="00BF30BA"/>
    <w:rsid w:val="00BF3109"/>
    <w:rsid w:val="00BF31CB"/>
    <w:rsid w:val="00BF339F"/>
    <w:rsid w:val="00BF33AD"/>
    <w:rsid w:val="00BF34CE"/>
    <w:rsid w:val="00BF34EA"/>
    <w:rsid w:val="00BF3552"/>
    <w:rsid w:val="00BF35DD"/>
    <w:rsid w:val="00BF3660"/>
    <w:rsid w:val="00BF366D"/>
    <w:rsid w:val="00BF3847"/>
    <w:rsid w:val="00BF3A4D"/>
    <w:rsid w:val="00BF3A58"/>
    <w:rsid w:val="00BF3A65"/>
    <w:rsid w:val="00BF3AE6"/>
    <w:rsid w:val="00BF3AFB"/>
    <w:rsid w:val="00BF3B23"/>
    <w:rsid w:val="00BF3B9E"/>
    <w:rsid w:val="00BF3BE3"/>
    <w:rsid w:val="00BF3C10"/>
    <w:rsid w:val="00BF3C1C"/>
    <w:rsid w:val="00BF3C37"/>
    <w:rsid w:val="00BF3C62"/>
    <w:rsid w:val="00BF4231"/>
    <w:rsid w:val="00BF42F4"/>
    <w:rsid w:val="00BF432F"/>
    <w:rsid w:val="00BF440C"/>
    <w:rsid w:val="00BF44DB"/>
    <w:rsid w:val="00BF457E"/>
    <w:rsid w:val="00BF46F1"/>
    <w:rsid w:val="00BF4770"/>
    <w:rsid w:val="00BF4796"/>
    <w:rsid w:val="00BF4923"/>
    <w:rsid w:val="00BF4994"/>
    <w:rsid w:val="00BF4AEB"/>
    <w:rsid w:val="00BF4B56"/>
    <w:rsid w:val="00BF4B69"/>
    <w:rsid w:val="00BF4BF8"/>
    <w:rsid w:val="00BF4D0C"/>
    <w:rsid w:val="00BF4E60"/>
    <w:rsid w:val="00BF4EA0"/>
    <w:rsid w:val="00BF4EC9"/>
    <w:rsid w:val="00BF4F8A"/>
    <w:rsid w:val="00BF5007"/>
    <w:rsid w:val="00BF50CC"/>
    <w:rsid w:val="00BF52E9"/>
    <w:rsid w:val="00BF5350"/>
    <w:rsid w:val="00BF53CB"/>
    <w:rsid w:val="00BF53F0"/>
    <w:rsid w:val="00BF5468"/>
    <w:rsid w:val="00BF556C"/>
    <w:rsid w:val="00BF55D0"/>
    <w:rsid w:val="00BF55F8"/>
    <w:rsid w:val="00BF5619"/>
    <w:rsid w:val="00BF5623"/>
    <w:rsid w:val="00BF56A8"/>
    <w:rsid w:val="00BF5707"/>
    <w:rsid w:val="00BF5715"/>
    <w:rsid w:val="00BF5A4C"/>
    <w:rsid w:val="00BF5AF0"/>
    <w:rsid w:val="00BF5D22"/>
    <w:rsid w:val="00BF5ED8"/>
    <w:rsid w:val="00BF5EFE"/>
    <w:rsid w:val="00BF5F2D"/>
    <w:rsid w:val="00BF5F35"/>
    <w:rsid w:val="00BF5FB3"/>
    <w:rsid w:val="00BF604D"/>
    <w:rsid w:val="00BF60E3"/>
    <w:rsid w:val="00BF6146"/>
    <w:rsid w:val="00BF6284"/>
    <w:rsid w:val="00BF6299"/>
    <w:rsid w:val="00BF6329"/>
    <w:rsid w:val="00BF6597"/>
    <w:rsid w:val="00BF6A7C"/>
    <w:rsid w:val="00BF6AD8"/>
    <w:rsid w:val="00BF6B51"/>
    <w:rsid w:val="00BF6BC8"/>
    <w:rsid w:val="00BF6D7E"/>
    <w:rsid w:val="00BF6DAE"/>
    <w:rsid w:val="00BF6FBF"/>
    <w:rsid w:val="00BF700B"/>
    <w:rsid w:val="00BF703F"/>
    <w:rsid w:val="00BF7064"/>
    <w:rsid w:val="00BF70A1"/>
    <w:rsid w:val="00BF70F8"/>
    <w:rsid w:val="00BF721B"/>
    <w:rsid w:val="00BF721D"/>
    <w:rsid w:val="00BF7279"/>
    <w:rsid w:val="00BF729D"/>
    <w:rsid w:val="00BF7639"/>
    <w:rsid w:val="00BF7746"/>
    <w:rsid w:val="00BF79AA"/>
    <w:rsid w:val="00BF7B3C"/>
    <w:rsid w:val="00BF7C19"/>
    <w:rsid w:val="00BF7CD6"/>
    <w:rsid w:val="00BF7CDD"/>
    <w:rsid w:val="00BF7D43"/>
    <w:rsid w:val="00BF7D97"/>
    <w:rsid w:val="00BF7E8F"/>
    <w:rsid w:val="00C0003A"/>
    <w:rsid w:val="00C00071"/>
    <w:rsid w:val="00C00130"/>
    <w:rsid w:val="00C0025B"/>
    <w:rsid w:val="00C0044E"/>
    <w:rsid w:val="00C006D9"/>
    <w:rsid w:val="00C007CA"/>
    <w:rsid w:val="00C008F2"/>
    <w:rsid w:val="00C00A87"/>
    <w:rsid w:val="00C00AA8"/>
    <w:rsid w:val="00C00BD6"/>
    <w:rsid w:val="00C00C28"/>
    <w:rsid w:val="00C00D3E"/>
    <w:rsid w:val="00C00E52"/>
    <w:rsid w:val="00C00ED9"/>
    <w:rsid w:val="00C00F1A"/>
    <w:rsid w:val="00C00F4B"/>
    <w:rsid w:val="00C00F63"/>
    <w:rsid w:val="00C00FAE"/>
    <w:rsid w:val="00C010F5"/>
    <w:rsid w:val="00C011A8"/>
    <w:rsid w:val="00C0142A"/>
    <w:rsid w:val="00C014AC"/>
    <w:rsid w:val="00C01835"/>
    <w:rsid w:val="00C01A4F"/>
    <w:rsid w:val="00C01AA6"/>
    <w:rsid w:val="00C01AFA"/>
    <w:rsid w:val="00C01B13"/>
    <w:rsid w:val="00C01C09"/>
    <w:rsid w:val="00C01C49"/>
    <w:rsid w:val="00C01DD8"/>
    <w:rsid w:val="00C01DFD"/>
    <w:rsid w:val="00C01E3F"/>
    <w:rsid w:val="00C01ED8"/>
    <w:rsid w:val="00C01F17"/>
    <w:rsid w:val="00C01F4B"/>
    <w:rsid w:val="00C02012"/>
    <w:rsid w:val="00C02042"/>
    <w:rsid w:val="00C0214B"/>
    <w:rsid w:val="00C02192"/>
    <w:rsid w:val="00C0224B"/>
    <w:rsid w:val="00C022B5"/>
    <w:rsid w:val="00C022D7"/>
    <w:rsid w:val="00C02608"/>
    <w:rsid w:val="00C02696"/>
    <w:rsid w:val="00C026C6"/>
    <w:rsid w:val="00C026F2"/>
    <w:rsid w:val="00C0279C"/>
    <w:rsid w:val="00C028B8"/>
    <w:rsid w:val="00C02A91"/>
    <w:rsid w:val="00C02B06"/>
    <w:rsid w:val="00C02B93"/>
    <w:rsid w:val="00C02BFD"/>
    <w:rsid w:val="00C02C1F"/>
    <w:rsid w:val="00C02C95"/>
    <w:rsid w:val="00C02CBE"/>
    <w:rsid w:val="00C02CDE"/>
    <w:rsid w:val="00C02D87"/>
    <w:rsid w:val="00C03071"/>
    <w:rsid w:val="00C03167"/>
    <w:rsid w:val="00C03260"/>
    <w:rsid w:val="00C0326E"/>
    <w:rsid w:val="00C034D4"/>
    <w:rsid w:val="00C0358F"/>
    <w:rsid w:val="00C035C9"/>
    <w:rsid w:val="00C03608"/>
    <w:rsid w:val="00C0369A"/>
    <w:rsid w:val="00C03716"/>
    <w:rsid w:val="00C03720"/>
    <w:rsid w:val="00C038B9"/>
    <w:rsid w:val="00C03927"/>
    <w:rsid w:val="00C03930"/>
    <w:rsid w:val="00C03955"/>
    <w:rsid w:val="00C039DB"/>
    <w:rsid w:val="00C03ACF"/>
    <w:rsid w:val="00C03B7B"/>
    <w:rsid w:val="00C03C30"/>
    <w:rsid w:val="00C03C47"/>
    <w:rsid w:val="00C03E2A"/>
    <w:rsid w:val="00C03E48"/>
    <w:rsid w:val="00C03F15"/>
    <w:rsid w:val="00C04053"/>
    <w:rsid w:val="00C04247"/>
    <w:rsid w:val="00C04322"/>
    <w:rsid w:val="00C04339"/>
    <w:rsid w:val="00C0433F"/>
    <w:rsid w:val="00C045B1"/>
    <w:rsid w:val="00C046DD"/>
    <w:rsid w:val="00C04772"/>
    <w:rsid w:val="00C04973"/>
    <w:rsid w:val="00C049B7"/>
    <w:rsid w:val="00C04A1A"/>
    <w:rsid w:val="00C04B43"/>
    <w:rsid w:val="00C04C0E"/>
    <w:rsid w:val="00C04C6C"/>
    <w:rsid w:val="00C04DE2"/>
    <w:rsid w:val="00C04E32"/>
    <w:rsid w:val="00C04EB1"/>
    <w:rsid w:val="00C04F02"/>
    <w:rsid w:val="00C0500B"/>
    <w:rsid w:val="00C0502C"/>
    <w:rsid w:val="00C05046"/>
    <w:rsid w:val="00C05150"/>
    <w:rsid w:val="00C05192"/>
    <w:rsid w:val="00C05395"/>
    <w:rsid w:val="00C05495"/>
    <w:rsid w:val="00C054EB"/>
    <w:rsid w:val="00C05512"/>
    <w:rsid w:val="00C05549"/>
    <w:rsid w:val="00C05556"/>
    <w:rsid w:val="00C055AD"/>
    <w:rsid w:val="00C05611"/>
    <w:rsid w:val="00C05712"/>
    <w:rsid w:val="00C057E0"/>
    <w:rsid w:val="00C057ED"/>
    <w:rsid w:val="00C05863"/>
    <w:rsid w:val="00C05994"/>
    <w:rsid w:val="00C059C3"/>
    <w:rsid w:val="00C05B4D"/>
    <w:rsid w:val="00C05C20"/>
    <w:rsid w:val="00C05C59"/>
    <w:rsid w:val="00C05C5D"/>
    <w:rsid w:val="00C05D67"/>
    <w:rsid w:val="00C06031"/>
    <w:rsid w:val="00C06066"/>
    <w:rsid w:val="00C060DA"/>
    <w:rsid w:val="00C061C6"/>
    <w:rsid w:val="00C061F6"/>
    <w:rsid w:val="00C0648A"/>
    <w:rsid w:val="00C064A1"/>
    <w:rsid w:val="00C066BD"/>
    <w:rsid w:val="00C066D1"/>
    <w:rsid w:val="00C067A4"/>
    <w:rsid w:val="00C0680F"/>
    <w:rsid w:val="00C068BA"/>
    <w:rsid w:val="00C069A1"/>
    <w:rsid w:val="00C06A2A"/>
    <w:rsid w:val="00C06BB2"/>
    <w:rsid w:val="00C06DBD"/>
    <w:rsid w:val="00C06DD9"/>
    <w:rsid w:val="00C06DED"/>
    <w:rsid w:val="00C06E2E"/>
    <w:rsid w:val="00C06E66"/>
    <w:rsid w:val="00C06E95"/>
    <w:rsid w:val="00C06F8C"/>
    <w:rsid w:val="00C070CB"/>
    <w:rsid w:val="00C070CD"/>
    <w:rsid w:val="00C0754D"/>
    <w:rsid w:val="00C075C2"/>
    <w:rsid w:val="00C07626"/>
    <w:rsid w:val="00C076C0"/>
    <w:rsid w:val="00C0779D"/>
    <w:rsid w:val="00C0781F"/>
    <w:rsid w:val="00C07831"/>
    <w:rsid w:val="00C078AB"/>
    <w:rsid w:val="00C07977"/>
    <w:rsid w:val="00C079A4"/>
    <w:rsid w:val="00C07A6C"/>
    <w:rsid w:val="00C07AD3"/>
    <w:rsid w:val="00C07AE3"/>
    <w:rsid w:val="00C07AE4"/>
    <w:rsid w:val="00C07B2C"/>
    <w:rsid w:val="00C07BEA"/>
    <w:rsid w:val="00C07C54"/>
    <w:rsid w:val="00C07C5C"/>
    <w:rsid w:val="00C07E51"/>
    <w:rsid w:val="00C10136"/>
    <w:rsid w:val="00C102E4"/>
    <w:rsid w:val="00C1030D"/>
    <w:rsid w:val="00C10406"/>
    <w:rsid w:val="00C104C8"/>
    <w:rsid w:val="00C10569"/>
    <w:rsid w:val="00C10599"/>
    <w:rsid w:val="00C105DC"/>
    <w:rsid w:val="00C1061E"/>
    <w:rsid w:val="00C10641"/>
    <w:rsid w:val="00C1077F"/>
    <w:rsid w:val="00C107EC"/>
    <w:rsid w:val="00C10829"/>
    <w:rsid w:val="00C10991"/>
    <w:rsid w:val="00C10C20"/>
    <w:rsid w:val="00C10CBB"/>
    <w:rsid w:val="00C10D3C"/>
    <w:rsid w:val="00C10DB3"/>
    <w:rsid w:val="00C10E07"/>
    <w:rsid w:val="00C10F09"/>
    <w:rsid w:val="00C10F46"/>
    <w:rsid w:val="00C10F54"/>
    <w:rsid w:val="00C11128"/>
    <w:rsid w:val="00C1114F"/>
    <w:rsid w:val="00C11181"/>
    <w:rsid w:val="00C11183"/>
    <w:rsid w:val="00C11197"/>
    <w:rsid w:val="00C11253"/>
    <w:rsid w:val="00C11368"/>
    <w:rsid w:val="00C113A0"/>
    <w:rsid w:val="00C114EB"/>
    <w:rsid w:val="00C11548"/>
    <w:rsid w:val="00C11549"/>
    <w:rsid w:val="00C1157C"/>
    <w:rsid w:val="00C11612"/>
    <w:rsid w:val="00C11647"/>
    <w:rsid w:val="00C116C2"/>
    <w:rsid w:val="00C11913"/>
    <w:rsid w:val="00C11A8E"/>
    <w:rsid w:val="00C11B58"/>
    <w:rsid w:val="00C11BB3"/>
    <w:rsid w:val="00C11C33"/>
    <w:rsid w:val="00C11C73"/>
    <w:rsid w:val="00C11DB1"/>
    <w:rsid w:val="00C11E50"/>
    <w:rsid w:val="00C11E6A"/>
    <w:rsid w:val="00C11FE5"/>
    <w:rsid w:val="00C11FF6"/>
    <w:rsid w:val="00C12068"/>
    <w:rsid w:val="00C120F7"/>
    <w:rsid w:val="00C12220"/>
    <w:rsid w:val="00C1247F"/>
    <w:rsid w:val="00C12822"/>
    <w:rsid w:val="00C129E5"/>
    <w:rsid w:val="00C12AEC"/>
    <w:rsid w:val="00C12C24"/>
    <w:rsid w:val="00C12CD3"/>
    <w:rsid w:val="00C12EB5"/>
    <w:rsid w:val="00C12F2F"/>
    <w:rsid w:val="00C12FC8"/>
    <w:rsid w:val="00C131AC"/>
    <w:rsid w:val="00C131CD"/>
    <w:rsid w:val="00C13249"/>
    <w:rsid w:val="00C13288"/>
    <w:rsid w:val="00C1328A"/>
    <w:rsid w:val="00C133E7"/>
    <w:rsid w:val="00C133F6"/>
    <w:rsid w:val="00C13405"/>
    <w:rsid w:val="00C13504"/>
    <w:rsid w:val="00C13550"/>
    <w:rsid w:val="00C1375D"/>
    <w:rsid w:val="00C13773"/>
    <w:rsid w:val="00C138C3"/>
    <w:rsid w:val="00C138CF"/>
    <w:rsid w:val="00C13A99"/>
    <w:rsid w:val="00C13BCA"/>
    <w:rsid w:val="00C13C21"/>
    <w:rsid w:val="00C13C8A"/>
    <w:rsid w:val="00C13D73"/>
    <w:rsid w:val="00C13E66"/>
    <w:rsid w:val="00C13EC5"/>
    <w:rsid w:val="00C13EC8"/>
    <w:rsid w:val="00C13F22"/>
    <w:rsid w:val="00C13FA4"/>
    <w:rsid w:val="00C13FBF"/>
    <w:rsid w:val="00C14042"/>
    <w:rsid w:val="00C14080"/>
    <w:rsid w:val="00C140C1"/>
    <w:rsid w:val="00C140FE"/>
    <w:rsid w:val="00C14346"/>
    <w:rsid w:val="00C143A9"/>
    <w:rsid w:val="00C14525"/>
    <w:rsid w:val="00C14598"/>
    <w:rsid w:val="00C14691"/>
    <w:rsid w:val="00C14D69"/>
    <w:rsid w:val="00C14EF8"/>
    <w:rsid w:val="00C14F41"/>
    <w:rsid w:val="00C14F7C"/>
    <w:rsid w:val="00C14FC7"/>
    <w:rsid w:val="00C15034"/>
    <w:rsid w:val="00C15135"/>
    <w:rsid w:val="00C15190"/>
    <w:rsid w:val="00C1521D"/>
    <w:rsid w:val="00C153E2"/>
    <w:rsid w:val="00C15425"/>
    <w:rsid w:val="00C15442"/>
    <w:rsid w:val="00C1555C"/>
    <w:rsid w:val="00C15617"/>
    <w:rsid w:val="00C156FA"/>
    <w:rsid w:val="00C156FE"/>
    <w:rsid w:val="00C15736"/>
    <w:rsid w:val="00C15746"/>
    <w:rsid w:val="00C157F1"/>
    <w:rsid w:val="00C1581E"/>
    <w:rsid w:val="00C15875"/>
    <w:rsid w:val="00C158C7"/>
    <w:rsid w:val="00C15917"/>
    <w:rsid w:val="00C1591B"/>
    <w:rsid w:val="00C159ED"/>
    <w:rsid w:val="00C15AC7"/>
    <w:rsid w:val="00C15AF9"/>
    <w:rsid w:val="00C15B5B"/>
    <w:rsid w:val="00C15E42"/>
    <w:rsid w:val="00C15FBE"/>
    <w:rsid w:val="00C16095"/>
    <w:rsid w:val="00C160C7"/>
    <w:rsid w:val="00C1621B"/>
    <w:rsid w:val="00C16386"/>
    <w:rsid w:val="00C163EE"/>
    <w:rsid w:val="00C16479"/>
    <w:rsid w:val="00C164BC"/>
    <w:rsid w:val="00C165C6"/>
    <w:rsid w:val="00C1662C"/>
    <w:rsid w:val="00C16813"/>
    <w:rsid w:val="00C16A66"/>
    <w:rsid w:val="00C16ADB"/>
    <w:rsid w:val="00C16B16"/>
    <w:rsid w:val="00C16CE1"/>
    <w:rsid w:val="00C16CF9"/>
    <w:rsid w:val="00C16E43"/>
    <w:rsid w:val="00C16E7C"/>
    <w:rsid w:val="00C16F42"/>
    <w:rsid w:val="00C1701A"/>
    <w:rsid w:val="00C1702C"/>
    <w:rsid w:val="00C17089"/>
    <w:rsid w:val="00C17099"/>
    <w:rsid w:val="00C170AD"/>
    <w:rsid w:val="00C170AE"/>
    <w:rsid w:val="00C170AF"/>
    <w:rsid w:val="00C173E6"/>
    <w:rsid w:val="00C173EB"/>
    <w:rsid w:val="00C174B8"/>
    <w:rsid w:val="00C17542"/>
    <w:rsid w:val="00C1756E"/>
    <w:rsid w:val="00C17593"/>
    <w:rsid w:val="00C17641"/>
    <w:rsid w:val="00C176B6"/>
    <w:rsid w:val="00C176CD"/>
    <w:rsid w:val="00C1778B"/>
    <w:rsid w:val="00C177F5"/>
    <w:rsid w:val="00C17896"/>
    <w:rsid w:val="00C178A5"/>
    <w:rsid w:val="00C17AA9"/>
    <w:rsid w:val="00C17C9A"/>
    <w:rsid w:val="00C17D7E"/>
    <w:rsid w:val="00C17D89"/>
    <w:rsid w:val="00C17E50"/>
    <w:rsid w:val="00C17F24"/>
    <w:rsid w:val="00C17FAC"/>
    <w:rsid w:val="00C17FD2"/>
    <w:rsid w:val="00C20014"/>
    <w:rsid w:val="00C20074"/>
    <w:rsid w:val="00C20197"/>
    <w:rsid w:val="00C2021A"/>
    <w:rsid w:val="00C20246"/>
    <w:rsid w:val="00C202D5"/>
    <w:rsid w:val="00C20379"/>
    <w:rsid w:val="00C2037D"/>
    <w:rsid w:val="00C20409"/>
    <w:rsid w:val="00C20435"/>
    <w:rsid w:val="00C20578"/>
    <w:rsid w:val="00C20679"/>
    <w:rsid w:val="00C2068D"/>
    <w:rsid w:val="00C206C4"/>
    <w:rsid w:val="00C206EC"/>
    <w:rsid w:val="00C2072D"/>
    <w:rsid w:val="00C20B91"/>
    <w:rsid w:val="00C20CAC"/>
    <w:rsid w:val="00C20DD5"/>
    <w:rsid w:val="00C20E2D"/>
    <w:rsid w:val="00C20E6E"/>
    <w:rsid w:val="00C20EE6"/>
    <w:rsid w:val="00C20F2A"/>
    <w:rsid w:val="00C210CC"/>
    <w:rsid w:val="00C2135F"/>
    <w:rsid w:val="00C21436"/>
    <w:rsid w:val="00C2151C"/>
    <w:rsid w:val="00C21728"/>
    <w:rsid w:val="00C217C7"/>
    <w:rsid w:val="00C21B35"/>
    <w:rsid w:val="00C21BDA"/>
    <w:rsid w:val="00C21BE4"/>
    <w:rsid w:val="00C21E55"/>
    <w:rsid w:val="00C21F98"/>
    <w:rsid w:val="00C21FF3"/>
    <w:rsid w:val="00C22000"/>
    <w:rsid w:val="00C22038"/>
    <w:rsid w:val="00C220D3"/>
    <w:rsid w:val="00C22142"/>
    <w:rsid w:val="00C22228"/>
    <w:rsid w:val="00C22441"/>
    <w:rsid w:val="00C22470"/>
    <w:rsid w:val="00C224E7"/>
    <w:rsid w:val="00C22569"/>
    <w:rsid w:val="00C22600"/>
    <w:rsid w:val="00C226B6"/>
    <w:rsid w:val="00C226CE"/>
    <w:rsid w:val="00C228CF"/>
    <w:rsid w:val="00C2297B"/>
    <w:rsid w:val="00C22A41"/>
    <w:rsid w:val="00C22AC9"/>
    <w:rsid w:val="00C22BF2"/>
    <w:rsid w:val="00C22C33"/>
    <w:rsid w:val="00C22ED6"/>
    <w:rsid w:val="00C22F75"/>
    <w:rsid w:val="00C22FA0"/>
    <w:rsid w:val="00C2317E"/>
    <w:rsid w:val="00C23191"/>
    <w:rsid w:val="00C231E7"/>
    <w:rsid w:val="00C232D2"/>
    <w:rsid w:val="00C232DD"/>
    <w:rsid w:val="00C23350"/>
    <w:rsid w:val="00C23360"/>
    <w:rsid w:val="00C233ED"/>
    <w:rsid w:val="00C234CA"/>
    <w:rsid w:val="00C2353C"/>
    <w:rsid w:val="00C23626"/>
    <w:rsid w:val="00C236D7"/>
    <w:rsid w:val="00C236E7"/>
    <w:rsid w:val="00C238E8"/>
    <w:rsid w:val="00C239E9"/>
    <w:rsid w:val="00C23BCC"/>
    <w:rsid w:val="00C23CCA"/>
    <w:rsid w:val="00C23D8F"/>
    <w:rsid w:val="00C23F30"/>
    <w:rsid w:val="00C23FF1"/>
    <w:rsid w:val="00C240A9"/>
    <w:rsid w:val="00C2415E"/>
    <w:rsid w:val="00C2423A"/>
    <w:rsid w:val="00C24341"/>
    <w:rsid w:val="00C244D6"/>
    <w:rsid w:val="00C244D8"/>
    <w:rsid w:val="00C245E0"/>
    <w:rsid w:val="00C24789"/>
    <w:rsid w:val="00C24A1C"/>
    <w:rsid w:val="00C24AB4"/>
    <w:rsid w:val="00C24BB6"/>
    <w:rsid w:val="00C24E87"/>
    <w:rsid w:val="00C24EE5"/>
    <w:rsid w:val="00C24F08"/>
    <w:rsid w:val="00C24FB7"/>
    <w:rsid w:val="00C24FBC"/>
    <w:rsid w:val="00C25068"/>
    <w:rsid w:val="00C2508E"/>
    <w:rsid w:val="00C25092"/>
    <w:rsid w:val="00C250CF"/>
    <w:rsid w:val="00C25130"/>
    <w:rsid w:val="00C2524F"/>
    <w:rsid w:val="00C25283"/>
    <w:rsid w:val="00C253B3"/>
    <w:rsid w:val="00C2544D"/>
    <w:rsid w:val="00C254B3"/>
    <w:rsid w:val="00C25527"/>
    <w:rsid w:val="00C25546"/>
    <w:rsid w:val="00C25557"/>
    <w:rsid w:val="00C255D3"/>
    <w:rsid w:val="00C256CC"/>
    <w:rsid w:val="00C256EB"/>
    <w:rsid w:val="00C25710"/>
    <w:rsid w:val="00C25803"/>
    <w:rsid w:val="00C25930"/>
    <w:rsid w:val="00C25A10"/>
    <w:rsid w:val="00C25A38"/>
    <w:rsid w:val="00C25BCE"/>
    <w:rsid w:val="00C25BD8"/>
    <w:rsid w:val="00C25C00"/>
    <w:rsid w:val="00C25C46"/>
    <w:rsid w:val="00C260EE"/>
    <w:rsid w:val="00C261A2"/>
    <w:rsid w:val="00C26342"/>
    <w:rsid w:val="00C263CC"/>
    <w:rsid w:val="00C26417"/>
    <w:rsid w:val="00C264E2"/>
    <w:rsid w:val="00C2651F"/>
    <w:rsid w:val="00C26531"/>
    <w:rsid w:val="00C265CE"/>
    <w:rsid w:val="00C2664D"/>
    <w:rsid w:val="00C266D0"/>
    <w:rsid w:val="00C2675E"/>
    <w:rsid w:val="00C267CB"/>
    <w:rsid w:val="00C267F7"/>
    <w:rsid w:val="00C2682C"/>
    <w:rsid w:val="00C26871"/>
    <w:rsid w:val="00C268B7"/>
    <w:rsid w:val="00C2695A"/>
    <w:rsid w:val="00C269D3"/>
    <w:rsid w:val="00C269EC"/>
    <w:rsid w:val="00C26CD6"/>
    <w:rsid w:val="00C26D48"/>
    <w:rsid w:val="00C26D63"/>
    <w:rsid w:val="00C26E2E"/>
    <w:rsid w:val="00C26EB2"/>
    <w:rsid w:val="00C27156"/>
    <w:rsid w:val="00C274BE"/>
    <w:rsid w:val="00C27559"/>
    <w:rsid w:val="00C275BB"/>
    <w:rsid w:val="00C275D9"/>
    <w:rsid w:val="00C2760B"/>
    <w:rsid w:val="00C2769C"/>
    <w:rsid w:val="00C2769D"/>
    <w:rsid w:val="00C2771C"/>
    <w:rsid w:val="00C2782C"/>
    <w:rsid w:val="00C278B5"/>
    <w:rsid w:val="00C279B5"/>
    <w:rsid w:val="00C27B81"/>
    <w:rsid w:val="00C27C9F"/>
    <w:rsid w:val="00C27CD4"/>
    <w:rsid w:val="00C27DDA"/>
    <w:rsid w:val="00C27DF2"/>
    <w:rsid w:val="00C27E49"/>
    <w:rsid w:val="00C27ED5"/>
    <w:rsid w:val="00C27F9C"/>
    <w:rsid w:val="00C27FC7"/>
    <w:rsid w:val="00C27FD2"/>
    <w:rsid w:val="00C301D8"/>
    <w:rsid w:val="00C3020A"/>
    <w:rsid w:val="00C30374"/>
    <w:rsid w:val="00C303DC"/>
    <w:rsid w:val="00C305B9"/>
    <w:rsid w:val="00C305CA"/>
    <w:rsid w:val="00C30615"/>
    <w:rsid w:val="00C306F0"/>
    <w:rsid w:val="00C3075F"/>
    <w:rsid w:val="00C307FA"/>
    <w:rsid w:val="00C3088B"/>
    <w:rsid w:val="00C30930"/>
    <w:rsid w:val="00C309E1"/>
    <w:rsid w:val="00C30BD7"/>
    <w:rsid w:val="00C30C4B"/>
    <w:rsid w:val="00C30D3F"/>
    <w:rsid w:val="00C30DAA"/>
    <w:rsid w:val="00C30E47"/>
    <w:rsid w:val="00C30F1F"/>
    <w:rsid w:val="00C30F73"/>
    <w:rsid w:val="00C30F77"/>
    <w:rsid w:val="00C30FB5"/>
    <w:rsid w:val="00C30FB8"/>
    <w:rsid w:val="00C3102E"/>
    <w:rsid w:val="00C31089"/>
    <w:rsid w:val="00C31095"/>
    <w:rsid w:val="00C3113E"/>
    <w:rsid w:val="00C31253"/>
    <w:rsid w:val="00C31259"/>
    <w:rsid w:val="00C31312"/>
    <w:rsid w:val="00C3136A"/>
    <w:rsid w:val="00C31438"/>
    <w:rsid w:val="00C314DF"/>
    <w:rsid w:val="00C31568"/>
    <w:rsid w:val="00C315D4"/>
    <w:rsid w:val="00C3163A"/>
    <w:rsid w:val="00C3175A"/>
    <w:rsid w:val="00C317BF"/>
    <w:rsid w:val="00C31875"/>
    <w:rsid w:val="00C3187C"/>
    <w:rsid w:val="00C319A2"/>
    <w:rsid w:val="00C31C53"/>
    <w:rsid w:val="00C31CA0"/>
    <w:rsid w:val="00C31CB5"/>
    <w:rsid w:val="00C31DEF"/>
    <w:rsid w:val="00C31DF6"/>
    <w:rsid w:val="00C31E29"/>
    <w:rsid w:val="00C31E74"/>
    <w:rsid w:val="00C31EA4"/>
    <w:rsid w:val="00C31EFA"/>
    <w:rsid w:val="00C31F4B"/>
    <w:rsid w:val="00C3208A"/>
    <w:rsid w:val="00C32134"/>
    <w:rsid w:val="00C3219A"/>
    <w:rsid w:val="00C32245"/>
    <w:rsid w:val="00C322F4"/>
    <w:rsid w:val="00C32367"/>
    <w:rsid w:val="00C323FE"/>
    <w:rsid w:val="00C32529"/>
    <w:rsid w:val="00C325D4"/>
    <w:rsid w:val="00C3261E"/>
    <w:rsid w:val="00C328E4"/>
    <w:rsid w:val="00C329F0"/>
    <w:rsid w:val="00C32A16"/>
    <w:rsid w:val="00C32A5F"/>
    <w:rsid w:val="00C32A60"/>
    <w:rsid w:val="00C32A8A"/>
    <w:rsid w:val="00C32BB7"/>
    <w:rsid w:val="00C32CCE"/>
    <w:rsid w:val="00C32CD4"/>
    <w:rsid w:val="00C3316C"/>
    <w:rsid w:val="00C331AD"/>
    <w:rsid w:val="00C331B5"/>
    <w:rsid w:val="00C33481"/>
    <w:rsid w:val="00C334E4"/>
    <w:rsid w:val="00C3351C"/>
    <w:rsid w:val="00C336F8"/>
    <w:rsid w:val="00C33710"/>
    <w:rsid w:val="00C3376C"/>
    <w:rsid w:val="00C33795"/>
    <w:rsid w:val="00C337EC"/>
    <w:rsid w:val="00C33928"/>
    <w:rsid w:val="00C33961"/>
    <w:rsid w:val="00C339DE"/>
    <w:rsid w:val="00C339F6"/>
    <w:rsid w:val="00C33AA7"/>
    <w:rsid w:val="00C33B0C"/>
    <w:rsid w:val="00C33C0A"/>
    <w:rsid w:val="00C33DCE"/>
    <w:rsid w:val="00C33E9C"/>
    <w:rsid w:val="00C33EFE"/>
    <w:rsid w:val="00C33F81"/>
    <w:rsid w:val="00C33FB9"/>
    <w:rsid w:val="00C33FFE"/>
    <w:rsid w:val="00C340C9"/>
    <w:rsid w:val="00C340CA"/>
    <w:rsid w:val="00C3419D"/>
    <w:rsid w:val="00C341A9"/>
    <w:rsid w:val="00C34234"/>
    <w:rsid w:val="00C3429F"/>
    <w:rsid w:val="00C34479"/>
    <w:rsid w:val="00C344C4"/>
    <w:rsid w:val="00C345F0"/>
    <w:rsid w:val="00C3463A"/>
    <w:rsid w:val="00C34656"/>
    <w:rsid w:val="00C346BB"/>
    <w:rsid w:val="00C346C1"/>
    <w:rsid w:val="00C34707"/>
    <w:rsid w:val="00C347F2"/>
    <w:rsid w:val="00C34876"/>
    <w:rsid w:val="00C34901"/>
    <w:rsid w:val="00C34BDB"/>
    <w:rsid w:val="00C34C05"/>
    <w:rsid w:val="00C34C33"/>
    <w:rsid w:val="00C34D4B"/>
    <w:rsid w:val="00C34E0B"/>
    <w:rsid w:val="00C34F16"/>
    <w:rsid w:val="00C34FAE"/>
    <w:rsid w:val="00C34FC6"/>
    <w:rsid w:val="00C35657"/>
    <w:rsid w:val="00C3566B"/>
    <w:rsid w:val="00C35751"/>
    <w:rsid w:val="00C35798"/>
    <w:rsid w:val="00C359D9"/>
    <w:rsid w:val="00C35B00"/>
    <w:rsid w:val="00C35B23"/>
    <w:rsid w:val="00C35C19"/>
    <w:rsid w:val="00C35C34"/>
    <w:rsid w:val="00C35CAE"/>
    <w:rsid w:val="00C35CC8"/>
    <w:rsid w:val="00C35CD0"/>
    <w:rsid w:val="00C35D81"/>
    <w:rsid w:val="00C35F34"/>
    <w:rsid w:val="00C35F99"/>
    <w:rsid w:val="00C36050"/>
    <w:rsid w:val="00C360CB"/>
    <w:rsid w:val="00C361B0"/>
    <w:rsid w:val="00C3634E"/>
    <w:rsid w:val="00C36362"/>
    <w:rsid w:val="00C36478"/>
    <w:rsid w:val="00C36565"/>
    <w:rsid w:val="00C36630"/>
    <w:rsid w:val="00C366C9"/>
    <w:rsid w:val="00C36713"/>
    <w:rsid w:val="00C3672D"/>
    <w:rsid w:val="00C3676E"/>
    <w:rsid w:val="00C367B9"/>
    <w:rsid w:val="00C36BA4"/>
    <w:rsid w:val="00C36CF2"/>
    <w:rsid w:val="00C36D80"/>
    <w:rsid w:val="00C36D9E"/>
    <w:rsid w:val="00C36DAD"/>
    <w:rsid w:val="00C36F30"/>
    <w:rsid w:val="00C37050"/>
    <w:rsid w:val="00C37277"/>
    <w:rsid w:val="00C373C0"/>
    <w:rsid w:val="00C37595"/>
    <w:rsid w:val="00C375D1"/>
    <w:rsid w:val="00C375E6"/>
    <w:rsid w:val="00C3768E"/>
    <w:rsid w:val="00C376C4"/>
    <w:rsid w:val="00C37756"/>
    <w:rsid w:val="00C37970"/>
    <w:rsid w:val="00C37A00"/>
    <w:rsid w:val="00C37ABC"/>
    <w:rsid w:val="00C37C44"/>
    <w:rsid w:val="00C37C58"/>
    <w:rsid w:val="00C37C5D"/>
    <w:rsid w:val="00C37CA6"/>
    <w:rsid w:val="00C37CB0"/>
    <w:rsid w:val="00C37E8F"/>
    <w:rsid w:val="00C37EB0"/>
    <w:rsid w:val="00C37F16"/>
    <w:rsid w:val="00C37F8D"/>
    <w:rsid w:val="00C37FFD"/>
    <w:rsid w:val="00C400A2"/>
    <w:rsid w:val="00C4018E"/>
    <w:rsid w:val="00C40328"/>
    <w:rsid w:val="00C4038A"/>
    <w:rsid w:val="00C40495"/>
    <w:rsid w:val="00C404D5"/>
    <w:rsid w:val="00C40579"/>
    <w:rsid w:val="00C405C1"/>
    <w:rsid w:val="00C405F9"/>
    <w:rsid w:val="00C405FD"/>
    <w:rsid w:val="00C40704"/>
    <w:rsid w:val="00C4070F"/>
    <w:rsid w:val="00C408B0"/>
    <w:rsid w:val="00C40A39"/>
    <w:rsid w:val="00C40B13"/>
    <w:rsid w:val="00C40B47"/>
    <w:rsid w:val="00C40B7D"/>
    <w:rsid w:val="00C40BC8"/>
    <w:rsid w:val="00C40C38"/>
    <w:rsid w:val="00C40CB7"/>
    <w:rsid w:val="00C40CD4"/>
    <w:rsid w:val="00C40DA2"/>
    <w:rsid w:val="00C40F40"/>
    <w:rsid w:val="00C40FC8"/>
    <w:rsid w:val="00C41017"/>
    <w:rsid w:val="00C41052"/>
    <w:rsid w:val="00C41057"/>
    <w:rsid w:val="00C410B2"/>
    <w:rsid w:val="00C410CA"/>
    <w:rsid w:val="00C411E2"/>
    <w:rsid w:val="00C41295"/>
    <w:rsid w:val="00C413DD"/>
    <w:rsid w:val="00C413F1"/>
    <w:rsid w:val="00C41431"/>
    <w:rsid w:val="00C41496"/>
    <w:rsid w:val="00C4154A"/>
    <w:rsid w:val="00C41570"/>
    <w:rsid w:val="00C415B8"/>
    <w:rsid w:val="00C415C6"/>
    <w:rsid w:val="00C417A4"/>
    <w:rsid w:val="00C41892"/>
    <w:rsid w:val="00C41975"/>
    <w:rsid w:val="00C41A84"/>
    <w:rsid w:val="00C41A8C"/>
    <w:rsid w:val="00C41AF5"/>
    <w:rsid w:val="00C41BF2"/>
    <w:rsid w:val="00C41D95"/>
    <w:rsid w:val="00C41DE1"/>
    <w:rsid w:val="00C41E8D"/>
    <w:rsid w:val="00C41F73"/>
    <w:rsid w:val="00C41FD1"/>
    <w:rsid w:val="00C42130"/>
    <w:rsid w:val="00C4216F"/>
    <w:rsid w:val="00C424ED"/>
    <w:rsid w:val="00C42784"/>
    <w:rsid w:val="00C4296D"/>
    <w:rsid w:val="00C429E1"/>
    <w:rsid w:val="00C42AEB"/>
    <w:rsid w:val="00C42D61"/>
    <w:rsid w:val="00C42D81"/>
    <w:rsid w:val="00C42E29"/>
    <w:rsid w:val="00C42F18"/>
    <w:rsid w:val="00C42F86"/>
    <w:rsid w:val="00C43009"/>
    <w:rsid w:val="00C43089"/>
    <w:rsid w:val="00C432B8"/>
    <w:rsid w:val="00C4366F"/>
    <w:rsid w:val="00C436EE"/>
    <w:rsid w:val="00C437D1"/>
    <w:rsid w:val="00C437DF"/>
    <w:rsid w:val="00C4388E"/>
    <w:rsid w:val="00C4390C"/>
    <w:rsid w:val="00C439E6"/>
    <w:rsid w:val="00C439F0"/>
    <w:rsid w:val="00C43A0C"/>
    <w:rsid w:val="00C43A6D"/>
    <w:rsid w:val="00C43CE7"/>
    <w:rsid w:val="00C43D58"/>
    <w:rsid w:val="00C43D6E"/>
    <w:rsid w:val="00C43E2C"/>
    <w:rsid w:val="00C43F70"/>
    <w:rsid w:val="00C44029"/>
    <w:rsid w:val="00C4408B"/>
    <w:rsid w:val="00C44189"/>
    <w:rsid w:val="00C441E5"/>
    <w:rsid w:val="00C442F3"/>
    <w:rsid w:val="00C443AD"/>
    <w:rsid w:val="00C443E2"/>
    <w:rsid w:val="00C44512"/>
    <w:rsid w:val="00C44537"/>
    <w:rsid w:val="00C445BA"/>
    <w:rsid w:val="00C44643"/>
    <w:rsid w:val="00C44757"/>
    <w:rsid w:val="00C4475D"/>
    <w:rsid w:val="00C447FB"/>
    <w:rsid w:val="00C448D6"/>
    <w:rsid w:val="00C4493E"/>
    <w:rsid w:val="00C44D68"/>
    <w:rsid w:val="00C44E5C"/>
    <w:rsid w:val="00C44F96"/>
    <w:rsid w:val="00C44FF2"/>
    <w:rsid w:val="00C45012"/>
    <w:rsid w:val="00C45042"/>
    <w:rsid w:val="00C4512E"/>
    <w:rsid w:val="00C452C9"/>
    <w:rsid w:val="00C45422"/>
    <w:rsid w:val="00C45451"/>
    <w:rsid w:val="00C455E3"/>
    <w:rsid w:val="00C456F5"/>
    <w:rsid w:val="00C4587D"/>
    <w:rsid w:val="00C45A0C"/>
    <w:rsid w:val="00C45A20"/>
    <w:rsid w:val="00C45A8A"/>
    <w:rsid w:val="00C45AA1"/>
    <w:rsid w:val="00C45AD9"/>
    <w:rsid w:val="00C45AF5"/>
    <w:rsid w:val="00C45B2C"/>
    <w:rsid w:val="00C45B33"/>
    <w:rsid w:val="00C45BF0"/>
    <w:rsid w:val="00C45C66"/>
    <w:rsid w:val="00C45DB2"/>
    <w:rsid w:val="00C45FB4"/>
    <w:rsid w:val="00C4613E"/>
    <w:rsid w:val="00C46187"/>
    <w:rsid w:val="00C461C5"/>
    <w:rsid w:val="00C46261"/>
    <w:rsid w:val="00C4670D"/>
    <w:rsid w:val="00C4675C"/>
    <w:rsid w:val="00C467F2"/>
    <w:rsid w:val="00C4685F"/>
    <w:rsid w:val="00C468A3"/>
    <w:rsid w:val="00C46906"/>
    <w:rsid w:val="00C469D3"/>
    <w:rsid w:val="00C46B84"/>
    <w:rsid w:val="00C46B9D"/>
    <w:rsid w:val="00C46EC5"/>
    <w:rsid w:val="00C46F57"/>
    <w:rsid w:val="00C46F66"/>
    <w:rsid w:val="00C47005"/>
    <w:rsid w:val="00C47043"/>
    <w:rsid w:val="00C470AA"/>
    <w:rsid w:val="00C47153"/>
    <w:rsid w:val="00C471F9"/>
    <w:rsid w:val="00C47253"/>
    <w:rsid w:val="00C472A4"/>
    <w:rsid w:val="00C47376"/>
    <w:rsid w:val="00C4738B"/>
    <w:rsid w:val="00C47405"/>
    <w:rsid w:val="00C4754A"/>
    <w:rsid w:val="00C476A5"/>
    <w:rsid w:val="00C47723"/>
    <w:rsid w:val="00C47779"/>
    <w:rsid w:val="00C47987"/>
    <w:rsid w:val="00C479AF"/>
    <w:rsid w:val="00C479DD"/>
    <w:rsid w:val="00C47AE8"/>
    <w:rsid w:val="00C47B1D"/>
    <w:rsid w:val="00C47B93"/>
    <w:rsid w:val="00C47BDE"/>
    <w:rsid w:val="00C47C0B"/>
    <w:rsid w:val="00C47CB0"/>
    <w:rsid w:val="00C47CF0"/>
    <w:rsid w:val="00C47D4D"/>
    <w:rsid w:val="00C47D76"/>
    <w:rsid w:val="00C47EC1"/>
    <w:rsid w:val="00C47EC4"/>
    <w:rsid w:val="00C50013"/>
    <w:rsid w:val="00C501BD"/>
    <w:rsid w:val="00C501BE"/>
    <w:rsid w:val="00C5027C"/>
    <w:rsid w:val="00C502CE"/>
    <w:rsid w:val="00C503BB"/>
    <w:rsid w:val="00C504C2"/>
    <w:rsid w:val="00C505A4"/>
    <w:rsid w:val="00C505C4"/>
    <w:rsid w:val="00C508B7"/>
    <w:rsid w:val="00C509D3"/>
    <w:rsid w:val="00C50A08"/>
    <w:rsid w:val="00C50AA6"/>
    <w:rsid w:val="00C50B2A"/>
    <w:rsid w:val="00C50E29"/>
    <w:rsid w:val="00C50F50"/>
    <w:rsid w:val="00C510C8"/>
    <w:rsid w:val="00C51132"/>
    <w:rsid w:val="00C511AD"/>
    <w:rsid w:val="00C511FD"/>
    <w:rsid w:val="00C5138A"/>
    <w:rsid w:val="00C51419"/>
    <w:rsid w:val="00C51646"/>
    <w:rsid w:val="00C51675"/>
    <w:rsid w:val="00C51694"/>
    <w:rsid w:val="00C51696"/>
    <w:rsid w:val="00C518AE"/>
    <w:rsid w:val="00C51929"/>
    <w:rsid w:val="00C5193F"/>
    <w:rsid w:val="00C519B0"/>
    <w:rsid w:val="00C51A53"/>
    <w:rsid w:val="00C51B25"/>
    <w:rsid w:val="00C51B7E"/>
    <w:rsid w:val="00C51BBE"/>
    <w:rsid w:val="00C51C96"/>
    <w:rsid w:val="00C51D11"/>
    <w:rsid w:val="00C51D30"/>
    <w:rsid w:val="00C51DA9"/>
    <w:rsid w:val="00C51EE9"/>
    <w:rsid w:val="00C51F21"/>
    <w:rsid w:val="00C51F93"/>
    <w:rsid w:val="00C5207C"/>
    <w:rsid w:val="00C521CD"/>
    <w:rsid w:val="00C52281"/>
    <w:rsid w:val="00C522C9"/>
    <w:rsid w:val="00C5257E"/>
    <w:rsid w:val="00C5270F"/>
    <w:rsid w:val="00C527EB"/>
    <w:rsid w:val="00C5284F"/>
    <w:rsid w:val="00C528D6"/>
    <w:rsid w:val="00C52B67"/>
    <w:rsid w:val="00C52BBA"/>
    <w:rsid w:val="00C52C0E"/>
    <w:rsid w:val="00C52CDB"/>
    <w:rsid w:val="00C52ECB"/>
    <w:rsid w:val="00C52ED7"/>
    <w:rsid w:val="00C52F50"/>
    <w:rsid w:val="00C530CB"/>
    <w:rsid w:val="00C531B4"/>
    <w:rsid w:val="00C532F9"/>
    <w:rsid w:val="00C53332"/>
    <w:rsid w:val="00C53437"/>
    <w:rsid w:val="00C53466"/>
    <w:rsid w:val="00C53564"/>
    <w:rsid w:val="00C53606"/>
    <w:rsid w:val="00C53646"/>
    <w:rsid w:val="00C536DF"/>
    <w:rsid w:val="00C537E8"/>
    <w:rsid w:val="00C538F0"/>
    <w:rsid w:val="00C5398B"/>
    <w:rsid w:val="00C539FF"/>
    <w:rsid w:val="00C53A62"/>
    <w:rsid w:val="00C53BB7"/>
    <w:rsid w:val="00C53BD0"/>
    <w:rsid w:val="00C53DEE"/>
    <w:rsid w:val="00C53E22"/>
    <w:rsid w:val="00C53E43"/>
    <w:rsid w:val="00C53F1D"/>
    <w:rsid w:val="00C53FF8"/>
    <w:rsid w:val="00C54075"/>
    <w:rsid w:val="00C540D3"/>
    <w:rsid w:val="00C5424B"/>
    <w:rsid w:val="00C5425A"/>
    <w:rsid w:val="00C5429B"/>
    <w:rsid w:val="00C54416"/>
    <w:rsid w:val="00C545F4"/>
    <w:rsid w:val="00C54687"/>
    <w:rsid w:val="00C54713"/>
    <w:rsid w:val="00C547D9"/>
    <w:rsid w:val="00C54983"/>
    <w:rsid w:val="00C549DB"/>
    <w:rsid w:val="00C54A98"/>
    <w:rsid w:val="00C54ABE"/>
    <w:rsid w:val="00C54AC5"/>
    <w:rsid w:val="00C54B94"/>
    <w:rsid w:val="00C54BDE"/>
    <w:rsid w:val="00C54C14"/>
    <w:rsid w:val="00C54C62"/>
    <w:rsid w:val="00C54CBD"/>
    <w:rsid w:val="00C54CDD"/>
    <w:rsid w:val="00C54CE9"/>
    <w:rsid w:val="00C54DAA"/>
    <w:rsid w:val="00C54FFC"/>
    <w:rsid w:val="00C55163"/>
    <w:rsid w:val="00C55386"/>
    <w:rsid w:val="00C554F5"/>
    <w:rsid w:val="00C55530"/>
    <w:rsid w:val="00C55657"/>
    <w:rsid w:val="00C5579A"/>
    <w:rsid w:val="00C557CB"/>
    <w:rsid w:val="00C5589B"/>
    <w:rsid w:val="00C558BB"/>
    <w:rsid w:val="00C55919"/>
    <w:rsid w:val="00C55A08"/>
    <w:rsid w:val="00C55A58"/>
    <w:rsid w:val="00C55B12"/>
    <w:rsid w:val="00C55BF4"/>
    <w:rsid w:val="00C55D81"/>
    <w:rsid w:val="00C55DA3"/>
    <w:rsid w:val="00C55E23"/>
    <w:rsid w:val="00C55E4C"/>
    <w:rsid w:val="00C56270"/>
    <w:rsid w:val="00C5638E"/>
    <w:rsid w:val="00C5649A"/>
    <w:rsid w:val="00C5668B"/>
    <w:rsid w:val="00C5672A"/>
    <w:rsid w:val="00C56893"/>
    <w:rsid w:val="00C56918"/>
    <w:rsid w:val="00C569CA"/>
    <w:rsid w:val="00C56BA1"/>
    <w:rsid w:val="00C56E28"/>
    <w:rsid w:val="00C56ECE"/>
    <w:rsid w:val="00C56FBB"/>
    <w:rsid w:val="00C5702F"/>
    <w:rsid w:val="00C5708E"/>
    <w:rsid w:val="00C5712F"/>
    <w:rsid w:val="00C57143"/>
    <w:rsid w:val="00C5733A"/>
    <w:rsid w:val="00C573FA"/>
    <w:rsid w:val="00C5744D"/>
    <w:rsid w:val="00C57554"/>
    <w:rsid w:val="00C5777C"/>
    <w:rsid w:val="00C57791"/>
    <w:rsid w:val="00C5782E"/>
    <w:rsid w:val="00C57947"/>
    <w:rsid w:val="00C57A27"/>
    <w:rsid w:val="00C57A8E"/>
    <w:rsid w:val="00C57CC6"/>
    <w:rsid w:val="00C57CF7"/>
    <w:rsid w:val="00C57D43"/>
    <w:rsid w:val="00C57D96"/>
    <w:rsid w:val="00C57DBA"/>
    <w:rsid w:val="00C57EEE"/>
    <w:rsid w:val="00C601EB"/>
    <w:rsid w:val="00C602DB"/>
    <w:rsid w:val="00C6053B"/>
    <w:rsid w:val="00C60546"/>
    <w:rsid w:val="00C60631"/>
    <w:rsid w:val="00C60708"/>
    <w:rsid w:val="00C60792"/>
    <w:rsid w:val="00C60841"/>
    <w:rsid w:val="00C60850"/>
    <w:rsid w:val="00C60867"/>
    <w:rsid w:val="00C608A1"/>
    <w:rsid w:val="00C60B66"/>
    <w:rsid w:val="00C60C0C"/>
    <w:rsid w:val="00C60D0D"/>
    <w:rsid w:val="00C60DA8"/>
    <w:rsid w:val="00C60E04"/>
    <w:rsid w:val="00C60EC1"/>
    <w:rsid w:val="00C61096"/>
    <w:rsid w:val="00C612F1"/>
    <w:rsid w:val="00C613E1"/>
    <w:rsid w:val="00C6156B"/>
    <w:rsid w:val="00C6191E"/>
    <w:rsid w:val="00C619CD"/>
    <w:rsid w:val="00C619E0"/>
    <w:rsid w:val="00C619EA"/>
    <w:rsid w:val="00C61B07"/>
    <w:rsid w:val="00C61B0D"/>
    <w:rsid w:val="00C61B5A"/>
    <w:rsid w:val="00C61BC8"/>
    <w:rsid w:val="00C61C14"/>
    <w:rsid w:val="00C61C5B"/>
    <w:rsid w:val="00C61D30"/>
    <w:rsid w:val="00C61D5D"/>
    <w:rsid w:val="00C61E5A"/>
    <w:rsid w:val="00C61EE5"/>
    <w:rsid w:val="00C61FA7"/>
    <w:rsid w:val="00C61FD8"/>
    <w:rsid w:val="00C62027"/>
    <w:rsid w:val="00C62052"/>
    <w:rsid w:val="00C62148"/>
    <w:rsid w:val="00C6217E"/>
    <w:rsid w:val="00C62522"/>
    <w:rsid w:val="00C625B5"/>
    <w:rsid w:val="00C62669"/>
    <w:rsid w:val="00C627A5"/>
    <w:rsid w:val="00C62997"/>
    <w:rsid w:val="00C62A5F"/>
    <w:rsid w:val="00C62B00"/>
    <w:rsid w:val="00C62B25"/>
    <w:rsid w:val="00C62E31"/>
    <w:rsid w:val="00C62E5D"/>
    <w:rsid w:val="00C62EB3"/>
    <w:rsid w:val="00C62F55"/>
    <w:rsid w:val="00C62F9A"/>
    <w:rsid w:val="00C63105"/>
    <w:rsid w:val="00C63152"/>
    <w:rsid w:val="00C6330D"/>
    <w:rsid w:val="00C63328"/>
    <w:rsid w:val="00C633AB"/>
    <w:rsid w:val="00C6343A"/>
    <w:rsid w:val="00C634EF"/>
    <w:rsid w:val="00C636B0"/>
    <w:rsid w:val="00C636CA"/>
    <w:rsid w:val="00C6385F"/>
    <w:rsid w:val="00C63992"/>
    <w:rsid w:val="00C63A9E"/>
    <w:rsid w:val="00C63B14"/>
    <w:rsid w:val="00C63D08"/>
    <w:rsid w:val="00C63EEA"/>
    <w:rsid w:val="00C64127"/>
    <w:rsid w:val="00C64192"/>
    <w:rsid w:val="00C6419D"/>
    <w:rsid w:val="00C64232"/>
    <w:rsid w:val="00C643A2"/>
    <w:rsid w:val="00C6456B"/>
    <w:rsid w:val="00C645D9"/>
    <w:rsid w:val="00C646F3"/>
    <w:rsid w:val="00C64722"/>
    <w:rsid w:val="00C6476F"/>
    <w:rsid w:val="00C64781"/>
    <w:rsid w:val="00C647ED"/>
    <w:rsid w:val="00C64849"/>
    <w:rsid w:val="00C64913"/>
    <w:rsid w:val="00C649E6"/>
    <w:rsid w:val="00C64A8B"/>
    <w:rsid w:val="00C64ACB"/>
    <w:rsid w:val="00C64B83"/>
    <w:rsid w:val="00C64DA4"/>
    <w:rsid w:val="00C64DA7"/>
    <w:rsid w:val="00C64E57"/>
    <w:rsid w:val="00C64E8E"/>
    <w:rsid w:val="00C64F04"/>
    <w:rsid w:val="00C64FF9"/>
    <w:rsid w:val="00C65087"/>
    <w:rsid w:val="00C651FA"/>
    <w:rsid w:val="00C6543B"/>
    <w:rsid w:val="00C654B4"/>
    <w:rsid w:val="00C65601"/>
    <w:rsid w:val="00C6560B"/>
    <w:rsid w:val="00C6560D"/>
    <w:rsid w:val="00C656AB"/>
    <w:rsid w:val="00C6578F"/>
    <w:rsid w:val="00C65A91"/>
    <w:rsid w:val="00C65ADD"/>
    <w:rsid w:val="00C65C8F"/>
    <w:rsid w:val="00C65CB1"/>
    <w:rsid w:val="00C65D24"/>
    <w:rsid w:val="00C65E0D"/>
    <w:rsid w:val="00C65EA4"/>
    <w:rsid w:val="00C65EE7"/>
    <w:rsid w:val="00C65F03"/>
    <w:rsid w:val="00C65F2B"/>
    <w:rsid w:val="00C65F58"/>
    <w:rsid w:val="00C65F7D"/>
    <w:rsid w:val="00C65FE7"/>
    <w:rsid w:val="00C660A6"/>
    <w:rsid w:val="00C660B0"/>
    <w:rsid w:val="00C6633F"/>
    <w:rsid w:val="00C6648D"/>
    <w:rsid w:val="00C664DA"/>
    <w:rsid w:val="00C66571"/>
    <w:rsid w:val="00C66573"/>
    <w:rsid w:val="00C666C3"/>
    <w:rsid w:val="00C666D2"/>
    <w:rsid w:val="00C666DB"/>
    <w:rsid w:val="00C66732"/>
    <w:rsid w:val="00C6675F"/>
    <w:rsid w:val="00C667F6"/>
    <w:rsid w:val="00C6689D"/>
    <w:rsid w:val="00C66917"/>
    <w:rsid w:val="00C66A93"/>
    <w:rsid w:val="00C66BBC"/>
    <w:rsid w:val="00C66BBD"/>
    <w:rsid w:val="00C66C34"/>
    <w:rsid w:val="00C66CCC"/>
    <w:rsid w:val="00C66D06"/>
    <w:rsid w:val="00C66D1B"/>
    <w:rsid w:val="00C66F09"/>
    <w:rsid w:val="00C66F54"/>
    <w:rsid w:val="00C672EA"/>
    <w:rsid w:val="00C672EB"/>
    <w:rsid w:val="00C6731D"/>
    <w:rsid w:val="00C67460"/>
    <w:rsid w:val="00C67487"/>
    <w:rsid w:val="00C677E8"/>
    <w:rsid w:val="00C678CC"/>
    <w:rsid w:val="00C6792D"/>
    <w:rsid w:val="00C67942"/>
    <w:rsid w:val="00C67A13"/>
    <w:rsid w:val="00C67BF5"/>
    <w:rsid w:val="00C67DF3"/>
    <w:rsid w:val="00C67F34"/>
    <w:rsid w:val="00C67FC4"/>
    <w:rsid w:val="00C700A9"/>
    <w:rsid w:val="00C70181"/>
    <w:rsid w:val="00C70366"/>
    <w:rsid w:val="00C703A9"/>
    <w:rsid w:val="00C7040D"/>
    <w:rsid w:val="00C7072B"/>
    <w:rsid w:val="00C7078B"/>
    <w:rsid w:val="00C70947"/>
    <w:rsid w:val="00C709D7"/>
    <w:rsid w:val="00C70B8C"/>
    <w:rsid w:val="00C70C35"/>
    <w:rsid w:val="00C70C8F"/>
    <w:rsid w:val="00C70D11"/>
    <w:rsid w:val="00C70E47"/>
    <w:rsid w:val="00C70ED5"/>
    <w:rsid w:val="00C71150"/>
    <w:rsid w:val="00C711DA"/>
    <w:rsid w:val="00C71200"/>
    <w:rsid w:val="00C71327"/>
    <w:rsid w:val="00C713B1"/>
    <w:rsid w:val="00C71468"/>
    <w:rsid w:val="00C716EF"/>
    <w:rsid w:val="00C717A1"/>
    <w:rsid w:val="00C717C6"/>
    <w:rsid w:val="00C717D7"/>
    <w:rsid w:val="00C7195B"/>
    <w:rsid w:val="00C7198D"/>
    <w:rsid w:val="00C71CF1"/>
    <w:rsid w:val="00C71D5E"/>
    <w:rsid w:val="00C71E32"/>
    <w:rsid w:val="00C71E72"/>
    <w:rsid w:val="00C7207A"/>
    <w:rsid w:val="00C7216B"/>
    <w:rsid w:val="00C72183"/>
    <w:rsid w:val="00C72229"/>
    <w:rsid w:val="00C723AF"/>
    <w:rsid w:val="00C723CA"/>
    <w:rsid w:val="00C724BC"/>
    <w:rsid w:val="00C72818"/>
    <w:rsid w:val="00C728A4"/>
    <w:rsid w:val="00C7292E"/>
    <w:rsid w:val="00C72AE5"/>
    <w:rsid w:val="00C72B2A"/>
    <w:rsid w:val="00C72B65"/>
    <w:rsid w:val="00C72C74"/>
    <w:rsid w:val="00C72D74"/>
    <w:rsid w:val="00C72E04"/>
    <w:rsid w:val="00C72E3A"/>
    <w:rsid w:val="00C72E9E"/>
    <w:rsid w:val="00C72EA4"/>
    <w:rsid w:val="00C72EF5"/>
    <w:rsid w:val="00C7309B"/>
    <w:rsid w:val="00C73121"/>
    <w:rsid w:val="00C73125"/>
    <w:rsid w:val="00C7314F"/>
    <w:rsid w:val="00C7322E"/>
    <w:rsid w:val="00C7322F"/>
    <w:rsid w:val="00C7330B"/>
    <w:rsid w:val="00C733ED"/>
    <w:rsid w:val="00C733EF"/>
    <w:rsid w:val="00C734BF"/>
    <w:rsid w:val="00C7357D"/>
    <w:rsid w:val="00C735B3"/>
    <w:rsid w:val="00C73617"/>
    <w:rsid w:val="00C73814"/>
    <w:rsid w:val="00C73A7C"/>
    <w:rsid w:val="00C73B08"/>
    <w:rsid w:val="00C73BF6"/>
    <w:rsid w:val="00C73CB0"/>
    <w:rsid w:val="00C73CC6"/>
    <w:rsid w:val="00C73DCA"/>
    <w:rsid w:val="00C73E3C"/>
    <w:rsid w:val="00C73E60"/>
    <w:rsid w:val="00C73F56"/>
    <w:rsid w:val="00C74157"/>
    <w:rsid w:val="00C741F5"/>
    <w:rsid w:val="00C743C1"/>
    <w:rsid w:val="00C7448E"/>
    <w:rsid w:val="00C74520"/>
    <w:rsid w:val="00C7454B"/>
    <w:rsid w:val="00C7475E"/>
    <w:rsid w:val="00C7481F"/>
    <w:rsid w:val="00C74859"/>
    <w:rsid w:val="00C74870"/>
    <w:rsid w:val="00C748E2"/>
    <w:rsid w:val="00C7495D"/>
    <w:rsid w:val="00C74A6E"/>
    <w:rsid w:val="00C74A9F"/>
    <w:rsid w:val="00C74B2A"/>
    <w:rsid w:val="00C74B57"/>
    <w:rsid w:val="00C74CBF"/>
    <w:rsid w:val="00C74D13"/>
    <w:rsid w:val="00C74D77"/>
    <w:rsid w:val="00C74E16"/>
    <w:rsid w:val="00C74F6C"/>
    <w:rsid w:val="00C74F93"/>
    <w:rsid w:val="00C75004"/>
    <w:rsid w:val="00C751B3"/>
    <w:rsid w:val="00C75280"/>
    <w:rsid w:val="00C755E8"/>
    <w:rsid w:val="00C75628"/>
    <w:rsid w:val="00C7568D"/>
    <w:rsid w:val="00C75970"/>
    <w:rsid w:val="00C75AC4"/>
    <w:rsid w:val="00C75BAC"/>
    <w:rsid w:val="00C75C00"/>
    <w:rsid w:val="00C75C9D"/>
    <w:rsid w:val="00C75D68"/>
    <w:rsid w:val="00C75DD1"/>
    <w:rsid w:val="00C75FE1"/>
    <w:rsid w:val="00C76086"/>
    <w:rsid w:val="00C760F4"/>
    <w:rsid w:val="00C7614E"/>
    <w:rsid w:val="00C761DE"/>
    <w:rsid w:val="00C76261"/>
    <w:rsid w:val="00C7633B"/>
    <w:rsid w:val="00C763CE"/>
    <w:rsid w:val="00C7644C"/>
    <w:rsid w:val="00C7656D"/>
    <w:rsid w:val="00C76786"/>
    <w:rsid w:val="00C76952"/>
    <w:rsid w:val="00C76B1D"/>
    <w:rsid w:val="00C76BD9"/>
    <w:rsid w:val="00C76BEE"/>
    <w:rsid w:val="00C76CD2"/>
    <w:rsid w:val="00C76EE8"/>
    <w:rsid w:val="00C77174"/>
    <w:rsid w:val="00C77188"/>
    <w:rsid w:val="00C772A1"/>
    <w:rsid w:val="00C7731D"/>
    <w:rsid w:val="00C773A3"/>
    <w:rsid w:val="00C77548"/>
    <w:rsid w:val="00C775BB"/>
    <w:rsid w:val="00C775CF"/>
    <w:rsid w:val="00C77615"/>
    <w:rsid w:val="00C77753"/>
    <w:rsid w:val="00C77829"/>
    <w:rsid w:val="00C77832"/>
    <w:rsid w:val="00C7799E"/>
    <w:rsid w:val="00C77A7C"/>
    <w:rsid w:val="00C77B1A"/>
    <w:rsid w:val="00C77C33"/>
    <w:rsid w:val="00C77C6A"/>
    <w:rsid w:val="00C77D3C"/>
    <w:rsid w:val="00C77DF1"/>
    <w:rsid w:val="00C77F89"/>
    <w:rsid w:val="00C80205"/>
    <w:rsid w:val="00C8028D"/>
    <w:rsid w:val="00C80441"/>
    <w:rsid w:val="00C80547"/>
    <w:rsid w:val="00C805E1"/>
    <w:rsid w:val="00C806E2"/>
    <w:rsid w:val="00C8076E"/>
    <w:rsid w:val="00C809C0"/>
    <w:rsid w:val="00C80A68"/>
    <w:rsid w:val="00C80C34"/>
    <w:rsid w:val="00C80DB5"/>
    <w:rsid w:val="00C80E7C"/>
    <w:rsid w:val="00C81092"/>
    <w:rsid w:val="00C8121F"/>
    <w:rsid w:val="00C8126B"/>
    <w:rsid w:val="00C812C0"/>
    <w:rsid w:val="00C8140F"/>
    <w:rsid w:val="00C81770"/>
    <w:rsid w:val="00C81967"/>
    <w:rsid w:val="00C8198E"/>
    <w:rsid w:val="00C819EF"/>
    <w:rsid w:val="00C81A4B"/>
    <w:rsid w:val="00C81B30"/>
    <w:rsid w:val="00C81B55"/>
    <w:rsid w:val="00C81B89"/>
    <w:rsid w:val="00C81C70"/>
    <w:rsid w:val="00C81E15"/>
    <w:rsid w:val="00C81EDA"/>
    <w:rsid w:val="00C81F93"/>
    <w:rsid w:val="00C82061"/>
    <w:rsid w:val="00C82078"/>
    <w:rsid w:val="00C820FD"/>
    <w:rsid w:val="00C821C3"/>
    <w:rsid w:val="00C8220B"/>
    <w:rsid w:val="00C8226E"/>
    <w:rsid w:val="00C8227E"/>
    <w:rsid w:val="00C822A9"/>
    <w:rsid w:val="00C82387"/>
    <w:rsid w:val="00C823CA"/>
    <w:rsid w:val="00C823D0"/>
    <w:rsid w:val="00C823E1"/>
    <w:rsid w:val="00C8240D"/>
    <w:rsid w:val="00C8241A"/>
    <w:rsid w:val="00C826AA"/>
    <w:rsid w:val="00C8271B"/>
    <w:rsid w:val="00C82742"/>
    <w:rsid w:val="00C82763"/>
    <w:rsid w:val="00C82AA4"/>
    <w:rsid w:val="00C82AC0"/>
    <w:rsid w:val="00C82B9C"/>
    <w:rsid w:val="00C82BA5"/>
    <w:rsid w:val="00C82D0B"/>
    <w:rsid w:val="00C82D4B"/>
    <w:rsid w:val="00C82D6F"/>
    <w:rsid w:val="00C82EC8"/>
    <w:rsid w:val="00C82F4B"/>
    <w:rsid w:val="00C83069"/>
    <w:rsid w:val="00C830E3"/>
    <w:rsid w:val="00C831FC"/>
    <w:rsid w:val="00C8351F"/>
    <w:rsid w:val="00C8365C"/>
    <w:rsid w:val="00C836A9"/>
    <w:rsid w:val="00C83729"/>
    <w:rsid w:val="00C83807"/>
    <w:rsid w:val="00C83827"/>
    <w:rsid w:val="00C8395C"/>
    <w:rsid w:val="00C839FA"/>
    <w:rsid w:val="00C83A50"/>
    <w:rsid w:val="00C83B24"/>
    <w:rsid w:val="00C83D50"/>
    <w:rsid w:val="00C83DB4"/>
    <w:rsid w:val="00C83E37"/>
    <w:rsid w:val="00C83EBA"/>
    <w:rsid w:val="00C84054"/>
    <w:rsid w:val="00C84199"/>
    <w:rsid w:val="00C84231"/>
    <w:rsid w:val="00C8435A"/>
    <w:rsid w:val="00C843F1"/>
    <w:rsid w:val="00C84544"/>
    <w:rsid w:val="00C8457E"/>
    <w:rsid w:val="00C8465B"/>
    <w:rsid w:val="00C847B8"/>
    <w:rsid w:val="00C847C8"/>
    <w:rsid w:val="00C847E2"/>
    <w:rsid w:val="00C848BD"/>
    <w:rsid w:val="00C848E9"/>
    <w:rsid w:val="00C84A83"/>
    <w:rsid w:val="00C84BAB"/>
    <w:rsid w:val="00C84D34"/>
    <w:rsid w:val="00C84D5A"/>
    <w:rsid w:val="00C84DE2"/>
    <w:rsid w:val="00C84EA6"/>
    <w:rsid w:val="00C85034"/>
    <w:rsid w:val="00C85106"/>
    <w:rsid w:val="00C85266"/>
    <w:rsid w:val="00C8533C"/>
    <w:rsid w:val="00C8533D"/>
    <w:rsid w:val="00C8534D"/>
    <w:rsid w:val="00C8538A"/>
    <w:rsid w:val="00C853D8"/>
    <w:rsid w:val="00C85451"/>
    <w:rsid w:val="00C8547F"/>
    <w:rsid w:val="00C8548F"/>
    <w:rsid w:val="00C854D1"/>
    <w:rsid w:val="00C85652"/>
    <w:rsid w:val="00C85C84"/>
    <w:rsid w:val="00C85D53"/>
    <w:rsid w:val="00C85F12"/>
    <w:rsid w:val="00C86076"/>
    <w:rsid w:val="00C860C5"/>
    <w:rsid w:val="00C86149"/>
    <w:rsid w:val="00C861F1"/>
    <w:rsid w:val="00C8623F"/>
    <w:rsid w:val="00C86345"/>
    <w:rsid w:val="00C86379"/>
    <w:rsid w:val="00C863BF"/>
    <w:rsid w:val="00C864DB"/>
    <w:rsid w:val="00C8669B"/>
    <w:rsid w:val="00C867A0"/>
    <w:rsid w:val="00C86851"/>
    <w:rsid w:val="00C86A6A"/>
    <w:rsid w:val="00C86B67"/>
    <w:rsid w:val="00C86BD7"/>
    <w:rsid w:val="00C86D36"/>
    <w:rsid w:val="00C86DDA"/>
    <w:rsid w:val="00C86E36"/>
    <w:rsid w:val="00C86EE4"/>
    <w:rsid w:val="00C86F0F"/>
    <w:rsid w:val="00C86F83"/>
    <w:rsid w:val="00C86FB9"/>
    <w:rsid w:val="00C86FCF"/>
    <w:rsid w:val="00C87031"/>
    <w:rsid w:val="00C87090"/>
    <w:rsid w:val="00C870BA"/>
    <w:rsid w:val="00C871D3"/>
    <w:rsid w:val="00C87230"/>
    <w:rsid w:val="00C872A0"/>
    <w:rsid w:val="00C8738E"/>
    <w:rsid w:val="00C8739A"/>
    <w:rsid w:val="00C87475"/>
    <w:rsid w:val="00C87531"/>
    <w:rsid w:val="00C8781D"/>
    <w:rsid w:val="00C87865"/>
    <w:rsid w:val="00C878B1"/>
    <w:rsid w:val="00C878E9"/>
    <w:rsid w:val="00C87AF9"/>
    <w:rsid w:val="00C87B39"/>
    <w:rsid w:val="00C87B50"/>
    <w:rsid w:val="00C87FF6"/>
    <w:rsid w:val="00C90095"/>
    <w:rsid w:val="00C900DF"/>
    <w:rsid w:val="00C9017F"/>
    <w:rsid w:val="00C901A9"/>
    <w:rsid w:val="00C90232"/>
    <w:rsid w:val="00C90394"/>
    <w:rsid w:val="00C903DC"/>
    <w:rsid w:val="00C903F6"/>
    <w:rsid w:val="00C9047A"/>
    <w:rsid w:val="00C904E4"/>
    <w:rsid w:val="00C905AC"/>
    <w:rsid w:val="00C90609"/>
    <w:rsid w:val="00C9065E"/>
    <w:rsid w:val="00C90A7E"/>
    <w:rsid w:val="00C90B43"/>
    <w:rsid w:val="00C90BEF"/>
    <w:rsid w:val="00C90C65"/>
    <w:rsid w:val="00C90C82"/>
    <w:rsid w:val="00C90F7A"/>
    <w:rsid w:val="00C91060"/>
    <w:rsid w:val="00C9109D"/>
    <w:rsid w:val="00C911EF"/>
    <w:rsid w:val="00C912F9"/>
    <w:rsid w:val="00C913C1"/>
    <w:rsid w:val="00C91554"/>
    <w:rsid w:val="00C915FB"/>
    <w:rsid w:val="00C91787"/>
    <w:rsid w:val="00C919CB"/>
    <w:rsid w:val="00C91C82"/>
    <w:rsid w:val="00C91CFB"/>
    <w:rsid w:val="00C91D25"/>
    <w:rsid w:val="00C91D77"/>
    <w:rsid w:val="00C91EAE"/>
    <w:rsid w:val="00C91EFC"/>
    <w:rsid w:val="00C91F58"/>
    <w:rsid w:val="00C91FAC"/>
    <w:rsid w:val="00C92013"/>
    <w:rsid w:val="00C92016"/>
    <w:rsid w:val="00C920E4"/>
    <w:rsid w:val="00C920EB"/>
    <w:rsid w:val="00C921E9"/>
    <w:rsid w:val="00C9220C"/>
    <w:rsid w:val="00C922C5"/>
    <w:rsid w:val="00C92352"/>
    <w:rsid w:val="00C923AF"/>
    <w:rsid w:val="00C923B7"/>
    <w:rsid w:val="00C923C2"/>
    <w:rsid w:val="00C9255B"/>
    <w:rsid w:val="00C926C0"/>
    <w:rsid w:val="00C927AB"/>
    <w:rsid w:val="00C92846"/>
    <w:rsid w:val="00C928EA"/>
    <w:rsid w:val="00C928FE"/>
    <w:rsid w:val="00C928FF"/>
    <w:rsid w:val="00C92B19"/>
    <w:rsid w:val="00C92C2A"/>
    <w:rsid w:val="00C92DBE"/>
    <w:rsid w:val="00C92E46"/>
    <w:rsid w:val="00C92F48"/>
    <w:rsid w:val="00C92F65"/>
    <w:rsid w:val="00C93027"/>
    <w:rsid w:val="00C93040"/>
    <w:rsid w:val="00C9318C"/>
    <w:rsid w:val="00C93297"/>
    <w:rsid w:val="00C932F9"/>
    <w:rsid w:val="00C9337C"/>
    <w:rsid w:val="00C93395"/>
    <w:rsid w:val="00C933F1"/>
    <w:rsid w:val="00C934A9"/>
    <w:rsid w:val="00C93543"/>
    <w:rsid w:val="00C9376C"/>
    <w:rsid w:val="00C93917"/>
    <w:rsid w:val="00C9394E"/>
    <w:rsid w:val="00C93968"/>
    <w:rsid w:val="00C93C2E"/>
    <w:rsid w:val="00C93D13"/>
    <w:rsid w:val="00C93D50"/>
    <w:rsid w:val="00C93D53"/>
    <w:rsid w:val="00C93EF1"/>
    <w:rsid w:val="00C940BF"/>
    <w:rsid w:val="00C94144"/>
    <w:rsid w:val="00C942B3"/>
    <w:rsid w:val="00C943AE"/>
    <w:rsid w:val="00C94469"/>
    <w:rsid w:val="00C945EC"/>
    <w:rsid w:val="00C947E8"/>
    <w:rsid w:val="00C94A5E"/>
    <w:rsid w:val="00C94A6C"/>
    <w:rsid w:val="00C94B58"/>
    <w:rsid w:val="00C94BBA"/>
    <w:rsid w:val="00C94C14"/>
    <w:rsid w:val="00C94D53"/>
    <w:rsid w:val="00C94E15"/>
    <w:rsid w:val="00C94E45"/>
    <w:rsid w:val="00C94EAD"/>
    <w:rsid w:val="00C94F47"/>
    <w:rsid w:val="00C952BA"/>
    <w:rsid w:val="00C952C4"/>
    <w:rsid w:val="00C95300"/>
    <w:rsid w:val="00C9531A"/>
    <w:rsid w:val="00C95359"/>
    <w:rsid w:val="00C95548"/>
    <w:rsid w:val="00C955BD"/>
    <w:rsid w:val="00C955F6"/>
    <w:rsid w:val="00C95656"/>
    <w:rsid w:val="00C956B6"/>
    <w:rsid w:val="00C95730"/>
    <w:rsid w:val="00C95745"/>
    <w:rsid w:val="00C957D4"/>
    <w:rsid w:val="00C957F5"/>
    <w:rsid w:val="00C95815"/>
    <w:rsid w:val="00C95962"/>
    <w:rsid w:val="00C959AA"/>
    <w:rsid w:val="00C959D3"/>
    <w:rsid w:val="00C95A5A"/>
    <w:rsid w:val="00C95A75"/>
    <w:rsid w:val="00C95DDE"/>
    <w:rsid w:val="00C95DF8"/>
    <w:rsid w:val="00C95EC0"/>
    <w:rsid w:val="00C95F63"/>
    <w:rsid w:val="00C9602F"/>
    <w:rsid w:val="00C96217"/>
    <w:rsid w:val="00C962E1"/>
    <w:rsid w:val="00C963A9"/>
    <w:rsid w:val="00C963B9"/>
    <w:rsid w:val="00C963E1"/>
    <w:rsid w:val="00C963F0"/>
    <w:rsid w:val="00C965AD"/>
    <w:rsid w:val="00C965F0"/>
    <w:rsid w:val="00C96645"/>
    <w:rsid w:val="00C966C1"/>
    <w:rsid w:val="00C96A24"/>
    <w:rsid w:val="00C96C52"/>
    <w:rsid w:val="00C96C97"/>
    <w:rsid w:val="00C96D37"/>
    <w:rsid w:val="00C96D71"/>
    <w:rsid w:val="00C96E6F"/>
    <w:rsid w:val="00C96F89"/>
    <w:rsid w:val="00C96FE0"/>
    <w:rsid w:val="00C972A3"/>
    <w:rsid w:val="00C97572"/>
    <w:rsid w:val="00C976C2"/>
    <w:rsid w:val="00C97704"/>
    <w:rsid w:val="00C9785E"/>
    <w:rsid w:val="00C97893"/>
    <w:rsid w:val="00C978AE"/>
    <w:rsid w:val="00C97913"/>
    <w:rsid w:val="00C979AE"/>
    <w:rsid w:val="00C97ADA"/>
    <w:rsid w:val="00C97AF1"/>
    <w:rsid w:val="00C97D77"/>
    <w:rsid w:val="00C97DE4"/>
    <w:rsid w:val="00CA0058"/>
    <w:rsid w:val="00CA0108"/>
    <w:rsid w:val="00CA01F0"/>
    <w:rsid w:val="00CA0331"/>
    <w:rsid w:val="00CA05F8"/>
    <w:rsid w:val="00CA0680"/>
    <w:rsid w:val="00CA06C7"/>
    <w:rsid w:val="00CA08DF"/>
    <w:rsid w:val="00CA092A"/>
    <w:rsid w:val="00CA0933"/>
    <w:rsid w:val="00CA09AA"/>
    <w:rsid w:val="00CA0A7D"/>
    <w:rsid w:val="00CA0CD3"/>
    <w:rsid w:val="00CA0EA8"/>
    <w:rsid w:val="00CA0FCC"/>
    <w:rsid w:val="00CA114D"/>
    <w:rsid w:val="00CA1225"/>
    <w:rsid w:val="00CA12D8"/>
    <w:rsid w:val="00CA12FB"/>
    <w:rsid w:val="00CA1467"/>
    <w:rsid w:val="00CA15EF"/>
    <w:rsid w:val="00CA16B2"/>
    <w:rsid w:val="00CA18D2"/>
    <w:rsid w:val="00CA1A6B"/>
    <w:rsid w:val="00CA1C75"/>
    <w:rsid w:val="00CA1CDE"/>
    <w:rsid w:val="00CA1D81"/>
    <w:rsid w:val="00CA1DC3"/>
    <w:rsid w:val="00CA1E49"/>
    <w:rsid w:val="00CA1F79"/>
    <w:rsid w:val="00CA1FC0"/>
    <w:rsid w:val="00CA20A4"/>
    <w:rsid w:val="00CA20CE"/>
    <w:rsid w:val="00CA20D0"/>
    <w:rsid w:val="00CA212E"/>
    <w:rsid w:val="00CA22B9"/>
    <w:rsid w:val="00CA2516"/>
    <w:rsid w:val="00CA25CB"/>
    <w:rsid w:val="00CA269A"/>
    <w:rsid w:val="00CA280C"/>
    <w:rsid w:val="00CA2919"/>
    <w:rsid w:val="00CA2C3F"/>
    <w:rsid w:val="00CA2C56"/>
    <w:rsid w:val="00CA2D95"/>
    <w:rsid w:val="00CA2E55"/>
    <w:rsid w:val="00CA3045"/>
    <w:rsid w:val="00CA32E9"/>
    <w:rsid w:val="00CA33D7"/>
    <w:rsid w:val="00CA34B0"/>
    <w:rsid w:val="00CA3639"/>
    <w:rsid w:val="00CA37DB"/>
    <w:rsid w:val="00CA397F"/>
    <w:rsid w:val="00CA3AFA"/>
    <w:rsid w:val="00CA3B54"/>
    <w:rsid w:val="00CA3E14"/>
    <w:rsid w:val="00CA3E51"/>
    <w:rsid w:val="00CA3ED5"/>
    <w:rsid w:val="00CA3EE7"/>
    <w:rsid w:val="00CA40B9"/>
    <w:rsid w:val="00CA411F"/>
    <w:rsid w:val="00CA416E"/>
    <w:rsid w:val="00CA4289"/>
    <w:rsid w:val="00CA4391"/>
    <w:rsid w:val="00CA444E"/>
    <w:rsid w:val="00CA447E"/>
    <w:rsid w:val="00CA44A0"/>
    <w:rsid w:val="00CA44DC"/>
    <w:rsid w:val="00CA4556"/>
    <w:rsid w:val="00CA471C"/>
    <w:rsid w:val="00CA475D"/>
    <w:rsid w:val="00CA478A"/>
    <w:rsid w:val="00CA48FC"/>
    <w:rsid w:val="00CA4961"/>
    <w:rsid w:val="00CA49C0"/>
    <w:rsid w:val="00CA4A24"/>
    <w:rsid w:val="00CA4A3B"/>
    <w:rsid w:val="00CA4A3F"/>
    <w:rsid w:val="00CA4BB8"/>
    <w:rsid w:val="00CA4C14"/>
    <w:rsid w:val="00CA4E03"/>
    <w:rsid w:val="00CA4F58"/>
    <w:rsid w:val="00CA5147"/>
    <w:rsid w:val="00CA516A"/>
    <w:rsid w:val="00CA51A0"/>
    <w:rsid w:val="00CA51F0"/>
    <w:rsid w:val="00CA528C"/>
    <w:rsid w:val="00CA5390"/>
    <w:rsid w:val="00CA53A2"/>
    <w:rsid w:val="00CA5408"/>
    <w:rsid w:val="00CA54B2"/>
    <w:rsid w:val="00CA54CB"/>
    <w:rsid w:val="00CA5547"/>
    <w:rsid w:val="00CA5648"/>
    <w:rsid w:val="00CA5781"/>
    <w:rsid w:val="00CA57C4"/>
    <w:rsid w:val="00CA5802"/>
    <w:rsid w:val="00CA5842"/>
    <w:rsid w:val="00CA5891"/>
    <w:rsid w:val="00CA5931"/>
    <w:rsid w:val="00CA59BF"/>
    <w:rsid w:val="00CA5DA3"/>
    <w:rsid w:val="00CA5F3B"/>
    <w:rsid w:val="00CA5F6F"/>
    <w:rsid w:val="00CA6125"/>
    <w:rsid w:val="00CA6164"/>
    <w:rsid w:val="00CA61D3"/>
    <w:rsid w:val="00CA6300"/>
    <w:rsid w:val="00CA6382"/>
    <w:rsid w:val="00CA64DF"/>
    <w:rsid w:val="00CA6693"/>
    <w:rsid w:val="00CA68EA"/>
    <w:rsid w:val="00CA69A4"/>
    <w:rsid w:val="00CA6A29"/>
    <w:rsid w:val="00CA6B9E"/>
    <w:rsid w:val="00CA6BBC"/>
    <w:rsid w:val="00CA6BDF"/>
    <w:rsid w:val="00CA6D12"/>
    <w:rsid w:val="00CA6DC8"/>
    <w:rsid w:val="00CA6DEB"/>
    <w:rsid w:val="00CA6E27"/>
    <w:rsid w:val="00CA6ED2"/>
    <w:rsid w:val="00CA73A4"/>
    <w:rsid w:val="00CA73B2"/>
    <w:rsid w:val="00CA740A"/>
    <w:rsid w:val="00CA75A0"/>
    <w:rsid w:val="00CA7786"/>
    <w:rsid w:val="00CA787C"/>
    <w:rsid w:val="00CA78C7"/>
    <w:rsid w:val="00CA78E1"/>
    <w:rsid w:val="00CA7B38"/>
    <w:rsid w:val="00CA7B48"/>
    <w:rsid w:val="00CA7C15"/>
    <w:rsid w:val="00CA7C69"/>
    <w:rsid w:val="00CA7D25"/>
    <w:rsid w:val="00CA7ECA"/>
    <w:rsid w:val="00CA7F0A"/>
    <w:rsid w:val="00CB01BC"/>
    <w:rsid w:val="00CB03CF"/>
    <w:rsid w:val="00CB047F"/>
    <w:rsid w:val="00CB0516"/>
    <w:rsid w:val="00CB05FF"/>
    <w:rsid w:val="00CB0607"/>
    <w:rsid w:val="00CB0722"/>
    <w:rsid w:val="00CB0A51"/>
    <w:rsid w:val="00CB0A9B"/>
    <w:rsid w:val="00CB0AD0"/>
    <w:rsid w:val="00CB0B5A"/>
    <w:rsid w:val="00CB0B9F"/>
    <w:rsid w:val="00CB0CE5"/>
    <w:rsid w:val="00CB0E7C"/>
    <w:rsid w:val="00CB0F3C"/>
    <w:rsid w:val="00CB111A"/>
    <w:rsid w:val="00CB11BD"/>
    <w:rsid w:val="00CB128A"/>
    <w:rsid w:val="00CB1368"/>
    <w:rsid w:val="00CB14D4"/>
    <w:rsid w:val="00CB14E6"/>
    <w:rsid w:val="00CB15C9"/>
    <w:rsid w:val="00CB167F"/>
    <w:rsid w:val="00CB1730"/>
    <w:rsid w:val="00CB179C"/>
    <w:rsid w:val="00CB18C0"/>
    <w:rsid w:val="00CB18F9"/>
    <w:rsid w:val="00CB19A3"/>
    <w:rsid w:val="00CB1BCA"/>
    <w:rsid w:val="00CB1C0D"/>
    <w:rsid w:val="00CB1C31"/>
    <w:rsid w:val="00CB1C58"/>
    <w:rsid w:val="00CB1DA7"/>
    <w:rsid w:val="00CB1F2A"/>
    <w:rsid w:val="00CB20BF"/>
    <w:rsid w:val="00CB221F"/>
    <w:rsid w:val="00CB2369"/>
    <w:rsid w:val="00CB2405"/>
    <w:rsid w:val="00CB2426"/>
    <w:rsid w:val="00CB2451"/>
    <w:rsid w:val="00CB25CE"/>
    <w:rsid w:val="00CB275C"/>
    <w:rsid w:val="00CB27C5"/>
    <w:rsid w:val="00CB283F"/>
    <w:rsid w:val="00CB28AE"/>
    <w:rsid w:val="00CB28E2"/>
    <w:rsid w:val="00CB2918"/>
    <w:rsid w:val="00CB2925"/>
    <w:rsid w:val="00CB2926"/>
    <w:rsid w:val="00CB292A"/>
    <w:rsid w:val="00CB299C"/>
    <w:rsid w:val="00CB2A1E"/>
    <w:rsid w:val="00CB2A43"/>
    <w:rsid w:val="00CB2B27"/>
    <w:rsid w:val="00CB2B50"/>
    <w:rsid w:val="00CB2B76"/>
    <w:rsid w:val="00CB2BBA"/>
    <w:rsid w:val="00CB2F46"/>
    <w:rsid w:val="00CB2FC5"/>
    <w:rsid w:val="00CB30A9"/>
    <w:rsid w:val="00CB30B4"/>
    <w:rsid w:val="00CB30C4"/>
    <w:rsid w:val="00CB3117"/>
    <w:rsid w:val="00CB3237"/>
    <w:rsid w:val="00CB325E"/>
    <w:rsid w:val="00CB33C4"/>
    <w:rsid w:val="00CB3404"/>
    <w:rsid w:val="00CB3465"/>
    <w:rsid w:val="00CB3491"/>
    <w:rsid w:val="00CB34BE"/>
    <w:rsid w:val="00CB3558"/>
    <w:rsid w:val="00CB3578"/>
    <w:rsid w:val="00CB35C5"/>
    <w:rsid w:val="00CB35CD"/>
    <w:rsid w:val="00CB35ED"/>
    <w:rsid w:val="00CB3776"/>
    <w:rsid w:val="00CB37FC"/>
    <w:rsid w:val="00CB38FE"/>
    <w:rsid w:val="00CB3942"/>
    <w:rsid w:val="00CB3945"/>
    <w:rsid w:val="00CB39EB"/>
    <w:rsid w:val="00CB39ED"/>
    <w:rsid w:val="00CB3C1A"/>
    <w:rsid w:val="00CB3C96"/>
    <w:rsid w:val="00CB3CAA"/>
    <w:rsid w:val="00CB3CC7"/>
    <w:rsid w:val="00CB3E16"/>
    <w:rsid w:val="00CB3E1E"/>
    <w:rsid w:val="00CB3E59"/>
    <w:rsid w:val="00CB3E96"/>
    <w:rsid w:val="00CB3F6D"/>
    <w:rsid w:val="00CB3FBE"/>
    <w:rsid w:val="00CB4148"/>
    <w:rsid w:val="00CB41C1"/>
    <w:rsid w:val="00CB41E7"/>
    <w:rsid w:val="00CB41F3"/>
    <w:rsid w:val="00CB4278"/>
    <w:rsid w:val="00CB428F"/>
    <w:rsid w:val="00CB42C9"/>
    <w:rsid w:val="00CB44A5"/>
    <w:rsid w:val="00CB44B3"/>
    <w:rsid w:val="00CB47ED"/>
    <w:rsid w:val="00CB480A"/>
    <w:rsid w:val="00CB4837"/>
    <w:rsid w:val="00CB4847"/>
    <w:rsid w:val="00CB4A67"/>
    <w:rsid w:val="00CB4B14"/>
    <w:rsid w:val="00CB4B30"/>
    <w:rsid w:val="00CB4C12"/>
    <w:rsid w:val="00CB4D4A"/>
    <w:rsid w:val="00CB4E64"/>
    <w:rsid w:val="00CB4F53"/>
    <w:rsid w:val="00CB4FA5"/>
    <w:rsid w:val="00CB5000"/>
    <w:rsid w:val="00CB5008"/>
    <w:rsid w:val="00CB500C"/>
    <w:rsid w:val="00CB50FD"/>
    <w:rsid w:val="00CB5185"/>
    <w:rsid w:val="00CB51C1"/>
    <w:rsid w:val="00CB51FF"/>
    <w:rsid w:val="00CB5291"/>
    <w:rsid w:val="00CB53C6"/>
    <w:rsid w:val="00CB547B"/>
    <w:rsid w:val="00CB5494"/>
    <w:rsid w:val="00CB5539"/>
    <w:rsid w:val="00CB5825"/>
    <w:rsid w:val="00CB58AE"/>
    <w:rsid w:val="00CB58DD"/>
    <w:rsid w:val="00CB58F4"/>
    <w:rsid w:val="00CB5989"/>
    <w:rsid w:val="00CB5B7E"/>
    <w:rsid w:val="00CB5C0A"/>
    <w:rsid w:val="00CB5C4A"/>
    <w:rsid w:val="00CB5C81"/>
    <w:rsid w:val="00CB5D7A"/>
    <w:rsid w:val="00CB5EAA"/>
    <w:rsid w:val="00CB6069"/>
    <w:rsid w:val="00CB60EA"/>
    <w:rsid w:val="00CB60F0"/>
    <w:rsid w:val="00CB61F7"/>
    <w:rsid w:val="00CB6343"/>
    <w:rsid w:val="00CB64DE"/>
    <w:rsid w:val="00CB6517"/>
    <w:rsid w:val="00CB6520"/>
    <w:rsid w:val="00CB657A"/>
    <w:rsid w:val="00CB65DE"/>
    <w:rsid w:val="00CB6626"/>
    <w:rsid w:val="00CB669F"/>
    <w:rsid w:val="00CB66E2"/>
    <w:rsid w:val="00CB6763"/>
    <w:rsid w:val="00CB68CD"/>
    <w:rsid w:val="00CB6B4E"/>
    <w:rsid w:val="00CB6C46"/>
    <w:rsid w:val="00CB6E35"/>
    <w:rsid w:val="00CB6EA4"/>
    <w:rsid w:val="00CB6F6C"/>
    <w:rsid w:val="00CB7075"/>
    <w:rsid w:val="00CB7090"/>
    <w:rsid w:val="00CB70C4"/>
    <w:rsid w:val="00CB7240"/>
    <w:rsid w:val="00CB72FD"/>
    <w:rsid w:val="00CB74D5"/>
    <w:rsid w:val="00CB751F"/>
    <w:rsid w:val="00CB7596"/>
    <w:rsid w:val="00CB75B0"/>
    <w:rsid w:val="00CB7648"/>
    <w:rsid w:val="00CB78A6"/>
    <w:rsid w:val="00CB79A4"/>
    <w:rsid w:val="00CB7B6B"/>
    <w:rsid w:val="00CB7E9B"/>
    <w:rsid w:val="00CB7ED5"/>
    <w:rsid w:val="00CB7F5F"/>
    <w:rsid w:val="00CC00B7"/>
    <w:rsid w:val="00CC02B4"/>
    <w:rsid w:val="00CC034B"/>
    <w:rsid w:val="00CC0479"/>
    <w:rsid w:val="00CC0492"/>
    <w:rsid w:val="00CC04DD"/>
    <w:rsid w:val="00CC0552"/>
    <w:rsid w:val="00CC06B8"/>
    <w:rsid w:val="00CC07BA"/>
    <w:rsid w:val="00CC099A"/>
    <w:rsid w:val="00CC0AA7"/>
    <w:rsid w:val="00CC0B28"/>
    <w:rsid w:val="00CC0B92"/>
    <w:rsid w:val="00CC0BEC"/>
    <w:rsid w:val="00CC0C3E"/>
    <w:rsid w:val="00CC0CCD"/>
    <w:rsid w:val="00CC0D40"/>
    <w:rsid w:val="00CC0D42"/>
    <w:rsid w:val="00CC0DAD"/>
    <w:rsid w:val="00CC0E56"/>
    <w:rsid w:val="00CC1138"/>
    <w:rsid w:val="00CC1172"/>
    <w:rsid w:val="00CC11BF"/>
    <w:rsid w:val="00CC121A"/>
    <w:rsid w:val="00CC12FF"/>
    <w:rsid w:val="00CC1302"/>
    <w:rsid w:val="00CC134C"/>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D64"/>
    <w:rsid w:val="00CC1E3E"/>
    <w:rsid w:val="00CC1E40"/>
    <w:rsid w:val="00CC1F8A"/>
    <w:rsid w:val="00CC205B"/>
    <w:rsid w:val="00CC2088"/>
    <w:rsid w:val="00CC2442"/>
    <w:rsid w:val="00CC2633"/>
    <w:rsid w:val="00CC263C"/>
    <w:rsid w:val="00CC266E"/>
    <w:rsid w:val="00CC275C"/>
    <w:rsid w:val="00CC27F5"/>
    <w:rsid w:val="00CC281A"/>
    <w:rsid w:val="00CC2A7D"/>
    <w:rsid w:val="00CC2B2F"/>
    <w:rsid w:val="00CC2C13"/>
    <w:rsid w:val="00CC2D18"/>
    <w:rsid w:val="00CC2EFE"/>
    <w:rsid w:val="00CC2FCE"/>
    <w:rsid w:val="00CC3008"/>
    <w:rsid w:val="00CC3018"/>
    <w:rsid w:val="00CC3061"/>
    <w:rsid w:val="00CC311F"/>
    <w:rsid w:val="00CC313A"/>
    <w:rsid w:val="00CC3197"/>
    <w:rsid w:val="00CC32B0"/>
    <w:rsid w:val="00CC3374"/>
    <w:rsid w:val="00CC33ED"/>
    <w:rsid w:val="00CC3574"/>
    <w:rsid w:val="00CC3707"/>
    <w:rsid w:val="00CC3763"/>
    <w:rsid w:val="00CC377C"/>
    <w:rsid w:val="00CC37EE"/>
    <w:rsid w:val="00CC37F6"/>
    <w:rsid w:val="00CC39F4"/>
    <w:rsid w:val="00CC3A3B"/>
    <w:rsid w:val="00CC3A49"/>
    <w:rsid w:val="00CC3B59"/>
    <w:rsid w:val="00CC3BDD"/>
    <w:rsid w:val="00CC3D88"/>
    <w:rsid w:val="00CC3D8D"/>
    <w:rsid w:val="00CC3DAF"/>
    <w:rsid w:val="00CC3DCF"/>
    <w:rsid w:val="00CC3DFF"/>
    <w:rsid w:val="00CC3E8C"/>
    <w:rsid w:val="00CC400F"/>
    <w:rsid w:val="00CC401B"/>
    <w:rsid w:val="00CC41DA"/>
    <w:rsid w:val="00CC4337"/>
    <w:rsid w:val="00CC4365"/>
    <w:rsid w:val="00CC44A2"/>
    <w:rsid w:val="00CC44E5"/>
    <w:rsid w:val="00CC4665"/>
    <w:rsid w:val="00CC4783"/>
    <w:rsid w:val="00CC47AE"/>
    <w:rsid w:val="00CC4896"/>
    <w:rsid w:val="00CC4A68"/>
    <w:rsid w:val="00CC4A6F"/>
    <w:rsid w:val="00CC4AD6"/>
    <w:rsid w:val="00CC4B3D"/>
    <w:rsid w:val="00CC4B99"/>
    <w:rsid w:val="00CC4BDD"/>
    <w:rsid w:val="00CC4C5E"/>
    <w:rsid w:val="00CC4CD7"/>
    <w:rsid w:val="00CC4D2D"/>
    <w:rsid w:val="00CC4D78"/>
    <w:rsid w:val="00CC4E9D"/>
    <w:rsid w:val="00CC4F58"/>
    <w:rsid w:val="00CC502E"/>
    <w:rsid w:val="00CC50CB"/>
    <w:rsid w:val="00CC50EB"/>
    <w:rsid w:val="00CC524B"/>
    <w:rsid w:val="00CC52D6"/>
    <w:rsid w:val="00CC52E8"/>
    <w:rsid w:val="00CC5343"/>
    <w:rsid w:val="00CC5603"/>
    <w:rsid w:val="00CC57AE"/>
    <w:rsid w:val="00CC5808"/>
    <w:rsid w:val="00CC584A"/>
    <w:rsid w:val="00CC5B1A"/>
    <w:rsid w:val="00CC5B74"/>
    <w:rsid w:val="00CC5B78"/>
    <w:rsid w:val="00CC5BBC"/>
    <w:rsid w:val="00CC5BD6"/>
    <w:rsid w:val="00CC5C4D"/>
    <w:rsid w:val="00CC5C58"/>
    <w:rsid w:val="00CC5D74"/>
    <w:rsid w:val="00CC5DE6"/>
    <w:rsid w:val="00CC5EB9"/>
    <w:rsid w:val="00CC5ECD"/>
    <w:rsid w:val="00CC5FC7"/>
    <w:rsid w:val="00CC606C"/>
    <w:rsid w:val="00CC618B"/>
    <w:rsid w:val="00CC61D6"/>
    <w:rsid w:val="00CC620F"/>
    <w:rsid w:val="00CC62B6"/>
    <w:rsid w:val="00CC6A52"/>
    <w:rsid w:val="00CC6D23"/>
    <w:rsid w:val="00CC6D42"/>
    <w:rsid w:val="00CC6E20"/>
    <w:rsid w:val="00CC6E35"/>
    <w:rsid w:val="00CC6ED0"/>
    <w:rsid w:val="00CC6F07"/>
    <w:rsid w:val="00CC6FAE"/>
    <w:rsid w:val="00CC6FF4"/>
    <w:rsid w:val="00CC709B"/>
    <w:rsid w:val="00CC71FA"/>
    <w:rsid w:val="00CC728B"/>
    <w:rsid w:val="00CC7356"/>
    <w:rsid w:val="00CC74D5"/>
    <w:rsid w:val="00CC74F5"/>
    <w:rsid w:val="00CC7783"/>
    <w:rsid w:val="00CC7A6D"/>
    <w:rsid w:val="00CC7AAA"/>
    <w:rsid w:val="00CC7B07"/>
    <w:rsid w:val="00CC7DF5"/>
    <w:rsid w:val="00CC7E18"/>
    <w:rsid w:val="00CC7E90"/>
    <w:rsid w:val="00CD00FE"/>
    <w:rsid w:val="00CD03E0"/>
    <w:rsid w:val="00CD04B6"/>
    <w:rsid w:val="00CD04FB"/>
    <w:rsid w:val="00CD054F"/>
    <w:rsid w:val="00CD0605"/>
    <w:rsid w:val="00CD0740"/>
    <w:rsid w:val="00CD0768"/>
    <w:rsid w:val="00CD0895"/>
    <w:rsid w:val="00CD09BD"/>
    <w:rsid w:val="00CD0B36"/>
    <w:rsid w:val="00CD0B87"/>
    <w:rsid w:val="00CD0CB3"/>
    <w:rsid w:val="00CD0F3F"/>
    <w:rsid w:val="00CD0FD1"/>
    <w:rsid w:val="00CD1066"/>
    <w:rsid w:val="00CD114E"/>
    <w:rsid w:val="00CD12F9"/>
    <w:rsid w:val="00CD13C6"/>
    <w:rsid w:val="00CD14AE"/>
    <w:rsid w:val="00CD14CB"/>
    <w:rsid w:val="00CD1510"/>
    <w:rsid w:val="00CD177C"/>
    <w:rsid w:val="00CD179D"/>
    <w:rsid w:val="00CD17AB"/>
    <w:rsid w:val="00CD1851"/>
    <w:rsid w:val="00CD18E8"/>
    <w:rsid w:val="00CD1A8D"/>
    <w:rsid w:val="00CD1B0D"/>
    <w:rsid w:val="00CD1B7E"/>
    <w:rsid w:val="00CD1CD6"/>
    <w:rsid w:val="00CD1E74"/>
    <w:rsid w:val="00CD1EE0"/>
    <w:rsid w:val="00CD20F4"/>
    <w:rsid w:val="00CD213A"/>
    <w:rsid w:val="00CD214B"/>
    <w:rsid w:val="00CD21A3"/>
    <w:rsid w:val="00CD21FD"/>
    <w:rsid w:val="00CD2249"/>
    <w:rsid w:val="00CD22AF"/>
    <w:rsid w:val="00CD232C"/>
    <w:rsid w:val="00CD240B"/>
    <w:rsid w:val="00CD2459"/>
    <w:rsid w:val="00CD2490"/>
    <w:rsid w:val="00CD2585"/>
    <w:rsid w:val="00CD2725"/>
    <w:rsid w:val="00CD283A"/>
    <w:rsid w:val="00CD286B"/>
    <w:rsid w:val="00CD2AF5"/>
    <w:rsid w:val="00CD2C5A"/>
    <w:rsid w:val="00CD2C6A"/>
    <w:rsid w:val="00CD2D93"/>
    <w:rsid w:val="00CD2FF0"/>
    <w:rsid w:val="00CD2FFC"/>
    <w:rsid w:val="00CD309B"/>
    <w:rsid w:val="00CD3122"/>
    <w:rsid w:val="00CD3206"/>
    <w:rsid w:val="00CD3244"/>
    <w:rsid w:val="00CD325D"/>
    <w:rsid w:val="00CD3292"/>
    <w:rsid w:val="00CD3370"/>
    <w:rsid w:val="00CD3372"/>
    <w:rsid w:val="00CD3421"/>
    <w:rsid w:val="00CD34AF"/>
    <w:rsid w:val="00CD3502"/>
    <w:rsid w:val="00CD35DF"/>
    <w:rsid w:val="00CD3644"/>
    <w:rsid w:val="00CD3786"/>
    <w:rsid w:val="00CD39D7"/>
    <w:rsid w:val="00CD3B79"/>
    <w:rsid w:val="00CD3B95"/>
    <w:rsid w:val="00CD3BA8"/>
    <w:rsid w:val="00CD3C3B"/>
    <w:rsid w:val="00CD3C7D"/>
    <w:rsid w:val="00CD3D0C"/>
    <w:rsid w:val="00CD3D32"/>
    <w:rsid w:val="00CD3D4B"/>
    <w:rsid w:val="00CD3E2C"/>
    <w:rsid w:val="00CD3F09"/>
    <w:rsid w:val="00CD3F82"/>
    <w:rsid w:val="00CD3FAF"/>
    <w:rsid w:val="00CD4008"/>
    <w:rsid w:val="00CD4046"/>
    <w:rsid w:val="00CD4125"/>
    <w:rsid w:val="00CD41FF"/>
    <w:rsid w:val="00CD446A"/>
    <w:rsid w:val="00CD44AF"/>
    <w:rsid w:val="00CD4520"/>
    <w:rsid w:val="00CD4528"/>
    <w:rsid w:val="00CD467F"/>
    <w:rsid w:val="00CD46CB"/>
    <w:rsid w:val="00CD492B"/>
    <w:rsid w:val="00CD4A51"/>
    <w:rsid w:val="00CD4AB6"/>
    <w:rsid w:val="00CD4BA6"/>
    <w:rsid w:val="00CD4D33"/>
    <w:rsid w:val="00CD4D82"/>
    <w:rsid w:val="00CD4D97"/>
    <w:rsid w:val="00CD4F13"/>
    <w:rsid w:val="00CD508A"/>
    <w:rsid w:val="00CD518C"/>
    <w:rsid w:val="00CD519B"/>
    <w:rsid w:val="00CD51E6"/>
    <w:rsid w:val="00CD5229"/>
    <w:rsid w:val="00CD5296"/>
    <w:rsid w:val="00CD5318"/>
    <w:rsid w:val="00CD533E"/>
    <w:rsid w:val="00CD53C9"/>
    <w:rsid w:val="00CD555A"/>
    <w:rsid w:val="00CD563C"/>
    <w:rsid w:val="00CD57E5"/>
    <w:rsid w:val="00CD5A3E"/>
    <w:rsid w:val="00CD5ADA"/>
    <w:rsid w:val="00CD5BA1"/>
    <w:rsid w:val="00CD5C02"/>
    <w:rsid w:val="00CD5D85"/>
    <w:rsid w:val="00CD5F19"/>
    <w:rsid w:val="00CD5F80"/>
    <w:rsid w:val="00CD600D"/>
    <w:rsid w:val="00CD60E1"/>
    <w:rsid w:val="00CD61E3"/>
    <w:rsid w:val="00CD622D"/>
    <w:rsid w:val="00CD6438"/>
    <w:rsid w:val="00CD6486"/>
    <w:rsid w:val="00CD6508"/>
    <w:rsid w:val="00CD6794"/>
    <w:rsid w:val="00CD67A8"/>
    <w:rsid w:val="00CD6823"/>
    <w:rsid w:val="00CD68BB"/>
    <w:rsid w:val="00CD68BC"/>
    <w:rsid w:val="00CD690B"/>
    <w:rsid w:val="00CD69B1"/>
    <w:rsid w:val="00CD69FA"/>
    <w:rsid w:val="00CD6AFE"/>
    <w:rsid w:val="00CD6D22"/>
    <w:rsid w:val="00CD6D63"/>
    <w:rsid w:val="00CD6DAE"/>
    <w:rsid w:val="00CD6E0B"/>
    <w:rsid w:val="00CD6EC8"/>
    <w:rsid w:val="00CD7109"/>
    <w:rsid w:val="00CD72F9"/>
    <w:rsid w:val="00CD73D9"/>
    <w:rsid w:val="00CD740F"/>
    <w:rsid w:val="00CD7607"/>
    <w:rsid w:val="00CD768E"/>
    <w:rsid w:val="00CD7707"/>
    <w:rsid w:val="00CD778E"/>
    <w:rsid w:val="00CD787F"/>
    <w:rsid w:val="00CD79E2"/>
    <w:rsid w:val="00CD7A39"/>
    <w:rsid w:val="00CD7A85"/>
    <w:rsid w:val="00CD7A86"/>
    <w:rsid w:val="00CD7AC6"/>
    <w:rsid w:val="00CD7B0B"/>
    <w:rsid w:val="00CD7B1E"/>
    <w:rsid w:val="00CD7D38"/>
    <w:rsid w:val="00CD7D5F"/>
    <w:rsid w:val="00CD7E8E"/>
    <w:rsid w:val="00CD7F76"/>
    <w:rsid w:val="00CE0008"/>
    <w:rsid w:val="00CE025E"/>
    <w:rsid w:val="00CE030D"/>
    <w:rsid w:val="00CE0315"/>
    <w:rsid w:val="00CE03B6"/>
    <w:rsid w:val="00CE0426"/>
    <w:rsid w:val="00CE04D2"/>
    <w:rsid w:val="00CE05F2"/>
    <w:rsid w:val="00CE06D0"/>
    <w:rsid w:val="00CE0755"/>
    <w:rsid w:val="00CE0823"/>
    <w:rsid w:val="00CE08D1"/>
    <w:rsid w:val="00CE0901"/>
    <w:rsid w:val="00CE0951"/>
    <w:rsid w:val="00CE097D"/>
    <w:rsid w:val="00CE09C8"/>
    <w:rsid w:val="00CE0A13"/>
    <w:rsid w:val="00CE0B84"/>
    <w:rsid w:val="00CE0C54"/>
    <w:rsid w:val="00CE0C73"/>
    <w:rsid w:val="00CE0CBF"/>
    <w:rsid w:val="00CE0D4D"/>
    <w:rsid w:val="00CE0D61"/>
    <w:rsid w:val="00CE0ED8"/>
    <w:rsid w:val="00CE0F12"/>
    <w:rsid w:val="00CE1035"/>
    <w:rsid w:val="00CE1063"/>
    <w:rsid w:val="00CE112E"/>
    <w:rsid w:val="00CE1225"/>
    <w:rsid w:val="00CE132D"/>
    <w:rsid w:val="00CE143E"/>
    <w:rsid w:val="00CE14B9"/>
    <w:rsid w:val="00CE14EB"/>
    <w:rsid w:val="00CE150D"/>
    <w:rsid w:val="00CE1517"/>
    <w:rsid w:val="00CE169F"/>
    <w:rsid w:val="00CE19E9"/>
    <w:rsid w:val="00CE19F2"/>
    <w:rsid w:val="00CE1A4D"/>
    <w:rsid w:val="00CE1BF2"/>
    <w:rsid w:val="00CE1CAE"/>
    <w:rsid w:val="00CE1D80"/>
    <w:rsid w:val="00CE1DA0"/>
    <w:rsid w:val="00CE1E21"/>
    <w:rsid w:val="00CE1E3E"/>
    <w:rsid w:val="00CE1E45"/>
    <w:rsid w:val="00CE1E9C"/>
    <w:rsid w:val="00CE1ECC"/>
    <w:rsid w:val="00CE1EED"/>
    <w:rsid w:val="00CE2048"/>
    <w:rsid w:val="00CE2087"/>
    <w:rsid w:val="00CE2091"/>
    <w:rsid w:val="00CE20B9"/>
    <w:rsid w:val="00CE20C8"/>
    <w:rsid w:val="00CE2176"/>
    <w:rsid w:val="00CE2270"/>
    <w:rsid w:val="00CE2356"/>
    <w:rsid w:val="00CE253D"/>
    <w:rsid w:val="00CE28C1"/>
    <w:rsid w:val="00CE2D87"/>
    <w:rsid w:val="00CE2EB3"/>
    <w:rsid w:val="00CE2EC2"/>
    <w:rsid w:val="00CE2F97"/>
    <w:rsid w:val="00CE3037"/>
    <w:rsid w:val="00CE310E"/>
    <w:rsid w:val="00CE31DC"/>
    <w:rsid w:val="00CE3257"/>
    <w:rsid w:val="00CE3395"/>
    <w:rsid w:val="00CE33E5"/>
    <w:rsid w:val="00CE34CC"/>
    <w:rsid w:val="00CE3507"/>
    <w:rsid w:val="00CE3598"/>
    <w:rsid w:val="00CE3686"/>
    <w:rsid w:val="00CE37F9"/>
    <w:rsid w:val="00CE38AA"/>
    <w:rsid w:val="00CE3A09"/>
    <w:rsid w:val="00CE3AC8"/>
    <w:rsid w:val="00CE3C07"/>
    <w:rsid w:val="00CE3C72"/>
    <w:rsid w:val="00CE3CCB"/>
    <w:rsid w:val="00CE3CDC"/>
    <w:rsid w:val="00CE3D16"/>
    <w:rsid w:val="00CE3D41"/>
    <w:rsid w:val="00CE3DA0"/>
    <w:rsid w:val="00CE3EA1"/>
    <w:rsid w:val="00CE3F1A"/>
    <w:rsid w:val="00CE3FBA"/>
    <w:rsid w:val="00CE3FC7"/>
    <w:rsid w:val="00CE3FF3"/>
    <w:rsid w:val="00CE42C7"/>
    <w:rsid w:val="00CE4428"/>
    <w:rsid w:val="00CE4554"/>
    <w:rsid w:val="00CE459E"/>
    <w:rsid w:val="00CE4623"/>
    <w:rsid w:val="00CE46AB"/>
    <w:rsid w:val="00CE47B4"/>
    <w:rsid w:val="00CE4863"/>
    <w:rsid w:val="00CE48B1"/>
    <w:rsid w:val="00CE4A38"/>
    <w:rsid w:val="00CE4C1E"/>
    <w:rsid w:val="00CE4E16"/>
    <w:rsid w:val="00CE4E42"/>
    <w:rsid w:val="00CE4FA6"/>
    <w:rsid w:val="00CE4FE7"/>
    <w:rsid w:val="00CE5007"/>
    <w:rsid w:val="00CE5013"/>
    <w:rsid w:val="00CE50F5"/>
    <w:rsid w:val="00CE528D"/>
    <w:rsid w:val="00CE52E0"/>
    <w:rsid w:val="00CE5386"/>
    <w:rsid w:val="00CE53A7"/>
    <w:rsid w:val="00CE547E"/>
    <w:rsid w:val="00CE54BC"/>
    <w:rsid w:val="00CE55B0"/>
    <w:rsid w:val="00CE5687"/>
    <w:rsid w:val="00CE56C8"/>
    <w:rsid w:val="00CE56FD"/>
    <w:rsid w:val="00CE572D"/>
    <w:rsid w:val="00CE5766"/>
    <w:rsid w:val="00CE5AA0"/>
    <w:rsid w:val="00CE5CD4"/>
    <w:rsid w:val="00CE5DFA"/>
    <w:rsid w:val="00CE5E50"/>
    <w:rsid w:val="00CE5F5F"/>
    <w:rsid w:val="00CE5FE8"/>
    <w:rsid w:val="00CE6065"/>
    <w:rsid w:val="00CE6163"/>
    <w:rsid w:val="00CE619E"/>
    <w:rsid w:val="00CE61F0"/>
    <w:rsid w:val="00CE62AC"/>
    <w:rsid w:val="00CE630B"/>
    <w:rsid w:val="00CE6351"/>
    <w:rsid w:val="00CE636A"/>
    <w:rsid w:val="00CE6425"/>
    <w:rsid w:val="00CE6562"/>
    <w:rsid w:val="00CE6771"/>
    <w:rsid w:val="00CE67C2"/>
    <w:rsid w:val="00CE6969"/>
    <w:rsid w:val="00CE69F3"/>
    <w:rsid w:val="00CE6AD5"/>
    <w:rsid w:val="00CE6B83"/>
    <w:rsid w:val="00CE6D15"/>
    <w:rsid w:val="00CE6DDE"/>
    <w:rsid w:val="00CE6E24"/>
    <w:rsid w:val="00CE6E72"/>
    <w:rsid w:val="00CE7108"/>
    <w:rsid w:val="00CE7202"/>
    <w:rsid w:val="00CE7333"/>
    <w:rsid w:val="00CE7376"/>
    <w:rsid w:val="00CE7392"/>
    <w:rsid w:val="00CE74C2"/>
    <w:rsid w:val="00CE76BD"/>
    <w:rsid w:val="00CE77A0"/>
    <w:rsid w:val="00CE781A"/>
    <w:rsid w:val="00CE7835"/>
    <w:rsid w:val="00CE786C"/>
    <w:rsid w:val="00CE78E2"/>
    <w:rsid w:val="00CE7A48"/>
    <w:rsid w:val="00CE7AA4"/>
    <w:rsid w:val="00CE7AE4"/>
    <w:rsid w:val="00CE7B3F"/>
    <w:rsid w:val="00CE7B7F"/>
    <w:rsid w:val="00CE7B92"/>
    <w:rsid w:val="00CE7BD8"/>
    <w:rsid w:val="00CE7C59"/>
    <w:rsid w:val="00CE7CBB"/>
    <w:rsid w:val="00CE7D73"/>
    <w:rsid w:val="00CE7F1E"/>
    <w:rsid w:val="00CF0016"/>
    <w:rsid w:val="00CF00E4"/>
    <w:rsid w:val="00CF0116"/>
    <w:rsid w:val="00CF0131"/>
    <w:rsid w:val="00CF02AC"/>
    <w:rsid w:val="00CF02B5"/>
    <w:rsid w:val="00CF0315"/>
    <w:rsid w:val="00CF037B"/>
    <w:rsid w:val="00CF03EF"/>
    <w:rsid w:val="00CF0489"/>
    <w:rsid w:val="00CF057C"/>
    <w:rsid w:val="00CF06E6"/>
    <w:rsid w:val="00CF074E"/>
    <w:rsid w:val="00CF085C"/>
    <w:rsid w:val="00CF0965"/>
    <w:rsid w:val="00CF0986"/>
    <w:rsid w:val="00CF0AAF"/>
    <w:rsid w:val="00CF0CC5"/>
    <w:rsid w:val="00CF0DC9"/>
    <w:rsid w:val="00CF126F"/>
    <w:rsid w:val="00CF13A3"/>
    <w:rsid w:val="00CF13FE"/>
    <w:rsid w:val="00CF1685"/>
    <w:rsid w:val="00CF18A6"/>
    <w:rsid w:val="00CF18AB"/>
    <w:rsid w:val="00CF18FC"/>
    <w:rsid w:val="00CF1954"/>
    <w:rsid w:val="00CF1A22"/>
    <w:rsid w:val="00CF1A5B"/>
    <w:rsid w:val="00CF1AA6"/>
    <w:rsid w:val="00CF1C27"/>
    <w:rsid w:val="00CF1C99"/>
    <w:rsid w:val="00CF20C8"/>
    <w:rsid w:val="00CF2118"/>
    <w:rsid w:val="00CF2173"/>
    <w:rsid w:val="00CF2214"/>
    <w:rsid w:val="00CF2219"/>
    <w:rsid w:val="00CF221D"/>
    <w:rsid w:val="00CF2225"/>
    <w:rsid w:val="00CF2257"/>
    <w:rsid w:val="00CF22A6"/>
    <w:rsid w:val="00CF22FF"/>
    <w:rsid w:val="00CF2305"/>
    <w:rsid w:val="00CF255E"/>
    <w:rsid w:val="00CF2584"/>
    <w:rsid w:val="00CF25ED"/>
    <w:rsid w:val="00CF2606"/>
    <w:rsid w:val="00CF2639"/>
    <w:rsid w:val="00CF26C9"/>
    <w:rsid w:val="00CF26E4"/>
    <w:rsid w:val="00CF271D"/>
    <w:rsid w:val="00CF27BC"/>
    <w:rsid w:val="00CF2802"/>
    <w:rsid w:val="00CF2C25"/>
    <w:rsid w:val="00CF2C89"/>
    <w:rsid w:val="00CF2D07"/>
    <w:rsid w:val="00CF2E1F"/>
    <w:rsid w:val="00CF2E48"/>
    <w:rsid w:val="00CF2E56"/>
    <w:rsid w:val="00CF2EF5"/>
    <w:rsid w:val="00CF2F27"/>
    <w:rsid w:val="00CF2FBF"/>
    <w:rsid w:val="00CF33B8"/>
    <w:rsid w:val="00CF33BA"/>
    <w:rsid w:val="00CF35BE"/>
    <w:rsid w:val="00CF363D"/>
    <w:rsid w:val="00CF3692"/>
    <w:rsid w:val="00CF36D6"/>
    <w:rsid w:val="00CF371B"/>
    <w:rsid w:val="00CF384B"/>
    <w:rsid w:val="00CF38D0"/>
    <w:rsid w:val="00CF3A67"/>
    <w:rsid w:val="00CF3B05"/>
    <w:rsid w:val="00CF3CC3"/>
    <w:rsid w:val="00CF3E2B"/>
    <w:rsid w:val="00CF3F01"/>
    <w:rsid w:val="00CF3FC7"/>
    <w:rsid w:val="00CF402A"/>
    <w:rsid w:val="00CF4050"/>
    <w:rsid w:val="00CF41AE"/>
    <w:rsid w:val="00CF4313"/>
    <w:rsid w:val="00CF43E4"/>
    <w:rsid w:val="00CF444E"/>
    <w:rsid w:val="00CF473F"/>
    <w:rsid w:val="00CF4809"/>
    <w:rsid w:val="00CF495B"/>
    <w:rsid w:val="00CF4AB4"/>
    <w:rsid w:val="00CF4B3B"/>
    <w:rsid w:val="00CF4BFD"/>
    <w:rsid w:val="00CF4C3E"/>
    <w:rsid w:val="00CF4CEC"/>
    <w:rsid w:val="00CF4E0A"/>
    <w:rsid w:val="00CF4E8E"/>
    <w:rsid w:val="00CF4EDB"/>
    <w:rsid w:val="00CF4F02"/>
    <w:rsid w:val="00CF4F4E"/>
    <w:rsid w:val="00CF4F88"/>
    <w:rsid w:val="00CF4FDF"/>
    <w:rsid w:val="00CF5205"/>
    <w:rsid w:val="00CF5235"/>
    <w:rsid w:val="00CF52FF"/>
    <w:rsid w:val="00CF53C6"/>
    <w:rsid w:val="00CF5599"/>
    <w:rsid w:val="00CF5789"/>
    <w:rsid w:val="00CF57A2"/>
    <w:rsid w:val="00CF5880"/>
    <w:rsid w:val="00CF5B1E"/>
    <w:rsid w:val="00CF5B26"/>
    <w:rsid w:val="00CF5B7A"/>
    <w:rsid w:val="00CF5C4E"/>
    <w:rsid w:val="00CF5E8C"/>
    <w:rsid w:val="00CF5EE9"/>
    <w:rsid w:val="00CF5FE3"/>
    <w:rsid w:val="00CF60DF"/>
    <w:rsid w:val="00CF617D"/>
    <w:rsid w:val="00CF61A3"/>
    <w:rsid w:val="00CF61EC"/>
    <w:rsid w:val="00CF6565"/>
    <w:rsid w:val="00CF6611"/>
    <w:rsid w:val="00CF66DE"/>
    <w:rsid w:val="00CF6848"/>
    <w:rsid w:val="00CF687B"/>
    <w:rsid w:val="00CF6970"/>
    <w:rsid w:val="00CF6985"/>
    <w:rsid w:val="00CF69DE"/>
    <w:rsid w:val="00CF6A06"/>
    <w:rsid w:val="00CF6AF3"/>
    <w:rsid w:val="00CF6B25"/>
    <w:rsid w:val="00CF6BBD"/>
    <w:rsid w:val="00CF6BED"/>
    <w:rsid w:val="00CF6C25"/>
    <w:rsid w:val="00CF6C9A"/>
    <w:rsid w:val="00CF6DA4"/>
    <w:rsid w:val="00CF70AB"/>
    <w:rsid w:val="00CF70DF"/>
    <w:rsid w:val="00CF72D9"/>
    <w:rsid w:val="00CF73E5"/>
    <w:rsid w:val="00CF746D"/>
    <w:rsid w:val="00CF74CD"/>
    <w:rsid w:val="00CF74F6"/>
    <w:rsid w:val="00CF75DC"/>
    <w:rsid w:val="00CF7693"/>
    <w:rsid w:val="00CF76AD"/>
    <w:rsid w:val="00CF76AE"/>
    <w:rsid w:val="00CF7708"/>
    <w:rsid w:val="00CF770C"/>
    <w:rsid w:val="00CF7869"/>
    <w:rsid w:val="00CF788A"/>
    <w:rsid w:val="00CF7962"/>
    <w:rsid w:val="00CF7AD6"/>
    <w:rsid w:val="00CF7BB4"/>
    <w:rsid w:val="00CF7C8C"/>
    <w:rsid w:val="00CF7CCF"/>
    <w:rsid w:val="00CF7D15"/>
    <w:rsid w:val="00CF7D27"/>
    <w:rsid w:val="00CF7D8D"/>
    <w:rsid w:val="00CF7E23"/>
    <w:rsid w:val="00CF7FD8"/>
    <w:rsid w:val="00D0013D"/>
    <w:rsid w:val="00D001BD"/>
    <w:rsid w:val="00D00250"/>
    <w:rsid w:val="00D00300"/>
    <w:rsid w:val="00D0033A"/>
    <w:rsid w:val="00D00374"/>
    <w:rsid w:val="00D0049A"/>
    <w:rsid w:val="00D0050D"/>
    <w:rsid w:val="00D00522"/>
    <w:rsid w:val="00D005DB"/>
    <w:rsid w:val="00D00600"/>
    <w:rsid w:val="00D00642"/>
    <w:rsid w:val="00D006A2"/>
    <w:rsid w:val="00D006E6"/>
    <w:rsid w:val="00D008A9"/>
    <w:rsid w:val="00D009FD"/>
    <w:rsid w:val="00D00B22"/>
    <w:rsid w:val="00D00B32"/>
    <w:rsid w:val="00D00F34"/>
    <w:rsid w:val="00D00FBA"/>
    <w:rsid w:val="00D00FCA"/>
    <w:rsid w:val="00D01021"/>
    <w:rsid w:val="00D01160"/>
    <w:rsid w:val="00D0118C"/>
    <w:rsid w:val="00D01364"/>
    <w:rsid w:val="00D01597"/>
    <w:rsid w:val="00D015D3"/>
    <w:rsid w:val="00D01623"/>
    <w:rsid w:val="00D0163E"/>
    <w:rsid w:val="00D0170E"/>
    <w:rsid w:val="00D0172C"/>
    <w:rsid w:val="00D01731"/>
    <w:rsid w:val="00D017D5"/>
    <w:rsid w:val="00D017EE"/>
    <w:rsid w:val="00D01A04"/>
    <w:rsid w:val="00D01BD2"/>
    <w:rsid w:val="00D01C73"/>
    <w:rsid w:val="00D01D53"/>
    <w:rsid w:val="00D01EF2"/>
    <w:rsid w:val="00D02213"/>
    <w:rsid w:val="00D02369"/>
    <w:rsid w:val="00D0238B"/>
    <w:rsid w:val="00D023AF"/>
    <w:rsid w:val="00D029A2"/>
    <w:rsid w:val="00D029E3"/>
    <w:rsid w:val="00D02A6F"/>
    <w:rsid w:val="00D02AFC"/>
    <w:rsid w:val="00D02B1B"/>
    <w:rsid w:val="00D02C36"/>
    <w:rsid w:val="00D02CCD"/>
    <w:rsid w:val="00D02D44"/>
    <w:rsid w:val="00D02DFF"/>
    <w:rsid w:val="00D02E17"/>
    <w:rsid w:val="00D02EB3"/>
    <w:rsid w:val="00D02F2F"/>
    <w:rsid w:val="00D030FB"/>
    <w:rsid w:val="00D0317D"/>
    <w:rsid w:val="00D031EA"/>
    <w:rsid w:val="00D0321D"/>
    <w:rsid w:val="00D03230"/>
    <w:rsid w:val="00D0339E"/>
    <w:rsid w:val="00D034C4"/>
    <w:rsid w:val="00D0369A"/>
    <w:rsid w:val="00D0377C"/>
    <w:rsid w:val="00D037C7"/>
    <w:rsid w:val="00D03899"/>
    <w:rsid w:val="00D03909"/>
    <w:rsid w:val="00D0392D"/>
    <w:rsid w:val="00D03A1C"/>
    <w:rsid w:val="00D03C75"/>
    <w:rsid w:val="00D03DF6"/>
    <w:rsid w:val="00D03E59"/>
    <w:rsid w:val="00D03F2A"/>
    <w:rsid w:val="00D03FCF"/>
    <w:rsid w:val="00D04097"/>
    <w:rsid w:val="00D040B8"/>
    <w:rsid w:val="00D040C5"/>
    <w:rsid w:val="00D04100"/>
    <w:rsid w:val="00D04153"/>
    <w:rsid w:val="00D041F1"/>
    <w:rsid w:val="00D04317"/>
    <w:rsid w:val="00D04348"/>
    <w:rsid w:val="00D0443C"/>
    <w:rsid w:val="00D0454C"/>
    <w:rsid w:val="00D045BA"/>
    <w:rsid w:val="00D047CA"/>
    <w:rsid w:val="00D04801"/>
    <w:rsid w:val="00D0481A"/>
    <w:rsid w:val="00D04899"/>
    <w:rsid w:val="00D048A8"/>
    <w:rsid w:val="00D049E6"/>
    <w:rsid w:val="00D04A63"/>
    <w:rsid w:val="00D04A6D"/>
    <w:rsid w:val="00D04B28"/>
    <w:rsid w:val="00D04C94"/>
    <w:rsid w:val="00D04DB4"/>
    <w:rsid w:val="00D04DFB"/>
    <w:rsid w:val="00D04E69"/>
    <w:rsid w:val="00D04F07"/>
    <w:rsid w:val="00D04FC8"/>
    <w:rsid w:val="00D05015"/>
    <w:rsid w:val="00D0506B"/>
    <w:rsid w:val="00D050BA"/>
    <w:rsid w:val="00D050FB"/>
    <w:rsid w:val="00D0523C"/>
    <w:rsid w:val="00D053E8"/>
    <w:rsid w:val="00D05642"/>
    <w:rsid w:val="00D0569A"/>
    <w:rsid w:val="00D05807"/>
    <w:rsid w:val="00D059C4"/>
    <w:rsid w:val="00D05A52"/>
    <w:rsid w:val="00D05AB0"/>
    <w:rsid w:val="00D05B47"/>
    <w:rsid w:val="00D05B4F"/>
    <w:rsid w:val="00D05B72"/>
    <w:rsid w:val="00D05DE6"/>
    <w:rsid w:val="00D05E87"/>
    <w:rsid w:val="00D05F61"/>
    <w:rsid w:val="00D05F62"/>
    <w:rsid w:val="00D05FD4"/>
    <w:rsid w:val="00D05FF6"/>
    <w:rsid w:val="00D06047"/>
    <w:rsid w:val="00D06088"/>
    <w:rsid w:val="00D060D0"/>
    <w:rsid w:val="00D06192"/>
    <w:rsid w:val="00D06311"/>
    <w:rsid w:val="00D0633D"/>
    <w:rsid w:val="00D0636F"/>
    <w:rsid w:val="00D063F8"/>
    <w:rsid w:val="00D06476"/>
    <w:rsid w:val="00D064A8"/>
    <w:rsid w:val="00D0656E"/>
    <w:rsid w:val="00D066DD"/>
    <w:rsid w:val="00D066FB"/>
    <w:rsid w:val="00D0675C"/>
    <w:rsid w:val="00D06800"/>
    <w:rsid w:val="00D068BC"/>
    <w:rsid w:val="00D0693E"/>
    <w:rsid w:val="00D06975"/>
    <w:rsid w:val="00D06B22"/>
    <w:rsid w:val="00D06C99"/>
    <w:rsid w:val="00D06DED"/>
    <w:rsid w:val="00D06EAE"/>
    <w:rsid w:val="00D06ED5"/>
    <w:rsid w:val="00D06F43"/>
    <w:rsid w:val="00D06F4B"/>
    <w:rsid w:val="00D06F80"/>
    <w:rsid w:val="00D070AD"/>
    <w:rsid w:val="00D0718F"/>
    <w:rsid w:val="00D071FB"/>
    <w:rsid w:val="00D0734F"/>
    <w:rsid w:val="00D0736B"/>
    <w:rsid w:val="00D073D1"/>
    <w:rsid w:val="00D0742C"/>
    <w:rsid w:val="00D0750D"/>
    <w:rsid w:val="00D076D4"/>
    <w:rsid w:val="00D078A7"/>
    <w:rsid w:val="00D078A9"/>
    <w:rsid w:val="00D078AA"/>
    <w:rsid w:val="00D078C9"/>
    <w:rsid w:val="00D079DC"/>
    <w:rsid w:val="00D07B03"/>
    <w:rsid w:val="00D07B6A"/>
    <w:rsid w:val="00D07BAC"/>
    <w:rsid w:val="00D07C40"/>
    <w:rsid w:val="00D07CAA"/>
    <w:rsid w:val="00D07CBB"/>
    <w:rsid w:val="00D07D73"/>
    <w:rsid w:val="00D07DCA"/>
    <w:rsid w:val="00D07E35"/>
    <w:rsid w:val="00D07E3F"/>
    <w:rsid w:val="00D07E5F"/>
    <w:rsid w:val="00D07EFD"/>
    <w:rsid w:val="00D07FCC"/>
    <w:rsid w:val="00D100A1"/>
    <w:rsid w:val="00D1023A"/>
    <w:rsid w:val="00D1026B"/>
    <w:rsid w:val="00D102D8"/>
    <w:rsid w:val="00D10336"/>
    <w:rsid w:val="00D105A0"/>
    <w:rsid w:val="00D106A7"/>
    <w:rsid w:val="00D106EF"/>
    <w:rsid w:val="00D1081F"/>
    <w:rsid w:val="00D10824"/>
    <w:rsid w:val="00D10906"/>
    <w:rsid w:val="00D109CE"/>
    <w:rsid w:val="00D10BE4"/>
    <w:rsid w:val="00D10C07"/>
    <w:rsid w:val="00D10DF7"/>
    <w:rsid w:val="00D10E6E"/>
    <w:rsid w:val="00D10EEE"/>
    <w:rsid w:val="00D1119E"/>
    <w:rsid w:val="00D11336"/>
    <w:rsid w:val="00D11672"/>
    <w:rsid w:val="00D117CC"/>
    <w:rsid w:val="00D11873"/>
    <w:rsid w:val="00D118C9"/>
    <w:rsid w:val="00D1191F"/>
    <w:rsid w:val="00D11961"/>
    <w:rsid w:val="00D11C0A"/>
    <w:rsid w:val="00D11D1D"/>
    <w:rsid w:val="00D11D5B"/>
    <w:rsid w:val="00D11FAE"/>
    <w:rsid w:val="00D1200F"/>
    <w:rsid w:val="00D120DA"/>
    <w:rsid w:val="00D121B1"/>
    <w:rsid w:val="00D121E6"/>
    <w:rsid w:val="00D12371"/>
    <w:rsid w:val="00D123C3"/>
    <w:rsid w:val="00D12440"/>
    <w:rsid w:val="00D1249E"/>
    <w:rsid w:val="00D124C5"/>
    <w:rsid w:val="00D125E2"/>
    <w:rsid w:val="00D126E6"/>
    <w:rsid w:val="00D126F8"/>
    <w:rsid w:val="00D12896"/>
    <w:rsid w:val="00D128F5"/>
    <w:rsid w:val="00D12986"/>
    <w:rsid w:val="00D12A57"/>
    <w:rsid w:val="00D12A8D"/>
    <w:rsid w:val="00D12B00"/>
    <w:rsid w:val="00D12B75"/>
    <w:rsid w:val="00D12C77"/>
    <w:rsid w:val="00D12CB4"/>
    <w:rsid w:val="00D12CE0"/>
    <w:rsid w:val="00D12F00"/>
    <w:rsid w:val="00D12FB0"/>
    <w:rsid w:val="00D1303E"/>
    <w:rsid w:val="00D13086"/>
    <w:rsid w:val="00D13177"/>
    <w:rsid w:val="00D13316"/>
    <w:rsid w:val="00D13324"/>
    <w:rsid w:val="00D1333B"/>
    <w:rsid w:val="00D13340"/>
    <w:rsid w:val="00D13451"/>
    <w:rsid w:val="00D134BB"/>
    <w:rsid w:val="00D13517"/>
    <w:rsid w:val="00D135A2"/>
    <w:rsid w:val="00D1368B"/>
    <w:rsid w:val="00D136C0"/>
    <w:rsid w:val="00D1373E"/>
    <w:rsid w:val="00D13786"/>
    <w:rsid w:val="00D137E6"/>
    <w:rsid w:val="00D13820"/>
    <w:rsid w:val="00D13833"/>
    <w:rsid w:val="00D13858"/>
    <w:rsid w:val="00D13880"/>
    <w:rsid w:val="00D13888"/>
    <w:rsid w:val="00D1391A"/>
    <w:rsid w:val="00D13ABB"/>
    <w:rsid w:val="00D13BBC"/>
    <w:rsid w:val="00D13C14"/>
    <w:rsid w:val="00D13F9F"/>
    <w:rsid w:val="00D1407F"/>
    <w:rsid w:val="00D14204"/>
    <w:rsid w:val="00D14365"/>
    <w:rsid w:val="00D143D9"/>
    <w:rsid w:val="00D14450"/>
    <w:rsid w:val="00D14458"/>
    <w:rsid w:val="00D144C4"/>
    <w:rsid w:val="00D144FD"/>
    <w:rsid w:val="00D145C2"/>
    <w:rsid w:val="00D147B1"/>
    <w:rsid w:val="00D148BA"/>
    <w:rsid w:val="00D14A21"/>
    <w:rsid w:val="00D14A42"/>
    <w:rsid w:val="00D14ACB"/>
    <w:rsid w:val="00D14AE9"/>
    <w:rsid w:val="00D14C6E"/>
    <w:rsid w:val="00D14F1E"/>
    <w:rsid w:val="00D15280"/>
    <w:rsid w:val="00D1533C"/>
    <w:rsid w:val="00D1552A"/>
    <w:rsid w:val="00D15675"/>
    <w:rsid w:val="00D15709"/>
    <w:rsid w:val="00D15982"/>
    <w:rsid w:val="00D159A7"/>
    <w:rsid w:val="00D159E8"/>
    <w:rsid w:val="00D15AE4"/>
    <w:rsid w:val="00D15B0A"/>
    <w:rsid w:val="00D15D9D"/>
    <w:rsid w:val="00D15E57"/>
    <w:rsid w:val="00D16043"/>
    <w:rsid w:val="00D16056"/>
    <w:rsid w:val="00D160DE"/>
    <w:rsid w:val="00D160EB"/>
    <w:rsid w:val="00D1624D"/>
    <w:rsid w:val="00D16440"/>
    <w:rsid w:val="00D16549"/>
    <w:rsid w:val="00D165B2"/>
    <w:rsid w:val="00D166E7"/>
    <w:rsid w:val="00D167B2"/>
    <w:rsid w:val="00D16A73"/>
    <w:rsid w:val="00D16B45"/>
    <w:rsid w:val="00D16D75"/>
    <w:rsid w:val="00D16E61"/>
    <w:rsid w:val="00D16EB9"/>
    <w:rsid w:val="00D16F01"/>
    <w:rsid w:val="00D16F4C"/>
    <w:rsid w:val="00D1717F"/>
    <w:rsid w:val="00D173B9"/>
    <w:rsid w:val="00D174FB"/>
    <w:rsid w:val="00D17507"/>
    <w:rsid w:val="00D175D1"/>
    <w:rsid w:val="00D175E0"/>
    <w:rsid w:val="00D17869"/>
    <w:rsid w:val="00D17907"/>
    <w:rsid w:val="00D1792B"/>
    <w:rsid w:val="00D179B9"/>
    <w:rsid w:val="00D17CF9"/>
    <w:rsid w:val="00D17D29"/>
    <w:rsid w:val="00D17DD1"/>
    <w:rsid w:val="00D17F37"/>
    <w:rsid w:val="00D17F39"/>
    <w:rsid w:val="00D17FE7"/>
    <w:rsid w:val="00D17FF5"/>
    <w:rsid w:val="00D20066"/>
    <w:rsid w:val="00D202D3"/>
    <w:rsid w:val="00D20379"/>
    <w:rsid w:val="00D204D5"/>
    <w:rsid w:val="00D205A4"/>
    <w:rsid w:val="00D20885"/>
    <w:rsid w:val="00D209D1"/>
    <w:rsid w:val="00D20AE0"/>
    <w:rsid w:val="00D20DEB"/>
    <w:rsid w:val="00D20DF1"/>
    <w:rsid w:val="00D21064"/>
    <w:rsid w:val="00D21101"/>
    <w:rsid w:val="00D2130A"/>
    <w:rsid w:val="00D21326"/>
    <w:rsid w:val="00D214D7"/>
    <w:rsid w:val="00D2151E"/>
    <w:rsid w:val="00D2170A"/>
    <w:rsid w:val="00D2171B"/>
    <w:rsid w:val="00D217CE"/>
    <w:rsid w:val="00D21948"/>
    <w:rsid w:val="00D21A6B"/>
    <w:rsid w:val="00D21A77"/>
    <w:rsid w:val="00D21D7F"/>
    <w:rsid w:val="00D21D97"/>
    <w:rsid w:val="00D21E18"/>
    <w:rsid w:val="00D21E65"/>
    <w:rsid w:val="00D21E67"/>
    <w:rsid w:val="00D21E7F"/>
    <w:rsid w:val="00D21E84"/>
    <w:rsid w:val="00D22022"/>
    <w:rsid w:val="00D22073"/>
    <w:rsid w:val="00D22148"/>
    <w:rsid w:val="00D222F6"/>
    <w:rsid w:val="00D22415"/>
    <w:rsid w:val="00D224AA"/>
    <w:rsid w:val="00D22580"/>
    <w:rsid w:val="00D2268F"/>
    <w:rsid w:val="00D22765"/>
    <w:rsid w:val="00D227B3"/>
    <w:rsid w:val="00D227C1"/>
    <w:rsid w:val="00D22977"/>
    <w:rsid w:val="00D229A3"/>
    <w:rsid w:val="00D22D40"/>
    <w:rsid w:val="00D22E2E"/>
    <w:rsid w:val="00D22E3E"/>
    <w:rsid w:val="00D22E8F"/>
    <w:rsid w:val="00D22EAD"/>
    <w:rsid w:val="00D22F36"/>
    <w:rsid w:val="00D23055"/>
    <w:rsid w:val="00D23059"/>
    <w:rsid w:val="00D23155"/>
    <w:rsid w:val="00D231C4"/>
    <w:rsid w:val="00D23250"/>
    <w:rsid w:val="00D2335F"/>
    <w:rsid w:val="00D233A2"/>
    <w:rsid w:val="00D233EA"/>
    <w:rsid w:val="00D23426"/>
    <w:rsid w:val="00D2348D"/>
    <w:rsid w:val="00D234B2"/>
    <w:rsid w:val="00D23516"/>
    <w:rsid w:val="00D23556"/>
    <w:rsid w:val="00D236AF"/>
    <w:rsid w:val="00D236E1"/>
    <w:rsid w:val="00D23895"/>
    <w:rsid w:val="00D239F9"/>
    <w:rsid w:val="00D23A14"/>
    <w:rsid w:val="00D23A1F"/>
    <w:rsid w:val="00D23B89"/>
    <w:rsid w:val="00D23C71"/>
    <w:rsid w:val="00D23CE2"/>
    <w:rsid w:val="00D23E5D"/>
    <w:rsid w:val="00D23ECC"/>
    <w:rsid w:val="00D23F04"/>
    <w:rsid w:val="00D23F8E"/>
    <w:rsid w:val="00D241EE"/>
    <w:rsid w:val="00D24232"/>
    <w:rsid w:val="00D2431D"/>
    <w:rsid w:val="00D24334"/>
    <w:rsid w:val="00D2439C"/>
    <w:rsid w:val="00D244D5"/>
    <w:rsid w:val="00D24638"/>
    <w:rsid w:val="00D2465B"/>
    <w:rsid w:val="00D2482B"/>
    <w:rsid w:val="00D248F8"/>
    <w:rsid w:val="00D24AED"/>
    <w:rsid w:val="00D24C3D"/>
    <w:rsid w:val="00D24D04"/>
    <w:rsid w:val="00D24E81"/>
    <w:rsid w:val="00D24F99"/>
    <w:rsid w:val="00D24FBE"/>
    <w:rsid w:val="00D2503E"/>
    <w:rsid w:val="00D25093"/>
    <w:rsid w:val="00D250F6"/>
    <w:rsid w:val="00D25136"/>
    <w:rsid w:val="00D2527B"/>
    <w:rsid w:val="00D253C3"/>
    <w:rsid w:val="00D253F1"/>
    <w:rsid w:val="00D2579E"/>
    <w:rsid w:val="00D25866"/>
    <w:rsid w:val="00D25A61"/>
    <w:rsid w:val="00D25D2E"/>
    <w:rsid w:val="00D25DAC"/>
    <w:rsid w:val="00D25E03"/>
    <w:rsid w:val="00D25ED0"/>
    <w:rsid w:val="00D261DE"/>
    <w:rsid w:val="00D261FB"/>
    <w:rsid w:val="00D26257"/>
    <w:rsid w:val="00D26283"/>
    <w:rsid w:val="00D262D6"/>
    <w:rsid w:val="00D263B5"/>
    <w:rsid w:val="00D26444"/>
    <w:rsid w:val="00D2656A"/>
    <w:rsid w:val="00D26586"/>
    <w:rsid w:val="00D2664C"/>
    <w:rsid w:val="00D2670D"/>
    <w:rsid w:val="00D2689B"/>
    <w:rsid w:val="00D26959"/>
    <w:rsid w:val="00D26B2E"/>
    <w:rsid w:val="00D26B61"/>
    <w:rsid w:val="00D26B8B"/>
    <w:rsid w:val="00D26BA1"/>
    <w:rsid w:val="00D26CA0"/>
    <w:rsid w:val="00D26CDB"/>
    <w:rsid w:val="00D26DBE"/>
    <w:rsid w:val="00D26DE3"/>
    <w:rsid w:val="00D270FA"/>
    <w:rsid w:val="00D271E4"/>
    <w:rsid w:val="00D272B9"/>
    <w:rsid w:val="00D272E2"/>
    <w:rsid w:val="00D27457"/>
    <w:rsid w:val="00D27566"/>
    <w:rsid w:val="00D276D0"/>
    <w:rsid w:val="00D278A7"/>
    <w:rsid w:val="00D2794D"/>
    <w:rsid w:val="00D27AAD"/>
    <w:rsid w:val="00D27CB3"/>
    <w:rsid w:val="00D27D28"/>
    <w:rsid w:val="00D27F01"/>
    <w:rsid w:val="00D30059"/>
    <w:rsid w:val="00D30141"/>
    <w:rsid w:val="00D30200"/>
    <w:rsid w:val="00D302C0"/>
    <w:rsid w:val="00D3035E"/>
    <w:rsid w:val="00D30373"/>
    <w:rsid w:val="00D303A8"/>
    <w:rsid w:val="00D30405"/>
    <w:rsid w:val="00D30746"/>
    <w:rsid w:val="00D308E5"/>
    <w:rsid w:val="00D309B2"/>
    <w:rsid w:val="00D309D3"/>
    <w:rsid w:val="00D30ADA"/>
    <w:rsid w:val="00D30B0B"/>
    <w:rsid w:val="00D30B82"/>
    <w:rsid w:val="00D30BA3"/>
    <w:rsid w:val="00D30BDB"/>
    <w:rsid w:val="00D30C46"/>
    <w:rsid w:val="00D30CF6"/>
    <w:rsid w:val="00D30D6D"/>
    <w:rsid w:val="00D30DBE"/>
    <w:rsid w:val="00D30DF0"/>
    <w:rsid w:val="00D30ED8"/>
    <w:rsid w:val="00D30FC7"/>
    <w:rsid w:val="00D3102D"/>
    <w:rsid w:val="00D31071"/>
    <w:rsid w:val="00D31086"/>
    <w:rsid w:val="00D310DA"/>
    <w:rsid w:val="00D31139"/>
    <w:rsid w:val="00D3144A"/>
    <w:rsid w:val="00D314F9"/>
    <w:rsid w:val="00D3164B"/>
    <w:rsid w:val="00D3187F"/>
    <w:rsid w:val="00D31B0E"/>
    <w:rsid w:val="00D31B9F"/>
    <w:rsid w:val="00D31BEA"/>
    <w:rsid w:val="00D31CCD"/>
    <w:rsid w:val="00D31DA6"/>
    <w:rsid w:val="00D31F09"/>
    <w:rsid w:val="00D31F9F"/>
    <w:rsid w:val="00D31FBD"/>
    <w:rsid w:val="00D3203B"/>
    <w:rsid w:val="00D3224C"/>
    <w:rsid w:val="00D32452"/>
    <w:rsid w:val="00D324D6"/>
    <w:rsid w:val="00D3255D"/>
    <w:rsid w:val="00D32851"/>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7B7"/>
    <w:rsid w:val="00D337B8"/>
    <w:rsid w:val="00D33815"/>
    <w:rsid w:val="00D3388F"/>
    <w:rsid w:val="00D33998"/>
    <w:rsid w:val="00D33A57"/>
    <w:rsid w:val="00D33AFC"/>
    <w:rsid w:val="00D33C0E"/>
    <w:rsid w:val="00D33C56"/>
    <w:rsid w:val="00D33D17"/>
    <w:rsid w:val="00D33E86"/>
    <w:rsid w:val="00D33F04"/>
    <w:rsid w:val="00D3410B"/>
    <w:rsid w:val="00D34164"/>
    <w:rsid w:val="00D34268"/>
    <w:rsid w:val="00D3433B"/>
    <w:rsid w:val="00D3436F"/>
    <w:rsid w:val="00D343AE"/>
    <w:rsid w:val="00D344C9"/>
    <w:rsid w:val="00D34504"/>
    <w:rsid w:val="00D34585"/>
    <w:rsid w:val="00D345E6"/>
    <w:rsid w:val="00D34629"/>
    <w:rsid w:val="00D34679"/>
    <w:rsid w:val="00D347B5"/>
    <w:rsid w:val="00D3492C"/>
    <w:rsid w:val="00D34A15"/>
    <w:rsid w:val="00D34A7C"/>
    <w:rsid w:val="00D34B7D"/>
    <w:rsid w:val="00D34D8F"/>
    <w:rsid w:val="00D34E26"/>
    <w:rsid w:val="00D34E59"/>
    <w:rsid w:val="00D34E9D"/>
    <w:rsid w:val="00D34F8F"/>
    <w:rsid w:val="00D34FC4"/>
    <w:rsid w:val="00D35048"/>
    <w:rsid w:val="00D35074"/>
    <w:rsid w:val="00D3539F"/>
    <w:rsid w:val="00D353A3"/>
    <w:rsid w:val="00D353E2"/>
    <w:rsid w:val="00D35486"/>
    <w:rsid w:val="00D354AA"/>
    <w:rsid w:val="00D35534"/>
    <w:rsid w:val="00D35712"/>
    <w:rsid w:val="00D3577D"/>
    <w:rsid w:val="00D357AF"/>
    <w:rsid w:val="00D357F0"/>
    <w:rsid w:val="00D358B2"/>
    <w:rsid w:val="00D35949"/>
    <w:rsid w:val="00D359B3"/>
    <w:rsid w:val="00D359BB"/>
    <w:rsid w:val="00D359FC"/>
    <w:rsid w:val="00D35A87"/>
    <w:rsid w:val="00D35AED"/>
    <w:rsid w:val="00D35BDE"/>
    <w:rsid w:val="00D35C6F"/>
    <w:rsid w:val="00D35E3E"/>
    <w:rsid w:val="00D35E49"/>
    <w:rsid w:val="00D35F30"/>
    <w:rsid w:val="00D35F73"/>
    <w:rsid w:val="00D3602D"/>
    <w:rsid w:val="00D3609F"/>
    <w:rsid w:val="00D360BF"/>
    <w:rsid w:val="00D3610A"/>
    <w:rsid w:val="00D36135"/>
    <w:rsid w:val="00D3625E"/>
    <w:rsid w:val="00D362AD"/>
    <w:rsid w:val="00D362D2"/>
    <w:rsid w:val="00D364DD"/>
    <w:rsid w:val="00D3653C"/>
    <w:rsid w:val="00D365CC"/>
    <w:rsid w:val="00D366C8"/>
    <w:rsid w:val="00D366C9"/>
    <w:rsid w:val="00D36713"/>
    <w:rsid w:val="00D36780"/>
    <w:rsid w:val="00D3679F"/>
    <w:rsid w:val="00D36867"/>
    <w:rsid w:val="00D368C6"/>
    <w:rsid w:val="00D369FB"/>
    <w:rsid w:val="00D36A21"/>
    <w:rsid w:val="00D36AFE"/>
    <w:rsid w:val="00D36C2D"/>
    <w:rsid w:val="00D36C8E"/>
    <w:rsid w:val="00D36D5A"/>
    <w:rsid w:val="00D36E37"/>
    <w:rsid w:val="00D37002"/>
    <w:rsid w:val="00D37154"/>
    <w:rsid w:val="00D371CE"/>
    <w:rsid w:val="00D37309"/>
    <w:rsid w:val="00D37467"/>
    <w:rsid w:val="00D3797E"/>
    <w:rsid w:val="00D37A26"/>
    <w:rsid w:val="00D37BDB"/>
    <w:rsid w:val="00D37C2D"/>
    <w:rsid w:val="00D37CAE"/>
    <w:rsid w:val="00D37CC2"/>
    <w:rsid w:val="00D37E45"/>
    <w:rsid w:val="00D37E6F"/>
    <w:rsid w:val="00D37E88"/>
    <w:rsid w:val="00D37F1C"/>
    <w:rsid w:val="00D37FA6"/>
    <w:rsid w:val="00D40060"/>
    <w:rsid w:val="00D4016F"/>
    <w:rsid w:val="00D401B8"/>
    <w:rsid w:val="00D40435"/>
    <w:rsid w:val="00D404CE"/>
    <w:rsid w:val="00D40539"/>
    <w:rsid w:val="00D405C4"/>
    <w:rsid w:val="00D409F1"/>
    <w:rsid w:val="00D40AD5"/>
    <w:rsid w:val="00D40D18"/>
    <w:rsid w:val="00D40D79"/>
    <w:rsid w:val="00D40DE6"/>
    <w:rsid w:val="00D40E25"/>
    <w:rsid w:val="00D40E78"/>
    <w:rsid w:val="00D40E8C"/>
    <w:rsid w:val="00D40F5C"/>
    <w:rsid w:val="00D40F9E"/>
    <w:rsid w:val="00D40FA4"/>
    <w:rsid w:val="00D41009"/>
    <w:rsid w:val="00D4101E"/>
    <w:rsid w:val="00D412F5"/>
    <w:rsid w:val="00D41383"/>
    <w:rsid w:val="00D41392"/>
    <w:rsid w:val="00D41394"/>
    <w:rsid w:val="00D41588"/>
    <w:rsid w:val="00D41609"/>
    <w:rsid w:val="00D416EA"/>
    <w:rsid w:val="00D41752"/>
    <w:rsid w:val="00D4185D"/>
    <w:rsid w:val="00D418D5"/>
    <w:rsid w:val="00D41901"/>
    <w:rsid w:val="00D41980"/>
    <w:rsid w:val="00D419A9"/>
    <w:rsid w:val="00D419E0"/>
    <w:rsid w:val="00D41C05"/>
    <w:rsid w:val="00D41C35"/>
    <w:rsid w:val="00D41C8F"/>
    <w:rsid w:val="00D41CD0"/>
    <w:rsid w:val="00D41D54"/>
    <w:rsid w:val="00D41E11"/>
    <w:rsid w:val="00D41F76"/>
    <w:rsid w:val="00D41FD0"/>
    <w:rsid w:val="00D42122"/>
    <w:rsid w:val="00D421D9"/>
    <w:rsid w:val="00D42223"/>
    <w:rsid w:val="00D422E4"/>
    <w:rsid w:val="00D422E7"/>
    <w:rsid w:val="00D4247B"/>
    <w:rsid w:val="00D424DD"/>
    <w:rsid w:val="00D424E7"/>
    <w:rsid w:val="00D42505"/>
    <w:rsid w:val="00D425DC"/>
    <w:rsid w:val="00D425F9"/>
    <w:rsid w:val="00D426FB"/>
    <w:rsid w:val="00D42959"/>
    <w:rsid w:val="00D4297A"/>
    <w:rsid w:val="00D42A22"/>
    <w:rsid w:val="00D42B71"/>
    <w:rsid w:val="00D42C24"/>
    <w:rsid w:val="00D42D5D"/>
    <w:rsid w:val="00D42E23"/>
    <w:rsid w:val="00D42E84"/>
    <w:rsid w:val="00D431A0"/>
    <w:rsid w:val="00D43244"/>
    <w:rsid w:val="00D4345C"/>
    <w:rsid w:val="00D43710"/>
    <w:rsid w:val="00D437A7"/>
    <w:rsid w:val="00D43888"/>
    <w:rsid w:val="00D43944"/>
    <w:rsid w:val="00D439BB"/>
    <w:rsid w:val="00D43A4D"/>
    <w:rsid w:val="00D440A1"/>
    <w:rsid w:val="00D441BE"/>
    <w:rsid w:val="00D44270"/>
    <w:rsid w:val="00D4429F"/>
    <w:rsid w:val="00D442C2"/>
    <w:rsid w:val="00D44317"/>
    <w:rsid w:val="00D44427"/>
    <w:rsid w:val="00D44506"/>
    <w:rsid w:val="00D445E4"/>
    <w:rsid w:val="00D445EE"/>
    <w:rsid w:val="00D4462E"/>
    <w:rsid w:val="00D44792"/>
    <w:rsid w:val="00D44802"/>
    <w:rsid w:val="00D448C4"/>
    <w:rsid w:val="00D448D2"/>
    <w:rsid w:val="00D44A43"/>
    <w:rsid w:val="00D44A5C"/>
    <w:rsid w:val="00D44B0A"/>
    <w:rsid w:val="00D44C52"/>
    <w:rsid w:val="00D44D42"/>
    <w:rsid w:val="00D44E3F"/>
    <w:rsid w:val="00D44E41"/>
    <w:rsid w:val="00D44E50"/>
    <w:rsid w:val="00D4505D"/>
    <w:rsid w:val="00D452E3"/>
    <w:rsid w:val="00D454BF"/>
    <w:rsid w:val="00D457BC"/>
    <w:rsid w:val="00D45843"/>
    <w:rsid w:val="00D458B5"/>
    <w:rsid w:val="00D459D1"/>
    <w:rsid w:val="00D45AA3"/>
    <w:rsid w:val="00D45B31"/>
    <w:rsid w:val="00D45B68"/>
    <w:rsid w:val="00D45BD7"/>
    <w:rsid w:val="00D45C4F"/>
    <w:rsid w:val="00D45C9D"/>
    <w:rsid w:val="00D45D21"/>
    <w:rsid w:val="00D45D51"/>
    <w:rsid w:val="00D45DA6"/>
    <w:rsid w:val="00D45EBE"/>
    <w:rsid w:val="00D45ECE"/>
    <w:rsid w:val="00D45F33"/>
    <w:rsid w:val="00D45F78"/>
    <w:rsid w:val="00D46003"/>
    <w:rsid w:val="00D4606F"/>
    <w:rsid w:val="00D46510"/>
    <w:rsid w:val="00D46615"/>
    <w:rsid w:val="00D4669F"/>
    <w:rsid w:val="00D466E5"/>
    <w:rsid w:val="00D4670D"/>
    <w:rsid w:val="00D46792"/>
    <w:rsid w:val="00D467C7"/>
    <w:rsid w:val="00D4680B"/>
    <w:rsid w:val="00D4688E"/>
    <w:rsid w:val="00D468EF"/>
    <w:rsid w:val="00D46A01"/>
    <w:rsid w:val="00D46A06"/>
    <w:rsid w:val="00D46BF6"/>
    <w:rsid w:val="00D46D8A"/>
    <w:rsid w:val="00D46ED5"/>
    <w:rsid w:val="00D46F2D"/>
    <w:rsid w:val="00D46F9E"/>
    <w:rsid w:val="00D4718D"/>
    <w:rsid w:val="00D471C6"/>
    <w:rsid w:val="00D471EF"/>
    <w:rsid w:val="00D47201"/>
    <w:rsid w:val="00D4721D"/>
    <w:rsid w:val="00D4721F"/>
    <w:rsid w:val="00D4723E"/>
    <w:rsid w:val="00D47454"/>
    <w:rsid w:val="00D474D5"/>
    <w:rsid w:val="00D47562"/>
    <w:rsid w:val="00D4758D"/>
    <w:rsid w:val="00D475CC"/>
    <w:rsid w:val="00D475E2"/>
    <w:rsid w:val="00D4764F"/>
    <w:rsid w:val="00D477E2"/>
    <w:rsid w:val="00D47822"/>
    <w:rsid w:val="00D4785C"/>
    <w:rsid w:val="00D47940"/>
    <w:rsid w:val="00D47999"/>
    <w:rsid w:val="00D47A34"/>
    <w:rsid w:val="00D47B39"/>
    <w:rsid w:val="00D47C29"/>
    <w:rsid w:val="00D47C5F"/>
    <w:rsid w:val="00D47C74"/>
    <w:rsid w:val="00D47CC5"/>
    <w:rsid w:val="00D47D57"/>
    <w:rsid w:val="00D47F69"/>
    <w:rsid w:val="00D50012"/>
    <w:rsid w:val="00D5004F"/>
    <w:rsid w:val="00D502DB"/>
    <w:rsid w:val="00D503ED"/>
    <w:rsid w:val="00D5044A"/>
    <w:rsid w:val="00D50481"/>
    <w:rsid w:val="00D506AC"/>
    <w:rsid w:val="00D506EA"/>
    <w:rsid w:val="00D5080B"/>
    <w:rsid w:val="00D5085E"/>
    <w:rsid w:val="00D50930"/>
    <w:rsid w:val="00D509F1"/>
    <w:rsid w:val="00D50A1B"/>
    <w:rsid w:val="00D50AF8"/>
    <w:rsid w:val="00D50BF3"/>
    <w:rsid w:val="00D50C7C"/>
    <w:rsid w:val="00D50C82"/>
    <w:rsid w:val="00D50CE3"/>
    <w:rsid w:val="00D50CEE"/>
    <w:rsid w:val="00D50D12"/>
    <w:rsid w:val="00D50DB9"/>
    <w:rsid w:val="00D50DE7"/>
    <w:rsid w:val="00D50E93"/>
    <w:rsid w:val="00D50EEF"/>
    <w:rsid w:val="00D50F95"/>
    <w:rsid w:val="00D5102A"/>
    <w:rsid w:val="00D5119F"/>
    <w:rsid w:val="00D51259"/>
    <w:rsid w:val="00D512D1"/>
    <w:rsid w:val="00D513F0"/>
    <w:rsid w:val="00D51565"/>
    <w:rsid w:val="00D515A4"/>
    <w:rsid w:val="00D515EA"/>
    <w:rsid w:val="00D51715"/>
    <w:rsid w:val="00D51756"/>
    <w:rsid w:val="00D517A5"/>
    <w:rsid w:val="00D518C8"/>
    <w:rsid w:val="00D518F5"/>
    <w:rsid w:val="00D51AAF"/>
    <w:rsid w:val="00D51AC8"/>
    <w:rsid w:val="00D51C5B"/>
    <w:rsid w:val="00D51EA9"/>
    <w:rsid w:val="00D51F84"/>
    <w:rsid w:val="00D51F87"/>
    <w:rsid w:val="00D521FE"/>
    <w:rsid w:val="00D52200"/>
    <w:rsid w:val="00D522DA"/>
    <w:rsid w:val="00D52303"/>
    <w:rsid w:val="00D5235E"/>
    <w:rsid w:val="00D52400"/>
    <w:rsid w:val="00D5242A"/>
    <w:rsid w:val="00D52567"/>
    <w:rsid w:val="00D525D8"/>
    <w:rsid w:val="00D525FF"/>
    <w:rsid w:val="00D52601"/>
    <w:rsid w:val="00D52669"/>
    <w:rsid w:val="00D527A2"/>
    <w:rsid w:val="00D527F0"/>
    <w:rsid w:val="00D52819"/>
    <w:rsid w:val="00D52A14"/>
    <w:rsid w:val="00D52A9A"/>
    <w:rsid w:val="00D52E1D"/>
    <w:rsid w:val="00D52F25"/>
    <w:rsid w:val="00D530B8"/>
    <w:rsid w:val="00D531C1"/>
    <w:rsid w:val="00D533CC"/>
    <w:rsid w:val="00D535B5"/>
    <w:rsid w:val="00D53685"/>
    <w:rsid w:val="00D53768"/>
    <w:rsid w:val="00D537B0"/>
    <w:rsid w:val="00D53876"/>
    <w:rsid w:val="00D538CF"/>
    <w:rsid w:val="00D53953"/>
    <w:rsid w:val="00D53A27"/>
    <w:rsid w:val="00D53B4F"/>
    <w:rsid w:val="00D53BE5"/>
    <w:rsid w:val="00D53CA4"/>
    <w:rsid w:val="00D53CF4"/>
    <w:rsid w:val="00D53DBE"/>
    <w:rsid w:val="00D53EE7"/>
    <w:rsid w:val="00D53EEC"/>
    <w:rsid w:val="00D540BC"/>
    <w:rsid w:val="00D54137"/>
    <w:rsid w:val="00D5415A"/>
    <w:rsid w:val="00D54214"/>
    <w:rsid w:val="00D54370"/>
    <w:rsid w:val="00D5438E"/>
    <w:rsid w:val="00D54459"/>
    <w:rsid w:val="00D544A2"/>
    <w:rsid w:val="00D54507"/>
    <w:rsid w:val="00D54985"/>
    <w:rsid w:val="00D54A66"/>
    <w:rsid w:val="00D54B81"/>
    <w:rsid w:val="00D54C59"/>
    <w:rsid w:val="00D54CA0"/>
    <w:rsid w:val="00D54D23"/>
    <w:rsid w:val="00D54D3C"/>
    <w:rsid w:val="00D54D88"/>
    <w:rsid w:val="00D5501B"/>
    <w:rsid w:val="00D55095"/>
    <w:rsid w:val="00D55100"/>
    <w:rsid w:val="00D5514D"/>
    <w:rsid w:val="00D55175"/>
    <w:rsid w:val="00D5521C"/>
    <w:rsid w:val="00D552FC"/>
    <w:rsid w:val="00D55356"/>
    <w:rsid w:val="00D554E6"/>
    <w:rsid w:val="00D55538"/>
    <w:rsid w:val="00D5553F"/>
    <w:rsid w:val="00D55568"/>
    <w:rsid w:val="00D5556E"/>
    <w:rsid w:val="00D55723"/>
    <w:rsid w:val="00D55781"/>
    <w:rsid w:val="00D55987"/>
    <w:rsid w:val="00D55B68"/>
    <w:rsid w:val="00D55BD5"/>
    <w:rsid w:val="00D55C37"/>
    <w:rsid w:val="00D55C3E"/>
    <w:rsid w:val="00D55D84"/>
    <w:rsid w:val="00D55E4D"/>
    <w:rsid w:val="00D55F2D"/>
    <w:rsid w:val="00D5617C"/>
    <w:rsid w:val="00D56271"/>
    <w:rsid w:val="00D56330"/>
    <w:rsid w:val="00D563C2"/>
    <w:rsid w:val="00D56417"/>
    <w:rsid w:val="00D5659C"/>
    <w:rsid w:val="00D565A0"/>
    <w:rsid w:val="00D565A9"/>
    <w:rsid w:val="00D56673"/>
    <w:rsid w:val="00D567C9"/>
    <w:rsid w:val="00D56810"/>
    <w:rsid w:val="00D56945"/>
    <w:rsid w:val="00D56AFF"/>
    <w:rsid w:val="00D56C31"/>
    <w:rsid w:val="00D56D65"/>
    <w:rsid w:val="00D56E83"/>
    <w:rsid w:val="00D5728C"/>
    <w:rsid w:val="00D572B2"/>
    <w:rsid w:val="00D572EE"/>
    <w:rsid w:val="00D5749A"/>
    <w:rsid w:val="00D57710"/>
    <w:rsid w:val="00D5775D"/>
    <w:rsid w:val="00D577F3"/>
    <w:rsid w:val="00D57851"/>
    <w:rsid w:val="00D57AC0"/>
    <w:rsid w:val="00D57ADB"/>
    <w:rsid w:val="00D57AF6"/>
    <w:rsid w:val="00D57C20"/>
    <w:rsid w:val="00D57C53"/>
    <w:rsid w:val="00D57CD7"/>
    <w:rsid w:val="00D57D37"/>
    <w:rsid w:val="00D57DC8"/>
    <w:rsid w:val="00D57F0A"/>
    <w:rsid w:val="00D57FDC"/>
    <w:rsid w:val="00D6014A"/>
    <w:rsid w:val="00D60165"/>
    <w:rsid w:val="00D60207"/>
    <w:rsid w:val="00D602D3"/>
    <w:rsid w:val="00D603B8"/>
    <w:rsid w:val="00D603F1"/>
    <w:rsid w:val="00D603FA"/>
    <w:rsid w:val="00D60400"/>
    <w:rsid w:val="00D6041F"/>
    <w:rsid w:val="00D6059A"/>
    <w:rsid w:val="00D60602"/>
    <w:rsid w:val="00D6085B"/>
    <w:rsid w:val="00D60887"/>
    <w:rsid w:val="00D60895"/>
    <w:rsid w:val="00D608BA"/>
    <w:rsid w:val="00D6095C"/>
    <w:rsid w:val="00D6099C"/>
    <w:rsid w:val="00D60AAB"/>
    <w:rsid w:val="00D60B67"/>
    <w:rsid w:val="00D60BCB"/>
    <w:rsid w:val="00D60C1A"/>
    <w:rsid w:val="00D60CB2"/>
    <w:rsid w:val="00D60DC9"/>
    <w:rsid w:val="00D60DD4"/>
    <w:rsid w:val="00D60E3D"/>
    <w:rsid w:val="00D60FCA"/>
    <w:rsid w:val="00D61079"/>
    <w:rsid w:val="00D610F8"/>
    <w:rsid w:val="00D610FA"/>
    <w:rsid w:val="00D611B5"/>
    <w:rsid w:val="00D6139E"/>
    <w:rsid w:val="00D6141E"/>
    <w:rsid w:val="00D6144F"/>
    <w:rsid w:val="00D6145B"/>
    <w:rsid w:val="00D614F9"/>
    <w:rsid w:val="00D61534"/>
    <w:rsid w:val="00D61584"/>
    <w:rsid w:val="00D61667"/>
    <w:rsid w:val="00D61697"/>
    <w:rsid w:val="00D619FC"/>
    <w:rsid w:val="00D61A58"/>
    <w:rsid w:val="00D61A63"/>
    <w:rsid w:val="00D61AC8"/>
    <w:rsid w:val="00D61EEC"/>
    <w:rsid w:val="00D620EF"/>
    <w:rsid w:val="00D62243"/>
    <w:rsid w:val="00D62264"/>
    <w:rsid w:val="00D62433"/>
    <w:rsid w:val="00D62452"/>
    <w:rsid w:val="00D62456"/>
    <w:rsid w:val="00D624E7"/>
    <w:rsid w:val="00D62611"/>
    <w:rsid w:val="00D6278F"/>
    <w:rsid w:val="00D6279C"/>
    <w:rsid w:val="00D62936"/>
    <w:rsid w:val="00D62949"/>
    <w:rsid w:val="00D629D3"/>
    <w:rsid w:val="00D62BC1"/>
    <w:rsid w:val="00D62CD9"/>
    <w:rsid w:val="00D62D29"/>
    <w:rsid w:val="00D62DEC"/>
    <w:rsid w:val="00D62E00"/>
    <w:rsid w:val="00D631F7"/>
    <w:rsid w:val="00D63210"/>
    <w:rsid w:val="00D634BE"/>
    <w:rsid w:val="00D634D6"/>
    <w:rsid w:val="00D6352D"/>
    <w:rsid w:val="00D63565"/>
    <w:rsid w:val="00D636C7"/>
    <w:rsid w:val="00D6373D"/>
    <w:rsid w:val="00D6374A"/>
    <w:rsid w:val="00D6383B"/>
    <w:rsid w:val="00D63957"/>
    <w:rsid w:val="00D63AE8"/>
    <w:rsid w:val="00D63B6F"/>
    <w:rsid w:val="00D63BAD"/>
    <w:rsid w:val="00D63D8C"/>
    <w:rsid w:val="00D63E94"/>
    <w:rsid w:val="00D63F8D"/>
    <w:rsid w:val="00D63FA1"/>
    <w:rsid w:val="00D63FBA"/>
    <w:rsid w:val="00D6410E"/>
    <w:rsid w:val="00D6413B"/>
    <w:rsid w:val="00D641C8"/>
    <w:rsid w:val="00D6420A"/>
    <w:rsid w:val="00D6423C"/>
    <w:rsid w:val="00D643F5"/>
    <w:rsid w:val="00D6447E"/>
    <w:rsid w:val="00D645BF"/>
    <w:rsid w:val="00D64645"/>
    <w:rsid w:val="00D6470B"/>
    <w:rsid w:val="00D647F9"/>
    <w:rsid w:val="00D6485C"/>
    <w:rsid w:val="00D64890"/>
    <w:rsid w:val="00D648B5"/>
    <w:rsid w:val="00D64A39"/>
    <w:rsid w:val="00D64B12"/>
    <w:rsid w:val="00D64C0A"/>
    <w:rsid w:val="00D64C80"/>
    <w:rsid w:val="00D64CB8"/>
    <w:rsid w:val="00D64DD6"/>
    <w:rsid w:val="00D64DF1"/>
    <w:rsid w:val="00D64E0E"/>
    <w:rsid w:val="00D64EC6"/>
    <w:rsid w:val="00D64FF6"/>
    <w:rsid w:val="00D65074"/>
    <w:rsid w:val="00D6526C"/>
    <w:rsid w:val="00D6538D"/>
    <w:rsid w:val="00D65390"/>
    <w:rsid w:val="00D65396"/>
    <w:rsid w:val="00D65404"/>
    <w:rsid w:val="00D654D8"/>
    <w:rsid w:val="00D6550F"/>
    <w:rsid w:val="00D65719"/>
    <w:rsid w:val="00D65738"/>
    <w:rsid w:val="00D6575A"/>
    <w:rsid w:val="00D6575F"/>
    <w:rsid w:val="00D657F7"/>
    <w:rsid w:val="00D65837"/>
    <w:rsid w:val="00D659F0"/>
    <w:rsid w:val="00D65AF2"/>
    <w:rsid w:val="00D65BC7"/>
    <w:rsid w:val="00D65BD2"/>
    <w:rsid w:val="00D65C83"/>
    <w:rsid w:val="00D65CEC"/>
    <w:rsid w:val="00D65DD6"/>
    <w:rsid w:val="00D65EA5"/>
    <w:rsid w:val="00D65F7E"/>
    <w:rsid w:val="00D65F9B"/>
    <w:rsid w:val="00D65FA2"/>
    <w:rsid w:val="00D66008"/>
    <w:rsid w:val="00D66022"/>
    <w:rsid w:val="00D66065"/>
    <w:rsid w:val="00D66170"/>
    <w:rsid w:val="00D66222"/>
    <w:rsid w:val="00D662CA"/>
    <w:rsid w:val="00D66848"/>
    <w:rsid w:val="00D669BA"/>
    <w:rsid w:val="00D66A1F"/>
    <w:rsid w:val="00D66A80"/>
    <w:rsid w:val="00D66C66"/>
    <w:rsid w:val="00D66C80"/>
    <w:rsid w:val="00D66CA3"/>
    <w:rsid w:val="00D66DAA"/>
    <w:rsid w:val="00D66E08"/>
    <w:rsid w:val="00D66E87"/>
    <w:rsid w:val="00D66F98"/>
    <w:rsid w:val="00D671EF"/>
    <w:rsid w:val="00D67209"/>
    <w:rsid w:val="00D674A3"/>
    <w:rsid w:val="00D67620"/>
    <w:rsid w:val="00D6773C"/>
    <w:rsid w:val="00D67780"/>
    <w:rsid w:val="00D67888"/>
    <w:rsid w:val="00D6788A"/>
    <w:rsid w:val="00D678E4"/>
    <w:rsid w:val="00D67CC0"/>
    <w:rsid w:val="00D67D47"/>
    <w:rsid w:val="00D67F2E"/>
    <w:rsid w:val="00D70067"/>
    <w:rsid w:val="00D7010A"/>
    <w:rsid w:val="00D701D0"/>
    <w:rsid w:val="00D701F2"/>
    <w:rsid w:val="00D70223"/>
    <w:rsid w:val="00D70375"/>
    <w:rsid w:val="00D7040B"/>
    <w:rsid w:val="00D70520"/>
    <w:rsid w:val="00D70559"/>
    <w:rsid w:val="00D7058E"/>
    <w:rsid w:val="00D7066F"/>
    <w:rsid w:val="00D707DF"/>
    <w:rsid w:val="00D707FC"/>
    <w:rsid w:val="00D70B5B"/>
    <w:rsid w:val="00D70C10"/>
    <w:rsid w:val="00D70D42"/>
    <w:rsid w:val="00D70D94"/>
    <w:rsid w:val="00D70DA4"/>
    <w:rsid w:val="00D70F5E"/>
    <w:rsid w:val="00D70F87"/>
    <w:rsid w:val="00D7123A"/>
    <w:rsid w:val="00D71282"/>
    <w:rsid w:val="00D712F8"/>
    <w:rsid w:val="00D7144B"/>
    <w:rsid w:val="00D71477"/>
    <w:rsid w:val="00D7159C"/>
    <w:rsid w:val="00D71635"/>
    <w:rsid w:val="00D716D7"/>
    <w:rsid w:val="00D71707"/>
    <w:rsid w:val="00D71775"/>
    <w:rsid w:val="00D71839"/>
    <w:rsid w:val="00D71850"/>
    <w:rsid w:val="00D71894"/>
    <w:rsid w:val="00D71902"/>
    <w:rsid w:val="00D71A89"/>
    <w:rsid w:val="00D71ACD"/>
    <w:rsid w:val="00D71BD5"/>
    <w:rsid w:val="00D72265"/>
    <w:rsid w:val="00D722CC"/>
    <w:rsid w:val="00D7235F"/>
    <w:rsid w:val="00D7240B"/>
    <w:rsid w:val="00D725A9"/>
    <w:rsid w:val="00D72605"/>
    <w:rsid w:val="00D7267B"/>
    <w:rsid w:val="00D728B6"/>
    <w:rsid w:val="00D728BA"/>
    <w:rsid w:val="00D7290A"/>
    <w:rsid w:val="00D72BD6"/>
    <w:rsid w:val="00D72BDC"/>
    <w:rsid w:val="00D72CAB"/>
    <w:rsid w:val="00D72E11"/>
    <w:rsid w:val="00D72E7E"/>
    <w:rsid w:val="00D72F3F"/>
    <w:rsid w:val="00D72F98"/>
    <w:rsid w:val="00D72F9D"/>
    <w:rsid w:val="00D72FF3"/>
    <w:rsid w:val="00D73009"/>
    <w:rsid w:val="00D73118"/>
    <w:rsid w:val="00D73180"/>
    <w:rsid w:val="00D73202"/>
    <w:rsid w:val="00D73347"/>
    <w:rsid w:val="00D733FB"/>
    <w:rsid w:val="00D7347B"/>
    <w:rsid w:val="00D734A8"/>
    <w:rsid w:val="00D73554"/>
    <w:rsid w:val="00D73642"/>
    <w:rsid w:val="00D7364D"/>
    <w:rsid w:val="00D73783"/>
    <w:rsid w:val="00D73A3C"/>
    <w:rsid w:val="00D73A6B"/>
    <w:rsid w:val="00D73ACC"/>
    <w:rsid w:val="00D73B33"/>
    <w:rsid w:val="00D73B9D"/>
    <w:rsid w:val="00D73D59"/>
    <w:rsid w:val="00D73DAD"/>
    <w:rsid w:val="00D73E0D"/>
    <w:rsid w:val="00D73E9E"/>
    <w:rsid w:val="00D73EF2"/>
    <w:rsid w:val="00D73FBE"/>
    <w:rsid w:val="00D74055"/>
    <w:rsid w:val="00D740BF"/>
    <w:rsid w:val="00D741DC"/>
    <w:rsid w:val="00D74338"/>
    <w:rsid w:val="00D74461"/>
    <w:rsid w:val="00D74526"/>
    <w:rsid w:val="00D74559"/>
    <w:rsid w:val="00D7459D"/>
    <w:rsid w:val="00D74668"/>
    <w:rsid w:val="00D74783"/>
    <w:rsid w:val="00D748D4"/>
    <w:rsid w:val="00D748F0"/>
    <w:rsid w:val="00D74A16"/>
    <w:rsid w:val="00D74AF7"/>
    <w:rsid w:val="00D74C86"/>
    <w:rsid w:val="00D74CEC"/>
    <w:rsid w:val="00D74E20"/>
    <w:rsid w:val="00D74E38"/>
    <w:rsid w:val="00D74E4E"/>
    <w:rsid w:val="00D74EED"/>
    <w:rsid w:val="00D74F04"/>
    <w:rsid w:val="00D7505F"/>
    <w:rsid w:val="00D750A0"/>
    <w:rsid w:val="00D750C0"/>
    <w:rsid w:val="00D75199"/>
    <w:rsid w:val="00D75249"/>
    <w:rsid w:val="00D75277"/>
    <w:rsid w:val="00D752CC"/>
    <w:rsid w:val="00D752E9"/>
    <w:rsid w:val="00D7533B"/>
    <w:rsid w:val="00D754A3"/>
    <w:rsid w:val="00D7553D"/>
    <w:rsid w:val="00D755A0"/>
    <w:rsid w:val="00D75685"/>
    <w:rsid w:val="00D75696"/>
    <w:rsid w:val="00D7572C"/>
    <w:rsid w:val="00D757B4"/>
    <w:rsid w:val="00D75843"/>
    <w:rsid w:val="00D758A1"/>
    <w:rsid w:val="00D75915"/>
    <w:rsid w:val="00D75934"/>
    <w:rsid w:val="00D75949"/>
    <w:rsid w:val="00D75985"/>
    <w:rsid w:val="00D75A48"/>
    <w:rsid w:val="00D75AD8"/>
    <w:rsid w:val="00D75B13"/>
    <w:rsid w:val="00D75B29"/>
    <w:rsid w:val="00D75C47"/>
    <w:rsid w:val="00D75D12"/>
    <w:rsid w:val="00D75E85"/>
    <w:rsid w:val="00D75EAB"/>
    <w:rsid w:val="00D75F68"/>
    <w:rsid w:val="00D75FE6"/>
    <w:rsid w:val="00D761B7"/>
    <w:rsid w:val="00D761F8"/>
    <w:rsid w:val="00D76396"/>
    <w:rsid w:val="00D76434"/>
    <w:rsid w:val="00D7643F"/>
    <w:rsid w:val="00D764C0"/>
    <w:rsid w:val="00D76526"/>
    <w:rsid w:val="00D76673"/>
    <w:rsid w:val="00D767EC"/>
    <w:rsid w:val="00D769F0"/>
    <w:rsid w:val="00D76B01"/>
    <w:rsid w:val="00D76C0E"/>
    <w:rsid w:val="00D76C3D"/>
    <w:rsid w:val="00D76C7E"/>
    <w:rsid w:val="00D76E0D"/>
    <w:rsid w:val="00D76E16"/>
    <w:rsid w:val="00D76E76"/>
    <w:rsid w:val="00D76E83"/>
    <w:rsid w:val="00D76F7B"/>
    <w:rsid w:val="00D77008"/>
    <w:rsid w:val="00D770D3"/>
    <w:rsid w:val="00D771C9"/>
    <w:rsid w:val="00D772C4"/>
    <w:rsid w:val="00D77332"/>
    <w:rsid w:val="00D77379"/>
    <w:rsid w:val="00D77612"/>
    <w:rsid w:val="00D77A01"/>
    <w:rsid w:val="00D77A26"/>
    <w:rsid w:val="00D77A5F"/>
    <w:rsid w:val="00D77B68"/>
    <w:rsid w:val="00D77C40"/>
    <w:rsid w:val="00D77C6D"/>
    <w:rsid w:val="00D77F25"/>
    <w:rsid w:val="00D77F8F"/>
    <w:rsid w:val="00D800A1"/>
    <w:rsid w:val="00D80184"/>
    <w:rsid w:val="00D80229"/>
    <w:rsid w:val="00D8028D"/>
    <w:rsid w:val="00D8036A"/>
    <w:rsid w:val="00D80451"/>
    <w:rsid w:val="00D804BB"/>
    <w:rsid w:val="00D804F5"/>
    <w:rsid w:val="00D80521"/>
    <w:rsid w:val="00D8053C"/>
    <w:rsid w:val="00D8058F"/>
    <w:rsid w:val="00D80637"/>
    <w:rsid w:val="00D8071F"/>
    <w:rsid w:val="00D8079A"/>
    <w:rsid w:val="00D80A27"/>
    <w:rsid w:val="00D80AB8"/>
    <w:rsid w:val="00D80C93"/>
    <w:rsid w:val="00D80CCB"/>
    <w:rsid w:val="00D80D0B"/>
    <w:rsid w:val="00D80D20"/>
    <w:rsid w:val="00D80D43"/>
    <w:rsid w:val="00D80DC0"/>
    <w:rsid w:val="00D81194"/>
    <w:rsid w:val="00D81307"/>
    <w:rsid w:val="00D8135D"/>
    <w:rsid w:val="00D81465"/>
    <w:rsid w:val="00D8157E"/>
    <w:rsid w:val="00D8166F"/>
    <w:rsid w:val="00D816A8"/>
    <w:rsid w:val="00D816C7"/>
    <w:rsid w:val="00D81737"/>
    <w:rsid w:val="00D817FD"/>
    <w:rsid w:val="00D818CB"/>
    <w:rsid w:val="00D81926"/>
    <w:rsid w:val="00D81998"/>
    <w:rsid w:val="00D81AB7"/>
    <w:rsid w:val="00D81AE4"/>
    <w:rsid w:val="00D81CCE"/>
    <w:rsid w:val="00D81D3E"/>
    <w:rsid w:val="00D81F7B"/>
    <w:rsid w:val="00D81FB8"/>
    <w:rsid w:val="00D820F3"/>
    <w:rsid w:val="00D822C1"/>
    <w:rsid w:val="00D8234D"/>
    <w:rsid w:val="00D824E0"/>
    <w:rsid w:val="00D82772"/>
    <w:rsid w:val="00D827A3"/>
    <w:rsid w:val="00D82803"/>
    <w:rsid w:val="00D8288B"/>
    <w:rsid w:val="00D829AC"/>
    <w:rsid w:val="00D82AA1"/>
    <w:rsid w:val="00D82C77"/>
    <w:rsid w:val="00D82CDA"/>
    <w:rsid w:val="00D82D96"/>
    <w:rsid w:val="00D82E32"/>
    <w:rsid w:val="00D82EE9"/>
    <w:rsid w:val="00D83147"/>
    <w:rsid w:val="00D83235"/>
    <w:rsid w:val="00D83401"/>
    <w:rsid w:val="00D834A0"/>
    <w:rsid w:val="00D834DE"/>
    <w:rsid w:val="00D83709"/>
    <w:rsid w:val="00D83850"/>
    <w:rsid w:val="00D8387E"/>
    <w:rsid w:val="00D83907"/>
    <w:rsid w:val="00D83914"/>
    <w:rsid w:val="00D83C9F"/>
    <w:rsid w:val="00D83CED"/>
    <w:rsid w:val="00D83DBD"/>
    <w:rsid w:val="00D83ECD"/>
    <w:rsid w:val="00D83F09"/>
    <w:rsid w:val="00D8403D"/>
    <w:rsid w:val="00D84268"/>
    <w:rsid w:val="00D84278"/>
    <w:rsid w:val="00D8427E"/>
    <w:rsid w:val="00D84286"/>
    <w:rsid w:val="00D84397"/>
    <w:rsid w:val="00D843E9"/>
    <w:rsid w:val="00D8445B"/>
    <w:rsid w:val="00D844B4"/>
    <w:rsid w:val="00D84634"/>
    <w:rsid w:val="00D846C5"/>
    <w:rsid w:val="00D84733"/>
    <w:rsid w:val="00D847C6"/>
    <w:rsid w:val="00D847FE"/>
    <w:rsid w:val="00D84836"/>
    <w:rsid w:val="00D84A33"/>
    <w:rsid w:val="00D84ABA"/>
    <w:rsid w:val="00D84ADA"/>
    <w:rsid w:val="00D84CD8"/>
    <w:rsid w:val="00D84DA2"/>
    <w:rsid w:val="00D84E93"/>
    <w:rsid w:val="00D84F69"/>
    <w:rsid w:val="00D84FC5"/>
    <w:rsid w:val="00D85059"/>
    <w:rsid w:val="00D8511B"/>
    <w:rsid w:val="00D851A6"/>
    <w:rsid w:val="00D8530B"/>
    <w:rsid w:val="00D8590D"/>
    <w:rsid w:val="00D8591B"/>
    <w:rsid w:val="00D85B41"/>
    <w:rsid w:val="00D85BE4"/>
    <w:rsid w:val="00D85C6D"/>
    <w:rsid w:val="00D85CE5"/>
    <w:rsid w:val="00D85E8B"/>
    <w:rsid w:val="00D85FF7"/>
    <w:rsid w:val="00D86006"/>
    <w:rsid w:val="00D860A9"/>
    <w:rsid w:val="00D86189"/>
    <w:rsid w:val="00D86306"/>
    <w:rsid w:val="00D863B4"/>
    <w:rsid w:val="00D86602"/>
    <w:rsid w:val="00D866B9"/>
    <w:rsid w:val="00D8695B"/>
    <w:rsid w:val="00D869C5"/>
    <w:rsid w:val="00D86A6B"/>
    <w:rsid w:val="00D86A87"/>
    <w:rsid w:val="00D86ACF"/>
    <w:rsid w:val="00D86B37"/>
    <w:rsid w:val="00D86DFE"/>
    <w:rsid w:val="00D86E69"/>
    <w:rsid w:val="00D86EF6"/>
    <w:rsid w:val="00D8704D"/>
    <w:rsid w:val="00D87109"/>
    <w:rsid w:val="00D8710E"/>
    <w:rsid w:val="00D87154"/>
    <w:rsid w:val="00D872F0"/>
    <w:rsid w:val="00D87362"/>
    <w:rsid w:val="00D873B5"/>
    <w:rsid w:val="00D873B7"/>
    <w:rsid w:val="00D8742F"/>
    <w:rsid w:val="00D87477"/>
    <w:rsid w:val="00D8778A"/>
    <w:rsid w:val="00D877A2"/>
    <w:rsid w:val="00D877E3"/>
    <w:rsid w:val="00D87BCE"/>
    <w:rsid w:val="00D87DAB"/>
    <w:rsid w:val="00D87EF0"/>
    <w:rsid w:val="00D87EF9"/>
    <w:rsid w:val="00D9017E"/>
    <w:rsid w:val="00D9019D"/>
    <w:rsid w:val="00D906AB"/>
    <w:rsid w:val="00D90877"/>
    <w:rsid w:val="00D9095F"/>
    <w:rsid w:val="00D9099D"/>
    <w:rsid w:val="00D909CC"/>
    <w:rsid w:val="00D90A6C"/>
    <w:rsid w:val="00D90A85"/>
    <w:rsid w:val="00D90A9C"/>
    <w:rsid w:val="00D90B87"/>
    <w:rsid w:val="00D90D38"/>
    <w:rsid w:val="00D90E7A"/>
    <w:rsid w:val="00D90ED6"/>
    <w:rsid w:val="00D90F43"/>
    <w:rsid w:val="00D90F83"/>
    <w:rsid w:val="00D91009"/>
    <w:rsid w:val="00D91193"/>
    <w:rsid w:val="00D9120D"/>
    <w:rsid w:val="00D9126A"/>
    <w:rsid w:val="00D912DF"/>
    <w:rsid w:val="00D91422"/>
    <w:rsid w:val="00D9151F"/>
    <w:rsid w:val="00D9195B"/>
    <w:rsid w:val="00D919F7"/>
    <w:rsid w:val="00D91AEE"/>
    <w:rsid w:val="00D91C7E"/>
    <w:rsid w:val="00D91EBB"/>
    <w:rsid w:val="00D91F8C"/>
    <w:rsid w:val="00D91FCE"/>
    <w:rsid w:val="00D9203E"/>
    <w:rsid w:val="00D92130"/>
    <w:rsid w:val="00D9225A"/>
    <w:rsid w:val="00D92265"/>
    <w:rsid w:val="00D9230B"/>
    <w:rsid w:val="00D924DB"/>
    <w:rsid w:val="00D92535"/>
    <w:rsid w:val="00D92558"/>
    <w:rsid w:val="00D925D5"/>
    <w:rsid w:val="00D92633"/>
    <w:rsid w:val="00D926A9"/>
    <w:rsid w:val="00D926DD"/>
    <w:rsid w:val="00D926FB"/>
    <w:rsid w:val="00D92738"/>
    <w:rsid w:val="00D92837"/>
    <w:rsid w:val="00D92AA7"/>
    <w:rsid w:val="00D92CBC"/>
    <w:rsid w:val="00D92D00"/>
    <w:rsid w:val="00D92E19"/>
    <w:rsid w:val="00D92F64"/>
    <w:rsid w:val="00D92FD3"/>
    <w:rsid w:val="00D93118"/>
    <w:rsid w:val="00D931F2"/>
    <w:rsid w:val="00D93541"/>
    <w:rsid w:val="00D935D9"/>
    <w:rsid w:val="00D93818"/>
    <w:rsid w:val="00D938C1"/>
    <w:rsid w:val="00D938CE"/>
    <w:rsid w:val="00D93A90"/>
    <w:rsid w:val="00D93BD8"/>
    <w:rsid w:val="00D93C36"/>
    <w:rsid w:val="00D93C7F"/>
    <w:rsid w:val="00D93CE6"/>
    <w:rsid w:val="00D93D64"/>
    <w:rsid w:val="00D93E4B"/>
    <w:rsid w:val="00D93EF4"/>
    <w:rsid w:val="00D94148"/>
    <w:rsid w:val="00D9420C"/>
    <w:rsid w:val="00D9431C"/>
    <w:rsid w:val="00D9433F"/>
    <w:rsid w:val="00D943A4"/>
    <w:rsid w:val="00D944F4"/>
    <w:rsid w:val="00D94535"/>
    <w:rsid w:val="00D94758"/>
    <w:rsid w:val="00D94909"/>
    <w:rsid w:val="00D9492D"/>
    <w:rsid w:val="00D949DC"/>
    <w:rsid w:val="00D94AB7"/>
    <w:rsid w:val="00D94B26"/>
    <w:rsid w:val="00D94BB0"/>
    <w:rsid w:val="00D94C5D"/>
    <w:rsid w:val="00D94D4D"/>
    <w:rsid w:val="00D94D95"/>
    <w:rsid w:val="00D94DDD"/>
    <w:rsid w:val="00D94FE0"/>
    <w:rsid w:val="00D94FF3"/>
    <w:rsid w:val="00D95322"/>
    <w:rsid w:val="00D9536E"/>
    <w:rsid w:val="00D95382"/>
    <w:rsid w:val="00D953AC"/>
    <w:rsid w:val="00D95428"/>
    <w:rsid w:val="00D9558C"/>
    <w:rsid w:val="00D955B0"/>
    <w:rsid w:val="00D955FB"/>
    <w:rsid w:val="00D956E8"/>
    <w:rsid w:val="00D957C0"/>
    <w:rsid w:val="00D95878"/>
    <w:rsid w:val="00D95A71"/>
    <w:rsid w:val="00D95B05"/>
    <w:rsid w:val="00D95B58"/>
    <w:rsid w:val="00D95BC2"/>
    <w:rsid w:val="00D95BFF"/>
    <w:rsid w:val="00D95C01"/>
    <w:rsid w:val="00D95C37"/>
    <w:rsid w:val="00D95C5D"/>
    <w:rsid w:val="00D95D11"/>
    <w:rsid w:val="00D95D47"/>
    <w:rsid w:val="00D95D8C"/>
    <w:rsid w:val="00D95DB9"/>
    <w:rsid w:val="00D95E1E"/>
    <w:rsid w:val="00D95F08"/>
    <w:rsid w:val="00D95F45"/>
    <w:rsid w:val="00D95FA6"/>
    <w:rsid w:val="00D95FA7"/>
    <w:rsid w:val="00D95FAD"/>
    <w:rsid w:val="00D960F3"/>
    <w:rsid w:val="00D960F8"/>
    <w:rsid w:val="00D96212"/>
    <w:rsid w:val="00D96272"/>
    <w:rsid w:val="00D9695B"/>
    <w:rsid w:val="00D969D1"/>
    <w:rsid w:val="00D96AD5"/>
    <w:rsid w:val="00D96B20"/>
    <w:rsid w:val="00D96BDF"/>
    <w:rsid w:val="00D96CDB"/>
    <w:rsid w:val="00D96D1C"/>
    <w:rsid w:val="00D96E91"/>
    <w:rsid w:val="00D96FBF"/>
    <w:rsid w:val="00D97024"/>
    <w:rsid w:val="00D970AB"/>
    <w:rsid w:val="00D971BE"/>
    <w:rsid w:val="00D97315"/>
    <w:rsid w:val="00D97357"/>
    <w:rsid w:val="00D9736E"/>
    <w:rsid w:val="00D9748F"/>
    <w:rsid w:val="00D97500"/>
    <w:rsid w:val="00D97535"/>
    <w:rsid w:val="00D975D5"/>
    <w:rsid w:val="00D975DC"/>
    <w:rsid w:val="00D97851"/>
    <w:rsid w:val="00D9793D"/>
    <w:rsid w:val="00D97AD2"/>
    <w:rsid w:val="00D97B21"/>
    <w:rsid w:val="00D97B38"/>
    <w:rsid w:val="00D97C27"/>
    <w:rsid w:val="00D97C97"/>
    <w:rsid w:val="00D97CA4"/>
    <w:rsid w:val="00D97CBE"/>
    <w:rsid w:val="00D97D00"/>
    <w:rsid w:val="00D97D08"/>
    <w:rsid w:val="00D97E86"/>
    <w:rsid w:val="00D97E8D"/>
    <w:rsid w:val="00D97F3A"/>
    <w:rsid w:val="00D97FFE"/>
    <w:rsid w:val="00DA000D"/>
    <w:rsid w:val="00DA0104"/>
    <w:rsid w:val="00DA015E"/>
    <w:rsid w:val="00DA02DF"/>
    <w:rsid w:val="00DA02EC"/>
    <w:rsid w:val="00DA036E"/>
    <w:rsid w:val="00DA03B2"/>
    <w:rsid w:val="00DA0424"/>
    <w:rsid w:val="00DA0473"/>
    <w:rsid w:val="00DA04D5"/>
    <w:rsid w:val="00DA051B"/>
    <w:rsid w:val="00DA0763"/>
    <w:rsid w:val="00DA0801"/>
    <w:rsid w:val="00DA0907"/>
    <w:rsid w:val="00DA0944"/>
    <w:rsid w:val="00DA0986"/>
    <w:rsid w:val="00DA09A3"/>
    <w:rsid w:val="00DA09D6"/>
    <w:rsid w:val="00DA0A37"/>
    <w:rsid w:val="00DA0A6F"/>
    <w:rsid w:val="00DA0BF4"/>
    <w:rsid w:val="00DA0C49"/>
    <w:rsid w:val="00DA0F17"/>
    <w:rsid w:val="00DA0F9B"/>
    <w:rsid w:val="00DA0FC0"/>
    <w:rsid w:val="00DA105E"/>
    <w:rsid w:val="00DA10F6"/>
    <w:rsid w:val="00DA118D"/>
    <w:rsid w:val="00DA11D3"/>
    <w:rsid w:val="00DA130A"/>
    <w:rsid w:val="00DA1441"/>
    <w:rsid w:val="00DA166E"/>
    <w:rsid w:val="00DA189B"/>
    <w:rsid w:val="00DA193F"/>
    <w:rsid w:val="00DA1A31"/>
    <w:rsid w:val="00DA1BC1"/>
    <w:rsid w:val="00DA1C81"/>
    <w:rsid w:val="00DA1D47"/>
    <w:rsid w:val="00DA1D80"/>
    <w:rsid w:val="00DA1DD2"/>
    <w:rsid w:val="00DA1E7B"/>
    <w:rsid w:val="00DA2046"/>
    <w:rsid w:val="00DA204F"/>
    <w:rsid w:val="00DA20B8"/>
    <w:rsid w:val="00DA2185"/>
    <w:rsid w:val="00DA21F2"/>
    <w:rsid w:val="00DA2245"/>
    <w:rsid w:val="00DA22A5"/>
    <w:rsid w:val="00DA2317"/>
    <w:rsid w:val="00DA23D2"/>
    <w:rsid w:val="00DA23DD"/>
    <w:rsid w:val="00DA2436"/>
    <w:rsid w:val="00DA26E7"/>
    <w:rsid w:val="00DA2771"/>
    <w:rsid w:val="00DA2841"/>
    <w:rsid w:val="00DA29C4"/>
    <w:rsid w:val="00DA2A54"/>
    <w:rsid w:val="00DA2B3C"/>
    <w:rsid w:val="00DA2B89"/>
    <w:rsid w:val="00DA2CDF"/>
    <w:rsid w:val="00DA2D90"/>
    <w:rsid w:val="00DA2DAF"/>
    <w:rsid w:val="00DA2E71"/>
    <w:rsid w:val="00DA2F18"/>
    <w:rsid w:val="00DA2FD1"/>
    <w:rsid w:val="00DA3434"/>
    <w:rsid w:val="00DA3481"/>
    <w:rsid w:val="00DA3525"/>
    <w:rsid w:val="00DA354A"/>
    <w:rsid w:val="00DA3A26"/>
    <w:rsid w:val="00DA3B07"/>
    <w:rsid w:val="00DA3B2C"/>
    <w:rsid w:val="00DA3B43"/>
    <w:rsid w:val="00DA3D75"/>
    <w:rsid w:val="00DA3EFD"/>
    <w:rsid w:val="00DA3F00"/>
    <w:rsid w:val="00DA3FB1"/>
    <w:rsid w:val="00DA402F"/>
    <w:rsid w:val="00DA4117"/>
    <w:rsid w:val="00DA4187"/>
    <w:rsid w:val="00DA41FE"/>
    <w:rsid w:val="00DA42D1"/>
    <w:rsid w:val="00DA43CA"/>
    <w:rsid w:val="00DA43CC"/>
    <w:rsid w:val="00DA4448"/>
    <w:rsid w:val="00DA4487"/>
    <w:rsid w:val="00DA44F9"/>
    <w:rsid w:val="00DA4525"/>
    <w:rsid w:val="00DA4562"/>
    <w:rsid w:val="00DA458A"/>
    <w:rsid w:val="00DA45E1"/>
    <w:rsid w:val="00DA45EC"/>
    <w:rsid w:val="00DA4714"/>
    <w:rsid w:val="00DA492A"/>
    <w:rsid w:val="00DA493D"/>
    <w:rsid w:val="00DA49D8"/>
    <w:rsid w:val="00DA4AB4"/>
    <w:rsid w:val="00DA4D72"/>
    <w:rsid w:val="00DA4E82"/>
    <w:rsid w:val="00DA4F90"/>
    <w:rsid w:val="00DA4FFA"/>
    <w:rsid w:val="00DA5102"/>
    <w:rsid w:val="00DA5228"/>
    <w:rsid w:val="00DA534A"/>
    <w:rsid w:val="00DA53B9"/>
    <w:rsid w:val="00DA557A"/>
    <w:rsid w:val="00DA55C8"/>
    <w:rsid w:val="00DA55EB"/>
    <w:rsid w:val="00DA57E3"/>
    <w:rsid w:val="00DA59B9"/>
    <w:rsid w:val="00DA5B1D"/>
    <w:rsid w:val="00DA5BE1"/>
    <w:rsid w:val="00DA5C10"/>
    <w:rsid w:val="00DA5C28"/>
    <w:rsid w:val="00DA5CA9"/>
    <w:rsid w:val="00DA5DDC"/>
    <w:rsid w:val="00DA5DE0"/>
    <w:rsid w:val="00DA5E7E"/>
    <w:rsid w:val="00DA602C"/>
    <w:rsid w:val="00DA60EB"/>
    <w:rsid w:val="00DA6169"/>
    <w:rsid w:val="00DA6218"/>
    <w:rsid w:val="00DA624F"/>
    <w:rsid w:val="00DA6338"/>
    <w:rsid w:val="00DA64A0"/>
    <w:rsid w:val="00DA64A1"/>
    <w:rsid w:val="00DA6500"/>
    <w:rsid w:val="00DA653A"/>
    <w:rsid w:val="00DA660D"/>
    <w:rsid w:val="00DA6614"/>
    <w:rsid w:val="00DA6719"/>
    <w:rsid w:val="00DA6840"/>
    <w:rsid w:val="00DA6CAC"/>
    <w:rsid w:val="00DA6D52"/>
    <w:rsid w:val="00DA6DE0"/>
    <w:rsid w:val="00DA6E39"/>
    <w:rsid w:val="00DA70A4"/>
    <w:rsid w:val="00DA70A8"/>
    <w:rsid w:val="00DA714A"/>
    <w:rsid w:val="00DA71AF"/>
    <w:rsid w:val="00DA727D"/>
    <w:rsid w:val="00DA7461"/>
    <w:rsid w:val="00DA7571"/>
    <w:rsid w:val="00DA75F8"/>
    <w:rsid w:val="00DA76B0"/>
    <w:rsid w:val="00DA76FA"/>
    <w:rsid w:val="00DA7806"/>
    <w:rsid w:val="00DA7835"/>
    <w:rsid w:val="00DA783E"/>
    <w:rsid w:val="00DA7866"/>
    <w:rsid w:val="00DA7A45"/>
    <w:rsid w:val="00DA7A85"/>
    <w:rsid w:val="00DA7B93"/>
    <w:rsid w:val="00DA7BA9"/>
    <w:rsid w:val="00DA7BC7"/>
    <w:rsid w:val="00DA7C09"/>
    <w:rsid w:val="00DA7C75"/>
    <w:rsid w:val="00DA7D9F"/>
    <w:rsid w:val="00DA7DF6"/>
    <w:rsid w:val="00DA7E4C"/>
    <w:rsid w:val="00DA7EC1"/>
    <w:rsid w:val="00DB03BE"/>
    <w:rsid w:val="00DB0564"/>
    <w:rsid w:val="00DB05B1"/>
    <w:rsid w:val="00DB06C5"/>
    <w:rsid w:val="00DB0742"/>
    <w:rsid w:val="00DB088B"/>
    <w:rsid w:val="00DB0943"/>
    <w:rsid w:val="00DB0A27"/>
    <w:rsid w:val="00DB0A36"/>
    <w:rsid w:val="00DB0B97"/>
    <w:rsid w:val="00DB0BBD"/>
    <w:rsid w:val="00DB0C68"/>
    <w:rsid w:val="00DB0D3C"/>
    <w:rsid w:val="00DB0D5D"/>
    <w:rsid w:val="00DB0D8F"/>
    <w:rsid w:val="00DB0E7E"/>
    <w:rsid w:val="00DB0F3D"/>
    <w:rsid w:val="00DB0FC6"/>
    <w:rsid w:val="00DB1230"/>
    <w:rsid w:val="00DB135D"/>
    <w:rsid w:val="00DB139E"/>
    <w:rsid w:val="00DB1539"/>
    <w:rsid w:val="00DB1732"/>
    <w:rsid w:val="00DB17EA"/>
    <w:rsid w:val="00DB1882"/>
    <w:rsid w:val="00DB18D0"/>
    <w:rsid w:val="00DB1971"/>
    <w:rsid w:val="00DB1AA7"/>
    <w:rsid w:val="00DB1B2B"/>
    <w:rsid w:val="00DB1CAF"/>
    <w:rsid w:val="00DB1CC6"/>
    <w:rsid w:val="00DB1DDF"/>
    <w:rsid w:val="00DB1F98"/>
    <w:rsid w:val="00DB2009"/>
    <w:rsid w:val="00DB2081"/>
    <w:rsid w:val="00DB21FC"/>
    <w:rsid w:val="00DB22D8"/>
    <w:rsid w:val="00DB22E6"/>
    <w:rsid w:val="00DB233B"/>
    <w:rsid w:val="00DB23B3"/>
    <w:rsid w:val="00DB2486"/>
    <w:rsid w:val="00DB251E"/>
    <w:rsid w:val="00DB2557"/>
    <w:rsid w:val="00DB2736"/>
    <w:rsid w:val="00DB2773"/>
    <w:rsid w:val="00DB2792"/>
    <w:rsid w:val="00DB27E1"/>
    <w:rsid w:val="00DB281D"/>
    <w:rsid w:val="00DB2943"/>
    <w:rsid w:val="00DB2AF8"/>
    <w:rsid w:val="00DB2B3B"/>
    <w:rsid w:val="00DB2B6E"/>
    <w:rsid w:val="00DB2B72"/>
    <w:rsid w:val="00DB2C88"/>
    <w:rsid w:val="00DB2CDC"/>
    <w:rsid w:val="00DB2CF9"/>
    <w:rsid w:val="00DB2E9E"/>
    <w:rsid w:val="00DB2F7D"/>
    <w:rsid w:val="00DB2F94"/>
    <w:rsid w:val="00DB2FDC"/>
    <w:rsid w:val="00DB30EA"/>
    <w:rsid w:val="00DB3362"/>
    <w:rsid w:val="00DB3437"/>
    <w:rsid w:val="00DB34BA"/>
    <w:rsid w:val="00DB35C7"/>
    <w:rsid w:val="00DB3668"/>
    <w:rsid w:val="00DB3719"/>
    <w:rsid w:val="00DB37F8"/>
    <w:rsid w:val="00DB38F4"/>
    <w:rsid w:val="00DB395F"/>
    <w:rsid w:val="00DB39DE"/>
    <w:rsid w:val="00DB3B14"/>
    <w:rsid w:val="00DB3C68"/>
    <w:rsid w:val="00DB3D0B"/>
    <w:rsid w:val="00DB3D52"/>
    <w:rsid w:val="00DB3EAA"/>
    <w:rsid w:val="00DB3ED4"/>
    <w:rsid w:val="00DB3EE9"/>
    <w:rsid w:val="00DB42C3"/>
    <w:rsid w:val="00DB4322"/>
    <w:rsid w:val="00DB432B"/>
    <w:rsid w:val="00DB4356"/>
    <w:rsid w:val="00DB452C"/>
    <w:rsid w:val="00DB45DE"/>
    <w:rsid w:val="00DB45ED"/>
    <w:rsid w:val="00DB45FF"/>
    <w:rsid w:val="00DB467B"/>
    <w:rsid w:val="00DB472C"/>
    <w:rsid w:val="00DB47A9"/>
    <w:rsid w:val="00DB47C6"/>
    <w:rsid w:val="00DB47DA"/>
    <w:rsid w:val="00DB49FE"/>
    <w:rsid w:val="00DB4A27"/>
    <w:rsid w:val="00DB4A32"/>
    <w:rsid w:val="00DB4AA0"/>
    <w:rsid w:val="00DB4B62"/>
    <w:rsid w:val="00DB4B85"/>
    <w:rsid w:val="00DB4BD5"/>
    <w:rsid w:val="00DB4C19"/>
    <w:rsid w:val="00DB4C27"/>
    <w:rsid w:val="00DB4C80"/>
    <w:rsid w:val="00DB4EAC"/>
    <w:rsid w:val="00DB4F9D"/>
    <w:rsid w:val="00DB4FF9"/>
    <w:rsid w:val="00DB5013"/>
    <w:rsid w:val="00DB5034"/>
    <w:rsid w:val="00DB508D"/>
    <w:rsid w:val="00DB5193"/>
    <w:rsid w:val="00DB53DE"/>
    <w:rsid w:val="00DB541D"/>
    <w:rsid w:val="00DB54CD"/>
    <w:rsid w:val="00DB5785"/>
    <w:rsid w:val="00DB5799"/>
    <w:rsid w:val="00DB5824"/>
    <w:rsid w:val="00DB583C"/>
    <w:rsid w:val="00DB588C"/>
    <w:rsid w:val="00DB58AE"/>
    <w:rsid w:val="00DB592D"/>
    <w:rsid w:val="00DB5968"/>
    <w:rsid w:val="00DB5A21"/>
    <w:rsid w:val="00DB5A7D"/>
    <w:rsid w:val="00DB5B4A"/>
    <w:rsid w:val="00DB5C85"/>
    <w:rsid w:val="00DB5D72"/>
    <w:rsid w:val="00DB5D9D"/>
    <w:rsid w:val="00DB5DA1"/>
    <w:rsid w:val="00DB5DEB"/>
    <w:rsid w:val="00DB5E8C"/>
    <w:rsid w:val="00DB5EBF"/>
    <w:rsid w:val="00DB5EC0"/>
    <w:rsid w:val="00DB5EE5"/>
    <w:rsid w:val="00DB5F17"/>
    <w:rsid w:val="00DB603F"/>
    <w:rsid w:val="00DB644B"/>
    <w:rsid w:val="00DB646F"/>
    <w:rsid w:val="00DB6514"/>
    <w:rsid w:val="00DB65F8"/>
    <w:rsid w:val="00DB6681"/>
    <w:rsid w:val="00DB668C"/>
    <w:rsid w:val="00DB66B9"/>
    <w:rsid w:val="00DB6962"/>
    <w:rsid w:val="00DB6B49"/>
    <w:rsid w:val="00DB6C28"/>
    <w:rsid w:val="00DB6DC1"/>
    <w:rsid w:val="00DB6DD3"/>
    <w:rsid w:val="00DB6E0C"/>
    <w:rsid w:val="00DB6E2A"/>
    <w:rsid w:val="00DB6EA5"/>
    <w:rsid w:val="00DB6FAE"/>
    <w:rsid w:val="00DB6FBE"/>
    <w:rsid w:val="00DB6FDF"/>
    <w:rsid w:val="00DB700F"/>
    <w:rsid w:val="00DB70B3"/>
    <w:rsid w:val="00DB71AD"/>
    <w:rsid w:val="00DB72A9"/>
    <w:rsid w:val="00DB749A"/>
    <w:rsid w:val="00DB76B3"/>
    <w:rsid w:val="00DB7772"/>
    <w:rsid w:val="00DB79C6"/>
    <w:rsid w:val="00DB7C50"/>
    <w:rsid w:val="00DB7CDE"/>
    <w:rsid w:val="00DB7D83"/>
    <w:rsid w:val="00DB7D8D"/>
    <w:rsid w:val="00DB7E8C"/>
    <w:rsid w:val="00DB7F11"/>
    <w:rsid w:val="00DC0039"/>
    <w:rsid w:val="00DC02B1"/>
    <w:rsid w:val="00DC02BC"/>
    <w:rsid w:val="00DC0318"/>
    <w:rsid w:val="00DC031B"/>
    <w:rsid w:val="00DC03A0"/>
    <w:rsid w:val="00DC0649"/>
    <w:rsid w:val="00DC06CE"/>
    <w:rsid w:val="00DC078B"/>
    <w:rsid w:val="00DC080A"/>
    <w:rsid w:val="00DC08E8"/>
    <w:rsid w:val="00DC0A50"/>
    <w:rsid w:val="00DC0AAB"/>
    <w:rsid w:val="00DC0B16"/>
    <w:rsid w:val="00DC0BC9"/>
    <w:rsid w:val="00DC0C9C"/>
    <w:rsid w:val="00DC0E07"/>
    <w:rsid w:val="00DC0EC7"/>
    <w:rsid w:val="00DC0F1F"/>
    <w:rsid w:val="00DC0F4B"/>
    <w:rsid w:val="00DC0F93"/>
    <w:rsid w:val="00DC105D"/>
    <w:rsid w:val="00DC106C"/>
    <w:rsid w:val="00DC1143"/>
    <w:rsid w:val="00DC1254"/>
    <w:rsid w:val="00DC12E3"/>
    <w:rsid w:val="00DC132E"/>
    <w:rsid w:val="00DC1384"/>
    <w:rsid w:val="00DC1400"/>
    <w:rsid w:val="00DC1479"/>
    <w:rsid w:val="00DC1482"/>
    <w:rsid w:val="00DC1581"/>
    <w:rsid w:val="00DC1624"/>
    <w:rsid w:val="00DC16DE"/>
    <w:rsid w:val="00DC1763"/>
    <w:rsid w:val="00DC17B7"/>
    <w:rsid w:val="00DC17DD"/>
    <w:rsid w:val="00DC180B"/>
    <w:rsid w:val="00DC1B87"/>
    <w:rsid w:val="00DC1C3A"/>
    <w:rsid w:val="00DC1D0D"/>
    <w:rsid w:val="00DC1D91"/>
    <w:rsid w:val="00DC1E2E"/>
    <w:rsid w:val="00DC1EC6"/>
    <w:rsid w:val="00DC1EDD"/>
    <w:rsid w:val="00DC1FBF"/>
    <w:rsid w:val="00DC1FCC"/>
    <w:rsid w:val="00DC202C"/>
    <w:rsid w:val="00DC22B7"/>
    <w:rsid w:val="00DC24F7"/>
    <w:rsid w:val="00DC257F"/>
    <w:rsid w:val="00DC260B"/>
    <w:rsid w:val="00DC27B6"/>
    <w:rsid w:val="00DC2898"/>
    <w:rsid w:val="00DC28A6"/>
    <w:rsid w:val="00DC28EC"/>
    <w:rsid w:val="00DC294C"/>
    <w:rsid w:val="00DC2A3A"/>
    <w:rsid w:val="00DC2C31"/>
    <w:rsid w:val="00DC2E1F"/>
    <w:rsid w:val="00DC2EA5"/>
    <w:rsid w:val="00DC2F54"/>
    <w:rsid w:val="00DC2FC0"/>
    <w:rsid w:val="00DC336D"/>
    <w:rsid w:val="00DC33E2"/>
    <w:rsid w:val="00DC33F8"/>
    <w:rsid w:val="00DC3417"/>
    <w:rsid w:val="00DC3497"/>
    <w:rsid w:val="00DC35DE"/>
    <w:rsid w:val="00DC3653"/>
    <w:rsid w:val="00DC3676"/>
    <w:rsid w:val="00DC3741"/>
    <w:rsid w:val="00DC376A"/>
    <w:rsid w:val="00DC379C"/>
    <w:rsid w:val="00DC37A0"/>
    <w:rsid w:val="00DC385A"/>
    <w:rsid w:val="00DC392B"/>
    <w:rsid w:val="00DC3965"/>
    <w:rsid w:val="00DC39AB"/>
    <w:rsid w:val="00DC3A3F"/>
    <w:rsid w:val="00DC3D07"/>
    <w:rsid w:val="00DC3D1F"/>
    <w:rsid w:val="00DC3D6F"/>
    <w:rsid w:val="00DC3D7F"/>
    <w:rsid w:val="00DC3DE4"/>
    <w:rsid w:val="00DC3E00"/>
    <w:rsid w:val="00DC3E95"/>
    <w:rsid w:val="00DC3EF3"/>
    <w:rsid w:val="00DC40BB"/>
    <w:rsid w:val="00DC467E"/>
    <w:rsid w:val="00DC46C1"/>
    <w:rsid w:val="00DC4735"/>
    <w:rsid w:val="00DC477A"/>
    <w:rsid w:val="00DC479C"/>
    <w:rsid w:val="00DC47C1"/>
    <w:rsid w:val="00DC488E"/>
    <w:rsid w:val="00DC4C05"/>
    <w:rsid w:val="00DC4C53"/>
    <w:rsid w:val="00DC4D82"/>
    <w:rsid w:val="00DC4DD4"/>
    <w:rsid w:val="00DC5015"/>
    <w:rsid w:val="00DC508D"/>
    <w:rsid w:val="00DC513D"/>
    <w:rsid w:val="00DC5163"/>
    <w:rsid w:val="00DC5203"/>
    <w:rsid w:val="00DC522F"/>
    <w:rsid w:val="00DC52B5"/>
    <w:rsid w:val="00DC539D"/>
    <w:rsid w:val="00DC54E3"/>
    <w:rsid w:val="00DC552B"/>
    <w:rsid w:val="00DC5597"/>
    <w:rsid w:val="00DC55C5"/>
    <w:rsid w:val="00DC57F7"/>
    <w:rsid w:val="00DC588E"/>
    <w:rsid w:val="00DC5C09"/>
    <w:rsid w:val="00DC5D3D"/>
    <w:rsid w:val="00DC5DC7"/>
    <w:rsid w:val="00DC5E48"/>
    <w:rsid w:val="00DC5E7A"/>
    <w:rsid w:val="00DC5FBB"/>
    <w:rsid w:val="00DC6012"/>
    <w:rsid w:val="00DC6033"/>
    <w:rsid w:val="00DC6035"/>
    <w:rsid w:val="00DC6102"/>
    <w:rsid w:val="00DC6357"/>
    <w:rsid w:val="00DC650E"/>
    <w:rsid w:val="00DC6590"/>
    <w:rsid w:val="00DC65CC"/>
    <w:rsid w:val="00DC65D8"/>
    <w:rsid w:val="00DC65E9"/>
    <w:rsid w:val="00DC6618"/>
    <w:rsid w:val="00DC66D2"/>
    <w:rsid w:val="00DC6759"/>
    <w:rsid w:val="00DC6766"/>
    <w:rsid w:val="00DC677E"/>
    <w:rsid w:val="00DC67CF"/>
    <w:rsid w:val="00DC67F9"/>
    <w:rsid w:val="00DC6870"/>
    <w:rsid w:val="00DC68C9"/>
    <w:rsid w:val="00DC6909"/>
    <w:rsid w:val="00DC695E"/>
    <w:rsid w:val="00DC69C6"/>
    <w:rsid w:val="00DC6A94"/>
    <w:rsid w:val="00DC6B0A"/>
    <w:rsid w:val="00DC6C27"/>
    <w:rsid w:val="00DC6DD1"/>
    <w:rsid w:val="00DC6E29"/>
    <w:rsid w:val="00DC6EE2"/>
    <w:rsid w:val="00DC6EF5"/>
    <w:rsid w:val="00DC6F0F"/>
    <w:rsid w:val="00DC6F2D"/>
    <w:rsid w:val="00DC6F33"/>
    <w:rsid w:val="00DC706B"/>
    <w:rsid w:val="00DC7266"/>
    <w:rsid w:val="00DC74DB"/>
    <w:rsid w:val="00DC785D"/>
    <w:rsid w:val="00DC7890"/>
    <w:rsid w:val="00DC789F"/>
    <w:rsid w:val="00DC79A3"/>
    <w:rsid w:val="00DC7A85"/>
    <w:rsid w:val="00DC7AD4"/>
    <w:rsid w:val="00DC7C4A"/>
    <w:rsid w:val="00DC7DB9"/>
    <w:rsid w:val="00DC7E92"/>
    <w:rsid w:val="00DC7FC5"/>
    <w:rsid w:val="00DD0011"/>
    <w:rsid w:val="00DD0093"/>
    <w:rsid w:val="00DD00D6"/>
    <w:rsid w:val="00DD01DB"/>
    <w:rsid w:val="00DD0230"/>
    <w:rsid w:val="00DD02C4"/>
    <w:rsid w:val="00DD03BB"/>
    <w:rsid w:val="00DD044C"/>
    <w:rsid w:val="00DD0567"/>
    <w:rsid w:val="00DD05F5"/>
    <w:rsid w:val="00DD0761"/>
    <w:rsid w:val="00DD0894"/>
    <w:rsid w:val="00DD0921"/>
    <w:rsid w:val="00DD0982"/>
    <w:rsid w:val="00DD09C0"/>
    <w:rsid w:val="00DD0B76"/>
    <w:rsid w:val="00DD0C1F"/>
    <w:rsid w:val="00DD0CFF"/>
    <w:rsid w:val="00DD0D02"/>
    <w:rsid w:val="00DD0D2F"/>
    <w:rsid w:val="00DD0E9C"/>
    <w:rsid w:val="00DD1008"/>
    <w:rsid w:val="00DD10C9"/>
    <w:rsid w:val="00DD10D0"/>
    <w:rsid w:val="00DD1123"/>
    <w:rsid w:val="00DD11A6"/>
    <w:rsid w:val="00DD11B4"/>
    <w:rsid w:val="00DD11B7"/>
    <w:rsid w:val="00DD128A"/>
    <w:rsid w:val="00DD12B1"/>
    <w:rsid w:val="00DD12B5"/>
    <w:rsid w:val="00DD130B"/>
    <w:rsid w:val="00DD132D"/>
    <w:rsid w:val="00DD1333"/>
    <w:rsid w:val="00DD14BA"/>
    <w:rsid w:val="00DD18BD"/>
    <w:rsid w:val="00DD1926"/>
    <w:rsid w:val="00DD1938"/>
    <w:rsid w:val="00DD1947"/>
    <w:rsid w:val="00DD1997"/>
    <w:rsid w:val="00DD1AE1"/>
    <w:rsid w:val="00DD1BA7"/>
    <w:rsid w:val="00DD1BC6"/>
    <w:rsid w:val="00DD1C00"/>
    <w:rsid w:val="00DD1C10"/>
    <w:rsid w:val="00DD1E75"/>
    <w:rsid w:val="00DD1ED7"/>
    <w:rsid w:val="00DD1F0F"/>
    <w:rsid w:val="00DD20A7"/>
    <w:rsid w:val="00DD2213"/>
    <w:rsid w:val="00DD242B"/>
    <w:rsid w:val="00DD2441"/>
    <w:rsid w:val="00DD251C"/>
    <w:rsid w:val="00DD2711"/>
    <w:rsid w:val="00DD2747"/>
    <w:rsid w:val="00DD29E1"/>
    <w:rsid w:val="00DD29FA"/>
    <w:rsid w:val="00DD2BD9"/>
    <w:rsid w:val="00DD2BFC"/>
    <w:rsid w:val="00DD2C01"/>
    <w:rsid w:val="00DD2CC0"/>
    <w:rsid w:val="00DD2D0F"/>
    <w:rsid w:val="00DD2E4D"/>
    <w:rsid w:val="00DD2FE5"/>
    <w:rsid w:val="00DD2FF4"/>
    <w:rsid w:val="00DD30F9"/>
    <w:rsid w:val="00DD329E"/>
    <w:rsid w:val="00DD32DF"/>
    <w:rsid w:val="00DD3401"/>
    <w:rsid w:val="00DD3405"/>
    <w:rsid w:val="00DD3430"/>
    <w:rsid w:val="00DD3480"/>
    <w:rsid w:val="00DD34A1"/>
    <w:rsid w:val="00DD3565"/>
    <w:rsid w:val="00DD3872"/>
    <w:rsid w:val="00DD3AA3"/>
    <w:rsid w:val="00DD3ABB"/>
    <w:rsid w:val="00DD3AE8"/>
    <w:rsid w:val="00DD3B3A"/>
    <w:rsid w:val="00DD3C19"/>
    <w:rsid w:val="00DD3D65"/>
    <w:rsid w:val="00DD3D8F"/>
    <w:rsid w:val="00DD3DF4"/>
    <w:rsid w:val="00DD3E26"/>
    <w:rsid w:val="00DD3EC7"/>
    <w:rsid w:val="00DD3FB9"/>
    <w:rsid w:val="00DD3FFE"/>
    <w:rsid w:val="00DD4094"/>
    <w:rsid w:val="00DD412D"/>
    <w:rsid w:val="00DD435C"/>
    <w:rsid w:val="00DD445D"/>
    <w:rsid w:val="00DD4658"/>
    <w:rsid w:val="00DD4689"/>
    <w:rsid w:val="00DD48D2"/>
    <w:rsid w:val="00DD497F"/>
    <w:rsid w:val="00DD498A"/>
    <w:rsid w:val="00DD49D3"/>
    <w:rsid w:val="00DD4B93"/>
    <w:rsid w:val="00DD4BC8"/>
    <w:rsid w:val="00DD4D50"/>
    <w:rsid w:val="00DD4DD8"/>
    <w:rsid w:val="00DD4DE2"/>
    <w:rsid w:val="00DD4FE2"/>
    <w:rsid w:val="00DD51D6"/>
    <w:rsid w:val="00DD52EB"/>
    <w:rsid w:val="00DD53AB"/>
    <w:rsid w:val="00DD5521"/>
    <w:rsid w:val="00DD56EB"/>
    <w:rsid w:val="00DD5955"/>
    <w:rsid w:val="00DD596C"/>
    <w:rsid w:val="00DD59AB"/>
    <w:rsid w:val="00DD5D21"/>
    <w:rsid w:val="00DD5F7D"/>
    <w:rsid w:val="00DD5FFE"/>
    <w:rsid w:val="00DD6002"/>
    <w:rsid w:val="00DD609B"/>
    <w:rsid w:val="00DD6113"/>
    <w:rsid w:val="00DD6211"/>
    <w:rsid w:val="00DD62A8"/>
    <w:rsid w:val="00DD62E2"/>
    <w:rsid w:val="00DD6396"/>
    <w:rsid w:val="00DD6463"/>
    <w:rsid w:val="00DD6486"/>
    <w:rsid w:val="00DD64E0"/>
    <w:rsid w:val="00DD6560"/>
    <w:rsid w:val="00DD67CC"/>
    <w:rsid w:val="00DD6809"/>
    <w:rsid w:val="00DD6A48"/>
    <w:rsid w:val="00DD6B0B"/>
    <w:rsid w:val="00DD6B8D"/>
    <w:rsid w:val="00DD6B95"/>
    <w:rsid w:val="00DD6C70"/>
    <w:rsid w:val="00DD6DA2"/>
    <w:rsid w:val="00DD6DB8"/>
    <w:rsid w:val="00DD6F1F"/>
    <w:rsid w:val="00DD7063"/>
    <w:rsid w:val="00DD7122"/>
    <w:rsid w:val="00DD71B6"/>
    <w:rsid w:val="00DD720B"/>
    <w:rsid w:val="00DD729D"/>
    <w:rsid w:val="00DD72DC"/>
    <w:rsid w:val="00DD73C2"/>
    <w:rsid w:val="00DD73DD"/>
    <w:rsid w:val="00DD75D1"/>
    <w:rsid w:val="00DD761C"/>
    <w:rsid w:val="00DD7678"/>
    <w:rsid w:val="00DD7AE1"/>
    <w:rsid w:val="00DD7C3B"/>
    <w:rsid w:val="00DD7CCE"/>
    <w:rsid w:val="00DD7DB2"/>
    <w:rsid w:val="00DD7E76"/>
    <w:rsid w:val="00DD7FC7"/>
    <w:rsid w:val="00DE0065"/>
    <w:rsid w:val="00DE00A6"/>
    <w:rsid w:val="00DE00B1"/>
    <w:rsid w:val="00DE0171"/>
    <w:rsid w:val="00DE0333"/>
    <w:rsid w:val="00DE033C"/>
    <w:rsid w:val="00DE03A1"/>
    <w:rsid w:val="00DE0558"/>
    <w:rsid w:val="00DE058F"/>
    <w:rsid w:val="00DE0620"/>
    <w:rsid w:val="00DE0652"/>
    <w:rsid w:val="00DE067E"/>
    <w:rsid w:val="00DE06F6"/>
    <w:rsid w:val="00DE081A"/>
    <w:rsid w:val="00DE088E"/>
    <w:rsid w:val="00DE08BB"/>
    <w:rsid w:val="00DE0AED"/>
    <w:rsid w:val="00DE0B43"/>
    <w:rsid w:val="00DE0BBA"/>
    <w:rsid w:val="00DE0CA7"/>
    <w:rsid w:val="00DE0DC0"/>
    <w:rsid w:val="00DE0E26"/>
    <w:rsid w:val="00DE0F0F"/>
    <w:rsid w:val="00DE0F88"/>
    <w:rsid w:val="00DE1103"/>
    <w:rsid w:val="00DE110F"/>
    <w:rsid w:val="00DE128B"/>
    <w:rsid w:val="00DE1444"/>
    <w:rsid w:val="00DE166B"/>
    <w:rsid w:val="00DE1799"/>
    <w:rsid w:val="00DE1836"/>
    <w:rsid w:val="00DE194A"/>
    <w:rsid w:val="00DE1A22"/>
    <w:rsid w:val="00DE1A65"/>
    <w:rsid w:val="00DE1B6B"/>
    <w:rsid w:val="00DE1C5F"/>
    <w:rsid w:val="00DE1DB6"/>
    <w:rsid w:val="00DE1DE9"/>
    <w:rsid w:val="00DE1E7A"/>
    <w:rsid w:val="00DE2067"/>
    <w:rsid w:val="00DE21CF"/>
    <w:rsid w:val="00DE221F"/>
    <w:rsid w:val="00DE22F0"/>
    <w:rsid w:val="00DE2436"/>
    <w:rsid w:val="00DE25AC"/>
    <w:rsid w:val="00DE26E7"/>
    <w:rsid w:val="00DE279F"/>
    <w:rsid w:val="00DE286D"/>
    <w:rsid w:val="00DE295B"/>
    <w:rsid w:val="00DE29FE"/>
    <w:rsid w:val="00DE2A04"/>
    <w:rsid w:val="00DE2A68"/>
    <w:rsid w:val="00DE2B54"/>
    <w:rsid w:val="00DE2B88"/>
    <w:rsid w:val="00DE2BF9"/>
    <w:rsid w:val="00DE2C5F"/>
    <w:rsid w:val="00DE2D4B"/>
    <w:rsid w:val="00DE2F8D"/>
    <w:rsid w:val="00DE3072"/>
    <w:rsid w:val="00DE31FE"/>
    <w:rsid w:val="00DE330F"/>
    <w:rsid w:val="00DE3357"/>
    <w:rsid w:val="00DE3602"/>
    <w:rsid w:val="00DE3694"/>
    <w:rsid w:val="00DE370C"/>
    <w:rsid w:val="00DE3935"/>
    <w:rsid w:val="00DE3A92"/>
    <w:rsid w:val="00DE3AD2"/>
    <w:rsid w:val="00DE3B07"/>
    <w:rsid w:val="00DE3DB7"/>
    <w:rsid w:val="00DE3E7C"/>
    <w:rsid w:val="00DE3F4F"/>
    <w:rsid w:val="00DE3FFC"/>
    <w:rsid w:val="00DE401B"/>
    <w:rsid w:val="00DE4176"/>
    <w:rsid w:val="00DE418A"/>
    <w:rsid w:val="00DE42A0"/>
    <w:rsid w:val="00DE436D"/>
    <w:rsid w:val="00DE4521"/>
    <w:rsid w:val="00DE4587"/>
    <w:rsid w:val="00DE45B5"/>
    <w:rsid w:val="00DE45BD"/>
    <w:rsid w:val="00DE464E"/>
    <w:rsid w:val="00DE4664"/>
    <w:rsid w:val="00DE4724"/>
    <w:rsid w:val="00DE4811"/>
    <w:rsid w:val="00DE4838"/>
    <w:rsid w:val="00DE491C"/>
    <w:rsid w:val="00DE4B08"/>
    <w:rsid w:val="00DE4B0C"/>
    <w:rsid w:val="00DE4B7F"/>
    <w:rsid w:val="00DE4B82"/>
    <w:rsid w:val="00DE4C84"/>
    <w:rsid w:val="00DE4D69"/>
    <w:rsid w:val="00DE4E99"/>
    <w:rsid w:val="00DE4ED6"/>
    <w:rsid w:val="00DE502C"/>
    <w:rsid w:val="00DE5275"/>
    <w:rsid w:val="00DE53FC"/>
    <w:rsid w:val="00DE5509"/>
    <w:rsid w:val="00DE55C3"/>
    <w:rsid w:val="00DE5619"/>
    <w:rsid w:val="00DE566C"/>
    <w:rsid w:val="00DE56BD"/>
    <w:rsid w:val="00DE571F"/>
    <w:rsid w:val="00DE572F"/>
    <w:rsid w:val="00DE577C"/>
    <w:rsid w:val="00DE57A8"/>
    <w:rsid w:val="00DE58C1"/>
    <w:rsid w:val="00DE5908"/>
    <w:rsid w:val="00DE595E"/>
    <w:rsid w:val="00DE5995"/>
    <w:rsid w:val="00DE59A2"/>
    <w:rsid w:val="00DE5B32"/>
    <w:rsid w:val="00DE5B65"/>
    <w:rsid w:val="00DE5BB1"/>
    <w:rsid w:val="00DE5BF4"/>
    <w:rsid w:val="00DE5C7F"/>
    <w:rsid w:val="00DE5C9A"/>
    <w:rsid w:val="00DE5CA9"/>
    <w:rsid w:val="00DE5DC5"/>
    <w:rsid w:val="00DE5F7D"/>
    <w:rsid w:val="00DE5F9B"/>
    <w:rsid w:val="00DE5FB1"/>
    <w:rsid w:val="00DE5FDA"/>
    <w:rsid w:val="00DE6085"/>
    <w:rsid w:val="00DE6187"/>
    <w:rsid w:val="00DE61AA"/>
    <w:rsid w:val="00DE61F5"/>
    <w:rsid w:val="00DE6556"/>
    <w:rsid w:val="00DE665B"/>
    <w:rsid w:val="00DE67FA"/>
    <w:rsid w:val="00DE688B"/>
    <w:rsid w:val="00DE6A22"/>
    <w:rsid w:val="00DE6A25"/>
    <w:rsid w:val="00DE6A26"/>
    <w:rsid w:val="00DE6ACB"/>
    <w:rsid w:val="00DE6ACE"/>
    <w:rsid w:val="00DE6B38"/>
    <w:rsid w:val="00DE6CBE"/>
    <w:rsid w:val="00DE6E2C"/>
    <w:rsid w:val="00DE6EC6"/>
    <w:rsid w:val="00DE6F59"/>
    <w:rsid w:val="00DE70FA"/>
    <w:rsid w:val="00DE71B8"/>
    <w:rsid w:val="00DE752E"/>
    <w:rsid w:val="00DE75C6"/>
    <w:rsid w:val="00DE763C"/>
    <w:rsid w:val="00DE76D3"/>
    <w:rsid w:val="00DE7752"/>
    <w:rsid w:val="00DE7793"/>
    <w:rsid w:val="00DE788E"/>
    <w:rsid w:val="00DE7A83"/>
    <w:rsid w:val="00DE7C26"/>
    <w:rsid w:val="00DE7CA7"/>
    <w:rsid w:val="00DE7D03"/>
    <w:rsid w:val="00DE7D8F"/>
    <w:rsid w:val="00DE7E9E"/>
    <w:rsid w:val="00DE7EB5"/>
    <w:rsid w:val="00DE7F26"/>
    <w:rsid w:val="00DE7F36"/>
    <w:rsid w:val="00DE7F45"/>
    <w:rsid w:val="00DF00BD"/>
    <w:rsid w:val="00DF0137"/>
    <w:rsid w:val="00DF013B"/>
    <w:rsid w:val="00DF01E5"/>
    <w:rsid w:val="00DF026C"/>
    <w:rsid w:val="00DF0293"/>
    <w:rsid w:val="00DF02EC"/>
    <w:rsid w:val="00DF03DB"/>
    <w:rsid w:val="00DF046A"/>
    <w:rsid w:val="00DF051E"/>
    <w:rsid w:val="00DF066A"/>
    <w:rsid w:val="00DF07A8"/>
    <w:rsid w:val="00DF07B8"/>
    <w:rsid w:val="00DF07E7"/>
    <w:rsid w:val="00DF0820"/>
    <w:rsid w:val="00DF0C4E"/>
    <w:rsid w:val="00DF0CCE"/>
    <w:rsid w:val="00DF0CE8"/>
    <w:rsid w:val="00DF0D33"/>
    <w:rsid w:val="00DF0E63"/>
    <w:rsid w:val="00DF0F74"/>
    <w:rsid w:val="00DF10DD"/>
    <w:rsid w:val="00DF117F"/>
    <w:rsid w:val="00DF119A"/>
    <w:rsid w:val="00DF120B"/>
    <w:rsid w:val="00DF1242"/>
    <w:rsid w:val="00DF12DC"/>
    <w:rsid w:val="00DF1300"/>
    <w:rsid w:val="00DF131C"/>
    <w:rsid w:val="00DF13BA"/>
    <w:rsid w:val="00DF13DC"/>
    <w:rsid w:val="00DF151E"/>
    <w:rsid w:val="00DF152C"/>
    <w:rsid w:val="00DF1627"/>
    <w:rsid w:val="00DF1650"/>
    <w:rsid w:val="00DF17CC"/>
    <w:rsid w:val="00DF17DC"/>
    <w:rsid w:val="00DF17F5"/>
    <w:rsid w:val="00DF195C"/>
    <w:rsid w:val="00DF1CE2"/>
    <w:rsid w:val="00DF1DBC"/>
    <w:rsid w:val="00DF1E45"/>
    <w:rsid w:val="00DF1EB6"/>
    <w:rsid w:val="00DF1FD6"/>
    <w:rsid w:val="00DF205A"/>
    <w:rsid w:val="00DF2083"/>
    <w:rsid w:val="00DF21EC"/>
    <w:rsid w:val="00DF22FF"/>
    <w:rsid w:val="00DF2301"/>
    <w:rsid w:val="00DF2690"/>
    <w:rsid w:val="00DF26DF"/>
    <w:rsid w:val="00DF294C"/>
    <w:rsid w:val="00DF2A01"/>
    <w:rsid w:val="00DF2AA2"/>
    <w:rsid w:val="00DF2CB4"/>
    <w:rsid w:val="00DF2CC8"/>
    <w:rsid w:val="00DF2D46"/>
    <w:rsid w:val="00DF2DCE"/>
    <w:rsid w:val="00DF2EC0"/>
    <w:rsid w:val="00DF2F61"/>
    <w:rsid w:val="00DF2F87"/>
    <w:rsid w:val="00DF3062"/>
    <w:rsid w:val="00DF3125"/>
    <w:rsid w:val="00DF3216"/>
    <w:rsid w:val="00DF32AF"/>
    <w:rsid w:val="00DF3307"/>
    <w:rsid w:val="00DF349B"/>
    <w:rsid w:val="00DF350C"/>
    <w:rsid w:val="00DF360E"/>
    <w:rsid w:val="00DF3623"/>
    <w:rsid w:val="00DF3707"/>
    <w:rsid w:val="00DF383E"/>
    <w:rsid w:val="00DF3926"/>
    <w:rsid w:val="00DF3A2C"/>
    <w:rsid w:val="00DF3C20"/>
    <w:rsid w:val="00DF3CBE"/>
    <w:rsid w:val="00DF3D61"/>
    <w:rsid w:val="00DF3E3B"/>
    <w:rsid w:val="00DF40BC"/>
    <w:rsid w:val="00DF40CB"/>
    <w:rsid w:val="00DF4106"/>
    <w:rsid w:val="00DF4158"/>
    <w:rsid w:val="00DF42E1"/>
    <w:rsid w:val="00DF4395"/>
    <w:rsid w:val="00DF4430"/>
    <w:rsid w:val="00DF44CF"/>
    <w:rsid w:val="00DF450D"/>
    <w:rsid w:val="00DF453A"/>
    <w:rsid w:val="00DF4622"/>
    <w:rsid w:val="00DF4708"/>
    <w:rsid w:val="00DF47ED"/>
    <w:rsid w:val="00DF4920"/>
    <w:rsid w:val="00DF494C"/>
    <w:rsid w:val="00DF4A05"/>
    <w:rsid w:val="00DF4B60"/>
    <w:rsid w:val="00DF4BBF"/>
    <w:rsid w:val="00DF4C38"/>
    <w:rsid w:val="00DF4C9F"/>
    <w:rsid w:val="00DF4DEA"/>
    <w:rsid w:val="00DF4E2B"/>
    <w:rsid w:val="00DF4F03"/>
    <w:rsid w:val="00DF4F19"/>
    <w:rsid w:val="00DF4F55"/>
    <w:rsid w:val="00DF5002"/>
    <w:rsid w:val="00DF506C"/>
    <w:rsid w:val="00DF5139"/>
    <w:rsid w:val="00DF5270"/>
    <w:rsid w:val="00DF532E"/>
    <w:rsid w:val="00DF5331"/>
    <w:rsid w:val="00DF5366"/>
    <w:rsid w:val="00DF5398"/>
    <w:rsid w:val="00DF5503"/>
    <w:rsid w:val="00DF55CA"/>
    <w:rsid w:val="00DF5987"/>
    <w:rsid w:val="00DF5A37"/>
    <w:rsid w:val="00DF5A66"/>
    <w:rsid w:val="00DF5A6E"/>
    <w:rsid w:val="00DF5AB1"/>
    <w:rsid w:val="00DF5AC8"/>
    <w:rsid w:val="00DF5B40"/>
    <w:rsid w:val="00DF5B4C"/>
    <w:rsid w:val="00DF5B8F"/>
    <w:rsid w:val="00DF5C89"/>
    <w:rsid w:val="00DF5C9D"/>
    <w:rsid w:val="00DF5CDB"/>
    <w:rsid w:val="00DF5F50"/>
    <w:rsid w:val="00DF5F6A"/>
    <w:rsid w:val="00DF6014"/>
    <w:rsid w:val="00DF61E4"/>
    <w:rsid w:val="00DF624A"/>
    <w:rsid w:val="00DF628F"/>
    <w:rsid w:val="00DF6359"/>
    <w:rsid w:val="00DF6531"/>
    <w:rsid w:val="00DF656A"/>
    <w:rsid w:val="00DF6766"/>
    <w:rsid w:val="00DF6824"/>
    <w:rsid w:val="00DF688E"/>
    <w:rsid w:val="00DF691A"/>
    <w:rsid w:val="00DF6990"/>
    <w:rsid w:val="00DF69A6"/>
    <w:rsid w:val="00DF69A9"/>
    <w:rsid w:val="00DF6A3E"/>
    <w:rsid w:val="00DF6A83"/>
    <w:rsid w:val="00DF6A99"/>
    <w:rsid w:val="00DF6D73"/>
    <w:rsid w:val="00DF6DFF"/>
    <w:rsid w:val="00DF6E1C"/>
    <w:rsid w:val="00DF6E62"/>
    <w:rsid w:val="00DF6EE2"/>
    <w:rsid w:val="00DF715D"/>
    <w:rsid w:val="00DF7226"/>
    <w:rsid w:val="00DF7287"/>
    <w:rsid w:val="00DF7395"/>
    <w:rsid w:val="00DF74BD"/>
    <w:rsid w:val="00DF75FD"/>
    <w:rsid w:val="00DF76CF"/>
    <w:rsid w:val="00DF784D"/>
    <w:rsid w:val="00DF7A8C"/>
    <w:rsid w:val="00DF7B1E"/>
    <w:rsid w:val="00DF7BC3"/>
    <w:rsid w:val="00DF7E88"/>
    <w:rsid w:val="00DF7EE4"/>
    <w:rsid w:val="00DF7F5E"/>
    <w:rsid w:val="00DF7FD0"/>
    <w:rsid w:val="00E00277"/>
    <w:rsid w:val="00E002ED"/>
    <w:rsid w:val="00E00355"/>
    <w:rsid w:val="00E00368"/>
    <w:rsid w:val="00E00485"/>
    <w:rsid w:val="00E00566"/>
    <w:rsid w:val="00E005D8"/>
    <w:rsid w:val="00E005EF"/>
    <w:rsid w:val="00E005F0"/>
    <w:rsid w:val="00E005F5"/>
    <w:rsid w:val="00E006B0"/>
    <w:rsid w:val="00E0071B"/>
    <w:rsid w:val="00E007AB"/>
    <w:rsid w:val="00E008DD"/>
    <w:rsid w:val="00E008E9"/>
    <w:rsid w:val="00E00A07"/>
    <w:rsid w:val="00E00A92"/>
    <w:rsid w:val="00E00B87"/>
    <w:rsid w:val="00E00B8B"/>
    <w:rsid w:val="00E00CA8"/>
    <w:rsid w:val="00E00CBB"/>
    <w:rsid w:val="00E00D62"/>
    <w:rsid w:val="00E00D99"/>
    <w:rsid w:val="00E00E0E"/>
    <w:rsid w:val="00E00ED7"/>
    <w:rsid w:val="00E00F4A"/>
    <w:rsid w:val="00E00F9B"/>
    <w:rsid w:val="00E01093"/>
    <w:rsid w:val="00E010F0"/>
    <w:rsid w:val="00E0114F"/>
    <w:rsid w:val="00E011A5"/>
    <w:rsid w:val="00E01330"/>
    <w:rsid w:val="00E01377"/>
    <w:rsid w:val="00E01395"/>
    <w:rsid w:val="00E0150C"/>
    <w:rsid w:val="00E01514"/>
    <w:rsid w:val="00E016C2"/>
    <w:rsid w:val="00E01986"/>
    <w:rsid w:val="00E0198B"/>
    <w:rsid w:val="00E019AC"/>
    <w:rsid w:val="00E019EA"/>
    <w:rsid w:val="00E019ED"/>
    <w:rsid w:val="00E01A5C"/>
    <w:rsid w:val="00E01B26"/>
    <w:rsid w:val="00E01B58"/>
    <w:rsid w:val="00E01C98"/>
    <w:rsid w:val="00E01F88"/>
    <w:rsid w:val="00E0212E"/>
    <w:rsid w:val="00E021EB"/>
    <w:rsid w:val="00E0222B"/>
    <w:rsid w:val="00E02293"/>
    <w:rsid w:val="00E022EA"/>
    <w:rsid w:val="00E02462"/>
    <w:rsid w:val="00E025B3"/>
    <w:rsid w:val="00E025B8"/>
    <w:rsid w:val="00E0274C"/>
    <w:rsid w:val="00E028BA"/>
    <w:rsid w:val="00E028E6"/>
    <w:rsid w:val="00E0292E"/>
    <w:rsid w:val="00E02932"/>
    <w:rsid w:val="00E029A4"/>
    <w:rsid w:val="00E02A2D"/>
    <w:rsid w:val="00E02AE4"/>
    <w:rsid w:val="00E02C20"/>
    <w:rsid w:val="00E02C41"/>
    <w:rsid w:val="00E02CDE"/>
    <w:rsid w:val="00E02D2A"/>
    <w:rsid w:val="00E02D81"/>
    <w:rsid w:val="00E02DD5"/>
    <w:rsid w:val="00E03199"/>
    <w:rsid w:val="00E0324B"/>
    <w:rsid w:val="00E0328E"/>
    <w:rsid w:val="00E0345F"/>
    <w:rsid w:val="00E034C9"/>
    <w:rsid w:val="00E0357D"/>
    <w:rsid w:val="00E035DE"/>
    <w:rsid w:val="00E0362D"/>
    <w:rsid w:val="00E036D6"/>
    <w:rsid w:val="00E037FC"/>
    <w:rsid w:val="00E03809"/>
    <w:rsid w:val="00E03843"/>
    <w:rsid w:val="00E03A51"/>
    <w:rsid w:val="00E03A86"/>
    <w:rsid w:val="00E03AA3"/>
    <w:rsid w:val="00E03AB4"/>
    <w:rsid w:val="00E03BEA"/>
    <w:rsid w:val="00E03BED"/>
    <w:rsid w:val="00E03C5A"/>
    <w:rsid w:val="00E03E81"/>
    <w:rsid w:val="00E03F3F"/>
    <w:rsid w:val="00E0401E"/>
    <w:rsid w:val="00E0417A"/>
    <w:rsid w:val="00E0424B"/>
    <w:rsid w:val="00E042A0"/>
    <w:rsid w:val="00E04407"/>
    <w:rsid w:val="00E04478"/>
    <w:rsid w:val="00E045C4"/>
    <w:rsid w:val="00E04628"/>
    <w:rsid w:val="00E046C1"/>
    <w:rsid w:val="00E049EC"/>
    <w:rsid w:val="00E04B34"/>
    <w:rsid w:val="00E04B81"/>
    <w:rsid w:val="00E04C35"/>
    <w:rsid w:val="00E04D27"/>
    <w:rsid w:val="00E04D2B"/>
    <w:rsid w:val="00E04DB2"/>
    <w:rsid w:val="00E04E13"/>
    <w:rsid w:val="00E04EB3"/>
    <w:rsid w:val="00E0500C"/>
    <w:rsid w:val="00E05046"/>
    <w:rsid w:val="00E0518B"/>
    <w:rsid w:val="00E052F1"/>
    <w:rsid w:val="00E0554D"/>
    <w:rsid w:val="00E056CB"/>
    <w:rsid w:val="00E05870"/>
    <w:rsid w:val="00E058B1"/>
    <w:rsid w:val="00E058DD"/>
    <w:rsid w:val="00E05A0B"/>
    <w:rsid w:val="00E05A43"/>
    <w:rsid w:val="00E05B2A"/>
    <w:rsid w:val="00E05BD3"/>
    <w:rsid w:val="00E05E11"/>
    <w:rsid w:val="00E05EC6"/>
    <w:rsid w:val="00E05FC4"/>
    <w:rsid w:val="00E06142"/>
    <w:rsid w:val="00E06326"/>
    <w:rsid w:val="00E06549"/>
    <w:rsid w:val="00E065CE"/>
    <w:rsid w:val="00E065F9"/>
    <w:rsid w:val="00E067B8"/>
    <w:rsid w:val="00E068B5"/>
    <w:rsid w:val="00E068D5"/>
    <w:rsid w:val="00E0693E"/>
    <w:rsid w:val="00E06977"/>
    <w:rsid w:val="00E06AF4"/>
    <w:rsid w:val="00E06B6A"/>
    <w:rsid w:val="00E06DD5"/>
    <w:rsid w:val="00E06EAE"/>
    <w:rsid w:val="00E06F6A"/>
    <w:rsid w:val="00E06FA3"/>
    <w:rsid w:val="00E06FE3"/>
    <w:rsid w:val="00E071F0"/>
    <w:rsid w:val="00E072E2"/>
    <w:rsid w:val="00E07397"/>
    <w:rsid w:val="00E073C8"/>
    <w:rsid w:val="00E07530"/>
    <w:rsid w:val="00E075CE"/>
    <w:rsid w:val="00E07686"/>
    <w:rsid w:val="00E07831"/>
    <w:rsid w:val="00E07A23"/>
    <w:rsid w:val="00E07B1E"/>
    <w:rsid w:val="00E07B69"/>
    <w:rsid w:val="00E07C53"/>
    <w:rsid w:val="00E07CD7"/>
    <w:rsid w:val="00E07D91"/>
    <w:rsid w:val="00E07E2D"/>
    <w:rsid w:val="00E07E45"/>
    <w:rsid w:val="00E07F40"/>
    <w:rsid w:val="00E07FFA"/>
    <w:rsid w:val="00E1007C"/>
    <w:rsid w:val="00E101F9"/>
    <w:rsid w:val="00E102BD"/>
    <w:rsid w:val="00E1038C"/>
    <w:rsid w:val="00E1039D"/>
    <w:rsid w:val="00E103E9"/>
    <w:rsid w:val="00E103F8"/>
    <w:rsid w:val="00E103FC"/>
    <w:rsid w:val="00E10401"/>
    <w:rsid w:val="00E10408"/>
    <w:rsid w:val="00E104ED"/>
    <w:rsid w:val="00E105CC"/>
    <w:rsid w:val="00E10631"/>
    <w:rsid w:val="00E107F3"/>
    <w:rsid w:val="00E1088C"/>
    <w:rsid w:val="00E10B18"/>
    <w:rsid w:val="00E10BE0"/>
    <w:rsid w:val="00E10C37"/>
    <w:rsid w:val="00E10D8D"/>
    <w:rsid w:val="00E10FDE"/>
    <w:rsid w:val="00E11002"/>
    <w:rsid w:val="00E11124"/>
    <w:rsid w:val="00E1119B"/>
    <w:rsid w:val="00E112CE"/>
    <w:rsid w:val="00E11342"/>
    <w:rsid w:val="00E1141C"/>
    <w:rsid w:val="00E1152A"/>
    <w:rsid w:val="00E116C1"/>
    <w:rsid w:val="00E118AF"/>
    <w:rsid w:val="00E118E8"/>
    <w:rsid w:val="00E118FE"/>
    <w:rsid w:val="00E11A05"/>
    <w:rsid w:val="00E11A56"/>
    <w:rsid w:val="00E11A5D"/>
    <w:rsid w:val="00E11B4F"/>
    <w:rsid w:val="00E11B7C"/>
    <w:rsid w:val="00E11D7C"/>
    <w:rsid w:val="00E11E20"/>
    <w:rsid w:val="00E11EB8"/>
    <w:rsid w:val="00E12005"/>
    <w:rsid w:val="00E1213D"/>
    <w:rsid w:val="00E121CA"/>
    <w:rsid w:val="00E12237"/>
    <w:rsid w:val="00E12283"/>
    <w:rsid w:val="00E122CD"/>
    <w:rsid w:val="00E1230C"/>
    <w:rsid w:val="00E1234A"/>
    <w:rsid w:val="00E12356"/>
    <w:rsid w:val="00E1235C"/>
    <w:rsid w:val="00E1240A"/>
    <w:rsid w:val="00E124B9"/>
    <w:rsid w:val="00E125CE"/>
    <w:rsid w:val="00E125DB"/>
    <w:rsid w:val="00E125ED"/>
    <w:rsid w:val="00E126CE"/>
    <w:rsid w:val="00E1273A"/>
    <w:rsid w:val="00E127EA"/>
    <w:rsid w:val="00E12880"/>
    <w:rsid w:val="00E12933"/>
    <w:rsid w:val="00E12935"/>
    <w:rsid w:val="00E12958"/>
    <w:rsid w:val="00E12A5A"/>
    <w:rsid w:val="00E12AF0"/>
    <w:rsid w:val="00E12BC3"/>
    <w:rsid w:val="00E12CCA"/>
    <w:rsid w:val="00E12CD5"/>
    <w:rsid w:val="00E12D29"/>
    <w:rsid w:val="00E12F01"/>
    <w:rsid w:val="00E12F29"/>
    <w:rsid w:val="00E12FF3"/>
    <w:rsid w:val="00E1304D"/>
    <w:rsid w:val="00E1307A"/>
    <w:rsid w:val="00E13129"/>
    <w:rsid w:val="00E13373"/>
    <w:rsid w:val="00E135A5"/>
    <w:rsid w:val="00E13669"/>
    <w:rsid w:val="00E13681"/>
    <w:rsid w:val="00E136AE"/>
    <w:rsid w:val="00E139D0"/>
    <w:rsid w:val="00E13A36"/>
    <w:rsid w:val="00E13A4D"/>
    <w:rsid w:val="00E13B5C"/>
    <w:rsid w:val="00E13C24"/>
    <w:rsid w:val="00E13C38"/>
    <w:rsid w:val="00E13C5A"/>
    <w:rsid w:val="00E13D1A"/>
    <w:rsid w:val="00E13E2E"/>
    <w:rsid w:val="00E14039"/>
    <w:rsid w:val="00E1404F"/>
    <w:rsid w:val="00E140D0"/>
    <w:rsid w:val="00E142CE"/>
    <w:rsid w:val="00E143F1"/>
    <w:rsid w:val="00E145A7"/>
    <w:rsid w:val="00E145E0"/>
    <w:rsid w:val="00E146A5"/>
    <w:rsid w:val="00E146A6"/>
    <w:rsid w:val="00E1476D"/>
    <w:rsid w:val="00E147E5"/>
    <w:rsid w:val="00E14913"/>
    <w:rsid w:val="00E14982"/>
    <w:rsid w:val="00E149D5"/>
    <w:rsid w:val="00E14A9F"/>
    <w:rsid w:val="00E14D28"/>
    <w:rsid w:val="00E14F70"/>
    <w:rsid w:val="00E150A0"/>
    <w:rsid w:val="00E150B1"/>
    <w:rsid w:val="00E15110"/>
    <w:rsid w:val="00E151AA"/>
    <w:rsid w:val="00E15352"/>
    <w:rsid w:val="00E15382"/>
    <w:rsid w:val="00E153A7"/>
    <w:rsid w:val="00E15417"/>
    <w:rsid w:val="00E1548E"/>
    <w:rsid w:val="00E154A1"/>
    <w:rsid w:val="00E1556B"/>
    <w:rsid w:val="00E15621"/>
    <w:rsid w:val="00E15650"/>
    <w:rsid w:val="00E1565E"/>
    <w:rsid w:val="00E156B9"/>
    <w:rsid w:val="00E1571E"/>
    <w:rsid w:val="00E1584B"/>
    <w:rsid w:val="00E15924"/>
    <w:rsid w:val="00E15A74"/>
    <w:rsid w:val="00E15B94"/>
    <w:rsid w:val="00E15BA0"/>
    <w:rsid w:val="00E15BF2"/>
    <w:rsid w:val="00E15D4E"/>
    <w:rsid w:val="00E15E1B"/>
    <w:rsid w:val="00E15ECE"/>
    <w:rsid w:val="00E15ED2"/>
    <w:rsid w:val="00E16023"/>
    <w:rsid w:val="00E16365"/>
    <w:rsid w:val="00E1648F"/>
    <w:rsid w:val="00E164E8"/>
    <w:rsid w:val="00E1654E"/>
    <w:rsid w:val="00E167CE"/>
    <w:rsid w:val="00E167D4"/>
    <w:rsid w:val="00E16980"/>
    <w:rsid w:val="00E169E6"/>
    <w:rsid w:val="00E169F8"/>
    <w:rsid w:val="00E16AFF"/>
    <w:rsid w:val="00E16BD6"/>
    <w:rsid w:val="00E16C6C"/>
    <w:rsid w:val="00E16D40"/>
    <w:rsid w:val="00E16D94"/>
    <w:rsid w:val="00E16E16"/>
    <w:rsid w:val="00E16EC9"/>
    <w:rsid w:val="00E16F60"/>
    <w:rsid w:val="00E16F6E"/>
    <w:rsid w:val="00E17277"/>
    <w:rsid w:val="00E172D5"/>
    <w:rsid w:val="00E172EB"/>
    <w:rsid w:val="00E172FC"/>
    <w:rsid w:val="00E173FE"/>
    <w:rsid w:val="00E17428"/>
    <w:rsid w:val="00E17448"/>
    <w:rsid w:val="00E175FF"/>
    <w:rsid w:val="00E17674"/>
    <w:rsid w:val="00E17772"/>
    <w:rsid w:val="00E17904"/>
    <w:rsid w:val="00E17977"/>
    <w:rsid w:val="00E179B4"/>
    <w:rsid w:val="00E17ADA"/>
    <w:rsid w:val="00E17B62"/>
    <w:rsid w:val="00E17BDE"/>
    <w:rsid w:val="00E17C3F"/>
    <w:rsid w:val="00E17CB2"/>
    <w:rsid w:val="00E17CFB"/>
    <w:rsid w:val="00E17D18"/>
    <w:rsid w:val="00E17D6A"/>
    <w:rsid w:val="00E17DD9"/>
    <w:rsid w:val="00E17E4E"/>
    <w:rsid w:val="00E2001E"/>
    <w:rsid w:val="00E200EF"/>
    <w:rsid w:val="00E2017E"/>
    <w:rsid w:val="00E201E3"/>
    <w:rsid w:val="00E20279"/>
    <w:rsid w:val="00E2035C"/>
    <w:rsid w:val="00E20559"/>
    <w:rsid w:val="00E20570"/>
    <w:rsid w:val="00E20579"/>
    <w:rsid w:val="00E2058C"/>
    <w:rsid w:val="00E20661"/>
    <w:rsid w:val="00E20770"/>
    <w:rsid w:val="00E20855"/>
    <w:rsid w:val="00E20862"/>
    <w:rsid w:val="00E208AE"/>
    <w:rsid w:val="00E20958"/>
    <w:rsid w:val="00E209CE"/>
    <w:rsid w:val="00E20AD1"/>
    <w:rsid w:val="00E20B13"/>
    <w:rsid w:val="00E20E99"/>
    <w:rsid w:val="00E20F0B"/>
    <w:rsid w:val="00E20F8E"/>
    <w:rsid w:val="00E21145"/>
    <w:rsid w:val="00E211DD"/>
    <w:rsid w:val="00E21346"/>
    <w:rsid w:val="00E213F4"/>
    <w:rsid w:val="00E214FB"/>
    <w:rsid w:val="00E215AB"/>
    <w:rsid w:val="00E216A5"/>
    <w:rsid w:val="00E217C5"/>
    <w:rsid w:val="00E21802"/>
    <w:rsid w:val="00E2186C"/>
    <w:rsid w:val="00E2195E"/>
    <w:rsid w:val="00E2198E"/>
    <w:rsid w:val="00E21B4A"/>
    <w:rsid w:val="00E21B69"/>
    <w:rsid w:val="00E21BD4"/>
    <w:rsid w:val="00E21E10"/>
    <w:rsid w:val="00E21E58"/>
    <w:rsid w:val="00E21F1B"/>
    <w:rsid w:val="00E21FD1"/>
    <w:rsid w:val="00E22056"/>
    <w:rsid w:val="00E220D2"/>
    <w:rsid w:val="00E22162"/>
    <w:rsid w:val="00E222C6"/>
    <w:rsid w:val="00E22397"/>
    <w:rsid w:val="00E2239D"/>
    <w:rsid w:val="00E223B4"/>
    <w:rsid w:val="00E224C9"/>
    <w:rsid w:val="00E2258A"/>
    <w:rsid w:val="00E225EC"/>
    <w:rsid w:val="00E22625"/>
    <w:rsid w:val="00E226B5"/>
    <w:rsid w:val="00E2273C"/>
    <w:rsid w:val="00E2277C"/>
    <w:rsid w:val="00E22815"/>
    <w:rsid w:val="00E22857"/>
    <w:rsid w:val="00E2291A"/>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D3"/>
    <w:rsid w:val="00E238F5"/>
    <w:rsid w:val="00E239C5"/>
    <w:rsid w:val="00E239D0"/>
    <w:rsid w:val="00E23ACC"/>
    <w:rsid w:val="00E23ADB"/>
    <w:rsid w:val="00E23B78"/>
    <w:rsid w:val="00E23CD1"/>
    <w:rsid w:val="00E23EF9"/>
    <w:rsid w:val="00E23F3A"/>
    <w:rsid w:val="00E23F8E"/>
    <w:rsid w:val="00E243D5"/>
    <w:rsid w:val="00E244B2"/>
    <w:rsid w:val="00E244E7"/>
    <w:rsid w:val="00E24553"/>
    <w:rsid w:val="00E24801"/>
    <w:rsid w:val="00E2481D"/>
    <w:rsid w:val="00E2483A"/>
    <w:rsid w:val="00E24892"/>
    <w:rsid w:val="00E2496A"/>
    <w:rsid w:val="00E24A9E"/>
    <w:rsid w:val="00E24BE5"/>
    <w:rsid w:val="00E24C53"/>
    <w:rsid w:val="00E24D56"/>
    <w:rsid w:val="00E24D71"/>
    <w:rsid w:val="00E24DC9"/>
    <w:rsid w:val="00E24ECA"/>
    <w:rsid w:val="00E24F2B"/>
    <w:rsid w:val="00E25075"/>
    <w:rsid w:val="00E250DB"/>
    <w:rsid w:val="00E2511C"/>
    <w:rsid w:val="00E25124"/>
    <w:rsid w:val="00E25141"/>
    <w:rsid w:val="00E25145"/>
    <w:rsid w:val="00E25294"/>
    <w:rsid w:val="00E25328"/>
    <w:rsid w:val="00E25334"/>
    <w:rsid w:val="00E253BD"/>
    <w:rsid w:val="00E25425"/>
    <w:rsid w:val="00E25573"/>
    <w:rsid w:val="00E2558D"/>
    <w:rsid w:val="00E255CE"/>
    <w:rsid w:val="00E25623"/>
    <w:rsid w:val="00E2579A"/>
    <w:rsid w:val="00E259A0"/>
    <w:rsid w:val="00E259D3"/>
    <w:rsid w:val="00E25B7B"/>
    <w:rsid w:val="00E25DAB"/>
    <w:rsid w:val="00E25DE0"/>
    <w:rsid w:val="00E25F1D"/>
    <w:rsid w:val="00E25F49"/>
    <w:rsid w:val="00E2617B"/>
    <w:rsid w:val="00E26248"/>
    <w:rsid w:val="00E2629F"/>
    <w:rsid w:val="00E263D0"/>
    <w:rsid w:val="00E263DE"/>
    <w:rsid w:val="00E26433"/>
    <w:rsid w:val="00E2644A"/>
    <w:rsid w:val="00E26531"/>
    <w:rsid w:val="00E26581"/>
    <w:rsid w:val="00E265D3"/>
    <w:rsid w:val="00E266A7"/>
    <w:rsid w:val="00E266CC"/>
    <w:rsid w:val="00E2675C"/>
    <w:rsid w:val="00E267A8"/>
    <w:rsid w:val="00E2682E"/>
    <w:rsid w:val="00E2690E"/>
    <w:rsid w:val="00E269FA"/>
    <w:rsid w:val="00E26C75"/>
    <w:rsid w:val="00E26CD6"/>
    <w:rsid w:val="00E26E78"/>
    <w:rsid w:val="00E26F70"/>
    <w:rsid w:val="00E27081"/>
    <w:rsid w:val="00E27249"/>
    <w:rsid w:val="00E272E5"/>
    <w:rsid w:val="00E272FE"/>
    <w:rsid w:val="00E273D6"/>
    <w:rsid w:val="00E274A4"/>
    <w:rsid w:val="00E275BB"/>
    <w:rsid w:val="00E27606"/>
    <w:rsid w:val="00E27961"/>
    <w:rsid w:val="00E27992"/>
    <w:rsid w:val="00E27C1E"/>
    <w:rsid w:val="00E27D4E"/>
    <w:rsid w:val="00E27EC9"/>
    <w:rsid w:val="00E30063"/>
    <w:rsid w:val="00E301FB"/>
    <w:rsid w:val="00E30225"/>
    <w:rsid w:val="00E3049F"/>
    <w:rsid w:val="00E304FE"/>
    <w:rsid w:val="00E30517"/>
    <w:rsid w:val="00E30546"/>
    <w:rsid w:val="00E30567"/>
    <w:rsid w:val="00E3070A"/>
    <w:rsid w:val="00E3070C"/>
    <w:rsid w:val="00E30720"/>
    <w:rsid w:val="00E3072D"/>
    <w:rsid w:val="00E30888"/>
    <w:rsid w:val="00E308FB"/>
    <w:rsid w:val="00E3093D"/>
    <w:rsid w:val="00E30A72"/>
    <w:rsid w:val="00E30BB9"/>
    <w:rsid w:val="00E30D49"/>
    <w:rsid w:val="00E30DB2"/>
    <w:rsid w:val="00E30E8A"/>
    <w:rsid w:val="00E30EF4"/>
    <w:rsid w:val="00E30FDD"/>
    <w:rsid w:val="00E3107D"/>
    <w:rsid w:val="00E3110C"/>
    <w:rsid w:val="00E3119D"/>
    <w:rsid w:val="00E312A7"/>
    <w:rsid w:val="00E31506"/>
    <w:rsid w:val="00E31535"/>
    <w:rsid w:val="00E31618"/>
    <w:rsid w:val="00E31619"/>
    <w:rsid w:val="00E316D4"/>
    <w:rsid w:val="00E31850"/>
    <w:rsid w:val="00E31864"/>
    <w:rsid w:val="00E318F8"/>
    <w:rsid w:val="00E318FA"/>
    <w:rsid w:val="00E319C7"/>
    <w:rsid w:val="00E31A37"/>
    <w:rsid w:val="00E31A70"/>
    <w:rsid w:val="00E31C29"/>
    <w:rsid w:val="00E31DD1"/>
    <w:rsid w:val="00E31DE5"/>
    <w:rsid w:val="00E3200D"/>
    <w:rsid w:val="00E32276"/>
    <w:rsid w:val="00E32439"/>
    <w:rsid w:val="00E32559"/>
    <w:rsid w:val="00E32AE5"/>
    <w:rsid w:val="00E32B64"/>
    <w:rsid w:val="00E32C27"/>
    <w:rsid w:val="00E32D68"/>
    <w:rsid w:val="00E32DAA"/>
    <w:rsid w:val="00E32E0E"/>
    <w:rsid w:val="00E32E5A"/>
    <w:rsid w:val="00E32EF4"/>
    <w:rsid w:val="00E32F7A"/>
    <w:rsid w:val="00E33032"/>
    <w:rsid w:val="00E3305B"/>
    <w:rsid w:val="00E33071"/>
    <w:rsid w:val="00E33276"/>
    <w:rsid w:val="00E332A8"/>
    <w:rsid w:val="00E332C1"/>
    <w:rsid w:val="00E33506"/>
    <w:rsid w:val="00E33659"/>
    <w:rsid w:val="00E33802"/>
    <w:rsid w:val="00E33814"/>
    <w:rsid w:val="00E33955"/>
    <w:rsid w:val="00E339C6"/>
    <w:rsid w:val="00E33A1F"/>
    <w:rsid w:val="00E33AAE"/>
    <w:rsid w:val="00E33AC0"/>
    <w:rsid w:val="00E33B53"/>
    <w:rsid w:val="00E33B60"/>
    <w:rsid w:val="00E33B82"/>
    <w:rsid w:val="00E33B8C"/>
    <w:rsid w:val="00E33C09"/>
    <w:rsid w:val="00E33CA0"/>
    <w:rsid w:val="00E33E4D"/>
    <w:rsid w:val="00E33E97"/>
    <w:rsid w:val="00E33FE8"/>
    <w:rsid w:val="00E34001"/>
    <w:rsid w:val="00E34005"/>
    <w:rsid w:val="00E3400B"/>
    <w:rsid w:val="00E3405F"/>
    <w:rsid w:val="00E340BC"/>
    <w:rsid w:val="00E34142"/>
    <w:rsid w:val="00E341AB"/>
    <w:rsid w:val="00E341D5"/>
    <w:rsid w:val="00E342A6"/>
    <w:rsid w:val="00E342E1"/>
    <w:rsid w:val="00E34463"/>
    <w:rsid w:val="00E344AE"/>
    <w:rsid w:val="00E344E8"/>
    <w:rsid w:val="00E344FB"/>
    <w:rsid w:val="00E34500"/>
    <w:rsid w:val="00E3454E"/>
    <w:rsid w:val="00E345F8"/>
    <w:rsid w:val="00E3465E"/>
    <w:rsid w:val="00E3478F"/>
    <w:rsid w:val="00E3490A"/>
    <w:rsid w:val="00E34AA4"/>
    <w:rsid w:val="00E34C66"/>
    <w:rsid w:val="00E34CD2"/>
    <w:rsid w:val="00E34D51"/>
    <w:rsid w:val="00E34D6F"/>
    <w:rsid w:val="00E34F08"/>
    <w:rsid w:val="00E34FDC"/>
    <w:rsid w:val="00E34FEC"/>
    <w:rsid w:val="00E350CD"/>
    <w:rsid w:val="00E35261"/>
    <w:rsid w:val="00E35326"/>
    <w:rsid w:val="00E353FF"/>
    <w:rsid w:val="00E354DA"/>
    <w:rsid w:val="00E3550E"/>
    <w:rsid w:val="00E355CC"/>
    <w:rsid w:val="00E35698"/>
    <w:rsid w:val="00E356DE"/>
    <w:rsid w:val="00E358FF"/>
    <w:rsid w:val="00E35A1E"/>
    <w:rsid w:val="00E35AC2"/>
    <w:rsid w:val="00E35CAE"/>
    <w:rsid w:val="00E35D93"/>
    <w:rsid w:val="00E35E19"/>
    <w:rsid w:val="00E35EB9"/>
    <w:rsid w:val="00E35F47"/>
    <w:rsid w:val="00E35FE7"/>
    <w:rsid w:val="00E36109"/>
    <w:rsid w:val="00E3610B"/>
    <w:rsid w:val="00E361C6"/>
    <w:rsid w:val="00E3620C"/>
    <w:rsid w:val="00E3622D"/>
    <w:rsid w:val="00E36389"/>
    <w:rsid w:val="00E363B9"/>
    <w:rsid w:val="00E36400"/>
    <w:rsid w:val="00E36424"/>
    <w:rsid w:val="00E3649B"/>
    <w:rsid w:val="00E365A5"/>
    <w:rsid w:val="00E3671B"/>
    <w:rsid w:val="00E36776"/>
    <w:rsid w:val="00E367B7"/>
    <w:rsid w:val="00E36827"/>
    <w:rsid w:val="00E3691C"/>
    <w:rsid w:val="00E36AED"/>
    <w:rsid w:val="00E36B03"/>
    <w:rsid w:val="00E36B60"/>
    <w:rsid w:val="00E36BB9"/>
    <w:rsid w:val="00E36C72"/>
    <w:rsid w:val="00E36D29"/>
    <w:rsid w:val="00E36E14"/>
    <w:rsid w:val="00E37220"/>
    <w:rsid w:val="00E37429"/>
    <w:rsid w:val="00E37454"/>
    <w:rsid w:val="00E37531"/>
    <w:rsid w:val="00E377BF"/>
    <w:rsid w:val="00E3785A"/>
    <w:rsid w:val="00E37892"/>
    <w:rsid w:val="00E379FC"/>
    <w:rsid w:val="00E37A2C"/>
    <w:rsid w:val="00E37AD8"/>
    <w:rsid w:val="00E37B97"/>
    <w:rsid w:val="00E37BEE"/>
    <w:rsid w:val="00E37BFD"/>
    <w:rsid w:val="00E37C16"/>
    <w:rsid w:val="00E37C25"/>
    <w:rsid w:val="00E37CFE"/>
    <w:rsid w:val="00E37D4C"/>
    <w:rsid w:val="00E37DED"/>
    <w:rsid w:val="00E37EB8"/>
    <w:rsid w:val="00E37FDD"/>
    <w:rsid w:val="00E4006E"/>
    <w:rsid w:val="00E40129"/>
    <w:rsid w:val="00E4023E"/>
    <w:rsid w:val="00E4024B"/>
    <w:rsid w:val="00E402B1"/>
    <w:rsid w:val="00E40348"/>
    <w:rsid w:val="00E40362"/>
    <w:rsid w:val="00E40497"/>
    <w:rsid w:val="00E404B4"/>
    <w:rsid w:val="00E404EE"/>
    <w:rsid w:val="00E404F8"/>
    <w:rsid w:val="00E406E1"/>
    <w:rsid w:val="00E40966"/>
    <w:rsid w:val="00E4099A"/>
    <w:rsid w:val="00E40A2C"/>
    <w:rsid w:val="00E40AF0"/>
    <w:rsid w:val="00E40B52"/>
    <w:rsid w:val="00E40C67"/>
    <w:rsid w:val="00E40E97"/>
    <w:rsid w:val="00E40ED0"/>
    <w:rsid w:val="00E40F85"/>
    <w:rsid w:val="00E41002"/>
    <w:rsid w:val="00E41013"/>
    <w:rsid w:val="00E41062"/>
    <w:rsid w:val="00E41107"/>
    <w:rsid w:val="00E41325"/>
    <w:rsid w:val="00E4133E"/>
    <w:rsid w:val="00E4149F"/>
    <w:rsid w:val="00E4150D"/>
    <w:rsid w:val="00E415A3"/>
    <w:rsid w:val="00E41631"/>
    <w:rsid w:val="00E416DC"/>
    <w:rsid w:val="00E417EB"/>
    <w:rsid w:val="00E4180B"/>
    <w:rsid w:val="00E41A22"/>
    <w:rsid w:val="00E41A6A"/>
    <w:rsid w:val="00E41AE1"/>
    <w:rsid w:val="00E41BAC"/>
    <w:rsid w:val="00E41BAD"/>
    <w:rsid w:val="00E41BDB"/>
    <w:rsid w:val="00E41D8A"/>
    <w:rsid w:val="00E41E28"/>
    <w:rsid w:val="00E41ED7"/>
    <w:rsid w:val="00E42027"/>
    <w:rsid w:val="00E421B7"/>
    <w:rsid w:val="00E422B1"/>
    <w:rsid w:val="00E422B2"/>
    <w:rsid w:val="00E424E3"/>
    <w:rsid w:val="00E4252B"/>
    <w:rsid w:val="00E42532"/>
    <w:rsid w:val="00E425D0"/>
    <w:rsid w:val="00E4260C"/>
    <w:rsid w:val="00E42632"/>
    <w:rsid w:val="00E4268F"/>
    <w:rsid w:val="00E427E1"/>
    <w:rsid w:val="00E42907"/>
    <w:rsid w:val="00E42A6A"/>
    <w:rsid w:val="00E42B51"/>
    <w:rsid w:val="00E42C74"/>
    <w:rsid w:val="00E42CDE"/>
    <w:rsid w:val="00E42D71"/>
    <w:rsid w:val="00E42D89"/>
    <w:rsid w:val="00E4307E"/>
    <w:rsid w:val="00E43116"/>
    <w:rsid w:val="00E43182"/>
    <w:rsid w:val="00E431F8"/>
    <w:rsid w:val="00E4323C"/>
    <w:rsid w:val="00E432AE"/>
    <w:rsid w:val="00E432DA"/>
    <w:rsid w:val="00E4339A"/>
    <w:rsid w:val="00E4341B"/>
    <w:rsid w:val="00E434D2"/>
    <w:rsid w:val="00E4356E"/>
    <w:rsid w:val="00E43977"/>
    <w:rsid w:val="00E43A82"/>
    <w:rsid w:val="00E43AE1"/>
    <w:rsid w:val="00E43B76"/>
    <w:rsid w:val="00E43B8F"/>
    <w:rsid w:val="00E43C33"/>
    <w:rsid w:val="00E43CFB"/>
    <w:rsid w:val="00E43DA6"/>
    <w:rsid w:val="00E43DC1"/>
    <w:rsid w:val="00E43F1E"/>
    <w:rsid w:val="00E43F37"/>
    <w:rsid w:val="00E4409C"/>
    <w:rsid w:val="00E441BA"/>
    <w:rsid w:val="00E443F9"/>
    <w:rsid w:val="00E445E5"/>
    <w:rsid w:val="00E4466A"/>
    <w:rsid w:val="00E44689"/>
    <w:rsid w:val="00E44737"/>
    <w:rsid w:val="00E447D5"/>
    <w:rsid w:val="00E44810"/>
    <w:rsid w:val="00E44B39"/>
    <w:rsid w:val="00E44BAB"/>
    <w:rsid w:val="00E44C22"/>
    <w:rsid w:val="00E44C9E"/>
    <w:rsid w:val="00E44EF9"/>
    <w:rsid w:val="00E44FBD"/>
    <w:rsid w:val="00E45041"/>
    <w:rsid w:val="00E45095"/>
    <w:rsid w:val="00E450D8"/>
    <w:rsid w:val="00E4515C"/>
    <w:rsid w:val="00E45274"/>
    <w:rsid w:val="00E452AF"/>
    <w:rsid w:val="00E452D0"/>
    <w:rsid w:val="00E453F3"/>
    <w:rsid w:val="00E45408"/>
    <w:rsid w:val="00E455D3"/>
    <w:rsid w:val="00E45768"/>
    <w:rsid w:val="00E45878"/>
    <w:rsid w:val="00E458B4"/>
    <w:rsid w:val="00E45940"/>
    <w:rsid w:val="00E45A9D"/>
    <w:rsid w:val="00E45B40"/>
    <w:rsid w:val="00E45BC0"/>
    <w:rsid w:val="00E45C09"/>
    <w:rsid w:val="00E45C8A"/>
    <w:rsid w:val="00E45CB5"/>
    <w:rsid w:val="00E45F88"/>
    <w:rsid w:val="00E45FBE"/>
    <w:rsid w:val="00E4607A"/>
    <w:rsid w:val="00E460A1"/>
    <w:rsid w:val="00E462AD"/>
    <w:rsid w:val="00E462FA"/>
    <w:rsid w:val="00E463C3"/>
    <w:rsid w:val="00E46436"/>
    <w:rsid w:val="00E464BF"/>
    <w:rsid w:val="00E46567"/>
    <w:rsid w:val="00E465A3"/>
    <w:rsid w:val="00E4669D"/>
    <w:rsid w:val="00E467B3"/>
    <w:rsid w:val="00E46809"/>
    <w:rsid w:val="00E46897"/>
    <w:rsid w:val="00E468F5"/>
    <w:rsid w:val="00E4699A"/>
    <w:rsid w:val="00E46A54"/>
    <w:rsid w:val="00E46B66"/>
    <w:rsid w:val="00E46C31"/>
    <w:rsid w:val="00E46CA7"/>
    <w:rsid w:val="00E46CC9"/>
    <w:rsid w:val="00E46EB6"/>
    <w:rsid w:val="00E46EBC"/>
    <w:rsid w:val="00E470EA"/>
    <w:rsid w:val="00E471BF"/>
    <w:rsid w:val="00E471DC"/>
    <w:rsid w:val="00E472BF"/>
    <w:rsid w:val="00E4731E"/>
    <w:rsid w:val="00E474ED"/>
    <w:rsid w:val="00E47617"/>
    <w:rsid w:val="00E4763A"/>
    <w:rsid w:val="00E4765F"/>
    <w:rsid w:val="00E4776C"/>
    <w:rsid w:val="00E47877"/>
    <w:rsid w:val="00E479C4"/>
    <w:rsid w:val="00E47B62"/>
    <w:rsid w:val="00E47C2F"/>
    <w:rsid w:val="00E47CF8"/>
    <w:rsid w:val="00E47D5F"/>
    <w:rsid w:val="00E47D96"/>
    <w:rsid w:val="00E47EA0"/>
    <w:rsid w:val="00E47EAF"/>
    <w:rsid w:val="00E47F52"/>
    <w:rsid w:val="00E47F73"/>
    <w:rsid w:val="00E47FDB"/>
    <w:rsid w:val="00E47FE2"/>
    <w:rsid w:val="00E50110"/>
    <w:rsid w:val="00E50197"/>
    <w:rsid w:val="00E501A1"/>
    <w:rsid w:val="00E5039F"/>
    <w:rsid w:val="00E50530"/>
    <w:rsid w:val="00E50555"/>
    <w:rsid w:val="00E505B6"/>
    <w:rsid w:val="00E50797"/>
    <w:rsid w:val="00E508D6"/>
    <w:rsid w:val="00E508E3"/>
    <w:rsid w:val="00E509BC"/>
    <w:rsid w:val="00E509D4"/>
    <w:rsid w:val="00E50E3E"/>
    <w:rsid w:val="00E50F40"/>
    <w:rsid w:val="00E50FA4"/>
    <w:rsid w:val="00E50FE6"/>
    <w:rsid w:val="00E51211"/>
    <w:rsid w:val="00E5143C"/>
    <w:rsid w:val="00E51581"/>
    <w:rsid w:val="00E515A3"/>
    <w:rsid w:val="00E515A6"/>
    <w:rsid w:val="00E515BE"/>
    <w:rsid w:val="00E5166D"/>
    <w:rsid w:val="00E5174B"/>
    <w:rsid w:val="00E51856"/>
    <w:rsid w:val="00E519CF"/>
    <w:rsid w:val="00E51A16"/>
    <w:rsid w:val="00E51BD1"/>
    <w:rsid w:val="00E51C36"/>
    <w:rsid w:val="00E51E23"/>
    <w:rsid w:val="00E51ED0"/>
    <w:rsid w:val="00E51F5D"/>
    <w:rsid w:val="00E52132"/>
    <w:rsid w:val="00E522C0"/>
    <w:rsid w:val="00E522D2"/>
    <w:rsid w:val="00E523F3"/>
    <w:rsid w:val="00E52447"/>
    <w:rsid w:val="00E524B6"/>
    <w:rsid w:val="00E524E3"/>
    <w:rsid w:val="00E52633"/>
    <w:rsid w:val="00E5265F"/>
    <w:rsid w:val="00E526DE"/>
    <w:rsid w:val="00E526E1"/>
    <w:rsid w:val="00E52A95"/>
    <w:rsid w:val="00E52B6C"/>
    <w:rsid w:val="00E52C46"/>
    <w:rsid w:val="00E52DE8"/>
    <w:rsid w:val="00E52EBD"/>
    <w:rsid w:val="00E52F76"/>
    <w:rsid w:val="00E52FDC"/>
    <w:rsid w:val="00E53042"/>
    <w:rsid w:val="00E53125"/>
    <w:rsid w:val="00E5315C"/>
    <w:rsid w:val="00E5320A"/>
    <w:rsid w:val="00E534EA"/>
    <w:rsid w:val="00E53675"/>
    <w:rsid w:val="00E536C1"/>
    <w:rsid w:val="00E53736"/>
    <w:rsid w:val="00E5376F"/>
    <w:rsid w:val="00E537C1"/>
    <w:rsid w:val="00E537DA"/>
    <w:rsid w:val="00E5381B"/>
    <w:rsid w:val="00E538E0"/>
    <w:rsid w:val="00E53923"/>
    <w:rsid w:val="00E53A11"/>
    <w:rsid w:val="00E53AD3"/>
    <w:rsid w:val="00E53C2C"/>
    <w:rsid w:val="00E53D61"/>
    <w:rsid w:val="00E53E1B"/>
    <w:rsid w:val="00E53E31"/>
    <w:rsid w:val="00E53E36"/>
    <w:rsid w:val="00E541EC"/>
    <w:rsid w:val="00E542C2"/>
    <w:rsid w:val="00E543A1"/>
    <w:rsid w:val="00E54557"/>
    <w:rsid w:val="00E5457C"/>
    <w:rsid w:val="00E547DF"/>
    <w:rsid w:val="00E5496F"/>
    <w:rsid w:val="00E54A5A"/>
    <w:rsid w:val="00E54ADD"/>
    <w:rsid w:val="00E54B12"/>
    <w:rsid w:val="00E54B17"/>
    <w:rsid w:val="00E54C14"/>
    <w:rsid w:val="00E54CC0"/>
    <w:rsid w:val="00E54D1F"/>
    <w:rsid w:val="00E54D33"/>
    <w:rsid w:val="00E54DC6"/>
    <w:rsid w:val="00E54DFF"/>
    <w:rsid w:val="00E54E49"/>
    <w:rsid w:val="00E54F0F"/>
    <w:rsid w:val="00E54FEC"/>
    <w:rsid w:val="00E5516D"/>
    <w:rsid w:val="00E55292"/>
    <w:rsid w:val="00E55373"/>
    <w:rsid w:val="00E55656"/>
    <w:rsid w:val="00E557A6"/>
    <w:rsid w:val="00E557B7"/>
    <w:rsid w:val="00E557F6"/>
    <w:rsid w:val="00E558D4"/>
    <w:rsid w:val="00E558F1"/>
    <w:rsid w:val="00E559FF"/>
    <w:rsid w:val="00E55ADD"/>
    <w:rsid w:val="00E55CDE"/>
    <w:rsid w:val="00E55D3F"/>
    <w:rsid w:val="00E55E17"/>
    <w:rsid w:val="00E55EDA"/>
    <w:rsid w:val="00E561E4"/>
    <w:rsid w:val="00E5633D"/>
    <w:rsid w:val="00E5635C"/>
    <w:rsid w:val="00E56380"/>
    <w:rsid w:val="00E56473"/>
    <w:rsid w:val="00E564C1"/>
    <w:rsid w:val="00E56D97"/>
    <w:rsid w:val="00E56E0E"/>
    <w:rsid w:val="00E56E3C"/>
    <w:rsid w:val="00E56E57"/>
    <w:rsid w:val="00E56EC7"/>
    <w:rsid w:val="00E56F3C"/>
    <w:rsid w:val="00E57020"/>
    <w:rsid w:val="00E57045"/>
    <w:rsid w:val="00E57068"/>
    <w:rsid w:val="00E5711F"/>
    <w:rsid w:val="00E573F2"/>
    <w:rsid w:val="00E574C3"/>
    <w:rsid w:val="00E574D9"/>
    <w:rsid w:val="00E57517"/>
    <w:rsid w:val="00E577A1"/>
    <w:rsid w:val="00E577C5"/>
    <w:rsid w:val="00E578AD"/>
    <w:rsid w:val="00E57A71"/>
    <w:rsid w:val="00E57AE7"/>
    <w:rsid w:val="00E57E98"/>
    <w:rsid w:val="00E57ECC"/>
    <w:rsid w:val="00E6000E"/>
    <w:rsid w:val="00E60050"/>
    <w:rsid w:val="00E600AE"/>
    <w:rsid w:val="00E6014B"/>
    <w:rsid w:val="00E602C9"/>
    <w:rsid w:val="00E60310"/>
    <w:rsid w:val="00E60499"/>
    <w:rsid w:val="00E60518"/>
    <w:rsid w:val="00E60555"/>
    <w:rsid w:val="00E605F5"/>
    <w:rsid w:val="00E60678"/>
    <w:rsid w:val="00E606A3"/>
    <w:rsid w:val="00E60714"/>
    <w:rsid w:val="00E607DF"/>
    <w:rsid w:val="00E60877"/>
    <w:rsid w:val="00E608B7"/>
    <w:rsid w:val="00E608E1"/>
    <w:rsid w:val="00E60927"/>
    <w:rsid w:val="00E6097C"/>
    <w:rsid w:val="00E60B27"/>
    <w:rsid w:val="00E60B76"/>
    <w:rsid w:val="00E60BB1"/>
    <w:rsid w:val="00E60BCD"/>
    <w:rsid w:val="00E60D2A"/>
    <w:rsid w:val="00E60D5F"/>
    <w:rsid w:val="00E60D72"/>
    <w:rsid w:val="00E60D96"/>
    <w:rsid w:val="00E60DB0"/>
    <w:rsid w:val="00E60E12"/>
    <w:rsid w:val="00E60EB9"/>
    <w:rsid w:val="00E60EC9"/>
    <w:rsid w:val="00E60F80"/>
    <w:rsid w:val="00E60FDF"/>
    <w:rsid w:val="00E6105E"/>
    <w:rsid w:val="00E61225"/>
    <w:rsid w:val="00E61332"/>
    <w:rsid w:val="00E6134E"/>
    <w:rsid w:val="00E613C4"/>
    <w:rsid w:val="00E613CE"/>
    <w:rsid w:val="00E6151A"/>
    <w:rsid w:val="00E6173B"/>
    <w:rsid w:val="00E617A8"/>
    <w:rsid w:val="00E617D5"/>
    <w:rsid w:val="00E6184C"/>
    <w:rsid w:val="00E6188F"/>
    <w:rsid w:val="00E61894"/>
    <w:rsid w:val="00E61ACD"/>
    <w:rsid w:val="00E61B09"/>
    <w:rsid w:val="00E61BDA"/>
    <w:rsid w:val="00E61D6F"/>
    <w:rsid w:val="00E61DAC"/>
    <w:rsid w:val="00E61EE9"/>
    <w:rsid w:val="00E61EFA"/>
    <w:rsid w:val="00E61F86"/>
    <w:rsid w:val="00E6225A"/>
    <w:rsid w:val="00E622BB"/>
    <w:rsid w:val="00E6264C"/>
    <w:rsid w:val="00E62701"/>
    <w:rsid w:val="00E62704"/>
    <w:rsid w:val="00E62AF2"/>
    <w:rsid w:val="00E62BD8"/>
    <w:rsid w:val="00E62C6B"/>
    <w:rsid w:val="00E62CAD"/>
    <w:rsid w:val="00E62D6D"/>
    <w:rsid w:val="00E62DDA"/>
    <w:rsid w:val="00E62E8F"/>
    <w:rsid w:val="00E62EB3"/>
    <w:rsid w:val="00E62EC0"/>
    <w:rsid w:val="00E62EC9"/>
    <w:rsid w:val="00E62F81"/>
    <w:rsid w:val="00E630F7"/>
    <w:rsid w:val="00E63128"/>
    <w:rsid w:val="00E63354"/>
    <w:rsid w:val="00E633E1"/>
    <w:rsid w:val="00E63479"/>
    <w:rsid w:val="00E634A7"/>
    <w:rsid w:val="00E63573"/>
    <w:rsid w:val="00E6359B"/>
    <w:rsid w:val="00E635FD"/>
    <w:rsid w:val="00E639CC"/>
    <w:rsid w:val="00E63A34"/>
    <w:rsid w:val="00E63A8C"/>
    <w:rsid w:val="00E63C41"/>
    <w:rsid w:val="00E63CF0"/>
    <w:rsid w:val="00E63F0A"/>
    <w:rsid w:val="00E63F58"/>
    <w:rsid w:val="00E64050"/>
    <w:rsid w:val="00E6407B"/>
    <w:rsid w:val="00E6421E"/>
    <w:rsid w:val="00E6423E"/>
    <w:rsid w:val="00E64327"/>
    <w:rsid w:val="00E64363"/>
    <w:rsid w:val="00E643D0"/>
    <w:rsid w:val="00E64499"/>
    <w:rsid w:val="00E6458E"/>
    <w:rsid w:val="00E645EA"/>
    <w:rsid w:val="00E6461B"/>
    <w:rsid w:val="00E64642"/>
    <w:rsid w:val="00E6467A"/>
    <w:rsid w:val="00E64763"/>
    <w:rsid w:val="00E647DC"/>
    <w:rsid w:val="00E6484F"/>
    <w:rsid w:val="00E64852"/>
    <w:rsid w:val="00E649C6"/>
    <w:rsid w:val="00E64AD3"/>
    <w:rsid w:val="00E64AF7"/>
    <w:rsid w:val="00E64B4F"/>
    <w:rsid w:val="00E64B7F"/>
    <w:rsid w:val="00E64B8D"/>
    <w:rsid w:val="00E64C7B"/>
    <w:rsid w:val="00E64CF2"/>
    <w:rsid w:val="00E64DD7"/>
    <w:rsid w:val="00E64DF9"/>
    <w:rsid w:val="00E64EC9"/>
    <w:rsid w:val="00E64F98"/>
    <w:rsid w:val="00E650FB"/>
    <w:rsid w:val="00E6523E"/>
    <w:rsid w:val="00E65240"/>
    <w:rsid w:val="00E65333"/>
    <w:rsid w:val="00E65350"/>
    <w:rsid w:val="00E653D0"/>
    <w:rsid w:val="00E654B8"/>
    <w:rsid w:val="00E654C6"/>
    <w:rsid w:val="00E654D8"/>
    <w:rsid w:val="00E65646"/>
    <w:rsid w:val="00E656FD"/>
    <w:rsid w:val="00E6595B"/>
    <w:rsid w:val="00E65A35"/>
    <w:rsid w:val="00E65A95"/>
    <w:rsid w:val="00E65BEC"/>
    <w:rsid w:val="00E65CF3"/>
    <w:rsid w:val="00E65E34"/>
    <w:rsid w:val="00E65E6B"/>
    <w:rsid w:val="00E6600E"/>
    <w:rsid w:val="00E66092"/>
    <w:rsid w:val="00E6614F"/>
    <w:rsid w:val="00E661F1"/>
    <w:rsid w:val="00E6640D"/>
    <w:rsid w:val="00E6649B"/>
    <w:rsid w:val="00E664A3"/>
    <w:rsid w:val="00E664FA"/>
    <w:rsid w:val="00E665CE"/>
    <w:rsid w:val="00E6660D"/>
    <w:rsid w:val="00E666A1"/>
    <w:rsid w:val="00E666B6"/>
    <w:rsid w:val="00E6682F"/>
    <w:rsid w:val="00E6689E"/>
    <w:rsid w:val="00E668D1"/>
    <w:rsid w:val="00E66ABF"/>
    <w:rsid w:val="00E66B1A"/>
    <w:rsid w:val="00E66B86"/>
    <w:rsid w:val="00E66BAA"/>
    <w:rsid w:val="00E66BCC"/>
    <w:rsid w:val="00E66CBB"/>
    <w:rsid w:val="00E66D2A"/>
    <w:rsid w:val="00E66EA6"/>
    <w:rsid w:val="00E66EC3"/>
    <w:rsid w:val="00E66F30"/>
    <w:rsid w:val="00E66FD7"/>
    <w:rsid w:val="00E67191"/>
    <w:rsid w:val="00E672E2"/>
    <w:rsid w:val="00E67389"/>
    <w:rsid w:val="00E67423"/>
    <w:rsid w:val="00E674B3"/>
    <w:rsid w:val="00E6755F"/>
    <w:rsid w:val="00E67573"/>
    <w:rsid w:val="00E675FF"/>
    <w:rsid w:val="00E67631"/>
    <w:rsid w:val="00E676AB"/>
    <w:rsid w:val="00E677F9"/>
    <w:rsid w:val="00E6786E"/>
    <w:rsid w:val="00E678F2"/>
    <w:rsid w:val="00E67B18"/>
    <w:rsid w:val="00E67BA5"/>
    <w:rsid w:val="00E67BC6"/>
    <w:rsid w:val="00E67CB4"/>
    <w:rsid w:val="00E67E0B"/>
    <w:rsid w:val="00E67FDF"/>
    <w:rsid w:val="00E7010A"/>
    <w:rsid w:val="00E701B6"/>
    <w:rsid w:val="00E70219"/>
    <w:rsid w:val="00E70324"/>
    <w:rsid w:val="00E7041A"/>
    <w:rsid w:val="00E704B4"/>
    <w:rsid w:val="00E705E5"/>
    <w:rsid w:val="00E70661"/>
    <w:rsid w:val="00E70758"/>
    <w:rsid w:val="00E707F6"/>
    <w:rsid w:val="00E708CA"/>
    <w:rsid w:val="00E708FF"/>
    <w:rsid w:val="00E70915"/>
    <w:rsid w:val="00E70973"/>
    <w:rsid w:val="00E70ADE"/>
    <w:rsid w:val="00E70B0C"/>
    <w:rsid w:val="00E70B97"/>
    <w:rsid w:val="00E70C65"/>
    <w:rsid w:val="00E70C6F"/>
    <w:rsid w:val="00E70C79"/>
    <w:rsid w:val="00E70E6D"/>
    <w:rsid w:val="00E70EE5"/>
    <w:rsid w:val="00E70F42"/>
    <w:rsid w:val="00E7112F"/>
    <w:rsid w:val="00E713F0"/>
    <w:rsid w:val="00E713FE"/>
    <w:rsid w:val="00E71575"/>
    <w:rsid w:val="00E715BA"/>
    <w:rsid w:val="00E715C6"/>
    <w:rsid w:val="00E7165F"/>
    <w:rsid w:val="00E71679"/>
    <w:rsid w:val="00E718A0"/>
    <w:rsid w:val="00E71952"/>
    <w:rsid w:val="00E719D6"/>
    <w:rsid w:val="00E71A5F"/>
    <w:rsid w:val="00E71AE9"/>
    <w:rsid w:val="00E71C95"/>
    <w:rsid w:val="00E71CE1"/>
    <w:rsid w:val="00E71D07"/>
    <w:rsid w:val="00E71DE2"/>
    <w:rsid w:val="00E71DF1"/>
    <w:rsid w:val="00E71EDB"/>
    <w:rsid w:val="00E71F88"/>
    <w:rsid w:val="00E72043"/>
    <w:rsid w:val="00E7207C"/>
    <w:rsid w:val="00E72187"/>
    <w:rsid w:val="00E722E6"/>
    <w:rsid w:val="00E723D3"/>
    <w:rsid w:val="00E7242A"/>
    <w:rsid w:val="00E72737"/>
    <w:rsid w:val="00E72ABE"/>
    <w:rsid w:val="00E72B58"/>
    <w:rsid w:val="00E72BC2"/>
    <w:rsid w:val="00E72BCC"/>
    <w:rsid w:val="00E72C01"/>
    <w:rsid w:val="00E72DBD"/>
    <w:rsid w:val="00E72F24"/>
    <w:rsid w:val="00E72F5F"/>
    <w:rsid w:val="00E7309E"/>
    <w:rsid w:val="00E73279"/>
    <w:rsid w:val="00E732AF"/>
    <w:rsid w:val="00E7345E"/>
    <w:rsid w:val="00E73494"/>
    <w:rsid w:val="00E735DD"/>
    <w:rsid w:val="00E73679"/>
    <w:rsid w:val="00E73748"/>
    <w:rsid w:val="00E737BD"/>
    <w:rsid w:val="00E737E5"/>
    <w:rsid w:val="00E7381A"/>
    <w:rsid w:val="00E738FF"/>
    <w:rsid w:val="00E73975"/>
    <w:rsid w:val="00E739A7"/>
    <w:rsid w:val="00E73AEB"/>
    <w:rsid w:val="00E73B70"/>
    <w:rsid w:val="00E73D0B"/>
    <w:rsid w:val="00E73E01"/>
    <w:rsid w:val="00E73E4A"/>
    <w:rsid w:val="00E73F06"/>
    <w:rsid w:val="00E74203"/>
    <w:rsid w:val="00E74274"/>
    <w:rsid w:val="00E7449A"/>
    <w:rsid w:val="00E745AE"/>
    <w:rsid w:val="00E7468D"/>
    <w:rsid w:val="00E746D0"/>
    <w:rsid w:val="00E74709"/>
    <w:rsid w:val="00E747E4"/>
    <w:rsid w:val="00E747F9"/>
    <w:rsid w:val="00E74913"/>
    <w:rsid w:val="00E74950"/>
    <w:rsid w:val="00E74A5E"/>
    <w:rsid w:val="00E74B5A"/>
    <w:rsid w:val="00E74C7D"/>
    <w:rsid w:val="00E74C8B"/>
    <w:rsid w:val="00E74CB9"/>
    <w:rsid w:val="00E74D56"/>
    <w:rsid w:val="00E74D7D"/>
    <w:rsid w:val="00E75096"/>
    <w:rsid w:val="00E751D5"/>
    <w:rsid w:val="00E7524F"/>
    <w:rsid w:val="00E753EE"/>
    <w:rsid w:val="00E754A4"/>
    <w:rsid w:val="00E7556D"/>
    <w:rsid w:val="00E755F3"/>
    <w:rsid w:val="00E75693"/>
    <w:rsid w:val="00E756FB"/>
    <w:rsid w:val="00E75786"/>
    <w:rsid w:val="00E758AA"/>
    <w:rsid w:val="00E75921"/>
    <w:rsid w:val="00E75BE4"/>
    <w:rsid w:val="00E75BEF"/>
    <w:rsid w:val="00E75D81"/>
    <w:rsid w:val="00E75E12"/>
    <w:rsid w:val="00E75E22"/>
    <w:rsid w:val="00E75F53"/>
    <w:rsid w:val="00E75FE8"/>
    <w:rsid w:val="00E76013"/>
    <w:rsid w:val="00E760FB"/>
    <w:rsid w:val="00E76141"/>
    <w:rsid w:val="00E761A8"/>
    <w:rsid w:val="00E761F3"/>
    <w:rsid w:val="00E76270"/>
    <w:rsid w:val="00E76384"/>
    <w:rsid w:val="00E76485"/>
    <w:rsid w:val="00E76585"/>
    <w:rsid w:val="00E765CE"/>
    <w:rsid w:val="00E76618"/>
    <w:rsid w:val="00E76655"/>
    <w:rsid w:val="00E76842"/>
    <w:rsid w:val="00E76979"/>
    <w:rsid w:val="00E7698F"/>
    <w:rsid w:val="00E76A2A"/>
    <w:rsid w:val="00E76A2F"/>
    <w:rsid w:val="00E76B45"/>
    <w:rsid w:val="00E76BA1"/>
    <w:rsid w:val="00E76CBF"/>
    <w:rsid w:val="00E76E89"/>
    <w:rsid w:val="00E76EAB"/>
    <w:rsid w:val="00E77040"/>
    <w:rsid w:val="00E772C4"/>
    <w:rsid w:val="00E772E3"/>
    <w:rsid w:val="00E7743F"/>
    <w:rsid w:val="00E77655"/>
    <w:rsid w:val="00E778F8"/>
    <w:rsid w:val="00E77A37"/>
    <w:rsid w:val="00E77BC6"/>
    <w:rsid w:val="00E77C1A"/>
    <w:rsid w:val="00E77DAB"/>
    <w:rsid w:val="00E80034"/>
    <w:rsid w:val="00E80087"/>
    <w:rsid w:val="00E800E2"/>
    <w:rsid w:val="00E8016D"/>
    <w:rsid w:val="00E804C9"/>
    <w:rsid w:val="00E805A6"/>
    <w:rsid w:val="00E80606"/>
    <w:rsid w:val="00E80711"/>
    <w:rsid w:val="00E807B4"/>
    <w:rsid w:val="00E807B8"/>
    <w:rsid w:val="00E80B4E"/>
    <w:rsid w:val="00E80BD1"/>
    <w:rsid w:val="00E80CE8"/>
    <w:rsid w:val="00E80DE0"/>
    <w:rsid w:val="00E810B3"/>
    <w:rsid w:val="00E810EC"/>
    <w:rsid w:val="00E8112C"/>
    <w:rsid w:val="00E8113D"/>
    <w:rsid w:val="00E81369"/>
    <w:rsid w:val="00E81587"/>
    <w:rsid w:val="00E81A35"/>
    <w:rsid w:val="00E81BD8"/>
    <w:rsid w:val="00E81E20"/>
    <w:rsid w:val="00E81EB9"/>
    <w:rsid w:val="00E82145"/>
    <w:rsid w:val="00E821C7"/>
    <w:rsid w:val="00E82356"/>
    <w:rsid w:val="00E82411"/>
    <w:rsid w:val="00E8241E"/>
    <w:rsid w:val="00E824FB"/>
    <w:rsid w:val="00E82618"/>
    <w:rsid w:val="00E826C8"/>
    <w:rsid w:val="00E82819"/>
    <w:rsid w:val="00E82904"/>
    <w:rsid w:val="00E82B10"/>
    <w:rsid w:val="00E82BC7"/>
    <w:rsid w:val="00E82DD9"/>
    <w:rsid w:val="00E82E6D"/>
    <w:rsid w:val="00E82E76"/>
    <w:rsid w:val="00E82EE0"/>
    <w:rsid w:val="00E82F3C"/>
    <w:rsid w:val="00E82FEC"/>
    <w:rsid w:val="00E83280"/>
    <w:rsid w:val="00E832C9"/>
    <w:rsid w:val="00E8344D"/>
    <w:rsid w:val="00E83469"/>
    <w:rsid w:val="00E834AA"/>
    <w:rsid w:val="00E83645"/>
    <w:rsid w:val="00E83653"/>
    <w:rsid w:val="00E8398C"/>
    <w:rsid w:val="00E83A6B"/>
    <w:rsid w:val="00E83AA5"/>
    <w:rsid w:val="00E83AE3"/>
    <w:rsid w:val="00E83B97"/>
    <w:rsid w:val="00E83D49"/>
    <w:rsid w:val="00E83E08"/>
    <w:rsid w:val="00E83E6E"/>
    <w:rsid w:val="00E83EF0"/>
    <w:rsid w:val="00E83F33"/>
    <w:rsid w:val="00E83FB3"/>
    <w:rsid w:val="00E83FF2"/>
    <w:rsid w:val="00E8412F"/>
    <w:rsid w:val="00E8420E"/>
    <w:rsid w:val="00E8428E"/>
    <w:rsid w:val="00E8433E"/>
    <w:rsid w:val="00E843EF"/>
    <w:rsid w:val="00E84426"/>
    <w:rsid w:val="00E844F4"/>
    <w:rsid w:val="00E845C1"/>
    <w:rsid w:val="00E84661"/>
    <w:rsid w:val="00E84678"/>
    <w:rsid w:val="00E84895"/>
    <w:rsid w:val="00E848B0"/>
    <w:rsid w:val="00E848F2"/>
    <w:rsid w:val="00E84934"/>
    <w:rsid w:val="00E849A0"/>
    <w:rsid w:val="00E84A69"/>
    <w:rsid w:val="00E84B4E"/>
    <w:rsid w:val="00E84E15"/>
    <w:rsid w:val="00E84E1C"/>
    <w:rsid w:val="00E850A3"/>
    <w:rsid w:val="00E851E5"/>
    <w:rsid w:val="00E85233"/>
    <w:rsid w:val="00E852C1"/>
    <w:rsid w:val="00E852FA"/>
    <w:rsid w:val="00E853AC"/>
    <w:rsid w:val="00E85441"/>
    <w:rsid w:val="00E85483"/>
    <w:rsid w:val="00E854EA"/>
    <w:rsid w:val="00E85527"/>
    <w:rsid w:val="00E855BF"/>
    <w:rsid w:val="00E85603"/>
    <w:rsid w:val="00E856D9"/>
    <w:rsid w:val="00E85722"/>
    <w:rsid w:val="00E8586E"/>
    <w:rsid w:val="00E8598B"/>
    <w:rsid w:val="00E859A9"/>
    <w:rsid w:val="00E85ABD"/>
    <w:rsid w:val="00E85B50"/>
    <w:rsid w:val="00E85F55"/>
    <w:rsid w:val="00E85F5D"/>
    <w:rsid w:val="00E86057"/>
    <w:rsid w:val="00E8608E"/>
    <w:rsid w:val="00E86113"/>
    <w:rsid w:val="00E861F7"/>
    <w:rsid w:val="00E8627F"/>
    <w:rsid w:val="00E862FF"/>
    <w:rsid w:val="00E86352"/>
    <w:rsid w:val="00E86383"/>
    <w:rsid w:val="00E864CA"/>
    <w:rsid w:val="00E865DD"/>
    <w:rsid w:val="00E86647"/>
    <w:rsid w:val="00E86659"/>
    <w:rsid w:val="00E8671B"/>
    <w:rsid w:val="00E867AB"/>
    <w:rsid w:val="00E867BF"/>
    <w:rsid w:val="00E869B2"/>
    <w:rsid w:val="00E869E8"/>
    <w:rsid w:val="00E86A6D"/>
    <w:rsid w:val="00E86BF7"/>
    <w:rsid w:val="00E86E6B"/>
    <w:rsid w:val="00E86ECB"/>
    <w:rsid w:val="00E8716E"/>
    <w:rsid w:val="00E87182"/>
    <w:rsid w:val="00E871DE"/>
    <w:rsid w:val="00E8747B"/>
    <w:rsid w:val="00E874EC"/>
    <w:rsid w:val="00E875C8"/>
    <w:rsid w:val="00E8760A"/>
    <w:rsid w:val="00E87874"/>
    <w:rsid w:val="00E878D0"/>
    <w:rsid w:val="00E87934"/>
    <w:rsid w:val="00E879F0"/>
    <w:rsid w:val="00E879FA"/>
    <w:rsid w:val="00E87A81"/>
    <w:rsid w:val="00E87A89"/>
    <w:rsid w:val="00E87AE6"/>
    <w:rsid w:val="00E87AF6"/>
    <w:rsid w:val="00E87BC7"/>
    <w:rsid w:val="00E87BFE"/>
    <w:rsid w:val="00E87CB1"/>
    <w:rsid w:val="00E87E34"/>
    <w:rsid w:val="00E87E51"/>
    <w:rsid w:val="00E900CD"/>
    <w:rsid w:val="00E90112"/>
    <w:rsid w:val="00E90302"/>
    <w:rsid w:val="00E903F5"/>
    <w:rsid w:val="00E90424"/>
    <w:rsid w:val="00E90618"/>
    <w:rsid w:val="00E906BC"/>
    <w:rsid w:val="00E90836"/>
    <w:rsid w:val="00E9086E"/>
    <w:rsid w:val="00E90898"/>
    <w:rsid w:val="00E908C8"/>
    <w:rsid w:val="00E90C40"/>
    <w:rsid w:val="00E90C96"/>
    <w:rsid w:val="00E90CAE"/>
    <w:rsid w:val="00E90F6F"/>
    <w:rsid w:val="00E9101F"/>
    <w:rsid w:val="00E91071"/>
    <w:rsid w:val="00E9109D"/>
    <w:rsid w:val="00E91139"/>
    <w:rsid w:val="00E91175"/>
    <w:rsid w:val="00E91473"/>
    <w:rsid w:val="00E915C2"/>
    <w:rsid w:val="00E915E1"/>
    <w:rsid w:val="00E91641"/>
    <w:rsid w:val="00E917C3"/>
    <w:rsid w:val="00E91982"/>
    <w:rsid w:val="00E91985"/>
    <w:rsid w:val="00E9198C"/>
    <w:rsid w:val="00E919F0"/>
    <w:rsid w:val="00E91AB3"/>
    <w:rsid w:val="00E91AEF"/>
    <w:rsid w:val="00E91BF2"/>
    <w:rsid w:val="00E91C1D"/>
    <w:rsid w:val="00E91DDE"/>
    <w:rsid w:val="00E91E61"/>
    <w:rsid w:val="00E9209A"/>
    <w:rsid w:val="00E9209B"/>
    <w:rsid w:val="00E920B8"/>
    <w:rsid w:val="00E92100"/>
    <w:rsid w:val="00E9212A"/>
    <w:rsid w:val="00E921BF"/>
    <w:rsid w:val="00E922C7"/>
    <w:rsid w:val="00E924C7"/>
    <w:rsid w:val="00E925BB"/>
    <w:rsid w:val="00E925CB"/>
    <w:rsid w:val="00E9277C"/>
    <w:rsid w:val="00E9281F"/>
    <w:rsid w:val="00E92979"/>
    <w:rsid w:val="00E92A1C"/>
    <w:rsid w:val="00E92A89"/>
    <w:rsid w:val="00E92BD4"/>
    <w:rsid w:val="00E92D1D"/>
    <w:rsid w:val="00E92E14"/>
    <w:rsid w:val="00E92E40"/>
    <w:rsid w:val="00E92E51"/>
    <w:rsid w:val="00E92F08"/>
    <w:rsid w:val="00E92F0A"/>
    <w:rsid w:val="00E92F7E"/>
    <w:rsid w:val="00E92FE2"/>
    <w:rsid w:val="00E93090"/>
    <w:rsid w:val="00E930BC"/>
    <w:rsid w:val="00E93150"/>
    <w:rsid w:val="00E93168"/>
    <w:rsid w:val="00E93200"/>
    <w:rsid w:val="00E93300"/>
    <w:rsid w:val="00E93402"/>
    <w:rsid w:val="00E93403"/>
    <w:rsid w:val="00E93423"/>
    <w:rsid w:val="00E9346A"/>
    <w:rsid w:val="00E934AE"/>
    <w:rsid w:val="00E934FF"/>
    <w:rsid w:val="00E93548"/>
    <w:rsid w:val="00E935A5"/>
    <w:rsid w:val="00E93862"/>
    <w:rsid w:val="00E939D5"/>
    <w:rsid w:val="00E939E4"/>
    <w:rsid w:val="00E93A7A"/>
    <w:rsid w:val="00E93AA3"/>
    <w:rsid w:val="00E93B3D"/>
    <w:rsid w:val="00E93C2A"/>
    <w:rsid w:val="00E93CD0"/>
    <w:rsid w:val="00E93D3F"/>
    <w:rsid w:val="00E93D61"/>
    <w:rsid w:val="00E93D80"/>
    <w:rsid w:val="00E93D89"/>
    <w:rsid w:val="00E93EDE"/>
    <w:rsid w:val="00E93F2D"/>
    <w:rsid w:val="00E93FD0"/>
    <w:rsid w:val="00E942D1"/>
    <w:rsid w:val="00E942DA"/>
    <w:rsid w:val="00E94307"/>
    <w:rsid w:val="00E94379"/>
    <w:rsid w:val="00E94587"/>
    <w:rsid w:val="00E9460E"/>
    <w:rsid w:val="00E94762"/>
    <w:rsid w:val="00E94792"/>
    <w:rsid w:val="00E947DB"/>
    <w:rsid w:val="00E94867"/>
    <w:rsid w:val="00E94906"/>
    <w:rsid w:val="00E94B71"/>
    <w:rsid w:val="00E94CB5"/>
    <w:rsid w:val="00E94D40"/>
    <w:rsid w:val="00E94DD9"/>
    <w:rsid w:val="00E94EEA"/>
    <w:rsid w:val="00E95042"/>
    <w:rsid w:val="00E95075"/>
    <w:rsid w:val="00E95329"/>
    <w:rsid w:val="00E95367"/>
    <w:rsid w:val="00E9537E"/>
    <w:rsid w:val="00E953E5"/>
    <w:rsid w:val="00E95594"/>
    <w:rsid w:val="00E955B8"/>
    <w:rsid w:val="00E955D6"/>
    <w:rsid w:val="00E956BC"/>
    <w:rsid w:val="00E95754"/>
    <w:rsid w:val="00E95798"/>
    <w:rsid w:val="00E95829"/>
    <w:rsid w:val="00E958EC"/>
    <w:rsid w:val="00E95955"/>
    <w:rsid w:val="00E95957"/>
    <w:rsid w:val="00E959A9"/>
    <w:rsid w:val="00E959CC"/>
    <w:rsid w:val="00E95A69"/>
    <w:rsid w:val="00E95A9A"/>
    <w:rsid w:val="00E95AB4"/>
    <w:rsid w:val="00E95B1E"/>
    <w:rsid w:val="00E95DFB"/>
    <w:rsid w:val="00E95E61"/>
    <w:rsid w:val="00E95E7E"/>
    <w:rsid w:val="00E95EBC"/>
    <w:rsid w:val="00E96071"/>
    <w:rsid w:val="00E9621A"/>
    <w:rsid w:val="00E9622E"/>
    <w:rsid w:val="00E9627E"/>
    <w:rsid w:val="00E96853"/>
    <w:rsid w:val="00E96871"/>
    <w:rsid w:val="00E96C84"/>
    <w:rsid w:val="00E96CA1"/>
    <w:rsid w:val="00E96CCA"/>
    <w:rsid w:val="00E96D11"/>
    <w:rsid w:val="00E96D78"/>
    <w:rsid w:val="00E96DF5"/>
    <w:rsid w:val="00E96E3F"/>
    <w:rsid w:val="00E96E67"/>
    <w:rsid w:val="00E96F40"/>
    <w:rsid w:val="00E96FBC"/>
    <w:rsid w:val="00E9702D"/>
    <w:rsid w:val="00E97084"/>
    <w:rsid w:val="00E97087"/>
    <w:rsid w:val="00E971AF"/>
    <w:rsid w:val="00E972CB"/>
    <w:rsid w:val="00E972ED"/>
    <w:rsid w:val="00E972F0"/>
    <w:rsid w:val="00E97328"/>
    <w:rsid w:val="00E9732D"/>
    <w:rsid w:val="00E97353"/>
    <w:rsid w:val="00E97363"/>
    <w:rsid w:val="00E9736B"/>
    <w:rsid w:val="00E9738B"/>
    <w:rsid w:val="00E97507"/>
    <w:rsid w:val="00E97512"/>
    <w:rsid w:val="00E97529"/>
    <w:rsid w:val="00E97655"/>
    <w:rsid w:val="00E976D1"/>
    <w:rsid w:val="00E979DD"/>
    <w:rsid w:val="00E97BBF"/>
    <w:rsid w:val="00E97C24"/>
    <w:rsid w:val="00E97C34"/>
    <w:rsid w:val="00E97D2D"/>
    <w:rsid w:val="00E97DF0"/>
    <w:rsid w:val="00E97DF8"/>
    <w:rsid w:val="00E97E15"/>
    <w:rsid w:val="00E97F1A"/>
    <w:rsid w:val="00E97F8A"/>
    <w:rsid w:val="00EA00F0"/>
    <w:rsid w:val="00EA014B"/>
    <w:rsid w:val="00EA01D6"/>
    <w:rsid w:val="00EA0281"/>
    <w:rsid w:val="00EA0293"/>
    <w:rsid w:val="00EA030C"/>
    <w:rsid w:val="00EA031C"/>
    <w:rsid w:val="00EA0368"/>
    <w:rsid w:val="00EA0475"/>
    <w:rsid w:val="00EA04FB"/>
    <w:rsid w:val="00EA06F9"/>
    <w:rsid w:val="00EA094B"/>
    <w:rsid w:val="00EA0B84"/>
    <w:rsid w:val="00EA0BD3"/>
    <w:rsid w:val="00EA0BFA"/>
    <w:rsid w:val="00EA0E05"/>
    <w:rsid w:val="00EA0E10"/>
    <w:rsid w:val="00EA0E40"/>
    <w:rsid w:val="00EA0F39"/>
    <w:rsid w:val="00EA0F74"/>
    <w:rsid w:val="00EA0FBA"/>
    <w:rsid w:val="00EA10D4"/>
    <w:rsid w:val="00EA148D"/>
    <w:rsid w:val="00EA14B2"/>
    <w:rsid w:val="00EA14E1"/>
    <w:rsid w:val="00EA17BF"/>
    <w:rsid w:val="00EA1818"/>
    <w:rsid w:val="00EA187D"/>
    <w:rsid w:val="00EA198F"/>
    <w:rsid w:val="00EA1A5B"/>
    <w:rsid w:val="00EA1AEB"/>
    <w:rsid w:val="00EA1B19"/>
    <w:rsid w:val="00EA1B4A"/>
    <w:rsid w:val="00EA1BF0"/>
    <w:rsid w:val="00EA1C09"/>
    <w:rsid w:val="00EA1C55"/>
    <w:rsid w:val="00EA1CC1"/>
    <w:rsid w:val="00EA1E46"/>
    <w:rsid w:val="00EA1E8A"/>
    <w:rsid w:val="00EA2143"/>
    <w:rsid w:val="00EA214D"/>
    <w:rsid w:val="00EA2271"/>
    <w:rsid w:val="00EA22C0"/>
    <w:rsid w:val="00EA2585"/>
    <w:rsid w:val="00EA25AE"/>
    <w:rsid w:val="00EA2730"/>
    <w:rsid w:val="00EA2768"/>
    <w:rsid w:val="00EA27CB"/>
    <w:rsid w:val="00EA2916"/>
    <w:rsid w:val="00EA2A3E"/>
    <w:rsid w:val="00EA2B89"/>
    <w:rsid w:val="00EA2BB7"/>
    <w:rsid w:val="00EA2D8B"/>
    <w:rsid w:val="00EA2F23"/>
    <w:rsid w:val="00EA3027"/>
    <w:rsid w:val="00EA30E6"/>
    <w:rsid w:val="00EA3117"/>
    <w:rsid w:val="00EA3200"/>
    <w:rsid w:val="00EA3368"/>
    <w:rsid w:val="00EA3487"/>
    <w:rsid w:val="00EA34C0"/>
    <w:rsid w:val="00EA34DA"/>
    <w:rsid w:val="00EA3590"/>
    <w:rsid w:val="00EA3641"/>
    <w:rsid w:val="00EA369A"/>
    <w:rsid w:val="00EA36B9"/>
    <w:rsid w:val="00EA378D"/>
    <w:rsid w:val="00EA396F"/>
    <w:rsid w:val="00EA39C2"/>
    <w:rsid w:val="00EA3A3A"/>
    <w:rsid w:val="00EA3A81"/>
    <w:rsid w:val="00EA3B2D"/>
    <w:rsid w:val="00EA3B4B"/>
    <w:rsid w:val="00EA3C04"/>
    <w:rsid w:val="00EA3D67"/>
    <w:rsid w:val="00EA3DB9"/>
    <w:rsid w:val="00EA3E22"/>
    <w:rsid w:val="00EA3F37"/>
    <w:rsid w:val="00EA4147"/>
    <w:rsid w:val="00EA417C"/>
    <w:rsid w:val="00EA41D3"/>
    <w:rsid w:val="00EA427C"/>
    <w:rsid w:val="00EA430D"/>
    <w:rsid w:val="00EA43A0"/>
    <w:rsid w:val="00EA43AB"/>
    <w:rsid w:val="00EA45C6"/>
    <w:rsid w:val="00EA475E"/>
    <w:rsid w:val="00EA475F"/>
    <w:rsid w:val="00EA476A"/>
    <w:rsid w:val="00EA4799"/>
    <w:rsid w:val="00EA47C4"/>
    <w:rsid w:val="00EA49C3"/>
    <w:rsid w:val="00EA4A0E"/>
    <w:rsid w:val="00EA4A36"/>
    <w:rsid w:val="00EA4AD8"/>
    <w:rsid w:val="00EA4B01"/>
    <w:rsid w:val="00EA4C72"/>
    <w:rsid w:val="00EA4E76"/>
    <w:rsid w:val="00EA4F96"/>
    <w:rsid w:val="00EA5029"/>
    <w:rsid w:val="00EA507E"/>
    <w:rsid w:val="00EA50C4"/>
    <w:rsid w:val="00EA50E7"/>
    <w:rsid w:val="00EA524A"/>
    <w:rsid w:val="00EA52E0"/>
    <w:rsid w:val="00EA5335"/>
    <w:rsid w:val="00EA5364"/>
    <w:rsid w:val="00EA5375"/>
    <w:rsid w:val="00EA5488"/>
    <w:rsid w:val="00EA55A5"/>
    <w:rsid w:val="00EA5A10"/>
    <w:rsid w:val="00EA5A3A"/>
    <w:rsid w:val="00EA5A72"/>
    <w:rsid w:val="00EA5B0E"/>
    <w:rsid w:val="00EA5C33"/>
    <w:rsid w:val="00EA5DCD"/>
    <w:rsid w:val="00EA5F46"/>
    <w:rsid w:val="00EA6024"/>
    <w:rsid w:val="00EA6027"/>
    <w:rsid w:val="00EA6031"/>
    <w:rsid w:val="00EA61F3"/>
    <w:rsid w:val="00EA6272"/>
    <w:rsid w:val="00EA630B"/>
    <w:rsid w:val="00EA6464"/>
    <w:rsid w:val="00EA64A5"/>
    <w:rsid w:val="00EA658C"/>
    <w:rsid w:val="00EA659F"/>
    <w:rsid w:val="00EA67DC"/>
    <w:rsid w:val="00EA67FD"/>
    <w:rsid w:val="00EA6817"/>
    <w:rsid w:val="00EA68C1"/>
    <w:rsid w:val="00EA68FB"/>
    <w:rsid w:val="00EA6ADA"/>
    <w:rsid w:val="00EA6BD4"/>
    <w:rsid w:val="00EA6D16"/>
    <w:rsid w:val="00EA6D22"/>
    <w:rsid w:val="00EA6DEB"/>
    <w:rsid w:val="00EA6E29"/>
    <w:rsid w:val="00EA6E56"/>
    <w:rsid w:val="00EA6E8A"/>
    <w:rsid w:val="00EA6F05"/>
    <w:rsid w:val="00EA6F28"/>
    <w:rsid w:val="00EA7218"/>
    <w:rsid w:val="00EA72B8"/>
    <w:rsid w:val="00EA72C9"/>
    <w:rsid w:val="00EA7306"/>
    <w:rsid w:val="00EA73E8"/>
    <w:rsid w:val="00EA7724"/>
    <w:rsid w:val="00EA7860"/>
    <w:rsid w:val="00EA7873"/>
    <w:rsid w:val="00EA7A14"/>
    <w:rsid w:val="00EA7A46"/>
    <w:rsid w:val="00EA7A8D"/>
    <w:rsid w:val="00EA7AF8"/>
    <w:rsid w:val="00EA7B1C"/>
    <w:rsid w:val="00EA7B35"/>
    <w:rsid w:val="00EA7B56"/>
    <w:rsid w:val="00EA7B5C"/>
    <w:rsid w:val="00EA7CE6"/>
    <w:rsid w:val="00EA7E15"/>
    <w:rsid w:val="00EA7E9E"/>
    <w:rsid w:val="00EA7EF5"/>
    <w:rsid w:val="00EA7F1F"/>
    <w:rsid w:val="00EA7F93"/>
    <w:rsid w:val="00EB0005"/>
    <w:rsid w:val="00EB00D5"/>
    <w:rsid w:val="00EB01F1"/>
    <w:rsid w:val="00EB03E9"/>
    <w:rsid w:val="00EB0491"/>
    <w:rsid w:val="00EB04A1"/>
    <w:rsid w:val="00EB05DC"/>
    <w:rsid w:val="00EB0617"/>
    <w:rsid w:val="00EB0634"/>
    <w:rsid w:val="00EB06B2"/>
    <w:rsid w:val="00EB07D4"/>
    <w:rsid w:val="00EB08E8"/>
    <w:rsid w:val="00EB0A9B"/>
    <w:rsid w:val="00EB0BCD"/>
    <w:rsid w:val="00EB0C54"/>
    <w:rsid w:val="00EB0F78"/>
    <w:rsid w:val="00EB1186"/>
    <w:rsid w:val="00EB11CF"/>
    <w:rsid w:val="00EB122E"/>
    <w:rsid w:val="00EB1470"/>
    <w:rsid w:val="00EB15E1"/>
    <w:rsid w:val="00EB1650"/>
    <w:rsid w:val="00EB1705"/>
    <w:rsid w:val="00EB17C2"/>
    <w:rsid w:val="00EB1AA8"/>
    <w:rsid w:val="00EB1BF0"/>
    <w:rsid w:val="00EB1D3A"/>
    <w:rsid w:val="00EB21D4"/>
    <w:rsid w:val="00EB233C"/>
    <w:rsid w:val="00EB2417"/>
    <w:rsid w:val="00EB2435"/>
    <w:rsid w:val="00EB24BF"/>
    <w:rsid w:val="00EB2550"/>
    <w:rsid w:val="00EB2571"/>
    <w:rsid w:val="00EB2687"/>
    <w:rsid w:val="00EB269A"/>
    <w:rsid w:val="00EB26A5"/>
    <w:rsid w:val="00EB2769"/>
    <w:rsid w:val="00EB2813"/>
    <w:rsid w:val="00EB2814"/>
    <w:rsid w:val="00EB296A"/>
    <w:rsid w:val="00EB2A54"/>
    <w:rsid w:val="00EB2A72"/>
    <w:rsid w:val="00EB2C30"/>
    <w:rsid w:val="00EB2CFD"/>
    <w:rsid w:val="00EB2E1D"/>
    <w:rsid w:val="00EB2E9F"/>
    <w:rsid w:val="00EB2EBA"/>
    <w:rsid w:val="00EB3157"/>
    <w:rsid w:val="00EB3495"/>
    <w:rsid w:val="00EB367F"/>
    <w:rsid w:val="00EB36E9"/>
    <w:rsid w:val="00EB3828"/>
    <w:rsid w:val="00EB3953"/>
    <w:rsid w:val="00EB39C9"/>
    <w:rsid w:val="00EB3C6C"/>
    <w:rsid w:val="00EB3C79"/>
    <w:rsid w:val="00EB3CB6"/>
    <w:rsid w:val="00EB3CE0"/>
    <w:rsid w:val="00EB3DB0"/>
    <w:rsid w:val="00EB3DC4"/>
    <w:rsid w:val="00EB3E4D"/>
    <w:rsid w:val="00EB3F40"/>
    <w:rsid w:val="00EB4051"/>
    <w:rsid w:val="00EB410B"/>
    <w:rsid w:val="00EB4128"/>
    <w:rsid w:val="00EB4138"/>
    <w:rsid w:val="00EB41F9"/>
    <w:rsid w:val="00EB4216"/>
    <w:rsid w:val="00EB42C8"/>
    <w:rsid w:val="00EB4316"/>
    <w:rsid w:val="00EB4395"/>
    <w:rsid w:val="00EB461B"/>
    <w:rsid w:val="00EB4687"/>
    <w:rsid w:val="00EB4A29"/>
    <w:rsid w:val="00EB4A81"/>
    <w:rsid w:val="00EB4D30"/>
    <w:rsid w:val="00EB4D77"/>
    <w:rsid w:val="00EB4DCD"/>
    <w:rsid w:val="00EB4E7D"/>
    <w:rsid w:val="00EB4E9F"/>
    <w:rsid w:val="00EB4F7F"/>
    <w:rsid w:val="00EB5008"/>
    <w:rsid w:val="00EB5065"/>
    <w:rsid w:val="00EB534C"/>
    <w:rsid w:val="00EB548E"/>
    <w:rsid w:val="00EB5543"/>
    <w:rsid w:val="00EB55D2"/>
    <w:rsid w:val="00EB56E5"/>
    <w:rsid w:val="00EB57CC"/>
    <w:rsid w:val="00EB580E"/>
    <w:rsid w:val="00EB5839"/>
    <w:rsid w:val="00EB5A08"/>
    <w:rsid w:val="00EB5A5B"/>
    <w:rsid w:val="00EB5A78"/>
    <w:rsid w:val="00EB5B99"/>
    <w:rsid w:val="00EB5BAF"/>
    <w:rsid w:val="00EB5BB7"/>
    <w:rsid w:val="00EB5C31"/>
    <w:rsid w:val="00EB5C72"/>
    <w:rsid w:val="00EB5E0E"/>
    <w:rsid w:val="00EB5E58"/>
    <w:rsid w:val="00EB5EB2"/>
    <w:rsid w:val="00EB5F78"/>
    <w:rsid w:val="00EB60EF"/>
    <w:rsid w:val="00EB6417"/>
    <w:rsid w:val="00EB6479"/>
    <w:rsid w:val="00EB64CE"/>
    <w:rsid w:val="00EB64DC"/>
    <w:rsid w:val="00EB64E7"/>
    <w:rsid w:val="00EB6721"/>
    <w:rsid w:val="00EB678A"/>
    <w:rsid w:val="00EB6790"/>
    <w:rsid w:val="00EB681B"/>
    <w:rsid w:val="00EB6A2A"/>
    <w:rsid w:val="00EB6AA8"/>
    <w:rsid w:val="00EB6AF7"/>
    <w:rsid w:val="00EB6C53"/>
    <w:rsid w:val="00EB6CAA"/>
    <w:rsid w:val="00EB6DE1"/>
    <w:rsid w:val="00EB6E7D"/>
    <w:rsid w:val="00EB6FB2"/>
    <w:rsid w:val="00EB7011"/>
    <w:rsid w:val="00EB7097"/>
    <w:rsid w:val="00EB71FF"/>
    <w:rsid w:val="00EB720A"/>
    <w:rsid w:val="00EB7248"/>
    <w:rsid w:val="00EB7326"/>
    <w:rsid w:val="00EB73CD"/>
    <w:rsid w:val="00EB749C"/>
    <w:rsid w:val="00EB7523"/>
    <w:rsid w:val="00EB764D"/>
    <w:rsid w:val="00EB7675"/>
    <w:rsid w:val="00EB7832"/>
    <w:rsid w:val="00EB7849"/>
    <w:rsid w:val="00EB790A"/>
    <w:rsid w:val="00EB798B"/>
    <w:rsid w:val="00EB79A4"/>
    <w:rsid w:val="00EB79AC"/>
    <w:rsid w:val="00EB7B45"/>
    <w:rsid w:val="00EB7B4D"/>
    <w:rsid w:val="00EB7B58"/>
    <w:rsid w:val="00EB7B7F"/>
    <w:rsid w:val="00EB7C36"/>
    <w:rsid w:val="00EB7C50"/>
    <w:rsid w:val="00EB7D51"/>
    <w:rsid w:val="00EB7E00"/>
    <w:rsid w:val="00EB7E39"/>
    <w:rsid w:val="00EB7E4D"/>
    <w:rsid w:val="00EB7E52"/>
    <w:rsid w:val="00EB7E97"/>
    <w:rsid w:val="00EB7FE8"/>
    <w:rsid w:val="00EC01C0"/>
    <w:rsid w:val="00EC0474"/>
    <w:rsid w:val="00EC04FD"/>
    <w:rsid w:val="00EC0530"/>
    <w:rsid w:val="00EC05B8"/>
    <w:rsid w:val="00EC0695"/>
    <w:rsid w:val="00EC06DE"/>
    <w:rsid w:val="00EC075E"/>
    <w:rsid w:val="00EC07E7"/>
    <w:rsid w:val="00EC0AC2"/>
    <w:rsid w:val="00EC0B85"/>
    <w:rsid w:val="00EC0BA8"/>
    <w:rsid w:val="00EC0C24"/>
    <w:rsid w:val="00EC0C62"/>
    <w:rsid w:val="00EC0D81"/>
    <w:rsid w:val="00EC0FF7"/>
    <w:rsid w:val="00EC1013"/>
    <w:rsid w:val="00EC1038"/>
    <w:rsid w:val="00EC1046"/>
    <w:rsid w:val="00EC1187"/>
    <w:rsid w:val="00EC12F3"/>
    <w:rsid w:val="00EC1358"/>
    <w:rsid w:val="00EC1360"/>
    <w:rsid w:val="00EC1366"/>
    <w:rsid w:val="00EC13FC"/>
    <w:rsid w:val="00EC147E"/>
    <w:rsid w:val="00EC1567"/>
    <w:rsid w:val="00EC178F"/>
    <w:rsid w:val="00EC17B0"/>
    <w:rsid w:val="00EC183D"/>
    <w:rsid w:val="00EC18CD"/>
    <w:rsid w:val="00EC18EB"/>
    <w:rsid w:val="00EC19CB"/>
    <w:rsid w:val="00EC1A2D"/>
    <w:rsid w:val="00EC1A9B"/>
    <w:rsid w:val="00EC1AE2"/>
    <w:rsid w:val="00EC1C2C"/>
    <w:rsid w:val="00EC1C39"/>
    <w:rsid w:val="00EC1D83"/>
    <w:rsid w:val="00EC1E01"/>
    <w:rsid w:val="00EC1FDE"/>
    <w:rsid w:val="00EC1FE9"/>
    <w:rsid w:val="00EC20A2"/>
    <w:rsid w:val="00EC2198"/>
    <w:rsid w:val="00EC219F"/>
    <w:rsid w:val="00EC2307"/>
    <w:rsid w:val="00EC2562"/>
    <w:rsid w:val="00EC259E"/>
    <w:rsid w:val="00EC288D"/>
    <w:rsid w:val="00EC28CD"/>
    <w:rsid w:val="00EC28EE"/>
    <w:rsid w:val="00EC2915"/>
    <w:rsid w:val="00EC29F7"/>
    <w:rsid w:val="00EC2C50"/>
    <w:rsid w:val="00EC2C7A"/>
    <w:rsid w:val="00EC2D5A"/>
    <w:rsid w:val="00EC2D5B"/>
    <w:rsid w:val="00EC2E21"/>
    <w:rsid w:val="00EC2F2B"/>
    <w:rsid w:val="00EC3001"/>
    <w:rsid w:val="00EC30A0"/>
    <w:rsid w:val="00EC30FE"/>
    <w:rsid w:val="00EC3189"/>
    <w:rsid w:val="00EC31DD"/>
    <w:rsid w:val="00EC3405"/>
    <w:rsid w:val="00EC345A"/>
    <w:rsid w:val="00EC36DD"/>
    <w:rsid w:val="00EC37B0"/>
    <w:rsid w:val="00EC37B3"/>
    <w:rsid w:val="00EC39E6"/>
    <w:rsid w:val="00EC3ABA"/>
    <w:rsid w:val="00EC3B96"/>
    <w:rsid w:val="00EC3C2A"/>
    <w:rsid w:val="00EC3CDE"/>
    <w:rsid w:val="00EC3DEE"/>
    <w:rsid w:val="00EC3E81"/>
    <w:rsid w:val="00EC3E82"/>
    <w:rsid w:val="00EC3EAD"/>
    <w:rsid w:val="00EC3EC8"/>
    <w:rsid w:val="00EC3F09"/>
    <w:rsid w:val="00EC3F0D"/>
    <w:rsid w:val="00EC4142"/>
    <w:rsid w:val="00EC41AE"/>
    <w:rsid w:val="00EC434A"/>
    <w:rsid w:val="00EC438C"/>
    <w:rsid w:val="00EC44E7"/>
    <w:rsid w:val="00EC46AE"/>
    <w:rsid w:val="00EC4752"/>
    <w:rsid w:val="00EC4C71"/>
    <w:rsid w:val="00EC4C9B"/>
    <w:rsid w:val="00EC4CB5"/>
    <w:rsid w:val="00EC4D77"/>
    <w:rsid w:val="00EC4D7B"/>
    <w:rsid w:val="00EC4E03"/>
    <w:rsid w:val="00EC4E2E"/>
    <w:rsid w:val="00EC4FF6"/>
    <w:rsid w:val="00EC5009"/>
    <w:rsid w:val="00EC5035"/>
    <w:rsid w:val="00EC511E"/>
    <w:rsid w:val="00EC5125"/>
    <w:rsid w:val="00EC5184"/>
    <w:rsid w:val="00EC538D"/>
    <w:rsid w:val="00EC544C"/>
    <w:rsid w:val="00EC54CA"/>
    <w:rsid w:val="00EC555C"/>
    <w:rsid w:val="00EC55A8"/>
    <w:rsid w:val="00EC5652"/>
    <w:rsid w:val="00EC56C3"/>
    <w:rsid w:val="00EC5C97"/>
    <w:rsid w:val="00EC5CC8"/>
    <w:rsid w:val="00EC5D0D"/>
    <w:rsid w:val="00EC5E44"/>
    <w:rsid w:val="00EC5EA0"/>
    <w:rsid w:val="00EC5F49"/>
    <w:rsid w:val="00EC60A1"/>
    <w:rsid w:val="00EC614D"/>
    <w:rsid w:val="00EC61A3"/>
    <w:rsid w:val="00EC623C"/>
    <w:rsid w:val="00EC624C"/>
    <w:rsid w:val="00EC6337"/>
    <w:rsid w:val="00EC634F"/>
    <w:rsid w:val="00EC63AB"/>
    <w:rsid w:val="00EC681F"/>
    <w:rsid w:val="00EC682B"/>
    <w:rsid w:val="00EC682C"/>
    <w:rsid w:val="00EC6A42"/>
    <w:rsid w:val="00EC6CE5"/>
    <w:rsid w:val="00EC6D68"/>
    <w:rsid w:val="00EC6D82"/>
    <w:rsid w:val="00EC707F"/>
    <w:rsid w:val="00EC7183"/>
    <w:rsid w:val="00EC71AB"/>
    <w:rsid w:val="00EC7236"/>
    <w:rsid w:val="00EC7AD8"/>
    <w:rsid w:val="00EC7AFE"/>
    <w:rsid w:val="00EC7B0C"/>
    <w:rsid w:val="00EC7BD1"/>
    <w:rsid w:val="00EC7EE8"/>
    <w:rsid w:val="00EC7F68"/>
    <w:rsid w:val="00EC7F95"/>
    <w:rsid w:val="00ED029C"/>
    <w:rsid w:val="00ED02C9"/>
    <w:rsid w:val="00ED03A7"/>
    <w:rsid w:val="00ED03CA"/>
    <w:rsid w:val="00ED0491"/>
    <w:rsid w:val="00ED05CE"/>
    <w:rsid w:val="00ED06D7"/>
    <w:rsid w:val="00ED08BE"/>
    <w:rsid w:val="00ED08C8"/>
    <w:rsid w:val="00ED09C8"/>
    <w:rsid w:val="00ED0D9E"/>
    <w:rsid w:val="00ED0DE8"/>
    <w:rsid w:val="00ED0EB9"/>
    <w:rsid w:val="00ED0FE1"/>
    <w:rsid w:val="00ED1250"/>
    <w:rsid w:val="00ED1293"/>
    <w:rsid w:val="00ED12AF"/>
    <w:rsid w:val="00ED136C"/>
    <w:rsid w:val="00ED1429"/>
    <w:rsid w:val="00ED17D6"/>
    <w:rsid w:val="00ED17FF"/>
    <w:rsid w:val="00ED18C7"/>
    <w:rsid w:val="00ED18EC"/>
    <w:rsid w:val="00ED1A21"/>
    <w:rsid w:val="00ED1A39"/>
    <w:rsid w:val="00ED1ABF"/>
    <w:rsid w:val="00ED1C01"/>
    <w:rsid w:val="00ED1C51"/>
    <w:rsid w:val="00ED1CD6"/>
    <w:rsid w:val="00ED1E7D"/>
    <w:rsid w:val="00ED1FFF"/>
    <w:rsid w:val="00ED20AE"/>
    <w:rsid w:val="00ED222C"/>
    <w:rsid w:val="00ED24CE"/>
    <w:rsid w:val="00ED2557"/>
    <w:rsid w:val="00ED2623"/>
    <w:rsid w:val="00ED26DD"/>
    <w:rsid w:val="00ED27D0"/>
    <w:rsid w:val="00ED2861"/>
    <w:rsid w:val="00ED28D6"/>
    <w:rsid w:val="00ED294B"/>
    <w:rsid w:val="00ED2B4E"/>
    <w:rsid w:val="00ED2B6C"/>
    <w:rsid w:val="00ED2B6F"/>
    <w:rsid w:val="00ED2C9D"/>
    <w:rsid w:val="00ED2F00"/>
    <w:rsid w:val="00ED2F9B"/>
    <w:rsid w:val="00ED2FEA"/>
    <w:rsid w:val="00ED2FF1"/>
    <w:rsid w:val="00ED30F1"/>
    <w:rsid w:val="00ED316C"/>
    <w:rsid w:val="00ED3203"/>
    <w:rsid w:val="00ED3207"/>
    <w:rsid w:val="00ED32E7"/>
    <w:rsid w:val="00ED33BD"/>
    <w:rsid w:val="00ED341E"/>
    <w:rsid w:val="00ED3423"/>
    <w:rsid w:val="00ED352D"/>
    <w:rsid w:val="00ED3534"/>
    <w:rsid w:val="00ED36A7"/>
    <w:rsid w:val="00ED36E4"/>
    <w:rsid w:val="00ED376C"/>
    <w:rsid w:val="00ED38D7"/>
    <w:rsid w:val="00ED391E"/>
    <w:rsid w:val="00ED3927"/>
    <w:rsid w:val="00ED3AEA"/>
    <w:rsid w:val="00ED3B7D"/>
    <w:rsid w:val="00ED3BA8"/>
    <w:rsid w:val="00ED3C5B"/>
    <w:rsid w:val="00ED3D54"/>
    <w:rsid w:val="00ED3DA3"/>
    <w:rsid w:val="00ED3E71"/>
    <w:rsid w:val="00ED3F45"/>
    <w:rsid w:val="00ED3FA2"/>
    <w:rsid w:val="00ED4003"/>
    <w:rsid w:val="00ED40BD"/>
    <w:rsid w:val="00ED40CC"/>
    <w:rsid w:val="00ED4261"/>
    <w:rsid w:val="00ED4306"/>
    <w:rsid w:val="00ED4308"/>
    <w:rsid w:val="00ED4484"/>
    <w:rsid w:val="00ED44E5"/>
    <w:rsid w:val="00ED4573"/>
    <w:rsid w:val="00ED462D"/>
    <w:rsid w:val="00ED469F"/>
    <w:rsid w:val="00ED4832"/>
    <w:rsid w:val="00ED4834"/>
    <w:rsid w:val="00ED48AB"/>
    <w:rsid w:val="00ED4914"/>
    <w:rsid w:val="00ED495B"/>
    <w:rsid w:val="00ED4A2E"/>
    <w:rsid w:val="00ED4A84"/>
    <w:rsid w:val="00ED4BF7"/>
    <w:rsid w:val="00ED4C17"/>
    <w:rsid w:val="00ED4CB2"/>
    <w:rsid w:val="00ED4D2D"/>
    <w:rsid w:val="00ED4D63"/>
    <w:rsid w:val="00ED4DAA"/>
    <w:rsid w:val="00ED4DDF"/>
    <w:rsid w:val="00ED4DF3"/>
    <w:rsid w:val="00ED4E17"/>
    <w:rsid w:val="00ED4E3C"/>
    <w:rsid w:val="00ED4EEA"/>
    <w:rsid w:val="00ED4F56"/>
    <w:rsid w:val="00ED4FB0"/>
    <w:rsid w:val="00ED5122"/>
    <w:rsid w:val="00ED5140"/>
    <w:rsid w:val="00ED519F"/>
    <w:rsid w:val="00ED520B"/>
    <w:rsid w:val="00ED526C"/>
    <w:rsid w:val="00ED52DD"/>
    <w:rsid w:val="00ED54F7"/>
    <w:rsid w:val="00ED55BB"/>
    <w:rsid w:val="00ED56A7"/>
    <w:rsid w:val="00ED58F2"/>
    <w:rsid w:val="00ED59F5"/>
    <w:rsid w:val="00ED5AD8"/>
    <w:rsid w:val="00ED5BA5"/>
    <w:rsid w:val="00ED5BDF"/>
    <w:rsid w:val="00ED5D02"/>
    <w:rsid w:val="00ED5F44"/>
    <w:rsid w:val="00ED6100"/>
    <w:rsid w:val="00ED652D"/>
    <w:rsid w:val="00ED6569"/>
    <w:rsid w:val="00ED68A1"/>
    <w:rsid w:val="00ED68F7"/>
    <w:rsid w:val="00ED69FA"/>
    <w:rsid w:val="00ED6A1F"/>
    <w:rsid w:val="00ED6A40"/>
    <w:rsid w:val="00ED6A57"/>
    <w:rsid w:val="00ED6C27"/>
    <w:rsid w:val="00ED6D62"/>
    <w:rsid w:val="00ED6DE8"/>
    <w:rsid w:val="00ED6E4E"/>
    <w:rsid w:val="00ED704D"/>
    <w:rsid w:val="00ED70C4"/>
    <w:rsid w:val="00ED70DA"/>
    <w:rsid w:val="00ED71BC"/>
    <w:rsid w:val="00ED71E1"/>
    <w:rsid w:val="00ED727E"/>
    <w:rsid w:val="00ED72EB"/>
    <w:rsid w:val="00ED72F2"/>
    <w:rsid w:val="00ED7372"/>
    <w:rsid w:val="00ED73AC"/>
    <w:rsid w:val="00ED73FF"/>
    <w:rsid w:val="00ED753C"/>
    <w:rsid w:val="00ED7734"/>
    <w:rsid w:val="00ED795A"/>
    <w:rsid w:val="00ED7BAF"/>
    <w:rsid w:val="00ED7C12"/>
    <w:rsid w:val="00ED7C3C"/>
    <w:rsid w:val="00ED7CD0"/>
    <w:rsid w:val="00ED7CEA"/>
    <w:rsid w:val="00ED7EAA"/>
    <w:rsid w:val="00ED7F07"/>
    <w:rsid w:val="00ED7F27"/>
    <w:rsid w:val="00ED7FED"/>
    <w:rsid w:val="00EE0044"/>
    <w:rsid w:val="00EE0070"/>
    <w:rsid w:val="00EE0153"/>
    <w:rsid w:val="00EE0154"/>
    <w:rsid w:val="00EE0261"/>
    <w:rsid w:val="00EE0318"/>
    <w:rsid w:val="00EE0572"/>
    <w:rsid w:val="00EE0611"/>
    <w:rsid w:val="00EE08BC"/>
    <w:rsid w:val="00EE0935"/>
    <w:rsid w:val="00EE0951"/>
    <w:rsid w:val="00EE09EA"/>
    <w:rsid w:val="00EE0A04"/>
    <w:rsid w:val="00EE0A49"/>
    <w:rsid w:val="00EE0BB9"/>
    <w:rsid w:val="00EE0CF2"/>
    <w:rsid w:val="00EE0E22"/>
    <w:rsid w:val="00EE0F50"/>
    <w:rsid w:val="00EE0F72"/>
    <w:rsid w:val="00EE0F82"/>
    <w:rsid w:val="00EE10F9"/>
    <w:rsid w:val="00EE1114"/>
    <w:rsid w:val="00EE1210"/>
    <w:rsid w:val="00EE12A0"/>
    <w:rsid w:val="00EE1320"/>
    <w:rsid w:val="00EE1393"/>
    <w:rsid w:val="00EE1481"/>
    <w:rsid w:val="00EE15C2"/>
    <w:rsid w:val="00EE15CA"/>
    <w:rsid w:val="00EE167A"/>
    <w:rsid w:val="00EE17BF"/>
    <w:rsid w:val="00EE17CE"/>
    <w:rsid w:val="00EE1819"/>
    <w:rsid w:val="00EE18BB"/>
    <w:rsid w:val="00EE1938"/>
    <w:rsid w:val="00EE19E8"/>
    <w:rsid w:val="00EE1A29"/>
    <w:rsid w:val="00EE1AE2"/>
    <w:rsid w:val="00EE1BF2"/>
    <w:rsid w:val="00EE1C0B"/>
    <w:rsid w:val="00EE1CC0"/>
    <w:rsid w:val="00EE1CDA"/>
    <w:rsid w:val="00EE1D37"/>
    <w:rsid w:val="00EE1DA9"/>
    <w:rsid w:val="00EE1EC0"/>
    <w:rsid w:val="00EE1F15"/>
    <w:rsid w:val="00EE1FBA"/>
    <w:rsid w:val="00EE217C"/>
    <w:rsid w:val="00EE2204"/>
    <w:rsid w:val="00EE224E"/>
    <w:rsid w:val="00EE24B7"/>
    <w:rsid w:val="00EE2575"/>
    <w:rsid w:val="00EE2813"/>
    <w:rsid w:val="00EE286B"/>
    <w:rsid w:val="00EE297D"/>
    <w:rsid w:val="00EE2A8F"/>
    <w:rsid w:val="00EE2AAB"/>
    <w:rsid w:val="00EE2AD1"/>
    <w:rsid w:val="00EE2BD3"/>
    <w:rsid w:val="00EE2C0A"/>
    <w:rsid w:val="00EE2C90"/>
    <w:rsid w:val="00EE2CE2"/>
    <w:rsid w:val="00EE2D2D"/>
    <w:rsid w:val="00EE2D56"/>
    <w:rsid w:val="00EE2E52"/>
    <w:rsid w:val="00EE2F61"/>
    <w:rsid w:val="00EE2F8F"/>
    <w:rsid w:val="00EE315B"/>
    <w:rsid w:val="00EE3180"/>
    <w:rsid w:val="00EE3196"/>
    <w:rsid w:val="00EE31BA"/>
    <w:rsid w:val="00EE31F5"/>
    <w:rsid w:val="00EE3203"/>
    <w:rsid w:val="00EE3318"/>
    <w:rsid w:val="00EE3390"/>
    <w:rsid w:val="00EE33A6"/>
    <w:rsid w:val="00EE34F2"/>
    <w:rsid w:val="00EE3632"/>
    <w:rsid w:val="00EE38AE"/>
    <w:rsid w:val="00EE38C6"/>
    <w:rsid w:val="00EE3A16"/>
    <w:rsid w:val="00EE3CE4"/>
    <w:rsid w:val="00EE3DCB"/>
    <w:rsid w:val="00EE3F7B"/>
    <w:rsid w:val="00EE3FC8"/>
    <w:rsid w:val="00EE417F"/>
    <w:rsid w:val="00EE423F"/>
    <w:rsid w:val="00EE4308"/>
    <w:rsid w:val="00EE4586"/>
    <w:rsid w:val="00EE472A"/>
    <w:rsid w:val="00EE47B1"/>
    <w:rsid w:val="00EE47C7"/>
    <w:rsid w:val="00EE4825"/>
    <w:rsid w:val="00EE4D57"/>
    <w:rsid w:val="00EE4E07"/>
    <w:rsid w:val="00EE5112"/>
    <w:rsid w:val="00EE52BC"/>
    <w:rsid w:val="00EE5456"/>
    <w:rsid w:val="00EE5652"/>
    <w:rsid w:val="00EE574A"/>
    <w:rsid w:val="00EE57E3"/>
    <w:rsid w:val="00EE588E"/>
    <w:rsid w:val="00EE58A3"/>
    <w:rsid w:val="00EE5CA8"/>
    <w:rsid w:val="00EE5EC5"/>
    <w:rsid w:val="00EE5F15"/>
    <w:rsid w:val="00EE60D2"/>
    <w:rsid w:val="00EE6280"/>
    <w:rsid w:val="00EE6295"/>
    <w:rsid w:val="00EE62B4"/>
    <w:rsid w:val="00EE636D"/>
    <w:rsid w:val="00EE6377"/>
    <w:rsid w:val="00EE63AD"/>
    <w:rsid w:val="00EE6513"/>
    <w:rsid w:val="00EE6552"/>
    <w:rsid w:val="00EE6584"/>
    <w:rsid w:val="00EE6651"/>
    <w:rsid w:val="00EE66B1"/>
    <w:rsid w:val="00EE66B6"/>
    <w:rsid w:val="00EE6709"/>
    <w:rsid w:val="00EE6722"/>
    <w:rsid w:val="00EE67A5"/>
    <w:rsid w:val="00EE69B2"/>
    <w:rsid w:val="00EE69C1"/>
    <w:rsid w:val="00EE6A63"/>
    <w:rsid w:val="00EE6C44"/>
    <w:rsid w:val="00EE6CE9"/>
    <w:rsid w:val="00EE6E05"/>
    <w:rsid w:val="00EE6E40"/>
    <w:rsid w:val="00EE6EA1"/>
    <w:rsid w:val="00EE6F69"/>
    <w:rsid w:val="00EE701A"/>
    <w:rsid w:val="00EE701B"/>
    <w:rsid w:val="00EE714E"/>
    <w:rsid w:val="00EE71ED"/>
    <w:rsid w:val="00EE7226"/>
    <w:rsid w:val="00EE7286"/>
    <w:rsid w:val="00EE73C3"/>
    <w:rsid w:val="00EE752C"/>
    <w:rsid w:val="00EE75D0"/>
    <w:rsid w:val="00EE7747"/>
    <w:rsid w:val="00EE78B3"/>
    <w:rsid w:val="00EE79AA"/>
    <w:rsid w:val="00EE7B2E"/>
    <w:rsid w:val="00EE7BF9"/>
    <w:rsid w:val="00EE7D91"/>
    <w:rsid w:val="00EE7DF3"/>
    <w:rsid w:val="00EE7ECE"/>
    <w:rsid w:val="00EE7F12"/>
    <w:rsid w:val="00EE7F2E"/>
    <w:rsid w:val="00EF0000"/>
    <w:rsid w:val="00EF006C"/>
    <w:rsid w:val="00EF0193"/>
    <w:rsid w:val="00EF0299"/>
    <w:rsid w:val="00EF03F9"/>
    <w:rsid w:val="00EF054D"/>
    <w:rsid w:val="00EF0821"/>
    <w:rsid w:val="00EF082A"/>
    <w:rsid w:val="00EF08AC"/>
    <w:rsid w:val="00EF0983"/>
    <w:rsid w:val="00EF0A5C"/>
    <w:rsid w:val="00EF0B5D"/>
    <w:rsid w:val="00EF0C4D"/>
    <w:rsid w:val="00EF0DD9"/>
    <w:rsid w:val="00EF0E50"/>
    <w:rsid w:val="00EF0E52"/>
    <w:rsid w:val="00EF0EE9"/>
    <w:rsid w:val="00EF108C"/>
    <w:rsid w:val="00EF10E0"/>
    <w:rsid w:val="00EF1176"/>
    <w:rsid w:val="00EF1243"/>
    <w:rsid w:val="00EF146C"/>
    <w:rsid w:val="00EF14E6"/>
    <w:rsid w:val="00EF1511"/>
    <w:rsid w:val="00EF16D6"/>
    <w:rsid w:val="00EF1708"/>
    <w:rsid w:val="00EF1761"/>
    <w:rsid w:val="00EF17D0"/>
    <w:rsid w:val="00EF1809"/>
    <w:rsid w:val="00EF1867"/>
    <w:rsid w:val="00EF1AB3"/>
    <w:rsid w:val="00EF1AC9"/>
    <w:rsid w:val="00EF1BD4"/>
    <w:rsid w:val="00EF1CB3"/>
    <w:rsid w:val="00EF1CC5"/>
    <w:rsid w:val="00EF1DEB"/>
    <w:rsid w:val="00EF1EDF"/>
    <w:rsid w:val="00EF2091"/>
    <w:rsid w:val="00EF209D"/>
    <w:rsid w:val="00EF20A8"/>
    <w:rsid w:val="00EF20FD"/>
    <w:rsid w:val="00EF21D7"/>
    <w:rsid w:val="00EF2457"/>
    <w:rsid w:val="00EF2630"/>
    <w:rsid w:val="00EF2663"/>
    <w:rsid w:val="00EF26D2"/>
    <w:rsid w:val="00EF277E"/>
    <w:rsid w:val="00EF2786"/>
    <w:rsid w:val="00EF27DB"/>
    <w:rsid w:val="00EF2802"/>
    <w:rsid w:val="00EF28E2"/>
    <w:rsid w:val="00EF28E6"/>
    <w:rsid w:val="00EF2966"/>
    <w:rsid w:val="00EF2B0F"/>
    <w:rsid w:val="00EF2C51"/>
    <w:rsid w:val="00EF2CFC"/>
    <w:rsid w:val="00EF2ECB"/>
    <w:rsid w:val="00EF2EE6"/>
    <w:rsid w:val="00EF2FB5"/>
    <w:rsid w:val="00EF3016"/>
    <w:rsid w:val="00EF31F3"/>
    <w:rsid w:val="00EF3259"/>
    <w:rsid w:val="00EF32DA"/>
    <w:rsid w:val="00EF33EE"/>
    <w:rsid w:val="00EF3481"/>
    <w:rsid w:val="00EF364B"/>
    <w:rsid w:val="00EF369F"/>
    <w:rsid w:val="00EF3775"/>
    <w:rsid w:val="00EF37FE"/>
    <w:rsid w:val="00EF38D8"/>
    <w:rsid w:val="00EF3A28"/>
    <w:rsid w:val="00EF3A3D"/>
    <w:rsid w:val="00EF3A4A"/>
    <w:rsid w:val="00EF3AE3"/>
    <w:rsid w:val="00EF3AFE"/>
    <w:rsid w:val="00EF3C9F"/>
    <w:rsid w:val="00EF3CCC"/>
    <w:rsid w:val="00EF3CD5"/>
    <w:rsid w:val="00EF3CE3"/>
    <w:rsid w:val="00EF3D41"/>
    <w:rsid w:val="00EF3D43"/>
    <w:rsid w:val="00EF3DE0"/>
    <w:rsid w:val="00EF3DFF"/>
    <w:rsid w:val="00EF3E92"/>
    <w:rsid w:val="00EF3EA6"/>
    <w:rsid w:val="00EF3EE0"/>
    <w:rsid w:val="00EF3EFC"/>
    <w:rsid w:val="00EF3F89"/>
    <w:rsid w:val="00EF4155"/>
    <w:rsid w:val="00EF41E7"/>
    <w:rsid w:val="00EF41EB"/>
    <w:rsid w:val="00EF42B2"/>
    <w:rsid w:val="00EF43A7"/>
    <w:rsid w:val="00EF453D"/>
    <w:rsid w:val="00EF466F"/>
    <w:rsid w:val="00EF46E1"/>
    <w:rsid w:val="00EF46E8"/>
    <w:rsid w:val="00EF490C"/>
    <w:rsid w:val="00EF493B"/>
    <w:rsid w:val="00EF4A5A"/>
    <w:rsid w:val="00EF4AAB"/>
    <w:rsid w:val="00EF4C1D"/>
    <w:rsid w:val="00EF4F32"/>
    <w:rsid w:val="00EF4FD0"/>
    <w:rsid w:val="00EF501F"/>
    <w:rsid w:val="00EF512D"/>
    <w:rsid w:val="00EF5326"/>
    <w:rsid w:val="00EF53DF"/>
    <w:rsid w:val="00EF543D"/>
    <w:rsid w:val="00EF558D"/>
    <w:rsid w:val="00EF57E1"/>
    <w:rsid w:val="00EF57F7"/>
    <w:rsid w:val="00EF580B"/>
    <w:rsid w:val="00EF5840"/>
    <w:rsid w:val="00EF5861"/>
    <w:rsid w:val="00EF58A5"/>
    <w:rsid w:val="00EF59B8"/>
    <w:rsid w:val="00EF5AB4"/>
    <w:rsid w:val="00EF5ACC"/>
    <w:rsid w:val="00EF5B83"/>
    <w:rsid w:val="00EF5BFB"/>
    <w:rsid w:val="00EF5D01"/>
    <w:rsid w:val="00EF5DA5"/>
    <w:rsid w:val="00EF5F0A"/>
    <w:rsid w:val="00EF5FD7"/>
    <w:rsid w:val="00EF6063"/>
    <w:rsid w:val="00EF606A"/>
    <w:rsid w:val="00EF60E4"/>
    <w:rsid w:val="00EF615E"/>
    <w:rsid w:val="00EF616B"/>
    <w:rsid w:val="00EF61C2"/>
    <w:rsid w:val="00EF6274"/>
    <w:rsid w:val="00EF634C"/>
    <w:rsid w:val="00EF6472"/>
    <w:rsid w:val="00EF64A7"/>
    <w:rsid w:val="00EF65C8"/>
    <w:rsid w:val="00EF68BB"/>
    <w:rsid w:val="00EF6943"/>
    <w:rsid w:val="00EF6A4C"/>
    <w:rsid w:val="00EF6A7B"/>
    <w:rsid w:val="00EF6B46"/>
    <w:rsid w:val="00EF6DB7"/>
    <w:rsid w:val="00EF6E79"/>
    <w:rsid w:val="00EF6EF5"/>
    <w:rsid w:val="00EF6F6C"/>
    <w:rsid w:val="00EF704E"/>
    <w:rsid w:val="00EF7179"/>
    <w:rsid w:val="00EF718A"/>
    <w:rsid w:val="00EF71EE"/>
    <w:rsid w:val="00EF7381"/>
    <w:rsid w:val="00EF74C9"/>
    <w:rsid w:val="00EF7579"/>
    <w:rsid w:val="00EF7678"/>
    <w:rsid w:val="00EF7690"/>
    <w:rsid w:val="00EF77E3"/>
    <w:rsid w:val="00EF786F"/>
    <w:rsid w:val="00EF7878"/>
    <w:rsid w:val="00EF797F"/>
    <w:rsid w:val="00EF7A93"/>
    <w:rsid w:val="00EF7B6F"/>
    <w:rsid w:val="00EF7B9C"/>
    <w:rsid w:val="00EF7D34"/>
    <w:rsid w:val="00EF7F14"/>
    <w:rsid w:val="00EF7F47"/>
    <w:rsid w:val="00F00067"/>
    <w:rsid w:val="00F000F0"/>
    <w:rsid w:val="00F0017B"/>
    <w:rsid w:val="00F00180"/>
    <w:rsid w:val="00F00216"/>
    <w:rsid w:val="00F00281"/>
    <w:rsid w:val="00F00291"/>
    <w:rsid w:val="00F002B5"/>
    <w:rsid w:val="00F004AB"/>
    <w:rsid w:val="00F004DE"/>
    <w:rsid w:val="00F006CD"/>
    <w:rsid w:val="00F006E4"/>
    <w:rsid w:val="00F00923"/>
    <w:rsid w:val="00F00ABB"/>
    <w:rsid w:val="00F00BEC"/>
    <w:rsid w:val="00F00C9D"/>
    <w:rsid w:val="00F00DC2"/>
    <w:rsid w:val="00F00FF1"/>
    <w:rsid w:val="00F01053"/>
    <w:rsid w:val="00F0109A"/>
    <w:rsid w:val="00F01135"/>
    <w:rsid w:val="00F01137"/>
    <w:rsid w:val="00F0139C"/>
    <w:rsid w:val="00F01423"/>
    <w:rsid w:val="00F0151D"/>
    <w:rsid w:val="00F0152D"/>
    <w:rsid w:val="00F01551"/>
    <w:rsid w:val="00F01571"/>
    <w:rsid w:val="00F015B0"/>
    <w:rsid w:val="00F015B5"/>
    <w:rsid w:val="00F015CC"/>
    <w:rsid w:val="00F01693"/>
    <w:rsid w:val="00F01848"/>
    <w:rsid w:val="00F0197D"/>
    <w:rsid w:val="00F01983"/>
    <w:rsid w:val="00F01A58"/>
    <w:rsid w:val="00F01A90"/>
    <w:rsid w:val="00F01B61"/>
    <w:rsid w:val="00F01B8B"/>
    <w:rsid w:val="00F01B9C"/>
    <w:rsid w:val="00F01BC3"/>
    <w:rsid w:val="00F01FAA"/>
    <w:rsid w:val="00F01FC3"/>
    <w:rsid w:val="00F0200F"/>
    <w:rsid w:val="00F0202E"/>
    <w:rsid w:val="00F0203D"/>
    <w:rsid w:val="00F02210"/>
    <w:rsid w:val="00F0221F"/>
    <w:rsid w:val="00F022A6"/>
    <w:rsid w:val="00F023A1"/>
    <w:rsid w:val="00F02491"/>
    <w:rsid w:val="00F026AE"/>
    <w:rsid w:val="00F02753"/>
    <w:rsid w:val="00F0277D"/>
    <w:rsid w:val="00F027FF"/>
    <w:rsid w:val="00F0282E"/>
    <w:rsid w:val="00F02868"/>
    <w:rsid w:val="00F02928"/>
    <w:rsid w:val="00F0297E"/>
    <w:rsid w:val="00F02A2D"/>
    <w:rsid w:val="00F02AC7"/>
    <w:rsid w:val="00F02B5B"/>
    <w:rsid w:val="00F02B6D"/>
    <w:rsid w:val="00F02C80"/>
    <w:rsid w:val="00F02D0D"/>
    <w:rsid w:val="00F02E09"/>
    <w:rsid w:val="00F02E25"/>
    <w:rsid w:val="00F02E70"/>
    <w:rsid w:val="00F02EB0"/>
    <w:rsid w:val="00F02EBD"/>
    <w:rsid w:val="00F02F78"/>
    <w:rsid w:val="00F0301D"/>
    <w:rsid w:val="00F03090"/>
    <w:rsid w:val="00F0318E"/>
    <w:rsid w:val="00F03228"/>
    <w:rsid w:val="00F032D3"/>
    <w:rsid w:val="00F032DF"/>
    <w:rsid w:val="00F03591"/>
    <w:rsid w:val="00F03679"/>
    <w:rsid w:val="00F0372A"/>
    <w:rsid w:val="00F0379A"/>
    <w:rsid w:val="00F037D7"/>
    <w:rsid w:val="00F03808"/>
    <w:rsid w:val="00F0383A"/>
    <w:rsid w:val="00F0388F"/>
    <w:rsid w:val="00F03891"/>
    <w:rsid w:val="00F03A88"/>
    <w:rsid w:val="00F03C30"/>
    <w:rsid w:val="00F03E01"/>
    <w:rsid w:val="00F03E68"/>
    <w:rsid w:val="00F03F51"/>
    <w:rsid w:val="00F040A9"/>
    <w:rsid w:val="00F04141"/>
    <w:rsid w:val="00F041C3"/>
    <w:rsid w:val="00F0422F"/>
    <w:rsid w:val="00F0424A"/>
    <w:rsid w:val="00F043AF"/>
    <w:rsid w:val="00F043D1"/>
    <w:rsid w:val="00F04470"/>
    <w:rsid w:val="00F0449D"/>
    <w:rsid w:val="00F04569"/>
    <w:rsid w:val="00F04601"/>
    <w:rsid w:val="00F046E9"/>
    <w:rsid w:val="00F046FD"/>
    <w:rsid w:val="00F047A0"/>
    <w:rsid w:val="00F04973"/>
    <w:rsid w:val="00F04AFC"/>
    <w:rsid w:val="00F04B2F"/>
    <w:rsid w:val="00F04B85"/>
    <w:rsid w:val="00F04C7D"/>
    <w:rsid w:val="00F04D51"/>
    <w:rsid w:val="00F04EF1"/>
    <w:rsid w:val="00F04F47"/>
    <w:rsid w:val="00F05011"/>
    <w:rsid w:val="00F050A6"/>
    <w:rsid w:val="00F05140"/>
    <w:rsid w:val="00F051B9"/>
    <w:rsid w:val="00F051BE"/>
    <w:rsid w:val="00F051C5"/>
    <w:rsid w:val="00F0551F"/>
    <w:rsid w:val="00F055D8"/>
    <w:rsid w:val="00F055EC"/>
    <w:rsid w:val="00F0583D"/>
    <w:rsid w:val="00F058D3"/>
    <w:rsid w:val="00F05940"/>
    <w:rsid w:val="00F05A8B"/>
    <w:rsid w:val="00F05C22"/>
    <w:rsid w:val="00F05D3F"/>
    <w:rsid w:val="00F05DCD"/>
    <w:rsid w:val="00F05EED"/>
    <w:rsid w:val="00F05F80"/>
    <w:rsid w:val="00F05FDA"/>
    <w:rsid w:val="00F060A3"/>
    <w:rsid w:val="00F062D5"/>
    <w:rsid w:val="00F06359"/>
    <w:rsid w:val="00F065EF"/>
    <w:rsid w:val="00F066F6"/>
    <w:rsid w:val="00F06859"/>
    <w:rsid w:val="00F068A3"/>
    <w:rsid w:val="00F0691A"/>
    <w:rsid w:val="00F06A27"/>
    <w:rsid w:val="00F06C25"/>
    <w:rsid w:val="00F06C99"/>
    <w:rsid w:val="00F06DDC"/>
    <w:rsid w:val="00F06DF5"/>
    <w:rsid w:val="00F06F02"/>
    <w:rsid w:val="00F0713E"/>
    <w:rsid w:val="00F073E8"/>
    <w:rsid w:val="00F073EA"/>
    <w:rsid w:val="00F0740A"/>
    <w:rsid w:val="00F07605"/>
    <w:rsid w:val="00F07746"/>
    <w:rsid w:val="00F0779C"/>
    <w:rsid w:val="00F077E9"/>
    <w:rsid w:val="00F07825"/>
    <w:rsid w:val="00F07834"/>
    <w:rsid w:val="00F0789E"/>
    <w:rsid w:val="00F07A09"/>
    <w:rsid w:val="00F07B05"/>
    <w:rsid w:val="00F07B49"/>
    <w:rsid w:val="00F07B7C"/>
    <w:rsid w:val="00F07D40"/>
    <w:rsid w:val="00F07E54"/>
    <w:rsid w:val="00F07EAE"/>
    <w:rsid w:val="00F07EBD"/>
    <w:rsid w:val="00F07F9F"/>
    <w:rsid w:val="00F07FE2"/>
    <w:rsid w:val="00F100D7"/>
    <w:rsid w:val="00F10193"/>
    <w:rsid w:val="00F10437"/>
    <w:rsid w:val="00F10465"/>
    <w:rsid w:val="00F10505"/>
    <w:rsid w:val="00F1073B"/>
    <w:rsid w:val="00F10864"/>
    <w:rsid w:val="00F108AF"/>
    <w:rsid w:val="00F10992"/>
    <w:rsid w:val="00F10C3B"/>
    <w:rsid w:val="00F10DE6"/>
    <w:rsid w:val="00F10DF0"/>
    <w:rsid w:val="00F10DF8"/>
    <w:rsid w:val="00F10EEB"/>
    <w:rsid w:val="00F11119"/>
    <w:rsid w:val="00F11257"/>
    <w:rsid w:val="00F112E5"/>
    <w:rsid w:val="00F11362"/>
    <w:rsid w:val="00F113C5"/>
    <w:rsid w:val="00F114FF"/>
    <w:rsid w:val="00F115E5"/>
    <w:rsid w:val="00F1161E"/>
    <w:rsid w:val="00F1165E"/>
    <w:rsid w:val="00F11895"/>
    <w:rsid w:val="00F118CE"/>
    <w:rsid w:val="00F11954"/>
    <w:rsid w:val="00F119D8"/>
    <w:rsid w:val="00F11AF9"/>
    <w:rsid w:val="00F11BD1"/>
    <w:rsid w:val="00F11CD5"/>
    <w:rsid w:val="00F11CF5"/>
    <w:rsid w:val="00F12125"/>
    <w:rsid w:val="00F1234E"/>
    <w:rsid w:val="00F12373"/>
    <w:rsid w:val="00F1261A"/>
    <w:rsid w:val="00F127BA"/>
    <w:rsid w:val="00F1291C"/>
    <w:rsid w:val="00F12A26"/>
    <w:rsid w:val="00F12B3D"/>
    <w:rsid w:val="00F12CC1"/>
    <w:rsid w:val="00F12D66"/>
    <w:rsid w:val="00F12DB7"/>
    <w:rsid w:val="00F12EF0"/>
    <w:rsid w:val="00F12F16"/>
    <w:rsid w:val="00F13110"/>
    <w:rsid w:val="00F131B6"/>
    <w:rsid w:val="00F13242"/>
    <w:rsid w:val="00F13249"/>
    <w:rsid w:val="00F13252"/>
    <w:rsid w:val="00F13337"/>
    <w:rsid w:val="00F13362"/>
    <w:rsid w:val="00F13382"/>
    <w:rsid w:val="00F134E1"/>
    <w:rsid w:val="00F135EA"/>
    <w:rsid w:val="00F13634"/>
    <w:rsid w:val="00F13748"/>
    <w:rsid w:val="00F13805"/>
    <w:rsid w:val="00F13927"/>
    <w:rsid w:val="00F13997"/>
    <w:rsid w:val="00F13C09"/>
    <w:rsid w:val="00F13CA7"/>
    <w:rsid w:val="00F13CB7"/>
    <w:rsid w:val="00F13D00"/>
    <w:rsid w:val="00F13D43"/>
    <w:rsid w:val="00F13D7C"/>
    <w:rsid w:val="00F13E06"/>
    <w:rsid w:val="00F13E52"/>
    <w:rsid w:val="00F13E95"/>
    <w:rsid w:val="00F1403E"/>
    <w:rsid w:val="00F140C1"/>
    <w:rsid w:val="00F140E7"/>
    <w:rsid w:val="00F140FE"/>
    <w:rsid w:val="00F1415B"/>
    <w:rsid w:val="00F1423E"/>
    <w:rsid w:val="00F14327"/>
    <w:rsid w:val="00F14476"/>
    <w:rsid w:val="00F144E7"/>
    <w:rsid w:val="00F14537"/>
    <w:rsid w:val="00F146B6"/>
    <w:rsid w:val="00F14709"/>
    <w:rsid w:val="00F147DF"/>
    <w:rsid w:val="00F147E4"/>
    <w:rsid w:val="00F147F8"/>
    <w:rsid w:val="00F14808"/>
    <w:rsid w:val="00F14832"/>
    <w:rsid w:val="00F1499A"/>
    <w:rsid w:val="00F14D50"/>
    <w:rsid w:val="00F14DE4"/>
    <w:rsid w:val="00F14FB4"/>
    <w:rsid w:val="00F14FC1"/>
    <w:rsid w:val="00F1500A"/>
    <w:rsid w:val="00F15065"/>
    <w:rsid w:val="00F15194"/>
    <w:rsid w:val="00F151A9"/>
    <w:rsid w:val="00F151F5"/>
    <w:rsid w:val="00F152B2"/>
    <w:rsid w:val="00F1531E"/>
    <w:rsid w:val="00F153C1"/>
    <w:rsid w:val="00F153D4"/>
    <w:rsid w:val="00F153F2"/>
    <w:rsid w:val="00F154DD"/>
    <w:rsid w:val="00F154FB"/>
    <w:rsid w:val="00F15545"/>
    <w:rsid w:val="00F155AD"/>
    <w:rsid w:val="00F155EF"/>
    <w:rsid w:val="00F15650"/>
    <w:rsid w:val="00F15769"/>
    <w:rsid w:val="00F158E8"/>
    <w:rsid w:val="00F15A13"/>
    <w:rsid w:val="00F15CC4"/>
    <w:rsid w:val="00F15CE7"/>
    <w:rsid w:val="00F15CFA"/>
    <w:rsid w:val="00F15FC9"/>
    <w:rsid w:val="00F1602B"/>
    <w:rsid w:val="00F16430"/>
    <w:rsid w:val="00F165FF"/>
    <w:rsid w:val="00F167A0"/>
    <w:rsid w:val="00F16839"/>
    <w:rsid w:val="00F1694C"/>
    <w:rsid w:val="00F16958"/>
    <w:rsid w:val="00F16A49"/>
    <w:rsid w:val="00F16A79"/>
    <w:rsid w:val="00F16AD1"/>
    <w:rsid w:val="00F16BB1"/>
    <w:rsid w:val="00F16BF2"/>
    <w:rsid w:val="00F16EE0"/>
    <w:rsid w:val="00F16EE7"/>
    <w:rsid w:val="00F16F68"/>
    <w:rsid w:val="00F16FB9"/>
    <w:rsid w:val="00F1713D"/>
    <w:rsid w:val="00F17162"/>
    <w:rsid w:val="00F17224"/>
    <w:rsid w:val="00F1729B"/>
    <w:rsid w:val="00F17375"/>
    <w:rsid w:val="00F174BC"/>
    <w:rsid w:val="00F17597"/>
    <w:rsid w:val="00F176BA"/>
    <w:rsid w:val="00F1772E"/>
    <w:rsid w:val="00F177CA"/>
    <w:rsid w:val="00F17996"/>
    <w:rsid w:val="00F17A8F"/>
    <w:rsid w:val="00F17B02"/>
    <w:rsid w:val="00F17D56"/>
    <w:rsid w:val="00F17DC5"/>
    <w:rsid w:val="00F17E1B"/>
    <w:rsid w:val="00F17E74"/>
    <w:rsid w:val="00F20046"/>
    <w:rsid w:val="00F20242"/>
    <w:rsid w:val="00F20251"/>
    <w:rsid w:val="00F202D4"/>
    <w:rsid w:val="00F20563"/>
    <w:rsid w:val="00F206C7"/>
    <w:rsid w:val="00F206FE"/>
    <w:rsid w:val="00F2088F"/>
    <w:rsid w:val="00F20B30"/>
    <w:rsid w:val="00F20C8C"/>
    <w:rsid w:val="00F20CA7"/>
    <w:rsid w:val="00F20D79"/>
    <w:rsid w:val="00F20E9C"/>
    <w:rsid w:val="00F20F5B"/>
    <w:rsid w:val="00F2101D"/>
    <w:rsid w:val="00F21048"/>
    <w:rsid w:val="00F210AB"/>
    <w:rsid w:val="00F21197"/>
    <w:rsid w:val="00F21313"/>
    <w:rsid w:val="00F21329"/>
    <w:rsid w:val="00F214D7"/>
    <w:rsid w:val="00F21502"/>
    <w:rsid w:val="00F2154A"/>
    <w:rsid w:val="00F2157F"/>
    <w:rsid w:val="00F21758"/>
    <w:rsid w:val="00F21857"/>
    <w:rsid w:val="00F218E7"/>
    <w:rsid w:val="00F218EF"/>
    <w:rsid w:val="00F21990"/>
    <w:rsid w:val="00F219B5"/>
    <w:rsid w:val="00F219BA"/>
    <w:rsid w:val="00F219EB"/>
    <w:rsid w:val="00F21CBF"/>
    <w:rsid w:val="00F21D3A"/>
    <w:rsid w:val="00F21DC3"/>
    <w:rsid w:val="00F21E04"/>
    <w:rsid w:val="00F21E21"/>
    <w:rsid w:val="00F21E62"/>
    <w:rsid w:val="00F21F61"/>
    <w:rsid w:val="00F21FBD"/>
    <w:rsid w:val="00F2209E"/>
    <w:rsid w:val="00F22128"/>
    <w:rsid w:val="00F22261"/>
    <w:rsid w:val="00F223C6"/>
    <w:rsid w:val="00F223F5"/>
    <w:rsid w:val="00F22444"/>
    <w:rsid w:val="00F22492"/>
    <w:rsid w:val="00F2264F"/>
    <w:rsid w:val="00F228A1"/>
    <w:rsid w:val="00F22991"/>
    <w:rsid w:val="00F2299B"/>
    <w:rsid w:val="00F22C96"/>
    <w:rsid w:val="00F22D2B"/>
    <w:rsid w:val="00F22DAB"/>
    <w:rsid w:val="00F22EEA"/>
    <w:rsid w:val="00F22FC1"/>
    <w:rsid w:val="00F2306F"/>
    <w:rsid w:val="00F230D4"/>
    <w:rsid w:val="00F2314A"/>
    <w:rsid w:val="00F23186"/>
    <w:rsid w:val="00F232EB"/>
    <w:rsid w:val="00F23312"/>
    <w:rsid w:val="00F2335B"/>
    <w:rsid w:val="00F233FA"/>
    <w:rsid w:val="00F23502"/>
    <w:rsid w:val="00F2357F"/>
    <w:rsid w:val="00F23603"/>
    <w:rsid w:val="00F236D2"/>
    <w:rsid w:val="00F236F9"/>
    <w:rsid w:val="00F237BB"/>
    <w:rsid w:val="00F23846"/>
    <w:rsid w:val="00F238C9"/>
    <w:rsid w:val="00F23945"/>
    <w:rsid w:val="00F23969"/>
    <w:rsid w:val="00F23A1E"/>
    <w:rsid w:val="00F23A43"/>
    <w:rsid w:val="00F23A7F"/>
    <w:rsid w:val="00F23BD0"/>
    <w:rsid w:val="00F23C3E"/>
    <w:rsid w:val="00F23C9C"/>
    <w:rsid w:val="00F23D7A"/>
    <w:rsid w:val="00F23E94"/>
    <w:rsid w:val="00F23F21"/>
    <w:rsid w:val="00F23F58"/>
    <w:rsid w:val="00F23FAE"/>
    <w:rsid w:val="00F23FCA"/>
    <w:rsid w:val="00F2418A"/>
    <w:rsid w:val="00F242C3"/>
    <w:rsid w:val="00F2434F"/>
    <w:rsid w:val="00F243C8"/>
    <w:rsid w:val="00F2456B"/>
    <w:rsid w:val="00F2457D"/>
    <w:rsid w:val="00F245C6"/>
    <w:rsid w:val="00F246CC"/>
    <w:rsid w:val="00F246D4"/>
    <w:rsid w:val="00F24722"/>
    <w:rsid w:val="00F247D2"/>
    <w:rsid w:val="00F247DE"/>
    <w:rsid w:val="00F248CD"/>
    <w:rsid w:val="00F249E2"/>
    <w:rsid w:val="00F249FB"/>
    <w:rsid w:val="00F24A57"/>
    <w:rsid w:val="00F24C22"/>
    <w:rsid w:val="00F24D96"/>
    <w:rsid w:val="00F24DA3"/>
    <w:rsid w:val="00F24DB4"/>
    <w:rsid w:val="00F24E98"/>
    <w:rsid w:val="00F24F4D"/>
    <w:rsid w:val="00F24F64"/>
    <w:rsid w:val="00F24FA0"/>
    <w:rsid w:val="00F250D2"/>
    <w:rsid w:val="00F25118"/>
    <w:rsid w:val="00F2514E"/>
    <w:rsid w:val="00F25157"/>
    <w:rsid w:val="00F2524A"/>
    <w:rsid w:val="00F254E5"/>
    <w:rsid w:val="00F256F9"/>
    <w:rsid w:val="00F2583F"/>
    <w:rsid w:val="00F258FA"/>
    <w:rsid w:val="00F25B0F"/>
    <w:rsid w:val="00F25B4B"/>
    <w:rsid w:val="00F25B57"/>
    <w:rsid w:val="00F25B7E"/>
    <w:rsid w:val="00F25C22"/>
    <w:rsid w:val="00F25C9D"/>
    <w:rsid w:val="00F25E55"/>
    <w:rsid w:val="00F25EB4"/>
    <w:rsid w:val="00F25F59"/>
    <w:rsid w:val="00F25F62"/>
    <w:rsid w:val="00F25F6D"/>
    <w:rsid w:val="00F25F8B"/>
    <w:rsid w:val="00F260A5"/>
    <w:rsid w:val="00F2617C"/>
    <w:rsid w:val="00F26286"/>
    <w:rsid w:val="00F26334"/>
    <w:rsid w:val="00F2643A"/>
    <w:rsid w:val="00F264AA"/>
    <w:rsid w:val="00F26603"/>
    <w:rsid w:val="00F266B2"/>
    <w:rsid w:val="00F266E8"/>
    <w:rsid w:val="00F26750"/>
    <w:rsid w:val="00F267FF"/>
    <w:rsid w:val="00F2681A"/>
    <w:rsid w:val="00F26868"/>
    <w:rsid w:val="00F26886"/>
    <w:rsid w:val="00F26909"/>
    <w:rsid w:val="00F2699C"/>
    <w:rsid w:val="00F269FB"/>
    <w:rsid w:val="00F26B5B"/>
    <w:rsid w:val="00F26B85"/>
    <w:rsid w:val="00F26BB1"/>
    <w:rsid w:val="00F26E8B"/>
    <w:rsid w:val="00F27000"/>
    <w:rsid w:val="00F27125"/>
    <w:rsid w:val="00F27352"/>
    <w:rsid w:val="00F275A9"/>
    <w:rsid w:val="00F275F0"/>
    <w:rsid w:val="00F277F9"/>
    <w:rsid w:val="00F278DD"/>
    <w:rsid w:val="00F2795C"/>
    <w:rsid w:val="00F27A49"/>
    <w:rsid w:val="00F27C1E"/>
    <w:rsid w:val="00F27D57"/>
    <w:rsid w:val="00F27E0C"/>
    <w:rsid w:val="00F27EDA"/>
    <w:rsid w:val="00F27F00"/>
    <w:rsid w:val="00F27FF1"/>
    <w:rsid w:val="00F3002F"/>
    <w:rsid w:val="00F30064"/>
    <w:rsid w:val="00F3012B"/>
    <w:rsid w:val="00F30173"/>
    <w:rsid w:val="00F30353"/>
    <w:rsid w:val="00F3043B"/>
    <w:rsid w:val="00F3075E"/>
    <w:rsid w:val="00F30888"/>
    <w:rsid w:val="00F308C0"/>
    <w:rsid w:val="00F30AD5"/>
    <w:rsid w:val="00F30B8F"/>
    <w:rsid w:val="00F3105D"/>
    <w:rsid w:val="00F31125"/>
    <w:rsid w:val="00F311DB"/>
    <w:rsid w:val="00F312D3"/>
    <w:rsid w:val="00F318B5"/>
    <w:rsid w:val="00F318E7"/>
    <w:rsid w:val="00F31C11"/>
    <w:rsid w:val="00F31DB1"/>
    <w:rsid w:val="00F31DED"/>
    <w:rsid w:val="00F31E6F"/>
    <w:rsid w:val="00F31EC2"/>
    <w:rsid w:val="00F31F17"/>
    <w:rsid w:val="00F31FB1"/>
    <w:rsid w:val="00F320D3"/>
    <w:rsid w:val="00F3215C"/>
    <w:rsid w:val="00F3218A"/>
    <w:rsid w:val="00F322A7"/>
    <w:rsid w:val="00F3236F"/>
    <w:rsid w:val="00F32374"/>
    <w:rsid w:val="00F323CB"/>
    <w:rsid w:val="00F323DB"/>
    <w:rsid w:val="00F32410"/>
    <w:rsid w:val="00F32591"/>
    <w:rsid w:val="00F325F2"/>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AAA"/>
    <w:rsid w:val="00F33B36"/>
    <w:rsid w:val="00F33C36"/>
    <w:rsid w:val="00F33CA6"/>
    <w:rsid w:val="00F33CE5"/>
    <w:rsid w:val="00F33D1E"/>
    <w:rsid w:val="00F33D56"/>
    <w:rsid w:val="00F33E2A"/>
    <w:rsid w:val="00F33ED6"/>
    <w:rsid w:val="00F33F31"/>
    <w:rsid w:val="00F33FA9"/>
    <w:rsid w:val="00F34013"/>
    <w:rsid w:val="00F34109"/>
    <w:rsid w:val="00F3425A"/>
    <w:rsid w:val="00F34286"/>
    <w:rsid w:val="00F342A9"/>
    <w:rsid w:val="00F342E5"/>
    <w:rsid w:val="00F342E9"/>
    <w:rsid w:val="00F343BA"/>
    <w:rsid w:val="00F344BA"/>
    <w:rsid w:val="00F34514"/>
    <w:rsid w:val="00F346BC"/>
    <w:rsid w:val="00F34703"/>
    <w:rsid w:val="00F348C6"/>
    <w:rsid w:val="00F348CF"/>
    <w:rsid w:val="00F34A6F"/>
    <w:rsid w:val="00F34B96"/>
    <w:rsid w:val="00F34D1D"/>
    <w:rsid w:val="00F34D91"/>
    <w:rsid w:val="00F35004"/>
    <w:rsid w:val="00F3514F"/>
    <w:rsid w:val="00F351D6"/>
    <w:rsid w:val="00F351E4"/>
    <w:rsid w:val="00F3521B"/>
    <w:rsid w:val="00F352C7"/>
    <w:rsid w:val="00F3532C"/>
    <w:rsid w:val="00F3552B"/>
    <w:rsid w:val="00F35556"/>
    <w:rsid w:val="00F35561"/>
    <w:rsid w:val="00F3566E"/>
    <w:rsid w:val="00F35726"/>
    <w:rsid w:val="00F35865"/>
    <w:rsid w:val="00F35963"/>
    <w:rsid w:val="00F35B4B"/>
    <w:rsid w:val="00F35D14"/>
    <w:rsid w:val="00F35E42"/>
    <w:rsid w:val="00F35E92"/>
    <w:rsid w:val="00F35EAC"/>
    <w:rsid w:val="00F35EDC"/>
    <w:rsid w:val="00F35EF6"/>
    <w:rsid w:val="00F35F2C"/>
    <w:rsid w:val="00F36099"/>
    <w:rsid w:val="00F360BA"/>
    <w:rsid w:val="00F3613A"/>
    <w:rsid w:val="00F3622A"/>
    <w:rsid w:val="00F362A3"/>
    <w:rsid w:val="00F362B8"/>
    <w:rsid w:val="00F362BB"/>
    <w:rsid w:val="00F3630A"/>
    <w:rsid w:val="00F364CE"/>
    <w:rsid w:val="00F3656A"/>
    <w:rsid w:val="00F366CE"/>
    <w:rsid w:val="00F366F6"/>
    <w:rsid w:val="00F36720"/>
    <w:rsid w:val="00F36781"/>
    <w:rsid w:val="00F36841"/>
    <w:rsid w:val="00F368D9"/>
    <w:rsid w:val="00F3694F"/>
    <w:rsid w:val="00F369E8"/>
    <w:rsid w:val="00F369FF"/>
    <w:rsid w:val="00F36BBA"/>
    <w:rsid w:val="00F36BD9"/>
    <w:rsid w:val="00F36D76"/>
    <w:rsid w:val="00F36E0B"/>
    <w:rsid w:val="00F36E6C"/>
    <w:rsid w:val="00F36F30"/>
    <w:rsid w:val="00F36F7B"/>
    <w:rsid w:val="00F36F82"/>
    <w:rsid w:val="00F37062"/>
    <w:rsid w:val="00F3709B"/>
    <w:rsid w:val="00F371BA"/>
    <w:rsid w:val="00F371E4"/>
    <w:rsid w:val="00F37211"/>
    <w:rsid w:val="00F3726E"/>
    <w:rsid w:val="00F3728C"/>
    <w:rsid w:val="00F373D2"/>
    <w:rsid w:val="00F37430"/>
    <w:rsid w:val="00F375CE"/>
    <w:rsid w:val="00F377A2"/>
    <w:rsid w:val="00F3787E"/>
    <w:rsid w:val="00F37922"/>
    <w:rsid w:val="00F3799E"/>
    <w:rsid w:val="00F37AEF"/>
    <w:rsid w:val="00F37B5B"/>
    <w:rsid w:val="00F37D87"/>
    <w:rsid w:val="00F37DC6"/>
    <w:rsid w:val="00F40152"/>
    <w:rsid w:val="00F4019B"/>
    <w:rsid w:val="00F401B8"/>
    <w:rsid w:val="00F403A3"/>
    <w:rsid w:val="00F40454"/>
    <w:rsid w:val="00F4056F"/>
    <w:rsid w:val="00F405F3"/>
    <w:rsid w:val="00F40719"/>
    <w:rsid w:val="00F407DF"/>
    <w:rsid w:val="00F40977"/>
    <w:rsid w:val="00F40C37"/>
    <w:rsid w:val="00F40CDA"/>
    <w:rsid w:val="00F40F16"/>
    <w:rsid w:val="00F40F37"/>
    <w:rsid w:val="00F413DA"/>
    <w:rsid w:val="00F416FE"/>
    <w:rsid w:val="00F417D7"/>
    <w:rsid w:val="00F41965"/>
    <w:rsid w:val="00F419DF"/>
    <w:rsid w:val="00F419F6"/>
    <w:rsid w:val="00F41D1C"/>
    <w:rsid w:val="00F41D1F"/>
    <w:rsid w:val="00F41D2D"/>
    <w:rsid w:val="00F41E20"/>
    <w:rsid w:val="00F41E82"/>
    <w:rsid w:val="00F4231C"/>
    <w:rsid w:val="00F424D3"/>
    <w:rsid w:val="00F424D4"/>
    <w:rsid w:val="00F424F5"/>
    <w:rsid w:val="00F427A3"/>
    <w:rsid w:val="00F4289D"/>
    <w:rsid w:val="00F42910"/>
    <w:rsid w:val="00F429D1"/>
    <w:rsid w:val="00F429D5"/>
    <w:rsid w:val="00F42A6D"/>
    <w:rsid w:val="00F42BF8"/>
    <w:rsid w:val="00F42C2B"/>
    <w:rsid w:val="00F42CA6"/>
    <w:rsid w:val="00F42D08"/>
    <w:rsid w:val="00F42D23"/>
    <w:rsid w:val="00F42D7C"/>
    <w:rsid w:val="00F42DE7"/>
    <w:rsid w:val="00F42E5C"/>
    <w:rsid w:val="00F43139"/>
    <w:rsid w:val="00F43157"/>
    <w:rsid w:val="00F4326C"/>
    <w:rsid w:val="00F43482"/>
    <w:rsid w:val="00F43764"/>
    <w:rsid w:val="00F437A0"/>
    <w:rsid w:val="00F438AB"/>
    <w:rsid w:val="00F438ED"/>
    <w:rsid w:val="00F43B96"/>
    <w:rsid w:val="00F43EB5"/>
    <w:rsid w:val="00F43F51"/>
    <w:rsid w:val="00F44220"/>
    <w:rsid w:val="00F44256"/>
    <w:rsid w:val="00F4432C"/>
    <w:rsid w:val="00F443AF"/>
    <w:rsid w:val="00F4440C"/>
    <w:rsid w:val="00F44477"/>
    <w:rsid w:val="00F446B7"/>
    <w:rsid w:val="00F4471D"/>
    <w:rsid w:val="00F44751"/>
    <w:rsid w:val="00F4477A"/>
    <w:rsid w:val="00F44833"/>
    <w:rsid w:val="00F448B7"/>
    <w:rsid w:val="00F449F5"/>
    <w:rsid w:val="00F44A49"/>
    <w:rsid w:val="00F44A8A"/>
    <w:rsid w:val="00F44B90"/>
    <w:rsid w:val="00F44E90"/>
    <w:rsid w:val="00F44E92"/>
    <w:rsid w:val="00F44FD8"/>
    <w:rsid w:val="00F45026"/>
    <w:rsid w:val="00F45072"/>
    <w:rsid w:val="00F450BD"/>
    <w:rsid w:val="00F4517A"/>
    <w:rsid w:val="00F45251"/>
    <w:rsid w:val="00F45281"/>
    <w:rsid w:val="00F45394"/>
    <w:rsid w:val="00F4559C"/>
    <w:rsid w:val="00F457AA"/>
    <w:rsid w:val="00F457BC"/>
    <w:rsid w:val="00F45B82"/>
    <w:rsid w:val="00F45C24"/>
    <w:rsid w:val="00F45CFF"/>
    <w:rsid w:val="00F45DBE"/>
    <w:rsid w:val="00F45E29"/>
    <w:rsid w:val="00F45E9D"/>
    <w:rsid w:val="00F45F9F"/>
    <w:rsid w:val="00F46158"/>
    <w:rsid w:val="00F4623A"/>
    <w:rsid w:val="00F4657B"/>
    <w:rsid w:val="00F46674"/>
    <w:rsid w:val="00F46694"/>
    <w:rsid w:val="00F466B5"/>
    <w:rsid w:val="00F466D7"/>
    <w:rsid w:val="00F46733"/>
    <w:rsid w:val="00F46766"/>
    <w:rsid w:val="00F467B0"/>
    <w:rsid w:val="00F4683A"/>
    <w:rsid w:val="00F46849"/>
    <w:rsid w:val="00F46893"/>
    <w:rsid w:val="00F468A1"/>
    <w:rsid w:val="00F46993"/>
    <w:rsid w:val="00F469ED"/>
    <w:rsid w:val="00F469EF"/>
    <w:rsid w:val="00F46A1F"/>
    <w:rsid w:val="00F46ADA"/>
    <w:rsid w:val="00F46C61"/>
    <w:rsid w:val="00F46D41"/>
    <w:rsid w:val="00F46D96"/>
    <w:rsid w:val="00F46E40"/>
    <w:rsid w:val="00F46F16"/>
    <w:rsid w:val="00F46F8B"/>
    <w:rsid w:val="00F47058"/>
    <w:rsid w:val="00F47132"/>
    <w:rsid w:val="00F47249"/>
    <w:rsid w:val="00F4725D"/>
    <w:rsid w:val="00F47284"/>
    <w:rsid w:val="00F47392"/>
    <w:rsid w:val="00F473A1"/>
    <w:rsid w:val="00F474EA"/>
    <w:rsid w:val="00F476C5"/>
    <w:rsid w:val="00F47728"/>
    <w:rsid w:val="00F478B2"/>
    <w:rsid w:val="00F478B6"/>
    <w:rsid w:val="00F47AF4"/>
    <w:rsid w:val="00F47AFE"/>
    <w:rsid w:val="00F47C38"/>
    <w:rsid w:val="00F47CA0"/>
    <w:rsid w:val="00F47CA6"/>
    <w:rsid w:val="00F47CBA"/>
    <w:rsid w:val="00F47CC9"/>
    <w:rsid w:val="00F47CF5"/>
    <w:rsid w:val="00F47D32"/>
    <w:rsid w:val="00F47D5C"/>
    <w:rsid w:val="00F47DD1"/>
    <w:rsid w:val="00F47F90"/>
    <w:rsid w:val="00F47FD8"/>
    <w:rsid w:val="00F50020"/>
    <w:rsid w:val="00F50039"/>
    <w:rsid w:val="00F50130"/>
    <w:rsid w:val="00F50364"/>
    <w:rsid w:val="00F50384"/>
    <w:rsid w:val="00F50440"/>
    <w:rsid w:val="00F5050E"/>
    <w:rsid w:val="00F5054A"/>
    <w:rsid w:val="00F50671"/>
    <w:rsid w:val="00F506D9"/>
    <w:rsid w:val="00F50849"/>
    <w:rsid w:val="00F509B3"/>
    <w:rsid w:val="00F50C30"/>
    <w:rsid w:val="00F50D4A"/>
    <w:rsid w:val="00F50E06"/>
    <w:rsid w:val="00F50FE6"/>
    <w:rsid w:val="00F510BA"/>
    <w:rsid w:val="00F51271"/>
    <w:rsid w:val="00F5129C"/>
    <w:rsid w:val="00F51342"/>
    <w:rsid w:val="00F5138B"/>
    <w:rsid w:val="00F513BA"/>
    <w:rsid w:val="00F51447"/>
    <w:rsid w:val="00F514EF"/>
    <w:rsid w:val="00F516D2"/>
    <w:rsid w:val="00F516F4"/>
    <w:rsid w:val="00F51741"/>
    <w:rsid w:val="00F517FC"/>
    <w:rsid w:val="00F519C9"/>
    <w:rsid w:val="00F51B76"/>
    <w:rsid w:val="00F51C0D"/>
    <w:rsid w:val="00F51E44"/>
    <w:rsid w:val="00F51F65"/>
    <w:rsid w:val="00F51FFE"/>
    <w:rsid w:val="00F52084"/>
    <w:rsid w:val="00F52237"/>
    <w:rsid w:val="00F52266"/>
    <w:rsid w:val="00F522B8"/>
    <w:rsid w:val="00F522F6"/>
    <w:rsid w:val="00F5230A"/>
    <w:rsid w:val="00F5234E"/>
    <w:rsid w:val="00F5243A"/>
    <w:rsid w:val="00F52496"/>
    <w:rsid w:val="00F524BF"/>
    <w:rsid w:val="00F52756"/>
    <w:rsid w:val="00F528A1"/>
    <w:rsid w:val="00F52A30"/>
    <w:rsid w:val="00F52A47"/>
    <w:rsid w:val="00F52A4B"/>
    <w:rsid w:val="00F52B27"/>
    <w:rsid w:val="00F52B72"/>
    <w:rsid w:val="00F52B78"/>
    <w:rsid w:val="00F52B7E"/>
    <w:rsid w:val="00F52C6C"/>
    <w:rsid w:val="00F52CDF"/>
    <w:rsid w:val="00F52D87"/>
    <w:rsid w:val="00F52E16"/>
    <w:rsid w:val="00F52E17"/>
    <w:rsid w:val="00F52E1E"/>
    <w:rsid w:val="00F52E71"/>
    <w:rsid w:val="00F52F3B"/>
    <w:rsid w:val="00F52F6C"/>
    <w:rsid w:val="00F52FA8"/>
    <w:rsid w:val="00F52FC5"/>
    <w:rsid w:val="00F52FF4"/>
    <w:rsid w:val="00F53033"/>
    <w:rsid w:val="00F53052"/>
    <w:rsid w:val="00F531EA"/>
    <w:rsid w:val="00F532FD"/>
    <w:rsid w:val="00F53479"/>
    <w:rsid w:val="00F53502"/>
    <w:rsid w:val="00F53724"/>
    <w:rsid w:val="00F53732"/>
    <w:rsid w:val="00F537FD"/>
    <w:rsid w:val="00F538CD"/>
    <w:rsid w:val="00F53AD8"/>
    <w:rsid w:val="00F53B23"/>
    <w:rsid w:val="00F53C9A"/>
    <w:rsid w:val="00F53FE9"/>
    <w:rsid w:val="00F54005"/>
    <w:rsid w:val="00F5400E"/>
    <w:rsid w:val="00F5409C"/>
    <w:rsid w:val="00F5415E"/>
    <w:rsid w:val="00F54192"/>
    <w:rsid w:val="00F542D8"/>
    <w:rsid w:val="00F54460"/>
    <w:rsid w:val="00F5459A"/>
    <w:rsid w:val="00F545C7"/>
    <w:rsid w:val="00F546DD"/>
    <w:rsid w:val="00F54880"/>
    <w:rsid w:val="00F548AF"/>
    <w:rsid w:val="00F548C8"/>
    <w:rsid w:val="00F5490A"/>
    <w:rsid w:val="00F54A42"/>
    <w:rsid w:val="00F54A80"/>
    <w:rsid w:val="00F54B39"/>
    <w:rsid w:val="00F54D4E"/>
    <w:rsid w:val="00F54EAE"/>
    <w:rsid w:val="00F5507B"/>
    <w:rsid w:val="00F55124"/>
    <w:rsid w:val="00F553D1"/>
    <w:rsid w:val="00F55442"/>
    <w:rsid w:val="00F554A2"/>
    <w:rsid w:val="00F55522"/>
    <w:rsid w:val="00F5563F"/>
    <w:rsid w:val="00F5567B"/>
    <w:rsid w:val="00F556FF"/>
    <w:rsid w:val="00F55708"/>
    <w:rsid w:val="00F557CC"/>
    <w:rsid w:val="00F558E3"/>
    <w:rsid w:val="00F559EF"/>
    <w:rsid w:val="00F55A87"/>
    <w:rsid w:val="00F55AC5"/>
    <w:rsid w:val="00F55B47"/>
    <w:rsid w:val="00F55C4A"/>
    <w:rsid w:val="00F55C55"/>
    <w:rsid w:val="00F55C88"/>
    <w:rsid w:val="00F55EB0"/>
    <w:rsid w:val="00F55EBA"/>
    <w:rsid w:val="00F55FCA"/>
    <w:rsid w:val="00F5600E"/>
    <w:rsid w:val="00F56223"/>
    <w:rsid w:val="00F562A0"/>
    <w:rsid w:val="00F564B4"/>
    <w:rsid w:val="00F565F8"/>
    <w:rsid w:val="00F5676C"/>
    <w:rsid w:val="00F56A1C"/>
    <w:rsid w:val="00F56C42"/>
    <w:rsid w:val="00F56CC7"/>
    <w:rsid w:val="00F56D31"/>
    <w:rsid w:val="00F56DA6"/>
    <w:rsid w:val="00F56ED0"/>
    <w:rsid w:val="00F56F76"/>
    <w:rsid w:val="00F56F89"/>
    <w:rsid w:val="00F57036"/>
    <w:rsid w:val="00F57058"/>
    <w:rsid w:val="00F570A9"/>
    <w:rsid w:val="00F57183"/>
    <w:rsid w:val="00F57232"/>
    <w:rsid w:val="00F5730C"/>
    <w:rsid w:val="00F57311"/>
    <w:rsid w:val="00F573AD"/>
    <w:rsid w:val="00F573C5"/>
    <w:rsid w:val="00F57407"/>
    <w:rsid w:val="00F57492"/>
    <w:rsid w:val="00F57635"/>
    <w:rsid w:val="00F5765A"/>
    <w:rsid w:val="00F5783B"/>
    <w:rsid w:val="00F57878"/>
    <w:rsid w:val="00F57888"/>
    <w:rsid w:val="00F57991"/>
    <w:rsid w:val="00F57B13"/>
    <w:rsid w:val="00F57B20"/>
    <w:rsid w:val="00F57C48"/>
    <w:rsid w:val="00F57C72"/>
    <w:rsid w:val="00F57D32"/>
    <w:rsid w:val="00F57E51"/>
    <w:rsid w:val="00F57F19"/>
    <w:rsid w:val="00F60062"/>
    <w:rsid w:val="00F600C8"/>
    <w:rsid w:val="00F60122"/>
    <w:rsid w:val="00F6021A"/>
    <w:rsid w:val="00F6021F"/>
    <w:rsid w:val="00F6024E"/>
    <w:rsid w:val="00F602EF"/>
    <w:rsid w:val="00F6036A"/>
    <w:rsid w:val="00F603CC"/>
    <w:rsid w:val="00F604DE"/>
    <w:rsid w:val="00F604ED"/>
    <w:rsid w:val="00F605C4"/>
    <w:rsid w:val="00F60662"/>
    <w:rsid w:val="00F60710"/>
    <w:rsid w:val="00F607B6"/>
    <w:rsid w:val="00F60845"/>
    <w:rsid w:val="00F608A1"/>
    <w:rsid w:val="00F60AA9"/>
    <w:rsid w:val="00F60C04"/>
    <w:rsid w:val="00F60E49"/>
    <w:rsid w:val="00F60F64"/>
    <w:rsid w:val="00F61016"/>
    <w:rsid w:val="00F6103E"/>
    <w:rsid w:val="00F61158"/>
    <w:rsid w:val="00F612E9"/>
    <w:rsid w:val="00F612F4"/>
    <w:rsid w:val="00F61387"/>
    <w:rsid w:val="00F6139C"/>
    <w:rsid w:val="00F614D1"/>
    <w:rsid w:val="00F61564"/>
    <w:rsid w:val="00F6163E"/>
    <w:rsid w:val="00F618AD"/>
    <w:rsid w:val="00F618EC"/>
    <w:rsid w:val="00F61A9D"/>
    <w:rsid w:val="00F61BC6"/>
    <w:rsid w:val="00F61D63"/>
    <w:rsid w:val="00F61D6F"/>
    <w:rsid w:val="00F61EF4"/>
    <w:rsid w:val="00F61FDE"/>
    <w:rsid w:val="00F62143"/>
    <w:rsid w:val="00F62338"/>
    <w:rsid w:val="00F62377"/>
    <w:rsid w:val="00F6255B"/>
    <w:rsid w:val="00F625DA"/>
    <w:rsid w:val="00F62724"/>
    <w:rsid w:val="00F62862"/>
    <w:rsid w:val="00F6296A"/>
    <w:rsid w:val="00F62AE3"/>
    <w:rsid w:val="00F62B8F"/>
    <w:rsid w:val="00F62C69"/>
    <w:rsid w:val="00F62E7E"/>
    <w:rsid w:val="00F62EC6"/>
    <w:rsid w:val="00F62FE3"/>
    <w:rsid w:val="00F63005"/>
    <w:rsid w:val="00F63080"/>
    <w:rsid w:val="00F630C2"/>
    <w:rsid w:val="00F63289"/>
    <w:rsid w:val="00F63502"/>
    <w:rsid w:val="00F63634"/>
    <w:rsid w:val="00F63738"/>
    <w:rsid w:val="00F639FA"/>
    <w:rsid w:val="00F63A42"/>
    <w:rsid w:val="00F63A49"/>
    <w:rsid w:val="00F63AF3"/>
    <w:rsid w:val="00F63BE4"/>
    <w:rsid w:val="00F63C5F"/>
    <w:rsid w:val="00F63CD2"/>
    <w:rsid w:val="00F63F71"/>
    <w:rsid w:val="00F641B7"/>
    <w:rsid w:val="00F6420F"/>
    <w:rsid w:val="00F64250"/>
    <w:rsid w:val="00F64282"/>
    <w:rsid w:val="00F6433C"/>
    <w:rsid w:val="00F643E2"/>
    <w:rsid w:val="00F64426"/>
    <w:rsid w:val="00F64440"/>
    <w:rsid w:val="00F644D7"/>
    <w:rsid w:val="00F64545"/>
    <w:rsid w:val="00F6454F"/>
    <w:rsid w:val="00F6458D"/>
    <w:rsid w:val="00F6460F"/>
    <w:rsid w:val="00F64842"/>
    <w:rsid w:val="00F648A2"/>
    <w:rsid w:val="00F648B6"/>
    <w:rsid w:val="00F64928"/>
    <w:rsid w:val="00F64966"/>
    <w:rsid w:val="00F64B8D"/>
    <w:rsid w:val="00F64E57"/>
    <w:rsid w:val="00F64F9D"/>
    <w:rsid w:val="00F64FA0"/>
    <w:rsid w:val="00F6500E"/>
    <w:rsid w:val="00F65077"/>
    <w:rsid w:val="00F65155"/>
    <w:rsid w:val="00F6515F"/>
    <w:rsid w:val="00F65176"/>
    <w:rsid w:val="00F651A4"/>
    <w:rsid w:val="00F65550"/>
    <w:rsid w:val="00F655E1"/>
    <w:rsid w:val="00F65638"/>
    <w:rsid w:val="00F6575F"/>
    <w:rsid w:val="00F65878"/>
    <w:rsid w:val="00F65920"/>
    <w:rsid w:val="00F65960"/>
    <w:rsid w:val="00F65961"/>
    <w:rsid w:val="00F65A70"/>
    <w:rsid w:val="00F65AD9"/>
    <w:rsid w:val="00F65BF6"/>
    <w:rsid w:val="00F65C54"/>
    <w:rsid w:val="00F65CEE"/>
    <w:rsid w:val="00F65DFE"/>
    <w:rsid w:val="00F65E8A"/>
    <w:rsid w:val="00F65E91"/>
    <w:rsid w:val="00F660B8"/>
    <w:rsid w:val="00F6617D"/>
    <w:rsid w:val="00F661DA"/>
    <w:rsid w:val="00F6623E"/>
    <w:rsid w:val="00F662C1"/>
    <w:rsid w:val="00F662C5"/>
    <w:rsid w:val="00F66335"/>
    <w:rsid w:val="00F66458"/>
    <w:rsid w:val="00F66478"/>
    <w:rsid w:val="00F665C1"/>
    <w:rsid w:val="00F66662"/>
    <w:rsid w:val="00F66684"/>
    <w:rsid w:val="00F6669E"/>
    <w:rsid w:val="00F666CF"/>
    <w:rsid w:val="00F66709"/>
    <w:rsid w:val="00F66723"/>
    <w:rsid w:val="00F667BF"/>
    <w:rsid w:val="00F66821"/>
    <w:rsid w:val="00F66824"/>
    <w:rsid w:val="00F66826"/>
    <w:rsid w:val="00F669E3"/>
    <w:rsid w:val="00F66AF7"/>
    <w:rsid w:val="00F66D0A"/>
    <w:rsid w:val="00F66ED3"/>
    <w:rsid w:val="00F66F86"/>
    <w:rsid w:val="00F670FB"/>
    <w:rsid w:val="00F6728D"/>
    <w:rsid w:val="00F672D5"/>
    <w:rsid w:val="00F672EB"/>
    <w:rsid w:val="00F67507"/>
    <w:rsid w:val="00F6753C"/>
    <w:rsid w:val="00F675CA"/>
    <w:rsid w:val="00F67859"/>
    <w:rsid w:val="00F67906"/>
    <w:rsid w:val="00F679AF"/>
    <w:rsid w:val="00F67A85"/>
    <w:rsid w:val="00F67B8F"/>
    <w:rsid w:val="00F67C9B"/>
    <w:rsid w:val="00F67D0D"/>
    <w:rsid w:val="00F67F43"/>
    <w:rsid w:val="00F70012"/>
    <w:rsid w:val="00F700B7"/>
    <w:rsid w:val="00F702CD"/>
    <w:rsid w:val="00F70417"/>
    <w:rsid w:val="00F70430"/>
    <w:rsid w:val="00F704D1"/>
    <w:rsid w:val="00F70510"/>
    <w:rsid w:val="00F705A8"/>
    <w:rsid w:val="00F706E7"/>
    <w:rsid w:val="00F706F8"/>
    <w:rsid w:val="00F70727"/>
    <w:rsid w:val="00F70795"/>
    <w:rsid w:val="00F70AAB"/>
    <w:rsid w:val="00F70B5E"/>
    <w:rsid w:val="00F70C5B"/>
    <w:rsid w:val="00F70D8A"/>
    <w:rsid w:val="00F70DDA"/>
    <w:rsid w:val="00F71026"/>
    <w:rsid w:val="00F71042"/>
    <w:rsid w:val="00F710A0"/>
    <w:rsid w:val="00F710D9"/>
    <w:rsid w:val="00F71436"/>
    <w:rsid w:val="00F7185E"/>
    <w:rsid w:val="00F718A3"/>
    <w:rsid w:val="00F71919"/>
    <w:rsid w:val="00F7193E"/>
    <w:rsid w:val="00F71971"/>
    <w:rsid w:val="00F71976"/>
    <w:rsid w:val="00F71AA8"/>
    <w:rsid w:val="00F71ADB"/>
    <w:rsid w:val="00F71C07"/>
    <w:rsid w:val="00F71E04"/>
    <w:rsid w:val="00F71E3F"/>
    <w:rsid w:val="00F71EB9"/>
    <w:rsid w:val="00F71F79"/>
    <w:rsid w:val="00F720AD"/>
    <w:rsid w:val="00F7219A"/>
    <w:rsid w:val="00F721A1"/>
    <w:rsid w:val="00F721A2"/>
    <w:rsid w:val="00F7228E"/>
    <w:rsid w:val="00F7241E"/>
    <w:rsid w:val="00F7247F"/>
    <w:rsid w:val="00F724E3"/>
    <w:rsid w:val="00F7251E"/>
    <w:rsid w:val="00F72524"/>
    <w:rsid w:val="00F727AA"/>
    <w:rsid w:val="00F7283F"/>
    <w:rsid w:val="00F728F3"/>
    <w:rsid w:val="00F72949"/>
    <w:rsid w:val="00F72AE3"/>
    <w:rsid w:val="00F72AF3"/>
    <w:rsid w:val="00F72BB2"/>
    <w:rsid w:val="00F72C94"/>
    <w:rsid w:val="00F72D3A"/>
    <w:rsid w:val="00F72EE0"/>
    <w:rsid w:val="00F7323A"/>
    <w:rsid w:val="00F733F7"/>
    <w:rsid w:val="00F733F9"/>
    <w:rsid w:val="00F7342A"/>
    <w:rsid w:val="00F734B6"/>
    <w:rsid w:val="00F734F1"/>
    <w:rsid w:val="00F735E6"/>
    <w:rsid w:val="00F736FF"/>
    <w:rsid w:val="00F73753"/>
    <w:rsid w:val="00F737DA"/>
    <w:rsid w:val="00F73924"/>
    <w:rsid w:val="00F73C29"/>
    <w:rsid w:val="00F73D7C"/>
    <w:rsid w:val="00F73E28"/>
    <w:rsid w:val="00F73F03"/>
    <w:rsid w:val="00F73F43"/>
    <w:rsid w:val="00F74090"/>
    <w:rsid w:val="00F74100"/>
    <w:rsid w:val="00F74156"/>
    <w:rsid w:val="00F7435B"/>
    <w:rsid w:val="00F74664"/>
    <w:rsid w:val="00F74791"/>
    <w:rsid w:val="00F747FD"/>
    <w:rsid w:val="00F74A7A"/>
    <w:rsid w:val="00F74B71"/>
    <w:rsid w:val="00F74C02"/>
    <w:rsid w:val="00F74DC6"/>
    <w:rsid w:val="00F74F40"/>
    <w:rsid w:val="00F74F6B"/>
    <w:rsid w:val="00F75115"/>
    <w:rsid w:val="00F7512D"/>
    <w:rsid w:val="00F752BB"/>
    <w:rsid w:val="00F75399"/>
    <w:rsid w:val="00F753BD"/>
    <w:rsid w:val="00F756F3"/>
    <w:rsid w:val="00F75749"/>
    <w:rsid w:val="00F757CA"/>
    <w:rsid w:val="00F758DB"/>
    <w:rsid w:val="00F759D1"/>
    <w:rsid w:val="00F75B95"/>
    <w:rsid w:val="00F75BEC"/>
    <w:rsid w:val="00F75C0B"/>
    <w:rsid w:val="00F75C4A"/>
    <w:rsid w:val="00F75C68"/>
    <w:rsid w:val="00F75CA7"/>
    <w:rsid w:val="00F75CBF"/>
    <w:rsid w:val="00F75CC7"/>
    <w:rsid w:val="00F75E01"/>
    <w:rsid w:val="00F75E09"/>
    <w:rsid w:val="00F75EC7"/>
    <w:rsid w:val="00F75F29"/>
    <w:rsid w:val="00F75F4F"/>
    <w:rsid w:val="00F75F73"/>
    <w:rsid w:val="00F76106"/>
    <w:rsid w:val="00F76141"/>
    <w:rsid w:val="00F76149"/>
    <w:rsid w:val="00F761E4"/>
    <w:rsid w:val="00F76379"/>
    <w:rsid w:val="00F763AC"/>
    <w:rsid w:val="00F763DF"/>
    <w:rsid w:val="00F76440"/>
    <w:rsid w:val="00F7647A"/>
    <w:rsid w:val="00F764FA"/>
    <w:rsid w:val="00F76510"/>
    <w:rsid w:val="00F7670C"/>
    <w:rsid w:val="00F76737"/>
    <w:rsid w:val="00F76799"/>
    <w:rsid w:val="00F768B7"/>
    <w:rsid w:val="00F768C6"/>
    <w:rsid w:val="00F76A3F"/>
    <w:rsid w:val="00F76A53"/>
    <w:rsid w:val="00F76A6C"/>
    <w:rsid w:val="00F76BAD"/>
    <w:rsid w:val="00F76C59"/>
    <w:rsid w:val="00F76C97"/>
    <w:rsid w:val="00F76D10"/>
    <w:rsid w:val="00F76DF9"/>
    <w:rsid w:val="00F77028"/>
    <w:rsid w:val="00F7710C"/>
    <w:rsid w:val="00F7716F"/>
    <w:rsid w:val="00F77202"/>
    <w:rsid w:val="00F77249"/>
    <w:rsid w:val="00F772D9"/>
    <w:rsid w:val="00F773E3"/>
    <w:rsid w:val="00F774E0"/>
    <w:rsid w:val="00F776C2"/>
    <w:rsid w:val="00F77878"/>
    <w:rsid w:val="00F7792A"/>
    <w:rsid w:val="00F77956"/>
    <w:rsid w:val="00F77B5B"/>
    <w:rsid w:val="00F77BDB"/>
    <w:rsid w:val="00F77C36"/>
    <w:rsid w:val="00F77C47"/>
    <w:rsid w:val="00F77CD2"/>
    <w:rsid w:val="00F77CFA"/>
    <w:rsid w:val="00F77D3B"/>
    <w:rsid w:val="00F77DF9"/>
    <w:rsid w:val="00F77EBF"/>
    <w:rsid w:val="00F77FDA"/>
    <w:rsid w:val="00F8002A"/>
    <w:rsid w:val="00F80066"/>
    <w:rsid w:val="00F801AB"/>
    <w:rsid w:val="00F801F6"/>
    <w:rsid w:val="00F801F8"/>
    <w:rsid w:val="00F80245"/>
    <w:rsid w:val="00F8028C"/>
    <w:rsid w:val="00F802D3"/>
    <w:rsid w:val="00F802EC"/>
    <w:rsid w:val="00F8036D"/>
    <w:rsid w:val="00F804DB"/>
    <w:rsid w:val="00F80515"/>
    <w:rsid w:val="00F805BC"/>
    <w:rsid w:val="00F80632"/>
    <w:rsid w:val="00F8073F"/>
    <w:rsid w:val="00F8099C"/>
    <w:rsid w:val="00F80A32"/>
    <w:rsid w:val="00F80ACE"/>
    <w:rsid w:val="00F80BC5"/>
    <w:rsid w:val="00F80CC0"/>
    <w:rsid w:val="00F80D03"/>
    <w:rsid w:val="00F80D8F"/>
    <w:rsid w:val="00F80DDB"/>
    <w:rsid w:val="00F80E10"/>
    <w:rsid w:val="00F81007"/>
    <w:rsid w:val="00F81069"/>
    <w:rsid w:val="00F810E9"/>
    <w:rsid w:val="00F81164"/>
    <w:rsid w:val="00F8116A"/>
    <w:rsid w:val="00F8127D"/>
    <w:rsid w:val="00F81311"/>
    <w:rsid w:val="00F814CD"/>
    <w:rsid w:val="00F81605"/>
    <w:rsid w:val="00F81622"/>
    <w:rsid w:val="00F81625"/>
    <w:rsid w:val="00F81663"/>
    <w:rsid w:val="00F8176A"/>
    <w:rsid w:val="00F8180F"/>
    <w:rsid w:val="00F8183A"/>
    <w:rsid w:val="00F81874"/>
    <w:rsid w:val="00F818A4"/>
    <w:rsid w:val="00F8191E"/>
    <w:rsid w:val="00F81957"/>
    <w:rsid w:val="00F819A1"/>
    <w:rsid w:val="00F81A54"/>
    <w:rsid w:val="00F81AC2"/>
    <w:rsid w:val="00F81C98"/>
    <w:rsid w:val="00F81D1E"/>
    <w:rsid w:val="00F81E0E"/>
    <w:rsid w:val="00F81E1D"/>
    <w:rsid w:val="00F81F25"/>
    <w:rsid w:val="00F81FCD"/>
    <w:rsid w:val="00F8205B"/>
    <w:rsid w:val="00F8212C"/>
    <w:rsid w:val="00F82143"/>
    <w:rsid w:val="00F82159"/>
    <w:rsid w:val="00F8226C"/>
    <w:rsid w:val="00F82270"/>
    <w:rsid w:val="00F82272"/>
    <w:rsid w:val="00F82316"/>
    <w:rsid w:val="00F823D2"/>
    <w:rsid w:val="00F8242B"/>
    <w:rsid w:val="00F824A1"/>
    <w:rsid w:val="00F824D8"/>
    <w:rsid w:val="00F824FA"/>
    <w:rsid w:val="00F8253E"/>
    <w:rsid w:val="00F825FF"/>
    <w:rsid w:val="00F8272B"/>
    <w:rsid w:val="00F82760"/>
    <w:rsid w:val="00F8280E"/>
    <w:rsid w:val="00F82816"/>
    <w:rsid w:val="00F82938"/>
    <w:rsid w:val="00F82A7D"/>
    <w:rsid w:val="00F82AA6"/>
    <w:rsid w:val="00F82B23"/>
    <w:rsid w:val="00F82B9B"/>
    <w:rsid w:val="00F82D8E"/>
    <w:rsid w:val="00F82DD6"/>
    <w:rsid w:val="00F82FA2"/>
    <w:rsid w:val="00F82FD0"/>
    <w:rsid w:val="00F8304B"/>
    <w:rsid w:val="00F83159"/>
    <w:rsid w:val="00F83301"/>
    <w:rsid w:val="00F8333A"/>
    <w:rsid w:val="00F83473"/>
    <w:rsid w:val="00F835C0"/>
    <w:rsid w:val="00F835F6"/>
    <w:rsid w:val="00F837DD"/>
    <w:rsid w:val="00F838C1"/>
    <w:rsid w:val="00F83B0D"/>
    <w:rsid w:val="00F83C26"/>
    <w:rsid w:val="00F83C94"/>
    <w:rsid w:val="00F83D60"/>
    <w:rsid w:val="00F83DBA"/>
    <w:rsid w:val="00F83E70"/>
    <w:rsid w:val="00F83ED2"/>
    <w:rsid w:val="00F8409D"/>
    <w:rsid w:val="00F840D2"/>
    <w:rsid w:val="00F840F4"/>
    <w:rsid w:val="00F84132"/>
    <w:rsid w:val="00F841F4"/>
    <w:rsid w:val="00F8435A"/>
    <w:rsid w:val="00F8440E"/>
    <w:rsid w:val="00F8454A"/>
    <w:rsid w:val="00F8467A"/>
    <w:rsid w:val="00F8475E"/>
    <w:rsid w:val="00F8494A"/>
    <w:rsid w:val="00F849D7"/>
    <w:rsid w:val="00F84A2F"/>
    <w:rsid w:val="00F84A57"/>
    <w:rsid w:val="00F84AF4"/>
    <w:rsid w:val="00F84BAB"/>
    <w:rsid w:val="00F84E2E"/>
    <w:rsid w:val="00F84ECC"/>
    <w:rsid w:val="00F84F39"/>
    <w:rsid w:val="00F84F3F"/>
    <w:rsid w:val="00F84F90"/>
    <w:rsid w:val="00F85068"/>
    <w:rsid w:val="00F850EB"/>
    <w:rsid w:val="00F85169"/>
    <w:rsid w:val="00F8529B"/>
    <w:rsid w:val="00F852E5"/>
    <w:rsid w:val="00F8530E"/>
    <w:rsid w:val="00F85471"/>
    <w:rsid w:val="00F85496"/>
    <w:rsid w:val="00F85529"/>
    <w:rsid w:val="00F855CB"/>
    <w:rsid w:val="00F85627"/>
    <w:rsid w:val="00F85744"/>
    <w:rsid w:val="00F85891"/>
    <w:rsid w:val="00F858DC"/>
    <w:rsid w:val="00F859EE"/>
    <w:rsid w:val="00F85D35"/>
    <w:rsid w:val="00F85E45"/>
    <w:rsid w:val="00F85E8B"/>
    <w:rsid w:val="00F85EA9"/>
    <w:rsid w:val="00F86165"/>
    <w:rsid w:val="00F862CA"/>
    <w:rsid w:val="00F863EB"/>
    <w:rsid w:val="00F8646B"/>
    <w:rsid w:val="00F86539"/>
    <w:rsid w:val="00F8658A"/>
    <w:rsid w:val="00F865E7"/>
    <w:rsid w:val="00F86762"/>
    <w:rsid w:val="00F86764"/>
    <w:rsid w:val="00F869F5"/>
    <w:rsid w:val="00F86B20"/>
    <w:rsid w:val="00F86B5D"/>
    <w:rsid w:val="00F86C43"/>
    <w:rsid w:val="00F86D14"/>
    <w:rsid w:val="00F86D84"/>
    <w:rsid w:val="00F86E35"/>
    <w:rsid w:val="00F86F84"/>
    <w:rsid w:val="00F8718E"/>
    <w:rsid w:val="00F87201"/>
    <w:rsid w:val="00F87317"/>
    <w:rsid w:val="00F875FF"/>
    <w:rsid w:val="00F87768"/>
    <w:rsid w:val="00F877D8"/>
    <w:rsid w:val="00F879C6"/>
    <w:rsid w:val="00F879E7"/>
    <w:rsid w:val="00F87A70"/>
    <w:rsid w:val="00F87D07"/>
    <w:rsid w:val="00F87D16"/>
    <w:rsid w:val="00F87ECA"/>
    <w:rsid w:val="00F87EE2"/>
    <w:rsid w:val="00F90000"/>
    <w:rsid w:val="00F900C8"/>
    <w:rsid w:val="00F90133"/>
    <w:rsid w:val="00F901C2"/>
    <w:rsid w:val="00F902D2"/>
    <w:rsid w:val="00F90391"/>
    <w:rsid w:val="00F9046C"/>
    <w:rsid w:val="00F904C0"/>
    <w:rsid w:val="00F90518"/>
    <w:rsid w:val="00F905ED"/>
    <w:rsid w:val="00F90692"/>
    <w:rsid w:val="00F90AA2"/>
    <w:rsid w:val="00F90BE4"/>
    <w:rsid w:val="00F90C86"/>
    <w:rsid w:val="00F90D30"/>
    <w:rsid w:val="00F90D4C"/>
    <w:rsid w:val="00F90E5F"/>
    <w:rsid w:val="00F90F6C"/>
    <w:rsid w:val="00F90FD6"/>
    <w:rsid w:val="00F9101B"/>
    <w:rsid w:val="00F9102A"/>
    <w:rsid w:val="00F9102B"/>
    <w:rsid w:val="00F9103C"/>
    <w:rsid w:val="00F910E4"/>
    <w:rsid w:val="00F914E5"/>
    <w:rsid w:val="00F91546"/>
    <w:rsid w:val="00F91557"/>
    <w:rsid w:val="00F91565"/>
    <w:rsid w:val="00F915AB"/>
    <w:rsid w:val="00F9174D"/>
    <w:rsid w:val="00F917D0"/>
    <w:rsid w:val="00F91906"/>
    <w:rsid w:val="00F91932"/>
    <w:rsid w:val="00F919A5"/>
    <w:rsid w:val="00F91A58"/>
    <w:rsid w:val="00F91B19"/>
    <w:rsid w:val="00F91C96"/>
    <w:rsid w:val="00F91CA2"/>
    <w:rsid w:val="00F91CEF"/>
    <w:rsid w:val="00F91D2D"/>
    <w:rsid w:val="00F91D4B"/>
    <w:rsid w:val="00F91DAC"/>
    <w:rsid w:val="00F91DC2"/>
    <w:rsid w:val="00F91E3B"/>
    <w:rsid w:val="00F91E48"/>
    <w:rsid w:val="00F9203C"/>
    <w:rsid w:val="00F92174"/>
    <w:rsid w:val="00F923DB"/>
    <w:rsid w:val="00F92446"/>
    <w:rsid w:val="00F925B5"/>
    <w:rsid w:val="00F926DF"/>
    <w:rsid w:val="00F92725"/>
    <w:rsid w:val="00F928E0"/>
    <w:rsid w:val="00F928FC"/>
    <w:rsid w:val="00F9293F"/>
    <w:rsid w:val="00F929DA"/>
    <w:rsid w:val="00F92A1A"/>
    <w:rsid w:val="00F92B3C"/>
    <w:rsid w:val="00F92BD3"/>
    <w:rsid w:val="00F92C12"/>
    <w:rsid w:val="00F92D0E"/>
    <w:rsid w:val="00F92D35"/>
    <w:rsid w:val="00F92D66"/>
    <w:rsid w:val="00F92D87"/>
    <w:rsid w:val="00F92E2F"/>
    <w:rsid w:val="00F93085"/>
    <w:rsid w:val="00F932B9"/>
    <w:rsid w:val="00F93397"/>
    <w:rsid w:val="00F93487"/>
    <w:rsid w:val="00F934DA"/>
    <w:rsid w:val="00F9358A"/>
    <w:rsid w:val="00F9363F"/>
    <w:rsid w:val="00F93939"/>
    <w:rsid w:val="00F939E7"/>
    <w:rsid w:val="00F93A3D"/>
    <w:rsid w:val="00F93A5F"/>
    <w:rsid w:val="00F93BB8"/>
    <w:rsid w:val="00F93DE1"/>
    <w:rsid w:val="00F94003"/>
    <w:rsid w:val="00F94157"/>
    <w:rsid w:val="00F941FB"/>
    <w:rsid w:val="00F9423C"/>
    <w:rsid w:val="00F9434A"/>
    <w:rsid w:val="00F945E2"/>
    <w:rsid w:val="00F94641"/>
    <w:rsid w:val="00F94737"/>
    <w:rsid w:val="00F947BB"/>
    <w:rsid w:val="00F9495D"/>
    <w:rsid w:val="00F94A71"/>
    <w:rsid w:val="00F94A80"/>
    <w:rsid w:val="00F94C1E"/>
    <w:rsid w:val="00F94D17"/>
    <w:rsid w:val="00F94D3A"/>
    <w:rsid w:val="00F94DC3"/>
    <w:rsid w:val="00F94E04"/>
    <w:rsid w:val="00F94EB3"/>
    <w:rsid w:val="00F94EE8"/>
    <w:rsid w:val="00F95013"/>
    <w:rsid w:val="00F95084"/>
    <w:rsid w:val="00F951BD"/>
    <w:rsid w:val="00F954C8"/>
    <w:rsid w:val="00F95528"/>
    <w:rsid w:val="00F955A3"/>
    <w:rsid w:val="00F95825"/>
    <w:rsid w:val="00F958FF"/>
    <w:rsid w:val="00F9590D"/>
    <w:rsid w:val="00F959FA"/>
    <w:rsid w:val="00F95DFA"/>
    <w:rsid w:val="00F95E75"/>
    <w:rsid w:val="00F96021"/>
    <w:rsid w:val="00F96193"/>
    <w:rsid w:val="00F96198"/>
    <w:rsid w:val="00F9632D"/>
    <w:rsid w:val="00F963C1"/>
    <w:rsid w:val="00F9644F"/>
    <w:rsid w:val="00F96479"/>
    <w:rsid w:val="00F96511"/>
    <w:rsid w:val="00F965A4"/>
    <w:rsid w:val="00F965B7"/>
    <w:rsid w:val="00F965C3"/>
    <w:rsid w:val="00F965D9"/>
    <w:rsid w:val="00F96C26"/>
    <w:rsid w:val="00F96C7A"/>
    <w:rsid w:val="00F96D7A"/>
    <w:rsid w:val="00F96DA1"/>
    <w:rsid w:val="00F96DF8"/>
    <w:rsid w:val="00F96E7C"/>
    <w:rsid w:val="00F96F92"/>
    <w:rsid w:val="00F97219"/>
    <w:rsid w:val="00F972EA"/>
    <w:rsid w:val="00F9737B"/>
    <w:rsid w:val="00F97391"/>
    <w:rsid w:val="00F973E3"/>
    <w:rsid w:val="00F97494"/>
    <w:rsid w:val="00F97549"/>
    <w:rsid w:val="00F975B5"/>
    <w:rsid w:val="00F97626"/>
    <w:rsid w:val="00F97666"/>
    <w:rsid w:val="00F97727"/>
    <w:rsid w:val="00F9772B"/>
    <w:rsid w:val="00F978CB"/>
    <w:rsid w:val="00F97C38"/>
    <w:rsid w:val="00F97C95"/>
    <w:rsid w:val="00F97D6A"/>
    <w:rsid w:val="00F97E05"/>
    <w:rsid w:val="00F97F06"/>
    <w:rsid w:val="00F97F53"/>
    <w:rsid w:val="00F97F57"/>
    <w:rsid w:val="00F97F5A"/>
    <w:rsid w:val="00FA0075"/>
    <w:rsid w:val="00FA01B1"/>
    <w:rsid w:val="00FA0248"/>
    <w:rsid w:val="00FA02D9"/>
    <w:rsid w:val="00FA0425"/>
    <w:rsid w:val="00FA045E"/>
    <w:rsid w:val="00FA0509"/>
    <w:rsid w:val="00FA060D"/>
    <w:rsid w:val="00FA06AB"/>
    <w:rsid w:val="00FA06B9"/>
    <w:rsid w:val="00FA06E5"/>
    <w:rsid w:val="00FA0793"/>
    <w:rsid w:val="00FA096E"/>
    <w:rsid w:val="00FA0A18"/>
    <w:rsid w:val="00FA0CE2"/>
    <w:rsid w:val="00FA0DC5"/>
    <w:rsid w:val="00FA0E7C"/>
    <w:rsid w:val="00FA0F61"/>
    <w:rsid w:val="00FA1083"/>
    <w:rsid w:val="00FA1118"/>
    <w:rsid w:val="00FA112E"/>
    <w:rsid w:val="00FA113E"/>
    <w:rsid w:val="00FA116F"/>
    <w:rsid w:val="00FA143C"/>
    <w:rsid w:val="00FA145F"/>
    <w:rsid w:val="00FA14E3"/>
    <w:rsid w:val="00FA1539"/>
    <w:rsid w:val="00FA163A"/>
    <w:rsid w:val="00FA17D6"/>
    <w:rsid w:val="00FA1945"/>
    <w:rsid w:val="00FA194B"/>
    <w:rsid w:val="00FA197A"/>
    <w:rsid w:val="00FA1A3F"/>
    <w:rsid w:val="00FA1AAF"/>
    <w:rsid w:val="00FA1B1E"/>
    <w:rsid w:val="00FA1CBF"/>
    <w:rsid w:val="00FA1D13"/>
    <w:rsid w:val="00FA1D3E"/>
    <w:rsid w:val="00FA1D8F"/>
    <w:rsid w:val="00FA1DB3"/>
    <w:rsid w:val="00FA1E04"/>
    <w:rsid w:val="00FA1E35"/>
    <w:rsid w:val="00FA1E6D"/>
    <w:rsid w:val="00FA1EB0"/>
    <w:rsid w:val="00FA1FE3"/>
    <w:rsid w:val="00FA2002"/>
    <w:rsid w:val="00FA211D"/>
    <w:rsid w:val="00FA22EF"/>
    <w:rsid w:val="00FA2348"/>
    <w:rsid w:val="00FA23B5"/>
    <w:rsid w:val="00FA23E8"/>
    <w:rsid w:val="00FA2420"/>
    <w:rsid w:val="00FA2526"/>
    <w:rsid w:val="00FA2663"/>
    <w:rsid w:val="00FA2704"/>
    <w:rsid w:val="00FA27C8"/>
    <w:rsid w:val="00FA27EF"/>
    <w:rsid w:val="00FA285F"/>
    <w:rsid w:val="00FA2902"/>
    <w:rsid w:val="00FA297B"/>
    <w:rsid w:val="00FA29A7"/>
    <w:rsid w:val="00FA2A12"/>
    <w:rsid w:val="00FA2AB0"/>
    <w:rsid w:val="00FA2AF4"/>
    <w:rsid w:val="00FA2C48"/>
    <w:rsid w:val="00FA2C87"/>
    <w:rsid w:val="00FA2CAF"/>
    <w:rsid w:val="00FA2D19"/>
    <w:rsid w:val="00FA2D44"/>
    <w:rsid w:val="00FA2D5D"/>
    <w:rsid w:val="00FA3076"/>
    <w:rsid w:val="00FA31FA"/>
    <w:rsid w:val="00FA33A2"/>
    <w:rsid w:val="00FA3437"/>
    <w:rsid w:val="00FA34D1"/>
    <w:rsid w:val="00FA365B"/>
    <w:rsid w:val="00FA3702"/>
    <w:rsid w:val="00FA3871"/>
    <w:rsid w:val="00FA38CF"/>
    <w:rsid w:val="00FA3990"/>
    <w:rsid w:val="00FA3B6F"/>
    <w:rsid w:val="00FA3BDF"/>
    <w:rsid w:val="00FA3C84"/>
    <w:rsid w:val="00FA3D79"/>
    <w:rsid w:val="00FA3DC5"/>
    <w:rsid w:val="00FA40C1"/>
    <w:rsid w:val="00FA4131"/>
    <w:rsid w:val="00FA4143"/>
    <w:rsid w:val="00FA4158"/>
    <w:rsid w:val="00FA41DA"/>
    <w:rsid w:val="00FA4349"/>
    <w:rsid w:val="00FA46C4"/>
    <w:rsid w:val="00FA471C"/>
    <w:rsid w:val="00FA473E"/>
    <w:rsid w:val="00FA484A"/>
    <w:rsid w:val="00FA48BC"/>
    <w:rsid w:val="00FA49B1"/>
    <w:rsid w:val="00FA4C57"/>
    <w:rsid w:val="00FA4EDE"/>
    <w:rsid w:val="00FA4EDF"/>
    <w:rsid w:val="00FA4FC4"/>
    <w:rsid w:val="00FA5098"/>
    <w:rsid w:val="00FA50E8"/>
    <w:rsid w:val="00FA526F"/>
    <w:rsid w:val="00FA53C1"/>
    <w:rsid w:val="00FA541D"/>
    <w:rsid w:val="00FA5527"/>
    <w:rsid w:val="00FA558C"/>
    <w:rsid w:val="00FA563E"/>
    <w:rsid w:val="00FA568B"/>
    <w:rsid w:val="00FA5710"/>
    <w:rsid w:val="00FA5807"/>
    <w:rsid w:val="00FA5871"/>
    <w:rsid w:val="00FA589E"/>
    <w:rsid w:val="00FA5909"/>
    <w:rsid w:val="00FA5910"/>
    <w:rsid w:val="00FA5A96"/>
    <w:rsid w:val="00FA5B52"/>
    <w:rsid w:val="00FA5BFD"/>
    <w:rsid w:val="00FA5C8E"/>
    <w:rsid w:val="00FA5CB0"/>
    <w:rsid w:val="00FA5D6C"/>
    <w:rsid w:val="00FA5FC0"/>
    <w:rsid w:val="00FA611C"/>
    <w:rsid w:val="00FA6147"/>
    <w:rsid w:val="00FA6175"/>
    <w:rsid w:val="00FA6189"/>
    <w:rsid w:val="00FA6225"/>
    <w:rsid w:val="00FA62B0"/>
    <w:rsid w:val="00FA62C0"/>
    <w:rsid w:val="00FA6405"/>
    <w:rsid w:val="00FA6444"/>
    <w:rsid w:val="00FA64F0"/>
    <w:rsid w:val="00FA6547"/>
    <w:rsid w:val="00FA656D"/>
    <w:rsid w:val="00FA6571"/>
    <w:rsid w:val="00FA657C"/>
    <w:rsid w:val="00FA65C9"/>
    <w:rsid w:val="00FA6644"/>
    <w:rsid w:val="00FA6686"/>
    <w:rsid w:val="00FA6701"/>
    <w:rsid w:val="00FA6717"/>
    <w:rsid w:val="00FA676A"/>
    <w:rsid w:val="00FA68B6"/>
    <w:rsid w:val="00FA69E2"/>
    <w:rsid w:val="00FA69F6"/>
    <w:rsid w:val="00FA6A63"/>
    <w:rsid w:val="00FA6A8C"/>
    <w:rsid w:val="00FA6B8D"/>
    <w:rsid w:val="00FA6CA5"/>
    <w:rsid w:val="00FA6F59"/>
    <w:rsid w:val="00FA710A"/>
    <w:rsid w:val="00FA728C"/>
    <w:rsid w:val="00FA7337"/>
    <w:rsid w:val="00FA765D"/>
    <w:rsid w:val="00FA7836"/>
    <w:rsid w:val="00FA7A07"/>
    <w:rsid w:val="00FA7A20"/>
    <w:rsid w:val="00FA7A7F"/>
    <w:rsid w:val="00FA7AA6"/>
    <w:rsid w:val="00FA7C04"/>
    <w:rsid w:val="00FA7CBA"/>
    <w:rsid w:val="00FA7CD9"/>
    <w:rsid w:val="00FA7CEB"/>
    <w:rsid w:val="00FA7DC5"/>
    <w:rsid w:val="00FB00A0"/>
    <w:rsid w:val="00FB0132"/>
    <w:rsid w:val="00FB0443"/>
    <w:rsid w:val="00FB0540"/>
    <w:rsid w:val="00FB0572"/>
    <w:rsid w:val="00FB05C7"/>
    <w:rsid w:val="00FB078D"/>
    <w:rsid w:val="00FB0D1B"/>
    <w:rsid w:val="00FB0E12"/>
    <w:rsid w:val="00FB0ED4"/>
    <w:rsid w:val="00FB0F3A"/>
    <w:rsid w:val="00FB0FA6"/>
    <w:rsid w:val="00FB0FE5"/>
    <w:rsid w:val="00FB1089"/>
    <w:rsid w:val="00FB1254"/>
    <w:rsid w:val="00FB12A4"/>
    <w:rsid w:val="00FB1309"/>
    <w:rsid w:val="00FB148A"/>
    <w:rsid w:val="00FB14B4"/>
    <w:rsid w:val="00FB14C7"/>
    <w:rsid w:val="00FB14F0"/>
    <w:rsid w:val="00FB15D5"/>
    <w:rsid w:val="00FB1665"/>
    <w:rsid w:val="00FB16C7"/>
    <w:rsid w:val="00FB1824"/>
    <w:rsid w:val="00FB1826"/>
    <w:rsid w:val="00FB186A"/>
    <w:rsid w:val="00FB18E8"/>
    <w:rsid w:val="00FB1942"/>
    <w:rsid w:val="00FB19D8"/>
    <w:rsid w:val="00FB1A22"/>
    <w:rsid w:val="00FB1A89"/>
    <w:rsid w:val="00FB1B5A"/>
    <w:rsid w:val="00FB1E3A"/>
    <w:rsid w:val="00FB1EA3"/>
    <w:rsid w:val="00FB20B4"/>
    <w:rsid w:val="00FB219F"/>
    <w:rsid w:val="00FB22E5"/>
    <w:rsid w:val="00FB2334"/>
    <w:rsid w:val="00FB2363"/>
    <w:rsid w:val="00FB2403"/>
    <w:rsid w:val="00FB24E3"/>
    <w:rsid w:val="00FB25FE"/>
    <w:rsid w:val="00FB26A3"/>
    <w:rsid w:val="00FB2719"/>
    <w:rsid w:val="00FB2864"/>
    <w:rsid w:val="00FB2885"/>
    <w:rsid w:val="00FB2A6A"/>
    <w:rsid w:val="00FB2AD3"/>
    <w:rsid w:val="00FB2B64"/>
    <w:rsid w:val="00FB2E83"/>
    <w:rsid w:val="00FB2F94"/>
    <w:rsid w:val="00FB2FD8"/>
    <w:rsid w:val="00FB3006"/>
    <w:rsid w:val="00FB305A"/>
    <w:rsid w:val="00FB307D"/>
    <w:rsid w:val="00FB317A"/>
    <w:rsid w:val="00FB320C"/>
    <w:rsid w:val="00FB3210"/>
    <w:rsid w:val="00FB3224"/>
    <w:rsid w:val="00FB3378"/>
    <w:rsid w:val="00FB341F"/>
    <w:rsid w:val="00FB35B1"/>
    <w:rsid w:val="00FB389D"/>
    <w:rsid w:val="00FB39FD"/>
    <w:rsid w:val="00FB3A12"/>
    <w:rsid w:val="00FB3B1B"/>
    <w:rsid w:val="00FB3CD6"/>
    <w:rsid w:val="00FB3DAB"/>
    <w:rsid w:val="00FB3DC0"/>
    <w:rsid w:val="00FB3EC6"/>
    <w:rsid w:val="00FB403C"/>
    <w:rsid w:val="00FB4065"/>
    <w:rsid w:val="00FB412B"/>
    <w:rsid w:val="00FB42CC"/>
    <w:rsid w:val="00FB439D"/>
    <w:rsid w:val="00FB43D0"/>
    <w:rsid w:val="00FB4566"/>
    <w:rsid w:val="00FB45A5"/>
    <w:rsid w:val="00FB4646"/>
    <w:rsid w:val="00FB4651"/>
    <w:rsid w:val="00FB4760"/>
    <w:rsid w:val="00FB47B5"/>
    <w:rsid w:val="00FB4AA8"/>
    <w:rsid w:val="00FB4B30"/>
    <w:rsid w:val="00FB4B54"/>
    <w:rsid w:val="00FB4D7D"/>
    <w:rsid w:val="00FB4E67"/>
    <w:rsid w:val="00FB4E7B"/>
    <w:rsid w:val="00FB4F6E"/>
    <w:rsid w:val="00FB5067"/>
    <w:rsid w:val="00FB50AC"/>
    <w:rsid w:val="00FB5201"/>
    <w:rsid w:val="00FB52FB"/>
    <w:rsid w:val="00FB52FD"/>
    <w:rsid w:val="00FB53A1"/>
    <w:rsid w:val="00FB53CD"/>
    <w:rsid w:val="00FB54E5"/>
    <w:rsid w:val="00FB5605"/>
    <w:rsid w:val="00FB57A7"/>
    <w:rsid w:val="00FB5A6F"/>
    <w:rsid w:val="00FB5AB3"/>
    <w:rsid w:val="00FB5ADE"/>
    <w:rsid w:val="00FB5C90"/>
    <w:rsid w:val="00FB5D48"/>
    <w:rsid w:val="00FB5E5F"/>
    <w:rsid w:val="00FB5EA8"/>
    <w:rsid w:val="00FB5F14"/>
    <w:rsid w:val="00FB623A"/>
    <w:rsid w:val="00FB6275"/>
    <w:rsid w:val="00FB63FF"/>
    <w:rsid w:val="00FB6739"/>
    <w:rsid w:val="00FB677A"/>
    <w:rsid w:val="00FB67CA"/>
    <w:rsid w:val="00FB6884"/>
    <w:rsid w:val="00FB6CD7"/>
    <w:rsid w:val="00FB6E39"/>
    <w:rsid w:val="00FB6F7F"/>
    <w:rsid w:val="00FB70C3"/>
    <w:rsid w:val="00FB710F"/>
    <w:rsid w:val="00FB7284"/>
    <w:rsid w:val="00FB72C9"/>
    <w:rsid w:val="00FB72CB"/>
    <w:rsid w:val="00FB7411"/>
    <w:rsid w:val="00FB7435"/>
    <w:rsid w:val="00FB744A"/>
    <w:rsid w:val="00FB751F"/>
    <w:rsid w:val="00FB776C"/>
    <w:rsid w:val="00FB77BB"/>
    <w:rsid w:val="00FB78F1"/>
    <w:rsid w:val="00FB79A1"/>
    <w:rsid w:val="00FB7A0C"/>
    <w:rsid w:val="00FB7A52"/>
    <w:rsid w:val="00FB7B16"/>
    <w:rsid w:val="00FB7BD2"/>
    <w:rsid w:val="00FB7BE5"/>
    <w:rsid w:val="00FB7C38"/>
    <w:rsid w:val="00FB7F0C"/>
    <w:rsid w:val="00FB7F11"/>
    <w:rsid w:val="00FB7FA8"/>
    <w:rsid w:val="00FC0038"/>
    <w:rsid w:val="00FC00CF"/>
    <w:rsid w:val="00FC0117"/>
    <w:rsid w:val="00FC012F"/>
    <w:rsid w:val="00FC0145"/>
    <w:rsid w:val="00FC017F"/>
    <w:rsid w:val="00FC0348"/>
    <w:rsid w:val="00FC0495"/>
    <w:rsid w:val="00FC04C2"/>
    <w:rsid w:val="00FC077B"/>
    <w:rsid w:val="00FC07AE"/>
    <w:rsid w:val="00FC07AF"/>
    <w:rsid w:val="00FC0820"/>
    <w:rsid w:val="00FC089B"/>
    <w:rsid w:val="00FC097A"/>
    <w:rsid w:val="00FC0AB4"/>
    <w:rsid w:val="00FC0B11"/>
    <w:rsid w:val="00FC0B9B"/>
    <w:rsid w:val="00FC0CA5"/>
    <w:rsid w:val="00FC0CCF"/>
    <w:rsid w:val="00FC0D66"/>
    <w:rsid w:val="00FC0DCD"/>
    <w:rsid w:val="00FC0E12"/>
    <w:rsid w:val="00FC0E51"/>
    <w:rsid w:val="00FC100B"/>
    <w:rsid w:val="00FC1077"/>
    <w:rsid w:val="00FC1190"/>
    <w:rsid w:val="00FC11E9"/>
    <w:rsid w:val="00FC13E0"/>
    <w:rsid w:val="00FC1458"/>
    <w:rsid w:val="00FC1586"/>
    <w:rsid w:val="00FC15E9"/>
    <w:rsid w:val="00FC16A2"/>
    <w:rsid w:val="00FC16E9"/>
    <w:rsid w:val="00FC174D"/>
    <w:rsid w:val="00FC1781"/>
    <w:rsid w:val="00FC1829"/>
    <w:rsid w:val="00FC183A"/>
    <w:rsid w:val="00FC1859"/>
    <w:rsid w:val="00FC1874"/>
    <w:rsid w:val="00FC1AB5"/>
    <w:rsid w:val="00FC1AD6"/>
    <w:rsid w:val="00FC1B4D"/>
    <w:rsid w:val="00FC1C26"/>
    <w:rsid w:val="00FC1C39"/>
    <w:rsid w:val="00FC1CA9"/>
    <w:rsid w:val="00FC1D26"/>
    <w:rsid w:val="00FC1D4B"/>
    <w:rsid w:val="00FC1D66"/>
    <w:rsid w:val="00FC1D92"/>
    <w:rsid w:val="00FC1E51"/>
    <w:rsid w:val="00FC1E79"/>
    <w:rsid w:val="00FC1EBD"/>
    <w:rsid w:val="00FC1FFB"/>
    <w:rsid w:val="00FC208B"/>
    <w:rsid w:val="00FC20F2"/>
    <w:rsid w:val="00FC22FE"/>
    <w:rsid w:val="00FC2314"/>
    <w:rsid w:val="00FC232E"/>
    <w:rsid w:val="00FC23E0"/>
    <w:rsid w:val="00FC23FA"/>
    <w:rsid w:val="00FC240C"/>
    <w:rsid w:val="00FC2742"/>
    <w:rsid w:val="00FC27DB"/>
    <w:rsid w:val="00FC2842"/>
    <w:rsid w:val="00FC28DE"/>
    <w:rsid w:val="00FC2938"/>
    <w:rsid w:val="00FC2A24"/>
    <w:rsid w:val="00FC2B08"/>
    <w:rsid w:val="00FC2CE8"/>
    <w:rsid w:val="00FC32A3"/>
    <w:rsid w:val="00FC333B"/>
    <w:rsid w:val="00FC34A8"/>
    <w:rsid w:val="00FC367C"/>
    <w:rsid w:val="00FC3700"/>
    <w:rsid w:val="00FC375F"/>
    <w:rsid w:val="00FC37F0"/>
    <w:rsid w:val="00FC39ED"/>
    <w:rsid w:val="00FC3AE1"/>
    <w:rsid w:val="00FC3B07"/>
    <w:rsid w:val="00FC3B28"/>
    <w:rsid w:val="00FC3B2E"/>
    <w:rsid w:val="00FC3BBC"/>
    <w:rsid w:val="00FC3CDC"/>
    <w:rsid w:val="00FC3DF1"/>
    <w:rsid w:val="00FC3EEB"/>
    <w:rsid w:val="00FC3FAF"/>
    <w:rsid w:val="00FC3FFD"/>
    <w:rsid w:val="00FC4150"/>
    <w:rsid w:val="00FC41C0"/>
    <w:rsid w:val="00FC41C2"/>
    <w:rsid w:val="00FC4242"/>
    <w:rsid w:val="00FC4278"/>
    <w:rsid w:val="00FC42DE"/>
    <w:rsid w:val="00FC4423"/>
    <w:rsid w:val="00FC44B6"/>
    <w:rsid w:val="00FC46CF"/>
    <w:rsid w:val="00FC46F0"/>
    <w:rsid w:val="00FC47CD"/>
    <w:rsid w:val="00FC47D1"/>
    <w:rsid w:val="00FC4A37"/>
    <w:rsid w:val="00FC4B7C"/>
    <w:rsid w:val="00FC4CA4"/>
    <w:rsid w:val="00FC4E5E"/>
    <w:rsid w:val="00FC4E7E"/>
    <w:rsid w:val="00FC4ED1"/>
    <w:rsid w:val="00FC5075"/>
    <w:rsid w:val="00FC507F"/>
    <w:rsid w:val="00FC5241"/>
    <w:rsid w:val="00FC52D2"/>
    <w:rsid w:val="00FC5394"/>
    <w:rsid w:val="00FC545C"/>
    <w:rsid w:val="00FC5522"/>
    <w:rsid w:val="00FC553E"/>
    <w:rsid w:val="00FC57F7"/>
    <w:rsid w:val="00FC57FB"/>
    <w:rsid w:val="00FC58C5"/>
    <w:rsid w:val="00FC59C6"/>
    <w:rsid w:val="00FC5A6A"/>
    <w:rsid w:val="00FC5B5E"/>
    <w:rsid w:val="00FC5C37"/>
    <w:rsid w:val="00FC5D62"/>
    <w:rsid w:val="00FC5D93"/>
    <w:rsid w:val="00FC5DDE"/>
    <w:rsid w:val="00FC5DF5"/>
    <w:rsid w:val="00FC5FD6"/>
    <w:rsid w:val="00FC629A"/>
    <w:rsid w:val="00FC629C"/>
    <w:rsid w:val="00FC643F"/>
    <w:rsid w:val="00FC64EA"/>
    <w:rsid w:val="00FC65A0"/>
    <w:rsid w:val="00FC6604"/>
    <w:rsid w:val="00FC66C8"/>
    <w:rsid w:val="00FC672E"/>
    <w:rsid w:val="00FC680B"/>
    <w:rsid w:val="00FC6850"/>
    <w:rsid w:val="00FC687F"/>
    <w:rsid w:val="00FC6901"/>
    <w:rsid w:val="00FC6A4D"/>
    <w:rsid w:val="00FC6B14"/>
    <w:rsid w:val="00FC6B41"/>
    <w:rsid w:val="00FC6C32"/>
    <w:rsid w:val="00FC6D8C"/>
    <w:rsid w:val="00FC6E19"/>
    <w:rsid w:val="00FC6E46"/>
    <w:rsid w:val="00FC6E7D"/>
    <w:rsid w:val="00FC70E2"/>
    <w:rsid w:val="00FC7221"/>
    <w:rsid w:val="00FC733B"/>
    <w:rsid w:val="00FC7392"/>
    <w:rsid w:val="00FC73E4"/>
    <w:rsid w:val="00FC75EB"/>
    <w:rsid w:val="00FC76A0"/>
    <w:rsid w:val="00FC76BB"/>
    <w:rsid w:val="00FC77B4"/>
    <w:rsid w:val="00FC77D0"/>
    <w:rsid w:val="00FC791E"/>
    <w:rsid w:val="00FC7987"/>
    <w:rsid w:val="00FC79AF"/>
    <w:rsid w:val="00FC79CC"/>
    <w:rsid w:val="00FC7A1A"/>
    <w:rsid w:val="00FC7C19"/>
    <w:rsid w:val="00FC7E81"/>
    <w:rsid w:val="00FC7F93"/>
    <w:rsid w:val="00FC7FDA"/>
    <w:rsid w:val="00FD0013"/>
    <w:rsid w:val="00FD01EF"/>
    <w:rsid w:val="00FD028A"/>
    <w:rsid w:val="00FD06CD"/>
    <w:rsid w:val="00FD06E0"/>
    <w:rsid w:val="00FD06E2"/>
    <w:rsid w:val="00FD077A"/>
    <w:rsid w:val="00FD0836"/>
    <w:rsid w:val="00FD0920"/>
    <w:rsid w:val="00FD0A19"/>
    <w:rsid w:val="00FD0A3E"/>
    <w:rsid w:val="00FD0A77"/>
    <w:rsid w:val="00FD0E8A"/>
    <w:rsid w:val="00FD10D2"/>
    <w:rsid w:val="00FD10F9"/>
    <w:rsid w:val="00FD1186"/>
    <w:rsid w:val="00FD1187"/>
    <w:rsid w:val="00FD1196"/>
    <w:rsid w:val="00FD1527"/>
    <w:rsid w:val="00FD15B0"/>
    <w:rsid w:val="00FD1608"/>
    <w:rsid w:val="00FD1648"/>
    <w:rsid w:val="00FD1788"/>
    <w:rsid w:val="00FD1854"/>
    <w:rsid w:val="00FD18CB"/>
    <w:rsid w:val="00FD1A3D"/>
    <w:rsid w:val="00FD1A54"/>
    <w:rsid w:val="00FD1B36"/>
    <w:rsid w:val="00FD1C0D"/>
    <w:rsid w:val="00FD1EF8"/>
    <w:rsid w:val="00FD1F26"/>
    <w:rsid w:val="00FD1F3A"/>
    <w:rsid w:val="00FD200B"/>
    <w:rsid w:val="00FD21F9"/>
    <w:rsid w:val="00FD2358"/>
    <w:rsid w:val="00FD235B"/>
    <w:rsid w:val="00FD2492"/>
    <w:rsid w:val="00FD2617"/>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03A"/>
    <w:rsid w:val="00FD307E"/>
    <w:rsid w:val="00FD3124"/>
    <w:rsid w:val="00FD321B"/>
    <w:rsid w:val="00FD3377"/>
    <w:rsid w:val="00FD3505"/>
    <w:rsid w:val="00FD3665"/>
    <w:rsid w:val="00FD3673"/>
    <w:rsid w:val="00FD36C6"/>
    <w:rsid w:val="00FD37DA"/>
    <w:rsid w:val="00FD3826"/>
    <w:rsid w:val="00FD3905"/>
    <w:rsid w:val="00FD3937"/>
    <w:rsid w:val="00FD3A06"/>
    <w:rsid w:val="00FD3A14"/>
    <w:rsid w:val="00FD3E26"/>
    <w:rsid w:val="00FD3E66"/>
    <w:rsid w:val="00FD3EBC"/>
    <w:rsid w:val="00FD3FBA"/>
    <w:rsid w:val="00FD41DD"/>
    <w:rsid w:val="00FD4249"/>
    <w:rsid w:val="00FD425C"/>
    <w:rsid w:val="00FD445C"/>
    <w:rsid w:val="00FD44AF"/>
    <w:rsid w:val="00FD4549"/>
    <w:rsid w:val="00FD454C"/>
    <w:rsid w:val="00FD473F"/>
    <w:rsid w:val="00FD4AF8"/>
    <w:rsid w:val="00FD4CA7"/>
    <w:rsid w:val="00FD4CC0"/>
    <w:rsid w:val="00FD4CE8"/>
    <w:rsid w:val="00FD4DD8"/>
    <w:rsid w:val="00FD51DD"/>
    <w:rsid w:val="00FD52F5"/>
    <w:rsid w:val="00FD530C"/>
    <w:rsid w:val="00FD532C"/>
    <w:rsid w:val="00FD556B"/>
    <w:rsid w:val="00FD55C7"/>
    <w:rsid w:val="00FD5644"/>
    <w:rsid w:val="00FD580D"/>
    <w:rsid w:val="00FD5999"/>
    <w:rsid w:val="00FD5A2A"/>
    <w:rsid w:val="00FD5B76"/>
    <w:rsid w:val="00FD5C3B"/>
    <w:rsid w:val="00FD5C81"/>
    <w:rsid w:val="00FD5CDC"/>
    <w:rsid w:val="00FD5D9B"/>
    <w:rsid w:val="00FD60CF"/>
    <w:rsid w:val="00FD6318"/>
    <w:rsid w:val="00FD63BB"/>
    <w:rsid w:val="00FD63DD"/>
    <w:rsid w:val="00FD6429"/>
    <w:rsid w:val="00FD649E"/>
    <w:rsid w:val="00FD679B"/>
    <w:rsid w:val="00FD67A4"/>
    <w:rsid w:val="00FD68D7"/>
    <w:rsid w:val="00FD6A3D"/>
    <w:rsid w:val="00FD6B1C"/>
    <w:rsid w:val="00FD6CB6"/>
    <w:rsid w:val="00FD6D13"/>
    <w:rsid w:val="00FD6D4E"/>
    <w:rsid w:val="00FD6F9D"/>
    <w:rsid w:val="00FD70BB"/>
    <w:rsid w:val="00FD72D9"/>
    <w:rsid w:val="00FD7301"/>
    <w:rsid w:val="00FD7326"/>
    <w:rsid w:val="00FD73AE"/>
    <w:rsid w:val="00FD740D"/>
    <w:rsid w:val="00FD742D"/>
    <w:rsid w:val="00FD7469"/>
    <w:rsid w:val="00FD7544"/>
    <w:rsid w:val="00FD7559"/>
    <w:rsid w:val="00FD75A8"/>
    <w:rsid w:val="00FD75E4"/>
    <w:rsid w:val="00FD762B"/>
    <w:rsid w:val="00FD7630"/>
    <w:rsid w:val="00FD7698"/>
    <w:rsid w:val="00FD78E2"/>
    <w:rsid w:val="00FD79BB"/>
    <w:rsid w:val="00FD7A4B"/>
    <w:rsid w:val="00FD7B61"/>
    <w:rsid w:val="00FD7B69"/>
    <w:rsid w:val="00FD7C34"/>
    <w:rsid w:val="00FD7CCC"/>
    <w:rsid w:val="00FD7D5B"/>
    <w:rsid w:val="00FD7D6B"/>
    <w:rsid w:val="00FD7FE3"/>
    <w:rsid w:val="00FE00DC"/>
    <w:rsid w:val="00FE0224"/>
    <w:rsid w:val="00FE0275"/>
    <w:rsid w:val="00FE0280"/>
    <w:rsid w:val="00FE0477"/>
    <w:rsid w:val="00FE0478"/>
    <w:rsid w:val="00FE047F"/>
    <w:rsid w:val="00FE0510"/>
    <w:rsid w:val="00FE0657"/>
    <w:rsid w:val="00FE08DF"/>
    <w:rsid w:val="00FE08E7"/>
    <w:rsid w:val="00FE0C15"/>
    <w:rsid w:val="00FE0D43"/>
    <w:rsid w:val="00FE0D72"/>
    <w:rsid w:val="00FE0ED5"/>
    <w:rsid w:val="00FE0F52"/>
    <w:rsid w:val="00FE1050"/>
    <w:rsid w:val="00FE129D"/>
    <w:rsid w:val="00FE1415"/>
    <w:rsid w:val="00FE15F5"/>
    <w:rsid w:val="00FE1728"/>
    <w:rsid w:val="00FE17A4"/>
    <w:rsid w:val="00FE17F1"/>
    <w:rsid w:val="00FE1822"/>
    <w:rsid w:val="00FE193B"/>
    <w:rsid w:val="00FE1AB0"/>
    <w:rsid w:val="00FE1BDF"/>
    <w:rsid w:val="00FE1CEF"/>
    <w:rsid w:val="00FE1DA4"/>
    <w:rsid w:val="00FE1DDC"/>
    <w:rsid w:val="00FE1EEF"/>
    <w:rsid w:val="00FE1FC0"/>
    <w:rsid w:val="00FE20D6"/>
    <w:rsid w:val="00FE22FE"/>
    <w:rsid w:val="00FE23F4"/>
    <w:rsid w:val="00FE2454"/>
    <w:rsid w:val="00FE24A0"/>
    <w:rsid w:val="00FE24C0"/>
    <w:rsid w:val="00FE26E0"/>
    <w:rsid w:val="00FE2756"/>
    <w:rsid w:val="00FE2784"/>
    <w:rsid w:val="00FE2899"/>
    <w:rsid w:val="00FE28CB"/>
    <w:rsid w:val="00FE2A08"/>
    <w:rsid w:val="00FE2B7B"/>
    <w:rsid w:val="00FE2BC0"/>
    <w:rsid w:val="00FE2C69"/>
    <w:rsid w:val="00FE2C79"/>
    <w:rsid w:val="00FE2CCF"/>
    <w:rsid w:val="00FE2E48"/>
    <w:rsid w:val="00FE3052"/>
    <w:rsid w:val="00FE3100"/>
    <w:rsid w:val="00FE3430"/>
    <w:rsid w:val="00FE34EB"/>
    <w:rsid w:val="00FE355E"/>
    <w:rsid w:val="00FE3576"/>
    <w:rsid w:val="00FE35BC"/>
    <w:rsid w:val="00FE3735"/>
    <w:rsid w:val="00FE3739"/>
    <w:rsid w:val="00FE3768"/>
    <w:rsid w:val="00FE379C"/>
    <w:rsid w:val="00FE3859"/>
    <w:rsid w:val="00FE3891"/>
    <w:rsid w:val="00FE39B3"/>
    <w:rsid w:val="00FE3A7E"/>
    <w:rsid w:val="00FE3ACA"/>
    <w:rsid w:val="00FE3B7C"/>
    <w:rsid w:val="00FE3BB0"/>
    <w:rsid w:val="00FE3C50"/>
    <w:rsid w:val="00FE3CFC"/>
    <w:rsid w:val="00FE3D30"/>
    <w:rsid w:val="00FE3D47"/>
    <w:rsid w:val="00FE3E5C"/>
    <w:rsid w:val="00FE4051"/>
    <w:rsid w:val="00FE410F"/>
    <w:rsid w:val="00FE41C9"/>
    <w:rsid w:val="00FE425D"/>
    <w:rsid w:val="00FE42C4"/>
    <w:rsid w:val="00FE4383"/>
    <w:rsid w:val="00FE4423"/>
    <w:rsid w:val="00FE4490"/>
    <w:rsid w:val="00FE4600"/>
    <w:rsid w:val="00FE4647"/>
    <w:rsid w:val="00FE4702"/>
    <w:rsid w:val="00FE47B0"/>
    <w:rsid w:val="00FE486A"/>
    <w:rsid w:val="00FE48B3"/>
    <w:rsid w:val="00FE4B5F"/>
    <w:rsid w:val="00FE4E5F"/>
    <w:rsid w:val="00FE4F18"/>
    <w:rsid w:val="00FE501F"/>
    <w:rsid w:val="00FE5070"/>
    <w:rsid w:val="00FE5172"/>
    <w:rsid w:val="00FE5236"/>
    <w:rsid w:val="00FE5362"/>
    <w:rsid w:val="00FE56A2"/>
    <w:rsid w:val="00FE5802"/>
    <w:rsid w:val="00FE5837"/>
    <w:rsid w:val="00FE5862"/>
    <w:rsid w:val="00FE5879"/>
    <w:rsid w:val="00FE58F7"/>
    <w:rsid w:val="00FE5977"/>
    <w:rsid w:val="00FE5A97"/>
    <w:rsid w:val="00FE5C02"/>
    <w:rsid w:val="00FE5C1D"/>
    <w:rsid w:val="00FE5CB2"/>
    <w:rsid w:val="00FE5D80"/>
    <w:rsid w:val="00FE5E42"/>
    <w:rsid w:val="00FE60ED"/>
    <w:rsid w:val="00FE61DD"/>
    <w:rsid w:val="00FE6266"/>
    <w:rsid w:val="00FE641D"/>
    <w:rsid w:val="00FE6499"/>
    <w:rsid w:val="00FE64AC"/>
    <w:rsid w:val="00FE65DB"/>
    <w:rsid w:val="00FE65E5"/>
    <w:rsid w:val="00FE6755"/>
    <w:rsid w:val="00FE6768"/>
    <w:rsid w:val="00FE676E"/>
    <w:rsid w:val="00FE67B9"/>
    <w:rsid w:val="00FE68C4"/>
    <w:rsid w:val="00FE69BC"/>
    <w:rsid w:val="00FE69F8"/>
    <w:rsid w:val="00FE6A9D"/>
    <w:rsid w:val="00FE6B6D"/>
    <w:rsid w:val="00FE6D7E"/>
    <w:rsid w:val="00FE6D94"/>
    <w:rsid w:val="00FE6DB1"/>
    <w:rsid w:val="00FE6DEC"/>
    <w:rsid w:val="00FE6E4D"/>
    <w:rsid w:val="00FE6EA7"/>
    <w:rsid w:val="00FE6EDE"/>
    <w:rsid w:val="00FE6F99"/>
    <w:rsid w:val="00FE700B"/>
    <w:rsid w:val="00FE70C1"/>
    <w:rsid w:val="00FE72E0"/>
    <w:rsid w:val="00FE7407"/>
    <w:rsid w:val="00FE74E2"/>
    <w:rsid w:val="00FE74FC"/>
    <w:rsid w:val="00FE754F"/>
    <w:rsid w:val="00FE756B"/>
    <w:rsid w:val="00FE761D"/>
    <w:rsid w:val="00FE7676"/>
    <w:rsid w:val="00FE768C"/>
    <w:rsid w:val="00FE76FA"/>
    <w:rsid w:val="00FE77F8"/>
    <w:rsid w:val="00FE7872"/>
    <w:rsid w:val="00FE78AC"/>
    <w:rsid w:val="00FE7A09"/>
    <w:rsid w:val="00FE7AB0"/>
    <w:rsid w:val="00FE7B08"/>
    <w:rsid w:val="00FE7B97"/>
    <w:rsid w:val="00FE7C38"/>
    <w:rsid w:val="00FE7D2A"/>
    <w:rsid w:val="00FE7DDE"/>
    <w:rsid w:val="00FE7E12"/>
    <w:rsid w:val="00FE7F65"/>
    <w:rsid w:val="00FF00FA"/>
    <w:rsid w:val="00FF01C5"/>
    <w:rsid w:val="00FF01E6"/>
    <w:rsid w:val="00FF0224"/>
    <w:rsid w:val="00FF025C"/>
    <w:rsid w:val="00FF0289"/>
    <w:rsid w:val="00FF02D6"/>
    <w:rsid w:val="00FF03D3"/>
    <w:rsid w:val="00FF03DA"/>
    <w:rsid w:val="00FF0403"/>
    <w:rsid w:val="00FF0472"/>
    <w:rsid w:val="00FF0545"/>
    <w:rsid w:val="00FF060F"/>
    <w:rsid w:val="00FF0654"/>
    <w:rsid w:val="00FF0655"/>
    <w:rsid w:val="00FF06C2"/>
    <w:rsid w:val="00FF073A"/>
    <w:rsid w:val="00FF0895"/>
    <w:rsid w:val="00FF090A"/>
    <w:rsid w:val="00FF0A35"/>
    <w:rsid w:val="00FF0A60"/>
    <w:rsid w:val="00FF0BA9"/>
    <w:rsid w:val="00FF0BBB"/>
    <w:rsid w:val="00FF0C86"/>
    <w:rsid w:val="00FF0DDF"/>
    <w:rsid w:val="00FF0EEE"/>
    <w:rsid w:val="00FF0FD1"/>
    <w:rsid w:val="00FF116E"/>
    <w:rsid w:val="00FF117C"/>
    <w:rsid w:val="00FF11AD"/>
    <w:rsid w:val="00FF12A2"/>
    <w:rsid w:val="00FF1362"/>
    <w:rsid w:val="00FF13D3"/>
    <w:rsid w:val="00FF1455"/>
    <w:rsid w:val="00FF1516"/>
    <w:rsid w:val="00FF1567"/>
    <w:rsid w:val="00FF1653"/>
    <w:rsid w:val="00FF1716"/>
    <w:rsid w:val="00FF1779"/>
    <w:rsid w:val="00FF17B3"/>
    <w:rsid w:val="00FF1920"/>
    <w:rsid w:val="00FF1969"/>
    <w:rsid w:val="00FF19E6"/>
    <w:rsid w:val="00FF1ACF"/>
    <w:rsid w:val="00FF1AFF"/>
    <w:rsid w:val="00FF1C02"/>
    <w:rsid w:val="00FF1C61"/>
    <w:rsid w:val="00FF1C73"/>
    <w:rsid w:val="00FF1CE6"/>
    <w:rsid w:val="00FF1D7D"/>
    <w:rsid w:val="00FF1FE8"/>
    <w:rsid w:val="00FF2210"/>
    <w:rsid w:val="00FF23AC"/>
    <w:rsid w:val="00FF268B"/>
    <w:rsid w:val="00FF289D"/>
    <w:rsid w:val="00FF2A88"/>
    <w:rsid w:val="00FF2D04"/>
    <w:rsid w:val="00FF2DE2"/>
    <w:rsid w:val="00FF2EA1"/>
    <w:rsid w:val="00FF2EA8"/>
    <w:rsid w:val="00FF2EFC"/>
    <w:rsid w:val="00FF2F8A"/>
    <w:rsid w:val="00FF3382"/>
    <w:rsid w:val="00FF3400"/>
    <w:rsid w:val="00FF3421"/>
    <w:rsid w:val="00FF3496"/>
    <w:rsid w:val="00FF3500"/>
    <w:rsid w:val="00FF37C5"/>
    <w:rsid w:val="00FF3A12"/>
    <w:rsid w:val="00FF3BC4"/>
    <w:rsid w:val="00FF3C19"/>
    <w:rsid w:val="00FF3CFC"/>
    <w:rsid w:val="00FF3D3F"/>
    <w:rsid w:val="00FF3DAB"/>
    <w:rsid w:val="00FF3FB4"/>
    <w:rsid w:val="00FF4116"/>
    <w:rsid w:val="00FF4234"/>
    <w:rsid w:val="00FF43AF"/>
    <w:rsid w:val="00FF43CE"/>
    <w:rsid w:val="00FF4447"/>
    <w:rsid w:val="00FF44DB"/>
    <w:rsid w:val="00FF45B0"/>
    <w:rsid w:val="00FF4608"/>
    <w:rsid w:val="00FF4691"/>
    <w:rsid w:val="00FF477E"/>
    <w:rsid w:val="00FF4858"/>
    <w:rsid w:val="00FF4889"/>
    <w:rsid w:val="00FF48AF"/>
    <w:rsid w:val="00FF48C6"/>
    <w:rsid w:val="00FF48E0"/>
    <w:rsid w:val="00FF4BA4"/>
    <w:rsid w:val="00FF4BD7"/>
    <w:rsid w:val="00FF4D02"/>
    <w:rsid w:val="00FF4E0D"/>
    <w:rsid w:val="00FF4EDA"/>
    <w:rsid w:val="00FF4EDE"/>
    <w:rsid w:val="00FF5026"/>
    <w:rsid w:val="00FF5041"/>
    <w:rsid w:val="00FF5050"/>
    <w:rsid w:val="00FF5153"/>
    <w:rsid w:val="00FF5173"/>
    <w:rsid w:val="00FF5188"/>
    <w:rsid w:val="00FF51D0"/>
    <w:rsid w:val="00FF52CC"/>
    <w:rsid w:val="00FF52E3"/>
    <w:rsid w:val="00FF530D"/>
    <w:rsid w:val="00FF5320"/>
    <w:rsid w:val="00FF54A3"/>
    <w:rsid w:val="00FF5574"/>
    <w:rsid w:val="00FF55D8"/>
    <w:rsid w:val="00FF5801"/>
    <w:rsid w:val="00FF58FA"/>
    <w:rsid w:val="00FF5A89"/>
    <w:rsid w:val="00FF5ABF"/>
    <w:rsid w:val="00FF5AFA"/>
    <w:rsid w:val="00FF5B34"/>
    <w:rsid w:val="00FF5CC6"/>
    <w:rsid w:val="00FF5D01"/>
    <w:rsid w:val="00FF5D1A"/>
    <w:rsid w:val="00FF5E65"/>
    <w:rsid w:val="00FF5FC5"/>
    <w:rsid w:val="00FF609A"/>
    <w:rsid w:val="00FF60B2"/>
    <w:rsid w:val="00FF62C8"/>
    <w:rsid w:val="00FF64FB"/>
    <w:rsid w:val="00FF6579"/>
    <w:rsid w:val="00FF657D"/>
    <w:rsid w:val="00FF65B6"/>
    <w:rsid w:val="00FF66CB"/>
    <w:rsid w:val="00FF66FE"/>
    <w:rsid w:val="00FF682D"/>
    <w:rsid w:val="00FF69CC"/>
    <w:rsid w:val="00FF6AC3"/>
    <w:rsid w:val="00FF6B84"/>
    <w:rsid w:val="00FF6C2B"/>
    <w:rsid w:val="00FF6CF6"/>
    <w:rsid w:val="00FF6D4C"/>
    <w:rsid w:val="00FF6E16"/>
    <w:rsid w:val="00FF6E64"/>
    <w:rsid w:val="00FF6F2F"/>
    <w:rsid w:val="00FF6F68"/>
    <w:rsid w:val="00FF70CF"/>
    <w:rsid w:val="00FF72A3"/>
    <w:rsid w:val="00FF74BE"/>
    <w:rsid w:val="00FF76B6"/>
    <w:rsid w:val="00FF78DB"/>
    <w:rsid w:val="00FF79D6"/>
    <w:rsid w:val="00FF7BE7"/>
    <w:rsid w:val="00FF7BF9"/>
    <w:rsid w:val="00FF7C60"/>
    <w:rsid w:val="00FF7D6A"/>
    <w:rsid w:val="00FF7E5F"/>
    <w:rsid w:val="00FF7E94"/>
    <w:rsid w:val="013522FE"/>
    <w:rsid w:val="013BD9DB"/>
    <w:rsid w:val="020903BD"/>
    <w:rsid w:val="022F4916"/>
    <w:rsid w:val="0294B55A"/>
    <w:rsid w:val="02AE0E5B"/>
    <w:rsid w:val="0373B644"/>
    <w:rsid w:val="038B30C2"/>
    <w:rsid w:val="038F2D14"/>
    <w:rsid w:val="03A3DBEF"/>
    <w:rsid w:val="03FFF953"/>
    <w:rsid w:val="04772077"/>
    <w:rsid w:val="04B7DA14"/>
    <w:rsid w:val="04F7F59C"/>
    <w:rsid w:val="04FBA8D1"/>
    <w:rsid w:val="05247C5E"/>
    <w:rsid w:val="056315DF"/>
    <w:rsid w:val="056A9006"/>
    <w:rsid w:val="05E4A796"/>
    <w:rsid w:val="06F404E7"/>
    <w:rsid w:val="07206608"/>
    <w:rsid w:val="074050E9"/>
    <w:rsid w:val="0748A316"/>
    <w:rsid w:val="07E631F9"/>
    <w:rsid w:val="082210CB"/>
    <w:rsid w:val="0859E890"/>
    <w:rsid w:val="08640ACF"/>
    <w:rsid w:val="088E7881"/>
    <w:rsid w:val="08B27497"/>
    <w:rsid w:val="08EC6761"/>
    <w:rsid w:val="0910A805"/>
    <w:rsid w:val="092D16A4"/>
    <w:rsid w:val="0970A068"/>
    <w:rsid w:val="09779B1C"/>
    <w:rsid w:val="09877785"/>
    <w:rsid w:val="09B11FCD"/>
    <w:rsid w:val="0A115152"/>
    <w:rsid w:val="0A443E42"/>
    <w:rsid w:val="0AF0D688"/>
    <w:rsid w:val="0B10130E"/>
    <w:rsid w:val="0B430237"/>
    <w:rsid w:val="0B4BCC4C"/>
    <w:rsid w:val="0B61D789"/>
    <w:rsid w:val="0BEA4A14"/>
    <w:rsid w:val="0C42726C"/>
    <w:rsid w:val="0C4C25B4"/>
    <w:rsid w:val="0C6F685D"/>
    <w:rsid w:val="0C83C851"/>
    <w:rsid w:val="0CAA5B14"/>
    <w:rsid w:val="0CF68C2A"/>
    <w:rsid w:val="0D378608"/>
    <w:rsid w:val="0D7817AF"/>
    <w:rsid w:val="0D850517"/>
    <w:rsid w:val="0DA724B1"/>
    <w:rsid w:val="0DDCC2C0"/>
    <w:rsid w:val="0DFE10AF"/>
    <w:rsid w:val="0E16ADAA"/>
    <w:rsid w:val="0E2BE4CE"/>
    <w:rsid w:val="0EFCB8EC"/>
    <w:rsid w:val="0F363497"/>
    <w:rsid w:val="0FBC3A9D"/>
    <w:rsid w:val="0FC13281"/>
    <w:rsid w:val="103355EF"/>
    <w:rsid w:val="10C0296F"/>
    <w:rsid w:val="10C5C3B2"/>
    <w:rsid w:val="1127712C"/>
    <w:rsid w:val="117B552A"/>
    <w:rsid w:val="119E75AB"/>
    <w:rsid w:val="11DB8D9A"/>
    <w:rsid w:val="11EECB47"/>
    <w:rsid w:val="12208489"/>
    <w:rsid w:val="128C4B8F"/>
    <w:rsid w:val="12BFAFF3"/>
    <w:rsid w:val="132E0FAE"/>
    <w:rsid w:val="1356ADBA"/>
    <w:rsid w:val="135F2D33"/>
    <w:rsid w:val="1375666C"/>
    <w:rsid w:val="1378DDFB"/>
    <w:rsid w:val="138328B3"/>
    <w:rsid w:val="13DE4667"/>
    <w:rsid w:val="1412D839"/>
    <w:rsid w:val="149565FB"/>
    <w:rsid w:val="14962537"/>
    <w:rsid w:val="14DB5804"/>
    <w:rsid w:val="152B8057"/>
    <w:rsid w:val="15F5C08A"/>
    <w:rsid w:val="160659D7"/>
    <w:rsid w:val="1678684D"/>
    <w:rsid w:val="16A8030B"/>
    <w:rsid w:val="16D058C2"/>
    <w:rsid w:val="16FC91AE"/>
    <w:rsid w:val="17235484"/>
    <w:rsid w:val="1758F9BD"/>
    <w:rsid w:val="175A46A0"/>
    <w:rsid w:val="17877856"/>
    <w:rsid w:val="17D857AA"/>
    <w:rsid w:val="17E5CAFC"/>
    <w:rsid w:val="17F05AEE"/>
    <w:rsid w:val="18B16776"/>
    <w:rsid w:val="18F6D316"/>
    <w:rsid w:val="1997029A"/>
    <w:rsid w:val="1997608D"/>
    <w:rsid w:val="1998EAFE"/>
    <w:rsid w:val="1A130589"/>
    <w:rsid w:val="1A3234E3"/>
    <w:rsid w:val="1A9C5BEF"/>
    <w:rsid w:val="1A9C63A3"/>
    <w:rsid w:val="1AFEBEC6"/>
    <w:rsid w:val="1B394420"/>
    <w:rsid w:val="1B801D0D"/>
    <w:rsid w:val="1B9C4201"/>
    <w:rsid w:val="1BB38CB0"/>
    <w:rsid w:val="1BBC002A"/>
    <w:rsid w:val="1BBC521B"/>
    <w:rsid w:val="1BF65883"/>
    <w:rsid w:val="1BFD1329"/>
    <w:rsid w:val="1BFF00D0"/>
    <w:rsid w:val="1C319472"/>
    <w:rsid w:val="1C6D319C"/>
    <w:rsid w:val="1C73D4F3"/>
    <w:rsid w:val="1C923880"/>
    <w:rsid w:val="1CD054D0"/>
    <w:rsid w:val="1D1FDDAB"/>
    <w:rsid w:val="1D3121F6"/>
    <w:rsid w:val="1DCFF584"/>
    <w:rsid w:val="1EBE2030"/>
    <w:rsid w:val="1EC2D9C2"/>
    <w:rsid w:val="1EE324CA"/>
    <w:rsid w:val="1EE74F24"/>
    <w:rsid w:val="1F1C6235"/>
    <w:rsid w:val="1F7D0FB4"/>
    <w:rsid w:val="1F91BE8F"/>
    <w:rsid w:val="1FC2A4D9"/>
    <w:rsid w:val="20906735"/>
    <w:rsid w:val="219D3B43"/>
    <w:rsid w:val="21F36BB3"/>
    <w:rsid w:val="221C1CC1"/>
    <w:rsid w:val="226F8E40"/>
    <w:rsid w:val="229CF098"/>
    <w:rsid w:val="22D46B56"/>
    <w:rsid w:val="22FF5278"/>
    <w:rsid w:val="231546AC"/>
    <w:rsid w:val="23564F02"/>
    <w:rsid w:val="23614690"/>
    <w:rsid w:val="24976B52"/>
    <w:rsid w:val="24CD40A3"/>
    <w:rsid w:val="252EB6AF"/>
    <w:rsid w:val="257E7198"/>
    <w:rsid w:val="260CF722"/>
    <w:rsid w:val="270BE692"/>
    <w:rsid w:val="27156A49"/>
    <w:rsid w:val="27529B22"/>
    <w:rsid w:val="279379D5"/>
    <w:rsid w:val="27A05495"/>
    <w:rsid w:val="27AB907A"/>
    <w:rsid w:val="27D58846"/>
    <w:rsid w:val="27E3EA89"/>
    <w:rsid w:val="283E7581"/>
    <w:rsid w:val="28541AF9"/>
    <w:rsid w:val="296FDB89"/>
    <w:rsid w:val="29807859"/>
    <w:rsid w:val="29FD0DEF"/>
    <w:rsid w:val="2A0F9C4F"/>
    <w:rsid w:val="2B003FC8"/>
    <w:rsid w:val="2B2BFEE8"/>
    <w:rsid w:val="2BBB0F66"/>
    <w:rsid w:val="2BE75918"/>
    <w:rsid w:val="2C042D1C"/>
    <w:rsid w:val="2D13491F"/>
    <w:rsid w:val="2DE62F04"/>
    <w:rsid w:val="2E6537E5"/>
    <w:rsid w:val="2E76B156"/>
    <w:rsid w:val="2F7969C9"/>
    <w:rsid w:val="2F913FFF"/>
    <w:rsid w:val="2FCA96D8"/>
    <w:rsid w:val="3073321C"/>
    <w:rsid w:val="308655B7"/>
    <w:rsid w:val="30CA2DB6"/>
    <w:rsid w:val="3108DAFF"/>
    <w:rsid w:val="310ED3B2"/>
    <w:rsid w:val="31598118"/>
    <w:rsid w:val="31AF1FE1"/>
    <w:rsid w:val="31EC165E"/>
    <w:rsid w:val="31ED7A8A"/>
    <w:rsid w:val="31FAAFA3"/>
    <w:rsid w:val="3220406E"/>
    <w:rsid w:val="329C58C3"/>
    <w:rsid w:val="332DF278"/>
    <w:rsid w:val="33477780"/>
    <w:rsid w:val="33543263"/>
    <w:rsid w:val="338C6E6F"/>
    <w:rsid w:val="33921231"/>
    <w:rsid w:val="33CA5BBC"/>
    <w:rsid w:val="33EDCEE8"/>
    <w:rsid w:val="34240ED6"/>
    <w:rsid w:val="34D5B585"/>
    <w:rsid w:val="35B375E6"/>
    <w:rsid w:val="37DABF0D"/>
    <w:rsid w:val="383ADBAA"/>
    <w:rsid w:val="38695793"/>
    <w:rsid w:val="3886507D"/>
    <w:rsid w:val="396B047A"/>
    <w:rsid w:val="3A21EBBD"/>
    <w:rsid w:val="3A2B7D0B"/>
    <w:rsid w:val="3A68FBD7"/>
    <w:rsid w:val="3A8B04EB"/>
    <w:rsid w:val="3AA508F7"/>
    <w:rsid w:val="3AFE42FC"/>
    <w:rsid w:val="3B44DB5E"/>
    <w:rsid w:val="3B4DDFB8"/>
    <w:rsid w:val="3B78345C"/>
    <w:rsid w:val="3BAE1F76"/>
    <w:rsid w:val="3CE07B3F"/>
    <w:rsid w:val="3CEB0105"/>
    <w:rsid w:val="3CF28B52"/>
    <w:rsid w:val="3D4848A0"/>
    <w:rsid w:val="3D5A3D4A"/>
    <w:rsid w:val="3D7C0444"/>
    <w:rsid w:val="3DCC0564"/>
    <w:rsid w:val="3E315E31"/>
    <w:rsid w:val="3E7BE4A8"/>
    <w:rsid w:val="3E932E81"/>
    <w:rsid w:val="3EC15E2A"/>
    <w:rsid w:val="3F0B25D3"/>
    <w:rsid w:val="3F5123FF"/>
    <w:rsid w:val="3F5DE17A"/>
    <w:rsid w:val="3F7235B1"/>
    <w:rsid w:val="40802078"/>
    <w:rsid w:val="4096066B"/>
    <w:rsid w:val="420BC081"/>
    <w:rsid w:val="421644E5"/>
    <w:rsid w:val="421E5C3D"/>
    <w:rsid w:val="423ED103"/>
    <w:rsid w:val="425D03DB"/>
    <w:rsid w:val="43141CAA"/>
    <w:rsid w:val="43494046"/>
    <w:rsid w:val="43754A58"/>
    <w:rsid w:val="43791E28"/>
    <w:rsid w:val="4381DDDB"/>
    <w:rsid w:val="43D4E873"/>
    <w:rsid w:val="43F552D3"/>
    <w:rsid w:val="4441DD45"/>
    <w:rsid w:val="447403EB"/>
    <w:rsid w:val="4479E3E8"/>
    <w:rsid w:val="44F7241C"/>
    <w:rsid w:val="44FE6D9D"/>
    <w:rsid w:val="4542CB4C"/>
    <w:rsid w:val="45676FE3"/>
    <w:rsid w:val="45CC2966"/>
    <w:rsid w:val="45E18A6E"/>
    <w:rsid w:val="45EDE05E"/>
    <w:rsid w:val="461D655C"/>
    <w:rsid w:val="4637783E"/>
    <w:rsid w:val="46B35C97"/>
    <w:rsid w:val="46D5259D"/>
    <w:rsid w:val="46DA3BED"/>
    <w:rsid w:val="4725CFF7"/>
    <w:rsid w:val="47C2339C"/>
    <w:rsid w:val="47E03CF4"/>
    <w:rsid w:val="48324935"/>
    <w:rsid w:val="488316C9"/>
    <w:rsid w:val="48961B15"/>
    <w:rsid w:val="48A728B6"/>
    <w:rsid w:val="48ADC284"/>
    <w:rsid w:val="494C1357"/>
    <w:rsid w:val="49AC41BC"/>
    <w:rsid w:val="49D1DD70"/>
    <w:rsid w:val="49D8768D"/>
    <w:rsid w:val="49EE1EBF"/>
    <w:rsid w:val="4A2A6B54"/>
    <w:rsid w:val="4A4807FD"/>
    <w:rsid w:val="4A57178D"/>
    <w:rsid w:val="4AC930D3"/>
    <w:rsid w:val="4B0B1420"/>
    <w:rsid w:val="4B783CE1"/>
    <w:rsid w:val="4B941D2E"/>
    <w:rsid w:val="4C620643"/>
    <w:rsid w:val="4C7BCBB1"/>
    <w:rsid w:val="4CFE4142"/>
    <w:rsid w:val="4D637006"/>
    <w:rsid w:val="4DBE952A"/>
    <w:rsid w:val="4DEF5D61"/>
    <w:rsid w:val="4DF139EC"/>
    <w:rsid w:val="4E3B525D"/>
    <w:rsid w:val="4E896C53"/>
    <w:rsid w:val="4ECEFA4D"/>
    <w:rsid w:val="4F1DE2B8"/>
    <w:rsid w:val="4F402FAD"/>
    <w:rsid w:val="505C74C7"/>
    <w:rsid w:val="5077589A"/>
    <w:rsid w:val="50D5F11C"/>
    <w:rsid w:val="50FF3974"/>
    <w:rsid w:val="5179FE1B"/>
    <w:rsid w:val="52021498"/>
    <w:rsid w:val="522D75AA"/>
    <w:rsid w:val="5235CE29"/>
    <w:rsid w:val="5243A6D6"/>
    <w:rsid w:val="52676A19"/>
    <w:rsid w:val="52850782"/>
    <w:rsid w:val="52CD94B4"/>
    <w:rsid w:val="52EB59EF"/>
    <w:rsid w:val="52F4BEEF"/>
    <w:rsid w:val="5317551D"/>
    <w:rsid w:val="534DC90B"/>
    <w:rsid w:val="5356113A"/>
    <w:rsid w:val="54225FAE"/>
    <w:rsid w:val="545339C6"/>
    <w:rsid w:val="54C96415"/>
    <w:rsid w:val="54F84A26"/>
    <w:rsid w:val="552291AB"/>
    <w:rsid w:val="55236C10"/>
    <w:rsid w:val="5525CF89"/>
    <w:rsid w:val="557AC48A"/>
    <w:rsid w:val="561A350A"/>
    <w:rsid w:val="561FBD69"/>
    <w:rsid w:val="5662719D"/>
    <w:rsid w:val="56B73198"/>
    <w:rsid w:val="56C8C093"/>
    <w:rsid w:val="56CC8EBA"/>
    <w:rsid w:val="57193097"/>
    <w:rsid w:val="57253394"/>
    <w:rsid w:val="572B40E1"/>
    <w:rsid w:val="578F42AF"/>
    <w:rsid w:val="582F6D80"/>
    <w:rsid w:val="585A755A"/>
    <w:rsid w:val="586CC27B"/>
    <w:rsid w:val="587FB9A8"/>
    <w:rsid w:val="5894F1E4"/>
    <w:rsid w:val="58B43F0E"/>
    <w:rsid w:val="591DDA94"/>
    <w:rsid w:val="5A3D7B86"/>
    <w:rsid w:val="5A59E71D"/>
    <w:rsid w:val="5AE465A6"/>
    <w:rsid w:val="5B28CDE7"/>
    <w:rsid w:val="5B71CC03"/>
    <w:rsid w:val="5B7E1B8E"/>
    <w:rsid w:val="5B8EF992"/>
    <w:rsid w:val="5BC56E13"/>
    <w:rsid w:val="5C1A46C7"/>
    <w:rsid w:val="5C9F6BAC"/>
    <w:rsid w:val="5CB607D2"/>
    <w:rsid w:val="5CC87140"/>
    <w:rsid w:val="5D3F1871"/>
    <w:rsid w:val="5DF34C82"/>
    <w:rsid w:val="5E057540"/>
    <w:rsid w:val="5E062EC6"/>
    <w:rsid w:val="5E097EB3"/>
    <w:rsid w:val="5E7A6D98"/>
    <w:rsid w:val="5EA4930C"/>
    <w:rsid w:val="5EB16487"/>
    <w:rsid w:val="5EB2E124"/>
    <w:rsid w:val="5EC46DD6"/>
    <w:rsid w:val="5F0964C5"/>
    <w:rsid w:val="5F5A7FE1"/>
    <w:rsid w:val="5F962A0C"/>
    <w:rsid w:val="5FAC2EBF"/>
    <w:rsid w:val="603466F6"/>
    <w:rsid w:val="60360372"/>
    <w:rsid w:val="603D7ABC"/>
    <w:rsid w:val="607D5EB5"/>
    <w:rsid w:val="6090BFDA"/>
    <w:rsid w:val="611D2461"/>
    <w:rsid w:val="6273FDAB"/>
    <w:rsid w:val="6274F375"/>
    <w:rsid w:val="634F7BBF"/>
    <w:rsid w:val="639C0BCA"/>
    <w:rsid w:val="63D54E04"/>
    <w:rsid w:val="63FBA44A"/>
    <w:rsid w:val="64091B55"/>
    <w:rsid w:val="6426B776"/>
    <w:rsid w:val="64BDE6D4"/>
    <w:rsid w:val="65323CD9"/>
    <w:rsid w:val="6602032A"/>
    <w:rsid w:val="661BB3D5"/>
    <w:rsid w:val="667E786B"/>
    <w:rsid w:val="678D1C0C"/>
    <w:rsid w:val="678DCC2E"/>
    <w:rsid w:val="67AE62E1"/>
    <w:rsid w:val="67C702B6"/>
    <w:rsid w:val="689F274A"/>
    <w:rsid w:val="68D940CA"/>
    <w:rsid w:val="68DF6F59"/>
    <w:rsid w:val="68FB9C50"/>
    <w:rsid w:val="696DAFFC"/>
    <w:rsid w:val="699E3F4D"/>
    <w:rsid w:val="69B972BA"/>
    <w:rsid w:val="69D5C95F"/>
    <w:rsid w:val="69DE6C30"/>
    <w:rsid w:val="69E17625"/>
    <w:rsid w:val="6A26169E"/>
    <w:rsid w:val="6A273BA4"/>
    <w:rsid w:val="6AF53250"/>
    <w:rsid w:val="6B865DC7"/>
    <w:rsid w:val="6BD006E9"/>
    <w:rsid w:val="6BDE9AE9"/>
    <w:rsid w:val="6C1D6BB0"/>
    <w:rsid w:val="6C32B4A4"/>
    <w:rsid w:val="6D284E30"/>
    <w:rsid w:val="6D60541B"/>
    <w:rsid w:val="6DAA0D6D"/>
    <w:rsid w:val="6DCA6618"/>
    <w:rsid w:val="6E53CAF0"/>
    <w:rsid w:val="6EA3C2C6"/>
    <w:rsid w:val="6EBDFCF8"/>
    <w:rsid w:val="6EF05833"/>
    <w:rsid w:val="6FC0CFB3"/>
    <w:rsid w:val="6FC921E0"/>
    <w:rsid w:val="703545D8"/>
    <w:rsid w:val="70935F9C"/>
    <w:rsid w:val="70A429CC"/>
    <w:rsid w:val="70BD16A9"/>
    <w:rsid w:val="71CD2CD5"/>
    <w:rsid w:val="71ECF42B"/>
    <w:rsid w:val="7235E198"/>
    <w:rsid w:val="725975A1"/>
    <w:rsid w:val="72CF0C79"/>
    <w:rsid w:val="745C9D11"/>
    <w:rsid w:val="74A221AE"/>
    <w:rsid w:val="74C8F887"/>
    <w:rsid w:val="758B20A5"/>
    <w:rsid w:val="75B793DD"/>
    <w:rsid w:val="75F92DF1"/>
    <w:rsid w:val="76168CE2"/>
    <w:rsid w:val="768BCBE5"/>
    <w:rsid w:val="76D60590"/>
    <w:rsid w:val="77123C60"/>
    <w:rsid w:val="771528C7"/>
    <w:rsid w:val="772E1699"/>
    <w:rsid w:val="7738A56E"/>
    <w:rsid w:val="77636FBF"/>
    <w:rsid w:val="778D5B62"/>
    <w:rsid w:val="77A444D8"/>
    <w:rsid w:val="784F610B"/>
    <w:rsid w:val="78538A8F"/>
    <w:rsid w:val="785CF2B3"/>
    <w:rsid w:val="79051FA0"/>
    <w:rsid w:val="79084F81"/>
    <w:rsid w:val="793A7CBC"/>
    <w:rsid w:val="793D0825"/>
    <w:rsid w:val="7949E386"/>
    <w:rsid w:val="79A53FA5"/>
    <w:rsid w:val="7A7A46B1"/>
    <w:rsid w:val="7A8E2102"/>
    <w:rsid w:val="7A93DFB0"/>
    <w:rsid w:val="7AEB6129"/>
    <w:rsid w:val="7BAEC1BF"/>
    <w:rsid w:val="7C8CCBBD"/>
    <w:rsid w:val="7C914614"/>
    <w:rsid w:val="7D2215F7"/>
    <w:rsid w:val="7D517994"/>
    <w:rsid w:val="7D99A0ED"/>
    <w:rsid w:val="7E14219B"/>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4EABDCD"/>
  <w15:docId w15:val="{40D2BEC3-0913-4645-A871-3BF9ED332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ind w:left="0" w:firstLine="0"/>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style>
  <w:style w:type="paragraph" w:styleId="ListBullet">
    <w:name w:val="List Bullet"/>
    <w:basedOn w:val="List"/>
    <w:qFormat/>
    <w:pPr>
      <w:numPr>
        <w:numId w:val="1"/>
      </w:numPr>
    </w:pPr>
  </w:style>
  <w:style w:type="paragraph" w:styleId="Caption">
    <w:name w:val="caption"/>
    <w:basedOn w:val="Normal"/>
    <w:next w:val="Normal"/>
    <w:link w:val="CaptionChar"/>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cs="Times New Roman"/>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b/>
      <w:bCs/>
      <w:color w:val="4472C4" w:themeColor="accent5"/>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Heading1Char1">
    <w:name w:val="Heading 1 Char1"/>
    <w:link w:val="Heading1"/>
    <w:qFormat/>
    <w:rPr>
      <w:rFonts w:ascii="Arial" w:hAnsi="Arial" w:cs="Times New Roman"/>
      <w:sz w:val="36"/>
      <w:lang w:val="en-GB" w:eastAsia="en-US"/>
    </w:rPr>
  </w:style>
  <w:style w:type="character" w:customStyle="1" w:styleId="Heading2Char">
    <w:name w:val="Heading 2 Char"/>
    <w:link w:val="Heading2"/>
    <w:qFormat/>
    <w:rPr>
      <w:rFonts w:ascii="Arial" w:hAnsi="Arial" w:cs="Times New Roman"/>
      <w:sz w:val="32"/>
      <w:lang w:val="en-GB" w:eastAsia="en-US"/>
    </w:rPr>
  </w:style>
  <w:style w:type="character" w:customStyle="1" w:styleId="Heading3Char">
    <w:name w:val="Heading 3 Char"/>
    <w:link w:val="Heading3"/>
    <w:qFormat/>
    <w:rPr>
      <w:rFonts w:ascii="Arial" w:hAnsi="Arial" w:cs="Times New Roman"/>
      <w:sz w:val="28"/>
      <w:lang w:val="en-GB" w:eastAsia="en-US"/>
    </w:rPr>
  </w:style>
  <w:style w:type="character" w:customStyle="1" w:styleId="Heading4Char">
    <w:name w:val="Heading 4 Char"/>
    <w:link w:val="Heading4"/>
    <w:qFormat/>
    <w:rPr>
      <w:rFonts w:ascii="Arial" w:hAnsi="Arial" w:cs="Times New Roman"/>
      <w:sz w:val="24"/>
      <w:lang w:val="en-GB" w:eastAsia="en-US"/>
    </w:rPr>
  </w:style>
  <w:style w:type="character" w:customStyle="1" w:styleId="Heading5Char">
    <w:name w:val="Heading 5 Char"/>
    <w:link w:val="Heading5"/>
    <w:qFormat/>
    <w:rPr>
      <w:rFonts w:ascii="Arial" w:hAnsi="Arial" w:cs="Times New Roman"/>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목록 ,列出段落"/>
    <w:basedOn w:val="Normal"/>
    <w:link w:val="ListParagraphChar"/>
    <w:uiPriority w:val="34"/>
    <w:qFormat/>
    <w:pPr>
      <w:numPr>
        <w:numId w:val="3"/>
      </w:numPr>
      <w:spacing w:line="360" w:lineRule="auto"/>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Pr>
      <w:rFonts w:asciiTheme="minorHAnsi" w:eastAsiaTheme="minorEastAsia" w:hAnsiTheme="minorHAnsi" w:cstheme="minorBidi"/>
      <w:sz w:val="22"/>
      <w:szCs w:val="22"/>
      <w:lang w:eastAsia="en-US"/>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cs="Times New Roman"/>
      <w:szCs w:val="24"/>
      <w:lang w:eastAsia="zh-CN"/>
    </w:rPr>
  </w:style>
  <w:style w:type="table" w:customStyle="1" w:styleId="14">
    <w:name w:val="网格型浅色1"/>
    <w:basedOn w:val="TableNormal"/>
    <w:uiPriority w:val="40"/>
    <w:qFormat/>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lang w:eastAsia="en-US"/>
    </w:rPr>
  </w:style>
  <w:style w:type="character" w:customStyle="1" w:styleId="CRCoverPageZchn">
    <w:name w:val="CR Cover Page Zchn"/>
    <w:link w:val="CRCoverPage"/>
    <w:qFormat/>
    <w:rPr>
      <w:rFonts w:ascii="Arial" w:eastAsia="MS Mincho" w:hAnsi="Arial"/>
      <w:lang w:val="en-GB"/>
    </w:rPr>
  </w:style>
  <w:style w:type="paragraph" w:customStyle="1" w:styleId="Char">
    <w:name w:val="Char"/>
    <w:semiHidden/>
    <w:qFormat/>
    <w:pPr>
      <w:keepNext/>
      <w:numPr>
        <w:numId w:val="9"/>
      </w:numPr>
      <w:tabs>
        <w:tab w:val="left" w:pos="720"/>
      </w:tabs>
      <w:autoSpaceDE w:val="0"/>
      <w:autoSpaceDN w:val="0"/>
      <w:adjustRightInd w:val="0"/>
      <w:spacing w:before="60" w:after="60"/>
      <w:jc w:val="both"/>
    </w:pPr>
    <w:rPr>
      <w:rFonts w:ascii="Arial" w:eastAsiaTheme="minorEastAsia" w:hAnsi="Arial" w:cs="Arial"/>
      <w:color w:val="0000FF"/>
      <w:kern w:val="2"/>
    </w:rPr>
  </w:style>
  <w:style w:type="paragraph" w:customStyle="1" w:styleId="Char1">
    <w:name w:val="Char1"/>
    <w:semiHidden/>
    <w:qFormat/>
    <w:pPr>
      <w:keepNext/>
      <w:numPr>
        <w:numId w:val="10"/>
      </w:numPr>
      <w:autoSpaceDE w:val="0"/>
      <w:autoSpaceDN w:val="0"/>
      <w:adjustRightInd w:val="0"/>
      <w:spacing w:before="60" w:after="60"/>
      <w:jc w:val="both"/>
    </w:pPr>
    <w:rPr>
      <w:rFonts w:ascii="Arial" w:eastAsiaTheme="minorEastAsia" w:hAnsi="Arial" w:cs="Arial"/>
      <w:color w:val="0000FF"/>
      <w:kern w:val="2"/>
    </w:rPr>
  </w:style>
  <w:style w:type="character" w:customStyle="1" w:styleId="Proposal1">
    <w:name w:val="Proposal 字符"/>
    <w:qFormat/>
    <w:rPr>
      <w:rFonts w:ascii="Times New Roman" w:eastAsia="Microsoft YaHei" w:hAnsi="Times New Roman"/>
      <w:b/>
      <w:bCs/>
      <w:i/>
      <w:iCs/>
    </w:rPr>
  </w:style>
  <w:style w:type="table" w:customStyle="1" w:styleId="GridTable1Light-Accent31">
    <w:name w:val="Grid Table 1 Light - Accent 31"/>
    <w:basedOn w:val="TableNormal"/>
    <w:uiPriority w:val="46"/>
    <w:qFormat/>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Observation0">
    <w:name w:val="Observation"/>
    <w:basedOn w:val="Proposal"/>
    <w:qFormat/>
    <w:pPr>
      <w:numPr>
        <w:numId w:val="11"/>
      </w:numPr>
      <w:tabs>
        <w:tab w:val="left" w:pos="567"/>
      </w:tabs>
      <w:spacing w:after="120"/>
      <w:jc w:val="both"/>
    </w:pPr>
    <w:rPr>
      <w:rFonts w:asciiTheme="minorHAnsi" w:hAnsiTheme="minorHAnsi" w:cstheme="minorHAnsi"/>
      <w:bCs/>
      <w:lang w:val="en-GB" w:eastAsia="ja-JP"/>
    </w:r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rPr>
      <w:rFonts w:asciiTheme="minorHAnsi" w:eastAsiaTheme="minorEastAsia" w:hAnsiTheme="minorHAnsi" w:cstheme="minorBidi"/>
      <w:sz w:val="22"/>
      <w:szCs w:val="22"/>
      <w:lang w:eastAsia="en-US"/>
    </w:rPr>
  </w:style>
  <w:style w:type="character" w:customStyle="1" w:styleId="30">
    <w:name w:val="未解決のメンション3"/>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qFormat/>
    <w:rPr>
      <w:rFonts w:ascii="Arial" w:hAnsi="Arial" w:cs="Times New Roman"/>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50">
    <w:name w:val="未解決のメンション5"/>
    <w:basedOn w:val="DefaultParagraphFont"/>
    <w:uiPriority w:val="99"/>
    <w:semiHidden/>
    <w:unhideWhenUsed/>
    <w:qFormat/>
    <w:rPr>
      <w:color w:val="605E5C"/>
      <w:shd w:val="clear" w:color="auto" w:fill="E1DFDD"/>
    </w:rPr>
  </w:style>
  <w:style w:type="paragraph" w:customStyle="1" w:styleId="6">
    <w:name w:val="修订6"/>
    <w:hidden/>
    <w:uiPriority w:val="99"/>
    <w:semiHidden/>
    <w:qFormat/>
    <w:rPr>
      <w:rFonts w:asciiTheme="minorHAnsi" w:eastAsiaTheme="minorEastAsia" w:hAnsiTheme="minorHAnsi" w:cstheme="minorBidi"/>
      <w:sz w:val="22"/>
      <w:szCs w:val="22"/>
      <w:lang w:eastAsia="en-US"/>
    </w:rPr>
  </w:style>
  <w:style w:type="character" w:customStyle="1" w:styleId="ui-provider">
    <w:name w:val="ui-provider"/>
    <w:basedOn w:val="DefaultParagraphFont"/>
    <w:qFormat/>
  </w:style>
  <w:style w:type="paragraph" w:customStyle="1" w:styleId="ZTE-Proposal-20210505">
    <w:name w:val="!ZTE-Proposal-2021 + 段前: 0.5 行 段后: 0.5 行"/>
    <w:basedOn w:val="Normal"/>
    <w:qFormat/>
    <w:pPr>
      <w:numPr>
        <w:numId w:val="12"/>
      </w:numPr>
      <w:spacing w:beforeLines="30" w:before="30" w:afterLines="30" w:after="30" w:line="288" w:lineRule="auto"/>
    </w:pPr>
    <w:rPr>
      <w:rFonts w:ascii="Times New Roman" w:hAnsi="Times New Roman" w:cs="SimSun"/>
      <w:b/>
      <w:bCs/>
      <w:i/>
      <w:iCs/>
      <w:kern w:val="2"/>
      <w:sz w:val="20"/>
      <w:szCs w:val="20"/>
      <w:lang w:val="en-GB" w:eastAsia="zh-CN"/>
    </w:rPr>
  </w:style>
  <w:style w:type="paragraph" w:customStyle="1" w:styleId="sub-proposal">
    <w:name w:val="sub-proposal"/>
    <w:basedOn w:val="Normal"/>
    <w:qFormat/>
    <w:pPr>
      <w:numPr>
        <w:numId w:val="13"/>
      </w:numPr>
      <w:tabs>
        <w:tab w:val="left" w:pos="0"/>
        <w:tab w:val="left" w:pos="567"/>
        <w:tab w:val="left" w:pos="993"/>
      </w:tabs>
      <w:spacing w:beforeLines="30" w:before="30" w:afterLines="30" w:after="30" w:line="288" w:lineRule="auto"/>
    </w:pPr>
    <w:rPr>
      <w:rFonts w:ascii="Times New Roman" w:hAnsi="Times New Roman" w:cs="Times New Roman"/>
      <w:b/>
      <w:bCs/>
      <w:i/>
      <w:iCs/>
      <w:kern w:val="2"/>
      <w:sz w:val="20"/>
      <w:szCs w:val="20"/>
      <w:lang w:eastAsia="zh-CN"/>
    </w:rPr>
  </w:style>
  <w:style w:type="paragraph" w:customStyle="1" w:styleId="Agreement">
    <w:name w:val="Agreement"/>
    <w:basedOn w:val="Normal"/>
    <w:next w:val="Doc-text2"/>
    <w:uiPriority w:val="99"/>
    <w:qFormat/>
    <w:pPr>
      <w:numPr>
        <w:numId w:val="14"/>
      </w:numPr>
      <w:spacing w:before="60"/>
    </w:pPr>
    <w:rPr>
      <w:rFonts w:ascii="Arial" w:eastAsia="MS Mincho" w:hAnsi="Arial" w:cs="Times New Roman"/>
      <w:b/>
      <w:sz w:val="20"/>
      <w:szCs w:val="24"/>
      <w:lang w:val="en-GB" w:eastAsia="en-GB"/>
    </w:rPr>
  </w:style>
  <w:style w:type="paragraph" w:customStyle="1" w:styleId="Doc-comment">
    <w:name w:val="Doc-comment"/>
    <w:basedOn w:val="Normal"/>
    <w:next w:val="Doc-text2"/>
    <w:uiPriority w:val="99"/>
    <w:qFormat/>
    <w:pPr>
      <w:tabs>
        <w:tab w:val="left" w:pos="1622"/>
      </w:tabs>
      <w:ind w:left="1622" w:hanging="363"/>
    </w:pPr>
    <w:rPr>
      <w:rFonts w:ascii="Arial" w:eastAsia="MS Mincho" w:hAnsi="Arial" w:cs="Times New Roman"/>
      <w:i/>
      <w:sz w:val="20"/>
      <w:szCs w:val="24"/>
      <w:lang w:val="en-GB" w:eastAsia="en-GB"/>
    </w:rPr>
  </w:style>
  <w:style w:type="paragraph" w:customStyle="1" w:styleId="Revision5">
    <w:name w:val="Revision5"/>
    <w:hidden/>
    <w:uiPriority w:val="99"/>
    <w:semiHidden/>
    <w:qFormat/>
    <w:rPr>
      <w:rFonts w:asciiTheme="minorHAnsi" w:eastAsiaTheme="minorEastAsia" w:hAnsiTheme="minorHAnsi" w:cstheme="minorBidi"/>
      <w:sz w:val="22"/>
      <w:szCs w:val="22"/>
      <w:lang w:eastAsia="en-US"/>
    </w:rPr>
  </w:style>
  <w:style w:type="paragraph" w:customStyle="1" w:styleId="7">
    <w:name w:val="修订7"/>
    <w:hidden/>
    <w:uiPriority w:val="99"/>
    <w:semiHidden/>
    <w:qFormat/>
    <w:rPr>
      <w:rFonts w:asciiTheme="minorHAnsi" w:eastAsiaTheme="minorEastAsia" w:hAnsiTheme="minorHAnsi" w:cstheme="minorBidi"/>
      <w:sz w:val="22"/>
      <w:szCs w:val="22"/>
      <w:lang w:eastAsia="en-US"/>
    </w:rPr>
  </w:style>
  <w:style w:type="character" w:customStyle="1" w:styleId="31">
    <w:name w:val="@他3"/>
    <w:basedOn w:val="DefaultParagraphFont"/>
    <w:uiPriority w:val="99"/>
    <w:unhideWhenUsed/>
    <w:qFormat/>
    <w:rPr>
      <w:color w:val="2B579A"/>
      <w:shd w:val="clear" w:color="auto" w:fill="E1DFDD"/>
    </w:rPr>
  </w:style>
  <w:style w:type="paragraph" w:customStyle="1" w:styleId="8">
    <w:name w:val="修订8"/>
    <w:hidden/>
    <w:uiPriority w:val="99"/>
    <w:semiHidden/>
    <w:qFormat/>
    <w:rPr>
      <w:rFonts w:asciiTheme="minorHAnsi" w:eastAsiaTheme="minorEastAsia" w:hAnsiTheme="minorHAnsi" w:cstheme="minorBidi"/>
      <w:sz w:val="22"/>
      <w:szCs w:val="22"/>
      <w:lang w:eastAsia="en-US"/>
    </w:rPr>
  </w:style>
  <w:style w:type="paragraph" w:customStyle="1" w:styleId="xmsonormal">
    <w:name w:val="x_msonormal"/>
    <w:basedOn w:val="Normal"/>
    <w:qFormat/>
    <w:pPr>
      <w:spacing w:before="100" w:beforeAutospacing="1" w:after="100" w:afterAutospacing="1"/>
    </w:pPr>
    <w:rPr>
      <w:rFonts w:ascii="SimSun" w:eastAsia="SimSun" w:hAnsi="SimSun" w:cs="Calibri"/>
      <w:sz w:val="24"/>
      <w:szCs w:val="24"/>
      <w:lang w:eastAsia="zh-CN"/>
    </w:rPr>
  </w:style>
  <w:style w:type="paragraph" w:customStyle="1" w:styleId="3rdlevelproposal">
    <w:name w:val="3rd level proposal"/>
    <w:basedOn w:val="sub-proposal"/>
    <w:qFormat/>
    <w:pPr>
      <w:numPr>
        <w:numId w:val="15"/>
      </w:numPr>
      <w:ind w:leftChars="200" w:left="627" w:firstLine="0"/>
    </w:pPr>
  </w:style>
  <w:style w:type="table" w:customStyle="1" w:styleId="TableGrid21">
    <w:name w:val="Table Grid21"/>
    <w:basedOn w:val="TableNormal"/>
    <w:uiPriority w:val="39"/>
    <w:qFormat/>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link w:val="observation1"/>
    <w:qFormat/>
    <w:pPr>
      <w:numPr>
        <w:numId w:val="16"/>
      </w:numPr>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cs="Times New Roman"/>
      <w:b/>
      <w:bCs/>
      <w:lang w:eastAsia="zh-CN"/>
    </w:rPr>
  </w:style>
  <w:style w:type="character" w:customStyle="1" w:styleId="16">
    <w:name w:val="メンション1"/>
    <w:basedOn w:val="DefaultParagraphFont"/>
    <w:uiPriority w:val="99"/>
    <w:unhideWhenUsed/>
    <w:qFormat/>
    <w:rPr>
      <w:color w:val="2B579A"/>
      <w:shd w:val="clear" w:color="auto" w:fill="E1DFDD"/>
    </w:rPr>
  </w:style>
  <w:style w:type="table" w:customStyle="1" w:styleId="210">
    <w:name w:val="標準の表 21"/>
    <w:basedOn w:val="TableNormal"/>
    <w:uiPriority w:val="42"/>
    <w:qFormat/>
    <w:rPr>
      <w:rFonts w:asciiTheme="minorHAnsi" w:eastAsiaTheme="minorHAnsi" w:hAnsiTheme="minorHAnsi" w:cstheme="minorBidi"/>
      <w:kern w:val="2"/>
      <w:sz w:val="22"/>
      <w:szCs w:val="22"/>
      <w:lang w:eastAsia="en-US"/>
      <w14:ligatures w14:val="standardContextual"/>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2">
    <w:name w:val="変更箇所3"/>
    <w:hidden/>
    <w:uiPriority w:val="99"/>
    <w:semiHidden/>
    <w:qFormat/>
    <w:rPr>
      <w:rFonts w:asciiTheme="minorHAnsi" w:eastAsiaTheme="minorEastAsia" w:hAnsiTheme="minorHAnsi" w:cstheme="minorBidi"/>
      <w:sz w:val="22"/>
      <w:szCs w:val="22"/>
      <w:lang w:eastAsia="en-US"/>
    </w:rPr>
  </w:style>
  <w:style w:type="character" w:customStyle="1" w:styleId="60">
    <w:name w:val="未解決のメンション6"/>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41">
    <w:name w:val="未处理的提及4"/>
    <w:basedOn w:val="DefaultParagraphFont"/>
    <w:uiPriority w:val="99"/>
    <w:semiHidden/>
    <w:unhideWhenUsed/>
    <w:qFormat/>
    <w:rPr>
      <w:color w:val="605E5C"/>
      <w:shd w:val="clear" w:color="auto" w:fill="E1DFDD"/>
    </w:rPr>
  </w:style>
  <w:style w:type="table" w:customStyle="1" w:styleId="TableGrid5">
    <w:name w:val="Table Grid5"/>
    <w:basedOn w:val="TableNormal"/>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
    <w:name w:val="Grid Table 1 Light1"/>
    <w:basedOn w:val="TableNormal"/>
    <w:uiPriority w:val="46"/>
    <w:qFormat/>
    <w:rPr>
      <w:rFonts w:cs="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cs="Times New Roman"/>
      <w:sz w:val="20"/>
      <w:szCs w:val="20"/>
      <w:lang w:eastAsia="zh-CN"/>
    </w:rPr>
  </w:style>
  <w:style w:type="character" w:customStyle="1" w:styleId="Style1Char">
    <w:name w:val="Style1 Char"/>
    <w:link w:val="Style1"/>
    <w:qFormat/>
    <w:rPr>
      <w:rFonts w:ascii="Times New Roman" w:hAnsi="Times New Roman" w:cs="Times New Roman"/>
      <w:lang w:eastAsia="zh-CN"/>
    </w:rPr>
  </w:style>
  <w:style w:type="paragraph" w:customStyle="1" w:styleId="3GPPHeader">
    <w:name w:val="3GPP_Header"/>
    <w:basedOn w:val="Normal"/>
    <w:qFormat/>
    <w:pPr>
      <w:tabs>
        <w:tab w:val="left" w:pos="1701"/>
        <w:tab w:val="right" w:pos="9639"/>
      </w:tabs>
      <w:spacing w:after="240"/>
    </w:pPr>
    <w:rPr>
      <w:rFonts w:ascii="Times New Roman" w:eastAsia="Times New Roman" w:hAnsi="Times New Roman" w:cs="Times New Roman"/>
      <w:b/>
      <w:sz w:val="24"/>
      <w:szCs w:val="24"/>
      <w:lang w:val="en-IN" w:eastAsia="en-GB"/>
    </w:rPr>
  </w:style>
  <w:style w:type="table" w:customStyle="1" w:styleId="TableGrid7">
    <w:name w:val="Table Grid7"/>
    <w:basedOn w:val="TableNormal"/>
    <w:uiPriority w:val="39"/>
    <w:qFormat/>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59"/>
    <w:qFormat/>
    <w:pPr>
      <w:spacing w:before="120" w:line="280" w:lineRule="atLeast"/>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Pr>
      <w:color w:val="2B579A"/>
      <w:shd w:val="clear" w:color="auto" w:fill="E1DFDD"/>
    </w:rPr>
  </w:style>
  <w:style w:type="paragraph" w:customStyle="1" w:styleId="9">
    <w:name w:val="修订9"/>
    <w:hidden/>
    <w:uiPriority w:val="99"/>
    <w:semiHidden/>
    <w:qFormat/>
    <w:rPr>
      <w:rFonts w:asciiTheme="minorHAnsi" w:eastAsiaTheme="minorEastAsia" w:hAnsiTheme="minorHAnsi" w:cstheme="minorBidi"/>
      <w:sz w:val="22"/>
      <w:szCs w:val="22"/>
      <w:lang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styleId="Revision">
    <w:name w:val="Revision"/>
    <w:hidden/>
    <w:uiPriority w:val="99"/>
    <w:unhideWhenUsed/>
    <w:rsid w:val="009B6AF9"/>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134420762">
      <w:bodyDiv w:val="1"/>
      <w:marLeft w:val="0"/>
      <w:marRight w:val="0"/>
      <w:marTop w:val="0"/>
      <w:marBottom w:val="0"/>
      <w:divBdr>
        <w:top w:val="none" w:sz="0" w:space="0" w:color="auto"/>
        <w:left w:val="none" w:sz="0" w:space="0" w:color="auto"/>
        <w:bottom w:val="none" w:sz="0" w:space="0" w:color="auto"/>
        <w:right w:val="none" w:sz="0" w:space="0" w:color="auto"/>
      </w:divBdr>
    </w:div>
    <w:div w:id="307825862">
      <w:bodyDiv w:val="1"/>
      <w:marLeft w:val="0"/>
      <w:marRight w:val="0"/>
      <w:marTop w:val="0"/>
      <w:marBottom w:val="0"/>
      <w:divBdr>
        <w:top w:val="none" w:sz="0" w:space="0" w:color="auto"/>
        <w:left w:val="none" w:sz="0" w:space="0" w:color="auto"/>
        <w:bottom w:val="none" w:sz="0" w:space="0" w:color="auto"/>
        <w:right w:val="none" w:sz="0" w:space="0" w:color="auto"/>
      </w:divBdr>
    </w:div>
    <w:div w:id="1259604277">
      <w:bodyDiv w:val="1"/>
      <w:marLeft w:val="0"/>
      <w:marRight w:val="0"/>
      <w:marTop w:val="0"/>
      <w:marBottom w:val="0"/>
      <w:divBdr>
        <w:top w:val="none" w:sz="0" w:space="0" w:color="auto"/>
        <w:left w:val="none" w:sz="0" w:space="0" w:color="auto"/>
        <w:bottom w:val="none" w:sz="0" w:space="0" w:color="auto"/>
        <w:right w:val="none" w:sz="0" w:space="0" w:color="auto"/>
      </w:divBdr>
    </w:div>
    <w:div w:id="1289429263">
      <w:bodyDiv w:val="1"/>
      <w:marLeft w:val="0"/>
      <w:marRight w:val="0"/>
      <w:marTop w:val="0"/>
      <w:marBottom w:val="0"/>
      <w:divBdr>
        <w:top w:val="none" w:sz="0" w:space="0" w:color="auto"/>
        <w:left w:val="none" w:sz="0" w:space="0" w:color="auto"/>
        <w:bottom w:val="none" w:sz="0" w:space="0" w:color="auto"/>
        <w:right w:val="none" w:sz="0" w:space="0" w:color="auto"/>
      </w:divBdr>
    </w:div>
    <w:div w:id="1539703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zheng.guozeng@zte.com.cn" TargetMode="External"/><Relationship Id="rId21" Type="http://schemas.openxmlformats.org/officeDocument/2006/relationships/hyperlink" Target="mailto:guan_peng@nec.cn" TargetMode="External"/><Relationship Id="rId34" Type="http://schemas.openxmlformats.org/officeDocument/2006/relationships/hyperlink" Target="mailto:alee@etri.re.kr" TargetMode="External"/><Relationship Id="rId42" Type="http://schemas.openxmlformats.org/officeDocument/2006/relationships/hyperlink" Target="mailto:liyuan3@huawei.com" TargetMode="External"/><Relationship Id="rId47" Type="http://schemas.openxmlformats.org/officeDocument/2006/relationships/hyperlink" Target="mailto:georgios.kontes@iis.fraunhofer.de" TargetMode="External"/><Relationship Id="rId50" Type="http://schemas.openxmlformats.org/officeDocument/2006/relationships/hyperlink" Target="mailto:ahmed.mikaeil@tcl.com" TargetMode="External"/><Relationship Id="rId55" Type="http://schemas.openxmlformats.org/officeDocument/2006/relationships/image" Target="media/image1.png"/><Relationship Id="rId63" Type="http://schemas.openxmlformats.org/officeDocument/2006/relationships/image" Target="media/image6.png"/><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bishwarup.mondal@intel.com"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hyperlink" Target="mailto:wangxin@fujitsu.com" TargetMode="External"/><Relationship Id="rId37" Type="http://schemas.openxmlformats.org/officeDocument/2006/relationships/hyperlink" Target="mailto:Keeth.jayasinghe@nokia.com" TargetMode="External"/><Relationship Id="rId40" Type="http://schemas.openxmlformats.org/officeDocument/2006/relationships/hyperlink" Target="mailto:jiajiaguo@seu.edu.cn" TargetMode="External"/><Relationship Id="rId45" Type="http://schemas.openxmlformats.org/officeDocument/2006/relationships/hyperlink" Target="mailto:Liuxiaofeng1@caict.ac.cn" TargetMode="External"/><Relationship Id="rId53" Type="http://schemas.openxmlformats.org/officeDocument/2006/relationships/hyperlink" Target="mailto:abhishekks@iitk.ac.in" TargetMode="External"/><Relationship Id="rId66"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4.png"/><Relationship Id="rId19" Type="http://schemas.openxmlformats.org/officeDocument/2006/relationships/hyperlink" Target="mailto:henrik.a.ryden@ericsson.com" TargetMode="Externa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feiyongqiang@catt.cn" TargetMode="External"/><Relationship Id="rId30" Type="http://schemas.openxmlformats.org/officeDocument/2006/relationships/hyperlink" Target="mailto:Salam.akoum@att.com" TargetMode="External"/><Relationship Id="rId35" Type="http://schemas.openxmlformats.org/officeDocument/2006/relationships/hyperlink" Target="mailto:caoyuhua@chinamobile.com" TargetMode="External"/><Relationship Id="rId43" Type="http://schemas.openxmlformats.org/officeDocument/2006/relationships/hyperlink" Target="mailto:huaning_niu@apple.com" TargetMode="External"/><Relationship Id="rId48" Type="http://schemas.openxmlformats.org/officeDocument/2006/relationships/hyperlink" Target="mailto:ebrahim.amiri@iis.fraunhofer.de" TargetMode="External"/><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mailto:zhou.leih@h3c.com" TargetMode="Externa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hyperlink" Target="mailto:Hualei.wang@unisoc.com" TargetMode="External"/><Relationship Id="rId38" Type="http://schemas.openxmlformats.org/officeDocument/2006/relationships/hyperlink" Target="mailto:amehat.abebe@samsung.com" TargetMode="External"/><Relationship Id="rId46" Type="http://schemas.openxmlformats.org/officeDocument/2006/relationships/hyperlink" Target="mailto:Moonil.lee@interdigital.com" TargetMode="External"/><Relationship Id="rId59" Type="http://schemas.openxmlformats.org/officeDocument/2006/relationships/image" Target="media/image2.png"/><Relationship Id="rId67" Type="http://schemas.openxmlformats.org/officeDocument/2006/relationships/fontTable" Target="fontTable.xml"/><Relationship Id="rId20" Type="http://schemas.openxmlformats.org/officeDocument/2006/relationships/hyperlink" Target="mailto:haruhi.echigo.fw@nttdocomo.com" TargetMode="External"/><Relationship Id="rId41" Type="http://schemas.openxmlformats.org/officeDocument/2006/relationships/hyperlink" Target="mailto:hiroki.matsuda@sony.com" TargetMode="External"/><Relationship Id="rId54" Type="http://schemas.openxmlformats.org/officeDocument/2006/relationships/hyperlink" Target="mailto:svgadhai@iitk.ac.in" TargetMode="External"/><Relationship Id="rId62"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ta-watanabe@kddi.com" TargetMode="External"/><Relationship Id="rId36" Type="http://schemas.openxmlformats.org/officeDocument/2006/relationships/hyperlink" Target="mailto:suzuki.hidetoshi@jp.panasonic.com" TargetMode="External"/><Relationship Id="rId49" Type="http://schemas.openxmlformats.org/officeDocument/2006/relationships/hyperlink" Target="mailto:xiaoyong.tang@tcl.com" TargetMode="External"/><Relationship Id="rId10" Type="http://schemas.openxmlformats.org/officeDocument/2006/relationships/footnotes" Target="footnotes.xml"/><Relationship Id="rId31" Type="http://schemas.openxmlformats.org/officeDocument/2006/relationships/hyperlink" Target="mailto:Isfar.tariq@att.com" TargetMode="External"/><Relationship Id="rId44" Type="http://schemas.openxmlformats.org/officeDocument/2006/relationships/hyperlink" Target="mailto:koichiro.kitagawa@rakuten.com" TargetMode="External"/><Relationship Id="rId52" Type="http://schemas.openxmlformats.org/officeDocument/2006/relationships/hyperlink" Target="mailto:hojin.kim@continental.com" TargetMode="External"/><Relationship Id="rId60" Type="http://schemas.openxmlformats.org/officeDocument/2006/relationships/image" Target="media/image3.png"/><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39" Type="http://schemas.openxmlformats.org/officeDocument/2006/relationships/hyperlink" Target="mailto:bishwarup.mondal@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0" ma:contentTypeDescription="Create a new document." ma:contentTypeScope="" ma:versionID="cdeaf640a20398ba9d11000f2d06b17a">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1370504915d17a0ce3b27fc857edb212"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3.xml><?xml version="1.0" encoding="utf-8"?>
<ds:datastoreItem xmlns:ds="http://schemas.openxmlformats.org/officeDocument/2006/customXml" ds:itemID="{E33F80B4-24EC-4F4F-9BB8-9F7BFD0F5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3ACD735-0AC9-482E-BA50-36104E04E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182</Pages>
  <Words>54831</Words>
  <Characters>312537</Characters>
  <Application>Microsoft Office Word</Application>
  <DocSecurity>0</DocSecurity>
  <Lines>2604</Lines>
  <Paragraphs>733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Qualcomm Inc.</Company>
  <LinksUpToDate>false</LinksUpToDate>
  <CharactersWithSpaces>366635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4</cp:revision>
  <cp:lastPrinted>2023-04-19T22:32:00Z</cp:lastPrinted>
  <dcterms:created xsi:type="dcterms:W3CDTF">2023-08-21T14:06:00Z</dcterms:created>
  <dcterms:modified xsi:type="dcterms:W3CDTF">2023-08-21T14:29:00Z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2fb1ef0b-7626-4faa-bf20-a63270e9b219</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MSIP_Label_83bcef13-7cac-433f-ba1d-47a323951816_Enabled">
    <vt:lpwstr>true</vt:lpwstr>
  </property>
  <property fmtid="{D5CDD505-2E9C-101B-9397-08002B2CF9AE}" pid="34" name="MSIP_Label_83bcef13-7cac-433f-ba1d-47a323951816_SetDate">
    <vt:lpwstr>2023-02-27T09:53:54Z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ae22ceaf-e73b-4505-97c4-696bf69d8618</vt:lpwstr>
  </property>
  <property fmtid="{D5CDD505-2E9C-101B-9397-08002B2CF9AE}" pid="39" name="MSIP_Label_83bcef13-7cac-433f-ba1d-47a323951816_ContentBits">
    <vt:lpwstr>0</vt:lpwstr>
  </property>
  <property fmtid="{D5CDD505-2E9C-101B-9397-08002B2CF9AE}" pid="40" name="MSIP_Label_1f8e20e6-048a-4bad-a26b-318dd1cd4d47_Enabled">
    <vt:lpwstr>true</vt:lpwstr>
  </property>
  <property fmtid="{D5CDD505-2E9C-101B-9397-08002B2CF9AE}" pid="41" name="MSIP_Label_1f8e20e6-048a-4bad-a26b-318dd1cd4d47_SetDate">
    <vt:lpwstr>2023-04-17T21:15:13Z</vt:lpwstr>
  </property>
  <property fmtid="{D5CDD505-2E9C-101B-9397-08002B2CF9AE}" pid="42" name="MSIP_Label_1f8e20e6-048a-4bad-a26b-318dd1cd4d47_Method">
    <vt:lpwstr>Privileged</vt:lpwstr>
  </property>
  <property fmtid="{D5CDD505-2E9C-101B-9397-08002B2CF9AE}" pid="43" name="MSIP_Label_1f8e20e6-048a-4bad-a26b-318dd1cd4d47_Name">
    <vt:lpwstr>1f8e20e6-048a-4bad-a26b-318dd1cd4d47</vt:lpwstr>
  </property>
  <property fmtid="{D5CDD505-2E9C-101B-9397-08002B2CF9AE}" pid="44" name="MSIP_Label_1f8e20e6-048a-4bad-a26b-318dd1cd4d47_SiteId">
    <vt:lpwstr>66c65d8a-9158-4521-a2d8-664963db48e4</vt:lpwstr>
  </property>
  <property fmtid="{D5CDD505-2E9C-101B-9397-08002B2CF9AE}" pid="45" name="MSIP_Label_1f8e20e6-048a-4bad-a26b-318dd1cd4d47_ActionId">
    <vt:lpwstr>31db9f45-ce24-4e55-935d-1e0960514ec3</vt:lpwstr>
  </property>
  <property fmtid="{D5CDD505-2E9C-101B-9397-08002B2CF9AE}" pid="46" name="MSIP_Label_1f8e20e6-048a-4bad-a26b-318dd1cd4d47_ContentBits">
    <vt:lpwstr>0</vt:lpwstr>
  </property>
  <property fmtid="{D5CDD505-2E9C-101B-9397-08002B2CF9AE}" pid="47" name="_2015_ms_pID_725343">
    <vt:lpwstr>(3)EXAQs1No3HQKJX81BVk7Rr1SUvlJvNaUZHXHQyPqVkXbw9glr/UHW8VMxl23tWnIuAWaesLR
24DsS8BVU6MIcQwSkKAfbm0eZ4MeSQw2arngZJlIE9EO8422Yx54+LUV/4kWlMrrZKeNE3DV
AeEUEftnxpHKmDVWC+R+cZkmWG/9Potg2f17K9wrvbllGk/UAoafSy4v/Br20ZFrh/pcjfMK
5nBu6nJmYoErcOMG8V</vt:lpwstr>
  </property>
  <property fmtid="{D5CDD505-2E9C-101B-9397-08002B2CF9AE}" pid="48" name="_2015_ms_pID_7253431">
    <vt:lpwstr>AVWnSPrheTGzSbUl5+fLrOe1lBBdBDiUmJy7y412qzENkvjJwLcvwe
PSiqKXnf/6tUNyz0uAi6FMJzHRk4aGjnbu6Lm9J7G6YFM5Pqjq77YgT4dSVYxFNc1P6l0ndY
D9AX3U72FmzVS6FF8hZF1GOgNRen5Nk+pu+vieI3+4S3NweOogeHvoMReAf5buiBd7lw6ws+
Ea050iybP23rLSVcMIUWRPcyh9lz6d3uUysU</vt:lpwstr>
  </property>
  <property fmtid="{D5CDD505-2E9C-101B-9397-08002B2CF9AE}" pid="49" name="_2015_ms_pID_7253432">
    <vt:lpwstr>+Q==</vt:lpwstr>
  </property>
  <property fmtid="{D5CDD505-2E9C-101B-9397-08002B2CF9AE}" pid="50" name="MSIP_Label_f7b7771f-98a2-4ec9-8160-ee37e9359e20_Enabled">
    <vt:lpwstr>true</vt:lpwstr>
  </property>
  <property fmtid="{D5CDD505-2E9C-101B-9397-08002B2CF9AE}" pid="51" name="MSIP_Label_f7b7771f-98a2-4ec9-8160-ee37e9359e20_SetDate">
    <vt:lpwstr>2023-05-24T00:31:01Z</vt:lpwstr>
  </property>
  <property fmtid="{D5CDD505-2E9C-101B-9397-08002B2CF9AE}" pid="52" name="MSIP_Label_f7b7771f-98a2-4ec9-8160-ee37e9359e20_Method">
    <vt:lpwstr>Standard</vt:lpwstr>
  </property>
  <property fmtid="{D5CDD505-2E9C-101B-9397-08002B2CF9AE}" pid="53" name="MSIP_Label_f7b7771f-98a2-4ec9-8160-ee37e9359e20_Name">
    <vt:lpwstr>社外開示</vt:lpwstr>
  </property>
  <property fmtid="{D5CDD505-2E9C-101B-9397-08002B2CF9AE}" pid="54" name="MSIP_Label_f7b7771f-98a2-4ec9-8160-ee37e9359e20_SiteId">
    <vt:lpwstr>6786d483-f51b-44bd-b40a-6fe409a5265e</vt:lpwstr>
  </property>
  <property fmtid="{D5CDD505-2E9C-101B-9397-08002B2CF9AE}" pid="55" name="MSIP_Label_f7b7771f-98a2-4ec9-8160-ee37e9359e20_ActionId">
    <vt:lpwstr>9af3eb63-a736-4460-bca2-0091758a0293</vt:lpwstr>
  </property>
  <property fmtid="{D5CDD505-2E9C-101B-9397-08002B2CF9AE}" pid="56" name="MSIP_Label_f7b7771f-98a2-4ec9-8160-ee37e9359e20_ContentBits">
    <vt:lpwstr>0</vt:lpwstr>
  </property>
</Properties>
</file>