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71A28469"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3GPP TSG RAN </w:t>
      </w:r>
      <w:r w:rsidRPr="00613304">
        <w:rPr>
          <w:rFonts w:ascii="Arial" w:hAnsi="Arial" w:cs="Arial"/>
          <w:b/>
          <w:bCs/>
          <w:snapToGrid w:val="0"/>
          <w:sz w:val="24"/>
          <w:szCs w:val="24"/>
          <w:lang w:val="en-US"/>
        </w:rPr>
        <w:t>WG1 Meeting #</w:t>
      </w:r>
      <w:r w:rsidR="00327900" w:rsidRPr="00613304">
        <w:rPr>
          <w:rFonts w:ascii="Arial" w:hAnsi="Arial" w:cs="Arial"/>
          <w:b/>
          <w:bCs/>
          <w:snapToGrid w:val="0"/>
          <w:sz w:val="24"/>
          <w:szCs w:val="24"/>
          <w:lang w:val="en-US"/>
        </w:rPr>
        <w:t>11</w:t>
      </w:r>
      <w:r w:rsidR="00A076E5" w:rsidRPr="00613304">
        <w:rPr>
          <w:rFonts w:ascii="Arial" w:hAnsi="Arial" w:cs="Arial"/>
          <w:b/>
          <w:bCs/>
          <w:snapToGrid w:val="0"/>
          <w:sz w:val="24"/>
          <w:szCs w:val="24"/>
          <w:lang w:val="en-US"/>
        </w:rPr>
        <w:t>3</w:t>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r>
      <w:r w:rsidR="00CB79AC" w:rsidRPr="00613304">
        <w:rPr>
          <w:rFonts w:ascii="Arial" w:hAnsi="Arial" w:cs="Arial"/>
          <w:b/>
          <w:bCs/>
          <w:snapToGrid w:val="0"/>
          <w:sz w:val="24"/>
          <w:szCs w:val="24"/>
          <w:lang w:val="en-US"/>
        </w:rPr>
        <w:tab/>
        <w:t xml:space="preserve">  </w:t>
      </w:r>
      <w:r w:rsidR="00E51AEA" w:rsidRPr="00613304">
        <w:rPr>
          <w:rFonts w:ascii="Arial" w:hAnsi="Arial" w:cs="Arial"/>
          <w:b/>
          <w:bCs/>
          <w:snapToGrid w:val="0"/>
          <w:sz w:val="24"/>
          <w:szCs w:val="24"/>
          <w:lang w:val="en-US"/>
        </w:rPr>
        <w:t>R1-</w:t>
      </w:r>
      <w:r w:rsidR="00D61470" w:rsidRPr="00613304">
        <w:rPr>
          <w:rFonts w:ascii="Arial" w:hAnsi="Arial" w:cs="Arial"/>
          <w:b/>
          <w:bCs/>
          <w:sz w:val="24"/>
          <w:szCs w:val="24"/>
        </w:rPr>
        <w:t>230</w:t>
      </w:r>
      <w:r w:rsidR="005F1763">
        <w:rPr>
          <w:rFonts w:ascii="Arial" w:hAnsi="Arial" w:cs="Arial"/>
          <w:b/>
          <w:bCs/>
          <w:sz w:val="24"/>
          <w:szCs w:val="24"/>
        </w:rPr>
        <w:t>8025</w:t>
      </w:r>
    </w:p>
    <w:p w14:paraId="1A46D608" w14:textId="30C0565F" w:rsidR="00E627D2" w:rsidRDefault="005F1763" w:rsidP="00B264A7">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Toulouse</w:t>
      </w:r>
      <w:r w:rsidR="00A076E5">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France</w:t>
      </w:r>
      <w:r w:rsidR="00A076E5">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August </w:t>
      </w:r>
      <w:r w:rsidR="00A076E5">
        <w:rPr>
          <w:rFonts w:asciiTheme="minorBidi" w:hAnsiTheme="minorBidi"/>
          <w:b/>
          <w:bCs/>
          <w:snapToGrid w:val="0"/>
          <w:sz w:val="24"/>
          <w:szCs w:val="24"/>
          <w:lang w:val="en-US"/>
        </w:rPr>
        <w:t>2</w:t>
      </w:r>
      <w:r>
        <w:rPr>
          <w:rFonts w:asciiTheme="minorBidi" w:hAnsiTheme="minorBidi"/>
          <w:b/>
          <w:bCs/>
          <w:snapToGrid w:val="0"/>
          <w:sz w:val="24"/>
          <w:szCs w:val="24"/>
          <w:lang w:val="en-US"/>
        </w:rPr>
        <w:t>1</w:t>
      </w:r>
      <w:r>
        <w:rPr>
          <w:rFonts w:asciiTheme="minorBidi" w:hAnsiTheme="minorBidi"/>
          <w:b/>
          <w:bCs/>
          <w:snapToGrid w:val="0"/>
          <w:sz w:val="24"/>
          <w:szCs w:val="24"/>
          <w:vertAlign w:val="superscript"/>
          <w:lang w:val="en-US"/>
        </w:rPr>
        <w:t>st</w:t>
      </w:r>
      <w:r w:rsidR="00A076E5">
        <w:rPr>
          <w:rFonts w:asciiTheme="minorBidi" w:hAnsiTheme="minorBidi"/>
          <w:b/>
          <w:bCs/>
          <w:snapToGrid w:val="0"/>
          <w:sz w:val="24"/>
          <w:szCs w:val="24"/>
          <w:vertAlign w:val="superscript"/>
          <w:lang w:val="en-US"/>
        </w:rPr>
        <w:t xml:space="preserve"> </w:t>
      </w:r>
      <w:r w:rsidR="00A076E5">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August</w:t>
      </w:r>
      <w:r w:rsidR="00A076E5">
        <w:rPr>
          <w:rFonts w:asciiTheme="minorBidi" w:hAnsiTheme="minorBidi"/>
          <w:b/>
          <w:bCs/>
          <w:snapToGrid w:val="0"/>
          <w:sz w:val="24"/>
          <w:szCs w:val="24"/>
          <w:lang w:val="en-US"/>
        </w:rPr>
        <w:t xml:space="preserve"> 2</w:t>
      </w:r>
      <w:r>
        <w:rPr>
          <w:rFonts w:asciiTheme="minorBidi" w:hAnsiTheme="minorBidi"/>
          <w:b/>
          <w:bCs/>
          <w:snapToGrid w:val="0"/>
          <w:sz w:val="24"/>
          <w:szCs w:val="24"/>
          <w:lang w:val="en-US"/>
        </w:rPr>
        <w:t>5</w:t>
      </w:r>
      <w:r w:rsidR="00A076E5" w:rsidRPr="00841B5B">
        <w:rPr>
          <w:rFonts w:asciiTheme="minorBidi" w:hAnsiTheme="minorBidi"/>
          <w:b/>
          <w:bCs/>
          <w:snapToGrid w:val="0"/>
          <w:sz w:val="24"/>
          <w:szCs w:val="24"/>
          <w:vertAlign w:val="superscript"/>
          <w:lang w:val="en-US"/>
        </w:rPr>
        <w:t>th</w:t>
      </w:r>
      <w:r w:rsidR="00A076E5">
        <w:rPr>
          <w:rFonts w:asciiTheme="minorBidi" w:hAnsiTheme="minorBidi"/>
          <w:b/>
          <w:bCs/>
          <w:snapToGrid w:val="0"/>
          <w:sz w:val="24"/>
          <w:szCs w:val="24"/>
          <w:lang w:val="en-US"/>
        </w:rPr>
        <w:t>, 2023</w:t>
      </w:r>
    </w:p>
    <w:p w14:paraId="34F4DD9E" w14:textId="77777777" w:rsidR="00A076E5" w:rsidRPr="009D7AA5" w:rsidRDefault="00A076E5" w:rsidP="00A076E5">
      <w:pPr>
        <w:spacing w:after="0"/>
        <w:rPr>
          <w:rFonts w:asciiTheme="minorBidi" w:hAnsiTheme="minorBidi"/>
          <w:b/>
          <w:bCs/>
          <w:snapToGrid w:val="0"/>
          <w:sz w:val="24"/>
          <w:szCs w:val="24"/>
          <w:lang w:val="en-US"/>
        </w:rPr>
      </w:pPr>
    </w:p>
    <w:p w14:paraId="3968EB5D" w14:textId="47C9A15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327900">
        <w:rPr>
          <w:rFonts w:asciiTheme="minorBidi" w:hAnsiTheme="minorBidi"/>
          <w:b/>
          <w:bCs/>
          <w:snapToGrid w:val="0"/>
          <w:sz w:val="24"/>
          <w:szCs w:val="24"/>
          <w:lang w:val="en-US"/>
        </w:rPr>
        <w:t>3</w:t>
      </w:r>
    </w:p>
    <w:p w14:paraId="091A1AD7" w14:textId="1D3F36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327900">
        <w:rPr>
          <w:rFonts w:asciiTheme="minorBidi" w:hAnsiTheme="minorBidi"/>
          <w:b/>
          <w:bCs/>
          <w:snapToGrid w:val="0"/>
          <w:sz w:val="24"/>
          <w:szCs w:val="24"/>
          <w:lang w:val="en-US"/>
        </w:rPr>
        <w:t>Operation in FR2</w:t>
      </w:r>
    </w:p>
    <w:p w14:paraId="49846B98" w14:textId="0E7F43B6"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510A4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510A4D">
      <w:pPr>
        <w:pStyle w:val="Heading1"/>
        <w:tabs>
          <w:tab w:val="clear" w:pos="432"/>
        </w:tabs>
        <w:spacing w:before="480"/>
        <w:ind w:left="431" w:hanging="431"/>
        <w:rPr>
          <w:snapToGrid w:val="0"/>
          <w:lang w:val="en-US"/>
        </w:rPr>
      </w:pPr>
      <w:r w:rsidRPr="007B14CC">
        <w:rPr>
          <w:lang w:val="en-US"/>
        </w:rPr>
        <w:t>Introduction</w:t>
      </w:r>
    </w:p>
    <w:p w14:paraId="2838A39B" w14:textId="67BFC8FF" w:rsidR="008577B7" w:rsidRPr="008577B7" w:rsidRDefault="00B82810" w:rsidP="00065257">
      <w:pPr>
        <w:pStyle w:val="3GPPNormalText"/>
      </w:pPr>
      <w:r w:rsidRPr="003D4522">
        <w:t xml:space="preserve">The </w:t>
      </w:r>
      <w:r w:rsidR="0091553A">
        <w:t xml:space="preserve">WI </w:t>
      </w:r>
      <w:r w:rsidRPr="003D4522">
        <w:t xml:space="preserve">for NR </w:t>
      </w:r>
      <w:r w:rsidR="00F27E50" w:rsidRPr="003D4522">
        <w:t>sidelink evolution</w:t>
      </w:r>
      <w:r w:rsidRPr="003D4522">
        <w:t xml:space="preserve"> was approved in RAN#</w:t>
      </w:r>
      <w:r w:rsidR="00627D4D" w:rsidRPr="003D4522">
        <w:t>94e</w:t>
      </w:r>
      <w:r w:rsidRPr="003D4522">
        <w:t xml:space="preserve"> and revised in RAN#</w:t>
      </w:r>
      <w:r w:rsidR="00327900" w:rsidRPr="003D4522">
        <w:t>9</w:t>
      </w:r>
      <w:r w:rsidR="009D2E0D">
        <w:t>9</w:t>
      </w:r>
      <w:r w:rsidR="00CC465F">
        <w:t> </w:t>
      </w:r>
      <w:r w:rsidRPr="003D4522">
        <w:t>[1]</w:t>
      </w:r>
      <w:r w:rsidR="00327900" w:rsidRPr="003D4522">
        <w:t xml:space="preserve">. </w:t>
      </w:r>
      <w:r w:rsidR="002D58AE" w:rsidRPr="003D4522">
        <w:t xml:space="preserve">One of </w:t>
      </w:r>
      <w:r w:rsidR="00A32904" w:rsidRPr="003D4522">
        <w:t>its</w:t>
      </w:r>
      <w:r w:rsidR="002D58AE" w:rsidRPr="003D4522">
        <w:t xml:space="preserve"> objectives is to study and specify solutions for </w:t>
      </w:r>
      <w:r w:rsidR="002D58AE" w:rsidRPr="009E3B73">
        <w:t>enhanced</w:t>
      </w:r>
      <w:r w:rsidR="002D58AE" w:rsidRPr="003D4522">
        <w:t xml:space="preserve"> sidelink operation on FR2 licensed spectrum</w:t>
      </w:r>
      <w:r w:rsidR="00614C0F">
        <w:t xml:space="preserve"> for unicast communication</w:t>
      </w:r>
      <w:r w:rsidR="00A32904" w:rsidRPr="003D4522">
        <w:t>,</w:t>
      </w:r>
      <w:r w:rsidR="002D58AE" w:rsidRPr="003D4522">
        <w:t xml:space="preserve"> </w:t>
      </w:r>
      <w:r w:rsidR="00A32904" w:rsidRPr="003D4522">
        <w:t>which</w:t>
      </w:r>
      <w:r w:rsidR="00327900" w:rsidRPr="003D4522">
        <w:t xml:space="preserve"> has been approved for </w:t>
      </w:r>
      <w:r w:rsidR="0091553A">
        <w:t xml:space="preserve">3GPP </w:t>
      </w:r>
      <w:r w:rsidR="00327900" w:rsidRPr="003D4522">
        <w:t>R</w:t>
      </w:r>
      <w:r w:rsidR="0091553A">
        <w:t>el-</w:t>
      </w:r>
      <w:r w:rsidR="009E4957" w:rsidRPr="003D4522">
        <w:t>18</w:t>
      </w:r>
      <w:r w:rsidR="007112FD">
        <w:t xml:space="preserve">. The following agreements [2][3] </w:t>
      </w:r>
      <w:r w:rsidR="00614C0F">
        <w:t>were made in the last RAN1 meeting</w:t>
      </w:r>
      <w:r w:rsidR="00240AA9">
        <w:t>,</w:t>
      </w:r>
      <w:r w:rsidR="00614C0F">
        <w:t xml:space="preserve"> RAN1#11</w:t>
      </w:r>
      <w:r w:rsidR="00396484">
        <w:t>3</w:t>
      </w:r>
      <w:r w:rsidR="003F2C3C">
        <w:t>:</w:t>
      </w:r>
    </w:p>
    <w:tbl>
      <w:tblPr>
        <w:tblStyle w:val="TableGrid"/>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0C3B61F1"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r w:rsidRPr="00AB6832">
              <w:rPr>
                <w:rFonts w:eastAsia="Times New Roman"/>
                <w:b/>
                <w:bCs/>
                <w:iCs/>
                <w:color w:val="000000"/>
                <w:lang w:val="en-US"/>
              </w:rPr>
              <w:t>Agreement</w:t>
            </w:r>
          </w:p>
          <w:p w14:paraId="5D290D80"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In the candidate procedure where initial beam pairing is performed before sidelink unicast link establishment,</w:t>
            </w:r>
          </w:p>
          <w:p w14:paraId="0AF7D520"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In step 1, </w:t>
            </w:r>
          </w:p>
          <w:p w14:paraId="60B7D622"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the </w:t>
            </w:r>
            <w:r w:rsidRPr="00F93885">
              <w:rPr>
                <w:rFonts w:eastAsia="Times New Roman"/>
                <w:color w:val="000000"/>
                <w:lang w:val="en-US"/>
              </w:rPr>
              <w:t>applicable reference signal is selected based on</w:t>
            </w:r>
          </w:p>
          <w:p w14:paraId="079EC852"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1-1: S-SSB or its modified format</w:t>
            </w:r>
          </w:p>
          <w:p w14:paraId="7177AFD4"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1-2: standalone SL CSI-RS or its modified format</w:t>
            </w:r>
          </w:p>
          <w:p w14:paraId="17A14125"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1-3: non-standalone SL CSI-RS</w:t>
            </w:r>
          </w:p>
          <w:p w14:paraId="204CD5ED" w14:textId="77777777" w:rsidR="00AB6832" w:rsidRPr="00F93885" w:rsidRDefault="00AB6832" w:rsidP="00265A5A">
            <w:pPr>
              <w:numPr>
                <w:ilvl w:val="3"/>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Note: standalone SL CSI-RS transmission means at least no accompanying sidelink data (SL MAC SDU) transmissions in the same slot. FFS: accompanying SCI(s) or SL MAC CE transmissions or PSFCH.</w:t>
            </w:r>
          </w:p>
          <w:p w14:paraId="3EB7A264"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1-4: PSCCH/PSSCH DMRS</w:t>
            </w:r>
          </w:p>
          <w:p w14:paraId="25DDA022"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the </w:t>
            </w:r>
            <w:r w:rsidRPr="00F93885">
              <w:rPr>
                <w:rFonts w:eastAsia="Times New Roman"/>
                <w:color w:val="000000"/>
                <w:lang w:val="en-US"/>
              </w:rPr>
              <w:t xml:space="preserve">reference signals are </w:t>
            </w:r>
            <w:proofErr w:type="gramStart"/>
            <w:r w:rsidRPr="00F93885">
              <w:rPr>
                <w:rFonts w:eastAsia="Times New Roman"/>
                <w:color w:val="000000"/>
                <w:lang w:val="en-US"/>
              </w:rPr>
              <w:t>sent</w:t>
            </w:r>
            <w:proofErr w:type="gramEnd"/>
          </w:p>
          <w:p w14:paraId="42550EF8"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Alt 2-0: </w:t>
            </w:r>
            <w:proofErr w:type="spellStart"/>
            <w:r w:rsidRPr="00F93885">
              <w:rPr>
                <w:rFonts w:eastAsia="Times New Roman"/>
                <w:iCs/>
                <w:color w:val="000000"/>
                <w:lang w:val="en-US"/>
              </w:rPr>
              <w:t>aperiodically</w:t>
            </w:r>
            <w:proofErr w:type="spellEnd"/>
          </w:p>
          <w:p w14:paraId="542C1908"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2-1: periodically</w:t>
            </w:r>
          </w:p>
          <w:p w14:paraId="3AC9390C"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2-2: semi-persistent with activation and deactivation</w:t>
            </w:r>
          </w:p>
          <w:p w14:paraId="549E65D6" w14:textId="77777777" w:rsidR="00AB6832" w:rsidRPr="00F93885" w:rsidRDefault="00AB6832" w:rsidP="00265A5A">
            <w:pPr>
              <w:numPr>
                <w:ilvl w:val="3"/>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details of activation/deactivation</w:t>
            </w:r>
          </w:p>
          <w:p w14:paraId="5BB5B2D5"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resources and resource allocation of reference </w:t>
            </w:r>
            <w:proofErr w:type="gramStart"/>
            <w:r w:rsidRPr="00F93885">
              <w:rPr>
                <w:rFonts w:eastAsia="Times New Roman"/>
                <w:iCs/>
                <w:color w:val="000000"/>
                <w:lang w:val="en-US"/>
              </w:rPr>
              <w:t>signal</w:t>
            </w:r>
            <w:proofErr w:type="gramEnd"/>
          </w:p>
          <w:p w14:paraId="649A8B64"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if CSI-RS is used, whether UE1 transmits other information associated with the CSI-RS</w:t>
            </w:r>
          </w:p>
          <w:p w14:paraId="17E25864"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In step 2,</w:t>
            </w:r>
            <w:r w:rsidRPr="00F93885">
              <w:rPr>
                <w:rFonts w:eastAsia="Times New Roman"/>
                <w:color w:val="000000"/>
                <w:lang w:val="en-US"/>
              </w:rPr>
              <w:t xml:space="preserve"> </w:t>
            </w:r>
          </w:p>
          <w:p w14:paraId="6165BEBB"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UE1’s transmit beam and UE2’s receive beam are determined by UE2 as the pair with the RSRP measurement satisfying certain condition(s)</w:t>
            </w:r>
          </w:p>
          <w:p w14:paraId="1752F3F0"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details of condition(s)</w:t>
            </w:r>
          </w:p>
          <w:p w14:paraId="6464F628"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explicit or implicit determination of UE1 transmit beam by </w:t>
            </w:r>
            <w:proofErr w:type="gramStart"/>
            <w:r w:rsidRPr="00F93885">
              <w:rPr>
                <w:rFonts w:eastAsia="Times New Roman"/>
                <w:iCs/>
                <w:color w:val="000000"/>
                <w:lang w:val="en-US"/>
              </w:rPr>
              <w:t>UE2</w:t>
            </w:r>
            <w:proofErr w:type="gramEnd"/>
          </w:p>
          <w:p w14:paraId="104450AC"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UE2’s transmit beam is at least determined as the one corresponding to determined UE2’s receive beam, at least if beam correspondence is </w:t>
            </w:r>
            <w:proofErr w:type="gramStart"/>
            <w:r w:rsidRPr="00F93885">
              <w:rPr>
                <w:rFonts w:eastAsia="Times New Roman"/>
                <w:iCs/>
                <w:color w:val="000000"/>
                <w:lang w:val="en-US"/>
              </w:rPr>
              <w:t>assumed</w:t>
            </w:r>
            <w:proofErr w:type="gramEnd"/>
          </w:p>
          <w:p w14:paraId="27D79ECB"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other </w:t>
            </w:r>
            <w:proofErr w:type="gramStart"/>
            <w:r w:rsidRPr="00F93885">
              <w:rPr>
                <w:rFonts w:eastAsia="Times New Roman"/>
                <w:iCs/>
                <w:color w:val="000000"/>
                <w:lang w:val="en-US"/>
              </w:rPr>
              <w:t>scheme</w:t>
            </w:r>
            <w:proofErr w:type="gramEnd"/>
          </w:p>
          <w:p w14:paraId="15F39017"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In step 3, </w:t>
            </w:r>
          </w:p>
          <w:p w14:paraId="3BEB7AA1"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UE2’s beam reporting is associated with determined UE1’s transmit beam.</w:t>
            </w:r>
          </w:p>
          <w:p w14:paraId="53CC35C6"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details of association</w:t>
            </w:r>
          </w:p>
          <w:p w14:paraId="5C37CB1D"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details of beam reporting</w:t>
            </w:r>
          </w:p>
          <w:p w14:paraId="6377FDBC" w14:textId="77777777" w:rsidR="00AB6832" w:rsidRPr="00F93885" w:rsidRDefault="00AB6832" w:rsidP="00265A5A">
            <w:pPr>
              <w:numPr>
                <w:ilvl w:val="2"/>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Note: this does not preclude beam reporting in the link establishment message.</w:t>
            </w:r>
          </w:p>
          <w:p w14:paraId="0D4E0C36"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how UE1 determines </w:t>
            </w:r>
            <w:proofErr w:type="gramStart"/>
            <w:r w:rsidRPr="00F93885">
              <w:rPr>
                <w:rFonts w:eastAsia="Times New Roman"/>
                <w:iCs/>
                <w:color w:val="000000"/>
                <w:lang w:val="en-US"/>
              </w:rPr>
              <w:t>its</w:t>
            </w:r>
            <w:proofErr w:type="gramEnd"/>
            <w:r w:rsidRPr="00F93885">
              <w:rPr>
                <w:rFonts w:eastAsia="Times New Roman"/>
                <w:iCs/>
                <w:color w:val="000000"/>
                <w:lang w:val="en-US"/>
              </w:rPr>
              <w:t xml:space="preserve"> transmit beam if it receives different beam reporting from different UEs</w:t>
            </w:r>
          </w:p>
          <w:p w14:paraId="06373136"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whether/how to avoid unnecessary beam measurement and reporting from multiple </w:t>
            </w:r>
            <w:proofErr w:type="gramStart"/>
            <w:r w:rsidRPr="00F93885">
              <w:rPr>
                <w:rFonts w:eastAsia="Times New Roman"/>
                <w:iCs/>
                <w:color w:val="000000"/>
                <w:lang w:val="en-US"/>
              </w:rPr>
              <w:t>UEs;</w:t>
            </w:r>
            <w:proofErr w:type="gramEnd"/>
            <w:r w:rsidRPr="00F93885">
              <w:rPr>
                <w:rFonts w:eastAsia="Times New Roman"/>
                <w:iCs/>
                <w:color w:val="000000"/>
                <w:lang w:val="en-US"/>
              </w:rPr>
              <w:t xml:space="preserve"> </w:t>
            </w:r>
          </w:p>
          <w:p w14:paraId="1503728B" w14:textId="77777777" w:rsidR="00F93885" w:rsidRDefault="00F93885" w:rsidP="00265A5A">
            <w:pPr>
              <w:overflowPunct/>
              <w:autoSpaceDE/>
              <w:autoSpaceDN/>
              <w:adjustRightInd/>
              <w:spacing w:before="0" w:after="0" w:line="240" w:lineRule="auto"/>
              <w:textAlignment w:val="auto"/>
              <w:rPr>
                <w:rFonts w:eastAsia="Times New Roman"/>
                <w:b/>
                <w:bCs/>
                <w:iCs/>
                <w:color w:val="000000"/>
                <w:lang w:val="en-US"/>
              </w:rPr>
            </w:pPr>
          </w:p>
          <w:p w14:paraId="21D20A72" w14:textId="6F907C74"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r w:rsidRPr="00AB6832">
              <w:rPr>
                <w:rFonts w:eastAsia="Times New Roman"/>
                <w:b/>
                <w:bCs/>
                <w:iCs/>
                <w:color w:val="000000"/>
                <w:lang w:val="en-US"/>
              </w:rPr>
              <w:t>Agreement</w:t>
            </w:r>
          </w:p>
          <w:p w14:paraId="11E7741C"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In the candidate procedure where initial beam pairing is performed during sidelink unicast link establishment,</w:t>
            </w:r>
          </w:p>
          <w:p w14:paraId="775E0E97"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In step 1, the </w:t>
            </w:r>
            <w:r w:rsidRPr="00F93885">
              <w:rPr>
                <w:rFonts w:eastAsia="Times New Roman"/>
                <w:color w:val="000000"/>
                <w:lang w:val="en-US"/>
              </w:rPr>
              <w:t xml:space="preserve">candidate reference signal which is transmitted together with unicast link establishment message is selected based on one of the following </w:t>
            </w:r>
            <w:proofErr w:type="gramStart"/>
            <w:r w:rsidRPr="00F93885">
              <w:rPr>
                <w:rFonts w:eastAsia="Times New Roman"/>
                <w:color w:val="000000"/>
                <w:lang w:val="en-US"/>
              </w:rPr>
              <w:t>alternatives</w:t>
            </w:r>
            <w:proofErr w:type="gramEnd"/>
          </w:p>
          <w:p w14:paraId="6E62AE70"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lastRenderedPageBreak/>
              <w:t>Alt 1-1: SL CSI-RS</w:t>
            </w:r>
          </w:p>
          <w:p w14:paraId="5ACAFAFE"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Alt 1-2: PSCCH/PSSCH DMRS</w:t>
            </w:r>
          </w:p>
          <w:p w14:paraId="380BC94D"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In step 2, UE2 determines UE1’s transmit beam(s) and UE2’s receive beam(s) as the pair with the RSRP measurement satisfying certain condition(s).</w:t>
            </w:r>
          </w:p>
          <w:p w14:paraId="37365F72"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UE2’s transmit beam is at least determined as the one corresponding to determined UE2’s receive beam, at least if beam correspondence is </w:t>
            </w:r>
            <w:proofErr w:type="gramStart"/>
            <w:r w:rsidRPr="00F93885">
              <w:rPr>
                <w:rFonts w:eastAsia="Times New Roman"/>
                <w:iCs/>
                <w:color w:val="000000"/>
                <w:lang w:val="en-US"/>
              </w:rPr>
              <w:t>assumed</w:t>
            </w:r>
            <w:proofErr w:type="gramEnd"/>
          </w:p>
          <w:p w14:paraId="3BF87567"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FFS the format of UE1’s transmit beam determined by UE2, </w:t>
            </w:r>
            <w:proofErr w:type="gramStart"/>
            <w:r w:rsidRPr="00F93885">
              <w:rPr>
                <w:rFonts w:eastAsia="Times New Roman"/>
                <w:iCs/>
                <w:color w:val="000000"/>
                <w:lang w:val="en-US"/>
              </w:rPr>
              <w:t>e.g.</w:t>
            </w:r>
            <w:proofErr w:type="gramEnd"/>
            <w:r w:rsidRPr="00F93885">
              <w:rPr>
                <w:rFonts w:eastAsia="Times New Roman"/>
                <w:iCs/>
                <w:color w:val="000000"/>
                <w:lang w:val="en-US"/>
              </w:rPr>
              <w:t xml:space="preserve"> implicit or explicit</w:t>
            </w:r>
          </w:p>
          <w:p w14:paraId="45BCB3DA"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FFS details of condition(s)</w:t>
            </w:r>
          </w:p>
          <w:p w14:paraId="734C9E50"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 xml:space="preserve">In step 2, </w:t>
            </w:r>
            <w:r w:rsidRPr="00F93885">
              <w:rPr>
                <w:rFonts w:eastAsia="Times New Roman"/>
                <w:color w:val="000000"/>
                <w:lang w:val="en-US"/>
              </w:rPr>
              <w:t xml:space="preserve">UE2 indicates UE1’s </w:t>
            </w:r>
            <w:proofErr w:type="gramStart"/>
            <w:r w:rsidRPr="00F93885">
              <w:rPr>
                <w:rFonts w:eastAsia="Times New Roman"/>
                <w:color w:val="000000"/>
                <w:lang w:val="en-US"/>
              </w:rPr>
              <w:t>transmit</w:t>
            </w:r>
            <w:proofErr w:type="gramEnd"/>
            <w:r w:rsidRPr="00F93885">
              <w:rPr>
                <w:rFonts w:eastAsia="Times New Roman"/>
                <w:color w:val="000000"/>
                <w:lang w:val="en-US"/>
              </w:rPr>
              <w:t xml:space="preserve"> beam(s).</w:t>
            </w:r>
          </w:p>
          <w:p w14:paraId="5D626762"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details of beam indication, including contents (e.g., ACK/NACK, beam ID, RSRP measurement), container (e.g., PSCCH/PSSCH, PSFCH) and </w:t>
            </w:r>
            <w:r w:rsidRPr="00F93885">
              <w:rPr>
                <w:rFonts w:eastAsia="Times New Roman"/>
                <w:iCs/>
                <w:color w:val="000000"/>
                <w:lang w:val="en-US"/>
              </w:rPr>
              <w:t>association (</w:t>
            </w:r>
            <w:proofErr w:type="gramStart"/>
            <w:r w:rsidRPr="00F93885">
              <w:rPr>
                <w:rFonts w:eastAsia="Times New Roman"/>
                <w:iCs/>
                <w:color w:val="000000"/>
                <w:lang w:val="en-US"/>
              </w:rPr>
              <w:t>e.g.</w:t>
            </w:r>
            <w:proofErr w:type="gramEnd"/>
            <w:r w:rsidRPr="00F93885">
              <w:rPr>
                <w:rFonts w:eastAsia="Times New Roman"/>
                <w:iCs/>
                <w:color w:val="000000"/>
                <w:lang w:val="en-US"/>
              </w:rPr>
              <w:t xml:space="preserve"> resources)</w:t>
            </w:r>
          </w:p>
          <w:p w14:paraId="23251244" w14:textId="77777777" w:rsidR="00AB6832" w:rsidRPr="00F93885" w:rsidRDefault="00AB6832" w:rsidP="00265A5A">
            <w:pPr>
              <w:numPr>
                <w:ilvl w:val="0"/>
                <w:numId w:val="82"/>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In step 3, UE1 determines UE1’s transmit beam based on one or more of the following </w:t>
            </w:r>
            <w:proofErr w:type="gramStart"/>
            <w:r w:rsidRPr="00F93885">
              <w:rPr>
                <w:rFonts w:eastAsia="Times New Roman"/>
                <w:color w:val="000000"/>
                <w:lang w:val="en-US"/>
              </w:rPr>
              <w:t>alternatives</w:t>
            </w:r>
            <w:proofErr w:type="gramEnd"/>
          </w:p>
          <w:p w14:paraId="603A7140"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Alt 2-1: the latest beam indication</w:t>
            </w:r>
          </w:p>
          <w:p w14:paraId="3D178715"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Alt 2-2: beam indication contents (e.g., RSRP measurement)</w:t>
            </w:r>
          </w:p>
          <w:p w14:paraId="4AA5FA82" w14:textId="77777777" w:rsidR="00AB6832" w:rsidRPr="00F93885" w:rsidRDefault="00AB6832" w:rsidP="00265A5A">
            <w:pPr>
              <w:numPr>
                <w:ilvl w:val="1"/>
                <w:numId w:val="82"/>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Alt 2-3: measurement/detection of beam indication signal </w:t>
            </w:r>
          </w:p>
          <w:p w14:paraId="5C882AD0"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6EDF4261"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r w:rsidRPr="00AB6832">
              <w:rPr>
                <w:rFonts w:eastAsia="Times New Roman"/>
                <w:b/>
                <w:bCs/>
                <w:iCs/>
                <w:color w:val="000000"/>
                <w:lang w:val="en-US"/>
              </w:rPr>
              <w:t>Agreement</w:t>
            </w:r>
          </w:p>
          <w:p w14:paraId="060274C2"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r w:rsidRPr="00F93885">
              <w:rPr>
                <w:rFonts w:eastAsia="Times New Roman"/>
                <w:iCs/>
                <w:color w:val="000000"/>
                <w:lang w:val="en-US"/>
              </w:rPr>
              <w:t>In the candidate procedure where initial beam pairing starts after sidelink unicast link establishment (if feasible), the initial beam pairing follows a similar procedure as beam maintenance.</w:t>
            </w:r>
          </w:p>
          <w:p w14:paraId="2745F126"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p>
          <w:p w14:paraId="4140FAE6"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74E616F4"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maintenance, consider non-standalone sidelink CSI-RS transmissions. </w:t>
            </w:r>
          </w:p>
          <w:p w14:paraId="3A0B80D5"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physical layer structure, including enhancements of existing non-standalone sidelink CSI-RS</w:t>
            </w:r>
          </w:p>
          <w:p w14:paraId="665A3E53"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signaling details</w:t>
            </w:r>
          </w:p>
          <w:p w14:paraId="2F15D2EA"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timing </w:t>
            </w:r>
            <w:proofErr w:type="gramStart"/>
            <w:r w:rsidRPr="00F93885">
              <w:rPr>
                <w:rFonts w:eastAsia="Times New Roman"/>
                <w:color w:val="000000"/>
                <w:lang w:val="en-US"/>
              </w:rPr>
              <w:t>details</w:t>
            </w:r>
            <w:proofErr w:type="gramEnd"/>
          </w:p>
          <w:p w14:paraId="73492FE6"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 non-standalone sidelink CSI-RS transmissions use the same or different transmit beam as accompanying </w:t>
            </w:r>
            <w:proofErr w:type="gramStart"/>
            <w:r w:rsidRPr="00F93885">
              <w:rPr>
                <w:rFonts w:eastAsia="Times New Roman"/>
                <w:color w:val="000000"/>
                <w:lang w:val="en-US"/>
              </w:rPr>
              <w:t>data</w:t>
            </w:r>
            <w:proofErr w:type="gramEnd"/>
          </w:p>
          <w:p w14:paraId="59BF830A"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whether/how to support multiple transmit beams for non-standalone sidelink CSI-RS in the same </w:t>
            </w:r>
            <w:proofErr w:type="gramStart"/>
            <w:r w:rsidRPr="00F93885">
              <w:rPr>
                <w:rFonts w:eastAsia="Times New Roman"/>
                <w:color w:val="000000"/>
                <w:lang w:val="en-US"/>
              </w:rPr>
              <w:t>slot</w:t>
            </w:r>
            <w:proofErr w:type="gramEnd"/>
          </w:p>
          <w:p w14:paraId="2312F379"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p>
          <w:p w14:paraId="29131E75"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5D843C81"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maintenance, consider standalone sidelink CSI-RS transmissions. </w:t>
            </w:r>
          </w:p>
          <w:p w14:paraId="3511FE13"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physical layer </w:t>
            </w:r>
            <w:proofErr w:type="gramStart"/>
            <w:r w:rsidRPr="00F93885">
              <w:rPr>
                <w:rFonts w:eastAsia="Times New Roman"/>
                <w:color w:val="000000"/>
                <w:lang w:val="en-US"/>
              </w:rPr>
              <w:t>structure</w:t>
            </w:r>
            <w:proofErr w:type="gramEnd"/>
          </w:p>
          <w:p w14:paraId="0E4CF73F"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timing </w:t>
            </w:r>
            <w:proofErr w:type="gramStart"/>
            <w:r w:rsidRPr="00F93885">
              <w:rPr>
                <w:rFonts w:eastAsia="Times New Roman"/>
                <w:color w:val="000000"/>
                <w:lang w:val="en-US"/>
              </w:rPr>
              <w:t>details</w:t>
            </w:r>
            <w:proofErr w:type="gramEnd"/>
          </w:p>
          <w:p w14:paraId="39B5E548"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whether/how the same or different transmit beams are used in the same slot of standalone sidelink CSI-RS transmissions.</w:t>
            </w:r>
          </w:p>
          <w:p w14:paraId="1229DA3E"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resources, resource allocation and resource </w:t>
            </w:r>
            <w:proofErr w:type="gramStart"/>
            <w:r w:rsidRPr="00F93885">
              <w:rPr>
                <w:rFonts w:eastAsia="Times New Roman"/>
                <w:color w:val="000000"/>
                <w:lang w:val="en-US"/>
              </w:rPr>
              <w:t>indication</w:t>
            </w:r>
            <w:proofErr w:type="gramEnd"/>
            <w:r w:rsidRPr="00F93885">
              <w:rPr>
                <w:rFonts w:eastAsia="Times New Roman"/>
                <w:color w:val="000000"/>
                <w:lang w:val="en-US"/>
              </w:rPr>
              <w:t xml:space="preserve"> </w:t>
            </w:r>
          </w:p>
          <w:p w14:paraId="6AA64341"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signaling details, including which information is to be indicated for sidelink CSI-RS transmissions and the container of the information.  </w:t>
            </w:r>
          </w:p>
          <w:p w14:paraId="076F0070" w14:textId="77777777" w:rsidR="00AB6832" w:rsidRPr="00F93885" w:rsidRDefault="00AB6832" w:rsidP="00265A5A">
            <w:pPr>
              <w:numPr>
                <w:ilvl w:val="0"/>
                <w:numId w:val="8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Note: standalone SL CSI-RS transmission means at least no accompanying sidelink data (SL MAC SDU) transmissions in the same slot. FFS: accompanying SCI(s) or SL MAC CE transmissions or PSFCH.</w:t>
            </w:r>
          </w:p>
          <w:p w14:paraId="48708AC6" w14:textId="77777777" w:rsidR="00AB6832" w:rsidRPr="00F93885" w:rsidRDefault="00AB6832" w:rsidP="00265A5A">
            <w:pPr>
              <w:overflowPunct/>
              <w:autoSpaceDE/>
              <w:autoSpaceDN/>
              <w:adjustRightInd/>
              <w:spacing w:before="0" w:after="0" w:line="240" w:lineRule="auto"/>
              <w:textAlignment w:val="auto"/>
              <w:rPr>
                <w:rFonts w:eastAsia="Times New Roman"/>
                <w:iCs/>
                <w:color w:val="000000"/>
                <w:lang w:val="en-US"/>
              </w:rPr>
            </w:pPr>
          </w:p>
          <w:p w14:paraId="2088AFB7"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36C9B488"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maintenance, consider signaling design details for sidelink CSI-RS transmissions with or without repetition on transmit beams. </w:t>
            </w:r>
          </w:p>
          <w:p w14:paraId="731F8FF5"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1CE29FF2"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3D1EB6A5"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reporting using PSFCH (if supported) in beam maintenance, </w:t>
            </w:r>
            <w:proofErr w:type="gramStart"/>
            <w:r w:rsidRPr="00F93885">
              <w:rPr>
                <w:rFonts w:eastAsia="Times New Roman"/>
                <w:color w:val="000000"/>
                <w:lang w:val="en-US"/>
              </w:rPr>
              <w:t>study</w:t>
            </w:r>
            <w:proofErr w:type="gramEnd"/>
            <w:r w:rsidRPr="00F93885">
              <w:rPr>
                <w:rFonts w:eastAsia="Times New Roman"/>
                <w:color w:val="000000"/>
                <w:lang w:val="en-US"/>
              </w:rPr>
              <w:t xml:space="preserve"> </w:t>
            </w:r>
          </w:p>
          <w:p w14:paraId="5E51A677" w14:textId="77777777" w:rsidR="00AB6832" w:rsidRPr="00F93885" w:rsidRDefault="00AB6832" w:rsidP="00265A5A">
            <w:pPr>
              <w:numPr>
                <w:ilvl w:val="0"/>
                <w:numId w:val="84"/>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Whether/how there is an association rule between PSFCH for beam reporting and sidelink CSI-RS (either standalone or non-standalone)</w:t>
            </w:r>
          </w:p>
          <w:p w14:paraId="7D6C0ADA" w14:textId="77777777" w:rsidR="00AB6832" w:rsidRPr="00F93885" w:rsidRDefault="00AB6832" w:rsidP="00265A5A">
            <w:pPr>
              <w:numPr>
                <w:ilvl w:val="0"/>
                <w:numId w:val="84"/>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beam reporting content, </w:t>
            </w:r>
          </w:p>
          <w:p w14:paraId="34E9556A" w14:textId="77777777" w:rsidR="00AB6832" w:rsidRPr="00F93885" w:rsidRDefault="00AB6832" w:rsidP="00265A5A">
            <w:pPr>
              <w:numPr>
                <w:ilvl w:val="0"/>
                <w:numId w:val="84"/>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Whether/how PSFCH carries multiple beam reporting bits </w:t>
            </w:r>
          </w:p>
          <w:p w14:paraId="767EA5E3" w14:textId="77777777" w:rsidR="00AB6832" w:rsidRPr="00F93885" w:rsidRDefault="00AB6832" w:rsidP="00265A5A">
            <w:pPr>
              <w:numPr>
                <w:ilvl w:val="0"/>
                <w:numId w:val="85"/>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Alt 1: New PSFCH format</w:t>
            </w:r>
          </w:p>
          <w:p w14:paraId="73AEE242" w14:textId="77777777" w:rsidR="00AB6832" w:rsidRPr="00F93885" w:rsidRDefault="00AB6832" w:rsidP="00265A5A">
            <w:pPr>
              <w:numPr>
                <w:ilvl w:val="0"/>
                <w:numId w:val="85"/>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Alt 2: PSFCH format 0 by exploring the relationship with frequency and/or code domain </w:t>
            </w:r>
            <w:proofErr w:type="gramStart"/>
            <w:r w:rsidRPr="00F93885">
              <w:rPr>
                <w:rFonts w:eastAsia="Times New Roman"/>
                <w:color w:val="000000"/>
                <w:lang w:val="en-US"/>
              </w:rPr>
              <w:t>resources</w:t>
            </w:r>
            <w:proofErr w:type="gramEnd"/>
          </w:p>
          <w:p w14:paraId="172AF44B" w14:textId="77777777" w:rsidR="00AB6832" w:rsidRPr="00F93885" w:rsidRDefault="00AB6832" w:rsidP="00265A5A">
            <w:pPr>
              <w:numPr>
                <w:ilvl w:val="0"/>
                <w:numId w:val="85"/>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alternatives are not </w:t>
            </w:r>
            <w:proofErr w:type="gramStart"/>
            <w:r w:rsidRPr="00F93885">
              <w:rPr>
                <w:rFonts w:eastAsia="Times New Roman"/>
                <w:color w:val="000000"/>
                <w:lang w:val="en-US"/>
              </w:rPr>
              <w:t>precluded</w:t>
            </w:r>
            <w:proofErr w:type="gramEnd"/>
            <w:r w:rsidRPr="00F93885">
              <w:rPr>
                <w:rFonts w:eastAsia="Times New Roman"/>
                <w:color w:val="000000"/>
                <w:lang w:val="en-US"/>
              </w:rPr>
              <w:t xml:space="preserve"> </w:t>
            </w:r>
          </w:p>
          <w:p w14:paraId="65EA8D87" w14:textId="77777777" w:rsidR="00AB6832" w:rsidRPr="00F93885" w:rsidRDefault="00AB6832" w:rsidP="00265A5A">
            <w:pPr>
              <w:numPr>
                <w:ilvl w:val="0"/>
                <w:numId w:val="85"/>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PSFCH carries one beam reporting bit </w:t>
            </w:r>
          </w:p>
          <w:p w14:paraId="72445B4B" w14:textId="77777777" w:rsidR="00AB6832" w:rsidRPr="00F93885" w:rsidRDefault="00AB6832" w:rsidP="00265A5A">
            <w:pPr>
              <w:numPr>
                <w:ilvl w:val="0"/>
                <w:numId w:val="85"/>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lastRenderedPageBreak/>
              <w:t>FFS: whether beam reporting and sidelink HARQ ACK can be reported together, e.g., same or different PSFCH</w:t>
            </w:r>
          </w:p>
          <w:p w14:paraId="436F31A0"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1BCF97D3"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0600452F"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reporting using sidelink MAC CE (if supported) in beam maintenance, </w:t>
            </w:r>
            <w:proofErr w:type="gramStart"/>
            <w:r w:rsidRPr="00F93885">
              <w:rPr>
                <w:rFonts w:eastAsia="Times New Roman"/>
                <w:color w:val="000000"/>
                <w:lang w:val="en-US"/>
              </w:rPr>
              <w:t>study</w:t>
            </w:r>
            <w:proofErr w:type="gramEnd"/>
            <w:r w:rsidRPr="00F93885">
              <w:rPr>
                <w:rFonts w:eastAsia="Times New Roman"/>
                <w:color w:val="000000"/>
                <w:lang w:val="en-US"/>
              </w:rPr>
              <w:t xml:space="preserve"> </w:t>
            </w:r>
          </w:p>
          <w:p w14:paraId="536AD325" w14:textId="77777777" w:rsidR="00AB6832" w:rsidRPr="00F93885" w:rsidRDefault="00AB6832" w:rsidP="00265A5A">
            <w:pPr>
              <w:numPr>
                <w:ilvl w:val="0"/>
                <w:numId w:val="9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beam reporting content</w:t>
            </w:r>
          </w:p>
          <w:p w14:paraId="44331FB0" w14:textId="77777777" w:rsidR="00AB6832" w:rsidRPr="00F93885" w:rsidRDefault="00AB6832" w:rsidP="00265A5A">
            <w:pPr>
              <w:numPr>
                <w:ilvl w:val="0"/>
                <w:numId w:val="90"/>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timeline, e.g., </w:t>
            </w:r>
          </w:p>
          <w:p w14:paraId="78537654" w14:textId="77777777" w:rsidR="00AB6832" w:rsidRPr="00F93885" w:rsidRDefault="00AB6832" w:rsidP="00265A5A">
            <w:pPr>
              <w:numPr>
                <w:ilvl w:val="1"/>
                <w:numId w:val="89"/>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whether/how to reuse Rel-16 sidelink CSI reporting window as baseline for the association between sidelink beam reporting and sidelink CSI-RS resources. </w:t>
            </w:r>
          </w:p>
          <w:p w14:paraId="34EF7B16" w14:textId="77777777" w:rsidR="00AB6832" w:rsidRPr="00F93885" w:rsidRDefault="00AB6832" w:rsidP="00265A5A">
            <w:pPr>
              <w:numPr>
                <w:ilvl w:val="1"/>
                <w:numId w:val="89"/>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Periodic, aperiodic and/or semi-persistent reporting timeline</w:t>
            </w:r>
          </w:p>
          <w:p w14:paraId="6251DD85"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79AC320C"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5E08E46D"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For beam indication in sidelink beam maintenance, study sidelink TCI state mechanism: </w:t>
            </w:r>
          </w:p>
          <w:p w14:paraId="1630235C" w14:textId="77777777" w:rsidR="00AB6832" w:rsidRPr="00F93885" w:rsidRDefault="00AB6832" w:rsidP="00265A5A">
            <w:pPr>
              <w:numPr>
                <w:ilvl w:val="0"/>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Details of sidelink TCI state at least including/indicating </w:t>
            </w:r>
            <w:proofErr w:type="gramStart"/>
            <w:r w:rsidRPr="00F93885">
              <w:rPr>
                <w:rFonts w:eastAsia="Times New Roman"/>
                <w:color w:val="000000"/>
                <w:lang w:val="en-US"/>
              </w:rPr>
              <w:t>e.g.</w:t>
            </w:r>
            <w:proofErr w:type="gramEnd"/>
            <w:r w:rsidRPr="00F93885">
              <w:rPr>
                <w:rFonts w:eastAsia="Times New Roman"/>
                <w:color w:val="000000"/>
                <w:lang w:val="en-US"/>
              </w:rPr>
              <w:t xml:space="preserve"> sidelink TCI state ID, sidelink CSI-RS resource and Tx/Rx spatial filter related information</w:t>
            </w:r>
          </w:p>
          <w:p w14:paraId="4FC93A44"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QCL types for sidelink </w:t>
            </w:r>
          </w:p>
          <w:p w14:paraId="75CD253B"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 PSCCH and associated PSSCH always have the same TCI state </w:t>
            </w:r>
          </w:p>
          <w:p w14:paraId="5A1A432A"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 the beam indication is via sidelink TCI state ID or sidelink CSI-RS resource </w:t>
            </w:r>
          </w:p>
          <w:p w14:paraId="3C8F9054" w14:textId="77777777" w:rsidR="00AB6832" w:rsidRPr="00F93885" w:rsidRDefault="00AB6832" w:rsidP="00265A5A">
            <w:pPr>
              <w:numPr>
                <w:ilvl w:val="0"/>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Study the following optional beam indication candidate </w:t>
            </w:r>
            <w:proofErr w:type="gramStart"/>
            <w:r w:rsidRPr="00F93885">
              <w:rPr>
                <w:rFonts w:eastAsia="Times New Roman"/>
                <w:color w:val="000000"/>
                <w:lang w:val="en-US"/>
              </w:rPr>
              <w:t>container</w:t>
            </w:r>
            <w:proofErr w:type="gramEnd"/>
            <w:r w:rsidRPr="00F93885">
              <w:rPr>
                <w:rFonts w:eastAsia="Times New Roman"/>
                <w:color w:val="000000"/>
                <w:lang w:val="en-US"/>
              </w:rPr>
              <w:t xml:space="preserve"> </w:t>
            </w:r>
          </w:p>
          <w:p w14:paraId="6AA0B9D5"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SCI</w:t>
            </w:r>
          </w:p>
          <w:p w14:paraId="33061FFC"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sidelink MAC CE</w:t>
            </w:r>
          </w:p>
          <w:p w14:paraId="0D05C6D7"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PC5-RRC</w:t>
            </w:r>
          </w:p>
          <w:p w14:paraId="31A9D3BD" w14:textId="77777777" w:rsidR="00AB6832" w:rsidRPr="00F93885" w:rsidRDefault="00AB6832" w:rsidP="00265A5A">
            <w:pPr>
              <w:numPr>
                <w:ilvl w:val="1"/>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activation time of indicated beam</w:t>
            </w:r>
          </w:p>
          <w:p w14:paraId="5B2CC4E3" w14:textId="438ED6AC" w:rsidR="00AB6832" w:rsidRPr="00F93885" w:rsidRDefault="00AB6832" w:rsidP="00265A5A">
            <w:pPr>
              <w:numPr>
                <w:ilvl w:val="0"/>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whether to reuse the Rel-17 unified TCI framework</w:t>
            </w:r>
          </w:p>
          <w:p w14:paraId="5F8A2064" w14:textId="77777777" w:rsidR="00AB6832" w:rsidRPr="00F93885" w:rsidRDefault="00AB6832" w:rsidP="00265A5A">
            <w:pPr>
              <w:numPr>
                <w:ilvl w:val="0"/>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Study whether/how beam indication is sent by transmitter UE or receiver UE.</w:t>
            </w:r>
          </w:p>
          <w:p w14:paraId="510973B2" w14:textId="77777777" w:rsidR="00AB6832" w:rsidRPr="00F93885" w:rsidRDefault="00AB6832" w:rsidP="00265A5A">
            <w:pPr>
              <w:numPr>
                <w:ilvl w:val="0"/>
                <w:numId w:val="86"/>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study beam indication in mode 1 on Uu </w:t>
            </w:r>
            <w:proofErr w:type="gramStart"/>
            <w:r w:rsidRPr="00F93885">
              <w:rPr>
                <w:rFonts w:eastAsia="Times New Roman"/>
                <w:color w:val="000000"/>
                <w:lang w:val="en-US"/>
              </w:rPr>
              <w:t>interface</w:t>
            </w:r>
            <w:proofErr w:type="gramEnd"/>
          </w:p>
          <w:p w14:paraId="72A8458F" w14:textId="77777777" w:rsidR="00AB6832" w:rsidRP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3C816D3F"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4C48CBC0"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RAN1 can study the following two schemes to trigger sidelink beam failure instance (BFI) that PHY layer provides to MAC layer. </w:t>
            </w:r>
          </w:p>
          <w:p w14:paraId="1FBD51A1" w14:textId="77777777" w:rsidR="00AB6832" w:rsidRPr="00F93885" w:rsidRDefault="00AB6832" w:rsidP="00265A5A">
            <w:pPr>
              <w:numPr>
                <w:ilvl w:val="0"/>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Scheme 1: Sidelink BFI is triggered based on PSFCH carrying sidelink HARQ </w:t>
            </w:r>
            <w:proofErr w:type="gramStart"/>
            <w:r w:rsidRPr="00F93885">
              <w:rPr>
                <w:rFonts w:eastAsia="Times New Roman"/>
                <w:color w:val="000000"/>
                <w:lang w:val="en-US"/>
              </w:rPr>
              <w:t>feedback</w:t>
            </w:r>
            <w:proofErr w:type="gramEnd"/>
          </w:p>
          <w:p w14:paraId="3CF14EE7"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Note: this scheme follows the principle of sidelink RLF.</w:t>
            </w:r>
          </w:p>
          <w:p w14:paraId="106CBD5A" w14:textId="77777777" w:rsidR="00AB6832" w:rsidRPr="00F93885" w:rsidRDefault="00AB6832" w:rsidP="00265A5A">
            <w:pPr>
              <w:numPr>
                <w:ilvl w:val="2"/>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any other </w:t>
            </w:r>
            <w:proofErr w:type="gramStart"/>
            <w:r w:rsidRPr="00F93885">
              <w:rPr>
                <w:rFonts w:eastAsia="Times New Roman"/>
                <w:color w:val="000000"/>
                <w:lang w:val="en-US"/>
              </w:rPr>
              <w:t>enhancements</w:t>
            </w:r>
            <w:proofErr w:type="gramEnd"/>
          </w:p>
          <w:p w14:paraId="36A8D979"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whether/how to support candidate beam identification in case of </w:t>
            </w:r>
            <w:proofErr w:type="gramStart"/>
            <w:r w:rsidRPr="00F93885">
              <w:rPr>
                <w:rFonts w:eastAsia="Times New Roman"/>
                <w:color w:val="000000"/>
                <w:lang w:val="en-US"/>
              </w:rPr>
              <w:t>BFD</w:t>
            </w:r>
            <w:proofErr w:type="gramEnd"/>
          </w:p>
          <w:p w14:paraId="06ABBE25"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criteria of triggering sidelink BFI</w:t>
            </w:r>
          </w:p>
          <w:p w14:paraId="05AA33FD"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 there is RAN1 </w:t>
            </w:r>
            <w:proofErr w:type="gramStart"/>
            <w:r w:rsidRPr="00F93885">
              <w:rPr>
                <w:rFonts w:eastAsia="Times New Roman"/>
                <w:color w:val="000000"/>
                <w:lang w:val="en-US"/>
              </w:rPr>
              <w:t>impact</w:t>
            </w:r>
            <w:proofErr w:type="gramEnd"/>
            <w:r w:rsidRPr="00F93885">
              <w:rPr>
                <w:rFonts w:eastAsia="Times New Roman"/>
                <w:color w:val="000000"/>
                <w:lang w:val="en-US"/>
              </w:rPr>
              <w:t xml:space="preserve"> </w:t>
            </w:r>
          </w:p>
          <w:p w14:paraId="6D991A45" w14:textId="77777777" w:rsidR="00AB6832" w:rsidRPr="00F93885" w:rsidRDefault="00AB6832" w:rsidP="00265A5A">
            <w:pPr>
              <w:numPr>
                <w:ilvl w:val="0"/>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Scheme 2: Sidelink BFI is triggered based on the measurement of reference signal for </w:t>
            </w:r>
            <w:proofErr w:type="gramStart"/>
            <w:r w:rsidRPr="00F93885">
              <w:rPr>
                <w:rFonts w:eastAsia="Times New Roman"/>
                <w:color w:val="000000"/>
                <w:lang w:val="en-US"/>
              </w:rPr>
              <w:t>BFD</w:t>
            </w:r>
            <w:proofErr w:type="gramEnd"/>
          </w:p>
          <w:p w14:paraId="2591AD19"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Note: this scheme follows the principle of Uu BFR.</w:t>
            </w:r>
          </w:p>
          <w:p w14:paraId="60AA5E70" w14:textId="77777777" w:rsidR="00AB6832" w:rsidRPr="00F93885" w:rsidRDefault="00AB6832" w:rsidP="00265A5A">
            <w:pPr>
              <w:numPr>
                <w:ilvl w:val="2"/>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 FFS any other </w:t>
            </w:r>
            <w:proofErr w:type="gramStart"/>
            <w:r w:rsidRPr="00F93885">
              <w:rPr>
                <w:rFonts w:eastAsia="Times New Roman"/>
                <w:color w:val="000000"/>
                <w:lang w:val="en-US"/>
              </w:rPr>
              <w:t>enhancements</w:t>
            </w:r>
            <w:proofErr w:type="gramEnd"/>
          </w:p>
          <w:p w14:paraId="02F5DE09"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Consider the following reference signals for </w:t>
            </w:r>
            <w:proofErr w:type="gramStart"/>
            <w:r w:rsidRPr="00F93885">
              <w:rPr>
                <w:rFonts w:eastAsia="Times New Roman"/>
                <w:color w:val="000000"/>
                <w:lang w:val="en-US"/>
              </w:rPr>
              <w:t>BFD</w:t>
            </w:r>
            <w:proofErr w:type="gramEnd"/>
            <w:r w:rsidRPr="00F93885">
              <w:rPr>
                <w:rFonts w:eastAsia="Times New Roman"/>
                <w:color w:val="000000"/>
                <w:lang w:val="en-US"/>
              </w:rPr>
              <w:t xml:space="preserve"> </w:t>
            </w:r>
          </w:p>
          <w:p w14:paraId="2D53AF9A" w14:textId="77777777" w:rsidR="00AB6832" w:rsidRPr="00F93885" w:rsidRDefault="00AB6832" w:rsidP="00265A5A">
            <w:pPr>
              <w:numPr>
                <w:ilvl w:val="2"/>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Periodic and/or semi-persistent sidelink CSI-RS</w:t>
            </w:r>
          </w:p>
          <w:p w14:paraId="7E84607D" w14:textId="77777777" w:rsidR="00AB6832" w:rsidRPr="00F93885" w:rsidRDefault="00AB6832" w:rsidP="00265A5A">
            <w:pPr>
              <w:numPr>
                <w:ilvl w:val="2"/>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S-SSB or its modified format</w:t>
            </w:r>
          </w:p>
          <w:p w14:paraId="37769F6F"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criteria of triggering of sidelink BFI </w:t>
            </w:r>
          </w:p>
          <w:p w14:paraId="5CCF411C" w14:textId="77777777" w:rsidR="00AB6832" w:rsidRPr="00F93885" w:rsidRDefault="00AB6832" w:rsidP="00265A5A">
            <w:pPr>
              <w:numPr>
                <w:ilvl w:val="1"/>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whether/how to trigger the transmission of reference signal for </w:t>
            </w:r>
            <w:proofErr w:type="gramStart"/>
            <w:r w:rsidRPr="00F93885">
              <w:rPr>
                <w:rFonts w:eastAsia="Times New Roman"/>
                <w:color w:val="000000"/>
                <w:lang w:val="en-US"/>
              </w:rPr>
              <w:t>BFD</w:t>
            </w:r>
            <w:proofErr w:type="gramEnd"/>
          </w:p>
          <w:p w14:paraId="5BABE802" w14:textId="1C9CCDBB" w:rsidR="00AB6832" w:rsidRPr="00265A5A" w:rsidRDefault="00AB6832" w:rsidP="00265A5A">
            <w:pPr>
              <w:numPr>
                <w:ilvl w:val="0"/>
                <w:numId w:val="87"/>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Other options are not precluded.</w:t>
            </w:r>
          </w:p>
          <w:p w14:paraId="619BAEFB" w14:textId="77777777" w:rsidR="00F93885" w:rsidRDefault="00F93885" w:rsidP="00265A5A">
            <w:pPr>
              <w:overflowPunct/>
              <w:autoSpaceDE/>
              <w:autoSpaceDN/>
              <w:adjustRightInd/>
              <w:spacing w:before="0" w:after="0" w:line="240" w:lineRule="auto"/>
              <w:textAlignment w:val="auto"/>
              <w:rPr>
                <w:rFonts w:eastAsia="Times New Roman"/>
                <w:b/>
                <w:bCs/>
                <w:color w:val="000000"/>
                <w:lang w:val="en-US"/>
              </w:rPr>
            </w:pPr>
          </w:p>
          <w:p w14:paraId="6CF06CB1" w14:textId="7839EF3B"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5E86A594"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At least for the scheme where sidelink BFI is triggered on measurement of BFD reference signal (if supported), for candidate beam determination (CBD)</w:t>
            </w:r>
          </w:p>
          <w:p w14:paraId="6E8B1287"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Consider the following reference signals for </w:t>
            </w:r>
            <w:proofErr w:type="gramStart"/>
            <w:r w:rsidRPr="00F93885">
              <w:rPr>
                <w:rFonts w:eastAsia="Times New Roman"/>
                <w:color w:val="000000"/>
                <w:lang w:val="en-US"/>
              </w:rPr>
              <w:t>CBD</w:t>
            </w:r>
            <w:proofErr w:type="gramEnd"/>
          </w:p>
          <w:p w14:paraId="6852B73B"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Sidelink CSI-RS or its modified format</w:t>
            </w:r>
          </w:p>
          <w:p w14:paraId="484C4BBE" w14:textId="77777777" w:rsidR="00AB6832" w:rsidRPr="00F93885" w:rsidRDefault="00AB6832" w:rsidP="00265A5A">
            <w:pPr>
              <w:numPr>
                <w:ilvl w:val="2"/>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details (e.g., resources, periodicity, transmit beams, timing, </w:t>
            </w:r>
            <w:proofErr w:type="spellStart"/>
            <w:r w:rsidRPr="00F93885">
              <w:rPr>
                <w:rFonts w:eastAsia="Times New Roman"/>
                <w:color w:val="000000"/>
                <w:lang w:val="en-US"/>
              </w:rPr>
              <w:t>etc</w:t>
            </w:r>
            <w:proofErr w:type="spellEnd"/>
            <w:r w:rsidRPr="00F93885">
              <w:rPr>
                <w:rFonts w:eastAsia="Times New Roman"/>
                <w:color w:val="000000"/>
                <w:lang w:val="en-US"/>
              </w:rPr>
              <w:t>)</w:t>
            </w:r>
          </w:p>
          <w:p w14:paraId="320294C9"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S-SSB or its modified format</w:t>
            </w:r>
          </w:p>
          <w:p w14:paraId="2812B7EA"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criteria of determining candidate beam (e.g., largest RSRP measurement, RSRP measurement larger than a threshold, pre-determined during initial beam pairing, </w:t>
            </w:r>
            <w:proofErr w:type="spellStart"/>
            <w:r w:rsidRPr="00F93885">
              <w:rPr>
                <w:rFonts w:eastAsia="Times New Roman"/>
                <w:color w:val="000000"/>
                <w:lang w:val="en-US"/>
              </w:rPr>
              <w:t>etc</w:t>
            </w:r>
            <w:proofErr w:type="spellEnd"/>
            <w:r w:rsidRPr="00F93885">
              <w:rPr>
                <w:rFonts w:eastAsia="Times New Roman"/>
                <w:color w:val="000000"/>
                <w:lang w:val="en-US"/>
              </w:rPr>
              <w:t>)</w:t>
            </w:r>
          </w:p>
          <w:p w14:paraId="71265E20"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whether/how to trigger the transmission of reference signal for </w:t>
            </w:r>
            <w:proofErr w:type="gramStart"/>
            <w:r w:rsidRPr="00F93885">
              <w:rPr>
                <w:rFonts w:eastAsia="Times New Roman"/>
                <w:color w:val="000000"/>
                <w:lang w:val="en-US"/>
              </w:rPr>
              <w:t>CBD</w:t>
            </w:r>
            <w:proofErr w:type="gramEnd"/>
          </w:p>
          <w:p w14:paraId="61BE1E96"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lastRenderedPageBreak/>
              <w:t>Agreement</w:t>
            </w:r>
          </w:p>
          <w:p w14:paraId="55A85BD3"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At least for the scheme where sidelink BFI is triggered on measurement of BFD reference signal (if supported), for sidelink BFRQ, </w:t>
            </w:r>
            <w:proofErr w:type="gramStart"/>
            <w:r w:rsidRPr="00F93885">
              <w:rPr>
                <w:rFonts w:eastAsia="Times New Roman"/>
                <w:color w:val="000000"/>
                <w:lang w:val="en-US"/>
              </w:rPr>
              <w:t>study</w:t>
            </w:r>
            <w:proofErr w:type="gramEnd"/>
          </w:p>
          <w:p w14:paraId="36D786BE"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Resources  </w:t>
            </w:r>
          </w:p>
          <w:p w14:paraId="0558FFBE"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1: associated with CBD reference signal, </w:t>
            </w:r>
            <w:proofErr w:type="gramStart"/>
            <w:r w:rsidRPr="00F93885">
              <w:rPr>
                <w:rFonts w:eastAsia="Times New Roman"/>
                <w:color w:val="000000"/>
                <w:lang w:val="en-US"/>
              </w:rPr>
              <w:t>i.e.</w:t>
            </w:r>
            <w:proofErr w:type="gramEnd"/>
            <w:r w:rsidRPr="00F93885">
              <w:rPr>
                <w:rFonts w:eastAsia="Times New Roman"/>
                <w:color w:val="000000"/>
                <w:lang w:val="en-US"/>
              </w:rPr>
              <w:t xml:space="preserve"> identified candidate beam</w:t>
            </w:r>
          </w:p>
          <w:p w14:paraId="4257D1E6"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2: within a responding window after CBD reference signal transmission</w:t>
            </w:r>
          </w:p>
          <w:p w14:paraId="3E1C2F09"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3: Resources determined based on sensing and resource allocated after identification of a new beam.</w:t>
            </w:r>
          </w:p>
          <w:p w14:paraId="5A4534E0"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4: associated with BFD reference </w:t>
            </w:r>
            <w:proofErr w:type="gramStart"/>
            <w:r w:rsidRPr="00F93885">
              <w:rPr>
                <w:rFonts w:eastAsia="Times New Roman"/>
                <w:color w:val="000000"/>
                <w:lang w:val="en-US"/>
              </w:rPr>
              <w:t>signal</w:t>
            </w:r>
            <w:proofErr w:type="gramEnd"/>
          </w:p>
          <w:p w14:paraId="2C0A4F97"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options are not </w:t>
            </w:r>
            <w:proofErr w:type="gramStart"/>
            <w:r w:rsidRPr="00F93885">
              <w:rPr>
                <w:rFonts w:eastAsia="Times New Roman"/>
                <w:color w:val="000000"/>
                <w:lang w:val="en-US"/>
              </w:rPr>
              <w:t>precluded</w:t>
            </w:r>
            <w:proofErr w:type="gramEnd"/>
          </w:p>
          <w:p w14:paraId="229C2202"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Container</w:t>
            </w:r>
          </w:p>
          <w:p w14:paraId="5AD16B82"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1: PSFCH or modified PSFCH</w:t>
            </w:r>
          </w:p>
          <w:p w14:paraId="2F1650B1"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2: SCI</w:t>
            </w:r>
          </w:p>
          <w:p w14:paraId="06225073"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3: sidelink MAC CE</w:t>
            </w:r>
          </w:p>
          <w:p w14:paraId="6D74FD74"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4: new channel associated with beam reporting in initial beam pairing </w:t>
            </w:r>
            <w:proofErr w:type="gramStart"/>
            <w:r w:rsidRPr="00F93885">
              <w:rPr>
                <w:rFonts w:eastAsia="Times New Roman"/>
                <w:color w:val="000000"/>
                <w:lang w:val="en-US"/>
              </w:rPr>
              <w:t>phase</w:t>
            </w:r>
            <w:proofErr w:type="gramEnd"/>
          </w:p>
          <w:p w14:paraId="3C2C3564"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options are not </w:t>
            </w:r>
            <w:proofErr w:type="gramStart"/>
            <w:r w:rsidRPr="00F93885">
              <w:rPr>
                <w:rFonts w:eastAsia="Times New Roman"/>
                <w:color w:val="000000"/>
                <w:lang w:val="en-US"/>
              </w:rPr>
              <w:t>precluded</w:t>
            </w:r>
            <w:proofErr w:type="gramEnd"/>
          </w:p>
          <w:p w14:paraId="07090689"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Transmit </w:t>
            </w:r>
            <w:proofErr w:type="gramStart"/>
            <w:r w:rsidRPr="00F93885">
              <w:rPr>
                <w:rFonts w:eastAsia="Times New Roman"/>
                <w:color w:val="000000"/>
                <w:lang w:val="en-US"/>
              </w:rPr>
              <w:t>beam</w:t>
            </w:r>
            <w:proofErr w:type="gramEnd"/>
          </w:p>
          <w:p w14:paraId="004C7B02"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1: widest attainable beam</w:t>
            </w:r>
          </w:p>
          <w:p w14:paraId="1117A8E9" w14:textId="77777777" w:rsidR="00AB6832" w:rsidRPr="00F93885" w:rsidRDefault="00AB6832" w:rsidP="00265A5A">
            <w:pPr>
              <w:numPr>
                <w:ilvl w:val="2"/>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up to UE </w:t>
            </w:r>
            <w:proofErr w:type="gramStart"/>
            <w:r w:rsidRPr="00F93885">
              <w:rPr>
                <w:rFonts w:eastAsia="Times New Roman"/>
                <w:color w:val="000000"/>
                <w:lang w:val="en-US"/>
              </w:rPr>
              <w:t>implementation</w:t>
            </w:r>
            <w:proofErr w:type="gramEnd"/>
            <w:r w:rsidRPr="00F93885">
              <w:rPr>
                <w:rFonts w:eastAsia="Times New Roman"/>
                <w:color w:val="000000"/>
                <w:lang w:val="en-US"/>
              </w:rPr>
              <w:t xml:space="preserve">  </w:t>
            </w:r>
          </w:p>
          <w:p w14:paraId="53B7BA6D"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2: beam </w:t>
            </w:r>
            <w:proofErr w:type="gramStart"/>
            <w:r w:rsidRPr="00F93885">
              <w:rPr>
                <w:rFonts w:eastAsia="Times New Roman"/>
                <w:color w:val="000000"/>
                <w:lang w:val="en-US"/>
              </w:rPr>
              <w:t>sweeping</w:t>
            </w:r>
            <w:proofErr w:type="gramEnd"/>
          </w:p>
          <w:p w14:paraId="4A77D041"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3: corresponding to the receive beam of identified candidate </w:t>
            </w:r>
            <w:proofErr w:type="gramStart"/>
            <w:r w:rsidRPr="00F93885">
              <w:rPr>
                <w:rFonts w:eastAsia="Times New Roman"/>
                <w:color w:val="000000"/>
                <w:lang w:val="en-US"/>
              </w:rPr>
              <w:t>beam</w:t>
            </w:r>
            <w:proofErr w:type="gramEnd"/>
          </w:p>
          <w:p w14:paraId="717D25CD"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options are not </w:t>
            </w:r>
            <w:proofErr w:type="gramStart"/>
            <w:r w:rsidRPr="00F93885">
              <w:rPr>
                <w:rFonts w:eastAsia="Times New Roman"/>
                <w:color w:val="000000"/>
                <w:lang w:val="en-US"/>
              </w:rPr>
              <w:t>precluded</w:t>
            </w:r>
            <w:proofErr w:type="gramEnd"/>
            <w:r w:rsidRPr="00F93885">
              <w:rPr>
                <w:rFonts w:eastAsia="Times New Roman"/>
                <w:color w:val="000000"/>
                <w:lang w:val="en-US"/>
              </w:rPr>
              <w:t xml:space="preserve"> </w:t>
            </w:r>
          </w:p>
          <w:p w14:paraId="692021A8"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Content can be the BFD and/or new beam </w:t>
            </w:r>
            <w:proofErr w:type="gramStart"/>
            <w:r w:rsidRPr="00F93885">
              <w:rPr>
                <w:rFonts w:eastAsia="Times New Roman"/>
                <w:color w:val="000000"/>
                <w:lang w:val="en-US"/>
              </w:rPr>
              <w:t>indication</w:t>
            </w:r>
            <w:proofErr w:type="gramEnd"/>
          </w:p>
          <w:p w14:paraId="10B8115C"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whether/how to support sidelink BFRQ in mode 1 including signaling to/from the network.</w:t>
            </w:r>
          </w:p>
          <w:p w14:paraId="007EBC69"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p>
          <w:p w14:paraId="190EAE49" w14:textId="77777777"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6340EB74"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At least for the scheme where sidelink BFI is triggered on measurement of BFD reference signal (if supported), for sidelink BFRR, </w:t>
            </w:r>
            <w:proofErr w:type="gramStart"/>
            <w:r w:rsidRPr="00F93885">
              <w:rPr>
                <w:rFonts w:eastAsia="Times New Roman"/>
                <w:color w:val="000000"/>
                <w:lang w:val="en-US"/>
              </w:rPr>
              <w:t>study</w:t>
            </w:r>
            <w:proofErr w:type="gramEnd"/>
          </w:p>
          <w:p w14:paraId="4C95AAAD"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Container</w:t>
            </w:r>
          </w:p>
          <w:p w14:paraId="24C195CD"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1: SCI</w:t>
            </w:r>
          </w:p>
          <w:p w14:paraId="319CA2FB"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2: sidelink MAC CE</w:t>
            </w:r>
          </w:p>
          <w:p w14:paraId="612531ED"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3: PSFCH</w:t>
            </w:r>
          </w:p>
          <w:p w14:paraId="6AF93A85"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4: PC5-RRC</w:t>
            </w:r>
          </w:p>
          <w:p w14:paraId="7646EFF5"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options are not </w:t>
            </w:r>
            <w:proofErr w:type="gramStart"/>
            <w:r w:rsidRPr="00F93885">
              <w:rPr>
                <w:rFonts w:eastAsia="Times New Roman"/>
                <w:color w:val="000000"/>
                <w:lang w:val="en-US"/>
              </w:rPr>
              <w:t>precluded</w:t>
            </w:r>
            <w:proofErr w:type="gramEnd"/>
          </w:p>
          <w:p w14:paraId="1A707C92"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Transmit </w:t>
            </w:r>
            <w:proofErr w:type="gramStart"/>
            <w:r w:rsidRPr="00F93885">
              <w:rPr>
                <w:rFonts w:eastAsia="Times New Roman"/>
                <w:color w:val="000000"/>
                <w:lang w:val="en-US"/>
              </w:rPr>
              <w:t>beam</w:t>
            </w:r>
            <w:proofErr w:type="gramEnd"/>
          </w:p>
          <w:p w14:paraId="6867BC89"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Option 1: widest attainable beam</w:t>
            </w:r>
          </w:p>
          <w:p w14:paraId="6EB8C941" w14:textId="77777777" w:rsidR="00AB6832" w:rsidRPr="00F93885" w:rsidRDefault="00AB6832" w:rsidP="00265A5A">
            <w:pPr>
              <w:numPr>
                <w:ilvl w:val="2"/>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up to UE </w:t>
            </w:r>
            <w:proofErr w:type="gramStart"/>
            <w:r w:rsidRPr="00F93885">
              <w:rPr>
                <w:rFonts w:eastAsia="Times New Roman"/>
                <w:color w:val="000000"/>
                <w:lang w:val="en-US"/>
              </w:rPr>
              <w:t>implementation</w:t>
            </w:r>
            <w:proofErr w:type="gramEnd"/>
            <w:r w:rsidRPr="00F93885">
              <w:rPr>
                <w:rFonts w:eastAsia="Times New Roman"/>
                <w:color w:val="000000"/>
                <w:lang w:val="en-US"/>
              </w:rPr>
              <w:t xml:space="preserve"> </w:t>
            </w:r>
          </w:p>
          <w:p w14:paraId="420DBB9F"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2: beam </w:t>
            </w:r>
            <w:proofErr w:type="gramStart"/>
            <w:r w:rsidRPr="00F93885">
              <w:rPr>
                <w:rFonts w:eastAsia="Times New Roman"/>
                <w:color w:val="000000"/>
                <w:lang w:val="en-US"/>
              </w:rPr>
              <w:t>sweeping</w:t>
            </w:r>
            <w:proofErr w:type="gramEnd"/>
          </w:p>
          <w:p w14:paraId="23E3AA17"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Option 3: corresponding to the candidate beam indicated by the received </w:t>
            </w:r>
            <w:proofErr w:type="gramStart"/>
            <w:r w:rsidRPr="00F93885">
              <w:rPr>
                <w:rFonts w:eastAsia="Times New Roman"/>
                <w:color w:val="000000"/>
                <w:lang w:val="en-US"/>
              </w:rPr>
              <w:t>BFRQ</w:t>
            </w:r>
            <w:proofErr w:type="gramEnd"/>
          </w:p>
          <w:p w14:paraId="7000FA56" w14:textId="77777777" w:rsidR="00AB6832" w:rsidRPr="00F93885" w:rsidRDefault="00AB6832" w:rsidP="00265A5A">
            <w:pPr>
              <w:numPr>
                <w:ilvl w:val="1"/>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Other options are not </w:t>
            </w:r>
            <w:proofErr w:type="gramStart"/>
            <w:r w:rsidRPr="00F93885">
              <w:rPr>
                <w:rFonts w:eastAsia="Times New Roman"/>
                <w:color w:val="000000"/>
                <w:lang w:val="en-US"/>
              </w:rPr>
              <w:t>precluded</w:t>
            </w:r>
            <w:proofErr w:type="gramEnd"/>
            <w:r w:rsidRPr="00F93885">
              <w:rPr>
                <w:rFonts w:eastAsia="Times New Roman"/>
                <w:color w:val="000000"/>
                <w:lang w:val="en-US"/>
              </w:rPr>
              <w:t xml:space="preserve"> </w:t>
            </w:r>
          </w:p>
          <w:p w14:paraId="7090A81B"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new beam indication (e.g., SL CRI, SL SSBRI)</w:t>
            </w:r>
          </w:p>
          <w:p w14:paraId="788DFF2D"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 xml:space="preserve">FFS: activation time of new beam </w:t>
            </w:r>
          </w:p>
          <w:p w14:paraId="7A836CC9" w14:textId="77777777" w:rsidR="00AB6832" w:rsidRPr="00F93885" w:rsidRDefault="00AB6832" w:rsidP="00265A5A">
            <w:pPr>
              <w:numPr>
                <w:ilvl w:val="0"/>
                <w:numId w:val="88"/>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whether/how to support sidelink BFRR in mode 1 including signaling to/from the network</w:t>
            </w:r>
          </w:p>
          <w:p w14:paraId="1EF15C93" w14:textId="77777777" w:rsidR="00AB6832" w:rsidRDefault="00AB6832" w:rsidP="00265A5A">
            <w:pPr>
              <w:overflowPunct/>
              <w:autoSpaceDE/>
              <w:autoSpaceDN/>
              <w:adjustRightInd/>
              <w:spacing w:before="0" w:after="0" w:line="240" w:lineRule="auto"/>
              <w:textAlignment w:val="auto"/>
              <w:rPr>
                <w:rFonts w:eastAsia="Times New Roman"/>
                <w:b/>
                <w:bCs/>
                <w:iCs/>
                <w:color w:val="000000"/>
                <w:lang w:val="en-US"/>
              </w:rPr>
            </w:pPr>
          </w:p>
          <w:p w14:paraId="2C792921" w14:textId="51707E6F" w:rsidR="00AB6832" w:rsidRPr="00AB6832" w:rsidRDefault="00AB6832" w:rsidP="00265A5A">
            <w:pPr>
              <w:overflowPunct/>
              <w:autoSpaceDE/>
              <w:autoSpaceDN/>
              <w:adjustRightInd/>
              <w:spacing w:before="0" w:after="0" w:line="240" w:lineRule="auto"/>
              <w:textAlignment w:val="auto"/>
              <w:rPr>
                <w:rFonts w:eastAsia="Times New Roman"/>
                <w:b/>
                <w:bCs/>
                <w:color w:val="000000"/>
                <w:lang w:val="en-US"/>
              </w:rPr>
            </w:pPr>
            <w:r w:rsidRPr="00AB6832">
              <w:rPr>
                <w:rFonts w:eastAsia="Times New Roman"/>
                <w:b/>
                <w:bCs/>
                <w:color w:val="000000"/>
                <w:lang w:val="en-US"/>
              </w:rPr>
              <w:t>Agreement</w:t>
            </w:r>
          </w:p>
          <w:p w14:paraId="3F2B9388" w14:textId="77777777" w:rsidR="00AB6832" w:rsidRPr="00F93885" w:rsidRDefault="00AB6832" w:rsidP="00265A5A">
            <w:p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In the candidate procedure where initial beam pairing is performed before sidelink unicast link establishment, at least the following is considered for SL CSI-RS (or its modified format) (if feasible)</w:t>
            </w:r>
          </w:p>
          <w:p w14:paraId="05C79942" w14:textId="77777777" w:rsidR="00AB6832" w:rsidRPr="00F93885" w:rsidRDefault="00AB6832" w:rsidP="00265A5A">
            <w:pPr>
              <w:numPr>
                <w:ilvl w:val="0"/>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Aperiodic, periodic and/or semi-persistent SL CSI-RS</w:t>
            </w:r>
          </w:p>
          <w:p w14:paraId="554F2C14" w14:textId="77777777" w:rsidR="00AB6832" w:rsidRPr="00F93885" w:rsidRDefault="00AB6832" w:rsidP="00265A5A">
            <w:pPr>
              <w:numPr>
                <w:ilvl w:val="1"/>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details</w:t>
            </w:r>
          </w:p>
          <w:p w14:paraId="595AD075" w14:textId="77777777" w:rsidR="00AB6832" w:rsidRPr="00F93885" w:rsidRDefault="00AB6832" w:rsidP="00265A5A">
            <w:pPr>
              <w:numPr>
                <w:ilvl w:val="0"/>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In case of standalone SL CSI-RS (if supported), candidate resources for SL CSI-RS beam sweeping are (pre-)</w:t>
            </w:r>
            <w:proofErr w:type="gramStart"/>
            <w:r w:rsidRPr="00F93885">
              <w:rPr>
                <w:rFonts w:eastAsia="Times New Roman"/>
                <w:color w:val="000000"/>
                <w:lang w:val="en-US"/>
              </w:rPr>
              <w:t>configured</w:t>
            </w:r>
            <w:proofErr w:type="gramEnd"/>
            <w:r w:rsidRPr="00F93885">
              <w:rPr>
                <w:rFonts w:eastAsia="Times New Roman"/>
                <w:color w:val="000000"/>
                <w:lang w:val="en-US"/>
              </w:rPr>
              <w:t xml:space="preserve"> </w:t>
            </w:r>
          </w:p>
          <w:p w14:paraId="0BFC0681" w14:textId="77777777" w:rsidR="00AB6832" w:rsidRPr="00F93885" w:rsidRDefault="00AB6832" w:rsidP="00265A5A">
            <w:pPr>
              <w:numPr>
                <w:ilvl w:val="1"/>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whether/how to avoid resource collision of SL CSI-RS transmissions from different UEs</w:t>
            </w:r>
          </w:p>
          <w:p w14:paraId="5E9228DA" w14:textId="77777777" w:rsidR="00AB6832" w:rsidRPr="00F93885" w:rsidRDefault="00AB6832" w:rsidP="00265A5A">
            <w:pPr>
              <w:numPr>
                <w:ilvl w:val="0"/>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Association between SL CSI-RS and beam reporting and/or initial link establishment</w:t>
            </w:r>
          </w:p>
          <w:p w14:paraId="2836108F" w14:textId="77777777" w:rsidR="00AB6832" w:rsidRPr="00F93885" w:rsidRDefault="00AB6832" w:rsidP="00265A5A">
            <w:pPr>
              <w:numPr>
                <w:ilvl w:val="1"/>
                <w:numId w:val="83"/>
              </w:numPr>
              <w:overflowPunct/>
              <w:autoSpaceDE/>
              <w:autoSpaceDN/>
              <w:adjustRightInd/>
              <w:spacing w:before="0" w:after="0" w:line="240" w:lineRule="auto"/>
              <w:textAlignment w:val="auto"/>
              <w:rPr>
                <w:rFonts w:eastAsia="Times New Roman"/>
                <w:color w:val="000000"/>
                <w:lang w:val="en-US"/>
              </w:rPr>
            </w:pPr>
            <w:r w:rsidRPr="00F93885">
              <w:rPr>
                <w:rFonts w:eastAsia="Times New Roman"/>
                <w:color w:val="000000"/>
                <w:lang w:val="en-US"/>
              </w:rPr>
              <w:t>FFS: details of association</w:t>
            </w:r>
          </w:p>
          <w:p w14:paraId="3D25FDDD" w14:textId="77777777" w:rsidR="00AB6832" w:rsidRPr="00F93885" w:rsidRDefault="00AB6832" w:rsidP="00265A5A">
            <w:pPr>
              <w:numPr>
                <w:ilvl w:val="0"/>
                <w:numId w:val="83"/>
              </w:numPr>
              <w:overflowPunct/>
              <w:autoSpaceDE/>
              <w:autoSpaceDN/>
              <w:adjustRightInd/>
              <w:spacing w:before="0" w:after="0" w:line="240" w:lineRule="auto"/>
              <w:textAlignment w:val="auto"/>
              <w:rPr>
                <w:rFonts w:eastAsia="Times New Roman"/>
                <w:iCs/>
                <w:color w:val="000000"/>
                <w:lang w:val="en-US"/>
              </w:rPr>
            </w:pPr>
            <w:r w:rsidRPr="00F93885">
              <w:rPr>
                <w:rFonts w:eastAsia="Times New Roman"/>
                <w:color w:val="000000"/>
                <w:lang w:val="en-US"/>
              </w:rPr>
              <w:t xml:space="preserve">Identification and beam related information of SL CSI-RS for initial beam </w:t>
            </w:r>
            <w:proofErr w:type="gramStart"/>
            <w:r w:rsidRPr="00F93885">
              <w:rPr>
                <w:rFonts w:eastAsia="Times New Roman"/>
                <w:color w:val="000000"/>
                <w:lang w:val="en-US"/>
              </w:rPr>
              <w:t>pairing</w:t>
            </w:r>
            <w:proofErr w:type="gramEnd"/>
            <w:r w:rsidRPr="00F93885">
              <w:rPr>
                <w:rFonts w:eastAsia="Times New Roman"/>
                <w:color w:val="000000"/>
                <w:lang w:val="en-US"/>
              </w:rPr>
              <w:t xml:space="preserve"> </w:t>
            </w:r>
          </w:p>
          <w:p w14:paraId="7C51282D" w14:textId="103BC4AE" w:rsidR="006F1F6B" w:rsidRPr="00F93885" w:rsidRDefault="00AB6832" w:rsidP="00265A5A">
            <w:pPr>
              <w:numPr>
                <w:ilvl w:val="1"/>
                <w:numId w:val="83"/>
              </w:numPr>
              <w:overflowPunct/>
              <w:autoSpaceDE/>
              <w:autoSpaceDN/>
              <w:adjustRightInd/>
              <w:spacing w:before="0" w:after="0" w:line="240" w:lineRule="auto"/>
              <w:ind w:left="1434" w:hanging="357"/>
              <w:textAlignment w:val="auto"/>
              <w:rPr>
                <w:rFonts w:eastAsia="Times New Roman"/>
                <w:iCs/>
                <w:color w:val="000000"/>
                <w:lang w:val="en-US"/>
              </w:rPr>
            </w:pPr>
            <w:r w:rsidRPr="00F93885">
              <w:rPr>
                <w:rFonts w:eastAsia="Times New Roman"/>
                <w:iCs/>
                <w:color w:val="000000"/>
                <w:lang w:val="en-US"/>
              </w:rPr>
              <w:t>FFS: details</w:t>
            </w:r>
          </w:p>
        </w:tc>
      </w:tr>
    </w:tbl>
    <w:p w14:paraId="1FAC6611" w14:textId="77777777" w:rsidR="00923755" w:rsidRDefault="00923755" w:rsidP="00E65340">
      <w:pPr>
        <w:pStyle w:val="3GPPNormalText"/>
        <w:spacing w:after="0"/>
      </w:pPr>
    </w:p>
    <w:p w14:paraId="035600EA" w14:textId="3DD80124" w:rsidR="00020527" w:rsidRDefault="000D1239" w:rsidP="009E3B73">
      <w:pPr>
        <w:pStyle w:val="3GPPNormalText"/>
        <w:spacing w:after="0"/>
      </w:pPr>
      <w:r w:rsidRPr="00DA1B33">
        <w:lastRenderedPageBreak/>
        <w:t xml:space="preserve">In this contribution, we </w:t>
      </w:r>
      <w:r w:rsidR="00020527">
        <w:t xml:space="preserve">highlight and discuss potential issues </w:t>
      </w:r>
      <w:r w:rsidRPr="004709CC">
        <w:t xml:space="preserve">related </w:t>
      </w:r>
      <w:r w:rsidR="00632D56">
        <w:t>to sidelink beam management</w:t>
      </w:r>
      <w:r w:rsidR="00020527">
        <w:t>.</w:t>
      </w:r>
    </w:p>
    <w:p w14:paraId="42C3F0BC" w14:textId="436B0B07" w:rsidR="00E961B6" w:rsidRDefault="006E71D7" w:rsidP="005E07B8">
      <w:pPr>
        <w:pStyle w:val="Heading1"/>
        <w:ind w:left="431" w:hanging="431"/>
      </w:pPr>
      <w:r>
        <w:t>B</w:t>
      </w:r>
      <w:r w:rsidR="00E01198">
        <w:t>eam Management Procedures for Sidelink FR2</w:t>
      </w:r>
    </w:p>
    <w:p w14:paraId="5377A4CD" w14:textId="5FE24CE5" w:rsidR="009A3B71" w:rsidRDefault="0091553A" w:rsidP="009E3B73">
      <w:pPr>
        <w:pStyle w:val="3GPPNormalText"/>
      </w:pPr>
      <w:r>
        <w:t>B</w:t>
      </w:r>
      <w:r w:rsidR="00FE1D3B" w:rsidRPr="00FF1E39">
        <w:t xml:space="preserve">eam </w:t>
      </w:r>
      <w:r w:rsidR="00FE1D3B" w:rsidRPr="0091553A">
        <w:t xml:space="preserve">management </w:t>
      </w:r>
      <w:r w:rsidRPr="0091553A">
        <w:t>consists of</w:t>
      </w:r>
      <w:r w:rsidR="00FE1D3B" w:rsidRPr="0091553A">
        <w:t xml:space="preserve"> initial access, beam mainten</w:t>
      </w:r>
      <w:r w:rsidRPr="0091553A">
        <w:t>ance,</w:t>
      </w:r>
      <w:r w:rsidR="00FE1D3B" w:rsidRPr="0091553A">
        <w:t xml:space="preserve"> and beam failure recovery</w:t>
      </w:r>
      <w:r w:rsidRPr="0091553A">
        <w:t xml:space="preserve"> procedures</w:t>
      </w:r>
      <w:r w:rsidR="00FE1D3B" w:rsidRPr="0091553A">
        <w:t xml:space="preserve">, respectively. </w:t>
      </w:r>
      <w:r w:rsidRPr="0091553A">
        <w:t>In NR Uu, it</w:t>
      </w:r>
      <w:r w:rsidR="00FE1D3B" w:rsidRPr="0091553A">
        <w:t xml:space="preserve"> is supported </w:t>
      </w:r>
      <w:r w:rsidR="00FE1D3B">
        <w:t xml:space="preserve">by </w:t>
      </w:r>
      <w:r w:rsidR="002556F4">
        <w:t xml:space="preserve">a </w:t>
      </w:r>
      <w:r w:rsidR="00FE1D3B">
        <w:t>periodic CSI framework or</w:t>
      </w:r>
      <w:r>
        <w:t xml:space="preserve"> SSB</w:t>
      </w:r>
      <w:r w:rsidR="002556F4">
        <w:t xml:space="preserve"> transmission</w:t>
      </w:r>
      <w:r w:rsidR="009A3B71">
        <w:t xml:space="preserve">, and the WID </w:t>
      </w:r>
      <w:r w:rsidR="009A3B71" w:rsidRPr="009A3B71">
        <w:t>sets the target to “</w:t>
      </w:r>
      <w:r w:rsidR="009A3B71" w:rsidRPr="009A3B71">
        <w:rPr>
          <w:i/>
          <w:iCs/>
        </w:rPr>
        <w:t>reusing Uu beam management concepts wherever possible</w:t>
      </w:r>
      <w:r w:rsidR="009A3B71" w:rsidRPr="009A3B71">
        <w:t>”</w:t>
      </w:r>
      <w:r w:rsidR="002E7BF5">
        <w:t xml:space="preserve"> [1]</w:t>
      </w:r>
      <w:r w:rsidR="009A3B71">
        <w:t>.</w:t>
      </w:r>
      <w:r w:rsidR="008B6C58">
        <w:t xml:space="preserve"> Thus, the beam pairing procedures already defined in </w:t>
      </w:r>
      <w:r w:rsidR="00C17E84">
        <w:t xml:space="preserve">NR </w:t>
      </w:r>
      <w:r w:rsidR="008B6C58">
        <w:t>Uu</w:t>
      </w:r>
      <w:r w:rsidR="00E65340">
        <w:t xml:space="preserve"> (</w:t>
      </w:r>
      <w:r w:rsidR="008B6C58">
        <w:t>P-1, P-2</w:t>
      </w:r>
      <w:r w:rsidR="00E65340">
        <w:t xml:space="preserve">, </w:t>
      </w:r>
      <w:r w:rsidR="008B6C58">
        <w:t>P-3</w:t>
      </w:r>
      <w:r w:rsidR="00E65340">
        <w:t>) [4]</w:t>
      </w:r>
      <w:r w:rsidR="008B6C58">
        <w:t xml:space="preserve"> should be reused, especially when setting up initial beam</w:t>
      </w:r>
      <w:r w:rsidR="003F4759">
        <w:t xml:space="preserve"> pairs as well as for beam maintenance</w:t>
      </w:r>
      <w:r w:rsidR="008B6C58">
        <w:t>.</w:t>
      </w:r>
    </w:p>
    <w:p w14:paraId="08A4F1E8" w14:textId="7493E616" w:rsidR="006E71D7" w:rsidRDefault="00FF42CA" w:rsidP="009E3B73">
      <w:pPr>
        <w:pStyle w:val="Heading2"/>
        <w:rPr>
          <w:lang w:val="en-US"/>
        </w:rPr>
      </w:pPr>
      <w:r>
        <w:rPr>
          <w:lang w:val="en-US"/>
        </w:rPr>
        <w:t>Initial Beam Pairing</w:t>
      </w:r>
    </w:p>
    <w:p w14:paraId="585FE1E1" w14:textId="6A77A5A5" w:rsidR="00705CE0" w:rsidRDefault="00FF42CA" w:rsidP="00FF42CA">
      <w:pPr>
        <w:pStyle w:val="3GPPNormalText"/>
      </w:pPr>
      <w:r>
        <w:t xml:space="preserve">The SL synchronization procedure in </w:t>
      </w:r>
      <w:r w:rsidRPr="00503C7F">
        <w:t>3GPP Rel-16</w:t>
      </w:r>
      <w:r>
        <w:t xml:space="preserve"> configures </w:t>
      </w:r>
      <w:r w:rsidRPr="00503C7F">
        <w:t xml:space="preserve">S-SSB </w:t>
      </w:r>
      <w:r>
        <w:t xml:space="preserve">for </w:t>
      </w:r>
      <w:r w:rsidRPr="00503C7F">
        <w:t>periodic</w:t>
      </w:r>
      <w:r>
        <w:t xml:space="preserve"> transmission every </w:t>
      </w:r>
      <w:r w:rsidRPr="00503C7F">
        <w:t>160</w:t>
      </w:r>
      <w:r>
        <w:t> </w:t>
      </w:r>
      <w:r w:rsidRPr="00503C7F">
        <w:t>ms, with multiple S-SSB occasions</w:t>
      </w:r>
      <w:r w:rsidRPr="009902D9">
        <w:t xml:space="preserve"> </w:t>
      </w:r>
      <w:r w:rsidRPr="00503C7F">
        <w:t>within one S-SSB period.</w:t>
      </w:r>
      <w:r>
        <w:t xml:space="preserve"> T</w:t>
      </w:r>
      <w:r w:rsidRPr="00503C7F">
        <w:t>he exact number of S-SSB occasions within each S-SSB period is determined by the SCS and the frequency range</w:t>
      </w:r>
      <w:r>
        <w:t>. In contrast, the SSB transmission in NR Uu is defined as part of the initial access procedure: the</w:t>
      </w:r>
      <w:r w:rsidRPr="00193EFD">
        <w:t xml:space="preserve"> UE indicates to the gNB the best beamformed</w:t>
      </w:r>
      <w:r>
        <w:t xml:space="preserve"> </w:t>
      </w:r>
      <w:r w:rsidRPr="00193EFD">
        <w:t>SSB</w:t>
      </w:r>
      <w:r>
        <w:t xml:space="preserve"> </w:t>
      </w:r>
      <w:r w:rsidRPr="00193EFD">
        <w:t>via RACH in the uplink</w:t>
      </w:r>
      <w:r>
        <w:t>. The initial beam pairing and beam recovery procedures both rely on the RACH. However, there is no similar procedure in NR for sidelink on the PC5. On the other hand</w:t>
      </w:r>
      <w:r w:rsidRPr="00F60874">
        <w:t xml:space="preserve">, </w:t>
      </w:r>
      <w:r>
        <w:t>S-SSBs currently do not contain a beam indication so that the RX UE cannot identify the TX beam on which the S-SSB is transmitted.</w:t>
      </w:r>
      <w:r w:rsidR="00435D39">
        <w:t xml:space="preserve"> </w:t>
      </w:r>
      <w:r w:rsidR="00453C9A">
        <w:t>Furthermore, it was agreed in the last meeting to study how initial beam pairing is performed during sidelink link establishment</w:t>
      </w:r>
      <w:r w:rsidR="007407C2">
        <w:t>. One way would be</w:t>
      </w:r>
      <w:r w:rsidR="00453C9A">
        <w:t xml:space="preserve"> by transmitting</w:t>
      </w:r>
      <w:r w:rsidR="002001B2">
        <w:t xml:space="preserve"> a</w:t>
      </w:r>
      <w:r w:rsidR="00453C9A">
        <w:t xml:space="preserve"> link establishment </w:t>
      </w:r>
      <w:r w:rsidR="002001B2">
        <w:t>message, e.g., a DCR message,</w:t>
      </w:r>
      <w:r w:rsidR="00453C9A">
        <w:t xml:space="preserve"> via PSCCH/PSSCH. </w:t>
      </w:r>
      <w:r w:rsidR="007407C2">
        <w:t>For</w:t>
      </w:r>
      <w:r w:rsidR="00453C9A">
        <w:t xml:space="preserve"> both approaches</w:t>
      </w:r>
      <w:r w:rsidR="0007128D">
        <w:t>, using S-SSBs or DCR messages</w:t>
      </w:r>
      <w:r w:rsidR="00453C9A">
        <w:t>, explicit indication</w:t>
      </w:r>
      <w:r w:rsidR="002001B2">
        <w:t xml:space="preserve"> </w:t>
      </w:r>
      <w:r w:rsidR="003513BD">
        <w:t xml:space="preserve">of </w:t>
      </w:r>
      <w:r w:rsidR="002001B2">
        <w:t>a beam</w:t>
      </w:r>
      <w:r w:rsidR="00B723B6">
        <w:t> </w:t>
      </w:r>
      <w:r w:rsidR="002001B2">
        <w:t xml:space="preserve">ID would be one way to </w:t>
      </w:r>
      <w:r w:rsidR="007407C2">
        <w:t>determine</w:t>
      </w:r>
      <w:r w:rsidR="003513BD">
        <w:t xml:space="preserve"> the</w:t>
      </w:r>
      <w:r w:rsidR="007407C2">
        <w:t xml:space="preserve"> beam</w:t>
      </w:r>
      <w:r w:rsidR="003513BD">
        <w:t xml:space="preserve">, e.g., </w:t>
      </w:r>
      <w:r w:rsidR="00B723B6">
        <w:t>in c</w:t>
      </w:r>
      <w:r w:rsidR="007407C2">
        <w:t>ase beam correspondence cannot be used.</w:t>
      </w:r>
    </w:p>
    <w:p w14:paraId="47979471" w14:textId="7ED6F1B4" w:rsidR="00B02184" w:rsidRPr="009E3B73" w:rsidRDefault="00B02184" w:rsidP="009E3B73">
      <w:pPr>
        <w:jc w:val="both"/>
        <w:rPr>
          <w:b/>
          <w:bCs/>
          <w:sz w:val="22"/>
          <w:szCs w:val="22"/>
        </w:rPr>
      </w:pPr>
      <w:r w:rsidRPr="00D37ADF">
        <w:rPr>
          <w:b/>
          <w:bCs/>
          <w:sz w:val="22"/>
          <w:szCs w:val="22"/>
        </w:rPr>
        <w:t xml:space="preserve">Proposal </w:t>
      </w:r>
      <w:r>
        <w:rPr>
          <w:b/>
          <w:bCs/>
          <w:sz w:val="22"/>
          <w:szCs w:val="22"/>
        </w:rPr>
        <w:t>1</w:t>
      </w:r>
      <w:r w:rsidRPr="00D37ADF">
        <w:rPr>
          <w:b/>
          <w:bCs/>
          <w:sz w:val="22"/>
          <w:szCs w:val="22"/>
        </w:rPr>
        <w:t xml:space="preserve">: </w:t>
      </w:r>
      <w:r>
        <w:rPr>
          <w:b/>
          <w:bCs/>
          <w:sz w:val="22"/>
          <w:szCs w:val="22"/>
        </w:rPr>
        <w:t xml:space="preserve">For </w:t>
      </w:r>
      <w:r w:rsidR="00DE43B9">
        <w:rPr>
          <w:b/>
          <w:bCs/>
          <w:sz w:val="22"/>
          <w:szCs w:val="22"/>
        </w:rPr>
        <w:t xml:space="preserve">SL </w:t>
      </w:r>
      <w:r>
        <w:rPr>
          <w:b/>
          <w:bCs/>
          <w:sz w:val="22"/>
          <w:szCs w:val="22"/>
        </w:rPr>
        <w:t xml:space="preserve">initial beam pairing, we propose </w:t>
      </w:r>
      <w:r w:rsidR="00C25E7A">
        <w:rPr>
          <w:b/>
          <w:bCs/>
          <w:sz w:val="22"/>
          <w:szCs w:val="22"/>
        </w:rPr>
        <w:t xml:space="preserve">to </w:t>
      </w:r>
      <w:r w:rsidR="00876995">
        <w:rPr>
          <w:b/>
          <w:bCs/>
          <w:sz w:val="22"/>
          <w:szCs w:val="22"/>
        </w:rPr>
        <w:t xml:space="preserve">study how </w:t>
      </w:r>
      <w:r>
        <w:rPr>
          <w:b/>
          <w:bCs/>
          <w:sz w:val="22"/>
          <w:szCs w:val="22"/>
        </w:rPr>
        <w:t xml:space="preserve">to include a beam ID </w:t>
      </w:r>
      <w:r w:rsidR="00876995">
        <w:rPr>
          <w:b/>
          <w:bCs/>
          <w:sz w:val="22"/>
          <w:szCs w:val="22"/>
        </w:rPr>
        <w:t>within the S-SSB</w:t>
      </w:r>
      <w:r w:rsidR="00453C9A">
        <w:rPr>
          <w:b/>
          <w:bCs/>
          <w:sz w:val="22"/>
          <w:szCs w:val="22"/>
        </w:rPr>
        <w:t xml:space="preserve"> or </w:t>
      </w:r>
      <w:r w:rsidR="00B723B6">
        <w:rPr>
          <w:b/>
          <w:bCs/>
          <w:sz w:val="22"/>
          <w:szCs w:val="22"/>
        </w:rPr>
        <w:t xml:space="preserve">within the </w:t>
      </w:r>
      <w:r w:rsidR="00453C9A">
        <w:rPr>
          <w:b/>
          <w:bCs/>
          <w:sz w:val="22"/>
          <w:szCs w:val="22"/>
        </w:rPr>
        <w:t>PSCCH/PSSCH</w:t>
      </w:r>
      <w:r>
        <w:rPr>
          <w:b/>
          <w:bCs/>
          <w:sz w:val="22"/>
          <w:szCs w:val="22"/>
        </w:rPr>
        <w:t>.</w:t>
      </w:r>
    </w:p>
    <w:p w14:paraId="6E06C78C" w14:textId="7F349D88" w:rsidR="009709E1" w:rsidRDefault="009709E1" w:rsidP="00876995">
      <w:pPr>
        <w:pStyle w:val="3GPPNormalText"/>
      </w:pPr>
      <w:r>
        <w:t>For SL beam management in FR2, it might be required to send more frequent beam training signals</w:t>
      </w:r>
      <w:r w:rsidR="00BF4DF3">
        <w:t>. I</w:t>
      </w:r>
      <w:r>
        <w:t>n case of fine-tuning</w:t>
      </w:r>
      <w:r w:rsidR="00BF4DF3">
        <w:t xml:space="preserve"> of beams</w:t>
      </w:r>
      <w:r>
        <w:t xml:space="preserve">, also a different period </w:t>
      </w:r>
      <w:r w:rsidR="00876995">
        <w:t>other</w:t>
      </w:r>
      <w:r w:rsidR="0087693B">
        <w:t xml:space="preserve"> than</w:t>
      </w:r>
      <w:r>
        <w:t xml:space="preserve"> 160 ms could be of interest for the </w:t>
      </w:r>
      <w:r w:rsidR="007D1CFE">
        <w:t>UE requesting for a beam-sweep</w:t>
      </w:r>
      <w:r>
        <w:t xml:space="preserve">. Thus, </w:t>
      </w:r>
      <w:r w:rsidR="00876995">
        <w:t xml:space="preserve">a more flexible approach should be studied since a fixed period </w:t>
      </w:r>
      <w:r w:rsidR="00FC22C1">
        <w:t xml:space="preserve">is </w:t>
      </w:r>
      <w:r w:rsidR="00876995">
        <w:t>too restrictive. However, repeating S-SSB more often introduces unnecessary overhead, due to the inclusion of the PSBCH</w:t>
      </w:r>
      <w:r w:rsidR="00FC22C1">
        <w:t>. T</w:t>
      </w:r>
      <w:r w:rsidR="00876995">
        <w:t xml:space="preserve">hus, </w:t>
      </w:r>
      <w:r w:rsidR="00FC22C1">
        <w:t xml:space="preserve">the SL frame structure for transmission of </w:t>
      </w:r>
      <w:r w:rsidR="00876995">
        <w:t xml:space="preserve">CSI-RS </w:t>
      </w:r>
      <w:r w:rsidR="00FC22C1">
        <w:t>needs to be designed</w:t>
      </w:r>
      <w:r w:rsidR="00FE533B">
        <w:t xml:space="preserve"> accordingly,</w:t>
      </w:r>
      <w:r w:rsidR="00FC22C1">
        <w:t xml:space="preserve"> </w:t>
      </w:r>
      <w:proofErr w:type="gramStart"/>
      <w:r w:rsidR="00FC22C1">
        <w:t>in order to</w:t>
      </w:r>
      <w:proofErr w:type="gramEnd"/>
      <w:r w:rsidR="00FC22C1">
        <w:t xml:space="preserve"> r</w:t>
      </w:r>
      <w:r w:rsidR="00876995">
        <w:t>educe this overhead</w:t>
      </w:r>
      <w:r w:rsidR="00FC22C1">
        <w:t xml:space="preserve"> for initial beam pairing</w:t>
      </w:r>
      <w:r w:rsidR="00876995">
        <w:t>.</w:t>
      </w:r>
    </w:p>
    <w:p w14:paraId="7CA7C706" w14:textId="089B2140" w:rsidR="007A7F8A" w:rsidRDefault="009709E1" w:rsidP="007A7F8A">
      <w:pPr>
        <w:jc w:val="both"/>
        <w:rPr>
          <w:b/>
          <w:bCs/>
          <w:sz w:val="22"/>
          <w:szCs w:val="22"/>
        </w:rPr>
      </w:pPr>
      <w:r w:rsidRPr="00D37ADF">
        <w:rPr>
          <w:b/>
          <w:bCs/>
          <w:sz w:val="22"/>
          <w:szCs w:val="22"/>
        </w:rPr>
        <w:t>Proposal</w:t>
      </w:r>
      <w:r>
        <w:rPr>
          <w:b/>
          <w:bCs/>
          <w:sz w:val="22"/>
          <w:szCs w:val="22"/>
        </w:rPr>
        <w:t xml:space="preserve"> 2</w:t>
      </w:r>
      <w:r w:rsidRPr="00D37ADF">
        <w:rPr>
          <w:b/>
          <w:bCs/>
          <w:sz w:val="22"/>
          <w:szCs w:val="22"/>
        </w:rPr>
        <w:t xml:space="preserve">: </w:t>
      </w:r>
      <w:r w:rsidR="003431D6" w:rsidRPr="009E3B73">
        <w:rPr>
          <w:b/>
          <w:bCs/>
          <w:sz w:val="22"/>
          <w:szCs w:val="22"/>
        </w:rPr>
        <w:t>Investigate the information required for UEs to exchange during SL</w:t>
      </w:r>
      <w:r w:rsidR="003431D6">
        <w:rPr>
          <w:b/>
          <w:bCs/>
          <w:sz w:val="22"/>
          <w:szCs w:val="22"/>
        </w:rPr>
        <w:t xml:space="preserve"> initial</w:t>
      </w:r>
      <w:r w:rsidR="003431D6" w:rsidRPr="009E3B73">
        <w:rPr>
          <w:b/>
          <w:bCs/>
          <w:sz w:val="22"/>
          <w:szCs w:val="22"/>
        </w:rPr>
        <w:t xml:space="preserve"> beam pairing</w:t>
      </w:r>
      <w:r w:rsidR="003431D6">
        <w:rPr>
          <w:b/>
          <w:bCs/>
          <w:sz w:val="22"/>
          <w:szCs w:val="22"/>
        </w:rPr>
        <w:t>. This can</w:t>
      </w:r>
      <w:r w:rsidR="003431D6" w:rsidRPr="009E3B73">
        <w:rPr>
          <w:b/>
          <w:bCs/>
          <w:sz w:val="22"/>
          <w:szCs w:val="22"/>
        </w:rPr>
        <w:t xml:space="preserve"> includ</w:t>
      </w:r>
      <w:r w:rsidR="003431D6">
        <w:rPr>
          <w:b/>
          <w:bCs/>
          <w:sz w:val="22"/>
          <w:szCs w:val="22"/>
        </w:rPr>
        <w:t>e</w:t>
      </w:r>
      <w:r w:rsidR="003431D6" w:rsidRPr="009E3B73">
        <w:rPr>
          <w:b/>
          <w:bCs/>
          <w:sz w:val="22"/>
          <w:szCs w:val="22"/>
        </w:rPr>
        <w:t xml:space="preserve"> </w:t>
      </w:r>
      <w:r w:rsidR="003431D6">
        <w:rPr>
          <w:b/>
          <w:bCs/>
          <w:sz w:val="22"/>
          <w:szCs w:val="22"/>
        </w:rPr>
        <w:t>the</w:t>
      </w:r>
      <w:r w:rsidR="003431D6" w:rsidRPr="009E3B73">
        <w:rPr>
          <w:b/>
          <w:bCs/>
          <w:sz w:val="22"/>
          <w:szCs w:val="22"/>
        </w:rPr>
        <w:t xml:space="preserve"> SL beam capability</w:t>
      </w:r>
      <w:r w:rsidR="003431D6">
        <w:rPr>
          <w:b/>
          <w:bCs/>
          <w:sz w:val="22"/>
          <w:szCs w:val="22"/>
        </w:rPr>
        <w:t xml:space="preserve">, including </w:t>
      </w:r>
      <w:r w:rsidR="003431D6" w:rsidRPr="009E3B73">
        <w:rPr>
          <w:b/>
          <w:bCs/>
          <w:sz w:val="22"/>
          <w:szCs w:val="22"/>
        </w:rPr>
        <w:t>C</w:t>
      </w:r>
      <w:r w:rsidR="00FC22C1">
        <w:rPr>
          <w:b/>
          <w:bCs/>
          <w:sz w:val="22"/>
          <w:szCs w:val="22"/>
        </w:rPr>
        <w:t>S</w:t>
      </w:r>
      <w:r w:rsidR="003431D6" w:rsidRPr="009E3B73">
        <w:rPr>
          <w:b/>
          <w:bCs/>
          <w:sz w:val="22"/>
          <w:szCs w:val="22"/>
        </w:rPr>
        <w:t>I-RS resource configuration, SL</w:t>
      </w:r>
      <w:r w:rsidR="003431D6">
        <w:rPr>
          <w:b/>
          <w:bCs/>
          <w:sz w:val="22"/>
          <w:szCs w:val="22"/>
        </w:rPr>
        <w:t xml:space="preserve"> </w:t>
      </w:r>
      <w:r w:rsidR="003431D6" w:rsidRPr="009E3B73">
        <w:rPr>
          <w:b/>
          <w:bCs/>
          <w:sz w:val="22"/>
          <w:szCs w:val="22"/>
        </w:rPr>
        <w:t xml:space="preserve">CSI-RS </w:t>
      </w:r>
      <w:r w:rsidR="00E83AD4" w:rsidRPr="009E3B73">
        <w:rPr>
          <w:b/>
          <w:bCs/>
          <w:sz w:val="22"/>
          <w:szCs w:val="22"/>
        </w:rPr>
        <w:t>measurement,</w:t>
      </w:r>
      <w:r w:rsidR="003431D6" w:rsidRPr="009E3B73">
        <w:rPr>
          <w:b/>
          <w:bCs/>
          <w:sz w:val="22"/>
          <w:szCs w:val="22"/>
        </w:rPr>
        <w:t xml:space="preserve"> and transmission request</w:t>
      </w:r>
      <w:r w:rsidR="003431D6">
        <w:rPr>
          <w:b/>
          <w:bCs/>
          <w:sz w:val="22"/>
          <w:szCs w:val="22"/>
        </w:rPr>
        <w:t xml:space="preserve">, as well as determine </w:t>
      </w:r>
      <w:r w:rsidR="003431D6" w:rsidRPr="009E3B73">
        <w:rPr>
          <w:b/>
          <w:bCs/>
          <w:sz w:val="22"/>
          <w:szCs w:val="22"/>
        </w:rPr>
        <w:t>the suitable layer for conveying this information.</w:t>
      </w:r>
    </w:p>
    <w:p w14:paraId="60436E22" w14:textId="15045E61" w:rsidR="00717E76" w:rsidRDefault="007A7F8A" w:rsidP="007A7F8A">
      <w:pPr>
        <w:jc w:val="both"/>
        <w:rPr>
          <w:sz w:val="22"/>
          <w:szCs w:val="22"/>
        </w:rPr>
      </w:pPr>
      <w:r>
        <w:rPr>
          <w:sz w:val="22"/>
          <w:szCs w:val="22"/>
        </w:rPr>
        <w:t xml:space="preserve">In SL mode 1, the network could also assist during the initial beam pairing procedures. Here, SL UEs could benefit from information provided by the gNB, </w:t>
      </w:r>
      <w:proofErr w:type="gramStart"/>
      <w:r>
        <w:rPr>
          <w:sz w:val="22"/>
          <w:szCs w:val="22"/>
        </w:rPr>
        <w:t>in order to</w:t>
      </w:r>
      <w:proofErr w:type="gramEnd"/>
      <w:r>
        <w:rPr>
          <w:sz w:val="22"/>
          <w:szCs w:val="22"/>
        </w:rPr>
        <w:t xml:space="preserve"> reduce the signalling which would have to be performed via SL PC5. Furthermore, especially during the initial beam pairing, in case of omnidirectional transmissions of the UE, the communication range is very limited</w:t>
      </w:r>
      <w:r w:rsidR="00EC1631">
        <w:rPr>
          <w:sz w:val="22"/>
          <w:szCs w:val="22"/>
        </w:rPr>
        <w:t xml:space="preserve"> due to the very high pathloss</w:t>
      </w:r>
      <w:r>
        <w:rPr>
          <w:sz w:val="22"/>
          <w:szCs w:val="22"/>
        </w:rPr>
        <w:t>, and thus</w:t>
      </w:r>
      <w:r w:rsidR="00D0634A">
        <w:rPr>
          <w:sz w:val="22"/>
          <w:szCs w:val="22"/>
        </w:rPr>
        <w:t>,</w:t>
      </w:r>
      <w:r>
        <w:rPr>
          <w:sz w:val="22"/>
          <w:szCs w:val="22"/>
        </w:rPr>
        <w:t xml:space="preserve"> assistance from the gNB could be beneficial</w:t>
      </w:r>
      <w:r w:rsidR="00051DEF">
        <w:rPr>
          <w:sz w:val="22"/>
          <w:szCs w:val="22"/>
        </w:rPr>
        <w:t xml:space="preserve"> to increase initial beam-pairing performance.</w:t>
      </w:r>
    </w:p>
    <w:p w14:paraId="69EB7305" w14:textId="6121246E" w:rsidR="00FF0BB0" w:rsidRDefault="007A7F8A" w:rsidP="007A7F8A">
      <w:pPr>
        <w:pStyle w:val="3GPPNormalText"/>
      </w:pPr>
      <w:r w:rsidRPr="00953CBE">
        <w:rPr>
          <w:b/>
          <w:bCs/>
        </w:rPr>
        <w:t xml:space="preserve">Proposal </w:t>
      </w:r>
      <w:r>
        <w:rPr>
          <w:b/>
          <w:bCs/>
        </w:rPr>
        <w:t>3</w:t>
      </w:r>
      <w:r w:rsidRPr="00953CBE">
        <w:rPr>
          <w:b/>
          <w:bCs/>
        </w:rPr>
        <w:t>:</w:t>
      </w:r>
      <w:r>
        <w:rPr>
          <w:b/>
          <w:bCs/>
        </w:rPr>
        <w:t xml:space="preserve"> Study how the gNB </w:t>
      </w:r>
      <w:r w:rsidR="003F19CA">
        <w:rPr>
          <w:b/>
          <w:bCs/>
        </w:rPr>
        <w:t>can</w:t>
      </w:r>
      <w:r>
        <w:rPr>
          <w:b/>
          <w:bCs/>
        </w:rPr>
        <w:t xml:space="preserve"> assist SL Mode 1 UEs during </w:t>
      </w:r>
      <w:r w:rsidR="003F19CA">
        <w:rPr>
          <w:b/>
          <w:bCs/>
        </w:rPr>
        <w:t>initial</w:t>
      </w:r>
      <w:r>
        <w:rPr>
          <w:b/>
          <w:bCs/>
        </w:rPr>
        <w:t xml:space="preserve"> beam pa</w:t>
      </w:r>
      <w:r w:rsidR="002D4ED9">
        <w:rPr>
          <w:b/>
          <w:bCs/>
        </w:rPr>
        <w:t>i</w:t>
      </w:r>
      <w:r>
        <w:rPr>
          <w:b/>
          <w:bCs/>
        </w:rPr>
        <w:t>ring.</w:t>
      </w:r>
    </w:p>
    <w:p w14:paraId="375F5498" w14:textId="470E29B2" w:rsidR="00B838D8" w:rsidRDefault="004B5226" w:rsidP="00B838D8">
      <w:pPr>
        <w:pStyle w:val="Heading2"/>
        <w:rPr>
          <w:lang w:val="en-US" w:eastAsia="ja-JP"/>
        </w:rPr>
      </w:pPr>
      <w:r>
        <w:rPr>
          <w:lang w:val="en-US" w:eastAsia="ja-JP"/>
        </w:rPr>
        <w:t>Beam Maintenance</w:t>
      </w:r>
    </w:p>
    <w:p w14:paraId="78558B6B" w14:textId="33C8D267" w:rsidR="00E65340" w:rsidRDefault="00E65340" w:rsidP="00E65340">
      <w:pPr>
        <w:pStyle w:val="3GPPNormalText"/>
      </w:pPr>
      <w:r>
        <w:t xml:space="preserve">The sidelink CSI framework was specified in 3GPP Rel-16 for unicast transmissions only. Sidelink CSI-RS are transmitted by a TX UE along with an aperiodic CSI reporting request. This request triggers the RX UE to perform CSI measurements </w:t>
      </w:r>
      <w:r w:rsidRPr="00FF1E39">
        <w:t xml:space="preserve">based on the </w:t>
      </w:r>
      <w:r>
        <w:t>sidelink</w:t>
      </w:r>
      <w:r w:rsidRPr="00FF1E39">
        <w:t xml:space="preserve"> CSI-RS sent by</w:t>
      </w:r>
      <w:r>
        <w:t xml:space="preserve"> </w:t>
      </w:r>
      <w:r w:rsidRPr="00FF1E39">
        <w:t>the TX UE</w:t>
      </w:r>
      <w:r>
        <w:t xml:space="preserve"> and generate a CSI report comprising of a CQI value calculated according to a rank as well as the rank indicator for up to two antennas.</w:t>
      </w:r>
    </w:p>
    <w:p w14:paraId="04D289BA" w14:textId="71439B9C" w:rsidR="00E65340" w:rsidRDefault="00E65340" w:rsidP="00E65340">
      <w:pPr>
        <w:pStyle w:val="3GPPNormalText"/>
      </w:pPr>
      <w:r>
        <w:lastRenderedPageBreak/>
        <w:t xml:space="preserve">The RX UE is expected to feed back </w:t>
      </w:r>
      <w:r w:rsidRPr="00FF1E39">
        <w:t xml:space="preserve">the CSI report </w:t>
      </w:r>
      <w:r>
        <w:t xml:space="preserve">over a PSSCH </w:t>
      </w:r>
      <w:r w:rsidRPr="00FF1E39">
        <w:t xml:space="preserve">within a </w:t>
      </w:r>
      <w:r w:rsidR="00D0634A">
        <w:t xml:space="preserve">latency </w:t>
      </w:r>
      <w:r w:rsidRPr="00FF1E39">
        <w:t>bound</w:t>
      </w:r>
      <w:r>
        <w:t xml:space="preserve"> relative</w:t>
      </w:r>
      <w:r w:rsidRPr="00954118">
        <w:t xml:space="preserve"> to the slot which </w:t>
      </w:r>
      <w:r>
        <w:t xml:space="preserve">triggered </w:t>
      </w:r>
      <w:r w:rsidRPr="00954118">
        <w:t>the reporting.</w:t>
      </w:r>
      <w:r>
        <w:t xml:space="preserve"> Unfortunately, the existing sidelink CSI framework does not support periodic CSI-RS transmissions and CSI reporting.</w:t>
      </w:r>
    </w:p>
    <w:p w14:paraId="394BAAED" w14:textId="27D10011" w:rsidR="0068150B" w:rsidRDefault="00E65340" w:rsidP="009E3B73">
      <w:pPr>
        <w:pStyle w:val="3GPPNormalText"/>
      </w:pPr>
      <w:r w:rsidRPr="00953CBE">
        <w:t xml:space="preserve">Another </w:t>
      </w:r>
      <w:r>
        <w:t>design constraint</w:t>
      </w:r>
      <w:r w:rsidRPr="00953CBE">
        <w:t xml:space="preserve"> is that the sidelink frame structure and </w:t>
      </w:r>
      <w:r w:rsidR="00D0634A" w:rsidRPr="00953CBE">
        <w:t>signaling</w:t>
      </w:r>
      <w:r w:rsidRPr="00953CBE">
        <w:t xml:space="preserve"> design is very different compared to the mechanisms on the Uu link, since the PSCCH structure is optimized for different purposes. Furthermore, SL resource pools may be configured with a feedback channel, PSFCH, which has a unique structure when compared to the Uu control channel.</w:t>
      </w:r>
      <w:bookmarkStart w:id="0" w:name="_Hlk126670301"/>
    </w:p>
    <w:p w14:paraId="6B5D5B96" w14:textId="77777777" w:rsidR="004A7BB5" w:rsidRPr="00953CBE" w:rsidRDefault="004A7BB5" w:rsidP="004A7BB5">
      <w:pPr>
        <w:pStyle w:val="3GPPNormalText"/>
        <w:rPr>
          <w:b/>
          <w:bCs/>
        </w:rPr>
      </w:pPr>
      <w:r w:rsidRPr="00953CBE">
        <w:rPr>
          <w:b/>
          <w:bCs/>
        </w:rPr>
        <w:t xml:space="preserve">Proposal </w:t>
      </w:r>
      <w:r>
        <w:rPr>
          <w:b/>
          <w:bCs/>
        </w:rPr>
        <w:t>4</w:t>
      </w:r>
      <w:r w:rsidRPr="00953CBE">
        <w:rPr>
          <w:b/>
          <w:bCs/>
        </w:rPr>
        <w:t xml:space="preserve">: We support for a </w:t>
      </w:r>
      <w:r>
        <w:rPr>
          <w:b/>
          <w:bCs/>
        </w:rPr>
        <w:t xml:space="preserve">RX </w:t>
      </w:r>
      <w:r w:rsidRPr="00953CBE">
        <w:rPr>
          <w:b/>
          <w:bCs/>
        </w:rPr>
        <w:t>UE to trigger aperiodic CSI reports for beam maintenance</w:t>
      </w:r>
      <w:r>
        <w:rPr>
          <w:b/>
          <w:bCs/>
        </w:rPr>
        <w:t>. Furthermore, the information conveyed within the CSI report needs to be investigated.</w:t>
      </w:r>
    </w:p>
    <w:p w14:paraId="6975A8F6" w14:textId="2E46274D" w:rsidR="00D0187E" w:rsidRDefault="004A7BB5" w:rsidP="004A7BB5">
      <w:pPr>
        <w:pStyle w:val="3GPPNormalText"/>
      </w:pPr>
      <w:r>
        <w:t>Next, it needs to be discussed how a beam-sweep can be triggered in case a current beam-pair link degrades. In case of PSFCH-enabled transmissions, this could be detected by analyzing ACK/NACK feedback. In case of missing ACK-messages or in case of an increase of received NACKs, the said transmitter could be configured to perform a beam maintenance procedure through beam sweeping. Furthermore, this would trigger the receiving UE to generate a CSI report, which could be used by the transmitter to choose a more suitable beam.</w:t>
      </w:r>
    </w:p>
    <w:p w14:paraId="1249305E" w14:textId="7A73DC42" w:rsidR="004A7BB5" w:rsidRPr="00E83AD4" w:rsidRDefault="004A7BB5" w:rsidP="004A7BB5">
      <w:pPr>
        <w:pStyle w:val="3GPPNormalText"/>
        <w:rPr>
          <w:b/>
          <w:bCs/>
        </w:rPr>
      </w:pPr>
      <w:r w:rsidRPr="00953CBE">
        <w:rPr>
          <w:b/>
          <w:bCs/>
        </w:rPr>
        <w:t xml:space="preserve">Proposal </w:t>
      </w:r>
      <w:r>
        <w:rPr>
          <w:b/>
          <w:bCs/>
        </w:rPr>
        <w:t>5</w:t>
      </w:r>
      <w:r w:rsidRPr="00953CBE">
        <w:rPr>
          <w:b/>
          <w:bCs/>
        </w:rPr>
        <w:t xml:space="preserve">: </w:t>
      </w:r>
      <w:r>
        <w:rPr>
          <w:b/>
          <w:bCs/>
        </w:rPr>
        <w:t>For PSFCH-enabled transmissions,</w:t>
      </w:r>
      <w:r w:rsidRPr="00953CBE">
        <w:rPr>
          <w:b/>
          <w:bCs/>
        </w:rPr>
        <w:t xml:space="preserve"> </w:t>
      </w:r>
      <w:r>
        <w:rPr>
          <w:b/>
          <w:bCs/>
        </w:rPr>
        <w:t xml:space="preserve">we </w:t>
      </w:r>
      <w:r w:rsidRPr="00953CBE">
        <w:rPr>
          <w:b/>
          <w:bCs/>
        </w:rPr>
        <w:t xml:space="preserve">support </w:t>
      </w:r>
      <w:r>
        <w:rPr>
          <w:b/>
          <w:bCs/>
        </w:rPr>
        <w:t>a UE to analyze HARQ-feedback which could in return trigger the beam-sweeping procedure.</w:t>
      </w:r>
    </w:p>
    <w:p w14:paraId="735E58AC" w14:textId="18A6ED84" w:rsidR="00DE43B9" w:rsidRDefault="001E5092" w:rsidP="009E3B73">
      <w:pPr>
        <w:pStyle w:val="3GPPNormalText"/>
        <w:rPr>
          <w:lang w:eastAsia="ja-JP"/>
        </w:rPr>
      </w:pPr>
      <w:r>
        <w:rPr>
          <w:lang w:eastAsia="ja-JP"/>
        </w:rPr>
        <w:t>Furthermore, for beam maintenance f</w:t>
      </w:r>
      <w:r w:rsidR="00506D31">
        <w:rPr>
          <w:lang w:eastAsia="ja-JP"/>
        </w:rPr>
        <w:t xml:space="preserve">or SL UEs operating in mode 1, the gNB </w:t>
      </w:r>
      <w:r w:rsidR="00213711">
        <w:rPr>
          <w:lang w:eastAsia="ja-JP"/>
        </w:rPr>
        <w:t>can</w:t>
      </w:r>
      <w:r w:rsidR="00506D31">
        <w:rPr>
          <w:lang w:eastAsia="ja-JP"/>
        </w:rPr>
        <w:t xml:space="preserve"> assist for beam maintenance</w:t>
      </w:r>
      <w:r>
        <w:rPr>
          <w:lang w:eastAsia="ja-JP"/>
        </w:rPr>
        <w:t xml:space="preserve"> and help to coordinate beams among SL UEs. </w:t>
      </w:r>
      <w:r w:rsidR="007A1B37">
        <w:rPr>
          <w:lang w:eastAsia="ja-JP"/>
        </w:rPr>
        <w:t xml:space="preserve">Here, </w:t>
      </w:r>
      <w:r>
        <w:rPr>
          <w:lang w:eastAsia="ja-JP"/>
        </w:rPr>
        <w:t>SL U</w:t>
      </w:r>
      <w:r w:rsidR="00213711">
        <w:rPr>
          <w:lang w:eastAsia="ja-JP"/>
        </w:rPr>
        <w:t>E</w:t>
      </w:r>
      <w:r>
        <w:rPr>
          <w:lang w:eastAsia="ja-JP"/>
        </w:rPr>
        <w:t>s could benefit from scheduling of non-interfering beams by the gNB</w:t>
      </w:r>
      <w:r w:rsidR="007A1B37">
        <w:rPr>
          <w:lang w:eastAsia="ja-JP"/>
        </w:rPr>
        <w:t xml:space="preserve">, which </w:t>
      </w:r>
      <w:r w:rsidR="00213711">
        <w:rPr>
          <w:lang w:eastAsia="ja-JP"/>
        </w:rPr>
        <w:t>reduces</w:t>
      </w:r>
      <w:r w:rsidR="007A1B37">
        <w:rPr>
          <w:lang w:eastAsia="ja-JP"/>
        </w:rPr>
        <w:t xml:space="preserve"> signaling efforts among SL UEs via PC5</w:t>
      </w:r>
      <w:r>
        <w:rPr>
          <w:lang w:eastAsia="ja-JP"/>
        </w:rPr>
        <w:t xml:space="preserve">. </w:t>
      </w:r>
      <w:r w:rsidR="00213711">
        <w:rPr>
          <w:lang w:eastAsia="ja-JP"/>
        </w:rPr>
        <w:t xml:space="preserve">For this, </w:t>
      </w:r>
      <w:r>
        <w:rPr>
          <w:lang w:eastAsia="ja-JP"/>
        </w:rPr>
        <w:t>UCI signaling over</w:t>
      </w:r>
      <w:r w:rsidR="009C389B">
        <w:rPr>
          <w:lang w:eastAsia="ja-JP"/>
        </w:rPr>
        <w:t> </w:t>
      </w:r>
      <w:r>
        <w:rPr>
          <w:lang w:eastAsia="ja-JP"/>
        </w:rPr>
        <w:t>Uu</w:t>
      </w:r>
      <w:r w:rsidR="009D227E">
        <w:rPr>
          <w:lang w:eastAsia="ja-JP"/>
        </w:rPr>
        <w:t xml:space="preserve"> as a container format</w:t>
      </w:r>
      <w:r>
        <w:rPr>
          <w:lang w:eastAsia="ja-JP"/>
        </w:rPr>
        <w:t xml:space="preserve"> for beam report</w:t>
      </w:r>
      <w:r w:rsidR="009C389B">
        <w:rPr>
          <w:lang w:eastAsia="ja-JP"/>
        </w:rPr>
        <w:t>ing</w:t>
      </w:r>
      <w:r w:rsidR="00213711">
        <w:rPr>
          <w:lang w:eastAsia="ja-JP"/>
        </w:rPr>
        <w:t xml:space="preserve"> should be studied</w:t>
      </w:r>
      <w:r>
        <w:rPr>
          <w:lang w:eastAsia="ja-JP"/>
        </w:rPr>
        <w:t>.</w:t>
      </w:r>
    </w:p>
    <w:p w14:paraId="608448AF" w14:textId="28BE2B44" w:rsidR="00DE43B9" w:rsidRDefault="0069688C" w:rsidP="009E3B73">
      <w:pPr>
        <w:pStyle w:val="3GPPNormalText"/>
        <w:rPr>
          <w:lang w:eastAsia="ja-JP"/>
        </w:rPr>
      </w:pPr>
      <w:r w:rsidRPr="00953CBE">
        <w:rPr>
          <w:b/>
          <w:bCs/>
        </w:rPr>
        <w:t xml:space="preserve">Proposal </w:t>
      </w:r>
      <w:r>
        <w:rPr>
          <w:b/>
          <w:bCs/>
        </w:rPr>
        <w:t>6</w:t>
      </w:r>
      <w:r w:rsidRPr="00953CBE">
        <w:rPr>
          <w:b/>
          <w:bCs/>
        </w:rPr>
        <w:t xml:space="preserve">: </w:t>
      </w:r>
      <w:r>
        <w:rPr>
          <w:b/>
          <w:bCs/>
        </w:rPr>
        <w:t xml:space="preserve">For beam maintenance, </w:t>
      </w:r>
      <w:r w:rsidR="009C389B">
        <w:rPr>
          <w:b/>
          <w:bCs/>
        </w:rPr>
        <w:t>study</w:t>
      </w:r>
      <w:r>
        <w:rPr>
          <w:b/>
          <w:bCs/>
        </w:rPr>
        <w:t xml:space="preserve"> </w:t>
      </w:r>
      <w:r w:rsidR="0059500B">
        <w:rPr>
          <w:b/>
          <w:bCs/>
        </w:rPr>
        <w:t xml:space="preserve">how to use UCI as a container for </w:t>
      </w:r>
      <w:r>
        <w:rPr>
          <w:b/>
          <w:bCs/>
        </w:rPr>
        <w:t>beam reporting</w:t>
      </w:r>
      <w:r w:rsidR="009C389B">
        <w:rPr>
          <w:b/>
          <w:bCs/>
        </w:rPr>
        <w:t xml:space="preserve"> </w:t>
      </w:r>
      <w:r>
        <w:rPr>
          <w:b/>
          <w:bCs/>
        </w:rPr>
        <w:t xml:space="preserve">via </w:t>
      </w:r>
      <w:r w:rsidR="0059500B">
        <w:rPr>
          <w:b/>
          <w:bCs/>
        </w:rPr>
        <w:t>the Uu link.</w:t>
      </w:r>
      <w:r>
        <w:rPr>
          <w:b/>
          <w:bCs/>
        </w:rPr>
        <w:t xml:space="preserve"> </w:t>
      </w:r>
    </w:p>
    <w:p w14:paraId="5A6B2B16" w14:textId="4ED406FD" w:rsidR="0068150B" w:rsidRDefault="0068150B" w:rsidP="009E3B73">
      <w:pPr>
        <w:pStyle w:val="Heading2"/>
        <w:rPr>
          <w:lang w:eastAsia="ja-JP"/>
        </w:rPr>
      </w:pPr>
      <w:r>
        <w:rPr>
          <w:lang w:eastAsia="ja-JP"/>
        </w:rPr>
        <w:t>Beam Failure Recovery</w:t>
      </w:r>
    </w:p>
    <w:p w14:paraId="68953A4D" w14:textId="545E6FAC" w:rsidR="00D0187E" w:rsidRDefault="00000F94" w:rsidP="00776C43">
      <w:pPr>
        <w:pStyle w:val="3GPPNormalText"/>
        <w:rPr>
          <w:lang w:eastAsia="ja-JP"/>
        </w:rPr>
      </w:pPr>
      <w:r>
        <w:rPr>
          <w:lang w:eastAsia="ja-JP"/>
        </w:rPr>
        <w:t>A</w:t>
      </w:r>
      <w:r w:rsidR="00776C43" w:rsidRPr="00776C43">
        <w:rPr>
          <w:lang w:eastAsia="ja-JP"/>
        </w:rPr>
        <w:t xml:space="preserve"> beam failure instance is detected if all beams </w:t>
      </w:r>
      <w:r w:rsidR="00776C43">
        <w:rPr>
          <w:lang w:eastAsia="ja-JP"/>
        </w:rPr>
        <w:t xml:space="preserve">from a transmitting UE </w:t>
      </w:r>
      <w:r w:rsidR="00776C43" w:rsidRPr="00776C43">
        <w:rPr>
          <w:lang w:eastAsia="ja-JP"/>
        </w:rPr>
        <w:t xml:space="preserve">fail consecutively within a </w:t>
      </w:r>
      <w:r>
        <w:rPr>
          <w:lang w:eastAsia="ja-JP"/>
        </w:rPr>
        <w:t xml:space="preserve">given </w:t>
      </w:r>
      <w:r w:rsidR="00776C43" w:rsidRPr="00776C43">
        <w:rPr>
          <w:lang w:eastAsia="ja-JP"/>
        </w:rPr>
        <w:t>time window</w:t>
      </w:r>
      <w:r w:rsidR="00626862">
        <w:rPr>
          <w:lang w:eastAsia="ja-JP"/>
        </w:rPr>
        <w:t xml:space="preserve">, similar as the </w:t>
      </w:r>
      <w:r>
        <w:rPr>
          <w:lang w:eastAsia="ja-JP"/>
        </w:rPr>
        <w:t>beam failure detection (</w:t>
      </w:r>
      <w:r w:rsidR="00626862">
        <w:rPr>
          <w:lang w:eastAsia="ja-JP"/>
        </w:rPr>
        <w:t>BFD</w:t>
      </w:r>
      <w:r>
        <w:rPr>
          <w:lang w:eastAsia="ja-JP"/>
        </w:rPr>
        <w:t>)</w:t>
      </w:r>
      <w:r w:rsidR="00626862">
        <w:rPr>
          <w:lang w:eastAsia="ja-JP"/>
        </w:rPr>
        <w:t xml:space="preserve"> </w:t>
      </w:r>
      <w:r>
        <w:rPr>
          <w:lang w:eastAsia="ja-JP"/>
        </w:rPr>
        <w:t xml:space="preserve">defined </w:t>
      </w:r>
      <w:r w:rsidR="00626862">
        <w:rPr>
          <w:lang w:eastAsia="ja-JP"/>
        </w:rPr>
        <w:t>in Uu</w:t>
      </w:r>
      <w:r w:rsidR="00776C43" w:rsidRPr="00776C43">
        <w:rPr>
          <w:lang w:eastAsia="ja-JP"/>
        </w:rPr>
        <w:t>.</w:t>
      </w:r>
      <w:r w:rsidR="00776C43">
        <w:rPr>
          <w:lang w:eastAsia="ja-JP"/>
        </w:rPr>
        <w:t xml:space="preserve"> </w:t>
      </w:r>
      <w:r w:rsidR="002177D1">
        <w:rPr>
          <w:lang w:eastAsia="ja-JP"/>
        </w:rPr>
        <w:t>Consequently, t</w:t>
      </w:r>
      <w:r w:rsidR="00776C43">
        <w:rPr>
          <w:lang w:eastAsia="ja-JP"/>
        </w:rPr>
        <w:t>his can be declared as a beam failure and initiate a beam-failure-recovery procedure</w:t>
      </w:r>
      <w:r w:rsidR="002177D1">
        <w:rPr>
          <w:lang w:eastAsia="ja-JP"/>
        </w:rPr>
        <w:t xml:space="preserve"> with a</w:t>
      </w:r>
      <w:r w:rsidR="00626862">
        <w:rPr>
          <w:lang w:eastAsia="ja-JP"/>
        </w:rPr>
        <w:t xml:space="preserve"> particular UE transmit</w:t>
      </w:r>
      <w:r w:rsidR="002177D1">
        <w:rPr>
          <w:lang w:eastAsia="ja-JP"/>
        </w:rPr>
        <w:t>ting</w:t>
      </w:r>
      <w:r w:rsidR="00626862">
        <w:rPr>
          <w:lang w:eastAsia="ja-JP"/>
        </w:rPr>
        <w:t xml:space="preserve"> a beam failure recovery request (BFRR). </w:t>
      </w:r>
      <w:r w:rsidR="002177D1">
        <w:rPr>
          <w:lang w:eastAsia="ja-JP"/>
        </w:rPr>
        <w:t xml:space="preserve">The BFRR </w:t>
      </w:r>
      <w:r w:rsidR="00626862">
        <w:rPr>
          <w:lang w:eastAsia="ja-JP"/>
        </w:rPr>
        <w:t xml:space="preserve">could be </w:t>
      </w:r>
      <w:r w:rsidR="00DB36EC">
        <w:rPr>
          <w:lang w:eastAsia="ja-JP"/>
        </w:rPr>
        <w:t>sent</w:t>
      </w:r>
      <w:r w:rsidR="002177D1">
        <w:rPr>
          <w:lang w:eastAsia="ja-JP"/>
        </w:rPr>
        <w:t xml:space="preserve"> by the said UE</w:t>
      </w:r>
      <w:r w:rsidR="00626862">
        <w:rPr>
          <w:lang w:eastAsia="ja-JP"/>
        </w:rPr>
        <w:t xml:space="preserve"> omnidirectional</w:t>
      </w:r>
      <w:r w:rsidR="002177D1">
        <w:rPr>
          <w:lang w:eastAsia="ja-JP"/>
        </w:rPr>
        <w:t>ly</w:t>
      </w:r>
      <w:r w:rsidR="00626862">
        <w:rPr>
          <w:lang w:eastAsia="ja-JP"/>
        </w:rPr>
        <w:t xml:space="preserve">, but as pointed out in Section 2.1 above, the reach </w:t>
      </w:r>
      <w:r w:rsidR="002177D1">
        <w:rPr>
          <w:lang w:eastAsia="ja-JP"/>
        </w:rPr>
        <w:t xml:space="preserve">would be </w:t>
      </w:r>
      <w:r w:rsidR="00626862">
        <w:rPr>
          <w:lang w:eastAsia="ja-JP"/>
        </w:rPr>
        <w:t>very limited</w:t>
      </w:r>
      <w:r w:rsidR="002177D1">
        <w:rPr>
          <w:lang w:eastAsia="ja-JP"/>
        </w:rPr>
        <w:t xml:space="preserve"> due to the high pathloss</w:t>
      </w:r>
      <w:r w:rsidR="00626862">
        <w:rPr>
          <w:lang w:eastAsia="ja-JP"/>
        </w:rPr>
        <w:t xml:space="preserve">. Depending on the Mode of the UE, in case the UE is in Mode 1 within reach of a gNB, the BFRR could </w:t>
      </w:r>
      <w:r w:rsidR="002177D1">
        <w:rPr>
          <w:lang w:eastAsia="ja-JP"/>
        </w:rPr>
        <w:t>also be</w:t>
      </w:r>
      <w:r w:rsidR="00626862">
        <w:rPr>
          <w:lang w:eastAsia="ja-JP"/>
        </w:rPr>
        <w:t xml:space="preserve"> send via the network to the corresponding transmitting UE, which could</w:t>
      </w:r>
      <w:r w:rsidR="002177D1">
        <w:rPr>
          <w:lang w:eastAsia="ja-JP"/>
        </w:rPr>
        <w:t xml:space="preserve"> then</w:t>
      </w:r>
      <w:r w:rsidR="00626862">
        <w:rPr>
          <w:lang w:eastAsia="ja-JP"/>
        </w:rPr>
        <w:t xml:space="preserve"> trigger a beam sweep.</w:t>
      </w:r>
    </w:p>
    <w:p w14:paraId="76B824B1" w14:textId="45EF0AF7" w:rsidR="00A75F5B" w:rsidRDefault="00626862" w:rsidP="009E3B73">
      <w:pPr>
        <w:pStyle w:val="3GPPNormalText"/>
        <w:rPr>
          <w:b/>
          <w:bCs/>
          <w:lang w:eastAsia="ja-JP"/>
        </w:rPr>
      </w:pPr>
      <w:r w:rsidRPr="009E3B73">
        <w:rPr>
          <w:b/>
          <w:bCs/>
          <w:lang w:eastAsia="ja-JP"/>
        </w:rPr>
        <w:t>Proposal</w:t>
      </w:r>
      <w:r w:rsidR="00A75F5B">
        <w:rPr>
          <w:b/>
          <w:bCs/>
          <w:lang w:eastAsia="ja-JP"/>
        </w:rPr>
        <w:t xml:space="preserve"> </w:t>
      </w:r>
      <w:r w:rsidR="00602CD6">
        <w:rPr>
          <w:b/>
          <w:bCs/>
          <w:lang w:eastAsia="ja-JP"/>
        </w:rPr>
        <w:t>7</w:t>
      </w:r>
      <w:r w:rsidRPr="009E3B73">
        <w:rPr>
          <w:b/>
          <w:bCs/>
          <w:lang w:eastAsia="ja-JP"/>
        </w:rPr>
        <w:t>: Study content</w:t>
      </w:r>
      <w:r>
        <w:rPr>
          <w:b/>
          <w:bCs/>
          <w:lang w:eastAsia="ja-JP"/>
        </w:rPr>
        <w:t xml:space="preserve"> of the BFRR as well as how it can be conveyed to the transmitting UE, e.g., via SCI or MAC-CE, as well as via gNB in case of UEs operating in Mode 1.</w:t>
      </w:r>
    </w:p>
    <w:p w14:paraId="0DC21111" w14:textId="566337B0" w:rsidR="00602CD6" w:rsidRDefault="00602CD6" w:rsidP="009E3B73">
      <w:pPr>
        <w:pStyle w:val="3GPPNormalText"/>
        <w:rPr>
          <w:lang w:eastAsia="ja-JP"/>
        </w:rPr>
      </w:pPr>
      <w:r w:rsidRPr="00E83AD4">
        <w:rPr>
          <w:lang w:eastAsia="ja-JP"/>
        </w:rPr>
        <w:t>Furthermore,</w:t>
      </w:r>
      <w:r>
        <w:rPr>
          <w:lang w:eastAsia="ja-JP"/>
        </w:rPr>
        <w:t xml:space="preserve"> the beam failure recovery mechanism could be triggered by a feedback mechanism, in case of PSFCH-enabled transmissions. By analyzing the detected ACKs/NACKs for an ongoing transmission, an increased number of transmission failures could trigger a </w:t>
      </w:r>
      <w:r w:rsidR="00873702">
        <w:rPr>
          <w:lang w:eastAsia="ja-JP"/>
        </w:rPr>
        <w:t>beam failure indication</w:t>
      </w:r>
      <w:r w:rsidR="007F4A2C">
        <w:rPr>
          <w:lang w:eastAsia="ja-JP"/>
        </w:rPr>
        <w:t>,</w:t>
      </w:r>
      <w:r>
        <w:rPr>
          <w:lang w:eastAsia="ja-JP"/>
        </w:rPr>
        <w:t xml:space="preserve"> resulting in the re</w:t>
      </w:r>
      <w:r w:rsidR="00C54F86">
        <w:rPr>
          <w:lang w:eastAsia="ja-JP"/>
        </w:rPr>
        <w:t>-</w:t>
      </w:r>
      <w:r>
        <w:rPr>
          <w:lang w:eastAsia="ja-JP"/>
        </w:rPr>
        <w:t>establishment of beam-pair links, e.g., by triggering the beam sweeping</w:t>
      </w:r>
      <w:r w:rsidR="00C54F86">
        <w:rPr>
          <w:lang w:eastAsia="ja-JP"/>
        </w:rPr>
        <w:t xml:space="preserve"> or initial beam pairing</w:t>
      </w:r>
      <w:r>
        <w:rPr>
          <w:lang w:eastAsia="ja-JP"/>
        </w:rPr>
        <w:t xml:space="preserve"> </w:t>
      </w:r>
      <w:r w:rsidR="00FE25DE">
        <w:rPr>
          <w:lang w:eastAsia="ja-JP"/>
        </w:rPr>
        <w:t>procedure</w:t>
      </w:r>
      <w:r>
        <w:rPr>
          <w:lang w:eastAsia="ja-JP"/>
        </w:rPr>
        <w:t>.</w:t>
      </w:r>
    </w:p>
    <w:p w14:paraId="77CD7F21" w14:textId="3690827A" w:rsidR="00602CD6" w:rsidRPr="009E3B73" w:rsidRDefault="00602CD6" w:rsidP="009E3B73">
      <w:pPr>
        <w:pStyle w:val="3GPPNormalText"/>
        <w:rPr>
          <w:b/>
          <w:bCs/>
          <w:lang w:eastAsia="ja-JP"/>
        </w:rPr>
      </w:pPr>
      <w:r w:rsidRPr="00E83AD4">
        <w:rPr>
          <w:b/>
          <w:bCs/>
          <w:lang w:eastAsia="ja-JP"/>
        </w:rPr>
        <w:t xml:space="preserve">Proposal 8: </w:t>
      </w:r>
      <w:r>
        <w:rPr>
          <w:b/>
          <w:bCs/>
          <w:lang w:eastAsia="ja-JP"/>
        </w:rPr>
        <w:t>For PSFCH-enabled transmissions, s</w:t>
      </w:r>
      <w:r w:rsidRPr="00E83AD4">
        <w:rPr>
          <w:b/>
          <w:bCs/>
          <w:lang w:eastAsia="ja-JP"/>
        </w:rPr>
        <w:t xml:space="preserve">tudy how </w:t>
      </w:r>
      <w:r>
        <w:rPr>
          <w:b/>
          <w:bCs/>
          <w:lang w:eastAsia="ja-JP"/>
        </w:rPr>
        <w:t xml:space="preserve">HARQ-feedback can be used to trigger a </w:t>
      </w:r>
      <w:r w:rsidR="007F4A2C">
        <w:rPr>
          <w:b/>
          <w:bCs/>
          <w:lang w:eastAsia="ja-JP"/>
        </w:rPr>
        <w:t>BFR</w:t>
      </w:r>
      <w:r>
        <w:rPr>
          <w:b/>
          <w:bCs/>
          <w:lang w:eastAsia="ja-JP"/>
        </w:rPr>
        <w:t xml:space="preserve"> to initiate the beam failure recovery procedure.</w:t>
      </w:r>
    </w:p>
    <w:p w14:paraId="564CD33B" w14:textId="2751ABD6" w:rsidR="000466B2" w:rsidRDefault="000466B2" w:rsidP="009E3B73">
      <w:pPr>
        <w:pStyle w:val="Heading1"/>
      </w:pPr>
      <w:r>
        <w:t>Half Duplex Constraint</w:t>
      </w:r>
    </w:p>
    <w:p w14:paraId="23C9FD54" w14:textId="2A3BE1A9" w:rsidR="00091180" w:rsidRPr="000466B2" w:rsidRDefault="000466B2" w:rsidP="009E3B73">
      <w:pPr>
        <w:pStyle w:val="3GPPNormalText"/>
        <w:rPr>
          <w:lang w:eastAsia="ja-JP"/>
        </w:rPr>
      </w:pPr>
      <w:r w:rsidRPr="00953CBE">
        <w:t xml:space="preserve">In addition, SL UEs may suffer under a half-duplex constraint, which would require a deeper analysis, which beam management procedures can be adapted for SL beam management as well as how to design the control channel for sidelink beam management into </w:t>
      </w:r>
      <w:r w:rsidRPr="000466B2">
        <w:t>the</w:t>
      </w:r>
      <w:r w:rsidRPr="00953CBE">
        <w:t xml:space="preserve"> current sidelink frame structure. </w:t>
      </w:r>
      <w:r>
        <w:t>Thus, i</w:t>
      </w:r>
      <w:r w:rsidRPr="00313D01">
        <w:t>t is questionable</w:t>
      </w:r>
      <w:r w:rsidRPr="003B28CA">
        <w:t xml:space="preserve"> whether the NR Uu beam management procedures and signaling can be reused as such, and how these techniques scale on the sidelink requires further analysis.</w:t>
      </w:r>
    </w:p>
    <w:p w14:paraId="20E46360" w14:textId="7E84700E" w:rsidR="00A75F5B" w:rsidRDefault="00A75F5B" w:rsidP="00C015E7">
      <w:pPr>
        <w:pStyle w:val="3GPPNormalText"/>
        <w:spacing w:after="0"/>
        <w:rPr>
          <w:b/>
          <w:bCs/>
          <w:lang w:eastAsia="ja-JP"/>
        </w:rPr>
      </w:pPr>
      <w:r w:rsidRPr="00953CBE">
        <w:rPr>
          <w:b/>
          <w:bCs/>
          <w:lang w:eastAsia="ja-JP"/>
        </w:rPr>
        <w:lastRenderedPageBreak/>
        <w:t>Proposal</w:t>
      </w:r>
      <w:r>
        <w:rPr>
          <w:b/>
          <w:bCs/>
          <w:lang w:eastAsia="ja-JP"/>
        </w:rPr>
        <w:t xml:space="preserve"> </w:t>
      </w:r>
      <w:r w:rsidR="00A92B0A">
        <w:rPr>
          <w:b/>
          <w:bCs/>
          <w:lang w:eastAsia="ja-JP"/>
        </w:rPr>
        <w:t>9</w:t>
      </w:r>
      <w:r w:rsidRPr="00953CBE">
        <w:rPr>
          <w:b/>
          <w:bCs/>
          <w:lang w:eastAsia="ja-JP"/>
        </w:rPr>
        <w:t xml:space="preserve">: </w:t>
      </w:r>
      <w:r w:rsidR="00DB36EC">
        <w:rPr>
          <w:b/>
          <w:bCs/>
          <w:lang w:eastAsia="ja-JP"/>
        </w:rPr>
        <w:t>Study how to address the half duplex issue in SL FR2.</w:t>
      </w:r>
    </w:p>
    <w:bookmarkEnd w:id="0"/>
    <w:p w14:paraId="3CCF633B" w14:textId="77777777" w:rsidR="00C05AC4" w:rsidRPr="00B41BCC" w:rsidRDefault="00C05AC4" w:rsidP="00510A4D">
      <w:pPr>
        <w:pStyle w:val="Heading1"/>
        <w:tabs>
          <w:tab w:val="clear" w:pos="432"/>
        </w:tabs>
        <w:spacing w:before="480"/>
        <w:ind w:left="431" w:hanging="431"/>
        <w:rPr>
          <w:snapToGrid w:val="0"/>
          <w:lang w:val="en-US"/>
        </w:rPr>
      </w:pPr>
      <w:r w:rsidRPr="00990ECA">
        <w:rPr>
          <w:lang w:val="en-US"/>
        </w:rPr>
        <w:t>Conclusions</w:t>
      </w:r>
    </w:p>
    <w:p w14:paraId="7917FE03" w14:textId="085A3B73" w:rsidR="0019134D" w:rsidRDefault="00BE3AFD" w:rsidP="000719AA">
      <w:pPr>
        <w:pStyle w:val="3GPPNormalText"/>
        <w:spacing w:after="0"/>
        <w:rPr>
          <w:sz w:val="24"/>
        </w:rPr>
      </w:pPr>
      <w:r w:rsidRPr="0019134D">
        <w:rPr>
          <w:bCs/>
          <w:sz w:val="24"/>
        </w:rPr>
        <w:t xml:space="preserve">In this contribution, we discussed </w:t>
      </w:r>
      <w:r w:rsidRPr="00BE3AFD">
        <w:rPr>
          <w:bCs/>
          <w:sz w:val="24"/>
        </w:rPr>
        <w:t xml:space="preserve">some aspects of </w:t>
      </w:r>
      <w:r w:rsidRPr="00BE3AFD">
        <w:rPr>
          <w:sz w:val="24"/>
        </w:rPr>
        <w:t xml:space="preserve">beam management in FR2 licensed spectrum for sidelink communications. </w:t>
      </w:r>
      <w:r w:rsidRPr="0019134D">
        <w:rPr>
          <w:sz w:val="24"/>
        </w:rPr>
        <w:t>The following observations and proposals have been made:</w:t>
      </w:r>
    </w:p>
    <w:p w14:paraId="731A4D54" w14:textId="77777777" w:rsidR="00DB36EC" w:rsidRDefault="00DB36EC" w:rsidP="000719AA">
      <w:pPr>
        <w:pStyle w:val="3GPPNormalText"/>
        <w:spacing w:after="0"/>
        <w:rPr>
          <w:sz w:val="24"/>
        </w:rPr>
      </w:pPr>
    </w:p>
    <w:p w14:paraId="2F673A4E" w14:textId="3ADE043F" w:rsidR="00DB36EC" w:rsidRPr="00316745" w:rsidRDefault="00DB36EC" w:rsidP="00DB36EC">
      <w:pPr>
        <w:jc w:val="both"/>
        <w:rPr>
          <w:b/>
          <w:bCs/>
          <w:sz w:val="22"/>
          <w:szCs w:val="22"/>
        </w:rPr>
      </w:pPr>
      <w:r w:rsidRPr="00316745">
        <w:rPr>
          <w:b/>
          <w:bCs/>
          <w:sz w:val="22"/>
          <w:szCs w:val="22"/>
        </w:rPr>
        <w:t xml:space="preserve">Proposal 1: </w:t>
      </w:r>
      <w:r w:rsidR="00316745">
        <w:rPr>
          <w:b/>
          <w:bCs/>
          <w:sz w:val="22"/>
          <w:szCs w:val="22"/>
        </w:rPr>
        <w:t>For SL initial beam pairing, we propose to study how to include a beam ID within the S-SSB or within the PSCCH/PSSCH</w:t>
      </w:r>
      <w:r w:rsidRPr="00316745">
        <w:rPr>
          <w:b/>
          <w:bCs/>
          <w:sz w:val="22"/>
          <w:szCs w:val="22"/>
        </w:rPr>
        <w:t>.</w:t>
      </w:r>
    </w:p>
    <w:p w14:paraId="1E1F2509" w14:textId="4B028985" w:rsidR="00DB36EC" w:rsidRPr="00316745" w:rsidRDefault="00DB36EC" w:rsidP="00DB36EC">
      <w:pPr>
        <w:jc w:val="both"/>
        <w:rPr>
          <w:b/>
          <w:bCs/>
          <w:sz w:val="22"/>
          <w:szCs w:val="22"/>
        </w:rPr>
      </w:pPr>
      <w:r w:rsidRPr="00316745">
        <w:rPr>
          <w:b/>
          <w:bCs/>
          <w:sz w:val="22"/>
          <w:szCs w:val="22"/>
        </w:rPr>
        <w:t xml:space="preserve">Proposal 2: Investigate the information required for UEs to exchange during SL initial beam pairing. This can include the SL beam capability, including CI-RS resource configuration, SL CSI-RS </w:t>
      </w:r>
      <w:r w:rsidR="00E83AD4" w:rsidRPr="00316745">
        <w:rPr>
          <w:b/>
          <w:bCs/>
          <w:sz w:val="22"/>
          <w:szCs w:val="22"/>
        </w:rPr>
        <w:t>measurement,</w:t>
      </w:r>
      <w:r w:rsidRPr="00316745">
        <w:rPr>
          <w:b/>
          <w:bCs/>
          <w:sz w:val="22"/>
          <w:szCs w:val="22"/>
        </w:rPr>
        <w:t xml:space="preserve"> and transmission request, as well as determine the suitable layer for conveying this information.</w:t>
      </w:r>
    </w:p>
    <w:p w14:paraId="3B0287B1" w14:textId="77777777" w:rsidR="00DB36EC" w:rsidRPr="00316745" w:rsidRDefault="00DB36EC" w:rsidP="00DB36EC">
      <w:pPr>
        <w:pStyle w:val="3GPPNormalText"/>
      </w:pPr>
      <w:r w:rsidRPr="00316745">
        <w:rPr>
          <w:b/>
          <w:bCs/>
        </w:rPr>
        <w:t>Proposal 3: Study how the gNB can assist SL Mode 1 UEs during initial beam paring.</w:t>
      </w:r>
    </w:p>
    <w:p w14:paraId="053DC797" w14:textId="77777777" w:rsidR="00DB36EC" w:rsidRPr="00316745" w:rsidRDefault="00DB36EC" w:rsidP="00DB36EC">
      <w:pPr>
        <w:pStyle w:val="3GPPNormalText"/>
        <w:rPr>
          <w:b/>
          <w:bCs/>
        </w:rPr>
      </w:pPr>
      <w:r w:rsidRPr="00316745">
        <w:rPr>
          <w:b/>
          <w:bCs/>
        </w:rPr>
        <w:t>Proposal 4: We support for a RX UE to trigger aperiodic CSI reports for beam maintenance. Furthermore, the information conveyed within the CSI report needs to be investigated.</w:t>
      </w:r>
    </w:p>
    <w:p w14:paraId="11B57819" w14:textId="0E8A2062" w:rsidR="00316745" w:rsidRPr="00E83AD4" w:rsidRDefault="00DB36EC" w:rsidP="00DB36EC">
      <w:pPr>
        <w:pStyle w:val="3GPPNormalText"/>
        <w:rPr>
          <w:b/>
          <w:bCs/>
        </w:rPr>
      </w:pPr>
      <w:r w:rsidRPr="00316745">
        <w:rPr>
          <w:b/>
          <w:bCs/>
        </w:rPr>
        <w:t xml:space="preserve">Proposal 5: For PSFCH-enabled transmissions, we support a UE to analyze HARQ-feedback which could in return trigger </w:t>
      </w:r>
      <w:r w:rsidR="009C4FEC" w:rsidRPr="00316745">
        <w:rPr>
          <w:b/>
          <w:bCs/>
        </w:rPr>
        <w:t>the</w:t>
      </w:r>
      <w:r w:rsidRPr="00316745">
        <w:rPr>
          <w:b/>
          <w:bCs/>
        </w:rPr>
        <w:t xml:space="preserve"> beam-sweeping procedure.</w:t>
      </w:r>
    </w:p>
    <w:p w14:paraId="0B8CDF2A" w14:textId="5CBC3096" w:rsidR="00DB36EC" w:rsidRDefault="00DB36EC" w:rsidP="00DB36EC">
      <w:pPr>
        <w:pStyle w:val="3GPPNormalText"/>
        <w:rPr>
          <w:b/>
          <w:bCs/>
          <w:lang w:eastAsia="ja-JP"/>
        </w:rPr>
      </w:pPr>
      <w:r w:rsidRPr="00316745">
        <w:rPr>
          <w:b/>
          <w:bCs/>
          <w:lang w:eastAsia="ja-JP"/>
        </w:rPr>
        <w:t xml:space="preserve">Proposal 6: </w:t>
      </w:r>
      <w:r w:rsidR="00316745">
        <w:rPr>
          <w:b/>
          <w:bCs/>
        </w:rPr>
        <w:t>For beam maintenance, study how to use UCI as a container for beam reporting via the Uu link</w:t>
      </w:r>
      <w:r w:rsidRPr="00316745">
        <w:rPr>
          <w:b/>
          <w:bCs/>
          <w:lang w:eastAsia="ja-JP"/>
        </w:rPr>
        <w:t xml:space="preserve">. </w:t>
      </w:r>
    </w:p>
    <w:p w14:paraId="1D62F95D" w14:textId="374C7767" w:rsidR="00316745" w:rsidRPr="00316745" w:rsidRDefault="00316745" w:rsidP="00DB36EC">
      <w:pPr>
        <w:pStyle w:val="3GPPNormalText"/>
        <w:rPr>
          <w:b/>
          <w:bCs/>
          <w:lang w:eastAsia="ja-JP"/>
        </w:rPr>
      </w:pPr>
      <w:r w:rsidRPr="00316745">
        <w:rPr>
          <w:b/>
          <w:bCs/>
          <w:lang w:eastAsia="ja-JP"/>
        </w:rPr>
        <w:t xml:space="preserve">Proposal </w:t>
      </w:r>
      <w:r>
        <w:rPr>
          <w:b/>
          <w:bCs/>
          <w:lang w:eastAsia="ja-JP"/>
        </w:rPr>
        <w:t>7</w:t>
      </w:r>
      <w:r w:rsidRPr="00316745">
        <w:rPr>
          <w:b/>
          <w:bCs/>
          <w:lang w:eastAsia="ja-JP"/>
        </w:rPr>
        <w:t xml:space="preserve">: Study content of the BFRR as well as how it can be conveyed to the transmitting UE, e.g., via SCI or MAC-CE, as well as via gNB in case of UEs operating in Mode 1. </w:t>
      </w:r>
    </w:p>
    <w:p w14:paraId="424EB427" w14:textId="77777777" w:rsidR="00316745" w:rsidRPr="009E3B73" w:rsidRDefault="00316745" w:rsidP="00316745">
      <w:pPr>
        <w:pStyle w:val="3GPPNormalText"/>
        <w:rPr>
          <w:b/>
          <w:bCs/>
          <w:lang w:eastAsia="ja-JP"/>
        </w:rPr>
      </w:pPr>
      <w:r w:rsidRPr="00293E53">
        <w:rPr>
          <w:b/>
          <w:bCs/>
          <w:lang w:eastAsia="ja-JP"/>
        </w:rPr>
        <w:t xml:space="preserve">Proposal 8: </w:t>
      </w:r>
      <w:r>
        <w:rPr>
          <w:b/>
          <w:bCs/>
          <w:lang w:eastAsia="ja-JP"/>
        </w:rPr>
        <w:t>For PSFCH-enabled transmissions, s</w:t>
      </w:r>
      <w:r w:rsidRPr="00293E53">
        <w:rPr>
          <w:b/>
          <w:bCs/>
          <w:lang w:eastAsia="ja-JP"/>
        </w:rPr>
        <w:t xml:space="preserve">tudy how </w:t>
      </w:r>
      <w:r>
        <w:rPr>
          <w:b/>
          <w:bCs/>
          <w:lang w:eastAsia="ja-JP"/>
        </w:rPr>
        <w:t>HARQ-feedback can be used to trigger a BFR to initiate the beam failure recovery procedure.</w:t>
      </w:r>
    </w:p>
    <w:p w14:paraId="12D85345" w14:textId="0B8D7DBE" w:rsidR="00DB36EC" w:rsidRDefault="00DB36EC" w:rsidP="00C015E7">
      <w:pPr>
        <w:pStyle w:val="3GPPNormalText"/>
        <w:spacing w:after="0"/>
        <w:rPr>
          <w:b/>
          <w:bCs/>
          <w:lang w:eastAsia="ja-JP"/>
        </w:rPr>
      </w:pPr>
      <w:r w:rsidRPr="00316745">
        <w:rPr>
          <w:b/>
          <w:bCs/>
          <w:lang w:eastAsia="ja-JP"/>
        </w:rPr>
        <w:t xml:space="preserve">Proposal </w:t>
      </w:r>
      <w:r w:rsidR="00316745">
        <w:rPr>
          <w:b/>
          <w:bCs/>
          <w:lang w:eastAsia="ja-JP"/>
        </w:rPr>
        <w:t>9</w:t>
      </w:r>
      <w:r w:rsidRPr="00316745">
        <w:rPr>
          <w:b/>
          <w:bCs/>
          <w:lang w:eastAsia="ja-JP"/>
        </w:rPr>
        <w:t>: Study how to address the half duplex issue in SL FR2.</w:t>
      </w:r>
    </w:p>
    <w:p w14:paraId="68F1FAA0" w14:textId="1E62CD47" w:rsidR="00C05AC4" w:rsidRPr="00B41BCC" w:rsidRDefault="00C05AC4" w:rsidP="008E5995">
      <w:pPr>
        <w:pStyle w:val="Heading1"/>
        <w:tabs>
          <w:tab w:val="clear" w:pos="432"/>
          <w:tab w:val="right" w:leader="dot" w:pos="9498"/>
        </w:tabs>
        <w:spacing w:before="480"/>
        <w:ind w:left="431" w:hanging="431"/>
        <w:jc w:val="both"/>
        <w:rPr>
          <w:snapToGrid w:val="0"/>
          <w:lang w:val="en-US"/>
        </w:rPr>
      </w:pPr>
      <w:r w:rsidRPr="00990ECA">
        <w:rPr>
          <w:lang w:val="en-US"/>
        </w:rPr>
        <w:t>References</w:t>
      </w:r>
    </w:p>
    <w:p w14:paraId="2628BDDE" w14:textId="5CFDCA23" w:rsidR="00C05AC4" w:rsidRPr="00654BBA" w:rsidRDefault="009D2E0D" w:rsidP="00487892">
      <w:pPr>
        <w:widowControl w:val="0"/>
        <w:numPr>
          <w:ilvl w:val="0"/>
          <w:numId w:val="10"/>
        </w:numPr>
        <w:overflowPunct/>
        <w:autoSpaceDE/>
        <w:adjustRightInd/>
        <w:spacing w:after="60"/>
        <w:ind w:left="418" w:hanging="418"/>
        <w:textAlignment w:val="auto"/>
        <w:rPr>
          <w:rFonts w:cs="Arial"/>
        </w:rPr>
      </w:pPr>
      <w:bookmarkStart w:id="1" w:name="_Ref494465620"/>
      <w:bookmarkStart w:id="2" w:name="_Ref527624780"/>
      <w:r>
        <w:rPr>
          <w:rFonts w:cs="Arial"/>
        </w:rPr>
        <w:t>RP-230077</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99</w:t>
      </w:r>
      <w:r w:rsidRPr="007833B8">
        <w:rPr>
          <w:rFonts w:cs="Arial"/>
        </w:rPr>
        <w:t xml:space="preserve">, </w:t>
      </w:r>
      <w:r>
        <w:rPr>
          <w:rFonts w:cs="Arial"/>
        </w:rPr>
        <w:t>March</w:t>
      </w:r>
      <w:r w:rsidRPr="007833B8">
        <w:rPr>
          <w:rFonts w:cs="Arial"/>
        </w:rPr>
        <w:t xml:space="preserve"> 20</w:t>
      </w:r>
      <w:r>
        <w:rPr>
          <w:rFonts w:cs="Arial"/>
        </w:rPr>
        <w:t>23</w:t>
      </w:r>
      <w:r w:rsidR="00010F70" w:rsidRPr="007833B8">
        <w:rPr>
          <w:rFonts w:cs="Arial"/>
        </w:rPr>
        <w:t>.</w:t>
      </w:r>
    </w:p>
    <w:bookmarkEnd w:id="1"/>
    <w:bookmarkEnd w:id="2"/>
    <w:p w14:paraId="5BFA45C7" w14:textId="70433BB8" w:rsidR="00011151" w:rsidRPr="0050353E" w:rsidRDefault="009D2E0D" w:rsidP="00487892">
      <w:pPr>
        <w:widowControl w:val="0"/>
        <w:numPr>
          <w:ilvl w:val="0"/>
          <w:numId w:val="10"/>
        </w:numPr>
        <w:overflowPunct/>
        <w:autoSpaceDE/>
        <w:adjustRightInd/>
        <w:spacing w:after="60"/>
        <w:ind w:left="418" w:hanging="418"/>
        <w:jc w:val="both"/>
        <w:textAlignment w:val="auto"/>
        <w:rPr>
          <w:iCs/>
          <w:lang w:val="en-US"/>
        </w:rPr>
      </w:pPr>
      <w:r>
        <w:rPr>
          <w:rFonts w:cs="Arial"/>
        </w:rPr>
        <w:t xml:space="preserve">Chairman’s Notes, 3GPP </w:t>
      </w:r>
      <w:r>
        <w:rPr>
          <w:iCs/>
          <w:lang w:val="en-US"/>
        </w:rPr>
        <w:t>RAN1#</w:t>
      </w:r>
      <w:r w:rsidR="00396484">
        <w:rPr>
          <w:iCs/>
          <w:lang w:val="en-US"/>
        </w:rPr>
        <w:t>113</w:t>
      </w:r>
      <w:r>
        <w:rPr>
          <w:iCs/>
          <w:lang w:val="en-US"/>
        </w:rPr>
        <w:t xml:space="preserve">, </w:t>
      </w:r>
      <w:r w:rsidR="00396484">
        <w:rPr>
          <w:iCs/>
          <w:lang w:val="en-US"/>
        </w:rPr>
        <w:t>Incheon, Korea</w:t>
      </w:r>
      <w:r w:rsidR="009F44EB">
        <w:rPr>
          <w:iCs/>
          <w:lang w:val="en-US"/>
        </w:rPr>
        <w:t xml:space="preserve">, </w:t>
      </w:r>
      <w:r w:rsidR="00396484">
        <w:rPr>
          <w:iCs/>
          <w:lang w:val="en-US"/>
        </w:rPr>
        <w:t xml:space="preserve">May </w:t>
      </w:r>
      <w:r>
        <w:rPr>
          <w:iCs/>
          <w:lang w:val="en-US"/>
        </w:rPr>
        <w:t>2023</w:t>
      </w:r>
      <w:r w:rsidR="00011151" w:rsidRPr="00E961B6">
        <w:rPr>
          <w:iCs/>
          <w:lang w:val="en-US"/>
        </w:rPr>
        <w:t>.</w:t>
      </w:r>
    </w:p>
    <w:p w14:paraId="352417BF" w14:textId="2DFEDBB3" w:rsidR="002E7BF5" w:rsidRDefault="009D2E0D" w:rsidP="002E7BF5">
      <w:pPr>
        <w:widowControl w:val="0"/>
        <w:numPr>
          <w:ilvl w:val="0"/>
          <w:numId w:val="10"/>
        </w:numPr>
        <w:overflowPunct/>
        <w:autoSpaceDE/>
        <w:adjustRightInd/>
        <w:spacing w:after="60"/>
        <w:ind w:left="418" w:hanging="418"/>
        <w:jc w:val="both"/>
        <w:textAlignment w:val="auto"/>
        <w:rPr>
          <w:iCs/>
          <w:lang w:val="en-US"/>
        </w:rPr>
      </w:pPr>
      <w:r>
        <w:rPr>
          <w:iCs/>
          <w:lang w:val="en-US"/>
        </w:rPr>
        <w:t>R1-</w:t>
      </w:r>
      <w:r w:rsidR="00244C50">
        <w:rPr>
          <w:iCs/>
          <w:lang w:val="en-US"/>
        </w:rPr>
        <w:t>230</w:t>
      </w:r>
      <w:r w:rsidR="003359AF">
        <w:rPr>
          <w:iCs/>
          <w:lang w:val="en-US"/>
        </w:rPr>
        <w:t>6019</w:t>
      </w:r>
      <w:r>
        <w:rPr>
          <w:iCs/>
          <w:lang w:val="en-US"/>
        </w:rPr>
        <w:t>, “</w:t>
      </w:r>
      <w:r w:rsidRPr="005B0F68">
        <w:rPr>
          <w:iCs/>
          <w:lang w:val="en-US"/>
        </w:rPr>
        <w:t xml:space="preserve">FL summary </w:t>
      </w:r>
      <w:r>
        <w:rPr>
          <w:iCs/>
          <w:lang w:val="en-US"/>
        </w:rPr>
        <w:t>#3 for</w:t>
      </w:r>
      <w:r w:rsidRPr="005B0F68">
        <w:rPr>
          <w:iCs/>
          <w:lang w:val="en-US"/>
        </w:rPr>
        <w:t xml:space="preserve"> AI 9.4.</w:t>
      </w:r>
      <w:r>
        <w:rPr>
          <w:iCs/>
          <w:lang w:val="en-US"/>
        </w:rPr>
        <w:t>3</w:t>
      </w:r>
      <w:r w:rsidRPr="005B0F68">
        <w:rPr>
          <w:iCs/>
          <w:lang w:val="en-US"/>
        </w:rPr>
        <w:t xml:space="preserve">: </w:t>
      </w:r>
      <w:r>
        <w:rPr>
          <w:iCs/>
          <w:lang w:val="en-US"/>
        </w:rPr>
        <w:t xml:space="preserve">Enhanced sidelink operation on FR2 licensed spectrum”, Moderator (Apple), </w:t>
      </w:r>
      <w:r>
        <w:rPr>
          <w:rFonts w:cs="Arial"/>
        </w:rPr>
        <w:t>3GPP </w:t>
      </w:r>
      <w:r>
        <w:rPr>
          <w:iCs/>
          <w:lang w:val="en-US"/>
        </w:rPr>
        <w:t>RAN1#</w:t>
      </w:r>
      <w:r w:rsidR="003359AF">
        <w:rPr>
          <w:iCs/>
          <w:lang w:val="en-US"/>
        </w:rPr>
        <w:t>113</w:t>
      </w:r>
      <w:r>
        <w:rPr>
          <w:iCs/>
          <w:lang w:val="en-US"/>
        </w:rPr>
        <w:t xml:space="preserve">, </w:t>
      </w:r>
      <w:r w:rsidR="003359AF">
        <w:rPr>
          <w:iCs/>
          <w:lang w:val="en-US"/>
        </w:rPr>
        <w:t>Incheon, Korea</w:t>
      </w:r>
      <w:r>
        <w:rPr>
          <w:iCs/>
          <w:lang w:val="en-US"/>
        </w:rPr>
        <w:t xml:space="preserve">, </w:t>
      </w:r>
      <w:r w:rsidR="003359AF">
        <w:rPr>
          <w:iCs/>
          <w:lang w:val="en-US"/>
        </w:rPr>
        <w:t>May</w:t>
      </w:r>
      <w:r>
        <w:rPr>
          <w:iCs/>
          <w:lang w:val="en-US"/>
        </w:rPr>
        <w:t xml:space="preserve"> 2023</w:t>
      </w:r>
      <w:r w:rsidR="00E961B6" w:rsidRPr="0050353E">
        <w:rPr>
          <w:iCs/>
          <w:lang w:val="en-US"/>
        </w:rPr>
        <w:t>.</w:t>
      </w:r>
    </w:p>
    <w:p w14:paraId="3F0AA470" w14:textId="77777777" w:rsidR="008B6C58" w:rsidRPr="00FD010F" w:rsidRDefault="008B6C58" w:rsidP="008B6C58">
      <w:pPr>
        <w:widowControl w:val="0"/>
        <w:numPr>
          <w:ilvl w:val="0"/>
          <w:numId w:val="10"/>
        </w:numPr>
        <w:overflowPunct/>
        <w:autoSpaceDE/>
        <w:adjustRightInd/>
        <w:spacing w:after="60"/>
        <w:jc w:val="both"/>
        <w:textAlignment w:val="auto"/>
        <w:rPr>
          <w:iCs/>
        </w:rPr>
      </w:pPr>
      <w:bookmarkStart w:id="3" w:name="_Hlk131600113"/>
      <w:r w:rsidRPr="00FD010F">
        <w:t xml:space="preserve">TS 38.802 </w:t>
      </w:r>
      <w:bookmarkEnd w:id="3"/>
      <w:r w:rsidRPr="00FD010F">
        <w:t>v14.2.0, “Study on New Radio access technology physical layer aspects”, September 2017.</w:t>
      </w:r>
    </w:p>
    <w:p w14:paraId="6BDAAC23" w14:textId="77777777" w:rsidR="008B6C58" w:rsidRPr="002E7BF5" w:rsidRDefault="008B6C58" w:rsidP="009E3B73">
      <w:pPr>
        <w:widowControl w:val="0"/>
        <w:overflowPunct/>
        <w:autoSpaceDE/>
        <w:adjustRightInd/>
        <w:spacing w:after="60"/>
        <w:ind w:left="418"/>
        <w:jc w:val="both"/>
        <w:textAlignment w:val="auto"/>
        <w:rPr>
          <w:iCs/>
          <w:lang w:val="en-US"/>
        </w:rPr>
      </w:pPr>
    </w:p>
    <w:sectPr w:rsidR="008B6C58" w:rsidRPr="002E7BF5"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F506B" w14:textId="77777777" w:rsidR="001E6A30" w:rsidRDefault="001E6A30">
      <w:r>
        <w:separator/>
      </w:r>
    </w:p>
  </w:endnote>
  <w:endnote w:type="continuationSeparator" w:id="0">
    <w:p w14:paraId="416DB721" w14:textId="77777777" w:rsidR="001E6A30" w:rsidRDefault="001E6A30">
      <w:r>
        <w:continuationSeparator/>
      </w:r>
    </w:p>
  </w:endnote>
  <w:endnote w:type="continuationNotice" w:id="1">
    <w:p w14:paraId="7B5E77B2" w14:textId="77777777" w:rsidR="001E6A30" w:rsidRDefault="001E6A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4D"/>
    <w:family w:val="swiss"/>
    <w:pitch w:val="variable"/>
    <w:sig w:usb0="8000002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E83AD4">
    <w:pPr>
      <w:pStyle w:val="table"/>
      <w:framePr w:wrap="none" w:vAnchor="text" w:hAnchor="margin" w:xAlign="center"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3773408"/>
      <w:docPartObj>
        <w:docPartGallery w:val="Page Numbers (Bottom of Page)"/>
        <w:docPartUnique/>
      </w:docPartObj>
    </w:sdtPr>
    <w:sdtContent>
      <w:p w14:paraId="2170226B" w14:textId="53BACA3E" w:rsidR="00BD06DB" w:rsidRDefault="00BD06DB" w:rsidP="00ED63F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p>
    </w:sdtContent>
  </w:sdt>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294F" w14:textId="77777777" w:rsidR="001E6A30" w:rsidRDefault="001E6A30">
      <w:r>
        <w:separator/>
      </w:r>
    </w:p>
  </w:footnote>
  <w:footnote w:type="continuationSeparator" w:id="0">
    <w:p w14:paraId="6888AD63" w14:textId="77777777" w:rsidR="001E6A30" w:rsidRDefault="001E6A30">
      <w:r>
        <w:continuationSeparator/>
      </w:r>
    </w:p>
  </w:footnote>
  <w:footnote w:type="continuationNotice" w:id="1">
    <w:p w14:paraId="22450A15" w14:textId="77777777" w:rsidR="001E6A30" w:rsidRDefault="001E6A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67DB2"/>
    <w:multiLevelType w:val="hybridMultilevel"/>
    <w:tmpl w:val="FBB018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C37D97"/>
    <w:multiLevelType w:val="hybridMultilevel"/>
    <w:tmpl w:val="321A61CA"/>
    <w:lvl w:ilvl="0" w:tplc="EF9E0518">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160" w:hanging="360"/>
      </w:pPr>
      <w:rPr>
        <w:rFonts w:ascii="Symbol" w:hAnsi="Symbol" w:hint="default"/>
      </w:rPr>
    </w:lvl>
    <w:lvl w:ilvl="1" w:tplc="04090003">
      <w:start w:val="1"/>
      <w:numFmt w:val="bullet"/>
      <w:lvlText w:val="o"/>
      <w:lvlJc w:val="left"/>
      <w:pPr>
        <w:ind w:left="880" w:hanging="360"/>
      </w:pPr>
      <w:rPr>
        <w:rFonts w:ascii="Courier New" w:hAnsi="Courier New" w:cs="Courier New" w:hint="default"/>
      </w:rPr>
    </w:lvl>
    <w:lvl w:ilvl="2" w:tplc="04090005">
      <w:start w:val="1"/>
      <w:numFmt w:val="bullet"/>
      <w:lvlText w:val=""/>
      <w:lvlJc w:val="left"/>
      <w:pPr>
        <w:ind w:left="1600" w:hanging="360"/>
      </w:pPr>
      <w:rPr>
        <w:rFonts w:ascii="Wingdings" w:hAnsi="Wingdings" w:hint="default"/>
      </w:rPr>
    </w:lvl>
    <w:lvl w:ilvl="3" w:tplc="04090001" w:tentative="1">
      <w:start w:val="1"/>
      <w:numFmt w:val="bullet"/>
      <w:lvlText w:val=""/>
      <w:lvlJc w:val="left"/>
      <w:pPr>
        <w:ind w:left="2320" w:hanging="360"/>
      </w:pPr>
      <w:rPr>
        <w:rFonts w:ascii="Symbol" w:hAnsi="Symbol" w:hint="default"/>
      </w:rPr>
    </w:lvl>
    <w:lvl w:ilvl="4" w:tplc="04090003" w:tentative="1">
      <w:start w:val="1"/>
      <w:numFmt w:val="bullet"/>
      <w:lvlText w:val="o"/>
      <w:lvlJc w:val="left"/>
      <w:pPr>
        <w:ind w:left="3040" w:hanging="360"/>
      </w:pPr>
      <w:rPr>
        <w:rFonts w:ascii="Courier New" w:hAnsi="Courier New" w:cs="Courier New" w:hint="default"/>
      </w:rPr>
    </w:lvl>
    <w:lvl w:ilvl="5" w:tplc="04090005" w:tentative="1">
      <w:start w:val="1"/>
      <w:numFmt w:val="bullet"/>
      <w:lvlText w:val=""/>
      <w:lvlJc w:val="left"/>
      <w:pPr>
        <w:ind w:left="3760" w:hanging="360"/>
      </w:pPr>
      <w:rPr>
        <w:rFonts w:ascii="Wingdings" w:hAnsi="Wingdings" w:hint="default"/>
      </w:rPr>
    </w:lvl>
    <w:lvl w:ilvl="6" w:tplc="04090001" w:tentative="1">
      <w:start w:val="1"/>
      <w:numFmt w:val="bullet"/>
      <w:lvlText w:val=""/>
      <w:lvlJc w:val="left"/>
      <w:pPr>
        <w:ind w:left="4480" w:hanging="360"/>
      </w:pPr>
      <w:rPr>
        <w:rFonts w:ascii="Symbol" w:hAnsi="Symbol" w:hint="default"/>
      </w:rPr>
    </w:lvl>
    <w:lvl w:ilvl="7" w:tplc="04090003" w:tentative="1">
      <w:start w:val="1"/>
      <w:numFmt w:val="bullet"/>
      <w:lvlText w:val="o"/>
      <w:lvlJc w:val="left"/>
      <w:pPr>
        <w:ind w:left="5200" w:hanging="360"/>
      </w:pPr>
      <w:rPr>
        <w:rFonts w:ascii="Courier New" w:hAnsi="Courier New" w:cs="Courier New" w:hint="default"/>
      </w:rPr>
    </w:lvl>
    <w:lvl w:ilvl="8" w:tplc="04090005" w:tentative="1">
      <w:start w:val="1"/>
      <w:numFmt w:val="bullet"/>
      <w:lvlText w:val=""/>
      <w:lvlJc w:val="left"/>
      <w:pPr>
        <w:ind w:left="5920" w:hanging="360"/>
      </w:pPr>
      <w:rPr>
        <w:rFonts w:ascii="Wingdings" w:hAnsi="Wingdings" w:hint="default"/>
      </w:rPr>
    </w:lvl>
  </w:abstractNum>
  <w:abstractNum w:abstractNumId="6"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1807"/>
    <w:multiLevelType w:val="hybridMultilevel"/>
    <w:tmpl w:val="D5166EEC"/>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B4A74"/>
    <w:multiLevelType w:val="hybridMultilevel"/>
    <w:tmpl w:val="2D580A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923EAC"/>
    <w:multiLevelType w:val="multilevel"/>
    <w:tmpl w:val="19923EA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D556DEB"/>
    <w:multiLevelType w:val="hybridMultilevel"/>
    <w:tmpl w:val="247C0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3F145A"/>
    <w:multiLevelType w:val="hybridMultilevel"/>
    <w:tmpl w:val="DFF69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C14DF4"/>
    <w:multiLevelType w:val="hybridMultilevel"/>
    <w:tmpl w:val="98A20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0AC65A0"/>
    <w:multiLevelType w:val="hybridMultilevel"/>
    <w:tmpl w:val="EF728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36"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C34694"/>
    <w:multiLevelType w:val="hybridMultilevel"/>
    <w:tmpl w:val="BD3E8746"/>
    <w:lvl w:ilvl="0" w:tplc="47726FE4">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3D2B1D"/>
    <w:multiLevelType w:val="hybridMultilevel"/>
    <w:tmpl w:val="46F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515278"/>
    <w:multiLevelType w:val="hybridMultilevel"/>
    <w:tmpl w:val="3CB2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57585E"/>
    <w:multiLevelType w:val="hybridMultilevel"/>
    <w:tmpl w:val="B3346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EB7844"/>
    <w:multiLevelType w:val="hybridMultilevel"/>
    <w:tmpl w:val="4F74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2820E81"/>
    <w:multiLevelType w:val="hybridMultilevel"/>
    <w:tmpl w:val="3676B424"/>
    <w:lvl w:ilvl="0" w:tplc="CB9CB15A">
      <w:start w:val="3"/>
      <w:numFmt w:val="decimal"/>
      <w:lvlText w:val="%1."/>
      <w:lvlJc w:val="left"/>
      <w:pPr>
        <w:ind w:left="720" w:hanging="360"/>
      </w:pPr>
      <w:rPr>
        <w:rFonts w:eastAsia="Calibri" w:cs="Calibri"/>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1" w15:restartNumberingAfterBreak="0">
    <w:nsid w:val="54CB3CA5"/>
    <w:multiLevelType w:val="hybridMultilevel"/>
    <w:tmpl w:val="0A06FCE0"/>
    <w:lvl w:ilvl="0" w:tplc="896A1EE2">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5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B7F5DFE"/>
    <w:multiLevelType w:val="hybridMultilevel"/>
    <w:tmpl w:val="FF46A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9"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63"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BEC7FD5"/>
    <w:multiLevelType w:val="multilevel"/>
    <w:tmpl w:val="6BEC7F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5448C9"/>
    <w:multiLevelType w:val="hybridMultilevel"/>
    <w:tmpl w:val="2DFA34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9063AF0"/>
    <w:multiLevelType w:val="hybridMultilevel"/>
    <w:tmpl w:val="D70ED8C0"/>
    <w:lvl w:ilvl="0" w:tplc="04090001">
      <w:start w:val="1"/>
      <w:numFmt w:val="bullet"/>
      <w:lvlText w:val=""/>
      <w:lvlJc w:val="left"/>
      <w:pPr>
        <w:ind w:left="720" w:hanging="360"/>
      </w:pPr>
      <w:rPr>
        <w:rFonts w:ascii="Symbol" w:hAnsi="Symbol" w:hint="default"/>
      </w:rPr>
    </w:lvl>
    <w:lvl w:ilvl="1" w:tplc="E46239D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4" w15:restartNumberingAfterBreak="0">
    <w:nsid w:val="7D033EEF"/>
    <w:multiLevelType w:val="hybridMultilevel"/>
    <w:tmpl w:val="1868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7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650477458">
    <w:abstractNumId w:val="28"/>
  </w:num>
  <w:num w:numId="2" w16cid:durableId="669060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1451282">
    <w:abstractNumId w:val="2"/>
  </w:num>
  <w:num w:numId="4" w16cid:durableId="882788050">
    <w:abstractNumId w:val="31"/>
  </w:num>
  <w:num w:numId="5" w16cid:durableId="12027849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8624165">
    <w:abstractNumId w:val="61"/>
  </w:num>
  <w:num w:numId="7" w16cid:durableId="231309226">
    <w:abstractNumId w:val="43"/>
  </w:num>
  <w:num w:numId="8" w16cid:durableId="841311057">
    <w:abstractNumId w:val="33"/>
  </w:num>
  <w:num w:numId="9" w16cid:durableId="1374188228">
    <w:abstractNumId w:val="21"/>
  </w:num>
  <w:num w:numId="10" w16cid:durableId="263609097">
    <w:abstractNumId w:val="17"/>
  </w:num>
  <w:num w:numId="11" w16cid:durableId="1823109835">
    <w:abstractNumId w:val="56"/>
  </w:num>
  <w:num w:numId="12" w16cid:durableId="583338051">
    <w:abstractNumId w:val="60"/>
  </w:num>
  <w:num w:numId="13" w16cid:durableId="1771194958">
    <w:abstractNumId w:val="6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8312618">
    <w:abstractNumId w:val="57"/>
  </w:num>
  <w:num w:numId="15" w16cid:durableId="1756702626">
    <w:abstractNumId w:val="58"/>
  </w:num>
  <w:num w:numId="16" w16cid:durableId="1323269892">
    <w:abstractNumId w:val="38"/>
  </w:num>
  <w:num w:numId="17" w16cid:durableId="450589749">
    <w:abstractNumId w:val="35"/>
  </w:num>
  <w:num w:numId="18" w16cid:durableId="10842987">
    <w:abstractNumId w:val="24"/>
  </w:num>
  <w:num w:numId="19" w16cid:durableId="851341433">
    <w:abstractNumId w:val="71"/>
  </w:num>
  <w:num w:numId="20" w16cid:durableId="1096442626">
    <w:abstractNumId w:val="6"/>
  </w:num>
  <w:num w:numId="21" w16cid:durableId="636882454">
    <w:abstractNumId w:val="48"/>
  </w:num>
  <w:num w:numId="22" w16cid:durableId="177234679">
    <w:abstractNumId w:val="55"/>
  </w:num>
  <w:num w:numId="23" w16cid:durableId="495994530">
    <w:abstractNumId w:val="59"/>
  </w:num>
  <w:num w:numId="24" w16cid:durableId="422383027">
    <w:abstractNumId w:val="34"/>
  </w:num>
  <w:num w:numId="25" w16cid:durableId="1733459912">
    <w:abstractNumId w:val="2"/>
  </w:num>
  <w:num w:numId="26" w16cid:durableId="1966882938">
    <w:abstractNumId w:val="2"/>
  </w:num>
  <w:num w:numId="27" w16cid:durableId="30501853">
    <w:abstractNumId w:val="20"/>
  </w:num>
  <w:num w:numId="28" w16cid:durableId="2038193436">
    <w:abstractNumId w:val="19"/>
  </w:num>
  <w:num w:numId="29" w16cid:durableId="654839505">
    <w:abstractNumId w:val="46"/>
  </w:num>
  <w:num w:numId="30" w16cid:durableId="344982829">
    <w:abstractNumId w:val="76"/>
  </w:num>
  <w:num w:numId="31" w16cid:durableId="720324147">
    <w:abstractNumId w:val="2"/>
  </w:num>
  <w:num w:numId="32" w16cid:durableId="840975153">
    <w:abstractNumId w:val="2"/>
  </w:num>
  <w:num w:numId="33" w16cid:durableId="1911962542">
    <w:abstractNumId w:val="18"/>
  </w:num>
  <w:num w:numId="34" w16cid:durableId="528758324">
    <w:abstractNumId w:val="75"/>
  </w:num>
  <w:num w:numId="35" w16cid:durableId="2122063169">
    <w:abstractNumId w:val="8"/>
  </w:num>
  <w:num w:numId="36" w16cid:durableId="827092415">
    <w:abstractNumId w:val="30"/>
  </w:num>
  <w:num w:numId="37" w16cid:durableId="1609124507">
    <w:abstractNumId w:val="73"/>
  </w:num>
  <w:num w:numId="38" w16cid:durableId="526991870">
    <w:abstractNumId w:val="13"/>
  </w:num>
  <w:num w:numId="39" w16cid:durableId="380134353">
    <w:abstractNumId w:val="76"/>
  </w:num>
  <w:num w:numId="40" w16cid:durableId="707023455">
    <w:abstractNumId w:val="76"/>
  </w:num>
  <w:num w:numId="41" w16cid:durableId="970554588">
    <w:abstractNumId w:val="22"/>
  </w:num>
  <w:num w:numId="42" w16cid:durableId="1434008012">
    <w:abstractNumId w:val="77"/>
  </w:num>
  <w:num w:numId="43" w16cid:durableId="825364811">
    <w:abstractNumId w:val="45"/>
  </w:num>
  <w:num w:numId="44" w16cid:durableId="1592660716">
    <w:abstractNumId w:val="53"/>
  </w:num>
  <w:num w:numId="45" w16cid:durableId="485129934">
    <w:abstractNumId w:val="25"/>
  </w:num>
  <w:num w:numId="46" w16cid:durableId="1560285134">
    <w:abstractNumId w:val="66"/>
  </w:num>
  <w:num w:numId="47" w16cid:durableId="36129950">
    <w:abstractNumId w:val="42"/>
  </w:num>
  <w:num w:numId="48" w16cid:durableId="1317998588">
    <w:abstractNumId w:val="26"/>
  </w:num>
  <w:num w:numId="49" w16cid:durableId="2068020420">
    <w:abstractNumId w:val="72"/>
  </w:num>
  <w:num w:numId="50" w16cid:durableId="281690819">
    <w:abstractNumId w:val="36"/>
  </w:num>
  <w:num w:numId="51" w16cid:durableId="844636983">
    <w:abstractNumId w:val="69"/>
  </w:num>
  <w:num w:numId="52" w16cid:durableId="1500996823">
    <w:abstractNumId w:val="4"/>
  </w:num>
  <w:num w:numId="53" w16cid:durableId="2090229263">
    <w:abstractNumId w:val="44"/>
  </w:num>
  <w:num w:numId="54" w16cid:durableId="342978183">
    <w:abstractNumId w:val="54"/>
  </w:num>
  <w:num w:numId="55" w16cid:durableId="1511095425">
    <w:abstractNumId w:val="39"/>
  </w:num>
  <w:num w:numId="56" w16cid:durableId="1443037725">
    <w:abstractNumId w:val="2"/>
  </w:num>
  <w:num w:numId="57" w16cid:durableId="1863547676">
    <w:abstractNumId w:val="2"/>
  </w:num>
  <w:num w:numId="58" w16cid:durableId="1387797617">
    <w:abstractNumId w:val="2"/>
  </w:num>
  <w:num w:numId="59" w16cid:durableId="709501036">
    <w:abstractNumId w:val="65"/>
  </w:num>
  <w:num w:numId="60" w16cid:durableId="881404716">
    <w:abstractNumId w:val="16"/>
  </w:num>
  <w:num w:numId="61" w16cid:durableId="725687582">
    <w:abstractNumId w:val="1"/>
  </w:num>
  <w:num w:numId="62" w16cid:durableId="1201940747">
    <w:abstractNumId w:val="5"/>
  </w:num>
  <w:num w:numId="63" w16cid:durableId="1203128517">
    <w:abstractNumId w:val="9"/>
  </w:num>
  <w:num w:numId="64" w16cid:durableId="1762338935">
    <w:abstractNumId w:val="51"/>
  </w:num>
  <w:num w:numId="65" w16cid:durableId="1047528899">
    <w:abstractNumId w:val="7"/>
  </w:num>
  <w:num w:numId="66" w16cid:durableId="1352797073">
    <w:abstractNumId w:val="10"/>
  </w:num>
  <w:num w:numId="67" w16cid:durableId="1581720496">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1306904">
    <w:abstractNumId w:val="4"/>
  </w:num>
  <w:num w:numId="69" w16cid:durableId="180508591">
    <w:abstractNumId w:val="29"/>
  </w:num>
  <w:num w:numId="70" w16cid:durableId="631710936">
    <w:abstractNumId w:val="41"/>
  </w:num>
  <w:num w:numId="71" w16cid:durableId="695473305">
    <w:abstractNumId w:val="74"/>
  </w:num>
  <w:num w:numId="72" w16cid:durableId="1574119118">
    <w:abstractNumId w:val="63"/>
  </w:num>
  <w:num w:numId="73" w16cid:durableId="1563173421">
    <w:abstractNumId w:val="47"/>
  </w:num>
  <w:num w:numId="74" w16cid:durableId="1897081675">
    <w:abstractNumId w:val="15"/>
  </w:num>
  <w:num w:numId="75" w16cid:durableId="811019411">
    <w:abstractNumId w:val="32"/>
  </w:num>
  <w:num w:numId="76" w16cid:durableId="2054378426">
    <w:abstractNumId w:val="70"/>
  </w:num>
  <w:num w:numId="77" w16cid:durableId="1067655239">
    <w:abstractNumId w:val="40"/>
  </w:num>
  <w:num w:numId="78" w16cid:durableId="1336032589">
    <w:abstractNumId w:val="27"/>
  </w:num>
  <w:num w:numId="79" w16cid:durableId="4677571">
    <w:abstractNumId w:val="52"/>
  </w:num>
  <w:num w:numId="80" w16cid:durableId="325206552">
    <w:abstractNumId w:val="68"/>
  </w:num>
  <w:num w:numId="81" w16cid:durableId="1598557064">
    <w:abstractNumId w:val="67"/>
  </w:num>
  <w:num w:numId="82" w16cid:durableId="467626330">
    <w:abstractNumId w:val="62"/>
  </w:num>
  <w:num w:numId="83" w16cid:durableId="42367287">
    <w:abstractNumId w:val="12"/>
  </w:num>
  <w:num w:numId="84" w16cid:durableId="343678515">
    <w:abstractNumId w:val="64"/>
  </w:num>
  <w:num w:numId="85" w16cid:durableId="1197816611">
    <w:abstractNumId w:val="14"/>
  </w:num>
  <w:num w:numId="86" w16cid:durableId="1882981173">
    <w:abstractNumId w:val="23"/>
  </w:num>
  <w:num w:numId="87" w16cid:durableId="1174998938">
    <w:abstractNumId w:val="49"/>
  </w:num>
  <w:num w:numId="88" w16cid:durableId="1053775839">
    <w:abstractNumId w:val="11"/>
  </w:num>
  <w:num w:numId="89" w16cid:durableId="1078408232">
    <w:abstractNumId w:val="3"/>
  </w:num>
  <w:num w:numId="90" w16cid:durableId="1722633623">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0F94"/>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27"/>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1A"/>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6B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0E59"/>
    <w:rsid w:val="00051135"/>
    <w:rsid w:val="00051586"/>
    <w:rsid w:val="00051A5A"/>
    <w:rsid w:val="00051DEF"/>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257"/>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28D"/>
    <w:rsid w:val="000716FB"/>
    <w:rsid w:val="000719AA"/>
    <w:rsid w:val="00071E9B"/>
    <w:rsid w:val="00072085"/>
    <w:rsid w:val="000723AB"/>
    <w:rsid w:val="000726F6"/>
    <w:rsid w:val="00072777"/>
    <w:rsid w:val="000727F7"/>
    <w:rsid w:val="00072931"/>
    <w:rsid w:val="00072C88"/>
    <w:rsid w:val="00072E75"/>
    <w:rsid w:val="00072EFA"/>
    <w:rsid w:val="00073663"/>
    <w:rsid w:val="00073785"/>
    <w:rsid w:val="0007390D"/>
    <w:rsid w:val="00073BB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A9C"/>
    <w:rsid w:val="00086B50"/>
    <w:rsid w:val="00086C4D"/>
    <w:rsid w:val="00086CF2"/>
    <w:rsid w:val="00087265"/>
    <w:rsid w:val="0008731C"/>
    <w:rsid w:val="0008760B"/>
    <w:rsid w:val="00087744"/>
    <w:rsid w:val="00087881"/>
    <w:rsid w:val="00087BAB"/>
    <w:rsid w:val="00087CE7"/>
    <w:rsid w:val="00087E08"/>
    <w:rsid w:val="00087E29"/>
    <w:rsid w:val="00087F91"/>
    <w:rsid w:val="0009034F"/>
    <w:rsid w:val="00090573"/>
    <w:rsid w:val="00090586"/>
    <w:rsid w:val="00090A3A"/>
    <w:rsid w:val="00090F91"/>
    <w:rsid w:val="0009106D"/>
    <w:rsid w:val="00091180"/>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9AC"/>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08E"/>
    <w:rsid w:val="000D1239"/>
    <w:rsid w:val="000D148D"/>
    <w:rsid w:val="000D14EB"/>
    <w:rsid w:val="000D1610"/>
    <w:rsid w:val="000D1737"/>
    <w:rsid w:val="000D174E"/>
    <w:rsid w:val="000D1A9C"/>
    <w:rsid w:val="000D206C"/>
    <w:rsid w:val="000D2315"/>
    <w:rsid w:val="000D23C1"/>
    <w:rsid w:val="000D2416"/>
    <w:rsid w:val="000D2AE0"/>
    <w:rsid w:val="000D2EA5"/>
    <w:rsid w:val="000D35D4"/>
    <w:rsid w:val="000D362A"/>
    <w:rsid w:val="000D37FA"/>
    <w:rsid w:val="000D3A6C"/>
    <w:rsid w:val="000D3ADA"/>
    <w:rsid w:val="000D3C11"/>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3ED"/>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92"/>
    <w:rsid w:val="001E50CB"/>
    <w:rsid w:val="001E53ED"/>
    <w:rsid w:val="001E5B18"/>
    <w:rsid w:val="001E5BB2"/>
    <w:rsid w:val="001E5D1F"/>
    <w:rsid w:val="001E6446"/>
    <w:rsid w:val="001E660B"/>
    <w:rsid w:val="001E66BD"/>
    <w:rsid w:val="001E684F"/>
    <w:rsid w:val="001E6A30"/>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07"/>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650"/>
    <w:rsid w:val="001F674F"/>
    <w:rsid w:val="001F6828"/>
    <w:rsid w:val="001F6E45"/>
    <w:rsid w:val="001F6EE1"/>
    <w:rsid w:val="001F7317"/>
    <w:rsid w:val="001F7569"/>
    <w:rsid w:val="001F78FD"/>
    <w:rsid w:val="001F798D"/>
    <w:rsid w:val="001F7BC7"/>
    <w:rsid w:val="001F7DD6"/>
    <w:rsid w:val="001F7E94"/>
    <w:rsid w:val="002000BF"/>
    <w:rsid w:val="002000F2"/>
    <w:rsid w:val="002000FC"/>
    <w:rsid w:val="002001B2"/>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FD4"/>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CC0"/>
    <w:rsid w:val="00212D30"/>
    <w:rsid w:val="002130BD"/>
    <w:rsid w:val="002131A5"/>
    <w:rsid w:val="00213481"/>
    <w:rsid w:val="002134B8"/>
    <w:rsid w:val="00213598"/>
    <w:rsid w:val="00213711"/>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7D1"/>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AA9"/>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8F4"/>
    <w:rsid w:val="00243ACD"/>
    <w:rsid w:val="00243DCC"/>
    <w:rsid w:val="002443C2"/>
    <w:rsid w:val="00244606"/>
    <w:rsid w:val="002446E1"/>
    <w:rsid w:val="00244924"/>
    <w:rsid w:val="00244C50"/>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5A"/>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DFE"/>
    <w:rsid w:val="002D4E37"/>
    <w:rsid w:val="002D4ED9"/>
    <w:rsid w:val="002D51A1"/>
    <w:rsid w:val="002D52E0"/>
    <w:rsid w:val="002D576E"/>
    <w:rsid w:val="002D57D5"/>
    <w:rsid w:val="002D58AE"/>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8ED"/>
    <w:rsid w:val="00300AAD"/>
    <w:rsid w:val="00300AEF"/>
    <w:rsid w:val="003011C0"/>
    <w:rsid w:val="003012B7"/>
    <w:rsid w:val="0030167B"/>
    <w:rsid w:val="003019F6"/>
    <w:rsid w:val="00301A9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9B"/>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74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664"/>
    <w:rsid w:val="0033592C"/>
    <w:rsid w:val="003359AF"/>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1D6"/>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3BD"/>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B5E"/>
    <w:rsid w:val="00361F88"/>
    <w:rsid w:val="0036262C"/>
    <w:rsid w:val="003626C4"/>
    <w:rsid w:val="00362835"/>
    <w:rsid w:val="00362C5A"/>
    <w:rsid w:val="003635DD"/>
    <w:rsid w:val="0036396E"/>
    <w:rsid w:val="00363F7A"/>
    <w:rsid w:val="00364A63"/>
    <w:rsid w:val="00364D90"/>
    <w:rsid w:val="00365206"/>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484"/>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4B"/>
    <w:rsid w:val="003A7F73"/>
    <w:rsid w:val="003B0299"/>
    <w:rsid w:val="003B0901"/>
    <w:rsid w:val="003B0A58"/>
    <w:rsid w:val="003B0B4D"/>
    <w:rsid w:val="003B0BC0"/>
    <w:rsid w:val="003B0BC8"/>
    <w:rsid w:val="003B0BEB"/>
    <w:rsid w:val="003B0F82"/>
    <w:rsid w:val="003B1046"/>
    <w:rsid w:val="003B14B8"/>
    <w:rsid w:val="003B1575"/>
    <w:rsid w:val="003B17C4"/>
    <w:rsid w:val="003B188F"/>
    <w:rsid w:val="003B19AF"/>
    <w:rsid w:val="003B19B0"/>
    <w:rsid w:val="003B1CC2"/>
    <w:rsid w:val="003B21B1"/>
    <w:rsid w:val="003B2672"/>
    <w:rsid w:val="003B28CA"/>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5"/>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E7D41"/>
    <w:rsid w:val="003F0587"/>
    <w:rsid w:val="003F0656"/>
    <w:rsid w:val="003F0884"/>
    <w:rsid w:val="003F0905"/>
    <w:rsid w:val="003F0E39"/>
    <w:rsid w:val="003F16E1"/>
    <w:rsid w:val="003F19CA"/>
    <w:rsid w:val="003F1B6D"/>
    <w:rsid w:val="003F1D73"/>
    <w:rsid w:val="003F20E2"/>
    <w:rsid w:val="003F2244"/>
    <w:rsid w:val="003F23A7"/>
    <w:rsid w:val="003F2564"/>
    <w:rsid w:val="003F2624"/>
    <w:rsid w:val="003F2711"/>
    <w:rsid w:val="003F2A56"/>
    <w:rsid w:val="003F2C3C"/>
    <w:rsid w:val="003F2CB0"/>
    <w:rsid w:val="003F36F0"/>
    <w:rsid w:val="003F3865"/>
    <w:rsid w:val="003F3A77"/>
    <w:rsid w:val="003F3FEB"/>
    <w:rsid w:val="003F4759"/>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75"/>
    <w:rsid w:val="004142CD"/>
    <w:rsid w:val="004142F5"/>
    <w:rsid w:val="004145AE"/>
    <w:rsid w:val="00414B98"/>
    <w:rsid w:val="00414F50"/>
    <w:rsid w:val="00414F9D"/>
    <w:rsid w:val="004156C1"/>
    <w:rsid w:val="0041577E"/>
    <w:rsid w:val="004157F6"/>
    <w:rsid w:val="004159D3"/>
    <w:rsid w:val="00415A14"/>
    <w:rsid w:val="00415CFD"/>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D39"/>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C9A"/>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F97"/>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9CC"/>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471"/>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0A7"/>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462"/>
    <w:rsid w:val="004A6AC0"/>
    <w:rsid w:val="004A705C"/>
    <w:rsid w:val="004A70B5"/>
    <w:rsid w:val="004A717D"/>
    <w:rsid w:val="004A7276"/>
    <w:rsid w:val="004A7848"/>
    <w:rsid w:val="004A7BB5"/>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26"/>
    <w:rsid w:val="004B5370"/>
    <w:rsid w:val="004B55EC"/>
    <w:rsid w:val="004B6301"/>
    <w:rsid w:val="004B656F"/>
    <w:rsid w:val="004B67B2"/>
    <w:rsid w:val="004B6D04"/>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B1D"/>
    <w:rsid w:val="004C4BCE"/>
    <w:rsid w:val="004C4BF3"/>
    <w:rsid w:val="004C4CE4"/>
    <w:rsid w:val="004C4DB5"/>
    <w:rsid w:val="004C4F33"/>
    <w:rsid w:val="004C521E"/>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2EB5"/>
    <w:rsid w:val="004D3040"/>
    <w:rsid w:val="004D3251"/>
    <w:rsid w:val="004D3A69"/>
    <w:rsid w:val="004D3DB8"/>
    <w:rsid w:val="004D4968"/>
    <w:rsid w:val="004D4977"/>
    <w:rsid w:val="004D4A8A"/>
    <w:rsid w:val="004D4BEA"/>
    <w:rsid w:val="004D50CC"/>
    <w:rsid w:val="004D58A3"/>
    <w:rsid w:val="004D58D1"/>
    <w:rsid w:val="004D5A0A"/>
    <w:rsid w:val="004D5C16"/>
    <w:rsid w:val="004D5C69"/>
    <w:rsid w:val="004D5F02"/>
    <w:rsid w:val="004D6022"/>
    <w:rsid w:val="004D641A"/>
    <w:rsid w:val="004D643A"/>
    <w:rsid w:val="004D66D2"/>
    <w:rsid w:val="004D67F5"/>
    <w:rsid w:val="004D68C0"/>
    <w:rsid w:val="004D6A76"/>
    <w:rsid w:val="004D701C"/>
    <w:rsid w:val="004D710C"/>
    <w:rsid w:val="004D7448"/>
    <w:rsid w:val="004D7816"/>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4E6"/>
    <w:rsid w:val="004F4760"/>
    <w:rsid w:val="004F4E53"/>
    <w:rsid w:val="004F4ED8"/>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6D31"/>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1DF"/>
    <w:rsid w:val="005172E9"/>
    <w:rsid w:val="005173A4"/>
    <w:rsid w:val="005174C4"/>
    <w:rsid w:val="0051770E"/>
    <w:rsid w:val="00517845"/>
    <w:rsid w:val="00517A27"/>
    <w:rsid w:val="00517C91"/>
    <w:rsid w:val="0052001B"/>
    <w:rsid w:val="005201A2"/>
    <w:rsid w:val="005205C8"/>
    <w:rsid w:val="005206F7"/>
    <w:rsid w:val="00521126"/>
    <w:rsid w:val="0052140B"/>
    <w:rsid w:val="00521490"/>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23A"/>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34BF"/>
    <w:rsid w:val="00593A7F"/>
    <w:rsid w:val="00593ADD"/>
    <w:rsid w:val="00593D6F"/>
    <w:rsid w:val="00594131"/>
    <w:rsid w:val="005943C6"/>
    <w:rsid w:val="00594AAA"/>
    <w:rsid w:val="0059500B"/>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7D"/>
    <w:rsid w:val="005C4EEB"/>
    <w:rsid w:val="005C5379"/>
    <w:rsid w:val="005C57AB"/>
    <w:rsid w:val="005C5849"/>
    <w:rsid w:val="005C5B2E"/>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7B8"/>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33F"/>
    <w:rsid w:val="005E7698"/>
    <w:rsid w:val="005E7747"/>
    <w:rsid w:val="005E794F"/>
    <w:rsid w:val="005E79EC"/>
    <w:rsid w:val="005F0091"/>
    <w:rsid w:val="005F031E"/>
    <w:rsid w:val="005F06AD"/>
    <w:rsid w:val="005F0B4C"/>
    <w:rsid w:val="005F0B53"/>
    <w:rsid w:val="005F0C46"/>
    <w:rsid w:val="005F0C56"/>
    <w:rsid w:val="005F1674"/>
    <w:rsid w:val="005F1763"/>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CD6"/>
    <w:rsid w:val="00603061"/>
    <w:rsid w:val="00603331"/>
    <w:rsid w:val="006039C5"/>
    <w:rsid w:val="00603B1B"/>
    <w:rsid w:val="00603B63"/>
    <w:rsid w:val="00603FF7"/>
    <w:rsid w:val="00604135"/>
    <w:rsid w:val="00604148"/>
    <w:rsid w:val="006043D7"/>
    <w:rsid w:val="00604528"/>
    <w:rsid w:val="00604594"/>
    <w:rsid w:val="00604708"/>
    <w:rsid w:val="00604753"/>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197"/>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304"/>
    <w:rsid w:val="006134CE"/>
    <w:rsid w:val="006138D8"/>
    <w:rsid w:val="00613D19"/>
    <w:rsid w:val="00614064"/>
    <w:rsid w:val="006141D8"/>
    <w:rsid w:val="006144AB"/>
    <w:rsid w:val="00614B3C"/>
    <w:rsid w:val="00614C0F"/>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86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823"/>
    <w:rsid w:val="0063290E"/>
    <w:rsid w:val="00632927"/>
    <w:rsid w:val="00632A0E"/>
    <w:rsid w:val="00632A4C"/>
    <w:rsid w:val="00632BE7"/>
    <w:rsid w:val="00632C4C"/>
    <w:rsid w:val="00632D56"/>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489B"/>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57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50B"/>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5DC"/>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88C"/>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2BD"/>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8A"/>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7D7"/>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399"/>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1D7"/>
    <w:rsid w:val="006E7320"/>
    <w:rsid w:val="006E7496"/>
    <w:rsid w:val="006E792F"/>
    <w:rsid w:val="006E7969"/>
    <w:rsid w:val="006E7B05"/>
    <w:rsid w:val="006E7E49"/>
    <w:rsid w:val="006E7E6B"/>
    <w:rsid w:val="006E7F71"/>
    <w:rsid w:val="006F01D0"/>
    <w:rsid w:val="006F057D"/>
    <w:rsid w:val="006F05C2"/>
    <w:rsid w:val="006F090B"/>
    <w:rsid w:val="006F0C12"/>
    <w:rsid w:val="006F0EB1"/>
    <w:rsid w:val="006F1008"/>
    <w:rsid w:val="006F1629"/>
    <w:rsid w:val="006F17B2"/>
    <w:rsid w:val="006F1897"/>
    <w:rsid w:val="006F1C02"/>
    <w:rsid w:val="006F1C96"/>
    <w:rsid w:val="006F1D86"/>
    <w:rsid w:val="006F1F6B"/>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CE0"/>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2FD"/>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ED4"/>
    <w:rsid w:val="00716FC0"/>
    <w:rsid w:val="007171D2"/>
    <w:rsid w:val="00717267"/>
    <w:rsid w:val="0071730E"/>
    <w:rsid w:val="007178EE"/>
    <w:rsid w:val="00717B0A"/>
    <w:rsid w:val="00717C5A"/>
    <w:rsid w:val="00717E76"/>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7C2"/>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4E54"/>
    <w:rsid w:val="007750DC"/>
    <w:rsid w:val="00775330"/>
    <w:rsid w:val="00775BAA"/>
    <w:rsid w:val="00775EFD"/>
    <w:rsid w:val="00775F11"/>
    <w:rsid w:val="007762CD"/>
    <w:rsid w:val="0077666F"/>
    <w:rsid w:val="00776832"/>
    <w:rsid w:val="007768F2"/>
    <w:rsid w:val="0077697C"/>
    <w:rsid w:val="00776BA0"/>
    <w:rsid w:val="00776C43"/>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37"/>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75A3"/>
    <w:rsid w:val="007A7F8A"/>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050"/>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1CFE"/>
    <w:rsid w:val="007D214A"/>
    <w:rsid w:val="007D23F9"/>
    <w:rsid w:val="007D261E"/>
    <w:rsid w:val="007D272E"/>
    <w:rsid w:val="007D2A8F"/>
    <w:rsid w:val="007D2B63"/>
    <w:rsid w:val="007D3220"/>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A05"/>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4A2C"/>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5EFB"/>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CF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7"/>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702"/>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93B"/>
    <w:rsid w:val="00876995"/>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061"/>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58"/>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1A4"/>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995"/>
    <w:rsid w:val="008E5B5F"/>
    <w:rsid w:val="008E5D5A"/>
    <w:rsid w:val="008E5D7A"/>
    <w:rsid w:val="008E5E0A"/>
    <w:rsid w:val="008E6333"/>
    <w:rsid w:val="008E640C"/>
    <w:rsid w:val="008E6788"/>
    <w:rsid w:val="008E6B9F"/>
    <w:rsid w:val="008E7415"/>
    <w:rsid w:val="008E7A6C"/>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970"/>
    <w:rsid w:val="009119B7"/>
    <w:rsid w:val="00911E1A"/>
    <w:rsid w:val="009120E7"/>
    <w:rsid w:val="00912104"/>
    <w:rsid w:val="009123B9"/>
    <w:rsid w:val="0091271C"/>
    <w:rsid w:val="00913BC8"/>
    <w:rsid w:val="00913F4C"/>
    <w:rsid w:val="0091404B"/>
    <w:rsid w:val="0091423A"/>
    <w:rsid w:val="0091461B"/>
    <w:rsid w:val="00914A5D"/>
    <w:rsid w:val="00914A6C"/>
    <w:rsid w:val="00914C20"/>
    <w:rsid w:val="00914F86"/>
    <w:rsid w:val="00915032"/>
    <w:rsid w:val="0091537E"/>
    <w:rsid w:val="0091545A"/>
    <w:rsid w:val="009154BD"/>
    <w:rsid w:val="0091553A"/>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755"/>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8B4"/>
    <w:rsid w:val="0096292B"/>
    <w:rsid w:val="00962AA6"/>
    <w:rsid w:val="0096324B"/>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5D"/>
    <w:rsid w:val="009662CB"/>
    <w:rsid w:val="00966603"/>
    <w:rsid w:val="0096668C"/>
    <w:rsid w:val="0096691D"/>
    <w:rsid w:val="00966937"/>
    <w:rsid w:val="009669FA"/>
    <w:rsid w:val="00966AD6"/>
    <w:rsid w:val="00966EC4"/>
    <w:rsid w:val="00967015"/>
    <w:rsid w:val="009670C2"/>
    <w:rsid w:val="0096766C"/>
    <w:rsid w:val="00967851"/>
    <w:rsid w:val="009679AA"/>
    <w:rsid w:val="00967D2D"/>
    <w:rsid w:val="00967EBF"/>
    <w:rsid w:val="00967FE5"/>
    <w:rsid w:val="0097020F"/>
    <w:rsid w:val="00970292"/>
    <w:rsid w:val="009709E1"/>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AC6"/>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6B0"/>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0EE2"/>
    <w:rsid w:val="009C10DF"/>
    <w:rsid w:val="009C1266"/>
    <w:rsid w:val="009C1A35"/>
    <w:rsid w:val="009C1D4B"/>
    <w:rsid w:val="009C1E0C"/>
    <w:rsid w:val="009C20E5"/>
    <w:rsid w:val="009C25C4"/>
    <w:rsid w:val="009C281C"/>
    <w:rsid w:val="009C298A"/>
    <w:rsid w:val="009C3413"/>
    <w:rsid w:val="009C389B"/>
    <w:rsid w:val="009C3D88"/>
    <w:rsid w:val="009C4871"/>
    <w:rsid w:val="009C4A37"/>
    <w:rsid w:val="009C4DCC"/>
    <w:rsid w:val="009C4FE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7E"/>
    <w:rsid w:val="009D22EA"/>
    <w:rsid w:val="009D2319"/>
    <w:rsid w:val="009D28D1"/>
    <w:rsid w:val="009D2A3E"/>
    <w:rsid w:val="009D2C43"/>
    <w:rsid w:val="009D2C49"/>
    <w:rsid w:val="009D2C75"/>
    <w:rsid w:val="009D2E0D"/>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B73"/>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BA1"/>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4EB"/>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6E5"/>
    <w:rsid w:val="00A0788D"/>
    <w:rsid w:val="00A07AF9"/>
    <w:rsid w:val="00A07B16"/>
    <w:rsid w:val="00A07EA6"/>
    <w:rsid w:val="00A102EF"/>
    <w:rsid w:val="00A1039C"/>
    <w:rsid w:val="00A103B4"/>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1F5"/>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5F5B"/>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2B0A"/>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B01"/>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A12"/>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6CC"/>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7EF"/>
    <w:rsid w:val="00AB2857"/>
    <w:rsid w:val="00AB2A53"/>
    <w:rsid w:val="00AB2FCF"/>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832"/>
    <w:rsid w:val="00AB69A5"/>
    <w:rsid w:val="00AB6CC0"/>
    <w:rsid w:val="00AB6D62"/>
    <w:rsid w:val="00AB6E20"/>
    <w:rsid w:val="00AB7134"/>
    <w:rsid w:val="00AB76D5"/>
    <w:rsid w:val="00AB7787"/>
    <w:rsid w:val="00AB78AC"/>
    <w:rsid w:val="00AB78B0"/>
    <w:rsid w:val="00AC0732"/>
    <w:rsid w:val="00AC091F"/>
    <w:rsid w:val="00AC0C7B"/>
    <w:rsid w:val="00AC0D0F"/>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99"/>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7C8"/>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18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5EB3"/>
    <w:rsid w:val="00B06598"/>
    <w:rsid w:val="00B06AF4"/>
    <w:rsid w:val="00B06C77"/>
    <w:rsid w:val="00B06D40"/>
    <w:rsid w:val="00B075EC"/>
    <w:rsid w:val="00B07628"/>
    <w:rsid w:val="00B07CBE"/>
    <w:rsid w:val="00B07F35"/>
    <w:rsid w:val="00B1093D"/>
    <w:rsid w:val="00B109DB"/>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79"/>
    <w:rsid w:val="00B21B56"/>
    <w:rsid w:val="00B21CA7"/>
    <w:rsid w:val="00B21D72"/>
    <w:rsid w:val="00B21D85"/>
    <w:rsid w:val="00B21DF9"/>
    <w:rsid w:val="00B22780"/>
    <w:rsid w:val="00B227BE"/>
    <w:rsid w:val="00B228D1"/>
    <w:rsid w:val="00B233A2"/>
    <w:rsid w:val="00B233A9"/>
    <w:rsid w:val="00B236BE"/>
    <w:rsid w:val="00B2372A"/>
    <w:rsid w:val="00B239CC"/>
    <w:rsid w:val="00B2413A"/>
    <w:rsid w:val="00B24214"/>
    <w:rsid w:val="00B24578"/>
    <w:rsid w:val="00B24689"/>
    <w:rsid w:val="00B24850"/>
    <w:rsid w:val="00B2498B"/>
    <w:rsid w:val="00B24F49"/>
    <w:rsid w:val="00B251AE"/>
    <w:rsid w:val="00B254EC"/>
    <w:rsid w:val="00B25585"/>
    <w:rsid w:val="00B25A70"/>
    <w:rsid w:val="00B25BD8"/>
    <w:rsid w:val="00B25E1D"/>
    <w:rsid w:val="00B25F9A"/>
    <w:rsid w:val="00B2613A"/>
    <w:rsid w:val="00B264A7"/>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500"/>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3B6"/>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8D8"/>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5A"/>
    <w:rsid w:val="00BA557D"/>
    <w:rsid w:val="00BA5C97"/>
    <w:rsid w:val="00BA5D2B"/>
    <w:rsid w:val="00BA5DDF"/>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0D22"/>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0"/>
    <w:rsid w:val="00BC70D5"/>
    <w:rsid w:val="00BC7102"/>
    <w:rsid w:val="00BC71C5"/>
    <w:rsid w:val="00BC7659"/>
    <w:rsid w:val="00BC77C9"/>
    <w:rsid w:val="00BC7A00"/>
    <w:rsid w:val="00BC7A42"/>
    <w:rsid w:val="00BC7E1B"/>
    <w:rsid w:val="00BD013E"/>
    <w:rsid w:val="00BD034D"/>
    <w:rsid w:val="00BD06DB"/>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4DF3"/>
    <w:rsid w:val="00BF56A8"/>
    <w:rsid w:val="00BF56F3"/>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5E7"/>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17E84"/>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5E7A"/>
    <w:rsid w:val="00C263AE"/>
    <w:rsid w:val="00C26871"/>
    <w:rsid w:val="00C2695A"/>
    <w:rsid w:val="00C26AE1"/>
    <w:rsid w:val="00C26B7A"/>
    <w:rsid w:val="00C26E4E"/>
    <w:rsid w:val="00C273C5"/>
    <w:rsid w:val="00C274BE"/>
    <w:rsid w:val="00C275A3"/>
    <w:rsid w:val="00C27A9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73D"/>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4F86"/>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2FDC"/>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1FB"/>
    <w:rsid w:val="00C8624E"/>
    <w:rsid w:val="00C86379"/>
    <w:rsid w:val="00C864DB"/>
    <w:rsid w:val="00C87023"/>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19F"/>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C"/>
    <w:rsid w:val="00CB11BD"/>
    <w:rsid w:val="00CB11F7"/>
    <w:rsid w:val="00CB1368"/>
    <w:rsid w:val="00CB14B2"/>
    <w:rsid w:val="00CB15D0"/>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9AC"/>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65F"/>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66E"/>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6F75"/>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0BCE"/>
    <w:rsid w:val="00D010E6"/>
    <w:rsid w:val="00D017A8"/>
    <w:rsid w:val="00D017EE"/>
    <w:rsid w:val="00D0182B"/>
    <w:rsid w:val="00D0186E"/>
    <w:rsid w:val="00D0187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34A"/>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BD2"/>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60A"/>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D"/>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470"/>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CBC"/>
    <w:rsid w:val="00D92FD3"/>
    <w:rsid w:val="00D931F2"/>
    <w:rsid w:val="00D93620"/>
    <w:rsid w:val="00D93793"/>
    <w:rsid w:val="00D93C4D"/>
    <w:rsid w:val="00D94248"/>
    <w:rsid w:val="00D9430D"/>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6EC"/>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B89"/>
    <w:rsid w:val="00DD6C70"/>
    <w:rsid w:val="00DD6CED"/>
    <w:rsid w:val="00DD6DA2"/>
    <w:rsid w:val="00DD761C"/>
    <w:rsid w:val="00DD79F0"/>
    <w:rsid w:val="00DD7DF3"/>
    <w:rsid w:val="00DD7EF8"/>
    <w:rsid w:val="00DD7F98"/>
    <w:rsid w:val="00DD7FDB"/>
    <w:rsid w:val="00DE0171"/>
    <w:rsid w:val="00DE0333"/>
    <w:rsid w:val="00DE0558"/>
    <w:rsid w:val="00DE08B5"/>
    <w:rsid w:val="00DE0AAA"/>
    <w:rsid w:val="00DE16BC"/>
    <w:rsid w:val="00DE16DD"/>
    <w:rsid w:val="00DE1838"/>
    <w:rsid w:val="00DE1BBD"/>
    <w:rsid w:val="00DE21CF"/>
    <w:rsid w:val="00DE279F"/>
    <w:rsid w:val="00DE29EE"/>
    <w:rsid w:val="00DE2B1C"/>
    <w:rsid w:val="00DE2D4B"/>
    <w:rsid w:val="00DE3083"/>
    <w:rsid w:val="00DE3E45"/>
    <w:rsid w:val="00DE3E7C"/>
    <w:rsid w:val="00DE43B9"/>
    <w:rsid w:val="00DE45AC"/>
    <w:rsid w:val="00DE464E"/>
    <w:rsid w:val="00DE4664"/>
    <w:rsid w:val="00DE47CE"/>
    <w:rsid w:val="00DE480D"/>
    <w:rsid w:val="00DE4B0C"/>
    <w:rsid w:val="00DE4C2C"/>
    <w:rsid w:val="00DE4D74"/>
    <w:rsid w:val="00DE516B"/>
    <w:rsid w:val="00DE51E9"/>
    <w:rsid w:val="00DE57FD"/>
    <w:rsid w:val="00DE589A"/>
    <w:rsid w:val="00DE5AD7"/>
    <w:rsid w:val="00DE5BF6"/>
    <w:rsid w:val="00DE61AA"/>
    <w:rsid w:val="00DE65EB"/>
    <w:rsid w:val="00DE7012"/>
    <w:rsid w:val="00DE766F"/>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C51"/>
    <w:rsid w:val="00E00EFF"/>
    <w:rsid w:val="00E00F76"/>
    <w:rsid w:val="00E00FBC"/>
    <w:rsid w:val="00E01198"/>
    <w:rsid w:val="00E013DB"/>
    <w:rsid w:val="00E019EA"/>
    <w:rsid w:val="00E01D53"/>
    <w:rsid w:val="00E024AE"/>
    <w:rsid w:val="00E028E6"/>
    <w:rsid w:val="00E02C20"/>
    <w:rsid w:val="00E02E67"/>
    <w:rsid w:val="00E03129"/>
    <w:rsid w:val="00E032C1"/>
    <w:rsid w:val="00E036C7"/>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3D"/>
    <w:rsid w:val="00E143F1"/>
    <w:rsid w:val="00E145E0"/>
    <w:rsid w:val="00E148E0"/>
    <w:rsid w:val="00E14913"/>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17EAA"/>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63"/>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74CC"/>
    <w:rsid w:val="00E377BF"/>
    <w:rsid w:val="00E379D0"/>
    <w:rsid w:val="00E37AF2"/>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AEA"/>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4C3"/>
    <w:rsid w:val="00E64763"/>
    <w:rsid w:val="00E64A2E"/>
    <w:rsid w:val="00E64D86"/>
    <w:rsid w:val="00E65340"/>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B6"/>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AD4"/>
    <w:rsid w:val="00E83BF7"/>
    <w:rsid w:val="00E83E6E"/>
    <w:rsid w:val="00E843F9"/>
    <w:rsid w:val="00E848F8"/>
    <w:rsid w:val="00E84A52"/>
    <w:rsid w:val="00E850F7"/>
    <w:rsid w:val="00E851C5"/>
    <w:rsid w:val="00E852E4"/>
    <w:rsid w:val="00E85483"/>
    <w:rsid w:val="00E859CA"/>
    <w:rsid w:val="00E85C47"/>
    <w:rsid w:val="00E86057"/>
    <w:rsid w:val="00E861F7"/>
    <w:rsid w:val="00E862D2"/>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AD1"/>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631"/>
    <w:rsid w:val="00EC183D"/>
    <w:rsid w:val="00EC1D83"/>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95E"/>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3CC"/>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46"/>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5DB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85"/>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BD"/>
    <w:rsid w:val="00F965D9"/>
    <w:rsid w:val="00F969B1"/>
    <w:rsid w:val="00F96C7A"/>
    <w:rsid w:val="00F96E7C"/>
    <w:rsid w:val="00F9709C"/>
    <w:rsid w:val="00F9725A"/>
    <w:rsid w:val="00F972F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3EA"/>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C1"/>
    <w:rsid w:val="00FC22FE"/>
    <w:rsid w:val="00FC23FA"/>
    <w:rsid w:val="00FC26AA"/>
    <w:rsid w:val="00FC2742"/>
    <w:rsid w:val="00FC280A"/>
    <w:rsid w:val="00FC2A1C"/>
    <w:rsid w:val="00FC2C64"/>
    <w:rsid w:val="00FC2D85"/>
    <w:rsid w:val="00FC312F"/>
    <w:rsid w:val="00FC330F"/>
    <w:rsid w:val="00FC34E4"/>
    <w:rsid w:val="00FC37F0"/>
    <w:rsid w:val="00FC38BB"/>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5DE"/>
    <w:rsid w:val="00FE26FE"/>
    <w:rsid w:val="00FE2A82"/>
    <w:rsid w:val="00FE2B27"/>
    <w:rsid w:val="00FE2B7B"/>
    <w:rsid w:val="00FE2CBC"/>
    <w:rsid w:val="00FE3100"/>
    <w:rsid w:val="00FE3439"/>
    <w:rsid w:val="00FE3768"/>
    <w:rsid w:val="00FE37A4"/>
    <w:rsid w:val="00FE4425"/>
    <w:rsid w:val="00FE4688"/>
    <w:rsid w:val="00FE4AC2"/>
    <w:rsid w:val="00FE4AD0"/>
    <w:rsid w:val="00FE5172"/>
    <w:rsid w:val="00FE51CC"/>
    <w:rsid w:val="00FE51F9"/>
    <w:rsid w:val="00FE533B"/>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0"/>
    <w:rsid w:val="00FF0BBB"/>
    <w:rsid w:val="00FF0D53"/>
    <w:rsid w:val="00FF13FF"/>
    <w:rsid w:val="00FF1455"/>
    <w:rsid w:val="00FF14C1"/>
    <w:rsid w:val="00FF1716"/>
    <w:rsid w:val="00FF1862"/>
    <w:rsid w:val="00FF1CD4"/>
    <w:rsid w:val="00FF1E39"/>
    <w:rsid w:val="00FF1F7B"/>
    <w:rsid w:val="00FF2077"/>
    <w:rsid w:val="00FF2260"/>
    <w:rsid w:val="00FF2926"/>
    <w:rsid w:val="00FF2A88"/>
    <w:rsid w:val="00FF2B35"/>
    <w:rsid w:val="00FF310E"/>
    <w:rsid w:val="00FF32D4"/>
    <w:rsid w:val="00FF36E1"/>
    <w:rsid w:val="00FF37C5"/>
    <w:rsid w:val="00FF3950"/>
    <w:rsid w:val="00FF3A12"/>
    <w:rsid w:val="00FF3CFC"/>
    <w:rsid w:val="00FF42CA"/>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0E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68150B"/>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68150B"/>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36"/>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ui-provider">
    <w:name w:val="ui-provider"/>
    <w:basedOn w:val="DefaultParagraphFont"/>
    <w:rsid w:val="003431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94E1C-3F0F-4AEF-9E7B-481F49741793}">
  <ds:schemaRefs>
    <ds:schemaRef ds:uri="http://schemas.openxmlformats.org/officeDocument/2006/bibliography"/>
  </ds:schemaRefs>
</ds:datastoreItem>
</file>

<file path=customXml/itemProps4.xml><?xml version="1.0" encoding="utf-8"?>
<ds:datastoreItem xmlns:ds="http://schemas.openxmlformats.org/officeDocument/2006/customXml" ds:itemID="{64A32CC4-D883-45EA-ABA9-C0F2FFBEBAEF}">
  <ds:schemaRefs>
    <ds:schemaRef ds:uri="http://schemas.openxmlformats.org/officeDocument/2006/bibliography"/>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233</TotalTime>
  <Pages>7</Pages>
  <Words>3020</Words>
  <Characters>17219</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20199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110</cp:revision>
  <cp:lastPrinted>2022-01-05T12:49:00Z</cp:lastPrinted>
  <dcterms:created xsi:type="dcterms:W3CDTF">2023-04-06T14:42:00Z</dcterms:created>
  <dcterms:modified xsi:type="dcterms:W3CDTF">2023-08-11T21:49:00Z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