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B37E5F1" w14:textId="58D6292B" w:rsidR="00011641" w:rsidRPr="00BB3FC9" w:rsidRDefault="00011641" w:rsidP="00011641">
      <w:pPr>
        <w:widowControl w:val="0"/>
        <w:tabs>
          <w:tab w:val="right" w:pos="9639"/>
        </w:tabs>
        <w:spacing w:after="0"/>
        <w:rPr>
          <w:rFonts w:ascii="Arial" w:hAnsi="Arial"/>
          <w:b/>
          <w:sz w:val="24"/>
          <w:szCs w:val="24"/>
          <w:lang w:val="en-US"/>
        </w:rPr>
      </w:pPr>
      <w:r w:rsidRPr="003A74B1">
        <w:rPr>
          <w:rFonts w:ascii="Arial" w:hAnsi="Arial"/>
          <w:b/>
          <w:sz w:val="24"/>
          <w:szCs w:val="24"/>
        </w:rPr>
        <w:fldChar w:fldCharType="begin"/>
      </w:r>
      <w:r w:rsidRPr="00E90264">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sidR="00171ACF">
        <w:rPr>
          <w:rFonts w:ascii="Arial" w:hAnsi="Arial"/>
          <w:b/>
          <w:sz w:val="24"/>
          <w:szCs w:val="24"/>
          <w:lang w:val="en-US"/>
        </w:rPr>
        <w:t>3GPP TSG RAN WG1 #112</w:t>
      </w:r>
      <w:r w:rsidRPr="003A74B1">
        <w:rPr>
          <w:rFonts w:ascii="Arial" w:hAnsi="Arial"/>
          <w:b/>
          <w:sz w:val="24"/>
          <w:szCs w:val="24"/>
        </w:rPr>
        <w:fldChar w:fldCharType="end"/>
      </w:r>
      <w:r w:rsidRPr="00BB3FC9">
        <w:rPr>
          <w:rFonts w:ascii="Arial" w:hAnsi="Arial"/>
          <w:b/>
          <w:sz w:val="18"/>
          <w:lang w:val="en-US"/>
        </w:rPr>
        <w:tab/>
      </w:r>
      <w:r w:rsidRPr="003A74B1">
        <w:rPr>
          <w:rFonts w:ascii="Arial" w:hAnsi="Arial"/>
          <w:b/>
          <w:sz w:val="24"/>
          <w:szCs w:val="24"/>
        </w:rPr>
        <w:fldChar w:fldCharType="begin"/>
      </w:r>
      <w:r w:rsidRPr="00E90264">
        <w:rPr>
          <w:rFonts w:ascii="Arial" w:hAnsi="Arial"/>
          <w:b/>
          <w:sz w:val="24"/>
          <w:szCs w:val="24"/>
          <w:lang w:val="en-US"/>
        </w:rPr>
        <w:instrText xml:space="preserve"> DOCPROPERTY  TdocId  \* MERGEFORMAT </w:instrText>
      </w:r>
      <w:r w:rsidRPr="003A74B1">
        <w:rPr>
          <w:rFonts w:ascii="Arial" w:hAnsi="Arial"/>
          <w:b/>
          <w:sz w:val="24"/>
          <w:szCs w:val="24"/>
        </w:rPr>
        <w:fldChar w:fldCharType="separate"/>
      </w:r>
      <w:r w:rsidR="00171ACF">
        <w:rPr>
          <w:rFonts w:ascii="Arial" w:hAnsi="Arial"/>
          <w:b/>
          <w:sz w:val="24"/>
          <w:szCs w:val="24"/>
          <w:lang w:val="en-US"/>
        </w:rPr>
        <w:t>R1-2300042</w:t>
      </w:r>
      <w:r w:rsidRPr="003A74B1">
        <w:rPr>
          <w:rFonts w:ascii="Arial" w:hAnsi="Arial"/>
          <w:b/>
          <w:sz w:val="24"/>
          <w:szCs w:val="24"/>
        </w:rPr>
        <w:fldChar w:fldCharType="end"/>
      </w:r>
    </w:p>
    <w:p w14:paraId="0A7D4457" w14:textId="41467532" w:rsidR="00011641" w:rsidRPr="003A74B1" w:rsidRDefault="00011641" w:rsidP="00011641">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171ACF">
        <w:rPr>
          <w:rFonts w:ascii="Arial" w:hAnsi="Arial"/>
          <w:b/>
          <w:sz w:val="24"/>
          <w:szCs w:val="24"/>
          <w:lang w:val="en-US"/>
        </w:rPr>
        <w:t>Athens, Greece, February 27th - March 3rd, 2023</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055F169C"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3A74B1">
        <w:rPr>
          <w:rFonts w:ascii="Arial" w:hAnsi="Arial" w:cs="Arial"/>
          <w:b/>
          <w:sz w:val="24"/>
          <w:szCs w:val="24"/>
        </w:rPr>
        <w:fldChar w:fldCharType="separate"/>
      </w:r>
      <w:r w:rsidR="00171ACF">
        <w:rPr>
          <w:rFonts w:ascii="Arial" w:hAnsi="Arial" w:cs="Arial"/>
          <w:b/>
          <w:sz w:val="24"/>
          <w:szCs w:val="24"/>
          <w:lang w:val="en-US"/>
        </w:rPr>
        <w:t>On resource allocation for SL positioning reference signal</w:t>
      </w:r>
      <w:r w:rsidRPr="003A74B1">
        <w:rPr>
          <w:rFonts w:ascii="Arial" w:hAnsi="Arial" w:cs="Arial"/>
          <w:b/>
          <w:sz w:val="24"/>
          <w:szCs w:val="24"/>
        </w:rPr>
        <w:fldChar w:fldCharType="end"/>
      </w:r>
    </w:p>
    <w:p w14:paraId="529C67FA" w14:textId="26B0119E"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171ACF">
        <w:rPr>
          <w:rFonts w:ascii="Arial" w:eastAsia="MS Mincho" w:hAnsi="Arial" w:cs="Arial"/>
          <w:b/>
          <w:sz w:val="24"/>
          <w:szCs w:val="24"/>
          <w:lang w:val="en-US"/>
        </w:rPr>
        <w:t>9.5.1.3</w:t>
      </w:r>
      <w:r w:rsidRPr="003A74B1">
        <w:rPr>
          <w:rFonts w:ascii="Arial" w:eastAsia="MS Mincho" w:hAnsi="Arial" w:cs="Arial"/>
          <w:b/>
          <w:sz w:val="24"/>
          <w:szCs w:val="24"/>
        </w:rPr>
        <w:fldChar w:fldCharType="end"/>
      </w:r>
    </w:p>
    <w:p w14:paraId="554DBDFB" w14:textId="6BE23FDA" w:rsidR="00011641" w:rsidRPr="003A74B1" w:rsidRDefault="00011641" w:rsidP="00011641">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171ACF">
        <w:rPr>
          <w:rFonts w:ascii="Arial" w:hAnsi="Arial" w:cs="Arial"/>
          <w:b/>
          <w:sz w:val="24"/>
          <w:szCs w:val="24"/>
          <w:lang w:val="en-US"/>
        </w:rPr>
        <w:t>Discussion and Decision</w:t>
      </w:r>
      <w:r w:rsidRPr="003A74B1">
        <w:rPr>
          <w:rFonts w:ascii="Arial" w:hAnsi="Arial" w:cs="Arial"/>
          <w:b/>
          <w:sz w:val="24"/>
          <w:szCs w:val="24"/>
        </w:rPr>
        <w:fldChar w:fldCharType="end"/>
      </w:r>
    </w:p>
    <w:p w14:paraId="7A65971B" w14:textId="77777777" w:rsidR="00011641" w:rsidRPr="003A74B1" w:rsidRDefault="00011641" w:rsidP="00011641">
      <w:pPr>
        <w:ind w:left="1985" w:hanging="1985"/>
        <w:rPr>
          <w:rFonts w:ascii="Arial" w:hAnsi="Arial" w:cs="Arial"/>
          <w:b/>
          <w:sz w:val="24"/>
          <w:szCs w:val="24"/>
          <w:lang w:val="en-US"/>
        </w:rPr>
      </w:pPr>
    </w:p>
    <w:p w14:paraId="57DCE59E" w14:textId="1D56DAD2" w:rsidR="0074681D" w:rsidRPr="003A74B1" w:rsidRDefault="0074681D" w:rsidP="00D0198B">
      <w:pPr>
        <w:pStyle w:val="Heading1"/>
        <w:rPr>
          <w:lang w:val="en-US"/>
        </w:rPr>
      </w:pPr>
      <w:r w:rsidRPr="003A74B1">
        <w:rPr>
          <w:lang w:val="en-US"/>
        </w:rPr>
        <w:t>Introduction</w:t>
      </w:r>
    </w:p>
    <w:p w14:paraId="632225E5" w14:textId="7DC34D40" w:rsidR="00CC2A98" w:rsidRDefault="00CC2A98" w:rsidP="0072019D">
      <w:pPr>
        <w:pStyle w:val="ListParagraph"/>
        <w:spacing w:before="120" w:after="120"/>
        <w:ind w:left="0"/>
        <w:contextualSpacing w:val="0"/>
        <w:jc w:val="both"/>
        <w:rPr>
          <w:sz w:val="22"/>
          <w:szCs w:val="22"/>
          <w:lang w:val="en-US"/>
        </w:rPr>
      </w:pPr>
      <w:bookmarkStart w:id="1" w:name="_Hlk525462591"/>
      <w:r w:rsidRPr="003A74B1">
        <w:rPr>
          <w:sz w:val="22"/>
          <w:szCs w:val="22"/>
          <w:lang w:val="en-US"/>
        </w:rPr>
        <w:t>At RAN#9</w:t>
      </w:r>
      <w:r w:rsidR="00542D0A">
        <w:rPr>
          <w:sz w:val="22"/>
          <w:szCs w:val="22"/>
          <w:lang w:val="en-US"/>
        </w:rPr>
        <w:t>8</w:t>
      </w:r>
      <w:r w:rsidRPr="003A74B1">
        <w:rPr>
          <w:sz w:val="22"/>
          <w:szCs w:val="22"/>
          <w:lang w:val="en-US"/>
        </w:rPr>
        <w:t xml:space="preserve">, a new </w:t>
      </w:r>
      <w:r w:rsidR="00542D0A">
        <w:rPr>
          <w:sz w:val="22"/>
          <w:szCs w:val="22"/>
          <w:lang w:val="en-US"/>
        </w:rPr>
        <w:t>work</w:t>
      </w:r>
      <w:r w:rsidRPr="003A74B1">
        <w:rPr>
          <w:sz w:val="22"/>
          <w:szCs w:val="22"/>
          <w:lang w:val="en-US"/>
        </w:rPr>
        <w:t xml:space="preserve"> item “</w:t>
      </w:r>
      <w:r w:rsidR="00542D0A">
        <w:rPr>
          <w:sz w:val="22"/>
          <w:szCs w:val="22"/>
          <w:lang w:val="en-US"/>
        </w:rPr>
        <w:t>E</w:t>
      </w:r>
      <w:r w:rsidRPr="003A74B1">
        <w:rPr>
          <w:sz w:val="22"/>
          <w:szCs w:val="22"/>
          <w:lang w:val="en-US"/>
        </w:rPr>
        <w:t xml:space="preserve">xpanded and improved NR positioning” (NR_pos_enh2) was approved </w:t>
      </w:r>
      <w:r w:rsidR="0095287B" w:rsidRPr="003A74B1">
        <w:rPr>
          <w:sz w:val="22"/>
          <w:szCs w:val="22"/>
          <w:cs/>
          <w:lang w:val="en-US"/>
        </w:rPr>
        <w:fldChar w:fldCharType="begin"/>
      </w:r>
      <w:r w:rsidR="0095287B" w:rsidRPr="003A74B1">
        <w:rPr>
          <w:sz w:val="22"/>
          <w:szCs w:val="22"/>
          <w:lang w:val="en-US"/>
        </w:rPr>
        <w:instrText xml:space="preserve"> REF _Ref100325078 \r \h </w:instrText>
      </w:r>
      <w:r w:rsidR="00E1793B" w:rsidRPr="003A74B1">
        <w:rPr>
          <w:sz w:val="22"/>
          <w:szCs w:val="22"/>
          <w:lang w:val="en-US"/>
        </w:rPr>
        <w:instrText xml:space="preserve"> \* MERGEFORMAT </w:instrText>
      </w:r>
      <w:r w:rsidR="0095287B" w:rsidRPr="003A74B1">
        <w:rPr>
          <w:sz w:val="22"/>
          <w:szCs w:val="22"/>
          <w:cs/>
          <w:lang w:val="en-US"/>
        </w:rPr>
      </w:r>
      <w:r w:rsidR="0095287B" w:rsidRPr="003A74B1">
        <w:rPr>
          <w:sz w:val="22"/>
          <w:szCs w:val="22"/>
          <w:cs/>
          <w:lang w:val="en-US"/>
        </w:rPr>
        <w:fldChar w:fldCharType="separate"/>
      </w:r>
      <w:r w:rsidR="00171ACF">
        <w:rPr>
          <w:sz w:val="22"/>
          <w:szCs w:val="22"/>
          <w:lang w:val="en-US"/>
        </w:rPr>
        <w:t>[1]</w:t>
      </w:r>
      <w:r w:rsidR="0095287B" w:rsidRPr="003A74B1">
        <w:rPr>
          <w:sz w:val="22"/>
          <w:szCs w:val="22"/>
          <w:cs/>
          <w:lang w:val="en-US"/>
        </w:rPr>
        <w:fldChar w:fldCharType="end"/>
      </w:r>
      <w:r w:rsidR="00542D0A">
        <w:rPr>
          <w:sz w:val="22"/>
          <w:szCs w:val="22"/>
          <w:lang w:val="en-US"/>
        </w:rPr>
        <w:t>.</w:t>
      </w:r>
      <w:r w:rsidR="001E6960">
        <w:rPr>
          <w:sz w:val="22"/>
          <w:szCs w:val="22"/>
          <w:lang w:val="en-US"/>
        </w:rPr>
        <w:t xml:space="preserve"> The relevant WID objective is copied here for convenience:</w:t>
      </w:r>
    </w:p>
    <w:tbl>
      <w:tblPr>
        <w:tblStyle w:val="TableGrid"/>
        <w:tblW w:w="0" w:type="auto"/>
        <w:tblLook w:val="04A0" w:firstRow="1" w:lastRow="0" w:firstColumn="1" w:lastColumn="0" w:noHBand="0" w:noVBand="1"/>
      </w:tblPr>
      <w:tblGrid>
        <w:gridCol w:w="9962"/>
      </w:tblGrid>
      <w:tr w:rsidR="001E6960" w14:paraId="5D19504E" w14:textId="77777777" w:rsidTr="001E6960">
        <w:tc>
          <w:tcPr>
            <w:tcW w:w="9962" w:type="dxa"/>
          </w:tcPr>
          <w:p w14:paraId="28398E75" w14:textId="77777777" w:rsidR="001E6960" w:rsidRPr="001E6960" w:rsidRDefault="001E6960" w:rsidP="001E6960">
            <w:pPr>
              <w:numPr>
                <w:ilvl w:val="0"/>
                <w:numId w:val="106"/>
              </w:numPr>
              <w:overflowPunct/>
              <w:autoSpaceDE/>
              <w:autoSpaceDN/>
              <w:adjustRightInd/>
              <w:spacing w:after="0" w:line="276" w:lineRule="auto"/>
              <w:ind w:left="714" w:hanging="357"/>
              <w:textAlignment w:val="auto"/>
              <w:rPr>
                <w:lang w:val="en-US" w:eastAsia="ko-KR"/>
              </w:rPr>
            </w:pPr>
            <w:r w:rsidRPr="001E6960">
              <w:rPr>
                <w:lang w:val="en-US" w:eastAsia="ko-KR"/>
              </w:rPr>
              <w:t>Specify solutions for support of sidelink positioning (including ranging) in NR systems, including the following [RAN1, RAN2, RAN3, RAN4]:</w:t>
            </w:r>
          </w:p>
          <w:p w14:paraId="431AE5C3"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79ED39B6" w14:textId="77777777" w:rsidR="001E6960" w:rsidRPr="001E6960" w:rsidRDefault="001E6960" w:rsidP="001E6960">
            <w:pPr>
              <w:numPr>
                <w:ilvl w:val="2"/>
                <w:numId w:val="106"/>
              </w:numPr>
              <w:overflowPunct/>
              <w:autoSpaceDE/>
              <w:autoSpaceDN/>
              <w:adjustRightInd/>
              <w:spacing w:after="0" w:line="276" w:lineRule="auto"/>
              <w:textAlignment w:val="auto"/>
              <w:rPr>
                <w:lang w:val="en-US" w:eastAsia="ko-KR"/>
              </w:rPr>
            </w:pPr>
            <w:r w:rsidRPr="001E6960">
              <w:rPr>
                <w:lang w:val="en-US" w:eastAsia="ko-KR"/>
              </w:rPr>
              <w:t>Specify support for SL PRS bandwidths of up to 100 MHz in FR1 spectrum.</w:t>
            </w:r>
          </w:p>
          <w:p w14:paraId="1CCBED16" w14:textId="77777777" w:rsidR="001E6960" w:rsidRPr="001E6960" w:rsidRDefault="001E6960" w:rsidP="001E6960">
            <w:pPr>
              <w:numPr>
                <w:ilvl w:val="2"/>
                <w:numId w:val="106"/>
              </w:numPr>
              <w:overflowPunct/>
              <w:autoSpaceDE/>
              <w:autoSpaceDN/>
              <w:adjustRightInd/>
              <w:spacing w:after="0" w:line="276" w:lineRule="auto"/>
              <w:textAlignment w:val="auto"/>
              <w:rPr>
                <w:lang w:val="en-US" w:eastAsia="ko-KR"/>
              </w:rPr>
            </w:pPr>
            <w:r w:rsidRPr="001E6960">
              <w:rPr>
                <w:lang w:val="en-US" w:eastAsia="ko-KR"/>
              </w:rPr>
              <w:t xml:space="preserve">NOTE: SL PRS transmission in FR2 is not precluded but no FR2 specific aspects will be specified. </w:t>
            </w:r>
          </w:p>
          <w:p w14:paraId="5653231B" w14:textId="77777777" w:rsidR="001E6960" w:rsidRPr="001E6960" w:rsidRDefault="001E6960" w:rsidP="001E6960">
            <w:pPr>
              <w:numPr>
                <w:ilvl w:val="1"/>
                <w:numId w:val="106"/>
              </w:numPr>
              <w:overflowPunct/>
              <w:autoSpaceDE/>
              <w:autoSpaceDN/>
              <w:adjustRightInd/>
              <w:spacing w:after="0" w:line="276" w:lineRule="auto"/>
              <w:textAlignment w:val="auto"/>
              <w:rPr>
                <w:rFonts w:eastAsia="MS Mincho"/>
                <w:lang w:val="en-US" w:eastAsia="ko-KR"/>
              </w:rPr>
            </w:pPr>
            <w:r w:rsidRPr="001E6960">
              <w:rPr>
                <w:lang w:val="en-US" w:eastAsia="ko-KR"/>
              </w:rPr>
              <w:t>Specify measurements to support RTT-type solutions using SL, SL-AoA,</w:t>
            </w:r>
            <w:r w:rsidRPr="001E6960">
              <w:rPr>
                <w:color w:val="00B0F0"/>
                <w:lang w:val="en-US" w:eastAsia="ko-KR"/>
              </w:rPr>
              <w:t xml:space="preserve"> </w:t>
            </w:r>
            <w:r w:rsidRPr="001E6960">
              <w:rPr>
                <w:lang w:val="en-US" w:eastAsia="ko-KR"/>
              </w:rPr>
              <w:t>and SL-TDOA [RAN1, RAN2].</w:t>
            </w:r>
          </w:p>
          <w:p w14:paraId="4E76B2E7" w14:textId="77777777" w:rsidR="001E6960" w:rsidRPr="001E6960" w:rsidRDefault="001E6960" w:rsidP="001E6960">
            <w:pPr>
              <w:numPr>
                <w:ilvl w:val="1"/>
                <w:numId w:val="106"/>
              </w:numPr>
              <w:overflowPunct/>
              <w:autoSpaceDE/>
              <w:autoSpaceDN/>
              <w:adjustRightInd/>
              <w:spacing w:after="0" w:line="276" w:lineRule="auto"/>
              <w:textAlignment w:val="auto"/>
              <w:rPr>
                <w:rFonts w:eastAsia="MS Mincho"/>
                <w:lang w:val="en-US" w:eastAsia="ko-KR"/>
              </w:rPr>
            </w:pPr>
            <w:r w:rsidRPr="001E6960">
              <w:rPr>
                <w:lang w:val="en-US" w:eastAsia="ko-KR"/>
              </w:rPr>
              <w:t>Specify support of resource allocation for SL PRS:</w:t>
            </w:r>
          </w:p>
          <w:p w14:paraId="3ABA1791" w14:textId="77777777" w:rsidR="001E6960" w:rsidRPr="001E6960" w:rsidRDefault="001E6960" w:rsidP="001E6960">
            <w:pPr>
              <w:numPr>
                <w:ilvl w:val="2"/>
                <w:numId w:val="106"/>
              </w:numPr>
              <w:overflowPunct/>
              <w:autoSpaceDE/>
              <w:autoSpaceDN/>
              <w:adjustRightInd/>
              <w:spacing w:after="0" w:line="276" w:lineRule="auto"/>
              <w:textAlignment w:val="auto"/>
              <w:rPr>
                <w:rFonts w:eastAsia="MS Mincho"/>
                <w:lang w:val="en-US" w:eastAsia="ko-KR"/>
              </w:rPr>
            </w:pPr>
            <w:r w:rsidRPr="001E6960">
              <w:rPr>
                <w:lang w:val="en-US" w:eastAsia="ko-KR"/>
              </w:rPr>
              <w:t>Including resource allocation Scheme 1 and Scheme 2, where Scheme 1 corresponds to a network-centric SL PRS resource allocation and Scheme 2 corresponds to UE autonomous SL PRS resource allocation [RAN1].</w:t>
            </w:r>
          </w:p>
          <w:p w14:paraId="1026F2BD" w14:textId="77777777" w:rsidR="001E6960" w:rsidRPr="001E6960" w:rsidRDefault="001E6960" w:rsidP="001E6960">
            <w:pPr>
              <w:numPr>
                <w:ilvl w:val="3"/>
                <w:numId w:val="106"/>
              </w:numPr>
              <w:overflowPunct/>
              <w:autoSpaceDE/>
              <w:autoSpaceDN/>
              <w:adjustRightInd/>
              <w:spacing w:after="0" w:line="276" w:lineRule="auto"/>
              <w:textAlignment w:val="auto"/>
              <w:rPr>
                <w:rFonts w:eastAsia="MS Mincho"/>
                <w:lang w:val="en-US" w:eastAsia="ko-KR"/>
              </w:rPr>
            </w:pPr>
            <w:r w:rsidRPr="001E6960">
              <w:rPr>
                <w:lang w:val="en-US" w:eastAsia="ko-KR"/>
              </w:rPr>
              <w:t xml:space="preserve">For resource allocation mechanism for SL PRS in Scheme 2: </w:t>
            </w:r>
          </w:p>
          <w:p w14:paraId="413B0710" w14:textId="77777777" w:rsidR="001E6960" w:rsidRPr="001E6960" w:rsidRDefault="001E6960" w:rsidP="001E6960">
            <w:pPr>
              <w:numPr>
                <w:ilvl w:val="4"/>
                <w:numId w:val="106"/>
              </w:numPr>
              <w:overflowPunct/>
              <w:autoSpaceDE/>
              <w:autoSpaceDN/>
              <w:adjustRightInd/>
              <w:spacing w:after="0" w:line="276" w:lineRule="auto"/>
              <w:textAlignment w:val="auto"/>
              <w:rPr>
                <w:rFonts w:eastAsia="MS Mincho"/>
                <w:lang w:val="en-US" w:eastAsia="ko-KR"/>
              </w:rPr>
            </w:pPr>
            <w:r w:rsidRPr="001E6960">
              <w:rPr>
                <w:bCs/>
                <w:lang w:eastAsia="en-GB"/>
              </w:rPr>
              <w:t>Study and specify support of sensing-based resource allocation, and/or a random resource selection [RAN1].</w:t>
            </w:r>
          </w:p>
          <w:p w14:paraId="108AD8D1" w14:textId="77777777" w:rsidR="001E6960" w:rsidRPr="001E6960" w:rsidRDefault="001E6960" w:rsidP="001E6960">
            <w:pPr>
              <w:numPr>
                <w:ilvl w:val="4"/>
                <w:numId w:val="106"/>
              </w:numPr>
              <w:overflowPunct/>
              <w:autoSpaceDE/>
              <w:autoSpaceDN/>
              <w:adjustRightInd/>
              <w:spacing w:after="0" w:line="276" w:lineRule="auto"/>
              <w:textAlignment w:val="auto"/>
              <w:rPr>
                <w:rFonts w:eastAsia="MS Mincho"/>
                <w:lang w:val="en-US" w:eastAsia="ko-KR"/>
              </w:rPr>
            </w:pPr>
            <w:r w:rsidRPr="001E6960">
              <w:rPr>
                <w:rFonts w:eastAsia="MS Mincho"/>
                <w:lang w:val="en-US" w:eastAsia="ko-KR"/>
              </w:rPr>
              <w:t>Study and specify solutions for congestion control for SL PRS and/or inter-UE coordination</w:t>
            </w:r>
            <w:r w:rsidRPr="001E6960">
              <w:rPr>
                <w:lang w:val="en-US" w:eastAsia="ko-KR"/>
              </w:rPr>
              <w:t xml:space="preserve"> for SL-PRS [RAN1]</w:t>
            </w:r>
            <w:r w:rsidRPr="001E6960">
              <w:rPr>
                <w:rFonts w:eastAsia="MS Mincho"/>
                <w:lang w:val="en-US" w:eastAsia="ko-KR"/>
              </w:rPr>
              <w:t>.</w:t>
            </w:r>
          </w:p>
          <w:p w14:paraId="39AC81E6" w14:textId="77777777" w:rsidR="001E6960" w:rsidRPr="001E6960" w:rsidRDefault="001E6960" w:rsidP="001E6960">
            <w:pPr>
              <w:numPr>
                <w:ilvl w:val="2"/>
                <w:numId w:val="106"/>
              </w:numPr>
              <w:overflowPunct/>
              <w:autoSpaceDE/>
              <w:autoSpaceDN/>
              <w:adjustRightInd/>
              <w:spacing w:after="0" w:line="276" w:lineRule="auto"/>
              <w:textAlignment w:val="auto"/>
              <w:rPr>
                <w:rFonts w:eastAsia="MS Mincho"/>
                <w:lang w:val="en-US" w:eastAsia="ko-KR"/>
              </w:rPr>
            </w:pPr>
            <w:r w:rsidRPr="001E6960">
              <w:rPr>
                <w:lang w:val="en-US" w:eastAsia="ko-KR"/>
              </w:rPr>
              <w:t>Support resource allocation for shared resource pool with Rel-16/17/18 sidelink communication and dedicated resource pool for SL PRS [RAN1].</w:t>
            </w:r>
          </w:p>
          <w:p w14:paraId="2A002255" w14:textId="2C94E660" w:rsidR="001E6960" w:rsidRPr="001E6960" w:rsidRDefault="001E6960" w:rsidP="001E6960">
            <w:pPr>
              <w:numPr>
                <w:ilvl w:val="3"/>
                <w:numId w:val="106"/>
              </w:numPr>
              <w:overflowPunct/>
              <w:autoSpaceDE/>
              <w:autoSpaceDN/>
              <w:adjustRightInd/>
              <w:spacing w:after="0" w:line="276" w:lineRule="auto"/>
              <w:textAlignment w:val="auto"/>
              <w:rPr>
                <w:rFonts w:eastAsia="MS Mincho"/>
                <w:lang w:val="en-US" w:eastAsia="ko-KR"/>
              </w:rPr>
            </w:pPr>
            <w:r w:rsidRPr="001E6960">
              <w:rPr>
                <w:lang w:val="en-US" w:eastAsia="ko-KR"/>
              </w:rPr>
              <w:t xml:space="preserve">NOTE: For SL positioning resource </w:t>
            </w:r>
            <w:r w:rsidR="001C7FF4">
              <w:rPr>
                <w:lang w:val="en-US" w:eastAsia="ko-KR"/>
              </w:rPr>
              <w:t>(pre)-</w:t>
            </w:r>
            <w:r w:rsidRPr="001E6960">
              <w:rPr>
                <w:lang w:val="en-US" w:eastAsia="ko-KR"/>
              </w:rPr>
              <w:t>configuration in a shared resource pool with Rel-16/17/18 sidelink communication, backward compatibility with legacy Rel-16/17 UEs should be ensured.</w:t>
            </w:r>
          </w:p>
          <w:p w14:paraId="6231DF2F"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t xml:space="preserve">Specify procedures for transmit power control for SL PRS transmissions at least based on open loop power control (OLPC) [RAN1]. </w:t>
            </w:r>
          </w:p>
          <w:p w14:paraId="2E4BF2C7"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t>Specify signalling and associated UE behavior for support of unicast, groupcast (not including many to one) and broadcast of SL PRS transmissions [RAN1, RAN2].</w:t>
            </w:r>
          </w:p>
          <w:p w14:paraId="32AD9AEE"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t xml:space="preserve">Specify reporting signalling and procedures to facilitate support of SL positioning in all coverage scenarios and for PC5-only and joint PC5-Uu scenarios [RAN2, RAN3]: </w:t>
            </w:r>
          </w:p>
          <w:p w14:paraId="491D5FBF" w14:textId="77777777" w:rsidR="001E6960" w:rsidRPr="001E6960" w:rsidRDefault="001E6960" w:rsidP="001E6960">
            <w:pPr>
              <w:numPr>
                <w:ilvl w:val="2"/>
                <w:numId w:val="106"/>
              </w:numPr>
              <w:overflowPunct/>
              <w:autoSpaceDE/>
              <w:autoSpaceDN/>
              <w:adjustRightInd/>
              <w:spacing w:after="0" w:line="276" w:lineRule="auto"/>
              <w:textAlignment w:val="auto"/>
              <w:rPr>
                <w:lang w:val="en-US" w:eastAsia="ko-KR"/>
              </w:rPr>
            </w:pPr>
            <w:r w:rsidRPr="001E6960">
              <w:rPr>
                <w:bCs/>
                <w:lang w:eastAsia="en-GB"/>
              </w:rPr>
              <w:t xml:space="preserve">Specify the </w:t>
            </w:r>
            <w:r w:rsidRPr="001E6960">
              <w:rPr>
                <w:rFonts w:eastAsia="DengXian" w:hint="eastAsia"/>
                <w:lang w:eastAsia="zh-CN"/>
              </w:rPr>
              <w:t>p</w:t>
            </w:r>
            <w:r w:rsidRPr="001E6960">
              <w:rPr>
                <w:lang w:eastAsia="zh-CN"/>
              </w:rPr>
              <w:t xml:space="preserve">rotocol </w:t>
            </w:r>
            <w:r w:rsidRPr="001E6960">
              <w:rPr>
                <w:rFonts w:eastAsia="DengXian" w:hint="eastAsia"/>
                <w:lang w:eastAsia="zh-CN"/>
              </w:rPr>
              <w:t xml:space="preserve">and procedures </w:t>
            </w:r>
            <w:r w:rsidRPr="001E6960">
              <w:rPr>
                <w:lang w:eastAsia="zh-CN"/>
              </w:rPr>
              <w:t>for SL positioning between UEs (Protocol for Sidelink positioning procedures (SLPP))</w:t>
            </w:r>
            <w:r w:rsidRPr="001E6960">
              <w:rPr>
                <w:lang w:val="en-US" w:eastAsia="ko-KR"/>
              </w:rPr>
              <w:t>.</w:t>
            </w:r>
          </w:p>
          <w:p w14:paraId="06EF0093" w14:textId="77777777" w:rsidR="001E6960" w:rsidRPr="001E6960" w:rsidRDefault="001E6960" w:rsidP="001E6960">
            <w:pPr>
              <w:numPr>
                <w:ilvl w:val="2"/>
                <w:numId w:val="106"/>
              </w:numPr>
              <w:overflowPunct/>
              <w:autoSpaceDE/>
              <w:autoSpaceDN/>
              <w:adjustRightInd/>
              <w:spacing w:after="0" w:line="276" w:lineRule="auto"/>
              <w:textAlignment w:val="auto"/>
              <w:rPr>
                <w:lang w:val="en-US" w:eastAsia="ko-KR"/>
              </w:rPr>
            </w:pPr>
            <w:r w:rsidRPr="001E6960">
              <w:rPr>
                <w:bCs/>
                <w:lang w:eastAsia="en-GB"/>
              </w:rPr>
              <w:t xml:space="preserve">Specify the </w:t>
            </w:r>
            <w:r w:rsidRPr="001E6960">
              <w:rPr>
                <w:rFonts w:eastAsia="DengXian"/>
                <w:lang w:eastAsia="zh-CN"/>
              </w:rPr>
              <w:t>protocol and procedures for SL positioning between UEs and LMF</w:t>
            </w:r>
            <w:r w:rsidRPr="001E6960">
              <w:rPr>
                <w:rFonts w:eastAsia="MS Mincho"/>
                <w:lang w:eastAsia="zh-CN"/>
              </w:rPr>
              <w:t xml:space="preserve">. </w:t>
            </w:r>
          </w:p>
          <w:p w14:paraId="19F5C73E"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lastRenderedPageBreak/>
              <w:t>Specify signalling to NG-RAN for</w:t>
            </w:r>
            <w:r w:rsidRPr="001E6960" w:rsidDel="00527ADA">
              <w:rPr>
                <w:lang w:val="en-US" w:eastAsia="ko-KR"/>
              </w:rPr>
              <w:t xml:space="preserve"> </w:t>
            </w:r>
            <w:r w:rsidRPr="001E6960">
              <w:rPr>
                <w:lang w:val="en-US" w:eastAsia="ko-KR"/>
              </w:rPr>
              <w:t xml:space="preserve">sidelink positioning and ranging service authorizations as needed. [RAN3, RAN2] </w:t>
            </w:r>
          </w:p>
          <w:p w14:paraId="59B3ADA4" w14:textId="6756ADF1" w:rsidR="001E6960" w:rsidRDefault="001E6960" w:rsidP="007C29B7">
            <w:pPr>
              <w:numPr>
                <w:ilvl w:val="1"/>
                <w:numId w:val="106"/>
              </w:numPr>
              <w:overflowPunct/>
              <w:autoSpaceDE/>
              <w:autoSpaceDN/>
              <w:adjustRightInd/>
              <w:spacing w:after="0" w:line="276" w:lineRule="auto"/>
              <w:textAlignment w:val="auto"/>
              <w:rPr>
                <w:sz w:val="24"/>
                <w:szCs w:val="24"/>
                <w:lang w:val="en-US"/>
              </w:rPr>
            </w:pPr>
            <w:r w:rsidRPr="001E6960">
              <w:rPr>
                <w:lang w:val="en-US" w:eastAsia="ko-KR"/>
              </w:rPr>
              <w:t>Specify corresponding new core requirements, as well as identifying and specify the impact on the existing RAN4 specification, including RRM measurements and procedures [RAN4].</w:t>
            </w:r>
          </w:p>
        </w:tc>
      </w:tr>
    </w:tbl>
    <w:p w14:paraId="0A84A444" w14:textId="11912802" w:rsidR="005057F7" w:rsidRPr="003A74B1" w:rsidRDefault="003B52F1" w:rsidP="0072019D">
      <w:pPr>
        <w:pStyle w:val="ListParagraph"/>
        <w:spacing w:before="120" w:after="120"/>
        <w:ind w:left="0"/>
        <w:contextualSpacing w:val="0"/>
        <w:jc w:val="both"/>
        <w:rPr>
          <w:sz w:val="22"/>
          <w:szCs w:val="22"/>
          <w:lang w:val="en-US"/>
        </w:rPr>
      </w:pPr>
      <w:r w:rsidRPr="003A74B1">
        <w:rPr>
          <w:sz w:val="22"/>
          <w:szCs w:val="22"/>
          <w:lang w:val="en-US"/>
        </w:rPr>
        <w:lastRenderedPageBreak/>
        <w:t>In this contribution,</w:t>
      </w:r>
      <w:r w:rsidR="003A5F94" w:rsidRPr="003A74B1">
        <w:rPr>
          <w:sz w:val="22"/>
          <w:szCs w:val="22"/>
          <w:lang w:val="en-US"/>
        </w:rPr>
        <w:t xml:space="preserve"> we </w:t>
      </w:r>
      <w:r w:rsidR="00A0768C">
        <w:rPr>
          <w:sz w:val="22"/>
          <w:szCs w:val="22"/>
          <w:lang w:val="en-US"/>
        </w:rPr>
        <w:t>present our initial views on resource allocation for</w:t>
      </w:r>
      <w:r w:rsidR="003A5F94" w:rsidRPr="003A74B1">
        <w:rPr>
          <w:sz w:val="22"/>
          <w:szCs w:val="22"/>
          <w:lang w:val="en-US"/>
        </w:rPr>
        <w:t xml:space="preserve"> </w:t>
      </w:r>
      <w:r w:rsidR="001E6960">
        <w:rPr>
          <w:sz w:val="22"/>
          <w:szCs w:val="22"/>
          <w:lang w:val="en-US"/>
        </w:rPr>
        <w:t>the SL positioning reference signal (SL-PRS)</w:t>
      </w:r>
      <w:r w:rsidR="003A5F94" w:rsidRPr="003A74B1">
        <w:rPr>
          <w:sz w:val="22"/>
          <w:szCs w:val="22"/>
          <w:lang w:val="en-US"/>
        </w:rPr>
        <w:t>.</w:t>
      </w:r>
    </w:p>
    <w:bookmarkEnd w:id="1"/>
    <w:p w14:paraId="7CB89A92" w14:textId="37FC20D7" w:rsidR="006B3C70" w:rsidRPr="003A74B1" w:rsidRDefault="009C4AC0" w:rsidP="00D0198B">
      <w:pPr>
        <w:pStyle w:val="Heading1"/>
        <w:rPr>
          <w:lang w:val="en-US"/>
        </w:rPr>
      </w:pPr>
      <w:r w:rsidRPr="003A74B1">
        <w:rPr>
          <w:lang w:val="en-US"/>
        </w:rPr>
        <w:t>Discussion</w:t>
      </w:r>
    </w:p>
    <w:p w14:paraId="0B8E35FD" w14:textId="78DEA55B" w:rsidR="00724A70" w:rsidRPr="003A74B1" w:rsidRDefault="00724A70" w:rsidP="00D0198B">
      <w:pPr>
        <w:pStyle w:val="Heading2"/>
        <w:rPr>
          <w:rFonts w:eastAsia="Arial" w:cs="Arial"/>
          <w:b/>
          <w:bCs/>
          <w:szCs w:val="32"/>
          <w:lang w:val="en-US"/>
        </w:rPr>
      </w:pPr>
      <w:bookmarkStart w:id="2" w:name="_Hlk4137067"/>
      <w:bookmarkStart w:id="3" w:name="_Hlk520894743"/>
      <w:bookmarkStart w:id="4" w:name="_Hlk7596973"/>
      <w:bookmarkStart w:id="5" w:name="_Hlk525462634"/>
      <w:r w:rsidRPr="003A74B1">
        <w:rPr>
          <w:lang w:val="en-US"/>
        </w:rPr>
        <w:t xml:space="preserve">Resource </w:t>
      </w:r>
      <w:r w:rsidR="004A632A" w:rsidRPr="003A74B1">
        <w:rPr>
          <w:lang w:val="en-US"/>
        </w:rPr>
        <w:t>a</w:t>
      </w:r>
      <w:r w:rsidRPr="003A74B1">
        <w:rPr>
          <w:lang w:val="en-US"/>
        </w:rPr>
        <w:t>llocation</w:t>
      </w:r>
    </w:p>
    <w:p w14:paraId="16780F7F" w14:textId="107A9204" w:rsidR="00F806ED" w:rsidRPr="003A74B1" w:rsidRDefault="00F806ED" w:rsidP="7BD851D2">
      <w:pPr>
        <w:pStyle w:val="Heading3"/>
        <w:rPr>
          <w:b/>
          <w:bCs/>
          <w:lang w:val="en-US"/>
        </w:rPr>
      </w:pPr>
      <w:r w:rsidRPr="7BD851D2">
        <w:rPr>
          <w:lang w:val="en-US"/>
        </w:rPr>
        <w:t>Resource pools</w:t>
      </w:r>
    </w:p>
    <w:p w14:paraId="2F309AE7" w14:textId="52DC6168" w:rsidR="00CF14CC" w:rsidRDefault="33EEB413" w:rsidP="00DB1AD1">
      <w:pPr>
        <w:pStyle w:val="ListParagraph"/>
        <w:spacing w:after="0"/>
        <w:ind w:left="0"/>
        <w:jc w:val="both"/>
        <w:rPr>
          <w:sz w:val="22"/>
          <w:szCs w:val="22"/>
          <w:lang w:val="en-US"/>
        </w:rPr>
      </w:pPr>
      <w:bookmarkStart w:id="6" w:name="Proposal5553"/>
      <w:bookmarkStart w:id="7" w:name="Proposal29332"/>
      <w:r w:rsidRPr="003A74B1">
        <w:rPr>
          <w:sz w:val="22"/>
          <w:szCs w:val="22"/>
          <w:lang w:val="en-US"/>
        </w:rPr>
        <w:t>In the previous RAN1 meeting</w:t>
      </w:r>
      <w:r w:rsidR="005126F1">
        <w:rPr>
          <w:sz w:val="22"/>
          <w:szCs w:val="22"/>
          <w:lang w:val="en-US"/>
        </w:rPr>
        <w:t>s</w:t>
      </w:r>
      <w:r w:rsidRPr="003A74B1">
        <w:rPr>
          <w:sz w:val="22"/>
          <w:szCs w:val="22"/>
          <w:lang w:val="en-US"/>
        </w:rPr>
        <w:t xml:space="preserve">, </w:t>
      </w:r>
      <w:r w:rsidR="00CF14CC">
        <w:rPr>
          <w:sz w:val="22"/>
          <w:szCs w:val="22"/>
          <w:lang w:val="en-US"/>
        </w:rPr>
        <w:t xml:space="preserve">the following agreement </w:t>
      </w:r>
      <w:r w:rsidR="00794B9E">
        <w:rPr>
          <w:sz w:val="22"/>
          <w:szCs w:val="22"/>
          <w:lang w:val="en-US"/>
        </w:rPr>
        <w:t xml:space="preserve">has </w:t>
      </w:r>
      <w:r w:rsidR="00CF14CC">
        <w:rPr>
          <w:sz w:val="22"/>
          <w:szCs w:val="22"/>
          <w:lang w:val="en-US"/>
        </w:rPr>
        <w:t>been reached regarding SL resource pool usage for SL positioning, in particular for SL PRS transmissions.</w:t>
      </w:r>
    </w:p>
    <w:p w14:paraId="2E3A3734" w14:textId="77777777" w:rsidR="00DB1AD1" w:rsidRDefault="00DB1AD1" w:rsidP="007C29B7">
      <w:pPr>
        <w:pStyle w:val="ListParagraph"/>
        <w:spacing w:after="0"/>
        <w:ind w:left="0"/>
        <w:jc w:val="both"/>
        <w:rPr>
          <w:sz w:val="22"/>
          <w:szCs w:val="22"/>
          <w:lang w:val="en-US"/>
        </w:rPr>
      </w:pPr>
    </w:p>
    <w:tbl>
      <w:tblPr>
        <w:tblStyle w:val="TableGrid"/>
        <w:tblW w:w="0" w:type="auto"/>
        <w:tblLook w:val="04A0" w:firstRow="1" w:lastRow="0" w:firstColumn="1" w:lastColumn="0" w:noHBand="0" w:noVBand="1"/>
      </w:tblPr>
      <w:tblGrid>
        <w:gridCol w:w="9962"/>
      </w:tblGrid>
      <w:tr w:rsidR="00A708FF" w14:paraId="439F133B" w14:textId="77777777" w:rsidTr="00A708FF">
        <w:tc>
          <w:tcPr>
            <w:tcW w:w="9962" w:type="dxa"/>
          </w:tcPr>
          <w:p w14:paraId="7672081E" w14:textId="3DCC9616" w:rsidR="00A708FF" w:rsidRPr="00A708FF" w:rsidRDefault="00A708FF" w:rsidP="00A708FF">
            <w:pPr>
              <w:overflowPunct/>
              <w:autoSpaceDE/>
              <w:autoSpaceDN/>
              <w:adjustRightInd/>
              <w:spacing w:after="0"/>
              <w:textAlignment w:val="auto"/>
              <w:rPr>
                <w:rFonts w:ascii="Times" w:eastAsia="Batang" w:hAnsi="Times"/>
                <w:b/>
                <w:szCs w:val="24"/>
              </w:rPr>
            </w:pPr>
            <w:r w:rsidRPr="00A708FF">
              <w:rPr>
                <w:rFonts w:ascii="Times" w:eastAsia="Batang" w:hAnsi="Times"/>
                <w:b/>
                <w:szCs w:val="24"/>
                <w:highlight w:val="green"/>
              </w:rPr>
              <w:t>Agreement</w:t>
            </w:r>
            <w:r w:rsidR="00B612F2">
              <w:rPr>
                <w:rFonts w:ascii="Times" w:eastAsia="Batang" w:hAnsi="Times"/>
                <w:b/>
                <w:szCs w:val="24"/>
              </w:rPr>
              <w:t xml:space="preserve"> (RAN1#111)</w:t>
            </w:r>
          </w:p>
          <w:p w14:paraId="0FAE5DD0" w14:textId="77777777" w:rsidR="00A708FF" w:rsidRPr="00A708FF" w:rsidRDefault="00A708FF" w:rsidP="00A708FF">
            <w:pPr>
              <w:overflowPunct/>
              <w:autoSpaceDE/>
              <w:autoSpaceDN/>
              <w:adjustRightInd/>
              <w:spacing w:after="0"/>
              <w:textAlignment w:val="auto"/>
              <w:rPr>
                <w:rFonts w:ascii="Times" w:eastAsia="Batang" w:hAnsi="Times"/>
                <w:szCs w:val="24"/>
              </w:rPr>
            </w:pPr>
            <w:r w:rsidRPr="00A708FF">
              <w:rPr>
                <w:rFonts w:ascii="Times" w:eastAsia="Batang" w:hAnsi="Times"/>
                <w:szCs w:val="24"/>
              </w:rPr>
              <w:t>With regards to the SL Positioning resource allocation, support</w:t>
            </w:r>
          </w:p>
          <w:p w14:paraId="2F51B23B" w14:textId="6B91A859" w:rsidR="00A708FF" w:rsidRPr="00A708FF" w:rsidRDefault="00A708FF" w:rsidP="00A708FF">
            <w:pPr>
              <w:numPr>
                <w:ilvl w:val="0"/>
                <w:numId w:val="70"/>
              </w:numPr>
              <w:tabs>
                <w:tab w:val="left" w:pos="720"/>
              </w:tabs>
              <w:overflowPunct/>
              <w:autoSpaceDE/>
              <w:autoSpaceDN/>
              <w:adjustRightInd/>
              <w:spacing w:after="0"/>
              <w:ind w:left="714" w:hanging="357"/>
              <w:contextualSpacing/>
              <w:jc w:val="both"/>
              <w:textAlignment w:val="auto"/>
              <w:rPr>
                <w:rFonts w:eastAsia="Times New Roman" w:cs="Times"/>
                <w:szCs w:val="24"/>
                <w:lang w:eastAsia="x-none"/>
              </w:rPr>
            </w:pPr>
            <w:r w:rsidRPr="00A708FF">
              <w:rPr>
                <w:rFonts w:eastAsia="Times New Roman" w:cs="Times"/>
                <w:szCs w:val="24"/>
                <w:lang w:eastAsia="x-none"/>
              </w:rPr>
              <w:t>Alt. 2: either dedicated resource pool(s) and/or a shared resource pool(s) with sidelink communication can be (pre</w:t>
            </w:r>
            <w:r w:rsidR="001A37B9" w:rsidRPr="00A708FF">
              <w:rPr>
                <w:rFonts w:eastAsia="Times New Roman" w:cs="Times"/>
                <w:szCs w:val="24"/>
                <w:lang w:eastAsia="x-none"/>
              </w:rPr>
              <w:t>)</w:t>
            </w:r>
            <w:r w:rsidRPr="00A708FF">
              <w:rPr>
                <w:rFonts w:eastAsia="Times New Roman" w:cs="Times"/>
                <w:szCs w:val="24"/>
                <w:lang w:eastAsia="x-none"/>
              </w:rPr>
              <w:t>-configured for SL-PRS.</w:t>
            </w:r>
          </w:p>
          <w:p w14:paraId="6C2F47B7" w14:textId="77777777" w:rsidR="00A708FF" w:rsidRPr="00A708FF" w:rsidRDefault="00A708FF" w:rsidP="00A708FF">
            <w:pPr>
              <w:numPr>
                <w:ilvl w:val="0"/>
                <w:numId w:val="70"/>
              </w:numPr>
              <w:tabs>
                <w:tab w:val="left" w:pos="720"/>
              </w:tabs>
              <w:overflowPunct/>
              <w:autoSpaceDE/>
              <w:autoSpaceDN/>
              <w:adjustRightInd/>
              <w:spacing w:after="0"/>
              <w:ind w:left="714" w:hanging="357"/>
              <w:contextualSpacing/>
              <w:jc w:val="both"/>
              <w:textAlignment w:val="auto"/>
              <w:rPr>
                <w:rFonts w:eastAsia="Times New Roman" w:cs="Times"/>
                <w:szCs w:val="24"/>
                <w:lang w:eastAsia="x-none"/>
              </w:rPr>
            </w:pPr>
            <w:r w:rsidRPr="00A708FF">
              <w:rPr>
                <w:rFonts w:eastAsia="Times New Roman" w:cs="Times"/>
                <w:szCs w:val="24"/>
                <w:lang w:eastAsia="x-none"/>
              </w:rPr>
              <w:t>Note: this does not imply that the design is the same for both types of resources pools</w:t>
            </w:r>
          </w:p>
          <w:p w14:paraId="5FA121EB" w14:textId="32599219" w:rsidR="00A708FF" w:rsidRPr="007C29B7" w:rsidRDefault="00A708FF" w:rsidP="007C29B7">
            <w:pPr>
              <w:numPr>
                <w:ilvl w:val="0"/>
                <w:numId w:val="70"/>
              </w:numPr>
              <w:tabs>
                <w:tab w:val="left" w:pos="720"/>
              </w:tabs>
              <w:overflowPunct/>
              <w:autoSpaceDE/>
              <w:autoSpaceDN/>
              <w:adjustRightInd/>
              <w:spacing w:after="0"/>
              <w:ind w:left="714" w:hanging="357"/>
              <w:contextualSpacing/>
              <w:jc w:val="both"/>
              <w:textAlignment w:val="auto"/>
              <w:rPr>
                <w:rFonts w:eastAsia="Times New Roman" w:cs="Times"/>
                <w:szCs w:val="24"/>
                <w:lang w:eastAsia="x-none"/>
              </w:rPr>
            </w:pPr>
            <w:r w:rsidRPr="00A708FF">
              <w:rPr>
                <w:rFonts w:eastAsia="Times New Roman" w:cs="Times"/>
                <w:szCs w:val="24"/>
                <w:lang w:eastAsia="x-none"/>
              </w:rPr>
              <w:t>Note: shared resources pool(s) should be supported with backward compatibility</w:t>
            </w:r>
          </w:p>
        </w:tc>
      </w:tr>
    </w:tbl>
    <w:p w14:paraId="16E71882" w14:textId="77777777" w:rsidR="00763207" w:rsidRDefault="00763207" w:rsidP="33EEB413">
      <w:pPr>
        <w:pStyle w:val="ListParagraph"/>
        <w:ind w:left="0"/>
        <w:jc w:val="both"/>
        <w:rPr>
          <w:sz w:val="22"/>
          <w:szCs w:val="22"/>
          <w:lang w:val="en-US"/>
        </w:rPr>
      </w:pPr>
    </w:p>
    <w:p w14:paraId="01A47F80" w14:textId="2F99E506" w:rsidR="00B8380A" w:rsidRPr="003A74B1" w:rsidRDefault="00AB268F" w:rsidP="33EEB413">
      <w:pPr>
        <w:pStyle w:val="ListParagraph"/>
        <w:ind w:left="0"/>
        <w:jc w:val="both"/>
        <w:rPr>
          <w:sz w:val="22"/>
          <w:szCs w:val="22"/>
          <w:lang w:val="en-US"/>
        </w:rPr>
      </w:pPr>
      <w:r>
        <w:rPr>
          <w:sz w:val="22"/>
          <w:szCs w:val="22"/>
          <w:lang w:val="en-US"/>
        </w:rPr>
        <w:t>From the formulation of Alt</w:t>
      </w:r>
      <w:r w:rsidR="00DC1DC6">
        <w:rPr>
          <w:sz w:val="22"/>
          <w:szCs w:val="22"/>
          <w:lang w:val="en-US"/>
        </w:rPr>
        <w:t>. 2</w:t>
      </w:r>
      <w:r w:rsidR="006874E9">
        <w:rPr>
          <w:sz w:val="22"/>
          <w:szCs w:val="22"/>
          <w:lang w:val="en-US"/>
        </w:rPr>
        <w:t xml:space="preserve"> with ‘</w:t>
      </w:r>
      <w:proofErr w:type="gramStart"/>
      <w:r w:rsidR="006874E9">
        <w:rPr>
          <w:sz w:val="22"/>
          <w:szCs w:val="22"/>
          <w:lang w:val="en-US"/>
        </w:rPr>
        <w:t>either..</w:t>
      </w:r>
      <w:proofErr w:type="gramEnd"/>
      <w:r w:rsidR="006874E9">
        <w:rPr>
          <w:sz w:val="22"/>
          <w:szCs w:val="22"/>
          <w:lang w:val="en-US"/>
        </w:rPr>
        <w:t xml:space="preserve"> and/</w:t>
      </w:r>
      <w:proofErr w:type="gramStart"/>
      <w:r w:rsidR="006874E9">
        <w:rPr>
          <w:sz w:val="22"/>
          <w:szCs w:val="22"/>
          <w:lang w:val="en-US"/>
        </w:rPr>
        <w:t>or..</w:t>
      </w:r>
      <w:proofErr w:type="gramEnd"/>
      <w:r w:rsidR="006874E9">
        <w:rPr>
          <w:sz w:val="22"/>
          <w:szCs w:val="22"/>
          <w:lang w:val="en-US"/>
        </w:rPr>
        <w:t>’</w:t>
      </w:r>
      <w:r w:rsidR="00DC1DC6">
        <w:rPr>
          <w:sz w:val="22"/>
          <w:szCs w:val="22"/>
          <w:lang w:val="en-US"/>
        </w:rPr>
        <w:t xml:space="preserve"> in the</w:t>
      </w:r>
      <w:r w:rsidR="00395994">
        <w:rPr>
          <w:sz w:val="22"/>
          <w:szCs w:val="22"/>
          <w:lang w:val="en-US"/>
        </w:rPr>
        <w:t xml:space="preserve"> aforementioned</w:t>
      </w:r>
      <w:r w:rsidR="00DC1DC6">
        <w:rPr>
          <w:sz w:val="22"/>
          <w:szCs w:val="22"/>
          <w:lang w:val="en-US"/>
        </w:rPr>
        <w:t xml:space="preserve"> agreement</w:t>
      </w:r>
      <w:r w:rsidR="006C25CE">
        <w:rPr>
          <w:sz w:val="22"/>
          <w:szCs w:val="22"/>
          <w:lang w:val="en-US"/>
        </w:rPr>
        <w:t>, it is not clear if</w:t>
      </w:r>
      <w:r w:rsidR="0001037E">
        <w:rPr>
          <w:sz w:val="22"/>
          <w:szCs w:val="22"/>
          <w:lang w:val="en-US"/>
        </w:rPr>
        <w:t xml:space="preserve"> both </w:t>
      </w:r>
      <w:r w:rsidR="004A4D6E">
        <w:rPr>
          <w:sz w:val="22"/>
          <w:szCs w:val="22"/>
          <w:lang w:val="en-US"/>
        </w:rPr>
        <w:t xml:space="preserve">dedicated and </w:t>
      </w:r>
      <w:r w:rsidR="00405362">
        <w:rPr>
          <w:sz w:val="22"/>
          <w:szCs w:val="22"/>
          <w:lang w:val="en-US"/>
        </w:rPr>
        <w:t>shared resource pool</w:t>
      </w:r>
      <w:r w:rsidR="00272B86">
        <w:rPr>
          <w:sz w:val="22"/>
          <w:szCs w:val="22"/>
          <w:lang w:val="en-US"/>
        </w:rPr>
        <w:t>s can be configured</w:t>
      </w:r>
      <w:r w:rsidR="0048731E">
        <w:rPr>
          <w:sz w:val="22"/>
          <w:szCs w:val="22"/>
          <w:lang w:val="en-US"/>
        </w:rPr>
        <w:t xml:space="preserve"> at a given time</w:t>
      </w:r>
      <w:r w:rsidR="005C03F7">
        <w:rPr>
          <w:sz w:val="22"/>
          <w:szCs w:val="22"/>
          <w:lang w:val="en-US"/>
        </w:rPr>
        <w:t>.</w:t>
      </w:r>
      <w:r w:rsidR="00CF534D">
        <w:rPr>
          <w:sz w:val="22"/>
          <w:szCs w:val="22"/>
          <w:lang w:val="en-US"/>
        </w:rPr>
        <w:t xml:space="preserve"> </w:t>
      </w:r>
      <w:r w:rsidR="00CF14CC">
        <w:rPr>
          <w:sz w:val="22"/>
          <w:szCs w:val="22"/>
          <w:lang w:val="en-US"/>
        </w:rPr>
        <w:t>Using dedicated resource pool(s)</w:t>
      </w:r>
      <w:r w:rsidR="004960AA" w:rsidRPr="003A74B1">
        <w:rPr>
          <w:sz w:val="22"/>
          <w:szCs w:val="22"/>
          <w:lang w:val="en-US"/>
        </w:rPr>
        <w:t xml:space="preserve"> </w:t>
      </w:r>
      <w:r w:rsidR="007308D4">
        <w:rPr>
          <w:sz w:val="22"/>
          <w:szCs w:val="22"/>
          <w:lang w:val="en-US"/>
        </w:rPr>
        <w:t>may</w:t>
      </w:r>
      <w:r w:rsidR="007308D4" w:rsidRPr="003A74B1">
        <w:rPr>
          <w:sz w:val="22"/>
          <w:szCs w:val="22"/>
          <w:lang w:val="en-US"/>
        </w:rPr>
        <w:t xml:space="preserve"> </w:t>
      </w:r>
      <w:r w:rsidR="004960AA" w:rsidRPr="003A74B1">
        <w:rPr>
          <w:sz w:val="22"/>
          <w:szCs w:val="22"/>
          <w:lang w:val="en-US"/>
        </w:rPr>
        <w:t xml:space="preserve">result in waste of the scarce SL resources </w:t>
      </w:r>
      <w:r w:rsidR="00B42DDE">
        <w:rPr>
          <w:sz w:val="22"/>
          <w:szCs w:val="22"/>
          <w:lang w:val="en-US"/>
        </w:rPr>
        <w:t>if</w:t>
      </w:r>
      <w:r w:rsidR="00B42DDE" w:rsidRPr="003A74B1">
        <w:rPr>
          <w:sz w:val="22"/>
          <w:szCs w:val="22"/>
          <w:lang w:val="en-US"/>
        </w:rPr>
        <w:t xml:space="preserve"> </w:t>
      </w:r>
      <w:r w:rsidR="004960AA" w:rsidRPr="003A74B1">
        <w:rPr>
          <w:sz w:val="22"/>
          <w:szCs w:val="22"/>
          <w:lang w:val="en-US"/>
        </w:rPr>
        <w:t xml:space="preserve">dedicated resource pools </w:t>
      </w:r>
      <w:r w:rsidR="003767A1">
        <w:rPr>
          <w:sz w:val="22"/>
          <w:szCs w:val="22"/>
          <w:lang w:val="en-US"/>
        </w:rPr>
        <w:t>are</w:t>
      </w:r>
      <w:r w:rsidR="004960AA" w:rsidRPr="003A74B1">
        <w:rPr>
          <w:sz w:val="22"/>
          <w:szCs w:val="22"/>
          <w:lang w:val="en-US"/>
        </w:rPr>
        <w:t xml:space="preserve"> utilized on demand, only when a request for positioning arises. Instead, </w:t>
      </w:r>
      <w:r w:rsidR="00CF14CC">
        <w:rPr>
          <w:sz w:val="22"/>
          <w:szCs w:val="22"/>
          <w:lang w:val="en-US"/>
        </w:rPr>
        <w:t>using shared pools</w:t>
      </w:r>
      <w:r w:rsidR="004960AA" w:rsidRPr="003A74B1">
        <w:rPr>
          <w:sz w:val="22"/>
          <w:szCs w:val="22"/>
          <w:lang w:val="en-US"/>
        </w:rPr>
        <w:t xml:space="preserve"> offers a more efficient alternative in terms of resource utilization. </w:t>
      </w:r>
      <w:r w:rsidR="00375B10" w:rsidRPr="003A74B1">
        <w:rPr>
          <w:sz w:val="22"/>
          <w:szCs w:val="22"/>
          <w:lang w:val="en-US"/>
        </w:rPr>
        <w:t>Nevertheless</w:t>
      </w:r>
      <w:r w:rsidR="00B8380A" w:rsidRPr="003A74B1">
        <w:rPr>
          <w:sz w:val="22"/>
          <w:szCs w:val="22"/>
          <w:lang w:val="en-US"/>
        </w:rPr>
        <w:t xml:space="preserve">, </w:t>
      </w:r>
      <w:r w:rsidR="00CF14CC">
        <w:rPr>
          <w:sz w:val="22"/>
          <w:szCs w:val="22"/>
          <w:lang w:val="en-US"/>
        </w:rPr>
        <w:t>a dedicated pool</w:t>
      </w:r>
      <w:r w:rsidR="002C23DE" w:rsidRPr="003A74B1">
        <w:rPr>
          <w:sz w:val="22"/>
          <w:szCs w:val="22"/>
          <w:lang w:val="en-US"/>
        </w:rPr>
        <w:t xml:space="preserve"> would allow transmission of SL PRS </w:t>
      </w:r>
      <w:r w:rsidR="00375B10" w:rsidRPr="003A74B1">
        <w:rPr>
          <w:sz w:val="22"/>
          <w:szCs w:val="22"/>
          <w:lang w:val="en-US"/>
        </w:rPr>
        <w:t>with</w:t>
      </w:r>
      <w:r w:rsidR="00EE1FB7" w:rsidRPr="003A74B1">
        <w:rPr>
          <w:sz w:val="22"/>
          <w:szCs w:val="22"/>
          <w:lang w:val="en-US"/>
        </w:rPr>
        <w:t>out any collisions with legacy transmissions</w:t>
      </w:r>
      <w:r w:rsidR="00DB0761" w:rsidRPr="003A74B1">
        <w:rPr>
          <w:sz w:val="22"/>
          <w:szCs w:val="22"/>
          <w:lang w:val="en-US"/>
        </w:rPr>
        <w:t>,</w:t>
      </w:r>
      <w:r w:rsidR="002C23DE" w:rsidRPr="003A74B1">
        <w:rPr>
          <w:sz w:val="22"/>
          <w:szCs w:val="22"/>
          <w:lang w:val="en-US"/>
        </w:rPr>
        <w:t xml:space="preserve"> in case of sufficient </w:t>
      </w:r>
      <w:r w:rsidR="00CC444A" w:rsidRPr="003A74B1">
        <w:rPr>
          <w:sz w:val="22"/>
          <w:szCs w:val="22"/>
          <w:lang w:val="en-US"/>
        </w:rPr>
        <w:t>number</w:t>
      </w:r>
      <w:r w:rsidR="002C23DE" w:rsidRPr="003A74B1">
        <w:rPr>
          <w:sz w:val="22"/>
          <w:szCs w:val="22"/>
          <w:lang w:val="en-US"/>
        </w:rPr>
        <w:t xml:space="preserve"> of dedicated resource</w:t>
      </w:r>
      <w:r w:rsidR="008D5389">
        <w:rPr>
          <w:sz w:val="22"/>
          <w:szCs w:val="22"/>
          <w:lang w:val="en-US"/>
        </w:rPr>
        <w:t>s</w:t>
      </w:r>
      <w:r w:rsidR="002C23DE" w:rsidRPr="003A74B1">
        <w:rPr>
          <w:sz w:val="22"/>
          <w:szCs w:val="22"/>
          <w:lang w:val="en-US"/>
        </w:rPr>
        <w:t>.</w:t>
      </w:r>
      <w:r w:rsidR="00CF14CC">
        <w:rPr>
          <w:sz w:val="22"/>
          <w:szCs w:val="22"/>
          <w:lang w:val="en-US"/>
        </w:rPr>
        <w:t xml:space="preserve"> We therefore </w:t>
      </w:r>
      <w:r w:rsidR="00305CFA">
        <w:rPr>
          <w:sz w:val="22"/>
          <w:szCs w:val="22"/>
          <w:lang w:val="en-US"/>
        </w:rPr>
        <w:t xml:space="preserve">prefer to </w:t>
      </w:r>
      <w:r w:rsidR="00CF14CC">
        <w:rPr>
          <w:sz w:val="22"/>
          <w:szCs w:val="22"/>
          <w:lang w:val="en-US"/>
        </w:rPr>
        <w:t xml:space="preserve">have the </w:t>
      </w:r>
      <w:r w:rsidR="00AE5F2B">
        <w:rPr>
          <w:sz w:val="22"/>
          <w:szCs w:val="22"/>
          <w:lang w:val="en-US"/>
        </w:rPr>
        <w:t xml:space="preserve">possibility of </w:t>
      </w:r>
      <w:r w:rsidR="001C7FF4">
        <w:rPr>
          <w:sz w:val="22"/>
          <w:szCs w:val="22"/>
          <w:lang w:val="en-US"/>
        </w:rPr>
        <w:t>(pre)-</w:t>
      </w:r>
      <w:r w:rsidR="00AE5F2B">
        <w:rPr>
          <w:sz w:val="22"/>
          <w:szCs w:val="22"/>
          <w:lang w:val="en-US"/>
        </w:rPr>
        <w:t xml:space="preserve">configuring both dedicated and shared pools </w:t>
      </w:r>
      <w:r w:rsidR="00D0063B">
        <w:rPr>
          <w:sz w:val="22"/>
          <w:szCs w:val="22"/>
          <w:lang w:val="en-US"/>
        </w:rPr>
        <w:t>(</w:t>
      </w:r>
      <w:r w:rsidR="00F6675F">
        <w:rPr>
          <w:sz w:val="22"/>
          <w:szCs w:val="22"/>
          <w:lang w:val="en-US"/>
        </w:rPr>
        <w:t xml:space="preserve">also </w:t>
      </w:r>
      <w:r w:rsidR="00D0063B" w:rsidRPr="00D0063B">
        <w:rPr>
          <w:sz w:val="22"/>
          <w:szCs w:val="22"/>
          <w:lang w:val="en-US"/>
        </w:rPr>
        <w:t>including either one of them</w:t>
      </w:r>
      <w:r w:rsidR="00D0063B">
        <w:rPr>
          <w:sz w:val="22"/>
          <w:szCs w:val="22"/>
          <w:lang w:val="en-US"/>
        </w:rPr>
        <w:t xml:space="preserve">) </w:t>
      </w:r>
      <w:r w:rsidR="00AE5F2B">
        <w:rPr>
          <w:sz w:val="22"/>
          <w:szCs w:val="22"/>
          <w:lang w:val="en-US"/>
        </w:rPr>
        <w:t>for SL PRS transmissions</w:t>
      </w:r>
      <w:r w:rsidR="00CF14CC">
        <w:rPr>
          <w:sz w:val="22"/>
          <w:szCs w:val="22"/>
          <w:lang w:val="en-US"/>
        </w:rPr>
        <w:t>.</w:t>
      </w:r>
    </w:p>
    <w:p w14:paraId="4EF8233E" w14:textId="77777777" w:rsidR="00DC1328" w:rsidRPr="003A74B1" w:rsidRDefault="00DC1328" w:rsidP="33EEB413">
      <w:pPr>
        <w:pStyle w:val="ListParagraph"/>
        <w:ind w:left="0"/>
        <w:jc w:val="both"/>
        <w:rPr>
          <w:sz w:val="22"/>
          <w:szCs w:val="22"/>
          <w:lang w:val="en-US"/>
        </w:rPr>
      </w:pPr>
    </w:p>
    <w:p w14:paraId="4715CD00" w14:textId="05E97E9E" w:rsidR="00CF14CC" w:rsidRDefault="00DC1328" w:rsidP="00DC1328">
      <w:pPr>
        <w:pStyle w:val="ListParagraph"/>
        <w:ind w:left="0"/>
        <w:jc w:val="both"/>
        <w:rPr>
          <w:b/>
          <w:bCs/>
          <w:sz w:val="22"/>
          <w:szCs w:val="22"/>
          <w:lang w:val="en-US"/>
        </w:rPr>
      </w:pPr>
      <w:bookmarkStart w:id="8" w:name="Proposal39495"/>
      <w:bookmarkStart w:id="9" w:name="Proposal8071"/>
      <w:bookmarkStart w:id="10" w:name="Proposal80734"/>
      <w:bookmarkStart w:id="11" w:name="Proposal7245"/>
      <w:bookmarkStart w:id="12" w:name="Proposal62282"/>
      <w:bookmarkStart w:id="13" w:name="Proposal19221"/>
      <w:bookmarkStart w:id="14" w:name="Proposal88516"/>
      <w:bookmarkStart w:id="15" w:name="Proposal85181"/>
      <w:bookmarkStart w:id="16" w:name="Proposal98269"/>
      <w:bookmarkStart w:id="17" w:name="Proposal38126"/>
      <w:bookmarkStart w:id="18" w:name="Proposal57624"/>
      <w:bookmarkStart w:id="19" w:name="Proposal16997"/>
      <w:bookmarkStart w:id="20" w:name="Proposal80469"/>
      <w:r w:rsidRPr="003A74B1">
        <w:rPr>
          <w:b/>
          <w:bCs/>
          <w:sz w:val="22"/>
          <w:szCs w:val="22"/>
          <w:lang w:val="en-US"/>
        </w:rPr>
        <w:t xml:space="preserve">Proposal </w:t>
      </w:r>
      <w:r w:rsidR="009145FC" w:rsidRPr="003A74B1">
        <w:rPr>
          <w:b/>
          <w:bCs/>
        </w:rPr>
        <w:fldChar w:fldCharType="begin"/>
      </w:r>
      <w:r w:rsidR="009145FC" w:rsidRPr="003A74B1">
        <w:rPr>
          <w:b/>
          <w:bCs/>
          <w:lang w:val="en-US"/>
        </w:rPr>
        <w:instrText xml:space="preserve"> SEQ Proposal \* Arabic </w:instrText>
      </w:r>
      <w:r w:rsidR="009145FC" w:rsidRPr="003A74B1">
        <w:rPr>
          <w:b/>
          <w:bCs/>
        </w:rPr>
        <w:fldChar w:fldCharType="separate"/>
      </w:r>
      <w:r w:rsidR="00171ACF">
        <w:rPr>
          <w:b/>
          <w:bCs/>
          <w:noProof/>
          <w:lang w:val="en-US"/>
        </w:rPr>
        <w:t>1</w:t>
      </w:r>
      <w:r w:rsidR="009145FC" w:rsidRPr="003A74B1">
        <w:rPr>
          <w:b/>
          <w:bCs/>
        </w:rPr>
        <w:fldChar w:fldCharType="end"/>
      </w:r>
      <w:r w:rsidRPr="003A74B1">
        <w:rPr>
          <w:b/>
          <w:bCs/>
          <w:sz w:val="22"/>
          <w:szCs w:val="22"/>
          <w:lang w:val="en-US"/>
        </w:rPr>
        <w:t xml:space="preserve">: </w:t>
      </w:r>
      <w:r w:rsidR="5EAFF722" w:rsidRPr="7F7F9253">
        <w:rPr>
          <w:b/>
          <w:bCs/>
          <w:sz w:val="22"/>
          <w:szCs w:val="22"/>
          <w:lang w:val="en-US"/>
        </w:rPr>
        <w:t>For SL PRS transmission, support</w:t>
      </w:r>
      <w:r w:rsidR="6B435D18" w:rsidRPr="7F7F9253">
        <w:rPr>
          <w:b/>
          <w:bCs/>
          <w:sz w:val="22"/>
          <w:szCs w:val="22"/>
          <w:lang w:val="en-US"/>
        </w:rPr>
        <w:t xml:space="preserve"> (pre</w:t>
      </w:r>
      <w:r w:rsidR="005174EB">
        <w:rPr>
          <w:b/>
          <w:bCs/>
          <w:sz w:val="22"/>
          <w:szCs w:val="22"/>
          <w:lang w:val="en-US"/>
        </w:rPr>
        <w:t>-</w:t>
      </w:r>
      <w:r w:rsidR="00297375" w:rsidRPr="7F7F9253">
        <w:rPr>
          <w:b/>
          <w:bCs/>
          <w:sz w:val="22"/>
          <w:szCs w:val="22"/>
          <w:lang w:val="en-US"/>
        </w:rPr>
        <w:t>)</w:t>
      </w:r>
      <w:r w:rsidR="6B435D18" w:rsidRPr="7F7F9253">
        <w:rPr>
          <w:b/>
          <w:bCs/>
          <w:sz w:val="22"/>
          <w:szCs w:val="22"/>
          <w:lang w:val="en-US"/>
        </w:rPr>
        <w:t>configuration of</w:t>
      </w:r>
      <w:r w:rsidR="5EAFF722" w:rsidRPr="7F7F9253">
        <w:rPr>
          <w:b/>
          <w:bCs/>
          <w:sz w:val="22"/>
          <w:szCs w:val="22"/>
          <w:lang w:val="en-US"/>
        </w:rPr>
        <w:t xml:space="preserve"> </w:t>
      </w:r>
      <w:r w:rsidR="00297E86">
        <w:rPr>
          <w:b/>
          <w:bCs/>
          <w:sz w:val="22"/>
          <w:szCs w:val="22"/>
          <w:lang w:val="en-US"/>
        </w:rPr>
        <w:t xml:space="preserve">either </w:t>
      </w:r>
      <w:r w:rsidR="005A0CCF">
        <w:rPr>
          <w:b/>
          <w:bCs/>
          <w:sz w:val="22"/>
          <w:szCs w:val="22"/>
          <w:lang w:val="en-US"/>
        </w:rPr>
        <w:t>b</w:t>
      </w:r>
      <w:r w:rsidR="00CF14CC">
        <w:rPr>
          <w:b/>
          <w:bCs/>
          <w:sz w:val="22"/>
          <w:szCs w:val="22"/>
          <w:lang w:val="en-US"/>
        </w:rPr>
        <w:t xml:space="preserve">oth dedicated and shared resource </w:t>
      </w:r>
      <w:r w:rsidR="00297E86">
        <w:rPr>
          <w:b/>
          <w:bCs/>
          <w:sz w:val="22"/>
          <w:szCs w:val="22"/>
          <w:lang w:val="en-US"/>
        </w:rPr>
        <w:t>pools</w:t>
      </w:r>
      <w:r w:rsidR="00405662">
        <w:rPr>
          <w:b/>
          <w:bCs/>
          <w:sz w:val="22"/>
          <w:szCs w:val="22"/>
          <w:lang w:val="en-US"/>
        </w:rPr>
        <w:t xml:space="preserve"> </w:t>
      </w:r>
      <w:r w:rsidR="00CF14CC">
        <w:rPr>
          <w:b/>
          <w:bCs/>
          <w:sz w:val="22"/>
          <w:szCs w:val="22"/>
          <w:lang w:val="en-US"/>
        </w:rPr>
        <w:t xml:space="preserve">with </w:t>
      </w:r>
      <w:r w:rsidR="2734EA81" w:rsidRPr="7F7F9253">
        <w:rPr>
          <w:b/>
          <w:bCs/>
          <w:sz w:val="22"/>
          <w:szCs w:val="22"/>
          <w:lang w:val="en-US"/>
        </w:rPr>
        <w:t xml:space="preserve">(Rel-16/17/18) </w:t>
      </w:r>
      <w:r w:rsidR="00CF14CC">
        <w:rPr>
          <w:b/>
          <w:bCs/>
          <w:sz w:val="22"/>
          <w:szCs w:val="22"/>
          <w:lang w:val="en-US"/>
        </w:rPr>
        <w:t>SL communication</w:t>
      </w:r>
      <w:r w:rsidR="00297E86">
        <w:rPr>
          <w:b/>
          <w:bCs/>
          <w:sz w:val="22"/>
          <w:szCs w:val="22"/>
          <w:lang w:val="en-US"/>
        </w:rPr>
        <w:t xml:space="preserve">, </w:t>
      </w:r>
      <w:r w:rsidR="00BF6C68">
        <w:rPr>
          <w:b/>
          <w:bCs/>
          <w:sz w:val="22"/>
          <w:szCs w:val="22"/>
          <w:lang w:val="en-US"/>
        </w:rPr>
        <w:t xml:space="preserve">or only </w:t>
      </w:r>
      <w:r w:rsidR="708522B3" w:rsidRPr="5B5DEDEC">
        <w:rPr>
          <w:b/>
          <w:bCs/>
          <w:sz w:val="22"/>
          <w:szCs w:val="22"/>
          <w:lang w:val="en-US"/>
        </w:rPr>
        <w:t>one of them</w:t>
      </w:r>
      <w:r w:rsidR="00CF14CC">
        <w:rPr>
          <w:b/>
          <w:bCs/>
          <w:sz w:val="22"/>
          <w:szCs w:val="22"/>
          <w:lang w:val="en-US"/>
        </w:rPr>
        <w:t xml:space="preserve">. </w:t>
      </w:r>
    </w:p>
    <w:bookmarkEnd w:id="8"/>
    <w:bookmarkEnd w:id="9"/>
    <w:bookmarkEnd w:id="10"/>
    <w:bookmarkEnd w:id="11"/>
    <w:bookmarkEnd w:id="12"/>
    <w:bookmarkEnd w:id="13"/>
    <w:bookmarkEnd w:id="14"/>
    <w:bookmarkEnd w:id="15"/>
    <w:bookmarkEnd w:id="16"/>
    <w:bookmarkEnd w:id="17"/>
    <w:bookmarkEnd w:id="18"/>
    <w:bookmarkEnd w:id="19"/>
    <w:bookmarkEnd w:id="20"/>
    <w:p w14:paraId="24BC6FC2" w14:textId="77777777" w:rsidR="008713C2" w:rsidRPr="003A74B1" w:rsidRDefault="008713C2" w:rsidP="008713C2">
      <w:pPr>
        <w:pStyle w:val="ListParagraph"/>
        <w:ind w:left="0"/>
        <w:jc w:val="both"/>
        <w:rPr>
          <w:sz w:val="22"/>
          <w:szCs w:val="22"/>
          <w:lang w:val="en-US"/>
        </w:rPr>
      </w:pPr>
    </w:p>
    <w:p w14:paraId="7B6611E3" w14:textId="26C36489" w:rsidR="000B26BB" w:rsidRPr="003A74B1" w:rsidRDefault="000B26BB" w:rsidP="008713C2">
      <w:pPr>
        <w:pStyle w:val="ListParagraph"/>
        <w:ind w:left="0"/>
        <w:jc w:val="both"/>
        <w:rPr>
          <w:sz w:val="22"/>
          <w:szCs w:val="22"/>
          <w:lang w:val="en-US"/>
        </w:rPr>
      </w:pPr>
      <w:r>
        <w:rPr>
          <w:sz w:val="22"/>
          <w:szCs w:val="22"/>
          <w:lang w:val="en-US"/>
        </w:rPr>
        <w:t>In addition, the</w:t>
      </w:r>
      <w:r w:rsidR="00954EF7">
        <w:rPr>
          <w:sz w:val="22"/>
          <w:szCs w:val="22"/>
          <w:lang w:val="en-US"/>
        </w:rPr>
        <w:t xml:space="preserve"> bandwidth </w:t>
      </w:r>
      <w:r w:rsidR="00FE47C2">
        <w:rPr>
          <w:sz w:val="22"/>
          <w:szCs w:val="22"/>
          <w:lang w:val="en-US"/>
        </w:rPr>
        <w:t>o</w:t>
      </w:r>
      <w:r w:rsidR="00954EF7">
        <w:rPr>
          <w:sz w:val="22"/>
          <w:szCs w:val="22"/>
          <w:lang w:val="en-US"/>
        </w:rPr>
        <w:t>f SL</w:t>
      </w:r>
      <w:r w:rsidR="00FE47C2">
        <w:rPr>
          <w:sz w:val="22"/>
          <w:szCs w:val="22"/>
          <w:lang w:val="en-US"/>
        </w:rPr>
        <w:t xml:space="preserve"> </w:t>
      </w:r>
      <w:r w:rsidR="00954EF7">
        <w:rPr>
          <w:sz w:val="22"/>
          <w:szCs w:val="22"/>
          <w:lang w:val="en-US"/>
        </w:rPr>
        <w:t>PRS</w:t>
      </w:r>
      <w:r w:rsidR="00FE47C2">
        <w:rPr>
          <w:sz w:val="22"/>
          <w:szCs w:val="22"/>
          <w:lang w:val="en-US"/>
        </w:rPr>
        <w:t xml:space="preserve"> is discussed in the previous RAN1 meeting and the </w:t>
      </w:r>
      <w:r>
        <w:rPr>
          <w:sz w:val="22"/>
          <w:szCs w:val="22"/>
          <w:lang w:val="en-US"/>
        </w:rPr>
        <w:t>following i</w:t>
      </w:r>
      <w:r w:rsidR="00617B79">
        <w:rPr>
          <w:sz w:val="22"/>
          <w:szCs w:val="22"/>
          <w:lang w:val="en-US"/>
        </w:rPr>
        <w:t>s</w:t>
      </w:r>
      <w:r>
        <w:rPr>
          <w:sz w:val="22"/>
          <w:szCs w:val="22"/>
          <w:lang w:val="en-US"/>
        </w:rPr>
        <w:t xml:space="preserve"> agreed</w:t>
      </w:r>
      <w:r w:rsidR="00982FA9">
        <w:rPr>
          <w:sz w:val="22"/>
          <w:szCs w:val="22"/>
          <w:lang w:val="en-US"/>
        </w:rPr>
        <w:t>:</w:t>
      </w:r>
      <w:r>
        <w:rPr>
          <w:sz w:val="22"/>
          <w:szCs w:val="22"/>
          <w:lang w:val="en-US"/>
        </w:rPr>
        <w:t xml:space="preserve"> </w:t>
      </w:r>
    </w:p>
    <w:tbl>
      <w:tblPr>
        <w:tblStyle w:val="TableGrid"/>
        <w:tblW w:w="0" w:type="auto"/>
        <w:tblLook w:val="04A0" w:firstRow="1" w:lastRow="0" w:firstColumn="1" w:lastColumn="0" w:noHBand="0" w:noVBand="1"/>
      </w:tblPr>
      <w:tblGrid>
        <w:gridCol w:w="9962"/>
      </w:tblGrid>
      <w:tr w:rsidR="005126F1" w14:paraId="691E6BFB" w14:textId="77777777" w:rsidTr="005126F1">
        <w:tc>
          <w:tcPr>
            <w:tcW w:w="9962" w:type="dxa"/>
          </w:tcPr>
          <w:p w14:paraId="663C4126" w14:textId="4F58A14C" w:rsidR="002473D4" w:rsidRPr="00E74594" w:rsidRDefault="002473D4" w:rsidP="00176BA9">
            <w:pPr>
              <w:pStyle w:val="ListParagraph"/>
              <w:ind w:left="0"/>
              <w:rPr>
                <w:sz w:val="22"/>
                <w:szCs w:val="22"/>
                <w:lang w:val="en-US"/>
              </w:rPr>
            </w:pPr>
            <w:r w:rsidRPr="00176BA9">
              <w:rPr>
                <w:b/>
                <w:bCs/>
                <w:sz w:val="22"/>
                <w:szCs w:val="22"/>
                <w:highlight w:val="green"/>
              </w:rPr>
              <w:t>Agreement</w:t>
            </w:r>
            <w:r w:rsidRPr="00176BA9">
              <w:rPr>
                <w:b/>
                <w:bCs/>
                <w:sz w:val="22"/>
                <w:szCs w:val="22"/>
              </w:rPr>
              <w:t xml:space="preserve"> (</w:t>
            </w:r>
            <w:r w:rsidR="00DD5F73">
              <w:rPr>
                <w:b/>
                <w:bCs/>
                <w:sz w:val="22"/>
                <w:szCs w:val="22"/>
              </w:rPr>
              <w:t>RAN1</w:t>
            </w:r>
            <w:r w:rsidRPr="00176BA9">
              <w:rPr>
                <w:b/>
                <w:bCs/>
                <w:sz w:val="22"/>
                <w:szCs w:val="22"/>
              </w:rPr>
              <w:t>#110bis)</w:t>
            </w:r>
          </w:p>
          <w:p w14:paraId="309C3AA1" w14:textId="77777777" w:rsidR="002473D4" w:rsidRPr="002473D4" w:rsidRDefault="002473D4" w:rsidP="00176BA9">
            <w:pPr>
              <w:pStyle w:val="ListParagraph"/>
              <w:spacing w:after="0"/>
              <w:ind w:left="0"/>
              <w:jc w:val="both"/>
              <w:rPr>
                <w:sz w:val="22"/>
                <w:szCs w:val="22"/>
                <w:lang w:val="en-US"/>
              </w:rPr>
            </w:pPr>
            <w:r w:rsidRPr="002473D4">
              <w:rPr>
                <w:sz w:val="22"/>
                <w:szCs w:val="22"/>
              </w:rPr>
              <w:t>At least for a dedicated resource pool for positioning,</w:t>
            </w:r>
          </w:p>
          <w:p w14:paraId="7481F492" w14:textId="77777777" w:rsidR="002473D4" w:rsidRPr="002473D4" w:rsidRDefault="002473D4" w:rsidP="00176BA9">
            <w:pPr>
              <w:pStyle w:val="ListParagraph"/>
              <w:numPr>
                <w:ilvl w:val="0"/>
                <w:numId w:val="99"/>
              </w:numPr>
              <w:spacing w:after="0"/>
              <w:jc w:val="both"/>
              <w:rPr>
                <w:sz w:val="22"/>
                <w:szCs w:val="22"/>
                <w:lang w:val="en-US"/>
              </w:rPr>
            </w:pPr>
            <w:r w:rsidRPr="002473D4">
              <w:rPr>
                <w:sz w:val="22"/>
                <w:szCs w:val="22"/>
              </w:rPr>
              <w:t xml:space="preserve">With regards to the bandwidth of SL-PRS transmission, </w:t>
            </w:r>
            <w:proofErr w:type="spellStart"/>
            <w:r w:rsidRPr="002473D4">
              <w:rPr>
                <w:sz w:val="22"/>
                <w:szCs w:val="22"/>
              </w:rPr>
              <w:t>downselect</w:t>
            </w:r>
            <w:proofErr w:type="spellEnd"/>
            <w:r w:rsidRPr="002473D4">
              <w:rPr>
                <w:sz w:val="22"/>
                <w:szCs w:val="22"/>
              </w:rPr>
              <w:t xml:space="preserve"> from the following alternatives: </w:t>
            </w:r>
          </w:p>
          <w:p w14:paraId="38908D2F" w14:textId="77777777" w:rsidR="002473D4" w:rsidRPr="002473D4" w:rsidRDefault="002473D4" w:rsidP="00176BA9">
            <w:pPr>
              <w:pStyle w:val="ListParagraph"/>
              <w:numPr>
                <w:ilvl w:val="1"/>
                <w:numId w:val="99"/>
              </w:numPr>
              <w:spacing w:after="0"/>
              <w:jc w:val="both"/>
              <w:rPr>
                <w:sz w:val="22"/>
                <w:szCs w:val="22"/>
                <w:lang w:val="en-US"/>
              </w:rPr>
            </w:pPr>
            <w:r w:rsidRPr="002473D4">
              <w:rPr>
                <w:sz w:val="22"/>
                <w:szCs w:val="22"/>
              </w:rPr>
              <w:t>Alt. 1: The bandwidth of SL-PRS can be same or smaller than that of the resource pool</w:t>
            </w:r>
          </w:p>
          <w:p w14:paraId="1C851F90" w14:textId="77777777" w:rsidR="002473D4" w:rsidRPr="002473D4" w:rsidRDefault="002473D4" w:rsidP="00176BA9">
            <w:pPr>
              <w:pStyle w:val="ListParagraph"/>
              <w:numPr>
                <w:ilvl w:val="1"/>
                <w:numId w:val="99"/>
              </w:numPr>
              <w:spacing w:after="0"/>
              <w:jc w:val="both"/>
              <w:rPr>
                <w:sz w:val="22"/>
                <w:szCs w:val="22"/>
                <w:lang w:val="en-US"/>
              </w:rPr>
            </w:pPr>
            <w:r w:rsidRPr="002473D4">
              <w:rPr>
                <w:sz w:val="22"/>
                <w:szCs w:val="22"/>
              </w:rPr>
              <w:t xml:space="preserve">Alt. 2: The bandwidth of SL-PRS shall be the same as that of the resource pool </w:t>
            </w:r>
          </w:p>
          <w:p w14:paraId="3A18A8D6" w14:textId="77777777" w:rsidR="002473D4" w:rsidRPr="002473D4" w:rsidRDefault="002473D4" w:rsidP="00176BA9">
            <w:pPr>
              <w:pStyle w:val="ListParagraph"/>
              <w:numPr>
                <w:ilvl w:val="0"/>
                <w:numId w:val="99"/>
              </w:numPr>
              <w:spacing w:after="0"/>
              <w:jc w:val="both"/>
              <w:rPr>
                <w:sz w:val="22"/>
                <w:szCs w:val="22"/>
                <w:lang w:val="en-US"/>
              </w:rPr>
            </w:pPr>
            <w:r w:rsidRPr="002473D4">
              <w:rPr>
                <w:sz w:val="22"/>
                <w:szCs w:val="22"/>
              </w:rPr>
              <w:t>Note: Companies are encouraged to provide their analysis and views on the above alternatives</w:t>
            </w:r>
          </w:p>
          <w:p w14:paraId="3A8DB325" w14:textId="61BB4DDF" w:rsidR="005126F1" w:rsidRPr="002473D4" w:rsidRDefault="002473D4" w:rsidP="00176BA9">
            <w:pPr>
              <w:pStyle w:val="ListParagraph"/>
              <w:numPr>
                <w:ilvl w:val="0"/>
                <w:numId w:val="99"/>
              </w:numPr>
              <w:spacing w:after="0"/>
              <w:jc w:val="both"/>
              <w:rPr>
                <w:sz w:val="22"/>
                <w:szCs w:val="22"/>
                <w:lang w:val="en-US"/>
              </w:rPr>
            </w:pPr>
            <w:r w:rsidRPr="002473D4">
              <w:rPr>
                <w:sz w:val="22"/>
                <w:szCs w:val="22"/>
              </w:rPr>
              <w:t>FFS: Bandwidth of SL-PRS transmission for shared resource pool (if supported)</w:t>
            </w:r>
          </w:p>
        </w:tc>
      </w:tr>
    </w:tbl>
    <w:p w14:paraId="4F8D280A" w14:textId="77777777" w:rsidR="00B72264" w:rsidRDefault="00B72264" w:rsidP="33EEB413">
      <w:pPr>
        <w:pStyle w:val="ListParagraph"/>
        <w:ind w:left="0"/>
        <w:jc w:val="both"/>
        <w:rPr>
          <w:sz w:val="22"/>
          <w:szCs w:val="22"/>
          <w:lang w:val="en-US"/>
        </w:rPr>
      </w:pPr>
    </w:p>
    <w:p w14:paraId="17321640" w14:textId="69AB235A" w:rsidR="00B72264" w:rsidRDefault="00A15B52" w:rsidP="33EEB413">
      <w:pPr>
        <w:pStyle w:val="ListParagraph"/>
        <w:ind w:left="0"/>
        <w:jc w:val="both"/>
        <w:rPr>
          <w:sz w:val="22"/>
          <w:szCs w:val="22"/>
          <w:lang w:val="en-US"/>
        </w:rPr>
      </w:pPr>
      <w:r>
        <w:rPr>
          <w:sz w:val="22"/>
          <w:szCs w:val="22"/>
          <w:lang w:val="en-US"/>
        </w:rPr>
        <w:t>Accuracy of positioning methods,</w:t>
      </w:r>
      <w:r w:rsidR="00DB1062">
        <w:rPr>
          <w:sz w:val="22"/>
          <w:szCs w:val="22"/>
          <w:lang w:val="en-US"/>
        </w:rPr>
        <w:t xml:space="preserve"> especially the time-based ones,</w:t>
      </w:r>
      <w:r>
        <w:rPr>
          <w:sz w:val="22"/>
          <w:szCs w:val="22"/>
          <w:lang w:val="en-US"/>
        </w:rPr>
        <w:t xml:space="preserve"> depend highly on the bandwidth of the transmitted reference signals. Given that different positioning requests may have different </w:t>
      </w:r>
      <w:r w:rsidR="00A43064">
        <w:rPr>
          <w:sz w:val="22"/>
          <w:szCs w:val="22"/>
          <w:lang w:val="en-US"/>
        </w:rPr>
        <w:t>QoS requirements</w:t>
      </w:r>
      <w:r w:rsidR="005B1B6B">
        <w:rPr>
          <w:sz w:val="22"/>
          <w:szCs w:val="22"/>
          <w:lang w:val="en-US"/>
        </w:rPr>
        <w:t xml:space="preserve"> </w:t>
      </w:r>
      <w:r w:rsidR="00A43064">
        <w:rPr>
          <w:sz w:val="22"/>
          <w:szCs w:val="22"/>
          <w:lang w:val="en-US"/>
        </w:rPr>
        <w:t xml:space="preserve">in terms of accuracy, the bandwidth of SL-PRS should be </w:t>
      </w:r>
      <w:r w:rsidR="001C7FF4">
        <w:rPr>
          <w:sz w:val="22"/>
          <w:szCs w:val="22"/>
          <w:lang w:val="en-US"/>
        </w:rPr>
        <w:t>(pre)-</w:t>
      </w:r>
      <w:r w:rsidR="00A43064">
        <w:rPr>
          <w:sz w:val="22"/>
          <w:szCs w:val="22"/>
          <w:lang w:val="en-US"/>
        </w:rPr>
        <w:t>configurable based on the accuracy requirements, irrespective of whether the resource pool for positioning is dedicated or shared.</w:t>
      </w:r>
      <w:r w:rsidR="00AA64DF">
        <w:rPr>
          <w:sz w:val="22"/>
          <w:szCs w:val="22"/>
          <w:lang w:val="en-US"/>
        </w:rPr>
        <w:t xml:space="preserve"> This means, the SL-PRS bandwidth is not necessarily equal to the size of the resource pool utilized.</w:t>
      </w:r>
    </w:p>
    <w:p w14:paraId="283EA1FB" w14:textId="77777777" w:rsidR="00A43064" w:rsidRDefault="00A43064" w:rsidP="33EEB413">
      <w:pPr>
        <w:pStyle w:val="ListParagraph"/>
        <w:ind w:left="0"/>
        <w:jc w:val="both"/>
        <w:rPr>
          <w:sz w:val="22"/>
          <w:szCs w:val="22"/>
          <w:lang w:val="en-US"/>
        </w:rPr>
      </w:pPr>
    </w:p>
    <w:p w14:paraId="5FACD8C8" w14:textId="4B1C01E3" w:rsidR="00A43064" w:rsidRDefault="00A43064" w:rsidP="00A43064">
      <w:pPr>
        <w:pStyle w:val="ListParagraph"/>
        <w:ind w:left="0"/>
        <w:jc w:val="both"/>
        <w:rPr>
          <w:b/>
          <w:bCs/>
          <w:sz w:val="22"/>
          <w:szCs w:val="22"/>
          <w:lang w:val="en-US"/>
        </w:rPr>
      </w:pPr>
      <w:bookmarkStart w:id="21" w:name="Proposal98270"/>
      <w:bookmarkStart w:id="22" w:name="Proposal38127"/>
      <w:bookmarkStart w:id="23" w:name="Proposal57625"/>
      <w:bookmarkStart w:id="24" w:name="Proposal16998"/>
      <w:bookmarkStart w:id="25" w:name="Proposal80470"/>
      <w:r w:rsidRPr="003A74B1">
        <w:rPr>
          <w:b/>
          <w:bCs/>
          <w:sz w:val="22"/>
          <w:szCs w:val="22"/>
          <w:lang w:val="en-US"/>
        </w:rPr>
        <w:lastRenderedPageBreak/>
        <w:t xml:space="preserve">Proposal </w:t>
      </w:r>
      <w:r w:rsidRPr="003A74B1">
        <w:rPr>
          <w:b/>
          <w:bCs/>
          <w:shd w:val="clear" w:color="auto" w:fill="E6E6E6"/>
        </w:rPr>
        <w:fldChar w:fldCharType="begin"/>
      </w:r>
      <w:r w:rsidRPr="003A74B1">
        <w:rPr>
          <w:b/>
          <w:bCs/>
          <w:lang w:val="en-US"/>
        </w:rPr>
        <w:instrText xml:space="preserve"> SEQ Proposal \* Arabic </w:instrText>
      </w:r>
      <w:r w:rsidRPr="003A74B1">
        <w:rPr>
          <w:b/>
          <w:bCs/>
          <w:shd w:val="clear" w:color="auto" w:fill="E6E6E6"/>
        </w:rPr>
        <w:fldChar w:fldCharType="separate"/>
      </w:r>
      <w:r w:rsidR="00171ACF">
        <w:rPr>
          <w:b/>
          <w:bCs/>
          <w:noProof/>
          <w:lang w:val="en-US"/>
        </w:rPr>
        <w:t>2</w:t>
      </w:r>
      <w:r w:rsidRPr="003A74B1">
        <w:rPr>
          <w:b/>
          <w:bCs/>
          <w:shd w:val="clear" w:color="auto" w:fill="E6E6E6"/>
        </w:rPr>
        <w:fldChar w:fldCharType="end"/>
      </w:r>
      <w:r w:rsidRPr="003A74B1">
        <w:rPr>
          <w:b/>
          <w:bCs/>
          <w:sz w:val="22"/>
          <w:szCs w:val="22"/>
          <w:lang w:val="en-US"/>
        </w:rPr>
        <w:t xml:space="preserve">: </w:t>
      </w:r>
      <w:r>
        <w:rPr>
          <w:b/>
          <w:bCs/>
          <w:sz w:val="22"/>
          <w:szCs w:val="22"/>
          <w:lang w:val="en-US"/>
        </w:rPr>
        <w:t>For both dedicated and shared resource pools for SL positioning, the bandwidth of SL-</w:t>
      </w:r>
      <w:r w:rsidR="00A030C0">
        <w:rPr>
          <w:b/>
          <w:bCs/>
          <w:sz w:val="22"/>
          <w:szCs w:val="22"/>
          <w:lang w:val="en-US"/>
        </w:rPr>
        <w:t>P</w:t>
      </w:r>
      <w:r>
        <w:rPr>
          <w:b/>
          <w:bCs/>
          <w:sz w:val="22"/>
          <w:szCs w:val="22"/>
          <w:lang w:val="en-US"/>
        </w:rPr>
        <w:t>RS</w:t>
      </w:r>
      <w:r w:rsidR="00AA64DF">
        <w:rPr>
          <w:b/>
          <w:bCs/>
          <w:sz w:val="22"/>
          <w:szCs w:val="22"/>
          <w:lang w:val="en-US"/>
        </w:rPr>
        <w:t xml:space="preserve"> shall be </w:t>
      </w:r>
      <w:r w:rsidR="001C7FF4">
        <w:rPr>
          <w:b/>
          <w:bCs/>
          <w:sz w:val="22"/>
          <w:szCs w:val="22"/>
          <w:lang w:val="en-US"/>
        </w:rPr>
        <w:t>(pre)-</w:t>
      </w:r>
      <w:r w:rsidR="00AA64DF">
        <w:rPr>
          <w:b/>
          <w:bCs/>
          <w:sz w:val="22"/>
          <w:szCs w:val="22"/>
          <w:lang w:val="en-US"/>
        </w:rPr>
        <w:t>configurable,</w:t>
      </w:r>
      <w:r w:rsidR="00096FC3">
        <w:rPr>
          <w:b/>
          <w:bCs/>
          <w:sz w:val="22"/>
          <w:szCs w:val="22"/>
          <w:lang w:val="en-US"/>
        </w:rPr>
        <w:t xml:space="preserve"> </w:t>
      </w:r>
      <w:r w:rsidR="001C7FF4">
        <w:rPr>
          <w:b/>
          <w:bCs/>
          <w:sz w:val="22"/>
          <w:szCs w:val="22"/>
          <w:lang w:val="en-US"/>
        </w:rPr>
        <w:t>e.g.</w:t>
      </w:r>
      <w:r w:rsidR="00E86518">
        <w:rPr>
          <w:b/>
          <w:bCs/>
          <w:sz w:val="22"/>
          <w:szCs w:val="22"/>
          <w:lang w:val="en-US"/>
        </w:rPr>
        <w:t>,</w:t>
      </w:r>
      <w:r w:rsidR="00096FC3">
        <w:rPr>
          <w:b/>
          <w:bCs/>
          <w:sz w:val="22"/>
          <w:szCs w:val="22"/>
          <w:lang w:val="en-US"/>
        </w:rPr>
        <w:t xml:space="preserve"> depending on positioning accuracy requirements,</w:t>
      </w:r>
      <w:r w:rsidR="00AA64DF">
        <w:rPr>
          <w:b/>
          <w:bCs/>
          <w:sz w:val="22"/>
          <w:szCs w:val="22"/>
          <w:lang w:val="en-US"/>
        </w:rPr>
        <w:t xml:space="preserve"> which can be </w:t>
      </w:r>
      <w:r w:rsidR="00A0113D">
        <w:rPr>
          <w:b/>
          <w:bCs/>
          <w:sz w:val="22"/>
          <w:szCs w:val="22"/>
          <w:lang w:val="en-US"/>
        </w:rPr>
        <w:t>same or smaller than that of the resource pool</w:t>
      </w:r>
      <w:r w:rsidRPr="003A74B1">
        <w:rPr>
          <w:b/>
          <w:bCs/>
          <w:sz w:val="22"/>
          <w:szCs w:val="22"/>
          <w:lang w:val="en-US"/>
        </w:rPr>
        <w:t xml:space="preserve">. </w:t>
      </w:r>
    </w:p>
    <w:bookmarkEnd w:id="21"/>
    <w:bookmarkEnd w:id="22"/>
    <w:bookmarkEnd w:id="23"/>
    <w:bookmarkEnd w:id="24"/>
    <w:bookmarkEnd w:id="25"/>
    <w:p w14:paraId="53D69982" w14:textId="77777777" w:rsidR="002473D4" w:rsidRPr="007C29B7" w:rsidRDefault="002473D4" w:rsidP="33EEB413">
      <w:pPr>
        <w:pStyle w:val="ListParagraph"/>
        <w:ind w:left="0"/>
        <w:jc w:val="both"/>
        <w:rPr>
          <w:lang w:val="en-US"/>
        </w:rPr>
      </w:pPr>
    </w:p>
    <w:p w14:paraId="723EBD90" w14:textId="562BA13B" w:rsidR="00290FA7" w:rsidRDefault="00A0113D" w:rsidP="33EEB413">
      <w:pPr>
        <w:pStyle w:val="ListParagraph"/>
        <w:ind w:left="0"/>
        <w:jc w:val="both"/>
        <w:rPr>
          <w:sz w:val="22"/>
          <w:szCs w:val="22"/>
          <w:lang w:val="en-US"/>
        </w:rPr>
      </w:pPr>
      <w:r>
        <w:rPr>
          <w:sz w:val="22"/>
          <w:szCs w:val="22"/>
          <w:lang w:val="en-US"/>
        </w:rPr>
        <w:t>Further, i</w:t>
      </w:r>
      <w:r w:rsidR="00DC1328" w:rsidRPr="003A74B1">
        <w:rPr>
          <w:sz w:val="22"/>
          <w:szCs w:val="22"/>
          <w:lang w:val="en-US"/>
        </w:rPr>
        <w:t>n order to accommodate SL PRS transmissions</w:t>
      </w:r>
      <w:r w:rsidR="00C57322">
        <w:rPr>
          <w:sz w:val="22"/>
          <w:szCs w:val="22"/>
          <w:lang w:val="en-US"/>
        </w:rPr>
        <w:t xml:space="preserve"> that occupy wide bandwidth</w:t>
      </w:r>
      <w:r w:rsidR="00DC1328" w:rsidRPr="003A74B1">
        <w:rPr>
          <w:sz w:val="22"/>
          <w:szCs w:val="22"/>
          <w:lang w:val="en-US"/>
        </w:rPr>
        <w:t xml:space="preserve">, UEs could make use of multiple SL resource pools that </w:t>
      </w:r>
      <w:r w:rsidR="00E96B5C">
        <w:rPr>
          <w:sz w:val="22"/>
          <w:szCs w:val="22"/>
          <w:lang w:val="en-US"/>
        </w:rPr>
        <w:t>share the same set of time resources</w:t>
      </w:r>
      <w:r w:rsidR="00C13559">
        <w:rPr>
          <w:sz w:val="22"/>
          <w:szCs w:val="22"/>
          <w:lang w:val="en-US"/>
        </w:rPr>
        <w:t xml:space="preserve">. This could </w:t>
      </w:r>
      <w:r w:rsidR="00E84FF1">
        <w:rPr>
          <w:sz w:val="22"/>
          <w:szCs w:val="22"/>
          <w:lang w:val="en-US"/>
        </w:rPr>
        <w:t xml:space="preserve">also include </w:t>
      </w:r>
      <w:r w:rsidR="0050672F">
        <w:rPr>
          <w:sz w:val="22"/>
          <w:szCs w:val="22"/>
          <w:lang w:val="en-US"/>
        </w:rPr>
        <w:t xml:space="preserve">dedicated resource pools </w:t>
      </w:r>
      <w:r w:rsidR="001C7FF4">
        <w:rPr>
          <w:sz w:val="22"/>
          <w:szCs w:val="22"/>
          <w:lang w:val="en-US"/>
        </w:rPr>
        <w:t>(pre)-</w:t>
      </w:r>
      <w:r w:rsidR="0050672F">
        <w:rPr>
          <w:sz w:val="22"/>
          <w:szCs w:val="22"/>
          <w:lang w:val="en-US"/>
        </w:rPr>
        <w:t xml:space="preserve">configured for SL PRS, </w:t>
      </w:r>
      <w:r w:rsidR="00E84FF1">
        <w:rPr>
          <w:sz w:val="22"/>
          <w:szCs w:val="22"/>
          <w:lang w:val="en-US"/>
        </w:rPr>
        <w:t>which</w:t>
      </w:r>
      <w:r w:rsidR="0050672F">
        <w:rPr>
          <w:sz w:val="22"/>
          <w:szCs w:val="22"/>
          <w:lang w:val="en-US"/>
        </w:rPr>
        <w:t xml:space="preserve"> may</w:t>
      </w:r>
      <w:r w:rsidR="007725E3">
        <w:rPr>
          <w:sz w:val="22"/>
          <w:szCs w:val="22"/>
          <w:lang w:val="en-US"/>
        </w:rPr>
        <w:t xml:space="preserve"> </w:t>
      </w:r>
      <w:r w:rsidR="0050672F">
        <w:rPr>
          <w:sz w:val="22"/>
          <w:szCs w:val="22"/>
          <w:lang w:val="en-US"/>
        </w:rPr>
        <w:t>overlap with other SL resource pools.</w:t>
      </w:r>
      <w:r w:rsidR="00E84FF1">
        <w:rPr>
          <w:sz w:val="22"/>
          <w:szCs w:val="22"/>
          <w:lang w:val="en-US"/>
        </w:rPr>
        <w:t xml:space="preserve"> </w:t>
      </w:r>
      <w:r w:rsidR="00783ADA">
        <w:rPr>
          <w:sz w:val="22"/>
          <w:szCs w:val="22"/>
          <w:lang w:val="en-US"/>
        </w:rPr>
        <w:t xml:space="preserve">Network can </w:t>
      </w:r>
      <w:r w:rsidR="001C7FF4">
        <w:rPr>
          <w:sz w:val="22"/>
          <w:szCs w:val="22"/>
          <w:lang w:val="en-US"/>
        </w:rPr>
        <w:t>(pre)-</w:t>
      </w:r>
      <w:r w:rsidR="00783ADA">
        <w:rPr>
          <w:sz w:val="22"/>
          <w:szCs w:val="22"/>
          <w:lang w:val="en-US"/>
        </w:rPr>
        <w:t>configure such resource pools, which UEs do not need to constantly monitor for their SL data transmissions, but only utilize when a need arises for transmitting/receiving a SL PRS</w:t>
      </w:r>
      <w:r w:rsidR="001E6F68">
        <w:rPr>
          <w:sz w:val="22"/>
          <w:szCs w:val="22"/>
          <w:lang w:val="en-US"/>
        </w:rPr>
        <w:t xml:space="preserve"> with large bandwidth</w:t>
      </w:r>
      <w:r w:rsidR="00783ADA">
        <w:rPr>
          <w:sz w:val="22"/>
          <w:szCs w:val="22"/>
          <w:lang w:val="en-US"/>
        </w:rPr>
        <w:t xml:space="preserve"> for a given positioning session</w:t>
      </w:r>
      <w:r w:rsidR="00256DDB">
        <w:rPr>
          <w:sz w:val="22"/>
          <w:szCs w:val="22"/>
          <w:lang w:val="en-US"/>
        </w:rPr>
        <w:t xml:space="preserve"> </w:t>
      </w:r>
      <w:r w:rsidR="00256DDB" w:rsidRPr="00256DDB">
        <w:rPr>
          <w:sz w:val="22"/>
          <w:szCs w:val="22"/>
          <w:lang w:val="en-US"/>
        </w:rPr>
        <w:t>by aggregating them</w:t>
      </w:r>
      <w:r w:rsidR="00783ADA">
        <w:rPr>
          <w:sz w:val="22"/>
          <w:szCs w:val="22"/>
          <w:lang w:val="en-US"/>
        </w:rPr>
        <w:t>.</w:t>
      </w:r>
      <w:r w:rsidR="007B59BF">
        <w:rPr>
          <w:sz w:val="22"/>
          <w:szCs w:val="22"/>
          <w:lang w:val="en-US"/>
        </w:rPr>
        <w:t xml:space="preserve"> To enable </w:t>
      </w:r>
      <w:r w:rsidR="00FA6F3A">
        <w:rPr>
          <w:sz w:val="22"/>
          <w:szCs w:val="22"/>
          <w:lang w:val="en-US"/>
        </w:rPr>
        <w:t xml:space="preserve">such </w:t>
      </w:r>
      <w:r w:rsidR="00FD11E5">
        <w:rPr>
          <w:sz w:val="22"/>
          <w:szCs w:val="22"/>
          <w:lang w:val="en-US"/>
        </w:rPr>
        <w:t>aggregation</w:t>
      </w:r>
      <w:r w:rsidR="007B59BF">
        <w:rPr>
          <w:sz w:val="22"/>
          <w:szCs w:val="22"/>
          <w:lang w:val="en-US"/>
        </w:rPr>
        <w:t xml:space="preserve">, </w:t>
      </w:r>
      <w:r w:rsidR="007019DE">
        <w:rPr>
          <w:sz w:val="22"/>
          <w:szCs w:val="22"/>
          <w:lang w:val="en-US"/>
        </w:rPr>
        <w:t xml:space="preserve">additional </w:t>
      </w:r>
      <w:r w:rsidR="00617D01">
        <w:rPr>
          <w:sz w:val="22"/>
          <w:szCs w:val="22"/>
          <w:lang w:val="en-US"/>
        </w:rPr>
        <w:t>cooperation</w:t>
      </w:r>
      <w:r w:rsidR="007019DE">
        <w:rPr>
          <w:sz w:val="22"/>
          <w:szCs w:val="22"/>
          <w:lang w:val="en-US"/>
        </w:rPr>
        <w:t xml:space="preserve"> </w:t>
      </w:r>
      <w:r w:rsidR="000B5B02">
        <w:rPr>
          <w:sz w:val="22"/>
          <w:szCs w:val="22"/>
          <w:lang w:val="en-US"/>
        </w:rPr>
        <w:t xml:space="preserve">among UEs that </w:t>
      </w:r>
      <w:r w:rsidR="004370F6">
        <w:rPr>
          <w:sz w:val="22"/>
          <w:szCs w:val="22"/>
          <w:lang w:val="en-US"/>
        </w:rPr>
        <w:t>utilize these pools regularly</w:t>
      </w:r>
      <w:r w:rsidR="00FA6F3A">
        <w:rPr>
          <w:sz w:val="22"/>
          <w:szCs w:val="22"/>
          <w:lang w:val="en-US"/>
        </w:rPr>
        <w:t xml:space="preserve"> is needed</w:t>
      </w:r>
      <w:r w:rsidR="004370F6">
        <w:rPr>
          <w:sz w:val="22"/>
          <w:szCs w:val="22"/>
          <w:lang w:val="en-US"/>
        </w:rPr>
        <w:t>,</w:t>
      </w:r>
      <w:r w:rsidR="00617D01">
        <w:rPr>
          <w:sz w:val="22"/>
          <w:szCs w:val="22"/>
          <w:lang w:val="en-US"/>
        </w:rPr>
        <w:t xml:space="preserve"> </w:t>
      </w:r>
      <w:proofErr w:type="gramStart"/>
      <w:r w:rsidR="00C72D2A">
        <w:rPr>
          <w:sz w:val="22"/>
          <w:szCs w:val="22"/>
          <w:lang w:val="en-US"/>
        </w:rPr>
        <w:t>namely</w:t>
      </w:r>
      <w:proofErr w:type="gramEnd"/>
      <w:r w:rsidR="00C72D2A">
        <w:rPr>
          <w:sz w:val="22"/>
          <w:szCs w:val="22"/>
          <w:lang w:val="en-US"/>
        </w:rPr>
        <w:t xml:space="preserve"> </w:t>
      </w:r>
      <w:r w:rsidR="00617D01">
        <w:rPr>
          <w:sz w:val="22"/>
          <w:szCs w:val="22"/>
          <w:lang w:val="en-US"/>
        </w:rPr>
        <w:t xml:space="preserve">to monitor and </w:t>
      </w:r>
      <w:r w:rsidR="0089165D">
        <w:rPr>
          <w:sz w:val="22"/>
          <w:szCs w:val="22"/>
          <w:lang w:val="en-US"/>
        </w:rPr>
        <w:t>reserve SL resources in respective pools</w:t>
      </w:r>
      <w:r w:rsidR="00076279">
        <w:rPr>
          <w:sz w:val="22"/>
          <w:szCs w:val="22"/>
          <w:lang w:val="en-US"/>
        </w:rPr>
        <w:t xml:space="preserve"> for </w:t>
      </w:r>
      <w:r w:rsidR="00AA06BB">
        <w:rPr>
          <w:sz w:val="22"/>
          <w:szCs w:val="22"/>
          <w:lang w:val="en-US"/>
        </w:rPr>
        <w:t xml:space="preserve">the </w:t>
      </w:r>
      <w:r w:rsidR="00076279">
        <w:rPr>
          <w:sz w:val="22"/>
          <w:szCs w:val="22"/>
          <w:lang w:val="en-US"/>
        </w:rPr>
        <w:t xml:space="preserve">transmission of </w:t>
      </w:r>
      <w:r w:rsidR="00E07B49">
        <w:rPr>
          <w:sz w:val="22"/>
          <w:szCs w:val="22"/>
          <w:lang w:val="en-US"/>
        </w:rPr>
        <w:t>the</w:t>
      </w:r>
      <w:r w:rsidR="00076279">
        <w:rPr>
          <w:sz w:val="22"/>
          <w:szCs w:val="22"/>
          <w:lang w:val="en-US"/>
        </w:rPr>
        <w:t xml:space="preserve"> SL PRS</w:t>
      </w:r>
      <w:r w:rsidR="00C72D2A">
        <w:rPr>
          <w:sz w:val="22"/>
          <w:szCs w:val="22"/>
          <w:lang w:val="en-US"/>
        </w:rPr>
        <w:t xml:space="preserve"> by aggregating the pools</w:t>
      </w:r>
      <w:r w:rsidR="0089165D">
        <w:rPr>
          <w:sz w:val="22"/>
          <w:szCs w:val="22"/>
          <w:lang w:val="en-US"/>
        </w:rPr>
        <w:t>.</w:t>
      </w:r>
      <w:r w:rsidR="00617D01">
        <w:rPr>
          <w:sz w:val="22"/>
          <w:szCs w:val="22"/>
          <w:lang w:val="en-US"/>
        </w:rPr>
        <w:t xml:space="preserve"> </w:t>
      </w:r>
      <w:r w:rsidR="00E61F19">
        <w:rPr>
          <w:sz w:val="22"/>
          <w:szCs w:val="22"/>
          <w:lang w:val="en-US"/>
        </w:rPr>
        <w:t xml:space="preserve"> </w:t>
      </w:r>
    </w:p>
    <w:p w14:paraId="3F16231D" w14:textId="77777777" w:rsidR="00DC1328" w:rsidRPr="003A74B1" w:rsidRDefault="00DC1328" w:rsidP="33EEB413">
      <w:pPr>
        <w:pStyle w:val="ListParagraph"/>
        <w:ind w:left="0"/>
        <w:jc w:val="both"/>
        <w:rPr>
          <w:sz w:val="22"/>
          <w:szCs w:val="22"/>
          <w:lang w:val="en-US"/>
        </w:rPr>
      </w:pPr>
    </w:p>
    <w:p w14:paraId="04A79B70" w14:textId="040AC5B6" w:rsidR="00D711B4" w:rsidRDefault="00DC1328" w:rsidP="33EEB413">
      <w:pPr>
        <w:pStyle w:val="ListParagraph"/>
        <w:ind w:left="0"/>
        <w:jc w:val="both"/>
        <w:rPr>
          <w:b/>
          <w:bCs/>
          <w:sz w:val="22"/>
          <w:szCs w:val="22"/>
          <w:lang w:val="en-US"/>
        </w:rPr>
      </w:pPr>
      <w:bookmarkStart w:id="26" w:name="Proposal7246"/>
      <w:bookmarkStart w:id="27" w:name="Proposal62283"/>
      <w:bookmarkStart w:id="28" w:name="Proposal19222"/>
      <w:bookmarkStart w:id="29" w:name="Proposal88517"/>
      <w:bookmarkStart w:id="30" w:name="Proposal80735"/>
      <w:bookmarkStart w:id="31" w:name="Proposal85182"/>
      <w:bookmarkStart w:id="32" w:name="Proposal98271"/>
      <w:bookmarkStart w:id="33" w:name="Proposal38128"/>
      <w:bookmarkStart w:id="34" w:name="Proposal57626"/>
      <w:bookmarkStart w:id="35" w:name="Proposal16999"/>
      <w:bookmarkStart w:id="36" w:name="Proposal80471"/>
      <w:bookmarkStart w:id="37" w:name="Proposal39496"/>
      <w:bookmarkStart w:id="38" w:name="Proposal8072"/>
      <w:r w:rsidRPr="003A74B1">
        <w:rPr>
          <w:b/>
          <w:bCs/>
          <w:sz w:val="22"/>
          <w:szCs w:val="22"/>
          <w:lang w:val="en-US"/>
        </w:rPr>
        <w:t xml:space="preserve">Proposal </w:t>
      </w:r>
      <w:r w:rsidR="009145FC" w:rsidRPr="003A74B1">
        <w:rPr>
          <w:b/>
          <w:bCs/>
          <w:shd w:val="clear" w:color="auto" w:fill="E6E6E6"/>
        </w:rPr>
        <w:fldChar w:fldCharType="begin"/>
      </w:r>
      <w:r w:rsidR="009145FC" w:rsidRPr="003A74B1">
        <w:rPr>
          <w:b/>
          <w:bCs/>
          <w:lang w:val="en-US"/>
        </w:rPr>
        <w:instrText xml:space="preserve"> SEQ Proposal \* Arabic </w:instrText>
      </w:r>
      <w:r w:rsidR="009145FC" w:rsidRPr="003A74B1">
        <w:rPr>
          <w:b/>
          <w:bCs/>
          <w:shd w:val="clear" w:color="auto" w:fill="E6E6E6"/>
        </w:rPr>
        <w:fldChar w:fldCharType="separate"/>
      </w:r>
      <w:r w:rsidR="00171ACF">
        <w:rPr>
          <w:b/>
          <w:bCs/>
          <w:noProof/>
          <w:lang w:val="en-US"/>
        </w:rPr>
        <w:t>3</w:t>
      </w:r>
      <w:r w:rsidR="009145FC" w:rsidRPr="003A74B1">
        <w:rPr>
          <w:b/>
          <w:bCs/>
          <w:shd w:val="clear" w:color="auto" w:fill="E6E6E6"/>
        </w:rPr>
        <w:fldChar w:fldCharType="end"/>
      </w:r>
      <w:r w:rsidRPr="003A74B1">
        <w:rPr>
          <w:b/>
          <w:bCs/>
          <w:sz w:val="22"/>
          <w:szCs w:val="22"/>
          <w:lang w:val="en-US"/>
        </w:rPr>
        <w:t xml:space="preserve">: </w:t>
      </w:r>
      <w:r w:rsidR="00CE5533">
        <w:rPr>
          <w:b/>
          <w:bCs/>
          <w:sz w:val="22"/>
          <w:szCs w:val="22"/>
          <w:lang w:val="en-US"/>
        </w:rPr>
        <w:t>A</w:t>
      </w:r>
      <w:r w:rsidRPr="003A74B1">
        <w:rPr>
          <w:b/>
          <w:bCs/>
          <w:sz w:val="22"/>
          <w:szCs w:val="22"/>
          <w:lang w:val="en-US"/>
        </w:rPr>
        <w:t xml:space="preserve"> SL PRS</w:t>
      </w:r>
      <w:r w:rsidR="00E46EA3">
        <w:rPr>
          <w:b/>
          <w:bCs/>
          <w:sz w:val="22"/>
          <w:szCs w:val="22"/>
          <w:lang w:val="en-US"/>
        </w:rPr>
        <w:t xml:space="preserve"> </w:t>
      </w:r>
      <w:r w:rsidR="00CE5533">
        <w:rPr>
          <w:b/>
          <w:bCs/>
          <w:sz w:val="22"/>
          <w:szCs w:val="22"/>
          <w:lang w:val="en-US"/>
        </w:rPr>
        <w:t xml:space="preserve">transmission may </w:t>
      </w:r>
      <w:r w:rsidR="00E46EA3">
        <w:rPr>
          <w:b/>
          <w:bCs/>
          <w:sz w:val="22"/>
          <w:szCs w:val="22"/>
          <w:lang w:val="en-US"/>
        </w:rPr>
        <w:t xml:space="preserve">occupy </w:t>
      </w:r>
      <w:r w:rsidR="00CE5533">
        <w:rPr>
          <w:b/>
          <w:bCs/>
          <w:sz w:val="22"/>
          <w:szCs w:val="22"/>
          <w:lang w:val="en-US"/>
        </w:rPr>
        <w:t xml:space="preserve">a </w:t>
      </w:r>
      <w:r w:rsidR="00E46EA3">
        <w:rPr>
          <w:b/>
          <w:bCs/>
          <w:sz w:val="22"/>
          <w:szCs w:val="22"/>
          <w:lang w:val="en-US"/>
        </w:rPr>
        <w:t>wide bandwidth</w:t>
      </w:r>
      <w:r w:rsidRPr="003A74B1">
        <w:rPr>
          <w:b/>
          <w:bCs/>
          <w:sz w:val="22"/>
          <w:szCs w:val="22"/>
          <w:lang w:val="en-US"/>
        </w:rPr>
        <w:t xml:space="preserve"> </w:t>
      </w:r>
      <w:r w:rsidR="005B574C">
        <w:rPr>
          <w:b/>
          <w:bCs/>
          <w:sz w:val="22"/>
          <w:szCs w:val="22"/>
          <w:lang w:val="en-US"/>
        </w:rPr>
        <w:t>spanning across</w:t>
      </w:r>
      <w:r w:rsidRPr="003A74B1">
        <w:rPr>
          <w:b/>
          <w:bCs/>
          <w:sz w:val="22"/>
          <w:szCs w:val="22"/>
          <w:lang w:val="en-US"/>
        </w:rPr>
        <w:t xml:space="preserve"> multiple SL resource pools. </w:t>
      </w:r>
      <w:r w:rsidR="005B574C">
        <w:rPr>
          <w:b/>
          <w:bCs/>
          <w:sz w:val="22"/>
          <w:szCs w:val="22"/>
          <w:lang w:val="en-US"/>
        </w:rPr>
        <w:t>For monitoring and reserving SL resources across multiple resource pools, study methods that enable coordination between UEs that are configured with different resource pools.</w:t>
      </w:r>
    </w:p>
    <w:bookmarkEnd w:id="26"/>
    <w:bookmarkEnd w:id="27"/>
    <w:bookmarkEnd w:id="28"/>
    <w:bookmarkEnd w:id="29"/>
    <w:bookmarkEnd w:id="30"/>
    <w:bookmarkEnd w:id="31"/>
    <w:bookmarkEnd w:id="32"/>
    <w:bookmarkEnd w:id="33"/>
    <w:bookmarkEnd w:id="34"/>
    <w:bookmarkEnd w:id="35"/>
    <w:bookmarkEnd w:id="36"/>
    <w:p w14:paraId="445FCAC6" w14:textId="6C662880" w:rsidR="008276BA" w:rsidRDefault="008276BA" w:rsidP="008276BA">
      <w:pPr>
        <w:pStyle w:val="ListParagraph"/>
        <w:ind w:left="0"/>
        <w:jc w:val="both"/>
        <w:rPr>
          <w:sz w:val="22"/>
          <w:szCs w:val="22"/>
          <w:lang w:val="en-US"/>
        </w:rPr>
      </w:pPr>
    </w:p>
    <w:bookmarkEnd w:id="37"/>
    <w:bookmarkEnd w:id="38"/>
    <w:p w14:paraId="44E5B7CC" w14:textId="1E4CE62D" w:rsidR="008B29C7" w:rsidRDefault="007E38E4" w:rsidP="008276BA">
      <w:pPr>
        <w:pStyle w:val="ListParagraph"/>
        <w:ind w:left="0"/>
        <w:jc w:val="both"/>
        <w:rPr>
          <w:sz w:val="22"/>
          <w:szCs w:val="22"/>
          <w:lang w:val="en-US"/>
        </w:rPr>
      </w:pPr>
      <w:r>
        <w:rPr>
          <w:sz w:val="22"/>
          <w:szCs w:val="22"/>
          <w:lang w:val="en-US"/>
        </w:rPr>
        <w:t xml:space="preserve">RAN1 has been </w:t>
      </w:r>
      <w:r w:rsidR="00A67817">
        <w:rPr>
          <w:sz w:val="22"/>
          <w:szCs w:val="22"/>
          <w:lang w:val="en-US"/>
        </w:rPr>
        <w:t xml:space="preserve">discussing </w:t>
      </w:r>
      <w:r w:rsidR="00C25759">
        <w:rPr>
          <w:sz w:val="22"/>
          <w:szCs w:val="22"/>
          <w:lang w:val="en-US"/>
        </w:rPr>
        <w:t>on</w:t>
      </w:r>
      <w:r w:rsidR="00BD6C1B">
        <w:rPr>
          <w:sz w:val="22"/>
          <w:szCs w:val="22"/>
          <w:lang w:val="en-US"/>
        </w:rPr>
        <w:t xml:space="preserve"> </w:t>
      </w:r>
      <w:r w:rsidR="00FB364B">
        <w:rPr>
          <w:sz w:val="22"/>
          <w:szCs w:val="22"/>
          <w:lang w:val="en-US"/>
        </w:rPr>
        <w:t>chan</w:t>
      </w:r>
      <w:r w:rsidR="00E1011C">
        <w:rPr>
          <w:sz w:val="22"/>
          <w:szCs w:val="22"/>
          <w:lang w:val="en-US"/>
        </w:rPr>
        <w:t>nel</w:t>
      </w:r>
      <w:r w:rsidR="003A6F35">
        <w:rPr>
          <w:sz w:val="22"/>
          <w:szCs w:val="22"/>
          <w:lang w:val="en-US"/>
        </w:rPr>
        <w:t>(</w:t>
      </w:r>
      <w:r w:rsidR="00B1668A">
        <w:rPr>
          <w:sz w:val="22"/>
          <w:szCs w:val="22"/>
          <w:lang w:val="en-US"/>
        </w:rPr>
        <w:t>s</w:t>
      </w:r>
      <w:r w:rsidR="003A6F35">
        <w:rPr>
          <w:sz w:val="22"/>
          <w:szCs w:val="22"/>
          <w:lang w:val="en-US"/>
        </w:rPr>
        <w:t>)</w:t>
      </w:r>
      <w:r w:rsidR="00B1668A">
        <w:rPr>
          <w:sz w:val="22"/>
          <w:szCs w:val="22"/>
          <w:lang w:val="en-US"/>
        </w:rPr>
        <w:t xml:space="preserve"> to be</w:t>
      </w:r>
      <w:r w:rsidR="00B33344">
        <w:rPr>
          <w:sz w:val="22"/>
          <w:szCs w:val="22"/>
          <w:lang w:val="en-US"/>
        </w:rPr>
        <w:t xml:space="preserve"> included in dedicated pool</w:t>
      </w:r>
      <w:r w:rsidR="00B1668A">
        <w:rPr>
          <w:sz w:val="22"/>
          <w:szCs w:val="22"/>
          <w:lang w:val="en-US"/>
        </w:rPr>
        <w:t xml:space="preserve"> in addition to SL-PRS.</w:t>
      </w:r>
    </w:p>
    <w:tbl>
      <w:tblPr>
        <w:tblStyle w:val="TableGrid"/>
        <w:tblW w:w="0" w:type="auto"/>
        <w:tblLook w:val="04A0" w:firstRow="1" w:lastRow="0" w:firstColumn="1" w:lastColumn="0" w:noHBand="0" w:noVBand="1"/>
      </w:tblPr>
      <w:tblGrid>
        <w:gridCol w:w="9962"/>
      </w:tblGrid>
      <w:tr w:rsidR="0032021E" w14:paraId="05F9A62E" w14:textId="77777777" w:rsidTr="0032021E">
        <w:tc>
          <w:tcPr>
            <w:tcW w:w="9962" w:type="dxa"/>
          </w:tcPr>
          <w:p w14:paraId="3034681D" w14:textId="7579B140" w:rsidR="008C3478" w:rsidRPr="002E17E5" w:rsidRDefault="008C3478" w:rsidP="008C3478">
            <w:pPr>
              <w:pStyle w:val="ListParagraph"/>
              <w:ind w:left="0"/>
              <w:rPr>
                <w:sz w:val="22"/>
                <w:szCs w:val="22"/>
                <w:lang w:val="en-US"/>
              </w:rPr>
            </w:pPr>
            <w:r w:rsidRPr="002E17E5">
              <w:rPr>
                <w:b/>
                <w:bCs/>
                <w:sz w:val="22"/>
                <w:szCs w:val="22"/>
                <w:highlight w:val="green"/>
              </w:rPr>
              <w:t>Agreement</w:t>
            </w:r>
            <w:r w:rsidRPr="002E17E5">
              <w:rPr>
                <w:b/>
                <w:bCs/>
                <w:sz w:val="22"/>
                <w:szCs w:val="22"/>
              </w:rPr>
              <w:t xml:space="preserve"> (</w:t>
            </w:r>
            <w:r>
              <w:rPr>
                <w:b/>
                <w:bCs/>
                <w:sz w:val="22"/>
                <w:szCs w:val="22"/>
              </w:rPr>
              <w:t>RAN1</w:t>
            </w:r>
            <w:r w:rsidRPr="002E17E5">
              <w:rPr>
                <w:b/>
                <w:bCs/>
                <w:sz w:val="22"/>
                <w:szCs w:val="22"/>
              </w:rPr>
              <w:t>#110bis)</w:t>
            </w:r>
          </w:p>
          <w:p w14:paraId="040C46CF" w14:textId="77777777" w:rsidR="008C3478" w:rsidRPr="008C3478" w:rsidRDefault="008C3478" w:rsidP="00176BA9">
            <w:pPr>
              <w:pStyle w:val="ListParagraph"/>
              <w:ind w:left="0"/>
              <w:jc w:val="both"/>
              <w:rPr>
                <w:sz w:val="22"/>
                <w:szCs w:val="22"/>
                <w:lang w:val="en-US"/>
              </w:rPr>
            </w:pPr>
            <w:r w:rsidRPr="008C3478">
              <w:rPr>
                <w:sz w:val="22"/>
                <w:szCs w:val="22"/>
              </w:rPr>
              <w:t>For a dedicated resource pool for SL positioning,</w:t>
            </w:r>
          </w:p>
          <w:p w14:paraId="66051CB5" w14:textId="77777777" w:rsidR="008C3478" w:rsidRPr="008C3478" w:rsidRDefault="008C3478" w:rsidP="008C3478">
            <w:pPr>
              <w:pStyle w:val="ListParagraph"/>
              <w:numPr>
                <w:ilvl w:val="0"/>
                <w:numId w:val="104"/>
              </w:numPr>
              <w:jc w:val="both"/>
              <w:rPr>
                <w:sz w:val="22"/>
                <w:szCs w:val="22"/>
                <w:lang w:val="en-US"/>
              </w:rPr>
            </w:pPr>
            <w:r w:rsidRPr="008C3478">
              <w:rPr>
                <w:sz w:val="22"/>
                <w:szCs w:val="22"/>
              </w:rPr>
              <w:t>With regards to which channels can be included in the resource pool in addition to SL-PRS, consider the following options:</w:t>
            </w:r>
          </w:p>
          <w:p w14:paraId="6D2B3DB8" w14:textId="77777777" w:rsidR="008C3478" w:rsidRPr="008C3478" w:rsidRDefault="008C3478" w:rsidP="008C3478">
            <w:pPr>
              <w:pStyle w:val="ListParagraph"/>
              <w:numPr>
                <w:ilvl w:val="1"/>
                <w:numId w:val="104"/>
              </w:numPr>
              <w:jc w:val="both"/>
              <w:rPr>
                <w:sz w:val="22"/>
                <w:szCs w:val="22"/>
                <w:lang w:val="en-US"/>
              </w:rPr>
            </w:pPr>
            <w:r w:rsidRPr="008C3478">
              <w:rPr>
                <w:sz w:val="22"/>
                <w:szCs w:val="22"/>
              </w:rPr>
              <w:t>Opt. 1: No other channel can be included beyond SL-PRS</w:t>
            </w:r>
          </w:p>
          <w:p w14:paraId="2EEBA040" w14:textId="77777777" w:rsidR="008C3478" w:rsidRPr="008C3478" w:rsidRDefault="008C3478" w:rsidP="008C3478">
            <w:pPr>
              <w:pStyle w:val="ListParagraph"/>
              <w:numPr>
                <w:ilvl w:val="1"/>
                <w:numId w:val="104"/>
              </w:numPr>
              <w:jc w:val="both"/>
              <w:rPr>
                <w:sz w:val="22"/>
                <w:szCs w:val="22"/>
                <w:lang w:val="en-US"/>
              </w:rPr>
            </w:pPr>
            <w:r w:rsidRPr="008C3478">
              <w:rPr>
                <w:sz w:val="22"/>
                <w:szCs w:val="22"/>
              </w:rPr>
              <w:t>Opt. 2: PSCCH which carries SCI associated with SL-PRS transmission(s) is included</w:t>
            </w:r>
          </w:p>
          <w:p w14:paraId="206F7A03" w14:textId="77777777" w:rsidR="008C3478" w:rsidRPr="008C3478" w:rsidRDefault="008C3478" w:rsidP="008C3478">
            <w:pPr>
              <w:pStyle w:val="ListParagraph"/>
              <w:numPr>
                <w:ilvl w:val="1"/>
                <w:numId w:val="104"/>
              </w:numPr>
              <w:jc w:val="both"/>
              <w:rPr>
                <w:sz w:val="22"/>
                <w:szCs w:val="22"/>
                <w:lang w:val="en-US"/>
              </w:rPr>
            </w:pPr>
            <w:r w:rsidRPr="008C3478">
              <w:rPr>
                <w:sz w:val="22"/>
                <w:szCs w:val="22"/>
              </w:rPr>
              <w:t>Opt. 3: PSCCH which carries SCI associated with SL-PRS transmission(s) and PSSCH associated with SL-PRS transmission(s) are included</w:t>
            </w:r>
          </w:p>
          <w:p w14:paraId="6FA898DB" w14:textId="77777777" w:rsidR="008C3478" w:rsidRPr="008C3478" w:rsidRDefault="008C3478" w:rsidP="008C3478">
            <w:pPr>
              <w:pStyle w:val="ListParagraph"/>
              <w:numPr>
                <w:ilvl w:val="2"/>
                <w:numId w:val="104"/>
              </w:numPr>
              <w:jc w:val="both"/>
              <w:rPr>
                <w:sz w:val="22"/>
                <w:szCs w:val="22"/>
                <w:lang w:val="en-US"/>
              </w:rPr>
            </w:pPr>
            <w:r w:rsidRPr="008C3478">
              <w:rPr>
                <w:sz w:val="22"/>
                <w:szCs w:val="22"/>
              </w:rPr>
              <w:t>FFS: Details</w:t>
            </w:r>
          </w:p>
          <w:p w14:paraId="31FD0C9C" w14:textId="77777777" w:rsidR="008C3478" w:rsidRPr="008C3478" w:rsidRDefault="008C3478" w:rsidP="008C3478">
            <w:pPr>
              <w:pStyle w:val="ListParagraph"/>
              <w:numPr>
                <w:ilvl w:val="2"/>
                <w:numId w:val="104"/>
              </w:numPr>
              <w:jc w:val="both"/>
              <w:rPr>
                <w:sz w:val="22"/>
                <w:szCs w:val="22"/>
                <w:lang w:val="en-US"/>
              </w:rPr>
            </w:pPr>
            <w:r w:rsidRPr="008C3478">
              <w:rPr>
                <w:sz w:val="22"/>
                <w:szCs w:val="22"/>
              </w:rPr>
              <w:t>FFS: definition of PSSCH associated with SL-PRS transmission(s)</w:t>
            </w:r>
          </w:p>
          <w:p w14:paraId="5C8218AE" w14:textId="2FE8E1C6" w:rsidR="0032021E" w:rsidRPr="008C3478" w:rsidRDefault="008C3478" w:rsidP="00176BA9">
            <w:pPr>
              <w:pStyle w:val="ListParagraph"/>
              <w:numPr>
                <w:ilvl w:val="0"/>
                <w:numId w:val="104"/>
              </w:numPr>
              <w:jc w:val="both"/>
              <w:rPr>
                <w:sz w:val="22"/>
                <w:szCs w:val="22"/>
                <w:lang w:val="en-US"/>
              </w:rPr>
            </w:pPr>
            <w:r w:rsidRPr="008C3478">
              <w:rPr>
                <w:sz w:val="22"/>
                <w:szCs w:val="22"/>
              </w:rPr>
              <w:t>Note: Companies are encouraged to provide their analysis and views on the above</w:t>
            </w:r>
          </w:p>
        </w:tc>
      </w:tr>
    </w:tbl>
    <w:p w14:paraId="2BE83952" w14:textId="77777777" w:rsidR="0032021E" w:rsidRPr="003A74B1" w:rsidRDefault="0032021E" w:rsidP="008276BA">
      <w:pPr>
        <w:pStyle w:val="ListParagraph"/>
        <w:ind w:left="0"/>
        <w:jc w:val="both"/>
        <w:rPr>
          <w:sz w:val="22"/>
          <w:szCs w:val="22"/>
          <w:lang w:val="en-US"/>
        </w:rPr>
      </w:pPr>
    </w:p>
    <w:p w14:paraId="73CA0A4C" w14:textId="0346123D" w:rsidR="004960AA" w:rsidRDefault="001B0DD9" w:rsidP="33EEB413">
      <w:pPr>
        <w:pStyle w:val="ListParagraph"/>
        <w:ind w:left="0"/>
        <w:jc w:val="both"/>
        <w:rPr>
          <w:sz w:val="22"/>
          <w:szCs w:val="22"/>
          <w:lang w:val="en-US"/>
        </w:rPr>
      </w:pPr>
      <w:r>
        <w:rPr>
          <w:sz w:val="22"/>
          <w:szCs w:val="22"/>
          <w:lang w:val="en-US"/>
        </w:rPr>
        <w:t xml:space="preserve">In the case of dedicated resource pools for SL positioning, </w:t>
      </w:r>
      <w:r w:rsidR="005E144D">
        <w:rPr>
          <w:sz w:val="22"/>
          <w:szCs w:val="22"/>
          <w:lang w:val="en-US"/>
        </w:rPr>
        <w:t xml:space="preserve">using other channels beyond SL-PRS would defragment the resources, which would result in reduced bandwidth or </w:t>
      </w:r>
      <w:proofErr w:type="gramStart"/>
      <w:r w:rsidR="005E144D">
        <w:rPr>
          <w:sz w:val="22"/>
          <w:szCs w:val="22"/>
          <w:lang w:val="en-US"/>
        </w:rPr>
        <w:t>amount</w:t>
      </w:r>
      <w:proofErr w:type="gramEnd"/>
      <w:r w:rsidR="005E144D">
        <w:rPr>
          <w:sz w:val="22"/>
          <w:szCs w:val="22"/>
          <w:lang w:val="en-US"/>
        </w:rPr>
        <w:t xml:space="preserve"> of resources for SL-PRS transm</w:t>
      </w:r>
      <w:r w:rsidR="00A90902">
        <w:rPr>
          <w:sz w:val="22"/>
          <w:szCs w:val="22"/>
          <w:lang w:val="en-US"/>
        </w:rPr>
        <w:t>issions, even if such resources are dedicated. Instead, the control signaling associated with SL-PRS, as well as other positioning-related data can be transmitted in</w:t>
      </w:r>
      <w:r w:rsidR="00CE5533">
        <w:rPr>
          <w:sz w:val="22"/>
          <w:szCs w:val="22"/>
          <w:lang w:val="en-US"/>
        </w:rPr>
        <w:t xml:space="preserve"> the shared resource pool(s)</w:t>
      </w:r>
      <w:r w:rsidR="00A90902">
        <w:rPr>
          <w:sz w:val="22"/>
          <w:szCs w:val="22"/>
          <w:lang w:val="en-US"/>
        </w:rPr>
        <w:t>. This approach has also the benefit that, the UEs would not need to monitor the dedicated resource pool</w:t>
      </w:r>
      <w:r w:rsidR="007F190F">
        <w:rPr>
          <w:sz w:val="22"/>
          <w:szCs w:val="22"/>
          <w:lang w:val="en-US"/>
        </w:rPr>
        <w:t xml:space="preserve"> in addition to other resource pools they are configured with, so as to receive SL-PRS. </w:t>
      </w:r>
      <w:r w:rsidR="00A90902">
        <w:rPr>
          <w:sz w:val="22"/>
          <w:szCs w:val="22"/>
          <w:lang w:val="en-US"/>
        </w:rPr>
        <w:t>We therefore propose that</w:t>
      </w:r>
      <w:r w:rsidR="007F190F">
        <w:rPr>
          <w:sz w:val="22"/>
          <w:szCs w:val="22"/>
          <w:lang w:val="en-US"/>
        </w:rPr>
        <w:t xml:space="preserve"> dedicated resource pool for SL positioning should not include any other channel or transmission beyond SL-PRS.</w:t>
      </w:r>
    </w:p>
    <w:p w14:paraId="71FE8717" w14:textId="77777777" w:rsidR="007F190F" w:rsidRDefault="007F190F" w:rsidP="33EEB413">
      <w:pPr>
        <w:pStyle w:val="ListParagraph"/>
        <w:ind w:left="0"/>
        <w:jc w:val="both"/>
        <w:rPr>
          <w:sz w:val="22"/>
          <w:szCs w:val="22"/>
          <w:lang w:val="en-US"/>
        </w:rPr>
      </w:pPr>
    </w:p>
    <w:p w14:paraId="16F7E551" w14:textId="468CA8A8" w:rsidR="00CE5533" w:rsidRDefault="007F190F" w:rsidP="007F190F">
      <w:pPr>
        <w:pStyle w:val="ListParagraph"/>
        <w:ind w:left="0"/>
        <w:jc w:val="both"/>
        <w:rPr>
          <w:b/>
          <w:bCs/>
          <w:sz w:val="22"/>
          <w:szCs w:val="22"/>
          <w:lang w:val="en-US"/>
        </w:rPr>
      </w:pPr>
      <w:bookmarkStart w:id="39" w:name="Proposal57627"/>
      <w:bookmarkStart w:id="40" w:name="Proposal17000"/>
      <w:bookmarkStart w:id="41" w:name="Proposal80472"/>
      <w:bookmarkStart w:id="42" w:name="Proposal98272"/>
      <w:bookmarkStart w:id="43" w:name="Proposal38129"/>
      <w:r w:rsidRPr="003A74B1">
        <w:rPr>
          <w:b/>
          <w:bCs/>
          <w:sz w:val="22"/>
          <w:szCs w:val="22"/>
          <w:lang w:val="en-US"/>
        </w:rPr>
        <w:t xml:space="preserve">Proposal </w:t>
      </w:r>
      <w:r w:rsidRPr="003A74B1">
        <w:rPr>
          <w:b/>
          <w:bCs/>
          <w:shd w:val="clear" w:color="auto" w:fill="E6E6E6"/>
        </w:rPr>
        <w:fldChar w:fldCharType="begin"/>
      </w:r>
      <w:r w:rsidRPr="003A74B1">
        <w:rPr>
          <w:b/>
          <w:bCs/>
          <w:lang w:val="en-US"/>
        </w:rPr>
        <w:instrText xml:space="preserve"> SEQ Proposal \* Arabic </w:instrText>
      </w:r>
      <w:r w:rsidRPr="003A74B1">
        <w:rPr>
          <w:b/>
          <w:bCs/>
          <w:shd w:val="clear" w:color="auto" w:fill="E6E6E6"/>
        </w:rPr>
        <w:fldChar w:fldCharType="separate"/>
      </w:r>
      <w:r w:rsidR="00171ACF">
        <w:rPr>
          <w:b/>
          <w:bCs/>
          <w:noProof/>
          <w:lang w:val="en-US"/>
        </w:rPr>
        <w:t>4</w:t>
      </w:r>
      <w:r w:rsidRPr="003A74B1">
        <w:rPr>
          <w:b/>
          <w:bCs/>
          <w:shd w:val="clear" w:color="auto" w:fill="E6E6E6"/>
        </w:rPr>
        <w:fldChar w:fldCharType="end"/>
      </w:r>
      <w:r w:rsidRPr="003A74B1">
        <w:rPr>
          <w:b/>
          <w:bCs/>
          <w:sz w:val="22"/>
          <w:szCs w:val="22"/>
          <w:lang w:val="en-US"/>
        </w:rPr>
        <w:t xml:space="preserve">: </w:t>
      </w:r>
      <w:r>
        <w:rPr>
          <w:b/>
          <w:bCs/>
          <w:sz w:val="22"/>
          <w:szCs w:val="22"/>
          <w:lang w:val="en-US"/>
        </w:rPr>
        <w:t>D</w:t>
      </w:r>
      <w:r w:rsidRPr="007F190F">
        <w:rPr>
          <w:b/>
          <w:bCs/>
          <w:sz w:val="22"/>
          <w:szCs w:val="22"/>
          <w:lang w:val="en-US"/>
        </w:rPr>
        <w:t>edicated resource pool for SL positioning should not include any other channel or transmission beyond SL-PRS</w:t>
      </w:r>
      <w:r w:rsidRPr="003A74B1">
        <w:rPr>
          <w:b/>
          <w:bCs/>
          <w:sz w:val="22"/>
          <w:szCs w:val="22"/>
          <w:lang w:val="en-US"/>
        </w:rPr>
        <w:t>.</w:t>
      </w:r>
    </w:p>
    <w:bookmarkEnd w:id="39"/>
    <w:bookmarkEnd w:id="40"/>
    <w:bookmarkEnd w:id="41"/>
    <w:p w14:paraId="0CAF8271" w14:textId="77777777" w:rsidR="00CE5533" w:rsidRDefault="00CE5533" w:rsidP="007F190F">
      <w:pPr>
        <w:pStyle w:val="ListParagraph"/>
        <w:ind w:left="0"/>
        <w:jc w:val="both"/>
        <w:rPr>
          <w:b/>
          <w:bCs/>
          <w:sz w:val="22"/>
          <w:szCs w:val="22"/>
          <w:lang w:val="en-US"/>
        </w:rPr>
      </w:pPr>
    </w:p>
    <w:p w14:paraId="2DED8702" w14:textId="60627640" w:rsidR="007F190F" w:rsidRDefault="00CE5533" w:rsidP="007F190F">
      <w:pPr>
        <w:pStyle w:val="ListParagraph"/>
        <w:ind w:left="0"/>
        <w:jc w:val="both"/>
        <w:rPr>
          <w:b/>
          <w:bCs/>
          <w:sz w:val="22"/>
          <w:szCs w:val="22"/>
          <w:lang w:val="en-US"/>
        </w:rPr>
      </w:pPr>
      <w:bookmarkStart w:id="44" w:name="Proposal57628"/>
      <w:bookmarkStart w:id="45" w:name="Proposal17001"/>
      <w:bookmarkStart w:id="46" w:name="Proposal80473"/>
      <w:r>
        <w:rPr>
          <w:b/>
          <w:bCs/>
          <w:sz w:val="22"/>
          <w:szCs w:val="22"/>
          <w:lang w:val="en-US"/>
        </w:rPr>
        <w:t xml:space="preserve">Proposal </w:t>
      </w:r>
      <w:r w:rsidR="00D5449C" w:rsidRPr="003A74B1">
        <w:rPr>
          <w:b/>
          <w:bCs/>
        </w:rPr>
        <w:fldChar w:fldCharType="begin"/>
      </w:r>
      <w:r w:rsidR="00D5449C" w:rsidRPr="003A74B1">
        <w:rPr>
          <w:b/>
          <w:bCs/>
          <w:lang w:val="en-US"/>
        </w:rPr>
        <w:instrText xml:space="preserve"> SEQ Proposal \* Arabic </w:instrText>
      </w:r>
      <w:r w:rsidR="00D5449C" w:rsidRPr="003A74B1">
        <w:rPr>
          <w:b/>
          <w:bCs/>
        </w:rPr>
        <w:fldChar w:fldCharType="separate"/>
      </w:r>
      <w:r w:rsidR="00171ACF">
        <w:rPr>
          <w:b/>
          <w:bCs/>
          <w:noProof/>
          <w:lang w:val="en-US"/>
        </w:rPr>
        <w:t>5</w:t>
      </w:r>
      <w:r w:rsidR="00D5449C" w:rsidRPr="003A74B1">
        <w:rPr>
          <w:b/>
          <w:bCs/>
        </w:rPr>
        <w:fldChar w:fldCharType="end"/>
      </w:r>
      <w:r>
        <w:rPr>
          <w:b/>
          <w:bCs/>
          <w:sz w:val="22"/>
          <w:szCs w:val="22"/>
          <w:lang w:val="en-US"/>
        </w:rPr>
        <w:t xml:space="preserve">: </w:t>
      </w:r>
      <w:r w:rsidR="00095263">
        <w:rPr>
          <w:b/>
          <w:bCs/>
          <w:sz w:val="22"/>
          <w:szCs w:val="22"/>
          <w:lang w:val="en-US"/>
        </w:rPr>
        <w:t>Any c</w:t>
      </w:r>
      <w:r>
        <w:rPr>
          <w:b/>
          <w:bCs/>
          <w:sz w:val="22"/>
          <w:szCs w:val="22"/>
          <w:lang w:val="en-US"/>
        </w:rPr>
        <w:t xml:space="preserve">ontrol signaling associated with a SL PRS transmission in a dedicated resource pool can be transmitted in an associated </w:t>
      </w:r>
      <w:r w:rsidR="7C27E47D" w:rsidRPr="5B5DEDEC">
        <w:rPr>
          <w:b/>
          <w:bCs/>
          <w:sz w:val="22"/>
          <w:szCs w:val="22"/>
          <w:lang w:val="en-US"/>
        </w:rPr>
        <w:t>resource pool</w:t>
      </w:r>
      <w:r w:rsidR="1E65A723" w:rsidRPr="5B5DEDEC">
        <w:rPr>
          <w:b/>
          <w:bCs/>
          <w:sz w:val="22"/>
          <w:szCs w:val="22"/>
          <w:lang w:val="en-US"/>
        </w:rPr>
        <w:t xml:space="preserve"> (which could be a </w:t>
      </w:r>
      <w:r>
        <w:rPr>
          <w:b/>
          <w:bCs/>
          <w:sz w:val="22"/>
          <w:szCs w:val="22"/>
          <w:lang w:val="en-US"/>
        </w:rPr>
        <w:t>shared resource pool</w:t>
      </w:r>
      <w:r w:rsidR="1E65A723" w:rsidRPr="5B5DEDEC">
        <w:rPr>
          <w:b/>
          <w:bCs/>
          <w:sz w:val="22"/>
          <w:szCs w:val="22"/>
          <w:lang w:val="en-US"/>
        </w:rPr>
        <w:t xml:space="preserve"> or SL-communications-only resource pool)</w:t>
      </w:r>
      <w:r w:rsidR="7C27E47D" w:rsidRPr="5B5DEDEC">
        <w:rPr>
          <w:b/>
          <w:bCs/>
          <w:sz w:val="22"/>
          <w:szCs w:val="22"/>
          <w:lang w:val="en-US"/>
        </w:rPr>
        <w:t>.</w:t>
      </w:r>
    </w:p>
    <w:bookmarkEnd w:id="42"/>
    <w:bookmarkEnd w:id="43"/>
    <w:bookmarkEnd w:id="44"/>
    <w:bookmarkEnd w:id="45"/>
    <w:bookmarkEnd w:id="46"/>
    <w:p w14:paraId="0567FEAB" w14:textId="77777777" w:rsidR="007F190F" w:rsidRDefault="007F190F" w:rsidP="33EEB413">
      <w:pPr>
        <w:pStyle w:val="ListParagraph"/>
        <w:ind w:left="0"/>
        <w:jc w:val="both"/>
        <w:rPr>
          <w:sz w:val="22"/>
          <w:szCs w:val="22"/>
          <w:lang w:val="en-US"/>
        </w:rPr>
      </w:pPr>
    </w:p>
    <w:p w14:paraId="6E4AEA00" w14:textId="3C5F6CE9" w:rsidR="001B0DD9" w:rsidRDefault="001E152B" w:rsidP="00C473C0">
      <w:pPr>
        <w:pStyle w:val="ListParagraph"/>
        <w:ind w:left="0"/>
        <w:jc w:val="both"/>
        <w:rPr>
          <w:sz w:val="22"/>
          <w:szCs w:val="22"/>
          <w:lang w:val="en-US"/>
        </w:rPr>
      </w:pPr>
      <w:r>
        <w:rPr>
          <w:sz w:val="22"/>
          <w:szCs w:val="22"/>
          <w:lang w:val="en-US"/>
        </w:rPr>
        <w:t xml:space="preserve">Dedicated resource pool </w:t>
      </w:r>
      <w:r w:rsidRPr="001E152B">
        <w:rPr>
          <w:sz w:val="22"/>
          <w:szCs w:val="22"/>
          <w:lang w:val="en-US"/>
        </w:rPr>
        <w:t xml:space="preserve">configuration </w:t>
      </w:r>
      <w:r w:rsidR="00106BE6">
        <w:rPr>
          <w:sz w:val="22"/>
          <w:szCs w:val="22"/>
          <w:lang w:val="en-US"/>
        </w:rPr>
        <w:t>of a</w:t>
      </w:r>
      <w:r w:rsidR="002A1FC5">
        <w:rPr>
          <w:sz w:val="22"/>
          <w:szCs w:val="22"/>
          <w:lang w:val="en-US"/>
        </w:rPr>
        <w:t>n</w:t>
      </w:r>
      <w:r w:rsidR="00B05400">
        <w:rPr>
          <w:sz w:val="22"/>
          <w:szCs w:val="22"/>
          <w:lang w:val="en-US"/>
        </w:rPr>
        <w:t xml:space="preserve"> </w:t>
      </w:r>
      <w:r w:rsidR="00106BE6">
        <w:rPr>
          <w:sz w:val="22"/>
          <w:szCs w:val="22"/>
          <w:lang w:val="en-US"/>
        </w:rPr>
        <w:t xml:space="preserve">SL PRS resource pool </w:t>
      </w:r>
      <w:r w:rsidRPr="001E152B">
        <w:rPr>
          <w:sz w:val="22"/>
          <w:szCs w:val="22"/>
          <w:lang w:val="en-US"/>
        </w:rPr>
        <w:t xml:space="preserve">is rather static. </w:t>
      </w:r>
      <w:r>
        <w:rPr>
          <w:sz w:val="22"/>
          <w:szCs w:val="22"/>
          <w:lang w:val="en-US"/>
        </w:rPr>
        <w:t>W</w:t>
      </w:r>
      <w:r w:rsidRPr="001E152B">
        <w:rPr>
          <w:sz w:val="22"/>
          <w:szCs w:val="22"/>
          <w:lang w:val="en-US"/>
        </w:rPr>
        <w:t xml:space="preserve">hen </w:t>
      </w:r>
      <w:bookmarkStart w:id="47" w:name="_Hlk126676782"/>
      <w:r w:rsidRPr="001E152B">
        <w:rPr>
          <w:sz w:val="22"/>
          <w:szCs w:val="22"/>
          <w:lang w:val="en-US"/>
        </w:rPr>
        <w:t>there are not many service requests for SL positioning</w:t>
      </w:r>
      <w:bookmarkEnd w:id="47"/>
      <w:r w:rsidRPr="001E152B">
        <w:rPr>
          <w:sz w:val="22"/>
          <w:szCs w:val="22"/>
          <w:lang w:val="en-US"/>
        </w:rPr>
        <w:t xml:space="preserve">, some configured SL PRS slots </w:t>
      </w:r>
      <w:r>
        <w:rPr>
          <w:sz w:val="22"/>
          <w:szCs w:val="22"/>
          <w:lang w:val="en-US"/>
        </w:rPr>
        <w:t xml:space="preserve">in the </w:t>
      </w:r>
      <w:r w:rsidR="00106BE6">
        <w:rPr>
          <w:sz w:val="22"/>
          <w:szCs w:val="22"/>
          <w:lang w:val="en-US"/>
        </w:rPr>
        <w:t xml:space="preserve">SL PRS pool </w:t>
      </w:r>
      <w:r w:rsidRPr="001E152B">
        <w:rPr>
          <w:sz w:val="22"/>
          <w:szCs w:val="22"/>
          <w:lang w:val="en-US"/>
        </w:rPr>
        <w:t>may not be used.</w:t>
      </w:r>
      <w:r w:rsidR="00106BE6">
        <w:rPr>
          <w:sz w:val="22"/>
          <w:szCs w:val="22"/>
          <w:lang w:val="en-US"/>
        </w:rPr>
        <w:t xml:space="preserve"> </w:t>
      </w:r>
      <w:r w:rsidR="00201BC4" w:rsidRPr="00201BC4">
        <w:rPr>
          <w:sz w:val="22"/>
          <w:szCs w:val="22"/>
          <w:lang w:val="en-US"/>
        </w:rPr>
        <w:t>Thus, static configuration of dedicated SL PRS pool doesn’t suit dynamically varying amount of service requests for SL positioning.</w:t>
      </w:r>
      <w:r w:rsidR="00201BC4">
        <w:rPr>
          <w:sz w:val="22"/>
          <w:szCs w:val="22"/>
          <w:lang w:val="en-US"/>
        </w:rPr>
        <w:t xml:space="preserve"> </w:t>
      </w:r>
      <w:r w:rsidR="00C473C0">
        <w:rPr>
          <w:sz w:val="22"/>
          <w:szCs w:val="22"/>
          <w:lang w:val="en-US"/>
        </w:rPr>
        <w:t xml:space="preserve">To increase resource efficiency, </w:t>
      </w:r>
      <w:r w:rsidR="005142BE">
        <w:rPr>
          <w:sz w:val="22"/>
          <w:szCs w:val="22"/>
          <w:lang w:val="en-US"/>
        </w:rPr>
        <w:t>gNB can configure a</w:t>
      </w:r>
      <w:r w:rsidR="00B05400">
        <w:rPr>
          <w:sz w:val="22"/>
          <w:szCs w:val="22"/>
          <w:lang w:val="en-US"/>
        </w:rPr>
        <w:t>n</w:t>
      </w:r>
      <w:r w:rsidR="005142BE">
        <w:rPr>
          <w:sz w:val="22"/>
          <w:szCs w:val="22"/>
          <w:lang w:val="en-US"/>
        </w:rPr>
        <w:t xml:space="preserve"> SL communication resource pool </w:t>
      </w:r>
      <w:r w:rsidR="00333798">
        <w:rPr>
          <w:sz w:val="22"/>
          <w:szCs w:val="22"/>
          <w:lang w:val="en-US"/>
        </w:rPr>
        <w:t xml:space="preserve">overlapped with the SL PRS pool which it’s </w:t>
      </w:r>
      <w:r w:rsidR="005142BE">
        <w:rPr>
          <w:sz w:val="22"/>
          <w:szCs w:val="22"/>
          <w:lang w:val="en-US"/>
        </w:rPr>
        <w:t>associated with</w:t>
      </w:r>
      <w:r w:rsidR="00333798">
        <w:rPr>
          <w:sz w:val="22"/>
          <w:szCs w:val="22"/>
          <w:lang w:val="en-US"/>
        </w:rPr>
        <w:t>.</w:t>
      </w:r>
      <w:r w:rsidR="0020432A">
        <w:rPr>
          <w:sz w:val="22"/>
          <w:szCs w:val="22"/>
          <w:lang w:val="en-US"/>
        </w:rPr>
        <w:t xml:space="preserve"> In the SL communication pool, b</w:t>
      </w:r>
      <w:r w:rsidR="00C473C0" w:rsidRPr="00C473C0">
        <w:rPr>
          <w:sz w:val="22"/>
          <w:szCs w:val="22"/>
          <w:lang w:val="en-US"/>
        </w:rPr>
        <w:t>efore a</w:t>
      </w:r>
      <w:r w:rsidR="00B05400">
        <w:rPr>
          <w:sz w:val="22"/>
          <w:szCs w:val="22"/>
          <w:lang w:val="en-US"/>
        </w:rPr>
        <w:t>n</w:t>
      </w:r>
      <w:r w:rsidR="00C473C0" w:rsidRPr="00C473C0">
        <w:rPr>
          <w:sz w:val="22"/>
          <w:szCs w:val="22"/>
          <w:lang w:val="en-US"/>
        </w:rPr>
        <w:t xml:space="preserve"> SL PRS slot, gNB configures a resource </w:t>
      </w:r>
      <w:r w:rsidR="0020432A">
        <w:rPr>
          <w:sz w:val="22"/>
          <w:szCs w:val="22"/>
          <w:lang w:val="en-US"/>
        </w:rPr>
        <w:t>(</w:t>
      </w:r>
      <w:proofErr w:type="gramStart"/>
      <w:r w:rsidR="001C7FF4">
        <w:rPr>
          <w:sz w:val="22"/>
          <w:szCs w:val="22"/>
          <w:lang w:val="en-US"/>
        </w:rPr>
        <w:t>e.g.</w:t>
      </w:r>
      <w:proofErr w:type="gramEnd"/>
      <w:r w:rsidR="0020432A">
        <w:rPr>
          <w:sz w:val="22"/>
          <w:szCs w:val="22"/>
          <w:lang w:val="en-US"/>
        </w:rPr>
        <w:t xml:space="preserve"> unused resource in PSFCH symbols) </w:t>
      </w:r>
      <w:r w:rsidR="00C473C0" w:rsidRPr="00C473C0">
        <w:rPr>
          <w:sz w:val="22"/>
          <w:szCs w:val="22"/>
          <w:lang w:val="en-US"/>
        </w:rPr>
        <w:t xml:space="preserve">which is used for UEs (to transmit SL PRSs in </w:t>
      </w:r>
      <w:r w:rsidR="00C473C0" w:rsidRPr="00C473C0">
        <w:rPr>
          <w:sz w:val="22"/>
          <w:szCs w:val="22"/>
          <w:lang w:val="en-US"/>
        </w:rPr>
        <w:lastRenderedPageBreak/>
        <w:t>the SL PRS slot) to transmit a common indication signal to announce actual usage of the SL PRS slot</w:t>
      </w:r>
      <w:r w:rsidR="00A93C51">
        <w:rPr>
          <w:sz w:val="22"/>
          <w:szCs w:val="22"/>
          <w:lang w:val="en-US"/>
        </w:rPr>
        <w:t xml:space="preserve">. </w:t>
      </w:r>
      <w:r w:rsidR="00C473C0" w:rsidRPr="00C473C0">
        <w:rPr>
          <w:sz w:val="22"/>
          <w:szCs w:val="22"/>
          <w:lang w:val="en-US"/>
        </w:rPr>
        <w:t>A UE which doesn’t detect the indication signal in the resource can reuse the SL PRS slot by transmitting a PSCCH/PSSCH in the slot.</w:t>
      </w:r>
    </w:p>
    <w:p w14:paraId="06F95EDD" w14:textId="77777777" w:rsidR="00F053C6" w:rsidRPr="007C29B7" w:rsidRDefault="00F053C6" w:rsidP="00C473C0">
      <w:pPr>
        <w:pStyle w:val="ListParagraph"/>
        <w:ind w:left="0"/>
        <w:jc w:val="both"/>
        <w:rPr>
          <w:lang w:val="en-US"/>
        </w:rPr>
      </w:pPr>
    </w:p>
    <w:p w14:paraId="009406FD" w14:textId="0E704B03" w:rsidR="003E003D" w:rsidRDefault="00F053C6" w:rsidP="00C473C0">
      <w:pPr>
        <w:pStyle w:val="ListParagraph"/>
        <w:ind w:left="0"/>
        <w:jc w:val="both"/>
        <w:rPr>
          <w:sz w:val="22"/>
          <w:szCs w:val="22"/>
          <w:lang w:val="en-US"/>
        </w:rPr>
      </w:pPr>
      <w:bookmarkStart w:id="48" w:name="_Hlk127545244"/>
      <w:bookmarkStart w:id="49" w:name="Obs10290"/>
      <w:r>
        <w:rPr>
          <w:b/>
          <w:bCs/>
          <w:sz w:val="22"/>
          <w:szCs w:val="22"/>
          <w:lang w:val="en-US"/>
        </w:rPr>
        <w:t xml:space="preserve">Observation </w:t>
      </w:r>
      <w:r w:rsidR="009176C3" w:rsidRPr="003D2778">
        <w:rPr>
          <w:b/>
          <w:bCs/>
          <w:iCs/>
        </w:rPr>
        <w:fldChar w:fldCharType="begin"/>
      </w:r>
      <w:r w:rsidR="009176C3" w:rsidRPr="002921E9">
        <w:rPr>
          <w:b/>
          <w:bCs/>
          <w:iCs/>
          <w:lang w:val="en-US"/>
        </w:rPr>
        <w:instrText xml:space="preserve"> SEQ Obs \* Arabic </w:instrText>
      </w:r>
      <w:r w:rsidR="009176C3" w:rsidRPr="003D2778">
        <w:rPr>
          <w:b/>
          <w:bCs/>
          <w:iCs/>
        </w:rPr>
        <w:fldChar w:fldCharType="separate"/>
      </w:r>
      <w:r w:rsidR="00171ACF">
        <w:rPr>
          <w:b/>
          <w:bCs/>
          <w:iCs/>
          <w:noProof/>
          <w:lang w:val="en-US"/>
        </w:rPr>
        <w:t>1</w:t>
      </w:r>
      <w:r w:rsidR="009176C3" w:rsidRPr="003D2778">
        <w:rPr>
          <w:b/>
          <w:bCs/>
          <w:iCs/>
        </w:rPr>
        <w:fldChar w:fldCharType="end"/>
      </w:r>
      <w:r w:rsidRPr="003A74B1">
        <w:rPr>
          <w:b/>
          <w:bCs/>
          <w:sz w:val="22"/>
          <w:szCs w:val="22"/>
          <w:lang w:val="en-US"/>
        </w:rPr>
        <w:t>:</w:t>
      </w:r>
      <w:r>
        <w:rPr>
          <w:b/>
          <w:bCs/>
          <w:sz w:val="22"/>
          <w:szCs w:val="22"/>
          <w:lang w:val="en-US"/>
        </w:rPr>
        <w:t xml:space="preserve"> Configuration of dedicated SL PRS pool is rather static resulting </w:t>
      </w:r>
      <w:r w:rsidR="009E1F51">
        <w:rPr>
          <w:b/>
          <w:bCs/>
          <w:sz w:val="22"/>
          <w:szCs w:val="22"/>
          <w:lang w:val="en-US"/>
        </w:rPr>
        <w:t xml:space="preserve">in </w:t>
      </w:r>
      <w:r>
        <w:rPr>
          <w:b/>
          <w:bCs/>
          <w:sz w:val="22"/>
          <w:szCs w:val="22"/>
          <w:lang w:val="en-US"/>
        </w:rPr>
        <w:t xml:space="preserve">PRS resource waste when </w:t>
      </w:r>
      <w:r w:rsidRPr="007E2DAE">
        <w:rPr>
          <w:b/>
          <w:bCs/>
          <w:sz w:val="22"/>
          <w:szCs w:val="22"/>
          <w:lang w:val="en-US"/>
        </w:rPr>
        <w:t>there are not many service requests for SL positioning</w:t>
      </w:r>
      <w:r>
        <w:rPr>
          <w:b/>
          <w:bCs/>
          <w:sz w:val="22"/>
          <w:szCs w:val="22"/>
          <w:lang w:val="en-US"/>
        </w:rPr>
        <w:t xml:space="preserve">. </w:t>
      </w:r>
    </w:p>
    <w:bookmarkEnd w:id="48"/>
    <w:bookmarkEnd w:id="49"/>
    <w:p w14:paraId="53CF8952" w14:textId="77777777" w:rsidR="00A93C51" w:rsidRPr="007C29B7" w:rsidRDefault="00A93C51" w:rsidP="00C473C0">
      <w:pPr>
        <w:pStyle w:val="ListParagraph"/>
        <w:ind w:left="0"/>
        <w:jc w:val="both"/>
        <w:rPr>
          <w:lang w:val="en-US"/>
        </w:rPr>
      </w:pPr>
    </w:p>
    <w:p w14:paraId="6B4E1D22" w14:textId="77BDAEDE" w:rsidR="00A93C51" w:rsidRDefault="00694ECF" w:rsidP="00C473C0">
      <w:pPr>
        <w:pStyle w:val="ListParagraph"/>
        <w:ind w:left="0"/>
        <w:jc w:val="both"/>
        <w:rPr>
          <w:sz w:val="22"/>
          <w:szCs w:val="22"/>
          <w:lang w:val="en-US"/>
        </w:rPr>
      </w:pPr>
      <w:bookmarkStart w:id="50" w:name="Proposal57629"/>
      <w:bookmarkStart w:id="51" w:name="Proposal17002"/>
      <w:bookmarkStart w:id="52" w:name="Proposal80474"/>
      <w:r w:rsidRPr="003A74B1">
        <w:rPr>
          <w:b/>
          <w:bCs/>
          <w:sz w:val="22"/>
          <w:szCs w:val="22"/>
          <w:lang w:val="en-US"/>
        </w:rPr>
        <w:t>Proposal</w:t>
      </w:r>
      <w:r w:rsidR="00D5449C">
        <w:rPr>
          <w:b/>
          <w:bCs/>
          <w:sz w:val="22"/>
          <w:szCs w:val="22"/>
          <w:lang w:val="en-US"/>
        </w:rPr>
        <w:t xml:space="preserve"> </w:t>
      </w:r>
      <w:r w:rsidR="00D5449C" w:rsidRPr="003A74B1">
        <w:rPr>
          <w:b/>
          <w:bCs/>
        </w:rPr>
        <w:fldChar w:fldCharType="begin"/>
      </w:r>
      <w:r w:rsidR="00D5449C" w:rsidRPr="003A74B1">
        <w:rPr>
          <w:b/>
          <w:bCs/>
          <w:lang w:val="en-US"/>
        </w:rPr>
        <w:instrText xml:space="preserve"> SEQ Proposal \* Arabic </w:instrText>
      </w:r>
      <w:r w:rsidR="00D5449C" w:rsidRPr="003A74B1">
        <w:rPr>
          <w:b/>
          <w:bCs/>
        </w:rPr>
        <w:fldChar w:fldCharType="separate"/>
      </w:r>
      <w:r w:rsidR="00171ACF">
        <w:rPr>
          <w:b/>
          <w:bCs/>
          <w:noProof/>
          <w:lang w:val="en-US"/>
        </w:rPr>
        <w:t>6</w:t>
      </w:r>
      <w:r w:rsidR="00D5449C" w:rsidRPr="003A74B1">
        <w:rPr>
          <w:b/>
          <w:bCs/>
        </w:rPr>
        <w:fldChar w:fldCharType="end"/>
      </w:r>
      <w:r w:rsidRPr="003A74B1">
        <w:rPr>
          <w:b/>
          <w:bCs/>
          <w:sz w:val="22"/>
          <w:szCs w:val="22"/>
          <w:lang w:val="en-US"/>
        </w:rPr>
        <w:t>:</w:t>
      </w:r>
      <w:r>
        <w:rPr>
          <w:b/>
          <w:bCs/>
          <w:sz w:val="22"/>
          <w:szCs w:val="22"/>
          <w:lang w:val="en-US"/>
        </w:rPr>
        <w:t xml:space="preserve"> </w:t>
      </w:r>
      <w:r w:rsidR="00817E81">
        <w:rPr>
          <w:b/>
          <w:bCs/>
          <w:sz w:val="22"/>
          <w:szCs w:val="22"/>
          <w:lang w:val="en-US"/>
        </w:rPr>
        <w:t xml:space="preserve">Consider mechanisms to improve </w:t>
      </w:r>
      <w:r>
        <w:rPr>
          <w:b/>
          <w:bCs/>
          <w:sz w:val="22"/>
          <w:szCs w:val="22"/>
          <w:lang w:val="en-US"/>
        </w:rPr>
        <w:t>resource efficiency</w:t>
      </w:r>
      <w:r w:rsidR="00817E81">
        <w:rPr>
          <w:b/>
          <w:bCs/>
          <w:sz w:val="22"/>
          <w:szCs w:val="22"/>
          <w:lang w:val="en-US"/>
        </w:rPr>
        <w:t xml:space="preserve"> for </w:t>
      </w:r>
      <w:r w:rsidR="00E0726C">
        <w:rPr>
          <w:b/>
          <w:bCs/>
          <w:sz w:val="22"/>
          <w:szCs w:val="22"/>
          <w:lang w:val="en-US"/>
        </w:rPr>
        <w:t>dedicated SL PRS pool</w:t>
      </w:r>
      <w:r w:rsidR="0038207C">
        <w:rPr>
          <w:b/>
          <w:bCs/>
          <w:sz w:val="22"/>
          <w:szCs w:val="22"/>
          <w:lang w:val="en-US"/>
        </w:rPr>
        <w:t xml:space="preserve"> </w:t>
      </w:r>
      <w:r w:rsidR="003E003D" w:rsidRPr="003E003D">
        <w:rPr>
          <w:b/>
          <w:bCs/>
          <w:sz w:val="22"/>
          <w:szCs w:val="22"/>
          <w:lang w:val="en-US"/>
        </w:rPr>
        <w:t>configuration.</w:t>
      </w:r>
    </w:p>
    <w:bookmarkEnd w:id="50"/>
    <w:bookmarkEnd w:id="51"/>
    <w:bookmarkEnd w:id="52"/>
    <w:p w14:paraId="7B8A7959" w14:textId="77777777" w:rsidR="001E152B" w:rsidRPr="003A74B1" w:rsidRDefault="001E152B" w:rsidP="007C29B7">
      <w:pPr>
        <w:pStyle w:val="ListParagraph"/>
        <w:spacing w:after="0"/>
        <w:ind w:left="0"/>
        <w:jc w:val="both"/>
        <w:rPr>
          <w:sz w:val="22"/>
          <w:szCs w:val="22"/>
          <w:lang w:val="en-US"/>
        </w:rPr>
      </w:pPr>
    </w:p>
    <w:p w14:paraId="20E5FFE5" w14:textId="33EE74F3" w:rsidR="00333FBE" w:rsidRPr="003A74B1" w:rsidRDefault="00097AE3" w:rsidP="002921E9">
      <w:pPr>
        <w:pStyle w:val="Heading3"/>
        <w:rPr>
          <w:lang w:val="en-US"/>
        </w:rPr>
      </w:pPr>
      <w:r w:rsidRPr="740229FA">
        <w:rPr>
          <w:lang w:val="en-US"/>
        </w:rPr>
        <w:t>Multiplexing of SL PRS</w:t>
      </w:r>
    </w:p>
    <w:p w14:paraId="597FA7AC" w14:textId="76CF4F58" w:rsidR="0073286D" w:rsidRPr="003A74B1" w:rsidRDefault="00C9612B" w:rsidP="33EEB413">
      <w:pPr>
        <w:pStyle w:val="ListParagraph"/>
        <w:ind w:left="0"/>
        <w:jc w:val="both"/>
        <w:rPr>
          <w:sz w:val="22"/>
          <w:szCs w:val="22"/>
          <w:lang w:val="en-US"/>
        </w:rPr>
      </w:pPr>
      <w:r w:rsidRPr="003A74B1">
        <w:rPr>
          <w:sz w:val="22"/>
          <w:szCs w:val="22"/>
          <w:lang w:val="en-US"/>
        </w:rPr>
        <w:t>In order to</w:t>
      </w:r>
      <w:r w:rsidR="00052A7C" w:rsidRPr="003A74B1">
        <w:rPr>
          <w:sz w:val="22"/>
          <w:szCs w:val="22"/>
          <w:lang w:val="en-US"/>
        </w:rPr>
        <w:t xml:space="preserve"> efficiently utilize SL resources and reduce channel congestion, SL PRS transmitted by multiple SL positioning anchors in vicinity can be </w:t>
      </w:r>
      <w:r w:rsidR="00464901">
        <w:rPr>
          <w:sz w:val="22"/>
          <w:szCs w:val="22"/>
          <w:lang w:val="en-US"/>
        </w:rPr>
        <w:t xml:space="preserve">also </w:t>
      </w:r>
      <w:r w:rsidR="00052A7C" w:rsidRPr="003A74B1">
        <w:rPr>
          <w:sz w:val="22"/>
          <w:szCs w:val="22"/>
          <w:lang w:val="en-US"/>
        </w:rPr>
        <w:t>multiplexed using same time frequency resources, however occupying orthogonal sequences in code domain. To determine whether such resource re-use would be acceptable, additional mechanisms are necessary that would involve feedback from respective target UEs.</w:t>
      </w:r>
    </w:p>
    <w:p w14:paraId="032FD733" w14:textId="77777777" w:rsidR="00052A7C" w:rsidRPr="003A74B1" w:rsidRDefault="00052A7C" w:rsidP="33EEB413">
      <w:pPr>
        <w:pStyle w:val="ListParagraph"/>
        <w:ind w:left="0"/>
        <w:jc w:val="both"/>
        <w:rPr>
          <w:sz w:val="22"/>
          <w:szCs w:val="22"/>
          <w:lang w:val="en-US"/>
        </w:rPr>
      </w:pPr>
    </w:p>
    <w:p w14:paraId="01CDBDEE" w14:textId="769CA880" w:rsidR="0073286D" w:rsidRPr="003A74B1" w:rsidRDefault="00052A7C" w:rsidP="33EEB413">
      <w:pPr>
        <w:pStyle w:val="ListParagraph"/>
        <w:ind w:left="0"/>
        <w:jc w:val="both"/>
        <w:rPr>
          <w:b/>
          <w:bCs/>
          <w:sz w:val="22"/>
          <w:szCs w:val="22"/>
          <w:lang w:val="en-US"/>
        </w:rPr>
      </w:pPr>
      <w:bookmarkStart w:id="53" w:name="Proposal88519"/>
      <w:bookmarkStart w:id="54" w:name="Proposal39498"/>
      <w:bookmarkStart w:id="55" w:name="Proposal8074"/>
      <w:bookmarkStart w:id="56" w:name="Proposal80737"/>
      <w:bookmarkStart w:id="57" w:name="Proposal7248"/>
      <w:bookmarkStart w:id="58" w:name="Proposal62285"/>
      <w:bookmarkStart w:id="59" w:name="Proposal19224"/>
      <w:bookmarkStart w:id="60" w:name="Proposal85183"/>
      <w:bookmarkStart w:id="61" w:name="Proposal98273"/>
      <w:bookmarkStart w:id="62" w:name="Proposal38130"/>
      <w:bookmarkStart w:id="63" w:name="Proposal57631"/>
      <w:bookmarkStart w:id="64" w:name="Proposal17003"/>
      <w:bookmarkStart w:id="65" w:name="Proposal80475"/>
      <w:r w:rsidRPr="003A74B1">
        <w:rPr>
          <w:b/>
          <w:bCs/>
          <w:sz w:val="22"/>
          <w:szCs w:val="22"/>
          <w:lang w:val="en-US"/>
        </w:rPr>
        <w:t xml:space="preserve">Proposal </w:t>
      </w:r>
      <w:r w:rsidR="009145FC" w:rsidRPr="003A74B1">
        <w:rPr>
          <w:b/>
          <w:bCs/>
          <w:shd w:val="clear" w:color="auto" w:fill="E6E6E6"/>
        </w:rPr>
        <w:fldChar w:fldCharType="begin"/>
      </w:r>
      <w:r w:rsidR="009145FC" w:rsidRPr="003A74B1">
        <w:rPr>
          <w:b/>
          <w:bCs/>
          <w:lang w:val="en-US"/>
        </w:rPr>
        <w:instrText xml:space="preserve"> SEQ Proposal \* Arabic </w:instrText>
      </w:r>
      <w:r w:rsidR="009145FC" w:rsidRPr="003A74B1">
        <w:rPr>
          <w:b/>
          <w:bCs/>
          <w:shd w:val="clear" w:color="auto" w:fill="E6E6E6"/>
        </w:rPr>
        <w:fldChar w:fldCharType="separate"/>
      </w:r>
      <w:r w:rsidR="00171ACF">
        <w:rPr>
          <w:b/>
          <w:bCs/>
          <w:noProof/>
          <w:lang w:val="en-US"/>
        </w:rPr>
        <w:t>7</w:t>
      </w:r>
      <w:r w:rsidR="009145FC" w:rsidRPr="003A74B1">
        <w:rPr>
          <w:b/>
          <w:bCs/>
          <w:shd w:val="clear" w:color="auto" w:fill="E6E6E6"/>
        </w:rPr>
        <w:fldChar w:fldCharType="end"/>
      </w:r>
      <w:r w:rsidRPr="003A74B1">
        <w:rPr>
          <w:b/>
          <w:bCs/>
          <w:sz w:val="22"/>
          <w:szCs w:val="22"/>
          <w:lang w:val="en-US"/>
        </w:rPr>
        <w:t>: S</w:t>
      </w:r>
      <w:r w:rsidR="001B7BBD">
        <w:rPr>
          <w:b/>
          <w:bCs/>
          <w:sz w:val="22"/>
          <w:szCs w:val="22"/>
          <w:lang w:val="en-US"/>
        </w:rPr>
        <w:t>upport</w:t>
      </w:r>
      <w:r w:rsidRPr="003A74B1">
        <w:rPr>
          <w:b/>
          <w:bCs/>
          <w:sz w:val="22"/>
          <w:szCs w:val="22"/>
          <w:lang w:val="en-US"/>
        </w:rPr>
        <w:t xml:space="preserve"> </w:t>
      </w:r>
      <w:r w:rsidR="00065AFE" w:rsidRPr="003A74B1">
        <w:rPr>
          <w:b/>
          <w:bCs/>
          <w:sz w:val="22"/>
          <w:szCs w:val="22"/>
          <w:lang w:val="en-US"/>
        </w:rPr>
        <w:t>code</w:t>
      </w:r>
      <w:r w:rsidR="00065AFE">
        <w:rPr>
          <w:b/>
          <w:bCs/>
          <w:sz w:val="22"/>
          <w:szCs w:val="22"/>
          <w:lang w:val="en-US"/>
        </w:rPr>
        <w:t>-</w:t>
      </w:r>
      <w:r w:rsidR="00065AFE" w:rsidRPr="003A74B1">
        <w:rPr>
          <w:b/>
          <w:bCs/>
          <w:sz w:val="22"/>
          <w:szCs w:val="22"/>
          <w:lang w:val="en-US"/>
        </w:rPr>
        <w:t xml:space="preserve">domain </w:t>
      </w:r>
      <w:r w:rsidRPr="003A74B1">
        <w:rPr>
          <w:b/>
          <w:bCs/>
          <w:sz w:val="22"/>
          <w:szCs w:val="22"/>
          <w:lang w:val="en-US"/>
        </w:rPr>
        <w:t xml:space="preserve">multiplexing of SL PRS </w:t>
      </w:r>
      <w:r w:rsidR="003301FC">
        <w:rPr>
          <w:b/>
          <w:bCs/>
          <w:sz w:val="22"/>
          <w:szCs w:val="22"/>
          <w:lang w:val="en-US"/>
        </w:rPr>
        <w:t>transmissions</w:t>
      </w:r>
      <w:r w:rsidR="004F030C">
        <w:rPr>
          <w:b/>
          <w:bCs/>
          <w:sz w:val="22"/>
          <w:szCs w:val="22"/>
          <w:lang w:val="en-US"/>
        </w:rPr>
        <w:t>.</w:t>
      </w:r>
      <w:r w:rsidR="001F0383" w:rsidRPr="003A74B1">
        <w:rPr>
          <w:b/>
          <w:bCs/>
          <w:sz w:val="22"/>
          <w:szCs w:val="22"/>
          <w:lang w:val="en-US"/>
        </w:rPr>
        <w:t xml:space="preserve"> </w:t>
      </w:r>
      <w:r w:rsidR="004F030C">
        <w:rPr>
          <w:b/>
          <w:bCs/>
          <w:sz w:val="22"/>
          <w:szCs w:val="22"/>
          <w:lang w:val="en-US"/>
        </w:rPr>
        <w:t>T</w:t>
      </w:r>
      <w:r w:rsidR="001F0383" w:rsidRPr="003A74B1">
        <w:rPr>
          <w:b/>
          <w:bCs/>
          <w:sz w:val="22"/>
          <w:szCs w:val="22"/>
          <w:lang w:val="en-US"/>
        </w:rPr>
        <w:t>o determine whether such resource re-use would be acceptable</w:t>
      </w:r>
      <w:r w:rsidR="004F030C">
        <w:rPr>
          <w:b/>
          <w:bCs/>
          <w:sz w:val="22"/>
          <w:szCs w:val="22"/>
          <w:lang w:val="en-US"/>
        </w:rPr>
        <w:t>,</w:t>
      </w:r>
      <w:r w:rsidR="004F030C" w:rsidRPr="004F030C">
        <w:rPr>
          <w:b/>
          <w:bCs/>
          <w:sz w:val="22"/>
          <w:szCs w:val="22"/>
          <w:lang w:val="en-US"/>
        </w:rPr>
        <w:t xml:space="preserve"> </w:t>
      </w:r>
      <w:r w:rsidR="004F030C">
        <w:rPr>
          <w:b/>
          <w:bCs/>
          <w:sz w:val="22"/>
          <w:szCs w:val="22"/>
          <w:lang w:val="en-US"/>
        </w:rPr>
        <w:t>study</w:t>
      </w:r>
      <w:r w:rsidR="004F030C" w:rsidRPr="003A74B1">
        <w:rPr>
          <w:b/>
          <w:bCs/>
          <w:sz w:val="22"/>
          <w:szCs w:val="22"/>
          <w:lang w:val="en-US"/>
        </w:rPr>
        <w:t xml:space="preserve"> additional mechanisms</w:t>
      </w:r>
      <w:r w:rsidR="001F0383" w:rsidRPr="003A74B1">
        <w:rPr>
          <w:b/>
          <w:bCs/>
          <w:sz w:val="22"/>
          <w:szCs w:val="22"/>
          <w:lang w:val="en-US"/>
        </w:rPr>
        <w:t>.</w:t>
      </w:r>
    </w:p>
    <w:bookmarkEnd w:id="53"/>
    <w:bookmarkEnd w:id="54"/>
    <w:bookmarkEnd w:id="55"/>
    <w:bookmarkEnd w:id="56"/>
    <w:bookmarkEnd w:id="57"/>
    <w:bookmarkEnd w:id="58"/>
    <w:bookmarkEnd w:id="59"/>
    <w:bookmarkEnd w:id="60"/>
    <w:bookmarkEnd w:id="61"/>
    <w:bookmarkEnd w:id="62"/>
    <w:bookmarkEnd w:id="63"/>
    <w:bookmarkEnd w:id="64"/>
    <w:bookmarkEnd w:id="65"/>
    <w:p w14:paraId="27132B08" w14:textId="2566A681" w:rsidR="0073286D" w:rsidRPr="003A74B1" w:rsidRDefault="0073286D" w:rsidP="0073286D">
      <w:pPr>
        <w:pStyle w:val="ListParagraph"/>
        <w:ind w:left="0"/>
        <w:jc w:val="both"/>
        <w:rPr>
          <w:b/>
          <w:bCs/>
          <w:sz w:val="22"/>
          <w:szCs w:val="22"/>
          <w:lang w:val="en-US"/>
        </w:rPr>
      </w:pPr>
    </w:p>
    <w:p w14:paraId="1C3F1D3A" w14:textId="0DCA8B7F" w:rsidR="008C06B8" w:rsidRDefault="001F0383" w:rsidP="33EEB413">
      <w:pPr>
        <w:pStyle w:val="ListParagraph"/>
        <w:ind w:left="0"/>
        <w:jc w:val="both"/>
        <w:rPr>
          <w:sz w:val="22"/>
          <w:szCs w:val="22"/>
          <w:lang w:val="en-US"/>
        </w:rPr>
      </w:pPr>
      <w:r w:rsidRPr="003A74B1">
        <w:rPr>
          <w:sz w:val="22"/>
          <w:szCs w:val="22"/>
          <w:lang w:val="en-US"/>
        </w:rPr>
        <w:t>In case of congested SL resource pools, it may not be possible for the UEs to find SL resources that are sufficiently wide enough in frequency domain so as to transmit a SL PRS</w:t>
      </w:r>
      <w:r w:rsidR="00952322">
        <w:rPr>
          <w:sz w:val="22"/>
          <w:szCs w:val="22"/>
          <w:lang w:val="en-US"/>
        </w:rPr>
        <w:t xml:space="preserve"> occupying a large bandwidth</w:t>
      </w:r>
      <w:r w:rsidRPr="003A74B1">
        <w:rPr>
          <w:sz w:val="22"/>
          <w:szCs w:val="22"/>
          <w:lang w:val="en-US"/>
        </w:rPr>
        <w:t xml:space="preserve">. Under such cases, UEs can transmit a SL PRS that is segmented over different </w:t>
      </w:r>
      <w:r w:rsidR="00594F3F" w:rsidRPr="003A74B1">
        <w:rPr>
          <w:sz w:val="22"/>
          <w:szCs w:val="22"/>
          <w:lang w:val="en-US"/>
        </w:rPr>
        <w:t>time</w:t>
      </w:r>
      <w:r w:rsidRPr="003A74B1">
        <w:rPr>
          <w:sz w:val="22"/>
          <w:szCs w:val="22"/>
          <w:lang w:val="en-US"/>
        </w:rPr>
        <w:t xml:space="preserve"> resources, </w:t>
      </w:r>
      <w:r w:rsidR="00A06BB4" w:rsidRPr="003A74B1">
        <w:rPr>
          <w:sz w:val="22"/>
          <w:szCs w:val="22"/>
          <w:lang w:val="en-US"/>
        </w:rPr>
        <w:t xml:space="preserve">with </w:t>
      </w:r>
      <w:r w:rsidR="00E14844" w:rsidRPr="003A74B1">
        <w:rPr>
          <w:sz w:val="22"/>
          <w:szCs w:val="22"/>
          <w:lang w:val="en-US"/>
        </w:rPr>
        <w:t>(</w:t>
      </w:r>
      <w:r w:rsidR="00A06BB4" w:rsidRPr="003A74B1">
        <w:rPr>
          <w:sz w:val="22"/>
          <w:szCs w:val="22"/>
          <w:lang w:val="en-US"/>
        </w:rPr>
        <w:t>partial</w:t>
      </w:r>
      <w:r w:rsidR="00E14844" w:rsidRPr="003A74B1">
        <w:rPr>
          <w:sz w:val="22"/>
          <w:szCs w:val="22"/>
          <w:lang w:val="en-US"/>
        </w:rPr>
        <w:t>)</w:t>
      </w:r>
      <w:r w:rsidR="00A06BB4" w:rsidRPr="003A74B1">
        <w:rPr>
          <w:sz w:val="22"/>
          <w:szCs w:val="22"/>
          <w:lang w:val="en-US"/>
        </w:rPr>
        <w:t xml:space="preserve"> overlap in frequency domain</w:t>
      </w:r>
      <w:r w:rsidR="00CF3D21" w:rsidRPr="003A74B1">
        <w:rPr>
          <w:sz w:val="22"/>
          <w:szCs w:val="22"/>
          <w:lang w:val="en-US"/>
        </w:rPr>
        <w:t xml:space="preserve"> or connected with a </w:t>
      </w:r>
      <w:r w:rsidR="000B4C44" w:rsidRPr="003A74B1">
        <w:rPr>
          <w:sz w:val="22"/>
          <w:szCs w:val="22"/>
          <w:lang w:val="en-US"/>
        </w:rPr>
        <w:t xml:space="preserve">contiguous set of </w:t>
      </w:r>
      <w:r w:rsidR="00D94561" w:rsidRPr="003A74B1">
        <w:rPr>
          <w:sz w:val="22"/>
          <w:szCs w:val="22"/>
          <w:lang w:val="en-US"/>
        </w:rPr>
        <w:t>resources in time domain</w:t>
      </w:r>
      <w:r w:rsidR="00A06BB4" w:rsidRPr="003A74B1">
        <w:rPr>
          <w:sz w:val="22"/>
          <w:szCs w:val="22"/>
          <w:lang w:val="en-US"/>
        </w:rPr>
        <w:t xml:space="preserve"> that would enable </w:t>
      </w:r>
      <w:r w:rsidR="00567595" w:rsidRPr="003A74B1">
        <w:rPr>
          <w:sz w:val="22"/>
          <w:szCs w:val="22"/>
          <w:lang w:val="en-US"/>
        </w:rPr>
        <w:t>successful reconstruction of the reference signal</w:t>
      </w:r>
      <w:r w:rsidR="008C06B8">
        <w:rPr>
          <w:sz w:val="22"/>
          <w:szCs w:val="22"/>
          <w:lang w:val="en-US"/>
        </w:rPr>
        <w:t xml:space="preserve">, as indicated in </w:t>
      </w:r>
      <w:r w:rsidR="00503E4A">
        <w:rPr>
          <w:sz w:val="22"/>
          <w:szCs w:val="22"/>
          <w:lang w:val="en-US"/>
        </w:rPr>
        <w:fldChar w:fldCharType="begin"/>
      </w:r>
      <w:r w:rsidR="00503E4A">
        <w:rPr>
          <w:sz w:val="22"/>
          <w:szCs w:val="22"/>
          <w:lang w:val="en-US"/>
        </w:rPr>
        <w:instrText xml:space="preserve"> REF _Ref114823922 \h </w:instrText>
      </w:r>
      <w:r w:rsidR="00503E4A">
        <w:rPr>
          <w:sz w:val="22"/>
          <w:szCs w:val="22"/>
          <w:lang w:val="en-US"/>
        </w:rPr>
      </w:r>
      <w:r w:rsidR="00503E4A">
        <w:rPr>
          <w:sz w:val="22"/>
          <w:szCs w:val="22"/>
          <w:lang w:val="en-US"/>
        </w:rPr>
        <w:fldChar w:fldCharType="separate"/>
      </w:r>
      <w:r w:rsidR="00171ACF">
        <w:t xml:space="preserve">Figure </w:t>
      </w:r>
      <w:r w:rsidR="00171ACF">
        <w:rPr>
          <w:noProof/>
        </w:rPr>
        <w:t>1</w:t>
      </w:r>
      <w:r w:rsidR="00503E4A">
        <w:rPr>
          <w:sz w:val="22"/>
          <w:szCs w:val="22"/>
          <w:lang w:val="en-US"/>
        </w:rPr>
        <w:fldChar w:fldCharType="end"/>
      </w:r>
      <w:r w:rsidRPr="003A74B1">
        <w:rPr>
          <w:sz w:val="22"/>
          <w:szCs w:val="22"/>
          <w:lang w:val="en-US"/>
        </w:rPr>
        <w:t>.</w:t>
      </w:r>
    </w:p>
    <w:p w14:paraId="098D5053" w14:textId="77777777" w:rsidR="008C06B8" w:rsidRDefault="008C06B8" w:rsidP="33EEB413">
      <w:pPr>
        <w:pStyle w:val="ListParagraph"/>
        <w:ind w:left="0"/>
        <w:jc w:val="both"/>
        <w:rPr>
          <w:sz w:val="22"/>
          <w:szCs w:val="22"/>
          <w:lang w:val="en-US"/>
        </w:rPr>
      </w:pPr>
    </w:p>
    <w:p w14:paraId="2BCCC8F6" w14:textId="51601E97" w:rsidR="00503E4A" w:rsidRDefault="00AB22AA" w:rsidP="002921E9">
      <w:pPr>
        <w:pStyle w:val="ListParagraph"/>
        <w:keepNext/>
        <w:ind w:left="0"/>
        <w:jc w:val="center"/>
      </w:pPr>
      <w:r>
        <w:rPr>
          <w:noProof/>
        </w:rPr>
        <w:drawing>
          <wp:inline distT="0" distB="0" distL="0" distR="0" wp14:anchorId="6F826470" wp14:editId="46D474A6">
            <wp:extent cx="4262120" cy="2467431"/>
            <wp:effectExtent l="0" t="0" r="508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85955" cy="2481230"/>
                    </a:xfrm>
                    <a:prstGeom prst="rect">
                      <a:avLst/>
                    </a:prstGeom>
                  </pic:spPr>
                </pic:pic>
              </a:graphicData>
            </a:graphic>
          </wp:inline>
        </w:drawing>
      </w:r>
    </w:p>
    <w:p w14:paraId="2927526F" w14:textId="2CDED52F" w:rsidR="001F0383" w:rsidRPr="003A74B1" w:rsidRDefault="00503E4A" w:rsidP="002921E9">
      <w:pPr>
        <w:pStyle w:val="Caption"/>
        <w:jc w:val="center"/>
        <w:rPr>
          <w:sz w:val="22"/>
          <w:szCs w:val="22"/>
          <w:lang w:val="en-US"/>
        </w:rPr>
      </w:pPr>
      <w:bookmarkStart w:id="66" w:name="_Ref114823922"/>
      <w:r>
        <w:t xml:space="preserve">Figure </w:t>
      </w:r>
      <w:r>
        <w:fldChar w:fldCharType="begin"/>
      </w:r>
      <w:r>
        <w:instrText>SEQ Figure \* ARABIC</w:instrText>
      </w:r>
      <w:r>
        <w:fldChar w:fldCharType="separate"/>
      </w:r>
      <w:r w:rsidR="00171ACF">
        <w:rPr>
          <w:noProof/>
        </w:rPr>
        <w:t>1</w:t>
      </w:r>
      <w:r>
        <w:fldChar w:fldCharType="end"/>
      </w:r>
      <w:bookmarkEnd w:id="66"/>
      <w:r>
        <w:rPr>
          <w:lang w:val="en-US"/>
        </w:rPr>
        <w:t xml:space="preserve"> - Transmission of SL PRS across segmented parts</w:t>
      </w:r>
    </w:p>
    <w:p w14:paraId="083C4AD4" w14:textId="77777777" w:rsidR="00845C08" w:rsidRPr="003A74B1" w:rsidRDefault="00845C08" w:rsidP="33EEB413">
      <w:pPr>
        <w:pStyle w:val="ListParagraph"/>
        <w:ind w:left="0"/>
        <w:jc w:val="both"/>
        <w:rPr>
          <w:sz w:val="22"/>
          <w:szCs w:val="22"/>
          <w:lang w:val="en-US"/>
        </w:rPr>
      </w:pPr>
    </w:p>
    <w:p w14:paraId="2C045438" w14:textId="5E60E160" w:rsidR="00F52EB3" w:rsidRDefault="00F52EB3" w:rsidP="00F52EB3">
      <w:pPr>
        <w:pStyle w:val="ListParagraph"/>
        <w:ind w:left="0"/>
        <w:jc w:val="both"/>
        <w:rPr>
          <w:sz w:val="22"/>
          <w:szCs w:val="22"/>
          <w:lang w:val="en-US"/>
        </w:rPr>
      </w:pPr>
      <w:bookmarkStart w:id="67" w:name="Proposal88520"/>
      <w:bookmarkStart w:id="68" w:name="Proposal39499"/>
      <w:bookmarkStart w:id="69" w:name="Proposal8075"/>
      <w:bookmarkStart w:id="70" w:name="Proposal80738"/>
      <w:bookmarkStart w:id="71" w:name="Proposal7249"/>
      <w:bookmarkStart w:id="72" w:name="Proposal62286"/>
      <w:bookmarkStart w:id="73" w:name="Proposal19225"/>
      <w:bookmarkStart w:id="74" w:name="Proposal85184"/>
      <w:bookmarkStart w:id="75" w:name="Proposal98274"/>
      <w:bookmarkStart w:id="76" w:name="Proposal38131"/>
      <w:r>
        <w:rPr>
          <w:sz w:val="22"/>
          <w:szCs w:val="22"/>
          <w:lang w:val="en-US"/>
        </w:rPr>
        <w:t xml:space="preserve">For a resource pool with only Rel-18 UEs, gNB can </w:t>
      </w:r>
      <w:r w:rsidR="001C7FF4">
        <w:rPr>
          <w:sz w:val="22"/>
          <w:szCs w:val="22"/>
          <w:lang w:val="en-US"/>
        </w:rPr>
        <w:t>(pre)-</w:t>
      </w:r>
      <w:r>
        <w:rPr>
          <w:sz w:val="22"/>
          <w:szCs w:val="22"/>
          <w:lang w:val="en-US"/>
        </w:rPr>
        <w:t xml:space="preserve">configure different frequency offsets to PSFCH resources in PSFCH slots in </w:t>
      </w:r>
      <w:r w:rsidRPr="004B5A23">
        <w:rPr>
          <w:sz w:val="22"/>
          <w:szCs w:val="22"/>
          <w:lang w:val="en-US"/>
        </w:rPr>
        <w:t>a period</w:t>
      </w:r>
      <w:r>
        <w:rPr>
          <w:sz w:val="22"/>
          <w:szCs w:val="22"/>
          <w:lang w:val="en-US"/>
        </w:rPr>
        <w:t xml:space="preserve"> (</w:t>
      </w:r>
      <w:proofErr w:type="gramStart"/>
      <w:r w:rsidR="001C7FF4">
        <w:rPr>
          <w:sz w:val="22"/>
          <w:szCs w:val="22"/>
          <w:lang w:val="en-US"/>
        </w:rPr>
        <w:t>e.g.</w:t>
      </w:r>
      <w:proofErr w:type="gramEnd"/>
      <w:r>
        <w:rPr>
          <w:sz w:val="22"/>
          <w:szCs w:val="22"/>
          <w:lang w:val="en-US"/>
        </w:rPr>
        <w:t xml:space="preserve"> two or three PSFCH slots in a period) such that</w:t>
      </w:r>
      <w:r w:rsidRPr="004B5A23">
        <w:rPr>
          <w:sz w:val="22"/>
          <w:szCs w:val="22"/>
          <w:lang w:val="en-US"/>
        </w:rPr>
        <w:t xml:space="preserve"> PSFCH resources </w:t>
      </w:r>
      <w:r>
        <w:rPr>
          <w:sz w:val="22"/>
          <w:szCs w:val="22"/>
          <w:lang w:val="en-US"/>
        </w:rPr>
        <w:t xml:space="preserve">in the slots </w:t>
      </w:r>
      <w:r w:rsidRPr="004B5A23">
        <w:rPr>
          <w:sz w:val="22"/>
          <w:szCs w:val="22"/>
          <w:lang w:val="en-US"/>
        </w:rPr>
        <w:t>occupy different frequency locations</w:t>
      </w:r>
      <w:r>
        <w:rPr>
          <w:sz w:val="22"/>
          <w:szCs w:val="22"/>
          <w:lang w:val="en-US"/>
        </w:rPr>
        <w:t xml:space="preserve">. </w:t>
      </w:r>
      <w:r w:rsidRPr="004B5A23">
        <w:rPr>
          <w:sz w:val="22"/>
          <w:szCs w:val="22"/>
          <w:lang w:val="en-US"/>
        </w:rPr>
        <w:t xml:space="preserve">The unused frequency resources are </w:t>
      </w:r>
      <w:r>
        <w:rPr>
          <w:sz w:val="22"/>
          <w:szCs w:val="22"/>
          <w:lang w:val="en-US"/>
        </w:rPr>
        <w:t>available</w:t>
      </w:r>
      <w:r w:rsidRPr="004B5A23">
        <w:rPr>
          <w:sz w:val="22"/>
          <w:szCs w:val="22"/>
          <w:lang w:val="en-US"/>
        </w:rPr>
        <w:t xml:space="preserve"> for SL PRS and the SL PRS resources in the PSFCH slots </w:t>
      </w:r>
      <w:r>
        <w:rPr>
          <w:sz w:val="22"/>
          <w:szCs w:val="22"/>
          <w:lang w:val="en-US"/>
        </w:rPr>
        <w:t xml:space="preserve">can be </w:t>
      </w:r>
      <w:r w:rsidRPr="004B5A23">
        <w:rPr>
          <w:sz w:val="22"/>
          <w:szCs w:val="22"/>
          <w:lang w:val="en-US"/>
        </w:rPr>
        <w:t>stitched together to occupy the whole bandwidth of sidelink resource pool.</w:t>
      </w:r>
    </w:p>
    <w:p w14:paraId="59570DA9" w14:textId="7BB3F0B9" w:rsidR="009176C3" w:rsidRDefault="009176C3" w:rsidP="00F52EB3">
      <w:pPr>
        <w:pStyle w:val="ListParagraph"/>
        <w:ind w:left="0"/>
        <w:jc w:val="both"/>
        <w:rPr>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9176C3" w14:paraId="7D8DF564" w14:textId="77777777" w:rsidTr="009176C3">
        <w:tc>
          <w:tcPr>
            <w:tcW w:w="9962" w:type="dxa"/>
          </w:tcPr>
          <w:p w14:paraId="2CFCFC9D" w14:textId="0250030C" w:rsidR="009176C3" w:rsidRDefault="009176C3" w:rsidP="009176C3">
            <w:pPr>
              <w:pStyle w:val="ListParagraph"/>
              <w:ind w:left="0"/>
              <w:jc w:val="both"/>
              <w:rPr>
                <w:b/>
                <w:bCs/>
                <w:sz w:val="22"/>
                <w:szCs w:val="22"/>
                <w:lang w:val="en-US"/>
              </w:rPr>
            </w:pPr>
            <w:bookmarkStart w:id="77" w:name="Proposal17004"/>
            <w:bookmarkStart w:id="78" w:name="Proposal57632"/>
            <w:bookmarkStart w:id="79" w:name="Proposal80476" w:colFirst="0" w:colLast="0"/>
            <w:r w:rsidRPr="00E55B30">
              <w:rPr>
                <w:b/>
                <w:bCs/>
                <w:sz w:val="22"/>
                <w:szCs w:val="22"/>
                <w:lang w:val="en-US"/>
              </w:rPr>
              <w:t xml:space="preserve">Proposal </w:t>
            </w:r>
            <w:r w:rsidRPr="00E55B30">
              <w:rPr>
                <w:b/>
                <w:shd w:val="clear" w:color="auto" w:fill="E6E6E6"/>
              </w:rPr>
              <w:fldChar w:fldCharType="begin"/>
            </w:r>
            <w:r w:rsidRPr="00E55B30">
              <w:rPr>
                <w:b/>
                <w:bCs/>
                <w:lang w:val="en-US"/>
              </w:rPr>
              <w:instrText xml:space="preserve"> SEQ Proposal \* Arabic </w:instrText>
            </w:r>
            <w:r w:rsidRPr="00E55B30">
              <w:rPr>
                <w:b/>
                <w:shd w:val="clear" w:color="auto" w:fill="E6E6E6"/>
              </w:rPr>
              <w:fldChar w:fldCharType="separate"/>
            </w:r>
            <w:r w:rsidR="00171ACF">
              <w:rPr>
                <w:b/>
                <w:bCs/>
                <w:noProof/>
                <w:lang w:val="en-US"/>
              </w:rPr>
              <w:t>8</w:t>
            </w:r>
            <w:r w:rsidRPr="00E55B30">
              <w:rPr>
                <w:b/>
                <w:shd w:val="clear" w:color="auto" w:fill="E6E6E6"/>
              </w:rPr>
              <w:fldChar w:fldCharType="end"/>
            </w:r>
            <w:r w:rsidRPr="00E55B30">
              <w:rPr>
                <w:b/>
                <w:bCs/>
                <w:sz w:val="22"/>
                <w:szCs w:val="22"/>
                <w:lang w:val="en-US"/>
              </w:rPr>
              <w:t xml:space="preserve">: SL PRS </w:t>
            </w:r>
            <w:r>
              <w:rPr>
                <w:b/>
                <w:bCs/>
                <w:sz w:val="22"/>
                <w:szCs w:val="22"/>
                <w:lang w:val="en-US"/>
              </w:rPr>
              <w:t xml:space="preserve">can be </w:t>
            </w:r>
            <w:r w:rsidRPr="00E55B30">
              <w:rPr>
                <w:b/>
                <w:bCs/>
                <w:sz w:val="22"/>
                <w:szCs w:val="22"/>
                <w:lang w:val="en-US"/>
              </w:rPr>
              <w:t>transmi</w:t>
            </w:r>
            <w:r>
              <w:rPr>
                <w:b/>
                <w:bCs/>
                <w:sz w:val="22"/>
                <w:szCs w:val="22"/>
                <w:lang w:val="en-US"/>
              </w:rPr>
              <w:t>tted</w:t>
            </w:r>
            <w:r w:rsidRPr="00E55B30">
              <w:rPr>
                <w:b/>
                <w:bCs/>
                <w:sz w:val="22"/>
                <w:szCs w:val="22"/>
                <w:lang w:val="en-US"/>
              </w:rPr>
              <w:t xml:space="preserve"> </w:t>
            </w:r>
            <w:r>
              <w:rPr>
                <w:b/>
                <w:bCs/>
                <w:sz w:val="22"/>
                <w:szCs w:val="22"/>
                <w:lang w:val="en-US"/>
              </w:rPr>
              <w:t>in multiple segments whereby different PRS segments</w:t>
            </w:r>
          </w:p>
          <w:bookmarkEnd w:id="77"/>
          <w:p w14:paraId="0073E396" w14:textId="77777777" w:rsidR="009176C3" w:rsidRDefault="009176C3" w:rsidP="009176C3">
            <w:pPr>
              <w:pStyle w:val="ListParagraph"/>
              <w:numPr>
                <w:ilvl w:val="0"/>
                <w:numId w:val="116"/>
              </w:numPr>
              <w:jc w:val="both"/>
              <w:rPr>
                <w:b/>
                <w:bCs/>
                <w:sz w:val="22"/>
                <w:szCs w:val="22"/>
                <w:lang w:val="en-US"/>
              </w:rPr>
            </w:pPr>
            <w:r>
              <w:rPr>
                <w:b/>
                <w:bCs/>
                <w:sz w:val="22"/>
                <w:szCs w:val="22"/>
                <w:lang w:val="en-US"/>
              </w:rPr>
              <w:t xml:space="preserve">may be transmitted in different time slots </w:t>
            </w:r>
          </w:p>
          <w:p w14:paraId="77BF9E4E" w14:textId="6A0ED948" w:rsidR="009176C3" w:rsidRDefault="009176C3" w:rsidP="009176C3">
            <w:pPr>
              <w:pStyle w:val="ListParagraph"/>
              <w:numPr>
                <w:ilvl w:val="0"/>
                <w:numId w:val="116"/>
              </w:numPr>
              <w:jc w:val="both"/>
              <w:rPr>
                <w:b/>
                <w:bCs/>
                <w:sz w:val="22"/>
                <w:szCs w:val="22"/>
                <w:lang w:val="en-US"/>
              </w:rPr>
            </w:pPr>
            <w:r>
              <w:rPr>
                <w:b/>
                <w:bCs/>
                <w:sz w:val="22"/>
                <w:szCs w:val="22"/>
                <w:lang w:val="en-US"/>
              </w:rPr>
              <w:lastRenderedPageBreak/>
              <w:t>partially overlap in frequency domain</w:t>
            </w:r>
            <w:bookmarkEnd w:id="78"/>
          </w:p>
          <w:p w14:paraId="0D290E73" w14:textId="11D45F2F" w:rsidR="009176C3" w:rsidRDefault="009176C3" w:rsidP="009176C3">
            <w:pPr>
              <w:pStyle w:val="ListParagraph"/>
              <w:numPr>
                <w:ilvl w:val="0"/>
                <w:numId w:val="116"/>
              </w:numPr>
              <w:jc w:val="both"/>
              <w:rPr>
                <w:b/>
                <w:bCs/>
                <w:sz w:val="22"/>
                <w:szCs w:val="22"/>
                <w:lang w:val="en-US"/>
              </w:rPr>
            </w:pPr>
            <w:r>
              <w:rPr>
                <w:b/>
                <w:bCs/>
                <w:sz w:val="22"/>
                <w:szCs w:val="22"/>
                <w:lang w:val="en-US"/>
              </w:rPr>
              <w:t xml:space="preserve">jointly cover wider bandwidth </w:t>
            </w:r>
          </w:p>
          <w:p w14:paraId="7B1C0BD8" w14:textId="5627A63D" w:rsidR="009176C3" w:rsidRDefault="009176C3" w:rsidP="007C29B7">
            <w:pPr>
              <w:spacing w:after="0"/>
              <w:jc w:val="both"/>
              <w:rPr>
                <w:b/>
                <w:bCs/>
                <w:sz w:val="22"/>
                <w:szCs w:val="22"/>
                <w:lang w:val="en-US"/>
              </w:rPr>
            </w:pPr>
            <w:r w:rsidRPr="007C29B7">
              <w:rPr>
                <w:b/>
                <w:bCs/>
                <w:sz w:val="22"/>
                <w:szCs w:val="22"/>
                <w:lang w:val="en-US"/>
              </w:rPr>
              <w:t xml:space="preserve">whereby the following transmission </w:t>
            </w:r>
            <w:r>
              <w:rPr>
                <w:b/>
                <w:bCs/>
                <w:sz w:val="22"/>
                <w:szCs w:val="22"/>
                <w:lang w:val="en-US"/>
              </w:rPr>
              <w:t>options</w:t>
            </w:r>
            <w:r w:rsidRPr="007C29B7">
              <w:rPr>
                <w:b/>
                <w:bCs/>
                <w:sz w:val="22"/>
                <w:szCs w:val="22"/>
                <w:lang w:val="en-US"/>
              </w:rPr>
              <w:t xml:space="preserve"> are considered</w:t>
            </w:r>
            <w:r>
              <w:rPr>
                <w:b/>
                <w:bCs/>
                <w:sz w:val="22"/>
                <w:szCs w:val="22"/>
                <w:lang w:val="en-US"/>
              </w:rPr>
              <w:t>:</w:t>
            </w:r>
          </w:p>
          <w:p w14:paraId="7DFF54E7" w14:textId="669695F0" w:rsidR="009176C3" w:rsidRDefault="009176C3" w:rsidP="007C29B7">
            <w:pPr>
              <w:pStyle w:val="ListParagraph"/>
              <w:numPr>
                <w:ilvl w:val="0"/>
                <w:numId w:val="108"/>
              </w:numPr>
              <w:jc w:val="both"/>
              <w:rPr>
                <w:b/>
                <w:bCs/>
                <w:sz w:val="22"/>
                <w:szCs w:val="22"/>
                <w:lang w:val="en-US"/>
              </w:rPr>
            </w:pPr>
            <w:r>
              <w:rPr>
                <w:b/>
                <w:bCs/>
                <w:sz w:val="22"/>
                <w:szCs w:val="22"/>
                <w:lang w:val="en-US"/>
              </w:rPr>
              <w:t>SL PRS segments are multiplexed with data (PSSCH).</w:t>
            </w:r>
          </w:p>
          <w:p w14:paraId="221E401A" w14:textId="1A8DE860" w:rsidR="009176C3" w:rsidRPr="009176C3" w:rsidRDefault="009176C3" w:rsidP="009176C3">
            <w:pPr>
              <w:pStyle w:val="ListParagraph"/>
              <w:numPr>
                <w:ilvl w:val="0"/>
                <w:numId w:val="108"/>
              </w:numPr>
              <w:jc w:val="both"/>
              <w:rPr>
                <w:b/>
                <w:bCs/>
                <w:sz w:val="22"/>
                <w:szCs w:val="22"/>
                <w:lang w:val="en-US"/>
              </w:rPr>
            </w:pPr>
            <w:r>
              <w:rPr>
                <w:b/>
                <w:bCs/>
                <w:sz w:val="22"/>
                <w:szCs w:val="22"/>
                <w:lang w:val="en-US"/>
              </w:rPr>
              <w:t xml:space="preserve">SL PRS segments are multiplexed with PSFCH. </w:t>
            </w:r>
          </w:p>
        </w:tc>
      </w:tr>
      <w:bookmarkEnd w:id="79"/>
    </w:tbl>
    <w:p w14:paraId="4126D6D4" w14:textId="77777777" w:rsidR="009176C3" w:rsidRDefault="009176C3" w:rsidP="00F52EB3">
      <w:pPr>
        <w:pStyle w:val="ListParagraph"/>
        <w:ind w:left="0"/>
        <w:jc w:val="both"/>
        <w:rPr>
          <w:sz w:val="22"/>
          <w:szCs w:val="22"/>
          <w:lang w:val="en-US"/>
        </w:rPr>
      </w:pPr>
    </w:p>
    <w:bookmarkEnd w:id="67"/>
    <w:bookmarkEnd w:id="68"/>
    <w:bookmarkEnd w:id="69"/>
    <w:bookmarkEnd w:id="70"/>
    <w:bookmarkEnd w:id="71"/>
    <w:bookmarkEnd w:id="72"/>
    <w:bookmarkEnd w:id="73"/>
    <w:bookmarkEnd w:id="74"/>
    <w:bookmarkEnd w:id="75"/>
    <w:bookmarkEnd w:id="76"/>
    <w:p w14:paraId="33705A8A" w14:textId="77777777" w:rsidR="00E303E8" w:rsidRPr="003A74B1" w:rsidRDefault="00E303E8" w:rsidP="004B5A23">
      <w:pPr>
        <w:pStyle w:val="ListParagraph"/>
        <w:ind w:left="0"/>
        <w:jc w:val="both"/>
        <w:rPr>
          <w:sz w:val="22"/>
          <w:szCs w:val="22"/>
          <w:lang w:val="en-US"/>
        </w:rPr>
      </w:pPr>
    </w:p>
    <w:p w14:paraId="5EE5311F" w14:textId="0C0C14EE" w:rsidR="008143FD" w:rsidRPr="003A74B1" w:rsidRDefault="003A74B1" w:rsidP="002921E9">
      <w:pPr>
        <w:pStyle w:val="Heading3"/>
        <w:rPr>
          <w:lang w:val="en-US"/>
        </w:rPr>
      </w:pPr>
      <w:r w:rsidRPr="003A74B1">
        <w:rPr>
          <w:lang w:val="en-US"/>
        </w:rPr>
        <w:t>Resource Allocation</w:t>
      </w:r>
      <w:r w:rsidR="008143FD" w:rsidRPr="003A74B1">
        <w:rPr>
          <w:lang w:val="en-US"/>
        </w:rPr>
        <w:t xml:space="preserve">: </w:t>
      </w:r>
      <w:r w:rsidR="009823DE">
        <w:rPr>
          <w:lang w:val="en-US"/>
        </w:rPr>
        <w:t>Scheme</w:t>
      </w:r>
      <w:r w:rsidR="008143FD" w:rsidRPr="003A74B1">
        <w:rPr>
          <w:lang w:val="en-US"/>
        </w:rPr>
        <w:t xml:space="preserve"> 1, </w:t>
      </w:r>
      <w:r w:rsidR="007F5263">
        <w:rPr>
          <w:lang w:val="en-US"/>
        </w:rPr>
        <w:t>Scheme</w:t>
      </w:r>
      <w:r w:rsidR="008143FD" w:rsidRPr="003A74B1">
        <w:rPr>
          <w:lang w:val="en-US"/>
        </w:rPr>
        <w:t xml:space="preserve"> 2, IUC </w:t>
      </w:r>
    </w:p>
    <w:p w14:paraId="0786C066" w14:textId="5287F192" w:rsidR="00097AE3" w:rsidRDefault="00097AE3" w:rsidP="00097AE3">
      <w:pPr>
        <w:pStyle w:val="ListParagraph"/>
        <w:ind w:left="0"/>
        <w:jc w:val="both"/>
        <w:rPr>
          <w:sz w:val="22"/>
          <w:szCs w:val="22"/>
          <w:lang w:val="en-US"/>
        </w:rPr>
      </w:pPr>
      <w:bookmarkStart w:id="80" w:name="Proposal5556"/>
      <w:bookmarkStart w:id="81" w:name="Proposal29335"/>
      <w:bookmarkEnd w:id="6"/>
      <w:bookmarkEnd w:id="7"/>
      <w:r>
        <w:rPr>
          <w:sz w:val="22"/>
          <w:szCs w:val="22"/>
          <w:lang w:val="en-US"/>
        </w:rPr>
        <w:t>In the previous RAN1 meeting</w:t>
      </w:r>
      <w:r w:rsidR="007F1A34">
        <w:rPr>
          <w:sz w:val="22"/>
          <w:szCs w:val="22"/>
          <w:lang w:val="en-US"/>
        </w:rPr>
        <w:t>s</w:t>
      </w:r>
      <w:r>
        <w:rPr>
          <w:sz w:val="22"/>
          <w:szCs w:val="22"/>
          <w:lang w:val="en-US"/>
        </w:rPr>
        <w:t xml:space="preserve">, the following agreements on resource allocation for SL positioning </w:t>
      </w:r>
      <w:r w:rsidR="007F1A34">
        <w:rPr>
          <w:sz w:val="22"/>
          <w:szCs w:val="22"/>
          <w:lang w:val="en-US"/>
        </w:rPr>
        <w:t>were</w:t>
      </w:r>
      <w:r>
        <w:rPr>
          <w:sz w:val="22"/>
          <w:szCs w:val="22"/>
          <w:lang w:val="en-US"/>
        </w:rPr>
        <w:t xml:space="preserve"> reached:</w:t>
      </w:r>
    </w:p>
    <w:p w14:paraId="363AC7DA" w14:textId="77777777" w:rsidR="007F1A34" w:rsidRDefault="007F1A34" w:rsidP="00097AE3">
      <w:pPr>
        <w:pStyle w:val="ListParagraph"/>
        <w:ind w:left="0"/>
        <w:jc w:val="both"/>
        <w:rPr>
          <w:sz w:val="22"/>
          <w:szCs w:val="22"/>
          <w:lang w:val="en-US"/>
        </w:rPr>
      </w:pPr>
    </w:p>
    <w:tbl>
      <w:tblPr>
        <w:tblStyle w:val="TableGrid"/>
        <w:tblW w:w="0" w:type="auto"/>
        <w:tblLook w:val="04A0" w:firstRow="1" w:lastRow="0" w:firstColumn="1" w:lastColumn="0" w:noHBand="0" w:noVBand="1"/>
      </w:tblPr>
      <w:tblGrid>
        <w:gridCol w:w="9962"/>
      </w:tblGrid>
      <w:tr w:rsidR="00AE6BA6" w14:paraId="644496C6" w14:textId="77777777" w:rsidTr="00AE6BA6">
        <w:tc>
          <w:tcPr>
            <w:tcW w:w="9962" w:type="dxa"/>
          </w:tcPr>
          <w:p w14:paraId="7BCFB231" w14:textId="56AE6E34" w:rsidR="00AE6BA6" w:rsidRPr="00661659" w:rsidRDefault="00AE6BA6" w:rsidP="00AE6BA6">
            <w:pPr>
              <w:pStyle w:val="ListParagraph"/>
              <w:ind w:left="0"/>
              <w:jc w:val="both"/>
              <w:rPr>
                <w:b/>
                <w:bCs/>
                <w:sz w:val="22"/>
                <w:szCs w:val="22"/>
                <w:lang w:val="en-US"/>
              </w:rPr>
            </w:pPr>
            <w:r w:rsidRPr="00661659">
              <w:rPr>
                <w:b/>
                <w:bCs/>
                <w:sz w:val="22"/>
                <w:szCs w:val="22"/>
                <w:highlight w:val="green"/>
              </w:rPr>
              <w:t>Agreement</w:t>
            </w:r>
            <w:r w:rsidR="00F61937">
              <w:rPr>
                <w:b/>
                <w:bCs/>
                <w:sz w:val="22"/>
                <w:szCs w:val="22"/>
              </w:rPr>
              <w:t xml:space="preserve"> (RAN1#110)</w:t>
            </w:r>
          </w:p>
          <w:p w14:paraId="69F3E9F3" w14:textId="77777777" w:rsidR="00AE6BA6" w:rsidRPr="00097AE3" w:rsidRDefault="00AE6BA6" w:rsidP="00AE6BA6">
            <w:pPr>
              <w:pStyle w:val="ListParagraph"/>
              <w:ind w:left="0"/>
              <w:jc w:val="both"/>
              <w:rPr>
                <w:sz w:val="22"/>
                <w:szCs w:val="22"/>
                <w:lang w:val="en-US"/>
              </w:rPr>
            </w:pPr>
            <w:r w:rsidRPr="00097AE3">
              <w:rPr>
                <w:sz w:val="22"/>
                <w:szCs w:val="22"/>
              </w:rPr>
              <w:t>Regarding SL-PRS resource allocation, both Scheme 1 and Scheme 2 should be introduced for supporting SL positioning/ranging:</w:t>
            </w:r>
          </w:p>
          <w:p w14:paraId="4D62FBB3" w14:textId="77777777" w:rsidR="00AE6BA6" w:rsidRPr="00097AE3" w:rsidRDefault="00AE6BA6" w:rsidP="00AE6BA6">
            <w:pPr>
              <w:pStyle w:val="ListParagraph"/>
              <w:numPr>
                <w:ilvl w:val="0"/>
                <w:numId w:val="69"/>
              </w:numPr>
              <w:jc w:val="both"/>
              <w:rPr>
                <w:sz w:val="22"/>
                <w:szCs w:val="22"/>
                <w:lang w:val="en-US"/>
              </w:rPr>
            </w:pPr>
            <w:r w:rsidRPr="00097AE3">
              <w:rPr>
                <w:sz w:val="22"/>
                <w:szCs w:val="22"/>
              </w:rPr>
              <w:t>Scheme 1: Network-centric operation SL-PRS resource allocation (</w:t>
            </w:r>
            <w:proofErr w:type="gramStart"/>
            <w:r w:rsidRPr="00097AE3">
              <w:rPr>
                <w:sz w:val="22"/>
                <w:szCs w:val="22"/>
              </w:rPr>
              <w:t>e.g.</w:t>
            </w:r>
            <w:proofErr w:type="gramEnd"/>
            <w:r w:rsidRPr="00097AE3">
              <w:rPr>
                <w:sz w:val="22"/>
                <w:szCs w:val="22"/>
              </w:rPr>
              <w:t xml:space="preserve"> similar to a legacy Mode 1 solution)</w:t>
            </w:r>
          </w:p>
          <w:p w14:paraId="695ED57F" w14:textId="77777777" w:rsidR="00AE6BA6" w:rsidRPr="00097AE3" w:rsidRDefault="00AE6BA6" w:rsidP="00AE6BA6">
            <w:pPr>
              <w:pStyle w:val="ListParagraph"/>
              <w:numPr>
                <w:ilvl w:val="1"/>
                <w:numId w:val="69"/>
              </w:numPr>
              <w:jc w:val="both"/>
              <w:rPr>
                <w:sz w:val="22"/>
                <w:szCs w:val="22"/>
                <w:lang w:val="en-US"/>
              </w:rPr>
            </w:pPr>
            <w:r w:rsidRPr="00097AE3">
              <w:rPr>
                <w:sz w:val="22"/>
                <w:szCs w:val="22"/>
              </w:rPr>
              <w:t>The network (</w:t>
            </w:r>
            <w:proofErr w:type="gramStart"/>
            <w:r w:rsidRPr="00097AE3">
              <w:rPr>
                <w:sz w:val="22"/>
                <w:szCs w:val="22"/>
              </w:rPr>
              <w:t>e.g.</w:t>
            </w:r>
            <w:proofErr w:type="gramEnd"/>
            <w:r w:rsidRPr="00097AE3">
              <w:rPr>
                <w:sz w:val="22"/>
                <w:szCs w:val="22"/>
              </w:rPr>
              <w:t xml:space="preserve"> gNB, LMF, gNB &amp; LMF) allocates resources for SL-PRS. </w:t>
            </w:r>
          </w:p>
          <w:p w14:paraId="7631504F" w14:textId="77777777" w:rsidR="00AE6BA6" w:rsidRPr="00097AE3" w:rsidRDefault="00AE6BA6" w:rsidP="00AE6BA6">
            <w:pPr>
              <w:pStyle w:val="ListParagraph"/>
              <w:numPr>
                <w:ilvl w:val="0"/>
                <w:numId w:val="69"/>
              </w:numPr>
              <w:jc w:val="both"/>
              <w:rPr>
                <w:sz w:val="22"/>
                <w:szCs w:val="22"/>
                <w:lang w:val="en-US"/>
              </w:rPr>
            </w:pPr>
            <w:r w:rsidRPr="00097AE3">
              <w:rPr>
                <w:sz w:val="22"/>
                <w:szCs w:val="22"/>
              </w:rPr>
              <w:t>Scheme 2: UE autonomous SL-PRS resource allocation (</w:t>
            </w:r>
            <w:proofErr w:type="gramStart"/>
            <w:r w:rsidRPr="00097AE3">
              <w:rPr>
                <w:sz w:val="22"/>
                <w:szCs w:val="22"/>
              </w:rPr>
              <w:t>e.g.</w:t>
            </w:r>
            <w:proofErr w:type="gramEnd"/>
            <w:r w:rsidRPr="00097AE3">
              <w:rPr>
                <w:sz w:val="22"/>
                <w:szCs w:val="22"/>
              </w:rPr>
              <w:t xml:space="preserve"> similar to legacy Mode 2 solution)</w:t>
            </w:r>
          </w:p>
          <w:p w14:paraId="5CE2EB79" w14:textId="77777777" w:rsidR="00AE6BA6" w:rsidRPr="00661659" w:rsidRDefault="00AE6BA6" w:rsidP="00AE6BA6">
            <w:pPr>
              <w:pStyle w:val="ListParagraph"/>
              <w:numPr>
                <w:ilvl w:val="1"/>
                <w:numId w:val="69"/>
              </w:numPr>
              <w:jc w:val="both"/>
              <w:rPr>
                <w:sz w:val="22"/>
                <w:szCs w:val="22"/>
                <w:lang w:val="en-US"/>
              </w:rPr>
            </w:pPr>
            <w:r w:rsidRPr="00097AE3">
              <w:rPr>
                <w:sz w:val="22"/>
                <w:szCs w:val="22"/>
              </w:rPr>
              <w:t>At least one of the UE(s) participating in the sidelink positioning operation allocates resources for SL-PR</w:t>
            </w:r>
            <w:r>
              <w:rPr>
                <w:sz w:val="22"/>
                <w:szCs w:val="22"/>
              </w:rPr>
              <w:t>S</w:t>
            </w:r>
          </w:p>
          <w:p w14:paraId="087055B4" w14:textId="7DFC99E4" w:rsidR="00AE6BA6" w:rsidRPr="00661659" w:rsidRDefault="00AE6BA6" w:rsidP="00AE6BA6">
            <w:pPr>
              <w:pStyle w:val="ListParagraph"/>
              <w:ind w:left="0"/>
              <w:jc w:val="both"/>
              <w:rPr>
                <w:b/>
                <w:bCs/>
                <w:sz w:val="22"/>
                <w:szCs w:val="22"/>
                <w:lang w:val="en-US"/>
              </w:rPr>
            </w:pPr>
            <w:r w:rsidRPr="00661659">
              <w:rPr>
                <w:b/>
                <w:bCs/>
                <w:sz w:val="22"/>
                <w:szCs w:val="22"/>
                <w:highlight w:val="green"/>
              </w:rPr>
              <w:t>Agreement</w:t>
            </w:r>
            <w:r w:rsidR="009467EE">
              <w:rPr>
                <w:b/>
                <w:bCs/>
                <w:sz w:val="22"/>
                <w:szCs w:val="22"/>
              </w:rPr>
              <w:t xml:space="preserve"> (RAN1#110)</w:t>
            </w:r>
          </w:p>
          <w:p w14:paraId="58949E93" w14:textId="77777777" w:rsidR="00AE6BA6" w:rsidRPr="00097AE3" w:rsidRDefault="00AE6BA6" w:rsidP="00AE6BA6">
            <w:pPr>
              <w:pStyle w:val="ListParagraph"/>
              <w:ind w:left="0"/>
              <w:jc w:val="both"/>
              <w:rPr>
                <w:sz w:val="22"/>
                <w:szCs w:val="22"/>
                <w:lang w:val="en-US"/>
              </w:rPr>
            </w:pPr>
            <w:r w:rsidRPr="00097AE3">
              <w:rPr>
                <w:sz w:val="22"/>
                <w:szCs w:val="22"/>
              </w:rPr>
              <w:t>Regarding Scheme 2 SL-PRS resource allocation, study at least the following aspects:</w:t>
            </w:r>
          </w:p>
          <w:p w14:paraId="5894527B" w14:textId="77777777" w:rsidR="00AE6BA6" w:rsidRPr="00097AE3" w:rsidRDefault="00AE6BA6" w:rsidP="00AE6BA6">
            <w:pPr>
              <w:pStyle w:val="ListParagraph"/>
              <w:numPr>
                <w:ilvl w:val="0"/>
                <w:numId w:val="70"/>
              </w:numPr>
              <w:jc w:val="both"/>
              <w:rPr>
                <w:sz w:val="22"/>
                <w:szCs w:val="22"/>
                <w:lang w:val="en-US"/>
              </w:rPr>
            </w:pPr>
            <w:r w:rsidRPr="00097AE3">
              <w:rPr>
                <w:sz w:val="22"/>
                <w:szCs w:val="22"/>
              </w:rPr>
              <w:t>Resource selection mechanism for SL-PRS</w:t>
            </w:r>
          </w:p>
          <w:p w14:paraId="4D2D13CC" w14:textId="77777777" w:rsidR="00AE6BA6" w:rsidRPr="00097AE3" w:rsidRDefault="00AE6BA6" w:rsidP="00AE6BA6">
            <w:pPr>
              <w:pStyle w:val="ListParagraph"/>
              <w:numPr>
                <w:ilvl w:val="0"/>
                <w:numId w:val="70"/>
              </w:numPr>
              <w:jc w:val="both"/>
              <w:rPr>
                <w:sz w:val="22"/>
                <w:szCs w:val="22"/>
                <w:lang w:val="en-US"/>
              </w:rPr>
            </w:pPr>
            <w:r w:rsidRPr="00097AE3">
              <w:rPr>
                <w:sz w:val="22"/>
                <w:szCs w:val="22"/>
              </w:rPr>
              <w:t>Inter-UE coordination</w:t>
            </w:r>
          </w:p>
          <w:p w14:paraId="2BAE9987" w14:textId="1C3E7739" w:rsidR="00AE6BA6" w:rsidRPr="00424226" w:rsidRDefault="00AE6BA6" w:rsidP="002921E9">
            <w:pPr>
              <w:pStyle w:val="ListParagraph"/>
              <w:numPr>
                <w:ilvl w:val="0"/>
                <w:numId w:val="70"/>
              </w:numPr>
              <w:jc w:val="both"/>
              <w:rPr>
                <w:sz w:val="22"/>
                <w:szCs w:val="22"/>
                <w:lang w:val="en-US"/>
              </w:rPr>
            </w:pPr>
            <w:r w:rsidRPr="00097AE3">
              <w:rPr>
                <w:sz w:val="22"/>
                <w:szCs w:val="22"/>
              </w:rPr>
              <w:t>Aspects for congestion control mechanisms for SL-PRS</w:t>
            </w:r>
          </w:p>
        </w:tc>
      </w:tr>
    </w:tbl>
    <w:p w14:paraId="60DC3CDC" w14:textId="77777777" w:rsidR="009278AE" w:rsidRDefault="009278AE" w:rsidP="00DA3C5F">
      <w:pPr>
        <w:pStyle w:val="ListParagraph"/>
        <w:ind w:left="0"/>
        <w:jc w:val="both"/>
        <w:rPr>
          <w:sz w:val="22"/>
          <w:szCs w:val="22"/>
          <w:lang w:val="en-US"/>
        </w:rPr>
      </w:pPr>
    </w:p>
    <w:tbl>
      <w:tblPr>
        <w:tblStyle w:val="TableGrid"/>
        <w:tblW w:w="0" w:type="auto"/>
        <w:tblLook w:val="04A0" w:firstRow="1" w:lastRow="0" w:firstColumn="1" w:lastColumn="0" w:noHBand="0" w:noVBand="1"/>
      </w:tblPr>
      <w:tblGrid>
        <w:gridCol w:w="9962"/>
      </w:tblGrid>
      <w:tr w:rsidR="007D7193" w14:paraId="435A1DEC" w14:textId="77777777" w:rsidTr="007D7193">
        <w:tc>
          <w:tcPr>
            <w:tcW w:w="9962" w:type="dxa"/>
          </w:tcPr>
          <w:p w14:paraId="4EDBA22F" w14:textId="63901E98" w:rsidR="00091E5E" w:rsidRPr="009278AE" w:rsidRDefault="00091E5E" w:rsidP="00091E5E">
            <w:pPr>
              <w:pStyle w:val="ListParagraph"/>
              <w:ind w:left="0"/>
              <w:jc w:val="both"/>
              <w:rPr>
                <w:sz w:val="22"/>
                <w:szCs w:val="22"/>
                <w:lang w:val="en-US"/>
              </w:rPr>
            </w:pPr>
            <w:r w:rsidRPr="002E17E5">
              <w:rPr>
                <w:b/>
                <w:bCs/>
                <w:sz w:val="22"/>
                <w:szCs w:val="22"/>
                <w:highlight w:val="green"/>
              </w:rPr>
              <w:t>Agreement</w:t>
            </w:r>
            <w:r>
              <w:rPr>
                <w:b/>
                <w:bCs/>
                <w:sz w:val="22"/>
                <w:szCs w:val="22"/>
              </w:rPr>
              <w:t xml:space="preserve"> (RAN1#110bis)</w:t>
            </w:r>
          </w:p>
          <w:p w14:paraId="700FB6EE" w14:textId="77777777" w:rsidR="00091E5E" w:rsidRPr="00091E5E" w:rsidRDefault="00091E5E" w:rsidP="000721AE">
            <w:pPr>
              <w:pStyle w:val="ListParagraph"/>
              <w:ind w:left="0"/>
              <w:jc w:val="both"/>
              <w:rPr>
                <w:sz w:val="22"/>
                <w:szCs w:val="22"/>
                <w:lang w:val="en-US"/>
              </w:rPr>
            </w:pPr>
            <w:r w:rsidRPr="00091E5E">
              <w:rPr>
                <w:sz w:val="22"/>
                <w:szCs w:val="22"/>
              </w:rPr>
              <w:t>With regards to SL signaling of the reservation/indication of SL-PRS resource(s) for dedicated resource pool and shared resource pool (if supported) for positioning:</w:t>
            </w:r>
          </w:p>
          <w:p w14:paraId="25E9A9CB" w14:textId="77777777" w:rsidR="00091E5E" w:rsidRPr="00091E5E" w:rsidRDefault="00091E5E" w:rsidP="00091E5E">
            <w:pPr>
              <w:pStyle w:val="ListParagraph"/>
              <w:numPr>
                <w:ilvl w:val="0"/>
                <w:numId w:val="105"/>
              </w:numPr>
              <w:jc w:val="both"/>
              <w:rPr>
                <w:sz w:val="22"/>
                <w:szCs w:val="22"/>
                <w:lang w:val="en-US"/>
              </w:rPr>
            </w:pPr>
            <w:r w:rsidRPr="00091E5E">
              <w:rPr>
                <w:sz w:val="22"/>
                <w:szCs w:val="22"/>
              </w:rPr>
              <w:t>Option A.1: SCI can be used for reserving/indicating one or more SL-PRS resource(s)</w:t>
            </w:r>
          </w:p>
          <w:p w14:paraId="1023A8CA" w14:textId="77777777" w:rsidR="00091E5E" w:rsidRPr="00091E5E" w:rsidRDefault="00091E5E" w:rsidP="00091E5E">
            <w:pPr>
              <w:pStyle w:val="ListParagraph"/>
              <w:numPr>
                <w:ilvl w:val="1"/>
                <w:numId w:val="105"/>
              </w:numPr>
              <w:jc w:val="both"/>
              <w:rPr>
                <w:sz w:val="22"/>
                <w:szCs w:val="22"/>
                <w:lang w:val="en-US"/>
              </w:rPr>
            </w:pPr>
            <w:r w:rsidRPr="00091E5E">
              <w:rPr>
                <w:sz w:val="22"/>
                <w:szCs w:val="22"/>
              </w:rPr>
              <w:t>Note: This does NOT mean that only SCI is being used. There can still be higher layer signaling for the purpose of indicating a part of SL-PRS configuration.</w:t>
            </w:r>
          </w:p>
          <w:p w14:paraId="430F1145" w14:textId="77777777" w:rsidR="00091E5E" w:rsidRPr="00091E5E" w:rsidRDefault="00091E5E" w:rsidP="00091E5E">
            <w:pPr>
              <w:pStyle w:val="ListParagraph"/>
              <w:numPr>
                <w:ilvl w:val="1"/>
                <w:numId w:val="105"/>
              </w:numPr>
              <w:jc w:val="both"/>
              <w:rPr>
                <w:sz w:val="22"/>
                <w:szCs w:val="22"/>
                <w:lang w:val="en-US"/>
              </w:rPr>
            </w:pPr>
            <w:r w:rsidRPr="00091E5E">
              <w:rPr>
                <w:sz w:val="22"/>
                <w:szCs w:val="22"/>
              </w:rPr>
              <w:t>FFS: Whether SCI is single stage SCI or two stage SCI</w:t>
            </w:r>
          </w:p>
          <w:p w14:paraId="16A7EDCA" w14:textId="7ABFE023" w:rsidR="007D7193" w:rsidRPr="00CD6EF6" w:rsidRDefault="00091E5E" w:rsidP="000721AE">
            <w:pPr>
              <w:pStyle w:val="ListParagraph"/>
              <w:numPr>
                <w:ilvl w:val="0"/>
                <w:numId w:val="105"/>
              </w:numPr>
              <w:jc w:val="both"/>
              <w:rPr>
                <w:sz w:val="22"/>
                <w:szCs w:val="22"/>
                <w:lang w:val="en-US"/>
              </w:rPr>
            </w:pPr>
            <w:r w:rsidRPr="00091E5E">
              <w:rPr>
                <w:sz w:val="22"/>
                <w:szCs w:val="22"/>
              </w:rPr>
              <w:t>FFS: SL-MAC-CE or other higher-layer signaling reservation/indication</w:t>
            </w:r>
          </w:p>
        </w:tc>
      </w:tr>
    </w:tbl>
    <w:p w14:paraId="2D53D1C8" w14:textId="77777777" w:rsidR="009C7204" w:rsidRDefault="009C7204" w:rsidP="007C29B7">
      <w:pPr>
        <w:pStyle w:val="ListParagraph"/>
        <w:spacing w:before="240" w:after="0"/>
        <w:ind w:left="0"/>
        <w:jc w:val="both"/>
        <w:rPr>
          <w:sz w:val="22"/>
          <w:szCs w:val="22"/>
          <w:lang w:val="en-US"/>
        </w:rPr>
      </w:pPr>
    </w:p>
    <w:p w14:paraId="55A52A23" w14:textId="18BED5B6" w:rsidR="008E5D0E" w:rsidRDefault="008E5D0E" w:rsidP="007C29B7">
      <w:pPr>
        <w:spacing w:after="0"/>
        <w:jc w:val="both"/>
        <w:rPr>
          <w:sz w:val="22"/>
          <w:szCs w:val="22"/>
          <w:lang w:val="en-US"/>
        </w:rPr>
      </w:pPr>
      <w:r>
        <w:rPr>
          <w:sz w:val="22"/>
          <w:szCs w:val="22"/>
          <w:lang w:val="en-US"/>
        </w:rPr>
        <w:t xml:space="preserve">The below captures </w:t>
      </w:r>
      <w:r w:rsidR="009959C5">
        <w:rPr>
          <w:sz w:val="22"/>
          <w:szCs w:val="22"/>
          <w:lang w:val="en-US"/>
        </w:rPr>
        <w:t>a</w:t>
      </w:r>
      <w:r>
        <w:rPr>
          <w:sz w:val="22"/>
          <w:szCs w:val="22"/>
          <w:lang w:val="en-US"/>
        </w:rPr>
        <w:t xml:space="preserve"> FL lead proposal </w:t>
      </w:r>
      <w:r w:rsidR="001436BB">
        <w:rPr>
          <w:sz w:val="22"/>
          <w:szCs w:val="22"/>
          <w:lang w:val="en-US"/>
        </w:rPr>
        <w:fldChar w:fldCharType="begin"/>
      </w:r>
      <w:r w:rsidR="001436BB">
        <w:rPr>
          <w:sz w:val="22"/>
          <w:szCs w:val="22"/>
          <w:lang w:val="en-US"/>
        </w:rPr>
        <w:instrText xml:space="preserve"> REF _Ref127472290 \n \h </w:instrText>
      </w:r>
      <w:r w:rsidR="001436BB">
        <w:rPr>
          <w:sz w:val="22"/>
          <w:szCs w:val="22"/>
          <w:lang w:val="en-US"/>
        </w:rPr>
      </w:r>
      <w:r w:rsidR="001436BB">
        <w:rPr>
          <w:sz w:val="22"/>
          <w:szCs w:val="22"/>
          <w:lang w:val="en-US"/>
        </w:rPr>
        <w:fldChar w:fldCharType="separate"/>
      </w:r>
      <w:r w:rsidR="00171ACF">
        <w:rPr>
          <w:sz w:val="22"/>
          <w:szCs w:val="22"/>
          <w:lang w:val="en-US"/>
        </w:rPr>
        <w:t>[4]</w:t>
      </w:r>
      <w:r w:rsidR="001436BB">
        <w:rPr>
          <w:sz w:val="22"/>
          <w:szCs w:val="22"/>
          <w:lang w:val="en-US"/>
        </w:rPr>
        <w:fldChar w:fldCharType="end"/>
      </w:r>
      <w:r w:rsidR="00F844B5">
        <w:rPr>
          <w:sz w:val="22"/>
          <w:szCs w:val="22"/>
          <w:lang w:val="en-US"/>
        </w:rPr>
        <w:t xml:space="preserve"> from RAN1#111</w:t>
      </w:r>
      <w:r>
        <w:rPr>
          <w:sz w:val="22"/>
          <w:szCs w:val="22"/>
          <w:lang w:val="en-US"/>
        </w:rPr>
        <w:t xml:space="preserve"> for which there was no conclusion reached due to time limitation.</w:t>
      </w:r>
    </w:p>
    <w:tbl>
      <w:tblPr>
        <w:tblStyle w:val="TableGrid"/>
        <w:tblW w:w="0" w:type="auto"/>
        <w:tblLook w:val="04A0" w:firstRow="1" w:lastRow="0" w:firstColumn="1" w:lastColumn="0" w:noHBand="0" w:noVBand="1"/>
      </w:tblPr>
      <w:tblGrid>
        <w:gridCol w:w="9962"/>
      </w:tblGrid>
      <w:tr w:rsidR="00135DB1" w14:paraId="04F1AD39" w14:textId="77777777" w:rsidTr="00135DB1">
        <w:tc>
          <w:tcPr>
            <w:tcW w:w="9962" w:type="dxa"/>
          </w:tcPr>
          <w:p w14:paraId="45DAB99B" w14:textId="77777777" w:rsidR="00971B2A" w:rsidRPr="00F429AD" w:rsidRDefault="00971B2A" w:rsidP="00971B2A">
            <w:pPr>
              <w:keepNext/>
              <w:keepLines/>
              <w:overflowPunct/>
              <w:autoSpaceDE/>
              <w:autoSpaceDN/>
              <w:adjustRightInd/>
              <w:spacing w:before="40" w:after="0"/>
              <w:textAlignment w:val="auto"/>
              <w:outlineLvl w:val="4"/>
              <w:rPr>
                <w:rFonts w:ascii="Calibri Light" w:eastAsia="DengXian Light" w:hAnsi="Calibri Light"/>
                <w:color w:val="2E74B5"/>
                <w:lang w:val="en-US"/>
              </w:rPr>
            </w:pPr>
            <w:r w:rsidRPr="00F429AD">
              <w:rPr>
                <w:rFonts w:ascii="Calibri Light" w:eastAsia="DengXian Light" w:hAnsi="Calibri Light"/>
                <w:color w:val="2E74B5"/>
                <w:highlight w:val="yellow"/>
                <w:lang w:val="en-US"/>
              </w:rPr>
              <w:t>[LOW] Feature Lead Proposal 4.4.3-v0</w:t>
            </w:r>
          </w:p>
          <w:p w14:paraId="730F3E35" w14:textId="77777777" w:rsidR="00971B2A" w:rsidRPr="007C29B7" w:rsidRDefault="00971B2A" w:rsidP="00971B2A">
            <w:pPr>
              <w:overflowPunct/>
              <w:autoSpaceDE/>
              <w:autoSpaceDN/>
              <w:adjustRightInd/>
              <w:spacing w:after="160" w:line="256" w:lineRule="auto"/>
              <w:contextualSpacing/>
              <w:jc w:val="both"/>
              <w:textAlignment w:val="auto"/>
              <w:rPr>
                <w:rFonts w:eastAsia="Times New Roman"/>
                <w:lang w:val="en-US"/>
              </w:rPr>
            </w:pPr>
            <w:r w:rsidRPr="007C29B7">
              <w:rPr>
                <w:rFonts w:eastAsia="Times New Roman"/>
                <w:lang w:val="en-US"/>
              </w:rPr>
              <w:t>For Scheme 2, with regards to Inter-UE coordination for SL-PRS:</w:t>
            </w:r>
          </w:p>
          <w:p w14:paraId="2AD25B5C" w14:textId="77777777" w:rsidR="00971B2A" w:rsidRPr="007C29B7" w:rsidRDefault="00971B2A" w:rsidP="00971B2A">
            <w:pPr>
              <w:numPr>
                <w:ilvl w:val="0"/>
                <w:numId w:val="70"/>
              </w:numPr>
              <w:tabs>
                <w:tab w:val="left" w:pos="720"/>
              </w:tabs>
              <w:overflowPunct/>
              <w:autoSpaceDE/>
              <w:autoSpaceDN/>
              <w:adjustRightInd/>
              <w:spacing w:after="0"/>
              <w:contextualSpacing/>
              <w:jc w:val="both"/>
              <w:textAlignment w:val="auto"/>
              <w:rPr>
                <w:rFonts w:eastAsia="Times New Roman"/>
                <w:lang w:val="en-US"/>
              </w:rPr>
            </w:pPr>
            <w:r w:rsidRPr="007C29B7">
              <w:rPr>
                <w:rFonts w:eastAsia="Times New Roman"/>
                <w:lang w:val="en-US"/>
              </w:rPr>
              <w:t>Option 1: study Rel-17 Scheme 1 IUC procedure as a starting point</w:t>
            </w:r>
          </w:p>
          <w:p w14:paraId="6307A5AC" w14:textId="77777777" w:rsidR="00971B2A" w:rsidRPr="007C29B7" w:rsidRDefault="00971B2A" w:rsidP="00971B2A">
            <w:pPr>
              <w:numPr>
                <w:ilvl w:val="0"/>
                <w:numId w:val="70"/>
              </w:numPr>
              <w:tabs>
                <w:tab w:val="left" w:pos="720"/>
              </w:tabs>
              <w:overflowPunct/>
              <w:autoSpaceDE/>
              <w:autoSpaceDN/>
              <w:adjustRightInd/>
              <w:spacing w:after="0"/>
              <w:contextualSpacing/>
              <w:jc w:val="both"/>
              <w:textAlignment w:val="auto"/>
              <w:rPr>
                <w:rFonts w:eastAsia="Times New Roman"/>
                <w:lang w:val="en-US"/>
              </w:rPr>
            </w:pPr>
            <w:r w:rsidRPr="007C29B7">
              <w:rPr>
                <w:rFonts w:eastAsia="Times New Roman"/>
                <w:lang w:val="en-US"/>
              </w:rPr>
              <w:t>Option 2: study Rel-17 Scheme 2  IUC procedure as a starting point</w:t>
            </w:r>
          </w:p>
          <w:p w14:paraId="376B9BBD" w14:textId="77777777" w:rsidR="00971B2A" w:rsidRPr="007C29B7" w:rsidRDefault="00971B2A" w:rsidP="00971B2A">
            <w:pPr>
              <w:numPr>
                <w:ilvl w:val="0"/>
                <w:numId w:val="70"/>
              </w:numPr>
              <w:tabs>
                <w:tab w:val="left" w:pos="720"/>
              </w:tabs>
              <w:overflowPunct/>
              <w:autoSpaceDE/>
              <w:autoSpaceDN/>
              <w:adjustRightInd/>
              <w:spacing w:after="0"/>
              <w:contextualSpacing/>
              <w:jc w:val="both"/>
              <w:textAlignment w:val="auto"/>
              <w:rPr>
                <w:rFonts w:eastAsia="Times New Roman"/>
                <w:lang w:val="en-US"/>
              </w:rPr>
            </w:pPr>
            <w:r w:rsidRPr="007C29B7">
              <w:rPr>
                <w:rFonts w:eastAsia="Times New Roman"/>
                <w:lang w:val="en-US"/>
              </w:rPr>
              <w:t>Option 3: study Rel-17 Scheme 1 or and 2  IUC procedure as a starting point</w:t>
            </w:r>
          </w:p>
          <w:p w14:paraId="181F544C" w14:textId="39543004" w:rsidR="00135DB1" w:rsidRPr="007C29B7" w:rsidRDefault="00971B2A" w:rsidP="007C29B7">
            <w:pPr>
              <w:numPr>
                <w:ilvl w:val="0"/>
                <w:numId w:val="70"/>
              </w:numPr>
              <w:tabs>
                <w:tab w:val="left" w:pos="720"/>
              </w:tabs>
              <w:overflowPunct/>
              <w:autoSpaceDE/>
              <w:autoSpaceDN/>
              <w:adjustRightInd/>
              <w:spacing w:after="0"/>
              <w:contextualSpacing/>
              <w:jc w:val="both"/>
              <w:textAlignment w:val="auto"/>
              <w:rPr>
                <w:rFonts w:eastAsia="Times New Roman"/>
                <w:sz w:val="24"/>
                <w:szCs w:val="24"/>
                <w:lang w:val="en-US"/>
              </w:rPr>
            </w:pPr>
            <w:r w:rsidRPr="007C29B7">
              <w:rPr>
                <w:rFonts w:eastAsia="Times New Roman"/>
                <w:lang w:val="en-US"/>
              </w:rPr>
              <w:t>Option 4: Inter-UE coordination procedures can be deprioritized</w:t>
            </w:r>
          </w:p>
        </w:tc>
      </w:tr>
    </w:tbl>
    <w:p w14:paraId="000E690C" w14:textId="5ED5FD5F" w:rsidR="001641B2" w:rsidRPr="008A0933" w:rsidRDefault="001641B2" w:rsidP="001641B2">
      <w:pPr>
        <w:jc w:val="both"/>
        <w:rPr>
          <w:sz w:val="22"/>
          <w:szCs w:val="22"/>
          <w:lang w:val="en-US"/>
        </w:rPr>
      </w:pPr>
      <w:r w:rsidRPr="00673EDA">
        <w:rPr>
          <w:sz w:val="22"/>
          <w:szCs w:val="22"/>
          <w:lang w:val="en-US"/>
        </w:rPr>
        <w:t xml:space="preserve">In legacy Uu positioning, the central role of gNBs can be conveniently used to implement the underlying resource allocation tasks efficiently. However, this is not possible in distributed resource allocation typical for out-of-coverage or partial-coverage sidelink when SL UEs conduct resource allocation by themselves without the involvement of the gNB. </w:t>
      </w:r>
      <w:r w:rsidR="00B36984">
        <w:rPr>
          <w:sz w:val="22"/>
          <w:szCs w:val="22"/>
          <w:lang w:val="en-US"/>
        </w:rPr>
        <w:t>Further, s</w:t>
      </w:r>
      <w:r w:rsidR="00070508" w:rsidRPr="00673EDA">
        <w:rPr>
          <w:sz w:val="22"/>
          <w:szCs w:val="22"/>
          <w:lang w:val="en-US"/>
        </w:rPr>
        <w:t xml:space="preserve">everal positioning methods such as multi-RTT or OTDOA require coordinated </w:t>
      </w:r>
      <w:r w:rsidR="00070508" w:rsidRPr="00673EDA">
        <w:rPr>
          <w:sz w:val="22"/>
          <w:szCs w:val="22"/>
          <w:lang w:val="en-US"/>
        </w:rPr>
        <w:lastRenderedPageBreak/>
        <w:t>PRS transmission by multiple UEs within pre-defined times or time intervals.</w:t>
      </w:r>
      <w:r w:rsidR="00B36984">
        <w:rPr>
          <w:sz w:val="22"/>
          <w:szCs w:val="22"/>
          <w:lang w:val="en-US"/>
        </w:rPr>
        <w:t xml:space="preserve"> </w:t>
      </w:r>
      <w:r w:rsidRPr="00673EDA">
        <w:rPr>
          <w:sz w:val="22"/>
          <w:szCs w:val="22"/>
          <w:lang w:val="en-US"/>
        </w:rPr>
        <w:t>It is therefore of interest to study collective resource allocation scheme where one UE (for example the target UE) allocates the resource for multiple PRS transmissions by itself and/or other UEs (such as its anchor UEs).</w:t>
      </w:r>
    </w:p>
    <w:p w14:paraId="43E0B41F" w14:textId="247129E6" w:rsidR="001641B2" w:rsidRDefault="001641B2" w:rsidP="001641B2">
      <w:pPr>
        <w:jc w:val="both"/>
        <w:rPr>
          <w:rFonts w:eastAsia="Times New Roman"/>
          <w:b/>
          <w:sz w:val="22"/>
          <w:szCs w:val="22"/>
          <w:lang w:val="en-US" w:eastAsia="de-DE"/>
        </w:rPr>
      </w:pPr>
      <w:bookmarkStart w:id="82" w:name="Proposal17005"/>
      <w:bookmarkStart w:id="83" w:name="Proposal80477"/>
      <w:r>
        <w:rPr>
          <w:b/>
          <w:bCs/>
          <w:sz w:val="22"/>
          <w:szCs w:val="22"/>
          <w:lang w:val="en-US"/>
        </w:rPr>
        <w:t xml:space="preserve">Proposal </w:t>
      </w:r>
      <w:r w:rsidRPr="003A74B1">
        <w:rPr>
          <w:b/>
          <w:bCs/>
        </w:rPr>
        <w:fldChar w:fldCharType="begin"/>
      </w:r>
      <w:r w:rsidRPr="003A74B1">
        <w:rPr>
          <w:b/>
          <w:bCs/>
          <w:lang w:val="en-US"/>
        </w:rPr>
        <w:instrText xml:space="preserve"> SEQ Proposal \* Arabic </w:instrText>
      </w:r>
      <w:r w:rsidRPr="003A74B1">
        <w:rPr>
          <w:b/>
          <w:bCs/>
        </w:rPr>
        <w:fldChar w:fldCharType="separate"/>
      </w:r>
      <w:r w:rsidR="00171ACF">
        <w:rPr>
          <w:b/>
          <w:bCs/>
          <w:noProof/>
          <w:lang w:val="en-US"/>
        </w:rPr>
        <w:t>9</w:t>
      </w:r>
      <w:r w:rsidRPr="003A74B1">
        <w:rPr>
          <w:b/>
          <w:bCs/>
        </w:rPr>
        <w:fldChar w:fldCharType="end"/>
      </w:r>
      <w:r w:rsidRPr="001843B7">
        <w:rPr>
          <w:b/>
          <w:bCs/>
          <w:sz w:val="22"/>
          <w:szCs w:val="22"/>
          <w:lang w:val="en-US"/>
        </w:rPr>
        <w:t xml:space="preserve">: </w:t>
      </w:r>
      <w:r w:rsidRPr="00673EDA">
        <w:rPr>
          <w:b/>
          <w:bCs/>
          <w:sz w:val="22"/>
          <w:szCs w:val="22"/>
          <w:lang w:val="en-US"/>
        </w:rPr>
        <w:t>Study the resource allocation mechanisms that allow one UE to allocate multiple PRS transmission opportunities for its</w:t>
      </w:r>
      <w:r w:rsidR="00B36984">
        <w:rPr>
          <w:b/>
          <w:bCs/>
          <w:sz w:val="22"/>
          <w:szCs w:val="22"/>
          <w:lang w:val="en-US"/>
        </w:rPr>
        <w:t>elf and</w:t>
      </w:r>
      <w:r w:rsidR="00594DBC">
        <w:rPr>
          <w:b/>
          <w:bCs/>
          <w:sz w:val="22"/>
          <w:szCs w:val="22"/>
          <w:lang w:val="en-US"/>
        </w:rPr>
        <w:t>/or</w:t>
      </w:r>
      <w:r w:rsidRPr="00673EDA">
        <w:rPr>
          <w:b/>
          <w:bCs/>
          <w:sz w:val="22"/>
          <w:szCs w:val="22"/>
          <w:lang w:val="en-US"/>
        </w:rPr>
        <w:t xml:space="preserve"> other UE(s)</w:t>
      </w:r>
      <w:r w:rsidR="00B7518B">
        <w:rPr>
          <w:b/>
          <w:bCs/>
          <w:sz w:val="22"/>
          <w:szCs w:val="22"/>
          <w:lang w:val="en-US"/>
        </w:rPr>
        <w:t xml:space="preserve"> in a SL positioning session</w:t>
      </w:r>
      <w:r w:rsidRPr="00673EDA">
        <w:rPr>
          <w:b/>
          <w:bCs/>
          <w:sz w:val="22"/>
          <w:szCs w:val="22"/>
          <w:lang w:val="en-US"/>
        </w:rPr>
        <w:t>.</w:t>
      </w:r>
    </w:p>
    <w:bookmarkEnd w:id="82"/>
    <w:bookmarkEnd w:id="83"/>
    <w:p w14:paraId="7E106217" w14:textId="0572171F" w:rsidR="008A6CBF" w:rsidRPr="007C29B7" w:rsidRDefault="008149D1" w:rsidP="008A6CBF">
      <w:pPr>
        <w:jc w:val="both"/>
        <w:rPr>
          <w:rFonts w:eastAsia="Times New Roman"/>
          <w:sz w:val="22"/>
          <w:szCs w:val="22"/>
          <w:lang w:val="en-US" w:eastAsia="de-DE"/>
        </w:rPr>
      </w:pPr>
      <w:r>
        <w:rPr>
          <w:rFonts w:eastAsia="Times New Roman"/>
          <w:sz w:val="22"/>
          <w:szCs w:val="22"/>
          <w:lang w:val="en-US" w:eastAsia="de-DE"/>
        </w:rPr>
        <w:t>Natu</w:t>
      </w:r>
      <w:r w:rsidRPr="00673EDA">
        <w:rPr>
          <w:rFonts w:eastAsia="Times New Roman"/>
          <w:sz w:val="22"/>
          <w:szCs w:val="22"/>
          <w:lang w:val="en-US" w:eastAsia="de-DE"/>
        </w:rPr>
        <w:t xml:space="preserve">rally, the priority of </w:t>
      </w:r>
      <w:r>
        <w:rPr>
          <w:rFonts w:eastAsia="Times New Roman"/>
          <w:sz w:val="22"/>
          <w:szCs w:val="22"/>
          <w:lang w:val="en-US" w:eastAsia="de-DE"/>
        </w:rPr>
        <w:t xml:space="preserve">the initial </w:t>
      </w:r>
      <w:r w:rsidRPr="00673EDA">
        <w:rPr>
          <w:rFonts w:eastAsia="Times New Roman"/>
          <w:sz w:val="22"/>
          <w:szCs w:val="22"/>
          <w:lang w:val="en-US" w:eastAsia="de-DE"/>
        </w:rPr>
        <w:t xml:space="preserve">collective resource </w:t>
      </w:r>
      <w:r>
        <w:rPr>
          <w:rFonts w:eastAsia="Times New Roman"/>
          <w:sz w:val="22"/>
          <w:szCs w:val="22"/>
          <w:lang w:val="en-US" w:eastAsia="de-DE"/>
        </w:rPr>
        <w:t>reservation</w:t>
      </w:r>
      <w:r w:rsidRPr="00673EDA">
        <w:rPr>
          <w:rFonts w:eastAsia="Times New Roman"/>
          <w:sz w:val="22"/>
          <w:szCs w:val="22"/>
          <w:lang w:val="en-US" w:eastAsia="de-DE"/>
        </w:rPr>
        <w:t xml:space="preserve"> should be raised appropriately to ensure competitiveness with respect to standard single-UE resource requests. For example, the SCI signaling can have priority increased proportionally to the number of UEs involved.</w:t>
      </w:r>
    </w:p>
    <w:p w14:paraId="147DAC77" w14:textId="2BCA9657" w:rsidR="00C055F9" w:rsidRDefault="008A6CBF" w:rsidP="008A6CBF">
      <w:pPr>
        <w:jc w:val="both"/>
        <w:rPr>
          <w:b/>
          <w:bCs/>
          <w:sz w:val="22"/>
          <w:szCs w:val="22"/>
          <w:lang w:val="en-US"/>
        </w:rPr>
      </w:pPr>
      <w:bookmarkStart w:id="84" w:name="Proposal17006"/>
      <w:bookmarkStart w:id="85" w:name="Proposal80478"/>
      <w:r w:rsidRPr="008D2649">
        <w:rPr>
          <w:b/>
          <w:bCs/>
          <w:sz w:val="22"/>
          <w:szCs w:val="22"/>
          <w:lang w:val="en-US"/>
        </w:rPr>
        <w:t xml:space="preserve">Proposal </w:t>
      </w:r>
      <w:r w:rsidRPr="003A74B1">
        <w:rPr>
          <w:b/>
          <w:bCs/>
        </w:rPr>
        <w:fldChar w:fldCharType="begin"/>
      </w:r>
      <w:r w:rsidRPr="003A74B1">
        <w:rPr>
          <w:b/>
          <w:bCs/>
          <w:lang w:val="en-US"/>
        </w:rPr>
        <w:instrText xml:space="preserve"> SEQ Proposal \* Arabic </w:instrText>
      </w:r>
      <w:r w:rsidRPr="003A74B1">
        <w:rPr>
          <w:b/>
          <w:bCs/>
        </w:rPr>
        <w:fldChar w:fldCharType="separate"/>
      </w:r>
      <w:r w:rsidR="00171ACF">
        <w:rPr>
          <w:b/>
          <w:bCs/>
          <w:noProof/>
          <w:lang w:val="en-US"/>
        </w:rPr>
        <w:t>10</w:t>
      </w:r>
      <w:r w:rsidRPr="003A74B1">
        <w:rPr>
          <w:b/>
          <w:bCs/>
        </w:rPr>
        <w:fldChar w:fldCharType="end"/>
      </w:r>
      <w:r w:rsidRPr="008D2649">
        <w:rPr>
          <w:b/>
          <w:bCs/>
          <w:sz w:val="22"/>
          <w:szCs w:val="22"/>
          <w:lang w:val="en-US"/>
        </w:rPr>
        <w:t>:</w:t>
      </w:r>
      <w:r>
        <w:rPr>
          <w:b/>
          <w:bCs/>
          <w:sz w:val="22"/>
          <w:szCs w:val="22"/>
          <w:lang w:val="en-US"/>
        </w:rPr>
        <w:t xml:space="preserve"> </w:t>
      </w:r>
      <w:r w:rsidR="00C055F9">
        <w:rPr>
          <w:b/>
          <w:bCs/>
          <w:sz w:val="22"/>
          <w:szCs w:val="22"/>
          <w:lang w:val="en-US"/>
        </w:rPr>
        <w:t>In the case of a UE allocating resources for multiple UEs, study how the priority of resource allocation can be raised as a function of the number of UEs.</w:t>
      </w:r>
    </w:p>
    <w:bookmarkEnd w:id="84"/>
    <w:bookmarkEnd w:id="85"/>
    <w:p w14:paraId="2CC23AA5" w14:textId="1A690798" w:rsidR="007E6F04" w:rsidRDefault="00E25348" w:rsidP="007E6F04">
      <w:pPr>
        <w:jc w:val="both"/>
        <w:rPr>
          <w:sz w:val="22"/>
          <w:szCs w:val="22"/>
          <w:lang w:val="en-US"/>
        </w:rPr>
      </w:pPr>
      <w:r>
        <w:rPr>
          <w:sz w:val="22"/>
          <w:szCs w:val="22"/>
          <w:lang w:val="en-US"/>
        </w:rPr>
        <w:t>Further,</w:t>
      </w:r>
      <w:r w:rsidR="007E6F04">
        <w:rPr>
          <w:sz w:val="22"/>
          <w:szCs w:val="22"/>
          <w:lang w:val="en-US"/>
        </w:rPr>
        <w:t xml:space="preserve"> </w:t>
      </w:r>
      <w:r w:rsidR="007E6F04" w:rsidRPr="49D75210">
        <w:rPr>
          <w:sz w:val="22"/>
          <w:szCs w:val="22"/>
          <w:lang w:val="en-US"/>
        </w:rPr>
        <w:t xml:space="preserve">when multiple target UEs are involved with an anchor UE and are </w:t>
      </w:r>
      <w:r w:rsidR="00FC7DFE">
        <w:rPr>
          <w:sz w:val="22"/>
          <w:szCs w:val="22"/>
          <w:lang w:val="en-US"/>
        </w:rPr>
        <w:t>allocating</w:t>
      </w:r>
      <w:r w:rsidR="00086363">
        <w:rPr>
          <w:sz w:val="22"/>
          <w:szCs w:val="22"/>
          <w:lang w:val="en-US"/>
        </w:rPr>
        <w:t xml:space="preserve"> </w:t>
      </w:r>
      <w:proofErr w:type="gramStart"/>
      <w:r w:rsidR="00086363">
        <w:rPr>
          <w:sz w:val="22"/>
          <w:szCs w:val="22"/>
          <w:lang w:val="en-US"/>
        </w:rPr>
        <w:t xml:space="preserve">or </w:t>
      </w:r>
      <w:r w:rsidR="005534BE">
        <w:rPr>
          <w:sz w:val="22"/>
          <w:szCs w:val="22"/>
          <w:lang w:val="en-US"/>
        </w:rPr>
        <w:t>indicating (non-)preferred</w:t>
      </w:r>
      <w:r w:rsidR="00086363">
        <w:rPr>
          <w:sz w:val="22"/>
          <w:szCs w:val="22"/>
          <w:lang w:val="en-US"/>
        </w:rPr>
        <w:t xml:space="preserve"> SL PRS</w:t>
      </w:r>
      <w:r w:rsidR="00FC7DFE">
        <w:rPr>
          <w:sz w:val="22"/>
          <w:szCs w:val="22"/>
          <w:lang w:val="en-US"/>
        </w:rPr>
        <w:t xml:space="preserve"> resources </w:t>
      </w:r>
      <w:r w:rsidR="007E6F04" w:rsidRPr="49D75210">
        <w:rPr>
          <w:sz w:val="22"/>
          <w:szCs w:val="22"/>
          <w:lang w:val="en-US"/>
        </w:rPr>
        <w:t>to the anchor UE, there</w:t>
      </w:r>
      <w:proofErr w:type="gramEnd"/>
      <w:r w:rsidR="007E6F04" w:rsidRPr="49D75210">
        <w:rPr>
          <w:sz w:val="22"/>
          <w:szCs w:val="22"/>
          <w:lang w:val="en-US"/>
        </w:rPr>
        <w:t xml:space="preserve"> may be conflict</w:t>
      </w:r>
      <w:r w:rsidR="008A22A0">
        <w:rPr>
          <w:sz w:val="22"/>
          <w:szCs w:val="22"/>
          <w:lang w:val="en-US"/>
        </w:rPr>
        <w:t>s</w:t>
      </w:r>
      <w:r w:rsidR="007E6F04" w:rsidRPr="49D75210">
        <w:rPr>
          <w:sz w:val="22"/>
          <w:szCs w:val="22"/>
          <w:lang w:val="en-US"/>
        </w:rPr>
        <w:t xml:space="preserve"> in</w:t>
      </w:r>
      <w:r w:rsidR="00777D4D">
        <w:rPr>
          <w:sz w:val="22"/>
          <w:szCs w:val="22"/>
          <w:lang w:val="en-US"/>
        </w:rPr>
        <w:t xml:space="preserve"> allocated</w:t>
      </w:r>
      <w:r w:rsidR="00202664">
        <w:rPr>
          <w:sz w:val="22"/>
          <w:szCs w:val="22"/>
          <w:lang w:val="en-US"/>
        </w:rPr>
        <w:t xml:space="preserve"> </w:t>
      </w:r>
      <w:r w:rsidR="00CF385C">
        <w:rPr>
          <w:sz w:val="22"/>
          <w:szCs w:val="22"/>
          <w:lang w:val="en-US"/>
        </w:rPr>
        <w:t>or (non-)</w:t>
      </w:r>
      <w:r w:rsidR="00933D66">
        <w:rPr>
          <w:sz w:val="22"/>
          <w:szCs w:val="22"/>
          <w:lang w:val="en-US"/>
        </w:rPr>
        <w:t>preferred</w:t>
      </w:r>
      <w:r w:rsidR="007E6F04" w:rsidRPr="49D75210">
        <w:rPr>
          <w:sz w:val="22"/>
          <w:szCs w:val="22"/>
          <w:lang w:val="en-US"/>
        </w:rPr>
        <w:t xml:space="preserve"> SL-PRS </w:t>
      </w:r>
      <w:r w:rsidR="00933D66">
        <w:rPr>
          <w:sz w:val="22"/>
          <w:szCs w:val="22"/>
          <w:lang w:val="en-US"/>
        </w:rPr>
        <w:t>resources</w:t>
      </w:r>
      <w:r w:rsidR="007E6F04" w:rsidRPr="49D75210">
        <w:rPr>
          <w:sz w:val="22"/>
          <w:szCs w:val="22"/>
          <w:lang w:val="en-US"/>
        </w:rPr>
        <w:t xml:space="preserve"> (i.e., SL-PRS </w:t>
      </w:r>
      <w:r w:rsidR="00F17F9B">
        <w:rPr>
          <w:sz w:val="22"/>
          <w:szCs w:val="22"/>
          <w:lang w:val="en-US"/>
        </w:rPr>
        <w:t>resources</w:t>
      </w:r>
      <w:r w:rsidR="007E6F04" w:rsidRPr="49D75210">
        <w:rPr>
          <w:sz w:val="22"/>
          <w:szCs w:val="22"/>
          <w:lang w:val="en-US"/>
        </w:rPr>
        <w:t xml:space="preserve"> indicated by the target UEs may not</w:t>
      </w:r>
      <w:r w:rsidR="008C3172">
        <w:rPr>
          <w:sz w:val="22"/>
          <w:szCs w:val="22"/>
          <w:lang w:val="en-US"/>
        </w:rPr>
        <w:t xml:space="preserve"> be</w:t>
      </w:r>
      <w:r w:rsidR="007E6F04" w:rsidRPr="49D75210">
        <w:rPr>
          <w:sz w:val="22"/>
          <w:szCs w:val="22"/>
          <w:lang w:val="en-US"/>
        </w:rPr>
        <w:t xml:space="preserve"> preferred for each other). Hence, avoidance or handling of any potential conflicts of SL-PRS </w:t>
      </w:r>
      <w:r w:rsidR="004E53D7">
        <w:rPr>
          <w:sz w:val="22"/>
          <w:szCs w:val="22"/>
          <w:lang w:val="en-US"/>
        </w:rPr>
        <w:t>resource</w:t>
      </w:r>
      <w:r w:rsidR="000D024F">
        <w:rPr>
          <w:sz w:val="22"/>
          <w:szCs w:val="22"/>
          <w:lang w:val="en-US"/>
        </w:rPr>
        <w:t>s</w:t>
      </w:r>
      <w:r w:rsidR="007E6F04" w:rsidRPr="49D75210">
        <w:rPr>
          <w:sz w:val="22"/>
          <w:szCs w:val="22"/>
          <w:lang w:val="en-US"/>
        </w:rPr>
        <w:t xml:space="preserve"> needs to be studied.</w:t>
      </w:r>
      <w:r w:rsidR="000C2B63">
        <w:rPr>
          <w:sz w:val="22"/>
          <w:szCs w:val="22"/>
          <w:lang w:val="en-US"/>
        </w:rPr>
        <w:t xml:space="preserve"> </w:t>
      </w:r>
      <w:r w:rsidR="00156659">
        <w:rPr>
          <w:sz w:val="22"/>
          <w:szCs w:val="22"/>
          <w:lang w:val="en-US"/>
        </w:rPr>
        <w:t xml:space="preserve"> </w:t>
      </w:r>
      <w:r w:rsidR="00BC5D7C">
        <w:rPr>
          <w:sz w:val="22"/>
          <w:szCs w:val="22"/>
          <w:lang w:val="en-US"/>
        </w:rPr>
        <w:t xml:space="preserve"> </w:t>
      </w:r>
      <w:r w:rsidR="007E6F04" w:rsidRPr="49D75210">
        <w:rPr>
          <w:sz w:val="22"/>
          <w:szCs w:val="22"/>
          <w:lang w:val="en-US"/>
        </w:rPr>
        <w:t xml:space="preserve"> </w:t>
      </w:r>
    </w:p>
    <w:p w14:paraId="3BE0A36A" w14:textId="7C440B12" w:rsidR="00FF7E0B" w:rsidRPr="00E55B30" w:rsidRDefault="00FF7E0B" w:rsidP="00FF7E0B">
      <w:pPr>
        <w:jc w:val="both"/>
        <w:rPr>
          <w:b/>
          <w:bCs/>
          <w:sz w:val="22"/>
          <w:szCs w:val="22"/>
          <w:lang w:val="en-US"/>
        </w:rPr>
      </w:pPr>
      <w:bookmarkStart w:id="86" w:name="Proposal17007"/>
      <w:bookmarkStart w:id="87" w:name="Proposal80479"/>
      <w:r w:rsidRPr="00E55B30">
        <w:rPr>
          <w:b/>
          <w:bCs/>
          <w:sz w:val="22"/>
          <w:szCs w:val="22"/>
          <w:lang w:val="en-US"/>
        </w:rPr>
        <w:t xml:space="preserve">Proposal </w:t>
      </w:r>
      <w:r w:rsidRPr="00E55B30">
        <w:rPr>
          <w:b/>
        </w:rPr>
        <w:fldChar w:fldCharType="begin"/>
      </w:r>
      <w:r w:rsidRPr="00E55B30">
        <w:rPr>
          <w:b/>
          <w:bCs/>
          <w:lang w:val="en-US"/>
        </w:rPr>
        <w:instrText xml:space="preserve"> SEQ Proposal \* Arabic </w:instrText>
      </w:r>
      <w:r w:rsidRPr="00E55B30">
        <w:rPr>
          <w:b/>
        </w:rPr>
        <w:fldChar w:fldCharType="separate"/>
      </w:r>
      <w:r w:rsidR="00171ACF">
        <w:rPr>
          <w:b/>
          <w:bCs/>
          <w:noProof/>
          <w:lang w:val="en-US"/>
        </w:rPr>
        <w:t>11</w:t>
      </w:r>
      <w:r w:rsidRPr="00E55B30">
        <w:rPr>
          <w:b/>
        </w:rPr>
        <w:fldChar w:fldCharType="end"/>
      </w:r>
      <w:r w:rsidRPr="00E55B30">
        <w:rPr>
          <w:b/>
          <w:bCs/>
          <w:sz w:val="22"/>
          <w:szCs w:val="22"/>
          <w:lang w:val="en-US"/>
        </w:rPr>
        <w:t xml:space="preserve">: </w:t>
      </w:r>
      <w:r w:rsidR="00F23A01">
        <w:rPr>
          <w:b/>
          <w:bCs/>
          <w:sz w:val="22"/>
          <w:szCs w:val="22"/>
          <w:lang w:val="en-US"/>
        </w:rPr>
        <w:t>S</w:t>
      </w:r>
      <w:r w:rsidRPr="00E55B30">
        <w:rPr>
          <w:b/>
          <w:bCs/>
          <w:sz w:val="22"/>
          <w:szCs w:val="22"/>
          <w:lang w:val="en-US"/>
        </w:rPr>
        <w:t xml:space="preserve">tudy SL PRS </w:t>
      </w:r>
      <w:r w:rsidR="00D26AC9">
        <w:rPr>
          <w:b/>
          <w:bCs/>
          <w:sz w:val="22"/>
          <w:szCs w:val="22"/>
          <w:lang w:val="en-US"/>
        </w:rPr>
        <w:t>resource conflict</w:t>
      </w:r>
      <w:r w:rsidR="0081437F">
        <w:rPr>
          <w:b/>
          <w:bCs/>
          <w:sz w:val="22"/>
          <w:szCs w:val="22"/>
          <w:lang w:val="en-US"/>
        </w:rPr>
        <w:t xml:space="preserve"> avoidance</w:t>
      </w:r>
      <w:r w:rsidR="0002327E">
        <w:rPr>
          <w:b/>
          <w:bCs/>
          <w:sz w:val="22"/>
          <w:szCs w:val="22"/>
          <w:lang w:val="en-US"/>
        </w:rPr>
        <w:t>/resolution</w:t>
      </w:r>
      <w:r w:rsidR="00F23A01">
        <w:rPr>
          <w:b/>
          <w:bCs/>
          <w:sz w:val="22"/>
          <w:szCs w:val="22"/>
          <w:lang w:val="en-US"/>
        </w:rPr>
        <w:t xml:space="preserve"> f</w:t>
      </w:r>
      <w:r w:rsidR="00F23A01" w:rsidRPr="00F23A01">
        <w:rPr>
          <w:b/>
          <w:bCs/>
          <w:sz w:val="22"/>
          <w:szCs w:val="22"/>
          <w:lang w:val="en-US"/>
        </w:rPr>
        <w:t>or IUC scenarios involving a UE transmitting</w:t>
      </w:r>
      <w:r w:rsidR="00345BED">
        <w:rPr>
          <w:b/>
          <w:bCs/>
          <w:sz w:val="22"/>
          <w:szCs w:val="22"/>
          <w:lang w:val="en-US"/>
        </w:rPr>
        <w:t xml:space="preserve"> (multicast)</w:t>
      </w:r>
      <w:r w:rsidR="00F23A01" w:rsidRPr="00F23A01">
        <w:rPr>
          <w:b/>
          <w:bCs/>
          <w:sz w:val="22"/>
          <w:szCs w:val="22"/>
          <w:lang w:val="en-US"/>
        </w:rPr>
        <w:t xml:space="preserve"> SL PRS to multiple UEs</w:t>
      </w:r>
      <w:r w:rsidR="00156ADD">
        <w:rPr>
          <w:b/>
          <w:bCs/>
          <w:sz w:val="22"/>
          <w:szCs w:val="22"/>
          <w:lang w:val="en-US"/>
        </w:rPr>
        <w:t xml:space="preserve"> based on IUC assistance </w:t>
      </w:r>
      <w:r w:rsidR="00C13434">
        <w:rPr>
          <w:b/>
          <w:bCs/>
          <w:sz w:val="22"/>
          <w:szCs w:val="22"/>
          <w:lang w:val="en-US"/>
        </w:rPr>
        <w:t xml:space="preserve">received from </w:t>
      </w:r>
      <w:r w:rsidR="0090002E">
        <w:rPr>
          <w:b/>
          <w:bCs/>
          <w:sz w:val="22"/>
          <w:szCs w:val="22"/>
          <w:lang w:val="en-US"/>
        </w:rPr>
        <w:t>them.</w:t>
      </w:r>
    </w:p>
    <w:bookmarkEnd w:id="86"/>
    <w:bookmarkEnd w:id="87"/>
    <w:p w14:paraId="56D9ACBB" w14:textId="59699950" w:rsidR="00BF0C42" w:rsidRDefault="00BF0C42" w:rsidP="00BF0C42">
      <w:pPr>
        <w:pStyle w:val="ListParagraph"/>
        <w:ind w:left="0"/>
        <w:jc w:val="both"/>
        <w:rPr>
          <w:sz w:val="22"/>
          <w:szCs w:val="22"/>
          <w:lang w:val="en-US"/>
        </w:rPr>
      </w:pPr>
      <w:r>
        <w:rPr>
          <w:sz w:val="22"/>
          <w:szCs w:val="22"/>
          <w:lang w:val="en-US"/>
        </w:rPr>
        <w:t xml:space="preserve">For example, a target UE may determine that a </w:t>
      </w:r>
      <w:r w:rsidR="00C20264">
        <w:rPr>
          <w:sz w:val="22"/>
          <w:szCs w:val="22"/>
          <w:lang w:val="en-US"/>
        </w:rPr>
        <w:t xml:space="preserve">resource </w:t>
      </w:r>
      <w:r>
        <w:rPr>
          <w:sz w:val="22"/>
          <w:szCs w:val="22"/>
          <w:lang w:val="en-US"/>
        </w:rPr>
        <w:t>conflict is occurring as there are overlapping resources used from different anchor UEs</w:t>
      </w:r>
      <w:r w:rsidR="00A971C7">
        <w:rPr>
          <w:sz w:val="22"/>
          <w:szCs w:val="22"/>
          <w:lang w:val="en-US"/>
        </w:rPr>
        <w:t xml:space="preserve"> as per their respective </w:t>
      </w:r>
      <w:r w:rsidR="002679D5">
        <w:rPr>
          <w:sz w:val="22"/>
          <w:szCs w:val="22"/>
          <w:lang w:val="en-US"/>
        </w:rPr>
        <w:t>SL PRS configuration</w:t>
      </w:r>
      <w:r>
        <w:rPr>
          <w:sz w:val="22"/>
          <w:szCs w:val="22"/>
          <w:lang w:val="en-US"/>
        </w:rPr>
        <w:t xml:space="preserve">. In this case the target UE may request one or more anchor UEs to adapt or change their PRS configurations. As such a request may impact other target UEs </w:t>
      </w:r>
      <w:r w:rsidR="00CB31BE">
        <w:rPr>
          <w:sz w:val="22"/>
          <w:szCs w:val="22"/>
          <w:lang w:val="en-US"/>
        </w:rPr>
        <w:t>that</w:t>
      </w:r>
      <w:r>
        <w:rPr>
          <w:sz w:val="22"/>
          <w:szCs w:val="22"/>
          <w:lang w:val="en-US"/>
        </w:rPr>
        <w:t xml:space="preserve"> </w:t>
      </w:r>
      <w:r w:rsidR="00CB31BE">
        <w:rPr>
          <w:sz w:val="22"/>
          <w:szCs w:val="22"/>
          <w:lang w:val="en-US"/>
        </w:rPr>
        <w:t xml:space="preserve">are </w:t>
      </w:r>
      <w:r>
        <w:rPr>
          <w:sz w:val="22"/>
          <w:szCs w:val="22"/>
          <w:lang w:val="en-US"/>
        </w:rPr>
        <w:t>also using the same SL PRS from anchor UEs</w:t>
      </w:r>
      <w:r w:rsidR="00CB31BE">
        <w:rPr>
          <w:sz w:val="22"/>
          <w:szCs w:val="22"/>
          <w:lang w:val="en-US"/>
        </w:rPr>
        <w:t>, and hence</w:t>
      </w:r>
      <w:r>
        <w:rPr>
          <w:sz w:val="22"/>
          <w:szCs w:val="22"/>
          <w:lang w:val="en-US"/>
        </w:rPr>
        <w:t xml:space="preserve"> it may be best to modify the SL PRS configurations as little as possible. One option is to introduce SL PRS muting similar to DL PRS which allows certain occasions of a periodic </w:t>
      </w:r>
      <w:r w:rsidR="008471A9">
        <w:rPr>
          <w:sz w:val="22"/>
          <w:szCs w:val="22"/>
          <w:lang w:val="en-US"/>
        </w:rPr>
        <w:t>SL</w:t>
      </w:r>
      <w:r>
        <w:rPr>
          <w:sz w:val="22"/>
          <w:szCs w:val="22"/>
          <w:lang w:val="en-US"/>
        </w:rPr>
        <w:t xml:space="preserve"> PRS to be muted. Another option is to have the SL PRS be FDM by use of comb offsets similar to in Uu positioning. Another option is to rely on CDM for overlapping resources by using appropriate SL PRS sequences. </w:t>
      </w:r>
    </w:p>
    <w:p w14:paraId="49F56033" w14:textId="65785D77" w:rsidR="00BF0C42" w:rsidRDefault="00BF0C42" w:rsidP="00BF0C42">
      <w:pPr>
        <w:pStyle w:val="ListParagraph"/>
        <w:ind w:left="0"/>
        <w:jc w:val="both"/>
        <w:rPr>
          <w:sz w:val="22"/>
          <w:szCs w:val="22"/>
          <w:lang w:val="en-US"/>
        </w:rPr>
      </w:pPr>
    </w:p>
    <w:p w14:paraId="55A68F5F" w14:textId="68037135" w:rsidR="00BF0C42" w:rsidRPr="00E55B30" w:rsidRDefault="00BF0C42" w:rsidP="002921E9">
      <w:pPr>
        <w:pStyle w:val="ListParagraph"/>
        <w:spacing w:after="0"/>
        <w:ind w:left="0"/>
        <w:jc w:val="both"/>
        <w:rPr>
          <w:b/>
          <w:bCs/>
          <w:sz w:val="22"/>
          <w:szCs w:val="22"/>
          <w:lang w:val="en-US"/>
        </w:rPr>
      </w:pPr>
      <w:bookmarkStart w:id="88" w:name="Proposal39501"/>
      <w:bookmarkStart w:id="89" w:name="Proposal8077"/>
      <w:bookmarkStart w:id="90" w:name="Proposal80741"/>
      <w:bookmarkStart w:id="91" w:name="Proposal7252"/>
      <w:bookmarkStart w:id="92" w:name="Proposal62288"/>
      <w:bookmarkStart w:id="93" w:name="Proposal19227"/>
      <w:bookmarkStart w:id="94" w:name="Proposal85186"/>
      <w:bookmarkStart w:id="95" w:name="Proposal98276"/>
      <w:bookmarkStart w:id="96" w:name="Proposal38133"/>
      <w:bookmarkStart w:id="97" w:name="Proposal57634"/>
      <w:bookmarkStart w:id="98" w:name="Proposal17008"/>
      <w:bookmarkStart w:id="99" w:name="Proposal80480"/>
      <w:r w:rsidRPr="00E55B30">
        <w:rPr>
          <w:b/>
          <w:bCs/>
          <w:sz w:val="22"/>
          <w:szCs w:val="22"/>
          <w:lang w:val="en-US"/>
        </w:rPr>
        <w:t xml:space="preserve">Proposal </w:t>
      </w:r>
      <w:r w:rsidR="00F768ED" w:rsidRPr="00E55B30">
        <w:rPr>
          <w:b/>
        </w:rPr>
        <w:fldChar w:fldCharType="begin"/>
      </w:r>
      <w:r w:rsidR="00F768ED" w:rsidRPr="00E55B30">
        <w:rPr>
          <w:b/>
          <w:bCs/>
          <w:lang w:val="en-US"/>
        </w:rPr>
        <w:instrText xml:space="preserve"> SEQ Proposal \* Arabic </w:instrText>
      </w:r>
      <w:r w:rsidR="00F768ED" w:rsidRPr="00E55B30">
        <w:rPr>
          <w:b/>
        </w:rPr>
        <w:fldChar w:fldCharType="separate"/>
      </w:r>
      <w:r w:rsidR="00171ACF">
        <w:rPr>
          <w:b/>
          <w:bCs/>
          <w:noProof/>
          <w:lang w:val="en-US"/>
        </w:rPr>
        <w:t>12</w:t>
      </w:r>
      <w:r w:rsidR="00F768ED" w:rsidRPr="00E55B30">
        <w:rPr>
          <w:b/>
        </w:rPr>
        <w:fldChar w:fldCharType="end"/>
      </w:r>
      <w:r w:rsidR="00F768ED" w:rsidRPr="00E55B30">
        <w:rPr>
          <w:b/>
          <w:bCs/>
          <w:sz w:val="22"/>
          <w:szCs w:val="22"/>
          <w:lang w:val="en-US"/>
        </w:rPr>
        <w:t xml:space="preserve">: </w:t>
      </w:r>
      <w:r w:rsidRPr="00E55B30">
        <w:rPr>
          <w:b/>
          <w:bCs/>
          <w:sz w:val="22"/>
          <w:szCs w:val="22"/>
          <w:lang w:val="en-US"/>
        </w:rPr>
        <w:t>Study at least the following methods for SL PRS conflict avoidance: SL PRS muting, comb offset coordination, and SL PRS sequence selection.</w:t>
      </w:r>
    </w:p>
    <w:bookmarkEnd w:id="88"/>
    <w:bookmarkEnd w:id="89"/>
    <w:bookmarkEnd w:id="90"/>
    <w:bookmarkEnd w:id="91"/>
    <w:bookmarkEnd w:id="92"/>
    <w:bookmarkEnd w:id="93"/>
    <w:bookmarkEnd w:id="94"/>
    <w:bookmarkEnd w:id="95"/>
    <w:bookmarkEnd w:id="96"/>
    <w:bookmarkEnd w:id="97"/>
    <w:bookmarkEnd w:id="98"/>
    <w:bookmarkEnd w:id="99"/>
    <w:p w14:paraId="493DB6AB" w14:textId="4CC5DF76" w:rsidR="00BF0C42" w:rsidRDefault="00BF0C42" w:rsidP="007C29B7">
      <w:pPr>
        <w:spacing w:after="0"/>
        <w:jc w:val="both"/>
        <w:rPr>
          <w:b/>
          <w:bCs/>
          <w:sz w:val="22"/>
          <w:szCs w:val="22"/>
          <w:lang w:val="en-US"/>
        </w:rPr>
      </w:pPr>
    </w:p>
    <w:p w14:paraId="2C660F53" w14:textId="77777777" w:rsidR="00BB3FC9" w:rsidRDefault="00BB3FC9" w:rsidP="00A20182">
      <w:pPr>
        <w:pStyle w:val="Heading2"/>
        <w:rPr>
          <w:lang w:val="en-US"/>
        </w:rPr>
      </w:pPr>
      <w:r w:rsidRPr="7D4812AF">
        <w:rPr>
          <w:lang w:val="en-US"/>
        </w:rPr>
        <w:t>Configuration/activation/deactivation/triggering of SL-PRS</w:t>
      </w:r>
    </w:p>
    <w:p w14:paraId="62669CD8" w14:textId="77777777" w:rsidR="00BB3FC9" w:rsidRDefault="00BB3FC9" w:rsidP="00BB3FC9">
      <w:pPr>
        <w:jc w:val="both"/>
        <w:rPr>
          <w:sz w:val="22"/>
          <w:szCs w:val="22"/>
          <w:lang w:val="en-US"/>
        </w:rPr>
      </w:pPr>
      <w:r>
        <w:rPr>
          <w:sz w:val="22"/>
          <w:szCs w:val="22"/>
          <w:lang w:val="en-US"/>
        </w:rPr>
        <w:t>In the previous RAN1 meetings, the following agreements have been reached:</w:t>
      </w:r>
      <w:r>
        <w:rPr>
          <w:sz w:val="22"/>
          <w:szCs w:val="22"/>
          <w:lang w:val="en-US"/>
        </w:rPr>
        <w:tab/>
      </w:r>
    </w:p>
    <w:tbl>
      <w:tblPr>
        <w:tblStyle w:val="TableGrid"/>
        <w:tblW w:w="0" w:type="auto"/>
        <w:tblLook w:val="04A0" w:firstRow="1" w:lastRow="0" w:firstColumn="1" w:lastColumn="0" w:noHBand="0" w:noVBand="1"/>
      </w:tblPr>
      <w:tblGrid>
        <w:gridCol w:w="9962"/>
      </w:tblGrid>
      <w:tr w:rsidR="00BB3FC9" w14:paraId="61F7F9FC" w14:textId="77777777" w:rsidTr="00650954">
        <w:tc>
          <w:tcPr>
            <w:tcW w:w="9962" w:type="dxa"/>
          </w:tcPr>
          <w:p w14:paraId="159C056E" w14:textId="77777777" w:rsidR="00BB3FC9" w:rsidRPr="00661659" w:rsidRDefault="00BB3FC9" w:rsidP="00650954">
            <w:pPr>
              <w:jc w:val="both"/>
              <w:rPr>
                <w:b/>
                <w:bCs/>
                <w:sz w:val="22"/>
                <w:szCs w:val="22"/>
                <w:lang w:val="en-US"/>
              </w:rPr>
            </w:pPr>
            <w:r w:rsidRPr="00661659">
              <w:rPr>
                <w:b/>
                <w:bCs/>
                <w:sz w:val="22"/>
                <w:szCs w:val="22"/>
                <w:highlight w:val="green"/>
              </w:rPr>
              <w:t>Agreement</w:t>
            </w:r>
            <w:r>
              <w:rPr>
                <w:b/>
                <w:bCs/>
                <w:sz w:val="22"/>
                <w:szCs w:val="22"/>
              </w:rPr>
              <w:t xml:space="preserve"> (RAN1#110)</w:t>
            </w:r>
          </w:p>
          <w:p w14:paraId="1D890336" w14:textId="77777777" w:rsidR="00BB3FC9" w:rsidRPr="00097AE3" w:rsidRDefault="00BB3FC9" w:rsidP="00BB3FC9">
            <w:pPr>
              <w:numPr>
                <w:ilvl w:val="0"/>
                <w:numId w:val="71"/>
              </w:numPr>
              <w:spacing w:after="0"/>
              <w:jc w:val="both"/>
              <w:rPr>
                <w:sz w:val="22"/>
                <w:szCs w:val="22"/>
                <w:lang w:val="en-US"/>
              </w:rPr>
            </w:pPr>
            <w:r w:rsidRPr="00097AE3">
              <w:rPr>
                <w:sz w:val="22"/>
                <w:szCs w:val="22"/>
              </w:rPr>
              <w:t>With regards to the configuration/activation/deactivation/triggering of SL-PRS, Option 3 from the previous corresponding RAN1 #109 agreement will not be considered further.</w:t>
            </w:r>
          </w:p>
          <w:p w14:paraId="2C4CF593" w14:textId="77777777" w:rsidR="00BB3FC9" w:rsidRDefault="00BB3FC9" w:rsidP="00BB3FC9">
            <w:pPr>
              <w:numPr>
                <w:ilvl w:val="0"/>
                <w:numId w:val="71"/>
              </w:numPr>
              <w:jc w:val="both"/>
              <w:rPr>
                <w:sz w:val="22"/>
                <w:szCs w:val="22"/>
                <w:lang w:val="en-US"/>
              </w:rPr>
            </w:pPr>
            <w:r w:rsidRPr="00097AE3">
              <w:rPr>
                <w:sz w:val="22"/>
                <w:szCs w:val="22"/>
              </w:rPr>
              <w:t>With regards to reservation of SL-PRS, it can be considered based on the Option 1 or Option 2 from the previous corresponding RAN1 #109 agreement.</w:t>
            </w:r>
          </w:p>
          <w:p w14:paraId="1F75E2C5" w14:textId="77777777" w:rsidR="00BB3FC9" w:rsidRDefault="00BB3FC9" w:rsidP="00650954">
            <w:pPr>
              <w:jc w:val="both"/>
              <w:rPr>
                <w:sz w:val="22"/>
                <w:szCs w:val="22"/>
                <w:lang w:val="en-US"/>
              </w:rPr>
            </w:pPr>
            <w:r w:rsidRPr="00661659">
              <w:rPr>
                <w:b/>
                <w:bCs/>
                <w:sz w:val="22"/>
                <w:szCs w:val="22"/>
                <w:highlight w:val="green"/>
              </w:rPr>
              <w:t>Agreement</w:t>
            </w:r>
            <w:r>
              <w:rPr>
                <w:b/>
                <w:bCs/>
                <w:sz w:val="22"/>
                <w:szCs w:val="22"/>
              </w:rPr>
              <w:t xml:space="preserve"> (RAN1#109)</w:t>
            </w:r>
          </w:p>
          <w:p w14:paraId="0889554B" w14:textId="77777777" w:rsidR="00BB3FC9" w:rsidRPr="00097AE3" w:rsidRDefault="00BB3FC9" w:rsidP="00650954">
            <w:pPr>
              <w:spacing w:after="0"/>
              <w:jc w:val="both"/>
              <w:rPr>
                <w:sz w:val="22"/>
                <w:szCs w:val="22"/>
                <w:lang w:val="en-US"/>
              </w:rPr>
            </w:pPr>
            <w:r w:rsidRPr="00097AE3">
              <w:rPr>
                <w:sz w:val="22"/>
                <w:szCs w:val="22"/>
              </w:rPr>
              <w:t>With regards to the configuration/activation/deactivation/triggering of SL-PRS, study the following options:</w:t>
            </w:r>
          </w:p>
          <w:p w14:paraId="1799DACA" w14:textId="77777777" w:rsidR="00BB3FC9" w:rsidRPr="00097AE3" w:rsidRDefault="00BB3FC9" w:rsidP="00BB3FC9">
            <w:pPr>
              <w:numPr>
                <w:ilvl w:val="0"/>
                <w:numId w:val="72"/>
              </w:numPr>
              <w:spacing w:after="0"/>
              <w:jc w:val="both"/>
              <w:rPr>
                <w:sz w:val="22"/>
                <w:szCs w:val="22"/>
                <w:lang w:val="en-US"/>
              </w:rPr>
            </w:pPr>
            <w:r w:rsidRPr="00097AE3">
              <w:rPr>
                <w:sz w:val="22"/>
                <w:szCs w:val="22"/>
              </w:rPr>
              <w:t>Option 1: High-layer-only signaling involvement in the SL-PRS configuration</w:t>
            </w:r>
          </w:p>
          <w:p w14:paraId="046B483C" w14:textId="701AFFC1" w:rsidR="00BB3FC9" w:rsidRPr="00097AE3" w:rsidRDefault="00BB3FC9" w:rsidP="00BB3FC9">
            <w:pPr>
              <w:numPr>
                <w:ilvl w:val="1"/>
                <w:numId w:val="72"/>
              </w:numPr>
              <w:spacing w:after="0"/>
              <w:jc w:val="both"/>
              <w:rPr>
                <w:sz w:val="22"/>
                <w:szCs w:val="22"/>
                <w:lang w:val="en-US"/>
              </w:rPr>
            </w:pPr>
            <w:r w:rsidRPr="00097AE3">
              <w:rPr>
                <w:sz w:val="22"/>
                <w:szCs w:val="22"/>
              </w:rPr>
              <w:t xml:space="preserve">No Lower layer involvement, </w:t>
            </w:r>
            <w:proofErr w:type="gramStart"/>
            <w:r w:rsidR="001C7FF4">
              <w:rPr>
                <w:sz w:val="22"/>
                <w:szCs w:val="22"/>
              </w:rPr>
              <w:t>e.g.</w:t>
            </w:r>
            <w:proofErr w:type="gramEnd"/>
            <w:r w:rsidRPr="00097AE3">
              <w:rPr>
                <w:sz w:val="22"/>
                <w:szCs w:val="22"/>
              </w:rPr>
              <w:t xml:space="preserve"> SL-MAC-CE or SCI or DCI, for the activation or the triggering of a SL-PRS. </w:t>
            </w:r>
          </w:p>
          <w:p w14:paraId="22BED8E6" w14:textId="77777777" w:rsidR="00BB3FC9" w:rsidRPr="00097AE3" w:rsidRDefault="00BB3FC9" w:rsidP="00BB3FC9">
            <w:pPr>
              <w:numPr>
                <w:ilvl w:val="1"/>
                <w:numId w:val="72"/>
              </w:numPr>
              <w:spacing w:after="0"/>
              <w:jc w:val="both"/>
              <w:rPr>
                <w:sz w:val="22"/>
                <w:szCs w:val="22"/>
                <w:lang w:val="en-US"/>
              </w:rPr>
            </w:pPr>
            <w:r w:rsidRPr="00097AE3">
              <w:rPr>
                <w:sz w:val="22"/>
                <w:szCs w:val="22"/>
              </w:rPr>
              <w:t>Based on the study, this option may correspond to</w:t>
            </w:r>
          </w:p>
          <w:p w14:paraId="0E93C4C0" w14:textId="77777777" w:rsidR="00BB3FC9" w:rsidRPr="00097AE3" w:rsidRDefault="00BB3FC9" w:rsidP="00BB3FC9">
            <w:pPr>
              <w:numPr>
                <w:ilvl w:val="2"/>
                <w:numId w:val="72"/>
              </w:numPr>
              <w:spacing w:after="0"/>
              <w:jc w:val="both"/>
              <w:rPr>
                <w:sz w:val="22"/>
                <w:szCs w:val="22"/>
                <w:lang w:val="en-US"/>
              </w:rPr>
            </w:pPr>
            <w:r w:rsidRPr="00097AE3">
              <w:rPr>
                <w:sz w:val="22"/>
                <w:szCs w:val="22"/>
              </w:rPr>
              <w:t xml:space="preserve">A SL-PRS configuration that is a single-shot or multiple shots </w:t>
            </w:r>
          </w:p>
          <w:p w14:paraId="55EFC161" w14:textId="77777777" w:rsidR="00BB3FC9" w:rsidRPr="00097AE3" w:rsidRDefault="00BB3FC9" w:rsidP="00BB3FC9">
            <w:pPr>
              <w:numPr>
                <w:ilvl w:val="2"/>
                <w:numId w:val="72"/>
              </w:numPr>
              <w:spacing w:after="0"/>
              <w:jc w:val="both"/>
              <w:rPr>
                <w:sz w:val="22"/>
                <w:szCs w:val="22"/>
                <w:lang w:val="en-US"/>
              </w:rPr>
            </w:pPr>
            <w:r w:rsidRPr="00097AE3">
              <w:rPr>
                <w:sz w:val="22"/>
                <w:szCs w:val="22"/>
              </w:rPr>
              <w:t>A high-layer configuration that may be received from an LMF, a gNB, or a UE</w:t>
            </w:r>
          </w:p>
          <w:p w14:paraId="69DA98F4" w14:textId="77777777" w:rsidR="00BB3FC9" w:rsidRPr="00097AE3" w:rsidRDefault="00BB3FC9" w:rsidP="00BB3FC9">
            <w:pPr>
              <w:numPr>
                <w:ilvl w:val="0"/>
                <w:numId w:val="72"/>
              </w:numPr>
              <w:spacing w:after="0"/>
              <w:jc w:val="both"/>
              <w:rPr>
                <w:sz w:val="22"/>
                <w:szCs w:val="22"/>
                <w:lang w:val="en-US"/>
              </w:rPr>
            </w:pPr>
            <w:r w:rsidRPr="00097AE3">
              <w:rPr>
                <w:sz w:val="22"/>
                <w:szCs w:val="22"/>
              </w:rPr>
              <w:lastRenderedPageBreak/>
              <w:t>Option 2: High-layer and lower-layer signaling involvement in the SL-PRS configuration</w:t>
            </w:r>
          </w:p>
          <w:p w14:paraId="022AA601" w14:textId="77777777" w:rsidR="00BB3FC9" w:rsidRPr="00097AE3" w:rsidRDefault="00BB3FC9" w:rsidP="00BB3FC9">
            <w:pPr>
              <w:numPr>
                <w:ilvl w:val="1"/>
                <w:numId w:val="72"/>
              </w:numPr>
              <w:spacing w:after="0"/>
              <w:jc w:val="both"/>
              <w:rPr>
                <w:sz w:val="22"/>
                <w:szCs w:val="22"/>
                <w:lang w:val="en-US"/>
              </w:rPr>
            </w:pPr>
            <w:r w:rsidRPr="00097AE3">
              <w:rPr>
                <w:sz w:val="22"/>
                <w:szCs w:val="22"/>
              </w:rPr>
              <w:t>Lower-layer may correspond to SL-MAC-CE, or SCI, or DCI</w:t>
            </w:r>
          </w:p>
          <w:p w14:paraId="392F3447" w14:textId="77777777" w:rsidR="00BB3FC9" w:rsidRPr="00097AE3" w:rsidRDefault="00BB3FC9" w:rsidP="00BB3FC9">
            <w:pPr>
              <w:numPr>
                <w:ilvl w:val="1"/>
                <w:numId w:val="72"/>
              </w:numPr>
              <w:spacing w:after="0"/>
              <w:jc w:val="both"/>
              <w:rPr>
                <w:sz w:val="22"/>
                <w:szCs w:val="22"/>
                <w:lang w:val="en-US"/>
              </w:rPr>
            </w:pPr>
            <w:r w:rsidRPr="00097AE3">
              <w:rPr>
                <w:sz w:val="22"/>
                <w:szCs w:val="22"/>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62F55F4F" w14:textId="77777777" w:rsidR="00BB3FC9" w:rsidRPr="00097AE3" w:rsidRDefault="00BB3FC9" w:rsidP="00BB3FC9">
            <w:pPr>
              <w:numPr>
                <w:ilvl w:val="0"/>
                <w:numId w:val="72"/>
              </w:numPr>
              <w:spacing w:after="0"/>
              <w:jc w:val="both"/>
              <w:rPr>
                <w:sz w:val="22"/>
                <w:szCs w:val="22"/>
                <w:lang w:val="en-US"/>
              </w:rPr>
            </w:pPr>
            <w:r w:rsidRPr="00097AE3">
              <w:rPr>
                <w:sz w:val="22"/>
                <w:szCs w:val="22"/>
              </w:rPr>
              <w:t>Option 3: Only lower-layer signaling involvement in the SL-PRS configuration</w:t>
            </w:r>
          </w:p>
          <w:p w14:paraId="7A565088" w14:textId="77777777" w:rsidR="00BB3FC9" w:rsidRPr="00097AE3" w:rsidRDefault="00BB3FC9" w:rsidP="00BB3FC9">
            <w:pPr>
              <w:numPr>
                <w:ilvl w:val="1"/>
                <w:numId w:val="72"/>
              </w:numPr>
              <w:spacing w:after="0"/>
              <w:jc w:val="both"/>
              <w:rPr>
                <w:sz w:val="22"/>
                <w:szCs w:val="22"/>
                <w:lang w:val="en-US"/>
              </w:rPr>
            </w:pPr>
            <w:r w:rsidRPr="00097AE3">
              <w:rPr>
                <w:sz w:val="22"/>
                <w:szCs w:val="22"/>
              </w:rPr>
              <w:t>Lower-layer may correspond to SL-MAC-CE, or SCI, or DCI</w:t>
            </w:r>
          </w:p>
          <w:p w14:paraId="5C5C74C1" w14:textId="77777777" w:rsidR="00BB3FC9" w:rsidRPr="00E82D73" w:rsidRDefault="00BB3FC9" w:rsidP="00BB3FC9">
            <w:pPr>
              <w:numPr>
                <w:ilvl w:val="0"/>
                <w:numId w:val="72"/>
              </w:numPr>
              <w:spacing w:after="0"/>
              <w:jc w:val="both"/>
              <w:rPr>
                <w:sz w:val="22"/>
                <w:szCs w:val="22"/>
                <w:lang w:val="en-US"/>
              </w:rPr>
            </w:pPr>
            <w:r w:rsidRPr="00097AE3">
              <w:rPr>
                <w:sz w:val="22"/>
                <w:szCs w:val="22"/>
              </w:rPr>
              <w:t>Note 1: Include aspects in the study related to flexibility, overhead, latency, and reliability as/if needed.</w:t>
            </w:r>
          </w:p>
        </w:tc>
      </w:tr>
    </w:tbl>
    <w:p w14:paraId="013E2BA4" w14:textId="77777777" w:rsidR="00BB3FC9" w:rsidRDefault="00BB3FC9" w:rsidP="00BB3FC9">
      <w:pPr>
        <w:jc w:val="both"/>
        <w:rPr>
          <w:sz w:val="22"/>
          <w:szCs w:val="22"/>
          <w:lang w:val="en-US"/>
        </w:rPr>
      </w:pPr>
    </w:p>
    <w:tbl>
      <w:tblPr>
        <w:tblStyle w:val="TableGrid"/>
        <w:tblW w:w="0" w:type="auto"/>
        <w:tblLook w:val="04A0" w:firstRow="1" w:lastRow="0" w:firstColumn="1" w:lastColumn="0" w:noHBand="0" w:noVBand="1"/>
      </w:tblPr>
      <w:tblGrid>
        <w:gridCol w:w="9962"/>
      </w:tblGrid>
      <w:tr w:rsidR="00BB3FC9" w14:paraId="76BB7B1F" w14:textId="77777777" w:rsidTr="00650954">
        <w:tc>
          <w:tcPr>
            <w:tcW w:w="9962" w:type="dxa"/>
          </w:tcPr>
          <w:p w14:paraId="491CE60E" w14:textId="77777777" w:rsidR="00BB3FC9" w:rsidRPr="00DF6777" w:rsidRDefault="00BB3FC9" w:rsidP="00650954">
            <w:pPr>
              <w:jc w:val="both"/>
              <w:rPr>
                <w:sz w:val="22"/>
                <w:szCs w:val="22"/>
                <w:lang w:val="en-US"/>
              </w:rPr>
            </w:pPr>
            <w:r w:rsidRPr="000721AE">
              <w:rPr>
                <w:b/>
                <w:bCs/>
                <w:sz w:val="22"/>
                <w:szCs w:val="22"/>
                <w:highlight w:val="green"/>
              </w:rPr>
              <w:t>Agreement</w:t>
            </w:r>
            <w:r w:rsidRPr="000721AE">
              <w:rPr>
                <w:b/>
                <w:bCs/>
                <w:sz w:val="22"/>
                <w:szCs w:val="22"/>
              </w:rPr>
              <w:t xml:space="preserve"> (RAN1#110bis)</w:t>
            </w:r>
          </w:p>
          <w:p w14:paraId="74B278C2" w14:textId="77777777" w:rsidR="00BB3FC9" w:rsidRPr="00DF6777" w:rsidRDefault="00BB3FC9" w:rsidP="00650954">
            <w:pPr>
              <w:spacing w:after="0"/>
              <w:jc w:val="both"/>
              <w:rPr>
                <w:sz w:val="22"/>
                <w:szCs w:val="22"/>
                <w:lang w:val="en-US"/>
              </w:rPr>
            </w:pPr>
            <w:r w:rsidRPr="00DF6777">
              <w:rPr>
                <w:sz w:val="22"/>
                <w:szCs w:val="22"/>
              </w:rPr>
              <w:t xml:space="preserve">With regards to the SL-PRS time domain </w:t>
            </w:r>
            <w:proofErr w:type="spellStart"/>
            <w:r w:rsidRPr="00DF6777">
              <w:rPr>
                <w:sz w:val="22"/>
                <w:szCs w:val="22"/>
              </w:rPr>
              <w:t>behavior</w:t>
            </w:r>
            <w:proofErr w:type="spellEnd"/>
            <w:r w:rsidRPr="00DF6777">
              <w:rPr>
                <w:sz w:val="22"/>
                <w:szCs w:val="22"/>
              </w:rPr>
              <w:t xml:space="preserve">, at least study the following </w:t>
            </w:r>
            <w:proofErr w:type="spellStart"/>
            <w:r w:rsidRPr="00DF6777">
              <w:rPr>
                <w:sz w:val="22"/>
                <w:szCs w:val="22"/>
              </w:rPr>
              <w:t>behaviors</w:t>
            </w:r>
            <w:proofErr w:type="spellEnd"/>
            <w:r w:rsidRPr="00DF6777">
              <w:rPr>
                <w:sz w:val="22"/>
                <w:szCs w:val="22"/>
              </w:rPr>
              <w:t xml:space="preserve"> from Tx UE perspective:</w:t>
            </w:r>
          </w:p>
          <w:p w14:paraId="7DCF8F54" w14:textId="77777777" w:rsidR="00BB3FC9" w:rsidRPr="00DF6777" w:rsidRDefault="00BB3FC9" w:rsidP="00BB3FC9">
            <w:pPr>
              <w:numPr>
                <w:ilvl w:val="0"/>
                <w:numId w:val="100"/>
              </w:numPr>
              <w:spacing w:after="0"/>
              <w:jc w:val="both"/>
              <w:rPr>
                <w:sz w:val="22"/>
                <w:szCs w:val="22"/>
                <w:lang w:val="en-US"/>
              </w:rPr>
            </w:pPr>
            <w:r w:rsidRPr="00DF6777">
              <w:rPr>
                <w:sz w:val="22"/>
                <w:szCs w:val="22"/>
              </w:rPr>
              <w:t xml:space="preserve">Periodic SL-PRS </w:t>
            </w:r>
          </w:p>
          <w:p w14:paraId="1EBA763D" w14:textId="77777777" w:rsidR="00BB3FC9" w:rsidRPr="00DF6777" w:rsidRDefault="00BB3FC9" w:rsidP="00BB3FC9">
            <w:pPr>
              <w:numPr>
                <w:ilvl w:val="1"/>
                <w:numId w:val="100"/>
              </w:numPr>
              <w:spacing w:after="0"/>
              <w:jc w:val="both"/>
              <w:rPr>
                <w:sz w:val="22"/>
                <w:szCs w:val="22"/>
                <w:lang w:val="en-US"/>
              </w:rPr>
            </w:pPr>
            <w:r w:rsidRPr="00DF6777">
              <w:rPr>
                <w:sz w:val="22"/>
                <w:szCs w:val="22"/>
              </w:rPr>
              <w:t xml:space="preserve">SL-PRS is transmitted periodically with a transmission periodicity </w:t>
            </w:r>
          </w:p>
          <w:p w14:paraId="7256CB36" w14:textId="77777777" w:rsidR="00BB3FC9" w:rsidRPr="00DF6777" w:rsidRDefault="00BB3FC9" w:rsidP="00BB3FC9">
            <w:pPr>
              <w:numPr>
                <w:ilvl w:val="1"/>
                <w:numId w:val="100"/>
              </w:numPr>
              <w:spacing w:after="0"/>
              <w:jc w:val="both"/>
              <w:rPr>
                <w:sz w:val="22"/>
                <w:szCs w:val="22"/>
                <w:lang w:val="en-US"/>
              </w:rPr>
            </w:pPr>
            <w:r w:rsidRPr="00DF6777">
              <w:rPr>
                <w:sz w:val="22"/>
                <w:szCs w:val="22"/>
              </w:rPr>
              <w:t>FFS: any additional details, including whether or not higher layers can start/stop transmission.</w:t>
            </w:r>
          </w:p>
          <w:p w14:paraId="06BEDAA5" w14:textId="77777777" w:rsidR="00BB3FC9" w:rsidRPr="00DF6777" w:rsidRDefault="00BB3FC9" w:rsidP="00BB3FC9">
            <w:pPr>
              <w:numPr>
                <w:ilvl w:val="0"/>
                <w:numId w:val="100"/>
              </w:numPr>
              <w:spacing w:after="0"/>
              <w:jc w:val="both"/>
              <w:rPr>
                <w:sz w:val="22"/>
                <w:szCs w:val="22"/>
                <w:lang w:val="en-US"/>
              </w:rPr>
            </w:pPr>
            <w:r w:rsidRPr="00DF6777">
              <w:rPr>
                <w:sz w:val="22"/>
                <w:szCs w:val="22"/>
              </w:rPr>
              <w:t xml:space="preserve">Semi-persistent SL-PRS </w:t>
            </w:r>
          </w:p>
          <w:p w14:paraId="62D6A183" w14:textId="77777777" w:rsidR="00BB3FC9" w:rsidRPr="00DF6777" w:rsidRDefault="00BB3FC9" w:rsidP="00BB3FC9">
            <w:pPr>
              <w:numPr>
                <w:ilvl w:val="1"/>
                <w:numId w:val="100"/>
              </w:numPr>
              <w:spacing w:after="0"/>
              <w:jc w:val="both"/>
              <w:rPr>
                <w:sz w:val="22"/>
                <w:szCs w:val="22"/>
                <w:lang w:val="en-US"/>
              </w:rPr>
            </w:pPr>
            <w:r w:rsidRPr="00DF6777">
              <w:rPr>
                <w:sz w:val="22"/>
                <w:szCs w:val="22"/>
              </w:rPr>
              <w:t>SL-PRS is transmitted periodically with a transmission periodicity after activation and until deactivation</w:t>
            </w:r>
          </w:p>
          <w:p w14:paraId="5EFF19EC" w14:textId="77777777" w:rsidR="00BB3FC9" w:rsidRPr="00DF6777" w:rsidRDefault="00BB3FC9" w:rsidP="00BB3FC9">
            <w:pPr>
              <w:numPr>
                <w:ilvl w:val="1"/>
                <w:numId w:val="100"/>
              </w:numPr>
              <w:spacing w:after="0"/>
              <w:jc w:val="both"/>
              <w:rPr>
                <w:sz w:val="22"/>
                <w:szCs w:val="22"/>
                <w:lang w:val="en-US"/>
              </w:rPr>
            </w:pPr>
            <w:r w:rsidRPr="00DF6777">
              <w:rPr>
                <w:sz w:val="22"/>
                <w:szCs w:val="22"/>
              </w:rPr>
              <w:t>FFS: any additional details</w:t>
            </w:r>
          </w:p>
          <w:p w14:paraId="7B924BD2" w14:textId="77777777" w:rsidR="00BB3FC9" w:rsidRPr="00DF6777" w:rsidRDefault="00BB3FC9" w:rsidP="00BB3FC9">
            <w:pPr>
              <w:numPr>
                <w:ilvl w:val="0"/>
                <w:numId w:val="100"/>
              </w:numPr>
              <w:spacing w:after="0"/>
              <w:jc w:val="both"/>
              <w:rPr>
                <w:sz w:val="22"/>
                <w:szCs w:val="22"/>
                <w:lang w:val="en-US"/>
              </w:rPr>
            </w:pPr>
            <w:r w:rsidRPr="00DF6777">
              <w:rPr>
                <w:sz w:val="22"/>
                <w:szCs w:val="22"/>
              </w:rPr>
              <w:t xml:space="preserve">Aperiodic SL-PRS </w:t>
            </w:r>
          </w:p>
          <w:p w14:paraId="3673B65E" w14:textId="77777777" w:rsidR="00BB3FC9" w:rsidRPr="00DF6777" w:rsidRDefault="00BB3FC9" w:rsidP="00BB3FC9">
            <w:pPr>
              <w:numPr>
                <w:ilvl w:val="1"/>
                <w:numId w:val="100"/>
              </w:numPr>
              <w:spacing w:after="0"/>
              <w:jc w:val="both"/>
              <w:rPr>
                <w:sz w:val="22"/>
                <w:szCs w:val="22"/>
                <w:lang w:val="en-US"/>
              </w:rPr>
            </w:pPr>
            <w:r w:rsidRPr="00DF6777">
              <w:rPr>
                <w:sz w:val="22"/>
                <w:szCs w:val="22"/>
              </w:rPr>
              <w:t xml:space="preserve">SL-PRS is transmitted at least once after [triggering/request] </w:t>
            </w:r>
          </w:p>
          <w:p w14:paraId="10281063" w14:textId="77777777" w:rsidR="00BB3FC9" w:rsidRPr="00DF6777" w:rsidRDefault="00BB3FC9" w:rsidP="00BB3FC9">
            <w:pPr>
              <w:numPr>
                <w:ilvl w:val="2"/>
                <w:numId w:val="100"/>
              </w:numPr>
              <w:spacing w:after="0"/>
              <w:jc w:val="both"/>
              <w:rPr>
                <w:sz w:val="22"/>
                <w:szCs w:val="22"/>
                <w:lang w:val="en-US"/>
              </w:rPr>
            </w:pPr>
            <w:r w:rsidRPr="00DF6777">
              <w:rPr>
                <w:sz w:val="22"/>
                <w:szCs w:val="22"/>
              </w:rPr>
              <w:t xml:space="preserve">Note: the brackets in the above means that companies are encouraged to study further whether “triggering” and/or “request” should be used and provide their definitions. </w:t>
            </w:r>
          </w:p>
          <w:p w14:paraId="6C097071" w14:textId="77777777" w:rsidR="00BB3FC9" w:rsidRPr="00DF6777" w:rsidRDefault="00BB3FC9" w:rsidP="00BB3FC9">
            <w:pPr>
              <w:numPr>
                <w:ilvl w:val="1"/>
                <w:numId w:val="100"/>
              </w:numPr>
              <w:spacing w:after="0"/>
              <w:jc w:val="both"/>
              <w:rPr>
                <w:sz w:val="22"/>
                <w:szCs w:val="22"/>
                <w:lang w:val="en-US"/>
              </w:rPr>
            </w:pPr>
            <w:r w:rsidRPr="00DF6777">
              <w:rPr>
                <w:sz w:val="22"/>
                <w:szCs w:val="22"/>
              </w:rPr>
              <w:t>FFS: any additional details</w:t>
            </w:r>
          </w:p>
          <w:p w14:paraId="412B8E05" w14:textId="77777777" w:rsidR="00BB3FC9" w:rsidRPr="00DF6777" w:rsidRDefault="00BB3FC9" w:rsidP="00BB3FC9">
            <w:pPr>
              <w:numPr>
                <w:ilvl w:val="0"/>
                <w:numId w:val="100"/>
              </w:numPr>
              <w:spacing w:after="0"/>
              <w:jc w:val="both"/>
              <w:rPr>
                <w:sz w:val="22"/>
                <w:szCs w:val="22"/>
                <w:lang w:val="en-US"/>
              </w:rPr>
            </w:pPr>
            <w:r w:rsidRPr="00DF6777">
              <w:rPr>
                <w:sz w:val="22"/>
                <w:szCs w:val="22"/>
              </w:rPr>
              <w:t xml:space="preserve">FFS: Applicability of the above time </w:t>
            </w:r>
            <w:proofErr w:type="spellStart"/>
            <w:r w:rsidRPr="00DF6777">
              <w:rPr>
                <w:sz w:val="22"/>
                <w:szCs w:val="22"/>
              </w:rPr>
              <w:t>behaviors</w:t>
            </w:r>
            <w:proofErr w:type="spellEnd"/>
            <w:r w:rsidRPr="00DF6777">
              <w:rPr>
                <w:sz w:val="22"/>
                <w:szCs w:val="22"/>
              </w:rPr>
              <w:t xml:space="preserve"> for scheme 1 &amp; scheme 2</w:t>
            </w:r>
          </w:p>
          <w:p w14:paraId="3EF4301B" w14:textId="77777777" w:rsidR="00BB3FC9" w:rsidRPr="00DF6777" w:rsidRDefault="00BB3FC9" w:rsidP="00BB3FC9">
            <w:pPr>
              <w:numPr>
                <w:ilvl w:val="0"/>
                <w:numId w:val="100"/>
              </w:numPr>
              <w:spacing w:after="0"/>
              <w:jc w:val="both"/>
              <w:rPr>
                <w:sz w:val="22"/>
                <w:szCs w:val="22"/>
                <w:lang w:val="en-US"/>
              </w:rPr>
            </w:pPr>
            <w:r w:rsidRPr="00DF6777">
              <w:rPr>
                <w:sz w:val="22"/>
                <w:szCs w:val="22"/>
              </w:rPr>
              <w:t xml:space="preserve">FFS: Rx UE </w:t>
            </w:r>
            <w:proofErr w:type="spellStart"/>
            <w:r w:rsidRPr="00DF6777">
              <w:rPr>
                <w:sz w:val="22"/>
                <w:szCs w:val="22"/>
              </w:rPr>
              <w:t>behavior</w:t>
            </w:r>
            <w:proofErr w:type="spellEnd"/>
            <w:r w:rsidRPr="00DF6777">
              <w:rPr>
                <w:sz w:val="22"/>
                <w:szCs w:val="22"/>
              </w:rPr>
              <w:t xml:space="preserve"> is separately discussed.</w:t>
            </w:r>
          </w:p>
          <w:p w14:paraId="38E650EE" w14:textId="77777777" w:rsidR="00BB3FC9" w:rsidRPr="00DF6777" w:rsidRDefault="00BB3FC9" w:rsidP="00BB3FC9">
            <w:pPr>
              <w:numPr>
                <w:ilvl w:val="0"/>
                <w:numId w:val="100"/>
              </w:numPr>
              <w:spacing w:after="0"/>
              <w:jc w:val="both"/>
              <w:rPr>
                <w:sz w:val="22"/>
                <w:szCs w:val="22"/>
                <w:lang w:val="en-US"/>
              </w:rPr>
            </w:pPr>
            <w:r w:rsidRPr="00DF6777">
              <w:rPr>
                <w:sz w:val="22"/>
                <w:szCs w:val="22"/>
              </w:rPr>
              <w:t>FFS: What mechanism(s) are used for activation/deactivation/triggering is part of the study</w:t>
            </w:r>
          </w:p>
        </w:tc>
      </w:tr>
    </w:tbl>
    <w:p w14:paraId="116F4B1A" w14:textId="77777777" w:rsidR="00BB3FC9" w:rsidRDefault="00BB3FC9" w:rsidP="007C29B7">
      <w:pPr>
        <w:spacing w:after="0"/>
        <w:jc w:val="both"/>
        <w:rPr>
          <w:sz w:val="22"/>
          <w:szCs w:val="22"/>
          <w:lang w:val="en-US"/>
        </w:rPr>
      </w:pPr>
    </w:p>
    <w:p w14:paraId="75F841A6" w14:textId="42D33B44" w:rsidR="00286DAF" w:rsidRDefault="00286DAF" w:rsidP="00BB3FC9">
      <w:pPr>
        <w:jc w:val="both"/>
        <w:rPr>
          <w:sz w:val="22"/>
          <w:szCs w:val="22"/>
          <w:lang w:val="en-US"/>
        </w:rPr>
      </w:pPr>
      <w:r w:rsidRPr="49D75210">
        <w:rPr>
          <w:sz w:val="22"/>
          <w:szCs w:val="22"/>
          <w:lang w:val="en-US"/>
        </w:rPr>
        <w:t xml:space="preserve">Since there is no central entity like LMF in out of coverage SL positioning/ranging scenarios, there is a need for a way to configure SL-PRS transmissions. In this regard, a straightforward way is to utilize coordination among peer UEs for SL positioning, i.e., enable, </w:t>
      </w:r>
      <w:r>
        <w:rPr>
          <w:sz w:val="22"/>
          <w:szCs w:val="22"/>
          <w:lang w:val="en-US"/>
        </w:rPr>
        <w:t>e.g.</w:t>
      </w:r>
      <w:r w:rsidR="00777EEB">
        <w:rPr>
          <w:sz w:val="22"/>
          <w:szCs w:val="22"/>
          <w:lang w:val="en-US"/>
        </w:rPr>
        <w:t>,</w:t>
      </w:r>
      <w:r w:rsidRPr="49D75210">
        <w:rPr>
          <w:sz w:val="22"/>
          <w:szCs w:val="22"/>
          <w:lang w:val="en-US"/>
        </w:rPr>
        <w:t xml:space="preserve"> a target UE to configure or assist in configuration of SL-PRS transmission of, </w:t>
      </w:r>
      <w:proofErr w:type="gramStart"/>
      <w:r>
        <w:rPr>
          <w:sz w:val="22"/>
          <w:szCs w:val="22"/>
          <w:lang w:val="en-US"/>
        </w:rPr>
        <w:t>e.g.</w:t>
      </w:r>
      <w:proofErr w:type="gramEnd"/>
      <w:r w:rsidRPr="49D75210">
        <w:rPr>
          <w:sz w:val="22"/>
          <w:szCs w:val="22"/>
          <w:lang w:val="en-US"/>
        </w:rPr>
        <w:t xml:space="preserve"> an anchor UE, by means of providing SL-PRS configuration assistance information to the anchor UE as per its preference. Here, the assistance information can include details corresponding to, </w:t>
      </w:r>
      <w:proofErr w:type="gramStart"/>
      <w:r>
        <w:rPr>
          <w:sz w:val="22"/>
          <w:szCs w:val="22"/>
          <w:lang w:val="en-US"/>
        </w:rPr>
        <w:t>e.g.</w:t>
      </w:r>
      <w:proofErr w:type="gramEnd"/>
      <w:r w:rsidRPr="49D75210">
        <w:rPr>
          <w:sz w:val="22"/>
          <w:szCs w:val="22"/>
          <w:lang w:val="en-US"/>
        </w:rPr>
        <w:t xml:space="preserve"> </w:t>
      </w:r>
      <w:r>
        <w:rPr>
          <w:sz w:val="22"/>
          <w:szCs w:val="22"/>
          <w:lang w:val="en-US"/>
        </w:rPr>
        <w:t xml:space="preserve">positioning method, </w:t>
      </w:r>
      <w:r w:rsidRPr="49D75210">
        <w:rPr>
          <w:sz w:val="22"/>
          <w:szCs w:val="22"/>
          <w:lang w:val="en-US"/>
        </w:rPr>
        <w:t>SL-PRS generation (</w:t>
      </w:r>
      <w:r>
        <w:rPr>
          <w:sz w:val="22"/>
          <w:szCs w:val="22"/>
          <w:lang w:val="en-US"/>
        </w:rPr>
        <w:t>e.g.</w:t>
      </w:r>
      <w:r w:rsidRPr="49D75210">
        <w:rPr>
          <w:sz w:val="22"/>
          <w:szCs w:val="22"/>
          <w:lang w:val="en-US"/>
        </w:rPr>
        <w:t xml:space="preserve"> length of the sequence determined based on the accuracy requirements).</w:t>
      </w:r>
    </w:p>
    <w:p w14:paraId="23AC3C85" w14:textId="5B78EAF8" w:rsidR="00FE43DF" w:rsidRDefault="00C84C87" w:rsidP="00BB3FC9">
      <w:pPr>
        <w:jc w:val="both"/>
        <w:rPr>
          <w:b/>
          <w:bCs/>
          <w:sz w:val="22"/>
          <w:szCs w:val="22"/>
          <w:lang w:val="en-US"/>
        </w:rPr>
      </w:pPr>
      <w:bookmarkStart w:id="100" w:name="Proposal17009"/>
      <w:bookmarkStart w:id="101" w:name="Proposal80481"/>
      <w:r w:rsidRPr="00E55B30">
        <w:rPr>
          <w:b/>
          <w:sz w:val="22"/>
          <w:szCs w:val="22"/>
          <w:lang w:val="en-US"/>
        </w:rPr>
        <w:t xml:space="preserve">Proposal </w:t>
      </w:r>
      <w:r w:rsidRPr="00E55B30">
        <w:rPr>
          <w:b/>
        </w:rPr>
        <w:fldChar w:fldCharType="begin"/>
      </w:r>
      <w:r w:rsidRPr="00E55B30">
        <w:rPr>
          <w:b/>
          <w:lang w:val="en-US"/>
        </w:rPr>
        <w:instrText xml:space="preserve"> SEQ Proposal \* Arabic </w:instrText>
      </w:r>
      <w:r w:rsidRPr="00E55B30">
        <w:rPr>
          <w:b/>
        </w:rPr>
        <w:fldChar w:fldCharType="separate"/>
      </w:r>
      <w:r w:rsidR="00171ACF">
        <w:rPr>
          <w:b/>
          <w:noProof/>
          <w:lang w:val="en-US"/>
        </w:rPr>
        <w:t>13</w:t>
      </w:r>
      <w:r w:rsidRPr="00E55B30">
        <w:rPr>
          <w:b/>
        </w:rPr>
        <w:fldChar w:fldCharType="end"/>
      </w:r>
      <w:r w:rsidR="00FE43DF" w:rsidRPr="007C29B7">
        <w:rPr>
          <w:b/>
          <w:bCs/>
          <w:sz w:val="22"/>
          <w:szCs w:val="22"/>
          <w:lang w:val="en-US"/>
        </w:rPr>
        <w:t>: A UE</w:t>
      </w:r>
      <w:r w:rsidR="00C47EAA">
        <w:rPr>
          <w:b/>
          <w:bCs/>
          <w:sz w:val="22"/>
          <w:szCs w:val="22"/>
          <w:lang w:val="en-US"/>
        </w:rPr>
        <w:t xml:space="preserve"> (</w:t>
      </w:r>
      <w:r w:rsidR="00C47EAA" w:rsidRPr="006041BD">
        <w:rPr>
          <w:b/>
          <w:bCs/>
          <w:sz w:val="22"/>
          <w:szCs w:val="22"/>
          <w:lang w:val="en-US"/>
        </w:rPr>
        <w:t>e.g., target</w:t>
      </w:r>
      <w:r w:rsidR="00C47EAA">
        <w:rPr>
          <w:b/>
          <w:bCs/>
          <w:sz w:val="22"/>
          <w:szCs w:val="22"/>
          <w:lang w:val="en-US"/>
        </w:rPr>
        <w:t xml:space="preserve"> UE) </w:t>
      </w:r>
      <w:r w:rsidR="00FE43DF" w:rsidRPr="007C29B7">
        <w:rPr>
          <w:b/>
          <w:bCs/>
          <w:sz w:val="22"/>
          <w:szCs w:val="22"/>
          <w:lang w:val="en-US"/>
        </w:rPr>
        <w:t xml:space="preserve">may configure </w:t>
      </w:r>
      <w:r w:rsidR="006C551B">
        <w:rPr>
          <w:b/>
          <w:bCs/>
          <w:sz w:val="22"/>
          <w:szCs w:val="22"/>
          <w:lang w:val="en-US"/>
        </w:rPr>
        <w:t xml:space="preserve">parameters of </w:t>
      </w:r>
      <w:r w:rsidR="00FE43DF" w:rsidRPr="007C29B7">
        <w:rPr>
          <w:b/>
          <w:bCs/>
          <w:sz w:val="22"/>
          <w:szCs w:val="22"/>
          <w:lang w:val="en-US"/>
        </w:rPr>
        <w:t xml:space="preserve">SL PRS </w:t>
      </w:r>
      <w:r w:rsidR="006C551B">
        <w:rPr>
          <w:b/>
          <w:bCs/>
          <w:sz w:val="22"/>
          <w:szCs w:val="22"/>
          <w:lang w:val="en-US"/>
        </w:rPr>
        <w:t xml:space="preserve">(e.g., bandwidth, periodicity, etc.) </w:t>
      </w:r>
      <w:r w:rsidR="00E7496F" w:rsidRPr="007C29B7">
        <w:rPr>
          <w:b/>
          <w:bCs/>
          <w:sz w:val="22"/>
          <w:szCs w:val="22"/>
          <w:lang w:val="en-US"/>
        </w:rPr>
        <w:t>for itself and</w:t>
      </w:r>
      <w:r w:rsidR="00CF2D14">
        <w:rPr>
          <w:b/>
          <w:bCs/>
          <w:sz w:val="22"/>
          <w:szCs w:val="22"/>
          <w:lang w:val="en-US"/>
        </w:rPr>
        <w:t>/or</w:t>
      </w:r>
      <w:r w:rsidR="00E7496F" w:rsidRPr="007C29B7">
        <w:rPr>
          <w:b/>
          <w:bCs/>
          <w:sz w:val="22"/>
          <w:szCs w:val="22"/>
          <w:lang w:val="en-US"/>
        </w:rPr>
        <w:t xml:space="preserve"> other </w:t>
      </w:r>
      <w:r w:rsidR="00FE43DF" w:rsidRPr="007C29B7">
        <w:rPr>
          <w:b/>
          <w:bCs/>
          <w:sz w:val="22"/>
          <w:szCs w:val="22"/>
          <w:lang w:val="en-US"/>
        </w:rPr>
        <w:t>UEs</w:t>
      </w:r>
      <w:r w:rsidR="0064262E">
        <w:rPr>
          <w:b/>
          <w:bCs/>
          <w:sz w:val="22"/>
          <w:szCs w:val="22"/>
          <w:lang w:val="en-US"/>
        </w:rPr>
        <w:t xml:space="preserve"> </w:t>
      </w:r>
      <w:r w:rsidR="0064262E" w:rsidRPr="00DB6242">
        <w:rPr>
          <w:b/>
          <w:bCs/>
          <w:sz w:val="22"/>
          <w:szCs w:val="22"/>
          <w:lang w:val="en-US"/>
        </w:rPr>
        <w:t>(e.g., anchor</w:t>
      </w:r>
      <w:r w:rsidR="0064262E">
        <w:rPr>
          <w:b/>
          <w:bCs/>
          <w:sz w:val="22"/>
          <w:szCs w:val="22"/>
          <w:lang w:val="en-US"/>
        </w:rPr>
        <w:t xml:space="preserve"> UEs</w:t>
      </w:r>
      <w:r w:rsidR="0064262E" w:rsidRPr="00DB6242">
        <w:rPr>
          <w:b/>
          <w:bCs/>
          <w:sz w:val="22"/>
          <w:szCs w:val="22"/>
          <w:lang w:val="en-US"/>
        </w:rPr>
        <w:t>)</w:t>
      </w:r>
      <w:r w:rsidR="00E7496F" w:rsidRPr="007C29B7">
        <w:rPr>
          <w:b/>
          <w:bCs/>
          <w:sz w:val="22"/>
          <w:szCs w:val="22"/>
          <w:lang w:val="en-US"/>
        </w:rPr>
        <w:t>.</w:t>
      </w:r>
    </w:p>
    <w:bookmarkEnd w:id="100"/>
    <w:bookmarkEnd w:id="101"/>
    <w:p w14:paraId="75A0DB37" w14:textId="42A0D887" w:rsidR="00BB3FC9" w:rsidRDefault="00796F9F" w:rsidP="00BB3FC9">
      <w:pPr>
        <w:jc w:val="both"/>
        <w:rPr>
          <w:sz w:val="22"/>
          <w:szCs w:val="22"/>
          <w:lang w:val="en-US"/>
        </w:rPr>
      </w:pPr>
      <w:r w:rsidRPr="007C29B7">
        <w:rPr>
          <w:sz w:val="22"/>
          <w:szCs w:val="22"/>
          <w:lang w:val="en-US"/>
        </w:rPr>
        <w:t>Given a SL PRS</w:t>
      </w:r>
      <w:r w:rsidR="005704B5">
        <w:rPr>
          <w:sz w:val="22"/>
          <w:szCs w:val="22"/>
          <w:lang w:val="en-US"/>
        </w:rPr>
        <w:t xml:space="preserve"> (pre-)configuration</w:t>
      </w:r>
      <w:r w:rsidRPr="007C29B7">
        <w:rPr>
          <w:sz w:val="22"/>
          <w:szCs w:val="22"/>
          <w:lang w:val="en-US"/>
        </w:rPr>
        <w:t xml:space="preserve">, its </w:t>
      </w:r>
      <w:r w:rsidRPr="00AB6686">
        <w:rPr>
          <w:sz w:val="22"/>
          <w:szCs w:val="22"/>
          <w:lang w:val="en-US"/>
        </w:rPr>
        <w:t>c</w:t>
      </w:r>
      <w:r w:rsidR="00BB3FC9" w:rsidRPr="00AB6686">
        <w:rPr>
          <w:sz w:val="22"/>
          <w:szCs w:val="22"/>
          <w:lang w:val="en-US"/>
        </w:rPr>
        <w:t>ontinuous</w:t>
      </w:r>
      <w:r w:rsidR="00BB3FC9" w:rsidRPr="6F3DF796">
        <w:rPr>
          <w:sz w:val="22"/>
          <w:szCs w:val="22"/>
          <w:lang w:val="en-US"/>
        </w:rPr>
        <w:t xml:space="preserve"> transmission</w:t>
      </w:r>
      <w:r w:rsidR="007C1EDA">
        <w:rPr>
          <w:sz w:val="22"/>
          <w:szCs w:val="22"/>
          <w:lang w:val="en-US"/>
        </w:rPr>
        <w:t>, e.g.,</w:t>
      </w:r>
      <w:r w:rsidR="00BB3FC9" w:rsidRPr="6F3DF796">
        <w:rPr>
          <w:sz w:val="22"/>
          <w:szCs w:val="22"/>
          <w:lang w:val="en-US"/>
        </w:rPr>
        <w:t xml:space="preserve"> by anchor UEs, as in legacy DL PRS transmissions, would highly occupy the SL resources, and may not be needed at all times since the UEs are expected to be mobile in most of the scenarios. Instead, SL PRS, which can be periodic or aperiodic, can be </w:t>
      </w:r>
      <w:r w:rsidR="001C7FF4">
        <w:rPr>
          <w:sz w:val="22"/>
          <w:szCs w:val="22"/>
          <w:lang w:val="en-US"/>
        </w:rPr>
        <w:t>(pre)-</w:t>
      </w:r>
      <w:r w:rsidR="00BB3FC9" w:rsidRPr="6F3DF796">
        <w:rPr>
          <w:sz w:val="22"/>
          <w:szCs w:val="22"/>
          <w:lang w:val="en-US"/>
        </w:rPr>
        <w:t>configured by the network and can be activated based on presence of the intended receiver(s), location (</w:t>
      </w:r>
      <w:proofErr w:type="gramStart"/>
      <w:r w:rsidR="001C7FF4">
        <w:rPr>
          <w:sz w:val="22"/>
          <w:szCs w:val="22"/>
          <w:lang w:val="en-US"/>
        </w:rPr>
        <w:t>e.g.</w:t>
      </w:r>
      <w:proofErr w:type="gramEnd"/>
      <w:r w:rsidR="00BB3FC9" w:rsidRPr="6F3DF796">
        <w:rPr>
          <w:sz w:val="22"/>
          <w:szCs w:val="22"/>
          <w:lang w:val="en-US"/>
        </w:rPr>
        <w:t xml:space="preserve"> area) of the anchor UEs, as well as over a certain time duration, which can be also </w:t>
      </w:r>
      <w:r w:rsidR="001C7FF4">
        <w:rPr>
          <w:sz w:val="22"/>
          <w:szCs w:val="22"/>
          <w:lang w:val="en-US"/>
        </w:rPr>
        <w:t>(pre)-</w:t>
      </w:r>
      <w:r w:rsidR="00BB3FC9" w:rsidRPr="6F3DF796">
        <w:rPr>
          <w:sz w:val="22"/>
          <w:szCs w:val="22"/>
          <w:lang w:val="en-US"/>
        </w:rPr>
        <w:t>configured by the network.</w:t>
      </w:r>
    </w:p>
    <w:p w14:paraId="3706C4B7" w14:textId="30ACCAAE" w:rsidR="00BB3FC9" w:rsidRPr="00E55B30" w:rsidRDefault="00BB3FC9" w:rsidP="00BB3FC9">
      <w:pPr>
        <w:jc w:val="both"/>
        <w:rPr>
          <w:b/>
          <w:bCs/>
          <w:sz w:val="22"/>
          <w:szCs w:val="22"/>
        </w:rPr>
      </w:pPr>
      <w:bookmarkStart w:id="102" w:name="Proposal39502"/>
      <w:bookmarkStart w:id="103" w:name="Proposal8078"/>
      <w:bookmarkStart w:id="104" w:name="Proposal80742"/>
      <w:bookmarkStart w:id="105" w:name="Proposal7253"/>
      <w:bookmarkStart w:id="106" w:name="Proposal62289"/>
      <w:bookmarkStart w:id="107" w:name="Proposal19228"/>
      <w:bookmarkStart w:id="108" w:name="Proposal85187"/>
      <w:bookmarkStart w:id="109" w:name="Proposal98277"/>
      <w:bookmarkStart w:id="110" w:name="Proposal38134"/>
      <w:bookmarkStart w:id="111" w:name="Proposal57637"/>
      <w:bookmarkStart w:id="112" w:name="Proposal17010"/>
      <w:bookmarkStart w:id="113" w:name="Proposal80482"/>
      <w:r w:rsidRPr="00E55B30">
        <w:rPr>
          <w:b/>
          <w:sz w:val="22"/>
          <w:szCs w:val="22"/>
          <w:lang w:val="en-US"/>
        </w:rPr>
        <w:t xml:space="preserve">Proposal </w:t>
      </w:r>
      <w:r w:rsidRPr="00E55B30">
        <w:rPr>
          <w:b/>
        </w:rPr>
        <w:fldChar w:fldCharType="begin"/>
      </w:r>
      <w:r w:rsidRPr="00E55B30">
        <w:rPr>
          <w:b/>
          <w:lang w:val="en-US"/>
        </w:rPr>
        <w:instrText xml:space="preserve"> SEQ Proposal \* Arabic </w:instrText>
      </w:r>
      <w:r w:rsidRPr="00E55B30">
        <w:rPr>
          <w:b/>
        </w:rPr>
        <w:fldChar w:fldCharType="separate"/>
      </w:r>
      <w:r w:rsidR="00171ACF">
        <w:rPr>
          <w:b/>
          <w:noProof/>
          <w:lang w:val="en-US"/>
        </w:rPr>
        <w:t>14</w:t>
      </w:r>
      <w:r w:rsidRPr="00E55B30">
        <w:rPr>
          <w:b/>
        </w:rPr>
        <w:fldChar w:fldCharType="end"/>
      </w:r>
      <w:r w:rsidRPr="00E55B30">
        <w:rPr>
          <w:b/>
          <w:sz w:val="22"/>
          <w:szCs w:val="22"/>
          <w:lang w:val="en-US"/>
        </w:rPr>
        <w:t xml:space="preserve">: </w:t>
      </w:r>
      <w:r w:rsidR="00F6473F">
        <w:rPr>
          <w:b/>
          <w:bCs/>
          <w:sz w:val="22"/>
          <w:szCs w:val="22"/>
          <w:lang w:val="en-US"/>
        </w:rPr>
        <w:t>Periodic or aperiodic</w:t>
      </w:r>
      <w:r w:rsidR="00F6473F" w:rsidRPr="00E55B30" w:rsidDel="001C7FF4">
        <w:rPr>
          <w:b/>
          <w:bCs/>
          <w:sz w:val="22"/>
          <w:szCs w:val="22"/>
          <w:lang w:val="en-US"/>
        </w:rPr>
        <w:t xml:space="preserve"> </w:t>
      </w:r>
      <w:r w:rsidR="001C7FF4">
        <w:rPr>
          <w:b/>
          <w:bCs/>
          <w:sz w:val="22"/>
          <w:szCs w:val="22"/>
          <w:lang w:val="en-US"/>
        </w:rPr>
        <w:t>(</w:t>
      </w:r>
      <w:r w:rsidR="00F6473F">
        <w:rPr>
          <w:b/>
          <w:bCs/>
          <w:sz w:val="22"/>
          <w:szCs w:val="22"/>
          <w:lang w:val="en-US"/>
        </w:rPr>
        <w:t>p</w:t>
      </w:r>
      <w:r w:rsidR="001C7FF4">
        <w:rPr>
          <w:b/>
          <w:bCs/>
          <w:sz w:val="22"/>
          <w:szCs w:val="22"/>
          <w:lang w:val="en-US"/>
        </w:rPr>
        <w:t>re</w:t>
      </w:r>
      <w:r w:rsidR="007C1EDA">
        <w:rPr>
          <w:b/>
          <w:bCs/>
          <w:sz w:val="22"/>
          <w:szCs w:val="22"/>
          <w:lang w:val="en-US"/>
        </w:rPr>
        <w:t>-</w:t>
      </w:r>
      <w:r w:rsidR="001C7FF4">
        <w:rPr>
          <w:b/>
          <w:bCs/>
          <w:sz w:val="22"/>
          <w:szCs w:val="22"/>
          <w:lang w:val="en-US"/>
        </w:rPr>
        <w:t>)</w:t>
      </w:r>
      <w:r w:rsidRPr="00E55B30">
        <w:rPr>
          <w:b/>
          <w:bCs/>
          <w:sz w:val="22"/>
          <w:szCs w:val="22"/>
          <w:lang w:val="en-US"/>
        </w:rPr>
        <w:t>configured SL PRS</w:t>
      </w:r>
      <w:r w:rsidR="00F6473F">
        <w:rPr>
          <w:b/>
          <w:bCs/>
          <w:sz w:val="22"/>
          <w:szCs w:val="22"/>
          <w:lang w:val="en-US"/>
        </w:rPr>
        <w:t xml:space="preserve"> </w:t>
      </w:r>
      <w:r w:rsidRPr="00E55B30">
        <w:rPr>
          <w:b/>
          <w:bCs/>
          <w:sz w:val="22"/>
          <w:szCs w:val="22"/>
          <w:lang w:val="en-US"/>
        </w:rPr>
        <w:t>can be activated</w:t>
      </w:r>
      <w:r w:rsidR="00F6473F">
        <w:rPr>
          <w:b/>
          <w:bCs/>
          <w:sz w:val="22"/>
          <w:szCs w:val="22"/>
          <w:lang w:val="en-US"/>
        </w:rPr>
        <w:t xml:space="preserve"> </w:t>
      </w:r>
      <w:r w:rsidR="00873935">
        <w:rPr>
          <w:b/>
          <w:bCs/>
          <w:sz w:val="22"/>
          <w:szCs w:val="22"/>
          <w:lang w:val="en-US"/>
        </w:rPr>
        <w:t>or</w:t>
      </w:r>
      <w:r w:rsidR="00F6473F">
        <w:rPr>
          <w:b/>
          <w:bCs/>
          <w:sz w:val="22"/>
          <w:szCs w:val="22"/>
          <w:lang w:val="en-US"/>
        </w:rPr>
        <w:t xml:space="preserve"> </w:t>
      </w:r>
      <w:r w:rsidRPr="00E55B30">
        <w:rPr>
          <w:b/>
          <w:bCs/>
          <w:sz w:val="22"/>
          <w:szCs w:val="22"/>
          <w:lang w:val="en-US"/>
        </w:rPr>
        <w:t xml:space="preserve">deactivated based on indications coming from higher layers, </w:t>
      </w:r>
      <w:proofErr w:type="gramStart"/>
      <w:r w:rsidR="001C7FF4">
        <w:rPr>
          <w:b/>
          <w:bCs/>
          <w:sz w:val="22"/>
          <w:szCs w:val="22"/>
          <w:lang w:val="en-US"/>
        </w:rPr>
        <w:t>e.g.</w:t>
      </w:r>
      <w:proofErr w:type="gramEnd"/>
      <w:r w:rsidRPr="00E55B30">
        <w:rPr>
          <w:b/>
          <w:bCs/>
          <w:sz w:val="22"/>
          <w:szCs w:val="22"/>
          <w:lang w:val="en-US"/>
        </w:rPr>
        <w:t xml:space="preserve"> based on parameters that are </w:t>
      </w:r>
      <w:r w:rsidR="001C7FF4">
        <w:rPr>
          <w:b/>
          <w:bCs/>
          <w:sz w:val="22"/>
          <w:szCs w:val="22"/>
          <w:lang w:val="en-US"/>
        </w:rPr>
        <w:t>(pre</w:t>
      </w:r>
      <w:r w:rsidR="007C1EDA">
        <w:rPr>
          <w:b/>
          <w:bCs/>
          <w:sz w:val="22"/>
          <w:szCs w:val="22"/>
          <w:lang w:val="en-US"/>
        </w:rPr>
        <w:t>-</w:t>
      </w:r>
      <w:r w:rsidR="001C7FF4">
        <w:rPr>
          <w:b/>
          <w:bCs/>
          <w:sz w:val="22"/>
          <w:szCs w:val="22"/>
          <w:lang w:val="en-US"/>
        </w:rPr>
        <w:t>)</w:t>
      </w:r>
      <w:r w:rsidRPr="00E55B30">
        <w:rPr>
          <w:b/>
          <w:bCs/>
          <w:sz w:val="22"/>
          <w:szCs w:val="22"/>
          <w:lang w:val="en-US"/>
        </w:rPr>
        <w:t>configurable by the network.</w:t>
      </w:r>
    </w:p>
    <w:bookmarkEnd w:id="102"/>
    <w:bookmarkEnd w:id="103"/>
    <w:bookmarkEnd w:id="104"/>
    <w:bookmarkEnd w:id="105"/>
    <w:bookmarkEnd w:id="106"/>
    <w:bookmarkEnd w:id="107"/>
    <w:bookmarkEnd w:id="108"/>
    <w:bookmarkEnd w:id="109"/>
    <w:bookmarkEnd w:id="110"/>
    <w:bookmarkEnd w:id="111"/>
    <w:bookmarkEnd w:id="112"/>
    <w:bookmarkEnd w:id="113"/>
    <w:p w14:paraId="19B58483" w14:textId="1B4BDB51" w:rsidR="00BB3FC9" w:rsidRPr="003A74B1" w:rsidRDefault="00BB3FC9" w:rsidP="00BB3FC9">
      <w:pPr>
        <w:jc w:val="both"/>
        <w:rPr>
          <w:sz w:val="22"/>
          <w:szCs w:val="22"/>
          <w:lang w:val="en-US"/>
        </w:rPr>
      </w:pPr>
      <w:r>
        <w:rPr>
          <w:sz w:val="22"/>
          <w:szCs w:val="22"/>
          <w:lang w:val="en-US"/>
        </w:rPr>
        <w:t>H</w:t>
      </w:r>
      <w:r w:rsidRPr="003A74B1">
        <w:rPr>
          <w:sz w:val="22"/>
          <w:szCs w:val="22"/>
          <w:lang w:val="en-US"/>
        </w:rPr>
        <w:t xml:space="preserve">ow a peer UE, </w:t>
      </w:r>
      <w:r w:rsidR="001C7FF4">
        <w:rPr>
          <w:sz w:val="22"/>
          <w:szCs w:val="22"/>
          <w:lang w:val="en-US"/>
        </w:rPr>
        <w:t>e.g.</w:t>
      </w:r>
      <w:r w:rsidR="00BC3E0E">
        <w:rPr>
          <w:sz w:val="22"/>
          <w:szCs w:val="22"/>
          <w:lang w:val="en-US"/>
        </w:rPr>
        <w:t>,</w:t>
      </w:r>
      <w:r w:rsidRPr="003A74B1">
        <w:rPr>
          <w:sz w:val="22"/>
          <w:szCs w:val="22"/>
          <w:lang w:val="en-US"/>
        </w:rPr>
        <w:t xml:space="preserve"> target UE selects an appropriate SL-PRS configuration for each anchor UE, in particular when the UE is not aware of channel towards the anchor UE (</w:t>
      </w:r>
      <w:r w:rsidR="001C7FF4">
        <w:rPr>
          <w:sz w:val="22"/>
          <w:szCs w:val="22"/>
          <w:lang w:val="en-US"/>
        </w:rPr>
        <w:t>e.g.</w:t>
      </w:r>
      <w:r w:rsidR="00BC3E0E">
        <w:rPr>
          <w:sz w:val="22"/>
          <w:szCs w:val="22"/>
          <w:lang w:val="en-US"/>
        </w:rPr>
        <w:t>,</w:t>
      </w:r>
      <w:r w:rsidRPr="003A74B1">
        <w:rPr>
          <w:sz w:val="22"/>
          <w:szCs w:val="22"/>
          <w:lang w:val="en-US"/>
        </w:rPr>
        <w:t xml:space="preserve"> in the initial stages of SL positioning session) </w:t>
      </w:r>
      <w:r w:rsidRPr="003A74B1">
        <w:rPr>
          <w:sz w:val="22"/>
          <w:szCs w:val="22"/>
          <w:lang w:val="en-US"/>
        </w:rPr>
        <w:lastRenderedPageBreak/>
        <w:t xml:space="preserve">remains as a key open question. While the target may always choose the most conservative SL-PRS configuration to ensure high SL-PRS reception quality, this may be resource inefficient and therefore may not scale well, </w:t>
      </w:r>
      <w:r w:rsidR="001C7FF4">
        <w:rPr>
          <w:sz w:val="22"/>
          <w:szCs w:val="22"/>
          <w:lang w:val="en-US"/>
        </w:rPr>
        <w:t>e.g.</w:t>
      </w:r>
      <w:r w:rsidR="00BC3E0E">
        <w:rPr>
          <w:sz w:val="22"/>
          <w:szCs w:val="22"/>
          <w:lang w:val="en-US"/>
        </w:rPr>
        <w:t>,</w:t>
      </w:r>
      <w:r w:rsidRPr="003A74B1">
        <w:rPr>
          <w:sz w:val="22"/>
          <w:szCs w:val="22"/>
          <w:lang w:val="en-US"/>
        </w:rPr>
        <w:t xml:space="preserve"> in denser UE deployment scenarios. To this end, between peer UEs of SL positioning methods for tuning the SL-PRS configuration to the propagation and interference conditions particular to each target-anchor link need to be studied.</w:t>
      </w:r>
    </w:p>
    <w:p w14:paraId="5F1B10F2" w14:textId="79EBE16B" w:rsidR="00BB3FC9" w:rsidRPr="00BB3FC9" w:rsidRDefault="00BB3FC9" w:rsidP="00BB3FC9">
      <w:pPr>
        <w:jc w:val="both"/>
        <w:rPr>
          <w:b/>
          <w:bCs/>
          <w:sz w:val="22"/>
          <w:szCs w:val="22"/>
          <w:lang w:val="en-US"/>
        </w:rPr>
      </w:pPr>
      <w:bookmarkStart w:id="114" w:name="Proposal98278"/>
      <w:bookmarkStart w:id="115" w:name="Proposal88523"/>
      <w:bookmarkStart w:id="116" w:name="Proposal39503"/>
      <w:bookmarkStart w:id="117" w:name="Proposal8079"/>
      <w:bookmarkStart w:id="118" w:name="Proposal80743"/>
      <w:bookmarkStart w:id="119" w:name="Proposal7254"/>
      <w:bookmarkStart w:id="120" w:name="Proposal62290"/>
      <w:bookmarkStart w:id="121" w:name="Proposal19229"/>
      <w:bookmarkStart w:id="122" w:name="Proposal85188"/>
      <w:bookmarkStart w:id="123" w:name="Proposal38135"/>
      <w:bookmarkStart w:id="124" w:name="Proposal57638"/>
      <w:bookmarkStart w:id="125" w:name="Proposal17011"/>
      <w:bookmarkStart w:id="126" w:name="Proposal80483"/>
      <w:r w:rsidRPr="00E55B30">
        <w:rPr>
          <w:b/>
          <w:bCs/>
          <w:sz w:val="22"/>
          <w:szCs w:val="22"/>
          <w:lang w:val="en-US"/>
        </w:rPr>
        <w:t xml:space="preserve">Proposal </w:t>
      </w:r>
      <w:r w:rsidRPr="00E55B30">
        <w:rPr>
          <w:b/>
        </w:rPr>
        <w:fldChar w:fldCharType="begin"/>
      </w:r>
      <w:r w:rsidRPr="00E55B30">
        <w:rPr>
          <w:b/>
          <w:bCs/>
          <w:lang w:val="en-US"/>
        </w:rPr>
        <w:instrText xml:space="preserve"> SEQ Proposal \* Arabic </w:instrText>
      </w:r>
      <w:r w:rsidRPr="00E55B30">
        <w:rPr>
          <w:b/>
        </w:rPr>
        <w:fldChar w:fldCharType="separate"/>
      </w:r>
      <w:r w:rsidR="00171ACF">
        <w:rPr>
          <w:b/>
          <w:bCs/>
          <w:noProof/>
          <w:lang w:val="en-US"/>
        </w:rPr>
        <w:t>15</w:t>
      </w:r>
      <w:r w:rsidRPr="00E55B30">
        <w:rPr>
          <w:b/>
        </w:rPr>
        <w:fldChar w:fldCharType="end"/>
      </w:r>
      <w:r w:rsidRPr="00E55B30">
        <w:rPr>
          <w:b/>
          <w:bCs/>
          <w:sz w:val="22"/>
          <w:szCs w:val="22"/>
          <w:lang w:val="en-US"/>
        </w:rPr>
        <w:t xml:space="preserve">: </w:t>
      </w:r>
      <w:r w:rsidR="008B5931">
        <w:rPr>
          <w:b/>
          <w:bCs/>
          <w:sz w:val="22"/>
          <w:szCs w:val="22"/>
          <w:lang w:val="en-US"/>
        </w:rPr>
        <w:t xml:space="preserve">A </w:t>
      </w:r>
      <w:r w:rsidRPr="00E55B30">
        <w:rPr>
          <w:b/>
          <w:bCs/>
          <w:sz w:val="22"/>
          <w:szCs w:val="22"/>
          <w:lang w:val="en-US"/>
        </w:rPr>
        <w:t xml:space="preserve">SL-PRS </w:t>
      </w:r>
      <w:r w:rsidR="00DE76B0">
        <w:rPr>
          <w:b/>
          <w:bCs/>
          <w:sz w:val="22"/>
          <w:szCs w:val="22"/>
          <w:lang w:val="en-US"/>
        </w:rPr>
        <w:t xml:space="preserve">transmission can be </w:t>
      </w:r>
      <w:r w:rsidR="008B5931">
        <w:rPr>
          <w:b/>
          <w:bCs/>
          <w:sz w:val="22"/>
          <w:szCs w:val="22"/>
          <w:lang w:val="en-US"/>
        </w:rPr>
        <w:t>re-configured</w:t>
      </w:r>
      <w:r w:rsidRPr="00E55B30">
        <w:rPr>
          <w:b/>
          <w:bCs/>
          <w:sz w:val="22"/>
          <w:szCs w:val="22"/>
          <w:lang w:val="en-US"/>
        </w:rPr>
        <w:t xml:space="preserve"> </w:t>
      </w:r>
      <w:r w:rsidR="006C663D">
        <w:rPr>
          <w:b/>
          <w:bCs/>
          <w:sz w:val="22"/>
          <w:szCs w:val="22"/>
          <w:lang w:val="en-US"/>
        </w:rPr>
        <w:t>in response to</w:t>
      </w:r>
      <w:r w:rsidRPr="00E55B30">
        <w:rPr>
          <w:b/>
          <w:bCs/>
          <w:sz w:val="22"/>
          <w:szCs w:val="22"/>
          <w:lang w:val="en-US"/>
        </w:rPr>
        <w:t xml:space="preserve"> changing target-anchor link conditions.</w:t>
      </w:r>
      <w:bookmarkEnd w:id="114"/>
      <w:bookmarkEnd w:id="115"/>
      <w:bookmarkEnd w:id="116"/>
      <w:bookmarkEnd w:id="117"/>
      <w:bookmarkEnd w:id="118"/>
      <w:bookmarkEnd w:id="119"/>
      <w:bookmarkEnd w:id="120"/>
      <w:bookmarkEnd w:id="121"/>
      <w:bookmarkEnd w:id="122"/>
      <w:bookmarkEnd w:id="123"/>
    </w:p>
    <w:bookmarkEnd w:id="124"/>
    <w:bookmarkEnd w:id="125"/>
    <w:bookmarkEnd w:id="126"/>
    <w:p w14:paraId="6C2744A5" w14:textId="34BC3393" w:rsidR="001A7B5F" w:rsidRDefault="001A7B5F" w:rsidP="001A7B5F">
      <w:pPr>
        <w:pStyle w:val="Heading2"/>
        <w:rPr>
          <w:lang w:val="en-US"/>
        </w:rPr>
      </w:pPr>
      <w:r>
        <w:rPr>
          <w:lang w:val="en-US"/>
        </w:rPr>
        <w:t>Congestion Control for SL-PRS</w:t>
      </w:r>
    </w:p>
    <w:p w14:paraId="211C8B72" w14:textId="58C78AF0" w:rsidR="00A903D6" w:rsidRDefault="00744A74" w:rsidP="00A903D6">
      <w:pPr>
        <w:spacing w:after="0"/>
        <w:jc w:val="both"/>
        <w:rPr>
          <w:sz w:val="22"/>
          <w:szCs w:val="22"/>
          <w:lang w:val="en-US"/>
        </w:rPr>
      </w:pPr>
      <w:r>
        <w:rPr>
          <w:sz w:val="22"/>
          <w:szCs w:val="22"/>
          <w:lang w:val="en-US"/>
        </w:rPr>
        <w:t>As per WID</w:t>
      </w:r>
      <w:r w:rsidR="00927BC4">
        <w:rPr>
          <w:sz w:val="22"/>
          <w:szCs w:val="22"/>
          <w:lang w:val="en-US"/>
        </w:rPr>
        <w:t xml:space="preserve"> </w:t>
      </w:r>
      <w:r w:rsidR="00E324AD">
        <w:rPr>
          <w:sz w:val="22"/>
          <w:szCs w:val="22"/>
          <w:lang w:val="en-US"/>
        </w:rPr>
        <w:fldChar w:fldCharType="begin"/>
      </w:r>
      <w:r w:rsidR="00E324AD">
        <w:rPr>
          <w:sz w:val="22"/>
          <w:szCs w:val="22"/>
          <w:lang w:val="en-US"/>
        </w:rPr>
        <w:instrText xml:space="preserve"> REF _Ref100325078 \n \h </w:instrText>
      </w:r>
      <w:r w:rsidR="00E324AD">
        <w:rPr>
          <w:sz w:val="22"/>
          <w:szCs w:val="22"/>
          <w:lang w:val="en-US"/>
        </w:rPr>
      </w:r>
      <w:r w:rsidR="00E324AD">
        <w:rPr>
          <w:sz w:val="22"/>
          <w:szCs w:val="22"/>
          <w:lang w:val="en-US"/>
        </w:rPr>
        <w:fldChar w:fldCharType="separate"/>
      </w:r>
      <w:r w:rsidR="00171ACF">
        <w:rPr>
          <w:sz w:val="22"/>
          <w:szCs w:val="22"/>
          <w:lang w:val="en-US"/>
        </w:rPr>
        <w:t>[1]</w:t>
      </w:r>
      <w:r w:rsidR="00E324AD">
        <w:rPr>
          <w:sz w:val="22"/>
          <w:szCs w:val="22"/>
          <w:lang w:val="en-US"/>
        </w:rPr>
        <w:fldChar w:fldCharType="end"/>
      </w:r>
      <w:r>
        <w:rPr>
          <w:sz w:val="22"/>
          <w:szCs w:val="22"/>
          <w:lang w:val="en-US"/>
        </w:rPr>
        <w:t xml:space="preserve">, </w:t>
      </w:r>
      <w:r w:rsidR="00B05E8B" w:rsidRPr="00B05E8B">
        <w:rPr>
          <w:sz w:val="22"/>
          <w:szCs w:val="22"/>
          <w:lang w:val="en-US"/>
        </w:rPr>
        <w:t xml:space="preserve">solutions for congestion control for SL PRS </w:t>
      </w:r>
      <w:r w:rsidR="00116D86">
        <w:rPr>
          <w:sz w:val="22"/>
          <w:szCs w:val="22"/>
          <w:lang w:val="en-US"/>
        </w:rPr>
        <w:t xml:space="preserve">is </w:t>
      </w:r>
      <w:r>
        <w:rPr>
          <w:sz w:val="22"/>
          <w:szCs w:val="22"/>
          <w:lang w:val="en-US"/>
        </w:rPr>
        <w:t xml:space="preserve">to be studied </w:t>
      </w:r>
      <w:r w:rsidR="00DB3098">
        <w:rPr>
          <w:sz w:val="22"/>
          <w:szCs w:val="22"/>
          <w:lang w:val="en-US"/>
        </w:rPr>
        <w:t xml:space="preserve">and specified. </w:t>
      </w:r>
      <w:r w:rsidR="00FC6EE5">
        <w:rPr>
          <w:sz w:val="22"/>
          <w:szCs w:val="22"/>
          <w:lang w:val="en-US"/>
        </w:rPr>
        <w:t>In RAN1#111,</w:t>
      </w:r>
      <w:r w:rsidR="00236212">
        <w:rPr>
          <w:sz w:val="22"/>
          <w:szCs w:val="22"/>
          <w:lang w:val="en-US"/>
        </w:rPr>
        <w:t xml:space="preserve"> congestion control </w:t>
      </w:r>
      <w:r w:rsidR="00642AC1">
        <w:rPr>
          <w:sz w:val="22"/>
          <w:szCs w:val="22"/>
          <w:lang w:val="en-US"/>
        </w:rPr>
        <w:t>was discussed</w:t>
      </w:r>
      <w:r w:rsidR="00CE0954">
        <w:rPr>
          <w:sz w:val="22"/>
          <w:szCs w:val="22"/>
          <w:lang w:val="en-US"/>
        </w:rPr>
        <w:t>. T</w:t>
      </w:r>
      <w:r w:rsidR="00F967B4">
        <w:rPr>
          <w:sz w:val="22"/>
          <w:szCs w:val="22"/>
          <w:lang w:val="en-US"/>
        </w:rPr>
        <w:t>he</w:t>
      </w:r>
      <w:r w:rsidR="00A903D6">
        <w:rPr>
          <w:sz w:val="22"/>
          <w:szCs w:val="22"/>
          <w:lang w:val="en-US"/>
        </w:rPr>
        <w:t xml:space="preserve"> below captures a FL lead proposal </w:t>
      </w:r>
      <w:r w:rsidR="00A903D6">
        <w:rPr>
          <w:sz w:val="22"/>
          <w:szCs w:val="22"/>
          <w:lang w:val="en-US"/>
        </w:rPr>
        <w:fldChar w:fldCharType="begin"/>
      </w:r>
      <w:r w:rsidR="00A903D6">
        <w:rPr>
          <w:sz w:val="22"/>
          <w:szCs w:val="22"/>
          <w:lang w:val="en-US"/>
        </w:rPr>
        <w:instrText xml:space="preserve"> REF _Ref127472290 \n \h </w:instrText>
      </w:r>
      <w:r w:rsidR="00A903D6">
        <w:rPr>
          <w:sz w:val="22"/>
          <w:szCs w:val="22"/>
          <w:lang w:val="en-US"/>
        </w:rPr>
      </w:r>
      <w:r w:rsidR="00A903D6">
        <w:rPr>
          <w:sz w:val="22"/>
          <w:szCs w:val="22"/>
          <w:lang w:val="en-US"/>
        </w:rPr>
        <w:fldChar w:fldCharType="separate"/>
      </w:r>
      <w:r w:rsidR="00171ACF">
        <w:rPr>
          <w:sz w:val="22"/>
          <w:szCs w:val="22"/>
          <w:lang w:val="en-US"/>
        </w:rPr>
        <w:t>[4]</w:t>
      </w:r>
      <w:r w:rsidR="00A903D6">
        <w:rPr>
          <w:sz w:val="22"/>
          <w:szCs w:val="22"/>
          <w:lang w:val="en-US"/>
        </w:rPr>
        <w:fldChar w:fldCharType="end"/>
      </w:r>
      <w:r w:rsidR="00A903D6">
        <w:rPr>
          <w:sz w:val="22"/>
          <w:szCs w:val="22"/>
          <w:lang w:val="en-US"/>
        </w:rPr>
        <w:t xml:space="preserve"> from RAN1#111 for which there was no conclusion reached due to time limitation.</w:t>
      </w:r>
    </w:p>
    <w:tbl>
      <w:tblPr>
        <w:tblStyle w:val="TableGrid"/>
        <w:tblW w:w="0" w:type="auto"/>
        <w:tblLook w:val="04A0" w:firstRow="1" w:lastRow="0" w:firstColumn="1" w:lastColumn="0" w:noHBand="0" w:noVBand="1"/>
      </w:tblPr>
      <w:tblGrid>
        <w:gridCol w:w="9962"/>
      </w:tblGrid>
      <w:tr w:rsidR="00B875F1" w14:paraId="2E36CD99" w14:textId="77777777" w:rsidTr="00B875F1">
        <w:tc>
          <w:tcPr>
            <w:tcW w:w="9962" w:type="dxa"/>
          </w:tcPr>
          <w:p w14:paraId="199DC869" w14:textId="77777777" w:rsidR="00B875F1" w:rsidRPr="00B875F1" w:rsidRDefault="00B875F1" w:rsidP="00B875F1">
            <w:pPr>
              <w:keepNext/>
              <w:keepLines/>
              <w:overflowPunct/>
              <w:autoSpaceDE/>
              <w:autoSpaceDN/>
              <w:adjustRightInd/>
              <w:spacing w:before="40" w:after="0"/>
              <w:textAlignment w:val="auto"/>
              <w:outlineLvl w:val="4"/>
              <w:rPr>
                <w:rFonts w:ascii="Calibri Light" w:eastAsia="DengXian Light" w:hAnsi="Calibri Light"/>
                <w:color w:val="2E74B5"/>
                <w:highlight w:val="yellow"/>
                <w:lang w:val="en-US"/>
              </w:rPr>
            </w:pPr>
            <w:r w:rsidRPr="00B875F1">
              <w:rPr>
                <w:rFonts w:ascii="Calibri Light" w:eastAsia="DengXian Light" w:hAnsi="Calibri Light"/>
                <w:color w:val="2E74B5"/>
                <w:highlight w:val="yellow"/>
                <w:lang w:val="en-US"/>
              </w:rPr>
              <w:t>[LOW] Feature Lead Proposal 4.4.4-v0</w:t>
            </w:r>
          </w:p>
          <w:p w14:paraId="551E23D5" w14:textId="77777777" w:rsidR="00B875F1" w:rsidRPr="007C29B7" w:rsidRDefault="00B875F1" w:rsidP="00B875F1">
            <w:pPr>
              <w:overflowPunct/>
              <w:autoSpaceDE/>
              <w:autoSpaceDN/>
              <w:adjustRightInd/>
              <w:spacing w:after="160" w:line="256" w:lineRule="auto"/>
              <w:contextualSpacing/>
              <w:jc w:val="both"/>
              <w:textAlignment w:val="auto"/>
              <w:rPr>
                <w:rFonts w:eastAsia="Times New Roman"/>
                <w:lang w:val="en-US"/>
              </w:rPr>
            </w:pPr>
            <w:r w:rsidRPr="007C29B7">
              <w:rPr>
                <w:rFonts w:eastAsia="Times New Roman"/>
                <w:lang w:val="en-US"/>
              </w:rPr>
              <w:t>For Scheme 2, with regards to congestion control mechanisms for SL-PRS:</w:t>
            </w:r>
          </w:p>
          <w:p w14:paraId="00518B5C" w14:textId="77777777" w:rsidR="00B875F1" w:rsidRPr="007C29B7" w:rsidRDefault="00B875F1" w:rsidP="00B875F1">
            <w:pPr>
              <w:numPr>
                <w:ilvl w:val="0"/>
                <w:numId w:val="70"/>
              </w:numPr>
              <w:tabs>
                <w:tab w:val="left" w:pos="720"/>
              </w:tabs>
              <w:overflowPunct/>
              <w:autoSpaceDE/>
              <w:autoSpaceDN/>
              <w:adjustRightInd/>
              <w:spacing w:after="0"/>
              <w:contextualSpacing/>
              <w:jc w:val="both"/>
              <w:textAlignment w:val="auto"/>
              <w:rPr>
                <w:rFonts w:eastAsia="Times New Roman"/>
                <w:lang w:val="en-US"/>
              </w:rPr>
            </w:pPr>
            <w:r w:rsidRPr="007C29B7">
              <w:rPr>
                <w:rFonts w:eastAsia="Times New Roman"/>
                <w:lang w:val="en-US"/>
              </w:rPr>
              <w:t>Study congestion metrics definition for SL-PRS (</w:t>
            </w:r>
            <w:proofErr w:type="gramStart"/>
            <w:r w:rsidRPr="007C29B7">
              <w:rPr>
                <w:rFonts w:eastAsia="Times New Roman"/>
                <w:lang w:val="en-US"/>
              </w:rPr>
              <w:t>e.g.</w:t>
            </w:r>
            <w:proofErr w:type="gramEnd"/>
            <w:r w:rsidRPr="007C29B7">
              <w:rPr>
                <w:rFonts w:eastAsia="Times New Roman"/>
                <w:lang w:val="en-US"/>
              </w:rPr>
              <w:t xml:space="preserve"> CBR and CR)</w:t>
            </w:r>
          </w:p>
          <w:p w14:paraId="6D06855A" w14:textId="57A2CA23" w:rsidR="00B875F1" w:rsidRPr="007C29B7" w:rsidRDefault="00B875F1" w:rsidP="007C29B7">
            <w:pPr>
              <w:numPr>
                <w:ilvl w:val="0"/>
                <w:numId w:val="70"/>
              </w:numPr>
              <w:tabs>
                <w:tab w:val="left" w:pos="720"/>
              </w:tabs>
              <w:overflowPunct/>
              <w:autoSpaceDE/>
              <w:autoSpaceDN/>
              <w:adjustRightInd/>
              <w:spacing w:after="0"/>
              <w:contextualSpacing/>
              <w:jc w:val="both"/>
              <w:textAlignment w:val="auto"/>
              <w:rPr>
                <w:rFonts w:eastAsia="Times New Roman"/>
                <w:sz w:val="24"/>
                <w:szCs w:val="24"/>
                <w:lang w:val="en-US"/>
              </w:rPr>
            </w:pPr>
            <w:r w:rsidRPr="007C29B7">
              <w:rPr>
                <w:rFonts w:eastAsia="Times New Roman"/>
                <w:lang w:val="en-US"/>
              </w:rPr>
              <w:t>Study which parameters of a SL-PRS configuration could be impacted by the congestion control mechanism</w:t>
            </w:r>
          </w:p>
        </w:tc>
      </w:tr>
    </w:tbl>
    <w:p w14:paraId="3456CB9B" w14:textId="09C2B4B7" w:rsidR="00236EF4" w:rsidRDefault="00880BF9" w:rsidP="007C29B7">
      <w:pPr>
        <w:spacing w:before="240"/>
        <w:jc w:val="both"/>
        <w:rPr>
          <w:bCs/>
          <w:sz w:val="22"/>
          <w:szCs w:val="22"/>
        </w:rPr>
      </w:pPr>
      <w:r w:rsidRPr="007C29B7">
        <w:rPr>
          <w:bCs/>
          <w:sz w:val="22"/>
          <w:szCs w:val="22"/>
        </w:rPr>
        <w:t>SL positioning</w:t>
      </w:r>
      <w:r>
        <w:rPr>
          <w:bCs/>
          <w:sz w:val="22"/>
          <w:szCs w:val="22"/>
        </w:rPr>
        <w:t xml:space="preserve"> is expected to suffer from SL congestion</w:t>
      </w:r>
      <w:r w:rsidR="009C6F27">
        <w:rPr>
          <w:bCs/>
          <w:sz w:val="22"/>
          <w:szCs w:val="22"/>
        </w:rPr>
        <w:t xml:space="preserve"> </w:t>
      </w:r>
      <w:r w:rsidR="00236EF4">
        <w:rPr>
          <w:bCs/>
          <w:sz w:val="22"/>
          <w:szCs w:val="22"/>
        </w:rPr>
        <w:t>especially in the case of shared resource pool</w:t>
      </w:r>
      <w:r w:rsidR="004212DF">
        <w:rPr>
          <w:bCs/>
          <w:sz w:val="22"/>
          <w:szCs w:val="22"/>
        </w:rPr>
        <w:t>s,</w:t>
      </w:r>
      <w:r w:rsidR="00236EF4">
        <w:rPr>
          <w:bCs/>
          <w:sz w:val="22"/>
          <w:szCs w:val="22"/>
        </w:rPr>
        <w:t xml:space="preserve"> </w:t>
      </w:r>
      <w:r w:rsidR="009C6F27">
        <w:rPr>
          <w:bCs/>
          <w:sz w:val="22"/>
          <w:szCs w:val="22"/>
        </w:rPr>
        <w:t>such as</w:t>
      </w:r>
      <w:r>
        <w:rPr>
          <w:bCs/>
          <w:sz w:val="22"/>
          <w:szCs w:val="22"/>
        </w:rPr>
        <w:t xml:space="preserve"> due to high de</w:t>
      </w:r>
      <w:r w:rsidR="009C6F27">
        <w:rPr>
          <w:bCs/>
          <w:sz w:val="22"/>
          <w:szCs w:val="22"/>
        </w:rPr>
        <w:t xml:space="preserve">nsity of users generating </w:t>
      </w:r>
      <w:r w:rsidR="00236EF4">
        <w:rPr>
          <w:bCs/>
          <w:sz w:val="22"/>
          <w:szCs w:val="22"/>
        </w:rPr>
        <w:t>frequent SL message traffic, which is typical in V2X use cases.</w:t>
      </w:r>
    </w:p>
    <w:p w14:paraId="3B7C746C" w14:textId="6D3A9733" w:rsidR="00236EF4" w:rsidRDefault="00236EF4" w:rsidP="001A7B5F">
      <w:pPr>
        <w:jc w:val="both"/>
        <w:rPr>
          <w:bCs/>
          <w:sz w:val="22"/>
          <w:szCs w:val="22"/>
        </w:rPr>
      </w:pPr>
      <w:r>
        <w:rPr>
          <w:bCs/>
          <w:sz w:val="22"/>
          <w:szCs w:val="22"/>
        </w:rPr>
        <w:t>To avoid</w:t>
      </w:r>
      <w:r w:rsidR="00CD6466">
        <w:rPr>
          <w:bCs/>
          <w:sz w:val="22"/>
          <w:szCs w:val="22"/>
        </w:rPr>
        <w:t xml:space="preserve"> degradation of positioning QoS, efficient mechanisms to cope with congestion are required</w:t>
      </w:r>
      <w:r w:rsidR="0093284D">
        <w:rPr>
          <w:bCs/>
          <w:sz w:val="22"/>
          <w:szCs w:val="22"/>
        </w:rPr>
        <w:t>.</w:t>
      </w:r>
      <w:r w:rsidR="004E40E9">
        <w:rPr>
          <w:bCs/>
          <w:sz w:val="22"/>
          <w:szCs w:val="22"/>
        </w:rPr>
        <w:t xml:space="preserve"> Different from SL communications, SL positioning involves multiple UEs (e.g., anchor UEs) transmitting to a single UE (e.g., target UE)</w:t>
      </w:r>
      <w:r w:rsidR="00B5529A">
        <w:rPr>
          <w:bCs/>
          <w:sz w:val="22"/>
          <w:szCs w:val="22"/>
        </w:rPr>
        <w:t>, whereby each of the UEs might experience totally different SL congestion conditions.</w:t>
      </w:r>
      <w:r w:rsidR="001B44B9">
        <w:rPr>
          <w:bCs/>
          <w:sz w:val="22"/>
          <w:szCs w:val="22"/>
        </w:rPr>
        <w:t xml:space="preserve"> Therefore,</w:t>
      </w:r>
      <w:r w:rsidR="00AA6C53">
        <w:rPr>
          <w:bCs/>
          <w:sz w:val="22"/>
          <w:szCs w:val="22"/>
        </w:rPr>
        <w:t xml:space="preserve"> </w:t>
      </w:r>
      <w:r w:rsidR="001B44B9">
        <w:rPr>
          <w:bCs/>
          <w:sz w:val="22"/>
          <w:szCs w:val="22"/>
        </w:rPr>
        <w:t>u</w:t>
      </w:r>
      <w:r w:rsidR="00E70E2D">
        <w:rPr>
          <w:bCs/>
          <w:sz w:val="22"/>
          <w:szCs w:val="22"/>
        </w:rPr>
        <w:t xml:space="preserve">nder such varying conditions, it should be possible to “distribute” the congestion in the spatial domain, by </w:t>
      </w:r>
      <w:r w:rsidR="002C4F0C">
        <w:rPr>
          <w:bCs/>
          <w:sz w:val="22"/>
          <w:szCs w:val="22"/>
        </w:rPr>
        <w:t>“</w:t>
      </w:r>
      <w:r w:rsidR="00E70E2D">
        <w:rPr>
          <w:bCs/>
          <w:sz w:val="22"/>
          <w:szCs w:val="22"/>
        </w:rPr>
        <w:t>offloading</w:t>
      </w:r>
      <w:r w:rsidR="002C4F0C">
        <w:rPr>
          <w:bCs/>
          <w:sz w:val="22"/>
          <w:szCs w:val="22"/>
        </w:rPr>
        <w:t>”</w:t>
      </w:r>
      <w:r w:rsidR="00E70E2D">
        <w:rPr>
          <w:bCs/>
          <w:sz w:val="22"/>
          <w:szCs w:val="22"/>
        </w:rPr>
        <w:t xml:space="preserve"> </w:t>
      </w:r>
      <w:r w:rsidR="001656B0">
        <w:rPr>
          <w:bCs/>
          <w:sz w:val="22"/>
          <w:szCs w:val="22"/>
        </w:rPr>
        <w:t xml:space="preserve">SL PRS transmissions of the </w:t>
      </w:r>
      <w:r w:rsidR="00E70E2D">
        <w:rPr>
          <w:bCs/>
          <w:sz w:val="22"/>
          <w:szCs w:val="22"/>
        </w:rPr>
        <w:t>anchors suffering from</w:t>
      </w:r>
      <w:r w:rsidR="001656B0">
        <w:rPr>
          <w:bCs/>
          <w:sz w:val="22"/>
          <w:szCs w:val="22"/>
        </w:rPr>
        <w:t xml:space="preserve"> high congestion to the </w:t>
      </w:r>
      <w:r w:rsidR="002C4F0C">
        <w:rPr>
          <w:bCs/>
          <w:sz w:val="22"/>
          <w:szCs w:val="22"/>
        </w:rPr>
        <w:t>anchors</w:t>
      </w:r>
      <w:r w:rsidR="001656B0">
        <w:rPr>
          <w:bCs/>
          <w:sz w:val="22"/>
          <w:szCs w:val="22"/>
        </w:rPr>
        <w:t xml:space="preserve"> </w:t>
      </w:r>
      <w:r w:rsidR="002C4F0C">
        <w:rPr>
          <w:bCs/>
          <w:sz w:val="22"/>
          <w:szCs w:val="22"/>
        </w:rPr>
        <w:t>experiencing lower congestion</w:t>
      </w:r>
      <w:r w:rsidR="00AA6C53">
        <w:rPr>
          <w:bCs/>
          <w:sz w:val="22"/>
          <w:szCs w:val="22"/>
        </w:rPr>
        <w:t>, even in distributed settings (without a central</w:t>
      </w:r>
      <w:r w:rsidR="0020162B">
        <w:rPr>
          <w:bCs/>
          <w:sz w:val="22"/>
          <w:szCs w:val="22"/>
        </w:rPr>
        <w:t xml:space="preserve"> coordinator such as gNB or LMF</w:t>
      </w:r>
      <w:r w:rsidR="00AA6C53">
        <w:rPr>
          <w:bCs/>
          <w:sz w:val="22"/>
          <w:szCs w:val="22"/>
        </w:rPr>
        <w:t>)</w:t>
      </w:r>
      <w:r w:rsidR="002C4F0C">
        <w:rPr>
          <w:bCs/>
          <w:sz w:val="22"/>
          <w:szCs w:val="22"/>
        </w:rPr>
        <w:t>.</w:t>
      </w:r>
    </w:p>
    <w:p w14:paraId="499E0E41" w14:textId="5F29E58A" w:rsidR="00B5529A" w:rsidRDefault="009E161A" w:rsidP="001A7B5F">
      <w:pPr>
        <w:jc w:val="both"/>
        <w:rPr>
          <w:bCs/>
          <w:sz w:val="22"/>
          <w:szCs w:val="22"/>
        </w:rPr>
      </w:pPr>
      <w:r>
        <w:rPr>
          <w:bCs/>
          <w:sz w:val="22"/>
          <w:szCs w:val="22"/>
        </w:rPr>
        <w:t>One way is t</w:t>
      </w:r>
      <w:r w:rsidR="001C1137">
        <w:rPr>
          <w:bCs/>
          <w:sz w:val="22"/>
          <w:szCs w:val="22"/>
        </w:rPr>
        <w:t>o enable coordination among UEs to configure their SL PRS transmissions</w:t>
      </w:r>
      <w:r w:rsidR="00D53081">
        <w:rPr>
          <w:bCs/>
          <w:sz w:val="22"/>
          <w:szCs w:val="22"/>
        </w:rPr>
        <w:t xml:space="preserve"> by sharing their </w:t>
      </w:r>
      <w:r w:rsidR="00814BB6">
        <w:rPr>
          <w:bCs/>
          <w:sz w:val="22"/>
          <w:szCs w:val="22"/>
        </w:rPr>
        <w:t xml:space="preserve">channel </w:t>
      </w:r>
      <w:r w:rsidR="00D53081">
        <w:rPr>
          <w:bCs/>
          <w:sz w:val="22"/>
          <w:szCs w:val="22"/>
        </w:rPr>
        <w:t xml:space="preserve">congestion </w:t>
      </w:r>
      <w:r w:rsidR="00814BB6">
        <w:rPr>
          <w:bCs/>
          <w:sz w:val="22"/>
          <w:szCs w:val="22"/>
        </w:rPr>
        <w:t>information</w:t>
      </w:r>
      <w:r w:rsidR="00D53081">
        <w:rPr>
          <w:bCs/>
          <w:sz w:val="22"/>
          <w:szCs w:val="22"/>
        </w:rPr>
        <w:t xml:space="preserve"> with each other.</w:t>
      </w:r>
      <w:r w:rsidR="007F3B86">
        <w:rPr>
          <w:bCs/>
          <w:sz w:val="22"/>
          <w:szCs w:val="22"/>
        </w:rPr>
        <w:t xml:space="preserve"> For example, </w:t>
      </w:r>
      <w:r w:rsidR="009E35BB">
        <w:rPr>
          <w:bCs/>
          <w:sz w:val="22"/>
          <w:szCs w:val="22"/>
        </w:rPr>
        <w:t>two anchor UEs transmitting SL PRS with a certain configuration, may inform each other about SL CBR they observe</w:t>
      </w:r>
      <w:r w:rsidR="0059332B">
        <w:rPr>
          <w:bCs/>
          <w:sz w:val="22"/>
          <w:szCs w:val="22"/>
        </w:rPr>
        <w:t xml:space="preserve">, and </w:t>
      </w:r>
      <w:r w:rsidR="00402D00">
        <w:rPr>
          <w:bCs/>
          <w:sz w:val="22"/>
          <w:szCs w:val="22"/>
        </w:rPr>
        <w:t xml:space="preserve">adjust their </w:t>
      </w:r>
      <w:r w:rsidR="009D48F4">
        <w:rPr>
          <w:bCs/>
          <w:sz w:val="22"/>
          <w:szCs w:val="22"/>
        </w:rPr>
        <w:t>configuration based on that</w:t>
      </w:r>
      <w:r w:rsidR="001974F8">
        <w:rPr>
          <w:bCs/>
          <w:sz w:val="22"/>
          <w:szCs w:val="22"/>
        </w:rPr>
        <w:t>, such that the UE observing high</w:t>
      </w:r>
      <w:r w:rsidR="002367D3">
        <w:rPr>
          <w:bCs/>
          <w:sz w:val="22"/>
          <w:szCs w:val="22"/>
        </w:rPr>
        <w:t>er</w:t>
      </w:r>
      <w:r w:rsidR="001974F8">
        <w:rPr>
          <w:bCs/>
          <w:sz w:val="22"/>
          <w:szCs w:val="22"/>
        </w:rPr>
        <w:t xml:space="preserve"> congestion may </w:t>
      </w:r>
      <w:r w:rsidR="001D6016">
        <w:rPr>
          <w:bCs/>
          <w:sz w:val="22"/>
          <w:szCs w:val="22"/>
        </w:rPr>
        <w:t xml:space="preserve">utilize less resources </w:t>
      </w:r>
      <w:r w:rsidR="00F206B5">
        <w:rPr>
          <w:bCs/>
          <w:sz w:val="22"/>
          <w:szCs w:val="22"/>
        </w:rPr>
        <w:t>to transmit SL PRS</w:t>
      </w:r>
      <w:r w:rsidR="001D6016">
        <w:rPr>
          <w:bCs/>
          <w:sz w:val="22"/>
          <w:szCs w:val="22"/>
        </w:rPr>
        <w:t xml:space="preserve"> (e.g., </w:t>
      </w:r>
      <w:r w:rsidR="00F206B5">
        <w:rPr>
          <w:bCs/>
          <w:sz w:val="22"/>
          <w:szCs w:val="22"/>
        </w:rPr>
        <w:t>with</w:t>
      </w:r>
      <w:r w:rsidR="001D6016">
        <w:rPr>
          <w:bCs/>
          <w:sz w:val="22"/>
          <w:szCs w:val="22"/>
        </w:rPr>
        <w:t xml:space="preserve"> reduced </w:t>
      </w:r>
      <w:r w:rsidR="00F206B5">
        <w:rPr>
          <w:bCs/>
          <w:sz w:val="22"/>
          <w:szCs w:val="22"/>
        </w:rPr>
        <w:t>periodicity</w:t>
      </w:r>
      <w:r w:rsidR="001D6016">
        <w:rPr>
          <w:bCs/>
          <w:sz w:val="22"/>
          <w:szCs w:val="22"/>
        </w:rPr>
        <w:t>)</w:t>
      </w:r>
      <w:r w:rsidR="00B4318F">
        <w:rPr>
          <w:bCs/>
          <w:sz w:val="22"/>
          <w:szCs w:val="22"/>
        </w:rPr>
        <w:t xml:space="preserve">, and the other UE </w:t>
      </w:r>
      <w:r w:rsidR="002367D3">
        <w:rPr>
          <w:bCs/>
          <w:sz w:val="22"/>
          <w:szCs w:val="22"/>
        </w:rPr>
        <w:t xml:space="preserve">observing lower congestion may increase its resource usage for transmitting SL PRS. </w:t>
      </w:r>
      <w:r w:rsidR="008B7314">
        <w:rPr>
          <w:bCs/>
          <w:sz w:val="22"/>
          <w:szCs w:val="22"/>
        </w:rPr>
        <w:t>In this</w:t>
      </w:r>
      <w:r w:rsidR="002367D3">
        <w:rPr>
          <w:bCs/>
          <w:sz w:val="22"/>
          <w:szCs w:val="22"/>
        </w:rPr>
        <w:t xml:space="preserve"> way, the</w:t>
      </w:r>
      <w:r w:rsidR="000C2501">
        <w:rPr>
          <w:bCs/>
          <w:sz w:val="22"/>
          <w:szCs w:val="22"/>
        </w:rPr>
        <w:t xml:space="preserve"> target UE would</w:t>
      </w:r>
      <w:r w:rsidR="001C62CE">
        <w:rPr>
          <w:bCs/>
          <w:sz w:val="22"/>
          <w:szCs w:val="22"/>
        </w:rPr>
        <w:t xml:space="preserve"> </w:t>
      </w:r>
      <w:r w:rsidR="008679F6">
        <w:rPr>
          <w:bCs/>
          <w:sz w:val="22"/>
          <w:szCs w:val="22"/>
        </w:rPr>
        <w:t xml:space="preserve">be able to continue </w:t>
      </w:r>
      <w:r w:rsidR="00845C6F">
        <w:rPr>
          <w:bCs/>
          <w:sz w:val="22"/>
          <w:szCs w:val="22"/>
        </w:rPr>
        <w:t xml:space="preserve">SL positioning measurements with a certain QoS, without being impacted by the congestion </w:t>
      </w:r>
      <w:r w:rsidR="008E49A4">
        <w:rPr>
          <w:bCs/>
          <w:sz w:val="22"/>
          <w:szCs w:val="22"/>
        </w:rPr>
        <w:t xml:space="preserve">at a specific anchor UE as it </w:t>
      </w:r>
      <w:r w:rsidR="008B7314">
        <w:rPr>
          <w:bCs/>
          <w:sz w:val="22"/>
          <w:szCs w:val="22"/>
        </w:rPr>
        <w:t xml:space="preserve">can be offloaded </w:t>
      </w:r>
      <w:r w:rsidR="002163FC">
        <w:rPr>
          <w:bCs/>
          <w:sz w:val="22"/>
          <w:szCs w:val="22"/>
        </w:rPr>
        <w:t>to</w:t>
      </w:r>
      <w:r w:rsidR="008B7314">
        <w:rPr>
          <w:bCs/>
          <w:sz w:val="22"/>
          <w:szCs w:val="22"/>
        </w:rPr>
        <w:t xml:space="preserve"> other </w:t>
      </w:r>
      <w:r w:rsidR="002163FC">
        <w:rPr>
          <w:bCs/>
          <w:sz w:val="22"/>
          <w:szCs w:val="22"/>
        </w:rPr>
        <w:t>anchor UEs.</w:t>
      </w:r>
      <w:r w:rsidR="008B7314">
        <w:rPr>
          <w:bCs/>
          <w:sz w:val="22"/>
          <w:szCs w:val="22"/>
        </w:rPr>
        <w:t xml:space="preserve"> </w:t>
      </w:r>
      <w:r w:rsidR="000B099C">
        <w:rPr>
          <w:bCs/>
          <w:sz w:val="22"/>
          <w:szCs w:val="22"/>
        </w:rPr>
        <w:t xml:space="preserve"> </w:t>
      </w:r>
      <w:r w:rsidR="000C2501">
        <w:rPr>
          <w:bCs/>
          <w:sz w:val="22"/>
          <w:szCs w:val="22"/>
        </w:rPr>
        <w:t xml:space="preserve"> </w:t>
      </w:r>
      <w:r w:rsidR="002367D3">
        <w:rPr>
          <w:bCs/>
          <w:sz w:val="22"/>
          <w:szCs w:val="22"/>
        </w:rPr>
        <w:t xml:space="preserve"> </w:t>
      </w:r>
      <w:r w:rsidR="00B4318F">
        <w:rPr>
          <w:bCs/>
          <w:sz w:val="22"/>
          <w:szCs w:val="22"/>
        </w:rPr>
        <w:t xml:space="preserve"> </w:t>
      </w:r>
    </w:p>
    <w:p w14:paraId="39815F02" w14:textId="151349B5" w:rsidR="001A7B5F" w:rsidRPr="007C29B7" w:rsidRDefault="00185ECF" w:rsidP="001A7B5F">
      <w:pPr>
        <w:jc w:val="both"/>
        <w:rPr>
          <w:bCs/>
          <w:sz w:val="22"/>
          <w:szCs w:val="22"/>
        </w:rPr>
      </w:pPr>
      <w:bookmarkStart w:id="127" w:name="Proposal17012"/>
      <w:bookmarkStart w:id="128" w:name="Proposal80484"/>
      <w:r w:rsidRPr="00E55B30">
        <w:rPr>
          <w:b/>
          <w:bCs/>
          <w:sz w:val="22"/>
          <w:szCs w:val="22"/>
          <w:lang w:val="en-US"/>
        </w:rPr>
        <w:t xml:space="preserve">Proposal </w:t>
      </w:r>
      <w:r w:rsidRPr="00E55B30">
        <w:rPr>
          <w:b/>
        </w:rPr>
        <w:fldChar w:fldCharType="begin"/>
      </w:r>
      <w:r w:rsidRPr="00E55B30">
        <w:rPr>
          <w:b/>
          <w:bCs/>
          <w:lang w:val="en-US"/>
        </w:rPr>
        <w:instrText xml:space="preserve"> SEQ Proposal \* Arabic </w:instrText>
      </w:r>
      <w:r w:rsidRPr="00E55B30">
        <w:rPr>
          <w:b/>
        </w:rPr>
        <w:fldChar w:fldCharType="separate"/>
      </w:r>
      <w:r w:rsidR="00171ACF">
        <w:rPr>
          <w:b/>
          <w:bCs/>
          <w:noProof/>
          <w:lang w:val="en-US"/>
        </w:rPr>
        <w:t>16</w:t>
      </w:r>
      <w:r w:rsidRPr="00E55B30">
        <w:rPr>
          <w:b/>
        </w:rPr>
        <w:fldChar w:fldCharType="end"/>
      </w:r>
      <w:r w:rsidRPr="00E55B30">
        <w:rPr>
          <w:b/>
          <w:bCs/>
          <w:sz w:val="22"/>
          <w:szCs w:val="22"/>
          <w:lang w:val="en-US"/>
        </w:rPr>
        <w:t>:</w:t>
      </w:r>
      <w:r w:rsidR="008B29D5">
        <w:rPr>
          <w:b/>
          <w:bCs/>
          <w:sz w:val="22"/>
          <w:szCs w:val="22"/>
          <w:lang w:val="en-US"/>
        </w:rPr>
        <w:t xml:space="preserve"> UEs involved in SL positioning may exchange </w:t>
      </w:r>
      <w:r w:rsidR="00580A54">
        <w:rPr>
          <w:b/>
          <w:bCs/>
          <w:sz w:val="22"/>
          <w:szCs w:val="22"/>
          <w:lang w:val="en-US"/>
        </w:rPr>
        <w:t>information on the</w:t>
      </w:r>
      <w:r w:rsidR="008B29D5">
        <w:rPr>
          <w:b/>
          <w:bCs/>
          <w:sz w:val="22"/>
          <w:szCs w:val="22"/>
          <w:lang w:val="en-US"/>
        </w:rPr>
        <w:t xml:space="preserve"> channel congestion </w:t>
      </w:r>
      <w:r w:rsidR="00580A54">
        <w:rPr>
          <w:b/>
          <w:bCs/>
          <w:sz w:val="22"/>
          <w:szCs w:val="22"/>
          <w:lang w:val="en-US"/>
        </w:rPr>
        <w:t>they observe, so as to adapt their SL PRS configuration</w:t>
      </w:r>
      <w:r w:rsidR="00023FE5">
        <w:rPr>
          <w:b/>
          <w:bCs/>
          <w:sz w:val="22"/>
          <w:szCs w:val="22"/>
          <w:lang w:val="en-US"/>
        </w:rPr>
        <w:t>, e.g.,</w:t>
      </w:r>
      <w:r w:rsidR="00580A54">
        <w:rPr>
          <w:b/>
          <w:bCs/>
          <w:sz w:val="22"/>
          <w:szCs w:val="22"/>
          <w:lang w:val="en-US"/>
        </w:rPr>
        <w:t xml:space="preserve"> depending on the</w:t>
      </w:r>
      <w:r w:rsidR="00023FE5">
        <w:rPr>
          <w:b/>
          <w:bCs/>
          <w:sz w:val="22"/>
          <w:szCs w:val="22"/>
          <w:lang w:val="en-US"/>
        </w:rPr>
        <w:t>ir relative congestion status.</w:t>
      </w:r>
      <w:r w:rsidR="008B29D5">
        <w:rPr>
          <w:b/>
          <w:bCs/>
          <w:sz w:val="22"/>
          <w:szCs w:val="22"/>
          <w:lang w:val="en-US"/>
        </w:rPr>
        <w:t xml:space="preserve"> </w:t>
      </w:r>
    </w:p>
    <w:bookmarkEnd w:id="127"/>
    <w:bookmarkEnd w:id="128"/>
    <w:p w14:paraId="5546812D" w14:textId="192943CF" w:rsidR="00A0768C" w:rsidRDefault="00A0768C" w:rsidP="00A0768C">
      <w:pPr>
        <w:pStyle w:val="Heading2"/>
        <w:rPr>
          <w:lang w:val="en-US"/>
        </w:rPr>
      </w:pPr>
      <w:r>
        <w:rPr>
          <w:lang w:val="en-US"/>
        </w:rPr>
        <w:t>SL-PRS cast types</w:t>
      </w:r>
    </w:p>
    <w:p w14:paraId="0CD6793C" w14:textId="77777777" w:rsidR="00A0768C" w:rsidRDefault="00A0768C" w:rsidP="00A0768C">
      <w:pPr>
        <w:rPr>
          <w:sz w:val="22"/>
          <w:szCs w:val="22"/>
          <w:lang w:val="en-US"/>
        </w:rPr>
      </w:pPr>
      <w:r>
        <w:rPr>
          <w:sz w:val="22"/>
          <w:szCs w:val="22"/>
          <w:lang w:val="en-US"/>
        </w:rPr>
        <w:t>The following agreement was reached in the last RAN1 meeting:</w:t>
      </w:r>
    </w:p>
    <w:tbl>
      <w:tblPr>
        <w:tblStyle w:val="TableGrid"/>
        <w:tblW w:w="0" w:type="auto"/>
        <w:tblLook w:val="04A0" w:firstRow="1" w:lastRow="0" w:firstColumn="1" w:lastColumn="0" w:noHBand="0" w:noVBand="1"/>
      </w:tblPr>
      <w:tblGrid>
        <w:gridCol w:w="9962"/>
      </w:tblGrid>
      <w:tr w:rsidR="00A0768C" w14:paraId="5A27CF63" w14:textId="77777777" w:rsidTr="00A0768C">
        <w:tc>
          <w:tcPr>
            <w:tcW w:w="9962" w:type="dxa"/>
            <w:tcBorders>
              <w:top w:val="single" w:sz="4" w:space="0" w:color="auto"/>
              <w:left w:val="single" w:sz="4" w:space="0" w:color="auto"/>
              <w:bottom w:val="single" w:sz="4" w:space="0" w:color="auto"/>
              <w:right w:val="single" w:sz="4" w:space="0" w:color="auto"/>
            </w:tcBorders>
            <w:hideMark/>
          </w:tcPr>
          <w:p w14:paraId="1AF5BD21" w14:textId="77777777" w:rsidR="00A0768C" w:rsidRDefault="00A0768C">
            <w:pPr>
              <w:rPr>
                <w:sz w:val="22"/>
                <w:szCs w:val="22"/>
                <w:lang w:val="en-US"/>
              </w:rPr>
            </w:pPr>
            <w:r>
              <w:rPr>
                <w:b/>
                <w:bCs/>
                <w:sz w:val="22"/>
                <w:szCs w:val="22"/>
                <w:highlight w:val="green"/>
                <w:lang w:val="en-US"/>
              </w:rPr>
              <w:t>Agreement</w:t>
            </w:r>
            <w:r>
              <w:rPr>
                <w:b/>
                <w:bCs/>
                <w:sz w:val="22"/>
                <w:szCs w:val="22"/>
                <w:lang w:val="en-US"/>
              </w:rPr>
              <w:t xml:space="preserve"> (RAN1#110bis)</w:t>
            </w:r>
          </w:p>
          <w:p w14:paraId="606555A8" w14:textId="77777777" w:rsidR="00A0768C" w:rsidRDefault="00A0768C">
            <w:pPr>
              <w:spacing w:after="0"/>
              <w:rPr>
                <w:sz w:val="22"/>
                <w:szCs w:val="22"/>
                <w:lang w:val="en-US"/>
              </w:rPr>
            </w:pPr>
            <w:r>
              <w:rPr>
                <w:sz w:val="22"/>
                <w:szCs w:val="22"/>
                <w:lang w:val="en-US"/>
              </w:rPr>
              <w:t>From RAN1 perspective, the following cast types of SL-PRS transmission can be introduced for SL positioning: Unicast, Groupcast (not including many to one)</w:t>
            </w:r>
          </w:p>
          <w:p w14:paraId="2A93F07D" w14:textId="77777777" w:rsidR="00A0768C" w:rsidRDefault="00A0768C" w:rsidP="00A0768C">
            <w:pPr>
              <w:numPr>
                <w:ilvl w:val="0"/>
                <w:numId w:val="107"/>
              </w:numPr>
              <w:spacing w:after="0"/>
              <w:textAlignment w:val="auto"/>
              <w:rPr>
                <w:sz w:val="22"/>
                <w:szCs w:val="22"/>
                <w:lang w:val="en-US"/>
              </w:rPr>
            </w:pPr>
            <w:r>
              <w:rPr>
                <w:sz w:val="22"/>
                <w:szCs w:val="22"/>
                <w:lang w:val="en-US"/>
              </w:rPr>
              <w:t>Broadcast (as a working assumption).</w:t>
            </w:r>
          </w:p>
          <w:p w14:paraId="087DB8D1" w14:textId="77777777" w:rsidR="00A0768C" w:rsidRDefault="00A0768C" w:rsidP="00A0768C">
            <w:pPr>
              <w:numPr>
                <w:ilvl w:val="0"/>
                <w:numId w:val="107"/>
              </w:numPr>
              <w:spacing w:after="0"/>
              <w:textAlignment w:val="auto"/>
              <w:rPr>
                <w:sz w:val="22"/>
                <w:szCs w:val="22"/>
                <w:lang w:val="en-US"/>
              </w:rPr>
            </w:pPr>
            <w:r>
              <w:rPr>
                <w:sz w:val="22"/>
                <w:szCs w:val="22"/>
                <w:lang w:val="en-US"/>
              </w:rPr>
              <w:t>FFS: Applicability of the above cast types</w:t>
            </w:r>
          </w:p>
        </w:tc>
      </w:tr>
    </w:tbl>
    <w:p w14:paraId="444C0246" w14:textId="23B48C6A" w:rsidR="00A0768C" w:rsidRDefault="00D71978" w:rsidP="007C29B7">
      <w:pPr>
        <w:spacing w:after="0"/>
        <w:jc w:val="both"/>
        <w:rPr>
          <w:sz w:val="22"/>
          <w:szCs w:val="22"/>
          <w:lang w:val="en-US"/>
        </w:rPr>
      </w:pPr>
      <w:r>
        <w:rPr>
          <w:sz w:val="22"/>
          <w:szCs w:val="22"/>
          <w:lang w:val="en-US"/>
        </w:rPr>
        <w:t xml:space="preserve">The below captures a FL lead proposal </w:t>
      </w:r>
      <w:r>
        <w:rPr>
          <w:sz w:val="22"/>
          <w:szCs w:val="22"/>
          <w:lang w:val="en-US"/>
        </w:rPr>
        <w:fldChar w:fldCharType="begin"/>
      </w:r>
      <w:r>
        <w:rPr>
          <w:sz w:val="22"/>
          <w:szCs w:val="22"/>
          <w:lang w:val="en-US"/>
        </w:rPr>
        <w:instrText xml:space="preserve"> REF _Ref127472290 \n \h </w:instrText>
      </w:r>
      <w:r>
        <w:rPr>
          <w:sz w:val="22"/>
          <w:szCs w:val="22"/>
          <w:lang w:val="en-US"/>
        </w:rPr>
      </w:r>
      <w:r>
        <w:rPr>
          <w:sz w:val="22"/>
          <w:szCs w:val="22"/>
          <w:lang w:val="en-US"/>
        </w:rPr>
        <w:fldChar w:fldCharType="separate"/>
      </w:r>
      <w:r w:rsidR="00171ACF">
        <w:rPr>
          <w:sz w:val="22"/>
          <w:szCs w:val="22"/>
          <w:lang w:val="en-US"/>
        </w:rPr>
        <w:t>[4]</w:t>
      </w:r>
      <w:r>
        <w:rPr>
          <w:sz w:val="22"/>
          <w:szCs w:val="22"/>
          <w:lang w:val="en-US"/>
        </w:rPr>
        <w:fldChar w:fldCharType="end"/>
      </w:r>
      <w:r>
        <w:rPr>
          <w:sz w:val="22"/>
          <w:szCs w:val="22"/>
          <w:lang w:val="en-US"/>
        </w:rPr>
        <w:t xml:space="preserve"> from RAN1#111 for which there was no conclusion reached due to time limitation.</w:t>
      </w:r>
    </w:p>
    <w:tbl>
      <w:tblPr>
        <w:tblStyle w:val="TableGrid"/>
        <w:tblW w:w="0" w:type="auto"/>
        <w:tblLook w:val="04A0" w:firstRow="1" w:lastRow="0" w:firstColumn="1" w:lastColumn="0" w:noHBand="0" w:noVBand="1"/>
      </w:tblPr>
      <w:tblGrid>
        <w:gridCol w:w="9962"/>
      </w:tblGrid>
      <w:tr w:rsidR="00922D20" w14:paraId="6CAE0FA6" w14:textId="77777777" w:rsidTr="00922D20">
        <w:tc>
          <w:tcPr>
            <w:tcW w:w="9962" w:type="dxa"/>
          </w:tcPr>
          <w:p w14:paraId="45A04389" w14:textId="77777777" w:rsidR="00922D20" w:rsidRPr="007C29B7" w:rsidRDefault="00922D20" w:rsidP="007C29B7">
            <w:pPr>
              <w:keepNext/>
              <w:keepLines/>
              <w:overflowPunct/>
              <w:autoSpaceDE/>
              <w:autoSpaceDN/>
              <w:adjustRightInd/>
              <w:spacing w:after="0"/>
              <w:textAlignment w:val="auto"/>
              <w:outlineLvl w:val="4"/>
              <w:rPr>
                <w:rFonts w:ascii="Calibri Light" w:eastAsia="DengXian Light" w:hAnsi="Calibri Light"/>
                <w:color w:val="2E74B5"/>
                <w:lang w:val="en-US"/>
              </w:rPr>
            </w:pPr>
            <w:r w:rsidRPr="007C29B7">
              <w:rPr>
                <w:rFonts w:ascii="Calibri Light" w:eastAsia="DengXian Light" w:hAnsi="Calibri Light"/>
                <w:color w:val="2E74B5"/>
                <w:highlight w:val="yellow"/>
                <w:lang w:val="en-US"/>
              </w:rPr>
              <w:lastRenderedPageBreak/>
              <w:t>[LOW] Feature Lead Proposal 6.2-v0</w:t>
            </w:r>
          </w:p>
          <w:p w14:paraId="304BBE74" w14:textId="77777777" w:rsidR="00922D20" w:rsidRPr="007C29B7" w:rsidRDefault="00922D20" w:rsidP="00922D20">
            <w:pPr>
              <w:overflowPunct/>
              <w:autoSpaceDE/>
              <w:autoSpaceDN/>
              <w:snapToGrid w:val="0"/>
              <w:spacing w:after="0" w:line="264" w:lineRule="auto"/>
              <w:textAlignment w:val="auto"/>
              <w:rPr>
                <w:rFonts w:eastAsia="Times New Roman"/>
                <w:lang w:val="en-US"/>
              </w:rPr>
            </w:pPr>
            <w:r w:rsidRPr="007C29B7">
              <w:rPr>
                <w:rFonts w:eastAsia="Times New Roman"/>
                <w:lang w:val="en-US"/>
              </w:rPr>
              <w:t>After the transmission of a SL-PRS, study whether a feedback mechanism is needed to be introduced from the Rx UE to the Tx UE for the purpose of SL-PRS re-transmission.</w:t>
            </w:r>
          </w:p>
          <w:p w14:paraId="71ABF39F" w14:textId="4725ACA3" w:rsidR="00922D20" w:rsidRPr="007C29B7" w:rsidRDefault="00922D20" w:rsidP="007C29B7">
            <w:pPr>
              <w:numPr>
                <w:ilvl w:val="0"/>
                <w:numId w:val="114"/>
              </w:numPr>
              <w:overflowPunct/>
              <w:autoSpaceDE/>
              <w:autoSpaceDN/>
              <w:adjustRightInd/>
              <w:snapToGrid w:val="0"/>
              <w:spacing w:after="0" w:line="264" w:lineRule="auto"/>
              <w:contextualSpacing/>
              <w:textAlignment w:val="auto"/>
              <w:rPr>
                <w:rFonts w:eastAsia="Times New Roman"/>
                <w:sz w:val="24"/>
                <w:szCs w:val="24"/>
                <w:lang w:val="en-US"/>
              </w:rPr>
            </w:pPr>
            <w:r w:rsidRPr="007C29B7">
              <w:rPr>
                <w:rFonts w:eastAsia="Times New Roman"/>
                <w:lang w:val="en-US"/>
              </w:rPr>
              <w:t>Study whether such feedback should be lower layer or higher layer signaling</w:t>
            </w:r>
          </w:p>
        </w:tc>
      </w:tr>
    </w:tbl>
    <w:p w14:paraId="53A6F0BA" w14:textId="6933C9E4" w:rsidR="00D0736B" w:rsidRDefault="00A0768C" w:rsidP="007C29B7">
      <w:pPr>
        <w:spacing w:before="240"/>
        <w:jc w:val="both"/>
        <w:rPr>
          <w:sz w:val="22"/>
          <w:szCs w:val="22"/>
          <w:lang w:val="en-US"/>
        </w:rPr>
      </w:pPr>
      <w:r>
        <w:rPr>
          <w:sz w:val="22"/>
          <w:szCs w:val="22"/>
          <w:lang w:val="en-US"/>
        </w:rPr>
        <w:t xml:space="preserve">Utilization of different cast types for transmitting SL-PRS would depend on several factors, such as the selected positioning method, number of anchors, as well as number of </w:t>
      </w:r>
      <w:proofErr w:type="gramStart"/>
      <w:r>
        <w:rPr>
          <w:sz w:val="22"/>
          <w:szCs w:val="22"/>
          <w:lang w:val="en-US"/>
        </w:rPr>
        <w:t>target</w:t>
      </w:r>
      <w:proofErr w:type="gramEnd"/>
      <w:r>
        <w:rPr>
          <w:sz w:val="22"/>
          <w:szCs w:val="22"/>
          <w:lang w:val="en-US"/>
        </w:rPr>
        <w:t xml:space="preserve"> UEs that may benefit from a single anchor UE. Unicast SL-PRS transmissions would be useful when SL-RTT method is utilized between a single target UE and a single anchor UE. On the other hand, groupcast SL-PRS transmission would benefit positioning a target UE, when UL-TDOA-like SL-TDOA method is utilized. Broadcast SL-PRS transmissions would be useful, </w:t>
      </w:r>
      <w:r w:rsidR="001C7FF4">
        <w:rPr>
          <w:sz w:val="22"/>
          <w:szCs w:val="22"/>
          <w:lang w:val="en-US"/>
        </w:rPr>
        <w:t>e.g.</w:t>
      </w:r>
      <w:r w:rsidR="00EE5E4A">
        <w:rPr>
          <w:sz w:val="22"/>
          <w:szCs w:val="22"/>
          <w:lang w:val="en-US"/>
        </w:rPr>
        <w:t>,</w:t>
      </w:r>
      <w:r>
        <w:rPr>
          <w:sz w:val="22"/>
          <w:szCs w:val="22"/>
          <w:lang w:val="en-US"/>
        </w:rPr>
        <w:t xml:space="preserve"> in a scenario where any target vehicular UE can benefit from SL-PRS transmitted by UE-type RSUs deployed along the road, using the DL-like SL-TDOA positioning method.</w:t>
      </w:r>
      <w:r w:rsidR="004B2FA6">
        <w:rPr>
          <w:sz w:val="22"/>
          <w:szCs w:val="22"/>
          <w:lang w:val="en-US"/>
        </w:rPr>
        <w:t xml:space="preserve"> </w:t>
      </w:r>
    </w:p>
    <w:p w14:paraId="33001431" w14:textId="27D25B67" w:rsidR="00A0768C" w:rsidRDefault="004B2FA6" w:rsidP="00A0768C">
      <w:pPr>
        <w:jc w:val="both"/>
        <w:rPr>
          <w:sz w:val="22"/>
          <w:szCs w:val="22"/>
          <w:lang w:val="en-US"/>
        </w:rPr>
      </w:pPr>
      <w:r>
        <w:rPr>
          <w:sz w:val="22"/>
          <w:szCs w:val="22"/>
          <w:lang w:val="en-US"/>
        </w:rPr>
        <w:t>Further, unicast a</w:t>
      </w:r>
      <w:r w:rsidR="007C6745">
        <w:rPr>
          <w:sz w:val="22"/>
          <w:szCs w:val="22"/>
          <w:lang w:val="en-US"/>
        </w:rPr>
        <w:t xml:space="preserve">nd groupcast SL PRS transmissions would </w:t>
      </w:r>
      <w:r w:rsidR="00096FD3">
        <w:rPr>
          <w:sz w:val="22"/>
          <w:szCs w:val="22"/>
          <w:lang w:val="en-US"/>
        </w:rPr>
        <w:t>open</w:t>
      </w:r>
      <w:r w:rsidR="007C6745">
        <w:rPr>
          <w:sz w:val="22"/>
          <w:szCs w:val="22"/>
          <w:lang w:val="en-US"/>
        </w:rPr>
        <w:t xml:space="preserve"> </w:t>
      </w:r>
      <w:r w:rsidR="00096FD3">
        <w:rPr>
          <w:sz w:val="22"/>
          <w:szCs w:val="22"/>
          <w:lang w:val="en-US"/>
        </w:rPr>
        <w:t>a</w:t>
      </w:r>
      <w:r w:rsidR="007C6745">
        <w:rPr>
          <w:sz w:val="22"/>
          <w:szCs w:val="22"/>
          <w:lang w:val="en-US"/>
        </w:rPr>
        <w:t xml:space="preserve"> possibility for the intended receivers to provide feedback on the</w:t>
      </w:r>
      <w:r w:rsidR="00F6359C">
        <w:rPr>
          <w:sz w:val="22"/>
          <w:szCs w:val="22"/>
          <w:lang w:val="en-US"/>
        </w:rPr>
        <w:t xml:space="preserve"> transmissions. A lower</w:t>
      </w:r>
      <w:r w:rsidR="00D0736B">
        <w:rPr>
          <w:sz w:val="22"/>
          <w:szCs w:val="22"/>
          <w:lang w:val="en-US"/>
        </w:rPr>
        <w:t xml:space="preserve"> </w:t>
      </w:r>
      <w:r w:rsidR="00F6359C">
        <w:rPr>
          <w:sz w:val="22"/>
          <w:szCs w:val="22"/>
          <w:lang w:val="en-US"/>
        </w:rPr>
        <w:t xml:space="preserve">layer signaling </w:t>
      </w:r>
      <w:r w:rsidR="00657592">
        <w:rPr>
          <w:sz w:val="22"/>
          <w:szCs w:val="22"/>
          <w:lang w:val="en-US"/>
        </w:rPr>
        <w:t xml:space="preserve">of an ACK/NACK indication </w:t>
      </w:r>
      <w:r w:rsidR="00F6359C">
        <w:rPr>
          <w:sz w:val="22"/>
          <w:szCs w:val="22"/>
          <w:lang w:val="en-US"/>
        </w:rPr>
        <w:t>as in current SL HARQ mechanism might enabl</w:t>
      </w:r>
      <w:r w:rsidR="001F50D0">
        <w:rPr>
          <w:sz w:val="22"/>
          <w:szCs w:val="22"/>
          <w:lang w:val="en-US"/>
        </w:rPr>
        <w:t>e</w:t>
      </w:r>
      <w:r w:rsidR="00F6359C">
        <w:rPr>
          <w:sz w:val="22"/>
          <w:szCs w:val="22"/>
          <w:lang w:val="en-US"/>
        </w:rPr>
        <w:t xml:space="preserve"> retransmission</w:t>
      </w:r>
      <w:r w:rsidR="001F50D0">
        <w:rPr>
          <w:sz w:val="22"/>
          <w:szCs w:val="22"/>
          <w:lang w:val="en-US"/>
        </w:rPr>
        <w:t>s (or remove the necessity of a retransmission)</w:t>
      </w:r>
      <w:r w:rsidR="00F6359C">
        <w:rPr>
          <w:sz w:val="22"/>
          <w:szCs w:val="22"/>
          <w:lang w:val="en-US"/>
        </w:rPr>
        <w:t xml:space="preserve"> of a SL PRS</w:t>
      </w:r>
      <w:r w:rsidR="00657592">
        <w:rPr>
          <w:sz w:val="22"/>
          <w:szCs w:val="22"/>
          <w:lang w:val="en-US"/>
        </w:rPr>
        <w:t>. Whereas a higher</w:t>
      </w:r>
      <w:r w:rsidR="00D0736B">
        <w:rPr>
          <w:sz w:val="22"/>
          <w:szCs w:val="22"/>
          <w:lang w:val="en-US"/>
        </w:rPr>
        <w:t xml:space="preserve"> </w:t>
      </w:r>
      <w:r w:rsidR="00657592">
        <w:rPr>
          <w:sz w:val="22"/>
          <w:szCs w:val="22"/>
          <w:lang w:val="en-US"/>
        </w:rPr>
        <w:t xml:space="preserve">layer signaling, containing </w:t>
      </w:r>
      <w:r w:rsidR="00D0736B">
        <w:rPr>
          <w:sz w:val="22"/>
          <w:szCs w:val="22"/>
          <w:lang w:val="en-US"/>
        </w:rPr>
        <w:t>more information, might help adapting the configuration of the upcoming SL PRS transmissions depending on the changing link conditions and positioning QoS requirements.</w:t>
      </w:r>
    </w:p>
    <w:p w14:paraId="61910CEB" w14:textId="36D40719" w:rsidR="00096FD3" w:rsidRDefault="7AF0CF9F" w:rsidP="00A0768C">
      <w:pPr>
        <w:jc w:val="both"/>
        <w:rPr>
          <w:b/>
          <w:bCs/>
          <w:sz w:val="22"/>
          <w:szCs w:val="22"/>
          <w:lang w:val="en-US"/>
        </w:rPr>
      </w:pPr>
      <w:bookmarkStart w:id="129" w:name="Proposal17013"/>
      <w:bookmarkStart w:id="130" w:name="Proposal80485"/>
      <w:bookmarkStart w:id="131" w:name="Proposal98268"/>
      <w:bookmarkStart w:id="132" w:name="Proposal38125"/>
      <w:bookmarkStart w:id="133" w:name="Proposal57640"/>
      <w:r w:rsidRPr="7C8ED790">
        <w:rPr>
          <w:b/>
          <w:bCs/>
          <w:sz w:val="22"/>
          <w:szCs w:val="22"/>
          <w:lang w:val="en-US"/>
        </w:rPr>
        <w:t xml:space="preserve">Proposal </w:t>
      </w:r>
      <w:r w:rsidR="00A0768C">
        <w:fldChar w:fldCharType="begin"/>
      </w:r>
      <w:r w:rsidR="00A0768C" w:rsidRPr="7C8ED790">
        <w:rPr>
          <w:b/>
          <w:bCs/>
          <w:sz w:val="22"/>
          <w:szCs w:val="22"/>
          <w:lang w:val="en-US"/>
        </w:rPr>
        <w:instrText xml:space="preserve"> SEQ Proposal \* Arabic </w:instrText>
      </w:r>
      <w:r w:rsidR="00A0768C">
        <w:fldChar w:fldCharType="separate"/>
      </w:r>
      <w:r w:rsidR="00171ACF">
        <w:rPr>
          <w:b/>
          <w:bCs/>
          <w:noProof/>
          <w:sz w:val="22"/>
          <w:szCs w:val="22"/>
          <w:lang w:val="en-US"/>
        </w:rPr>
        <w:t>17</w:t>
      </w:r>
      <w:r w:rsidR="00A0768C">
        <w:fldChar w:fldCharType="end"/>
      </w:r>
      <w:r w:rsidRPr="7C8ED790">
        <w:rPr>
          <w:b/>
          <w:bCs/>
          <w:sz w:val="22"/>
          <w:szCs w:val="22"/>
          <w:lang w:val="en-US"/>
        </w:rPr>
        <w:t xml:space="preserve">: </w:t>
      </w:r>
      <w:r w:rsidR="45BA010E" w:rsidRPr="02D52904">
        <w:rPr>
          <w:b/>
          <w:bCs/>
          <w:sz w:val="22"/>
          <w:szCs w:val="22"/>
          <w:lang w:val="en-US"/>
        </w:rPr>
        <w:t>Support HARQ</w:t>
      </w:r>
      <w:r w:rsidR="000237D3" w:rsidRPr="02D52904">
        <w:rPr>
          <w:b/>
          <w:bCs/>
          <w:sz w:val="22"/>
          <w:szCs w:val="22"/>
          <w:lang w:val="en-US"/>
        </w:rPr>
        <w:t xml:space="preserve"> </w:t>
      </w:r>
      <w:r w:rsidR="000237D3">
        <w:rPr>
          <w:b/>
          <w:bCs/>
          <w:sz w:val="22"/>
          <w:szCs w:val="22"/>
          <w:lang w:val="en-US"/>
        </w:rPr>
        <w:t>feedback for unicast and groupcast SL PRS transmissions</w:t>
      </w:r>
      <w:r w:rsidR="00096FD3">
        <w:rPr>
          <w:b/>
          <w:bCs/>
          <w:sz w:val="22"/>
          <w:szCs w:val="22"/>
          <w:lang w:val="en-US"/>
        </w:rPr>
        <w:t xml:space="preserve"> to allow or </w:t>
      </w:r>
      <w:r w:rsidR="00171ACF">
        <w:rPr>
          <w:b/>
          <w:bCs/>
          <w:sz w:val="22"/>
          <w:szCs w:val="22"/>
          <w:lang w:val="en-US"/>
        </w:rPr>
        <w:t>prevent</w:t>
      </w:r>
      <w:r w:rsidR="00096FD3">
        <w:rPr>
          <w:b/>
          <w:bCs/>
          <w:sz w:val="22"/>
          <w:szCs w:val="22"/>
          <w:lang w:val="en-US"/>
        </w:rPr>
        <w:t xml:space="preserve"> retransmission of</w:t>
      </w:r>
      <w:r w:rsidR="00C67791">
        <w:rPr>
          <w:b/>
          <w:bCs/>
          <w:sz w:val="22"/>
          <w:szCs w:val="22"/>
          <w:lang w:val="en-US"/>
        </w:rPr>
        <w:t xml:space="preserve"> a SL PRS transmission.</w:t>
      </w:r>
    </w:p>
    <w:p w14:paraId="251370B2" w14:textId="73F914EB" w:rsidR="00A0768C" w:rsidRPr="007C29B7" w:rsidRDefault="00C67791" w:rsidP="00A0768C">
      <w:pPr>
        <w:jc w:val="both"/>
      </w:pPr>
      <w:bookmarkStart w:id="134" w:name="Proposal80486"/>
      <w:bookmarkEnd w:id="129"/>
      <w:bookmarkEnd w:id="130"/>
      <w:r>
        <w:rPr>
          <w:b/>
          <w:bCs/>
          <w:sz w:val="22"/>
          <w:szCs w:val="22"/>
          <w:lang w:val="en-US"/>
        </w:rPr>
        <w:t xml:space="preserve">Proposal </w:t>
      </w:r>
      <w:r w:rsidR="009176C3">
        <w:fldChar w:fldCharType="begin"/>
      </w:r>
      <w:r w:rsidR="009176C3" w:rsidRPr="7C8ED790">
        <w:rPr>
          <w:b/>
          <w:bCs/>
          <w:sz w:val="22"/>
          <w:szCs w:val="22"/>
          <w:lang w:val="en-US"/>
        </w:rPr>
        <w:instrText xml:space="preserve"> SEQ Proposal \* Arabic </w:instrText>
      </w:r>
      <w:r w:rsidR="009176C3">
        <w:fldChar w:fldCharType="separate"/>
      </w:r>
      <w:r w:rsidR="00171ACF">
        <w:rPr>
          <w:b/>
          <w:bCs/>
          <w:noProof/>
          <w:sz w:val="22"/>
          <w:szCs w:val="22"/>
          <w:lang w:val="en-US"/>
        </w:rPr>
        <w:t>18</w:t>
      </w:r>
      <w:r w:rsidR="009176C3">
        <w:fldChar w:fldCharType="end"/>
      </w:r>
      <w:r>
        <w:rPr>
          <w:b/>
          <w:bCs/>
          <w:sz w:val="22"/>
          <w:szCs w:val="22"/>
          <w:lang w:val="en-US"/>
        </w:rPr>
        <w:t>: Study higher</w:t>
      </w:r>
      <w:r w:rsidR="004F55AF">
        <w:rPr>
          <w:b/>
          <w:bCs/>
          <w:sz w:val="22"/>
          <w:szCs w:val="22"/>
          <w:lang w:val="en-US"/>
        </w:rPr>
        <w:t xml:space="preserve"> </w:t>
      </w:r>
      <w:r>
        <w:rPr>
          <w:b/>
          <w:bCs/>
          <w:sz w:val="22"/>
          <w:szCs w:val="22"/>
          <w:lang w:val="en-US"/>
        </w:rPr>
        <w:t>layer signaling of</w:t>
      </w:r>
      <w:r w:rsidR="158B9D4B" w:rsidRPr="02D52904">
        <w:rPr>
          <w:b/>
          <w:bCs/>
          <w:sz w:val="22"/>
          <w:szCs w:val="22"/>
          <w:lang w:val="en-US"/>
        </w:rPr>
        <w:t xml:space="preserve"> </w:t>
      </w:r>
      <w:r w:rsidR="158B9D4B" w:rsidRPr="7F2AA643">
        <w:rPr>
          <w:b/>
          <w:bCs/>
          <w:sz w:val="22"/>
          <w:szCs w:val="22"/>
          <w:lang w:val="en-US"/>
        </w:rPr>
        <w:t>fee</w:t>
      </w:r>
      <w:r w:rsidR="04E38591" w:rsidRPr="7F2AA643">
        <w:rPr>
          <w:b/>
          <w:bCs/>
          <w:sz w:val="22"/>
          <w:szCs w:val="22"/>
          <w:lang w:val="en-US"/>
        </w:rPr>
        <w:t>dback</w:t>
      </w:r>
      <w:r w:rsidR="158B9D4B" w:rsidRPr="7F2AA643">
        <w:rPr>
          <w:b/>
          <w:bCs/>
          <w:sz w:val="22"/>
          <w:szCs w:val="22"/>
          <w:lang w:val="en-US"/>
        </w:rPr>
        <w:t xml:space="preserve"> </w:t>
      </w:r>
      <w:r>
        <w:rPr>
          <w:b/>
          <w:bCs/>
          <w:sz w:val="22"/>
          <w:szCs w:val="22"/>
          <w:lang w:val="en-US"/>
        </w:rPr>
        <w:t>on SL PRS transmissions that help</w:t>
      </w:r>
      <w:r w:rsidR="00A24194">
        <w:rPr>
          <w:b/>
          <w:bCs/>
          <w:sz w:val="22"/>
          <w:szCs w:val="22"/>
          <w:lang w:val="en-US"/>
        </w:rPr>
        <w:t>s</w:t>
      </w:r>
      <w:r>
        <w:rPr>
          <w:b/>
          <w:bCs/>
          <w:sz w:val="22"/>
          <w:szCs w:val="22"/>
          <w:lang w:val="en-US"/>
        </w:rPr>
        <w:t xml:space="preserve"> re-configuring the transmissions based on the changing link conditions and positioning QoS requirements</w:t>
      </w:r>
      <w:r w:rsidR="7AF0CF9F" w:rsidRPr="7C8ED790">
        <w:rPr>
          <w:b/>
          <w:bCs/>
          <w:sz w:val="22"/>
          <w:szCs w:val="22"/>
          <w:lang w:val="en-US"/>
        </w:rPr>
        <w:t>.</w:t>
      </w:r>
      <w:bookmarkEnd w:id="131"/>
      <w:bookmarkEnd w:id="132"/>
    </w:p>
    <w:bookmarkEnd w:id="2"/>
    <w:bookmarkEnd w:id="3"/>
    <w:bookmarkEnd w:id="4"/>
    <w:bookmarkEnd w:id="5"/>
    <w:bookmarkEnd w:id="80"/>
    <w:bookmarkEnd w:id="81"/>
    <w:bookmarkEnd w:id="133"/>
    <w:bookmarkEnd w:id="134"/>
    <w:p w14:paraId="061DFF3B" w14:textId="114400D5" w:rsidR="00931B76" w:rsidRPr="003A74B1" w:rsidRDefault="00931B76" w:rsidP="002921E9">
      <w:pPr>
        <w:pStyle w:val="Heading1"/>
        <w:rPr>
          <w:lang w:val="en-US"/>
        </w:rPr>
      </w:pPr>
      <w:r w:rsidRPr="003A74B1">
        <w:rPr>
          <w:lang w:val="en-US"/>
        </w:rPr>
        <w:t>Conclusions</w:t>
      </w:r>
    </w:p>
    <w:p w14:paraId="1E46E2A1" w14:textId="4D050E58" w:rsidR="00425B62" w:rsidRDefault="00931B76">
      <w:pPr>
        <w:jc w:val="both"/>
        <w:rPr>
          <w:sz w:val="22"/>
          <w:szCs w:val="22"/>
          <w:lang w:val="en-US"/>
        </w:rPr>
      </w:pPr>
      <w:bookmarkStart w:id="135" w:name="ConclusionsPObsInSeq"/>
      <w:r w:rsidRPr="003A74B1">
        <w:rPr>
          <w:sz w:val="22"/>
          <w:szCs w:val="22"/>
          <w:lang w:val="en-US"/>
        </w:rPr>
        <w:t xml:space="preserve">In this contribution, </w:t>
      </w:r>
      <w:r w:rsidR="00875B5D" w:rsidRPr="003A74B1">
        <w:rPr>
          <w:sz w:val="22"/>
          <w:szCs w:val="22"/>
          <w:lang w:val="en-US"/>
        </w:rPr>
        <w:t xml:space="preserve">we have made the following </w:t>
      </w:r>
      <w:r w:rsidR="00FC49FA" w:rsidRPr="003A74B1">
        <w:rPr>
          <w:sz w:val="22"/>
          <w:szCs w:val="22"/>
          <w:lang w:val="en-US"/>
        </w:rPr>
        <w:t xml:space="preserve">observations and </w:t>
      </w:r>
      <w:r w:rsidR="00875B5D" w:rsidRPr="003A74B1">
        <w:rPr>
          <w:sz w:val="22"/>
          <w:szCs w:val="22"/>
          <w:lang w:val="en-US"/>
        </w:rPr>
        <w:t xml:space="preserve">proposals related to </w:t>
      </w:r>
      <w:r w:rsidR="00A0768C">
        <w:rPr>
          <w:sz w:val="22"/>
          <w:szCs w:val="22"/>
          <w:lang w:val="en-US"/>
        </w:rPr>
        <w:t>resource allocation for SL-PRS</w:t>
      </w:r>
      <w:r w:rsidR="00875B5D" w:rsidRPr="003A74B1">
        <w:rPr>
          <w:sz w:val="22"/>
          <w:szCs w:val="22"/>
          <w:lang w:val="en-US"/>
        </w:rPr>
        <w:t>:</w:t>
      </w:r>
    </w:p>
    <w:bookmarkEnd w:id="135"/>
    <w:p w14:paraId="15D2BD76" w14:textId="77777777" w:rsidR="00171ACF" w:rsidRDefault="009176C3" w:rsidP="00DC1328">
      <w:pPr>
        <w:pStyle w:val="ListParagraph"/>
        <w:ind w:left="0"/>
        <w:jc w:val="both"/>
        <w:rPr>
          <w:b/>
          <w:bCs/>
          <w:sz w:val="22"/>
          <w:szCs w:val="22"/>
          <w:lang w:val="en-US"/>
        </w:rPr>
      </w:pPr>
      <w:r>
        <w:rPr>
          <w:sz w:val="22"/>
          <w:szCs w:val="22"/>
          <w:lang w:val="en-US"/>
        </w:rPr>
        <w:fldChar w:fldCharType="begin"/>
      </w:r>
      <w:r>
        <w:rPr>
          <w:sz w:val="22"/>
          <w:szCs w:val="22"/>
          <w:lang w:val="en-US"/>
        </w:rPr>
        <w:instrText xml:space="preserve"> REF Proposal80469 \h </w:instrText>
      </w:r>
      <w:r>
        <w:rPr>
          <w:sz w:val="22"/>
          <w:szCs w:val="22"/>
          <w:lang w:val="en-US"/>
        </w:rPr>
      </w:r>
      <w:r>
        <w:rPr>
          <w:sz w:val="22"/>
          <w:szCs w:val="22"/>
          <w:lang w:val="en-US"/>
        </w:rPr>
        <w:fldChar w:fldCharType="separate"/>
      </w:r>
      <w:r w:rsidR="00171ACF" w:rsidRPr="003A74B1">
        <w:rPr>
          <w:b/>
          <w:bCs/>
          <w:sz w:val="22"/>
          <w:szCs w:val="22"/>
          <w:lang w:val="en-US"/>
        </w:rPr>
        <w:t xml:space="preserve">Proposal </w:t>
      </w:r>
      <w:r w:rsidR="00171ACF">
        <w:rPr>
          <w:b/>
          <w:bCs/>
          <w:noProof/>
          <w:lang w:val="en-US"/>
        </w:rPr>
        <w:t>1</w:t>
      </w:r>
      <w:r w:rsidR="00171ACF" w:rsidRPr="003A74B1">
        <w:rPr>
          <w:b/>
          <w:bCs/>
          <w:sz w:val="22"/>
          <w:szCs w:val="22"/>
          <w:lang w:val="en-US"/>
        </w:rPr>
        <w:t xml:space="preserve">: </w:t>
      </w:r>
      <w:r w:rsidR="00171ACF" w:rsidRPr="7F7F9253">
        <w:rPr>
          <w:b/>
          <w:bCs/>
          <w:sz w:val="22"/>
          <w:szCs w:val="22"/>
          <w:lang w:val="en-US"/>
        </w:rPr>
        <w:t>For SL PRS transmission, support (pre</w:t>
      </w:r>
      <w:r w:rsidR="00171ACF">
        <w:rPr>
          <w:b/>
          <w:bCs/>
          <w:sz w:val="22"/>
          <w:szCs w:val="22"/>
          <w:lang w:val="en-US"/>
        </w:rPr>
        <w:t>-</w:t>
      </w:r>
      <w:r w:rsidR="00171ACF" w:rsidRPr="7F7F9253">
        <w:rPr>
          <w:b/>
          <w:bCs/>
          <w:sz w:val="22"/>
          <w:szCs w:val="22"/>
          <w:lang w:val="en-US"/>
        </w:rPr>
        <w:t xml:space="preserve">)configuration of </w:t>
      </w:r>
      <w:r w:rsidR="00171ACF">
        <w:rPr>
          <w:b/>
          <w:bCs/>
          <w:sz w:val="22"/>
          <w:szCs w:val="22"/>
          <w:lang w:val="en-US"/>
        </w:rPr>
        <w:t xml:space="preserve">either both dedicated and shared resource pools with </w:t>
      </w:r>
      <w:r w:rsidR="00171ACF" w:rsidRPr="7F7F9253">
        <w:rPr>
          <w:b/>
          <w:bCs/>
          <w:sz w:val="22"/>
          <w:szCs w:val="22"/>
          <w:lang w:val="en-US"/>
        </w:rPr>
        <w:t xml:space="preserve">(Rel-16/17/18) </w:t>
      </w:r>
      <w:r w:rsidR="00171ACF">
        <w:rPr>
          <w:b/>
          <w:bCs/>
          <w:sz w:val="22"/>
          <w:szCs w:val="22"/>
          <w:lang w:val="en-US"/>
        </w:rPr>
        <w:t xml:space="preserve">SL communication, or only </w:t>
      </w:r>
      <w:r w:rsidR="00171ACF" w:rsidRPr="5B5DEDEC">
        <w:rPr>
          <w:b/>
          <w:bCs/>
          <w:sz w:val="22"/>
          <w:szCs w:val="22"/>
          <w:lang w:val="en-US"/>
        </w:rPr>
        <w:t>one of them</w:t>
      </w:r>
      <w:r w:rsidR="00171ACF">
        <w:rPr>
          <w:b/>
          <w:bCs/>
          <w:sz w:val="22"/>
          <w:szCs w:val="22"/>
          <w:lang w:val="en-US"/>
        </w:rPr>
        <w:t xml:space="preserve">. </w:t>
      </w:r>
    </w:p>
    <w:p w14:paraId="56A938B6" w14:textId="77777777" w:rsidR="009176C3" w:rsidRDefault="009176C3" w:rsidP="00A43064">
      <w:pPr>
        <w:pStyle w:val="ListParagraph"/>
        <w:ind w:left="0"/>
        <w:jc w:val="both"/>
        <w:rPr>
          <w:sz w:val="22"/>
          <w:szCs w:val="22"/>
          <w:lang w:val="en-US"/>
        </w:rPr>
      </w:pPr>
      <w:r>
        <w:rPr>
          <w:sz w:val="22"/>
          <w:szCs w:val="22"/>
          <w:lang w:val="en-US"/>
        </w:rPr>
        <w:fldChar w:fldCharType="end"/>
      </w:r>
    </w:p>
    <w:p w14:paraId="08D26849" w14:textId="77777777" w:rsidR="00171ACF" w:rsidRDefault="009176C3" w:rsidP="00A43064">
      <w:pPr>
        <w:pStyle w:val="ListParagraph"/>
        <w:ind w:left="0"/>
        <w:jc w:val="both"/>
        <w:rPr>
          <w:b/>
          <w:bCs/>
          <w:sz w:val="22"/>
          <w:szCs w:val="22"/>
          <w:lang w:val="en-US"/>
        </w:rPr>
      </w:pPr>
      <w:r>
        <w:rPr>
          <w:sz w:val="22"/>
          <w:szCs w:val="22"/>
          <w:lang w:val="en-US"/>
        </w:rPr>
        <w:fldChar w:fldCharType="begin"/>
      </w:r>
      <w:r>
        <w:rPr>
          <w:sz w:val="22"/>
          <w:szCs w:val="22"/>
          <w:lang w:val="en-US"/>
        </w:rPr>
        <w:instrText xml:space="preserve"> REF Proposal80470 \h </w:instrText>
      </w:r>
      <w:r>
        <w:rPr>
          <w:sz w:val="22"/>
          <w:szCs w:val="22"/>
          <w:lang w:val="en-US"/>
        </w:rPr>
      </w:r>
      <w:r>
        <w:rPr>
          <w:sz w:val="22"/>
          <w:szCs w:val="22"/>
          <w:lang w:val="en-US"/>
        </w:rPr>
        <w:fldChar w:fldCharType="separate"/>
      </w:r>
      <w:r w:rsidR="00171ACF" w:rsidRPr="003A74B1">
        <w:rPr>
          <w:b/>
          <w:bCs/>
          <w:sz w:val="22"/>
          <w:szCs w:val="22"/>
          <w:lang w:val="en-US"/>
        </w:rPr>
        <w:t xml:space="preserve">Proposal </w:t>
      </w:r>
      <w:r w:rsidR="00171ACF">
        <w:rPr>
          <w:b/>
          <w:bCs/>
          <w:noProof/>
          <w:lang w:val="en-US"/>
        </w:rPr>
        <w:t>2</w:t>
      </w:r>
      <w:r w:rsidR="00171ACF" w:rsidRPr="003A74B1">
        <w:rPr>
          <w:b/>
          <w:bCs/>
          <w:sz w:val="22"/>
          <w:szCs w:val="22"/>
          <w:lang w:val="en-US"/>
        </w:rPr>
        <w:t xml:space="preserve">: </w:t>
      </w:r>
      <w:r w:rsidR="00171ACF">
        <w:rPr>
          <w:b/>
          <w:bCs/>
          <w:sz w:val="22"/>
          <w:szCs w:val="22"/>
          <w:lang w:val="en-US"/>
        </w:rPr>
        <w:t>For both dedicated and shared resource pools for SL positioning, the bandwidth of SL-PRS shall be (pre)-configurable, e.g., depending on positioning accuracy requirements, which can be same or smaller than that of the resource pool</w:t>
      </w:r>
      <w:r w:rsidR="00171ACF" w:rsidRPr="003A74B1">
        <w:rPr>
          <w:b/>
          <w:bCs/>
          <w:sz w:val="22"/>
          <w:szCs w:val="22"/>
          <w:lang w:val="en-US"/>
        </w:rPr>
        <w:t xml:space="preserve">. </w:t>
      </w:r>
    </w:p>
    <w:p w14:paraId="3256B85A" w14:textId="77777777" w:rsidR="009176C3" w:rsidRDefault="009176C3" w:rsidP="33EEB413">
      <w:pPr>
        <w:pStyle w:val="ListParagraph"/>
        <w:ind w:left="0"/>
        <w:jc w:val="both"/>
        <w:rPr>
          <w:sz w:val="22"/>
          <w:szCs w:val="22"/>
          <w:lang w:val="en-US"/>
        </w:rPr>
      </w:pPr>
      <w:r>
        <w:rPr>
          <w:sz w:val="22"/>
          <w:szCs w:val="22"/>
          <w:lang w:val="en-US"/>
        </w:rPr>
        <w:fldChar w:fldCharType="end"/>
      </w:r>
    </w:p>
    <w:p w14:paraId="13058FE0" w14:textId="77777777" w:rsidR="00171ACF" w:rsidRDefault="009176C3" w:rsidP="33EEB413">
      <w:pPr>
        <w:pStyle w:val="ListParagraph"/>
        <w:ind w:left="0"/>
        <w:jc w:val="both"/>
        <w:rPr>
          <w:b/>
          <w:bCs/>
          <w:sz w:val="22"/>
          <w:szCs w:val="22"/>
          <w:lang w:val="en-US"/>
        </w:rPr>
      </w:pPr>
      <w:r>
        <w:rPr>
          <w:sz w:val="22"/>
          <w:szCs w:val="22"/>
          <w:lang w:val="en-US"/>
        </w:rPr>
        <w:fldChar w:fldCharType="begin"/>
      </w:r>
      <w:r>
        <w:rPr>
          <w:sz w:val="22"/>
          <w:szCs w:val="22"/>
          <w:lang w:val="en-US"/>
        </w:rPr>
        <w:instrText xml:space="preserve"> REF Proposal80471 \h </w:instrText>
      </w:r>
      <w:r>
        <w:rPr>
          <w:sz w:val="22"/>
          <w:szCs w:val="22"/>
          <w:lang w:val="en-US"/>
        </w:rPr>
      </w:r>
      <w:r>
        <w:rPr>
          <w:sz w:val="22"/>
          <w:szCs w:val="22"/>
          <w:lang w:val="en-US"/>
        </w:rPr>
        <w:fldChar w:fldCharType="separate"/>
      </w:r>
      <w:r w:rsidR="00171ACF" w:rsidRPr="003A74B1">
        <w:rPr>
          <w:b/>
          <w:bCs/>
          <w:sz w:val="22"/>
          <w:szCs w:val="22"/>
          <w:lang w:val="en-US"/>
        </w:rPr>
        <w:t xml:space="preserve">Proposal </w:t>
      </w:r>
      <w:r w:rsidR="00171ACF">
        <w:rPr>
          <w:b/>
          <w:bCs/>
          <w:noProof/>
          <w:lang w:val="en-US"/>
        </w:rPr>
        <w:t>3</w:t>
      </w:r>
      <w:r w:rsidR="00171ACF" w:rsidRPr="003A74B1">
        <w:rPr>
          <w:b/>
          <w:bCs/>
          <w:sz w:val="22"/>
          <w:szCs w:val="22"/>
          <w:lang w:val="en-US"/>
        </w:rPr>
        <w:t xml:space="preserve">: </w:t>
      </w:r>
      <w:r w:rsidR="00171ACF">
        <w:rPr>
          <w:b/>
          <w:bCs/>
          <w:sz w:val="22"/>
          <w:szCs w:val="22"/>
          <w:lang w:val="en-US"/>
        </w:rPr>
        <w:t>A</w:t>
      </w:r>
      <w:r w:rsidR="00171ACF" w:rsidRPr="003A74B1">
        <w:rPr>
          <w:b/>
          <w:bCs/>
          <w:sz w:val="22"/>
          <w:szCs w:val="22"/>
          <w:lang w:val="en-US"/>
        </w:rPr>
        <w:t xml:space="preserve"> SL PRS</w:t>
      </w:r>
      <w:r w:rsidR="00171ACF">
        <w:rPr>
          <w:b/>
          <w:bCs/>
          <w:sz w:val="22"/>
          <w:szCs w:val="22"/>
          <w:lang w:val="en-US"/>
        </w:rPr>
        <w:t xml:space="preserve"> transmission may occupy a wide bandwidth</w:t>
      </w:r>
      <w:r w:rsidR="00171ACF" w:rsidRPr="003A74B1">
        <w:rPr>
          <w:b/>
          <w:bCs/>
          <w:sz w:val="22"/>
          <w:szCs w:val="22"/>
          <w:lang w:val="en-US"/>
        </w:rPr>
        <w:t xml:space="preserve"> </w:t>
      </w:r>
      <w:r w:rsidR="00171ACF">
        <w:rPr>
          <w:b/>
          <w:bCs/>
          <w:sz w:val="22"/>
          <w:szCs w:val="22"/>
          <w:lang w:val="en-US"/>
        </w:rPr>
        <w:t>spanning across</w:t>
      </w:r>
      <w:r w:rsidR="00171ACF" w:rsidRPr="003A74B1">
        <w:rPr>
          <w:b/>
          <w:bCs/>
          <w:sz w:val="22"/>
          <w:szCs w:val="22"/>
          <w:lang w:val="en-US"/>
        </w:rPr>
        <w:t xml:space="preserve"> multiple SL resource pools. </w:t>
      </w:r>
      <w:r w:rsidR="00171ACF">
        <w:rPr>
          <w:b/>
          <w:bCs/>
          <w:sz w:val="22"/>
          <w:szCs w:val="22"/>
          <w:lang w:val="en-US"/>
        </w:rPr>
        <w:t>For monitoring and reserving SL resources across multiple resource pools, study methods that enable coordination between UEs that are configured with different resource pools.</w:t>
      </w:r>
    </w:p>
    <w:p w14:paraId="3067EF50" w14:textId="77777777" w:rsidR="009176C3" w:rsidRDefault="009176C3" w:rsidP="007F190F">
      <w:pPr>
        <w:pStyle w:val="ListParagraph"/>
        <w:ind w:left="0"/>
        <w:jc w:val="both"/>
        <w:rPr>
          <w:sz w:val="22"/>
          <w:szCs w:val="22"/>
          <w:lang w:val="en-US"/>
        </w:rPr>
      </w:pPr>
      <w:r>
        <w:rPr>
          <w:sz w:val="22"/>
          <w:szCs w:val="22"/>
          <w:lang w:val="en-US"/>
        </w:rPr>
        <w:fldChar w:fldCharType="end"/>
      </w:r>
    </w:p>
    <w:p w14:paraId="4915B4EB" w14:textId="77777777" w:rsidR="00171ACF" w:rsidRDefault="009176C3" w:rsidP="007F190F">
      <w:pPr>
        <w:pStyle w:val="ListParagraph"/>
        <w:ind w:left="0"/>
        <w:jc w:val="both"/>
        <w:rPr>
          <w:b/>
          <w:bCs/>
          <w:sz w:val="22"/>
          <w:szCs w:val="22"/>
          <w:lang w:val="en-US"/>
        </w:rPr>
      </w:pPr>
      <w:r>
        <w:rPr>
          <w:sz w:val="22"/>
          <w:szCs w:val="22"/>
          <w:lang w:val="en-US"/>
        </w:rPr>
        <w:fldChar w:fldCharType="begin"/>
      </w:r>
      <w:r>
        <w:rPr>
          <w:sz w:val="22"/>
          <w:szCs w:val="22"/>
          <w:lang w:val="en-US"/>
        </w:rPr>
        <w:instrText xml:space="preserve"> REF Proposal80472 \h </w:instrText>
      </w:r>
      <w:r>
        <w:rPr>
          <w:sz w:val="22"/>
          <w:szCs w:val="22"/>
          <w:lang w:val="en-US"/>
        </w:rPr>
      </w:r>
      <w:r>
        <w:rPr>
          <w:sz w:val="22"/>
          <w:szCs w:val="22"/>
          <w:lang w:val="en-US"/>
        </w:rPr>
        <w:fldChar w:fldCharType="separate"/>
      </w:r>
      <w:r w:rsidR="00171ACF" w:rsidRPr="003A74B1">
        <w:rPr>
          <w:b/>
          <w:bCs/>
          <w:sz w:val="22"/>
          <w:szCs w:val="22"/>
          <w:lang w:val="en-US"/>
        </w:rPr>
        <w:t xml:space="preserve">Proposal </w:t>
      </w:r>
      <w:r w:rsidR="00171ACF">
        <w:rPr>
          <w:b/>
          <w:bCs/>
          <w:noProof/>
          <w:lang w:val="en-US"/>
        </w:rPr>
        <w:t>4</w:t>
      </w:r>
      <w:r w:rsidR="00171ACF" w:rsidRPr="003A74B1">
        <w:rPr>
          <w:b/>
          <w:bCs/>
          <w:sz w:val="22"/>
          <w:szCs w:val="22"/>
          <w:lang w:val="en-US"/>
        </w:rPr>
        <w:t xml:space="preserve">: </w:t>
      </w:r>
      <w:r w:rsidR="00171ACF">
        <w:rPr>
          <w:b/>
          <w:bCs/>
          <w:sz w:val="22"/>
          <w:szCs w:val="22"/>
          <w:lang w:val="en-US"/>
        </w:rPr>
        <w:t>D</w:t>
      </w:r>
      <w:r w:rsidR="00171ACF" w:rsidRPr="007F190F">
        <w:rPr>
          <w:b/>
          <w:bCs/>
          <w:sz w:val="22"/>
          <w:szCs w:val="22"/>
          <w:lang w:val="en-US"/>
        </w:rPr>
        <w:t>edicated resource pool for SL positioning should not include any other channel or transmission beyond SL-PRS</w:t>
      </w:r>
      <w:r w:rsidR="00171ACF" w:rsidRPr="003A74B1">
        <w:rPr>
          <w:b/>
          <w:bCs/>
          <w:sz w:val="22"/>
          <w:szCs w:val="22"/>
          <w:lang w:val="en-US"/>
        </w:rPr>
        <w:t>.</w:t>
      </w:r>
    </w:p>
    <w:p w14:paraId="30577C7B" w14:textId="77777777" w:rsidR="009176C3" w:rsidRDefault="009176C3" w:rsidP="007F190F">
      <w:pPr>
        <w:pStyle w:val="ListParagraph"/>
        <w:ind w:left="0"/>
        <w:jc w:val="both"/>
        <w:rPr>
          <w:sz w:val="22"/>
          <w:szCs w:val="22"/>
          <w:lang w:val="en-US"/>
        </w:rPr>
      </w:pPr>
      <w:r>
        <w:rPr>
          <w:sz w:val="22"/>
          <w:szCs w:val="22"/>
          <w:lang w:val="en-US"/>
        </w:rPr>
        <w:fldChar w:fldCharType="end"/>
      </w:r>
    </w:p>
    <w:p w14:paraId="673D9DDD" w14:textId="77777777" w:rsidR="00171ACF" w:rsidRDefault="009176C3" w:rsidP="007F190F">
      <w:pPr>
        <w:pStyle w:val="ListParagraph"/>
        <w:ind w:left="0"/>
        <w:jc w:val="both"/>
        <w:rPr>
          <w:b/>
          <w:bCs/>
          <w:sz w:val="22"/>
          <w:szCs w:val="22"/>
          <w:lang w:val="en-US"/>
        </w:rPr>
      </w:pPr>
      <w:r>
        <w:rPr>
          <w:sz w:val="22"/>
          <w:szCs w:val="22"/>
          <w:lang w:val="en-US"/>
        </w:rPr>
        <w:fldChar w:fldCharType="begin"/>
      </w:r>
      <w:r>
        <w:rPr>
          <w:sz w:val="22"/>
          <w:szCs w:val="22"/>
          <w:lang w:val="en-US"/>
        </w:rPr>
        <w:instrText xml:space="preserve"> REF Proposal80473 \h </w:instrText>
      </w:r>
      <w:r>
        <w:rPr>
          <w:sz w:val="22"/>
          <w:szCs w:val="22"/>
          <w:lang w:val="en-US"/>
        </w:rPr>
      </w:r>
      <w:r>
        <w:rPr>
          <w:sz w:val="22"/>
          <w:szCs w:val="22"/>
          <w:lang w:val="en-US"/>
        </w:rPr>
        <w:fldChar w:fldCharType="separate"/>
      </w:r>
      <w:r w:rsidR="00171ACF">
        <w:rPr>
          <w:b/>
          <w:bCs/>
          <w:sz w:val="22"/>
          <w:szCs w:val="22"/>
          <w:lang w:val="en-US"/>
        </w:rPr>
        <w:t xml:space="preserve">Proposal </w:t>
      </w:r>
      <w:r w:rsidR="00171ACF">
        <w:rPr>
          <w:b/>
          <w:bCs/>
          <w:noProof/>
          <w:lang w:val="en-US"/>
        </w:rPr>
        <w:t>5</w:t>
      </w:r>
      <w:r w:rsidR="00171ACF">
        <w:rPr>
          <w:b/>
          <w:bCs/>
          <w:sz w:val="22"/>
          <w:szCs w:val="22"/>
          <w:lang w:val="en-US"/>
        </w:rPr>
        <w:t xml:space="preserve">: Any control signaling associated with a SL PRS transmission in a dedicated resource pool can be transmitted in an associated </w:t>
      </w:r>
      <w:r w:rsidR="00171ACF" w:rsidRPr="5B5DEDEC">
        <w:rPr>
          <w:b/>
          <w:bCs/>
          <w:sz w:val="22"/>
          <w:szCs w:val="22"/>
          <w:lang w:val="en-US"/>
        </w:rPr>
        <w:t xml:space="preserve">resource pool (which could be a </w:t>
      </w:r>
      <w:r w:rsidR="00171ACF">
        <w:rPr>
          <w:b/>
          <w:bCs/>
          <w:sz w:val="22"/>
          <w:szCs w:val="22"/>
          <w:lang w:val="en-US"/>
        </w:rPr>
        <w:t>shared resource pool</w:t>
      </w:r>
      <w:r w:rsidR="00171ACF" w:rsidRPr="5B5DEDEC">
        <w:rPr>
          <w:b/>
          <w:bCs/>
          <w:sz w:val="22"/>
          <w:szCs w:val="22"/>
          <w:lang w:val="en-US"/>
        </w:rPr>
        <w:t xml:space="preserve"> or SL-communications-only resource pool).</w:t>
      </w:r>
    </w:p>
    <w:p w14:paraId="26C6E8BF" w14:textId="77777777" w:rsidR="009176C3" w:rsidRDefault="009176C3" w:rsidP="00C473C0">
      <w:pPr>
        <w:pStyle w:val="ListParagraph"/>
        <w:ind w:left="0"/>
        <w:jc w:val="both"/>
        <w:rPr>
          <w:sz w:val="22"/>
          <w:szCs w:val="22"/>
          <w:lang w:val="en-US"/>
        </w:rPr>
      </w:pPr>
      <w:r>
        <w:rPr>
          <w:sz w:val="22"/>
          <w:szCs w:val="22"/>
          <w:lang w:val="en-US"/>
        </w:rPr>
        <w:fldChar w:fldCharType="end"/>
      </w:r>
    </w:p>
    <w:p w14:paraId="51088451" w14:textId="77777777" w:rsidR="00171ACF" w:rsidRDefault="009176C3" w:rsidP="00C473C0">
      <w:pPr>
        <w:pStyle w:val="ListParagraph"/>
        <w:ind w:left="0"/>
        <w:jc w:val="both"/>
        <w:rPr>
          <w:sz w:val="22"/>
          <w:szCs w:val="22"/>
          <w:lang w:val="en-US"/>
        </w:rPr>
      </w:pPr>
      <w:r>
        <w:rPr>
          <w:sz w:val="22"/>
          <w:szCs w:val="22"/>
          <w:lang w:val="en-US"/>
        </w:rPr>
        <w:fldChar w:fldCharType="begin"/>
      </w:r>
      <w:r>
        <w:rPr>
          <w:sz w:val="22"/>
          <w:szCs w:val="22"/>
          <w:lang w:val="en-US"/>
        </w:rPr>
        <w:instrText xml:space="preserve"> REF Obs10290 \h </w:instrText>
      </w:r>
      <w:r>
        <w:rPr>
          <w:sz w:val="22"/>
          <w:szCs w:val="22"/>
          <w:lang w:val="en-US"/>
        </w:rPr>
      </w:r>
      <w:r>
        <w:rPr>
          <w:sz w:val="22"/>
          <w:szCs w:val="22"/>
          <w:lang w:val="en-US"/>
        </w:rPr>
        <w:fldChar w:fldCharType="separate"/>
      </w:r>
      <w:r w:rsidR="00171ACF">
        <w:rPr>
          <w:b/>
          <w:bCs/>
          <w:sz w:val="22"/>
          <w:szCs w:val="22"/>
          <w:lang w:val="en-US"/>
        </w:rPr>
        <w:t xml:space="preserve">Observation </w:t>
      </w:r>
      <w:r w:rsidR="00171ACF">
        <w:rPr>
          <w:b/>
          <w:bCs/>
          <w:iCs/>
          <w:noProof/>
          <w:lang w:val="en-US"/>
        </w:rPr>
        <w:t>1</w:t>
      </w:r>
      <w:r w:rsidR="00171ACF" w:rsidRPr="003A74B1">
        <w:rPr>
          <w:b/>
          <w:bCs/>
          <w:sz w:val="22"/>
          <w:szCs w:val="22"/>
          <w:lang w:val="en-US"/>
        </w:rPr>
        <w:t>:</w:t>
      </w:r>
      <w:r w:rsidR="00171ACF">
        <w:rPr>
          <w:b/>
          <w:bCs/>
          <w:sz w:val="22"/>
          <w:szCs w:val="22"/>
          <w:lang w:val="en-US"/>
        </w:rPr>
        <w:t xml:space="preserve"> Configuration of dedicated SL PRS pool is rather static resulting in PRS resource waste when </w:t>
      </w:r>
      <w:r w:rsidR="00171ACF" w:rsidRPr="007E2DAE">
        <w:rPr>
          <w:b/>
          <w:bCs/>
          <w:sz w:val="22"/>
          <w:szCs w:val="22"/>
          <w:lang w:val="en-US"/>
        </w:rPr>
        <w:t>there are not many service requests for SL positioning</w:t>
      </w:r>
      <w:r w:rsidR="00171ACF">
        <w:rPr>
          <w:b/>
          <w:bCs/>
          <w:sz w:val="22"/>
          <w:szCs w:val="22"/>
          <w:lang w:val="en-US"/>
        </w:rPr>
        <w:t xml:space="preserve">. </w:t>
      </w:r>
    </w:p>
    <w:p w14:paraId="0026F292" w14:textId="77777777" w:rsidR="009176C3" w:rsidRDefault="009176C3" w:rsidP="00C473C0">
      <w:pPr>
        <w:pStyle w:val="ListParagraph"/>
        <w:ind w:left="0"/>
        <w:jc w:val="both"/>
        <w:rPr>
          <w:sz w:val="22"/>
          <w:szCs w:val="22"/>
          <w:lang w:val="en-US"/>
        </w:rPr>
      </w:pPr>
      <w:r>
        <w:rPr>
          <w:sz w:val="22"/>
          <w:szCs w:val="22"/>
          <w:lang w:val="en-US"/>
        </w:rPr>
        <w:fldChar w:fldCharType="end"/>
      </w:r>
    </w:p>
    <w:p w14:paraId="3C0F3E93" w14:textId="77777777" w:rsidR="00171ACF" w:rsidRDefault="009176C3" w:rsidP="00C473C0">
      <w:pPr>
        <w:pStyle w:val="ListParagraph"/>
        <w:ind w:left="0"/>
        <w:jc w:val="both"/>
        <w:rPr>
          <w:sz w:val="22"/>
          <w:szCs w:val="22"/>
          <w:lang w:val="en-US"/>
        </w:rPr>
      </w:pPr>
      <w:r>
        <w:rPr>
          <w:sz w:val="22"/>
          <w:szCs w:val="22"/>
          <w:lang w:val="en-US"/>
        </w:rPr>
        <w:fldChar w:fldCharType="begin"/>
      </w:r>
      <w:r>
        <w:rPr>
          <w:sz w:val="22"/>
          <w:szCs w:val="22"/>
          <w:lang w:val="en-US"/>
        </w:rPr>
        <w:instrText xml:space="preserve"> REF Proposal80474 \h </w:instrText>
      </w:r>
      <w:r>
        <w:rPr>
          <w:sz w:val="22"/>
          <w:szCs w:val="22"/>
          <w:lang w:val="en-US"/>
        </w:rPr>
      </w:r>
      <w:r>
        <w:rPr>
          <w:sz w:val="22"/>
          <w:szCs w:val="22"/>
          <w:lang w:val="en-US"/>
        </w:rPr>
        <w:fldChar w:fldCharType="separate"/>
      </w:r>
      <w:r w:rsidR="00171ACF" w:rsidRPr="003A74B1">
        <w:rPr>
          <w:b/>
          <w:bCs/>
          <w:sz w:val="22"/>
          <w:szCs w:val="22"/>
          <w:lang w:val="en-US"/>
        </w:rPr>
        <w:t>Proposal</w:t>
      </w:r>
      <w:r w:rsidR="00171ACF">
        <w:rPr>
          <w:b/>
          <w:bCs/>
          <w:sz w:val="22"/>
          <w:szCs w:val="22"/>
          <w:lang w:val="en-US"/>
        </w:rPr>
        <w:t xml:space="preserve"> </w:t>
      </w:r>
      <w:r w:rsidR="00171ACF">
        <w:rPr>
          <w:b/>
          <w:bCs/>
          <w:noProof/>
          <w:lang w:val="en-US"/>
        </w:rPr>
        <w:t>6</w:t>
      </w:r>
      <w:r w:rsidR="00171ACF" w:rsidRPr="003A74B1">
        <w:rPr>
          <w:b/>
          <w:bCs/>
          <w:sz w:val="22"/>
          <w:szCs w:val="22"/>
          <w:lang w:val="en-US"/>
        </w:rPr>
        <w:t>:</w:t>
      </w:r>
      <w:r w:rsidR="00171ACF">
        <w:rPr>
          <w:b/>
          <w:bCs/>
          <w:sz w:val="22"/>
          <w:szCs w:val="22"/>
          <w:lang w:val="en-US"/>
        </w:rPr>
        <w:t xml:space="preserve"> Consider mechanisms to improve resource efficiency for dedicated SL PRS pool </w:t>
      </w:r>
      <w:r w:rsidR="00171ACF" w:rsidRPr="003E003D">
        <w:rPr>
          <w:b/>
          <w:bCs/>
          <w:sz w:val="22"/>
          <w:szCs w:val="22"/>
          <w:lang w:val="en-US"/>
        </w:rPr>
        <w:t>configuration.</w:t>
      </w:r>
    </w:p>
    <w:p w14:paraId="0714320D" w14:textId="77777777" w:rsidR="009176C3" w:rsidRDefault="009176C3" w:rsidP="33EEB413">
      <w:pPr>
        <w:pStyle w:val="ListParagraph"/>
        <w:ind w:left="0"/>
        <w:jc w:val="both"/>
        <w:rPr>
          <w:sz w:val="22"/>
          <w:szCs w:val="22"/>
          <w:lang w:val="en-US"/>
        </w:rPr>
      </w:pPr>
      <w:r>
        <w:rPr>
          <w:sz w:val="22"/>
          <w:szCs w:val="22"/>
          <w:lang w:val="en-US"/>
        </w:rPr>
        <w:lastRenderedPageBreak/>
        <w:fldChar w:fldCharType="end"/>
      </w:r>
    </w:p>
    <w:p w14:paraId="3FFE55A6" w14:textId="77777777" w:rsidR="00171ACF" w:rsidRPr="003A74B1" w:rsidRDefault="009176C3" w:rsidP="33EEB413">
      <w:pPr>
        <w:pStyle w:val="ListParagraph"/>
        <w:ind w:left="0"/>
        <w:jc w:val="both"/>
        <w:rPr>
          <w:b/>
          <w:bCs/>
          <w:sz w:val="22"/>
          <w:szCs w:val="22"/>
          <w:lang w:val="en-US"/>
        </w:rPr>
      </w:pPr>
      <w:r>
        <w:rPr>
          <w:sz w:val="22"/>
          <w:szCs w:val="22"/>
          <w:lang w:val="en-US"/>
        </w:rPr>
        <w:fldChar w:fldCharType="begin"/>
      </w:r>
      <w:r>
        <w:rPr>
          <w:sz w:val="22"/>
          <w:szCs w:val="22"/>
          <w:lang w:val="en-US"/>
        </w:rPr>
        <w:instrText xml:space="preserve"> REF Proposal80475 \h </w:instrText>
      </w:r>
      <w:r>
        <w:rPr>
          <w:sz w:val="22"/>
          <w:szCs w:val="22"/>
          <w:lang w:val="en-US"/>
        </w:rPr>
      </w:r>
      <w:r>
        <w:rPr>
          <w:sz w:val="22"/>
          <w:szCs w:val="22"/>
          <w:lang w:val="en-US"/>
        </w:rPr>
        <w:fldChar w:fldCharType="separate"/>
      </w:r>
      <w:r w:rsidR="00171ACF" w:rsidRPr="003A74B1">
        <w:rPr>
          <w:b/>
          <w:bCs/>
          <w:sz w:val="22"/>
          <w:szCs w:val="22"/>
          <w:lang w:val="en-US"/>
        </w:rPr>
        <w:t xml:space="preserve">Proposal </w:t>
      </w:r>
      <w:r w:rsidR="00171ACF">
        <w:rPr>
          <w:b/>
          <w:bCs/>
          <w:noProof/>
          <w:lang w:val="en-US"/>
        </w:rPr>
        <w:t>7</w:t>
      </w:r>
      <w:r w:rsidR="00171ACF" w:rsidRPr="003A74B1">
        <w:rPr>
          <w:b/>
          <w:bCs/>
          <w:sz w:val="22"/>
          <w:szCs w:val="22"/>
          <w:lang w:val="en-US"/>
        </w:rPr>
        <w:t>: S</w:t>
      </w:r>
      <w:r w:rsidR="00171ACF">
        <w:rPr>
          <w:b/>
          <w:bCs/>
          <w:sz w:val="22"/>
          <w:szCs w:val="22"/>
          <w:lang w:val="en-US"/>
        </w:rPr>
        <w:t>upport</w:t>
      </w:r>
      <w:r w:rsidR="00171ACF" w:rsidRPr="003A74B1">
        <w:rPr>
          <w:b/>
          <w:bCs/>
          <w:sz w:val="22"/>
          <w:szCs w:val="22"/>
          <w:lang w:val="en-US"/>
        </w:rPr>
        <w:t xml:space="preserve"> code</w:t>
      </w:r>
      <w:r w:rsidR="00171ACF">
        <w:rPr>
          <w:b/>
          <w:bCs/>
          <w:sz w:val="22"/>
          <w:szCs w:val="22"/>
          <w:lang w:val="en-US"/>
        </w:rPr>
        <w:t>-</w:t>
      </w:r>
      <w:r w:rsidR="00171ACF" w:rsidRPr="003A74B1">
        <w:rPr>
          <w:b/>
          <w:bCs/>
          <w:sz w:val="22"/>
          <w:szCs w:val="22"/>
          <w:lang w:val="en-US"/>
        </w:rPr>
        <w:t xml:space="preserve">domain multiplexing of SL PRS </w:t>
      </w:r>
      <w:r w:rsidR="00171ACF">
        <w:rPr>
          <w:b/>
          <w:bCs/>
          <w:sz w:val="22"/>
          <w:szCs w:val="22"/>
          <w:lang w:val="en-US"/>
        </w:rPr>
        <w:t>transmissions.</w:t>
      </w:r>
      <w:r w:rsidR="00171ACF" w:rsidRPr="003A74B1">
        <w:rPr>
          <w:b/>
          <w:bCs/>
          <w:sz w:val="22"/>
          <w:szCs w:val="22"/>
          <w:lang w:val="en-US"/>
        </w:rPr>
        <w:t xml:space="preserve"> </w:t>
      </w:r>
      <w:r w:rsidR="00171ACF">
        <w:rPr>
          <w:b/>
          <w:bCs/>
          <w:sz w:val="22"/>
          <w:szCs w:val="22"/>
          <w:lang w:val="en-US"/>
        </w:rPr>
        <w:t>T</w:t>
      </w:r>
      <w:r w:rsidR="00171ACF" w:rsidRPr="003A74B1">
        <w:rPr>
          <w:b/>
          <w:bCs/>
          <w:sz w:val="22"/>
          <w:szCs w:val="22"/>
          <w:lang w:val="en-US"/>
        </w:rPr>
        <w:t>o determine whether such resource re-use would be acceptable</w:t>
      </w:r>
      <w:r w:rsidR="00171ACF">
        <w:rPr>
          <w:b/>
          <w:bCs/>
          <w:sz w:val="22"/>
          <w:szCs w:val="22"/>
          <w:lang w:val="en-US"/>
        </w:rPr>
        <w:t>,</w:t>
      </w:r>
      <w:r w:rsidR="00171ACF" w:rsidRPr="004F030C">
        <w:rPr>
          <w:b/>
          <w:bCs/>
          <w:sz w:val="22"/>
          <w:szCs w:val="22"/>
          <w:lang w:val="en-US"/>
        </w:rPr>
        <w:t xml:space="preserve"> </w:t>
      </w:r>
      <w:r w:rsidR="00171ACF">
        <w:rPr>
          <w:b/>
          <w:bCs/>
          <w:sz w:val="22"/>
          <w:szCs w:val="22"/>
          <w:lang w:val="en-US"/>
        </w:rPr>
        <w:t>study</w:t>
      </w:r>
      <w:r w:rsidR="00171ACF" w:rsidRPr="003A74B1">
        <w:rPr>
          <w:b/>
          <w:bCs/>
          <w:sz w:val="22"/>
          <w:szCs w:val="22"/>
          <w:lang w:val="en-US"/>
        </w:rPr>
        <w:t xml:space="preserve"> additional mechanisms.</w:t>
      </w:r>
    </w:p>
    <w:p w14:paraId="2644820D" w14:textId="77777777" w:rsidR="00171ACF" w:rsidRDefault="009176C3" w:rsidP="001641B2">
      <w:pPr>
        <w:jc w:val="both"/>
        <w:rPr>
          <w:rFonts w:ascii="CG Times (WN)" w:hAnsi="CG Times (WN)"/>
          <w:lang w:val="en-US" w:eastAsia="ja-JP"/>
        </w:rPr>
      </w:pPr>
      <w:r>
        <w:rPr>
          <w:sz w:val="22"/>
          <w:szCs w:val="22"/>
          <w:lang w:val="en-US"/>
        </w:rPr>
        <w:fldChar w:fldCharType="end"/>
      </w:r>
      <w:r>
        <w:rPr>
          <w:sz w:val="22"/>
          <w:szCs w:val="22"/>
          <w:lang w:val="en-US"/>
        </w:rPr>
        <w:fldChar w:fldCharType="begin"/>
      </w:r>
      <w:r>
        <w:rPr>
          <w:sz w:val="22"/>
          <w:szCs w:val="22"/>
          <w:lang w:val="en-US"/>
        </w:rPr>
        <w:instrText xml:space="preserve"> REF Proposal80476 \h </w:instrText>
      </w:r>
      <w:r>
        <w:rPr>
          <w:sz w:val="22"/>
          <w:szCs w:val="22"/>
          <w:lang w:val="en-US"/>
        </w:rPr>
      </w:r>
      <w:r>
        <w:rPr>
          <w:sz w:val="22"/>
          <w:szCs w:val="22"/>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171ACF" w:rsidRPr="009176C3" w14:paraId="3F7D11BD" w14:textId="77777777" w:rsidTr="00F906E8">
        <w:tc>
          <w:tcPr>
            <w:tcW w:w="9962" w:type="dxa"/>
          </w:tcPr>
          <w:p w14:paraId="7396FC92" w14:textId="74D4E43A" w:rsidR="00171ACF" w:rsidRDefault="00171ACF" w:rsidP="00F906E8">
            <w:pPr>
              <w:pStyle w:val="ListParagraph"/>
              <w:ind w:left="0"/>
              <w:jc w:val="both"/>
              <w:rPr>
                <w:b/>
                <w:bCs/>
                <w:sz w:val="22"/>
                <w:szCs w:val="22"/>
                <w:lang w:val="en-US"/>
              </w:rPr>
            </w:pPr>
            <w:r w:rsidRPr="00E55B30">
              <w:rPr>
                <w:b/>
                <w:bCs/>
                <w:sz w:val="22"/>
                <w:szCs w:val="22"/>
                <w:lang w:val="en-US"/>
              </w:rPr>
              <w:t xml:space="preserve">Proposal </w:t>
            </w:r>
            <w:r>
              <w:rPr>
                <w:b/>
                <w:bCs/>
                <w:noProof/>
                <w:lang w:val="en-US"/>
              </w:rPr>
              <w:t>8</w:t>
            </w:r>
            <w:r w:rsidRPr="00E55B30">
              <w:rPr>
                <w:b/>
                <w:bCs/>
                <w:sz w:val="22"/>
                <w:szCs w:val="22"/>
                <w:lang w:val="en-US"/>
              </w:rPr>
              <w:t xml:space="preserve">: SL PRS </w:t>
            </w:r>
            <w:r>
              <w:rPr>
                <w:b/>
                <w:bCs/>
                <w:sz w:val="22"/>
                <w:szCs w:val="22"/>
                <w:lang w:val="en-US"/>
              </w:rPr>
              <w:t xml:space="preserve">can be </w:t>
            </w:r>
            <w:r w:rsidRPr="00E55B30">
              <w:rPr>
                <w:b/>
                <w:bCs/>
                <w:sz w:val="22"/>
                <w:szCs w:val="22"/>
                <w:lang w:val="en-US"/>
              </w:rPr>
              <w:t>transmi</w:t>
            </w:r>
            <w:r>
              <w:rPr>
                <w:b/>
                <w:bCs/>
                <w:sz w:val="22"/>
                <w:szCs w:val="22"/>
                <w:lang w:val="en-US"/>
              </w:rPr>
              <w:t>tted</w:t>
            </w:r>
            <w:r w:rsidRPr="00E55B30">
              <w:rPr>
                <w:b/>
                <w:bCs/>
                <w:sz w:val="22"/>
                <w:szCs w:val="22"/>
                <w:lang w:val="en-US"/>
              </w:rPr>
              <w:t xml:space="preserve"> </w:t>
            </w:r>
            <w:r>
              <w:rPr>
                <w:b/>
                <w:bCs/>
                <w:sz w:val="22"/>
                <w:szCs w:val="22"/>
                <w:lang w:val="en-US"/>
              </w:rPr>
              <w:t>in multiple segments whereby different PRS segments</w:t>
            </w:r>
          </w:p>
          <w:p w14:paraId="026473B0" w14:textId="77777777" w:rsidR="00171ACF" w:rsidRDefault="00171ACF" w:rsidP="00F906E8">
            <w:pPr>
              <w:pStyle w:val="ListParagraph"/>
              <w:numPr>
                <w:ilvl w:val="0"/>
                <w:numId w:val="116"/>
              </w:numPr>
              <w:jc w:val="both"/>
              <w:rPr>
                <w:b/>
                <w:bCs/>
                <w:sz w:val="22"/>
                <w:szCs w:val="22"/>
                <w:lang w:val="en-US"/>
              </w:rPr>
            </w:pPr>
            <w:r>
              <w:rPr>
                <w:b/>
                <w:bCs/>
                <w:sz w:val="22"/>
                <w:szCs w:val="22"/>
                <w:lang w:val="en-US"/>
              </w:rPr>
              <w:t xml:space="preserve">may be transmitted in different time slots </w:t>
            </w:r>
          </w:p>
          <w:p w14:paraId="62B6EA25" w14:textId="77777777" w:rsidR="00171ACF" w:rsidRDefault="00171ACF" w:rsidP="00F906E8">
            <w:pPr>
              <w:pStyle w:val="ListParagraph"/>
              <w:numPr>
                <w:ilvl w:val="0"/>
                <w:numId w:val="116"/>
              </w:numPr>
              <w:jc w:val="both"/>
              <w:rPr>
                <w:b/>
                <w:bCs/>
                <w:sz w:val="22"/>
                <w:szCs w:val="22"/>
                <w:lang w:val="en-US"/>
              </w:rPr>
            </w:pPr>
            <w:r>
              <w:rPr>
                <w:b/>
                <w:bCs/>
                <w:sz w:val="22"/>
                <w:szCs w:val="22"/>
                <w:lang w:val="en-US"/>
              </w:rPr>
              <w:t>partially overlap in frequency domain</w:t>
            </w:r>
          </w:p>
          <w:p w14:paraId="1E418B07" w14:textId="77777777" w:rsidR="00171ACF" w:rsidRDefault="00171ACF" w:rsidP="00F906E8">
            <w:pPr>
              <w:pStyle w:val="ListParagraph"/>
              <w:numPr>
                <w:ilvl w:val="0"/>
                <w:numId w:val="116"/>
              </w:numPr>
              <w:jc w:val="both"/>
              <w:rPr>
                <w:b/>
                <w:bCs/>
                <w:sz w:val="22"/>
                <w:szCs w:val="22"/>
                <w:lang w:val="en-US"/>
              </w:rPr>
            </w:pPr>
            <w:r>
              <w:rPr>
                <w:b/>
                <w:bCs/>
                <w:sz w:val="22"/>
                <w:szCs w:val="22"/>
                <w:lang w:val="en-US"/>
              </w:rPr>
              <w:t xml:space="preserve">jointly cover wider bandwidth </w:t>
            </w:r>
          </w:p>
          <w:p w14:paraId="537F4024" w14:textId="77777777" w:rsidR="00171ACF" w:rsidRDefault="00171ACF" w:rsidP="007C29B7">
            <w:pPr>
              <w:spacing w:after="0"/>
              <w:jc w:val="both"/>
              <w:rPr>
                <w:b/>
                <w:bCs/>
                <w:sz w:val="22"/>
                <w:szCs w:val="22"/>
                <w:lang w:val="en-US"/>
              </w:rPr>
            </w:pPr>
            <w:r w:rsidRPr="007C29B7">
              <w:rPr>
                <w:b/>
                <w:bCs/>
                <w:sz w:val="22"/>
                <w:szCs w:val="22"/>
                <w:lang w:val="en-US"/>
              </w:rPr>
              <w:t xml:space="preserve">whereby the following transmission </w:t>
            </w:r>
            <w:r>
              <w:rPr>
                <w:b/>
                <w:bCs/>
                <w:sz w:val="22"/>
                <w:szCs w:val="22"/>
                <w:lang w:val="en-US"/>
              </w:rPr>
              <w:t>options</w:t>
            </w:r>
            <w:r w:rsidRPr="007C29B7">
              <w:rPr>
                <w:b/>
                <w:bCs/>
                <w:sz w:val="22"/>
                <w:szCs w:val="22"/>
                <w:lang w:val="en-US"/>
              </w:rPr>
              <w:t xml:space="preserve"> are considered</w:t>
            </w:r>
            <w:r>
              <w:rPr>
                <w:b/>
                <w:bCs/>
                <w:sz w:val="22"/>
                <w:szCs w:val="22"/>
                <w:lang w:val="en-US"/>
              </w:rPr>
              <w:t>:</w:t>
            </w:r>
          </w:p>
          <w:p w14:paraId="53CC928C" w14:textId="77777777" w:rsidR="00171ACF" w:rsidRDefault="00171ACF" w:rsidP="007C29B7">
            <w:pPr>
              <w:pStyle w:val="ListParagraph"/>
              <w:numPr>
                <w:ilvl w:val="0"/>
                <w:numId w:val="108"/>
              </w:numPr>
              <w:jc w:val="both"/>
              <w:rPr>
                <w:b/>
                <w:bCs/>
                <w:sz w:val="22"/>
                <w:szCs w:val="22"/>
                <w:lang w:val="en-US"/>
              </w:rPr>
            </w:pPr>
            <w:r>
              <w:rPr>
                <w:b/>
                <w:bCs/>
                <w:sz w:val="22"/>
                <w:szCs w:val="22"/>
                <w:lang w:val="en-US"/>
              </w:rPr>
              <w:t>SL PRS segments are multiplexed with data (PSSCH).</w:t>
            </w:r>
          </w:p>
          <w:p w14:paraId="6A1EED28" w14:textId="77777777" w:rsidR="00171ACF" w:rsidRPr="009176C3" w:rsidRDefault="00171ACF" w:rsidP="00F906E8">
            <w:pPr>
              <w:pStyle w:val="ListParagraph"/>
              <w:numPr>
                <w:ilvl w:val="0"/>
                <w:numId w:val="108"/>
              </w:numPr>
              <w:jc w:val="both"/>
              <w:rPr>
                <w:b/>
                <w:bCs/>
                <w:sz w:val="22"/>
                <w:szCs w:val="22"/>
                <w:lang w:val="en-US"/>
              </w:rPr>
            </w:pPr>
            <w:r>
              <w:rPr>
                <w:b/>
                <w:bCs/>
                <w:sz w:val="22"/>
                <w:szCs w:val="22"/>
                <w:lang w:val="en-US"/>
              </w:rPr>
              <w:t xml:space="preserve">SL PRS segments are multiplexed with PSFCH. </w:t>
            </w:r>
          </w:p>
        </w:tc>
      </w:tr>
    </w:tbl>
    <w:p w14:paraId="600DAA74" w14:textId="77777777" w:rsidR="00171ACF" w:rsidRDefault="009176C3" w:rsidP="001641B2">
      <w:pPr>
        <w:jc w:val="both"/>
        <w:rPr>
          <w:rFonts w:eastAsia="Times New Roman"/>
          <w:b/>
          <w:sz w:val="22"/>
          <w:szCs w:val="22"/>
          <w:lang w:val="en-US" w:eastAsia="de-DE"/>
        </w:rPr>
      </w:pPr>
      <w:r>
        <w:rPr>
          <w:sz w:val="22"/>
          <w:szCs w:val="22"/>
          <w:lang w:val="en-US"/>
        </w:rPr>
        <w:fldChar w:fldCharType="end"/>
      </w:r>
      <w:r>
        <w:rPr>
          <w:sz w:val="22"/>
          <w:szCs w:val="22"/>
          <w:lang w:val="en-US"/>
        </w:rPr>
        <w:fldChar w:fldCharType="begin"/>
      </w:r>
      <w:r>
        <w:rPr>
          <w:sz w:val="22"/>
          <w:szCs w:val="22"/>
          <w:lang w:val="en-US"/>
        </w:rPr>
        <w:instrText xml:space="preserve"> REF Proposal80477 \h </w:instrText>
      </w:r>
      <w:r>
        <w:rPr>
          <w:sz w:val="22"/>
          <w:szCs w:val="22"/>
          <w:lang w:val="en-US"/>
        </w:rPr>
      </w:r>
      <w:r>
        <w:rPr>
          <w:sz w:val="22"/>
          <w:szCs w:val="22"/>
          <w:lang w:val="en-US"/>
        </w:rPr>
        <w:fldChar w:fldCharType="separate"/>
      </w:r>
      <w:r w:rsidR="00171ACF">
        <w:rPr>
          <w:b/>
          <w:bCs/>
          <w:sz w:val="22"/>
          <w:szCs w:val="22"/>
          <w:lang w:val="en-US"/>
        </w:rPr>
        <w:t xml:space="preserve">Proposal </w:t>
      </w:r>
      <w:r w:rsidR="00171ACF">
        <w:rPr>
          <w:b/>
          <w:bCs/>
          <w:noProof/>
          <w:lang w:val="en-US"/>
        </w:rPr>
        <w:t>9</w:t>
      </w:r>
      <w:r w:rsidR="00171ACF" w:rsidRPr="001843B7">
        <w:rPr>
          <w:b/>
          <w:bCs/>
          <w:sz w:val="22"/>
          <w:szCs w:val="22"/>
          <w:lang w:val="en-US"/>
        </w:rPr>
        <w:t xml:space="preserve">: </w:t>
      </w:r>
      <w:r w:rsidR="00171ACF" w:rsidRPr="00673EDA">
        <w:rPr>
          <w:b/>
          <w:bCs/>
          <w:sz w:val="22"/>
          <w:szCs w:val="22"/>
          <w:lang w:val="en-US"/>
        </w:rPr>
        <w:t>Study the resource allocation mechanisms that allow one UE to allocate multiple PRS transmission opportunities for its</w:t>
      </w:r>
      <w:r w:rsidR="00171ACF">
        <w:rPr>
          <w:b/>
          <w:bCs/>
          <w:sz w:val="22"/>
          <w:szCs w:val="22"/>
          <w:lang w:val="en-US"/>
        </w:rPr>
        <w:t>elf and/or</w:t>
      </w:r>
      <w:r w:rsidR="00171ACF" w:rsidRPr="00673EDA">
        <w:rPr>
          <w:b/>
          <w:bCs/>
          <w:sz w:val="22"/>
          <w:szCs w:val="22"/>
          <w:lang w:val="en-US"/>
        </w:rPr>
        <w:t xml:space="preserve"> other UE(s)</w:t>
      </w:r>
      <w:r w:rsidR="00171ACF">
        <w:rPr>
          <w:b/>
          <w:bCs/>
          <w:sz w:val="22"/>
          <w:szCs w:val="22"/>
          <w:lang w:val="en-US"/>
        </w:rPr>
        <w:t xml:space="preserve"> in a SL positioning session</w:t>
      </w:r>
      <w:r w:rsidR="00171ACF" w:rsidRPr="00673EDA">
        <w:rPr>
          <w:b/>
          <w:bCs/>
          <w:sz w:val="22"/>
          <w:szCs w:val="22"/>
          <w:lang w:val="en-US"/>
        </w:rPr>
        <w:t>.</w:t>
      </w:r>
    </w:p>
    <w:p w14:paraId="3DA23991" w14:textId="77777777" w:rsidR="00171ACF" w:rsidRDefault="009176C3" w:rsidP="008A6CBF">
      <w:pPr>
        <w:jc w:val="both"/>
        <w:rPr>
          <w:b/>
          <w:bCs/>
          <w:sz w:val="22"/>
          <w:szCs w:val="22"/>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Proposal80478 \h </w:instrText>
      </w:r>
      <w:r>
        <w:rPr>
          <w:sz w:val="22"/>
          <w:szCs w:val="22"/>
          <w:lang w:val="en-US"/>
        </w:rPr>
      </w:r>
      <w:r>
        <w:rPr>
          <w:sz w:val="22"/>
          <w:szCs w:val="22"/>
          <w:lang w:val="en-US"/>
        </w:rPr>
        <w:fldChar w:fldCharType="separate"/>
      </w:r>
      <w:r w:rsidR="00171ACF" w:rsidRPr="008D2649">
        <w:rPr>
          <w:b/>
          <w:bCs/>
          <w:sz w:val="22"/>
          <w:szCs w:val="22"/>
          <w:lang w:val="en-US"/>
        </w:rPr>
        <w:t xml:space="preserve">Proposal </w:t>
      </w:r>
      <w:r w:rsidR="00171ACF">
        <w:rPr>
          <w:b/>
          <w:bCs/>
          <w:noProof/>
          <w:lang w:val="en-US"/>
        </w:rPr>
        <w:t>10</w:t>
      </w:r>
      <w:r w:rsidR="00171ACF" w:rsidRPr="008D2649">
        <w:rPr>
          <w:b/>
          <w:bCs/>
          <w:sz w:val="22"/>
          <w:szCs w:val="22"/>
          <w:lang w:val="en-US"/>
        </w:rPr>
        <w:t>:</w:t>
      </w:r>
      <w:r w:rsidR="00171ACF">
        <w:rPr>
          <w:b/>
          <w:bCs/>
          <w:sz w:val="22"/>
          <w:szCs w:val="22"/>
          <w:lang w:val="en-US"/>
        </w:rPr>
        <w:t xml:space="preserve"> In the case of a UE allocating resources for multiple UEs, study how the priority of resource allocation can be raised as a function of the number of UEs.</w:t>
      </w:r>
    </w:p>
    <w:p w14:paraId="7A28C883" w14:textId="77777777" w:rsidR="00171ACF" w:rsidRPr="00E55B30" w:rsidRDefault="009176C3" w:rsidP="00FF7E0B">
      <w:pPr>
        <w:jc w:val="both"/>
        <w:rPr>
          <w:b/>
          <w:bCs/>
          <w:sz w:val="22"/>
          <w:szCs w:val="22"/>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Proposal80479 \h </w:instrText>
      </w:r>
      <w:r>
        <w:rPr>
          <w:sz w:val="22"/>
          <w:szCs w:val="22"/>
          <w:lang w:val="en-US"/>
        </w:rPr>
      </w:r>
      <w:r>
        <w:rPr>
          <w:sz w:val="22"/>
          <w:szCs w:val="22"/>
          <w:lang w:val="en-US"/>
        </w:rPr>
        <w:fldChar w:fldCharType="separate"/>
      </w:r>
      <w:r w:rsidR="00171ACF" w:rsidRPr="00E55B30">
        <w:rPr>
          <w:b/>
          <w:bCs/>
          <w:sz w:val="22"/>
          <w:szCs w:val="22"/>
          <w:lang w:val="en-US"/>
        </w:rPr>
        <w:t xml:space="preserve">Proposal </w:t>
      </w:r>
      <w:r w:rsidR="00171ACF">
        <w:rPr>
          <w:b/>
          <w:bCs/>
          <w:noProof/>
          <w:lang w:val="en-US"/>
        </w:rPr>
        <w:t>11</w:t>
      </w:r>
      <w:r w:rsidR="00171ACF" w:rsidRPr="00E55B30">
        <w:rPr>
          <w:b/>
          <w:bCs/>
          <w:sz w:val="22"/>
          <w:szCs w:val="22"/>
          <w:lang w:val="en-US"/>
        </w:rPr>
        <w:t xml:space="preserve">: </w:t>
      </w:r>
      <w:r w:rsidR="00171ACF">
        <w:rPr>
          <w:b/>
          <w:bCs/>
          <w:sz w:val="22"/>
          <w:szCs w:val="22"/>
          <w:lang w:val="en-US"/>
        </w:rPr>
        <w:t>S</w:t>
      </w:r>
      <w:r w:rsidR="00171ACF" w:rsidRPr="00E55B30">
        <w:rPr>
          <w:b/>
          <w:bCs/>
          <w:sz w:val="22"/>
          <w:szCs w:val="22"/>
          <w:lang w:val="en-US"/>
        </w:rPr>
        <w:t xml:space="preserve">tudy SL PRS </w:t>
      </w:r>
      <w:r w:rsidR="00171ACF">
        <w:rPr>
          <w:b/>
          <w:bCs/>
          <w:sz w:val="22"/>
          <w:szCs w:val="22"/>
          <w:lang w:val="en-US"/>
        </w:rPr>
        <w:t>resource conflict avoidance/resolution f</w:t>
      </w:r>
      <w:r w:rsidR="00171ACF" w:rsidRPr="00F23A01">
        <w:rPr>
          <w:b/>
          <w:bCs/>
          <w:sz w:val="22"/>
          <w:szCs w:val="22"/>
          <w:lang w:val="en-US"/>
        </w:rPr>
        <w:t>or IUC scenarios involving a UE transmitting</w:t>
      </w:r>
      <w:r w:rsidR="00171ACF">
        <w:rPr>
          <w:b/>
          <w:bCs/>
          <w:sz w:val="22"/>
          <w:szCs w:val="22"/>
          <w:lang w:val="en-US"/>
        </w:rPr>
        <w:t xml:space="preserve"> (multicast)</w:t>
      </w:r>
      <w:r w:rsidR="00171ACF" w:rsidRPr="00F23A01">
        <w:rPr>
          <w:b/>
          <w:bCs/>
          <w:sz w:val="22"/>
          <w:szCs w:val="22"/>
          <w:lang w:val="en-US"/>
        </w:rPr>
        <w:t xml:space="preserve"> SL PRS to multiple UEs</w:t>
      </w:r>
      <w:r w:rsidR="00171ACF">
        <w:rPr>
          <w:b/>
          <w:bCs/>
          <w:sz w:val="22"/>
          <w:szCs w:val="22"/>
          <w:lang w:val="en-US"/>
        </w:rPr>
        <w:t xml:space="preserve"> based on IUC assistance received from them.</w:t>
      </w:r>
    </w:p>
    <w:p w14:paraId="212E66D7" w14:textId="77777777" w:rsidR="00171ACF" w:rsidRPr="00E55B30" w:rsidRDefault="009176C3" w:rsidP="002921E9">
      <w:pPr>
        <w:pStyle w:val="ListParagraph"/>
        <w:spacing w:after="0"/>
        <w:ind w:left="0"/>
        <w:jc w:val="both"/>
        <w:rPr>
          <w:b/>
          <w:bCs/>
          <w:sz w:val="22"/>
          <w:szCs w:val="22"/>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Proposal80480 \h </w:instrText>
      </w:r>
      <w:r>
        <w:rPr>
          <w:sz w:val="22"/>
          <w:szCs w:val="22"/>
          <w:lang w:val="en-US"/>
        </w:rPr>
      </w:r>
      <w:r>
        <w:rPr>
          <w:sz w:val="22"/>
          <w:szCs w:val="22"/>
          <w:lang w:val="en-US"/>
        </w:rPr>
        <w:fldChar w:fldCharType="separate"/>
      </w:r>
      <w:r w:rsidR="00171ACF" w:rsidRPr="00E55B30">
        <w:rPr>
          <w:b/>
          <w:bCs/>
          <w:sz w:val="22"/>
          <w:szCs w:val="22"/>
          <w:lang w:val="en-US"/>
        </w:rPr>
        <w:t xml:space="preserve">Proposal </w:t>
      </w:r>
      <w:r w:rsidR="00171ACF">
        <w:rPr>
          <w:b/>
          <w:bCs/>
          <w:noProof/>
          <w:lang w:val="en-US"/>
        </w:rPr>
        <w:t>12</w:t>
      </w:r>
      <w:r w:rsidR="00171ACF" w:rsidRPr="00E55B30">
        <w:rPr>
          <w:b/>
          <w:bCs/>
          <w:sz w:val="22"/>
          <w:szCs w:val="22"/>
          <w:lang w:val="en-US"/>
        </w:rPr>
        <w:t>: Study at least the following methods for SL PRS conflict avoidance: SL PRS muting, comb offset coordination, and SL PRS sequence selection.</w:t>
      </w:r>
    </w:p>
    <w:p w14:paraId="624E8082" w14:textId="77777777" w:rsidR="009176C3" w:rsidRDefault="009176C3" w:rsidP="00BB3FC9">
      <w:pPr>
        <w:jc w:val="both"/>
        <w:rPr>
          <w:sz w:val="22"/>
          <w:szCs w:val="22"/>
          <w:lang w:val="en-US"/>
        </w:rPr>
      </w:pPr>
      <w:r>
        <w:rPr>
          <w:sz w:val="22"/>
          <w:szCs w:val="22"/>
          <w:lang w:val="en-US"/>
        </w:rPr>
        <w:fldChar w:fldCharType="end"/>
      </w:r>
    </w:p>
    <w:p w14:paraId="27DEC7AE" w14:textId="77777777" w:rsidR="00171ACF" w:rsidRDefault="009176C3" w:rsidP="00BB3FC9">
      <w:pPr>
        <w:jc w:val="both"/>
        <w:rPr>
          <w:b/>
          <w:bCs/>
          <w:sz w:val="22"/>
          <w:szCs w:val="22"/>
          <w:lang w:val="en-US"/>
        </w:rPr>
      </w:pPr>
      <w:r>
        <w:rPr>
          <w:sz w:val="22"/>
          <w:szCs w:val="22"/>
          <w:lang w:val="en-US"/>
        </w:rPr>
        <w:fldChar w:fldCharType="begin"/>
      </w:r>
      <w:r>
        <w:rPr>
          <w:sz w:val="22"/>
          <w:szCs w:val="22"/>
          <w:lang w:val="en-US"/>
        </w:rPr>
        <w:instrText xml:space="preserve"> REF Proposal80481 \h </w:instrText>
      </w:r>
      <w:r>
        <w:rPr>
          <w:sz w:val="22"/>
          <w:szCs w:val="22"/>
          <w:lang w:val="en-US"/>
        </w:rPr>
      </w:r>
      <w:r>
        <w:rPr>
          <w:sz w:val="22"/>
          <w:szCs w:val="22"/>
          <w:lang w:val="en-US"/>
        </w:rPr>
        <w:fldChar w:fldCharType="separate"/>
      </w:r>
      <w:r w:rsidR="00171ACF" w:rsidRPr="00E55B30">
        <w:rPr>
          <w:b/>
          <w:sz w:val="22"/>
          <w:szCs w:val="22"/>
          <w:lang w:val="en-US"/>
        </w:rPr>
        <w:t xml:space="preserve">Proposal </w:t>
      </w:r>
      <w:r w:rsidR="00171ACF">
        <w:rPr>
          <w:b/>
          <w:noProof/>
          <w:lang w:val="en-US"/>
        </w:rPr>
        <w:t>13</w:t>
      </w:r>
      <w:r w:rsidR="00171ACF" w:rsidRPr="007C29B7">
        <w:rPr>
          <w:b/>
          <w:bCs/>
          <w:sz w:val="22"/>
          <w:szCs w:val="22"/>
          <w:lang w:val="en-US"/>
        </w:rPr>
        <w:t>: A UE</w:t>
      </w:r>
      <w:r w:rsidR="00171ACF">
        <w:rPr>
          <w:b/>
          <w:bCs/>
          <w:sz w:val="22"/>
          <w:szCs w:val="22"/>
          <w:lang w:val="en-US"/>
        </w:rPr>
        <w:t xml:space="preserve"> (</w:t>
      </w:r>
      <w:r w:rsidR="00171ACF" w:rsidRPr="006041BD">
        <w:rPr>
          <w:b/>
          <w:bCs/>
          <w:sz w:val="22"/>
          <w:szCs w:val="22"/>
          <w:lang w:val="en-US"/>
        </w:rPr>
        <w:t>e.g., target</w:t>
      </w:r>
      <w:r w:rsidR="00171ACF">
        <w:rPr>
          <w:b/>
          <w:bCs/>
          <w:sz w:val="22"/>
          <w:szCs w:val="22"/>
          <w:lang w:val="en-US"/>
        </w:rPr>
        <w:t xml:space="preserve"> UE) </w:t>
      </w:r>
      <w:r w:rsidR="00171ACF" w:rsidRPr="007C29B7">
        <w:rPr>
          <w:b/>
          <w:bCs/>
          <w:sz w:val="22"/>
          <w:szCs w:val="22"/>
          <w:lang w:val="en-US"/>
        </w:rPr>
        <w:t xml:space="preserve">may configure </w:t>
      </w:r>
      <w:r w:rsidR="00171ACF">
        <w:rPr>
          <w:b/>
          <w:bCs/>
          <w:sz w:val="22"/>
          <w:szCs w:val="22"/>
          <w:lang w:val="en-US"/>
        </w:rPr>
        <w:t xml:space="preserve">parameters of </w:t>
      </w:r>
      <w:r w:rsidR="00171ACF" w:rsidRPr="007C29B7">
        <w:rPr>
          <w:b/>
          <w:bCs/>
          <w:sz w:val="22"/>
          <w:szCs w:val="22"/>
          <w:lang w:val="en-US"/>
        </w:rPr>
        <w:t xml:space="preserve">SL PRS </w:t>
      </w:r>
      <w:r w:rsidR="00171ACF">
        <w:rPr>
          <w:b/>
          <w:bCs/>
          <w:sz w:val="22"/>
          <w:szCs w:val="22"/>
          <w:lang w:val="en-US"/>
        </w:rPr>
        <w:t xml:space="preserve">(e.g., bandwidth, periodicity, etc.) </w:t>
      </w:r>
      <w:r w:rsidR="00171ACF" w:rsidRPr="007C29B7">
        <w:rPr>
          <w:b/>
          <w:bCs/>
          <w:sz w:val="22"/>
          <w:szCs w:val="22"/>
          <w:lang w:val="en-US"/>
        </w:rPr>
        <w:t>for itself and</w:t>
      </w:r>
      <w:r w:rsidR="00171ACF">
        <w:rPr>
          <w:b/>
          <w:bCs/>
          <w:sz w:val="22"/>
          <w:szCs w:val="22"/>
          <w:lang w:val="en-US"/>
        </w:rPr>
        <w:t>/or</w:t>
      </w:r>
      <w:r w:rsidR="00171ACF" w:rsidRPr="007C29B7">
        <w:rPr>
          <w:b/>
          <w:bCs/>
          <w:sz w:val="22"/>
          <w:szCs w:val="22"/>
          <w:lang w:val="en-US"/>
        </w:rPr>
        <w:t xml:space="preserve"> other UEs</w:t>
      </w:r>
      <w:r w:rsidR="00171ACF">
        <w:rPr>
          <w:b/>
          <w:bCs/>
          <w:sz w:val="22"/>
          <w:szCs w:val="22"/>
          <w:lang w:val="en-US"/>
        </w:rPr>
        <w:t xml:space="preserve"> </w:t>
      </w:r>
      <w:r w:rsidR="00171ACF" w:rsidRPr="00DB6242">
        <w:rPr>
          <w:b/>
          <w:bCs/>
          <w:sz w:val="22"/>
          <w:szCs w:val="22"/>
          <w:lang w:val="en-US"/>
        </w:rPr>
        <w:t>(e.g., anchor</w:t>
      </w:r>
      <w:r w:rsidR="00171ACF">
        <w:rPr>
          <w:b/>
          <w:bCs/>
          <w:sz w:val="22"/>
          <w:szCs w:val="22"/>
          <w:lang w:val="en-US"/>
        </w:rPr>
        <w:t xml:space="preserve"> UEs</w:t>
      </w:r>
      <w:r w:rsidR="00171ACF" w:rsidRPr="00DB6242">
        <w:rPr>
          <w:b/>
          <w:bCs/>
          <w:sz w:val="22"/>
          <w:szCs w:val="22"/>
          <w:lang w:val="en-US"/>
        </w:rPr>
        <w:t>)</w:t>
      </w:r>
      <w:r w:rsidR="00171ACF" w:rsidRPr="007C29B7">
        <w:rPr>
          <w:b/>
          <w:bCs/>
          <w:sz w:val="22"/>
          <w:szCs w:val="22"/>
          <w:lang w:val="en-US"/>
        </w:rPr>
        <w:t>.</w:t>
      </w:r>
    </w:p>
    <w:p w14:paraId="6D6FD35E" w14:textId="77777777" w:rsidR="00171ACF" w:rsidRPr="00E55B30" w:rsidRDefault="009176C3" w:rsidP="00BB3FC9">
      <w:pPr>
        <w:jc w:val="both"/>
        <w:rPr>
          <w:b/>
          <w:bCs/>
          <w:sz w:val="22"/>
          <w:szCs w:val="22"/>
        </w:rPr>
      </w:pPr>
      <w:r>
        <w:rPr>
          <w:sz w:val="22"/>
          <w:szCs w:val="22"/>
          <w:lang w:val="en-US"/>
        </w:rPr>
        <w:fldChar w:fldCharType="end"/>
      </w:r>
      <w:r>
        <w:rPr>
          <w:sz w:val="22"/>
          <w:szCs w:val="22"/>
          <w:lang w:val="en-US"/>
        </w:rPr>
        <w:fldChar w:fldCharType="begin"/>
      </w:r>
      <w:r>
        <w:rPr>
          <w:sz w:val="22"/>
          <w:szCs w:val="22"/>
          <w:lang w:val="en-US"/>
        </w:rPr>
        <w:instrText xml:space="preserve"> REF Proposal80482 \h </w:instrText>
      </w:r>
      <w:r>
        <w:rPr>
          <w:sz w:val="22"/>
          <w:szCs w:val="22"/>
          <w:lang w:val="en-US"/>
        </w:rPr>
      </w:r>
      <w:r>
        <w:rPr>
          <w:sz w:val="22"/>
          <w:szCs w:val="22"/>
          <w:lang w:val="en-US"/>
        </w:rPr>
        <w:fldChar w:fldCharType="separate"/>
      </w:r>
      <w:r w:rsidR="00171ACF" w:rsidRPr="00E55B30">
        <w:rPr>
          <w:b/>
          <w:sz w:val="22"/>
          <w:szCs w:val="22"/>
          <w:lang w:val="en-US"/>
        </w:rPr>
        <w:t xml:space="preserve">Proposal </w:t>
      </w:r>
      <w:r w:rsidR="00171ACF">
        <w:rPr>
          <w:b/>
          <w:noProof/>
          <w:lang w:val="en-US"/>
        </w:rPr>
        <w:t>14</w:t>
      </w:r>
      <w:r w:rsidR="00171ACF" w:rsidRPr="00E55B30">
        <w:rPr>
          <w:b/>
          <w:sz w:val="22"/>
          <w:szCs w:val="22"/>
          <w:lang w:val="en-US"/>
        </w:rPr>
        <w:t xml:space="preserve">: </w:t>
      </w:r>
      <w:r w:rsidR="00171ACF">
        <w:rPr>
          <w:b/>
          <w:bCs/>
          <w:sz w:val="22"/>
          <w:szCs w:val="22"/>
          <w:lang w:val="en-US"/>
        </w:rPr>
        <w:t>Periodic or aperiodic</w:t>
      </w:r>
      <w:r w:rsidR="00171ACF" w:rsidRPr="00E55B30" w:rsidDel="001C7FF4">
        <w:rPr>
          <w:b/>
          <w:bCs/>
          <w:sz w:val="22"/>
          <w:szCs w:val="22"/>
          <w:lang w:val="en-US"/>
        </w:rPr>
        <w:t xml:space="preserve"> </w:t>
      </w:r>
      <w:r w:rsidR="00171ACF">
        <w:rPr>
          <w:b/>
          <w:bCs/>
          <w:sz w:val="22"/>
          <w:szCs w:val="22"/>
          <w:lang w:val="en-US"/>
        </w:rPr>
        <w:t>(pre-)</w:t>
      </w:r>
      <w:r w:rsidR="00171ACF" w:rsidRPr="00E55B30">
        <w:rPr>
          <w:b/>
          <w:bCs/>
          <w:sz w:val="22"/>
          <w:szCs w:val="22"/>
          <w:lang w:val="en-US"/>
        </w:rPr>
        <w:t>configured SL PRS</w:t>
      </w:r>
      <w:r w:rsidR="00171ACF">
        <w:rPr>
          <w:b/>
          <w:bCs/>
          <w:sz w:val="22"/>
          <w:szCs w:val="22"/>
          <w:lang w:val="en-US"/>
        </w:rPr>
        <w:t xml:space="preserve"> </w:t>
      </w:r>
      <w:r w:rsidR="00171ACF" w:rsidRPr="00E55B30">
        <w:rPr>
          <w:b/>
          <w:bCs/>
          <w:sz w:val="22"/>
          <w:szCs w:val="22"/>
          <w:lang w:val="en-US"/>
        </w:rPr>
        <w:t>can be activated</w:t>
      </w:r>
      <w:r w:rsidR="00171ACF">
        <w:rPr>
          <w:b/>
          <w:bCs/>
          <w:sz w:val="22"/>
          <w:szCs w:val="22"/>
          <w:lang w:val="en-US"/>
        </w:rPr>
        <w:t xml:space="preserve"> or </w:t>
      </w:r>
      <w:r w:rsidR="00171ACF" w:rsidRPr="00E55B30">
        <w:rPr>
          <w:b/>
          <w:bCs/>
          <w:sz w:val="22"/>
          <w:szCs w:val="22"/>
          <w:lang w:val="en-US"/>
        </w:rPr>
        <w:t xml:space="preserve">deactivated based on indications coming from higher layers, </w:t>
      </w:r>
      <w:proofErr w:type="gramStart"/>
      <w:r w:rsidR="00171ACF">
        <w:rPr>
          <w:b/>
          <w:bCs/>
          <w:sz w:val="22"/>
          <w:szCs w:val="22"/>
          <w:lang w:val="en-US"/>
        </w:rPr>
        <w:t>e.g.</w:t>
      </w:r>
      <w:proofErr w:type="gramEnd"/>
      <w:r w:rsidR="00171ACF" w:rsidRPr="00E55B30">
        <w:rPr>
          <w:b/>
          <w:bCs/>
          <w:sz w:val="22"/>
          <w:szCs w:val="22"/>
          <w:lang w:val="en-US"/>
        </w:rPr>
        <w:t xml:space="preserve"> based on parameters that are </w:t>
      </w:r>
      <w:r w:rsidR="00171ACF">
        <w:rPr>
          <w:b/>
          <w:bCs/>
          <w:sz w:val="22"/>
          <w:szCs w:val="22"/>
          <w:lang w:val="en-US"/>
        </w:rPr>
        <w:t>(pre-)</w:t>
      </w:r>
      <w:r w:rsidR="00171ACF" w:rsidRPr="00E55B30">
        <w:rPr>
          <w:b/>
          <w:bCs/>
          <w:sz w:val="22"/>
          <w:szCs w:val="22"/>
          <w:lang w:val="en-US"/>
        </w:rPr>
        <w:t>configurable by the network.</w:t>
      </w:r>
    </w:p>
    <w:p w14:paraId="1620A30E" w14:textId="77777777" w:rsidR="00171ACF" w:rsidRPr="00BB3FC9" w:rsidRDefault="009176C3" w:rsidP="00BB3FC9">
      <w:pPr>
        <w:jc w:val="both"/>
        <w:rPr>
          <w:b/>
          <w:bCs/>
          <w:sz w:val="22"/>
          <w:szCs w:val="22"/>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Proposal80483 \h </w:instrText>
      </w:r>
      <w:r>
        <w:rPr>
          <w:sz w:val="22"/>
          <w:szCs w:val="22"/>
          <w:lang w:val="en-US"/>
        </w:rPr>
      </w:r>
      <w:r>
        <w:rPr>
          <w:sz w:val="22"/>
          <w:szCs w:val="22"/>
          <w:lang w:val="en-US"/>
        </w:rPr>
        <w:fldChar w:fldCharType="separate"/>
      </w:r>
      <w:r w:rsidR="00171ACF" w:rsidRPr="00E55B30">
        <w:rPr>
          <w:b/>
          <w:bCs/>
          <w:sz w:val="22"/>
          <w:szCs w:val="22"/>
          <w:lang w:val="en-US"/>
        </w:rPr>
        <w:t xml:space="preserve">Proposal </w:t>
      </w:r>
      <w:r w:rsidR="00171ACF">
        <w:rPr>
          <w:b/>
          <w:bCs/>
          <w:noProof/>
          <w:lang w:val="en-US"/>
        </w:rPr>
        <w:t>15</w:t>
      </w:r>
      <w:r w:rsidR="00171ACF" w:rsidRPr="00E55B30">
        <w:rPr>
          <w:b/>
          <w:bCs/>
          <w:sz w:val="22"/>
          <w:szCs w:val="22"/>
          <w:lang w:val="en-US"/>
        </w:rPr>
        <w:t xml:space="preserve">: </w:t>
      </w:r>
      <w:r w:rsidR="00171ACF">
        <w:rPr>
          <w:b/>
          <w:bCs/>
          <w:sz w:val="22"/>
          <w:szCs w:val="22"/>
          <w:lang w:val="en-US"/>
        </w:rPr>
        <w:t xml:space="preserve">A </w:t>
      </w:r>
      <w:r w:rsidR="00171ACF" w:rsidRPr="00E55B30">
        <w:rPr>
          <w:b/>
          <w:bCs/>
          <w:sz w:val="22"/>
          <w:szCs w:val="22"/>
          <w:lang w:val="en-US"/>
        </w:rPr>
        <w:t xml:space="preserve">SL-PRS </w:t>
      </w:r>
      <w:r w:rsidR="00171ACF">
        <w:rPr>
          <w:b/>
          <w:bCs/>
          <w:sz w:val="22"/>
          <w:szCs w:val="22"/>
          <w:lang w:val="en-US"/>
        </w:rPr>
        <w:t>transmission can be re-configured</w:t>
      </w:r>
      <w:r w:rsidR="00171ACF" w:rsidRPr="00E55B30">
        <w:rPr>
          <w:b/>
          <w:bCs/>
          <w:sz w:val="22"/>
          <w:szCs w:val="22"/>
          <w:lang w:val="en-US"/>
        </w:rPr>
        <w:t xml:space="preserve"> </w:t>
      </w:r>
      <w:r w:rsidR="00171ACF">
        <w:rPr>
          <w:b/>
          <w:bCs/>
          <w:sz w:val="22"/>
          <w:szCs w:val="22"/>
          <w:lang w:val="en-US"/>
        </w:rPr>
        <w:t>in response to</w:t>
      </w:r>
      <w:r w:rsidR="00171ACF" w:rsidRPr="00E55B30">
        <w:rPr>
          <w:b/>
          <w:bCs/>
          <w:sz w:val="22"/>
          <w:szCs w:val="22"/>
          <w:lang w:val="en-US"/>
        </w:rPr>
        <w:t xml:space="preserve"> changing target-anchor link conditions.</w:t>
      </w:r>
    </w:p>
    <w:p w14:paraId="71BB3475" w14:textId="77777777" w:rsidR="00171ACF" w:rsidRPr="007C29B7" w:rsidRDefault="009176C3" w:rsidP="001A7B5F">
      <w:pPr>
        <w:jc w:val="both"/>
        <w:rPr>
          <w:bCs/>
          <w:sz w:val="22"/>
          <w:szCs w:val="22"/>
        </w:rPr>
      </w:pPr>
      <w:r>
        <w:rPr>
          <w:sz w:val="22"/>
          <w:szCs w:val="22"/>
          <w:lang w:val="en-US"/>
        </w:rPr>
        <w:fldChar w:fldCharType="end"/>
      </w:r>
      <w:r>
        <w:rPr>
          <w:sz w:val="22"/>
          <w:szCs w:val="22"/>
          <w:lang w:val="en-US"/>
        </w:rPr>
        <w:fldChar w:fldCharType="begin"/>
      </w:r>
      <w:r>
        <w:rPr>
          <w:sz w:val="22"/>
          <w:szCs w:val="22"/>
          <w:lang w:val="en-US"/>
        </w:rPr>
        <w:instrText xml:space="preserve"> REF Proposal80484 \h </w:instrText>
      </w:r>
      <w:r>
        <w:rPr>
          <w:sz w:val="22"/>
          <w:szCs w:val="22"/>
          <w:lang w:val="en-US"/>
        </w:rPr>
      </w:r>
      <w:r>
        <w:rPr>
          <w:sz w:val="22"/>
          <w:szCs w:val="22"/>
          <w:lang w:val="en-US"/>
        </w:rPr>
        <w:fldChar w:fldCharType="separate"/>
      </w:r>
      <w:r w:rsidR="00171ACF" w:rsidRPr="00E55B30">
        <w:rPr>
          <w:b/>
          <w:bCs/>
          <w:sz w:val="22"/>
          <w:szCs w:val="22"/>
          <w:lang w:val="en-US"/>
        </w:rPr>
        <w:t xml:space="preserve">Proposal </w:t>
      </w:r>
      <w:r w:rsidR="00171ACF">
        <w:rPr>
          <w:b/>
          <w:bCs/>
          <w:noProof/>
          <w:lang w:val="en-US"/>
        </w:rPr>
        <w:t>16</w:t>
      </w:r>
      <w:r w:rsidR="00171ACF" w:rsidRPr="00E55B30">
        <w:rPr>
          <w:b/>
          <w:bCs/>
          <w:sz w:val="22"/>
          <w:szCs w:val="22"/>
          <w:lang w:val="en-US"/>
        </w:rPr>
        <w:t>:</w:t>
      </w:r>
      <w:r w:rsidR="00171ACF">
        <w:rPr>
          <w:b/>
          <w:bCs/>
          <w:sz w:val="22"/>
          <w:szCs w:val="22"/>
          <w:lang w:val="en-US"/>
        </w:rPr>
        <w:t xml:space="preserve"> UEs involved in SL positioning may exchange information on the channel congestion they observe, so as to adapt their SL PRS configuration, e.g., depending on their relative congestion status. </w:t>
      </w:r>
    </w:p>
    <w:p w14:paraId="0D9A0186" w14:textId="77777777" w:rsidR="00171ACF" w:rsidRDefault="009176C3" w:rsidP="00A0768C">
      <w:pPr>
        <w:jc w:val="both"/>
        <w:rPr>
          <w:b/>
          <w:bCs/>
          <w:sz w:val="22"/>
          <w:szCs w:val="22"/>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Proposal80485 \h </w:instrText>
      </w:r>
      <w:r>
        <w:rPr>
          <w:sz w:val="22"/>
          <w:szCs w:val="22"/>
          <w:lang w:val="en-US"/>
        </w:rPr>
      </w:r>
      <w:r>
        <w:rPr>
          <w:sz w:val="22"/>
          <w:szCs w:val="22"/>
          <w:lang w:val="en-US"/>
        </w:rPr>
        <w:fldChar w:fldCharType="separate"/>
      </w:r>
      <w:r w:rsidR="00171ACF" w:rsidRPr="7C8ED790">
        <w:rPr>
          <w:b/>
          <w:bCs/>
          <w:sz w:val="22"/>
          <w:szCs w:val="22"/>
          <w:lang w:val="en-US"/>
        </w:rPr>
        <w:t xml:space="preserve">Proposal </w:t>
      </w:r>
      <w:r w:rsidR="00171ACF">
        <w:rPr>
          <w:b/>
          <w:bCs/>
          <w:noProof/>
          <w:sz w:val="22"/>
          <w:szCs w:val="22"/>
          <w:lang w:val="en-US"/>
        </w:rPr>
        <w:t>17</w:t>
      </w:r>
      <w:r w:rsidR="00171ACF" w:rsidRPr="7C8ED790">
        <w:rPr>
          <w:b/>
          <w:bCs/>
          <w:sz w:val="22"/>
          <w:szCs w:val="22"/>
          <w:lang w:val="en-US"/>
        </w:rPr>
        <w:t xml:space="preserve">: </w:t>
      </w:r>
      <w:r w:rsidR="00171ACF" w:rsidRPr="02D52904">
        <w:rPr>
          <w:b/>
          <w:bCs/>
          <w:sz w:val="22"/>
          <w:szCs w:val="22"/>
          <w:lang w:val="en-US"/>
        </w:rPr>
        <w:t xml:space="preserve">Support HARQ </w:t>
      </w:r>
      <w:r w:rsidR="00171ACF">
        <w:rPr>
          <w:b/>
          <w:bCs/>
          <w:sz w:val="22"/>
          <w:szCs w:val="22"/>
          <w:lang w:val="en-US"/>
        </w:rPr>
        <w:t>feedback for unicast and groupcast SL PRS transmissions to allow or prevent retransmission of a SL PRS transmission.</w:t>
      </w:r>
    </w:p>
    <w:p w14:paraId="58B4C3C6" w14:textId="77777777" w:rsidR="00171ACF" w:rsidRPr="007C29B7" w:rsidRDefault="009176C3" w:rsidP="00A0768C">
      <w:pPr>
        <w:jc w:val="both"/>
      </w:pPr>
      <w:r>
        <w:rPr>
          <w:sz w:val="22"/>
          <w:szCs w:val="22"/>
          <w:lang w:val="en-US"/>
        </w:rPr>
        <w:fldChar w:fldCharType="end"/>
      </w:r>
      <w:r>
        <w:rPr>
          <w:sz w:val="22"/>
          <w:szCs w:val="22"/>
          <w:lang w:val="en-US"/>
        </w:rPr>
        <w:fldChar w:fldCharType="begin"/>
      </w:r>
      <w:r>
        <w:rPr>
          <w:sz w:val="22"/>
          <w:szCs w:val="22"/>
          <w:lang w:val="en-US"/>
        </w:rPr>
        <w:instrText xml:space="preserve"> REF Proposal80486 \h </w:instrText>
      </w:r>
      <w:r>
        <w:rPr>
          <w:sz w:val="22"/>
          <w:szCs w:val="22"/>
          <w:lang w:val="en-US"/>
        </w:rPr>
      </w:r>
      <w:r>
        <w:rPr>
          <w:sz w:val="22"/>
          <w:szCs w:val="22"/>
          <w:lang w:val="en-US"/>
        </w:rPr>
        <w:fldChar w:fldCharType="separate"/>
      </w:r>
      <w:r w:rsidR="00171ACF">
        <w:rPr>
          <w:b/>
          <w:bCs/>
          <w:sz w:val="22"/>
          <w:szCs w:val="22"/>
          <w:lang w:val="en-US"/>
        </w:rPr>
        <w:t xml:space="preserve">Proposal </w:t>
      </w:r>
      <w:r w:rsidR="00171ACF">
        <w:rPr>
          <w:b/>
          <w:bCs/>
          <w:noProof/>
          <w:sz w:val="22"/>
          <w:szCs w:val="22"/>
          <w:lang w:val="en-US"/>
        </w:rPr>
        <w:t>18</w:t>
      </w:r>
      <w:r w:rsidR="00171ACF">
        <w:rPr>
          <w:b/>
          <w:bCs/>
          <w:sz w:val="22"/>
          <w:szCs w:val="22"/>
          <w:lang w:val="en-US"/>
        </w:rPr>
        <w:t>: Study higher layer signaling of</w:t>
      </w:r>
      <w:r w:rsidR="00171ACF" w:rsidRPr="02D52904">
        <w:rPr>
          <w:b/>
          <w:bCs/>
          <w:sz w:val="22"/>
          <w:szCs w:val="22"/>
          <w:lang w:val="en-US"/>
        </w:rPr>
        <w:t xml:space="preserve"> </w:t>
      </w:r>
      <w:r w:rsidR="00171ACF" w:rsidRPr="7F2AA643">
        <w:rPr>
          <w:b/>
          <w:bCs/>
          <w:sz w:val="22"/>
          <w:szCs w:val="22"/>
          <w:lang w:val="en-US"/>
        </w:rPr>
        <w:t xml:space="preserve">feedback </w:t>
      </w:r>
      <w:r w:rsidR="00171ACF">
        <w:rPr>
          <w:b/>
          <w:bCs/>
          <w:sz w:val="22"/>
          <w:szCs w:val="22"/>
          <w:lang w:val="en-US"/>
        </w:rPr>
        <w:t>on SL PRS transmissions that helps re-configuring the transmissions based on the changing link conditions and positioning QoS requirements</w:t>
      </w:r>
      <w:r w:rsidR="00171ACF" w:rsidRPr="7C8ED790">
        <w:rPr>
          <w:b/>
          <w:bCs/>
          <w:sz w:val="22"/>
          <w:szCs w:val="22"/>
          <w:lang w:val="en-US"/>
        </w:rPr>
        <w:t>.</w:t>
      </w:r>
    </w:p>
    <w:p w14:paraId="5CC7D32A" w14:textId="211D617F" w:rsidR="00E90264" w:rsidRPr="00F51623" w:rsidRDefault="009176C3" w:rsidP="00E90264">
      <w:pPr>
        <w:jc w:val="both"/>
        <w:rPr>
          <w:sz w:val="22"/>
          <w:szCs w:val="22"/>
          <w:lang w:val="en-US"/>
        </w:rPr>
      </w:pPr>
      <w:r>
        <w:rPr>
          <w:sz w:val="22"/>
          <w:szCs w:val="22"/>
          <w:lang w:val="en-US"/>
        </w:rPr>
        <w:fldChar w:fldCharType="end"/>
      </w:r>
      <w:r w:rsidR="00E90264" w:rsidRPr="00F51623">
        <w:rPr>
          <w:sz w:val="22"/>
          <w:szCs w:val="22"/>
          <w:lang w:val="en-US"/>
        </w:rPr>
        <w:t xml:space="preserve"> </w:t>
      </w:r>
    </w:p>
    <w:p w14:paraId="69BD9633" w14:textId="0E3C4974" w:rsidR="00F51623" w:rsidRPr="00F51623" w:rsidRDefault="00F51623" w:rsidP="00F51623">
      <w:pPr>
        <w:spacing w:before="120" w:after="120"/>
        <w:jc w:val="both"/>
        <w:rPr>
          <w:sz w:val="22"/>
          <w:szCs w:val="22"/>
          <w:lang w:val="en-US"/>
        </w:rPr>
      </w:pPr>
    </w:p>
    <w:p w14:paraId="695434B5" w14:textId="66560410" w:rsidR="00F51623" w:rsidRDefault="00F51623" w:rsidP="00F51623">
      <w:pPr>
        <w:rPr>
          <w:lang w:val="en-US"/>
        </w:rPr>
      </w:pPr>
    </w:p>
    <w:p w14:paraId="0CE6C39D" w14:textId="77777777" w:rsidR="00F51623" w:rsidRPr="00F51623" w:rsidRDefault="00F51623" w:rsidP="00F51623">
      <w:pPr>
        <w:rPr>
          <w:lang w:val="en-US"/>
        </w:rPr>
      </w:pPr>
    </w:p>
    <w:p w14:paraId="447CA517" w14:textId="7D16AB7B" w:rsidR="00FD3934" w:rsidRPr="003A74B1" w:rsidRDefault="00FD3934" w:rsidP="002921E9">
      <w:pPr>
        <w:pStyle w:val="Heading1"/>
        <w:rPr>
          <w:lang w:val="en-US"/>
        </w:rPr>
      </w:pPr>
      <w:r w:rsidRPr="003A74B1">
        <w:rPr>
          <w:lang w:val="en-US"/>
        </w:rPr>
        <w:t>References</w:t>
      </w:r>
    </w:p>
    <w:p w14:paraId="5AAF88C0" w14:textId="428BB257" w:rsidR="00CC2A98" w:rsidRPr="009B12C7" w:rsidRDefault="00542D0A" w:rsidP="009B12C7">
      <w:pPr>
        <w:pStyle w:val="ListParagraph"/>
        <w:numPr>
          <w:ilvl w:val="0"/>
          <w:numId w:val="61"/>
        </w:numPr>
        <w:rPr>
          <w:rFonts w:eastAsia="MS Mincho"/>
          <w:sz w:val="22"/>
          <w:szCs w:val="22"/>
          <w:lang w:val="en-US" w:eastAsia="ja-JP"/>
        </w:rPr>
      </w:pPr>
      <w:bookmarkStart w:id="136" w:name="_Ref100325078"/>
      <w:r w:rsidRPr="00542D0A">
        <w:rPr>
          <w:rFonts w:eastAsia="MS Mincho"/>
          <w:sz w:val="22"/>
          <w:szCs w:val="22"/>
          <w:lang w:val="en-US" w:eastAsia="ja-JP"/>
        </w:rPr>
        <w:t>RP-223549</w:t>
      </w:r>
      <w:r w:rsidR="00CC2A98" w:rsidRPr="009B12C7">
        <w:rPr>
          <w:rFonts w:eastAsia="MS Mincho"/>
          <w:sz w:val="22"/>
          <w:szCs w:val="22"/>
          <w:lang w:val="en-US" w:eastAsia="ja-JP"/>
        </w:rPr>
        <w:t>, “</w:t>
      </w:r>
      <w:r w:rsidRPr="00542D0A">
        <w:rPr>
          <w:rFonts w:eastAsia="MS Mincho"/>
          <w:sz w:val="22"/>
          <w:szCs w:val="22"/>
          <w:lang w:val="en-US" w:eastAsia="ja-JP"/>
        </w:rPr>
        <w:t>Expanded and Improved NR Positioning</w:t>
      </w:r>
      <w:r w:rsidR="00CC2A98" w:rsidRPr="009B12C7">
        <w:rPr>
          <w:rFonts w:eastAsia="MS Mincho"/>
          <w:sz w:val="22"/>
          <w:szCs w:val="22"/>
          <w:lang w:val="en-US" w:eastAsia="ja-JP"/>
        </w:rPr>
        <w:t>”</w:t>
      </w:r>
      <w:bookmarkEnd w:id="136"/>
    </w:p>
    <w:p w14:paraId="695FF78D" w14:textId="21916B10" w:rsidR="00AE0791" w:rsidRPr="009B12C7" w:rsidRDefault="00542D0A" w:rsidP="009B12C7">
      <w:pPr>
        <w:pStyle w:val="ListParagraph"/>
        <w:numPr>
          <w:ilvl w:val="0"/>
          <w:numId w:val="61"/>
        </w:numPr>
        <w:rPr>
          <w:rFonts w:eastAsia="MS Mincho"/>
          <w:sz w:val="22"/>
          <w:szCs w:val="22"/>
          <w:lang w:val="en-US" w:eastAsia="ja-JP"/>
        </w:rPr>
      </w:pPr>
      <w:r>
        <w:rPr>
          <w:rFonts w:eastAsia="MS Mincho"/>
          <w:sz w:val="22"/>
          <w:szCs w:val="22"/>
          <w:lang w:val="en-US" w:eastAsia="ja-JP"/>
        </w:rPr>
        <w:lastRenderedPageBreak/>
        <w:t xml:space="preserve">3GPP </w:t>
      </w:r>
      <w:r w:rsidRPr="00542D0A">
        <w:rPr>
          <w:rFonts w:eastAsia="MS Mincho"/>
          <w:sz w:val="22"/>
          <w:szCs w:val="22"/>
          <w:lang w:val="en-US" w:eastAsia="ja-JP"/>
        </w:rPr>
        <w:t>TR 38.859</w:t>
      </w:r>
      <w:r>
        <w:rPr>
          <w:rFonts w:eastAsia="MS Mincho"/>
          <w:sz w:val="22"/>
          <w:szCs w:val="22"/>
          <w:lang w:val="en-US" w:eastAsia="ja-JP"/>
        </w:rPr>
        <w:t xml:space="preserve">, </w:t>
      </w:r>
      <w:r w:rsidRPr="00542D0A">
        <w:rPr>
          <w:rFonts w:eastAsia="MS Mincho"/>
          <w:sz w:val="22"/>
          <w:szCs w:val="22"/>
          <w:lang w:val="en-US" w:eastAsia="ja-JP"/>
        </w:rPr>
        <w:t>Study on expanded and improved NR positioning</w:t>
      </w:r>
    </w:p>
    <w:p w14:paraId="215D2B69" w14:textId="050425DC" w:rsidR="00870623" w:rsidRPr="009B12C7" w:rsidRDefault="00870623" w:rsidP="009B12C7">
      <w:pPr>
        <w:pStyle w:val="ListParagraph"/>
        <w:numPr>
          <w:ilvl w:val="0"/>
          <w:numId w:val="61"/>
        </w:numPr>
        <w:tabs>
          <w:tab w:val="left" w:pos="360"/>
        </w:tabs>
        <w:spacing w:after="120"/>
        <w:jc w:val="both"/>
        <w:rPr>
          <w:rFonts w:eastAsia="MS Mincho"/>
          <w:sz w:val="22"/>
          <w:szCs w:val="22"/>
          <w:lang w:val="en-US" w:eastAsia="ja-JP"/>
        </w:rPr>
      </w:pPr>
      <w:bookmarkStart w:id="137" w:name="_Ref102125649"/>
      <w:bookmarkStart w:id="138" w:name="_Ref102125286"/>
      <w:r w:rsidRPr="009B12C7">
        <w:rPr>
          <w:rFonts w:eastAsia="MS Mincho"/>
          <w:sz w:val="22"/>
          <w:szCs w:val="22"/>
          <w:lang w:val="en-US" w:eastAsia="ja-JP"/>
        </w:rPr>
        <w:t xml:space="preserve">3GPP </w:t>
      </w:r>
      <w:r w:rsidR="00032E4B" w:rsidRPr="009B12C7">
        <w:rPr>
          <w:rFonts w:eastAsia="MS Mincho"/>
          <w:sz w:val="22"/>
          <w:szCs w:val="22"/>
          <w:lang w:val="en-US" w:eastAsia="ja-JP"/>
        </w:rPr>
        <w:t>TR 23.700-86, “</w:t>
      </w:r>
      <w:r w:rsidR="0070375F" w:rsidRPr="009B12C7">
        <w:rPr>
          <w:rFonts w:eastAsia="MS Mincho"/>
          <w:sz w:val="22"/>
          <w:szCs w:val="22"/>
          <w:lang w:val="en-US" w:eastAsia="ja-JP"/>
        </w:rPr>
        <w:t>Technical Specification Group Services and System Aspects; Study on Architecture Enhancement to support Ranging based services and sidelink positioning; (Release 18)</w:t>
      </w:r>
      <w:r w:rsidR="00032E4B" w:rsidRPr="009B12C7">
        <w:rPr>
          <w:rFonts w:eastAsia="MS Mincho"/>
          <w:sz w:val="22"/>
          <w:szCs w:val="22"/>
          <w:lang w:val="en-US" w:eastAsia="ja-JP"/>
        </w:rPr>
        <w:t>”</w:t>
      </w:r>
      <w:bookmarkEnd w:id="137"/>
    </w:p>
    <w:p w14:paraId="491A7D02" w14:textId="1340E7D3" w:rsidR="001E6BDE" w:rsidRPr="007E75A1" w:rsidRDefault="00970843" w:rsidP="007E75A1">
      <w:pPr>
        <w:pStyle w:val="ListParagraph"/>
        <w:numPr>
          <w:ilvl w:val="0"/>
          <w:numId w:val="61"/>
        </w:numPr>
        <w:tabs>
          <w:tab w:val="left" w:pos="360"/>
        </w:tabs>
        <w:spacing w:after="120"/>
        <w:jc w:val="both"/>
        <w:rPr>
          <w:rFonts w:eastAsia="MS Mincho"/>
          <w:sz w:val="22"/>
          <w:szCs w:val="22"/>
          <w:lang w:val="en-US" w:eastAsia="ja-JP"/>
        </w:rPr>
      </w:pPr>
      <w:bookmarkStart w:id="139" w:name="_Ref127472290"/>
      <w:bookmarkEnd w:id="138"/>
      <w:r>
        <w:rPr>
          <w:rFonts w:eastAsia="MS Mincho"/>
          <w:sz w:val="22"/>
          <w:szCs w:val="22"/>
          <w:lang w:val="en-US" w:eastAsia="ja-JP"/>
        </w:rPr>
        <w:t>R1-2212938, “</w:t>
      </w:r>
      <w:r w:rsidRPr="00535D1B">
        <w:rPr>
          <w:rFonts w:eastAsia="MS Mincho"/>
          <w:sz w:val="22"/>
          <w:szCs w:val="22"/>
          <w:lang w:val="en-US" w:eastAsia="ja-JP"/>
        </w:rPr>
        <w:t>Moderator Summary #4 on potential solutions for SL positioning</w:t>
      </w:r>
      <w:r>
        <w:rPr>
          <w:rFonts w:eastAsia="MS Mincho"/>
          <w:sz w:val="22"/>
          <w:szCs w:val="22"/>
          <w:lang w:val="en-US" w:eastAsia="ja-JP"/>
        </w:rPr>
        <w:t>”</w:t>
      </w:r>
      <w:bookmarkEnd w:id="139"/>
    </w:p>
    <w:sectPr w:rsidR="001E6BDE" w:rsidRPr="007E75A1"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4CD6D" w14:textId="77777777" w:rsidR="00185107" w:rsidRDefault="00185107">
      <w:r>
        <w:separator/>
      </w:r>
    </w:p>
  </w:endnote>
  <w:endnote w:type="continuationSeparator" w:id="0">
    <w:p w14:paraId="3AAFB911" w14:textId="77777777" w:rsidR="00185107" w:rsidRDefault="00185107">
      <w:r>
        <w:continuationSeparator/>
      </w:r>
    </w:p>
  </w:endnote>
  <w:endnote w:type="continuationNotice" w:id="1">
    <w:p w14:paraId="0C0C8005" w14:textId="77777777" w:rsidR="00185107" w:rsidRDefault="001851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09C01" w14:textId="77777777" w:rsidR="00185107" w:rsidRDefault="00185107">
      <w:r>
        <w:separator/>
      </w:r>
    </w:p>
  </w:footnote>
  <w:footnote w:type="continuationSeparator" w:id="0">
    <w:p w14:paraId="043690DD" w14:textId="77777777" w:rsidR="00185107" w:rsidRDefault="00185107">
      <w:r>
        <w:continuationSeparator/>
      </w:r>
    </w:p>
  </w:footnote>
  <w:footnote w:type="continuationNotice" w:id="1">
    <w:p w14:paraId="4F0A66DD" w14:textId="77777777" w:rsidR="00185107" w:rsidRDefault="001851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55B33"/>
    <w:multiLevelType w:val="hybridMultilevel"/>
    <w:tmpl w:val="DD42EFF0"/>
    <w:lvl w:ilvl="0" w:tplc="58B47858">
      <w:start w:val="1"/>
      <w:numFmt w:val="bullet"/>
      <w:lvlText w:val=""/>
      <w:lvlJc w:val="left"/>
      <w:pPr>
        <w:tabs>
          <w:tab w:val="num" w:pos="720"/>
        </w:tabs>
        <w:ind w:left="720" w:hanging="360"/>
      </w:pPr>
      <w:rPr>
        <w:rFonts w:ascii="Symbol" w:hAnsi="Symbol" w:hint="default"/>
      </w:rPr>
    </w:lvl>
    <w:lvl w:ilvl="1" w:tplc="342E2A8C">
      <w:numFmt w:val="bullet"/>
      <w:lvlText w:val="o"/>
      <w:lvlJc w:val="left"/>
      <w:pPr>
        <w:tabs>
          <w:tab w:val="num" w:pos="1440"/>
        </w:tabs>
        <w:ind w:left="1440" w:hanging="360"/>
      </w:pPr>
      <w:rPr>
        <w:rFonts w:ascii="Courier New" w:hAnsi="Courier New" w:hint="default"/>
      </w:rPr>
    </w:lvl>
    <w:lvl w:ilvl="2" w:tplc="9A1EE8FC" w:tentative="1">
      <w:start w:val="1"/>
      <w:numFmt w:val="bullet"/>
      <w:lvlText w:val=""/>
      <w:lvlJc w:val="left"/>
      <w:pPr>
        <w:tabs>
          <w:tab w:val="num" w:pos="2160"/>
        </w:tabs>
        <w:ind w:left="2160" w:hanging="360"/>
      </w:pPr>
      <w:rPr>
        <w:rFonts w:ascii="Symbol" w:hAnsi="Symbol" w:hint="default"/>
      </w:rPr>
    </w:lvl>
    <w:lvl w:ilvl="3" w:tplc="A684C5D2" w:tentative="1">
      <w:start w:val="1"/>
      <w:numFmt w:val="bullet"/>
      <w:lvlText w:val=""/>
      <w:lvlJc w:val="left"/>
      <w:pPr>
        <w:tabs>
          <w:tab w:val="num" w:pos="2880"/>
        </w:tabs>
        <w:ind w:left="2880" w:hanging="360"/>
      </w:pPr>
      <w:rPr>
        <w:rFonts w:ascii="Symbol" w:hAnsi="Symbol" w:hint="default"/>
      </w:rPr>
    </w:lvl>
    <w:lvl w:ilvl="4" w:tplc="996E7EA0" w:tentative="1">
      <w:start w:val="1"/>
      <w:numFmt w:val="bullet"/>
      <w:lvlText w:val=""/>
      <w:lvlJc w:val="left"/>
      <w:pPr>
        <w:tabs>
          <w:tab w:val="num" w:pos="3600"/>
        </w:tabs>
        <w:ind w:left="3600" w:hanging="360"/>
      </w:pPr>
      <w:rPr>
        <w:rFonts w:ascii="Symbol" w:hAnsi="Symbol" w:hint="default"/>
      </w:rPr>
    </w:lvl>
    <w:lvl w:ilvl="5" w:tplc="6100CDCA" w:tentative="1">
      <w:start w:val="1"/>
      <w:numFmt w:val="bullet"/>
      <w:lvlText w:val=""/>
      <w:lvlJc w:val="left"/>
      <w:pPr>
        <w:tabs>
          <w:tab w:val="num" w:pos="4320"/>
        </w:tabs>
        <w:ind w:left="4320" w:hanging="360"/>
      </w:pPr>
      <w:rPr>
        <w:rFonts w:ascii="Symbol" w:hAnsi="Symbol" w:hint="default"/>
      </w:rPr>
    </w:lvl>
    <w:lvl w:ilvl="6" w:tplc="55E493DC" w:tentative="1">
      <w:start w:val="1"/>
      <w:numFmt w:val="bullet"/>
      <w:lvlText w:val=""/>
      <w:lvlJc w:val="left"/>
      <w:pPr>
        <w:tabs>
          <w:tab w:val="num" w:pos="5040"/>
        </w:tabs>
        <w:ind w:left="5040" w:hanging="360"/>
      </w:pPr>
      <w:rPr>
        <w:rFonts w:ascii="Symbol" w:hAnsi="Symbol" w:hint="default"/>
      </w:rPr>
    </w:lvl>
    <w:lvl w:ilvl="7" w:tplc="C994E8CC" w:tentative="1">
      <w:start w:val="1"/>
      <w:numFmt w:val="bullet"/>
      <w:lvlText w:val=""/>
      <w:lvlJc w:val="left"/>
      <w:pPr>
        <w:tabs>
          <w:tab w:val="num" w:pos="5760"/>
        </w:tabs>
        <w:ind w:left="5760" w:hanging="360"/>
      </w:pPr>
      <w:rPr>
        <w:rFonts w:ascii="Symbol" w:hAnsi="Symbol" w:hint="default"/>
      </w:rPr>
    </w:lvl>
    <w:lvl w:ilvl="8" w:tplc="76F86E5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A4163E"/>
    <w:multiLevelType w:val="hybridMultilevel"/>
    <w:tmpl w:val="ABA8F10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501C62"/>
    <w:multiLevelType w:val="hybridMultilevel"/>
    <w:tmpl w:val="41D4B95A"/>
    <w:lvl w:ilvl="0" w:tplc="0406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35777B"/>
    <w:multiLevelType w:val="hybridMultilevel"/>
    <w:tmpl w:val="1C24F9E4"/>
    <w:lvl w:ilvl="0" w:tplc="E8BAB0A0">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9B9207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A005670"/>
    <w:multiLevelType w:val="hybridMultilevel"/>
    <w:tmpl w:val="A46A07CC"/>
    <w:lvl w:ilvl="0" w:tplc="56067F46">
      <w:start w:val="1"/>
      <w:numFmt w:val="bullet"/>
      <w:lvlText w:val=""/>
      <w:lvlJc w:val="left"/>
      <w:pPr>
        <w:tabs>
          <w:tab w:val="num" w:pos="720"/>
        </w:tabs>
        <w:ind w:left="720" w:hanging="360"/>
      </w:pPr>
      <w:rPr>
        <w:rFonts w:ascii="Symbol" w:hAnsi="Symbol" w:hint="default"/>
      </w:rPr>
    </w:lvl>
    <w:lvl w:ilvl="1" w:tplc="13B421EA" w:tentative="1">
      <w:start w:val="1"/>
      <w:numFmt w:val="bullet"/>
      <w:lvlText w:val=""/>
      <w:lvlJc w:val="left"/>
      <w:pPr>
        <w:tabs>
          <w:tab w:val="num" w:pos="1440"/>
        </w:tabs>
        <w:ind w:left="1440" w:hanging="360"/>
      </w:pPr>
      <w:rPr>
        <w:rFonts w:ascii="Symbol" w:hAnsi="Symbol" w:hint="default"/>
      </w:rPr>
    </w:lvl>
    <w:lvl w:ilvl="2" w:tplc="8C08856E" w:tentative="1">
      <w:start w:val="1"/>
      <w:numFmt w:val="bullet"/>
      <w:lvlText w:val=""/>
      <w:lvlJc w:val="left"/>
      <w:pPr>
        <w:tabs>
          <w:tab w:val="num" w:pos="2160"/>
        </w:tabs>
        <w:ind w:left="2160" w:hanging="360"/>
      </w:pPr>
      <w:rPr>
        <w:rFonts w:ascii="Symbol" w:hAnsi="Symbol" w:hint="default"/>
      </w:rPr>
    </w:lvl>
    <w:lvl w:ilvl="3" w:tplc="2B642984" w:tentative="1">
      <w:start w:val="1"/>
      <w:numFmt w:val="bullet"/>
      <w:lvlText w:val=""/>
      <w:lvlJc w:val="left"/>
      <w:pPr>
        <w:tabs>
          <w:tab w:val="num" w:pos="2880"/>
        </w:tabs>
        <w:ind w:left="2880" w:hanging="360"/>
      </w:pPr>
      <w:rPr>
        <w:rFonts w:ascii="Symbol" w:hAnsi="Symbol" w:hint="default"/>
      </w:rPr>
    </w:lvl>
    <w:lvl w:ilvl="4" w:tplc="1656464C" w:tentative="1">
      <w:start w:val="1"/>
      <w:numFmt w:val="bullet"/>
      <w:lvlText w:val=""/>
      <w:lvlJc w:val="left"/>
      <w:pPr>
        <w:tabs>
          <w:tab w:val="num" w:pos="3600"/>
        </w:tabs>
        <w:ind w:left="3600" w:hanging="360"/>
      </w:pPr>
      <w:rPr>
        <w:rFonts w:ascii="Symbol" w:hAnsi="Symbol" w:hint="default"/>
      </w:rPr>
    </w:lvl>
    <w:lvl w:ilvl="5" w:tplc="2DF0D49C" w:tentative="1">
      <w:start w:val="1"/>
      <w:numFmt w:val="bullet"/>
      <w:lvlText w:val=""/>
      <w:lvlJc w:val="left"/>
      <w:pPr>
        <w:tabs>
          <w:tab w:val="num" w:pos="4320"/>
        </w:tabs>
        <w:ind w:left="4320" w:hanging="360"/>
      </w:pPr>
      <w:rPr>
        <w:rFonts w:ascii="Symbol" w:hAnsi="Symbol" w:hint="default"/>
      </w:rPr>
    </w:lvl>
    <w:lvl w:ilvl="6" w:tplc="1BB8D9D8" w:tentative="1">
      <w:start w:val="1"/>
      <w:numFmt w:val="bullet"/>
      <w:lvlText w:val=""/>
      <w:lvlJc w:val="left"/>
      <w:pPr>
        <w:tabs>
          <w:tab w:val="num" w:pos="5040"/>
        </w:tabs>
        <w:ind w:left="5040" w:hanging="360"/>
      </w:pPr>
      <w:rPr>
        <w:rFonts w:ascii="Symbol" w:hAnsi="Symbol" w:hint="default"/>
      </w:rPr>
    </w:lvl>
    <w:lvl w:ilvl="7" w:tplc="D902BE46" w:tentative="1">
      <w:start w:val="1"/>
      <w:numFmt w:val="bullet"/>
      <w:lvlText w:val=""/>
      <w:lvlJc w:val="left"/>
      <w:pPr>
        <w:tabs>
          <w:tab w:val="num" w:pos="5760"/>
        </w:tabs>
        <w:ind w:left="5760" w:hanging="360"/>
      </w:pPr>
      <w:rPr>
        <w:rFonts w:ascii="Symbol" w:hAnsi="Symbol" w:hint="default"/>
      </w:rPr>
    </w:lvl>
    <w:lvl w:ilvl="8" w:tplc="2012C84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7" w15:restartNumberingAfterBreak="0">
    <w:nsid w:val="0A7E4488"/>
    <w:multiLevelType w:val="hybridMultilevel"/>
    <w:tmpl w:val="B970B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846703"/>
    <w:multiLevelType w:val="hybridMultilevel"/>
    <w:tmpl w:val="587ACB20"/>
    <w:lvl w:ilvl="0" w:tplc="E8BAB0A0">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E7309FB"/>
    <w:multiLevelType w:val="multilevel"/>
    <w:tmpl w:val="7ADA9D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5F0428C"/>
    <w:multiLevelType w:val="hybridMultilevel"/>
    <w:tmpl w:val="22B25598"/>
    <w:lvl w:ilvl="0" w:tplc="C798A3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9F168E"/>
    <w:multiLevelType w:val="multilevel"/>
    <w:tmpl w:val="AED80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16DC18E4"/>
    <w:multiLevelType w:val="hybridMultilevel"/>
    <w:tmpl w:val="0E4CDDFC"/>
    <w:lvl w:ilvl="0" w:tplc="AED0D996">
      <w:start w:val="1"/>
      <w:numFmt w:val="bullet"/>
      <w:lvlText w:val=""/>
      <w:lvlJc w:val="left"/>
      <w:pPr>
        <w:tabs>
          <w:tab w:val="num" w:pos="720"/>
        </w:tabs>
        <w:ind w:left="720" w:hanging="360"/>
      </w:pPr>
      <w:rPr>
        <w:rFonts w:ascii="Symbol" w:hAnsi="Symbol" w:hint="default"/>
      </w:rPr>
    </w:lvl>
    <w:lvl w:ilvl="1" w:tplc="D9F4FCE8">
      <w:numFmt w:val="bullet"/>
      <w:lvlText w:val="o"/>
      <w:lvlJc w:val="left"/>
      <w:pPr>
        <w:tabs>
          <w:tab w:val="num" w:pos="1440"/>
        </w:tabs>
        <w:ind w:left="1440" w:hanging="360"/>
      </w:pPr>
      <w:rPr>
        <w:rFonts w:ascii="Courier New" w:hAnsi="Courier New" w:hint="default"/>
      </w:rPr>
    </w:lvl>
    <w:lvl w:ilvl="2" w:tplc="E6ACE9F6">
      <w:numFmt w:val="bullet"/>
      <w:lvlText w:val=""/>
      <w:lvlJc w:val="left"/>
      <w:pPr>
        <w:tabs>
          <w:tab w:val="num" w:pos="2160"/>
        </w:tabs>
        <w:ind w:left="2160" w:hanging="360"/>
      </w:pPr>
      <w:rPr>
        <w:rFonts w:ascii="Wingdings" w:hAnsi="Wingdings" w:hint="default"/>
      </w:rPr>
    </w:lvl>
    <w:lvl w:ilvl="3" w:tplc="0AF6F356" w:tentative="1">
      <w:start w:val="1"/>
      <w:numFmt w:val="bullet"/>
      <w:lvlText w:val=""/>
      <w:lvlJc w:val="left"/>
      <w:pPr>
        <w:tabs>
          <w:tab w:val="num" w:pos="2880"/>
        </w:tabs>
        <w:ind w:left="2880" w:hanging="360"/>
      </w:pPr>
      <w:rPr>
        <w:rFonts w:ascii="Symbol" w:hAnsi="Symbol" w:hint="default"/>
      </w:rPr>
    </w:lvl>
    <w:lvl w:ilvl="4" w:tplc="F4EC8D42" w:tentative="1">
      <w:start w:val="1"/>
      <w:numFmt w:val="bullet"/>
      <w:lvlText w:val=""/>
      <w:lvlJc w:val="left"/>
      <w:pPr>
        <w:tabs>
          <w:tab w:val="num" w:pos="3600"/>
        </w:tabs>
        <w:ind w:left="3600" w:hanging="360"/>
      </w:pPr>
      <w:rPr>
        <w:rFonts w:ascii="Symbol" w:hAnsi="Symbol" w:hint="default"/>
      </w:rPr>
    </w:lvl>
    <w:lvl w:ilvl="5" w:tplc="B9B6EC66" w:tentative="1">
      <w:start w:val="1"/>
      <w:numFmt w:val="bullet"/>
      <w:lvlText w:val=""/>
      <w:lvlJc w:val="left"/>
      <w:pPr>
        <w:tabs>
          <w:tab w:val="num" w:pos="4320"/>
        </w:tabs>
        <w:ind w:left="4320" w:hanging="360"/>
      </w:pPr>
      <w:rPr>
        <w:rFonts w:ascii="Symbol" w:hAnsi="Symbol" w:hint="default"/>
      </w:rPr>
    </w:lvl>
    <w:lvl w:ilvl="6" w:tplc="CB74D03C" w:tentative="1">
      <w:start w:val="1"/>
      <w:numFmt w:val="bullet"/>
      <w:lvlText w:val=""/>
      <w:lvlJc w:val="left"/>
      <w:pPr>
        <w:tabs>
          <w:tab w:val="num" w:pos="5040"/>
        </w:tabs>
        <w:ind w:left="5040" w:hanging="360"/>
      </w:pPr>
      <w:rPr>
        <w:rFonts w:ascii="Symbol" w:hAnsi="Symbol" w:hint="default"/>
      </w:rPr>
    </w:lvl>
    <w:lvl w:ilvl="7" w:tplc="37924D4E" w:tentative="1">
      <w:start w:val="1"/>
      <w:numFmt w:val="bullet"/>
      <w:lvlText w:val=""/>
      <w:lvlJc w:val="left"/>
      <w:pPr>
        <w:tabs>
          <w:tab w:val="num" w:pos="5760"/>
        </w:tabs>
        <w:ind w:left="5760" w:hanging="360"/>
      </w:pPr>
      <w:rPr>
        <w:rFonts w:ascii="Symbol" w:hAnsi="Symbol" w:hint="default"/>
      </w:rPr>
    </w:lvl>
    <w:lvl w:ilvl="8" w:tplc="318AEED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97850FE"/>
    <w:multiLevelType w:val="hybridMultilevel"/>
    <w:tmpl w:val="C9B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B36B60"/>
    <w:multiLevelType w:val="hybridMultilevel"/>
    <w:tmpl w:val="48B01A82"/>
    <w:lvl w:ilvl="0" w:tplc="A14C63F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D003EC6"/>
    <w:multiLevelType w:val="hybridMultilevel"/>
    <w:tmpl w:val="C82E427A"/>
    <w:lvl w:ilvl="0" w:tplc="9EFC900A">
      <w:start w:val="1"/>
      <w:numFmt w:val="bullet"/>
      <w:lvlText w:val=""/>
      <w:lvlJc w:val="left"/>
      <w:pPr>
        <w:tabs>
          <w:tab w:val="num" w:pos="720"/>
        </w:tabs>
        <w:ind w:left="720" w:hanging="360"/>
      </w:pPr>
      <w:rPr>
        <w:rFonts w:ascii="Symbol" w:hAnsi="Symbol" w:hint="default"/>
      </w:rPr>
    </w:lvl>
    <w:lvl w:ilvl="1" w:tplc="79AC5672" w:tentative="1">
      <w:start w:val="1"/>
      <w:numFmt w:val="bullet"/>
      <w:lvlText w:val=""/>
      <w:lvlJc w:val="left"/>
      <w:pPr>
        <w:tabs>
          <w:tab w:val="num" w:pos="1440"/>
        </w:tabs>
        <w:ind w:left="1440" w:hanging="360"/>
      </w:pPr>
      <w:rPr>
        <w:rFonts w:ascii="Symbol" w:hAnsi="Symbol" w:hint="default"/>
      </w:rPr>
    </w:lvl>
    <w:lvl w:ilvl="2" w:tplc="C8AE61E2" w:tentative="1">
      <w:start w:val="1"/>
      <w:numFmt w:val="bullet"/>
      <w:lvlText w:val=""/>
      <w:lvlJc w:val="left"/>
      <w:pPr>
        <w:tabs>
          <w:tab w:val="num" w:pos="2160"/>
        </w:tabs>
        <w:ind w:left="2160" w:hanging="360"/>
      </w:pPr>
      <w:rPr>
        <w:rFonts w:ascii="Symbol" w:hAnsi="Symbol" w:hint="default"/>
      </w:rPr>
    </w:lvl>
    <w:lvl w:ilvl="3" w:tplc="70887AA4" w:tentative="1">
      <w:start w:val="1"/>
      <w:numFmt w:val="bullet"/>
      <w:lvlText w:val=""/>
      <w:lvlJc w:val="left"/>
      <w:pPr>
        <w:tabs>
          <w:tab w:val="num" w:pos="2880"/>
        </w:tabs>
        <w:ind w:left="2880" w:hanging="360"/>
      </w:pPr>
      <w:rPr>
        <w:rFonts w:ascii="Symbol" w:hAnsi="Symbol" w:hint="default"/>
      </w:rPr>
    </w:lvl>
    <w:lvl w:ilvl="4" w:tplc="6632F5D4" w:tentative="1">
      <w:start w:val="1"/>
      <w:numFmt w:val="bullet"/>
      <w:lvlText w:val=""/>
      <w:lvlJc w:val="left"/>
      <w:pPr>
        <w:tabs>
          <w:tab w:val="num" w:pos="3600"/>
        </w:tabs>
        <w:ind w:left="3600" w:hanging="360"/>
      </w:pPr>
      <w:rPr>
        <w:rFonts w:ascii="Symbol" w:hAnsi="Symbol" w:hint="default"/>
      </w:rPr>
    </w:lvl>
    <w:lvl w:ilvl="5" w:tplc="6840CDD4" w:tentative="1">
      <w:start w:val="1"/>
      <w:numFmt w:val="bullet"/>
      <w:lvlText w:val=""/>
      <w:lvlJc w:val="left"/>
      <w:pPr>
        <w:tabs>
          <w:tab w:val="num" w:pos="4320"/>
        </w:tabs>
        <w:ind w:left="4320" w:hanging="360"/>
      </w:pPr>
      <w:rPr>
        <w:rFonts w:ascii="Symbol" w:hAnsi="Symbol" w:hint="default"/>
      </w:rPr>
    </w:lvl>
    <w:lvl w:ilvl="6" w:tplc="C7D8402C" w:tentative="1">
      <w:start w:val="1"/>
      <w:numFmt w:val="bullet"/>
      <w:lvlText w:val=""/>
      <w:lvlJc w:val="left"/>
      <w:pPr>
        <w:tabs>
          <w:tab w:val="num" w:pos="5040"/>
        </w:tabs>
        <w:ind w:left="5040" w:hanging="360"/>
      </w:pPr>
      <w:rPr>
        <w:rFonts w:ascii="Symbol" w:hAnsi="Symbol" w:hint="default"/>
      </w:rPr>
    </w:lvl>
    <w:lvl w:ilvl="7" w:tplc="26DC2BDA" w:tentative="1">
      <w:start w:val="1"/>
      <w:numFmt w:val="bullet"/>
      <w:lvlText w:val=""/>
      <w:lvlJc w:val="left"/>
      <w:pPr>
        <w:tabs>
          <w:tab w:val="num" w:pos="5760"/>
        </w:tabs>
        <w:ind w:left="5760" w:hanging="360"/>
      </w:pPr>
      <w:rPr>
        <w:rFonts w:ascii="Symbol" w:hAnsi="Symbol" w:hint="default"/>
      </w:rPr>
    </w:lvl>
    <w:lvl w:ilvl="8" w:tplc="A902538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A7711C"/>
    <w:multiLevelType w:val="hybridMultilevel"/>
    <w:tmpl w:val="D8F851B4"/>
    <w:lvl w:ilvl="0" w:tplc="98EE5FB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B90F62"/>
    <w:multiLevelType w:val="hybridMultilevel"/>
    <w:tmpl w:val="CBF8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F043CA"/>
    <w:multiLevelType w:val="hybridMultilevel"/>
    <w:tmpl w:val="CDFAA744"/>
    <w:lvl w:ilvl="0" w:tplc="6CCC6CBA">
      <w:start w:val="1"/>
      <w:numFmt w:val="bullet"/>
      <w:lvlText w:val=""/>
      <w:lvlJc w:val="left"/>
      <w:pPr>
        <w:tabs>
          <w:tab w:val="num" w:pos="720"/>
        </w:tabs>
        <w:ind w:left="720" w:hanging="360"/>
      </w:pPr>
      <w:rPr>
        <w:rFonts w:ascii="Symbol" w:hAnsi="Symbol" w:hint="default"/>
      </w:rPr>
    </w:lvl>
    <w:lvl w:ilvl="1" w:tplc="A59CF9A2">
      <w:numFmt w:val="bullet"/>
      <w:lvlText w:val="o"/>
      <w:lvlJc w:val="left"/>
      <w:pPr>
        <w:tabs>
          <w:tab w:val="num" w:pos="1440"/>
        </w:tabs>
        <w:ind w:left="1440" w:hanging="360"/>
      </w:pPr>
      <w:rPr>
        <w:rFonts w:ascii="Courier New" w:hAnsi="Courier New" w:hint="default"/>
      </w:rPr>
    </w:lvl>
    <w:lvl w:ilvl="2" w:tplc="4E9C2622" w:tentative="1">
      <w:start w:val="1"/>
      <w:numFmt w:val="bullet"/>
      <w:lvlText w:val=""/>
      <w:lvlJc w:val="left"/>
      <w:pPr>
        <w:tabs>
          <w:tab w:val="num" w:pos="2160"/>
        </w:tabs>
        <w:ind w:left="2160" w:hanging="360"/>
      </w:pPr>
      <w:rPr>
        <w:rFonts w:ascii="Symbol" w:hAnsi="Symbol" w:hint="default"/>
      </w:rPr>
    </w:lvl>
    <w:lvl w:ilvl="3" w:tplc="6A92ED5C" w:tentative="1">
      <w:start w:val="1"/>
      <w:numFmt w:val="bullet"/>
      <w:lvlText w:val=""/>
      <w:lvlJc w:val="left"/>
      <w:pPr>
        <w:tabs>
          <w:tab w:val="num" w:pos="2880"/>
        </w:tabs>
        <w:ind w:left="2880" w:hanging="360"/>
      </w:pPr>
      <w:rPr>
        <w:rFonts w:ascii="Symbol" w:hAnsi="Symbol" w:hint="default"/>
      </w:rPr>
    </w:lvl>
    <w:lvl w:ilvl="4" w:tplc="94806960" w:tentative="1">
      <w:start w:val="1"/>
      <w:numFmt w:val="bullet"/>
      <w:lvlText w:val=""/>
      <w:lvlJc w:val="left"/>
      <w:pPr>
        <w:tabs>
          <w:tab w:val="num" w:pos="3600"/>
        </w:tabs>
        <w:ind w:left="3600" w:hanging="360"/>
      </w:pPr>
      <w:rPr>
        <w:rFonts w:ascii="Symbol" w:hAnsi="Symbol" w:hint="default"/>
      </w:rPr>
    </w:lvl>
    <w:lvl w:ilvl="5" w:tplc="1AE29CE2" w:tentative="1">
      <w:start w:val="1"/>
      <w:numFmt w:val="bullet"/>
      <w:lvlText w:val=""/>
      <w:lvlJc w:val="left"/>
      <w:pPr>
        <w:tabs>
          <w:tab w:val="num" w:pos="4320"/>
        </w:tabs>
        <w:ind w:left="4320" w:hanging="360"/>
      </w:pPr>
      <w:rPr>
        <w:rFonts w:ascii="Symbol" w:hAnsi="Symbol" w:hint="default"/>
      </w:rPr>
    </w:lvl>
    <w:lvl w:ilvl="6" w:tplc="1B980548" w:tentative="1">
      <w:start w:val="1"/>
      <w:numFmt w:val="bullet"/>
      <w:lvlText w:val=""/>
      <w:lvlJc w:val="left"/>
      <w:pPr>
        <w:tabs>
          <w:tab w:val="num" w:pos="5040"/>
        </w:tabs>
        <w:ind w:left="5040" w:hanging="360"/>
      </w:pPr>
      <w:rPr>
        <w:rFonts w:ascii="Symbol" w:hAnsi="Symbol" w:hint="default"/>
      </w:rPr>
    </w:lvl>
    <w:lvl w:ilvl="7" w:tplc="1EFE3686" w:tentative="1">
      <w:start w:val="1"/>
      <w:numFmt w:val="bullet"/>
      <w:lvlText w:val=""/>
      <w:lvlJc w:val="left"/>
      <w:pPr>
        <w:tabs>
          <w:tab w:val="num" w:pos="5760"/>
        </w:tabs>
        <w:ind w:left="5760" w:hanging="360"/>
      </w:pPr>
      <w:rPr>
        <w:rFonts w:ascii="Symbol" w:hAnsi="Symbol" w:hint="default"/>
      </w:rPr>
    </w:lvl>
    <w:lvl w:ilvl="8" w:tplc="2A76463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A9E2C20"/>
    <w:multiLevelType w:val="hybridMultilevel"/>
    <w:tmpl w:val="05AAB946"/>
    <w:lvl w:ilvl="0" w:tplc="57CA559C">
      <w:start w:val="1"/>
      <w:numFmt w:val="bullet"/>
      <w:lvlText w:val=""/>
      <w:lvlJc w:val="left"/>
      <w:pPr>
        <w:tabs>
          <w:tab w:val="num" w:pos="720"/>
        </w:tabs>
        <w:ind w:left="720" w:hanging="360"/>
      </w:pPr>
      <w:rPr>
        <w:rFonts w:ascii="Symbol" w:hAnsi="Symbol" w:hint="default"/>
      </w:rPr>
    </w:lvl>
    <w:lvl w:ilvl="1" w:tplc="A85C5286" w:tentative="1">
      <w:start w:val="1"/>
      <w:numFmt w:val="bullet"/>
      <w:lvlText w:val=""/>
      <w:lvlJc w:val="left"/>
      <w:pPr>
        <w:tabs>
          <w:tab w:val="num" w:pos="1440"/>
        </w:tabs>
        <w:ind w:left="1440" w:hanging="360"/>
      </w:pPr>
      <w:rPr>
        <w:rFonts w:ascii="Symbol" w:hAnsi="Symbol" w:hint="default"/>
      </w:rPr>
    </w:lvl>
    <w:lvl w:ilvl="2" w:tplc="68141EAA" w:tentative="1">
      <w:start w:val="1"/>
      <w:numFmt w:val="bullet"/>
      <w:lvlText w:val=""/>
      <w:lvlJc w:val="left"/>
      <w:pPr>
        <w:tabs>
          <w:tab w:val="num" w:pos="2160"/>
        </w:tabs>
        <w:ind w:left="2160" w:hanging="360"/>
      </w:pPr>
      <w:rPr>
        <w:rFonts w:ascii="Symbol" w:hAnsi="Symbol" w:hint="default"/>
      </w:rPr>
    </w:lvl>
    <w:lvl w:ilvl="3" w:tplc="A36AA536" w:tentative="1">
      <w:start w:val="1"/>
      <w:numFmt w:val="bullet"/>
      <w:lvlText w:val=""/>
      <w:lvlJc w:val="left"/>
      <w:pPr>
        <w:tabs>
          <w:tab w:val="num" w:pos="2880"/>
        </w:tabs>
        <w:ind w:left="2880" w:hanging="360"/>
      </w:pPr>
      <w:rPr>
        <w:rFonts w:ascii="Symbol" w:hAnsi="Symbol" w:hint="default"/>
      </w:rPr>
    </w:lvl>
    <w:lvl w:ilvl="4" w:tplc="7534EDE2" w:tentative="1">
      <w:start w:val="1"/>
      <w:numFmt w:val="bullet"/>
      <w:lvlText w:val=""/>
      <w:lvlJc w:val="left"/>
      <w:pPr>
        <w:tabs>
          <w:tab w:val="num" w:pos="3600"/>
        </w:tabs>
        <w:ind w:left="3600" w:hanging="360"/>
      </w:pPr>
      <w:rPr>
        <w:rFonts w:ascii="Symbol" w:hAnsi="Symbol" w:hint="default"/>
      </w:rPr>
    </w:lvl>
    <w:lvl w:ilvl="5" w:tplc="9DEC1630" w:tentative="1">
      <w:start w:val="1"/>
      <w:numFmt w:val="bullet"/>
      <w:lvlText w:val=""/>
      <w:lvlJc w:val="left"/>
      <w:pPr>
        <w:tabs>
          <w:tab w:val="num" w:pos="4320"/>
        </w:tabs>
        <w:ind w:left="4320" w:hanging="360"/>
      </w:pPr>
      <w:rPr>
        <w:rFonts w:ascii="Symbol" w:hAnsi="Symbol" w:hint="default"/>
      </w:rPr>
    </w:lvl>
    <w:lvl w:ilvl="6" w:tplc="803E5712" w:tentative="1">
      <w:start w:val="1"/>
      <w:numFmt w:val="bullet"/>
      <w:lvlText w:val=""/>
      <w:lvlJc w:val="left"/>
      <w:pPr>
        <w:tabs>
          <w:tab w:val="num" w:pos="5040"/>
        </w:tabs>
        <w:ind w:left="5040" w:hanging="360"/>
      </w:pPr>
      <w:rPr>
        <w:rFonts w:ascii="Symbol" w:hAnsi="Symbol" w:hint="default"/>
      </w:rPr>
    </w:lvl>
    <w:lvl w:ilvl="7" w:tplc="C42C3D62" w:tentative="1">
      <w:start w:val="1"/>
      <w:numFmt w:val="bullet"/>
      <w:lvlText w:val=""/>
      <w:lvlJc w:val="left"/>
      <w:pPr>
        <w:tabs>
          <w:tab w:val="num" w:pos="5760"/>
        </w:tabs>
        <w:ind w:left="5760" w:hanging="360"/>
      </w:pPr>
      <w:rPr>
        <w:rFonts w:ascii="Symbol" w:hAnsi="Symbol" w:hint="default"/>
      </w:rPr>
    </w:lvl>
    <w:lvl w:ilvl="8" w:tplc="563E1A9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ABA6537"/>
    <w:multiLevelType w:val="hybridMultilevel"/>
    <w:tmpl w:val="86F62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B075E5B"/>
    <w:multiLevelType w:val="hybridMultilevel"/>
    <w:tmpl w:val="1B3C174C"/>
    <w:lvl w:ilvl="0" w:tplc="FC96A510">
      <w:start w:val="1"/>
      <w:numFmt w:val="bullet"/>
      <w:lvlText w:val=""/>
      <w:lvlJc w:val="left"/>
      <w:pPr>
        <w:tabs>
          <w:tab w:val="num" w:pos="720"/>
        </w:tabs>
        <w:ind w:left="720" w:hanging="360"/>
      </w:pPr>
      <w:rPr>
        <w:rFonts w:ascii="Symbol" w:hAnsi="Symbol" w:hint="default"/>
      </w:rPr>
    </w:lvl>
    <w:lvl w:ilvl="1" w:tplc="067868D8">
      <w:numFmt w:val="bullet"/>
      <w:lvlText w:val="o"/>
      <w:lvlJc w:val="left"/>
      <w:pPr>
        <w:tabs>
          <w:tab w:val="num" w:pos="1440"/>
        </w:tabs>
        <w:ind w:left="1440" w:hanging="360"/>
      </w:pPr>
      <w:rPr>
        <w:rFonts w:ascii="Courier New" w:hAnsi="Courier New" w:hint="default"/>
      </w:rPr>
    </w:lvl>
    <w:lvl w:ilvl="2" w:tplc="C7A6CFC2" w:tentative="1">
      <w:start w:val="1"/>
      <w:numFmt w:val="bullet"/>
      <w:lvlText w:val=""/>
      <w:lvlJc w:val="left"/>
      <w:pPr>
        <w:tabs>
          <w:tab w:val="num" w:pos="2160"/>
        </w:tabs>
        <w:ind w:left="2160" w:hanging="360"/>
      </w:pPr>
      <w:rPr>
        <w:rFonts w:ascii="Symbol" w:hAnsi="Symbol" w:hint="default"/>
      </w:rPr>
    </w:lvl>
    <w:lvl w:ilvl="3" w:tplc="D9D0AE44" w:tentative="1">
      <w:start w:val="1"/>
      <w:numFmt w:val="bullet"/>
      <w:lvlText w:val=""/>
      <w:lvlJc w:val="left"/>
      <w:pPr>
        <w:tabs>
          <w:tab w:val="num" w:pos="2880"/>
        </w:tabs>
        <w:ind w:left="2880" w:hanging="360"/>
      </w:pPr>
      <w:rPr>
        <w:rFonts w:ascii="Symbol" w:hAnsi="Symbol" w:hint="default"/>
      </w:rPr>
    </w:lvl>
    <w:lvl w:ilvl="4" w:tplc="03BEEF2E" w:tentative="1">
      <w:start w:val="1"/>
      <w:numFmt w:val="bullet"/>
      <w:lvlText w:val=""/>
      <w:lvlJc w:val="left"/>
      <w:pPr>
        <w:tabs>
          <w:tab w:val="num" w:pos="3600"/>
        </w:tabs>
        <w:ind w:left="3600" w:hanging="360"/>
      </w:pPr>
      <w:rPr>
        <w:rFonts w:ascii="Symbol" w:hAnsi="Symbol" w:hint="default"/>
      </w:rPr>
    </w:lvl>
    <w:lvl w:ilvl="5" w:tplc="389C1148" w:tentative="1">
      <w:start w:val="1"/>
      <w:numFmt w:val="bullet"/>
      <w:lvlText w:val=""/>
      <w:lvlJc w:val="left"/>
      <w:pPr>
        <w:tabs>
          <w:tab w:val="num" w:pos="4320"/>
        </w:tabs>
        <w:ind w:left="4320" w:hanging="360"/>
      </w:pPr>
      <w:rPr>
        <w:rFonts w:ascii="Symbol" w:hAnsi="Symbol" w:hint="default"/>
      </w:rPr>
    </w:lvl>
    <w:lvl w:ilvl="6" w:tplc="79C29760" w:tentative="1">
      <w:start w:val="1"/>
      <w:numFmt w:val="bullet"/>
      <w:lvlText w:val=""/>
      <w:lvlJc w:val="left"/>
      <w:pPr>
        <w:tabs>
          <w:tab w:val="num" w:pos="5040"/>
        </w:tabs>
        <w:ind w:left="5040" w:hanging="360"/>
      </w:pPr>
      <w:rPr>
        <w:rFonts w:ascii="Symbol" w:hAnsi="Symbol" w:hint="default"/>
      </w:rPr>
    </w:lvl>
    <w:lvl w:ilvl="7" w:tplc="D58624DC" w:tentative="1">
      <w:start w:val="1"/>
      <w:numFmt w:val="bullet"/>
      <w:lvlText w:val=""/>
      <w:lvlJc w:val="left"/>
      <w:pPr>
        <w:tabs>
          <w:tab w:val="num" w:pos="5760"/>
        </w:tabs>
        <w:ind w:left="5760" w:hanging="360"/>
      </w:pPr>
      <w:rPr>
        <w:rFonts w:ascii="Symbol" w:hAnsi="Symbol" w:hint="default"/>
      </w:rPr>
    </w:lvl>
    <w:lvl w:ilvl="8" w:tplc="675A5B0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30561F91"/>
    <w:multiLevelType w:val="multilevel"/>
    <w:tmpl w:val="C1FECD0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32510CEA"/>
    <w:multiLevelType w:val="hybridMultilevel"/>
    <w:tmpl w:val="421ECDF8"/>
    <w:lvl w:ilvl="0" w:tplc="330A62CE">
      <w:start w:val="1"/>
      <w:numFmt w:val="bullet"/>
      <w:lvlText w:val=""/>
      <w:lvlJc w:val="left"/>
      <w:pPr>
        <w:tabs>
          <w:tab w:val="num" w:pos="720"/>
        </w:tabs>
        <w:ind w:left="720" w:hanging="360"/>
      </w:pPr>
      <w:rPr>
        <w:rFonts w:ascii="Wingdings" w:hAnsi="Wingdings" w:hint="default"/>
      </w:rPr>
    </w:lvl>
    <w:lvl w:ilvl="1" w:tplc="09DED628">
      <w:numFmt w:val="bullet"/>
      <w:lvlText w:val="o"/>
      <w:lvlJc w:val="left"/>
      <w:pPr>
        <w:tabs>
          <w:tab w:val="num" w:pos="1440"/>
        </w:tabs>
        <w:ind w:left="1440" w:hanging="360"/>
      </w:pPr>
      <w:rPr>
        <w:rFonts w:ascii="Courier New" w:hAnsi="Courier New" w:hint="default"/>
      </w:rPr>
    </w:lvl>
    <w:lvl w:ilvl="2" w:tplc="5C0E21BC">
      <w:numFmt w:val="bullet"/>
      <w:lvlText w:val=""/>
      <w:lvlJc w:val="left"/>
      <w:pPr>
        <w:tabs>
          <w:tab w:val="num" w:pos="2160"/>
        </w:tabs>
        <w:ind w:left="2160" w:hanging="360"/>
      </w:pPr>
      <w:rPr>
        <w:rFonts w:ascii="Wingdings" w:hAnsi="Wingdings" w:hint="default"/>
      </w:rPr>
    </w:lvl>
    <w:lvl w:ilvl="3" w:tplc="8D7090FA" w:tentative="1">
      <w:start w:val="1"/>
      <w:numFmt w:val="bullet"/>
      <w:lvlText w:val=""/>
      <w:lvlJc w:val="left"/>
      <w:pPr>
        <w:tabs>
          <w:tab w:val="num" w:pos="2880"/>
        </w:tabs>
        <w:ind w:left="2880" w:hanging="360"/>
      </w:pPr>
      <w:rPr>
        <w:rFonts w:ascii="Wingdings" w:hAnsi="Wingdings" w:hint="default"/>
      </w:rPr>
    </w:lvl>
    <w:lvl w:ilvl="4" w:tplc="451E018C" w:tentative="1">
      <w:start w:val="1"/>
      <w:numFmt w:val="bullet"/>
      <w:lvlText w:val=""/>
      <w:lvlJc w:val="left"/>
      <w:pPr>
        <w:tabs>
          <w:tab w:val="num" w:pos="3600"/>
        </w:tabs>
        <w:ind w:left="3600" w:hanging="360"/>
      </w:pPr>
      <w:rPr>
        <w:rFonts w:ascii="Wingdings" w:hAnsi="Wingdings" w:hint="default"/>
      </w:rPr>
    </w:lvl>
    <w:lvl w:ilvl="5" w:tplc="C59EDA1A" w:tentative="1">
      <w:start w:val="1"/>
      <w:numFmt w:val="bullet"/>
      <w:lvlText w:val=""/>
      <w:lvlJc w:val="left"/>
      <w:pPr>
        <w:tabs>
          <w:tab w:val="num" w:pos="4320"/>
        </w:tabs>
        <w:ind w:left="4320" w:hanging="360"/>
      </w:pPr>
      <w:rPr>
        <w:rFonts w:ascii="Wingdings" w:hAnsi="Wingdings" w:hint="default"/>
      </w:rPr>
    </w:lvl>
    <w:lvl w:ilvl="6" w:tplc="BDACE432" w:tentative="1">
      <w:start w:val="1"/>
      <w:numFmt w:val="bullet"/>
      <w:lvlText w:val=""/>
      <w:lvlJc w:val="left"/>
      <w:pPr>
        <w:tabs>
          <w:tab w:val="num" w:pos="5040"/>
        </w:tabs>
        <w:ind w:left="5040" w:hanging="360"/>
      </w:pPr>
      <w:rPr>
        <w:rFonts w:ascii="Wingdings" w:hAnsi="Wingdings" w:hint="default"/>
      </w:rPr>
    </w:lvl>
    <w:lvl w:ilvl="7" w:tplc="F906ED52" w:tentative="1">
      <w:start w:val="1"/>
      <w:numFmt w:val="bullet"/>
      <w:lvlText w:val=""/>
      <w:lvlJc w:val="left"/>
      <w:pPr>
        <w:tabs>
          <w:tab w:val="num" w:pos="5760"/>
        </w:tabs>
        <w:ind w:left="5760" w:hanging="360"/>
      </w:pPr>
      <w:rPr>
        <w:rFonts w:ascii="Wingdings" w:hAnsi="Wingdings" w:hint="default"/>
      </w:rPr>
    </w:lvl>
    <w:lvl w:ilvl="8" w:tplc="EF56701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4694E55"/>
    <w:multiLevelType w:val="hybridMultilevel"/>
    <w:tmpl w:val="D6C4D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E363B9"/>
    <w:multiLevelType w:val="hybridMultilevel"/>
    <w:tmpl w:val="183C37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444C4C"/>
    <w:multiLevelType w:val="hybridMultilevel"/>
    <w:tmpl w:val="91782662"/>
    <w:lvl w:ilvl="0" w:tplc="0814302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967536A"/>
    <w:multiLevelType w:val="hybridMultilevel"/>
    <w:tmpl w:val="9B5481C0"/>
    <w:lvl w:ilvl="0" w:tplc="15942FD4">
      <w:start w:val="1"/>
      <w:numFmt w:val="bullet"/>
      <w:lvlText w:val=""/>
      <w:lvlJc w:val="left"/>
      <w:pPr>
        <w:tabs>
          <w:tab w:val="num" w:pos="720"/>
        </w:tabs>
        <w:ind w:left="720" w:hanging="360"/>
      </w:pPr>
      <w:rPr>
        <w:rFonts w:ascii="Symbol" w:hAnsi="Symbol" w:hint="default"/>
      </w:rPr>
    </w:lvl>
    <w:lvl w:ilvl="1" w:tplc="29B8E6FE">
      <w:numFmt w:val="bullet"/>
      <w:lvlText w:val="o"/>
      <w:lvlJc w:val="left"/>
      <w:pPr>
        <w:tabs>
          <w:tab w:val="num" w:pos="1440"/>
        </w:tabs>
        <w:ind w:left="1440" w:hanging="360"/>
      </w:pPr>
      <w:rPr>
        <w:rFonts w:ascii="Courier New" w:hAnsi="Courier New" w:hint="default"/>
      </w:rPr>
    </w:lvl>
    <w:lvl w:ilvl="2" w:tplc="22184740" w:tentative="1">
      <w:start w:val="1"/>
      <w:numFmt w:val="bullet"/>
      <w:lvlText w:val=""/>
      <w:lvlJc w:val="left"/>
      <w:pPr>
        <w:tabs>
          <w:tab w:val="num" w:pos="2160"/>
        </w:tabs>
        <w:ind w:left="2160" w:hanging="360"/>
      </w:pPr>
      <w:rPr>
        <w:rFonts w:ascii="Symbol" w:hAnsi="Symbol" w:hint="default"/>
      </w:rPr>
    </w:lvl>
    <w:lvl w:ilvl="3" w:tplc="ECE0F372" w:tentative="1">
      <w:start w:val="1"/>
      <w:numFmt w:val="bullet"/>
      <w:lvlText w:val=""/>
      <w:lvlJc w:val="left"/>
      <w:pPr>
        <w:tabs>
          <w:tab w:val="num" w:pos="2880"/>
        </w:tabs>
        <w:ind w:left="2880" w:hanging="360"/>
      </w:pPr>
      <w:rPr>
        <w:rFonts w:ascii="Symbol" w:hAnsi="Symbol" w:hint="default"/>
      </w:rPr>
    </w:lvl>
    <w:lvl w:ilvl="4" w:tplc="1310D020" w:tentative="1">
      <w:start w:val="1"/>
      <w:numFmt w:val="bullet"/>
      <w:lvlText w:val=""/>
      <w:lvlJc w:val="left"/>
      <w:pPr>
        <w:tabs>
          <w:tab w:val="num" w:pos="3600"/>
        </w:tabs>
        <w:ind w:left="3600" w:hanging="360"/>
      </w:pPr>
      <w:rPr>
        <w:rFonts w:ascii="Symbol" w:hAnsi="Symbol" w:hint="default"/>
      </w:rPr>
    </w:lvl>
    <w:lvl w:ilvl="5" w:tplc="E60E2662" w:tentative="1">
      <w:start w:val="1"/>
      <w:numFmt w:val="bullet"/>
      <w:lvlText w:val=""/>
      <w:lvlJc w:val="left"/>
      <w:pPr>
        <w:tabs>
          <w:tab w:val="num" w:pos="4320"/>
        </w:tabs>
        <w:ind w:left="4320" w:hanging="360"/>
      </w:pPr>
      <w:rPr>
        <w:rFonts w:ascii="Symbol" w:hAnsi="Symbol" w:hint="default"/>
      </w:rPr>
    </w:lvl>
    <w:lvl w:ilvl="6" w:tplc="D60E5926" w:tentative="1">
      <w:start w:val="1"/>
      <w:numFmt w:val="bullet"/>
      <w:lvlText w:val=""/>
      <w:lvlJc w:val="left"/>
      <w:pPr>
        <w:tabs>
          <w:tab w:val="num" w:pos="5040"/>
        </w:tabs>
        <w:ind w:left="5040" w:hanging="360"/>
      </w:pPr>
      <w:rPr>
        <w:rFonts w:ascii="Symbol" w:hAnsi="Symbol" w:hint="default"/>
      </w:rPr>
    </w:lvl>
    <w:lvl w:ilvl="7" w:tplc="992A548A" w:tentative="1">
      <w:start w:val="1"/>
      <w:numFmt w:val="bullet"/>
      <w:lvlText w:val=""/>
      <w:lvlJc w:val="left"/>
      <w:pPr>
        <w:tabs>
          <w:tab w:val="num" w:pos="5760"/>
        </w:tabs>
        <w:ind w:left="5760" w:hanging="360"/>
      </w:pPr>
      <w:rPr>
        <w:rFonts w:ascii="Symbol" w:hAnsi="Symbol" w:hint="default"/>
      </w:rPr>
    </w:lvl>
    <w:lvl w:ilvl="8" w:tplc="AFFCFA1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AD122AD"/>
    <w:multiLevelType w:val="hybridMultilevel"/>
    <w:tmpl w:val="167CD33C"/>
    <w:lvl w:ilvl="0" w:tplc="40A8F4BC">
      <w:start w:val="1"/>
      <w:numFmt w:val="bullet"/>
      <w:lvlText w:val=""/>
      <w:lvlJc w:val="left"/>
      <w:pPr>
        <w:tabs>
          <w:tab w:val="num" w:pos="720"/>
        </w:tabs>
        <w:ind w:left="720" w:hanging="360"/>
      </w:pPr>
      <w:rPr>
        <w:rFonts w:ascii="Symbol" w:hAnsi="Symbol" w:hint="default"/>
      </w:rPr>
    </w:lvl>
    <w:lvl w:ilvl="1" w:tplc="6B227FF8" w:tentative="1">
      <w:start w:val="1"/>
      <w:numFmt w:val="bullet"/>
      <w:lvlText w:val=""/>
      <w:lvlJc w:val="left"/>
      <w:pPr>
        <w:tabs>
          <w:tab w:val="num" w:pos="1440"/>
        </w:tabs>
        <w:ind w:left="1440" w:hanging="360"/>
      </w:pPr>
      <w:rPr>
        <w:rFonts w:ascii="Symbol" w:hAnsi="Symbol" w:hint="default"/>
      </w:rPr>
    </w:lvl>
    <w:lvl w:ilvl="2" w:tplc="DB4202C8" w:tentative="1">
      <w:start w:val="1"/>
      <w:numFmt w:val="bullet"/>
      <w:lvlText w:val=""/>
      <w:lvlJc w:val="left"/>
      <w:pPr>
        <w:tabs>
          <w:tab w:val="num" w:pos="2160"/>
        </w:tabs>
        <w:ind w:left="2160" w:hanging="360"/>
      </w:pPr>
      <w:rPr>
        <w:rFonts w:ascii="Symbol" w:hAnsi="Symbol" w:hint="default"/>
      </w:rPr>
    </w:lvl>
    <w:lvl w:ilvl="3" w:tplc="FFD2C1DA" w:tentative="1">
      <w:start w:val="1"/>
      <w:numFmt w:val="bullet"/>
      <w:lvlText w:val=""/>
      <w:lvlJc w:val="left"/>
      <w:pPr>
        <w:tabs>
          <w:tab w:val="num" w:pos="2880"/>
        </w:tabs>
        <w:ind w:left="2880" w:hanging="360"/>
      </w:pPr>
      <w:rPr>
        <w:rFonts w:ascii="Symbol" w:hAnsi="Symbol" w:hint="default"/>
      </w:rPr>
    </w:lvl>
    <w:lvl w:ilvl="4" w:tplc="804ED246" w:tentative="1">
      <w:start w:val="1"/>
      <w:numFmt w:val="bullet"/>
      <w:lvlText w:val=""/>
      <w:lvlJc w:val="left"/>
      <w:pPr>
        <w:tabs>
          <w:tab w:val="num" w:pos="3600"/>
        </w:tabs>
        <w:ind w:left="3600" w:hanging="360"/>
      </w:pPr>
      <w:rPr>
        <w:rFonts w:ascii="Symbol" w:hAnsi="Symbol" w:hint="default"/>
      </w:rPr>
    </w:lvl>
    <w:lvl w:ilvl="5" w:tplc="55AC0AFA" w:tentative="1">
      <w:start w:val="1"/>
      <w:numFmt w:val="bullet"/>
      <w:lvlText w:val=""/>
      <w:lvlJc w:val="left"/>
      <w:pPr>
        <w:tabs>
          <w:tab w:val="num" w:pos="4320"/>
        </w:tabs>
        <w:ind w:left="4320" w:hanging="360"/>
      </w:pPr>
      <w:rPr>
        <w:rFonts w:ascii="Symbol" w:hAnsi="Symbol" w:hint="default"/>
      </w:rPr>
    </w:lvl>
    <w:lvl w:ilvl="6" w:tplc="94EED4E6" w:tentative="1">
      <w:start w:val="1"/>
      <w:numFmt w:val="bullet"/>
      <w:lvlText w:val=""/>
      <w:lvlJc w:val="left"/>
      <w:pPr>
        <w:tabs>
          <w:tab w:val="num" w:pos="5040"/>
        </w:tabs>
        <w:ind w:left="5040" w:hanging="360"/>
      </w:pPr>
      <w:rPr>
        <w:rFonts w:ascii="Symbol" w:hAnsi="Symbol" w:hint="default"/>
      </w:rPr>
    </w:lvl>
    <w:lvl w:ilvl="7" w:tplc="2ED0395E" w:tentative="1">
      <w:start w:val="1"/>
      <w:numFmt w:val="bullet"/>
      <w:lvlText w:val=""/>
      <w:lvlJc w:val="left"/>
      <w:pPr>
        <w:tabs>
          <w:tab w:val="num" w:pos="5760"/>
        </w:tabs>
        <w:ind w:left="5760" w:hanging="360"/>
      </w:pPr>
      <w:rPr>
        <w:rFonts w:ascii="Symbol" w:hAnsi="Symbol" w:hint="default"/>
      </w:rPr>
    </w:lvl>
    <w:lvl w:ilvl="8" w:tplc="470891EC"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3AF80897"/>
    <w:multiLevelType w:val="hybridMultilevel"/>
    <w:tmpl w:val="37204E08"/>
    <w:lvl w:ilvl="0" w:tplc="09987C12">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3BDE7912"/>
    <w:multiLevelType w:val="multilevel"/>
    <w:tmpl w:val="657CA15A"/>
    <w:lvl w:ilvl="0">
      <w:start w:val="1"/>
      <w:numFmt w:val="decimal"/>
      <w:lvlText w:val="%1"/>
      <w:lvlJc w:val="left"/>
      <w:pPr>
        <w:tabs>
          <w:tab w:val="num" w:pos="1134"/>
        </w:tabs>
        <w:ind w:left="1000" w:hanging="432"/>
      </w:pPr>
      <w:rPr>
        <w:rFonts w:hint="default"/>
      </w:rPr>
    </w:lvl>
    <w:lvl w:ilvl="1">
      <w:start w:val="1"/>
      <w:numFmt w:val="decimal"/>
      <w:lvlText w:val=""/>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rPr>
        <w:rFonts w:ascii="Symbol" w:eastAsia="Malgun Gothic" w:hAnsi="Courier New" w:cs="Courier New" w:hint="default"/>
        <w:snapToGrid/>
        <w:color w:val="auto"/>
        <w:sz w:val="22"/>
        <w14:glow w14:rad="0">
          <w14:srgbClr w14:val="000000"/>
        </w14:glow>
        <w14:scene3d>
          <w14:camera w14:prst="orthographicFront"/>
          <w14:lightRig w14:rig="threePt" w14:dir="t">
            <w14:rot w14:lat="0" w14:lon="0" w14:rev="0"/>
          </w14:lightRig>
        </w14:scene3d>
      </w:rPr>
    </w:lvl>
  </w:abstractNum>
  <w:abstractNum w:abstractNumId="37" w15:restartNumberingAfterBreak="0">
    <w:nsid w:val="3C733771"/>
    <w:multiLevelType w:val="multilevel"/>
    <w:tmpl w:val="408E0F3A"/>
    <w:lvl w:ilvl="0">
      <w:numFmt w:val="decimal"/>
      <w:lvlText w:val=""/>
      <w:lvlJc w:val="left"/>
    </w:lvl>
    <w:lvl w:ilvl="1">
      <w:numFmt w:val="decimal"/>
      <w:lvlText w:val=""/>
      <w:lvlJc w:val="left"/>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none"/>
      <w:lvlText w:val=""/>
      <w:lvlJc w:val="left"/>
      <w:pPr>
        <w:tabs>
          <w:tab w:val="num" w:pos="360"/>
        </w:tabs>
      </w:pPr>
    </w:lvl>
    <w:lvl w:ilvl="7">
      <w:numFmt w:val="decimal"/>
      <w:lvlText w:val=""/>
      <w:lvlJc w:val="left"/>
    </w:lvl>
    <w:lvl w:ilvl="8">
      <w:numFmt w:val="decimal"/>
      <w:lvlText w:val=""/>
      <w:lvlJc w:val="left"/>
    </w:lvl>
  </w:abstractNum>
  <w:abstractNum w:abstractNumId="38"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E684C62"/>
    <w:multiLevelType w:val="hybridMultilevel"/>
    <w:tmpl w:val="0F4AFE4C"/>
    <w:lvl w:ilvl="0" w:tplc="32880B3E">
      <w:start w:val="1"/>
      <w:numFmt w:val="bullet"/>
      <w:lvlText w:val=""/>
      <w:lvlJc w:val="left"/>
      <w:pPr>
        <w:tabs>
          <w:tab w:val="num" w:pos="720"/>
        </w:tabs>
        <w:ind w:left="720" w:hanging="360"/>
      </w:pPr>
      <w:rPr>
        <w:rFonts w:ascii="Symbol" w:hAnsi="Symbol" w:hint="default"/>
      </w:rPr>
    </w:lvl>
    <w:lvl w:ilvl="1" w:tplc="83ACE646">
      <w:numFmt w:val="bullet"/>
      <w:lvlText w:val="o"/>
      <w:lvlJc w:val="left"/>
      <w:pPr>
        <w:tabs>
          <w:tab w:val="num" w:pos="1440"/>
        </w:tabs>
        <w:ind w:left="1440" w:hanging="360"/>
      </w:pPr>
      <w:rPr>
        <w:rFonts w:ascii="Courier New" w:hAnsi="Courier New" w:hint="default"/>
      </w:rPr>
    </w:lvl>
    <w:lvl w:ilvl="2" w:tplc="CC8C8A6C" w:tentative="1">
      <w:start w:val="1"/>
      <w:numFmt w:val="bullet"/>
      <w:lvlText w:val=""/>
      <w:lvlJc w:val="left"/>
      <w:pPr>
        <w:tabs>
          <w:tab w:val="num" w:pos="2160"/>
        </w:tabs>
        <w:ind w:left="2160" w:hanging="360"/>
      </w:pPr>
      <w:rPr>
        <w:rFonts w:ascii="Symbol" w:hAnsi="Symbol" w:hint="default"/>
      </w:rPr>
    </w:lvl>
    <w:lvl w:ilvl="3" w:tplc="C0749F08" w:tentative="1">
      <w:start w:val="1"/>
      <w:numFmt w:val="bullet"/>
      <w:lvlText w:val=""/>
      <w:lvlJc w:val="left"/>
      <w:pPr>
        <w:tabs>
          <w:tab w:val="num" w:pos="2880"/>
        </w:tabs>
        <w:ind w:left="2880" w:hanging="360"/>
      </w:pPr>
      <w:rPr>
        <w:rFonts w:ascii="Symbol" w:hAnsi="Symbol" w:hint="default"/>
      </w:rPr>
    </w:lvl>
    <w:lvl w:ilvl="4" w:tplc="7090A6AE" w:tentative="1">
      <w:start w:val="1"/>
      <w:numFmt w:val="bullet"/>
      <w:lvlText w:val=""/>
      <w:lvlJc w:val="left"/>
      <w:pPr>
        <w:tabs>
          <w:tab w:val="num" w:pos="3600"/>
        </w:tabs>
        <w:ind w:left="3600" w:hanging="360"/>
      </w:pPr>
      <w:rPr>
        <w:rFonts w:ascii="Symbol" w:hAnsi="Symbol" w:hint="default"/>
      </w:rPr>
    </w:lvl>
    <w:lvl w:ilvl="5" w:tplc="016CD478" w:tentative="1">
      <w:start w:val="1"/>
      <w:numFmt w:val="bullet"/>
      <w:lvlText w:val=""/>
      <w:lvlJc w:val="left"/>
      <w:pPr>
        <w:tabs>
          <w:tab w:val="num" w:pos="4320"/>
        </w:tabs>
        <w:ind w:left="4320" w:hanging="360"/>
      </w:pPr>
      <w:rPr>
        <w:rFonts w:ascii="Symbol" w:hAnsi="Symbol" w:hint="default"/>
      </w:rPr>
    </w:lvl>
    <w:lvl w:ilvl="6" w:tplc="77C8D0A2" w:tentative="1">
      <w:start w:val="1"/>
      <w:numFmt w:val="bullet"/>
      <w:lvlText w:val=""/>
      <w:lvlJc w:val="left"/>
      <w:pPr>
        <w:tabs>
          <w:tab w:val="num" w:pos="5040"/>
        </w:tabs>
        <w:ind w:left="5040" w:hanging="360"/>
      </w:pPr>
      <w:rPr>
        <w:rFonts w:ascii="Symbol" w:hAnsi="Symbol" w:hint="default"/>
      </w:rPr>
    </w:lvl>
    <w:lvl w:ilvl="7" w:tplc="5B82FECC" w:tentative="1">
      <w:start w:val="1"/>
      <w:numFmt w:val="bullet"/>
      <w:lvlText w:val=""/>
      <w:lvlJc w:val="left"/>
      <w:pPr>
        <w:tabs>
          <w:tab w:val="num" w:pos="5760"/>
        </w:tabs>
        <w:ind w:left="5760" w:hanging="360"/>
      </w:pPr>
      <w:rPr>
        <w:rFonts w:ascii="Symbol" w:hAnsi="Symbol" w:hint="default"/>
      </w:rPr>
    </w:lvl>
    <w:lvl w:ilvl="8" w:tplc="73D406A6"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3F0C7BDC"/>
    <w:multiLevelType w:val="hybridMultilevel"/>
    <w:tmpl w:val="F04ACD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2"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43"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3DF7F9B"/>
    <w:multiLevelType w:val="hybridMultilevel"/>
    <w:tmpl w:val="0052C66E"/>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5" w15:restartNumberingAfterBreak="0">
    <w:nsid w:val="457C69E9"/>
    <w:multiLevelType w:val="hybridMultilevel"/>
    <w:tmpl w:val="9DDA5938"/>
    <w:lvl w:ilvl="0" w:tplc="3CFAD0D4">
      <w:numFmt w:val="decimal"/>
      <w:lvlText w:val=""/>
      <w:lvlJc w:val="left"/>
    </w:lvl>
    <w:lvl w:ilvl="1" w:tplc="3CFAD0D4">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6"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48" w15:restartNumberingAfterBreak="0">
    <w:nsid w:val="4A82263E"/>
    <w:multiLevelType w:val="multilevel"/>
    <w:tmpl w:val="C734C5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4AE90AE0"/>
    <w:multiLevelType w:val="hybridMultilevel"/>
    <w:tmpl w:val="C1D46BE6"/>
    <w:lvl w:ilvl="0" w:tplc="F3A0CB6E">
      <w:start w:val="1"/>
      <w:numFmt w:val="bullet"/>
      <w:lvlText w:val=""/>
      <w:lvlJc w:val="left"/>
      <w:pPr>
        <w:tabs>
          <w:tab w:val="num" w:pos="720"/>
        </w:tabs>
        <w:ind w:left="720" w:hanging="360"/>
      </w:pPr>
      <w:rPr>
        <w:rFonts w:ascii="Symbol" w:hAnsi="Symbol" w:hint="default"/>
      </w:rPr>
    </w:lvl>
    <w:lvl w:ilvl="1" w:tplc="EBD4B61C">
      <w:numFmt w:val="bullet"/>
      <w:lvlText w:val="o"/>
      <w:lvlJc w:val="left"/>
      <w:pPr>
        <w:tabs>
          <w:tab w:val="num" w:pos="1440"/>
        </w:tabs>
        <w:ind w:left="1440" w:hanging="360"/>
      </w:pPr>
      <w:rPr>
        <w:rFonts w:ascii="Courier New" w:hAnsi="Courier New" w:hint="default"/>
      </w:rPr>
    </w:lvl>
    <w:lvl w:ilvl="2" w:tplc="E6643212" w:tentative="1">
      <w:start w:val="1"/>
      <w:numFmt w:val="bullet"/>
      <w:lvlText w:val=""/>
      <w:lvlJc w:val="left"/>
      <w:pPr>
        <w:tabs>
          <w:tab w:val="num" w:pos="2160"/>
        </w:tabs>
        <w:ind w:left="2160" w:hanging="360"/>
      </w:pPr>
      <w:rPr>
        <w:rFonts w:ascii="Symbol" w:hAnsi="Symbol" w:hint="default"/>
      </w:rPr>
    </w:lvl>
    <w:lvl w:ilvl="3" w:tplc="43706DCA" w:tentative="1">
      <w:start w:val="1"/>
      <w:numFmt w:val="bullet"/>
      <w:lvlText w:val=""/>
      <w:lvlJc w:val="left"/>
      <w:pPr>
        <w:tabs>
          <w:tab w:val="num" w:pos="2880"/>
        </w:tabs>
        <w:ind w:left="2880" w:hanging="360"/>
      </w:pPr>
      <w:rPr>
        <w:rFonts w:ascii="Symbol" w:hAnsi="Symbol" w:hint="default"/>
      </w:rPr>
    </w:lvl>
    <w:lvl w:ilvl="4" w:tplc="3B50F710" w:tentative="1">
      <w:start w:val="1"/>
      <w:numFmt w:val="bullet"/>
      <w:lvlText w:val=""/>
      <w:lvlJc w:val="left"/>
      <w:pPr>
        <w:tabs>
          <w:tab w:val="num" w:pos="3600"/>
        </w:tabs>
        <w:ind w:left="3600" w:hanging="360"/>
      </w:pPr>
      <w:rPr>
        <w:rFonts w:ascii="Symbol" w:hAnsi="Symbol" w:hint="default"/>
      </w:rPr>
    </w:lvl>
    <w:lvl w:ilvl="5" w:tplc="B748E8DE" w:tentative="1">
      <w:start w:val="1"/>
      <w:numFmt w:val="bullet"/>
      <w:lvlText w:val=""/>
      <w:lvlJc w:val="left"/>
      <w:pPr>
        <w:tabs>
          <w:tab w:val="num" w:pos="4320"/>
        </w:tabs>
        <w:ind w:left="4320" w:hanging="360"/>
      </w:pPr>
      <w:rPr>
        <w:rFonts w:ascii="Symbol" w:hAnsi="Symbol" w:hint="default"/>
      </w:rPr>
    </w:lvl>
    <w:lvl w:ilvl="6" w:tplc="3574F1A6" w:tentative="1">
      <w:start w:val="1"/>
      <w:numFmt w:val="bullet"/>
      <w:lvlText w:val=""/>
      <w:lvlJc w:val="left"/>
      <w:pPr>
        <w:tabs>
          <w:tab w:val="num" w:pos="5040"/>
        </w:tabs>
        <w:ind w:left="5040" w:hanging="360"/>
      </w:pPr>
      <w:rPr>
        <w:rFonts w:ascii="Symbol" w:hAnsi="Symbol" w:hint="default"/>
      </w:rPr>
    </w:lvl>
    <w:lvl w:ilvl="7" w:tplc="2028EB6C" w:tentative="1">
      <w:start w:val="1"/>
      <w:numFmt w:val="bullet"/>
      <w:lvlText w:val=""/>
      <w:lvlJc w:val="left"/>
      <w:pPr>
        <w:tabs>
          <w:tab w:val="num" w:pos="5760"/>
        </w:tabs>
        <w:ind w:left="5760" w:hanging="360"/>
      </w:pPr>
      <w:rPr>
        <w:rFonts w:ascii="Symbol" w:hAnsi="Symbol" w:hint="default"/>
      </w:rPr>
    </w:lvl>
    <w:lvl w:ilvl="8" w:tplc="39E8C1C4"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51" w15:restartNumberingAfterBreak="0">
    <w:nsid w:val="4B3F771C"/>
    <w:multiLevelType w:val="hybridMultilevel"/>
    <w:tmpl w:val="F342AC1E"/>
    <w:lvl w:ilvl="0" w:tplc="E50238A8">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52" w15:restartNumberingAfterBreak="0">
    <w:nsid w:val="4D435676"/>
    <w:multiLevelType w:val="hybridMultilevel"/>
    <w:tmpl w:val="A58A0A98"/>
    <w:lvl w:ilvl="0" w:tplc="31445894">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DFC7B92"/>
    <w:multiLevelType w:val="hybridMultilevel"/>
    <w:tmpl w:val="8CE4AC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4" w15:restartNumberingAfterBreak="0">
    <w:nsid w:val="4ECE716F"/>
    <w:multiLevelType w:val="hybridMultilevel"/>
    <w:tmpl w:val="19BA3D6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5" w15:restartNumberingAfterBreak="0">
    <w:nsid w:val="504A5D29"/>
    <w:multiLevelType w:val="hybridMultilevel"/>
    <w:tmpl w:val="95CC5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0E51532"/>
    <w:multiLevelType w:val="multilevel"/>
    <w:tmpl w:val="08C48F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15:restartNumberingAfterBreak="0">
    <w:nsid w:val="50F91E0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8" w15:restartNumberingAfterBreak="0">
    <w:nsid w:val="519C114F"/>
    <w:multiLevelType w:val="hybridMultilevel"/>
    <w:tmpl w:val="796A470C"/>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59" w15:restartNumberingAfterBreak="0">
    <w:nsid w:val="52560139"/>
    <w:multiLevelType w:val="hybridMultilevel"/>
    <w:tmpl w:val="21A29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52EB3DAC"/>
    <w:multiLevelType w:val="hybridMultilevel"/>
    <w:tmpl w:val="D5B4F106"/>
    <w:lvl w:ilvl="0" w:tplc="0B400AE6">
      <w:start w:val="1"/>
      <w:numFmt w:val="bullet"/>
      <w:lvlText w:val="o"/>
      <w:lvlJc w:val="left"/>
      <w:pPr>
        <w:tabs>
          <w:tab w:val="num" w:pos="720"/>
        </w:tabs>
        <w:ind w:left="720" w:hanging="360"/>
      </w:pPr>
      <w:rPr>
        <w:rFonts w:ascii="Courier New" w:hAnsi="Courier New" w:hint="default"/>
      </w:rPr>
    </w:lvl>
    <w:lvl w:ilvl="1" w:tplc="9DCE6D70">
      <w:start w:val="1"/>
      <w:numFmt w:val="bullet"/>
      <w:lvlText w:val="o"/>
      <w:lvlJc w:val="left"/>
      <w:pPr>
        <w:tabs>
          <w:tab w:val="num" w:pos="1440"/>
        </w:tabs>
        <w:ind w:left="1440" w:hanging="360"/>
      </w:pPr>
      <w:rPr>
        <w:rFonts w:ascii="Courier New" w:hAnsi="Courier New" w:hint="default"/>
      </w:rPr>
    </w:lvl>
    <w:lvl w:ilvl="2" w:tplc="32CC2B80">
      <w:numFmt w:val="bullet"/>
      <w:lvlText w:val="-"/>
      <w:lvlJc w:val="left"/>
      <w:pPr>
        <w:ind w:left="2160" w:hanging="360"/>
      </w:pPr>
      <w:rPr>
        <w:rFonts w:ascii="Times New Roman" w:eastAsia="SimSun" w:hAnsi="Times New Roman" w:cs="Times New Roman" w:hint="default"/>
      </w:rPr>
    </w:lvl>
    <w:lvl w:ilvl="3" w:tplc="A0C63246" w:tentative="1">
      <w:start w:val="1"/>
      <w:numFmt w:val="bullet"/>
      <w:lvlText w:val="o"/>
      <w:lvlJc w:val="left"/>
      <w:pPr>
        <w:tabs>
          <w:tab w:val="num" w:pos="2880"/>
        </w:tabs>
        <w:ind w:left="2880" w:hanging="360"/>
      </w:pPr>
      <w:rPr>
        <w:rFonts w:ascii="Courier New" w:hAnsi="Courier New" w:hint="default"/>
      </w:rPr>
    </w:lvl>
    <w:lvl w:ilvl="4" w:tplc="1DA21B08" w:tentative="1">
      <w:start w:val="1"/>
      <w:numFmt w:val="bullet"/>
      <w:lvlText w:val="o"/>
      <w:lvlJc w:val="left"/>
      <w:pPr>
        <w:tabs>
          <w:tab w:val="num" w:pos="3600"/>
        </w:tabs>
        <w:ind w:left="3600" w:hanging="360"/>
      </w:pPr>
      <w:rPr>
        <w:rFonts w:ascii="Courier New" w:hAnsi="Courier New" w:hint="default"/>
      </w:rPr>
    </w:lvl>
    <w:lvl w:ilvl="5" w:tplc="65D04A0E" w:tentative="1">
      <w:start w:val="1"/>
      <w:numFmt w:val="bullet"/>
      <w:lvlText w:val="o"/>
      <w:lvlJc w:val="left"/>
      <w:pPr>
        <w:tabs>
          <w:tab w:val="num" w:pos="4320"/>
        </w:tabs>
        <w:ind w:left="4320" w:hanging="360"/>
      </w:pPr>
      <w:rPr>
        <w:rFonts w:ascii="Courier New" w:hAnsi="Courier New" w:hint="default"/>
      </w:rPr>
    </w:lvl>
    <w:lvl w:ilvl="6" w:tplc="72E05442" w:tentative="1">
      <w:start w:val="1"/>
      <w:numFmt w:val="bullet"/>
      <w:lvlText w:val="o"/>
      <w:lvlJc w:val="left"/>
      <w:pPr>
        <w:tabs>
          <w:tab w:val="num" w:pos="5040"/>
        </w:tabs>
        <w:ind w:left="5040" w:hanging="360"/>
      </w:pPr>
      <w:rPr>
        <w:rFonts w:ascii="Courier New" w:hAnsi="Courier New" w:hint="default"/>
      </w:rPr>
    </w:lvl>
    <w:lvl w:ilvl="7" w:tplc="BDAAB0C8" w:tentative="1">
      <w:start w:val="1"/>
      <w:numFmt w:val="bullet"/>
      <w:lvlText w:val="o"/>
      <w:lvlJc w:val="left"/>
      <w:pPr>
        <w:tabs>
          <w:tab w:val="num" w:pos="5760"/>
        </w:tabs>
        <w:ind w:left="5760" w:hanging="360"/>
      </w:pPr>
      <w:rPr>
        <w:rFonts w:ascii="Courier New" w:hAnsi="Courier New" w:hint="default"/>
      </w:rPr>
    </w:lvl>
    <w:lvl w:ilvl="8" w:tplc="668EC6DC" w:tentative="1">
      <w:start w:val="1"/>
      <w:numFmt w:val="bullet"/>
      <w:lvlText w:val="o"/>
      <w:lvlJc w:val="left"/>
      <w:pPr>
        <w:tabs>
          <w:tab w:val="num" w:pos="6480"/>
        </w:tabs>
        <w:ind w:left="6480" w:hanging="360"/>
      </w:pPr>
      <w:rPr>
        <w:rFonts w:ascii="Courier New" w:hAnsi="Courier New" w:hint="default"/>
      </w:rPr>
    </w:lvl>
  </w:abstractNum>
  <w:abstractNum w:abstractNumId="61"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3F64291"/>
    <w:multiLevelType w:val="hybridMultilevel"/>
    <w:tmpl w:val="FAA8A9C0"/>
    <w:lvl w:ilvl="0" w:tplc="A1AE374A">
      <w:start w:val="1"/>
      <w:numFmt w:val="bullet"/>
      <w:lvlText w:val=""/>
      <w:lvlJc w:val="left"/>
      <w:pPr>
        <w:tabs>
          <w:tab w:val="num" w:pos="720"/>
        </w:tabs>
        <w:ind w:left="720" w:hanging="360"/>
      </w:pPr>
      <w:rPr>
        <w:rFonts w:ascii="Symbol" w:hAnsi="Symbol" w:hint="default"/>
      </w:rPr>
    </w:lvl>
    <w:lvl w:ilvl="1" w:tplc="6F487882" w:tentative="1">
      <w:start w:val="1"/>
      <w:numFmt w:val="bullet"/>
      <w:lvlText w:val=""/>
      <w:lvlJc w:val="left"/>
      <w:pPr>
        <w:tabs>
          <w:tab w:val="num" w:pos="1440"/>
        </w:tabs>
        <w:ind w:left="1440" w:hanging="360"/>
      </w:pPr>
      <w:rPr>
        <w:rFonts w:ascii="Symbol" w:hAnsi="Symbol" w:hint="default"/>
      </w:rPr>
    </w:lvl>
    <w:lvl w:ilvl="2" w:tplc="71183F5E" w:tentative="1">
      <w:start w:val="1"/>
      <w:numFmt w:val="bullet"/>
      <w:lvlText w:val=""/>
      <w:lvlJc w:val="left"/>
      <w:pPr>
        <w:tabs>
          <w:tab w:val="num" w:pos="2160"/>
        </w:tabs>
        <w:ind w:left="2160" w:hanging="360"/>
      </w:pPr>
      <w:rPr>
        <w:rFonts w:ascii="Symbol" w:hAnsi="Symbol" w:hint="default"/>
      </w:rPr>
    </w:lvl>
    <w:lvl w:ilvl="3" w:tplc="46D4820E" w:tentative="1">
      <w:start w:val="1"/>
      <w:numFmt w:val="bullet"/>
      <w:lvlText w:val=""/>
      <w:lvlJc w:val="left"/>
      <w:pPr>
        <w:tabs>
          <w:tab w:val="num" w:pos="2880"/>
        </w:tabs>
        <w:ind w:left="2880" w:hanging="360"/>
      </w:pPr>
      <w:rPr>
        <w:rFonts w:ascii="Symbol" w:hAnsi="Symbol" w:hint="default"/>
      </w:rPr>
    </w:lvl>
    <w:lvl w:ilvl="4" w:tplc="D5BE6778" w:tentative="1">
      <w:start w:val="1"/>
      <w:numFmt w:val="bullet"/>
      <w:lvlText w:val=""/>
      <w:lvlJc w:val="left"/>
      <w:pPr>
        <w:tabs>
          <w:tab w:val="num" w:pos="3600"/>
        </w:tabs>
        <w:ind w:left="3600" w:hanging="360"/>
      </w:pPr>
      <w:rPr>
        <w:rFonts w:ascii="Symbol" w:hAnsi="Symbol" w:hint="default"/>
      </w:rPr>
    </w:lvl>
    <w:lvl w:ilvl="5" w:tplc="05C84C2E" w:tentative="1">
      <w:start w:val="1"/>
      <w:numFmt w:val="bullet"/>
      <w:lvlText w:val=""/>
      <w:lvlJc w:val="left"/>
      <w:pPr>
        <w:tabs>
          <w:tab w:val="num" w:pos="4320"/>
        </w:tabs>
        <w:ind w:left="4320" w:hanging="360"/>
      </w:pPr>
      <w:rPr>
        <w:rFonts w:ascii="Symbol" w:hAnsi="Symbol" w:hint="default"/>
      </w:rPr>
    </w:lvl>
    <w:lvl w:ilvl="6" w:tplc="05E2FA22" w:tentative="1">
      <w:start w:val="1"/>
      <w:numFmt w:val="bullet"/>
      <w:lvlText w:val=""/>
      <w:lvlJc w:val="left"/>
      <w:pPr>
        <w:tabs>
          <w:tab w:val="num" w:pos="5040"/>
        </w:tabs>
        <w:ind w:left="5040" w:hanging="360"/>
      </w:pPr>
      <w:rPr>
        <w:rFonts w:ascii="Symbol" w:hAnsi="Symbol" w:hint="default"/>
      </w:rPr>
    </w:lvl>
    <w:lvl w:ilvl="7" w:tplc="A194420A" w:tentative="1">
      <w:start w:val="1"/>
      <w:numFmt w:val="bullet"/>
      <w:lvlText w:val=""/>
      <w:lvlJc w:val="left"/>
      <w:pPr>
        <w:tabs>
          <w:tab w:val="num" w:pos="5760"/>
        </w:tabs>
        <w:ind w:left="5760" w:hanging="360"/>
      </w:pPr>
      <w:rPr>
        <w:rFonts w:ascii="Symbol" w:hAnsi="Symbol" w:hint="default"/>
      </w:rPr>
    </w:lvl>
    <w:lvl w:ilvl="8" w:tplc="CDC2486A"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560E256A"/>
    <w:multiLevelType w:val="hybridMultilevel"/>
    <w:tmpl w:val="168EAFDE"/>
    <w:lvl w:ilvl="0" w:tplc="5E06994C">
      <w:start w:val="1"/>
      <w:numFmt w:val="bullet"/>
      <w:lvlText w:val=""/>
      <w:lvlJc w:val="left"/>
      <w:pPr>
        <w:tabs>
          <w:tab w:val="num" w:pos="720"/>
        </w:tabs>
        <w:ind w:left="720" w:hanging="360"/>
      </w:pPr>
      <w:rPr>
        <w:rFonts w:ascii="Symbol" w:hAnsi="Symbol" w:hint="default"/>
      </w:rPr>
    </w:lvl>
    <w:lvl w:ilvl="1" w:tplc="75F0F162">
      <w:numFmt w:val="bullet"/>
      <w:lvlText w:val="o"/>
      <w:lvlJc w:val="left"/>
      <w:pPr>
        <w:tabs>
          <w:tab w:val="num" w:pos="1440"/>
        </w:tabs>
        <w:ind w:left="1440" w:hanging="360"/>
      </w:pPr>
      <w:rPr>
        <w:rFonts w:ascii="Courier New" w:hAnsi="Courier New" w:hint="default"/>
      </w:rPr>
    </w:lvl>
    <w:lvl w:ilvl="2" w:tplc="FF06277E">
      <w:numFmt w:val="bullet"/>
      <w:lvlText w:val=""/>
      <w:lvlJc w:val="left"/>
      <w:pPr>
        <w:tabs>
          <w:tab w:val="num" w:pos="2160"/>
        </w:tabs>
        <w:ind w:left="2160" w:hanging="360"/>
      </w:pPr>
      <w:rPr>
        <w:rFonts w:ascii="Wingdings" w:hAnsi="Wingdings" w:hint="default"/>
      </w:rPr>
    </w:lvl>
    <w:lvl w:ilvl="3" w:tplc="92C899BA" w:tentative="1">
      <w:start w:val="1"/>
      <w:numFmt w:val="bullet"/>
      <w:lvlText w:val=""/>
      <w:lvlJc w:val="left"/>
      <w:pPr>
        <w:tabs>
          <w:tab w:val="num" w:pos="2880"/>
        </w:tabs>
        <w:ind w:left="2880" w:hanging="360"/>
      </w:pPr>
      <w:rPr>
        <w:rFonts w:ascii="Symbol" w:hAnsi="Symbol" w:hint="default"/>
      </w:rPr>
    </w:lvl>
    <w:lvl w:ilvl="4" w:tplc="F3A6D3B8" w:tentative="1">
      <w:start w:val="1"/>
      <w:numFmt w:val="bullet"/>
      <w:lvlText w:val=""/>
      <w:lvlJc w:val="left"/>
      <w:pPr>
        <w:tabs>
          <w:tab w:val="num" w:pos="3600"/>
        </w:tabs>
        <w:ind w:left="3600" w:hanging="360"/>
      </w:pPr>
      <w:rPr>
        <w:rFonts w:ascii="Symbol" w:hAnsi="Symbol" w:hint="default"/>
      </w:rPr>
    </w:lvl>
    <w:lvl w:ilvl="5" w:tplc="CA6405FA" w:tentative="1">
      <w:start w:val="1"/>
      <w:numFmt w:val="bullet"/>
      <w:lvlText w:val=""/>
      <w:lvlJc w:val="left"/>
      <w:pPr>
        <w:tabs>
          <w:tab w:val="num" w:pos="4320"/>
        </w:tabs>
        <w:ind w:left="4320" w:hanging="360"/>
      </w:pPr>
      <w:rPr>
        <w:rFonts w:ascii="Symbol" w:hAnsi="Symbol" w:hint="default"/>
      </w:rPr>
    </w:lvl>
    <w:lvl w:ilvl="6" w:tplc="B472F432" w:tentative="1">
      <w:start w:val="1"/>
      <w:numFmt w:val="bullet"/>
      <w:lvlText w:val=""/>
      <w:lvlJc w:val="left"/>
      <w:pPr>
        <w:tabs>
          <w:tab w:val="num" w:pos="5040"/>
        </w:tabs>
        <w:ind w:left="5040" w:hanging="360"/>
      </w:pPr>
      <w:rPr>
        <w:rFonts w:ascii="Symbol" w:hAnsi="Symbol" w:hint="default"/>
      </w:rPr>
    </w:lvl>
    <w:lvl w:ilvl="7" w:tplc="D2BC26FA" w:tentative="1">
      <w:start w:val="1"/>
      <w:numFmt w:val="bullet"/>
      <w:lvlText w:val=""/>
      <w:lvlJc w:val="left"/>
      <w:pPr>
        <w:tabs>
          <w:tab w:val="num" w:pos="5760"/>
        </w:tabs>
        <w:ind w:left="5760" w:hanging="360"/>
      </w:pPr>
      <w:rPr>
        <w:rFonts w:ascii="Symbol" w:hAnsi="Symbol" w:hint="default"/>
      </w:rPr>
    </w:lvl>
    <w:lvl w:ilvl="8" w:tplc="B6A2E03A"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565E1436"/>
    <w:multiLevelType w:val="hybridMultilevel"/>
    <w:tmpl w:val="AC223BC2"/>
    <w:lvl w:ilvl="0" w:tplc="5DAAE0E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5" w15:restartNumberingAfterBreak="0">
    <w:nsid w:val="585A4178"/>
    <w:multiLevelType w:val="hybridMultilevel"/>
    <w:tmpl w:val="C09233FA"/>
    <w:lvl w:ilvl="0" w:tplc="92EE41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6" w15:restartNumberingAfterBreak="0">
    <w:nsid w:val="59CC36EE"/>
    <w:multiLevelType w:val="hybridMultilevel"/>
    <w:tmpl w:val="BBFC54FE"/>
    <w:lvl w:ilvl="0" w:tplc="3FAABC10">
      <w:start w:val="1"/>
      <w:numFmt w:val="decimal"/>
      <w:lvlText w:val="%1."/>
      <w:lvlJc w:val="left"/>
      <w:rPr>
        <w:rFonts w:ascii="Times New Roman" w:eastAsia="SimSun" w:hAnsi="Times New Roman" w:cs="Times New Roman"/>
      </w:rPr>
    </w:lvl>
    <w:lvl w:ilvl="1" w:tplc="08090001">
      <w:start w:val="1"/>
      <w:numFmt w:val="bullet"/>
      <w:lvlText w:val=""/>
      <w:lvlJc w:val="left"/>
      <w:rPr>
        <w:rFonts w:ascii="Symbol" w:hAnsi="Symbol" w:hint="default"/>
      </w:rPr>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67" w15:restartNumberingAfterBreak="0">
    <w:nsid w:val="59F8571F"/>
    <w:multiLevelType w:val="hybridMultilevel"/>
    <w:tmpl w:val="0F2C8110"/>
    <w:lvl w:ilvl="0" w:tplc="E1D44448">
      <w:start w:val="1"/>
      <w:numFmt w:val="bullet"/>
      <w:lvlText w:val=""/>
      <w:lvlJc w:val="left"/>
      <w:pPr>
        <w:tabs>
          <w:tab w:val="num" w:pos="720"/>
        </w:tabs>
        <w:ind w:left="720" w:hanging="360"/>
      </w:pPr>
      <w:rPr>
        <w:rFonts w:ascii="Symbol" w:hAnsi="Symbol" w:hint="default"/>
      </w:rPr>
    </w:lvl>
    <w:lvl w:ilvl="1" w:tplc="D64A6C12">
      <w:numFmt w:val="bullet"/>
      <w:lvlText w:val="o"/>
      <w:lvlJc w:val="left"/>
      <w:pPr>
        <w:tabs>
          <w:tab w:val="num" w:pos="1440"/>
        </w:tabs>
        <w:ind w:left="1440" w:hanging="360"/>
      </w:pPr>
      <w:rPr>
        <w:rFonts w:ascii="Courier New" w:hAnsi="Courier New" w:hint="default"/>
      </w:rPr>
    </w:lvl>
    <w:lvl w:ilvl="2" w:tplc="70D62462" w:tentative="1">
      <w:start w:val="1"/>
      <w:numFmt w:val="bullet"/>
      <w:lvlText w:val=""/>
      <w:lvlJc w:val="left"/>
      <w:pPr>
        <w:tabs>
          <w:tab w:val="num" w:pos="2160"/>
        </w:tabs>
        <w:ind w:left="2160" w:hanging="360"/>
      </w:pPr>
      <w:rPr>
        <w:rFonts w:ascii="Symbol" w:hAnsi="Symbol" w:hint="default"/>
      </w:rPr>
    </w:lvl>
    <w:lvl w:ilvl="3" w:tplc="1E6A4C4C" w:tentative="1">
      <w:start w:val="1"/>
      <w:numFmt w:val="bullet"/>
      <w:lvlText w:val=""/>
      <w:lvlJc w:val="left"/>
      <w:pPr>
        <w:tabs>
          <w:tab w:val="num" w:pos="2880"/>
        </w:tabs>
        <w:ind w:left="2880" w:hanging="360"/>
      </w:pPr>
      <w:rPr>
        <w:rFonts w:ascii="Symbol" w:hAnsi="Symbol" w:hint="default"/>
      </w:rPr>
    </w:lvl>
    <w:lvl w:ilvl="4" w:tplc="6896C8D4" w:tentative="1">
      <w:start w:val="1"/>
      <w:numFmt w:val="bullet"/>
      <w:lvlText w:val=""/>
      <w:lvlJc w:val="left"/>
      <w:pPr>
        <w:tabs>
          <w:tab w:val="num" w:pos="3600"/>
        </w:tabs>
        <w:ind w:left="3600" w:hanging="360"/>
      </w:pPr>
      <w:rPr>
        <w:rFonts w:ascii="Symbol" w:hAnsi="Symbol" w:hint="default"/>
      </w:rPr>
    </w:lvl>
    <w:lvl w:ilvl="5" w:tplc="F9862536" w:tentative="1">
      <w:start w:val="1"/>
      <w:numFmt w:val="bullet"/>
      <w:lvlText w:val=""/>
      <w:lvlJc w:val="left"/>
      <w:pPr>
        <w:tabs>
          <w:tab w:val="num" w:pos="4320"/>
        </w:tabs>
        <w:ind w:left="4320" w:hanging="360"/>
      </w:pPr>
      <w:rPr>
        <w:rFonts w:ascii="Symbol" w:hAnsi="Symbol" w:hint="default"/>
      </w:rPr>
    </w:lvl>
    <w:lvl w:ilvl="6" w:tplc="EAAA1D6A" w:tentative="1">
      <w:start w:val="1"/>
      <w:numFmt w:val="bullet"/>
      <w:lvlText w:val=""/>
      <w:lvlJc w:val="left"/>
      <w:pPr>
        <w:tabs>
          <w:tab w:val="num" w:pos="5040"/>
        </w:tabs>
        <w:ind w:left="5040" w:hanging="360"/>
      </w:pPr>
      <w:rPr>
        <w:rFonts w:ascii="Symbol" w:hAnsi="Symbol" w:hint="default"/>
      </w:rPr>
    </w:lvl>
    <w:lvl w:ilvl="7" w:tplc="EBFE0828" w:tentative="1">
      <w:start w:val="1"/>
      <w:numFmt w:val="bullet"/>
      <w:lvlText w:val=""/>
      <w:lvlJc w:val="left"/>
      <w:pPr>
        <w:tabs>
          <w:tab w:val="num" w:pos="5760"/>
        </w:tabs>
        <w:ind w:left="5760" w:hanging="360"/>
      </w:pPr>
      <w:rPr>
        <w:rFonts w:ascii="Symbol" w:hAnsi="Symbol" w:hint="default"/>
      </w:rPr>
    </w:lvl>
    <w:lvl w:ilvl="8" w:tplc="2B28F460" w:tentative="1">
      <w:start w:val="1"/>
      <w:numFmt w:val="bullet"/>
      <w:lvlText w:val=""/>
      <w:lvlJc w:val="left"/>
      <w:pPr>
        <w:tabs>
          <w:tab w:val="num" w:pos="6480"/>
        </w:tabs>
        <w:ind w:left="6480" w:hanging="360"/>
      </w:pPr>
      <w:rPr>
        <w:rFonts w:ascii="Symbol" w:hAnsi="Symbol" w:hint="default"/>
      </w:rPr>
    </w:lvl>
  </w:abstractNum>
  <w:abstractNum w:abstractNumId="68" w15:restartNumberingAfterBreak="0">
    <w:nsid w:val="5AFB21C9"/>
    <w:multiLevelType w:val="hybridMultilevel"/>
    <w:tmpl w:val="102CEF22"/>
    <w:lvl w:ilvl="0" w:tplc="0406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BBF7B89"/>
    <w:multiLevelType w:val="hybridMultilevel"/>
    <w:tmpl w:val="1EC6EAC6"/>
    <w:lvl w:ilvl="0" w:tplc="5A886BB8">
      <w:numFmt w:val="decimal"/>
      <w:lvlText w:val=""/>
      <w:lvlJc w:val="left"/>
    </w:lvl>
    <w:lvl w:ilvl="1" w:tplc="D3D054CE">
      <w:numFmt w:val="decimal"/>
      <w:lvlText w:val=""/>
      <w:lvlJc w:val="left"/>
    </w:lvl>
    <w:lvl w:ilvl="2" w:tplc="C3FE8478">
      <w:numFmt w:val="decimal"/>
      <w:lvlText w:val=""/>
      <w:lvlJc w:val="left"/>
    </w:lvl>
    <w:lvl w:ilvl="3" w:tplc="82661C5E">
      <w:numFmt w:val="decimal"/>
      <w:lvlText w:val=""/>
      <w:lvlJc w:val="left"/>
    </w:lvl>
    <w:lvl w:ilvl="4" w:tplc="92C2BA4A">
      <w:numFmt w:val="decimal"/>
      <w:lvlText w:val=""/>
      <w:lvlJc w:val="left"/>
    </w:lvl>
    <w:lvl w:ilvl="5" w:tplc="46C0C532">
      <w:numFmt w:val="decimal"/>
      <w:lvlText w:val=""/>
      <w:lvlJc w:val="left"/>
    </w:lvl>
    <w:lvl w:ilvl="6" w:tplc="92FE8BFC">
      <w:numFmt w:val="decimal"/>
      <w:lvlText w:val=""/>
      <w:lvlJc w:val="left"/>
    </w:lvl>
    <w:lvl w:ilvl="7" w:tplc="D632CB92">
      <w:numFmt w:val="decimal"/>
      <w:lvlText w:val=""/>
      <w:lvlJc w:val="left"/>
    </w:lvl>
    <w:lvl w:ilvl="8" w:tplc="2F343AE6">
      <w:numFmt w:val="decimal"/>
      <w:lvlText w:val=""/>
      <w:lvlJc w:val="left"/>
    </w:lvl>
  </w:abstractNum>
  <w:abstractNum w:abstractNumId="70" w15:restartNumberingAfterBreak="0">
    <w:nsid w:val="5BF6392D"/>
    <w:multiLevelType w:val="hybridMultilevel"/>
    <w:tmpl w:val="85F2FC6C"/>
    <w:lvl w:ilvl="0" w:tplc="5A886BB8">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1" w15:restartNumberingAfterBreak="0">
    <w:nsid w:val="5E1402DC"/>
    <w:multiLevelType w:val="hybridMultilevel"/>
    <w:tmpl w:val="7A021B56"/>
    <w:lvl w:ilvl="0" w:tplc="0814302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5E8324AA"/>
    <w:multiLevelType w:val="multilevel"/>
    <w:tmpl w:val="BE08E1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3" w15:restartNumberingAfterBreak="0">
    <w:nsid w:val="5EC44F26"/>
    <w:multiLevelType w:val="hybridMultilevel"/>
    <w:tmpl w:val="4DBC7AC4"/>
    <w:lvl w:ilvl="0" w:tplc="188E5CB6">
      <w:start w:val="1"/>
      <w:numFmt w:val="bullet"/>
      <w:lvlText w:val=""/>
      <w:lvlJc w:val="left"/>
      <w:pPr>
        <w:tabs>
          <w:tab w:val="num" w:pos="720"/>
        </w:tabs>
        <w:ind w:left="720" w:hanging="360"/>
      </w:pPr>
      <w:rPr>
        <w:rFonts w:ascii="Symbol" w:hAnsi="Symbol" w:hint="default"/>
      </w:rPr>
    </w:lvl>
    <w:lvl w:ilvl="1" w:tplc="39921D8C">
      <w:numFmt w:val="bullet"/>
      <w:lvlText w:val="o"/>
      <w:lvlJc w:val="left"/>
      <w:pPr>
        <w:tabs>
          <w:tab w:val="num" w:pos="1440"/>
        </w:tabs>
        <w:ind w:left="1440" w:hanging="360"/>
      </w:pPr>
      <w:rPr>
        <w:rFonts w:ascii="Courier New" w:hAnsi="Courier New" w:hint="default"/>
      </w:rPr>
    </w:lvl>
    <w:lvl w:ilvl="2" w:tplc="F2E6247C" w:tentative="1">
      <w:start w:val="1"/>
      <w:numFmt w:val="bullet"/>
      <w:lvlText w:val=""/>
      <w:lvlJc w:val="left"/>
      <w:pPr>
        <w:tabs>
          <w:tab w:val="num" w:pos="2160"/>
        </w:tabs>
        <w:ind w:left="2160" w:hanging="360"/>
      </w:pPr>
      <w:rPr>
        <w:rFonts w:ascii="Symbol" w:hAnsi="Symbol" w:hint="default"/>
      </w:rPr>
    </w:lvl>
    <w:lvl w:ilvl="3" w:tplc="23803AFE" w:tentative="1">
      <w:start w:val="1"/>
      <w:numFmt w:val="bullet"/>
      <w:lvlText w:val=""/>
      <w:lvlJc w:val="left"/>
      <w:pPr>
        <w:tabs>
          <w:tab w:val="num" w:pos="2880"/>
        </w:tabs>
        <w:ind w:left="2880" w:hanging="360"/>
      </w:pPr>
      <w:rPr>
        <w:rFonts w:ascii="Symbol" w:hAnsi="Symbol" w:hint="default"/>
      </w:rPr>
    </w:lvl>
    <w:lvl w:ilvl="4" w:tplc="B268CF20" w:tentative="1">
      <w:start w:val="1"/>
      <w:numFmt w:val="bullet"/>
      <w:lvlText w:val=""/>
      <w:lvlJc w:val="left"/>
      <w:pPr>
        <w:tabs>
          <w:tab w:val="num" w:pos="3600"/>
        </w:tabs>
        <w:ind w:left="3600" w:hanging="360"/>
      </w:pPr>
      <w:rPr>
        <w:rFonts w:ascii="Symbol" w:hAnsi="Symbol" w:hint="default"/>
      </w:rPr>
    </w:lvl>
    <w:lvl w:ilvl="5" w:tplc="804EC5CC" w:tentative="1">
      <w:start w:val="1"/>
      <w:numFmt w:val="bullet"/>
      <w:lvlText w:val=""/>
      <w:lvlJc w:val="left"/>
      <w:pPr>
        <w:tabs>
          <w:tab w:val="num" w:pos="4320"/>
        </w:tabs>
        <w:ind w:left="4320" w:hanging="360"/>
      </w:pPr>
      <w:rPr>
        <w:rFonts w:ascii="Symbol" w:hAnsi="Symbol" w:hint="default"/>
      </w:rPr>
    </w:lvl>
    <w:lvl w:ilvl="6" w:tplc="DAC679A2" w:tentative="1">
      <w:start w:val="1"/>
      <w:numFmt w:val="bullet"/>
      <w:lvlText w:val=""/>
      <w:lvlJc w:val="left"/>
      <w:pPr>
        <w:tabs>
          <w:tab w:val="num" w:pos="5040"/>
        </w:tabs>
        <w:ind w:left="5040" w:hanging="360"/>
      </w:pPr>
      <w:rPr>
        <w:rFonts w:ascii="Symbol" w:hAnsi="Symbol" w:hint="default"/>
      </w:rPr>
    </w:lvl>
    <w:lvl w:ilvl="7" w:tplc="A56C90B4" w:tentative="1">
      <w:start w:val="1"/>
      <w:numFmt w:val="bullet"/>
      <w:lvlText w:val=""/>
      <w:lvlJc w:val="left"/>
      <w:pPr>
        <w:tabs>
          <w:tab w:val="num" w:pos="5760"/>
        </w:tabs>
        <w:ind w:left="5760" w:hanging="360"/>
      </w:pPr>
      <w:rPr>
        <w:rFonts w:ascii="Symbol" w:hAnsi="Symbol" w:hint="default"/>
      </w:rPr>
    </w:lvl>
    <w:lvl w:ilvl="8" w:tplc="EE283796" w:tentative="1">
      <w:start w:val="1"/>
      <w:numFmt w:val="bullet"/>
      <w:lvlText w:val=""/>
      <w:lvlJc w:val="left"/>
      <w:pPr>
        <w:tabs>
          <w:tab w:val="num" w:pos="6480"/>
        </w:tabs>
        <w:ind w:left="6480" w:hanging="360"/>
      </w:pPr>
      <w:rPr>
        <w:rFonts w:ascii="Symbol" w:hAnsi="Symbol" w:hint="default"/>
      </w:rPr>
    </w:lvl>
  </w:abstractNum>
  <w:abstractNum w:abstractNumId="74" w15:restartNumberingAfterBreak="0">
    <w:nsid w:val="6049113F"/>
    <w:multiLevelType w:val="hybridMultilevel"/>
    <w:tmpl w:val="BAD05358"/>
    <w:lvl w:ilvl="0" w:tplc="C23E662E">
      <w:numFmt w:val="decimal"/>
      <w:lvlText w:val=""/>
      <w:lvlJc w:val="left"/>
    </w:lvl>
    <w:lvl w:ilvl="1" w:tplc="713EEA22">
      <w:numFmt w:val="decimal"/>
      <w:lvlText w:val=""/>
      <w:lvlJc w:val="left"/>
    </w:lvl>
    <w:lvl w:ilvl="2" w:tplc="C002A9D6">
      <w:numFmt w:val="decimal"/>
      <w:lvlText w:val=""/>
      <w:lvlJc w:val="left"/>
    </w:lvl>
    <w:lvl w:ilvl="3" w:tplc="07A24708">
      <w:numFmt w:val="decimal"/>
      <w:lvlText w:val=""/>
      <w:lvlJc w:val="left"/>
    </w:lvl>
    <w:lvl w:ilvl="4" w:tplc="5C74656C">
      <w:numFmt w:val="decimal"/>
      <w:lvlText w:val=""/>
      <w:lvlJc w:val="left"/>
    </w:lvl>
    <w:lvl w:ilvl="5" w:tplc="558C3B04">
      <w:numFmt w:val="decimal"/>
      <w:lvlText w:val=""/>
      <w:lvlJc w:val="left"/>
    </w:lvl>
    <w:lvl w:ilvl="6" w:tplc="54826FE8">
      <w:numFmt w:val="decimal"/>
      <w:lvlText w:val=""/>
      <w:lvlJc w:val="left"/>
    </w:lvl>
    <w:lvl w:ilvl="7" w:tplc="7D32457E">
      <w:numFmt w:val="decimal"/>
      <w:lvlText w:val=""/>
      <w:lvlJc w:val="left"/>
    </w:lvl>
    <w:lvl w:ilvl="8" w:tplc="61C4F388">
      <w:numFmt w:val="decimal"/>
      <w:lvlText w:val=""/>
      <w:lvlJc w:val="left"/>
    </w:lvl>
  </w:abstractNum>
  <w:abstractNum w:abstractNumId="75" w15:restartNumberingAfterBreak="0">
    <w:nsid w:val="608761FC"/>
    <w:multiLevelType w:val="hybridMultilevel"/>
    <w:tmpl w:val="880A4E82"/>
    <w:lvl w:ilvl="0" w:tplc="60C86220">
      <w:start w:val="1"/>
      <w:numFmt w:val="bullet"/>
      <w:lvlText w:val=""/>
      <w:lvlJc w:val="left"/>
      <w:pPr>
        <w:tabs>
          <w:tab w:val="num" w:pos="720"/>
        </w:tabs>
        <w:ind w:left="720" w:hanging="360"/>
      </w:pPr>
      <w:rPr>
        <w:rFonts w:ascii="Symbol" w:hAnsi="Symbol" w:hint="default"/>
      </w:rPr>
    </w:lvl>
    <w:lvl w:ilvl="1" w:tplc="EF6C98EC" w:tentative="1">
      <w:start w:val="1"/>
      <w:numFmt w:val="bullet"/>
      <w:lvlText w:val=""/>
      <w:lvlJc w:val="left"/>
      <w:pPr>
        <w:tabs>
          <w:tab w:val="num" w:pos="1440"/>
        </w:tabs>
        <w:ind w:left="1440" w:hanging="360"/>
      </w:pPr>
      <w:rPr>
        <w:rFonts w:ascii="Symbol" w:hAnsi="Symbol" w:hint="default"/>
      </w:rPr>
    </w:lvl>
    <w:lvl w:ilvl="2" w:tplc="FA08ABAA" w:tentative="1">
      <w:start w:val="1"/>
      <w:numFmt w:val="bullet"/>
      <w:lvlText w:val=""/>
      <w:lvlJc w:val="left"/>
      <w:pPr>
        <w:tabs>
          <w:tab w:val="num" w:pos="2160"/>
        </w:tabs>
        <w:ind w:left="2160" w:hanging="360"/>
      </w:pPr>
      <w:rPr>
        <w:rFonts w:ascii="Symbol" w:hAnsi="Symbol" w:hint="default"/>
      </w:rPr>
    </w:lvl>
    <w:lvl w:ilvl="3" w:tplc="09CC382E" w:tentative="1">
      <w:start w:val="1"/>
      <w:numFmt w:val="bullet"/>
      <w:lvlText w:val=""/>
      <w:lvlJc w:val="left"/>
      <w:pPr>
        <w:tabs>
          <w:tab w:val="num" w:pos="2880"/>
        </w:tabs>
        <w:ind w:left="2880" w:hanging="360"/>
      </w:pPr>
      <w:rPr>
        <w:rFonts w:ascii="Symbol" w:hAnsi="Symbol" w:hint="default"/>
      </w:rPr>
    </w:lvl>
    <w:lvl w:ilvl="4" w:tplc="AB649D70" w:tentative="1">
      <w:start w:val="1"/>
      <w:numFmt w:val="bullet"/>
      <w:lvlText w:val=""/>
      <w:lvlJc w:val="left"/>
      <w:pPr>
        <w:tabs>
          <w:tab w:val="num" w:pos="3600"/>
        </w:tabs>
        <w:ind w:left="3600" w:hanging="360"/>
      </w:pPr>
      <w:rPr>
        <w:rFonts w:ascii="Symbol" w:hAnsi="Symbol" w:hint="default"/>
      </w:rPr>
    </w:lvl>
    <w:lvl w:ilvl="5" w:tplc="541C3DC8" w:tentative="1">
      <w:start w:val="1"/>
      <w:numFmt w:val="bullet"/>
      <w:lvlText w:val=""/>
      <w:lvlJc w:val="left"/>
      <w:pPr>
        <w:tabs>
          <w:tab w:val="num" w:pos="4320"/>
        </w:tabs>
        <w:ind w:left="4320" w:hanging="360"/>
      </w:pPr>
      <w:rPr>
        <w:rFonts w:ascii="Symbol" w:hAnsi="Symbol" w:hint="default"/>
      </w:rPr>
    </w:lvl>
    <w:lvl w:ilvl="6" w:tplc="A6D8611E" w:tentative="1">
      <w:start w:val="1"/>
      <w:numFmt w:val="bullet"/>
      <w:lvlText w:val=""/>
      <w:lvlJc w:val="left"/>
      <w:pPr>
        <w:tabs>
          <w:tab w:val="num" w:pos="5040"/>
        </w:tabs>
        <w:ind w:left="5040" w:hanging="360"/>
      </w:pPr>
      <w:rPr>
        <w:rFonts w:ascii="Symbol" w:hAnsi="Symbol" w:hint="default"/>
      </w:rPr>
    </w:lvl>
    <w:lvl w:ilvl="7" w:tplc="2CBA379E" w:tentative="1">
      <w:start w:val="1"/>
      <w:numFmt w:val="bullet"/>
      <w:lvlText w:val=""/>
      <w:lvlJc w:val="left"/>
      <w:pPr>
        <w:tabs>
          <w:tab w:val="num" w:pos="5760"/>
        </w:tabs>
        <w:ind w:left="5760" w:hanging="360"/>
      </w:pPr>
      <w:rPr>
        <w:rFonts w:ascii="Symbol" w:hAnsi="Symbol" w:hint="default"/>
      </w:rPr>
    </w:lvl>
    <w:lvl w:ilvl="8" w:tplc="0136C18E" w:tentative="1">
      <w:start w:val="1"/>
      <w:numFmt w:val="bullet"/>
      <w:lvlText w:val=""/>
      <w:lvlJc w:val="left"/>
      <w:pPr>
        <w:tabs>
          <w:tab w:val="num" w:pos="6480"/>
        </w:tabs>
        <w:ind w:left="6480" w:hanging="360"/>
      </w:pPr>
      <w:rPr>
        <w:rFonts w:ascii="Symbol" w:hAnsi="Symbol" w:hint="default"/>
      </w:rPr>
    </w:lvl>
  </w:abstractNum>
  <w:abstractNum w:abstractNumId="76" w15:restartNumberingAfterBreak="0">
    <w:nsid w:val="677C4BA2"/>
    <w:multiLevelType w:val="hybridMultilevel"/>
    <w:tmpl w:val="DE32A38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77" w15:restartNumberingAfterBreak="0">
    <w:nsid w:val="692E4A44"/>
    <w:multiLevelType w:val="multilevel"/>
    <w:tmpl w:val="BBD09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698014E5"/>
    <w:multiLevelType w:val="hybridMultilevel"/>
    <w:tmpl w:val="6DE0B24A"/>
    <w:lvl w:ilvl="0" w:tplc="76D2D844">
      <w:start w:val="1"/>
      <w:numFmt w:val="bullet"/>
      <w:lvlText w:val=""/>
      <w:lvlJc w:val="left"/>
      <w:pPr>
        <w:tabs>
          <w:tab w:val="num" w:pos="720"/>
        </w:tabs>
        <w:ind w:left="720" w:hanging="360"/>
      </w:pPr>
      <w:rPr>
        <w:rFonts w:ascii="Wingdings" w:hAnsi="Wingdings" w:hint="default"/>
      </w:rPr>
    </w:lvl>
    <w:lvl w:ilvl="1" w:tplc="4DA06C9C" w:tentative="1">
      <w:start w:val="1"/>
      <w:numFmt w:val="bullet"/>
      <w:lvlText w:val=""/>
      <w:lvlJc w:val="left"/>
      <w:pPr>
        <w:tabs>
          <w:tab w:val="num" w:pos="1440"/>
        </w:tabs>
        <w:ind w:left="1440" w:hanging="360"/>
      </w:pPr>
      <w:rPr>
        <w:rFonts w:ascii="Wingdings" w:hAnsi="Wingdings" w:hint="default"/>
      </w:rPr>
    </w:lvl>
    <w:lvl w:ilvl="2" w:tplc="0118345A" w:tentative="1">
      <w:start w:val="1"/>
      <w:numFmt w:val="bullet"/>
      <w:lvlText w:val=""/>
      <w:lvlJc w:val="left"/>
      <w:pPr>
        <w:tabs>
          <w:tab w:val="num" w:pos="2160"/>
        </w:tabs>
        <w:ind w:left="2160" w:hanging="360"/>
      </w:pPr>
      <w:rPr>
        <w:rFonts w:ascii="Wingdings" w:hAnsi="Wingdings" w:hint="default"/>
      </w:rPr>
    </w:lvl>
    <w:lvl w:ilvl="3" w:tplc="D982EBFC" w:tentative="1">
      <w:start w:val="1"/>
      <w:numFmt w:val="bullet"/>
      <w:lvlText w:val=""/>
      <w:lvlJc w:val="left"/>
      <w:pPr>
        <w:tabs>
          <w:tab w:val="num" w:pos="2880"/>
        </w:tabs>
        <w:ind w:left="2880" w:hanging="360"/>
      </w:pPr>
      <w:rPr>
        <w:rFonts w:ascii="Wingdings" w:hAnsi="Wingdings" w:hint="default"/>
      </w:rPr>
    </w:lvl>
    <w:lvl w:ilvl="4" w:tplc="DCBEEBEA" w:tentative="1">
      <w:start w:val="1"/>
      <w:numFmt w:val="bullet"/>
      <w:lvlText w:val=""/>
      <w:lvlJc w:val="left"/>
      <w:pPr>
        <w:tabs>
          <w:tab w:val="num" w:pos="3600"/>
        </w:tabs>
        <w:ind w:left="3600" w:hanging="360"/>
      </w:pPr>
      <w:rPr>
        <w:rFonts w:ascii="Wingdings" w:hAnsi="Wingdings" w:hint="default"/>
      </w:rPr>
    </w:lvl>
    <w:lvl w:ilvl="5" w:tplc="12CEE402" w:tentative="1">
      <w:start w:val="1"/>
      <w:numFmt w:val="bullet"/>
      <w:lvlText w:val=""/>
      <w:lvlJc w:val="left"/>
      <w:pPr>
        <w:tabs>
          <w:tab w:val="num" w:pos="4320"/>
        </w:tabs>
        <w:ind w:left="4320" w:hanging="360"/>
      </w:pPr>
      <w:rPr>
        <w:rFonts w:ascii="Wingdings" w:hAnsi="Wingdings" w:hint="default"/>
      </w:rPr>
    </w:lvl>
    <w:lvl w:ilvl="6" w:tplc="A656DE38" w:tentative="1">
      <w:start w:val="1"/>
      <w:numFmt w:val="bullet"/>
      <w:lvlText w:val=""/>
      <w:lvlJc w:val="left"/>
      <w:pPr>
        <w:tabs>
          <w:tab w:val="num" w:pos="5040"/>
        </w:tabs>
        <w:ind w:left="5040" w:hanging="360"/>
      </w:pPr>
      <w:rPr>
        <w:rFonts w:ascii="Wingdings" w:hAnsi="Wingdings" w:hint="default"/>
      </w:rPr>
    </w:lvl>
    <w:lvl w:ilvl="7" w:tplc="A8B845BC" w:tentative="1">
      <w:start w:val="1"/>
      <w:numFmt w:val="bullet"/>
      <w:lvlText w:val=""/>
      <w:lvlJc w:val="left"/>
      <w:pPr>
        <w:tabs>
          <w:tab w:val="num" w:pos="5760"/>
        </w:tabs>
        <w:ind w:left="5760" w:hanging="360"/>
      </w:pPr>
      <w:rPr>
        <w:rFonts w:ascii="Wingdings" w:hAnsi="Wingdings" w:hint="default"/>
      </w:rPr>
    </w:lvl>
    <w:lvl w:ilvl="8" w:tplc="AD10BAD8"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A1A2377"/>
    <w:multiLevelType w:val="hybridMultilevel"/>
    <w:tmpl w:val="7668186E"/>
    <w:lvl w:ilvl="0" w:tplc="A76C720E">
      <w:start w:val="1"/>
      <w:numFmt w:val="bullet"/>
      <w:lvlText w:val=""/>
      <w:lvlJc w:val="left"/>
      <w:pPr>
        <w:tabs>
          <w:tab w:val="num" w:pos="720"/>
        </w:tabs>
        <w:ind w:left="720" w:hanging="360"/>
      </w:pPr>
      <w:rPr>
        <w:rFonts w:ascii="Symbol" w:hAnsi="Symbol" w:hint="default"/>
      </w:rPr>
    </w:lvl>
    <w:lvl w:ilvl="1" w:tplc="DB807748" w:tentative="1">
      <w:start w:val="1"/>
      <w:numFmt w:val="bullet"/>
      <w:lvlText w:val=""/>
      <w:lvlJc w:val="left"/>
      <w:pPr>
        <w:tabs>
          <w:tab w:val="num" w:pos="1440"/>
        </w:tabs>
        <w:ind w:left="1440" w:hanging="360"/>
      </w:pPr>
      <w:rPr>
        <w:rFonts w:ascii="Symbol" w:hAnsi="Symbol" w:hint="default"/>
      </w:rPr>
    </w:lvl>
    <w:lvl w:ilvl="2" w:tplc="7ADE123E" w:tentative="1">
      <w:start w:val="1"/>
      <w:numFmt w:val="bullet"/>
      <w:lvlText w:val=""/>
      <w:lvlJc w:val="left"/>
      <w:pPr>
        <w:tabs>
          <w:tab w:val="num" w:pos="2160"/>
        </w:tabs>
        <w:ind w:left="2160" w:hanging="360"/>
      </w:pPr>
      <w:rPr>
        <w:rFonts w:ascii="Symbol" w:hAnsi="Symbol" w:hint="default"/>
      </w:rPr>
    </w:lvl>
    <w:lvl w:ilvl="3" w:tplc="30A6DEF0" w:tentative="1">
      <w:start w:val="1"/>
      <w:numFmt w:val="bullet"/>
      <w:lvlText w:val=""/>
      <w:lvlJc w:val="left"/>
      <w:pPr>
        <w:tabs>
          <w:tab w:val="num" w:pos="2880"/>
        </w:tabs>
        <w:ind w:left="2880" w:hanging="360"/>
      </w:pPr>
      <w:rPr>
        <w:rFonts w:ascii="Symbol" w:hAnsi="Symbol" w:hint="default"/>
      </w:rPr>
    </w:lvl>
    <w:lvl w:ilvl="4" w:tplc="42AE9044" w:tentative="1">
      <w:start w:val="1"/>
      <w:numFmt w:val="bullet"/>
      <w:lvlText w:val=""/>
      <w:lvlJc w:val="left"/>
      <w:pPr>
        <w:tabs>
          <w:tab w:val="num" w:pos="3600"/>
        </w:tabs>
        <w:ind w:left="3600" w:hanging="360"/>
      </w:pPr>
      <w:rPr>
        <w:rFonts w:ascii="Symbol" w:hAnsi="Symbol" w:hint="default"/>
      </w:rPr>
    </w:lvl>
    <w:lvl w:ilvl="5" w:tplc="E7F64796" w:tentative="1">
      <w:start w:val="1"/>
      <w:numFmt w:val="bullet"/>
      <w:lvlText w:val=""/>
      <w:lvlJc w:val="left"/>
      <w:pPr>
        <w:tabs>
          <w:tab w:val="num" w:pos="4320"/>
        </w:tabs>
        <w:ind w:left="4320" w:hanging="360"/>
      </w:pPr>
      <w:rPr>
        <w:rFonts w:ascii="Symbol" w:hAnsi="Symbol" w:hint="default"/>
      </w:rPr>
    </w:lvl>
    <w:lvl w:ilvl="6" w:tplc="D250E296" w:tentative="1">
      <w:start w:val="1"/>
      <w:numFmt w:val="bullet"/>
      <w:lvlText w:val=""/>
      <w:lvlJc w:val="left"/>
      <w:pPr>
        <w:tabs>
          <w:tab w:val="num" w:pos="5040"/>
        </w:tabs>
        <w:ind w:left="5040" w:hanging="360"/>
      </w:pPr>
      <w:rPr>
        <w:rFonts w:ascii="Symbol" w:hAnsi="Symbol" w:hint="default"/>
      </w:rPr>
    </w:lvl>
    <w:lvl w:ilvl="7" w:tplc="4038FE8A" w:tentative="1">
      <w:start w:val="1"/>
      <w:numFmt w:val="bullet"/>
      <w:lvlText w:val=""/>
      <w:lvlJc w:val="left"/>
      <w:pPr>
        <w:tabs>
          <w:tab w:val="num" w:pos="5760"/>
        </w:tabs>
        <w:ind w:left="5760" w:hanging="360"/>
      </w:pPr>
      <w:rPr>
        <w:rFonts w:ascii="Symbol" w:hAnsi="Symbol" w:hint="default"/>
      </w:rPr>
    </w:lvl>
    <w:lvl w:ilvl="8" w:tplc="ADD8E4C4" w:tentative="1">
      <w:start w:val="1"/>
      <w:numFmt w:val="bullet"/>
      <w:lvlText w:val=""/>
      <w:lvlJc w:val="left"/>
      <w:pPr>
        <w:tabs>
          <w:tab w:val="num" w:pos="6480"/>
        </w:tabs>
        <w:ind w:left="6480" w:hanging="360"/>
      </w:pPr>
      <w:rPr>
        <w:rFonts w:ascii="Symbol" w:hAnsi="Symbol" w:hint="default"/>
      </w:rPr>
    </w:lvl>
  </w:abstractNum>
  <w:abstractNum w:abstractNumId="81" w15:restartNumberingAfterBreak="0">
    <w:nsid w:val="6AA5193B"/>
    <w:multiLevelType w:val="hybridMultilevel"/>
    <w:tmpl w:val="64BC1E6A"/>
    <w:lvl w:ilvl="0" w:tplc="3BB4C1EC">
      <w:start w:val="1"/>
      <w:numFmt w:val="bullet"/>
      <w:lvlText w:val=""/>
      <w:lvlJc w:val="left"/>
      <w:pPr>
        <w:tabs>
          <w:tab w:val="num" w:pos="720"/>
        </w:tabs>
        <w:ind w:left="720" w:hanging="360"/>
      </w:pPr>
      <w:rPr>
        <w:rFonts w:ascii="Symbol" w:hAnsi="Symbol" w:hint="default"/>
      </w:rPr>
    </w:lvl>
    <w:lvl w:ilvl="1" w:tplc="ECDA2378" w:tentative="1">
      <w:start w:val="1"/>
      <w:numFmt w:val="bullet"/>
      <w:lvlText w:val=""/>
      <w:lvlJc w:val="left"/>
      <w:pPr>
        <w:tabs>
          <w:tab w:val="num" w:pos="1440"/>
        </w:tabs>
        <w:ind w:left="1440" w:hanging="360"/>
      </w:pPr>
      <w:rPr>
        <w:rFonts w:ascii="Symbol" w:hAnsi="Symbol" w:hint="default"/>
      </w:rPr>
    </w:lvl>
    <w:lvl w:ilvl="2" w:tplc="0EF29A52" w:tentative="1">
      <w:start w:val="1"/>
      <w:numFmt w:val="bullet"/>
      <w:lvlText w:val=""/>
      <w:lvlJc w:val="left"/>
      <w:pPr>
        <w:tabs>
          <w:tab w:val="num" w:pos="2160"/>
        </w:tabs>
        <w:ind w:left="2160" w:hanging="360"/>
      </w:pPr>
      <w:rPr>
        <w:rFonts w:ascii="Symbol" w:hAnsi="Symbol" w:hint="default"/>
      </w:rPr>
    </w:lvl>
    <w:lvl w:ilvl="3" w:tplc="DDE42DEA" w:tentative="1">
      <w:start w:val="1"/>
      <w:numFmt w:val="bullet"/>
      <w:lvlText w:val=""/>
      <w:lvlJc w:val="left"/>
      <w:pPr>
        <w:tabs>
          <w:tab w:val="num" w:pos="2880"/>
        </w:tabs>
        <w:ind w:left="2880" w:hanging="360"/>
      </w:pPr>
      <w:rPr>
        <w:rFonts w:ascii="Symbol" w:hAnsi="Symbol" w:hint="default"/>
      </w:rPr>
    </w:lvl>
    <w:lvl w:ilvl="4" w:tplc="D874708E" w:tentative="1">
      <w:start w:val="1"/>
      <w:numFmt w:val="bullet"/>
      <w:lvlText w:val=""/>
      <w:lvlJc w:val="left"/>
      <w:pPr>
        <w:tabs>
          <w:tab w:val="num" w:pos="3600"/>
        </w:tabs>
        <w:ind w:left="3600" w:hanging="360"/>
      </w:pPr>
      <w:rPr>
        <w:rFonts w:ascii="Symbol" w:hAnsi="Symbol" w:hint="default"/>
      </w:rPr>
    </w:lvl>
    <w:lvl w:ilvl="5" w:tplc="5942CA36" w:tentative="1">
      <w:start w:val="1"/>
      <w:numFmt w:val="bullet"/>
      <w:lvlText w:val=""/>
      <w:lvlJc w:val="left"/>
      <w:pPr>
        <w:tabs>
          <w:tab w:val="num" w:pos="4320"/>
        </w:tabs>
        <w:ind w:left="4320" w:hanging="360"/>
      </w:pPr>
      <w:rPr>
        <w:rFonts w:ascii="Symbol" w:hAnsi="Symbol" w:hint="default"/>
      </w:rPr>
    </w:lvl>
    <w:lvl w:ilvl="6" w:tplc="0AC48082" w:tentative="1">
      <w:start w:val="1"/>
      <w:numFmt w:val="bullet"/>
      <w:lvlText w:val=""/>
      <w:lvlJc w:val="left"/>
      <w:pPr>
        <w:tabs>
          <w:tab w:val="num" w:pos="5040"/>
        </w:tabs>
        <w:ind w:left="5040" w:hanging="360"/>
      </w:pPr>
      <w:rPr>
        <w:rFonts w:ascii="Symbol" w:hAnsi="Symbol" w:hint="default"/>
      </w:rPr>
    </w:lvl>
    <w:lvl w:ilvl="7" w:tplc="A1D62EC4" w:tentative="1">
      <w:start w:val="1"/>
      <w:numFmt w:val="bullet"/>
      <w:lvlText w:val=""/>
      <w:lvlJc w:val="left"/>
      <w:pPr>
        <w:tabs>
          <w:tab w:val="num" w:pos="5760"/>
        </w:tabs>
        <w:ind w:left="5760" w:hanging="360"/>
      </w:pPr>
      <w:rPr>
        <w:rFonts w:ascii="Symbol" w:hAnsi="Symbol" w:hint="default"/>
      </w:rPr>
    </w:lvl>
    <w:lvl w:ilvl="8" w:tplc="A52C18FA"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6ABB4DAD"/>
    <w:multiLevelType w:val="multilevel"/>
    <w:tmpl w:val="881637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3" w15:restartNumberingAfterBreak="0">
    <w:nsid w:val="6AE93B6B"/>
    <w:multiLevelType w:val="hybridMultilevel"/>
    <w:tmpl w:val="92FA09DE"/>
    <w:lvl w:ilvl="0" w:tplc="3CFAD0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4"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5"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6" w15:restartNumberingAfterBreak="0">
    <w:nsid w:val="703C7DA7"/>
    <w:multiLevelType w:val="hybridMultilevel"/>
    <w:tmpl w:val="71D8F08E"/>
    <w:lvl w:ilvl="0" w:tplc="34FE3E0C">
      <w:numFmt w:val="decimal"/>
      <w:lvlText w:val=""/>
      <w:lvlJc w:val="left"/>
    </w:lvl>
    <w:lvl w:ilvl="1" w:tplc="C486DB40">
      <w:numFmt w:val="decimal"/>
      <w:lvlText w:val=""/>
      <w:lvlJc w:val="left"/>
    </w:lvl>
    <w:lvl w:ilvl="2" w:tplc="DF322D52">
      <w:numFmt w:val="decimal"/>
      <w:lvlText w:val=""/>
      <w:lvlJc w:val="left"/>
    </w:lvl>
    <w:lvl w:ilvl="3" w:tplc="F4B41E14">
      <w:numFmt w:val="decimal"/>
      <w:lvlText w:val=""/>
      <w:lvlJc w:val="left"/>
    </w:lvl>
    <w:lvl w:ilvl="4" w:tplc="396AF2D4">
      <w:numFmt w:val="decimal"/>
      <w:lvlText w:val=""/>
      <w:lvlJc w:val="left"/>
    </w:lvl>
    <w:lvl w:ilvl="5" w:tplc="39504462">
      <w:numFmt w:val="decimal"/>
      <w:lvlText w:val=""/>
      <w:lvlJc w:val="left"/>
    </w:lvl>
    <w:lvl w:ilvl="6" w:tplc="D23E3944">
      <w:numFmt w:val="decimal"/>
      <w:lvlText w:val=""/>
      <w:lvlJc w:val="left"/>
    </w:lvl>
    <w:lvl w:ilvl="7" w:tplc="3FECB0BA">
      <w:numFmt w:val="decimal"/>
      <w:lvlText w:val=""/>
      <w:lvlJc w:val="left"/>
    </w:lvl>
    <w:lvl w:ilvl="8" w:tplc="5E98823A">
      <w:numFmt w:val="decimal"/>
      <w:lvlText w:val=""/>
      <w:lvlJc w:val="left"/>
    </w:lvl>
  </w:abstractNum>
  <w:abstractNum w:abstractNumId="87" w15:restartNumberingAfterBreak="0">
    <w:nsid w:val="71A4014F"/>
    <w:multiLevelType w:val="hybridMultilevel"/>
    <w:tmpl w:val="E786971C"/>
    <w:lvl w:ilvl="0" w:tplc="9904D04A">
      <w:start w:val="1"/>
      <w:numFmt w:val="bullet"/>
      <w:lvlText w:val=""/>
      <w:lvlJc w:val="left"/>
      <w:pPr>
        <w:tabs>
          <w:tab w:val="num" w:pos="720"/>
        </w:tabs>
        <w:ind w:left="720" w:hanging="360"/>
      </w:pPr>
      <w:rPr>
        <w:rFonts w:ascii="Symbol" w:hAnsi="Symbol" w:hint="default"/>
      </w:rPr>
    </w:lvl>
    <w:lvl w:ilvl="1" w:tplc="47ACE362">
      <w:numFmt w:val="bullet"/>
      <w:lvlText w:val="o"/>
      <w:lvlJc w:val="left"/>
      <w:pPr>
        <w:tabs>
          <w:tab w:val="num" w:pos="1440"/>
        </w:tabs>
        <w:ind w:left="1440" w:hanging="360"/>
      </w:pPr>
      <w:rPr>
        <w:rFonts w:ascii="Courier New" w:hAnsi="Courier New" w:hint="default"/>
      </w:rPr>
    </w:lvl>
    <w:lvl w:ilvl="2" w:tplc="D3421F66" w:tentative="1">
      <w:start w:val="1"/>
      <w:numFmt w:val="bullet"/>
      <w:lvlText w:val=""/>
      <w:lvlJc w:val="left"/>
      <w:pPr>
        <w:tabs>
          <w:tab w:val="num" w:pos="2160"/>
        </w:tabs>
        <w:ind w:left="2160" w:hanging="360"/>
      </w:pPr>
      <w:rPr>
        <w:rFonts w:ascii="Symbol" w:hAnsi="Symbol" w:hint="default"/>
      </w:rPr>
    </w:lvl>
    <w:lvl w:ilvl="3" w:tplc="0FD2684C" w:tentative="1">
      <w:start w:val="1"/>
      <w:numFmt w:val="bullet"/>
      <w:lvlText w:val=""/>
      <w:lvlJc w:val="left"/>
      <w:pPr>
        <w:tabs>
          <w:tab w:val="num" w:pos="2880"/>
        </w:tabs>
        <w:ind w:left="2880" w:hanging="360"/>
      </w:pPr>
      <w:rPr>
        <w:rFonts w:ascii="Symbol" w:hAnsi="Symbol" w:hint="default"/>
      </w:rPr>
    </w:lvl>
    <w:lvl w:ilvl="4" w:tplc="89DA0C0C" w:tentative="1">
      <w:start w:val="1"/>
      <w:numFmt w:val="bullet"/>
      <w:lvlText w:val=""/>
      <w:lvlJc w:val="left"/>
      <w:pPr>
        <w:tabs>
          <w:tab w:val="num" w:pos="3600"/>
        </w:tabs>
        <w:ind w:left="3600" w:hanging="360"/>
      </w:pPr>
      <w:rPr>
        <w:rFonts w:ascii="Symbol" w:hAnsi="Symbol" w:hint="default"/>
      </w:rPr>
    </w:lvl>
    <w:lvl w:ilvl="5" w:tplc="8780AF02" w:tentative="1">
      <w:start w:val="1"/>
      <w:numFmt w:val="bullet"/>
      <w:lvlText w:val=""/>
      <w:lvlJc w:val="left"/>
      <w:pPr>
        <w:tabs>
          <w:tab w:val="num" w:pos="4320"/>
        </w:tabs>
        <w:ind w:left="4320" w:hanging="360"/>
      </w:pPr>
      <w:rPr>
        <w:rFonts w:ascii="Symbol" w:hAnsi="Symbol" w:hint="default"/>
      </w:rPr>
    </w:lvl>
    <w:lvl w:ilvl="6" w:tplc="95067C74" w:tentative="1">
      <w:start w:val="1"/>
      <w:numFmt w:val="bullet"/>
      <w:lvlText w:val=""/>
      <w:lvlJc w:val="left"/>
      <w:pPr>
        <w:tabs>
          <w:tab w:val="num" w:pos="5040"/>
        </w:tabs>
        <w:ind w:left="5040" w:hanging="360"/>
      </w:pPr>
      <w:rPr>
        <w:rFonts w:ascii="Symbol" w:hAnsi="Symbol" w:hint="default"/>
      </w:rPr>
    </w:lvl>
    <w:lvl w:ilvl="7" w:tplc="FB767410" w:tentative="1">
      <w:start w:val="1"/>
      <w:numFmt w:val="bullet"/>
      <w:lvlText w:val=""/>
      <w:lvlJc w:val="left"/>
      <w:pPr>
        <w:tabs>
          <w:tab w:val="num" w:pos="5760"/>
        </w:tabs>
        <w:ind w:left="5760" w:hanging="360"/>
      </w:pPr>
      <w:rPr>
        <w:rFonts w:ascii="Symbol" w:hAnsi="Symbol" w:hint="default"/>
      </w:rPr>
    </w:lvl>
    <w:lvl w:ilvl="8" w:tplc="11928044" w:tentative="1">
      <w:start w:val="1"/>
      <w:numFmt w:val="bullet"/>
      <w:lvlText w:val=""/>
      <w:lvlJc w:val="left"/>
      <w:pPr>
        <w:tabs>
          <w:tab w:val="num" w:pos="6480"/>
        </w:tabs>
        <w:ind w:left="6480" w:hanging="360"/>
      </w:pPr>
      <w:rPr>
        <w:rFonts w:ascii="Symbol" w:hAnsi="Symbol" w:hint="default"/>
      </w:rPr>
    </w:lvl>
  </w:abstractNum>
  <w:abstractNum w:abstractNumId="88" w15:restartNumberingAfterBreak="0">
    <w:nsid w:val="71C0311D"/>
    <w:multiLevelType w:val="hybridMultilevel"/>
    <w:tmpl w:val="CD3C13B2"/>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9" w15:restartNumberingAfterBreak="0">
    <w:nsid w:val="722D6B44"/>
    <w:multiLevelType w:val="hybridMultilevel"/>
    <w:tmpl w:val="3A4AA13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0" w15:restartNumberingAfterBreak="0">
    <w:nsid w:val="72323F9D"/>
    <w:multiLevelType w:val="hybridMultilevel"/>
    <w:tmpl w:val="6BC4B3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1" w15:restartNumberingAfterBreak="0">
    <w:nsid w:val="72DE0CAD"/>
    <w:multiLevelType w:val="multilevel"/>
    <w:tmpl w:val="04AA5F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2" w15:restartNumberingAfterBreak="0">
    <w:nsid w:val="72DE109B"/>
    <w:multiLevelType w:val="hybridMultilevel"/>
    <w:tmpl w:val="76EA49B8"/>
    <w:lvl w:ilvl="0" w:tplc="8DE86F98">
      <w:numFmt w:val="decimal"/>
      <w:lvlText w:val=""/>
      <w:lvlJc w:val="left"/>
    </w:lvl>
    <w:lvl w:ilvl="1" w:tplc="B2DE99BE">
      <w:numFmt w:val="decimal"/>
      <w:lvlText w:val=""/>
      <w:lvlJc w:val="left"/>
    </w:lvl>
    <w:lvl w:ilvl="2" w:tplc="7FAA0250">
      <w:numFmt w:val="decimal"/>
      <w:lvlText w:val=""/>
      <w:lvlJc w:val="left"/>
    </w:lvl>
    <w:lvl w:ilvl="3" w:tplc="38BAC17A">
      <w:numFmt w:val="decimal"/>
      <w:lvlText w:val=""/>
      <w:lvlJc w:val="left"/>
    </w:lvl>
    <w:lvl w:ilvl="4" w:tplc="E0884268">
      <w:numFmt w:val="decimal"/>
      <w:lvlText w:val=""/>
      <w:lvlJc w:val="left"/>
    </w:lvl>
    <w:lvl w:ilvl="5" w:tplc="060444C0">
      <w:numFmt w:val="decimal"/>
      <w:lvlText w:val=""/>
      <w:lvlJc w:val="left"/>
    </w:lvl>
    <w:lvl w:ilvl="6" w:tplc="C810C628">
      <w:numFmt w:val="decimal"/>
      <w:lvlText w:val=""/>
      <w:lvlJc w:val="left"/>
    </w:lvl>
    <w:lvl w:ilvl="7" w:tplc="A23C41A4">
      <w:numFmt w:val="decimal"/>
      <w:lvlText w:val=""/>
      <w:lvlJc w:val="left"/>
    </w:lvl>
    <w:lvl w:ilvl="8" w:tplc="84C642E0">
      <w:numFmt w:val="decimal"/>
      <w:lvlText w:val=""/>
      <w:lvlJc w:val="left"/>
    </w:lvl>
  </w:abstractNum>
  <w:abstractNum w:abstractNumId="9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94" w15:restartNumberingAfterBreak="0">
    <w:nsid w:val="769E5C79"/>
    <w:multiLevelType w:val="multilevel"/>
    <w:tmpl w:val="3F7E26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5" w15:restartNumberingAfterBreak="0">
    <w:nsid w:val="77E00DAC"/>
    <w:multiLevelType w:val="hybridMultilevel"/>
    <w:tmpl w:val="8162301E"/>
    <w:lvl w:ilvl="0" w:tplc="68727F64">
      <w:start w:val="1"/>
      <w:numFmt w:val="bullet"/>
      <w:lvlText w:val=""/>
      <w:lvlJc w:val="left"/>
      <w:pPr>
        <w:tabs>
          <w:tab w:val="num" w:pos="720"/>
        </w:tabs>
        <w:ind w:left="720" w:hanging="360"/>
      </w:pPr>
      <w:rPr>
        <w:rFonts w:ascii="Symbol" w:hAnsi="Symbol" w:hint="default"/>
      </w:rPr>
    </w:lvl>
    <w:lvl w:ilvl="1" w:tplc="88B85A6C">
      <w:numFmt w:val="bullet"/>
      <w:lvlText w:val="o"/>
      <w:lvlJc w:val="left"/>
      <w:pPr>
        <w:tabs>
          <w:tab w:val="num" w:pos="1440"/>
        </w:tabs>
        <w:ind w:left="1440" w:hanging="360"/>
      </w:pPr>
      <w:rPr>
        <w:rFonts w:ascii="Courier New" w:hAnsi="Courier New" w:hint="default"/>
      </w:rPr>
    </w:lvl>
    <w:lvl w:ilvl="2" w:tplc="78CED238">
      <w:numFmt w:val="bullet"/>
      <w:lvlText w:val=""/>
      <w:lvlJc w:val="left"/>
      <w:pPr>
        <w:tabs>
          <w:tab w:val="num" w:pos="2160"/>
        </w:tabs>
        <w:ind w:left="2160" w:hanging="360"/>
      </w:pPr>
      <w:rPr>
        <w:rFonts w:ascii="Wingdings" w:hAnsi="Wingdings" w:hint="default"/>
      </w:rPr>
    </w:lvl>
    <w:lvl w:ilvl="3" w:tplc="6B32F3AE">
      <w:numFmt w:val="bullet"/>
      <w:lvlText w:val=""/>
      <w:lvlJc w:val="left"/>
      <w:pPr>
        <w:tabs>
          <w:tab w:val="num" w:pos="2880"/>
        </w:tabs>
        <w:ind w:left="2880" w:hanging="360"/>
      </w:pPr>
      <w:rPr>
        <w:rFonts w:ascii="Symbol" w:hAnsi="Symbol" w:hint="default"/>
      </w:rPr>
    </w:lvl>
    <w:lvl w:ilvl="4" w:tplc="14C672BC" w:tentative="1">
      <w:start w:val="1"/>
      <w:numFmt w:val="bullet"/>
      <w:lvlText w:val=""/>
      <w:lvlJc w:val="left"/>
      <w:pPr>
        <w:tabs>
          <w:tab w:val="num" w:pos="3600"/>
        </w:tabs>
        <w:ind w:left="3600" w:hanging="360"/>
      </w:pPr>
      <w:rPr>
        <w:rFonts w:ascii="Symbol" w:hAnsi="Symbol" w:hint="default"/>
      </w:rPr>
    </w:lvl>
    <w:lvl w:ilvl="5" w:tplc="FD44AB34" w:tentative="1">
      <w:start w:val="1"/>
      <w:numFmt w:val="bullet"/>
      <w:lvlText w:val=""/>
      <w:lvlJc w:val="left"/>
      <w:pPr>
        <w:tabs>
          <w:tab w:val="num" w:pos="4320"/>
        </w:tabs>
        <w:ind w:left="4320" w:hanging="360"/>
      </w:pPr>
      <w:rPr>
        <w:rFonts w:ascii="Symbol" w:hAnsi="Symbol" w:hint="default"/>
      </w:rPr>
    </w:lvl>
    <w:lvl w:ilvl="6" w:tplc="9948CC24" w:tentative="1">
      <w:start w:val="1"/>
      <w:numFmt w:val="bullet"/>
      <w:lvlText w:val=""/>
      <w:lvlJc w:val="left"/>
      <w:pPr>
        <w:tabs>
          <w:tab w:val="num" w:pos="5040"/>
        </w:tabs>
        <w:ind w:left="5040" w:hanging="360"/>
      </w:pPr>
      <w:rPr>
        <w:rFonts w:ascii="Symbol" w:hAnsi="Symbol" w:hint="default"/>
      </w:rPr>
    </w:lvl>
    <w:lvl w:ilvl="7" w:tplc="07CEA450" w:tentative="1">
      <w:start w:val="1"/>
      <w:numFmt w:val="bullet"/>
      <w:lvlText w:val=""/>
      <w:lvlJc w:val="left"/>
      <w:pPr>
        <w:tabs>
          <w:tab w:val="num" w:pos="5760"/>
        </w:tabs>
        <w:ind w:left="5760" w:hanging="360"/>
      </w:pPr>
      <w:rPr>
        <w:rFonts w:ascii="Symbol" w:hAnsi="Symbol" w:hint="default"/>
      </w:rPr>
    </w:lvl>
    <w:lvl w:ilvl="8" w:tplc="0024E01E" w:tentative="1">
      <w:start w:val="1"/>
      <w:numFmt w:val="bullet"/>
      <w:lvlText w:val=""/>
      <w:lvlJc w:val="left"/>
      <w:pPr>
        <w:tabs>
          <w:tab w:val="num" w:pos="6480"/>
        </w:tabs>
        <w:ind w:left="6480" w:hanging="360"/>
      </w:pPr>
      <w:rPr>
        <w:rFonts w:ascii="Symbol" w:hAnsi="Symbol" w:hint="default"/>
      </w:rPr>
    </w:lvl>
  </w:abstractNum>
  <w:abstractNum w:abstractNumId="96" w15:restartNumberingAfterBreak="0">
    <w:nsid w:val="77E6027D"/>
    <w:multiLevelType w:val="hybridMultilevel"/>
    <w:tmpl w:val="6E90F6EE"/>
    <w:lvl w:ilvl="0" w:tplc="08090015">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97" w15:restartNumberingAfterBreak="0">
    <w:nsid w:val="77F70DC6"/>
    <w:multiLevelType w:val="hybridMultilevel"/>
    <w:tmpl w:val="37063430"/>
    <w:lvl w:ilvl="0" w:tplc="7D362504">
      <w:start w:val="1"/>
      <w:numFmt w:val="bullet"/>
      <w:lvlText w:val=""/>
      <w:lvlJc w:val="left"/>
      <w:pPr>
        <w:tabs>
          <w:tab w:val="num" w:pos="720"/>
        </w:tabs>
        <w:ind w:left="720" w:hanging="360"/>
      </w:pPr>
      <w:rPr>
        <w:rFonts w:ascii="Symbol" w:hAnsi="Symbol" w:hint="default"/>
      </w:rPr>
    </w:lvl>
    <w:lvl w:ilvl="1" w:tplc="672C871E" w:tentative="1">
      <w:start w:val="1"/>
      <w:numFmt w:val="bullet"/>
      <w:lvlText w:val=""/>
      <w:lvlJc w:val="left"/>
      <w:pPr>
        <w:tabs>
          <w:tab w:val="num" w:pos="1440"/>
        </w:tabs>
        <w:ind w:left="1440" w:hanging="360"/>
      </w:pPr>
      <w:rPr>
        <w:rFonts w:ascii="Symbol" w:hAnsi="Symbol" w:hint="default"/>
      </w:rPr>
    </w:lvl>
    <w:lvl w:ilvl="2" w:tplc="20DC0CC2" w:tentative="1">
      <w:start w:val="1"/>
      <w:numFmt w:val="bullet"/>
      <w:lvlText w:val=""/>
      <w:lvlJc w:val="left"/>
      <w:pPr>
        <w:tabs>
          <w:tab w:val="num" w:pos="2160"/>
        </w:tabs>
        <w:ind w:left="2160" w:hanging="360"/>
      </w:pPr>
      <w:rPr>
        <w:rFonts w:ascii="Symbol" w:hAnsi="Symbol" w:hint="default"/>
      </w:rPr>
    </w:lvl>
    <w:lvl w:ilvl="3" w:tplc="A94EA2D2" w:tentative="1">
      <w:start w:val="1"/>
      <w:numFmt w:val="bullet"/>
      <w:lvlText w:val=""/>
      <w:lvlJc w:val="left"/>
      <w:pPr>
        <w:tabs>
          <w:tab w:val="num" w:pos="2880"/>
        </w:tabs>
        <w:ind w:left="2880" w:hanging="360"/>
      </w:pPr>
      <w:rPr>
        <w:rFonts w:ascii="Symbol" w:hAnsi="Symbol" w:hint="default"/>
      </w:rPr>
    </w:lvl>
    <w:lvl w:ilvl="4" w:tplc="CEF62DF4" w:tentative="1">
      <w:start w:val="1"/>
      <w:numFmt w:val="bullet"/>
      <w:lvlText w:val=""/>
      <w:lvlJc w:val="left"/>
      <w:pPr>
        <w:tabs>
          <w:tab w:val="num" w:pos="3600"/>
        </w:tabs>
        <w:ind w:left="3600" w:hanging="360"/>
      </w:pPr>
      <w:rPr>
        <w:rFonts w:ascii="Symbol" w:hAnsi="Symbol" w:hint="default"/>
      </w:rPr>
    </w:lvl>
    <w:lvl w:ilvl="5" w:tplc="3EEE9D20" w:tentative="1">
      <w:start w:val="1"/>
      <w:numFmt w:val="bullet"/>
      <w:lvlText w:val=""/>
      <w:lvlJc w:val="left"/>
      <w:pPr>
        <w:tabs>
          <w:tab w:val="num" w:pos="4320"/>
        </w:tabs>
        <w:ind w:left="4320" w:hanging="360"/>
      </w:pPr>
      <w:rPr>
        <w:rFonts w:ascii="Symbol" w:hAnsi="Symbol" w:hint="default"/>
      </w:rPr>
    </w:lvl>
    <w:lvl w:ilvl="6" w:tplc="67B62432" w:tentative="1">
      <w:start w:val="1"/>
      <w:numFmt w:val="bullet"/>
      <w:lvlText w:val=""/>
      <w:lvlJc w:val="left"/>
      <w:pPr>
        <w:tabs>
          <w:tab w:val="num" w:pos="5040"/>
        </w:tabs>
        <w:ind w:left="5040" w:hanging="360"/>
      </w:pPr>
      <w:rPr>
        <w:rFonts w:ascii="Symbol" w:hAnsi="Symbol" w:hint="default"/>
      </w:rPr>
    </w:lvl>
    <w:lvl w:ilvl="7" w:tplc="D736C93C" w:tentative="1">
      <w:start w:val="1"/>
      <w:numFmt w:val="bullet"/>
      <w:lvlText w:val=""/>
      <w:lvlJc w:val="left"/>
      <w:pPr>
        <w:tabs>
          <w:tab w:val="num" w:pos="5760"/>
        </w:tabs>
        <w:ind w:left="5760" w:hanging="360"/>
      </w:pPr>
      <w:rPr>
        <w:rFonts w:ascii="Symbol" w:hAnsi="Symbol" w:hint="default"/>
      </w:rPr>
    </w:lvl>
    <w:lvl w:ilvl="8" w:tplc="8E40A642" w:tentative="1">
      <w:start w:val="1"/>
      <w:numFmt w:val="bullet"/>
      <w:lvlText w:val=""/>
      <w:lvlJc w:val="left"/>
      <w:pPr>
        <w:tabs>
          <w:tab w:val="num" w:pos="6480"/>
        </w:tabs>
        <w:ind w:left="6480" w:hanging="360"/>
      </w:pPr>
      <w:rPr>
        <w:rFonts w:ascii="Symbol" w:hAnsi="Symbol" w:hint="default"/>
      </w:rPr>
    </w:lvl>
  </w:abstractNum>
  <w:abstractNum w:abstractNumId="98"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99" w15:restartNumberingAfterBreak="0">
    <w:nsid w:val="79E92C88"/>
    <w:multiLevelType w:val="hybridMultilevel"/>
    <w:tmpl w:val="1AA48C58"/>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7A1E36E1"/>
    <w:multiLevelType w:val="hybridMultilevel"/>
    <w:tmpl w:val="161EED96"/>
    <w:lvl w:ilvl="0" w:tplc="3ADA3C44">
      <w:start w:val="1"/>
      <w:numFmt w:val="bullet"/>
      <w:lvlText w:val=""/>
      <w:lvlJc w:val="left"/>
      <w:pPr>
        <w:tabs>
          <w:tab w:val="num" w:pos="720"/>
        </w:tabs>
        <w:ind w:left="720" w:hanging="360"/>
      </w:pPr>
      <w:rPr>
        <w:rFonts w:ascii="Wingdings" w:hAnsi="Wingdings" w:hint="default"/>
      </w:rPr>
    </w:lvl>
    <w:lvl w:ilvl="1" w:tplc="56AC74DE">
      <w:numFmt w:val="bullet"/>
      <w:lvlText w:val="o"/>
      <w:lvlJc w:val="left"/>
      <w:pPr>
        <w:tabs>
          <w:tab w:val="num" w:pos="1440"/>
        </w:tabs>
        <w:ind w:left="1440" w:hanging="360"/>
      </w:pPr>
      <w:rPr>
        <w:rFonts w:ascii="Courier New" w:hAnsi="Courier New" w:hint="default"/>
      </w:rPr>
    </w:lvl>
    <w:lvl w:ilvl="2" w:tplc="CF40547C" w:tentative="1">
      <w:start w:val="1"/>
      <w:numFmt w:val="bullet"/>
      <w:lvlText w:val=""/>
      <w:lvlJc w:val="left"/>
      <w:pPr>
        <w:tabs>
          <w:tab w:val="num" w:pos="2160"/>
        </w:tabs>
        <w:ind w:left="2160" w:hanging="360"/>
      </w:pPr>
      <w:rPr>
        <w:rFonts w:ascii="Wingdings" w:hAnsi="Wingdings" w:hint="default"/>
      </w:rPr>
    </w:lvl>
    <w:lvl w:ilvl="3" w:tplc="919A4D4C" w:tentative="1">
      <w:start w:val="1"/>
      <w:numFmt w:val="bullet"/>
      <w:lvlText w:val=""/>
      <w:lvlJc w:val="left"/>
      <w:pPr>
        <w:tabs>
          <w:tab w:val="num" w:pos="2880"/>
        </w:tabs>
        <w:ind w:left="2880" w:hanging="360"/>
      </w:pPr>
      <w:rPr>
        <w:rFonts w:ascii="Wingdings" w:hAnsi="Wingdings" w:hint="default"/>
      </w:rPr>
    </w:lvl>
    <w:lvl w:ilvl="4" w:tplc="F12CCE1E" w:tentative="1">
      <w:start w:val="1"/>
      <w:numFmt w:val="bullet"/>
      <w:lvlText w:val=""/>
      <w:lvlJc w:val="left"/>
      <w:pPr>
        <w:tabs>
          <w:tab w:val="num" w:pos="3600"/>
        </w:tabs>
        <w:ind w:left="3600" w:hanging="360"/>
      </w:pPr>
      <w:rPr>
        <w:rFonts w:ascii="Wingdings" w:hAnsi="Wingdings" w:hint="default"/>
      </w:rPr>
    </w:lvl>
    <w:lvl w:ilvl="5" w:tplc="08DEADAA" w:tentative="1">
      <w:start w:val="1"/>
      <w:numFmt w:val="bullet"/>
      <w:lvlText w:val=""/>
      <w:lvlJc w:val="left"/>
      <w:pPr>
        <w:tabs>
          <w:tab w:val="num" w:pos="4320"/>
        </w:tabs>
        <w:ind w:left="4320" w:hanging="360"/>
      </w:pPr>
      <w:rPr>
        <w:rFonts w:ascii="Wingdings" w:hAnsi="Wingdings" w:hint="default"/>
      </w:rPr>
    </w:lvl>
    <w:lvl w:ilvl="6" w:tplc="08C0E70E" w:tentative="1">
      <w:start w:val="1"/>
      <w:numFmt w:val="bullet"/>
      <w:lvlText w:val=""/>
      <w:lvlJc w:val="left"/>
      <w:pPr>
        <w:tabs>
          <w:tab w:val="num" w:pos="5040"/>
        </w:tabs>
        <w:ind w:left="5040" w:hanging="360"/>
      </w:pPr>
      <w:rPr>
        <w:rFonts w:ascii="Wingdings" w:hAnsi="Wingdings" w:hint="default"/>
      </w:rPr>
    </w:lvl>
    <w:lvl w:ilvl="7" w:tplc="86B41F5A" w:tentative="1">
      <w:start w:val="1"/>
      <w:numFmt w:val="bullet"/>
      <w:lvlText w:val=""/>
      <w:lvlJc w:val="left"/>
      <w:pPr>
        <w:tabs>
          <w:tab w:val="num" w:pos="5760"/>
        </w:tabs>
        <w:ind w:left="5760" w:hanging="360"/>
      </w:pPr>
      <w:rPr>
        <w:rFonts w:ascii="Wingdings" w:hAnsi="Wingdings" w:hint="default"/>
      </w:rPr>
    </w:lvl>
    <w:lvl w:ilvl="8" w:tplc="1AE2CA52"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B3C0F1B"/>
    <w:multiLevelType w:val="hybridMultilevel"/>
    <w:tmpl w:val="6256F336"/>
    <w:lvl w:ilvl="0" w:tplc="EDDCA4AE">
      <w:start w:val="1"/>
      <w:numFmt w:val="bullet"/>
      <w:lvlText w:val=""/>
      <w:lvlJc w:val="left"/>
      <w:pPr>
        <w:tabs>
          <w:tab w:val="num" w:pos="720"/>
        </w:tabs>
        <w:ind w:left="720" w:hanging="360"/>
      </w:pPr>
      <w:rPr>
        <w:rFonts w:ascii="Symbol" w:hAnsi="Symbol" w:hint="default"/>
      </w:rPr>
    </w:lvl>
    <w:lvl w:ilvl="1" w:tplc="0F28CEC0" w:tentative="1">
      <w:start w:val="1"/>
      <w:numFmt w:val="bullet"/>
      <w:lvlText w:val=""/>
      <w:lvlJc w:val="left"/>
      <w:pPr>
        <w:tabs>
          <w:tab w:val="num" w:pos="1440"/>
        </w:tabs>
        <w:ind w:left="1440" w:hanging="360"/>
      </w:pPr>
      <w:rPr>
        <w:rFonts w:ascii="Symbol" w:hAnsi="Symbol" w:hint="default"/>
      </w:rPr>
    </w:lvl>
    <w:lvl w:ilvl="2" w:tplc="4F1A23D4" w:tentative="1">
      <w:start w:val="1"/>
      <w:numFmt w:val="bullet"/>
      <w:lvlText w:val=""/>
      <w:lvlJc w:val="left"/>
      <w:pPr>
        <w:tabs>
          <w:tab w:val="num" w:pos="2160"/>
        </w:tabs>
        <w:ind w:left="2160" w:hanging="360"/>
      </w:pPr>
      <w:rPr>
        <w:rFonts w:ascii="Symbol" w:hAnsi="Symbol" w:hint="default"/>
      </w:rPr>
    </w:lvl>
    <w:lvl w:ilvl="3" w:tplc="01B4D7DE" w:tentative="1">
      <w:start w:val="1"/>
      <w:numFmt w:val="bullet"/>
      <w:lvlText w:val=""/>
      <w:lvlJc w:val="left"/>
      <w:pPr>
        <w:tabs>
          <w:tab w:val="num" w:pos="2880"/>
        </w:tabs>
        <w:ind w:left="2880" w:hanging="360"/>
      </w:pPr>
      <w:rPr>
        <w:rFonts w:ascii="Symbol" w:hAnsi="Symbol" w:hint="default"/>
      </w:rPr>
    </w:lvl>
    <w:lvl w:ilvl="4" w:tplc="05364B08" w:tentative="1">
      <w:start w:val="1"/>
      <w:numFmt w:val="bullet"/>
      <w:lvlText w:val=""/>
      <w:lvlJc w:val="left"/>
      <w:pPr>
        <w:tabs>
          <w:tab w:val="num" w:pos="3600"/>
        </w:tabs>
        <w:ind w:left="3600" w:hanging="360"/>
      </w:pPr>
      <w:rPr>
        <w:rFonts w:ascii="Symbol" w:hAnsi="Symbol" w:hint="default"/>
      </w:rPr>
    </w:lvl>
    <w:lvl w:ilvl="5" w:tplc="EBFCCAD0" w:tentative="1">
      <w:start w:val="1"/>
      <w:numFmt w:val="bullet"/>
      <w:lvlText w:val=""/>
      <w:lvlJc w:val="left"/>
      <w:pPr>
        <w:tabs>
          <w:tab w:val="num" w:pos="4320"/>
        </w:tabs>
        <w:ind w:left="4320" w:hanging="360"/>
      </w:pPr>
      <w:rPr>
        <w:rFonts w:ascii="Symbol" w:hAnsi="Symbol" w:hint="default"/>
      </w:rPr>
    </w:lvl>
    <w:lvl w:ilvl="6" w:tplc="19EA7552" w:tentative="1">
      <w:start w:val="1"/>
      <w:numFmt w:val="bullet"/>
      <w:lvlText w:val=""/>
      <w:lvlJc w:val="left"/>
      <w:pPr>
        <w:tabs>
          <w:tab w:val="num" w:pos="5040"/>
        </w:tabs>
        <w:ind w:left="5040" w:hanging="360"/>
      </w:pPr>
      <w:rPr>
        <w:rFonts w:ascii="Symbol" w:hAnsi="Symbol" w:hint="default"/>
      </w:rPr>
    </w:lvl>
    <w:lvl w:ilvl="7" w:tplc="2BA60148" w:tentative="1">
      <w:start w:val="1"/>
      <w:numFmt w:val="bullet"/>
      <w:lvlText w:val=""/>
      <w:lvlJc w:val="left"/>
      <w:pPr>
        <w:tabs>
          <w:tab w:val="num" w:pos="5760"/>
        </w:tabs>
        <w:ind w:left="5760" w:hanging="360"/>
      </w:pPr>
      <w:rPr>
        <w:rFonts w:ascii="Symbol" w:hAnsi="Symbol" w:hint="default"/>
      </w:rPr>
    </w:lvl>
    <w:lvl w:ilvl="8" w:tplc="995E429C" w:tentative="1">
      <w:start w:val="1"/>
      <w:numFmt w:val="bullet"/>
      <w:lvlText w:val=""/>
      <w:lvlJc w:val="left"/>
      <w:pPr>
        <w:tabs>
          <w:tab w:val="num" w:pos="6480"/>
        </w:tabs>
        <w:ind w:left="6480" w:hanging="360"/>
      </w:pPr>
      <w:rPr>
        <w:rFonts w:ascii="Symbol" w:hAnsi="Symbol" w:hint="default"/>
      </w:rPr>
    </w:lvl>
  </w:abstractNum>
  <w:abstractNum w:abstractNumId="102"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103" w15:restartNumberingAfterBreak="0">
    <w:nsid w:val="7CA939E9"/>
    <w:multiLevelType w:val="hybridMultilevel"/>
    <w:tmpl w:val="90B4B56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4" w15:restartNumberingAfterBreak="0">
    <w:nsid w:val="7CDF396B"/>
    <w:multiLevelType w:val="hybridMultilevel"/>
    <w:tmpl w:val="0CDCD626"/>
    <w:lvl w:ilvl="0" w:tplc="016CC610">
      <w:numFmt w:val="decimal"/>
      <w:lvlText w:val=""/>
      <w:lvlJc w:val="left"/>
    </w:lvl>
    <w:lvl w:ilvl="1" w:tplc="04070019">
      <w:numFmt w:val="decimal"/>
      <w:lvlText w:val=""/>
      <w:lvlJc w:val="left"/>
    </w:lvl>
    <w:lvl w:ilvl="2" w:tplc="0407001B">
      <w:numFmt w:val="decimal"/>
      <w:lvlText w:val=""/>
      <w:lvlJc w:val="left"/>
    </w:lvl>
    <w:lvl w:ilvl="3" w:tplc="0407000F">
      <w:numFmt w:val="decimal"/>
      <w:lvlText w:val=""/>
      <w:lvlJc w:val="left"/>
    </w:lvl>
    <w:lvl w:ilvl="4" w:tplc="04070019">
      <w:numFmt w:val="decimal"/>
      <w:lvlText w:val=""/>
      <w:lvlJc w:val="left"/>
    </w:lvl>
    <w:lvl w:ilvl="5" w:tplc="0407001B">
      <w:numFmt w:val="decimal"/>
      <w:lvlText w:val=""/>
      <w:lvlJc w:val="left"/>
    </w:lvl>
    <w:lvl w:ilvl="6" w:tplc="0407000F">
      <w:numFmt w:val="decimal"/>
      <w:lvlText w:val=""/>
      <w:lvlJc w:val="left"/>
    </w:lvl>
    <w:lvl w:ilvl="7" w:tplc="04070019">
      <w:numFmt w:val="decimal"/>
      <w:lvlText w:val=""/>
      <w:lvlJc w:val="left"/>
    </w:lvl>
    <w:lvl w:ilvl="8" w:tplc="0407001B">
      <w:numFmt w:val="decimal"/>
      <w:lvlText w:val=""/>
      <w:lvlJc w:val="left"/>
    </w:lvl>
  </w:abstractNum>
  <w:abstractNum w:abstractNumId="105"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1"/>
  </w:num>
  <w:num w:numId="2">
    <w:abstractNumId w:val="18"/>
  </w:num>
  <w:num w:numId="3">
    <w:abstractNumId w:val="36"/>
  </w:num>
  <w:num w:numId="4">
    <w:abstractNumId w:val="47"/>
  </w:num>
  <w:num w:numId="5">
    <w:abstractNumId w:val="105"/>
  </w:num>
  <w:num w:numId="6">
    <w:abstractNumId w:val="50"/>
  </w:num>
  <w:num w:numId="7">
    <w:abstractNumId w:val="46"/>
  </w:num>
  <w:num w:numId="8">
    <w:abstractNumId w:val="6"/>
  </w:num>
  <w:num w:numId="9">
    <w:abstractNumId w:val="98"/>
  </w:num>
  <w:num w:numId="10">
    <w:abstractNumId w:val="42"/>
  </w:num>
  <w:num w:numId="11">
    <w:abstractNumId w:val="102"/>
  </w:num>
  <w:num w:numId="12">
    <w:abstractNumId w:val="10"/>
  </w:num>
  <w:num w:numId="13">
    <w:abstractNumId w:val="103"/>
  </w:num>
  <w:num w:numId="14">
    <w:abstractNumId w:val="85"/>
  </w:num>
  <w:num w:numId="15">
    <w:abstractNumId w:val="88"/>
  </w:num>
  <w:num w:numId="16">
    <w:abstractNumId w:val="44"/>
  </w:num>
  <w:num w:numId="17">
    <w:abstractNumId w:val="33"/>
  </w:num>
  <w:num w:numId="18">
    <w:abstractNumId w:val="53"/>
  </w:num>
  <w:num w:numId="19">
    <w:abstractNumId w:val="26"/>
  </w:num>
  <w:num w:numId="20">
    <w:abstractNumId w:val="74"/>
  </w:num>
  <w:num w:numId="21">
    <w:abstractNumId w:val="86"/>
  </w:num>
  <w:num w:numId="22">
    <w:abstractNumId w:val="89"/>
  </w:num>
  <w:num w:numId="23">
    <w:abstractNumId w:val="76"/>
  </w:num>
  <w:num w:numId="24">
    <w:abstractNumId w:val="43"/>
  </w:num>
  <w:num w:numId="25">
    <w:abstractNumId w:val="17"/>
  </w:num>
  <w:num w:numId="26">
    <w:abstractNumId w:val="58"/>
  </w:num>
  <w:num w:numId="27">
    <w:abstractNumId w:val="37"/>
  </w:num>
  <w:num w:numId="28">
    <w:abstractNumId w:val="25"/>
  </w:num>
  <w:num w:numId="29">
    <w:abstractNumId w:val="45"/>
  </w:num>
  <w:num w:numId="30">
    <w:abstractNumId w:val="83"/>
  </w:num>
  <w:num w:numId="31">
    <w:abstractNumId w:val="41"/>
  </w:num>
  <w:num w:numId="32">
    <w:abstractNumId w:val="54"/>
  </w:num>
  <w:num w:numId="33">
    <w:abstractNumId w:val="69"/>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1"/>
  </w:num>
  <w:num w:numId="40">
    <w:abstractNumId w:val="90"/>
  </w:num>
  <w:num w:numId="41">
    <w:abstractNumId w:val="104"/>
  </w:num>
  <w:num w:numId="42">
    <w:abstractNumId w:val="92"/>
  </w:num>
  <w:num w:numId="43">
    <w:abstractNumId w:val="70"/>
  </w:num>
  <w:num w:numId="44">
    <w:abstractNumId w:val="65"/>
  </w:num>
  <w:num w:numId="45">
    <w:abstractNumId w:val="64"/>
  </w:num>
  <w:num w:numId="46">
    <w:abstractNumId w:val="11"/>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num>
  <w:num w:numId="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num>
  <w:num w:numId="52">
    <w:abstractNumId w:val="66"/>
  </w:num>
  <w:num w:numId="53">
    <w:abstractNumId w:val="96"/>
  </w:num>
  <w:num w:numId="54">
    <w:abstractNumId w:val="2"/>
  </w:num>
  <w:num w:numId="55">
    <w:abstractNumId w:val="61"/>
  </w:num>
  <w:num w:numId="56">
    <w:abstractNumId w:val="52"/>
  </w:num>
  <w:num w:numId="57">
    <w:abstractNumId w:val="39"/>
  </w:num>
  <w:num w:numId="58">
    <w:abstractNumId w:val="36"/>
    <w:lvlOverride w:ilvl="0">
      <w:startOverride w:val="1"/>
    </w:lvlOverride>
    <w:lvlOverride w:ilvl="1">
      <w:startOverride w:val="1"/>
    </w:lvlOverride>
    <w:lvlOverride w:ilvl="2"/>
    <w:lvlOverride w:ilvl="3"/>
    <w:lvlOverride w:ilvl="4"/>
    <w:lvlOverride w:ilvl="5"/>
    <w:lvlOverride w:ilvl="6"/>
    <w:lvlOverride w:ilvl="7"/>
    <w:lvlOverride w:ilvl="8"/>
  </w:num>
  <w:num w:numId="59">
    <w:abstractNumId w:val="36"/>
    <w:lvlOverride w:ilvl="0">
      <w:startOverride w:val="1"/>
    </w:lvlOverride>
    <w:lvlOverride w:ilvl="1">
      <w:startOverride w:val="1"/>
    </w:lvlOverride>
    <w:lvlOverride w:ilvl="2"/>
    <w:lvlOverride w:ilvl="3"/>
    <w:lvlOverride w:ilvl="4"/>
    <w:lvlOverride w:ilvl="5"/>
    <w:lvlOverride w:ilvl="6"/>
    <w:lvlOverride w:ilvl="7"/>
    <w:lvlOverride w:ilvl="8"/>
  </w:num>
  <w:num w:numId="60">
    <w:abstractNumId w:val="59"/>
  </w:num>
  <w:num w:numId="61">
    <w:abstractNumId w:val="38"/>
  </w:num>
  <w:num w:numId="62">
    <w:abstractNumId w:val="60"/>
  </w:num>
  <w:num w:numId="63">
    <w:abstractNumId w:val="5"/>
  </w:num>
  <w:num w:numId="64">
    <w:abstractNumId w:val="75"/>
  </w:num>
  <w:num w:numId="65">
    <w:abstractNumId w:val="34"/>
  </w:num>
  <w:num w:numId="66">
    <w:abstractNumId w:val="81"/>
  </w:num>
  <w:num w:numId="67">
    <w:abstractNumId w:val="101"/>
  </w:num>
  <w:num w:numId="68">
    <w:abstractNumId w:val="78"/>
  </w:num>
  <w:num w:numId="69">
    <w:abstractNumId w:val="100"/>
  </w:num>
  <w:num w:numId="70">
    <w:abstractNumId w:val="16"/>
  </w:num>
  <w:num w:numId="71">
    <w:abstractNumId w:val="97"/>
  </w:num>
  <w:num w:numId="72">
    <w:abstractNumId w:val="28"/>
  </w:num>
  <w:num w:numId="73">
    <w:abstractNumId w:val="29"/>
  </w:num>
  <w:num w:numId="74">
    <w:abstractNumId w:val="55"/>
  </w:num>
  <w:num w:numId="75">
    <w:abstractNumId w:val="99"/>
  </w:num>
  <w:num w:numId="76">
    <w:abstractNumId w:val="68"/>
  </w:num>
  <w:num w:numId="77">
    <w:abstractNumId w:val="12"/>
  </w:num>
  <w:num w:numId="78">
    <w:abstractNumId w:val="72"/>
  </w:num>
  <w:num w:numId="79">
    <w:abstractNumId w:val="48"/>
  </w:num>
  <w:num w:numId="80">
    <w:abstractNumId w:val="94"/>
  </w:num>
  <w:num w:numId="81">
    <w:abstractNumId w:val="82"/>
  </w:num>
  <w:num w:numId="82">
    <w:abstractNumId w:val="56"/>
  </w:num>
  <w:num w:numId="83">
    <w:abstractNumId w:val="91"/>
  </w:num>
  <w:num w:numId="84">
    <w:abstractNumId w:val="9"/>
  </w:num>
  <w:num w:numId="85">
    <w:abstractNumId w:val="27"/>
  </w:num>
  <w:num w:numId="86">
    <w:abstractNumId w:val="4"/>
  </w:num>
  <w:num w:numId="87">
    <w:abstractNumId w:val="57"/>
  </w:num>
  <w:num w:numId="88">
    <w:abstractNumId w:val="79"/>
  </w:num>
  <w:num w:numId="89">
    <w:abstractNumId w:val="84"/>
  </w:num>
  <w:num w:numId="90">
    <w:abstractNumId w:val="24"/>
  </w:num>
  <w:num w:numId="91">
    <w:abstractNumId w:val="73"/>
  </w:num>
  <w:num w:numId="92">
    <w:abstractNumId w:val="49"/>
  </w:num>
  <w:num w:numId="93">
    <w:abstractNumId w:val="7"/>
  </w:num>
  <w:num w:numId="94">
    <w:abstractNumId w:val="95"/>
  </w:num>
  <w:num w:numId="95">
    <w:abstractNumId w:val="80"/>
  </w:num>
  <w:num w:numId="96">
    <w:abstractNumId w:val="40"/>
  </w:num>
  <w:num w:numId="97">
    <w:abstractNumId w:val="62"/>
  </w:num>
  <w:num w:numId="98">
    <w:abstractNumId w:val="0"/>
  </w:num>
  <w:num w:numId="99">
    <w:abstractNumId w:val="21"/>
  </w:num>
  <w:num w:numId="100">
    <w:abstractNumId w:val="13"/>
  </w:num>
  <w:num w:numId="101">
    <w:abstractNumId w:val="22"/>
  </w:num>
  <w:num w:numId="102">
    <w:abstractNumId w:val="32"/>
  </w:num>
  <w:num w:numId="103">
    <w:abstractNumId w:val="67"/>
  </w:num>
  <w:num w:numId="104">
    <w:abstractNumId w:val="63"/>
  </w:num>
  <w:num w:numId="105">
    <w:abstractNumId w:val="87"/>
  </w:num>
  <w:num w:numId="106">
    <w:abstractNumId w:val="93"/>
  </w:num>
  <w:num w:numId="107">
    <w:abstractNumId w:val="22"/>
  </w:num>
  <w:num w:numId="108">
    <w:abstractNumId w:val="30"/>
  </w:num>
  <w:num w:numId="109">
    <w:abstractNumId w:val="77"/>
  </w:num>
  <w:num w:numId="110">
    <w:abstractNumId w:val="8"/>
  </w:num>
  <w:num w:numId="111">
    <w:abstractNumId w:val="3"/>
  </w:num>
  <w:num w:numId="112">
    <w:abstractNumId w:val="71"/>
  </w:num>
  <w:num w:numId="113">
    <w:abstractNumId w:val="31"/>
  </w:num>
  <w:num w:numId="114">
    <w:abstractNumId w:val="23"/>
  </w:num>
  <w:num w:numId="115">
    <w:abstractNumId w:val="15"/>
  </w:num>
  <w:num w:numId="116">
    <w:abstractNumId w:val="35"/>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5492"/>
    <w:rsid w:val="00005711"/>
    <w:rsid w:val="00005DC1"/>
    <w:rsid w:val="0000626F"/>
    <w:rsid w:val="00006559"/>
    <w:rsid w:val="000068C6"/>
    <w:rsid w:val="00006A9E"/>
    <w:rsid w:val="00006BB1"/>
    <w:rsid w:val="00006DB3"/>
    <w:rsid w:val="00006DE9"/>
    <w:rsid w:val="0000706F"/>
    <w:rsid w:val="000072EB"/>
    <w:rsid w:val="000074C4"/>
    <w:rsid w:val="00007649"/>
    <w:rsid w:val="00010102"/>
    <w:rsid w:val="0001037E"/>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EE7"/>
    <w:rsid w:val="0002327E"/>
    <w:rsid w:val="000233CF"/>
    <w:rsid w:val="000234F7"/>
    <w:rsid w:val="00023606"/>
    <w:rsid w:val="00023774"/>
    <w:rsid w:val="000237D3"/>
    <w:rsid w:val="000239E6"/>
    <w:rsid w:val="00023DCF"/>
    <w:rsid w:val="00023E1C"/>
    <w:rsid w:val="00023F7A"/>
    <w:rsid w:val="00023FE5"/>
    <w:rsid w:val="000240FE"/>
    <w:rsid w:val="000244C6"/>
    <w:rsid w:val="00024B53"/>
    <w:rsid w:val="00024D00"/>
    <w:rsid w:val="00024D0D"/>
    <w:rsid w:val="00025533"/>
    <w:rsid w:val="00025B5C"/>
    <w:rsid w:val="00025C24"/>
    <w:rsid w:val="00025D50"/>
    <w:rsid w:val="00026065"/>
    <w:rsid w:val="0002616D"/>
    <w:rsid w:val="000261BE"/>
    <w:rsid w:val="000264C3"/>
    <w:rsid w:val="000265B1"/>
    <w:rsid w:val="000265D7"/>
    <w:rsid w:val="00026944"/>
    <w:rsid w:val="000269F3"/>
    <w:rsid w:val="000274BA"/>
    <w:rsid w:val="0002766A"/>
    <w:rsid w:val="00027A38"/>
    <w:rsid w:val="00027BB9"/>
    <w:rsid w:val="00027BCE"/>
    <w:rsid w:val="00027CAF"/>
    <w:rsid w:val="00027D6E"/>
    <w:rsid w:val="00027F0D"/>
    <w:rsid w:val="0003031C"/>
    <w:rsid w:val="000304CE"/>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2E5"/>
    <w:rsid w:val="000335FF"/>
    <w:rsid w:val="00033A08"/>
    <w:rsid w:val="00033CC0"/>
    <w:rsid w:val="00034373"/>
    <w:rsid w:val="00034617"/>
    <w:rsid w:val="00034912"/>
    <w:rsid w:val="00034A06"/>
    <w:rsid w:val="0003525C"/>
    <w:rsid w:val="000353D3"/>
    <w:rsid w:val="000357B8"/>
    <w:rsid w:val="00035BDA"/>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5E9"/>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9D6"/>
    <w:rsid w:val="00043A1C"/>
    <w:rsid w:val="00043B31"/>
    <w:rsid w:val="00043CB2"/>
    <w:rsid w:val="00043D40"/>
    <w:rsid w:val="0004410E"/>
    <w:rsid w:val="0004434D"/>
    <w:rsid w:val="000448E0"/>
    <w:rsid w:val="00044E14"/>
    <w:rsid w:val="0004598A"/>
    <w:rsid w:val="00045A46"/>
    <w:rsid w:val="00045B69"/>
    <w:rsid w:val="00045DAA"/>
    <w:rsid w:val="00045DE8"/>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C09"/>
    <w:rsid w:val="00051F4D"/>
    <w:rsid w:val="00051FE0"/>
    <w:rsid w:val="000521B9"/>
    <w:rsid w:val="00052254"/>
    <w:rsid w:val="00052277"/>
    <w:rsid w:val="000522BD"/>
    <w:rsid w:val="000528A2"/>
    <w:rsid w:val="00052A7C"/>
    <w:rsid w:val="00052C32"/>
    <w:rsid w:val="00052DE1"/>
    <w:rsid w:val="00052E94"/>
    <w:rsid w:val="000535F1"/>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60E"/>
    <w:rsid w:val="000620EF"/>
    <w:rsid w:val="00062517"/>
    <w:rsid w:val="00062648"/>
    <w:rsid w:val="00062934"/>
    <w:rsid w:val="00062C53"/>
    <w:rsid w:val="00062CF1"/>
    <w:rsid w:val="00062F9C"/>
    <w:rsid w:val="000630CE"/>
    <w:rsid w:val="000631D7"/>
    <w:rsid w:val="00063403"/>
    <w:rsid w:val="00063427"/>
    <w:rsid w:val="000634CE"/>
    <w:rsid w:val="000636F1"/>
    <w:rsid w:val="0006398C"/>
    <w:rsid w:val="00063BBD"/>
    <w:rsid w:val="00063BFF"/>
    <w:rsid w:val="00063D9E"/>
    <w:rsid w:val="00063DA2"/>
    <w:rsid w:val="00064039"/>
    <w:rsid w:val="00064084"/>
    <w:rsid w:val="00064318"/>
    <w:rsid w:val="00064433"/>
    <w:rsid w:val="0006450A"/>
    <w:rsid w:val="0006457E"/>
    <w:rsid w:val="00064751"/>
    <w:rsid w:val="00064806"/>
    <w:rsid w:val="00064AD3"/>
    <w:rsid w:val="00064EA3"/>
    <w:rsid w:val="000651B0"/>
    <w:rsid w:val="000653AF"/>
    <w:rsid w:val="000653C3"/>
    <w:rsid w:val="00065917"/>
    <w:rsid w:val="00065987"/>
    <w:rsid w:val="00065AFE"/>
    <w:rsid w:val="00065B69"/>
    <w:rsid w:val="00065F75"/>
    <w:rsid w:val="00065FCB"/>
    <w:rsid w:val="000663E6"/>
    <w:rsid w:val="00067092"/>
    <w:rsid w:val="000672CA"/>
    <w:rsid w:val="000673CB"/>
    <w:rsid w:val="000674B9"/>
    <w:rsid w:val="00067596"/>
    <w:rsid w:val="000675E5"/>
    <w:rsid w:val="000676BD"/>
    <w:rsid w:val="00067761"/>
    <w:rsid w:val="00067788"/>
    <w:rsid w:val="000678FA"/>
    <w:rsid w:val="00067924"/>
    <w:rsid w:val="0006795A"/>
    <w:rsid w:val="0006797B"/>
    <w:rsid w:val="0007015C"/>
    <w:rsid w:val="00070289"/>
    <w:rsid w:val="00070508"/>
    <w:rsid w:val="0007056B"/>
    <w:rsid w:val="00070723"/>
    <w:rsid w:val="00070751"/>
    <w:rsid w:val="00070806"/>
    <w:rsid w:val="00070B74"/>
    <w:rsid w:val="00071366"/>
    <w:rsid w:val="000716E0"/>
    <w:rsid w:val="000721AE"/>
    <w:rsid w:val="000726F4"/>
    <w:rsid w:val="000727ED"/>
    <w:rsid w:val="00072ED4"/>
    <w:rsid w:val="00072FD4"/>
    <w:rsid w:val="00072FFC"/>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77D1E"/>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76B"/>
    <w:rsid w:val="000849A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63"/>
    <w:rsid w:val="000863C0"/>
    <w:rsid w:val="0008663D"/>
    <w:rsid w:val="00086875"/>
    <w:rsid w:val="000868D3"/>
    <w:rsid w:val="000869F5"/>
    <w:rsid w:val="00086D08"/>
    <w:rsid w:val="00087107"/>
    <w:rsid w:val="00087207"/>
    <w:rsid w:val="00087647"/>
    <w:rsid w:val="000876BD"/>
    <w:rsid w:val="00087883"/>
    <w:rsid w:val="00087C0A"/>
    <w:rsid w:val="00087E05"/>
    <w:rsid w:val="00087E56"/>
    <w:rsid w:val="00087FAD"/>
    <w:rsid w:val="00090384"/>
    <w:rsid w:val="0009066E"/>
    <w:rsid w:val="00090861"/>
    <w:rsid w:val="00090BDB"/>
    <w:rsid w:val="00090DBB"/>
    <w:rsid w:val="00090EBC"/>
    <w:rsid w:val="00091A24"/>
    <w:rsid w:val="00091E5E"/>
    <w:rsid w:val="000922AD"/>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263"/>
    <w:rsid w:val="000952A2"/>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6FD3"/>
    <w:rsid w:val="00097442"/>
    <w:rsid w:val="00097924"/>
    <w:rsid w:val="00097AE3"/>
    <w:rsid w:val="00097F30"/>
    <w:rsid w:val="000A004A"/>
    <w:rsid w:val="000A030B"/>
    <w:rsid w:val="000A06A1"/>
    <w:rsid w:val="000A072C"/>
    <w:rsid w:val="000A0782"/>
    <w:rsid w:val="000A07FC"/>
    <w:rsid w:val="000A0815"/>
    <w:rsid w:val="000A0E6D"/>
    <w:rsid w:val="000A0FF4"/>
    <w:rsid w:val="000A1221"/>
    <w:rsid w:val="000A1587"/>
    <w:rsid w:val="000A17E6"/>
    <w:rsid w:val="000A18BA"/>
    <w:rsid w:val="000A1A4A"/>
    <w:rsid w:val="000A1CC6"/>
    <w:rsid w:val="000A1D7D"/>
    <w:rsid w:val="000A1D8B"/>
    <w:rsid w:val="000A1E69"/>
    <w:rsid w:val="000A202E"/>
    <w:rsid w:val="000A20BA"/>
    <w:rsid w:val="000A254C"/>
    <w:rsid w:val="000A25AD"/>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9C"/>
    <w:rsid w:val="000B09A5"/>
    <w:rsid w:val="000B0B6F"/>
    <w:rsid w:val="000B0FC9"/>
    <w:rsid w:val="000B13C6"/>
    <w:rsid w:val="000B167E"/>
    <w:rsid w:val="000B1848"/>
    <w:rsid w:val="000B1A4C"/>
    <w:rsid w:val="000B1B3D"/>
    <w:rsid w:val="000B1EEC"/>
    <w:rsid w:val="000B1F16"/>
    <w:rsid w:val="000B1F62"/>
    <w:rsid w:val="000B223B"/>
    <w:rsid w:val="000B2401"/>
    <w:rsid w:val="000B266F"/>
    <w:rsid w:val="000B26BB"/>
    <w:rsid w:val="000B2736"/>
    <w:rsid w:val="000B28FE"/>
    <w:rsid w:val="000B2C27"/>
    <w:rsid w:val="000B2C5D"/>
    <w:rsid w:val="000B2D84"/>
    <w:rsid w:val="000B2EFD"/>
    <w:rsid w:val="000B2F39"/>
    <w:rsid w:val="000B338B"/>
    <w:rsid w:val="000B33F6"/>
    <w:rsid w:val="000B3454"/>
    <w:rsid w:val="000B3798"/>
    <w:rsid w:val="000B37C4"/>
    <w:rsid w:val="000B37DB"/>
    <w:rsid w:val="000B38EB"/>
    <w:rsid w:val="000B39D7"/>
    <w:rsid w:val="000B3A5C"/>
    <w:rsid w:val="000B3D42"/>
    <w:rsid w:val="000B3E25"/>
    <w:rsid w:val="000B3F94"/>
    <w:rsid w:val="000B47DA"/>
    <w:rsid w:val="000B4C44"/>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815"/>
    <w:rsid w:val="000C1CC9"/>
    <w:rsid w:val="000C2501"/>
    <w:rsid w:val="000C27AA"/>
    <w:rsid w:val="000C28E7"/>
    <w:rsid w:val="000C2B63"/>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4F"/>
    <w:rsid w:val="000D0254"/>
    <w:rsid w:val="000D0384"/>
    <w:rsid w:val="000D04CA"/>
    <w:rsid w:val="000D056B"/>
    <w:rsid w:val="000D0590"/>
    <w:rsid w:val="000D094C"/>
    <w:rsid w:val="000D0C91"/>
    <w:rsid w:val="000D0E28"/>
    <w:rsid w:val="000D0F86"/>
    <w:rsid w:val="000D11C1"/>
    <w:rsid w:val="000D16CE"/>
    <w:rsid w:val="000D1897"/>
    <w:rsid w:val="000D1A7A"/>
    <w:rsid w:val="000D1D7C"/>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9A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2E7"/>
    <w:rsid w:val="000D7659"/>
    <w:rsid w:val="000D7668"/>
    <w:rsid w:val="000D775F"/>
    <w:rsid w:val="000D7D03"/>
    <w:rsid w:val="000D7D6F"/>
    <w:rsid w:val="000D7E26"/>
    <w:rsid w:val="000E0033"/>
    <w:rsid w:val="000E0169"/>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C18"/>
    <w:rsid w:val="000E319B"/>
    <w:rsid w:val="000E3258"/>
    <w:rsid w:val="000E3442"/>
    <w:rsid w:val="000E3A65"/>
    <w:rsid w:val="000E3A74"/>
    <w:rsid w:val="000E3BA0"/>
    <w:rsid w:val="000E3BFF"/>
    <w:rsid w:val="000E3CF4"/>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9CF"/>
    <w:rsid w:val="000F2D63"/>
    <w:rsid w:val="000F2F1F"/>
    <w:rsid w:val="000F30CF"/>
    <w:rsid w:val="000F328B"/>
    <w:rsid w:val="000F33FB"/>
    <w:rsid w:val="000F3693"/>
    <w:rsid w:val="000F3F95"/>
    <w:rsid w:val="000F41B0"/>
    <w:rsid w:val="000F41B3"/>
    <w:rsid w:val="000F457C"/>
    <w:rsid w:val="000F4619"/>
    <w:rsid w:val="000F4695"/>
    <w:rsid w:val="000F47AC"/>
    <w:rsid w:val="000F4A31"/>
    <w:rsid w:val="000F4E31"/>
    <w:rsid w:val="000F516A"/>
    <w:rsid w:val="000F518F"/>
    <w:rsid w:val="000F536B"/>
    <w:rsid w:val="000F5644"/>
    <w:rsid w:val="000F5E0C"/>
    <w:rsid w:val="000F5FB6"/>
    <w:rsid w:val="000F6167"/>
    <w:rsid w:val="000F666C"/>
    <w:rsid w:val="000F6873"/>
    <w:rsid w:val="000F7191"/>
    <w:rsid w:val="000F7230"/>
    <w:rsid w:val="000F79A0"/>
    <w:rsid w:val="000F79D6"/>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0C9"/>
    <w:rsid w:val="001022B0"/>
    <w:rsid w:val="0010269E"/>
    <w:rsid w:val="001027DD"/>
    <w:rsid w:val="00102840"/>
    <w:rsid w:val="00102ACE"/>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6BE6"/>
    <w:rsid w:val="0010734E"/>
    <w:rsid w:val="001073D6"/>
    <w:rsid w:val="00107408"/>
    <w:rsid w:val="00107510"/>
    <w:rsid w:val="001075D3"/>
    <w:rsid w:val="00107665"/>
    <w:rsid w:val="00107666"/>
    <w:rsid w:val="001076E1"/>
    <w:rsid w:val="00107765"/>
    <w:rsid w:val="001078F4"/>
    <w:rsid w:val="00107C49"/>
    <w:rsid w:val="00110178"/>
    <w:rsid w:val="0011035C"/>
    <w:rsid w:val="0011044D"/>
    <w:rsid w:val="00110719"/>
    <w:rsid w:val="00110853"/>
    <w:rsid w:val="00110C17"/>
    <w:rsid w:val="00110D50"/>
    <w:rsid w:val="00110DA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8A"/>
    <w:rsid w:val="00115C29"/>
    <w:rsid w:val="00115C80"/>
    <w:rsid w:val="00115EB2"/>
    <w:rsid w:val="001162EF"/>
    <w:rsid w:val="00116AF0"/>
    <w:rsid w:val="00116C91"/>
    <w:rsid w:val="00116D86"/>
    <w:rsid w:val="00116EFD"/>
    <w:rsid w:val="001171B7"/>
    <w:rsid w:val="001172C9"/>
    <w:rsid w:val="001179D2"/>
    <w:rsid w:val="001202F7"/>
    <w:rsid w:val="0012030D"/>
    <w:rsid w:val="00120D63"/>
    <w:rsid w:val="0012145B"/>
    <w:rsid w:val="001215C4"/>
    <w:rsid w:val="001216BA"/>
    <w:rsid w:val="00121D47"/>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BE8"/>
    <w:rsid w:val="00126E18"/>
    <w:rsid w:val="00126F1D"/>
    <w:rsid w:val="00127009"/>
    <w:rsid w:val="0012714F"/>
    <w:rsid w:val="001274F0"/>
    <w:rsid w:val="001277FA"/>
    <w:rsid w:val="00127876"/>
    <w:rsid w:val="001279F8"/>
    <w:rsid w:val="00127B76"/>
    <w:rsid w:val="00127C2C"/>
    <w:rsid w:val="001308B4"/>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DB1"/>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328D"/>
    <w:rsid w:val="001432F2"/>
    <w:rsid w:val="001436BB"/>
    <w:rsid w:val="00143809"/>
    <w:rsid w:val="00143C99"/>
    <w:rsid w:val="00143F92"/>
    <w:rsid w:val="001443DC"/>
    <w:rsid w:val="0014464C"/>
    <w:rsid w:val="00144949"/>
    <w:rsid w:val="00144D9D"/>
    <w:rsid w:val="00146075"/>
    <w:rsid w:val="00146182"/>
    <w:rsid w:val="001462BE"/>
    <w:rsid w:val="00146ACB"/>
    <w:rsid w:val="00146B84"/>
    <w:rsid w:val="00146D2A"/>
    <w:rsid w:val="00146DF5"/>
    <w:rsid w:val="00146F26"/>
    <w:rsid w:val="001471EC"/>
    <w:rsid w:val="00147699"/>
    <w:rsid w:val="00147905"/>
    <w:rsid w:val="00147BB2"/>
    <w:rsid w:val="00147C96"/>
    <w:rsid w:val="00147FEE"/>
    <w:rsid w:val="00147FFC"/>
    <w:rsid w:val="001500EB"/>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2EC7"/>
    <w:rsid w:val="00153033"/>
    <w:rsid w:val="0015319F"/>
    <w:rsid w:val="00153463"/>
    <w:rsid w:val="0015371C"/>
    <w:rsid w:val="0015377D"/>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193"/>
    <w:rsid w:val="00156394"/>
    <w:rsid w:val="001563B7"/>
    <w:rsid w:val="001563B9"/>
    <w:rsid w:val="00156426"/>
    <w:rsid w:val="00156659"/>
    <w:rsid w:val="00156ADD"/>
    <w:rsid w:val="00156CBC"/>
    <w:rsid w:val="00156F8B"/>
    <w:rsid w:val="0015709E"/>
    <w:rsid w:val="00157286"/>
    <w:rsid w:val="001572A4"/>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E4"/>
    <w:rsid w:val="00162975"/>
    <w:rsid w:val="00162DE1"/>
    <w:rsid w:val="00162EF9"/>
    <w:rsid w:val="00163BD0"/>
    <w:rsid w:val="00163BF5"/>
    <w:rsid w:val="00163E5B"/>
    <w:rsid w:val="00163F33"/>
    <w:rsid w:val="001641B2"/>
    <w:rsid w:val="001641F1"/>
    <w:rsid w:val="0016436A"/>
    <w:rsid w:val="00164390"/>
    <w:rsid w:val="001643AE"/>
    <w:rsid w:val="00164441"/>
    <w:rsid w:val="001644C8"/>
    <w:rsid w:val="0016492E"/>
    <w:rsid w:val="00164BB8"/>
    <w:rsid w:val="00164D3B"/>
    <w:rsid w:val="00165033"/>
    <w:rsid w:val="0016525C"/>
    <w:rsid w:val="001656B0"/>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12B7"/>
    <w:rsid w:val="001719F8"/>
    <w:rsid w:val="00171ACF"/>
    <w:rsid w:val="001721DC"/>
    <w:rsid w:val="0017222D"/>
    <w:rsid w:val="0017249B"/>
    <w:rsid w:val="00172578"/>
    <w:rsid w:val="00172623"/>
    <w:rsid w:val="00172653"/>
    <w:rsid w:val="001728E6"/>
    <w:rsid w:val="00172F84"/>
    <w:rsid w:val="0017317E"/>
    <w:rsid w:val="00173243"/>
    <w:rsid w:val="00173419"/>
    <w:rsid w:val="00173686"/>
    <w:rsid w:val="0017387B"/>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3B7"/>
    <w:rsid w:val="00184581"/>
    <w:rsid w:val="001845CD"/>
    <w:rsid w:val="001849A9"/>
    <w:rsid w:val="00184D20"/>
    <w:rsid w:val="00184EBC"/>
    <w:rsid w:val="00184EC4"/>
    <w:rsid w:val="00185107"/>
    <w:rsid w:val="001852B9"/>
    <w:rsid w:val="00185347"/>
    <w:rsid w:val="001857DB"/>
    <w:rsid w:val="00185CCE"/>
    <w:rsid w:val="00185D4D"/>
    <w:rsid w:val="00185D8A"/>
    <w:rsid w:val="00185D9D"/>
    <w:rsid w:val="00185DDC"/>
    <w:rsid w:val="00185E10"/>
    <w:rsid w:val="00185ECF"/>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87F45"/>
    <w:rsid w:val="001900A2"/>
    <w:rsid w:val="001900D2"/>
    <w:rsid w:val="001904A6"/>
    <w:rsid w:val="001905FC"/>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4F8"/>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7B9"/>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BB5"/>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1BF"/>
    <w:rsid w:val="001A72BC"/>
    <w:rsid w:val="001A735F"/>
    <w:rsid w:val="001A73E0"/>
    <w:rsid w:val="001A7773"/>
    <w:rsid w:val="001A77F3"/>
    <w:rsid w:val="001A7B5F"/>
    <w:rsid w:val="001A7C85"/>
    <w:rsid w:val="001A7D06"/>
    <w:rsid w:val="001A7FB8"/>
    <w:rsid w:val="001B033A"/>
    <w:rsid w:val="001B0365"/>
    <w:rsid w:val="001B044E"/>
    <w:rsid w:val="001B09CA"/>
    <w:rsid w:val="001B09F2"/>
    <w:rsid w:val="001B0B38"/>
    <w:rsid w:val="001B0DD9"/>
    <w:rsid w:val="001B1053"/>
    <w:rsid w:val="001B1181"/>
    <w:rsid w:val="001B1818"/>
    <w:rsid w:val="001B185B"/>
    <w:rsid w:val="001B195D"/>
    <w:rsid w:val="001B1A86"/>
    <w:rsid w:val="001B1BBC"/>
    <w:rsid w:val="001B1C8F"/>
    <w:rsid w:val="001B1D5B"/>
    <w:rsid w:val="001B228C"/>
    <w:rsid w:val="001B2BF4"/>
    <w:rsid w:val="001B2D04"/>
    <w:rsid w:val="001B2DBD"/>
    <w:rsid w:val="001B31D2"/>
    <w:rsid w:val="001B374F"/>
    <w:rsid w:val="001B37CD"/>
    <w:rsid w:val="001B37DD"/>
    <w:rsid w:val="001B3BBD"/>
    <w:rsid w:val="001B3C14"/>
    <w:rsid w:val="001B3CBB"/>
    <w:rsid w:val="001B3CC5"/>
    <w:rsid w:val="001B3E9E"/>
    <w:rsid w:val="001B4360"/>
    <w:rsid w:val="001B4394"/>
    <w:rsid w:val="001B44B9"/>
    <w:rsid w:val="001B465C"/>
    <w:rsid w:val="001B479C"/>
    <w:rsid w:val="001B4A49"/>
    <w:rsid w:val="001B4A72"/>
    <w:rsid w:val="001B4BB4"/>
    <w:rsid w:val="001B5036"/>
    <w:rsid w:val="001B5269"/>
    <w:rsid w:val="001B547E"/>
    <w:rsid w:val="001B5B8A"/>
    <w:rsid w:val="001B5FE1"/>
    <w:rsid w:val="001B656A"/>
    <w:rsid w:val="001B65E0"/>
    <w:rsid w:val="001B6775"/>
    <w:rsid w:val="001B6BA0"/>
    <w:rsid w:val="001B6DC3"/>
    <w:rsid w:val="001B6DF5"/>
    <w:rsid w:val="001B7033"/>
    <w:rsid w:val="001B74E0"/>
    <w:rsid w:val="001B75A8"/>
    <w:rsid w:val="001B7708"/>
    <w:rsid w:val="001B7868"/>
    <w:rsid w:val="001B78C1"/>
    <w:rsid w:val="001B7B29"/>
    <w:rsid w:val="001B7BBD"/>
    <w:rsid w:val="001B7DC5"/>
    <w:rsid w:val="001B7E79"/>
    <w:rsid w:val="001C0391"/>
    <w:rsid w:val="001C0611"/>
    <w:rsid w:val="001C0BEA"/>
    <w:rsid w:val="001C0EBF"/>
    <w:rsid w:val="001C1137"/>
    <w:rsid w:val="001C145E"/>
    <w:rsid w:val="001C1628"/>
    <w:rsid w:val="001C1BF0"/>
    <w:rsid w:val="001C1C14"/>
    <w:rsid w:val="001C1E40"/>
    <w:rsid w:val="001C1F43"/>
    <w:rsid w:val="001C2053"/>
    <w:rsid w:val="001C238F"/>
    <w:rsid w:val="001C25B2"/>
    <w:rsid w:val="001C270D"/>
    <w:rsid w:val="001C2BDA"/>
    <w:rsid w:val="001C344B"/>
    <w:rsid w:val="001C346C"/>
    <w:rsid w:val="001C38A5"/>
    <w:rsid w:val="001C462D"/>
    <w:rsid w:val="001C46A1"/>
    <w:rsid w:val="001C4A8B"/>
    <w:rsid w:val="001C4AAD"/>
    <w:rsid w:val="001C4B68"/>
    <w:rsid w:val="001C4C67"/>
    <w:rsid w:val="001C4CC0"/>
    <w:rsid w:val="001C4E2A"/>
    <w:rsid w:val="001C4E8D"/>
    <w:rsid w:val="001C5006"/>
    <w:rsid w:val="001C506B"/>
    <w:rsid w:val="001C57BA"/>
    <w:rsid w:val="001C6250"/>
    <w:rsid w:val="001C62CE"/>
    <w:rsid w:val="001C62FD"/>
    <w:rsid w:val="001C646D"/>
    <w:rsid w:val="001C6596"/>
    <w:rsid w:val="001C696F"/>
    <w:rsid w:val="001C6E7E"/>
    <w:rsid w:val="001C6EE4"/>
    <w:rsid w:val="001C75E2"/>
    <w:rsid w:val="001C76C1"/>
    <w:rsid w:val="001C777A"/>
    <w:rsid w:val="001C78F9"/>
    <w:rsid w:val="001C7C70"/>
    <w:rsid w:val="001C7F15"/>
    <w:rsid w:val="001C7FF4"/>
    <w:rsid w:val="001D030D"/>
    <w:rsid w:val="001D0592"/>
    <w:rsid w:val="001D0973"/>
    <w:rsid w:val="001D09D2"/>
    <w:rsid w:val="001D0CD2"/>
    <w:rsid w:val="001D0DB8"/>
    <w:rsid w:val="001D0E62"/>
    <w:rsid w:val="001D1062"/>
    <w:rsid w:val="001D10AA"/>
    <w:rsid w:val="001D1128"/>
    <w:rsid w:val="001D1312"/>
    <w:rsid w:val="001D17D6"/>
    <w:rsid w:val="001D17F7"/>
    <w:rsid w:val="001D1966"/>
    <w:rsid w:val="001D197B"/>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497"/>
    <w:rsid w:val="001D4722"/>
    <w:rsid w:val="001D4D5C"/>
    <w:rsid w:val="001D4F3D"/>
    <w:rsid w:val="001D4FE3"/>
    <w:rsid w:val="001D5039"/>
    <w:rsid w:val="001D52BE"/>
    <w:rsid w:val="001D5E52"/>
    <w:rsid w:val="001D6016"/>
    <w:rsid w:val="001D6030"/>
    <w:rsid w:val="001D605C"/>
    <w:rsid w:val="001D60CA"/>
    <w:rsid w:val="001D6350"/>
    <w:rsid w:val="001D64B9"/>
    <w:rsid w:val="001D685C"/>
    <w:rsid w:val="001D6C06"/>
    <w:rsid w:val="001D6C2E"/>
    <w:rsid w:val="001D73A7"/>
    <w:rsid w:val="001E0238"/>
    <w:rsid w:val="001E0245"/>
    <w:rsid w:val="001E02A1"/>
    <w:rsid w:val="001E0520"/>
    <w:rsid w:val="001E0801"/>
    <w:rsid w:val="001E0AC4"/>
    <w:rsid w:val="001E0E8C"/>
    <w:rsid w:val="001E1406"/>
    <w:rsid w:val="001E152B"/>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8A1"/>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BE9"/>
    <w:rsid w:val="001E7C8E"/>
    <w:rsid w:val="001F0029"/>
    <w:rsid w:val="001F0156"/>
    <w:rsid w:val="001F02B8"/>
    <w:rsid w:val="001F0383"/>
    <w:rsid w:val="001F0A21"/>
    <w:rsid w:val="001F0D14"/>
    <w:rsid w:val="001F117C"/>
    <w:rsid w:val="001F1555"/>
    <w:rsid w:val="001F1951"/>
    <w:rsid w:val="001F19F5"/>
    <w:rsid w:val="001F1EC6"/>
    <w:rsid w:val="001F2124"/>
    <w:rsid w:val="001F2372"/>
    <w:rsid w:val="001F25E8"/>
    <w:rsid w:val="001F268A"/>
    <w:rsid w:val="001F2A23"/>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D0"/>
    <w:rsid w:val="001F50EF"/>
    <w:rsid w:val="001F50F8"/>
    <w:rsid w:val="001F53D5"/>
    <w:rsid w:val="001F5475"/>
    <w:rsid w:val="001F54DC"/>
    <w:rsid w:val="001F58E7"/>
    <w:rsid w:val="001F59C4"/>
    <w:rsid w:val="001F5A3B"/>
    <w:rsid w:val="001F5BB8"/>
    <w:rsid w:val="001F5DE1"/>
    <w:rsid w:val="001F607F"/>
    <w:rsid w:val="001F6437"/>
    <w:rsid w:val="001F7729"/>
    <w:rsid w:val="001F7D35"/>
    <w:rsid w:val="001F7F74"/>
    <w:rsid w:val="002004FC"/>
    <w:rsid w:val="0020078F"/>
    <w:rsid w:val="00200870"/>
    <w:rsid w:val="00200CBF"/>
    <w:rsid w:val="002010E5"/>
    <w:rsid w:val="002010EB"/>
    <w:rsid w:val="00201414"/>
    <w:rsid w:val="002015A8"/>
    <w:rsid w:val="0020162B"/>
    <w:rsid w:val="00201A44"/>
    <w:rsid w:val="00201B56"/>
    <w:rsid w:val="00201BC4"/>
    <w:rsid w:val="00201BD4"/>
    <w:rsid w:val="0020209E"/>
    <w:rsid w:val="00202151"/>
    <w:rsid w:val="0020216C"/>
    <w:rsid w:val="00202664"/>
    <w:rsid w:val="0020274F"/>
    <w:rsid w:val="00202ABC"/>
    <w:rsid w:val="00202B39"/>
    <w:rsid w:val="00202F91"/>
    <w:rsid w:val="00203289"/>
    <w:rsid w:val="002033F0"/>
    <w:rsid w:val="00203461"/>
    <w:rsid w:val="002037A4"/>
    <w:rsid w:val="00203965"/>
    <w:rsid w:val="00203D34"/>
    <w:rsid w:val="00203F28"/>
    <w:rsid w:val="00204140"/>
    <w:rsid w:val="00204296"/>
    <w:rsid w:val="0020432A"/>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CE1"/>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3EB9"/>
    <w:rsid w:val="002144B8"/>
    <w:rsid w:val="002146EC"/>
    <w:rsid w:val="002149AF"/>
    <w:rsid w:val="00214A04"/>
    <w:rsid w:val="00214D08"/>
    <w:rsid w:val="00214F4D"/>
    <w:rsid w:val="0021508F"/>
    <w:rsid w:val="002151FD"/>
    <w:rsid w:val="0021523F"/>
    <w:rsid w:val="00215514"/>
    <w:rsid w:val="00215791"/>
    <w:rsid w:val="002159D6"/>
    <w:rsid w:val="00215A16"/>
    <w:rsid w:val="00215C63"/>
    <w:rsid w:val="00215F0E"/>
    <w:rsid w:val="00216244"/>
    <w:rsid w:val="002163FC"/>
    <w:rsid w:val="00216D2B"/>
    <w:rsid w:val="002170A0"/>
    <w:rsid w:val="0021717A"/>
    <w:rsid w:val="0021755A"/>
    <w:rsid w:val="00217597"/>
    <w:rsid w:val="00217910"/>
    <w:rsid w:val="00217A7F"/>
    <w:rsid w:val="002203C9"/>
    <w:rsid w:val="002203FD"/>
    <w:rsid w:val="00220AAE"/>
    <w:rsid w:val="00220D22"/>
    <w:rsid w:val="00221118"/>
    <w:rsid w:val="0022113B"/>
    <w:rsid w:val="00221167"/>
    <w:rsid w:val="00221C81"/>
    <w:rsid w:val="00221D6D"/>
    <w:rsid w:val="0022208C"/>
    <w:rsid w:val="002223C7"/>
    <w:rsid w:val="002225B2"/>
    <w:rsid w:val="00222857"/>
    <w:rsid w:val="002229A2"/>
    <w:rsid w:val="00222A7A"/>
    <w:rsid w:val="002230D2"/>
    <w:rsid w:val="002235A8"/>
    <w:rsid w:val="00223A75"/>
    <w:rsid w:val="00223B6D"/>
    <w:rsid w:val="00223DEC"/>
    <w:rsid w:val="00223E0D"/>
    <w:rsid w:val="0022436C"/>
    <w:rsid w:val="0022472B"/>
    <w:rsid w:val="00224A2C"/>
    <w:rsid w:val="00224D55"/>
    <w:rsid w:val="0022511E"/>
    <w:rsid w:val="00225164"/>
    <w:rsid w:val="0022530C"/>
    <w:rsid w:val="002253F5"/>
    <w:rsid w:val="00225413"/>
    <w:rsid w:val="0022586D"/>
    <w:rsid w:val="00225F73"/>
    <w:rsid w:val="00225F98"/>
    <w:rsid w:val="00226221"/>
    <w:rsid w:val="00226580"/>
    <w:rsid w:val="00226BF0"/>
    <w:rsid w:val="00226C57"/>
    <w:rsid w:val="00226EEF"/>
    <w:rsid w:val="00227340"/>
    <w:rsid w:val="002273FB"/>
    <w:rsid w:val="002275A4"/>
    <w:rsid w:val="002279B7"/>
    <w:rsid w:val="00227BE5"/>
    <w:rsid w:val="00227D01"/>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104"/>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8B1"/>
    <w:rsid w:val="00234AA6"/>
    <w:rsid w:val="00234AAC"/>
    <w:rsid w:val="00234B37"/>
    <w:rsid w:val="00234D94"/>
    <w:rsid w:val="002352A8"/>
    <w:rsid w:val="00235330"/>
    <w:rsid w:val="00235985"/>
    <w:rsid w:val="00235B0F"/>
    <w:rsid w:val="00235B2B"/>
    <w:rsid w:val="00235B2F"/>
    <w:rsid w:val="00236212"/>
    <w:rsid w:val="0023628A"/>
    <w:rsid w:val="002363E3"/>
    <w:rsid w:val="002365E0"/>
    <w:rsid w:val="00236691"/>
    <w:rsid w:val="002367D3"/>
    <w:rsid w:val="0023682E"/>
    <w:rsid w:val="0023695B"/>
    <w:rsid w:val="00236A8B"/>
    <w:rsid w:val="00236EF4"/>
    <w:rsid w:val="002373F4"/>
    <w:rsid w:val="0023752B"/>
    <w:rsid w:val="00237557"/>
    <w:rsid w:val="00237610"/>
    <w:rsid w:val="002376E0"/>
    <w:rsid w:val="00237816"/>
    <w:rsid w:val="00237AD6"/>
    <w:rsid w:val="00237CD9"/>
    <w:rsid w:val="002401B8"/>
    <w:rsid w:val="0024026F"/>
    <w:rsid w:val="002403C6"/>
    <w:rsid w:val="002403ED"/>
    <w:rsid w:val="0024057B"/>
    <w:rsid w:val="00240716"/>
    <w:rsid w:val="00240CA5"/>
    <w:rsid w:val="00240CBC"/>
    <w:rsid w:val="00240D03"/>
    <w:rsid w:val="00240EA5"/>
    <w:rsid w:val="00240ED1"/>
    <w:rsid w:val="0024129A"/>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5F0F"/>
    <w:rsid w:val="00246081"/>
    <w:rsid w:val="0024629E"/>
    <w:rsid w:val="002463DA"/>
    <w:rsid w:val="00246913"/>
    <w:rsid w:val="00246933"/>
    <w:rsid w:val="00246AB8"/>
    <w:rsid w:val="00246B35"/>
    <w:rsid w:val="00246BE2"/>
    <w:rsid w:val="00246C18"/>
    <w:rsid w:val="00247110"/>
    <w:rsid w:val="002473D4"/>
    <w:rsid w:val="00247487"/>
    <w:rsid w:val="0024752D"/>
    <w:rsid w:val="0024772E"/>
    <w:rsid w:val="0024781A"/>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BC6"/>
    <w:rsid w:val="00251C64"/>
    <w:rsid w:val="00252508"/>
    <w:rsid w:val="002528D5"/>
    <w:rsid w:val="00252C17"/>
    <w:rsid w:val="00252C5F"/>
    <w:rsid w:val="00252DC8"/>
    <w:rsid w:val="00252FEB"/>
    <w:rsid w:val="00253004"/>
    <w:rsid w:val="0025303A"/>
    <w:rsid w:val="00253549"/>
    <w:rsid w:val="0025356C"/>
    <w:rsid w:val="002535E3"/>
    <w:rsid w:val="002537E5"/>
    <w:rsid w:val="00253874"/>
    <w:rsid w:val="002538F0"/>
    <w:rsid w:val="00253974"/>
    <w:rsid w:val="00253A13"/>
    <w:rsid w:val="00253A91"/>
    <w:rsid w:val="00253B1E"/>
    <w:rsid w:val="00253C2E"/>
    <w:rsid w:val="00253F80"/>
    <w:rsid w:val="002543AC"/>
    <w:rsid w:val="00254706"/>
    <w:rsid w:val="0025476E"/>
    <w:rsid w:val="002549CC"/>
    <w:rsid w:val="00254A39"/>
    <w:rsid w:val="00254DB7"/>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2D13"/>
    <w:rsid w:val="002630DC"/>
    <w:rsid w:val="0026317B"/>
    <w:rsid w:val="0026333C"/>
    <w:rsid w:val="002634B5"/>
    <w:rsid w:val="002635BC"/>
    <w:rsid w:val="00263797"/>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66D"/>
    <w:rsid w:val="002666B2"/>
    <w:rsid w:val="00266790"/>
    <w:rsid w:val="00266ADF"/>
    <w:rsid w:val="00266B43"/>
    <w:rsid w:val="00266D06"/>
    <w:rsid w:val="00266F6D"/>
    <w:rsid w:val="002673F1"/>
    <w:rsid w:val="002674F7"/>
    <w:rsid w:val="00267770"/>
    <w:rsid w:val="002679D5"/>
    <w:rsid w:val="00267A49"/>
    <w:rsid w:val="00267A4C"/>
    <w:rsid w:val="00267B86"/>
    <w:rsid w:val="00267E7E"/>
    <w:rsid w:val="00270038"/>
    <w:rsid w:val="00270214"/>
    <w:rsid w:val="00270681"/>
    <w:rsid w:val="002707C9"/>
    <w:rsid w:val="002707F4"/>
    <w:rsid w:val="00270901"/>
    <w:rsid w:val="00270BE9"/>
    <w:rsid w:val="00270C57"/>
    <w:rsid w:val="00270CD2"/>
    <w:rsid w:val="00270D26"/>
    <w:rsid w:val="00270E0B"/>
    <w:rsid w:val="00270ED0"/>
    <w:rsid w:val="00270EE7"/>
    <w:rsid w:val="0027103D"/>
    <w:rsid w:val="0027114C"/>
    <w:rsid w:val="00271253"/>
    <w:rsid w:val="0027152B"/>
    <w:rsid w:val="0027185A"/>
    <w:rsid w:val="002718B6"/>
    <w:rsid w:val="0027223E"/>
    <w:rsid w:val="00272248"/>
    <w:rsid w:val="00272452"/>
    <w:rsid w:val="00272457"/>
    <w:rsid w:val="002725D6"/>
    <w:rsid w:val="0027279F"/>
    <w:rsid w:val="00272931"/>
    <w:rsid w:val="00272B86"/>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D3"/>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3D"/>
    <w:rsid w:val="002775C7"/>
    <w:rsid w:val="0027779C"/>
    <w:rsid w:val="002777EA"/>
    <w:rsid w:val="00277B57"/>
    <w:rsid w:val="00277C67"/>
    <w:rsid w:val="00277D50"/>
    <w:rsid w:val="00277E7D"/>
    <w:rsid w:val="00280049"/>
    <w:rsid w:val="0028056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85B"/>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31"/>
    <w:rsid w:val="00286C86"/>
    <w:rsid w:val="00286DAF"/>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5D2"/>
    <w:rsid w:val="00291A09"/>
    <w:rsid w:val="002921E9"/>
    <w:rsid w:val="002922A9"/>
    <w:rsid w:val="00292E94"/>
    <w:rsid w:val="00293527"/>
    <w:rsid w:val="00293555"/>
    <w:rsid w:val="002936C8"/>
    <w:rsid w:val="002937B8"/>
    <w:rsid w:val="0029386C"/>
    <w:rsid w:val="00293E05"/>
    <w:rsid w:val="00293E09"/>
    <w:rsid w:val="00293E1B"/>
    <w:rsid w:val="00293F3A"/>
    <w:rsid w:val="002945C7"/>
    <w:rsid w:val="002946C8"/>
    <w:rsid w:val="00294C4F"/>
    <w:rsid w:val="00294DF4"/>
    <w:rsid w:val="002952B2"/>
    <w:rsid w:val="002952CF"/>
    <w:rsid w:val="0029561F"/>
    <w:rsid w:val="0029579C"/>
    <w:rsid w:val="0029592C"/>
    <w:rsid w:val="00295FCE"/>
    <w:rsid w:val="00295FEC"/>
    <w:rsid w:val="0029620F"/>
    <w:rsid w:val="00296397"/>
    <w:rsid w:val="00296D6D"/>
    <w:rsid w:val="00296E1F"/>
    <w:rsid w:val="002970F9"/>
    <w:rsid w:val="00297375"/>
    <w:rsid w:val="002974FC"/>
    <w:rsid w:val="00297606"/>
    <w:rsid w:val="00297C98"/>
    <w:rsid w:val="00297CC1"/>
    <w:rsid w:val="00297CFE"/>
    <w:rsid w:val="00297E86"/>
    <w:rsid w:val="002A0024"/>
    <w:rsid w:val="002A02CB"/>
    <w:rsid w:val="002A05F0"/>
    <w:rsid w:val="002A0804"/>
    <w:rsid w:val="002A0DE4"/>
    <w:rsid w:val="002A0F91"/>
    <w:rsid w:val="002A1126"/>
    <w:rsid w:val="002A1181"/>
    <w:rsid w:val="002A15B3"/>
    <w:rsid w:val="002A1891"/>
    <w:rsid w:val="002A1974"/>
    <w:rsid w:val="002A1DD4"/>
    <w:rsid w:val="002A1E46"/>
    <w:rsid w:val="002A1F37"/>
    <w:rsid w:val="002A1F47"/>
    <w:rsid w:val="002A1FC5"/>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6E5"/>
    <w:rsid w:val="002A58DE"/>
    <w:rsid w:val="002A5A5E"/>
    <w:rsid w:val="002A5C56"/>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562"/>
    <w:rsid w:val="002B0C56"/>
    <w:rsid w:val="002B0DA6"/>
    <w:rsid w:val="002B132E"/>
    <w:rsid w:val="002B1479"/>
    <w:rsid w:val="002B1560"/>
    <w:rsid w:val="002B169F"/>
    <w:rsid w:val="002B180F"/>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6B7"/>
    <w:rsid w:val="002C0983"/>
    <w:rsid w:val="002C0C81"/>
    <w:rsid w:val="002C139E"/>
    <w:rsid w:val="002C180A"/>
    <w:rsid w:val="002C1C79"/>
    <w:rsid w:val="002C1F53"/>
    <w:rsid w:val="002C23DE"/>
    <w:rsid w:val="002C2599"/>
    <w:rsid w:val="002C2626"/>
    <w:rsid w:val="002C29E8"/>
    <w:rsid w:val="002C30A5"/>
    <w:rsid w:val="002C32DB"/>
    <w:rsid w:val="002C3622"/>
    <w:rsid w:val="002C3850"/>
    <w:rsid w:val="002C39FE"/>
    <w:rsid w:val="002C401B"/>
    <w:rsid w:val="002C4037"/>
    <w:rsid w:val="002C4117"/>
    <w:rsid w:val="002C4A3A"/>
    <w:rsid w:val="002C4B53"/>
    <w:rsid w:val="002C4C68"/>
    <w:rsid w:val="002C4D70"/>
    <w:rsid w:val="002C4F0C"/>
    <w:rsid w:val="002C5280"/>
    <w:rsid w:val="002C56CC"/>
    <w:rsid w:val="002C584D"/>
    <w:rsid w:val="002C5D11"/>
    <w:rsid w:val="002C5EE8"/>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0B5"/>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876"/>
    <w:rsid w:val="002D78A9"/>
    <w:rsid w:val="002D791A"/>
    <w:rsid w:val="002D7994"/>
    <w:rsid w:val="002D7B6B"/>
    <w:rsid w:val="002E09B4"/>
    <w:rsid w:val="002E09F2"/>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954"/>
    <w:rsid w:val="002E7FEB"/>
    <w:rsid w:val="002F00DC"/>
    <w:rsid w:val="002F09CB"/>
    <w:rsid w:val="002F0A83"/>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7F6"/>
    <w:rsid w:val="002F28D5"/>
    <w:rsid w:val="002F29FC"/>
    <w:rsid w:val="002F3116"/>
    <w:rsid w:val="002F33A3"/>
    <w:rsid w:val="002F3823"/>
    <w:rsid w:val="002F3B8D"/>
    <w:rsid w:val="002F4404"/>
    <w:rsid w:val="002F46CA"/>
    <w:rsid w:val="002F4DF9"/>
    <w:rsid w:val="002F517C"/>
    <w:rsid w:val="002F53EA"/>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CA"/>
    <w:rsid w:val="003003EB"/>
    <w:rsid w:val="0030045E"/>
    <w:rsid w:val="00300E13"/>
    <w:rsid w:val="00300F64"/>
    <w:rsid w:val="00301225"/>
    <w:rsid w:val="0030122E"/>
    <w:rsid w:val="003012F9"/>
    <w:rsid w:val="003013B2"/>
    <w:rsid w:val="00301400"/>
    <w:rsid w:val="00301531"/>
    <w:rsid w:val="00301A93"/>
    <w:rsid w:val="00301D55"/>
    <w:rsid w:val="00301EE5"/>
    <w:rsid w:val="0030235D"/>
    <w:rsid w:val="00302412"/>
    <w:rsid w:val="00302907"/>
    <w:rsid w:val="00302A21"/>
    <w:rsid w:val="00302AB8"/>
    <w:rsid w:val="00302D86"/>
    <w:rsid w:val="0030309B"/>
    <w:rsid w:val="003030FB"/>
    <w:rsid w:val="0030323C"/>
    <w:rsid w:val="003035D8"/>
    <w:rsid w:val="0030362C"/>
    <w:rsid w:val="003039D5"/>
    <w:rsid w:val="00303B0C"/>
    <w:rsid w:val="00303B57"/>
    <w:rsid w:val="00303D53"/>
    <w:rsid w:val="003042FE"/>
    <w:rsid w:val="003045C1"/>
    <w:rsid w:val="003048D7"/>
    <w:rsid w:val="00304DA5"/>
    <w:rsid w:val="00304E42"/>
    <w:rsid w:val="00304EC7"/>
    <w:rsid w:val="0030565B"/>
    <w:rsid w:val="0030573D"/>
    <w:rsid w:val="00305749"/>
    <w:rsid w:val="00305CFA"/>
    <w:rsid w:val="00305F47"/>
    <w:rsid w:val="003060BE"/>
    <w:rsid w:val="00306156"/>
    <w:rsid w:val="003061B5"/>
    <w:rsid w:val="00306569"/>
    <w:rsid w:val="00306A53"/>
    <w:rsid w:val="00306AFE"/>
    <w:rsid w:val="00306C75"/>
    <w:rsid w:val="003071F6"/>
    <w:rsid w:val="0030773F"/>
    <w:rsid w:val="00307D56"/>
    <w:rsid w:val="003102D0"/>
    <w:rsid w:val="003102D3"/>
    <w:rsid w:val="00310455"/>
    <w:rsid w:val="00310463"/>
    <w:rsid w:val="003104E0"/>
    <w:rsid w:val="003108CF"/>
    <w:rsid w:val="003108E0"/>
    <w:rsid w:val="00310939"/>
    <w:rsid w:val="0031099A"/>
    <w:rsid w:val="00310AD4"/>
    <w:rsid w:val="00310B90"/>
    <w:rsid w:val="00310E98"/>
    <w:rsid w:val="00311062"/>
    <w:rsid w:val="0031128C"/>
    <w:rsid w:val="00311594"/>
    <w:rsid w:val="003115C9"/>
    <w:rsid w:val="00311629"/>
    <w:rsid w:val="00311C74"/>
    <w:rsid w:val="00311D43"/>
    <w:rsid w:val="00311E19"/>
    <w:rsid w:val="0031201D"/>
    <w:rsid w:val="003120F1"/>
    <w:rsid w:val="003124F8"/>
    <w:rsid w:val="00312957"/>
    <w:rsid w:val="003129E7"/>
    <w:rsid w:val="00312D46"/>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FF"/>
    <w:rsid w:val="003151CA"/>
    <w:rsid w:val="00315509"/>
    <w:rsid w:val="003159C3"/>
    <w:rsid w:val="003159D1"/>
    <w:rsid w:val="00315FC6"/>
    <w:rsid w:val="0031630B"/>
    <w:rsid w:val="0031668E"/>
    <w:rsid w:val="00316A47"/>
    <w:rsid w:val="00316EC7"/>
    <w:rsid w:val="00317479"/>
    <w:rsid w:val="00317604"/>
    <w:rsid w:val="0031771F"/>
    <w:rsid w:val="003179C3"/>
    <w:rsid w:val="00317BF6"/>
    <w:rsid w:val="00317F47"/>
    <w:rsid w:val="00317F8A"/>
    <w:rsid w:val="0032021E"/>
    <w:rsid w:val="003206C6"/>
    <w:rsid w:val="00320A3E"/>
    <w:rsid w:val="00320A6E"/>
    <w:rsid w:val="00320CB3"/>
    <w:rsid w:val="00320DCD"/>
    <w:rsid w:val="00320E94"/>
    <w:rsid w:val="0032119C"/>
    <w:rsid w:val="00321219"/>
    <w:rsid w:val="003213B9"/>
    <w:rsid w:val="003218F9"/>
    <w:rsid w:val="00321A6B"/>
    <w:rsid w:val="00321DA2"/>
    <w:rsid w:val="00321F7E"/>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6D37"/>
    <w:rsid w:val="00327281"/>
    <w:rsid w:val="003273FD"/>
    <w:rsid w:val="00327E6D"/>
    <w:rsid w:val="00327EAA"/>
    <w:rsid w:val="003301FC"/>
    <w:rsid w:val="003302A3"/>
    <w:rsid w:val="003303C5"/>
    <w:rsid w:val="0033081F"/>
    <w:rsid w:val="00330AFE"/>
    <w:rsid w:val="00330DB1"/>
    <w:rsid w:val="0033105E"/>
    <w:rsid w:val="00331183"/>
    <w:rsid w:val="003315AB"/>
    <w:rsid w:val="0033186C"/>
    <w:rsid w:val="0033189C"/>
    <w:rsid w:val="00331943"/>
    <w:rsid w:val="00331A04"/>
    <w:rsid w:val="00331B34"/>
    <w:rsid w:val="00331C86"/>
    <w:rsid w:val="00331D1C"/>
    <w:rsid w:val="00332216"/>
    <w:rsid w:val="0033241A"/>
    <w:rsid w:val="003328CA"/>
    <w:rsid w:val="00332ABF"/>
    <w:rsid w:val="00332CA3"/>
    <w:rsid w:val="00332F79"/>
    <w:rsid w:val="00333246"/>
    <w:rsid w:val="00333494"/>
    <w:rsid w:val="00333798"/>
    <w:rsid w:val="003339B1"/>
    <w:rsid w:val="00333A58"/>
    <w:rsid w:val="00333C6F"/>
    <w:rsid w:val="00333C79"/>
    <w:rsid w:val="00333CF5"/>
    <w:rsid w:val="00333E08"/>
    <w:rsid w:val="00333E9B"/>
    <w:rsid w:val="00333FBE"/>
    <w:rsid w:val="003344D6"/>
    <w:rsid w:val="003345D0"/>
    <w:rsid w:val="00334BEB"/>
    <w:rsid w:val="00334D7B"/>
    <w:rsid w:val="00334FDE"/>
    <w:rsid w:val="0033508F"/>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2F6"/>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5BED"/>
    <w:rsid w:val="003462D7"/>
    <w:rsid w:val="003465E5"/>
    <w:rsid w:val="003466F1"/>
    <w:rsid w:val="00346ADA"/>
    <w:rsid w:val="00346B1C"/>
    <w:rsid w:val="00346B8E"/>
    <w:rsid w:val="00346E52"/>
    <w:rsid w:val="00346E75"/>
    <w:rsid w:val="00347245"/>
    <w:rsid w:val="003472CC"/>
    <w:rsid w:val="003474B8"/>
    <w:rsid w:val="00347680"/>
    <w:rsid w:val="00347A64"/>
    <w:rsid w:val="00347C98"/>
    <w:rsid w:val="00347F95"/>
    <w:rsid w:val="003500CB"/>
    <w:rsid w:val="003501AE"/>
    <w:rsid w:val="00350244"/>
    <w:rsid w:val="0035029A"/>
    <w:rsid w:val="003507EC"/>
    <w:rsid w:val="00350B2B"/>
    <w:rsid w:val="00350CB1"/>
    <w:rsid w:val="00350D3C"/>
    <w:rsid w:val="0035113F"/>
    <w:rsid w:val="003513BC"/>
    <w:rsid w:val="0035169E"/>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EBA"/>
    <w:rsid w:val="003544C5"/>
    <w:rsid w:val="00354559"/>
    <w:rsid w:val="003545CC"/>
    <w:rsid w:val="00354BF8"/>
    <w:rsid w:val="00355088"/>
    <w:rsid w:val="00355142"/>
    <w:rsid w:val="003556B4"/>
    <w:rsid w:val="0035581A"/>
    <w:rsid w:val="003562F3"/>
    <w:rsid w:val="00356305"/>
    <w:rsid w:val="0035641C"/>
    <w:rsid w:val="0035646D"/>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813"/>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DAD"/>
    <w:rsid w:val="00363F33"/>
    <w:rsid w:val="0036427E"/>
    <w:rsid w:val="003642A6"/>
    <w:rsid w:val="003646F5"/>
    <w:rsid w:val="00364BDE"/>
    <w:rsid w:val="00364D65"/>
    <w:rsid w:val="0036528D"/>
    <w:rsid w:val="00365330"/>
    <w:rsid w:val="00365DFD"/>
    <w:rsid w:val="00365F7E"/>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329"/>
    <w:rsid w:val="0037242B"/>
    <w:rsid w:val="00372471"/>
    <w:rsid w:val="00372502"/>
    <w:rsid w:val="0037263A"/>
    <w:rsid w:val="00372702"/>
    <w:rsid w:val="00372895"/>
    <w:rsid w:val="00372AA0"/>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4E8"/>
    <w:rsid w:val="0037751C"/>
    <w:rsid w:val="003775C8"/>
    <w:rsid w:val="0037792A"/>
    <w:rsid w:val="00377997"/>
    <w:rsid w:val="00380046"/>
    <w:rsid w:val="0038007A"/>
    <w:rsid w:val="00380266"/>
    <w:rsid w:val="003805BD"/>
    <w:rsid w:val="003806AE"/>
    <w:rsid w:val="00380A94"/>
    <w:rsid w:val="0038105C"/>
    <w:rsid w:val="003812D5"/>
    <w:rsid w:val="003813A8"/>
    <w:rsid w:val="003814F1"/>
    <w:rsid w:val="00381623"/>
    <w:rsid w:val="00381734"/>
    <w:rsid w:val="003817E8"/>
    <w:rsid w:val="00381D59"/>
    <w:rsid w:val="00381E28"/>
    <w:rsid w:val="0038207C"/>
    <w:rsid w:val="003823F1"/>
    <w:rsid w:val="003823F9"/>
    <w:rsid w:val="003824EB"/>
    <w:rsid w:val="0038262E"/>
    <w:rsid w:val="0038294C"/>
    <w:rsid w:val="003829C3"/>
    <w:rsid w:val="00382A35"/>
    <w:rsid w:val="00382A73"/>
    <w:rsid w:val="00383208"/>
    <w:rsid w:val="00383300"/>
    <w:rsid w:val="00383483"/>
    <w:rsid w:val="00383AEA"/>
    <w:rsid w:val="00383F09"/>
    <w:rsid w:val="00383FDB"/>
    <w:rsid w:val="003840EA"/>
    <w:rsid w:val="0038429B"/>
    <w:rsid w:val="00384943"/>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EF8"/>
    <w:rsid w:val="00393F17"/>
    <w:rsid w:val="0039401C"/>
    <w:rsid w:val="00394423"/>
    <w:rsid w:val="00394605"/>
    <w:rsid w:val="00394DCC"/>
    <w:rsid w:val="00394EF9"/>
    <w:rsid w:val="0039527D"/>
    <w:rsid w:val="00395958"/>
    <w:rsid w:val="00395994"/>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B3A"/>
    <w:rsid w:val="00397DA2"/>
    <w:rsid w:val="003A0033"/>
    <w:rsid w:val="003A03FE"/>
    <w:rsid w:val="003A04B8"/>
    <w:rsid w:val="003A0D4A"/>
    <w:rsid w:val="003A10D1"/>
    <w:rsid w:val="003A114E"/>
    <w:rsid w:val="003A126D"/>
    <w:rsid w:val="003A1D7D"/>
    <w:rsid w:val="003A1F12"/>
    <w:rsid w:val="003A2658"/>
    <w:rsid w:val="003A28F3"/>
    <w:rsid w:val="003A2DB1"/>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A3"/>
    <w:rsid w:val="003A6F35"/>
    <w:rsid w:val="003A74B1"/>
    <w:rsid w:val="003A75A0"/>
    <w:rsid w:val="003A75F1"/>
    <w:rsid w:val="003A7728"/>
    <w:rsid w:val="003A77CA"/>
    <w:rsid w:val="003A7966"/>
    <w:rsid w:val="003A7BAF"/>
    <w:rsid w:val="003B030B"/>
    <w:rsid w:val="003B037C"/>
    <w:rsid w:val="003B039B"/>
    <w:rsid w:val="003B05DE"/>
    <w:rsid w:val="003B08CD"/>
    <w:rsid w:val="003B0ABB"/>
    <w:rsid w:val="003B1161"/>
    <w:rsid w:val="003B1788"/>
    <w:rsid w:val="003B18E7"/>
    <w:rsid w:val="003B1B7C"/>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3D09"/>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571"/>
    <w:rsid w:val="003B760B"/>
    <w:rsid w:val="003B79B6"/>
    <w:rsid w:val="003B79C7"/>
    <w:rsid w:val="003B7C8B"/>
    <w:rsid w:val="003C02D7"/>
    <w:rsid w:val="003C033D"/>
    <w:rsid w:val="003C0523"/>
    <w:rsid w:val="003C057B"/>
    <w:rsid w:val="003C05A5"/>
    <w:rsid w:val="003C066B"/>
    <w:rsid w:val="003C083F"/>
    <w:rsid w:val="003C0F3C"/>
    <w:rsid w:val="003C15BB"/>
    <w:rsid w:val="003C1A43"/>
    <w:rsid w:val="003C1C02"/>
    <w:rsid w:val="003C1C36"/>
    <w:rsid w:val="003C20A5"/>
    <w:rsid w:val="003C2180"/>
    <w:rsid w:val="003C249F"/>
    <w:rsid w:val="003C26A1"/>
    <w:rsid w:val="003C2792"/>
    <w:rsid w:val="003C28D3"/>
    <w:rsid w:val="003C28EE"/>
    <w:rsid w:val="003C2C35"/>
    <w:rsid w:val="003C2CAE"/>
    <w:rsid w:val="003C30D3"/>
    <w:rsid w:val="003C34A9"/>
    <w:rsid w:val="003C34F0"/>
    <w:rsid w:val="003C363A"/>
    <w:rsid w:val="003C371B"/>
    <w:rsid w:val="003C3929"/>
    <w:rsid w:val="003C42C7"/>
    <w:rsid w:val="003C4436"/>
    <w:rsid w:val="003C4532"/>
    <w:rsid w:val="003C4533"/>
    <w:rsid w:val="003C4BE1"/>
    <w:rsid w:val="003C4F1A"/>
    <w:rsid w:val="003C509B"/>
    <w:rsid w:val="003C543F"/>
    <w:rsid w:val="003C5700"/>
    <w:rsid w:val="003C594A"/>
    <w:rsid w:val="003C5A52"/>
    <w:rsid w:val="003C5AB6"/>
    <w:rsid w:val="003C605C"/>
    <w:rsid w:val="003C616C"/>
    <w:rsid w:val="003C618F"/>
    <w:rsid w:val="003C630F"/>
    <w:rsid w:val="003C64E8"/>
    <w:rsid w:val="003C6630"/>
    <w:rsid w:val="003C7796"/>
    <w:rsid w:val="003C7A07"/>
    <w:rsid w:val="003C7E7C"/>
    <w:rsid w:val="003D021D"/>
    <w:rsid w:val="003D0304"/>
    <w:rsid w:val="003D0492"/>
    <w:rsid w:val="003D04E2"/>
    <w:rsid w:val="003D0665"/>
    <w:rsid w:val="003D0CCD"/>
    <w:rsid w:val="003D0E58"/>
    <w:rsid w:val="003D1076"/>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736"/>
    <w:rsid w:val="003D49DA"/>
    <w:rsid w:val="003D4C47"/>
    <w:rsid w:val="003D4F95"/>
    <w:rsid w:val="003D5092"/>
    <w:rsid w:val="003D50E0"/>
    <w:rsid w:val="003D5630"/>
    <w:rsid w:val="003D58CF"/>
    <w:rsid w:val="003D5BB8"/>
    <w:rsid w:val="003D5C77"/>
    <w:rsid w:val="003D5E44"/>
    <w:rsid w:val="003D6008"/>
    <w:rsid w:val="003D603D"/>
    <w:rsid w:val="003D6448"/>
    <w:rsid w:val="003D662B"/>
    <w:rsid w:val="003D6812"/>
    <w:rsid w:val="003D692C"/>
    <w:rsid w:val="003D6E6B"/>
    <w:rsid w:val="003D73B0"/>
    <w:rsid w:val="003D73D9"/>
    <w:rsid w:val="003D767C"/>
    <w:rsid w:val="003D774E"/>
    <w:rsid w:val="003D782D"/>
    <w:rsid w:val="003D7986"/>
    <w:rsid w:val="003D79EA"/>
    <w:rsid w:val="003D7A8B"/>
    <w:rsid w:val="003D7E01"/>
    <w:rsid w:val="003E003D"/>
    <w:rsid w:val="003E031F"/>
    <w:rsid w:val="003E065B"/>
    <w:rsid w:val="003E0996"/>
    <w:rsid w:val="003E0F5A"/>
    <w:rsid w:val="003E160B"/>
    <w:rsid w:val="003E17F9"/>
    <w:rsid w:val="003E2161"/>
    <w:rsid w:val="003E2396"/>
    <w:rsid w:val="003E2A36"/>
    <w:rsid w:val="003E3652"/>
    <w:rsid w:val="003E389D"/>
    <w:rsid w:val="003E3A24"/>
    <w:rsid w:val="003E3CA9"/>
    <w:rsid w:val="003E3E24"/>
    <w:rsid w:val="003E3F38"/>
    <w:rsid w:val="003E42DD"/>
    <w:rsid w:val="003E4580"/>
    <w:rsid w:val="003E46E9"/>
    <w:rsid w:val="003E4C6F"/>
    <w:rsid w:val="003E4D97"/>
    <w:rsid w:val="003E521B"/>
    <w:rsid w:val="003E5428"/>
    <w:rsid w:val="003E5AD0"/>
    <w:rsid w:val="003E5B0C"/>
    <w:rsid w:val="003E5B29"/>
    <w:rsid w:val="003E5DA4"/>
    <w:rsid w:val="003E5DB8"/>
    <w:rsid w:val="003E5E46"/>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DA"/>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5243"/>
    <w:rsid w:val="003F580D"/>
    <w:rsid w:val="003F5869"/>
    <w:rsid w:val="003F5D59"/>
    <w:rsid w:val="003F5F83"/>
    <w:rsid w:val="003F6021"/>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CFF"/>
    <w:rsid w:val="00400DA0"/>
    <w:rsid w:val="00400E8E"/>
    <w:rsid w:val="00400FE1"/>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D00"/>
    <w:rsid w:val="00402FB9"/>
    <w:rsid w:val="004030CE"/>
    <w:rsid w:val="0040343F"/>
    <w:rsid w:val="0040377D"/>
    <w:rsid w:val="00403868"/>
    <w:rsid w:val="0040393B"/>
    <w:rsid w:val="0040397E"/>
    <w:rsid w:val="00403985"/>
    <w:rsid w:val="00403C11"/>
    <w:rsid w:val="00404363"/>
    <w:rsid w:val="0040439D"/>
    <w:rsid w:val="004052B9"/>
    <w:rsid w:val="00405362"/>
    <w:rsid w:val="004054C9"/>
    <w:rsid w:val="0040560D"/>
    <w:rsid w:val="00405662"/>
    <w:rsid w:val="00405678"/>
    <w:rsid w:val="004059AC"/>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8A7"/>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CD1"/>
    <w:rsid w:val="00412E7E"/>
    <w:rsid w:val="00412F13"/>
    <w:rsid w:val="00413110"/>
    <w:rsid w:val="0041316B"/>
    <w:rsid w:val="004132D7"/>
    <w:rsid w:val="004132FA"/>
    <w:rsid w:val="0041338A"/>
    <w:rsid w:val="00413731"/>
    <w:rsid w:val="0041392E"/>
    <w:rsid w:val="00413986"/>
    <w:rsid w:val="00414292"/>
    <w:rsid w:val="004142F4"/>
    <w:rsid w:val="0041457D"/>
    <w:rsid w:val="004145D1"/>
    <w:rsid w:val="00414939"/>
    <w:rsid w:val="00414A54"/>
    <w:rsid w:val="00414B3F"/>
    <w:rsid w:val="004153C8"/>
    <w:rsid w:val="004157A4"/>
    <w:rsid w:val="00415906"/>
    <w:rsid w:val="00415A59"/>
    <w:rsid w:val="0041609E"/>
    <w:rsid w:val="0041671B"/>
    <w:rsid w:val="00416877"/>
    <w:rsid w:val="00416BAD"/>
    <w:rsid w:val="00416C24"/>
    <w:rsid w:val="00416CC6"/>
    <w:rsid w:val="00416D52"/>
    <w:rsid w:val="00416EEB"/>
    <w:rsid w:val="00417047"/>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86C"/>
    <w:rsid w:val="00420A9A"/>
    <w:rsid w:val="00420B61"/>
    <w:rsid w:val="00420FB4"/>
    <w:rsid w:val="00421008"/>
    <w:rsid w:val="004210C1"/>
    <w:rsid w:val="0042110F"/>
    <w:rsid w:val="004211E8"/>
    <w:rsid w:val="004212DF"/>
    <w:rsid w:val="004212EB"/>
    <w:rsid w:val="0042138F"/>
    <w:rsid w:val="00421523"/>
    <w:rsid w:val="00421542"/>
    <w:rsid w:val="00421608"/>
    <w:rsid w:val="00421778"/>
    <w:rsid w:val="0042177D"/>
    <w:rsid w:val="00421859"/>
    <w:rsid w:val="004219BA"/>
    <w:rsid w:val="00421FEE"/>
    <w:rsid w:val="00422217"/>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59"/>
    <w:rsid w:val="00427AAD"/>
    <w:rsid w:val="00427DEA"/>
    <w:rsid w:val="00430267"/>
    <w:rsid w:val="0043062F"/>
    <w:rsid w:val="0043068E"/>
    <w:rsid w:val="00430768"/>
    <w:rsid w:val="00430967"/>
    <w:rsid w:val="004309F3"/>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EE8"/>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E51"/>
    <w:rsid w:val="00434EE8"/>
    <w:rsid w:val="004353FC"/>
    <w:rsid w:val="00435469"/>
    <w:rsid w:val="0043564D"/>
    <w:rsid w:val="00435652"/>
    <w:rsid w:val="004357B7"/>
    <w:rsid w:val="00435BF4"/>
    <w:rsid w:val="00435E93"/>
    <w:rsid w:val="00435F8B"/>
    <w:rsid w:val="0043647F"/>
    <w:rsid w:val="00436C31"/>
    <w:rsid w:val="00436E43"/>
    <w:rsid w:val="00436E4F"/>
    <w:rsid w:val="00436F01"/>
    <w:rsid w:val="00436FF6"/>
    <w:rsid w:val="00437055"/>
    <w:rsid w:val="004370F6"/>
    <w:rsid w:val="004371BA"/>
    <w:rsid w:val="0043739B"/>
    <w:rsid w:val="00437533"/>
    <w:rsid w:val="00437A45"/>
    <w:rsid w:val="00437A4D"/>
    <w:rsid w:val="00437D57"/>
    <w:rsid w:val="004408EC"/>
    <w:rsid w:val="004409D4"/>
    <w:rsid w:val="00440FE8"/>
    <w:rsid w:val="0044144A"/>
    <w:rsid w:val="00441877"/>
    <w:rsid w:val="00441C21"/>
    <w:rsid w:val="004422F9"/>
    <w:rsid w:val="00442450"/>
    <w:rsid w:val="004424E1"/>
    <w:rsid w:val="004426C0"/>
    <w:rsid w:val="004427F0"/>
    <w:rsid w:val="00442C09"/>
    <w:rsid w:val="00442E48"/>
    <w:rsid w:val="00443157"/>
    <w:rsid w:val="004432A0"/>
    <w:rsid w:val="00443423"/>
    <w:rsid w:val="0044384E"/>
    <w:rsid w:val="00443B11"/>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E0"/>
    <w:rsid w:val="004460FC"/>
    <w:rsid w:val="00446144"/>
    <w:rsid w:val="0044619E"/>
    <w:rsid w:val="00446467"/>
    <w:rsid w:val="00446558"/>
    <w:rsid w:val="004465FE"/>
    <w:rsid w:val="00446721"/>
    <w:rsid w:val="00446754"/>
    <w:rsid w:val="0044675C"/>
    <w:rsid w:val="004468ED"/>
    <w:rsid w:val="00446908"/>
    <w:rsid w:val="00446BA5"/>
    <w:rsid w:val="00446D15"/>
    <w:rsid w:val="00446D24"/>
    <w:rsid w:val="00446DAF"/>
    <w:rsid w:val="00446DC4"/>
    <w:rsid w:val="00446E26"/>
    <w:rsid w:val="00447728"/>
    <w:rsid w:val="004477A0"/>
    <w:rsid w:val="004478B9"/>
    <w:rsid w:val="00447EFA"/>
    <w:rsid w:val="00450392"/>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2F74"/>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EEC"/>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55D"/>
    <w:rsid w:val="00460791"/>
    <w:rsid w:val="00460A7D"/>
    <w:rsid w:val="00460E1E"/>
    <w:rsid w:val="00460FCA"/>
    <w:rsid w:val="00461210"/>
    <w:rsid w:val="00461A04"/>
    <w:rsid w:val="00461E09"/>
    <w:rsid w:val="00461E37"/>
    <w:rsid w:val="00462339"/>
    <w:rsid w:val="004624AB"/>
    <w:rsid w:val="004626F6"/>
    <w:rsid w:val="00462766"/>
    <w:rsid w:val="00462A6B"/>
    <w:rsid w:val="004630E3"/>
    <w:rsid w:val="004632B6"/>
    <w:rsid w:val="004634D4"/>
    <w:rsid w:val="00463B13"/>
    <w:rsid w:val="00463C08"/>
    <w:rsid w:val="004641E6"/>
    <w:rsid w:val="00464761"/>
    <w:rsid w:val="004647D4"/>
    <w:rsid w:val="00464901"/>
    <w:rsid w:val="0046491F"/>
    <w:rsid w:val="00464A30"/>
    <w:rsid w:val="00464C0B"/>
    <w:rsid w:val="00464CE3"/>
    <w:rsid w:val="00465408"/>
    <w:rsid w:val="00465913"/>
    <w:rsid w:val="00465C7C"/>
    <w:rsid w:val="00465CA2"/>
    <w:rsid w:val="00465E45"/>
    <w:rsid w:val="00465EB1"/>
    <w:rsid w:val="00465FB1"/>
    <w:rsid w:val="00466292"/>
    <w:rsid w:val="00466309"/>
    <w:rsid w:val="00466649"/>
    <w:rsid w:val="004669F1"/>
    <w:rsid w:val="00466C48"/>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79E"/>
    <w:rsid w:val="004708CA"/>
    <w:rsid w:val="004708D3"/>
    <w:rsid w:val="00470BF5"/>
    <w:rsid w:val="00470D56"/>
    <w:rsid w:val="0047107C"/>
    <w:rsid w:val="0047131D"/>
    <w:rsid w:val="004719C4"/>
    <w:rsid w:val="00471BB3"/>
    <w:rsid w:val="00472023"/>
    <w:rsid w:val="004725B5"/>
    <w:rsid w:val="004725FE"/>
    <w:rsid w:val="00472942"/>
    <w:rsid w:val="00472B8D"/>
    <w:rsid w:val="004733FF"/>
    <w:rsid w:val="00473A1D"/>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5FB"/>
    <w:rsid w:val="00486696"/>
    <w:rsid w:val="0048675B"/>
    <w:rsid w:val="00486987"/>
    <w:rsid w:val="00486EAE"/>
    <w:rsid w:val="00486EE8"/>
    <w:rsid w:val="00486F2E"/>
    <w:rsid w:val="00486F84"/>
    <w:rsid w:val="0048710A"/>
    <w:rsid w:val="00487151"/>
    <w:rsid w:val="00487235"/>
    <w:rsid w:val="0048731D"/>
    <w:rsid w:val="0048731E"/>
    <w:rsid w:val="00487621"/>
    <w:rsid w:val="0048770A"/>
    <w:rsid w:val="004877F8"/>
    <w:rsid w:val="00487863"/>
    <w:rsid w:val="004879D2"/>
    <w:rsid w:val="00487CC6"/>
    <w:rsid w:val="00487F2F"/>
    <w:rsid w:val="00490248"/>
    <w:rsid w:val="00490620"/>
    <w:rsid w:val="00490796"/>
    <w:rsid w:val="00490831"/>
    <w:rsid w:val="00490DCE"/>
    <w:rsid w:val="00491208"/>
    <w:rsid w:val="0049169D"/>
    <w:rsid w:val="004917AB"/>
    <w:rsid w:val="00491A44"/>
    <w:rsid w:val="00491DF0"/>
    <w:rsid w:val="00491E64"/>
    <w:rsid w:val="00492033"/>
    <w:rsid w:val="004920CC"/>
    <w:rsid w:val="0049228E"/>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93B"/>
    <w:rsid w:val="00497B3E"/>
    <w:rsid w:val="00497C5A"/>
    <w:rsid w:val="00497DA7"/>
    <w:rsid w:val="004A0080"/>
    <w:rsid w:val="004A05FB"/>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383E"/>
    <w:rsid w:val="004A4185"/>
    <w:rsid w:val="004A42AD"/>
    <w:rsid w:val="004A4842"/>
    <w:rsid w:val="004A4BC3"/>
    <w:rsid w:val="004A4C73"/>
    <w:rsid w:val="004A4D6E"/>
    <w:rsid w:val="004A506A"/>
    <w:rsid w:val="004A56DB"/>
    <w:rsid w:val="004A5EB9"/>
    <w:rsid w:val="004A632A"/>
    <w:rsid w:val="004A64E1"/>
    <w:rsid w:val="004A67FF"/>
    <w:rsid w:val="004A6EA1"/>
    <w:rsid w:val="004A6EBC"/>
    <w:rsid w:val="004A6F18"/>
    <w:rsid w:val="004A6F82"/>
    <w:rsid w:val="004A7076"/>
    <w:rsid w:val="004A7220"/>
    <w:rsid w:val="004A7568"/>
    <w:rsid w:val="004A7604"/>
    <w:rsid w:val="004A7854"/>
    <w:rsid w:val="004B00D6"/>
    <w:rsid w:val="004B0582"/>
    <w:rsid w:val="004B1085"/>
    <w:rsid w:val="004B1312"/>
    <w:rsid w:val="004B1A06"/>
    <w:rsid w:val="004B1CDA"/>
    <w:rsid w:val="004B1F73"/>
    <w:rsid w:val="004B21AA"/>
    <w:rsid w:val="004B2C9E"/>
    <w:rsid w:val="004B2CB9"/>
    <w:rsid w:val="004B2CE0"/>
    <w:rsid w:val="004B2FA6"/>
    <w:rsid w:val="004B3259"/>
    <w:rsid w:val="004B37EF"/>
    <w:rsid w:val="004B38D8"/>
    <w:rsid w:val="004B3BEB"/>
    <w:rsid w:val="004B3D67"/>
    <w:rsid w:val="004B3F34"/>
    <w:rsid w:val="004B475A"/>
    <w:rsid w:val="004B47C7"/>
    <w:rsid w:val="004B4849"/>
    <w:rsid w:val="004B529D"/>
    <w:rsid w:val="004B5A23"/>
    <w:rsid w:val="004B5EFA"/>
    <w:rsid w:val="004B61F7"/>
    <w:rsid w:val="004B6209"/>
    <w:rsid w:val="004B62C7"/>
    <w:rsid w:val="004B7030"/>
    <w:rsid w:val="004B70E2"/>
    <w:rsid w:val="004B72F2"/>
    <w:rsid w:val="004B7390"/>
    <w:rsid w:val="004B74FF"/>
    <w:rsid w:val="004B75F7"/>
    <w:rsid w:val="004B76E7"/>
    <w:rsid w:val="004B77E8"/>
    <w:rsid w:val="004B7DFD"/>
    <w:rsid w:val="004B7E81"/>
    <w:rsid w:val="004B7E88"/>
    <w:rsid w:val="004B7FED"/>
    <w:rsid w:val="004C0286"/>
    <w:rsid w:val="004C02F0"/>
    <w:rsid w:val="004C0BD8"/>
    <w:rsid w:val="004C0DC5"/>
    <w:rsid w:val="004C1278"/>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0F9"/>
    <w:rsid w:val="004C5470"/>
    <w:rsid w:val="004C58B1"/>
    <w:rsid w:val="004C58B7"/>
    <w:rsid w:val="004C5E0E"/>
    <w:rsid w:val="004C61EA"/>
    <w:rsid w:val="004C69E0"/>
    <w:rsid w:val="004C69F0"/>
    <w:rsid w:val="004C6BAB"/>
    <w:rsid w:val="004C6DCF"/>
    <w:rsid w:val="004C7072"/>
    <w:rsid w:val="004C7101"/>
    <w:rsid w:val="004C795A"/>
    <w:rsid w:val="004C7A23"/>
    <w:rsid w:val="004C7FE4"/>
    <w:rsid w:val="004D006C"/>
    <w:rsid w:val="004D0630"/>
    <w:rsid w:val="004D0803"/>
    <w:rsid w:val="004D0A0D"/>
    <w:rsid w:val="004D10E2"/>
    <w:rsid w:val="004D1208"/>
    <w:rsid w:val="004D13F2"/>
    <w:rsid w:val="004D1C2B"/>
    <w:rsid w:val="004D1D91"/>
    <w:rsid w:val="004D1FF7"/>
    <w:rsid w:val="004D231C"/>
    <w:rsid w:val="004D2419"/>
    <w:rsid w:val="004D2744"/>
    <w:rsid w:val="004D28E9"/>
    <w:rsid w:val="004D2B4A"/>
    <w:rsid w:val="004D2D3E"/>
    <w:rsid w:val="004D2D98"/>
    <w:rsid w:val="004D2E15"/>
    <w:rsid w:val="004D3C79"/>
    <w:rsid w:val="004D4015"/>
    <w:rsid w:val="004D4619"/>
    <w:rsid w:val="004D4877"/>
    <w:rsid w:val="004D5345"/>
    <w:rsid w:val="004D5BB8"/>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095"/>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06C"/>
    <w:rsid w:val="004E40E9"/>
    <w:rsid w:val="004E48FC"/>
    <w:rsid w:val="004E4A54"/>
    <w:rsid w:val="004E4AFC"/>
    <w:rsid w:val="004E4C17"/>
    <w:rsid w:val="004E4C78"/>
    <w:rsid w:val="004E4EFF"/>
    <w:rsid w:val="004E512B"/>
    <w:rsid w:val="004E52D3"/>
    <w:rsid w:val="004E53D7"/>
    <w:rsid w:val="004E555F"/>
    <w:rsid w:val="004E59D6"/>
    <w:rsid w:val="004E5E6A"/>
    <w:rsid w:val="004E6102"/>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18E"/>
    <w:rsid w:val="004F030C"/>
    <w:rsid w:val="004F0318"/>
    <w:rsid w:val="004F05A5"/>
    <w:rsid w:val="004F0C2E"/>
    <w:rsid w:val="004F0D0D"/>
    <w:rsid w:val="004F0DB4"/>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5AF"/>
    <w:rsid w:val="004F5835"/>
    <w:rsid w:val="004F5C43"/>
    <w:rsid w:val="004F5F2B"/>
    <w:rsid w:val="004F6262"/>
    <w:rsid w:val="004F64F5"/>
    <w:rsid w:val="004F6564"/>
    <w:rsid w:val="004F65AD"/>
    <w:rsid w:val="004F6DAF"/>
    <w:rsid w:val="004F720A"/>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1FA4"/>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2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8C5"/>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6E5"/>
    <w:rsid w:val="00513BF2"/>
    <w:rsid w:val="00513F7D"/>
    <w:rsid w:val="005141A4"/>
    <w:rsid w:val="0051423C"/>
    <w:rsid w:val="005142BE"/>
    <w:rsid w:val="00514805"/>
    <w:rsid w:val="00514815"/>
    <w:rsid w:val="00514B5C"/>
    <w:rsid w:val="00514D4C"/>
    <w:rsid w:val="00514FEF"/>
    <w:rsid w:val="005150F6"/>
    <w:rsid w:val="0051514C"/>
    <w:rsid w:val="005152A6"/>
    <w:rsid w:val="00515349"/>
    <w:rsid w:val="00515422"/>
    <w:rsid w:val="00515519"/>
    <w:rsid w:val="00515A2A"/>
    <w:rsid w:val="00516009"/>
    <w:rsid w:val="005163B4"/>
    <w:rsid w:val="005164C0"/>
    <w:rsid w:val="00516579"/>
    <w:rsid w:val="00516666"/>
    <w:rsid w:val="005166C7"/>
    <w:rsid w:val="00516B09"/>
    <w:rsid w:val="00516D12"/>
    <w:rsid w:val="00516EFC"/>
    <w:rsid w:val="00516FD9"/>
    <w:rsid w:val="00517352"/>
    <w:rsid w:val="005174EB"/>
    <w:rsid w:val="00517C73"/>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4F0"/>
    <w:rsid w:val="00523553"/>
    <w:rsid w:val="0052369E"/>
    <w:rsid w:val="0052396A"/>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D66"/>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5D5A"/>
    <w:rsid w:val="005364A2"/>
    <w:rsid w:val="005364EE"/>
    <w:rsid w:val="00536715"/>
    <w:rsid w:val="00536A30"/>
    <w:rsid w:val="00536AE6"/>
    <w:rsid w:val="00536B4D"/>
    <w:rsid w:val="00536BD1"/>
    <w:rsid w:val="00536E94"/>
    <w:rsid w:val="005374B3"/>
    <w:rsid w:val="005377D0"/>
    <w:rsid w:val="00537A3D"/>
    <w:rsid w:val="00537ACE"/>
    <w:rsid w:val="00537CD7"/>
    <w:rsid w:val="00537F43"/>
    <w:rsid w:val="00537F4F"/>
    <w:rsid w:val="005403F9"/>
    <w:rsid w:val="00540809"/>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BE"/>
    <w:rsid w:val="005534F1"/>
    <w:rsid w:val="00553E6C"/>
    <w:rsid w:val="00554B82"/>
    <w:rsid w:val="00554C8E"/>
    <w:rsid w:val="00554CA2"/>
    <w:rsid w:val="00554ED4"/>
    <w:rsid w:val="00555180"/>
    <w:rsid w:val="00555556"/>
    <w:rsid w:val="00555746"/>
    <w:rsid w:val="00555C32"/>
    <w:rsid w:val="00555D53"/>
    <w:rsid w:val="00555E7F"/>
    <w:rsid w:val="005560A0"/>
    <w:rsid w:val="0055610A"/>
    <w:rsid w:val="005561E8"/>
    <w:rsid w:val="005561EB"/>
    <w:rsid w:val="005569D8"/>
    <w:rsid w:val="00556A61"/>
    <w:rsid w:val="00556AA8"/>
    <w:rsid w:val="00556BE7"/>
    <w:rsid w:val="00556C66"/>
    <w:rsid w:val="00556C88"/>
    <w:rsid w:val="00556F31"/>
    <w:rsid w:val="00557A88"/>
    <w:rsid w:val="00557C19"/>
    <w:rsid w:val="00557D9A"/>
    <w:rsid w:val="00560023"/>
    <w:rsid w:val="00560986"/>
    <w:rsid w:val="00560A2A"/>
    <w:rsid w:val="005612F7"/>
    <w:rsid w:val="005612FC"/>
    <w:rsid w:val="0056144B"/>
    <w:rsid w:val="00561451"/>
    <w:rsid w:val="00561528"/>
    <w:rsid w:val="0056162A"/>
    <w:rsid w:val="005616CD"/>
    <w:rsid w:val="005617FA"/>
    <w:rsid w:val="00561812"/>
    <w:rsid w:val="0056188B"/>
    <w:rsid w:val="005619C5"/>
    <w:rsid w:val="00561A4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4B5"/>
    <w:rsid w:val="005705FC"/>
    <w:rsid w:val="0057066D"/>
    <w:rsid w:val="00570C10"/>
    <w:rsid w:val="00570C33"/>
    <w:rsid w:val="005712F5"/>
    <w:rsid w:val="00571734"/>
    <w:rsid w:val="005719A7"/>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A54"/>
    <w:rsid w:val="00580B6A"/>
    <w:rsid w:val="00580E26"/>
    <w:rsid w:val="005814E8"/>
    <w:rsid w:val="005815FD"/>
    <w:rsid w:val="005818F0"/>
    <w:rsid w:val="00581B80"/>
    <w:rsid w:val="00581E43"/>
    <w:rsid w:val="00581F5F"/>
    <w:rsid w:val="005820C2"/>
    <w:rsid w:val="005820FA"/>
    <w:rsid w:val="0058239E"/>
    <w:rsid w:val="0058242B"/>
    <w:rsid w:val="00582D1C"/>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89"/>
    <w:rsid w:val="0059179B"/>
    <w:rsid w:val="00591A97"/>
    <w:rsid w:val="00591BE0"/>
    <w:rsid w:val="00591CAF"/>
    <w:rsid w:val="00591EA3"/>
    <w:rsid w:val="00592104"/>
    <w:rsid w:val="0059248C"/>
    <w:rsid w:val="0059264B"/>
    <w:rsid w:val="00592A63"/>
    <w:rsid w:val="00592BF4"/>
    <w:rsid w:val="00592E78"/>
    <w:rsid w:val="00592EB2"/>
    <w:rsid w:val="00592EFA"/>
    <w:rsid w:val="0059300D"/>
    <w:rsid w:val="00593134"/>
    <w:rsid w:val="0059332B"/>
    <w:rsid w:val="0059332D"/>
    <w:rsid w:val="005933D0"/>
    <w:rsid w:val="00593452"/>
    <w:rsid w:val="00593766"/>
    <w:rsid w:val="00593AC3"/>
    <w:rsid w:val="00593D37"/>
    <w:rsid w:val="00593D5C"/>
    <w:rsid w:val="00593DDB"/>
    <w:rsid w:val="00594386"/>
    <w:rsid w:val="005943DE"/>
    <w:rsid w:val="00594A33"/>
    <w:rsid w:val="00594BAD"/>
    <w:rsid w:val="00594DBC"/>
    <w:rsid w:val="00594EEE"/>
    <w:rsid w:val="00594F3F"/>
    <w:rsid w:val="0059535D"/>
    <w:rsid w:val="005955E5"/>
    <w:rsid w:val="00595659"/>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3ABB"/>
    <w:rsid w:val="005A430F"/>
    <w:rsid w:val="005A459C"/>
    <w:rsid w:val="005A47A1"/>
    <w:rsid w:val="005A48AC"/>
    <w:rsid w:val="005A4932"/>
    <w:rsid w:val="005A4964"/>
    <w:rsid w:val="005A4CF9"/>
    <w:rsid w:val="005A510C"/>
    <w:rsid w:val="005A5208"/>
    <w:rsid w:val="005A53C0"/>
    <w:rsid w:val="005A54A1"/>
    <w:rsid w:val="005A5891"/>
    <w:rsid w:val="005A58FF"/>
    <w:rsid w:val="005A5CA7"/>
    <w:rsid w:val="005A5D56"/>
    <w:rsid w:val="005A5FE6"/>
    <w:rsid w:val="005A6290"/>
    <w:rsid w:val="005A6ED4"/>
    <w:rsid w:val="005A6EFE"/>
    <w:rsid w:val="005A70F8"/>
    <w:rsid w:val="005A7188"/>
    <w:rsid w:val="005A71BF"/>
    <w:rsid w:val="005A72A6"/>
    <w:rsid w:val="005A7998"/>
    <w:rsid w:val="005A7BA2"/>
    <w:rsid w:val="005A7BAA"/>
    <w:rsid w:val="005A7FB8"/>
    <w:rsid w:val="005B024D"/>
    <w:rsid w:val="005B058D"/>
    <w:rsid w:val="005B05B3"/>
    <w:rsid w:val="005B066D"/>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B"/>
    <w:rsid w:val="005B45BE"/>
    <w:rsid w:val="005B4810"/>
    <w:rsid w:val="005B49B0"/>
    <w:rsid w:val="005B4CC4"/>
    <w:rsid w:val="005B4F69"/>
    <w:rsid w:val="005B543D"/>
    <w:rsid w:val="005B5479"/>
    <w:rsid w:val="005B5498"/>
    <w:rsid w:val="005B574C"/>
    <w:rsid w:val="005B5E66"/>
    <w:rsid w:val="005B618D"/>
    <w:rsid w:val="005B6643"/>
    <w:rsid w:val="005B6AFA"/>
    <w:rsid w:val="005B6C71"/>
    <w:rsid w:val="005B7227"/>
    <w:rsid w:val="005B72DD"/>
    <w:rsid w:val="005B75FE"/>
    <w:rsid w:val="005B763C"/>
    <w:rsid w:val="005B77CF"/>
    <w:rsid w:val="005B7987"/>
    <w:rsid w:val="005B79A4"/>
    <w:rsid w:val="005B7F33"/>
    <w:rsid w:val="005C005D"/>
    <w:rsid w:val="005C00F2"/>
    <w:rsid w:val="005C01F7"/>
    <w:rsid w:val="005C03F7"/>
    <w:rsid w:val="005C04AE"/>
    <w:rsid w:val="005C0787"/>
    <w:rsid w:val="005C0A82"/>
    <w:rsid w:val="005C0FE7"/>
    <w:rsid w:val="005C11C0"/>
    <w:rsid w:val="005C12B2"/>
    <w:rsid w:val="005C1311"/>
    <w:rsid w:val="005C2181"/>
    <w:rsid w:val="005C2373"/>
    <w:rsid w:val="005C241D"/>
    <w:rsid w:val="005C2509"/>
    <w:rsid w:val="005C2B34"/>
    <w:rsid w:val="005C2D53"/>
    <w:rsid w:val="005C2D68"/>
    <w:rsid w:val="005C305C"/>
    <w:rsid w:val="005C33AD"/>
    <w:rsid w:val="005C3425"/>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960"/>
    <w:rsid w:val="005C6991"/>
    <w:rsid w:val="005C6AF9"/>
    <w:rsid w:val="005C6C77"/>
    <w:rsid w:val="005C6EA7"/>
    <w:rsid w:val="005C72F9"/>
    <w:rsid w:val="005C746F"/>
    <w:rsid w:val="005C7996"/>
    <w:rsid w:val="005C7A71"/>
    <w:rsid w:val="005C7A84"/>
    <w:rsid w:val="005D0219"/>
    <w:rsid w:val="005D03D5"/>
    <w:rsid w:val="005D04B8"/>
    <w:rsid w:val="005D0608"/>
    <w:rsid w:val="005D0B60"/>
    <w:rsid w:val="005D111C"/>
    <w:rsid w:val="005D1125"/>
    <w:rsid w:val="005D18BD"/>
    <w:rsid w:val="005D1C45"/>
    <w:rsid w:val="005D1DB3"/>
    <w:rsid w:val="005D20BF"/>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C0D"/>
    <w:rsid w:val="005D3CD3"/>
    <w:rsid w:val="005D3E17"/>
    <w:rsid w:val="005D3EE9"/>
    <w:rsid w:val="005D4363"/>
    <w:rsid w:val="005D4398"/>
    <w:rsid w:val="005D43BF"/>
    <w:rsid w:val="005D4485"/>
    <w:rsid w:val="005D46A3"/>
    <w:rsid w:val="005D4750"/>
    <w:rsid w:val="005D47E0"/>
    <w:rsid w:val="005D4B5E"/>
    <w:rsid w:val="005D4EE6"/>
    <w:rsid w:val="005D50CE"/>
    <w:rsid w:val="005D51BC"/>
    <w:rsid w:val="005D5319"/>
    <w:rsid w:val="005D564E"/>
    <w:rsid w:val="005D584B"/>
    <w:rsid w:val="005D589F"/>
    <w:rsid w:val="005D5CF4"/>
    <w:rsid w:val="005D5D24"/>
    <w:rsid w:val="005D60C9"/>
    <w:rsid w:val="005D6331"/>
    <w:rsid w:val="005D6612"/>
    <w:rsid w:val="005D6AFC"/>
    <w:rsid w:val="005D6B92"/>
    <w:rsid w:val="005D712D"/>
    <w:rsid w:val="005D75CE"/>
    <w:rsid w:val="005D76B8"/>
    <w:rsid w:val="005D76F2"/>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5DA"/>
    <w:rsid w:val="005E2722"/>
    <w:rsid w:val="005E2732"/>
    <w:rsid w:val="005E27E4"/>
    <w:rsid w:val="005E2C98"/>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701C"/>
    <w:rsid w:val="005E75CE"/>
    <w:rsid w:val="005E778E"/>
    <w:rsid w:val="005E7D14"/>
    <w:rsid w:val="005E7F0A"/>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29F"/>
    <w:rsid w:val="005F3302"/>
    <w:rsid w:val="005F3814"/>
    <w:rsid w:val="005F3839"/>
    <w:rsid w:val="005F38C1"/>
    <w:rsid w:val="005F38F0"/>
    <w:rsid w:val="005F3B8C"/>
    <w:rsid w:val="005F3F32"/>
    <w:rsid w:val="005F417D"/>
    <w:rsid w:val="005F4476"/>
    <w:rsid w:val="005F4506"/>
    <w:rsid w:val="005F4643"/>
    <w:rsid w:val="005F4923"/>
    <w:rsid w:val="005F4927"/>
    <w:rsid w:val="005F4C3A"/>
    <w:rsid w:val="005F4C57"/>
    <w:rsid w:val="005F4C8D"/>
    <w:rsid w:val="005F4FCD"/>
    <w:rsid w:val="005F54AD"/>
    <w:rsid w:val="005F5947"/>
    <w:rsid w:val="005F5ABB"/>
    <w:rsid w:val="005F5E10"/>
    <w:rsid w:val="005F6149"/>
    <w:rsid w:val="005F689A"/>
    <w:rsid w:val="005F68E9"/>
    <w:rsid w:val="005F6DA0"/>
    <w:rsid w:val="005F7085"/>
    <w:rsid w:val="005F7090"/>
    <w:rsid w:val="005F77AB"/>
    <w:rsid w:val="005F78F4"/>
    <w:rsid w:val="005F7AB7"/>
    <w:rsid w:val="005F7C65"/>
    <w:rsid w:val="0060041E"/>
    <w:rsid w:val="00600509"/>
    <w:rsid w:val="00600871"/>
    <w:rsid w:val="00600D2B"/>
    <w:rsid w:val="006011FA"/>
    <w:rsid w:val="00601222"/>
    <w:rsid w:val="0060145A"/>
    <w:rsid w:val="006015F5"/>
    <w:rsid w:val="006017E6"/>
    <w:rsid w:val="006018A4"/>
    <w:rsid w:val="00601B65"/>
    <w:rsid w:val="00601BD4"/>
    <w:rsid w:val="006022CD"/>
    <w:rsid w:val="0060234B"/>
    <w:rsid w:val="0060284D"/>
    <w:rsid w:val="0060287B"/>
    <w:rsid w:val="00602ED7"/>
    <w:rsid w:val="0060346C"/>
    <w:rsid w:val="006035A7"/>
    <w:rsid w:val="00603601"/>
    <w:rsid w:val="00603619"/>
    <w:rsid w:val="00603A25"/>
    <w:rsid w:val="00603AE8"/>
    <w:rsid w:val="00603C7C"/>
    <w:rsid w:val="00603E9F"/>
    <w:rsid w:val="00604000"/>
    <w:rsid w:val="0060419A"/>
    <w:rsid w:val="006041D1"/>
    <w:rsid w:val="00604258"/>
    <w:rsid w:val="006049F2"/>
    <w:rsid w:val="006053C3"/>
    <w:rsid w:val="006053CC"/>
    <w:rsid w:val="00605AA9"/>
    <w:rsid w:val="00605E70"/>
    <w:rsid w:val="00606083"/>
    <w:rsid w:val="0060616A"/>
    <w:rsid w:val="006068AE"/>
    <w:rsid w:val="00606984"/>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2EEC"/>
    <w:rsid w:val="00612FE7"/>
    <w:rsid w:val="006139CC"/>
    <w:rsid w:val="00613B7E"/>
    <w:rsid w:val="00613C89"/>
    <w:rsid w:val="00613FB1"/>
    <w:rsid w:val="00613FCD"/>
    <w:rsid w:val="006147C8"/>
    <w:rsid w:val="006149F2"/>
    <w:rsid w:val="00614C1D"/>
    <w:rsid w:val="00614CD1"/>
    <w:rsid w:val="00614D58"/>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536"/>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1BD"/>
    <w:rsid w:val="00624459"/>
    <w:rsid w:val="00624473"/>
    <w:rsid w:val="0062471B"/>
    <w:rsid w:val="00624A16"/>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C11"/>
    <w:rsid w:val="00627EA0"/>
    <w:rsid w:val="00630102"/>
    <w:rsid w:val="00630964"/>
    <w:rsid w:val="00630998"/>
    <w:rsid w:val="00630AB5"/>
    <w:rsid w:val="00630CD5"/>
    <w:rsid w:val="00630D89"/>
    <w:rsid w:val="00630F89"/>
    <w:rsid w:val="00631138"/>
    <w:rsid w:val="006313BA"/>
    <w:rsid w:val="006314DF"/>
    <w:rsid w:val="00631568"/>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22D5"/>
    <w:rsid w:val="0064262E"/>
    <w:rsid w:val="00642778"/>
    <w:rsid w:val="00642AC1"/>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A16"/>
    <w:rsid w:val="00644BEB"/>
    <w:rsid w:val="00644F3B"/>
    <w:rsid w:val="00644FD4"/>
    <w:rsid w:val="006451B0"/>
    <w:rsid w:val="00645691"/>
    <w:rsid w:val="006458AC"/>
    <w:rsid w:val="00645EED"/>
    <w:rsid w:val="00646147"/>
    <w:rsid w:val="006461D5"/>
    <w:rsid w:val="006464BF"/>
    <w:rsid w:val="00646676"/>
    <w:rsid w:val="006466FB"/>
    <w:rsid w:val="006467E6"/>
    <w:rsid w:val="00646A66"/>
    <w:rsid w:val="00646BA6"/>
    <w:rsid w:val="00646BD8"/>
    <w:rsid w:val="00646F4D"/>
    <w:rsid w:val="006470E2"/>
    <w:rsid w:val="006472E1"/>
    <w:rsid w:val="00647338"/>
    <w:rsid w:val="006476E0"/>
    <w:rsid w:val="00647969"/>
    <w:rsid w:val="00647B63"/>
    <w:rsid w:val="00647C59"/>
    <w:rsid w:val="00647C9E"/>
    <w:rsid w:val="00650301"/>
    <w:rsid w:val="0065034C"/>
    <w:rsid w:val="006503A0"/>
    <w:rsid w:val="006504FF"/>
    <w:rsid w:val="00650954"/>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92"/>
    <w:rsid w:val="006575CB"/>
    <w:rsid w:val="00657718"/>
    <w:rsid w:val="00657C6C"/>
    <w:rsid w:val="00657F6C"/>
    <w:rsid w:val="00660128"/>
    <w:rsid w:val="006607D5"/>
    <w:rsid w:val="00660A29"/>
    <w:rsid w:val="00660AE3"/>
    <w:rsid w:val="00660BC6"/>
    <w:rsid w:val="00660C3E"/>
    <w:rsid w:val="00660F2C"/>
    <w:rsid w:val="006611B8"/>
    <w:rsid w:val="0066137E"/>
    <w:rsid w:val="006613AA"/>
    <w:rsid w:val="00661412"/>
    <w:rsid w:val="00661450"/>
    <w:rsid w:val="00661542"/>
    <w:rsid w:val="00661820"/>
    <w:rsid w:val="0066185B"/>
    <w:rsid w:val="00661CC8"/>
    <w:rsid w:val="00661D3D"/>
    <w:rsid w:val="00661D3E"/>
    <w:rsid w:val="00661E68"/>
    <w:rsid w:val="00662144"/>
    <w:rsid w:val="00662486"/>
    <w:rsid w:val="006624E4"/>
    <w:rsid w:val="006625A4"/>
    <w:rsid w:val="006625AC"/>
    <w:rsid w:val="006625C7"/>
    <w:rsid w:val="0066279D"/>
    <w:rsid w:val="00662B01"/>
    <w:rsid w:val="00662B48"/>
    <w:rsid w:val="00662C01"/>
    <w:rsid w:val="00662E34"/>
    <w:rsid w:val="00663AAE"/>
    <w:rsid w:val="00663E3C"/>
    <w:rsid w:val="00663EF2"/>
    <w:rsid w:val="0066416A"/>
    <w:rsid w:val="006644A5"/>
    <w:rsid w:val="0066451C"/>
    <w:rsid w:val="00664540"/>
    <w:rsid w:val="006646F9"/>
    <w:rsid w:val="006648B9"/>
    <w:rsid w:val="00664B29"/>
    <w:rsid w:val="00664F64"/>
    <w:rsid w:val="00664F7E"/>
    <w:rsid w:val="00664FF5"/>
    <w:rsid w:val="00665177"/>
    <w:rsid w:val="006653D6"/>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B7C"/>
    <w:rsid w:val="00667C08"/>
    <w:rsid w:val="00667C80"/>
    <w:rsid w:val="00667CF9"/>
    <w:rsid w:val="00667F37"/>
    <w:rsid w:val="0067015A"/>
    <w:rsid w:val="0067017C"/>
    <w:rsid w:val="0067073E"/>
    <w:rsid w:val="0067090B"/>
    <w:rsid w:val="00670A1E"/>
    <w:rsid w:val="00670DDA"/>
    <w:rsid w:val="00670F1B"/>
    <w:rsid w:val="006712A7"/>
    <w:rsid w:val="00671536"/>
    <w:rsid w:val="00671E11"/>
    <w:rsid w:val="00671F65"/>
    <w:rsid w:val="0067206B"/>
    <w:rsid w:val="0067215B"/>
    <w:rsid w:val="006726A6"/>
    <w:rsid w:val="00672BB3"/>
    <w:rsid w:val="00672E6E"/>
    <w:rsid w:val="0067341D"/>
    <w:rsid w:val="006734F6"/>
    <w:rsid w:val="006735EB"/>
    <w:rsid w:val="0067382F"/>
    <w:rsid w:val="006738A7"/>
    <w:rsid w:val="00673CB9"/>
    <w:rsid w:val="00673EDA"/>
    <w:rsid w:val="00674253"/>
    <w:rsid w:val="0067438A"/>
    <w:rsid w:val="00674695"/>
    <w:rsid w:val="00674B2D"/>
    <w:rsid w:val="00674C18"/>
    <w:rsid w:val="0067549A"/>
    <w:rsid w:val="00675884"/>
    <w:rsid w:val="006758CA"/>
    <w:rsid w:val="00675C9B"/>
    <w:rsid w:val="00675D5A"/>
    <w:rsid w:val="00675F92"/>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1C7"/>
    <w:rsid w:val="006817BB"/>
    <w:rsid w:val="006818A4"/>
    <w:rsid w:val="006819DC"/>
    <w:rsid w:val="00682242"/>
    <w:rsid w:val="0068253B"/>
    <w:rsid w:val="00682594"/>
    <w:rsid w:val="00682718"/>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7"/>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2B"/>
    <w:rsid w:val="0068647B"/>
    <w:rsid w:val="0068655E"/>
    <w:rsid w:val="006866CE"/>
    <w:rsid w:val="0068714A"/>
    <w:rsid w:val="006871A5"/>
    <w:rsid w:val="00687270"/>
    <w:rsid w:val="006873F4"/>
    <w:rsid w:val="006874E9"/>
    <w:rsid w:val="006875D5"/>
    <w:rsid w:val="0068783A"/>
    <w:rsid w:val="00687A46"/>
    <w:rsid w:val="00687B60"/>
    <w:rsid w:val="00687CC5"/>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6A"/>
    <w:rsid w:val="00694C3E"/>
    <w:rsid w:val="00694D7C"/>
    <w:rsid w:val="00694ECF"/>
    <w:rsid w:val="00695C7D"/>
    <w:rsid w:val="00695F8B"/>
    <w:rsid w:val="006961EE"/>
    <w:rsid w:val="00696209"/>
    <w:rsid w:val="00696B99"/>
    <w:rsid w:val="00696D36"/>
    <w:rsid w:val="0069738F"/>
    <w:rsid w:val="006973F6"/>
    <w:rsid w:val="006974BA"/>
    <w:rsid w:val="006975A7"/>
    <w:rsid w:val="0069775B"/>
    <w:rsid w:val="006977EF"/>
    <w:rsid w:val="00697CFE"/>
    <w:rsid w:val="00697D3C"/>
    <w:rsid w:val="006A020C"/>
    <w:rsid w:val="006A0476"/>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CB"/>
    <w:rsid w:val="006A5BC3"/>
    <w:rsid w:val="006A5E1B"/>
    <w:rsid w:val="006A619F"/>
    <w:rsid w:val="006A6331"/>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1C52"/>
    <w:rsid w:val="006B1E8E"/>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236"/>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5CE"/>
    <w:rsid w:val="006C278B"/>
    <w:rsid w:val="006C2A38"/>
    <w:rsid w:val="006C2AA7"/>
    <w:rsid w:val="006C2BF7"/>
    <w:rsid w:val="006C2FF9"/>
    <w:rsid w:val="006C31AF"/>
    <w:rsid w:val="006C3A4A"/>
    <w:rsid w:val="006C3B2D"/>
    <w:rsid w:val="006C3FC9"/>
    <w:rsid w:val="006C404E"/>
    <w:rsid w:val="006C4106"/>
    <w:rsid w:val="006C4278"/>
    <w:rsid w:val="006C448C"/>
    <w:rsid w:val="006C4496"/>
    <w:rsid w:val="006C46A4"/>
    <w:rsid w:val="006C4A8A"/>
    <w:rsid w:val="006C51F8"/>
    <w:rsid w:val="006C551B"/>
    <w:rsid w:val="006C57DE"/>
    <w:rsid w:val="006C5986"/>
    <w:rsid w:val="006C5E9F"/>
    <w:rsid w:val="006C5F89"/>
    <w:rsid w:val="006C62FE"/>
    <w:rsid w:val="006C663D"/>
    <w:rsid w:val="006C6B07"/>
    <w:rsid w:val="006C7853"/>
    <w:rsid w:val="006C7A97"/>
    <w:rsid w:val="006C7C97"/>
    <w:rsid w:val="006C7D48"/>
    <w:rsid w:val="006C7F26"/>
    <w:rsid w:val="006C7F39"/>
    <w:rsid w:val="006D01B6"/>
    <w:rsid w:val="006D0379"/>
    <w:rsid w:val="006D03E4"/>
    <w:rsid w:val="006D0555"/>
    <w:rsid w:val="006D0592"/>
    <w:rsid w:val="006D074A"/>
    <w:rsid w:val="006D0C6D"/>
    <w:rsid w:val="006D107E"/>
    <w:rsid w:val="006D118F"/>
    <w:rsid w:val="006D13DE"/>
    <w:rsid w:val="006D1EC3"/>
    <w:rsid w:val="006D1FBD"/>
    <w:rsid w:val="006D21A3"/>
    <w:rsid w:val="006D24C3"/>
    <w:rsid w:val="006D24DC"/>
    <w:rsid w:val="006D25AD"/>
    <w:rsid w:val="006D2722"/>
    <w:rsid w:val="006D2BE7"/>
    <w:rsid w:val="006D2CF9"/>
    <w:rsid w:val="006D2DFD"/>
    <w:rsid w:val="006D2E5D"/>
    <w:rsid w:val="006D31BC"/>
    <w:rsid w:val="006D33B4"/>
    <w:rsid w:val="006D3609"/>
    <w:rsid w:val="006D36B8"/>
    <w:rsid w:val="006D36D1"/>
    <w:rsid w:val="006D37D0"/>
    <w:rsid w:val="006D3A12"/>
    <w:rsid w:val="006D3D00"/>
    <w:rsid w:val="006D3D7F"/>
    <w:rsid w:val="006D3FD3"/>
    <w:rsid w:val="006D42A3"/>
    <w:rsid w:val="006D4597"/>
    <w:rsid w:val="006D45C5"/>
    <w:rsid w:val="006D4697"/>
    <w:rsid w:val="006D47E8"/>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9AB"/>
    <w:rsid w:val="006E0B13"/>
    <w:rsid w:val="006E0BDC"/>
    <w:rsid w:val="006E0D07"/>
    <w:rsid w:val="006E0E2C"/>
    <w:rsid w:val="006E1163"/>
    <w:rsid w:val="006E11D5"/>
    <w:rsid w:val="006E12F2"/>
    <w:rsid w:val="006E13B6"/>
    <w:rsid w:val="006E13D1"/>
    <w:rsid w:val="006E1416"/>
    <w:rsid w:val="006E180C"/>
    <w:rsid w:val="006E1A82"/>
    <w:rsid w:val="006E21CA"/>
    <w:rsid w:val="006E22A7"/>
    <w:rsid w:val="006E2743"/>
    <w:rsid w:val="006E2CB8"/>
    <w:rsid w:val="006E2D8E"/>
    <w:rsid w:val="006E32CD"/>
    <w:rsid w:val="006E36E0"/>
    <w:rsid w:val="006E3D74"/>
    <w:rsid w:val="006E421D"/>
    <w:rsid w:val="006E42C4"/>
    <w:rsid w:val="006E49DE"/>
    <w:rsid w:val="006E4A52"/>
    <w:rsid w:val="006E4B5B"/>
    <w:rsid w:val="006E507D"/>
    <w:rsid w:val="006E50C2"/>
    <w:rsid w:val="006E5248"/>
    <w:rsid w:val="006E52A1"/>
    <w:rsid w:val="006E54FC"/>
    <w:rsid w:val="006E5648"/>
    <w:rsid w:val="006E569C"/>
    <w:rsid w:val="006E5AAD"/>
    <w:rsid w:val="006E5AED"/>
    <w:rsid w:val="006E5DFA"/>
    <w:rsid w:val="006E647B"/>
    <w:rsid w:val="006E65D0"/>
    <w:rsid w:val="006E65E2"/>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C40"/>
    <w:rsid w:val="006F123E"/>
    <w:rsid w:val="006F1511"/>
    <w:rsid w:val="006F1554"/>
    <w:rsid w:val="006F15A7"/>
    <w:rsid w:val="006F1706"/>
    <w:rsid w:val="006F19AB"/>
    <w:rsid w:val="006F1E86"/>
    <w:rsid w:val="006F259C"/>
    <w:rsid w:val="006F27C2"/>
    <w:rsid w:val="006F2CAC"/>
    <w:rsid w:val="006F2D22"/>
    <w:rsid w:val="006F2DA3"/>
    <w:rsid w:val="006F2E04"/>
    <w:rsid w:val="006F2EF1"/>
    <w:rsid w:val="006F310D"/>
    <w:rsid w:val="006F32B0"/>
    <w:rsid w:val="006F3589"/>
    <w:rsid w:val="006F35F8"/>
    <w:rsid w:val="006F364C"/>
    <w:rsid w:val="006F3752"/>
    <w:rsid w:val="006F386A"/>
    <w:rsid w:val="006F3A36"/>
    <w:rsid w:val="006F3ADC"/>
    <w:rsid w:val="006F3D5B"/>
    <w:rsid w:val="006F4327"/>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C8"/>
    <w:rsid w:val="006F7003"/>
    <w:rsid w:val="006F7030"/>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6FF"/>
    <w:rsid w:val="00704881"/>
    <w:rsid w:val="00704CEB"/>
    <w:rsid w:val="00704E59"/>
    <w:rsid w:val="007058A3"/>
    <w:rsid w:val="00705BE4"/>
    <w:rsid w:val="00705CE6"/>
    <w:rsid w:val="00705D03"/>
    <w:rsid w:val="00705F36"/>
    <w:rsid w:val="0070635B"/>
    <w:rsid w:val="00706973"/>
    <w:rsid w:val="00706AD0"/>
    <w:rsid w:val="007072B4"/>
    <w:rsid w:val="007074EC"/>
    <w:rsid w:val="00707503"/>
    <w:rsid w:val="00707A0A"/>
    <w:rsid w:val="00707A3A"/>
    <w:rsid w:val="00707D6F"/>
    <w:rsid w:val="00707F36"/>
    <w:rsid w:val="00710BCC"/>
    <w:rsid w:val="00710D89"/>
    <w:rsid w:val="00710F3A"/>
    <w:rsid w:val="00711B48"/>
    <w:rsid w:val="00711B77"/>
    <w:rsid w:val="00711DDA"/>
    <w:rsid w:val="00711E13"/>
    <w:rsid w:val="0071208C"/>
    <w:rsid w:val="007120BA"/>
    <w:rsid w:val="007122A5"/>
    <w:rsid w:val="00712765"/>
    <w:rsid w:val="0071295E"/>
    <w:rsid w:val="00712EDA"/>
    <w:rsid w:val="00712F61"/>
    <w:rsid w:val="00713310"/>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C8C"/>
    <w:rsid w:val="0071705B"/>
    <w:rsid w:val="0071720E"/>
    <w:rsid w:val="00717728"/>
    <w:rsid w:val="00717795"/>
    <w:rsid w:val="007177A7"/>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1D1B"/>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249"/>
    <w:rsid w:val="0072534D"/>
    <w:rsid w:val="00725709"/>
    <w:rsid w:val="00725A82"/>
    <w:rsid w:val="007261EC"/>
    <w:rsid w:val="007262BB"/>
    <w:rsid w:val="007266B7"/>
    <w:rsid w:val="0072676B"/>
    <w:rsid w:val="007267CF"/>
    <w:rsid w:val="00726925"/>
    <w:rsid w:val="00726962"/>
    <w:rsid w:val="00726C51"/>
    <w:rsid w:val="0072700A"/>
    <w:rsid w:val="007274E7"/>
    <w:rsid w:val="00727C90"/>
    <w:rsid w:val="00727F1E"/>
    <w:rsid w:val="00727F52"/>
    <w:rsid w:val="007301CA"/>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7AA"/>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1365"/>
    <w:rsid w:val="00741672"/>
    <w:rsid w:val="00741716"/>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04D"/>
    <w:rsid w:val="00744148"/>
    <w:rsid w:val="00744625"/>
    <w:rsid w:val="007446CB"/>
    <w:rsid w:val="0074475C"/>
    <w:rsid w:val="00744951"/>
    <w:rsid w:val="00744A74"/>
    <w:rsid w:val="00744D66"/>
    <w:rsid w:val="00744F31"/>
    <w:rsid w:val="00744FF5"/>
    <w:rsid w:val="00745425"/>
    <w:rsid w:val="00745609"/>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CC8"/>
    <w:rsid w:val="00747D38"/>
    <w:rsid w:val="00747D4A"/>
    <w:rsid w:val="0075013C"/>
    <w:rsid w:val="00750339"/>
    <w:rsid w:val="00750388"/>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390B"/>
    <w:rsid w:val="00753ED4"/>
    <w:rsid w:val="00754157"/>
    <w:rsid w:val="0075453D"/>
    <w:rsid w:val="0075484F"/>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82"/>
    <w:rsid w:val="00756DB8"/>
    <w:rsid w:val="00756E63"/>
    <w:rsid w:val="00757319"/>
    <w:rsid w:val="007577E5"/>
    <w:rsid w:val="007579BB"/>
    <w:rsid w:val="00760050"/>
    <w:rsid w:val="007603C9"/>
    <w:rsid w:val="0076076B"/>
    <w:rsid w:val="00760B5C"/>
    <w:rsid w:val="00760CB1"/>
    <w:rsid w:val="007613F5"/>
    <w:rsid w:val="007623DF"/>
    <w:rsid w:val="00762C05"/>
    <w:rsid w:val="00762C1A"/>
    <w:rsid w:val="00762C43"/>
    <w:rsid w:val="00762CEA"/>
    <w:rsid w:val="00763207"/>
    <w:rsid w:val="00763256"/>
    <w:rsid w:val="007633C9"/>
    <w:rsid w:val="0076360B"/>
    <w:rsid w:val="007636EA"/>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0D91"/>
    <w:rsid w:val="007710E9"/>
    <w:rsid w:val="0077135A"/>
    <w:rsid w:val="007718F8"/>
    <w:rsid w:val="00771A89"/>
    <w:rsid w:val="00771E23"/>
    <w:rsid w:val="00771FBD"/>
    <w:rsid w:val="0077237F"/>
    <w:rsid w:val="007725E3"/>
    <w:rsid w:val="0077288A"/>
    <w:rsid w:val="00772A48"/>
    <w:rsid w:val="0077329F"/>
    <w:rsid w:val="0077342A"/>
    <w:rsid w:val="00773654"/>
    <w:rsid w:val="00773851"/>
    <w:rsid w:val="007739FC"/>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626"/>
    <w:rsid w:val="00776B21"/>
    <w:rsid w:val="00776DD6"/>
    <w:rsid w:val="0077706A"/>
    <w:rsid w:val="00777537"/>
    <w:rsid w:val="00777918"/>
    <w:rsid w:val="00777B09"/>
    <w:rsid w:val="00777D4D"/>
    <w:rsid w:val="00777EA5"/>
    <w:rsid w:val="00777EEB"/>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2"/>
    <w:rsid w:val="0078344B"/>
    <w:rsid w:val="0078349C"/>
    <w:rsid w:val="0078362A"/>
    <w:rsid w:val="0078369B"/>
    <w:rsid w:val="007836F9"/>
    <w:rsid w:val="00783952"/>
    <w:rsid w:val="00783ADA"/>
    <w:rsid w:val="00783B37"/>
    <w:rsid w:val="00783BCB"/>
    <w:rsid w:val="00783C08"/>
    <w:rsid w:val="00783CA5"/>
    <w:rsid w:val="00784056"/>
    <w:rsid w:val="007840D2"/>
    <w:rsid w:val="0078430A"/>
    <w:rsid w:val="007843A6"/>
    <w:rsid w:val="0078457B"/>
    <w:rsid w:val="007847AE"/>
    <w:rsid w:val="00784C77"/>
    <w:rsid w:val="007852B1"/>
    <w:rsid w:val="007852BF"/>
    <w:rsid w:val="007853F0"/>
    <w:rsid w:val="0078546F"/>
    <w:rsid w:val="00786432"/>
    <w:rsid w:val="007865C0"/>
    <w:rsid w:val="007865DE"/>
    <w:rsid w:val="007869D7"/>
    <w:rsid w:val="00786BF5"/>
    <w:rsid w:val="00786C23"/>
    <w:rsid w:val="00787051"/>
    <w:rsid w:val="007870BB"/>
    <w:rsid w:val="0078723A"/>
    <w:rsid w:val="00787DCF"/>
    <w:rsid w:val="00787EB9"/>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726"/>
    <w:rsid w:val="0079298F"/>
    <w:rsid w:val="00792B6E"/>
    <w:rsid w:val="00792B72"/>
    <w:rsid w:val="00792B9C"/>
    <w:rsid w:val="00792E1A"/>
    <w:rsid w:val="0079319E"/>
    <w:rsid w:val="0079325C"/>
    <w:rsid w:val="00793385"/>
    <w:rsid w:val="00793774"/>
    <w:rsid w:val="0079377D"/>
    <w:rsid w:val="00793A17"/>
    <w:rsid w:val="00793CB3"/>
    <w:rsid w:val="00793E48"/>
    <w:rsid w:val="00793F56"/>
    <w:rsid w:val="00794145"/>
    <w:rsid w:val="0079479B"/>
    <w:rsid w:val="007947AF"/>
    <w:rsid w:val="00794B9E"/>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6F9F"/>
    <w:rsid w:val="0079707B"/>
    <w:rsid w:val="0079721F"/>
    <w:rsid w:val="007974C7"/>
    <w:rsid w:val="00797D7E"/>
    <w:rsid w:val="00797EFA"/>
    <w:rsid w:val="007A004C"/>
    <w:rsid w:val="007A039A"/>
    <w:rsid w:val="007A057A"/>
    <w:rsid w:val="007A059A"/>
    <w:rsid w:val="007A06DF"/>
    <w:rsid w:val="007A0A96"/>
    <w:rsid w:val="007A0C86"/>
    <w:rsid w:val="007A0F65"/>
    <w:rsid w:val="007A0F6B"/>
    <w:rsid w:val="007A0FF3"/>
    <w:rsid w:val="007A1441"/>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21A"/>
    <w:rsid w:val="007A4249"/>
    <w:rsid w:val="007A4391"/>
    <w:rsid w:val="007A4427"/>
    <w:rsid w:val="007A455E"/>
    <w:rsid w:val="007A4570"/>
    <w:rsid w:val="007A457B"/>
    <w:rsid w:val="007A463C"/>
    <w:rsid w:val="007A48CE"/>
    <w:rsid w:val="007A4A84"/>
    <w:rsid w:val="007A4B34"/>
    <w:rsid w:val="007A4B91"/>
    <w:rsid w:val="007A4E63"/>
    <w:rsid w:val="007A4F03"/>
    <w:rsid w:val="007A4F22"/>
    <w:rsid w:val="007A51D9"/>
    <w:rsid w:val="007A547F"/>
    <w:rsid w:val="007A559B"/>
    <w:rsid w:val="007A59B4"/>
    <w:rsid w:val="007A5CF1"/>
    <w:rsid w:val="007A5F28"/>
    <w:rsid w:val="007A6400"/>
    <w:rsid w:val="007A6A73"/>
    <w:rsid w:val="007A6B07"/>
    <w:rsid w:val="007A6EE1"/>
    <w:rsid w:val="007A72CF"/>
    <w:rsid w:val="007A76BA"/>
    <w:rsid w:val="007A77F5"/>
    <w:rsid w:val="007A79C5"/>
    <w:rsid w:val="007A7AEB"/>
    <w:rsid w:val="007A7C00"/>
    <w:rsid w:val="007A7C6C"/>
    <w:rsid w:val="007A7CDC"/>
    <w:rsid w:val="007B01CF"/>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6A"/>
    <w:rsid w:val="007B21B4"/>
    <w:rsid w:val="007B21BA"/>
    <w:rsid w:val="007B223D"/>
    <w:rsid w:val="007B2431"/>
    <w:rsid w:val="007B245E"/>
    <w:rsid w:val="007B24A5"/>
    <w:rsid w:val="007B254D"/>
    <w:rsid w:val="007B2B21"/>
    <w:rsid w:val="007B2B55"/>
    <w:rsid w:val="007B2BC2"/>
    <w:rsid w:val="007B2E33"/>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4F8"/>
    <w:rsid w:val="007B69AA"/>
    <w:rsid w:val="007B6E01"/>
    <w:rsid w:val="007B7052"/>
    <w:rsid w:val="007B720B"/>
    <w:rsid w:val="007B73C8"/>
    <w:rsid w:val="007B7496"/>
    <w:rsid w:val="007B76BD"/>
    <w:rsid w:val="007B773E"/>
    <w:rsid w:val="007B77EA"/>
    <w:rsid w:val="007B7834"/>
    <w:rsid w:val="007C0462"/>
    <w:rsid w:val="007C04D9"/>
    <w:rsid w:val="007C07AB"/>
    <w:rsid w:val="007C0809"/>
    <w:rsid w:val="007C099E"/>
    <w:rsid w:val="007C0A0E"/>
    <w:rsid w:val="007C0B23"/>
    <w:rsid w:val="007C0BCA"/>
    <w:rsid w:val="007C0CBF"/>
    <w:rsid w:val="007C0D6E"/>
    <w:rsid w:val="007C0EFD"/>
    <w:rsid w:val="007C1457"/>
    <w:rsid w:val="007C18C0"/>
    <w:rsid w:val="007C1C40"/>
    <w:rsid w:val="007C1EDA"/>
    <w:rsid w:val="007C21DA"/>
    <w:rsid w:val="007C2352"/>
    <w:rsid w:val="007C26A9"/>
    <w:rsid w:val="007C26AD"/>
    <w:rsid w:val="007C2739"/>
    <w:rsid w:val="007C289D"/>
    <w:rsid w:val="007C2964"/>
    <w:rsid w:val="007C29B7"/>
    <w:rsid w:val="007C2ED0"/>
    <w:rsid w:val="007C3040"/>
    <w:rsid w:val="007C30DC"/>
    <w:rsid w:val="007C3399"/>
    <w:rsid w:val="007C33F4"/>
    <w:rsid w:val="007C34A2"/>
    <w:rsid w:val="007C3BCD"/>
    <w:rsid w:val="007C3FA2"/>
    <w:rsid w:val="007C4096"/>
    <w:rsid w:val="007C4500"/>
    <w:rsid w:val="007C4D02"/>
    <w:rsid w:val="007C4DBA"/>
    <w:rsid w:val="007C4FB6"/>
    <w:rsid w:val="007C502A"/>
    <w:rsid w:val="007C52BF"/>
    <w:rsid w:val="007C5553"/>
    <w:rsid w:val="007C57CE"/>
    <w:rsid w:val="007C5A09"/>
    <w:rsid w:val="007C5B92"/>
    <w:rsid w:val="007C5BB7"/>
    <w:rsid w:val="007C5DDF"/>
    <w:rsid w:val="007C5F0D"/>
    <w:rsid w:val="007C6622"/>
    <w:rsid w:val="007C6745"/>
    <w:rsid w:val="007C6B64"/>
    <w:rsid w:val="007C6C27"/>
    <w:rsid w:val="007C72FD"/>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D0"/>
    <w:rsid w:val="007D2EC2"/>
    <w:rsid w:val="007D2F0B"/>
    <w:rsid w:val="007D352E"/>
    <w:rsid w:val="007D380A"/>
    <w:rsid w:val="007D3BD3"/>
    <w:rsid w:val="007D3CC9"/>
    <w:rsid w:val="007D3EAD"/>
    <w:rsid w:val="007D4115"/>
    <w:rsid w:val="007D42A6"/>
    <w:rsid w:val="007D4357"/>
    <w:rsid w:val="007D440B"/>
    <w:rsid w:val="007D4699"/>
    <w:rsid w:val="007D47DD"/>
    <w:rsid w:val="007D486A"/>
    <w:rsid w:val="007D4B5C"/>
    <w:rsid w:val="007D4CAA"/>
    <w:rsid w:val="007D4D00"/>
    <w:rsid w:val="007D4F43"/>
    <w:rsid w:val="007D50AE"/>
    <w:rsid w:val="007D5281"/>
    <w:rsid w:val="007D5493"/>
    <w:rsid w:val="007D573A"/>
    <w:rsid w:val="007D5BDC"/>
    <w:rsid w:val="007D5D29"/>
    <w:rsid w:val="007D62E1"/>
    <w:rsid w:val="007D6351"/>
    <w:rsid w:val="007D6506"/>
    <w:rsid w:val="007D6635"/>
    <w:rsid w:val="007D667A"/>
    <w:rsid w:val="007D6745"/>
    <w:rsid w:val="007D675E"/>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BBE"/>
    <w:rsid w:val="007E1CAA"/>
    <w:rsid w:val="007E1D23"/>
    <w:rsid w:val="007E24A9"/>
    <w:rsid w:val="007E27C4"/>
    <w:rsid w:val="007E3495"/>
    <w:rsid w:val="007E351E"/>
    <w:rsid w:val="007E3704"/>
    <w:rsid w:val="007E38E4"/>
    <w:rsid w:val="007E3AD9"/>
    <w:rsid w:val="007E3C85"/>
    <w:rsid w:val="007E3C98"/>
    <w:rsid w:val="007E3EA1"/>
    <w:rsid w:val="007E3F46"/>
    <w:rsid w:val="007E40FB"/>
    <w:rsid w:val="007E4209"/>
    <w:rsid w:val="007E4E12"/>
    <w:rsid w:val="007E508E"/>
    <w:rsid w:val="007E525F"/>
    <w:rsid w:val="007E54CB"/>
    <w:rsid w:val="007E55B7"/>
    <w:rsid w:val="007E5BB1"/>
    <w:rsid w:val="007E5D70"/>
    <w:rsid w:val="007E5F75"/>
    <w:rsid w:val="007E6000"/>
    <w:rsid w:val="007E6244"/>
    <w:rsid w:val="007E6370"/>
    <w:rsid w:val="007E654A"/>
    <w:rsid w:val="007E656F"/>
    <w:rsid w:val="007E6654"/>
    <w:rsid w:val="007E670B"/>
    <w:rsid w:val="007E690D"/>
    <w:rsid w:val="007E6B63"/>
    <w:rsid w:val="007E6E1B"/>
    <w:rsid w:val="007E6F04"/>
    <w:rsid w:val="007E747D"/>
    <w:rsid w:val="007E74AC"/>
    <w:rsid w:val="007E75A1"/>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36"/>
    <w:rsid w:val="007F1582"/>
    <w:rsid w:val="007F190F"/>
    <w:rsid w:val="007F19F8"/>
    <w:rsid w:val="007F1A34"/>
    <w:rsid w:val="007F1CD0"/>
    <w:rsid w:val="007F1FC7"/>
    <w:rsid w:val="007F22BF"/>
    <w:rsid w:val="007F26A3"/>
    <w:rsid w:val="007F29F0"/>
    <w:rsid w:val="007F2F68"/>
    <w:rsid w:val="007F3156"/>
    <w:rsid w:val="007F3B86"/>
    <w:rsid w:val="007F3D63"/>
    <w:rsid w:val="007F3DC0"/>
    <w:rsid w:val="007F461B"/>
    <w:rsid w:val="007F468B"/>
    <w:rsid w:val="007F47CF"/>
    <w:rsid w:val="007F48B2"/>
    <w:rsid w:val="007F493D"/>
    <w:rsid w:val="007F4A28"/>
    <w:rsid w:val="007F4AD3"/>
    <w:rsid w:val="007F4B96"/>
    <w:rsid w:val="007F4D38"/>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30"/>
    <w:rsid w:val="008028D9"/>
    <w:rsid w:val="00802A0C"/>
    <w:rsid w:val="00803317"/>
    <w:rsid w:val="0080331E"/>
    <w:rsid w:val="008033A0"/>
    <w:rsid w:val="00803432"/>
    <w:rsid w:val="008036A0"/>
    <w:rsid w:val="00803F54"/>
    <w:rsid w:val="00803FA9"/>
    <w:rsid w:val="00804B63"/>
    <w:rsid w:val="00804CDB"/>
    <w:rsid w:val="00804E1E"/>
    <w:rsid w:val="00804E9F"/>
    <w:rsid w:val="00805D0A"/>
    <w:rsid w:val="00805F45"/>
    <w:rsid w:val="00805FCD"/>
    <w:rsid w:val="00806455"/>
    <w:rsid w:val="00806FBD"/>
    <w:rsid w:val="008070B6"/>
    <w:rsid w:val="0080716C"/>
    <w:rsid w:val="0080743E"/>
    <w:rsid w:val="008074B1"/>
    <w:rsid w:val="008074C3"/>
    <w:rsid w:val="00807664"/>
    <w:rsid w:val="0080786E"/>
    <w:rsid w:val="00807987"/>
    <w:rsid w:val="00807BA7"/>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7F"/>
    <w:rsid w:val="008143FD"/>
    <w:rsid w:val="00814452"/>
    <w:rsid w:val="008149D1"/>
    <w:rsid w:val="00814BB6"/>
    <w:rsid w:val="008154B4"/>
    <w:rsid w:val="008155D8"/>
    <w:rsid w:val="00815779"/>
    <w:rsid w:val="0081625F"/>
    <w:rsid w:val="008162A0"/>
    <w:rsid w:val="0081663F"/>
    <w:rsid w:val="0081665F"/>
    <w:rsid w:val="008166D1"/>
    <w:rsid w:val="00816781"/>
    <w:rsid w:val="00816AF7"/>
    <w:rsid w:val="00816E3D"/>
    <w:rsid w:val="00817A9A"/>
    <w:rsid w:val="00817B04"/>
    <w:rsid w:val="00817C29"/>
    <w:rsid w:val="00817E81"/>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122"/>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0D"/>
    <w:rsid w:val="008276BA"/>
    <w:rsid w:val="00827842"/>
    <w:rsid w:val="008278B6"/>
    <w:rsid w:val="0083017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C2C"/>
    <w:rsid w:val="00832D0A"/>
    <w:rsid w:val="00832DE2"/>
    <w:rsid w:val="00832E54"/>
    <w:rsid w:val="00832F96"/>
    <w:rsid w:val="008332CA"/>
    <w:rsid w:val="008333D5"/>
    <w:rsid w:val="00833884"/>
    <w:rsid w:val="00833964"/>
    <w:rsid w:val="00833AE1"/>
    <w:rsid w:val="00833E0D"/>
    <w:rsid w:val="00833F73"/>
    <w:rsid w:val="008341A7"/>
    <w:rsid w:val="0083436D"/>
    <w:rsid w:val="008344AB"/>
    <w:rsid w:val="0083459D"/>
    <w:rsid w:val="00834974"/>
    <w:rsid w:val="00834A98"/>
    <w:rsid w:val="00834B77"/>
    <w:rsid w:val="00834C45"/>
    <w:rsid w:val="008355BE"/>
    <w:rsid w:val="00835883"/>
    <w:rsid w:val="00835ED7"/>
    <w:rsid w:val="00835FA5"/>
    <w:rsid w:val="00836039"/>
    <w:rsid w:val="00836774"/>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022"/>
    <w:rsid w:val="00845810"/>
    <w:rsid w:val="00845992"/>
    <w:rsid w:val="00845BF6"/>
    <w:rsid w:val="00845C08"/>
    <w:rsid w:val="00845C6F"/>
    <w:rsid w:val="00845DBF"/>
    <w:rsid w:val="00846087"/>
    <w:rsid w:val="00846297"/>
    <w:rsid w:val="00846618"/>
    <w:rsid w:val="00846E1E"/>
    <w:rsid w:val="00846ED1"/>
    <w:rsid w:val="008471A9"/>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7F1"/>
    <w:rsid w:val="00853890"/>
    <w:rsid w:val="00853A21"/>
    <w:rsid w:val="00853C08"/>
    <w:rsid w:val="00853EB3"/>
    <w:rsid w:val="00853FE7"/>
    <w:rsid w:val="0085450D"/>
    <w:rsid w:val="0085452C"/>
    <w:rsid w:val="008545AA"/>
    <w:rsid w:val="00854617"/>
    <w:rsid w:val="008547F2"/>
    <w:rsid w:val="00854829"/>
    <w:rsid w:val="008549C8"/>
    <w:rsid w:val="00854BCC"/>
    <w:rsid w:val="00854CD3"/>
    <w:rsid w:val="00854F3A"/>
    <w:rsid w:val="00854FBF"/>
    <w:rsid w:val="008551A7"/>
    <w:rsid w:val="008557C3"/>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B82"/>
    <w:rsid w:val="00860F87"/>
    <w:rsid w:val="00861283"/>
    <w:rsid w:val="00861723"/>
    <w:rsid w:val="00861944"/>
    <w:rsid w:val="00861DE4"/>
    <w:rsid w:val="00861EC3"/>
    <w:rsid w:val="008620E7"/>
    <w:rsid w:val="008623E9"/>
    <w:rsid w:val="00862840"/>
    <w:rsid w:val="00862B50"/>
    <w:rsid w:val="008632B9"/>
    <w:rsid w:val="0086362F"/>
    <w:rsid w:val="008636C3"/>
    <w:rsid w:val="008637E6"/>
    <w:rsid w:val="00863CFA"/>
    <w:rsid w:val="00864125"/>
    <w:rsid w:val="00864320"/>
    <w:rsid w:val="008644EC"/>
    <w:rsid w:val="008649E4"/>
    <w:rsid w:val="00864BA5"/>
    <w:rsid w:val="00864BD9"/>
    <w:rsid w:val="00864D59"/>
    <w:rsid w:val="00864E80"/>
    <w:rsid w:val="00864EA0"/>
    <w:rsid w:val="0086502A"/>
    <w:rsid w:val="008654BA"/>
    <w:rsid w:val="00865910"/>
    <w:rsid w:val="00865DA2"/>
    <w:rsid w:val="00865F73"/>
    <w:rsid w:val="0086651B"/>
    <w:rsid w:val="008669CA"/>
    <w:rsid w:val="00866F53"/>
    <w:rsid w:val="008670CE"/>
    <w:rsid w:val="0086731A"/>
    <w:rsid w:val="008673C4"/>
    <w:rsid w:val="00867567"/>
    <w:rsid w:val="008679F6"/>
    <w:rsid w:val="00867B2B"/>
    <w:rsid w:val="00867BDE"/>
    <w:rsid w:val="00867C00"/>
    <w:rsid w:val="00867F69"/>
    <w:rsid w:val="00870172"/>
    <w:rsid w:val="00870195"/>
    <w:rsid w:val="00870623"/>
    <w:rsid w:val="008706DF"/>
    <w:rsid w:val="00870F7D"/>
    <w:rsid w:val="00870F83"/>
    <w:rsid w:val="0087117E"/>
    <w:rsid w:val="008713C2"/>
    <w:rsid w:val="008713CD"/>
    <w:rsid w:val="008714D5"/>
    <w:rsid w:val="0087152E"/>
    <w:rsid w:val="0087153B"/>
    <w:rsid w:val="008716DB"/>
    <w:rsid w:val="00871A5F"/>
    <w:rsid w:val="00871ADB"/>
    <w:rsid w:val="008721A2"/>
    <w:rsid w:val="0087238B"/>
    <w:rsid w:val="0087266D"/>
    <w:rsid w:val="008726E1"/>
    <w:rsid w:val="0087275B"/>
    <w:rsid w:val="008729F3"/>
    <w:rsid w:val="00872DA6"/>
    <w:rsid w:val="008730D6"/>
    <w:rsid w:val="008730DA"/>
    <w:rsid w:val="008730F8"/>
    <w:rsid w:val="0087330C"/>
    <w:rsid w:val="0087372F"/>
    <w:rsid w:val="00873935"/>
    <w:rsid w:val="00873BF4"/>
    <w:rsid w:val="00873D87"/>
    <w:rsid w:val="00873F20"/>
    <w:rsid w:val="008743F3"/>
    <w:rsid w:val="0087444A"/>
    <w:rsid w:val="008745ED"/>
    <w:rsid w:val="00874783"/>
    <w:rsid w:val="00874929"/>
    <w:rsid w:val="00874ED2"/>
    <w:rsid w:val="00874F77"/>
    <w:rsid w:val="00874FC8"/>
    <w:rsid w:val="008750E7"/>
    <w:rsid w:val="00875139"/>
    <w:rsid w:val="00875186"/>
    <w:rsid w:val="00875410"/>
    <w:rsid w:val="00875416"/>
    <w:rsid w:val="0087572E"/>
    <w:rsid w:val="00875AF6"/>
    <w:rsid w:val="00875B01"/>
    <w:rsid w:val="00875B10"/>
    <w:rsid w:val="00875B31"/>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BF9"/>
    <w:rsid w:val="00880DE3"/>
    <w:rsid w:val="00881163"/>
    <w:rsid w:val="008811AB"/>
    <w:rsid w:val="008813E1"/>
    <w:rsid w:val="00881473"/>
    <w:rsid w:val="00881789"/>
    <w:rsid w:val="00881A2E"/>
    <w:rsid w:val="00881CB4"/>
    <w:rsid w:val="00881EE5"/>
    <w:rsid w:val="00882017"/>
    <w:rsid w:val="00882348"/>
    <w:rsid w:val="0088251B"/>
    <w:rsid w:val="008826F7"/>
    <w:rsid w:val="00882716"/>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B18"/>
    <w:rsid w:val="00885D51"/>
    <w:rsid w:val="0088648A"/>
    <w:rsid w:val="008865B1"/>
    <w:rsid w:val="00886663"/>
    <w:rsid w:val="00886AD1"/>
    <w:rsid w:val="008872E0"/>
    <w:rsid w:val="008872E7"/>
    <w:rsid w:val="00887AAE"/>
    <w:rsid w:val="008902D7"/>
    <w:rsid w:val="0089048C"/>
    <w:rsid w:val="00890889"/>
    <w:rsid w:val="00890CAB"/>
    <w:rsid w:val="00891114"/>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662"/>
    <w:rsid w:val="008966F6"/>
    <w:rsid w:val="00896B8E"/>
    <w:rsid w:val="00896E68"/>
    <w:rsid w:val="00896EED"/>
    <w:rsid w:val="00897239"/>
    <w:rsid w:val="008974E7"/>
    <w:rsid w:val="008976FE"/>
    <w:rsid w:val="00897965"/>
    <w:rsid w:val="00897C5A"/>
    <w:rsid w:val="00897ED5"/>
    <w:rsid w:val="00897F61"/>
    <w:rsid w:val="008A05D5"/>
    <w:rsid w:val="008A090D"/>
    <w:rsid w:val="008A0A5B"/>
    <w:rsid w:val="008A0EDB"/>
    <w:rsid w:val="008A152C"/>
    <w:rsid w:val="008A16C0"/>
    <w:rsid w:val="008A1DD7"/>
    <w:rsid w:val="008A1FF1"/>
    <w:rsid w:val="008A22A0"/>
    <w:rsid w:val="008A2454"/>
    <w:rsid w:val="008A25E6"/>
    <w:rsid w:val="008A2D20"/>
    <w:rsid w:val="008A338F"/>
    <w:rsid w:val="008A339F"/>
    <w:rsid w:val="008A359D"/>
    <w:rsid w:val="008A35AD"/>
    <w:rsid w:val="008A36E4"/>
    <w:rsid w:val="008A3777"/>
    <w:rsid w:val="008A3E1A"/>
    <w:rsid w:val="008A3E62"/>
    <w:rsid w:val="008A415D"/>
    <w:rsid w:val="008A4316"/>
    <w:rsid w:val="008A4614"/>
    <w:rsid w:val="008A46B7"/>
    <w:rsid w:val="008A48C1"/>
    <w:rsid w:val="008A4D52"/>
    <w:rsid w:val="008A4FA1"/>
    <w:rsid w:val="008A4FD9"/>
    <w:rsid w:val="008A53EB"/>
    <w:rsid w:val="008A56C8"/>
    <w:rsid w:val="008A57E5"/>
    <w:rsid w:val="008A5D17"/>
    <w:rsid w:val="008A6CBE"/>
    <w:rsid w:val="008A6CBF"/>
    <w:rsid w:val="008A6D42"/>
    <w:rsid w:val="008A6FDE"/>
    <w:rsid w:val="008A7122"/>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642"/>
    <w:rsid w:val="008B1877"/>
    <w:rsid w:val="008B19A1"/>
    <w:rsid w:val="008B1E26"/>
    <w:rsid w:val="008B1EAD"/>
    <w:rsid w:val="008B1F69"/>
    <w:rsid w:val="008B2239"/>
    <w:rsid w:val="008B22F9"/>
    <w:rsid w:val="008B2695"/>
    <w:rsid w:val="008B275B"/>
    <w:rsid w:val="008B27C9"/>
    <w:rsid w:val="008B2816"/>
    <w:rsid w:val="008B29C7"/>
    <w:rsid w:val="008B29D5"/>
    <w:rsid w:val="008B2C75"/>
    <w:rsid w:val="008B2D8D"/>
    <w:rsid w:val="008B2EF4"/>
    <w:rsid w:val="008B2F6D"/>
    <w:rsid w:val="008B30ED"/>
    <w:rsid w:val="008B316A"/>
    <w:rsid w:val="008B3240"/>
    <w:rsid w:val="008B33AA"/>
    <w:rsid w:val="008B3674"/>
    <w:rsid w:val="008B393C"/>
    <w:rsid w:val="008B3AFF"/>
    <w:rsid w:val="008B3B35"/>
    <w:rsid w:val="008B40C1"/>
    <w:rsid w:val="008B4106"/>
    <w:rsid w:val="008B4232"/>
    <w:rsid w:val="008B45C3"/>
    <w:rsid w:val="008B4747"/>
    <w:rsid w:val="008B489D"/>
    <w:rsid w:val="008B4908"/>
    <w:rsid w:val="008B496A"/>
    <w:rsid w:val="008B51CC"/>
    <w:rsid w:val="008B5290"/>
    <w:rsid w:val="008B56AF"/>
    <w:rsid w:val="008B5872"/>
    <w:rsid w:val="008B5931"/>
    <w:rsid w:val="008B5A7E"/>
    <w:rsid w:val="008B5EA9"/>
    <w:rsid w:val="008B5F6D"/>
    <w:rsid w:val="008B611C"/>
    <w:rsid w:val="008B6452"/>
    <w:rsid w:val="008B66AB"/>
    <w:rsid w:val="008B6CC1"/>
    <w:rsid w:val="008B6D07"/>
    <w:rsid w:val="008B6E50"/>
    <w:rsid w:val="008B71C9"/>
    <w:rsid w:val="008B7314"/>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172"/>
    <w:rsid w:val="008C3478"/>
    <w:rsid w:val="008C375E"/>
    <w:rsid w:val="008C37DC"/>
    <w:rsid w:val="008C3A4E"/>
    <w:rsid w:val="008C40B6"/>
    <w:rsid w:val="008C44CD"/>
    <w:rsid w:val="008C4A71"/>
    <w:rsid w:val="008C4C4D"/>
    <w:rsid w:val="008C4C82"/>
    <w:rsid w:val="008C51BA"/>
    <w:rsid w:val="008C53A7"/>
    <w:rsid w:val="008C5B56"/>
    <w:rsid w:val="008C60D1"/>
    <w:rsid w:val="008C6119"/>
    <w:rsid w:val="008C62C8"/>
    <w:rsid w:val="008C66B4"/>
    <w:rsid w:val="008C685E"/>
    <w:rsid w:val="008C6A80"/>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1D16"/>
    <w:rsid w:val="008D231D"/>
    <w:rsid w:val="008D23FA"/>
    <w:rsid w:val="008D25F5"/>
    <w:rsid w:val="008D26A0"/>
    <w:rsid w:val="008D27FC"/>
    <w:rsid w:val="008D32A3"/>
    <w:rsid w:val="008D3322"/>
    <w:rsid w:val="008D3C28"/>
    <w:rsid w:val="008D3DA7"/>
    <w:rsid w:val="008D3EF4"/>
    <w:rsid w:val="008D3F7D"/>
    <w:rsid w:val="008D4584"/>
    <w:rsid w:val="008D46A8"/>
    <w:rsid w:val="008D4D1B"/>
    <w:rsid w:val="008D5163"/>
    <w:rsid w:val="008D51BD"/>
    <w:rsid w:val="008D52BC"/>
    <w:rsid w:val="008D5389"/>
    <w:rsid w:val="008D55AB"/>
    <w:rsid w:val="008D57AB"/>
    <w:rsid w:val="008D5F1E"/>
    <w:rsid w:val="008D5F6F"/>
    <w:rsid w:val="008D5F74"/>
    <w:rsid w:val="008D63F2"/>
    <w:rsid w:val="008D6E9F"/>
    <w:rsid w:val="008D707B"/>
    <w:rsid w:val="008D71AA"/>
    <w:rsid w:val="008D73EB"/>
    <w:rsid w:val="008D75D0"/>
    <w:rsid w:val="008D76FF"/>
    <w:rsid w:val="008D772A"/>
    <w:rsid w:val="008D796F"/>
    <w:rsid w:val="008D7B25"/>
    <w:rsid w:val="008D7DD9"/>
    <w:rsid w:val="008D7F51"/>
    <w:rsid w:val="008E023B"/>
    <w:rsid w:val="008E0819"/>
    <w:rsid w:val="008E0976"/>
    <w:rsid w:val="008E0A67"/>
    <w:rsid w:val="008E0C40"/>
    <w:rsid w:val="008E0EAE"/>
    <w:rsid w:val="008E0F52"/>
    <w:rsid w:val="008E0F90"/>
    <w:rsid w:val="008E13F3"/>
    <w:rsid w:val="008E1506"/>
    <w:rsid w:val="008E15EC"/>
    <w:rsid w:val="008E187B"/>
    <w:rsid w:val="008E1A4A"/>
    <w:rsid w:val="008E1A57"/>
    <w:rsid w:val="008E1C22"/>
    <w:rsid w:val="008E1C8D"/>
    <w:rsid w:val="008E1D83"/>
    <w:rsid w:val="008E2361"/>
    <w:rsid w:val="008E25DE"/>
    <w:rsid w:val="008E2ACB"/>
    <w:rsid w:val="008E2BB2"/>
    <w:rsid w:val="008E2D38"/>
    <w:rsid w:val="008E2E10"/>
    <w:rsid w:val="008E2F1E"/>
    <w:rsid w:val="008E2FAF"/>
    <w:rsid w:val="008E342E"/>
    <w:rsid w:val="008E37B1"/>
    <w:rsid w:val="008E3F14"/>
    <w:rsid w:val="008E3F51"/>
    <w:rsid w:val="008E41BA"/>
    <w:rsid w:val="008E4332"/>
    <w:rsid w:val="008E4461"/>
    <w:rsid w:val="008E49A4"/>
    <w:rsid w:val="008E4CE5"/>
    <w:rsid w:val="008E4D92"/>
    <w:rsid w:val="008E4ECC"/>
    <w:rsid w:val="008E5169"/>
    <w:rsid w:val="008E522A"/>
    <w:rsid w:val="008E5626"/>
    <w:rsid w:val="008E595F"/>
    <w:rsid w:val="008E5A4C"/>
    <w:rsid w:val="008E5B15"/>
    <w:rsid w:val="008E5B3F"/>
    <w:rsid w:val="008E5D06"/>
    <w:rsid w:val="008E5D0E"/>
    <w:rsid w:val="008E5E4E"/>
    <w:rsid w:val="008E5F57"/>
    <w:rsid w:val="008E63FE"/>
    <w:rsid w:val="008E647D"/>
    <w:rsid w:val="008E64C7"/>
    <w:rsid w:val="008E69AA"/>
    <w:rsid w:val="008E6BA8"/>
    <w:rsid w:val="008E724A"/>
    <w:rsid w:val="008E736B"/>
    <w:rsid w:val="008E7499"/>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5C3"/>
    <w:rsid w:val="008F1897"/>
    <w:rsid w:val="008F1FBC"/>
    <w:rsid w:val="008F23B9"/>
    <w:rsid w:val="008F2521"/>
    <w:rsid w:val="008F288D"/>
    <w:rsid w:val="008F2B58"/>
    <w:rsid w:val="008F3213"/>
    <w:rsid w:val="008F32B4"/>
    <w:rsid w:val="008F3357"/>
    <w:rsid w:val="008F389C"/>
    <w:rsid w:val="008F38A6"/>
    <w:rsid w:val="008F3A79"/>
    <w:rsid w:val="008F3C6E"/>
    <w:rsid w:val="008F3D34"/>
    <w:rsid w:val="008F4338"/>
    <w:rsid w:val="008F467D"/>
    <w:rsid w:val="008F4992"/>
    <w:rsid w:val="008F4B6E"/>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2E"/>
    <w:rsid w:val="00900061"/>
    <w:rsid w:val="009001E3"/>
    <w:rsid w:val="0090031F"/>
    <w:rsid w:val="009003D2"/>
    <w:rsid w:val="009007BB"/>
    <w:rsid w:val="00900868"/>
    <w:rsid w:val="00900A6A"/>
    <w:rsid w:val="00900CE3"/>
    <w:rsid w:val="00901061"/>
    <w:rsid w:val="0090140C"/>
    <w:rsid w:val="009015D3"/>
    <w:rsid w:val="009019EE"/>
    <w:rsid w:val="00901C0D"/>
    <w:rsid w:val="00902607"/>
    <w:rsid w:val="009027FC"/>
    <w:rsid w:val="00902E3F"/>
    <w:rsid w:val="0090302F"/>
    <w:rsid w:val="00903166"/>
    <w:rsid w:val="00903329"/>
    <w:rsid w:val="0090349B"/>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FD"/>
    <w:rsid w:val="00906FEA"/>
    <w:rsid w:val="00907131"/>
    <w:rsid w:val="00907368"/>
    <w:rsid w:val="0090741F"/>
    <w:rsid w:val="009078DE"/>
    <w:rsid w:val="009079A7"/>
    <w:rsid w:val="00907BFD"/>
    <w:rsid w:val="00907C5D"/>
    <w:rsid w:val="00907E66"/>
    <w:rsid w:val="00907F26"/>
    <w:rsid w:val="00910041"/>
    <w:rsid w:val="0091009A"/>
    <w:rsid w:val="009100B9"/>
    <w:rsid w:val="009105A0"/>
    <w:rsid w:val="0091070D"/>
    <w:rsid w:val="00910894"/>
    <w:rsid w:val="009108A2"/>
    <w:rsid w:val="009108B2"/>
    <w:rsid w:val="009109D3"/>
    <w:rsid w:val="00910DEB"/>
    <w:rsid w:val="00910E68"/>
    <w:rsid w:val="00911290"/>
    <w:rsid w:val="00911828"/>
    <w:rsid w:val="00911867"/>
    <w:rsid w:val="0091188D"/>
    <w:rsid w:val="00911AB3"/>
    <w:rsid w:val="00911AFE"/>
    <w:rsid w:val="0091212D"/>
    <w:rsid w:val="0091244D"/>
    <w:rsid w:val="00912493"/>
    <w:rsid w:val="00912728"/>
    <w:rsid w:val="009127CB"/>
    <w:rsid w:val="00912B88"/>
    <w:rsid w:val="00912C06"/>
    <w:rsid w:val="00912D0B"/>
    <w:rsid w:val="0091300B"/>
    <w:rsid w:val="0091324D"/>
    <w:rsid w:val="009137D4"/>
    <w:rsid w:val="00913873"/>
    <w:rsid w:val="009139E7"/>
    <w:rsid w:val="009141D7"/>
    <w:rsid w:val="009145FC"/>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73E"/>
    <w:rsid w:val="0091698A"/>
    <w:rsid w:val="00916A1D"/>
    <w:rsid w:val="00916D50"/>
    <w:rsid w:val="00916E9D"/>
    <w:rsid w:val="00916EFD"/>
    <w:rsid w:val="00917035"/>
    <w:rsid w:val="00917156"/>
    <w:rsid w:val="009172FA"/>
    <w:rsid w:val="009173D3"/>
    <w:rsid w:val="00917428"/>
    <w:rsid w:val="00917528"/>
    <w:rsid w:val="009176C3"/>
    <w:rsid w:val="00917712"/>
    <w:rsid w:val="00917793"/>
    <w:rsid w:val="00917BBD"/>
    <w:rsid w:val="00920537"/>
    <w:rsid w:val="0092067F"/>
    <w:rsid w:val="0092121B"/>
    <w:rsid w:val="00921479"/>
    <w:rsid w:val="009216AB"/>
    <w:rsid w:val="009217E4"/>
    <w:rsid w:val="00921951"/>
    <w:rsid w:val="009219E6"/>
    <w:rsid w:val="00921BD5"/>
    <w:rsid w:val="00921E85"/>
    <w:rsid w:val="00921F0F"/>
    <w:rsid w:val="00922126"/>
    <w:rsid w:val="00922129"/>
    <w:rsid w:val="00922996"/>
    <w:rsid w:val="00922AEF"/>
    <w:rsid w:val="00922B26"/>
    <w:rsid w:val="00922D20"/>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765"/>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BC4"/>
    <w:rsid w:val="00927C14"/>
    <w:rsid w:val="00927DB2"/>
    <w:rsid w:val="00927E04"/>
    <w:rsid w:val="00927F8C"/>
    <w:rsid w:val="009300F1"/>
    <w:rsid w:val="00930369"/>
    <w:rsid w:val="00930390"/>
    <w:rsid w:val="009304B8"/>
    <w:rsid w:val="00930502"/>
    <w:rsid w:val="0093074C"/>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84D"/>
    <w:rsid w:val="00932CED"/>
    <w:rsid w:val="00932E82"/>
    <w:rsid w:val="009334B6"/>
    <w:rsid w:val="009338B2"/>
    <w:rsid w:val="00933B2A"/>
    <w:rsid w:val="00933B9D"/>
    <w:rsid w:val="00933D66"/>
    <w:rsid w:val="00933EFC"/>
    <w:rsid w:val="0093434D"/>
    <w:rsid w:val="00934A98"/>
    <w:rsid w:val="00934C39"/>
    <w:rsid w:val="00934E17"/>
    <w:rsid w:val="00934F00"/>
    <w:rsid w:val="009350BF"/>
    <w:rsid w:val="009352C9"/>
    <w:rsid w:val="00935337"/>
    <w:rsid w:val="009353DB"/>
    <w:rsid w:val="00935C51"/>
    <w:rsid w:val="00935E6F"/>
    <w:rsid w:val="0093643B"/>
    <w:rsid w:val="00936767"/>
    <w:rsid w:val="00936BB6"/>
    <w:rsid w:val="00936C29"/>
    <w:rsid w:val="00936E7E"/>
    <w:rsid w:val="00936FD8"/>
    <w:rsid w:val="0093710A"/>
    <w:rsid w:val="0093717E"/>
    <w:rsid w:val="009372EF"/>
    <w:rsid w:val="00937883"/>
    <w:rsid w:val="00937A13"/>
    <w:rsid w:val="00937AC7"/>
    <w:rsid w:val="00937BF8"/>
    <w:rsid w:val="00937EAA"/>
    <w:rsid w:val="00940023"/>
    <w:rsid w:val="009401F1"/>
    <w:rsid w:val="009406AC"/>
    <w:rsid w:val="00940E34"/>
    <w:rsid w:val="00940E9E"/>
    <w:rsid w:val="00940FAC"/>
    <w:rsid w:val="009412A7"/>
    <w:rsid w:val="00941CF9"/>
    <w:rsid w:val="0094203F"/>
    <w:rsid w:val="009424A0"/>
    <w:rsid w:val="009424E3"/>
    <w:rsid w:val="009429CA"/>
    <w:rsid w:val="00942D0B"/>
    <w:rsid w:val="00942E11"/>
    <w:rsid w:val="00942E2D"/>
    <w:rsid w:val="00942FB8"/>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42E"/>
    <w:rsid w:val="0095559E"/>
    <w:rsid w:val="0095597F"/>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648"/>
    <w:rsid w:val="00957A24"/>
    <w:rsid w:val="00957C23"/>
    <w:rsid w:val="00960097"/>
    <w:rsid w:val="009605D7"/>
    <w:rsid w:val="00960969"/>
    <w:rsid w:val="00961108"/>
    <w:rsid w:val="00961208"/>
    <w:rsid w:val="00961386"/>
    <w:rsid w:val="009613A5"/>
    <w:rsid w:val="009613C3"/>
    <w:rsid w:val="00961492"/>
    <w:rsid w:val="0096162E"/>
    <w:rsid w:val="0096172D"/>
    <w:rsid w:val="00961927"/>
    <w:rsid w:val="00961E6F"/>
    <w:rsid w:val="00961F45"/>
    <w:rsid w:val="00961FF3"/>
    <w:rsid w:val="0096207F"/>
    <w:rsid w:val="009620AC"/>
    <w:rsid w:val="009626AA"/>
    <w:rsid w:val="00962779"/>
    <w:rsid w:val="009627A8"/>
    <w:rsid w:val="00962FF3"/>
    <w:rsid w:val="00963170"/>
    <w:rsid w:val="00963581"/>
    <w:rsid w:val="00963643"/>
    <w:rsid w:val="00963CBD"/>
    <w:rsid w:val="00963E63"/>
    <w:rsid w:val="00963F50"/>
    <w:rsid w:val="009643E8"/>
    <w:rsid w:val="009645E6"/>
    <w:rsid w:val="0096496B"/>
    <w:rsid w:val="00964E58"/>
    <w:rsid w:val="009651BC"/>
    <w:rsid w:val="0096536C"/>
    <w:rsid w:val="0096583E"/>
    <w:rsid w:val="0096593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843"/>
    <w:rsid w:val="00970DA0"/>
    <w:rsid w:val="00970EDF"/>
    <w:rsid w:val="009712D1"/>
    <w:rsid w:val="009715AB"/>
    <w:rsid w:val="00971600"/>
    <w:rsid w:val="0097172E"/>
    <w:rsid w:val="00971B2A"/>
    <w:rsid w:val="00971D26"/>
    <w:rsid w:val="00971D7D"/>
    <w:rsid w:val="00971EFC"/>
    <w:rsid w:val="00971FAD"/>
    <w:rsid w:val="00972090"/>
    <w:rsid w:val="009720AB"/>
    <w:rsid w:val="00972C2D"/>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3DE"/>
    <w:rsid w:val="00982C76"/>
    <w:rsid w:val="00982CDF"/>
    <w:rsid w:val="00982FA9"/>
    <w:rsid w:val="009830AE"/>
    <w:rsid w:val="009832A8"/>
    <w:rsid w:val="009836E5"/>
    <w:rsid w:val="00983AF2"/>
    <w:rsid w:val="00983AFA"/>
    <w:rsid w:val="00983D3A"/>
    <w:rsid w:val="00983EA0"/>
    <w:rsid w:val="009846DF"/>
    <w:rsid w:val="0098492B"/>
    <w:rsid w:val="00984A83"/>
    <w:rsid w:val="00984E48"/>
    <w:rsid w:val="00985CEC"/>
    <w:rsid w:val="00985D69"/>
    <w:rsid w:val="00985E04"/>
    <w:rsid w:val="00985EF7"/>
    <w:rsid w:val="00985F6E"/>
    <w:rsid w:val="0098611A"/>
    <w:rsid w:val="009864B1"/>
    <w:rsid w:val="00986573"/>
    <w:rsid w:val="009867CF"/>
    <w:rsid w:val="00986C0A"/>
    <w:rsid w:val="00986CC5"/>
    <w:rsid w:val="00986CD0"/>
    <w:rsid w:val="00986D75"/>
    <w:rsid w:val="00987099"/>
    <w:rsid w:val="00987389"/>
    <w:rsid w:val="009873CA"/>
    <w:rsid w:val="0098769C"/>
    <w:rsid w:val="009877FC"/>
    <w:rsid w:val="00987C6B"/>
    <w:rsid w:val="009905E9"/>
    <w:rsid w:val="00990A70"/>
    <w:rsid w:val="00990AF6"/>
    <w:rsid w:val="00990B43"/>
    <w:rsid w:val="00990D45"/>
    <w:rsid w:val="00990EAC"/>
    <w:rsid w:val="009911A5"/>
    <w:rsid w:val="009918F3"/>
    <w:rsid w:val="00991A4E"/>
    <w:rsid w:val="00991CC2"/>
    <w:rsid w:val="00991D6A"/>
    <w:rsid w:val="009920FF"/>
    <w:rsid w:val="009922CC"/>
    <w:rsid w:val="0099342C"/>
    <w:rsid w:val="00993822"/>
    <w:rsid w:val="00993836"/>
    <w:rsid w:val="00993A5E"/>
    <w:rsid w:val="00993C42"/>
    <w:rsid w:val="0099402A"/>
    <w:rsid w:val="009941F6"/>
    <w:rsid w:val="0099429A"/>
    <w:rsid w:val="00994649"/>
    <w:rsid w:val="00994873"/>
    <w:rsid w:val="00994971"/>
    <w:rsid w:val="00994A10"/>
    <w:rsid w:val="00994C64"/>
    <w:rsid w:val="00994C85"/>
    <w:rsid w:val="00994E09"/>
    <w:rsid w:val="00994EA7"/>
    <w:rsid w:val="00994F4B"/>
    <w:rsid w:val="009950B6"/>
    <w:rsid w:val="00995141"/>
    <w:rsid w:val="009954B2"/>
    <w:rsid w:val="009957D9"/>
    <w:rsid w:val="009958A4"/>
    <w:rsid w:val="009959C5"/>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6CC"/>
    <w:rsid w:val="009A5A05"/>
    <w:rsid w:val="009A5AD2"/>
    <w:rsid w:val="009A5C17"/>
    <w:rsid w:val="009A6733"/>
    <w:rsid w:val="009A6960"/>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59ED"/>
    <w:rsid w:val="009C611B"/>
    <w:rsid w:val="009C62F8"/>
    <w:rsid w:val="009C6335"/>
    <w:rsid w:val="009C6D58"/>
    <w:rsid w:val="009C6F27"/>
    <w:rsid w:val="009C7204"/>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3B92"/>
    <w:rsid w:val="009D3E1A"/>
    <w:rsid w:val="009D4339"/>
    <w:rsid w:val="009D444F"/>
    <w:rsid w:val="009D48F4"/>
    <w:rsid w:val="009D4A49"/>
    <w:rsid w:val="009D4D68"/>
    <w:rsid w:val="009D544F"/>
    <w:rsid w:val="009D594D"/>
    <w:rsid w:val="009D5976"/>
    <w:rsid w:val="009D6003"/>
    <w:rsid w:val="009D6209"/>
    <w:rsid w:val="009D62EB"/>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235"/>
    <w:rsid w:val="009E161A"/>
    <w:rsid w:val="009E17ED"/>
    <w:rsid w:val="009E1F51"/>
    <w:rsid w:val="009E20D7"/>
    <w:rsid w:val="009E23C5"/>
    <w:rsid w:val="009E2469"/>
    <w:rsid w:val="009E26CE"/>
    <w:rsid w:val="009E276C"/>
    <w:rsid w:val="009E28DA"/>
    <w:rsid w:val="009E2C4E"/>
    <w:rsid w:val="009E2C51"/>
    <w:rsid w:val="009E2D0D"/>
    <w:rsid w:val="009E2E43"/>
    <w:rsid w:val="009E302F"/>
    <w:rsid w:val="009E30FA"/>
    <w:rsid w:val="009E35BB"/>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83"/>
    <w:rsid w:val="009E594A"/>
    <w:rsid w:val="009E5AF5"/>
    <w:rsid w:val="009E5CA6"/>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2C"/>
    <w:rsid w:val="009F554D"/>
    <w:rsid w:val="009F55C9"/>
    <w:rsid w:val="009F56D8"/>
    <w:rsid w:val="009F58FE"/>
    <w:rsid w:val="009F5CD5"/>
    <w:rsid w:val="009F6123"/>
    <w:rsid w:val="009F619C"/>
    <w:rsid w:val="009F62DF"/>
    <w:rsid w:val="009F63DE"/>
    <w:rsid w:val="009F640F"/>
    <w:rsid w:val="009F64A4"/>
    <w:rsid w:val="009F64A9"/>
    <w:rsid w:val="009F656A"/>
    <w:rsid w:val="009F6D53"/>
    <w:rsid w:val="009F6DF4"/>
    <w:rsid w:val="009F742B"/>
    <w:rsid w:val="009F74E0"/>
    <w:rsid w:val="009F74F9"/>
    <w:rsid w:val="009F763A"/>
    <w:rsid w:val="009F775C"/>
    <w:rsid w:val="009F7D66"/>
    <w:rsid w:val="009F7EA4"/>
    <w:rsid w:val="009F7F58"/>
    <w:rsid w:val="00A00022"/>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646"/>
    <w:rsid w:val="00A027E9"/>
    <w:rsid w:val="00A02832"/>
    <w:rsid w:val="00A02A31"/>
    <w:rsid w:val="00A02A8A"/>
    <w:rsid w:val="00A02ABB"/>
    <w:rsid w:val="00A02FCE"/>
    <w:rsid w:val="00A0301C"/>
    <w:rsid w:val="00A030C0"/>
    <w:rsid w:val="00A033E8"/>
    <w:rsid w:val="00A03812"/>
    <w:rsid w:val="00A03846"/>
    <w:rsid w:val="00A038CF"/>
    <w:rsid w:val="00A038DE"/>
    <w:rsid w:val="00A0394F"/>
    <w:rsid w:val="00A03C18"/>
    <w:rsid w:val="00A04123"/>
    <w:rsid w:val="00A04B4A"/>
    <w:rsid w:val="00A04BC1"/>
    <w:rsid w:val="00A04CAD"/>
    <w:rsid w:val="00A04DB5"/>
    <w:rsid w:val="00A0528D"/>
    <w:rsid w:val="00A052D8"/>
    <w:rsid w:val="00A05549"/>
    <w:rsid w:val="00A05975"/>
    <w:rsid w:val="00A05F54"/>
    <w:rsid w:val="00A06095"/>
    <w:rsid w:val="00A066EB"/>
    <w:rsid w:val="00A06774"/>
    <w:rsid w:val="00A06BB4"/>
    <w:rsid w:val="00A06F19"/>
    <w:rsid w:val="00A071E5"/>
    <w:rsid w:val="00A0729B"/>
    <w:rsid w:val="00A0768C"/>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8C3"/>
    <w:rsid w:val="00A178EE"/>
    <w:rsid w:val="00A17EA7"/>
    <w:rsid w:val="00A200E2"/>
    <w:rsid w:val="00A20182"/>
    <w:rsid w:val="00A20376"/>
    <w:rsid w:val="00A206B8"/>
    <w:rsid w:val="00A20962"/>
    <w:rsid w:val="00A20BFC"/>
    <w:rsid w:val="00A2103E"/>
    <w:rsid w:val="00A210B0"/>
    <w:rsid w:val="00A216B5"/>
    <w:rsid w:val="00A217B0"/>
    <w:rsid w:val="00A217F3"/>
    <w:rsid w:val="00A21DA8"/>
    <w:rsid w:val="00A21EFA"/>
    <w:rsid w:val="00A223F5"/>
    <w:rsid w:val="00A22A57"/>
    <w:rsid w:val="00A22AC3"/>
    <w:rsid w:val="00A22CF7"/>
    <w:rsid w:val="00A22F6C"/>
    <w:rsid w:val="00A2310A"/>
    <w:rsid w:val="00A23131"/>
    <w:rsid w:val="00A23398"/>
    <w:rsid w:val="00A2380A"/>
    <w:rsid w:val="00A23A15"/>
    <w:rsid w:val="00A23BB1"/>
    <w:rsid w:val="00A23F1B"/>
    <w:rsid w:val="00A24194"/>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36A"/>
    <w:rsid w:val="00A2740F"/>
    <w:rsid w:val="00A274C1"/>
    <w:rsid w:val="00A27834"/>
    <w:rsid w:val="00A27D5B"/>
    <w:rsid w:val="00A27DF7"/>
    <w:rsid w:val="00A27F4D"/>
    <w:rsid w:val="00A28C24"/>
    <w:rsid w:val="00A3033D"/>
    <w:rsid w:val="00A306C0"/>
    <w:rsid w:val="00A30C39"/>
    <w:rsid w:val="00A30F6A"/>
    <w:rsid w:val="00A30FB4"/>
    <w:rsid w:val="00A310BE"/>
    <w:rsid w:val="00A31230"/>
    <w:rsid w:val="00A31338"/>
    <w:rsid w:val="00A31769"/>
    <w:rsid w:val="00A31867"/>
    <w:rsid w:val="00A31A8A"/>
    <w:rsid w:val="00A31AF6"/>
    <w:rsid w:val="00A31C5B"/>
    <w:rsid w:val="00A32293"/>
    <w:rsid w:val="00A3235E"/>
    <w:rsid w:val="00A325A1"/>
    <w:rsid w:val="00A32A10"/>
    <w:rsid w:val="00A32E39"/>
    <w:rsid w:val="00A32ED5"/>
    <w:rsid w:val="00A33438"/>
    <w:rsid w:val="00A33455"/>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2B7"/>
    <w:rsid w:val="00A358CE"/>
    <w:rsid w:val="00A3597E"/>
    <w:rsid w:val="00A359A9"/>
    <w:rsid w:val="00A359D0"/>
    <w:rsid w:val="00A35A5C"/>
    <w:rsid w:val="00A35AE1"/>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1FF"/>
    <w:rsid w:val="00A40227"/>
    <w:rsid w:val="00A40814"/>
    <w:rsid w:val="00A40E01"/>
    <w:rsid w:val="00A4171B"/>
    <w:rsid w:val="00A417D2"/>
    <w:rsid w:val="00A41909"/>
    <w:rsid w:val="00A41C07"/>
    <w:rsid w:val="00A41E10"/>
    <w:rsid w:val="00A41FA4"/>
    <w:rsid w:val="00A4253F"/>
    <w:rsid w:val="00A42551"/>
    <w:rsid w:val="00A42A16"/>
    <w:rsid w:val="00A42BB9"/>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27C"/>
    <w:rsid w:val="00A453C7"/>
    <w:rsid w:val="00A454EB"/>
    <w:rsid w:val="00A45671"/>
    <w:rsid w:val="00A45736"/>
    <w:rsid w:val="00A45B9B"/>
    <w:rsid w:val="00A45BE2"/>
    <w:rsid w:val="00A45F0F"/>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2F5"/>
    <w:rsid w:val="00A506BC"/>
    <w:rsid w:val="00A507FE"/>
    <w:rsid w:val="00A50806"/>
    <w:rsid w:val="00A50888"/>
    <w:rsid w:val="00A508E3"/>
    <w:rsid w:val="00A50B72"/>
    <w:rsid w:val="00A50C22"/>
    <w:rsid w:val="00A50D91"/>
    <w:rsid w:val="00A51086"/>
    <w:rsid w:val="00A51167"/>
    <w:rsid w:val="00A5138E"/>
    <w:rsid w:val="00A51C46"/>
    <w:rsid w:val="00A51E31"/>
    <w:rsid w:val="00A51E5C"/>
    <w:rsid w:val="00A5250F"/>
    <w:rsid w:val="00A5255F"/>
    <w:rsid w:val="00A525B9"/>
    <w:rsid w:val="00A5268C"/>
    <w:rsid w:val="00A5291A"/>
    <w:rsid w:val="00A52A0B"/>
    <w:rsid w:val="00A52D37"/>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8A8"/>
    <w:rsid w:val="00A559C4"/>
    <w:rsid w:val="00A55D1A"/>
    <w:rsid w:val="00A55D30"/>
    <w:rsid w:val="00A5613D"/>
    <w:rsid w:val="00A565D6"/>
    <w:rsid w:val="00A56993"/>
    <w:rsid w:val="00A569D2"/>
    <w:rsid w:val="00A56AAA"/>
    <w:rsid w:val="00A56C22"/>
    <w:rsid w:val="00A56C9F"/>
    <w:rsid w:val="00A56D52"/>
    <w:rsid w:val="00A57206"/>
    <w:rsid w:val="00A573AA"/>
    <w:rsid w:val="00A57415"/>
    <w:rsid w:val="00A57418"/>
    <w:rsid w:val="00A575DB"/>
    <w:rsid w:val="00A57B06"/>
    <w:rsid w:val="00A57FF3"/>
    <w:rsid w:val="00A602D2"/>
    <w:rsid w:val="00A6055B"/>
    <w:rsid w:val="00A606A4"/>
    <w:rsid w:val="00A609C5"/>
    <w:rsid w:val="00A609E0"/>
    <w:rsid w:val="00A60B05"/>
    <w:rsid w:val="00A60EDB"/>
    <w:rsid w:val="00A61033"/>
    <w:rsid w:val="00A6112B"/>
    <w:rsid w:val="00A612D1"/>
    <w:rsid w:val="00A6147B"/>
    <w:rsid w:val="00A614A6"/>
    <w:rsid w:val="00A61D8A"/>
    <w:rsid w:val="00A61DDD"/>
    <w:rsid w:val="00A623B3"/>
    <w:rsid w:val="00A62959"/>
    <w:rsid w:val="00A630DE"/>
    <w:rsid w:val="00A63BF6"/>
    <w:rsid w:val="00A63F0A"/>
    <w:rsid w:val="00A6407C"/>
    <w:rsid w:val="00A641E4"/>
    <w:rsid w:val="00A6458B"/>
    <w:rsid w:val="00A64772"/>
    <w:rsid w:val="00A64A5F"/>
    <w:rsid w:val="00A64A6B"/>
    <w:rsid w:val="00A64A90"/>
    <w:rsid w:val="00A64AD8"/>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58D"/>
    <w:rsid w:val="00A67817"/>
    <w:rsid w:val="00A679A4"/>
    <w:rsid w:val="00A67D68"/>
    <w:rsid w:val="00A67D6A"/>
    <w:rsid w:val="00A67FD3"/>
    <w:rsid w:val="00A702CD"/>
    <w:rsid w:val="00A706A2"/>
    <w:rsid w:val="00A708FF"/>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46B"/>
    <w:rsid w:val="00A7382C"/>
    <w:rsid w:val="00A73ABB"/>
    <w:rsid w:val="00A740CD"/>
    <w:rsid w:val="00A74410"/>
    <w:rsid w:val="00A7451A"/>
    <w:rsid w:val="00A74C2D"/>
    <w:rsid w:val="00A7526F"/>
    <w:rsid w:val="00A75314"/>
    <w:rsid w:val="00A75742"/>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244"/>
    <w:rsid w:val="00A853DD"/>
    <w:rsid w:val="00A854EF"/>
    <w:rsid w:val="00A855AE"/>
    <w:rsid w:val="00A8561C"/>
    <w:rsid w:val="00A85B5C"/>
    <w:rsid w:val="00A85B93"/>
    <w:rsid w:val="00A85EA9"/>
    <w:rsid w:val="00A85EF0"/>
    <w:rsid w:val="00A85F59"/>
    <w:rsid w:val="00A8688D"/>
    <w:rsid w:val="00A86A82"/>
    <w:rsid w:val="00A86AB9"/>
    <w:rsid w:val="00A86ABF"/>
    <w:rsid w:val="00A86E21"/>
    <w:rsid w:val="00A870B5"/>
    <w:rsid w:val="00A8748B"/>
    <w:rsid w:val="00A874F8"/>
    <w:rsid w:val="00A87705"/>
    <w:rsid w:val="00A87B8F"/>
    <w:rsid w:val="00A87D1F"/>
    <w:rsid w:val="00A90025"/>
    <w:rsid w:val="00A90126"/>
    <w:rsid w:val="00A903D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24F"/>
    <w:rsid w:val="00A93364"/>
    <w:rsid w:val="00A93378"/>
    <w:rsid w:val="00A9349C"/>
    <w:rsid w:val="00A938E6"/>
    <w:rsid w:val="00A93C51"/>
    <w:rsid w:val="00A93C61"/>
    <w:rsid w:val="00A940C6"/>
    <w:rsid w:val="00A94255"/>
    <w:rsid w:val="00A94515"/>
    <w:rsid w:val="00A94545"/>
    <w:rsid w:val="00A94646"/>
    <w:rsid w:val="00A94932"/>
    <w:rsid w:val="00A94B22"/>
    <w:rsid w:val="00A94EB2"/>
    <w:rsid w:val="00A950AC"/>
    <w:rsid w:val="00A95682"/>
    <w:rsid w:val="00A95937"/>
    <w:rsid w:val="00A95DE4"/>
    <w:rsid w:val="00A961C9"/>
    <w:rsid w:val="00A96574"/>
    <w:rsid w:val="00A96A80"/>
    <w:rsid w:val="00A971C7"/>
    <w:rsid w:val="00A97337"/>
    <w:rsid w:val="00A9789A"/>
    <w:rsid w:val="00A97B18"/>
    <w:rsid w:val="00A97C45"/>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51D"/>
    <w:rsid w:val="00AA3625"/>
    <w:rsid w:val="00AA36B5"/>
    <w:rsid w:val="00AA3800"/>
    <w:rsid w:val="00AA383B"/>
    <w:rsid w:val="00AA3B2E"/>
    <w:rsid w:val="00AA4027"/>
    <w:rsid w:val="00AA41EE"/>
    <w:rsid w:val="00AA447E"/>
    <w:rsid w:val="00AA4621"/>
    <w:rsid w:val="00AA50E7"/>
    <w:rsid w:val="00AA57A4"/>
    <w:rsid w:val="00AA59B5"/>
    <w:rsid w:val="00AA5D80"/>
    <w:rsid w:val="00AA5EE4"/>
    <w:rsid w:val="00AA604A"/>
    <w:rsid w:val="00AA64DF"/>
    <w:rsid w:val="00AA665B"/>
    <w:rsid w:val="00AA686C"/>
    <w:rsid w:val="00AA6A7D"/>
    <w:rsid w:val="00AA6C53"/>
    <w:rsid w:val="00AA6F6E"/>
    <w:rsid w:val="00AA73D1"/>
    <w:rsid w:val="00AA7434"/>
    <w:rsid w:val="00AA758B"/>
    <w:rsid w:val="00AA7595"/>
    <w:rsid w:val="00AA7709"/>
    <w:rsid w:val="00AA7819"/>
    <w:rsid w:val="00AA799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8F"/>
    <w:rsid w:val="00AB2697"/>
    <w:rsid w:val="00AB2B5B"/>
    <w:rsid w:val="00AB2DEE"/>
    <w:rsid w:val="00AB2FE2"/>
    <w:rsid w:val="00AB318B"/>
    <w:rsid w:val="00AB3462"/>
    <w:rsid w:val="00AB4077"/>
    <w:rsid w:val="00AB40C2"/>
    <w:rsid w:val="00AB431D"/>
    <w:rsid w:val="00AB4325"/>
    <w:rsid w:val="00AB47A7"/>
    <w:rsid w:val="00AB4AE2"/>
    <w:rsid w:val="00AB4B95"/>
    <w:rsid w:val="00AB5094"/>
    <w:rsid w:val="00AB5214"/>
    <w:rsid w:val="00AB536A"/>
    <w:rsid w:val="00AB5576"/>
    <w:rsid w:val="00AB55D1"/>
    <w:rsid w:val="00AB57DB"/>
    <w:rsid w:val="00AB594E"/>
    <w:rsid w:val="00AB5B51"/>
    <w:rsid w:val="00AB5E9A"/>
    <w:rsid w:val="00AB5F9D"/>
    <w:rsid w:val="00AB60FE"/>
    <w:rsid w:val="00AB621D"/>
    <w:rsid w:val="00AB626D"/>
    <w:rsid w:val="00AB64D1"/>
    <w:rsid w:val="00AB6686"/>
    <w:rsid w:val="00AB6733"/>
    <w:rsid w:val="00AB67B7"/>
    <w:rsid w:val="00AB6A45"/>
    <w:rsid w:val="00AB6C0C"/>
    <w:rsid w:val="00AB6D48"/>
    <w:rsid w:val="00AB6FE9"/>
    <w:rsid w:val="00AB71E1"/>
    <w:rsid w:val="00AB7647"/>
    <w:rsid w:val="00AB76B2"/>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A66"/>
    <w:rsid w:val="00AC3043"/>
    <w:rsid w:val="00AC3320"/>
    <w:rsid w:val="00AC363A"/>
    <w:rsid w:val="00AC36FA"/>
    <w:rsid w:val="00AC3885"/>
    <w:rsid w:val="00AC3A25"/>
    <w:rsid w:val="00AC3D08"/>
    <w:rsid w:val="00AC3D34"/>
    <w:rsid w:val="00AC3F28"/>
    <w:rsid w:val="00AC410B"/>
    <w:rsid w:val="00AC4685"/>
    <w:rsid w:val="00AC46BB"/>
    <w:rsid w:val="00AC47F5"/>
    <w:rsid w:val="00AC485D"/>
    <w:rsid w:val="00AC4CD2"/>
    <w:rsid w:val="00AC4F54"/>
    <w:rsid w:val="00AC5215"/>
    <w:rsid w:val="00AC5257"/>
    <w:rsid w:val="00AC59EA"/>
    <w:rsid w:val="00AC5B64"/>
    <w:rsid w:val="00AC5B7C"/>
    <w:rsid w:val="00AC5E95"/>
    <w:rsid w:val="00AC6153"/>
    <w:rsid w:val="00AC64E1"/>
    <w:rsid w:val="00AC6A14"/>
    <w:rsid w:val="00AC6B83"/>
    <w:rsid w:val="00AC6C35"/>
    <w:rsid w:val="00AC6C63"/>
    <w:rsid w:val="00AC6ED8"/>
    <w:rsid w:val="00AC71B9"/>
    <w:rsid w:val="00AC726D"/>
    <w:rsid w:val="00AC733F"/>
    <w:rsid w:val="00AC7667"/>
    <w:rsid w:val="00AC779C"/>
    <w:rsid w:val="00AC7859"/>
    <w:rsid w:val="00AC7AF3"/>
    <w:rsid w:val="00AC7B39"/>
    <w:rsid w:val="00AC7DED"/>
    <w:rsid w:val="00AD0215"/>
    <w:rsid w:val="00AD026E"/>
    <w:rsid w:val="00AD03AB"/>
    <w:rsid w:val="00AD0502"/>
    <w:rsid w:val="00AD0512"/>
    <w:rsid w:val="00AD05FC"/>
    <w:rsid w:val="00AD066D"/>
    <w:rsid w:val="00AD0814"/>
    <w:rsid w:val="00AD0BF4"/>
    <w:rsid w:val="00AD0F10"/>
    <w:rsid w:val="00AD0F7E"/>
    <w:rsid w:val="00AD1125"/>
    <w:rsid w:val="00AD1257"/>
    <w:rsid w:val="00AD1310"/>
    <w:rsid w:val="00AD1612"/>
    <w:rsid w:val="00AD17C7"/>
    <w:rsid w:val="00AD18C1"/>
    <w:rsid w:val="00AD19E3"/>
    <w:rsid w:val="00AD19FC"/>
    <w:rsid w:val="00AD1D07"/>
    <w:rsid w:val="00AD204B"/>
    <w:rsid w:val="00AD2080"/>
    <w:rsid w:val="00AD22F3"/>
    <w:rsid w:val="00AD240F"/>
    <w:rsid w:val="00AD2A81"/>
    <w:rsid w:val="00AD32C0"/>
    <w:rsid w:val="00AD3990"/>
    <w:rsid w:val="00AD3B5D"/>
    <w:rsid w:val="00AD3CAD"/>
    <w:rsid w:val="00AD4080"/>
    <w:rsid w:val="00AD413D"/>
    <w:rsid w:val="00AD44B5"/>
    <w:rsid w:val="00AD44D7"/>
    <w:rsid w:val="00AD45B8"/>
    <w:rsid w:val="00AD4A91"/>
    <w:rsid w:val="00AD4D30"/>
    <w:rsid w:val="00AD4E0E"/>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0A2"/>
    <w:rsid w:val="00AE44FB"/>
    <w:rsid w:val="00AE47B7"/>
    <w:rsid w:val="00AE48E4"/>
    <w:rsid w:val="00AE490B"/>
    <w:rsid w:val="00AE49A3"/>
    <w:rsid w:val="00AE4DC1"/>
    <w:rsid w:val="00AE4EE5"/>
    <w:rsid w:val="00AE5139"/>
    <w:rsid w:val="00AE5145"/>
    <w:rsid w:val="00AE516B"/>
    <w:rsid w:val="00AE5466"/>
    <w:rsid w:val="00AE572E"/>
    <w:rsid w:val="00AE5E52"/>
    <w:rsid w:val="00AE5EDD"/>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8C"/>
    <w:rsid w:val="00AF08EB"/>
    <w:rsid w:val="00AF0F1B"/>
    <w:rsid w:val="00AF14DC"/>
    <w:rsid w:val="00AF1890"/>
    <w:rsid w:val="00AF1A43"/>
    <w:rsid w:val="00AF1CF1"/>
    <w:rsid w:val="00AF1D7A"/>
    <w:rsid w:val="00AF2095"/>
    <w:rsid w:val="00AF2210"/>
    <w:rsid w:val="00AF28FC"/>
    <w:rsid w:val="00AF3233"/>
    <w:rsid w:val="00AF3494"/>
    <w:rsid w:val="00AF4520"/>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9D3"/>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35B"/>
    <w:rsid w:val="00B024A1"/>
    <w:rsid w:val="00B0254E"/>
    <w:rsid w:val="00B026C5"/>
    <w:rsid w:val="00B0297E"/>
    <w:rsid w:val="00B02D45"/>
    <w:rsid w:val="00B02DB8"/>
    <w:rsid w:val="00B02DEB"/>
    <w:rsid w:val="00B0308D"/>
    <w:rsid w:val="00B031F1"/>
    <w:rsid w:val="00B037B6"/>
    <w:rsid w:val="00B03F30"/>
    <w:rsid w:val="00B0404C"/>
    <w:rsid w:val="00B0404F"/>
    <w:rsid w:val="00B04187"/>
    <w:rsid w:val="00B047D0"/>
    <w:rsid w:val="00B04B60"/>
    <w:rsid w:val="00B05400"/>
    <w:rsid w:val="00B05B5C"/>
    <w:rsid w:val="00B05D27"/>
    <w:rsid w:val="00B05E73"/>
    <w:rsid w:val="00B05E8B"/>
    <w:rsid w:val="00B05FBE"/>
    <w:rsid w:val="00B06028"/>
    <w:rsid w:val="00B060FD"/>
    <w:rsid w:val="00B061D9"/>
    <w:rsid w:val="00B067C1"/>
    <w:rsid w:val="00B06A7F"/>
    <w:rsid w:val="00B06C81"/>
    <w:rsid w:val="00B06D42"/>
    <w:rsid w:val="00B06EF8"/>
    <w:rsid w:val="00B07456"/>
    <w:rsid w:val="00B10990"/>
    <w:rsid w:val="00B109C2"/>
    <w:rsid w:val="00B10F35"/>
    <w:rsid w:val="00B1113F"/>
    <w:rsid w:val="00B11155"/>
    <w:rsid w:val="00B1148C"/>
    <w:rsid w:val="00B116E6"/>
    <w:rsid w:val="00B11752"/>
    <w:rsid w:val="00B11841"/>
    <w:rsid w:val="00B119AE"/>
    <w:rsid w:val="00B11BC3"/>
    <w:rsid w:val="00B11DE7"/>
    <w:rsid w:val="00B11F3B"/>
    <w:rsid w:val="00B12117"/>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68A"/>
    <w:rsid w:val="00B167B8"/>
    <w:rsid w:val="00B168B1"/>
    <w:rsid w:val="00B16A42"/>
    <w:rsid w:val="00B1702A"/>
    <w:rsid w:val="00B17042"/>
    <w:rsid w:val="00B1732F"/>
    <w:rsid w:val="00B17CBD"/>
    <w:rsid w:val="00B17DDE"/>
    <w:rsid w:val="00B2015B"/>
    <w:rsid w:val="00B20287"/>
    <w:rsid w:val="00B20484"/>
    <w:rsid w:val="00B20536"/>
    <w:rsid w:val="00B2062B"/>
    <w:rsid w:val="00B20C35"/>
    <w:rsid w:val="00B20C40"/>
    <w:rsid w:val="00B20CC0"/>
    <w:rsid w:val="00B20E90"/>
    <w:rsid w:val="00B20E92"/>
    <w:rsid w:val="00B211DD"/>
    <w:rsid w:val="00B2136C"/>
    <w:rsid w:val="00B2149D"/>
    <w:rsid w:val="00B215E5"/>
    <w:rsid w:val="00B219D5"/>
    <w:rsid w:val="00B21B86"/>
    <w:rsid w:val="00B21CFE"/>
    <w:rsid w:val="00B21DB4"/>
    <w:rsid w:val="00B22089"/>
    <w:rsid w:val="00B22150"/>
    <w:rsid w:val="00B2223A"/>
    <w:rsid w:val="00B2236C"/>
    <w:rsid w:val="00B22616"/>
    <w:rsid w:val="00B226AB"/>
    <w:rsid w:val="00B22D9B"/>
    <w:rsid w:val="00B22E5E"/>
    <w:rsid w:val="00B2319A"/>
    <w:rsid w:val="00B23578"/>
    <w:rsid w:val="00B2377D"/>
    <w:rsid w:val="00B23B6D"/>
    <w:rsid w:val="00B2400E"/>
    <w:rsid w:val="00B241FF"/>
    <w:rsid w:val="00B24246"/>
    <w:rsid w:val="00B248C8"/>
    <w:rsid w:val="00B24B4E"/>
    <w:rsid w:val="00B25023"/>
    <w:rsid w:val="00B2508C"/>
    <w:rsid w:val="00B25092"/>
    <w:rsid w:val="00B252D8"/>
    <w:rsid w:val="00B25560"/>
    <w:rsid w:val="00B255E6"/>
    <w:rsid w:val="00B25A45"/>
    <w:rsid w:val="00B25BDA"/>
    <w:rsid w:val="00B25CDE"/>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D6"/>
    <w:rsid w:val="00B315E7"/>
    <w:rsid w:val="00B317C5"/>
    <w:rsid w:val="00B31C10"/>
    <w:rsid w:val="00B32066"/>
    <w:rsid w:val="00B32220"/>
    <w:rsid w:val="00B3228E"/>
    <w:rsid w:val="00B3242C"/>
    <w:rsid w:val="00B324D3"/>
    <w:rsid w:val="00B324ED"/>
    <w:rsid w:val="00B327B9"/>
    <w:rsid w:val="00B329CB"/>
    <w:rsid w:val="00B32A8D"/>
    <w:rsid w:val="00B32E5C"/>
    <w:rsid w:val="00B32EB5"/>
    <w:rsid w:val="00B32F8C"/>
    <w:rsid w:val="00B33035"/>
    <w:rsid w:val="00B3324A"/>
    <w:rsid w:val="00B332DB"/>
    <w:rsid w:val="00B33344"/>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D8"/>
    <w:rsid w:val="00B358E1"/>
    <w:rsid w:val="00B35990"/>
    <w:rsid w:val="00B35A53"/>
    <w:rsid w:val="00B35CCC"/>
    <w:rsid w:val="00B36253"/>
    <w:rsid w:val="00B368AD"/>
    <w:rsid w:val="00B368F1"/>
    <w:rsid w:val="00B36984"/>
    <w:rsid w:val="00B369D4"/>
    <w:rsid w:val="00B36E3D"/>
    <w:rsid w:val="00B36FD9"/>
    <w:rsid w:val="00B3713D"/>
    <w:rsid w:val="00B37255"/>
    <w:rsid w:val="00B375D0"/>
    <w:rsid w:val="00B37A18"/>
    <w:rsid w:val="00B37A8F"/>
    <w:rsid w:val="00B37DB3"/>
    <w:rsid w:val="00B40043"/>
    <w:rsid w:val="00B4038D"/>
    <w:rsid w:val="00B40B85"/>
    <w:rsid w:val="00B40CC6"/>
    <w:rsid w:val="00B411A9"/>
    <w:rsid w:val="00B41444"/>
    <w:rsid w:val="00B41462"/>
    <w:rsid w:val="00B41534"/>
    <w:rsid w:val="00B41A42"/>
    <w:rsid w:val="00B41CE3"/>
    <w:rsid w:val="00B42312"/>
    <w:rsid w:val="00B4235B"/>
    <w:rsid w:val="00B423DB"/>
    <w:rsid w:val="00B42793"/>
    <w:rsid w:val="00B42877"/>
    <w:rsid w:val="00B42980"/>
    <w:rsid w:val="00B42DDE"/>
    <w:rsid w:val="00B43041"/>
    <w:rsid w:val="00B4318F"/>
    <w:rsid w:val="00B43256"/>
    <w:rsid w:val="00B43667"/>
    <w:rsid w:val="00B436E1"/>
    <w:rsid w:val="00B43938"/>
    <w:rsid w:val="00B43DEC"/>
    <w:rsid w:val="00B43FB1"/>
    <w:rsid w:val="00B4438A"/>
    <w:rsid w:val="00B4441B"/>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3DB"/>
    <w:rsid w:val="00B538C3"/>
    <w:rsid w:val="00B538C5"/>
    <w:rsid w:val="00B539C7"/>
    <w:rsid w:val="00B53A46"/>
    <w:rsid w:val="00B53BC1"/>
    <w:rsid w:val="00B53E9A"/>
    <w:rsid w:val="00B54668"/>
    <w:rsid w:val="00B54B15"/>
    <w:rsid w:val="00B54B5C"/>
    <w:rsid w:val="00B54CD9"/>
    <w:rsid w:val="00B54D86"/>
    <w:rsid w:val="00B550F1"/>
    <w:rsid w:val="00B5529A"/>
    <w:rsid w:val="00B5529C"/>
    <w:rsid w:val="00B55771"/>
    <w:rsid w:val="00B559CA"/>
    <w:rsid w:val="00B55A52"/>
    <w:rsid w:val="00B55AD7"/>
    <w:rsid w:val="00B56242"/>
    <w:rsid w:val="00B5673C"/>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2F2"/>
    <w:rsid w:val="00B6177A"/>
    <w:rsid w:val="00B617FE"/>
    <w:rsid w:val="00B61B4E"/>
    <w:rsid w:val="00B61D08"/>
    <w:rsid w:val="00B621BB"/>
    <w:rsid w:val="00B62201"/>
    <w:rsid w:val="00B62237"/>
    <w:rsid w:val="00B62680"/>
    <w:rsid w:val="00B62736"/>
    <w:rsid w:val="00B62776"/>
    <w:rsid w:val="00B62BB3"/>
    <w:rsid w:val="00B62DC9"/>
    <w:rsid w:val="00B62E7E"/>
    <w:rsid w:val="00B62FC3"/>
    <w:rsid w:val="00B63337"/>
    <w:rsid w:val="00B637DB"/>
    <w:rsid w:val="00B64201"/>
    <w:rsid w:val="00B643A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18B"/>
    <w:rsid w:val="00B75271"/>
    <w:rsid w:val="00B7530E"/>
    <w:rsid w:val="00B75A63"/>
    <w:rsid w:val="00B75C39"/>
    <w:rsid w:val="00B75E91"/>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32A"/>
    <w:rsid w:val="00B816A6"/>
    <w:rsid w:val="00B81B02"/>
    <w:rsid w:val="00B82504"/>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5F1"/>
    <w:rsid w:val="00B875FB"/>
    <w:rsid w:val="00B87644"/>
    <w:rsid w:val="00B878DA"/>
    <w:rsid w:val="00B878F7"/>
    <w:rsid w:val="00B87B14"/>
    <w:rsid w:val="00B90B95"/>
    <w:rsid w:val="00B910E8"/>
    <w:rsid w:val="00B91105"/>
    <w:rsid w:val="00B9150E"/>
    <w:rsid w:val="00B91972"/>
    <w:rsid w:val="00B91BA8"/>
    <w:rsid w:val="00B92187"/>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862"/>
    <w:rsid w:val="00B94BBD"/>
    <w:rsid w:val="00B94D15"/>
    <w:rsid w:val="00B94E0E"/>
    <w:rsid w:val="00B94F1E"/>
    <w:rsid w:val="00B952EB"/>
    <w:rsid w:val="00B953D1"/>
    <w:rsid w:val="00B954C2"/>
    <w:rsid w:val="00B95D85"/>
    <w:rsid w:val="00B95E39"/>
    <w:rsid w:val="00B95EBD"/>
    <w:rsid w:val="00B95EF4"/>
    <w:rsid w:val="00B96083"/>
    <w:rsid w:val="00B96B61"/>
    <w:rsid w:val="00B97011"/>
    <w:rsid w:val="00B975F7"/>
    <w:rsid w:val="00B97713"/>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B32"/>
    <w:rsid w:val="00BA1C16"/>
    <w:rsid w:val="00BA1CF9"/>
    <w:rsid w:val="00BA217D"/>
    <w:rsid w:val="00BA24CB"/>
    <w:rsid w:val="00BA28D5"/>
    <w:rsid w:val="00BA2B50"/>
    <w:rsid w:val="00BA2B6D"/>
    <w:rsid w:val="00BA2CEB"/>
    <w:rsid w:val="00BA3883"/>
    <w:rsid w:val="00BA3896"/>
    <w:rsid w:val="00BA38A0"/>
    <w:rsid w:val="00BA3ADD"/>
    <w:rsid w:val="00BA3D13"/>
    <w:rsid w:val="00BA3DE7"/>
    <w:rsid w:val="00BA40B3"/>
    <w:rsid w:val="00BA41E2"/>
    <w:rsid w:val="00BA42AC"/>
    <w:rsid w:val="00BA4384"/>
    <w:rsid w:val="00BA447F"/>
    <w:rsid w:val="00BA44B4"/>
    <w:rsid w:val="00BA49DF"/>
    <w:rsid w:val="00BA4A5E"/>
    <w:rsid w:val="00BA4A7B"/>
    <w:rsid w:val="00BA4B13"/>
    <w:rsid w:val="00BA4C27"/>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A7FD4"/>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E7"/>
    <w:rsid w:val="00BB3D50"/>
    <w:rsid w:val="00BB3DA1"/>
    <w:rsid w:val="00BB3E2B"/>
    <w:rsid w:val="00BB3FC9"/>
    <w:rsid w:val="00BB4331"/>
    <w:rsid w:val="00BB4564"/>
    <w:rsid w:val="00BB47FD"/>
    <w:rsid w:val="00BB4A66"/>
    <w:rsid w:val="00BB4B42"/>
    <w:rsid w:val="00BB4C0F"/>
    <w:rsid w:val="00BB4E68"/>
    <w:rsid w:val="00BB5204"/>
    <w:rsid w:val="00BB5298"/>
    <w:rsid w:val="00BB537C"/>
    <w:rsid w:val="00BB5543"/>
    <w:rsid w:val="00BB5CD0"/>
    <w:rsid w:val="00BB5E26"/>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E26"/>
    <w:rsid w:val="00BC2EBE"/>
    <w:rsid w:val="00BC3383"/>
    <w:rsid w:val="00BC358C"/>
    <w:rsid w:val="00BC3858"/>
    <w:rsid w:val="00BC38B6"/>
    <w:rsid w:val="00BC3947"/>
    <w:rsid w:val="00BC3DE0"/>
    <w:rsid w:val="00BC3E0E"/>
    <w:rsid w:val="00BC3FF4"/>
    <w:rsid w:val="00BC4069"/>
    <w:rsid w:val="00BC4177"/>
    <w:rsid w:val="00BC43FE"/>
    <w:rsid w:val="00BC4571"/>
    <w:rsid w:val="00BC460D"/>
    <w:rsid w:val="00BC4C45"/>
    <w:rsid w:val="00BC510F"/>
    <w:rsid w:val="00BC559F"/>
    <w:rsid w:val="00BC55E1"/>
    <w:rsid w:val="00BC566A"/>
    <w:rsid w:val="00BC5781"/>
    <w:rsid w:val="00BC5B17"/>
    <w:rsid w:val="00BC5D0D"/>
    <w:rsid w:val="00BC5D7C"/>
    <w:rsid w:val="00BC5E50"/>
    <w:rsid w:val="00BC631F"/>
    <w:rsid w:val="00BC6715"/>
    <w:rsid w:val="00BC69D2"/>
    <w:rsid w:val="00BC6A39"/>
    <w:rsid w:val="00BC6C76"/>
    <w:rsid w:val="00BC6CB2"/>
    <w:rsid w:val="00BC6D2F"/>
    <w:rsid w:val="00BC714D"/>
    <w:rsid w:val="00BC7152"/>
    <w:rsid w:val="00BC71C3"/>
    <w:rsid w:val="00BC71E3"/>
    <w:rsid w:val="00BC7435"/>
    <w:rsid w:val="00BC7698"/>
    <w:rsid w:val="00BC76E8"/>
    <w:rsid w:val="00BC7769"/>
    <w:rsid w:val="00BC78B5"/>
    <w:rsid w:val="00BC7AB7"/>
    <w:rsid w:val="00BC7EA4"/>
    <w:rsid w:val="00BC7FF2"/>
    <w:rsid w:val="00BD014A"/>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20E"/>
    <w:rsid w:val="00BD5489"/>
    <w:rsid w:val="00BD5D70"/>
    <w:rsid w:val="00BD5F94"/>
    <w:rsid w:val="00BD5FD1"/>
    <w:rsid w:val="00BD62DB"/>
    <w:rsid w:val="00BD656A"/>
    <w:rsid w:val="00BD667C"/>
    <w:rsid w:val="00BD66CC"/>
    <w:rsid w:val="00BD6BD7"/>
    <w:rsid w:val="00BD6C1B"/>
    <w:rsid w:val="00BD6C3D"/>
    <w:rsid w:val="00BD6EE1"/>
    <w:rsid w:val="00BD7ED3"/>
    <w:rsid w:val="00BD7F57"/>
    <w:rsid w:val="00BD7FB8"/>
    <w:rsid w:val="00BE018F"/>
    <w:rsid w:val="00BE02A0"/>
    <w:rsid w:val="00BE02B4"/>
    <w:rsid w:val="00BE046F"/>
    <w:rsid w:val="00BE05B6"/>
    <w:rsid w:val="00BE05BE"/>
    <w:rsid w:val="00BE07AE"/>
    <w:rsid w:val="00BE0B97"/>
    <w:rsid w:val="00BE0C32"/>
    <w:rsid w:val="00BE102F"/>
    <w:rsid w:val="00BE1F1E"/>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E74"/>
    <w:rsid w:val="00BE3F4B"/>
    <w:rsid w:val="00BE3F7A"/>
    <w:rsid w:val="00BE41EE"/>
    <w:rsid w:val="00BE45C2"/>
    <w:rsid w:val="00BE49AC"/>
    <w:rsid w:val="00BE4A52"/>
    <w:rsid w:val="00BE4C3D"/>
    <w:rsid w:val="00BE50C5"/>
    <w:rsid w:val="00BE536A"/>
    <w:rsid w:val="00BE5393"/>
    <w:rsid w:val="00BE55DB"/>
    <w:rsid w:val="00BE58E6"/>
    <w:rsid w:val="00BE5907"/>
    <w:rsid w:val="00BE5A94"/>
    <w:rsid w:val="00BE6227"/>
    <w:rsid w:val="00BE6287"/>
    <w:rsid w:val="00BE6EEA"/>
    <w:rsid w:val="00BE6FD5"/>
    <w:rsid w:val="00BE70CF"/>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0E89"/>
    <w:rsid w:val="00BF105D"/>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C68"/>
    <w:rsid w:val="00BF6D28"/>
    <w:rsid w:val="00BF6D4D"/>
    <w:rsid w:val="00BF7664"/>
    <w:rsid w:val="00BF7889"/>
    <w:rsid w:val="00BF793C"/>
    <w:rsid w:val="00BF794A"/>
    <w:rsid w:val="00BF79EE"/>
    <w:rsid w:val="00C00048"/>
    <w:rsid w:val="00C0028B"/>
    <w:rsid w:val="00C007A3"/>
    <w:rsid w:val="00C007E2"/>
    <w:rsid w:val="00C009C4"/>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170"/>
    <w:rsid w:val="00C041D2"/>
    <w:rsid w:val="00C049D0"/>
    <w:rsid w:val="00C04EBB"/>
    <w:rsid w:val="00C052AB"/>
    <w:rsid w:val="00C052B8"/>
    <w:rsid w:val="00C054BC"/>
    <w:rsid w:val="00C054FB"/>
    <w:rsid w:val="00C055F9"/>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7A8"/>
    <w:rsid w:val="00C10C2D"/>
    <w:rsid w:val="00C10CCE"/>
    <w:rsid w:val="00C10F0C"/>
    <w:rsid w:val="00C1124E"/>
    <w:rsid w:val="00C113E2"/>
    <w:rsid w:val="00C11954"/>
    <w:rsid w:val="00C11CBB"/>
    <w:rsid w:val="00C121BE"/>
    <w:rsid w:val="00C1241F"/>
    <w:rsid w:val="00C125EC"/>
    <w:rsid w:val="00C1274B"/>
    <w:rsid w:val="00C12914"/>
    <w:rsid w:val="00C1338D"/>
    <w:rsid w:val="00C13434"/>
    <w:rsid w:val="00C134A1"/>
    <w:rsid w:val="00C13559"/>
    <w:rsid w:val="00C13674"/>
    <w:rsid w:val="00C139E5"/>
    <w:rsid w:val="00C139F4"/>
    <w:rsid w:val="00C13B7C"/>
    <w:rsid w:val="00C13BC5"/>
    <w:rsid w:val="00C13D66"/>
    <w:rsid w:val="00C13F3D"/>
    <w:rsid w:val="00C13F66"/>
    <w:rsid w:val="00C14256"/>
    <w:rsid w:val="00C146F5"/>
    <w:rsid w:val="00C14773"/>
    <w:rsid w:val="00C14F87"/>
    <w:rsid w:val="00C150C6"/>
    <w:rsid w:val="00C15350"/>
    <w:rsid w:val="00C15650"/>
    <w:rsid w:val="00C15728"/>
    <w:rsid w:val="00C15EDB"/>
    <w:rsid w:val="00C16105"/>
    <w:rsid w:val="00C163AE"/>
    <w:rsid w:val="00C1640F"/>
    <w:rsid w:val="00C1675B"/>
    <w:rsid w:val="00C16761"/>
    <w:rsid w:val="00C16906"/>
    <w:rsid w:val="00C16C4F"/>
    <w:rsid w:val="00C1709D"/>
    <w:rsid w:val="00C170D9"/>
    <w:rsid w:val="00C1736B"/>
    <w:rsid w:val="00C17415"/>
    <w:rsid w:val="00C17633"/>
    <w:rsid w:val="00C1770D"/>
    <w:rsid w:val="00C17E04"/>
    <w:rsid w:val="00C17FCF"/>
    <w:rsid w:val="00C20264"/>
    <w:rsid w:val="00C20531"/>
    <w:rsid w:val="00C20A87"/>
    <w:rsid w:val="00C20BEA"/>
    <w:rsid w:val="00C20E0E"/>
    <w:rsid w:val="00C20F0C"/>
    <w:rsid w:val="00C20F3D"/>
    <w:rsid w:val="00C20FA8"/>
    <w:rsid w:val="00C21016"/>
    <w:rsid w:val="00C2135D"/>
    <w:rsid w:val="00C21368"/>
    <w:rsid w:val="00C21420"/>
    <w:rsid w:val="00C217C4"/>
    <w:rsid w:val="00C21D22"/>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3FF"/>
    <w:rsid w:val="00C2447C"/>
    <w:rsid w:val="00C2477A"/>
    <w:rsid w:val="00C2477E"/>
    <w:rsid w:val="00C248C4"/>
    <w:rsid w:val="00C24B3D"/>
    <w:rsid w:val="00C24FCF"/>
    <w:rsid w:val="00C25681"/>
    <w:rsid w:val="00C256AE"/>
    <w:rsid w:val="00C25759"/>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8F4"/>
    <w:rsid w:val="00C349DC"/>
    <w:rsid w:val="00C34A8D"/>
    <w:rsid w:val="00C3547E"/>
    <w:rsid w:val="00C355F1"/>
    <w:rsid w:val="00C35C47"/>
    <w:rsid w:val="00C35D3E"/>
    <w:rsid w:val="00C36102"/>
    <w:rsid w:val="00C36170"/>
    <w:rsid w:val="00C361DC"/>
    <w:rsid w:val="00C3621D"/>
    <w:rsid w:val="00C3661A"/>
    <w:rsid w:val="00C3677C"/>
    <w:rsid w:val="00C36840"/>
    <w:rsid w:val="00C368CF"/>
    <w:rsid w:val="00C37122"/>
    <w:rsid w:val="00C372ED"/>
    <w:rsid w:val="00C37FE4"/>
    <w:rsid w:val="00C403DB"/>
    <w:rsid w:val="00C407EA"/>
    <w:rsid w:val="00C40911"/>
    <w:rsid w:val="00C40B56"/>
    <w:rsid w:val="00C40B5B"/>
    <w:rsid w:val="00C40F64"/>
    <w:rsid w:val="00C4104C"/>
    <w:rsid w:val="00C4167D"/>
    <w:rsid w:val="00C41B52"/>
    <w:rsid w:val="00C41ED7"/>
    <w:rsid w:val="00C41F77"/>
    <w:rsid w:val="00C42410"/>
    <w:rsid w:val="00C4242B"/>
    <w:rsid w:val="00C4253A"/>
    <w:rsid w:val="00C42783"/>
    <w:rsid w:val="00C427C5"/>
    <w:rsid w:val="00C427E9"/>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66"/>
    <w:rsid w:val="00C44BCD"/>
    <w:rsid w:val="00C44E3B"/>
    <w:rsid w:val="00C45189"/>
    <w:rsid w:val="00C452CD"/>
    <w:rsid w:val="00C4581B"/>
    <w:rsid w:val="00C45D41"/>
    <w:rsid w:val="00C45DD3"/>
    <w:rsid w:val="00C45F94"/>
    <w:rsid w:val="00C46125"/>
    <w:rsid w:val="00C4651C"/>
    <w:rsid w:val="00C466C8"/>
    <w:rsid w:val="00C466FA"/>
    <w:rsid w:val="00C46B81"/>
    <w:rsid w:val="00C46D6A"/>
    <w:rsid w:val="00C4732C"/>
    <w:rsid w:val="00C473C0"/>
    <w:rsid w:val="00C47466"/>
    <w:rsid w:val="00C475CF"/>
    <w:rsid w:val="00C4769D"/>
    <w:rsid w:val="00C4789A"/>
    <w:rsid w:val="00C47A11"/>
    <w:rsid w:val="00C47AD6"/>
    <w:rsid w:val="00C47DE9"/>
    <w:rsid w:val="00C47E0B"/>
    <w:rsid w:val="00C47EAA"/>
    <w:rsid w:val="00C47F8D"/>
    <w:rsid w:val="00C47FCC"/>
    <w:rsid w:val="00C5031A"/>
    <w:rsid w:val="00C507C9"/>
    <w:rsid w:val="00C50B71"/>
    <w:rsid w:val="00C50C57"/>
    <w:rsid w:val="00C50CE7"/>
    <w:rsid w:val="00C50DF6"/>
    <w:rsid w:val="00C50E2C"/>
    <w:rsid w:val="00C5117A"/>
    <w:rsid w:val="00C51234"/>
    <w:rsid w:val="00C5146F"/>
    <w:rsid w:val="00C51760"/>
    <w:rsid w:val="00C5176B"/>
    <w:rsid w:val="00C51BC6"/>
    <w:rsid w:val="00C52096"/>
    <w:rsid w:val="00C522AE"/>
    <w:rsid w:val="00C5232E"/>
    <w:rsid w:val="00C52410"/>
    <w:rsid w:val="00C525B3"/>
    <w:rsid w:val="00C52C95"/>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064"/>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36B0"/>
    <w:rsid w:val="00C639B8"/>
    <w:rsid w:val="00C63B22"/>
    <w:rsid w:val="00C63C9B"/>
    <w:rsid w:val="00C63D54"/>
    <w:rsid w:val="00C641E2"/>
    <w:rsid w:val="00C64243"/>
    <w:rsid w:val="00C64406"/>
    <w:rsid w:val="00C6468E"/>
    <w:rsid w:val="00C646B0"/>
    <w:rsid w:val="00C6480F"/>
    <w:rsid w:val="00C64AC5"/>
    <w:rsid w:val="00C64B7B"/>
    <w:rsid w:val="00C64CA3"/>
    <w:rsid w:val="00C64D32"/>
    <w:rsid w:val="00C64DC1"/>
    <w:rsid w:val="00C64FEB"/>
    <w:rsid w:val="00C65450"/>
    <w:rsid w:val="00C6575E"/>
    <w:rsid w:val="00C659B1"/>
    <w:rsid w:val="00C65A43"/>
    <w:rsid w:val="00C65BD3"/>
    <w:rsid w:val="00C65BDB"/>
    <w:rsid w:val="00C65BF9"/>
    <w:rsid w:val="00C65D3A"/>
    <w:rsid w:val="00C65D75"/>
    <w:rsid w:val="00C6605D"/>
    <w:rsid w:val="00C661EA"/>
    <w:rsid w:val="00C6629D"/>
    <w:rsid w:val="00C663FC"/>
    <w:rsid w:val="00C66662"/>
    <w:rsid w:val="00C668D2"/>
    <w:rsid w:val="00C66D31"/>
    <w:rsid w:val="00C66EA2"/>
    <w:rsid w:val="00C6716C"/>
    <w:rsid w:val="00C67791"/>
    <w:rsid w:val="00C678B6"/>
    <w:rsid w:val="00C67F27"/>
    <w:rsid w:val="00C70028"/>
    <w:rsid w:val="00C70307"/>
    <w:rsid w:val="00C70400"/>
    <w:rsid w:val="00C70811"/>
    <w:rsid w:val="00C708B8"/>
    <w:rsid w:val="00C70A40"/>
    <w:rsid w:val="00C70CCC"/>
    <w:rsid w:val="00C7199C"/>
    <w:rsid w:val="00C71E8C"/>
    <w:rsid w:val="00C71FE3"/>
    <w:rsid w:val="00C72196"/>
    <w:rsid w:val="00C7233D"/>
    <w:rsid w:val="00C7238D"/>
    <w:rsid w:val="00C729E0"/>
    <w:rsid w:val="00C72D2A"/>
    <w:rsid w:val="00C73255"/>
    <w:rsid w:val="00C73517"/>
    <w:rsid w:val="00C73571"/>
    <w:rsid w:val="00C7374C"/>
    <w:rsid w:val="00C737F4"/>
    <w:rsid w:val="00C73CFB"/>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7688"/>
    <w:rsid w:val="00C7778B"/>
    <w:rsid w:val="00C777A6"/>
    <w:rsid w:val="00C77812"/>
    <w:rsid w:val="00C77A51"/>
    <w:rsid w:val="00C801BE"/>
    <w:rsid w:val="00C802DF"/>
    <w:rsid w:val="00C8035A"/>
    <w:rsid w:val="00C80496"/>
    <w:rsid w:val="00C80568"/>
    <w:rsid w:val="00C8073A"/>
    <w:rsid w:val="00C80769"/>
    <w:rsid w:val="00C808D6"/>
    <w:rsid w:val="00C80928"/>
    <w:rsid w:val="00C80BF2"/>
    <w:rsid w:val="00C80CC6"/>
    <w:rsid w:val="00C80D63"/>
    <w:rsid w:val="00C8104F"/>
    <w:rsid w:val="00C813B0"/>
    <w:rsid w:val="00C81576"/>
    <w:rsid w:val="00C816A3"/>
    <w:rsid w:val="00C81BA7"/>
    <w:rsid w:val="00C81C2D"/>
    <w:rsid w:val="00C82220"/>
    <w:rsid w:val="00C82287"/>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87"/>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AC4"/>
    <w:rsid w:val="00C87BFF"/>
    <w:rsid w:val="00C87CE5"/>
    <w:rsid w:val="00C90BA1"/>
    <w:rsid w:val="00C90D1F"/>
    <w:rsid w:val="00C910C0"/>
    <w:rsid w:val="00C911D5"/>
    <w:rsid w:val="00C9147C"/>
    <w:rsid w:val="00C915E0"/>
    <w:rsid w:val="00C9166F"/>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3E40"/>
    <w:rsid w:val="00C9477F"/>
    <w:rsid w:val="00C9499F"/>
    <w:rsid w:val="00C949CD"/>
    <w:rsid w:val="00C94BF2"/>
    <w:rsid w:val="00C94CE9"/>
    <w:rsid w:val="00C94DE5"/>
    <w:rsid w:val="00C950AF"/>
    <w:rsid w:val="00C953D6"/>
    <w:rsid w:val="00C957DB"/>
    <w:rsid w:val="00C95B59"/>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2ED6"/>
    <w:rsid w:val="00CA3055"/>
    <w:rsid w:val="00CA30F9"/>
    <w:rsid w:val="00CA31DA"/>
    <w:rsid w:val="00CA3633"/>
    <w:rsid w:val="00CA37F1"/>
    <w:rsid w:val="00CA39EE"/>
    <w:rsid w:val="00CA3A0E"/>
    <w:rsid w:val="00CA3A30"/>
    <w:rsid w:val="00CA3B05"/>
    <w:rsid w:val="00CA3C36"/>
    <w:rsid w:val="00CA4191"/>
    <w:rsid w:val="00CA430F"/>
    <w:rsid w:val="00CA449D"/>
    <w:rsid w:val="00CA4851"/>
    <w:rsid w:val="00CA492E"/>
    <w:rsid w:val="00CA49CE"/>
    <w:rsid w:val="00CA4A1D"/>
    <w:rsid w:val="00CA532D"/>
    <w:rsid w:val="00CA5583"/>
    <w:rsid w:val="00CA567D"/>
    <w:rsid w:val="00CA56C5"/>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5EB"/>
    <w:rsid w:val="00CB1985"/>
    <w:rsid w:val="00CB1CB8"/>
    <w:rsid w:val="00CB1F9E"/>
    <w:rsid w:val="00CB22C8"/>
    <w:rsid w:val="00CB2539"/>
    <w:rsid w:val="00CB25BF"/>
    <w:rsid w:val="00CB26C1"/>
    <w:rsid w:val="00CB29C7"/>
    <w:rsid w:val="00CB2C65"/>
    <w:rsid w:val="00CB2C92"/>
    <w:rsid w:val="00CB2D74"/>
    <w:rsid w:val="00CB2F3D"/>
    <w:rsid w:val="00CB31BE"/>
    <w:rsid w:val="00CB3348"/>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EBE"/>
    <w:rsid w:val="00CB7F68"/>
    <w:rsid w:val="00CC039B"/>
    <w:rsid w:val="00CC0435"/>
    <w:rsid w:val="00CC054E"/>
    <w:rsid w:val="00CC06DF"/>
    <w:rsid w:val="00CC07B8"/>
    <w:rsid w:val="00CC09C2"/>
    <w:rsid w:val="00CC0B1D"/>
    <w:rsid w:val="00CC1092"/>
    <w:rsid w:val="00CC1745"/>
    <w:rsid w:val="00CC1AA0"/>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9E6"/>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4C2"/>
    <w:rsid w:val="00CC6564"/>
    <w:rsid w:val="00CC6632"/>
    <w:rsid w:val="00CC669F"/>
    <w:rsid w:val="00CC6AC2"/>
    <w:rsid w:val="00CC72E3"/>
    <w:rsid w:val="00CC76FD"/>
    <w:rsid w:val="00CC7DBA"/>
    <w:rsid w:val="00CD02C4"/>
    <w:rsid w:val="00CD0686"/>
    <w:rsid w:val="00CD083D"/>
    <w:rsid w:val="00CD1219"/>
    <w:rsid w:val="00CD139F"/>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5483"/>
    <w:rsid w:val="00CD54A2"/>
    <w:rsid w:val="00CD54D4"/>
    <w:rsid w:val="00CD57C8"/>
    <w:rsid w:val="00CD5BC4"/>
    <w:rsid w:val="00CD5E06"/>
    <w:rsid w:val="00CD6466"/>
    <w:rsid w:val="00CD6682"/>
    <w:rsid w:val="00CD6864"/>
    <w:rsid w:val="00CD689D"/>
    <w:rsid w:val="00CD6980"/>
    <w:rsid w:val="00CD6EF6"/>
    <w:rsid w:val="00CD7479"/>
    <w:rsid w:val="00CD790D"/>
    <w:rsid w:val="00CD7A74"/>
    <w:rsid w:val="00CD7D2E"/>
    <w:rsid w:val="00CE021E"/>
    <w:rsid w:val="00CE0954"/>
    <w:rsid w:val="00CE0B26"/>
    <w:rsid w:val="00CE10EF"/>
    <w:rsid w:val="00CE120E"/>
    <w:rsid w:val="00CE1312"/>
    <w:rsid w:val="00CE13B2"/>
    <w:rsid w:val="00CE171B"/>
    <w:rsid w:val="00CE1757"/>
    <w:rsid w:val="00CE175A"/>
    <w:rsid w:val="00CE1962"/>
    <w:rsid w:val="00CE1FC8"/>
    <w:rsid w:val="00CE26DE"/>
    <w:rsid w:val="00CE2BF6"/>
    <w:rsid w:val="00CE2D54"/>
    <w:rsid w:val="00CE3194"/>
    <w:rsid w:val="00CE336F"/>
    <w:rsid w:val="00CE3646"/>
    <w:rsid w:val="00CE3C68"/>
    <w:rsid w:val="00CE3F9D"/>
    <w:rsid w:val="00CE3FC2"/>
    <w:rsid w:val="00CE41ED"/>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33"/>
    <w:rsid w:val="00CE55E4"/>
    <w:rsid w:val="00CE5763"/>
    <w:rsid w:val="00CE5BE2"/>
    <w:rsid w:val="00CE5E8E"/>
    <w:rsid w:val="00CE6177"/>
    <w:rsid w:val="00CE622C"/>
    <w:rsid w:val="00CE64C9"/>
    <w:rsid w:val="00CE6696"/>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1E30"/>
    <w:rsid w:val="00CF20B5"/>
    <w:rsid w:val="00CF2277"/>
    <w:rsid w:val="00CF234A"/>
    <w:rsid w:val="00CF252C"/>
    <w:rsid w:val="00CF25DF"/>
    <w:rsid w:val="00CF2BBD"/>
    <w:rsid w:val="00CF2D14"/>
    <w:rsid w:val="00CF2DCD"/>
    <w:rsid w:val="00CF2E25"/>
    <w:rsid w:val="00CF31F5"/>
    <w:rsid w:val="00CF33E3"/>
    <w:rsid w:val="00CF34CE"/>
    <w:rsid w:val="00CF356C"/>
    <w:rsid w:val="00CF3742"/>
    <w:rsid w:val="00CF385C"/>
    <w:rsid w:val="00CF3AFF"/>
    <w:rsid w:val="00CF3D21"/>
    <w:rsid w:val="00CF3EB3"/>
    <w:rsid w:val="00CF430B"/>
    <w:rsid w:val="00CF4327"/>
    <w:rsid w:val="00CF474F"/>
    <w:rsid w:val="00CF4E5E"/>
    <w:rsid w:val="00CF51AE"/>
    <w:rsid w:val="00CF534D"/>
    <w:rsid w:val="00CF5440"/>
    <w:rsid w:val="00CF5520"/>
    <w:rsid w:val="00CF55A5"/>
    <w:rsid w:val="00CF5982"/>
    <w:rsid w:val="00CF5A49"/>
    <w:rsid w:val="00CF5A55"/>
    <w:rsid w:val="00CF5CB0"/>
    <w:rsid w:val="00CF5D28"/>
    <w:rsid w:val="00CF5D72"/>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8DA"/>
    <w:rsid w:val="00CF7952"/>
    <w:rsid w:val="00CF7DF0"/>
    <w:rsid w:val="00D00090"/>
    <w:rsid w:val="00D00321"/>
    <w:rsid w:val="00D0063B"/>
    <w:rsid w:val="00D0083D"/>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76"/>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36B"/>
    <w:rsid w:val="00D0744D"/>
    <w:rsid w:val="00D07467"/>
    <w:rsid w:val="00D07A76"/>
    <w:rsid w:val="00D07B98"/>
    <w:rsid w:val="00D07F0C"/>
    <w:rsid w:val="00D07FD0"/>
    <w:rsid w:val="00D10659"/>
    <w:rsid w:val="00D10D5D"/>
    <w:rsid w:val="00D11069"/>
    <w:rsid w:val="00D11104"/>
    <w:rsid w:val="00D11AC5"/>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60D"/>
    <w:rsid w:val="00D14701"/>
    <w:rsid w:val="00D14976"/>
    <w:rsid w:val="00D14E8C"/>
    <w:rsid w:val="00D14FD8"/>
    <w:rsid w:val="00D1598B"/>
    <w:rsid w:val="00D15C2D"/>
    <w:rsid w:val="00D16BB5"/>
    <w:rsid w:val="00D16FCB"/>
    <w:rsid w:val="00D173F5"/>
    <w:rsid w:val="00D178A0"/>
    <w:rsid w:val="00D17C9F"/>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D5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811"/>
    <w:rsid w:val="00D26879"/>
    <w:rsid w:val="00D26AC3"/>
    <w:rsid w:val="00D26AC9"/>
    <w:rsid w:val="00D26B53"/>
    <w:rsid w:val="00D26C0D"/>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8DD"/>
    <w:rsid w:val="00D319B7"/>
    <w:rsid w:val="00D31BAF"/>
    <w:rsid w:val="00D31BB7"/>
    <w:rsid w:val="00D31C5D"/>
    <w:rsid w:val="00D31D64"/>
    <w:rsid w:val="00D32035"/>
    <w:rsid w:val="00D32059"/>
    <w:rsid w:val="00D320AD"/>
    <w:rsid w:val="00D32284"/>
    <w:rsid w:val="00D322B0"/>
    <w:rsid w:val="00D324CC"/>
    <w:rsid w:val="00D329EA"/>
    <w:rsid w:val="00D32F32"/>
    <w:rsid w:val="00D3351F"/>
    <w:rsid w:val="00D33616"/>
    <w:rsid w:val="00D33982"/>
    <w:rsid w:val="00D3453C"/>
    <w:rsid w:val="00D3464A"/>
    <w:rsid w:val="00D34903"/>
    <w:rsid w:val="00D34966"/>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215"/>
    <w:rsid w:val="00D4132A"/>
    <w:rsid w:val="00D41349"/>
    <w:rsid w:val="00D41406"/>
    <w:rsid w:val="00D41522"/>
    <w:rsid w:val="00D41639"/>
    <w:rsid w:val="00D417EC"/>
    <w:rsid w:val="00D41915"/>
    <w:rsid w:val="00D41A12"/>
    <w:rsid w:val="00D41B1C"/>
    <w:rsid w:val="00D42060"/>
    <w:rsid w:val="00D4261F"/>
    <w:rsid w:val="00D427CF"/>
    <w:rsid w:val="00D429FA"/>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081"/>
    <w:rsid w:val="00D53232"/>
    <w:rsid w:val="00D533DF"/>
    <w:rsid w:val="00D538D0"/>
    <w:rsid w:val="00D53A97"/>
    <w:rsid w:val="00D53AA0"/>
    <w:rsid w:val="00D53B68"/>
    <w:rsid w:val="00D53BD9"/>
    <w:rsid w:val="00D541DB"/>
    <w:rsid w:val="00D54333"/>
    <w:rsid w:val="00D543AD"/>
    <w:rsid w:val="00D5449C"/>
    <w:rsid w:val="00D5490B"/>
    <w:rsid w:val="00D54A3A"/>
    <w:rsid w:val="00D54A6F"/>
    <w:rsid w:val="00D54AD5"/>
    <w:rsid w:val="00D54C22"/>
    <w:rsid w:val="00D54C79"/>
    <w:rsid w:val="00D54E4B"/>
    <w:rsid w:val="00D54E63"/>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4FA"/>
    <w:rsid w:val="00D6061F"/>
    <w:rsid w:val="00D60694"/>
    <w:rsid w:val="00D607AA"/>
    <w:rsid w:val="00D60A75"/>
    <w:rsid w:val="00D60DC4"/>
    <w:rsid w:val="00D615ED"/>
    <w:rsid w:val="00D616BB"/>
    <w:rsid w:val="00D61915"/>
    <w:rsid w:val="00D6196C"/>
    <w:rsid w:val="00D61C14"/>
    <w:rsid w:val="00D61C8A"/>
    <w:rsid w:val="00D61CDE"/>
    <w:rsid w:val="00D61D77"/>
    <w:rsid w:val="00D61E61"/>
    <w:rsid w:val="00D61EA1"/>
    <w:rsid w:val="00D620D0"/>
    <w:rsid w:val="00D62439"/>
    <w:rsid w:val="00D62582"/>
    <w:rsid w:val="00D62D0A"/>
    <w:rsid w:val="00D62E24"/>
    <w:rsid w:val="00D62E3C"/>
    <w:rsid w:val="00D62E8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5E19"/>
    <w:rsid w:val="00D666D0"/>
    <w:rsid w:val="00D6682C"/>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978"/>
    <w:rsid w:val="00D71D0C"/>
    <w:rsid w:val="00D72111"/>
    <w:rsid w:val="00D7222E"/>
    <w:rsid w:val="00D72338"/>
    <w:rsid w:val="00D723CD"/>
    <w:rsid w:val="00D72687"/>
    <w:rsid w:val="00D7286F"/>
    <w:rsid w:val="00D72B05"/>
    <w:rsid w:val="00D72B42"/>
    <w:rsid w:val="00D72C1F"/>
    <w:rsid w:val="00D72D2E"/>
    <w:rsid w:val="00D732DF"/>
    <w:rsid w:val="00D73584"/>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485"/>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DF"/>
    <w:rsid w:val="00D87524"/>
    <w:rsid w:val="00D876EC"/>
    <w:rsid w:val="00D8790F"/>
    <w:rsid w:val="00D87B1F"/>
    <w:rsid w:val="00D87B29"/>
    <w:rsid w:val="00D87BFF"/>
    <w:rsid w:val="00D87D91"/>
    <w:rsid w:val="00D90041"/>
    <w:rsid w:val="00D9095A"/>
    <w:rsid w:val="00D90A46"/>
    <w:rsid w:val="00D90AF3"/>
    <w:rsid w:val="00D90C7E"/>
    <w:rsid w:val="00D90CA7"/>
    <w:rsid w:val="00D90F39"/>
    <w:rsid w:val="00D90FE5"/>
    <w:rsid w:val="00D91C03"/>
    <w:rsid w:val="00D91EAE"/>
    <w:rsid w:val="00D91F42"/>
    <w:rsid w:val="00D92494"/>
    <w:rsid w:val="00D925F6"/>
    <w:rsid w:val="00D92919"/>
    <w:rsid w:val="00D92B68"/>
    <w:rsid w:val="00D92DA6"/>
    <w:rsid w:val="00D92F13"/>
    <w:rsid w:val="00D93215"/>
    <w:rsid w:val="00D932AC"/>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3D8"/>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53E"/>
    <w:rsid w:val="00DA1587"/>
    <w:rsid w:val="00DA19EF"/>
    <w:rsid w:val="00DA2319"/>
    <w:rsid w:val="00DA2642"/>
    <w:rsid w:val="00DA2862"/>
    <w:rsid w:val="00DA2898"/>
    <w:rsid w:val="00DA2C21"/>
    <w:rsid w:val="00DA308A"/>
    <w:rsid w:val="00DA3264"/>
    <w:rsid w:val="00DA35A7"/>
    <w:rsid w:val="00DA3695"/>
    <w:rsid w:val="00DA3A5D"/>
    <w:rsid w:val="00DA3AA1"/>
    <w:rsid w:val="00DA3C14"/>
    <w:rsid w:val="00DA3C5F"/>
    <w:rsid w:val="00DA3C98"/>
    <w:rsid w:val="00DA41AB"/>
    <w:rsid w:val="00DA43A0"/>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A58"/>
    <w:rsid w:val="00DA7A95"/>
    <w:rsid w:val="00DA7B1A"/>
    <w:rsid w:val="00DA7DE4"/>
    <w:rsid w:val="00DB01D9"/>
    <w:rsid w:val="00DB0761"/>
    <w:rsid w:val="00DB087B"/>
    <w:rsid w:val="00DB08C6"/>
    <w:rsid w:val="00DB094E"/>
    <w:rsid w:val="00DB0CD6"/>
    <w:rsid w:val="00DB0E20"/>
    <w:rsid w:val="00DB0F67"/>
    <w:rsid w:val="00DB1062"/>
    <w:rsid w:val="00DB146C"/>
    <w:rsid w:val="00DB16F9"/>
    <w:rsid w:val="00DB1971"/>
    <w:rsid w:val="00DB1AD1"/>
    <w:rsid w:val="00DB1FE0"/>
    <w:rsid w:val="00DB2416"/>
    <w:rsid w:val="00DB26C8"/>
    <w:rsid w:val="00DB2744"/>
    <w:rsid w:val="00DB2B9B"/>
    <w:rsid w:val="00DB2DE7"/>
    <w:rsid w:val="00DB3098"/>
    <w:rsid w:val="00DB3440"/>
    <w:rsid w:val="00DB351A"/>
    <w:rsid w:val="00DB35BD"/>
    <w:rsid w:val="00DB3915"/>
    <w:rsid w:val="00DB3A47"/>
    <w:rsid w:val="00DB3FC7"/>
    <w:rsid w:val="00DB40C8"/>
    <w:rsid w:val="00DB444C"/>
    <w:rsid w:val="00DB449C"/>
    <w:rsid w:val="00DB47CB"/>
    <w:rsid w:val="00DB47E8"/>
    <w:rsid w:val="00DB4EFE"/>
    <w:rsid w:val="00DB4F7D"/>
    <w:rsid w:val="00DB50ED"/>
    <w:rsid w:val="00DB531A"/>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1DC6"/>
    <w:rsid w:val="00DC222C"/>
    <w:rsid w:val="00DC23E0"/>
    <w:rsid w:val="00DC248C"/>
    <w:rsid w:val="00DC27DF"/>
    <w:rsid w:val="00DC2A83"/>
    <w:rsid w:val="00DC2B3F"/>
    <w:rsid w:val="00DC2B49"/>
    <w:rsid w:val="00DC2BDD"/>
    <w:rsid w:val="00DC2FF2"/>
    <w:rsid w:val="00DC31F6"/>
    <w:rsid w:val="00DC3455"/>
    <w:rsid w:val="00DC366C"/>
    <w:rsid w:val="00DC38E0"/>
    <w:rsid w:val="00DC397B"/>
    <w:rsid w:val="00DC3A98"/>
    <w:rsid w:val="00DC4261"/>
    <w:rsid w:val="00DC46E0"/>
    <w:rsid w:val="00DC47A9"/>
    <w:rsid w:val="00DC4B2C"/>
    <w:rsid w:val="00DC4FB4"/>
    <w:rsid w:val="00DC4FE9"/>
    <w:rsid w:val="00DC520E"/>
    <w:rsid w:val="00DC56A3"/>
    <w:rsid w:val="00DC5C03"/>
    <w:rsid w:val="00DC5C15"/>
    <w:rsid w:val="00DC5C9C"/>
    <w:rsid w:val="00DC5DA5"/>
    <w:rsid w:val="00DC62F6"/>
    <w:rsid w:val="00DC62F8"/>
    <w:rsid w:val="00DC63D3"/>
    <w:rsid w:val="00DC696F"/>
    <w:rsid w:val="00DC6A22"/>
    <w:rsid w:val="00DC6A5A"/>
    <w:rsid w:val="00DC6B04"/>
    <w:rsid w:val="00DC6B50"/>
    <w:rsid w:val="00DC6DD0"/>
    <w:rsid w:val="00DC7011"/>
    <w:rsid w:val="00DC7041"/>
    <w:rsid w:val="00DC70C2"/>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AC3"/>
    <w:rsid w:val="00DD3C41"/>
    <w:rsid w:val="00DD3C7A"/>
    <w:rsid w:val="00DD3DCB"/>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E"/>
    <w:rsid w:val="00DD5A71"/>
    <w:rsid w:val="00DD5BF0"/>
    <w:rsid w:val="00DD5F73"/>
    <w:rsid w:val="00DD603D"/>
    <w:rsid w:val="00DD610C"/>
    <w:rsid w:val="00DD61E9"/>
    <w:rsid w:val="00DD62A3"/>
    <w:rsid w:val="00DD6863"/>
    <w:rsid w:val="00DD6C11"/>
    <w:rsid w:val="00DD6C6D"/>
    <w:rsid w:val="00DD703A"/>
    <w:rsid w:val="00DD70BA"/>
    <w:rsid w:val="00DD757E"/>
    <w:rsid w:val="00DD75DD"/>
    <w:rsid w:val="00DD75F5"/>
    <w:rsid w:val="00DD78CA"/>
    <w:rsid w:val="00DD7E3B"/>
    <w:rsid w:val="00DD7FE6"/>
    <w:rsid w:val="00DE05A9"/>
    <w:rsid w:val="00DE0C19"/>
    <w:rsid w:val="00DE0D40"/>
    <w:rsid w:val="00DE0F90"/>
    <w:rsid w:val="00DE1317"/>
    <w:rsid w:val="00DE16C2"/>
    <w:rsid w:val="00DE1835"/>
    <w:rsid w:val="00DE186A"/>
    <w:rsid w:val="00DE1ADB"/>
    <w:rsid w:val="00DE1D38"/>
    <w:rsid w:val="00DE1F0D"/>
    <w:rsid w:val="00DE1FBC"/>
    <w:rsid w:val="00DE20BB"/>
    <w:rsid w:val="00DE22B5"/>
    <w:rsid w:val="00DE257E"/>
    <w:rsid w:val="00DE259A"/>
    <w:rsid w:val="00DE266E"/>
    <w:rsid w:val="00DE2CC7"/>
    <w:rsid w:val="00DE3035"/>
    <w:rsid w:val="00DE308F"/>
    <w:rsid w:val="00DE3309"/>
    <w:rsid w:val="00DE335D"/>
    <w:rsid w:val="00DE3513"/>
    <w:rsid w:val="00DE3983"/>
    <w:rsid w:val="00DE3B3C"/>
    <w:rsid w:val="00DE3C97"/>
    <w:rsid w:val="00DE3DBB"/>
    <w:rsid w:val="00DE3DC5"/>
    <w:rsid w:val="00DE46AC"/>
    <w:rsid w:val="00DE49DB"/>
    <w:rsid w:val="00DE4BD4"/>
    <w:rsid w:val="00DE4DB4"/>
    <w:rsid w:val="00DE5046"/>
    <w:rsid w:val="00DE50E6"/>
    <w:rsid w:val="00DE534C"/>
    <w:rsid w:val="00DE57F3"/>
    <w:rsid w:val="00DE5B89"/>
    <w:rsid w:val="00DE5C90"/>
    <w:rsid w:val="00DE5E46"/>
    <w:rsid w:val="00DE605C"/>
    <w:rsid w:val="00DE60BE"/>
    <w:rsid w:val="00DE60CE"/>
    <w:rsid w:val="00DE6586"/>
    <w:rsid w:val="00DE66A9"/>
    <w:rsid w:val="00DE6A0B"/>
    <w:rsid w:val="00DE6BBD"/>
    <w:rsid w:val="00DE713E"/>
    <w:rsid w:val="00DE76B0"/>
    <w:rsid w:val="00DE7A9E"/>
    <w:rsid w:val="00DE7B66"/>
    <w:rsid w:val="00DE7C8E"/>
    <w:rsid w:val="00DF0159"/>
    <w:rsid w:val="00DF02BB"/>
    <w:rsid w:val="00DF03AE"/>
    <w:rsid w:val="00DF04B5"/>
    <w:rsid w:val="00DF062B"/>
    <w:rsid w:val="00DF0718"/>
    <w:rsid w:val="00DF08B3"/>
    <w:rsid w:val="00DF0D59"/>
    <w:rsid w:val="00DF0DFE"/>
    <w:rsid w:val="00DF0E5B"/>
    <w:rsid w:val="00DF11BA"/>
    <w:rsid w:val="00DF143C"/>
    <w:rsid w:val="00DF1559"/>
    <w:rsid w:val="00DF192B"/>
    <w:rsid w:val="00DF1BA7"/>
    <w:rsid w:val="00DF1E1C"/>
    <w:rsid w:val="00DF2181"/>
    <w:rsid w:val="00DF247E"/>
    <w:rsid w:val="00DF2800"/>
    <w:rsid w:val="00DF2920"/>
    <w:rsid w:val="00DF2B08"/>
    <w:rsid w:val="00DF2BC6"/>
    <w:rsid w:val="00DF2DC3"/>
    <w:rsid w:val="00DF3190"/>
    <w:rsid w:val="00DF373E"/>
    <w:rsid w:val="00DF374D"/>
    <w:rsid w:val="00DF3CE2"/>
    <w:rsid w:val="00DF3F49"/>
    <w:rsid w:val="00DF40F2"/>
    <w:rsid w:val="00DF42E0"/>
    <w:rsid w:val="00DF44CC"/>
    <w:rsid w:val="00DF48A8"/>
    <w:rsid w:val="00DF4B42"/>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090"/>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849"/>
    <w:rsid w:val="00E03996"/>
    <w:rsid w:val="00E03ABE"/>
    <w:rsid w:val="00E03CCF"/>
    <w:rsid w:val="00E03DF3"/>
    <w:rsid w:val="00E03FAC"/>
    <w:rsid w:val="00E0427E"/>
    <w:rsid w:val="00E044B2"/>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B66"/>
    <w:rsid w:val="00E06C8A"/>
    <w:rsid w:val="00E06CEC"/>
    <w:rsid w:val="00E06D3D"/>
    <w:rsid w:val="00E0726C"/>
    <w:rsid w:val="00E074BE"/>
    <w:rsid w:val="00E07532"/>
    <w:rsid w:val="00E075A6"/>
    <w:rsid w:val="00E075D1"/>
    <w:rsid w:val="00E078C4"/>
    <w:rsid w:val="00E07A04"/>
    <w:rsid w:val="00E07B49"/>
    <w:rsid w:val="00E07DE8"/>
    <w:rsid w:val="00E10065"/>
    <w:rsid w:val="00E1011C"/>
    <w:rsid w:val="00E1046D"/>
    <w:rsid w:val="00E1060C"/>
    <w:rsid w:val="00E1075C"/>
    <w:rsid w:val="00E1091B"/>
    <w:rsid w:val="00E1092A"/>
    <w:rsid w:val="00E10B10"/>
    <w:rsid w:val="00E10C7F"/>
    <w:rsid w:val="00E11788"/>
    <w:rsid w:val="00E11825"/>
    <w:rsid w:val="00E11AD8"/>
    <w:rsid w:val="00E11BB3"/>
    <w:rsid w:val="00E11BBF"/>
    <w:rsid w:val="00E11E0B"/>
    <w:rsid w:val="00E12224"/>
    <w:rsid w:val="00E12402"/>
    <w:rsid w:val="00E126CF"/>
    <w:rsid w:val="00E12BA6"/>
    <w:rsid w:val="00E132F0"/>
    <w:rsid w:val="00E133CF"/>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6F"/>
    <w:rsid w:val="00E15893"/>
    <w:rsid w:val="00E15A1C"/>
    <w:rsid w:val="00E15A60"/>
    <w:rsid w:val="00E15C5A"/>
    <w:rsid w:val="00E16364"/>
    <w:rsid w:val="00E1650E"/>
    <w:rsid w:val="00E1683E"/>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9CB"/>
    <w:rsid w:val="00E21AAE"/>
    <w:rsid w:val="00E21E96"/>
    <w:rsid w:val="00E2202E"/>
    <w:rsid w:val="00E22086"/>
    <w:rsid w:val="00E2214A"/>
    <w:rsid w:val="00E22596"/>
    <w:rsid w:val="00E22642"/>
    <w:rsid w:val="00E2291E"/>
    <w:rsid w:val="00E22938"/>
    <w:rsid w:val="00E22AF3"/>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348"/>
    <w:rsid w:val="00E255E3"/>
    <w:rsid w:val="00E256C3"/>
    <w:rsid w:val="00E256FC"/>
    <w:rsid w:val="00E25790"/>
    <w:rsid w:val="00E257A7"/>
    <w:rsid w:val="00E25E53"/>
    <w:rsid w:val="00E25EBD"/>
    <w:rsid w:val="00E26303"/>
    <w:rsid w:val="00E263FA"/>
    <w:rsid w:val="00E2653B"/>
    <w:rsid w:val="00E26DB9"/>
    <w:rsid w:val="00E26F0C"/>
    <w:rsid w:val="00E26F95"/>
    <w:rsid w:val="00E271BB"/>
    <w:rsid w:val="00E27680"/>
    <w:rsid w:val="00E27913"/>
    <w:rsid w:val="00E27B45"/>
    <w:rsid w:val="00E27C79"/>
    <w:rsid w:val="00E27CC7"/>
    <w:rsid w:val="00E303E8"/>
    <w:rsid w:val="00E30565"/>
    <w:rsid w:val="00E30817"/>
    <w:rsid w:val="00E30CAC"/>
    <w:rsid w:val="00E30E7B"/>
    <w:rsid w:val="00E30EE0"/>
    <w:rsid w:val="00E31603"/>
    <w:rsid w:val="00E31C2E"/>
    <w:rsid w:val="00E31E88"/>
    <w:rsid w:val="00E31F13"/>
    <w:rsid w:val="00E32378"/>
    <w:rsid w:val="00E32470"/>
    <w:rsid w:val="00E324AD"/>
    <w:rsid w:val="00E325F7"/>
    <w:rsid w:val="00E32B2C"/>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C46"/>
    <w:rsid w:val="00E37C5D"/>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7FE"/>
    <w:rsid w:val="00E45B94"/>
    <w:rsid w:val="00E45D2B"/>
    <w:rsid w:val="00E45E5C"/>
    <w:rsid w:val="00E45ED6"/>
    <w:rsid w:val="00E45FB6"/>
    <w:rsid w:val="00E464DA"/>
    <w:rsid w:val="00E4675F"/>
    <w:rsid w:val="00E469DD"/>
    <w:rsid w:val="00E46A24"/>
    <w:rsid w:val="00E46EA3"/>
    <w:rsid w:val="00E47226"/>
    <w:rsid w:val="00E476DD"/>
    <w:rsid w:val="00E477BD"/>
    <w:rsid w:val="00E501F0"/>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3C4"/>
    <w:rsid w:val="00E5282C"/>
    <w:rsid w:val="00E52E45"/>
    <w:rsid w:val="00E530E6"/>
    <w:rsid w:val="00E53B86"/>
    <w:rsid w:val="00E542BB"/>
    <w:rsid w:val="00E54AB1"/>
    <w:rsid w:val="00E54B87"/>
    <w:rsid w:val="00E54D5E"/>
    <w:rsid w:val="00E54ED3"/>
    <w:rsid w:val="00E554AD"/>
    <w:rsid w:val="00E554F6"/>
    <w:rsid w:val="00E55516"/>
    <w:rsid w:val="00E5554E"/>
    <w:rsid w:val="00E557DB"/>
    <w:rsid w:val="00E5584B"/>
    <w:rsid w:val="00E55B30"/>
    <w:rsid w:val="00E55D2D"/>
    <w:rsid w:val="00E56278"/>
    <w:rsid w:val="00E564DA"/>
    <w:rsid w:val="00E564F3"/>
    <w:rsid w:val="00E56BAD"/>
    <w:rsid w:val="00E56CC0"/>
    <w:rsid w:val="00E570D1"/>
    <w:rsid w:val="00E57718"/>
    <w:rsid w:val="00E57801"/>
    <w:rsid w:val="00E57AA7"/>
    <w:rsid w:val="00E57F98"/>
    <w:rsid w:val="00E57FCF"/>
    <w:rsid w:val="00E60188"/>
    <w:rsid w:val="00E603C9"/>
    <w:rsid w:val="00E60561"/>
    <w:rsid w:val="00E60637"/>
    <w:rsid w:val="00E6072E"/>
    <w:rsid w:val="00E60734"/>
    <w:rsid w:val="00E60C2E"/>
    <w:rsid w:val="00E60E30"/>
    <w:rsid w:val="00E610C8"/>
    <w:rsid w:val="00E614DB"/>
    <w:rsid w:val="00E61921"/>
    <w:rsid w:val="00E61F19"/>
    <w:rsid w:val="00E61FF0"/>
    <w:rsid w:val="00E62033"/>
    <w:rsid w:val="00E62147"/>
    <w:rsid w:val="00E62527"/>
    <w:rsid w:val="00E625E1"/>
    <w:rsid w:val="00E626CB"/>
    <w:rsid w:val="00E628EF"/>
    <w:rsid w:val="00E62DDA"/>
    <w:rsid w:val="00E63109"/>
    <w:rsid w:val="00E63316"/>
    <w:rsid w:val="00E63333"/>
    <w:rsid w:val="00E63670"/>
    <w:rsid w:val="00E63979"/>
    <w:rsid w:val="00E63992"/>
    <w:rsid w:val="00E63A0F"/>
    <w:rsid w:val="00E63E58"/>
    <w:rsid w:val="00E64121"/>
    <w:rsid w:val="00E64BC7"/>
    <w:rsid w:val="00E65045"/>
    <w:rsid w:val="00E656E1"/>
    <w:rsid w:val="00E65AF9"/>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0ABF"/>
    <w:rsid w:val="00E70E2D"/>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96F"/>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599"/>
    <w:rsid w:val="00E80CF3"/>
    <w:rsid w:val="00E80EC2"/>
    <w:rsid w:val="00E80F30"/>
    <w:rsid w:val="00E80F33"/>
    <w:rsid w:val="00E81087"/>
    <w:rsid w:val="00E81190"/>
    <w:rsid w:val="00E8152E"/>
    <w:rsid w:val="00E81ACC"/>
    <w:rsid w:val="00E81C40"/>
    <w:rsid w:val="00E81FFC"/>
    <w:rsid w:val="00E82175"/>
    <w:rsid w:val="00E8260C"/>
    <w:rsid w:val="00E8269A"/>
    <w:rsid w:val="00E82A18"/>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89"/>
    <w:rsid w:val="00E849A5"/>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518"/>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837"/>
    <w:rsid w:val="00E919BA"/>
    <w:rsid w:val="00E91B8A"/>
    <w:rsid w:val="00E91F66"/>
    <w:rsid w:val="00E9258A"/>
    <w:rsid w:val="00E9267D"/>
    <w:rsid w:val="00E927E6"/>
    <w:rsid w:val="00E9299E"/>
    <w:rsid w:val="00E92B63"/>
    <w:rsid w:val="00E92C11"/>
    <w:rsid w:val="00E92DA1"/>
    <w:rsid w:val="00E92E49"/>
    <w:rsid w:val="00E93184"/>
    <w:rsid w:val="00E93594"/>
    <w:rsid w:val="00E939BF"/>
    <w:rsid w:val="00E93A02"/>
    <w:rsid w:val="00E93A71"/>
    <w:rsid w:val="00E93B24"/>
    <w:rsid w:val="00E93DCA"/>
    <w:rsid w:val="00E93EF4"/>
    <w:rsid w:val="00E93F22"/>
    <w:rsid w:val="00E942AC"/>
    <w:rsid w:val="00E943FF"/>
    <w:rsid w:val="00E946A6"/>
    <w:rsid w:val="00E94823"/>
    <w:rsid w:val="00E94AED"/>
    <w:rsid w:val="00E9575B"/>
    <w:rsid w:val="00E95D28"/>
    <w:rsid w:val="00E95D2E"/>
    <w:rsid w:val="00E95DDD"/>
    <w:rsid w:val="00E95E2C"/>
    <w:rsid w:val="00E96219"/>
    <w:rsid w:val="00E96745"/>
    <w:rsid w:val="00E9682A"/>
    <w:rsid w:val="00E9691F"/>
    <w:rsid w:val="00E96AF3"/>
    <w:rsid w:val="00E96B5C"/>
    <w:rsid w:val="00E96BE4"/>
    <w:rsid w:val="00E96D3A"/>
    <w:rsid w:val="00E9707C"/>
    <w:rsid w:val="00E9754E"/>
    <w:rsid w:val="00E975FF"/>
    <w:rsid w:val="00E97CED"/>
    <w:rsid w:val="00E97D11"/>
    <w:rsid w:val="00E97D8A"/>
    <w:rsid w:val="00E97E9C"/>
    <w:rsid w:val="00E97F50"/>
    <w:rsid w:val="00EA0015"/>
    <w:rsid w:val="00EA006D"/>
    <w:rsid w:val="00EA01E9"/>
    <w:rsid w:val="00EA03D4"/>
    <w:rsid w:val="00EA073A"/>
    <w:rsid w:val="00EA0860"/>
    <w:rsid w:val="00EA08C1"/>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414F"/>
    <w:rsid w:val="00EA4327"/>
    <w:rsid w:val="00EA453C"/>
    <w:rsid w:val="00EA4B85"/>
    <w:rsid w:val="00EA4F53"/>
    <w:rsid w:val="00EA4F5E"/>
    <w:rsid w:val="00EA53D4"/>
    <w:rsid w:val="00EA5B7C"/>
    <w:rsid w:val="00EA5E39"/>
    <w:rsid w:val="00EA5E94"/>
    <w:rsid w:val="00EA601F"/>
    <w:rsid w:val="00EA668E"/>
    <w:rsid w:val="00EA69D7"/>
    <w:rsid w:val="00EA69DB"/>
    <w:rsid w:val="00EA6E07"/>
    <w:rsid w:val="00EA709C"/>
    <w:rsid w:val="00EA7A7D"/>
    <w:rsid w:val="00EA7C14"/>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113"/>
    <w:rsid w:val="00EB2361"/>
    <w:rsid w:val="00EB241D"/>
    <w:rsid w:val="00EB2721"/>
    <w:rsid w:val="00EB2A89"/>
    <w:rsid w:val="00EB2D87"/>
    <w:rsid w:val="00EB2E11"/>
    <w:rsid w:val="00EB31A7"/>
    <w:rsid w:val="00EB3773"/>
    <w:rsid w:val="00EB3F39"/>
    <w:rsid w:val="00EB41B4"/>
    <w:rsid w:val="00EB4220"/>
    <w:rsid w:val="00EB4523"/>
    <w:rsid w:val="00EB4721"/>
    <w:rsid w:val="00EB4AEE"/>
    <w:rsid w:val="00EB53AC"/>
    <w:rsid w:val="00EB5647"/>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BA9"/>
    <w:rsid w:val="00EB7F25"/>
    <w:rsid w:val="00EC0140"/>
    <w:rsid w:val="00EC0583"/>
    <w:rsid w:val="00EC05EB"/>
    <w:rsid w:val="00EC0842"/>
    <w:rsid w:val="00EC0974"/>
    <w:rsid w:val="00EC0A49"/>
    <w:rsid w:val="00EC11C7"/>
    <w:rsid w:val="00EC1221"/>
    <w:rsid w:val="00EC13F8"/>
    <w:rsid w:val="00EC1756"/>
    <w:rsid w:val="00EC1BA5"/>
    <w:rsid w:val="00EC2192"/>
    <w:rsid w:val="00EC2335"/>
    <w:rsid w:val="00EC2D49"/>
    <w:rsid w:val="00EC2F8E"/>
    <w:rsid w:val="00EC36B5"/>
    <w:rsid w:val="00EC3730"/>
    <w:rsid w:val="00EC37D2"/>
    <w:rsid w:val="00EC39ED"/>
    <w:rsid w:val="00EC39F5"/>
    <w:rsid w:val="00EC3B6F"/>
    <w:rsid w:val="00EC3C03"/>
    <w:rsid w:val="00EC3C66"/>
    <w:rsid w:val="00EC3CA8"/>
    <w:rsid w:val="00EC3CFD"/>
    <w:rsid w:val="00EC407A"/>
    <w:rsid w:val="00EC4517"/>
    <w:rsid w:val="00EC4651"/>
    <w:rsid w:val="00EC4F1B"/>
    <w:rsid w:val="00EC512C"/>
    <w:rsid w:val="00EC5691"/>
    <w:rsid w:val="00EC57C4"/>
    <w:rsid w:val="00EC5956"/>
    <w:rsid w:val="00EC5AB8"/>
    <w:rsid w:val="00EC5B57"/>
    <w:rsid w:val="00EC5E19"/>
    <w:rsid w:val="00EC60C1"/>
    <w:rsid w:val="00EC648F"/>
    <w:rsid w:val="00EC71DA"/>
    <w:rsid w:val="00EC73B1"/>
    <w:rsid w:val="00EC79BB"/>
    <w:rsid w:val="00EC7C04"/>
    <w:rsid w:val="00EC7DB0"/>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E20"/>
    <w:rsid w:val="00ED20CA"/>
    <w:rsid w:val="00ED2125"/>
    <w:rsid w:val="00ED2366"/>
    <w:rsid w:val="00ED2504"/>
    <w:rsid w:val="00ED2817"/>
    <w:rsid w:val="00ED2A62"/>
    <w:rsid w:val="00ED2BFF"/>
    <w:rsid w:val="00ED2E94"/>
    <w:rsid w:val="00ED2FDD"/>
    <w:rsid w:val="00ED3185"/>
    <w:rsid w:val="00ED35C2"/>
    <w:rsid w:val="00ED38B3"/>
    <w:rsid w:val="00ED3A53"/>
    <w:rsid w:val="00ED3B6C"/>
    <w:rsid w:val="00ED443B"/>
    <w:rsid w:val="00ED4591"/>
    <w:rsid w:val="00ED47D4"/>
    <w:rsid w:val="00ED4A1D"/>
    <w:rsid w:val="00ED4F53"/>
    <w:rsid w:val="00ED55E4"/>
    <w:rsid w:val="00ED572D"/>
    <w:rsid w:val="00ED5858"/>
    <w:rsid w:val="00ED5898"/>
    <w:rsid w:val="00ED598F"/>
    <w:rsid w:val="00ED5B30"/>
    <w:rsid w:val="00ED5B4A"/>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9CF"/>
    <w:rsid w:val="00EE4C63"/>
    <w:rsid w:val="00EE5010"/>
    <w:rsid w:val="00EE5253"/>
    <w:rsid w:val="00EE560D"/>
    <w:rsid w:val="00EE5DCE"/>
    <w:rsid w:val="00EE5DFB"/>
    <w:rsid w:val="00EE5E4A"/>
    <w:rsid w:val="00EE6004"/>
    <w:rsid w:val="00EE602E"/>
    <w:rsid w:val="00EE640B"/>
    <w:rsid w:val="00EE661D"/>
    <w:rsid w:val="00EE66BB"/>
    <w:rsid w:val="00EE675E"/>
    <w:rsid w:val="00EE6F3F"/>
    <w:rsid w:val="00EE6F9D"/>
    <w:rsid w:val="00EE76A9"/>
    <w:rsid w:val="00EE771B"/>
    <w:rsid w:val="00EE78D9"/>
    <w:rsid w:val="00EE79A3"/>
    <w:rsid w:val="00EE7B4B"/>
    <w:rsid w:val="00EE7C27"/>
    <w:rsid w:val="00EE7D4E"/>
    <w:rsid w:val="00EE7FA7"/>
    <w:rsid w:val="00EF0061"/>
    <w:rsid w:val="00EF03BB"/>
    <w:rsid w:val="00EF0BCA"/>
    <w:rsid w:val="00EF0C6A"/>
    <w:rsid w:val="00EF0C6C"/>
    <w:rsid w:val="00EF1160"/>
    <w:rsid w:val="00EF14B7"/>
    <w:rsid w:val="00EF17AE"/>
    <w:rsid w:val="00EF191E"/>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E4"/>
    <w:rsid w:val="00EF611B"/>
    <w:rsid w:val="00EF633C"/>
    <w:rsid w:val="00EF63BD"/>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563"/>
    <w:rsid w:val="00F04725"/>
    <w:rsid w:val="00F04FC2"/>
    <w:rsid w:val="00F053C6"/>
    <w:rsid w:val="00F055E9"/>
    <w:rsid w:val="00F05E8F"/>
    <w:rsid w:val="00F05F75"/>
    <w:rsid w:val="00F06055"/>
    <w:rsid w:val="00F0656D"/>
    <w:rsid w:val="00F0670C"/>
    <w:rsid w:val="00F0716D"/>
    <w:rsid w:val="00F071A8"/>
    <w:rsid w:val="00F072C2"/>
    <w:rsid w:val="00F073BA"/>
    <w:rsid w:val="00F07890"/>
    <w:rsid w:val="00F07B59"/>
    <w:rsid w:val="00F07CFD"/>
    <w:rsid w:val="00F07F7B"/>
    <w:rsid w:val="00F10108"/>
    <w:rsid w:val="00F1070F"/>
    <w:rsid w:val="00F10DED"/>
    <w:rsid w:val="00F10E9A"/>
    <w:rsid w:val="00F10FA2"/>
    <w:rsid w:val="00F1105B"/>
    <w:rsid w:val="00F1120E"/>
    <w:rsid w:val="00F113C1"/>
    <w:rsid w:val="00F1142E"/>
    <w:rsid w:val="00F1144E"/>
    <w:rsid w:val="00F1149B"/>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23C"/>
    <w:rsid w:val="00F13376"/>
    <w:rsid w:val="00F133EB"/>
    <w:rsid w:val="00F135C2"/>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17F9B"/>
    <w:rsid w:val="00F20119"/>
    <w:rsid w:val="00F20181"/>
    <w:rsid w:val="00F20319"/>
    <w:rsid w:val="00F2034F"/>
    <w:rsid w:val="00F206B5"/>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A01"/>
    <w:rsid w:val="00F23DBC"/>
    <w:rsid w:val="00F23E5F"/>
    <w:rsid w:val="00F23E75"/>
    <w:rsid w:val="00F23E98"/>
    <w:rsid w:val="00F24077"/>
    <w:rsid w:val="00F244A0"/>
    <w:rsid w:val="00F245FF"/>
    <w:rsid w:val="00F24ACA"/>
    <w:rsid w:val="00F24D6F"/>
    <w:rsid w:val="00F24E08"/>
    <w:rsid w:val="00F25029"/>
    <w:rsid w:val="00F25459"/>
    <w:rsid w:val="00F25EA4"/>
    <w:rsid w:val="00F26130"/>
    <w:rsid w:val="00F26324"/>
    <w:rsid w:val="00F263B2"/>
    <w:rsid w:val="00F26682"/>
    <w:rsid w:val="00F2672B"/>
    <w:rsid w:val="00F26B7F"/>
    <w:rsid w:val="00F26BB8"/>
    <w:rsid w:val="00F26DB4"/>
    <w:rsid w:val="00F26E38"/>
    <w:rsid w:val="00F26EB5"/>
    <w:rsid w:val="00F26FEB"/>
    <w:rsid w:val="00F27183"/>
    <w:rsid w:val="00F2728F"/>
    <w:rsid w:val="00F276B1"/>
    <w:rsid w:val="00F27AF8"/>
    <w:rsid w:val="00F27E1B"/>
    <w:rsid w:val="00F27FEB"/>
    <w:rsid w:val="00F30001"/>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65D"/>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AD"/>
    <w:rsid w:val="00F429AF"/>
    <w:rsid w:val="00F42DAB"/>
    <w:rsid w:val="00F42DFF"/>
    <w:rsid w:val="00F42EE1"/>
    <w:rsid w:val="00F42FBD"/>
    <w:rsid w:val="00F42FCD"/>
    <w:rsid w:val="00F4344A"/>
    <w:rsid w:val="00F43452"/>
    <w:rsid w:val="00F436D7"/>
    <w:rsid w:val="00F43CE9"/>
    <w:rsid w:val="00F43D57"/>
    <w:rsid w:val="00F444F9"/>
    <w:rsid w:val="00F446A8"/>
    <w:rsid w:val="00F44A3D"/>
    <w:rsid w:val="00F44B8A"/>
    <w:rsid w:val="00F45117"/>
    <w:rsid w:val="00F45167"/>
    <w:rsid w:val="00F452D2"/>
    <w:rsid w:val="00F45748"/>
    <w:rsid w:val="00F457FA"/>
    <w:rsid w:val="00F45917"/>
    <w:rsid w:val="00F45BFF"/>
    <w:rsid w:val="00F45C77"/>
    <w:rsid w:val="00F46244"/>
    <w:rsid w:val="00F464CC"/>
    <w:rsid w:val="00F4655C"/>
    <w:rsid w:val="00F47231"/>
    <w:rsid w:val="00F47666"/>
    <w:rsid w:val="00F47F85"/>
    <w:rsid w:val="00F50316"/>
    <w:rsid w:val="00F508E7"/>
    <w:rsid w:val="00F50C1F"/>
    <w:rsid w:val="00F50C25"/>
    <w:rsid w:val="00F50D4A"/>
    <w:rsid w:val="00F50D97"/>
    <w:rsid w:val="00F511F9"/>
    <w:rsid w:val="00F51623"/>
    <w:rsid w:val="00F517AB"/>
    <w:rsid w:val="00F51E7C"/>
    <w:rsid w:val="00F52776"/>
    <w:rsid w:val="00F52951"/>
    <w:rsid w:val="00F52975"/>
    <w:rsid w:val="00F52E14"/>
    <w:rsid w:val="00F52EB3"/>
    <w:rsid w:val="00F5312D"/>
    <w:rsid w:val="00F5323A"/>
    <w:rsid w:val="00F532E8"/>
    <w:rsid w:val="00F532E9"/>
    <w:rsid w:val="00F533EE"/>
    <w:rsid w:val="00F5351E"/>
    <w:rsid w:val="00F5396F"/>
    <w:rsid w:val="00F53FFA"/>
    <w:rsid w:val="00F541DD"/>
    <w:rsid w:val="00F547E8"/>
    <w:rsid w:val="00F54A48"/>
    <w:rsid w:val="00F54CF3"/>
    <w:rsid w:val="00F54DDF"/>
    <w:rsid w:val="00F54E01"/>
    <w:rsid w:val="00F54F30"/>
    <w:rsid w:val="00F55037"/>
    <w:rsid w:val="00F553B9"/>
    <w:rsid w:val="00F55466"/>
    <w:rsid w:val="00F5593A"/>
    <w:rsid w:val="00F55B49"/>
    <w:rsid w:val="00F55CF6"/>
    <w:rsid w:val="00F5645D"/>
    <w:rsid w:val="00F564F7"/>
    <w:rsid w:val="00F5698B"/>
    <w:rsid w:val="00F569CC"/>
    <w:rsid w:val="00F56D13"/>
    <w:rsid w:val="00F56EA0"/>
    <w:rsid w:val="00F570BC"/>
    <w:rsid w:val="00F570E9"/>
    <w:rsid w:val="00F57285"/>
    <w:rsid w:val="00F57B82"/>
    <w:rsid w:val="00F57C96"/>
    <w:rsid w:val="00F57D1E"/>
    <w:rsid w:val="00F57DF7"/>
    <w:rsid w:val="00F60046"/>
    <w:rsid w:val="00F6050C"/>
    <w:rsid w:val="00F6054E"/>
    <w:rsid w:val="00F607BC"/>
    <w:rsid w:val="00F6082F"/>
    <w:rsid w:val="00F60950"/>
    <w:rsid w:val="00F60A52"/>
    <w:rsid w:val="00F60AA1"/>
    <w:rsid w:val="00F60CE4"/>
    <w:rsid w:val="00F61066"/>
    <w:rsid w:val="00F61199"/>
    <w:rsid w:val="00F612EC"/>
    <w:rsid w:val="00F6160F"/>
    <w:rsid w:val="00F61770"/>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59C"/>
    <w:rsid w:val="00F63DBC"/>
    <w:rsid w:val="00F63E82"/>
    <w:rsid w:val="00F63F75"/>
    <w:rsid w:val="00F6473F"/>
    <w:rsid w:val="00F6478F"/>
    <w:rsid w:val="00F648F1"/>
    <w:rsid w:val="00F64C90"/>
    <w:rsid w:val="00F6518F"/>
    <w:rsid w:val="00F651D3"/>
    <w:rsid w:val="00F654B4"/>
    <w:rsid w:val="00F6556C"/>
    <w:rsid w:val="00F65642"/>
    <w:rsid w:val="00F657B2"/>
    <w:rsid w:val="00F65C4D"/>
    <w:rsid w:val="00F65D7C"/>
    <w:rsid w:val="00F6620C"/>
    <w:rsid w:val="00F663C1"/>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481"/>
    <w:rsid w:val="00F744C7"/>
    <w:rsid w:val="00F74547"/>
    <w:rsid w:val="00F74EB5"/>
    <w:rsid w:val="00F7573D"/>
    <w:rsid w:val="00F75A76"/>
    <w:rsid w:val="00F75D1C"/>
    <w:rsid w:val="00F7609E"/>
    <w:rsid w:val="00F761E0"/>
    <w:rsid w:val="00F766F6"/>
    <w:rsid w:val="00F768ED"/>
    <w:rsid w:val="00F76B09"/>
    <w:rsid w:val="00F76C9A"/>
    <w:rsid w:val="00F76F05"/>
    <w:rsid w:val="00F770F2"/>
    <w:rsid w:val="00F77438"/>
    <w:rsid w:val="00F77622"/>
    <w:rsid w:val="00F77F25"/>
    <w:rsid w:val="00F80605"/>
    <w:rsid w:val="00F80673"/>
    <w:rsid w:val="00F806ED"/>
    <w:rsid w:val="00F8099D"/>
    <w:rsid w:val="00F809B3"/>
    <w:rsid w:val="00F80AD5"/>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751"/>
    <w:rsid w:val="00F83F01"/>
    <w:rsid w:val="00F840A3"/>
    <w:rsid w:val="00F840AA"/>
    <w:rsid w:val="00F84344"/>
    <w:rsid w:val="00F8449B"/>
    <w:rsid w:val="00F844B5"/>
    <w:rsid w:val="00F847E6"/>
    <w:rsid w:val="00F84A73"/>
    <w:rsid w:val="00F84FE7"/>
    <w:rsid w:val="00F850C2"/>
    <w:rsid w:val="00F851DA"/>
    <w:rsid w:val="00F852A2"/>
    <w:rsid w:val="00F853DB"/>
    <w:rsid w:val="00F854C0"/>
    <w:rsid w:val="00F85946"/>
    <w:rsid w:val="00F859BE"/>
    <w:rsid w:val="00F85F8C"/>
    <w:rsid w:val="00F860AD"/>
    <w:rsid w:val="00F860D3"/>
    <w:rsid w:val="00F8654A"/>
    <w:rsid w:val="00F86745"/>
    <w:rsid w:val="00F86792"/>
    <w:rsid w:val="00F8680B"/>
    <w:rsid w:val="00F86971"/>
    <w:rsid w:val="00F86A4B"/>
    <w:rsid w:val="00F8730F"/>
    <w:rsid w:val="00F8735D"/>
    <w:rsid w:val="00F876BD"/>
    <w:rsid w:val="00F8780E"/>
    <w:rsid w:val="00F87985"/>
    <w:rsid w:val="00F87C0E"/>
    <w:rsid w:val="00F87C68"/>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2D02"/>
    <w:rsid w:val="00F93003"/>
    <w:rsid w:val="00F931E8"/>
    <w:rsid w:val="00F9369B"/>
    <w:rsid w:val="00F939C9"/>
    <w:rsid w:val="00F94182"/>
    <w:rsid w:val="00F94279"/>
    <w:rsid w:val="00F94379"/>
    <w:rsid w:val="00F9443F"/>
    <w:rsid w:val="00F94559"/>
    <w:rsid w:val="00F949DB"/>
    <w:rsid w:val="00F94BE1"/>
    <w:rsid w:val="00F94CBE"/>
    <w:rsid w:val="00F94E8F"/>
    <w:rsid w:val="00F95061"/>
    <w:rsid w:val="00F95166"/>
    <w:rsid w:val="00F952B4"/>
    <w:rsid w:val="00F95377"/>
    <w:rsid w:val="00F95AEB"/>
    <w:rsid w:val="00F95D9C"/>
    <w:rsid w:val="00F960E1"/>
    <w:rsid w:val="00F9619B"/>
    <w:rsid w:val="00F96550"/>
    <w:rsid w:val="00F9657A"/>
    <w:rsid w:val="00F967B4"/>
    <w:rsid w:val="00F96CE2"/>
    <w:rsid w:val="00F96E5C"/>
    <w:rsid w:val="00F96E80"/>
    <w:rsid w:val="00F978D3"/>
    <w:rsid w:val="00F97A0C"/>
    <w:rsid w:val="00F97A11"/>
    <w:rsid w:val="00F97DB7"/>
    <w:rsid w:val="00F97DD7"/>
    <w:rsid w:val="00FA0072"/>
    <w:rsid w:val="00FA011B"/>
    <w:rsid w:val="00FA01AA"/>
    <w:rsid w:val="00FA024F"/>
    <w:rsid w:val="00FA02B7"/>
    <w:rsid w:val="00FA05DE"/>
    <w:rsid w:val="00FA05F9"/>
    <w:rsid w:val="00FA0717"/>
    <w:rsid w:val="00FA078B"/>
    <w:rsid w:val="00FA079D"/>
    <w:rsid w:val="00FA0D62"/>
    <w:rsid w:val="00FA1B46"/>
    <w:rsid w:val="00FA1D35"/>
    <w:rsid w:val="00FA1E4D"/>
    <w:rsid w:val="00FA29A6"/>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0A"/>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B0B"/>
    <w:rsid w:val="00FA7DFF"/>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3160"/>
    <w:rsid w:val="00FB3228"/>
    <w:rsid w:val="00FB343B"/>
    <w:rsid w:val="00FB364B"/>
    <w:rsid w:val="00FB374F"/>
    <w:rsid w:val="00FB39DE"/>
    <w:rsid w:val="00FB3BE8"/>
    <w:rsid w:val="00FB3C88"/>
    <w:rsid w:val="00FB3EEF"/>
    <w:rsid w:val="00FB4179"/>
    <w:rsid w:val="00FB477A"/>
    <w:rsid w:val="00FB49CD"/>
    <w:rsid w:val="00FB4A07"/>
    <w:rsid w:val="00FB4B8F"/>
    <w:rsid w:val="00FB4CBD"/>
    <w:rsid w:val="00FB4D6F"/>
    <w:rsid w:val="00FB5018"/>
    <w:rsid w:val="00FB52FA"/>
    <w:rsid w:val="00FB5C3C"/>
    <w:rsid w:val="00FB5D24"/>
    <w:rsid w:val="00FB5D5E"/>
    <w:rsid w:val="00FB5EB4"/>
    <w:rsid w:val="00FB5FEE"/>
    <w:rsid w:val="00FB6659"/>
    <w:rsid w:val="00FB6A7E"/>
    <w:rsid w:val="00FB6AD5"/>
    <w:rsid w:val="00FB6BB3"/>
    <w:rsid w:val="00FB6CEE"/>
    <w:rsid w:val="00FB6EDF"/>
    <w:rsid w:val="00FB76B9"/>
    <w:rsid w:val="00FB7897"/>
    <w:rsid w:val="00FB7983"/>
    <w:rsid w:val="00FB7B14"/>
    <w:rsid w:val="00FC00AF"/>
    <w:rsid w:val="00FC0687"/>
    <w:rsid w:val="00FC0696"/>
    <w:rsid w:val="00FC06AB"/>
    <w:rsid w:val="00FC086C"/>
    <w:rsid w:val="00FC0C3B"/>
    <w:rsid w:val="00FC10B8"/>
    <w:rsid w:val="00FC11D9"/>
    <w:rsid w:val="00FC149B"/>
    <w:rsid w:val="00FC172A"/>
    <w:rsid w:val="00FC1A72"/>
    <w:rsid w:val="00FC1C8B"/>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D82"/>
    <w:rsid w:val="00FC40A7"/>
    <w:rsid w:val="00FC4413"/>
    <w:rsid w:val="00FC44FA"/>
    <w:rsid w:val="00FC4711"/>
    <w:rsid w:val="00FC48A6"/>
    <w:rsid w:val="00FC49FA"/>
    <w:rsid w:val="00FC49FF"/>
    <w:rsid w:val="00FC4B60"/>
    <w:rsid w:val="00FC4DDC"/>
    <w:rsid w:val="00FC4FC2"/>
    <w:rsid w:val="00FC5000"/>
    <w:rsid w:val="00FC5171"/>
    <w:rsid w:val="00FC5369"/>
    <w:rsid w:val="00FC54CA"/>
    <w:rsid w:val="00FC5E2E"/>
    <w:rsid w:val="00FC5F4E"/>
    <w:rsid w:val="00FC5FF6"/>
    <w:rsid w:val="00FC628E"/>
    <w:rsid w:val="00FC662D"/>
    <w:rsid w:val="00FC66EA"/>
    <w:rsid w:val="00FC6A1D"/>
    <w:rsid w:val="00FC6BC3"/>
    <w:rsid w:val="00FC6EE5"/>
    <w:rsid w:val="00FC77D3"/>
    <w:rsid w:val="00FC7911"/>
    <w:rsid w:val="00FC7AA1"/>
    <w:rsid w:val="00FC7AAC"/>
    <w:rsid w:val="00FC7D98"/>
    <w:rsid w:val="00FC7DFE"/>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1AD"/>
    <w:rsid w:val="00FD41D8"/>
    <w:rsid w:val="00FD43B1"/>
    <w:rsid w:val="00FD45F9"/>
    <w:rsid w:val="00FD47E2"/>
    <w:rsid w:val="00FD4A25"/>
    <w:rsid w:val="00FD4AB9"/>
    <w:rsid w:val="00FD51E5"/>
    <w:rsid w:val="00FD53E9"/>
    <w:rsid w:val="00FD53F6"/>
    <w:rsid w:val="00FD56D1"/>
    <w:rsid w:val="00FD570F"/>
    <w:rsid w:val="00FD5A19"/>
    <w:rsid w:val="00FD5CAD"/>
    <w:rsid w:val="00FD5D77"/>
    <w:rsid w:val="00FD5F86"/>
    <w:rsid w:val="00FD6224"/>
    <w:rsid w:val="00FD6325"/>
    <w:rsid w:val="00FD69BA"/>
    <w:rsid w:val="00FD6BAE"/>
    <w:rsid w:val="00FD6C26"/>
    <w:rsid w:val="00FD6D63"/>
    <w:rsid w:val="00FD73A5"/>
    <w:rsid w:val="00FD7426"/>
    <w:rsid w:val="00FD77D4"/>
    <w:rsid w:val="00FE002E"/>
    <w:rsid w:val="00FE089B"/>
    <w:rsid w:val="00FE0998"/>
    <w:rsid w:val="00FE0AB8"/>
    <w:rsid w:val="00FE0D45"/>
    <w:rsid w:val="00FE1696"/>
    <w:rsid w:val="00FE1943"/>
    <w:rsid w:val="00FE1A4C"/>
    <w:rsid w:val="00FE1AA0"/>
    <w:rsid w:val="00FE1CF3"/>
    <w:rsid w:val="00FE1DDD"/>
    <w:rsid w:val="00FE1F1E"/>
    <w:rsid w:val="00FE2022"/>
    <w:rsid w:val="00FE246C"/>
    <w:rsid w:val="00FE2AF4"/>
    <w:rsid w:val="00FE2BF9"/>
    <w:rsid w:val="00FE2E84"/>
    <w:rsid w:val="00FE34B7"/>
    <w:rsid w:val="00FE38A9"/>
    <w:rsid w:val="00FE3AFA"/>
    <w:rsid w:val="00FE3D82"/>
    <w:rsid w:val="00FE40C8"/>
    <w:rsid w:val="00FE4140"/>
    <w:rsid w:val="00FE42C1"/>
    <w:rsid w:val="00FE43CE"/>
    <w:rsid w:val="00FE43DF"/>
    <w:rsid w:val="00FE47A4"/>
    <w:rsid w:val="00FE47C2"/>
    <w:rsid w:val="00FE4831"/>
    <w:rsid w:val="00FE49F7"/>
    <w:rsid w:val="00FE4D2F"/>
    <w:rsid w:val="00FE50B0"/>
    <w:rsid w:val="00FE5148"/>
    <w:rsid w:val="00FE55F1"/>
    <w:rsid w:val="00FE59C8"/>
    <w:rsid w:val="00FE6313"/>
    <w:rsid w:val="00FE6423"/>
    <w:rsid w:val="00FE68E2"/>
    <w:rsid w:val="00FE6A75"/>
    <w:rsid w:val="00FE6B28"/>
    <w:rsid w:val="00FE6DE4"/>
    <w:rsid w:val="00FE70A3"/>
    <w:rsid w:val="00FE72B5"/>
    <w:rsid w:val="00FE78AD"/>
    <w:rsid w:val="00FE7C7C"/>
    <w:rsid w:val="00FE7E70"/>
    <w:rsid w:val="00FE7F52"/>
    <w:rsid w:val="00FE7FCA"/>
    <w:rsid w:val="00FF0723"/>
    <w:rsid w:val="00FF076B"/>
    <w:rsid w:val="00FF0779"/>
    <w:rsid w:val="00FF0F06"/>
    <w:rsid w:val="00FF0F45"/>
    <w:rsid w:val="00FF0FCB"/>
    <w:rsid w:val="00FF157F"/>
    <w:rsid w:val="00FF16F2"/>
    <w:rsid w:val="00FF19ED"/>
    <w:rsid w:val="00FF201A"/>
    <w:rsid w:val="00FF2197"/>
    <w:rsid w:val="00FF220D"/>
    <w:rsid w:val="00FF241D"/>
    <w:rsid w:val="00FF252C"/>
    <w:rsid w:val="00FF2A3F"/>
    <w:rsid w:val="00FF2B56"/>
    <w:rsid w:val="00FF2B76"/>
    <w:rsid w:val="00FF2C4F"/>
    <w:rsid w:val="00FF2CDC"/>
    <w:rsid w:val="00FF2EC4"/>
    <w:rsid w:val="00FF33B8"/>
    <w:rsid w:val="00FF36E3"/>
    <w:rsid w:val="00FF3786"/>
    <w:rsid w:val="00FF38D5"/>
    <w:rsid w:val="00FF3BF9"/>
    <w:rsid w:val="00FF3D6F"/>
    <w:rsid w:val="00FF403A"/>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E0B"/>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2D52904"/>
    <w:rsid w:val="033F9BA9"/>
    <w:rsid w:val="035DB337"/>
    <w:rsid w:val="03DCC387"/>
    <w:rsid w:val="03EEDFFD"/>
    <w:rsid w:val="0429863E"/>
    <w:rsid w:val="04E366F6"/>
    <w:rsid w:val="04E38591"/>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782058"/>
    <w:rsid w:val="078A1B0D"/>
    <w:rsid w:val="07E52DB3"/>
    <w:rsid w:val="07FFCE24"/>
    <w:rsid w:val="083505FD"/>
    <w:rsid w:val="0836FC39"/>
    <w:rsid w:val="08488E51"/>
    <w:rsid w:val="085FA40C"/>
    <w:rsid w:val="08883760"/>
    <w:rsid w:val="08998F9D"/>
    <w:rsid w:val="08A479C9"/>
    <w:rsid w:val="08D7CE9E"/>
    <w:rsid w:val="08F42EC7"/>
    <w:rsid w:val="08FF46E0"/>
    <w:rsid w:val="094C980C"/>
    <w:rsid w:val="096C64C3"/>
    <w:rsid w:val="096E126D"/>
    <w:rsid w:val="09CA3A36"/>
    <w:rsid w:val="09D7ABE4"/>
    <w:rsid w:val="0A0EDCE1"/>
    <w:rsid w:val="0A304BC6"/>
    <w:rsid w:val="0A76D6CB"/>
    <w:rsid w:val="0ABC5EFA"/>
    <w:rsid w:val="0AE8686D"/>
    <w:rsid w:val="0B05E6E3"/>
    <w:rsid w:val="0B129B58"/>
    <w:rsid w:val="0B25CF68"/>
    <w:rsid w:val="0B28096C"/>
    <w:rsid w:val="0B5D7676"/>
    <w:rsid w:val="0B79F93D"/>
    <w:rsid w:val="0B925D1D"/>
    <w:rsid w:val="0B987758"/>
    <w:rsid w:val="0BC47E77"/>
    <w:rsid w:val="0BD2B094"/>
    <w:rsid w:val="0BDA7D65"/>
    <w:rsid w:val="0BEC93DE"/>
    <w:rsid w:val="0BF913F0"/>
    <w:rsid w:val="0C064754"/>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986540"/>
    <w:rsid w:val="0FACC1B8"/>
    <w:rsid w:val="0FB914EE"/>
    <w:rsid w:val="1041A977"/>
    <w:rsid w:val="1086A066"/>
    <w:rsid w:val="109E99D3"/>
    <w:rsid w:val="10B9E3D3"/>
    <w:rsid w:val="10BD75FE"/>
    <w:rsid w:val="10E390C2"/>
    <w:rsid w:val="1167B059"/>
    <w:rsid w:val="1173648C"/>
    <w:rsid w:val="11837073"/>
    <w:rsid w:val="1185F578"/>
    <w:rsid w:val="11B42C9B"/>
    <w:rsid w:val="11F9238A"/>
    <w:rsid w:val="122D7C47"/>
    <w:rsid w:val="1245AFE6"/>
    <w:rsid w:val="1252226F"/>
    <w:rsid w:val="125AA672"/>
    <w:rsid w:val="126482D7"/>
    <w:rsid w:val="12CBFAD5"/>
    <w:rsid w:val="12F05324"/>
    <w:rsid w:val="13311323"/>
    <w:rsid w:val="13786E2A"/>
    <w:rsid w:val="1379029B"/>
    <w:rsid w:val="138047CA"/>
    <w:rsid w:val="13A7BC1E"/>
    <w:rsid w:val="13A8E8B6"/>
    <w:rsid w:val="13A94F2F"/>
    <w:rsid w:val="13BCB97F"/>
    <w:rsid w:val="141BBA9B"/>
    <w:rsid w:val="14372605"/>
    <w:rsid w:val="145F5E2A"/>
    <w:rsid w:val="14916DB2"/>
    <w:rsid w:val="14EB35E5"/>
    <w:rsid w:val="14ECC730"/>
    <w:rsid w:val="150AEA07"/>
    <w:rsid w:val="154E3275"/>
    <w:rsid w:val="1554B4B4"/>
    <w:rsid w:val="15649395"/>
    <w:rsid w:val="158B9D4B"/>
    <w:rsid w:val="159EFD8A"/>
    <w:rsid w:val="15AC51D8"/>
    <w:rsid w:val="15C5D176"/>
    <w:rsid w:val="15C7B93B"/>
    <w:rsid w:val="160F8516"/>
    <w:rsid w:val="161DF80D"/>
    <w:rsid w:val="162AE033"/>
    <w:rsid w:val="1654FD86"/>
    <w:rsid w:val="1692FD41"/>
    <w:rsid w:val="169450A1"/>
    <w:rsid w:val="169CDDC2"/>
    <w:rsid w:val="16F2A98D"/>
    <w:rsid w:val="16FC6C4F"/>
    <w:rsid w:val="1742B7FE"/>
    <w:rsid w:val="178486C4"/>
    <w:rsid w:val="17A00C06"/>
    <w:rsid w:val="17A250EB"/>
    <w:rsid w:val="18449C00"/>
    <w:rsid w:val="1845EF60"/>
    <w:rsid w:val="185C956D"/>
    <w:rsid w:val="18610C33"/>
    <w:rsid w:val="1882F8C9"/>
    <w:rsid w:val="18B1CB14"/>
    <w:rsid w:val="18CE1789"/>
    <w:rsid w:val="18CFAA6D"/>
    <w:rsid w:val="18E3181D"/>
    <w:rsid w:val="191966B9"/>
    <w:rsid w:val="1951AAC5"/>
    <w:rsid w:val="195D56F1"/>
    <w:rsid w:val="19B9C7D3"/>
    <w:rsid w:val="19C8AFA1"/>
    <w:rsid w:val="19D337BE"/>
    <w:rsid w:val="1A17A45B"/>
    <w:rsid w:val="1A1E72E4"/>
    <w:rsid w:val="1A759268"/>
    <w:rsid w:val="1A7EEC9B"/>
    <w:rsid w:val="1AB33DE9"/>
    <w:rsid w:val="1AFC7A40"/>
    <w:rsid w:val="1B1B42F1"/>
    <w:rsid w:val="1B338B1A"/>
    <w:rsid w:val="1B53B9CE"/>
    <w:rsid w:val="1B707898"/>
    <w:rsid w:val="1B95A285"/>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437D30"/>
    <w:rsid w:val="1E5C71C3"/>
    <w:rsid w:val="1E65A723"/>
    <w:rsid w:val="1EACF581"/>
    <w:rsid w:val="1EB0442A"/>
    <w:rsid w:val="1EBB6865"/>
    <w:rsid w:val="1EFF2D67"/>
    <w:rsid w:val="1F3B9432"/>
    <w:rsid w:val="1F40B259"/>
    <w:rsid w:val="1F5C1DC3"/>
    <w:rsid w:val="1F6338D7"/>
    <w:rsid w:val="1F9728F9"/>
    <w:rsid w:val="1FB90E1F"/>
    <w:rsid w:val="1FB9D03F"/>
    <w:rsid w:val="1FC8CC83"/>
    <w:rsid w:val="1FD196DB"/>
    <w:rsid w:val="1FD3F820"/>
    <w:rsid w:val="2002979A"/>
    <w:rsid w:val="204A465C"/>
    <w:rsid w:val="20B0C31D"/>
    <w:rsid w:val="20B34C45"/>
    <w:rsid w:val="20C61CE4"/>
    <w:rsid w:val="20E7C9AC"/>
    <w:rsid w:val="210FA65F"/>
    <w:rsid w:val="211DFB3A"/>
    <w:rsid w:val="21BCA949"/>
    <w:rsid w:val="21CE19A3"/>
    <w:rsid w:val="21F271AF"/>
    <w:rsid w:val="225BD866"/>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05471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34EA81"/>
    <w:rsid w:val="274A98FB"/>
    <w:rsid w:val="2756BEC9"/>
    <w:rsid w:val="276B1546"/>
    <w:rsid w:val="277BE2F6"/>
    <w:rsid w:val="27BDEA85"/>
    <w:rsid w:val="27C94D05"/>
    <w:rsid w:val="27D88CA1"/>
    <w:rsid w:val="27E4DBFD"/>
    <w:rsid w:val="27EEF4E7"/>
    <w:rsid w:val="284A4E41"/>
    <w:rsid w:val="2859CF1B"/>
    <w:rsid w:val="289B3987"/>
    <w:rsid w:val="28F5DA1E"/>
    <w:rsid w:val="28FE90F2"/>
    <w:rsid w:val="2914A54C"/>
    <w:rsid w:val="29670541"/>
    <w:rsid w:val="296EB49A"/>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7621C"/>
    <w:rsid w:val="2C7EFD5A"/>
    <w:rsid w:val="2C9E0E8B"/>
    <w:rsid w:val="2CED8369"/>
    <w:rsid w:val="2D1358D0"/>
    <w:rsid w:val="2D4C75E8"/>
    <w:rsid w:val="2D5EF796"/>
    <w:rsid w:val="2D954DFC"/>
    <w:rsid w:val="2DB9722B"/>
    <w:rsid w:val="2DC9B0E3"/>
    <w:rsid w:val="2DD05578"/>
    <w:rsid w:val="2DD3F5BC"/>
    <w:rsid w:val="2E019733"/>
    <w:rsid w:val="2E4F7A79"/>
    <w:rsid w:val="2E64B15F"/>
    <w:rsid w:val="2E6A463D"/>
    <w:rsid w:val="2E77E56F"/>
    <w:rsid w:val="2E8036A1"/>
    <w:rsid w:val="2E9F2B10"/>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7AAFC8"/>
    <w:rsid w:val="31C15B08"/>
    <w:rsid w:val="320032E9"/>
    <w:rsid w:val="32B2EF69"/>
    <w:rsid w:val="32B998CD"/>
    <w:rsid w:val="32BA07EC"/>
    <w:rsid w:val="32C556A9"/>
    <w:rsid w:val="32DB1FEB"/>
    <w:rsid w:val="33095B5A"/>
    <w:rsid w:val="339D96E1"/>
    <w:rsid w:val="33A1EF87"/>
    <w:rsid w:val="33A3FE36"/>
    <w:rsid w:val="33E921A5"/>
    <w:rsid w:val="33EEB413"/>
    <w:rsid w:val="34028F52"/>
    <w:rsid w:val="34100157"/>
    <w:rsid w:val="342751EE"/>
    <w:rsid w:val="342850EF"/>
    <w:rsid w:val="342CE753"/>
    <w:rsid w:val="344881D1"/>
    <w:rsid w:val="34675162"/>
    <w:rsid w:val="34A71BF4"/>
    <w:rsid w:val="34BF61D6"/>
    <w:rsid w:val="34F24544"/>
    <w:rsid w:val="354FDE74"/>
    <w:rsid w:val="35701F9B"/>
    <w:rsid w:val="3584F206"/>
    <w:rsid w:val="35A829ED"/>
    <w:rsid w:val="365BE2E9"/>
    <w:rsid w:val="366395FF"/>
    <w:rsid w:val="366F9374"/>
    <w:rsid w:val="3670C773"/>
    <w:rsid w:val="36B6FE3B"/>
    <w:rsid w:val="36EFBCCF"/>
    <w:rsid w:val="36F4544D"/>
    <w:rsid w:val="374D53E5"/>
    <w:rsid w:val="376DD0A2"/>
    <w:rsid w:val="378E4E12"/>
    <w:rsid w:val="37E383B9"/>
    <w:rsid w:val="37F854FD"/>
    <w:rsid w:val="3807FD38"/>
    <w:rsid w:val="380C97D4"/>
    <w:rsid w:val="382FF1DD"/>
    <w:rsid w:val="38412688"/>
    <w:rsid w:val="3857DCF5"/>
    <w:rsid w:val="385E446E"/>
    <w:rsid w:val="389A3C48"/>
    <w:rsid w:val="38CD76DB"/>
    <w:rsid w:val="38D2F08E"/>
    <w:rsid w:val="38F69C17"/>
    <w:rsid w:val="390FF9F7"/>
    <w:rsid w:val="391E11EF"/>
    <w:rsid w:val="397CF63A"/>
    <w:rsid w:val="39A809DF"/>
    <w:rsid w:val="39B585EC"/>
    <w:rsid w:val="39BE6154"/>
    <w:rsid w:val="3A64A85A"/>
    <w:rsid w:val="3A7CA1C7"/>
    <w:rsid w:val="3A8640C0"/>
    <w:rsid w:val="3AD99075"/>
    <w:rsid w:val="3ADD50C9"/>
    <w:rsid w:val="3B2BCE12"/>
    <w:rsid w:val="3B45E1B1"/>
    <w:rsid w:val="3B738BE8"/>
    <w:rsid w:val="3B96B207"/>
    <w:rsid w:val="3BAD097C"/>
    <w:rsid w:val="3BC34E6E"/>
    <w:rsid w:val="3BE4F117"/>
    <w:rsid w:val="3BE9DB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59CAAC"/>
    <w:rsid w:val="3E7BD958"/>
    <w:rsid w:val="3E8A4A93"/>
    <w:rsid w:val="3E99031A"/>
    <w:rsid w:val="3E9F1BD7"/>
    <w:rsid w:val="3EA0CB44"/>
    <w:rsid w:val="3EA5CFD5"/>
    <w:rsid w:val="3ECA4954"/>
    <w:rsid w:val="3F4EAA14"/>
    <w:rsid w:val="3F7D3E80"/>
    <w:rsid w:val="3FA42802"/>
    <w:rsid w:val="3FEA3F80"/>
    <w:rsid w:val="404BF539"/>
    <w:rsid w:val="40522D48"/>
    <w:rsid w:val="405C0120"/>
    <w:rsid w:val="40703C93"/>
    <w:rsid w:val="40FEB1B9"/>
    <w:rsid w:val="4110C6C9"/>
    <w:rsid w:val="41134FF1"/>
    <w:rsid w:val="41262090"/>
    <w:rsid w:val="41BC5BAF"/>
    <w:rsid w:val="41FA592A"/>
    <w:rsid w:val="4251436E"/>
    <w:rsid w:val="425B2109"/>
    <w:rsid w:val="428FDCF0"/>
    <w:rsid w:val="42C326CC"/>
    <w:rsid w:val="42DEFCE8"/>
    <w:rsid w:val="430B2426"/>
    <w:rsid w:val="432E3CE8"/>
    <w:rsid w:val="433578F9"/>
    <w:rsid w:val="435E0C83"/>
    <w:rsid w:val="43CB8147"/>
    <w:rsid w:val="4403AE78"/>
    <w:rsid w:val="440B551D"/>
    <w:rsid w:val="44341C49"/>
    <w:rsid w:val="44517DAE"/>
    <w:rsid w:val="44A730D1"/>
    <w:rsid w:val="44C014BB"/>
    <w:rsid w:val="4526B8BD"/>
    <w:rsid w:val="453EC33D"/>
    <w:rsid w:val="456CE14E"/>
    <w:rsid w:val="45733DEF"/>
    <w:rsid w:val="45BA010E"/>
    <w:rsid w:val="45EA4F1A"/>
    <w:rsid w:val="45FB3639"/>
    <w:rsid w:val="45FD3681"/>
    <w:rsid w:val="461CB7D2"/>
    <w:rsid w:val="462B5492"/>
    <w:rsid w:val="4644174D"/>
    <w:rsid w:val="46460EF4"/>
    <w:rsid w:val="4686E1F7"/>
    <w:rsid w:val="468A3E1B"/>
    <w:rsid w:val="46BD93A2"/>
    <w:rsid w:val="46C4EA63"/>
    <w:rsid w:val="46D9BBEF"/>
    <w:rsid w:val="46E5FE98"/>
    <w:rsid w:val="46EDB94D"/>
    <w:rsid w:val="46F13912"/>
    <w:rsid w:val="47104183"/>
    <w:rsid w:val="472D5DFF"/>
    <w:rsid w:val="47325513"/>
    <w:rsid w:val="47338422"/>
    <w:rsid w:val="4736E631"/>
    <w:rsid w:val="475B8976"/>
    <w:rsid w:val="47B5C964"/>
    <w:rsid w:val="47CD1F78"/>
    <w:rsid w:val="47F7B57D"/>
    <w:rsid w:val="48210F72"/>
    <w:rsid w:val="489AE42A"/>
    <w:rsid w:val="48ABA54D"/>
    <w:rsid w:val="48B01666"/>
    <w:rsid w:val="48DF0A24"/>
    <w:rsid w:val="48F70391"/>
    <w:rsid w:val="48F795A6"/>
    <w:rsid w:val="48FCEE62"/>
    <w:rsid w:val="4914DCAF"/>
    <w:rsid w:val="49442864"/>
    <w:rsid w:val="499AC640"/>
    <w:rsid w:val="49B47135"/>
    <w:rsid w:val="49C708ED"/>
    <w:rsid w:val="49D747A5"/>
    <w:rsid w:val="49D75210"/>
    <w:rsid w:val="49F69493"/>
    <w:rsid w:val="49F8CBCC"/>
    <w:rsid w:val="4A0F3F08"/>
    <w:rsid w:val="4A14510E"/>
    <w:rsid w:val="4A38CA8D"/>
    <w:rsid w:val="4A857C31"/>
    <w:rsid w:val="4AA00607"/>
    <w:rsid w:val="4ACC38D1"/>
    <w:rsid w:val="4ADFF8C5"/>
    <w:rsid w:val="4AFA7B4F"/>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0D2C4E"/>
    <w:rsid w:val="4D40344B"/>
    <w:rsid w:val="4D5E30AC"/>
    <w:rsid w:val="4D778E8C"/>
    <w:rsid w:val="4D9DC6D6"/>
    <w:rsid w:val="4DAC46C3"/>
    <w:rsid w:val="4DEF50B9"/>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7469A2"/>
    <w:rsid w:val="519B8ADA"/>
    <w:rsid w:val="51BA533B"/>
    <w:rsid w:val="51BC40F9"/>
    <w:rsid w:val="51D24CA8"/>
    <w:rsid w:val="51F6C627"/>
    <w:rsid w:val="52753AAA"/>
    <w:rsid w:val="5276DCA2"/>
    <w:rsid w:val="52A08CBB"/>
    <w:rsid w:val="52AEAE59"/>
    <w:rsid w:val="52B92AE2"/>
    <w:rsid w:val="52FEF84B"/>
    <w:rsid w:val="530A6F12"/>
    <w:rsid w:val="5311556A"/>
    <w:rsid w:val="53166931"/>
    <w:rsid w:val="5357EA04"/>
    <w:rsid w:val="5374E3EF"/>
    <w:rsid w:val="5377D1AA"/>
    <w:rsid w:val="537A46D5"/>
    <w:rsid w:val="539F56D1"/>
    <w:rsid w:val="53A71186"/>
    <w:rsid w:val="53B4DA60"/>
    <w:rsid w:val="53B4E9B1"/>
    <w:rsid w:val="5457FDE5"/>
    <w:rsid w:val="545DCA15"/>
    <w:rsid w:val="547BDC3F"/>
    <w:rsid w:val="548F104F"/>
    <w:rsid w:val="54935F37"/>
    <w:rsid w:val="5533814F"/>
    <w:rsid w:val="5568EEFD"/>
    <w:rsid w:val="55DCD656"/>
    <w:rsid w:val="55FA0825"/>
    <w:rsid w:val="561187EB"/>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7A8E"/>
    <w:rsid w:val="5A77FF2E"/>
    <w:rsid w:val="5AB1CDBE"/>
    <w:rsid w:val="5AEB0FF9"/>
    <w:rsid w:val="5B29ED94"/>
    <w:rsid w:val="5B4A6B04"/>
    <w:rsid w:val="5B4E45A0"/>
    <w:rsid w:val="5B5DEDEC"/>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EAFF722"/>
    <w:rsid w:val="5F11BFC8"/>
    <w:rsid w:val="5F13AF70"/>
    <w:rsid w:val="5F34A526"/>
    <w:rsid w:val="5F4C56D1"/>
    <w:rsid w:val="5F57B561"/>
    <w:rsid w:val="5F5F9BB4"/>
    <w:rsid w:val="5F757873"/>
    <w:rsid w:val="5F8D3161"/>
    <w:rsid w:val="5F9CD7EE"/>
    <w:rsid w:val="5F9FE44E"/>
    <w:rsid w:val="5FD0C6D7"/>
    <w:rsid w:val="5FE5981B"/>
    <w:rsid w:val="5FF3213B"/>
    <w:rsid w:val="601E0EF8"/>
    <w:rsid w:val="6073209F"/>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10A399"/>
    <w:rsid w:val="64735878"/>
    <w:rsid w:val="64802A0D"/>
    <w:rsid w:val="64CE72F5"/>
    <w:rsid w:val="64D014ED"/>
    <w:rsid w:val="64E7CDDB"/>
    <w:rsid w:val="64ECD5DE"/>
    <w:rsid w:val="64F6ECC8"/>
    <w:rsid w:val="6530A473"/>
    <w:rsid w:val="6532BE22"/>
    <w:rsid w:val="6551AF30"/>
    <w:rsid w:val="65768EC4"/>
    <w:rsid w:val="65A35975"/>
    <w:rsid w:val="65ADCE88"/>
    <w:rsid w:val="6613007F"/>
    <w:rsid w:val="66274C96"/>
    <w:rsid w:val="664EE552"/>
    <w:rsid w:val="6686F561"/>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8E56887"/>
    <w:rsid w:val="691862F1"/>
    <w:rsid w:val="69753085"/>
    <w:rsid w:val="69ABD961"/>
    <w:rsid w:val="69D2A040"/>
    <w:rsid w:val="6A0DBFCC"/>
    <w:rsid w:val="6A167639"/>
    <w:rsid w:val="6A4C71E5"/>
    <w:rsid w:val="6A6787FF"/>
    <w:rsid w:val="6A781913"/>
    <w:rsid w:val="6A98CE39"/>
    <w:rsid w:val="6AAD9F7D"/>
    <w:rsid w:val="6AB43352"/>
    <w:rsid w:val="6AD5D421"/>
    <w:rsid w:val="6B435D18"/>
    <w:rsid w:val="6B6C12C1"/>
    <w:rsid w:val="6B87B65C"/>
    <w:rsid w:val="6B8FFD55"/>
    <w:rsid w:val="6BB5661C"/>
    <w:rsid w:val="6BC9031D"/>
    <w:rsid w:val="6BE46E87"/>
    <w:rsid w:val="6C2474A2"/>
    <w:rsid w:val="6C491998"/>
    <w:rsid w:val="6C4B4A8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B0F5A9"/>
    <w:rsid w:val="6EF72B2B"/>
    <w:rsid w:val="6F0E6142"/>
    <w:rsid w:val="6F2485E6"/>
    <w:rsid w:val="6F2AC78F"/>
    <w:rsid w:val="6F3DF796"/>
    <w:rsid w:val="6F7CE9A6"/>
    <w:rsid w:val="6F9F61F0"/>
    <w:rsid w:val="6FAB42B1"/>
    <w:rsid w:val="6FE1A5CA"/>
    <w:rsid w:val="6FFBDDE3"/>
    <w:rsid w:val="701FD280"/>
    <w:rsid w:val="7043A82C"/>
    <w:rsid w:val="708522B3"/>
    <w:rsid w:val="70A8F4D9"/>
    <w:rsid w:val="70ADA5B8"/>
    <w:rsid w:val="70C68D82"/>
    <w:rsid w:val="70CB0B91"/>
    <w:rsid w:val="70FE5CCA"/>
    <w:rsid w:val="710B4CEE"/>
    <w:rsid w:val="71280213"/>
    <w:rsid w:val="713B6633"/>
    <w:rsid w:val="713EC71D"/>
    <w:rsid w:val="715608E1"/>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0229FA"/>
    <w:rsid w:val="7418590F"/>
    <w:rsid w:val="742747ED"/>
    <w:rsid w:val="742D788E"/>
    <w:rsid w:val="74658B77"/>
    <w:rsid w:val="7508DD6D"/>
    <w:rsid w:val="7534900E"/>
    <w:rsid w:val="7538D047"/>
    <w:rsid w:val="759A532F"/>
    <w:rsid w:val="75C6BB97"/>
    <w:rsid w:val="75FF94BD"/>
    <w:rsid w:val="76015BD8"/>
    <w:rsid w:val="7621B5B4"/>
    <w:rsid w:val="763FAE8E"/>
    <w:rsid w:val="76708065"/>
    <w:rsid w:val="76ADC949"/>
    <w:rsid w:val="76C0094A"/>
    <w:rsid w:val="76D43EE9"/>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AF0CF9F"/>
    <w:rsid w:val="7B2A6785"/>
    <w:rsid w:val="7B5EA552"/>
    <w:rsid w:val="7B78295C"/>
    <w:rsid w:val="7B89F140"/>
    <w:rsid w:val="7BD851D2"/>
    <w:rsid w:val="7BE5BB15"/>
    <w:rsid w:val="7C1BF847"/>
    <w:rsid w:val="7C27E47D"/>
    <w:rsid w:val="7C422D9F"/>
    <w:rsid w:val="7C66F817"/>
    <w:rsid w:val="7C8D5B73"/>
    <w:rsid w:val="7C8ED790"/>
    <w:rsid w:val="7C9F6F86"/>
    <w:rsid w:val="7CA05353"/>
    <w:rsid w:val="7CB207C3"/>
    <w:rsid w:val="7CC545CA"/>
    <w:rsid w:val="7CCFB058"/>
    <w:rsid w:val="7CE30DA8"/>
    <w:rsid w:val="7D275538"/>
    <w:rsid w:val="7DA0D18D"/>
    <w:rsid w:val="7DAD519F"/>
    <w:rsid w:val="7DB62A71"/>
    <w:rsid w:val="7DD29EBB"/>
    <w:rsid w:val="7DFD2CF9"/>
    <w:rsid w:val="7E01F7DE"/>
    <w:rsid w:val="7E307230"/>
    <w:rsid w:val="7E57AA8B"/>
    <w:rsid w:val="7E73B269"/>
    <w:rsid w:val="7E7C039B"/>
    <w:rsid w:val="7EA79297"/>
    <w:rsid w:val="7EA7BA75"/>
    <w:rsid w:val="7EDE60BC"/>
    <w:rsid w:val="7EFC0903"/>
    <w:rsid w:val="7F10DA47"/>
    <w:rsid w:val="7F2AA643"/>
    <w:rsid w:val="7F375100"/>
    <w:rsid w:val="7F7F9253"/>
    <w:rsid w:val="7F8EE338"/>
    <w:rsid w:val="7FA41A1E"/>
    <w:rsid w:val="7FBA24BD"/>
    <w:rsid w:val="7FF929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8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ui-provider">
    <w:name w:val="ui-provider"/>
    <w:basedOn w:val="DefaultParagraphFont"/>
    <w:rsid w:val="001D4497"/>
  </w:style>
  <w:style w:type="character" w:customStyle="1" w:styleId="Heading1Char">
    <w:name w:val="Heading 1 Char"/>
    <w:aliases w:val="H1 Char,h1 Char,Heading 1 3GPP Char"/>
    <w:basedOn w:val="DefaultParagraphFont"/>
    <w:link w:val="Heading1"/>
    <w:rsid w:val="00B875F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648723">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8024353">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1526726">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042897">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4995676">
      <w:bodyDiv w:val="1"/>
      <w:marLeft w:val="0"/>
      <w:marRight w:val="0"/>
      <w:marTop w:val="0"/>
      <w:marBottom w:val="0"/>
      <w:divBdr>
        <w:top w:val="none" w:sz="0" w:space="0" w:color="auto"/>
        <w:left w:val="none" w:sz="0" w:space="0" w:color="auto"/>
        <w:bottom w:val="none" w:sz="0" w:space="0" w:color="auto"/>
        <w:right w:val="none" w:sz="0" w:space="0" w:color="auto"/>
      </w:divBdr>
      <w:divsChild>
        <w:div w:id="3098375">
          <w:marLeft w:val="0"/>
          <w:marRight w:val="0"/>
          <w:marTop w:val="0"/>
          <w:marBottom w:val="0"/>
          <w:divBdr>
            <w:top w:val="none" w:sz="0" w:space="0" w:color="auto"/>
            <w:left w:val="none" w:sz="0" w:space="0" w:color="auto"/>
            <w:bottom w:val="none" w:sz="0" w:space="0" w:color="auto"/>
            <w:right w:val="none" w:sz="0" w:space="0" w:color="auto"/>
          </w:divBdr>
        </w:div>
        <w:div w:id="1911110206">
          <w:marLeft w:val="0"/>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602536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211CE9C9-B48A-4C88-9BB7-FA6CA9AF561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11</Pages>
  <Words>4802</Words>
  <Characters>27374</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32112</CharactersWithSpaces>
  <SharedDoc>false</SharedDoc>
  <HLinks>
    <vt:vector size="60" baseType="variant">
      <vt:variant>
        <vt:i4>6422550</vt:i4>
      </vt:variant>
      <vt:variant>
        <vt:i4>27</vt:i4>
      </vt:variant>
      <vt:variant>
        <vt:i4>0</vt:i4>
      </vt:variant>
      <vt:variant>
        <vt:i4>5</vt:i4>
      </vt:variant>
      <vt:variant>
        <vt:lpwstr>mailto:prajwal.keshavamurthy@nokia.com</vt:lpwstr>
      </vt:variant>
      <vt:variant>
        <vt:lpwstr/>
      </vt:variant>
      <vt:variant>
        <vt:i4>2097245</vt:i4>
      </vt:variant>
      <vt:variant>
        <vt:i4>24</vt:i4>
      </vt:variant>
      <vt:variant>
        <vt:i4>0</vt:i4>
      </vt:variant>
      <vt:variant>
        <vt:i4>5</vt:i4>
      </vt:variant>
      <vt:variant>
        <vt:lpwstr>mailto:stepan.kucera@nokia.com</vt:lpwstr>
      </vt:variant>
      <vt:variant>
        <vt:lpwstr/>
      </vt:variant>
      <vt:variant>
        <vt:i4>6422550</vt:i4>
      </vt:variant>
      <vt:variant>
        <vt:i4>21</vt:i4>
      </vt:variant>
      <vt:variant>
        <vt:i4>0</vt:i4>
      </vt:variant>
      <vt:variant>
        <vt:i4>5</vt:i4>
      </vt:variant>
      <vt:variant>
        <vt:lpwstr>mailto:prajwal.keshavamurthy@nokia.com</vt:lpwstr>
      </vt:variant>
      <vt:variant>
        <vt:lpwstr/>
      </vt:variant>
      <vt:variant>
        <vt:i4>6684745</vt:i4>
      </vt:variant>
      <vt:variant>
        <vt:i4>18</vt:i4>
      </vt:variant>
      <vt:variant>
        <vt:i4>0</vt:i4>
      </vt:variant>
      <vt:variant>
        <vt:i4>5</vt:i4>
      </vt:variant>
      <vt:variant>
        <vt:lpwstr>mailto:oana-elena.barbu@nokia.com</vt:lpwstr>
      </vt:variant>
      <vt:variant>
        <vt:lpwstr/>
      </vt:variant>
      <vt:variant>
        <vt:i4>2097245</vt:i4>
      </vt:variant>
      <vt:variant>
        <vt:i4>15</vt:i4>
      </vt:variant>
      <vt:variant>
        <vt:i4>0</vt:i4>
      </vt:variant>
      <vt:variant>
        <vt:i4>5</vt:i4>
      </vt:variant>
      <vt:variant>
        <vt:lpwstr>mailto:stepan.kucera@nokia.com</vt:lpwstr>
      </vt:variant>
      <vt:variant>
        <vt:lpwstr/>
      </vt:variant>
      <vt:variant>
        <vt:i4>6422550</vt:i4>
      </vt:variant>
      <vt:variant>
        <vt:i4>12</vt:i4>
      </vt:variant>
      <vt:variant>
        <vt:i4>0</vt:i4>
      </vt:variant>
      <vt:variant>
        <vt:i4>5</vt:i4>
      </vt:variant>
      <vt:variant>
        <vt:lpwstr>mailto:prajwal.keshavamurthy@nokia.com</vt:lpwstr>
      </vt:variant>
      <vt:variant>
        <vt:lpwstr/>
      </vt:variant>
      <vt:variant>
        <vt:i4>3670081</vt:i4>
      </vt:variant>
      <vt:variant>
        <vt:i4>9</vt:i4>
      </vt:variant>
      <vt:variant>
        <vt:i4>0</vt:i4>
      </vt:variant>
      <vt:variant>
        <vt:i4>5</vt:i4>
      </vt:variant>
      <vt:variant>
        <vt:lpwstr>mailto:yong.g.liu@nokia-sbell.com</vt:lpwstr>
      </vt:variant>
      <vt:variant>
        <vt:lpwstr/>
      </vt:variant>
      <vt:variant>
        <vt:i4>2097245</vt:i4>
      </vt:variant>
      <vt:variant>
        <vt:i4>6</vt:i4>
      </vt:variant>
      <vt:variant>
        <vt:i4>0</vt:i4>
      </vt:variant>
      <vt:variant>
        <vt:i4>5</vt:i4>
      </vt:variant>
      <vt:variant>
        <vt:lpwstr>mailto:stepan.kucera@nokia.com</vt:lpwstr>
      </vt:variant>
      <vt:variant>
        <vt:lpwstr/>
      </vt:variant>
      <vt:variant>
        <vt:i4>3670081</vt:i4>
      </vt:variant>
      <vt:variant>
        <vt:i4>3</vt:i4>
      </vt:variant>
      <vt:variant>
        <vt:i4>0</vt:i4>
      </vt:variant>
      <vt:variant>
        <vt:i4>5</vt:i4>
      </vt:variant>
      <vt:variant>
        <vt:lpwstr>mailto:yong.g.liu@nokia-sbell.com</vt:lpwstr>
      </vt:variant>
      <vt:variant>
        <vt:lpwstr/>
      </vt:variant>
      <vt:variant>
        <vt:i4>2555998</vt:i4>
      </vt:variant>
      <vt:variant>
        <vt:i4>0</vt:i4>
      </vt:variant>
      <vt:variant>
        <vt:i4>0</vt:i4>
      </vt:variant>
      <vt:variant>
        <vt:i4>5</vt:i4>
      </vt:variant>
      <vt:variant>
        <vt:lpwstr>mailto:ryan.keating@nokia.com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2019-05-01T03:45:00Z</cp:lastPrinted>
  <dcterms:created xsi:type="dcterms:W3CDTF">2023-02-17T23:13:00Z</dcterms:created>
  <dcterms:modified xsi:type="dcterms:W3CDTF">2023-02-17T23:32:00Z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59236a9c-c613-4913-a95d-7a3f7eacc4dc</vt:lpwstr>
  </property>
  <property fmtid="{D5CDD505-2E9C-101B-9397-08002B2CF9AE}" pid="6" name="TdocTitle">
    <vt:lpwstr>On resource allocation for SL positioning reference signal</vt:lpwstr>
  </property>
  <property fmtid="{D5CDD505-2E9C-101B-9397-08002B2CF9AE}" pid="7" name="TdocFor">
    <vt:lpwstr>Discussion and Decision</vt:lpwstr>
  </property>
  <property fmtid="{D5CDD505-2E9C-101B-9397-08002B2CF9AE}" pid="8" name="TdocAgendaItem">
    <vt:lpwstr>9.5.1.3</vt:lpwstr>
  </property>
  <property fmtid="{D5CDD505-2E9C-101B-9397-08002B2CF9AE}" pid="9" name="TdocSource">
    <vt:lpwstr>Nokia, Nokia Shanghai Bell</vt:lpwstr>
  </property>
  <property fmtid="{D5CDD505-2E9C-101B-9397-08002B2CF9AE}" pid="10" name="MeetingName">
    <vt:lpwstr>3GPP TSG RAN WG1 #112</vt:lpwstr>
  </property>
  <property fmtid="{D5CDD505-2E9C-101B-9397-08002B2CF9AE}" pid="11" name="MeetingPlaceDates">
    <vt:lpwstr>Athens, Greece, February 27th - March 3rd, 2023</vt:lpwstr>
  </property>
  <property fmtid="{D5CDD505-2E9C-101B-9397-08002B2CF9AE}" pid="12" name="TdocId">
    <vt:lpwstr>R1-2300042</vt:lpwstr>
  </property>
</Properties>
</file>